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4F7F0" w14:textId="77777777" w:rsidR="00396236" w:rsidRPr="00F26694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77777777" w:rsidR="00396236" w:rsidRPr="00F26694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F2669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9085084" w14:textId="65CF6812" w:rsidR="00396236" w:rsidRPr="00F26694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0C3EEB" w:rsidRPr="00F26694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78211D" w:rsidRPr="00F26694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0F05AF2C" w14:textId="77777777" w:rsidR="00A16885" w:rsidRPr="00F26694" w:rsidRDefault="00A16885" w:rsidP="001260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1DEEF1" w14:textId="77777777" w:rsidR="00F17D9F" w:rsidRPr="00F26694" w:rsidRDefault="00DB4D95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F2669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F648A16" w14:textId="77777777" w:rsidR="00A6632B" w:rsidRPr="00F26694" w:rsidRDefault="00A6632B" w:rsidP="001260B8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Theme="majorBidi" w:hAnsiTheme="majorBidi" w:cstheme="majorBidi"/>
        </w:rPr>
      </w:pPr>
      <w:r w:rsidRPr="00F26694">
        <w:rPr>
          <w:rFonts w:asciiTheme="majorBidi" w:hAnsiTheme="majorBidi" w:cstheme="majorBidi"/>
        </w:rPr>
        <w:tab/>
        <w:t>1.1</w:t>
      </w:r>
      <w:r w:rsidR="009A1562" w:rsidRPr="00F26694">
        <w:rPr>
          <w:rFonts w:asciiTheme="majorBidi" w:hAnsiTheme="majorBidi" w:cstheme="majorBidi"/>
        </w:rPr>
        <w:t xml:space="preserve"> </w:t>
      </w:r>
      <w:r w:rsidR="00D53507" w:rsidRPr="00F26694">
        <w:rPr>
          <w:rFonts w:asciiTheme="majorBidi" w:hAnsiTheme="majorBidi" w:cstheme="majorBidi"/>
        </w:rPr>
        <w:tab/>
      </w:r>
      <w:r w:rsidRPr="00F26694">
        <w:rPr>
          <w:rFonts w:asciiTheme="majorBidi" w:hAnsiTheme="majorBidi" w:cstheme="majorBidi"/>
          <w:cs/>
        </w:rPr>
        <w:t>สถานะของบริษัท</w:t>
      </w:r>
    </w:p>
    <w:p w14:paraId="2F125578" w14:textId="54242184" w:rsidR="002108ED" w:rsidRPr="00F26694" w:rsidRDefault="00244D28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F26694">
        <w:rPr>
          <w:rFonts w:asciiTheme="majorBidi" w:hAnsiTheme="majorBidi" w:cstheme="majorBidi"/>
          <w:sz w:val="32"/>
          <w:szCs w:val="32"/>
        </w:rPr>
        <w:t>(</w:t>
      </w:r>
      <w:r w:rsidRPr="00F26694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F26694">
        <w:rPr>
          <w:rFonts w:asciiTheme="majorBidi" w:hAnsiTheme="majorBidi" w:cstheme="majorBidi"/>
          <w:sz w:val="32"/>
          <w:szCs w:val="32"/>
        </w:rPr>
        <w:t>) (“</w:t>
      </w:r>
      <w:r w:rsidRPr="00F2669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26694">
        <w:rPr>
          <w:rFonts w:asciiTheme="majorBidi" w:hAnsiTheme="majorBidi" w:cstheme="majorBidi"/>
          <w:sz w:val="32"/>
          <w:szCs w:val="32"/>
        </w:rPr>
        <w:t xml:space="preserve">”) </w:t>
      </w:r>
      <w:r w:rsidRPr="00F26694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</w:t>
      </w:r>
      <w:r w:rsidR="00B02081" w:rsidRPr="00F26694">
        <w:rPr>
          <w:rFonts w:asciiTheme="majorBidi" w:hAnsiTheme="majorBidi" w:cstheme="majorBidi"/>
          <w:sz w:val="32"/>
          <w:szCs w:val="32"/>
          <w:cs/>
        </w:rPr>
        <w:br/>
      </w:r>
      <w:r w:rsidRPr="00F26694">
        <w:rPr>
          <w:rFonts w:asciiTheme="majorBidi" w:hAnsiTheme="majorBidi" w:cstheme="majorBidi"/>
          <w:sz w:val="32"/>
          <w:szCs w:val="32"/>
          <w:cs/>
        </w:rPr>
        <w:t>ใ</w:t>
      </w:r>
      <w:r w:rsidR="007A4748" w:rsidRPr="00F26694">
        <w:rPr>
          <w:rFonts w:asciiTheme="majorBidi" w:hAnsiTheme="majorBidi" w:cstheme="majorBidi"/>
          <w:sz w:val="32"/>
          <w:szCs w:val="32"/>
          <w:cs/>
        </w:rPr>
        <w:t>น</w:t>
      </w:r>
      <w:r w:rsidRPr="00F26694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F266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26694">
        <w:rPr>
          <w:rFonts w:asciiTheme="majorBidi" w:hAnsiTheme="majorBidi" w:cstheme="majorBidi"/>
          <w:sz w:val="32"/>
          <w:szCs w:val="32"/>
        </w:rPr>
        <w:t xml:space="preserve">8 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F26694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F26694">
        <w:rPr>
          <w:rFonts w:asciiTheme="majorBidi" w:hAnsiTheme="majorBidi" w:cstheme="majorBidi"/>
          <w:sz w:val="32"/>
          <w:szCs w:val="32"/>
          <w:cs/>
        </w:rPr>
        <w:t>และ</w:t>
      </w:r>
      <w:r w:rsidR="00391164" w:rsidRPr="00F2669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F26694">
        <w:rPr>
          <w:rFonts w:asciiTheme="majorBidi" w:hAnsiTheme="majorBidi" w:cstheme="majorBidi"/>
          <w:sz w:val="32"/>
          <w:szCs w:val="32"/>
          <w:cs/>
        </w:rPr>
        <w:br/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26694">
        <w:rPr>
          <w:rFonts w:asciiTheme="majorBidi" w:hAnsiTheme="majorBidi" w:cstheme="majorBidi"/>
          <w:sz w:val="32"/>
          <w:szCs w:val="32"/>
        </w:rPr>
        <w:t xml:space="preserve">11 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F26694">
        <w:rPr>
          <w:rFonts w:asciiTheme="majorBidi" w:hAnsiTheme="majorBidi" w:cstheme="majorBidi"/>
          <w:sz w:val="32"/>
          <w:szCs w:val="32"/>
        </w:rPr>
        <w:t xml:space="preserve">2547 </w:t>
      </w:r>
    </w:p>
    <w:p w14:paraId="6D65B083" w14:textId="77777777" w:rsidR="00244D28" w:rsidRPr="00F26694" w:rsidRDefault="00183651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26694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F26694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F26694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F26694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F26694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14:paraId="71317C36" w14:textId="77777777" w:rsidR="00A735BE" w:rsidRPr="00F26694" w:rsidRDefault="00A735BE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770FBE" w14:textId="77777777" w:rsidR="002108ED" w:rsidRPr="00F26694" w:rsidRDefault="002108ED" w:rsidP="001260B8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Theme="majorBidi" w:hAnsiTheme="majorBidi" w:cstheme="majorBidi"/>
        </w:rPr>
      </w:pPr>
      <w:r w:rsidRPr="00F26694">
        <w:rPr>
          <w:rFonts w:asciiTheme="majorBidi" w:hAnsiTheme="majorBidi" w:cstheme="majorBidi"/>
        </w:rPr>
        <w:tab/>
        <w:t>1.</w:t>
      </w:r>
      <w:r w:rsidR="00A735BE" w:rsidRPr="00F26694">
        <w:rPr>
          <w:rFonts w:asciiTheme="majorBidi" w:hAnsiTheme="majorBidi" w:cstheme="majorBidi"/>
        </w:rPr>
        <w:t>2</w:t>
      </w:r>
      <w:r w:rsidRPr="00F26694">
        <w:rPr>
          <w:rFonts w:asciiTheme="majorBidi" w:hAnsiTheme="majorBidi" w:cstheme="majorBidi"/>
        </w:rPr>
        <w:tab/>
      </w:r>
      <w:r w:rsidR="00A735BE" w:rsidRPr="00F26694">
        <w:rPr>
          <w:rFonts w:asciiTheme="majorBidi" w:hAnsiTheme="majorBidi" w:cstheme="majorBidi"/>
        </w:rPr>
        <w:tab/>
      </w:r>
      <w:r w:rsidRPr="00F26694">
        <w:rPr>
          <w:rFonts w:asciiTheme="majorBidi" w:hAnsiTheme="majorBidi" w:cstheme="majorBidi"/>
          <w:cs/>
        </w:rPr>
        <w:t>ลักษณะธุรกิจ</w:t>
      </w:r>
    </w:p>
    <w:p w14:paraId="7CA3A3B1" w14:textId="77777777" w:rsidR="002108ED" w:rsidRPr="00F26694" w:rsidRDefault="002108ED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F266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4748" w:rsidRPr="00F26694">
        <w:rPr>
          <w:rFonts w:asciiTheme="majorBidi" w:hAnsiTheme="majorBidi" w:cstheme="majorBidi"/>
          <w:sz w:val="32"/>
          <w:szCs w:val="32"/>
          <w:cs/>
        </w:rPr>
        <w:br/>
      </w:r>
      <w:r w:rsidRPr="00F26694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F26694">
        <w:rPr>
          <w:rFonts w:asciiTheme="majorBidi" w:hAnsiTheme="majorBidi" w:cstheme="majorBidi"/>
          <w:sz w:val="32"/>
          <w:szCs w:val="32"/>
          <w:cs/>
        </w:rPr>
        <w:t>ส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ตนเลส อลูมิเนียม </w:t>
      </w:r>
      <w:r w:rsidR="000C30B5" w:rsidRPr="00F26694">
        <w:rPr>
          <w:rFonts w:asciiTheme="majorBidi" w:hAnsiTheme="majorBidi" w:cstheme="majorBidi"/>
          <w:sz w:val="32"/>
          <w:szCs w:val="32"/>
          <w:cs/>
        </w:rPr>
        <w:t>และธุรกิจ</w:t>
      </w:r>
      <w:r w:rsidR="00F55CB3" w:rsidRPr="00F26694">
        <w:rPr>
          <w:rFonts w:asciiTheme="majorBidi" w:hAnsiTheme="majorBidi" w:cstheme="majorBidi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CCBBBEE" w14:textId="77777777" w:rsidR="00A6632B" w:rsidRPr="00F26694" w:rsidRDefault="00A6632B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EF57267" w14:textId="09B28699" w:rsidR="003D1493" w:rsidRPr="00F26694" w:rsidRDefault="003D1493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</w:p>
    <w:p w14:paraId="4932A432" w14:textId="7F26CD6A" w:rsidR="00792D39" w:rsidRPr="00F26694" w:rsidRDefault="00792D39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</w:rPr>
        <w:t>2.</w:t>
      </w:r>
      <w:r w:rsidR="003D1493" w:rsidRPr="00F26694">
        <w:rPr>
          <w:rFonts w:asciiTheme="majorBidi" w:hAnsiTheme="majorBidi" w:cstheme="majorBidi"/>
          <w:sz w:val="32"/>
          <w:szCs w:val="32"/>
        </w:rPr>
        <w:t>1</w:t>
      </w:r>
      <w:r w:rsidR="007A73B1"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F26694">
        <w:rPr>
          <w:rFonts w:asciiTheme="majorBidi" w:hAnsiTheme="majorBidi" w:cstheme="majorBidi"/>
          <w:sz w:val="32"/>
          <w:szCs w:val="32"/>
        </w:rPr>
        <w:tab/>
      </w:r>
      <w:r w:rsidR="00535028" w:rsidRPr="00F26694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เกณฑ์การจัดทำงบการเงินระหว่างกาล</w:t>
      </w:r>
    </w:p>
    <w:p w14:paraId="57135939" w14:textId="77777777" w:rsidR="0033684B" w:rsidRPr="00F26694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26694">
        <w:rPr>
          <w:rFonts w:asciiTheme="majorBidi" w:hAnsiTheme="majorBidi" w:cstheme="majorBidi"/>
          <w:sz w:val="32"/>
          <w:szCs w:val="32"/>
        </w:rPr>
        <w:t>34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5F1DF4F4" w:rsidR="0033684B" w:rsidRPr="00F26694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F26694">
        <w:rPr>
          <w:rFonts w:asciiTheme="majorBidi" w:hAnsiTheme="majorBidi" w:cstheme="majorBidi"/>
          <w:sz w:val="32"/>
          <w:szCs w:val="32"/>
        </w:rPr>
        <w:t>31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26694">
        <w:rPr>
          <w:rFonts w:asciiTheme="majorBidi" w:hAnsiTheme="majorBidi" w:cstheme="majorBidi"/>
          <w:sz w:val="32"/>
          <w:szCs w:val="32"/>
        </w:rPr>
        <w:t>256</w:t>
      </w:r>
      <w:r w:rsidR="00286E93" w:rsidRPr="00F26694">
        <w:rPr>
          <w:rFonts w:asciiTheme="majorBidi" w:hAnsiTheme="majorBidi" w:cstheme="majorBidi"/>
          <w:sz w:val="32"/>
          <w:szCs w:val="32"/>
        </w:rPr>
        <w:t>6</w:t>
      </w:r>
    </w:p>
    <w:p w14:paraId="30B87296" w14:textId="77777777" w:rsidR="0033684B" w:rsidRPr="00F26694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F26694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Pr="00F26694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196B4AA6" w14:textId="77777777" w:rsidR="00D75559" w:rsidRPr="00F26694" w:rsidRDefault="00D75559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441B7A47" w14:textId="38CE6D14" w:rsidR="00D75559" w:rsidRPr="00F26694" w:rsidRDefault="00D75559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F26694">
        <w:rPr>
          <w:rFonts w:asciiTheme="majorBidi" w:hAnsiTheme="majorBidi" w:cstheme="majorBidi"/>
          <w:sz w:val="32"/>
          <w:szCs w:val="32"/>
        </w:rPr>
        <w:t>2.</w:t>
      </w:r>
      <w:r w:rsidR="00EB0321" w:rsidRPr="00F26694">
        <w:rPr>
          <w:rFonts w:asciiTheme="majorBidi" w:hAnsiTheme="majorBidi" w:cstheme="majorBidi"/>
          <w:sz w:val="32"/>
          <w:szCs w:val="32"/>
        </w:rPr>
        <w:t>2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เกณฑ์การจัดทำงบการเงินรวม</w:t>
      </w:r>
    </w:p>
    <w:p w14:paraId="6D2EC391" w14:textId="694A8A11" w:rsidR="00B45AFA" w:rsidRPr="00F26694" w:rsidRDefault="00B45AFA" w:rsidP="00DB3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1E23">
        <w:rPr>
          <w:rFonts w:asciiTheme="majorBidi" w:hAnsiTheme="majorBidi" w:cstheme="majorBidi"/>
          <w:spacing w:val="-4"/>
          <w:sz w:val="32"/>
          <w:szCs w:val="32"/>
          <w:cs/>
        </w:rPr>
        <w:t>ง</w:t>
      </w:r>
      <w:r w:rsidR="00A0041D" w:rsidRPr="005E1E23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Pr="005E1E23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512D69" w:rsidRPr="005E1E23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Pr="005E1E23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</w:t>
      </w:r>
      <w:r w:rsidR="005E1E23" w:rsidRPr="005E1E23">
        <w:rPr>
          <w:rFonts w:asciiTheme="majorBidi" w:hAnsiTheme="majorBidi" w:cstheme="majorBidi" w:hint="cs"/>
          <w:spacing w:val="-4"/>
          <w:sz w:val="32"/>
          <w:szCs w:val="32"/>
          <w:cs/>
        </w:rPr>
        <w:t>นี้ จัดทำขึ้นโดยรวม</w:t>
      </w:r>
      <w:r w:rsidRPr="005E1E23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งบการเงินของบริษัทและบริษัทย่อย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  <w:cs/>
        </w:rPr>
        <w:t>รายละเอียดบริษัทย่อยของบริษัท</w:t>
      </w:r>
      <w:r w:rsidR="00D575D6"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66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721"/>
        <w:gridCol w:w="134"/>
        <w:gridCol w:w="2891"/>
        <w:gridCol w:w="134"/>
        <w:gridCol w:w="1020"/>
        <w:gridCol w:w="134"/>
        <w:gridCol w:w="895"/>
        <w:gridCol w:w="142"/>
        <w:gridCol w:w="895"/>
      </w:tblGrid>
      <w:tr w:rsidR="00F26694" w:rsidRPr="00F26694" w14:paraId="0DA64404" w14:textId="77777777" w:rsidTr="00DB372C">
        <w:tc>
          <w:tcPr>
            <w:tcW w:w="2721" w:type="dxa"/>
          </w:tcPr>
          <w:p w14:paraId="36118059" w14:textId="77777777" w:rsidR="005C3729" w:rsidRPr="00F26694" w:rsidRDefault="005C3729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87594BF" w14:textId="77777777" w:rsidR="005C3729" w:rsidRPr="00F26694" w:rsidRDefault="005C3729" w:rsidP="00DB372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1" w:type="dxa"/>
          </w:tcPr>
          <w:p w14:paraId="31D848FE" w14:textId="77777777" w:rsidR="005C3729" w:rsidRPr="00F26694" w:rsidRDefault="005C3729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74F770" w14:textId="77777777" w:rsidR="005C3729" w:rsidRPr="00F26694" w:rsidRDefault="005C3729" w:rsidP="00DB372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F456240" w14:textId="77777777" w:rsidR="005C3729" w:rsidRPr="00F26694" w:rsidRDefault="005C3729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3D6ED90" w14:textId="77777777" w:rsidR="005C3729" w:rsidRPr="00F26694" w:rsidRDefault="005C3729" w:rsidP="00DB372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1764B5FC" w14:textId="77777777" w:rsidR="005C3729" w:rsidRPr="00F26694" w:rsidRDefault="005C3729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2669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DB372C" w:rsidRPr="00F26694" w14:paraId="19A47B98" w14:textId="77777777" w:rsidTr="00DB372C">
        <w:tc>
          <w:tcPr>
            <w:tcW w:w="2721" w:type="dxa"/>
            <w:tcBorders>
              <w:bottom w:val="single" w:sz="6" w:space="0" w:color="auto"/>
            </w:tcBorders>
            <w:vAlign w:val="bottom"/>
          </w:tcPr>
          <w:p w14:paraId="3E8BFB29" w14:textId="77777777" w:rsidR="005C3729" w:rsidRPr="00F26694" w:rsidRDefault="005C3729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2669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1B2F2618" w14:textId="77777777" w:rsidR="005C3729" w:rsidRPr="00F26694" w:rsidRDefault="005C3729" w:rsidP="00DB372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1" w:type="dxa"/>
            <w:tcBorders>
              <w:bottom w:val="single" w:sz="6" w:space="0" w:color="auto"/>
            </w:tcBorders>
            <w:vAlign w:val="bottom"/>
          </w:tcPr>
          <w:p w14:paraId="7AD52428" w14:textId="77777777" w:rsidR="005C3729" w:rsidRPr="00F26694" w:rsidRDefault="005C3729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26694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5DD910A2" w14:textId="77777777" w:rsidR="005C3729" w:rsidRPr="00F26694" w:rsidRDefault="005C3729" w:rsidP="00DB372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B600BAA" w14:textId="77777777" w:rsidR="005C3729" w:rsidRPr="00F26694" w:rsidRDefault="007A5221" w:rsidP="00DB372C">
            <w:pPr>
              <w:tabs>
                <w:tab w:val="clear" w:pos="907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2669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  <w:r w:rsidR="005C3729" w:rsidRPr="00F26694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14:paraId="5EAC596A" w14:textId="77777777" w:rsidR="005C3729" w:rsidRPr="00F26694" w:rsidRDefault="005C3729" w:rsidP="00DB372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14EF1DA3" w14:textId="02C6AF65" w:rsidR="005C3729" w:rsidRPr="00F26694" w:rsidRDefault="009479FA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2669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2669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="005C3729" w:rsidRPr="00F2669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286E93" w:rsidRPr="00F26694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50BFCC" w14:textId="77777777" w:rsidR="005C3729" w:rsidRPr="00F26694" w:rsidRDefault="005C3729" w:rsidP="00DB372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18DAB6D3" w14:textId="68C88775" w:rsidR="005C3729" w:rsidRPr="00F26694" w:rsidRDefault="009479FA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2669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F26694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F26694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F2669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286E93" w:rsidRPr="00F2669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</w:tr>
      <w:tr w:rsidR="00DB372C" w:rsidRPr="00F26694" w14:paraId="0FCCCD51" w14:textId="77777777" w:rsidTr="00DB372C">
        <w:tc>
          <w:tcPr>
            <w:tcW w:w="2721" w:type="dxa"/>
            <w:tcBorders>
              <w:top w:val="single" w:sz="6" w:space="0" w:color="auto"/>
            </w:tcBorders>
            <w:vAlign w:val="center"/>
          </w:tcPr>
          <w:p w14:paraId="56263FDF" w14:textId="77777777" w:rsidR="00286E93" w:rsidRPr="00F26694" w:rsidRDefault="00286E93" w:rsidP="00286E93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2669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146D3D0F" w14:textId="77777777" w:rsidR="00286E93" w:rsidRPr="00F26694" w:rsidRDefault="00286E93" w:rsidP="00286E9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6" w:space="0" w:color="auto"/>
            </w:tcBorders>
          </w:tcPr>
          <w:p w14:paraId="3DCC2345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26694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5B71D818" w14:textId="77777777" w:rsidR="00286E93" w:rsidRPr="00F26694" w:rsidRDefault="00286E93" w:rsidP="00286E9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397BFC3E" w14:textId="77777777" w:rsidR="00286E93" w:rsidRPr="00F26694" w:rsidRDefault="00286E93" w:rsidP="00286E9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669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6488A319" w14:textId="77777777" w:rsidR="00286E93" w:rsidRPr="00F26694" w:rsidRDefault="00286E93" w:rsidP="00286E9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68E5E858" w14:textId="2078755B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26694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142" w:type="dxa"/>
          </w:tcPr>
          <w:p w14:paraId="570F783F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0784E188" w14:textId="78FF8E5A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26694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</w:tr>
      <w:tr w:rsidR="00DB372C" w:rsidRPr="00F26694" w14:paraId="49660D27" w14:textId="77777777" w:rsidTr="00DB372C">
        <w:tc>
          <w:tcPr>
            <w:tcW w:w="2721" w:type="dxa"/>
          </w:tcPr>
          <w:p w14:paraId="709F6910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F26694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2E8E7091" w14:textId="77777777" w:rsidR="00286E93" w:rsidRPr="00F26694" w:rsidRDefault="00286E93" w:rsidP="00286E9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1" w:type="dxa"/>
            <w:vAlign w:val="center"/>
          </w:tcPr>
          <w:p w14:paraId="298137EE" w14:textId="77777777" w:rsidR="00286E93" w:rsidRPr="00F26694" w:rsidRDefault="00286E93" w:rsidP="00286E93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2669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5D4B635A" w14:textId="77777777" w:rsidR="00286E93" w:rsidRPr="00F26694" w:rsidRDefault="00286E93" w:rsidP="00286E9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02F4EE2" w14:textId="77777777" w:rsidR="00286E93" w:rsidRPr="00F26694" w:rsidRDefault="00286E93" w:rsidP="00286E9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669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21F2101E" w14:textId="77777777" w:rsidR="00286E93" w:rsidRPr="00F26694" w:rsidRDefault="00286E93" w:rsidP="00286E9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5E610478" w14:textId="148DF2E4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26694">
              <w:rPr>
                <w:rFonts w:asciiTheme="majorBidi" w:hAnsiTheme="majorBidi" w:cstheme="majorBidi"/>
                <w:sz w:val="22"/>
                <w:szCs w:val="22"/>
              </w:rPr>
              <w:t>99.98</w:t>
            </w:r>
          </w:p>
        </w:tc>
        <w:tc>
          <w:tcPr>
            <w:tcW w:w="142" w:type="dxa"/>
          </w:tcPr>
          <w:p w14:paraId="4AF56AED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4413DF30" w14:textId="04114426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26694">
              <w:rPr>
                <w:rFonts w:asciiTheme="majorBidi" w:hAnsiTheme="majorBidi" w:cstheme="majorBidi"/>
                <w:sz w:val="22"/>
                <w:szCs w:val="22"/>
              </w:rPr>
              <w:t>99.98</w:t>
            </w:r>
          </w:p>
        </w:tc>
      </w:tr>
    </w:tbl>
    <w:p w14:paraId="6B136D67" w14:textId="77777777" w:rsidR="00746D0F" w:rsidRPr="00F26694" w:rsidRDefault="00746D0F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  <w:sectPr w:rsidR="00746D0F" w:rsidRPr="00F26694" w:rsidSect="0055262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1"/>
          <w:cols w:space="720"/>
          <w:titlePg/>
          <w:docGrid w:linePitch="245"/>
        </w:sectPr>
      </w:pPr>
    </w:p>
    <w:p w14:paraId="664FB5EC" w14:textId="77777777" w:rsidR="000B3182" w:rsidRPr="00F26694" w:rsidRDefault="000B3182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lastRenderedPageBreak/>
        <w:t>บริษัทจัดทำงบการเงินระหว่างกาลเฉพาะกิจการเพื่อประโยชน์ต่อสาธารณะโดยแสดงเงินลงทุนในบริษัทย่อยตามวิธีราคาทุน</w:t>
      </w:r>
    </w:p>
    <w:p w14:paraId="1B02FA86" w14:textId="77777777" w:rsidR="00E04EB7" w:rsidRPr="00F26694" w:rsidRDefault="00E04EB7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277A9FF" w14:textId="77777777" w:rsidR="00286E93" w:rsidRPr="00F26694" w:rsidRDefault="009F6C2F" w:rsidP="00286E93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</w:rPr>
        <w:t xml:space="preserve">2.3     </w:t>
      </w:r>
      <w:r w:rsidRPr="00F26694">
        <w:rPr>
          <w:rFonts w:asciiTheme="majorBidi" w:hAnsiTheme="majorBidi" w:cstheme="majorBidi"/>
          <w:sz w:val="32"/>
          <w:szCs w:val="32"/>
        </w:rPr>
        <w:tab/>
      </w:r>
      <w:r w:rsidR="00286E93" w:rsidRPr="00F2669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3C199AA" w14:textId="1DBC5195" w:rsidR="00286E93" w:rsidRPr="00F26694" w:rsidRDefault="00286E93" w:rsidP="00286E93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</w:t>
      </w:r>
      <w:r w:rsidRPr="00F26694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ฉบับปรับปรุง </w:t>
      </w:r>
      <w:r w:rsidRPr="00F26694">
        <w:rPr>
          <w:rFonts w:asciiTheme="majorBidi" w:hAnsiTheme="majorBidi" w:cstheme="majorBidi"/>
          <w:color w:val="212529"/>
          <w:sz w:val="32"/>
          <w:szCs w:val="32"/>
        </w:rPr>
        <w:t xml:space="preserve">2566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</w:t>
      </w:r>
      <w:r w:rsidRPr="00F26694">
        <w:rPr>
          <w:rFonts w:asciiTheme="majorBidi" w:hAnsiTheme="majorBidi" w:cstheme="majorBidi"/>
          <w:sz w:val="32"/>
          <w:szCs w:val="32"/>
          <w:cs/>
        </w:rPr>
        <w:t>ซึ่งการปรับปรุงนี้เป็นการปรับปรุงเพื่อให้</w:t>
      </w:r>
      <w:r w:rsidRPr="00F26694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F26694">
        <w:rPr>
          <w:rFonts w:asciiTheme="majorBidi" w:hAnsiTheme="majorBidi" w:cstheme="majorBidi"/>
          <w:color w:val="212529"/>
          <w:sz w:val="32"/>
          <w:szCs w:val="32"/>
        </w:rPr>
        <w:t xml:space="preserve">1 </w:t>
      </w:r>
      <w:r w:rsidRPr="00F26694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มกราคม </w:t>
      </w:r>
      <w:r w:rsidRPr="00F26694">
        <w:rPr>
          <w:rFonts w:asciiTheme="majorBidi" w:hAnsiTheme="majorBidi" w:cstheme="majorBidi"/>
          <w:color w:val="212529"/>
          <w:sz w:val="32"/>
          <w:szCs w:val="32"/>
        </w:rPr>
        <w:t>2567</w:t>
      </w:r>
    </w:p>
    <w:p w14:paraId="6530FCAD" w14:textId="36BD7437" w:rsidR="00286E93" w:rsidRPr="00F26694" w:rsidRDefault="00286E93" w:rsidP="00286E9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DB372C" w:rsidRPr="00F26694">
        <w:rPr>
          <w:rFonts w:asciiTheme="majorBidi" w:hAnsiTheme="majorBidi" w:cstheme="majorBidi"/>
          <w:sz w:val="32"/>
          <w:szCs w:val="32"/>
          <w:cs/>
        </w:rPr>
        <w:br/>
      </w:r>
      <w:r w:rsidRPr="00F26694">
        <w:rPr>
          <w:rFonts w:asciiTheme="majorBidi" w:hAnsiTheme="majorBidi" w:cstheme="majorBidi"/>
          <w:sz w:val="32"/>
          <w:szCs w:val="32"/>
          <w:cs/>
        </w:rPr>
        <w:t>สำคัญต่องบการเงินในงวดปัจจุบัน</w:t>
      </w:r>
      <w:r w:rsidRPr="00F26694">
        <w:rPr>
          <w:rFonts w:asciiTheme="majorBidi" w:hAnsiTheme="majorBidi" w:cstheme="majorBidi"/>
          <w:color w:val="212529"/>
          <w:sz w:val="32"/>
          <w:szCs w:val="32"/>
        </w:rPr>
        <w:t xml:space="preserve"> </w:t>
      </w:r>
    </w:p>
    <w:p w14:paraId="7624B333" w14:textId="235A64AC" w:rsidR="008A07AB" w:rsidRPr="00F26694" w:rsidRDefault="008A07AB" w:rsidP="00286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</w:p>
    <w:p w14:paraId="75740E2E" w14:textId="23C85EAF" w:rsidR="00EB448E" w:rsidRPr="00F26694" w:rsidRDefault="00EB448E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050FD3E" w14:textId="71353BB5" w:rsidR="00EB448E" w:rsidRPr="00F26694" w:rsidRDefault="00EB448E" w:rsidP="00793150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26694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F26694">
        <w:rPr>
          <w:rFonts w:asciiTheme="majorBidi" w:hAnsiTheme="majorBidi" w:cstheme="majorBidi"/>
          <w:sz w:val="32"/>
          <w:szCs w:val="32"/>
        </w:rPr>
        <w:t xml:space="preserve">31 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26694">
        <w:rPr>
          <w:rFonts w:asciiTheme="majorBidi" w:hAnsiTheme="majorBidi" w:cstheme="majorBidi"/>
          <w:sz w:val="32"/>
          <w:szCs w:val="32"/>
        </w:rPr>
        <w:t>256</w:t>
      </w:r>
      <w:r w:rsidR="00286E93" w:rsidRPr="00F26694">
        <w:rPr>
          <w:rFonts w:asciiTheme="majorBidi" w:hAnsiTheme="majorBidi" w:cstheme="majorBidi"/>
          <w:sz w:val="32"/>
          <w:szCs w:val="32"/>
        </w:rPr>
        <w:t>6</w:t>
      </w:r>
    </w:p>
    <w:p w14:paraId="20913CDE" w14:textId="107B9D30" w:rsidR="006B3EE3" w:rsidRPr="00F26694" w:rsidRDefault="006B3EE3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AB976BE" w14:textId="77777777" w:rsidR="00E11D0D" w:rsidRPr="00F26694" w:rsidRDefault="00546028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F266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F26694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0D0687" w14:textId="5021B998" w:rsidR="00E11D0D" w:rsidRPr="00F26694" w:rsidRDefault="00E11D0D" w:rsidP="0079315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หรือถูกบริษัทควบคุมไม่ว่าจะเป็นโดยทางตรงและทางอ้อม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06C04908" w14:textId="77777777" w:rsidR="00E11D0D" w:rsidRPr="00F26694" w:rsidRDefault="00E11D0D" w:rsidP="00B8783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 ประกอบด้วย</w:t>
      </w:r>
    </w:p>
    <w:tbl>
      <w:tblPr>
        <w:tblW w:w="838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61"/>
        <w:gridCol w:w="142"/>
        <w:gridCol w:w="3458"/>
        <w:gridCol w:w="134"/>
        <w:gridCol w:w="1587"/>
      </w:tblGrid>
      <w:tr w:rsidR="00E11D0D" w:rsidRPr="00F26694" w14:paraId="4F039CDA" w14:textId="77777777" w:rsidTr="00DB372C">
        <w:tc>
          <w:tcPr>
            <w:tcW w:w="3061" w:type="dxa"/>
            <w:tcBorders>
              <w:bottom w:val="single" w:sz="6" w:space="0" w:color="auto"/>
            </w:tcBorders>
          </w:tcPr>
          <w:p w14:paraId="19BE5F2C" w14:textId="77777777" w:rsidR="00E11D0D" w:rsidRPr="00F26694" w:rsidRDefault="00E11D0D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F26694" w:rsidRDefault="00E11D0D" w:rsidP="00DB372C">
            <w:pPr>
              <w:tabs>
                <w:tab w:val="left" w:pos="600"/>
              </w:tabs>
              <w:spacing w:line="320" w:lineRule="exact"/>
              <w:ind w:left="-108" w:right="-1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8" w:type="dxa"/>
            <w:tcBorders>
              <w:bottom w:val="single" w:sz="6" w:space="0" w:color="auto"/>
            </w:tcBorders>
          </w:tcPr>
          <w:p w14:paraId="72E6CAA3" w14:textId="77777777" w:rsidR="00E11D0D" w:rsidRPr="00F26694" w:rsidRDefault="00E11D0D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F26694" w:rsidRDefault="00E11D0D" w:rsidP="00DB372C">
            <w:pPr>
              <w:spacing w:line="320" w:lineRule="exact"/>
              <w:ind w:right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D546A2" w14:textId="77777777" w:rsidR="00E11D0D" w:rsidRPr="00F26694" w:rsidRDefault="00E11D0D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11D0D" w:rsidRPr="00F26694" w14:paraId="5362A4B9" w14:textId="77777777" w:rsidTr="00DB372C">
        <w:tc>
          <w:tcPr>
            <w:tcW w:w="3061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F26694" w:rsidRDefault="00E11D0D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F26694" w:rsidRDefault="00E11D0D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8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F26694" w:rsidRDefault="00E11D0D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F26694" w:rsidRDefault="00E11D0D" w:rsidP="00DB372C">
            <w:pPr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13E7030" w14:textId="77777777" w:rsidR="00E11D0D" w:rsidRPr="00F26694" w:rsidRDefault="00E11D0D" w:rsidP="00DB372C">
            <w:pPr>
              <w:tabs>
                <w:tab w:val="left" w:pos="600"/>
              </w:tabs>
              <w:spacing w:line="320" w:lineRule="exact"/>
              <w:ind w:lef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E11D0D" w:rsidRPr="00F26694" w14:paraId="273ECB25" w14:textId="77777777" w:rsidTr="00DB372C">
        <w:tc>
          <w:tcPr>
            <w:tcW w:w="3061" w:type="dxa"/>
          </w:tcPr>
          <w:p w14:paraId="0A562B66" w14:textId="77777777" w:rsidR="00E11D0D" w:rsidRPr="00F26694" w:rsidRDefault="00E11D0D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F26694" w:rsidRDefault="00E11D0D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8" w:type="dxa"/>
            <w:vAlign w:val="center"/>
          </w:tcPr>
          <w:p w14:paraId="38394461" w14:textId="4478EC24" w:rsidR="00DB372C" w:rsidRPr="00F26694" w:rsidRDefault="00E11D0D" w:rsidP="00DB372C">
            <w:pPr>
              <w:tabs>
                <w:tab w:val="left" w:pos="600"/>
              </w:tabs>
              <w:spacing w:line="320" w:lineRule="exact"/>
              <w:ind w:right="-113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เป็นตัวแทนจำหน่ายและให้บริการออกแบบจัดหา และติดตั้งอุปกรณ์ผลิตกระแสไฟฟ้าโดยใช้</w:t>
            </w:r>
          </w:p>
          <w:p w14:paraId="69ECDB2A" w14:textId="5D163698" w:rsidR="00E11D0D" w:rsidRPr="00F26694" w:rsidRDefault="00E11D0D" w:rsidP="00DB372C">
            <w:pPr>
              <w:tabs>
                <w:tab w:val="left" w:pos="600"/>
              </w:tabs>
              <w:spacing w:line="320" w:lineRule="exact"/>
              <w:ind w:right="-113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F26694" w:rsidRDefault="00E11D0D" w:rsidP="00DB372C">
            <w:pPr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</w:tcPr>
          <w:p w14:paraId="3AECBDEC" w14:textId="77777777" w:rsidR="00E11D0D" w:rsidRPr="00F26694" w:rsidRDefault="00E11D0D" w:rsidP="00DB372C">
            <w:pPr>
              <w:tabs>
                <w:tab w:val="left" w:pos="600"/>
              </w:tabs>
              <w:spacing w:line="320" w:lineRule="exact"/>
              <w:ind w:lef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E11D0D" w:rsidRPr="00F26694" w14:paraId="74B9AFBC" w14:textId="77777777" w:rsidTr="00DB372C">
        <w:tc>
          <w:tcPr>
            <w:tcW w:w="3061" w:type="dxa"/>
          </w:tcPr>
          <w:p w14:paraId="7262C687" w14:textId="77777777" w:rsidR="00E11D0D" w:rsidRPr="00F26694" w:rsidRDefault="00E11D0D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พรพรหม</w:t>
            </w:r>
            <w:r w:rsidRPr="00F2669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F2669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52672E90" w14:textId="77777777" w:rsidR="00E11D0D" w:rsidRPr="00F26694" w:rsidRDefault="00E11D0D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8" w:type="dxa"/>
            <w:vAlign w:val="center"/>
          </w:tcPr>
          <w:p w14:paraId="5B723E86" w14:textId="77777777" w:rsidR="00E11D0D" w:rsidRPr="00F26694" w:rsidRDefault="00E11D0D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8D59051" w14:textId="77777777" w:rsidR="00E11D0D" w:rsidRPr="00F26694" w:rsidRDefault="00E11D0D" w:rsidP="00DB372C">
            <w:pPr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</w:tcPr>
          <w:p w14:paraId="440E5402" w14:textId="77777777" w:rsidR="00E11D0D" w:rsidRPr="00F26694" w:rsidRDefault="00E11D0D" w:rsidP="00DB372C">
            <w:pPr>
              <w:tabs>
                <w:tab w:val="clear" w:pos="1644"/>
                <w:tab w:val="left" w:pos="600"/>
              </w:tabs>
              <w:spacing w:line="320" w:lineRule="exact"/>
              <w:ind w:left="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112D57" w:rsidRPr="00F26694" w14:paraId="5A6DB85B" w14:textId="77777777" w:rsidTr="00DB372C">
        <w:tc>
          <w:tcPr>
            <w:tcW w:w="3061" w:type="dxa"/>
            <w:vAlign w:val="center"/>
          </w:tcPr>
          <w:p w14:paraId="30348F93" w14:textId="4FAB5B04" w:rsidR="00112D57" w:rsidRPr="00F26694" w:rsidRDefault="00112D57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bottom"/>
          </w:tcPr>
          <w:p w14:paraId="6B74C926" w14:textId="77777777" w:rsidR="00112D57" w:rsidRPr="00F26694" w:rsidRDefault="00112D57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8" w:type="dxa"/>
            <w:vAlign w:val="center"/>
          </w:tcPr>
          <w:p w14:paraId="7A55B355" w14:textId="77141723" w:rsidR="00112D57" w:rsidRPr="00F26694" w:rsidRDefault="00112D57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44CDBFE3" w14:textId="77777777" w:rsidR="00112D57" w:rsidRPr="00F26694" w:rsidRDefault="00112D57" w:rsidP="00DB372C">
            <w:pPr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</w:tcPr>
          <w:p w14:paraId="2447329F" w14:textId="7E0AB622" w:rsidR="00112D57" w:rsidRPr="00F26694" w:rsidRDefault="00112D57" w:rsidP="00DB372C">
            <w:pPr>
              <w:tabs>
                <w:tab w:val="left" w:pos="600"/>
              </w:tabs>
              <w:spacing w:line="320" w:lineRule="exact"/>
              <w:ind w:left="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112D57" w:rsidRPr="00F26694" w14:paraId="491B024D" w14:textId="77777777" w:rsidTr="00DB372C">
        <w:tc>
          <w:tcPr>
            <w:tcW w:w="3061" w:type="dxa"/>
            <w:vAlign w:val="center"/>
          </w:tcPr>
          <w:p w14:paraId="1297A56D" w14:textId="77777777" w:rsidR="00112D57" w:rsidRPr="00F26694" w:rsidRDefault="00112D57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112D57" w:rsidRPr="00F26694" w:rsidRDefault="00112D57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8" w:type="dxa"/>
            <w:vAlign w:val="center"/>
          </w:tcPr>
          <w:p w14:paraId="7026564B" w14:textId="3C5A5023" w:rsidR="00112D57" w:rsidRPr="00F26694" w:rsidRDefault="00112D57" w:rsidP="00DB372C">
            <w:pPr>
              <w:tabs>
                <w:tab w:val="left" w:pos="6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112D57" w:rsidRPr="00F26694" w:rsidRDefault="00112D57" w:rsidP="00DB372C">
            <w:pPr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</w:tcPr>
          <w:p w14:paraId="0CEBB212" w14:textId="77777777" w:rsidR="00112D57" w:rsidRPr="00F26694" w:rsidRDefault="00112D57" w:rsidP="00DB372C">
            <w:pPr>
              <w:tabs>
                <w:tab w:val="left" w:pos="600"/>
              </w:tabs>
              <w:spacing w:line="320" w:lineRule="exact"/>
              <w:ind w:left="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112D57" w:rsidRPr="00F26694" w14:paraId="52B97C5F" w14:textId="77777777" w:rsidTr="00DB372C">
        <w:tc>
          <w:tcPr>
            <w:tcW w:w="3061" w:type="dxa"/>
            <w:vAlign w:val="center"/>
          </w:tcPr>
          <w:p w14:paraId="2C3432CB" w14:textId="77777777" w:rsidR="00112D57" w:rsidRPr="00F26694" w:rsidRDefault="00112D57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112D57" w:rsidRPr="00F26694" w:rsidRDefault="00112D57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8" w:type="dxa"/>
            <w:vAlign w:val="center"/>
          </w:tcPr>
          <w:p w14:paraId="6FF65692" w14:textId="6FC12195" w:rsidR="00112D57" w:rsidRPr="00F26694" w:rsidRDefault="00112D57" w:rsidP="00DB372C">
            <w:pPr>
              <w:tabs>
                <w:tab w:val="left" w:pos="6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112D57" w:rsidRPr="00F26694" w:rsidRDefault="00112D57" w:rsidP="00DB372C">
            <w:pPr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</w:tcPr>
          <w:p w14:paraId="10CAE4D5" w14:textId="77777777" w:rsidR="00112D57" w:rsidRPr="00F26694" w:rsidRDefault="00112D57" w:rsidP="00DB372C">
            <w:pPr>
              <w:tabs>
                <w:tab w:val="left" w:pos="600"/>
              </w:tabs>
              <w:spacing w:line="320" w:lineRule="exact"/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มารดากรรมการ</w:t>
            </w:r>
          </w:p>
        </w:tc>
      </w:tr>
    </w:tbl>
    <w:p w14:paraId="30E51CCF" w14:textId="77777777" w:rsidR="00E11D0D" w:rsidRPr="00F26694" w:rsidRDefault="00E11D0D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BDB748F" w14:textId="77777777" w:rsidR="00DB372C" w:rsidRPr="00F26694" w:rsidRDefault="00DB372C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FA498E7" w14:textId="77777777" w:rsidR="00DB372C" w:rsidRPr="00F26694" w:rsidRDefault="00DB372C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AE75E42" w14:textId="77777777" w:rsidR="00DB372C" w:rsidRPr="00F26694" w:rsidRDefault="00DB372C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9B5DF2F" w14:textId="77777777" w:rsidR="00DB372C" w:rsidRPr="00F26694" w:rsidRDefault="00DB372C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A497DD8" w14:textId="77777777" w:rsidR="00DB372C" w:rsidRPr="00F26694" w:rsidRDefault="00DB372C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3669D4" w14:textId="77777777" w:rsidR="00DB372C" w:rsidRPr="00F26694" w:rsidRDefault="00DB372C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4F2D556" w14:textId="77777777" w:rsidR="00DB372C" w:rsidRPr="00F26694" w:rsidRDefault="00DB372C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8EF1F0" w14:textId="77777777" w:rsidR="00E11D0D" w:rsidRPr="00F26694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lastRenderedPageBreak/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12"/>
      </w:tblGrid>
      <w:tr w:rsidR="00E11D0D" w:rsidRPr="00F26694" w14:paraId="2C538340" w14:textId="77777777" w:rsidTr="00240270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  <w:tcBorders>
              <w:bottom w:val="single" w:sz="6" w:space="0" w:color="auto"/>
            </w:tcBorders>
          </w:tcPr>
          <w:p w14:paraId="39F94EDF" w14:textId="77777777" w:rsidR="00E11D0D" w:rsidRPr="00F26694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11D0D" w:rsidRPr="00F26694" w14:paraId="043A6F85" w14:textId="77777777" w:rsidTr="00240270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รายได้จากการขาย/ซื้อสินค้า </w:t>
            </w:r>
          </w:p>
        </w:tc>
        <w:tc>
          <w:tcPr>
            <w:tcW w:w="142" w:type="dxa"/>
          </w:tcPr>
          <w:p w14:paraId="76CDC87A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  <w:tcBorders>
              <w:top w:val="single" w:sz="6" w:space="0" w:color="auto"/>
            </w:tcBorders>
          </w:tcPr>
          <w:p w14:paraId="4F90E1FC" w14:textId="2E4717B5" w:rsidR="00E11D0D" w:rsidRPr="00F26694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="00FD12DB"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E11D0D" w:rsidRPr="00F26694" w14:paraId="21632C95" w14:textId="77777777" w:rsidTr="00240270">
        <w:tc>
          <w:tcPr>
            <w:tcW w:w="4309" w:type="dxa"/>
          </w:tcPr>
          <w:p w14:paraId="50D4F52B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ขาย/ซื้อทรัพย์สิน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4797B0B7" w14:textId="073C991A" w:rsidR="00E11D0D" w:rsidRPr="00F26694" w:rsidRDefault="00325C4A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11D0D" w:rsidRPr="00F26694" w14:paraId="12C4279F" w14:textId="77777777" w:rsidTr="00240270">
        <w:tc>
          <w:tcPr>
            <w:tcW w:w="4309" w:type="dxa"/>
          </w:tcPr>
          <w:p w14:paraId="74B20A45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 (รายได้อื่น)/ค่าเช่ารับ/ค่าใช้จ่ายอื่น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062A0EA" w14:textId="77777777" w:rsidR="00E11D0D" w:rsidRPr="00F26694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E11D0D" w:rsidRPr="00F26694" w14:paraId="66EDD6C1" w14:textId="77777777" w:rsidTr="00240270">
        <w:tc>
          <w:tcPr>
            <w:tcW w:w="4309" w:type="dxa"/>
          </w:tcPr>
          <w:p w14:paraId="0A30C6EC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A14B197" w14:textId="77777777" w:rsidR="00E11D0D" w:rsidRPr="00F26694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E11D0D" w:rsidRPr="00F26694" w14:paraId="07560E31" w14:textId="77777777" w:rsidTr="00240270">
        <w:tc>
          <w:tcPr>
            <w:tcW w:w="4309" w:type="dxa"/>
          </w:tcPr>
          <w:p w14:paraId="4D548F57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3762AD6" w14:textId="77777777" w:rsidR="00E11D0D" w:rsidRPr="00F26694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E11D0D" w:rsidRPr="00F26694" w14:paraId="65E5F8BB" w14:textId="77777777" w:rsidTr="00240270">
        <w:tc>
          <w:tcPr>
            <w:tcW w:w="4309" w:type="dxa"/>
          </w:tcPr>
          <w:p w14:paraId="0B6B14FE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660428C" w14:textId="77777777" w:rsidR="00E11D0D" w:rsidRPr="00F26694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  <w:tr w:rsidR="00E11D0D" w:rsidRPr="00F26694" w14:paraId="457409D7" w14:textId="77777777" w:rsidTr="00240270">
        <w:tc>
          <w:tcPr>
            <w:tcW w:w="4309" w:type="dxa"/>
          </w:tcPr>
          <w:p w14:paraId="42841226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8EADED9" w14:textId="77777777" w:rsidR="00E11D0D" w:rsidRPr="00F26694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E11D0D" w:rsidRPr="00F26694" w14:paraId="56C75F94" w14:textId="77777777" w:rsidTr="00240270">
        <w:tc>
          <w:tcPr>
            <w:tcW w:w="4309" w:type="dxa"/>
          </w:tcPr>
          <w:p w14:paraId="0FAA633C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E11D0D" w:rsidRPr="00F26694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26D50F4" w14:textId="77777777" w:rsidR="00E11D0D" w:rsidRPr="00F26694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ไม่มีการคิดค่าธรรมเนียม</w:t>
            </w:r>
          </w:p>
        </w:tc>
      </w:tr>
    </w:tbl>
    <w:p w14:paraId="10280A76" w14:textId="77777777" w:rsidR="00793150" w:rsidRPr="00F26694" w:rsidRDefault="00793150" w:rsidP="00B0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8B6C10" w14:textId="526D2365" w:rsidR="007C0BF1" w:rsidRPr="00F26694" w:rsidRDefault="007C0BF1" w:rsidP="00B0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</w:t>
      </w:r>
      <w:r w:rsidR="008B0F7F" w:rsidRPr="00F26694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F2669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="006A5726" w:rsidRPr="00F26694">
        <w:rPr>
          <w:rFonts w:asciiTheme="majorBidi" w:hAnsiTheme="majorBidi" w:cstheme="majorBidi"/>
          <w:sz w:val="32"/>
          <w:szCs w:val="32"/>
        </w:rPr>
        <w:br/>
      </w:r>
      <w:r w:rsidR="007F1DF3" w:rsidRPr="00F26694">
        <w:rPr>
          <w:rFonts w:asciiTheme="majorBidi" w:hAnsiTheme="majorBidi" w:cstheme="majorBidi"/>
          <w:sz w:val="32"/>
          <w:szCs w:val="32"/>
        </w:rPr>
        <w:t>31</w:t>
      </w:r>
      <w:r w:rsidR="00165D77"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F26694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F26694">
        <w:rPr>
          <w:rFonts w:asciiTheme="majorBidi" w:hAnsiTheme="majorBidi" w:cstheme="majorBidi"/>
          <w:sz w:val="32"/>
          <w:szCs w:val="32"/>
        </w:rPr>
        <w:t>256</w:t>
      </w:r>
      <w:r w:rsidR="00286E93" w:rsidRPr="00F26694">
        <w:rPr>
          <w:rFonts w:asciiTheme="majorBidi" w:hAnsiTheme="majorBidi" w:cstheme="majorBidi"/>
          <w:sz w:val="32"/>
          <w:szCs w:val="32"/>
        </w:rPr>
        <w:t>7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  <w:cs/>
        </w:rPr>
        <w:t>และ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="0081398E" w:rsidRPr="00F26694">
        <w:rPr>
          <w:rFonts w:asciiTheme="majorBidi" w:hAnsiTheme="majorBidi" w:cstheme="majorBidi"/>
          <w:sz w:val="32"/>
          <w:szCs w:val="32"/>
        </w:rPr>
        <w:t>256</w:t>
      </w:r>
      <w:r w:rsidR="00286E93" w:rsidRPr="00F26694">
        <w:rPr>
          <w:rFonts w:asciiTheme="majorBidi" w:hAnsiTheme="majorBidi" w:cstheme="majorBidi"/>
          <w:sz w:val="32"/>
          <w:szCs w:val="32"/>
        </w:rPr>
        <w:t>6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C23441" w:rsidRPr="00F26694" w14:paraId="34136834" w14:textId="77777777" w:rsidTr="00C23441">
        <w:trPr>
          <w:trHeight w:val="62"/>
        </w:trPr>
        <w:tc>
          <w:tcPr>
            <w:tcW w:w="3458" w:type="dxa"/>
          </w:tcPr>
          <w:p w14:paraId="090C086C" w14:textId="77777777" w:rsidR="00C23441" w:rsidRPr="00F26694" w:rsidRDefault="00C23441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2DABD4E7" w14:textId="77777777" w:rsidR="00C23441" w:rsidRPr="00F26694" w:rsidRDefault="00C23441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23441" w:rsidRPr="00F26694" w14:paraId="71E1C906" w14:textId="77777777" w:rsidTr="00C23441">
        <w:trPr>
          <w:trHeight w:val="62"/>
        </w:trPr>
        <w:tc>
          <w:tcPr>
            <w:tcW w:w="3458" w:type="dxa"/>
          </w:tcPr>
          <w:p w14:paraId="679154E6" w14:textId="77777777" w:rsidR="00C23441" w:rsidRPr="00F26694" w:rsidRDefault="00C23441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72FCBB" w14:textId="77777777" w:rsidR="00C23441" w:rsidRPr="00F26694" w:rsidRDefault="00C23441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567177" w14:textId="77777777" w:rsidR="00C23441" w:rsidRPr="00F26694" w:rsidRDefault="00C23441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BD2C6" w14:textId="77777777" w:rsidR="00C23441" w:rsidRPr="00F26694" w:rsidRDefault="00C23441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E93" w:rsidRPr="00F26694" w14:paraId="3D032AE1" w14:textId="77777777" w:rsidTr="00C23441">
        <w:tc>
          <w:tcPr>
            <w:tcW w:w="3458" w:type="dxa"/>
          </w:tcPr>
          <w:p w14:paraId="628B6EF0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2BD125" w14:textId="390C3691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0337C2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7ED39B" w14:textId="20469B3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2888E21D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572F4E" w14:textId="311703E3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BE82B9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A9E6AD" w14:textId="2B9CA969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286E93" w:rsidRPr="00F26694" w14:paraId="38ECDA84" w14:textId="77777777" w:rsidTr="00C23441">
        <w:tc>
          <w:tcPr>
            <w:tcW w:w="3458" w:type="dxa"/>
          </w:tcPr>
          <w:p w14:paraId="3D90BDC6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CD2C12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7E2091E4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289D2A3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C6285F7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BA2AE6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430C8F0C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D8A2DD" w14:textId="77777777" w:rsidR="00286E93" w:rsidRPr="00F26694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7C0EEB" w:rsidRPr="00F26694" w14:paraId="012223B5" w14:textId="77777777" w:rsidTr="00C23441">
        <w:tc>
          <w:tcPr>
            <w:tcW w:w="3458" w:type="dxa"/>
          </w:tcPr>
          <w:p w14:paraId="7187D8CF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ขายสุทธิ</w:t>
            </w:r>
          </w:p>
        </w:tc>
        <w:tc>
          <w:tcPr>
            <w:tcW w:w="1134" w:type="dxa"/>
          </w:tcPr>
          <w:p w14:paraId="03957BC2" w14:textId="5DE54645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8B96D03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97D406" w14:textId="2ED3C6D6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7ADAC0C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CADEEE0" w14:textId="7AF05F05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7,774</w:t>
            </w:r>
          </w:p>
        </w:tc>
        <w:tc>
          <w:tcPr>
            <w:tcW w:w="134" w:type="dxa"/>
          </w:tcPr>
          <w:p w14:paraId="27B1C8CA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70B6CF" w14:textId="2FF70D0A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34,391</w:t>
            </w:r>
          </w:p>
        </w:tc>
      </w:tr>
      <w:tr w:rsidR="007C0EEB" w:rsidRPr="00F26694" w14:paraId="1DDBBC92" w14:textId="77777777" w:rsidTr="00C23441">
        <w:tc>
          <w:tcPr>
            <w:tcW w:w="3458" w:type="dxa"/>
          </w:tcPr>
          <w:p w14:paraId="050CA11D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รายได้ทางการเงิน - ดอกเบี้ยรับ</w:t>
            </w:r>
          </w:p>
        </w:tc>
        <w:tc>
          <w:tcPr>
            <w:tcW w:w="1134" w:type="dxa"/>
          </w:tcPr>
          <w:p w14:paraId="508D7887" w14:textId="3FC5AFFD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55A636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D65749" w14:textId="79024661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7DF540D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A849F9" w14:textId="2FDDD304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2,282</w:t>
            </w:r>
          </w:p>
        </w:tc>
        <w:tc>
          <w:tcPr>
            <w:tcW w:w="134" w:type="dxa"/>
          </w:tcPr>
          <w:p w14:paraId="0C2A815E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55B1B78F" w14:textId="5017E966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2,442</w:t>
            </w:r>
          </w:p>
        </w:tc>
      </w:tr>
      <w:tr w:rsidR="007C0EEB" w:rsidRPr="00F26694" w14:paraId="114B660E" w14:textId="77777777" w:rsidTr="00C23441">
        <w:tc>
          <w:tcPr>
            <w:tcW w:w="3458" w:type="dxa"/>
          </w:tcPr>
          <w:p w14:paraId="11DDFBCB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C114A8E" w14:textId="1DFD5E78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E65D8B8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37C7FB" w14:textId="76024F2D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FFF0C8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C4E13A" w14:textId="155B95DB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1,706</w:t>
            </w:r>
          </w:p>
        </w:tc>
        <w:tc>
          <w:tcPr>
            <w:tcW w:w="134" w:type="dxa"/>
          </w:tcPr>
          <w:p w14:paraId="07014D3C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FC9E22" w14:textId="00E29D84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1,955</w:t>
            </w:r>
          </w:p>
        </w:tc>
      </w:tr>
      <w:tr w:rsidR="007C0EEB" w:rsidRPr="00F26694" w14:paraId="428BFAF1" w14:textId="77777777" w:rsidTr="00497D77">
        <w:tc>
          <w:tcPr>
            <w:tcW w:w="3458" w:type="dxa"/>
          </w:tcPr>
          <w:p w14:paraId="14106765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134" w:type="dxa"/>
          </w:tcPr>
          <w:p w14:paraId="545B5699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4F15FB4E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56C35E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091B36F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9D6B56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122B9D0F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E35019F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7C0EEB" w:rsidRPr="00F26694" w14:paraId="41C352B7" w14:textId="77777777" w:rsidTr="00497D77">
        <w:tc>
          <w:tcPr>
            <w:tcW w:w="3458" w:type="dxa"/>
          </w:tcPr>
          <w:p w14:paraId="0F26C2A6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ขายสุทธิ</w:t>
            </w:r>
          </w:p>
        </w:tc>
        <w:tc>
          <w:tcPr>
            <w:tcW w:w="1134" w:type="dxa"/>
          </w:tcPr>
          <w:p w14:paraId="5D061EA3" w14:textId="5AB8C3B1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57</w:t>
            </w:r>
          </w:p>
        </w:tc>
        <w:tc>
          <w:tcPr>
            <w:tcW w:w="134" w:type="dxa"/>
          </w:tcPr>
          <w:p w14:paraId="4ED2463B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DD184D" w14:textId="1DFC3254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3FA3E22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2E5114" w14:textId="5DD4A093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57</w:t>
            </w:r>
          </w:p>
        </w:tc>
        <w:tc>
          <w:tcPr>
            <w:tcW w:w="134" w:type="dxa"/>
          </w:tcPr>
          <w:p w14:paraId="35E944FB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082D6B" w14:textId="12B7CC85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</w:tr>
      <w:tr w:rsidR="007C0EEB" w:rsidRPr="00F26694" w14:paraId="5E350566" w14:textId="77777777" w:rsidTr="00497D77">
        <w:tc>
          <w:tcPr>
            <w:tcW w:w="3458" w:type="dxa"/>
          </w:tcPr>
          <w:p w14:paraId="7D48FF15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134" w:type="dxa"/>
          </w:tcPr>
          <w:p w14:paraId="746EC934" w14:textId="081706C6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285</w:t>
            </w:r>
          </w:p>
        </w:tc>
        <w:tc>
          <w:tcPr>
            <w:tcW w:w="134" w:type="dxa"/>
          </w:tcPr>
          <w:p w14:paraId="5929C467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94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608EA4" w14:textId="3DCC8CF4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285</w:t>
            </w:r>
          </w:p>
        </w:tc>
        <w:tc>
          <w:tcPr>
            <w:tcW w:w="134" w:type="dxa"/>
          </w:tcPr>
          <w:p w14:paraId="3D4D00A5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E1E9654" w14:textId="2F8D2AA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285</w:t>
            </w:r>
          </w:p>
        </w:tc>
        <w:tc>
          <w:tcPr>
            <w:tcW w:w="134" w:type="dxa"/>
          </w:tcPr>
          <w:p w14:paraId="0679ECEF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E834D31" w14:textId="6521CE90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285</w:t>
            </w:r>
          </w:p>
        </w:tc>
      </w:tr>
      <w:tr w:rsidR="007C0EEB" w:rsidRPr="00F26694" w14:paraId="7DD8451B" w14:textId="77777777" w:rsidTr="00C23441">
        <w:tc>
          <w:tcPr>
            <w:tcW w:w="3458" w:type="dxa"/>
          </w:tcPr>
          <w:p w14:paraId="31B58B93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1CB86677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93F9176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BC387A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CF8DA4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E79A6F1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7C0647A2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F71B1F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7C0EEB" w:rsidRPr="00F26694" w14:paraId="4092D51F" w14:textId="77777777" w:rsidTr="00C23441">
        <w:tc>
          <w:tcPr>
            <w:tcW w:w="3458" w:type="dxa"/>
          </w:tcPr>
          <w:p w14:paraId="6CE01CA2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6CB76E8E" w14:textId="3EFFCD28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4,819</w:t>
            </w:r>
          </w:p>
        </w:tc>
        <w:tc>
          <w:tcPr>
            <w:tcW w:w="134" w:type="dxa"/>
          </w:tcPr>
          <w:p w14:paraId="54193997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C3475F" w14:textId="509C1925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4,109</w:t>
            </w:r>
          </w:p>
        </w:tc>
        <w:tc>
          <w:tcPr>
            <w:tcW w:w="134" w:type="dxa"/>
          </w:tcPr>
          <w:p w14:paraId="6C95E877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E041F15" w14:textId="6C65A412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3,396</w:t>
            </w:r>
          </w:p>
        </w:tc>
        <w:tc>
          <w:tcPr>
            <w:tcW w:w="134" w:type="dxa"/>
          </w:tcPr>
          <w:p w14:paraId="0F293A3B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BAB957E" w14:textId="25E1CBCB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3,413</w:t>
            </w:r>
          </w:p>
        </w:tc>
      </w:tr>
      <w:tr w:rsidR="007C0EEB" w:rsidRPr="00F26694" w14:paraId="5312C5F1" w14:textId="77777777" w:rsidTr="00C23441">
        <w:tc>
          <w:tcPr>
            <w:tcW w:w="3458" w:type="dxa"/>
          </w:tcPr>
          <w:p w14:paraId="5C06D1A3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A55015" w14:textId="7CC6A4FD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174</w:t>
            </w:r>
          </w:p>
        </w:tc>
        <w:tc>
          <w:tcPr>
            <w:tcW w:w="134" w:type="dxa"/>
          </w:tcPr>
          <w:p w14:paraId="3CFDDE64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4974F9" w14:textId="5DF0D4FF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184 </w:t>
            </w:r>
          </w:p>
        </w:tc>
        <w:tc>
          <w:tcPr>
            <w:tcW w:w="134" w:type="dxa"/>
          </w:tcPr>
          <w:p w14:paraId="07195BB6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2E01447" w14:textId="7FA19473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116</w:t>
            </w:r>
          </w:p>
        </w:tc>
        <w:tc>
          <w:tcPr>
            <w:tcW w:w="134" w:type="dxa"/>
          </w:tcPr>
          <w:p w14:paraId="1976ECB8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2640B51" w14:textId="48E546D5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135</w:t>
            </w:r>
          </w:p>
        </w:tc>
      </w:tr>
      <w:tr w:rsidR="007C0EEB" w:rsidRPr="00F26694" w14:paraId="286A2C9A" w14:textId="77777777" w:rsidTr="00C23441">
        <w:tc>
          <w:tcPr>
            <w:tcW w:w="3458" w:type="dxa"/>
          </w:tcPr>
          <w:p w14:paraId="12408C24" w14:textId="4E200F34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227" w:right="227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14D0689" w14:textId="2C7C77D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4,993</w:t>
            </w:r>
          </w:p>
        </w:tc>
        <w:tc>
          <w:tcPr>
            <w:tcW w:w="134" w:type="dxa"/>
          </w:tcPr>
          <w:p w14:paraId="13009E39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C2AC21" w14:textId="4DBD05F0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4,293 </w:t>
            </w:r>
          </w:p>
        </w:tc>
        <w:tc>
          <w:tcPr>
            <w:tcW w:w="134" w:type="dxa"/>
          </w:tcPr>
          <w:p w14:paraId="5C522309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17012F" w14:textId="79A6A17E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3,512</w:t>
            </w:r>
          </w:p>
        </w:tc>
        <w:tc>
          <w:tcPr>
            <w:tcW w:w="134" w:type="dxa"/>
          </w:tcPr>
          <w:p w14:paraId="4B955E03" w14:textId="7777777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446F2F" w14:textId="5AE6D5E7" w:rsidR="007C0EEB" w:rsidRPr="00F26694" w:rsidRDefault="007C0EEB" w:rsidP="007C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3,548</w:t>
            </w:r>
          </w:p>
        </w:tc>
      </w:tr>
    </w:tbl>
    <w:p w14:paraId="5093C2CF" w14:textId="77777777" w:rsidR="00FA4B7D" w:rsidRPr="00F26694" w:rsidRDefault="00FA4B7D" w:rsidP="0071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8FC01C" w14:textId="1E8ADED8" w:rsidR="00123D48" w:rsidRPr="00F26694" w:rsidRDefault="008E737B" w:rsidP="0071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Pr="00F26694">
        <w:rPr>
          <w:rFonts w:asciiTheme="majorBidi" w:hAnsiTheme="majorBidi" w:cstheme="majorBidi"/>
          <w:sz w:val="32"/>
          <w:szCs w:val="32"/>
        </w:rPr>
        <w:t xml:space="preserve">31 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26694">
        <w:rPr>
          <w:rFonts w:asciiTheme="majorBidi" w:hAnsiTheme="majorBidi" w:cstheme="majorBidi"/>
          <w:sz w:val="32"/>
          <w:szCs w:val="32"/>
        </w:rPr>
        <w:t>256</w:t>
      </w:r>
      <w:r w:rsidR="00286E93" w:rsidRPr="00F26694">
        <w:rPr>
          <w:rFonts w:asciiTheme="majorBidi" w:hAnsiTheme="majorBidi" w:cstheme="majorBidi"/>
          <w:sz w:val="32"/>
          <w:szCs w:val="32"/>
        </w:rPr>
        <w:t>7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F26694">
        <w:rPr>
          <w:rFonts w:asciiTheme="majorBidi" w:hAnsiTheme="majorBidi" w:cstheme="majorBidi"/>
          <w:sz w:val="32"/>
          <w:szCs w:val="32"/>
        </w:rPr>
        <w:t xml:space="preserve">31 </w:t>
      </w:r>
      <w:r w:rsidRPr="00F2669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F26694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F26694">
        <w:rPr>
          <w:rFonts w:asciiTheme="majorBidi" w:hAnsiTheme="majorBidi" w:cstheme="majorBidi"/>
          <w:sz w:val="32"/>
          <w:szCs w:val="32"/>
        </w:rPr>
        <w:t>6</w:t>
      </w:r>
      <w:r w:rsidR="00286E93" w:rsidRPr="00F26694">
        <w:rPr>
          <w:rFonts w:asciiTheme="majorBidi" w:hAnsiTheme="majorBidi" w:cstheme="majorBidi"/>
          <w:sz w:val="32"/>
          <w:szCs w:val="32"/>
        </w:rPr>
        <w:t>6</w:t>
      </w:r>
      <w:r w:rsidR="00C61095"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8"/>
        <w:gridCol w:w="1130"/>
        <w:gridCol w:w="134"/>
        <w:gridCol w:w="1134"/>
        <w:gridCol w:w="135"/>
        <w:gridCol w:w="1133"/>
      </w:tblGrid>
      <w:tr w:rsidR="00C23441" w:rsidRPr="00F26694" w14:paraId="1896EA09" w14:textId="77777777" w:rsidTr="00C23441">
        <w:trPr>
          <w:trHeight w:val="62"/>
        </w:trPr>
        <w:tc>
          <w:tcPr>
            <w:tcW w:w="3458" w:type="dxa"/>
          </w:tcPr>
          <w:p w14:paraId="7D26D66C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97FD839" w14:textId="3808AA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23441" w:rsidRPr="00F26694" w14:paraId="74D75D60" w14:textId="77777777" w:rsidTr="00C23441">
        <w:trPr>
          <w:trHeight w:val="62"/>
        </w:trPr>
        <w:tc>
          <w:tcPr>
            <w:tcW w:w="3458" w:type="dxa"/>
          </w:tcPr>
          <w:p w14:paraId="6DF0AF79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1C06E" w14:textId="32B3991D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C016DA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93372" w14:textId="2F05C26E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3441" w:rsidRPr="00F26694" w14:paraId="48447BA2" w14:textId="77777777" w:rsidTr="00F421A0">
        <w:trPr>
          <w:trHeight w:val="62"/>
        </w:trPr>
        <w:tc>
          <w:tcPr>
            <w:tcW w:w="3458" w:type="dxa"/>
          </w:tcPr>
          <w:p w14:paraId="78C19E00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D74E27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</w:p>
          <w:p w14:paraId="7CDDF439" w14:textId="17AA0442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86E93" w:rsidRPr="00F2669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9EF288A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6F31D76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7BDFDDB" w14:textId="63D1DFEE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86E93" w:rsidRPr="00F2669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1EC060B3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54A77F6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</w:p>
          <w:p w14:paraId="24E8F667" w14:textId="637BD278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86E93" w:rsidRPr="00F2669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" w:type="dxa"/>
          </w:tcPr>
          <w:p w14:paraId="1841A5B0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97E035E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253E9FD" w14:textId="3E83E7BC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86E93" w:rsidRPr="00F2669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23441" w:rsidRPr="00F26694" w14:paraId="3254C23B" w14:textId="77777777" w:rsidTr="00F421A0">
        <w:trPr>
          <w:trHeight w:val="62"/>
        </w:trPr>
        <w:tc>
          <w:tcPr>
            <w:tcW w:w="3458" w:type="dxa"/>
          </w:tcPr>
          <w:p w14:paraId="0647BED6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70C813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46B83A72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24A71470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8C7CB2E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CA69EB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674E3DC7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A4DA3A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C23441" w:rsidRPr="00F26694" w14:paraId="79C7E31A" w14:textId="77777777" w:rsidTr="00F421A0">
        <w:trPr>
          <w:trHeight w:val="62"/>
        </w:trPr>
        <w:tc>
          <w:tcPr>
            <w:tcW w:w="3458" w:type="dxa"/>
          </w:tcPr>
          <w:p w14:paraId="78AC1F22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33430D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0FA0328D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0FC00333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544762F0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1AB7FDB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3B54D943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11FBDF9" w14:textId="77777777" w:rsidR="00C23441" w:rsidRPr="00F26694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BC6627" w:rsidRPr="00F26694" w14:paraId="6F506141" w14:textId="77777777" w:rsidTr="00286E93">
        <w:trPr>
          <w:trHeight w:val="70"/>
        </w:trPr>
        <w:tc>
          <w:tcPr>
            <w:tcW w:w="3458" w:type="dxa"/>
          </w:tcPr>
          <w:p w14:paraId="046060FF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F2669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0075D68E" w14:textId="5AC3E9D4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3B4B6BD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06D35080" w14:textId="5A127DE8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3C3E349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CF36ED7" w14:textId="4B33E2F8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 2,947 </w:t>
            </w:r>
          </w:p>
        </w:tc>
        <w:tc>
          <w:tcPr>
            <w:tcW w:w="135" w:type="dxa"/>
          </w:tcPr>
          <w:p w14:paraId="61F009BE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50B29D7B" w14:textId="721BCA04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3,294</w:t>
            </w:r>
          </w:p>
        </w:tc>
      </w:tr>
      <w:tr w:rsidR="00BC6627" w:rsidRPr="00F26694" w14:paraId="6869495F" w14:textId="77777777" w:rsidTr="009E17FE">
        <w:trPr>
          <w:trHeight w:val="62"/>
        </w:trPr>
        <w:tc>
          <w:tcPr>
            <w:tcW w:w="3458" w:type="dxa"/>
          </w:tcPr>
          <w:p w14:paraId="79AFF831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D15A1F" w14:textId="28EE5FCE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07B4DDF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5675288" w14:textId="30EF274B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7D60240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82118BB" w14:textId="71C359C0" w:rsidR="00BC6627" w:rsidRPr="00F26694" w:rsidRDefault="00A218CA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135,542</w:t>
            </w:r>
          </w:p>
        </w:tc>
        <w:tc>
          <w:tcPr>
            <w:tcW w:w="135" w:type="dxa"/>
          </w:tcPr>
          <w:p w14:paraId="08BEA2B7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47505B9" w14:textId="3D767E8C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247,524</w:t>
            </w:r>
          </w:p>
        </w:tc>
      </w:tr>
      <w:tr w:rsidR="00BC6627" w:rsidRPr="00F26694" w14:paraId="50C61A50" w14:textId="77777777" w:rsidTr="009E17FE">
        <w:trPr>
          <w:trHeight w:val="62"/>
        </w:trPr>
        <w:tc>
          <w:tcPr>
            <w:tcW w:w="3458" w:type="dxa"/>
          </w:tcPr>
          <w:p w14:paraId="50E7D672" w14:textId="7DDF8802" w:rsidR="00BC6627" w:rsidRPr="00F26694" w:rsidRDefault="00BC6627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454" w:right="-204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1AA3F6" w14:textId="5BDE29FE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E10F852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2C134778" w14:textId="19FC20FA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AA98CB9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89602" w14:textId="011BE7EF" w:rsidR="00BC6627" w:rsidRPr="00F26694" w:rsidRDefault="00A218CA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138,489</w:t>
            </w:r>
          </w:p>
        </w:tc>
        <w:tc>
          <w:tcPr>
            <w:tcW w:w="135" w:type="dxa"/>
          </w:tcPr>
          <w:p w14:paraId="73EFADDB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CED9050" w14:textId="13226D2B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250,818</w:t>
            </w:r>
          </w:p>
        </w:tc>
      </w:tr>
    </w:tbl>
    <w:p w14:paraId="48135999" w14:textId="77777777" w:rsidR="00FA4B7D" w:rsidRPr="00F26694" w:rsidRDefault="00FA4B7D">
      <w:pPr>
        <w:rPr>
          <w:rFonts w:asciiTheme="majorBidi" w:hAnsiTheme="majorBidi" w:cstheme="majorBidi"/>
        </w:rPr>
      </w:pPr>
    </w:p>
    <w:p w14:paraId="0CC5D5D5" w14:textId="77777777" w:rsidR="00FA4B7D" w:rsidRPr="00F26694" w:rsidRDefault="00FA4B7D">
      <w:pPr>
        <w:rPr>
          <w:rFonts w:asciiTheme="majorBidi" w:hAnsiTheme="majorBidi" w:cstheme="majorBidi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8"/>
        <w:gridCol w:w="1130"/>
        <w:gridCol w:w="134"/>
        <w:gridCol w:w="1134"/>
        <w:gridCol w:w="135"/>
        <w:gridCol w:w="1133"/>
      </w:tblGrid>
      <w:tr w:rsidR="00FA4B7D" w:rsidRPr="00F26694" w14:paraId="77CD7B11" w14:textId="77777777" w:rsidTr="0002245E">
        <w:trPr>
          <w:trHeight w:val="62"/>
        </w:trPr>
        <w:tc>
          <w:tcPr>
            <w:tcW w:w="3458" w:type="dxa"/>
          </w:tcPr>
          <w:p w14:paraId="0951D2A7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230AFE60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FA4B7D" w:rsidRPr="00F26694" w14:paraId="293FB3F8" w14:textId="77777777" w:rsidTr="0002245E">
        <w:trPr>
          <w:trHeight w:val="62"/>
        </w:trPr>
        <w:tc>
          <w:tcPr>
            <w:tcW w:w="3458" w:type="dxa"/>
          </w:tcPr>
          <w:p w14:paraId="20F74559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2C18B6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BCCC7E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FDD776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B7D" w:rsidRPr="00F26694" w14:paraId="2DDF6598" w14:textId="77777777" w:rsidTr="0002245E">
        <w:trPr>
          <w:trHeight w:val="62"/>
        </w:trPr>
        <w:tc>
          <w:tcPr>
            <w:tcW w:w="3458" w:type="dxa"/>
          </w:tcPr>
          <w:p w14:paraId="0BE7EC5E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637942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</w:p>
          <w:p w14:paraId="122FD224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4F9D578A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2342644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5ACF671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7770A91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CDD3B63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</w:p>
          <w:p w14:paraId="1E3C0F39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" w:type="dxa"/>
          </w:tcPr>
          <w:p w14:paraId="0120B169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E42C95B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3339B73" w14:textId="77777777" w:rsidR="00FA4B7D" w:rsidRPr="00F26694" w:rsidRDefault="00FA4B7D" w:rsidP="0002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C6627" w:rsidRPr="00F26694" w14:paraId="528E7DCC" w14:textId="77777777" w:rsidTr="00084ECA">
        <w:trPr>
          <w:trHeight w:val="62"/>
        </w:trPr>
        <w:tc>
          <w:tcPr>
            <w:tcW w:w="3458" w:type="dxa"/>
          </w:tcPr>
          <w:p w14:paraId="66FAAD29" w14:textId="729E4206" w:rsidR="00BC6627" w:rsidRPr="00F26694" w:rsidRDefault="00084ECA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บุคคลและ</w:t>
            </w:r>
            <w:r w:rsidR="00BC6627" w:rsidRPr="00F2669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กิจการ</w:t>
            </w:r>
            <w:r w:rsidR="00BC6627"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D1ECDE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4578C2E3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4D947D2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5EA51675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5B782B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161DF885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6D3B334" w14:textId="77777777" w:rsidR="00BC6627" w:rsidRPr="00F26694" w:rsidRDefault="00BC662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47A7" w:rsidRPr="00F26694" w14:paraId="27AC3C39" w14:textId="77777777" w:rsidTr="00084ECA">
        <w:trPr>
          <w:trHeight w:val="62"/>
        </w:trPr>
        <w:tc>
          <w:tcPr>
            <w:tcW w:w="3458" w:type="dxa"/>
          </w:tcPr>
          <w:p w14:paraId="6B4C7DDB" w14:textId="69ED5316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2669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134" w:type="dxa"/>
          </w:tcPr>
          <w:p w14:paraId="70851F8F" w14:textId="576BAF19" w:rsidR="00D347A7" w:rsidRPr="00D347A7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38" w:type="dxa"/>
          </w:tcPr>
          <w:p w14:paraId="3E18AB75" w14:textId="77777777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537680BE" w14:textId="77777777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435DFAE" w14:textId="77777777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1D2C3D8" w14:textId="4ADCEA3E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35" w:type="dxa"/>
          </w:tcPr>
          <w:p w14:paraId="2DB000B3" w14:textId="77777777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54179497" w14:textId="77777777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</w:tr>
      <w:tr w:rsidR="00D347A7" w:rsidRPr="00F26694" w14:paraId="5DD6CC9E" w14:textId="77777777" w:rsidTr="009E17FE">
        <w:trPr>
          <w:trHeight w:val="62"/>
        </w:trPr>
        <w:tc>
          <w:tcPr>
            <w:tcW w:w="3458" w:type="dxa"/>
          </w:tcPr>
          <w:p w14:paraId="7D7D3012" w14:textId="77777777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AA10FC" w14:textId="3E9586C2" w:rsidR="00D347A7" w:rsidRPr="00D347A7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38" w:type="dxa"/>
          </w:tcPr>
          <w:p w14:paraId="055A6380" w14:textId="77777777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77A7D1B4" w14:textId="67D97A1B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24ED09" w14:textId="77777777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FA65BD8" w14:textId="0D8AE44E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138,550</w:t>
            </w:r>
          </w:p>
        </w:tc>
        <w:tc>
          <w:tcPr>
            <w:tcW w:w="135" w:type="dxa"/>
          </w:tcPr>
          <w:p w14:paraId="1C1E44C3" w14:textId="77777777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040B7C4" w14:textId="5BB06E4E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250,818</w:t>
            </w:r>
          </w:p>
        </w:tc>
      </w:tr>
      <w:tr w:rsidR="00057DE7" w:rsidRPr="00F26694" w14:paraId="11377B7A" w14:textId="77777777" w:rsidTr="00F421A0">
        <w:trPr>
          <w:trHeight w:val="62"/>
        </w:trPr>
        <w:tc>
          <w:tcPr>
            <w:tcW w:w="3458" w:type="dxa"/>
          </w:tcPr>
          <w:p w14:paraId="15C106D7" w14:textId="23EB9E5D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293015D6" w14:textId="01609E35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4C28145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24E5F555" w14:textId="14F0CC3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5017960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49A13E5" w14:textId="0D256321" w:rsidR="00057DE7" w:rsidRPr="00F26694" w:rsidRDefault="00057DE7" w:rsidP="00FA4B7D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(52)</w:t>
            </w:r>
          </w:p>
        </w:tc>
        <w:tc>
          <w:tcPr>
            <w:tcW w:w="135" w:type="dxa"/>
          </w:tcPr>
          <w:p w14:paraId="65F9FE9F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42AA1013" w14:textId="247270A4" w:rsidR="00057DE7" w:rsidRPr="00F26694" w:rsidRDefault="00057DE7" w:rsidP="00FA4B7D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(131)</w:t>
            </w:r>
          </w:p>
        </w:tc>
      </w:tr>
      <w:tr w:rsidR="00D347A7" w:rsidRPr="00F26694" w14:paraId="60D6F54A" w14:textId="77777777" w:rsidTr="009E17FE">
        <w:trPr>
          <w:trHeight w:val="201"/>
        </w:trPr>
        <w:tc>
          <w:tcPr>
            <w:tcW w:w="3458" w:type="dxa"/>
          </w:tcPr>
          <w:p w14:paraId="2A30A013" w14:textId="1C101E8E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679B539" w14:textId="03B3A2E5" w:rsidR="00D347A7" w:rsidRPr="00D347A7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38" w:type="dxa"/>
          </w:tcPr>
          <w:p w14:paraId="262A07A7" w14:textId="77777777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35745122" w14:textId="79687075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A59596C" w14:textId="77777777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C8566E" w14:textId="0662917B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138,498</w:t>
            </w:r>
          </w:p>
        </w:tc>
        <w:tc>
          <w:tcPr>
            <w:tcW w:w="135" w:type="dxa"/>
          </w:tcPr>
          <w:p w14:paraId="00A89DC5" w14:textId="77777777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B93FF1" w14:textId="6D6D7E8F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250,687</w:t>
            </w:r>
          </w:p>
        </w:tc>
      </w:tr>
      <w:tr w:rsidR="00057DE7" w:rsidRPr="00F26694" w14:paraId="52BF6D3E" w14:textId="77777777" w:rsidTr="00F421A0">
        <w:tc>
          <w:tcPr>
            <w:tcW w:w="3458" w:type="dxa"/>
          </w:tcPr>
          <w:p w14:paraId="318CFD0A" w14:textId="0A89CCF0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F266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134" w:type="dxa"/>
          </w:tcPr>
          <w:p w14:paraId="08D4245B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4D83619E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444CAD5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E261E74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76B1026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21574AA3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CD717F9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7DE7" w:rsidRPr="00F26694" w14:paraId="75702653" w14:textId="77777777" w:rsidTr="00F421A0">
        <w:tc>
          <w:tcPr>
            <w:tcW w:w="3458" w:type="dxa"/>
          </w:tcPr>
          <w:p w14:paraId="14CECFCC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</w:t>
            </w: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ย่อย</w:t>
            </w:r>
          </w:p>
        </w:tc>
        <w:tc>
          <w:tcPr>
            <w:tcW w:w="1134" w:type="dxa"/>
          </w:tcPr>
          <w:p w14:paraId="5D068AA4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5F01A4FF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5D23A84C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BFC4766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84BDB16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7120BC52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FE5941F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7DE7" w:rsidRPr="00F26694" w14:paraId="79D12BA8" w14:textId="77777777" w:rsidTr="00F421A0">
        <w:tc>
          <w:tcPr>
            <w:tcW w:w="3458" w:type="dxa"/>
          </w:tcPr>
          <w:p w14:paraId="6A7B3FC7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F2669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154A986D" w14:textId="4A82FC23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9C64CFC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7845302" w14:textId="79985B16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A717069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CF22936" w14:textId="4F9D2B73" w:rsidR="00057DE7" w:rsidRPr="00F26694" w:rsidRDefault="005E1E23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63,500</w:t>
            </w:r>
          </w:p>
        </w:tc>
        <w:tc>
          <w:tcPr>
            <w:tcW w:w="135" w:type="dxa"/>
          </w:tcPr>
          <w:p w14:paraId="5123D7E1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671DB5B7" w14:textId="056BFF0D" w:rsidR="00057DE7" w:rsidRPr="00F26694" w:rsidRDefault="005E1E23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63,500</w:t>
            </w:r>
          </w:p>
        </w:tc>
      </w:tr>
      <w:tr w:rsidR="00057DE7" w:rsidRPr="00F26694" w14:paraId="1007A737" w14:textId="77777777" w:rsidTr="00DD2A39">
        <w:tc>
          <w:tcPr>
            <w:tcW w:w="3458" w:type="dxa"/>
          </w:tcPr>
          <w:p w14:paraId="6884C7BC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EF734E" w14:textId="1E0FA382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527426B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E2BB67F" w14:textId="32D18D9A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E0505BF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BA4189" w14:textId="792A2779" w:rsidR="00057DE7" w:rsidRPr="00F26694" w:rsidRDefault="005E1E23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125,500</w:t>
            </w:r>
          </w:p>
        </w:tc>
        <w:tc>
          <w:tcPr>
            <w:tcW w:w="135" w:type="dxa"/>
          </w:tcPr>
          <w:p w14:paraId="2170F3BF" w14:textId="77777777" w:rsidR="00057DE7" w:rsidRPr="00F26694" w:rsidRDefault="00057DE7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543AB1A" w14:textId="7510768C" w:rsidR="00057DE7" w:rsidRPr="00F26694" w:rsidRDefault="005E1E23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128,000</w:t>
            </w:r>
          </w:p>
        </w:tc>
      </w:tr>
      <w:tr w:rsidR="00512D69" w:rsidRPr="00F26694" w14:paraId="7D23C8CC" w14:textId="77777777" w:rsidTr="00635DA9">
        <w:tc>
          <w:tcPr>
            <w:tcW w:w="3458" w:type="dxa"/>
          </w:tcPr>
          <w:p w14:paraId="1EC40D28" w14:textId="70396C1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454" w:right="-204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62396CCE" w14:textId="4577CB99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00FFA4B" w14:textId="3FA6FEA1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001F8D3" w14:textId="1FCA7E7B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6B36782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B96AA30" w14:textId="23F635A9" w:rsidR="00512D69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189,000</w:t>
            </w:r>
          </w:p>
        </w:tc>
        <w:tc>
          <w:tcPr>
            <w:tcW w:w="135" w:type="dxa"/>
          </w:tcPr>
          <w:p w14:paraId="7E0BC39B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245C1F26" w14:textId="18E56389" w:rsidR="00512D69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191,500</w:t>
            </w:r>
          </w:p>
        </w:tc>
      </w:tr>
      <w:tr w:rsidR="00512D69" w:rsidRPr="00F26694" w14:paraId="2FEAC73C" w14:textId="77777777" w:rsidTr="00635DA9">
        <w:tc>
          <w:tcPr>
            <w:tcW w:w="3458" w:type="dxa"/>
          </w:tcPr>
          <w:p w14:paraId="2129B847" w14:textId="77777777" w:rsidR="00512D69" w:rsidRPr="009E0B5E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2669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8F4F43" w14:textId="77777777" w:rsidR="00512D69" w:rsidRPr="009E0B5E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E0B5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</w:tcPr>
          <w:p w14:paraId="0CE0A485" w14:textId="77777777" w:rsidR="00512D69" w:rsidRPr="009E0B5E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1143A5D" w14:textId="77777777" w:rsidR="00512D69" w:rsidRPr="009E0B5E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E0B5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200FD688" w14:textId="77777777" w:rsidR="00512D69" w:rsidRPr="009E0B5E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AA5E398" w14:textId="77777777" w:rsidR="00512D69" w:rsidRPr="009E0B5E" w:rsidRDefault="00512D69" w:rsidP="00512D69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E0B5E">
              <w:rPr>
                <w:rFonts w:asciiTheme="majorBidi" w:hAnsiTheme="majorBidi" w:cstheme="majorBidi"/>
                <w:bCs/>
                <w:sz w:val="26"/>
                <w:szCs w:val="26"/>
              </w:rPr>
              <w:t>(822)</w:t>
            </w:r>
          </w:p>
        </w:tc>
        <w:tc>
          <w:tcPr>
            <w:tcW w:w="135" w:type="dxa"/>
          </w:tcPr>
          <w:p w14:paraId="6918FCEE" w14:textId="77777777" w:rsidR="00512D69" w:rsidRPr="009E0B5E" w:rsidRDefault="00512D69" w:rsidP="00512D69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EAC37EF" w14:textId="77777777" w:rsidR="00512D69" w:rsidRPr="009E0B5E" w:rsidRDefault="00512D69" w:rsidP="00512D69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E0B5E">
              <w:rPr>
                <w:rFonts w:asciiTheme="majorBidi" w:hAnsiTheme="majorBidi" w:cstheme="majorBidi"/>
                <w:bCs/>
                <w:sz w:val="26"/>
                <w:szCs w:val="26"/>
              </w:rPr>
              <w:t>(913)</w:t>
            </w:r>
          </w:p>
        </w:tc>
      </w:tr>
      <w:tr w:rsidR="00512D69" w:rsidRPr="00F26694" w14:paraId="3EC424E5" w14:textId="77777777" w:rsidTr="00DD2A39">
        <w:tc>
          <w:tcPr>
            <w:tcW w:w="3458" w:type="dxa"/>
          </w:tcPr>
          <w:p w14:paraId="10A6A740" w14:textId="08C27B5E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6AF38D" w14:textId="59006F11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60E55FD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F05CF16" w14:textId="18188073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CE6425A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8C5BD9" w14:textId="17AE4370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 188,178 </w:t>
            </w:r>
          </w:p>
        </w:tc>
        <w:tc>
          <w:tcPr>
            <w:tcW w:w="135" w:type="dxa"/>
          </w:tcPr>
          <w:p w14:paraId="6BAC75E9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462EE" w14:textId="130BA936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190,587</w:t>
            </w:r>
          </w:p>
        </w:tc>
      </w:tr>
      <w:tr w:rsidR="00512D69" w:rsidRPr="00F26694" w14:paraId="5EDC4C36" w14:textId="77777777" w:rsidTr="00DD2A39">
        <w:tc>
          <w:tcPr>
            <w:tcW w:w="3458" w:type="dxa"/>
          </w:tcPr>
          <w:p w14:paraId="1D22798A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E9D71E2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0926C146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double" w:sz="6" w:space="0" w:color="auto"/>
            </w:tcBorders>
          </w:tcPr>
          <w:p w14:paraId="2ED14990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2DFFD675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4AD3025F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1C0ED560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  <w:shd w:val="clear" w:color="auto" w:fill="auto"/>
          </w:tcPr>
          <w:p w14:paraId="001C75B5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2D69" w:rsidRPr="00F26694" w14:paraId="49D1DE42" w14:textId="77777777" w:rsidTr="00DD2A39">
        <w:tc>
          <w:tcPr>
            <w:tcW w:w="3458" w:type="dxa"/>
          </w:tcPr>
          <w:p w14:paraId="01E76E96" w14:textId="128E4150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</w:tcPr>
          <w:p w14:paraId="268A23BF" w14:textId="3F23252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C8A1329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80DBBEC" w14:textId="0C0AD79E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EF3722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122EA7F" w14:textId="0D3655A3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 54,921 </w:t>
            </w:r>
          </w:p>
        </w:tc>
        <w:tc>
          <w:tcPr>
            <w:tcW w:w="135" w:type="dxa"/>
          </w:tcPr>
          <w:p w14:paraId="038AC722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7E061147" w14:textId="431A5F5B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36,433</w:t>
            </w:r>
          </w:p>
        </w:tc>
      </w:tr>
      <w:tr w:rsidR="00512D69" w:rsidRPr="00F26694" w14:paraId="7538C42F" w14:textId="77777777" w:rsidTr="00DD2A39">
        <w:tc>
          <w:tcPr>
            <w:tcW w:w="3458" w:type="dxa"/>
          </w:tcPr>
          <w:p w14:paraId="00F5B42B" w14:textId="766C600B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0D8FC3" w14:textId="42551F43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C512A3F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0CE8264" w14:textId="16FE7030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D6CDF16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4B74801" w14:textId="5C35C2A5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 xml:space="preserve"> 133,257 </w:t>
            </w:r>
          </w:p>
        </w:tc>
        <w:tc>
          <w:tcPr>
            <w:tcW w:w="135" w:type="dxa"/>
          </w:tcPr>
          <w:p w14:paraId="76520F40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51FEFA1" w14:textId="59842B9F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154,154</w:t>
            </w:r>
          </w:p>
        </w:tc>
      </w:tr>
      <w:tr w:rsidR="00512D69" w:rsidRPr="00F26694" w14:paraId="3D4A6055" w14:textId="77777777" w:rsidTr="00DD2A39">
        <w:tc>
          <w:tcPr>
            <w:tcW w:w="3458" w:type="dxa"/>
          </w:tcPr>
          <w:p w14:paraId="73788299" w14:textId="36AD78DD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454" w:right="-204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3713C7" w14:textId="569D1BDD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8FE9E38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0B08BDF6" w14:textId="3A22A639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96C4441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837329" w14:textId="1A0A2FEE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188,178</w:t>
            </w:r>
          </w:p>
        </w:tc>
        <w:tc>
          <w:tcPr>
            <w:tcW w:w="135" w:type="dxa"/>
          </w:tcPr>
          <w:p w14:paraId="42E5EE45" w14:textId="77777777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F2A902" w14:textId="78A85942" w:rsidR="00512D69" w:rsidRPr="00F26694" w:rsidRDefault="00512D69" w:rsidP="0051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190,587</w:t>
            </w:r>
          </w:p>
        </w:tc>
      </w:tr>
    </w:tbl>
    <w:p w14:paraId="22AFBFC9" w14:textId="77777777" w:rsidR="00793150" w:rsidRPr="00F26694" w:rsidRDefault="00793150" w:rsidP="00BD1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280" w:lineRule="exact"/>
        <w:ind w:left="288" w:right="-14" w:firstLine="562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0689AD1" w14:textId="08F89383" w:rsidR="006B5631" w:rsidRPr="00F26694" w:rsidRDefault="00B86EBD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รายการเคลื่อนไหว</w:t>
      </w:r>
      <w:r w:rsidR="005C138A"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ของบัญชี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เงินให้กู้ยืมกิจการที่เกี่ยวข้องกัน</w:t>
      </w:r>
      <w:r w:rsidR="008153ED"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8396" w:type="dxa"/>
        <w:jc w:val="righ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E72159" w:rsidRPr="00F26694" w14:paraId="00D057C4" w14:textId="77777777" w:rsidTr="001D2E34">
        <w:trPr>
          <w:trHeight w:val="62"/>
          <w:jc w:val="right"/>
        </w:trPr>
        <w:tc>
          <w:tcPr>
            <w:tcW w:w="3458" w:type="dxa"/>
          </w:tcPr>
          <w:p w14:paraId="4B441211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D75F1F7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72159" w:rsidRPr="00F26694" w14:paraId="199F85ED" w14:textId="77777777" w:rsidTr="001D2E34">
        <w:trPr>
          <w:trHeight w:val="62"/>
          <w:jc w:val="right"/>
        </w:trPr>
        <w:tc>
          <w:tcPr>
            <w:tcW w:w="3458" w:type="dxa"/>
          </w:tcPr>
          <w:p w14:paraId="53C3B52C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A30F4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4C906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0B07C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2159" w:rsidRPr="00F26694" w14:paraId="7AEA448B" w14:textId="77777777" w:rsidTr="001D2E34">
        <w:trPr>
          <w:trHeight w:val="62"/>
          <w:jc w:val="right"/>
        </w:trPr>
        <w:tc>
          <w:tcPr>
            <w:tcW w:w="3458" w:type="dxa"/>
          </w:tcPr>
          <w:p w14:paraId="17E198C3" w14:textId="77777777" w:rsidR="00416999" w:rsidRPr="00F26694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224F50" w14:textId="77777777" w:rsidR="00416999" w:rsidRPr="00F26694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31 </w:t>
            </w:r>
          </w:p>
          <w:p w14:paraId="67D3A7AC" w14:textId="6E86DC47" w:rsidR="00416999" w:rsidRPr="00F26694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72159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D46A45" w14:textId="77777777" w:rsidR="00416999" w:rsidRPr="00F26694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D8EFB9" w14:textId="77777777" w:rsidR="00416999" w:rsidRPr="00F26694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56A5CCE2" w14:textId="663728EA" w:rsidR="00416999" w:rsidRPr="00F26694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72159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1B1EFF7" w14:textId="77777777" w:rsidR="00416999" w:rsidRPr="00F26694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4C6D2B0" w14:textId="77777777" w:rsidR="00416999" w:rsidRPr="00F26694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31 </w:t>
            </w:r>
          </w:p>
          <w:p w14:paraId="149A9535" w14:textId="6E0B5396" w:rsidR="00416999" w:rsidRPr="00F26694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72159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095AD325" w14:textId="77777777" w:rsidR="00416999" w:rsidRPr="00F26694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DA25EE" w14:textId="77777777" w:rsidR="00416999" w:rsidRPr="00F26694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7AD5E620" w14:textId="54555CBE" w:rsidR="00416999" w:rsidRPr="00F26694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72159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9531C2" w:rsidRPr="00F26694" w14:paraId="2C7477CA" w14:textId="77777777" w:rsidTr="001D2E34">
        <w:trPr>
          <w:jc w:val="right"/>
        </w:trPr>
        <w:tc>
          <w:tcPr>
            <w:tcW w:w="3458" w:type="dxa"/>
          </w:tcPr>
          <w:p w14:paraId="039A7F85" w14:textId="5129EA89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34" w:type="dxa"/>
          </w:tcPr>
          <w:p w14:paraId="591ABBD5" w14:textId="7FEF0E97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A4C2E1" w14:textId="77777777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D51AB6" w14:textId="2131FA0F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6EA465" w14:textId="77777777" w:rsidR="009531C2" w:rsidRPr="00F26694" w:rsidRDefault="009531C2" w:rsidP="009531C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A555DC" w14:textId="7D9C692E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191,500</w:t>
            </w:r>
          </w:p>
        </w:tc>
        <w:tc>
          <w:tcPr>
            <w:tcW w:w="134" w:type="dxa"/>
          </w:tcPr>
          <w:p w14:paraId="06DBC859" w14:textId="77777777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8A1A645" w14:textId="5392558C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198,500</w:t>
            </w:r>
          </w:p>
        </w:tc>
      </w:tr>
      <w:tr w:rsidR="009531C2" w:rsidRPr="00F26694" w14:paraId="09C12ACC" w14:textId="77777777" w:rsidTr="001D2E34">
        <w:trPr>
          <w:jc w:val="right"/>
        </w:trPr>
        <w:tc>
          <w:tcPr>
            <w:tcW w:w="3458" w:type="dxa"/>
          </w:tcPr>
          <w:p w14:paraId="0B24483E" w14:textId="559D0611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134" w:type="dxa"/>
          </w:tcPr>
          <w:p w14:paraId="09F42D6C" w14:textId="110FA42E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7F32DE" w14:textId="77777777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CF560C" w14:textId="23902750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4FDAC" w14:textId="77777777" w:rsidR="009531C2" w:rsidRPr="00F26694" w:rsidRDefault="009531C2" w:rsidP="009531C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249E3A" w14:textId="5515BF31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3D702BE" w14:textId="77777777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910D89" w14:textId="53C46DB2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124,000</w:t>
            </w:r>
          </w:p>
        </w:tc>
      </w:tr>
      <w:tr w:rsidR="009531C2" w:rsidRPr="00F26694" w14:paraId="31572F55" w14:textId="77777777" w:rsidTr="00F421A0">
        <w:trPr>
          <w:jc w:val="right"/>
        </w:trPr>
        <w:tc>
          <w:tcPr>
            <w:tcW w:w="3458" w:type="dxa"/>
          </w:tcPr>
          <w:p w14:paraId="4C389904" w14:textId="79D6549E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53152E" w14:textId="201A2CCA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6060AD" w14:textId="77777777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6993F4" w14:textId="51CAF8B6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5DDFF1" w14:textId="77777777" w:rsidR="009531C2" w:rsidRPr="00F26694" w:rsidRDefault="009531C2" w:rsidP="009531C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964F465" w14:textId="1A056983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(2,500)</w:t>
            </w:r>
          </w:p>
        </w:tc>
        <w:tc>
          <w:tcPr>
            <w:tcW w:w="134" w:type="dxa"/>
          </w:tcPr>
          <w:p w14:paraId="4100AA59" w14:textId="77777777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193E223" w14:textId="69D42BE6" w:rsidR="009531C2" w:rsidRPr="00F26694" w:rsidRDefault="009531C2" w:rsidP="0095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(131,000)</w:t>
            </w:r>
          </w:p>
        </w:tc>
      </w:tr>
      <w:tr w:rsidR="007656F6" w:rsidRPr="00F26694" w14:paraId="030B04C7" w14:textId="77777777" w:rsidTr="001D2E34">
        <w:trPr>
          <w:jc w:val="right"/>
        </w:trPr>
        <w:tc>
          <w:tcPr>
            <w:tcW w:w="3458" w:type="dxa"/>
          </w:tcPr>
          <w:p w14:paraId="52938869" w14:textId="49F449F0" w:rsidR="007656F6" w:rsidRPr="00F26694" w:rsidRDefault="007656F6" w:rsidP="007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F5BF" w14:textId="30806CD7" w:rsidR="007656F6" w:rsidRPr="00F26694" w:rsidRDefault="007656F6" w:rsidP="007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AB44C71" w14:textId="77777777" w:rsidR="007656F6" w:rsidRPr="00F26694" w:rsidRDefault="007656F6" w:rsidP="007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E583C3" w14:textId="494A2782" w:rsidR="007656F6" w:rsidRPr="00F26694" w:rsidRDefault="007656F6" w:rsidP="007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FCA6AE" w14:textId="77777777" w:rsidR="007656F6" w:rsidRPr="00F26694" w:rsidRDefault="007656F6" w:rsidP="007656F6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934F0F" w14:textId="7A51CE09" w:rsidR="007656F6" w:rsidRPr="00F26694" w:rsidRDefault="007656F6" w:rsidP="007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189,000</w:t>
            </w:r>
          </w:p>
        </w:tc>
        <w:tc>
          <w:tcPr>
            <w:tcW w:w="134" w:type="dxa"/>
          </w:tcPr>
          <w:p w14:paraId="454CB104" w14:textId="77777777" w:rsidR="007656F6" w:rsidRPr="00F26694" w:rsidRDefault="007656F6" w:rsidP="007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2FB3A2" w14:textId="33321764" w:rsidR="007656F6" w:rsidRPr="00F26694" w:rsidRDefault="007656F6" w:rsidP="007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191,500</w:t>
            </w:r>
          </w:p>
        </w:tc>
      </w:tr>
    </w:tbl>
    <w:p w14:paraId="5C364FF8" w14:textId="77777777" w:rsidR="00FA4B7D" w:rsidRPr="00F26694" w:rsidRDefault="00FA4B7D" w:rsidP="00E7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bookmarkStart w:id="0" w:name="_Hlk159405057"/>
      <w:bookmarkStart w:id="1" w:name="_Hlk159440038"/>
    </w:p>
    <w:p w14:paraId="62BD5635" w14:textId="31F2F25F" w:rsidR="00E72159" w:rsidRPr="00F26694" w:rsidRDefault="00E72159" w:rsidP="00FA4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646F4"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="00B646F4"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="00B646F4"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7656F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วันที่ </w:t>
      </w:r>
      <w:r w:rsidR="00B646F4"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บริษัทมีสัญญาเงินให้กู้ยืมในรูปของตั๋วสัญญาใช้เงินแก่บริษัทย่อยสองแห่ง จำนวนหลายฉบับ อายุของสัญญามีทั้งระยะสั้นและระยะยาว โดยคิดดอกเบี้ยในอัตรา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F26694">
        <w:rPr>
          <w:rFonts w:asciiTheme="majorBidi" w:hAnsiTheme="majorBidi" w:cstheme="majorBidi"/>
          <w:sz w:val="32"/>
          <w:szCs w:val="32"/>
        </w:rPr>
        <w:t xml:space="preserve">3.50 - 6.65 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ต่อปี และ </w:t>
      </w:r>
      <w:r w:rsidRPr="00F26694">
        <w:rPr>
          <w:rFonts w:asciiTheme="majorBidi" w:hAnsiTheme="majorBidi" w:cstheme="majorBidi"/>
          <w:sz w:val="32"/>
          <w:szCs w:val="32"/>
        </w:rPr>
        <w:t xml:space="preserve">3.50 - 5.35 </w:t>
      </w:r>
      <w:r w:rsidRPr="00F26694">
        <w:rPr>
          <w:rFonts w:asciiTheme="majorBidi" w:hAnsiTheme="majorBidi" w:cstheme="majorBidi"/>
          <w:sz w:val="32"/>
          <w:szCs w:val="32"/>
          <w:cs/>
        </w:rPr>
        <w:t>ต่อปี ตามลำดับ</w:t>
      </w:r>
    </w:p>
    <w:bookmarkEnd w:id="0"/>
    <w:bookmarkEnd w:id="1"/>
    <w:p w14:paraId="3091C6D3" w14:textId="77777777" w:rsidR="003B50ED" w:rsidRPr="00F26694" w:rsidRDefault="003B50ED" w:rsidP="00FA4B7D">
      <w:pPr>
        <w:tabs>
          <w:tab w:val="clear" w:pos="227"/>
          <w:tab w:val="left" w:pos="284"/>
        </w:tabs>
        <w:spacing w:line="380" w:lineRule="exact"/>
        <w:ind w:right="108"/>
        <w:contextualSpacing/>
        <w:rPr>
          <w:rFonts w:asciiTheme="majorBidi" w:hAnsiTheme="majorBidi" w:cstheme="majorBidi"/>
          <w:color w:val="FF0000"/>
          <w:spacing w:val="2"/>
          <w:sz w:val="32"/>
          <w:szCs w:val="32"/>
        </w:rPr>
      </w:pPr>
    </w:p>
    <w:p w14:paraId="2784422D" w14:textId="515F7DA3" w:rsidR="003B50ED" w:rsidRPr="00F26694" w:rsidRDefault="003B50ED" w:rsidP="00FA4B7D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</w:pPr>
      <w:r w:rsidRPr="00F2669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สัญญาสำคัญกับบุคคลที่เกี่ยวข้องกัน</w:t>
      </w:r>
      <w:r w:rsidR="00E72159" w:rsidRPr="00F2669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 </w:t>
      </w:r>
    </w:p>
    <w:p w14:paraId="39939477" w14:textId="75B94A3A" w:rsidR="003B50ED" w:rsidRDefault="00E72159" w:rsidP="00FA4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สิงหาคม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โดยมีค่าเช่าในอัตราเดือนละ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95,000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และมีการต่อสัญญาอีกส</w:t>
      </w:r>
      <w:r w:rsidR="00295F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าม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ครั้งรวมระยะเวลา </w:t>
      </w:r>
      <w:r w:rsidR="0064688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เดือน โดยสิ้นสุดสัญญาสุดท้ายวันที่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95F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295F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กรกฎาคม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โดยมีอัตราค่าเช่าเท่าเดิม</w:t>
      </w:r>
    </w:p>
    <w:p w14:paraId="3C61C607" w14:textId="5911F8E0" w:rsidR="00B43E5F" w:rsidRPr="00F26694" w:rsidRDefault="007656F6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lastRenderedPageBreak/>
        <w:t>5</w:t>
      </w:r>
      <w:r w:rsidR="00B43E5F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B43E5F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6B73E2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ลูกหนี้การค้าและลูกหนี้หมุนเวียนอื่น</w:t>
      </w:r>
      <w:r w:rsidR="00555575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0DF6D49C" w14:textId="0B091861" w:rsidR="006C6020" w:rsidRPr="00F26694" w:rsidRDefault="006C6020" w:rsidP="00C2344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  <w:r w:rsidR="00555575"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E72159" w:rsidRPr="00F26694" w14:paraId="6761CE39" w14:textId="77777777" w:rsidTr="00237281">
        <w:trPr>
          <w:trHeight w:val="62"/>
        </w:trPr>
        <w:tc>
          <w:tcPr>
            <w:tcW w:w="3458" w:type="dxa"/>
          </w:tcPr>
          <w:p w14:paraId="016F3819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72159" w:rsidRPr="00F26694" w14:paraId="6F74E29E" w14:textId="77777777" w:rsidTr="00237281">
        <w:trPr>
          <w:trHeight w:val="62"/>
        </w:trPr>
        <w:tc>
          <w:tcPr>
            <w:tcW w:w="3458" w:type="dxa"/>
          </w:tcPr>
          <w:p w14:paraId="2E314141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95FF6E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2159" w:rsidRPr="00F26694" w14:paraId="1A938962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D563E6" w:rsidRPr="00F26694" w:rsidRDefault="00D563E6" w:rsidP="00230A2B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E8CC1E2" w14:textId="42D906A9" w:rsidR="00D563E6" w:rsidRPr="00F2669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10C46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F6F96F" w14:textId="77777777" w:rsidR="00D563E6" w:rsidRPr="00F2669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CBD465" w14:textId="77777777" w:rsidR="00D563E6" w:rsidRPr="00F2669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179FDB98" w14:textId="51E904CE" w:rsidR="00D563E6" w:rsidRPr="00F2669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10C46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AB812D5" w14:textId="77777777" w:rsidR="00D563E6" w:rsidRPr="00F2669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B7738F" w14:textId="4CB389D6" w:rsidR="00D563E6" w:rsidRPr="00F2669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10C46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D563E6" w:rsidRPr="00F2669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B6CB4D1" w14:textId="77777777" w:rsidR="00D563E6" w:rsidRPr="00F2669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4617A09" w14:textId="22358D02" w:rsidR="00D563E6" w:rsidRPr="00F2669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10C46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E72159" w:rsidRPr="00F26694" w14:paraId="11D7FED0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61C59C0" w14:textId="0B17D446" w:rsidR="009A0268" w:rsidRPr="00F26694" w:rsidRDefault="00555575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เช็ครับลงวันที่ล่วงหน้า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AC206C" w14:textId="6DECE31D" w:rsidR="009A0268" w:rsidRPr="00F26694" w:rsidRDefault="00D347A7" w:rsidP="00230A2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47A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41</w:t>
            </w:r>
            <w:r w:rsidRPr="00D347A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347A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472</w:t>
            </w:r>
          </w:p>
        </w:tc>
        <w:tc>
          <w:tcPr>
            <w:tcW w:w="134" w:type="dxa"/>
          </w:tcPr>
          <w:p w14:paraId="3E64AADF" w14:textId="77777777" w:rsidR="009A0268" w:rsidRPr="00F26694" w:rsidRDefault="009A0268" w:rsidP="00230A2B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FC0C79" w14:textId="729D67EE" w:rsidR="009A0268" w:rsidRPr="00F26694" w:rsidRDefault="00555575" w:rsidP="00230A2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52,519</w:t>
            </w:r>
          </w:p>
        </w:tc>
        <w:tc>
          <w:tcPr>
            <w:tcW w:w="134" w:type="dxa"/>
          </w:tcPr>
          <w:p w14:paraId="7E77412A" w14:textId="77777777" w:rsidR="009A0268" w:rsidRPr="00F26694" w:rsidRDefault="009A0268" w:rsidP="00230A2B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BE5D7" w14:textId="10BA4BE2" w:rsidR="009A0268" w:rsidRPr="00F26694" w:rsidRDefault="00991EA0" w:rsidP="00230A2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36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74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237D2D11" w14:textId="77777777" w:rsidR="009A0268" w:rsidRPr="00F26694" w:rsidRDefault="009A0268" w:rsidP="00230A2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36B55A" w14:textId="6F4C98CB" w:rsidR="009A0268" w:rsidRPr="00F26694" w:rsidRDefault="00555575" w:rsidP="00230A2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39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,310</w:t>
            </w:r>
          </w:p>
        </w:tc>
      </w:tr>
      <w:tr w:rsidR="00555575" w:rsidRPr="00F26694" w14:paraId="798E1657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E38EA28" w14:textId="36C1E049" w:rsidR="00555575" w:rsidRPr="00F26694" w:rsidRDefault="00555575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ลูกหนี้การค้า - </w:t>
            </w:r>
            <w:r w:rsidR="00237281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บุคคลและ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3" w:type="dxa"/>
          </w:tcPr>
          <w:p w14:paraId="587BC3D1" w14:textId="77777777" w:rsidR="00555575" w:rsidRPr="00F26694" w:rsidRDefault="00555575" w:rsidP="00230A2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14071D" w14:textId="77777777" w:rsidR="00555575" w:rsidRPr="00F26694" w:rsidRDefault="00555575" w:rsidP="00230A2B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61A35F" w14:textId="77777777" w:rsidR="00555575" w:rsidRPr="00F26694" w:rsidRDefault="00555575" w:rsidP="00230A2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2C56A6C" w14:textId="77777777" w:rsidR="00555575" w:rsidRPr="00F26694" w:rsidRDefault="00555575" w:rsidP="00230A2B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909530" w14:textId="77777777" w:rsidR="00555575" w:rsidRPr="00F26694" w:rsidRDefault="00555575" w:rsidP="00230A2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7B8381E" w14:textId="77777777" w:rsidR="00555575" w:rsidRPr="00F26694" w:rsidRDefault="00555575" w:rsidP="00230A2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14D9D08" w14:textId="77777777" w:rsidR="00555575" w:rsidRPr="00F26694" w:rsidRDefault="00555575" w:rsidP="00230A2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347A7" w:rsidRPr="00F26694" w14:paraId="34B51B93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6571F1F" w14:textId="12FE75F0" w:rsidR="00D347A7" w:rsidRPr="00F26694" w:rsidRDefault="00D347A7" w:rsidP="0060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7751AC85" w14:textId="1095A5FA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354565E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58204EE" w14:textId="6DA3B000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03DB75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06C570" w14:textId="2CDA7CFE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132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543</w:t>
            </w:r>
          </w:p>
        </w:tc>
        <w:tc>
          <w:tcPr>
            <w:tcW w:w="134" w:type="dxa"/>
          </w:tcPr>
          <w:p w14:paraId="79D11A6C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65EF9F09" w14:textId="15433323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242,135</w:t>
            </w:r>
          </w:p>
        </w:tc>
      </w:tr>
      <w:tr w:rsidR="00D347A7" w:rsidRPr="00F26694" w14:paraId="4A1A7E0D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2EFA12F" w14:textId="23FC3A46" w:rsidR="00D347A7" w:rsidRPr="00F26694" w:rsidRDefault="00D347A7" w:rsidP="0060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5E074630" w14:textId="77777777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1C8F87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BB240E" w14:textId="77777777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630A25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A891E35" w14:textId="77777777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58BF42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4CADFEF3" w14:textId="77777777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347A7" w:rsidRPr="00F26694" w14:paraId="13D44007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875BE9A" w14:textId="1C8E2D3A" w:rsidR="00D347A7" w:rsidRPr="00F26694" w:rsidRDefault="00D347A7" w:rsidP="00603DBA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มากกว่า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0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81DDE21" w14:textId="7E89F9B0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134" w:type="dxa"/>
          </w:tcPr>
          <w:p w14:paraId="2CDF7D11" w14:textId="77777777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4CDD05E" w14:textId="16C7E02B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6BF5BCC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6317D0B" w14:textId="01C804C0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134" w:type="dxa"/>
          </w:tcPr>
          <w:p w14:paraId="13970A55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2474119B" w14:textId="31F2F2FE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405</w:t>
            </w:r>
          </w:p>
        </w:tc>
      </w:tr>
      <w:tr w:rsidR="00D347A7" w:rsidRPr="00F26694" w14:paraId="3117FC02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0A9026A" w14:textId="71F70D86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รวมลูกหนี้การค้า - บุคคลและกิจการที่เกี่ยวข้องกัน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ECE8D59" w14:textId="76993F25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134" w:type="dxa"/>
          </w:tcPr>
          <w:p w14:paraId="55117E4D" w14:textId="77777777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272A44" w14:textId="1F77A0F7" w:rsidR="00D347A7" w:rsidRPr="00F26694" w:rsidRDefault="00D347A7" w:rsidP="00D3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88D2175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496C87" w14:textId="2DC27FC1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132,60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0D56DE1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6E52DB9" w14:textId="2E52261F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242,540</w:t>
            </w:r>
          </w:p>
        </w:tc>
      </w:tr>
      <w:tr w:rsidR="00D347A7" w:rsidRPr="00F26694" w14:paraId="095A76BC" w14:textId="77777777" w:rsidTr="00793150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F0472A2" w:rsidR="00D347A7" w:rsidRPr="00F26694" w:rsidRDefault="00D347A7" w:rsidP="00D347A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67F4FA1" w14:textId="77777777" w:rsidR="00D347A7" w:rsidRPr="00F26694" w:rsidRDefault="00D347A7" w:rsidP="00D347A7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1E90B4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A23296" w14:textId="77777777" w:rsidR="00D347A7" w:rsidRPr="00F26694" w:rsidRDefault="00D347A7" w:rsidP="00D347A7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7BA599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8C90DB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9E1D31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2D2BAF1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</w:tr>
      <w:tr w:rsidR="00D347A7" w:rsidRPr="00F26694" w14:paraId="66FCA6CF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40C973" w:rsidR="00D347A7" w:rsidRPr="00F26694" w:rsidRDefault="00D347A7" w:rsidP="00EA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3878419D" w14:textId="661959F6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347A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187,639</w:t>
            </w:r>
          </w:p>
        </w:tc>
        <w:tc>
          <w:tcPr>
            <w:tcW w:w="134" w:type="dxa"/>
          </w:tcPr>
          <w:p w14:paraId="787A0810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C943A75" w14:textId="22814A16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182,187</w:t>
            </w:r>
          </w:p>
        </w:tc>
        <w:tc>
          <w:tcPr>
            <w:tcW w:w="134" w:type="dxa"/>
          </w:tcPr>
          <w:p w14:paraId="5D938307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F168C5D" w14:textId="2018171D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139,041 </w:t>
            </w:r>
          </w:p>
        </w:tc>
        <w:tc>
          <w:tcPr>
            <w:tcW w:w="134" w:type="dxa"/>
          </w:tcPr>
          <w:p w14:paraId="1F13D069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62F131A" w14:textId="31FE7C14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132,007</w:t>
            </w:r>
          </w:p>
        </w:tc>
      </w:tr>
      <w:tr w:rsidR="00D347A7" w:rsidRPr="00F26694" w14:paraId="121F5586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678E2B46" w:rsidR="00D347A7" w:rsidRPr="00F26694" w:rsidRDefault="00D347A7" w:rsidP="00EA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3A5AE66D" w14:textId="187EDF92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46B472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8552E1" w14:textId="77777777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C956EE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18D674" w14:textId="63B62CAE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E812DC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02838FF" w14:textId="77777777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347A7" w:rsidRPr="00F26694" w14:paraId="4001B3F8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D347A7" w:rsidRPr="00F26694" w:rsidRDefault="00D347A7" w:rsidP="00EA1A2C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 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0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เดือน ถึง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A0F0054" w14:textId="7326D0BD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47A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35,110</w:t>
            </w:r>
          </w:p>
        </w:tc>
        <w:tc>
          <w:tcPr>
            <w:tcW w:w="134" w:type="dxa"/>
          </w:tcPr>
          <w:p w14:paraId="4C8C52AF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4CD7F2" w14:textId="7F147737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95,375</w:t>
            </w:r>
          </w:p>
        </w:tc>
        <w:tc>
          <w:tcPr>
            <w:tcW w:w="134" w:type="dxa"/>
          </w:tcPr>
          <w:p w14:paraId="2505269F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7515" w14:textId="2177DB63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25,332 </w:t>
            </w:r>
          </w:p>
        </w:tc>
        <w:tc>
          <w:tcPr>
            <w:tcW w:w="134" w:type="dxa"/>
          </w:tcPr>
          <w:p w14:paraId="20437FDF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D4E4D" w14:textId="40A97488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31,476</w:t>
            </w:r>
          </w:p>
        </w:tc>
      </w:tr>
      <w:tr w:rsidR="00D347A7" w:rsidRPr="00F26694" w14:paraId="2F5711BC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D347A7" w:rsidRPr="00F26694" w:rsidRDefault="00D347A7" w:rsidP="00EA1A2C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 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เดือน ถึง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6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7619BDB6" w14:textId="5C158DA7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47A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884</w:t>
            </w:r>
          </w:p>
        </w:tc>
        <w:tc>
          <w:tcPr>
            <w:tcW w:w="134" w:type="dxa"/>
          </w:tcPr>
          <w:p w14:paraId="548FECD9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7E12E1" w14:textId="68DF168B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8,097</w:t>
            </w:r>
          </w:p>
        </w:tc>
        <w:tc>
          <w:tcPr>
            <w:tcW w:w="134" w:type="dxa"/>
          </w:tcPr>
          <w:p w14:paraId="6FA7179B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754A" w14:textId="360478C8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471 </w:t>
            </w:r>
          </w:p>
        </w:tc>
        <w:tc>
          <w:tcPr>
            <w:tcW w:w="134" w:type="dxa"/>
          </w:tcPr>
          <w:p w14:paraId="023D8BF3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0E2EAAB1" w14:textId="6787FC11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321</w:t>
            </w:r>
          </w:p>
        </w:tc>
      </w:tr>
      <w:tr w:rsidR="00D347A7" w:rsidRPr="00F26694" w14:paraId="28DB0813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D347A7" w:rsidRPr="00F26694" w:rsidRDefault="00D347A7" w:rsidP="00EA1A2C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มากกว่า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6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12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2F84D162" w14:textId="012CF622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47A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1,404</w:t>
            </w:r>
          </w:p>
        </w:tc>
        <w:tc>
          <w:tcPr>
            <w:tcW w:w="134" w:type="dxa"/>
          </w:tcPr>
          <w:p w14:paraId="15616655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9F9A87" w14:textId="2A8F1F47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3,167</w:t>
            </w:r>
          </w:p>
        </w:tc>
        <w:tc>
          <w:tcPr>
            <w:tcW w:w="134" w:type="dxa"/>
          </w:tcPr>
          <w:p w14:paraId="09F80A1C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7837" w14:textId="0FD25FE5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802 </w:t>
            </w:r>
          </w:p>
        </w:tc>
        <w:tc>
          <w:tcPr>
            <w:tcW w:w="134" w:type="dxa"/>
          </w:tcPr>
          <w:p w14:paraId="5918979E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1F7D66BC" w14:textId="66DE1647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1,080</w:t>
            </w:r>
          </w:p>
        </w:tc>
      </w:tr>
      <w:tr w:rsidR="00D347A7" w:rsidRPr="00F26694" w14:paraId="64147706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0AB5BF8" w:rsidR="00D347A7" w:rsidRPr="00F26694" w:rsidRDefault="00D347A7" w:rsidP="00EA1A2C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2899AF6" w14:textId="3DE9CD98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47A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14,938</w:t>
            </w:r>
          </w:p>
        </w:tc>
        <w:tc>
          <w:tcPr>
            <w:tcW w:w="134" w:type="dxa"/>
          </w:tcPr>
          <w:p w14:paraId="740A87A3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30261DE" w14:textId="5FD9201A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16,470</w:t>
            </w:r>
          </w:p>
        </w:tc>
        <w:tc>
          <w:tcPr>
            <w:tcW w:w="134" w:type="dxa"/>
          </w:tcPr>
          <w:p w14:paraId="1D71508D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BEEF7" w14:textId="12E61F83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10,617 </w:t>
            </w:r>
          </w:p>
        </w:tc>
        <w:tc>
          <w:tcPr>
            <w:tcW w:w="134" w:type="dxa"/>
          </w:tcPr>
          <w:p w14:paraId="737B46FB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5B5EEF70" w14:textId="44484F7E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11,698</w:t>
            </w:r>
          </w:p>
        </w:tc>
      </w:tr>
      <w:tr w:rsidR="00D347A7" w:rsidRPr="00F26694" w14:paraId="0CCF0724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70B22" w14:textId="115AF15F" w:rsidR="00D347A7" w:rsidRPr="00F26694" w:rsidRDefault="00D347A7" w:rsidP="00D347A7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4E2C4AE" w14:textId="4D8109E9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47A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239,975</w:t>
            </w:r>
          </w:p>
        </w:tc>
        <w:tc>
          <w:tcPr>
            <w:tcW w:w="134" w:type="dxa"/>
          </w:tcPr>
          <w:p w14:paraId="3AA0434B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4274AE" w14:textId="754B55A3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305,296</w:t>
            </w:r>
          </w:p>
        </w:tc>
        <w:tc>
          <w:tcPr>
            <w:tcW w:w="134" w:type="dxa"/>
          </w:tcPr>
          <w:p w14:paraId="5D830848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E1A088" w14:textId="2064E5AF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176,263 </w:t>
            </w:r>
          </w:p>
        </w:tc>
        <w:tc>
          <w:tcPr>
            <w:tcW w:w="134" w:type="dxa"/>
          </w:tcPr>
          <w:p w14:paraId="18D823E0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6E51122" w14:textId="1B8C0E73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176,582</w:t>
            </w:r>
          </w:p>
        </w:tc>
      </w:tr>
      <w:tr w:rsidR="00D347A7" w:rsidRPr="00F26694" w14:paraId="528F101F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69D5695" w14:textId="018AD790" w:rsidR="00D347A7" w:rsidRPr="00F26694" w:rsidRDefault="00D347A7" w:rsidP="00D347A7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D0F4887" w14:textId="7A8DBD2B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281,508</w:t>
            </w:r>
          </w:p>
        </w:tc>
        <w:tc>
          <w:tcPr>
            <w:tcW w:w="134" w:type="dxa"/>
          </w:tcPr>
          <w:p w14:paraId="3E5E37F0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94C44F" w14:textId="0FC83805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357,815</w:t>
            </w:r>
          </w:p>
        </w:tc>
        <w:tc>
          <w:tcPr>
            <w:tcW w:w="134" w:type="dxa"/>
          </w:tcPr>
          <w:p w14:paraId="493BE789" w14:textId="77777777" w:rsidR="00D347A7" w:rsidRPr="00F26694" w:rsidRDefault="00D347A7" w:rsidP="00D347A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2E4EA2" w14:textId="0B1E3FEE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345,6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34" w:type="dxa"/>
          </w:tcPr>
          <w:p w14:paraId="7D8B6AD9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688F0A67" w14:textId="12069F07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458,432</w:t>
            </w:r>
          </w:p>
        </w:tc>
      </w:tr>
      <w:tr w:rsidR="00D347A7" w:rsidRPr="00F26694" w14:paraId="1C1F3CAB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49DB4B67" w14:textId="49BCD8B7" w:rsidR="00D347A7" w:rsidRPr="00F26694" w:rsidRDefault="00D347A7" w:rsidP="00D347A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E88DBA" w14:textId="142960CD" w:rsidR="00D347A7" w:rsidRPr="00F26694" w:rsidRDefault="00D347A7" w:rsidP="00D347A7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D347A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18,31</w:t>
            </w:r>
            <w:r w:rsidR="00E60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0920B37" w14:textId="77777777" w:rsidR="00D347A7" w:rsidRPr="00F26694" w:rsidRDefault="00D347A7" w:rsidP="00D347A7">
            <w:pPr>
              <w:spacing w:line="320" w:lineRule="exact"/>
              <w:ind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4ED28" w14:textId="4FE27528" w:rsidR="00D347A7" w:rsidRPr="00F26694" w:rsidRDefault="00D347A7" w:rsidP="00D347A7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23,768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06CB0FDF" w14:textId="77777777" w:rsidR="00D347A7" w:rsidRPr="00F26694" w:rsidRDefault="00D347A7" w:rsidP="00D347A7">
            <w:pPr>
              <w:spacing w:line="320" w:lineRule="exact"/>
              <w:ind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2C9216" w14:textId="37ED3EB7" w:rsidR="00D347A7" w:rsidRPr="00F26694" w:rsidRDefault="00D347A7" w:rsidP="00D347A7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(11,48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43ED390C" w14:textId="77777777" w:rsidR="00D347A7" w:rsidRPr="00F26694" w:rsidRDefault="00D347A7" w:rsidP="00D347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B26024" w14:textId="4CD91451" w:rsidR="00D347A7" w:rsidRPr="00F26694" w:rsidRDefault="00D347A7" w:rsidP="00D347A7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(13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,172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D347A7" w:rsidRPr="00F26694" w14:paraId="6B77287F" w14:textId="77777777" w:rsidTr="00BB5B1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34A4FDE" w14:textId="04E53896" w:rsidR="00D347A7" w:rsidRPr="00F26694" w:rsidRDefault="00D347A7" w:rsidP="00D347A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4E6B371" w14:textId="41A90C77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47A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263,190</w:t>
            </w:r>
          </w:p>
        </w:tc>
        <w:tc>
          <w:tcPr>
            <w:tcW w:w="134" w:type="dxa"/>
          </w:tcPr>
          <w:p w14:paraId="617ECDF1" w14:textId="77777777" w:rsidR="00D347A7" w:rsidRPr="00F26694" w:rsidRDefault="00D347A7" w:rsidP="00D347A7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AF72DC" w14:textId="005D6063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334,047</w:t>
            </w:r>
          </w:p>
        </w:tc>
        <w:tc>
          <w:tcPr>
            <w:tcW w:w="134" w:type="dxa"/>
          </w:tcPr>
          <w:p w14:paraId="5DD659BB" w14:textId="77777777" w:rsidR="00D347A7" w:rsidRPr="00F26694" w:rsidRDefault="00D347A7" w:rsidP="00D347A7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3D45C9" w14:textId="6FE12800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334,1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34" w:type="dxa"/>
          </w:tcPr>
          <w:p w14:paraId="60AAE43E" w14:textId="77777777" w:rsidR="00D347A7" w:rsidRPr="00F26694" w:rsidRDefault="00D347A7" w:rsidP="00D3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7030F85" w14:textId="6E0FB7BC" w:rsidR="00D347A7" w:rsidRPr="00F26694" w:rsidRDefault="00D347A7" w:rsidP="00D347A7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445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,260</w:t>
            </w:r>
          </w:p>
        </w:tc>
      </w:tr>
      <w:tr w:rsidR="00F3178E" w:rsidRPr="00F26694" w14:paraId="7969A057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178389A" w14:textId="77777777" w:rsidR="00F3178E" w:rsidRPr="00F26694" w:rsidRDefault="00F3178E" w:rsidP="00F3178E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C201E60" w14:textId="77777777" w:rsidR="00F3178E" w:rsidRPr="00F26694" w:rsidRDefault="00F3178E" w:rsidP="00F3178E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3A05B8" w14:textId="77777777" w:rsidR="00F3178E" w:rsidRPr="00F26694" w:rsidRDefault="00F3178E" w:rsidP="00F3178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FA2A34" w14:textId="77777777" w:rsidR="00F3178E" w:rsidRPr="00F26694" w:rsidRDefault="00F3178E" w:rsidP="00F3178E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31D5DF" w14:textId="77777777" w:rsidR="00F3178E" w:rsidRPr="00F26694" w:rsidRDefault="00F3178E" w:rsidP="00F3178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E6A2B4" w14:textId="77777777" w:rsidR="00F3178E" w:rsidRPr="00F26694" w:rsidRDefault="00F3178E" w:rsidP="00F3178E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FFCB34C" w14:textId="77777777" w:rsidR="00F3178E" w:rsidRPr="00F26694" w:rsidRDefault="00F3178E" w:rsidP="00F3178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C7757A2" w14:textId="77777777" w:rsidR="00F3178E" w:rsidRPr="00F26694" w:rsidRDefault="00F3178E" w:rsidP="00F3178E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E6054F" w:rsidRPr="00F26694" w14:paraId="27383580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439162D" w14:textId="541F0567" w:rsidR="00E6054F" w:rsidRPr="00F26694" w:rsidRDefault="00E6054F" w:rsidP="00EA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3" w:type="dxa"/>
          </w:tcPr>
          <w:p w14:paraId="7D149DD3" w14:textId="5CC4BC7E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60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5,697</w:t>
            </w:r>
          </w:p>
        </w:tc>
        <w:tc>
          <w:tcPr>
            <w:tcW w:w="134" w:type="dxa"/>
          </w:tcPr>
          <w:p w14:paraId="1AF7B3EC" w14:textId="77777777" w:rsidR="00E6054F" w:rsidRPr="00F26694" w:rsidRDefault="00E6054F" w:rsidP="00E6054F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BE1969" w14:textId="6093464C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5,071</w:t>
            </w:r>
          </w:p>
        </w:tc>
        <w:tc>
          <w:tcPr>
            <w:tcW w:w="134" w:type="dxa"/>
          </w:tcPr>
          <w:p w14:paraId="36E19F38" w14:textId="77777777" w:rsidR="00E6054F" w:rsidRPr="00F26694" w:rsidRDefault="00E6054F" w:rsidP="00E6054F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A60B87" w14:textId="380F04AF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1,530 </w:t>
            </w:r>
          </w:p>
        </w:tc>
        <w:tc>
          <w:tcPr>
            <w:tcW w:w="134" w:type="dxa"/>
          </w:tcPr>
          <w:p w14:paraId="6514E7E6" w14:textId="77777777" w:rsidR="00E6054F" w:rsidRPr="00F26694" w:rsidRDefault="00E6054F" w:rsidP="00E6054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E1142AF" w14:textId="0125C33D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888</w:t>
            </w:r>
          </w:p>
        </w:tc>
      </w:tr>
      <w:tr w:rsidR="00E6054F" w:rsidRPr="00F26694" w14:paraId="7A93EF5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2694824" w14:textId="6D323DDD" w:rsidR="00E6054F" w:rsidRPr="00F26694" w:rsidRDefault="00E6054F" w:rsidP="00EA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133" w:type="dxa"/>
          </w:tcPr>
          <w:p w14:paraId="0C01625A" w14:textId="02801661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60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18,780</w:t>
            </w:r>
          </w:p>
        </w:tc>
        <w:tc>
          <w:tcPr>
            <w:tcW w:w="134" w:type="dxa"/>
          </w:tcPr>
          <w:p w14:paraId="2C26BEEF" w14:textId="77777777" w:rsidR="00E6054F" w:rsidRPr="00F26694" w:rsidRDefault="00E6054F" w:rsidP="00E6054F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779F0E" w14:textId="037E699C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191</w:t>
            </w:r>
          </w:p>
        </w:tc>
        <w:tc>
          <w:tcPr>
            <w:tcW w:w="134" w:type="dxa"/>
          </w:tcPr>
          <w:p w14:paraId="391DB9D2" w14:textId="77777777" w:rsidR="00E6054F" w:rsidRPr="00F26694" w:rsidRDefault="00E6054F" w:rsidP="00E6054F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6E900B" w14:textId="5C31FD8E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1,459 </w:t>
            </w:r>
          </w:p>
        </w:tc>
        <w:tc>
          <w:tcPr>
            <w:tcW w:w="134" w:type="dxa"/>
          </w:tcPr>
          <w:p w14:paraId="6098DF45" w14:textId="77777777" w:rsidR="00E6054F" w:rsidRPr="00F26694" w:rsidRDefault="00E6054F" w:rsidP="00E6054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3BA3BC5" w14:textId="2C11E887" w:rsidR="00E6054F" w:rsidRPr="00F26694" w:rsidRDefault="00E6054F" w:rsidP="00E60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EA1A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054F" w:rsidRPr="00F26694" w14:paraId="3CA89C4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D9CB3A2" w14:textId="727BA844" w:rsidR="00E6054F" w:rsidRPr="00F26694" w:rsidRDefault="00E6054F" w:rsidP="00EA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เงินชดเชยค้างรับ </w:t>
            </w: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vertAlign w:val="superscript"/>
              </w:rPr>
              <w:t>(*) (**)</w:t>
            </w:r>
          </w:p>
        </w:tc>
        <w:tc>
          <w:tcPr>
            <w:tcW w:w="1133" w:type="dxa"/>
          </w:tcPr>
          <w:p w14:paraId="1FA4090C" w14:textId="0A0CE5FF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60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30,716</w:t>
            </w:r>
          </w:p>
        </w:tc>
        <w:tc>
          <w:tcPr>
            <w:tcW w:w="134" w:type="dxa"/>
          </w:tcPr>
          <w:p w14:paraId="72FBD7DD" w14:textId="77777777" w:rsidR="00E6054F" w:rsidRPr="00F26694" w:rsidRDefault="00E6054F" w:rsidP="00E6054F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953691" w14:textId="7023088E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28,821</w:t>
            </w:r>
          </w:p>
        </w:tc>
        <w:tc>
          <w:tcPr>
            <w:tcW w:w="134" w:type="dxa"/>
          </w:tcPr>
          <w:p w14:paraId="715B271F" w14:textId="77777777" w:rsidR="00E6054F" w:rsidRPr="00F26694" w:rsidRDefault="00E6054F" w:rsidP="00E6054F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F8D748" w14:textId="1793F0B3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5,760 </w:t>
            </w:r>
          </w:p>
        </w:tc>
        <w:tc>
          <w:tcPr>
            <w:tcW w:w="134" w:type="dxa"/>
          </w:tcPr>
          <w:p w14:paraId="7567CB48" w14:textId="77777777" w:rsidR="00E6054F" w:rsidRPr="00F26694" w:rsidRDefault="00E6054F" w:rsidP="00E6054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9EE791A" w14:textId="37F5CD5E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7,920</w:t>
            </w:r>
          </w:p>
        </w:tc>
      </w:tr>
      <w:tr w:rsidR="00E6054F" w:rsidRPr="00F26694" w14:paraId="2D5637EE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73C684D" w14:textId="3804D939" w:rsidR="00E6054F" w:rsidRPr="00F26694" w:rsidRDefault="00E6054F" w:rsidP="00EA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3" w:type="dxa"/>
            <w:shd w:val="clear" w:color="auto" w:fill="auto"/>
          </w:tcPr>
          <w:p w14:paraId="437A2585" w14:textId="2BE010EC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60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13,743</w:t>
            </w:r>
          </w:p>
        </w:tc>
        <w:tc>
          <w:tcPr>
            <w:tcW w:w="134" w:type="dxa"/>
          </w:tcPr>
          <w:p w14:paraId="3FFE2719" w14:textId="77777777" w:rsidR="00E6054F" w:rsidRPr="00F26694" w:rsidRDefault="00E6054F" w:rsidP="00E6054F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42EC460" w14:textId="08C6A741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10,567</w:t>
            </w:r>
          </w:p>
        </w:tc>
        <w:tc>
          <w:tcPr>
            <w:tcW w:w="134" w:type="dxa"/>
          </w:tcPr>
          <w:p w14:paraId="613045A1" w14:textId="77777777" w:rsidR="00E6054F" w:rsidRPr="00F26694" w:rsidRDefault="00E6054F" w:rsidP="00E6054F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EC1885" w14:textId="250A1E42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13,508 </w:t>
            </w:r>
          </w:p>
        </w:tc>
        <w:tc>
          <w:tcPr>
            <w:tcW w:w="134" w:type="dxa"/>
          </w:tcPr>
          <w:p w14:paraId="6375506D" w14:textId="77777777" w:rsidR="00E6054F" w:rsidRPr="00F26694" w:rsidRDefault="00E6054F" w:rsidP="00E6054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69B4296" w14:textId="5F119E0A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10,631</w:t>
            </w:r>
          </w:p>
        </w:tc>
      </w:tr>
      <w:tr w:rsidR="00E6054F" w:rsidRPr="00F26694" w14:paraId="6F20E6D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FAC6B38" w14:textId="58531814" w:rsidR="00E6054F" w:rsidRPr="00F26694" w:rsidRDefault="00E6054F" w:rsidP="00EA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49A214D" w14:textId="4DF60ACB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60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980</w:t>
            </w:r>
          </w:p>
        </w:tc>
        <w:tc>
          <w:tcPr>
            <w:tcW w:w="134" w:type="dxa"/>
          </w:tcPr>
          <w:p w14:paraId="57FC7EA2" w14:textId="77777777" w:rsidR="00E6054F" w:rsidRPr="00F26694" w:rsidRDefault="00E6054F" w:rsidP="00E6054F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92E9D7" w14:textId="5A33EF05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99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</w:t>
            </w:r>
          </w:p>
        </w:tc>
        <w:tc>
          <w:tcPr>
            <w:tcW w:w="134" w:type="dxa"/>
          </w:tcPr>
          <w:p w14:paraId="7B21A08A" w14:textId="77777777" w:rsidR="00E6054F" w:rsidRPr="00F26694" w:rsidRDefault="00E6054F" w:rsidP="00E6054F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18BA41" w14:textId="3CEE5024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144 </w:t>
            </w:r>
          </w:p>
        </w:tc>
        <w:tc>
          <w:tcPr>
            <w:tcW w:w="134" w:type="dxa"/>
          </w:tcPr>
          <w:p w14:paraId="53AE2DA6" w14:textId="77777777" w:rsidR="00E6054F" w:rsidRPr="00F26694" w:rsidRDefault="00E6054F" w:rsidP="00E6054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C1A1192" w14:textId="76BD9C50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</w:t>
            </w:r>
          </w:p>
        </w:tc>
      </w:tr>
      <w:tr w:rsidR="00426F22" w:rsidRPr="00F26694" w14:paraId="7D42F6F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C443638" w14:textId="77777777" w:rsidR="00426F22" w:rsidRPr="00F26694" w:rsidRDefault="00426F22" w:rsidP="00426F22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FE0EF11" w14:textId="2A7A4C07" w:rsidR="00426F22" w:rsidRPr="00F26694" w:rsidRDefault="00E6054F" w:rsidP="00426F22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60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69,916</w:t>
            </w:r>
          </w:p>
        </w:tc>
        <w:tc>
          <w:tcPr>
            <w:tcW w:w="134" w:type="dxa"/>
          </w:tcPr>
          <w:p w14:paraId="33402828" w14:textId="77777777" w:rsidR="00426F22" w:rsidRPr="00F26694" w:rsidRDefault="00426F22" w:rsidP="00426F22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515D39" w14:textId="2CD5AF4A" w:rsidR="00426F22" w:rsidRPr="00F26694" w:rsidRDefault="00426F22" w:rsidP="00426F22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45,641</w:t>
            </w:r>
          </w:p>
        </w:tc>
        <w:tc>
          <w:tcPr>
            <w:tcW w:w="134" w:type="dxa"/>
          </w:tcPr>
          <w:p w14:paraId="2F72339E" w14:textId="77777777" w:rsidR="00426F22" w:rsidRPr="00F26694" w:rsidRDefault="00426F22" w:rsidP="00426F22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B32FB0E" w14:textId="1E4B76B7" w:rsidR="00426F22" w:rsidRPr="00F26694" w:rsidRDefault="00426F22" w:rsidP="00426F22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22,401 </w:t>
            </w:r>
          </w:p>
        </w:tc>
        <w:tc>
          <w:tcPr>
            <w:tcW w:w="134" w:type="dxa"/>
          </w:tcPr>
          <w:p w14:paraId="7DD62CF0" w14:textId="77777777" w:rsidR="00426F22" w:rsidRPr="00F26694" w:rsidRDefault="00426F22" w:rsidP="00426F2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C86DFC3" w14:textId="3F0125D3" w:rsidR="00426F22" w:rsidRPr="00F26694" w:rsidRDefault="00426F22" w:rsidP="00426F22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19,565</w:t>
            </w:r>
          </w:p>
        </w:tc>
      </w:tr>
      <w:tr w:rsidR="00E6054F" w:rsidRPr="00F26694" w14:paraId="34549717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D08FAE9" w14:textId="77777777" w:rsidR="00E6054F" w:rsidRPr="00F26694" w:rsidRDefault="00E6054F" w:rsidP="00E6054F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C8E7152" w14:textId="5A162CC7" w:rsidR="00E6054F" w:rsidRPr="00F26694" w:rsidRDefault="00E6054F" w:rsidP="00E6054F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60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(6,563)</w:t>
            </w:r>
          </w:p>
        </w:tc>
        <w:tc>
          <w:tcPr>
            <w:tcW w:w="134" w:type="dxa"/>
          </w:tcPr>
          <w:p w14:paraId="6F9E24DD" w14:textId="77777777" w:rsidR="00E6054F" w:rsidRPr="00F26694" w:rsidRDefault="00E6054F" w:rsidP="00E6054F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F91677" w14:textId="67C64E78" w:rsidR="00E6054F" w:rsidRPr="00F26694" w:rsidRDefault="00E6054F" w:rsidP="00E6054F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6,426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0EDFA787" w14:textId="77777777" w:rsidR="00E6054F" w:rsidRPr="00F26694" w:rsidRDefault="00E6054F" w:rsidP="00E6054F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2AA6C8" w14:textId="46BC4909" w:rsidR="00E6054F" w:rsidRPr="00F26694" w:rsidRDefault="00E6054F" w:rsidP="00E6054F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404D1E19" w14:textId="77777777" w:rsidR="00E6054F" w:rsidRPr="00F26694" w:rsidRDefault="00E6054F" w:rsidP="00E605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9887DF2" w14:textId="2FE6FD6E" w:rsidR="00E6054F" w:rsidRPr="00F26694" w:rsidRDefault="00E6054F" w:rsidP="00E6054F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E6054F" w:rsidRPr="00F26694" w14:paraId="489DD8A1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C350F98" w14:textId="77777777" w:rsidR="00E6054F" w:rsidRPr="00F26694" w:rsidRDefault="00E6054F" w:rsidP="00E6054F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40394" w14:textId="612BE1EA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60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63,353</w:t>
            </w:r>
          </w:p>
        </w:tc>
        <w:tc>
          <w:tcPr>
            <w:tcW w:w="134" w:type="dxa"/>
          </w:tcPr>
          <w:p w14:paraId="5129F192" w14:textId="77777777" w:rsidR="00E6054F" w:rsidRPr="00F26694" w:rsidRDefault="00E6054F" w:rsidP="00E6054F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255FB4" w14:textId="1A8416EF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39,215</w:t>
            </w:r>
          </w:p>
        </w:tc>
        <w:tc>
          <w:tcPr>
            <w:tcW w:w="134" w:type="dxa"/>
          </w:tcPr>
          <w:p w14:paraId="21D56B49" w14:textId="77777777" w:rsidR="00E6054F" w:rsidRPr="00F26694" w:rsidRDefault="00E6054F" w:rsidP="00E6054F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381A2C5" w14:textId="0C80479E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22,38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F4E0B79" w14:textId="77777777" w:rsidR="00E6054F" w:rsidRPr="00F26694" w:rsidRDefault="00E6054F" w:rsidP="00E6054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01B0BBB" w14:textId="39347D3A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19,547</w:t>
            </w:r>
          </w:p>
        </w:tc>
      </w:tr>
      <w:tr w:rsidR="00E6054F" w:rsidRPr="00F26694" w14:paraId="26B503B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A8C6E34" w14:textId="77777777" w:rsidR="00E6054F" w:rsidRPr="00F26694" w:rsidRDefault="00E6054F" w:rsidP="00E6054F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6CB94D" w14:textId="6B86C9B6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60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326,543</w:t>
            </w:r>
          </w:p>
        </w:tc>
        <w:tc>
          <w:tcPr>
            <w:tcW w:w="134" w:type="dxa"/>
          </w:tcPr>
          <w:p w14:paraId="6E0D94D7" w14:textId="77777777" w:rsidR="00E6054F" w:rsidRPr="00F26694" w:rsidRDefault="00E6054F" w:rsidP="00E6054F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13DC17" w14:textId="30921C2C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373,262</w:t>
            </w:r>
          </w:p>
        </w:tc>
        <w:tc>
          <w:tcPr>
            <w:tcW w:w="134" w:type="dxa"/>
          </w:tcPr>
          <w:p w14:paraId="06EF2C0F" w14:textId="77777777" w:rsidR="00E6054F" w:rsidRPr="00F26694" w:rsidRDefault="00E6054F" w:rsidP="00E6054F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79FCCA" w14:textId="0F316255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356,513</w:t>
            </w:r>
          </w:p>
        </w:tc>
        <w:tc>
          <w:tcPr>
            <w:tcW w:w="134" w:type="dxa"/>
          </w:tcPr>
          <w:p w14:paraId="02E393D9" w14:textId="77777777" w:rsidR="00E6054F" w:rsidRPr="00F26694" w:rsidRDefault="00E6054F" w:rsidP="00E6054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ABA3BA" w14:textId="7C91B641" w:rsidR="00E6054F" w:rsidRPr="00F26694" w:rsidRDefault="00E6054F" w:rsidP="00E6054F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464,807</w:t>
            </w:r>
          </w:p>
        </w:tc>
      </w:tr>
    </w:tbl>
    <w:p w14:paraId="202655A1" w14:textId="77777777" w:rsidR="00764CBA" w:rsidRDefault="00764CBA" w:rsidP="006D2E1B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6D6A4CCD" w14:textId="77777777" w:rsidR="0067106D" w:rsidRDefault="0067106D" w:rsidP="006D2E1B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0C047887" w14:textId="77777777" w:rsidR="0067106D" w:rsidRDefault="0067106D" w:rsidP="006D2E1B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206DEC7F" w14:textId="77777777" w:rsidR="0067106D" w:rsidRPr="00F26694" w:rsidRDefault="0067106D" w:rsidP="006D2E1B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749D4009" w14:textId="24EC813A" w:rsidR="00336FAC" w:rsidRPr="00F26694" w:rsidRDefault="00336FAC" w:rsidP="00230A2B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รายการเคลื่อนไหวของบัญชีค่าเผื่อ</w:t>
      </w:r>
      <w:r w:rsidR="006D2E1B"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4"/>
        <w:gridCol w:w="134"/>
        <w:gridCol w:w="1134"/>
        <w:gridCol w:w="138"/>
        <w:gridCol w:w="1135"/>
      </w:tblGrid>
      <w:tr w:rsidR="00555575" w:rsidRPr="00F26694" w14:paraId="392D9E53" w14:textId="77777777" w:rsidTr="001609C9">
        <w:trPr>
          <w:trHeight w:val="62"/>
        </w:trPr>
        <w:tc>
          <w:tcPr>
            <w:tcW w:w="3457" w:type="dxa"/>
          </w:tcPr>
          <w:p w14:paraId="7DFA0EDA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3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0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55575" w:rsidRPr="00F26694" w14:paraId="43DD5AB3" w14:textId="77777777" w:rsidTr="001609C9">
        <w:trPr>
          <w:trHeight w:val="62"/>
        </w:trPr>
        <w:tc>
          <w:tcPr>
            <w:tcW w:w="3457" w:type="dxa"/>
          </w:tcPr>
          <w:p w14:paraId="261F9B9D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EE469" w14:textId="77777777" w:rsidR="000D4E37" w:rsidRPr="00F2669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5575" w:rsidRPr="00F26694" w14:paraId="2ED25A83" w14:textId="77777777" w:rsidTr="00084E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336FAC" w:rsidRPr="00F26694" w:rsidRDefault="00336FAC" w:rsidP="00230A2B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AB94A26" w14:textId="72E93366" w:rsidR="00336FAC" w:rsidRPr="00F2669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FC3BB5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  <w:p w14:paraId="37D854FC" w14:textId="472ED6F4" w:rsidR="00336FAC" w:rsidRPr="00F2669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="00FC3BB5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55575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336FAC" w:rsidRPr="00F2669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A546884" w14:textId="77777777" w:rsidR="00336FAC" w:rsidRPr="00F2669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533A71E2" w14:textId="73B546CD" w:rsidR="00336FAC" w:rsidRPr="00F2669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55575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336FAC" w:rsidRPr="00F26694" w:rsidRDefault="00336FAC" w:rsidP="00230A2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593FB9E" w14:textId="020279F4" w:rsidR="00336FAC" w:rsidRPr="00F2669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FC3BB5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3BADF4AA" w14:textId="5DA5A040" w:rsidR="00336FAC" w:rsidRPr="00F2669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="00FC3BB5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55575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336FAC" w:rsidRPr="00F2669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C254D" w14:textId="77777777" w:rsidR="00336FAC" w:rsidRPr="00F2669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445FEB4A" w14:textId="7804F00C" w:rsidR="00336FAC" w:rsidRPr="00F2669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55575"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277F17" w:rsidRPr="00F26694" w14:paraId="7E7B1E77" w14:textId="77777777" w:rsidTr="004E18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7FD4471C" w:rsidR="00277F17" w:rsidRPr="00F26694" w:rsidRDefault="00277F17" w:rsidP="00277F1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ยอดยกมาต้นงวด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734A61" w14:textId="2E6881DE" w:rsidR="00277F17" w:rsidRPr="00277F17" w:rsidRDefault="00277F17" w:rsidP="00277F1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7F17">
              <w:rPr>
                <w:rFonts w:asciiTheme="majorBidi" w:hAnsiTheme="majorBidi" w:cstheme="majorBidi"/>
                <w:sz w:val="26"/>
                <w:szCs w:val="26"/>
              </w:rPr>
              <w:t>30,194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277F17" w:rsidRPr="00277F17" w:rsidRDefault="00277F17" w:rsidP="00277F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33F8DE" w14:textId="604FF1A2" w:rsidR="00277F17" w:rsidRPr="00277F17" w:rsidRDefault="00277F17" w:rsidP="00277F1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7F17">
              <w:rPr>
                <w:rFonts w:asciiTheme="majorBidi" w:hAnsiTheme="majorBidi" w:cstheme="majorBidi"/>
                <w:sz w:val="26"/>
                <w:szCs w:val="26"/>
              </w:rPr>
              <w:t>27,590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277F17" w:rsidRPr="00F26694" w:rsidRDefault="00277F17" w:rsidP="00277F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EC378E" w14:textId="1E6CC7DE" w:rsidR="00277F17" w:rsidRPr="00F26694" w:rsidRDefault="00277F17" w:rsidP="00277F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13,190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277F17" w:rsidRPr="00F26694" w:rsidRDefault="00277F17" w:rsidP="00277F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2542A9" w14:textId="095AB1F1" w:rsidR="00277F17" w:rsidRPr="00F26694" w:rsidRDefault="00277F17" w:rsidP="00277F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13,664</w:t>
            </w:r>
          </w:p>
        </w:tc>
      </w:tr>
      <w:tr w:rsidR="00277F17" w:rsidRPr="00F26694" w14:paraId="2824F23F" w14:textId="77777777" w:rsidTr="00084E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1DE30AFE" w14:textId="4A879808" w:rsidR="00277F17" w:rsidRPr="00F26694" w:rsidRDefault="00277F17" w:rsidP="00277F1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97D81" w14:textId="6904B16A" w:rsidR="00277F17" w:rsidRPr="00277F17" w:rsidRDefault="00277F17" w:rsidP="00277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7F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7F6E" w14:textId="77777777" w:rsidR="00277F17" w:rsidRPr="00277F17" w:rsidRDefault="00277F17" w:rsidP="00277F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54FF7" w14:textId="1352603F" w:rsidR="00277F17" w:rsidRPr="00277F17" w:rsidRDefault="00277F17" w:rsidP="00277F1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7F17">
              <w:rPr>
                <w:rFonts w:asciiTheme="majorBidi" w:hAnsiTheme="majorBidi" w:cstheme="majorBidi"/>
                <w:sz w:val="26"/>
                <w:szCs w:val="26"/>
              </w:rPr>
              <w:t>3,208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88A0" w14:textId="77777777" w:rsidR="00277F17" w:rsidRPr="00F26694" w:rsidRDefault="00277F17" w:rsidP="00277F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3B506C" w14:textId="343BD513" w:rsidR="00277F17" w:rsidRPr="00F26694" w:rsidRDefault="00277F17" w:rsidP="00277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0118" w14:textId="77777777" w:rsidR="00277F17" w:rsidRPr="00F26694" w:rsidRDefault="00277F17" w:rsidP="00277F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1FBE8F6" w14:textId="5BF73ECD" w:rsidR="00277F17" w:rsidRPr="00F26694" w:rsidRDefault="00277F17" w:rsidP="00277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277F17" w:rsidRPr="00F26694" w14:paraId="094805E2" w14:textId="77777777" w:rsidTr="00084E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trHeight w:val="77"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455F0B6F" w:rsidR="00277F17" w:rsidRPr="00F26694" w:rsidRDefault="00277F17" w:rsidP="00277F1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FDF72" w14:textId="3A116F54" w:rsidR="00277F17" w:rsidRPr="00277F17" w:rsidRDefault="00277F17" w:rsidP="00277F17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277F17">
              <w:rPr>
                <w:rFonts w:asciiTheme="majorBidi" w:hAnsiTheme="majorBidi" w:cstheme="majorBidi"/>
                <w:bCs/>
                <w:sz w:val="26"/>
                <w:szCs w:val="26"/>
              </w:rPr>
              <w:t>(5,313)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277F17" w:rsidRPr="00277F17" w:rsidRDefault="00277F17" w:rsidP="00277F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29E7539D" w:rsidR="00277F17" w:rsidRPr="00277F17" w:rsidRDefault="00277F17" w:rsidP="00277F17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77F17">
              <w:rPr>
                <w:rFonts w:asciiTheme="majorBidi" w:hAnsiTheme="majorBidi" w:cstheme="majorBidi"/>
                <w:bCs/>
                <w:sz w:val="26"/>
                <w:szCs w:val="26"/>
              </w:rPr>
              <w:t>(604)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277F17" w:rsidRPr="00F26694" w:rsidRDefault="00277F17" w:rsidP="00277F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B87ED1" w14:textId="3116090C" w:rsidR="00277F17" w:rsidRPr="00F26694" w:rsidRDefault="00277F17" w:rsidP="00277F17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(1,693)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277F17" w:rsidRPr="00F26694" w:rsidRDefault="00277F17" w:rsidP="00277F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8F7E639" w14:textId="19A4697B" w:rsidR="00277F17" w:rsidRPr="00F26694" w:rsidRDefault="00277F17" w:rsidP="00277F17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(474)</w:t>
            </w:r>
          </w:p>
        </w:tc>
      </w:tr>
      <w:tr w:rsidR="00277F17" w:rsidRPr="00F26694" w14:paraId="11034763" w14:textId="77777777" w:rsidTr="00084E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7777777" w:rsidR="00277F17" w:rsidRPr="00F26694" w:rsidRDefault="00277F17" w:rsidP="00277F1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7753AD5B" w:rsidR="00277F17" w:rsidRPr="00277F17" w:rsidRDefault="00277F17" w:rsidP="00277F1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7F17">
              <w:rPr>
                <w:rFonts w:asciiTheme="majorBidi" w:hAnsiTheme="majorBidi" w:cstheme="majorBidi"/>
                <w:sz w:val="26"/>
                <w:szCs w:val="26"/>
              </w:rPr>
              <w:t>24,881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277F17" w:rsidRPr="00277F17" w:rsidRDefault="00277F17" w:rsidP="00277F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42DF10B" w14:textId="4AEC21AF" w:rsidR="00277F17" w:rsidRPr="00277F17" w:rsidRDefault="00277F17" w:rsidP="00277F1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7F17">
              <w:rPr>
                <w:rFonts w:asciiTheme="majorBidi" w:hAnsiTheme="majorBidi" w:cstheme="majorBidi"/>
                <w:sz w:val="26"/>
                <w:szCs w:val="26"/>
              </w:rPr>
              <w:t>30,194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277F17" w:rsidRPr="00F26694" w:rsidRDefault="00277F17" w:rsidP="00277F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A9F4B3" w14:textId="1E8B923F" w:rsidR="00277F17" w:rsidRPr="00F26694" w:rsidRDefault="00277F17" w:rsidP="00277F1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11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49</w:t>
            </w: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277F17" w:rsidRPr="00F26694" w:rsidRDefault="00277F17" w:rsidP="00277F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5E983D" w14:textId="4B3D6395" w:rsidR="00277F17" w:rsidRPr="00F26694" w:rsidRDefault="00277F17" w:rsidP="00277F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13,190</w:t>
            </w:r>
          </w:p>
        </w:tc>
      </w:tr>
    </w:tbl>
    <w:p w14:paraId="05884E5E" w14:textId="77777777" w:rsidR="00CB1766" w:rsidRPr="00F26694" w:rsidRDefault="00CB1766" w:rsidP="009E77DC">
      <w:pPr>
        <w:tabs>
          <w:tab w:val="clear" w:pos="227"/>
          <w:tab w:val="clear" w:pos="454"/>
          <w:tab w:val="clear" w:pos="680"/>
        </w:tabs>
        <w:spacing w:line="36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</w:pPr>
    </w:p>
    <w:p w14:paraId="298F80D3" w14:textId="0FD550C5" w:rsidR="009E77DC" w:rsidRPr="00F26694" w:rsidRDefault="009E77DC" w:rsidP="00CB1766">
      <w:pPr>
        <w:tabs>
          <w:tab w:val="clear" w:pos="227"/>
          <w:tab w:val="clear" w:pos="454"/>
          <w:tab w:val="clear" w:pos="680"/>
        </w:tabs>
        <w:spacing w:line="38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(*)</w:t>
      </w:r>
      <w:r w:rsidRPr="00F26694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ตามสัญญาว่าจ้างผลิตสินค้าระหว่าง </w:t>
      </w:r>
      <w:r w:rsidRPr="00F2669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Chint Solar (Hong Kong) Ltd. (</w:t>
      </w:r>
      <w:r w:rsidRPr="00F2669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ผู้ว่าจ้าง) กับบริษัท โซลาร์ พีพีเอ็ม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(บริษัทย่อย) (ผู้รับจ้าง) เมื่อวันที่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2561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โดยมีระยะเวลาการว่าจ้างผลิตระหว่างวันที่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F2669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 </w:t>
      </w:r>
      <w:r w:rsidRPr="00F2669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F2669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2561 </w:t>
      </w:r>
      <w:r w:rsidRPr="00F2669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ถึงวันที่ </w:t>
      </w:r>
      <w:r w:rsidRPr="00F2669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 </w:t>
      </w:r>
      <w:r w:rsidRPr="00F2669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F2669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2562 (1 </w:t>
      </w:r>
      <w:r w:rsidRPr="00F2669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ปี) ผู้ว่าจ้างจะต้องว่าจ้างให้ผู้รับจ้างผลิตสินค้าให้ไม่ต่ำกว่า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126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เมกะวัตต์ หรือร้อยละ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70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ของกำลังการผลิตตามสัญญา ซึ่งเมื่อสิ้นสุดระยะเวลาในสัญญาผู้ว่าจ้าง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ไม่สามารถจ้างให้ผลิตได้ตามที่ตกลงในสัญญากัน บริษัทย่อยสามารถทำการเรียกเงินชดเชยจากการสูญเสียกำลังการผลิตได้คิดเป็นจำนวนเงิน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846,217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ดอลลาร์สหรัฐอเมริกา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ซึ่งปัจจุบันบริษัทย่อยอยู่ระหว่างดำเนินการเรียกเงินชดเชยดังกล่าวคืนจากผู้ว่าจ้าง</w:t>
      </w:r>
    </w:p>
    <w:p w14:paraId="014DE1DE" w14:textId="77777777" w:rsidR="009E77DC" w:rsidRPr="00F26694" w:rsidRDefault="009E77DC" w:rsidP="00F26694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(**)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บริษัทได้ทำข้อตกลงกับบริษัท โซลาร์ พีพีเอ็ม จำกัด (บริษัทย่อย) สำหรับการคิดค่าเช่าจากการใช้พื้นที่ส่วนเพิ่มของโรงงาน ซึ่งเป็นพื้นที่ส่วนที่จัดเก็บสินค้าและสำนักงานที่ทำการแบบพร้อมใช้งาน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โดยคิดค่าเช่าเพิ่มตั้งแต่วันที่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ถึงวันที่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2565 (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รวม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งวดเดือน) เดือนละ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br/>
        <w:t xml:space="preserve">0.72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รวมเป็นจำนวนเงิน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14.40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โดยให้ผ่อนชำระเป็นงวดเดือน เริ่มชำระตั้งแต่วันที่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br/>
        <w:t xml:space="preserve">30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เมษายน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ถึงวันที่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จำนวนเงินผ่อนชำระตามตารางการชำระที่ตกลงกัน</w:t>
      </w:r>
    </w:p>
    <w:p w14:paraId="23DEB281" w14:textId="34167DFB" w:rsidR="009E77DC" w:rsidRPr="00F26694" w:rsidRDefault="009E77DC" w:rsidP="00F26694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6092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</w:t>
      </w:r>
      <w:r w:rsidR="007656F6" w:rsidRPr="00A6092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งวด</w:t>
      </w:r>
      <w:r w:rsidRPr="00A6092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6092F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26F22" w:rsidRPr="00A6092F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A6092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6092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บริษัทได้รับชำระเงินชดเชย</w:t>
      </w:r>
      <w:r w:rsidR="00CB1766" w:rsidRPr="00A6092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ค้างรับ</w:t>
      </w:r>
      <w:r w:rsidRPr="00A6092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ดังกล่าวจำนวน </w:t>
      </w:r>
      <w:r w:rsidR="00426F22" w:rsidRPr="00A6092F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A6092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6092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งวด เป็นจำนวนเงิน </w:t>
      </w:r>
      <w:r w:rsidR="00426F22" w:rsidRPr="00A6092F">
        <w:rPr>
          <w:rFonts w:asciiTheme="majorBidi" w:hAnsiTheme="majorBidi" w:cstheme="majorBidi"/>
          <w:color w:val="000000" w:themeColor="text1"/>
          <w:sz w:val="32"/>
          <w:szCs w:val="32"/>
        </w:rPr>
        <w:t>2.16</w:t>
      </w:r>
      <w:r w:rsidRPr="00F2669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ณ วันที่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26F22"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มีนาคม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26F22"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คงเหลือที่ค้างชำระอีกเป็นจำนวนเงิน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26F22"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426F22"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76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489AEA38" w14:textId="77777777" w:rsidR="00D14497" w:rsidRPr="00F26694" w:rsidRDefault="00D14497" w:rsidP="00F26694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6C7A2F1" w14:textId="099A8D10" w:rsidR="00D14497" w:rsidRPr="00F26694" w:rsidRDefault="007656F6" w:rsidP="00F26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2" w:name="_Hlk166263167"/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6</w:t>
      </w:r>
      <w:r w:rsidR="00D14497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14497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14497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สินทรัพย์ที่เกิดจากสัญญา - หมุนเวียน</w:t>
      </w:r>
    </w:p>
    <w:p w14:paraId="13C2EEB1" w14:textId="77777777" w:rsidR="00D14497" w:rsidRPr="00F26694" w:rsidRDefault="00D14497" w:rsidP="00F26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สินทรัพย์ที่เกิดจากสัญญา ประกอบด้วย</w:t>
      </w:r>
    </w:p>
    <w:tbl>
      <w:tblPr>
        <w:tblW w:w="8401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102"/>
        <w:gridCol w:w="1604"/>
        <w:gridCol w:w="113"/>
        <w:gridCol w:w="1582"/>
      </w:tblGrid>
      <w:tr w:rsidR="00D14497" w:rsidRPr="00F26694" w14:paraId="3B8BF1D6" w14:textId="77777777" w:rsidTr="00EC114F">
        <w:trPr>
          <w:trHeight w:val="283"/>
          <w:tblHeader/>
        </w:trPr>
        <w:tc>
          <w:tcPr>
            <w:tcW w:w="5102" w:type="dxa"/>
            <w:vAlign w:val="center"/>
          </w:tcPr>
          <w:p w14:paraId="384BA86F" w14:textId="77777777" w:rsidR="00D14497" w:rsidRPr="00F26694" w:rsidRDefault="00D14497" w:rsidP="00F2669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  <w:vAlign w:val="center"/>
          </w:tcPr>
          <w:p w14:paraId="498983A3" w14:textId="25A249A5" w:rsidR="00D14497" w:rsidRPr="00F26694" w:rsidRDefault="00D14497" w:rsidP="00F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D14497" w:rsidRPr="00F26694" w14:paraId="59A03768" w14:textId="77777777" w:rsidTr="00EC114F">
        <w:trPr>
          <w:trHeight w:val="283"/>
          <w:tblHeader/>
        </w:trPr>
        <w:tc>
          <w:tcPr>
            <w:tcW w:w="5102" w:type="dxa"/>
            <w:vAlign w:val="center"/>
          </w:tcPr>
          <w:p w14:paraId="02C96E9F" w14:textId="77777777" w:rsidR="00D14497" w:rsidRPr="00F26694" w:rsidRDefault="00D14497" w:rsidP="00F2669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  <w:vAlign w:val="center"/>
          </w:tcPr>
          <w:p w14:paraId="04A56F01" w14:textId="77777777" w:rsidR="00D14497" w:rsidRPr="00F26694" w:rsidRDefault="00D14497" w:rsidP="00F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D14497" w:rsidRPr="00F26694" w14:paraId="78202D07" w14:textId="77777777" w:rsidTr="00EC114F">
        <w:trPr>
          <w:tblHeader/>
        </w:trPr>
        <w:tc>
          <w:tcPr>
            <w:tcW w:w="5102" w:type="dxa"/>
          </w:tcPr>
          <w:p w14:paraId="727A6A89" w14:textId="77777777" w:rsidR="00D14497" w:rsidRPr="00F26694" w:rsidRDefault="00D14497" w:rsidP="00F2669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single" w:sz="6" w:space="0" w:color="auto"/>
            </w:tcBorders>
          </w:tcPr>
          <w:p w14:paraId="7680691B" w14:textId="77777777" w:rsidR="00D14497" w:rsidRPr="00F26694" w:rsidRDefault="00D14497" w:rsidP="00F266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5D55EB8D" w14:textId="21D7444A" w:rsidR="00D14497" w:rsidRPr="00F26694" w:rsidRDefault="00D14497" w:rsidP="00F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443A5BB6" w14:textId="77777777" w:rsidR="00D14497" w:rsidRPr="00F26694" w:rsidRDefault="00D14497" w:rsidP="00F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0DDD26A4" w14:textId="18175BDF" w:rsidR="00D14497" w:rsidRPr="00F26694" w:rsidRDefault="00D14497" w:rsidP="00F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D14497" w:rsidRPr="00F26694" w14:paraId="0675FD70" w14:textId="77777777" w:rsidTr="00EC114F">
        <w:trPr>
          <w:tblHeader/>
        </w:trPr>
        <w:tc>
          <w:tcPr>
            <w:tcW w:w="5102" w:type="dxa"/>
          </w:tcPr>
          <w:p w14:paraId="056C6261" w14:textId="77777777" w:rsidR="00D14497" w:rsidRPr="00F26694" w:rsidRDefault="00D14497" w:rsidP="00F2669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604" w:type="dxa"/>
          </w:tcPr>
          <w:p w14:paraId="2A06C808" w14:textId="77777777" w:rsidR="00D14497" w:rsidRPr="00F26694" w:rsidRDefault="00D14497" w:rsidP="00F2669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1349580" w14:textId="77777777" w:rsidR="00D14497" w:rsidRPr="00F26694" w:rsidRDefault="00D14497" w:rsidP="00F26694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firstLine="5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82" w:type="dxa"/>
          </w:tcPr>
          <w:p w14:paraId="39582AFD" w14:textId="77777777" w:rsidR="00D14497" w:rsidRPr="00F26694" w:rsidRDefault="00D14497" w:rsidP="00F2669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D14497" w:rsidRPr="00F26694" w14:paraId="258E1913" w14:textId="77777777" w:rsidTr="00EC114F">
        <w:trPr>
          <w:tblHeader/>
        </w:trPr>
        <w:tc>
          <w:tcPr>
            <w:tcW w:w="5102" w:type="dxa"/>
          </w:tcPr>
          <w:p w14:paraId="778856C6" w14:textId="77777777" w:rsidR="00D14497" w:rsidRPr="00F26694" w:rsidRDefault="00D14497" w:rsidP="00F2669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301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รายได้ที่ยังไม่ถึงกำหนดเรียกชำระตามสัญญา</w:t>
            </w:r>
          </w:p>
        </w:tc>
        <w:tc>
          <w:tcPr>
            <w:tcW w:w="1604" w:type="dxa"/>
          </w:tcPr>
          <w:p w14:paraId="4475E6C3" w14:textId="50AFD1C0" w:rsidR="00D14497" w:rsidRPr="00F26694" w:rsidRDefault="00BF4374" w:rsidP="00F2669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80,939</w:t>
            </w:r>
          </w:p>
        </w:tc>
        <w:tc>
          <w:tcPr>
            <w:tcW w:w="113" w:type="dxa"/>
          </w:tcPr>
          <w:p w14:paraId="7A2291FD" w14:textId="77777777" w:rsidR="00D14497" w:rsidRPr="00F26694" w:rsidRDefault="00D14497" w:rsidP="00F26694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firstLine="5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82" w:type="dxa"/>
          </w:tcPr>
          <w:p w14:paraId="1B479E3C" w14:textId="42B9CF97" w:rsidR="00D14497" w:rsidRPr="00F26694" w:rsidRDefault="00D14497" w:rsidP="00F2669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122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051</w:t>
            </w:r>
          </w:p>
        </w:tc>
      </w:tr>
      <w:tr w:rsidR="00BF4374" w:rsidRPr="00F26694" w14:paraId="5C292E90" w14:textId="77777777" w:rsidTr="00EC114F">
        <w:tc>
          <w:tcPr>
            <w:tcW w:w="5102" w:type="dxa"/>
            <w:vAlign w:val="center"/>
          </w:tcPr>
          <w:p w14:paraId="5764A6FF" w14:textId="77777777" w:rsidR="00BF4374" w:rsidRPr="00F26694" w:rsidRDefault="00BF4374" w:rsidP="00BF437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F2669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รวมสินทรัพย์ที่เกิดจากสัญญา</w:t>
            </w: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4B676E36" w14:textId="3F5955D4" w:rsidR="00BF4374" w:rsidRPr="00F26694" w:rsidRDefault="00BF4374" w:rsidP="00BF437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80,939</w:t>
            </w:r>
          </w:p>
        </w:tc>
        <w:tc>
          <w:tcPr>
            <w:tcW w:w="113" w:type="dxa"/>
          </w:tcPr>
          <w:p w14:paraId="59FBE4D5" w14:textId="77777777" w:rsidR="00BF4374" w:rsidRPr="00F26694" w:rsidRDefault="00BF4374" w:rsidP="00BF437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2F86A9B4" w14:textId="6D5DB6C2" w:rsidR="00BF4374" w:rsidRPr="00F26694" w:rsidRDefault="00BF4374" w:rsidP="00BF437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122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051</w:t>
            </w:r>
          </w:p>
        </w:tc>
      </w:tr>
    </w:tbl>
    <w:p w14:paraId="2A3EE64E" w14:textId="77777777" w:rsidR="00D14497" w:rsidRPr="00F26694" w:rsidRDefault="00D14497" w:rsidP="00F26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การเปลี่ยนแปลงรายได้ที่ยังไม่ถึงกำหนดเรียกชำระตามสัญญาในงบการเงินรวม มีดังนี้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1"/>
      </w:tblGrid>
      <w:tr w:rsidR="00D14497" w:rsidRPr="00F26694" w14:paraId="2C62A0B2" w14:textId="77777777" w:rsidTr="00A6092F">
        <w:trPr>
          <w:trHeight w:val="283"/>
          <w:tblHeader/>
        </w:trPr>
        <w:tc>
          <w:tcPr>
            <w:tcW w:w="5102" w:type="dxa"/>
            <w:vAlign w:val="center"/>
          </w:tcPr>
          <w:p w14:paraId="4A160298" w14:textId="77777777" w:rsidR="00D14497" w:rsidRPr="00F26694" w:rsidRDefault="00D14497" w:rsidP="00F2669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  <w:vAlign w:val="center"/>
          </w:tcPr>
          <w:p w14:paraId="496E6D44" w14:textId="5C8C5E01" w:rsidR="00D14497" w:rsidRPr="00F26694" w:rsidRDefault="00D14497" w:rsidP="00F2669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D14497" w:rsidRPr="00F26694" w14:paraId="1913823F" w14:textId="77777777" w:rsidTr="00A6092F">
        <w:trPr>
          <w:tblHeader/>
        </w:trPr>
        <w:tc>
          <w:tcPr>
            <w:tcW w:w="5102" w:type="dxa"/>
          </w:tcPr>
          <w:p w14:paraId="5EBBA215" w14:textId="77777777" w:rsidR="00D14497" w:rsidRPr="00F26694" w:rsidRDefault="00D14497" w:rsidP="00F2669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B17E5DD" w14:textId="77777777" w:rsidR="00D14497" w:rsidRPr="00F26694" w:rsidRDefault="00D14497" w:rsidP="00F266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5F45DC2A" w14:textId="1EDA2109" w:rsidR="00D14497" w:rsidRPr="00F26694" w:rsidRDefault="00D14497" w:rsidP="00F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C1D9D" w14:textId="77777777" w:rsidR="00D14497" w:rsidRPr="00F26694" w:rsidRDefault="00D14497" w:rsidP="00F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FA8C828" w14:textId="67BFAB09" w:rsidR="00D14497" w:rsidRPr="00F26694" w:rsidRDefault="00D14497" w:rsidP="00F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BF4374" w:rsidRPr="00F26694" w14:paraId="583E199D" w14:textId="77777777" w:rsidTr="00A6092F">
        <w:trPr>
          <w:tblHeader/>
        </w:trPr>
        <w:tc>
          <w:tcPr>
            <w:tcW w:w="5102" w:type="dxa"/>
          </w:tcPr>
          <w:p w14:paraId="1C786AF4" w14:textId="38BD7A06" w:rsidR="00BF4374" w:rsidRPr="00F26694" w:rsidRDefault="00BF4374" w:rsidP="00BF437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ยอด</w:t>
            </w:r>
            <w:r w:rsidR="00A6092F">
              <w:rPr>
                <w:rFonts w:asciiTheme="majorBidi" w:eastAsia="Arial Unicode MS" w:hAnsiTheme="majorBidi" w:cstheme="majorBidi" w:hint="cs"/>
                <w:color w:val="000000" w:themeColor="text1"/>
                <w:sz w:val="32"/>
                <w:szCs w:val="32"/>
                <w:cs/>
              </w:rPr>
              <w:t>คงเหลือ</w:t>
            </w:r>
            <w:r w:rsidRPr="00F2669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ต้นงวด</w:t>
            </w:r>
          </w:p>
        </w:tc>
        <w:tc>
          <w:tcPr>
            <w:tcW w:w="1587" w:type="dxa"/>
          </w:tcPr>
          <w:p w14:paraId="52ABD1BB" w14:textId="7E1C7D0C" w:rsidR="00BF4374" w:rsidRPr="00F26694" w:rsidRDefault="00BF4374" w:rsidP="00BF437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F437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122,051</w:t>
            </w:r>
          </w:p>
        </w:tc>
        <w:tc>
          <w:tcPr>
            <w:tcW w:w="134" w:type="dxa"/>
          </w:tcPr>
          <w:p w14:paraId="2499CA87" w14:textId="77777777" w:rsidR="00BF4374" w:rsidRPr="00F26694" w:rsidRDefault="00BF4374" w:rsidP="00BF4374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firstLine="5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87" w:type="dxa"/>
          </w:tcPr>
          <w:p w14:paraId="3AFB5D7B" w14:textId="0A9FFB1E" w:rsidR="00BF4374" w:rsidRPr="00F26694" w:rsidRDefault="00BF4374" w:rsidP="00BF437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49,581 </w:t>
            </w:r>
          </w:p>
        </w:tc>
      </w:tr>
      <w:tr w:rsidR="00AD2D03" w:rsidRPr="00F26694" w14:paraId="1DE8CFF5" w14:textId="77777777" w:rsidTr="00A6092F">
        <w:tc>
          <w:tcPr>
            <w:tcW w:w="5102" w:type="dxa"/>
            <w:vAlign w:val="center"/>
          </w:tcPr>
          <w:p w14:paraId="61698562" w14:textId="11FF9E39" w:rsidR="00AD2D03" w:rsidRPr="00F26694" w:rsidRDefault="00AD2D03" w:rsidP="00AD2D0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รายได้จากการให้บริการตามสัญญาที่เกิดขึ้นในระหว่างงวด</w:t>
            </w:r>
          </w:p>
        </w:tc>
        <w:tc>
          <w:tcPr>
            <w:tcW w:w="1587" w:type="dxa"/>
          </w:tcPr>
          <w:p w14:paraId="282EE947" w14:textId="5B5C4BA5" w:rsidR="00AD2D03" w:rsidRPr="00F26694" w:rsidRDefault="00AD2D03" w:rsidP="00AD2D0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D2D0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117,086</w:t>
            </w:r>
          </w:p>
        </w:tc>
        <w:tc>
          <w:tcPr>
            <w:tcW w:w="134" w:type="dxa"/>
          </w:tcPr>
          <w:p w14:paraId="2AB8191E" w14:textId="77777777" w:rsidR="00AD2D03" w:rsidRPr="00F26694" w:rsidRDefault="00AD2D03" w:rsidP="00AD2D0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3A862F2" w14:textId="347B2B06" w:rsidR="00AD2D03" w:rsidRPr="00F26694" w:rsidRDefault="00AD2D03" w:rsidP="00AD2D0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499,84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7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AD2D03" w:rsidRPr="00F26694" w14:paraId="4135E833" w14:textId="77777777" w:rsidTr="00A6092F">
        <w:tc>
          <w:tcPr>
            <w:tcW w:w="5102" w:type="dxa"/>
            <w:vAlign w:val="center"/>
          </w:tcPr>
          <w:p w14:paraId="077EAF2B" w14:textId="17590DF8" w:rsidR="00AD2D03" w:rsidRPr="00F26694" w:rsidRDefault="00AD2D03" w:rsidP="00AD2D0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เงินงวดที่ถึงกำหนดเรียกเก็บตามสัญญาในระหว่างงวด</w:t>
            </w:r>
          </w:p>
        </w:tc>
        <w:tc>
          <w:tcPr>
            <w:tcW w:w="1587" w:type="dxa"/>
          </w:tcPr>
          <w:p w14:paraId="2212AAD6" w14:textId="229AB5CA" w:rsidR="00AD2D03" w:rsidRPr="00F26694" w:rsidRDefault="00AD2D03" w:rsidP="00AD2D0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D2D0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158,19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8)</w:t>
            </w:r>
          </w:p>
        </w:tc>
        <w:tc>
          <w:tcPr>
            <w:tcW w:w="134" w:type="dxa"/>
          </w:tcPr>
          <w:p w14:paraId="41309FA5" w14:textId="77777777" w:rsidR="00AD2D03" w:rsidRPr="00F26694" w:rsidRDefault="00AD2D03" w:rsidP="00AD2D0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16956DC" w14:textId="21677FF2" w:rsidR="00AD2D03" w:rsidRPr="00F26694" w:rsidRDefault="00AD2D03" w:rsidP="00AD2D0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(427,377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AD2D03" w:rsidRPr="00F26694" w14:paraId="4F37B0F4" w14:textId="77777777" w:rsidTr="00A6092F">
        <w:tc>
          <w:tcPr>
            <w:tcW w:w="5102" w:type="dxa"/>
            <w:vAlign w:val="center"/>
          </w:tcPr>
          <w:p w14:paraId="4C19C1CC" w14:textId="352DC3EB" w:rsidR="00AD2D03" w:rsidRPr="00F26694" w:rsidRDefault="00AD2D03" w:rsidP="00AD2D0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="00A6092F">
              <w:rPr>
                <w:rFonts w:asciiTheme="majorBidi" w:eastAsia="Arial Unicode MS" w:hAnsiTheme="majorBidi" w:cstheme="majorBidi" w:hint="cs"/>
                <w:color w:val="000000" w:themeColor="text1"/>
                <w:sz w:val="32"/>
                <w:szCs w:val="32"/>
                <w:cs/>
              </w:rPr>
              <w:t>ปลาย</w:t>
            </w:r>
            <w:r w:rsidRPr="00F2669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32C892D" w14:textId="60E903C6" w:rsidR="00AD2D03" w:rsidRPr="00F26694" w:rsidRDefault="00AD2D03" w:rsidP="00AD2D0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D2D0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80,939</w:t>
            </w:r>
          </w:p>
        </w:tc>
        <w:tc>
          <w:tcPr>
            <w:tcW w:w="134" w:type="dxa"/>
          </w:tcPr>
          <w:p w14:paraId="2E974390" w14:textId="77777777" w:rsidR="00AD2D03" w:rsidRPr="00F26694" w:rsidRDefault="00AD2D03" w:rsidP="00AD2D0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C07B856" w14:textId="3F3927B0" w:rsidR="00AD2D03" w:rsidRPr="00F26694" w:rsidRDefault="00AD2D03" w:rsidP="00AD2D0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122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051</w:t>
            </w:r>
          </w:p>
        </w:tc>
      </w:tr>
    </w:tbl>
    <w:p w14:paraId="268C6845" w14:textId="77777777" w:rsidR="00D14497" w:rsidRPr="00F26694" w:rsidRDefault="00D14497" w:rsidP="00F26694">
      <w:pPr>
        <w:spacing w:line="380" w:lineRule="exact"/>
        <w:ind w:left="539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F2669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5E24F361" w14:textId="0BD9840B" w:rsidR="00764CBA" w:rsidRPr="00F26694" w:rsidRDefault="00D14497" w:rsidP="009718A3">
      <w:pPr>
        <w:tabs>
          <w:tab w:val="clear" w:pos="680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เปลี่ยนแปลงในรายได้ที่ยังไม่ถึงกำหนดเรียกชำระตามสัญญา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 </w:t>
      </w:r>
      <w:r w:rsidRPr="001B335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คาดว่าสินทรัพย์ที่เกิดจากสัญญา ณ วันที่ </w:t>
      </w:r>
      <w:r w:rsidRPr="001B335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156E25" w:rsidRPr="001B335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156E25" w:rsidRPr="001B335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2567 </w:t>
      </w:r>
      <w:r w:rsidR="00156E25" w:rsidRPr="001B335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และวันที่ </w:t>
      </w:r>
      <w:r w:rsidR="00156E25" w:rsidRPr="001B335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1B335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1B335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Pr="001B335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จะเรียกชำระจาก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ลูกค้าภายใน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</w:p>
    <w:p w14:paraId="63D0C3E5" w14:textId="77777777" w:rsidR="007656F6" w:rsidRDefault="007656F6" w:rsidP="00DE1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CC6387E" w14:textId="7810D776" w:rsidR="00C75C8F" w:rsidRPr="00F26694" w:rsidRDefault="007656F6" w:rsidP="00DE1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7</w:t>
      </w:r>
      <w:r w:rsidR="00C75C8F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75C8F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75C8F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F26694" w:rsidRDefault="00C75C8F" w:rsidP="00DE102B">
      <w:pPr>
        <w:tabs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587"/>
        <w:gridCol w:w="134"/>
        <w:gridCol w:w="1590"/>
      </w:tblGrid>
      <w:tr w:rsidR="00E72159" w:rsidRPr="00F26694" w14:paraId="38DF9A74" w14:textId="77777777" w:rsidTr="00874925">
        <w:tc>
          <w:tcPr>
            <w:tcW w:w="5103" w:type="dxa"/>
            <w:vAlign w:val="center"/>
          </w:tcPr>
          <w:p w14:paraId="48B6B71A" w14:textId="77777777" w:rsidR="00FC3418" w:rsidRPr="00F26694" w:rsidRDefault="00FC3418" w:rsidP="00DE102B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77777777" w:rsidR="00FC3418" w:rsidRPr="00F26694" w:rsidRDefault="00FC3418" w:rsidP="00DE102B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E72159" w:rsidRPr="00F26694" w14:paraId="5389199D" w14:textId="77777777" w:rsidTr="00874925">
        <w:tc>
          <w:tcPr>
            <w:tcW w:w="5103" w:type="dxa"/>
          </w:tcPr>
          <w:p w14:paraId="7535224A" w14:textId="77777777" w:rsidR="00FC3418" w:rsidRPr="00F26694" w:rsidRDefault="00FC3418" w:rsidP="00DE102B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F26694" w:rsidRDefault="00FC3418" w:rsidP="00DE102B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E72159" w:rsidRPr="00F26694" w14:paraId="119A8FEB" w14:textId="77777777" w:rsidTr="00A6092F">
        <w:tc>
          <w:tcPr>
            <w:tcW w:w="5103" w:type="dxa"/>
          </w:tcPr>
          <w:p w14:paraId="4DA86BD5" w14:textId="77777777" w:rsidR="00FC3418" w:rsidRPr="00F26694" w:rsidRDefault="00FC3418" w:rsidP="00DE102B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745E158" w14:textId="77777777" w:rsidR="00FC3418" w:rsidRPr="00F26694" w:rsidRDefault="00FC3418" w:rsidP="00DE1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47640C66" w14:textId="3289E1E7" w:rsidR="00FC3418" w:rsidRPr="00F26694" w:rsidRDefault="00FC3418" w:rsidP="00DE1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D14497"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FC3418" w:rsidRPr="00F26694" w:rsidRDefault="00FC3418" w:rsidP="00DE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5EDB4EDF" w:rsidR="00FC3418" w:rsidRPr="00F26694" w:rsidRDefault="00FC3418" w:rsidP="00DE1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D14497"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BF4374" w:rsidRPr="00F26694" w14:paraId="73521E20" w14:textId="77777777" w:rsidTr="00A6092F">
        <w:tc>
          <w:tcPr>
            <w:tcW w:w="5103" w:type="dxa"/>
          </w:tcPr>
          <w:p w14:paraId="6681855E" w14:textId="01E84594" w:rsidR="00BF4374" w:rsidRPr="00F26694" w:rsidRDefault="00BF4374" w:rsidP="00A6092F">
            <w:pPr>
              <w:tabs>
                <w:tab w:val="clear" w:pos="6549"/>
                <w:tab w:val="left" w:pos="600"/>
                <w:tab w:val="left" w:pos="5044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6DBAF6D0" w:rsidR="00BF4374" w:rsidRPr="00BF4374" w:rsidRDefault="00BF4374" w:rsidP="00BF4374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F437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596,140</w:t>
            </w:r>
          </w:p>
        </w:tc>
        <w:tc>
          <w:tcPr>
            <w:tcW w:w="134" w:type="dxa"/>
            <w:vAlign w:val="bottom"/>
          </w:tcPr>
          <w:p w14:paraId="4EF81ACA" w14:textId="77777777" w:rsidR="00BF4374" w:rsidRPr="00F26694" w:rsidRDefault="00BF4374" w:rsidP="00BF4374">
            <w:pPr>
              <w:spacing w:line="380" w:lineRule="exact"/>
              <w:ind w:right="14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5E245E3B" w:rsidR="00BF4374" w:rsidRPr="00F26694" w:rsidRDefault="00BF4374" w:rsidP="00BF4374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477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,974</w:t>
            </w:r>
          </w:p>
        </w:tc>
      </w:tr>
      <w:tr w:rsidR="00BF4374" w:rsidRPr="00F26694" w14:paraId="16E90388" w14:textId="77777777" w:rsidTr="00A6092F">
        <w:tc>
          <w:tcPr>
            <w:tcW w:w="5103" w:type="dxa"/>
          </w:tcPr>
          <w:p w14:paraId="3F18BF6D" w14:textId="2FE63A07" w:rsidR="00BF4374" w:rsidRPr="00F26694" w:rsidRDefault="00BF4374" w:rsidP="00BF4374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72EE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ดอกเบี้ยรับรอรับรู้</w:t>
            </w:r>
          </w:p>
        </w:tc>
        <w:tc>
          <w:tcPr>
            <w:tcW w:w="1587" w:type="dxa"/>
          </w:tcPr>
          <w:p w14:paraId="337490DD" w14:textId="60CBD3A4" w:rsidR="00BF4374" w:rsidRPr="00BF4374" w:rsidRDefault="00BF4374" w:rsidP="00BF437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F437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158,896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19E64714" w14:textId="77777777" w:rsidR="00BF4374" w:rsidRPr="00F26694" w:rsidRDefault="00BF4374" w:rsidP="00BF4374">
            <w:pPr>
              <w:spacing w:line="380" w:lineRule="exact"/>
              <w:ind w:right="14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241871C" w14:textId="3FEF5A07" w:rsidR="00BF4374" w:rsidRPr="00F26694" w:rsidRDefault="00BF4374" w:rsidP="00BF437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(115,342)</w:t>
            </w:r>
          </w:p>
        </w:tc>
      </w:tr>
      <w:tr w:rsidR="00BF4374" w:rsidRPr="00F26694" w14:paraId="0DABFAE9" w14:textId="77777777" w:rsidTr="00A6092F">
        <w:tc>
          <w:tcPr>
            <w:tcW w:w="5103" w:type="dxa"/>
          </w:tcPr>
          <w:p w14:paraId="181C9887" w14:textId="55528DC7" w:rsidR="00BF4374" w:rsidRPr="00F26694" w:rsidRDefault="00BF4374" w:rsidP="00BF4374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</w:t>
            </w:r>
            <w:r w:rsidR="00272EE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462111E8" w:rsidR="00BF4374" w:rsidRPr="00BF4374" w:rsidRDefault="00BF4374" w:rsidP="00BF437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F437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36,61</w:t>
            </w:r>
            <w:r w:rsidR="00C7430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4D587F81" w14:textId="77777777" w:rsidR="00BF4374" w:rsidRPr="00F26694" w:rsidRDefault="00BF4374" w:rsidP="00BF4374">
            <w:pPr>
              <w:spacing w:line="380" w:lineRule="exact"/>
              <w:ind w:right="14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720500E" w14:textId="5E60D9CB" w:rsidR="00BF4374" w:rsidRPr="00F26694" w:rsidRDefault="00BF4374" w:rsidP="00BF437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(29,198)</w:t>
            </w:r>
          </w:p>
        </w:tc>
      </w:tr>
      <w:tr w:rsidR="00BF4374" w:rsidRPr="00F26694" w14:paraId="77324300" w14:textId="77777777" w:rsidTr="00A6092F">
        <w:tc>
          <w:tcPr>
            <w:tcW w:w="5103" w:type="dxa"/>
          </w:tcPr>
          <w:p w14:paraId="40E61A1B" w14:textId="04CE24B7" w:rsidR="00BF4374" w:rsidRPr="00F26694" w:rsidRDefault="00BF4374" w:rsidP="00BF4374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</w:t>
            </w:r>
            <w:r w:rsidR="00272EE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844657" w14:textId="5CF81413" w:rsidR="00BF4374" w:rsidRPr="00BF4374" w:rsidRDefault="00BF4374" w:rsidP="00BF437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F437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6,313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2B8B4ADA" w14:textId="77777777" w:rsidR="00BF4374" w:rsidRPr="00F26694" w:rsidRDefault="00BF4374" w:rsidP="00BF4374">
            <w:pPr>
              <w:spacing w:line="380" w:lineRule="exact"/>
              <w:ind w:right="14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1F23A377" w:rsidR="00BF4374" w:rsidRPr="00F26694" w:rsidRDefault="00BF4374" w:rsidP="00BF437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(4,320)</w:t>
            </w:r>
          </w:p>
        </w:tc>
      </w:tr>
      <w:tr w:rsidR="00BF4374" w:rsidRPr="00F26694" w14:paraId="3CCD3B31" w14:textId="77777777" w:rsidTr="00A6092F">
        <w:tc>
          <w:tcPr>
            <w:tcW w:w="5103" w:type="dxa"/>
          </w:tcPr>
          <w:p w14:paraId="46BBED55" w14:textId="77777777" w:rsidR="00BF4374" w:rsidRPr="00F26694" w:rsidRDefault="00BF4374" w:rsidP="00BF4374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28CAA2D" w14:textId="2B9B4751" w:rsidR="00BF4374" w:rsidRPr="00BF4374" w:rsidRDefault="00BF4374" w:rsidP="00BF4374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F437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394,312</w:t>
            </w:r>
          </w:p>
        </w:tc>
        <w:tc>
          <w:tcPr>
            <w:tcW w:w="134" w:type="dxa"/>
            <w:vAlign w:val="bottom"/>
          </w:tcPr>
          <w:p w14:paraId="59694116" w14:textId="77777777" w:rsidR="00BF4374" w:rsidRPr="00F26694" w:rsidRDefault="00BF4374" w:rsidP="00BF4374">
            <w:pPr>
              <w:spacing w:line="380" w:lineRule="exact"/>
              <w:ind w:right="14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F2C06F" w14:textId="689CFA1A" w:rsidR="00BF4374" w:rsidRPr="00F26694" w:rsidRDefault="00BF4374" w:rsidP="00BF4374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329,114</w:t>
            </w:r>
          </w:p>
        </w:tc>
      </w:tr>
      <w:tr w:rsidR="00BF4374" w:rsidRPr="00F26694" w14:paraId="2C113ED9" w14:textId="77777777" w:rsidTr="00A6092F">
        <w:tc>
          <w:tcPr>
            <w:tcW w:w="5103" w:type="dxa"/>
          </w:tcPr>
          <w:p w14:paraId="2B089468" w14:textId="253AD19D" w:rsidR="00BF4374" w:rsidRPr="00F26694" w:rsidRDefault="00BF4374" w:rsidP="00BF4374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33216DA" w14:textId="1333FB68" w:rsidR="00BF4374" w:rsidRPr="00BF4374" w:rsidRDefault="00BF4374" w:rsidP="00BF437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F437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3,051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33A35E19" w14:textId="77777777" w:rsidR="00BF4374" w:rsidRPr="00F26694" w:rsidRDefault="00BF4374" w:rsidP="00BF4374">
            <w:pPr>
              <w:spacing w:line="380" w:lineRule="exact"/>
              <w:ind w:right="14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37DE942D" w:rsidR="00BF4374" w:rsidRPr="00F26694" w:rsidRDefault="00BF4374" w:rsidP="00BF437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(2,617)</w:t>
            </w:r>
          </w:p>
        </w:tc>
      </w:tr>
      <w:tr w:rsidR="00BF4374" w:rsidRPr="00F26694" w14:paraId="34FCBC70" w14:textId="77777777" w:rsidTr="00A6092F">
        <w:tc>
          <w:tcPr>
            <w:tcW w:w="5103" w:type="dxa"/>
          </w:tcPr>
          <w:p w14:paraId="7C6E3CDB" w14:textId="58E50B4E" w:rsidR="00BF4374" w:rsidRPr="00F26694" w:rsidRDefault="00BF4374" w:rsidP="00BF4374">
            <w:pPr>
              <w:tabs>
                <w:tab w:val="left" w:pos="600"/>
              </w:tabs>
              <w:spacing w:line="380" w:lineRule="exact"/>
              <w:ind w:left="170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C21A182" w14:textId="66DAEC20" w:rsidR="00BF4374" w:rsidRPr="00BF4374" w:rsidRDefault="00BF4374" w:rsidP="00BF4374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F437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391,261</w:t>
            </w:r>
          </w:p>
        </w:tc>
        <w:tc>
          <w:tcPr>
            <w:tcW w:w="134" w:type="dxa"/>
            <w:vAlign w:val="bottom"/>
          </w:tcPr>
          <w:p w14:paraId="213DCD1F" w14:textId="77777777" w:rsidR="00BF4374" w:rsidRPr="00F26694" w:rsidRDefault="00BF4374" w:rsidP="00BF4374">
            <w:pPr>
              <w:spacing w:line="380" w:lineRule="exact"/>
              <w:ind w:right="14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1E876545" w:rsidR="00BF4374" w:rsidRPr="00F26694" w:rsidRDefault="00BF4374" w:rsidP="00BF4374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326,497</w:t>
            </w:r>
          </w:p>
        </w:tc>
      </w:tr>
      <w:tr w:rsidR="00BF4374" w:rsidRPr="00F26694" w14:paraId="0E81B5E0" w14:textId="77777777" w:rsidTr="00A6092F">
        <w:tc>
          <w:tcPr>
            <w:tcW w:w="5103" w:type="dxa"/>
          </w:tcPr>
          <w:p w14:paraId="31AF6757" w14:textId="3C750F3B" w:rsidR="00BF4374" w:rsidRPr="00F26694" w:rsidRDefault="00BF4374" w:rsidP="00BF4374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ส่วนที่ถึงกำหนดรับชำระภายในหนึ่งปี</w:t>
            </w:r>
          </w:p>
        </w:tc>
        <w:tc>
          <w:tcPr>
            <w:tcW w:w="1587" w:type="dxa"/>
          </w:tcPr>
          <w:p w14:paraId="311C551D" w14:textId="1B4CF05E" w:rsidR="00BF4374" w:rsidRPr="00BF4374" w:rsidRDefault="00BF4374" w:rsidP="00BF437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F437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36,290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26FA1194" w14:textId="77777777" w:rsidR="00BF4374" w:rsidRPr="00F26694" w:rsidRDefault="00BF4374" w:rsidP="00BF4374">
            <w:pPr>
              <w:spacing w:line="380" w:lineRule="exact"/>
              <w:ind w:right="14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90" w:type="dxa"/>
          </w:tcPr>
          <w:p w14:paraId="62811EA6" w14:textId="16E96E9D" w:rsidR="00BF4374" w:rsidRPr="00F26694" w:rsidRDefault="00BF4374" w:rsidP="00BF437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(34,428)</w:t>
            </w:r>
          </w:p>
        </w:tc>
      </w:tr>
      <w:tr w:rsidR="00BF4374" w:rsidRPr="00F26694" w14:paraId="06627745" w14:textId="77777777" w:rsidTr="00A6092F">
        <w:tc>
          <w:tcPr>
            <w:tcW w:w="5103" w:type="dxa"/>
          </w:tcPr>
          <w:p w14:paraId="0BB80F32" w14:textId="5045E444" w:rsidR="00BF4374" w:rsidRPr="00F26694" w:rsidRDefault="00BF4374" w:rsidP="00BF4374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268B914E" w:rsidR="00BF4374" w:rsidRPr="00F26694" w:rsidRDefault="00BF4374" w:rsidP="00BF4374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F437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354,971</w:t>
            </w:r>
          </w:p>
        </w:tc>
        <w:tc>
          <w:tcPr>
            <w:tcW w:w="134" w:type="dxa"/>
            <w:vAlign w:val="bottom"/>
          </w:tcPr>
          <w:p w14:paraId="38973668" w14:textId="77777777" w:rsidR="00BF4374" w:rsidRPr="00F26694" w:rsidRDefault="00BF4374" w:rsidP="00BF4374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387D45A1" w:rsidR="00BF4374" w:rsidRPr="00F26694" w:rsidRDefault="00BF4374" w:rsidP="00BF4374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292</w:t>
            </w:r>
            <w:r w:rsidRPr="00F266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,069</w:t>
            </w:r>
          </w:p>
        </w:tc>
      </w:tr>
    </w:tbl>
    <w:p w14:paraId="5E2BB395" w14:textId="77777777" w:rsidR="00532200" w:rsidRDefault="00532200" w:rsidP="00DE1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098C0E9" w14:textId="77777777" w:rsidR="007656F6" w:rsidRDefault="007656F6" w:rsidP="00DE1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DDC1644" w14:textId="77777777" w:rsidR="007656F6" w:rsidRPr="00F26694" w:rsidRDefault="007656F6" w:rsidP="00DE1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C608F9" w14:textId="077298A8" w:rsidR="00532200" w:rsidRPr="00F26694" w:rsidRDefault="00532200" w:rsidP="00DE1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F26694">
        <w:rPr>
          <w:rFonts w:asciiTheme="majorBidi" w:hAnsiTheme="majorBidi" w:cstheme="majorBidi"/>
          <w:sz w:val="32"/>
          <w:szCs w:val="32"/>
        </w:rPr>
        <w:t xml:space="preserve">31 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26694">
        <w:rPr>
          <w:rFonts w:asciiTheme="majorBidi" w:hAnsiTheme="majorBidi" w:cstheme="majorBidi"/>
          <w:sz w:val="32"/>
          <w:szCs w:val="32"/>
        </w:rPr>
        <w:t xml:space="preserve">2567 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F26694">
        <w:rPr>
          <w:rFonts w:asciiTheme="majorBidi" w:hAnsiTheme="majorBidi" w:cstheme="majorBidi"/>
          <w:sz w:val="32"/>
          <w:szCs w:val="32"/>
        </w:rPr>
        <w:t xml:space="preserve">31 </w:t>
      </w:r>
      <w:r w:rsidRPr="00F2669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F26694">
        <w:rPr>
          <w:rFonts w:asciiTheme="majorBidi" w:hAnsiTheme="majorBidi" w:cstheme="majorBidi"/>
          <w:sz w:val="32"/>
          <w:szCs w:val="32"/>
        </w:rPr>
        <w:t xml:space="preserve"> 2566 </w:t>
      </w:r>
      <w:r w:rsidRPr="00F26694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จำนวนเงินขั้นต่ำที่จะได้รับจากลูกหนี้ตามสัญญาเช่าเงินทุนมีรายละเอียดดังนี้</w:t>
      </w:r>
    </w:p>
    <w:tbl>
      <w:tblPr>
        <w:tblW w:w="8395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340"/>
        <w:gridCol w:w="907"/>
        <w:gridCol w:w="134"/>
        <w:gridCol w:w="1247"/>
        <w:gridCol w:w="134"/>
        <w:gridCol w:w="1247"/>
        <w:gridCol w:w="134"/>
        <w:gridCol w:w="1247"/>
      </w:tblGrid>
      <w:tr w:rsidR="00EF2747" w:rsidRPr="00DE102B" w14:paraId="68BF7050" w14:textId="77777777" w:rsidTr="00533EC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025206" w14:textId="77777777" w:rsidR="00EF2747" w:rsidRPr="00DE102B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</w:tcPr>
          <w:p w14:paraId="5311B0FB" w14:textId="77777777" w:rsidR="00EF2747" w:rsidRPr="00DE102B" w:rsidRDefault="00EF2747" w:rsidP="003B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F2747" w:rsidRPr="00DE102B" w14:paraId="354FC7DD" w14:textId="77777777" w:rsidTr="00533EC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4492D1" w14:textId="77777777" w:rsidR="00EF2747" w:rsidRPr="00DE102B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8C12907" w14:textId="2BD3023E" w:rsidR="00EF2747" w:rsidRPr="00DE102B" w:rsidRDefault="00DE102B" w:rsidP="003B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0C32BF" w:rsidRPr="00DE102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F2747"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="00EF2747" w:rsidRPr="00DE102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F2747"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</w:tr>
      <w:tr w:rsidR="00EF2747" w:rsidRPr="00DE102B" w14:paraId="1A324930" w14:textId="77777777" w:rsidTr="00387EF0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B3265A" w14:textId="77777777" w:rsidR="00EF2747" w:rsidRPr="00DE102B" w:rsidRDefault="00EF2747" w:rsidP="003B6C71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3D325F6" w14:textId="77777777" w:rsidR="00EF2747" w:rsidRPr="00DE102B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40AFC" w14:textId="77777777" w:rsidR="00EF2747" w:rsidRPr="00DE102B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63D5D" w14:textId="77777777" w:rsidR="00EF2747" w:rsidRPr="00DE102B" w:rsidRDefault="00EF2747" w:rsidP="003B6C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  <w:r w:rsidRPr="00DE102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6CEE21" w14:textId="77777777" w:rsidR="00EF2747" w:rsidRPr="00DE102B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F83D8E" w14:textId="77777777" w:rsidR="00EF2747" w:rsidRPr="00DE102B" w:rsidRDefault="00EF2747" w:rsidP="003B6C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  <w:r w:rsidRPr="00DE102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45E5B0E" w14:textId="77777777" w:rsidR="00EF2747" w:rsidRPr="00DE102B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D82C8F" w14:textId="77777777" w:rsidR="00EF2747" w:rsidRPr="00DE102B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87EF0" w:rsidRPr="00DE102B" w14:paraId="4DBC5DEF" w14:textId="77777777" w:rsidTr="00387EF0">
        <w:trPr>
          <w:cantSplit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45AE0F" w14:textId="7AD4B6A4" w:rsidR="00387EF0" w:rsidRPr="00DE102B" w:rsidRDefault="00387EF0" w:rsidP="00533ECE">
            <w:pPr>
              <w:spacing w:line="300" w:lineRule="exact"/>
              <w:ind w:left="113" w:right="-57" w:hanging="17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ลูกหนี้ตามสัญญาเช่าเงินทุนที่ถึงกำหนดชำระภายใน</w:t>
            </w:r>
          </w:p>
        </w:tc>
        <w:tc>
          <w:tcPr>
            <w:tcW w:w="9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1533396A" w14:textId="77777777" w:rsidR="00387EF0" w:rsidRDefault="00387EF0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E4151" w14:textId="77777777" w:rsidR="00387EF0" w:rsidRPr="00533ECE" w:rsidRDefault="00387EF0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2E8CA7E7" w14:textId="77777777" w:rsidR="00387EF0" w:rsidRDefault="00387EF0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65121CD6" w14:textId="77777777" w:rsidR="00387EF0" w:rsidRPr="00533ECE" w:rsidRDefault="00387EF0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02E9285F" w14:textId="77777777" w:rsidR="00387EF0" w:rsidRDefault="00387EF0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5BE63D5" w14:textId="77777777" w:rsidR="00387EF0" w:rsidRPr="00533ECE" w:rsidRDefault="00387EF0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3408B960" w14:textId="77777777" w:rsidR="00387EF0" w:rsidRDefault="00387EF0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3ECE" w:rsidRPr="00DE102B" w14:paraId="21E8E08A" w14:textId="77777777" w:rsidTr="00387EF0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2E64BF" w14:textId="30A9BD6C" w:rsidR="00533ECE" w:rsidRPr="00DE102B" w:rsidRDefault="00533ECE" w:rsidP="00387EF0">
            <w:pPr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CDBB09B" w14:textId="4986525D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36,290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12ED25" w14:textId="77777777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207F2D" w14:textId="03093808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11,464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1BBE047" w14:textId="77777777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5F97D217" w14:textId="7673F7B2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2,874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E63B570" w14:textId="77777777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323477E8" w14:textId="44DAB223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50,628</w:t>
            </w:r>
          </w:p>
        </w:tc>
      </w:tr>
      <w:tr w:rsidR="00533ECE" w:rsidRPr="00DE102B" w14:paraId="6E4FD3E0" w14:textId="77777777" w:rsidTr="007C5E8A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FADF20" w14:textId="77777777" w:rsidR="00533ECE" w:rsidRPr="00DE102B" w:rsidRDefault="00533ECE" w:rsidP="00533ECE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E102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EDC64" w14:textId="6D68367B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131,647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9B548" w14:textId="77777777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C538A" w14:textId="2E57BE7A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47,958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9A71" w14:textId="77777777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1ABB90" w14:textId="415C1F30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11,51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6D57" w14:textId="77777777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6156E7" w14:textId="1A20C3F6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191,117</w:t>
            </w:r>
          </w:p>
        </w:tc>
      </w:tr>
      <w:tr w:rsidR="00533ECE" w:rsidRPr="00DE102B" w14:paraId="04649A59" w14:textId="77777777" w:rsidTr="007C5E8A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80312A" w14:textId="77777777" w:rsidR="00533ECE" w:rsidRPr="00DE102B" w:rsidRDefault="00533ECE" w:rsidP="00533ECE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เกินกว่าห้าปี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AC43D" w14:textId="51FF08FD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225,789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749E6" w14:textId="77777777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AF26A" w14:textId="773312E0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105,071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2C200" w14:textId="77777777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A92649" w14:textId="7F28C3FA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23,535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7F69" w14:textId="77777777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DAB527" w14:textId="760A6598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354,395</w:t>
            </w:r>
          </w:p>
        </w:tc>
      </w:tr>
      <w:tr w:rsidR="00533ECE" w:rsidRPr="00DE102B" w14:paraId="6E324539" w14:textId="77777777" w:rsidTr="007C5E8A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820181" w14:textId="77777777" w:rsidR="00533ECE" w:rsidRPr="00DE102B" w:rsidRDefault="00533ECE" w:rsidP="00EC44A4">
            <w:pPr>
              <w:spacing w:line="300" w:lineRule="exact"/>
              <w:ind w:left="340" w:righ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0807C0A" w14:textId="4008B8F0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393,726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38518" w14:textId="77777777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9B5AE21" w14:textId="7D68234B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164,493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E5FB9B" w14:textId="77777777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66F25E6B" w14:textId="59F34541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37,921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B1D2B66" w14:textId="77777777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2916E3EA" w14:textId="07E85F06" w:rsidR="00533ECE" w:rsidRPr="00533ECE" w:rsidRDefault="00533ECE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3ECE">
              <w:rPr>
                <w:rFonts w:asciiTheme="majorBidi" w:hAnsiTheme="majorBidi" w:cstheme="majorBidi"/>
                <w:sz w:val="24"/>
                <w:szCs w:val="24"/>
              </w:rPr>
              <w:t>596,140</w:t>
            </w:r>
          </w:p>
        </w:tc>
      </w:tr>
    </w:tbl>
    <w:p w14:paraId="23F428F4" w14:textId="77777777" w:rsidR="00EF2747" w:rsidRPr="00DE102B" w:rsidRDefault="00EF2747" w:rsidP="00532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395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340"/>
        <w:gridCol w:w="907"/>
        <w:gridCol w:w="134"/>
        <w:gridCol w:w="1247"/>
        <w:gridCol w:w="134"/>
        <w:gridCol w:w="1247"/>
        <w:gridCol w:w="134"/>
        <w:gridCol w:w="1247"/>
      </w:tblGrid>
      <w:tr w:rsidR="00532200" w:rsidRPr="00DE102B" w14:paraId="57D1F194" w14:textId="77777777" w:rsidTr="00DE102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531871" w14:textId="77777777" w:rsidR="00532200" w:rsidRPr="00DE102B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</w:tcPr>
          <w:p w14:paraId="71DD74AC" w14:textId="5E91EE82" w:rsidR="00532200" w:rsidRPr="00DE102B" w:rsidRDefault="00532200" w:rsidP="00EC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32200" w:rsidRPr="00DE102B" w14:paraId="59638D95" w14:textId="77777777" w:rsidTr="00DE102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2DA7CA" w14:textId="77777777" w:rsidR="00532200" w:rsidRPr="00DE102B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E8AAEDF" w14:textId="3A888657" w:rsidR="00532200" w:rsidRPr="00DE102B" w:rsidRDefault="00DE102B" w:rsidP="00EC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E102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4195E"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D4195E" w:rsidRPr="00DE102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532200" w:rsidRPr="00DE102B" w14:paraId="03C50483" w14:textId="77777777" w:rsidTr="00272EEB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3B6E9C" w14:textId="77777777" w:rsidR="00532200" w:rsidRPr="00DE102B" w:rsidRDefault="00532200" w:rsidP="00EC114F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20F3C94" w14:textId="77777777" w:rsidR="00532200" w:rsidRPr="00DE102B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93AE70" w14:textId="77777777" w:rsidR="00532200" w:rsidRPr="00DE102B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7F320" w14:textId="77777777" w:rsidR="00532200" w:rsidRPr="00DE102B" w:rsidRDefault="00532200" w:rsidP="00EC114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  <w:r w:rsidRPr="00DE102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56F6F4" w14:textId="77777777" w:rsidR="00532200" w:rsidRPr="00DE102B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4CD0CC" w14:textId="77777777" w:rsidR="00532200" w:rsidRPr="00DE102B" w:rsidRDefault="00532200" w:rsidP="00EC114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  <w:r w:rsidRPr="00DE102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DF2FA00" w14:textId="77777777" w:rsidR="00532200" w:rsidRPr="00DE102B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6DAE50" w14:textId="77777777" w:rsidR="00532200" w:rsidRPr="00DE102B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32200" w:rsidRPr="00DE102B" w14:paraId="7F025438" w14:textId="77777777" w:rsidTr="00272EEB">
        <w:trPr>
          <w:cantSplit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4ADA13" w14:textId="04CF3C61" w:rsidR="00532200" w:rsidRPr="00DE102B" w:rsidRDefault="00532200" w:rsidP="00EC114F">
            <w:pPr>
              <w:spacing w:line="300" w:lineRule="exact"/>
              <w:ind w:left="113" w:right="-57" w:hanging="17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ลูกหนี้ตามสัญญาเช่าเงินทุนที่ถึงกำหนดชำระภายใน</w:t>
            </w:r>
          </w:p>
        </w:tc>
        <w:tc>
          <w:tcPr>
            <w:tcW w:w="9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9CE57E" w14:textId="717AFFEE" w:rsidR="00532200" w:rsidRPr="00DE102B" w:rsidRDefault="00532200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1CDD66" w14:textId="77777777" w:rsidR="00532200" w:rsidRPr="00DE102B" w:rsidRDefault="00532200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668EF6" w14:textId="08FD1E2B" w:rsidR="00532200" w:rsidRPr="00DE102B" w:rsidRDefault="00532200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4F874557" w14:textId="77777777" w:rsidR="00532200" w:rsidRPr="00DE102B" w:rsidRDefault="00532200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37BE982" w14:textId="19526519" w:rsidR="00532200" w:rsidRPr="00DE102B" w:rsidRDefault="00532200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3B9DDF8" w14:textId="77777777" w:rsidR="00532200" w:rsidRPr="00DE102B" w:rsidRDefault="00532200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C854058" w14:textId="6DF634BF" w:rsidR="00532200" w:rsidRPr="00DE102B" w:rsidRDefault="00532200" w:rsidP="003F23D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2EEB" w:rsidRPr="00DE102B" w14:paraId="2F11A327" w14:textId="77777777" w:rsidTr="00272E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181691" w14:textId="52ACC9B0" w:rsidR="00272EEB" w:rsidRPr="00DE102B" w:rsidRDefault="00272EEB" w:rsidP="00272EEB">
            <w:pPr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67C30" w14:textId="4D656E0B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34,428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70A2B" w14:textId="77777777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CDC719" w14:textId="473B6AD2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10,800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A5BDBC0" w14:textId="77777777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14:paraId="610A5480" w14:textId="4D7DD76D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3,166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458A716" w14:textId="77777777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14:paraId="380EE91C" w14:textId="6FBE41F8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48,394</w:t>
            </w:r>
          </w:p>
        </w:tc>
      </w:tr>
      <w:tr w:rsidR="00272EEB" w:rsidRPr="00DE102B" w14:paraId="763CD11F" w14:textId="77777777" w:rsidTr="00EC114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65E9E6" w14:textId="77777777" w:rsidR="00272EEB" w:rsidRPr="00DE102B" w:rsidRDefault="00272EEB" w:rsidP="00272EEB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E102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AD247" w14:textId="19F57CB0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113,27</w:t>
            </w: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1D0B2" w14:textId="77777777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033E0" w14:textId="673179C4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35,76</w:t>
            </w: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F1EA" w14:textId="77777777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7A2C" w14:textId="4F3AA6A4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10,433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AD80" w14:textId="77777777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ADDD" w14:textId="46EB8196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159,47</w:t>
            </w: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</w:tr>
      <w:tr w:rsidR="00272EEB" w:rsidRPr="00DE102B" w14:paraId="69DD7B9E" w14:textId="77777777" w:rsidTr="00EC114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2F95CD" w14:textId="77777777" w:rsidR="00272EEB" w:rsidRPr="00DE102B" w:rsidRDefault="00272EEB" w:rsidP="00272EEB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เกินกว่าห้าปี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29B2F" w14:textId="7710BF64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185,729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83F61" w14:textId="77777777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435E5" w14:textId="11D7245C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68,77</w:t>
            </w: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5ADE" w14:textId="77777777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FE32" w14:textId="1C511ADC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15,59</w:t>
            </w: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A8E44" w14:textId="77777777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0B932" w14:textId="50EFB437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270,10</w:t>
            </w: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</w:tr>
      <w:tr w:rsidR="00272EEB" w:rsidRPr="00DE102B" w14:paraId="4C400BCE" w14:textId="77777777" w:rsidTr="00EC114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DC4F09" w14:textId="77777777" w:rsidR="00272EEB" w:rsidRPr="00DE102B" w:rsidRDefault="00272EEB" w:rsidP="00EC44A4">
            <w:pPr>
              <w:spacing w:line="300" w:lineRule="exact"/>
              <w:ind w:left="340" w:righ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D10906" w14:textId="588B5830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333,434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415A7" w14:textId="77777777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CF85C7" w14:textId="3129C631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115,34</w:t>
            </w: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4C0286" w14:textId="77777777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0B09C9B7" w14:textId="3C2E1AE6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29,19</w:t>
            </w: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18C2EDA" w14:textId="77777777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49EE0B9B" w14:textId="02B7EAF3" w:rsidR="00272EEB" w:rsidRPr="00DE102B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102B">
              <w:rPr>
                <w:rFonts w:asciiTheme="majorBidi" w:hAnsiTheme="majorBidi" w:cstheme="majorBidi"/>
                <w:sz w:val="24"/>
                <w:szCs w:val="24"/>
              </w:rPr>
              <w:t>477,97</w:t>
            </w:r>
            <w:r w:rsidRPr="00DE102B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</w:tr>
      <w:bookmarkEnd w:id="2"/>
    </w:tbl>
    <w:p w14:paraId="4546F6D5" w14:textId="77777777" w:rsidR="007656F6" w:rsidRDefault="007656F6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A799EB" w14:textId="72FFE099" w:rsidR="005A40FD" w:rsidRPr="00F26694" w:rsidRDefault="007656F6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8</w:t>
      </w:r>
      <w:r w:rsidR="005A40FD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A40FD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A40FD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  <w:r w:rsidR="005A40FD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15C88CE3" w14:textId="30A3D524" w:rsidR="005A40FD" w:rsidRPr="00F26694" w:rsidRDefault="005A40FD" w:rsidP="00EF209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6"/>
        <w:gridCol w:w="134"/>
        <w:gridCol w:w="1250"/>
        <w:gridCol w:w="134"/>
        <w:gridCol w:w="1246"/>
        <w:gridCol w:w="134"/>
        <w:gridCol w:w="1253"/>
      </w:tblGrid>
      <w:tr w:rsidR="00E72159" w:rsidRPr="00943C92" w14:paraId="326C024F" w14:textId="77777777" w:rsidTr="003F23DF">
        <w:tc>
          <w:tcPr>
            <w:tcW w:w="3005" w:type="dxa"/>
          </w:tcPr>
          <w:p w14:paraId="49D1A301" w14:textId="77777777" w:rsidR="005A40FD" w:rsidRPr="00943C92" w:rsidRDefault="005A40FD" w:rsidP="00943C92">
            <w:pPr>
              <w:tabs>
                <w:tab w:val="left" w:pos="54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A6727BC" w14:textId="77777777" w:rsidR="005A40FD" w:rsidRPr="00943C92" w:rsidRDefault="005A40FD" w:rsidP="00943C92">
            <w:pPr>
              <w:tabs>
                <w:tab w:val="left" w:pos="1152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72159" w:rsidRPr="00943C92" w14:paraId="06BEADD5" w14:textId="77777777" w:rsidTr="003F23DF">
        <w:tc>
          <w:tcPr>
            <w:tcW w:w="3005" w:type="dxa"/>
          </w:tcPr>
          <w:p w14:paraId="74A14E36" w14:textId="77777777" w:rsidR="005A40FD" w:rsidRPr="00943C92" w:rsidRDefault="005A40FD" w:rsidP="00943C92">
            <w:pPr>
              <w:tabs>
                <w:tab w:val="left" w:pos="54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943C92" w:rsidRDefault="005A40FD" w:rsidP="00943C92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36BA8D" w14:textId="77777777" w:rsidR="005A40FD" w:rsidRPr="00943C92" w:rsidRDefault="005A40FD" w:rsidP="00943C92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943C92" w:rsidRDefault="005A40FD" w:rsidP="00943C92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2159" w:rsidRPr="00943C92" w14:paraId="644BEE36" w14:textId="77777777" w:rsidTr="003F23DF">
        <w:tc>
          <w:tcPr>
            <w:tcW w:w="3005" w:type="dxa"/>
          </w:tcPr>
          <w:p w14:paraId="5C1F6DE3" w14:textId="77777777" w:rsidR="006C5753" w:rsidRPr="00943C92" w:rsidRDefault="006C5753" w:rsidP="00943C92">
            <w:pPr>
              <w:tabs>
                <w:tab w:val="left" w:pos="54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CC78F6E" w14:textId="50E41913" w:rsidR="006C5753" w:rsidRPr="00943C92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C59F3"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D6535D" w14:textId="77777777" w:rsidR="006C5753" w:rsidRPr="00943C92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F48FFEA" w14:textId="77777777" w:rsidR="006C5753" w:rsidRPr="00943C92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7E8E6169" w14:textId="54377CCF" w:rsidR="006C5753" w:rsidRPr="00943C92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C59F3"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73BFC32" w14:textId="77777777" w:rsidR="006C5753" w:rsidRPr="00943C92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346D82B" w14:textId="169C5729" w:rsidR="006C5753" w:rsidRPr="00943C92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C59F3"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DFA079" w14:textId="77777777" w:rsidR="006C5753" w:rsidRPr="00943C92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611BF3EF" w14:textId="77777777" w:rsidR="006C5753" w:rsidRPr="00943C92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869F796" w14:textId="56ECE7EB" w:rsidR="006C5753" w:rsidRPr="00943C92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C59F3"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922012" w:rsidRPr="00943C92" w14:paraId="0D10C4DD" w14:textId="77777777" w:rsidTr="003F23DF">
        <w:tc>
          <w:tcPr>
            <w:tcW w:w="3005" w:type="dxa"/>
          </w:tcPr>
          <w:p w14:paraId="4FFE7AB6" w14:textId="77777777" w:rsidR="00922012" w:rsidRPr="00943C92" w:rsidRDefault="00922012" w:rsidP="00922012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0B683F0" w14:textId="177FC91F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20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334,192</w:t>
            </w:r>
          </w:p>
        </w:tc>
        <w:tc>
          <w:tcPr>
            <w:tcW w:w="134" w:type="dxa"/>
          </w:tcPr>
          <w:p w14:paraId="24F076A4" w14:textId="77777777" w:rsidR="00922012" w:rsidRPr="00943C92" w:rsidRDefault="00922012" w:rsidP="00922012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38042D26" w14:textId="7129862D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382,771</w:t>
            </w:r>
          </w:p>
        </w:tc>
        <w:tc>
          <w:tcPr>
            <w:tcW w:w="134" w:type="dxa"/>
          </w:tcPr>
          <w:p w14:paraId="1344CDCB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5197A70F" w14:textId="4C56190B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259,855 </w:t>
            </w:r>
          </w:p>
        </w:tc>
        <w:tc>
          <w:tcPr>
            <w:tcW w:w="134" w:type="dxa"/>
          </w:tcPr>
          <w:p w14:paraId="41F0BAC6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4B3A0CFB" w14:textId="2526FB04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291,570</w:t>
            </w:r>
          </w:p>
        </w:tc>
      </w:tr>
      <w:tr w:rsidR="00922012" w:rsidRPr="00943C92" w14:paraId="33A12701" w14:textId="77777777" w:rsidTr="003F23DF">
        <w:tc>
          <w:tcPr>
            <w:tcW w:w="3005" w:type="dxa"/>
          </w:tcPr>
          <w:p w14:paraId="575D174B" w14:textId="77777777" w:rsidR="00922012" w:rsidRPr="00943C92" w:rsidRDefault="00922012" w:rsidP="00922012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shd w:val="clear" w:color="auto" w:fill="auto"/>
          </w:tcPr>
          <w:p w14:paraId="29537D40" w14:textId="45E0E617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20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57,131</w:t>
            </w:r>
          </w:p>
        </w:tc>
        <w:tc>
          <w:tcPr>
            <w:tcW w:w="134" w:type="dxa"/>
          </w:tcPr>
          <w:p w14:paraId="02F8D466" w14:textId="77777777" w:rsidR="00922012" w:rsidRPr="00943C92" w:rsidRDefault="00922012" w:rsidP="00922012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1EF8FFDC" w14:textId="4CF20D52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33,160</w:t>
            </w:r>
          </w:p>
        </w:tc>
        <w:tc>
          <w:tcPr>
            <w:tcW w:w="134" w:type="dxa"/>
          </w:tcPr>
          <w:p w14:paraId="517C543E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29B8BDA5" w14:textId="1E0B91D7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56,013 </w:t>
            </w:r>
          </w:p>
        </w:tc>
        <w:tc>
          <w:tcPr>
            <w:tcW w:w="134" w:type="dxa"/>
          </w:tcPr>
          <w:p w14:paraId="2F5024BB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309DDFD8" w14:textId="4FEFA3D3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33,160</w:t>
            </w:r>
          </w:p>
        </w:tc>
      </w:tr>
      <w:tr w:rsidR="00922012" w:rsidRPr="00943C92" w14:paraId="106D0053" w14:textId="77777777" w:rsidTr="003F23DF">
        <w:tc>
          <w:tcPr>
            <w:tcW w:w="3005" w:type="dxa"/>
          </w:tcPr>
          <w:p w14:paraId="48621A6B" w14:textId="77777777" w:rsidR="00922012" w:rsidRPr="00943C92" w:rsidRDefault="00922012" w:rsidP="00922012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shd w:val="clear" w:color="auto" w:fill="auto"/>
          </w:tcPr>
          <w:p w14:paraId="769C5887" w14:textId="5C8243A5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20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55,091</w:t>
            </w:r>
          </w:p>
        </w:tc>
        <w:tc>
          <w:tcPr>
            <w:tcW w:w="134" w:type="dxa"/>
          </w:tcPr>
          <w:p w14:paraId="66FD3531" w14:textId="77777777" w:rsidR="00922012" w:rsidRPr="00943C92" w:rsidRDefault="00922012" w:rsidP="00922012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1AEE8646" w14:textId="745ABB08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60,351</w:t>
            </w:r>
          </w:p>
        </w:tc>
        <w:tc>
          <w:tcPr>
            <w:tcW w:w="134" w:type="dxa"/>
          </w:tcPr>
          <w:p w14:paraId="4BA1ED5E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1E1C02FF" w14:textId="6377BDD1" w:rsidR="00922012" w:rsidRPr="00943C92" w:rsidRDefault="00922012" w:rsidP="003F23DF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33ABADEE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5C3C4D44" w14:textId="33D459D3" w:rsidR="00922012" w:rsidRPr="00943C92" w:rsidRDefault="00922012" w:rsidP="00922012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922012" w:rsidRPr="00943C92" w14:paraId="29C13F1B" w14:textId="77777777" w:rsidTr="003F23DF">
        <w:tc>
          <w:tcPr>
            <w:tcW w:w="3005" w:type="dxa"/>
          </w:tcPr>
          <w:p w14:paraId="40B222BB" w14:textId="77777777" w:rsidR="00922012" w:rsidRPr="00943C92" w:rsidRDefault="00922012" w:rsidP="00922012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46" w:type="dxa"/>
            <w:shd w:val="clear" w:color="auto" w:fill="auto"/>
          </w:tcPr>
          <w:p w14:paraId="0CEB2AB7" w14:textId="59352BBD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20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9,937</w:t>
            </w:r>
          </w:p>
        </w:tc>
        <w:tc>
          <w:tcPr>
            <w:tcW w:w="134" w:type="dxa"/>
          </w:tcPr>
          <w:p w14:paraId="34D26C99" w14:textId="77777777" w:rsidR="00922012" w:rsidRPr="00943C92" w:rsidRDefault="00922012" w:rsidP="00922012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079CF351" w14:textId="5CE8F880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7,798</w:t>
            </w:r>
          </w:p>
        </w:tc>
        <w:tc>
          <w:tcPr>
            <w:tcW w:w="134" w:type="dxa"/>
          </w:tcPr>
          <w:p w14:paraId="2B2F13B6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48140A2E" w14:textId="03B9E627" w:rsidR="00922012" w:rsidRPr="00943C92" w:rsidRDefault="00922012" w:rsidP="003F23DF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43D7511D" w14:textId="77777777" w:rsidR="00922012" w:rsidRPr="00943C92" w:rsidRDefault="00922012" w:rsidP="003F23DF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364FAD89" w14:textId="7486B13E" w:rsidR="00922012" w:rsidRPr="00943C92" w:rsidRDefault="00922012" w:rsidP="003F23DF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922012" w:rsidRPr="00943C92" w14:paraId="5D2D2E8C" w14:textId="77777777" w:rsidTr="003F23DF">
        <w:tc>
          <w:tcPr>
            <w:tcW w:w="3005" w:type="dxa"/>
          </w:tcPr>
          <w:p w14:paraId="759EBC95" w14:textId="77777777" w:rsidR="00922012" w:rsidRPr="00943C92" w:rsidRDefault="00922012" w:rsidP="00922012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  <w:shd w:val="clear" w:color="auto" w:fill="auto"/>
          </w:tcPr>
          <w:p w14:paraId="65B58ECC" w14:textId="75A2049A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20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34,495</w:t>
            </w:r>
          </w:p>
        </w:tc>
        <w:tc>
          <w:tcPr>
            <w:tcW w:w="134" w:type="dxa"/>
          </w:tcPr>
          <w:p w14:paraId="01340CE4" w14:textId="77777777" w:rsidR="00922012" w:rsidRPr="00943C92" w:rsidRDefault="00922012" w:rsidP="00922012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4DF4611" w14:textId="6F3EFABE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43,622</w:t>
            </w:r>
          </w:p>
        </w:tc>
        <w:tc>
          <w:tcPr>
            <w:tcW w:w="134" w:type="dxa"/>
          </w:tcPr>
          <w:p w14:paraId="448FDFB4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5E85E66A" w14:textId="0DBF16E0" w:rsidR="00922012" w:rsidRPr="00943C92" w:rsidRDefault="00922012" w:rsidP="003F23DF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51E54B2C" w14:textId="77777777" w:rsidR="00922012" w:rsidRPr="00943C92" w:rsidRDefault="00922012" w:rsidP="003F23DF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481A894" w14:textId="6E4A7D33" w:rsidR="00922012" w:rsidRPr="00943C92" w:rsidRDefault="00922012" w:rsidP="003F23DF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922012" w:rsidRPr="00943C92" w14:paraId="0771AF7D" w14:textId="77777777" w:rsidTr="003F23DF">
        <w:tc>
          <w:tcPr>
            <w:tcW w:w="3005" w:type="dxa"/>
          </w:tcPr>
          <w:p w14:paraId="295FA992" w14:textId="77777777" w:rsidR="00922012" w:rsidRPr="00943C92" w:rsidRDefault="00922012" w:rsidP="00922012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55F9116A" w14:textId="446F0CA9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20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1,617</w:t>
            </w:r>
          </w:p>
        </w:tc>
        <w:tc>
          <w:tcPr>
            <w:tcW w:w="134" w:type="dxa"/>
          </w:tcPr>
          <w:p w14:paraId="4F1E055F" w14:textId="77777777" w:rsidR="00922012" w:rsidRPr="00943C92" w:rsidRDefault="00922012" w:rsidP="00922012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4DC0DCA3" w14:textId="10B1AC57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1,915</w:t>
            </w:r>
          </w:p>
        </w:tc>
        <w:tc>
          <w:tcPr>
            <w:tcW w:w="134" w:type="dxa"/>
          </w:tcPr>
          <w:p w14:paraId="7ADD2BDC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11E87E2D" w14:textId="76DD4565" w:rsidR="00922012" w:rsidRPr="00943C92" w:rsidRDefault="00922012" w:rsidP="003F23DF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1F3D4384" w14:textId="77777777" w:rsidR="00922012" w:rsidRPr="00943C92" w:rsidRDefault="00922012" w:rsidP="003F23DF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0C53D727" w14:textId="3AB1FA19" w:rsidR="00922012" w:rsidRPr="00943C92" w:rsidRDefault="00922012" w:rsidP="003F23DF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922012" w:rsidRPr="00943C92" w14:paraId="45827127" w14:textId="77777777" w:rsidTr="003F23DF">
        <w:tc>
          <w:tcPr>
            <w:tcW w:w="3005" w:type="dxa"/>
          </w:tcPr>
          <w:p w14:paraId="2F660A5B" w14:textId="77777777" w:rsidR="00922012" w:rsidRPr="00943C92" w:rsidRDefault="00922012" w:rsidP="00922012">
            <w:pPr>
              <w:spacing w:line="300" w:lineRule="exact"/>
              <w:ind w:left="569" w:hanging="14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8A80485" w14:textId="4BC8CA53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20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492,463</w:t>
            </w:r>
          </w:p>
        </w:tc>
        <w:tc>
          <w:tcPr>
            <w:tcW w:w="134" w:type="dxa"/>
          </w:tcPr>
          <w:p w14:paraId="60C25CBF" w14:textId="77777777" w:rsidR="00922012" w:rsidRPr="00943C92" w:rsidRDefault="00922012" w:rsidP="00922012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1B6D0419" w14:textId="0E475E45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529,617</w:t>
            </w:r>
          </w:p>
        </w:tc>
        <w:tc>
          <w:tcPr>
            <w:tcW w:w="134" w:type="dxa"/>
          </w:tcPr>
          <w:p w14:paraId="4042FE76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528C45D" w14:textId="2B59200E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315,868</w:t>
            </w:r>
          </w:p>
        </w:tc>
        <w:tc>
          <w:tcPr>
            <w:tcW w:w="134" w:type="dxa"/>
          </w:tcPr>
          <w:p w14:paraId="68021945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33906514" w14:textId="0127C7E2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324,730</w:t>
            </w:r>
          </w:p>
        </w:tc>
      </w:tr>
      <w:tr w:rsidR="00922012" w:rsidRPr="00943C92" w14:paraId="0F9D804A" w14:textId="77777777" w:rsidTr="003F23DF">
        <w:tc>
          <w:tcPr>
            <w:tcW w:w="3005" w:type="dxa"/>
          </w:tcPr>
          <w:p w14:paraId="383BCA8C" w14:textId="77777777" w:rsidR="00922012" w:rsidRPr="00943C92" w:rsidRDefault="00922012" w:rsidP="00922012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68D62D7B" w14:textId="6EA46A8E" w:rsidR="00922012" w:rsidRPr="00943C92" w:rsidRDefault="00922012" w:rsidP="0092201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9220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55,388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B9BB29A" w14:textId="77777777" w:rsidR="00922012" w:rsidRPr="00943C92" w:rsidRDefault="00922012" w:rsidP="0092201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1F1FC5DE" w14:textId="07E11CF5" w:rsidR="00922012" w:rsidRPr="00943C92" w:rsidRDefault="00922012" w:rsidP="0092201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(50,555)</w:t>
            </w:r>
          </w:p>
        </w:tc>
        <w:tc>
          <w:tcPr>
            <w:tcW w:w="134" w:type="dxa"/>
          </w:tcPr>
          <w:p w14:paraId="20F69C4F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2FD74131" w14:textId="4765D30A" w:rsidR="00922012" w:rsidRPr="00943C92" w:rsidRDefault="00922012" w:rsidP="0092201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(22,111)</w:t>
            </w:r>
          </w:p>
        </w:tc>
        <w:tc>
          <w:tcPr>
            <w:tcW w:w="134" w:type="dxa"/>
          </w:tcPr>
          <w:p w14:paraId="6FECBB02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67CF1D22" w14:textId="07F21C31" w:rsidR="00922012" w:rsidRPr="00943C92" w:rsidRDefault="00922012" w:rsidP="00922012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(21,218)</w:t>
            </w:r>
          </w:p>
        </w:tc>
      </w:tr>
      <w:tr w:rsidR="00922012" w:rsidRPr="00943C92" w14:paraId="6E65E3ED" w14:textId="77777777" w:rsidTr="003F23DF">
        <w:tc>
          <w:tcPr>
            <w:tcW w:w="3005" w:type="dxa"/>
          </w:tcPr>
          <w:p w14:paraId="284F4FAE" w14:textId="08C967E9" w:rsidR="00922012" w:rsidRPr="00943C92" w:rsidRDefault="00922012" w:rsidP="00922012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05B093EA" w14:textId="60163690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20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437,075</w:t>
            </w:r>
          </w:p>
        </w:tc>
        <w:tc>
          <w:tcPr>
            <w:tcW w:w="134" w:type="dxa"/>
          </w:tcPr>
          <w:p w14:paraId="62273958" w14:textId="77777777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CFCDCC" w14:textId="45F35A42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479,062</w:t>
            </w:r>
          </w:p>
        </w:tc>
        <w:tc>
          <w:tcPr>
            <w:tcW w:w="134" w:type="dxa"/>
          </w:tcPr>
          <w:p w14:paraId="6016C301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443EA88" w14:textId="285E0EC9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293,757 </w:t>
            </w:r>
          </w:p>
        </w:tc>
        <w:tc>
          <w:tcPr>
            <w:tcW w:w="134" w:type="dxa"/>
          </w:tcPr>
          <w:p w14:paraId="1C895633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BCA07E" w14:textId="10CB90E8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303,512</w:t>
            </w:r>
          </w:p>
        </w:tc>
      </w:tr>
      <w:tr w:rsidR="00922012" w:rsidRPr="00943C92" w14:paraId="4793E22D" w14:textId="77777777" w:rsidTr="003F23DF">
        <w:tc>
          <w:tcPr>
            <w:tcW w:w="3005" w:type="dxa"/>
          </w:tcPr>
          <w:p w14:paraId="7D6D5275" w14:textId="7BD74F91" w:rsidR="00922012" w:rsidRPr="00943C92" w:rsidRDefault="00922012" w:rsidP="00922012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66014957" w14:textId="390B0E3B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20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35,431</w:t>
            </w:r>
          </w:p>
        </w:tc>
        <w:tc>
          <w:tcPr>
            <w:tcW w:w="134" w:type="dxa"/>
          </w:tcPr>
          <w:p w14:paraId="5A676BBD" w14:textId="77777777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9D2965" w14:textId="29E23BF3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70,559</w:t>
            </w:r>
          </w:p>
        </w:tc>
        <w:tc>
          <w:tcPr>
            <w:tcW w:w="134" w:type="dxa"/>
          </w:tcPr>
          <w:p w14:paraId="4449EB92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DF1EBF" w14:textId="429A8847" w:rsidR="00922012" w:rsidRPr="00943C92" w:rsidRDefault="00922012" w:rsidP="003F23DF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4AB7602" w14:textId="7FAA451C" w:rsidR="00922012" w:rsidRPr="00943C92" w:rsidRDefault="00922012" w:rsidP="003F23DF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DADE6D" w14:textId="24247170" w:rsidR="00922012" w:rsidRPr="00943C92" w:rsidRDefault="00922012" w:rsidP="003F23DF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922012" w:rsidRPr="00943C92" w14:paraId="363730D5" w14:textId="77777777" w:rsidTr="003F23DF">
        <w:tc>
          <w:tcPr>
            <w:tcW w:w="3005" w:type="dxa"/>
          </w:tcPr>
          <w:p w14:paraId="67CDD52E" w14:textId="24389C00" w:rsidR="00922012" w:rsidRPr="00943C92" w:rsidRDefault="00922012" w:rsidP="00922012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840D1" w14:textId="0E17A78E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201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472,506</w:t>
            </w:r>
          </w:p>
        </w:tc>
        <w:tc>
          <w:tcPr>
            <w:tcW w:w="134" w:type="dxa"/>
          </w:tcPr>
          <w:p w14:paraId="465B7C79" w14:textId="77777777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C31309" w14:textId="0E60E67D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549,621</w:t>
            </w:r>
          </w:p>
        </w:tc>
        <w:tc>
          <w:tcPr>
            <w:tcW w:w="134" w:type="dxa"/>
          </w:tcPr>
          <w:p w14:paraId="5CBE1B62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D53A6" w14:textId="17B94F44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293,757 </w:t>
            </w:r>
          </w:p>
        </w:tc>
        <w:tc>
          <w:tcPr>
            <w:tcW w:w="134" w:type="dxa"/>
          </w:tcPr>
          <w:p w14:paraId="59EEC100" w14:textId="77777777" w:rsidR="00922012" w:rsidRPr="00943C92" w:rsidRDefault="00922012" w:rsidP="0092201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6EF198" w14:textId="03FC95B8" w:rsidR="00922012" w:rsidRPr="00943C92" w:rsidRDefault="00922012" w:rsidP="0092201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3C9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303,512</w:t>
            </w:r>
          </w:p>
        </w:tc>
      </w:tr>
    </w:tbl>
    <w:p w14:paraId="2B6488F9" w14:textId="7CA579FC" w:rsidR="00085BD3" w:rsidRPr="00F26694" w:rsidRDefault="00085BD3" w:rsidP="00EF2097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color w:val="FF0000"/>
          <w:sz w:val="32"/>
          <w:szCs w:val="32"/>
          <w:highlight w:val="yellow"/>
        </w:rPr>
      </w:pPr>
    </w:p>
    <w:p w14:paraId="56B61983" w14:textId="77777777" w:rsidR="002449E1" w:rsidRPr="00F26694" w:rsidRDefault="002449E1" w:rsidP="007E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รายการเคลื่อนไหวของบัญชีค่าเผื่อการลดลงของมูลค่าสินค้า มีดังนี้</w:t>
      </w:r>
    </w:p>
    <w:tbl>
      <w:tblPr>
        <w:tblW w:w="8376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E72159" w:rsidRPr="00A6092F" w14:paraId="19F72246" w14:textId="77777777" w:rsidTr="00C3557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FD8CFC" w14:textId="77777777" w:rsidR="002449E1" w:rsidRPr="00A6092F" w:rsidRDefault="002449E1" w:rsidP="00A6092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166394" w14:textId="77777777" w:rsidR="002449E1" w:rsidRPr="00A6092F" w:rsidRDefault="002449E1" w:rsidP="00A6092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72159" w:rsidRPr="00A6092F" w14:paraId="571EBD56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8EA947F" w14:textId="77777777" w:rsidR="002449E1" w:rsidRPr="00A6092F" w:rsidRDefault="002449E1" w:rsidP="00A6092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FA767" w14:textId="77777777" w:rsidR="002449E1" w:rsidRPr="00A6092F" w:rsidRDefault="002449E1" w:rsidP="00A6092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7CD5D708" w14:textId="77777777" w:rsidR="002449E1" w:rsidRPr="00A6092F" w:rsidRDefault="002449E1" w:rsidP="00A6092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74C16" w14:textId="77777777" w:rsidR="002449E1" w:rsidRPr="00A6092F" w:rsidRDefault="002449E1" w:rsidP="00A6092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2159" w:rsidRPr="00A6092F" w14:paraId="6D5DA341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515261CF" w14:textId="77777777" w:rsidR="002449E1" w:rsidRPr="00A6092F" w:rsidRDefault="002449E1" w:rsidP="00A6092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9E1A099" w14:textId="2533CA03" w:rsidR="002449E1" w:rsidRPr="00A6092F" w:rsidRDefault="002449E1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6660F7"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2FDAC674" w14:textId="77777777" w:rsidR="002449E1" w:rsidRPr="00A6092F" w:rsidRDefault="002449E1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20BAD0D7" w14:textId="77777777" w:rsidR="002449E1" w:rsidRPr="00A6092F" w:rsidRDefault="002449E1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421CFCC7" w14:textId="0DEB223A" w:rsidR="002449E1" w:rsidRPr="00A6092F" w:rsidRDefault="002449E1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6660F7"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8" w:type="dxa"/>
          </w:tcPr>
          <w:p w14:paraId="6D1A4791" w14:textId="77777777" w:rsidR="002449E1" w:rsidRPr="00A6092F" w:rsidRDefault="002449E1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2E2EF0C" w14:textId="05DDCB59" w:rsidR="002449E1" w:rsidRPr="00A6092F" w:rsidRDefault="002449E1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6660F7"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F96E08" w14:textId="77777777" w:rsidR="002449E1" w:rsidRPr="00A6092F" w:rsidRDefault="002449E1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CA43457" w14:textId="77777777" w:rsidR="002449E1" w:rsidRPr="00A6092F" w:rsidRDefault="002449E1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2B40BB49" w14:textId="228141C6" w:rsidR="002449E1" w:rsidRPr="00A6092F" w:rsidRDefault="002449E1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6660F7"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C34453" w:rsidRPr="00A6092F" w14:paraId="324C5AA5" w14:textId="77777777" w:rsidTr="00EF2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62"/>
        </w:trPr>
        <w:tc>
          <w:tcPr>
            <w:tcW w:w="2835" w:type="dxa"/>
          </w:tcPr>
          <w:p w14:paraId="3C4CD63F" w14:textId="77777777" w:rsidR="00C34453" w:rsidRPr="00A6092F" w:rsidRDefault="00C34453" w:rsidP="00A6092F">
            <w:pPr>
              <w:tabs>
                <w:tab w:val="clear" w:pos="3515"/>
                <w:tab w:val="clear" w:pos="5387"/>
                <w:tab w:val="clear" w:pos="6549"/>
                <w:tab w:val="left" w:pos="2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AC3FC6F" w14:textId="48440D8A" w:rsidR="00C34453" w:rsidRPr="00A6092F" w:rsidRDefault="00922012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sz w:val="26"/>
                <w:szCs w:val="26"/>
              </w:rPr>
              <w:t>50,555</w:t>
            </w:r>
          </w:p>
        </w:tc>
        <w:tc>
          <w:tcPr>
            <w:tcW w:w="165" w:type="dxa"/>
          </w:tcPr>
          <w:p w14:paraId="7BB82E73" w14:textId="77777777" w:rsidR="00C34453" w:rsidRPr="00A6092F" w:rsidRDefault="00C34453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3DAE2D8" w14:textId="76E1AB9C" w:rsidR="00C34453" w:rsidRPr="00A6092F" w:rsidRDefault="00C34453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sz w:val="26"/>
                <w:szCs w:val="26"/>
              </w:rPr>
              <w:t>43,543</w:t>
            </w:r>
          </w:p>
        </w:tc>
        <w:tc>
          <w:tcPr>
            <w:tcW w:w="138" w:type="dxa"/>
          </w:tcPr>
          <w:p w14:paraId="5F3D560D" w14:textId="77777777" w:rsidR="00C34453" w:rsidRPr="00A6092F" w:rsidRDefault="00C34453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F1B2BE7" w14:textId="484A6CE5" w:rsidR="00C34453" w:rsidRPr="00A6092F" w:rsidRDefault="00C34453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092F">
              <w:rPr>
                <w:rFonts w:asciiTheme="majorBidi" w:hAnsiTheme="majorBidi" w:cstheme="majorBidi"/>
                <w:sz w:val="26"/>
                <w:szCs w:val="26"/>
              </w:rPr>
              <w:t>21,218</w:t>
            </w:r>
          </w:p>
        </w:tc>
        <w:tc>
          <w:tcPr>
            <w:tcW w:w="134" w:type="dxa"/>
          </w:tcPr>
          <w:p w14:paraId="60702E6F" w14:textId="77777777" w:rsidR="00C34453" w:rsidRPr="00A6092F" w:rsidRDefault="00C34453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4AB23948" w14:textId="6EFC5DAC" w:rsidR="00C34453" w:rsidRPr="00A6092F" w:rsidRDefault="00C34453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sz w:val="26"/>
                <w:szCs w:val="26"/>
              </w:rPr>
              <w:t>17,409</w:t>
            </w:r>
          </w:p>
        </w:tc>
      </w:tr>
      <w:tr w:rsidR="00922012" w:rsidRPr="00A6092F" w14:paraId="44F7E0B3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63E3D77" w14:textId="1DCFBF3D" w:rsidR="00922012" w:rsidRPr="00A6092F" w:rsidRDefault="00922012" w:rsidP="00A6092F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250" w:type="dxa"/>
          </w:tcPr>
          <w:p w14:paraId="0CC8C9B0" w14:textId="43C10106" w:rsidR="00922012" w:rsidRPr="00A6092F" w:rsidRDefault="00922012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sz w:val="26"/>
                <w:szCs w:val="26"/>
              </w:rPr>
              <w:t>5,380</w:t>
            </w:r>
          </w:p>
        </w:tc>
        <w:tc>
          <w:tcPr>
            <w:tcW w:w="165" w:type="dxa"/>
          </w:tcPr>
          <w:p w14:paraId="0DEE150B" w14:textId="77777777" w:rsidR="00922012" w:rsidRPr="00A6092F" w:rsidRDefault="00922012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1AA1201" w14:textId="7F5FD2F4" w:rsidR="00922012" w:rsidRPr="00A6092F" w:rsidRDefault="00922012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sz w:val="26"/>
                <w:szCs w:val="26"/>
              </w:rPr>
              <w:t>10,482</w:t>
            </w:r>
          </w:p>
        </w:tc>
        <w:tc>
          <w:tcPr>
            <w:tcW w:w="138" w:type="dxa"/>
          </w:tcPr>
          <w:p w14:paraId="74815D05" w14:textId="77777777" w:rsidR="00922012" w:rsidRPr="00A6092F" w:rsidRDefault="00922012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1DA6C8D" w14:textId="5253762C" w:rsidR="00922012" w:rsidRPr="00A6092F" w:rsidRDefault="00922012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sz w:val="26"/>
                <w:szCs w:val="26"/>
              </w:rPr>
              <w:t>893</w:t>
            </w:r>
          </w:p>
        </w:tc>
        <w:tc>
          <w:tcPr>
            <w:tcW w:w="134" w:type="dxa"/>
          </w:tcPr>
          <w:p w14:paraId="5383133F" w14:textId="77777777" w:rsidR="00922012" w:rsidRPr="00A6092F" w:rsidRDefault="00922012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686304D" w14:textId="59790731" w:rsidR="00922012" w:rsidRPr="00A6092F" w:rsidRDefault="00922012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sz w:val="26"/>
                <w:szCs w:val="26"/>
              </w:rPr>
              <w:t>3,809</w:t>
            </w:r>
          </w:p>
        </w:tc>
      </w:tr>
      <w:tr w:rsidR="00922012" w:rsidRPr="00A6092F" w14:paraId="5CE2B35D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74740DFD" w14:textId="792130C1" w:rsidR="00922012" w:rsidRPr="00A6092F" w:rsidRDefault="00922012" w:rsidP="00A6092F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3499062" w14:textId="45A750DD" w:rsidR="00922012" w:rsidRPr="00A6092F" w:rsidRDefault="00922012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sz w:val="26"/>
                <w:szCs w:val="26"/>
              </w:rPr>
              <w:t>(547)</w:t>
            </w:r>
          </w:p>
        </w:tc>
        <w:tc>
          <w:tcPr>
            <w:tcW w:w="165" w:type="dxa"/>
          </w:tcPr>
          <w:p w14:paraId="5834C19D" w14:textId="77777777" w:rsidR="00922012" w:rsidRPr="00A6092F" w:rsidRDefault="00922012" w:rsidP="00A6092F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7AF47ED8" w14:textId="37F1E38E" w:rsidR="00922012" w:rsidRPr="00A6092F" w:rsidRDefault="00922012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sz w:val="26"/>
                <w:szCs w:val="26"/>
              </w:rPr>
              <w:t>(3,470)</w:t>
            </w:r>
          </w:p>
        </w:tc>
        <w:tc>
          <w:tcPr>
            <w:tcW w:w="138" w:type="dxa"/>
          </w:tcPr>
          <w:p w14:paraId="10B32A5E" w14:textId="77777777" w:rsidR="00922012" w:rsidRPr="00A6092F" w:rsidRDefault="00922012" w:rsidP="00A6092F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46D2267" w14:textId="14D2A3CF" w:rsidR="00922012" w:rsidRPr="00A6092F" w:rsidRDefault="00922012" w:rsidP="003F23DF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29CDA37C" w14:textId="77777777" w:rsidR="00922012" w:rsidRPr="00A6092F" w:rsidRDefault="00922012" w:rsidP="00A6092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1058C42" w14:textId="41A47896" w:rsidR="00922012" w:rsidRPr="00A6092F" w:rsidRDefault="00922012" w:rsidP="003F23DF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C34453" w:rsidRPr="00A6092F" w14:paraId="524D76D0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0007EC80" w14:textId="77777777" w:rsidR="00C34453" w:rsidRPr="00A6092F" w:rsidRDefault="00C34453" w:rsidP="00A6092F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B08ABB0" w14:textId="3DB7952E" w:rsidR="00C34453" w:rsidRPr="00A6092F" w:rsidRDefault="00922012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55,388</w:t>
            </w:r>
          </w:p>
        </w:tc>
        <w:tc>
          <w:tcPr>
            <w:tcW w:w="165" w:type="dxa"/>
          </w:tcPr>
          <w:p w14:paraId="26AF59D4" w14:textId="77777777" w:rsidR="00C34453" w:rsidRPr="00A6092F" w:rsidRDefault="00C34453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3015E7CB" w14:textId="6EF55358" w:rsidR="00C34453" w:rsidRPr="00A6092F" w:rsidRDefault="00C34453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sz w:val="26"/>
                <w:szCs w:val="26"/>
              </w:rPr>
              <w:t>50,555</w:t>
            </w:r>
          </w:p>
        </w:tc>
        <w:tc>
          <w:tcPr>
            <w:tcW w:w="138" w:type="dxa"/>
          </w:tcPr>
          <w:p w14:paraId="536A1F0D" w14:textId="77777777" w:rsidR="00C34453" w:rsidRPr="00A6092F" w:rsidRDefault="00C34453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9361A6E" w14:textId="2702ACE2" w:rsidR="00C34453" w:rsidRPr="00A6092F" w:rsidRDefault="00C34453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64537" w:rsidRPr="00A6092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609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4537" w:rsidRPr="00A6092F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134" w:type="dxa"/>
          </w:tcPr>
          <w:p w14:paraId="1BA0A63C" w14:textId="77777777" w:rsidR="00C34453" w:rsidRPr="00A6092F" w:rsidRDefault="00C34453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D160F14" w14:textId="0A62FEA8" w:rsidR="00C34453" w:rsidRPr="00A6092F" w:rsidRDefault="00C34453" w:rsidP="00A6092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92F">
              <w:rPr>
                <w:rFonts w:asciiTheme="majorBidi" w:hAnsiTheme="majorBidi" w:cstheme="majorBidi"/>
                <w:sz w:val="26"/>
                <w:szCs w:val="26"/>
              </w:rPr>
              <w:t>21,218</w:t>
            </w:r>
          </w:p>
        </w:tc>
      </w:tr>
    </w:tbl>
    <w:p w14:paraId="491DF1B4" w14:textId="77777777" w:rsidR="00F51FD1" w:rsidRPr="00F26694" w:rsidRDefault="00F51FD1" w:rsidP="00A6092F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exact"/>
        <w:ind w:left="851" w:firstLine="567"/>
        <w:contextualSpacing/>
        <w:jc w:val="thaiDistribute"/>
        <w:rPr>
          <w:rFonts w:asciiTheme="majorBidi" w:hAnsiTheme="majorBidi" w:cstheme="majorBidi"/>
          <w:color w:val="FF0000"/>
          <w:sz w:val="32"/>
          <w:szCs w:val="32"/>
          <w:highlight w:val="yellow"/>
        </w:rPr>
      </w:pPr>
    </w:p>
    <w:p w14:paraId="36FBA3CC" w14:textId="0B8192BA" w:rsidR="006660F7" w:rsidRPr="00F26694" w:rsidRDefault="007656F6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9</w:t>
      </w:r>
      <w:r w:rsidR="005A40FD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2E2D96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702CB5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F4D44" w:rsidRPr="00F2669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เงินฝากสถาบันการเงินที่มีภาระค้ำประกัน</w:t>
      </w:r>
    </w:p>
    <w:p w14:paraId="132FE2DC" w14:textId="1F65AF8B" w:rsidR="006660F7" w:rsidRPr="0090223A" w:rsidRDefault="006660F7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1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23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0223A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90223A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90223A">
        <w:rPr>
          <w:rFonts w:asciiTheme="majorBidi" w:hAnsiTheme="majorBidi" w:cstheme="majorBidi"/>
          <w:sz w:val="32"/>
          <w:szCs w:val="32"/>
        </w:rPr>
        <w:t xml:space="preserve"> 2567 </w:t>
      </w:r>
      <w:r w:rsidRPr="0090223A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90223A">
        <w:rPr>
          <w:rFonts w:asciiTheme="majorBidi" w:hAnsiTheme="majorBidi" w:cstheme="majorBidi"/>
          <w:sz w:val="32"/>
          <w:szCs w:val="32"/>
        </w:rPr>
        <w:t>31</w:t>
      </w:r>
      <w:r w:rsidRPr="0090223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0223A">
        <w:rPr>
          <w:rFonts w:asciiTheme="majorBidi" w:hAnsiTheme="majorBidi" w:cstheme="majorBidi"/>
          <w:sz w:val="32"/>
          <w:szCs w:val="32"/>
          <w:lang w:val="en-GB"/>
        </w:rPr>
        <w:t>256</w:t>
      </w:r>
      <w:r w:rsidRPr="0090223A">
        <w:rPr>
          <w:rFonts w:asciiTheme="majorBidi" w:hAnsiTheme="majorBidi" w:cstheme="majorBidi"/>
          <w:sz w:val="32"/>
          <w:szCs w:val="32"/>
          <w:cs/>
        </w:rPr>
        <w:t>6</w:t>
      </w:r>
      <w:r w:rsidRPr="0090223A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0223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บริษัทและบริษัทย่อยมีบัญชีเงินฝากกับธนาคาร</w:t>
      </w:r>
      <w:r w:rsidRPr="0090223A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ในประเทศหลายแห่งจำนวนเงิน </w:t>
      </w:r>
      <w:r w:rsidR="00922012">
        <w:rPr>
          <w:rFonts w:asciiTheme="majorBidi" w:hAnsiTheme="majorBidi" w:cstheme="majorBidi"/>
          <w:spacing w:val="-4"/>
          <w:sz w:val="32"/>
          <w:szCs w:val="32"/>
        </w:rPr>
        <w:t>96.66</w:t>
      </w:r>
      <w:r w:rsidRPr="0090223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23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2175C5" w:rsidRPr="0090223A">
        <w:rPr>
          <w:rFonts w:asciiTheme="majorBidi" w:hAnsiTheme="majorBidi" w:cstheme="majorBidi"/>
          <w:spacing w:val="-4"/>
          <w:sz w:val="32"/>
          <w:szCs w:val="32"/>
        </w:rPr>
        <w:t>106.71</w:t>
      </w:r>
      <w:r w:rsidRPr="0090223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23A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 (เฉพาะกิจการ จำนวน</w:t>
      </w:r>
      <w:r w:rsidRPr="0090223A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Pr="0090223A">
        <w:rPr>
          <w:rFonts w:asciiTheme="majorBidi" w:hAnsiTheme="majorBidi" w:cstheme="majorBidi"/>
          <w:sz w:val="32"/>
          <w:szCs w:val="32"/>
        </w:rPr>
        <w:t xml:space="preserve">86.12 </w:t>
      </w:r>
      <w:r w:rsidRPr="0090223A">
        <w:rPr>
          <w:rFonts w:asciiTheme="majorBidi" w:hAnsiTheme="majorBidi" w:cstheme="majorBidi"/>
          <w:sz w:val="32"/>
          <w:szCs w:val="32"/>
          <w:cs/>
        </w:rPr>
        <w:t>ล้านบา</w:t>
      </w:r>
      <w:r w:rsidRPr="00533ECE">
        <w:rPr>
          <w:rFonts w:asciiTheme="majorBidi" w:hAnsiTheme="majorBidi" w:cstheme="majorBidi"/>
          <w:sz w:val="32"/>
          <w:szCs w:val="32"/>
          <w:cs/>
        </w:rPr>
        <w:t>ท) อัตราดอกเบี้ยร้อยละ</w:t>
      </w:r>
      <w:r w:rsidRPr="00533ECE">
        <w:rPr>
          <w:rFonts w:asciiTheme="majorBidi" w:hAnsiTheme="majorBidi" w:cstheme="majorBidi"/>
          <w:sz w:val="32"/>
          <w:szCs w:val="32"/>
        </w:rPr>
        <w:t xml:space="preserve"> 0.30 </w:t>
      </w:r>
      <w:r w:rsidR="0090223A" w:rsidRPr="00533ECE">
        <w:rPr>
          <w:rFonts w:asciiTheme="majorBidi" w:hAnsiTheme="majorBidi" w:cstheme="majorBidi"/>
          <w:sz w:val="32"/>
          <w:szCs w:val="32"/>
        </w:rPr>
        <w:t>-</w:t>
      </w:r>
      <w:r w:rsidRPr="00533ECE">
        <w:rPr>
          <w:rFonts w:asciiTheme="majorBidi" w:hAnsiTheme="majorBidi" w:cstheme="majorBidi"/>
          <w:sz w:val="32"/>
          <w:szCs w:val="32"/>
        </w:rPr>
        <w:t xml:space="preserve"> </w:t>
      </w:r>
      <w:r w:rsidR="00533ECE" w:rsidRPr="00533ECE">
        <w:rPr>
          <w:rFonts w:asciiTheme="majorBidi" w:hAnsiTheme="majorBidi" w:cstheme="majorBidi"/>
          <w:sz w:val="32"/>
          <w:szCs w:val="32"/>
        </w:rPr>
        <w:t>1</w:t>
      </w:r>
      <w:r w:rsidR="0090223A" w:rsidRPr="00533ECE">
        <w:rPr>
          <w:rFonts w:asciiTheme="majorBidi" w:hAnsiTheme="majorBidi" w:cstheme="majorBidi"/>
          <w:sz w:val="32"/>
          <w:szCs w:val="32"/>
        </w:rPr>
        <w:t>.</w:t>
      </w:r>
      <w:r w:rsidR="00533ECE" w:rsidRPr="00533ECE">
        <w:rPr>
          <w:rFonts w:asciiTheme="majorBidi" w:hAnsiTheme="majorBidi" w:cstheme="majorBidi"/>
          <w:sz w:val="32"/>
          <w:szCs w:val="32"/>
        </w:rPr>
        <w:t>3</w:t>
      </w:r>
      <w:r w:rsidR="0090223A" w:rsidRPr="00533ECE">
        <w:rPr>
          <w:rFonts w:asciiTheme="majorBidi" w:hAnsiTheme="majorBidi" w:cstheme="majorBidi"/>
          <w:sz w:val="32"/>
          <w:szCs w:val="32"/>
        </w:rPr>
        <w:t>0</w:t>
      </w:r>
      <w:r w:rsidRPr="00533ECE">
        <w:rPr>
          <w:rFonts w:asciiTheme="majorBidi" w:hAnsiTheme="majorBidi" w:cstheme="majorBidi"/>
          <w:sz w:val="32"/>
          <w:szCs w:val="32"/>
        </w:rPr>
        <w:t xml:space="preserve"> </w:t>
      </w:r>
      <w:r w:rsidRPr="00533ECE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90223A">
        <w:rPr>
          <w:rFonts w:asciiTheme="majorBidi" w:hAnsiTheme="majorBidi" w:cstheme="majorBidi"/>
          <w:sz w:val="32"/>
          <w:szCs w:val="32"/>
          <w:cs/>
        </w:rPr>
        <w:t xml:space="preserve"> ซึ่งใช้เป็นหลักประกันวงเงินสินเชื่อกับธนาคารในประเทศดังกล่าว (ดูหมายเหตุ </w:t>
      </w:r>
      <w:r w:rsidRPr="0090223A">
        <w:rPr>
          <w:rFonts w:asciiTheme="majorBidi" w:hAnsiTheme="majorBidi" w:cstheme="majorBidi"/>
          <w:sz w:val="32"/>
          <w:szCs w:val="32"/>
        </w:rPr>
        <w:t>1</w:t>
      </w:r>
      <w:r w:rsidR="007656F6">
        <w:rPr>
          <w:rFonts w:asciiTheme="majorBidi" w:hAnsiTheme="majorBidi" w:cstheme="majorBidi" w:hint="cs"/>
          <w:sz w:val="32"/>
          <w:szCs w:val="32"/>
          <w:cs/>
        </w:rPr>
        <w:t>5</w:t>
      </w:r>
      <w:r w:rsidRPr="0090223A">
        <w:rPr>
          <w:rFonts w:asciiTheme="majorBidi" w:hAnsiTheme="majorBidi" w:cstheme="majorBidi"/>
          <w:sz w:val="32"/>
          <w:szCs w:val="32"/>
          <w:cs/>
        </w:rPr>
        <w:t>)</w:t>
      </w:r>
    </w:p>
    <w:p w14:paraId="738B5714" w14:textId="77777777" w:rsidR="0090223A" w:rsidRPr="00F26694" w:rsidRDefault="0090223A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color w:val="FF0000"/>
          <w:sz w:val="32"/>
          <w:szCs w:val="32"/>
          <w:lang w:val="en-GB"/>
        </w:rPr>
      </w:pPr>
    </w:p>
    <w:p w14:paraId="207E617C" w14:textId="3C4EF2C0" w:rsidR="00D82471" w:rsidRPr="00F26694" w:rsidRDefault="00345782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56F6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="00653006" w:rsidRPr="00F266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2471"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F2669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F26694" w:rsidRDefault="00D82471" w:rsidP="00A6092F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9942D3" w:rsidRPr="00F26694">
        <w:rPr>
          <w:rFonts w:asciiTheme="majorBidi" w:hAnsiTheme="majorBidi" w:cstheme="majorBidi"/>
          <w:sz w:val="32"/>
          <w:szCs w:val="32"/>
          <w:cs/>
        </w:rPr>
        <w:t>ตามที่แสดง</w:t>
      </w:r>
      <w:r w:rsidRPr="00F26694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 มีรายละเอียดดังต่อไปนี้</w:t>
      </w:r>
    </w:p>
    <w:tbl>
      <w:tblPr>
        <w:tblW w:w="896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794"/>
        <w:gridCol w:w="76"/>
        <w:gridCol w:w="794"/>
        <w:gridCol w:w="78"/>
        <w:gridCol w:w="794"/>
        <w:gridCol w:w="76"/>
        <w:gridCol w:w="797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131671" w:rsidRPr="004A4795" w14:paraId="36980A3D" w14:textId="77777777" w:rsidTr="00EF2097">
        <w:trPr>
          <w:cantSplit/>
        </w:trPr>
        <w:tc>
          <w:tcPr>
            <w:tcW w:w="2268" w:type="dxa"/>
          </w:tcPr>
          <w:p w14:paraId="4A52D3DC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3" w:name="_Hlk513644543"/>
          </w:p>
        </w:tc>
        <w:tc>
          <w:tcPr>
            <w:tcW w:w="76" w:type="dxa"/>
          </w:tcPr>
          <w:p w14:paraId="66967C21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624FCB1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3FEF20F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</w:tcPr>
          <w:p w14:paraId="26990889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7E93680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28DCB853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131671" w:rsidRPr="004A4795" w14:paraId="7CDD06DB" w14:textId="77777777" w:rsidTr="00EF2097">
        <w:trPr>
          <w:cantSplit/>
        </w:trPr>
        <w:tc>
          <w:tcPr>
            <w:tcW w:w="2268" w:type="dxa"/>
          </w:tcPr>
          <w:p w14:paraId="01CDA7F2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9B0A3F7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88F054A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41CAA819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bottom w:val="single" w:sz="6" w:space="0" w:color="auto"/>
            </w:tcBorders>
          </w:tcPr>
          <w:p w14:paraId="169F941C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0301C586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366DD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E2D89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5DE47" w14:textId="77777777" w:rsidR="0071653F" w:rsidRPr="004A4795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เงินปันผลรับ</w:t>
            </w:r>
          </w:p>
        </w:tc>
      </w:tr>
      <w:tr w:rsidR="00131671" w:rsidRPr="004A4795" w14:paraId="5EC1F00C" w14:textId="77777777" w:rsidTr="00C468F1">
        <w:trPr>
          <w:cantSplit/>
        </w:trPr>
        <w:tc>
          <w:tcPr>
            <w:tcW w:w="2268" w:type="dxa"/>
            <w:tcBorders>
              <w:bottom w:val="single" w:sz="6" w:space="0" w:color="auto"/>
            </w:tcBorders>
          </w:tcPr>
          <w:p w14:paraId="465D012F" w14:textId="77777777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034B34" w14:textId="77777777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E68EFA6" w14:textId="77777777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ABE5A31" w14:textId="0B1EF642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4A479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4A479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4A4795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B4E10" w:rsidRPr="004A4795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31671" w:rsidRPr="004A4795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96EE0F" w14:textId="77777777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0376A45" w14:textId="77777777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4A479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18F4DB72" w14:textId="6E11B027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4A479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131671" w:rsidRPr="004A4795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8" w:type="dxa"/>
          </w:tcPr>
          <w:p w14:paraId="049359FE" w14:textId="77777777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F013E2" w14:textId="0888EE3E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4A479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4A479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4A479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131671" w:rsidRPr="004A4795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777D4" w14:textId="77777777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06FCD8BC" w14:textId="77777777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4A479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2D135A2C" w14:textId="15E533EC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4A479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131671" w:rsidRPr="004A4795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6" w:type="dxa"/>
          </w:tcPr>
          <w:p w14:paraId="5A771476" w14:textId="77777777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558E1D7" w14:textId="12654486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4A479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4A479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4A479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131671" w:rsidRPr="004A4795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CA8F4" w14:textId="77777777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4A8D27" w14:textId="77777777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4A479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4815FC51" w14:textId="48418F96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4A479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131671" w:rsidRPr="004A4795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6" w:type="dxa"/>
          </w:tcPr>
          <w:p w14:paraId="0E7D7FAD" w14:textId="77777777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97D7ED" w14:textId="77777777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สำหรับงวดสามเดือน</w:t>
            </w:r>
          </w:p>
          <w:p w14:paraId="7F439542" w14:textId="77777777" w:rsidR="00653006" w:rsidRPr="004A4795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4A479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31 </w:t>
            </w: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</w:p>
        </w:tc>
      </w:tr>
      <w:tr w:rsidR="00131671" w:rsidRPr="004A4795" w14:paraId="43AD1105" w14:textId="77777777" w:rsidTr="00C468F1">
        <w:trPr>
          <w:cantSplit/>
        </w:trPr>
        <w:tc>
          <w:tcPr>
            <w:tcW w:w="2268" w:type="dxa"/>
            <w:tcBorders>
              <w:top w:val="single" w:sz="6" w:space="0" w:color="auto"/>
            </w:tcBorders>
          </w:tcPr>
          <w:p w14:paraId="5122EBED" w14:textId="7777777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43C1CEB2" w14:textId="7777777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D235635" w14:textId="7777777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4FAF1D66" w14:textId="7777777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C07AC7F" w14:textId="7777777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1D7140D5" w14:textId="7777777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CD0E3CD" w14:textId="7777777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14C000B3" w14:textId="7777777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24E7829C" w14:textId="7777777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608A5B42" w14:textId="7777777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DBE2D8" w14:textId="7777777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2C9A5994" w14:textId="7777777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86B45D4" w14:textId="7777777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06629F4D" w14:textId="7777777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1085F2D1" w14:textId="0808FE5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131671" w:rsidRPr="004A4795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DC0E4FC" w14:textId="77777777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8610" w14:textId="39D670C2" w:rsidR="005B1365" w:rsidRPr="004A4795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131671" w:rsidRPr="004A4795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C34453" w:rsidRPr="004A4795" w14:paraId="5C3E2136" w14:textId="77777777" w:rsidTr="00C468F1">
        <w:trPr>
          <w:cantSplit/>
        </w:trPr>
        <w:tc>
          <w:tcPr>
            <w:tcW w:w="2268" w:type="dxa"/>
            <w:vAlign w:val="center"/>
          </w:tcPr>
          <w:p w14:paraId="6172B45F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087E8C43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9D7A174" w14:textId="7C20359B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059EB68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A8CFD1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B39795E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36F1C91D" w14:textId="34BB0623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74BD3FB0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B414132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316ED130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035BF6DB" w14:textId="2D3D848C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19EFEB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160BB2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CB9948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5C45565" w14:textId="77777777" w:rsidR="00C34453" w:rsidRPr="004A4795" w:rsidRDefault="00C34453" w:rsidP="00C34453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80CCF72" w14:textId="77777777" w:rsidR="00C34453" w:rsidRPr="004A4795" w:rsidRDefault="00C34453" w:rsidP="00C34453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7F1465" w14:textId="77777777" w:rsidR="00C34453" w:rsidRPr="004A4795" w:rsidRDefault="00C34453" w:rsidP="00C34453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34453" w:rsidRPr="004A4795" w14:paraId="10B383E4" w14:textId="77777777" w:rsidTr="00C468F1">
        <w:trPr>
          <w:cantSplit/>
          <w:trHeight w:val="63"/>
        </w:trPr>
        <w:tc>
          <w:tcPr>
            <w:tcW w:w="2268" w:type="dxa"/>
          </w:tcPr>
          <w:p w14:paraId="568CE923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479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</w:t>
            </w: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โซลาร์ พีพีเอ็ม จำกัด </w:t>
            </w:r>
          </w:p>
        </w:tc>
        <w:tc>
          <w:tcPr>
            <w:tcW w:w="76" w:type="dxa"/>
          </w:tcPr>
          <w:p w14:paraId="76D8B95B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34BC97F" w14:textId="4E93EFEF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130,000</w:t>
            </w:r>
          </w:p>
        </w:tc>
        <w:tc>
          <w:tcPr>
            <w:tcW w:w="76" w:type="dxa"/>
          </w:tcPr>
          <w:p w14:paraId="3D7E0DA4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7DE13D6" w14:textId="717649E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130,000</w:t>
            </w:r>
          </w:p>
        </w:tc>
        <w:tc>
          <w:tcPr>
            <w:tcW w:w="78" w:type="dxa"/>
          </w:tcPr>
          <w:p w14:paraId="0DABC89F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123C2101" w14:textId="71B7BCC3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27CAE168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</w:tcPr>
          <w:p w14:paraId="2D36158B" w14:textId="6D0FD506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0EE54945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0D389265" w14:textId="2C12CCAC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4E54D441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75F97DC" w14:textId="1403D615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19518906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68026433" w14:textId="77777777" w:rsidR="00C34453" w:rsidRPr="004A4795" w:rsidRDefault="00C34453" w:rsidP="00C34453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CADB22" w14:textId="77777777" w:rsidR="00C34453" w:rsidRPr="004A4795" w:rsidRDefault="00C34453" w:rsidP="00C34453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4582B1" w14:textId="77777777" w:rsidR="00C34453" w:rsidRPr="004A4795" w:rsidRDefault="00C34453" w:rsidP="00C34453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34453" w:rsidRPr="004A4795" w14:paraId="4E334EF7" w14:textId="77777777" w:rsidTr="00C468F1">
        <w:trPr>
          <w:cantSplit/>
        </w:trPr>
        <w:tc>
          <w:tcPr>
            <w:tcW w:w="2268" w:type="dxa"/>
            <w:vAlign w:val="center"/>
          </w:tcPr>
          <w:p w14:paraId="51D76F29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50D04D9D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623E5214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FC580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A8791F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43B67E3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660D5032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7CA7B1D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DE1BF0F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86B6CC6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8EF53" w14:textId="6842A5D8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167,247</w:t>
            </w:r>
          </w:p>
        </w:tc>
        <w:tc>
          <w:tcPr>
            <w:tcW w:w="76" w:type="dxa"/>
          </w:tcPr>
          <w:p w14:paraId="3F4225AF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7AC7EF1" w14:textId="00D2EF6F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167,247</w:t>
            </w:r>
          </w:p>
        </w:tc>
        <w:tc>
          <w:tcPr>
            <w:tcW w:w="76" w:type="dxa"/>
          </w:tcPr>
          <w:p w14:paraId="5F8ED19E" w14:textId="77777777" w:rsidR="00C34453" w:rsidRPr="004A4795" w:rsidRDefault="00C34453" w:rsidP="00C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050C9416" w14:textId="77777777" w:rsidR="00C34453" w:rsidRPr="004A4795" w:rsidRDefault="00C34453" w:rsidP="00C34453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E99C2DE" w14:textId="77777777" w:rsidR="00C34453" w:rsidRPr="004A4795" w:rsidRDefault="00C34453" w:rsidP="00C34453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D5A54C" w14:textId="77777777" w:rsidR="00C34453" w:rsidRPr="004A4795" w:rsidRDefault="00C34453" w:rsidP="00C34453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A47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3"/>
    </w:tbl>
    <w:p w14:paraId="4F9A14C5" w14:textId="77777777" w:rsidR="00F846E9" w:rsidRDefault="00F846E9" w:rsidP="00A20371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color w:val="FF0000"/>
          <w:sz w:val="32"/>
          <w:szCs w:val="32"/>
        </w:rPr>
      </w:pPr>
    </w:p>
    <w:p w14:paraId="6202AE3B" w14:textId="34D75122" w:rsidR="00CE21F0" w:rsidRPr="00F26694" w:rsidRDefault="00AC588C" w:rsidP="00A2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56F6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CE21F0" w:rsidRPr="00F26694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E21F0" w:rsidRPr="00F26694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40A3" w:rsidRPr="00F2669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F266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14:paraId="1BE3076B" w14:textId="1FE15693" w:rsidR="00CE21F0" w:rsidRPr="00F26694" w:rsidRDefault="00CE21F0" w:rsidP="00A2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F26694">
        <w:rPr>
          <w:rFonts w:asciiTheme="majorBidi" w:hAnsiTheme="majorBidi" w:cstheme="majorBidi"/>
          <w:sz w:val="32"/>
          <w:szCs w:val="32"/>
        </w:rPr>
        <w:t>31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50E4F" w:rsidRPr="00F26694">
        <w:rPr>
          <w:rFonts w:asciiTheme="majorBidi" w:hAnsiTheme="majorBidi" w:cstheme="majorBidi"/>
          <w:sz w:val="32"/>
          <w:szCs w:val="32"/>
        </w:rPr>
        <w:t>256</w:t>
      </w:r>
      <w:r w:rsidR="00131671" w:rsidRPr="00F26694">
        <w:rPr>
          <w:rFonts w:asciiTheme="majorBidi" w:hAnsiTheme="majorBidi" w:cstheme="majorBidi"/>
          <w:sz w:val="32"/>
          <w:szCs w:val="32"/>
        </w:rPr>
        <w:t>7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131671" w:rsidRPr="00A6092F" w14:paraId="13DED71B" w14:textId="77777777" w:rsidTr="00853134">
        <w:tc>
          <w:tcPr>
            <w:tcW w:w="4876" w:type="dxa"/>
          </w:tcPr>
          <w:p w14:paraId="6FA0629E" w14:textId="61B6DB04" w:rsidR="00CE21F0" w:rsidRPr="00A6092F" w:rsidRDefault="00CE21F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A6092F" w:rsidRDefault="00CE21F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131671" w:rsidRPr="00A6092F" w14:paraId="37549BC5" w14:textId="77777777" w:rsidTr="00A52287">
        <w:tc>
          <w:tcPr>
            <w:tcW w:w="4876" w:type="dxa"/>
          </w:tcPr>
          <w:p w14:paraId="66EEF1F6" w14:textId="77777777" w:rsidR="00CE21F0" w:rsidRPr="00A6092F" w:rsidRDefault="00CE21F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A6092F" w:rsidRDefault="00CE21F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6E78AA3" w14:textId="77777777" w:rsidR="00CE21F0" w:rsidRPr="00A6092F" w:rsidRDefault="00CE21F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4EA6F5" w14:textId="77777777" w:rsidR="00EB555A" w:rsidRPr="00A6092F" w:rsidRDefault="00CE21F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5BBE872C" w14:textId="30008DDA" w:rsidR="00CE21F0" w:rsidRPr="00A6092F" w:rsidRDefault="00CE21F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131671" w:rsidRPr="00A6092F" w14:paraId="70E55DEA" w14:textId="77777777" w:rsidTr="00A52287">
        <w:tc>
          <w:tcPr>
            <w:tcW w:w="4876" w:type="dxa"/>
          </w:tcPr>
          <w:p w14:paraId="4697A8A4" w14:textId="53484B77" w:rsidR="00CE21F0" w:rsidRPr="00A6092F" w:rsidRDefault="00A52287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</w:t>
            </w: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1 </w:t>
            </w: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มกราคม </w:t>
            </w: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2567</w:t>
            </w:r>
          </w:p>
        </w:tc>
        <w:tc>
          <w:tcPr>
            <w:tcW w:w="1701" w:type="dxa"/>
          </w:tcPr>
          <w:p w14:paraId="432D80F5" w14:textId="5C6D1537" w:rsidR="005B4640" w:rsidRPr="00A6092F" w:rsidRDefault="005B464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377,376</w:t>
            </w:r>
          </w:p>
        </w:tc>
        <w:tc>
          <w:tcPr>
            <w:tcW w:w="135" w:type="dxa"/>
          </w:tcPr>
          <w:p w14:paraId="43B907A0" w14:textId="77777777" w:rsidR="00CE21F0" w:rsidRPr="00A6092F" w:rsidRDefault="00CE21F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C66700D" w14:textId="7A5B107E" w:rsidR="00CE21F0" w:rsidRPr="00A6092F" w:rsidRDefault="005B464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214,729</w:t>
            </w:r>
          </w:p>
        </w:tc>
      </w:tr>
      <w:tr w:rsidR="00131671" w:rsidRPr="00A6092F" w14:paraId="7B1571DB" w14:textId="77777777" w:rsidTr="009A0487">
        <w:tc>
          <w:tcPr>
            <w:tcW w:w="4876" w:type="dxa"/>
          </w:tcPr>
          <w:p w14:paraId="2A50C6E1" w14:textId="5BEB5F43" w:rsidR="00D20D63" w:rsidRPr="00A6092F" w:rsidRDefault="00D20D63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ซื้อเพิ่มระหว่างงวด</w:t>
            </w:r>
            <w:r w:rsidR="00A52287" w:rsidRPr="00A6092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701" w:type="dxa"/>
          </w:tcPr>
          <w:p w14:paraId="77EA7CBA" w14:textId="57079CAD" w:rsidR="00D20D63" w:rsidRPr="00A6092F" w:rsidRDefault="005B464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7,857</w:t>
            </w:r>
          </w:p>
        </w:tc>
        <w:tc>
          <w:tcPr>
            <w:tcW w:w="135" w:type="dxa"/>
          </w:tcPr>
          <w:p w14:paraId="79BFE759" w14:textId="77777777" w:rsidR="00D20D63" w:rsidRPr="00A6092F" w:rsidRDefault="00D20D63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21B443B" w14:textId="11A47EB1" w:rsidR="00D20D63" w:rsidRPr="00A6092F" w:rsidRDefault="001F7306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6</w:t>
            </w: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,</w:t>
            </w: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9</w:t>
            </w: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59</w:t>
            </w:r>
          </w:p>
        </w:tc>
      </w:tr>
      <w:tr w:rsidR="005B4640" w:rsidRPr="00A6092F" w14:paraId="2E7F32EB" w14:textId="77777777" w:rsidTr="009A0487">
        <w:tc>
          <w:tcPr>
            <w:tcW w:w="4876" w:type="dxa"/>
          </w:tcPr>
          <w:p w14:paraId="0A61FD75" w14:textId="10CAB0CF" w:rsidR="005B4640" w:rsidRPr="00A6092F" w:rsidRDefault="005B464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284"/>
              <w:textAlignment w:val="baseline"/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จำหน่ายระหว่างงวด - </w:t>
            </w:r>
            <w:r w:rsidR="00A6092F" w:rsidRPr="00A6092F">
              <w:rPr>
                <w:rFonts w:asciiTheme="majorBidi" w:hAnsiTheme="majorBidi" w:cstheme="majorBidi"/>
                <w:b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="00A6092F" w:rsidRPr="00A6092F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 ณ วันที่</w:t>
            </w:r>
            <w:r w:rsidR="00A6092F" w:rsidRPr="00A6092F">
              <w:rPr>
                <w:rFonts w:asciiTheme="majorBidi" w:hAnsiTheme="majorBidi" w:cstheme="majorBidi" w:hint="cs"/>
                <w:spacing w:val="-6"/>
                <w:position w:val="2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01" w:type="dxa"/>
          </w:tcPr>
          <w:p w14:paraId="6C453922" w14:textId="10D77FF3" w:rsidR="005B4640" w:rsidRPr="00A6092F" w:rsidRDefault="005B4640" w:rsidP="00A6092F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A6092F" w:rsidRPr="00A6092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  <w:r w:rsidRPr="00A6092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36ADC011" w14:textId="77777777" w:rsidR="005B4640" w:rsidRPr="00A6092F" w:rsidRDefault="005B464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2AE299D" w14:textId="3E51DE7B" w:rsidR="005B4640" w:rsidRPr="00A6092F" w:rsidRDefault="005B464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</w:tr>
      <w:tr w:rsidR="005B4640" w:rsidRPr="00A6092F" w14:paraId="5BBB092C" w14:textId="77777777" w:rsidTr="009A0487">
        <w:tc>
          <w:tcPr>
            <w:tcW w:w="4876" w:type="dxa"/>
          </w:tcPr>
          <w:p w14:paraId="1594301F" w14:textId="3E5F02E1" w:rsidR="005B4640" w:rsidRPr="00A6092F" w:rsidRDefault="005B464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701" w:type="dxa"/>
          </w:tcPr>
          <w:p w14:paraId="7106E415" w14:textId="16EACDA5" w:rsidR="005B4640" w:rsidRPr="00A6092F" w:rsidRDefault="005B4640" w:rsidP="00A6092F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(560)</w:t>
            </w:r>
          </w:p>
        </w:tc>
        <w:tc>
          <w:tcPr>
            <w:tcW w:w="135" w:type="dxa"/>
          </w:tcPr>
          <w:p w14:paraId="3068FD21" w14:textId="77777777" w:rsidR="005B4640" w:rsidRPr="00A6092F" w:rsidRDefault="005B464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6C3AC6F" w14:textId="70EE6569" w:rsidR="005B4640" w:rsidRPr="00A6092F" w:rsidRDefault="005B464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</w:tr>
      <w:tr w:rsidR="005B4640" w:rsidRPr="00A6092F" w14:paraId="781E68F1" w14:textId="77777777" w:rsidTr="007656F6">
        <w:tc>
          <w:tcPr>
            <w:tcW w:w="4876" w:type="dxa"/>
          </w:tcPr>
          <w:p w14:paraId="0B40AE3E" w14:textId="77777777" w:rsidR="005B4640" w:rsidRPr="00A6092F" w:rsidRDefault="005B464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4B693D5D" w14:textId="42783185" w:rsidR="005B4640" w:rsidRPr="00A6092F" w:rsidRDefault="00EC44A4" w:rsidP="00EC44A4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 w:rsidR="005B4640"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12</w:t>
            </w:r>
            <w:r w:rsidR="00723EB6"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,590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1F640582" w14:textId="77777777" w:rsidR="005B4640" w:rsidRPr="00A6092F" w:rsidRDefault="005B464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B341535" w14:textId="6E2CE155" w:rsidR="005B4640" w:rsidRPr="00A6092F" w:rsidRDefault="00EC44A4" w:rsidP="00EC44A4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 w:rsidR="005B4640"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5,840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</w:tr>
      <w:tr w:rsidR="007656F6" w:rsidRPr="00A6092F" w14:paraId="71A16C28" w14:textId="77777777" w:rsidTr="003C2F44">
        <w:tc>
          <w:tcPr>
            <w:tcW w:w="4876" w:type="dxa"/>
          </w:tcPr>
          <w:p w14:paraId="3582FDC6" w14:textId="119F9FED" w:rsidR="007656F6" w:rsidRPr="00A6092F" w:rsidRDefault="00A6092F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 w:hint="cs"/>
                <w:b/>
                <w:position w:val="2"/>
                <w:sz w:val="32"/>
                <w:szCs w:val="32"/>
                <w:cs/>
              </w:rPr>
              <w:t>โอนกลับ</w:t>
            </w:r>
            <w:r w:rsidR="007656F6" w:rsidRPr="00A6092F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D4E56A3" w14:textId="69A6D9FE" w:rsidR="007656F6" w:rsidRPr="00A6092F" w:rsidRDefault="007656F6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109</w:t>
            </w:r>
          </w:p>
        </w:tc>
        <w:tc>
          <w:tcPr>
            <w:tcW w:w="135" w:type="dxa"/>
          </w:tcPr>
          <w:p w14:paraId="415EB6E2" w14:textId="77777777" w:rsidR="007656F6" w:rsidRPr="00A6092F" w:rsidRDefault="007656F6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single" w:sz="6" w:space="0" w:color="auto"/>
            </w:tcBorders>
          </w:tcPr>
          <w:p w14:paraId="699AC5C1" w14:textId="47052489" w:rsidR="007656F6" w:rsidRPr="00A6092F" w:rsidRDefault="007656F6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</w:tr>
      <w:tr w:rsidR="007656F6" w:rsidRPr="00A6092F" w14:paraId="6A4B077C" w14:textId="77777777" w:rsidTr="003C2F44">
        <w:tc>
          <w:tcPr>
            <w:tcW w:w="4876" w:type="dxa"/>
          </w:tcPr>
          <w:p w14:paraId="7FA4B1D1" w14:textId="4D46E615" w:rsidR="007656F6" w:rsidRPr="00A6092F" w:rsidRDefault="007656F6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ณ วันที่ </w:t>
            </w: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C46892C" w14:textId="4F35BC99" w:rsidR="007656F6" w:rsidRPr="00A6092F" w:rsidRDefault="007656F6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372,183</w:t>
            </w:r>
          </w:p>
        </w:tc>
        <w:tc>
          <w:tcPr>
            <w:tcW w:w="135" w:type="dxa"/>
          </w:tcPr>
          <w:p w14:paraId="69094CB3" w14:textId="77777777" w:rsidR="007656F6" w:rsidRPr="00A6092F" w:rsidRDefault="007656F6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4D068A3" w14:textId="31200FF2" w:rsidR="007656F6" w:rsidRPr="00A6092F" w:rsidRDefault="007656F6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215</w:t>
            </w: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,</w:t>
            </w: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848</w:t>
            </w:r>
          </w:p>
        </w:tc>
      </w:tr>
    </w:tbl>
    <w:p w14:paraId="61FBADC7" w14:textId="055EED2C" w:rsidR="007A7A86" w:rsidRPr="00A6092F" w:rsidRDefault="007A7A86" w:rsidP="00A6092F">
      <w:pPr>
        <w:tabs>
          <w:tab w:val="left" w:pos="851"/>
        </w:tabs>
        <w:spacing w:line="380" w:lineRule="exact"/>
        <w:ind w:left="284" w:firstLine="5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6092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>ที่ดินบางส่วนของบริษัท ที่ดินพร้อมสิ่งปลูกสร้างของบริษัทย่อย</w:t>
      </w:r>
      <w:r w:rsidRPr="00A6092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แห่งหนึ่ง ติดภาระค้ำประกันวงเงินเบิกเกินบัญชีและวงเงินสินเชื่อกับธนาคารพาณิชย์ในประเทศ </w:t>
      </w:r>
      <w:r w:rsidRPr="00A6092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(ดูหมายเหตุ </w:t>
      </w:r>
      <w:r w:rsidRPr="00A6092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B13EE9" w:rsidRPr="00A6092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="001F7306" w:rsidRPr="00A6092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)</w:t>
      </w:r>
    </w:p>
    <w:p w14:paraId="26DBDA04" w14:textId="77777777" w:rsidR="00A20371" w:rsidRPr="00A6092F" w:rsidRDefault="00A20371" w:rsidP="00A6092F">
      <w:pPr>
        <w:tabs>
          <w:tab w:val="left" w:pos="851"/>
        </w:tabs>
        <w:spacing w:line="380" w:lineRule="exact"/>
        <w:ind w:left="284" w:firstLine="5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0F6F3238" w14:textId="6351998E" w:rsidR="00AB2305" w:rsidRPr="00A6092F" w:rsidRDefault="00AB2305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A6092F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7656F6" w:rsidRPr="00A6092F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2</w:t>
      </w:r>
      <w:r w:rsidRPr="00A6092F">
        <w:rPr>
          <w:rFonts w:asciiTheme="majorBidi" w:eastAsia="Calibri" w:hAnsiTheme="majorBidi" w:cstheme="majorBidi"/>
          <w:b/>
          <w:bCs/>
          <w:sz w:val="32"/>
          <w:szCs w:val="32"/>
        </w:rPr>
        <w:t>.</w:t>
      </w:r>
      <w:r w:rsidRPr="00A6092F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A6092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1D12C76B" w14:textId="73367048" w:rsidR="00AB2305" w:rsidRPr="00A6092F" w:rsidRDefault="00AB2305" w:rsidP="00A6092F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6092F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A6092F">
        <w:rPr>
          <w:rFonts w:asciiTheme="majorBidi" w:hAnsiTheme="majorBidi" w:cstheme="majorBidi"/>
          <w:sz w:val="32"/>
          <w:szCs w:val="32"/>
        </w:rPr>
        <w:t>31</w:t>
      </w:r>
      <w:r w:rsidRPr="00A6092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A6092F">
        <w:rPr>
          <w:rFonts w:asciiTheme="majorBidi" w:hAnsiTheme="majorBidi" w:cstheme="majorBidi"/>
          <w:sz w:val="32"/>
          <w:szCs w:val="32"/>
        </w:rPr>
        <w:t>256</w:t>
      </w:r>
      <w:r w:rsidR="007A7A86" w:rsidRPr="00A6092F">
        <w:rPr>
          <w:rFonts w:asciiTheme="majorBidi" w:hAnsiTheme="majorBidi" w:cstheme="majorBidi"/>
          <w:sz w:val="32"/>
          <w:szCs w:val="32"/>
        </w:rPr>
        <w:t>7</w:t>
      </w:r>
      <w:r w:rsidR="00920684" w:rsidRPr="00A6092F">
        <w:rPr>
          <w:rFonts w:asciiTheme="majorBidi" w:hAnsiTheme="majorBidi" w:cstheme="majorBidi"/>
          <w:sz w:val="32"/>
          <w:szCs w:val="32"/>
        </w:rPr>
        <w:t xml:space="preserve"> </w:t>
      </w:r>
      <w:r w:rsidRPr="00A6092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3"/>
        <w:gridCol w:w="1928"/>
      </w:tblGrid>
      <w:tr w:rsidR="007A7A86" w:rsidRPr="00A6092F" w14:paraId="6D2A62B9" w14:textId="77777777" w:rsidTr="00853134">
        <w:tc>
          <w:tcPr>
            <w:tcW w:w="6463" w:type="dxa"/>
          </w:tcPr>
          <w:p w14:paraId="74791102" w14:textId="77777777" w:rsidR="00BC58CA" w:rsidRPr="00A6092F" w:rsidRDefault="00BC58CA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638E8252" w14:textId="77777777" w:rsidR="00BC58CA" w:rsidRPr="00A6092F" w:rsidRDefault="00BC58CA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พันบาท</w:t>
            </w:r>
          </w:p>
        </w:tc>
      </w:tr>
      <w:tr w:rsidR="007A7A86" w:rsidRPr="00A6092F" w14:paraId="077C8F04" w14:textId="77777777" w:rsidTr="00853134">
        <w:tc>
          <w:tcPr>
            <w:tcW w:w="6463" w:type="dxa"/>
          </w:tcPr>
          <w:p w14:paraId="0E1A325F" w14:textId="77777777" w:rsidR="00BC58CA" w:rsidRPr="00A6092F" w:rsidRDefault="00BC58CA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B0E00" w14:textId="77777777" w:rsidR="00BC58CA" w:rsidRPr="00A6092F" w:rsidRDefault="00BC58CA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งบการเงินรวม/</w:t>
            </w:r>
          </w:p>
          <w:p w14:paraId="2924E547" w14:textId="77777777" w:rsidR="00BC58CA" w:rsidRPr="00A6092F" w:rsidRDefault="00BC58CA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7A86" w:rsidRPr="00A6092F" w14:paraId="7BC4FF32" w14:textId="77777777" w:rsidTr="00853134">
        <w:tc>
          <w:tcPr>
            <w:tcW w:w="6463" w:type="dxa"/>
          </w:tcPr>
          <w:p w14:paraId="50874519" w14:textId="2F8AFFCB" w:rsidR="00BC58CA" w:rsidRPr="00A6092F" w:rsidRDefault="00BC58CA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/>
                <w:sz w:val="32"/>
                <w:szCs w:val="32"/>
              </w:rPr>
            </w:pPr>
            <w:r w:rsidRPr="00A6092F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6092F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1</w:t>
            </w:r>
            <w:r w:rsidRPr="00A6092F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 มกราคม </w:t>
            </w:r>
            <w:r w:rsidRPr="00A6092F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25</w:t>
            </w:r>
            <w:r w:rsidR="00920684" w:rsidRPr="00A6092F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6</w:t>
            </w:r>
            <w:r w:rsidR="007A7A86" w:rsidRPr="00A6092F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7</w:t>
            </w:r>
          </w:p>
        </w:tc>
        <w:tc>
          <w:tcPr>
            <w:tcW w:w="1928" w:type="dxa"/>
            <w:tcBorders>
              <w:left w:val="nil"/>
            </w:tcBorders>
          </w:tcPr>
          <w:p w14:paraId="7072B635" w14:textId="1A26752E" w:rsidR="00BC58CA" w:rsidRPr="00A6092F" w:rsidRDefault="007A7A86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sz w:val="32"/>
                <w:szCs w:val="32"/>
              </w:rPr>
              <w:t>49,972</w:t>
            </w:r>
          </w:p>
        </w:tc>
      </w:tr>
      <w:tr w:rsidR="00186CBD" w:rsidRPr="00A6092F" w14:paraId="0BAD9A03" w14:textId="77777777" w:rsidTr="00853134">
        <w:tc>
          <w:tcPr>
            <w:tcW w:w="6463" w:type="dxa"/>
          </w:tcPr>
          <w:p w14:paraId="3798051B" w14:textId="427F4369" w:rsidR="00186CBD" w:rsidRPr="00A6092F" w:rsidRDefault="00186CBD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</w:pPr>
            <w:r w:rsidRPr="00A6092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  <w:r w:rsidR="00A6092F" w:rsidRPr="00A6092F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928" w:type="dxa"/>
            <w:tcBorders>
              <w:left w:val="nil"/>
            </w:tcBorders>
          </w:tcPr>
          <w:p w14:paraId="5E089E4B" w14:textId="254C1921" w:rsidR="00186CBD" w:rsidRPr="00A6092F" w:rsidRDefault="00186CBD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</w:tr>
      <w:tr w:rsidR="007A7A86" w:rsidRPr="00A6092F" w14:paraId="7F68A889" w14:textId="77777777" w:rsidTr="00853134">
        <w:tc>
          <w:tcPr>
            <w:tcW w:w="6463" w:type="dxa"/>
          </w:tcPr>
          <w:p w14:paraId="4F7F0964" w14:textId="77777777" w:rsidR="00F22BA7" w:rsidRPr="00A6092F" w:rsidRDefault="00F22BA7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6092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tcBorders>
              <w:left w:val="nil"/>
            </w:tcBorders>
          </w:tcPr>
          <w:p w14:paraId="57980E47" w14:textId="00B4F5B8" w:rsidR="00F22BA7" w:rsidRPr="00A6092F" w:rsidRDefault="00EC44A4" w:rsidP="00EC44A4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86CBD" w:rsidRPr="00A6092F">
              <w:rPr>
                <w:rFonts w:asciiTheme="majorBidi" w:hAnsiTheme="majorBidi" w:cstheme="majorBidi"/>
                <w:sz w:val="32"/>
                <w:szCs w:val="32"/>
              </w:rPr>
              <w:t>98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1)</w:t>
            </w:r>
          </w:p>
        </w:tc>
      </w:tr>
      <w:tr w:rsidR="00E11D0D" w:rsidRPr="00A6092F" w14:paraId="6542F648" w14:textId="77777777" w:rsidTr="00853134">
        <w:tc>
          <w:tcPr>
            <w:tcW w:w="6463" w:type="dxa"/>
          </w:tcPr>
          <w:p w14:paraId="6D167B70" w14:textId="176ACC18" w:rsidR="00F22BA7" w:rsidRPr="00A6092F" w:rsidRDefault="00F22BA7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/>
                <w:sz w:val="32"/>
                <w:szCs w:val="32"/>
              </w:rPr>
            </w:pPr>
            <w:r w:rsidRPr="00A6092F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6092F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31</w:t>
            </w:r>
            <w:r w:rsidRPr="00A6092F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 มีนาคม </w:t>
            </w:r>
            <w:r w:rsidRPr="00A6092F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256</w:t>
            </w:r>
            <w:r w:rsidR="007A7A86" w:rsidRPr="00A6092F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7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8A78A4" w14:textId="50BFB3F3" w:rsidR="00F22BA7" w:rsidRPr="00A6092F" w:rsidRDefault="00602D83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sz w:val="32"/>
                <w:szCs w:val="32"/>
              </w:rPr>
              <w:t>49,653</w:t>
            </w:r>
          </w:p>
        </w:tc>
      </w:tr>
    </w:tbl>
    <w:p w14:paraId="6A754ED5" w14:textId="77777777" w:rsidR="006F2F11" w:rsidRPr="00A6092F" w:rsidRDefault="006F2F11" w:rsidP="00A6092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BDB91DC" w14:textId="699FCC0C" w:rsidR="002D1A53" w:rsidRPr="00A6092F" w:rsidRDefault="00AC588C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A6092F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7656F6" w:rsidRPr="00A6092F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3</w:t>
      </w:r>
      <w:r w:rsidR="002D1A53" w:rsidRPr="00A6092F">
        <w:rPr>
          <w:rFonts w:asciiTheme="majorBidi" w:eastAsia="Calibri" w:hAnsiTheme="majorBidi" w:cstheme="majorBidi"/>
          <w:b/>
          <w:bCs/>
          <w:sz w:val="32"/>
          <w:szCs w:val="32"/>
        </w:rPr>
        <w:t>.</w:t>
      </w:r>
      <w:r w:rsidR="002D1A53" w:rsidRPr="00A6092F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2D1A53" w:rsidRPr="00A6092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3177A414" w14:textId="1C62298B" w:rsidR="002D1A53" w:rsidRPr="00A6092F" w:rsidRDefault="002D1A53" w:rsidP="00A6092F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6092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รายการเปลี่ยนแปลงของบัญชีสินทรัพย์ไม่มีตัวตนสำหรับงวดสามเดือนสิ้นสุดวันที่</w:t>
      </w:r>
      <w:r w:rsidRPr="00A6092F">
        <w:rPr>
          <w:rFonts w:asciiTheme="majorBidi" w:hAnsiTheme="majorBidi" w:cstheme="majorBidi"/>
          <w:sz w:val="32"/>
          <w:szCs w:val="32"/>
        </w:rPr>
        <w:t xml:space="preserve"> 31</w:t>
      </w:r>
      <w:r w:rsidRPr="00A6092F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A6092F">
        <w:rPr>
          <w:rFonts w:asciiTheme="majorBidi" w:hAnsiTheme="majorBidi" w:cstheme="majorBidi"/>
          <w:sz w:val="32"/>
          <w:szCs w:val="32"/>
        </w:rPr>
        <w:t xml:space="preserve"> 256</w:t>
      </w:r>
      <w:r w:rsidR="007A7A86" w:rsidRPr="00A6092F">
        <w:rPr>
          <w:rFonts w:asciiTheme="majorBidi" w:hAnsiTheme="majorBidi" w:cstheme="majorBidi"/>
          <w:sz w:val="32"/>
          <w:szCs w:val="32"/>
        </w:rPr>
        <w:t>7</w:t>
      </w:r>
      <w:r w:rsidRPr="00A6092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7A7A86" w:rsidRPr="00A6092F" w14:paraId="1FFE7C48" w14:textId="77777777" w:rsidTr="00EB555A">
        <w:trPr>
          <w:trHeight w:val="20"/>
        </w:trPr>
        <w:tc>
          <w:tcPr>
            <w:tcW w:w="4876" w:type="dxa"/>
          </w:tcPr>
          <w:p w14:paraId="55DE502E" w14:textId="77777777" w:rsidR="002D1A53" w:rsidRPr="00A6092F" w:rsidRDefault="002D1A53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CB6E866" w14:textId="77777777" w:rsidR="002D1A53" w:rsidRPr="00A6092F" w:rsidRDefault="002D1A53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A7A86" w:rsidRPr="00A6092F" w14:paraId="3D726563" w14:textId="77777777" w:rsidTr="00AC295C">
        <w:trPr>
          <w:trHeight w:val="20"/>
        </w:trPr>
        <w:tc>
          <w:tcPr>
            <w:tcW w:w="4876" w:type="dxa"/>
          </w:tcPr>
          <w:p w14:paraId="00F286DD" w14:textId="77777777" w:rsidR="002D1A53" w:rsidRPr="00A6092F" w:rsidRDefault="002D1A53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32C824E" w14:textId="77777777" w:rsidR="002D1A53" w:rsidRPr="00A6092F" w:rsidRDefault="002D1A53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8FE91F" w14:textId="77777777" w:rsidR="002D1A53" w:rsidRPr="00A6092F" w:rsidRDefault="002D1A53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867EE3B" w14:textId="77777777" w:rsidR="00853134" w:rsidRPr="00A6092F" w:rsidRDefault="002D1A53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</w:t>
            </w:r>
          </w:p>
          <w:p w14:paraId="64EEEFCD" w14:textId="5178F550" w:rsidR="002D1A53" w:rsidRPr="00A6092F" w:rsidRDefault="002D1A53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A7A86" w:rsidRPr="00A6092F" w14:paraId="13B66B6B" w14:textId="77777777" w:rsidTr="0094406B">
        <w:trPr>
          <w:trHeight w:val="20"/>
        </w:trPr>
        <w:tc>
          <w:tcPr>
            <w:tcW w:w="4876" w:type="dxa"/>
          </w:tcPr>
          <w:p w14:paraId="7BF4AD36" w14:textId="3C32252F" w:rsidR="002D1A53" w:rsidRPr="00A6092F" w:rsidRDefault="00AC295C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6092F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6092F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1</w:t>
            </w:r>
            <w:r w:rsidRPr="00A6092F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 มกราคม </w:t>
            </w:r>
            <w:r w:rsidRPr="00A6092F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2567</w:t>
            </w:r>
          </w:p>
        </w:tc>
        <w:tc>
          <w:tcPr>
            <w:tcW w:w="1701" w:type="dxa"/>
          </w:tcPr>
          <w:p w14:paraId="74A5D9E3" w14:textId="0C7AFD23" w:rsidR="002D1A53" w:rsidRPr="00A6092F" w:rsidRDefault="0094406B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6092F">
              <w:rPr>
                <w:rFonts w:asciiTheme="majorBidi" w:eastAsia="Calibri" w:hAnsiTheme="majorBidi" w:cstheme="majorBidi"/>
                <w:sz w:val="32"/>
                <w:szCs w:val="32"/>
              </w:rPr>
              <w:t>1,347</w:t>
            </w:r>
          </w:p>
        </w:tc>
        <w:tc>
          <w:tcPr>
            <w:tcW w:w="134" w:type="dxa"/>
          </w:tcPr>
          <w:p w14:paraId="19A4E19D" w14:textId="77777777" w:rsidR="002D1A53" w:rsidRPr="00A6092F" w:rsidRDefault="002D1A53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656FF928" w14:textId="29449F56" w:rsidR="002D1A53" w:rsidRPr="00A6092F" w:rsidRDefault="0094406B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A6092F">
              <w:rPr>
                <w:rFonts w:asciiTheme="majorBidi" w:eastAsia="Calibri" w:hAnsiTheme="majorBidi" w:cstheme="majorBidi"/>
                <w:sz w:val="32"/>
                <w:szCs w:val="32"/>
              </w:rPr>
              <w:t>532</w:t>
            </w:r>
          </w:p>
        </w:tc>
      </w:tr>
      <w:tr w:rsidR="0094406B" w:rsidRPr="00A6092F" w14:paraId="58288C4F" w14:textId="77777777" w:rsidTr="0094406B">
        <w:trPr>
          <w:trHeight w:val="20"/>
        </w:trPr>
        <w:tc>
          <w:tcPr>
            <w:tcW w:w="4876" w:type="dxa"/>
          </w:tcPr>
          <w:p w14:paraId="30CBCC6E" w14:textId="6EE7DB94" w:rsidR="0094406B" w:rsidRPr="00A6092F" w:rsidRDefault="0094406B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ซื้อเพิ่มระหว่างงวด</w:t>
            </w:r>
            <w:r w:rsidRPr="00A6092F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701" w:type="dxa"/>
          </w:tcPr>
          <w:p w14:paraId="156E5422" w14:textId="7FF813E4" w:rsidR="0094406B" w:rsidRPr="00A6092F" w:rsidRDefault="0094406B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6092F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38</w:t>
            </w:r>
          </w:p>
        </w:tc>
        <w:tc>
          <w:tcPr>
            <w:tcW w:w="134" w:type="dxa"/>
          </w:tcPr>
          <w:p w14:paraId="449E4A5C" w14:textId="77777777" w:rsidR="0094406B" w:rsidRPr="00A6092F" w:rsidRDefault="0094406B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07977322" w14:textId="3F4656EB" w:rsidR="0094406B" w:rsidRPr="00A6092F" w:rsidRDefault="0094406B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A6092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</w:tr>
      <w:tr w:rsidR="007A7A86" w:rsidRPr="00A6092F" w14:paraId="0E167739" w14:textId="77777777" w:rsidTr="00AC295C">
        <w:trPr>
          <w:trHeight w:val="20"/>
        </w:trPr>
        <w:tc>
          <w:tcPr>
            <w:tcW w:w="4876" w:type="dxa"/>
          </w:tcPr>
          <w:p w14:paraId="5272AA77" w14:textId="77777777" w:rsidR="00BE534A" w:rsidRPr="00A6092F" w:rsidRDefault="00BE534A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A6092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4026D7A" w14:textId="0737F464" w:rsidR="00BE534A" w:rsidRPr="00A6092F" w:rsidRDefault="00EC44A4" w:rsidP="00EC44A4">
            <w:pPr>
              <w:spacing w:line="360" w:lineRule="exact"/>
              <w:ind w:left="-57"/>
              <w:jc w:val="righ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(56)</w:t>
            </w:r>
          </w:p>
        </w:tc>
        <w:tc>
          <w:tcPr>
            <w:tcW w:w="134" w:type="dxa"/>
          </w:tcPr>
          <w:p w14:paraId="3C2E976B" w14:textId="77777777" w:rsidR="00BE534A" w:rsidRPr="00A6092F" w:rsidRDefault="00BE534A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6273C341" w14:textId="1AC7B16E" w:rsidR="00BE534A" w:rsidRPr="00A6092F" w:rsidRDefault="00EC44A4" w:rsidP="00EC44A4">
            <w:pPr>
              <w:spacing w:line="360" w:lineRule="exact"/>
              <w:ind w:left="-57"/>
              <w:jc w:val="righ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(18)</w:t>
            </w:r>
          </w:p>
        </w:tc>
      </w:tr>
      <w:tr w:rsidR="007A7A86" w:rsidRPr="00A6092F" w14:paraId="3F72703E" w14:textId="77777777" w:rsidTr="00AC295C">
        <w:trPr>
          <w:trHeight w:val="20"/>
        </w:trPr>
        <w:tc>
          <w:tcPr>
            <w:tcW w:w="4876" w:type="dxa"/>
          </w:tcPr>
          <w:p w14:paraId="1AAC7045" w14:textId="07CEB1D5" w:rsidR="00BE534A" w:rsidRPr="00A6092F" w:rsidRDefault="00AC295C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6092F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A6092F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</w:t>
            </w:r>
            <w:r w:rsidR="00BE534A" w:rsidRPr="00A6092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BE534A" w:rsidRPr="00A6092F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="00BE534A" w:rsidRPr="00A6092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BE534A" w:rsidRPr="00A6092F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7A7A86" w:rsidRPr="00A6092F">
              <w:rPr>
                <w:rFonts w:asciiTheme="majorBidi" w:eastAsia="Calibr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45BC362" w14:textId="637165A0" w:rsidR="00BE534A" w:rsidRPr="00A6092F" w:rsidRDefault="0094406B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6092F">
              <w:rPr>
                <w:rFonts w:asciiTheme="majorBidi" w:eastAsia="Calibri" w:hAnsiTheme="majorBidi" w:cstheme="majorBidi"/>
                <w:sz w:val="32"/>
                <w:szCs w:val="32"/>
              </w:rPr>
              <w:t>1,329</w:t>
            </w:r>
          </w:p>
        </w:tc>
        <w:tc>
          <w:tcPr>
            <w:tcW w:w="134" w:type="dxa"/>
          </w:tcPr>
          <w:p w14:paraId="2F6368E9" w14:textId="77777777" w:rsidR="00BE534A" w:rsidRPr="00A6092F" w:rsidRDefault="00BE534A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3BC721D" w14:textId="6478EFA5" w:rsidR="00BE534A" w:rsidRPr="00A6092F" w:rsidRDefault="00602D83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6092F">
              <w:rPr>
                <w:rFonts w:asciiTheme="majorBidi" w:eastAsia="Calibri" w:hAnsiTheme="majorBidi" w:cstheme="majorBidi"/>
                <w:sz w:val="32"/>
                <w:szCs w:val="32"/>
              </w:rPr>
              <w:t>514</w:t>
            </w:r>
          </w:p>
        </w:tc>
      </w:tr>
    </w:tbl>
    <w:p w14:paraId="3A052BB5" w14:textId="77777777" w:rsidR="00972DAE" w:rsidRPr="00A6092F" w:rsidRDefault="00972DAE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539DFC38" w14:textId="77777777" w:rsidR="00A6092F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68555064" w14:textId="77777777" w:rsidR="00A6092F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2D618CE6" w14:textId="77777777" w:rsidR="00A6092F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1773F956" w14:textId="77777777" w:rsidR="00A6092F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128C81A3" w14:textId="77777777" w:rsidR="00A6092F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040C4B53" w14:textId="77777777" w:rsidR="00A6092F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621767D6" w14:textId="77777777" w:rsidR="00A6092F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499EE55A" w14:textId="77777777" w:rsidR="00A6092F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17E292A7" w14:textId="3E1A0B45" w:rsidR="004161F4" w:rsidRPr="00F26694" w:rsidRDefault="00AC588C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F26694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1</w:t>
      </w:r>
      <w:r w:rsidR="007656F6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4</w:t>
      </w:r>
      <w:r w:rsidR="004161F4" w:rsidRPr="00F26694">
        <w:rPr>
          <w:rFonts w:asciiTheme="majorBidi" w:eastAsia="Calibri" w:hAnsiTheme="majorBidi" w:cstheme="majorBidi"/>
          <w:b/>
          <w:bCs/>
          <w:sz w:val="32"/>
          <w:szCs w:val="32"/>
        </w:rPr>
        <w:t>.</w:t>
      </w:r>
      <w:r w:rsidR="004161F4" w:rsidRPr="00F26694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4161F4" w:rsidRPr="00F2669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A20C20B" w14:textId="39BEC622" w:rsidR="00E0028F" w:rsidRPr="00F26694" w:rsidRDefault="004161F4" w:rsidP="00B25840">
      <w:pPr>
        <w:tabs>
          <w:tab w:val="clear" w:pos="227"/>
        </w:tabs>
        <w:spacing w:line="380" w:lineRule="exact"/>
        <w:ind w:left="288" w:firstLine="576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การเปลี่ยนแปลงของสินทรัพย์ภาษีเงินได้รอการตัดบัญชีสำหรับงวดสามเดือนสิ้นสุดวันที่</w:t>
      </w:r>
      <w:r w:rsidRPr="00F26694">
        <w:rPr>
          <w:rFonts w:asciiTheme="majorBidi" w:hAnsiTheme="majorBidi" w:cstheme="majorBidi"/>
          <w:sz w:val="32"/>
          <w:szCs w:val="32"/>
        </w:rPr>
        <w:t xml:space="preserve"> 31 </w:t>
      </w:r>
      <w:r w:rsidRPr="00F26694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26694">
        <w:rPr>
          <w:rFonts w:asciiTheme="majorBidi" w:hAnsiTheme="majorBidi" w:cstheme="majorBidi"/>
          <w:sz w:val="32"/>
          <w:szCs w:val="32"/>
        </w:rPr>
        <w:t xml:space="preserve"> 256</w:t>
      </w:r>
      <w:r w:rsidR="007A7A86" w:rsidRPr="00F26694">
        <w:rPr>
          <w:rFonts w:asciiTheme="majorBidi" w:hAnsiTheme="majorBidi" w:cstheme="majorBidi"/>
          <w:sz w:val="32"/>
          <w:szCs w:val="32"/>
        </w:rPr>
        <w:t>7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0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284"/>
        <w:gridCol w:w="991"/>
        <w:gridCol w:w="141"/>
        <w:gridCol w:w="1135"/>
        <w:gridCol w:w="141"/>
        <w:gridCol w:w="1277"/>
        <w:gridCol w:w="142"/>
        <w:gridCol w:w="1275"/>
      </w:tblGrid>
      <w:tr w:rsidR="007A7A86" w:rsidRPr="00A6092F" w14:paraId="0C3432A6" w14:textId="77777777" w:rsidTr="009D5C0A">
        <w:tc>
          <w:tcPr>
            <w:tcW w:w="3515" w:type="dxa"/>
          </w:tcPr>
          <w:p w14:paraId="05C114BD" w14:textId="77777777" w:rsidR="00BE2BBD" w:rsidRPr="00A6092F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8"/>
          </w:tcPr>
          <w:p w14:paraId="5B4549FC" w14:textId="77777777" w:rsidR="00BE2BBD" w:rsidRPr="00A6092F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A7A86" w:rsidRPr="00A6092F" w14:paraId="15583B89" w14:textId="77777777" w:rsidTr="009D5C0A">
        <w:tc>
          <w:tcPr>
            <w:tcW w:w="3515" w:type="dxa"/>
          </w:tcPr>
          <w:p w14:paraId="4987C593" w14:textId="77777777" w:rsidR="00BE2BBD" w:rsidRPr="00A6092F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auto"/>
            </w:tcBorders>
          </w:tcPr>
          <w:p w14:paraId="78B365E0" w14:textId="77777777" w:rsidR="00BE2BBD" w:rsidRPr="00A6092F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A7A86" w:rsidRPr="00A6092F" w14:paraId="400C90EE" w14:textId="77777777" w:rsidTr="009D5C0A">
        <w:tc>
          <w:tcPr>
            <w:tcW w:w="3515" w:type="dxa"/>
          </w:tcPr>
          <w:p w14:paraId="74F0C5AB" w14:textId="77777777" w:rsidR="00BE2BBD" w:rsidRPr="00A6092F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53DC1539" w14:textId="77777777" w:rsidR="00BE2BBD" w:rsidRPr="00A6092F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271F52" w14:textId="77777777" w:rsidR="00BE2BBD" w:rsidRPr="00A6092F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77777777" w:rsidR="00BE2BBD" w:rsidRPr="00A6092F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A28E2F" w14:textId="77777777" w:rsidR="00BE2BBD" w:rsidRPr="00A6092F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357D17" w14:textId="77777777" w:rsidR="00BE2BBD" w:rsidRPr="00A6092F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7A7A86" w:rsidRPr="00A6092F" w14:paraId="3AC735DA" w14:textId="77777777" w:rsidTr="009D5C0A">
        <w:tc>
          <w:tcPr>
            <w:tcW w:w="3515" w:type="dxa"/>
          </w:tcPr>
          <w:p w14:paraId="3D20CF6E" w14:textId="77777777" w:rsidR="00BE2BBD" w:rsidRPr="00A6092F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2EC2880D" w14:textId="77777777" w:rsidR="00BE2BBD" w:rsidRPr="00A6092F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7EA336F" w14:textId="045F9F43" w:rsidR="00BE2BBD" w:rsidRPr="00A6092F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A7A86" w:rsidRPr="00A6092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6EC42BEC" w14:textId="77777777" w:rsidR="00BE2BBD" w:rsidRPr="00A6092F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A6092F" w:rsidRDefault="00BE2BBD" w:rsidP="00F846E9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80AEF52" w14:textId="77777777" w:rsidR="00BE2BBD" w:rsidRPr="00A6092F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A6092F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D400CAF" w14:textId="77777777" w:rsidR="00BE2BBD" w:rsidRPr="00A6092F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D337973" w14:textId="7816A493" w:rsidR="00BE2BBD" w:rsidRPr="00A6092F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A7A86" w:rsidRPr="00A6092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72159" w:rsidRPr="00A6092F" w14:paraId="31FADEEF" w14:textId="77777777" w:rsidTr="009D5C0A">
        <w:tc>
          <w:tcPr>
            <w:tcW w:w="3515" w:type="dxa"/>
            <w:shd w:val="clear" w:color="auto" w:fill="auto"/>
          </w:tcPr>
          <w:p w14:paraId="0769B674" w14:textId="77777777" w:rsidR="00BE2BBD" w:rsidRPr="00A6092F" w:rsidRDefault="00BE2BBD" w:rsidP="00F8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gridSpan w:val="2"/>
          </w:tcPr>
          <w:p w14:paraId="7D8933D6" w14:textId="77777777" w:rsidR="00BE2BBD" w:rsidRPr="00A6092F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96A5AF" w14:textId="77777777" w:rsidR="00BE2BBD" w:rsidRPr="00A6092F" w:rsidRDefault="00BE2BBD" w:rsidP="00F846E9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5EF7AE" w14:textId="77777777" w:rsidR="00BE2BBD" w:rsidRPr="00A6092F" w:rsidRDefault="00BE2BBD" w:rsidP="00F846E9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507E29" w14:textId="77777777" w:rsidR="00BE2BBD" w:rsidRPr="00A6092F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604F4B0" w14:textId="77777777" w:rsidR="00BE2BBD" w:rsidRPr="00A6092F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2BDF46" w14:textId="77777777" w:rsidR="00BE2BBD" w:rsidRPr="00A6092F" w:rsidRDefault="00BE2BBD" w:rsidP="00F846E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216A62" w14:textId="77777777" w:rsidR="00BE2BBD" w:rsidRPr="00A6092F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2E520B" w:rsidRPr="00A6092F" w14:paraId="67112862" w14:textId="77777777" w:rsidTr="009D5C0A">
        <w:tc>
          <w:tcPr>
            <w:tcW w:w="3515" w:type="dxa"/>
            <w:shd w:val="clear" w:color="auto" w:fill="auto"/>
          </w:tcPr>
          <w:p w14:paraId="00474C8C" w14:textId="00297C05" w:rsidR="002E520B" w:rsidRPr="00A6092F" w:rsidRDefault="002E520B" w:rsidP="002E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gridSpan w:val="2"/>
          </w:tcPr>
          <w:p w14:paraId="4A50428B" w14:textId="1699B412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6,820</w:t>
            </w:r>
          </w:p>
        </w:tc>
        <w:tc>
          <w:tcPr>
            <w:tcW w:w="141" w:type="dxa"/>
          </w:tcPr>
          <w:p w14:paraId="0415A45F" w14:textId="77777777" w:rsidR="002E520B" w:rsidRPr="00A6092F" w:rsidRDefault="002E520B" w:rsidP="002E520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D4F7227" w14:textId="0594605C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(1,025)</w:t>
            </w:r>
          </w:p>
        </w:tc>
        <w:tc>
          <w:tcPr>
            <w:tcW w:w="141" w:type="dxa"/>
          </w:tcPr>
          <w:p w14:paraId="7BDB315C" w14:textId="77777777" w:rsidR="002E520B" w:rsidRPr="00A6092F" w:rsidRDefault="002E520B" w:rsidP="002E520B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301858B" w14:textId="0AEB7B53" w:rsidR="002E520B" w:rsidRPr="00A6092F" w:rsidRDefault="002E520B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6CE75D" w14:textId="77777777" w:rsidR="002E520B" w:rsidRPr="00A6092F" w:rsidRDefault="002E520B" w:rsidP="002E520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F4814C" w14:textId="5C3149C1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5,795</w:t>
            </w:r>
          </w:p>
        </w:tc>
      </w:tr>
      <w:tr w:rsidR="002E520B" w:rsidRPr="00A6092F" w14:paraId="755C68E9" w14:textId="77777777" w:rsidTr="008255CF">
        <w:tc>
          <w:tcPr>
            <w:tcW w:w="3799" w:type="dxa"/>
            <w:gridSpan w:val="2"/>
            <w:shd w:val="clear" w:color="auto" w:fill="auto"/>
          </w:tcPr>
          <w:p w14:paraId="6B2D520B" w14:textId="5F5F0E14" w:rsidR="002E520B" w:rsidRPr="00A6092F" w:rsidRDefault="002E520B" w:rsidP="002E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991" w:type="dxa"/>
          </w:tcPr>
          <w:p w14:paraId="44B15766" w14:textId="303ECD4B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141" w:type="dxa"/>
          </w:tcPr>
          <w:p w14:paraId="6272B101" w14:textId="77777777" w:rsidR="002E520B" w:rsidRPr="00A6092F" w:rsidRDefault="002E520B" w:rsidP="002E520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4FD621B" w14:textId="1F667D3B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141" w:type="dxa"/>
          </w:tcPr>
          <w:p w14:paraId="67A9917A" w14:textId="77777777" w:rsidR="002E520B" w:rsidRPr="00A6092F" w:rsidRDefault="002E520B" w:rsidP="002E520B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3EF632" w14:textId="06E6D3D5" w:rsidR="002E520B" w:rsidRPr="00A6092F" w:rsidRDefault="002E520B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77C630" w14:textId="77777777" w:rsidR="002E520B" w:rsidRPr="00A6092F" w:rsidRDefault="002E520B" w:rsidP="002E520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FAFA2D" w14:textId="6A6F7616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1,262</w:t>
            </w:r>
          </w:p>
        </w:tc>
      </w:tr>
      <w:tr w:rsidR="002E520B" w:rsidRPr="00A6092F" w14:paraId="5BDC9D11" w14:textId="77777777" w:rsidTr="00CB52FB">
        <w:trPr>
          <w:trHeight w:val="270"/>
        </w:trPr>
        <w:tc>
          <w:tcPr>
            <w:tcW w:w="3515" w:type="dxa"/>
            <w:shd w:val="clear" w:color="auto" w:fill="auto"/>
          </w:tcPr>
          <w:p w14:paraId="18472766" w14:textId="77777777" w:rsidR="002E520B" w:rsidRPr="00A6092F" w:rsidRDefault="002E520B" w:rsidP="002E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gridSpan w:val="2"/>
            <w:vAlign w:val="bottom"/>
          </w:tcPr>
          <w:p w14:paraId="7CBF27D4" w14:textId="73D0C6B1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10,111</w:t>
            </w:r>
          </w:p>
        </w:tc>
        <w:tc>
          <w:tcPr>
            <w:tcW w:w="141" w:type="dxa"/>
          </w:tcPr>
          <w:p w14:paraId="4C67DD8F" w14:textId="77777777" w:rsidR="002E520B" w:rsidRPr="00A6092F" w:rsidRDefault="002E520B" w:rsidP="002E520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ABA65E" w14:textId="3CA13C64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  <w:tc>
          <w:tcPr>
            <w:tcW w:w="141" w:type="dxa"/>
            <w:vAlign w:val="bottom"/>
          </w:tcPr>
          <w:p w14:paraId="1F1A41D0" w14:textId="77777777" w:rsidR="002E520B" w:rsidRPr="00A6092F" w:rsidRDefault="002E520B" w:rsidP="002E520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D5B7DFC" w14:textId="60593A17" w:rsidR="002E520B" w:rsidRPr="00A6092F" w:rsidRDefault="002E520B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9FD19F1" w14:textId="77777777" w:rsidR="002E520B" w:rsidRPr="00A6092F" w:rsidRDefault="002E520B" w:rsidP="002E520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D913E3" w14:textId="3C26C8AC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11,077</w:t>
            </w:r>
          </w:p>
        </w:tc>
      </w:tr>
      <w:tr w:rsidR="002E520B" w:rsidRPr="00A6092F" w14:paraId="461F9F13" w14:textId="77777777" w:rsidTr="00CB52FB">
        <w:trPr>
          <w:trHeight w:val="270"/>
        </w:trPr>
        <w:tc>
          <w:tcPr>
            <w:tcW w:w="3515" w:type="dxa"/>
            <w:shd w:val="clear" w:color="auto" w:fill="auto"/>
          </w:tcPr>
          <w:p w14:paraId="39827875" w14:textId="77777777" w:rsidR="002E520B" w:rsidRPr="00A6092F" w:rsidRDefault="002E520B" w:rsidP="002E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gridSpan w:val="2"/>
            <w:vAlign w:val="bottom"/>
          </w:tcPr>
          <w:p w14:paraId="5D53EDD4" w14:textId="164C3834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141" w:type="dxa"/>
          </w:tcPr>
          <w:p w14:paraId="77D7C93C" w14:textId="77777777" w:rsidR="002E520B" w:rsidRPr="00A6092F" w:rsidRDefault="002E520B" w:rsidP="002E520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50003A" w14:textId="460E5CCA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(22)</w:t>
            </w:r>
          </w:p>
        </w:tc>
        <w:tc>
          <w:tcPr>
            <w:tcW w:w="141" w:type="dxa"/>
            <w:vAlign w:val="bottom"/>
          </w:tcPr>
          <w:p w14:paraId="14258D9C" w14:textId="77777777" w:rsidR="002E520B" w:rsidRPr="00A6092F" w:rsidRDefault="002E520B" w:rsidP="002E520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FB659A8" w14:textId="5A166889" w:rsidR="002E520B" w:rsidRPr="00A6092F" w:rsidRDefault="002E520B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19A86E2" w14:textId="77777777" w:rsidR="002E520B" w:rsidRPr="00A6092F" w:rsidRDefault="002E520B" w:rsidP="002E520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354186" w14:textId="4550489B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</w:tr>
      <w:tr w:rsidR="002E520B" w:rsidRPr="00A6092F" w14:paraId="0ACCAB46" w14:textId="77777777" w:rsidTr="009D5C0A">
        <w:tc>
          <w:tcPr>
            <w:tcW w:w="3515" w:type="dxa"/>
            <w:shd w:val="clear" w:color="auto" w:fill="auto"/>
          </w:tcPr>
          <w:p w14:paraId="78F8393A" w14:textId="77777777" w:rsidR="002E520B" w:rsidRPr="00A6092F" w:rsidRDefault="002E520B" w:rsidP="002E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gridSpan w:val="2"/>
            <w:vAlign w:val="bottom"/>
          </w:tcPr>
          <w:p w14:paraId="65B8612D" w14:textId="2CE95D59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1,147</w:t>
            </w:r>
          </w:p>
        </w:tc>
        <w:tc>
          <w:tcPr>
            <w:tcW w:w="141" w:type="dxa"/>
          </w:tcPr>
          <w:p w14:paraId="6D74E5F8" w14:textId="77777777" w:rsidR="002E520B" w:rsidRPr="00A6092F" w:rsidRDefault="002E520B" w:rsidP="002E520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8A74724" w14:textId="4818776E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(53)</w:t>
            </w:r>
          </w:p>
        </w:tc>
        <w:tc>
          <w:tcPr>
            <w:tcW w:w="141" w:type="dxa"/>
          </w:tcPr>
          <w:p w14:paraId="04610739" w14:textId="77777777" w:rsidR="002E520B" w:rsidRPr="00A6092F" w:rsidRDefault="002E520B" w:rsidP="002E520B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5ED2B4" w14:textId="28B523FE" w:rsidR="002E520B" w:rsidRPr="00A6092F" w:rsidRDefault="002E520B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C5F152" w14:textId="77777777" w:rsidR="002E520B" w:rsidRPr="00A6092F" w:rsidRDefault="002E520B" w:rsidP="002E520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C7BDE3" w14:textId="38C6ECF7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1,094</w:t>
            </w:r>
          </w:p>
        </w:tc>
      </w:tr>
      <w:tr w:rsidR="002E520B" w:rsidRPr="00A6092F" w14:paraId="61A8FFC1" w14:textId="77777777" w:rsidTr="009D5C0A">
        <w:tc>
          <w:tcPr>
            <w:tcW w:w="3515" w:type="dxa"/>
            <w:shd w:val="clear" w:color="auto" w:fill="auto"/>
          </w:tcPr>
          <w:p w14:paraId="68D34F01" w14:textId="642E9687" w:rsidR="002E520B" w:rsidRPr="00A6092F" w:rsidRDefault="002E520B" w:rsidP="002E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gridSpan w:val="2"/>
          </w:tcPr>
          <w:p w14:paraId="0D8ACA82" w14:textId="65E3E297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3,153</w:t>
            </w:r>
          </w:p>
        </w:tc>
        <w:tc>
          <w:tcPr>
            <w:tcW w:w="141" w:type="dxa"/>
          </w:tcPr>
          <w:p w14:paraId="20879B58" w14:textId="77777777" w:rsidR="002E520B" w:rsidRPr="00A6092F" w:rsidRDefault="002E520B" w:rsidP="002E520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D5F48B4" w14:textId="6D6D685F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141" w:type="dxa"/>
          </w:tcPr>
          <w:p w14:paraId="1B74CAAE" w14:textId="77777777" w:rsidR="002E520B" w:rsidRPr="00A6092F" w:rsidRDefault="002E520B" w:rsidP="002E520B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02BE8" w14:textId="4832810B" w:rsidR="002E520B" w:rsidRPr="00A6092F" w:rsidRDefault="002E520B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F1540D" w14:textId="77777777" w:rsidR="002E520B" w:rsidRPr="00A6092F" w:rsidRDefault="002E520B" w:rsidP="002E520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32385C" w14:textId="647CAA1C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3,256</w:t>
            </w:r>
          </w:p>
        </w:tc>
      </w:tr>
      <w:tr w:rsidR="002E520B" w:rsidRPr="00A6092F" w14:paraId="4375B8FE" w14:textId="77777777" w:rsidTr="009D5C0A">
        <w:tc>
          <w:tcPr>
            <w:tcW w:w="3515" w:type="dxa"/>
          </w:tcPr>
          <w:p w14:paraId="2B688341" w14:textId="15F5BA29" w:rsidR="002E520B" w:rsidRPr="00A6092F" w:rsidRDefault="002E520B" w:rsidP="002E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01CEB" w14:textId="47A4E7F3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22,508</w:t>
            </w:r>
          </w:p>
        </w:tc>
        <w:tc>
          <w:tcPr>
            <w:tcW w:w="141" w:type="dxa"/>
          </w:tcPr>
          <w:p w14:paraId="44E24813" w14:textId="77777777" w:rsidR="002E520B" w:rsidRPr="00A6092F" w:rsidRDefault="002E520B" w:rsidP="002E520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7F3DF8A" w14:textId="4500308B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141" w:type="dxa"/>
          </w:tcPr>
          <w:p w14:paraId="21D3746C" w14:textId="77777777" w:rsidR="002E520B" w:rsidRPr="00A6092F" w:rsidRDefault="002E520B" w:rsidP="002E520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8260B0E" w14:textId="4E716C70" w:rsidR="002E520B" w:rsidRPr="00A6092F" w:rsidRDefault="002E520B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82FE49" w14:textId="77777777" w:rsidR="002E520B" w:rsidRPr="00A6092F" w:rsidRDefault="002E520B" w:rsidP="002E520B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622D6F" w14:textId="40A5F584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22,875</w:t>
            </w:r>
          </w:p>
        </w:tc>
      </w:tr>
      <w:tr w:rsidR="002E520B" w:rsidRPr="00A6092F" w14:paraId="0206D92F" w14:textId="77777777" w:rsidTr="00497D77">
        <w:tc>
          <w:tcPr>
            <w:tcW w:w="3515" w:type="dxa"/>
          </w:tcPr>
          <w:p w14:paraId="40F60F38" w14:textId="77777777" w:rsidR="002E520B" w:rsidRPr="00A6092F" w:rsidRDefault="002E520B" w:rsidP="002E520B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3AB2B7A1" w14:textId="77777777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3B5E9F" w14:textId="77777777" w:rsidR="002E520B" w:rsidRPr="00A6092F" w:rsidRDefault="002E520B" w:rsidP="002E520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1A9F061" w14:textId="77777777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775B07" w14:textId="77777777" w:rsidR="002E520B" w:rsidRPr="00A6092F" w:rsidRDefault="002E520B" w:rsidP="002E520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0EC18AC" w14:textId="77777777" w:rsidR="002E520B" w:rsidRPr="00A6092F" w:rsidRDefault="002E520B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B70E7" w14:textId="77777777" w:rsidR="002E520B" w:rsidRPr="00A6092F" w:rsidRDefault="002E520B" w:rsidP="002E520B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A70F67" w14:textId="17FFB8CB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520B" w:rsidRPr="00A6092F" w14:paraId="79FB9B83" w14:textId="77777777" w:rsidTr="00497D77">
        <w:tc>
          <w:tcPr>
            <w:tcW w:w="3515" w:type="dxa"/>
            <w:shd w:val="clear" w:color="auto" w:fill="auto"/>
          </w:tcPr>
          <w:p w14:paraId="5BC68FCD" w14:textId="77777777" w:rsidR="002E520B" w:rsidRPr="00A6092F" w:rsidRDefault="002E520B" w:rsidP="002E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  <w:gridSpan w:val="2"/>
          </w:tcPr>
          <w:p w14:paraId="6B87A05C" w14:textId="2DD9F557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  <w:tc>
          <w:tcPr>
            <w:tcW w:w="141" w:type="dxa"/>
          </w:tcPr>
          <w:p w14:paraId="4D1FE80D" w14:textId="77777777" w:rsidR="002E520B" w:rsidRPr="00A6092F" w:rsidRDefault="002E520B" w:rsidP="002E520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C1613A9" w14:textId="43D3635E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(662)</w:t>
            </w:r>
          </w:p>
        </w:tc>
        <w:tc>
          <w:tcPr>
            <w:tcW w:w="141" w:type="dxa"/>
          </w:tcPr>
          <w:p w14:paraId="55FD2B89" w14:textId="77777777" w:rsidR="002E520B" w:rsidRPr="00A6092F" w:rsidRDefault="002E520B" w:rsidP="002E520B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C7C0B3F" w14:textId="415810F0" w:rsidR="002E520B" w:rsidRPr="00A6092F" w:rsidRDefault="002E520B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DC85FFA" w14:textId="77777777" w:rsidR="002E520B" w:rsidRPr="00A6092F" w:rsidRDefault="002E520B" w:rsidP="002E520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16EFD5" w14:textId="746A0DB9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(83)</w:t>
            </w:r>
          </w:p>
        </w:tc>
      </w:tr>
      <w:tr w:rsidR="002E520B" w:rsidRPr="00A6092F" w14:paraId="744F27CD" w14:textId="77777777" w:rsidTr="00497D77">
        <w:tc>
          <w:tcPr>
            <w:tcW w:w="3515" w:type="dxa"/>
            <w:shd w:val="clear" w:color="auto" w:fill="auto"/>
          </w:tcPr>
          <w:p w14:paraId="4BAEBCE3" w14:textId="77777777" w:rsidR="002E520B" w:rsidRPr="00A6092F" w:rsidRDefault="002E520B" w:rsidP="002E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91285C" w14:textId="2D8D262F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  <w:tc>
          <w:tcPr>
            <w:tcW w:w="141" w:type="dxa"/>
          </w:tcPr>
          <w:p w14:paraId="20C6075F" w14:textId="77777777" w:rsidR="002E520B" w:rsidRPr="00A6092F" w:rsidRDefault="002E520B" w:rsidP="002E520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1598F5" w14:textId="315BB34D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(662)</w:t>
            </w:r>
          </w:p>
        </w:tc>
        <w:tc>
          <w:tcPr>
            <w:tcW w:w="141" w:type="dxa"/>
          </w:tcPr>
          <w:p w14:paraId="1F99D9DB" w14:textId="77777777" w:rsidR="002E520B" w:rsidRPr="00A6092F" w:rsidRDefault="002E520B" w:rsidP="002E520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C475AC8" w14:textId="39FF8A36" w:rsidR="002E520B" w:rsidRPr="00A6092F" w:rsidRDefault="002E520B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8729BA7" w14:textId="77777777" w:rsidR="002E520B" w:rsidRPr="00A6092F" w:rsidRDefault="002E520B" w:rsidP="002E520B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FCA05D9" w14:textId="7366C329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(83)</w:t>
            </w:r>
          </w:p>
        </w:tc>
      </w:tr>
      <w:tr w:rsidR="002E520B" w:rsidRPr="00A6092F" w14:paraId="33046209" w14:textId="77777777" w:rsidTr="00497D77">
        <w:tc>
          <w:tcPr>
            <w:tcW w:w="3515" w:type="dxa"/>
            <w:shd w:val="clear" w:color="auto" w:fill="auto"/>
          </w:tcPr>
          <w:p w14:paraId="1BB6D8BD" w14:textId="77777777" w:rsidR="002E520B" w:rsidRPr="00A6092F" w:rsidRDefault="002E520B" w:rsidP="002E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0A5887A" w14:textId="63ACF421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23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>,087</w:t>
            </w:r>
          </w:p>
        </w:tc>
        <w:tc>
          <w:tcPr>
            <w:tcW w:w="141" w:type="dxa"/>
          </w:tcPr>
          <w:p w14:paraId="79718489" w14:textId="77777777" w:rsidR="002E520B" w:rsidRPr="00A6092F" w:rsidRDefault="002E520B" w:rsidP="002E520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2F68245" w14:textId="7FE9569F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(295)</w:t>
            </w:r>
          </w:p>
        </w:tc>
        <w:tc>
          <w:tcPr>
            <w:tcW w:w="141" w:type="dxa"/>
          </w:tcPr>
          <w:p w14:paraId="15F04658" w14:textId="77777777" w:rsidR="002E520B" w:rsidRPr="00A6092F" w:rsidRDefault="002E520B" w:rsidP="002E520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DC75711" w14:textId="364A8CF9" w:rsidR="002E520B" w:rsidRPr="00A6092F" w:rsidRDefault="002E520B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63EA63" w14:textId="77777777" w:rsidR="002E520B" w:rsidRPr="00A6092F" w:rsidRDefault="002E520B" w:rsidP="002E520B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23AF2E" w14:textId="3F0A4A3F" w:rsidR="002E520B" w:rsidRPr="00A6092F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22,792</w:t>
            </w:r>
          </w:p>
        </w:tc>
      </w:tr>
      <w:tr w:rsidR="00BD193E" w:rsidRPr="00A6092F" w14:paraId="4FD0906D" w14:textId="77777777" w:rsidTr="006C0AE3">
        <w:tc>
          <w:tcPr>
            <w:tcW w:w="3515" w:type="dxa"/>
          </w:tcPr>
          <w:p w14:paraId="07B4A59B" w14:textId="77777777" w:rsidR="00BD193E" w:rsidRPr="00A6092F" w:rsidRDefault="00BD193E" w:rsidP="00BD193E">
            <w:pPr>
              <w:spacing w:line="300" w:lineRule="exact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5386" w:type="dxa"/>
            <w:gridSpan w:val="8"/>
          </w:tcPr>
          <w:p w14:paraId="3841CFE0" w14:textId="77777777" w:rsidR="00BD193E" w:rsidRPr="00A6092F" w:rsidRDefault="00BD193E" w:rsidP="00BD193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BD193E" w:rsidRPr="00A6092F" w14:paraId="3029BFDB" w14:textId="77777777" w:rsidTr="006C0AE3">
        <w:tc>
          <w:tcPr>
            <w:tcW w:w="3515" w:type="dxa"/>
          </w:tcPr>
          <w:p w14:paraId="6FDEBF45" w14:textId="62C3DC9F" w:rsidR="00BD193E" w:rsidRPr="00A6092F" w:rsidRDefault="006F2F11" w:rsidP="00BD19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sz w:val="24"/>
                <w:szCs w:val="24"/>
              </w:rPr>
              <w:br w:type="page"/>
            </w:r>
          </w:p>
        </w:tc>
        <w:tc>
          <w:tcPr>
            <w:tcW w:w="5386" w:type="dxa"/>
            <w:gridSpan w:val="8"/>
          </w:tcPr>
          <w:p w14:paraId="4F5CA4C4" w14:textId="77777777" w:rsidR="00BD193E" w:rsidRPr="00A6092F" w:rsidRDefault="00BD193E" w:rsidP="00BD193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D193E" w:rsidRPr="00A6092F" w14:paraId="2EC8B121" w14:textId="77777777" w:rsidTr="006C0AE3">
        <w:tc>
          <w:tcPr>
            <w:tcW w:w="3515" w:type="dxa"/>
          </w:tcPr>
          <w:p w14:paraId="4CB2076E" w14:textId="77777777" w:rsidR="00BD193E" w:rsidRPr="00A6092F" w:rsidRDefault="00BD193E" w:rsidP="00BD19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auto"/>
            </w:tcBorders>
          </w:tcPr>
          <w:p w14:paraId="64D3DCC0" w14:textId="77777777" w:rsidR="00BD193E" w:rsidRPr="00A6092F" w:rsidRDefault="00BD193E" w:rsidP="00BD193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D193E" w:rsidRPr="00A6092F" w14:paraId="77171C90" w14:textId="77777777" w:rsidTr="006C0AE3">
        <w:tc>
          <w:tcPr>
            <w:tcW w:w="3515" w:type="dxa"/>
          </w:tcPr>
          <w:p w14:paraId="644010BC" w14:textId="77777777" w:rsidR="00BD193E" w:rsidRPr="00A6092F" w:rsidRDefault="00BD193E" w:rsidP="00BD19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08CEDCA9" w14:textId="77777777" w:rsidR="00BD193E" w:rsidRPr="00A6092F" w:rsidRDefault="00BD193E" w:rsidP="00BD193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F3E324" w14:textId="77777777" w:rsidR="00BD193E" w:rsidRPr="00A6092F" w:rsidRDefault="00BD193E" w:rsidP="00BD19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77777777" w:rsidR="00BD193E" w:rsidRPr="00A6092F" w:rsidRDefault="00BD193E" w:rsidP="00BD193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4B03ED" w14:textId="77777777" w:rsidR="00BD193E" w:rsidRPr="00A6092F" w:rsidRDefault="00BD193E" w:rsidP="00BD19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E27E60" w14:textId="77777777" w:rsidR="00BD193E" w:rsidRPr="00A6092F" w:rsidRDefault="00BD193E" w:rsidP="00BD193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BD193E" w:rsidRPr="00A6092F" w14:paraId="66DEF5CF" w14:textId="77777777" w:rsidTr="006C0AE3">
        <w:tc>
          <w:tcPr>
            <w:tcW w:w="3515" w:type="dxa"/>
          </w:tcPr>
          <w:p w14:paraId="4CAFAB89" w14:textId="77777777" w:rsidR="00BD193E" w:rsidRPr="00A6092F" w:rsidRDefault="00BD193E" w:rsidP="00BD19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0A547DEA" w14:textId="77777777" w:rsidR="00BD193E" w:rsidRPr="00A6092F" w:rsidRDefault="00BD193E" w:rsidP="00BD19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66F36FF" w14:textId="163E85E9" w:rsidR="00BD193E" w:rsidRPr="00A6092F" w:rsidRDefault="00BD193E" w:rsidP="00BD19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539DCF4B" w14:textId="77777777" w:rsidR="00BD193E" w:rsidRPr="00A6092F" w:rsidRDefault="00BD193E" w:rsidP="00BD193E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BD193E" w:rsidRPr="00A6092F" w:rsidRDefault="00BD193E" w:rsidP="00BD193E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1F1C8C7" w14:textId="77777777" w:rsidR="00BD193E" w:rsidRPr="00A6092F" w:rsidRDefault="00BD193E" w:rsidP="00BD19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BD193E" w:rsidRPr="00A6092F" w:rsidRDefault="00BD193E" w:rsidP="00BD19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8B351EC" w14:textId="77777777" w:rsidR="00BD193E" w:rsidRPr="00A6092F" w:rsidRDefault="00BD193E" w:rsidP="00BD19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25A8CFA" w14:textId="6A8EA219" w:rsidR="00BD193E" w:rsidRPr="00A6092F" w:rsidRDefault="00BD193E" w:rsidP="00BD193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BD193E" w:rsidRPr="00A6092F" w14:paraId="753A7ECA" w14:textId="77777777" w:rsidTr="006C0AE3">
        <w:tc>
          <w:tcPr>
            <w:tcW w:w="3515" w:type="dxa"/>
            <w:shd w:val="clear" w:color="auto" w:fill="auto"/>
          </w:tcPr>
          <w:p w14:paraId="1288FFBD" w14:textId="77777777" w:rsidR="00BD193E" w:rsidRPr="00A6092F" w:rsidRDefault="00BD193E" w:rsidP="00BD1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gridSpan w:val="2"/>
          </w:tcPr>
          <w:p w14:paraId="2CC7B19B" w14:textId="77777777" w:rsidR="00BD193E" w:rsidRPr="00A6092F" w:rsidRDefault="00BD193E" w:rsidP="00BD193E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F546C7" w14:textId="77777777" w:rsidR="00BD193E" w:rsidRPr="00A6092F" w:rsidRDefault="00BD193E" w:rsidP="00BD193E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3A8EDFF" w14:textId="77777777" w:rsidR="00BD193E" w:rsidRPr="00A6092F" w:rsidRDefault="00BD193E" w:rsidP="00BD193E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BF4833" w14:textId="77777777" w:rsidR="00BD193E" w:rsidRPr="00A6092F" w:rsidRDefault="00BD193E" w:rsidP="00BD193E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418A0A" w14:textId="77777777" w:rsidR="00BD193E" w:rsidRPr="00A6092F" w:rsidRDefault="00BD193E" w:rsidP="00BD193E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59A6B5" w14:textId="77777777" w:rsidR="00BD193E" w:rsidRPr="00A6092F" w:rsidRDefault="00BD193E" w:rsidP="00BD193E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4A5D3802" w14:textId="77777777" w:rsidR="00BD193E" w:rsidRPr="00A6092F" w:rsidRDefault="00BD193E" w:rsidP="00BD193E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697113" w:rsidRPr="00A6092F" w14:paraId="0A132333" w14:textId="77777777" w:rsidTr="006C0AE3">
        <w:tc>
          <w:tcPr>
            <w:tcW w:w="3515" w:type="dxa"/>
            <w:shd w:val="clear" w:color="auto" w:fill="auto"/>
          </w:tcPr>
          <w:p w14:paraId="601EF1F5" w14:textId="15DFF21E" w:rsidR="00697113" w:rsidRPr="00A6092F" w:rsidRDefault="00697113" w:rsidP="0069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gridSpan w:val="2"/>
          </w:tcPr>
          <w:p w14:paraId="1E353779" w14:textId="5C6C4DC3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2,821</w:t>
            </w:r>
          </w:p>
        </w:tc>
        <w:tc>
          <w:tcPr>
            <w:tcW w:w="141" w:type="dxa"/>
          </w:tcPr>
          <w:p w14:paraId="7A9DCCE8" w14:textId="77777777" w:rsidR="00697113" w:rsidRPr="00A6092F" w:rsidRDefault="00697113" w:rsidP="006971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2CAEA14" w14:textId="3B5D3610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(357)</w:t>
            </w:r>
          </w:p>
        </w:tc>
        <w:tc>
          <w:tcPr>
            <w:tcW w:w="141" w:type="dxa"/>
          </w:tcPr>
          <w:p w14:paraId="0D82B63E" w14:textId="77777777" w:rsidR="00697113" w:rsidRPr="00A6092F" w:rsidRDefault="00697113" w:rsidP="0069711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62C1B" w14:textId="1A82468F" w:rsidR="00697113" w:rsidRPr="00A6092F" w:rsidRDefault="00697113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E2701DF" w14:textId="77777777" w:rsidR="00697113" w:rsidRPr="00A6092F" w:rsidRDefault="00697113" w:rsidP="0069711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597F775D" w14:textId="5241B6E0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 xml:space="preserve"> 2,464 </w:t>
            </w:r>
          </w:p>
        </w:tc>
      </w:tr>
      <w:tr w:rsidR="00697113" w:rsidRPr="00A6092F" w14:paraId="5808D950" w14:textId="77777777" w:rsidTr="006C0AE3">
        <w:trPr>
          <w:trHeight w:val="270"/>
        </w:trPr>
        <w:tc>
          <w:tcPr>
            <w:tcW w:w="3515" w:type="dxa"/>
            <w:shd w:val="clear" w:color="auto" w:fill="auto"/>
          </w:tcPr>
          <w:p w14:paraId="73B1053D" w14:textId="5348EB2C" w:rsidR="00697113" w:rsidRPr="00A6092F" w:rsidRDefault="00697113" w:rsidP="0069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gridSpan w:val="2"/>
            <w:vAlign w:val="bottom"/>
          </w:tcPr>
          <w:p w14:paraId="6922FAFB" w14:textId="4C75E1FA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4,244</w:t>
            </w:r>
          </w:p>
        </w:tc>
        <w:tc>
          <w:tcPr>
            <w:tcW w:w="141" w:type="dxa"/>
          </w:tcPr>
          <w:p w14:paraId="7E0358E7" w14:textId="77777777" w:rsidR="00697113" w:rsidRPr="00A6092F" w:rsidRDefault="00697113" w:rsidP="006971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176A16F" w14:textId="5F6BD255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EA68CF" w:rsidRPr="00A6092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1F1C018F" w14:textId="77777777" w:rsidR="00697113" w:rsidRPr="00A6092F" w:rsidRDefault="00697113" w:rsidP="006971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748373" w14:textId="0C4C2470" w:rsidR="00697113" w:rsidRPr="00A6092F" w:rsidRDefault="00697113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E3849A" w14:textId="77777777" w:rsidR="00697113" w:rsidRPr="00A6092F" w:rsidRDefault="00697113" w:rsidP="006971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13630022" w14:textId="3E11A35D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 xml:space="preserve"> 4,422 </w:t>
            </w:r>
          </w:p>
        </w:tc>
      </w:tr>
      <w:tr w:rsidR="00697113" w:rsidRPr="00A6092F" w14:paraId="75B0213E" w14:textId="77777777" w:rsidTr="006C0AE3">
        <w:trPr>
          <w:trHeight w:val="270"/>
        </w:trPr>
        <w:tc>
          <w:tcPr>
            <w:tcW w:w="3515" w:type="dxa"/>
            <w:shd w:val="clear" w:color="auto" w:fill="auto"/>
          </w:tcPr>
          <w:p w14:paraId="6685BE68" w14:textId="61C50BB4" w:rsidR="00697113" w:rsidRPr="00A6092F" w:rsidRDefault="00697113" w:rsidP="0069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gridSpan w:val="2"/>
            <w:vAlign w:val="bottom"/>
          </w:tcPr>
          <w:p w14:paraId="33E68EA6" w14:textId="68B45085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141" w:type="dxa"/>
          </w:tcPr>
          <w:p w14:paraId="2EFB3B3D" w14:textId="77777777" w:rsidR="00697113" w:rsidRPr="00A6092F" w:rsidRDefault="00697113" w:rsidP="006971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71C7131" w14:textId="62E686B0" w:rsidR="00697113" w:rsidRPr="00A6092F" w:rsidRDefault="00697113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92F636F" w14:textId="77777777" w:rsidR="00697113" w:rsidRPr="00A6092F" w:rsidRDefault="00697113" w:rsidP="006971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A064BE7" w14:textId="601E8FC9" w:rsidR="00697113" w:rsidRPr="00A6092F" w:rsidRDefault="00697113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9AA7B2" w14:textId="77777777" w:rsidR="00697113" w:rsidRPr="00A6092F" w:rsidRDefault="00697113" w:rsidP="006971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3E203C25" w14:textId="53D98B4D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</w:tr>
      <w:tr w:rsidR="00697113" w:rsidRPr="00A6092F" w14:paraId="0B98A198" w14:textId="77777777" w:rsidTr="006C0AE3">
        <w:tc>
          <w:tcPr>
            <w:tcW w:w="3515" w:type="dxa"/>
            <w:shd w:val="clear" w:color="auto" w:fill="auto"/>
          </w:tcPr>
          <w:p w14:paraId="64D0BB11" w14:textId="13ABA77E" w:rsidR="00697113" w:rsidRPr="00A6092F" w:rsidRDefault="00697113" w:rsidP="0069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gridSpan w:val="2"/>
            <w:vAlign w:val="bottom"/>
          </w:tcPr>
          <w:p w14:paraId="36A57370" w14:textId="5F52D0DA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877</w:t>
            </w:r>
          </w:p>
        </w:tc>
        <w:tc>
          <w:tcPr>
            <w:tcW w:w="141" w:type="dxa"/>
          </w:tcPr>
          <w:p w14:paraId="044A579F" w14:textId="77777777" w:rsidR="00697113" w:rsidRPr="00A6092F" w:rsidRDefault="00697113" w:rsidP="006971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1030A0" w14:textId="58B84C4E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(68)</w:t>
            </w:r>
          </w:p>
        </w:tc>
        <w:tc>
          <w:tcPr>
            <w:tcW w:w="141" w:type="dxa"/>
          </w:tcPr>
          <w:p w14:paraId="0F263701" w14:textId="77777777" w:rsidR="00697113" w:rsidRPr="00A6092F" w:rsidRDefault="00697113" w:rsidP="0069711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818E2C7" w14:textId="0F7F0D94" w:rsidR="00697113" w:rsidRPr="00A6092F" w:rsidRDefault="00697113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DC0B5B8" w14:textId="77777777" w:rsidR="00697113" w:rsidRPr="00A6092F" w:rsidRDefault="00697113" w:rsidP="0069711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65085458" w14:textId="0CEE1091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</w:tr>
      <w:tr w:rsidR="00697113" w:rsidRPr="00A6092F" w14:paraId="59888531" w14:textId="77777777" w:rsidTr="00AE769F">
        <w:tc>
          <w:tcPr>
            <w:tcW w:w="3515" w:type="dxa"/>
            <w:shd w:val="clear" w:color="auto" w:fill="auto"/>
          </w:tcPr>
          <w:p w14:paraId="65E949AF" w14:textId="6A31CF42" w:rsidR="00697113" w:rsidRPr="00A6092F" w:rsidRDefault="00697113" w:rsidP="0069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vAlign w:val="bottom"/>
          </w:tcPr>
          <w:p w14:paraId="41BCAA19" w14:textId="7A27DB83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2,920</w:t>
            </w:r>
          </w:p>
        </w:tc>
        <w:tc>
          <w:tcPr>
            <w:tcW w:w="141" w:type="dxa"/>
          </w:tcPr>
          <w:p w14:paraId="7DD64DA8" w14:textId="77777777" w:rsidR="00697113" w:rsidRPr="00A6092F" w:rsidRDefault="00697113" w:rsidP="006971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6E184D" w14:textId="27695920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141" w:type="dxa"/>
          </w:tcPr>
          <w:p w14:paraId="17A6F59A" w14:textId="77777777" w:rsidR="00697113" w:rsidRPr="00A6092F" w:rsidRDefault="00697113" w:rsidP="0069711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B28CE30" w14:textId="1838AE66" w:rsidR="00697113" w:rsidRPr="00A6092F" w:rsidRDefault="00697113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77AFEF2" w14:textId="77777777" w:rsidR="00697113" w:rsidRPr="00A6092F" w:rsidRDefault="00697113" w:rsidP="006971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937F53" w14:textId="5882A3CC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2,997</w:t>
            </w:r>
          </w:p>
        </w:tc>
      </w:tr>
      <w:tr w:rsidR="00697113" w:rsidRPr="00A6092F" w14:paraId="5435760E" w14:textId="77777777" w:rsidTr="00AE769F">
        <w:tc>
          <w:tcPr>
            <w:tcW w:w="3515" w:type="dxa"/>
          </w:tcPr>
          <w:p w14:paraId="656A9452" w14:textId="410A8998" w:rsidR="00697113" w:rsidRPr="00A6092F" w:rsidRDefault="00697113" w:rsidP="0069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C900BB" w14:textId="003BFC09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11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>,180</w:t>
            </w:r>
          </w:p>
        </w:tc>
        <w:tc>
          <w:tcPr>
            <w:tcW w:w="141" w:type="dxa"/>
          </w:tcPr>
          <w:p w14:paraId="6E2DD1D5" w14:textId="77777777" w:rsidR="00697113" w:rsidRPr="00A6092F" w:rsidRDefault="00697113" w:rsidP="006971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ED7D8A7" w14:textId="07EA009D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A68CF" w:rsidRPr="00A6092F">
              <w:rPr>
                <w:rFonts w:asciiTheme="majorBidi" w:hAnsiTheme="majorBidi" w:cstheme="majorBidi"/>
                <w:sz w:val="24"/>
                <w:szCs w:val="24"/>
              </w:rPr>
              <w:t>70)</w:t>
            </w:r>
          </w:p>
        </w:tc>
        <w:tc>
          <w:tcPr>
            <w:tcW w:w="141" w:type="dxa"/>
          </w:tcPr>
          <w:p w14:paraId="699F7DAB" w14:textId="77777777" w:rsidR="00697113" w:rsidRPr="00A6092F" w:rsidRDefault="00697113" w:rsidP="006971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6A504D4" w14:textId="51874B68" w:rsidR="00697113" w:rsidRPr="00A6092F" w:rsidRDefault="00697113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3B70E96" w14:textId="77777777" w:rsidR="00697113" w:rsidRPr="00A6092F" w:rsidRDefault="00697113" w:rsidP="0069711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0B7549A" w14:textId="42FAD011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11,010</w:t>
            </w:r>
          </w:p>
        </w:tc>
      </w:tr>
      <w:tr w:rsidR="00697113" w:rsidRPr="00A6092F" w14:paraId="2E68445A" w14:textId="77777777" w:rsidTr="00AE769F">
        <w:tc>
          <w:tcPr>
            <w:tcW w:w="3515" w:type="dxa"/>
          </w:tcPr>
          <w:p w14:paraId="4204EA93" w14:textId="03F93E3D" w:rsidR="00697113" w:rsidRPr="00A6092F" w:rsidRDefault="00697113" w:rsidP="00697113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51A7ED0E" w14:textId="77777777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3E2241" w14:textId="77777777" w:rsidR="00697113" w:rsidRPr="00A6092F" w:rsidRDefault="00697113" w:rsidP="006971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4B4EE3C" w14:textId="77777777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24265F" w14:textId="77777777" w:rsidR="00697113" w:rsidRPr="00A6092F" w:rsidRDefault="00697113" w:rsidP="006971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1E0FBA8" w14:textId="77777777" w:rsidR="00697113" w:rsidRPr="00A6092F" w:rsidRDefault="00697113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231A4B" w14:textId="77777777" w:rsidR="00697113" w:rsidRPr="00A6092F" w:rsidRDefault="00697113" w:rsidP="0069711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0B4AD48" w14:textId="77777777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7113" w:rsidRPr="00A6092F" w14:paraId="685F7A28" w14:textId="77777777" w:rsidTr="00497D77">
        <w:tc>
          <w:tcPr>
            <w:tcW w:w="3515" w:type="dxa"/>
            <w:shd w:val="clear" w:color="auto" w:fill="auto"/>
          </w:tcPr>
          <w:p w14:paraId="27E0F68F" w14:textId="77777777" w:rsidR="00697113" w:rsidRPr="00A6092F" w:rsidRDefault="00697113" w:rsidP="0069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  <w:gridSpan w:val="2"/>
          </w:tcPr>
          <w:p w14:paraId="7C5FA5C9" w14:textId="23FCABDA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579</w:t>
            </w:r>
          </w:p>
        </w:tc>
        <w:tc>
          <w:tcPr>
            <w:tcW w:w="141" w:type="dxa"/>
          </w:tcPr>
          <w:p w14:paraId="7C68080D" w14:textId="77777777" w:rsidR="00697113" w:rsidRPr="00A6092F" w:rsidRDefault="00697113" w:rsidP="006971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09DAA0" w14:textId="25FE107A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(662)</w:t>
            </w:r>
          </w:p>
        </w:tc>
        <w:tc>
          <w:tcPr>
            <w:tcW w:w="141" w:type="dxa"/>
          </w:tcPr>
          <w:p w14:paraId="1B15085D" w14:textId="77777777" w:rsidR="00697113" w:rsidRPr="00A6092F" w:rsidRDefault="00697113" w:rsidP="0069711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EEA244" w14:textId="65B061D9" w:rsidR="00697113" w:rsidRPr="00A6092F" w:rsidRDefault="00697113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DD3D34F" w14:textId="77777777" w:rsidR="00697113" w:rsidRPr="00A6092F" w:rsidRDefault="00697113" w:rsidP="0069711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325E57EA" w14:textId="4787FF38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(83)</w:t>
            </w:r>
          </w:p>
        </w:tc>
      </w:tr>
      <w:tr w:rsidR="001E5A87" w:rsidRPr="00A6092F" w14:paraId="6D3697ED" w14:textId="77777777" w:rsidTr="00AE769F">
        <w:tc>
          <w:tcPr>
            <w:tcW w:w="3515" w:type="dxa"/>
            <w:shd w:val="clear" w:color="auto" w:fill="auto"/>
          </w:tcPr>
          <w:p w14:paraId="21A52572" w14:textId="77777777" w:rsidR="001E5A87" w:rsidRPr="00A6092F" w:rsidRDefault="001E5A87" w:rsidP="001E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579A50BE" w14:textId="1565AD18" w:rsidR="001E5A87" w:rsidRPr="00A6092F" w:rsidRDefault="001E5A87" w:rsidP="001E5A8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6186A0E" w14:textId="77777777" w:rsidR="001E5A87" w:rsidRPr="00A6092F" w:rsidRDefault="001E5A87" w:rsidP="001E5A87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1A97D8C" w14:textId="2D27EBEA" w:rsidR="001E5A87" w:rsidRPr="00A6092F" w:rsidRDefault="001E5A87" w:rsidP="001E5A8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 w:hint="cs"/>
                <w:sz w:val="24"/>
                <w:szCs w:val="24"/>
                <w:cs/>
              </w:rPr>
              <w:t>266</w:t>
            </w:r>
          </w:p>
        </w:tc>
        <w:tc>
          <w:tcPr>
            <w:tcW w:w="141" w:type="dxa"/>
          </w:tcPr>
          <w:p w14:paraId="5E420AE5" w14:textId="77777777" w:rsidR="001E5A87" w:rsidRPr="00A6092F" w:rsidRDefault="001E5A87" w:rsidP="001E5A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6A8E563" w14:textId="3AA6AACF" w:rsidR="001E5A87" w:rsidRPr="00A6092F" w:rsidRDefault="001E5A87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874BF03" w14:textId="77777777" w:rsidR="001E5A87" w:rsidRPr="00A6092F" w:rsidRDefault="001E5A87" w:rsidP="001E5A87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D0AAD5" w14:textId="11A352B9" w:rsidR="001E5A87" w:rsidRPr="00A6092F" w:rsidRDefault="001E5A87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97113" w:rsidRPr="00A6092F" w14:paraId="6EED3836" w14:textId="77777777" w:rsidTr="00AE769F">
        <w:tc>
          <w:tcPr>
            <w:tcW w:w="3515" w:type="dxa"/>
            <w:shd w:val="clear" w:color="auto" w:fill="auto"/>
          </w:tcPr>
          <w:p w14:paraId="70EDE1CF" w14:textId="6FD5071B" w:rsidR="00697113" w:rsidRPr="00A6092F" w:rsidRDefault="00697113" w:rsidP="0069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FCA2EE" w14:textId="00E8D7CC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141" w:type="dxa"/>
          </w:tcPr>
          <w:p w14:paraId="2703717C" w14:textId="77777777" w:rsidR="00697113" w:rsidRPr="00A6092F" w:rsidRDefault="00697113" w:rsidP="006971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A25609D" w14:textId="7FF46267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E5A87" w:rsidRPr="00A6092F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6F83437" w14:textId="77777777" w:rsidR="00697113" w:rsidRPr="00A6092F" w:rsidRDefault="00697113" w:rsidP="006971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AF7D8E7" w14:textId="26F3A40A" w:rsidR="00697113" w:rsidRPr="00A6092F" w:rsidRDefault="00697113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148F53B" w14:textId="77777777" w:rsidR="00697113" w:rsidRPr="00A6092F" w:rsidRDefault="00697113" w:rsidP="0069711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6F48DB6" w14:textId="78879331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E5A87" w:rsidRPr="00A6092F">
              <w:rPr>
                <w:rFonts w:asciiTheme="majorBidi" w:hAnsiTheme="majorBidi" w:cstheme="majorBidi" w:hint="cs"/>
                <w:sz w:val="24"/>
                <w:szCs w:val="24"/>
                <w:cs/>
              </w:rPr>
              <w:t>83</w:t>
            </w: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697113" w:rsidRPr="00A6092F" w14:paraId="3FC22023" w14:textId="77777777" w:rsidTr="00AE769F">
        <w:tc>
          <w:tcPr>
            <w:tcW w:w="3515" w:type="dxa"/>
            <w:shd w:val="clear" w:color="auto" w:fill="auto"/>
          </w:tcPr>
          <w:p w14:paraId="411F0D48" w14:textId="6DF54551" w:rsidR="00697113" w:rsidRPr="00A6092F" w:rsidRDefault="00697113" w:rsidP="0069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F4D4BD6" w14:textId="39EF5C67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11,493</w:t>
            </w:r>
          </w:p>
        </w:tc>
        <w:tc>
          <w:tcPr>
            <w:tcW w:w="141" w:type="dxa"/>
          </w:tcPr>
          <w:p w14:paraId="336331ED" w14:textId="77777777" w:rsidR="00697113" w:rsidRPr="00A6092F" w:rsidRDefault="00697113" w:rsidP="006971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F7F1B20" w14:textId="24301916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E5A87" w:rsidRPr="00A6092F">
              <w:rPr>
                <w:rFonts w:asciiTheme="majorBidi" w:hAnsiTheme="majorBidi" w:cstheme="majorBidi"/>
                <w:sz w:val="24"/>
                <w:szCs w:val="24"/>
              </w:rPr>
              <w:t>566</w:t>
            </w:r>
            <w:r w:rsidRPr="00A609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A408626" w14:textId="77777777" w:rsidR="00697113" w:rsidRPr="00A6092F" w:rsidRDefault="00697113" w:rsidP="006971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8672C75" w14:textId="6BE8C921" w:rsidR="00697113" w:rsidRPr="00A6092F" w:rsidRDefault="00697113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9215761" w14:textId="77777777" w:rsidR="00697113" w:rsidRPr="00A6092F" w:rsidRDefault="00697113" w:rsidP="0069711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F21D3AB" w14:textId="0AFAB862" w:rsidR="00697113" w:rsidRPr="00A6092F" w:rsidRDefault="00697113" w:rsidP="006971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6092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E5A87" w:rsidRPr="00A6092F">
              <w:rPr>
                <w:rFonts w:asciiTheme="majorBidi" w:hAnsiTheme="majorBidi" w:cstheme="majorBidi"/>
                <w:sz w:val="24"/>
                <w:szCs w:val="24"/>
              </w:rPr>
              <w:t>,927</w:t>
            </w:r>
          </w:p>
        </w:tc>
      </w:tr>
    </w:tbl>
    <w:p w14:paraId="24BA8C86" w14:textId="77777777" w:rsidR="006C0AE3" w:rsidRDefault="006C0AE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72D6739E" w14:textId="77777777" w:rsidR="002F34CD" w:rsidRPr="00F26694" w:rsidRDefault="002F34CD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4870DC75" w14:textId="28192616" w:rsidR="00FD3B83" w:rsidRPr="00F26694" w:rsidRDefault="00FD3B83" w:rsidP="00844DFE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F34CD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0C52" w:rsidRPr="00F2669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CC65816" w14:textId="77777777" w:rsidR="00FD3B83" w:rsidRPr="00F26694" w:rsidRDefault="00FD3B83" w:rsidP="00844D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BD193E" w:rsidRPr="00D83E6B" w14:paraId="028A3DAF" w14:textId="77777777" w:rsidTr="00287662">
        <w:tc>
          <w:tcPr>
            <w:tcW w:w="3457" w:type="dxa"/>
          </w:tcPr>
          <w:p w14:paraId="502E06D4" w14:textId="77777777" w:rsidR="00FD3B83" w:rsidRPr="00D83E6B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10C8CDC2" w14:textId="77777777" w:rsidR="00FD3B83" w:rsidRPr="00D83E6B" w:rsidRDefault="00FD3B83" w:rsidP="00D83E6B">
            <w:pPr>
              <w:tabs>
                <w:tab w:val="clear" w:pos="258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D193E" w:rsidRPr="00D83E6B" w14:paraId="5D4816CE" w14:textId="77777777" w:rsidTr="00287662">
        <w:tc>
          <w:tcPr>
            <w:tcW w:w="3457" w:type="dxa"/>
          </w:tcPr>
          <w:p w14:paraId="0C6D0A84" w14:textId="77777777" w:rsidR="00FD3B83" w:rsidRPr="00D83E6B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D83E6B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D83E6B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D83E6B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93E" w:rsidRPr="00D83E6B" w14:paraId="0ACAAD9C" w14:textId="77777777" w:rsidTr="00287662">
        <w:trPr>
          <w:gridAfter w:val="1"/>
          <w:wAfter w:w="6" w:type="dxa"/>
        </w:trPr>
        <w:tc>
          <w:tcPr>
            <w:tcW w:w="3457" w:type="dxa"/>
          </w:tcPr>
          <w:p w14:paraId="319FC7D6" w14:textId="77777777" w:rsidR="00C604F2" w:rsidRPr="00D83E6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C21EE7" w14:textId="631663A1" w:rsidR="00C604F2" w:rsidRPr="00D83E6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D193E" w:rsidRPr="00D83E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07286CAC" w14:textId="77777777" w:rsidR="00C604F2" w:rsidRPr="00D83E6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  <w:bottom w:val="single" w:sz="6" w:space="0" w:color="auto"/>
            </w:tcBorders>
          </w:tcPr>
          <w:p w14:paraId="34DDB36A" w14:textId="77777777" w:rsidR="00C604F2" w:rsidRPr="00D83E6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838B470" w14:textId="278AFB74" w:rsidR="00C604F2" w:rsidRPr="00D83E6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D193E" w:rsidRPr="00D83E6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26EF8BD" w14:textId="77777777" w:rsidR="00C604F2" w:rsidRPr="00D83E6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95283" w14:textId="5C24CA76" w:rsidR="00C604F2" w:rsidRPr="00D83E6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D193E" w:rsidRPr="00D83E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5EF3C23" w14:textId="77777777" w:rsidR="00C604F2" w:rsidRPr="00D83E6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25E2EEAC" w14:textId="77777777" w:rsidR="00C604F2" w:rsidRPr="00D83E6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DEAFBCD" w14:textId="36EF625B" w:rsidR="00C604F2" w:rsidRPr="00D83E6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D193E" w:rsidRPr="00D83E6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C63D2" w:rsidRPr="00D83E6B" w14:paraId="4FE044DD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1C72EDC0" w14:textId="77777777" w:rsidR="00BC63D2" w:rsidRPr="00D83E6B" w:rsidRDefault="00BC63D2" w:rsidP="00BC63D2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34" w:type="dxa"/>
          </w:tcPr>
          <w:p w14:paraId="00179B72" w14:textId="4BB7971A" w:rsidR="00BC63D2" w:rsidRPr="00D83E6B" w:rsidRDefault="00BC63D2" w:rsidP="00BC63D2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3D2">
              <w:rPr>
                <w:rFonts w:asciiTheme="majorBidi" w:hAnsiTheme="majorBidi" w:cstheme="majorBidi"/>
                <w:sz w:val="26"/>
                <w:szCs w:val="26"/>
              </w:rPr>
              <w:t>130,000</w:t>
            </w:r>
          </w:p>
        </w:tc>
        <w:tc>
          <w:tcPr>
            <w:tcW w:w="134" w:type="dxa"/>
          </w:tcPr>
          <w:p w14:paraId="24B31CD6" w14:textId="77777777" w:rsidR="00BC63D2" w:rsidRPr="00D83E6B" w:rsidRDefault="00BC63D2" w:rsidP="00BC63D2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660EF8" w14:textId="2E076E0B" w:rsidR="00BC63D2" w:rsidRPr="00D83E6B" w:rsidRDefault="00BC63D2" w:rsidP="00BC63D2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185,000</w:t>
            </w:r>
          </w:p>
        </w:tc>
        <w:tc>
          <w:tcPr>
            <w:tcW w:w="134" w:type="dxa"/>
          </w:tcPr>
          <w:p w14:paraId="1458FD50" w14:textId="77777777" w:rsidR="00BC63D2" w:rsidRPr="00D83E6B" w:rsidRDefault="00BC63D2" w:rsidP="00BC63D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FAA8E6" w14:textId="1A561EF4" w:rsidR="00BC63D2" w:rsidRPr="00D83E6B" w:rsidRDefault="00BC63D2" w:rsidP="00BC63D2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 70,000 </w:t>
            </w:r>
          </w:p>
        </w:tc>
        <w:tc>
          <w:tcPr>
            <w:tcW w:w="134" w:type="dxa"/>
          </w:tcPr>
          <w:p w14:paraId="0F2E5A4C" w14:textId="77777777" w:rsidR="00BC63D2" w:rsidRPr="00D83E6B" w:rsidRDefault="00BC63D2" w:rsidP="00BC63D2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4AC7D1" w14:textId="62F8ACCD" w:rsidR="00BC63D2" w:rsidRPr="00D83E6B" w:rsidRDefault="00BC63D2" w:rsidP="00BC63D2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125,000</w:t>
            </w:r>
          </w:p>
        </w:tc>
      </w:tr>
      <w:tr w:rsidR="00BC63D2" w:rsidRPr="00D83E6B" w14:paraId="489885FF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69BEA501" w14:textId="331D5B7C" w:rsidR="00BC63D2" w:rsidRPr="00D83E6B" w:rsidRDefault="00BC63D2" w:rsidP="00BC63D2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CD13F8" w14:textId="5D2C93C4" w:rsidR="00BC63D2" w:rsidRPr="00D83E6B" w:rsidRDefault="00BC63D2" w:rsidP="00BC63D2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3D2">
              <w:rPr>
                <w:rFonts w:asciiTheme="majorBidi" w:hAnsiTheme="majorBidi" w:cstheme="majorBidi"/>
                <w:sz w:val="26"/>
                <w:szCs w:val="26"/>
              </w:rPr>
              <w:t>380,731</w:t>
            </w:r>
          </w:p>
        </w:tc>
        <w:tc>
          <w:tcPr>
            <w:tcW w:w="134" w:type="dxa"/>
          </w:tcPr>
          <w:p w14:paraId="4383ED8E" w14:textId="77777777" w:rsidR="00BC63D2" w:rsidRPr="00D83E6B" w:rsidRDefault="00BC63D2" w:rsidP="00BC63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73D3FF8" w14:textId="5CDD8D09" w:rsidR="00BC63D2" w:rsidRPr="00D83E6B" w:rsidRDefault="00BC63D2" w:rsidP="00BC63D2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384,106</w:t>
            </w:r>
          </w:p>
        </w:tc>
        <w:tc>
          <w:tcPr>
            <w:tcW w:w="134" w:type="dxa"/>
          </w:tcPr>
          <w:p w14:paraId="43CBEFB3" w14:textId="77777777" w:rsidR="00BC63D2" w:rsidRPr="00D83E6B" w:rsidRDefault="00BC63D2" w:rsidP="00BC63D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B7815E" w14:textId="74EE2578" w:rsidR="00BC63D2" w:rsidRPr="00D83E6B" w:rsidRDefault="00BC63D2" w:rsidP="00BC63D2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 327,860 </w:t>
            </w:r>
          </w:p>
        </w:tc>
        <w:tc>
          <w:tcPr>
            <w:tcW w:w="134" w:type="dxa"/>
          </w:tcPr>
          <w:p w14:paraId="77EAB6BB" w14:textId="77777777" w:rsidR="00BC63D2" w:rsidRPr="00D83E6B" w:rsidRDefault="00BC63D2" w:rsidP="00BC63D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711E00" w14:textId="53B9716E" w:rsidR="00BC63D2" w:rsidRPr="00D83E6B" w:rsidRDefault="00BC63D2" w:rsidP="00BC63D2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326,179</w:t>
            </w:r>
          </w:p>
        </w:tc>
      </w:tr>
      <w:tr w:rsidR="00BC63D2" w:rsidRPr="00D83E6B" w14:paraId="32106909" w14:textId="77777777" w:rsidTr="00287662">
        <w:trPr>
          <w:gridAfter w:val="1"/>
          <w:wAfter w:w="6" w:type="dxa"/>
          <w:trHeight w:val="51"/>
        </w:trPr>
        <w:tc>
          <w:tcPr>
            <w:tcW w:w="3457" w:type="dxa"/>
          </w:tcPr>
          <w:p w14:paraId="1E59509F" w14:textId="77777777" w:rsidR="00BC63D2" w:rsidRPr="00D83E6B" w:rsidRDefault="00BC63D2" w:rsidP="00BC63D2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122D9F72" w:rsidR="00BC63D2" w:rsidRPr="00D83E6B" w:rsidRDefault="00BC63D2" w:rsidP="00BC63D2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3D2">
              <w:rPr>
                <w:rFonts w:asciiTheme="majorBidi" w:hAnsiTheme="majorBidi" w:cstheme="majorBidi"/>
                <w:sz w:val="26"/>
                <w:szCs w:val="26"/>
              </w:rPr>
              <w:t>510,731</w:t>
            </w:r>
          </w:p>
        </w:tc>
        <w:tc>
          <w:tcPr>
            <w:tcW w:w="134" w:type="dxa"/>
          </w:tcPr>
          <w:p w14:paraId="5A8E8E8F" w14:textId="77777777" w:rsidR="00BC63D2" w:rsidRPr="00D83E6B" w:rsidRDefault="00BC63D2" w:rsidP="00BC63D2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6A78B34A" w:rsidR="00BC63D2" w:rsidRPr="00D83E6B" w:rsidRDefault="00BC63D2" w:rsidP="00BC63D2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569,106</w:t>
            </w:r>
          </w:p>
        </w:tc>
        <w:tc>
          <w:tcPr>
            <w:tcW w:w="134" w:type="dxa"/>
          </w:tcPr>
          <w:p w14:paraId="5AEBDD86" w14:textId="77777777" w:rsidR="00BC63D2" w:rsidRPr="00D83E6B" w:rsidRDefault="00BC63D2" w:rsidP="00BC63D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6F205A96" w:rsidR="00BC63D2" w:rsidRPr="00D83E6B" w:rsidRDefault="00BC63D2" w:rsidP="00BC63D2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 397,860 </w:t>
            </w:r>
          </w:p>
        </w:tc>
        <w:tc>
          <w:tcPr>
            <w:tcW w:w="134" w:type="dxa"/>
          </w:tcPr>
          <w:p w14:paraId="438806AF" w14:textId="77777777" w:rsidR="00BC63D2" w:rsidRPr="00D83E6B" w:rsidRDefault="00BC63D2" w:rsidP="00BC63D2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50371CC6" w:rsidR="00BC63D2" w:rsidRPr="00D83E6B" w:rsidRDefault="00BC63D2" w:rsidP="00BC63D2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451,179</w:t>
            </w:r>
          </w:p>
        </w:tc>
      </w:tr>
    </w:tbl>
    <w:p w14:paraId="69735156" w14:textId="77777777" w:rsidR="00F51FD1" w:rsidRPr="00F26694" w:rsidRDefault="00F51FD1" w:rsidP="00D83E6B">
      <w:pPr>
        <w:tabs>
          <w:tab w:val="left" w:pos="851"/>
        </w:tabs>
        <w:spacing w:line="240" w:lineRule="exact"/>
        <w:ind w:left="284" w:firstLine="5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08BAF7" w14:textId="579E280D" w:rsidR="00BD193E" w:rsidRPr="00F26694" w:rsidRDefault="00BD193E" w:rsidP="00BD193E">
      <w:pPr>
        <w:tabs>
          <w:tab w:val="left" w:pos="851"/>
        </w:tabs>
        <w:spacing w:line="380" w:lineRule="exact"/>
        <w:ind w:left="284" w:firstLine="5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วงเงินสินเชื่อของบริษัทและบริษัทย่อย 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2"/>
        <w:gridCol w:w="1134"/>
        <w:gridCol w:w="134"/>
        <w:gridCol w:w="1136"/>
        <w:gridCol w:w="134"/>
        <w:gridCol w:w="1134"/>
        <w:gridCol w:w="134"/>
        <w:gridCol w:w="1138"/>
      </w:tblGrid>
      <w:tr w:rsidR="00BD193E" w:rsidRPr="00D83E6B" w14:paraId="1164D63A" w14:textId="77777777" w:rsidTr="00B4048F">
        <w:tc>
          <w:tcPr>
            <w:tcW w:w="3452" w:type="dxa"/>
          </w:tcPr>
          <w:p w14:paraId="1D5BA2A8" w14:textId="77777777" w:rsidR="00BD193E" w:rsidRPr="00D83E6B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F7BBCC1" w14:textId="77777777" w:rsidR="00BD193E" w:rsidRPr="00D83E6B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9051B05" w14:textId="77777777" w:rsidR="00BD193E" w:rsidRPr="00D83E6B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6" w:type="dxa"/>
            <w:gridSpan w:val="3"/>
            <w:tcBorders>
              <w:bottom w:val="single" w:sz="6" w:space="0" w:color="auto"/>
            </w:tcBorders>
          </w:tcPr>
          <w:p w14:paraId="43EA5FAA" w14:textId="77777777" w:rsidR="00BD193E" w:rsidRPr="00D83E6B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93E" w:rsidRPr="00D83E6B" w14:paraId="220FA5BF" w14:textId="77777777" w:rsidTr="006C0B33">
        <w:tc>
          <w:tcPr>
            <w:tcW w:w="3452" w:type="dxa"/>
          </w:tcPr>
          <w:p w14:paraId="647B1DE6" w14:textId="77777777" w:rsidR="00BD193E" w:rsidRPr="00D83E6B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36EE8C" w14:textId="2D256262" w:rsidR="00BD193E" w:rsidRPr="00D83E6B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706A6392" w14:textId="77777777" w:rsidR="00BD193E" w:rsidRPr="00D83E6B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36" w:type="dxa"/>
            <w:tcBorders>
              <w:top w:val="single" w:sz="6" w:space="0" w:color="000000"/>
              <w:bottom w:val="single" w:sz="6" w:space="0" w:color="auto"/>
            </w:tcBorders>
          </w:tcPr>
          <w:p w14:paraId="52EAA4D3" w14:textId="6B83AC9C" w:rsidR="00BD193E" w:rsidRPr="00D83E6B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C7ADBC3" w14:textId="0EC201DB" w:rsidR="00BD193E" w:rsidRPr="00D83E6B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04DAE44" w14:textId="77777777" w:rsidR="00BD193E" w:rsidRPr="00D83E6B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4F234C28" w14:textId="51FE1870" w:rsidR="00BD193E" w:rsidRPr="00D83E6B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182D7220" w14:textId="77777777" w:rsidR="00BD193E" w:rsidRPr="00D83E6B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bottom w:val="single" w:sz="6" w:space="0" w:color="000000"/>
            </w:tcBorders>
          </w:tcPr>
          <w:p w14:paraId="4DFB3738" w14:textId="77777777" w:rsidR="00BD193E" w:rsidRPr="00D83E6B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227FF611" w14:textId="398246E5" w:rsidR="00BD193E" w:rsidRPr="00D83E6B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D193E" w:rsidRPr="00D83E6B" w14:paraId="56C72474" w14:textId="77777777" w:rsidTr="006C0B33">
        <w:tc>
          <w:tcPr>
            <w:tcW w:w="3452" w:type="dxa"/>
            <w:shd w:val="clear" w:color="auto" w:fill="auto"/>
          </w:tcPr>
          <w:p w14:paraId="4D56535F" w14:textId="5BDAF12A" w:rsidR="00BD193E" w:rsidRPr="00D83E6B" w:rsidRDefault="00BD193E" w:rsidP="00D83E6B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วงเงินสินเชื่อ</w:t>
            </w:r>
            <w:r w:rsidR="00EC44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</w:t>
            </w:r>
            <w:r w:rsidR="00EC44A4"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ล้านบาท</w:t>
            </w:r>
            <w:r w:rsidR="00EC44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03C94C31" w14:textId="77777777" w:rsidR="00BD193E" w:rsidRPr="00D83E6B" w:rsidRDefault="00BD193E" w:rsidP="00D83E6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C7C9DC2" w14:textId="77777777" w:rsidR="00BD193E" w:rsidRPr="00D83E6B" w:rsidRDefault="00BD193E" w:rsidP="00D83E6B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3BD10E4" w14:textId="77777777" w:rsidR="00BD193E" w:rsidRPr="00D83E6B" w:rsidRDefault="00BD193E" w:rsidP="00D83E6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773DC681" w14:textId="77777777" w:rsidR="00BD193E" w:rsidRPr="00D83E6B" w:rsidRDefault="00BD193E" w:rsidP="00D83E6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F52E3D" w14:textId="77777777" w:rsidR="00BD193E" w:rsidRPr="00D83E6B" w:rsidRDefault="00BD193E" w:rsidP="00D83E6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3FB98E0" w14:textId="77777777" w:rsidR="00BD193E" w:rsidRPr="00D83E6B" w:rsidRDefault="00BD193E" w:rsidP="00D83E6B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624A47D" w14:textId="77777777" w:rsidR="00BD193E" w:rsidRPr="00D83E6B" w:rsidRDefault="00BD193E" w:rsidP="00D83E6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E13BBD" w:rsidRPr="00D83E6B" w14:paraId="4CA85A80" w14:textId="77777777" w:rsidTr="006C0B33">
        <w:tc>
          <w:tcPr>
            <w:tcW w:w="3452" w:type="dxa"/>
            <w:shd w:val="clear" w:color="auto" w:fill="auto"/>
          </w:tcPr>
          <w:p w14:paraId="30CE5633" w14:textId="3999912D" w:rsidR="00E13BBD" w:rsidRPr="00D83E6B" w:rsidRDefault="00E13BBD" w:rsidP="00E1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34" w:type="dxa"/>
          </w:tcPr>
          <w:p w14:paraId="76CDB71E" w14:textId="5D69CD3D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3B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72.00 </w:t>
            </w:r>
          </w:p>
        </w:tc>
        <w:tc>
          <w:tcPr>
            <w:tcW w:w="134" w:type="dxa"/>
          </w:tcPr>
          <w:p w14:paraId="4CF6FCDF" w14:textId="77777777" w:rsidR="00E13BBD" w:rsidRPr="00D83E6B" w:rsidRDefault="00E13BBD" w:rsidP="00E13BB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A4FE455" w14:textId="7C77948C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72.00</w:t>
            </w:r>
          </w:p>
        </w:tc>
        <w:tc>
          <w:tcPr>
            <w:tcW w:w="134" w:type="dxa"/>
          </w:tcPr>
          <w:p w14:paraId="25F76B3F" w14:textId="77777777" w:rsidR="00E13BBD" w:rsidRPr="00D83E6B" w:rsidRDefault="00E13BBD" w:rsidP="00E13B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DA059D" w14:textId="146773F0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57.00</w:t>
            </w:r>
          </w:p>
        </w:tc>
        <w:tc>
          <w:tcPr>
            <w:tcW w:w="134" w:type="dxa"/>
          </w:tcPr>
          <w:p w14:paraId="0A161495" w14:textId="77777777" w:rsidR="00E13BBD" w:rsidRPr="00D83E6B" w:rsidRDefault="00E13BBD" w:rsidP="00E13BB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C20429E" w14:textId="797FC39E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57.00</w:t>
            </w:r>
          </w:p>
        </w:tc>
      </w:tr>
      <w:tr w:rsidR="00E13BBD" w:rsidRPr="00D83E6B" w14:paraId="4E9CB5D3" w14:textId="77777777" w:rsidTr="006C0B33">
        <w:tc>
          <w:tcPr>
            <w:tcW w:w="3452" w:type="dxa"/>
            <w:shd w:val="clear" w:color="auto" w:fill="auto"/>
          </w:tcPr>
          <w:p w14:paraId="71A4B5B1" w14:textId="37C06251" w:rsidR="00E13BBD" w:rsidRPr="00D83E6B" w:rsidRDefault="00E13BBD" w:rsidP="00E1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PN L/C T/R L/G</w:t>
            </w: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Forward Contracts</w:t>
            </w:r>
          </w:p>
        </w:tc>
        <w:tc>
          <w:tcPr>
            <w:tcW w:w="1134" w:type="dxa"/>
          </w:tcPr>
          <w:p w14:paraId="56DB354B" w14:textId="3EF3896F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3B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2,037.57 </w:t>
            </w:r>
          </w:p>
        </w:tc>
        <w:tc>
          <w:tcPr>
            <w:tcW w:w="134" w:type="dxa"/>
          </w:tcPr>
          <w:p w14:paraId="329870F6" w14:textId="77777777" w:rsidR="00E13BBD" w:rsidRPr="00D83E6B" w:rsidRDefault="00E13BBD" w:rsidP="00E13BB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D326ABB" w14:textId="6D7D9541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2</w:t>
            </w: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014.57</w:t>
            </w:r>
          </w:p>
        </w:tc>
        <w:tc>
          <w:tcPr>
            <w:tcW w:w="134" w:type="dxa"/>
          </w:tcPr>
          <w:p w14:paraId="323547D9" w14:textId="77777777" w:rsidR="00E13BBD" w:rsidRPr="00D83E6B" w:rsidRDefault="00E13BBD" w:rsidP="00E13B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122759" w14:textId="5921F756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</w:t>
            </w: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,843.57</w:t>
            </w:r>
          </w:p>
        </w:tc>
        <w:tc>
          <w:tcPr>
            <w:tcW w:w="134" w:type="dxa"/>
          </w:tcPr>
          <w:p w14:paraId="707C612A" w14:textId="77777777" w:rsidR="00E13BBD" w:rsidRPr="00D83E6B" w:rsidRDefault="00E13BBD" w:rsidP="00E13BB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EA86E4F" w14:textId="1D0D2979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</w:t>
            </w: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,834.57</w:t>
            </w:r>
          </w:p>
        </w:tc>
      </w:tr>
      <w:tr w:rsidR="00E13BBD" w:rsidRPr="00D83E6B" w14:paraId="7E98F89C" w14:textId="77777777" w:rsidTr="006C0B33">
        <w:tc>
          <w:tcPr>
            <w:tcW w:w="3452" w:type="dxa"/>
            <w:shd w:val="clear" w:color="auto" w:fill="auto"/>
          </w:tcPr>
          <w:p w14:paraId="6CF8337F" w14:textId="65BAAEB1" w:rsidR="00E13BBD" w:rsidRPr="00D83E6B" w:rsidRDefault="00E13BBD" w:rsidP="00E1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Fleet Card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DC72CC" w14:textId="2FD1C761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3B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2.10 </w:t>
            </w:r>
          </w:p>
        </w:tc>
        <w:tc>
          <w:tcPr>
            <w:tcW w:w="134" w:type="dxa"/>
          </w:tcPr>
          <w:p w14:paraId="0C2C9FB4" w14:textId="77777777" w:rsidR="00E13BBD" w:rsidRPr="00D83E6B" w:rsidRDefault="00E13BBD" w:rsidP="00E13BB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6F77A95" w14:textId="27A29D17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2.10</w:t>
            </w:r>
          </w:p>
        </w:tc>
        <w:tc>
          <w:tcPr>
            <w:tcW w:w="134" w:type="dxa"/>
          </w:tcPr>
          <w:p w14:paraId="7F2676D3" w14:textId="77777777" w:rsidR="00E13BBD" w:rsidRPr="00D83E6B" w:rsidRDefault="00E13BBD" w:rsidP="00E13B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A96E8C" w14:textId="56C39CC1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1.20</w:t>
            </w:r>
          </w:p>
        </w:tc>
        <w:tc>
          <w:tcPr>
            <w:tcW w:w="134" w:type="dxa"/>
          </w:tcPr>
          <w:p w14:paraId="5C02A7EE" w14:textId="77777777" w:rsidR="00E13BBD" w:rsidRPr="00D83E6B" w:rsidRDefault="00E13BBD" w:rsidP="00E13BB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CF142B5" w14:textId="281E53C3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1.20</w:t>
            </w:r>
          </w:p>
        </w:tc>
      </w:tr>
      <w:tr w:rsidR="00E13BBD" w:rsidRPr="00D83E6B" w14:paraId="35E859A3" w14:textId="77777777" w:rsidTr="006C0B33">
        <w:tc>
          <w:tcPr>
            <w:tcW w:w="3452" w:type="dxa"/>
            <w:shd w:val="clear" w:color="auto" w:fill="auto"/>
          </w:tcPr>
          <w:p w14:paraId="4D867760" w14:textId="77777777" w:rsidR="00E13BBD" w:rsidRPr="00D83E6B" w:rsidRDefault="00E13BBD" w:rsidP="00E13BBD">
            <w:pPr>
              <w:tabs>
                <w:tab w:val="left" w:pos="284"/>
                <w:tab w:val="left" w:pos="567"/>
              </w:tabs>
              <w:spacing w:line="300" w:lineRule="exact"/>
              <w:ind w:left="680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9E7DB5" w14:textId="2E8417E2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3B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13B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111.67</w:t>
            </w:r>
          </w:p>
        </w:tc>
        <w:tc>
          <w:tcPr>
            <w:tcW w:w="134" w:type="dxa"/>
          </w:tcPr>
          <w:p w14:paraId="6D496ECE" w14:textId="77777777" w:rsidR="00E13BBD" w:rsidRPr="00D83E6B" w:rsidRDefault="00E13BBD" w:rsidP="00E13BB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52CBDD0" w14:textId="2ADB50F8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2</w:t>
            </w: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,088.67</w:t>
            </w:r>
          </w:p>
        </w:tc>
        <w:tc>
          <w:tcPr>
            <w:tcW w:w="134" w:type="dxa"/>
          </w:tcPr>
          <w:p w14:paraId="107A9A79" w14:textId="77777777" w:rsidR="00E13BBD" w:rsidRPr="00D83E6B" w:rsidRDefault="00E13BBD" w:rsidP="00E13B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84D97D" w14:textId="37384710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1,901.77</w:t>
            </w:r>
          </w:p>
        </w:tc>
        <w:tc>
          <w:tcPr>
            <w:tcW w:w="134" w:type="dxa"/>
          </w:tcPr>
          <w:p w14:paraId="65987FD4" w14:textId="77777777" w:rsidR="00E13BBD" w:rsidRPr="00D83E6B" w:rsidRDefault="00E13BBD" w:rsidP="00E13BB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66CC5AE" w14:textId="0748C45D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1,892.77</w:t>
            </w:r>
          </w:p>
        </w:tc>
      </w:tr>
      <w:tr w:rsidR="00E13BBD" w:rsidRPr="00D83E6B" w14:paraId="198F5337" w14:textId="77777777" w:rsidTr="006C0B33">
        <w:tc>
          <w:tcPr>
            <w:tcW w:w="3452" w:type="dxa"/>
            <w:shd w:val="clear" w:color="auto" w:fill="auto"/>
          </w:tcPr>
          <w:p w14:paraId="41751738" w14:textId="1C8404A0" w:rsidR="00E13BBD" w:rsidRPr="00D83E6B" w:rsidRDefault="00E13BBD" w:rsidP="00E1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Forward Contracts</w:t>
            </w: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br/>
            </w: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ล้านดอลลาร์สหรัฐอเมริกา</w:t>
            </w: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B647864" w14:textId="77777777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18A194FB" w14:textId="486B50DF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14.51</w:t>
            </w:r>
          </w:p>
        </w:tc>
        <w:tc>
          <w:tcPr>
            <w:tcW w:w="134" w:type="dxa"/>
          </w:tcPr>
          <w:p w14:paraId="09DD2E83" w14:textId="77777777" w:rsidR="00E13BBD" w:rsidRPr="00D83E6B" w:rsidRDefault="00E13BBD" w:rsidP="00E13BB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3DCA560" w14:textId="77777777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0A63ED9" w14:textId="62C12326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14.51</w:t>
            </w:r>
          </w:p>
        </w:tc>
        <w:tc>
          <w:tcPr>
            <w:tcW w:w="134" w:type="dxa"/>
          </w:tcPr>
          <w:p w14:paraId="24C5C0DB" w14:textId="77777777" w:rsidR="00E13BBD" w:rsidRPr="00D83E6B" w:rsidRDefault="00E13BBD" w:rsidP="00E13B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49B04D" w14:textId="77777777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FE25C2F" w14:textId="46DF97D5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14.51</w:t>
            </w:r>
          </w:p>
        </w:tc>
        <w:tc>
          <w:tcPr>
            <w:tcW w:w="134" w:type="dxa"/>
          </w:tcPr>
          <w:p w14:paraId="09F7520A" w14:textId="77777777" w:rsidR="00E13BBD" w:rsidRPr="00D83E6B" w:rsidRDefault="00E13BBD" w:rsidP="00E13BB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302EB94" w14:textId="77777777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6760AF6" w14:textId="721442DC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14.51</w:t>
            </w:r>
          </w:p>
        </w:tc>
      </w:tr>
      <w:tr w:rsidR="00E13BBD" w:rsidRPr="00D83E6B" w14:paraId="1B6B7586" w14:textId="77777777" w:rsidTr="006C0B33">
        <w:tc>
          <w:tcPr>
            <w:tcW w:w="3452" w:type="dxa"/>
            <w:shd w:val="clear" w:color="auto" w:fill="auto"/>
          </w:tcPr>
          <w:p w14:paraId="2A782246" w14:textId="465FEDD8" w:rsidR="00E13BBD" w:rsidRPr="00D83E6B" w:rsidRDefault="00E13BBD" w:rsidP="00E13BBD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หลักประกัน</w:t>
            </w:r>
            <w:r w:rsidR="00EC44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</w:t>
            </w:r>
            <w:r w:rsidR="00EC44A4"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ล้านบาท</w:t>
            </w:r>
            <w:r w:rsidR="00EC44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5DC7A13C" w14:textId="77777777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81516A" w14:textId="77777777" w:rsidR="00E13BBD" w:rsidRPr="00D83E6B" w:rsidRDefault="00E13BBD" w:rsidP="00E13BB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21D2872" w14:textId="77777777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A58E8E" w14:textId="77777777" w:rsidR="00E13BBD" w:rsidRPr="00D83E6B" w:rsidRDefault="00E13BBD" w:rsidP="00E13B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5AC211" w14:textId="77777777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1D3CFE8" w14:textId="77777777" w:rsidR="00E13BBD" w:rsidRPr="00D83E6B" w:rsidRDefault="00E13BBD" w:rsidP="00E13BB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5DBC6EE" w14:textId="77777777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E13BBD" w:rsidRPr="00D83E6B" w14:paraId="324753EE" w14:textId="77777777" w:rsidTr="006C0B33">
        <w:tc>
          <w:tcPr>
            <w:tcW w:w="3452" w:type="dxa"/>
            <w:shd w:val="clear" w:color="auto" w:fill="auto"/>
          </w:tcPr>
          <w:p w14:paraId="04886016" w14:textId="039B6A1F" w:rsidR="00E13BBD" w:rsidRPr="00D83E6B" w:rsidRDefault="00E13BBD" w:rsidP="00E1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เงินฝากสถาบันการเงิน (ดูหมายเหตุ </w:t>
            </w:r>
            <w:r w:rsidR="00EB78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7EDAEDA0" w14:textId="19A882D5" w:rsidR="00E13BBD" w:rsidRPr="00D83E6B" w:rsidRDefault="00EB7886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96.66</w:t>
            </w:r>
          </w:p>
        </w:tc>
        <w:tc>
          <w:tcPr>
            <w:tcW w:w="134" w:type="dxa"/>
          </w:tcPr>
          <w:p w14:paraId="2FDB17D3" w14:textId="77777777" w:rsidR="00E13BBD" w:rsidRPr="00D83E6B" w:rsidRDefault="00E13BBD" w:rsidP="00E13BB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32DC782" w14:textId="5A14944D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106.71</w:t>
            </w:r>
          </w:p>
        </w:tc>
        <w:tc>
          <w:tcPr>
            <w:tcW w:w="134" w:type="dxa"/>
          </w:tcPr>
          <w:p w14:paraId="0E4B6F24" w14:textId="77777777" w:rsidR="00E13BBD" w:rsidRPr="00D83E6B" w:rsidRDefault="00E13BBD" w:rsidP="00E13B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F3724C" w14:textId="2B4C58FF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86.12</w:t>
            </w:r>
          </w:p>
        </w:tc>
        <w:tc>
          <w:tcPr>
            <w:tcW w:w="134" w:type="dxa"/>
          </w:tcPr>
          <w:p w14:paraId="5C74C39F" w14:textId="77777777" w:rsidR="00E13BBD" w:rsidRPr="00D83E6B" w:rsidRDefault="00E13BBD" w:rsidP="00E13BBD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68187E7" w14:textId="130B3DCE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86.12</w:t>
            </w:r>
          </w:p>
        </w:tc>
      </w:tr>
      <w:tr w:rsidR="00E13BBD" w:rsidRPr="00D83E6B" w14:paraId="12B882AE" w14:textId="77777777" w:rsidTr="006C0B33">
        <w:tc>
          <w:tcPr>
            <w:tcW w:w="3452" w:type="dxa"/>
            <w:shd w:val="clear" w:color="auto" w:fill="auto"/>
          </w:tcPr>
          <w:p w14:paraId="756B8EF9" w14:textId="1A2B41AD" w:rsidR="00E13BBD" w:rsidRPr="00D83E6B" w:rsidRDefault="00E13BBD" w:rsidP="00E1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ที่ดิน (ดูหมายเหตุ </w:t>
            </w:r>
            <w:r w:rsidR="00EB78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</w:t>
            </w: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07350A13" w14:textId="77777777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00508AAA" w14:textId="18D02564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2CE44F76" w14:textId="77777777" w:rsidR="00E13BBD" w:rsidRPr="00D83E6B" w:rsidRDefault="00E13BBD" w:rsidP="00E13BB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A84D874" w14:textId="77777777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382D5B0B" w14:textId="0570D5DA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3F0A7F8D" w14:textId="77777777" w:rsidR="00E13BBD" w:rsidRPr="00D83E6B" w:rsidRDefault="00E13BBD" w:rsidP="00E13B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AFEFF7C" w14:textId="77777777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00204F35" w14:textId="139C1184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728B4C6A" w14:textId="77777777" w:rsidR="00E13BBD" w:rsidRPr="00D83E6B" w:rsidRDefault="00E13BBD" w:rsidP="00E13BB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35B98F1F" w14:textId="77777777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34FE16AC" w14:textId="2AB46C55" w:rsidR="00E13BBD" w:rsidRPr="00D83E6B" w:rsidRDefault="00E13BBD" w:rsidP="00E13BBD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</w:tr>
    </w:tbl>
    <w:p w14:paraId="769EDBDD" w14:textId="77777777" w:rsidR="00EE2C11" w:rsidRPr="00F26694" w:rsidRDefault="00EE2C11" w:rsidP="00D83E6B">
      <w:pPr>
        <w:pStyle w:val="PlainText"/>
        <w:tabs>
          <w:tab w:val="left" w:pos="284"/>
          <w:tab w:val="left" w:pos="851"/>
        </w:tabs>
        <w:spacing w:line="240" w:lineRule="exact"/>
        <w:contextualSpacing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highlight w:val="yellow"/>
          <w:lang w:val="en-US"/>
        </w:rPr>
      </w:pPr>
    </w:p>
    <w:p w14:paraId="565E6741" w14:textId="53E66EBF" w:rsidR="001E27E2" w:rsidRPr="00F26694" w:rsidRDefault="001E27E2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2F34CD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6</w:t>
      </w:r>
      <w:r w:rsidRPr="00F26694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F2669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F26694" w:rsidRDefault="001E27E2" w:rsidP="00F8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BD193E" w:rsidRPr="00D83E6B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D83E6B" w:rsidRDefault="001E27E2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D83E6B" w:rsidRDefault="001E27E2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D193E" w:rsidRPr="00D83E6B" w14:paraId="0B679AA1" w14:textId="77777777" w:rsidTr="00B32000">
        <w:tc>
          <w:tcPr>
            <w:tcW w:w="3458" w:type="dxa"/>
          </w:tcPr>
          <w:p w14:paraId="5A07452D" w14:textId="77777777" w:rsidR="001E27E2" w:rsidRPr="00D83E6B" w:rsidRDefault="001E27E2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D83E6B" w:rsidRDefault="001E27E2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D83E6B" w:rsidRDefault="001E27E2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D83E6B" w:rsidRDefault="001E27E2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93E" w:rsidRPr="00D83E6B" w14:paraId="270FBC19" w14:textId="77777777" w:rsidTr="00D76AE0">
        <w:tc>
          <w:tcPr>
            <w:tcW w:w="3458" w:type="dxa"/>
          </w:tcPr>
          <w:p w14:paraId="20A3CC56" w14:textId="77777777" w:rsidR="00EC2B32" w:rsidRPr="00D83E6B" w:rsidRDefault="00EC2B32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E2BB69" w14:textId="459BEB58" w:rsidR="00EC2B32" w:rsidRPr="00D83E6B" w:rsidRDefault="00EC2B32" w:rsidP="00D83E6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D193E" w:rsidRPr="00D83E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EC2B32" w:rsidRPr="00D83E6B" w:rsidRDefault="00EC2B32" w:rsidP="00D83E6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F4B2A9" w14:textId="77777777" w:rsidR="00EC2B32" w:rsidRPr="00D83E6B" w:rsidRDefault="00EC2B32" w:rsidP="00D83E6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076D0B8" w14:textId="67945961" w:rsidR="00EC2B32" w:rsidRPr="00D83E6B" w:rsidRDefault="00EC2B32" w:rsidP="00D83E6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D193E" w:rsidRPr="00D83E6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</w:tcPr>
          <w:p w14:paraId="2931ECBA" w14:textId="77777777" w:rsidR="00EC2B32" w:rsidRPr="00D83E6B" w:rsidRDefault="00EC2B32" w:rsidP="00D83E6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7B5352CA" w14:textId="4AB1C613" w:rsidR="00EC2B32" w:rsidRPr="00D83E6B" w:rsidRDefault="00EC2B32" w:rsidP="00D83E6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D193E" w:rsidRPr="00D83E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EC2B32" w:rsidRPr="00D83E6B" w:rsidRDefault="00EC2B32" w:rsidP="00D83E6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6B4E27D4" w14:textId="77777777" w:rsidR="00EC2B32" w:rsidRPr="00D83E6B" w:rsidRDefault="00EC2B32" w:rsidP="00D83E6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05AD0F9" w14:textId="65A36CD2" w:rsidR="00EC2B32" w:rsidRPr="00D83E6B" w:rsidRDefault="00EC2B32" w:rsidP="00D83E6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83E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D193E" w:rsidRPr="00D83E6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D193E" w:rsidRPr="00D83E6B" w14:paraId="1A489733" w14:textId="77777777" w:rsidTr="00844DFE">
        <w:trPr>
          <w:trHeight w:val="49"/>
        </w:trPr>
        <w:tc>
          <w:tcPr>
            <w:tcW w:w="3458" w:type="dxa"/>
          </w:tcPr>
          <w:p w14:paraId="21AFC42E" w14:textId="77777777" w:rsidR="00EC2B32" w:rsidRPr="00D83E6B" w:rsidRDefault="00EC2B32" w:rsidP="00D83E6B">
            <w:pPr>
              <w:tabs>
                <w:tab w:val="left" w:pos="284"/>
              </w:tabs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14:paraId="6F05DBEB" w14:textId="735883C2" w:rsidR="00EC2B32" w:rsidRPr="00D83E6B" w:rsidRDefault="00A6450C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450C">
              <w:rPr>
                <w:rFonts w:asciiTheme="majorBidi" w:hAnsiTheme="majorBidi" w:cstheme="majorBidi"/>
                <w:sz w:val="26"/>
                <w:szCs w:val="26"/>
              </w:rPr>
              <w:t>99,763</w:t>
            </w:r>
          </w:p>
        </w:tc>
        <w:tc>
          <w:tcPr>
            <w:tcW w:w="134" w:type="dxa"/>
          </w:tcPr>
          <w:p w14:paraId="4ED2C3F3" w14:textId="77777777" w:rsidR="00EC2B32" w:rsidRPr="00D83E6B" w:rsidRDefault="00EC2B32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B42B9B" w14:textId="5F9928C8" w:rsidR="00EC2B32" w:rsidRPr="00D83E6B" w:rsidRDefault="00BD193E" w:rsidP="00D83E6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125,885</w:t>
            </w:r>
          </w:p>
        </w:tc>
        <w:tc>
          <w:tcPr>
            <w:tcW w:w="134" w:type="dxa"/>
          </w:tcPr>
          <w:p w14:paraId="48F9831E" w14:textId="77777777" w:rsidR="00EC2B32" w:rsidRPr="00D83E6B" w:rsidRDefault="00EC2B32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27FD60" w14:textId="6D7E21F6" w:rsidR="00EC2B32" w:rsidRPr="00D83E6B" w:rsidRDefault="0083577B" w:rsidP="00D83E6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43,224</w:t>
            </w:r>
          </w:p>
        </w:tc>
        <w:tc>
          <w:tcPr>
            <w:tcW w:w="134" w:type="dxa"/>
          </w:tcPr>
          <w:p w14:paraId="44301FCB" w14:textId="77777777" w:rsidR="00EC2B32" w:rsidRPr="00D83E6B" w:rsidRDefault="00EC2B32" w:rsidP="00D83E6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540995F" w14:textId="286F266B" w:rsidR="00EC2B32" w:rsidRPr="00D83E6B" w:rsidRDefault="00BD193E" w:rsidP="00D83E6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60,965</w:t>
            </w:r>
          </w:p>
        </w:tc>
      </w:tr>
      <w:tr w:rsidR="00BD193E" w:rsidRPr="00D83E6B" w14:paraId="65BF93BC" w14:textId="77777777" w:rsidTr="00844DFE">
        <w:tc>
          <w:tcPr>
            <w:tcW w:w="3458" w:type="dxa"/>
          </w:tcPr>
          <w:p w14:paraId="6DDD3027" w14:textId="77777777" w:rsidR="00EC2B32" w:rsidRPr="00D83E6B" w:rsidRDefault="00EC2B32" w:rsidP="00D83E6B">
            <w:pPr>
              <w:tabs>
                <w:tab w:val="left" w:pos="284"/>
              </w:tabs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98D43F3" w14:textId="77777777" w:rsidR="00EC2B32" w:rsidRPr="00D83E6B" w:rsidRDefault="00EC2B32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EC2B32" w:rsidRPr="00D83E6B" w:rsidRDefault="00EC2B32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3D71AEA" w14:textId="77777777" w:rsidR="00EC2B32" w:rsidRPr="00D83E6B" w:rsidRDefault="00EC2B32" w:rsidP="00D83E6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30617E" w14:textId="77777777" w:rsidR="00EC2B32" w:rsidRPr="00D83E6B" w:rsidRDefault="00EC2B32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118FA7D" w14:textId="77777777" w:rsidR="00EC2B32" w:rsidRPr="00D83E6B" w:rsidRDefault="00EC2B32" w:rsidP="00D83E6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EC2B32" w:rsidRPr="00D83E6B" w:rsidRDefault="00EC2B32" w:rsidP="00D83E6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4FF0069" w14:textId="77777777" w:rsidR="00EC2B32" w:rsidRPr="00D83E6B" w:rsidRDefault="00EC2B32" w:rsidP="00D83E6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450C" w:rsidRPr="00D83E6B" w14:paraId="1C753080" w14:textId="77777777" w:rsidTr="00844DFE">
        <w:tc>
          <w:tcPr>
            <w:tcW w:w="3458" w:type="dxa"/>
          </w:tcPr>
          <w:p w14:paraId="01937A1A" w14:textId="77777777" w:rsidR="00A6450C" w:rsidRPr="00D83E6B" w:rsidRDefault="00A6450C" w:rsidP="00A6450C">
            <w:pPr>
              <w:tabs>
                <w:tab w:val="left" w:pos="284"/>
              </w:tabs>
              <w:spacing w:line="30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1BFF304" w14:textId="7A37FF99" w:rsidR="00A6450C" w:rsidRPr="00D83E6B" w:rsidRDefault="00A6450C" w:rsidP="00A645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450C">
              <w:rPr>
                <w:rFonts w:asciiTheme="majorBidi" w:hAnsiTheme="majorBidi" w:cstheme="majorBidi"/>
                <w:sz w:val="26"/>
                <w:szCs w:val="26"/>
              </w:rPr>
              <w:t>16,736</w:t>
            </w:r>
          </w:p>
        </w:tc>
        <w:tc>
          <w:tcPr>
            <w:tcW w:w="134" w:type="dxa"/>
          </w:tcPr>
          <w:p w14:paraId="0BDAA372" w14:textId="77777777" w:rsidR="00A6450C" w:rsidRPr="00D83E6B" w:rsidRDefault="00A6450C" w:rsidP="00A6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BCF3DD" w14:textId="09146ED9" w:rsidR="00A6450C" w:rsidRPr="00D83E6B" w:rsidRDefault="00A6450C" w:rsidP="00A645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12,249</w:t>
            </w:r>
          </w:p>
        </w:tc>
        <w:tc>
          <w:tcPr>
            <w:tcW w:w="134" w:type="dxa"/>
          </w:tcPr>
          <w:p w14:paraId="34E44442" w14:textId="77777777" w:rsidR="00A6450C" w:rsidRPr="00D83E6B" w:rsidRDefault="00A6450C" w:rsidP="00A6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41B6767" w14:textId="5EFEB4EA" w:rsidR="00A6450C" w:rsidRPr="00D83E6B" w:rsidRDefault="00A6450C" w:rsidP="00A645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 6,463 </w:t>
            </w:r>
          </w:p>
        </w:tc>
        <w:tc>
          <w:tcPr>
            <w:tcW w:w="134" w:type="dxa"/>
          </w:tcPr>
          <w:p w14:paraId="1A5AA294" w14:textId="77777777" w:rsidR="00A6450C" w:rsidRPr="00D83E6B" w:rsidRDefault="00A6450C" w:rsidP="00A6450C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1BB82C" w14:textId="0A0CF8D1" w:rsidR="00A6450C" w:rsidRPr="00D83E6B" w:rsidRDefault="00A6450C" w:rsidP="00A645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6,313</w:t>
            </w:r>
          </w:p>
        </w:tc>
      </w:tr>
      <w:tr w:rsidR="00A6450C" w:rsidRPr="00D83E6B" w14:paraId="235F9F40" w14:textId="77777777" w:rsidTr="00844DFE">
        <w:tc>
          <w:tcPr>
            <w:tcW w:w="3458" w:type="dxa"/>
          </w:tcPr>
          <w:p w14:paraId="624517C9" w14:textId="77777777" w:rsidR="00A6450C" w:rsidRPr="00D83E6B" w:rsidRDefault="00A6450C" w:rsidP="00A6450C">
            <w:pPr>
              <w:tabs>
                <w:tab w:val="clear" w:pos="907"/>
                <w:tab w:val="left" w:pos="284"/>
                <w:tab w:val="left" w:pos="885"/>
              </w:tabs>
              <w:spacing w:line="30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0FAE57D5" w14:textId="51558E89" w:rsidR="00A6450C" w:rsidRPr="00D83E6B" w:rsidRDefault="00A6450C" w:rsidP="00A645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450C">
              <w:rPr>
                <w:rFonts w:asciiTheme="majorBidi" w:hAnsiTheme="majorBidi" w:cstheme="majorBidi"/>
                <w:sz w:val="26"/>
                <w:szCs w:val="26"/>
              </w:rPr>
              <w:t>1,183</w:t>
            </w:r>
          </w:p>
        </w:tc>
        <w:tc>
          <w:tcPr>
            <w:tcW w:w="134" w:type="dxa"/>
          </w:tcPr>
          <w:p w14:paraId="2E6C49BE" w14:textId="77777777" w:rsidR="00A6450C" w:rsidRPr="00D83E6B" w:rsidRDefault="00A6450C" w:rsidP="00A6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55BCD1" w14:textId="000D07D2" w:rsidR="00A6450C" w:rsidRPr="00D83E6B" w:rsidRDefault="00A6450C" w:rsidP="00A645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1,652</w:t>
            </w:r>
          </w:p>
        </w:tc>
        <w:tc>
          <w:tcPr>
            <w:tcW w:w="134" w:type="dxa"/>
          </w:tcPr>
          <w:p w14:paraId="733959A4" w14:textId="77777777" w:rsidR="00A6450C" w:rsidRPr="00D83E6B" w:rsidRDefault="00A6450C" w:rsidP="00A6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A30DFDC" w14:textId="0410CC11" w:rsidR="00A6450C" w:rsidRPr="00D83E6B" w:rsidRDefault="00A6450C" w:rsidP="00A645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 1,005 </w:t>
            </w:r>
          </w:p>
        </w:tc>
        <w:tc>
          <w:tcPr>
            <w:tcW w:w="134" w:type="dxa"/>
          </w:tcPr>
          <w:p w14:paraId="400901B8" w14:textId="77777777" w:rsidR="00A6450C" w:rsidRPr="00D83E6B" w:rsidRDefault="00A6450C" w:rsidP="00A6450C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93C0FE" w14:textId="59A35C52" w:rsidR="00A6450C" w:rsidRPr="00D83E6B" w:rsidRDefault="00A6450C" w:rsidP="00A645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1,481</w:t>
            </w:r>
          </w:p>
        </w:tc>
      </w:tr>
      <w:tr w:rsidR="00A6450C" w:rsidRPr="00D83E6B" w14:paraId="1F9DC0F1" w14:textId="77777777" w:rsidTr="00844DFE">
        <w:tc>
          <w:tcPr>
            <w:tcW w:w="3458" w:type="dxa"/>
          </w:tcPr>
          <w:p w14:paraId="5A1710C5" w14:textId="424D2918" w:rsidR="00A6450C" w:rsidRPr="00D83E6B" w:rsidRDefault="00A6450C" w:rsidP="00A6450C">
            <w:pPr>
              <w:tabs>
                <w:tab w:val="clear" w:pos="907"/>
                <w:tab w:val="left" w:pos="284"/>
                <w:tab w:val="left" w:pos="885"/>
              </w:tabs>
              <w:spacing w:line="30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หนี้สินที่เกิดจากสัญญา-</w:t>
            </w: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4" w:type="dxa"/>
            <w:shd w:val="clear" w:color="auto" w:fill="auto"/>
          </w:tcPr>
          <w:p w14:paraId="41EB3A1F" w14:textId="5A4A04A5" w:rsidR="00A6450C" w:rsidRPr="00D83E6B" w:rsidRDefault="00A6450C" w:rsidP="00A645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450C">
              <w:rPr>
                <w:rFonts w:asciiTheme="majorBidi" w:hAnsiTheme="majorBidi" w:cstheme="majorBidi"/>
                <w:sz w:val="26"/>
                <w:szCs w:val="26"/>
              </w:rPr>
              <w:t>3,145</w:t>
            </w:r>
          </w:p>
        </w:tc>
        <w:tc>
          <w:tcPr>
            <w:tcW w:w="134" w:type="dxa"/>
          </w:tcPr>
          <w:p w14:paraId="782187F5" w14:textId="77777777" w:rsidR="00A6450C" w:rsidRPr="00D83E6B" w:rsidRDefault="00A6450C" w:rsidP="00A6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69B3E5" w14:textId="6FBD5326" w:rsidR="00A6450C" w:rsidRPr="00D83E6B" w:rsidRDefault="00A6450C" w:rsidP="00A645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10,392</w:t>
            </w:r>
          </w:p>
        </w:tc>
        <w:tc>
          <w:tcPr>
            <w:tcW w:w="134" w:type="dxa"/>
          </w:tcPr>
          <w:p w14:paraId="272735A1" w14:textId="77777777" w:rsidR="00A6450C" w:rsidRPr="00D83E6B" w:rsidRDefault="00A6450C" w:rsidP="00A6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641285F" w14:textId="39ADD174" w:rsidR="00A6450C" w:rsidRPr="00D83E6B" w:rsidRDefault="00A6450C" w:rsidP="00A645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 739 </w:t>
            </w:r>
          </w:p>
        </w:tc>
        <w:tc>
          <w:tcPr>
            <w:tcW w:w="134" w:type="dxa"/>
          </w:tcPr>
          <w:p w14:paraId="2CB697E9" w14:textId="77777777" w:rsidR="00A6450C" w:rsidRPr="00D83E6B" w:rsidRDefault="00A6450C" w:rsidP="00A6450C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3EE7F7D" w14:textId="33A28FF0" w:rsidR="00A6450C" w:rsidRPr="00D83E6B" w:rsidRDefault="00A6450C" w:rsidP="00A645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</w:tr>
      <w:tr w:rsidR="0083577B" w:rsidRPr="00D83E6B" w14:paraId="58977AA3" w14:textId="77777777" w:rsidTr="00844DFE">
        <w:tc>
          <w:tcPr>
            <w:tcW w:w="3458" w:type="dxa"/>
          </w:tcPr>
          <w:p w14:paraId="266D1EF6" w14:textId="77777777" w:rsidR="0083577B" w:rsidRPr="00D83E6B" w:rsidRDefault="0083577B" w:rsidP="00D83E6B">
            <w:pPr>
              <w:tabs>
                <w:tab w:val="left" w:pos="284"/>
              </w:tabs>
              <w:spacing w:line="30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498C7F" w14:textId="3455BB1F" w:rsidR="0083577B" w:rsidRPr="00D83E6B" w:rsidRDefault="00A6450C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6,520</w:t>
            </w:r>
          </w:p>
        </w:tc>
        <w:tc>
          <w:tcPr>
            <w:tcW w:w="134" w:type="dxa"/>
          </w:tcPr>
          <w:p w14:paraId="779FC8C3" w14:textId="77777777" w:rsidR="0083577B" w:rsidRPr="00D83E6B" w:rsidRDefault="0083577B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E5DEDE" w14:textId="0C853BA8" w:rsidR="0083577B" w:rsidRPr="00D83E6B" w:rsidRDefault="0083577B" w:rsidP="00D83E6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4,831</w:t>
            </w:r>
          </w:p>
        </w:tc>
        <w:tc>
          <w:tcPr>
            <w:tcW w:w="134" w:type="dxa"/>
          </w:tcPr>
          <w:p w14:paraId="58A3D891" w14:textId="77777777" w:rsidR="0083577B" w:rsidRPr="00D83E6B" w:rsidRDefault="0083577B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B81E6D" w14:textId="6E671C55" w:rsidR="0083577B" w:rsidRPr="00D83E6B" w:rsidRDefault="0083577B" w:rsidP="00D83E6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 xml:space="preserve"> 1,731 </w:t>
            </w:r>
          </w:p>
        </w:tc>
        <w:tc>
          <w:tcPr>
            <w:tcW w:w="134" w:type="dxa"/>
          </w:tcPr>
          <w:p w14:paraId="5273F6B7" w14:textId="77777777" w:rsidR="0083577B" w:rsidRPr="00D83E6B" w:rsidRDefault="0083577B" w:rsidP="00D83E6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CCB062" w14:textId="2656F95C" w:rsidR="0083577B" w:rsidRPr="00D83E6B" w:rsidRDefault="0083577B" w:rsidP="00D83E6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</w:tr>
      <w:tr w:rsidR="0083577B" w:rsidRPr="00D83E6B" w14:paraId="0C236F7C" w14:textId="77777777" w:rsidTr="00D76AE0">
        <w:tc>
          <w:tcPr>
            <w:tcW w:w="3458" w:type="dxa"/>
          </w:tcPr>
          <w:p w14:paraId="4648B3A7" w14:textId="77777777" w:rsidR="0083577B" w:rsidRPr="00D83E6B" w:rsidRDefault="0083577B" w:rsidP="00D83E6B">
            <w:pPr>
              <w:tabs>
                <w:tab w:val="left" w:pos="284"/>
              </w:tabs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0F1D8" w14:textId="39BC1BA0" w:rsidR="0083577B" w:rsidRPr="00D83E6B" w:rsidRDefault="00A6450C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127,347</w:t>
            </w:r>
          </w:p>
        </w:tc>
        <w:tc>
          <w:tcPr>
            <w:tcW w:w="134" w:type="dxa"/>
          </w:tcPr>
          <w:p w14:paraId="00EAE60E" w14:textId="77777777" w:rsidR="0083577B" w:rsidRPr="00D83E6B" w:rsidRDefault="0083577B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690EDB2B" w:rsidR="0083577B" w:rsidRPr="00D83E6B" w:rsidRDefault="0083577B" w:rsidP="00D83E6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155,009</w:t>
            </w:r>
          </w:p>
        </w:tc>
        <w:tc>
          <w:tcPr>
            <w:tcW w:w="134" w:type="dxa"/>
          </w:tcPr>
          <w:p w14:paraId="60F88D1F" w14:textId="77777777" w:rsidR="0083577B" w:rsidRPr="00D83E6B" w:rsidRDefault="0083577B" w:rsidP="00D83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4AC237" w14:textId="24B1BC60" w:rsidR="0083577B" w:rsidRPr="00D83E6B" w:rsidRDefault="0083577B" w:rsidP="00D83E6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53,162</w:t>
            </w:r>
          </w:p>
        </w:tc>
        <w:tc>
          <w:tcPr>
            <w:tcW w:w="134" w:type="dxa"/>
          </w:tcPr>
          <w:p w14:paraId="61099DA8" w14:textId="77777777" w:rsidR="0083577B" w:rsidRPr="00D83E6B" w:rsidRDefault="0083577B" w:rsidP="00D83E6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64BA22BD" w:rsidR="0083577B" w:rsidRPr="00D83E6B" w:rsidRDefault="0083577B" w:rsidP="00D83E6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3E6B">
              <w:rPr>
                <w:rFonts w:asciiTheme="majorBidi" w:hAnsiTheme="majorBidi" w:cstheme="majorBidi"/>
                <w:sz w:val="26"/>
                <w:szCs w:val="26"/>
              </w:rPr>
              <w:t>69,630</w:t>
            </w:r>
          </w:p>
        </w:tc>
      </w:tr>
    </w:tbl>
    <w:p w14:paraId="09DD1670" w14:textId="77777777" w:rsidR="00B4048F" w:rsidRDefault="00B4048F" w:rsidP="00D1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58E013FA" w14:textId="0979346E" w:rsidR="00D112E0" w:rsidRPr="00F26694" w:rsidRDefault="00D112E0" w:rsidP="00D1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17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76B33B1" w14:textId="77777777" w:rsidR="00D112E0" w:rsidRPr="00F26694" w:rsidRDefault="00D112E0" w:rsidP="00D1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  <w:cs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46"/>
        <w:gridCol w:w="1587"/>
        <w:gridCol w:w="138"/>
        <w:gridCol w:w="1586"/>
      </w:tblGrid>
      <w:tr w:rsidR="00D112E0" w:rsidRPr="00F26694" w14:paraId="7C3FBF27" w14:textId="77777777" w:rsidTr="00205F2F">
        <w:trPr>
          <w:trHeight w:val="130"/>
        </w:trPr>
        <w:tc>
          <w:tcPr>
            <w:tcW w:w="5046" w:type="dxa"/>
          </w:tcPr>
          <w:p w14:paraId="56AAC6EB" w14:textId="77777777" w:rsidR="00D112E0" w:rsidRPr="00F26694" w:rsidRDefault="00D112E0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709E195C" w14:textId="77777777" w:rsidR="00D112E0" w:rsidRPr="00F26694" w:rsidRDefault="00D112E0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D112E0" w:rsidRPr="00F26694" w14:paraId="2C4F4953" w14:textId="77777777" w:rsidTr="00205F2F">
        <w:tc>
          <w:tcPr>
            <w:tcW w:w="5046" w:type="dxa"/>
          </w:tcPr>
          <w:p w14:paraId="34952831" w14:textId="77777777" w:rsidR="00D112E0" w:rsidRPr="00F26694" w:rsidRDefault="00D112E0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339E5D" w14:textId="77777777" w:rsidR="00D112E0" w:rsidRPr="00F26694" w:rsidRDefault="00D112E0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112E0" w:rsidRPr="00F26694" w14:paraId="716E765B" w14:textId="77777777" w:rsidTr="00205F2F">
        <w:tc>
          <w:tcPr>
            <w:tcW w:w="5046" w:type="dxa"/>
          </w:tcPr>
          <w:p w14:paraId="78BCD26F" w14:textId="77777777" w:rsidR="00D112E0" w:rsidRPr="00F26694" w:rsidRDefault="00D112E0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7EE1F1FE" w14:textId="77777777" w:rsidR="00D112E0" w:rsidRPr="00F26694" w:rsidRDefault="00D112E0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3D0D9F46" w14:textId="77777777" w:rsidR="00D112E0" w:rsidRPr="00F26694" w:rsidRDefault="00D112E0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2669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4EA41FF6" w14:textId="77777777" w:rsidR="00D112E0" w:rsidRPr="00F26694" w:rsidRDefault="00D112E0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6" w:space="0" w:color="auto"/>
            </w:tcBorders>
          </w:tcPr>
          <w:p w14:paraId="096B10EA" w14:textId="77777777" w:rsidR="00D112E0" w:rsidRPr="00F26694" w:rsidRDefault="00D112E0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2669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6B748DBD" w14:textId="77777777" w:rsidR="00D112E0" w:rsidRPr="00F26694" w:rsidRDefault="00D112E0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669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D112E0" w:rsidRPr="00F26694" w14:paraId="15470AA9" w14:textId="77777777" w:rsidTr="00205F2F">
        <w:trPr>
          <w:trHeight w:val="111"/>
        </w:trPr>
        <w:tc>
          <w:tcPr>
            <w:tcW w:w="5046" w:type="dxa"/>
          </w:tcPr>
          <w:p w14:paraId="35BF7413" w14:textId="77777777" w:rsidR="00D112E0" w:rsidRPr="00F26694" w:rsidRDefault="00D112E0" w:rsidP="00D11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0CD4CFDA" w14:textId="77777777" w:rsidR="00D112E0" w:rsidRPr="00F26694" w:rsidRDefault="00D112E0" w:rsidP="00D11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2EB">
              <w:rPr>
                <w:rFonts w:asciiTheme="majorBidi" w:hAnsiTheme="majorBidi" w:cstheme="majorBidi"/>
                <w:sz w:val="32"/>
                <w:szCs w:val="32"/>
              </w:rPr>
              <w:t>24,480</w:t>
            </w:r>
          </w:p>
        </w:tc>
        <w:tc>
          <w:tcPr>
            <w:tcW w:w="138" w:type="dxa"/>
          </w:tcPr>
          <w:p w14:paraId="5B369498" w14:textId="77777777" w:rsidR="00D112E0" w:rsidRPr="00F26694" w:rsidRDefault="00D112E0" w:rsidP="00D11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6" w:type="dxa"/>
          </w:tcPr>
          <w:p w14:paraId="57EF601D" w14:textId="77777777" w:rsidR="00D112E0" w:rsidRPr="00F26694" w:rsidRDefault="00D112E0" w:rsidP="00D11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</w:rPr>
              <w:t>24,840</w:t>
            </w:r>
          </w:p>
        </w:tc>
      </w:tr>
      <w:tr w:rsidR="00D112E0" w:rsidRPr="00F26694" w14:paraId="7DC18C83" w14:textId="77777777" w:rsidTr="00205F2F">
        <w:tc>
          <w:tcPr>
            <w:tcW w:w="5046" w:type="dxa"/>
          </w:tcPr>
          <w:p w14:paraId="6170ABDE" w14:textId="77777777" w:rsidR="00D112E0" w:rsidRPr="00F26694" w:rsidRDefault="00D112E0" w:rsidP="00D11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A7E3F83" w14:textId="77777777" w:rsidR="00D112E0" w:rsidRPr="00F26694" w:rsidRDefault="00D112E0" w:rsidP="00D11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62EB">
              <w:rPr>
                <w:rFonts w:asciiTheme="majorBidi" w:hAnsiTheme="majorBidi" w:cstheme="majorBidi"/>
                <w:sz w:val="32"/>
                <w:szCs w:val="32"/>
              </w:rPr>
              <w:t>95,701</w:t>
            </w:r>
          </w:p>
        </w:tc>
        <w:tc>
          <w:tcPr>
            <w:tcW w:w="138" w:type="dxa"/>
          </w:tcPr>
          <w:p w14:paraId="18575298" w14:textId="77777777" w:rsidR="00D112E0" w:rsidRPr="00F26694" w:rsidRDefault="00D112E0" w:rsidP="00D11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69084810" w14:textId="77777777" w:rsidR="00D112E0" w:rsidRPr="00F26694" w:rsidRDefault="00D112E0" w:rsidP="00D11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</w:rPr>
              <w:t>100,685</w:t>
            </w:r>
          </w:p>
        </w:tc>
      </w:tr>
      <w:tr w:rsidR="00D112E0" w:rsidRPr="00F26694" w14:paraId="572AC50F" w14:textId="77777777" w:rsidTr="00205F2F">
        <w:tc>
          <w:tcPr>
            <w:tcW w:w="5046" w:type="dxa"/>
          </w:tcPr>
          <w:p w14:paraId="053883B7" w14:textId="77777777" w:rsidR="00D112E0" w:rsidRPr="00F26694" w:rsidRDefault="00D112E0" w:rsidP="00D11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2669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6421BC59" w14:textId="77777777" w:rsidR="00D112E0" w:rsidRPr="00F26694" w:rsidRDefault="00D112E0" w:rsidP="00D11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62EB">
              <w:rPr>
                <w:rFonts w:asciiTheme="majorBidi" w:hAnsiTheme="majorBidi" w:cstheme="majorBidi"/>
                <w:sz w:val="32"/>
                <w:szCs w:val="32"/>
              </w:rPr>
              <w:t>120,181</w:t>
            </w:r>
          </w:p>
        </w:tc>
        <w:tc>
          <w:tcPr>
            <w:tcW w:w="138" w:type="dxa"/>
          </w:tcPr>
          <w:p w14:paraId="7D439D5C" w14:textId="77777777" w:rsidR="00D112E0" w:rsidRPr="00F26694" w:rsidRDefault="00D112E0" w:rsidP="00D11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86" w:type="dxa"/>
            <w:tcBorders>
              <w:top w:val="single" w:sz="6" w:space="0" w:color="auto"/>
              <w:bottom w:val="double" w:sz="6" w:space="0" w:color="auto"/>
            </w:tcBorders>
          </w:tcPr>
          <w:p w14:paraId="25F8DC5E" w14:textId="77777777" w:rsidR="00D112E0" w:rsidRPr="00F26694" w:rsidRDefault="00D112E0" w:rsidP="00D11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</w:rPr>
              <w:t>125,525</w:t>
            </w:r>
          </w:p>
        </w:tc>
      </w:tr>
    </w:tbl>
    <w:p w14:paraId="27468EC6" w14:textId="77777777" w:rsidR="00D112E0" w:rsidRDefault="00D112E0" w:rsidP="00D112E0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1D54C572" w14:textId="70F94E87" w:rsidR="005F652E" w:rsidRPr="00F26694" w:rsidRDefault="00A6092F" w:rsidP="00D112E0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18</w:t>
      </w:r>
      <w:r w:rsidR="005F652E" w:rsidRPr="00F266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F652E"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7D86" w:rsidRPr="00F2669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82777A3" w14:textId="4DF0D887" w:rsidR="00D42704" w:rsidRPr="00F26694" w:rsidRDefault="00D42704" w:rsidP="00D112E0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มูลค่าตามบัญชีของหนี้สินตามสัญญาเช่าและการเคลื่อนไหวสำหรับงวดสามเดือนสิ้นสุดวันที่</w:t>
      </w:r>
      <w:r w:rsidRPr="00F26694">
        <w:rPr>
          <w:rFonts w:asciiTheme="majorBidi" w:hAnsiTheme="majorBidi" w:cstheme="majorBidi"/>
          <w:sz w:val="32"/>
          <w:szCs w:val="32"/>
        </w:rPr>
        <w:t xml:space="preserve"> 31 </w:t>
      </w:r>
      <w:r w:rsidRPr="00F26694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26694">
        <w:rPr>
          <w:rFonts w:asciiTheme="majorBidi" w:hAnsiTheme="majorBidi" w:cstheme="majorBidi"/>
          <w:sz w:val="32"/>
          <w:szCs w:val="32"/>
        </w:rPr>
        <w:t xml:space="preserve"> 256</w:t>
      </w:r>
      <w:r w:rsidR="00B45E48" w:rsidRPr="00F26694">
        <w:rPr>
          <w:rFonts w:asciiTheme="majorBidi" w:hAnsiTheme="majorBidi" w:cstheme="majorBidi"/>
          <w:sz w:val="32"/>
          <w:szCs w:val="32"/>
        </w:rPr>
        <w:t>7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B45E48" w:rsidRPr="00290422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290422" w:rsidRDefault="00D42704" w:rsidP="00D112E0">
            <w:pPr>
              <w:spacing w:line="36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290422" w:rsidRDefault="00D42704" w:rsidP="00D112E0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904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B45E48" w:rsidRPr="00290422" w14:paraId="3486320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290422" w:rsidRDefault="00D42704" w:rsidP="00D112E0">
            <w:pPr>
              <w:spacing w:line="36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290422" w:rsidRDefault="00D42704" w:rsidP="00D112E0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9042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EAD3D" w14:textId="77777777" w:rsidR="00D42704" w:rsidRPr="00290422" w:rsidRDefault="00D42704" w:rsidP="00D112E0">
            <w:pPr>
              <w:pStyle w:val="Heading7"/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290422" w:rsidRDefault="00D42704" w:rsidP="00D112E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42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290422" w:rsidRDefault="00D42704" w:rsidP="00D112E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42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B45E48" w:rsidRPr="00290422" w14:paraId="354C61B5" w14:textId="77777777" w:rsidTr="00CB52FB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197A4A5B" w:rsidR="004F5FB9" w:rsidRPr="00290422" w:rsidRDefault="004F5FB9" w:rsidP="00D112E0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904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2904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2904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2904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B45E48" w:rsidRPr="002904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014A3DB" w14:textId="3A29E22E" w:rsidR="004F5FB9" w:rsidRPr="00290422" w:rsidRDefault="004F5FB9" w:rsidP="00D112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04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F7611" w:rsidRPr="00290422">
              <w:rPr>
                <w:rFonts w:asciiTheme="majorBidi" w:hAnsiTheme="majorBidi" w:cstheme="majorBidi"/>
                <w:sz w:val="32"/>
                <w:szCs w:val="32"/>
              </w:rPr>
              <w:t>112,</w:t>
            </w:r>
            <w:r w:rsidR="00B45E48" w:rsidRPr="0029042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F7611" w:rsidRPr="00290422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2904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DEDDD3" w14:textId="77777777" w:rsidR="004F5FB9" w:rsidRPr="00290422" w:rsidRDefault="004F5FB9" w:rsidP="00D112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6AF0DC9D" w14:textId="016FDB87" w:rsidR="004F5FB9" w:rsidRPr="00290422" w:rsidRDefault="00B45E48" w:rsidP="00D112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042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F7611" w:rsidRPr="002904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90422">
              <w:rPr>
                <w:rFonts w:asciiTheme="majorBidi" w:hAnsiTheme="majorBidi" w:cstheme="majorBidi"/>
                <w:sz w:val="32"/>
                <w:szCs w:val="32"/>
              </w:rPr>
              <w:t>,8</w:t>
            </w:r>
            <w:r w:rsidR="002F7611" w:rsidRPr="00290422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</w:tr>
      <w:tr w:rsidR="0083577B" w:rsidRPr="00290422" w14:paraId="76BCC7D0" w14:textId="77777777" w:rsidTr="00CB52FB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C7DBAE0" w14:textId="37DC4CA7" w:rsidR="0083577B" w:rsidRPr="00290422" w:rsidRDefault="0083577B" w:rsidP="00D112E0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904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87" w:type="dxa"/>
            <w:shd w:val="clear" w:color="auto" w:fill="auto"/>
          </w:tcPr>
          <w:p w14:paraId="3E7709CD" w14:textId="77C8DEDE" w:rsidR="0083577B" w:rsidRPr="00290422" w:rsidRDefault="00A6450C" w:rsidP="00D112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450C">
              <w:rPr>
                <w:rFonts w:asciiTheme="majorBidi" w:hAnsiTheme="majorBidi"/>
                <w:sz w:val="32"/>
                <w:szCs w:val="32"/>
                <w:cs/>
              </w:rPr>
              <w:t>47</w:t>
            </w:r>
            <w:r w:rsidRPr="00A6450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6450C">
              <w:rPr>
                <w:rFonts w:asciiTheme="majorBidi" w:hAnsiTheme="majorBidi"/>
                <w:sz w:val="32"/>
                <w:szCs w:val="32"/>
                <w:cs/>
              </w:rPr>
              <w:t>324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BFE2EC" w14:textId="77777777" w:rsidR="0083577B" w:rsidRPr="00290422" w:rsidRDefault="0083577B" w:rsidP="00D112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77175B1" w14:textId="7EF05E29" w:rsidR="0083577B" w:rsidRPr="00290422" w:rsidRDefault="0083577B" w:rsidP="00D112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0422">
              <w:rPr>
                <w:rFonts w:asciiTheme="majorBidi" w:hAnsiTheme="majorBidi" w:cstheme="majorBidi"/>
                <w:sz w:val="32"/>
                <w:szCs w:val="32"/>
              </w:rPr>
              <w:t xml:space="preserve"> 596 </w:t>
            </w:r>
          </w:p>
        </w:tc>
      </w:tr>
      <w:tr w:rsidR="0083577B" w:rsidRPr="00290422" w14:paraId="0363FF9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77777777" w:rsidR="0083577B" w:rsidRPr="00290422" w:rsidRDefault="0083577B" w:rsidP="00D112E0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904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เงินจ่ายชำระระหว่างงวด</w:t>
            </w:r>
          </w:p>
        </w:tc>
        <w:tc>
          <w:tcPr>
            <w:tcW w:w="1587" w:type="dxa"/>
            <w:shd w:val="clear" w:color="auto" w:fill="auto"/>
          </w:tcPr>
          <w:p w14:paraId="7F182638" w14:textId="3DE9BE9E" w:rsidR="0083577B" w:rsidRPr="00290422" w:rsidRDefault="00A6450C" w:rsidP="00D112E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6450C">
              <w:rPr>
                <w:rFonts w:asciiTheme="majorBidi" w:hAnsiTheme="majorBidi" w:cstheme="majorBidi"/>
                <w:sz w:val="32"/>
                <w:szCs w:val="32"/>
              </w:rPr>
              <w:t>4,198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C7F3E3C" w14:textId="77777777" w:rsidR="0083577B" w:rsidRPr="00290422" w:rsidRDefault="0083577B" w:rsidP="00D112E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883626F" w14:textId="6E3C6D5D" w:rsidR="0083577B" w:rsidRPr="00290422" w:rsidRDefault="0083577B" w:rsidP="00D112E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0422">
              <w:rPr>
                <w:rFonts w:asciiTheme="majorBidi" w:hAnsiTheme="majorBidi" w:cstheme="majorBidi"/>
                <w:sz w:val="32"/>
                <w:szCs w:val="32"/>
              </w:rPr>
              <w:t>(242)</w:t>
            </w:r>
          </w:p>
        </w:tc>
      </w:tr>
      <w:tr w:rsidR="00B45E48" w:rsidRPr="00290422" w14:paraId="1B9AA734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60C2BBE6" w:rsidR="00210930" w:rsidRPr="00290422" w:rsidRDefault="00210930" w:rsidP="00D112E0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904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2904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2904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Pr="002904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B45E48" w:rsidRPr="002904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65274C3" w14:textId="0020BFAF" w:rsidR="00210930" w:rsidRPr="00290422" w:rsidRDefault="00A6450C" w:rsidP="00D112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155,556</w:t>
            </w:r>
          </w:p>
        </w:tc>
        <w:tc>
          <w:tcPr>
            <w:tcW w:w="134" w:type="dxa"/>
            <w:shd w:val="clear" w:color="auto" w:fill="auto"/>
          </w:tcPr>
          <w:p w14:paraId="74562D63" w14:textId="77777777" w:rsidR="00210930" w:rsidRPr="00290422" w:rsidRDefault="00210930" w:rsidP="00D112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291812EC" w14:textId="1CA45A43" w:rsidR="00210930" w:rsidRPr="00290422" w:rsidRDefault="0083577B" w:rsidP="00D112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042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F7611" w:rsidRPr="00290422">
              <w:rPr>
                <w:rFonts w:asciiTheme="majorBidi" w:hAnsiTheme="majorBidi" w:cstheme="majorBidi"/>
                <w:sz w:val="32"/>
                <w:szCs w:val="32"/>
              </w:rPr>
              <w:t>2,217</w:t>
            </w:r>
          </w:p>
        </w:tc>
      </w:tr>
      <w:tr w:rsidR="00B45E48" w:rsidRPr="00290422" w14:paraId="6A171F06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210930" w:rsidRPr="00290422" w:rsidRDefault="00210930" w:rsidP="00D112E0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904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2904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7" w:type="dxa"/>
            <w:shd w:val="clear" w:color="auto" w:fill="auto"/>
          </w:tcPr>
          <w:p w14:paraId="6E1B76C7" w14:textId="4CA68415" w:rsidR="00210930" w:rsidRPr="00290422" w:rsidRDefault="00A6450C" w:rsidP="00D112E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(24,043)</w:t>
            </w:r>
          </w:p>
        </w:tc>
        <w:tc>
          <w:tcPr>
            <w:tcW w:w="134" w:type="dxa"/>
            <w:shd w:val="clear" w:color="auto" w:fill="auto"/>
          </w:tcPr>
          <w:p w14:paraId="2EA89419" w14:textId="77777777" w:rsidR="00210930" w:rsidRPr="00290422" w:rsidRDefault="00210930" w:rsidP="00D112E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4465AD3" w14:textId="61BAB5A4" w:rsidR="00210930" w:rsidRPr="00290422" w:rsidRDefault="002F7611" w:rsidP="00D112E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0422">
              <w:rPr>
                <w:rFonts w:asciiTheme="majorBidi" w:hAnsiTheme="majorBidi" w:cstheme="majorBidi"/>
                <w:sz w:val="32"/>
                <w:szCs w:val="32"/>
              </w:rPr>
              <w:t>(1,023)</w:t>
            </w:r>
          </w:p>
        </w:tc>
      </w:tr>
      <w:tr w:rsidR="00B45E48" w:rsidRPr="00290422" w14:paraId="328BB6EA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77777777" w:rsidR="00210930" w:rsidRPr="00290422" w:rsidRDefault="00210930" w:rsidP="00D112E0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904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50A687" w14:textId="71A03712" w:rsidR="00210930" w:rsidRPr="00290422" w:rsidRDefault="00A6450C" w:rsidP="00D112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131,513</w:t>
            </w:r>
          </w:p>
        </w:tc>
        <w:tc>
          <w:tcPr>
            <w:tcW w:w="134" w:type="dxa"/>
            <w:shd w:val="clear" w:color="auto" w:fill="auto"/>
          </w:tcPr>
          <w:p w14:paraId="77119109" w14:textId="77777777" w:rsidR="00210930" w:rsidRPr="00290422" w:rsidRDefault="00210930" w:rsidP="00D112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5FA2E" w14:textId="6654842C" w:rsidR="00210930" w:rsidRPr="00290422" w:rsidRDefault="002F7611" w:rsidP="00D112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0422">
              <w:rPr>
                <w:rFonts w:asciiTheme="majorBidi" w:hAnsiTheme="majorBidi" w:cstheme="majorBidi"/>
                <w:sz w:val="32"/>
                <w:szCs w:val="32"/>
              </w:rPr>
              <w:t>21,194</w:t>
            </w:r>
          </w:p>
        </w:tc>
      </w:tr>
    </w:tbl>
    <w:p w14:paraId="4894BAF4" w14:textId="77777777" w:rsidR="00B45E48" w:rsidRDefault="00B45E48" w:rsidP="00D112E0">
      <w:pPr>
        <w:tabs>
          <w:tab w:val="clear" w:pos="227"/>
        </w:tabs>
        <w:spacing w:line="240" w:lineRule="exact"/>
        <w:ind w:left="289" w:firstLine="57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4" w:name="_Hlk159442790"/>
    </w:p>
    <w:p w14:paraId="4F6E364F" w14:textId="09E4C646" w:rsidR="00C162EB" w:rsidRDefault="00A6092F" w:rsidP="00D112E0">
      <w:pPr>
        <w:tabs>
          <w:tab w:val="clear" w:pos="227"/>
        </w:tabs>
        <w:spacing w:line="360" w:lineRule="exact"/>
        <w:ind w:left="289" w:firstLine="578"/>
        <w:jc w:val="thaiDistribute"/>
        <w:rPr>
          <w:rFonts w:ascii="Angsana New" w:hAnsi="Angsana New"/>
          <w:sz w:val="32"/>
          <w:szCs w:val="32"/>
          <w:cs/>
        </w:rPr>
      </w:pPr>
      <w:r w:rsidRPr="00D112E0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C162EB" w:rsidRPr="00D112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162EB" w:rsidRPr="00D112E0">
        <w:rPr>
          <w:rFonts w:ascii="Angsana New" w:hAnsi="Angsana New"/>
          <w:spacing w:val="-4"/>
          <w:sz w:val="32"/>
          <w:szCs w:val="32"/>
        </w:rPr>
        <w:t>256</w:t>
      </w:r>
      <w:r w:rsidR="00C162EB" w:rsidRPr="00D112E0">
        <w:rPr>
          <w:rFonts w:ascii="Angsana New" w:hAnsi="Angsana New" w:hint="cs"/>
          <w:spacing w:val="-4"/>
          <w:sz w:val="32"/>
          <w:szCs w:val="32"/>
          <w:cs/>
        </w:rPr>
        <w:t>7</w:t>
      </w:r>
      <w:r w:rsidR="00C162EB" w:rsidRPr="00D112E0">
        <w:rPr>
          <w:rFonts w:ascii="Angsana New" w:hAnsi="Angsana New"/>
          <w:spacing w:val="-4"/>
          <w:sz w:val="32"/>
          <w:szCs w:val="32"/>
        </w:rPr>
        <w:t xml:space="preserve"> </w:t>
      </w:r>
      <w:r w:rsidR="00C162EB" w:rsidRPr="00D112E0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C162EB" w:rsidRPr="00D112E0">
        <w:rPr>
          <w:rFonts w:ascii="Angsana New" w:hAnsi="Angsana New" w:hint="cs"/>
          <w:spacing w:val="-4"/>
          <w:sz w:val="32"/>
          <w:szCs w:val="32"/>
          <w:cs/>
        </w:rPr>
        <w:t>ย่อยแห่งหนึ่งมี</w:t>
      </w:r>
      <w:r w:rsidRPr="00D112E0">
        <w:rPr>
          <w:rFonts w:ascii="Angsana New" w:hAnsi="Angsana New" w:hint="cs"/>
          <w:spacing w:val="-4"/>
          <w:sz w:val="32"/>
          <w:szCs w:val="32"/>
          <w:cs/>
        </w:rPr>
        <w:t>การทำ</w:t>
      </w:r>
      <w:r w:rsidR="00C162EB" w:rsidRPr="00D112E0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="00C162EB" w:rsidRPr="00D112E0">
        <w:rPr>
          <w:rFonts w:ascii="Angsana New" w:hAnsi="Angsana New" w:hint="cs"/>
          <w:spacing w:val="-4"/>
          <w:sz w:val="32"/>
          <w:szCs w:val="32"/>
          <w:cs/>
        </w:rPr>
        <w:t xml:space="preserve">เช่าลิสซิ่ง </w:t>
      </w:r>
      <w:r w:rsidRPr="00D112E0">
        <w:rPr>
          <w:rFonts w:ascii="Angsana New" w:hAnsi="Angsana New"/>
          <w:spacing w:val="-4"/>
          <w:sz w:val="32"/>
          <w:szCs w:val="32"/>
        </w:rPr>
        <w:t>1</w:t>
      </w:r>
      <w:r w:rsidR="00C162EB" w:rsidRPr="00D112E0">
        <w:rPr>
          <w:rFonts w:ascii="Angsana New" w:hAnsi="Angsana New"/>
          <w:spacing w:val="-4"/>
          <w:sz w:val="32"/>
          <w:szCs w:val="32"/>
        </w:rPr>
        <w:t xml:space="preserve"> </w:t>
      </w:r>
      <w:r w:rsidR="00C162EB" w:rsidRPr="00D112E0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="00C162EB" w:rsidRPr="00D112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162EB" w:rsidRPr="00D112E0">
        <w:rPr>
          <w:rFonts w:ascii="Angsana New" w:hAnsi="Angsana New"/>
          <w:spacing w:val="-4"/>
          <w:sz w:val="32"/>
          <w:szCs w:val="32"/>
          <w:cs/>
        </w:rPr>
        <w:t>กับบริษัทลิสซิ่งใน</w:t>
      </w:r>
      <w:r w:rsidR="00C162EB" w:rsidRPr="00C162EB">
        <w:rPr>
          <w:rFonts w:ascii="Angsana New" w:hAnsi="Angsana New"/>
          <w:sz w:val="32"/>
          <w:szCs w:val="32"/>
          <w:cs/>
        </w:rPr>
        <w:t>ประเทศ</w:t>
      </w:r>
      <w:r w:rsidR="00C162EB" w:rsidRPr="00C162EB">
        <w:rPr>
          <w:rFonts w:ascii="Angsana New" w:hAnsi="Angsana New" w:hint="cs"/>
          <w:sz w:val="32"/>
          <w:szCs w:val="32"/>
          <w:cs/>
        </w:rPr>
        <w:t>แห่งหนึ่ง</w:t>
      </w:r>
      <w:r w:rsidR="00C162EB" w:rsidRPr="00C162EB">
        <w:rPr>
          <w:rFonts w:ascii="Angsana New" w:hAnsi="Angsana New"/>
          <w:sz w:val="32"/>
          <w:szCs w:val="32"/>
          <w:cs/>
        </w:rPr>
        <w:t xml:space="preserve"> มูลค่าตามสัญญา</w:t>
      </w:r>
      <w:r>
        <w:rPr>
          <w:rFonts w:ascii="Angsana New" w:hAnsi="Angsana New"/>
          <w:sz w:val="32"/>
          <w:szCs w:val="32"/>
        </w:rPr>
        <w:t xml:space="preserve"> 46.73</w:t>
      </w:r>
      <w:r w:rsidR="00C162EB" w:rsidRPr="00C162EB">
        <w:rPr>
          <w:rFonts w:ascii="Angsana New" w:hAnsi="Angsana New"/>
          <w:sz w:val="32"/>
          <w:szCs w:val="32"/>
        </w:rPr>
        <w:t xml:space="preserve"> </w:t>
      </w:r>
      <w:r w:rsidR="00C162EB" w:rsidRPr="00C162EB">
        <w:rPr>
          <w:rFonts w:ascii="Angsana New" w:hAnsi="Angsana New"/>
          <w:sz w:val="32"/>
          <w:szCs w:val="32"/>
          <w:cs/>
        </w:rPr>
        <w:t>ล้านบาท</w:t>
      </w:r>
      <w:r w:rsidR="00C162EB" w:rsidRPr="00C162EB">
        <w:rPr>
          <w:rFonts w:ascii="Angsana New" w:hAnsi="Angsana New" w:hint="cs"/>
          <w:sz w:val="32"/>
          <w:szCs w:val="32"/>
          <w:cs/>
        </w:rPr>
        <w:t xml:space="preserve"> โดยจำหน่ายโครงการซื้อขายไฟฟ้าและเช่ากลับคืนโครงการ</w:t>
      </w:r>
      <w:r w:rsidR="00C162EB" w:rsidRPr="00D112E0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="00C162EB" w:rsidRPr="00D112E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162EB" w:rsidRPr="00D112E0">
        <w:rPr>
          <w:rFonts w:ascii="Angsana New" w:hAnsi="Angsana New" w:hint="cs"/>
          <w:spacing w:val="-4"/>
          <w:sz w:val="32"/>
          <w:szCs w:val="32"/>
          <w:cs/>
        </w:rPr>
        <w:t>กำหนด</w:t>
      </w:r>
      <w:r w:rsidR="00C162EB" w:rsidRPr="00D112E0">
        <w:rPr>
          <w:rFonts w:ascii="Angsana New" w:hAnsi="Angsana New"/>
          <w:spacing w:val="-4"/>
          <w:sz w:val="32"/>
          <w:szCs w:val="32"/>
          <w:cs/>
        </w:rPr>
        <w:t xml:space="preserve">ระยะเวลาผ่อนชำระ </w:t>
      </w:r>
      <w:r w:rsidR="00C162EB" w:rsidRPr="00D112E0">
        <w:rPr>
          <w:rFonts w:ascii="Angsana New" w:hAnsi="Angsana New"/>
          <w:spacing w:val="-4"/>
          <w:sz w:val="32"/>
          <w:szCs w:val="32"/>
        </w:rPr>
        <w:t>60</w:t>
      </w:r>
      <w:r w:rsidR="00C162EB" w:rsidRPr="00D112E0">
        <w:rPr>
          <w:rFonts w:ascii="Angsana New" w:hAnsi="Angsana New"/>
          <w:spacing w:val="-4"/>
          <w:sz w:val="32"/>
          <w:szCs w:val="32"/>
          <w:cs/>
        </w:rPr>
        <w:t xml:space="preserve"> งวดเดือน ผ่อนชำระงวดเดือน</w:t>
      </w:r>
      <w:r w:rsidR="00C162EB" w:rsidRPr="00D112E0">
        <w:rPr>
          <w:rFonts w:ascii="Angsana New" w:hAnsi="Angsana New" w:hint="cs"/>
          <w:spacing w:val="-4"/>
          <w:sz w:val="32"/>
          <w:szCs w:val="32"/>
          <w:cs/>
        </w:rPr>
        <w:t>ละ</w:t>
      </w:r>
      <w:r w:rsidR="00C162EB" w:rsidRPr="00D112E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112E0">
        <w:rPr>
          <w:rFonts w:ascii="Angsana New" w:hAnsi="Angsana New"/>
          <w:spacing w:val="-4"/>
          <w:sz w:val="32"/>
          <w:szCs w:val="32"/>
        </w:rPr>
        <w:t>0.76</w:t>
      </w:r>
      <w:r w:rsidR="00C162EB" w:rsidRPr="00D112E0">
        <w:rPr>
          <w:rFonts w:ascii="Angsana New" w:hAnsi="Angsana New"/>
          <w:spacing w:val="-4"/>
          <w:sz w:val="32"/>
          <w:szCs w:val="32"/>
        </w:rPr>
        <w:t xml:space="preserve"> </w:t>
      </w:r>
      <w:r w:rsidR="00C162EB" w:rsidRPr="00D112E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C162EB" w:rsidRPr="00D112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162EB" w:rsidRPr="00D112E0">
        <w:rPr>
          <w:rFonts w:ascii="Angsana New" w:hAnsi="Angsana New"/>
          <w:spacing w:val="-4"/>
          <w:sz w:val="32"/>
          <w:szCs w:val="32"/>
        </w:rPr>
        <w:t>(</w:t>
      </w:r>
      <w:r w:rsidR="00C162EB" w:rsidRPr="00D112E0">
        <w:rPr>
          <w:rFonts w:ascii="Angsana New" w:hAnsi="Angsana New"/>
          <w:spacing w:val="-4"/>
          <w:sz w:val="32"/>
          <w:szCs w:val="32"/>
          <w:cs/>
        </w:rPr>
        <w:t>รวม</w:t>
      </w:r>
      <w:r w:rsidR="00C162EB" w:rsidRPr="00C162EB">
        <w:rPr>
          <w:rFonts w:ascii="Angsana New" w:hAnsi="Angsana New"/>
          <w:sz w:val="32"/>
          <w:szCs w:val="32"/>
          <w:cs/>
        </w:rPr>
        <w:t>ภาษีมูลค่าเพิ่ม)</w:t>
      </w:r>
      <w:r w:rsidR="00C162EB" w:rsidRPr="00C162EB">
        <w:rPr>
          <w:rFonts w:ascii="Angsana New" w:hAnsi="Angsana New"/>
          <w:sz w:val="32"/>
          <w:szCs w:val="32"/>
        </w:rPr>
        <w:t xml:space="preserve"> </w:t>
      </w:r>
    </w:p>
    <w:bookmarkEnd w:id="4"/>
    <w:p w14:paraId="39112F72" w14:textId="00073AE1" w:rsidR="00583F43" w:rsidRPr="00F26694" w:rsidRDefault="00D112E0" w:rsidP="00D1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 w:hint="cs"/>
          <w:position w:val="2"/>
          <w:sz w:val="32"/>
          <w:szCs w:val="32"/>
          <w:cs/>
        </w:rPr>
        <w:t>ค่าใช้จ่ายที่เกี่ยวข้องกับสัญญาเช่า</w:t>
      </w:r>
      <w:r w:rsidR="00583F43" w:rsidRPr="00C162EB">
        <w:rPr>
          <w:rFonts w:asciiTheme="majorBidi" w:hAnsiTheme="majorBidi" w:cstheme="majorBidi"/>
          <w:position w:val="2"/>
          <w:sz w:val="32"/>
          <w:szCs w:val="32"/>
          <w:cs/>
        </w:rPr>
        <w:t>ที่รับรู้ในงบกำไร</w:t>
      </w:r>
      <w:r w:rsidR="00583F43" w:rsidRPr="00F26694">
        <w:rPr>
          <w:rFonts w:asciiTheme="majorBidi" w:hAnsiTheme="majorBidi" w:cstheme="majorBidi"/>
          <w:position w:val="2"/>
          <w:sz w:val="32"/>
          <w:szCs w:val="32"/>
          <w:cs/>
        </w:rPr>
        <w:t>ขาดทุนเบ็ดเสร็จ</w:t>
      </w:r>
      <w:r w:rsidR="00AE11F0" w:rsidRPr="00F26694">
        <w:rPr>
          <w:rFonts w:asciiTheme="majorBidi" w:hAnsiTheme="majorBidi" w:cstheme="majorBidi"/>
          <w:position w:val="2"/>
          <w:sz w:val="32"/>
          <w:szCs w:val="32"/>
          <w:cs/>
        </w:rPr>
        <w:t>สำหรับงวด</w:t>
      </w:r>
      <w:r w:rsidR="009474BC" w:rsidRPr="00F26694">
        <w:rPr>
          <w:rFonts w:asciiTheme="majorBidi" w:hAnsiTheme="majorBidi" w:cstheme="majorBidi"/>
          <w:position w:val="2"/>
          <w:sz w:val="32"/>
          <w:szCs w:val="32"/>
          <w:cs/>
        </w:rPr>
        <w:t>สาม</w:t>
      </w:r>
      <w:r w:rsidR="00583F43" w:rsidRPr="00F26694">
        <w:rPr>
          <w:rFonts w:asciiTheme="majorBidi" w:hAnsiTheme="majorBidi" w:cstheme="majorBidi"/>
          <w:position w:val="2"/>
          <w:sz w:val="32"/>
          <w:szCs w:val="32"/>
          <w:cs/>
        </w:rPr>
        <w:t>เดือนสิ้นสุดวันที่</w:t>
      </w:r>
      <w:r w:rsidR="00583F43" w:rsidRPr="00F26694">
        <w:rPr>
          <w:rFonts w:asciiTheme="majorBidi" w:hAnsiTheme="majorBidi" w:cstheme="majorBidi"/>
          <w:position w:val="2"/>
          <w:sz w:val="32"/>
          <w:szCs w:val="32"/>
        </w:rPr>
        <w:t xml:space="preserve"> 31 </w:t>
      </w:r>
      <w:r w:rsidR="00583F43" w:rsidRPr="00F26694">
        <w:rPr>
          <w:rFonts w:asciiTheme="majorBidi" w:hAnsiTheme="majorBidi" w:cstheme="majorBidi"/>
          <w:position w:val="2"/>
          <w:sz w:val="32"/>
          <w:szCs w:val="32"/>
          <w:cs/>
        </w:rPr>
        <w:t>มีนาคม</w:t>
      </w:r>
      <w:r w:rsidR="00583F43" w:rsidRPr="00F26694">
        <w:rPr>
          <w:rFonts w:asciiTheme="majorBidi" w:hAnsiTheme="majorBidi" w:cstheme="majorBidi"/>
          <w:position w:val="2"/>
          <w:sz w:val="32"/>
          <w:szCs w:val="32"/>
        </w:rPr>
        <w:t xml:space="preserve"> 256</w:t>
      </w:r>
      <w:r w:rsidR="00B45E48" w:rsidRPr="00F26694">
        <w:rPr>
          <w:rFonts w:asciiTheme="majorBidi" w:hAnsiTheme="majorBidi" w:cstheme="majorBidi"/>
          <w:position w:val="2"/>
          <w:sz w:val="32"/>
          <w:szCs w:val="32"/>
        </w:rPr>
        <w:t>7</w:t>
      </w:r>
      <w:r w:rsidR="00583F43" w:rsidRPr="00F26694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="00583F43" w:rsidRPr="00F26694">
        <w:rPr>
          <w:rFonts w:asciiTheme="majorBidi" w:hAnsiTheme="majorBidi" w:cstheme="majorBidi"/>
          <w:position w:val="2"/>
          <w:sz w:val="32"/>
          <w:szCs w:val="32"/>
          <w:cs/>
        </w:rPr>
        <w:t xml:space="preserve">และ </w:t>
      </w:r>
      <w:r w:rsidR="00583F43" w:rsidRPr="00F26694">
        <w:rPr>
          <w:rFonts w:asciiTheme="majorBidi" w:hAnsiTheme="majorBidi" w:cstheme="majorBidi"/>
          <w:position w:val="2"/>
          <w:sz w:val="32"/>
          <w:szCs w:val="32"/>
        </w:rPr>
        <w:t>256</w:t>
      </w:r>
      <w:r w:rsidR="00B45E48" w:rsidRPr="00F26694">
        <w:rPr>
          <w:rFonts w:asciiTheme="majorBidi" w:hAnsiTheme="majorBidi" w:cstheme="majorBidi"/>
          <w:position w:val="2"/>
          <w:sz w:val="32"/>
          <w:szCs w:val="32"/>
        </w:rPr>
        <w:t>6</w:t>
      </w:r>
      <w:r w:rsidR="00583F43" w:rsidRPr="00F26694">
        <w:rPr>
          <w:rFonts w:asciiTheme="majorBidi" w:hAnsiTheme="majorBidi" w:cstheme="majorBidi"/>
          <w:position w:val="2"/>
          <w:sz w:val="32"/>
          <w:szCs w:val="32"/>
          <w:cs/>
        </w:rPr>
        <w:t xml:space="preserve"> มีดังนี้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7"/>
        <w:gridCol w:w="134"/>
        <w:gridCol w:w="1250"/>
        <w:gridCol w:w="134"/>
        <w:gridCol w:w="1247"/>
        <w:gridCol w:w="134"/>
        <w:gridCol w:w="1252"/>
      </w:tblGrid>
      <w:tr w:rsidR="00B45E48" w:rsidRPr="00D112E0" w14:paraId="49E8A766" w14:textId="77777777" w:rsidTr="00497D77">
        <w:trPr>
          <w:trHeight w:val="20"/>
        </w:trPr>
        <w:tc>
          <w:tcPr>
            <w:tcW w:w="3003" w:type="dxa"/>
          </w:tcPr>
          <w:p w14:paraId="6355F178" w14:textId="77777777" w:rsidR="00583F43" w:rsidRPr="00D112E0" w:rsidRDefault="00583F43" w:rsidP="003C5E84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</w:tcPr>
          <w:p w14:paraId="731D6640" w14:textId="77777777" w:rsidR="00583F43" w:rsidRPr="00D112E0" w:rsidRDefault="00583F43" w:rsidP="003C5E8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45E48" w:rsidRPr="00D112E0" w14:paraId="6D19F454" w14:textId="77777777" w:rsidTr="00497D77">
        <w:trPr>
          <w:trHeight w:val="20"/>
        </w:trPr>
        <w:tc>
          <w:tcPr>
            <w:tcW w:w="3003" w:type="dxa"/>
          </w:tcPr>
          <w:p w14:paraId="7D6AE186" w14:textId="77777777" w:rsidR="00583F43" w:rsidRPr="00D112E0" w:rsidRDefault="00583F43" w:rsidP="003C5E84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5AB9FC" w14:textId="77777777" w:rsidR="00583F43" w:rsidRPr="00D112E0" w:rsidRDefault="00583F43" w:rsidP="003C5E8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B9DA608" w14:textId="77777777" w:rsidR="00583F43" w:rsidRPr="00D112E0" w:rsidRDefault="00583F43" w:rsidP="003C5E84">
            <w:pPr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F73E34" w14:textId="77777777" w:rsidR="00583F43" w:rsidRPr="00D112E0" w:rsidRDefault="00583F43" w:rsidP="003C5E8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5E48" w:rsidRPr="00D112E0" w14:paraId="513758D6" w14:textId="77777777" w:rsidTr="00497D77">
        <w:trPr>
          <w:trHeight w:val="20"/>
        </w:trPr>
        <w:tc>
          <w:tcPr>
            <w:tcW w:w="3003" w:type="dxa"/>
          </w:tcPr>
          <w:p w14:paraId="17BF3780" w14:textId="77777777" w:rsidR="0007509C" w:rsidRPr="00D112E0" w:rsidRDefault="0007509C" w:rsidP="003C5E84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DC0DC14" w14:textId="4AEE0C72" w:rsidR="0007509C" w:rsidRPr="00D112E0" w:rsidRDefault="0007509C" w:rsidP="003C5E84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45E48" w:rsidRPr="00D112E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C7B60C" w14:textId="77777777" w:rsidR="0007509C" w:rsidRPr="00D112E0" w:rsidRDefault="0007509C" w:rsidP="003C5E8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A9FA87A" w14:textId="6C56A3C0" w:rsidR="0007509C" w:rsidRPr="00D112E0" w:rsidRDefault="0007509C" w:rsidP="003C5E84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45E48" w:rsidRPr="00D112E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4A0F1A0D" w14:textId="77777777" w:rsidR="0007509C" w:rsidRPr="00D112E0" w:rsidRDefault="0007509C" w:rsidP="003C5E8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067345F" w14:textId="4EF07A49" w:rsidR="0007509C" w:rsidRPr="00D112E0" w:rsidRDefault="0007509C" w:rsidP="003C5E84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45E48" w:rsidRPr="00D112E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0FD92" w14:textId="77777777" w:rsidR="0007509C" w:rsidRPr="00D112E0" w:rsidRDefault="0007509C" w:rsidP="003C5E8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81CBACF" w14:textId="05EA639B" w:rsidR="0007509C" w:rsidRPr="00D112E0" w:rsidRDefault="0007509C" w:rsidP="003C5E84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45E48" w:rsidRPr="00D112E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555E2" w:rsidRPr="00D112E0" w14:paraId="28557BA7" w14:textId="77777777" w:rsidTr="00E543E0">
        <w:trPr>
          <w:trHeight w:val="20"/>
        </w:trPr>
        <w:tc>
          <w:tcPr>
            <w:tcW w:w="3003" w:type="dxa"/>
          </w:tcPr>
          <w:p w14:paraId="5357E813" w14:textId="77777777" w:rsidR="009555E2" w:rsidRPr="00D112E0" w:rsidRDefault="009555E2" w:rsidP="00D112E0">
            <w:pPr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 w:rsidRPr="00D112E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112E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E6F150A" w14:textId="229A4CBF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6870F4E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7662E1C0" w14:textId="616F6D1F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 xml:space="preserve"> 1,294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7B685A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5F2A38" w14:textId="00A93057" w:rsidR="009555E2" w:rsidRPr="00D112E0" w:rsidRDefault="00C162EB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134" w:type="dxa"/>
            <w:vAlign w:val="bottom"/>
          </w:tcPr>
          <w:p w14:paraId="0CE3AB45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152E3289" w14:textId="2C30BC93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1,294</w:t>
            </w:r>
          </w:p>
        </w:tc>
      </w:tr>
      <w:tr w:rsidR="009555E2" w:rsidRPr="00D112E0" w14:paraId="459AFE96" w14:textId="77777777" w:rsidTr="00E543E0">
        <w:trPr>
          <w:trHeight w:val="20"/>
        </w:trPr>
        <w:tc>
          <w:tcPr>
            <w:tcW w:w="3003" w:type="dxa"/>
          </w:tcPr>
          <w:p w14:paraId="72756CE3" w14:textId="77777777" w:rsidR="009555E2" w:rsidRPr="00D112E0" w:rsidRDefault="009555E2" w:rsidP="00D112E0">
            <w:pPr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7" w:type="dxa"/>
            <w:shd w:val="clear" w:color="auto" w:fill="auto"/>
          </w:tcPr>
          <w:p w14:paraId="1DDF3BA6" w14:textId="147EFA8E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001A76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703DB76" w14:textId="25011828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 xml:space="preserve"> 550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07195B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D648996" w14:textId="1F7BDB99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134" w:type="dxa"/>
            <w:vAlign w:val="bottom"/>
          </w:tcPr>
          <w:p w14:paraId="64FEE494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193FE99" w14:textId="141DC1DF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</w:tr>
      <w:tr w:rsidR="009555E2" w:rsidRPr="00D112E0" w14:paraId="2F6FDC48" w14:textId="77777777" w:rsidTr="00717BD6">
        <w:trPr>
          <w:trHeight w:val="20"/>
        </w:trPr>
        <w:tc>
          <w:tcPr>
            <w:tcW w:w="3003" w:type="dxa"/>
          </w:tcPr>
          <w:p w14:paraId="66259383" w14:textId="77777777" w:rsidR="009555E2" w:rsidRPr="00D112E0" w:rsidRDefault="009555E2" w:rsidP="00D112E0">
            <w:pPr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  <w:shd w:val="clear" w:color="auto" w:fill="auto"/>
          </w:tcPr>
          <w:p w14:paraId="4A98EC52" w14:textId="665ED1C8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1,583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AED68F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96A24CF" w14:textId="7DC32A48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1,311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12F284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9EE7936" w14:textId="14F14A02" w:rsidR="009555E2" w:rsidRPr="00D112E0" w:rsidRDefault="00C162EB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34" w:type="dxa"/>
            <w:vAlign w:val="bottom"/>
          </w:tcPr>
          <w:p w14:paraId="5CACDC7D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E939960" w14:textId="1824D9F1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</w:p>
        </w:tc>
      </w:tr>
      <w:tr w:rsidR="009555E2" w:rsidRPr="00D112E0" w14:paraId="3C1A1D22" w14:textId="77777777" w:rsidTr="00717BD6">
        <w:trPr>
          <w:trHeight w:val="20"/>
        </w:trPr>
        <w:tc>
          <w:tcPr>
            <w:tcW w:w="3003" w:type="dxa"/>
          </w:tcPr>
          <w:p w14:paraId="716278EA" w14:textId="77777777" w:rsidR="009555E2" w:rsidRPr="00D112E0" w:rsidRDefault="009555E2" w:rsidP="00D112E0">
            <w:pPr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47" w:type="dxa"/>
            <w:shd w:val="clear" w:color="auto" w:fill="auto"/>
          </w:tcPr>
          <w:p w14:paraId="7EF0C079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C5A324" w14:textId="2BFC08F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1078EA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8FB84DF" w14:textId="22C87050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252D04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F37C750" w14:textId="5907F2CB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  <w:cs/>
              </w:rPr>
              <w:t>96</w:t>
            </w:r>
          </w:p>
        </w:tc>
        <w:tc>
          <w:tcPr>
            <w:tcW w:w="134" w:type="dxa"/>
            <w:vAlign w:val="bottom"/>
          </w:tcPr>
          <w:p w14:paraId="29E627D3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8A0639B" w14:textId="4E90C292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  <w:cs/>
              </w:rPr>
              <w:t>92</w:t>
            </w:r>
          </w:p>
        </w:tc>
      </w:tr>
      <w:tr w:rsidR="009555E2" w:rsidRPr="00D112E0" w14:paraId="0454FE13" w14:textId="77777777" w:rsidTr="00717BD6">
        <w:trPr>
          <w:trHeight w:val="20"/>
        </w:trPr>
        <w:tc>
          <w:tcPr>
            <w:tcW w:w="3003" w:type="dxa"/>
          </w:tcPr>
          <w:p w14:paraId="50DC6383" w14:textId="71C67408" w:rsidR="009555E2" w:rsidRPr="00D112E0" w:rsidRDefault="009555E2" w:rsidP="00D112E0">
            <w:pPr>
              <w:spacing w:line="300" w:lineRule="exact"/>
              <w:ind w:left="511" w:hanging="227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E28157" w14:textId="25EC6D8D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3,613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88BDE5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9EB7B" w14:textId="7CAA41DB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3,326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FBC019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056701" w14:textId="46A612FC" w:rsidR="009555E2" w:rsidRPr="00D112E0" w:rsidRDefault="00D275A8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1,662</w:t>
            </w:r>
          </w:p>
        </w:tc>
        <w:tc>
          <w:tcPr>
            <w:tcW w:w="134" w:type="dxa"/>
            <w:vAlign w:val="bottom"/>
          </w:tcPr>
          <w:p w14:paraId="544D8F18" w14:textId="77777777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775DC4" w14:textId="6D94D306" w:rsidR="009555E2" w:rsidRPr="00D112E0" w:rsidRDefault="009555E2" w:rsidP="00D112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12E0">
              <w:rPr>
                <w:rFonts w:asciiTheme="majorBidi" w:hAnsiTheme="majorBidi" w:cstheme="majorBidi"/>
                <w:sz w:val="26"/>
                <w:szCs w:val="26"/>
              </w:rPr>
              <w:t>1,743</w:t>
            </w:r>
          </w:p>
        </w:tc>
      </w:tr>
    </w:tbl>
    <w:p w14:paraId="7EE5A5D3" w14:textId="5D4BCCFB" w:rsidR="00DB121F" w:rsidRPr="00F26694" w:rsidRDefault="002F34CD" w:rsidP="001A182A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lastRenderedPageBreak/>
        <w:t>19</w:t>
      </w:r>
      <w:r w:rsidR="00DB121F" w:rsidRPr="00F26694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DB121F"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121F" w:rsidRPr="00F2669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14:paraId="4B17842A" w14:textId="1745E356" w:rsidR="00DB121F" w:rsidRPr="00F26694" w:rsidRDefault="00DB121F" w:rsidP="005A3D50">
      <w:pPr>
        <w:pStyle w:val="BodyTextIndent"/>
        <w:tabs>
          <w:tab w:val="clear" w:pos="907"/>
          <w:tab w:val="left" w:pos="284"/>
          <w:tab w:val="left" w:pos="851"/>
        </w:tabs>
        <w:spacing w:after="0"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ส่วนประกอบหลักของค่าใช้จ่ายภาษีเงินได้สำหรับงวดสามเดือนสิ้นสุดวันที่</w:t>
      </w:r>
      <w:r w:rsidRPr="00F26694">
        <w:rPr>
          <w:rFonts w:asciiTheme="majorBidi" w:hAnsiTheme="majorBidi" w:cstheme="majorBidi"/>
          <w:sz w:val="32"/>
          <w:szCs w:val="32"/>
        </w:rPr>
        <w:t xml:space="preserve"> 31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F26694">
        <w:rPr>
          <w:rFonts w:asciiTheme="majorBidi" w:hAnsiTheme="majorBidi" w:cstheme="majorBidi"/>
          <w:sz w:val="32"/>
          <w:szCs w:val="32"/>
        </w:rPr>
        <w:t xml:space="preserve"> 256</w:t>
      </w:r>
      <w:r w:rsidR="00DB0E01" w:rsidRPr="00F26694">
        <w:rPr>
          <w:rFonts w:asciiTheme="majorBidi" w:hAnsiTheme="majorBidi" w:cstheme="majorBidi"/>
          <w:sz w:val="32"/>
          <w:szCs w:val="32"/>
        </w:rPr>
        <w:t>7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26694">
        <w:rPr>
          <w:rFonts w:asciiTheme="majorBidi" w:hAnsiTheme="majorBidi" w:cstheme="majorBidi"/>
          <w:sz w:val="32"/>
          <w:szCs w:val="32"/>
        </w:rPr>
        <w:t xml:space="preserve"> 256</w:t>
      </w:r>
      <w:r w:rsidR="00DB0E01" w:rsidRPr="00F26694">
        <w:rPr>
          <w:rFonts w:asciiTheme="majorBidi" w:hAnsiTheme="majorBidi" w:cstheme="majorBidi"/>
          <w:sz w:val="32"/>
          <w:szCs w:val="32"/>
        </w:rPr>
        <w:t>6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347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083"/>
      </w:tblGrid>
      <w:tr w:rsidR="00DB0E01" w:rsidRPr="00AA00FB" w14:paraId="774CAD22" w14:textId="77777777" w:rsidTr="009C29ED">
        <w:trPr>
          <w:cantSplit/>
          <w:trHeight w:val="20"/>
        </w:trPr>
        <w:tc>
          <w:tcPr>
            <w:tcW w:w="3458" w:type="dxa"/>
          </w:tcPr>
          <w:p w14:paraId="60362A7B" w14:textId="77777777" w:rsidR="00DB121F" w:rsidRPr="00AA00FB" w:rsidRDefault="00DB121F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14:paraId="190887C1" w14:textId="77777777" w:rsidR="00DB121F" w:rsidRPr="00AA00FB" w:rsidRDefault="00DB121F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B0E01" w:rsidRPr="00AA00FB" w14:paraId="03D9695D" w14:textId="77777777" w:rsidTr="009C29ED">
        <w:trPr>
          <w:cantSplit/>
          <w:trHeight w:val="20"/>
        </w:trPr>
        <w:tc>
          <w:tcPr>
            <w:tcW w:w="3458" w:type="dxa"/>
          </w:tcPr>
          <w:p w14:paraId="539AF021" w14:textId="77777777" w:rsidR="00DB121F" w:rsidRPr="00AA00FB" w:rsidRDefault="00DB121F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B08B6" w14:textId="77777777" w:rsidR="00DB121F" w:rsidRPr="00AA00FB" w:rsidRDefault="00DB121F" w:rsidP="003C5E8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2E8A2F72" w14:textId="77777777" w:rsidR="00DB121F" w:rsidRPr="00AA00FB" w:rsidRDefault="00DB121F" w:rsidP="003C5E8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AEFAD" w14:textId="77777777" w:rsidR="00DB121F" w:rsidRPr="00AA00FB" w:rsidRDefault="00DB121F" w:rsidP="003C5E8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B0E01" w:rsidRPr="00AA00FB" w14:paraId="7864B0F8" w14:textId="77777777" w:rsidTr="009C29ED">
        <w:trPr>
          <w:cantSplit/>
          <w:trHeight w:val="20"/>
        </w:trPr>
        <w:tc>
          <w:tcPr>
            <w:tcW w:w="3458" w:type="dxa"/>
          </w:tcPr>
          <w:p w14:paraId="46ABBA06" w14:textId="77777777" w:rsidR="00DB0E01" w:rsidRPr="00AA00F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0C5C95" w14:textId="7A57580E" w:rsidR="00DB0E01" w:rsidRPr="00AA00F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48A942" w14:textId="77777777" w:rsidR="00DB0E01" w:rsidRPr="00AA00F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C91F662" w14:textId="3A156A8D" w:rsidR="00DB0E01" w:rsidRPr="00AA00F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4" w:type="dxa"/>
          </w:tcPr>
          <w:p w14:paraId="76A5EA49" w14:textId="77777777" w:rsidR="00DB0E01" w:rsidRPr="00AA00F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19E6CF" w14:textId="0406A180" w:rsidR="00DB0E01" w:rsidRPr="00AA00F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B86971" w14:textId="77777777" w:rsidR="00DB0E01" w:rsidRPr="00AA00F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4FB1F083" w14:textId="5B0F9193" w:rsidR="00DB0E01" w:rsidRPr="00AA00F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B0E01" w:rsidRPr="00AA00FB" w14:paraId="08D27492" w14:textId="77777777" w:rsidTr="009C29ED">
        <w:trPr>
          <w:cantSplit/>
          <w:trHeight w:val="20"/>
        </w:trPr>
        <w:tc>
          <w:tcPr>
            <w:tcW w:w="3458" w:type="dxa"/>
          </w:tcPr>
          <w:p w14:paraId="49E62310" w14:textId="7880D3E2" w:rsidR="00DB0E01" w:rsidRPr="00AA00FB" w:rsidRDefault="00DB0E01" w:rsidP="00BE644D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1CDBF827" w14:textId="77777777" w:rsidR="00DB0E01" w:rsidRPr="00AA00F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CBB3C1" w14:textId="77777777" w:rsidR="00DB0E01" w:rsidRPr="00AA00F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ABBC6CF" w14:textId="77777777" w:rsidR="00DB0E01" w:rsidRPr="00AA00F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C6C8EB" w14:textId="77777777" w:rsidR="00DB0E01" w:rsidRPr="00AA00F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16B16C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2A12BBD" w14:textId="77777777" w:rsidR="00DB0E01" w:rsidRPr="00AA00F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C17D1A6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0E01" w:rsidRPr="00AA00FB" w14:paraId="136907C0" w14:textId="77777777" w:rsidTr="009C29ED">
        <w:trPr>
          <w:cantSplit/>
          <w:trHeight w:val="20"/>
        </w:trPr>
        <w:tc>
          <w:tcPr>
            <w:tcW w:w="3458" w:type="dxa"/>
          </w:tcPr>
          <w:p w14:paraId="0CCEBF69" w14:textId="77777777" w:rsidR="00DB0E01" w:rsidRPr="00AA00F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14:paraId="7291E5B9" w14:textId="77777777" w:rsidR="00DB0E01" w:rsidRPr="00AA00F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226EE74" w14:textId="77777777" w:rsidR="00DB0E01" w:rsidRPr="00AA00F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A96C8E9" w14:textId="77777777" w:rsidR="00DB0E01" w:rsidRPr="00AA00F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5A65448" w14:textId="77777777" w:rsidR="00DB0E01" w:rsidRPr="00AA00F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8FC2C7D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D43AB8D" w14:textId="77777777" w:rsidR="00DB0E01" w:rsidRPr="00AA00F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8190888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0E01" w:rsidRPr="00AA00FB" w14:paraId="273CCFF7" w14:textId="77777777" w:rsidTr="00175FC2">
        <w:trPr>
          <w:cantSplit/>
          <w:trHeight w:val="20"/>
        </w:trPr>
        <w:tc>
          <w:tcPr>
            <w:tcW w:w="3458" w:type="dxa"/>
          </w:tcPr>
          <w:p w14:paraId="3F5B0906" w14:textId="77777777" w:rsidR="00DB0E01" w:rsidRPr="00AA00FB" w:rsidRDefault="00DB0E01" w:rsidP="00BE644D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134" w:type="dxa"/>
            <w:vAlign w:val="bottom"/>
          </w:tcPr>
          <w:p w14:paraId="2275EE78" w14:textId="129A93DF" w:rsidR="00DB0E01" w:rsidRPr="00AA00FB" w:rsidRDefault="00BD530F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30F">
              <w:rPr>
                <w:rFonts w:asciiTheme="majorBidi" w:hAnsiTheme="majorBidi" w:cstheme="majorBidi"/>
                <w:sz w:val="26"/>
                <w:szCs w:val="26"/>
              </w:rPr>
              <w:t xml:space="preserve">  11,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714</w:t>
            </w:r>
          </w:p>
        </w:tc>
        <w:tc>
          <w:tcPr>
            <w:tcW w:w="134" w:type="dxa"/>
            <w:vAlign w:val="bottom"/>
          </w:tcPr>
          <w:p w14:paraId="214A296B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523ADB6" w14:textId="00AA8CC6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</w:rPr>
              <w:t>3,237</w:t>
            </w:r>
          </w:p>
        </w:tc>
        <w:tc>
          <w:tcPr>
            <w:tcW w:w="134" w:type="dxa"/>
            <w:vAlign w:val="bottom"/>
          </w:tcPr>
          <w:p w14:paraId="34CBEFAB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B630B7" w14:textId="592F315E" w:rsidR="00DB0E01" w:rsidRPr="00AA00FB" w:rsidRDefault="00BD530F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4,230</w:t>
            </w:r>
            <w:r w:rsidR="002A58FC" w:rsidRPr="00AA00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7E779BCB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DA0A73E" w14:textId="52B537F1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</w:rPr>
              <w:t>3,237</w:t>
            </w:r>
          </w:p>
        </w:tc>
      </w:tr>
      <w:tr w:rsidR="00DB0E01" w:rsidRPr="00AA00FB" w14:paraId="276E772D" w14:textId="77777777" w:rsidTr="00175FC2">
        <w:trPr>
          <w:cantSplit/>
          <w:trHeight w:val="20"/>
        </w:trPr>
        <w:tc>
          <w:tcPr>
            <w:tcW w:w="3458" w:type="dxa"/>
          </w:tcPr>
          <w:p w14:paraId="6302F36C" w14:textId="77777777" w:rsidR="00DB0E01" w:rsidRPr="00AA00FB" w:rsidRDefault="00DB0E01" w:rsidP="00BE644D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03415506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C677209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78EBF94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A58685C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A851DD" w14:textId="797B526D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05946DB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C00028B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0E01" w:rsidRPr="00AA00FB" w14:paraId="7935BBED" w14:textId="77777777" w:rsidTr="00175FC2">
        <w:trPr>
          <w:cantSplit/>
          <w:trHeight w:val="20"/>
        </w:trPr>
        <w:tc>
          <w:tcPr>
            <w:tcW w:w="3458" w:type="dxa"/>
          </w:tcPr>
          <w:p w14:paraId="53DEB1C5" w14:textId="77777777" w:rsidR="00DB0E01" w:rsidRPr="00AA00FB" w:rsidRDefault="00DB0E01" w:rsidP="00BE644D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AA00F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14:paraId="2156A3CA" w14:textId="6BD1037D" w:rsidR="00DB0E01" w:rsidRPr="00AA00FB" w:rsidRDefault="00BC7B55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B55">
              <w:rPr>
                <w:rFonts w:asciiTheme="majorBidi" w:hAnsiTheme="majorBidi" w:cstheme="majorBidi"/>
                <w:sz w:val="26"/>
                <w:szCs w:val="26"/>
              </w:rPr>
              <w:t>(295)</w:t>
            </w:r>
          </w:p>
        </w:tc>
        <w:tc>
          <w:tcPr>
            <w:tcW w:w="134" w:type="dxa"/>
            <w:vAlign w:val="bottom"/>
          </w:tcPr>
          <w:p w14:paraId="13D65254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2021211B" w14:textId="27FB69A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</w:rPr>
              <w:t>(2,094)</w:t>
            </w:r>
          </w:p>
        </w:tc>
        <w:tc>
          <w:tcPr>
            <w:tcW w:w="134" w:type="dxa"/>
            <w:vAlign w:val="bottom"/>
          </w:tcPr>
          <w:p w14:paraId="31FFD250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57C097" w14:textId="77777777" w:rsidR="002A58FC" w:rsidRPr="00AA00FB" w:rsidRDefault="002A58FC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34282C" w14:textId="1BB8AF6C" w:rsidR="00DB0E01" w:rsidRPr="00AA00FB" w:rsidRDefault="00BD530F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6C0B33">
              <w:rPr>
                <w:rFonts w:asciiTheme="majorBidi" w:hAnsiTheme="majorBidi" w:cstheme="majorBidi" w:hint="cs"/>
                <w:sz w:val="26"/>
                <w:szCs w:val="26"/>
                <w:cs/>
              </w:rPr>
              <w:t>566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71F5E30B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480EBD9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140CA5" w14:textId="60E4931C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</w:rPr>
              <w:t>(872)</w:t>
            </w:r>
          </w:p>
        </w:tc>
      </w:tr>
      <w:tr w:rsidR="00DB0E01" w:rsidRPr="00AA00FB" w14:paraId="4F554E06" w14:textId="77777777" w:rsidTr="009C29ED">
        <w:trPr>
          <w:cantSplit/>
          <w:trHeight w:val="20"/>
        </w:trPr>
        <w:tc>
          <w:tcPr>
            <w:tcW w:w="3458" w:type="dxa"/>
          </w:tcPr>
          <w:p w14:paraId="1D7776D3" w14:textId="77777777" w:rsidR="00DB0E01" w:rsidRPr="00AA00FB" w:rsidRDefault="00DB0E01" w:rsidP="00BE644D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16481C" w14:textId="0B6B6D3E" w:rsidR="00DB0E01" w:rsidRPr="00AA00FB" w:rsidRDefault="00533ECE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ECE">
              <w:rPr>
                <w:rFonts w:asciiTheme="majorBidi" w:hAnsiTheme="majorBidi" w:cstheme="majorBidi"/>
                <w:sz w:val="26"/>
                <w:szCs w:val="26"/>
              </w:rPr>
              <w:t>11,419</w:t>
            </w:r>
          </w:p>
        </w:tc>
        <w:tc>
          <w:tcPr>
            <w:tcW w:w="134" w:type="dxa"/>
            <w:vAlign w:val="bottom"/>
          </w:tcPr>
          <w:p w14:paraId="70D90A46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6C10CC" w14:textId="6D0EE4DA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</w:rPr>
              <w:t>1,143</w:t>
            </w:r>
          </w:p>
        </w:tc>
        <w:tc>
          <w:tcPr>
            <w:tcW w:w="134" w:type="dxa"/>
            <w:vAlign w:val="bottom"/>
          </w:tcPr>
          <w:p w14:paraId="39CD3535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7EF697" w14:textId="182564FB" w:rsidR="00DB0E01" w:rsidRPr="00AA00FB" w:rsidRDefault="002A58FC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AA00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C0B33">
              <w:rPr>
                <w:rFonts w:asciiTheme="majorBidi" w:hAnsiTheme="majorBidi" w:cstheme="majorBidi"/>
                <w:sz w:val="26"/>
                <w:szCs w:val="26"/>
              </w:rPr>
              <w:t>664</w:t>
            </w:r>
          </w:p>
        </w:tc>
        <w:tc>
          <w:tcPr>
            <w:tcW w:w="134" w:type="dxa"/>
            <w:vAlign w:val="bottom"/>
          </w:tcPr>
          <w:p w14:paraId="71C6CB81" w14:textId="77777777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7A0D18" w14:textId="7C8E8305" w:rsidR="00DB0E01" w:rsidRPr="00AA00F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</w:rPr>
              <w:t>2,365</w:t>
            </w:r>
          </w:p>
        </w:tc>
      </w:tr>
    </w:tbl>
    <w:p w14:paraId="52D8B78F" w14:textId="77777777" w:rsidR="002D0C2F" w:rsidRDefault="002D0C2F" w:rsidP="00BE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0D059F6D" w14:textId="7350F40F" w:rsidR="004A3A68" w:rsidRPr="00F26694" w:rsidRDefault="002F34CD" w:rsidP="00BE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20</w:t>
      </w:r>
      <w:r w:rsidR="004A3A68" w:rsidRPr="00F266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3A68"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A68" w:rsidRPr="00F26694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BC1C5C8" w14:textId="2E7E718C" w:rsidR="001064A6" w:rsidRPr="00F26694" w:rsidRDefault="00A07A9E" w:rsidP="00BE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กำไร</w:t>
      </w:r>
      <w:r w:rsidR="004A3A68" w:rsidRPr="00F26694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</w:t>
      </w:r>
      <w:r w:rsidRPr="00F26694">
        <w:rPr>
          <w:rFonts w:asciiTheme="majorBidi" w:hAnsiTheme="majorBidi" w:cstheme="majorBidi"/>
          <w:sz w:val="32"/>
          <w:szCs w:val="32"/>
          <w:cs/>
        </w:rPr>
        <w:t>กำไร</w:t>
      </w:r>
      <w:r w:rsidR="004A3A68" w:rsidRPr="00F26694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0698D" w:rsidRPr="00F26694">
        <w:rPr>
          <w:rFonts w:asciiTheme="majorBidi" w:hAnsiTheme="majorBidi" w:cstheme="majorBidi"/>
          <w:sz w:val="32"/>
          <w:szCs w:val="32"/>
          <w:cs/>
        </w:rPr>
        <w:t xml:space="preserve"> (ไม่รวมกำ</w:t>
      </w:r>
      <w:r w:rsidRPr="00F26694">
        <w:rPr>
          <w:rFonts w:asciiTheme="majorBidi" w:hAnsiTheme="majorBidi" w:cstheme="majorBidi"/>
          <w:sz w:val="32"/>
          <w:szCs w:val="32"/>
          <w:cs/>
        </w:rPr>
        <w:t>ไร</w:t>
      </w:r>
      <w:r w:rsidR="00E0698D" w:rsidRPr="00F26694">
        <w:rPr>
          <w:rFonts w:asciiTheme="majorBidi" w:hAnsiTheme="majorBidi" w:cstheme="majorBidi"/>
          <w:sz w:val="32"/>
          <w:szCs w:val="32"/>
          <w:cs/>
        </w:rPr>
        <w:t xml:space="preserve">ขาดทุนเบ็ดเสร็จอื่น) </w:t>
      </w:r>
      <w:r w:rsidR="004A3A68" w:rsidRPr="00F26694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ด้วยจำนวนถัวเฉลี่ยถ่วงน้ำหนักของหุ้นสามัญที่ออกจำหน่ายแล้วระหว่างงวด</w:t>
      </w:r>
    </w:p>
    <w:p w14:paraId="0494D7F8" w14:textId="21854589" w:rsidR="0031105E" w:rsidRPr="00F26694" w:rsidRDefault="001064A6" w:rsidP="00BE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F26694">
        <w:rPr>
          <w:rFonts w:asciiTheme="majorBidi" w:hAnsiTheme="majorBidi" w:cstheme="majorBidi"/>
          <w:sz w:val="32"/>
          <w:szCs w:val="32"/>
        </w:rPr>
        <w:t>31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F26694">
        <w:rPr>
          <w:rFonts w:asciiTheme="majorBidi" w:hAnsiTheme="majorBidi" w:cstheme="majorBidi"/>
          <w:sz w:val="32"/>
          <w:szCs w:val="32"/>
        </w:rPr>
        <w:t>256</w:t>
      </w:r>
      <w:r w:rsidR="00DB0E01" w:rsidRPr="00F26694">
        <w:rPr>
          <w:rFonts w:asciiTheme="majorBidi" w:hAnsiTheme="majorBidi" w:cstheme="majorBidi"/>
          <w:sz w:val="32"/>
          <w:szCs w:val="32"/>
        </w:rPr>
        <w:t>7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26694">
        <w:rPr>
          <w:rFonts w:asciiTheme="majorBidi" w:hAnsiTheme="majorBidi" w:cstheme="majorBidi"/>
          <w:sz w:val="32"/>
          <w:szCs w:val="32"/>
        </w:rPr>
        <w:t xml:space="preserve"> 256</w:t>
      </w:r>
      <w:r w:rsidR="00DB0E01" w:rsidRPr="00F26694">
        <w:rPr>
          <w:rFonts w:asciiTheme="majorBidi" w:hAnsiTheme="majorBidi" w:cstheme="majorBidi"/>
          <w:sz w:val="32"/>
          <w:szCs w:val="32"/>
        </w:rPr>
        <w:t>6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019"/>
        <w:gridCol w:w="134"/>
        <w:gridCol w:w="1020"/>
        <w:gridCol w:w="134"/>
        <w:gridCol w:w="1020"/>
        <w:gridCol w:w="134"/>
        <w:gridCol w:w="1017"/>
        <w:gridCol w:w="6"/>
      </w:tblGrid>
      <w:tr w:rsidR="00DB0E01" w:rsidRPr="00AA00FB" w14:paraId="2E9F5947" w14:textId="77777777" w:rsidTr="00C401AE">
        <w:trPr>
          <w:gridAfter w:val="1"/>
          <w:wAfter w:w="6" w:type="dxa"/>
          <w:cantSplit/>
        </w:trPr>
        <w:tc>
          <w:tcPr>
            <w:tcW w:w="3912" w:type="dxa"/>
          </w:tcPr>
          <w:p w14:paraId="36BA0FFA" w14:textId="77777777" w:rsidR="004A3A68" w:rsidRPr="00AA00FB" w:rsidRDefault="004A3A68" w:rsidP="003C5E8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3" w:type="dxa"/>
            <w:gridSpan w:val="3"/>
            <w:tcBorders>
              <w:bottom w:val="single" w:sz="6" w:space="0" w:color="auto"/>
            </w:tcBorders>
          </w:tcPr>
          <w:p w14:paraId="1B03BEF1" w14:textId="77777777" w:rsidR="004A3A68" w:rsidRPr="00AA00FB" w:rsidRDefault="004A3A68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00F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AA00FB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34" w:type="dxa"/>
          </w:tcPr>
          <w:p w14:paraId="79C0E436" w14:textId="77777777" w:rsidR="004A3A68" w:rsidRPr="00AA00FB" w:rsidRDefault="004A3A68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6" w:space="0" w:color="auto"/>
            </w:tcBorders>
          </w:tcPr>
          <w:p w14:paraId="77FFE273" w14:textId="77777777" w:rsidR="004A3A68" w:rsidRPr="00AA00FB" w:rsidRDefault="004A3A68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00F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Pr="00AA00FB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  <w:tr w:rsidR="00DB0E01" w:rsidRPr="00AA00FB" w14:paraId="602562F3" w14:textId="77777777" w:rsidTr="00C401AE">
        <w:trPr>
          <w:cantSplit/>
        </w:trPr>
        <w:tc>
          <w:tcPr>
            <w:tcW w:w="3912" w:type="dxa"/>
          </w:tcPr>
          <w:p w14:paraId="3230CA3E" w14:textId="77777777" w:rsidR="00DB0E01" w:rsidRPr="00AA00FB" w:rsidRDefault="00DB0E01" w:rsidP="003C5E8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14CB7103" w14:textId="2866C3E1" w:rsidR="00DB0E01" w:rsidRPr="00AA00FB" w:rsidRDefault="00DB0E01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00F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BB3450" w14:textId="77777777" w:rsidR="00DB0E01" w:rsidRPr="00AA00FB" w:rsidRDefault="00DB0E01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7D2D20E" w14:textId="37C1F502" w:rsidR="00DB0E01" w:rsidRPr="00AA00FB" w:rsidRDefault="00DB0E01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00F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2DD139A1" w14:textId="77777777" w:rsidR="00DB0E01" w:rsidRPr="00AA00FB" w:rsidRDefault="00DB0E01" w:rsidP="003C5E8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E9CA776" w14:textId="73C49AC7" w:rsidR="00DB0E01" w:rsidRPr="00AA00FB" w:rsidRDefault="00DB0E01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00F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6AD128C4" w14:textId="77777777" w:rsidR="00DB0E01" w:rsidRPr="00AA00FB" w:rsidRDefault="00DB0E01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</w:tcPr>
          <w:p w14:paraId="7515CB4E" w14:textId="2E12D0BF" w:rsidR="00DB0E01" w:rsidRPr="00AA00FB" w:rsidRDefault="00DB0E01" w:rsidP="003C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00F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DB0E01" w:rsidRPr="00AA00FB" w14:paraId="5B682AAD" w14:textId="77777777" w:rsidTr="00C401AE">
        <w:trPr>
          <w:cantSplit/>
        </w:trPr>
        <w:tc>
          <w:tcPr>
            <w:tcW w:w="3912" w:type="dxa"/>
          </w:tcPr>
          <w:p w14:paraId="02556478" w14:textId="0ACA197C" w:rsidR="00DB0E01" w:rsidRPr="00AA00FB" w:rsidRDefault="00DB0E01" w:rsidP="00DB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20" w:lineRule="exact"/>
              <w:ind w:left="87" w:right="-252" w:hanging="14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A00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กำไรสำหรับงวดที่เป็นของผู้ถือหุ้นสามัญบริษัทใหญ่ (พันบาท) </w:t>
            </w:r>
          </w:p>
        </w:tc>
        <w:tc>
          <w:tcPr>
            <w:tcW w:w="1019" w:type="dxa"/>
            <w:tcBorders>
              <w:top w:val="single" w:sz="6" w:space="0" w:color="auto"/>
            </w:tcBorders>
            <w:vAlign w:val="bottom"/>
          </w:tcPr>
          <w:p w14:paraId="20FC0120" w14:textId="35FE5240" w:rsidR="00DB0E01" w:rsidRPr="00AA00FB" w:rsidRDefault="00BD530F" w:rsidP="00DB0E01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D53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45,173</w:t>
            </w:r>
          </w:p>
        </w:tc>
        <w:tc>
          <w:tcPr>
            <w:tcW w:w="134" w:type="dxa"/>
            <w:vAlign w:val="bottom"/>
          </w:tcPr>
          <w:p w14:paraId="7EC3DE92" w14:textId="77777777" w:rsidR="00DB0E01" w:rsidRPr="00AA00FB" w:rsidRDefault="00DB0E01" w:rsidP="00DB0E01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B3E95DA" w14:textId="270553DC" w:rsidR="00DB0E01" w:rsidRPr="00AA00FB" w:rsidRDefault="00DB0E01" w:rsidP="00DB0E01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00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1,590</w:t>
            </w:r>
          </w:p>
        </w:tc>
        <w:tc>
          <w:tcPr>
            <w:tcW w:w="134" w:type="dxa"/>
            <w:vAlign w:val="bottom"/>
          </w:tcPr>
          <w:p w14:paraId="6B07AE20" w14:textId="77777777" w:rsidR="00DB0E01" w:rsidRPr="00AA00FB" w:rsidRDefault="00DB0E01" w:rsidP="00DB0E01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20AFEAFA" w14:textId="2483B294" w:rsidR="00DB0E01" w:rsidRPr="00AA00FB" w:rsidRDefault="00BD530F" w:rsidP="00DB0E01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D530F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15</w:t>
            </w:r>
            <w:r w:rsidRPr="00BD53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D530F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814</w:t>
            </w:r>
          </w:p>
        </w:tc>
        <w:tc>
          <w:tcPr>
            <w:tcW w:w="134" w:type="dxa"/>
            <w:vAlign w:val="bottom"/>
          </w:tcPr>
          <w:p w14:paraId="17D63B49" w14:textId="77777777" w:rsidR="00DB0E01" w:rsidRPr="00AA00FB" w:rsidRDefault="00DB0E01" w:rsidP="00DB0E01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10AD176B" w14:textId="5F2D21DD" w:rsidR="00DB0E01" w:rsidRPr="00AA00FB" w:rsidRDefault="00DB0E01" w:rsidP="00DB0E01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00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9,315</w:t>
            </w:r>
          </w:p>
        </w:tc>
      </w:tr>
      <w:tr w:rsidR="00BD530F" w:rsidRPr="00AA00FB" w14:paraId="15E5A5CB" w14:textId="77777777" w:rsidTr="00C401AE">
        <w:trPr>
          <w:cantSplit/>
        </w:trPr>
        <w:tc>
          <w:tcPr>
            <w:tcW w:w="3912" w:type="dxa"/>
          </w:tcPr>
          <w:p w14:paraId="463A21A3" w14:textId="77777777" w:rsidR="00BD530F" w:rsidRPr="00AA00FB" w:rsidRDefault="00BD530F" w:rsidP="00BD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00F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19" w:type="dxa"/>
          </w:tcPr>
          <w:p w14:paraId="3F294E8B" w14:textId="06CA4C4E" w:rsidR="00BD530F" w:rsidRPr="00AA00FB" w:rsidRDefault="00BD530F" w:rsidP="00BD530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00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2EB70CA7" w14:textId="77777777" w:rsidR="00BD530F" w:rsidRPr="00AA00FB" w:rsidRDefault="00BD530F" w:rsidP="00BD530F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3F6D3A8F" w14:textId="410BBEE8" w:rsidR="00BD530F" w:rsidRPr="00AA00FB" w:rsidRDefault="00BD530F" w:rsidP="00BD530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00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5C6C5C42" w14:textId="77777777" w:rsidR="00BD530F" w:rsidRPr="00AA00FB" w:rsidRDefault="00BD530F" w:rsidP="00BD530F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441C47C9" w14:textId="630CED90" w:rsidR="00BD530F" w:rsidRPr="00AA00FB" w:rsidRDefault="00BD530F" w:rsidP="00BD530F">
            <w:pPr>
              <w:pStyle w:val="acctfourfigures"/>
              <w:tabs>
                <w:tab w:val="clear" w:pos="765"/>
                <w:tab w:val="left" w:pos="76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00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0BFAD4DF" w14:textId="77777777" w:rsidR="00BD530F" w:rsidRPr="00AA00FB" w:rsidRDefault="00BD530F" w:rsidP="00BD530F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3" w:type="dxa"/>
            <w:gridSpan w:val="2"/>
          </w:tcPr>
          <w:p w14:paraId="30C5233D" w14:textId="7C5470C5" w:rsidR="00BD530F" w:rsidRPr="00AA00FB" w:rsidRDefault="00BD530F" w:rsidP="00BD530F">
            <w:pPr>
              <w:pStyle w:val="acctfourfigures"/>
              <w:tabs>
                <w:tab w:val="clear" w:pos="765"/>
                <w:tab w:val="left" w:pos="76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00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BD530F" w:rsidRPr="00AA00FB" w14:paraId="370164F4" w14:textId="77777777" w:rsidTr="00C401AE">
        <w:trPr>
          <w:cantSplit/>
          <w:trHeight w:val="63"/>
        </w:trPr>
        <w:tc>
          <w:tcPr>
            <w:tcW w:w="3912" w:type="dxa"/>
          </w:tcPr>
          <w:p w14:paraId="26160CED" w14:textId="4344F61A" w:rsidR="00BD530F" w:rsidRPr="00AA00FB" w:rsidRDefault="00BD530F" w:rsidP="00BD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00FB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19" w:type="dxa"/>
            <w:shd w:val="clear" w:color="auto" w:fill="auto"/>
          </w:tcPr>
          <w:p w14:paraId="36FAB212" w14:textId="5781153B" w:rsidR="00BD530F" w:rsidRPr="007408EF" w:rsidRDefault="00BD530F" w:rsidP="007408E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08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0.1071</w:t>
            </w:r>
          </w:p>
        </w:tc>
        <w:tc>
          <w:tcPr>
            <w:tcW w:w="134" w:type="dxa"/>
          </w:tcPr>
          <w:p w14:paraId="4A8E2B70" w14:textId="77777777" w:rsidR="00BD530F" w:rsidRPr="007408EF" w:rsidRDefault="00BD530F" w:rsidP="007408E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4B254BCB" w14:textId="0D3320B8" w:rsidR="00BD530F" w:rsidRPr="007408EF" w:rsidRDefault="00BD530F" w:rsidP="007408E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08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0.0038</w:t>
            </w:r>
          </w:p>
        </w:tc>
        <w:tc>
          <w:tcPr>
            <w:tcW w:w="134" w:type="dxa"/>
          </w:tcPr>
          <w:p w14:paraId="70D977FF" w14:textId="77777777" w:rsidR="00BD530F" w:rsidRPr="00AA00FB" w:rsidRDefault="00BD530F" w:rsidP="007408E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61DD55E4" w14:textId="3039091C" w:rsidR="00BD530F" w:rsidRPr="00AA00FB" w:rsidRDefault="00BD530F" w:rsidP="007408E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08EF">
              <w:rPr>
                <w:rFonts w:asciiTheme="majorBidi" w:hAnsiTheme="majorBidi" w:cstheme="majorBidi"/>
                <w:sz w:val="24"/>
                <w:szCs w:val="24"/>
                <w:rtl/>
                <w:lang w:val="en-US"/>
              </w:rPr>
              <w:t>0</w:t>
            </w:r>
            <w:r w:rsidRPr="00BD53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.0375</w:t>
            </w:r>
          </w:p>
        </w:tc>
        <w:tc>
          <w:tcPr>
            <w:tcW w:w="134" w:type="dxa"/>
          </w:tcPr>
          <w:p w14:paraId="0334E72B" w14:textId="77777777" w:rsidR="00BD530F" w:rsidRPr="00AA00FB" w:rsidRDefault="00BD530F" w:rsidP="007408E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3" w:type="dxa"/>
            <w:gridSpan w:val="2"/>
          </w:tcPr>
          <w:p w14:paraId="1F952035" w14:textId="4F594CAC" w:rsidR="00BD530F" w:rsidRPr="00AA00FB" w:rsidRDefault="00BD530F" w:rsidP="007408E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00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0.0221</w:t>
            </w:r>
          </w:p>
        </w:tc>
      </w:tr>
    </w:tbl>
    <w:p w14:paraId="54418649" w14:textId="77777777" w:rsidR="002F34CD" w:rsidRPr="00F26694" w:rsidRDefault="002F34CD" w:rsidP="00BE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012EECE4" w14:textId="7D3D8607" w:rsidR="00B50E9A" w:rsidRPr="00F26694" w:rsidRDefault="00B50E9A" w:rsidP="00BE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F34CD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49E2438B" w14:textId="77777777" w:rsidR="00DB0E01" w:rsidRPr="00F26694" w:rsidRDefault="00DB0E01" w:rsidP="00BE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การออกใบสําคัญแสดงสิทธิที่จะซื้อหุ้นสามัญของบริษัท พรพรหมเม็ททอล จํากัด (มหาชน) ครั้งที่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2 (“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ใบสําคัญแสดงสิทธิ” หรือ “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PPM-W2”)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จํานวนไม่เกิน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211,000,050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หน่วย เพื่อจัดสรรให้แก่ผู้ถือหุ้นเดิมของบริษัทตามสัดส่วนการถือหุ้นในอัตราส่วน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หุ้นสามัญเดิม ต่อใบสําคัญแสดงสิทธิ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PPM-W2 1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หน่วย โดยไม่คิดมูลค่า (ราคาเสนอขายต่อหน่วยเท่ากับ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บาท) มีราคาใช้สิทธิซื้อหุ้นสามัญเท่ากับ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บาทต่อหุ้น และมีระยะเวลาการใช้สิทธิ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ทั้งนี้ ในกรณีที่มีเศษของใบสำคัญ แสดงสิทธิ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PPM-W2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หลือจากการคำนวณตามอัตราส่วนการจัดสรรดังกล่าวให้ปัดเศษดังกล่าวทิ้งทั้งจำนวนโดยกำหนดรายชื่อผู้ถือหุ้นที่จะได้รับการจัดสรรใบสำคัญแสดงสิทธิ (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Record Date)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ในวันที่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27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พฤษภาคม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</w:p>
    <w:p w14:paraId="08461021" w14:textId="77777777" w:rsidR="00DB0E01" w:rsidRPr="00F26694" w:rsidRDefault="00DB0E01" w:rsidP="00BE644D">
      <w:pPr>
        <w:tabs>
          <w:tab w:val="clear" w:pos="680"/>
          <w:tab w:val="left" w:pos="284"/>
          <w:tab w:val="left" w:pos="426"/>
          <w:tab w:val="left" w:pos="567"/>
        </w:tabs>
        <w:spacing w:line="360" w:lineRule="exact"/>
        <w:ind w:left="851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วันที่ออกใบสำคัญ       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:  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วันที่ 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25 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2565</w:t>
      </w:r>
    </w:p>
    <w:p w14:paraId="02E5734C" w14:textId="77777777" w:rsidR="00DB0E01" w:rsidRPr="00F26694" w:rsidRDefault="00DB0E01" w:rsidP="00BE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ระยะเวลาการใช้สิทธิ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 :  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ครั้งแรก 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24 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2566</w:t>
      </w:r>
    </w:p>
    <w:p w14:paraId="3784CBA7" w14:textId="77777777" w:rsidR="00DB0E01" w:rsidRPr="00F26694" w:rsidRDefault="00DB0E01" w:rsidP="00BE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ครั้งที่สอง 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24 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2566</w:t>
      </w:r>
    </w:p>
    <w:p w14:paraId="7C85A37A" w14:textId="77777777" w:rsidR="00DB0E01" w:rsidRPr="00F26694" w:rsidRDefault="00DB0E01" w:rsidP="00BE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ครั้งที่สาม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24 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2567</w:t>
      </w:r>
    </w:p>
    <w:p w14:paraId="2DDD800C" w14:textId="77777777" w:rsidR="00DB0E01" w:rsidRPr="00F26694" w:rsidRDefault="00DB0E01" w:rsidP="00BE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</w:pP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ครั้งสุดท้าย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</w:t>
      </w:r>
      <w:r w:rsidRPr="00F26694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ณ วันครบกำหนดอายุใบสำคัญแสดงสิทธิ</w:t>
      </w:r>
    </w:p>
    <w:p w14:paraId="25862899" w14:textId="21DB654D" w:rsidR="00DB0E01" w:rsidRPr="00BE644D" w:rsidRDefault="00DB0E01" w:rsidP="00BE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BE644D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ณ วันที่ </w:t>
      </w:r>
      <w:r w:rsidRPr="00BE644D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31 </w:t>
      </w:r>
      <w:r w:rsidR="00DD6EE0" w:rsidRPr="00BE644D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มีนาคม</w:t>
      </w:r>
      <w:r w:rsidRPr="00BE644D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</w:t>
      </w:r>
      <w:r w:rsidRPr="00BE644D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256</w:t>
      </w:r>
      <w:r w:rsidR="00DD6EE0" w:rsidRPr="00BE644D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7</w:t>
      </w:r>
      <w:r w:rsidRPr="00BE644D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BE644D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ยังไม่มีผู้ถือใบสำคัญแสดงสิทธิ </w:t>
      </w:r>
      <w:r w:rsidRPr="00BE644D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PPM-W2 </w:t>
      </w:r>
      <w:r w:rsidRPr="00BE644D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ใช้สิทธิซื้อหุ้นสามัญเพิ่มทุนของบริษัท</w:t>
      </w:r>
    </w:p>
    <w:p w14:paraId="21CEE7FB" w14:textId="4116F9D3" w:rsidR="002E7912" w:rsidRPr="00F26694" w:rsidRDefault="006478A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F34CD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2E7912" w:rsidRPr="00F266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7912"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7912" w:rsidRPr="00F2669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F26694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F26694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F26694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ส่วนงาน </w:t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ab/>
      </w: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F26694">
        <w:rPr>
          <w:rFonts w:asciiTheme="majorBidi" w:hAnsiTheme="majorBidi" w:cstheme="majorBidi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5FD72DF8" w:rsidR="002E7912" w:rsidRPr="00F26694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ส่วนงาน </w:t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ab/>
      </w: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>ส่วนงานธุรกิจผลิตภัณฑ์วัสดุก่อสร้าง</w:t>
      </w:r>
    </w:p>
    <w:p w14:paraId="5D0B5B22" w14:textId="39162873" w:rsidR="008C7FBA" w:rsidRPr="00F26694" w:rsidRDefault="008C7FBA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0" w:hanging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ส่วนงาน </w:t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 xml:space="preserve">3  </w:t>
      </w: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 xml:space="preserve">  ส่วนงานธุรกิจกลุ่มผลิตภัณฑ์โซลาร์เซลล์โดยให้บริการออกแบบจัดหาและติดตั้งอุปกรณ์ผลิตกระแสไฟฟ้าโดยใช้พลังงานแสงอาทิตย์ </w:t>
      </w:r>
    </w:p>
    <w:p w14:paraId="3FF76A40" w14:textId="77777777" w:rsidR="002E7912" w:rsidRPr="00F26694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77777777" w:rsidR="004000C1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3CFAC820" w14:textId="3B4731F7" w:rsidR="002E7912" w:rsidRPr="00F26694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ข้อมูลรายได้และกำไรของส่วนงานของบริษัทและบริษัทย่อยสำหรับงวดสามเดือนสิ้นสุดวันที่</w:t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 xml:space="preserve"> 31</w:t>
      </w: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</w:t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DB0E01" w:rsidRPr="00F26694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B0E01" w:rsidRPr="00F26694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256"/>
        <w:gridCol w:w="538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DB0E01" w:rsidRPr="005E1CCA" w14:paraId="3E0EBB87" w14:textId="77777777" w:rsidTr="00997A4D">
        <w:tc>
          <w:tcPr>
            <w:tcW w:w="1644" w:type="dxa"/>
          </w:tcPr>
          <w:p w14:paraId="7BDC5388" w14:textId="77777777" w:rsidR="006478AF" w:rsidRPr="005E1CCA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14:paraId="4E7D756D" w14:textId="77777777" w:rsidR="006478AF" w:rsidRPr="005E1CCA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DB0E01" w:rsidRPr="005E1CCA" w14:paraId="1ABC8BCD" w14:textId="77777777" w:rsidTr="00997A4D">
        <w:tc>
          <w:tcPr>
            <w:tcW w:w="1644" w:type="dxa"/>
          </w:tcPr>
          <w:p w14:paraId="563CF738" w14:textId="77777777" w:rsidR="006478AF" w:rsidRPr="005E1CCA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7BE4FCA0" w14:textId="77777777" w:rsidR="006478AF" w:rsidRPr="005E1CCA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B0E01" w:rsidRPr="005E1CCA" w14:paraId="6BE3A9A6" w14:textId="77777777" w:rsidTr="00997A4D">
        <w:tc>
          <w:tcPr>
            <w:tcW w:w="1644" w:type="dxa"/>
          </w:tcPr>
          <w:p w14:paraId="4E4BECBF" w14:textId="77777777" w:rsidR="006478AF" w:rsidRPr="005E1CCA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1C63AD8" w14:textId="77777777" w:rsidR="006478AF" w:rsidRPr="005E1CCA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กลุ่มผลิตภัณฑ์</w:t>
            </w:r>
          </w:p>
          <w:p w14:paraId="3CCC5A0B" w14:textId="77777777" w:rsidR="006478AF" w:rsidRPr="005E1CCA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A72F37" w14:textId="77777777" w:rsidR="006478AF" w:rsidRPr="005E1CCA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CB14F0" w14:textId="77777777" w:rsidR="006478AF" w:rsidRPr="005E1CCA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47EF31B9" w14:textId="77777777" w:rsidR="006478AF" w:rsidRPr="005E1CCA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536DAF" w14:textId="77777777" w:rsidR="006478AF" w:rsidRPr="005E1CCA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D5CC09" w14:textId="77777777" w:rsidR="004D6B7D" w:rsidRPr="005E1CCA" w:rsidRDefault="004D6B7D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โครงการ</w:t>
            </w:r>
          </w:p>
          <w:p w14:paraId="21A3A67F" w14:textId="1C014F09" w:rsidR="006478AF" w:rsidRPr="005E1CCA" w:rsidRDefault="004D6B7D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1CCA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หลังคาโซลาร์เซลล์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E371A66" w14:textId="77777777" w:rsidR="006478AF" w:rsidRPr="005E1CCA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C80BD" w14:textId="77777777" w:rsidR="006478AF" w:rsidRPr="005E1CCA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B0E01" w:rsidRPr="005E1CCA" w14:paraId="79B0A412" w14:textId="77777777" w:rsidTr="00997A4D">
        <w:tc>
          <w:tcPr>
            <w:tcW w:w="1644" w:type="dxa"/>
          </w:tcPr>
          <w:p w14:paraId="17F04117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FDC587" w14:textId="0041D634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FB266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BBAB54" w14:textId="19B66E5D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71A878CD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72F3A28" w14:textId="40790BA2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19D7057F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8FAA15E" w14:textId="18F1BD83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720D70E2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8B070DC" w14:textId="3F4DA6C4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73E66AFB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9A30ED3" w14:textId="27E4C483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2F7CA75E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C2D9E82" w14:textId="243038B0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9" w:type="dxa"/>
          </w:tcPr>
          <w:p w14:paraId="5D26C781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3C07761" w14:textId="0EA8BD20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2566</w:t>
            </w:r>
          </w:p>
        </w:tc>
      </w:tr>
      <w:tr w:rsidR="00DB0E01" w:rsidRPr="005E1CCA" w14:paraId="61075EC8" w14:textId="77777777" w:rsidTr="00DB0E01">
        <w:trPr>
          <w:trHeight w:val="62"/>
        </w:trPr>
        <w:tc>
          <w:tcPr>
            <w:tcW w:w="1644" w:type="dxa"/>
            <w:vAlign w:val="bottom"/>
          </w:tcPr>
          <w:p w14:paraId="08932C98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2285FC" w14:textId="595EE5CB" w:rsidR="00DB0E01" w:rsidRPr="005E1CCA" w:rsidRDefault="00F660F0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60F0">
              <w:rPr>
                <w:rFonts w:asciiTheme="majorBidi" w:hAnsiTheme="majorBidi" w:cstheme="majorBidi"/>
                <w:sz w:val="22"/>
                <w:szCs w:val="22"/>
              </w:rPr>
              <w:t>250,212</w:t>
            </w:r>
          </w:p>
        </w:tc>
        <w:tc>
          <w:tcPr>
            <w:tcW w:w="134" w:type="dxa"/>
          </w:tcPr>
          <w:p w14:paraId="747AC1F3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6F8A54" w14:textId="5E171B15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</w:rPr>
              <w:t>299,173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1A8684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A7532B" w14:textId="5AE83DDC" w:rsidR="00DB0E01" w:rsidRPr="005E1CCA" w:rsidRDefault="00F660F0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60F0">
              <w:rPr>
                <w:rFonts w:asciiTheme="majorBidi" w:hAnsiTheme="majorBidi" w:cstheme="majorBidi"/>
                <w:sz w:val="22"/>
                <w:szCs w:val="22"/>
              </w:rPr>
              <w:t>129,204</w:t>
            </w:r>
          </w:p>
        </w:tc>
        <w:tc>
          <w:tcPr>
            <w:tcW w:w="142" w:type="dxa"/>
          </w:tcPr>
          <w:p w14:paraId="082E4A9A" w14:textId="77777777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F0AF56" w14:textId="581DF1AB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</w:rPr>
              <w:t>116,228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837BB1" w14:textId="77777777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D2CFC1C" w14:textId="383412D2" w:rsidR="00DB0E01" w:rsidRPr="005E1CCA" w:rsidRDefault="00F660F0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60F0">
              <w:rPr>
                <w:rFonts w:asciiTheme="majorBidi" w:hAnsiTheme="majorBidi" w:cstheme="majorBidi"/>
                <w:sz w:val="22"/>
                <w:szCs w:val="22"/>
              </w:rPr>
              <w:t>172,936</w:t>
            </w:r>
          </w:p>
        </w:tc>
        <w:tc>
          <w:tcPr>
            <w:tcW w:w="142" w:type="dxa"/>
          </w:tcPr>
          <w:p w14:paraId="51D08A99" w14:textId="77777777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861F3E9" w14:textId="3A97EAFB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</w:rPr>
              <w:t>71,763</w:t>
            </w:r>
          </w:p>
        </w:tc>
        <w:tc>
          <w:tcPr>
            <w:tcW w:w="142" w:type="dxa"/>
            <w:vAlign w:val="bottom"/>
          </w:tcPr>
          <w:p w14:paraId="70D713CC" w14:textId="77777777" w:rsidR="00DB0E01" w:rsidRPr="005E1CCA" w:rsidRDefault="00DB0E01" w:rsidP="003C5E84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61F775E" w14:textId="761E2D5D" w:rsidR="00DB0E01" w:rsidRPr="005E1CCA" w:rsidRDefault="00F660F0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60F0">
              <w:rPr>
                <w:rFonts w:asciiTheme="majorBidi" w:hAnsiTheme="majorBidi" w:cstheme="majorBidi"/>
                <w:sz w:val="22"/>
                <w:szCs w:val="22"/>
              </w:rPr>
              <w:t>552,352</w:t>
            </w:r>
          </w:p>
        </w:tc>
        <w:tc>
          <w:tcPr>
            <w:tcW w:w="139" w:type="dxa"/>
          </w:tcPr>
          <w:p w14:paraId="0033072D" w14:textId="77777777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0A6FB66" w14:textId="234273FF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</w:rPr>
              <w:t>487,164</w:t>
            </w:r>
          </w:p>
        </w:tc>
      </w:tr>
      <w:tr w:rsidR="00DB0E01" w:rsidRPr="005E1CCA" w14:paraId="5B9EAD7B" w14:textId="77777777" w:rsidTr="00275196">
        <w:tc>
          <w:tcPr>
            <w:tcW w:w="1644" w:type="dxa"/>
            <w:vAlign w:val="bottom"/>
          </w:tcPr>
          <w:p w14:paraId="72CC0801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85BF70A" w14:textId="01834040" w:rsidR="00DB0E01" w:rsidRPr="005E1CCA" w:rsidRDefault="00F660F0" w:rsidP="003C5E84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660F0">
              <w:rPr>
                <w:rFonts w:asciiTheme="majorBidi" w:hAnsiTheme="majorBidi" w:cstheme="majorBidi"/>
                <w:sz w:val="22"/>
                <w:szCs w:val="22"/>
              </w:rPr>
              <w:t>230,313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B210B09" w14:textId="77777777" w:rsidR="00DB0E01" w:rsidRPr="005E1CCA" w:rsidRDefault="00DB0E01" w:rsidP="003C5E84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DB107EC" w14:textId="64F83676" w:rsidR="00DB0E01" w:rsidRPr="005E1CCA" w:rsidRDefault="00DB0E01" w:rsidP="003C5E84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</w:rPr>
              <w:t>(280,605)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89D6A7" w14:textId="77777777" w:rsidR="00DB0E01" w:rsidRPr="005E1CCA" w:rsidRDefault="00DB0E01" w:rsidP="003C5E84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FCB06B" w14:textId="703EB28F" w:rsidR="00DB0E01" w:rsidRPr="005E1CCA" w:rsidRDefault="00F660F0" w:rsidP="003C5E84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660F0">
              <w:rPr>
                <w:rFonts w:asciiTheme="majorBidi" w:hAnsiTheme="majorBidi" w:cstheme="majorBidi"/>
                <w:sz w:val="22"/>
                <w:szCs w:val="22"/>
              </w:rPr>
              <w:t>103,602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608B423" w14:textId="77777777" w:rsidR="00DB0E01" w:rsidRPr="005E1CCA" w:rsidRDefault="00DB0E01" w:rsidP="003C5E84">
            <w:pPr>
              <w:tabs>
                <w:tab w:val="clear" w:pos="90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6F3968E" w14:textId="4957089B" w:rsidR="00DB0E01" w:rsidRPr="005E1CCA" w:rsidRDefault="00DB0E01" w:rsidP="003C5E84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</w:rPr>
              <w:t>(91,545)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E39889" w14:textId="77777777" w:rsidR="00DB0E01" w:rsidRPr="005E1CCA" w:rsidRDefault="00DB0E01" w:rsidP="003C5E84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B5F762A" w14:textId="4FEE02BC" w:rsidR="00DB0E01" w:rsidRPr="005E1CCA" w:rsidRDefault="00F660F0" w:rsidP="003C5E84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660F0">
              <w:rPr>
                <w:rFonts w:asciiTheme="majorBidi" w:hAnsiTheme="majorBidi" w:cstheme="majorBidi"/>
                <w:sz w:val="22"/>
                <w:szCs w:val="22"/>
              </w:rPr>
              <w:t>130,325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18452485" w14:textId="77777777" w:rsidR="00DB0E01" w:rsidRPr="005E1CCA" w:rsidRDefault="00DB0E01" w:rsidP="003C5E84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2F96AE27" w14:textId="36AE8887" w:rsidR="00DB0E01" w:rsidRPr="005E1CCA" w:rsidRDefault="00DB0E01" w:rsidP="003C5E84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</w:rPr>
              <w:t>(65,430)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2A3CB9C" w14:textId="77777777" w:rsidR="00DB0E01" w:rsidRPr="005E1CCA" w:rsidRDefault="00DB0E01" w:rsidP="003C5E84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0C6F76A" w14:textId="526C0298" w:rsidR="00DB0E01" w:rsidRPr="005E1CCA" w:rsidRDefault="00F660F0" w:rsidP="003C5E84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660F0">
              <w:rPr>
                <w:rFonts w:asciiTheme="majorBidi" w:hAnsiTheme="majorBidi" w:cstheme="majorBidi"/>
                <w:sz w:val="22"/>
                <w:szCs w:val="22"/>
              </w:rPr>
              <w:t>464,240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0C0E6BE3" w14:textId="77777777" w:rsidR="00DB0E01" w:rsidRPr="005E1CCA" w:rsidRDefault="00DB0E01" w:rsidP="003C5E84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204D96CB" w14:textId="1AAF458C" w:rsidR="00DB0E01" w:rsidRPr="005E1CCA" w:rsidRDefault="00DB0E01" w:rsidP="003C5E84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</w:rPr>
              <w:t>(437,580)</w:t>
            </w:r>
          </w:p>
        </w:tc>
      </w:tr>
      <w:tr w:rsidR="00DB0E01" w:rsidRPr="005E1CCA" w14:paraId="16D8A62A" w14:textId="77777777" w:rsidTr="00275196">
        <w:tc>
          <w:tcPr>
            <w:tcW w:w="1644" w:type="dxa"/>
            <w:vAlign w:val="bottom"/>
          </w:tcPr>
          <w:p w14:paraId="71722950" w14:textId="7E62F92E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A7D5E7" w14:textId="18D3328D" w:rsidR="00DB0E01" w:rsidRPr="005E1CCA" w:rsidRDefault="00F660F0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19,899</w:t>
            </w:r>
          </w:p>
        </w:tc>
        <w:tc>
          <w:tcPr>
            <w:tcW w:w="134" w:type="dxa"/>
          </w:tcPr>
          <w:p w14:paraId="18C5D1DE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10E80B" w14:textId="50380804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</w:rPr>
              <w:t>18,568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A2E941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DB34CF" w14:textId="4BA17BE0" w:rsidR="00DB0E01" w:rsidRPr="005E1CCA" w:rsidRDefault="00F660F0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25,602</w:t>
            </w:r>
          </w:p>
        </w:tc>
        <w:tc>
          <w:tcPr>
            <w:tcW w:w="142" w:type="dxa"/>
          </w:tcPr>
          <w:p w14:paraId="3B85CD01" w14:textId="77777777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16771B" w14:textId="207A0E72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</w:rPr>
              <w:t>24,683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E4152F" w14:textId="77777777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0D85C3" w14:textId="416F15E3" w:rsidR="00DB0E01" w:rsidRPr="005E1CCA" w:rsidRDefault="00F660F0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42,611</w:t>
            </w:r>
          </w:p>
        </w:tc>
        <w:tc>
          <w:tcPr>
            <w:tcW w:w="142" w:type="dxa"/>
          </w:tcPr>
          <w:p w14:paraId="51D173F0" w14:textId="77777777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599FD1" w14:textId="20793D54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</w:rPr>
              <w:t>6,333</w:t>
            </w:r>
          </w:p>
        </w:tc>
        <w:tc>
          <w:tcPr>
            <w:tcW w:w="142" w:type="dxa"/>
            <w:vAlign w:val="bottom"/>
          </w:tcPr>
          <w:p w14:paraId="685508C3" w14:textId="77777777" w:rsidR="00DB0E01" w:rsidRPr="005E1CCA" w:rsidRDefault="00DB0E01" w:rsidP="003C5E84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E1A27" w14:textId="19CEC00E" w:rsidR="00DB0E01" w:rsidRPr="005E1CCA" w:rsidRDefault="00F660F0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88,112</w:t>
            </w:r>
          </w:p>
        </w:tc>
        <w:tc>
          <w:tcPr>
            <w:tcW w:w="139" w:type="dxa"/>
          </w:tcPr>
          <w:p w14:paraId="667E0090" w14:textId="77777777" w:rsidR="00DB0E01" w:rsidRPr="005E1CCA" w:rsidRDefault="00DB0E01" w:rsidP="003C5E84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E88F93" w14:textId="4EF6A707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</w:rPr>
              <w:t>49,584</w:t>
            </w:r>
          </w:p>
        </w:tc>
      </w:tr>
      <w:tr w:rsidR="00DB0E01" w:rsidRPr="005E1CCA" w14:paraId="505E46CD" w14:textId="77777777" w:rsidTr="00275196">
        <w:tc>
          <w:tcPr>
            <w:tcW w:w="1644" w:type="dxa"/>
          </w:tcPr>
          <w:p w14:paraId="106B4FBC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7FDE94CB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8FF241D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F192376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721ED0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14ED32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0DC9CFC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A7F5946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909138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F1FF36E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CA6D85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BD867C1" w14:textId="77777777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1101D3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F7FC3A9" w14:textId="3DF7128C" w:rsidR="00DB0E01" w:rsidRPr="005E1CCA" w:rsidRDefault="00F660F0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13,227</w:t>
            </w:r>
          </w:p>
        </w:tc>
        <w:tc>
          <w:tcPr>
            <w:tcW w:w="139" w:type="dxa"/>
          </w:tcPr>
          <w:p w14:paraId="3381F33A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B5CC0D4" w14:textId="337394ED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5</w:t>
            </w:r>
            <w:r w:rsidRPr="005E1CC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860</w:t>
            </w:r>
          </w:p>
        </w:tc>
      </w:tr>
      <w:tr w:rsidR="00DB0E01" w:rsidRPr="005E1CCA" w14:paraId="6E8F0A4C" w14:textId="77777777" w:rsidTr="00175FC2">
        <w:tc>
          <w:tcPr>
            <w:tcW w:w="1644" w:type="dxa"/>
          </w:tcPr>
          <w:p w14:paraId="4BCF12BE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20EEEEB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F09CC9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6BBCF0B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02B4EE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E409CB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5889D6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2ACAF76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D3F7BF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D3FE81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D76377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0FCCCF" w14:textId="77777777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530EF5A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15B147C" w14:textId="35E874BC" w:rsidR="00DB0E01" w:rsidRPr="005E1CCA" w:rsidRDefault="00F660F0" w:rsidP="003C5E84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660F0">
              <w:rPr>
                <w:rFonts w:asciiTheme="majorBidi" w:hAnsiTheme="majorBidi" w:cstheme="majorBidi"/>
                <w:sz w:val="22"/>
                <w:szCs w:val="22"/>
              </w:rPr>
              <w:t>13,286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6E2D82C8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2FF1329" w14:textId="2BA9A29F" w:rsidR="00DB0E01" w:rsidRPr="005E1CCA" w:rsidRDefault="00DB0E01" w:rsidP="003C5E84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E1CC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E1CCA">
              <w:rPr>
                <w:rFonts w:asciiTheme="majorBidi" w:hAnsiTheme="majorBidi" w:cstheme="majorBidi"/>
                <w:sz w:val="22"/>
                <w:szCs w:val="22"/>
              </w:rPr>
              <w:t>12,567</w:t>
            </w:r>
            <w:r w:rsidR="005E1CC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B0E01" w:rsidRPr="005E1CCA" w14:paraId="275A0681" w14:textId="77777777" w:rsidTr="00175FC2">
        <w:tc>
          <w:tcPr>
            <w:tcW w:w="1644" w:type="dxa"/>
          </w:tcPr>
          <w:p w14:paraId="008AEFDD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D209446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5E53AF8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613EC93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678AE3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047E4E1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247158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E1CFC23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0182EA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A080754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0DDD75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BF5B755" w14:textId="77777777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C870BF3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3E23B79" w14:textId="065DAE15" w:rsidR="00DB0E01" w:rsidRPr="005E1CCA" w:rsidRDefault="00F660F0" w:rsidP="003C5E84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660F0">
              <w:rPr>
                <w:rFonts w:asciiTheme="majorBidi" w:hAnsiTheme="majorBidi" w:cstheme="majorBidi"/>
                <w:sz w:val="22"/>
                <w:szCs w:val="22"/>
              </w:rPr>
              <w:t>25,479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291074C3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75C3494" w14:textId="4C0D31E7" w:rsidR="00DB0E01" w:rsidRPr="005E1CCA" w:rsidRDefault="00A218CA" w:rsidP="003C5E84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B0E01" w:rsidRPr="005E1CCA">
              <w:rPr>
                <w:rFonts w:asciiTheme="majorBidi" w:hAnsiTheme="majorBidi" w:cstheme="majorBidi"/>
                <w:sz w:val="22"/>
                <w:szCs w:val="22"/>
              </w:rPr>
              <w:t>34,898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660F0" w:rsidRPr="005E1CCA" w14:paraId="4A037990" w14:textId="77777777" w:rsidTr="00175FC2">
        <w:tc>
          <w:tcPr>
            <w:tcW w:w="1644" w:type="dxa"/>
          </w:tcPr>
          <w:p w14:paraId="1C477F6D" w14:textId="4DFF04A7" w:rsidR="00F660F0" w:rsidRPr="005E1CCA" w:rsidRDefault="00F660F0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7DF03330" w14:textId="77777777" w:rsidR="00F660F0" w:rsidRPr="005E1CCA" w:rsidRDefault="00F660F0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2E8BA4B" w14:textId="77777777" w:rsidR="00F660F0" w:rsidRPr="005E1CCA" w:rsidRDefault="00F660F0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53F7A7B" w14:textId="77777777" w:rsidR="00F660F0" w:rsidRPr="005E1CCA" w:rsidRDefault="00F660F0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4A931B" w14:textId="77777777" w:rsidR="00F660F0" w:rsidRPr="005E1CCA" w:rsidRDefault="00F660F0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FA5C28" w14:textId="77777777" w:rsidR="00F660F0" w:rsidRPr="005E1CCA" w:rsidRDefault="00F660F0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AE5336" w14:textId="77777777" w:rsidR="00F660F0" w:rsidRPr="005E1CCA" w:rsidRDefault="00F660F0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7BAE894" w14:textId="77777777" w:rsidR="00F660F0" w:rsidRPr="005E1CCA" w:rsidRDefault="00F660F0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87944D0" w14:textId="77777777" w:rsidR="00F660F0" w:rsidRPr="005E1CCA" w:rsidRDefault="00F660F0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F51E89B" w14:textId="77777777" w:rsidR="00F660F0" w:rsidRPr="005E1CCA" w:rsidRDefault="00F660F0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45564B0" w14:textId="77777777" w:rsidR="00F660F0" w:rsidRPr="005E1CCA" w:rsidRDefault="00F660F0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04A0BC" w14:textId="77777777" w:rsidR="00F660F0" w:rsidRPr="005E1CCA" w:rsidRDefault="00F660F0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B971C3F" w14:textId="77777777" w:rsidR="00F660F0" w:rsidRPr="005E1CCA" w:rsidRDefault="00F660F0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236F76" w14:textId="19779503" w:rsidR="00F660F0" w:rsidRPr="005E1CCA" w:rsidRDefault="00F660F0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60F0">
              <w:rPr>
                <w:rFonts w:asciiTheme="majorBidi" w:hAnsiTheme="majorBidi" w:cstheme="majorBidi"/>
                <w:sz w:val="22"/>
                <w:szCs w:val="22"/>
              </w:rPr>
              <w:t xml:space="preserve"> 2,077 </w:t>
            </w:r>
          </w:p>
        </w:tc>
        <w:tc>
          <w:tcPr>
            <w:tcW w:w="139" w:type="dxa"/>
          </w:tcPr>
          <w:p w14:paraId="7D77BBC9" w14:textId="77777777" w:rsidR="00F660F0" w:rsidRPr="005E1CCA" w:rsidRDefault="00F660F0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56BF784" w14:textId="0C33BD60" w:rsidR="00F660F0" w:rsidRPr="005E1CCA" w:rsidRDefault="00F660F0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</w:rPr>
              <w:t xml:space="preserve"> 1,360 </w:t>
            </w:r>
          </w:p>
        </w:tc>
      </w:tr>
      <w:tr w:rsidR="00F660F0" w:rsidRPr="005E1CCA" w14:paraId="7589B36B" w14:textId="77777777" w:rsidTr="00175FC2">
        <w:tc>
          <w:tcPr>
            <w:tcW w:w="1644" w:type="dxa"/>
          </w:tcPr>
          <w:p w14:paraId="40CCCFE1" w14:textId="77777777" w:rsidR="00F660F0" w:rsidRPr="005E1CCA" w:rsidRDefault="00F660F0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0C4FBB84" w14:textId="77777777" w:rsidR="00F660F0" w:rsidRPr="005E1CCA" w:rsidRDefault="00F660F0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9D96315" w14:textId="77777777" w:rsidR="00F660F0" w:rsidRPr="005E1CCA" w:rsidRDefault="00F660F0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3BB1C4E" w14:textId="77777777" w:rsidR="00F660F0" w:rsidRPr="005E1CCA" w:rsidRDefault="00F660F0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39C9F5" w14:textId="77777777" w:rsidR="00F660F0" w:rsidRPr="005E1CCA" w:rsidRDefault="00F660F0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0058BE0" w14:textId="77777777" w:rsidR="00F660F0" w:rsidRPr="005E1CCA" w:rsidRDefault="00F660F0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D40257" w14:textId="77777777" w:rsidR="00F660F0" w:rsidRPr="005E1CCA" w:rsidRDefault="00F660F0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6AA803" w14:textId="77777777" w:rsidR="00F660F0" w:rsidRPr="005E1CCA" w:rsidRDefault="00F660F0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DBC3DD9" w14:textId="77777777" w:rsidR="00F660F0" w:rsidRPr="005E1CCA" w:rsidRDefault="00F660F0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99DA7F7" w14:textId="77777777" w:rsidR="00F660F0" w:rsidRPr="005E1CCA" w:rsidRDefault="00F660F0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0418B90" w14:textId="77777777" w:rsidR="00F660F0" w:rsidRPr="005E1CCA" w:rsidRDefault="00F660F0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D94158A" w14:textId="77777777" w:rsidR="00F660F0" w:rsidRPr="005E1CCA" w:rsidRDefault="00F660F0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50B1D48" w14:textId="77777777" w:rsidR="00F660F0" w:rsidRPr="005E1CCA" w:rsidRDefault="00F660F0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6F3E4E" w14:textId="1B9C43AC" w:rsidR="00F660F0" w:rsidRPr="005E1CCA" w:rsidRDefault="00F660F0" w:rsidP="003C5E84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60F0">
              <w:rPr>
                <w:rFonts w:asciiTheme="majorBidi" w:hAnsiTheme="majorBidi" w:cstheme="majorBidi"/>
                <w:sz w:val="22"/>
                <w:szCs w:val="22"/>
              </w:rPr>
              <w:t xml:space="preserve"> (8,040)</w:t>
            </w:r>
          </w:p>
        </w:tc>
        <w:tc>
          <w:tcPr>
            <w:tcW w:w="139" w:type="dxa"/>
          </w:tcPr>
          <w:p w14:paraId="14B60670" w14:textId="77777777" w:rsidR="00F660F0" w:rsidRPr="005E1CCA" w:rsidRDefault="00F660F0" w:rsidP="003C5E8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21B0D5" w14:textId="4457119B" w:rsidR="00F660F0" w:rsidRPr="005E1CCA" w:rsidRDefault="00F660F0" w:rsidP="003C5E84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E1CCA">
              <w:rPr>
                <w:rFonts w:asciiTheme="majorBidi" w:hAnsiTheme="majorBidi" w:cstheme="majorBidi"/>
                <w:sz w:val="22"/>
                <w:szCs w:val="22"/>
              </w:rPr>
              <w:t>6,592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5E1C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DB0E01" w:rsidRPr="005E1CCA" w14:paraId="2F460228" w14:textId="77777777" w:rsidTr="00B769B3">
        <w:tc>
          <w:tcPr>
            <w:tcW w:w="1900" w:type="dxa"/>
            <w:gridSpan w:val="2"/>
          </w:tcPr>
          <w:p w14:paraId="3EB4FA1F" w14:textId="2F38B903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3FEC409E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577C091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E236C58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00347F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2EAE5BF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87CA2BC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07BD1AE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27A959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1988A74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40488A8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CFB3E51" w14:textId="77777777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D92867D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493E33D0" w14:textId="17190240" w:rsidR="00DB0E01" w:rsidRPr="005E1CCA" w:rsidRDefault="00F660F0" w:rsidP="003C5E84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60F0">
              <w:rPr>
                <w:rFonts w:asciiTheme="majorBidi" w:hAnsiTheme="majorBidi" w:cstheme="majorBidi"/>
                <w:sz w:val="22"/>
                <w:szCs w:val="22"/>
              </w:rPr>
              <w:t>(11,419)</w:t>
            </w:r>
          </w:p>
        </w:tc>
        <w:tc>
          <w:tcPr>
            <w:tcW w:w="139" w:type="dxa"/>
          </w:tcPr>
          <w:p w14:paraId="72569A8F" w14:textId="77777777" w:rsidR="00DB0E01" w:rsidRPr="005E1CCA" w:rsidRDefault="00DB0E01" w:rsidP="003C5E8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7F7464A5" w14:textId="713D1E68" w:rsidR="00DB0E01" w:rsidRPr="005E1CCA" w:rsidRDefault="005E1CCA" w:rsidP="003C5E84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B0E01" w:rsidRPr="005E1CCA">
              <w:rPr>
                <w:rFonts w:asciiTheme="majorBidi" w:hAnsiTheme="majorBidi" w:cstheme="majorBidi"/>
                <w:sz w:val="22"/>
                <w:szCs w:val="22"/>
              </w:rPr>
              <w:t>1,143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B0E01" w:rsidRPr="005E1CCA" w14:paraId="4D30D92C" w14:textId="77777777" w:rsidTr="00B769B3">
        <w:tc>
          <w:tcPr>
            <w:tcW w:w="1900" w:type="dxa"/>
            <w:gridSpan w:val="2"/>
          </w:tcPr>
          <w:p w14:paraId="2BCD87E2" w14:textId="49A76429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06E2AA4B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0ABB3C5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61C7312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773F98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5CFA40D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9D56DE6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BE5EEF7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0D4E79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C886281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37D417" w14:textId="77777777" w:rsidR="00DB0E01" w:rsidRPr="005E1CCA" w:rsidRDefault="00DB0E01" w:rsidP="003C5E8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3D05F68" w14:textId="77777777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BE8E595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BC65EF" w14:textId="54C40D6E" w:rsidR="00DB0E01" w:rsidRPr="005E1CCA" w:rsidRDefault="00F660F0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60F0">
              <w:rPr>
                <w:rFonts w:asciiTheme="majorBidi" w:hAnsiTheme="majorBidi" w:cstheme="majorBidi"/>
                <w:sz w:val="22"/>
                <w:szCs w:val="22"/>
              </w:rPr>
              <w:t>45,192</w:t>
            </w:r>
          </w:p>
        </w:tc>
        <w:tc>
          <w:tcPr>
            <w:tcW w:w="139" w:type="dxa"/>
          </w:tcPr>
          <w:p w14:paraId="069F75BE" w14:textId="77777777" w:rsidR="00DB0E01" w:rsidRPr="005E1CCA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74AD80" w14:textId="1BB13E41" w:rsidR="00DB0E01" w:rsidRPr="005E1CCA" w:rsidRDefault="00DB0E01" w:rsidP="003C5E8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CCA">
              <w:rPr>
                <w:rFonts w:asciiTheme="majorBidi" w:hAnsiTheme="majorBidi" w:cstheme="majorBidi"/>
                <w:sz w:val="22"/>
                <w:szCs w:val="22"/>
              </w:rPr>
              <w:t>1,604</w:t>
            </w:r>
          </w:p>
        </w:tc>
      </w:tr>
    </w:tbl>
    <w:p w14:paraId="532B0795" w14:textId="15B51DB6" w:rsidR="00B32000" w:rsidRDefault="00B32000" w:rsidP="000D3DEA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b/>
          <w:bCs/>
          <w:sz w:val="32"/>
          <w:szCs w:val="32"/>
        </w:rPr>
      </w:pPr>
    </w:p>
    <w:p w14:paraId="5E1693AF" w14:textId="77777777" w:rsidR="00C37A8F" w:rsidRDefault="00C37A8F" w:rsidP="000D3DEA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b/>
          <w:bCs/>
          <w:sz w:val="32"/>
          <w:szCs w:val="32"/>
        </w:rPr>
      </w:pPr>
    </w:p>
    <w:p w14:paraId="7C6F6588" w14:textId="77777777" w:rsidR="00C37A8F" w:rsidRDefault="00C37A8F" w:rsidP="000D3DEA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b/>
          <w:bCs/>
          <w:sz w:val="32"/>
          <w:szCs w:val="32"/>
        </w:rPr>
      </w:pPr>
    </w:p>
    <w:p w14:paraId="338A00D6" w14:textId="77777777" w:rsidR="00C37A8F" w:rsidRDefault="00C37A8F" w:rsidP="000D3DEA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b/>
          <w:bCs/>
          <w:sz w:val="32"/>
          <w:szCs w:val="32"/>
        </w:rPr>
      </w:pPr>
    </w:p>
    <w:p w14:paraId="7C074373" w14:textId="77777777" w:rsidR="00C37A8F" w:rsidRDefault="00C37A8F" w:rsidP="000D3DEA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b/>
          <w:bCs/>
          <w:sz w:val="32"/>
          <w:szCs w:val="32"/>
        </w:rPr>
      </w:pPr>
    </w:p>
    <w:p w14:paraId="29ECFD75" w14:textId="77777777" w:rsidR="00C37A8F" w:rsidRPr="00F26694" w:rsidRDefault="00C37A8F" w:rsidP="000D3DEA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b/>
          <w:bCs/>
          <w:sz w:val="32"/>
          <w:szCs w:val="32"/>
        </w:rPr>
      </w:pPr>
    </w:p>
    <w:p w14:paraId="4B197FF4" w14:textId="68B711D1" w:rsidR="00424763" w:rsidRPr="00F26694" w:rsidRDefault="00424763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F34CD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485A" w:rsidRPr="00F26694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</w:t>
      </w:r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</w:p>
    <w:p w14:paraId="4814DBF2" w14:textId="6A3EE70B" w:rsidR="000A424B" w:rsidRPr="00F26694" w:rsidRDefault="00424763" w:rsidP="000D3DEA">
      <w:pPr>
        <w:tabs>
          <w:tab w:val="clear" w:pos="227"/>
          <w:tab w:val="clear" w:pos="454"/>
          <w:tab w:val="left" w:pos="42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F26694">
        <w:rPr>
          <w:rFonts w:asciiTheme="majorBidi" w:hAnsiTheme="majorBidi" w:cstheme="majorBidi"/>
          <w:sz w:val="32"/>
          <w:szCs w:val="32"/>
        </w:rPr>
        <w:t xml:space="preserve"> 31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F26694">
        <w:rPr>
          <w:rFonts w:asciiTheme="majorBidi" w:hAnsiTheme="majorBidi" w:cstheme="majorBidi"/>
          <w:sz w:val="32"/>
          <w:szCs w:val="32"/>
        </w:rPr>
        <w:t xml:space="preserve"> 256</w:t>
      </w:r>
      <w:r w:rsidR="00DB0E01" w:rsidRPr="00F26694">
        <w:rPr>
          <w:rFonts w:asciiTheme="majorBidi" w:hAnsiTheme="majorBidi" w:cstheme="majorBidi"/>
          <w:sz w:val="32"/>
          <w:szCs w:val="32"/>
        </w:rPr>
        <w:t>7</w:t>
      </w:r>
      <w:r w:rsidR="000A424B"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</w:t>
      </w:r>
      <w:r w:rsidR="002F34CD">
        <w:rPr>
          <w:rFonts w:asciiTheme="majorBidi" w:hAnsiTheme="majorBidi" w:cstheme="majorBidi" w:hint="cs"/>
          <w:sz w:val="32"/>
          <w:szCs w:val="32"/>
          <w:cs/>
        </w:rPr>
        <w:t>และเปิดเผย</w:t>
      </w:r>
      <w:r w:rsidRPr="00F26694">
        <w:rPr>
          <w:rFonts w:asciiTheme="majorBidi" w:hAnsiTheme="majorBidi" w:cstheme="majorBidi"/>
          <w:sz w:val="32"/>
          <w:szCs w:val="32"/>
          <w:cs/>
        </w:rPr>
        <w:t>ด้วยมูลค่ายุติธรรม</w:t>
      </w:r>
      <w:r w:rsidR="000A424B" w:rsidRPr="00F26694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DB0E01" w:rsidRPr="000D3DEA" w14:paraId="444FD9ED" w14:textId="77777777" w:rsidTr="000D3DEA">
        <w:trPr>
          <w:cantSplit/>
        </w:trPr>
        <w:tc>
          <w:tcPr>
            <w:tcW w:w="3458" w:type="dxa"/>
            <w:vAlign w:val="bottom"/>
          </w:tcPr>
          <w:p w14:paraId="5475AD07" w14:textId="77777777" w:rsidR="00424763" w:rsidRPr="000D3DEA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17BC560" w14:textId="77777777" w:rsidR="00424763" w:rsidRPr="000D3DEA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พันบาท</w:t>
            </w:r>
          </w:p>
        </w:tc>
      </w:tr>
      <w:tr w:rsidR="00DB0E01" w:rsidRPr="000D3DEA" w14:paraId="3FDF493A" w14:textId="77777777" w:rsidTr="000D3DEA">
        <w:trPr>
          <w:cantSplit/>
        </w:trPr>
        <w:tc>
          <w:tcPr>
            <w:tcW w:w="3458" w:type="dxa"/>
            <w:vAlign w:val="bottom"/>
          </w:tcPr>
          <w:p w14:paraId="46684212" w14:textId="77777777" w:rsidR="00424763" w:rsidRPr="000D3DEA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BB98BD" w14:textId="67B1B27A" w:rsidR="00424763" w:rsidRPr="000D3DEA" w:rsidRDefault="00C73FEC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B0E01" w:rsidRPr="000D3DEA" w14:paraId="31EC6A48" w14:textId="77777777" w:rsidTr="000D3DEA">
        <w:trPr>
          <w:cantSplit/>
        </w:trPr>
        <w:tc>
          <w:tcPr>
            <w:tcW w:w="3458" w:type="dxa"/>
            <w:vAlign w:val="bottom"/>
          </w:tcPr>
          <w:p w14:paraId="7409033E" w14:textId="77777777" w:rsidR="00424763" w:rsidRPr="000D3DEA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CE652D" w14:textId="77777777" w:rsidR="00424763" w:rsidRPr="000D3DEA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ระดับที่ </w:t>
            </w: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C285E" w14:textId="77777777" w:rsidR="00424763" w:rsidRPr="000D3DEA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7580C2" w14:textId="77777777" w:rsidR="00424763" w:rsidRPr="000D3DEA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ระดับที่ </w:t>
            </w: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D94773" w14:textId="77777777" w:rsidR="00424763" w:rsidRPr="000D3DEA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96F0BA" w14:textId="77777777" w:rsidR="00424763" w:rsidRPr="000D3DEA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ระดับที่ </w:t>
            </w: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9DE345" w14:textId="77777777" w:rsidR="00424763" w:rsidRPr="000D3DEA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247D6C" w14:textId="77777777" w:rsidR="00424763" w:rsidRPr="000D3DEA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DB0E01" w:rsidRPr="000D3DEA" w14:paraId="11133E97" w14:textId="77777777" w:rsidTr="000D3DEA">
        <w:trPr>
          <w:cantSplit/>
        </w:trPr>
        <w:tc>
          <w:tcPr>
            <w:tcW w:w="3458" w:type="dxa"/>
            <w:vAlign w:val="bottom"/>
          </w:tcPr>
          <w:p w14:paraId="55B62206" w14:textId="76EDF3B4" w:rsidR="00424763" w:rsidRPr="000D3DEA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63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0D3DE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744202A" w14:textId="77777777" w:rsidR="00424763" w:rsidRPr="000D3DEA" w:rsidRDefault="00424763" w:rsidP="008B2C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92B8E3" w14:textId="77777777" w:rsidR="00424763" w:rsidRPr="000D3DEA" w:rsidRDefault="00424763" w:rsidP="008B2C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CB96D5" w14:textId="77777777" w:rsidR="00424763" w:rsidRPr="000D3DEA" w:rsidRDefault="00424763" w:rsidP="008B2C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B665654" w14:textId="77777777" w:rsidR="00424763" w:rsidRPr="000D3DEA" w:rsidRDefault="00424763" w:rsidP="008B2C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0A8C0A" w14:textId="77777777" w:rsidR="00424763" w:rsidRPr="000D3DEA" w:rsidRDefault="00424763" w:rsidP="008B2C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FAB25F5" w14:textId="77777777" w:rsidR="00424763" w:rsidRPr="000D3DEA" w:rsidRDefault="00424763" w:rsidP="008B2C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DC2F66" w14:textId="77777777" w:rsidR="00424763" w:rsidRPr="000D3DEA" w:rsidRDefault="00424763" w:rsidP="008B2C6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6E2C" w:rsidRPr="000D3DEA" w14:paraId="6C47E50B" w14:textId="77777777" w:rsidTr="000D3DEA">
        <w:trPr>
          <w:cantSplit/>
        </w:trPr>
        <w:tc>
          <w:tcPr>
            <w:tcW w:w="3458" w:type="dxa"/>
            <w:vAlign w:val="bottom"/>
            <w:hideMark/>
          </w:tcPr>
          <w:p w14:paraId="2A54D4DD" w14:textId="77777777" w:rsidR="00A16E2C" w:rsidRPr="000D3DEA" w:rsidRDefault="00A16E2C" w:rsidP="00A16E2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6E9FF" w14:textId="7925F958" w:rsidR="00A16E2C" w:rsidRPr="000D3DEA" w:rsidRDefault="00A16E2C" w:rsidP="00A16E2C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3FB8898" w14:textId="77777777" w:rsidR="00A16E2C" w:rsidRPr="000D3DEA" w:rsidRDefault="00A16E2C" w:rsidP="00A16E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40875" w14:textId="1D91DE04" w:rsidR="00A16E2C" w:rsidRPr="000D3DEA" w:rsidRDefault="00A16E2C" w:rsidP="00A16E2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</w:rPr>
              <w:t>417</w:t>
            </w:r>
          </w:p>
        </w:tc>
        <w:tc>
          <w:tcPr>
            <w:tcW w:w="134" w:type="dxa"/>
          </w:tcPr>
          <w:p w14:paraId="5CB55727" w14:textId="77777777" w:rsidR="00A16E2C" w:rsidRPr="000D3DEA" w:rsidRDefault="00A16E2C" w:rsidP="00A16E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D6DAD" w14:textId="4317B4DB" w:rsidR="00A16E2C" w:rsidRPr="000D3DEA" w:rsidRDefault="00A16E2C" w:rsidP="00A16E2C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0C55F03" w14:textId="77777777" w:rsidR="00A16E2C" w:rsidRPr="000D3DEA" w:rsidRDefault="00A16E2C" w:rsidP="00A16E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DAD5C6" w14:textId="200DE57F" w:rsidR="00A16E2C" w:rsidRPr="000D3DEA" w:rsidRDefault="00A16E2C" w:rsidP="00A16E2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</w:rPr>
              <w:t>417</w:t>
            </w:r>
          </w:p>
        </w:tc>
      </w:tr>
      <w:tr w:rsidR="002F34CD" w:rsidRPr="000D3DEA" w14:paraId="30D30AB3" w14:textId="77777777" w:rsidTr="000D3DEA">
        <w:trPr>
          <w:cantSplit/>
        </w:trPr>
        <w:tc>
          <w:tcPr>
            <w:tcW w:w="3458" w:type="dxa"/>
            <w:vAlign w:val="bottom"/>
          </w:tcPr>
          <w:p w14:paraId="47E069E6" w14:textId="3166FD01" w:rsidR="002F34CD" w:rsidRPr="000D3DEA" w:rsidRDefault="002F34CD" w:rsidP="00A16E2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0D3DE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สินทรัพย์ที่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เปิดเผยด้วยมูลค่ายุติธรรม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4B6697" w14:textId="77777777" w:rsidR="002F34CD" w:rsidRPr="000D3DEA" w:rsidRDefault="002F34CD" w:rsidP="00A16E2C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</w:tcPr>
          <w:p w14:paraId="72AB591D" w14:textId="77777777" w:rsidR="002F34CD" w:rsidRPr="000D3DEA" w:rsidRDefault="002F34CD" w:rsidP="00A16E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869875" w14:textId="77777777" w:rsidR="002F34CD" w:rsidRPr="000D3DEA" w:rsidRDefault="002F34CD" w:rsidP="00A16E2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</w:tcPr>
          <w:p w14:paraId="7093A222" w14:textId="77777777" w:rsidR="002F34CD" w:rsidRPr="000D3DEA" w:rsidRDefault="002F34CD" w:rsidP="00A16E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BFE630" w14:textId="77777777" w:rsidR="002F34CD" w:rsidRPr="000D3DEA" w:rsidRDefault="002F34CD" w:rsidP="00A16E2C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</w:tcPr>
          <w:p w14:paraId="5EEEB8BF" w14:textId="77777777" w:rsidR="002F34CD" w:rsidRPr="000D3DEA" w:rsidRDefault="002F34CD" w:rsidP="00A16E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325427" w14:textId="77777777" w:rsidR="002F34CD" w:rsidRPr="000D3DEA" w:rsidRDefault="002F34CD" w:rsidP="00A16E2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2F34CD" w:rsidRPr="000D3DEA" w14:paraId="05466E16" w14:textId="77777777" w:rsidTr="000D3DEA">
        <w:trPr>
          <w:cantSplit/>
        </w:trPr>
        <w:tc>
          <w:tcPr>
            <w:tcW w:w="3458" w:type="dxa"/>
            <w:vAlign w:val="bottom"/>
          </w:tcPr>
          <w:p w14:paraId="2CEA6182" w14:textId="658C821B" w:rsidR="002F34CD" w:rsidRPr="000D3DEA" w:rsidRDefault="002F34CD" w:rsidP="002F34C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34CD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อสังหาริมทรั</w:t>
            </w: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พย์</w:t>
            </w:r>
            <w:r w:rsidRPr="002F34CD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AB7FC9" w14:textId="210F4EB1" w:rsidR="002F34CD" w:rsidRPr="000D3DEA" w:rsidRDefault="002F34CD" w:rsidP="002F34CD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C520767" w14:textId="77777777" w:rsidR="002F34CD" w:rsidRPr="000D3DEA" w:rsidRDefault="002F34CD" w:rsidP="002F34C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F2DBE7" w14:textId="4D2E979B" w:rsidR="002F34CD" w:rsidRPr="000D3DEA" w:rsidRDefault="002F34CD" w:rsidP="002F34CD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53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,000</w:t>
            </w:r>
          </w:p>
        </w:tc>
        <w:tc>
          <w:tcPr>
            <w:tcW w:w="134" w:type="dxa"/>
          </w:tcPr>
          <w:p w14:paraId="7CEAEC87" w14:textId="77777777" w:rsidR="002F34CD" w:rsidRPr="000D3DEA" w:rsidRDefault="002F34CD" w:rsidP="002F34C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80FF69" w14:textId="3FDF06EE" w:rsidR="002F34CD" w:rsidRPr="000D3DEA" w:rsidRDefault="002F34CD" w:rsidP="002F34CD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D3DEA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ED34F75" w14:textId="77777777" w:rsidR="002F34CD" w:rsidRPr="000D3DEA" w:rsidRDefault="002F34CD" w:rsidP="002F34C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9C466D" w14:textId="572D2B60" w:rsidR="002F34CD" w:rsidRPr="000D3DEA" w:rsidRDefault="002F34CD" w:rsidP="002F34CD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53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,000</w:t>
            </w:r>
          </w:p>
        </w:tc>
      </w:tr>
    </w:tbl>
    <w:p w14:paraId="69DB7D04" w14:textId="77777777" w:rsidR="006F2F11" w:rsidRPr="000D3DEA" w:rsidRDefault="006F2F11" w:rsidP="008B2C61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</w:p>
    <w:p w14:paraId="0D4FAB25" w14:textId="1660C8C5" w:rsidR="00424763" w:rsidRPr="00F26694" w:rsidRDefault="00424763" w:rsidP="000D3DE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1488710" w14:textId="77777777" w:rsidR="00DC728C" w:rsidRPr="00F26694" w:rsidRDefault="00DC728C" w:rsidP="000D3DEA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6E39B956" w14:textId="43F4F676" w:rsidR="00DB0E01" w:rsidRPr="00F26694" w:rsidRDefault="00DB0E01" w:rsidP="000D3DEA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F26694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3788056A" w14:textId="362B46AF" w:rsidR="00DB0E01" w:rsidRDefault="00DB0E01" w:rsidP="000D3DEA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>สัญญาซื้อขายเงินตราต่างประเทศวัดมูลค่า</w:t>
      </w:r>
      <w:r w:rsidRPr="00F26694">
        <w:rPr>
          <w:rFonts w:asciiTheme="majorBidi" w:hAnsiTheme="majorBidi" w:cstheme="majorBidi"/>
          <w:sz w:val="32"/>
          <w:szCs w:val="32"/>
          <w:cs/>
        </w:rPr>
        <w:t>ยุติธรรมโดยใช้อัตราตลาดของแต่ละสัญญาที่คำนวณโดยสถาบันการเงินของบริษัท ณ วันที่ในงบฐานะการเงิน</w:t>
      </w:r>
    </w:p>
    <w:p w14:paraId="11358FC0" w14:textId="142390DA" w:rsidR="002F34CD" w:rsidRPr="00DC3324" w:rsidRDefault="008B0FD0" w:rsidP="008B0FD0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C3324">
        <w:rPr>
          <w:rFonts w:asciiTheme="majorBidi" w:hAnsiTheme="majorBidi" w:cstheme="majorBidi" w:hint="cs"/>
          <w:spacing w:val="-6"/>
          <w:sz w:val="32"/>
          <w:szCs w:val="32"/>
          <w:cs/>
        </w:rPr>
        <w:t>อสังหาริมทรัพย์เพื่อการลงทุน</w:t>
      </w:r>
      <w:r w:rsidR="00DC3324" w:rsidRPr="00DC3324">
        <w:rPr>
          <w:rFonts w:asciiTheme="majorBidi" w:hAnsiTheme="majorBidi" w:cstheme="majorBidi" w:hint="cs"/>
          <w:spacing w:val="-6"/>
          <w:sz w:val="32"/>
          <w:szCs w:val="32"/>
          <w:cs/>
        </w:rPr>
        <w:t>วัดมูลค่ายุติธรรมโดยผู้ประเมินราคาอิสระ ซึ่ง</w:t>
      </w:r>
      <w:r w:rsidRPr="00DC3324">
        <w:rPr>
          <w:rFonts w:asciiTheme="majorBidi" w:hAnsiTheme="majorBidi" w:cstheme="majorBidi" w:hint="cs"/>
          <w:spacing w:val="-6"/>
          <w:sz w:val="32"/>
          <w:szCs w:val="32"/>
          <w:cs/>
        </w:rPr>
        <w:t>ใช้วิธีเปรียบเที</w:t>
      </w:r>
      <w:r w:rsidR="00EC4E95" w:rsidRPr="00DC3324">
        <w:rPr>
          <w:rFonts w:asciiTheme="majorBidi" w:hAnsiTheme="majorBidi" w:cstheme="majorBidi" w:hint="cs"/>
          <w:spacing w:val="-6"/>
          <w:sz w:val="32"/>
          <w:szCs w:val="32"/>
          <w:cs/>
        </w:rPr>
        <w:t>ยบ</w:t>
      </w:r>
      <w:r w:rsidRPr="00DC3324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ราคาตลาด</w:t>
      </w:r>
    </w:p>
    <w:p w14:paraId="101E877F" w14:textId="77777777" w:rsidR="008B0FD0" w:rsidRPr="00F26694" w:rsidRDefault="008B0FD0" w:rsidP="008B0FD0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6809F19" w14:textId="611E4ED5" w:rsidR="00056722" w:rsidRPr="00F26694" w:rsidRDefault="00056722" w:rsidP="008123D5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F34C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647432" w14:textId="39DB46FD" w:rsidR="00056722" w:rsidRPr="00F26694" w:rsidRDefault="00056722" w:rsidP="008123D5">
      <w:pPr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26694">
        <w:rPr>
          <w:rFonts w:asciiTheme="majorBidi" w:hAnsiTheme="majorBidi" w:cstheme="majorBidi"/>
          <w:sz w:val="32"/>
          <w:szCs w:val="32"/>
        </w:rPr>
        <w:t xml:space="preserve">31 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26694">
        <w:rPr>
          <w:rFonts w:asciiTheme="majorBidi" w:hAnsiTheme="majorBidi" w:cstheme="majorBidi"/>
          <w:sz w:val="32"/>
          <w:szCs w:val="32"/>
        </w:rPr>
        <w:t>25</w:t>
      </w:r>
      <w:r w:rsidR="00920684" w:rsidRPr="00F26694">
        <w:rPr>
          <w:rFonts w:asciiTheme="majorBidi" w:hAnsiTheme="majorBidi" w:cstheme="majorBidi"/>
          <w:sz w:val="32"/>
          <w:szCs w:val="32"/>
        </w:rPr>
        <w:t>6</w:t>
      </w:r>
      <w:r w:rsidR="00DB0E01" w:rsidRPr="00F26694">
        <w:rPr>
          <w:rFonts w:asciiTheme="majorBidi" w:hAnsiTheme="majorBidi" w:cstheme="majorBidi"/>
          <w:sz w:val="32"/>
          <w:szCs w:val="32"/>
        </w:rPr>
        <w:t>7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5DC0E457" w:rsidR="00056722" w:rsidRPr="00F26694" w:rsidRDefault="00056722" w:rsidP="008123D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</w:rPr>
        <w:t>2</w:t>
      </w:r>
      <w:r w:rsidR="002F34CD">
        <w:rPr>
          <w:rFonts w:asciiTheme="majorBidi" w:hAnsiTheme="majorBidi" w:cstheme="majorBidi"/>
          <w:sz w:val="32"/>
          <w:szCs w:val="32"/>
        </w:rPr>
        <w:t>4</w:t>
      </w:r>
      <w:r w:rsidRPr="00F26694">
        <w:rPr>
          <w:rFonts w:asciiTheme="majorBidi" w:hAnsiTheme="majorBidi" w:cstheme="majorBidi"/>
          <w:sz w:val="32"/>
          <w:szCs w:val="32"/>
        </w:rPr>
        <w:t>.1</w:t>
      </w:r>
      <w:r w:rsidRPr="00F26694">
        <w:rPr>
          <w:rFonts w:asciiTheme="majorBidi" w:hAnsiTheme="majorBidi" w:cstheme="majorBidi"/>
          <w:sz w:val="32"/>
          <w:szCs w:val="32"/>
        </w:rPr>
        <w:tab/>
      </w:r>
      <w:r w:rsidR="0034100E"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บริษัทมีภาระผูกพันตามสัญญาบริการต่างๆที่จะต้องจ่ายค่าบริการดังกล่าว ดังนี้</w:t>
      </w:r>
    </w:p>
    <w:tbl>
      <w:tblPr>
        <w:tblW w:w="7754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97"/>
        <w:gridCol w:w="166"/>
        <w:gridCol w:w="1891"/>
      </w:tblGrid>
      <w:tr w:rsidR="00DB0E01" w:rsidRPr="00F26694" w14:paraId="2B16B0A1" w14:textId="77777777" w:rsidTr="008B2C61">
        <w:trPr>
          <w:cantSplit/>
          <w:jc w:val="right"/>
        </w:trPr>
        <w:tc>
          <w:tcPr>
            <w:tcW w:w="5697" w:type="dxa"/>
          </w:tcPr>
          <w:p w14:paraId="6C37FC95" w14:textId="77777777" w:rsidR="00F560FD" w:rsidRPr="00F26694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F26694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05C9D5AB" w14:textId="09F60BE3" w:rsidR="00F560FD" w:rsidRPr="00F26694" w:rsidRDefault="00F560FD" w:rsidP="0081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พันบาท</w:t>
            </w:r>
          </w:p>
        </w:tc>
      </w:tr>
      <w:tr w:rsidR="00DB0E01" w:rsidRPr="00F26694" w14:paraId="197BE9AF" w14:textId="77777777" w:rsidTr="008B2C61">
        <w:trPr>
          <w:cantSplit/>
          <w:jc w:val="right"/>
        </w:trPr>
        <w:tc>
          <w:tcPr>
            <w:tcW w:w="5697" w:type="dxa"/>
          </w:tcPr>
          <w:p w14:paraId="2D7A16A0" w14:textId="77777777" w:rsidR="00F560FD" w:rsidRPr="00F26694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F26694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F26694" w:rsidRDefault="00F560FD" w:rsidP="0081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F26694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t>/</w:t>
            </w:r>
            <w:r w:rsidRPr="00F26694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DB0E01" w:rsidRPr="00F26694" w14:paraId="02B97E44" w14:textId="77777777" w:rsidTr="008B2C61">
        <w:trPr>
          <w:cantSplit/>
          <w:jc w:val="right"/>
        </w:trPr>
        <w:tc>
          <w:tcPr>
            <w:tcW w:w="5697" w:type="dxa"/>
          </w:tcPr>
          <w:p w14:paraId="41C0A6F5" w14:textId="77777777" w:rsidR="00F560FD" w:rsidRPr="00F26694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F560FD" w:rsidRPr="00F26694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25ECA66E" w14:textId="1C2975E6" w:rsidR="00F560FD" w:rsidRPr="00F26694" w:rsidRDefault="005B2B44" w:rsidP="008123D5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</w:rPr>
              <w:t>5,532</w:t>
            </w:r>
          </w:p>
        </w:tc>
      </w:tr>
      <w:tr w:rsidR="00DB0E01" w:rsidRPr="00F26694" w14:paraId="282EF1D7" w14:textId="77777777" w:rsidTr="008B2C61">
        <w:trPr>
          <w:cantSplit/>
          <w:jc w:val="right"/>
        </w:trPr>
        <w:tc>
          <w:tcPr>
            <w:tcW w:w="5697" w:type="dxa"/>
          </w:tcPr>
          <w:p w14:paraId="212DA1F0" w14:textId="77777777" w:rsidR="00F560FD" w:rsidRPr="00F26694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F560FD" w:rsidRPr="00F26694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D9780A4" w14:textId="703E7AD1" w:rsidR="00F560FD" w:rsidRPr="00F26694" w:rsidRDefault="005B2B44" w:rsidP="008123D5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</w:rPr>
              <w:t>1,099</w:t>
            </w:r>
          </w:p>
        </w:tc>
      </w:tr>
      <w:tr w:rsidR="00F560FD" w:rsidRPr="00F26694" w14:paraId="4073C08B" w14:textId="77777777" w:rsidTr="008B2C61">
        <w:trPr>
          <w:cantSplit/>
          <w:jc w:val="right"/>
        </w:trPr>
        <w:tc>
          <w:tcPr>
            <w:tcW w:w="5697" w:type="dxa"/>
          </w:tcPr>
          <w:p w14:paraId="2C008BEA" w14:textId="77777777" w:rsidR="00F560FD" w:rsidRPr="00F26694" w:rsidRDefault="00F560FD" w:rsidP="0081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2669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" w:type="dxa"/>
          </w:tcPr>
          <w:p w14:paraId="3E5AF2A7" w14:textId="77777777" w:rsidR="00F560FD" w:rsidRPr="00F26694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BD2D3" w14:textId="68B406B2" w:rsidR="00F560FD" w:rsidRPr="00F26694" w:rsidRDefault="005B2B44" w:rsidP="008123D5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6694">
              <w:rPr>
                <w:rFonts w:asciiTheme="majorBidi" w:hAnsiTheme="majorBidi" w:cstheme="majorBidi"/>
                <w:sz w:val="32"/>
                <w:szCs w:val="32"/>
              </w:rPr>
              <w:t>6,631</w:t>
            </w:r>
          </w:p>
        </w:tc>
      </w:tr>
    </w:tbl>
    <w:p w14:paraId="687C52C9" w14:textId="77777777" w:rsidR="00056722" w:rsidRPr="00F26694" w:rsidRDefault="00056722" w:rsidP="008123D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73A29A15" w14:textId="6F2BDD7C" w:rsidR="00654552" w:rsidRPr="000D3DEA" w:rsidRDefault="00654552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2F34CD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0D3DE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0D3DE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0D3DE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  บริษัทมีภาระผูกพันคงเหลือจากสัญญาปรับปรุงอาคารจำนวนเงิน</w:t>
      </w:r>
      <w:r w:rsidRPr="000D3DE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E6966" w:rsidRPr="000D3DE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</w:t>
      </w:r>
      <w:r w:rsidRPr="000D3DE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CE6966" w:rsidRPr="000D3DE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96</w:t>
      </w:r>
      <w:r w:rsidRPr="000D3DE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0D3DE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</w:t>
      </w:r>
      <w:r w:rsidRPr="000D3DE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บาท (รวมภาษีมูลค่าเพิ่ม) 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และบริษัทย่อยมีภาระผูกพันคงเหลือจากสัญญาติดตั้งโปรแกรมคอมพิวเตอร์ใหม่ จำนวนเงิน 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0.11 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(รวมภาษีมูลค่าเพิ่ม)</w:t>
      </w:r>
      <w:r w:rsidR="007774A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6F2F11">
        <w:rPr>
          <w:rFonts w:asciiTheme="majorBidi" w:hAnsiTheme="majorBidi" w:cstheme="majorBidi"/>
          <w:color w:val="000000" w:themeColor="text1"/>
          <w:sz w:val="32"/>
          <w:szCs w:val="32"/>
        </w:rPr>
        <w:t>5.07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(รวมภาษีมูลค่าเพิ่ม)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3FFE14AF" w14:textId="77777777" w:rsidR="00654552" w:rsidRPr="000D3DEA" w:rsidRDefault="00654552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16C5D8F" w14:textId="31E88A36" w:rsidR="00654552" w:rsidRPr="000D3DEA" w:rsidRDefault="00654552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2F34CD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.3 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D3DE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บริษัทและบริษัทย่อยมีเลตเตอร์ออฟเครดิตสำหรับซื้อสินค้าที่ยังไม่ได้ใช้จำนวนเงินรวม</w:t>
      </w:r>
      <w:r w:rsidRPr="000D3DE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0.04 </w:t>
      </w:r>
      <w:r w:rsidRPr="000D3DE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857C3" w:rsidRPr="000D3DEA">
        <w:rPr>
          <w:rFonts w:asciiTheme="majorBidi" w:hAnsiTheme="majorBidi" w:cstheme="majorBidi"/>
          <w:color w:val="000000" w:themeColor="text1"/>
          <w:sz w:val="32"/>
          <w:szCs w:val="32"/>
        </w:rPr>
        <w:t>2.39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ล้านดอลลาร์สหรัฐอเมริกา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เฉพาะกิจการจำนวนเงิน </w:t>
      </w:r>
      <w:r w:rsidR="009857C3" w:rsidRPr="000D3DEA">
        <w:rPr>
          <w:rFonts w:asciiTheme="majorBidi" w:hAnsiTheme="majorBidi" w:cstheme="majorBidi"/>
          <w:color w:val="000000" w:themeColor="text1"/>
          <w:sz w:val="32"/>
          <w:szCs w:val="32"/>
        </w:rPr>
        <w:t>2.39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ล้านดอลลาร์สหรัฐอเมริกา)</w:t>
      </w:r>
    </w:p>
    <w:p w14:paraId="09510F14" w14:textId="5EF98391" w:rsidR="00056722" w:rsidRPr="000D3DEA" w:rsidRDefault="00056722" w:rsidP="008123D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3DE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F34CD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0D3DEA">
        <w:rPr>
          <w:rFonts w:asciiTheme="majorBidi" w:hAnsiTheme="majorBidi" w:cstheme="majorBidi"/>
          <w:b/>
          <w:bCs/>
          <w:sz w:val="32"/>
          <w:szCs w:val="32"/>
        </w:rPr>
        <w:t xml:space="preserve">.   </w:t>
      </w:r>
      <w:r w:rsidRPr="000D3DE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</w:t>
      </w:r>
    </w:p>
    <w:p w14:paraId="05BC1795" w14:textId="038507BE" w:rsidR="00056722" w:rsidRPr="000D3DEA" w:rsidRDefault="00056722" w:rsidP="008123D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3DE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D3DEA">
        <w:rPr>
          <w:rFonts w:asciiTheme="majorBidi" w:hAnsiTheme="majorBidi" w:cstheme="majorBidi"/>
          <w:sz w:val="32"/>
          <w:szCs w:val="32"/>
        </w:rPr>
        <w:t xml:space="preserve">31 </w:t>
      </w:r>
      <w:r w:rsidRPr="000D3DE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0D3DEA">
        <w:rPr>
          <w:rFonts w:asciiTheme="majorBidi" w:hAnsiTheme="majorBidi" w:cstheme="majorBidi"/>
          <w:sz w:val="32"/>
          <w:szCs w:val="32"/>
        </w:rPr>
        <w:t>256</w:t>
      </w:r>
      <w:r w:rsidR="00DB0E01" w:rsidRPr="000D3DEA">
        <w:rPr>
          <w:rFonts w:asciiTheme="majorBidi" w:hAnsiTheme="majorBidi" w:cstheme="majorBidi"/>
          <w:sz w:val="32"/>
          <w:szCs w:val="32"/>
        </w:rPr>
        <w:t>7</w:t>
      </w:r>
      <w:r w:rsidRPr="000D3DEA">
        <w:rPr>
          <w:rFonts w:asciiTheme="majorBidi" w:hAnsiTheme="majorBidi" w:cstheme="majorBidi"/>
          <w:sz w:val="32"/>
          <w:szCs w:val="32"/>
        </w:rPr>
        <w:t xml:space="preserve"> </w:t>
      </w:r>
      <w:r w:rsidRPr="000D3DEA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 มีหนี้สินที่อาจเกิดขึ้น ดังนี้ </w:t>
      </w:r>
    </w:p>
    <w:p w14:paraId="4ABDA411" w14:textId="1F7D7F26" w:rsidR="00654552" w:rsidRPr="00F26694" w:rsidRDefault="00654552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2F34C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หนี้สินที่อาจจะเกิดขึ้นจากการที่ธนาคารในประเทศแห่งหนึ่งออกหนังสือค้ำประกันบริษัทและบริษัทย่อย เพื่อค้ำประกันการใช้ไฟฟ้าเป็นจำนวนเงินเงินรวม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4.11 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เฉพาะกิจการ จำนวนเงิน 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1.32 </w:t>
      </w:r>
      <w:r w:rsidRPr="000D3D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</w:t>
      </w:r>
    </w:p>
    <w:p w14:paraId="684BFE5C" w14:textId="77777777" w:rsidR="00654552" w:rsidRPr="00F26694" w:rsidRDefault="00654552" w:rsidP="00654552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669F5A0" w14:textId="51CFED1F" w:rsidR="00654552" w:rsidRPr="00F26694" w:rsidRDefault="00654552" w:rsidP="00654552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2F34C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หนี้สินที่อาจจะเกิดขึ้นจากการให้ธนาคารในประเทศแห่งหนึ่งออกหนังสือค้ำประกันให้กับหน่วยงานของรัฐแห่งหนึ่ง เพื่อประโยชน์ทางการค้าเป็นจำนวนเงินรวม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0.20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6A00CBAC" w14:textId="77777777" w:rsidR="00654552" w:rsidRPr="00F26694" w:rsidRDefault="00654552" w:rsidP="00654552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B926970" w14:textId="1DA7AAC7" w:rsidR="00654552" w:rsidRPr="00F26694" w:rsidRDefault="00654552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2F34C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บริษัทย่อยแห่งหนึ่งมีหนี้สินที่อาจจะเกิดขึ้นจากการที่ธนาคารในประเทศสองแห่งออกหนังสือ</w:t>
      </w:r>
      <w:r w:rsidRPr="00F26694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7774A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ค้ำ</w:t>
      </w:r>
      <w:r w:rsidRPr="007774A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ประกันสัญญาบริการให้กับบริษัทอื่น เพื่อประโยชน์ทางการค้าเป็นจำนวนเงินรวม </w:t>
      </w:r>
      <w:r w:rsidRPr="007774A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27.51 </w:t>
      </w:r>
      <w:r w:rsidRPr="007774A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</w:t>
      </w:r>
    </w:p>
    <w:p w14:paraId="6C1B2970" w14:textId="77777777" w:rsidR="00604C62" w:rsidRPr="00F26694" w:rsidRDefault="00604C62" w:rsidP="008123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0" w:hanging="142"/>
        <w:contextualSpacing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2E3A534A" w14:textId="7011E24B" w:rsidR="00573568" w:rsidRPr="00F26694" w:rsidRDefault="00DC3324" w:rsidP="008123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0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26</w:t>
      </w:r>
      <w:r w:rsidR="00573568" w:rsidRPr="00F266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3568"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568" w:rsidRPr="00F26694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0CE63C7" w14:textId="79CB02E3" w:rsidR="00C976C9" w:rsidRPr="00F26694" w:rsidRDefault="00C976C9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26694">
        <w:rPr>
          <w:rFonts w:asciiTheme="majorBidi" w:eastAsia="Calibri" w:hAnsiTheme="majorBidi" w:cstheme="majorBidi"/>
          <w:sz w:val="32"/>
          <w:szCs w:val="32"/>
          <w:cs/>
        </w:rPr>
        <w:t>เมื่อวันที่</w:t>
      </w:r>
      <w:r w:rsidRPr="00F2669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pacing w:val="4"/>
          <w:sz w:val="32"/>
          <w:szCs w:val="32"/>
        </w:rPr>
        <w:t xml:space="preserve">25 </w:t>
      </w:r>
      <w:r w:rsidRPr="00F26694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เมษายน </w:t>
      </w:r>
      <w:r w:rsidRPr="00F26694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A11D7C" w:rsidRPr="00F26694">
        <w:rPr>
          <w:rFonts w:asciiTheme="majorBidi" w:hAnsiTheme="majorBidi" w:cstheme="majorBidi"/>
          <w:spacing w:val="4"/>
          <w:sz w:val="32"/>
          <w:szCs w:val="32"/>
        </w:rPr>
        <w:t>7</w:t>
      </w:r>
      <w:r w:rsidRPr="00F26694">
        <w:rPr>
          <w:rFonts w:asciiTheme="majorBidi" w:hAnsiTheme="majorBidi" w:cstheme="majorBidi"/>
          <w:spacing w:val="4"/>
          <w:sz w:val="32"/>
          <w:szCs w:val="32"/>
          <w:cs/>
        </w:rPr>
        <w:t xml:space="preserve"> ที่ประชุมสามัญผู้ถือหุ้นประจำปี </w:t>
      </w:r>
      <w:r w:rsidRPr="00F26694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A11D7C" w:rsidRPr="00F26694">
        <w:rPr>
          <w:rFonts w:asciiTheme="majorBidi" w:hAnsiTheme="majorBidi" w:cstheme="majorBidi"/>
          <w:spacing w:val="4"/>
          <w:sz w:val="32"/>
          <w:szCs w:val="32"/>
        </w:rPr>
        <w:t>7</w:t>
      </w:r>
      <w:r w:rsidRPr="00F26694">
        <w:rPr>
          <w:rFonts w:asciiTheme="majorBidi" w:hAnsiTheme="majorBidi" w:cstheme="majorBidi"/>
          <w:spacing w:val="4"/>
          <w:sz w:val="32"/>
          <w:szCs w:val="32"/>
          <w:cs/>
        </w:rPr>
        <w:t xml:space="preserve"> ได้มีมติอนุมัติ</w:t>
      </w:r>
      <w:r w:rsidRPr="00F26694">
        <w:rPr>
          <w:rFonts w:asciiTheme="majorBidi" w:eastAsia="Calibri" w:hAnsiTheme="majorBidi" w:cstheme="majorBidi"/>
          <w:sz w:val="32"/>
          <w:szCs w:val="32"/>
          <w:cs/>
        </w:rPr>
        <w:t>ให้จ่าย</w:t>
      </w:r>
      <w:r w:rsidRPr="00F26694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เงินปันผล ให้แก่ผู้ถือหุ้นสามัญจำนวน </w:t>
      </w:r>
      <w:r w:rsidRPr="00F26694">
        <w:rPr>
          <w:rFonts w:asciiTheme="majorBidi" w:eastAsia="Calibri" w:hAnsiTheme="majorBidi" w:cstheme="majorBidi"/>
          <w:spacing w:val="-4"/>
          <w:sz w:val="32"/>
          <w:szCs w:val="32"/>
        </w:rPr>
        <w:t>422,000,100</w:t>
      </w:r>
      <w:r w:rsidRPr="00F26694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หุ้น ในอัตราหุ้นละ </w:t>
      </w:r>
      <w:r w:rsidRPr="00F26694">
        <w:rPr>
          <w:rFonts w:asciiTheme="majorBidi" w:eastAsia="Calibri" w:hAnsiTheme="majorBidi" w:cstheme="majorBidi"/>
          <w:spacing w:val="-4"/>
          <w:sz w:val="32"/>
          <w:szCs w:val="32"/>
        </w:rPr>
        <w:t>0.0</w:t>
      </w:r>
      <w:r w:rsidR="00A11D7C" w:rsidRPr="00F26694">
        <w:rPr>
          <w:rFonts w:asciiTheme="majorBidi" w:eastAsia="Calibri" w:hAnsiTheme="majorBidi" w:cstheme="majorBidi"/>
          <w:spacing w:val="-4"/>
          <w:sz w:val="32"/>
          <w:szCs w:val="32"/>
        </w:rPr>
        <w:t>58</w:t>
      </w:r>
      <w:r w:rsidRPr="00F26694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บาท รวมเป็นจำนวนเงินปันผล</w:t>
      </w:r>
      <w:r w:rsidRPr="00F26694">
        <w:rPr>
          <w:rFonts w:asciiTheme="majorBidi" w:eastAsia="Calibri" w:hAnsiTheme="majorBidi" w:cstheme="majorBidi"/>
          <w:sz w:val="32"/>
          <w:szCs w:val="32"/>
          <w:cs/>
        </w:rPr>
        <w:t xml:space="preserve">จ่าย </w:t>
      </w:r>
      <w:r w:rsidR="00A11D7C" w:rsidRPr="00F26694">
        <w:rPr>
          <w:rFonts w:asciiTheme="majorBidi" w:eastAsia="Calibri" w:hAnsiTheme="majorBidi" w:cstheme="majorBidi"/>
          <w:sz w:val="32"/>
          <w:szCs w:val="32"/>
        </w:rPr>
        <w:t>24.48</w:t>
      </w:r>
      <w:r w:rsidRPr="00F26694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การจ่ายเงินปันผลจะจ่ายให้แก่ผู้ถือหุ้นที่มีรายชื่อปรากฏอยู่ในสมุดทะเบียนผู้ถือหุ้นของบริษัท </w:t>
      </w:r>
      <w:r w:rsidR="00415B46" w:rsidRPr="00F26694">
        <w:rPr>
          <w:rFonts w:asciiTheme="majorBidi" w:eastAsia="Calibri" w:hAnsiTheme="majorBidi" w:cstheme="majorBidi"/>
          <w:sz w:val="32"/>
          <w:szCs w:val="32"/>
          <w:cs/>
        </w:rPr>
        <w:br/>
      </w:r>
      <w:r w:rsidRPr="00F26694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Pr="00F26694">
        <w:rPr>
          <w:rFonts w:asciiTheme="majorBidi" w:eastAsia="Calibri" w:hAnsiTheme="majorBidi" w:cstheme="majorBidi"/>
          <w:sz w:val="32"/>
          <w:szCs w:val="32"/>
        </w:rPr>
        <w:t>9</w:t>
      </w:r>
      <w:r w:rsidRPr="00F26694">
        <w:rPr>
          <w:rFonts w:asciiTheme="majorBidi" w:eastAsia="Calibri" w:hAnsiTheme="majorBidi" w:cstheme="majorBidi"/>
          <w:sz w:val="32"/>
          <w:szCs w:val="32"/>
          <w:cs/>
        </w:rPr>
        <w:t xml:space="preserve"> พฤษภาคม </w:t>
      </w:r>
      <w:r w:rsidRPr="00F26694">
        <w:rPr>
          <w:rFonts w:asciiTheme="majorBidi" w:eastAsia="Calibri" w:hAnsiTheme="majorBidi" w:cstheme="majorBidi"/>
          <w:sz w:val="32"/>
          <w:szCs w:val="32"/>
        </w:rPr>
        <w:t>256</w:t>
      </w:r>
      <w:r w:rsidR="00A11D7C" w:rsidRPr="00F26694">
        <w:rPr>
          <w:rFonts w:asciiTheme="majorBidi" w:eastAsia="Calibri" w:hAnsiTheme="majorBidi" w:cstheme="majorBidi"/>
          <w:sz w:val="32"/>
          <w:szCs w:val="32"/>
        </w:rPr>
        <w:t>7</w:t>
      </w:r>
      <w:r w:rsidRPr="00F26694">
        <w:rPr>
          <w:rFonts w:asciiTheme="majorBidi" w:eastAsia="Calibri" w:hAnsiTheme="majorBidi" w:cstheme="majorBidi"/>
          <w:sz w:val="32"/>
          <w:szCs w:val="32"/>
        </w:rPr>
        <w:t xml:space="preserve"> (Record Date) </w:t>
      </w:r>
      <w:r w:rsidRPr="00F26694">
        <w:rPr>
          <w:rFonts w:asciiTheme="majorBidi" w:eastAsia="Calibri" w:hAnsiTheme="majorBidi" w:cstheme="majorBidi"/>
          <w:sz w:val="32"/>
          <w:szCs w:val="32"/>
          <w:cs/>
        </w:rPr>
        <w:t xml:space="preserve">และกำหนดจ่ายเงินปันผลในวันที่ </w:t>
      </w:r>
      <w:r w:rsidRPr="00F26694">
        <w:rPr>
          <w:rFonts w:asciiTheme="majorBidi" w:eastAsia="Calibri" w:hAnsiTheme="majorBidi" w:cstheme="majorBidi"/>
          <w:sz w:val="32"/>
          <w:szCs w:val="32"/>
        </w:rPr>
        <w:t>2</w:t>
      </w:r>
      <w:r w:rsidR="00A11D7C" w:rsidRPr="00F26694">
        <w:rPr>
          <w:rFonts w:asciiTheme="majorBidi" w:eastAsia="Calibri" w:hAnsiTheme="majorBidi" w:cstheme="majorBidi"/>
          <w:sz w:val="32"/>
          <w:szCs w:val="32"/>
        </w:rPr>
        <w:t>4</w:t>
      </w:r>
      <w:r w:rsidRPr="00F26694">
        <w:rPr>
          <w:rFonts w:asciiTheme="majorBidi" w:eastAsia="Calibri" w:hAnsiTheme="majorBidi" w:cstheme="majorBidi"/>
          <w:sz w:val="32"/>
          <w:szCs w:val="32"/>
          <w:cs/>
        </w:rPr>
        <w:t xml:space="preserve"> พฤษภาคม </w:t>
      </w:r>
      <w:r w:rsidRPr="00F26694">
        <w:rPr>
          <w:rFonts w:asciiTheme="majorBidi" w:eastAsia="Calibri" w:hAnsiTheme="majorBidi" w:cstheme="majorBidi"/>
          <w:sz w:val="32"/>
          <w:szCs w:val="32"/>
        </w:rPr>
        <w:t>256</w:t>
      </w:r>
      <w:r w:rsidR="00A11D7C" w:rsidRPr="00F26694">
        <w:rPr>
          <w:rFonts w:asciiTheme="majorBidi" w:eastAsia="Calibri" w:hAnsiTheme="majorBidi" w:cstheme="majorBidi"/>
          <w:sz w:val="32"/>
          <w:szCs w:val="32"/>
        </w:rPr>
        <w:t>7</w:t>
      </w:r>
    </w:p>
    <w:p w14:paraId="2BF320EA" w14:textId="77777777" w:rsidR="00D51D8C" w:rsidRDefault="00D51D8C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28"/>
        <w:jc w:val="thaiDistribute"/>
        <w:rPr>
          <w:rFonts w:asciiTheme="majorBidi" w:hAnsiTheme="majorBidi" w:cstheme="majorBidi"/>
          <w:color w:val="FF0000"/>
          <w:spacing w:val="4"/>
          <w:sz w:val="32"/>
          <w:szCs w:val="32"/>
        </w:rPr>
      </w:pPr>
    </w:p>
    <w:p w14:paraId="26928C3E" w14:textId="653B7F88" w:rsidR="00A10C20" w:rsidRPr="00F26694" w:rsidRDefault="00DC3324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27</w:t>
      </w:r>
      <w:r w:rsidR="00A10C20" w:rsidRPr="00F266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F2669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F1AF01A" w14:textId="1AE1B778" w:rsidR="00A10C20" w:rsidRPr="00F26694" w:rsidRDefault="00A10C20" w:rsidP="004F1E6E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 w:rsidRPr="00F26694">
        <w:rPr>
          <w:rFonts w:asciiTheme="majorBidi" w:hAnsiTheme="majorBidi" w:cstheme="majorBidi"/>
          <w:sz w:val="32"/>
          <w:szCs w:val="32"/>
        </w:rPr>
        <w:br/>
      </w:r>
      <w:r w:rsidR="00C15A86" w:rsidRPr="00F26694">
        <w:rPr>
          <w:rFonts w:asciiTheme="majorBidi" w:hAnsiTheme="majorBidi" w:cstheme="majorBidi"/>
          <w:sz w:val="32"/>
          <w:szCs w:val="32"/>
        </w:rPr>
        <w:t>1</w:t>
      </w:r>
      <w:r w:rsidR="00292B35" w:rsidRPr="00F26694">
        <w:rPr>
          <w:rFonts w:asciiTheme="majorBidi" w:hAnsiTheme="majorBidi" w:cstheme="majorBidi"/>
          <w:sz w:val="32"/>
          <w:szCs w:val="32"/>
        </w:rPr>
        <w:t>4</w:t>
      </w:r>
      <w:r w:rsidR="00C15A86" w:rsidRPr="00F26694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C15A86" w:rsidRPr="00F26694">
        <w:rPr>
          <w:rFonts w:asciiTheme="majorBidi" w:hAnsiTheme="majorBidi" w:cstheme="majorBidi"/>
          <w:sz w:val="32"/>
          <w:szCs w:val="32"/>
        </w:rPr>
        <w:t>256</w:t>
      </w:r>
      <w:r w:rsidR="00292B35" w:rsidRPr="00F26694">
        <w:rPr>
          <w:rFonts w:asciiTheme="majorBidi" w:hAnsiTheme="majorBidi" w:cstheme="majorBidi"/>
          <w:sz w:val="32"/>
          <w:szCs w:val="32"/>
        </w:rPr>
        <w:t>7</w:t>
      </w:r>
    </w:p>
    <w:sectPr w:rsidR="00A10C20" w:rsidRPr="00F26694" w:rsidSect="00552626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0C2FF" w14:textId="77777777" w:rsidR="007B23A3" w:rsidRDefault="007B23A3">
      <w:r>
        <w:separator/>
      </w:r>
    </w:p>
  </w:endnote>
  <w:endnote w:type="continuationSeparator" w:id="0">
    <w:p w14:paraId="58BD8573" w14:textId="77777777" w:rsidR="007B23A3" w:rsidRDefault="007B2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F8758" w14:textId="77777777" w:rsidR="00CB52FB" w:rsidRPr="006342B8" w:rsidRDefault="00CB52F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A833E7" w14:textId="77777777" w:rsidR="00CB52FB" w:rsidRDefault="00CB52FB"/>
  <w:p w14:paraId="61DC0559" w14:textId="77777777" w:rsidR="00CB52FB" w:rsidRDefault="00CB52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96C9" w14:textId="77777777" w:rsidR="00CB52FB" w:rsidRDefault="00CB52FB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AF9DF" w14:textId="77777777" w:rsidR="00CB52FB" w:rsidRPr="006342B8" w:rsidRDefault="00CB52F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CB52FB" w:rsidRDefault="00CB52FB"/>
  <w:p w14:paraId="19E0E193" w14:textId="77777777" w:rsidR="00CB52FB" w:rsidRDefault="00CB52F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2B10D" w14:textId="77777777" w:rsidR="00CB52FB" w:rsidRDefault="00CB52F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F4FFE" w14:textId="77777777" w:rsidR="007B23A3" w:rsidRDefault="007B23A3">
      <w:r>
        <w:separator/>
      </w:r>
    </w:p>
  </w:footnote>
  <w:footnote w:type="continuationSeparator" w:id="0">
    <w:p w14:paraId="0BCDD5FC" w14:textId="77777777" w:rsidR="007B23A3" w:rsidRDefault="007B2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9A432E2" w14:textId="77777777" w:rsidR="00CB52FB" w:rsidRDefault="00CB52F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0B40EFBB" w14:textId="77777777" w:rsidR="00CB52FB" w:rsidRPr="0020624A" w:rsidRDefault="00CB52F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539946D" w14:textId="77777777" w:rsidR="00CB52FB" w:rsidRDefault="00CB52F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CFFFBFB" w14:textId="77777777" w:rsidR="00CB52FB" w:rsidRPr="00126CCB" w:rsidRDefault="00031BBF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B973392" w14:textId="77777777" w:rsidR="00CB52FB" w:rsidRDefault="00CB52FB" w:rsidP="00F27E84">
        <w:pPr>
          <w:pStyle w:val="Header"/>
          <w:spacing w:line="38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2A2573B" w14:textId="77777777" w:rsidR="00CB52FB" w:rsidRPr="0020624A" w:rsidRDefault="00CB52FB" w:rsidP="00F27E84">
        <w:pPr>
          <w:pStyle w:val="Header"/>
          <w:spacing w:line="38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8F9618E" w14:textId="77777777" w:rsidR="00CB52FB" w:rsidRPr="00005122" w:rsidRDefault="00CB52FB" w:rsidP="00F27E84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- 11 -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CB52FB" w:rsidRDefault="00CB52F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CB52FB" w:rsidRPr="0020624A" w:rsidRDefault="00CB52F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CB52FB" w:rsidRDefault="00CB52F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CB52FB" w:rsidRPr="00126CCB" w:rsidRDefault="00031BBF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CB52FB" w:rsidRDefault="00CB52FB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CB52FB" w:rsidRPr="0020624A" w:rsidRDefault="00CB52FB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4B950A09" w14:textId="77777777" w:rsidR="00CB52FB" w:rsidRDefault="00CB52FB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FAEE1FF" w14:textId="77777777" w:rsidR="00CB52FB" w:rsidRPr="00005122" w:rsidRDefault="00031BBF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3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1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5"/>
  </w:num>
  <w:num w:numId="21" w16cid:durableId="2065135187">
    <w:abstractNumId w:val="18"/>
  </w:num>
  <w:num w:numId="22" w16cid:durableId="108744251">
    <w:abstractNumId w:val="29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7"/>
  </w:num>
  <w:num w:numId="26" w16cid:durableId="206229095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30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6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4"/>
  </w:num>
  <w:num w:numId="36" w16cid:durableId="602885377">
    <w:abstractNumId w:val="12"/>
  </w:num>
  <w:num w:numId="37" w16cid:durableId="1642885127">
    <w:abstractNumId w:val="23"/>
  </w:num>
  <w:num w:numId="38" w16cid:durableId="4086243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341"/>
    <w:rsid w:val="00030D8A"/>
    <w:rsid w:val="00030EED"/>
    <w:rsid w:val="000312C1"/>
    <w:rsid w:val="00031BBF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DE7"/>
    <w:rsid w:val="00057E7A"/>
    <w:rsid w:val="00060EC1"/>
    <w:rsid w:val="00062847"/>
    <w:rsid w:val="00062DA9"/>
    <w:rsid w:val="000640E5"/>
    <w:rsid w:val="00064537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399"/>
    <w:rsid w:val="00070461"/>
    <w:rsid w:val="000704CD"/>
    <w:rsid w:val="000705A5"/>
    <w:rsid w:val="0007067A"/>
    <w:rsid w:val="0007092F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62B"/>
    <w:rsid w:val="000805B5"/>
    <w:rsid w:val="00080D7F"/>
    <w:rsid w:val="00080E04"/>
    <w:rsid w:val="00081B55"/>
    <w:rsid w:val="00081CDA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8E3"/>
    <w:rsid w:val="00083DD3"/>
    <w:rsid w:val="00084B0E"/>
    <w:rsid w:val="00084C6C"/>
    <w:rsid w:val="00084ECA"/>
    <w:rsid w:val="0008513D"/>
    <w:rsid w:val="00085BD3"/>
    <w:rsid w:val="00086011"/>
    <w:rsid w:val="00086397"/>
    <w:rsid w:val="0008685F"/>
    <w:rsid w:val="00086F8F"/>
    <w:rsid w:val="00087612"/>
    <w:rsid w:val="00087E26"/>
    <w:rsid w:val="00090AB8"/>
    <w:rsid w:val="00090C55"/>
    <w:rsid w:val="00090CB5"/>
    <w:rsid w:val="00090E5C"/>
    <w:rsid w:val="000910D3"/>
    <w:rsid w:val="00091DA5"/>
    <w:rsid w:val="00091F91"/>
    <w:rsid w:val="0009232C"/>
    <w:rsid w:val="00092354"/>
    <w:rsid w:val="00092655"/>
    <w:rsid w:val="00092E0B"/>
    <w:rsid w:val="0009335F"/>
    <w:rsid w:val="00094381"/>
    <w:rsid w:val="00095FC4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4B8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2BF"/>
    <w:rsid w:val="000C388B"/>
    <w:rsid w:val="000C3EEB"/>
    <w:rsid w:val="000C4131"/>
    <w:rsid w:val="000C4804"/>
    <w:rsid w:val="000C4A2B"/>
    <w:rsid w:val="000C5A1B"/>
    <w:rsid w:val="000C601B"/>
    <w:rsid w:val="000C6342"/>
    <w:rsid w:val="000C6523"/>
    <w:rsid w:val="000C674F"/>
    <w:rsid w:val="000C7481"/>
    <w:rsid w:val="000C7FE8"/>
    <w:rsid w:val="000D01EB"/>
    <w:rsid w:val="000D0211"/>
    <w:rsid w:val="000D04F7"/>
    <w:rsid w:val="000D0732"/>
    <w:rsid w:val="000D09B9"/>
    <w:rsid w:val="000D1600"/>
    <w:rsid w:val="000D1ABA"/>
    <w:rsid w:val="000D1B42"/>
    <w:rsid w:val="000D1D9F"/>
    <w:rsid w:val="000D2647"/>
    <w:rsid w:val="000D2F7A"/>
    <w:rsid w:val="000D39A1"/>
    <w:rsid w:val="000D3BB4"/>
    <w:rsid w:val="000D3DEA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1AC"/>
    <w:rsid w:val="001048A1"/>
    <w:rsid w:val="00104E81"/>
    <w:rsid w:val="0010509D"/>
    <w:rsid w:val="001050E7"/>
    <w:rsid w:val="0010518D"/>
    <w:rsid w:val="00105500"/>
    <w:rsid w:val="001058CC"/>
    <w:rsid w:val="00106141"/>
    <w:rsid w:val="001064A6"/>
    <w:rsid w:val="00106695"/>
    <w:rsid w:val="0010678D"/>
    <w:rsid w:val="00106A7B"/>
    <w:rsid w:val="001078C0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5418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F38"/>
    <w:rsid w:val="00131671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2B9D"/>
    <w:rsid w:val="001430A5"/>
    <w:rsid w:val="0014321B"/>
    <w:rsid w:val="00143A8F"/>
    <w:rsid w:val="001440D1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EA2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E25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2902"/>
    <w:rsid w:val="00162E9D"/>
    <w:rsid w:val="00163398"/>
    <w:rsid w:val="00164312"/>
    <w:rsid w:val="00165889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5FC2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E62"/>
    <w:rsid w:val="00185446"/>
    <w:rsid w:val="00185801"/>
    <w:rsid w:val="00185D4A"/>
    <w:rsid w:val="001864E4"/>
    <w:rsid w:val="00186CBD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3C6C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82A"/>
    <w:rsid w:val="001A1995"/>
    <w:rsid w:val="001A2111"/>
    <w:rsid w:val="001A312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F01"/>
    <w:rsid w:val="001B2519"/>
    <w:rsid w:val="001B28DF"/>
    <w:rsid w:val="001B29DF"/>
    <w:rsid w:val="001B2EB9"/>
    <w:rsid w:val="001B30ED"/>
    <w:rsid w:val="001B3355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12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A87"/>
    <w:rsid w:val="001E5B65"/>
    <w:rsid w:val="001E63E9"/>
    <w:rsid w:val="001E64E7"/>
    <w:rsid w:val="001E6660"/>
    <w:rsid w:val="001E6DED"/>
    <w:rsid w:val="001E6E8F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1F7306"/>
    <w:rsid w:val="00200073"/>
    <w:rsid w:val="002000D3"/>
    <w:rsid w:val="00200329"/>
    <w:rsid w:val="00200808"/>
    <w:rsid w:val="00200962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387"/>
    <w:rsid w:val="002168F5"/>
    <w:rsid w:val="00217124"/>
    <w:rsid w:val="002171EE"/>
    <w:rsid w:val="002175C5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307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413D"/>
    <w:rsid w:val="002346EA"/>
    <w:rsid w:val="00235D19"/>
    <w:rsid w:val="00235DC7"/>
    <w:rsid w:val="002360BB"/>
    <w:rsid w:val="00236253"/>
    <w:rsid w:val="0023669B"/>
    <w:rsid w:val="0023721D"/>
    <w:rsid w:val="00237281"/>
    <w:rsid w:val="00237399"/>
    <w:rsid w:val="0023740A"/>
    <w:rsid w:val="002379F0"/>
    <w:rsid w:val="0024027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5010F"/>
    <w:rsid w:val="00250267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60B2"/>
    <w:rsid w:val="00256662"/>
    <w:rsid w:val="0025697C"/>
    <w:rsid w:val="00256C4A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D77"/>
    <w:rsid w:val="002723D7"/>
    <w:rsid w:val="00272819"/>
    <w:rsid w:val="00272DBE"/>
    <w:rsid w:val="00272EEB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77F17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3DB6"/>
    <w:rsid w:val="002845DA"/>
    <w:rsid w:val="00284BDF"/>
    <w:rsid w:val="00284FEF"/>
    <w:rsid w:val="00285684"/>
    <w:rsid w:val="0028575C"/>
    <w:rsid w:val="002858C0"/>
    <w:rsid w:val="002866A2"/>
    <w:rsid w:val="00286824"/>
    <w:rsid w:val="00286E93"/>
    <w:rsid w:val="0028728C"/>
    <w:rsid w:val="002872C8"/>
    <w:rsid w:val="00287662"/>
    <w:rsid w:val="00287A59"/>
    <w:rsid w:val="00287ADD"/>
    <w:rsid w:val="00287FFC"/>
    <w:rsid w:val="0029027D"/>
    <w:rsid w:val="00290422"/>
    <w:rsid w:val="00290BF0"/>
    <w:rsid w:val="00291109"/>
    <w:rsid w:val="002911B9"/>
    <w:rsid w:val="00291A99"/>
    <w:rsid w:val="00292061"/>
    <w:rsid w:val="00292B35"/>
    <w:rsid w:val="00294CB5"/>
    <w:rsid w:val="00295354"/>
    <w:rsid w:val="00295621"/>
    <w:rsid w:val="00295657"/>
    <w:rsid w:val="00295F7F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8FC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6BD8"/>
    <w:rsid w:val="002B6BEC"/>
    <w:rsid w:val="002B738E"/>
    <w:rsid w:val="002B774A"/>
    <w:rsid w:val="002B79AC"/>
    <w:rsid w:val="002B7FD9"/>
    <w:rsid w:val="002C007A"/>
    <w:rsid w:val="002C025D"/>
    <w:rsid w:val="002C0784"/>
    <w:rsid w:val="002C1197"/>
    <w:rsid w:val="002C21B7"/>
    <w:rsid w:val="002C2420"/>
    <w:rsid w:val="002C29CD"/>
    <w:rsid w:val="002C2D03"/>
    <w:rsid w:val="002C3375"/>
    <w:rsid w:val="002C3C6A"/>
    <w:rsid w:val="002C4344"/>
    <w:rsid w:val="002C4779"/>
    <w:rsid w:val="002C52CB"/>
    <w:rsid w:val="002C55CC"/>
    <w:rsid w:val="002C55ED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E6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724"/>
    <w:rsid w:val="002E09EA"/>
    <w:rsid w:val="002E0AD3"/>
    <w:rsid w:val="002E0B50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20B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4CD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11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597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9A"/>
    <w:rsid w:val="00382449"/>
    <w:rsid w:val="003831E3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EF0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BF7"/>
    <w:rsid w:val="003A4C9B"/>
    <w:rsid w:val="003A55C8"/>
    <w:rsid w:val="003A580C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1DD"/>
    <w:rsid w:val="003B3850"/>
    <w:rsid w:val="003B3966"/>
    <w:rsid w:val="003B3FC1"/>
    <w:rsid w:val="003B4272"/>
    <w:rsid w:val="003B4880"/>
    <w:rsid w:val="003B49B2"/>
    <w:rsid w:val="003B4B86"/>
    <w:rsid w:val="003B50ED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2F44"/>
    <w:rsid w:val="003C315C"/>
    <w:rsid w:val="003C31B0"/>
    <w:rsid w:val="003C3925"/>
    <w:rsid w:val="003C39AC"/>
    <w:rsid w:val="003C3AAE"/>
    <w:rsid w:val="003C3BCB"/>
    <w:rsid w:val="003C3DCB"/>
    <w:rsid w:val="003C41F7"/>
    <w:rsid w:val="003C5234"/>
    <w:rsid w:val="003C5E84"/>
    <w:rsid w:val="003C61E1"/>
    <w:rsid w:val="003C6252"/>
    <w:rsid w:val="003C6467"/>
    <w:rsid w:val="003C6844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3DF"/>
    <w:rsid w:val="003F24A1"/>
    <w:rsid w:val="003F259C"/>
    <w:rsid w:val="003F2650"/>
    <w:rsid w:val="003F3780"/>
    <w:rsid w:val="003F413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2A79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969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5A3"/>
    <w:rsid w:val="00417A05"/>
    <w:rsid w:val="00417A9D"/>
    <w:rsid w:val="00417B67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BD1"/>
    <w:rsid w:val="00426E9F"/>
    <w:rsid w:val="00426F22"/>
    <w:rsid w:val="00426F28"/>
    <w:rsid w:val="00427101"/>
    <w:rsid w:val="004274E9"/>
    <w:rsid w:val="00427E3E"/>
    <w:rsid w:val="0043034C"/>
    <w:rsid w:val="0043056C"/>
    <w:rsid w:val="004306FC"/>
    <w:rsid w:val="00430DA9"/>
    <w:rsid w:val="00431108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94C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70712"/>
    <w:rsid w:val="00470AF4"/>
    <w:rsid w:val="00470C8B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4423"/>
    <w:rsid w:val="00474D85"/>
    <w:rsid w:val="004750AF"/>
    <w:rsid w:val="0047543B"/>
    <w:rsid w:val="004762BF"/>
    <w:rsid w:val="0047721A"/>
    <w:rsid w:val="0047746C"/>
    <w:rsid w:val="00477D36"/>
    <w:rsid w:val="00477FAE"/>
    <w:rsid w:val="0048067E"/>
    <w:rsid w:val="004812BA"/>
    <w:rsid w:val="00481DDB"/>
    <w:rsid w:val="0048258B"/>
    <w:rsid w:val="004827D6"/>
    <w:rsid w:val="00482D9E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29E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087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45AB"/>
    <w:rsid w:val="004A4795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382"/>
    <w:rsid w:val="004D4AB1"/>
    <w:rsid w:val="004D4E10"/>
    <w:rsid w:val="004D5AE5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E6E"/>
    <w:rsid w:val="004F1FA2"/>
    <w:rsid w:val="004F3006"/>
    <w:rsid w:val="004F4A4D"/>
    <w:rsid w:val="004F4B44"/>
    <w:rsid w:val="004F4C74"/>
    <w:rsid w:val="004F5057"/>
    <w:rsid w:val="004F538E"/>
    <w:rsid w:val="004F54E5"/>
    <w:rsid w:val="004F554C"/>
    <w:rsid w:val="004F5FB9"/>
    <w:rsid w:val="004F5FE4"/>
    <w:rsid w:val="004F602D"/>
    <w:rsid w:val="004F6A8B"/>
    <w:rsid w:val="004F6C59"/>
    <w:rsid w:val="004F708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E94"/>
    <w:rsid w:val="0050403C"/>
    <w:rsid w:val="00504360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0C46"/>
    <w:rsid w:val="00511F01"/>
    <w:rsid w:val="00511F1A"/>
    <w:rsid w:val="005123F3"/>
    <w:rsid w:val="00512938"/>
    <w:rsid w:val="00512B6A"/>
    <w:rsid w:val="00512D69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00"/>
    <w:rsid w:val="00532301"/>
    <w:rsid w:val="005328F0"/>
    <w:rsid w:val="0053290C"/>
    <w:rsid w:val="00533ECE"/>
    <w:rsid w:val="00534837"/>
    <w:rsid w:val="005348FC"/>
    <w:rsid w:val="00535028"/>
    <w:rsid w:val="00535330"/>
    <w:rsid w:val="005365D9"/>
    <w:rsid w:val="005369E5"/>
    <w:rsid w:val="0053713D"/>
    <w:rsid w:val="00537510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2626"/>
    <w:rsid w:val="00553A56"/>
    <w:rsid w:val="00553FF0"/>
    <w:rsid w:val="005541E0"/>
    <w:rsid w:val="0055468C"/>
    <w:rsid w:val="005546FD"/>
    <w:rsid w:val="00554A4C"/>
    <w:rsid w:val="00554A86"/>
    <w:rsid w:val="00554EEF"/>
    <w:rsid w:val="00555575"/>
    <w:rsid w:val="00555B82"/>
    <w:rsid w:val="00555F96"/>
    <w:rsid w:val="00556132"/>
    <w:rsid w:val="00556467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23D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78"/>
    <w:rsid w:val="0058268A"/>
    <w:rsid w:val="00582DC8"/>
    <w:rsid w:val="0058314A"/>
    <w:rsid w:val="00583612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EDD"/>
    <w:rsid w:val="005A2091"/>
    <w:rsid w:val="005A3945"/>
    <w:rsid w:val="005A3D50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2B44"/>
    <w:rsid w:val="005B3689"/>
    <w:rsid w:val="005B40EC"/>
    <w:rsid w:val="005B4215"/>
    <w:rsid w:val="005B4640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211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6DC7"/>
    <w:rsid w:val="005D6FB9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1CCA"/>
    <w:rsid w:val="005E1E23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60003E"/>
    <w:rsid w:val="00600126"/>
    <w:rsid w:val="006003DD"/>
    <w:rsid w:val="00600551"/>
    <w:rsid w:val="00600610"/>
    <w:rsid w:val="006008B9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2D83"/>
    <w:rsid w:val="006035C5"/>
    <w:rsid w:val="00603892"/>
    <w:rsid w:val="006038C7"/>
    <w:rsid w:val="00603DBA"/>
    <w:rsid w:val="0060432B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566"/>
    <w:rsid w:val="006118B8"/>
    <w:rsid w:val="006124A4"/>
    <w:rsid w:val="0061255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39E"/>
    <w:rsid w:val="006276AF"/>
    <w:rsid w:val="00627E25"/>
    <w:rsid w:val="0063026E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5DA9"/>
    <w:rsid w:val="006365A3"/>
    <w:rsid w:val="006369DA"/>
    <w:rsid w:val="0063777E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1C2"/>
    <w:rsid w:val="006432F7"/>
    <w:rsid w:val="0064353C"/>
    <w:rsid w:val="006436D2"/>
    <w:rsid w:val="00643BDD"/>
    <w:rsid w:val="00643FB7"/>
    <w:rsid w:val="00644614"/>
    <w:rsid w:val="00644975"/>
    <w:rsid w:val="00645266"/>
    <w:rsid w:val="00645921"/>
    <w:rsid w:val="00645954"/>
    <w:rsid w:val="0064598F"/>
    <w:rsid w:val="0064688D"/>
    <w:rsid w:val="00646DD3"/>
    <w:rsid w:val="00646F85"/>
    <w:rsid w:val="006477F2"/>
    <w:rsid w:val="006478AF"/>
    <w:rsid w:val="00647AB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552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0F7"/>
    <w:rsid w:val="00666AB7"/>
    <w:rsid w:val="00666F45"/>
    <w:rsid w:val="0066720A"/>
    <w:rsid w:val="00667B8D"/>
    <w:rsid w:val="0067020E"/>
    <w:rsid w:val="006703FF"/>
    <w:rsid w:val="00670F66"/>
    <w:rsid w:val="0067106D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1F94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483F"/>
    <w:rsid w:val="00695611"/>
    <w:rsid w:val="00695761"/>
    <w:rsid w:val="00695FDF"/>
    <w:rsid w:val="006961ED"/>
    <w:rsid w:val="00696325"/>
    <w:rsid w:val="00697113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0C7"/>
    <w:rsid w:val="006C0456"/>
    <w:rsid w:val="006C0789"/>
    <w:rsid w:val="006C0AE3"/>
    <w:rsid w:val="006C0B33"/>
    <w:rsid w:val="006C1CC4"/>
    <w:rsid w:val="006C222B"/>
    <w:rsid w:val="006C255E"/>
    <w:rsid w:val="006C2ADA"/>
    <w:rsid w:val="006C2D38"/>
    <w:rsid w:val="006C2E93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1B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2705"/>
    <w:rsid w:val="006F28EB"/>
    <w:rsid w:val="006F2AB4"/>
    <w:rsid w:val="006F2EFA"/>
    <w:rsid w:val="006F2F11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387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4C9"/>
    <w:rsid w:val="0071077E"/>
    <w:rsid w:val="00710C63"/>
    <w:rsid w:val="00710CF1"/>
    <w:rsid w:val="00710FDF"/>
    <w:rsid w:val="0071107C"/>
    <w:rsid w:val="007110ED"/>
    <w:rsid w:val="00711279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3EB6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AB0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8E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469C"/>
    <w:rsid w:val="00744BC7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461"/>
    <w:rsid w:val="00763751"/>
    <w:rsid w:val="00763AFE"/>
    <w:rsid w:val="00763E1B"/>
    <w:rsid w:val="0076411B"/>
    <w:rsid w:val="00764218"/>
    <w:rsid w:val="00764C88"/>
    <w:rsid w:val="00764CBA"/>
    <w:rsid w:val="00764DD0"/>
    <w:rsid w:val="007656F6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103"/>
    <w:rsid w:val="00775451"/>
    <w:rsid w:val="007756E0"/>
    <w:rsid w:val="0077573B"/>
    <w:rsid w:val="00776C54"/>
    <w:rsid w:val="00776CDC"/>
    <w:rsid w:val="00777402"/>
    <w:rsid w:val="007774A6"/>
    <w:rsid w:val="00777BEE"/>
    <w:rsid w:val="00777EAA"/>
    <w:rsid w:val="00780E79"/>
    <w:rsid w:val="007811CD"/>
    <w:rsid w:val="00781320"/>
    <w:rsid w:val="00781BC7"/>
    <w:rsid w:val="0078211D"/>
    <w:rsid w:val="00782165"/>
    <w:rsid w:val="00782478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6F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A7A86"/>
    <w:rsid w:val="007B01D6"/>
    <w:rsid w:val="007B0E3A"/>
    <w:rsid w:val="007B1442"/>
    <w:rsid w:val="007B16B7"/>
    <w:rsid w:val="007B1B6A"/>
    <w:rsid w:val="007B2052"/>
    <w:rsid w:val="007B2159"/>
    <w:rsid w:val="007B23A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0EEB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31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3D5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F25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C27"/>
    <w:rsid w:val="00822C9D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77B"/>
    <w:rsid w:val="00835C57"/>
    <w:rsid w:val="00836053"/>
    <w:rsid w:val="008360DA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0FD"/>
    <w:rsid w:val="008412A7"/>
    <w:rsid w:val="00841374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170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573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B04C1"/>
    <w:rsid w:val="008B09AE"/>
    <w:rsid w:val="008B0F7F"/>
    <w:rsid w:val="008B0FD0"/>
    <w:rsid w:val="008B16D1"/>
    <w:rsid w:val="008B182C"/>
    <w:rsid w:val="008B1C61"/>
    <w:rsid w:val="008B2865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0FD8"/>
    <w:rsid w:val="008E13CF"/>
    <w:rsid w:val="008E2315"/>
    <w:rsid w:val="008E2433"/>
    <w:rsid w:val="008E253D"/>
    <w:rsid w:val="008E36A8"/>
    <w:rsid w:val="008E3B7C"/>
    <w:rsid w:val="008E4980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A6"/>
    <w:rsid w:val="008E7E18"/>
    <w:rsid w:val="008F004D"/>
    <w:rsid w:val="008F05CE"/>
    <w:rsid w:val="008F0AA5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23A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6F89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1867"/>
    <w:rsid w:val="00922012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453"/>
    <w:rsid w:val="00942E3E"/>
    <w:rsid w:val="00943021"/>
    <w:rsid w:val="0094331B"/>
    <w:rsid w:val="00943A33"/>
    <w:rsid w:val="00943C92"/>
    <w:rsid w:val="0094406B"/>
    <w:rsid w:val="009440DD"/>
    <w:rsid w:val="009456DF"/>
    <w:rsid w:val="009474BC"/>
    <w:rsid w:val="009479FA"/>
    <w:rsid w:val="00947B45"/>
    <w:rsid w:val="009504AC"/>
    <w:rsid w:val="009516C8"/>
    <w:rsid w:val="0095236A"/>
    <w:rsid w:val="0095240A"/>
    <w:rsid w:val="00952979"/>
    <w:rsid w:val="00952B4B"/>
    <w:rsid w:val="009531C2"/>
    <w:rsid w:val="00953784"/>
    <w:rsid w:val="009545BE"/>
    <w:rsid w:val="00954A77"/>
    <w:rsid w:val="00954C4C"/>
    <w:rsid w:val="00954C6A"/>
    <w:rsid w:val="00954DF5"/>
    <w:rsid w:val="009555E2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89"/>
    <w:rsid w:val="009630DD"/>
    <w:rsid w:val="00963287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8A3"/>
    <w:rsid w:val="0097193F"/>
    <w:rsid w:val="00971D2B"/>
    <w:rsid w:val="00972701"/>
    <w:rsid w:val="00972BDA"/>
    <w:rsid w:val="00972D75"/>
    <w:rsid w:val="00972DA0"/>
    <w:rsid w:val="00972DAE"/>
    <w:rsid w:val="00972FC3"/>
    <w:rsid w:val="00973A8E"/>
    <w:rsid w:val="00974BD4"/>
    <w:rsid w:val="00975087"/>
    <w:rsid w:val="00975146"/>
    <w:rsid w:val="00975365"/>
    <w:rsid w:val="0097566D"/>
    <w:rsid w:val="009758FD"/>
    <w:rsid w:val="00975B13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7C3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1EA0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B5E"/>
    <w:rsid w:val="009E0DC3"/>
    <w:rsid w:val="009E17FE"/>
    <w:rsid w:val="009E25B8"/>
    <w:rsid w:val="009E3327"/>
    <w:rsid w:val="009E421A"/>
    <w:rsid w:val="009E480D"/>
    <w:rsid w:val="009E5096"/>
    <w:rsid w:val="009E5CA0"/>
    <w:rsid w:val="009E5F6B"/>
    <w:rsid w:val="009E6E67"/>
    <w:rsid w:val="009E73B5"/>
    <w:rsid w:val="009E77DC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77E"/>
    <w:rsid w:val="00A11D0E"/>
    <w:rsid w:val="00A11D7C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6E2C"/>
    <w:rsid w:val="00A171BF"/>
    <w:rsid w:val="00A17A7B"/>
    <w:rsid w:val="00A20371"/>
    <w:rsid w:val="00A20A31"/>
    <w:rsid w:val="00A20C83"/>
    <w:rsid w:val="00A210A6"/>
    <w:rsid w:val="00A211B0"/>
    <w:rsid w:val="00A213AB"/>
    <w:rsid w:val="00A218CA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287"/>
    <w:rsid w:val="00A52403"/>
    <w:rsid w:val="00A52674"/>
    <w:rsid w:val="00A527C8"/>
    <w:rsid w:val="00A52BDD"/>
    <w:rsid w:val="00A535EE"/>
    <w:rsid w:val="00A538FC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2F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50C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0FB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4A5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295C"/>
    <w:rsid w:val="00AC309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D03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273C"/>
    <w:rsid w:val="00AE2899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EE9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840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48F"/>
    <w:rsid w:val="00B40EA9"/>
    <w:rsid w:val="00B415F2"/>
    <w:rsid w:val="00B41D57"/>
    <w:rsid w:val="00B41F16"/>
    <w:rsid w:val="00B4239C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4C56"/>
    <w:rsid w:val="00B45AFA"/>
    <w:rsid w:val="00B45AFC"/>
    <w:rsid w:val="00B45E48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6F4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C29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62CB"/>
    <w:rsid w:val="00B967A4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0B2"/>
    <w:rsid w:val="00BA2321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9A0"/>
    <w:rsid w:val="00BC4B97"/>
    <w:rsid w:val="00BC4D2F"/>
    <w:rsid w:val="00BC58CA"/>
    <w:rsid w:val="00BC5E24"/>
    <w:rsid w:val="00BC611F"/>
    <w:rsid w:val="00BC62BE"/>
    <w:rsid w:val="00BC63D2"/>
    <w:rsid w:val="00BC6627"/>
    <w:rsid w:val="00BC71DD"/>
    <w:rsid w:val="00BC7385"/>
    <w:rsid w:val="00BC7B55"/>
    <w:rsid w:val="00BC7B79"/>
    <w:rsid w:val="00BD07B4"/>
    <w:rsid w:val="00BD098A"/>
    <w:rsid w:val="00BD0C69"/>
    <w:rsid w:val="00BD1393"/>
    <w:rsid w:val="00BD15A1"/>
    <w:rsid w:val="00BD193E"/>
    <w:rsid w:val="00BD1F86"/>
    <w:rsid w:val="00BD2069"/>
    <w:rsid w:val="00BD3262"/>
    <w:rsid w:val="00BD41FC"/>
    <w:rsid w:val="00BD45A5"/>
    <w:rsid w:val="00BD4671"/>
    <w:rsid w:val="00BD478C"/>
    <w:rsid w:val="00BD4A72"/>
    <w:rsid w:val="00BD4A99"/>
    <w:rsid w:val="00BD530F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602A"/>
    <w:rsid w:val="00BE644D"/>
    <w:rsid w:val="00BE74D4"/>
    <w:rsid w:val="00BE7BBC"/>
    <w:rsid w:val="00BE7FAA"/>
    <w:rsid w:val="00BF06EF"/>
    <w:rsid w:val="00BF09B1"/>
    <w:rsid w:val="00BF13A4"/>
    <w:rsid w:val="00BF2CD8"/>
    <w:rsid w:val="00BF2DA4"/>
    <w:rsid w:val="00BF353B"/>
    <w:rsid w:val="00BF4374"/>
    <w:rsid w:val="00BF4A55"/>
    <w:rsid w:val="00BF55D0"/>
    <w:rsid w:val="00BF5B2F"/>
    <w:rsid w:val="00BF6C6D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A86"/>
    <w:rsid w:val="00C15B4A"/>
    <w:rsid w:val="00C161D6"/>
    <w:rsid w:val="00C162EB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1F8E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453"/>
    <w:rsid w:val="00C34644"/>
    <w:rsid w:val="00C34647"/>
    <w:rsid w:val="00C34CA3"/>
    <w:rsid w:val="00C3515F"/>
    <w:rsid w:val="00C35573"/>
    <w:rsid w:val="00C35867"/>
    <w:rsid w:val="00C36027"/>
    <w:rsid w:val="00C36410"/>
    <w:rsid w:val="00C36C57"/>
    <w:rsid w:val="00C37155"/>
    <w:rsid w:val="00C371E5"/>
    <w:rsid w:val="00C37A8F"/>
    <w:rsid w:val="00C401AE"/>
    <w:rsid w:val="00C40860"/>
    <w:rsid w:val="00C40CCC"/>
    <w:rsid w:val="00C41253"/>
    <w:rsid w:val="00C41304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0A6"/>
    <w:rsid w:val="00C67170"/>
    <w:rsid w:val="00C671F4"/>
    <w:rsid w:val="00C67290"/>
    <w:rsid w:val="00C677A9"/>
    <w:rsid w:val="00C67FF6"/>
    <w:rsid w:val="00C70129"/>
    <w:rsid w:val="00C705EE"/>
    <w:rsid w:val="00C713DB"/>
    <w:rsid w:val="00C71514"/>
    <w:rsid w:val="00C71E2E"/>
    <w:rsid w:val="00C73FEC"/>
    <w:rsid w:val="00C7430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6EC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FF1"/>
    <w:rsid w:val="00C9639D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1766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4FDF"/>
    <w:rsid w:val="00CB52FB"/>
    <w:rsid w:val="00CB5403"/>
    <w:rsid w:val="00CB5837"/>
    <w:rsid w:val="00CB624A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9F3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61BC"/>
    <w:rsid w:val="00CE6966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1C5A"/>
    <w:rsid w:val="00D01F07"/>
    <w:rsid w:val="00D03BE2"/>
    <w:rsid w:val="00D03E0F"/>
    <w:rsid w:val="00D03FC0"/>
    <w:rsid w:val="00D04843"/>
    <w:rsid w:val="00D04A31"/>
    <w:rsid w:val="00D0679B"/>
    <w:rsid w:val="00D0695C"/>
    <w:rsid w:val="00D112E0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97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0D63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D3B"/>
    <w:rsid w:val="00D26E21"/>
    <w:rsid w:val="00D275A8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7A7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195E"/>
    <w:rsid w:val="00D42254"/>
    <w:rsid w:val="00D42303"/>
    <w:rsid w:val="00D425B9"/>
    <w:rsid w:val="00D42704"/>
    <w:rsid w:val="00D42DDD"/>
    <w:rsid w:val="00D432FD"/>
    <w:rsid w:val="00D4427C"/>
    <w:rsid w:val="00D446B2"/>
    <w:rsid w:val="00D44781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321"/>
    <w:rsid w:val="00D518C0"/>
    <w:rsid w:val="00D51D8C"/>
    <w:rsid w:val="00D51E24"/>
    <w:rsid w:val="00D51F52"/>
    <w:rsid w:val="00D51F98"/>
    <w:rsid w:val="00D52142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6D48"/>
    <w:rsid w:val="00D575D6"/>
    <w:rsid w:val="00D600B5"/>
    <w:rsid w:val="00D6017A"/>
    <w:rsid w:val="00D617B1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E6B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39B3"/>
    <w:rsid w:val="00D95882"/>
    <w:rsid w:val="00D95E7F"/>
    <w:rsid w:val="00D96378"/>
    <w:rsid w:val="00D96B2A"/>
    <w:rsid w:val="00D96CB7"/>
    <w:rsid w:val="00D96D7C"/>
    <w:rsid w:val="00D96E0F"/>
    <w:rsid w:val="00DA0068"/>
    <w:rsid w:val="00DA081E"/>
    <w:rsid w:val="00DA0A56"/>
    <w:rsid w:val="00DA0B49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9C"/>
    <w:rsid w:val="00DB0E01"/>
    <w:rsid w:val="00DB121F"/>
    <w:rsid w:val="00DB22B9"/>
    <w:rsid w:val="00DB2C56"/>
    <w:rsid w:val="00DB2E8C"/>
    <w:rsid w:val="00DB32FC"/>
    <w:rsid w:val="00DB372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5E6"/>
    <w:rsid w:val="00DC00BB"/>
    <w:rsid w:val="00DC0431"/>
    <w:rsid w:val="00DC0686"/>
    <w:rsid w:val="00DC07FA"/>
    <w:rsid w:val="00DC0AEC"/>
    <w:rsid w:val="00DC12AC"/>
    <w:rsid w:val="00DC14A8"/>
    <w:rsid w:val="00DC1897"/>
    <w:rsid w:val="00DC2384"/>
    <w:rsid w:val="00DC2A35"/>
    <w:rsid w:val="00DC2B93"/>
    <w:rsid w:val="00DC2BCC"/>
    <w:rsid w:val="00DC3324"/>
    <w:rsid w:val="00DC399A"/>
    <w:rsid w:val="00DC40E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9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E0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02B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E73FE"/>
    <w:rsid w:val="00DF0172"/>
    <w:rsid w:val="00DF0A29"/>
    <w:rsid w:val="00DF0AE5"/>
    <w:rsid w:val="00DF1560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41E"/>
    <w:rsid w:val="00E00C31"/>
    <w:rsid w:val="00E0283D"/>
    <w:rsid w:val="00E02BC2"/>
    <w:rsid w:val="00E02E30"/>
    <w:rsid w:val="00E0391C"/>
    <w:rsid w:val="00E040B5"/>
    <w:rsid w:val="00E046E5"/>
    <w:rsid w:val="00E04BF2"/>
    <w:rsid w:val="00E04EB7"/>
    <w:rsid w:val="00E0506C"/>
    <w:rsid w:val="00E05736"/>
    <w:rsid w:val="00E05C6F"/>
    <w:rsid w:val="00E06005"/>
    <w:rsid w:val="00E06378"/>
    <w:rsid w:val="00E06529"/>
    <w:rsid w:val="00E0698D"/>
    <w:rsid w:val="00E06A0C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3BBD"/>
    <w:rsid w:val="00E13CDD"/>
    <w:rsid w:val="00E1448C"/>
    <w:rsid w:val="00E145CF"/>
    <w:rsid w:val="00E14823"/>
    <w:rsid w:val="00E154E6"/>
    <w:rsid w:val="00E159FD"/>
    <w:rsid w:val="00E16145"/>
    <w:rsid w:val="00E16260"/>
    <w:rsid w:val="00E166BE"/>
    <w:rsid w:val="00E16B28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17C4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70E8"/>
    <w:rsid w:val="00E371C7"/>
    <w:rsid w:val="00E37849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7F5D"/>
    <w:rsid w:val="00E5006C"/>
    <w:rsid w:val="00E50B7E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60426"/>
    <w:rsid w:val="00E6054F"/>
    <w:rsid w:val="00E60B74"/>
    <w:rsid w:val="00E6212E"/>
    <w:rsid w:val="00E622FB"/>
    <w:rsid w:val="00E62609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159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22DC"/>
    <w:rsid w:val="00E82809"/>
    <w:rsid w:val="00E83860"/>
    <w:rsid w:val="00E83AF9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751"/>
    <w:rsid w:val="00EA1A2C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306"/>
    <w:rsid w:val="00EA68CF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4CF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B7886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4A4"/>
    <w:rsid w:val="00EC469E"/>
    <w:rsid w:val="00EC4A82"/>
    <w:rsid w:val="00EC4E95"/>
    <w:rsid w:val="00EC5531"/>
    <w:rsid w:val="00EC58F2"/>
    <w:rsid w:val="00EC593D"/>
    <w:rsid w:val="00EC59BB"/>
    <w:rsid w:val="00EC5A9D"/>
    <w:rsid w:val="00EC5BD6"/>
    <w:rsid w:val="00EC60D5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7312"/>
    <w:rsid w:val="00ED77E9"/>
    <w:rsid w:val="00ED7D78"/>
    <w:rsid w:val="00EE01B9"/>
    <w:rsid w:val="00EE0408"/>
    <w:rsid w:val="00EE095E"/>
    <w:rsid w:val="00EE0B95"/>
    <w:rsid w:val="00EE10CA"/>
    <w:rsid w:val="00EE15BA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89E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608"/>
    <w:rsid w:val="00EF2747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A7F"/>
    <w:rsid w:val="00F04931"/>
    <w:rsid w:val="00F049D2"/>
    <w:rsid w:val="00F04F87"/>
    <w:rsid w:val="00F055D0"/>
    <w:rsid w:val="00F0561E"/>
    <w:rsid w:val="00F05988"/>
    <w:rsid w:val="00F05A0D"/>
    <w:rsid w:val="00F05C2F"/>
    <w:rsid w:val="00F05C5C"/>
    <w:rsid w:val="00F05E86"/>
    <w:rsid w:val="00F060CC"/>
    <w:rsid w:val="00F061E0"/>
    <w:rsid w:val="00F0662F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873"/>
    <w:rsid w:val="00F15930"/>
    <w:rsid w:val="00F16538"/>
    <w:rsid w:val="00F16541"/>
    <w:rsid w:val="00F1687F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694"/>
    <w:rsid w:val="00F2680A"/>
    <w:rsid w:val="00F27102"/>
    <w:rsid w:val="00F2757C"/>
    <w:rsid w:val="00F27C3A"/>
    <w:rsid w:val="00F27E84"/>
    <w:rsid w:val="00F30137"/>
    <w:rsid w:val="00F305C1"/>
    <w:rsid w:val="00F305EA"/>
    <w:rsid w:val="00F30744"/>
    <w:rsid w:val="00F3115A"/>
    <w:rsid w:val="00F316B0"/>
    <w:rsid w:val="00F3178E"/>
    <w:rsid w:val="00F32165"/>
    <w:rsid w:val="00F32737"/>
    <w:rsid w:val="00F330C0"/>
    <w:rsid w:val="00F3360E"/>
    <w:rsid w:val="00F33A2F"/>
    <w:rsid w:val="00F344CF"/>
    <w:rsid w:val="00F349C6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CAF"/>
    <w:rsid w:val="00F42046"/>
    <w:rsid w:val="00F421A0"/>
    <w:rsid w:val="00F4246F"/>
    <w:rsid w:val="00F425AC"/>
    <w:rsid w:val="00F42AB1"/>
    <w:rsid w:val="00F42AFA"/>
    <w:rsid w:val="00F42CFA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1FD1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6347"/>
    <w:rsid w:val="00F565C4"/>
    <w:rsid w:val="00F572B1"/>
    <w:rsid w:val="00F579FC"/>
    <w:rsid w:val="00F57E06"/>
    <w:rsid w:val="00F60901"/>
    <w:rsid w:val="00F612CC"/>
    <w:rsid w:val="00F61797"/>
    <w:rsid w:val="00F618DD"/>
    <w:rsid w:val="00F61BF9"/>
    <w:rsid w:val="00F62261"/>
    <w:rsid w:val="00F63477"/>
    <w:rsid w:val="00F63759"/>
    <w:rsid w:val="00F63DC5"/>
    <w:rsid w:val="00F64645"/>
    <w:rsid w:val="00F64E9E"/>
    <w:rsid w:val="00F65A04"/>
    <w:rsid w:val="00F65C3E"/>
    <w:rsid w:val="00F6603D"/>
    <w:rsid w:val="00F660F0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14EB"/>
    <w:rsid w:val="00F82359"/>
    <w:rsid w:val="00F826F6"/>
    <w:rsid w:val="00F831CF"/>
    <w:rsid w:val="00F8320D"/>
    <w:rsid w:val="00F837C3"/>
    <w:rsid w:val="00F83915"/>
    <w:rsid w:val="00F83947"/>
    <w:rsid w:val="00F84283"/>
    <w:rsid w:val="00F844BC"/>
    <w:rsid w:val="00F846E9"/>
    <w:rsid w:val="00F84A03"/>
    <w:rsid w:val="00F85739"/>
    <w:rsid w:val="00F85867"/>
    <w:rsid w:val="00F860CA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08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617"/>
    <w:rsid w:val="00FA0831"/>
    <w:rsid w:val="00FA0D4A"/>
    <w:rsid w:val="00FA0E1F"/>
    <w:rsid w:val="00FA0F50"/>
    <w:rsid w:val="00FA1C78"/>
    <w:rsid w:val="00FA1E02"/>
    <w:rsid w:val="00FA1E5B"/>
    <w:rsid w:val="00FA4701"/>
    <w:rsid w:val="00FA4B7D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6B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paragraph" w:customStyle="1" w:styleId="BodyText21">
    <w:name w:val="Body Text 21"/>
    <w:basedOn w:val="Normal"/>
    <w:rsid w:val="00D14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5994</TotalTime>
  <Pages>17</Pages>
  <Words>4175</Words>
  <Characters>23799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743</cp:revision>
  <cp:lastPrinted>2024-05-13T13:39:00Z</cp:lastPrinted>
  <dcterms:created xsi:type="dcterms:W3CDTF">2021-05-04T10:27:00Z</dcterms:created>
  <dcterms:modified xsi:type="dcterms:W3CDTF">2024-05-14T13:48:00Z</dcterms:modified>
</cp:coreProperties>
</file>