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FEC1F" w14:textId="77777777" w:rsidR="00886800" w:rsidRPr="008C7B80" w:rsidRDefault="00886800" w:rsidP="00492B94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8C7B80">
        <w:rPr>
          <w:rFonts w:ascii="Angsana New" w:hAnsi="Angsana New"/>
          <w:b/>
          <w:bCs/>
          <w:sz w:val="52"/>
          <w:szCs w:val="52"/>
          <w:cs/>
        </w:rPr>
        <w:t>บริษัท สมบูรณ์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แอ๊ดวานซ์ เทคโนโลยี</w:t>
      </w:r>
      <w:r w:rsidRPr="008C7B80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(มหาชน)</w:t>
      </w:r>
    </w:p>
    <w:p w14:paraId="7B1248F6" w14:textId="77777777" w:rsidR="00886800" w:rsidRPr="008C7B8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C7B80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0785EE32" w14:textId="77777777" w:rsidR="00886800" w:rsidRPr="008C7B8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2840933" w14:textId="77777777" w:rsidR="00102274" w:rsidRPr="001D737A" w:rsidRDefault="00102274" w:rsidP="001022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1" w:name="ExtraText"/>
      <w:bookmarkEnd w:id="1"/>
      <w:bookmarkEnd w:id="0"/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E61D4F9" w14:textId="66A72186" w:rsidR="00102274" w:rsidRPr="001D737A" w:rsidRDefault="00102274" w:rsidP="001022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420D18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420D1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20D18">
        <w:rPr>
          <w:rFonts w:ascii="Angsana New" w:hAnsi="Angsana New" w:cs="Angsana New"/>
          <w:b w:val="0"/>
          <w:bCs w:val="0"/>
          <w:sz w:val="32"/>
          <w:szCs w:val="32"/>
        </w:rPr>
        <w:t>7</w:t>
      </w:r>
      <w:r w:rsidR="00420D18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</w:p>
    <w:p w14:paraId="1A344095" w14:textId="77777777" w:rsidR="00102274" w:rsidRPr="00610FB1" w:rsidRDefault="00102274" w:rsidP="001022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19E4BB9" w14:textId="77777777" w:rsidR="00102274" w:rsidRPr="009D0D6C" w:rsidRDefault="00102274" w:rsidP="001022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0CBEFDF" w14:textId="77777777" w:rsidR="00102274" w:rsidRDefault="00102274" w:rsidP="001022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B826DF8" w14:textId="4D2A802C" w:rsidR="00886800" w:rsidRPr="009D0D6C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5C1A1BA" w14:textId="77777777" w:rsidR="00886800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0664638" w14:textId="77777777" w:rsidR="00886800" w:rsidRPr="00A4230F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77CAE23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  <w:sectPr w:rsidR="00886800" w:rsidRPr="00884015" w:rsidSect="00886800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0150888" w14:textId="77777777" w:rsidR="00886800" w:rsidRPr="00EA679A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A679A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EA679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A679A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31F5183B" w14:textId="77777777" w:rsidR="00886800" w:rsidRPr="009229A0" w:rsidRDefault="00886800" w:rsidP="00492B94">
      <w:pPr>
        <w:rPr>
          <w:rFonts w:ascii="Angsana New" w:hAnsi="Angsana New"/>
          <w:i/>
          <w:iCs/>
          <w:sz w:val="30"/>
          <w:szCs w:val="30"/>
        </w:rPr>
      </w:pPr>
    </w:p>
    <w:p w14:paraId="22AF6C92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9229A0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สมบูรณ์ แอ๊ดวานซ์ เทคโนโลยี จำกัด (มหาชน)</w:t>
      </w:r>
    </w:p>
    <w:p w14:paraId="3EE4EE69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0519AB1" w14:textId="1008208C" w:rsidR="00102274" w:rsidRPr="009229A0" w:rsidRDefault="00102274" w:rsidP="0010227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29A0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464506">
        <w:rPr>
          <w:rFonts w:ascii="Angsana New" w:hAnsi="Angsana New"/>
          <w:sz w:val="30"/>
          <w:szCs w:val="30"/>
        </w:rPr>
        <w:t xml:space="preserve">31 </w:t>
      </w:r>
      <w:r w:rsidR="0046450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9229A0">
        <w:rPr>
          <w:rFonts w:ascii="Angsana New" w:hAnsi="Angsana New"/>
          <w:sz w:val="30"/>
          <w:szCs w:val="30"/>
        </w:rPr>
        <w:t>256</w:t>
      </w:r>
      <w:r w:rsidR="00464506">
        <w:rPr>
          <w:rFonts w:ascii="Angsana New" w:hAnsi="Angsana New"/>
          <w:sz w:val="30"/>
          <w:szCs w:val="30"/>
        </w:rPr>
        <w:t>7</w:t>
      </w:r>
      <w:r w:rsidRPr="009229A0">
        <w:rPr>
          <w:rFonts w:ascii="Angsana New" w:hAnsi="Angsana New" w:hint="cs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 w:hint="cs"/>
          <w:spacing w:val="12"/>
          <w:sz w:val="30"/>
          <w:szCs w:val="30"/>
          <w:cs/>
        </w:rPr>
        <w:t>งบการเปลี่ยนแปลงส่วนของ</w:t>
      </w:r>
      <w:r w:rsidRPr="009229A0">
        <w:rPr>
          <w:rFonts w:ascii="Angsana New" w:hAnsi="Angsana New" w:hint="cs"/>
          <w:sz w:val="30"/>
          <w:szCs w:val="30"/>
          <w:cs/>
        </w:rPr>
        <w:t xml:space="preserve">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051F0D">
        <w:rPr>
          <w:rFonts w:ascii="Angsana New" w:hAnsi="Angsana New" w:hint="cs"/>
          <w:spacing w:val="-2"/>
          <w:sz w:val="30"/>
          <w:szCs w:val="30"/>
          <w:cs/>
        </w:rPr>
        <w:t>สำหรับ</w:t>
      </w:r>
      <w:r w:rsidR="007D385B" w:rsidRPr="00051F0D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464506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F66E89" w:rsidRPr="00051F0D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051F0D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 w:rsidR="00464506">
        <w:rPr>
          <w:rFonts w:ascii="Angsana New" w:hAnsi="Angsana New"/>
          <w:sz w:val="30"/>
          <w:szCs w:val="30"/>
        </w:rPr>
        <w:t xml:space="preserve">31 </w:t>
      </w:r>
      <w:r w:rsidR="0046450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464506" w:rsidRPr="009229A0">
        <w:rPr>
          <w:rFonts w:ascii="Angsana New" w:hAnsi="Angsana New"/>
          <w:sz w:val="30"/>
          <w:szCs w:val="30"/>
        </w:rPr>
        <w:t>256</w:t>
      </w:r>
      <w:r w:rsidR="00464506">
        <w:rPr>
          <w:rFonts w:ascii="Angsana New" w:hAnsi="Angsana New"/>
          <w:sz w:val="30"/>
          <w:szCs w:val="30"/>
        </w:rPr>
        <w:t>7</w:t>
      </w:r>
      <w:r w:rsidR="00464506"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Pr="00051F0D">
        <w:rPr>
          <w:rFonts w:ascii="Angsana New" w:hAnsi="Angsana New" w:hint="cs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9229A0">
        <w:rPr>
          <w:rFonts w:ascii="Angsana New" w:hAnsi="Angsana New" w:hint="cs"/>
          <w:sz w:val="30"/>
          <w:szCs w:val="30"/>
          <w:cs/>
        </w:rPr>
        <w:t xml:space="preserve"> ของบริษัท สมบูรณ์ แอ๊ดวานซ์ เทคโนโลยี จำกัด (มหาชน) และบริษัทย่อย และของเฉพาะบริษัท สมบูรณ์ แอ๊ดวานซ์ เทคโนโลยี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229A0">
        <w:rPr>
          <w:rFonts w:ascii="Angsana New" w:hAnsi="Angsana New"/>
          <w:sz w:val="30"/>
          <w:szCs w:val="30"/>
        </w:rPr>
        <w:t xml:space="preserve">34 </w:t>
      </w:r>
      <w:r w:rsidRPr="009229A0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BA8C2E4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4496F16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229A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03752B2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56C36E1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29A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รหัส</w:t>
      </w:r>
      <w:r w:rsidRPr="009229A0">
        <w:rPr>
          <w:rFonts w:ascii="Angsana New" w:hAnsi="Angsana New"/>
          <w:sz w:val="30"/>
          <w:szCs w:val="30"/>
        </w:rPr>
        <w:t xml:space="preserve"> 2410 “</w:t>
      </w:r>
      <w:r w:rsidRPr="009229A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29A0">
        <w:rPr>
          <w:rFonts w:ascii="Angsana New" w:hAnsi="Angsana New"/>
          <w:sz w:val="30"/>
          <w:szCs w:val="30"/>
        </w:rPr>
        <w:t>”</w:t>
      </w:r>
      <w:r w:rsidRPr="009229A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9229A0">
        <w:rPr>
          <w:rFonts w:ascii="Angsana New" w:hAnsi="Angsana New" w:hint="cs"/>
          <w:sz w:val="30"/>
          <w:szCs w:val="30"/>
          <w:cs/>
        </w:rPr>
        <w:t>ข้อมูลทาง</w:t>
      </w:r>
      <w:r w:rsidRPr="009229A0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138222C5" w14:textId="77777777" w:rsidR="00886800" w:rsidRPr="005C367D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027C888E" w14:textId="77777777" w:rsidR="00886800" w:rsidRPr="005C367D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7E8F70C5" w14:textId="77777777" w:rsidR="00886800" w:rsidRPr="005C367D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5FE636D2" w14:textId="77777777" w:rsidR="00886800" w:rsidRPr="005C367D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  <w:sectPr w:rsidR="00886800" w:rsidRPr="005C367D" w:rsidSect="006762BE"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98E7852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63144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9AA8FB9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z w:val="30"/>
          <w:szCs w:val="30"/>
          <w:cs/>
        </w:rPr>
      </w:pPr>
    </w:p>
    <w:p w14:paraId="6F586CF1" w14:textId="77777777" w:rsidR="00886800" w:rsidRPr="00463144" w:rsidRDefault="00886800" w:rsidP="00492B94">
      <w:pPr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463144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463144">
        <w:rPr>
          <w:rFonts w:ascii="Angsana New" w:hAnsi="Angsana New"/>
          <w:sz w:val="30"/>
          <w:szCs w:val="30"/>
          <w:cs/>
        </w:rPr>
        <w:t>ดังกล่าว</w:t>
      </w:r>
      <w:r w:rsidRPr="00463144">
        <w:rPr>
          <w:rFonts w:ascii="Angsana New" w:hAnsi="Angsana New" w:hint="cs"/>
          <w:sz w:val="30"/>
          <w:szCs w:val="30"/>
          <w:cs/>
        </w:rPr>
        <w:t xml:space="preserve"> ไม่ได้จัดทำขึ้นตาม</w:t>
      </w:r>
      <w:r w:rsidRPr="00463144">
        <w:rPr>
          <w:rFonts w:ascii="Angsana New" w:hAnsi="Angsana New"/>
          <w:sz w:val="30"/>
          <w:szCs w:val="30"/>
          <w:cs/>
        </w:rPr>
        <w:t>มาตรฐานการ</w:t>
      </w:r>
      <w:r w:rsidRPr="00463144">
        <w:rPr>
          <w:rFonts w:ascii="Angsana New" w:hAnsi="Angsana New" w:hint="cs"/>
          <w:sz w:val="30"/>
          <w:szCs w:val="30"/>
          <w:cs/>
        </w:rPr>
        <w:t xml:space="preserve">บัญชีฉบับที่ </w:t>
      </w:r>
      <w:r w:rsidRPr="00463144">
        <w:rPr>
          <w:rFonts w:ascii="Angsana New" w:hAnsi="Angsana New"/>
          <w:sz w:val="30"/>
          <w:szCs w:val="30"/>
        </w:rPr>
        <w:t>34</w:t>
      </w:r>
      <w:r w:rsidRPr="00463144">
        <w:rPr>
          <w:rFonts w:ascii="Angsana New" w:hAnsi="Angsana New"/>
          <w:sz w:val="30"/>
          <w:szCs w:val="30"/>
          <w:cs/>
        </w:rPr>
        <w:t xml:space="preserve"> </w:t>
      </w:r>
      <w:r w:rsidRPr="00463144">
        <w:rPr>
          <w:rFonts w:ascii="Angsana New" w:hAnsi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463144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E58575B" w14:textId="77777777" w:rsidR="00886800" w:rsidRPr="00463144" w:rsidRDefault="00886800" w:rsidP="00492B94">
      <w:pPr>
        <w:jc w:val="both"/>
        <w:rPr>
          <w:rFonts w:ascii="Angsana New" w:hAnsi="Angsana New"/>
          <w:sz w:val="30"/>
          <w:szCs w:val="30"/>
        </w:rPr>
      </w:pPr>
    </w:p>
    <w:p w14:paraId="0E1C1700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6AB25C7" w14:textId="77777777" w:rsidR="00886800" w:rsidRPr="00463144" w:rsidRDefault="00886800" w:rsidP="00492B94">
      <w:pPr>
        <w:pStyle w:val="T"/>
        <w:ind w:left="0" w:right="47"/>
        <w:jc w:val="thaiDistribute"/>
        <w:rPr>
          <w:rFonts w:ascii="Angsana New" w:hAnsi="Angsana New" w:cs="Angsana New"/>
          <w:lang w:val="en-US"/>
        </w:rPr>
      </w:pPr>
    </w:p>
    <w:p w14:paraId="4ED527C5" w14:textId="77777777" w:rsidR="00886800" w:rsidRPr="00463144" w:rsidRDefault="00886800" w:rsidP="00492B94">
      <w:pPr>
        <w:pStyle w:val="T"/>
        <w:ind w:left="0"/>
        <w:jc w:val="thaiDistribute"/>
        <w:rPr>
          <w:rFonts w:ascii="Angsana New" w:hAnsi="Angsana New" w:cs="Angsana New"/>
          <w:lang w:val="en-US"/>
        </w:rPr>
      </w:pPr>
    </w:p>
    <w:p w14:paraId="6263A0A8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</w:rPr>
        <w:t>(</w:t>
      </w:r>
      <w:r w:rsidRPr="00463144">
        <w:rPr>
          <w:rFonts w:ascii="Angsana New" w:hAnsi="Angsana New" w:hint="cs"/>
          <w:sz w:val="30"/>
          <w:szCs w:val="30"/>
          <w:cs/>
        </w:rPr>
        <w:t>ทรงชัย</w:t>
      </w:r>
      <w:r w:rsidRPr="00463144">
        <w:rPr>
          <w:rFonts w:ascii="Angsana New" w:hAnsi="Angsana New"/>
          <w:sz w:val="30"/>
          <w:szCs w:val="30"/>
          <w:cs/>
        </w:rPr>
        <w:t xml:space="preserve"> </w:t>
      </w:r>
      <w:r w:rsidRPr="00463144">
        <w:rPr>
          <w:rFonts w:ascii="Angsana New" w:hAnsi="Angsana New" w:hint="cs"/>
          <w:sz w:val="30"/>
          <w:szCs w:val="30"/>
          <w:cs/>
        </w:rPr>
        <w:t>วงศ์พิริยาภรณ์</w:t>
      </w:r>
      <w:r w:rsidRPr="00463144">
        <w:rPr>
          <w:rFonts w:ascii="Angsana New" w:hAnsi="Angsana New"/>
          <w:sz w:val="30"/>
          <w:szCs w:val="30"/>
        </w:rPr>
        <w:t>)</w:t>
      </w:r>
    </w:p>
    <w:p w14:paraId="2317430C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E73DA0E" w14:textId="6B1DE2D0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109</w:t>
      </w:r>
      <w:r w:rsidR="00523B7F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>6</w:t>
      </w:r>
    </w:p>
    <w:p w14:paraId="4D813BDA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</w:p>
    <w:p w14:paraId="71E20231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67B1681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B1AFA5A" w14:textId="6F6CA568" w:rsidR="00886800" w:rsidRPr="00463144" w:rsidRDefault="00272BCF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4716C8">
        <w:rPr>
          <w:rFonts w:ascii="Angsana New" w:hAnsi="Angsana New"/>
          <w:sz w:val="30"/>
          <w:szCs w:val="30"/>
        </w:rPr>
        <w:t xml:space="preserve"> </w:t>
      </w:r>
      <w:r w:rsidR="00464506">
        <w:rPr>
          <w:rFonts w:ascii="Angsana New" w:hAnsi="Angsana New" w:hint="cs"/>
          <w:sz w:val="30"/>
          <w:szCs w:val="30"/>
          <w:cs/>
        </w:rPr>
        <w:t>พฤษภาคม</w:t>
      </w:r>
      <w:r w:rsidR="00886800">
        <w:rPr>
          <w:rFonts w:ascii="Angsana New" w:hAnsi="Angsana New" w:hint="cs"/>
          <w:sz w:val="30"/>
          <w:szCs w:val="30"/>
          <w:cs/>
        </w:rPr>
        <w:t xml:space="preserve"> </w:t>
      </w:r>
      <w:r w:rsidR="00886800">
        <w:rPr>
          <w:rFonts w:ascii="Angsana New" w:hAnsi="Angsana New"/>
          <w:sz w:val="30"/>
          <w:szCs w:val="30"/>
        </w:rPr>
        <w:t>256</w:t>
      </w:r>
      <w:r w:rsidR="00464506">
        <w:rPr>
          <w:rFonts w:ascii="Angsana New" w:hAnsi="Angsana New"/>
          <w:sz w:val="30"/>
          <w:szCs w:val="30"/>
        </w:rPr>
        <w:t>7</w:t>
      </w:r>
    </w:p>
    <w:p w14:paraId="550BBBD0" w14:textId="53D18589" w:rsidR="00655378" w:rsidRPr="00AA4D28" w:rsidRDefault="00655378" w:rsidP="00AA4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sectPr w:rsidR="00655378" w:rsidRPr="00AA4D28" w:rsidSect="0008252F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F3EBD" w14:textId="77777777" w:rsidR="00430E6A" w:rsidRDefault="00430E6A">
      <w:r>
        <w:separator/>
      </w:r>
    </w:p>
  </w:endnote>
  <w:endnote w:type="continuationSeparator" w:id="0">
    <w:p w14:paraId="32E47CDB" w14:textId="77777777" w:rsidR="00430E6A" w:rsidRDefault="00430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077D9" w14:textId="77777777" w:rsidR="00886800" w:rsidRDefault="00886800" w:rsidP="007B14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6A92897C" w14:textId="77777777" w:rsidR="00886800" w:rsidRDefault="00886800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DD88A" w14:textId="77777777" w:rsidR="00886800" w:rsidRPr="00381B5D" w:rsidRDefault="00886800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6378F029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31A2406B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388E1573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</w:p>
  <w:p w14:paraId="3DD9A8AE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6228F520" w14:textId="77777777" w:rsidR="00886800" w:rsidRDefault="00886800" w:rsidP="00DD75E4">
    <w:pPr>
      <w:rPr>
        <w:rStyle w:val="PageNumber"/>
        <w:rFonts w:ascii="Angsana New" w:hAnsi="Angsana New"/>
        <w:i/>
        <w:iCs/>
        <w:sz w:val="30"/>
        <w:szCs w:val="30"/>
        <w:lang w:val="en-GB"/>
      </w:rPr>
    </w:pPr>
    <w:r w:rsidRPr="00890558">
      <w:rPr>
        <w:rStyle w:val="PageNumber"/>
        <w:rFonts w:ascii="Angsana New" w:hAnsi="Angsana New" w:hint="cs"/>
        <w:i/>
        <w:iCs/>
        <w:sz w:val="30"/>
        <w:szCs w:val="30"/>
        <w:cs/>
        <w:lang w:val="en-GB"/>
      </w:rPr>
      <w:t xml:space="preserve">                                                                                           </w:t>
    </w:r>
  </w:p>
  <w:p w14:paraId="5850A544" w14:textId="77777777" w:rsidR="00886800" w:rsidRPr="00890558" w:rsidRDefault="00886800" w:rsidP="00DD75E4">
    <w:pPr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346AC" w14:textId="77777777" w:rsidR="00886800" w:rsidRPr="00381B5D" w:rsidRDefault="00886800" w:rsidP="00B701B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77F24" w14:textId="77777777" w:rsidR="00886800" w:rsidRPr="00381B5D" w:rsidRDefault="00886800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2455546F" w14:textId="77777777" w:rsidR="00886800" w:rsidRPr="00890558" w:rsidRDefault="00886800" w:rsidP="00F86B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Fonts w:ascii="Angsana New" w:hAnsi="Angsana New"/>
        <w:i/>
        <w:iCs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B7912" w14:textId="77777777" w:rsidR="00886800" w:rsidRDefault="00886800" w:rsidP="00C40A0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770"/>
      </w:tabs>
    </w:pP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1C24F" w14:textId="77777777" w:rsidR="00365C9A" w:rsidRPr="00775DAE" w:rsidRDefault="00365C9A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80F5B" w14:textId="77777777" w:rsidR="00430E6A" w:rsidRDefault="00430E6A">
      <w:r>
        <w:separator/>
      </w:r>
    </w:p>
  </w:footnote>
  <w:footnote w:type="continuationSeparator" w:id="0">
    <w:p w14:paraId="6E0482C3" w14:textId="77777777" w:rsidR="00430E6A" w:rsidRDefault="00430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F7D0E" w14:textId="77EE4F5D" w:rsidR="00886800" w:rsidRPr="00CD18AA" w:rsidRDefault="00886800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51D70AF" w14:textId="73AAB0DF" w:rsidR="00886800" w:rsidRPr="00CD18AA" w:rsidRDefault="00886800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650543E" w14:textId="02BCCAD5" w:rsidR="006762BE" w:rsidRPr="00CD18AA" w:rsidRDefault="006762BE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FBE0E0B" w14:textId="592D8C78" w:rsidR="006762BE" w:rsidRPr="00CD18AA" w:rsidRDefault="006762BE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372CB95" w14:textId="25F8F3DD" w:rsidR="006762BE" w:rsidRPr="00CD18AA" w:rsidRDefault="006762BE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61E4AAC" w14:textId="77777777" w:rsidR="006762BE" w:rsidRPr="00CD18AA" w:rsidRDefault="006762BE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25F85" w14:textId="77777777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2A72F94" w14:textId="77777777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2D93ECC" w14:textId="77777777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4ADF85" w14:textId="77777777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A6DA8C4" w14:textId="5C22184B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0AD6BB" w14:textId="71DC8378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3AC93FF" w14:textId="7EB66BC9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751E92B" w14:textId="4439721B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DB58B6" w14:textId="77777777" w:rsidR="00CD18AA" w:rsidRPr="006762BE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3FAA5" w14:textId="27BC948D" w:rsidR="0087110F" w:rsidRDefault="0087110F">
    <w:pPr>
      <w:pStyle w:val="Header"/>
      <w:rPr>
        <w:rFonts w:asciiTheme="majorBidi" w:hAnsiTheme="majorBidi" w:cstheme="majorBidi"/>
        <w:sz w:val="32"/>
        <w:szCs w:val="32"/>
      </w:rPr>
    </w:pPr>
  </w:p>
  <w:p w14:paraId="089BB879" w14:textId="5900A5DD" w:rsidR="0087110F" w:rsidRDefault="0087110F">
    <w:pPr>
      <w:pStyle w:val="Header"/>
      <w:rPr>
        <w:rFonts w:asciiTheme="majorBidi" w:hAnsiTheme="majorBidi" w:cstheme="majorBidi"/>
        <w:sz w:val="32"/>
        <w:szCs w:val="32"/>
      </w:rPr>
    </w:pPr>
  </w:p>
  <w:p w14:paraId="08E7FA10" w14:textId="4670E512" w:rsidR="0087110F" w:rsidRDefault="0087110F">
    <w:pPr>
      <w:pStyle w:val="Header"/>
      <w:rPr>
        <w:rFonts w:asciiTheme="majorBidi" w:hAnsiTheme="majorBidi" w:cstheme="majorBidi"/>
        <w:sz w:val="32"/>
        <w:szCs w:val="32"/>
      </w:rPr>
    </w:pPr>
  </w:p>
  <w:p w14:paraId="7410B249" w14:textId="77777777" w:rsidR="0087110F" w:rsidRPr="0087110F" w:rsidRDefault="0087110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D918D5"/>
    <w:multiLevelType w:val="hybridMultilevel"/>
    <w:tmpl w:val="ACB047C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5407CE"/>
    <w:multiLevelType w:val="hybridMultilevel"/>
    <w:tmpl w:val="A55085E2"/>
    <w:lvl w:ilvl="0" w:tplc="727A4A52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933174973">
    <w:abstractNumId w:val="6"/>
  </w:num>
  <w:num w:numId="2" w16cid:durableId="1178035613">
    <w:abstractNumId w:val="5"/>
  </w:num>
  <w:num w:numId="3" w16cid:durableId="2027051166">
    <w:abstractNumId w:val="9"/>
  </w:num>
  <w:num w:numId="4" w16cid:durableId="83386388">
    <w:abstractNumId w:val="7"/>
  </w:num>
  <w:num w:numId="5" w16cid:durableId="560137841">
    <w:abstractNumId w:val="8"/>
  </w:num>
  <w:num w:numId="6" w16cid:durableId="1650086802">
    <w:abstractNumId w:val="3"/>
  </w:num>
  <w:num w:numId="7" w16cid:durableId="2112384737">
    <w:abstractNumId w:val="2"/>
  </w:num>
  <w:num w:numId="8" w16cid:durableId="1726834039">
    <w:abstractNumId w:val="0"/>
  </w:num>
  <w:num w:numId="9" w16cid:durableId="1013843023">
    <w:abstractNumId w:val="1"/>
  </w:num>
  <w:num w:numId="10" w16cid:durableId="792020042">
    <w:abstractNumId w:val="4"/>
  </w:num>
  <w:num w:numId="11" w16cid:durableId="1488017235">
    <w:abstractNumId w:val="22"/>
  </w:num>
  <w:num w:numId="12" w16cid:durableId="1964341333">
    <w:abstractNumId w:val="17"/>
  </w:num>
  <w:num w:numId="13" w16cid:durableId="630021776">
    <w:abstractNumId w:val="33"/>
  </w:num>
  <w:num w:numId="14" w16cid:durableId="491458431">
    <w:abstractNumId w:val="21"/>
  </w:num>
  <w:num w:numId="15" w16cid:durableId="2050260826">
    <w:abstractNumId w:val="23"/>
  </w:num>
  <w:num w:numId="16" w16cid:durableId="482281373">
    <w:abstractNumId w:val="35"/>
  </w:num>
  <w:num w:numId="17" w16cid:durableId="1387097577">
    <w:abstractNumId w:val="39"/>
  </w:num>
  <w:num w:numId="18" w16cid:durableId="1391149493">
    <w:abstractNumId w:val="37"/>
  </w:num>
  <w:num w:numId="19" w16cid:durableId="1118766951">
    <w:abstractNumId w:val="31"/>
  </w:num>
  <w:num w:numId="20" w16cid:durableId="135345034">
    <w:abstractNumId w:val="20"/>
  </w:num>
  <w:num w:numId="21" w16cid:durableId="361327166">
    <w:abstractNumId w:val="16"/>
  </w:num>
  <w:num w:numId="22" w16cid:durableId="1393849595">
    <w:abstractNumId w:val="11"/>
  </w:num>
  <w:num w:numId="23" w16cid:durableId="1673604010">
    <w:abstractNumId w:val="14"/>
  </w:num>
  <w:num w:numId="24" w16cid:durableId="68237959">
    <w:abstractNumId w:val="38"/>
  </w:num>
  <w:num w:numId="25" w16cid:durableId="49161416">
    <w:abstractNumId w:val="34"/>
  </w:num>
  <w:num w:numId="26" w16cid:durableId="724719947">
    <w:abstractNumId w:val="27"/>
  </w:num>
  <w:num w:numId="27" w16cid:durableId="1769227136">
    <w:abstractNumId w:val="19"/>
  </w:num>
  <w:num w:numId="28" w16cid:durableId="664212289">
    <w:abstractNumId w:val="29"/>
  </w:num>
  <w:num w:numId="29" w16cid:durableId="16091227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220791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33992693">
    <w:abstractNumId w:val="36"/>
  </w:num>
  <w:num w:numId="32" w16cid:durableId="1612935243">
    <w:abstractNumId w:val="28"/>
  </w:num>
  <w:num w:numId="33" w16cid:durableId="329722707">
    <w:abstractNumId w:val="26"/>
  </w:num>
  <w:num w:numId="34" w16cid:durableId="81147750">
    <w:abstractNumId w:val="24"/>
  </w:num>
  <w:num w:numId="35" w16cid:durableId="13878722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26623532">
    <w:abstractNumId w:val="30"/>
  </w:num>
  <w:num w:numId="37" w16cid:durableId="72170808">
    <w:abstractNumId w:val="13"/>
  </w:num>
  <w:num w:numId="38" w16cid:durableId="55712839">
    <w:abstractNumId w:val="12"/>
  </w:num>
  <w:num w:numId="39" w16cid:durableId="889003437">
    <w:abstractNumId w:val="25"/>
  </w:num>
  <w:num w:numId="40" w16cid:durableId="1016690724">
    <w:abstractNumId w:val="10"/>
  </w:num>
  <w:num w:numId="41" w16cid:durableId="1211696902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10D"/>
    <w:rsid w:val="00000955"/>
    <w:rsid w:val="00000EB8"/>
    <w:rsid w:val="00001450"/>
    <w:rsid w:val="000017BC"/>
    <w:rsid w:val="00001864"/>
    <w:rsid w:val="00001C43"/>
    <w:rsid w:val="0000206B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7FE"/>
    <w:rsid w:val="000039B8"/>
    <w:rsid w:val="000039DA"/>
    <w:rsid w:val="00003EB3"/>
    <w:rsid w:val="00003EBA"/>
    <w:rsid w:val="00003FF5"/>
    <w:rsid w:val="0000410C"/>
    <w:rsid w:val="00004115"/>
    <w:rsid w:val="00004436"/>
    <w:rsid w:val="000047D2"/>
    <w:rsid w:val="000049E5"/>
    <w:rsid w:val="00004C10"/>
    <w:rsid w:val="00004E31"/>
    <w:rsid w:val="00004FA5"/>
    <w:rsid w:val="0000509A"/>
    <w:rsid w:val="00005160"/>
    <w:rsid w:val="00005208"/>
    <w:rsid w:val="0000594C"/>
    <w:rsid w:val="00005AD0"/>
    <w:rsid w:val="00005E78"/>
    <w:rsid w:val="0000628B"/>
    <w:rsid w:val="00006A9F"/>
    <w:rsid w:val="00006BFD"/>
    <w:rsid w:val="00006CCE"/>
    <w:rsid w:val="00006E1A"/>
    <w:rsid w:val="000070A4"/>
    <w:rsid w:val="00007183"/>
    <w:rsid w:val="000072A1"/>
    <w:rsid w:val="000073F2"/>
    <w:rsid w:val="00007433"/>
    <w:rsid w:val="00007472"/>
    <w:rsid w:val="0000779F"/>
    <w:rsid w:val="00007847"/>
    <w:rsid w:val="00007ADC"/>
    <w:rsid w:val="00007C06"/>
    <w:rsid w:val="00007EAD"/>
    <w:rsid w:val="00007FA4"/>
    <w:rsid w:val="00007FFD"/>
    <w:rsid w:val="000103B4"/>
    <w:rsid w:val="00010C43"/>
    <w:rsid w:val="00011152"/>
    <w:rsid w:val="000114BF"/>
    <w:rsid w:val="00011A90"/>
    <w:rsid w:val="00011AA3"/>
    <w:rsid w:val="00011DDD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8BF"/>
    <w:rsid w:val="00014C00"/>
    <w:rsid w:val="00014E9A"/>
    <w:rsid w:val="00014ED3"/>
    <w:rsid w:val="000152E6"/>
    <w:rsid w:val="0001594F"/>
    <w:rsid w:val="00015DC0"/>
    <w:rsid w:val="000162B6"/>
    <w:rsid w:val="00016332"/>
    <w:rsid w:val="00016338"/>
    <w:rsid w:val="000171F7"/>
    <w:rsid w:val="0001745A"/>
    <w:rsid w:val="00017598"/>
    <w:rsid w:val="00017675"/>
    <w:rsid w:val="000177DE"/>
    <w:rsid w:val="00017954"/>
    <w:rsid w:val="00017AED"/>
    <w:rsid w:val="00017D26"/>
    <w:rsid w:val="0002019D"/>
    <w:rsid w:val="0002043D"/>
    <w:rsid w:val="00020A1D"/>
    <w:rsid w:val="00020DA6"/>
    <w:rsid w:val="00020DDD"/>
    <w:rsid w:val="000211A6"/>
    <w:rsid w:val="000211F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2C0"/>
    <w:rsid w:val="000233C7"/>
    <w:rsid w:val="00023ADA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CE7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BDC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6A"/>
    <w:rsid w:val="0003427F"/>
    <w:rsid w:val="00034448"/>
    <w:rsid w:val="000344C6"/>
    <w:rsid w:val="0003472C"/>
    <w:rsid w:val="0003487C"/>
    <w:rsid w:val="00035397"/>
    <w:rsid w:val="000357F1"/>
    <w:rsid w:val="00035BDB"/>
    <w:rsid w:val="00036072"/>
    <w:rsid w:val="00036276"/>
    <w:rsid w:val="000367A3"/>
    <w:rsid w:val="00036C02"/>
    <w:rsid w:val="000371C7"/>
    <w:rsid w:val="000374BE"/>
    <w:rsid w:val="00037688"/>
    <w:rsid w:val="000377A6"/>
    <w:rsid w:val="00037BA3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2D2"/>
    <w:rsid w:val="0004138D"/>
    <w:rsid w:val="00041398"/>
    <w:rsid w:val="000415DD"/>
    <w:rsid w:val="00041691"/>
    <w:rsid w:val="00042155"/>
    <w:rsid w:val="000423E8"/>
    <w:rsid w:val="0004273E"/>
    <w:rsid w:val="00042890"/>
    <w:rsid w:val="00042A4E"/>
    <w:rsid w:val="00042EFC"/>
    <w:rsid w:val="000438B4"/>
    <w:rsid w:val="000442E9"/>
    <w:rsid w:val="00044D57"/>
    <w:rsid w:val="00044D9E"/>
    <w:rsid w:val="0004505C"/>
    <w:rsid w:val="00045098"/>
    <w:rsid w:val="000450E5"/>
    <w:rsid w:val="0004539B"/>
    <w:rsid w:val="0004568C"/>
    <w:rsid w:val="000456A7"/>
    <w:rsid w:val="00045715"/>
    <w:rsid w:val="00045948"/>
    <w:rsid w:val="0004623B"/>
    <w:rsid w:val="000465E6"/>
    <w:rsid w:val="00046BA5"/>
    <w:rsid w:val="00046F82"/>
    <w:rsid w:val="000472B4"/>
    <w:rsid w:val="00047F68"/>
    <w:rsid w:val="000505AE"/>
    <w:rsid w:val="00050681"/>
    <w:rsid w:val="00050845"/>
    <w:rsid w:val="00050AF8"/>
    <w:rsid w:val="00050DA2"/>
    <w:rsid w:val="00050F3F"/>
    <w:rsid w:val="00050F49"/>
    <w:rsid w:val="00051126"/>
    <w:rsid w:val="00051AC2"/>
    <w:rsid w:val="00051D70"/>
    <w:rsid w:val="00051D71"/>
    <w:rsid w:val="00051E26"/>
    <w:rsid w:val="00051F0D"/>
    <w:rsid w:val="00051F21"/>
    <w:rsid w:val="00052169"/>
    <w:rsid w:val="00052814"/>
    <w:rsid w:val="00052DCD"/>
    <w:rsid w:val="000532A5"/>
    <w:rsid w:val="00053643"/>
    <w:rsid w:val="00053796"/>
    <w:rsid w:val="0005388B"/>
    <w:rsid w:val="00053AF6"/>
    <w:rsid w:val="000541AA"/>
    <w:rsid w:val="0005427B"/>
    <w:rsid w:val="00054759"/>
    <w:rsid w:val="000547DD"/>
    <w:rsid w:val="000548A0"/>
    <w:rsid w:val="00054C1A"/>
    <w:rsid w:val="00054F5C"/>
    <w:rsid w:val="0005535B"/>
    <w:rsid w:val="000553BE"/>
    <w:rsid w:val="000556A6"/>
    <w:rsid w:val="000557F2"/>
    <w:rsid w:val="00056494"/>
    <w:rsid w:val="000564C9"/>
    <w:rsid w:val="0005655F"/>
    <w:rsid w:val="00057248"/>
    <w:rsid w:val="0005765B"/>
    <w:rsid w:val="00057A8C"/>
    <w:rsid w:val="00057B21"/>
    <w:rsid w:val="00057D7A"/>
    <w:rsid w:val="0006002D"/>
    <w:rsid w:val="0006016F"/>
    <w:rsid w:val="00060186"/>
    <w:rsid w:val="000601C7"/>
    <w:rsid w:val="0006028C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4EA"/>
    <w:rsid w:val="000628C9"/>
    <w:rsid w:val="00062B63"/>
    <w:rsid w:val="00062E94"/>
    <w:rsid w:val="0006394E"/>
    <w:rsid w:val="0006434B"/>
    <w:rsid w:val="00064808"/>
    <w:rsid w:val="00064E56"/>
    <w:rsid w:val="00065111"/>
    <w:rsid w:val="00065202"/>
    <w:rsid w:val="000652B5"/>
    <w:rsid w:val="000659A2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0F2C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04E"/>
    <w:rsid w:val="0007213E"/>
    <w:rsid w:val="000725DD"/>
    <w:rsid w:val="00072738"/>
    <w:rsid w:val="0007278D"/>
    <w:rsid w:val="00072810"/>
    <w:rsid w:val="00072A9B"/>
    <w:rsid w:val="00072CD0"/>
    <w:rsid w:val="000735CB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4E37"/>
    <w:rsid w:val="00074F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399"/>
    <w:rsid w:val="000775BB"/>
    <w:rsid w:val="0007773B"/>
    <w:rsid w:val="00077766"/>
    <w:rsid w:val="0007784B"/>
    <w:rsid w:val="00077F57"/>
    <w:rsid w:val="0008056A"/>
    <w:rsid w:val="0008057E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1E11"/>
    <w:rsid w:val="00082362"/>
    <w:rsid w:val="000823C5"/>
    <w:rsid w:val="0008252F"/>
    <w:rsid w:val="0008263B"/>
    <w:rsid w:val="00082DB3"/>
    <w:rsid w:val="00083013"/>
    <w:rsid w:val="0008336D"/>
    <w:rsid w:val="0008351C"/>
    <w:rsid w:val="00083750"/>
    <w:rsid w:val="00083BCD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6E45"/>
    <w:rsid w:val="00087065"/>
    <w:rsid w:val="00087464"/>
    <w:rsid w:val="000875BF"/>
    <w:rsid w:val="000878BA"/>
    <w:rsid w:val="00087EEA"/>
    <w:rsid w:val="00087F0D"/>
    <w:rsid w:val="00090044"/>
    <w:rsid w:val="000901C4"/>
    <w:rsid w:val="000902E1"/>
    <w:rsid w:val="00090F7F"/>
    <w:rsid w:val="0009109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73"/>
    <w:rsid w:val="00094FB2"/>
    <w:rsid w:val="0009522B"/>
    <w:rsid w:val="00095BCD"/>
    <w:rsid w:val="00095C61"/>
    <w:rsid w:val="00096045"/>
    <w:rsid w:val="00096268"/>
    <w:rsid w:val="00096327"/>
    <w:rsid w:val="00096903"/>
    <w:rsid w:val="00096CB2"/>
    <w:rsid w:val="00096D78"/>
    <w:rsid w:val="000971EC"/>
    <w:rsid w:val="000975DE"/>
    <w:rsid w:val="000A04F5"/>
    <w:rsid w:val="000A0903"/>
    <w:rsid w:val="000A0A2C"/>
    <w:rsid w:val="000A0A66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237"/>
    <w:rsid w:val="000A45CE"/>
    <w:rsid w:val="000A46F3"/>
    <w:rsid w:val="000A51CB"/>
    <w:rsid w:val="000A5278"/>
    <w:rsid w:val="000A53A4"/>
    <w:rsid w:val="000A55A7"/>
    <w:rsid w:val="000A5686"/>
    <w:rsid w:val="000A5AAA"/>
    <w:rsid w:val="000A5CF4"/>
    <w:rsid w:val="000A6291"/>
    <w:rsid w:val="000A64B6"/>
    <w:rsid w:val="000A66B6"/>
    <w:rsid w:val="000A66FA"/>
    <w:rsid w:val="000A6818"/>
    <w:rsid w:val="000A6824"/>
    <w:rsid w:val="000A68A7"/>
    <w:rsid w:val="000A72E2"/>
    <w:rsid w:val="000A770B"/>
    <w:rsid w:val="000A7D62"/>
    <w:rsid w:val="000B037E"/>
    <w:rsid w:val="000B077A"/>
    <w:rsid w:val="000B07B9"/>
    <w:rsid w:val="000B0913"/>
    <w:rsid w:val="000B13EE"/>
    <w:rsid w:val="000B1C93"/>
    <w:rsid w:val="000B26B9"/>
    <w:rsid w:val="000B27C3"/>
    <w:rsid w:val="000B287A"/>
    <w:rsid w:val="000B28CF"/>
    <w:rsid w:val="000B2922"/>
    <w:rsid w:val="000B31BB"/>
    <w:rsid w:val="000B3207"/>
    <w:rsid w:val="000B323C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9E"/>
    <w:rsid w:val="000B5ADB"/>
    <w:rsid w:val="000B60F2"/>
    <w:rsid w:val="000B68BB"/>
    <w:rsid w:val="000B6CCF"/>
    <w:rsid w:val="000B6F09"/>
    <w:rsid w:val="000B7104"/>
    <w:rsid w:val="000B7409"/>
    <w:rsid w:val="000B7868"/>
    <w:rsid w:val="000B7BD3"/>
    <w:rsid w:val="000B7F99"/>
    <w:rsid w:val="000C0102"/>
    <w:rsid w:val="000C01DE"/>
    <w:rsid w:val="000C0793"/>
    <w:rsid w:val="000C0B5F"/>
    <w:rsid w:val="000C0DA0"/>
    <w:rsid w:val="000C131A"/>
    <w:rsid w:val="000C1407"/>
    <w:rsid w:val="000C164D"/>
    <w:rsid w:val="000C1BB9"/>
    <w:rsid w:val="000C1D48"/>
    <w:rsid w:val="000C3256"/>
    <w:rsid w:val="000C326F"/>
    <w:rsid w:val="000C3357"/>
    <w:rsid w:val="000C3AF0"/>
    <w:rsid w:val="000C3BE8"/>
    <w:rsid w:val="000C41C0"/>
    <w:rsid w:val="000C4F02"/>
    <w:rsid w:val="000C525E"/>
    <w:rsid w:val="000C5309"/>
    <w:rsid w:val="000C5C05"/>
    <w:rsid w:val="000C629A"/>
    <w:rsid w:val="000C646A"/>
    <w:rsid w:val="000C652B"/>
    <w:rsid w:val="000C6574"/>
    <w:rsid w:val="000C65B7"/>
    <w:rsid w:val="000C68C4"/>
    <w:rsid w:val="000C6A1A"/>
    <w:rsid w:val="000C6ACB"/>
    <w:rsid w:val="000C6BA7"/>
    <w:rsid w:val="000C6BCB"/>
    <w:rsid w:val="000C6DB5"/>
    <w:rsid w:val="000C6F8F"/>
    <w:rsid w:val="000C7074"/>
    <w:rsid w:val="000C7114"/>
    <w:rsid w:val="000C7259"/>
    <w:rsid w:val="000C730E"/>
    <w:rsid w:val="000C7357"/>
    <w:rsid w:val="000C74CA"/>
    <w:rsid w:val="000C7948"/>
    <w:rsid w:val="000C79DD"/>
    <w:rsid w:val="000C7FE1"/>
    <w:rsid w:val="000D00E7"/>
    <w:rsid w:val="000D04F7"/>
    <w:rsid w:val="000D0874"/>
    <w:rsid w:val="000D0BB6"/>
    <w:rsid w:val="000D0F75"/>
    <w:rsid w:val="000D1161"/>
    <w:rsid w:val="000D12CC"/>
    <w:rsid w:val="000D184D"/>
    <w:rsid w:val="000D19CE"/>
    <w:rsid w:val="000D1F2D"/>
    <w:rsid w:val="000D2731"/>
    <w:rsid w:val="000D2771"/>
    <w:rsid w:val="000D2886"/>
    <w:rsid w:val="000D2A33"/>
    <w:rsid w:val="000D2C92"/>
    <w:rsid w:val="000D30FD"/>
    <w:rsid w:val="000D3393"/>
    <w:rsid w:val="000D34B6"/>
    <w:rsid w:val="000D35E9"/>
    <w:rsid w:val="000D3683"/>
    <w:rsid w:val="000D440F"/>
    <w:rsid w:val="000D472A"/>
    <w:rsid w:val="000D4765"/>
    <w:rsid w:val="000D49EA"/>
    <w:rsid w:val="000D4E5F"/>
    <w:rsid w:val="000D51D8"/>
    <w:rsid w:val="000D599F"/>
    <w:rsid w:val="000D62E1"/>
    <w:rsid w:val="000D65B8"/>
    <w:rsid w:val="000D6668"/>
    <w:rsid w:val="000D6723"/>
    <w:rsid w:val="000D70CC"/>
    <w:rsid w:val="000D74D5"/>
    <w:rsid w:val="000D7514"/>
    <w:rsid w:val="000D759A"/>
    <w:rsid w:val="000D76C6"/>
    <w:rsid w:val="000D783D"/>
    <w:rsid w:val="000D79AA"/>
    <w:rsid w:val="000D7A34"/>
    <w:rsid w:val="000D7BBB"/>
    <w:rsid w:val="000D7DBC"/>
    <w:rsid w:val="000E080D"/>
    <w:rsid w:val="000E0867"/>
    <w:rsid w:val="000E0925"/>
    <w:rsid w:val="000E1699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3A9"/>
    <w:rsid w:val="000E4461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053"/>
    <w:rsid w:val="000E653A"/>
    <w:rsid w:val="000E6614"/>
    <w:rsid w:val="000E69E3"/>
    <w:rsid w:val="000E7471"/>
    <w:rsid w:val="000E76BE"/>
    <w:rsid w:val="000E7764"/>
    <w:rsid w:val="000E7C8D"/>
    <w:rsid w:val="000E7E1E"/>
    <w:rsid w:val="000F025C"/>
    <w:rsid w:val="000F049E"/>
    <w:rsid w:val="000F04EE"/>
    <w:rsid w:val="000F07FE"/>
    <w:rsid w:val="000F0B38"/>
    <w:rsid w:val="000F0D61"/>
    <w:rsid w:val="000F0E9B"/>
    <w:rsid w:val="000F11FC"/>
    <w:rsid w:val="000F14A0"/>
    <w:rsid w:val="000F19F5"/>
    <w:rsid w:val="000F1C28"/>
    <w:rsid w:val="000F1DAC"/>
    <w:rsid w:val="000F1E08"/>
    <w:rsid w:val="000F257C"/>
    <w:rsid w:val="000F27EC"/>
    <w:rsid w:val="000F2842"/>
    <w:rsid w:val="000F2976"/>
    <w:rsid w:val="000F2E8F"/>
    <w:rsid w:val="000F2EE8"/>
    <w:rsid w:val="000F3484"/>
    <w:rsid w:val="000F3540"/>
    <w:rsid w:val="000F35F6"/>
    <w:rsid w:val="000F38DD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73"/>
    <w:rsid w:val="000F5FDA"/>
    <w:rsid w:val="000F651F"/>
    <w:rsid w:val="000F65B2"/>
    <w:rsid w:val="000F6646"/>
    <w:rsid w:val="000F6BC4"/>
    <w:rsid w:val="000F6DE3"/>
    <w:rsid w:val="000F703C"/>
    <w:rsid w:val="000F7307"/>
    <w:rsid w:val="000F77DF"/>
    <w:rsid w:val="000F78A2"/>
    <w:rsid w:val="000F7D7A"/>
    <w:rsid w:val="000F7DAD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274"/>
    <w:rsid w:val="00102C2C"/>
    <w:rsid w:val="00103027"/>
    <w:rsid w:val="00103484"/>
    <w:rsid w:val="0010348C"/>
    <w:rsid w:val="001034C0"/>
    <w:rsid w:val="001035B2"/>
    <w:rsid w:val="00103D9A"/>
    <w:rsid w:val="00103DBF"/>
    <w:rsid w:val="00103E54"/>
    <w:rsid w:val="001041F1"/>
    <w:rsid w:val="00104A1B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39"/>
    <w:rsid w:val="001101B5"/>
    <w:rsid w:val="00110463"/>
    <w:rsid w:val="00110480"/>
    <w:rsid w:val="0011076C"/>
    <w:rsid w:val="00110839"/>
    <w:rsid w:val="0011107F"/>
    <w:rsid w:val="001112C7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50B"/>
    <w:rsid w:val="001168DC"/>
    <w:rsid w:val="00116D0B"/>
    <w:rsid w:val="00116D82"/>
    <w:rsid w:val="00116E25"/>
    <w:rsid w:val="0011735D"/>
    <w:rsid w:val="00117783"/>
    <w:rsid w:val="00117A03"/>
    <w:rsid w:val="00117CD4"/>
    <w:rsid w:val="00117E15"/>
    <w:rsid w:val="00117F23"/>
    <w:rsid w:val="00117FD2"/>
    <w:rsid w:val="00120485"/>
    <w:rsid w:val="00120611"/>
    <w:rsid w:val="00120684"/>
    <w:rsid w:val="0012079E"/>
    <w:rsid w:val="00122120"/>
    <w:rsid w:val="00122137"/>
    <w:rsid w:val="00122883"/>
    <w:rsid w:val="00122CA3"/>
    <w:rsid w:val="00122CA7"/>
    <w:rsid w:val="001232E1"/>
    <w:rsid w:val="0012338A"/>
    <w:rsid w:val="0012362B"/>
    <w:rsid w:val="0012375C"/>
    <w:rsid w:val="00123D06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61D"/>
    <w:rsid w:val="0012686A"/>
    <w:rsid w:val="00126BA0"/>
    <w:rsid w:val="001275AB"/>
    <w:rsid w:val="00127827"/>
    <w:rsid w:val="001278B6"/>
    <w:rsid w:val="001278D9"/>
    <w:rsid w:val="00127C54"/>
    <w:rsid w:val="00130089"/>
    <w:rsid w:val="001300C8"/>
    <w:rsid w:val="001301F4"/>
    <w:rsid w:val="00130397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67C"/>
    <w:rsid w:val="00135802"/>
    <w:rsid w:val="00135C38"/>
    <w:rsid w:val="001360C6"/>
    <w:rsid w:val="00136421"/>
    <w:rsid w:val="0013653C"/>
    <w:rsid w:val="0013664B"/>
    <w:rsid w:val="00136864"/>
    <w:rsid w:val="001368E5"/>
    <w:rsid w:val="00136A5B"/>
    <w:rsid w:val="001370A2"/>
    <w:rsid w:val="001378C6"/>
    <w:rsid w:val="00137F1F"/>
    <w:rsid w:val="001402A9"/>
    <w:rsid w:val="001409DC"/>
    <w:rsid w:val="00140B6D"/>
    <w:rsid w:val="00140BD0"/>
    <w:rsid w:val="0014193A"/>
    <w:rsid w:val="00141940"/>
    <w:rsid w:val="0014194A"/>
    <w:rsid w:val="00141BB5"/>
    <w:rsid w:val="00141D02"/>
    <w:rsid w:val="00141E6E"/>
    <w:rsid w:val="00141FEE"/>
    <w:rsid w:val="00142943"/>
    <w:rsid w:val="00142B22"/>
    <w:rsid w:val="00142B65"/>
    <w:rsid w:val="00142C2E"/>
    <w:rsid w:val="00143515"/>
    <w:rsid w:val="00143A91"/>
    <w:rsid w:val="00143F5B"/>
    <w:rsid w:val="00143F5F"/>
    <w:rsid w:val="00144346"/>
    <w:rsid w:val="001444EA"/>
    <w:rsid w:val="001446AF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968"/>
    <w:rsid w:val="00147A3A"/>
    <w:rsid w:val="00150452"/>
    <w:rsid w:val="001508DA"/>
    <w:rsid w:val="00150AEB"/>
    <w:rsid w:val="00150CA7"/>
    <w:rsid w:val="00150CC8"/>
    <w:rsid w:val="00150FE9"/>
    <w:rsid w:val="001513DA"/>
    <w:rsid w:val="001518F4"/>
    <w:rsid w:val="00151945"/>
    <w:rsid w:val="00151BAC"/>
    <w:rsid w:val="00152120"/>
    <w:rsid w:val="001524AE"/>
    <w:rsid w:val="00152798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76C"/>
    <w:rsid w:val="00155D09"/>
    <w:rsid w:val="00155E69"/>
    <w:rsid w:val="00155EEE"/>
    <w:rsid w:val="001561A8"/>
    <w:rsid w:val="001567B1"/>
    <w:rsid w:val="001569DA"/>
    <w:rsid w:val="00156CA0"/>
    <w:rsid w:val="00157029"/>
    <w:rsid w:val="0015704A"/>
    <w:rsid w:val="001571D1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0DAA"/>
    <w:rsid w:val="0016120F"/>
    <w:rsid w:val="0016123E"/>
    <w:rsid w:val="001614C3"/>
    <w:rsid w:val="00161555"/>
    <w:rsid w:val="00161915"/>
    <w:rsid w:val="00161B80"/>
    <w:rsid w:val="00161C83"/>
    <w:rsid w:val="00161FF9"/>
    <w:rsid w:val="0016294E"/>
    <w:rsid w:val="00162A24"/>
    <w:rsid w:val="00162DC6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61D"/>
    <w:rsid w:val="0016481E"/>
    <w:rsid w:val="00164970"/>
    <w:rsid w:val="001649C1"/>
    <w:rsid w:val="001649CE"/>
    <w:rsid w:val="00164A16"/>
    <w:rsid w:val="00164D4F"/>
    <w:rsid w:val="00164E35"/>
    <w:rsid w:val="00165174"/>
    <w:rsid w:val="001653A7"/>
    <w:rsid w:val="00165DF7"/>
    <w:rsid w:val="0016605C"/>
    <w:rsid w:val="00166611"/>
    <w:rsid w:val="00166985"/>
    <w:rsid w:val="00166A34"/>
    <w:rsid w:val="00167EFE"/>
    <w:rsid w:val="001702F6"/>
    <w:rsid w:val="00170338"/>
    <w:rsid w:val="00170630"/>
    <w:rsid w:val="00170B07"/>
    <w:rsid w:val="00170D73"/>
    <w:rsid w:val="00170EF2"/>
    <w:rsid w:val="0017121A"/>
    <w:rsid w:val="001712F0"/>
    <w:rsid w:val="001717B8"/>
    <w:rsid w:val="0017191E"/>
    <w:rsid w:val="00171E94"/>
    <w:rsid w:val="001721CB"/>
    <w:rsid w:val="001726AA"/>
    <w:rsid w:val="001732E1"/>
    <w:rsid w:val="00173906"/>
    <w:rsid w:val="001739E4"/>
    <w:rsid w:val="00173C6E"/>
    <w:rsid w:val="00173D2A"/>
    <w:rsid w:val="001740EE"/>
    <w:rsid w:val="00174484"/>
    <w:rsid w:val="001744D8"/>
    <w:rsid w:val="00174632"/>
    <w:rsid w:val="001747D7"/>
    <w:rsid w:val="001747DF"/>
    <w:rsid w:val="00174A18"/>
    <w:rsid w:val="00174B21"/>
    <w:rsid w:val="0017553D"/>
    <w:rsid w:val="00175915"/>
    <w:rsid w:val="00175992"/>
    <w:rsid w:val="00175EC4"/>
    <w:rsid w:val="00175FCC"/>
    <w:rsid w:val="00176129"/>
    <w:rsid w:val="0017636E"/>
    <w:rsid w:val="00176494"/>
    <w:rsid w:val="001764AD"/>
    <w:rsid w:val="001765A7"/>
    <w:rsid w:val="0017669A"/>
    <w:rsid w:val="00176A9B"/>
    <w:rsid w:val="00176FC6"/>
    <w:rsid w:val="0017755F"/>
    <w:rsid w:val="00177925"/>
    <w:rsid w:val="00177AB9"/>
    <w:rsid w:val="00177C10"/>
    <w:rsid w:val="00177C3D"/>
    <w:rsid w:val="001802EE"/>
    <w:rsid w:val="00180369"/>
    <w:rsid w:val="00180381"/>
    <w:rsid w:val="001804E8"/>
    <w:rsid w:val="00180B9D"/>
    <w:rsid w:val="00180D97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EA0"/>
    <w:rsid w:val="00182F88"/>
    <w:rsid w:val="001834D2"/>
    <w:rsid w:val="00183739"/>
    <w:rsid w:val="001839F4"/>
    <w:rsid w:val="00183A2B"/>
    <w:rsid w:val="00183B08"/>
    <w:rsid w:val="00184ADC"/>
    <w:rsid w:val="00184C5B"/>
    <w:rsid w:val="00184DD0"/>
    <w:rsid w:val="00185348"/>
    <w:rsid w:val="00185664"/>
    <w:rsid w:val="001856CF"/>
    <w:rsid w:val="001858CD"/>
    <w:rsid w:val="00185C3D"/>
    <w:rsid w:val="00185CCC"/>
    <w:rsid w:val="00185EEF"/>
    <w:rsid w:val="00186453"/>
    <w:rsid w:val="001867A2"/>
    <w:rsid w:val="00186AFE"/>
    <w:rsid w:val="00186D78"/>
    <w:rsid w:val="00186DE2"/>
    <w:rsid w:val="00187273"/>
    <w:rsid w:val="001875BF"/>
    <w:rsid w:val="001876E9"/>
    <w:rsid w:val="00187842"/>
    <w:rsid w:val="00187DB3"/>
    <w:rsid w:val="001902CF"/>
    <w:rsid w:val="00190852"/>
    <w:rsid w:val="001909D9"/>
    <w:rsid w:val="00190D61"/>
    <w:rsid w:val="00191028"/>
    <w:rsid w:val="001911A6"/>
    <w:rsid w:val="0019122E"/>
    <w:rsid w:val="001919F7"/>
    <w:rsid w:val="00191D93"/>
    <w:rsid w:val="0019232A"/>
    <w:rsid w:val="001923A0"/>
    <w:rsid w:val="001923FD"/>
    <w:rsid w:val="001925F2"/>
    <w:rsid w:val="001928BD"/>
    <w:rsid w:val="0019364F"/>
    <w:rsid w:val="00193E7F"/>
    <w:rsid w:val="00193EF9"/>
    <w:rsid w:val="0019408B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BC9"/>
    <w:rsid w:val="00195E6A"/>
    <w:rsid w:val="00195F8C"/>
    <w:rsid w:val="0019611D"/>
    <w:rsid w:val="00196601"/>
    <w:rsid w:val="0019704E"/>
    <w:rsid w:val="0019721F"/>
    <w:rsid w:val="001975EC"/>
    <w:rsid w:val="0019765D"/>
    <w:rsid w:val="001977DC"/>
    <w:rsid w:val="001978F3"/>
    <w:rsid w:val="00197DB4"/>
    <w:rsid w:val="00197E90"/>
    <w:rsid w:val="001A025B"/>
    <w:rsid w:val="001A03B1"/>
    <w:rsid w:val="001A0897"/>
    <w:rsid w:val="001A08F8"/>
    <w:rsid w:val="001A0A8A"/>
    <w:rsid w:val="001A0DA1"/>
    <w:rsid w:val="001A0FD5"/>
    <w:rsid w:val="001A1739"/>
    <w:rsid w:val="001A1781"/>
    <w:rsid w:val="001A19AA"/>
    <w:rsid w:val="001A1A34"/>
    <w:rsid w:val="001A1BC2"/>
    <w:rsid w:val="001A25CA"/>
    <w:rsid w:val="001A27F8"/>
    <w:rsid w:val="001A2897"/>
    <w:rsid w:val="001A28BB"/>
    <w:rsid w:val="001A2950"/>
    <w:rsid w:val="001A296A"/>
    <w:rsid w:val="001A2B63"/>
    <w:rsid w:val="001A2D39"/>
    <w:rsid w:val="001A31D4"/>
    <w:rsid w:val="001A3451"/>
    <w:rsid w:val="001A3499"/>
    <w:rsid w:val="001A3E5B"/>
    <w:rsid w:val="001A4189"/>
    <w:rsid w:val="001A41BB"/>
    <w:rsid w:val="001A46F2"/>
    <w:rsid w:val="001A4A5E"/>
    <w:rsid w:val="001A4A8F"/>
    <w:rsid w:val="001A4ADF"/>
    <w:rsid w:val="001A4B94"/>
    <w:rsid w:val="001A4FB8"/>
    <w:rsid w:val="001A5273"/>
    <w:rsid w:val="001A52F3"/>
    <w:rsid w:val="001A597A"/>
    <w:rsid w:val="001A5ACB"/>
    <w:rsid w:val="001A642F"/>
    <w:rsid w:val="001A6602"/>
    <w:rsid w:val="001A66B8"/>
    <w:rsid w:val="001A66BA"/>
    <w:rsid w:val="001A691B"/>
    <w:rsid w:val="001A6A79"/>
    <w:rsid w:val="001A73B6"/>
    <w:rsid w:val="001A7FD3"/>
    <w:rsid w:val="001B02B3"/>
    <w:rsid w:val="001B03A6"/>
    <w:rsid w:val="001B0493"/>
    <w:rsid w:val="001B0E59"/>
    <w:rsid w:val="001B12EE"/>
    <w:rsid w:val="001B14AD"/>
    <w:rsid w:val="001B186A"/>
    <w:rsid w:val="001B1BF5"/>
    <w:rsid w:val="001B1C43"/>
    <w:rsid w:val="001B2175"/>
    <w:rsid w:val="001B2276"/>
    <w:rsid w:val="001B25F6"/>
    <w:rsid w:val="001B26AE"/>
    <w:rsid w:val="001B29DC"/>
    <w:rsid w:val="001B2D5E"/>
    <w:rsid w:val="001B3424"/>
    <w:rsid w:val="001B3818"/>
    <w:rsid w:val="001B38ED"/>
    <w:rsid w:val="001B3A44"/>
    <w:rsid w:val="001B4473"/>
    <w:rsid w:val="001B455A"/>
    <w:rsid w:val="001B4843"/>
    <w:rsid w:val="001B49B9"/>
    <w:rsid w:val="001B4B16"/>
    <w:rsid w:val="001B4DD5"/>
    <w:rsid w:val="001B4E11"/>
    <w:rsid w:val="001B4F34"/>
    <w:rsid w:val="001B50D9"/>
    <w:rsid w:val="001B50E7"/>
    <w:rsid w:val="001B51DE"/>
    <w:rsid w:val="001B52F0"/>
    <w:rsid w:val="001B5778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DAF"/>
    <w:rsid w:val="001B6F72"/>
    <w:rsid w:val="001B709A"/>
    <w:rsid w:val="001B74F1"/>
    <w:rsid w:val="001B7542"/>
    <w:rsid w:val="001B7629"/>
    <w:rsid w:val="001B7BA2"/>
    <w:rsid w:val="001B7C23"/>
    <w:rsid w:val="001B7E68"/>
    <w:rsid w:val="001C085E"/>
    <w:rsid w:val="001C0863"/>
    <w:rsid w:val="001C08E6"/>
    <w:rsid w:val="001C0BB2"/>
    <w:rsid w:val="001C158A"/>
    <w:rsid w:val="001C1B67"/>
    <w:rsid w:val="001C2085"/>
    <w:rsid w:val="001C2A5B"/>
    <w:rsid w:val="001C2D1C"/>
    <w:rsid w:val="001C2E1C"/>
    <w:rsid w:val="001C2E90"/>
    <w:rsid w:val="001C32C7"/>
    <w:rsid w:val="001C41DE"/>
    <w:rsid w:val="001C4511"/>
    <w:rsid w:val="001C4595"/>
    <w:rsid w:val="001C479F"/>
    <w:rsid w:val="001C4ACC"/>
    <w:rsid w:val="001C537E"/>
    <w:rsid w:val="001C555C"/>
    <w:rsid w:val="001C556A"/>
    <w:rsid w:val="001C5734"/>
    <w:rsid w:val="001C5BA8"/>
    <w:rsid w:val="001C5BA9"/>
    <w:rsid w:val="001C644E"/>
    <w:rsid w:val="001C64F8"/>
    <w:rsid w:val="001C6549"/>
    <w:rsid w:val="001C6759"/>
    <w:rsid w:val="001C6B32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AD2"/>
    <w:rsid w:val="001C7EE5"/>
    <w:rsid w:val="001D00E4"/>
    <w:rsid w:val="001D0223"/>
    <w:rsid w:val="001D0338"/>
    <w:rsid w:val="001D076F"/>
    <w:rsid w:val="001D0775"/>
    <w:rsid w:val="001D09E7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93E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932"/>
    <w:rsid w:val="001D6D3F"/>
    <w:rsid w:val="001D6E08"/>
    <w:rsid w:val="001D707F"/>
    <w:rsid w:val="001D737A"/>
    <w:rsid w:val="001D76B1"/>
    <w:rsid w:val="001D77FA"/>
    <w:rsid w:val="001E000A"/>
    <w:rsid w:val="001E0074"/>
    <w:rsid w:val="001E028F"/>
    <w:rsid w:val="001E03D4"/>
    <w:rsid w:val="001E05F6"/>
    <w:rsid w:val="001E080B"/>
    <w:rsid w:val="001E09EA"/>
    <w:rsid w:val="001E0AB7"/>
    <w:rsid w:val="001E0F4F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1E1"/>
    <w:rsid w:val="001E3364"/>
    <w:rsid w:val="001E3D77"/>
    <w:rsid w:val="001E3F3D"/>
    <w:rsid w:val="001E3F3F"/>
    <w:rsid w:val="001E40B0"/>
    <w:rsid w:val="001E443B"/>
    <w:rsid w:val="001E5244"/>
    <w:rsid w:val="001E527C"/>
    <w:rsid w:val="001E5470"/>
    <w:rsid w:val="001E58A5"/>
    <w:rsid w:val="001E594F"/>
    <w:rsid w:val="001E599A"/>
    <w:rsid w:val="001E59A0"/>
    <w:rsid w:val="001E5EAB"/>
    <w:rsid w:val="001E600B"/>
    <w:rsid w:val="001E604F"/>
    <w:rsid w:val="001E6138"/>
    <w:rsid w:val="001E622A"/>
    <w:rsid w:val="001E622D"/>
    <w:rsid w:val="001E6291"/>
    <w:rsid w:val="001E62DC"/>
    <w:rsid w:val="001E6893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DFC"/>
    <w:rsid w:val="001F0FF3"/>
    <w:rsid w:val="001F1125"/>
    <w:rsid w:val="001F16D0"/>
    <w:rsid w:val="001F1ABB"/>
    <w:rsid w:val="001F2131"/>
    <w:rsid w:val="001F2364"/>
    <w:rsid w:val="001F241A"/>
    <w:rsid w:val="001F25C3"/>
    <w:rsid w:val="001F2655"/>
    <w:rsid w:val="001F2E9D"/>
    <w:rsid w:val="001F2FCF"/>
    <w:rsid w:val="001F31DC"/>
    <w:rsid w:val="001F3357"/>
    <w:rsid w:val="001F33CF"/>
    <w:rsid w:val="001F39CC"/>
    <w:rsid w:val="001F3A4D"/>
    <w:rsid w:val="001F3CF2"/>
    <w:rsid w:val="001F45F2"/>
    <w:rsid w:val="001F4D4F"/>
    <w:rsid w:val="001F5227"/>
    <w:rsid w:val="001F556F"/>
    <w:rsid w:val="001F58C9"/>
    <w:rsid w:val="001F5CE0"/>
    <w:rsid w:val="001F5CF9"/>
    <w:rsid w:val="001F5FF1"/>
    <w:rsid w:val="001F6080"/>
    <w:rsid w:val="001F691A"/>
    <w:rsid w:val="001F6A7C"/>
    <w:rsid w:val="001F6AFD"/>
    <w:rsid w:val="001F6CBD"/>
    <w:rsid w:val="001F6FEB"/>
    <w:rsid w:val="001F7078"/>
    <w:rsid w:val="001F77FC"/>
    <w:rsid w:val="001F7868"/>
    <w:rsid w:val="001F78E4"/>
    <w:rsid w:val="001F7EEF"/>
    <w:rsid w:val="002004F5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A9B"/>
    <w:rsid w:val="00202DD2"/>
    <w:rsid w:val="00203112"/>
    <w:rsid w:val="00203279"/>
    <w:rsid w:val="002038D6"/>
    <w:rsid w:val="00203A2E"/>
    <w:rsid w:val="002043B1"/>
    <w:rsid w:val="00204547"/>
    <w:rsid w:val="00204C2D"/>
    <w:rsid w:val="00205104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3E"/>
    <w:rsid w:val="00210079"/>
    <w:rsid w:val="0021043A"/>
    <w:rsid w:val="00210A1C"/>
    <w:rsid w:val="00210AA6"/>
    <w:rsid w:val="00210B2B"/>
    <w:rsid w:val="00210C78"/>
    <w:rsid w:val="0021155F"/>
    <w:rsid w:val="00211FBA"/>
    <w:rsid w:val="00211FE3"/>
    <w:rsid w:val="00212190"/>
    <w:rsid w:val="0021272B"/>
    <w:rsid w:val="00212A59"/>
    <w:rsid w:val="00212A8A"/>
    <w:rsid w:val="002131B2"/>
    <w:rsid w:val="002137CA"/>
    <w:rsid w:val="002138C4"/>
    <w:rsid w:val="002139FD"/>
    <w:rsid w:val="00214134"/>
    <w:rsid w:val="00214281"/>
    <w:rsid w:val="00214363"/>
    <w:rsid w:val="0021464A"/>
    <w:rsid w:val="0021478E"/>
    <w:rsid w:val="00214CFB"/>
    <w:rsid w:val="00214EAE"/>
    <w:rsid w:val="00214FA7"/>
    <w:rsid w:val="0021588B"/>
    <w:rsid w:val="00215BB6"/>
    <w:rsid w:val="00215C20"/>
    <w:rsid w:val="00215C35"/>
    <w:rsid w:val="00215CF2"/>
    <w:rsid w:val="00215EE6"/>
    <w:rsid w:val="00215F22"/>
    <w:rsid w:val="00215FD3"/>
    <w:rsid w:val="002165F8"/>
    <w:rsid w:val="00216908"/>
    <w:rsid w:val="00216994"/>
    <w:rsid w:val="00217764"/>
    <w:rsid w:val="00217BD2"/>
    <w:rsid w:val="00217C1D"/>
    <w:rsid w:val="00217E1D"/>
    <w:rsid w:val="0022030D"/>
    <w:rsid w:val="002208F2"/>
    <w:rsid w:val="00220C7D"/>
    <w:rsid w:val="00220D5F"/>
    <w:rsid w:val="00220F39"/>
    <w:rsid w:val="002211F7"/>
    <w:rsid w:val="00221865"/>
    <w:rsid w:val="0022190E"/>
    <w:rsid w:val="00221A7E"/>
    <w:rsid w:val="00221F6D"/>
    <w:rsid w:val="00222395"/>
    <w:rsid w:val="0022243A"/>
    <w:rsid w:val="002225D0"/>
    <w:rsid w:val="002229C7"/>
    <w:rsid w:val="00222B98"/>
    <w:rsid w:val="00222CE2"/>
    <w:rsid w:val="00223CA2"/>
    <w:rsid w:val="00223E67"/>
    <w:rsid w:val="002244D5"/>
    <w:rsid w:val="00224981"/>
    <w:rsid w:val="002252CC"/>
    <w:rsid w:val="0022534E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7A7"/>
    <w:rsid w:val="0022786B"/>
    <w:rsid w:val="00227E5C"/>
    <w:rsid w:val="00227E7F"/>
    <w:rsid w:val="0023064B"/>
    <w:rsid w:val="00230AD9"/>
    <w:rsid w:val="00230DE7"/>
    <w:rsid w:val="00230DF3"/>
    <w:rsid w:val="00230FF0"/>
    <w:rsid w:val="002311F8"/>
    <w:rsid w:val="00231354"/>
    <w:rsid w:val="00231471"/>
    <w:rsid w:val="002315F2"/>
    <w:rsid w:val="0023176D"/>
    <w:rsid w:val="0023283F"/>
    <w:rsid w:val="00232975"/>
    <w:rsid w:val="00232B3F"/>
    <w:rsid w:val="00232B97"/>
    <w:rsid w:val="00232F64"/>
    <w:rsid w:val="00232FD6"/>
    <w:rsid w:val="002332A1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5C77"/>
    <w:rsid w:val="00235DB5"/>
    <w:rsid w:val="00235F2E"/>
    <w:rsid w:val="002366FD"/>
    <w:rsid w:val="00236749"/>
    <w:rsid w:val="00236964"/>
    <w:rsid w:val="00236AF1"/>
    <w:rsid w:val="00236D33"/>
    <w:rsid w:val="00236D7F"/>
    <w:rsid w:val="002370ED"/>
    <w:rsid w:val="002372F9"/>
    <w:rsid w:val="0023748E"/>
    <w:rsid w:val="0023750B"/>
    <w:rsid w:val="00237B47"/>
    <w:rsid w:val="00237BF1"/>
    <w:rsid w:val="00237DFD"/>
    <w:rsid w:val="002401ED"/>
    <w:rsid w:val="002406B3"/>
    <w:rsid w:val="002408E7"/>
    <w:rsid w:val="00240955"/>
    <w:rsid w:val="00240BC6"/>
    <w:rsid w:val="00240E2F"/>
    <w:rsid w:val="00240F6C"/>
    <w:rsid w:val="00241167"/>
    <w:rsid w:val="002411D2"/>
    <w:rsid w:val="00241327"/>
    <w:rsid w:val="00241368"/>
    <w:rsid w:val="0024194B"/>
    <w:rsid w:val="00241A22"/>
    <w:rsid w:val="00241D7A"/>
    <w:rsid w:val="00241E95"/>
    <w:rsid w:val="00242343"/>
    <w:rsid w:val="002425D0"/>
    <w:rsid w:val="002425D7"/>
    <w:rsid w:val="0024264A"/>
    <w:rsid w:val="00242766"/>
    <w:rsid w:val="00242891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C13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477C5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70"/>
    <w:rsid w:val="00251CA0"/>
    <w:rsid w:val="00251CC8"/>
    <w:rsid w:val="002526FF"/>
    <w:rsid w:val="002527F5"/>
    <w:rsid w:val="00252A3E"/>
    <w:rsid w:val="00252AF8"/>
    <w:rsid w:val="00253023"/>
    <w:rsid w:val="002530B2"/>
    <w:rsid w:val="00253C3B"/>
    <w:rsid w:val="00253E86"/>
    <w:rsid w:val="00253EBB"/>
    <w:rsid w:val="00254803"/>
    <w:rsid w:val="00254F8A"/>
    <w:rsid w:val="0025516B"/>
    <w:rsid w:val="0025520F"/>
    <w:rsid w:val="00255363"/>
    <w:rsid w:val="00255EF3"/>
    <w:rsid w:val="00255F8D"/>
    <w:rsid w:val="00256025"/>
    <w:rsid w:val="002561F7"/>
    <w:rsid w:val="002564E9"/>
    <w:rsid w:val="00256C80"/>
    <w:rsid w:val="00256EA6"/>
    <w:rsid w:val="00257142"/>
    <w:rsid w:val="00257169"/>
    <w:rsid w:val="002571A5"/>
    <w:rsid w:val="002573BB"/>
    <w:rsid w:val="0025743B"/>
    <w:rsid w:val="00257534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60E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5BD4"/>
    <w:rsid w:val="00265E55"/>
    <w:rsid w:val="002661EA"/>
    <w:rsid w:val="0026641F"/>
    <w:rsid w:val="0026685F"/>
    <w:rsid w:val="00266B52"/>
    <w:rsid w:val="00266C4E"/>
    <w:rsid w:val="00266E05"/>
    <w:rsid w:val="00266F86"/>
    <w:rsid w:val="002677DB"/>
    <w:rsid w:val="00267908"/>
    <w:rsid w:val="00267BB6"/>
    <w:rsid w:val="00267CD2"/>
    <w:rsid w:val="0027002B"/>
    <w:rsid w:val="002701BE"/>
    <w:rsid w:val="002701DC"/>
    <w:rsid w:val="00270612"/>
    <w:rsid w:val="002707F8"/>
    <w:rsid w:val="00270CC0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2BCE"/>
    <w:rsid w:val="00272BCF"/>
    <w:rsid w:val="0027308C"/>
    <w:rsid w:val="002731F6"/>
    <w:rsid w:val="0027399F"/>
    <w:rsid w:val="00274167"/>
    <w:rsid w:val="0027419A"/>
    <w:rsid w:val="002741F2"/>
    <w:rsid w:val="002747B0"/>
    <w:rsid w:val="002753C0"/>
    <w:rsid w:val="00275701"/>
    <w:rsid w:val="00275BF9"/>
    <w:rsid w:val="00275C40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2DE"/>
    <w:rsid w:val="002815B6"/>
    <w:rsid w:val="00281644"/>
    <w:rsid w:val="00281741"/>
    <w:rsid w:val="00281B99"/>
    <w:rsid w:val="00281DC1"/>
    <w:rsid w:val="0028294F"/>
    <w:rsid w:val="0028298B"/>
    <w:rsid w:val="0028299B"/>
    <w:rsid w:val="00282FA6"/>
    <w:rsid w:val="00283079"/>
    <w:rsid w:val="002838D9"/>
    <w:rsid w:val="0028393D"/>
    <w:rsid w:val="00283C06"/>
    <w:rsid w:val="00283E9F"/>
    <w:rsid w:val="0028437E"/>
    <w:rsid w:val="002848FA"/>
    <w:rsid w:val="0028496C"/>
    <w:rsid w:val="002849E7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B5D"/>
    <w:rsid w:val="00286F09"/>
    <w:rsid w:val="00287968"/>
    <w:rsid w:val="00287E87"/>
    <w:rsid w:val="00287EA2"/>
    <w:rsid w:val="00290031"/>
    <w:rsid w:val="00290527"/>
    <w:rsid w:val="0029059A"/>
    <w:rsid w:val="002905CE"/>
    <w:rsid w:val="00290E93"/>
    <w:rsid w:val="00290EB1"/>
    <w:rsid w:val="00291323"/>
    <w:rsid w:val="0029161C"/>
    <w:rsid w:val="00291620"/>
    <w:rsid w:val="00291DA7"/>
    <w:rsid w:val="00292042"/>
    <w:rsid w:val="002922CF"/>
    <w:rsid w:val="002926F1"/>
    <w:rsid w:val="0029287A"/>
    <w:rsid w:val="00292C23"/>
    <w:rsid w:val="00293488"/>
    <w:rsid w:val="002934F0"/>
    <w:rsid w:val="00293C25"/>
    <w:rsid w:val="00293EDC"/>
    <w:rsid w:val="002940EC"/>
    <w:rsid w:val="00294101"/>
    <w:rsid w:val="0029438C"/>
    <w:rsid w:val="002944E9"/>
    <w:rsid w:val="002947BF"/>
    <w:rsid w:val="002948D7"/>
    <w:rsid w:val="00294A28"/>
    <w:rsid w:val="00294EB0"/>
    <w:rsid w:val="00294EE8"/>
    <w:rsid w:val="002953ED"/>
    <w:rsid w:val="002954AD"/>
    <w:rsid w:val="00295625"/>
    <w:rsid w:val="00295689"/>
    <w:rsid w:val="002958E4"/>
    <w:rsid w:val="002959D6"/>
    <w:rsid w:val="00295A97"/>
    <w:rsid w:val="002968E4"/>
    <w:rsid w:val="00296B67"/>
    <w:rsid w:val="00296D23"/>
    <w:rsid w:val="00296E99"/>
    <w:rsid w:val="00297025"/>
    <w:rsid w:val="002979B8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3F"/>
    <w:rsid w:val="002A3A8F"/>
    <w:rsid w:val="002A3B9F"/>
    <w:rsid w:val="002A3D37"/>
    <w:rsid w:val="002A435C"/>
    <w:rsid w:val="002A4465"/>
    <w:rsid w:val="002A44B8"/>
    <w:rsid w:val="002A49BB"/>
    <w:rsid w:val="002A49D3"/>
    <w:rsid w:val="002A4C23"/>
    <w:rsid w:val="002A4E4A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A6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109"/>
    <w:rsid w:val="002B12C7"/>
    <w:rsid w:val="002B14C9"/>
    <w:rsid w:val="002B17BF"/>
    <w:rsid w:val="002B1ADB"/>
    <w:rsid w:val="002B1D0F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751"/>
    <w:rsid w:val="002B4EF8"/>
    <w:rsid w:val="002B5697"/>
    <w:rsid w:val="002B56F3"/>
    <w:rsid w:val="002B571C"/>
    <w:rsid w:val="002B5BD0"/>
    <w:rsid w:val="002B5BD3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167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0BD"/>
    <w:rsid w:val="002C318F"/>
    <w:rsid w:val="002C32F3"/>
    <w:rsid w:val="002C347B"/>
    <w:rsid w:val="002C3615"/>
    <w:rsid w:val="002C3A51"/>
    <w:rsid w:val="002C3B59"/>
    <w:rsid w:val="002C41B8"/>
    <w:rsid w:val="002C42E8"/>
    <w:rsid w:val="002C42F9"/>
    <w:rsid w:val="002C4974"/>
    <w:rsid w:val="002C4AF5"/>
    <w:rsid w:val="002C4B85"/>
    <w:rsid w:val="002C4C8F"/>
    <w:rsid w:val="002C4D8A"/>
    <w:rsid w:val="002C52A0"/>
    <w:rsid w:val="002C5396"/>
    <w:rsid w:val="002C587F"/>
    <w:rsid w:val="002C5BFE"/>
    <w:rsid w:val="002C5E23"/>
    <w:rsid w:val="002C5F52"/>
    <w:rsid w:val="002C5F73"/>
    <w:rsid w:val="002C629C"/>
    <w:rsid w:val="002C6475"/>
    <w:rsid w:val="002C674E"/>
    <w:rsid w:val="002C681C"/>
    <w:rsid w:val="002C6903"/>
    <w:rsid w:val="002C692F"/>
    <w:rsid w:val="002C6B18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1AF5"/>
    <w:rsid w:val="002D2126"/>
    <w:rsid w:val="002D23F0"/>
    <w:rsid w:val="002D24DC"/>
    <w:rsid w:val="002D2537"/>
    <w:rsid w:val="002D26A1"/>
    <w:rsid w:val="002D27F0"/>
    <w:rsid w:val="002D290F"/>
    <w:rsid w:val="002D2936"/>
    <w:rsid w:val="002D298D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4F0"/>
    <w:rsid w:val="002D550B"/>
    <w:rsid w:val="002D553B"/>
    <w:rsid w:val="002D5636"/>
    <w:rsid w:val="002D56DC"/>
    <w:rsid w:val="002D5865"/>
    <w:rsid w:val="002D5C7A"/>
    <w:rsid w:val="002D5CB0"/>
    <w:rsid w:val="002D5CC2"/>
    <w:rsid w:val="002D5FA8"/>
    <w:rsid w:val="002D615B"/>
    <w:rsid w:val="002D64BF"/>
    <w:rsid w:val="002D69F0"/>
    <w:rsid w:val="002D6EDF"/>
    <w:rsid w:val="002D7000"/>
    <w:rsid w:val="002D785F"/>
    <w:rsid w:val="002E026C"/>
    <w:rsid w:val="002E028B"/>
    <w:rsid w:val="002E0412"/>
    <w:rsid w:val="002E054C"/>
    <w:rsid w:val="002E0703"/>
    <w:rsid w:val="002E083E"/>
    <w:rsid w:val="002E0B84"/>
    <w:rsid w:val="002E0CAB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4D6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3D"/>
    <w:rsid w:val="002E70CD"/>
    <w:rsid w:val="002E753F"/>
    <w:rsid w:val="002E79FB"/>
    <w:rsid w:val="002F0070"/>
    <w:rsid w:val="002F042D"/>
    <w:rsid w:val="002F0A4D"/>
    <w:rsid w:val="002F0BE1"/>
    <w:rsid w:val="002F0D5C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639"/>
    <w:rsid w:val="002F37E2"/>
    <w:rsid w:val="002F39FE"/>
    <w:rsid w:val="002F3AA3"/>
    <w:rsid w:val="002F3F93"/>
    <w:rsid w:val="002F4145"/>
    <w:rsid w:val="002F438E"/>
    <w:rsid w:val="002F4C5D"/>
    <w:rsid w:val="002F4D4B"/>
    <w:rsid w:val="002F5194"/>
    <w:rsid w:val="002F5291"/>
    <w:rsid w:val="002F54A9"/>
    <w:rsid w:val="002F54B6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2F7D36"/>
    <w:rsid w:val="003000DE"/>
    <w:rsid w:val="00300554"/>
    <w:rsid w:val="003005F0"/>
    <w:rsid w:val="00300B72"/>
    <w:rsid w:val="00300CEB"/>
    <w:rsid w:val="00300D7B"/>
    <w:rsid w:val="00300FA7"/>
    <w:rsid w:val="00301647"/>
    <w:rsid w:val="003018C4"/>
    <w:rsid w:val="00301C83"/>
    <w:rsid w:val="00301CD4"/>
    <w:rsid w:val="003020E9"/>
    <w:rsid w:val="00302227"/>
    <w:rsid w:val="00302282"/>
    <w:rsid w:val="003024BA"/>
    <w:rsid w:val="00302821"/>
    <w:rsid w:val="00302E7D"/>
    <w:rsid w:val="0030321A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6152"/>
    <w:rsid w:val="003064E9"/>
    <w:rsid w:val="00306613"/>
    <w:rsid w:val="00306AA5"/>
    <w:rsid w:val="00306EF7"/>
    <w:rsid w:val="00306FB3"/>
    <w:rsid w:val="0030723E"/>
    <w:rsid w:val="00307294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0F28"/>
    <w:rsid w:val="0031137E"/>
    <w:rsid w:val="00311B4F"/>
    <w:rsid w:val="00311C32"/>
    <w:rsid w:val="00311D87"/>
    <w:rsid w:val="00311FBA"/>
    <w:rsid w:val="00312044"/>
    <w:rsid w:val="0031229A"/>
    <w:rsid w:val="00312501"/>
    <w:rsid w:val="003125BA"/>
    <w:rsid w:val="00312608"/>
    <w:rsid w:val="003126E1"/>
    <w:rsid w:val="00312E5D"/>
    <w:rsid w:val="00313B3B"/>
    <w:rsid w:val="00313CFA"/>
    <w:rsid w:val="00313E80"/>
    <w:rsid w:val="00313F5E"/>
    <w:rsid w:val="00314046"/>
    <w:rsid w:val="0031456A"/>
    <w:rsid w:val="0031457C"/>
    <w:rsid w:val="00314793"/>
    <w:rsid w:val="003149AD"/>
    <w:rsid w:val="00315B77"/>
    <w:rsid w:val="00315C8A"/>
    <w:rsid w:val="00315D60"/>
    <w:rsid w:val="0031607F"/>
    <w:rsid w:val="00316098"/>
    <w:rsid w:val="003164A8"/>
    <w:rsid w:val="00316B2A"/>
    <w:rsid w:val="00317547"/>
    <w:rsid w:val="0031771F"/>
    <w:rsid w:val="00317D17"/>
    <w:rsid w:val="00317FF3"/>
    <w:rsid w:val="0032001E"/>
    <w:rsid w:val="0032023C"/>
    <w:rsid w:val="0032041F"/>
    <w:rsid w:val="003205C4"/>
    <w:rsid w:val="003207F0"/>
    <w:rsid w:val="00320CBA"/>
    <w:rsid w:val="00320F2F"/>
    <w:rsid w:val="00321258"/>
    <w:rsid w:val="00321D9E"/>
    <w:rsid w:val="00321FB1"/>
    <w:rsid w:val="00321FF7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2FB"/>
    <w:rsid w:val="0032669C"/>
    <w:rsid w:val="00326976"/>
    <w:rsid w:val="0032708D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64C"/>
    <w:rsid w:val="003326D6"/>
    <w:rsid w:val="00332784"/>
    <w:rsid w:val="003327EB"/>
    <w:rsid w:val="00332859"/>
    <w:rsid w:val="00332AC9"/>
    <w:rsid w:val="00332C2D"/>
    <w:rsid w:val="00332F33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5F2A"/>
    <w:rsid w:val="00336235"/>
    <w:rsid w:val="0033664A"/>
    <w:rsid w:val="0033688E"/>
    <w:rsid w:val="00336894"/>
    <w:rsid w:val="003377E4"/>
    <w:rsid w:val="00337D60"/>
    <w:rsid w:val="003402E9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40C"/>
    <w:rsid w:val="003416C8"/>
    <w:rsid w:val="00341A1E"/>
    <w:rsid w:val="00341B5F"/>
    <w:rsid w:val="00341BE3"/>
    <w:rsid w:val="00341E82"/>
    <w:rsid w:val="0034211B"/>
    <w:rsid w:val="003426F6"/>
    <w:rsid w:val="00342A83"/>
    <w:rsid w:val="00343091"/>
    <w:rsid w:val="00343123"/>
    <w:rsid w:val="0034314B"/>
    <w:rsid w:val="00343249"/>
    <w:rsid w:val="00343800"/>
    <w:rsid w:val="0034387B"/>
    <w:rsid w:val="00343965"/>
    <w:rsid w:val="00343A29"/>
    <w:rsid w:val="00343BE1"/>
    <w:rsid w:val="00343CCA"/>
    <w:rsid w:val="00344086"/>
    <w:rsid w:val="00344411"/>
    <w:rsid w:val="0034467C"/>
    <w:rsid w:val="003446D6"/>
    <w:rsid w:val="003448C3"/>
    <w:rsid w:val="00344DD7"/>
    <w:rsid w:val="003454B8"/>
    <w:rsid w:val="00345523"/>
    <w:rsid w:val="003456AF"/>
    <w:rsid w:val="003459CB"/>
    <w:rsid w:val="00345AFE"/>
    <w:rsid w:val="00345E92"/>
    <w:rsid w:val="003461D0"/>
    <w:rsid w:val="0034629F"/>
    <w:rsid w:val="003469A6"/>
    <w:rsid w:val="00346A35"/>
    <w:rsid w:val="003470D9"/>
    <w:rsid w:val="003473EF"/>
    <w:rsid w:val="00347489"/>
    <w:rsid w:val="00347671"/>
    <w:rsid w:val="0034768E"/>
    <w:rsid w:val="003477E6"/>
    <w:rsid w:val="003479F2"/>
    <w:rsid w:val="00347D6B"/>
    <w:rsid w:val="00347DDD"/>
    <w:rsid w:val="00347F63"/>
    <w:rsid w:val="0035047B"/>
    <w:rsid w:val="00350487"/>
    <w:rsid w:val="003508D8"/>
    <w:rsid w:val="00350976"/>
    <w:rsid w:val="00350BAF"/>
    <w:rsid w:val="00350E5E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857"/>
    <w:rsid w:val="00355947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01"/>
    <w:rsid w:val="00364642"/>
    <w:rsid w:val="003646D4"/>
    <w:rsid w:val="00364AF5"/>
    <w:rsid w:val="00364E5B"/>
    <w:rsid w:val="00364FC5"/>
    <w:rsid w:val="0036522A"/>
    <w:rsid w:val="00365312"/>
    <w:rsid w:val="003655A5"/>
    <w:rsid w:val="0036567A"/>
    <w:rsid w:val="00365C3D"/>
    <w:rsid w:val="00365C9A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19E"/>
    <w:rsid w:val="0036738E"/>
    <w:rsid w:val="00367657"/>
    <w:rsid w:val="003679B2"/>
    <w:rsid w:val="00367DBB"/>
    <w:rsid w:val="00367E9B"/>
    <w:rsid w:val="0037010F"/>
    <w:rsid w:val="003704B3"/>
    <w:rsid w:val="0037079C"/>
    <w:rsid w:val="00370BF4"/>
    <w:rsid w:val="00370C79"/>
    <w:rsid w:val="00370E0C"/>
    <w:rsid w:val="003712E2"/>
    <w:rsid w:val="00371489"/>
    <w:rsid w:val="003714FA"/>
    <w:rsid w:val="0037154D"/>
    <w:rsid w:val="003717EE"/>
    <w:rsid w:val="003718D6"/>
    <w:rsid w:val="00371C8B"/>
    <w:rsid w:val="00371E71"/>
    <w:rsid w:val="00372382"/>
    <w:rsid w:val="00372480"/>
    <w:rsid w:val="00372956"/>
    <w:rsid w:val="00372A6C"/>
    <w:rsid w:val="00372C83"/>
    <w:rsid w:val="00372D5D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7CD"/>
    <w:rsid w:val="0037684A"/>
    <w:rsid w:val="00376939"/>
    <w:rsid w:val="00376CCE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005"/>
    <w:rsid w:val="00381452"/>
    <w:rsid w:val="003814F1"/>
    <w:rsid w:val="0038162B"/>
    <w:rsid w:val="00381743"/>
    <w:rsid w:val="0038195D"/>
    <w:rsid w:val="00381B5D"/>
    <w:rsid w:val="00381DDF"/>
    <w:rsid w:val="00381FF2"/>
    <w:rsid w:val="003825D3"/>
    <w:rsid w:val="003832BC"/>
    <w:rsid w:val="00383407"/>
    <w:rsid w:val="00383449"/>
    <w:rsid w:val="00383469"/>
    <w:rsid w:val="00383B78"/>
    <w:rsid w:val="00383D40"/>
    <w:rsid w:val="00384142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346"/>
    <w:rsid w:val="003873C2"/>
    <w:rsid w:val="003873C6"/>
    <w:rsid w:val="00387713"/>
    <w:rsid w:val="00387B33"/>
    <w:rsid w:val="00387CE2"/>
    <w:rsid w:val="00387E08"/>
    <w:rsid w:val="003901C1"/>
    <w:rsid w:val="0039020C"/>
    <w:rsid w:val="00390433"/>
    <w:rsid w:val="003905F2"/>
    <w:rsid w:val="00390785"/>
    <w:rsid w:val="00390E78"/>
    <w:rsid w:val="00390E98"/>
    <w:rsid w:val="00391412"/>
    <w:rsid w:val="00391541"/>
    <w:rsid w:val="0039188B"/>
    <w:rsid w:val="003918F4"/>
    <w:rsid w:val="00391E39"/>
    <w:rsid w:val="00392458"/>
    <w:rsid w:val="0039246D"/>
    <w:rsid w:val="003924A1"/>
    <w:rsid w:val="0039293F"/>
    <w:rsid w:val="00392F99"/>
    <w:rsid w:val="0039306A"/>
    <w:rsid w:val="003930C9"/>
    <w:rsid w:val="00393529"/>
    <w:rsid w:val="0039368B"/>
    <w:rsid w:val="00393ABB"/>
    <w:rsid w:val="00393F34"/>
    <w:rsid w:val="0039433D"/>
    <w:rsid w:val="003947CD"/>
    <w:rsid w:val="00394B2B"/>
    <w:rsid w:val="00395109"/>
    <w:rsid w:val="00395158"/>
    <w:rsid w:val="0039540B"/>
    <w:rsid w:val="00395523"/>
    <w:rsid w:val="0039572E"/>
    <w:rsid w:val="00395B95"/>
    <w:rsid w:val="00395DAD"/>
    <w:rsid w:val="00395F76"/>
    <w:rsid w:val="0039641F"/>
    <w:rsid w:val="0039673C"/>
    <w:rsid w:val="0039686A"/>
    <w:rsid w:val="00396DA4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5B2"/>
    <w:rsid w:val="003A1AB3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39BD"/>
    <w:rsid w:val="003A492C"/>
    <w:rsid w:val="003A4AB9"/>
    <w:rsid w:val="003A4E1E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6EAA"/>
    <w:rsid w:val="003A705E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157A"/>
    <w:rsid w:val="003B2911"/>
    <w:rsid w:val="003B2AC8"/>
    <w:rsid w:val="003B2BAA"/>
    <w:rsid w:val="003B2D43"/>
    <w:rsid w:val="003B2F93"/>
    <w:rsid w:val="003B3931"/>
    <w:rsid w:val="003B39E3"/>
    <w:rsid w:val="003B3C2A"/>
    <w:rsid w:val="003B44C0"/>
    <w:rsid w:val="003B493F"/>
    <w:rsid w:val="003B49BD"/>
    <w:rsid w:val="003B4CC1"/>
    <w:rsid w:val="003B5273"/>
    <w:rsid w:val="003B5871"/>
    <w:rsid w:val="003B58CB"/>
    <w:rsid w:val="003B59F2"/>
    <w:rsid w:val="003B5A11"/>
    <w:rsid w:val="003B5A2E"/>
    <w:rsid w:val="003B622F"/>
    <w:rsid w:val="003B638F"/>
    <w:rsid w:val="003B63BA"/>
    <w:rsid w:val="003B6482"/>
    <w:rsid w:val="003B6DF1"/>
    <w:rsid w:val="003B727B"/>
    <w:rsid w:val="003B7B94"/>
    <w:rsid w:val="003C009A"/>
    <w:rsid w:val="003C0180"/>
    <w:rsid w:val="003C059D"/>
    <w:rsid w:val="003C08A8"/>
    <w:rsid w:val="003C0C11"/>
    <w:rsid w:val="003C0CEF"/>
    <w:rsid w:val="003C0E91"/>
    <w:rsid w:val="003C1204"/>
    <w:rsid w:val="003C12FB"/>
    <w:rsid w:val="003C1526"/>
    <w:rsid w:val="003C1A18"/>
    <w:rsid w:val="003C1CFA"/>
    <w:rsid w:val="003C1DF4"/>
    <w:rsid w:val="003C2897"/>
    <w:rsid w:val="003C2FCB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3CA"/>
    <w:rsid w:val="003C5496"/>
    <w:rsid w:val="003C5548"/>
    <w:rsid w:val="003C58F9"/>
    <w:rsid w:val="003C5960"/>
    <w:rsid w:val="003C6288"/>
    <w:rsid w:val="003C6704"/>
    <w:rsid w:val="003C6C35"/>
    <w:rsid w:val="003C6ED2"/>
    <w:rsid w:val="003C6EF4"/>
    <w:rsid w:val="003C77DA"/>
    <w:rsid w:val="003C784F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1A54"/>
    <w:rsid w:val="003D2047"/>
    <w:rsid w:val="003D2302"/>
    <w:rsid w:val="003D244C"/>
    <w:rsid w:val="003D2591"/>
    <w:rsid w:val="003D2BE2"/>
    <w:rsid w:val="003D2D25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4A5D"/>
    <w:rsid w:val="003D5204"/>
    <w:rsid w:val="003D5A41"/>
    <w:rsid w:val="003D5AE6"/>
    <w:rsid w:val="003D5C78"/>
    <w:rsid w:val="003D5D8B"/>
    <w:rsid w:val="003D6016"/>
    <w:rsid w:val="003D659D"/>
    <w:rsid w:val="003D67EE"/>
    <w:rsid w:val="003D6962"/>
    <w:rsid w:val="003D69F1"/>
    <w:rsid w:val="003D6FE4"/>
    <w:rsid w:val="003D7295"/>
    <w:rsid w:val="003D73DF"/>
    <w:rsid w:val="003D7606"/>
    <w:rsid w:val="003D7A00"/>
    <w:rsid w:val="003D7A20"/>
    <w:rsid w:val="003D7D64"/>
    <w:rsid w:val="003E01E1"/>
    <w:rsid w:val="003E04AA"/>
    <w:rsid w:val="003E055B"/>
    <w:rsid w:val="003E0A27"/>
    <w:rsid w:val="003E11F4"/>
    <w:rsid w:val="003E13BD"/>
    <w:rsid w:val="003E17FA"/>
    <w:rsid w:val="003E1ABC"/>
    <w:rsid w:val="003E1CFA"/>
    <w:rsid w:val="003E1CFC"/>
    <w:rsid w:val="003E1E1D"/>
    <w:rsid w:val="003E1EF7"/>
    <w:rsid w:val="003E26D1"/>
    <w:rsid w:val="003E28E2"/>
    <w:rsid w:val="003E2C17"/>
    <w:rsid w:val="003E2CF7"/>
    <w:rsid w:val="003E3135"/>
    <w:rsid w:val="003E332A"/>
    <w:rsid w:val="003E38C9"/>
    <w:rsid w:val="003E3923"/>
    <w:rsid w:val="003E4300"/>
    <w:rsid w:val="003E47F2"/>
    <w:rsid w:val="003E5498"/>
    <w:rsid w:val="003E58C5"/>
    <w:rsid w:val="003E5B66"/>
    <w:rsid w:val="003E5CFB"/>
    <w:rsid w:val="003E5DCE"/>
    <w:rsid w:val="003E5E83"/>
    <w:rsid w:val="003E5F3D"/>
    <w:rsid w:val="003E63CD"/>
    <w:rsid w:val="003E68F2"/>
    <w:rsid w:val="003E6A36"/>
    <w:rsid w:val="003E6B6A"/>
    <w:rsid w:val="003E6F3A"/>
    <w:rsid w:val="003E6F95"/>
    <w:rsid w:val="003E779D"/>
    <w:rsid w:val="003E7EF5"/>
    <w:rsid w:val="003E7F47"/>
    <w:rsid w:val="003F0852"/>
    <w:rsid w:val="003F0933"/>
    <w:rsid w:val="003F0E86"/>
    <w:rsid w:val="003F0F8E"/>
    <w:rsid w:val="003F12C2"/>
    <w:rsid w:val="003F1438"/>
    <w:rsid w:val="003F14AD"/>
    <w:rsid w:val="003F16CF"/>
    <w:rsid w:val="003F1843"/>
    <w:rsid w:val="003F1B31"/>
    <w:rsid w:val="003F1F56"/>
    <w:rsid w:val="003F2260"/>
    <w:rsid w:val="003F2400"/>
    <w:rsid w:val="003F2E13"/>
    <w:rsid w:val="003F2F82"/>
    <w:rsid w:val="003F342C"/>
    <w:rsid w:val="003F354A"/>
    <w:rsid w:val="003F3D0A"/>
    <w:rsid w:val="003F3F0C"/>
    <w:rsid w:val="003F3F85"/>
    <w:rsid w:val="003F404A"/>
    <w:rsid w:val="003F44E3"/>
    <w:rsid w:val="003F477B"/>
    <w:rsid w:val="003F47CC"/>
    <w:rsid w:val="003F48B1"/>
    <w:rsid w:val="003F4AEC"/>
    <w:rsid w:val="003F4B5E"/>
    <w:rsid w:val="003F4FC0"/>
    <w:rsid w:val="003F5157"/>
    <w:rsid w:val="003F52ED"/>
    <w:rsid w:val="003F5469"/>
    <w:rsid w:val="003F54E2"/>
    <w:rsid w:val="003F5863"/>
    <w:rsid w:val="003F587A"/>
    <w:rsid w:val="003F58B3"/>
    <w:rsid w:val="003F58E5"/>
    <w:rsid w:val="003F5AB3"/>
    <w:rsid w:val="003F5BD7"/>
    <w:rsid w:val="003F5CF2"/>
    <w:rsid w:val="003F5DEA"/>
    <w:rsid w:val="003F6717"/>
    <w:rsid w:val="003F6E01"/>
    <w:rsid w:val="003F6F19"/>
    <w:rsid w:val="003F7034"/>
    <w:rsid w:val="003F709E"/>
    <w:rsid w:val="003F715C"/>
    <w:rsid w:val="003F7400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20A"/>
    <w:rsid w:val="0040256B"/>
    <w:rsid w:val="00402945"/>
    <w:rsid w:val="004029EF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4CBA"/>
    <w:rsid w:val="004052BE"/>
    <w:rsid w:val="004054E0"/>
    <w:rsid w:val="004058D2"/>
    <w:rsid w:val="004059E9"/>
    <w:rsid w:val="00405D70"/>
    <w:rsid w:val="00405E6C"/>
    <w:rsid w:val="00406293"/>
    <w:rsid w:val="00406A48"/>
    <w:rsid w:val="00406A59"/>
    <w:rsid w:val="00406F9B"/>
    <w:rsid w:val="0040716D"/>
    <w:rsid w:val="004073A3"/>
    <w:rsid w:val="00407421"/>
    <w:rsid w:val="00407552"/>
    <w:rsid w:val="0040761A"/>
    <w:rsid w:val="004079B2"/>
    <w:rsid w:val="00407BAE"/>
    <w:rsid w:val="00407CA6"/>
    <w:rsid w:val="00407EC7"/>
    <w:rsid w:val="0041018F"/>
    <w:rsid w:val="0041058E"/>
    <w:rsid w:val="004105A9"/>
    <w:rsid w:val="004108D5"/>
    <w:rsid w:val="00410E69"/>
    <w:rsid w:val="004112F6"/>
    <w:rsid w:val="00411364"/>
    <w:rsid w:val="0041185A"/>
    <w:rsid w:val="00411E9E"/>
    <w:rsid w:val="00412347"/>
    <w:rsid w:val="004123CA"/>
    <w:rsid w:val="004123D6"/>
    <w:rsid w:val="00412723"/>
    <w:rsid w:val="00412A8D"/>
    <w:rsid w:val="00412D69"/>
    <w:rsid w:val="00412DC5"/>
    <w:rsid w:val="00413282"/>
    <w:rsid w:val="0041354A"/>
    <w:rsid w:val="004136D2"/>
    <w:rsid w:val="00413864"/>
    <w:rsid w:val="0041401E"/>
    <w:rsid w:val="00414126"/>
    <w:rsid w:val="004142A2"/>
    <w:rsid w:val="00414E63"/>
    <w:rsid w:val="0041503B"/>
    <w:rsid w:val="0041532C"/>
    <w:rsid w:val="00415460"/>
    <w:rsid w:val="00415577"/>
    <w:rsid w:val="0041620E"/>
    <w:rsid w:val="00416258"/>
    <w:rsid w:val="004165E7"/>
    <w:rsid w:val="00416711"/>
    <w:rsid w:val="00416737"/>
    <w:rsid w:val="00416EE3"/>
    <w:rsid w:val="00416F08"/>
    <w:rsid w:val="00417033"/>
    <w:rsid w:val="00417238"/>
    <w:rsid w:val="00417455"/>
    <w:rsid w:val="0041763B"/>
    <w:rsid w:val="00417A96"/>
    <w:rsid w:val="00420874"/>
    <w:rsid w:val="00420A82"/>
    <w:rsid w:val="00420D18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632"/>
    <w:rsid w:val="0042474D"/>
    <w:rsid w:val="00424C63"/>
    <w:rsid w:val="00424E3E"/>
    <w:rsid w:val="004251CE"/>
    <w:rsid w:val="0042522B"/>
    <w:rsid w:val="00425410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396"/>
    <w:rsid w:val="004273DB"/>
    <w:rsid w:val="004275E6"/>
    <w:rsid w:val="0042762F"/>
    <w:rsid w:val="004277B7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A6"/>
    <w:rsid w:val="004305F2"/>
    <w:rsid w:val="00430DCB"/>
    <w:rsid w:val="00430E6A"/>
    <w:rsid w:val="00431151"/>
    <w:rsid w:val="004312D6"/>
    <w:rsid w:val="00431417"/>
    <w:rsid w:val="00431AEE"/>
    <w:rsid w:val="00432048"/>
    <w:rsid w:val="0043217F"/>
    <w:rsid w:val="004321C1"/>
    <w:rsid w:val="004322CF"/>
    <w:rsid w:val="00432651"/>
    <w:rsid w:val="004328C8"/>
    <w:rsid w:val="00432B98"/>
    <w:rsid w:val="00432CAE"/>
    <w:rsid w:val="0043371B"/>
    <w:rsid w:val="0043374C"/>
    <w:rsid w:val="0043380F"/>
    <w:rsid w:val="00433845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6993"/>
    <w:rsid w:val="004371FA"/>
    <w:rsid w:val="004376B1"/>
    <w:rsid w:val="004378E4"/>
    <w:rsid w:val="00437BAB"/>
    <w:rsid w:val="00440464"/>
    <w:rsid w:val="004405BA"/>
    <w:rsid w:val="004406A5"/>
    <w:rsid w:val="004408B4"/>
    <w:rsid w:val="00440AD2"/>
    <w:rsid w:val="00440E03"/>
    <w:rsid w:val="00441044"/>
    <w:rsid w:val="004412E4"/>
    <w:rsid w:val="00441DAD"/>
    <w:rsid w:val="00441F1A"/>
    <w:rsid w:val="004427E8"/>
    <w:rsid w:val="004428D1"/>
    <w:rsid w:val="00442AAB"/>
    <w:rsid w:val="00442ECD"/>
    <w:rsid w:val="00443BCE"/>
    <w:rsid w:val="00443C70"/>
    <w:rsid w:val="00443CC2"/>
    <w:rsid w:val="00443CD0"/>
    <w:rsid w:val="00443DAB"/>
    <w:rsid w:val="004445AC"/>
    <w:rsid w:val="00444600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F8B"/>
    <w:rsid w:val="0044714D"/>
    <w:rsid w:val="004471CE"/>
    <w:rsid w:val="00447EA8"/>
    <w:rsid w:val="00447F9B"/>
    <w:rsid w:val="004500C7"/>
    <w:rsid w:val="00450570"/>
    <w:rsid w:val="004505BD"/>
    <w:rsid w:val="00450A05"/>
    <w:rsid w:val="00450DAF"/>
    <w:rsid w:val="0045147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351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45"/>
    <w:rsid w:val="00456085"/>
    <w:rsid w:val="004562FF"/>
    <w:rsid w:val="00456625"/>
    <w:rsid w:val="00456686"/>
    <w:rsid w:val="0045698E"/>
    <w:rsid w:val="00456AA6"/>
    <w:rsid w:val="00456E1F"/>
    <w:rsid w:val="00456E9C"/>
    <w:rsid w:val="00456EF4"/>
    <w:rsid w:val="0045706E"/>
    <w:rsid w:val="004570C9"/>
    <w:rsid w:val="004573CB"/>
    <w:rsid w:val="00457685"/>
    <w:rsid w:val="00457735"/>
    <w:rsid w:val="0045773B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2EAD"/>
    <w:rsid w:val="00463144"/>
    <w:rsid w:val="00463371"/>
    <w:rsid w:val="004634BC"/>
    <w:rsid w:val="004634C8"/>
    <w:rsid w:val="004634E3"/>
    <w:rsid w:val="0046354B"/>
    <w:rsid w:val="00463885"/>
    <w:rsid w:val="00464506"/>
    <w:rsid w:val="00464543"/>
    <w:rsid w:val="00464DD0"/>
    <w:rsid w:val="00464EFD"/>
    <w:rsid w:val="00464FED"/>
    <w:rsid w:val="004650E7"/>
    <w:rsid w:val="00465104"/>
    <w:rsid w:val="0046573F"/>
    <w:rsid w:val="00465768"/>
    <w:rsid w:val="00465871"/>
    <w:rsid w:val="004659A0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38"/>
    <w:rsid w:val="004675A4"/>
    <w:rsid w:val="00467A02"/>
    <w:rsid w:val="00467A44"/>
    <w:rsid w:val="00467B48"/>
    <w:rsid w:val="00467B4B"/>
    <w:rsid w:val="00467BAC"/>
    <w:rsid w:val="00467ED3"/>
    <w:rsid w:val="00467FA2"/>
    <w:rsid w:val="00470741"/>
    <w:rsid w:val="00470E43"/>
    <w:rsid w:val="00470F01"/>
    <w:rsid w:val="004710A1"/>
    <w:rsid w:val="0047126C"/>
    <w:rsid w:val="004716C8"/>
    <w:rsid w:val="0047170F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0A8"/>
    <w:rsid w:val="00473157"/>
    <w:rsid w:val="00473205"/>
    <w:rsid w:val="00473308"/>
    <w:rsid w:val="004733C4"/>
    <w:rsid w:val="0047376D"/>
    <w:rsid w:val="004737D1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544"/>
    <w:rsid w:val="00475661"/>
    <w:rsid w:val="00475813"/>
    <w:rsid w:val="00475836"/>
    <w:rsid w:val="004758E8"/>
    <w:rsid w:val="00475943"/>
    <w:rsid w:val="00475AF2"/>
    <w:rsid w:val="00475BBC"/>
    <w:rsid w:val="00475F56"/>
    <w:rsid w:val="00475FF1"/>
    <w:rsid w:val="004760A5"/>
    <w:rsid w:val="004760D1"/>
    <w:rsid w:val="004763CA"/>
    <w:rsid w:val="00476751"/>
    <w:rsid w:val="00476BE2"/>
    <w:rsid w:val="00476C5F"/>
    <w:rsid w:val="00476C99"/>
    <w:rsid w:val="0047783F"/>
    <w:rsid w:val="00477C7B"/>
    <w:rsid w:val="00477CA5"/>
    <w:rsid w:val="0048013A"/>
    <w:rsid w:val="0048031E"/>
    <w:rsid w:val="004804A9"/>
    <w:rsid w:val="004807C8"/>
    <w:rsid w:val="00480859"/>
    <w:rsid w:val="004808FA"/>
    <w:rsid w:val="00480A1F"/>
    <w:rsid w:val="004816A1"/>
    <w:rsid w:val="004816E8"/>
    <w:rsid w:val="00481B40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43C"/>
    <w:rsid w:val="00483640"/>
    <w:rsid w:val="004837FE"/>
    <w:rsid w:val="004838EE"/>
    <w:rsid w:val="00483E97"/>
    <w:rsid w:val="00483EC2"/>
    <w:rsid w:val="00483FF8"/>
    <w:rsid w:val="00484075"/>
    <w:rsid w:val="004850F3"/>
    <w:rsid w:val="0048525D"/>
    <w:rsid w:val="004852E0"/>
    <w:rsid w:val="00485D1B"/>
    <w:rsid w:val="00485D5A"/>
    <w:rsid w:val="004860CE"/>
    <w:rsid w:val="004861F1"/>
    <w:rsid w:val="004864CB"/>
    <w:rsid w:val="0048669A"/>
    <w:rsid w:val="00486AE0"/>
    <w:rsid w:val="00486B90"/>
    <w:rsid w:val="00486C63"/>
    <w:rsid w:val="00486D94"/>
    <w:rsid w:val="0048774B"/>
    <w:rsid w:val="00487972"/>
    <w:rsid w:val="004879B1"/>
    <w:rsid w:val="00487B13"/>
    <w:rsid w:val="00487B98"/>
    <w:rsid w:val="00487FA1"/>
    <w:rsid w:val="004901F6"/>
    <w:rsid w:val="004901FD"/>
    <w:rsid w:val="00490580"/>
    <w:rsid w:val="004908B9"/>
    <w:rsid w:val="004908DE"/>
    <w:rsid w:val="0049124C"/>
    <w:rsid w:val="004915BA"/>
    <w:rsid w:val="00491A44"/>
    <w:rsid w:val="00491C57"/>
    <w:rsid w:val="00491C8E"/>
    <w:rsid w:val="00491D8A"/>
    <w:rsid w:val="004921E9"/>
    <w:rsid w:val="0049222F"/>
    <w:rsid w:val="00492697"/>
    <w:rsid w:val="004926E2"/>
    <w:rsid w:val="00492715"/>
    <w:rsid w:val="004929B6"/>
    <w:rsid w:val="00492D0F"/>
    <w:rsid w:val="00492D27"/>
    <w:rsid w:val="00492DD9"/>
    <w:rsid w:val="00492E20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A6"/>
    <w:rsid w:val="00495AE2"/>
    <w:rsid w:val="00495C37"/>
    <w:rsid w:val="00495CC4"/>
    <w:rsid w:val="00496288"/>
    <w:rsid w:val="00496296"/>
    <w:rsid w:val="004962D0"/>
    <w:rsid w:val="004963DE"/>
    <w:rsid w:val="004964F1"/>
    <w:rsid w:val="0049699B"/>
    <w:rsid w:val="00496E98"/>
    <w:rsid w:val="0049709D"/>
    <w:rsid w:val="004978E1"/>
    <w:rsid w:val="00497A04"/>
    <w:rsid w:val="004A014A"/>
    <w:rsid w:val="004A01DC"/>
    <w:rsid w:val="004A07B9"/>
    <w:rsid w:val="004A0837"/>
    <w:rsid w:val="004A11CD"/>
    <w:rsid w:val="004A18E6"/>
    <w:rsid w:val="004A1991"/>
    <w:rsid w:val="004A1A2B"/>
    <w:rsid w:val="004A1A76"/>
    <w:rsid w:val="004A1AE9"/>
    <w:rsid w:val="004A1C12"/>
    <w:rsid w:val="004A2326"/>
    <w:rsid w:val="004A234A"/>
    <w:rsid w:val="004A3034"/>
    <w:rsid w:val="004A3192"/>
    <w:rsid w:val="004A36EC"/>
    <w:rsid w:val="004A3E88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4E63"/>
    <w:rsid w:val="004A5336"/>
    <w:rsid w:val="004A53CC"/>
    <w:rsid w:val="004A5410"/>
    <w:rsid w:val="004A5744"/>
    <w:rsid w:val="004A577E"/>
    <w:rsid w:val="004A5FA7"/>
    <w:rsid w:val="004A6024"/>
    <w:rsid w:val="004A6265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08F"/>
    <w:rsid w:val="004B079D"/>
    <w:rsid w:val="004B0830"/>
    <w:rsid w:val="004B0899"/>
    <w:rsid w:val="004B0E0B"/>
    <w:rsid w:val="004B0FBF"/>
    <w:rsid w:val="004B1F02"/>
    <w:rsid w:val="004B1F57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15E"/>
    <w:rsid w:val="004B326F"/>
    <w:rsid w:val="004B32D9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B6D"/>
    <w:rsid w:val="004B7D1C"/>
    <w:rsid w:val="004B7EA4"/>
    <w:rsid w:val="004B7F3D"/>
    <w:rsid w:val="004C0E9E"/>
    <w:rsid w:val="004C0EDA"/>
    <w:rsid w:val="004C1223"/>
    <w:rsid w:val="004C131E"/>
    <w:rsid w:val="004C171A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19"/>
    <w:rsid w:val="004C56E1"/>
    <w:rsid w:val="004C5DD2"/>
    <w:rsid w:val="004C5F5C"/>
    <w:rsid w:val="004C60EF"/>
    <w:rsid w:val="004C654B"/>
    <w:rsid w:val="004C68E7"/>
    <w:rsid w:val="004C6CA2"/>
    <w:rsid w:val="004C752A"/>
    <w:rsid w:val="004C7973"/>
    <w:rsid w:val="004C7B6B"/>
    <w:rsid w:val="004C7D42"/>
    <w:rsid w:val="004C7D6D"/>
    <w:rsid w:val="004D02D3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4A0F"/>
    <w:rsid w:val="004D5747"/>
    <w:rsid w:val="004D57E4"/>
    <w:rsid w:val="004D5C93"/>
    <w:rsid w:val="004D5CD4"/>
    <w:rsid w:val="004D5EF9"/>
    <w:rsid w:val="004D5F61"/>
    <w:rsid w:val="004D5F9B"/>
    <w:rsid w:val="004D6265"/>
    <w:rsid w:val="004D64A7"/>
    <w:rsid w:val="004D681E"/>
    <w:rsid w:val="004D7211"/>
    <w:rsid w:val="004D7386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53F"/>
    <w:rsid w:val="004E05D6"/>
    <w:rsid w:val="004E0851"/>
    <w:rsid w:val="004E085C"/>
    <w:rsid w:val="004E1097"/>
    <w:rsid w:val="004E11C5"/>
    <w:rsid w:val="004E172F"/>
    <w:rsid w:val="004E1BD8"/>
    <w:rsid w:val="004E1CFF"/>
    <w:rsid w:val="004E1E17"/>
    <w:rsid w:val="004E1EC3"/>
    <w:rsid w:val="004E21EA"/>
    <w:rsid w:val="004E2650"/>
    <w:rsid w:val="004E2772"/>
    <w:rsid w:val="004E2777"/>
    <w:rsid w:val="004E2905"/>
    <w:rsid w:val="004E2908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039"/>
    <w:rsid w:val="004E421F"/>
    <w:rsid w:val="004E43EC"/>
    <w:rsid w:val="004E4569"/>
    <w:rsid w:val="004E4570"/>
    <w:rsid w:val="004E4A11"/>
    <w:rsid w:val="004E4F0B"/>
    <w:rsid w:val="004E528E"/>
    <w:rsid w:val="004E5955"/>
    <w:rsid w:val="004E5D13"/>
    <w:rsid w:val="004E5ED4"/>
    <w:rsid w:val="004E5EDD"/>
    <w:rsid w:val="004E5F37"/>
    <w:rsid w:val="004E6508"/>
    <w:rsid w:val="004E689D"/>
    <w:rsid w:val="004E68F1"/>
    <w:rsid w:val="004E7540"/>
    <w:rsid w:val="004E786E"/>
    <w:rsid w:val="004E79E2"/>
    <w:rsid w:val="004E7D6C"/>
    <w:rsid w:val="004E7E35"/>
    <w:rsid w:val="004F038A"/>
    <w:rsid w:val="004F06D6"/>
    <w:rsid w:val="004F09A2"/>
    <w:rsid w:val="004F0B24"/>
    <w:rsid w:val="004F0B88"/>
    <w:rsid w:val="004F0D62"/>
    <w:rsid w:val="004F1464"/>
    <w:rsid w:val="004F16C9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7"/>
    <w:rsid w:val="004F3FE9"/>
    <w:rsid w:val="004F4080"/>
    <w:rsid w:val="004F4251"/>
    <w:rsid w:val="004F425E"/>
    <w:rsid w:val="004F46DD"/>
    <w:rsid w:val="004F51DA"/>
    <w:rsid w:val="004F5221"/>
    <w:rsid w:val="004F522A"/>
    <w:rsid w:val="004F57AC"/>
    <w:rsid w:val="004F5B84"/>
    <w:rsid w:val="004F61CB"/>
    <w:rsid w:val="004F6F40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825"/>
    <w:rsid w:val="00502D35"/>
    <w:rsid w:val="00502FBE"/>
    <w:rsid w:val="0050311D"/>
    <w:rsid w:val="005031AE"/>
    <w:rsid w:val="00503495"/>
    <w:rsid w:val="00503E2F"/>
    <w:rsid w:val="005042E3"/>
    <w:rsid w:val="005045DC"/>
    <w:rsid w:val="0050491D"/>
    <w:rsid w:val="00504999"/>
    <w:rsid w:val="0050551C"/>
    <w:rsid w:val="005061CA"/>
    <w:rsid w:val="00506AB6"/>
    <w:rsid w:val="00506B89"/>
    <w:rsid w:val="00506E06"/>
    <w:rsid w:val="005074A2"/>
    <w:rsid w:val="00507C46"/>
    <w:rsid w:val="00507D93"/>
    <w:rsid w:val="00507EF8"/>
    <w:rsid w:val="005100D5"/>
    <w:rsid w:val="005103A8"/>
    <w:rsid w:val="005103A9"/>
    <w:rsid w:val="0051071A"/>
    <w:rsid w:val="005109A1"/>
    <w:rsid w:val="005109F0"/>
    <w:rsid w:val="00510AA5"/>
    <w:rsid w:val="00510DF4"/>
    <w:rsid w:val="00511039"/>
    <w:rsid w:val="005113A2"/>
    <w:rsid w:val="00511525"/>
    <w:rsid w:val="00513184"/>
    <w:rsid w:val="00513741"/>
    <w:rsid w:val="005138A7"/>
    <w:rsid w:val="00513B59"/>
    <w:rsid w:val="00514162"/>
    <w:rsid w:val="00514595"/>
    <w:rsid w:val="005146BF"/>
    <w:rsid w:val="0051480A"/>
    <w:rsid w:val="005148D4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80F"/>
    <w:rsid w:val="00516CC3"/>
    <w:rsid w:val="00516D93"/>
    <w:rsid w:val="00516DC9"/>
    <w:rsid w:val="00516E99"/>
    <w:rsid w:val="00516EB2"/>
    <w:rsid w:val="0051726E"/>
    <w:rsid w:val="00517EF9"/>
    <w:rsid w:val="00520129"/>
    <w:rsid w:val="00520889"/>
    <w:rsid w:val="00520B40"/>
    <w:rsid w:val="00520C41"/>
    <w:rsid w:val="00520C74"/>
    <w:rsid w:val="00520DDF"/>
    <w:rsid w:val="00521320"/>
    <w:rsid w:val="0052144A"/>
    <w:rsid w:val="005216E6"/>
    <w:rsid w:val="00521A6E"/>
    <w:rsid w:val="005220BF"/>
    <w:rsid w:val="00522275"/>
    <w:rsid w:val="00522328"/>
    <w:rsid w:val="005223D9"/>
    <w:rsid w:val="00522656"/>
    <w:rsid w:val="005229CA"/>
    <w:rsid w:val="00522FF8"/>
    <w:rsid w:val="005230E3"/>
    <w:rsid w:val="005235AE"/>
    <w:rsid w:val="00523950"/>
    <w:rsid w:val="00523ABC"/>
    <w:rsid w:val="00523B7F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5C41"/>
    <w:rsid w:val="0052604A"/>
    <w:rsid w:val="0052616B"/>
    <w:rsid w:val="005264A2"/>
    <w:rsid w:val="005264A9"/>
    <w:rsid w:val="0052658F"/>
    <w:rsid w:val="005265DA"/>
    <w:rsid w:val="005269E1"/>
    <w:rsid w:val="00526A44"/>
    <w:rsid w:val="00526DB9"/>
    <w:rsid w:val="00526EEC"/>
    <w:rsid w:val="005271B7"/>
    <w:rsid w:val="005275D5"/>
    <w:rsid w:val="005275FF"/>
    <w:rsid w:val="0052791C"/>
    <w:rsid w:val="00527BDE"/>
    <w:rsid w:val="00530048"/>
    <w:rsid w:val="005303D2"/>
    <w:rsid w:val="005306A6"/>
    <w:rsid w:val="005308D1"/>
    <w:rsid w:val="00530920"/>
    <w:rsid w:val="00530A61"/>
    <w:rsid w:val="00531288"/>
    <w:rsid w:val="00531368"/>
    <w:rsid w:val="00531470"/>
    <w:rsid w:val="00531763"/>
    <w:rsid w:val="00531A86"/>
    <w:rsid w:val="00531DCA"/>
    <w:rsid w:val="0053229A"/>
    <w:rsid w:val="0053291E"/>
    <w:rsid w:val="0053292B"/>
    <w:rsid w:val="00532B90"/>
    <w:rsid w:val="00532C04"/>
    <w:rsid w:val="00532F92"/>
    <w:rsid w:val="00533135"/>
    <w:rsid w:val="005331E2"/>
    <w:rsid w:val="0053363B"/>
    <w:rsid w:val="00533B53"/>
    <w:rsid w:val="00533FA7"/>
    <w:rsid w:val="00533FD9"/>
    <w:rsid w:val="00534218"/>
    <w:rsid w:val="00534756"/>
    <w:rsid w:val="00534936"/>
    <w:rsid w:val="00534DC4"/>
    <w:rsid w:val="005358C2"/>
    <w:rsid w:val="00535D88"/>
    <w:rsid w:val="00535E07"/>
    <w:rsid w:val="00535E18"/>
    <w:rsid w:val="00536762"/>
    <w:rsid w:val="00536BFF"/>
    <w:rsid w:val="0053716B"/>
    <w:rsid w:val="005374E2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3AB"/>
    <w:rsid w:val="00540591"/>
    <w:rsid w:val="0054065E"/>
    <w:rsid w:val="00540AE9"/>
    <w:rsid w:val="00540D2B"/>
    <w:rsid w:val="00540FCF"/>
    <w:rsid w:val="0054168B"/>
    <w:rsid w:val="00541A31"/>
    <w:rsid w:val="00541C1B"/>
    <w:rsid w:val="00541CFA"/>
    <w:rsid w:val="00541FC2"/>
    <w:rsid w:val="00542312"/>
    <w:rsid w:val="005423FC"/>
    <w:rsid w:val="0054250E"/>
    <w:rsid w:val="0054288F"/>
    <w:rsid w:val="0054289B"/>
    <w:rsid w:val="00542D1B"/>
    <w:rsid w:val="00542E57"/>
    <w:rsid w:val="005430A8"/>
    <w:rsid w:val="00543288"/>
    <w:rsid w:val="00543369"/>
    <w:rsid w:val="00543878"/>
    <w:rsid w:val="005438C9"/>
    <w:rsid w:val="00543B2C"/>
    <w:rsid w:val="00543E11"/>
    <w:rsid w:val="00543E70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DA1"/>
    <w:rsid w:val="00547E8D"/>
    <w:rsid w:val="00547EB4"/>
    <w:rsid w:val="00547FBA"/>
    <w:rsid w:val="005500B8"/>
    <w:rsid w:val="0055011D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851"/>
    <w:rsid w:val="005519B0"/>
    <w:rsid w:val="00552538"/>
    <w:rsid w:val="005527AC"/>
    <w:rsid w:val="00552921"/>
    <w:rsid w:val="0055292F"/>
    <w:rsid w:val="005529D9"/>
    <w:rsid w:val="00552EF5"/>
    <w:rsid w:val="00553170"/>
    <w:rsid w:val="00553538"/>
    <w:rsid w:val="00553621"/>
    <w:rsid w:val="005537A5"/>
    <w:rsid w:val="00553D26"/>
    <w:rsid w:val="00554351"/>
    <w:rsid w:val="005543DF"/>
    <w:rsid w:val="0055477B"/>
    <w:rsid w:val="0055493F"/>
    <w:rsid w:val="00554BBC"/>
    <w:rsid w:val="00554D53"/>
    <w:rsid w:val="00554DD1"/>
    <w:rsid w:val="00554EEF"/>
    <w:rsid w:val="005552AA"/>
    <w:rsid w:val="0055551D"/>
    <w:rsid w:val="005555F7"/>
    <w:rsid w:val="00555EF8"/>
    <w:rsid w:val="00555F83"/>
    <w:rsid w:val="00557093"/>
    <w:rsid w:val="00557549"/>
    <w:rsid w:val="005578D6"/>
    <w:rsid w:val="005579C3"/>
    <w:rsid w:val="00557CBB"/>
    <w:rsid w:val="0056005B"/>
    <w:rsid w:val="00560330"/>
    <w:rsid w:val="00560648"/>
    <w:rsid w:val="00560734"/>
    <w:rsid w:val="005607AA"/>
    <w:rsid w:val="00560C99"/>
    <w:rsid w:val="00560EA1"/>
    <w:rsid w:val="00560F0A"/>
    <w:rsid w:val="0056101A"/>
    <w:rsid w:val="00561438"/>
    <w:rsid w:val="00561498"/>
    <w:rsid w:val="005615F2"/>
    <w:rsid w:val="0056167B"/>
    <w:rsid w:val="005616A0"/>
    <w:rsid w:val="005617E2"/>
    <w:rsid w:val="00561BF3"/>
    <w:rsid w:val="00561CDF"/>
    <w:rsid w:val="00562083"/>
    <w:rsid w:val="005621ED"/>
    <w:rsid w:val="00562796"/>
    <w:rsid w:val="0056288A"/>
    <w:rsid w:val="00562D42"/>
    <w:rsid w:val="00562D47"/>
    <w:rsid w:val="00563172"/>
    <w:rsid w:val="00563290"/>
    <w:rsid w:val="00563318"/>
    <w:rsid w:val="00563650"/>
    <w:rsid w:val="00563E71"/>
    <w:rsid w:val="00563EA3"/>
    <w:rsid w:val="00563F82"/>
    <w:rsid w:val="0056439A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029"/>
    <w:rsid w:val="0056795E"/>
    <w:rsid w:val="005679D0"/>
    <w:rsid w:val="00567A38"/>
    <w:rsid w:val="00567F64"/>
    <w:rsid w:val="0057059B"/>
    <w:rsid w:val="005705B5"/>
    <w:rsid w:val="00571668"/>
    <w:rsid w:val="0057176B"/>
    <w:rsid w:val="005717BC"/>
    <w:rsid w:val="00571A4B"/>
    <w:rsid w:val="00571E3C"/>
    <w:rsid w:val="00571EF5"/>
    <w:rsid w:val="00571FBA"/>
    <w:rsid w:val="005720EE"/>
    <w:rsid w:val="005726E6"/>
    <w:rsid w:val="00572EC3"/>
    <w:rsid w:val="005737E2"/>
    <w:rsid w:val="00573839"/>
    <w:rsid w:val="005738A6"/>
    <w:rsid w:val="00573B61"/>
    <w:rsid w:val="00573B8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6D4"/>
    <w:rsid w:val="00575724"/>
    <w:rsid w:val="00575D1F"/>
    <w:rsid w:val="00575DBF"/>
    <w:rsid w:val="00575E76"/>
    <w:rsid w:val="00575EFD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6EA5"/>
    <w:rsid w:val="00577472"/>
    <w:rsid w:val="005777E7"/>
    <w:rsid w:val="00577878"/>
    <w:rsid w:val="00580170"/>
    <w:rsid w:val="00580283"/>
    <w:rsid w:val="005802FE"/>
    <w:rsid w:val="00580530"/>
    <w:rsid w:val="0058067D"/>
    <w:rsid w:val="00581306"/>
    <w:rsid w:val="00581668"/>
    <w:rsid w:val="005817E5"/>
    <w:rsid w:val="0058185D"/>
    <w:rsid w:val="005821E2"/>
    <w:rsid w:val="0058232A"/>
    <w:rsid w:val="00582492"/>
    <w:rsid w:val="00582590"/>
    <w:rsid w:val="00582646"/>
    <w:rsid w:val="00582A05"/>
    <w:rsid w:val="00582D4D"/>
    <w:rsid w:val="005830E4"/>
    <w:rsid w:val="00583596"/>
    <w:rsid w:val="00583925"/>
    <w:rsid w:val="00583B93"/>
    <w:rsid w:val="005840BC"/>
    <w:rsid w:val="005840E5"/>
    <w:rsid w:val="005842A6"/>
    <w:rsid w:val="0058453E"/>
    <w:rsid w:val="0058480C"/>
    <w:rsid w:val="00584A17"/>
    <w:rsid w:val="00584D4B"/>
    <w:rsid w:val="00584E0E"/>
    <w:rsid w:val="00584F7B"/>
    <w:rsid w:val="00585078"/>
    <w:rsid w:val="005854E5"/>
    <w:rsid w:val="0058558F"/>
    <w:rsid w:val="005857E8"/>
    <w:rsid w:val="00585AA2"/>
    <w:rsid w:val="00585FA3"/>
    <w:rsid w:val="00586876"/>
    <w:rsid w:val="00586933"/>
    <w:rsid w:val="00586971"/>
    <w:rsid w:val="00586A5D"/>
    <w:rsid w:val="00587B3B"/>
    <w:rsid w:val="00587BF2"/>
    <w:rsid w:val="00587EDB"/>
    <w:rsid w:val="00590725"/>
    <w:rsid w:val="005908B3"/>
    <w:rsid w:val="00590928"/>
    <w:rsid w:val="00590FB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3C06"/>
    <w:rsid w:val="005945DB"/>
    <w:rsid w:val="005949B1"/>
    <w:rsid w:val="00594ED2"/>
    <w:rsid w:val="00595066"/>
    <w:rsid w:val="005950C3"/>
    <w:rsid w:val="005951E1"/>
    <w:rsid w:val="0059559D"/>
    <w:rsid w:val="00595652"/>
    <w:rsid w:val="00595A3F"/>
    <w:rsid w:val="00595AAC"/>
    <w:rsid w:val="00595BAD"/>
    <w:rsid w:val="00596087"/>
    <w:rsid w:val="005961B9"/>
    <w:rsid w:val="00596773"/>
    <w:rsid w:val="00596883"/>
    <w:rsid w:val="0059691C"/>
    <w:rsid w:val="00596A43"/>
    <w:rsid w:val="005970E8"/>
    <w:rsid w:val="0059717A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8B3"/>
    <w:rsid w:val="005A1F48"/>
    <w:rsid w:val="005A2056"/>
    <w:rsid w:val="005A2199"/>
    <w:rsid w:val="005A21D2"/>
    <w:rsid w:val="005A2968"/>
    <w:rsid w:val="005A29DB"/>
    <w:rsid w:val="005A3247"/>
    <w:rsid w:val="005A32E3"/>
    <w:rsid w:val="005A32E5"/>
    <w:rsid w:val="005A3373"/>
    <w:rsid w:val="005A35F7"/>
    <w:rsid w:val="005A3671"/>
    <w:rsid w:val="005A3D6D"/>
    <w:rsid w:val="005A3D84"/>
    <w:rsid w:val="005A3D8D"/>
    <w:rsid w:val="005A3DC7"/>
    <w:rsid w:val="005A3EB7"/>
    <w:rsid w:val="005A4494"/>
    <w:rsid w:val="005A453C"/>
    <w:rsid w:val="005A45E6"/>
    <w:rsid w:val="005A5206"/>
    <w:rsid w:val="005A5685"/>
    <w:rsid w:val="005A575E"/>
    <w:rsid w:val="005A5EAE"/>
    <w:rsid w:val="005A5EE9"/>
    <w:rsid w:val="005A6502"/>
    <w:rsid w:val="005A6556"/>
    <w:rsid w:val="005A6587"/>
    <w:rsid w:val="005A676B"/>
    <w:rsid w:val="005A6831"/>
    <w:rsid w:val="005A6888"/>
    <w:rsid w:val="005A6A59"/>
    <w:rsid w:val="005A6BBB"/>
    <w:rsid w:val="005A6C7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79B"/>
    <w:rsid w:val="005B5987"/>
    <w:rsid w:val="005B5B4C"/>
    <w:rsid w:val="005B5E15"/>
    <w:rsid w:val="005B6546"/>
    <w:rsid w:val="005B6793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63E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487"/>
    <w:rsid w:val="005C2511"/>
    <w:rsid w:val="005C2DA4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5F57"/>
    <w:rsid w:val="005C61F7"/>
    <w:rsid w:val="005C6271"/>
    <w:rsid w:val="005C63F1"/>
    <w:rsid w:val="005C644F"/>
    <w:rsid w:val="005C654D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49E"/>
    <w:rsid w:val="005D0843"/>
    <w:rsid w:val="005D092B"/>
    <w:rsid w:val="005D0A5C"/>
    <w:rsid w:val="005D0B62"/>
    <w:rsid w:val="005D151C"/>
    <w:rsid w:val="005D23BC"/>
    <w:rsid w:val="005D2464"/>
    <w:rsid w:val="005D25AE"/>
    <w:rsid w:val="005D2907"/>
    <w:rsid w:val="005D2B12"/>
    <w:rsid w:val="005D2CFD"/>
    <w:rsid w:val="005D2D48"/>
    <w:rsid w:val="005D2E33"/>
    <w:rsid w:val="005D333C"/>
    <w:rsid w:val="005D35F8"/>
    <w:rsid w:val="005D3D5E"/>
    <w:rsid w:val="005D44F8"/>
    <w:rsid w:val="005D4A60"/>
    <w:rsid w:val="005D4AC9"/>
    <w:rsid w:val="005D4C95"/>
    <w:rsid w:val="005D4D29"/>
    <w:rsid w:val="005D4DA4"/>
    <w:rsid w:val="005D4F97"/>
    <w:rsid w:val="005D55B7"/>
    <w:rsid w:val="005D55FB"/>
    <w:rsid w:val="005D5A18"/>
    <w:rsid w:val="005D5D07"/>
    <w:rsid w:val="005D5FD6"/>
    <w:rsid w:val="005D6682"/>
    <w:rsid w:val="005D669A"/>
    <w:rsid w:val="005D6961"/>
    <w:rsid w:val="005D6AD9"/>
    <w:rsid w:val="005D6ADF"/>
    <w:rsid w:val="005D6B48"/>
    <w:rsid w:val="005D6D2A"/>
    <w:rsid w:val="005D76BA"/>
    <w:rsid w:val="005D7A09"/>
    <w:rsid w:val="005E017A"/>
    <w:rsid w:val="005E027E"/>
    <w:rsid w:val="005E04C6"/>
    <w:rsid w:val="005E0604"/>
    <w:rsid w:val="005E06BD"/>
    <w:rsid w:val="005E0A02"/>
    <w:rsid w:val="005E0C64"/>
    <w:rsid w:val="005E0CF0"/>
    <w:rsid w:val="005E0F14"/>
    <w:rsid w:val="005E10C4"/>
    <w:rsid w:val="005E1196"/>
    <w:rsid w:val="005E13AB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979"/>
    <w:rsid w:val="005E4B00"/>
    <w:rsid w:val="005E4BA1"/>
    <w:rsid w:val="005E50E4"/>
    <w:rsid w:val="005E55CE"/>
    <w:rsid w:val="005E5AC5"/>
    <w:rsid w:val="005E5CC2"/>
    <w:rsid w:val="005E5D8F"/>
    <w:rsid w:val="005E5D97"/>
    <w:rsid w:val="005E5E65"/>
    <w:rsid w:val="005E5F74"/>
    <w:rsid w:val="005E634F"/>
    <w:rsid w:val="005E679C"/>
    <w:rsid w:val="005E67C4"/>
    <w:rsid w:val="005E6920"/>
    <w:rsid w:val="005E696F"/>
    <w:rsid w:val="005E6CC6"/>
    <w:rsid w:val="005E6ED0"/>
    <w:rsid w:val="005E6EEB"/>
    <w:rsid w:val="005E6FB6"/>
    <w:rsid w:val="005E71A2"/>
    <w:rsid w:val="005E78C8"/>
    <w:rsid w:val="005E7E60"/>
    <w:rsid w:val="005F0366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A0D"/>
    <w:rsid w:val="005F3D38"/>
    <w:rsid w:val="005F4074"/>
    <w:rsid w:val="005F49E9"/>
    <w:rsid w:val="005F4BFC"/>
    <w:rsid w:val="005F4C68"/>
    <w:rsid w:val="005F4F1B"/>
    <w:rsid w:val="005F5343"/>
    <w:rsid w:val="005F550A"/>
    <w:rsid w:val="005F550B"/>
    <w:rsid w:val="005F5531"/>
    <w:rsid w:val="005F56C0"/>
    <w:rsid w:val="005F5715"/>
    <w:rsid w:val="005F5773"/>
    <w:rsid w:val="005F5971"/>
    <w:rsid w:val="005F5AF1"/>
    <w:rsid w:val="005F5FE8"/>
    <w:rsid w:val="005F6330"/>
    <w:rsid w:val="005F63C1"/>
    <w:rsid w:val="005F64C3"/>
    <w:rsid w:val="005F6C70"/>
    <w:rsid w:val="005F6EF4"/>
    <w:rsid w:val="005F6F4A"/>
    <w:rsid w:val="005F7317"/>
    <w:rsid w:val="005F74F4"/>
    <w:rsid w:val="005F75E5"/>
    <w:rsid w:val="005F7732"/>
    <w:rsid w:val="005F7B1F"/>
    <w:rsid w:val="006003FA"/>
    <w:rsid w:val="0060070C"/>
    <w:rsid w:val="00600BC2"/>
    <w:rsid w:val="0060102C"/>
    <w:rsid w:val="00601443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AD1"/>
    <w:rsid w:val="00604C03"/>
    <w:rsid w:val="00604C4D"/>
    <w:rsid w:val="00604F11"/>
    <w:rsid w:val="006055DF"/>
    <w:rsid w:val="00605900"/>
    <w:rsid w:val="00605E31"/>
    <w:rsid w:val="00606222"/>
    <w:rsid w:val="0060629B"/>
    <w:rsid w:val="0060661F"/>
    <w:rsid w:val="00606A73"/>
    <w:rsid w:val="00607239"/>
    <w:rsid w:val="0060725F"/>
    <w:rsid w:val="0060797C"/>
    <w:rsid w:val="00607B79"/>
    <w:rsid w:val="00607BF1"/>
    <w:rsid w:val="00610285"/>
    <w:rsid w:val="0061032A"/>
    <w:rsid w:val="00610530"/>
    <w:rsid w:val="0061061C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176D"/>
    <w:rsid w:val="006121C4"/>
    <w:rsid w:val="006121D8"/>
    <w:rsid w:val="00612424"/>
    <w:rsid w:val="00612488"/>
    <w:rsid w:val="00612FD4"/>
    <w:rsid w:val="00613318"/>
    <w:rsid w:val="0061409A"/>
    <w:rsid w:val="006141FF"/>
    <w:rsid w:val="0061447B"/>
    <w:rsid w:val="0061451B"/>
    <w:rsid w:val="0061456F"/>
    <w:rsid w:val="00614ABF"/>
    <w:rsid w:val="00614BB5"/>
    <w:rsid w:val="00614CCE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214"/>
    <w:rsid w:val="006163ED"/>
    <w:rsid w:val="0061685C"/>
    <w:rsid w:val="00616AE4"/>
    <w:rsid w:val="00617196"/>
    <w:rsid w:val="00617B34"/>
    <w:rsid w:val="00617C76"/>
    <w:rsid w:val="00617C77"/>
    <w:rsid w:val="00620020"/>
    <w:rsid w:val="00620461"/>
    <w:rsid w:val="00620546"/>
    <w:rsid w:val="0062057F"/>
    <w:rsid w:val="00620AB0"/>
    <w:rsid w:val="00620C13"/>
    <w:rsid w:val="00621089"/>
    <w:rsid w:val="00621761"/>
    <w:rsid w:val="0062178F"/>
    <w:rsid w:val="00621B93"/>
    <w:rsid w:val="00621C8C"/>
    <w:rsid w:val="00621E2E"/>
    <w:rsid w:val="00621E2F"/>
    <w:rsid w:val="006220E2"/>
    <w:rsid w:val="00622A58"/>
    <w:rsid w:val="00622E15"/>
    <w:rsid w:val="00623178"/>
    <w:rsid w:val="006239FD"/>
    <w:rsid w:val="00623AC3"/>
    <w:rsid w:val="0062404B"/>
    <w:rsid w:val="0062467E"/>
    <w:rsid w:val="00624984"/>
    <w:rsid w:val="00625052"/>
    <w:rsid w:val="006251C0"/>
    <w:rsid w:val="00625618"/>
    <w:rsid w:val="00625B68"/>
    <w:rsid w:val="00625C3E"/>
    <w:rsid w:val="00625D0E"/>
    <w:rsid w:val="00625F01"/>
    <w:rsid w:val="00625F06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B8D"/>
    <w:rsid w:val="00631C7A"/>
    <w:rsid w:val="00631F40"/>
    <w:rsid w:val="00632BDB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48AF"/>
    <w:rsid w:val="00634D38"/>
    <w:rsid w:val="00634D6D"/>
    <w:rsid w:val="006350A3"/>
    <w:rsid w:val="006351AA"/>
    <w:rsid w:val="006354AE"/>
    <w:rsid w:val="006359E8"/>
    <w:rsid w:val="00635AC1"/>
    <w:rsid w:val="00635B78"/>
    <w:rsid w:val="00635C27"/>
    <w:rsid w:val="00635FEA"/>
    <w:rsid w:val="006366D8"/>
    <w:rsid w:val="00636712"/>
    <w:rsid w:val="00636730"/>
    <w:rsid w:val="00636CBB"/>
    <w:rsid w:val="00637426"/>
    <w:rsid w:val="00637741"/>
    <w:rsid w:val="00637A4F"/>
    <w:rsid w:val="00637DC0"/>
    <w:rsid w:val="00637EE5"/>
    <w:rsid w:val="00640095"/>
    <w:rsid w:val="006405D3"/>
    <w:rsid w:val="00640A06"/>
    <w:rsid w:val="00640B89"/>
    <w:rsid w:val="00640CC8"/>
    <w:rsid w:val="00640EBC"/>
    <w:rsid w:val="00640FC1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E3D"/>
    <w:rsid w:val="0064607B"/>
    <w:rsid w:val="00646220"/>
    <w:rsid w:val="00646B7B"/>
    <w:rsid w:val="0064712E"/>
    <w:rsid w:val="0064715F"/>
    <w:rsid w:val="00647175"/>
    <w:rsid w:val="006473FE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B75"/>
    <w:rsid w:val="0065331F"/>
    <w:rsid w:val="00653726"/>
    <w:rsid w:val="006537DF"/>
    <w:rsid w:val="00653DC1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378"/>
    <w:rsid w:val="006553AD"/>
    <w:rsid w:val="006554A5"/>
    <w:rsid w:val="00655548"/>
    <w:rsid w:val="006556F3"/>
    <w:rsid w:val="0065597B"/>
    <w:rsid w:val="00655DC2"/>
    <w:rsid w:val="00655E7A"/>
    <w:rsid w:val="00655EE3"/>
    <w:rsid w:val="00656547"/>
    <w:rsid w:val="0065660E"/>
    <w:rsid w:val="006568C7"/>
    <w:rsid w:val="00656A36"/>
    <w:rsid w:val="00657040"/>
    <w:rsid w:val="006571B7"/>
    <w:rsid w:val="0065720D"/>
    <w:rsid w:val="006576EB"/>
    <w:rsid w:val="00657989"/>
    <w:rsid w:val="00660099"/>
    <w:rsid w:val="00660430"/>
    <w:rsid w:val="0066071E"/>
    <w:rsid w:val="00660B2C"/>
    <w:rsid w:val="00661258"/>
    <w:rsid w:val="006614A7"/>
    <w:rsid w:val="0066175A"/>
    <w:rsid w:val="00661774"/>
    <w:rsid w:val="00661856"/>
    <w:rsid w:val="0066193A"/>
    <w:rsid w:val="00661A0D"/>
    <w:rsid w:val="00661A73"/>
    <w:rsid w:val="00662204"/>
    <w:rsid w:val="00662475"/>
    <w:rsid w:val="006625FF"/>
    <w:rsid w:val="0066264A"/>
    <w:rsid w:val="006626E7"/>
    <w:rsid w:val="0066271E"/>
    <w:rsid w:val="00662977"/>
    <w:rsid w:val="00663383"/>
    <w:rsid w:val="006633AA"/>
    <w:rsid w:val="00663C95"/>
    <w:rsid w:val="00663E3A"/>
    <w:rsid w:val="0066420A"/>
    <w:rsid w:val="0066450B"/>
    <w:rsid w:val="00664997"/>
    <w:rsid w:val="00664CF3"/>
    <w:rsid w:val="00664FCE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5E1"/>
    <w:rsid w:val="0066664B"/>
    <w:rsid w:val="0066686B"/>
    <w:rsid w:val="00666B03"/>
    <w:rsid w:val="00666DBD"/>
    <w:rsid w:val="006672C4"/>
    <w:rsid w:val="006675BE"/>
    <w:rsid w:val="00667652"/>
    <w:rsid w:val="0066787F"/>
    <w:rsid w:val="00667D52"/>
    <w:rsid w:val="00667E8A"/>
    <w:rsid w:val="00667F41"/>
    <w:rsid w:val="00670001"/>
    <w:rsid w:val="006702CE"/>
    <w:rsid w:val="00670390"/>
    <w:rsid w:val="006703FD"/>
    <w:rsid w:val="00670755"/>
    <w:rsid w:val="00670892"/>
    <w:rsid w:val="00670BD8"/>
    <w:rsid w:val="0067100F"/>
    <w:rsid w:val="00671569"/>
    <w:rsid w:val="00671D20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3E5A"/>
    <w:rsid w:val="0067420B"/>
    <w:rsid w:val="006742CE"/>
    <w:rsid w:val="00674712"/>
    <w:rsid w:val="006748DE"/>
    <w:rsid w:val="00674A0D"/>
    <w:rsid w:val="00674A2A"/>
    <w:rsid w:val="00674BC2"/>
    <w:rsid w:val="006751A0"/>
    <w:rsid w:val="00675495"/>
    <w:rsid w:val="00675853"/>
    <w:rsid w:val="0067587F"/>
    <w:rsid w:val="00675941"/>
    <w:rsid w:val="00675CC4"/>
    <w:rsid w:val="006762BE"/>
    <w:rsid w:val="00676F88"/>
    <w:rsid w:val="006774E9"/>
    <w:rsid w:val="0067751F"/>
    <w:rsid w:val="00677662"/>
    <w:rsid w:val="00677845"/>
    <w:rsid w:val="0067795D"/>
    <w:rsid w:val="00677969"/>
    <w:rsid w:val="00677A44"/>
    <w:rsid w:val="00677F27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2635"/>
    <w:rsid w:val="0068308D"/>
    <w:rsid w:val="006830D0"/>
    <w:rsid w:val="006831C2"/>
    <w:rsid w:val="00683D91"/>
    <w:rsid w:val="00683E81"/>
    <w:rsid w:val="00684488"/>
    <w:rsid w:val="00684DEE"/>
    <w:rsid w:val="00684E46"/>
    <w:rsid w:val="00684FAD"/>
    <w:rsid w:val="006857E5"/>
    <w:rsid w:val="0068586F"/>
    <w:rsid w:val="00685A0E"/>
    <w:rsid w:val="00685CB5"/>
    <w:rsid w:val="00685D42"/>
    <w:rsid w:val="00686C87"/>
    <w:rsid w:val="00686E55"/>
    <w:rsid w:val="00686EF6"/>
    <w:rsid w:val="006870AC"/>
    <w:rsid w:val="0068712B"/>
    <w:rsid w:val="0068724F"/>
    <w:rsid w:val="00687676"/>
    <w:rsid w:val="00687894"/>
    <w:rsid w:val="0068794D"/>
    <w:rsid w:val="00687AF0"/>
    <w:rsid w:val="00687C77"/>
    <w:rsid w:val="00687DA3"/>
    <w:rsid w:val="00687E95"/>
    <w:rsid w:val="0069001B"/>
    <w:rsid w:val="00690367"/>
    <w:rsid w:val="00690467"/>
    <w:rsid w:val="0069046E"/>
    <w:rsid w:val="006909BE"/>
    <w:rsid w:val="00690ABB"/>
    <w:rsid w:val="00690EF5"/>
    <w:rsid w:val="00691069"/>
    <w:rsid w:val="0069120D"/>
    <w:rsid w:val="006913AA"/>
    <w:rsid w:val="006913E4"/>
    <w:rsid w:val="006915F4"/>
    <w:rsid w:val="00691B0F"/>
    <w:rsid w:val="00691BA2"/>
    <w:rsid w:val="00691FDA"/>
    <w:rsid w:val="006921F3"/>
    <w:rsid w:val="006925D8"/>
    <w:rsid w:val="006929BB"/>
    <w:rsid w:val="0069303C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E9B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6A14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0A99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B21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9D0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047"/>
    <w:rsid w:val="006A63C5"/>
    <w:rsid w:val="006A6440"/>
    <w:rsid w:val="006A6834"/>
    <w:rsid w:val="006A6A96"/>
    <w:rsid w:val="006A6AEB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036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6F8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0A4"/>
    <w:rsid w:val="006B62B1"/>
    <w:rsid w:val="006B6626"/>
    <w:rsid w:val="006B68FD"/>
    <w:rsid w:val="006B6933"/>
    <w:rsid w:val="006B7C73"/>
    <w:rsid w:val="006C0845"/>
    <w:rsid w:val="006C11A9"/>
    <w:rsid w:val="006C11DA"/>
    <w:rsid w:val="006C17A6"/>
    <w:rsid w:val="006C17CA"/>
    <w:rsid w:val="006C1920"/>
    <w:rsid w:val="006C1E08"/>
    <w:rsid w:val="006C20DF"/>
    <w:rsid w:val="006C20E7"/>
    <w:rsid w:val="006C2369"/>
    <w:rsid w:val="006C2485"/>
    <w:rsid w:val="006C2BD1"/>
    <w:rsid w:val="006C2E29"/>
    <w:rsid w:val="006C3304"/>
    <w:rsid w:val="006C3428"/>
    <w:rsid w:val="006C350D"/>
    <w:rsid w:val="006C3717"/>
    <w:rsid w:val="006C3B18"/>
    <w:rsid w:val="006C3D42"/>
    <w:rsid w:val="006C3F23"/>
    <w:rsid w:val="006C4461"/>
    <w:rsid w:val="006C5A47"/>
    <w:rsid w:val="006C5BE8"/>
    <w:rsid w:val="006C5D47"/>
    <w:rsid w:val="006C5D72"/>
    <w:rsid w:val="006C5FBD"/>
    <w:rsid w:val="006C6061"/>
    <w:rsid w:val="006C638B"/>
    <w:rsid w:val="006C63F5"/>
    <w:rsid w:val="006C6612"/>
    <w:rsid w:val="006C6685"/>
    <w:rsid w:val="006C66E6"/>
    <w:rsid w:val="006C7215"/>
    <w:rsid w:val="006C7247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40A"/>
    <w:rsid w:val="006D076A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3C90"/>
    <w:rsid w:val="006D3CE3"/>
    <w:rsid w:val="006D416B"/>
    <w:rsid w:val="006D4245"/>
    <w:rsid w:val="006D43B8"/>
    <w:rsid w:val="006D4613"/>
    <w:rsid w:val="006D488F"/>
    <w:rsid w:val="006D4AE5"/>
    <w:rsid w:val="006D4B93"/>
    <w:rsid w:val="006D4BC2"/>
    <w:rsid w:val="006D4F2E"/>
    <w:rsid w:val="006D50A2"/>
    <w:rsid w:val="006D51B6"/>
    <w:rsid w:val="006D51B7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4AC"/>
    <w:rsid w:val="006E062B"/>
    <w:rsid w:val="006E0C95"/>
    <w:rsid w:val="006E0F0D"/>
    <w:rsid w:val="006E1318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9C0"/>
    <w:rsid w:val="006E3AB6"/>
    <w:rsid w:val="006E3CB2"/>
    <w:rsid w:val="006E44A6"/>
    <w:rsid w:val="006E482B"/>
    <w:rsid w:val="006E4C2B"/>
    <w:rsid w:val="006E4FE7"/>
    <w:rsid w:val="006E50ED"/>
    <w:rsid w:val="006E5390"/>
    <w:rsid w:val="006E55C1"/>
    <w:rsid w:val="006E5759"/>
    <w:rsid w:val="006E5AC4"/>
    <w:rsid w:val="006E5E79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E7E43"/>
    <w:rsid w:val="006F0221"/>
    <w:rsid w:val="006F0703"/>
    <w:rsid w:val="006F0709"/>
    <w:rsid w:val="006F0A11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3FAE"/>
    <w:rsid w:val="006F48AC"/>
    <w:rsid w:val="006F53F3"/>
    <w:rsid w:val="006F56B8"/>
    <w:rsid w:val="006F5837"/>
    <w:rsid w:val="006F5ADE"/>
    <w:rsid w:val="006F5D34"/>
    <w:rsid w:val="006F65FE"/>
    <w:rsid w:val="006F6D95"/>
    <w:rsid w:val="006F748F"/>
    <w:rsid w:val="006F7C7E"/>
    <w:rsid w:val="006F7DD7"/>
    <w:rsid w:val="0070017B"/>
    <w:rsid w:val="00700418"/>
    <w:rsid w:val="00700666"/>
    <w:rsid w:val="007007A8"/>
    <w:rsid w:val="00700C12"/>
    <w:rsid w:val="00700D8C"/>
    <w:rsid w:val="00700E96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5CB"/>
    <w:rsid w:val="00702A21"/>
    <w:rsid w:val="00702C07"/>
    <w:rsid w:val="00702C5E"/>
    <w:rsid w:val="00702E85"/>
    <w:rsid w:val="00702F44"/>
    <w:rsid w:val="0070300E"/>
    <w:rsid w:val="0070314D"/>
    <w:rsid w:val="00703256"/>
    <w:rsid w:val="00703345"/>
    <w:rsid w:val="00703463"/>
    <w:rsid w:val="00703654"/>
    <w:rsid w:val="00703975"/>
    <w:rsid w:val="00703C18"/>
    <w:rsid w:val="00703D4B"/>
    <w:rsid w:val="00703E02"/>
    <w:rsid w:val="00704AFD"/>
    <w:rsid w:val="00704BD0"/>
    <w:rsid w:val="007053FE"/>
    <w:rsid w:val="0070548A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5"/>
    <w:rsid w:val="00711ECE"/>
    <w:rsid w:val="0071208E"/>
    <w:rsid w:val="007121DF"/>
    <w:rsid w:val="00712249"/>
    <w:rsid w:val="0071244F"/>
    <w:rsid w:val="00712771"/>
    <w:rsid w:val="00712A54"/>
    <w:rsid w:val="00712C9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A27"/>
    <w:rsid w:val="00715AC3"/>
    <w:rsid w:val="00715C12"/>
    <w:rsid w:val="0071609F"/>
    <w:rsid w:val="0071617E"/>
    <w:rsid w:val="00716904"/>
    <w:rsid w:val="00716AB4"/>
    <w:rsid w:val="00716B91"/>
    <w:rsid w:val="00716DE5"/>
    <w:rsid w:val="00716E0E"/>
    <w:rsid w:val="00717564"/>
    <w:rsid w:val="007176BB"/>
    <w:rsid w:val="0071796D"/>
    <w:rsid w:val="00717CD7"/>
    <w:rsid w:val="00717F37"/>
    <w:rsid w:val="00717FE8"/>
    <w:rsid w:val="007205FE"/>
    <w:rsid w:val="00720962"/>
    <w:rsid w:val="00720B2A"/>
    <w:rsid w:val="00720B2D"/>
    <w:rsid w:val="00720BE4"/>
    <w:rsid w:val="00720E54"/>
    <w:rsid w:val="00721084"/>
    <w:rsid w:val="0072112D"/>
    <w:rsid w:val="007213D7"/>
    <w:rsid w:val="007218F1"/>
    <w:rsid w:val="00721D33"/>
    <w:rsid w:val="00722025"/>
    <w:rsid w:val="007224BE"/>
    <w:rsid w:val="00722531"/>
    <w:rsid w:val="0072269D"/>
    <w:rsid w:val="00723199"/>
    <w:rsid w:val="007233A9"/>
    <w:rsid w:val="00723B42"/>
    <w:rsid w:val="00723C90"/>
    <w:rsid w:val="00723D2E"/>
    <w:rsid w:val="00724335"/>
    <w:rsid w:val="007243A4"/>
    <w:rsid w:val="007245DB"/>
    <w:rsid w:val="00724C28"/>
    <w:rsid w:val="00725161"/>
    <w:rsid w:val="00725237"/>
    <w:rsid w:val="0072599C"/>
    <w:rsid w:val="00725BEA"/>
    <w:rsid w:val="00725DB0"/>
    <w:rsid w:val="00726542"/>
    <w:rsid w:val="0072679C"/>
    <w:rsid w:val="0072689D"/>
    <w:rsid w:val="00726CC0"/>
    <w:rsid w:val="00726E25"/>
    <w:rsid w:val="0072712A"/>
    <w:rsid w:val="00727171"/>
    <w:rsid w:val="00727C6C"/>
    <w:rsid w:val="00727E50"/>
    <w:rsid w:val="0073019A"/>
    <w:rsid w:val="0073023D"/>
    <w:rsid w:val="00730C90"/>
    <w:rsid w:val="00730E9F"/>
    <w:rsid w:val="00731027"/>
    <w:rsid w:val="00731044"/>
    <w:rsid w:val="00731434"/>
    <w:rsid w:val="00731703"/>
    <w:rsid w:val="0073173D"/>
    <w:rsid w:val="00731773"/>
    <w:rsid w:val="00731C0A"/>
    <w:rsid w:val="00731F1F"/>
    <w:rsid w:val="00731FA6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586"/>
    <w:rsid w:val="0073683F"/>
    <w:rsid w:val="00736AC6"/>
    <w:rsid w:val="00736AD5"/>
    <w:rsid w:val="00736B35"/>
    <w:rsid w:val="00736F7A"/>
    <w:rsid w:val="00736FBD"/>
    <w:rsid w:val="00737FD3"/>
    <w:rsid w:val="007400A9"/>
    <w:rsid w:val="007404CA"/>
    <w:rsid w:val="00740543"/>
    <w:rsid w:val="00740D3F"/>
    <w:rsid w:val="00740E99"/>
    <w:rsid w:val="00740F25"/>
    <w:rsid w:val="007411ED"/>
    <w:rsid w:val="00741429"/>
    <w:rsid w:val="0074175C"/>
    <w:rsid w:val="00741B1D"/>
    <w:rsid w:val="00741CC5"/>
    <w:rsid w:val="00741DFC"/>
    <w:rsid w:val="00741E9C"/>
    <w:rsid w:val="00741F0E"/>
    <w:rsid w:val="007420CC"/>
    <w:rsid w:val="007423FB"/>
    <w:rsid w:val="00742752"/>
    <w:rsid w:val="00742786"/>
    <w:rsid w:val="00742AD8"/>
    <w:rsid w:val="00742F7F"/>
    <w:rsid w:val="00743063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31A"/>
    <w:rsid w:val="007465E9"/>
    <w:rsid w:val="00746757"/>
    <w:rsid w:val="00746A35"/>
    <w:rsid w:val="00746CCB"/>
    <w:rsid w:val="00746E89"/>
    <w:rsid w:val="00746EA1"/>
    <w:rsid w:val="007473D9"/>
    <w:rsid w:val="00747640"/>
    <w:rsid w:val="00747BEE"/>
    <w:rsid w:val="00747F91"/>
    <w:rsid w:val="007501BD"/>
    <w:rsid w:val="00750209"/>
    <w:rsid w:val="007505E7"/>
    <w:rsid w:val="00750AE5"/>
    <w:rsid w:val="00750BB7"/>
    <w:rsid w:val="007510D9"/>
    <w:rsid w:val="007514C1"/>
    <w:rsid w:val="00751A5B"/>
    <w:rsid w:val="00751AEF"/>
    <w:rsid w:val="00751E6E"/>
    <w:rsid w:val="00751E8E"/>
    <w:rsid w:val="007520A6"/>
    <w:rsid w:val="00752187"/>
    <w:rsid w:val="00752568"/>
    <w:rsid w:val="00752CFA"/>
    <w:rsid w:val="0075358D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D99"/>
    <w:rsid w:val="00755F47"/>
    <w:rsid w:val="00756724"/>
    <w:rsid w:val="00756A93"/>
    <w:rsid w:val="0075723D"/>
    <w:rsid w:val="00757E12"/>
    <w:rsid w:val="00757E49"/>
    <w:rsid w:val="00760070"/>
    <w:rsid w:val="007602B9"/>
    <w:rsid w:val="007602EF"/>
    <w:rsid w:val="007604DB"/>
    <w:rsid w:val="00760534"/>
    <w:rsid w:val="007605EE"/>
    <w:rsid w:val="00760866"/>
    <w:rsid w:val="00760E51"/>
    <w:rsid w:val="00760F08"/>
    <w:rsid w:val="00760FA5"/>
    <w:rsid w:val="00760FEA"/>
    <w:rsid w:val="007613CF"/>
    <w:rsid w:val="007618BA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7A0"/>
    <w:rsid w:val="00763CDD"/>
    <w:rsid w:val="00763D68"/>
    <w:rsid w:val="00763FF0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6A0D"/>
    <w:rsid w:val="00766BEC"/>
    <w:rsid w:val="0076720D"/>
    <w:rsid w:val="0076732A"/>
    <w:rsid w:val="007674BF"/>
    <w:rsid w:val="007676D3"/>
    <w:rsid w:val="00767C0E"/>
    <w:rsid w:val="00767D4C"/>
    <w:rsid w:val="00767E49"/>
    <w:rsid w:val="00767F7E"/>
    <w:rsid w:val="00767F88"/>
    <w:rsid w:val="0077041A"/>
    <w:rsid w:val="007706EF"/>
    <w:rsid w:val="00770739"/>
    <w:rsid w:val="0077073A"/>
    <w:rsid w:val="00770831"/>
    <w:rsid w:val="0077083E"/>
    <w:rsid w:val="00770875"/>
    <w:rsid w:val="00770FBE"/>
    <w:rsid w:val="007710B6"/>
    <w:rsid w:val="00771219"/>
    <w:rsid w:val="00771285"/>
    <w:rsid w:val="007713A0"/>
    <w:rsid w:val="0077192C"/>
    <w:rsid w:val="00771CF0"/>
    <w:rsid w:val="00771D2F"/>
    <w:rsid w:val="00771F12"/>
    <w:rsid w:val="007720CC"/>
    <w:rsid w:val="007727F7"/>
    <w:rsid w:val="00772B81"/>
    <w:rsid w:val="00772EDB"/>
    <w:rsid w:val="007730D7"/>
    <w:rsid w:val="00773382"/>
    <w:rsid w:val="0077345D"/>
    <w:rsid w:val="00773906"/>
    <w:rsid w:val="00773BC6"/>
    <w:rsid w:val="00773CB2"/>
    <w:rsid w:val="00773CE7"/>
    <w:rsid w:val="00773E18"/>
    <w:rsid w:val="007746D6"/>
    <w:rsid w:val="00774836"/>
    <w:rsid w:val="00774899"/>
    <w:rsid w:val="0077495E"/>
    <w:rsid w:val="00774AEF"/>
    <w:rsid w:val="00774B54"/>
    <w:rsid w:val="00774FEB"/>
    <w:rsid w:val="0077528A"/>
    <w:rsid w:val="00775438"/>
    <w:rsid w:val="00775DAE"/>
    <w:rsid w:val="00775EAE"/>
    <w:rsid w:val="00776DFF"/>
    <w:rsid w:val="0077701A"/>
    <w:rsid w:val="007770A7"/>
    <w:rsid w:val="007771CC"/>
    <w:rsid w:val="007773B0"/>
    <w:rsid w:val="0077767B"/>
    <w:rsid w:val="007779BC"/>
    <w:rsid w:val="007779F3"/>
    <w:rsid w:val="00777BC4"/>
    <w:rsid w:val="00780211"/>
    <w:rsid w:val="00780902"/>
    <w:rsid w:val="00780932"/>
    <w:rsid w:val="00780D08"/>
    <w:rsid w:val="00780D7C"/>
    <w:rsid w:val="0078142D"/>
    <w:rsid w:val="00781594"/>
    <w:rsid w:val="007815E3"/>
    <w:rsid w:val="00781A0B"/>
    <w:rsid w:val="00781CD6"/>
    <w:rsid w:val="00781CF1"/>
    <w:rsid w:val="00781D4C"/>
    <w:rsid w:val="00781FC4"/>
    <w:rsid w:val="007821C1"/>
    <w:rsid w:val="007821D9"/>
    <w:rsid w:val="00782343"/>
    <w:rsid w:val="0078234F"/>
    <w:rsid w:val="00782900"/>
    <w:rsid w:val="00783207"/>
    <w:rsid w:val="00783811"/>
    <w:rsid w:val="00783858"/>
    <w:rsid w:val="00784188"/>
    <w:rsid w:val="007842CA"/>
    <w:rsid w:val="00784391"/>
    <w:rsid w:val="0078463D"/>
    <w:rsid w:val="007849BB"/>
    <w:rsid w:val="00784D14"/>
    <w:rsid w:val="0078547F"/>
    <w:rsid w:val="00785970"/>
    <w:rsid w:val="0078646A"/>
    <w:rsid w:val="00786740"/>
    <w:rsid w:val="00786D16"/>
    <w:rsid w:val="00786D41"/>
    <w:rsid w:val="0078702E"/>
    <w:rsid w:val="007873C7"/>
    <w:rsid w:val="00787443"/>
    <w:rsid w:val="007874FF"/>
    <w:rsid w:val="0078758F"/>
    <w:rsid w:val="00787B24"/>
    <w:rsid w:val="00787D9F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F71"/>
    <w:rsid w:val="00792FE1"/>
    <w:rsid w:val="00793AB5"/>
    <w:rsid w:val="00793DDA"/>
    <w:rsid w:val="00793EAF"/>
    <w:rsid w:val="00793EE7"/>
    <w:rsid w:val="0079404A"/>
    <w:rsid w:val="00794061"/>
    <w:rsid w:val="00795407"/>
    <w:rsid w:val="0079578C"/>
    <w:rsid w:val="00795B41"/>
    <w:rsid w:val="00795C1E"/>
    <w:rsid w:val="00795C24"/>
    <w:rsid w:val="00796112"/>
    <w:rsid w:val="00796699"/>
    <w:rsid w:val="007967D9"/>
    <w:rsid w:val="00796D79"/>
    <w:rsid w:val="007973A6"/>
    <w:rsid w:val="00797446"/>
    <w:rsid w:val="00797568"/>
    <w:rsid w:val="00797B19"/>
    <w:rsid w:val="00797E16"/>
    <w:rsid w:val="007A06B1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41D"/>
    <w:rsid w:val="007A2620"/>
    <w:rsid w:val="007A275C"/>
    <w:rsid w:val="007A27FA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4F9F"/>
    <w:rsid w:val="007A5694"/>
    <w:rsid w:val="007A5867"/>
    <w:rsid w:val="007A59D1"/>
    <w:rsid w:val="007A5DA1"/>
    <w:rsid w:val="007A6E29"/>
    <w:rsid w:val="007A72A1"/>
    <w:rsid w:val="007A74C2"/>
    <w:rsid w:val="007A77E9"/>
    <w:rsid w:val="007A7947"/>
    <w:rsid w:val="007A7D4C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0CF6"/>
    <w:rsid w:val="007B0F77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2DDC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86E"/>
    <w:rsid w:val="007B6F65"/>
    <w:rsid w:val="007B71C8"/>
    <w:rsid w:val="007B7682"/>
    <w:rsid w:val="007B78F0"/>
    <w:rsid w:val="007B797E"/>
    <w:rsid w:val="007B79F7"/>
    <w:rsid w:val="007C090A"/>
    <w:rsid w:val="007C0947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A36"/>
    <w:rsid w:val="007C1C52"/>
    <w:rsid w:val="007C2852"/>
    <w:rsid w:val="007C2F7F"/>
    <w:rsid w:val="007C38DF"/>
    <w:rsid w:val="007C3D4B"/>
    <w:rsid w:val="007C3F5A"/>
    <w:rsid w:val="007C3FDD"/>
    <w:rsid w:val="007C447F"/>
    <w:rsid w:val="007C4ACC"/>
    <w:rsid w:val="007C4BB6"/>
    <w:rsid w:val="007C4BB7"/>
    <w:rsid w:val="007C4CE7"/>
    <w:rsid w:val="007C4D71"/>
    <w:rsid w:val="007C4FC9"/>
    <w:rsid w:val="007C51E0"/>
    <w:rsid w:val="007C5907"/>
    <w:rsid w:val="007C599E"/>
    <w:rsid w:val="007C5C1E"/>
    <w:rsid w:val="007C5CF7"/>
    <w:rsid w:val="007C5D9B"/>
    <w:rsid w:val="007C607E"/>
    <w:rsid w:val="007C6176"/>
    <w:rsid w:val="007C62B2"/>
    <w:rsid w:val="007C6BDF"/>
    <w:rsid w:val="007C6C02"/>
    <w:rsid w:val="007C6D26"/>
    <w:rsid w:val="007C73AF"/>
    <w:rsid w:val="007C74CE"/>
    <w:rsid w:val="007C7811"/>
    <w:rsid w:val="007C7820"/>
    <w:rsid w:val="007C7E30"/>
    <w:rsid w:val="007D001D"/>
    <w:rsid w:val="007D043A"/>
    <w:rsid w:val="007D065A"/>
    <w:rsid w:val="007D073E"/>
    <w:rsid w:val="007D0EC6"/>
    <w:rsid w:val="007D0ED6"/>
    <w:rsid w:val="007D11AD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85B"/>
    <w:rsid w:val="007D3A2C"/>
    <w:rsid w:val="007D3CAD"/>
    <w:rsid w:val="007D42D5"/>
    <w:rsid w:val="007D438B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384"/>
    <w:rsid w:val="007D7472"/>
    <w:rsid w:val="007D748F"/>
    <w:rsid w:val="007D753B"/>
    <w:rsid w:val="007D75F9"/>
    <w:rsid w:val="007D77C1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B57"/>
    <w:rsid w:val="007E2FD4"/>
    <w:rsid w:val="007E32B7"/>
    <w:rsid w:val="007E3639"/>
    <w:rsid w:val="007E37F1"/>
    <w:rsid w:val="007E3BB8"/>
    <w:rsid w:val="007E3F0E"/>
    <w:rsid w:val="007E467E"/>
    <w:rsid w:val="007E48DA"/>
    <w:rsid w:val="007E4C91"/>
    <w:rsid w:val="007E4D84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B9E"/>
    <w:rsid w:val="007F0F57"/>
    <w:rsid w:val="007F116E"/>
    <w:rsid w:val="007F1507"/>
    <w:rsid w:val="007F1758"/>
    <w:rsid w:val="007F17BD"/>
    <w:rsid w:val="007F194C"/>
    <w:rsid w:val="007F1AF3"/>
    <w:rsid w:val="007F2092"/>
    <w:rsid w:val="007F2422"/>
    <w:rsid w:val="007F2A03"/>
    <w:rsid w:val="007F2AE2"/>
    <w:rsid w:val="007F2CED"/>
    <w:rsid w:val="007F2CF4"/>
    <w:rsid w:val="007F3024"/>
    <w:rsid w:val="007F30A5"/>
    <w:rsid w:val="007F32EE"/>
    <w:rsid w:val="007F32F2"/>
    <w:rsid w:val="007F352B"/>
    <w:rsid w:val="007F3C36"/>
    <w:rsid w:val="007F3EA6"/>
    <w:rsid w:val="007F3FF4"/>
    <w:rsid w:val="007F4452"/>
    <w:rsid w:val="007F4AF4"/>
    <w:rsid w:val="007F4B88"/>
    <w:rsid w:val="007F4CB9"/>
    <w:rsid w:val="007F514B"/>
    <w:rsid w:val="007F5DB1"/>
    <w:rsid w:val="007F61C6"/>
    <w:rsid w:val="007F6261"/>
    <w:rsid w:val="007F63C3"/>
    <w:rsid w:val="007F6ACD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0A5"/>
    <w:rsid w:val="00802235"/>
    <w:rsid w:val="008025D6"/>
    <w:rsid w:val="008028E4"/>
    <w:rsid w:val="00802A9D"/>
    <w:rsid w:val="00802AFC"/>
    <w:rsid w:val="00802F0A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45E"/>
    <w:rsid w:val="0080584F"/>
    <w:rsid w:val="0080591F"/>
    <w:rsid w:val="00805C90"/>
    <w:rsid w:val="00805E34"/>
    <w:rsid w:val="00805E91"/>
    <w:rsid w:val="0080629A"/>
    <w:rsid w:val="0080644B"/>
    <w:rsid w:val="008068C9"/>
    <w:rsid w:val="0080694E"/>
    <w:rsid w:val="00806961"/>
    <w:rsid w:val="00806C16"/>
    <w:rsid w:val="00806C68"/>
    <w:rsid w:val="00807302"/>
    <w:rsid w:val="00807675"/>
    <w:rsid w:val="0080768B"/>
    <w:rsid w:val="00807800"/>
    <w:rsid w:val="0080780A"/>
    <w:rsid w:val="00807974"/>
    <w:rsid w:val="0080799A"/>
    <w:rsid w:val="00807A6A"/>
    <w:rsid w:val="00807C70"/>
    <w:rsid w:val="00807D55"/>
    <w:rsid w:val="008107B9"/>
    <w:rsid w:val="00810CCD"/>
    <w:rsid w:val="008113F0"/>
    <w:rsid w:val="008114CF"/>
    <w:rsid w:val="00811517"/>
    <w:rsid w:val="00811661"/>
    <w:rsid w:val="008116E5"/>
    <w:rsid w:val="00812193"/>
    <w:rsid w:val="0081246E"/>
    <w:rsid w:val="008124EF"/>
    <w:rsid w:val="008124F4"/>
    <w:rsid w:val="008126C4"/>
    <w:rsid w:val="008127AF"/>
    <w:rsid w:val="00812E13"/>
    <w:rsid w:val="008136C7"/>
    <w:rsid w:val="00813AD1"/>
    <w:rsid w:val="00813B3A"/>
    <w:rsid w:val="00813C99"/>
    <w:rsid w:val="00813CA5"/>
    <w:rsid w:val="00813FBC"/>
    <w:rsid w:val="00814390"/>
    <w:rsid w:val="00814564"/>
    <w:rsid w:val="00814785"/>
    <w:rsid w:val="00814812"/>
    <w:rsid w:val="008148C3"/>
    <w:rsid w:val="00814961"/>
    <w:rsid w:val="008153F6"/>
    <w:rsid w:val="008154C8"/>
    <w:rsid w:val="00815746"/>
    <w:rsid w:val="00815802"/>
    <w:rsid w:val="0081597F"/>
    <w:rsid w:val="00815B0D"/>
    <w:rsid w:val="00815E39"/>
    <w:rsid w:val="00816279"/>
    <w:rsid w:val="008167FD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278"/>
    <w:rsid w:val="0082130F"/>
    <w:rsid w:val="00821535"/>
    <w:rsid w:val="0082186A"/>
    <w:rsid w:val="0082195D"/>
    <w:rsid w:val="00821993"/>
    <w:rsid w:val="00821A59"/>
    <w:rsid w:val="00821D69"/>
    <w:rsid w:val="00822057"/>
    <w:rsid w:val="008220CE"/>
    <w:rsid w:val="0082219A"/>
    <w:rsid w:val="008224DF"/>
    <w:rsid w:val="00822643"/>
    <w:rsid w:val="00822996"/>
    <w:rsid w:val="00822C9A"/>
    <w:rsid w:val="00822EDC"/>
    <w:rsid w:val="00822FDA"/>
    <w:rsid w:val="00823421"/>
    <w:rsid w:val="0082342B"/>
    <w:rsid w:val="008234AA"/>
    <w:rsid w:val="00823676"/>
    <w:rsid w:val="008236AC"/>
    <w:rsid w:val="00823840"/>
    <w:rsid w:val="0082385A"/>
    <w:rsid w:val="00823ABE"/>
    <w:rsid w:val="00823B24"/>
    <w:rsid w:val="00824054"/>
    <w:rsid w:val="00824420"/>
    <w:rsid w:val="00824551"/>
    <w:rsid w:val="008246AD"/>
    <w:rsid w:val="0082491D"/>
    <w:rsid w:val="00824AF0"/>
    <w:rsid w:val="00824BFB"/>
    <w:rsid w:val="00824D3D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6F8D"/>
    <w:rsid w:val="0082710A"/>
    <w:rsid w:val="008273B3"/>
    <w:rsid w:val="008276CD"/>
    <w:rsid w:val="00827785"/>
    <w:rsid w:val="008278E9"/>
    <w:rsid w:val="00827C3F"/>
    <w:rsid w:val="008301E3"/>
    <w:rsid w:val="00830728"/>
    <w:rsid w:val="00830809"/>
    <w:rsid w:val="008308E8"/>
    <w:rsid w:val="00830AE4"/>
    <w:rsid w:val="00830E9E"/>
    <w:rsid w:val="008310B0"/>
    <w:rsid w:val="008310C5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94D"/>
    <w:rsid w:val="00833C41"/>
    <w:rsid w:val="00833D4C"/>
    <w:rsid w:val="00833E98"/>
    <w:rsid w:val="00834136"/>
    <w:rsid w:val="00834146"/>
    <w:rsid w:val="0083416C"/>
    <w:rsid w:val="0083422D"/>
    <w:rsid w:val="0083444B"/>
    <w:rsid w:val="0083499A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160"/>
    <w:rsid w:val="0083724E"/>
    <w:rsid w:val="0083739D"/>
    <w:rsid w:val="00837517"/>
    <w:rsid w:val="00837949"/>
    <w:rsid w:val="0083797E"/>
    <w:rsid w:val="00837D1B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1FFC"/>
    <w:rsid w:val="00842450"/>
    <w:rsid w:val="008424A1"/>
    <w:rsid w:val="00842AFE"/>
    <w:rsid w:val="008430B3"/>
    <w:rsid w:val="00843C9B"/>
    <w:rsid w:val="00844026"/>
    <w:rsid w:val="00844134"/>
    <w:rsid w:val="008444B5"/>
    <w:rsid w:val="008444F5"/>
    <w:rsid w:val="00844CDF"/>
    <w:rsid w:val="0084511D"/>
    <w:rsid w:val="008457E8"/>
    <w:rsid w:val="00845B20"/>
    <w:rsid w:val="00846029"/>
    <w:rsid w:val="008462E2"/>
    <w:rsid w:val="00846865"/>
    <w:rsid w:val="00846B21"/>
    <w:rsid w:val="00847569"/>
    <w:rsid w:val="00847700"/>
    <w:rsid w:val="00847983"/>
    <w:rsid w:val="00847C15"/>
    <w:rsid w:val="00847EBF"/>
    <w:rsid w:val="00850070"/>
    <w:rsid w:val="00850265"/>
    <w:rsid w:val="0085026A"/>
    <w:rsid w:val="008503F7"/>
    <w:rsid w:val="008509E0"/>
    <w:rsid w:val="00850B11"/>
    <w:rsid w:val="00851575"/>
    <w:rsid w:val="00851686"/>
    <w:rsid w:val="00851735"/>
    <w:rsid w:val="00851996"/>
    <w:rsid w:val="008519A9"/>
    <w:rsid w:val="00851B57"/>
    <w:rsid w:val="00851C3E"/>
    <w:rsid w:val="00851D14"/>
    <w:rsid w:val="00851E9B"/>
    <w:rsid w:val="00851F90"/>
    <w:rsid w:val="00852172"/>
    <w:rsid w:val="008522F6"/>
    <w:rsid w:val="008523C2"/>
    <w:rsid w:val="008526BB"/>
    <w:rsid w:val="008526C7"/>
    <w:rsid w:val="0085279F"/>
    <w:rsid w:val="008529DF"/>
    <w:rsid w:val="00852C96"/>
    <w:rsid w:val="008532A2"/>
    <w:rsid w:val="00853CC6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B4F"/>
    <w:rsid w:val="00863DBB"/>
    <w:rsid w:val="0086418F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4D01"/>
    <w:rsid w:val="0086507E"/>
    <w:rsid w:val="008650F0"/>
    <w:rsid w:val="0086529A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AB3"/>
    <w:rsid w:val="00867C3A"/>
    <w:rsid w:val="00867DB3"/>
    <w:rsid w:val="008703FD"/>
    <w:rsid w:val="0087098C"/>
    <w:rsid w:val="0087105D"/>
    <w:rsid w:val="008710D2"/>
    <w:rsid w:val="0087110F"/>
    <w:rsid w:val="008711E3"/>
    <w:rsid w:val="00871B34"/>
    <w:rsid w:val="008720D5"/>
    <w:rsid w:val="008720DA"/>
    <w:rsid w:val="008721A6"/>
    <w:rsid w:val="0087233B"/>
    <w:rsid w:val="008724BD"/>
    <w:rsid w:val="0087280C"/>
    <w:rsid w:val="008728D5"/>
    <w:rsid w:val="008730A2"/>
    <w:rsid w:val="0087311A"/>
    <w:rsid w:val="008733B6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6C6"/>
    <w:rsid w:val="0087594D"/>
    <w:rsid w:val="00875A78"/>
    <w:rsid w:val="00876053"/>
    <w:rsid w:val="00876116"/>
    <w:rsid w:val="0087639E"/>
    <w:rsid w:val="00876701"/>
    <w:rsid w:val="008768DA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421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3BE7"/>
    <w:rsid w:val="0088400D"/>
    <w:rsid w:val="00884015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5F3B"/>
    <w:rsid w:val="0088605A"/>
    <w:rsid w:val="008865EF"/>
    <w:rsid w:val="00886800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97DD7"/>
    <w:rsid w:val="008A0576"/>
    <w:rsid w:val="008A0716"/>
    <w:rsid w:val="008A090A"/>
    <w:rsid w:val="008A0DBC"/>
    <w:rsid w:val="008A0F0B"/>
    <w:rsid w:val="008A0F74"/>
    <w:rsid w:val="008A128C"/>
    <w:rsid w:val="008A1436"/>
    <w:rsid w:val="008A1469"/>
    <w:rsid w:val="008A15B4"/>
    <w:rsid w:val="008A1D88"/>
    <w:rsid w:val="008A2589"/>
    <w:rsid w:val="008A2636"/>
    <w:rsid w:val="008A2AD6"/>
    <w:rsid w:val="008A2CC7"/>
    <w:rsid w:val="008A2CEC"/>
    <w:rsid w:val="008A2E71"/>
    <w:rsid w:val="008A2EB9"/>
    <w:rsid w:val="008A2FA4"/>
    <w:rsid w:val="008A30E0"/>
    <w:rsid w:val="008A3233"/>
    <w:rsid w:val="008A325C"/>
    <w:rsid w:val="008A349B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BDC"/>
    <w:rsid w:val="008A4C94"/>
    <w:rsid w:val="008A4D81"/>
    <w:rsid w:val="008A4EE9"/>
    <w:rsid w:val="008A4F24"/>
    <w:rsid w:val="008A566C"/>
    <w:rsid w:val="008A5D2C"/>
    <w:rsid w:val="008A63DB"/>
    <w:rsid w:val="008A64DD"/>
    <w:rsid w:val="008A6920"/>
    <w:rsid w:val="008A6C2C"/>
    <w:rsid w:val="008A6D08"/>
    <w:rsid w:val="008A6D83"/>
    <w:rsid w:val="008A6F09"/>
    <w:rsid w:val="008A7033"/>
    <w:rsid w:val="008A731D"/>
    <w:rsid w:val="008A73EB"/>
    <w:rsid w:val="008A7585"/>
    <w:rsid w:val="008A7633"/>
    <w:rsid w:val="008A7849"/>
    <w:rsid w:val="008A791C"/>
    <w:rsid w:val="008A7A05"/>
    <w:rsid w:val="008A7ECA"/>
    <w:rsid w:val="008B002C"/>
    <w:rsid w:val="008B01F8"/>
    <w:rsid w:val="008B05BE"/>
    <w:rsid w:val="008B0895"/>
    <w:rsid w:val="008B0A76"/>
    <w:rsid w:val="008B0B5C"/>
    <w:rsid w:val="008B0D0C"/>
    <w:rsid w:val="008B11FC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0E6"/>
    <w:rsid w:val="008B46F7"/>
    <w:rsid w:val="008B49CC"/>
    <w:rsid w:val="008B4E3B"/>
    <w:rsid w:val="008B4ECA"/>
    <w:rsid w:val="008B56CB"/>
    <w:rsid w:val="008B5A33"/>
    <w:rsid w:val="008B5E5C"/>
    <w:rsid w:val="008B6319"/>
    <w:rsid w:val="008B63A0"/>
    <w:rsid w:val="008B69DD"/>
    <w:rsid w:val="008B7027"/>
    <w:rsid w:val="008B702B"/>
    <w:rsid w:val="008B7344"/>
    <w:rsid w:val="008B75F5"/>
    <w:rsid w:val="008B7767"/>
    <w:rsid w:val="008C0069"/>
    <w:rsid w:val="008C0126"/>
    <w:rsid w:val="008C04FD"/>
    <w:rsid w:val="008C0517"/>
    <w:rsid w:val="008C0C24"/>
    <w:rsid w:val="008C0CA5"/>
    <w:rsid w:val="008C0D2B"/>
    <w:rsid w:val="008C0FCE"/>
    <w:rsid w:val="008C1209"/>
    <w:rsid w:val="008C13A9"/>
    <w:rsid w:val="008C14CC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70C"/>
    <w:rsid w:val="008C3B2F"/>
    <w:rsid w:val="008C3E3E"/>
    <w:rsid w:val="008C4383"/>
    <w:rsid w:val="008C480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7A"/>
    <w:rsid w:val="008C7B80"/>
    <w:rsid w:val="008C7DA0"/>
    <w:rsid w:val="008D03DF"/>
    <w:rsid w:val="008D052B"/>
    <w:rsid w:val="008D075E"/>
    <w:rsid w:val="008D08BD"/>
    <w:rsid w:val="008D0A26"/>
    <w:rsid w:val="008D1013"/>
    <w:rsid w:val="008D15A5"/>
    <w:rsid w:val="008D17A1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3D13"/>
    <w:rsid w:val="008D41DD"/>
    <w:rsid w:val="008D42BC"/>
    <w:rsid w:val="008D4734"/>
    <w:rsid w:val="008D4780"/>
    <w:rsid w:val="008D48B1"/>
    <w:rsid w:val="008D4F6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B1D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BE7"/>
    <w:rsid w:val="008E4BFA"/>
    <w:rsid w:val="008E4F5C"/>
    <w:rsid w:val="008E5034"/>
    <w:rsid w:val="008E5372"/>
    <w:rsid w:val="008E537E"/>
    <w:rsid w:val="008E5949"/>
    <w:rsid w:val="008E5A03"/>
    <w:rsid w:val="008E5C9D"/>
    <w:rsid w:val="008E6364"/>
    <w:rsid w:val="008E6552"/>
    <w:rsid w:val="008E6ECA"/>
    <w:rsid w:val="008E6F13"/>
    <w:rsid w:val="008E6FD4"/>
    <w:rsid w:val="008E7578"/>
    <w:rsid w:val="008E77C7"/>
    <w:rsid w:val="008E795A"/>
    <w:rsid w:val="008E7DAD"/>
    <w:rsid w:val="008E7E57"/>
    <w:rsid w:val="008F0074"/>
    <w:rsid w:val="008F0AF7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72"/>
    <w:rsid w:val="008F2FAA"/>
    <w:rsid w:val="008F3645"/>
    <w:rsid w:val="008F365D"/>
    <w:rsid w:val="008F3871"/>
    <w:rsid w:val="008F3B46"/>
    <w:rsid w:val="008F3E96"/>
    <w:rsid w:val="008F4052"/>
    <w:rsid w:val="008F42B0"/>
    <w:rsid w:val="008F48A8"/>
    <w:rsid w:val="008F4AF4"/>
    <w:rsid w:val="008F4FCB"/>
    <w:rsid w:val="008F50B7"/>
    <w:rsid w:val="008F5252"/>
    <w:rsid w:val="008F52CD"/>
    <w:rsid w:val="008F53F0"/>
    <w:rsid w:val="008F5453"/>
    <w:rsid w:val="008F574D"/>
    <w:rsid w:val="008F5F46"/>
    <w:rsid w:val="008F6061"/>
    <w:rsid w:val="008F65FF"/>
    <w:rsid w:val="008F6CF0"/>
    <w:rsid w:val="008F6DA5"/>
    <w:rsid w:val="008F7310"/>
    <w:rsid w:val="008F77CB"/>
    <w:rsid w:val="008F7D3C"/>
    <w:rsid w:val="009011FD"/>
    <w:rsid w:val="00901259"/>
    <w:rsid w:val="00901288"/>
    <w:rsid w:val="009014A1"/>
    <w:rsid w:val="0090231C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159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20A"/>
    <w:rsid w:val="00907317"/>
    <w:rsid w:val="00907869"/>
    <w:rsid w:val="00907A25"/>
    <w:rsid w:val="00907C72"/>
    <w:rsid w:val="00907DEA"/>
    <w:rsid w:val="009101AE"/>
    <w:rsid w:val="0091049D"/>
    <w:rsid w:val="00910690"/>
    <w:rsid w:val="009106E7"/>
    <w:rsid w:val="00910709"/>
    <w:rsid w:val="00910A29"/>
    <w:rsid w:val="00910BE3"/>
    <w:rsid w:val="00910C32"/>
    <w:rsid w:val="00910D99"/>
    <w:rsid w:val="00910EB4"/>
    <w:rsid w:val="009110CC"/>
    <w:rsid w:val="009114A5"/>
    <w:rsid w:val="00911737"/>
    <w:rsid w:val="00911935"/>
    <w:rsid w:val="00911A0B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1A8"/>
    <w:rsid w:val="00913BF1"/>
    <w:rsid w:val="00913FD9"/>
    <w:rsid w:val="009145BC"/>
    <w:rsid w:val="00914977"/>
    <w:rsid w:val="00914F49"/>
    <w:rsid w:val="00914FDF"/>
    <w:rsid w:val="00915005"/>
    <w:rsid w:val="009150E7"/>
    <w:rsid w:val="0091533F"/>
    <w:rsid w:val="009159FC"/>
    <w:rsid w:val="00915BCA"/>
    <w:rsid w:val="00915FE1"/>
    <w:rsid w:val="00916153"/>
    <w:rsid w:val="00916C8B"/>
    <w:rsid w:val="00917321"/>
    <w:rsid w:val="009174D2"/>
    <w:rsid w:val="0091752D"/>
    <w:rsid w:val="00917558"/>
    <w:rsid w:val="009178DA"/>
    <w:rsid w:val="009178F5"/>
    <w:rsid w:val="00917BB6"/>
    <w:rsid w:val="00917BC3"/>
    <w:rsid w:val="0092049E"/>
    <w:rsid w:val="00920525"/>
    <w:rsid w:val="0092055F"/>
    <w:rsid w:val="0092062B"/>
    <w:rsid w:val="009208AC"/>
    <w:rsid w:val="00920CC3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4F55"/>
    <w:rsid w:val="00925088"/>
    <w:rsid w:val="009257A9"/>
    <w:rsid w:val="0092584B"/>
    <w:rsid w:val="0092598F"/>
    <w:rsid w:val="00925A15"/>
    <w:rsid w:val="00926065"/>
    <w:rsid w:val="009262E4"/>
    <w:rsid w:val="00926611"/>
    <w:rsid w:val="009266FD"/>
    <w:rsid w:val="0092687F"/>
    <w:rsid w:val="0092694F"/>
    <w:rsid w:val="00926ACE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883"/>
    <w:rsid w:val="00931E65"/>
    <w:rsid w:val="0093200F"/>
    <w:rsid w:val="00932467"/>
    <w:rsid w:val="00932722"/>
    <w:rsid w:val="00932B07"/>
    <w:rsid w:val="00932FC4"/>
    <w:rsid w:val="00933007"/>
    <w:rsid w:val="009330EB"/>
    <w:rsid w:val="00933208"/>
    <w:rsid w:val="009334E7"/>
    <w:rsid w:val="00933866"/>
    <w:rsid w:val="00933930"/>
    <w:rsid w:val="00933A2D"/>
    <w:rsid w:val="009341D5"/>
    <w:rsid w:val="00934205"/>
    <w:rsid w:val="009342AF"/>
    <w:rsid w:val="0093439B"/>
    <w:rsid w:val="00934646"/>
    <w:rsid w:val="00934972"/>
    <w:rsid w:val="00934D68"/>
    <w:rsid w:val="00934EBA"/>
    <w:rsid w:val="00934FA2"/>
    <w:rsid w:val="00935D1C"/>
    <w:rsid w:val="0093620D"/>
    <w:rsid w:val="00936213"/>
    <w:rsid w:val="009362BF"/>
    <w:rsid w:val="00936580"/>
    <w:rsid w:val="009368D2"/>
    <w:rsid w:val="00936A4D"/>
    <w:rsid w:val="00936B56"/>
    <w:rsid w:val="00937111"/>
    <w:rsid w:val="0093714F"/>
    <w:rsid w:val="009372A1"/>
    <w:rsid w:val="009373FD"/>
    <w:rsid w:val="00937402"/>
    <w:rsid w:val="00937AB0"/>
    <w:rsid w:val="00937FE2"/>
    <w:rsid w:val="00940357"/>
    <w:rsid w:val="009405E1"/>
    <w:rsid w:val="009409C3"/>
    <w:rsid w:val="00940D2F"/>
    <w:rsid w:val="00940DD2"/>
    <w:rsid w:val="009410B6"/>
    <w:rsid w:val="00941325"/>
    <w:rsid w:val="0094141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278"/>
    <w:rsid w:val="009453D3"/>
    <w:rsid w:val="009457BD"/>
    <w:rsid w:val="00945CE0"/>
    <w:rsid w:val="00945EC4"/>
    <w:rsid w:val="009465F7"/>
    <w:rsid w:val="00946628"/>
    <w:rsid w:val="009469D6"/>
    <w:rsid w:val="00946B43"/>
    <w:rsid w:val="00946C47"/>
    <w:rsid w:val="009470F8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65B"/>
    <w:rsid w:val="00951D20"/>
    <w:rsid w:val="00951F9F"/>
    <w:rsid w:val="00953477"/>
    <w:rsid w:val="00953992"/>
    <w:rsid w:val="00953BB6"/>
    <w:rsid w:val="0095427F"/>
    <w:rsid w:val="0095456C"/>
    <w:rsid w:val="0095461A"/>
    <w:rsid w:val="00954CC9"/>
    <w:rsid w:val="00954F2C"/>
    <w:rsid w:val="00954F8E"/>
    <w:rsid w:val="00955504"/>
    <w:rsid w:val="00955AD9"/>
    <w:rsid w:val="00955B02"/>
    <w:rsid w:val="009566C2"/>
    <w:rsid w:val="00956A1F"/>
    <w:rsid w:val="00956B23"/>
    <w:rsid w:val="00956CDC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DB7"/>
    <w:rsid w:val="00960E60"/>
    <w:rsid w:val="00961751"/>
    <w:rsid w:val="0096193E"/>
    <w:rsid w:val="00961AB8"/>
    <w:rsid w:val="00961C70"/>
    <w:rsid w:val="0096230C"/>
    <w:rsid w:val="0096248E"/>
    <w:rsid w:val="00962512"/>
    <w:rsid w:val="00962B38"/>
    <w:rsid w:val="00962C6C"/>
    <w:rsid w:val="00963197"/>
    <w:rsid w:val="009634DF"/>
    <w:rsid w:val="00963639"/>
    <w:rsid w:val="009636EB"/>
    <w:rsid w:val="00963BB3"/>
    <w:rsid w:val="00964574"/>
    <w:rsid w:val="0096483D"/>
    <w:rsid w:val="00964B29"/>
    <w:rsid w:val="00964C89"/>
    <w:rsid w:val="00964DD9"/>
    <w:rsid w:val="00964E0F"/>
    <w:rsid w:val="00964E6E"/>
    <w:rsid w:val="00964E92"/>
    <w:rsid w:val="0096506D"/>
    <w:rsid w:val="0096529D"/>
    <w:rsid w:val="0096532F"/>
    <w:rsid w:val="00965710"/>
    <w:rsid w:val="00965AC1"/>
    <w:rsid w:val="00965AC3"/>
    <w:rsid w:val="00965CA8"/>
    <w:rsid w:val="0096634C"/>
    <w:rsid w:val="009663AA"/>
    <w:rsid w:val="009667AD"/>
    <w:rsid w:val="00966869"/>
    <w:rsid w:val="00966B64"/>
    <w:rsid w:val="00966E2D"/>
    <w:rsid w:val="00966FC4"/>
    <w:rsid w:val="00967143"/>
    <w:rsid w:val="00967166"/>
    <w:rsid w:val="009671AC"/>
    <w:rsid w:val="009677AF"/>
    <w:rsid w:val="00970E15"/>
    <w:rsid w:val="009713B2"/>
    <w:rsid w:val="00971654"/>
    <w:rsid w:val="00971940"/>
    <w:rsid w:val="00971BFC"/>
    <w:rsid w:val="00971D9A"/>
    <w:rsid w:val="009725B4"/>
    <w:rsid w:val="00972C73"/>
    <w:rsid w:val="00972F16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AD5"/>
    <w:rsid w:val="00976C38"/>
    <w:rsid w:val="00977606"/>
    <w:rsid w:val="00977767"/>
    <w:rsid w:val="009777AD"/>
    <w:rsid w:val="009777D5"/>
    <w:rsid w:val="0097798D"/>
    <w:rsid w:val="00977DE8"/>
    <w:rsid w:val="00977F6C"/>
    <w:rsid w:val="0098013D"/>
    <w:rsid w:val="00980547"/>
    <w:rsid w:val="009808A4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1FEE"/>
    <w:rsid w:val="00982286"/>
    <w:rsid w:val="009822C6"/>
    <w:rsid w:val="00982696"/>
    <w:rsid w:val="00982845"/>
    <w:rsid w:val="00982858"/>
    <w:rsid w:val="00982E48"/>
    <w:rsid w:val="00982F10"/>
    <w:rsid w:val="00983179"/>
    <w:rsid w:val="00983324"/>
    <w:rsid w:val="00983484"/>
    <w:rsid w:val="0098350B"/>
    <w:rsid w:val="00983652"/>
    <w:rsid w:val="00983BC2"/>
    <w:rsid w:val="00983FA0"/>
    <w:rsid w:val="00984C25"/>
    <w:rsid w:val="00984CA8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C72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D7A"/>
    <w:rsid w:val="00990F5D"/>
    <w:rsid w:val="009911B3"/>
    <w:rsid w:val="00991C1B"/>
    <w:rsid w:val="00991C75"/>
    <w:rsid w:val="00991CF6"/>
    <w:rsid w:val="009922FE"/>
    <w:rsid w:val="00992B3B"/>
    <w:rsid w:val="00992CBE"/>
    <w:rsid w:val="00992D52"/>
    <w:rsid w:val="00992EC6"/>
    <w:rsid w:val="0099333D"/>
    <w:rsid w:val="009937DF"/>
    <w:rsid w:val="00993984"/>
    <w:rsid w:val="00993A66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36F"/>
    <w:rsid w:val="00995690"/>
    <w:rsid w:val="009956B3"/>
    <w:rsid w:val="009957C7"/>
    <w:rsid w:val="00995A42"/>
    <w:rsid w:val="00995B88"/>
    <w:rsid w:val="009962BC"/>
    <w:rsid w:val="009967A5"/>
    <w:rsid w:val="0099710F"/>
    <w:rsid w:val="0099741A"/>
    <w:rsid w:val="0099757F"/>
    <w:rsid w:val="00997708"/>
    <w:rsid w:val="00997B0B"/>
    <w:rsid w:val="00997E49"/>
    <w:rsid w:val="009A00D0"/>
    <w:rsid w:val="009A056E"/>
    <w:rsid w:val="009A0C7C"/>
    <w:rsid w:val="009A0CC8"/>
    <w:rsid w:val="009A0DA9"/>
    <w:rsid w:val="009A0F46"/>
    <w:rsid w:val="009A105D"/>
    <w:rsid w:val="009A11D2"/>
    <w:rsid w:val="009A1387"/>
    <w:rsid w:val="009A1C08"/>
    <w:rsid w:val="009A1E66"/>
    <w:rsid w:val="009A1ED1"/>
    <w:rsid w:val="009A2095"/>
    <w:rsid w:val="009A22A3"/>
    <w:rsid w:val="009A2301"/>
    <w:rsid w:val="009A26E0"/>
    <w:rsid w:val="009A26F5"/>
    <w:rsid w:val="009A289A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600"/>
    <w:rsid w:val="009A5825"/>
    <w:rsid w:val="009A5957"/>
    <w:rsid w:val="009A595F"/>
    <w:rsid w:val="009A6065"/>
    <w:rsid w:val="009A629F"/>
    <w:rsid w:val="009A6735"/>
    <w:rsid w:val="009A68A5"/>
    <w:rsid w:val="009A7714"/>
    <w:rsid w:val="009A7D66"/>
    <w:rsid w:val="009A7E6A"/>
    <w:rsid w:val="009A7ED7"/>
    <w:rsid w:val="009B007A"/>
    <w:rsid w:val="009B021B"/>
    <w:rsid w:val="009B02D4"/>
    <w:rsid w:val="009B02E5"/>
    <w:rsid w:val="009B03C4"/>
    <w:rsid w:val="009B04AA"/>
    <w:rsid w:val="009B0578"/>
    <w:rsid w:val="009B08F1"/>
    <w:rsid w:val="009B0AD5"/>
    <w:rsid w:val="009B0FB7"/>
    <w:rsid w:val="009B11EE"/>
    <w:rsid w:val="009B11F5"/>
    <w:rsid w:val="009B123E"/>
    <w:rsid w:val="009B1564"/>
    <w:rsid w:val="009B1624"/>
    <w:rsid w:val="009B19BC"/>
    <w:rsid w:val="009B1AF3"/>
    <w:rsid w:val="009B1BB9"/>
    <w:rsid w:val="009B1F2D"/>
    <w:rsid w:val="009B2052"/>
    <w:rsid w:val="009B22AB"/>
    <w:rsid w:val="009B22EA"/>
    <w:rsid w:val="009B2DC1"/>
    <w:rsid w:val="009B2E3F"/>
    <w:rsid w:val="009B3061"/>
    <w:rsid w:val="009B3175"/>
    <w:rsid w:val="009B32AE"/>
    <w:rsid w:val="009B3B47"/>
    <w:rsid w:val="009B41A3"/>
    <w:rsid w:val="009B4292"/>
    <w:rsid w:val="009B432F"/>
    <w:rsid w:val="009B4367"/>
    <w:rsid w:val="009B4A74"/>
    <w:rsid w:val="009B4B44"/>
    <w:rsid w:val="009B4B7C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792"/>
    <w:rsid w:val="009B67DD"/>
    <w:rsid w:val="009B69AB"/>
    <w:rsid w:val="009B6B05"/>
    <w:rsid w:val="009B7424"/>
    <w:rsid w:val="009B75AA"/>
    <w:rsid w:val="009B75CC"/>
    <w:rsid w:val="009B7B4C"/>
    <w:rsid w:val="009B7B7F"/>
    <w:rsid w:val="009C0025"/>
    <w:rsid w:val="009C0111"/>
    <w:rsid w:val="009C05CF"/>
    <w:rsid w:val="009C0725"/>
    <w:rsid w:val="009C0AA6"/>
    <w:rsid w:val="009C0DC1"/>
    <w:rsid w:val="009C0DFA"/>
    <w:rsid w:val="009C0FFF"/>
    <w:rsid w:val="009C1087"/>
    <w:rsid w:val="009C131E"/>
    <w:rsid w:val="009C141E"/>
    <w:rsid w:val="009C1552"/>
    <w:rsid w:val="009C1DD8"/>
    <w:rsid w:val="009C243A"/>
    <w:rsid w:val="009C25B0"/>
    <w:rsid w:val="009C28B7"/>
    <w:rsid w:val="009C2969"/>
    <w:rsid w:val="009C2BA3"/>
    <w:rsid w:val="009C2D57"/>
    <w:rsid w:val="009C2DFC"/>
    <w:rsid w:val="009C2F37"/>
    <w:rsid w:val="009C32FE"/>
    <w:rsid w:val="009C37C2"/>
    <w:rsid w:val="009C38B3"/>
    <w:rsid w:val="009C3E16"/>
    <w:rsid w:val="009C405E"/>
    <w:rsid w:val="009C42EF"/>
    <w:rsid w:val="009C4745"/>
    <w:rsid w:val="009C4C83"/>
    <w:rsid w:val="009C4CFF"/>
    <w:rsid w:val="009C583B"/>
    <w:rsid w:val="009C5B46"/>
    <w:rsid w:val="009C5B48"/>
    <w:rsid w:val="009C5D2B"/>
    <w:rsid w:val="009C5DFF"/>
    <w:rsid w:val="009C6033"/>
    <w:rsid w:val="009C625F"/>
    <w:rsid w:val="009C6338"/>
    <w:rsid w:val="009C6ED3"/>
    <w:rsid w:val="009C746D"/>
    <w:rsid w:val="009C76B4"/>
    <w:rsid w:val="009C7DDE"/>
    <w:rsid w:val="009C7F50"/>
    <w:rsid w:val="009D01DF"/>
    <w:rsid w:val="009D0522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C38"/>
    <w:rsid w:val="009D3D27"/>
    <w:rsid w:val="009D4328"/>
    <w:rsid w:val="009D457F"/>
    <w:rsid w:val="009D4BF1"/>
    <w:rsid w:val="009D4C4E"/>
    <w:rsid w:val="009D4D73"/>
    <w:rsid w:val="009D4F2D"/>
    <w:rsid w:val="009D515A"/>
    <w:rsid w:val="009D556A"/>
    <w:rsid w:val="009D558C"/>
    <w:rsid w:val="009D5A92"/>
    <w:rsid w:val="009D5CB6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02B"/>
    <w:rsid w:val="009D7110"/>
    <w:rsid w:val="009D7A10"/>
    <w:rsid w:val="009D7CEA"/>
    <w:rsid w:val="009E00FA"/>
    <w:rsid w:val="009E01F8"/>
    <w:rsid w:val="009E0306"/>
    <w:rsid w:val="009E05F2"/>
    <w:rsid w:val="009E0D69"/>
    <w:rsid w:val="009E0ED0"/>
    <w:rsid w:val="009E0EE4"/>
    <w:rsid w:val="009E1105"/>
    <w:rsid w:val="009E21C4"/>
    <w:rsid w:val="009E21D2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6F6"/>
    <w:rsid w:val="009E4855"/>
    <w:rsid w:val="009E4889"/>
    <w:rsid w:val="009E4F3B"/>
    <w:rsid w:val="009E51BC"/>
    <w:rsid w:val="009E528D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375"/>
    <w:rsid w:val="009F082A"/>
    <w:rsid w:val="009F0990"/>
    <w:rsid w:val="009F0B1A"/>
    <w:rsid w:val="009F0D27"/>
    <w:rsid w:val="009F0E93"/>
    <w:rsid w:val="009F0ED1"/>
    <w:rsid w:val="009F13FE"/>
    <w:rsid w:val="009F14C1"/>
    <w:rsid w:val="009F187B"/>
    <w:rsid w:val="009F1C17"/>
    <w:rsid w:val="009F1D38"/>
    <w:rsid w:val="009F1DEB"/>
    <w:rsid w:val="009F1E02"/>
    <w:rsid w:val="009F1E5E"/>
    <w:rsid w:val="009F212C"/>
    <w:rsid w:val="009F2243"/>
    <w:rsid w:val="009F22BD"/>
    <w:rsid w:val="009F2480"/>
    <w:rsid w:val="009F25F1"/>
    <w:rsid w:val="009F2624"/>
    <w:rsid w:val="009F2969"/>
    <w:rsid w:val="009F3053"/>
    <w:rsid w:val="009F3920"/>
    <w:rsid w:val="009F3A8C"/>
    <w:rsid w:val="009F3C3F"/>
    <w:rsid w:val="009F404F"/>
    <w:rsid w:val="009F4171"/>
    <w:rsid w:val="009F42A2"/>
    <w:rsid w:val="009F42AB"/>
    <w:rsid w:val="009F4503"/>
    <w:rsid w:val="009F4C50"/>
    <w:rsid w:val="009F4E2B"/>
    <w:rsid w:val="009F52EE"/>
    <w:rsid w:val="009F5316"/>
    <w:rsid w:val="009F555B"/>
    <w:rsid w:val="009F5834"/>
    <w:rsid w:val="009F5B54"/>
    <w:rsid w:val="009F5BBF"/>
    <w:rsid w:val="009F63A9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9F7E53"/>
    <w:rsid w:val="00A002A8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5C9"/>
    <w:rsid w:val="00A0260A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ACD"/>
    <w:rsid w:val="00A03BEE"/>
    <w:rsid w:val="00A043A5"/>
    <w:rsid w:val="00A04486"/>
    <w:rsid w:val="00A04D19"/>
    <w:rsid w:val="00A05B4F"/>
    <w:rsid w:val="00A05CED"/>
    <w:rsid w:val="00A05D56"/>
    <w:rsid w:val="00A060DC"/>
    <w:rsid w:val="00A061B3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213"/>
    <w:rsid w:val="00A10756"/>
    <w:rsid w:val="00A10A48"/>
    <w:rsid w:val="00A119F9"/>
    <w:rsid w:val="00A11B31"/>
    <w:rsid w:val="00A11CC8"/>
    <w:rsid w:val="00A11DB0"/>
    <w:rsid w:val="00A11E16"/>
    <w:rsid w:val="00A11EA3"/>
    <w:rsid w:val="00A12018"/>
    <w:rsid w:val="00A1251C"/>
    <w:rsid w:val="00A129D5"/>
    <w:rsid w:val="00A12D1E"/>
    <w:rsid w:val="00A12E76"/>
    <w:rsid w:val="00A132C0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363"/>
    <w:rsid w:val="00A1554E"/>
    <w:rsid w:val="00A15568"/>
    <w:rsid w:val="00A15D26"/>
    <w:rsid w:val="00A15D7A"/>
    <w:rsid w:val="00A162C8"/>
    <w:rsid w:val="00A16390"/>
    <w:rsid w:val="00A1674B"/>
    <w:rsid w:val="00A16CB8"/>
    <w:rsid w:val="00A1761C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663"/>
    <w:rsid w:val="00A2586E"/>
    <w:rsid w:val="00A260F6"/>
    <w:rsid w:val="00A26268"/>
    <w:rsid w:val="00A26318"/>
    <w:rsid w:val="00A26731"/>
    <w:rsid w:val="00A26823"/>
    <w:rsid w:val="00A26B9D"/>
    <w:rsid w:val="00A26BD5"/>
    <w:rsid w:val="00A26BF3"/>
    <w:rsid w:val="00A26CEC"/>
    <w:rsid w:val="00A26D7F"/>
    <w:rsid w:val="00A26E40"/>
    <w:rsid w:val="00A2724B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0EAC"/>
    <w:rsid w:val="00A314F1"/>
    <w:rsid w:val="00A317C9"/>
    <w:rsid w:val="00A31A2A"/>
    <w:rsid w:val="00A31A47"/>
    <w:rsid w:val="00A31B45"/>
    <w:rsid w:val="00A31EEA"/>
    <w:rsid w:val="00A32C69"/>
    <w:rsid w:val="00A331BB"/>
    <w:rsid w:val="00A331C1"/>
    <w:rsid w:val="00A3340F"/>
    <w:rsid w:val="00A33954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571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5B"/>
    <w:rsid w:val="00A40AC2"/>
    <w:rsid w:val="00A40AEE"/>
    <w:rsid w:val="00A41099"/>
    <w:rsid w:val="00A41122"/>
    <w:rsid w:val="00A412B5"/>
    <w:rsid w:val="00A412C2"/>
    <w:rsid w:val="00A415CA"/>
    <w:rsid w:val="00A416FB"/>
    <w:rsid w:val="00A41924"/>
    <w:rsid w:val="00A41A5E"/>
    <w:rsid w:val="00A41F9F"/>
    <w:rsid w:val="00A420C9"/>
    <w:rsid w:val="00A421C9"/>
    <w:rsid w:val="00A42311"/>
    <w:rsid w:val="00A423F9"/>
    <w:rsid w:val="00A423FC"/>
    <w:rsid w:val="00A42949"/>
    <w:rsid w:val="00A42F1B"/>
    <w:rsid w:val="00A431C7"/>
    <w:rsid w:val="00A43969"/>
    <w:rsid w:val="00A43F4F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20"/>
    <w:rsid w:val="00A502A2"/>
    <w:rsid w:val="00A502AC"/>
    <w:rsid w:val="00A5038F"/>
    <w:rsid w:val="00A503B8"/>
    <w:rsid w:val="00A506AB"/>
    <w:rsid w:val="00A50860"/>
    <w:rsid w:val="00A50C68"/>
    <w:rsid w:val="00A510E6"/>
    <w:rsid w:val="00A51156"/>
    <w:rsid w:val="00A513F3"/>
    <w:rsid w:val="00A51424"/>
    <w:rsid w:val="00A514EC"/>
    <w:rsid w:val="00A51514"/>
    <w:rsid w:val="00A515FF"/>
    <w:rsid w:val="00A51796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3AB"/>
    <w:rsid w:val="00A53B4E"/>
    <w:rsid w:val="00A53C22"/>
    <w:rsid w:val="00A53E2C"/>
    <w:rsid w:val="00A5418C"/>
    <w:rsid w:val="00A5430B"/>
    <w:rsid w:val="00A546F8"/>
    <w:rsid w:val="00A54730"/>
    <w:rsid w:val="00A54859"/>
    <w:rsid w:val="00A549F3"/>
    <w:rsid w:val="00A54C1E"/>
    <w:rsid w:val="00A54DCE"/>
    <w:rsid w:val="00A54F92"/>
    <w:rsid w:val="00A55045"/>
    <w:rsid w:val="00A55047"/>
    <w:rsid w:val="00A550DE"/>
    <w:rsid w:val="00A5539B"/>
    <w:rsid w:val="00A5540A"/>
    <w:rsid w:val="00A5551F"/>
    <w:rsid w:val="00A558D1"/>
    <w:rsid w:val="00A55905"/>
    <w:rsid w:val="00A55AE4"/>
    <w:rsid w:val="00A55C96"/>
    <w:rsid w:val="00A56241"/>
    <w:rsid w:val="00A563FE"/>
    <w:rsid w:val="00A567F8"/>
    <w:rsid w:val="00A569AB"/>
    <w:rsid w:val="00A56D01"/>
    <w:rsid w:val="00A570AD"/>
    <w:rsid w:val="00A571B1"/>
    <w:rsid w:val="00A571D3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183"/>
    <w:rsid w:val="00A642C7"/>
    <w:rsid w:val="00A64F37"/>
    <w:rsid w:val="00A65A56"/>
    <w:rsid w:val="00A65C37"/>
    <w:rsid w:val="00A65F9D"/>
    <w:rsid w:val="00A660FD"/>
    <w:rsid w:val="00A66190"/>
    <w:rsid w:val="00A661A3"/>
    <w:rsid w:val="00A6626C"/>
    <w:rsid w:val="00A66B0F"/>
    <w:rsid w:val="00A66C83"/>
    <w:rsid w:val="00A66E72"/>
    <w:rsid w:val="00A670B7"/>
    <w:rsid w:val="00A6751C"/>
    <w:rsid w:val="00A67541"/>
    <w:rsid w:val="00A675C5"/>
    <w:rsid w:val="00A678F8"/>
    <w:rsid w:val="00A67D41"/>
    <w:rsid w:val="00A67D78"/>
    <w:rsid w:val="00A67F9F"/>
    <w:rsid w:val="00A7016B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20A"/>
    <w:rsid w:val="00A74D74"/>
    <w:rsid w:val="00A74F9F"/>
    <w:rsid w:val="00A74FAB"/>
    <w:rsid w:val="00A7519F"/>
    <w:rsid w:val="00A75236"/>
    <w:rsid w:val="00A7571F"/>
    <w:rsid w:val="00A75730"/>
    <w:rsid w:val="00A75785"/>
    <w:rsid w:val="00A75969"/>
    <w:rsid w:val="00A75D22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8B4"/>
    <w:rsid w:val="00A77C72"/>
    <w:rsid w:val="00A77D4D"/>
    <w:rsid w:val="00A77DE3"/>
    <w:rsid w:val="00A8016C"/>
    <w:rsid w:val="00A80759"/>
    <w:rsid w:val="00A80931"/>
    <w:rsid w:val="00A80AA8"/>
    <w:rsid w:val="00A80D82"/>
    <w:rsid w:val="00A80F03"/>
    <w:rsid w:val="00A80F16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69A"/>
    <w:rsid w:val="00A83BEE"/>
    <w:rsid w:val="00A83C4F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F4E"/>
    <w:rsid w:val="00A87F64"/>
    <w:rsid w:val="00A904EC"/>
    <w:rsid w:val="00A90912"/>
    <w:rsid w:val="00A90B9F"/>
    <w:rsid w:val="00A90EDC"/>
    <w:rsid w:val="00A90F10"/>
    <w:rsid w:val="00A90F60"/>
    <w:rsid w:val="00A90FA0"/>
    <w:rsid w:val="00A91348"/>
    <w:rsid w:val="00A91796"/>
    <w:rsid w:val="00A9194E"/>
    <w:rsid w:val="00A9224D"/>
    <w:rsid w:val="00A9271E"/>
    <w:rsid w:val="00A92968"/>
    <w:rsid w:val="00A92ECE"/>
    <w:rsid w:val="00A92EFA"/>
    <w:rsid w:val="00A931B2"/>
    <w:rsid w:val="00A9321E"/>
    <w:rsid w:val="00A937E2"/>
    <w:rsid w:val="00A93A04"/>
    <w:rsid w:val="00A93D42"/>
    <w:rsid w:val="00A93E41"/>
    <w:rsid w:val="00A943C5"/>
    <w:rsid w:val="00A945FA"/>
    <w:rsid w:val="00A946AA"/>
    <w:rsid w:val="00A946E1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185C"/>
    <w:rsid w:val="00AA2190"/>
    <w:rsid w:val="00AA21F9"/>
    <w:rsid w:val="00AA22CA"/>
    <w:rsid w:val="00AA26BB"/>
    <w:rsid w:val="00AA271B"/>
    <w:rsid w:val="00AA2794"/>
    <w:rsid w:val="00AA287F"/>
    <w:rsid w:val="00AA2BC1"/>
    <w:rsid w:val="00AA3965"/>
    <w:rsid w:val="00AA3A6B"/>
    <w:rsid w:val="00AA3C86"/>
    <w:rsid w:val="00AA3CDC"/>
    <w:rsid w:val="00AA447D"/>
    <w:rsid w:val="00AA4583"/>
    <w:rsid w:val="00AA47D7"/>
    <w:rsid w:val="00AA4A75"/>
    <w:rsid w:val="00AA4D28"/>
    <w:rsid w:val="00AA5351"/>
    <w:rsid w:val="00AA5592"/>
    <w:rsid w:val="00AA5C60"/>
    <w:rsid w:val="00AA5D5A"/>
    <w:rsid w:val="00AA6119"/>
    <w:rsid w:val="00AA61C9"/>
    <w:rsid w:val="00AA6343"/>
    <w:rsid w:val="00AA6589"/>
    <w:rsid w:val="00AA66C2"/>
    <w:rsid w:val="00AA6A70"/>
    <w:rsid w:val="00AA6ED8"/>
    <w:rsid w:val="00AA7214"/>
    <w:rsid w:val="00AA75CF"/>
    <w:rsid w:val="00AA7E2C"/>
    <w:rsid w:val="00AB0289"/>
    <w:rsid w:val="00AB1192"/>
    <w:rsid w:val="00AB15DE"/>
    <w:rsid w:val="00AB1630"/>
    <w:rsid w:val="00AB197F"/>
    <w:rsid w:val="00AB1BE6"/>
    <w:rsid w:val="00AB1D98"/>
    <w:rsid w:val="00AB2411"/>
    <w:rsid w:val="00AB2CAB"/>
    <w:rsid w:val="00AB30AA"/>
    <w:rsid w:val="00AB33A5"/>
    <w:rsid w:val="00AB3728"/>
    <w:rsid w:val="00AB3A34"/>
    <w:rsid w:val="00AB3A3D"/>
    <w:rsid w:val="00AB3BA5"/>
    <w:rsid w:val="00AB3CD7"/>
    <w:rsid w:val="00AB3CF0"/>
    <w:rsid w:val="00AB43AF"/>
    <w:rsid w:val="00AB485D"/>
    <w:rsid w:val="00AB48EC"/>
    <w:rsid w:val="00AB4920"/>
    <w:rsid w:val="00AB4AFE"/>
    <w:rsid w:val="00AB4B0A"/>
    <w:rsid w:val="00AB4C79"/>
    <w:rsid w:val="00AB4F4D"/>
    <w:rsid w:val="00AB51F4"/>
    <w:rsid w:val="00AB5B96"/>
    <w:rsid w:val="00AB5C28"/>
    <w:rsid w:val="00AB5C5B"/>
    <w:rsid w:val="00AB5CF2"/>
    <w:rsid w:val="00AB5E6B"/>
    <w:rsid w:val="00AB5E94"/>
    <w:rsid w:val="00AB5FA5"/>
    <w:rsid w:val="00AB6204"/>
    <w:rsid w:val="00AB7141"/>
    <w:rsid w:val="00AB7562"/>
    <w:rsid w:val="00AB7696"/>
    <w:rsid w:val="00AB7701"/>
    <w:rsid w:val="00AB7CA4"/>
    <w:rsid w:val="00AB7D53"/>
    <w:rsid w:val="00AB7FA8"/>
    <w:rsid w:val="00AC011A"/>
    <w:rsid w:val="00AC01FA"/>
    <w:rsid w:val="00AC0360"/>
    <w:rsid w:val="00AC07AD"/>
    <w:rsid w:val="00AC09DA"/>
    <w:rsid w:val="00AC1042"/>
    <w:rsid w:val="00AC11A6"/>
    <w:rsid w:val="00AC15F0"/>
    <w:rsid w:val="00AC1AF9"/>
    <w:rsid w:val="00AC1B15"/>
    <w:rsid w:val="00AC279D"/>
    <w:rsid w:val="00AC2994"/>
    <w:rsid w:val="00AC36E4"/>
    <w:rsid w:val="00AC392D"/>
    <w:rsid w:val="00AC3AF6"/>
    <w:rsid w:val="00AC3C7A"/>
    <w:rsid w:val="00AC3F74"/>
    <w:rsid w:val="00AC3FE1"/>
    <w:rsid w:val="00AC43FF"/>
    <w:rsid w:val="00AC4924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599"/>
    <w:rsid w:val="00AD1B8D"/>
    <w:rsid w:val="00AD1B96"/>
    <w:rsid w:val="00AD1E03"/>
    <w:rsid w:val="00AD201D"/>
    <w:rsid w:val="00AD2115"/>
    <w:rsid w:val="00AD2160"/>
    <w:rsid w:val="00AD21F1"/>
    <w:rsid w:val="00AD2735"/>
    <w:rsid w:val="00AD27A1"/>
    <w:rsid w:val="00AD27FD"/>
    <w:rsid w:val="00AD2E9F"/>
    <w:rsid w:val="00AD2F7B"/>
    <w:rsid w:val="00AD31D7"/>
    <w:rsid w:val="00AD34E9"/>
    <w:rsid w:val="00AD38FC"/>
    <w:rsid w:val="00AD3B43"/>
    <w:rsid w:val="00AD3F6E"/>
    <w:rsid w:val="00AD4053"/>
    <w:rsid w:val="00AD420F"/>
    <w:rsid w:val="00AD42DE"/>
    <w:rsid w:val="00AD44C1"/>
    <w:rsid w:val="00AD47ED"/>
    <w:rsid w:val="00AD4867"/>
    <w:rsid w:val="00AD4A79"/>
    <w:rsid w:val="00AD4F4A"/>
    <w:rsid w:val="00AD4FBC"/>
    <w:rsid w:val="00AD508B"/>
    <w:rsid w:val="00AD5370"/>
    <w:rsid w:val="00AD5CA0"/>
    <w:rsid w:val="00AD62AA"/>
    <w:rsid w:val="00AD640A"/>
    <w:rsid w:val="00AD6EA6"/>
    <w:rsid w:val="00AD70B0"/>
    <w:rsid w:val="00AD718E"/>
    <w:rsid w:val="00AD7733"/>
    <w:rsid w:val="00AD7B3C"/>
    <w:rsid w:val="00AD7D4F"/>
    <w:rsid w:val="00AE05FE"/>
    <w:rsid w:val="00AE088D"/>
    <w:rsid w:val="00AE0A37"/>
    <w:rsid w:val="00AE0F0C"/>
    <w:rsid w:val="00AE0FB9"/>
    <w:rsid w:val="00AE1035"/>
    <w:rsid w:val="00AE12CB"/>
    <w:rsid w:val="00AE13D4"/>
    <w:rsid w:val="00AE17A4"/>
    <w:rsid w:val="00AE18A7"/>
    <w:rsid w:val="00AE1982"/>
    <w:rsid w:val="00AE1CA1"/>
    <w:rsid w:val="00AE29AF"/>
    <w:rsid w:val="00AE2B00"/>
    <w:rsid w:val="00AE2BAF"/>
    <w:rsid w:val="00AE2D48"/>
    <w:rsid w:val="00AE3068"/>
    <w:rsid w:val="00AE31D4"/>
    <w:rsid w:val="00AE3270"/>
    <w:rsid w:val="00AE3712"/>
    <w:rsid w:val="00AE38BD"/>
    <w:rsid w:val="00AE42BC"/>
    <w:rsid w:val="00AE4955"/>
    <w:rsid w:val="00AE49CC"/>
    <w:rsid w:val="00AE4BFF"/>
    <w:rsid w:val="00AE5221"/>
    <w:rsid w:val="00AE5906"/>
    <w:rsid w:val="00AE59F1"/>
    <w:rsid w:val="00AE5A8E"/>
    <w:rsid w:val="00AE5D91"/>
    <w:rsid w:val="00AE5F3F"/>
    <w:rsid w:val="00AE6318"/>
    <w:rsid w:val="00AE65CC"/>
    <w:rsid w:val="00AE67AB"/>
    <w:rsid w:val="00AE69FF"/>
    <w:rsid w:val="00AE6D84"/>
    <w:rsid w:val="00AE72B0"/>
    <w:rsid w:val="00AE7917"/>
    <w:rsid w:val="00AE7922"/>
    <w:rsid w:val="00AE7B7E"/>
    <w:rsid w:val="00AE7CE2"/>
    <w:rsid w:val="00AE7CF7"/>
    <w:rsid w:val="00AE7E65"/>
    <w:rsid w:val="00AF01B7"/>
    <w:rsid w:val="00AF051B"/>
    <w:rsid w:val="00AF081B"/>
    <w:rsid w:val="00AF0A97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BE3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6168"/>
    <w:rsid w:val="00AF62DE"/>
    <w:rsid w:val="00AF6303"/>
    <w:rsid w:val="00AF63C1"/>
    <w:rsid w:val="00AF680A"/>
    <w:rsid w:val="00AF6A26"/>
    <w:rsid w:val="00AF6CB6"/>
    <w:rsid w:val="00AF6CF4"/>
    <w:rsid w:val="00AF7672"/>
    <w:rsid w:val="00AF7826"/>
    <w:rsid w:val="00AF7C21"/>
    <w:rsid w:val="00AF7C51"/>
    <w:rsid w:val="00AF7D75"/>
    <w:rsid w:val="00AF7DA2"/>
    <w:rsid w:val="00AF7E91"/>
    <w:rsid w:val="00B002F0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3E"/>
    <w:rsid w:val="00B01AB2"/>
    <w:rsid w:val="00B01C66"/>
    <w:rsid w:val="00B0294C"/>
    <w:rsid w:val="00B02C3C"/>
    <w:rsid w:val="00B031DB"/>
    <w:rsid w:val="00B03205"/>
    <w:rsid w:val="00B032FB"/>
    <w:rsid w:val="00B0343C"/>
    <w:rsid w:val="00B03446"/>
    <w:rsid w:val="00B03FA9"/>
    <w:rsid w:val="00B044A3"/>
    <w:rsid w:val="00B0466B"/>
    <w:rsid w:val="00B04674"/>
    <w:rsid w:val="00B05061"/>
    <w:rsid w:val="00B050CA"/>
    <w:rsid w:val="00B056C2"/>
    <w:rsid w:val="00B056D7"/>
    <w:rsid w:val="00B056FA"/>
    <w:rsid w:val="00B0575F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C0E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972"/>
    <w:rsid w:val="00B12CC8"/>
    <w:rsid w:val="00B13150"/>
    <w:rsid w:val="00B13180"/>
    <w:rsid w:val="00B13B6B"/>
    <w:rsid w:val="00B13BEC"/>
    <w:rsid w:val="00B13E87"/>
    <w:rsid w:val="00B1404C"/>
    <w:rsid w:val="00B142BD"/>
    <w:rsid w:val="00B145CA"/>
    <w:rsid w:val="00B14723"/>
    <w:rsid w:val="00B14B59"/>
    <w:rsid w:val="00B14BA6"/>
    <w:rsid w:val="00B14F4D"/>
    <w:rsid w:val="00B15392"/>
    <w:rsid w:val="00B15641"/>
    <w:rsid w:val="00B159FD"/>
    <w:rsid w:val="00B15B98"/>
    <w:rsid w:val="00B15E88"/>
    <w:rsid w:val="00B15EE0"/>
    <w:rsid w:val="00B15F12"/>
    <w:rsid w:val="00B1638A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0B80"/>
    <w:rsid w:val="00B20D25"/>
    <w:rsid w:val="00B2115B"/>
    <w:rsid w:val="00B211CA"/>
    <w:rsid w:val="00B213FB"/>
    <w:rsid w:val="00B21496"/>
    <w:rsid w:val="00B214C8"/>
    <w:rsid w:val="00B2159F"/>
    <w:rsid w:val="00B21608"/>
    <w:rsid w:val="00B217C6"/>
    <w:rsid w:val="00B21D5A"/>
    <w:rsid w:val="00B222CB"/>
    <w:rsid w:val="00B2241E"/>
    <w:rsid w:val="00B2261C"/>
    <w:rsid w:val="00B22B04"/>
    <w:rsid w:val="00B22E1F"/>
    <w:rsid w:val="00B23198"/>
    <w:rsid w:val="00B23373"/>
    <w:rsid w:val="00B23566"/>
    <w:rsid w:val="00B239A0"/>
    <w:rsid w:val="00B23B61"/>
    <w:rsid w:val="00B23BD6"/>
    <w:rsid w:val="00B23D96"/>
    <w:rsid w:val="00B24072"/>
    <w:rsid w:val="00B241CB"/>
    <w:rsid w:val="00B2435C"/>
    <w:rsid w:val="00B24362"/>
    <w:rsid w:val="00B24525"/>
    <w:rsid w:val="00B24A71"/>
    <w:rsid w:val="00B24DEC"/>
    <w:rsid w:val="00B25205"/>
    <w:rsid w:val="00B2521D"/>
    <w:rsid w:val="00B2526D"/>
    <w:rsid w:val="00B254BB"/>
    <w:rsid w:val="00B25908"/>
    <w:rsid w:val="00B267ED"/>
    <w:rsid w:val="00B26D0A"/>
    <w:rsid w:val="00B26EAB"/>
    <w:rsid w:val="00B2757B"/>
    <w:rsid w:val="00B27755"/>
    <w:rsid w:val="00B2779A"/>
    <w:rsid w:val="00B305A8"/>
    <w:rsid w:val="00B30C6B"/>
    <w:rsid w:val="00B30FB7"/>
    <w:rsid w:val="00B30FDC"/>
    <w:rsid w:val="00B310BD"/>
    <w:rsid w:val="00B31324"/>
    <w:rsid w:val="00B31359"/>
    <w:rsid w:val="00B31374"/>
    <w:rsid w:val="00B3180D"/>
    <w:rsid w:val="00B321B1"/>
    <w:rsid w:val="00B321B5"/>
    <w:rsid w:val="00B326D9"/>
    <w:rsid w:val="00B327B6"/>
    <w:rsid w:val="00B32B8E"/>
    <w:rsid w:val="00B32C8F"/>
    <w:rsid w:val="00B32D7D"/>
    <w:rsid w:val="00B33007"/>
    <w:rsid w:val="00B33377"/>
    <w:rsid w:val="00B33626"/>
    <w:rsid w:val="00B33653"/>
    <w:rsid w:val="00B336B6"/>
    <w:rsid w:val="00B3383E"/>
    <w:rsid w:val="00B33C8F"/>
    <w:rsid w:val="00B33DC7"/>
    <w:rsid w:val="00B33EE4"/>
    <w:rsid w:val="00B33EF7"/>
    <w:rsid w:val="00B340A8"/>
    <w:rsid w:val="00B34247"/>
    <w:rsid w:val="00B3456E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138"/>
    <w:rsid w:val="00B37B7D"/>
    <w:rsid w:val="00B40558"/>
    <w:rsid w:val="00B40649"/>
    <w:rsid w:val="00B40808"/>
    <w:rsid w:val="00B40EF6"/>
    <w:rsid w:val="00B40F7C"/>
    <w:rsid w:val="00B40FF3"/>
    <w:rsid w:val="00B41129"/>
    <w:rsid w:val="00B4116C"/>
    <w:rsid w:val="00B412EB"/>
    <w:rsid w:val="00B41391"/>
    <w:rsid w:val="00B41532"/>
    <w:rsid w:val="00B4176A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7F7"/>
    <w:rsid w:val="00B44A0A"/>
    <w:rsid w:val="00B44D0F"/>
    <w:rsid w:val="00B44D63"/>
    <w:rsid w:val="00B44E0C"/>
    <w:rsid w:val="00B44F0E"/>
    <w:rsid w:val="00B451D0"/>
    <w:rsid w:val="00B456B0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235"/>
    <w:rsid w:val="00B475C2"/>
    <w:rsid w:val="00B47706"/>
    <w:rsid w:val="00B47D22"/>
    <w:rsid w:val="00B50348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D23"/>
    <w:rsid w:val="00B51D51"/>
    <w:rsid w:val="00B51DF0"/>
    <w:rsid w:val="00B52251"/>
    <w:rsid w:val="00B5242D"/>
    <w:rsid w:val="00B52787"/>
    <w:rsid w:val="00B527FB"/>
    <w:rsid w:val="00B52EFA"/>
    <w:rsid w:val="00B52FD1"/>
    <w:rsid w:val="00B53247"/>
    <w:rsid w:val="00B533AE"/>
    <w:rsid w:val="00B5382E"/>
    <w:rsid w:val="00B53AEE"/>
    <w:rsid w:val="00B53D0B"/>
    <w:rsid w:val="00B54636"/>
    <w:rsid w:val="00B54AB8"/>
    <w:rsid w:val="00B55401"/>
    <w:rsid w:val="00B55EC8"/>
    <w:rsid w:val="00B55EDF"/>
    <w:rsid w:val="00B55FEA"/>
    <w:rsid w:val="00B56023"/>
    <w:rsid w:val="00B56E89"/>
    <w:rsid w:val="00B56EAA"/>
    <w:rsid w:val="00B572C4"/>
    <w:rsid w:val="00B5765E"/>
    <w:rsid w:val="00B577C8"/>
    <w:rsid w:val="00B578F0"/>
    <w:rsid w:val="00B57A50"/>
    <w:rsid w:val="00B57EBF"/>
    <w:rsid w:val="00B57FDB"/>
    <w:rsid w:val="00B6015E"/>
    <w:rsid w:val="00B60721"/>
    <w:rsid w:val="00B6077C"/>
    <w:rsid w:val="00B6090F"/>
    <w:rsid w:val="00B60DCD"/>
    <w:rsid w:val="00B615DD"/>
    <w:rsid w:val="00B6232B"/>
    <w:rsid w:val="00B62440"/>
    <w:rsid w:val="00B624A0"/>
    <w:rsid w:val="00B627CC"/>
    <w:rsid w:val="00B62A83"/>
    <w:rsid w:val="00B62BAB"/>
    <w:rsid w:val="00B62BC5"/>
    <w:rsid w:val="00B62E0E"/>
    <w:rsid w:val="00B62EE4"/>
    <w:rsid w:val="00B630F2"/>
    <w:rsid w:val="00B6315D"/>
    <w:rsid w:val="00B63267"/>
    <w:rsid w:val="00B632C1"/>
    <w:rsid w:val="00B63315"/>
    <w:rsid w:val="00B63355"/>
    <w:rsid w:val="00B633BB"/>
    <w:rsid w:val="00B63725"/>
    <w:rsid w:val="00B63CB2"/>
    <w:rsid w:val="00B63F4B"/>
    <w:rsid w:val="00B64062"/>
    <w:rsid w:val="00B64224"/>
    <w:rsid w:val="00B64276"/>
    <w:rsid w:val="00B64567"/>
    <w:rsid w:val="00B64865"/>
    <w:rsid w:val="00B64ED5"/>
    <w:rsid w:val="00B6502F"/>
    <w:rsid w:val="00B651BB"/>
    <w:rsid w:val="00B65444"/>
    <w:rsid w:val="00B655DA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67D38"/>
    <w:rsid w:val="00B67D70"/>
    <w:rsid w:val="00B701B2"/>
    <w:rsid w:val="00B70443"/>
    <w:rsid w:val="00B70990"/>
    <w:rsid w:val="00B70A31"/>
    <w:rsid w:val="00B70BC5"/>
    <w:rsid w:val="00B7156F"/>
    <w:rsid w:val="00B71F78"/>
    <w:rsid w:val="00B721A0"/>
    <w:rsid w:val="00B721BE"/>
    <w:rsid w:val="00B72A99"/>
    <w:rsid w:val="00B72C8C"/>
    <w:rsid w:val="00B72F67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4B2E"/>
    <w:rsid w:val="00B750BB"/>
    <w:rsid w:val="00B750E7"/>
    <w:rsid w:val="00B751D9"/>
    <w:rsid w:val="00B75377"/>
    <w:rsid w:val="00B75890"/>
    <w:rsid w:val="00B75B7F"/>
    <w:rsid w:val="00B75F13"/>
    <w:rsid w:val="00B75FD1"/>
    <w:rsid w:val="00B76028"/>
    <w:rsid w:val="00B762A6"/>
    <w:rsid w:val="00B76626"/>
    <w:rsid w:val="00B76937"/>
    <w:rsid w:val="00B76B31"/>
    <w:rsid w:val="00B777A9"/>
    <w:rsid w:val="00B77A6C"/>
    <w:rsid w:val="00B77B4F"/>
    <w:rsid w:val="00B80174"/>
    <w:rsid w:val="00B80239"/>
    <w:rsid w:val="00B8076E"/>
    <w:rsid w:val="00B808DF"/>
    <w:rsid w:val="00B809DC"/>
    <w:rsid w:val="00B80D5D"/>
    <w:rsid w:val="00B80DBB"/>
    <w:rsid w:val="00B80EAD"/>
    <w:rsid w:val="00B81179"/>
    <w:rsid w:val="00B812D6"/>
    <w:rsid w:val="00B817AA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13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46"/>
    <w:rsid w:val="00B852FE"/>
    <w:rsid w:val="00B853C9"/>
    <w:rsid w:val="00B8555F"/>
    <w:rsid w:val="00B856B2"/>
    <w:rsid w:val="00B85B4A"/>
    <w:rsid w:val="00B85DA4"/>
    <w:rsid w:val="00B85DC6"/>
    <w:rsid w:val="00B867B6"/>
    <w:rsid w:val="00B871CC"/>
    <w:rsid w:val="00B87558"/>
    <w:rsid w:val="00B87657"/>
    <w:rsid w:val="00B876C2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62"/>
    <w:rsid w:val="00B93B8F"/>
    <w:rsid w:val="00B943E4"/>
    <w:rsid w:val="00B94985"/>
    <w:rsid w:val="00B94E95"/>
    <w:rsid w:val="00B95051"/>
    <w:rsid w:val="00B951EC"/>
    <w:rsid w:val="00B958C6"/>
    <w:rsid w:val="00B95AF5"/>
    <w:rsid w:val="00B95DD7"/>
    <w:rsid w:val="00B967C9"/>
    <w:rsid w:val="00B96964"/>
    <w:rsid w:val="00B96A3D"/>
    <w:rsid w:val="00B96D09"/>
    <w:rsid w:val="00B9743B"/>
    <w:rsid w:val="00B97504"/>
    <w:rsid w:val="00B97CC7"/>
    <w:rsid w:val="00B97DF7"/>
    <w:rsid w:val="00B97E1E"/>
    <w:rsid w:val="00B97EE1"/>
    <w:rsid w:val="00B97FC0"/>
    <w:rsid w:val="00BA0721"/>
    <w:rsid w:val="00BA0821"/>
    <w:rsid w:val="00BA0AFF"/>
    <w:rsid w:val="00BA0B72"/>
    <w:rsid w:val="00BA0BD5"/>
    <w:rsid w:val="00BA0CBB"/>
    <w:rsid w:val="00BA0D09"/>
    <w:rsid w:val="00BA1441"/>
    <w:rsid w:val="00BA19A7"/>
    <w:rsid w:val="00BA1D48"/>
    <w:rsid w:val="00BA20A3"/>
    <w:rsid w:val="00BA21A8"/>
    <w:rsid w:val="00BA22B4"/>
    <w:rsid w:val="00BA22FB"/>
    <w:rsid w:val="00BA26A7"/>
    <w:rsid w:val="00BA2998"/>
    <w:rsid w:val="00BA3497"/>
    <w:rsid w:val="00BA353A"/>
    <w:rsid w:val="00BA36BC"/>
    <w:rsid w:val="00BA3D2E"/>
    <w:rsid w:val="00BA3E36"/>
    <w:rsid w:val="00BA3FA5"/>
    <w:rsid w:val="00BA47EC"/>
    <w:rsid w:val="00BA48F4"/>
    <w:rsid w:val="00BA5022"/>
    <w:rsid w:val="00BA5353"/>
    <w:rsid w:val="00BA55F2"/>
    <w:rsid w:val="00BA5892"/>
    <w:rsid w:val="00BA58BA"/>
    <w:rsid w:val="00BA60D4"/>
    <w:rsid w:val="00BA661F"/>
    <w:rsid w:val="00BA6A21"/>
    <w:rsid w:val="00BA7114"/>
    <w:rsid w:val="00BA712E"/>
    <w:rsid w:val="00BA7258"/>
    <w:rsid w:val="00BA776F"/>
    <w:rsid w:val="00BA7BE0"/>
    <w:rsid w:val="00BA7CAC"/>
    <w:rsid w:val="00BA7EDD"/>
    <w:rsid w:val="00BA7FF4"/>
    <w:rsid w:val="00BB00F5"/>
    <w:rsid w:val="00BB039A"/>
    <w:rsid w:val="00BB04F2"/>
    <w:rsid w:val="00BB07E0"/>
    <w:rsid w:val="00BB0EAD"/>
    <w:rsid w:val="00BB0F85"/>
    <w:rsid w:val="00BB11D6"/>
    <w:rsid w:val="00BB1AFF"/>
    <w:rsid w:val="00BB1E8E"/>
    <w:rsid w:val="00BB1EBF"/>
    <w:rsid w:val="00BB2235"/>
    <w:rsid w:val="00BB22D7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3F4"/>
    <w:rsid w:val="00BC04DE"/>
    <w:rsid w:val="00BC06E4"/>
    <w:rsid w:val="00BC0D8C"/>
    <w:rsid w:val="00BC0F24"/>
    <w:rsid w:val="00BC1065"/>
    <w:rsid w:val="00BC148D"/>
    <w:rsid w:val="00BC166E"/>
    <w:rsid w:val="00BC17E9"/>
    <w:rsid w:val="00BC1A76"/>
    <w:rsid w:val="00BC20C3"/>
    <w:rsid w:val="00BC21ED"/>
    <w:rsid w:val="00BC22D8"/>
    <w:rsid w:val="00BC24CC"/>
    <w:rsid w:val="00BC24DD"/>
    <w:rsid w:val="00BC25AC"/>
    <w:rsid w:val="00BC2699"/>
    <w:rsid w:val="00BC2738"/>
    <w:rsid w:val="00BC2914"/>
    <w:rsid w:val="00BC2C17"/>
    <w:rsid w:val="00BC3123"/>
    <w:rsid w:val="00BC3348"/>
    <w:rsid w:val="00BC350A"/>
    <w:rsid w:val="00BC3C13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CE5"/>
    <w:rsid w:val="00BC6D8D"/>
    <w:rsid w:val="00BC709E"/>
    <w:rsid w:val="00BC71E1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81C"/>
    <w:rsid w:val="00BD186A"/>
    <w:rsid w:val="00BD19C3"/>
    <w:rsid w:val="00BD1BBC"/>
    <w:rsid w:val="00BD1F02"/>
    <w:rsid w:val="00BD2710"/>
    <w:rsid w:val="00BD2718"/>
    <w:rsid w:val="00BD2874"/>
    <w:rsid w:val="00BD29C5"/>
    <w:rsid w:val="00BD2A50"/>
    <w:rsid w:val="00BD2B51"/>
    <w:rsid w:val="00BD2D37"/>
    <w:rsid w:val="00BD2DBC"/>
    <w:rsid w:val="00BD2DE3"/>
    <w:rsid w:val="00BD2EE2"/>
    <w:rsid w:val="00BD2F3F"/>
    <w:rsid w:val="00BD307A"/>
    <w:rsid w:val="00BD3176"/>
    <w:rsid w:val="00BD33BE"/>
    <w:rsid w:val="00BD3415"/>
    <w:rsid w:val="00BD361F"/>
    <w:rsid w:val="00BD3A81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0983"/>
    <w:rsid w:val="00BE1277"/>
    <w:rsid w:val="00BE130C"/>
    <w:rsid w:val="00BE13CB"/>
    <w:rsid w:val="00BE1823"/>
    <w:rsid w:val="00BE1A98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2EB7"/>
    <w:rsid w:val="00BE30BB"/>
    <w:rsid w:val="00BE3136"/>
    <w:rsid w:val="00BE3252"/>
    <w:rsid w:val="00BE3777"/>
    <w:rsid w:val="00BE3BBB"/>
    <w:rsid w:val="00BE3D17"/>
    <w:rsid w:val="00BE41E5"/>
    <w:rsid w:val="00BE42B2"/>
    <w:rsid w:val="00BE42D0"/>
    <w:rsid w:val="00BE4738"/>
    <w:rsid w:val="00BE4A5E"/>
    <w:rsid w:val="00BE4ADE"/>
    <w:rsid w:val="00BE4CF3"/>
    <w:rsid w:val="00BE4F74"/>
    <w:rsid w:val="00BE56C2"/>
    <w:rsid w:val="00BE5703"/>
    <w:rsid w:val="00BE584A"/>
    <w:rsid w:val="00BE59F8"/>
    <w:rsid w:val="00BE5B6E"/>
    <w:rsid w:val="00BE5B96"/>
    <w:rsid w:val="00BE5F20"/>
    <w:rsid w:val="00BE601F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07"/>
    <w:rsid w:val="00BE7495"/>
    <w:rsid w:val="00BE79DF"/>
    <w:rsid w:val="00BE7A7E"/>
    <w:rsid w:val="00BF01F8"/>
    <w:rsid w:val="00BF026F"/>
    <w:rsid w:val="00BF02FB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B26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87D"/>
    <w:rsid w:val="00BF4AA1"/>
    <w:rsid w:val="00BF4C43"/>
    <w:rsid w:val="00BF5295"/>
    <w:rsid w:val="00BF52FB"/>
    <w:rsid w:val="00BF548F"/>
    <w:rsid w:val="00BF5DE5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D85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4C8"/>
    <w:rsid w:val="00C05550"/>
    <w:rsid w:val="00C0558F"/>
    <w:rsid w:val="00C05BC3"/>
    <w:rsid w:val="00C05D7A"/>
    <w:rsid w:val="00C0618B"/>
    <w:rsid w:val="00C062F9"/>
    <w:rsid w:val="00C06432"/>
    <w:rsid w:val="00C06A2A"/>
    <w:rsid w:val="00C06EE7"/>
    <w:rsid w:val="00C0713E"/>
    <w:rsid w:val="00C0718D"/>
    <w:rsid w:val="00C074AC"/>
    <w:rsid w:val="00C077BF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535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1EAB"/>
    <w:rsid w:val="00C11F45"/>
    <w:rsid w:val="00C122F0"/>
    <w:rsid w:val="00C12862"/>
    <w:rsid w:val="00C12A1A"/>
    <w:rsid w:val="00C12DFF"/>
    <w:rsid w:val="00C12EBB"/>
    <w:rsid w:val="00C12F04"/>
    <w:rsid w:val="00C136FA"/>
    <w:rsid w:val="00C13D02"/>
    <w:rsid w:val="00C140B8"/>
    <w:rsid w:val="00C14E57"/>
    <w:rsid w:val="00C14EDB"/>
    <w:rsid w:val="00C15179"/>
    <w:rsid w:val="00C1540C"/>
    <w:rsid w:val="00C1541F"/>
    <w:rsid w:val="00C15605"/>
    <w:rsid w:val="00C156C6"/>
    <w:rsid w:val="00C159FA"/>
    <w:rsid w:val="00C15AB8"/>
    <w:rsid w:val="00C16583"/>
    <w:rsid w:val="00C168D5"/>
    <w:rsid w:val="00C16ED1"/>
    <w:rsid w:val="00C1716B"/>
    <w:rsid w:val="00C1738E"/>
    <w:rsid w:val="00C178E8"/>
    <w:rsid w:val="00C17E1C"/>
    <w:rsid w:val="00C17F63"/>
    <w:rsid w:val="00C208CE"/>
    <w:rsid w:val="00C2097B"/>
    <w:rsid w:val="00C20BAD"/>
    <w:rsid w:val="00C212D9"/>
    <w:rsid w:val="00C213ED"/>
    <w:rsid w:val="00C215B9"/>
    <w:rsid w:val="00C216C4"/>
    <w:rsid w:val="00C21757"/>
    <w:rsid w:val="00C218F4"/>
    <w:rsid w:val="00C2195A"/>
    <w:rsid w:val="00C21981"/>
    <w:rsid w:val="00C21CB5"/>
    <w:rsid w:val="00C222CF"/>
    <w:rsid w:val="00C22625"/>
    <w:rsid w:val="00C227E6"/>
    <w:rsid w:val="00C22EE2"/>
    <w:rsid w:val="00C22F59"/>
    <w:rsid w:val="00C2301A"/>
    <w:rsid w:val="00C23503"/>
    <w:rsid w:val="00C236AA"/>
    <w:rsid w:val="00C237D8"/>
    <w:rsid w:val="00C24634"/>
    <w:rsid w:val="00C2494B"/>
    <w:rsid w:val="00C24C0A"/>
    <w:rsid w:val="00C24DD2"/>
    <w:rsid w:val="00C25388"/>
    <w:rsid w:val="00C25437"/>
    <w:rsid w:val="00C25661"/>
    <w:rsid w:val="00C25675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27F7A"/>
    <w:rsid w:val="00C30005"/>
    <w:rsid w:val="00C30211"/>
    <w:rsid w:val="00C30867"/>
    <w:rsid w:val="00C3096C"/>
    <w:rsid w:val="00C30E2D"/>
    <w:rsid w:val="00C313DE"/>
    <w:rsid w:val="00C31FB3"/>
    <w:rsid w:val="00C32943"/>
    <w:rsid w:val="00C32BB1"/>
    <w:rsid w:val="00C32F07"/>
    <w:rsid w:val="00C32F17"/>
    <w:rsid w:val="00C331A2"/>
    <w:rsid w:val="00C33231"/>
    <w:rsid w:val="00C335F7"/>
    <w:rsid w:val="00C339EA"/>
    <w:rsid w:val="00C33DDF"/>
    <w:rsid w:val="00C33F2F"/>
    <w:rsid w:val="00C34056"/>
    <w:rsid w:val="00C345C9"/>
    <w:rsid w:val="00C3462B"/>
    <w:rsid w:val="00C347A3"/>
    <w:rsid w:val="00C348AA"/>
    <w:rsid w:val="00C34B4B"/>
    <w:rsid w:val="00C34D2B"/>
    <w:rsid w:val="00C34D91"/>
    <w:rsid w:val="00C34E7C"/>
    <w:rsid w:val="00C34EAE"/>
    <w:rsid w:val="00C35346"/>
    <w:rsid w:val="00C3579E"/>
    <w:rsid w:val="00C35829"/>
    <w:rsid w:val="00C35A81"/>
    <w:rsid w:val="00C35AE1"/>
    <w:rsid w:val="00C35AE2"/>
    <w:rsid w:val="00C35B61"/>
    <w:rsid w:val="00C36BD4"/>
    <w:rsid w:val="00C36DE4"/>
    <w:rsid w:val="00C36E7B"/>
    <w:rsid w:val="00C370DF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6DF"/>
    <w:rsid w:val="00C41BC5"/>
    <w:rsid w:val="00C42177"/>
    <w:rsid w:val="00C42411"/>
    <w:rsid w:val="00C429A9"/>
    <w:rsid w:val="00C42EC1"/>
    <w:rsid w:val="00C42F11"/>
    <w:rsid w:val="00C42F35"/>
    <w:rsid w:val="00C435AE"/>
    <w:rsid w:val="00C438A1"/>
    <w:rsid w:val="00C438CA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AD2"/>
    <w:rsid w:val="00C44C4B"/>
    <w:rsid w:val="00C4529D"/>
    <w:rsid w:val="00C454EC"/>
    <w:rsid w:val="00C455B3"/>
    <w:rsid w:val="00C45789"/>
    <w:rsid w:val="00C45C1E"/>
    <w:rsid w:val="00C45CFF"/>
    <w:rsid w:val="00C45FC3"/>
    <w:rsid w:val="00C461E1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5F1"/>
    <w:rsid w:val="00C50D86"/>
    <w:rsid w:val="00C50E74"/>
    <w:rsid w:val="00C50EB3"/>
    <w:rsid w:val="00C510C0"/>
    <w:rsid w:val="00C51BEC"/>
    <w:rsid w:val="00C5210E"/>
    <w:rsid w:val="00C5237A"/>
    <w:rsid w:val="00C5281B"/>
    <w:rsid w:val="00C5287F"/>
    <w:rsid w:val="00C528F0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6227"/>
    <w:rsid w:val="00C568B9"/>
    <w:rsid w:val="00C56ACC"/>
    <w:rsid w:val="00C5707B"/>
    <w:rsid w:val="00C571FA"/>
    <w:rsid w:val="00C57331"/>
    <w:rsid w:val="00C57668"/>
    <w:rsid w:val="00C57935"/>
    <w:rsid w:val="00C57BF7"/>
    <w:rsid w:val="00C57D12"/>
    <w:rsid w:val="00C60931"/>
    <w:rsid w:val="00C60CC1"/>
    <w:rsid w:val="00C60CDB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CAB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35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26A"/>
    <w:rsid w:val="00C66282"/>
    <w:rsid w:val="00C664C7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064"/>
    <w:rsid w:val="00C7006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AB8"/>
    <w:rsid w:val="00C71CE8"/>
    <w:rsid w:val="00C71CE9"/>
    <w:rsid w:val="00C71E4D"/>
    <w:rsid w:val="00C723A7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82D"/>
    <w:rsid w:val="00C80D52"/>
    <w:rsid w:val="00C812C5"/>
    <w:rsid w:val="00C813EB"/>
    <w:rsid w:val="00C815A9"/>
    <w:rsid w:val="00C8183B"/>
    <w:rsid w:val="00C81C22"/>
    <w:rsid w:val="00C81C5E"/>
    <w:rsid w:val="00C82793"/>
    <w:rsid w:val="00C827FF"/>
    <w:rsid w:val="00C82AE1"/>
    <w:rsid w:val="00C82BEB"/>
    <w:rsid w:val="00C8317A"/>
    <w:rsid w:val="00C831A7"/>
    <w:rsid w:val="00C8345A"/>
    <w:rsid w:val="00C8361E"/>
    <w:rsid w:val="00C83647"/>
    <w:rsid w:val="00C83739"/>
    <w:rsid w:val="00C841CB"/>
    <w:rsid w:val="00C844B8"/>
    <w:rsid w:val="00C84506"/>
    <w:rsid w:val="00C84686"/>
    <w:rsid w:val="00C8471E"/>
    <w:rsid w:val="00C84ABA"/>
    <w:rsid w:val="00C84B05"/>
    <w:rsid w:val="00C852A8"/>
    <w:rsid w:val="00C852D6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E15"/>
    <w:rsid w:val="00C87FE1"/>
    <w:rsid w:val="00C905D0"/>
    <w:rsid w:val="00C90A3B"/>
    <w:rsid w:val="00C90A80"/>
    <w:rsid w:val="00C90B4D"/>
    <w:rsid w:val="00C90BEA"/>
    <w:rsid w:val="00C90C92"/>
    <w:rsid w:val="00C90E45"/>
    <w:rsid w:val="00C90F6C"/>
    <w:rsid w:val="00C9163B"/>
    <w:rsid w:val="00C91C45"/>
    <w:rsid w:val="00C91FF3"/>
    <w:rsid w:val="00C926AE"/>
    <w:rsid w:val="00C92912"/>
    <w:rsid w:val="00C92A54"/>
    <w:rsid w:val="00C92E17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0F4"/>
    <w:rsid w:val="00C95113"/>
    <w:rsid w:val="00C9523B"/>
    <w:rsid w:val="00C95659"/>
    <w:rsid w:val="00C9570B"/>
    <w:rsid w:val="00C958DC"/>
    <w:rsid w:val="00C96543"/>
    <w:rsid w:val="00C966A0"/>
    <w:rsid w:val="00C9691D"/>
    <w:rsid w:val="00C9695E"/>
    <w:rsid w:val="00C96AC0"/>
    <w:rsid w:val="00C96E2B"/>
    <w:rsid w:val="00C96FE4"/>
    <w:rsid w:val="00C97518"/>
    <w:rsid w:val="00C97671"/>
    <w:rsid w:val="00C976F7"/>
    <w:rsid w:val="00C97847"/>
    <w:rsid w:val="00C97891"/>
    <w:rsid w:val="00C97F39"/>
    <w:rsid w:val="00CA0326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784"/>
    <w:rsid w:val="00CA3990"/>
    <w:rsid w:val="00CA423E"/>
    <w:rsid w:val="00CA47CC"/>
    <w:rsid w:val="00CA4B81"/>
    <w:rsid w:val="00CA4EFC"/>
    <w:rsid w:val="00CA50BD"/>
    <w:rsid w:val="00CA521F"/>
    <w:rsid w:val="00CA52A0"/>
    <w:rsid w:val="00CA56B5"/>
    <w:rsid w:val="00CA585F"/>
    <w:rsid w:val="00CA5A26"/>
    <w:rsid w:val="00CA60B0"/>
    <w:rsid w:val="00CA6173"/>
    <w:rsid w:val="00CA65DE"/>
    <w:rsid w:val="00CA6AD3"/>
    <w:rsid w:val="00CA6CFA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3A6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200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C5D"/>
    <w:rsid w:val="00CC0F6E"/>
    <w:rsid w:val="00CC1024"/>
    <w:rsid w:val="00CC15C6"/>
    <w:rsid w:val="00CC179E"/>
    <w:rsid w:val="00CC1B88"/>
    <w:rsid w:val="00CC1C20"/>
    <w:rsid w:val="00CC2062"/>
    <w:rsid w:val="00CC23E6"/>
    <w:rsid w:val="00CC2443"/>
    <w:rsid w:val="00CC24CC"/>
    <w:rsid w:val="00CC2635"/>
    <w:rsid w:val="00CC2919"/>
    <w:rsid w:val="00CC2983"/>
    <w:rsid w:val="00CC2B39"/>
    <w:rsid w:val="00CC2B9F"/>
    <w:rsid w:val="00CC2CEA"/>
    <w:rsid w:val="00CC3114"/>
    <w:rsid w:val="00CC3117"/>
    <w:rsid w:val="00CC312D"/>
    <w:rsid w:val="00CC324B"/>
    <w:rsid w:val="00CC33AC"/>
    <w:rsid w:val="00CC45CD"/>
    <w:rsid w:val="00CC4780"/>
    <w:rsid w:val="00CC49B4"/>
    <w:rsid w:val="00CC4ED3"/>
    <w:rsid w:val="00CC4F51"/>
    <w:rsid w:val="00CC5352"/>
    <w:rsid w:val="00CC573B"/>
    <w:rsid w:val="00CC5C80"/>
    <w:rsid w:val="00CC619F"/>
    <w:rsid w:val="00CC653F"/>
    <w:rsid w:val="00CC6756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8AA"/>
    <w:rsid w:val="00CD1ADF"/>
    <w:rsid w:val="00CD1C44"/>
    <w:rsid w:val="00CD1D93"/>
    <w:rsid w:val="00CD1E4D"/>
    <w:rsid w:val="00CD1E70"/>
    <w:rsid w:val="00CD20D4"/>
    <w:rsid w:val="00CD20D9"/>
    <w:rsid w:val="00CD21D0"/>
    <w:rsid w:val="00CD238C"/>
    <w:rsid w:val="00CD23AE"/>
    <w:rsid w:val="00CD2775"/>
    <w:rsid w:val="00CD3020"/>
    <w:rsid w:val="00CD31EA"/>
    <w:rsid w:val="00CD3252"/>
    <w:rsid w:val="00CD3448"/>
    <w:rsid w:val="00CD36BA"/>
    <w:rsid w:val="00CD3C9F"/>
    <w:rsid w:val="00CD40CD"/>
    <w:rsid w:val="00CD4511"/>
    <w:rsid w:val="00CD4588"/>
    <w:rsid w:val="00CD4A49"/>
    <w:rsid w:val="00CD4C34"/>
    <w:rsid w:val="00CD5341"/>
    <w:rsid w:val="00CD5639"/>
    <w:rsid w:val="00CD5D04"/>
    <w:rsid w:val="00CD60F1"/>
    <w:rsid w:val="00CD6201"/>
    <w:rsid w:val="00CD6278"/>
    <w:rsid w:val="00CD662B"/>
    <w:rsid w:val="00CD6935"/>
    <w:rsid w:val="00CD6E4B"/>
    <w:rsid w:val="00CD7002"/>
    <w:rsid w:val="00CD71ED"/>
    <w:rsid w:val="00CD7444"/>
    <w:rsid w:val="00CD78DE"/>
    <w:rsid w:val="00CD7EFF"/>
    <w:rsid w:val="00CE046A"/>
    <w:rsid w:val="00CE046B"/>
    <w:rsid w:val="00CE055F"/>
    <w:rsid w:val="00CE05CA"/>
    <w:rsid w:val="00CE066F"/>
    <w:rsid w:val="00CE085C"/>
    <w:rsid w:val="00CE0CB3"/>
    <w:rsid w:val="00CE0CC4"/>
    <w:rsid w:val="00CE1043"/>
    <w:rsid w:val="00CE1502"/>
    <w:rsid w:val="00CE161C"/>
    <w:rsid w:val="00CE16EE"/>
    <w:rsid w:val="00CE172A"/>
    <w:rsid w:val="00CE1908"/>
    <w:rsid w:val="00CE19E0"/>
    <w:rsid w:val="00CE234A"/>
    <w:rsid w:val="00CE2455"/>
    <w:rsid w:val="00CE251C"/>
    <w:rsid w:val="00CE25EE"/>
    <w:rsid w:val="00CE2DC7"/>
    <w:rsid w:val="00CE2E2B"/>
    <w:rsid w:val="00CE2FE3"/>
    <w:rsid w:val="00CE32D1"/>
    <w:rsid w:val="00CE33A7"/>
    <w:rsid w:val="00CE34CC"/>
    <w:rsid w:val="00CE465B"/>
    <w:rsid w:val="00CE46C7"/>
    <w:rsid w:val="00CE46D3"/>
    <w:rsid w:val="00CE47E8"/>
    <w:rsid w:val="00CE48B2"/>
    <w:rsid w:val="00CE497B"/>
    <w:rsid w:val="00CE4BA8"/>
    <w:rsid w:val="00CE4D9A"/>
    <w:rsid w:val="00CE4E16"/>
    <w:rsid w:val="00CE5179"/>
    <w:rsid w:val="00CE5899"/>
    <w:rsid w:val="00CE5930"/>
    <w:rsid w:val="00CE5E4C"/>
    <w:rsid w:val="00CE60DB"/>
    <w:rsid w:val="00CE6557"/>
    <w:rsid w:val="00CE65D3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73F"/>
    <w:rsid w:val="00CE7D28"/>
    <w:rsid w:val="00CF004A"/>
    <w:rsid w:val="00CF0250"/>
    <w:rsid w:val="00CF02AB"/>
    <w:rsid w:val="00CF062E"/>
    <w:rsid w:val="00CF0641"/>
    <w:rsid w:val="00CF070A"/>
    <w:rsid w:val="00CF0785"/>
    <w:rsid w:val="00CF08CB"/>
    <w:rsid w:val="00CF08EB"/>
    <w:rsid w:val="00CF0922"/>
    <w:rsid w:val="00CF0A48"/>
    <w:rsid w:val="00CF0D57"/>
    <w:rsid w:val="00CF0DC0"/>
    <w:rsid w:val="00CF1402"/>
    <w:rsid w:val="00CF16E2"/>
    <w:rsid w:val="00CF16FA"/>
    <w:rsid w:val="00CF193D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2EE1"/>
    <w:rsid w:val="00CF3270"/>
    <w:rsid w:val="00CF39CB"/>
    <w:rsid w:val="00CF3B30"/>
    <w:rsid w:val="00CF3EE9"/>
    <w:rsid w:val="00CF416B"/>
    <w:rsid w:val="00CF4CE4"/>
    <w:rsid w:val="00CF5191"/>
    <w:rsid w:val="00CF5BEA"/>
    <w:rsid w:val="00CF5C55"/>
    <w:rsid w:val="00CF5D69"/>
    <w:rsid w:val="00CF63B8"/>
    <w:rsid w:val="00CF65A3"/>
    <w:rsid w:val="00CF6ABF"/>
    <w:rsid w:val="00CF6BBE"/>
    <w:rsid w:val="00CF6FAA"/>
    <w:rsid w:val="00CF6FCE"/>
    <w:rsid w:val="00CF6FF7"/>
    <w:rsid w:val="00CF7210"/>
    <w:rsid w:val="00CF731D"/>
    <w:rsid w:val="00CF76BD"/>
    <w:rsid w:val="00CF77DA"/>
    <w:rsid w:val="00CF7835"/>
    <w:rsid w:val="00D0023D"/>
    <w:rsid w:val="00D0055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374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79E"/>
    <w:rsid w:val="00D057A9"/>
    <w:rsid w:val="00D05930"/>
    <w:rsid w:val="00D059C6"/>
    <w:rsid w:val="00D05A5F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6EB"/>
    <w:rsid w:val="00D0781C"/>
    <w:rsid w:val="00D079E9"/>
    <w:rsid w:val="00D079EF"/>
    <w:rsid w:val="00D07F95"/>
    <w:rsid w:val="00D10105"/>
    <w:rsid w:val="00D1029A"/>
    <w:rsid w:val="00D102D1"/>
    <w:rsid w:val="00D108D1"/>
    <w:rsid w:val="00D10C4A"/>
    <w:rsid w:val="00D11096"/>
    <w:rsid w:val="00D111CC"/>
    <w:rsid w:val="00D1158A"/>
    <w:rsid w:val="00D116BC"/>
    <w:rsid w:val="00D11809"/>
    <w:rsid w:val="00D11E21"/>
    <w:rsid w:val="00D12151"/>
    <w:rsid w:val="00D1240B"/>
    <w:rsid w:val="00D12747"/>
    <w:rsid w:val="00D12B11"/>
    <w:rsid w:val="00D12C94"/>
    <w:rsid w:val="00D12D9C"/>
    <w:rsid w:val="00D12EEB"/>
    <w:rsid w:val="00D1391D"/>
    <w:rsid w:val="00D13EB7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6AEF"/>
    <w:rsid w:val="00D17179"/>
    <w:rsid w:val="00D174D6"/>
    <w:rsid w:val="00D17516"/>
    <w:rsid w:val="00D179E9"/>
    <w:rsid w:val="00D17D71"/>
    <w:rsid w:val="00D17F58"/>
    <w:rsid w:val="00D17F60"/>
    <w:rsid w:val="00D2024F"/>
    <w:rsid w:val="00D2063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164"/>
    <w:rsid w:val="00D222D6"/>
    <w:rsid w:val="00D2266E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605"/>
    <w:rsid w:val="00D2579A"/>
    <w:rsid w:val="00D25E9C"/>
    <w:rsid w:val="00D25ECF"/>
    <w:rsid w:val="00D2615F"/>
    <w:rsid w:val="00D26195"/>
    <w:rsid w:val="00D26278"/>
    <w:rsid w:val="00D2643A"/>
    <w:rsid w:val="00D265D3"/>
    <w:rsid w:val="00D267EC"/>
    <w:rsid w:val="00D2698D"/>
    <w:rsid w:val="00D273A3"/>
    <w:rsid w:val="00D273CD"/>
    <w:rsid w:val="00D27D83"/>
    <w:rsid w:val="00D27E88"/>
    <w:rsid w:val="00D27EF0"/>
    <w:rsid w:val="00D30287"/>
    <w:rsid w:val="00D30377"/>
    <w:rsid w:val="00D307A2"/>
    <w:rsid w:val="00D30C71"/>
    <w:rsid w:val="00D30C79"/>
    <w:rsid w:val="00D311BB"/>
    <w:rsid w:val="00D3126C"/>
    <w:rsid w:val="00D3127C"/>
    <w:rsid w:val="00D31503"/>
    <w:rsid w:val="00D31526"/>
    <w:rsid w:val="00D3189B"/>
    <w:rsid w:val="00D32308"/>
    <w:rsid w:val="00D32517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4859"/>
    <w:rsid w:val="00D34FFF"/>
    <w:rsid w:val="00D353E1"/>
    <w:rsid w:val="00D35AFE"/>
    <w:rsid w:val="00D3614C"/>
    <w:rsid w:val="00D36210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A6A"/>
    <w:rsid w:val="00D40AF5"/>
    <w:rsid w:val="00D40FBF"/>
    <w:rsid w:val="00D410C5"/>
    <w:rsid w:val="00D410D7"/>
    <w:rsid w:val="00D41227"/>
    <w:rsid w:val="00D41940"/>
    <w:rsid w:val="00D41A7D"/>
    <w:rsid w:val="00D420E6"/>
    <w:rsid w:val="00D42567"/>
    <w:rsid w:val="00D4315D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47B"/>
    <w:rsid w:val="00D458D5"/>
    <w:rsid w:val="00D45910"/>
    <w:rsid w:val="00D45BDE"/>
    <w:rsid w:val="00D45D78"/>
    <w:rsid w:val="00D45DBF"/>
    <w:rsid w:val="00D46541"/>
    <w:rsid w:val="00D46ACB"/>
    <w:rsid w:val="00D46BC3"/>
    <w:rsid w:val="00D46EDA"/>
    <w:rsid w:val="00D4706F"/>
    <w:rsid w:val="00D4726C"/>
    <w:rsid w:val="00D475B3"/>
    <w:rsid w:val="00D477D6"/>
    <w:rsid w:val="00D47A08"/>
    <w:rsid w:val="00D47DF1"/>
    <w:rsid w:val="00D504FA"/>
    <w:rsid w:val="00D5060C"/>
    <w:rsid w:val="00D50855"/>
    <w:rsid w:val="00D51220"/>
    <w:rsid w:val="00D51729"/>
    <w:rsid w:val="00D51F58"/>
    <w:rsid w:val="00D526AE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74B"/>
    <w:rsid w:val="00D55980"/>
    <w:rsid w:val="00D55DD5"/>
    <w:rsid w:val="00D56272"/>
    <w:rsid w:val="00D56A9D"/>
    <w:rsid w:val="00D57037"/>
    <w:rsid w:val="00D57188"/>
    <w:rsid w:val="00D57304"/>
    <w:rsid w:val="00D5755D"/>
    <w:rsid w:val="00D5762E"/>
    <w:rsid w:val="00D577E0"/>
    <w:rsid w:val="00D57AB5"/>
    <w:rsid w:val="00D57ABC"/>
    <w:rsid w:val="00D57B3B"/>
    <w:rsid w:val="00D57CD8"/>
    <w:rsid w:val="00D57ED5"/>
    <w:rsid w:val="00D60020"/>
    <w:rsid w:val="00D60066"/>
    <w:rsid w:val="00D60095"/>
    <w:rsid w:val="00D601CD"/>
    <w:rsid w:val="00D6034F"/>
    <w:rsid w:val="00D60FCF"/>
    <w:rsid w:val="00D6120B"/>
    <w:rsid w:val="00D61491"/>
    <w:rsid w:val="00D61887"/>
    <w:rsid w:val="00D6190D"/>
    <w:rsid w:val="00D619B8"/>
    <w:rsid w:val="00D61A00"/>
    <w:rsid w:val="00D621C5"/>
    <w:rsid w:val="00D6243F"/>
    <w:rsid w:val="00D62548"/>
    <w:rsid w:val="00D628F8"/>
    <w:rsid w:val="00D634F7"/>
    <w:rsid w:val="00D6355A"/>
    <w:rsid w:val="00D63894"/>
    <w:rsid w:val="00D638E6"/>
    <w:rsid w:val="00D63E0B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53B"/>
    <w:rsid w:val="00D66644"/>
    <w:rsid w:val="00D667A0"/>
    <w:rsid w:val="00D667E0"/>
    <w:rsid w:val="00D66A4C"/>
    <w:rsid w:val="00D66D10"/>
    <w:rsid w:val="00D66D1F"/>
    <w:rsid w:val="00D671A8"/>
    <w:rsid w:val="00D67B91"/>
    <w:rsid w:val="00D67D31"/>
    <w:rsid w:val="00D67E16"/>
    <w:rsid w:val="00D704F6"/>
    <w:rsid w:val="00D70692"/>
    <w:rsid w:val="00D707A4"/>
    <w:rsid w:val="00D70DFB"/>
    <w:rsid w:val="00D70E5C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09"/>
    <w:rsid w:val="00D72740"/>
    <w:rsid w:val="00D729D6"/>
    <w:rsid w:val="00D72CFD"/>
    <w:rsid w:val="00D7392B"/>
    <w:rsid w:val="00D739A4"/>
    <w:rsid w:val="00D73A21"/>
    <w:rsid w:val="00D74359"/>
    <w:rsid w:val="00D74773"/>
    <w:rsid w:val="00D747B2"/>
    <w:rsid w:val="00D74864"/>
    <w:rsid w:val="00D74D04"/>
    <w:rsid w:val="00D7523F"/>
    <w:rsid w:val="00D75409"/>
    <w:rsid w:val="00D75542"/>
    <w:rsid w:val="00D75867"/>
    <w:rsid w:val="00D759E0"/>
    <w:rsid w:val="00D75FCA"/>
    <w:rsid w:val="00D761AE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836"/>
    <w:rsid w:val="00D77A3A"/>
    <w:rsid w:val="00D77B84"/>
    <w:rsid w:val="00D77CC5"/>
    <w:rsid w:val="00D801ED"/>
    <w:rsid w:val="00D803D4"/>
    <w:rsid w:val="00D80426"/>
    <w:rsid w:val="00D80838"/>
    <w:rsid w:val="00D80CEA"/>
    <w:rsid w:val="00D80D36"/>
    <w:rsid w:val="00D80EFA"/>
    <w:rsid w:val="00D81141"/>
    <w:rsid w:val="00D81165"/>
    <w:rsid w:val="00D81301"/>
    <w:rsid w:val="00D81482"/>
    <w:rsid w:val="00D819FE"/>
    <w:rsid w:val="00D81A41"/>
    <w:rsid w:val="00D81C7B"/>
    <w:rsid w:val="00D81DF8"/>
    <w:rsid w:val="00D81F65"/>
    <w:rsid w:val="00D82282"/>
    <w:rsid w:val="00D8263B"/>
    <w:rsid w:val="00D82658"/>
    <w:rsid w:val="00D829D4"/>
    <w:rsid w:val="00D82ADE"/>
    <w:rsid w:val="00D82D3B"/>
    <w:rsid w:val="00D82E3F"/>
    <w:rsid w:val="00D830CD"/>
    <w:rsid w:val="00D83294"/>
    <w:rsid w:val="00D83750"/>
    <w:rsid w:val="00D838CB"/>
    <w:rsid w:val="00D842DE"/>
    <w:rsid w:val="00D84CA8"/>
    <w:rsid w:val="00D84D8F"/>
    <w:rsid w:val="00D84DAA"/>
    <w:rsid w:val="00D85518"/>
    <w:rsid w:val="00D8578A"/>
    <w:rsid w:val="00D859CC"/>
    <w:rsid w:val="00D85C82"/>
    <w:rsid w:val="00D85C94"/>
    <w:rsid w:val="00D85DDA"/>
    <w:rsid w:val="00D85EBB"/>
    <w:rsid w:val="00D86429"/>
    <w:rsid w:val="00D866E4"/>
    <w:rsid w:val="00D8678D"/>
    <w:rsid w:val="00D86986"/>
    <w:rsid w:val="00D869BE"/>
    <w:rsid w:val="00D86C5B"/>
    <w:rsid w:val="00D87144"/>
    <w:rsid w:val="00D872B0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19C8"/>
    <w:rsid w:val="00D9281E"/>
    <w:rsid w:val="00D92CAA"/>
    <w:rsid w:val="00D92DB0"/>
    <w:rsid w:val="00D92EB0"/>
    <w:rsid w:val="00D9381C"/>
    <w:rsid w:val="00D94090"/>
    <w:rsid w:val="00D9418B"/>
    <w:rsid w:val="00D94326"/>
    <w:rsid w:val="00D94337"/>
    <w:rsid w:val="00D94E44"/>
    <w:rsid w:val="00D95080"/>
    <w:rsid w:val="00D951C5"/>
    <w:rsid w:val="00D954E3"/>
    <w:rsid w:val="00D957B6"/>
    <w:rsid w:val="00D9594E"/>
    <w:rsid w:val="00D95D6A"/>
    <w:rsid w:val="00D95E1B"/>
    <w:rsid w:val="00D96078"/>
    <w:rsid w:val="00D9612B"/>
    <w:rsid w:val="00D9614D"/>
    <w:rsid w:val="00D96350"/>
    <w:rsid w:val="00D963BC"/>
    <w:rsid w:val="00D9643A"/>
    <w:rsid w:val="00D96495"/>
    <w:rsid w:val="00D96BB6"/>
    <w:rsid w:val="00D96D14"/>
    <w:rsid w:val="00D9734A"/>
    <w:rsid w:val="00D97675"/>
    <w:rsid w:val="00D978B3"/>
    <w:rsid w:val="00D97B5E"/>
    <w:rsid w:val="00D97D38"/>
    <w:rsid w:val="00D97E89"/>
    <w:rsid w:val="00D97E9F"/>
    <w:rsid w:val="00DA00A4"/>
    <w:rsid w:val="00DA01A9"/>
    <w:rsid w:val="00DA04D2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45"/>
    <w:rsid w:val="00DA2C96"/>
    <w:rsid w:val="00DA2CC7"/>
    <w:rsid w:val="00DA338B"/>
    <w:rsid w:val="00DA3541"/>
    <w:rsid w:val="00DA3771"/>
    <w:rsid w:val="00DA3E49"/>
    <w:rsid w:val="00DA3EA0"/>
    <w:rsid w:val="00DA42B6"/>
    <w:rsid w:val="00DA4A25"/>
    <w:rsid w:val="00DA4AD6"/>
    <w:rsid w:val="00DA4C8E"/>
    <w:rsid w:val="00DA4D74"/>
    <w:rsid w:val="00DA4EBF"/>
    <w:rsid w:val="00DA5385"/>
    <w:rsid w:val="00DA5C68"/>
    <w:rsid w:val="00DA5CAF"/>
    <w:rsid w:val="00DA61A3"/>
    <w:rsid w:val="00DA648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68F"/>
    <w:rsid w:val="00DB2C66"/>
    <w:rsid w:val="00DB34EF"/>
    <w:rsid w:val="00DB356D"/>
    <w:rsid w:val="00DB3638"/>
    <w:rsid w:val="00DB3E37"/>
    <w:rsid w:val="00DB3F5A"/>
    <w:rsid w:val="00DB3FF2"/>
    <w:rsid w:val="00DB4ABD"/>
    <w:rsid w:val="00DB4C15"/>
    <w:rsid w:val="00DB50DD"/>
    <w:rsid w:val="00DB5A60"/>
    <w:rsid w:val="00DB6047"/>
    <w:rsid w:val="00DB63CB"/>
    <w:rsid w:val="00DB690B"/>
    <w:rsid w:val="00DB6DE8"/>
    <w:rsid w:val="00DB6F9C"/>
    <w:rsid w:val="00DB7299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A01"/>
    <w:rsid w:val="00DC1C18"/>
    <w:rsid w:val="00DC1D32"/>
    <w:rsid w:val="00DC1D85"/>
    <w:rsid w:val="00DC1E9B"/>
    <w:rsid w:val="00DC1FCF"/>
    <w:rsid w:val="00DC2524"/>
    <w:rsid w:val="00DC27C7"/>
    <w:rsid w:val="00DC2B49"/>
    <w:rsid w:val="00DC300B"/>
    <w:rsid w:val="00DC342C"/>
    <w:rsid w:val="00DC3540"/>
    <w:rsid w:val="00DC36F2"/>
    <w:rsid w:val="00DC3970"/>
    <w:rsid w:val="00DC3C1E"/>
    <w:rsid w:val="00DC3D45"/>
    <w:rsid w:val="00DC3EB7"/>
    <w:rsid w:val="00DC4216"/>
    <w:rsid w:val="00DC429D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58A"/>
    <w:rsid w:val="00DC7636"/>
    <w:rsid w:val="00DC79F9"/>
    <w:rsid w:val="00DC7B5A"/>
    <w:rsid w:val="00DC7E51"/>
    <w:rsid w:val="00DD006C"/>
    <w:rsid w:val="00DD0EFA"/>
    <w:rsid w:val="00DD11ED"/>
    <w:rsid w:val="00DD14EC"/>
    <w:rsid w:val="00DD1996"/>
    <w:rsid w:val="00DD2179"/>
    <w:rsid w:val="00DD24DD"/>
    <w:rsid w:val="00DD24E5"/>
    <w:rsid w:val="00DD25D3"/>
    <w:rsid w:val="00DD261E"/>
    <w:rsid w:val="00DD2BB2"/>
    <w:rsid w:val="00DD2E19"/>
    <w:rsid w:val="00DD2E56"/>
    <w:rsid w:val="00DD31CF"/>
    <w:rsid w:val="00DD341C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0D5"/>
    <w:rsid w:val="00DD6238"/>
    <w:rsid w:val="00DD6366"/>
    <w:rsid w:val="00DD6666"/>
    <w:rsid w:val="00DD682E"/>
    <w:rsid w:val="00DD6B13"/>
    <w:rsid w:val="00DD6DD4"/>
    <w:rsid w:val="00DD6F42"/>
    <w:rsid w:val="00DD718A"/>
    <w:rsid w:val="00DD71FF"/>
    <w:rsid w:val="00DD7391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1CD3"/>
    <w:rsid w:val="00DE1F9D"/>
    <w:rsid w:val="00DE201E"/>
    <w:rsid w:val="00DE2093"/>
    <w:rsid w:val="00DE2A93"/>
    <w:rsid w:val="00DE2DF8"/>
    <w:rsid w:val="00DE393D"/>
    <w:rsid w:val="00DE3CBD"/>
    <w:rsid w:val="00DE3F8D"/>
    <w:rsid w:val="00DE3FFC"/>
    <w:rsid w:val="00DE40F4"/>
    <w:rsid w:val="00DE41F4"/>
    <w:rsid w:val="00DE429D"/>
    <w:rsid w:val="00DE46AB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325"/>
    <w:rsid w:val="00DE73E5"/>
    <w:rsid w:val="00DE73FB"/>
    <w:rsid w:val="00DE75B6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0EAD"/>
    <w:rsid w:val="00DF1124"/>
    <w:rsid w:val="00DF13BC"/>
    <w:rsid w:val="00DF1BCC"/>
    <w:rsid w:val="00DF1D55"/>
    <w:rsid w:val="00DF1D6E"/>
    <w:rsid w:val="00DF2334"/>
    <w:rsid w:val="00DF2F4D"/>
    <w:rsid w:val="00DF2FFB"/>
    <w:rsid w:val="00DF31D0"/>
    <w:rsid w:val="00DF3632"/>
    <w:rsid w:val="00DF3680"/>
    <w:rsid w:val="00DF3CB1"/>
    <w:rsid w:val="00DF3DF5"/>
    <w:rsid w:val="00DF3EFA"/>
    <w:rsid w:val="00DF407C"/>
    <w:rsid w:val="00DF412A"/>
    <w:rsid w:val="00DF4200"/>
    <w:rsid w:val="00DF43F8"/>
    <w:rsid w:val="00DF46FA"/>
    <w:rsid w:val="00DF48ED"/>
    <w:rsid w:val="00DF4D57"/>
    <w:rsid w:val="00DF4FDE"/>
    <w:rsid w:val="00DF5C01"/>
    <w:rsid w:val="00DF5EE8"/>
    <w:rsid w:val="00DF5F01"/>
    <w:rsid w:val="00DF62D0"/>
    <w:rsid w:val="00DF653A"/>
    <w:rsid w:val="00DF69DD"/>
    <w:rsid w:val="00DF6E04"/>
    <w:rsid w:val="00DF6EB7"/>
    <w:rsid w:val="00DF6EBA"/>
    <w:rsid w:val="00DF7402"/>
    <w:rsid w:val="00DF78EE"/>
    <w:rsid w:val="00DF7CBC"/>
    <w:rsid w:val="00DF7D25"/>
    <w:rsid w:val="00DF7E6E"/>
    <w:rsid w:val="00DF7F2F"/>
    <w:rsid w:val="00DF7F8A"/>
    <w:rsid w:val="00E0000B"/>
    <w:rsid w:val="00E001E9"/>
    <w:rsid w:val="00E0047D"/>
    <w:rsid w:val="00E008D7"/>
    <w:rsid w:val="00E00A80"/>
    <w:rsid w:val="00E00F87"/>
    <w:rsid w:val="00E0143C"/>
    <w:rsid w:val="00E0178D"/>
    <w:rsid w:val="00E018D3"/>
    <w:rsid w:val="00E01A32"/>
    <w:rsid w:val="00E01A94"/>
    <w:rsid w:val="00E01B4A"/>
    <w:rsid w:val="00E01B71"/>
    <w:rsid w:val="00E01E73"/>
    <w:rsid w:val="00E0206F"/>
    <w:rsid w:val="00E022D4"/>
    <w:rsid w:val="00E0241B"/>
    <w:rsid w:val="00E0243D"/>
    <w:rsid w:val="00E02758"/>
    <w:rsid w:val="00E028D7"/>
    <w:rsid w:val="00E02A67"/>
    <w:rsid w:val="00E03290"/>
    <w:rsid w:val="00E032B5"/>
    <w:rsid w:val="00E035DA"/>
    <w:rsid w:val="00E03730"/>
    <w:rsid w:val="00E044A5"/>
    <w:rsid w:val="00E04CB6"/>
    <w:rsid w:val="00E05091"/>
    <w:rsid w:val="00E054BF"/>
    <w:rsid w:val="00E0712C"/>
    <w:rsid w:val="00E07312"/>
    <w:rsid w:val="00E0733B"/>
    <w:rsid w:val="00E07A18"/>
    <w:rsid w:val="00E10082"/>
    <w:rsid w:val="00E10440"/>
    <w:rsid w:val="00E1089A"/>
    <w:rsid w:val="00E10BBE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450"/>
    <w:rsid w:val="00E13486"/>
    <w:rsid w:val="00E134CF"/>
    <w:rsid w:val="00E13E08"/>
    <w:rsid w:val="00E13E44"/>
    <w:rsid w:val="00E13EF4"/>
    <w:rsid w:val="00E13F17"/>
    <w:rsid w:val="00E14416"/>
    <w:rsid w:val="00E1460B"/>
    <w:rsid w:val="00E14648"/>
    <w:rsid w:val="00E147C6"/>
    <w:rsid w:val="00E14B49"/>
    <w:rsid w:val="00E14F4D"/>
    <w:rsid w:val="00E15A77"/>
    <w:rsid w:val="00E15CEA"/>
    <w:rsid w:val="00E1609C"/>
    <w:rsid w:val="00E1628A"/>
    <w:rsid w:val="00E16464"/>
    <w:rsid w:val="00E16615"/>
    <w:rsid w:val="00E1682C"/>
    <w:rsid w:val="00E16CBF"/>
    <w:rsid w:val="00E16F84"/>
    <w:rsid w:val="00E17024"/>
    <w:rsid w:val="00E171D3"/>
    <w:rsid w:val="00E17525"/>
    <w:rsid w:val="00E17607"/>
    <w:rsid w:val="00E17B73"/>
    <w:rsid w:val="00E17C00"/>
    <w:rsid w:val="00E17F88"/>
    <w:rsid w:val="00E2042F"/>
    <w:rsid w:val="00E2056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5B"/>
    <w:rsid w:val="00E22EE6"/>
    <w:rsid w:val="00E22F0F"/>
    <w:rsid w:val="00E23584"/>
    <w:rsid w:val="00E23EA8"/>
    <w:rsid w:val="00E241E8"/>
    <w:rsid w:val="00E2420E"/>
    <w:rsid w:val="00E244E2"/>
    <w:rsid w:val="00E24691"/>
    <w:rsid w:val="00E246F7"/>
    <w:rsid w:val="00E249B4"/>
    <w:rsid w:val="00E25ABB"/>
    <w:rsid w:val="00E25F44"/>
    <w:rsid w:val="00E25F92"/>
    <w:rsid w:val="00E261AE"/>
    <w:rsid w:val="00E2632A"/>
    <w:rsid w:val="00E26866"/>
    <w:rsid w:val="00E268CD"/>
    <w:rsid w:val="00E26C14"/>
    <w:rsid w:val="00E26CBF"/>
    <w:rsid w:val="00E26D27"/>
    <w:rsid w:val="00E2733A"/>
    <w:rsid w:val="00E2753D"/>
    <w:rsid w:val="00E27805"/>
    <w:rsid w:val="00E27B66"/>
    <w:rsid w:val="00E300BE"/>
    <w:rsid w:val="00E305A8"/>
    <w:rsid w:val="00E30738"/>
    <w:rsid w:val="00E30914"/>
    <w:rsid w:val="00E30BA6"/>
    <w:rsid w:val="00E30E3F"/>
    <w:rsid w:val="00E31076"/>
    <w:rsid w:val="00E3124C"/>
    <w:rsid w:val="00E31800"/>
    <w:rsid w:val="00E31B2C"/>
    <w:rsid w:val="00E31DE9"/>
    <w:rsid w:val="00E3236E"/>
    <w:rsid w:val="00E323E3"/>
    <w:rsid w:val="00E32E1F"/>
    <w:rsid w:val="00E32F59"/>
    <w:rsid w:val="00E33125"/>
    <w:rsid w:val="00E331ED"/>
    <w:rsid w:val="00E34160"/>
    <w:rsid w:val="00E34829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2AE"/>
    <w:rsid w:val="00E37732"/>
    <w:rsid w:val="00E37BB8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7D"/>
    <w:rsid w:val="00E41F98"/>
    <w:rsid w:val="00E42153"/>
    <w:rsid w:val="00E421A6"/>
    <w:rsid w:val="00E4258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6BEB"/>
    <w:rsid w:val="00E46C24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301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1D54"/>
    <w:rsid w:val="00E523EA"/>
    <w:rsid w:val="00E527F6"/>
    <w:rsid w:val="00E52B2B"/>
    <w:rsid w:val="00E52D59"/>
    <w:rsid w:val="00E52E6B"/>
    <w:rsid w:val="00E52FEC"/>
    <w:rsid w:val="00E53150"/>
    <w:rsid w:val="00E53229"/>
    <w:rsid w:val="00E532F1"/>
    <w:rsid w:val="00E53400"/>
    <w:rsid w:val="00E536ED"/>
    <w:rsid w:val="00E538DB"/>
    <w:rsid w:val="00E53941"/>
    <w:rsid w:val="00E53D85"/>
    <w:rsid w:val="00E5443E"/>
    <w:rsid w:val="00E544EC"/>
    <w:rsid w:val="00E545BD"/>
    <w:rsid w:val="00E5477A"/>
    <w:rsid w:val="00E549DC"/>
    <w:rsid w:val="00E550BF"/>
    <w:rsid w:val="00E5513F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72F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BA2"/>
    <w:rsid w:val="00E61C2D"/>
    <w:rsid w:val="00E61F88"/>
    <w:rsid w:val="00E6206E"/>
    <w:rsid w:val="00E62176"/>
    <w:rsid w:val="00E6246A"/>
    <w:rsid w:val="00E627BE"/>
    <w:rsid w:val="00E62CE8"/>
    <w:rsid w:val="00E6305C"/>
    <w:rsid w:val="00E63222"/>
    <w:rsid w:val="00E632D4"/>
    <w:rsid w:val="00E635ED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4DE"/>
    <w:rsid w:val="00E65568"/>
    <w:rsid w:val="00E65787"/>
    <w:rsid w:val="00E65B0F"/>
    <w:rsid w:val="00E65F0A"/>
    <w:rsid w:val="00E6600B"/>
    <w:rsid w:val="00E66867"/>
    <w:rsid w:val="00E66965"/>
    <w:rsid w:val="00E671AE"/>
    <w:rsid w:val="00E67357"/>
    <w:rsid w:val="00E67413"/>
    <w:rsid w:val="00E6755F"/>
    <w:rsid w:val="00E67A06"/>
    <w:rsid w:val="00E67C9F"/>
    <w:rsid w:val="00E67F9B"/>
    <w:rsid w:val="00E704F7"/>
    <w:rsid w:val="00E705A5"/>
    <w:rsid w:val="00E70CDA"/>
    <w:rsid w:val="00E70E28"/>
    <w:rsid w:val="00E7106C"/>
    <w:rsid w:val="00E71263"/>
    <w:rsid w:val="00E717C3"/>
    <w:rsid w:val="00E71966"/>
    <w:rsid w:val="00E71C0E"/>
    <w:rsid w:val="00E71DA5"/>
    <w:rsid w:val="00E71E1D"/>
    <w:rsid w:val="00E71FE0"/>
    <w:rsid w:val="00E723ED"/>
    <w:rsid w:val="00E72431"/>
    <w:rsid w:val="00E72621"/>
    <w:rsid w:val="00E7268D"/>
    <w:rsid w:val="00E72788"/>
    <w:rsid w:val="00E7280B"/>
    <w:rsid w:val="00E72DD8"/>
    <w:rsid w:val="00E72F05"/>
    <w:rsid w:val="00E72F69"/>
    <w:rsid w:val="00E73268"/>
    <w:rsid w:val="00E734CA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23D"/>
    <w:rsid w:val="00E76357"/>
    <w:rsid w:val="00E7663E"/>
    <w:rsid w:val="00E76897"/>
    <w:rsid w:val="00E76B8D"/>
    <w:rsid w:val="00E76C56"/>
    <w:rsid w:val="00E76DC5"/>
    <w:rsid w:val="00E77137"/>
    <w:rsid w:val="00E77330"/>
    <w:rsid w:val="00E7750C"/>
    <w:rsid w:val="00E77905"/>
    <w:rsid w:val="00E77C67"/>
    <w:rsid w:val="00E77D79"/>
    <w:rsid w:val="00E80327"/>
    <w:rsid w:val="00E80364"/>
    <w:rsid w:val="00E8040E"/>
    <w:rsid w:val="00E8078E"/>
    <w:rsid w:val="00E807EC"/>
    <w:rsid w:val="00E8132D"/>
    <w:rsid w:val="00E816CE"/>
    <w:rsid w:val="00E816D5"/>
    <w:rsid w:val="00E819EF"/>
    <w:rsid w:val="00E81D74"/>
    <w:rsid w:val="00E81D9D"/>
    <w:rsid w:val="00E81F90"/>
    <w:rsid w:val="00E82511"/>
    <w:rsid w:val="00E82976"/>
    <w:rsid w:val="00E82BD6"/>
    <w:rsid w:val="00E82D80"/>
    <w:rsid w:val="00E8318C"/>
    <w:rsid w:val="00E8328E"/>
    <w:rsid w:val="00E8354C"/>
    <w:rsid w:val="00E83ACD"/>
    <w:rsid w:val="00E8449B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5C23"/>
    <w:rsid w:val="00E863E5"/>
    <w:rsid w:val="00E863EF"/>
    <w:rsid w:val="00E8664B"/>
    <w:rsid w:val="00E86C2E"/>
    <w:rsid w:val="00E86C8C"/>
    <w:rsid w:val="00E87236"/>
    <w:rsid w:val="00E877C0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5C6"/>
    <w:rsid w:val="00E9274F"/>
    <w:rsid w:val="00E9294E"/>
    <w:rsid w:val="00E92A1B"/>
    <w:rsid w:val="00E92A90"/>
    <w:rsid w:val="00E92DB5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200"/>
    <w:rsid w:val="00E9777C"/>
    <w:rsid w:val="00E97CAB"/>
    <w:rsid w:val="00E97CCB"/>
    <w:rsid w:val="00E97E35"/>
    <w:rsid w:val="00EA08AB"/>
    <w:rsid w:val="00EA0F05"/>
    <w:rsid w:val="00EA11CF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4B12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79A"/>
    <w:rsid w:val="00EA6F20"/>
    <w:rsid w:val="00EA70CA"/>
    <w:rsid w:val="00EA786F"/>
    <w:rsid w:val="00EA7B1B"/>
    <w:rsid w:val="00EA7C27"/>
    <w:rsid w:val="00EA7D18"/>
    <w:rsid w:val="00EA7E39"/>
    <w:rsid w:val="00EB00C8"/>
    <w:rsid w:val="00EB04F2"/>
    <w:rsid w:val="00EB05E9"/>
    <w:rsid w:val="00EB062B"/>
    <w:rsid w:val="00EB08C6"/>
    <w:rsid w:val="00EB0A55"/>
    <w:rsid w:val="00EB0ED0"/>
    <w:rsid w:val="00EB1830"/>
    <w:rsid w:val="00EB1865"/>
    <w:rsid w:val="00EB19F9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0E0"/>
    <w:rsid w:val="00EB318B"/>
    <w:rsid w:val="00EB32AD"/>
    <w:rsid w:val="00EB3988"/>
    <w:rsid w:val="00EB4015"/>
    <w:rsid w:val="00EB4399"/>
    <w:rsid w:val="00EB45BB"/>
    <w:rsid w:val="00EB4682"/>
    <w:rsid w:val="00EB483A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5C1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0A5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48A"/>
    <w:rsid w:val="00EC6608"/>
    <w:rsid w:val="00EC6781"/>
    <w:rsid w:val="00EC6828"/>
    <w:rsid w:val="00EC7D04"/>
    <w:rsid w:val="00EC7E15"/>
    <w:rsid w:val="00ED0022"/>
    <w:rsid w:val="00ED0774"/>
    <w:rsid w:val="00ED07A4"/>
    <w:rsid w:val="00ED105D"/>
    <w:rsid w:val="00ED11A1"/>
    <w:rsid w:val="00ED1212"/>
    <w:rsid w:val="00ED1454"/>
    <w:rsid w:val="00ED18F8"/>
    <w:rsid w:val="00ED1C84"/>
    <w:rsid w:val="00ED2282"/>
    <w:rsid w:val="00ED2898"/>
    <w:rsid w:val="00ED2902"/>
    <w:rsid w:val="00ED2956"/>
    <w:rsid w:val="00ED2991"/>
    <w:rsid w:val="00ED2EE7"/>
    <w:rsid w:val="00ED3049"/>
    <w:rsid w:val="00ED32D9"/>
    <w:rsid w:val="00ED396F"/>
    <w:rsid w:val="00ED3FAC"/>
    <w:rsid w:val="00ED429A"/>
    <w:rsid w:val="00ED464A"/>
    <w:rsid w:val="00ED4876"/>
    <w:rsid w:val="00ED49FB"/>
    <w:rsid w:val="00ED4A6D"/>
    <w:rsid w:val="00ED4A8F"/>
    <w:rsid w:val="00ED50E3"/>
    <w:rsid w:val="00ED5516"/>
    <w:rsid w:val="00ED591D"/>
    <w:rsid w:val="00ED5A81"/>
    <w:rsid w:val="00ED5B1A"/>
    <w:rsid w:val="00ED5D7E"/>
    <w:rsid w:val="00ED61F5"/>
    <w:rsid w:val="00ED6298"/>
    <w:rsid w:val="00ED65FF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225"/>
    <w:rsid w:val="00EE1566"/>
    <w:rsid w:val="00EE17A7"/>
    <w:rsid w:val="00EE1864"/>
    <w:rsid w:val="00EE1F5A"/>
    <w:rsid w:val="00EE1F9F"/>
    <w:rsid w:val="00EE23D4"/>
    <w:rsid w:val="00EE252D"/>
    <w:rsid w:val="00EE2765"/>
    <w:rsid w:val="00EE299F"/>
    <w:rsid w:val="00EE302D"/>
    <w:rsid w:val="00EE303D"/>
    <w:rsid w:val="00EE3463"/>
    <w:rsid w:val="00EE3840"/>
    <w:rsid w:val="00EE3B96"/>
    <w:rsid w:val="00EE3D86"/>
    <w:rsid w:val="00EE3E4D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8CE"/>
    <w:rsid w:val="00EE6D29"/>
    <w:rsid w:val="00EE6EF0"/>
    <w:rsid w:val="00EE7EAC"/>
    <w:rsid w:val="00EE7F2F"/>
    <w:rsid w:val="00EE7FCE"/>
    <w:rsid w:val="00EF00B7"/>
    <w:rsid w:val="00EF0344"/>
    <w:rsid w:val="00EF065C"/>
    <w:rsid w:val="00EF115E"/>
    <w:rsid w:val="00EF17C3"/>
    <w:rsid w:val="00EF1847"/>
    <w:rsid w:val="00EF1ACA"/>
    <w:rsid w:val="00EF1CE4"/>
    <w:rsid w:val="00EF238F"/>
    <w:rsid w:val="00EF24C1"/>
    <w:rsid w:val="00EF2945"/>
    <w:rsid w:val="00EF301A"/>
    <w:rsid w:val="00EF3385"/>
    <w:rsid w:val="00EF3724"/>
    <w:rsid w:val="00EF3808"/>
    <w:rsid w:val="00EF464F"/>
    <w:rsid w:val="00EF4AEB"/>
    <w:rsid w:val="00EF4AFB"/>
    <w:rsid w:val="00EF4D17"/>
    <w:rsid w:val="00EF5024"/>
    <w:rsid w:val="00EF536C"/>
    <w:rsid w:val="00EF53D2"/>
    <w:rsid w:val="00EF57FF"/>
    <w:rsid w:val="00EF59F6"/>
    <w:rsid w:val="00EF5AC9"/>
    <w:rsid w:val="00EF5AF1"/>
    <w:rsid w:val="00EF5BB2"/>
    <w:rsid w:val="00EF5BC3"/>
    <w:rsid w:val="00EF5C15"/>
    <w:rsid w:val="00EF5C9F"/>
    <w:rsid w:val="00EF5EE7"/>
    <w:rsid w:val="00EF6262"/>
    <w:rsid w:val="00EF6518"/>
    <w:rsid w:val="00EF69DC"/>
    <w:rsid w:val="00EF6ADA"/>
    <w:rsid w:val="00EF6AFC"/>
    <w:rsid w:val="00EF707C"/>
    <w:rsid w:val="00EF7322"/>
    <w:rsid w:val="00EF736D"/>
    <w:rsid w:val="00EF75AF"/>
    <w:rsid w:val="00EF75FE"/>
    <w:rsid w:val="00EF7E1D"/>
    <w:rsid w:val="00EF7E70"/>
    <w:rsid w:val="00F00472"/>
    <w:rsid w:val="00F0072A"/>
    <w:rsid w:val="00F00A9A"/>
    <w:rsid w:val="00F00E24"/>
    <w:rsid w:val="00F0108D"/>
    <w:rsid w:val="00F01376"/>
    <w:rsid w:val="00F01381"/>
    <w:rsid w:val="00F01445"/>
    <w:rsid w:val="00F016BA"/>
    <w:rsid w:val="00F01732"/>
    <w:rsid w:val="00F01C85"/>
    <w:rsid w:val="00F0202C"/>
    <w:rsid w:val="00F020EA"/>
    <w:rsid w:val="00F02366"/>
    <w:rsid w:val="00F024A4"/>
    <w:rsid w:val="00F027C7"/>
    <w:rsid w:val="00F028E1"/>
    <w:rsid w:val="00F02BDA"/>
    <w:rsid w:val="00F02BF5"/>
    <w:rsid w:val="00F02FC7"/>
    <w:rsid w:val="00F0305C"/>
    <w:rsid w:val="00F0316E"/>
    <w:rsid w:val="00F031FA"/>
    <w:rsid w:val="00F03256"/>
    <w:rsid w:val="00F03303"/>
    <w:rsid w:val="00F03514"/>
    <w:rsid w:val="00F037DA"/>
    <w:rsid w:val="00F03A95"/>
    <w:rsid w:val="00F040B8"/>
    <w:rsid w:val="00F041DC"/>
    <w:rsid w:val="00F04213"/>
    <w:rsid w:val="00F042F8"/>
    <w:rsid w:val="00F043FC"/>
    <w:rsid w:val="00F0480B"/>
    <w:rsid w:val="00F04A43"/>
    <w:rsid w:val="00F05427"/>
    <w:rsid w:val="00F05BA2"/>
    <w:rsid w:val="00F06277"/>
    <w:rsid w:val="00F0682D"/>
    <w:rsid w:val="00F0699A"/>
    <w:rsid w:val="00F06B22"/>
    <w:rsid w:val="00F0703C"/>
    <w:rsid w:val="00F07059"/>
    <w:rsid w:val="00F072F9"/>
    <w:rsid w:val="00F07928"/>
    <w:rsid w:val="00F07BCE"/>
    <w:rsid w:val="00F07D38"/>
    <w:rsid w:val="00F10111"/>
    <w:rsid w:val="00F10647"/>
    <w:rsid w:val="00F106D4"/>
    <w:rsid w:val="00F10853"/>
    <w:rsid w:val="00F1094F"/>
    <w:rsid w:val="00F1095E"/>
    <w:rsid w:val="00F10B0B"/>
    <w:rsid w:val="00F10D9A"/>
    <w:rsid w:val="00F10DD1"/>
    <w:rsid w:val="00F1123F"/>
    <w:rsid w:val="00F11709"/>
    <w:rsid w:val="00F118B8"/>
    <w:rsid w:val="00F11D89"/>
    <w:rsid w:val="00F11FBF"/>
    <w:rsid w:val="00F1219A"/>
    <w:rsid w:val="00F121CE"/>
    <w:rsid w:val="00F129FB"/>
    <w:rsid w:val="00F12C13"/>
    <w:rsid w:val="00F12EBC"/>
    <w:rsid w:val="00F12F39"/>
    <w:rsid w:val="00F1378F"/>
    <w:rsid w:val="00F1382C"/>
    <w:rsid w:val="00F139C9"/>
    <w:rsid w:val="00F13D1F"/>
    <w:rsid w:val="00F13DC7"/>
    <w:rsid w:val="00F14285"/>
    <w:rsid w:val="00F142E0"/>
    <w:rsid w:val="00F147A4"/>
    <w:rsid w:val="00F14899"/>
    <w:rsid w:val="00F14BBB"/>
    <w:rsid w:val="00F1501E"/>
    <w:rsid w:val="00F150E5"/>
    <w:rsid w:val="00F1515D"/>
    <w:rsid w:val="00F153C2"/>
    <w:rsid w:val="00F15419"/>
    <w:rsid w:val="00F15F21"/>
    <w:rsid w:val="00F161EB"/>
    <w:rsid w:val="00F16303"/>
    <w:rsid w:val="00F16487"/>
    <w:rsid w:val="00F16607"/>
    <w:rsid w:val="00F166D6"/>
    <w:rsid w:val="00F1671E"/>
    <w:rsid w:val="00F16985"/>
    <w:rsid w:val="00F16A55"/>
    <w:rsid w:val="00F16C24"/>
    <w:rsid w:val="00F16DE6"/>
    <w:rsid w:val="00F17331"/>
    <w:rsid w:val="00F174E7"/>
    <w:rsid w:val="00F17A44"/>
    <w:rsid w:val="00F17B66"/>
    <w:rsid w:val="00F17E29"/>
    <w:rsid w:val="00F203DD"/>
    <w:rsid w:val="00F2041C"/>
    <w:rsid w:val="00F209BC"/>
    <w:rsid w:val="00F20EA8"/>
    <w:rsid w:val="00F210D5"/>
    <w:rsid w:val="00F2114F"/>
    <w:rsid w:val="00F2120A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8D"/>
    <w:rsid w:val="00F241CE"/>
    <w:rsid w:val="00F244D9"/>
    <w:rsid w:val="00F24D66"/>
    <w:rsid w:val="00F24DC7"/>
    <w:rsid w:val="00F250C5"/>
    <w:rsid w:val="00F251C9"/>
    <w:rsid w:val="00F2523D"/>
    <w:rsid w:val="00F2543B"/>
    <w:rsid w:val="00F25664"/>
    <w:rsid w:val="00F256E8"/>
    <w:rsid w:val="00F25BA6"/>
    <w:rsid w:val="00F25D2C"/>
    <w:rsid w:val="00F25DD7"/>
    <w:rsid w:val="00F26074"/>
    <w:rsid w:val="00F261B5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E07"/>
    <w:rsid w:val="00F31FEB"/>
    <w:rsid w:val="00F320D9"/>
    <w:rsid w:val="00F32528"/>
    <w:rsid w:val="00F3282B"/>
    <w:rsid w:val="00F32878"/>
    <w:rsid w:val="00F32922"/>
    <w:rsid w:val="00F32BFF"/>
    <w:rsid w:val="00F32E8D"/>
    <w:rsid w:val="00F331D4"/>
    <w:rsid w:val="00F336FD"/>
    <w:rsid w:val="00F337F0"/>
    <w:rsid w:val="00F347E5"/>
    <w:rsid w:val="00F34819"/>
    <w:rsid w:val="00F34FFA"/>
    <w:rsid w:val="00F35126"/>
    <w:rsid w:val="00F35575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1ED"/>
    <w:rsid w:val="00F40476"/>
    <w:rsid w:val="00F40663"/>
    <w:rsid w:val="00F406CC"/>
    <w:rsid w:val="00F40731"/>
    <w:rsid w:val="00F40807"/>
    <w:rsid w:val="00F4088E"/>
    <w:rsid w:val="00F40896"/>
    <w:rsid w:val="00F410A7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7EE"/>
    <w:rsid w:val="00F42910"/>
    <w:rsid w:val="00F429E3"/>
    <w:rsid w:val="00F42FED"/>
    <w:rsid w:val="00F433A7"/>
    <w:rsid w:val="00F435AB"/>
    <w:rsid w:val="00F4371E"/>
    <w:rsid w:val="00F438CF"/>
    <w:rsid w:val="00F43C9A"/>
    <w:rsid w:val="00F44533"/>
    <w:rsid w:val="00F45447"/>
    <w:rsid w:val="00F456CE"/>
    <w:rsid w:val="00F4589C"/>
    <w:rsid w:val="00F45A33"/>
    <w:rsid w:val="00F45A5E"/>
    <w:rsid w:val="00F45CF9"/>
    <w:rsid w:val="00F45DED"/>
    <w:rsid w:val="00F4614F"/>
    <w:rsid w:val="00F463A7"/>
    <w:rsid w:val="00F463E3"/>
    <w:rsid w:val="00F464B5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A4A"/>
    <w:rsid w:val="00F51B31"/>
    <w:rsid w:val="00F528D9"/>
    <w:rsid w:val="00F5321A"/>
    <w:rsid w:val="00F53321"/>
    <w:rsid w:val="00F5342D"/>
    <w:rsid w:val="00F538CF"/>
    <w:rsid w:val="00F53A68"/>
    <w:rsid w:val="00F53E55"/>
    <w:rsid w:val="00F54774"/>
    <w:rsid w:val="00F54D8F"/>
    <w:rsid w:val="00F55058"/>
    <w:rsid w:val="00F558AF"/>
    <w:rsid w:val="00F55E7E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397"/>
    <w:rsid w:val="00F62975"/>
    <w:rsid w:val="00F62ADD"/>
    <w:rsid w:val="00F631D7"/>
    <w:rsid w:val="00F63BD4"/>
    <w:rsid w:val="00F63C66"/>
    <w:rsid w:val="00F63DC6"/>
    <w:rsid w:val="00F64FEE"/>
    <w:rsid w:val="00F65151"/>
    <w:rsid w:val="00F6597D"/>
    <w:rsid w:val="00F65AC7"/>
    <w:rsid w:val="00F65C3E"/>
    <w:rsid w:val="00F65CC4"/>
    <w:rsid w:val="00F6660A"/>
    <w:rsid w:val="00F66AA1"/>
    <w:rsid w:val="00F66B6A"/>
    <w:rsid w:val="00F66E89"/>
    <w:rsid w:val="00F67137"/>
    <w:rsid w:val="00F671EF"/>
    <w:rsid w:val="00F672B8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25E1"/>
    <w:rsid w:val="00F73256"/>
    <w:rsid w:val="00F7345C"/>
    <w:rsid w:val="00F7380B"/>
    <w:rsid w:val="00F73AB3"/>
    <w:rsid w:val="00F73BCA"/>
    <w:rsid w:val="00F73F39"/>
    <w:rsid w:val="00F746C9"/>
    <w:rsid w:val="00F748BB"/>
    <w:rsid w:val="00F749E5"/>
    <w:rsid w:val="00F74B0E"/>
    <w:rsid w:val="00F753A5"/>
    <w:rsid w:val="00F75A0B"/>
    <w:rsid w:val="00F75F6B"/>
    <w:rsid w:val="00F75FF2"/>
    <w:rsid w:val="00F76117"/>
    <w:rsid w:val="00F7660D"/>
    <w:rsid w:val="00F767F7"/>
    <w:rsid w:val="00F76BA8"/>
    <w:rsid w:val="00F7732D"/>
    <w:rsid w:val="00F77B90"/>
    <w:rsid w:val="00F80260"/>
    <w:rsid w:val="00F802FC"/>
    <w:rsid w:val="00F806A9"/>
    <w:rsid w:val="00F807E3"/>
    <w:rsid w:val="00F812B9"/>
    <w:rsid w:val="00F816BF"/>
    <w:rsid w:val="00F81975"/>
    <w:rsid w:val="00F81ADD"/>
    <w:rsid w:val="00F81BA3"/>
    <w:rsid w:val="00F81BCC"/>
    <w:rsid w:val="00F81E68"/>
    <w:rsid w:val="00F820D9"/>
    <w:rsid w:val="00F82374"/>
    <w:rsid w:val="00F823FF"/>
    <w:rsid w:val="00F8255C"/>
    <w:rsid w:val="00F82710"/>
    <w:rsid w:val="00F8271B"/>
    <w:rsid w:val="00F82F63"/>
    <w:rsid w:val="00F83114"/>
    <w:rsid w:val="00F83255"/>
    <w:rsid w:val="00F83384"/>
    <w:rsid w:val="00F833E1"/>
    <w:rsid w:val="00F83579"/>
    <w:rsid w:val="00F83588"/>
    <w:rsid w:val="00F8383A"/>
    <w:rsid w:val="00F83940"/>
    <w:rsid w:val="00F83BEF"/>
    <w:rsid w:val="00F840C3"/>
    <w:rsid w:val="00F8472B"/>
    <w:rsid w:val="00F84BAE"/>
    <w:rsid w:val="00F84D48"/>
    <w:rsid w:val="00F84EF3"/>
    <w:rsid w:val="00F84FE7"/>
    <w:rsid w:val="00F850A4"/>
    <w:rsid w:val="00F850A7"/>
    <w:rsid w:val="00F853E3"/>
    <w:rsid w:val="00F85870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08DB"/>
    <w:rsid w:val="00F91123"/>
    <w:rsid w:val="00F91232"/>
    <w:rsid w:val="00F912D3"/>
    <w:rsid w:val="00F9134C"/>
    <w:rsid w:val="00F9137A"/>
    <w:rsid w:val="00F915BD"/>
    <w:rsid w:val="00F917B8"/>
    <w:rsid w:val="00F91B92"/>
    <w:rsid w:val="00F91CC2"/>
    <w:rsid w:val="00F91D4C"/>
    <w:rsid w:val="00F9205F"/>
    <w:rsid w:val="00F9266F"/>
    <w:rsid w:val="00F92C49"/>
    <w:rsid w:val="00F92D90"/>
    <w:rsid w:val="00F92DBF"/>
    <w:rsid w:val="00F92F91"/>
    <w:rsid w:val="00F9353B"/>
    <w:rsid w:val="00F93593"/>
    <w:rsid w:val="00F936AF"/>
    <w:rsid w:val="00F9394C"/>
    <w:rsid w:val="00F93F95"/>
    <w:rsid w:val="00F94289"/>
    <w:rsid w:val="00F94503"/>
    <w:rsid w:val="00F948C8"/>
    <w:rsid w:val="00F94CA7"/>
    <w:rsid w:val="00F95084"/>
    <w:rsid w:val="00F951A4"/>
    <w:rsid w:val="00F951AA"/>
    <w:rsid w:val="00F954A7"/>
    <w:rsid w:val="00F954BD"/>
    <w:rsid w:val="00F954DA"/>
    <w:rsid w:val="00F9569D"/>
    <w:rsid w:val="00F95A19"/>
    <w:rsid w:val="00F95C7D"/>
    <w:rsid w:val="00F95C91"/>
    <w:rsid w:val="00F9638A"/>
    <w:rsid w:val="00F965E2"/>
    <w:rsid w:val="00F966C1"/>
    <w:rsid w:val="00F968E5"/>
    <w:rsid w:val="00F969C7"/>
    <w:rsid w:val="00F96A68"/>
    <w:rsid w:val="00F96AFA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B9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2E5D"/>
    <w:rsid w:val="00FA3263"/>
    <w:rsid w:val="00FA3718"/>
    <w:rsid w:val="00FA37D0"/>
    <w:rsid w:val="00FA395F"/>
    <w:rsid w:val="00FA3B83"/>
    <w:rsid w:val="00FA3E7B"/>
    <w:rsid w:val="00FA41B0"/>
    <w:rsid w:val="00FA4290"/>
    <w:rsid w:val="00FA4373"/>
    <w:rsid w:val="00FA43C2"/>
    <w:rsid w:val="00FA46AA"/>
    <w:rsid w:val="00FA4AD9"/>
    <w:rsid w:val="00FA4B76"/>
    <w:rsid w:val="00FA4BE2"/>
    <w:rsid w:val="00FA4BE7"/>
    <w:rsid w:val="00FA4CDA"/>
    <w:rsid w:val="00FA4D59"/>
    <w:rsid w:val="00FA57E0"/>
    <w:rsid w:val="00FA58F1"/>
    <w:rsid w:val="00FA5B70"/>
    <w:rsid w:val="00FA5D3B"/>
    <w:rsid w:val="00FA61B3"/>
    <w:rsid w:val="00FA68A7"/>
    <w:rsid w:val="00FA6C13"/>
    <w:rsid w:val="00FA7076"/>
    <w:rsid w:val="00FA71DC"/>
    <w:rsid w:val="00FA7EB8"/>
    <w:rsid w:val="00FB0030"/>
    <w:rsid w:val="00FB01D4"/>
    <w:rsid w:val="00FB0500"/>
    <w:rsid w:val="00FB0706"/>
    <w:rsid w:val="00FB0B19"/>
    <w:rsid w:val="00FB0E7D"/>
    <w:rsid w:val="00FB0F32"/>
    <w:rsid w:val="00FB10F6"/>
    <w:rsid w:val="00FB13FB"/>
    <w:rsid w:val="00FB1BA1"/>
    <w:rsid w:val="00FB1E1F"/>
    <w:rsid w:val="00FB1FCE"/>
    <w:rsid w:val="00FB1FD5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DB4"/>
    <w:rsid w:val="00FB3F30"/>
    <w:rsid w:val="00FB3F33"/>
    <w:rsid w:val="00FB4351"/>
    <w:rsid w:val="00FB480A"/>
    <w:rsid w:val="00FB4884"/>
    <w:rsid w:val="00FB48A1"/>
    <w:rsid w:val="00FB4D82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7CE"/>
    <w:rsid w:val="00FB6F01"/>
    <w:rsid w:val="00FB6FA8"/>
    <w:rsid w:val="00FB6FF8"/>
    <w:rsid w:val="00FB6FFC"/>
    <w:rsid w:val="00FB721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50C"/>
    <w:rsid w:val="00FC1856"/>
    <w:rsid w:val="00FC1AF0"/>
    <w:rsid w:val="00FC1C58"/>
    <w:rsid w:val="00FC1FB8"/>
    <w:rsid w:val="00FC21AB"/>
    <w:rsid w:val="00FC2229"/>
    <w:rsid w:val="00FC22CB"/>
    <w:rsid w:val="00FC2352"/>
    <w:rsid w:val="00FC2361"/>
    <w:rsid w:val="00FC256C"/>
    <w:rsid w:val="00FC2BEE"/>
    <w:rsid w:val="00FC3222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37"/>
    <w:rsid w:val="00FC5A5F"/>
    <w:rsid w:val="00FC5C38"/>
    <w:rsid w:val="00FC5E8B"/>
    <w:rsid w:val="00FC6115"/>
    <w:rsid w:val="00FC61AA"/>
    <w:rsid w:val="00FC62A8"/>
    <w:rsid w:val="00FC65BD"/>
    <w:rsid w:val="00FC6767"/>
    <w:rsid w:val="00FC685D"/>
    <w:rsid w:val="00FC6F93"/>
    <w:rsid w:val="00FC737B"/>
    <w:rsid w:val="00FC73BF"/>
    <w:rsid w:val="00FC748E"/>
    <w:rsid w:val="00FC772A"/>
    <w:rsid w:val="00FC774A"/>
    <w:rsid w:val="00FC7768"/>
    <w:rsid w:val="00FC77D2"/>
    <w:rsid w:val="00FC7A14"/>
    <w:rsid w:val="00FD017B"/>
    <w:rsid w:val="00FD039B"/>
    <w:rsid w:val="00FD0AA4"/>
    <w:rsid w:val="00FD10E6"/>
    <w:rsid w:val="00FD11D0"/>
    <w:rsid w:val="00FD11D1"/>
    <w:rsid w:val="00FD149F"/>
    <w:rsid w:val="00FD153C"/>
    <w:rsid w:val="00FD1613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977"/>
    <w:rsid w:val="00FD3AD8"/>
    <w:rsid w:val="00FD3AEB"/>
    <w:rsid w:val="00FD3D43"/>
    <w:rsid w:val="00FD3E0E"/>
    <w:rsid w:val="00FD3F6C"/>
    <w:rsid w:val="00FD4094"/>
    <w:rsid w:val="00FD4149"/>
    <w:rsid w:val="00FD4531"/>
    <w:rsid w:val="00FD4B29"/>
    <w:rsid w:val="00FD4B6B"/>
    <w:rsid w:val="00FD4B96"/>
    <w:rsid w:val="00FD4C29"/>
    <w:rsid w:val="00FD4EFF"/>
    <w:rsid w:val="00FD5118"/>
    <w:rsid w:val="00FD52D0"/>
    <w:rsid w:val="00FD565B"/>
    <w:rsid w:val="00FD5729"/>
    <w:rsid w:val="00FD5A38"/>
    <w:rsid w:val="00FD5B9A"/>
    <w:rsid w:val="00FD5D18"/>
    <w:rsid w:val="00FD62B4"/>
    <w:rsid w:val="00FD6941"/>
    <w:rsid w:val="00FD6C87"/>
    <w:rsid w:val="00FD6DA5"/>
    <w:rsid w:val="00FD7467"/>
    <w:rsid w:val="00FD7687"/>
    <w:rsid w:val="00FD7BAD"/>
    <w:rsid w:val="00FD7CDE"/>
    <w:rsid w:val="00FD7EC1"/>
    <w:rsid w:val="00FD7FF4"/>
    <w:rsid w:val="00FE02A1"/>
    <w:rsid w:val="00FE050A"/>
    <w:rsid w:val="00FE0CE3"/>
    <w:rsid w:val="00FE1187"/>
    <w:rsid w:val="00FE1193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266"/>
    <w:rsid w:val="00FE4A05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22"/>
    <w:rsid w:val="00FE70C9"/>
    <w:rsid w:val="00FE73EF"/>
    <w:rsid w:val="00FE7544"/>
    <w:rsid w:val="00FE771E"/>
    <w:rsid w:val="00FE7824"/>
    <w:rsid w:val="00FE7A0D"/>
    <w:rsid w:val="00FF09F7"/>
    <w:rsid w:val="00FF0BED"/>
    <w:rsid w:val="00FF0DF5"/>
    <w:rsid w:val="00FF0FBB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304"/>
    <w:rsid w:val="00FF360F"/>
    <w:rsid w:val="00FF389B"/>
    <w:rsid w:val="00FF38AA"/>
    <w:rsid w:val="00FF39A7"/>
    <w:rsid w:val="00FF3D0D"/>
    <w:rsid w:val="00FF3F99"/>
    <w:rsid w:val="00FF42D0"/>
    <w:rsid w:val="00FF4508"/>
    <w:rsid w:val="00FF463E"/>
    <w:rsid w:val="00FF4F5B"/>
    <w:rsid w:val="00FF5096"/>
    <w:rsid w:val="00FF5315"/>
    <w:rsid w:val="00FF5696"/>
    <w:rsid w:val="00FF5863"/>
    <w:rsid w:val="00FF59BA"/>
    <w:rsid w:val="00FF600A"/>
    <w:rsid w:val="00FF63C5"/>
    <w:rsid w:val="00FF6511"/>
    <w:rsid w:val="00FF6DAA"/>
    <w:rsid w:val="00FF7150"/>
    <w:rsid w:val="00FF753C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F2CB22"/>
  <w15:docId w15:val="{C348CFD3-C23B-4E0F-9F7A-3F60FAEE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66187DDE-3EB1-4DB2-918A-5068C899F1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EBB15D-98BE-484D-BB0B-B1FBF5D4D7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751537-2EC6-409D-95F6-65085D8577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0EE3D2-13A6-407D-B74E-8732534BA830}">
  <ds:schemaRefs>
    <ds:schemaRef ds:uri="http://schemas.microsoft.com/office/2006/metadata/properties"/>
    <ds:schemaRef ds:uri="05716746-add9-412a-97a9-1b5167d151a3"/>
    <ds:schemaRef ds:uri="http://purl.org/dc/elements/1.1/"/>
    <ds:schemaRef ds:uri="http://schemas.openxmlformats.org/package/2006/metadata/core-properties"/>
    <ds:schemaRef ds:uri="4243d5be-521d-4052-81ca-f0f31ea6f2da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f6ba49b0-bcda-4796-8236-5b5cc1493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408</Words>
  <Characters>1604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dc:description/>
  <cp:lastModifiedBy>Somjai, Nigonyanont</cp:lastModifiedBy>
  <cp:revision>3</cp:revision>
  <cp:lastPrinted>2024-05-02T04:58:00Z</cp:lastPrinted>
  <dcterms:created xsi:type="dcterms:W3CDTF">2024-05-09T02:22:00Z</dcterms:created>
  <dcterms:modified xsi:type="dcterms:W3CDTF">2024-05-09T02:24:00Z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