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E37BB8">
        <w:tc>
          <w:tcPr>
            <w:tcW w:w="1188" w:type="dxa"/>
          </w:tcPr>
          <w:p w14:paraId="39FA3D2F" w14:textId="533F49D0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E37BB8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E37BB8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E37BB8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E37BB8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E37BB8">
        <w:tc>
          <w:tcPr>
            <w:tcW w:w="1188" w:type="dxa"/>
          </w:tcPr>
          <w:p w14:paraId="65563BAE" w14:textId="1D1806EA" w:rsidR="005737E2" w:rsidRPr="00463144" w:rsidRDefault="006F3FAE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FE4BDE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5E04C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5E04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631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6A4E8F49" w14:textId="77777777" w:rsidTr="00E37BB8">
        <w:tc>
          <w:tcPr>
            <w:tcW w:w="1188" w:type="dxa"/>
          </w:tcPr>
          <w:p w14:paraId="3270A8F3" w14:textId="666D857C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270E4A8B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737E2" w:rsidRPr="009566C2" w14:paraId="2C507E7C" w14:textId="77777777" w:rsidTr="00E37BB8">
        <w:tc>
          <w:tcPr>
            <w:tcW w:w="1188" w:type="dxa"/>
          </w:tcPr>
          <w:p w14:paraId="6F7EF7BE" w14:textId="2612EB7D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74F313EE" w14:textId="561F58CC" w:rsidR="005737E2" w:rsidRPr="00463144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04CBA" w:rsidRPr="009566C2" w14:paraId="10AAAD15" w14:textId="77777777" w:rsidTr="00E37BB8">
        <w:tc>
          <w:tcPr>
            <w:tcW w:w="1188" w:type="dxa"/>
          </w:tcPr>
          <w:p w14:paraId="685703AA" w14:textId="19E880AB" w:rsidR="00404CBA" w:rsidRDefault="005543DF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6D347649" w14:textId="09E85480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4CBA" w:rsidRPr="009566C2" w14:paraId="4EA119E7" w14:textId="77777777" w:rsidTr="00E37BB8">
        <w:tc>
          <w:tcPr>
            <w:tcW w:w="1188" w:type="dxa"/>
          </w:tcPr>
          <w:p w14:paraId="2711199D" w14:textId="29AD20E1" w:rsidR="00404CBA" w:rsidRPr="00463144" w:rsidRDefault="005543DF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56106936" w14:textId="0222AD1A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D1613" w:rsidRPr="009566C2" w14:paraId="07224F16" w14:textId="77777777" w:rsidTr="00E37BB8">
        <w:tc>
          <w:tcPr>
            <w:tcW w:w="1188" w:type="dxa"/>
          </w:tcPr>
          <w:p w14:paraId="14645562" w14:textId="4A40AC19" w:rsidR="00FD1613" w:rsidRDefault="00FD1613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682C50BD" w14:textId="0CB8B96A" w:rsidR="00FD1613" w:rsidRPr="00463144" w:rsidRDefault="00FD1613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D1613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766328A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537948">
        <w:rPr>
          <w:rFonts w:ascii="Angsana New" w:hAnsi="Angsana New"/>
          <w:sz w:val="30"/>
          <w:szCs w:val="30"/>
          <w:cs/>
        </w:rPr>
        <w:t>เงิน</w:t>
      </w:r>
      <w:r w:rsidR="000B077A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</w:t>
      </w:r>
    </w:p>
    <w:p w14:paraId="26ADC694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3A7EBB6" w14:textId="18D7E5A2" w:rsidR="00091CCD" w:rsidRPr="002F7D36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537948">
        <w:rPr>
          <w:rFonts w:ascii="Angsana New" w:hAnsi="Angsana New"/>
          <w:sz w:val="30"/>
          <w:szCs w:val="30"/>
          <w:cs/>
        </w:rPr>
        <w:t>นี้</w:t>
      </w:r>
      <w:r w:rsidRPr="00537948">
        <w:rPr>
          <w:rFonts w:ascii="Angsana New" w:hAnsi="Angsana New"/>
          <w:sz w:val="30"/>
          <w:szCs w:val="30"/>
          <w:cs/>
        </w:rPr>
        <w:t>ได้รับ</w:t>
      </w:r>
      <w:r w:rsidR="00AA164B" w:rsidRPr="00537948">
        <w:rPr>
          <w:rFonts w:ascii="Angsana New" w:hAnsi="Angsana New"/>
          <w:sz w:val="30"/>
          <w:szCs w:val="30"/>
          <w:cs/>
        </w:rPr>
        <w:t>อนุมัติ</w:t>
      </w:r>
      <w:r w:rsidR="00B70443" w:rsidRPr="00537948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537948">
        <w:rPr>
          <w:rFonts w:ascii="Angsana New" w:hAnsi="Angsana New"/>
          <w:sz w:val="30"/>
          <w:szCs w:val="30"/>
          <w:cs/>
        </w:rPr>
        <w:t>จาก</w:t>
      </w:r>
      <w:r w:rsidR="00F30074" w:rsidRPr="00537948">
        <w:rPr>
          <w:rFonts w:ascii="Angsana New" w:hAnsi="Angsana New"/>
          <w:sz w:val="30"/>
          <w:szCs w:val="30"/>
          <w:cs/>
        </w:rPr>
        <w:t>คณะ</w:t>
      </w:r>
      <w:r w:rsidRPr="00537948">
        <w:rPr>
          <w:rFonts w:ascii="Angsana New" w:hAnsi="Angsana New"/>
          <w:sz w:val="30"/>
          <w:szCs w:val="30"/>
          <w:cs/>
        </w:rPr>
        <w:t>กรรมการ</w:t>
      </w:r>
      <w:r w:rsidR="00D645FB" w:rsidRPr="00537948">
        <w:rPr>
          <w:rFonts w:ascii="Angsana New" w:hAnsi="Angsana New"/>
          <w:sz w:val="30"/>
          <w:szCs w:val="30"/>
          <w:cs/>
        </w:rPr>
        <w:t>เมื่อ</w:t>
      </w:r>
      <w:r w:rsidR="00F028E1" w:rsidRPr="00537948">
        <w:rPr>
          <w:rFonts w:ascii="Angsana New" w:hAnsi="Angsana New"/>
          <w:sz w:val="30"/>
          <w:szCs w:val="30"/>
          <w:cs/>
        </w:rPr>
        <w:t>วันที</w:t>
      </w:r>
      <w:r w:rsidR="00F028E1"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FD1613">
        <w:rPr>
          <w:rFonts w:ascii="Angsana New" w:hAnsi="Angsana New"/>
          <w:sz w:val="30"/>
          <w:szCs w:val="30"/>
        </w:rPr>
        <w:t>9</w:t>
      </w:r>
      <w:r w:rsidR="00AE38BD">
        <w:rPr>
          <w:rFonts w:ascii="Angsana New" w:hAnsi="Angsana New"/>
          <w:sz w:val="30"/>
          <w:szCs w:val="30"/>
        </w:rPr>
        <w:t xml:space="preserve"> </w:t>
      </w:r>
      <w:r w:rsidR="002F7D36">
        <w:rPr>
          <w:rFonts w:ascii="Angsana New" w:hAnsi="Angsana New" w:hint="cs"/>
          <w:sz w:val="30"/>
          <w:szCs w:val="30"/>
          <w:cs/>
        </w:rPr>
        <w:t>พฤษภาคม</w:t>
      </w:r>
      <w:r w:rsidR="00D311BB">
        <w:rPr>
          <w:rFonts w:ascii="Angsana New" w:hAnsi="Angsana New" w:hint="cs"/>
          <w:sz w:val="30"/>
          <w:szCs w:val="30"/>
          <w:cs/>
        </w:rPr>
        <w:t xml:space="preserve"> </w:t>
      </w:r>
      <w:r w:rsidR="00BA0B72">
        <w:rPr>
          <w:rFonts w:ascii="Angsana New" w:hAnsi="Angsana New"/>
          <w:sz w:val="30"/>
          <w:szCs w:val="30"/>
        </w:rPr>
        <w:t>25</w:t>
      </w:r>
      <w:r w:rsidR="00AE38BD">
        <w:rPr>
          <w:rFonts w:ascii="Angsana New" w:hAnsi="Angsana New"/>
          <w:sz w:val="30"/>
          <w:szCs w:val="30"/>
        </w:rPr>
        <w:t>6</w:t>
      </w:r>
      <w:r w:rsidR="002F7D36">
        <w:rPr>
          <w:rFonts w:ascii="Angsana New" w:hAnsi="Angsana New"/>
          <w:sz w:val="30"/>
          <w:szCs w:val="30"/>
        </w:rPr>
        <w:t>7</w:t>
      </w:r>
    </w:p>
    <w:p w14:paraId="0C0A9E0E" w14:textId="77777777" w:rsidR="00922686" w:rsidRPr="00102274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5E3929" w14:textId="77777777" w:rsidR="00091CCD" w:rsidRPr="00537948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="00091CCD" w:rsidRPr="00537948">
        <w:rPr>
          <w:rFonts w:ascii="Angsana New" w:hAnsi="Angsana New" w:cs="Angsana New"/>
          <w:b/>
          <w:bCs/>
          <w:cs/>
        </w:rPr>
        <w:tab/>
      </w:r>
      <w:r w:rsidR="002B2215" w:rsidRPr="00537948">
        <w:rPr>
          <w:rFonts w:ascii="Angsana New" w:hAnsi="Angsana New" w:cs="Angsana New"/>
          <w:b/>
          <w:bCs/>
          <w:cs/>
        </w:rPr>
        <w:t>ข้อมูล</w:t>
      </w:r>
      <w:r w:rsidR="00091CCD" w:rsidRPr="00537948">
        <w:rPr>
          <w:rFonts w:ascii="Angsana New" w:hAnsi="Angsana New" w:cs="Angsana New"/>
          <w:b/>
          <w:bCs/>
          <w:cs/>
        </w:rPr>
        <w:t>ทั่วไป</w:t>
      </w:r>
    </w:p>
    <w:p w14:paraId="4FC3849A" w14:textId="77777777" w:rsidR="00091CCD" w:rsidRPr="00537948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AC2F651" w14:textId="6FDB6069" w:rsidR="00A506AB" w:rsidRDefault="00A8369A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77D79">
        <w:rPr>
          <w:rFonts w:ascii="Angsana New" w:hAnsi="Angsana New" w:cs="Angsana New" w:hint="cs"/>
          <w:cs/>
        </w:rPr>
        <w:t>กลุ่ม</w:t>
      </w:r>
      <w:r w:rsidR="00051F21"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6D076A">
        <w:rPr>
          <w:rFonts w:ascii="Angsana New" w:hAnsi="Angsana New" w:cs="Angsana New"/>
          <w:cs/>
        </w:rPr>
        <w:t>ผลิตเพลา</w:t>
      </w:r>
      <w:r w:rsidR="00215C35" w:rsidRPr="006D076A">
        <w:rPr>
          <w:rFonts w:ascii="Angsana New" w:hAnsi="Angsana New" w:cs="Angsana New" w:hint="cs"/>
          <w:cs/>
        </w:rPr>
        <w:t>ข้าง</w:t>
      </w:r>
      <w:r w:rsidR="00F30074" w:rsidRPr="006D076A">
        <w:rPr>
          <w:rFonts w:ascii="Angsana New" w:hAnsi="Angsana New" w:cs="Angsana New"/>
          <w:cs/>
        </w:rPr>
        <w:t>และ</w:t>
      </w:r>
      <w:r w:rsidR="00BA55F2" w:rsidRPr="006D076A">
        <w:rPr>
          <w:rFonts w:ascii="Angsana New" w:hAnsi="Angsana New" w:cs="Angsana New" w:hint="cs"/>
          <w:cs/>
        </w:rPr>
        <w:t>เพลา</w:t>
      </w:r>
      <w:r w:rsidR="00F30074" w:rsidRPr="006D076A">
        <w:rPr>
          <w:rFonts w:ascii="Angsana New" w:hAnsi="Angsana New" w:cs="Angsana New"/>
          <w:cs/>
        </w:rPr>
        <w:t>รองแหนบ</w:t>
      </w:r>
      <w:r w:rsidR="00922686" w:rsidRPr="006D076A">
        <w:rPr>
          <w:rFonts w:ascii="Angsana New" w:hAnsi="Angsana New" w:cs="Angsana New"/>
          <w:cs/>
        </w:rPr>
        <w:t xml:space="preserve"> </w:t>
      </w:r>
      <w:r w:rsidR="00183A2B" w:rsidRPr="006D076A">
        <w:rPr>
          <w:rFonts w:ascii="Angsana New" w:hAnsi="Angsana New" w:cs="Angsana New"/>
          <w:cs/>
        </w:rPr>
        <w:t>รายละ</w:t>
      </w:r>
      <w:r w:rsidR="00183A2B" w:rsidRPr="00537948">
        <w:rPr>
          <w:rFonts w:ascii="Angsana New" w:hAnsi="Angsana New" w:cs="Angsana New"/>
          <w:cs/>
        </w:rPr>
        <w:t>เอียดของ</w:t>
      </w:r>
      <w:r w:rsidR="00922686" w:rsidRPr="00537948">
        <w:rPr>
          <w:rFonts w:ascii="Angsana New" w:hAnsi="Angsana New" w:cs="Angsana New"/>
          <w:cs/>
        </w:rPr>
        <w:t>บริษัทย่อย</w:t>
      </w:r>
      <w:r w:rsidR="00BD53D4"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537948">
        <w:rPr>
          <w:rFonts w:ascii="Angsana New" w:hAnsi="Angsana New" w:cs="Angsana New"/>
          <w:cs/>
        </w:rPr>
        <w:t xml:space="preserve"> </w:t>
      </w:r>
      <w:r w:rsidR="00901259" w:rsidRPr="00537948">
        <w:rPr>
          <w:rFonts w:ascii="Angsana New" w:hAnsi="Angsana New" w:cs="Angsana New"/>
          <w:cs/>
        </w:rPr>
        <w:t xml:space="preserve">ณ </w:t>
      </w:r>
      <w:r w:rsidR="0078463D" w:rsidRPr="00537948">
        <w:rPr>
          <w:rFonts w:ascii="Angsana New" w:hAnsi="Angsana New" w:cs="Angsana New" w:hint="cs"/>
          <w:cs/>
        </w:rPr>
        <w:t xml:space="preserve">วันที่ </w:t>
      </w:r>
      <w:bookmarkStart w:id="0" w:name="_Hlk35076687"/>
      <w:r w:rsidR="00F66E89">
        <w:rPr>
          <w:rFonts w:ascii="Angsana New" w:hAnsi="Angsana New" w:cs="Angsana New"/>
          <w:lang w:val="en-US"/>
        </w:rPr>
        <w:t>3</w:t>
      </w:r>
      <w:r w:rsidR="00F041DC">
        <w:rPr>
          <w:rFonts w:ascii="Angsana New" w:hAnsi="Angsana New" w:cs="Angsana New"/>
          <w:lang w:val="en-US"/>
        </w:rPr>
        <w:t>1</w:t>
      </w:r>
      <w:r w:rsidR="00F66E89">
        <w:rPr>
          <w:rFonts w:ascii="Angsana New" w:hAnsi="Angsana New" w:cs="Angsana New"/>
          <w:lang w:val="en-US"/>
        </w:rPr>
        <w:t xml:space="preserve"> </w:t>
      </w:r>
      <w:r w:rsidR="00F041DC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D311BB" w:rsidRPr="00011712">
        <w:rPr>
          <w:rFonts w:ascii="Angsana New" w:hAnsi="Angsana New" w:cs="Angsana New" w:hint="cs"/>
          <w:lang w:val="en-US"/>
        </w:rPr>
        <w:t>256</w:t>
      </w:r>
      <w:r w:rsidR="00F041DC">
        <w:rPr>
          <w:rFonts w:ascii="Angsana New" w:hAnsi="Angsana New" w:cs="Angsana New"/>
          <w:lang w:val="en-US"/>
        </w:rPr>
        <w:t>7</w:t>
      </w:r>
      <w:r w:rsidR="00E37BB8" w:rsidRPr="00537948">
        <w:rPr>
          <w:rFonts w:ascii="Angsana New" w:hAnsi="Angsana New" w:cs="Angsana New" w:hint="cs"/>
          <w:cs/>
          <w:lang w:val="en-US"/>
        </w:rPr>
        <w:t xml:space="preserve"> </w:t>
      </w:r>
      <w:bookmarkEnd w:id="0"/>
      <w:r w:rsidR="00E37BB8" w:rsidRPr="00537948">
        <w:rPr>
          <w:rFonts w:ascii="Angsana New" w:hAnsi="Angsana New" w:cs="Angsana New" w:hint="cs"/>
          <w:cs/>
        </w:rPr>
        <w:t>และ</w:t>
      </w:r>
      <w:r w:rsidR="00E37BB8">
        <w:rPr>
          <w:rFonts w:ascii="Angsana New" w:hAnsi="Angsana New" w:cs="Angsana New" w:hint="cs"/>
          <w:cs/>
        </w:rPr>
        <w:t xml:space="preserve"> </w:t>
      </w:r>
      <w:r w:rsidR="0078463D" w:rsidRPr="00537948">
        <w:rPr>
          <w:rFonts w:ascii="Angsana New" w:hAnsi="Angsana New" w:cs="Angsana New"/>
          <w:lang w:val="en-US"/>
        </w:rPr>
        <w:t>31</w:t>
      </w:r>
      <w:r w:rsidR="00B871CC" w:rsidRPr="00537948">
        <w:rPr>
          <w:rFonts w:ascii="Angsana New" w:hAnsi="Angsana New" w:cs="Angsana New"/>
          <w:cs/>
        </w:rPr>
        <w:t xml:space="preserve"> ธันวาค</w:t>
      </w:r>
      <w:r w:rsidR="0078463D" w:rsidRPr="00537948">
        <w:rPr>
          <w:rFonts w:ascii="Angsana New" w:hAnsi="Angsana New" w:cs="Angsana New" w:hint="cs"/>
          <w:cs/>
        </w:rPr>
        <w:t xml:space="preserve">ม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F041DC">
        <w:rPr>
          <w:rFonts w:ascii="Angsana New" w:hAnsi="Angsana New" w:cs="Angsana New"/>
          <w:lang w:val="en-US"/>
        </w:rPr>
        <w:t>6</w:t>
      </w:r>
      <w:r w:rsidR="00901259" w:rsidRPr="00537948">
        <w:rPr>
          <w:rFonts w:ascii="Angsana New" w:hAnsi="Angsana New" w:cs="Angsana New"/>
          <w:cs/>
        </w:rPr>
        <w:t xml:space="preserve"> </w:t>
      </w:r>
      <w:r w:rsidR="00960D57" w:rsidRPr="00537948">
        <w:rPr>
          <w:rFonts w:ascii="Angsana New" w:hAnsi="Angsana New" w:cs="Angsana New" w:hint="cs"/>
          <w:cs/>
        </w:rPr>
        <w:t>ได้เปิดเ</w:t>
      </w:r>
      <w:r w:rsidR="000B1C93" w:rsidRPr="00537948">
        <w:rPr>
          <w:rFonts w:ascii="Angsana New" w:hAnsi="Angsana New" w:cs="Angsana New" w:hint="cs"/>
          <w:cs/>
        </w:rPr>
        <w:t>ผยไว้ในหมายเหตุประกอบงบการเงิน</w:t>
      </w:r>
      <w:r w:rsidR="00DC50C3" w:rsidRPr="00537948">
        <w:rPr>
          <w:rFonts w:ascii="Angsana New" w:hAnsi="Angsana New" w:cs="Angsana New" w:hint="cs"/>
          <w:cs/>
        </w:rPr>
        <w:t>ข้อ</w:t>
      </w:r>
      <w:r w:rsidR="00E36502" w:rsidRPr="00537948">
        <w:rPr>
          <w:rFonts w:ascii="Angsana New" w:hAnsi="Angsana New" w:cs="Angsana New" w:hint="cs"/>
          <w:cs/>
        </w:rPr>
        <w:t xml:space="preserve"> </w:t>
      </w:r>
      <w:r w:rsidR="00395523" w:rsidRPr="007720CC">
        <w:rPr>
          <w:rFonts w:ascii="Angsana New" w:hAnsi="Angsana New" w:cs="Angsana New"/>
          <w:lang w:val="en-US"/>
        </w:rPr>
        <w:t>4</w:t>
      </w:r>
    </w:p>
    <w:p w14:paraId="549BDD5E" w14:textId="7A884473" w:rsidR="00B05061" w:rsidRPr="00102274" w:rsidRDefault="00B0506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2DD8EBC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3EA83474" w14:textId="25EA7207" w:rsidR="00A506AB" w:rsidRPr="00E77D79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6999F528" w14:textId="5496DF66" w:rsidR="002D5CC2" w:rsidRPr="000C6BA7" w:rsidRDefault="00525431" w:rsidP="000C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2511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="009121E4" w:rsidRPr="00E82511">
        <w:rPr>
          <w:rFonts w:ascii="Angsana New" w:hAnsi="Angsana New" w:hint="cs"/>
          <w:spacing w:val="-6"/>
          <w:sz w:val="30"/>
          <w:szCs w:val="30"/>
          <w:cs/>
        </w:rPr>
        <w:t>แบบย่อ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</w:t>
      </w:r>
      <w:r w:rsidR="00E82511" w:rsidRPr="00E82511">
        <w:rPr>
          <w:rFonts w:ascii="Angsana New" w:hAnsi="Angsana New"/>
          <w:spacing w:val="-6"/>
          <w:sz w:val="30"/>
          <w:szCs w:val="30"/>
        </w:rPr>
        <w:t xml:space="preserve"> 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และจัดทำ</w:t>
      </w:r>
      <w:r w:rsidR="00E82511" w:rsidRPr="00E82511">
        <w:rPr>
          <w:rFonts w:ascii="Angsana New" w:hAnsi="Angsana New" w:hint="cs"/>
          <w:spacing w:val="-6"/>
          <w:sz w:val="30"/>
          <w:szCs w:val="30"/>
          <w:cs/>
        </w:rPr>
        <w:t>หมายเหตุ</w:t>
      </w:r>
      <w:r w:rsidR="00E82511" w:rsidRPr="00537948">
        <w:rPr>
          <w:rFonts w:ascii="Angsana New" w:hAnsi="Angsana New" w:hint="cs"/>
          <w:cs/>
        </w:rPr>
        <w:t xml:space="preserve">    </w:t>
      </w:r>
      <w:r w:rsidR="00E82511" w:rsidRPr="00537948">
        <w:rPr>
          <w:rFonts w:ascii="Angsana New" w:hAnsi="Angsana New"/>
          <w:cs/>
        </w:rPr>
        <w:br/>
      </w:r>
      <w:r w:rsidRPr="00537948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 (</w:t>
      </w:r>
      <w:r w:rsidR="009121E4" w:rsidRPr="00537948">
        <w:rPr>
          <w:rFonts w:ascii="Angsana New" w:hAnsi="Angsana New"/>
          <w:sz w:val="30"/>
          <w:szCs w:val="30"/>
        </w:rPr>
        <w:t>“</w:t>
      </w:r>
      <w:r w:rsidR="009121E4"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/>
          <w:sz w:val="30"/>
          <w:szCs w:val="30"/>
        </w:rPr>
        <w:t>”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) </w:t>
      </w:r>
      <w:r w:rsidRPr="0053794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74A2B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537948">
        <w:rPr>
          <w:rFonts w:ascii="Angsana New" w:hAnsi="Angsana New"/>
          <w:sz w:val="30"/>
          <w:szCs w:val="30"/>
        </w:rPr>
        <w:t xml:space="preserve"> </w:t>
      </w:r>
      <w:r w:rsidR="00A506AB"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F5754F"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="00A506AB" w:rsidRPr="00E77D79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A1251C">
        <w:rPr>
          <w:rFonts w:ascii="Angsana New" w:hAnsi="Angsana New" w:hint="cs"/>
          <w:sz w:val="30"/>
          <w:szCs w:val="30"/>
          <w:cs/>
        </w:rPr>
        <w:t xml:space="preserve"> </w:t>
      </w:r>
      <w:r w:rsidR="00A506AB" w:rsidRPr="00E77D7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เพื่อไม่ให้ซ้ำซ้อนกับข้อมูลที่ได้เคยนำเสนอไปแล้ว</w:t>
      </w:r>
      <w:r w:rsidR="00161555" w:rsidRPr="00E77D79">
        <w:rPr>
          <w:rFonts w:ascii="Angsana New" w:hAnsi="Angsana New" w:hint="cs"/>
          <w:sz w:val="30"/>
          <w:szCs w:val="30"/>
          <w:cs/>
        </w:rPr>
        <w:t>ใน</w:t>
      </w:r>
      <w:r w:rsidR="00350E5E" w:rsidRPr="00E77D79">
        <w:rPr>
          <w:rFonts w:ascii="Angsana New" w:hAnsi="Angsana New" w:hint="cs"/>
          <w:cs/>
        </w:rPr>
        <w:t xml:space="preserve">    </w:t>
      </w:r>
      <w:r w:rsidR="00350E5E" w:rsidRPr="00E77D79">
        <w:rPr>
          <w:rFonts w:ascii="Angsana New" w:hAnsi="Angsana New"/>
          <w:cs/>
        </w:rPr>
        <w:br/>
      </w:r>
      <w:r w:rsidR="00161555" w:rsidRPr="00E77D79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="00A506AB" w:rsidRPr="00E77D7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="00A506AB" w:rsidRPr="00537948">
        <w:rPr>
          <w:rFonts w:ascii="Angsana New" w:hAnsi="Angsana New"/>
          <w:sz w:val="30"/>
          <w:szCs w:val="30"/>
          <w:cs/>
        </w:rPr>
        <w:t>ย่อยสำหร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75FCA" w:rsidRPr="00537948">
        <w:rPr>
          <w:rFonts w:ascii="Angsana New" w:hAnsi="Angsana New"/>
          <w:sz w:val="30"/>
          <w:szCs w:val="30"/>
        </w:rPr>
        <w:t>31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463D" w:rsidRPr="00537948">
        <w:rPr>
          <w:rFonts w:ascii="Angsana New" w:hAnsi="Angsana New"/>
          <w:sz w:val="30"/>
          <w:szCs w:val="30"/>
        </w:rPr>
        <w:t>25</w:t>
      </w:r>
      <w:r w:rsidR="009229D4" w:rsidRPr="00537948">
        <w:rPr>
          <w:rFonts w:ascii="Angsana New" w:hAnsi="Angsana New"/>
          <w:sz w:val="30"/>
          <w:szCs w:val="30"/>
        </w:rPr>
        <w:t>6</w:t>
      </w:r>
      <w:r w:rsidR="00341A1E">
        <w:rPr>
          <w:rFonts w:ascii="Angsana New" w:hAnsi="Angsana New"/>
          <w:sz w:val="30"/>
          <w:szCs w:val="30"/>
        </w:rPr>
        <w:t>6</w:t>
      </w:r>
    </w:p>
    <w:p w14:paraId="525EF338" w14:textId="77777777" w:rsidR="00020DA6" w:rsidRPr="00EA4BDC" w:rsidRDefault="00020DA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EF2D51" w14:textId="4851B6D0" w:rsidR="007E48DA" w:rsidRDefault="00D85C82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>256</w:t>
      </w:r>
      <w:r w:rsidR="00341A1E">
        <w:rPr>
          <w:rFonts w:ascii="Angsana New" w:hAnsi="Angsana New"/>
          <w:sz w:val="30"/>
          <w:szCs w:val="30"/>
        </w:rPr>
        <w:t>6</w:t>
      </w:r>
      <w:r w:rsidRPr="00E867C2">
        <w:rPr>
          <w:rFonts w:ascii="Angsana New" w:hAnsi="Angsana New"/>
          <w:sz w:val="30"/>
          <w:szCs w:val="30"/>
        </w:rPr>
        <w:t xml:space="preserve"> </w:t>
      </w:r>
    </w:p>
    <w:p w14:paraId="1787A9FF" w14:textId="4A915C86" w:rsidR="00B3456E" w:rsidRDefault="00B3456E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B85365" w14:textId="1D641825" w:rsidR="00B3456E" w:rsidRPr="00E77D79" w:rsidRDefault="00F0305C" w:rsidP="00F03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2FF16AE" w14:textId="65A65687" w:rsidR="00F71679" w:rsidRDefault="005737E2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</w:rPr>
      </w:pPr>
      <w:r w:rsidRPr="00886800">
        <w:rPr>
          <w:rFonts w:ascii="Angsana New" w:hAnsi="Angsana New" w:cs="Angsana New" w:hint="cs"/>
          <w:b/>
          <w:bCs/>
          <w:cs/>
        </w:rPr>
        <w:lastRenderedPageBreak/>
        <w:t>3</w:t>
      </w:r>
      <w:r w:rsidR="00DE14E5" w:rsidRPr="00886800">
        <w:rPr>
          <w:rFonts w:ascii="Angsana New" w:hAnsi="Angsana New" w:cs="Angsana New"/>
          <w:b/>
          <w:bCs/>
          <w:cs/>
        </w:rPr>
        <w:tab/>
      </w:r>
      <w:r w:rsidR="00DD0EFA" w:rsidRPr="00886800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12E7810D" w14:textId="564E7F60" w:rsidR="00767F88" w:rsidRPr="00767F88" w:rsidRDefault="00767F88" w:rsidP="0010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1"/>
        <w:gridCol w:w="990"/>
        <w:gridCol w:w="279"/>
        <w:gridCol w:w="1080"/>
        <w:gridCol w:w="270"/>
        <w:gridCol w:w="1071"/>
      </w:tblGrid>
      <w:tr w:rsidR="00D30C71" w:rsidRPr="008733FB" w14:paraId="0C24AA90" w14:textId="77777777" w:rsidTr="00821535">
        <w:trPr>
          <w:trHeight w:val="87"/>
          <w:tblHeader/>
        </w:trPr>
        <w:tc>
          <w:tcPr>
            <w:tcW w:w="4230" w:type="dxa"/>
          </w:tcPr>
          <w:p w14:paraId="222CA910" w14:textId="77777777" w:rsidR="00D30C71" w:rsidRPr="006F0709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31" w:type="dxa"/>
            <w:gridSpan w:val="3"/>
          </w:tcPr>
          <w:p w14:paraId="16559E0F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D9D73F9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4C76FF15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0326" w:rsidRPr="008733FB" w14:paraId="2CEFCFCC" w14:textId="77777777" w:rsidTr="00821535">
        <w:trPr>
          <w:tblHeader/>
        </w:trPr>
        <w:tc>
          <w:tcPr>
            <w:tcW w:w="4230" w:type="dxa"/>
          </w:tcPr>
          <w:p w14:paraId="75B0194C" w14:textId="31BA90DC" w:rsidR="00CA0326" w:rsidRPr="006F0709" w:rsidRDefault="00CA0326" w:rsidP="00CA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1EEBFDEC" w14:textId="1BC94D60" w:rsidR="00CA0326" w:rsidRPr="008733FB" w:rsidRDefault="00CA0326" w:rsidP="00CA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5E78F676" w14:textId="77777777" w:rsidR="00CA0326" w:rsidRPr="008733FB" w:rsidRDefault="00CA0326" w:rsidP="00CA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9401C1" w14:textId="5B496352" w:rsidR="00CA0326" w:rsidRPr="008733FB" w:rsidRDefault="00CA0326" w:rsidP="00CA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061430BE" w14:textId="77777777" w:rsidR="00CA0326" w:rsidRPr="008733FB" w:rsidRDefault="00CA0326" w:rsidP="00CA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EA484" w14:textId="6B4C7049" w:rsidR="00CA0326" w:rsidRPr="008733FB" w:rsidRDefault="00CA0326" w:rsidP="00CA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41A3E56" w14:textId="77777777" w:rsidR="00CA0326" w:rsidRPr="008733FB" w:rsidRDefault="00CA0326" w:rsidP="00CA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DD62FAD" w14:textId="3CDE5A29" w:rsidR="00CA0326" w:rsidRPr="008733FB" w:rsidRDefault="00CA0326" w:rsidP="00CA0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0C71" w:rsidRPr="008733FB" w14:paraId="73CBCAAD" w14:textId="77777777" w:rsidTr="00821535">
        <w:trPr>
          <w:tblHeader/>
        </w:trPr>
        <w:tc>
          <w:tcPr>
            <w:tcW w:w="4230" w:type="dxa"/>
          </w:tcPr>
          <w:p w14:paraId="070397AF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7"/>
          </w:tcPr>
          <w:p w14:paraId="11A4A147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0C71" w:rsidRPr="008733FB" w14:paraId="13D591B0" w14:textId="77777777" w:rsidTr="00821535">
        <w:tc>
          <w:tcPr>
            <w:tcW w:w="4230" w:type="dxa"/>
          </w:tcPr>
          <w:p w14:paraId="6C2B3D4A" w14:textId="77777777" w:rsidR="00D30C71" w:rsidRPr="008733FB" w:rsidRDefault="00D30C7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1BAEECF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B686273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95BB28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139BE27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0C916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F58E9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B2CFAB" w14:textId="77777777" w:rsidR="00D30C71" w:rsidRPr="008733FB" w:rsidRDefault="00D30C71" w:rsidP="00D3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D01" w:rsidRPr="008733FB" w14:paraId="2F1607AF" w14:textId="77777777" w:rsidTr="00821535">
        <w:tc>
          <w:tcPr>
            <w:tcW w:w="4230" w:type="dxa"/>
          </w:tcPr>
          <w:p w14:paraId="1E3454C3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7BD81DE" w14:textId="11146739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C2BE0BC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98A41" w14:textId="173E367F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819A021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20D487" w14:textId="1BB2DAAD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85FDE8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6A9654" w14:textId="3B157C8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64D01" w:rsidRPr="008733FB" w14:paraId="1CD88FDE" w14:textId="77777777" w:rsidTr="00485ADB">
        <w:tc>
          <w:tcPr>
            <w:tcW w:w="4230" w:type="dxa"/>
          </w:tcPr>
          <w:p w14:paraId="7B317F04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  <w:vAlign w:val="bottom"/>
          </w:tcPr>
          <w:p w14:paraId="7794DFFC" w14:textId="56C8B04D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2561BE95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D933AB" w14:textId="262BCACA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74A00348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AACB08" w14:textId="23B971E8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683BBEB5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10068F" w14:textId="225EDDBE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864D01" w:rsidRPr="008733FB" w14:paraId="48F756D3" w14:textId="77777777" w:rsidTr="00821535">
        <w:tc>
          <w:tcPr>
            <w:tcW w:w="4230" w:type="dxa"/>
          </w:tcPr>
          <w:p w14:paraId="3B13EB0D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BA85F1D" w14:textId="6C205575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5558305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904C74" w14:textId="62C63A69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6D1DEB9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A3E37" w14:textId="1C53862F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11AA1C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B7BDC0" w14:textId="01A59A1F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864D01" w:rsidRPr="008733FB" w14:paraId="2A07C524" w14:textId="77777777" w:rsidTr="00821535">
        <w:tc>
          <w:tcPr>
            <w:tcW w:w="4230" w:type="dxa"/>
          </w:tcPr>
          <w:p w14:paraId="53CAC1F4" w14:textId="77777777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4ED02513" w14:textId="2F7B6164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22B2B16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20B505" w14:textId="640D87D5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ACD6C57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C21242" w14:textId="4B4F75B1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14340DA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C1B9AA0" w14:textId="74A32455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864D01" w:rsidRPr="008733FB" w14:paraId="557688F8" w14:textId="77777777" w:rsidTr="00821535">
        <w:tc>
          <w:tcPr>
            <w:tcW w:w="4230" w:type="dxa"/>
          </w:tcPr>
          <w:p w14:paraId="0722C7D4" w14:textId="77777777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554A9F31" w14:textId="2B5404C8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ACA0D4B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6CBEB4" w14:textId="64C0FBED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ADCCBAA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E3584" w14:textId="4262DF1E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D7CD11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0E2BCEC" w14:textId="2856769D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51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864D01" w:rsidRPr="00636712" w14:paraId="0DAB563F" w14:textId="77777777" w:rsidTr="00821535">
        <w:tc>
          <w:tcPr>
            <w:tcW w:w="4230" w:type="dxa"/>
          </w:tcPr>
          <w:p w14:paraId="3F7166C3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E83412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6227146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0895C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C825CDF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1B7AB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0013F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41CBDD4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D01" w:rsidRPr="008733FB" w14:paraId="773D4891" w14:textId="77777777" w:rsidTr="00821535">
        <w:tc>
          <w:tcPr>
            <w:tcW w:w="4230" w:type="dxa"/>
          </w:tcPr>
          <w:p w14:paraId="0118557B" w14:textId="77777777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FAC4BB3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FE0F80B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989045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BE36B7A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9EFAF1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DBE4D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E4A6624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D01" w:rsidRPr="008733FB" w14:paraId="4AB65AE4" w14:textId="77777777" w:rsidTr="00821535">
        <w:tc>
          <w:tcPr>
            <w:tcW w:w="4230" w:type="dxa"/>
          </w:tcPr>
          <w:p w14:paraId="09CE3A77" w14:textId="3993E174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34EB1D6C" w14:textId="5729FB29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AD481F7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AB062" w14:textId="5EC53928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349D564D" w14:textId="77777777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49261" w14:textId="2714261F" w:rsidR="00864D01" w:rsidRPr="001D693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7054E0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74F3B6" w14:textId="2C523FF2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64D01" w:rsidRPr="008733FB" w14:paraId="70E730E4" w14:textId="77777777" w:rsidTr="00821535">
        <w:tc>
          <w:tcPr>
            <w:tcW w:w="4230" w:type="dxa"/>
          </w:tcPr>
          <w:p w14:paraId="477AB1A2" w14:textId="4D7CFA40" w:rsidR="00864D01" w:rsidRDefault="00864D01" w:rsidP="00864D0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1080" w:type="dxa"/>
          </w:tcPr>
          <w:p w14:paraId="48FD6AB1" w14:textId="22128A4A" w:rsidR="00864D01" w:rsidRPr="00E37BB8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3CF2F625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D9CE38" w14:textId="2638CD39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71C91FF2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DB6C71" w14:textId="2A50668E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DC09B0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36C683A" w14:textId="104392FF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2686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64D01" w:rsidRPr="008733FB" w14:paraId="7D809CC8" w14:textId="77777777" w:rsidTr="00821535">
        <w:tc>
          <w:tcPr>
            <w:tcW w:w="4230" w:type="dxa"/>
          </w:tcPr>
          <w:p w14:paraId="6ED7BA5E" w14:textId="672E6C5B" w:rsidR="00864D01" w:rsidRDefault="00864D01" w:rsidP="00864D0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6515A0B5" w14:textId="3C500AEE" w:rsidR="00864D01" w:rsidRPr="00E37BB8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09C323A3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3ADC90" w14:textId="003BBD5E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532C4A91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3576BD" w14:textId="09FE318E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19173D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09D4C31" w14:textId="20ED30AB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64D01" w:rsidRPr="00636712" w14:paraId="5D665944" w14:textId="77777777" w:rsidTr="00821535">
        <w:tc>
          <w:tcPr>
            <w:tcW w:w="4230" w:type="dxa"/>
          </w:tcPr>
          <w:p w14:paraId="74A8315A" w14:textId="77777777" w:rsidR="00864D01" w:rsidRPr="00636712" w:rsidRDefault="00864D01" w:rsidP="00864D0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6111AF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0F03420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C8964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DFF8C08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ABEC6C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9992B9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9E927C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D01" w:rsidRPr="008733FB" w14:paraId="5D8DA059" w14:textId="77777777" w:rsidTr="00821535">
        <w:tc>
          <w:tcPr>
            <w:tcW w:w="4230" w:type="dxa"/>
          </w:tcPr>
          <w:p w14:paraId="3A7B64B6" w14:textId="77777777" w:rsidR="00864D01" w:rsidRDefault="00864D01" w:rsidP="00864D0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EEBBA78" w14:textId="77777777" w:rsidR="00864D01" w:rsidRPr="00E37BB8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45D4F4F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B848A4" w14:textId="77777777" w:rsidR="00864D01" w:rsidRPr="00E41F7D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5AC7853B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F177A" w14:textId="77777777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48480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9C12E4" w14:textId="77777777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D01" w:rsidRPr="008733FB" w14:paraId="421F63CA" w14:textId="77777777" w:rsidTr="00821535">
        <w:tc>
          <w:tcPr>
            <w:tcW w:w="4230" w:type="dxa"/>
          </w:tcPr>
          <w:p w14:paraId="1D4D6959" w14:textId="77777777" w:rsidR="00864D01" w:rsidRPr="008733FB" w:rsidRDefault="00864D01" w:rsidP="00864D0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04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54F7F6AF" w14:textId="65C02254" w:rsidR="00864D01" w:rsidRPr="00E37BB8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47BF7097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4F229B" w14:textId="665A5CE8" w:rsidR="00864D01" w:rsidRPr="00E41F7D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9" w:type="dxa"/>
          </w:tcPr>
          <w:p w14:paraId="74EF4E4D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BD071" w14:textId="6919C832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984B41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8BCC0A" w14:textId="3FE4EFD1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64D01" w:rsidRPr="00636712" w14:paraId="3F40F243" w14:textId="77777777" w:rsidTr="00821535">
        <w:tc>
          <w:tcPr>
            <w:tcW w:w="4230" w:type="dxa"/>
            <w:shd w:val="clear" w:color="auto" w:fill="auto"/>
          </w:tcPr>
          <w:p w14:paraId="49441326" w14:textId="77777777" w:rsidR="00864D01" w:rsidRPr="00636712" w:rsidRDefault="00864D01" w:rsidP="00864D0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F21F1D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6BA05A66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B8E41C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14:paraId="2D13ACC3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D77D39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EBD004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8982144" w14:textId="77777777" w:rsidR="00864D01" w:rsidRPr="00636712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D01" w:rsidRPr="008733FB" w14:paraId="5A5C8BE6" w14:textId="77777777" w:rsidTr="00821535">
        <w:tc>
          <w:tcPr>
            <w:tcW w:w="4230" w:type="dxa"/>
          </w:tcPr>
          <w:p w14:paraId="399AD5E6" w14:textId="77777777" w:rsidR="00864D01" w:rsidRPr="008733FB" w:rsidRDefault="00864D01" w:rsidP="00864D0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40C9F11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33EFFBA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E57762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821CB55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268D3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C4489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4DE2C77" w14:textId="77777777" w:rsidR="00864D01" w:rsidRPr="008733FB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D01" w:rsidRPr="008733FB" w14:paraId="3DAB2987" w14:textId="77777777" w:rsidTr="00821535">
        <w:tc>
          <w:tcPr>
            <w:tcW w:w="4230" w:type="dxa"/>
          </w:tcPr>
          <w:p w14:paraId="2B6FD903" w14:textId="77777777" w:rsidR="00864D01" w:rsidRPr="006D4613" w:rsidRDefault="00864D01" w:rsidP="00864D0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CE5157D" w14:textId="77777777" w:rsidR="00864D01" w:rsidRPr="006D4613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B764E99" w14:textId="77777777" w:rsidR="00864D01" w:rsidRPr="006D4613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B23CE5" w14:textId="77777777" w:rsidR="00864D01" w:rsidRPr="006D4613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4D6D3AA" w14:textId="77777777" w:rsidR="00864D01" w:rsidRPr="006D4613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2FCA0" w14:textId="77777777" w:rsidR="00864D01" w:rsidRPr="006D4613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22DC3" w14:textId="77777777" w:rsidR="00864D01" w:rsidRPr="006D4613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6426F0E" w14:textId="77777777" w:rsidR="00864D01" w:rsidRPr="006D4613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D01" w:rsidRPr="008733FB" w14:paraId="2117C96C" w14:textId="77777777" w:rsidTr="00821535">
        <w:tc>
          <w:tcPr>
            <w:tcW w:w="4230" w:type="dxa"/>
          </w:tcPr>
          <w:p w14:paraId="6A64F7C8" w14:textId="77777777" w:rsidR="00864D01" w:rsidRPr="006D4613" w:rsidRDefault="00864D01" w:rsidP="00864D0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3E82A865" w14:textId="516E7B16" w:rsidR="00864D01" w:rsidRPr="006D4613" w:rsidRDefault="00B97EE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61" w:type="dxa"/>
          </w:tcPr>
          <w:p w14:paraId="35830462" w14:textId="77777777" w:rsidR="00864D01" w:rsidRPr="006D4613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4BE755" w14:textId="28B24757" w:rsidR="00864D01" w:rsidRPr="006D4613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9" w:type="dxa"/>
          </w:tcPr>
          <w:p w14:paraId="40F6AFE0" w14:textId="77777777" w:rsidR="00864D01" w:rsidRPr="006D4613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5F1ED" w14:textId="1EFE813D" w:rsidR="00864D01" w:rsidRPr="006D4613" w:rsidRDefault="00B97EE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EDEEADD" w14:textId="77777777" w:rsidR="00864D01" w:rsidRPr="006D4613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E4EAFE" w14:textId="4C349A3D" w:rsidR="00864D01" w:rsidRPr="006D4613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B97EE1" w:rsidRPr="008733FB" w14:paraId="3D02DA81" w14:textId="77777777" w:rsidTr="00821535">
        <w:tc>
          <w:tcPr>
            <w:tcW w:w="4230" w:type="dxa"/>
          </w:tcPr>
          <w:p w14:paraId="28970216" w14:textId="77777777" w:rsidR="00B97EE1" w:rsidRPr="006D4613" w:rsidRDefault="00B97EE1" w:rsidP="00B97EE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37D544" w14:textId="2FA48464" w:rsidR="00B97EE1" w:rsidRPr="006D4613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CFD724A" w14:textId="77777777" w:rsidR="00B97EE1" w:rsidRPr="006D4613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163988" w14:textId="532F6488" w:rsidR="00B97EE1" w:rsidRPr="006D4613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79A9D62B" w14:textId="77777777" w:rsidR="00B97EE1" w:rsidRPr="006D4613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8A1F91" w14:textId="3C252BEF" w:rsidR="00B97EE1" w:rsidRPr="006D4613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E9BF89" w14:textId="77777777" w:rsidR="00B97EE1" w:rsidRPr="006D4613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665DE02" w14:textId="4A2F79F8" w:rsidR="00B97EE1" w:rsidRPr="006D4613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97EE1" w:rsidRPr="008733FB" w14:paraId="5541544F" w14:textId="77777777" w:rsidTr="00821535">
        <w:tc>
          <w:tcPr>
            <w:tcW w:w="4230" w:type="dxa"/>
          </w:tcPr>
          <w:p w14:paraId="3185505F" w14:textId="77777777" w:rsidR="00B97EE1" w:rsidRPr="006D4613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690741" w14:textId="4A624C47" w:rsidR="00B97EE1" w:rsidRPr="00703D4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61" w:type="dxa"/>
          </w:tcPr>
          <w:p w14:paraId="72483209" w14:textId="77777777" w:rsidR="00B97EE1" w:rsidRPr="00703D4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B472E9" w14:textId="558C0CE5" w:rsidR="00B97EE1" w:rsidRPr="00703D4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9" w:type="dxa"/>
          </w:tcPr>
          <w:p w14:paraId="63A9475C" w14:textId="77777777" w:rsidR="00B97EE1" w:rsidRPr="00703D4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2371C8" w14:textId="2DAF191E" w:rsidR="00B97EE1" w:rsidRPr="00703D4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1AD0EBF0" w14:textId="77777777" w:rsidR="00B97EE1" w:rsidRPr="006D4613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BF8076A" w14:textId="0EC0A622" w:rsidR="00B97EE1" w:rsidRPr="006D4613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</w:tr>
      <w:tr w:rsidR="00B97EE1" w:rsidRPr="009B03C4" w14:paraId="79DD7448" w14:textId="77777777" w:rsidTr="00821535">
        <w:tc>
          <w:tcPr>
            <w:tcW w:w="4230" w:type="dxa"/>
          </w:tcPr>
          <w:p w14:paraId="464C3CA1" w14:textId="77777777" w:rsidR="00B97EE1" w:rsidRPr="009B03C4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BED5D6" w14:textId="77777777" w:rsidR="00B97EE1" w:rsidRPr="009B03C4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51E5B6B" w14:textId="77777777" w:rsidR="00B97EE1" w:rsidRPr="009B03C4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A5E844" w14:textId="77777777" w:rsidR="00B97EE1" w:rsidRPr="009B03C4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FCC7516" w14:textId="77777777" w:rsidR="00B97EE1" w:rsidRPr="009B03C4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4948D" w14:textId="77777777" w:rsidR="00B97EE1" w:rsidRPr="009B03C4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3AA9C" w14:textId="77777777" w:rsidR="00B97EE1" w:rsidRPr="009B03C4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2A4DDCB" w14:textId="77777777" w:rsidR="00B97EE1" w:rsidRPr="009B03C4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7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EE1" w:rsidRPr="008733FB" w14:paraId="47838A12" w14:textId="77777777" w:rsidTr="00821535">
        <w:tc>
          <w:tcPr>
            <w:tcW w:w="4230" w:type="dxa"/>
          </w:tcPr>
          <w:p w14:paraId="49A5BBC5" w14:textId="29AB35B8" w:rsidR="00B97EE1" w:rsidRPr="007F17BD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7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62145DC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5820C31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1ABCFF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1D14C98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742169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289D8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DEEF00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EE1" w:rsidRPr="008733FB" w14:paraId="212D4332" w14:textId="77777777" w:rsidTr="00821535">
        <w:tc>
          <w:tcPr>
            <w:tcW w:w="4230" w:type="dxa"/>
          </w:tcPr>
          <w:p w14:paraId="75CD19DD" w14:textId="430E8804" w:rsidR="00B97EE1" w:rsidRPr="00821535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58661DD5" w14:textId="187E2548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093599B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1785C" w14:textId="08B18ABB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606A7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57D32E39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A12183" w14:textId="1CC81103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F9281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F438A0" w14:textId="3CF3284D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7EE1" w:rsidRPr="008733FB" w14:paraId="7CBE6FEB" w14:textId="77777777" w:rsidTr="00821535">
        <w:tc>
          <w:tcPr>
            <w:tcW w:w="4230" w:type="dxa"/>
          </w:tcPr>
          <w:p w14:paraId="654EA6E9" w14:textId="372E3E24" w:rsidR="00B97EE1" w:rsidRPr="00821535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5662E49" w14:textId="3A68FC1F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0C0A60BE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2E11AC" w14:textId="1E23D378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268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5368B33F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167D4" w14:textId="42414F5F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91818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4E0FBB" w14:textId="575DF540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7EE1" w:rsidRPr="008733FB" w14:paraId="46C81873" w14:textId="77777777" w:rsidTr="00821535">
        <w:tc>
          <w:tcPr>
            <w:tcW w:w="4230" w:type="dxa"/>
          </w:tcPr>
          <w:p w14:paraId="7B189FE0" w14:textId="31435E40" w:rsidR="00B97EE1" w:rsidRPr="00821535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1080" w:type="dxa"/>
          </w:tcPr>
          <w:p w14:paraId="7ABA4836" w14:textId="689CF73E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577138ED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1B8EF" w14:textId="778CAF09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304084B0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2F21F0" w14:textId="5E8EBA9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35D166" w14:textId="77777777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AF0E65" w14:textId="5BFFF208" w:rsidR="00B97EE1" w:rsidRPr="008733FB" w:rsidRDefault="00B97EE1" w:rsidP="00B97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3B590833" w14:textId="77777777" w:rsidR="00767F88" w:rsidRDefault="00767F88" w:rsidP="00767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14:paraId="619C64F1" w14:textId="77777777" w:rsidR="00767F88" w:rsidRDefault="00767F88" w:rsidP="00767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14:paraId="1D37064D" w14:textId="0E0CD0BB" w:rsidR="00102274" w:rsidRDefault="00102274" w:rsidP="007D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B046A4" w14:textId="77777777" w:rsidR="002C0167" w:rsidRPr="00767F88" w:rsidRDefault="002C0167" w:rsidP="007D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12" w:type="dxa"/>
        <w:tblInd w:w="458" w:type="dxa"/>
        <w:tblLayout w:type="fixed"/>
        <w:tblLook w:val="01E0" w:firstRow="1" w:lastRow="1" w:firstColumn="1" w:lastColumn="1" w:noHBand="0" w:noVBand="0"/>
      </w:tblPr>
      <w:tblGrid>
        <w:gridCol w:w="4488"/>
        <w:gridCol w:w="1080"/>
        <w:gridCol w:w="270"/>
        <w:gridCol w:w="1080"/>
        <w:gridCol w:w="274"/>
        <w:gridCol w:w="1080"/>
        <w:gridCol w:w="270"/>
        <w:gridCol w:w="1170"/>
      </w:tblGrid>
      <w:tr w:rsidR="00886800" w:rsidRPr="00D26778" w14:paraId="32E1E33E" w14:textId="77777777" w:rsidTr="00102274">
        <w:tc>
          <w:tcPr>
            <w:tcW w:w="4488" w:type="dxa"/>
          </w:tcPr>
          <w:p w14:paraId="16B75FA8" w14:textId="27E14FBF" w:rsidR="00886800" w:rsidRPr="000931C3" w:rsidRDefault="00886800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DD6BAD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307895CE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D17BE07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9B75CC" w:rsidRPr="00D26778" w14:paraId="6FFFA5BC" w14:textId="77777777" w:rsidTr="00102274">
        <w:tc>
          <w:tcPr>
            <w:tcW w:w="4488" w:type="dxa"/>
          </w:tcPr>
          <w:p w14:paraId="7C83ED32" w14:textId="624131E0" w:rsidR="009B75CC" w:rsidRPr="00392458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2F95DE" w14:textId="716E3EDE" w:rsidR="009B75CC" w:rsidRPr="00001C43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31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895457B" w14:textId="77777777" w:rsidR="009B75CC" w:rsidRPr="00001C43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9765D0" w14:textId="0CE7CDCF" w:rsidR="009B75CC" w:rsidRPr="00001C43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7829A637" w14:textId="77777777" w:rsidR="009B75CC" w:rsidRPr="00001C43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A7B06" w14:textId="3F1428A3" w:rsidR="009B75CC" w:rsidRPr="00001C43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31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08AE7684" w14:textId="77777777" w:rsidR="009B75CC" w:rsidRPr="00001C43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0557A2" w14:textId="5F522CBE" w:rsidR="009B75CC" w:rsidRPr="00001C43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B75CC" w:rsidRPr="00D26778" w14:paraId="4608C84A" w14:textId="77777777" w:rsidTr="00102274">
        <w:tc>
          <w:tcPr>
            <w:tcW w:w="4488" w:type="dxa"/>
          </w:tcPr>
          <w:p w14:paraId="1ED78D0E" w14:textId="1BC7CF30" w:rsidR="009B75CC" w:rsidRPr="00982858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4E4B0928" w14:textId="2A835CD2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AB30C7" w14:textId="77777777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B15B0" w14:textId="0C7B3FC7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6DFBE125" w14:textId="77777777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92AF8" w14:textId="51AEF45C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F266E6" w14:textId="77777777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27AAA" w14:textId="3FB42FCE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B75CC" w:rsidRPr="00D26778" w14:paraId="7264E13F" w14:textId="77777777" w:rsidTr="00102274">
        <w:tc>
          <w:tcPr>
            <w:tcW w:w="4488" w:type="dxa"/>
          </w:tcPr>
          <w:p w14:paraId="59F89486" w14:textId="77777777" w:rsidR="009B75CC" w:rsidRPr="00B045D4" w:rsidRDefault="009B75CC" w:rsidP="009B75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4" w:type="dxa"/>
            <w:gridSpan w:val="7"/>
          </w:tcPr>
          <w:p w14:paraId="3066CA1F" w14:textId="77777777" w:rsidR="009B75CC" w:rsidRPr="00B045D4" w:rsidRDefault="009B75CC" w:rsidP="009B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75CC" w:rsidRPr="00D26778" w14:paraId="29089184" w14:textId="77777777" w:rsidTr="00CA3784">
        <w:tc>
          <w:tcPr>
            <w:tcW w:w="4488" w:type="dxa"/>
          </w:tcPr>
          <w:p w14:paraId="232233DC" w14:textId="77777777" w:rsidR="009B75CC" w:rsidRPr="00B045D4" w:rsidRDefault="009B75CC" w:rsidP="009B75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24" w:type="dxa"/>
            <w:gridSpan w:val="7"/>
          </w:tcPr>
          <w:p w14:paraId="722C5011" w14:textId="77777777" w:rsidR="009B75CC" w:rsidRPr="00B045D4" w:rsidRDefault="009B75CC" w:rsidP="009B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64D01" w:rsidRPr="00D26778" w14:paraId="6E8C044E" w14:textId="77777777" w:rsidTr="00CA3784">
        <w:tc>
          <w:tcPr>
            <w:tcW w:w="4488" w:type="dxa"/>
          </w:tcPr>
          <w:p w14:paraId="296365D5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4677DD" w14:textId="608BDA59" w:rsidR="00864D01" w:rsidRPr="004C5619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5B71512B" w14:textId="77777777" w:rsidR="00864D01" w:rsidRPr="004C5619" w:rsidRDefault="00864D01" w:rsidP="00864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43D070" w14:textId="3BD59A91" w:rsidR="00864D01" w:rsidRPr="004C5619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4" w:type="dxa"/>
          </w:tcPr>
          <w:p w14:paraId="35A02F28" w14:textId="77777777" w:rsidR="00864D01" w:rsidRPr="004C5619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3DDC88" w14:textId="733CB486" w:rsidR="00864D01" w:rsidRPr="004C5619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4246CB" w14:textId="77777777" w:rsidR="00864D01" w:rsidRPr="004C5619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A2971C" w14:textId="36F1978B" w:rsidR="00864D01" w:rsidRPr="004C5619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D01" w:rsidRPr="00D26778" w14:paraId="2D9BA885" w14:textId="77777777" w:rsidTr="00102274">
        <w:tc>
          <w:tcPr>
            <w:tcW w:w="4488" w:type="dxa"/>
          </w:tcPr>
          <w:p w14:paraId="212CC654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13E6F" w14:textId="0E2C899F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098511D4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99BE6" w14:textId="20C1897E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74" w:type="dxa"/>
          </w:tcPr>
          <w:p w14:paraId="78AEB4FF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290CC" w14:textId="7AE65C1B" w:rsidR="00864D01" w:rsidRPr="00B61AC6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9CD2F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214D35" w14:textId="7C5649A9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64D01" w:rsidRPr="00D26778" w14:paraId="414E3CD0" w14:textId="77777777" w:rsidTr="00102274">
        <w:tc>
          <w:tcPr>
            <w:tcW w:w="4488" w:type="dxa"/>
          </w:tcPr>
          <w:p w14:paraId="479CCDFB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9703F4" w14:textId="77777777" w:rsidR="00864D01" w:rsidRPr="00B045D4" w:rsidRDefault="00864D01" w:rsidP="00864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F8573" w14:textId="77777777" w:rsidR="00864D01" w:rsidRPr="00B045D4" w:rsidRDefault="00864D01" w:rsidP="00864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F7680" w14:textId="77777777" w:rsidR="00864D01" w:rsidRPr="00B045D4" w:rsidRDefault="00864D01" w:rsidP="00864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E1F1BA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3559F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88191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F521F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D01" w:rsidRPr="00D26778" w14:paraId="50A3388F" w14:textId="77777777" w:rsidTr="00102274">
        <w:tc>
          <w:tcPr>
            <w:tcW w:w="4488" w:type="dxa"/>
          </w:tcPr>
          <w:p w14:paraId="717FD153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4F8E4E38" w14:textId="77777777" w:rsidR="00864D01" w:rsidRPr="00B045D4" w:rsidRDefault="00864D01" w:rsidP="00864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B97EE" w14:textId="77777777" w:rsidR="00864D01" w:rsidRPr="00B045D4" w:rsidRDefault="00864D01" w:rsidP="00864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5A47" w14:textId="77777777" w:rsidR="00864D01" w:rsidRPr="00B045D4" w:rsidRDefault="00864D01" w:rsidP="00864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6F44750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082A9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14286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1B9D7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D01" w:rsidRPr="00D26778" w14:paraId="3F044D90" w14:textId="77777777" w:rsidTr="00102274">
        <w:tc>
          <w:tcPr>
            <w:tcW w:w="4488" w:type="dxa"/>
          </w:tcPr>
          <w:p w14:paraId="20BD9C6B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5267FE0" w14:textId="6473BCB3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8765" w14:textId="77777777" w:rsidR="00864D01" w:rsidRPr="00B045D4" w:rsidRDefault="00864D01" w:rsidP="00864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B116C" w14:textId="377C96C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A682D02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3783A" w14:textId="2EB1124D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50,857</w:t>
            </w:r>
          </w:p>
        </w:tc>
        <w:tc>
          <w:tcPr>
            <w:tcW w:w="270" w:type="dxa"/>
          </w:tcPr>
          <w:p w14:paraId="4977FC05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C3970" w14:textId="340C9409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864D01" w:rsidRPr="00D26778" w14:paraId="5D13DE3C" w14:textId="77777777" w:rsidTr="00102274">
        <w:tc>
          <w:tcPr>
            <w:tcW w:w="4488" w:type="dxa"/>
          </w:tcPr>
          <w:p w14:paraId="232058EB" w14:textId="77777777" w:rsidR="00864D01" w:rsidRPr="00B045D4" w:rsidRDefault="00864D01" w:rsidP="00864D0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AFFED6A" w14:textId="515BE1CA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</w:t>
            </w:r>
            <w:r w:rsidR="00BA0CB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43BE45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730D6" w14:textId="1B8B7A65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74" w:type="dxa"/>
          </w:tcPr>
          <w:p w14:paraId="0C495E6F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86FE2" w14:textId="5A28D003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1,608</w:t>
            </w:r>
          </w:p>
        </w:tc>
        <w:tc>
          <w:tcPr>
            <w:tcW w:w="270" w:type="dxa"/>
          </w:tcPr>
          <w:p w14:paraId="3FA92DB5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4B554A" w14:textId="7F7E1EF5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864D01" w:rsidRPr="00D26778" w14:paraId="4866F767" w14:textId="77777777" w:rsidTr="00102274">
        <w:tc>
          <w:tcPr>
            <w:tcW w:w="4488" w:type="dxa"/>
          </w:tcPr>
          <w:p w14:paraId="5E418248" w14:textId="77777777" w:rsidR="00864D01" w:rsidRPr="00B045D4" w:rsidRDefault="00864D01" w:rsidP="00864D0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22FDFDF" w14:textId="35B213B0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1,405</w:t>
            </w:r>
          </w:p>
        </w:tc>
        <w:tc>
          <w:tcPr>
            <w:tcW w:w="270" w:type="dxa"/>
          </w:tcPr>
          <w:p w14:paraId="51AC2E13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0745B" w14:textId="75B9092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274" w:type="dxa"/>
          </w:tcPr>
          <w:p w14:paraId="562C9EA6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F2D1C" w14:textId="6AC0E47F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0246BE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60AA02" w14:textId="6CA9CC49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D01" w:rsidRPr="00D26778" w14:paraId="1274E15A" w14:textId="77777777" w:rsidTr="006E44A6">
        <w:tc>
          <w:tcPr>
            <w:tcW w:w="4488" w:type="dxa"/>
          </w:tcPr>
          <w:p w14:paraId="312DFABE" w14:textId="77777777" w:rsidR="00864D01" w:rsidRPr="00B045D4" w:rsidRDefault="00864D01" w:rsidP="00864D0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91A13" w14:textId="74249930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5,81</w:t>
            </w:r>
            <w:r w:rsidR="00BA0CB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E6A1695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F11724" w14:textId="5FE0F88A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74" w:type="dxa"/>
          </w:tcPr>
          <w:p w14:paraId="5A117EB8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72CFC" w14:textId="1DA2075E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52,466</w:t>
            </w:r>
          </w:p>
        </w:tc>
        <w:tc>
          <w:tcPr>
            <w:tcW w:w="270" w:type="dxa"/>
          </w:tcPr>
          <w:p w14:paraId="1BC5BF14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401BBD" w14:textId="1D3606C1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</w:tr>
      <w:tr w:rsidR="00864D01" w:rsidRPr="00D26778" w14:paraId="70188352" w14:textId="77777777" w:rsidTr="006E44A6">
        <w:tc>
          <w:tcPr>
            <w:tcW w:w="4488" w:type="dxa"/>
          </w:tcPr>
          <w:p w14:paraId="4AA94992" w14:textId="77777777" w:rsidR="00864D01" w:rsidRPr="00B045D4" w:rsidRDefault="00864D01" w:rsidP="00864D0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7833BD" w14:textId="77777777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5C15D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B7CF3F" w14:textId="77777777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D968226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0BB29E" w14:textId="77777777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FFD77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3B7C32" w14:textId="77777777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4D01" w:rsidRPr="00D26778" w14:paraId="5D6FB275" w14:textId="77777777" w:rsidTr="00102274">
        <w:tc>
          <w:tcPr>
            <w:tcW w:w="4488" w:type="dxa"/>
          </w:tcPr>
          <w:p w14:paraId="6AA5F6CC" w14:textId="24A69694" w:rsidR="00864D01" w:rsidRPr="00B045D4" w:rsidRDefault="00864D01" w:rsidP="00864D01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</w:tcPr>
          <w:p w14:paraId="7BF9D08A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23592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DEA31" w14:textId="77777777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15E56EE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9CF56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3FF24" w14:textId="77777777" w:rsidR="00864D01" w:rsidRPr="00B045D4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EFED4F" w14:textId="77777777" w:rsidR="00864D01" w:rsidRDefault="00864D01" w:rsidP="0086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61B3" w:rsidRPr="00D26778" w14:paraId="14AFC3A9" w14:textId="77777777" w:rsidTr="00102274">
        <w:tc>
          <w:tcPr>
            <w:tcW w:w="4488" w:type="dxa"/>
          </w:tcPr>
          <w:p w14:paraId="64D1237D" w14:textId="39F7B2E7" w:rsidR="00A061B3" w:rsidRPr="00B045D4" w:rsidRDefault="00A061B3" w:rsidP="00A061B3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F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4B5132" w14:textId="3588C1B6" w:rsidR="00A061B3" w:rsidRPr="00E0000B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0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76BC63" w14:textId="77777777" w:rsidR="00A061B3" w:rsidRPr="00E0000B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5F7E9" w14:textId="1FAC9576" w:rsidR="00A061B3" w:rsidRPr="00E0000B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0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A4663C" w14:textId="77777777" w:rsidR="00A061B3" w:rsidRPr="00E0000B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2D54E" w14:textId="243C09D8" w:rsidR="00A061B3" w:rsidRPr="00E0000B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65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AEDCC14" w14:textId="77777777" w:rsidR="00A061B3" w:rsidRPr="00E0000B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B04B1" w14:textId="459D5D7A" w:rsidR="00A061B3" w:rsidRPr="00E0000B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D65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A061B3" w:rsidRPr="00D26778" w14:paraId="1B90B22B" w14:textId="77777777" w:rsidTr="00102274">
        <w:tc>
          <w:tcPr>
            <w:tcW w:w="4488" w:type="dxa"/>
          </w:tcPr>
          <w:p w14:paraId="27E5D509" w14:textId="34709704" w:rsidR="00A061B3" w:rsidRPr="00B045D4" w:rsidRDefault="00A061B3" w:rsidP="00A061B3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A94A2" w14:textId="67951EB4" w:rsidR="00A061B3" w:rsidRPr="002F54B6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94E6EF" w14:textId="77777777" w:rsidR="00A061B3" w:rsidRPr="00B045D4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6C6818" w14:textId="4F5B34F1" w:rsidR="00A061B3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7E23191" w14:textId="77777777" w:rsidR="00A061B3" w:rsidRPr="00B045D4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46124" w14:textId="440FFE50" w:rsidR="00A061B3" w:rsidRPr="00B045D4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65F7745" w14:textId="77777777" w:rsidR="00A061B3" w:rsidRPr="00B045D4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6F8010" w14:textId="3F61DDE4" w:rsidR="00A061B3" w:rsidRDefault="00A061B3" w:rsidP="00A0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70D4A260" w14:textId="77777777" w:rsidR="00886800" w:rsidRPr="0095456C" w:rsidRDefault="00886800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4113208" w14:textId="2C7B3009" w:rsidR="00910BE3" w:rsidRPr="009266FD" w:rsidRDefault="00D82ADE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75495">
        <w:rPr>
          <w:rFonts w:ascii="Angsana New" w:hAnsi="Angsana New" w:hint="cs"/>
          <w:sz w:val="30"/>
          <w:szCs w:val="30"/>
          <w:cs/>
          <w:lang w:val="th-TH"/>
        </w:rPr>
        <w:t>เงินให้กู้ย</w:t>
      </w:r>
      <w:r w:rsidR="00EB04F2" w:rsidRPr="00675495">
        <w:rPr>
          <w:rFonts w:ascii="Angsana New" w:hAnsi="Angsana New" w:hint="cs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675495">
        <w:rPr>
          <w:rFonts w:ascii="Angsana New" w:hAnsi="Angsana New" w:hint="cs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675495">
        <w:rPr>
          <w:rFonts w:ascii="Angsana New" w:hAnsi="Angsana New" w:hint="cs"/>
          <w:sz w:val="30"/>
          <w:szCs w:val="30"/>
        </w:rPr>
        <w:t xml:space="preserve"> (Money Market Rate)</w:t>
      </w:r>
      <w:r w:rsidRPr="00675495">
        <w:rPr>
          <w:rFonts w:ascii="Angsana New" w:hAnsi="Angsana New" w:hint="cs"/>
          <w:sz w:val="30"/>
          <w:szCs w:val="30"/>
          <w:cs/>
          <w:lang w:val="th-TH"/>
        </w:rPr>
        <w:t xml:space="preserve"> ต่อปี</w:t>
      </w:r>
      <w:r w:rsidR="0086418F" w:rsidRPr="0067549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6418F" w:rsidRPr="0067549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และมีกำหนดชำระเงินภายใน </w:t>
      </w:r>
      <w:r w:rsidR="0086418F" w:rsidRPr="00675495">
        <w:rPr>
          <w:rFonts w:asciiTheme="majorBidi" w:hAnsiTheme="majorBidi" w:cstheme="majorBidi"/>
          <w:sz w:val="30"/>
          <w:szCs w:val="30"/>
        </w:rPr>
        <w:t xml:space="preserve">6 - 12 </w:t>
      </w:r>
      <w:r w:rsidR="0086418F" w:rsidRPr="00675495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39C0E85F" w14:textId="77777777" w:rsidR="00886800" w:rsidRPr="00AC0AF3" w:rsidRDefault="00886800" w:rsidP="0088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lang w:val="th-TH"/>
        </w:rPr>
      </w:pPr>
    </w:p>
    <w:tbl>
      <w:tblPr>
        <w:tblW w:w="968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1080"/>
        <w:gridCol w:w="270"/>
        <w:gridCol w:w="1080"/>
        <w:gridCol w:w="270"/>
        <w:gridCol w:w="1080"/>
        <w:gridCol w:w="270"/>
        <w:gridCol w:w="1152"/>
      </w:tblGrid>
      <w:tr w:rsidR="00886800" w:rsidRPr="00AC0AF3" w14:paraId="5044D575" w14:textId="77777777" w:rsidTr="00001C43">
        <w:trPr>
          <w:tblHeader/>
        </w:trPr>
        <w:tc>
          <w:tcPr>
            <w:tcW w:w="4482" w:type="dxa"/>
          </w:tcPr>
          <w:p w14:paraId="389F610D" w14:textId="50956ED6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5AEFB6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AAF79B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65E9AAA8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256C" w:rsidRPr="00AC0AF3" w14:paraId="77149990" w14:textId="77777777" w:rsidTr="00001C43">
        <w:trPr>
          <w:tblHeader/>
        </w:trPr>
        <w:tc>
          <w:tcPr>
            <w:tcW w:w="4482" w:type="dxa"/>
          </w:tcPr>
          <w:p w14:paraId="3208A099" w14:textId="3E2E07F8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5D1B2" w14:textId="0B840405" w:rsidR="00FC256C" w:rsidRPr="00001C4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31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A4A5169" w14:textId="77777777" w:rsidR="00FC256C" w:rsidRPr="00001C4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20861" w14:textId="6DAA82C4" w:rsidR="00FC256C" w:rsidRPr="00001C4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A845E8" w14:textId="77777777" w:rsidR="00FC256C" w:rsidRPr="00001C4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EB8DC" w14:textId="33A6BDFC" w:rsidR="00FC256C" w:rsidRPr="00001C4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31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C56B91F" w14:textId="77777777" w:rsidR="00FC256C" w:rsidRPr="00001C4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08B4FF" w14:textId="261B655C" w:rsidR="00FC256C" w:rsidRPr="00001C4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C256C" w:rsidRPr="00AC0AF3" w14:paraId="2A20C196" w14:textId="77777777" w:rsidTr="00001C43">
        <w:trPr>
          <w:tblHeader/>
        </w:trPr>
        <w:tc>
          <w:tcPr>
            <w:tcW w:w="4482" w:type="dxa"/>
          </w:tcPr>
          <w:p w14:paraId="7BBDCEF4" w14:textId="7B43BCB1" w:rsidR="00FC256C" w:rsidRPr="00982858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BB96498" w14:textId="3D136C5C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550218" w14:textId="77777777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E3B9F" w14:textId="4819F1B1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88201A0" w14:textId="77777777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5402D" w14:textId="65E458B6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8FBCB27" w14:textId="77777777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AD519E" w14:textId="2D88622F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D49EA" w:rsidRPr="00AC0AF3" w14:paraId="5C64DFB8" w14:textId="77777777" w:rsidTr="00001C43">
        <w:trPr>
          <w:tblHeader/>
        </w:trPr>
        <w:tc>
          <w:tcPr>
            <w:tcW w:w="4482" w:type="dxa"/>
          </w:tcPr>
          <w:p w14:paraId="45AF7142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14:paraId="7698BBAD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49EA" w:rsidRPr="00AC0AF3" w14:paraId="0C6209CB" w14:textId="77777777" w:rsidTr="00001C43">
        <w:tc>
          <w:tcPr>
            <w:tcW w:w="4482" w:type="dxa"/>
          </w:tcPr>
          <w:p w14:paraId="24E78A0F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02" w:type="dxa"/>
            <w:gridSpan w:val="7"/>
          </w:tcPr>
          <w:p w14:paraId="61A830B9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749E5" w:rsidRPr="00AC0AF3" w14:paraId="0A30D81C" w14:textId="77777777" w:rsidTr="00C450DE">
        <w:tc>
          <w:tcPr>
            <w:tcW w:w="4482" w:type="dxa"/>
          </w:tcPr>
          <w:p w14:paraId="69A766B1" w14:textId="2113B5D0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61B7B40" w14:textId="3F8B4C98" w:rsidR="00F749E5" w:rsidRPr="006E6E6E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754361D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CFE01" w14:textId="3202075F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9955CA" w14:textId="77777777" w:rsidR="00F749E5" w:rsidRPr="00F749E5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CEFBD" w14:textId="1B18DEE5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5F8D5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5827CEAE" w14:textId="5BE0C72F" w:rsidR="00F749E5" w:rsidRPr="00117E15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49E5" w:rsidRPr="00AC0AF3" w14:paraId="73423900" w14:textId="77777777" w:rsidTr="00C450DE">
        <w:tc>
          <w:tcPr>
            <w:tcW w:w="4482" w:type="dxa"/>
          </w:tcPr>
          <w:p w14:paraId="3084FA22" w14:textId="75656566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87CB5CD" w14:textId="5DDE2945" w:rsidR="00F749E5" w:rsidRPr="006E6E6E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8,345</w:t>
            </w:r>
          </w:p>
        </w:tc>
        <w:tc>
          <w:tcPr>
            <w:tcW w:w="270" w:type="dxa"/>
          </w:tcPr>
          <w:p w14:paraId="6357764D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2597E" w14:textId="4DEFF2C3" w:rsidR="00F749E5" w:rsidRPr="00683D6C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310FF15E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B7EA3" w14:textId="242BAB91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604BE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0690921E" w14:textId="094114A9" w:rsidR="00F749E5" w:rsidRPr="00722C2D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49E5" w:rsidRPr="00AC0AF3" w14:paraId="45424B8D" w14:textId="77777777" w:rsidTr="00C450DE">
        <w:trPr>
          <w:trHeight w:val="43"/>
        </w:trPr>
        <w:tc>
          <w:tcPr>
            <w:tcW w:w="4482" w:type="dxa"/>
          </w:tcPr>
          <w:p w14:paraId="7FCA7C76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5C7A9" w14:textId="5E7B073B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8,367</w:t>
            </w:r>
          </w:p>
        </w:tc>
        <w:tc>
          <w:tcPr>
            <w:tcW w:w="270" w:type="dxa"/>
          </w:tcPr>
          <w:p w14:paraId="5C995D8F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71583" w14:textId="765DE205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  <w:vAlign w:val="bottom"/>
          </w:tcPr>
          <w:p w14:paraId="5EF0FEE8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FEC97" w14:textId="3A61B23E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D43354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1C229" w14:textId="74904C4E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749E5" w:rsidRPr="00AC0AF3" w14:paraId="199C45CE" w14:textId="77777777" w:rsidTr="00001C43">
        <w:tc>
          <w:tcPr>
            <w:tcW w:w="4482" w:type="dxa"/>
          </w:tcPr>
          <w:p w14:paraId="1B5943F4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90B86A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F8D01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138AD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83279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4F578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C832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420A91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167" w:rsidRPr="00AC0AF3" w14:paraId="4A044222" w14:textId="77777777" w:rsidTr="00001C43">
        <w:tc>
          <w:tcPr>
            <w:tcW w:w="4482" w:type="dxa"/>
          </w:tcPr>
          <w:p w14:paraId="75C09CDE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ED74C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6791E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14D23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91E5F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ED04C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9A669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D1E9D5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167" w:rsidRPr="00AC0AF3" w14:paraId="64AA31DC" w14:textId="77777777" w:rsidTr="00001C43">
        <w:tc>
          <w:tcPr>
            <w:tcW w:w="4482" w:type="dxa"/>
          </w:tcPr>
          <w:p w14:paraId="37337F12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9E9574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85AA8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1ABEDE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90A56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E6E38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72041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2D2326" w14:textId="77777777" w:rsidR="002C0167" w:rsidRPr="00AC0AF3" w:rsidRDefault="002C0167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49E5" w:rsidRPr="00AC0AF3" w14:paraId="39F609C8" w14:textId="77777777" w:rsidTr="00001C43">
        <w:tc>
          <w:tcPr>
            <w:tcW w:w="4482" w:type="dxa"/>
          </w:tcPr>
          <w:p w14:paraId="1B2E9D52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080" w:type="dxa"/>
          </w:tcPr>
          <w:p w14:paraId="66561014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3BF70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3DBF2" w14:textId="77777777" w:rsidR="00F749E5" w:rsidRPr="00AC0AF3" w:rsidRDefault="00F749E5" w:rsidP="00F749E5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9857E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2FD8C" w14:textId="77777777" w:rsidR="00F749E5" w:rsidRPr="00AC0AF3" w:rsidRDefault="00F749E5" w:rsidP="00F749E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25EEB3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433931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9E5" w:rsidRPr="00AC0AF3" w14:paraId="15DAEDB9" w14:textId="77777777" w:rsidTr="00001C43">
        <w:tc>
          <w:tcPr>
            <w:tcW w:w="4482" w:type="dxa"/>
          </w:tcPr>
          <w:p w14:paraId="2EE21699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289B65D" w14:textId="2D7E6490" w:rsidR="00F749E5" w:rsidRPr="006E6E6E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5CBE6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C26A7" w14:textId="489C2274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37DF5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73D6B4" w14:textId="3C9AF85B" w:rsidR="00F749E5" w:rsidRPr="00FC6767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2,613</w:t>
            </w:r>
          </w:p>
        </w:tc>
        <w:tc>
          <w:tcPr>
            <w:tcW w:w="270" w:type="dxa"/>
            <w:shd w:val="clear" w:color="auto" w:fill="auto"/>
          </w:tcPr>
          <w:p w14:paraId="170081CC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8030C0" w14:textId="582A6BE0" w:rsidR="00F749E5" w:rsidRPr="00F95C7D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F0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F749E5" w:rsidRPr="00AC0AF3" w14:paraId="0B82C0C6" w14:textId="77777777" w:rsidTr="008440B2">
        <w:tc>
          <w:tcPr>
            <w:tcW w:w="4482" w:type="dxa"/>
          </w:tcPr>
          <w:p w14:paraId="0ADE9FFC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C4EDB" w14:textId="230113F2" w:rsidR="00F749E5" w:rsidRPr="006E6E6E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0259E5E7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58730" w14:textId="3EE468DC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13B02617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20F2E" w14:textId="552CB1F5" w:rsidR="00F749E5" w:rsidRPr="00F16A55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D34D9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E13A34" w14:textId="47DC0F79" w:rsidR="00F749E5" w:rsidRPr="00F95C7D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49E5" w:rsidRPr="00AC0AF3" w14:paraId="5023837D" w14:textId="77777777" w:rsidTr="008440B2">
        <w:tc>
          <w:tcPr>
            <w:tcW w:w="4482" w:type="dxa"/>
          </w:tcPr>
          <w:p w14:paraId="322A245A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C161EC" w14:textId="4D2D566E" w:rsidR="00F749E5" w:rsidRPr="006E6E6E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BA0CB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D64A51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DC603" w14:textId="234FB0DC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1DD250F6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8A81D" w14:textId="2EB3D6BA" w:rsidR="00F749E5" w:rsidRPr="00F16A55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62399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D206DDD" w14:textId="5886E3B4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49E5" w:rsidRPr="00AC0AF3" w14:paraId="2C1A41AC" w14:textId="77777777" w:rsidTr="00001C43">
        <w:tc>
          <w:tcPr>
            <w:tcW w:w="4482" w:type="dxa"/>
          </w:tcPr>
          <w:p w14:paraId="7D7821D5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4B6D6E7" w14:textId="3BD5A9E8" w:rsidR="00F749E5" w:rsidRPr="006E6E6E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14:paraId="755F0C65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B6C89" w14:textId="59B164D3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62FA8B2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7A834" w14:textId="4441656D" w:rsidR="00F749E5" w:rsidRPr="00F16A55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1CACB02E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EF8DA9" w14:textId="5641AB16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F749E5" w:rsidRPr="00AC0AF3" w14:paraId="764C17F8" w14:textId="77777777" w:rsidTr="00001C43">
        <w:trPr>
          <w:trHeight w:val="70"/>
        </w:trPr>
        <w:tc>
          <w:tcPr>
            <w:tcW w:w="4482" w:type="dxa"/>
          </w:tcPr>
          <w:p w14:paraId="06561C95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34357" w14:textId="091521D5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</w:t>
            </w:r>
            <w:r w:rsidR="00BA0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C8B37D3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95D9D" w14:textId="231965BB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4AB92035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578BB" w14:textId="1DA50D2B" w:rsidR="00F749E5" w:rsidRPr="00FC6767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3,950</w:t>
            </w:r>
          </w:p>
        </w:tc>
        <w:tc>
          <w:tcPr>
            <w:tcW w:w="270" w:type="dxa"/>
          </w:tcPr>
          <w:p w14:paraId="41C571DA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EADA2D1" w14:textId="4FB50835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</w:tr>
    </w:tbl>
    <w:p w14:paraId="7D1DBF20" w14:textId="793A2096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012556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2DDEE1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1540FE" w:rsidSect="004D57E4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4E119FF8" w14:textId="40FC1741" w:rsidR="007A27FA" w:rsidRDefault="006F3FA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55493F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96AEE" w:rsidRPr="0055493F">
        <w:rPr>
          <w:rFonts w:ascii="Angsana New" w:hAnsi="Angsana New"/>
          <w:b/>
          <w:bCs/>
          <w:sz w:val="30"/>
          <w:szCs w:val="30"/>
        </w:rPr>
        <w:tab/>
      </w:r>
      <w:r w:rsidR="00E96AEE" w:rsidRPr="00582590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23ADA" w:rsidRPr="00582590">
        <w:rPr>
          <w:rFonts w:ascii="Angsana New" w:hAnsi="Angsana New"/>
          <w:b/>
          <w:bCs/>
          <w:sz w:val="30"/>
          <w:szCs w:val="30"/>
          <w:cs/>
          <w:lang w:val="th-TH"/>
        </w:rPr>
        <w:t>ในบริษัทย่อย บริษัทร่วมและการร่วมค้</w:t>
      </w:r>
      <w:r w:rsidR="00023ADA" w:rsidRPr="00582590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14:paraId="2214F1C8" w14:textId="77777777" w:rsidR="00582590" w:rsidRPr="002D615B" w:rsidRDefault="00582590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F7E7D09" w14:textId="4104EAD1" w:rsidR="002F042D" w:rsidRDefault="007F0B9E" w:rsidP="00D7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  <w:sectPr w:rsidR="002F042D" w:rsidSect="00700418"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7F0B9E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74B138DA" wp14:editId="4FD0560C">
            <wp:extent cx="8503920" cy="4400034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503920" cy="4400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C6BCE" w14:textId="2B78695E" w:rsidR="00395F76" w:rsidRPr="0050551C" w:rsidRDefault="00266C4E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603CD04E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8301E3">
        <w:rPr>
          <w:rFonts w:ascii="Angsana New" w:hAnsi="Angsana New" w:hint="cs"/>
          <w:sz w:val="30"/>
          <w:szCs w:val="30"/>
          <w:cs/>
        </w:rPr>
        <w:t>สาม</w:t>
      </w:r>
      <w:r w:rsidR="00F66E89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301E3">
        <w:rPr>
          <w:rFonts w:ascii="Angsana New" w:hAnsi="Angsana New"/>
          <w:sz w:val="30"/>
          <w:szCs w:val="30"/>
        </w:rPr>
        <w:t xml:space="preserve">31 </w:t>
      </w:r>
      <w:r w:rsidR="008301E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67E16">
        <w:rPr>
          <w:rFonts w:ascii="Angsana New" w:hAnsi="Angsana New"/>
          <w:sz w:val="30"/>
          <w:szCs w:val="30"/>
        </w:rPr>
        <w:t>256</w:t>
      </w:r>
      <w:r w:rsidR="008301E3">
        <w:rPr>
          <w:rFonts w:ascii="Angsana New" w:hAnsi="Angsana New"/>
          <w:sz w:val="30"/>
          <w:szCs w:val="30"/>
        </w:rPr>
        <w:t>7</w:t>
      </w:r>
      <w:r w:rsidR="00D67E16">
        <w:rPr>
          <w:rFonts w:ascii="Angsana New" w:hAnsi="Angsana New"/>
          <w:sz w:val="30"/>
          <w:szCs w:val="30"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4"/>
        <w:gridCol w:w="1621"/>
        <w:gridCol w:w="270"/>
        <w:gridCol w:w="1527"/>
        <w:gridCol w:w="270"/>
        <w:gridCol w:w="1442"/>
        <w:gridCol w:w="270"/>
        <w:gridCol w:w="1445"/>
        <w:gridCol w:w="270"/>
        <w:gridCol w:w="1530"/>
        <w:gridCol w:w="270"/>
        <w:gridCol w:w="1701"/>
      </w:tblGrid>
      <w:tr w:rsidR="00BC03F4" w:rsidRPr="0098013D" w14:paraId="68972967" w14:textId="77777777" w:rsidTr="002408E7">
        <w:trPr>
          <w:trHeight w:val="362"/>
          <w:tblHeader/>
        </w:trPr>
        <w:tc>
          <w:tcPr>
            <w:tcW w:w="1267" w:type="pct"/>
          </w:tcPr>
          <w:p w14:paraId="69276342" w14:textId="77777777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  <w:vAlign w:val="bottom"/>
          </w:tcPr>
          <w:p w14:paraId="471415DA" w14:textId="66D4A2CD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2408E7" w:rsidRPr="0098013D" w14:paraId="011C11AC" w14:textId="77777777" w:rsidTr="002408E7">
        <w:trPr>
          <w:trHeight w:val="1289"/>
          <w:tblHeader/>
        </w:trPr>
        <w:tc>
          <w:tcPr>
            <w:tcW w:w="1267" w:type="pct"/>
          </w:tcPr>
          <w:p w14:paraId="65B2527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  <w:hideMark/>
          </w:tcPr>
          <w:p w14:paraId="0DA7C996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66979F3C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5" w:type="pct"/>
          </w:tcPr>
          <w:p w14:paraId="6C721052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59AC05FC" w14:textId="456F38EC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376E7CA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BC0E344" w14:textId="24AFC511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5" w:type="pct"/>
          </w:tcPr>
          <w:p w14:paraId="21EA2621" w14:textId="4968FD0E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vAlign w:val="bottom"/>
            <w:hideMark/>
          </w:tcPr>
          <w:p w14:paraId="6C80351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58F0115E" w14:textId="0D80B421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5" w:type="pct"/>
            <w:vAlign w:val="bottom"/>
          </w:tcPr>
          <w:p w14:paraId="0CD73844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  <w:hideMark/>
          </w:tcPr>
          <w:p w14:paraId="689D17B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902A8B9" w14:textId="6DA2A4C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5" w:type="pct"/>
            <w:vAlign w:val="bottom"/>
          </w:tcPr>
          <w:p w14:paraId="160F7E5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1C28B92D" w14:textId="254A347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5" w:type="pct"/>
          </w:tcPr>
          <w:p w14:paraId="51B510D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vAlign w:val="bottom"/>
            <w:hideMark/>
          </w:tcPr>
          <w:p w14:paraId="075740EA" w14:textId="68499A8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5519052C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C03F4" w:rsidRPr="0098013D" w14:paraId="7C356A5C" w14:textId="13998C4B" w:rsidTr="002408E7">
        <w:trPr>
          <w:trHeight w:val="389"/>
          <w:tblHeader/>
        </w:trPr>
        <w:tc>
          <w:tcPr>
            <w:tcW w:w="1267" w:type="pct"/>
          </w:tcPr>
          <w:p w14:paraId="04ED880E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</w:tcPr>
          <w:p w14:paraId="1565C4A3" w14:textId="11DB9819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408E7" w:rsidRPr="0098013D" w14:paraId="1690AE0C" w14:textId="77777777" w:rsidTr="002408E7">
        <w:trPr>
          <w:tblHeader/>
        </w:trPr>
        <w:tc>
          <w:tcPr>
            <w:tcW w:w="1267" w:type="pct"/>
            <w:hideMark/>
          </w:tcPr>
          <w:p w14:paraId="4E5CB383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0" w:type="pct"/>
          </w:tcPr>
          <w:p w14:paraId="555F9130" w14:textId="5BF00503" w:rsidR="00BC03F4" w:rsidRPr="008C0CA5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C0CA5">
              <w:rPr>
                <w:rFonts w:asciiTheme="majorBidi" w:hAnsiTheme="majorBidi" w:cstheme="majorBidi"/>
                <w:sz w:val="30"/>
                <w:szCs w:val="30"/>
              </w:rPr>
              <w:t>539,428</w:t>
            </w:r>
          </w:p>
        </w:tc>
        <w:tc>
          <w:tcPr>
            <w:tcW w:w="95" w:type="pct"/>
          </w:tcPr>
          <w:p w14:paraId="306ADD68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6F6A859" w14:textId="6CD8A7C7" w:rsidR="00BC03F4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E51CE28" w14:textId="70506319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35EA7B4" w14:textId="2FE017E5" w:rsidR="00BC03F4" w:rsidRPr="00B002F0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1546FB1" w14:textId="77777777" w:rsidR="00BC03F4" w:rsidRPr="00B002F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2F4DC832" w14:textId="7B890B1F" w:rsidR="00BC03F4" w:rsidRPr="00B002F0" w:rsidRDefault="00BC03F4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605F969" w14:textId="77777777" w:rsidR="00BC03F4" w:rsidRPr="00B002F0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358AB3E7" w:rsidR="00BC03F4" w:rsidRPr="00B002F0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69DE46B" w14:textId="77777777" w:rsidR="00BC03F4" w:rsidRPr="00B002F0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EE371C7" w14:textId="305C0D28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</w:tr>
      <w:tr w:rsidR="002408E7" w:rsidRPr="0098013D" w14:paraId="78636232" w14:textId="77777777" w:rsidTr="002408E7">
        <w:trPr>
          <w:tblHeader/>
        </w:trPr>
        <w:tc>
          <w:tcPr>
            <w:tcW w:w="1267" w:type="pct"/>
            <w:hideMark/>
          </w:tcPr>
          <w:p w14:paraId="4771B22A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0" w:type="pct"/>
          </w:tcPr>
          <w:p w14:paraId="6FCCCAC0" w14:textId="21D11F58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90467">
              <w:rPr>
                <w:rFonts w:asciiTheme="majorBidi" w:hAnsiTheme="majorBidi" w:cstheme="majorBidi"/>
                <w:sz w:val="30"/>
                <w:szCs w:val="30"/>
              </w:rPr>
              <w:t>637,154</w:t>
            </w:r>
          </w:p>
        </w:tc>
        <w:tc>
          <w:tcPr>
            <w:tcW w:w="95" w:type="pct"/>
          </w:tcPr>
          <w:p w14:paraId="78D85F5F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6E8167" w14:textId="5308FA79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16,431</w:t>
            </w:r>
          </w:p>
        </w:tc>
        <w:tc>
          <w:tcPr>
            <w:tcW w:w="95" w:type="pct"/>
          </w:tcPr>
          <w:p w14:paraId="1E8B0B42" w14:textId="4FA53852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73B9ED8" w14:textId="6BB6B930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2549A354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150BA5B6" w14:textId="28430DFA" w:rsidR="002408E7" w:rsidRPr="002408E7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(25,734)</w:t>
            </w:r>
          </w:p>
        </w:tc>
        <w:tc>
          <w:tcPr>
            <w:tcW w:w="95" w:type="pct"/>
          </w:tcPr>
          <w:p w14:paraId="7AE0E293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0BC0EC6E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95" w:type="pct"/>
          </w:tcPr>
          <w:p w14:paraId="5D0B3AF6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3DEABF" w14:textId="306D31AF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627,943</w:t>
            </w:r>
          </w:p>
        </w:tc>
      </w:tr>
      <w:tr w:rsidR="002408E7" w:rsidRPr="0098013D" w14:paraId="07B676D5" w14:textId="77777777" w:rsidTr="002408E7">
        <w:trPr>
          <w:tblHeader/>
        </w:trPr>
        <w:tc>
          <w:tcPr>
            <w:tcW w:w="1267" w:type="pct"/>
            <w:hideMark/>
          </w:tcPr>
          <w:p w14:paraId="17BB1CF1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0" w:type="pct"/>
          </w:tcPr>
          <w:p w14:paraId="0051F7F0" w14:textId="0C4FF90A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F3A8C">
              <w:rPr>
                <w:rFonts w:asciiTheme="majorBidi" w:hAnsiTheme="majorBidi" w:cstheme="majorBidi"/>
                <w:sz w:val="30"/>
                <w:szCs w:val="30"/>
              </w:rPr>
              <w:t>1,586,140</w:t>
            </w:r>
          </w:p>
        </w:tc>
        <w:tc>
          <w:tcPr>
            <w:tcW w:w="95" w:type="pct"/>
          </w:tcPr>
          <w:p w14:paraId="7DAD5BCF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B2654DD" w14:textId="1A7DD2F8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106,771</w:t>
            </w:r>
          </w:p>
        </w:tc>
        <w:tc>
          <w:tcPr>
            <w:tcW w:w="95" w:type="pct"/>
          </w:tcPr>
          <w:p w14:paraId="63A15002" w14:textId="7A66F733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E8741CF" w14:textId="43F366AC" w:rsidR="002408E7" w:rsidRPr="003D1A54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(2,161)</w:t>
            </w:r>
          </w:p>
        </w:tc>
        <w:tc>
          <w:tcPr>
            <w:tcW w:w="95" w:type="pct"/>
          </w:tcPr>
          <w:p w14:paraId="65F46555" w14:textId="77777777" w:rsidR="002408E7" w:rsidRPr="003D1A54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BE0647D" w14:textId="44632BE1" w:rsidR="002408E7" w:rsidRPr="002408E7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(97,407)</w:t>
            </w:r>
          </w:p>
        </w:tc>
        <w:tc>
          <w:tcPr>
            <w:tcW w:w="95" w:type="pct"/>
          </w:tcPr>
          <w:p w14:paraId="1A7BFDDB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44EBA688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4,738</w:t>
            </w:r>
          </w:p>
        </w:tc>
        <w:tc>
          <w:tcPr>
            <w:tcW w:w="95" w:type="pct"/>
          </w:tcPr>
          <w:p w14:paraId="7C94750A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019C564" w14:textId="7826C549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1,598,081</w:t>
            </w:r>
          </w:p>
        </w:tc>
      </w:tr>
      <w:tr w:rsidR="002408E7" w:rsidRPr="0098013D" w14:paraId="38CF34F9" w14:textId="77777777" w:rsidTr="002408E7">
        <w:trPr>
          <w:tblHeader/>
        </w:trPr>
        <w:tc>
          <w:tcPr>
            <w:tcW w:w="1267" w:type="pct"/>
            <w:hideMark/>
          </w:tcPr>
          <w:p w14:paraId="7DF97343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0" w:type="pct"/>
          </w:tcPr>
          <w:p w14:paraId="65C7BFC8" w14:textId="54F42CFC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804A9">
              <w:rPr>
                <w:rFonts w:asciiTheme="majorBidi" w:hAnsiTheme="majorBidi" w:cstheme="majorBidi"/>
                <w:sz w:val="30"/>
                <w:szCs w:val="30"/>
              </w:rPr>
              <w:t>33,211</w:t>
            </w:r>
          </w:p>
        </w:tc>
        <w:tc>
          <w:tcPr>
            <w:tcW w:w="95" w:type="pct"/>
          </w:tcPr>
          <w:p w14:paraId="13488C8B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4B8B4B" w14:textId="681333DB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  <w:tc>
          <w:tcPr>
            <w:tcW w:w="95" w:type="pct"/>
          </w:tcPr>
          <w:p w14:paraId="3B1551F8" w14:textId="68928D81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BF669AA" w14:textId="786CD760" w:rsidR="002408E7" w:rsidRPr="003D1A54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95" w:type="pct"/>
          </w:tcPr>
          <w:p w14:paraId="77407F0A" w14:textId="77777777" w:rsidR="002408E7" w:rsidRPr="003D1A54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0568C23" w14:textId="5F441110" w:rsidR="002408E7" w:rsidRPr="002408E7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(4,136)</w:t>
            </w:r>
          </w:p>
        </w:tc>
        <w:tc>
          <w:tcPr>
            <w:tcW w:w="95" w:type="pct"/>
          </w:tcPr>
          <w:p w14:paraId="134AC49A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548F724B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95" w:type="pct"/>
          </w:tcPr>
          <w:p w14:paraId="4DFC4F50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1B9FD3" w14:textId="36379B3A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31,519</w:t>
            </w:r>
          </w:p>
        </w:tc>
      </w:tr>
      <w:tr w:rsidR="002408E7" w:rsidRPr="0098013D" w14:paraId="7E73E3EE" w14:textId="77777777" w:rsidTr="002408E7">
        <w:trPr>
          <w:tblHeader/>
        </w:trPr>
        <w:tc>
          <w:tcPr>
            <w:tcW w:w="1267" w:type="pct"/>
            <w:hideMark/>
          </w:tcPr>
          <w:p w14:paraId="00300DB3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0" w:type="pct"/>
          </w:tcPr>
          <w:p w14:paraId="4E8A4C51" w14:textId="708F8269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53150">
              <w:rPr>
                <w:rFonts w:asciiTheme="majorBidi" w:hAnsiTheme="majorBidi" w:cstheme="majorBidi"/>
                <w:sz w:val="30"/>
                <w:szCs w:val="30"/>
              </w:rPr>
              <w:t>19,381</w:t>
            </w:r>
          </w:p>
        </w:tc>
        <w:tc>
          <w:tcPr>
            <w:tcW w:w="95" w:type="pct"/>
          </w:tcPr>
          <w:p w14:paraId="16CAA3FF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D8B5745" w14:textId="43B94880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11,152</w:t>
            </w:r>
          </w:p>
        </w:tc>
        <w:tc>
          <w:tcPr>
            <w:tcW w:w="95" w:type="pct"/>
          </w:tcPr>
          <w:p w14:paraId="2A9E936C" w14:textId="422B98A2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208A6FDA" w14:textId="2A7D0384" w:rsidR="002408E7" w:rsidRPr="003D1A54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(497)</w:t>
            </w:r>
          </w:p>
        </w:tc>
        <w:tc>
          <w:tcPr>
            <w:tcW w:w="95" w:type="pct"/>
          </w:tcPr>
          <w:p w14:paraId="79F1BAF5" w14:textId="77777777" w:rsidR="002408E7" w:rsidRPr="003D1A54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99E551F" w14:textId="6E8F59C5" w:rsidR="002408E7" w:rsidRPr="002408E7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(2,458)</w:t>
            </w:r>
          </w:p>
        </w:tc>
        <w:tc>
          <w:tcPr>
            <w:tcW w:w="95" w:type="pct"/>
          </w:tcPr>
          <w:p w14:paraId="5A345383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2D0F07BE" w:rsidR="002408E7" w:rsidRPr="00B002F0" w:rsidRDefault="00142B22" w:rsidP="0014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17C4B94E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7A0CA0B" w14:textId="66D806B3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</w:t>
            </w:r>
            <w:r w:rsidR="00142B2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2408E7" w:rsidRPr="0098013D" w14:paraId="4AE5E101" w14:textId="77777777" w:rsidTr="002408E7">
        <w:trPr>
          <w:tblHeader/>
        </w:trPr>
        <w:tc>
          <w:tcPr>
            <w:tcW w:w="1267" w:type="pct"/>
            <w:hideMark/>
          </w:tcPr>
          <w:p w14:paraId="3EFC1CCB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0" w:type="pct"/>
          </w:tcPr>
          <w:p w14:paraId="68E970FC" w14:textId="49226C05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C0CA5">
              <w:rPr>
                <w:rFonts w:asciiTheme="majorBidi" w:hAnsiTheme="majorBidi" w:cstheme="majorBidi"/>
                <w:sz w:val="30"/>
                <w:szCs w:val="30"/>
              </w:rPr>
              <w:t>339,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C0CA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95" w:type="pct"/>
          </w:tcPr>
          <w:p w14:paraId="27CE666F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A8D00EC" w14:textId="361F3E94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142,534</w:t>
            </w:r>
          </w:p>
        </w:tc>
        <w:tc>
          <w:tcPr>
            <w:tcW w:w="95" w:type="pct"/>
          </w:tcPr>
          <w:p w14:paraId="5EA05A32" w14:textId="059FB26F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8B12A86" w14:textId="7E3117F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(98,859)</w:t>
            </w:r>
          </w:p>
        </w:tc>
        <w:tc>
          <w:tcPr>
            <w:tcW w:w="95" w:type="pct"/>
          </w:tcPr>
          <w:p w14:paraId="4FB921E8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C56A936" w14:textId="50BCAA6B" w:rsidR="002408E7" w:rsidRPr="002408E7" w:rsidRDefault="002408E7" w:rsidP="0091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3A62D9E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41715293" w:rsidR="002408E7" w:rsidRPr="00B002F0" w:rsidRDefault="00142B22" w:rsidP="0014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95" w:type="pct"/>
          </w:tcPr>
          <w:p w14:paraId="009E7FE6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F37540" w14:textId="167456EC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</w:t>
            </w:r>
            <w:r w:rsidR="00142B2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2408E7" w:rsidRPr="0098013D" w14:paraId="65928F22" w14:textId="77777777" w:rsidTr="002408E7">
        <w:trPr>
          <w:tblHeader/>
        </w:trPr>
        <w:tc>
          <w:tcPr>
            <w:tcW w:w="1267" w:type="pct"/>
            <w:hideMark/>
          </w:tcPr>
          <w:p w14:paraId="6FF5CB83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0" w:type="pct"/>
          </w:tcPr>
          <w:p w14:paraId="438D4CDD" w14:textId="41A53C1E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72738">
              <w:rPr>
                <w:rFonts w:asciiTheme="majorBidi" w:hAnsiTheme="majorBidi" w:cstheme="majorBidi"/>
                <w:sz w:val="30"/>
                <w:szCs w:val="30"/>
              </w:rPr>
              <w:t>101,272</w:t>
            </w:r>
          </w:p>
        </w:tc>
        <w:tc>
          <w:tcPr>
            <w:tcW w:w="95" w:type="pct"/>
          </w:tcPr>
          <w:p w14:paraId="0DC76A63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876F231" w14:textId="46000FAF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14,222</w:t>
            </w:r>
          </w:p>
        </w:tc>
        <w:tc>
          <w:tcPr>
            <w:tcW w:w="95" w:type="pct"/>
          </w:tcPr>
          <w:p w14:paraId="1ECA7FE5" w14:textId="6E694B34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9994437" w14:textId="0BFE32CA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(18,469)</w:t>
            </w:r>
          </w:p>
        </w:tc>
        <w:tc>
          <w:tcPr>
            <w:tcW w:w="95" w:type="pct"/>
          </w:tcPr>
          <w:p w14:paraId="67DACB85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FBE897A" w14:textId="45AF9F6E" w:rsidR="002408E7" w:rsidRPr="002408E7" w:rsidRDefault="002408E7" w:rsidP="0091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BACF731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3E7E3D5A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E4E48FE" w14:textId="77777777" w:rsidR="002408E7" w:rsidRPr="00B002F0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BBD2CA" w14:textId="23A32CC5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97,025</w:t>
            </w:r>
          </w:p>
        </w:tc>
      </w:tr>
      <w:tr w:rsidR="002408E7" w:rsidRPr="0098013D" w14:paraId="46F9FC3F" w14:textId="77777777" w:rsidTr="002408E7">
        <w:trPr>
          <w:tblHeader/>
        </w:trPr>
        <w:tc>
          <w:tcPr>
            <w:tcW w:w="1267" w:type="pct"/>
            <w:hideMark/>
          </w:tcPr>
          <w:p w14:paraId="4289FFF1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51A3CB8A" w:rsidR="002408E7" w:rsidRPr="008C0CA5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0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3,256,032</w:t>
            </w:r>
          </w:p>
        </w:tc>
        <w:tc>
          <w:tcPr>
            <w:tcW w:w="95" w:type="pct"/>
          </w:tcPr>
          <w:p w14:paraId="2BC17A4B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93E99" w14:textId="1EC863B0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293,470</w:t>
            </w:r>
          </w:p>
        </w:tc>
        <w:tc>
          <w:tcPr>
            <w:tcW w:w="95" w:type="pct"/>
          </w:tcPr>
          <w:p w14:paraId="1F0F5851" w14:textId="663615A5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08C0785F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(119,988)</w:t>
            </w:r>
          </w:p>
        </w:tc>
        <w:tc>
          <w:tcPr>
            <w:tcW w:w="95" w:type="pct"/>
          </w:tcPr>
          <w:p w14:paraId="030B7970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17A0CFF6" w:rsidR="002408E7" w:rsidRPr="002408E7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(129,735)</w:t>
            </w:r>
          </w:p>
        </w:tc>
        <w:tc>
          <w:tcPr>
            <w:tcW w:w="95" w:type="pct"/>
          </w:tcPr>
          <w:p w14:paraId="77E7312C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3A591DC4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5,316</w:t>
            </w:r>
          </w:p>
        </w:tc>
        <w:tc>
          <w:tcPr>
            <w:tcW w:w="95" w:type="pct"/>
          </w:tcPr>
          <w:p w14:paraId="7810698B" w14:textId="77777777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3F18F706" w:rsidR="002408E7" w:rsidRPr="0081246E" w:rsidRDefault="002408E7" w:rsidP="0024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3,305,095</w:t>
            </w:r>
          </w:p>
        </w:tc>
      </w:tr>
    </w:tbl>
    <w:p w14:paraId="6B397C5F" w14:textId="34F19429" w:rsidR="00E654DE" w:rsidRDefault="00E654DE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27"/>
        <w:gridCol w:w="358"/>
        <w:gridCol w:w="1891"/>
        <w:gridCol w:w="361"/>
        <w:gridCol w:w="1547"/>
        <w:gridCol w:w="341"/>
        <w:gridCol w:w="1712"/>
      </w:tblGrid>
      <w:tr w:rsidR="005A3247" w:rsidRPr="00071097" w14:paraId="1498F320" w14:textId="77777777" w:rsidTr="00E31076">
        <w:trPr>
          <w:trHeight w:val="272"/>
          <w:tblHeader/>
        </w:trPr>
        <w:tc>
          <w:tcPr>
            <w:tcW w:w="1551" w:type="pct"/>
          </w:tcPr>
          <w:p w14:paraId="4E03918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4308632" w14:textId="6ACC7ACA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071097" w14:paraId="65B81DF0" w14:textId="77777777" w:rsidTr="00E30E3F">
        <w:trPr>
          <w:trHeight w:val="1289"/>
          <w:tblHeader/>
        </w:trPr>
        <w:tc>
          <w:tcPr>
            <w:tcW w:w="1551" w:type="pct"/>
          </w:tcPr>
          <w:p w14:paraId="139BEBC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251BA6B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63578789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7BD" w:rsidRPr="0081246E">
              <w:rPr>
                <w:rFonts w:ascii="Angsana New" w:hAnsi="Angsana New"/>
                <w:sz w:val="30"/>
                <w:szCs w:val="30"/>
              </w:rPr>
              <w:t>25</w:t>
            </w:r>
            <w:r w:rsidR="009457BD"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457B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6A69BBB9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vAlign w:val="bottom"/>
            <w:hideMark/>
          </w:tcPr>
          <w:p w14:paraId="75539E37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546745F0" w14:textId="77777777" w:rsidR="00E31076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75B6B29C" w:rsidR="005A3247" w:rsidRPr="005223D9" w:rsidRDefault="009457BD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A3247" w:rsidRPr="00071097" w14:paraId="1F745165" w14:textId="77777777" w:rsidTr="00E31076">
        <w:trPr>
          <w:tblHeader/>
        </w:trPr>
        <w:tc>
          <w:tcPr>
            <w:tcW w:w="1551" w:type="pct"/>
          </w:tcPr>
          <w:p w14:paraId="41D34EF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49" w:type="pct"/>
            <w:gridSpan w:val="9"/>
          </w:tcPr>
          <w:p w14:paraId="5CD2D64E" w14:textId="17498811" w:rsidR="005A3247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1036" w:rsidRPr="00071097" w14:paraId="742B2F0C" w14:textId="77777777" w:rsidTr="00E30E3F">
        <w:trPr>
          <w:tblHeader/>
        </w:trPr>
        <w:tc>
          <w:tcPr>
            <w:tcW w:w="1551" w:type="pct"/>
            <w:hideMark/>
          </w:tcPr>
          <w:p w14:paraId="78A62E82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1A532EBC" w14:textId="39D43802" w:rsidR="006B1036" w:rsidRPr="006B1036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B1036"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  <w:tc>
          <w:tcPr>
            <w:tcW w:w="127" w:type="pct"/>
          </w:tcPr>
          <w:p w14:paraId="04349F5E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1D28E0C" w14:textId="036E3DB9" w:rsidR="006B1036" w:rsidRPr="005223D9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5A04557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7829451A" w:rsidR="006B1036" w:rsidRPr="00D273A3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B3CE73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427D04B5" w:rsidR="006B1036" w:rsidRPr="005223D9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7430EC8D" w14:textId="300D6525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EFDE2D" w14:textId="6F583714" w:rsidR="006B1036" w:rsidRPr="005223D9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</w:tr>
      <w:tr w:rsidR="006B1036" w:rsidRPr="00071097" w14:paraId="65631C64" w14:textId="77777777" w:rsidTr="00E93D81">
        <w:trPr>
          <w:tblHeader/>
        </w:trPr>
        <w:tc>
          <w:tcPr>
            <w:tcW w:w="1551" w:type="pct"/>
            <w:hideMark/>
          </w:tcPr>
          <w:p w14:paraId="37B8E33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4AF242A6" w14:textId="5C8CA390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32,989</w:t>
            </w:r>
          </w:p>
        </w:tc>
        <w:tc>
          <w:tcPr>
            <w:tcW w:w="127" w:type="pct"/>
          </w:tcPr>
          <w:p w14:paraId="4AF3A99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0BD735A" w14:textId="374297DB" w:rsidR="006B1036" w:rsidRPr="005223D9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EFEFC5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624CF5E6" w:rsidR="006B1036" w:rsidRPr="00D273A3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4EB07D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2E5DF01E" w:rsidR="006B1036" w:rsidRPr="005223D9" w:rsidRDefault="00823AB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(2,827)</w:t>
            </w:r>
          </w:p>
        </w:tc>
        <w:tc>
          <w:tcPr>
            <w:tcW w:w="120" w:type="pct"/>
          </w:tcPr>
          <w:p w14:paraId="0D6AF723" w14:textId="210845CD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B97B0B6" w14:textId="543BD78C" w:rsidR="006B1036" w:rsidRPr="005223D9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30,162</w:t>
            </w:r>
          </w:p>
        </w:tc>
      </w:tr>
      <w:tr w:rsidR="006B1036" w:rsidRPr="00071097" w14:paraId="081E1603" w14:textId="77777777" w:rsidTr="00E30E3F">
        <w:trPr>
          <w:tblHeader/>
        </w:trPr>
        <w:tc>
          <w:tcPr>
            <w:tcW w:w="1551" w:type="pct"/>
            <w:hideMark/>
          </w:tcPr>
          <w:p w14:paraId="2645263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45D79F16" w14:textId="67FE12C5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1,490</w:t>
            </w:r>
          </w:p>
        </w:tc>
        <w:tc>
          <w:tcPr>
            <w:tcW w:w="127" w:type="pct"/>
          </w:tcPr>
          <w:p w14:paraId="7BFEF50B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0B8FF8" w14:textId="5325195A" w:rsidR="006B1036" w:rsidRPr="005223D9" w:rsidRDefault="00823AB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8,749</w:t>
            </w:r>
          </w:p>
        </w:tc>
        <w:tc>
          <w:tcPr>
            <w:tcW w:w="126" w:type="pct"/>
          </w:tcPr>
          <w:p w14:paraId="799F095D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3D825158" w:rsidR="006B1036" w:rsidRPr="00D273A3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F0829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0CC76EB9" w:rsidR="006B1036" w:rsidRPr="005223D9" w:rsidRDefault="00823AB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(639)</w:t>
            </w:r>
          </w:p>
        </w:tc>
        <w:tc>
          <w:tcPr>
            <w:tcW w:w="120" w:type="pct"/>
          </w:tcPr>
          <w:p w14:paraId="6DF7BFAF" w14:textId="74396610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48186D2" w14:textId="072FF59F" w:rsidR="006B1036" w:rsidRPr="005223D9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9,600</w:t>
            </w:r>
          </w:p>
        </w:tc>
      </w:tr>
      <w:tr w:rsidR="006B1036" w:rsidRPr="00071097" w14:paraId="361DD322" w14:textId="77777777" w:rsidTr="00E30E3F">
        <w:trPr>
          <w:tblHeader/>
        </w:trPr>
        <w:tc>
          <w:tcPr>
            <w:tcW w:w="1551" w:type="pct"/>
            <w:hideMark/>
          </w:tcPr>
          <w:p w14:paraId="053F1DE7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16ACBDB" w14:textId="532994B4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9,088</w:t>
            </w:r>
          </w:p>
        </w:tc>
        <w:tc>
          <w:tcPr>
            <w:tcW w:w="127" w:type="pct"/>
          </w:tcPr>
          <w:p w14:paraId="591B7F7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EF55864" w14:textId="022C7CB1" w:rsidR="006B1036" w:rsidRPr="005223D9" w:rsidRDefault="00823AB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1,024</w:t>
            </w:r>
          </w:p>
        </w:tc>
        <w:tc>
          <w:tcPr>
            <w:tcW w:w="126" w:type="pct"/>
          </w:tcPr>
          <w:p w14:paraId="754CA03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497897CD" w:rsidR="006B1036" w:rsidRPr="00D273A3" w:rsidRDefault="00823AB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F463E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7" w:type="pct"/>
          </w:tcPr>
          <w:p w14:paraId="3DD19CB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5742CD9E" w:rsidR="006B1036" w:rsidRPr="005223D9" w:rsidRDefault="00823AB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(1,824)</w:t>
            </w:r>
          </w:p>
        </w:tc>
        <w:tc>
          <w:tcPr>
            <w:tcW w:w="120" w:type="pct"/>
          </w:tcPr>
          <w:p w14:paraId="3CFEA180" w14:textId="7342998B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86815F" w14:textId="482710A4" w:rsidR="006B1036" w:rsidRPr="005223D9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8,286</w:t>
            </w:r>
          </w:p>
        </w:tc>
      </w:tr>
      <w:tr w:rsidR="006B1036" w:rsidRPr="00071097" w14:paraId="4012F6EF" w14:textId="77777777" w:rsidTr="00E30E3F">
        <w:trPr>
          <w:tblHeader/>
        </w:trPr>
        <w:tc>
          <w:tcPr>
            <w:tcW w:w="1551" w:type="pct"/>
            <w:hideMark/>
          </w:tcPr>
          <w:p w14:paraId="31398CFA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07E2338E" w14:textId="69B56408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7,917</w:t>
            </w:r>
          </w:p>
        </w:tc>
        <w:tc>
          <w:tcPr>
            <w:tcW w:w="127" w:type="pct"/>
          </w:tcPr>
          <w:p w14:paraId="0BE0952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1C77082" w14:textId="49A34846" w:rsidR="006B1036" w:rsidRPr="005223D9" w:rsidRDefault="00823AB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  <w:tc>
          <w:tcPr>
            <w:tcW w:w="126" w:type="pct"/>
          </w:tcPr>
          <w:p w14:paraId="1B33F58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4B77802C" w:rsidR="006B1036" w:rsidRPr="00D273A3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2974D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6C8675AE" w:rsidR="006B1036" w:rsidRPr="005223D9" w:rsidRDefault="00823AB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(915)</w:t>
            </w:r>
          </w:p>
        </w:tc>
        <w:tc>
          <w:tcPr>
            <w:tcW w:w="120" w:type="pct"/>
          </w:tcPr>
          <w:p w14:paraId="2A682332" w14:textId="4BCCF97F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81B081B" w14:textId="3BCAACA0" w:rsidR="006B1036" w:rsidRPr="005223D9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8,546</w:t>
            </w:r>
          </w:p>
        </w:tc>
      </w:tr>
      <w:tr w:rsidR="006B1036" w:rsidRPr="00071097" w14:paraId="4B51F62B" w14:textId="77777777" w:rsidTr="00E30E3F">
        <w:trPr>
          <w:tblHeader/>
        </w:trPr>
        <w:tc>
          <w:tcPr>
            <w:tcW w:w="1551" w:type="pct"/>
            <w:hideMark/>
          </w:tcPr>
          <w:p w14:paraId="329803DE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0CD93BB6" w14:textId="03A64D85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3,824</w:t>
            </w:r>
          </w:p>
        </w:tc>
        <w:tc>
          <w:tcPr>
            <w:tcW w:w="127" w:type="pct"/>
          </w:tcPr>
          <w:p w14:paraId="04D4635A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2F429F1" w14:textId="10C88880" w:rsidR="006B1036" w:rsidRPr="005223D9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BF9EFD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1C1565C0" w:rsidR="006B1036" w:rsidRPr="005223D9" w:rsidRDefault="00823AB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(2,416)</w:t>
            </w:r>
          </w:p>
        </w:tc>
        <w:tc>
          <w:tcPr>
            <w:tcW w:w="127" w:type="pct"/>
          </w:tcPr>
          <w:p w14:paraId="56D7F6F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3392BFD2" w:rsidR="006B1036" w:rsidRPr="005223D9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8D83448" w14:textId="51F40F58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5A6141" w14:textId="48BD499D" w:rsidR="006B1036" w:rsidRPr="005223D9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</w:tr>
      <w:tr w:rsidR="006B1036" w:rsidRPr="00071097" w14:paraId="7920C6B8" w14:textId="77777777" w:rsidTr="00E93D81">
        <w:trPr>
          <w:tblHeader/>
        </w:trPr>
        <w:tc>
          <w:tcPr>
            <w:tcW w:w="1551" w:type="pct"/>
            <w:hideMark/>
          </w:tcPr>
          <w:p w14:paraId="013A3560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E4991" w14:textId="668CD7F8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69,020</w:t>
            </w:r>
          </w:p>
        </w:tc>
        <w:tc>
          <w:tcPr>
            <w:tcW w:w="127" w:type="pct"/>
          </w:tcPr>
          <w:p w14:paraId="71F90129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55D41BBA" w:rsidR="006B1036" w:rsidRPr="005223D9" w:rsidRDefault="00FF463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11,317</w:t>
            </w:r>
          </w:p>
        </w:tc>
        <w:tc>
          <w:tcPr>
            <w:tcW w:w="126" w:type="pct"/>
          </w:tcPr>
          <w:p w14:paraId="5A10D74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5269203C" w:rsidR="006B1036" w:rsidRPr="005223D9" w:rsidRDefault="00FF463E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(2,418)</w:t>
            </w:r>
          </w:p>
        </w:tc>
        <w:tc>
          <w:tcPr>
            <w:tcW w:w="127" w:type="pct"/>
          </w:tcPr>
          <w:p w14:paraId="2DF36A5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70BB825B" w:rsidR="006B1036" w:rsidRPr="005223D9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(6,205)</w:t>
            </w:r>
          </w:p>
        </w:tc>
        <w:tc>
          <w:tcPr>
            <w:tcW w:w="120" w:type="pct"/>
          </w:tcPr>
          <w:p w14:paraId="58AC8555" w14:textId="6394DAB3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5FC409EC" w:rsidR="006B1036" w:rsidRPr="005223D9" w:rsidRDefault="00FF463E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71,714</w:t>
            </w:r>
          </w:p>
        </w:tc>
      </w:tr>
    </w:tbl>
    <w:p w14:paraId="57AA4D65" w14:textId="77777777" w:rsidR="006C20E7" w:rsidRDefault="006C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095FA6" w14:textId="77777777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F9AC0F5" w14:textId="3B68015F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F66E89" w:rsidSect="00E37BB8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3AE5C19C" w:rsidR="0077345D" w:rsidRDefault="00266C4E" w:rsidP="002E7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FB3DB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W w:w="14544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654"/>
        <w:gridCol w:w="900"/>
        <w:gridCol w:w="270"/>
        <w:gridCol w:w="810"/>
        <w:gridCol w:w="270"/>
        <w:gridCol w:w="900"/>
        <w:gridCol w:w="270"/>
        <w:gridCol w:w="954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5"/>
      </w:tblGrid>
      <w:tr w:rsidR="00525C41" w:rsidRPr="00D27D83" w14:paraId="38B7B288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3A31C00A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21A10132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09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25C41" w:rsidRPr="00D27D83" w14:paraId="7B665578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7A48DD4D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5EC144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462935EE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6B857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AA305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น</w:t>
            </w: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อะไหล่</w:t>
            </w:r>
          </w:p>
          <w:p w14:paraId="70ACC03E" w14:textId="3718B723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</w:t>
            </w:r>
            <w:r w:rsidR="00F672B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และอื่น</w:t>
            </w:r>
            <w:r w:rsidR="00F672B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580B07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02ABD2CE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14C2D259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10C6BF1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2495AB3C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1CD6D67E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78EF745D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gridSpan w:val="3"/>
          </w:tcPr>
          <w:p w14:paraId="155016C3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3C85FDCC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BB22D7" w:rsidRPr="00D27D83" w14:paraId="30D4E35C" w14:textId="77777777" w:rsidTr="000F27EC">
        <w:tc>
          <w:tcPr>
            <w:tcW w:w="36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E9DF0C" w14:textId="370A8528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1E8BF9" w14:textId="738B18A4" w:rsidR="00BB22D7" w:rsidRPr="000F27EC" w:rsidRDefault="00BB22D7" w:rsidP="000F2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0F27EC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CCDA3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99BB90" w14:textId="5B6EB68A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D3285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47DC6E" w14:textId="053D3306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01FB5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C2D41FC" w14:textId="49A95F6C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95B94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4B207E" w14:textId="2C26E8E4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2A78FD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703517" w14:textId="6D517FB6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4B16928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1BE70B" w14:textId="68F2577B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B5DB9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C75C0C" w14:textId="5949BCD1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0230A09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B44AE4B" w14:textId="0201FC38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DF67D5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399F56E2" w14:textId="1FD7F81D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525C41" w:rsidRPr="00D27D83" w14:paraId="7A2F9F18" w14:textId="77777777" w:rsidTr="000F27EC">
        <w:trPr>
          <w:trHeight w:hRule="exact" w:val="326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7223104B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4634FF36" w14:textId="77777777" w:rsidR="00525C41" w:rsidRPr="00D27D83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D27D83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BB22D7" w:rsidRPr="00D27D83" w14:paraId="2813D10B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FF74BD1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D243A37" w14:textId="2E10ECC9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DA06AE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43F0B9D" w14:textId="33855A55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AD6E09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5632D9A" w14:textId="158DAB26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D96116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366E514D" w14:textId="2AE08A50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31B550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059CB3" w14:textId="0A2EAE4E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594251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51D540" w14:textId="17D6243A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EB816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991AE7" w14:textId="046C4551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A9F3DF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FD97B1" w14:textId="332B789E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B1276F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442A7C4" w14:textId="59DFFF99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2,045</w:t>
            </w:r>
          </w:p>
        </w:tc>
        <w:tc>
          <w:tcPr>
            <w:tcW w:w="270" w:type="dxa"/>
            <w:vAlign w:val="bottom"/>
          </w:tcPr>
          <w:p w14:paraId="5C2AC6E5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701D1DF9" w14:textId="636AA299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2,519</w:t>
            </w:r>
          </w:p>
        </w:tc>
      </w:tr>
      <w:tr w:rsidR="00BB22D7" w:rsidRPr="00D27D83" w14:paraId="42A27259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B4768F1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1A624" w14:textId="18196DDB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9F7C94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B413D" w14:textId="4A9EA661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828438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1747FD" w14:textId="22BE5052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31811C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3304F6" w14:textId="080534A8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521986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3AA0073" w14:textId="0F0A932E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653</w:t>
            </w:r>
          </w:p>
        </w:tc>
        <w:tc>
          <w:tcPr>
            <w:tcW w:w="270" w:type="dxa"/>
            <w:vAlign w:val="bottom"/>
          </w:tcPr>
          <w:p w14:paraId="7BDFFC4A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ADE8BC8" w14:textId="4D440433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790</w:t>
            </w:r>
          </w:p>
        </w:tc>
        <w:tc>
          <w:tcPr>
            <w:tcW w:w="270" w:type="dxa"/>
            <w:vAlign w:val="bottom"/>
          </w:tcPr>
          <w:p w14:paraId="26A55CE3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E93327" w14:textId="020701F5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(653)</w:t>
            </w:r>
          </w:p>
        </w:tc>
        <w:tc>
          <w:tcPr>
            <w:tcW w:w="270" w:type="dxa"/>
          </w:tcPr>
          <w:p w14:paraId="7D5C2BF7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0FA9E6" w14:textId="2FDEFBAE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(790)</w:t>
            </w:r>
          </w:p>
        </w:tc>
        <w:tc>
          <w:tcPr>
            <w:tcW w:w="270" w:type="dxa"/>
            <w:vAlign w:val="bottom"/>
          </w:tcPr>
          <w:p w14:paraId="77F5D077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2C4B655C" w14:textId="54AF5853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7C4546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17A79E1" w14:textId="6CD13FB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B22D7" w:rsidRPr="00D27D83" w14:paraId="0056C706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6D09905A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F3CC9A" w14:textId="2FC2CB92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FCE5D1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973C4" w14:textId="188ABEA5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AB1553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DD2F0" w14:textId="16C487A4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722D76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6CD66" w14:textId="05AE02A1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2,205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42B17A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F4C9E" w14:textId="421D9865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2,698</w:t>
            </w:r>
          </w:p>
        </w:tc>
        <w:tc>
          <w:tcPr>
            <w:tcW w:w="270" w:type="dxa"/>
            <w:vAlign w:val="bottom"/>
          </w:tcPr>
          <w:p w14:paraId="304B2530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E6978" w14:textId="5A5F4906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3,309</w:t>
            </w:r>
          </w:p>
        </w:tc>
        <w:tc>
          <w:tcPr>
            <w:tcW w:w="270" w:type="dxa"/>
          </w:tcPr>
          <w:p w14:paraId="688101EC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3B910" w14:textId="5700CC6D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(653)</w:t>
            </w:r>
          </w:p>
        </w:tc>
        <w:tc>
          <w:tcPr>
            <w:tcW w:w="270" w:type="dxa"/>
          </w:tcPr>
          <w:p w14:paraId="334F7E18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52C0C" w14:textId="36089B55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73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(790)</w:t>
            </w:r>
          </w:p>
        </w:tc>
        <w:tc>
          <w:tcPr>
            <w:tcW w:w="270" w:type="dxa"/>
            <w:vAlign w:val="bottom"/>
          </w:tcPr>
          <w:p w14:paraId="5A978D38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1746A" w14:textId="2FE1E4C9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2,045</w:t>
            </w:r>
          </w:p>
        </w:tc>
        <w:tc>
          <w:tcPr>
            <w:tcW w:w="270" w:type="dxa"/>
            <w:vAlign w:val="bottom"/>
          </w:tcPr>
          <w:p w14:paraId="4FABBC88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C85D4" w14:textId="62C05FF2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742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2,519</w:t>
            </w:r>
          </w:p>
        </w:tc>
      </w:tr>
      <w:tr w:rsidR="00BB22D7" w:rsidRPr="00A80F16" w14:paraId="5C710F01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C1DDCB7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9206A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4D52C2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6CA48F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F1D1C0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87762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D8D320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285B60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46492A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471C18C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B1B0A47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7660748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3032258E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D78E9B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</w:tcPr>
          <w:p w14:paraId="7E8697DD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C7CE509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E6B458A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64578C9B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0DBA0F79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35F03D6B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BB22D7" w:rsidRPr="00D27D83" w14:paraId="29A9B257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23410" w14:textId="77777777" w:rsidR="00F672B8" w:rsidRPr="00722C2D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กำไรจากกิจกรรมดำเนินงานตามส่วนงาน</w:t>
            </w:r>
          </w:p>
          <w:p w14:paraId="78599118" w14:textId="747407ED" w:rsidR="00BB22D7" w:rsidRPr="00D27D83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F204FF7" w14:textId="3012ED8C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A86F27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9BCFC65" w14:textId="105BC40C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2B5E46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4CC6404" w14:textId="6C7EA539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25DD53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7A88AE7" w14:textId="5099C7B5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A1251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E579E9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982D01C" w14:textId="06B42B23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270" w:type="dxa"/>
            <w:vAlign w:val="bottom"/>
          </w:tcPr>
          <w:p w14:paraId="5A76B4A9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FDA637" w14:textId="774F72F6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A1251C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70" w:type="dxa"/>
          </w:tcPr>
          <w:p w14:paraId="1BDE5843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ECB25F" w14:textId="4B8D1B62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283AA8D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0329401" w14:textId="7F606BD8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F64A75B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5375395B" w14:textId="1F824232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270" w:type="dxa"/>
            <w:vAlign w:val="bottom"/>
          </w:tcPr>
          <w:p w14:paraId="53263618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7BF60EFB" w14:textId="4273A1FF" w:rsidR="00BB22D7" w:rsidRPr="006568C7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  <w:r w:rsidR="00A125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F672B8" w:rsidRPr="00F672B8" w14:paraId="569AF75A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44781" w14:textId="77777777" w:rsidR="00F672B8" w:rsidRPr="00F672B8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7E7FDD3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0158F4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0BE3F31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8AF744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73CDBF3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CEB0A6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485BB30F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F12FBA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FC0ADEA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DDCBE74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8834247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</w:tcPr>
          <w:p w14:paraId="5E928B56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6F851A9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</w:tcPr>
          <w:p w14:paraId="6F619E0D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EF95AE0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</w:tcPr>
          <w:p w14:paraId="0F200A7C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5B3EF8FC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9E2AF65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286F72FC" w14:textId="77777777" w:rsidR="00F672B8" w:rsidRP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</w:tr>
      <w:tr w:rsidR="00F672B8" w:rsidRPr="00D27D83" w14:paraId="6731A5A0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FEDB4" w14:textId="385C5622" w:rsidR="00F672B8" w:rsidRPr="00B84213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3EFD51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88C79E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A5EE545" w14:textId="77777777" w:rsidR="00F672B8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8E5F0F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1E197DE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8BFC30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33567D6D" w14:textId="77777777" w:rsidR="00F672B8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169D16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6950A58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EBA9209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81225C" w14:textId="77777777" w:rsidR="00F672B8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FFB03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1D88E4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1974C3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2A11FD4" w14:textId="77777777" w:rsidR="00F672B8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4ECA54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5BB4C8D6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189AF28" w14:textId="77777777" w:rsidR="00F672B8" w:rsidRPr="006568C7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A115D35" w14:textId="77777777" w:rsidR="00F672B8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672B8" w:rsidRPr="00D27D83" w14:paraId="3366DE8E" w14:textId="77777777" w:rsidTr="000F27EC">
        <w:tc>
          <w:tcPr>
            <w:tcW w:w="56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4CC0D" w14:textId="48672B64" w:rsidR="00F672B8" w:rsidRDefault="00F672B8" w:rsidP="00F6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722C2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150137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FDC6370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DF8BF8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5F09591F" w14:textId="77777777" w:rsidR="00F672B8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ACE4AA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7CCFE88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E4DB121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590ED11" w14:textId="77777777" w:rsidR="00F672B8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39A37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9FFF2E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0D6153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25B9049" w14:textId="77777777" w:rsidR="00F672B8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AFFE9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79F85ABE" w14:textId="639BF948" w:rsidR="00F672B8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70" w:type="dxa"/>
            <w:vAlign w:val="bottom"/>
          </w:tcPr>
          <w:p w14:paraId="47BE27B4" w14:textId="77777777" w:rsidR="00F672B8" w:rsidRPr="006568C7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50607D2" w14:textId="1A82C693" w:rsidR="00F672B8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</w:tr>
      <w:tr w:rsidR="00F672B8" w:rsidRPr="00D27D83" w14:paraId="5BEB19B3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150FE" w14:textId="5674A0F6" w:rsidR="00F672B8" w:rsidRPr="00B84213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842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01D0B33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435EB9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495A5B7" w14:textId="77777777" w:rsidR="00F672B8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033467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FDFB80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A66486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56B2873" w14:textId="77777777" w:rsidR="00F672B8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FB66FE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9AB065A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11F69B6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D273BBE" w14:textId="77777777" w:rsidR="00F672B8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BAC96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88B1B0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157371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BFAB355" w14:textId="77777777" w:rsidR="00F672B8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E9255" w14:textId="77777777" w:rsidR="00F672B8" w:rsidRPr="003F404A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  <w:vAlign w:val="bottom"/>
          </w:tcPr>
          <w:p w14:paraId="7900812C" w14:textId="3E8C2434" w:rsidR="00F672B8" w:rsidRPr="00231354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313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213</w:t>
            </w:r>
          </w:p>
        </w:tc>
        <w:tc>
          <w:tcPr>
            <w:tcW w:w="270" w:type="dxa"/>
            <w:vAlign w:val="bottom"/>
          </w:tcPr>
          <w:p w14:paraId="23685AF7" w14:textId="77777777" w:rsidR="00F672B8" w:rsidRPr="00231354" w:rsidRDefault="00F672B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75767172" w14:textId="3C1F6291" w:rsidR="00F672B8" w:rsidRPr="00231354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13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A1251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BB22D7" w:rsidRPr="00A80F16" w14:paraId="1C86A96E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8D6EA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89B8A8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7DE35F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885AEC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4FE67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709A1F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D575E5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C18BBD7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EB0571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23C8DD4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819C653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FDA1C7E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</w:tcPr>
          <w:p w14:paraId="4D83EC68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9113B6E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</w:tcPr>
          <w:p w14:paraId="0521C926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C2E76A4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</w:tcPr>
          <w:p w14:paraId="1D8A687E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bottom"/>
          </w:tcPr>
          <w:p w14:paraId="61D76770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FA82056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0FED4542" w14:textId="77777777" w:rsidR="00BB22D7" w:rsidRPr="00A80F16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4"/>
                <w:szCs w:val="14"/>
                <w:lang w:val="en-GB"/>
              </w:rPr>
            </w:pPr>
          </w:p>
        </w:tc>
      </w:tr>
      <w:tr w:rsidR="00BB22D7" w:rsidRPr="00D27D83" w14:paraId="06C2EA77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06940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28C33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95319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5C65E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7C749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50BC4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14CA7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64C40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82C2F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F3E75C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FF77A2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9D5911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6ECB7F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81BDC0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5936D6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99592E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FEFE59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16705E7F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E5F085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3491BF8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B22D7" w:rsidRPr="00D27D83" w14:paraId="17973ECA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983E2" w14:textId="53095724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/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31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57F32" w14:textId="3A2F2E34" w:rsidR="00BB22D7" w:rsidRPr="003F404A" w:rsidRDefault="00B67D3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D38">
              <w:rPr>
                <w:rFonts w:ascii="Angsana New" w:hAnsi="Angsana New"/>
                <w:color w:val="000000"/>
                <w:sz w:val="28"/>
                <w:szCs w:val="28"/>
              </w:rPr>
              <w:t>3,029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D7203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BB68D" w14:textId="4BCAD573" w:rsidR="00BB22D7" w:rsidRPr="003F404A" w:rsidRDefault="00B5034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348">
              <w:rPr>
                <w:rFonts w:ascii="Angsana New" w:hAnsi="Angsana New"/>
                <w:color w:val="000000"/>
                <w:sz w:val="28"/>
                <w:szCs w:val="28"/>
              </w:rPr>
              <w:t>2,921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3AC7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6D24A" w14:textId="30029466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12,183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2D3C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A3429" w14:textId="77024CFC" w:rsidR="00BB22D7" w:rsidRPr="003F404A" w:rsidRDefault="00B5034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348">
              <w:rPr>
                <w:rFonts w:ascii="Angsana New" w:hAnsi="Angsana New"/>
                <w:color w:val="000000"/>
                <w:sz w:val="28"/>
                <w:szCs w:val="28"/>
                <w:cs/>
              </w:rPr>
              <w:t>12</w:t>
            </w:r>
            <w:r w:rsidRPr="00B5034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50348">
              <w:rPr>
                <w:rFonts w:ascii="Angsana New" w:hAnsi="Angsana New"/>
                <w:color w:val="000000"/>
                <w:sz w:val="28"/>
                <w:szCs w:val="28"/>
                <w:cs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FC8D0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B784B8" w14:textId="06B8805C" w:rsidR="00BB22D7" w:rsidRPr="003F404A" w:rsidRDefault="00B67D3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D38">
              <w:rPr>
                <w:rFonts w:ascii="Angsana New" w:hAnsi="Angsana New"/>
                <w:color w:val="000000"/>
                <w:sz w:val="28"/>
                <w:szCs w:val="28"/>
              </w:rPr>
              <w:t>15,212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B4BD1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485F43" w14:textId="493DD5A9" w:rsidR="00BB22D7" w:rsidRPr="003F404A" w:rsidRDefault="00B5034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348">
              <w:rPr>
                <w:rFonts w:ascii="Angsana New" w:hAnsi="Angsana New"/>
                <w:color w:val="000000"/>
                <w:sz w:val="28"/>
                <w:szCs w:val="28"/>
                <w:cs/>
              </w:rPr>
              <w:t>15</w:t>
            </w:r>
            <w:r w:rsidRPr="00B5034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50348">
              <w:rPr>
                <w:rFonts w:ascii="Angsana New" w:hAnsi="Angsana New"/>
                <w:color w:val="000000"/>
                <w:sz w:val="28"/>
                <w:szCs w:val="28"/>
                <w:cs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5C7B76BA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8696AA" w14:textId="681E7144" w:rsidR="00BB22D7" w:rsidRPr="003F404A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0983">
              <w:rPr>
                <w:rFonts w:ascii="Angsana New" w:hAnsi="Angsana New"/>
                <w:color w:val="000000"/>
                <w:sz w:val="28"/>
                <w:szCs w:val="28"/>
              </w:rPr>
              <w:t>(4,59</w:t>
            </w:r>
            <w:r w:rsidR="00B67D3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BE098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4EAA1C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1E0D068" w14:textId="35555616" w:rsidR="00BB22D7" w:rsidRPr="003F404A" w:rsidRDefault="00B5034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348">
              <w:rPr>
                <w:rFonts w:ascii="Angsana New" w:hAnsi="Angsana New"/>
                <w:color w:val="000000"/>
                <w:sz w:val="28"/>
                <w:szCs w:val="28"/>
                <w:cs/>
              </w:rPr>
              <w:t>(4</w:t>
            </w:r>
            <w:r w:rsidRPr="00B5034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50348">
              <w:rPr>
                <w:rFonts w:ascii="Angsana New" w:hAnsi="Angsana New"/>
                <w:color w:val="000000"/>
                <w:sz w:val="28"/>
                <w:szCs w:val="28"/>
                <w:cs/>
              </w:rPr>
              <w:t>633)</w:t>
            </w:r>
          </w:p>
        </w:tc>
        <w:tc>
          <w:tcPr>
            <w:tcW w:w="270" w:type="dxa"/>
            <w:shd w:val="clear" w:color="auto" w:fill="auto"/>
          </w:tcPr>
          <w:p w14:paraId="38A816A0" w14:textId="77777777" w:rsidR="00BB22D7" w:rsidRPr="003F404A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2378C0BC" w14:textId="495DED79" w:rsidR="00BB22D7" w:rsidRPr="003F404A" w:rsidRDefault="00B67D3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D38">
              <w:rPr>
                <w:rFonts w:ascii="Angsana New" w:hAnsi="Angsana New"/>
                <w:color w:val="000000"/>
                <w:sz w:val="28"/>
                <w:szCs w:val="28"/>
              </w:rPr>
              <w:t>10,614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6A025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49BA9FF4" w14:textId="398BF1ED" w:rsidR="00BB22D7" w:rsidRPr="006568C7" w:rsidRDefault="00B50348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348">
              <w:rPr>
                <w:rFonts w:ascii="Angsana New" w:hAnsi="Angsana New"/>
                <w:color w:val="000000"/>
                <w:sz w:val="28"/>
                <w:szCs w:val="28"/>
                <w:cs/>
              </w:rPr>
              <w:t>10</w:t>
            </w:r>
            <w:r w:rsidRPr="00B5034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50348">
              <w:rPr>
                <w:rFonts w:ascii="Angsana New" w:hAnsi="Angsana New"/>
                <w:color w:val="000000"/>
                <w:sz w:val="28"/>
                <w:szCs w:val="28"/>
                <w:cs/>
              </w:rPr>
              <w:t>401</w:t>
            </w:r>
          </w:p>
        </w:tc>
      </w:tr>
      <w:tr w:rsidR="00BB22D7" w:rsidRPr="00D27D83" w14:paraId="46A32958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09B7C" w14:textId="77777777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99E31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695D8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0F435B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7C344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ACCF1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E6BC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3148216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F2A8F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A07C01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20ADA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4273AE5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0B13AB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FE74F7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DA0CAA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247CA5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CEAA33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4641B5A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7A27B4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0C5226B2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B22D7" w:rsidRPr="00D27D83" w14:paraId="37D0E67A" w14:textId="77777777" w:rsidTr="000F27EC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5F506" w14:textId="7B4ED2CC" w:rsidR="00BB22D7" w:rsidRPr="00D27D83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/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31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5E223" w14:textId="020D8E99" w:rsidR="00BB22D7" w:rsidRPr="006568C7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3567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A7E59" w14:textId="1940EA58" w:rsidR="00BB22D7" w:rsidRPr="006568C7" w:rsidRDefault="00D16AEF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6AEF">
              <w:rPr>
                <w:rFonts w:ascii="Angsana New" w:hAnsi="Angsana New"/>
                <w:color w:val="000000"/>
                <w:sz w:val="28"/>
                <w:szCs w:val="28"/>
                <w:cs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DCC35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1015" w14:textId="205D0336" w:rsidR="00BB22D7" w:rsidRPr="006568C7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5BA31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A4FF" w14:textId="5C2D5211" w:rsidR="00BB22D7" w:rsidRPr="006568C7" w:rsidRDefault="00D16AEF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6AEF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D16AE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16AEF">
              <w:rPr>
                <w:rFonts w:ascii="Angsana New" w:hAnsi="Angsana New"/>
                <w:color w:val="000000"/>
                <w:sz w:val="28"/>
                <w:szCs w:val="28"/>
                <w:cs/>
              </w:rPr>
              <w:t>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A9126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5DF0F5B" w14:textId="065953EE" w:rsidR="00BB22D7" w:rsidRPr="006568C7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0983">
              <w:rPr>
                <w:rFonts w:ascii="Angsana New" w:hAnsi="Angsana New"/>
                <w:color w:val="000000"/>
                <w:sz w:val="28"/>
                <w:szCs w:val="28"/>
              </w:rPr>
              <w:t>2,762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95D0ADF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176EDAC" w14:textId="02D612BF" w:rsidR="00BB22D7" w:rsidRPr="006568C7" w:rsidRDefault="00D16AEF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6AEF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D16AE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16AEF">
              <w:rPr>
                <w:rFonts w:ascii="Angsana New" w:hAnsi="Angsana New"/>
                <w:color w:val="000000"/>
                <w:sz w:val="28"/>
                <w:szCs w:val="28"/>
                <w:cs/>
              </w:rPr>
              <w:t>760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889F19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64C6417" w14:textId="0AE86DDE" w:rsidR="00BB22D7" w:rsidRPr="006568C7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0983">
              <w:rPr>
                <w:rFonts w:ascii="Angsana New" w:hAnsi="Angsana New"/>
                <w:color w:val="000000"/>
                <w:sz w:val="28"/>
                <w:szCs w:val="28"/>
              </w:rPr>
              <w:t>(622)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A8904F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CB50B40" w14:textId="4B4EE53E" w:rsidR="00BB22D7" w:rsidRPr="006568C7" w:rsidRDefault="00D16AEF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6AEF">
              <w:rPr>
                <w:rFonts w:ascii="Angsana New" w:hAnsi="Angsana New"/>
                <w:color w:val="000000"/>
                <w:sz w:val="28"/>
                <w:szCs w:val="28"/>
                <w:cs/>
              </w:rPr>
              <w:t>(652)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7D8D4F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nil"/>
            </w:tcBorders>
            <w:shd w:val="clear" w:color="auto" w:fill="auto"/>
            <w:vAlign w:val="bottom"/>
          </w:tcPr>
          <w:p w14:paraId="03A301AB" w14:textId="1088A69B" w:rsidR="00BB22D7" w:rsidRPr="006568C7" w:rsidRDefault="00BE0983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0983">
              <w:rPr>
                <w:rFonts w:ascii="Angsana New" w:hAnsi="Angsana New"/>
                <w:color w:val="000000"/>
                <w:sz w:val="28"/>
                <w:szCs w:val="28"/>
              </w:rPr>
              <w:t>2,140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F83BB3D" w14:textId="77777777" w:rsidR="00BB22D7" w:rsidRPr="006568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1BB2DCE4" w14:textId="6E288FBB" w:rsidR="00BB22D7" w:rsidRPr="006568C7" w:rsidRDefault="00D16AEF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6AEF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D16AE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16AEF">
              <w:rPr>
                <w:rFonts w:ascii="Angsana New" w:hAnsi="Angsana New"/>
                <w:color w:val="000000"/>
                <w:sz w:val="28"/>
                <w:szCs w:val="28"/>
                <w:cs/>
              </w:rPr>
              <w:t>108</w:t>
            </w:r>
          </w:p>
        </w:tc>
      </w:tr>
    </w:tbl>
    <w:p w14:paraId="088372D5" w14:textId="77777777" w:rsidR="002E703D" w:rsidRPr="00977767" w:rsidRDefault="002E703D" w:rsidP="002E7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14"/>
          <w:szCs w:val="14"/>
          <w:lang w:eastAsia="th-TH"/>
        </w:rPr>
      </w:pPr>
    </w:p>
    <w:p w14:paraId="5E1DDFB9" w14:textId="6B75DF2C" w:rsidR="00AA4583" w:rsidRDefault="00243B59" w:rsidP="0033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AA4583" w:rsidSect="001717B8"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24733361" w14:textId="4D09D234" w:rsidR="00856DCD" w:rsidRDefault="00336235" w:rsidP="0033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D6009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Pr="00D13EB7" w:rsidRDefault="00654639" w:rsidP="00D13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D13EB7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DB0C37D" w14:textId="43DFA899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  <w:r w:rsidR="0019408B" w:rsidRPr="0019408B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653CFCB" w14:textId="77777777" w:rsidR="00BB04F2" w:rsidRDefault="00BB04F2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CD50A9" w14:paraId="53A479E4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5D44F8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5D44F8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5D44F8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CD50A9" w14:paraId="787F4147" w14:textId="77777777" w:rsidTr="00BB04F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5D44F8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5D44F8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3EF43B5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3A9542EF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0B35ABDC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BB04F2">
        <w:trPr>
          <w:trHeight w:val="261"/>
          <w:tblHeader/>
        </w:trPr>
        <w:tc>
          <w:tcPr>
            <w:tcW w:w="2067" w:type="dxa"/>
            <w:hideMark/>
          </w:tcPr>
          <w:p w14:paraId="13C5867A" w14:textId="6887990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5D44F8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5D44F8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6163ED" w:rsidRPr="00CD50A9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2BC646D3" w:rsidR="001E2D6E" w:rsidRPr="005D44F8" w:rsidRDefault="001E2D6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750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505E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750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F8DB2C5" w14:textId="77777777" w:rsidR="001E2D6E" w:rsidRPr="005D44F8" w:rsidRDefault="001E2D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1E2D6E" w:rsidRPr="005D44F8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1E2D6E" w:rsidRPr="005D44F8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1E2D6E" w:rsidRPr="005D44F8" w:rsidRDefault="001E2D6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:rsidRPr="00CD50A9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96193E" w:rsidRPr="005D44F8" w:rsidRDefault="0096193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96193E" w:rsidRPr="005D44F8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96193E" w:rsidRPr="005D44F8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96193E" w:rsidRPr="005D44F8" w:rsidRDefault="0096193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0272A5" w:rsidRPr="005D44F8" w:rsidRDefault="000272A5" w:rsidP="000272A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751D9" w14:paraId="60B92483" w14:textId="77777777" w:rsidTr="00B64865">
        <w:trPr>
          <w:trHeight w:val="261"/>
        </w:trPr>
        <w:tc>
          <w:tcPr>
            <w:tcW w:w="2067" w:type="dxa"/>
          </w:tcPr>
          <w:p w14:paraId="465AC972" w14:textId="57BC55A8" w:rsidR="00F00472" w:rsidRPr="005D44F8" w:rsidRDefault="00F00472" w:rsidP="00F00472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69417A9A" w:rsidR="00F00472" w:rsidRPr="001F16D0" w:rsidRDefault="00D919C8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726,815</w:t>
            </w:r>
          </w:p>
        </w:tc>
        <w:tc>
          <w:tcPr>
            <w:tcW w:w="270" w:type="dxa"/>
            <w:vAlign w:val="bottom"/>
          </w:tcPr>
          <w:p w14:paraId="2908B994" w14:textId="5C03D8E3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07E13FAF" w:rsidR="00F00472" w:rsidRPr="003F5863" w:rsidRDefault="00D919C8" w:rsidP="00CC4F51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F5863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F00472" w:rsidRPr="001F16D0" w:rsidRDefault="00F00472" w:rsidP="00F00472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5D328D1A" w:rsidR="00F00472" w:rsidRPr="001F16D0" w:rsidRDefault="00D919C8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726,815</w:t>
            </w:r>
          </w:p>
        </w:tc>
        <w:tc>
          <w:tcPr>
            <w:tcW w:w="236" w:type="dxa"/>
            <w:vAlign w:val="bottom"/>
          </w:tcPr>
          <w:p w14:paraId="118B9C09" w14:textId="77777777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5366ACAB" w:rsidR="00F00472" w:rsidRPr="001F16D0" w:rsidRDefault="00D919C8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F00472" w:rsidRPr="001F16D0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15BEAD3B" w:rsidR="00F00472" w:rsidRPr="001F16D0" w:rsidRDefault="00D919C8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726,815</w:t>
            </w:r>
          </w:p>
        </w:tc>
        <w:tc>
          <w:tcPr>
            <w:tcW w:w="270" w:type="dxa"/>
            <w:vAlign w:val="bottom"/>
          </w:tcPr>
          <w:p w14:paraId="46671767" w14:textId="77777777" w:rsidR="00F00472" w:rsidRPr="001F16D0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6E1B1D4D" w:rsidR="00F00472" w:rsidRPr="001F16D0" w:rsidRDefault="00D919C8" w:rsidP="00C370D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F00472" w:rsidRPr="001F16D0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69723EE0" w:rsidR="00F00472" w:rsidRPr="001F16D0" w:rsidRDefault="00D919C8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726,815</w:t>
            </w:r>
          </w:p>
        </w:tc>
      </w:tr>
      <w:tr w:rsidR="00B751D9" w14:paraId="5D10C039" w14:textId="77777777" w:rsidTr="00B64865">
        <w:trPr>
          <w:trHeight w:val="261"/>
        </w:trPr>
        <w:tc>
          <w:tcPr>
            <w:tcW w:w="2067" w:type="dxa"/>
          </w:tcPr>
          <w:p w14:paraId="0FF25CE6" w14:textId="03381D64" w:rsidR="00414126" w:rsidRPr="005D44F8" w:rsidRDefault="00414126" w:rsidP="00414126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046BA5" w:rsidRPr="00046BA5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5FE29382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41C5A9" w14:textId="100948B4" w:rsidR="00414126" w:rsidRPr="00722025" w:rsidRDefault="00D919C8" w:rsidP="00CC4F51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C2DB539" w14:textId="6D638162" w:rsidR="00414126" w:rsidRPr="003F5863" w:rsidRDefault="003F5863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F5863">
              <w:rPr>
                <w:rFonts w:ascii="Angsana New" w:hAnsi="Angsana New"/>
                <w:sz w:val="24"/>
                <w:szCs w:val="24"/>
                <w:lang w:bidi="th-TH"/>
              </w:rPr>
              <w:t>93</w:t>
            </w:r>
            <w:r w:rsidR="00D919C8" w:rsidRPr="003F586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F5863">
              <w:rPr>
                <w:rFonts w:ascii="Angsana New" w:hAnsi="Angsana New"/>
                <w:sz w:val="24"/>
                <w:szCs w:val="24"/>
                <w:lang w:bidi="th-TH"/>
              </w:rPr>
              <w:t>768</w:t>
            </w:r>
          </w:p>
        </w:tc>
        <w:tc>
          <w:tcPr>
            <w:tcW w:w="236" w:type="dxa"/>
            <w:vAlign w:val="bottom"/>
          </w:tcPr>
          <w:p w14:paraId="008E49E4" w14:textId="66756DE9" w:rsidR="00414126" w:rsidRPr="005D44F8" w:rsidRDefault="00414126" w:rsidP="004141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DB56D31" w14:textId="450E3432" w:rsidR="00414126" w:rsidRPr="005D44F8" w:rsidRDefault="003F5863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93,768</w:t>
            </w:r>
          </w:p>
        </w:tc>
        <w:tc>
          <w:tcPr>
            <w:tcW w:w="236" w:type="dxa"/>
          </w:tcPr>
          <w:p w14:paraId="048EA3FF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F36163F" w14:textId="24FAEF71" w:rsidR="00414126" w:rsidRPr="005D44F8" w:rsidRDefault="00D919C8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0059F7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87FB92" w14:textId="4F087FA2" w:rsidR="00414126" w:rsidRPr="005D44F8" w:rsidRDefault="00D919C8" w:rsidP="00C370D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CAFBA4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246FC2" w14:textId="258B1E14" w:rsidR="00414126" w:rsidRPr="005D44F8" w:rsidRDefault="003F5863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93,768</w:t>
            </w:r>
          </w:p>
        </w:tc>
        <w:tc>
          <w:tcPr>
            <w:tcW w:w="270" w:type="dxa"/>
          </w:tcPr>
          <w:p w14:paraId="72E0539E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2AE7F0" w14:textId="33935EFA" w:rsidR="00414126" w:rsidRPr="005D44F8" w:rsidRDefault="003F5863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93,768</w:t>
            </w:r>
          </w:p>
        </w:tc>
      </w:tr>
      <w:tr w:rsidR="00B64865" w14:paraId="713D81DE" w14:textId="77777777" w:rsidTr="00B64865">
        <w:trPr>
          <w:trHeight w:val="261"/>
        </w:trPr>
        <w:tc>
          <w:tcPr>
            <w:tcW w:w="2067" w:type="dxa"/>
          </w:tcPr>
          <w:p w14:paraId="4DB5E1EA" w14:textId="3DBAE931" w:rsidR="00B64865" w:rsidRPr="005D44F8" w:rsidRDefault="00B64865" w:rsidP="00414126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5A8AFCA" w14:textId="77777777" w:rsidR="00B64865" w:rsidRPr="005D44F8" w:rsidRDefault="00B64865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36CB3CC" w14:textId="4F36E44D" w:rsidR="00B64865" w:rsidRPr="00722025" w:rsidRDefault="00D919C8" w:rsidP="00CC4F51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3A63AA" w14:textId="77777777" w:rsidR="00B64865" w:rsidRPr="005D44F8" w:rsidRDefault="00B64865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0E4055" w14:textId="7656F2E9" w:rsidR="00B64865" w:rsidRPr="003F5863" w:rsidRDefault="00D919C8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F5863">
              <w:rPr>
                <w:rFonts w:ascii="Angsana New" w:hAnsi="Angsana New"/>
                <w:sz w:val="24"/>
                <w:szCs w:val="24"/>
                <w:lang w:bidi="th-TH"/>
              </w:rPr>
              <w:t>148,974</w:t>
            </w:r>
          </w:p>
        </w:tc>
        <w:tc>
          <w:tcPr>
            <w:tcW w:w="236" w:type="dxa"/>
            <w:vAlign w:val="bottom"/>
          </w:tcPr>
          <w:p w14:paraId="68C6D2F8" w14:textId="77777777" w:rsidR="00B64865" w:rsidRPr="005D44F8" w:rsidRDefault="00B64865" w:rsidP="004141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E9868FC" w14:textId="6483B171" w:rsidR="00B64865" w:rsidRPr="005D44F8" w:rsidRDefault="00D919C8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148,974</w:t>
            </w:r>
          </w:p>
        </w:tc>
        <w:tc>
          <w:tcPr>
            <w:tcW w:w="236" w:type="dxa"/>
          </w:tcPr>
          <w:p w14:paraId="28004CD0" w14:textId="77777777" w:rsidR="00B64865" w:rsidRPr="005D44F8" w:rsidRDefault="00B64865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E8F830F" w14:textId="49C09B4A" w:rsidR="00B64865" w:rsidRPr="005D44F8" w:rsidRDefault="00D919C8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A39277" w14:textId="77777777" w:rsidR="00B64865" w:rsidRPr="005D44F8" w:rsidRDefault="00B64865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36CC06" w14:textId="1CE39DF6" w:rsidR="00B64865" w:rsidRPr="005D44F8" w:rsidRDefault="00D919C8" w:rsidP="00E81D9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148,974</w:t>
            </w:r>
          </w:p>
        </w:tc>
        <w:tc>
          <w:tcPr>
            <w:tcW w:w="270" w:type="dxa"/>
          </w:tcPr>
          <w:p w14:paraId="193DF87F" w14:textId="77777777" w:rsidR="00B64865" w:rsidRPr="005D44F8" w:rsidRDefault="00B64865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2CC57" w14:textId="362E99A8" w:rsidR="00B64865" w:rsidRPr="005D44F8" w:rsidRDefault="00D919C8" w:rsidP="00E81D9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162C40" w14:textId="77777777" w:rsidR="00B64865" w:rsidRPr="005D44F8" w:rsidRDefault="00B64865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C7CD3" w14:textId="6F5E065A" w:rsidR="00B64865" w:rsidRPr="005D44F8" w:rsidRDefault="00D919C8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148,974</w:t>
            </w:r>
          </w:p>
        </w:tc>
      </w:tr>
      <w:tr w:rsidR="00B751D9" w:rsidRPr="00CD50A9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414126" w:rsidRPr="005D44F8" w:rsidRDefault="00414126" w:rsidP="0041412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51FDF2D5" w:rsidR="00414126" w:rsidRPr="001F16D0" w:rsidRDefault="00D919C8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726,815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414126" w:rsidRPr="001F16D0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4060C2AE" w:rsidR="00414126" w:rsidRPr="003F5863" w:rsidRDefault="003F5863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5863">
              <w:rPr>
                <w:rFonts w:ascii="Angsana New" w:hAnsi="Angsana New"/>
                <w:b/>
                <w:bCs/>
                <w:sz w:val="24"/>
                <w:szCs w:val="24"/>
              </w:rPr>
              <w:t>242</w:t>
            </w:r>
            <w:r w:rsidR="00D919C8" w:rsidRPr="003F586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F5863">
              <w:rPr>
                <w:rFonts w:ascii="Angsana New" w:hAnsi="Angsana New"/>
                <w:b/>
                <w:bCs/>
                <w:sz w:val="24"/>
                <w:szCs w:val="24"/>
              </w:rPr>
              <w:t>742</w:t>
            </w:r>
          </w:p>
        </w:tc>
        <w:tc>
          <w:tcPr>
            <w:tcW w:w="236" w:type="dxa"/>
          </w:tcPr>
          <w:p w14:paraId="0B681DBB" w14:textId="360D9E72" w:rsidR="00414126" w:rsidRPr="001F16D0" w:rsidRDefault="00414126" w:rsidP="0041412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2FBBE1C6" w:rsidR="00414126" w:rsidRPr="001F16D0" w:rsidRDefault="003F5863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969,557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414126" w:rsidRPr="001F16D0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7D124C88" w:rsidR="00414126" w:rsidRPr="001F16D0" w:rsidRDefault="00D919C8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414126" w:rsidRPr="001F16D0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24FBE208" w:rsidR="00414126" w:rsidRPr="001F16D0" w:rsidRDefault="00D919C8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875,789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414126" w:rsidRPr="001F16D0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1A6AC918" w:rsidR="00414126" w:rsidRPr="001F16D0" w:rsidRDefault="003F5863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93,768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414126" w:rsidRPr="001F16D0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3F1A666D" w:rsidR="00414126" w:rsidRPr="00D36210" w:rsidRDefault="003F5863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969,557</w:t>
            </w:r>
          </w:p>
        </w:tc>
      </w:tr>
      <w:tr w:rsidR="006163ED" w:rsidRPr="00BB04F2" w14:paraId="47F1373D" w14:textId="77777777" w:rsidTr="00BB04F2">
        <w:trPr>
          <w:trHeight w:val="40"/>
        </w:trPr>
        <w:tc>
          <w:tcPr>
            <w:tcW w:w="2067" w:type="dxa"/>
          </w:tcPr>
          <w:p w14:paraId="30A035CA" w14:textId="77777777" w:rsidR="00F00472" w:rsidRPr="00BB04F2" w:rsidRDefault="00F0047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F00472" w:rsidRPr="00BB04F2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F00472" w:rsidRPr="00BB04F2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F00472" w:rsidRPr="00BB04F2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F00472" w:rsidRPr="00BB04F2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68ACC7B" w14:textId="77777777" w:rsidR="00F00472" w:rsidRPr="00BB04F2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F00472" w:rsidRPr="00BB04F2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F00472" w:rsidRPr="00BB04F2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04F2" w:rsidRPr="00BB04F2" w14:paraId="19128944" w14:textId="77777777" w:rsidTr="00BB04F2">
        <w:trPr>
          <w:trHeight w:val="40"/>
        </w:trPr>
        <w:tc>
          <w:tcPr>
            <w:tcW w:w="2067" w:type="dxa"/>
          </w:tcPr>
          <w:p w14:paraId="7FC72FF9" w14:textId="77777777" w:rsidR="00BB04F2" w:rsidRPr="00BB04F2" w:rsidRDefault="00BB04F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7884D42" w14:textId="77777777" w:rsidR="00BB04F2" w:rsidRPr="00BB04F2" w:rsidRDefault="00BB04F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6308A2BC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7E441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FDC8947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B1F58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63E2F6F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AAEA590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04F2" w:rsidRPr="00BB04F2" w14:paraId="1C36C16C" w14:textId="77777777" w:rsidTr="00BB04F2">
        <w:trPr>
          <w:trHeight w:val="40"/>
        </w:trPr>
        <w:tc>
          <w:tcPr>
            <w:tcW w:w="2067" w:type="dxa"/>
          </w:tcPr>
          <w:p w14:paraId="0076A1DC" w14:textId="77777777" w:rsidR="00BB04F2" w:rsidRPr="00BB04F2" w:rsidRDefault="00BB04F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22C1AAF" w14:textId="77777777" w:rsidR="00BB04F2" w:rsidRPr="00BB04F2" w:rsidRDefault="00BB04F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1089A65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7EC6F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AD62CB2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57DA8B8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40BE5EA7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62421544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04F2" w:rsidRPr="00BB04F2" w14:paraId="12248812" w14:textId="77777777" w:rsidTr="00BB04F2">
        <w:trPr>
          <w:trHeight w:val="40"/>
        </w:trPr>
        <w:tc>
          <w:tcPr>
            <w:tcW w:w="2067" w:type="dxa"/>
          </w:tcPr>
          <w:p w14:paraId="40C073EA" w14:textId="77777777" w:rsidR="00BB04F2" w:rsidRPr="00BB04F2" w:rsidRDefault="00BB04F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22BA449" w14:textId="77777777" w:rsidR="00BB04F2" w:rsidRPr="00BB04F2" w:rsidRDefault="00BB04F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F4A5AE9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8E870A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60DF8823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A768A24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309E88B5" w14:textId="77777777" w:rsidR="00BB04F2" w:rsidRPr="00BB04F2" w:rsidRDefault="00BB04F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4CEF4485" w14:textId="77777777" w:rsidR="00BB04F2" w:rsidRPr="00BB04F2" w:rsidRDefault="00BB04F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CD50A9" w14:paraId="3BD3429E" w14:textId="77777777" w:rsidTr="005E15F1">
        <w:trPr>
          <w:trHeight w:val="261"/>
        </w:trPr>
        <w:tc>
          <w:tcPr>
            <w:tcW w:w="2067" w:type="dxa"/>
          </w:tcPr>
          <w:p w14:paraId="0BE0ED8A" w14:textId="0AC36BDE" w:rsidR="003F7400" w:rsidRPr="005D44F8" w:rsidRDefault="003F7400" w:rsidP="003F7400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750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F057A75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E299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63DD4CA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007010" w14:paraId="65044021" w14:textId="77777777" w:rsidTr="005E15F1">
        <w:trPr>
          <w:trHeight w:val="261"/>
        </w:trPr>
        <w:tc>
          <w:tcPr>
            <w:tcW w:w="2067" w:type="dxa"/>
          </w:tcPr>
          <w:p w14:paraId="32AF82F6" w14:textId="5FA2A336" w:rsidR="003F7400" w:rsidRPr="0033264C" w:rsidRDefault="003F7400" w:rsidP="003F7400">
            <w:pPr>
              <w:ind w:left="-14" w:right="-90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23FEFDC" w14:textId="4B04B968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B49E75" w14:textId="4DCCF5F6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56954" w14:textId="43844FA2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4D2023A5" w14:textId="59DB515B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7400" w:rsidRPr="00CD50A9" w14:paraId="1BC09D3F" w14:textId="77777777" w:rsidTr="005E15F1">
        <w:trPr>
          <w:trHeight w:val="261"/>
        </w:trPr>
        <w:tc>
          <w:tcPr>
            <w:tcW w:w="2067" w:type="dxa"/>
          </w:tcPr>
          <w:p w14:paraId="6F1D22AE" w14:textId="58236D27" w:rsidR="003F7400" w:rsidRPr="005D44F8" w:rsidRDefault="003F7400" w:rsidP="003F740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5E6E830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020BDA41" w14:textId="4826BF64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505E7" w:rsidRPr="00CD50A9" w14:paraId="36401A29" w14:textId="77777777" w:rsidTr="005E15F1">
        <w:trPr>
          <w:trHeight w:val="261"/>
        </w:trPr>
        <w:tc>
          <w:tcPr>
            <w:tcW w:w="2067" w:type="dxa"/>
          </w:tcPr>
          <w:p w14:paraId="25DF79BA" w14:textId="0F93A1BA" w:rsidR="007505E7" w:rsidRPr="005D44F8" w:rsidRDefault="007505E7" w:rsidP="0075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7505E7" w:rsidRPr="005D44F8" w:rsidRDefault="007505E7" w:rsidP="007505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01152741" w14:textId="77932063" w:rsidR="007505E7" w:rsidRPr="00492E20" w:rsidRDefault="007505E7" w:rsidP="007505E7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603,164</w:t>
            </w:r>
          </w:p>
        </w:tc>
        <w:tc>
          <w:tcPr>
            <w:tcW w:w="270" w:type="dxa"/>
            <w:vAlign w:val="bottom"/>
          </w:tcPr>
          <w:p w14:paraId="238FAC47" w14:textId="759AB70C" w:rsidR="007505E7" w:rsidRPr="00492E20" w:rsidRDefault="007505E7" w:rsidP="007505E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73E4E64C" w:rsidR="007505E7" w:rsidRPr="00492E20" w:rsidRDefault="007505E7" w:rsidP="007505E7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6579D1" w14:textId="45EFD9FC" w:rsidR="007505E7" w:rsidRPr="00492E20" w:rsidRDefault="007505E7" w:rsidP="007505E7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EFF2809" w14:textId="280FAC96" w:rsidR="007505E7" w:rsidRPr="00492E20" w:rsidRDefault="007505E7" w:rsidP="007505E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603,164</w:t>
            </w:r>
          </w:p>
        </w:tc>
        <w:tc>
          <w:tcPr>
            <w:tcW w:w="236" w:type="dxa"/>
            <w:vAlign w:val="bottom"/>
          </w:tcPr>
          <w:p w14:paraId="0646A0E1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0AF6F500" w:rsidR="007505E7" w:rsidRPr="00492E20" w:rsidRDefault="007505E7" w:rsidP="007505E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774D5B" w14:textId="0C51AFC5" w:rsidR="007505E7" w:rsidRPr="00492E20" w:rsidRDefault="007505E7" w:rsidP="007505E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603,164</w:t>
            </w:r>
          </w:p>
        </w:tc>
        <w:tc>
          <w:tcPr>
            <w:tcW w:w="270" w:type="dxa"/>
            <w:vAlign w:val="bottom"/>
          </w:tcPr>
          <w:p w14:paraId="05DF4A71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4A2D8849" w:rsidR="007505E7" w:rsidRPr="00492E20" w:rsidRDefault="007505E7" w:rsidP="007505E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6503E1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AFA454" w14:textId="50F661A8" w:rsidR="007505E7" w:rsidRPr="00492E20" w:rsidRDefault="007505E7" w:rsidP="007505E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603,164</w:t>
            </w:r>
          </w:p>
        </w:tc>
      </w:tr>
      <w:tr w:rsidR="007505E7" w:rsidRPr="00CD50A9" w14:paraId="00CB8EF0" w14:textId="77777777" w:rsidTr="005E15F1">
        <w:trPr>
          <w:trHeight w:val="261"/>
        </w:trPr>
        <w:tc>
          <w:tcPr>
            <w:tcW w:w="2067" w:type="dxa"/>
          </w:tcPr>
          <w:p w14:paraId="61BAF0E4" w14:textId="2DB01272" w:rsidR="007505E7" w:rsidRPr="00EF5798" w:rsidRDefault="007505E7" w:rsidP="0075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5BB84C45" w14:textId="77777777" w:rsidR="007505E7" w:rsidRPr="005D44F8" w:rsidRDefault="007505E7" w:rsidP="007505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852CD0E" w14:textId="170D5927" w:rsidR="007505E7" w:rsidRPr="00492E20" w:rsidRDefault="007505E7" w:rsidP="007505E7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B9171B2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5C38AD1" w14:textId="7621EEF4" w:rsidR="007505E7" w:rsidRPr="00492E20" w:rsidRDefault="007505E7" w:rsidP="007505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989</w:t>
            </w:r>
          </w:p>
        </w:tc>
        <w:tc>
          <w:tcPr>
            <w:tcW w:w="236" w:type="dxa"/>
            <w:vAlign w:val="bottom"/>
          </w:tcPr>
          <w:p w14:paraId="39B11C8A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AA09ED7" w14:textId="0ED8F2EA" w:rsidR="007505E7" w:rsidRPr="00492E20" w:rsidRDefault="007505E7" w:rsidP="007505E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97,989</w:t>
            </w:r>
          </w:p>
        </w:tc>
        <w:tc>
          <w:tcPr>
            <w:tcW w:w="236" w:type="dxa"/>
          </w:tcPr>
          <w:p w14:paraId="5EFA8D99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D170B36" w14:textId="33EBC09E" w:rsidR="007505E7" w:rsidRPr="00492E20" w:rsidRDefault="007505E7" w:rsidP="007505E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15EE49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632DED" w14:textId="76493D6B" w:rsidR="007505E7" w:rsidRPr="00492E20" w:rsidRDefault="007505E7" w:rsidP="007505E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E5BAE9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404001" w14:textId="72C631C5" w:rsidR="007505E7" w:rsidRPr="00492E20" w:rsidRDefault="007505E7" w:rsidP="007505E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70" w:type="dxa"/>
          </w:tcPr>
          <w:p w14:paraId="0EE44B85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31E92F" w14:textId="3870552B" w:rsidR="007505E7" w:rsidRPr="00492E20" w:rsidRDefault="007505E7" w:rsidP="007505E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97,989</w:t>
            </w:r>
          </w:p>
        </w:tc>
      </w:tr>
      <w:tr w:rsidR="007505E7" w:rsidRPr="00CD50A9" w14:paraId="62BD1C52" w14:textId="77777777" w:rsidTr="005E15F1">
        <w:trPr>
          <w:trHeight w:val="261"/>
        </w:trPr>
        <w:tc>
          <w:tcPr>
            <w:tcW w:w="2067" w:type="dxa"/>
          </w:tcPr>
          <w:p w14:paraId="67A9C5CD" w14:textId="2EAB3ECC" w:rsidR="007505E7" w:rsidRPr="005D44F8" w:rsidRDefault="007505E7" w:rsidP="0075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71645ED" w14:textId="77777777" w:rsidR="007505E7" w:rsidRPr="005D44F8" w:rsidRDefault="007505E7" w:rsidP="007505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75EC16EB" w:rsidR="007505E7" w:rsidRPr="00492E20" w:rsidRDefault="007505E7" w:rsidP="007505E7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6FDC609D" w:rsidR="007505E7" w:rsidRPr="00492E20" w:rsidRDefault="007505E7" w:rsidP="007505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  <w:vAlign w:val="bottom"/>
          </w:tcPr>
          <w:p w14:paraId="49E0FF7C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07ABBF2C" w:rsidR="007505E7" w:rsidRPr="00492E20" w:rsidRDefault="007505E7" w:rsidP="007505E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149,351</w:t>
            </w:r>
          </w:p>
        </w:tc>
        <w:tc>
          <w:tcPr>
            <w:tcW w:w="236" w:type="dxa"/>
          </w:tcPr>
          <w:p w14:paraId="01B0426C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22E4E21C" w:rsidR="007505E7" w:rsidRPr="00492E20" w:rsidRDefault="007505E7" w:rsidP="007505E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393055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70ED53F0" w:rsidR="007505E7" w:rsidRPr="00492E20" w:rsidRDefault="007505E7" w:rsidP="00492E2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</w:p>
        </w:tc>
        <w:tc>
          <w:tcPr>
            <w:tcW w:w="270" w:type="dxa"/>
          </w:tcPr>
          <w:p w14:paraId="21D9CFDC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0EEA6B8B" w:rsidR="007505E7" w:rsidRPr="00492E20" w:rsidRDefault="007505E7" w:rsidP="007505E7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2D3D80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0CED0AD4" w:rsidR="007505E7" w:rsidRPr="00492E20" w:rsidRDefault="007505E7" w:rsidP="007505E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149,351</w:t>
            </w:r>
          </w:p>
        </w:tc>
      </w:tr>
      <w:tr w:rsidR="007505E7" w:rsidRPr="00CD50A9" w14:paraId="198BA58D" w14:textId="77777777" w:rsidTr="00D157EA">
        <w:trPr>
          <w:trHeight w:val="261"/>
        </w:trPr>
        <w:tc>
          <w:tcPr>
            <w:tcW w:w="2067" w:type="dxa"/>
          </w:tcPr>
          <w:p w14:paraId="54386318" w14:textId="7FFE2D58" w:rsidR="007505E7" w:rsidRPr="005D44F8" w:rsidRDefault="007505E7" w:rsidP="007505E7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7505E7" w:rsidRPr="005D44F8" w:rsidRDefault="007505E7" w:rsidP="007505E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49463" w14:textId="33F19EC7" w:rsidR="007505E7" w:rsidRPr="00492E20" w:rsidRDefault="007505E7" w:rsidP="007505E7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603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7505E7" w:rsidRPr="00492E20" w:rsidRDefault="007505E7" w:rsidP="007505E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5AB7BC8F" w:rsidR="007505E7" w:rsidRPr="00492E20" w:rsidRDefault="007505E7" w:rsidP="007505E7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247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340</w:t>
            </w:r>
          </w:p>
        </w:tc>
        <w:tc>
          <w:tcPr>
            <w:tcW w:w="236" w:type="dxa"/>
          </w:tcPr>
          <w:p w14:paraId="2B7AD228" w14:textId="1D8A741D" w:rsidR="007505E7" w:rsidRPr="00492E20" w:rsidRDefault="007505E7" w:rsidP="007505E7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31AA78E2" w:rsidR="007505E7" w:rsidRPr="00492E20" w:rsidRDefault="007505E7" w:rsidP="007505E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850,504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FC53D8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49FD76A8" w:rsidR="007505E7" w:rsidRPr="00492E20" w:rsidRDefault="007505E7" w:rsidP="007505E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700C8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5E010" w14:textId="5EC89345" w:rsidR="007505E7" w:rsidRPr="00492E20" w:rsidRDefault="007505E7" w:rsidP="007505E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752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16C66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1187A7E7" w:rsidR="007505E7" w:rsidRPr="00492E20" w:rsidRDefault="007505E7" w:rsidP="007505E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5F44C8" w14:textId="77777777" w:rsidR="007505E7" w:rsidRPr="00492E20" w:rsidRDefault="007505E7" w:rsidP="007505E7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06D16154" w:rsidR="007505E7" w:rsidRPr="00492E20" w:rsidRDefault="007505E7" w:rsidP="007505E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850,504</w:t>
            </w:r>
          </w:p>
        </w:tc>
      </w:tr>
    </w:tbl>
    <w:tbl>
      <w:tblPr>
        <w:tblpPr w:leftFromText="180" w:rightFromText="180" w:vertAnchor="text" w:horzAnchor="page" w:tblpX="1614" w:tblpY="-121"/>
        <w:tblW w:w="1449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FD4094" w:rsidRPr="00CD50A9" w14:paraId="7C3AF286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29D6C7D4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FBCCA8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78B2BE4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D4094" w:rsidRPr="00CD50A9" w14:paraId="24383C09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7C76F031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E98F3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02753B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C2A81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79B80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D4094" w:rsidRPr="00CD50A9" w14:paraId="38937477" w14:textId="77777777" w:rsidTr="00755D99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1C63D899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D79295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C32EA0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4A0EEC" w14:textId="77777777" w:rsidR="00FD4094" w:rsidRPr="005D44F8" w:rsidRDefault="00FD4094" w:rsidP="00FD4094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C2B6D0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39031BD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74F963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39686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F26FE4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9BB562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2E58F6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BA5B5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74E45F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DEBADF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BB3C1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243E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B8FC88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0D557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4094" w:rsidRPr="00CD50A9" w14:paraId="52C4E7BE" w14:textId="77777777" w:rsidTr="00FD4094">
        <w:trPr>
          <w:trHeight w:val="261"/>
        </w:trPr>
        <w:tc>
          <w:tcPr>
            <w:tcW w:w="2067" w:type="dxa"/>
            <w:hideMark/>
          </w:tcPr>
          <w:p w14:paraId="0BE7DDB6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315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52A4C7B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FD4094" w:rsidRPr="00CD50A9" w14:paraId="22ACD17E" w14:textId="77777777" w:rsidTr="00FD4094">
        <w:trPr>
          <w:trHeight w:val="261"/>
        </w:trPr>
        <w:tc>
          <w:tcPr>
            <w:tcW w:w="2067" w:type="dxa"/>
          </w:tcPr>
          <w:p w14:paraId="66FB54CA" w14:textId="6E7E4F02" w:rsidR="00FD4094" w:rsidRPr="005D44F8" w:rsidRDefault="00343249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52F0B16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6D1DAE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8F6F6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7B72A3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DA3FCA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CE05B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55BF304D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4094" w:rsidRPr="00CD50A9" w14:paraId="28977E81" w14:textId="77777777" w:rsidTr="00982845">
        <w:trPr>
          <w:trHeight w:val="261"/>
        </w:trPr>
        <w:tc>
          <w:tcPr>
            <w:tcW w:w="2067" w:type="dxa"/>
          </w:tcPr>
          <w:p w14:paraId="5AED883E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590989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73A286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BD713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5E6B2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972C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894CCD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F83A680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2845" w14:paraId="2CDC440D" w14:textId="77777777" w:rsidTr="00755D99">
        <w:trPr>
          <w:trHeight w:val="261"/>
        </w:trPr>
        <w:tc>
          <w:tcPr>
            <w:tcW w:w="2067" w:type="dxa"/>
          </w:tcPr>
          <w:p w14:paraId="56DCD408" w14:textId="5A5E2084" w:rsidR="00982845" w:rsidRPr="005D44F8" w:rsidRDefault="00982845" w:rsidP="00755D99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0BF2772" w14:textId="77777777" w:rsidR="00982845" w:rsidRPr="005D44F8" w:rsidRDefault="00982845" w:rsidP="0098284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05939DF" w14:textId="65331D94" w:rsidR="00982845" w:rsidRPr="005D44F8" w:rsidRDefault="00982845" w:rsidP="00755D9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0E0AC9" w14:textId="77777777" w:rsidR="00982845" w:rsidRPr="005D44F8" w:rsidRDefault="00982845" w:rsidP="009828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7C094B6" w14:textId="13DE8341" w:rsidR="00982845" w:rsidRPr="005D44F8" w:rsidRDefault="00982845" w:rsidP="00982845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160633" w14:textId="77777777" w:rsidR="00982845" w:rsidRPr="005D44F8" w:rsidRDefault="00982845" w:rsidP="009828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11F8A494" w14:textId="126EBA4D" w:rsidR="00982845" w:rsidRPr="005D44F8" w:rsidRDefault="00982845" w:rsidP="0098284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B71B5A7" w14:textId="50742C90" w:rsidR="00982845" w:rsidRPr="009F555B" w:rsidRDefault="00982845" w:rsidP="009828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7EACD3E" w14:textId="690DC60F" w:rsidR="00982845" w:rsidRPr="009F555B" w:rsidRDefault="00982845" w:rsidP="00755D9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3DCB2AC2" w14:textId="06E3B7C5" w:rsidR="00982845" w:rsidRPr="00822FDA" w:rsidRDefault="00982845" w:rsidP="0098284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ACE7146" w14:textId="18476B15" w:rsidR="00982845" w:rsidRPr="00822FDA" w:rsidRDefault="00982845" w:rsidP="0098284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</w:tr>
      <w:tr w:rsidR="00FD4094" w14:paraId="44F3F1FA" w14:textId="77777777" w:rsidTr="00B64865">
        <w:trPr>
          <w:trHeight w:val="261"/>
        </w:trPr>
        <w:tc>
          <w:tcPr>
            <w:tcW w:w="2067" w:type="dxa"/>
          </w:tcPr>
          <w:p w14:paraId="7343B5A2" w14:textId="4981F5DB" w:rsidR="00FD4094" w:rsidRPr="005D44F8" w:rsidRDefault="00755D99" w:rsidP="00FD4094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079BEFE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4503C7B" w14:textId="77AC5DFD" w:rsidR="00FD4094" w:rsidRPr="006E1318" w:rsidRDefault="00D919C8" w:rsidP="00755D9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335,426</w:t>
            </w:r>
          </w:p>
        </w:tc>
        <w:tc>
          <w:tcPr>
            <w:tcW w:w="270" w:type="dxa"/>
            <w:vAlign w:val="bottom"/>
          </w:tcPr>
          <w:p w14:paraId="152CE4F2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657DC78" w14:textId="79C7B2AD" w:rsidR="00FD4094" w:rsidRPr="005D44F8" w:rsidRDefault="00D919C8" w:rsidP="00755D99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B1EF84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C3E619B" w14:textId="3C45A50B" w:rsidR="00FD4094" w:rsidRPr="005D44F8" w:rsidRDefault="00D919C8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335,426</w:t>
            </w:r>
          </w:p>
        </w:tc>
        <w:tc>
          <w:tcPr>
            <w:tcW w:w="270" w:type="dxa"/>
          </w:tcPr>
          <w:p w14:paraId="00338288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233B66" w14:textId="17C40A53" w:rsidR="00FD4094" w:rsidRPr="005D44F8" w:rsidRDefault="00D919C8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AAA76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E4D921" w14:textId="33846961" w:rsidR="00FD4094" w:rsidRPr="005D44F8" w:rsidRDefault="00D919C8" w:rsidP="00755D9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335,426</w:t>
            </w:r>
          </w:p>
        </w:tc>
        <w:tc>
          <w:tcPr>
            <w:tcW w:w="270" w:type="dxa"/>
          </w:tcPr>
          <w:p w14:paraId="506AC8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995247" w14:textId="779F87A0" w:rsidR="00FD4094" w:rsidRPr="005D44F8" w:rsidRDefault="00D919C8" w:rsidP="00755D9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F6277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55BB02" w14:textId="7F858180" w:rsidR="00FD4094" w:rsidRPr="005D44F8" w:rsidRDefault="00D919C8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335,426</w:t>
            </w:r>
          </w:p>
        </w:tc>
      </w:tr>
      <w:tr w:rsidR="00755D99" w14:paraId="1F83CE0E" w14:textId="77777777" w:rsidTr="00B64865">
        <w:trPr>
          <w:trHeight w:val="261"/>
        </w:trPr>
        <w:tc>
          <w:tcPr>
            <w:tcW w:w="2067" w:type="dxa"/>
          </w:tcPr>
          <w:p w14:paraId="15E4A8CA" w14:textId="056EE1B2" w:rsidR="00755D99" w:rsidRPr="005D44F8" w:rsidRDefault="00755D99" w:rsidP="00755D99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19408B" w:rsidRPr="0019408B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002BFF11" w14:textId="77777777" w:rsidR="00755D99" w:rsidRPr="005D44F8" w:rsidRDefault="00755D99" w:rsidP="00755D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32E4CCB3" w14:textId="2A9EA16E" w:rsidR="00755D99" w:rsidRDefault="00D919C8" w:rsidP="00755D9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8DB83D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DE1A96A" w14:textId="0CD642D0" w:rsidR="00755D99" w:rsidRDefault="00D919C8" w:rsidP="00755D9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052D3CA0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7B7601" w14:textId="0FDD0696" w:rsidR="00755D99" w:rsidRDefault="00D919C8" w:rsidP="00755D9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26AE0D4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3FDE08" w14:textId="56CCDF54" w:rsidR="00755D99" w:rsidRDefault="00D919C8" w:rsidP="00755D9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35E1E1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2729B7" w14:textId="79CB7E09" w:rsidR="00755D99" w:rsidRDefault="00D919C8" w:rsidP="00755D9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781510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CD00DF" w14:textId="4A32E225" w:rsidR="00755D99" w:rsidRDefault="00D919C8" w:rsidP="00755D9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11A740BC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6B17FB" w14:textId="10FD6033" w:rsidR="00755D99" w:rsidRDefault="00D919C8" w:rsidP="00755D9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B64865" w14:paraId="39ABECE1" w14:textId="77777777" w:rsidTr="00B64865">
        <w:trPr>
          <w:trHeight w:val="261"/>
        </w:trPr>
        <w:tc>
          <w:tcPr>
            <w:tcW w:w="2067" w:type="dxa"/>
          </w:tcPr>
          <w:p w14:paraId="0D98F1E3" w14:textId="5870CDE4" w:rsidR="00B64865" w:rsidRPr="005D44F8" w:rsidRDefault="00B64865" w:rsidP="00755D99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F843941" w14:textId="77777777" w:rsidR="00B64865" w:rsidRPr="005D44F8" w:rsidRDefault="00B64865" w:rsidP="00755D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E953766" w14:textId="22A3CFCE" w:rsidR="00B64865" w:rsidRDefault="00D919C8" w:rsidP="00755D9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7B1427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C0FCAE" w14:textId="01671376" w:rsidR="00B64865" w:rsidRDefault="00D919C8" w:rsidP="00755D9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99,117</w:t>
            </w:r>
          </w:p>
        </w:tc>
        <w:tc>
          <w:tcPr>
            <w:tcW w:w="270" w:type="dxa"/>
            <w:vAlign w:val="bottom"/>
          </w:tcPr>
          <w:p w14:paraId="57AA50E3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EDFEB7" w14:textId="602DB03C" w:rsidR="00B64865" w:rsidRDefault="00D919C8" w:rsidP="00755D9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99,117</w:t>
            </w:r>
          </w:p>
        </w:tc>
        <w:tc>
          <w:tcPr>
            <w:tcW w:w="270" w:type="dxa"/>
          </w:tcPr>
          <w:p w14:paraId="34517BB0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02D42C" w14:textId="0CA076CE" w:rsidR="00B64865" w:rsidRDefault="00D919C8" w:rsidP="00755D9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926F87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CD7C30" w14:textId="0157D149" w:rsidR="00B64865" w:rsidRDefault="00D919C8" w:rsidP="00E81D9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99,117</w:t>
            </w:r>
          </w:p>
        </w:tc>
        <w:tc>
          <w:tcPr>
            <w:tcW w:w="270" w:type="dxa"/>
          </w:tcPr>
          <w:p w14:paraId="4A2217BA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F50FB1" w14:textId="1D1A8248" w:rsidR="00B64865" w:rsidRDefault="00D919C8" w:rsidP="00E81D9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67B9F8" w14:textId="77777777" w:rsidR="00B64865" w:rsidRPr="005D44F8" w:rsidRDefault="00B64865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560935" w14:textId="07CFF56A" w:rsidR="00B64865" w:rsidRDefault="00D919C8" w:rsidP="00755D9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99,117</w:t>
            </w:r>
          </w:p>
        </w:tc>
      </w:tr>
      <w:tr w:rsidR="00FD4094" w:rsidRPr="00CD50A9" w14:paraId="170BAA2E" w14:textId="77777777" w:rsidTr="00755D99">
        <w:trPr>
          <w:trHeight w:val="261"/>
        </w:trPr>
        <w:tc>
          <w:tcPr>
            <w:tcW w:w="2067" w:type="dxa"/>
            <w:hideMark/>
          </w:tcPr>
          <w:p w14:paraId="5D96CAC7" w14:textId="77777777" w:rsidR="00FD4094" w:rsidRPr="005D44F8" w:rsidRDefault="00FD4094" w:rsidP="00FD409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CEE0EA7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51F1E" w14:textId="31E0025F" w:rsidR="00FD4094" w:rsidRPr="005D44F8" w:rsidRDefault="00D919C8" w:rsidP="00C15AB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335,426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7A4E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6FD238F" w14:textId="6C15C008" w:rsidR="00FD4094" w:rsidRPr="005D44F8" w:rsidRDefault="00D919C8" w:rsidP="00FD4094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144,225</w:t>
            </w:r>
          </w:p>
        </w:tc>
        <w:tc>
          <w:tcPr>
            <w:tcW w:w="270" w:type="dxa"/>
          </w:tcPr>
          <w:p w14:paraId="0849D3E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542708" w14:textId="1353FAAA" w:rsidR="00FD4094" w:rsidRPr="005D44F8" w:rsidRDefault="00D919C8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479,651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A220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7D190" w14:textId="02FA75C9" w:rsidR="00FD4094" w:rsidRPr="005D44F8" w:rsidRDefault="00D919C8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1F608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7AF88" w14:textId="12523A9E" w:rsidR="00FD4094" w:rsidRPr="005D44F8" w:rsidRDefault="00D919C8" w:rsidP="00822FD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434,543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B19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C09F6" w14:textId="191C38BC" w:rsidR="00FD4094" w:rsidRPr="005D44F8" w:rsidRDefault="00D919C8" w:rsidP="00FD409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6FD1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8CD61" w14:textId="75BD4C06" w:rsidR="00FD4094" w:rsidRPr="005D44F8" w:rsidRDefault="00D919C8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479,651</w:t>
            </w:r>
          </w:p>
        </w:tc>
      </w:tr>
      <w:tr w:rsidR="00FD4094" w:rsidRPr="00183739" w14:paraId="279EB5D2" w14:textId="77777777" w:rsidTr="00FD4094">
        <w:trPr>
          <w:trHeight w:val="40"/>
        </w:trPr>
        <w:tc>
          <w:tcPr>
            <w:tcW w:w="2067" w:type="dxa"/>
          </w:tcPr>
          <w:p w14:paraId="358C5312" w14:textId="77777777" w:rsidR="00FD4094" w:rsidRPr="00183739" w:rsidRDefault="00FD4094" w:rsidP="00FD4094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35BA165" w14:textId="77777777" w:rsidR="00FD4094" w:rsidRPr="00183739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4D4B80F3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9EBB46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88353D5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33DF55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0B8842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B7737A5" w14:textId="77777777" w:rsidR="00FD4094" w:rsidRPr="00183739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CD50A9" w14:paraId="663BF005" w14:textId="77777777" w:rsidTr="004C45BC">
        <w:trPr>
          <w:trHeight w:val="261"/>
        </w:trPr>
        <w:tc>
          <w:tcPr>
            <w:tcW w:w="2067" w:type="dxa"/>
          </w:tcPr>
          <w:p w14:paraId="0EB1FCF4" w14:textId="569ECF51" w:rsidR="003F7400" w:rsidRPr="005D44F8" w:rsidRDefault="003F7400" w:rsidP="003F7400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3432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D41D0F0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0F97F2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FA73A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80F2E6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48A3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E888C0" w14:textId="77777777" w:rsidR="003F7400" w:rsidRPr="00E42153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11D2FCE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007010" w14:paraId="095F04E6" w14:textId="77777777" w:rsidTr="004C45BC">
        <w:trPr>
          <w:trHeight w:val="261"/>
        </w:trPr>
        <w:tc>
          <w:tcPr>
            <w:tcW w:w="2067" w:type="dxa"/>
          </w:tcPr>
          <w:p w14:paraId="2473D712" w14:textId="1FB37163" w:rsidR="003F7400" w:rsidRPr="005D44F8" w:rsidRDefault="003F7400" w:rsidP="003F7400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B0E8C8F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832F43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CF802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4751FE7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55CDC9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C4954E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4AA0796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7400" w:rsidRPr="00CD50A9" w14:paraId="6C6E74CB" w14:textId="77777777" w:rsidTr="004C45BC">
        <w:trPr>
          <w:trHeight w:val="261"/>
        </w:trPr>
        <w:tc>
          <w:tcPr>
            <w:tcW w:w="2067" w:type="dxa"/>
          </w:tcPr>
          <w:p w14:paraId="1D4B9BD0" w14:textId="3BC7708E" w:rsidR="003F7400" w:rsidRPr="005D44F8" w:rsidRDefault="003F7400" w:rsidP="003F740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8A52D23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3C188D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AC1E2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00EEF2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FA861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F6D3A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5823B1F2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92E20" w:rsidRPr="00CD50A9" w14:paraId="19DB3454" w14:textId="77777777" w:rsidTr="0006721B">
        <w:trPr>
          <w:trHeight w:val="261"/>
        </w:trPr>
        <w:tc>
          <w:tcPr>
            <w:tcW w:w="2067" w:type="dxa"/>
          </w:tcPr>
          <w:p w14:paraId="64836E74" w14:textId="0A35F8A1" w:rsidR="00492E20" w:rsidRPr="005D44F8" w:rsidRDefault="00492E20" w:rsidP="00492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13148C3" w14:textId="77777777" w:rsidR="00492E20" w:rsidRPr="005D44F8" w:rsidRDefault="00492E20" w:rsidP="00492E2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AC11489" w14:textId="7FB8FD9A" w:rsidR="00492E20" w:rsidRPr="00492E20" w:rsidRDefault="00492E20" w:rsidP="00492E2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  <w:vAlign w:val="bottom"/>
          </w:tcPr>
          <w:p w14:paraId="5C3DD8B5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BAF8B38" w14:textId="6ED19C46" w:rsidR="00492E20" w:rsidRPr="00492E20" w:rsidRDefault="00492E20" w:rsidP="00492E20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7CB9AA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3EB6BD3" w14:textId="1240A88A" w:rsidR="00492E20" w:rsidRPr="00492E20" w:rsidRDefault="00492E20" w:rsidP="00492E2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263,832</w:t>
            </w:r>
          </w:p>
        </w:tc>
        <w:tc>
          <w:tcPr>
            <w:tcW w:w="270" w:type="dxa"/>
          </w:tcPr>
          <w:p w14:paraId="099458EB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23EBFE" w14:textId="5284E235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120BA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F154EA" w14:textId="0B00DA9E" w:rsidR="00492E20" w:rsidRPr="00492E20" w:rsidRDefault="00492E20" w:rsidP="00492E2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</w:tcPr>
          <w:p w14:paraId="1E536A94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C73E1" w14:textId="4A3C5649" w:rsidR="00492E20" w:rsidRPr="00492E20" w:rsidRDefault="00492E20" w:rsidP="00492E2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66367D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451248" w14:textId="7A113DA9" w:rsidR="00492E20" w:rsidRPr="00492E20" w:rsidRDefault="00492E20" w:rsidP="00492E2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</w:tr>
      <w:tr w:rsidR="00492E20" w:rsidRPr="00CD50A9" w14:paraId="6FC897FB" w14:textId="77777777" w:rsidTr="00755D99">
        <w:trPr>
          <w:trHeight w:val="261"/>
        </w:trPr>
        <w:tc>
          <w:tcPr>
            <w:tcW w:w="2067" w:type="dxa"/>
          </w:tcPr>
          <w:p w14:paraId="09734659" w14:textId="50F51014" w:rsidR="00492E20" w:rsidRPr="005D44F8" w:rsidRDefault="00492E20" w:rsidP="00492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65E70EB" w14:textId="77777777" w:rsidR="00492E20" w:rsidRPr="005D44F8" w:rsidRDefault="00492E20" w:rsidP="00492E2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01E9DC6" w14:textId="39F16DFD" w:rsidR="00492E20" w:rsidRPr="00492E20" w:rsidRDefault="00492E20" w:rsidP="00492E20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976377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7CF77FE" w14:textId="1457BD25" w:rsidR="00492E20" w:rsidRPr="00492E20" w:rsidRDefault="00492E20" w:rsidP="00492E2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5D3B01BF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BBEE3C0" w14:textId="687C7386" w:rsidR="00492E20" w:rsidRPr="00492E20" w:rsidRDefault="00492E20" w:rsidP="00492E2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45,108</w:t>
            </w:r>
          </w:p>
        </w:tc>
        <w:tc>
          <w:tcPr>
            <w:tcW w:w="270" w:type="dxa"/>
          </w:tcPr>
          <w:p w14:paraId="2534195D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BDCBBE" w14:textId="143E9C01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3E1263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543C0D" w14:textId="5AE94930" w:rsidR="00492E20" w:rsidRPr="00492E20" w:rsidRDefault="00492E20" w:rsidP="00492E2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90A1A1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956E56" w14:textId="003E6C61" w:rsidR="00492E20" w:rsidRPr="00492E20" w:rsidRDefault="00492E20" w:rsidP="00492E2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7AB6B2B4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F29EF2" w14:textId="5A8E4C53" w:rsidR="00492E20" w:rsidRPr="00492E20" w:rsidRDefault="00492E20" w:rsidP="00492E2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492E20" w:rsidRPr="00CD50A9" w14:paraId="7624281E" w14:textId="77777777" w:rsidTr="00755D99">
        <w:trPr>
          <w:trHeight w:val="261"/>
        </w:trPr>
        <w:tc>
          <w:tcPr>
            <w:tcW w:w="2067" w:type="dxa"/>
          </w:tcPr>
          <w:p w14:paraId="5CE42859" w14:textId="6476A834" w:rsidR="00492E20" w:rsidRPr="00D26778" w:rsidRDefault="00492E20" w:rsidP="00492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7ECCEF3" w14:textId="77777777" w:rsidR="00492E20" w:rsidRPr="005D44F8" w:rsidRDefault="00492E20" w:rsidP="00492E2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CC1A58" w14:textId="2012EDA3" w:rsidR="00492E20" w:rsidRPr="00492E20" w:rsidRDefault="00492E20" w:rsidP="00492E20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B1B622F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92721A" w14:textId="113345C2" w:rsidR="00492E20" w:rsidRPr="00492E20" w:rsidRDefault="00492E20" w:rsidP="00492E2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270" w:type="dxa"/>
            <w:vAlign w:val="bottom"/>
          </w:tcPr>
          <w:p w14:paraId="21301ECC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E1A394C" w14:textId="7707D826" w:rsidR="00492E20" w:rsidRPr="00492E20" w:rsidRDefault="00492E20" w:rsidP="00492E2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99,498</w:t>
            </w:r>
          </w:p>
        </w:tc>
        <w:tc>
          <w:tcPr>
            <w:tcW w:w="270" w:type="dxa"/>
          </w:tcPr>
          <w:p w14:paraId="5F14F37F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CE35A4" w14:textId="02FC1E3F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EC9AA3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F532AF" w14:textId="1D2114DB" w:rsidR="00492E20" w:rsidRPr="00492E20" w:rsidRDefault="00492E20" w:rsidP="00492E2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99,498</w:t>
            </w:r>
          </w:p>
        </w:tc>
        <w:tc>
          <w:tcPr>
            <w:tcW w:w="270" w:type="dxa"/>
          </w:tcPr>
          <w:p w14:paraId="5AA64AC0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8E863C" w14:textId="1929D15B" w:rsidR="00492E20" w:rsidRPr="00492E20" w:rsidRDefault="00492E20" w:rsidP="00492E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C08782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1B6CA7" w14:textId="74515896" w:rsidR="00492E20" w:rsidRPr="00492E20" w:rsidRDefault="00492E20" w:rsidP="00492E2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</w:tr>
      <w:tr w:rsidR="00492E20" w:rsidRPr="00CD50A9" w14:paraId="4A3DB5F6" w14:textId="77777777" w:rsidTr="0006721B">
        <w:trPr>
          <w:trHeight w:val="261"/>
        </w:trPr>
        <w:tc>
          <w:tcPr>
            <w:tcW w:w="2067" w:type="dxa"/>
          </w:tcPr>
          <w:p w14:paraId="7D7B71DD" w14:textId="5FF340AC" w:rsidR="00492E20" w:rsidRPr="005D44F8" w:rsidRDefault="00492E20" w:rsidP="00492E20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CC2AE4" w14:textId="77777777" w:rsidR="00492E20" w:rsidRPr="005D44F8" w:rsidRDefault="00492E20" w:rsidP="00492E2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62D31" w14:textId="43FFF3CB" w:rsidR="00492E20" w:rsidRPr="00492E20" w:rsidRDefault="00492E20" w:rsidP="00492E2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263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508BC3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0EA54F" w14:textId="0B4E4100" w:rsidR="00492E20" w:rsidRPr="00492E20" w:rsidRDefault="00492E20" w:rsidP="00492E2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144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606</w:t>
            </w:r>
          </w:p>
        </w:tc>
        <w:tc>
          <w:tcPr>
            <w:tcW w:w="270" w:type="dxa"/>
          </w:tcPr>
          <w:p w14:paraId="13E8B014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7A3CA" w14:textId="74830399" w:rsidR="00492E20" w:rsidRPr="00492E20" w:rsidRDefault="00492E20" w:rsidP="00492E2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408,438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1362E4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6487" w14:textId="393615E9" w:rsidR="00492E20" w:rsidRPr="00492E20" w:rsidRDefault="00492E20" w:rsidP="00492E2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3C26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672A3" w14:textId="167AB85E" w:rsidR="00492E20" w:rsidRPr="00492E20" w:rsidRDefault="00492E20" w:rsidP="00492E2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363,330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8B002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4F993" w14:textId="78F065E0" w:rsidR="00492E20" w:rsidRPr="00492E20" w:rsidRDefault="00492E20" w:rsidP="00492E2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71C66" w14:textId="77777777" w:rsidR="00492E20" w:rsidRPr="00492E20" w:rsidRDefault="00492E20" w:rsidP="00492E2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93E08" w14:textId="2ECCFA8C" w:rsidR="00492E20" w:rsidRPr="00492E20" w:rsidRDefault="00492E20" w:rsidP="00492E2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408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438</w:t>
            </w:r>
          </w:p>
        </w:tc>
      </w:tr>
    </w:tbl>
    <w:p w14:paraId="21D322B6" w14:textId="69C1EC6F" w:rsidR="000072A1" w:rsidRDefault="000072A1" w:rsidP="00007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11ADC6D2" w:rsidR="0008252F" w:rsidRDefault="0008252F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08252F" w:rsidSect="0008252F"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726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E25ABB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AC15F0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332AC9">
        <w:tc>
          <w:tcPr>
            <w:tcW w:w="5040" w:type="dxa"/>
          </w:tcPr>
          <w:p w14:paraId="63F8B0CF" w14:textId="119F52E1" w:rsidR="00A74FAB" w:rsidRPr="00AC15F0" w:rsidRDefault="00A74FAB" w:rsidP="00760FE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332AC9">
        <w:tc>
          <w:tcPr>
            <w:tcW w:w="5040" w:type="dxa"/>
          </w:tcPr>
          <w:p w14:paraId="492A2714" w14:textId="1F721DBA" w:rsidR="00CA10E2" w:rsidRPr="00AC15F0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466A47"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E25ABB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มูลค่าสินทรัพย์สุทธิที่ถูกปรับปรุง ณ วันที่รายงาน</w:t>
            </w:r>
          </w:p>
        </w:tc>
      </w:tr>
      <w:tr w:rsidR="00492697" w:rsidRPr="00E25ABB" w14:paraId="5C67B097" w14:textId="77777777" w:rsidTr="00332AC9">
        <w:tc>
          <w:tcPr>
            <w:tcW w:w="5040" w:type="dxa"/>
          </w:tcPr>
          <w:p w14:paraId="56C49768" w14:textId="4A2919AB" w:rsidR="00492697" w:rsidRPr="00AC15F0" w:rsidRDefault="00492697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236" w:type="dxa"/>
          </w:tcPr>
          <w:p w14:paraId="4EF14ED1" w14:textId="77777777" w:rsidR="00492697" w:rsidRPr="007C4D71" w:rsidRDefault="00492697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4084" w:type="dxa"/>
          </w:tcPr>
          <w:p w14:paraId="1A698032" w14:textId="082293ED" w:rsidR="00492697" w:rsidRPr="007C4D71" w:rsidRDefault="0086529A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B5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1B5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1B5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1B577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1B57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372FCCF8" w14:textId="60C201BF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7D4C4B" w14:textId="7E100A7D" w:rsidR="00417033" w:rsidRDefault="00475813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4877241D" w:rsidR="00E34829" w:rsidRPr="00983179" w:rsidRDefault="00E2420E" w:rsidP="000C7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983179">
        <w:rPr>
          <w:rFonts w:ascii="Angsana New" w:hAnsi="Angsana New"/>
          <w:b/>
          <w:bCs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9566C2" w14:paraId="625CF16C" w14:textId="77777777" w:rsidTr="001F241A">
        <w:tc>
          <w:tcPr>
            <w:tcW w:w="3382" w:type="pct"/>
            <w:vAlign w:val="bottom"/>
          </w:tcPr>
          <w:p w14:paraId="7B4AA835" w14:textId="4561D6C7" w:rsidR="000C730E" w:rsidRPr="007B354C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52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52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52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37" w:type="pct"/>
          </w:tcPr>
          <w:p w14:paraId="7A240165" w14:textId="77777777" w:rsidR="000C730E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76B8925D" w14:textId="77777777" w:rsidR="00C14E57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</w:p>
          <w:p w14:paraId="37160224" w14:textId="354016D4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9566C2" w14:paraId="48575BEA" w14:textId="77777777" w:rsidTr="001F241A">
        <w:tc>
          <w:tcPr>
            <w:tcW w:w="3382" w:type="pct"/>
          </w:tcPr>
          <w:p w14:paraId="22A6ADFA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9566C2" w14:paraId="36F2D46F" w14:textId="77777777" w:rsidTr="001F241A">
        <w:tc>
          <w:tcPr>
            <w:tcW w:w="3382" w:type="pct"/>
          </w:tcPr>
          <w:p w14:paraId="5A6DF2A7" w14:textId="77777777" w:rsidR="000C730E" w:rsidRPr="007C1C52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0E" w:rsidRPr="009566C2" w14:paraId="1FD07DFF" w14:textId="77777777" w:rsidTr="001F241A">
        <w:tc>
          <w:tcPr>
            <w:tcW w:w="3382" w:type="pct"/>
          </w:tcPr>
          <w:p w14:paraId="1CCC87E2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6D85AF9B" w14:textId="1D2A8580" w:rsidR="000C730E" w:rsidRPr="00621089" w:rsidRDefault="00795407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34,091</w:t>
            </w:r>
          </w:p>
        </w:tc>
        <w:tc>
          <w:tcPr>
            <w:tcW w:w="147" w:type="pct"/>
          </w:tcPr>
          <w:p w14:paraId="3CAECA97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189ED14F" w14:textId="6F8ED166" w:rsidR="000C730E" w:rsidRPr="00621089" w:rsidRDefault="00795407" w:rsidP="00F41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C730E" w:rsidRPr="009566C2" w14:paraId="12CF1E27" w14:textId="77777777" w:rsidTr="001F241A">
        <w:tc>
          <w:tcPr>
            <w:tcW w:w="3382" w:type="pct"/>
          </w:tcPr>
          <w:p w14:paraId="1C7E5F41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730E" w:rsidRPr="003C6288" w14:paraId="273C86DB" w14:textId="77777777" w:rsidTr="001F241A">
        <w:tc>
          <w:tcPr>
            <w:tcW w:w="3382" w:type="pct"/>
          </w:tcPr>
          <w:p w14:paraId="2EC489B2" w14:textId="370B38A2" w:rsidR="000C730E" w:rsidRPr="003C6288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0E76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7" w:type="pct"/>
          </w:tcPr>
          <w:p w14:paraId="44E34F1A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0C730E" w:rsidRPr="00621089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0FBB" w:rsidRPr="003C6288" w14:paraId="78F62ED9" w14:textId="77777777" w:rsidTr="001F241A">
        <w:trPr>
          <w:trHeight w:val="263"/>
        </w:trPr>
        <w:tc>
          <w:tcPr>
            <w:tcW w:w="3382" w:type="pct"/>
          </w:tcPr>
          <w:p w14:paraId="580E3BBA" w14:textId="77777777" w:rsidR="00FF0FBB" w:rsidRPr="003C6288" w:rsidRDefault="00FF0FB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351622F1" w14:textId="65091730" w:rsidR="00FF0FBB" w:rsidRPr="004B7B6D" w:rsidRDefault="004879B1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B1FD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D473F42" w14:textId="77777777" w:rsidR="00FF0FBB" w:rsidRPr="004B7B6D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1529A4D" w14:textId="2DF66BEB" w:rsidR="00FF0FBB" w:rsidRPr="004B7B6D" w:rsidRDefault="00853CC6" w:rsidP="00853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68B" w:rsidRPr="003C6288" w14:paraId="473DD93F" w14:textId="77777777" w:rsidTr="001E3F3F">
        <w:trPr>
          <w:trHeight w:val="263"/>
        </w:trPr>
        <w:tc>
          <w:tcPr>
            <w:tcW w:w="3382" w:type="pct"/>
          </w:tcPr>
          <w:p w14:paraId="3B25B642" w14:textId="025B12C9" w:rsidR="0039368B" w:rsidRPr="003C6288" w:rsidRDefault="00E819EF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7" w:type="pct"/>
          </w:tcPr>
          <w:p w14:paraId="30CDE5A2" w14:textId="1F64BDF7" w:rsidR="0039368B" w:rsidRPr="004B7B6D" w:rsidRDefault="00CF193D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79540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4879B1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7" w:type="pct"/>
          </w:tcPr>
          <w:p w14:paraId="65EF41A7" w14:textId="77777777" w:rsidR="0039368B" w:rsidRPr="004B7B6D" w:rsidRDefault="0039368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B6A0A6" w14:textId="27AC5292" w:rsidR="0039368B" w:rsidRPr="004B7B6D" w:rsidRDefault="00853CC6" w:rsidP="00853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4,200</w:t>
            </w:r>
          </w:p>
        </w:tc>
      </w:tr>
      <w:tr w:rsidR="001E3F3F" w:rsidRPr="003C6288" w14:paraId="61CFD481" w14:textId="77777777" w:rsidTr="001E3F3F">
        <w:tc>
          <w:tcPr>
            <w:tcW w:w="3382" w:type="pct"/>
          </w:tcPr>
          <w:p w14:paraId="626C28E3" w14:textId="7D927E3E" w:rsidR="001E3F3F" w:rsidRPr="003C6288" w:rsidRDefault="001E3F3F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37" w:type="pct"/>
          </w:tcPr>
          <w:p w14:paraId="6A697B82" w14:textId="47D44D2B" w:rsidR="001E3F3F" w:rsidRPr="004B7B6D" w:rsidRDefault="00795407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47" w:type="pct"/>
          </w:tcPr>
          <w:p w14:paraId="6BB40B68" w14:textId="77777777" w:rsidR="001E3F3F" w:rsidRPr="004B7B6D" w:rsidRDefault="001E3F3F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7526852C" w14:textId="07298F01" w:rsidR="001E3F3F" w:rsidRPr="004B7B6D" w:rsidRDefault="00C236AA" w:rsidP="00C2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0FBB" w:rsidRPr="003C6288" w14:paraId="4CE64CBE" w14:textId="77777777" w:rsidTr="001E3F3F">
        <w:tc>
          <w:tcPr>
            <w:tcW w:w="3382" w:type="pct"/>
          </w:tcPr>
          <w:p w14:paraId="01C8A7DA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541F2649" w:rsidR="00FF0FBB" w:rsidRPr="004B7B6D" w:rsidRDefault="00795407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112,367</w:t>
            </w:r>
          </w:p>
        </w:tc>
        <w:tc>
          <w:tcPr>
            <w:tcW w:w="147" w:type="pct"/>
          </w:tcPr>
          <w:p w14:paraId="5B7145E1" w14:textId="77777777" w:rsidR="00FF0FBB" w:rsidRPr="004B7B6D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55407A4E" w:rsidR="00FF0FBB" w:rsidRPr="004B7B6D" w:rsidRDefault="00C236AA" w:rsidP="00C23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FF0FBB" w:rsidRPr="009566C2" w14:paraId="6B0D0B83" w14:textId="77777777" w:rsidTr="001F241A">
        <w:tc>
          <w:tcPr>
            <w:tcW w:w="3382" w:type="pct"/>
          </w:tcPr>
          <w:p w14:paraId="3A1AF1C9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656CA2E7" w:rsidR="00FF0FBB" w:rsidRPr="00621089" w:rsidRDefault="00795407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CF193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193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B1FD5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47" w:type="pct"/>
          </w:tcPr>
          <w:p w14:paraId="2BF06321" w14:textId="77777777" w:rsidR="00FF0FBB" w:rsidRPr="00621089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052448A7" w:rsidR="00FF0FBB" w:rsidRPr="00621089" w:rsidRDefault="00795407" w:rsidP="00853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4,291</w:t>
            </w:r>
          </w:p>
        </w:tc>
      </w:tr>
    </w:tbl>
    <w:p w14:paraId="1BEFF087" w14:textId="160E1818" w:rsidR="008A64DD" w:rsidRPr="00B93B62" w:rsidRDefault="008A64DD" w:rsidP="00B93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E750EB" w14:textId="6D7B55DB" w:rsidR="00AA4D28" w:rsidRDefault="00AA4D28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AA4D28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F99A607" w14:textId="34832180" w:rsidR="00AA4D28" w:rsidRPr="00AA4D28" w:rsidRDefault="00AA4D28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A689656" w14:textId="6D7EECAB" w:rsidR="00771F12" w:rsidRPr="00AA4D28" w:rsidRDefault="00AA4D28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AA4D28">
        <w:rPr>
          <w:rFonts w:ascii="Angsana New" w:hAnsi="Angsana New"/>
          <w:sz w:val="30"/>
          <w:szCs w:val="30"/>
        </w:rPr>
        <w:tab/>
      </w:r>
      <w:r w:rsidRPr="00BC2738">
        <w:rPr>
          <w:rFonts w:ascii="Angsana New" w:hAnsi="Angsana New" w:hint="cs"/>
          <w:spacing w:val="6"/>
          <w:sz w:val="30"/>
          <w:szCs w:val="30"/>
          <w:cs/>
        </w:rPr>
        <w:t>ในที่ประชุมสามัญผู้ถือหุ้นของบริษัทเมื่อวันที่</w:t>
      </w:r>
      <w:r w:rsidRPr="00BC273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C2738">
        <w:rPr>
          <w:rFonts w:ascii="Angsana New" w:hAnsi="Angsana New"/>
          <w:spacing w:val="6"/>
          <w:sz w:val="30"/>
          <w:szCs w:val="30"/>
        </w:rPr>
        <w:t>29</w:t>
      </w:r>
      <w:r w:rsidRPr="00BC273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C2738">
        <w:rPr>
          <w:rFonts w:ascii="Angsana New" w:hAnsi="Angsana New" w:hint="cs"/>
          <w:spacing w:val="6"/>
          <w:sz w:val="30"/>
          <w:szCs w:val="30"/>
          <w:cs/>
        </w:rPr>
        <w:t>เมษายน</w:t>
      </w:r>
      <w:r w:rsidRPr="00BC273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C2738">
        <w:rPr>
          <w:rFonts w:ascii="Angsana New" w:hAnsi="Angsana New"/>
          <w:spacing w:val="6"/>
          <w:sz w:val="30"/>
          <w:szCs w:val="30"/>
        </w:rPr>
        <w:t>2567</w:t>
      </w:r>
      <w:r w:rsidRPr="00BC273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C2738">
        <w:rPr>
          <w:rFonts w:ascii="Angsana New" w:hAnsi="Angsana New" w:hint="cs"/>
          <w:spacing w:val="6"/>
          <w:sz w:val="30"/>
          <w:szCs w:val="30"/>
          <w:cs/>
        </w:rPr>
        <w:t>ผู้ถือหุ้นมีมติอนุมัติจ่ายปันผลประจำปี</w:t>
      </w:r>
      <w:r w:rsidRPr="00BC273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C2738">
        <w:rPr>
          <w:rFonts w:ascii="Angsana New" w:hAnsi="Angsana New"/>
          <w:spacing w:val="6"/>
          <w:sz w:val="30"/>
          <w:szCs w:val="30"/>
        </w:rPr>
        <w:t>2566</w:t>
      </w:r>
      <w:r w:rsidRPr="00BC2738">
        <w:rPr>
          <w:rFonts w:ascii="Angsana New" w:hAnsi="Angsana New"/>
          <w:sz w:val="30"/>
          <w:szCs w:val="30"/>
          <w:cs/>
        </w:rPr>
        <w:t xml:space="preserve"> </w:t>
      </w:r>
      <w:r w:rsidRPr="00BC2738">
        <w:rPr>
          <w:rFonts w:ascii="Angsana New" w:hAnsi="Angsana New" w:hint="cs"/>
          <w:spacing w:val="8"/>
          <w:sz w:val="30"/>
          <w:szCs w:val="30"/>
          <w:cs/>
        </w:rPr>
        <w:t>ในอัตราหุ้นละ</w:t>
      </w:r>
      <w:r w:rsidRPr="00BC2738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BC2738">
        <w:rPr>
          <w:rFonts w:ascii="Angsana New" w:hAnsi="Angsana New"/>
          <w:spacing w:val="8"/>
          <w:sz w:val="30"/>
          <w:szCs w:val="30"/>
        </w:rPr>
        <w:t>1.60</w:t>
      </w:r>
      <w:r w:rsidRPr="00BC2738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BC2738">
        <w:rPr>
          <w:rFonts w:ascii="Angsana New" w:hAnsi="Angsana New" w:hint="cs"/>
          <w:spacing w:val="8"/>
          <w:sz w:val="30"/>
          <w:szCs w:val="30"/>
          <w:cs/>
        </w:rPr>
        <w:t>บาท</w:t>
      </w:r>
      <w:r w:rsidRPr="00BC2738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BC2738">
        <w:rPr>
          <w:rFonts w:ascii="Angsana New" w:hAnsi="Angsana New" w:hint="cs"/>
          <w:spacing w:val="8"/>
          <w:sz w:val="30"/>
          <w:szCs w:val="30"/>
          <w:cs/>
        </w:rPr>
        <w:t>เป็นจำนวนเงินทั้งสิ้น</w:t>
      </w:r>
      <w:r w:rsidRPr="00BC2738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BC2738">
        <w:rPr>
          <w:rFonts w:ascii="Angsana New" w:hAnsi="Angsana New"/>
          <w:spacing w:val="8"/>
          <w:sz w:val="30"/>
          <w:szCs w:val="30"/>
        </w:rPr>
        <w:t>680</w:t>
      </w:r>
      <w:r w:rsidRPr="00BC2738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BC2738">
        <w:rPr>
          <w:rFonts w:ascii="Angsana New" w:hAnsi="Angsana New" w:hint="cs"/>
          <w:spacing w:val="8"/>
          <w:sz w:val="30"/>
          <w:szCs w:val="30"/>
          <w:cs/>
        </w:rPr>
        <w:t>ล้านบาท</w:t>
      </w:r>
      <w:r w:rsidRPr="00BC2738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BC2738">
        <w:rPr>
          <w:rFonts w:ascii="Angsana New" w:hAnsi="Angsana New" w:hint="cs"/>
          <w:spacing w:val="8"/>
          <w:sz w:val="30"/>
          <w:szCs w:val="30"/>
          <w:cs/>
        </w:rPr>
        <w:t>ซึ่งเป็นการจ่ายผลการดำเนินงานของปี</w:t>
      </w:r>
      <w:r w:rsidRPr="00BC2738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C27F7A" w:rsidRPr="00BC2738">
        <w:rPr>
          <w:rFonts w:ascii="Angsana New" w:hAnsi="Angsana New"/>
          <w:spacing w:val="8"/>
          <w:sz w:val="30"/>
          <w:szCs w:val="30"/>
        </w:rPr>
        <w:t>2566</w:t>
      </w:r>
      <w:r w:rsidRPr="00BC2738">
        <w:rPr>
          <w:rFonts w:ascii="Angsana New" w:hAnsi="Angsana New"/>
          <w:sz w:val="30"/>
          <w:szCs w:val="30"/>
        </w:rPr>
        <w:t xml:space="preserve"> </w:t>
      </w:r>
      <w:r w:rsidRPr="000E76BE">
        <w:rPr>
          <w:rFonts w:ascii="Angsana New" w:hAnsi="Angsana New" w:hint="cs"/>
          <w:spacing w:val="2"/>
          <w:sz w:val="30"/>
          <w:szCs w:val="30"/>
          <w:cs/>
        </w:rPr>
        <w:t>ทั้งจำนวน</w:t>
      </w:r>
      <w:r w:rsidRPr="000E76B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E76BE">
        <w:rPr>
          <w:rFonts w:ascii="Angsana New" w:hAnsi="Angsana New" w:hint="cs"/>
          <w:spacing w:val="2"/>
          <w:sz w:val="30"/>
          <w:szCs w:val="30"/>
          <w:cs/>
        </w:rPr>
        <w:t>ทั้งนี้เงินปันผลระหว่างกาลปี</w:t>
      </w:r>
      <w:r w:rsidRPr="000E76B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E76BE">
        <w:rPr>
          <w:rFonts w:ascii="Angsana New" w:hAnsi="Angsana New"/>
          <w:spacing w:val="2"/>
          <w:sz w:val="30"/>
          <w:szCs w:val="30"/>
        </w:rPr>
        <w:t>2566</w:t>
      </w:r>
      <w:r w:rsidRPr="000E76B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E76BE">
        <w:rPr>
          <w:rFonts w:ascii="Angsana New" w:hAnsi="Angsana New" w:hint="cs"/>
          <w:spacing w:val="2"/>
          <w:sz w:val="30"/>
          <w:szCs w:val="30"/>
          <w:cs/>
        </w:rPr>
        <w:t>ในอัตราหุ้นละ</w:t>
      </w:r>
      <w:r w:rsidRPr="000E76B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E76BE">
        <w:rPr>
          <w:rFonts w:ascii="Angsana New" w:hAnsi="Angsana New"/>
          <w:spacing w:val="2"/>
          <w:sz w:val="30"/>
          <w:szCs w:val="30"/>
        </w:rPr>
        <w:t>0.38</w:t>
      </w:r>
      <w:r w:rsidRPr="000E76B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E76BE">
        <w:rPr>
          <w:rFonts w:ascii="Angsana New" w:hAnsi="Angsana New" w:hint="cs"/>
          <w:spacing w:val="2"/>
          <w:sz w:val="30"/>
          <w:szCs w:val="30"/>
          <w:cs/>
        </w:rPr>
        <w:t>บาท</w:t>
      </w:r>
      <w:r w:rsidRPr="000E76B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E76BE">
        <w:rPr>
          <w:rFonts w:ascii="Angsana New" w:hAnsi="Angsana New" w:hint="cs"/>
          <w:spacing w:val="2"/>
          <w:sz w:val="30"/>
          <w:szCs w:val="30"/>
          <w:cs/>
        </w:rPr>
        <w:t>เป็นจำนวนเงิน</w:t>
      </w:r>
      <w:r w:rsidRPr="000E76B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E76BE">
        <w:rPr>
          <w:rFonts w:ascii="Angsana New" w:hAnsi="Angsana New"/>
          <w:spacing w:val="2"/>
          <w:sz w:val="30"/>
          <w:szCs w:val="30"/>
        </w:rPr>
        <w:t>162</w:t>
      </w:r>
      <w:r w:rsidRPr="000E76B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E76BE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0E76B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E76BE">
        <w:rPr>
          <w:rFonts w:ascii="Angsana New" w:hAnsi="Angsana New" w:hint="cs"/>
          <w:spacing w:val="2"/>
          <w:sz w:val="30"/>
          <w:szCs w:val="30"/>
          <w:cs/>
        </w:rPr>
        <w:t>ได้จ่ายให้แก่</w:t>
      </w:r>
      <w:r w:rsidRPr="000E76BE">
        <w:rPr>
          <w:rFonts w:ascii="Angsana New" w:hAnsi="Angsana New" w:hint="cs"/>
          <w:spacing w:val="-2"/>
          <w:sz w:val="30"/>
          <w:szCs w:val="30"/>
          <w:cs/>
        </w:rPr>
        <w:t>ผู้ถือหุ้นในเดือนกันยายน</w:t>
      </w:r>
      <w:r w:rsidRPr="000E76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E76BE">
        <w:rPr>
          <w:rFonts w:ascii="Angsana New" w:hAnsi="Angsana New"/>
          <w:spacing w:val="-2"/>
          <w:sz w:val="30"/>
          <w:szCs w:val="30"/>
        </w:rPr>
        <w:t xml:space="preserve">2566 </w:t>
      </w:r>
      <w:r w:rsidRPr="000E76BE">
        <w:rPr>
          <w:rFonts w:ascii="Angsana New" w:hAnsi="Angsana New" w:hint="cs"/>
          <w:spacing w:val="-2"/>
          <w:sz w:val="30"/>
          <w:szCs w:val="30"/>
          <w:cs/>
        </w:rPr>
        <w:t>ดังนั้นเงินปันผลส่วนที่คงเหลือในอัตราหุ้นละ</w:t>
      </w:r>
      <w:r w:rsidRPr="000E76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E76BE">
        <w:rPr>
          <w:rFonts w:ascii="Angsana New" w:hAnsi="Angsana New"/>
          <w:spacing w:val="-2"/>
          <w:sz w:val="30"/>
          <w:szCs w:val="30"/>
        </w:rPr>
        <w:t xml:space="preserve">1.22 </w:t>
      </w:r>
      <w:r w:rsidRPr="000E76BE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0E76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E76BE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0E76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E76BE">
        <w:rPr>
          <w:rFonts w:ascii="Angsana New" w:hAnsi="Angsana New"/>
          <w:spacing w:val="-2"/>
          <w:sz w:val="30"/>
          <w:szCs w:val="30"/>
        </w:rPr>
        <w:t xml:space="preserve">518 </w:t>
      </w:r>
      <w:r w:rsidRPr="000E76B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BC2738">
        <w:rPr>
          <w:rFonts w:ascii="Angsana New" w:hAnsi="Angsana New"/>
          <w:sz w:val="30"/>
          <w:szCs w:val="30"/>
          <w:cs/>
        </w:rPr>
        <w:t xml:space="preserve"> </w:t>
      </w:r>
      <w:r w:rsidRPr="00BC2738">
        <w:rPr>
          <w:rFonts w:ascii="Angsana New" w:hAnsi="Angsana New" w:hint="cs"/>
          <w:sz w:val="30"/>
          <w:szCs w:val="30"/>
          <w:cs/>
        </w:rPr>
        <w:t xml:space="preserve">มีกำหนดจ่ายให้แก่ผู้ถือหุ้นใน ณ วันที่ </w:t>
      </w:r>
      <w:r w:rsidR="0000594C" w:rsidRPr="00BC2738">
        <w:rPr>
          <w:rFonts w:ascii="Angsana New" w:hAnsi="Angsana New"/>
          <w:sz w:val="30"/>
          <w:szCs w:val="30"/>
        </w:rPr>
        <w:t>8</w:t>
      </w:r>
      <w:r w:rsidRPr="00BC2738">
        <w:rPr>
          <w:rFonts w:ascii="Angsana New" w:hAnsi="Angsana New"/>
          <w:sz w:val="30"/>
          <w:szCs w:val="30"/>
        </w:rPr>
        <w:t xml:space="preserve"> </w:t>
      </w:r>
      <w:r w:rsidRPr="00BC2738">
        <w:rPr>
          <w:rFonts w:ascii="Angsana New" w:hAnsi="Angsana New" w:hint="cs"/>
          <w:sz w:val="30"/>
          <w:szCs w:val="30"/>
          <w:cs/>
        </w:rPr>
        <w:t>พฤษภาคม</w:t>
      </w:r>
      <w:r w:rsidRPr="00BC2738">
        <w:rPr>
          <w:rFonts w:ascii="Angsana New" w:hAnsi="Angsana New"/>
          <w:sz w:val="30"/>
          <w:szCs w:val="30"/>
          <w:cs/>
        </w:rPr>
        <w:t xml:space="preserve"> </w:t>
      </w:r>
      <w:r w:rsidRPr="00BC2738">
        <w:rPr>
          <w:rFonts w:ascii="Angsana New" w:hAnsi="Angsana New"/>
          <w:sz w:val="30"/>
          <w:szCs w:val="30"/>
        </w:rPr>
        <w:t>2567</w:t>
      </w:r>
    </w:p>
    <w:p w14:paraId="550BBBD0" w14:textId="53D18589" w:rsidR="00655378" w:rsidRPr="00AA4D28" w:rsidRDefault="00655378" w:rsidP="00AA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655378" w:rsidRPr="00AA4D28" w:rsidSect="0008252F"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F3EBD" w14:textId="77777777" w:rsidR="00430E6A" w:rsidRDefault="00430E6A">
      <w:r>
        <w:separator/>
      </w:r>
    </w:p>
  </w:endnote>
  <w:endnote w:type="continuationSeparator" w:id="0">
    <w:p w14:paraId="32E47CDB" w14:textId="77777777" w:rsidR="00430E6A" w:rsidRDefault="0043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3E7D7" w14:textId="77777777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26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E80D" w14:textId="0B7C6166" w:rsidR="00365C9A" w:rsidRPr="003C3524" w:rsidRDefault="00365C9A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3C066BB6" w:rsidR="00365C9A" w:rsidRPr="001D2470" w:rsidRDefault="00365C9A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CC0640">
      <w:rPr>
        <w:rFonts w:ascii="Angsana New" w:hAnsi="Angsana New"/>
        <w:noProof/>
        <w:sz w:val="30"/>
        <w:szCs w:val="30"/>
      </w:rPr>
      <w:t>SATt3-Q1'24-set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84C70" w14:textId="77777777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7665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1DC3" w14:textId="77777777" w:rsidR="0008252F" w:rsidRPr="00775DAE" w:rsidRDefault="0008252F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C24F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80F5B" w14:textId="77777777" w:rsidR="00430E6A" w:rsidRDefault="00430E6A">
      <w:r>
        <w:separator/>
      </w:r>
    </w:p>
  </w:footnote>
  <w:footnote w:type="continuationSeparator" w:id="0">
    <w:p w14:paraId="6E0482C3" w14:textId="77777777" w:rsidR="00430E6A" w:rsidRDefault="0043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BBCE" w14:textId="77777777" w:rsidR="00365C9A" w:rsidRDefault="00365C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87D8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05C6A4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5FA31CA" w14:textId="520E8937" w:rsidR="00102274" w:rsidRPr="009D0D6C" w:rsidRDefault="00102274" w:rsidP="00102274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>3</w:t>
    </w:r>
    <w:r w:rsidR="002F7D36">
      <w:rPr>
        <w:rFonts w:asciiTheme="majorBidi" w:hAnsiTheme="majorBidi" w:cstheme="majorBidi"/>
        <w:b/>
        <w:bCs/>
        <w:sz w:val="32"/>
        <w:szCs w:val="32"/>
        <w:lang w:eastAsia="x-none"/>
      </w:rPr>
      <w:t>1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="002F7D36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มีนาคม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</w:t>
    </w:r>
    <w:r w:rsidR="002F7D36">
      <w:rPr>
        <w:rFonts w:asciiTheme="majorBidi" w:hAnsiTheme="majorBidi" w:cstheme="majorBidi"/>
        <w:b/>
        <w:bCs/>
        <w:sz w:val="32"/>
        <w:szCs w:val="32"/>
        <w:lang w:eastAsia="x-none"/>
      </w:rPr>
      <w:t>7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365C9A" w:rsidRDefault="00365C9A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2E86" w14:textId="77777777" w:rsidR="00365C9A" w:rsidRDefault="00365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A284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0676C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4A16830" w14:textId="33E7B721" w:rsidR="00BE7407" w:rsidRPr="007505E7" w:rsidRDefault="00BE7407" w:rsidP="00BE7407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>3</w:t>
    </w:r>
    <w:r w:rsidR="007505E7">
      <w:rPr>
        <w:rFonts w:asciiTheme="majorBidi" w:hAnsiTheme="majorBidi" w:cstheme="majorBidi"/>
        <w:b/>
        <w:bCs/>
        <w:sz w:val="32"/>
        <w:szCs w:val="32"/>
        <w:lang w:eastAsia="x-none"/>
      </w:rPr>
      <w:t>1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="007505E7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มีนาคม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</w:t>
    </w:r>
    <w:r w:rsidR="007505E7">
      <w:rPr>
        <w:rFonts w:asciiTheme="majorBidi" w:hAnsiTheme="majorBidi" w:cstheme="majorBidi"/>
        <w:b/>
        <w:bCs/>
        <w:sz w:val="32"/>
        <w:szCs w:val="32"/>
        <w:lang w:eastAsia="x-none"/>
      </w:rPr>
      <w:t>7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365C9A" w:rsidRPr="006E020C" w:rsidRDefault="00365C9A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6BE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155F"/>
    <w:rsid w:val="00211FBA"/>
    <w:rsid w:val="00211FE3"/>
    <w:rsid w:val="00212190"/>
    <w:rsid w:val="0021272B"/>
    <w:rsid w:val="00212A59"/>
    <w:rsid w:val="00212A8A"/>
    <w:rsid w:val="002131B2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3E67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A5C"/>
    <w:rsid w:val="005D0B62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495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9001B"/>
    <w:rsid w:val="00690367"/>
    <w:rsid w:val="006904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4D14"/>
    <w:rsid w:val="0078547F"/>
    <w:rsid w:val="00785970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4B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3FE"/>
    <w:rsid w:val="009F14C1"/>
    <w:rsid w:val="009F187B"/>
    <w:rsid w:val="009F1C17"/>
    <w:rsid w:val="009F1D38"/>
    <w:rsid w:val="009F1DEB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6F8"/>
    <w:rsid w:val="00A54730"/>
    <w:rsid w:val="00A54859"/>
    <w:rsid w:val="00A549F3"/>
    <w:rsid w:val="00A54C1E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EE1"/>
    <w:rsid w:val="00B97FC0"/>
    <w:rsid w:val="00BA0721"/>
    <w:rsid w:val="00BA0821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AFF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640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859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BAE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05716746-add9-412a-97a9-1b5167d151a3"/>
    <ds:schemaRef ds:uri="http://purl.org/dc/elements/1.1/"/>
    <ds:schemaRef ds:uri="http://schemas.openxmlformats.org/package/2006/metadata/core-properties"/>
    <ds:schemaRef ds:uri="4243d5be-521d-4052-81ca-f0f31ea6f2da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f6ba49b0-bcda-4796-8236-5b5cc1493ace"/>
  </ds:schemaRefs>
</ds:datastoreItem>
</file>

<file path=customXml/itemProps3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EBB15D-98BE-484D-BB0B-B1FBF5D4D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13</Pages>
  <Words>1910</Words>
  <Characters>8463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Somjai, Nigonyanont</cp:lastModifiedBy>
  <cp:revision>3</cp:revision>
  <cp:lastPrinted>2024-05-02T04:58:00Z</cp:lastPrinted>
  <dcterms:created xsi:type="dcterms:W3CDTF">2024-05-09T02:22:00Z</dcterms:created>
  <dcterms:modified xsi:type="dcterms:W3CDTF">2024-05-09T02:23:00Z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