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32E9F" w14:textId="77777777" w:rsidR="004C264D" w:rsidRPr="00BB3A61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B3A6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8604F73" w14:textId="77777777" w:rsidR="004C264D" w:rsidRPr="00BB3A61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269D3711" w14:textId="77A28CEF" w:rsidR="002965EB" w:rsidRPr="00BB3A61" w:rsidRDefault="00D441CC" w:rsidP="008F39F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4C264D" w:rsidRPr="00BB3A61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="004C264D" w:rsidRPr="00BB3A6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564729" w14:textId="74C3DDE8" w:rsidR="004C264D" w:rsidRPr="00BB3A61" w:rsidRDefault="008F39F9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</w:t>
      </w:r>
      <w:r w:rsidR="004C264D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BB3A6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E64A8E" w14:textId="3A0AE7D5" w:rsidR="008D5952" w:rsidRPr="00BB3A61" w:rsidRDefault="008F39F9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8D5952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BB3A6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1AC6DB31" w14:textId="15136427" w:rsidR="00A041C4" w:rsidRPr="00BB3A61" w:rsidRDefault="008F39F9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A041C4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BB3A6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6218F71" w14:textId="338E8C4B" w:rsidR="008D2F8B" w:rsidRDefault="008F39F9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BE7333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2965EB" w:rsidRPr="00BB3A6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ACFA6E2" w14:textId="16C42729" w:rsidR="008D2F8B" w:rsidRPr="008D2F8B" w:rsidRDefault="008D2F8B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8D2F8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6</w:t>
      </w: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354176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273C972C" w14:textId="75484E84" w:rsidR="0028037C" w:rsidRPr="00BB3A61" w:rsidRDefault="008D2F8B" w:rsidP="009576B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 w:rsidR="002965EB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354176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A8037D8" w14:textId="210BEA78" w:rsidR="005C3F33" w:rsidRPr="00BB3A61" w:rsidRDefault="008D2F8B" w:rsidP="005C3F33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="005C3F33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354176"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8B8D982" w14:textId="1B979839" w:rsidR="005731F4" w:rsidRPr="00291867" w:rsidRDefault="005731F4" w:rsidP="00F35D62">
      <w:pPr>
        <w:pStyle w:val="IndexHeading1"/>
        <w:spacing w:after="0" w:line="240" w:lineRule="atLeast"/>
        <w:ind w:left="0" w:right="2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7B4CF62" w14:textId="04AB184E" w:rsidR="0026104A" w:rsidRPr="0026104A" w:rsidRDefault="0026104A" w:rsidP="005C3F33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70B1D427" w14:textId="77777777" w:rsidR="00BE7333" w:rsidRPr="00BB3A61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124DAF2" w14:textId="77777777" w:rsidR="00214C3B" w:rsidRPr="00BB3A61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DF05CA4" w14:textId="77777777" w:rsidR="00982385" w:rsidRPr="00BB3A61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22"/>
          <w:szCs w:val="22"/>
        </w:rPr>
        <w:br w:type="page"/>
      </w:r>
      <w:r w:rsidR="00982385" w:rsidRPr="00BB3A61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1777B0" w:rsidRPr="00BB3A61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BB3A61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91EDA9D" w14:textId="77777777" w:rsidR="00982385" w:rsidRPr="00BB3A61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2FB5AD7A" w14:textId="7F125C1D" w:rsidR="00982385" w:rsidRPr="00BB3A61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BB3A61">
        <w:rPr>
          <w:rFonts w:asciiTheme="majorBidi" w:hAnsiTheme="majorBidi" w:cstheme="majorBidi"/>
          <w:sz w:val="30"/>
          <w:szCs w:val="30"/>
          <w:cs/>
        </w:rPr>
        <w:t>นี้</w:t>
      </w:r>
      <w:r w:rsidRPr="00BB3A61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BB3A61">
        <w:rPr>
          <w:rFonts w:asciiTheme="majorBidi" w:hAnsiTheme="majorBidi" w:cstheme="majorBidi"/>
          <w:sz w:val="30"/>
          <w:szCs w:val="30"/>
          <w:cs/>
        </w:rPr>
        <w:t>คณะ</w:t>
      </w:r>
      <w:r w:rsidRPr="00BB3A61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BB3A61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25F69">
        <w:rPr>
          <w:rFonts w:asciiTheme="majorBidi" w:hAnsiTheme="majorBidi" w:cstheme="majorBidi"/>
          <w:sz w:val="30"/>
          <w:szCs w:val="30"/>
        </w:rPr>
        <w:t xml:space="preserve"> 15</w:t>
      </w:r>
      <w:r w:rsidR="004F75E7">
        <w:rPr>
          <w:rFonts w:asciiTheme="majorBidi" w:hAnsiTheme="majorBidi" w:cstheme="majorBidi"/>
          <w:sz w:val="30"/>
          <w:szCs w:val="30"/>
        </w:rPr>
        <w:t xml:space="preserve"> </w:t>
      </w:r>
      <w:r w:rsidR="00274E1D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4F75E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B8D">
        <w:rPr>
          <w:rFonts w:asciiTheme="majorBidi" w:hAnsiTheme="majorBidi" w:cstheme="majorBidi"/>
          <w:sz w:val="30"/>
          <w:szCs w:val="30"/>
        </w:rPr>
        <w:t>256</w:t>
      </w:r>
      <w:r w:rsidR="00274E1D">
        <w:rPr>
          <w:rFonts w:asciiTheme="majorBidi" w:hAnsiTheme="majorBidi" w:cstheme="majorBidi"/>
          <w:sz w:val="30"/>
          <w:szCs w:val="30"/>
        </w:rPr>
        <w:t>7</w:t>
      </w:r>
    </w:p>
    <w:p w14:paraId="67CCDF49" w14:textId="77777777" w:rsidR="00C31E08" w:rsidRPr="00BB3A61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31FB2760" w14:textId="4FF6D0E6" w:rsidR="00301746" w:rsidRPr="00BB3A61" w:rsidRDefault="00D441CC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3A6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E7DFF" w:rsidRPr="00BB3A61">
        <w:rPr>
          <w:rFonts w:asciiTheme="majorBidi" w:hAnsiTheme="majorBidi" w:cstheme="majorBidi"/>
          <w:b/>
          <w:bCs/>
          <w:sz w:val="30"/>
          <w:szCs w:val="30"/>
        </w:rPr>
        <w:tab/>
      </w:r>
      <w:r w:rsidR="001E7DFF" w:rsidRPr="00BB3A6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BB3A61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B22646C" w14:textId="77777777" w:rsidR="00301746" w:rsidRPr="00BB3A61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0129F75C" w14:textId="612EC4A0" w:rsidR="005F0C7C" w:rsidRPr="00BB3A61" w:rsidRDefault="009C7481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B3A61">
        <w:rPr>
          <w:rFonts w:asciiTheme="majorBidi" w:hAnsiTheme="majorBidi" w:cstheme="majorBidi"/>
          <w:sz w:val="30"/>
          <w:szCs w:val="30"/>
        </w:rPr>
        <w:t xml:space="preserve">34 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B3A6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1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315A70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="00315A70" w:rsidRPr="00BB3A61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8F39F9" w:rsidRPr="00BB3A61">
        <w:rPr>
          <w:rFonts w:asciiTheme="majorBidi" w:hAnsiTheme="majorBidi" w:cstheme="majorBidi"/>
          <w:sz w:val="30"/>
          <w:szCs w:val="30"/>
        </w:rPr>
        <w:br/>
      </w:r>
      <w:r w:rsidR="00315A70" w:rsidRPr="00BB3A61">
        <w:rPr>
          <w:rFonts w:asciiTheme="majorBidi" w:hAnsiTheme="majorBidi" w:cstheme="majorBidi"/>
          <w:sz w:val="30"/>
          <w:szCs w:val="30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5A70" w:rsidRPr="00BB3A61">
        <w:rPr>
          <w:rFonts w:asciiTheme="majorBidi" w:hAnsiTheme="majorBidi" w:cstheme="majorBidi"/>
          <w:sz w:val="30"/>
          <w:szCs w:val="30"/>
        </w:rPr>
        <w:t xml:space="preserve">31 </w:t>
      </w:r>
      <w:r w:rsidR="00315A70" w:rsidRPr="00BB3A6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5A70" w:rsidRPr="00BB3A61">
        <w:rPr>
          <w:rFonts w:asciiTheme="majorBidi" w:hAnsiTheme="majorBidi" w:cstheme="majorBidi"/>
          <w:sz w:val="30"/>
          <w:szCs w:val="30"/>
        </w:rPr>
        <w:t>256</w:t>
      </w:r>
      <w:r w:rsidR="00274E1D">
        <w:rPr>
          <w:rFonts w:asciiTheme="majorBidi" w:hAnsiTheme="majorBidi" w:cstheme="majorBidi"/>
          <w:sz w:val="30"/>
          <w:szCs w:val="30"/>
        </w:rPr>
        <w:t>6</w:t>
      </w:r>
    </w:p>
    <w:p w14:paraId="1E7C1712" w14:textId="77777777" w:rsidR="00063612" w:rsidRPr="00BB3A61" w:rsidRDefault="00063612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2744" w14:textId="6A662F50" w:rsidR="005F0C7C" w:rsidRPr="00BB3A61" w:rsidRDefault="005F0C7C" w:rsidP="005F0C7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B3A61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BB3A6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441CC" w:rsidRPr="00BB3A61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Pr="00BB3A61">
        <w:rPr>
          <w:rFonts w:asciiTheme="majorBidi" w:hAnsiTheme="majorBidi" w:cstheme="majorBidi"/>
          <w:b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B3A61">
        <w:rPr>
          <w:rFonts w:asciiTheme="majorBidi" w:hAnsiTheme="majorBidi" w:cstheme="majorBidi"/>
          <w:bCs/>
          <w:sz w:val="30"/>
          <w:szCs w:val="30"/>
        </w:rPr>
        <w:t>31</w:t>
      </w:r>
      <w:r w:rsidRPr="00BB3A6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C7265A" w:rsidRPr="00BB3A61">
        <w:rPr>
          <w:rFonts w:asciiTheme="majorBidi" w:hAnsiTheme="majorBidi" w:cstheme="majorBidi"/>
          <w:bCs/>
          <w:sz w:val="30"/>
          <w:szCs w:val="30"/>
        </w:rPr>
        <w:t>256</w:t>
      </w:r>
      <w:r w:rsidR="00274E1D">
        <w:rPr>
          <w:rFonts w:asciiTheme="majorBidi" w:hAnsiTheme="majorBidi" w:cstheme="majorBidi"/>
          <w:bCs/>
          <w:sz w:val="30"/>
          <w:szCs w:val="30"/>
        </w:rPr>
        <w:t>6</w:t>
      </w:r>
    </w:p>
    <w:p w14:paraId="6C32D346" w14:textId="1B1201B1" w:rsidR="00024D7C" w:rsidRPr="00BB3A61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51D659" w14:textId="5193FE2C" w:rsidR="007A12F2" w:rsidRPr="00BB3A61" w:rsidRDefault="008F39F9" w:rsidP="0057326C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BB3A6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467AE" w:rsidRPr="00BB3A61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BB3A6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0E6F564" w14:textId="77777777" w:rsidR="00B07A23" w:rsidRPr="00BB3A61" w:rsidRDefault="00B07A23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2"/>
        <w:gridCol w:w="236"/>
        <w:gridCol w:w="1069"/>
        <w:gridCol w:w="11"/>
        <w:gridCol w:w="240"/>
        <w:gridCol w:w="1073"/>
        <w:gridCol w:w="236"/>
        <w:gridCol w:w="1121"/>
      </w:tblGrid>
      <w:tr w:rsidR="00A0782B" w:rsidRPr="00BB3A61" w14:paraId="2A60AB9C" w14:textId="77777777" w:rsidTr="0054053B">
        <w:trPr>
          <w:tblHeader/>
        </w:trPr>
        <w:tc>
          <w:tcPr>
            <w:tcW w:w="2274" w:type="pct"/>
            <w:shd w:val="clear" w:color="auto" w:fill="auto"/>
          </w:tcPr>
          <w:p w14:paraId="68154C3B" w14:textId="77777777" w:rsidR="00A0782B" w:rsidRPr="00BB3A61" w:rsidRDefault="00A0782B" w:rsidP="00880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  <w:shd w:val="clear" w:color="auto" w:fill="auto"/>
          </w:tcPr>
          <w:p w14:paraId="141A640E" w14:textId="77777777" w:rsidR="00A0782B" w:rsidRPr="00BB3A61" w:rsidRDefault="00A0782B" w:rsidP="00880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37D20C9" w14:textId="77777777" w:rsidR="00A0782B" w:rsidRPr="00BB3A61" w:rsidRDefault="00A0782B" w:rsidP="00880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14:paraId="025FA59A" w14:textId="77777777" w:rsidR="00A0782B" w:rsidRPr="00BB3A61" w:rsidRDefault="00A0782B" w:rsidP="00880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715F" w:rsidRPr="00BB3A61" w14:paraId="14BDC0DE" w14:textId="77777777" w:rsidTr="0054053B">
        <w:trPr>
          <w:tblHeader/>
        </w:trPr>
        <w:tc>
          <w:tcPr>
            <w:tcW w:w="2274" w:type="pct"/>
            <w:shd w:val="clear" w:color="auto" w:fill="auto"/>
          </w:tcPr>
          <w:p w14:paraId="59A44F06" w14:textId="328CD0B3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5D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75D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75DE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2" w:type="pct"/>
            <w:shd w:val="clear" w:color="auto" w:fill="auto"/>
          </w:tcPr>
          <w:p w14:paraId="0F787160" w14:textId="2CA13015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  <w:shd w:val="clear" w:color="auto" w:fill="auto"/>
          </w:tcPr>
          <w:p w14:paraId="1AA21B5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57FF7334" w14:textId="26B96EF4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7DF37E3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13EB6AB" w14:textId="15C780A0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  <w:shd w:val="clear" w:color="auto" w:fill="auto"/>
          </w:tcPr>
          <w:p w14:paraId="5DF25CC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35DDB035" w14:textId="5027F200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7715F" w:rsidRPr="00BB3A61" w14:paraId="4AC8C2AE" w14:textId="77777777" w:rsidTr="00880E93">
        <w:trPr>
          <w:tblHeader/>
        </w:trPr>
        <w:tc>
          <w:tcPr>
            <w:tcW w:w="2274" w:type="pct"/>
          </w:tcPr>
          <w:p w14:paraId="4E9CAF6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8"/>
          </w:tcPr>
          <w:p w14:paraId="6C03044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715F" w:rsidRPr="00BB3A61" w14:paraId="44E71FF4" w14:textId="77777777" w:rsidTr="0054053B">
        <w:tc>
          <w:tcPr>
            <w:tcW w:w="2274" w:type="pct"/>
          </w:tcPr>
          <w:p w14:paraId="12E17CC8" w14:textId="38FE7178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  <w:r w:rsidR="006945D4" w:rsidRPr="006E17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ของกลุ่มบริษัท</w:t>
            </w:r>
          </w:p>
        </w:tc>
        <w:tc>
          <w:tcPr>
            <w:tcW w:w="582" w:type="pct"/>
          </w:tcPr>
          <w:p w14:paraId="6F7CC9E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15A0360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54041B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D268430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AA1CC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E1FA58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1D5F8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715F" w:rsidRPr="00BB3A61" w14:paraId="4DE61BC7" w14:textId="77777777" w:rsidTr="0054053B">
        <w:tc>
          <w:tcPr>
            <w:tcW w:w="2274" w:type="pct"/>
          </w:tcPr>
          <w:p w14:paraId="71C19FEA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2C20D0C4" w14:textId="547522BC" w:rsidR="00A7715F" w:rsidRPr="00BB3A61" w:rsidRDefault="00383C67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4,149</w:t>
            </w:r>
          </w:p>
        </w:tc>
        <w:tc>
          <w:tcPr>
            <w:tcW w:w="127" w:type="pct"/>
          </w:tcPr>
          <w:p w14:paraId="01F5B35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9ECE22C" w14:textId="20DE1FD8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4,465</w:t>
            </w:r>
          </w:p>
        </w:tc>
        <w:tc>
          <w:tcPr>
            <w:tcW w:w="129" w:type="pct"/>
          </w:tcPr>
          <w:p w14:paraId="1FAD913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A8FD04" w14:textId="3104A0A0" w:rsidR="00A7715F" w:rsidRPr="00BB3A61" w:rsidRDefault="00383C67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4,149</w:t>
            </w:r>
          </w:p>
        </w:tc>
        <w:tc>
          <w:tcPr>
            <w:tcW w:w="127" w:type="pct"/>
          </w:tcPr>
          <w:p w14:paraId="4DFF5CF7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89E59C1" w14:textId="25E7496F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4,465</w:t>
            </w:r>
          </w:p>
        </w:tc>
      </w:tr>
      <w:tr w:rsidR="00A7715F" w:rsidRPr="00BB3A61" w14:paraId="646F4152" w14:textId="77777777" w:rsidTr="0054053B">
        <w:tc>
          <w:tcPr>
            <w:tcW w:w="2274" w:type="pct"/>
          </w:tcPr>
          <w:p w14:paraId="0FC472E5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7E78673F" w14:textId="3D4609E4" w:rsidR="00A7715F" w:rsidRPr="00BB3A61" w:rsidRDefault="00383C67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5,882</w:t>
            </w:r>
          </w:p>
        </w:tc>
        <w:tc>
          <w:tcPr>
            <w:tcW w:w="127" w:type="pct"/>
          </w:tcPr>
          <w:p w14:paraId="6C1DD498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F71BD09" w14:textId="4EBA24EC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5,715</w:t>
            </w:r>
          </w:p>
        </w:tc>
        <w:tc>
          <w:tcPr>
            <w:tcW w:w="129" w:type="pct"/>
          </w:tcPr>
          <w:p w14:paraId="596DD8C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237588" w14:textId="191F3559" w:rsidR="00A7715F" w:rsidRPr="00BB3A61" w:rsidRDefault="00383C67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5,882</w:t>
            </w:r>
          </w:p>
        </w:tc>
        <w:tc>
          <w:tcPr>
            <w:tcW w:w="127" w:type="pct"/>
          </w:tcPr>
          <w:p w14:paraId="7960D7A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33E9F3A" w14:textId="2F54A9D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5,715</w:t>
            </w:r>
          </w:p>
        </w:tc>
      </w:tr>
      <w:tr w:rsidR="00A7715F" w:rsidRPr="00BB3A61" w14:paraId="5335C818" w14:textId="77777777" w:rsidTr="0054053B">
        <w:tc>
          <w:tcPr>
            <w:tcW w:w="2274" w:type="pct"/>
          </w:tcPr>
          <w:p w14:paraId="4CE6E13E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505BDDC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F5784A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B894D2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2D6140C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06FE34C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13BC27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4CA0E31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715F" w:rsidRPr="00BB3A61" w14:paraId="49088378" w14:textId="77777777" w:rsidTr="0054053B">
        <w:tc>
          <w:tcPr>
            <w:tcW w:w="2274" w:type="pct"/>
          </w:tcPr>
          <w:p w14:paraId="514A2486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468006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4E4FD9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FE2235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1736A8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CA51F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3B6A4C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0DB52E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6D05FD48" w14:textId="77777777" w:rsidTr="0054053B">
        <w:tc>
          <w:tcPr>
            <w:tcW w:w="2274" w:type="pct"/>
          </w:tcPr>
          <w:p w14:paraId="66A86FBA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6D32A4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0AD637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0C8DAB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47A828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EF5BA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B9BD5E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4690C3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46E9B15B" w14:textId="77777777" w:rsidTr="0054053B">
        <w:tc>
          <w:tcPr>
            <w:tcW w:w="2274" w:type="pct"/>
          </w:tcPr>
          <w:p w14:paraId="52035B7B" w14:textId="77777777" w:rsidR="00A7715F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D29D8F" w14:textId="187EC2C9" w:rsidR="006E1725" w:rsidRPr="00BB3A61" w:rsidRDefault="006E1725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FF327B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E47EDE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87F716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C2DF08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0634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9D492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80D079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3774B1C2" w14:textId="77777777" w:rsidTr="0054053B">
        <w:tc>
          <w:tcPr>
            <w:tcW w:w="2274" w:type="pct"/>
          </w:tcPr>
          <w:p w14:paraId="0E45C70E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25F21325" w14:textId="1E15370B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2D5289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683F563" w14:textId="6955DD3C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F69B57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62D87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C1819D7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3A40C3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5FD060B7" w14:textId="77777777" w:rsidTr="0054053B">
        <w:tc>
          <w:tcPr>
            <w:tcW w:w="2274" w:type="pct"/>
          </w:tcPr>
          <w:p w14:paraId="12D41FEB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6ED935F0" w14:textId="275E6E8C" w:rsidR="00A7715F" w:rsidRPr="00BB3A61" w:rsidRDefault="006162A7" w:rsidP="00616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DF7218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CCE6D99" w14:textId="50A3B977" w:rsidR="00A7715F" w:rsidRPr="00BB3A61" w:rsidRDefault="00A7715F" w:rsidP="00616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64F3E7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1CBB7E" w14:textId="767DCF89" w:rsidR="00A7715F" w:rsidRPr="00BB3A61" w:rsidRDefault="006162A7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E1725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27" w:type="pct"/>
          </w:tcPr>
          <w:p w14:paraId="4E519D3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C0891DC" w14:textId="0A0DF309" w:rsidR="00A7715F" w:rsidRPr="00BB3A61" w:rsidRDefault="00A7715F" w:rsidP="00256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1,142</w:t>
            </w:r>
          </w:p>
        </w:tc>
      </w:tr>
      <w:tr w:rsidR="00A7715F" w:rsidRPr="00BB3A61" w14:paraId="0685B741" w14:textId="77777777" w:rsidTr="0054053B">
        <w:tc>
          <w:tcPr>
            <w:tcW w:w="2274" w:type="pct"/>
          </w:tcPr>
          <w:p w14:paraId="581B245F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244F2CD3" w14:textId="6CC3AA1A" w:rsidR="00A7715F" w:rsidRPr="00BB3A61" w:rsidRDefault="006162A7" w:rsidP="00616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C776C1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5C7AE5EE" w14:textId="01F9887D" w:rsidR="00A7715F" w:rsidRPr="008F270D" w:rsidRDefault="00A7715F" w:rsidP="0064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1D3B60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1FBDB59" w14:textId="501022E4" w:rsidR="00A7715F" w:rsidRPr="00BB3A61" w:rsidRDefault="006162A7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13,893</w:t>
            </w:r>
          </w:p>
        </w:tc>
        <w:tc>
          <w:tcPr>
            <w:tcW w:w="127" w:type="pct"/>
          </w:tcPr>
          <w:p w14:paraId="161AE23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661022" w14:textId="0C100803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12,166</w:t>
            </w:r>
          </w:p>
        </w:tc>
      </w:tr>
      <w:tr w:rsidR="00A7715F" w:rsidRPr="00BB3A61" w14:paraId="4528C8C3" w14:textId="77777777" w:rsidTr="0054053B">
        <w:tc>
          <w:tcPr>
            <w:tcW w:w="2274" w:type="pct"/>
          </w:tcPr>
          <w:p w14:paraId="52D3F65A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289ECE50" w14:textId="29619EF5" w:rsidR="00A7715F" w:rsidRPr="00BB3A61" w:rsidRDefault="006162A7" w:rsidP="00616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F5D90F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38EBBD3" w14:textId="29116217" w:rsidR="00A7715F" w:rsidRPr="008F270D" w:rsidRDefault="00A7715F" w:rsidP="0064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C8901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4D186D" w14:textId="521FC1E6" w:rsidR="00A7715F" w:rsidRPr="00BB3A61" w:rsidRDefault="006162A7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27" w:type="pct"/>
          </w:tcPr>
          <w:p w14:paraId="3AAEE56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2A3E8D9" w14:textId="0546730F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435</w:t>
            </w:r>
          </w:p>
        </w:tc>
      </w:tr>
      <w:tr w:rsidR="00A7715F" w:rsidRPr="00A87730" w14:paraId="47FA42F9" w14:textId="77777777" w:rsidTr="0054053B">
        <w:tc>
          <w:tcPr>
            <w:tcW w:w="2274" w:type="pct"/>
          </w:tcPr>
          <w:p w14:paraId="48AACB50" w14:textId="77777777" w:rsidR="00A7715F" w:rsidRPr="00A87730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5B469A2C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E956938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4F25E04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610D7CAB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5D749552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C914587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4C25249C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715F" w:rsidRPr="00BB3A61" w14:paraId="640197A5" w14:textId="77777777" w:rsidTr="0054053B">
        <w:tc>
          <w:tcPr>
            <w:tcW w:w="2274" w:type="pct"/>
          </w:tcPr>
          <w:p w14:paraId="66E81D2D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1B4359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977DCE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6638DF8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4A586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2F5F30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B63652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F2BF277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2FC1754E" w14:textId="77777777" w:rsidTr="0054053B">
        <w:tc>
          <w:tcPr>
            <w:tcW w:w="2274" w:type="pct"/>
          </w:tcPr>
          <w:p w14:paraId="2C237BAB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684C2A15" w14:textId="46029850" w:rsidR="00A7715F" w:rsidRPr="00BB3A61" w:rsidRDefault="00C60660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33,152</w:t>
            </w:r>
          </w:p>
        </w:tc>
        <w:tc>
          <w:tcPr>
            <w:tcW w:w="127" w:type="pct"/>
          </w:tcPr>
          <w:p w14:paraId="4CF7551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7888862" w14:textId="1D5F7826" w:rsidR="00A7715F" w:rsidRPr="00BB3A61" w:rsidRDefault="00A7715F" w:rsidP="00256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37,610</w:t>
            </w:r>
          </w:p>
        </w:tc>
        <w:tc>
          <w:tcPr>
            <w:tcW w:w="129" w:type="pct"/>
          </w:tcPr>
          <w:p w14:paraId="5BE4EB7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8295811" w14:textId="58668311" w:rsidR="00A7715F" w:rsidRPr="00BB3A61" w:rsidRDefault="00C60660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33,062</w:t>
            </w:r>
          </w:p>
        </w:tc>
        <w:tc>
          <w:tcPr>
            <w:tcW w:w="127" w:type="pct"/>
          </w:tcPr>
          <w:p w14:paraId="65247457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2902AA9" w14:textId="6F242416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37,582</w:t>
            </w:r>
          </w:p>
        </w:tc>
      </w:tr>
      <w:tr w:rsidR="00A7715F" w:rsidRPr="00BB3A61" w14:paraId="42BCF77B" w14:textId="77777777" w:rsidTr="0054053B">
        <w:tc>
          <w:tcPr>
            <w:tcW w:w="2274" w:type="pct"/>
          </w:tcPr>
          <w:p w14:paraId="2BBDF7FF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31DFB021" w14:textId="2B3B5183" w:rsidR="00A7715F" w:rsidRPr="00BB3A61" w:rsidRDefault="00C60660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1,474</w:t>
            </w:r>
          </w:p>
        </w:tc>
        <w:tc>
          <w:tcPr>
            <w:tcW w:w="127" w:type="pct"/>
          </w:tcPr>
          <w:p w14:paraId="6D74A83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2F656792" w14:textId="282DFC12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  <w:tc>
          <w:tcPr>
            <w:tcW w:w="129" w:type="pct"/>
            <w:shd w:val="clear" w:color="auto" w:fill="auto"/>
          </w:tcPr>
          <w:p w14:paraId="60432AF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D4719F" w14:textId="19130582" w:rsidR="00A7715F" w:rsidRPr="00BB3A61" w:rsidRDefault="00C60660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1,474</w:t>
            </w:r>
          </w:p>
        </w:tc>
        <w:tc>
          <w:tcPr>
            <w:tcW w:w="127" w:type="pct"/>
            <w:shd w:val="clear" w:color="auto" w:fill="auto"/>
          </w:tcPr>
          <w:p w14:paraId="7017881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1CD0EC8" w14:textId="3C3F0175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</w:tr>
      <w:tr w:rsidR="005B661F" w:rsidRPr="00BB3A61" w14:paraId="4728A39C" w14:textId="77777777" w:rsidTr="0054053B">
        <w:tc>
          <w:tcPr>
            <w:tcW w:w="2274" w:type="pct"/>
          </w:tcPr>
          <w:p w14:paraId="168ED552" w14:textId="5158BBFF" w:rsidR="005B661F" w:rsidRPr="006E1725" w:rsidRDefault="005B661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72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009A622A" w14:textId="0B1FA814" w:rsidR="005B661F" w:rsidRPr="006E1725" w:rsidRDefault="005B661F" w:rsidP="00523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7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B4A1A7" w14:textId="77777777" w:rsidR="005B661F" w:rsidRPr="006E1725" w:rsidRDefault="005B661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55AA4694" w14:textId="78E77914" w:rsidR="005B661F" w:rsidRPr="006E1725" w:rsidRDefault="005B661F" w:rsidP="00523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6E17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06288F1" w14:textId="77777777" w:rsidR="005B661F" w:rsidRPr="006E1725" w:rsidRDefault="005B661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5F2C2B9D" w14:textId="230BF59B" w:rsidR="005B661F" w:rsidRPr="006E1725" w:rsidRDefault="005B661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725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127" w:type="pct"/>
            <w:shd w:val="clear" w:color="auto" w:fill="auto"/>
          </w:tcPr>
          <w:p w14:paraId="3C920A5E" w14:textId="77777777" w:rsidR="005B661F" w:rsidRPr="006E1725" w:rsidRDefault="005B661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9A48254" w14:textId="631CE57B" w:rsidR="005B661F" w:rsidRPr="006E1725" w:rsidRDefault="005B661F" w:rsidP="00523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6E17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7715F" w:rsidRPr="00BB3A61" w14:paraId="5444FE34" w14:textId="77777777" w:rsidTr="0054053B">
        <w:tc>
          <w:tcPr>
            <w:tcW w:w="2274" w:type="pct"/>
          </w:tcPr>
          <w:p w14:paraId="666F07F1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4C9095B9" w14:textId="3395B499" w:rsidR="00A7715F" w:rsidRPr="00BB3A61" w:rsidRDefault="00C60660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1,508</w:t>
            </w:r>
          </w:p>
        </w:tc>
        <w:tc>
          <w:tcPr>
            <w:tcW w:w="127" w:type="pct"/>
          </w:tcPr>
          <w:p w14:paraId="61CCA6A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0321792F" w14:textId="0837C0E5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1,730</w:t>
            </w:r>
          </w:p>
        </w:tc>
        <w:tc>
          <w:tcPr>
            <w:tcW w:w="129" w:type="pct"/>
            <w:shd w:val="clear" w:color="auto" w:fill="auto"/>
          </w:tcPr>
          <w:p w14:paraId="3632BBD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535E0B8A" w14:textId="11BE61C1" w:rsidR="00A7715F" w:rsidRPr="00BB3A61" w:rsidRDefault="00C60660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1,508</w:t>
            </w:r>
          </w:p>
        </w:tc>
        <w:tc>
          <w:tcPr>
            <w:tcW w:w="127" w:type="pct"/>
            <w:shd w:val="clear" w:color="auto" w:fill="auto"/>
          </w:tcPr>
          <w:p w14:paraId="59EDA07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C312429" w14:textId="44124DC3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1,730</w:t>
            </w:r>
          </w:p>
        </w:tc>
      </w:tr>
      <w:tr w:rsidR="00A7715F" w:rsidRPr="00BB3A61" w14:paraId="2B2C5092" w14:textId="77777777" w:rsidTr="0054053B">
        <w:tc>
          <w:tcPr>
            <w:tcW w:w="2274" w:type="pct"/>
          </w:tcPr>
          <w:p w14:paraId="75D8EB67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1DCBB87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B6FA1C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749E9AF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03AB2A9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588D428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E3F5D2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1FE4E4D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715F" w:rsidRPr="00BB3A61" w14:paraId="5EC0E459" w14:textId="77777777" w:rsidTr="0054053B">
        <w:tc>
          <w:tcPr>
            <w:tcW w:w="2274" w:type="pct"/>
          </w:tcPr>
          <w:p w14:paraId="5E1BAE8E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67045C4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5599D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7FC8D5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C775E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0338A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A1EDD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A2DEBE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715F" w:rsidRPr="00BB3A61" w14:paraId="525737EE" w14:textId="77777777" w:rsidTr="0054053B">
        <w:tc>
          <w:tcPr>
            <w:tcW w:w="2274" w:type="pct"/>
          </w:tcPr>
          <w:p w14:paraId="290510D6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</w:tcPr>
          <w:p w14:paraId="4263A7C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2936F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C2DA2B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DC897F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7B4CE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430AA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2FC410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4221D919" w14:textId="77777777" w:rsidTr="0054053B">
        <w:tc>
          <w:tcPr>
            <w:tcW w:w="2274" w:type="pct"/>
          </w:tcPr>
          <w:p w14:paraId="77097A80" w14:textId="77777777" w:rsidR="00A7715F" w:rsidRPr="00BB3A61" w:rsidRDefault="00A7715F" w:rsidP="00A7715F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</w:tcPr>
          <w:p w14:paraId="41AD86EC" w14:textId="29E5F5CF" w:rsidR="00A7715F" w:rsidRPr="00BB3A61" w:rsidRDefault="00C60660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2,891</w:t>
            </w:r>
          </w:p>
        </w:tc>
        <w:tc>
          <w:tcPr>
            <w:tcW w:w="127" w:type="pct"/>
          </w:tcPr>
          <w:p w14:paraId="391DE07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4A3992DE" w14:textId="1E059E66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3,736</w:t>
            </w:r>
          </w:p>
        </w:tc>
        <w:tc>
          <w:tcPr>
            <w:tcW w:w="129" w:type="pct"/>
            <w:shd w:val="clear" w:color="auto" w:fill="auto"/>
          </w:tcPr>
          <w:p w14:paraId="1DC433B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0141B0" w14:textId="25724D9F" w:rsidR="00A7715F" w:rsidRPr="00BB3A61" w:rsidRDefault="00C60660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1,347</w:t>
            </w:r>
          </w:p>
        </w:tc>
        <w:tc>
          <w:tcPr>
            <w:tcW w:w="127" w:type="pct"/>
            <w:shd w:val="clear" w:color="auto" w:fill="auto"/>
          </w:tcPr>
          <w:p w14:paraId="4A41AB9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461AC75" w14:textId="54C0F945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2,216</w:t>
            </w:r>
          </w:p>
        </w:tc>
      </w:tr>
      <w:tr w:rsidR="00A7715F" w:rsidRPr="00BB3A61" w14:paraId="2E5A3C71" w14:textId="77777777" w:rsidTr="0054053B">
        <w:tc>
          <w:tcPr>
            <w:tcW w:w="2274" w:type="pct"/>
          </w:tcPr>
          <w:p w14:paraId="279270B2" w14:textId="77777777" w:rsidR="00A7715F" w:rsidRPr="00BB3A61" w:rsidRDefault="00A7715F" w:rsidP="00A7715F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7FA239F" w14:textId="25A98D97" w:rsidR="00A7715F" w:rsidRPr="00BB3A61" w:rsidRDefault="00171105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7" w:type="pct"/>
          </w:tcPr>
          <w:p w14:paraId="1235652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7558B7" w14:textId="2F145B72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29" w:type="pct"/>
            <w:shd w:val="clear" w:color="auto" w:fill="auto"/>
          </w:tcPr>
          <w:p w14:paraId="21D9210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1D4B408" w14:textId="4C11230B" w:rsidR="00A7715F" w:rsidRPr="00BB3A61" w:rsidRDefault="00171105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7" w:type="pct"/>
            <w:shd w:val="clear" w:color="auto" w:fill="auto"/>
          </w:tcPr>
          <w:p w14:paraId="780B4A0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42303EB" w14:textId="39242F76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A7715F" w:rsidRPr="00BB3A61" w14:paraId="12A7AF68" w14:textId="77777777" w:rsidTr="0054053B">
        <w:tc>
          <w:tcPr>
            <w:tcW w:w="2274" w:type="pct"/>
          </w:tcPr>
          <w:p w14:paraId="56CD8E5F" w14:textId="77777777" w:rsidR="00A7715F" w:rsidRPr="00BB3A61" w:rsidRDefault="00A7715F" w:rsidP="00A771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6DBABC1" w14:textId="09994122" w:rsidR="00A7715F" w:rsidRPr="00BB3A61" w:rsidRDefault="00171105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  <w:tc>
          <w:tcPr>
            <w:tcW w:w="127" w:type="pct"/>
          </w:tcPr>
          <w:p w14:paraId="5458CB67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00269" w14:textId="1FD67F98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3,816</w:t>
            </w:r>
          </w:p>
        </w:tc>
        <w:tc>
          <w:tcPr>
            <w:tcW w:w="129" w:type="pct"/>
            <w:shd w:val="clear" w:color="auto" w:fill="auto"/>
          </w:tcPr>
          <w:p w14:paraId="62E967B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D7F39" w14:textId="16061799" w:rsidR="00A7715F" w:rsidRPr="00BB3A61" w:rsidRDefault="00171105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1,406</w:t>
            </w:r>
          </w:p>
        </w:tc>
        <w:tc>
          <w:tcPr>
            <w:tcW w:w="127" w:type="pct"/>
            <w:shd w:val="clear" w:color="auto" w:fill="auto"/>
          </w:tcPr>
          <w:p w14:paraId="6546851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6BFBCC" w14:textId="027F2220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2,296</w:t>
            </w:r>
          </w:p>
        </w:tc>
      </w:tr>
      <w:tr w:rsidR="00A7715F" w:rsidRPr="00BB3A61" w14:paraId="769E0D35" w14:textId="77777777" w:rsidTr="0054053B">
        <w:tc>
          <w:tcPr>
            <w:tcW w:w="2274" w:type="pct"/>
          </w:tcPr>
          <w:p w14:paraId="4600EAA5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C3688D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32BA1B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BE73FD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shd w:val="clear" w:color="auto" w:fill="auto"/>
          </w:tcPr>
          <w:p w14:paraId="7188356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176843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14:paraId="0ABB284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490597D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3E3C3524" w14:textId="60D8061A" w:rsidR="00060D87" w:rsidRDefault="00060D87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24"/>
          <w:szCs w:val="24"/>
        </w:rPr>
      </w:pPr>
    </w:p>
    <w:p w14:paraId="7D155CA6" w14:textId="18CEADA3" w:rsidR="00060D87" w:rsidRPr="00060D87" w:rsidRDefault="00060D87" w:rsidP="00060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5691A62E" w14:textId="1B5CB6EB" w:rsidR="00516390" w:rsidRPr="00BB3A61" w:rsidRDefault="00516390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ยอ</w:t>
      </w:r>
      <w:r w:rsidR="00A24B50" w:rsidRPr="00BB3A61">
        <w:rPr>
          <w:rFonts w:asciiTheme="majorBidi" w:hAnsiTheme="majorBidi" w:cstheme="majorBidi"/>
          <w:sz w:val="30"/>
          <w:szCs w:val="30"/>
          <w:cs/>
        </w:rPr>
        <w:t>ดคงเหลือ</w:t>
      </w:r>
      <w:r w:rsidR="00DC426F" w:rsidRPr="00BB3A61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DC426F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="00A24B50" w:rsidRPr="00BB3A6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7715F">
        <w:rPr>
          <w:rFonts w:asciiTheme="majorBidi" w:hAnsiTheme="majorBidi" w:cstheme="majorBidi"/>
          <w:sz w:val="30"/>
          <w:szCs w:val="30"/>
        </w:rPr>
        <w:t xml:space="preserve">31 </w:t>
      </w:r>
      <w:r w:rsidR="00A7715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7715F">
        <w:rPr>
          <w:rFonts w:asciiTheme="majorBidi" w:hAnsiTheme="majorBidi" w:cstheme="majorBidi"/>
          <w:sz w:val="30"/>
          <w:szCs w:val="30"/>
        </w:rPr>
        <w:t xml:space="preserve"> </w:t>
      </w:r>
      <w:r w:rsidR="00592B8D">
        <w:rPr>
          <w:rFonts w:asciiTheme="majorBidi" w:hAnsiTheme="majorBidi" w:cstheme="majorBidi"/>
          <w:sz w:val="30"/>
          <w:szCs w:val="30"/>
        </w:rPr>
        <w:t>256</w:t>
      </w:r>
      <w:r w:rsidR="00A7715F">
        <w:rPr>
          <w:rFonts w:asciiTheme="majorBidi" w:hAnsiTheme="majorBidi" w:cstheme="majorBidi"/>
          <w:sz w:val="30"/>
          <w:szCs w:val="30"/>
        </w:rPr>
        <w:t>7</w:t>
      </w:r>
      <w:r w:rsidR="00096740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="00096740" w:rsidRPr="00BB3A6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96740" w:rsidRPr="00BB3A61">
        <w:rPr>
          <w:rFonts w:asciiTheme="majorBidi" w:hAnsiTheme="majorBidi" w:cstheme="majorBidi"/>
          <w:sz w:val="30"/>
          <w:szCs w:val="30"/>
        </w:rPr>
        <w:t xml:space="preserve">31 </w:t>
      </w:r>
      <w:r w:rsidR="00096740" w:rsidRPr="00BB3A6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6740" w:rsidRPr="00BB3A61">
        <w:rPr>
          <w:rFonts w:asciiTheme="majorBidi" w:hAnsiTheme="majorBidi" w:cstheme="majorBidi"/>
          <w:sz w:val="30"/>
          <w:szCs w:val="30"/>
        </w:rPr>
        <w:t>256</w:t>
      </w:r>
      <w:r w:rsidR="00A7715F">
        <w:rPr>
          <w:rFonts w:asciiTheme="majorBidi" w:hAnsiTheme="majorBidi" w:cstheme="majorBidi"/>
          <w:sz w:val="30"/>
          <w:szCs w:val="30"/>
        </w:rPr>
        <w:t>6</w:t>
      </w:r>
      <w:r w:rsidR="00576C27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CA11D8F" w14:textId="77777777" w:rsidR="00B91469" w:rsidRPr="00BB3A61" w:rsidRDefault="00B9146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24"/>
          <w:szCs w:val="24"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12"/>
        <w:gridCol w:w="236"/>
        <w:gridCol w:w="9"/>
        <w:gridCol w:w="1103"/>
        <w:gridCol w:w="272"/>
        <w:gridCol w:w="1078"/>
        <w:gridCol w:w="272"/>
        <w:gridCol w:w="22"/>
        <w:gridCol w:w="1058"/>
      </w:tblGrid>
      <w:tr w:rsidR="00BB3A61" w:rsidRPr="00BB3A61" w14:paraId="7B2F734C" w14:textId="77777777" w:rsidTr="009C2EE2">
        <w:trPr>
          <w:tblHeader/>
        </w:trPr>
        <w:tc>
          <w:tcPr>
            <w:tcW w:w="2170" w:type="pct"/>
            <w:shd w:val="clear" w:color="auto" w:fill="auto"/>
          </w:tcPr>
          <w:p w14:paraId="3BF7D18A" w14:textId="77777777" w:rsidR="003D12BA" w:rsidRPr="00BB3A61" w:rsidRDefault="003D12BA" w:rsidP="006A04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9" w:type="pct"/>
            <w:gridSpan w:val="4"/>
            <w:shd w:val="clear" w:color="auto" w:fill="auto"/>
          </w:tcPr>
          <w:p w14:paraId="2D2E65C3" w14:textId="77777777" w:rsidR="003D12BA" w:rsidRPr="00BB3A61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B3A61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6802C061" w14:textId="77777777" w:rsidR="003D12BA" w:rsidRPr="00BB3A61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4"/>
            <w:shd w:val="clear" w:color="auto" w:fill="auto"/>
          </w:tcPr>
          <w:p w14:paraId="4C9B4193" w14:textId="77777777" w:rsidR="003D12BA" w:rsidRPr="00BB3A61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715F" w:rsidRPr="00BB3A61" w14:paraId="03B402EA" w14:textId="77777777" w:rsidTr="00580D74">
        <w:trPr>
          <w:tblHeader/>
        </w:trPr>
        <w:tc>
          <w:tcPr>
            <w:tcW w:w="2170" w:type="pct"/>
            <w:shd w:val="clear" w:color="auto" w:fill="auto"/>
          </w:tcPr>
          <w:p w14:paraId="6667351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06C0D85" w14:textId="7257C77B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6C4F653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3CEA7D7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  <w:shd w:val="clear" w:color="auto" w:fill="auto"/>
          </w:tcPr>
          <w:p w14:paraId="0ADB342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66C05A0" w14:textId="467AFF76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4920759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4CBB2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7715F" w:rsidRPr="00BB3A61" w14:paraId="663DB555" w14:textId="77777777" w:rsidTr="00580D74">
        <w:trPr>
          <w:tblHeader/>
        </w:trPr>
        <w:tc>
          <w:tcPr>
            <w:tcW w:w="2170" w:type="pct"/>
            <w:shd w:val="clear" w:color="auto" w:fill="auto"/>
          </w:tcPr>
          <w:p w14:paraId="2BE06C5A" w14:textId="165A5A3B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BA98C04" w14:textId="53209FFB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126D4EB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0670C2F5" w14:textId="78B5DFB0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2EF3DEA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CB0DE71" w14:textId="1ABA197A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08527CF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915A2F" w14:textId="1A322664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7715F" w:rsidRPr="00BB3A61" w14:paraId="092D307F" w14:textId="77777777" w:rsidTr="00BB3A61">
        <w:trPr>
          <w:tblHeader/>
        </w:trPr>
        <w:tc>
          <w:tcPr>
            <w:tcW w:w="2170" w:type="pct"/>
          </w:tcPr>
          <w:p w14:paraId="68626C2C" w14:textId="0F085BA4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0" w:type="pct"/>
            <w:gridSpan w:val="9"/>
          </w:tcPr>
          <w:p w14:paraId="22DCBC3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715F" w:rsidRPr="00BB3A61" w14:paraId="0956CF10" w14:textId="77777777" w:rsidTr="00580D74">
        <w:tc>
          <w:tcPr>
            <w:tcW w:w="2170" w:type="pct"/>
          </w:tcPr>
          <w:p w14:paraId="5147DD26" w14:textId="2E6BFF9E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0" w:type="pct"/>
          </w:tcPr>
          <w:p w14:paraId="4CFBE6A0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6CB709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75AA992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CC37B90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26814E8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DF7011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7F0BB8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12F0A090" w14:textId="77777777" w:rsidTr="00580D74">
        <w:tc>
          <w:tcPr>
            <w:tcW w:w="2170" w:type="pct"/>
          </w:tcPr>
          <w:p w14:paraId="25AA398D" w14:textId="07557F12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6945D4" w:rsidRPr="00C17D4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10" w:type="pct"/>
          </w:tcPr>
          <w:p w14:paraId="0E6E9FA8" w14:textId="3A621C59" w:rsidR="00A7715F" w:rsidRPr="00BB3A61" w:rsidRDefault="0016397A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</w:t>
            </w:r>
            <w:r w:rsidR="0090676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44EFA3C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86C0362" w14:textId="372C5F48" w:rsidR="00A7715F" w:rsidRPr="00BB3A61" w:rsidRDefault="00A7715F" w:rsidP="0083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678</w:t>
            </w:r>
          </w:p>
        </w:tc>
        <w:tc>
          <w:tcPr>
            <w:tcW w:w="149" w:type="pct"/>
          </w:tcPr>
          <w:p w14:paraId="22CA8F8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FF03DF3" w14:textId="7484C2AF" w:rsidR="00A7715F" w:rsidRPr="00BB3A61" w:rsidRDefault="0016397A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  <w:tc>
          <w:tcPr>
            <w:tcW w:w="149" w:type="pct"/>
          </w:tcPr>
          <w:p w14:paraId="4E85774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13ED7FB" w14:textId="6D51360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678</w:t>
            </w:r>
          </w:p>
        </w:tc>
      </w:tr>
      <w:tr w:rsidR="00A7715F" w:rsidRPr="00BB3A61" w14:paraId="725F4E9D" w14:textId="77777777" w:rsidTr="00580D74">
        <w:trPr>
          <w:trHeight w:hRule="exact" w:val="371"/>
        </w:trPr>
        <w:tc>
          <w:tcPr>
            <w:tcW w:w="2170" w:type="pct"/>
          </w:tcPr>
          <w:p w14:paraId="344C68D7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25EC03E" w14:textId="7D265B49" w:rsidR="00A7715F" w:rsidRPr="00BB3A61" w:rsidRDefault="0016397A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24,19</w:t>
            </w:r>
            <w:r w:rsidR="0090676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3801F6F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E6B7576" w14:textId="689BE5D3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27,189</w:t>
            </w:r>
          </w:p>
        </w:tc>
        <w:tc>
          <w:tcPr>
            <w:tcW w:w="149" w:type="pct"/>
          </w:tcPr>
          <w:p w14:paraId="3B85F7A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D7A7599" w14:textId="661494D4" w:rsidR="00A7715F" w:rsidRPr="00BB3A61" w:rsidRDefault="0016397A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24,143</w:t>
            </w:r>
          </w:p>
        </w:tc>
        <w:tc>
          <w:tcPr>
            <w:tcW w:w="149" w:type="pct"/>
          </w:tcPr>
          <w:p w14:paraId="7DFE1D5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8B85345" w14:textId="1466047C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27,548</w:t>
            </w:r>
          </w:p>
        </w:tc>
      </w:tr>
      <w:tr w:rsidR="00A7715F" w:rsidRPr="00BB3A61" w14:paraId="25D8F1CE" w14:textId="77777777" w:rsidTr="00580D74">
        <w:tc>
          <w:tcPr>
            <w:tcW w:w="2170" w:type="pct"/>
          </w:tcPr>
          <w:p w14:paraId="0C2D3669" w14:textId="118DA74C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D8D2333" w14:textId="55974D84" w:rsidR="00A7715F" w:rsidRPr="00BB3A61" w:rsidRDefault="0016397A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26,127</w:t>
            </w:r>
          </w:p>
        </w:tc>
        <w:tc>
          <w:tcPr>
            <w:tcW w:w="129" w:type="pct"/>
          </w:tcPr>
          <w:p w14:paraId="6A8C392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7AC23A" w14:textId="2E9C9E40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149" w:type="pct"/>
          </w:tcPr>
          <w:p w14:paraId="2079F21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149B0C8" w14:textId="51F7A1EC" w:rsidR="00A7715F" w:rsidRPr="00BB3A61" w:rsidRDefault="0016397A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26,078</w:t>
            </w:r>
          </w:p>
        </w:tc>
        <w:tc>
          <w:tcPr>
            <w:tcW w:w="149" w:type="pct"/>
          </w:tcPr>
          <w:p w14:paraId="030F9A4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9DB943" w14:textId="6CD63FDB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A7715F" w:rsidRPr="00BB3A61" w14:paraId="29C5E453" w14:textId="77777777" w:rsidTr="00580D74">
        <w:trPr>
          <w:trHeight w:val="60"/>
        </w:trPr>
        <w:tc>
          <w:tcPr>
            <w:tcW w:w="2170" w:type="pct"/>
          </w:tcPr>
          <w:p w14:paraId="7691F936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59128A3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374C8A7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610" w:type="pct"/>
            <w:gridSpan w:val="2"/>
          </w:tcPr>
          <w:p w14:paraId="0E69AD9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0735149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1" w:type="pct"/>
          </w:tcPr>
          <w:p w14:paraId="1A64523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5B365B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1E51235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715F" w:rsidRPr="00BB3A61" w14:paraId="3816C38A" w14:textId="77777777" w:rsidTr="00580D74">
        <w:trPr>
          <w:trHeight w:val="60"/>
        </w:trPr>
        <w:tc>
          <w:tcPr>
            <w:tcW w:w="2170" w:type="pct"/>
          </w:tcPr>
          <w:p w14:paraId="34D58CF9" w14:textId="3B29AAF0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0" w:type="pct"/>
          </w:tcPr>
          <w:p w14:paraId="7F8DE938" w14:textId="71DE136D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391577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2F91D1E" w14:textId="7D0174B6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9DEEC2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4816865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2D4A5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B8AD4E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5AEF8F1E" w14:textId="77777777" w:rsidTr="00580D74">
        <w:trPr>
          <w:trHeight w:val="60"/>
        </w:trPr>
        <w:tc>
          <w:tcPr>
            <w:tcW w:w="2170" w:type="pct"/>
          </w:tcPr>
          <w:p w14:paraId="68973F06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0D59A75E" w14:textId="4D5C5435" w:rsidR="00A7715F" w:rsidRPr="00BB3A61" w:rsidRDefault="0016397A" w:rsidP="00163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37680F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43F3A76" w14:textId="110F22A6" w:rsidR="00A7715F" w:rsidRPr="00BB3A61" w:rsidRDefault="00A7715F" w:rsidP="0064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8B27E7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72AA342E" w14:textId="6BF4AB0E" w:rsidR="00A7715F" w:rsidRPr="00BB3A61" w:rsidRDefault="0016397A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1,698</w:t>
            </w:r>
          </w:p>
        </w:tc>
        <w:tc>
          <w:tcPr>
            <w:tcW w:w="149" w:type="pct"/>
          </w:tcPr>
          <w:p w14:paraId="06A0B54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E576CA3" w14:textId="46A1ECC2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2,048</w:t>
            </w:r>
          </w:p>
        </w:tc>
      </w:tr>
      <w:tr w:rsidR="00A7715F" w:rsidRPr="00BB3A61" w14:paraId="313E5554" w14:textId="77777777" w:rsidTr="00580D74">
        <w:tc>
          <w:tcPr>
            <w:tcW w:w="2170" w:type="pct"/>
          </w:tcPr>
          <w:p w14:paraId="33524CF0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75E6142" w14:textId="1D908C1F" w:rsidR="00A7715F" w:rsidRPr="00BB3A61" w:rsidRDefault="0016397A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2,182</w:t>
            </w:r>
          </w:p>
        </w:tc>
        <w:tc>
          <w:tcPr>
            <w:tcW w:w="129" w:type="pct"/>
          </w:tcPr>
          <w:p w14:paraId="7AC62B8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F80619D" w14:textId="4857EA79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3,464</w:t>
            </w:r>
          </w:p>
        </w:tc>
        <w:tc>
          <w:tcPr>
            <w:tcW w:w="149" w:type="pct"/>
          </w:tcPr>
          <w:p w14:paraId="1B2D84D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4E573E" w14:textId="7E40E08D" w:rsidR="00A7715F" w:rsidRPr="00BB3A61" w:rsidRDefault="0016397A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2,159</w:t>
            </w:r>
          </w:p>
        </w:tc>
        <w:tc>
          <w:tcPr>
            <w:tcW w:w="149" w:type="pct"/>
          </w:tcPr>
          <w:p w14:paraId="2475BA4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377AD40" w14:textId="65F374F6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3,46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A7715F" w:rsidRPr="00BB3A61" w14:paraId="178CF938" w14:textId="77777777" w:rsidTr="00580D74">
        <w:tc>
          <w:tcPr>
            <w:tcW w:w="2170" w:type="pct"/>
          </w:tcPr>
          <w:p w14:paraId="3F5C52A1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3DABF88" w14:textId="4FAF58AF" w:rsidR="00A7715F" w:rsidRPr="00BB3A61" w:rsidRDefault="0016397A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2,182</w:t>
            </w:r>
          </w:p>
        </w:tc>
        <w:tc>
          <w:tcPr>
            <w:tcW w:w="129" w:type="pct"/>
          </w:tcPr>
          <w:p w14:paraId="09F2A478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9C3DD3" w14:textId="33CA5E66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3,464</w:t>
            </w:r>
          </w:p>
        </w:tc>
        <w:tc>
          <w:tcPr>
            <w:tcW w:w="149" w:type="pct"/>
          </w:tcPr>
          <w:p w14:paraId="50FCA44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7368BAA" w14:textId="7C745B93" w:rsidR="00A7715F" w:rsidRPr="00BB3A61" w:rsidRDefault="0016397A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3,857</w:t>
            </w:r>
          </w:p>
        </w:tc>
        <w:tc>
          <w:tcPr>
            <w:tcW w:w="149" w:type="pct"/>
          </w:tcPr>
          <w:p w14:paraId="5298ACC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286A90" w14:textId="3A32A0C3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5,509</w:t>
            </w:r>
          </w:p>
        </w:tc>
      </w:tr>
      <w:tr w:rsidR="00A7715F" w:rsidRPr="00A87730" w14:paraId="0846A6F9" w14:textId="77777777" w:rsidTr="00580D74">
        <w:tc>
          <w:tcPr>
            <w:tcW w:w="2170" w:type="pct"/>
          </w:tcPr>
          <w:p w14:paraId="18F931FB" w14:textId="77777777" w:rsidR="00A7715F" w:rsidRPr="00A87730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2AFF3364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1B634890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0" w:type="pct"/>
            <w:gridSpan w:val="2"/>
          </w:tcPr>
          <w:p w14:paraId="4AE38FDB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712B2B5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435E7DAE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B085155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2924EA8B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715F" w:rsidRPr="00BB3A61" w14:paraId="4C5EE4C7" w14:textId="77777777" w:rsidTr="00580D74">
        <w:tc>
          <w:tcPr>
            <w:tcW w:w="2170" w:type="pct"/>
          </w:tcPr>
          <w:p w14:paraId="4FBF9F5D" w14:textId="626E4141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0" w:type="pct"/>
          </w:tcPr>
          <w:p w14:paraId="055194F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5CBB97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396005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98C13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39DF4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637A7E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6030D4C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62BAB8AF" w14:textId="77777777" w:rsidTr="00580D74">
        <w:tc>
          <w:tcPr>
            <w:tcW w:w="2170" w:type="pct"/>
          </w:tcPr>
          <w:p w14:paraId="449E8664" w14:textId="66C75CE4" w:rsidR="00A7715F" w:rsidRPr="00C17D49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4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6945D4" w:rsidRPr="00C17D4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10" w:type="pct"/>
          </w:tcPr>
          <w:p w14:paraId="10967B07" w14:textId="72658939" w:rsidR="00A7715F" w:rsidRPr="00C17D49" w:rsidRDefault="00730433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7D49">
              <w:rPr>
                <w:rFonts w:ascii="Angsana New" w:hAnsi="Angsana New" w:cs="Angsana New"/>
                <w:sz w:val="30"/>
                <w:szCs w:val="30"/>
              </w:rPr>
              <w:t>3,122</w:t>
            </w:r>
          </w:p>
        </w:tc>
        <w:tc>
          <w:tcPr>
            <w:tcW w:w="129" w:type="pct"/>
          </w:tcPr>
          <w:p w14:paraId="77FA8711" w14:textId="77777777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11C9AF9" w14:textId="5671C1A5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49">
              <w:rPr>
                <w:rFonts w:ascii="Angsana New" w:hAnsi="Angsana New" w:cs="Angsana New" w:hint="cs"/>
                <w:sz w:val="30"/>
                <w:szCs w:val="30"/>
              </w:rPr>
              <w:t>2,496</w:t>
            </w:r>
          </w:p>
        </w:tc>
        <w:tc>
          <w:tcPr>
            <w:tcW w:w="149" w:type="pct"/>
          </w:tcPr>
          <w:p w14:paraId="21722FC8" w14:textId="77777777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9FBFA8" w14:textId="706CAA95" w:rsidR="00A7715F" w:rsidRPr="00C17D49" w:rsidRDefault="00730433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49">
              <w:rPr>
                <w:rFonts w:asciiTheme="majorBidi" w:hAnsiTheme="majorBidi" w:cstheme="majorBidi"/>
                <w:sz w:val="30"/>
                <w:szCs w:val="30"/>
              </w:rPr>
              <w:t>3,122</w:t>
            </w:r>
          </w:p>
        </w:tc>
        <w:tc>
          <w:tcPr>
            <w:tcW w:w="149" w:type="pct"/>
          </w:tcPr>
          <w:p w14:paraId="6F886C1E" w14:textId="77777777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FA89DCD" w14:textId="674033DE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17D49">
              <w:rPr>
                <w:rFonts w:ascii="Angsana New" w:hAnsi="Angsana New" w:cs="Angsana New" w:hint="cs"/>
                <w:sz w:val="30"/>
                <w:szCs w:val="30"/>
              </w:rPr>
              <w:t>2,496</w:t>
            </w:r>
          </w:p>
        </w:tc>
      </w:tr>
      <w:tr w:rsidR="00A7715F" w:rsidRPr="00BB3A61" w14:paraId="1074C52D" w14:textId="77777777" w:rsidTr="00580D74">
        <w:tc>
          <w:tcPr>
            <w:tcW w:w="2170" w:type="pct"/>
          </w:tcPr>
          <w:p w14:paraId="304BEB0A" w14:textId="77777777" w:rsidR="00A7715F" w:rsidRPr="00C17D49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4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6B84B3D3" w14:textId="13D917FC" w:rsidR="00A7715F" w:rsidRPr="00C17D49" w:rsidRDefault="00730433" w:rsidP="00730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  <w:r w:rsidRPr="00C17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F393A5" w14:textId="77777777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77413A9" w14:textId="5A999918" w:rsidR="00A7715F" w:rsidRPr="00C17D49" w:rsidRDefault="00A7715F" w:rsidP="0064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  <w:r w:rsidRPr="00C17D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B22F165" w14:textId="77777777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6936F9B" w14:textId="3B3FC266" w:rsidR="00A7715F" w:rsidRPr="00C17D49" w:rsidRDefault="00730433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17D49">
              <w:rPr>
                <w:rFonts w:asciiTheme="majorBidi" w:hAnsiTheme="majorBidi" w:cstheme="majorBidi"/>
                <w:sz w:val="30"/>
                <w:szCs w:val="30"/>
              </w:rPr>
              <w:t>14,866</w:t>
            </w:r>
          </w:p>
        </w:tc>
        <w:tc>
          <w:tcPr>
            <w:tcW w:w="149" w:type="pct"/>
          </w:tcPr>
          <w:p w14:paraId="712D64D2" w14:textId="77777777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581D27C" w14:textId="72F35047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17D49">
              <w:rPr>
                <w:rFonts w:ascii="Angsana New" w:hAnsi="Angsana New" w:cs="Angsana New" w:hint="cs"/>
                <w:sz w:val="30"/>
                <w:szCs w:val="30"/>
              </w:rPr>
              <w:t>11,192</w:t>
            </w:r>
          </w:p>
        </w:tc>
      </w:tr>
      <w:tr w:rsidR="00730433" w:rsidRPr="00BB3A61" w14:paraId="65BDB192" w14:textId="77777777" w:rsidTr="00580D74">
        <w:tc>
          <w:tcPr>
            <w:tcW w:w="2170" w:type="pct"/>
          </w:tcPr>
          <w:p w14:paraId="3F474455" w14:textId="47BF5F1E" w:rsidR="00730433" w:rsidRPr="00C17D49" w:rsidRDefault="00730433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4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2C153C09" w14:textId="64AF1063" w:rsidR="00730433" w:rsidRPr="00C17D49" w:rsidRDefault="00730433" w:rsidP="00730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  <w:r w:rsidRPr="00C17D49">
              <w:rPr>
                <w:rFonts w:ascii="Angsana New" w:hAnsi="Angsana New" w:cs="Angsana New"/>
                <w:sz w:val="30"/>
                <w:szCs w:val="30"/>
              </w:rPr>
              <w:t>220</w:t>
            </w:r>
          </w:p>
        </w:tc>
        <w:tc>
          <w:tcPr>
            <w:tcW w:w="129" w:type="pct"/>
          </w:tcPr>
          <w:p w14:paraId="45ACDFDD" w14:textId="77777777" w:rsidR="00730433" w:rsidRPr="00C17D49" w:rsidRDefault="00730433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414FCC7" w14:textId="79791C47" w:rsidR="00730433" w:rsidRPr="00C17D49" w:rsidRDefault="00730433" w:rsidP="0064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  <w:r w:rsidRPr="00C17D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4320975" w14:textId="77777777" w:rsidR="00730433" w:rsidRPr="00C17D49" w:rsidRDefault="00730433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EA17299" w14:textId="18118AEA" w:rsidR="00730433" w:rsidRPr="00C17D49" w:rsidRDefault="00730433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17D4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62B607AF" w14:textId="77777777" w:rsidR="00730433" w:rsidRPr="00C17D49" w:rsidRDefault="00730433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C51B5F0" w14:textId="0A3B712B" w:rsidR="00730433" w:rsidRPr="00C17D49" w:rsidRDefault="00730433" w:rsidP="00730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  <w:r w:rsidRPr="00C17D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7715F" w:rsidRPr="00BB3A61" w14:paraId="0C17618F" w14:textId="77777777" w:rsidTr="00580D74">
        <w:tc>
          <w:tcPr>
            <w:tcW w:w="2170" w:type="pct"/>
          </w:tcPr>
          <w:p w14:paraId="6ABD1900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375040A" w14:textId="338BACAC" w:rsidR="00A7715F" w:rsidRPr="00BF3607" w:rsidRDefault="00730433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3,342</w:t>
            </w:r>
          </w:p>
        </w:tc>
        <w:tc>
          <w:tcPr>
            <w:tcW w:w="129" w:type="pct"/>
          </w:tcPr>
          <w:p w14:paraId="6B28FB2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38DDD1" w14:textId="083A6DA2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2,496</w:t>
            </w:r>
          </w:p>
        </w:tc>
        <w:tc>
          <w:tcPr>
            <w:tcW w:w="149" w:type="pct"/>
          </w:tcPr>
          <w:p w14:paraId="06A2672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F5B2C6A" w14:textId="73D695BD" w:rsidR="00A7715F" w:rsidRPr="00BB3A61" w:rsidRDefault="00730433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17,990</w:t>
            </w:r>
          </w:p>
        </w:tc>
        <w:tc>
          <w:tcPr>
            <w:tcW w:w="149" w:type="pct"/>
          </w:tcPr>
          <w:p w14:paraId="07C3A6A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D9E86" w14:textId="676F3491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13,688</w:t>
            </w:r>
          </w:p>
        </w:tc>
      </w:tr>
      <w:tr w:rsidR="00A7715F" w:rsidRPr="00BB3A61" w14:paraId="12272451" w14:textId="77777777" w:rsidTr="00580D74">
        <w:tc>
          <w:tcPr>
            <w:tcW w:w="2170" w:type="pct"/>
          </w:tcPr>
          <w:p w14:paraId="732A4A69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38758878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  <w:gridSpan w:val="2"/>
          </w:tcPr>
          <w:p w14:paraId="100133D8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605" w:type="pct"/>
          </w:tcPr>
          <w:p w14:paraId="192EAD8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2EC4CA0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4E870CD0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2E037017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54EFE4B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715F" w:rsidRPr="00BB3A61" w14:paraId="4B220DF0" w14:textId="77777777" w:rsidTr="00580D74">
        <w:tc>
          <w:tcPr>
            <w:tcW w:w="2170" w:type="pct"/>
          </w:tcPr>
          <w:p w14:paraId="5F968FE9" w14:textId="44202A21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10" w:type="pct"/>
          </w:tcPr>
          <w:p w14:paraId="2E1BC77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7ABF262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5" w:type="pct"/>
          </w:tcPr>
          <w:p w14:paraId="122843F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DC36C5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20F045" w14:textId="6A5C77C3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3AE61A8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43E534A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083B4754" w14:textId="77777777" w:rsidTr="00580D74">
        <w:tc>
          <w:tcPr>
            <w:tcW w:w="2170" w:type="pct"/>
          </w:tcPr>
          <w:p w14:paraId="702E7264" w14:textId="0A246E02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  <w:r w:rsidR="006945D4" w:rsidRPr="00C17D4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10" w:type="pct"/>
          </w:tcPr>
          <w:p w14:paraId="40E75273" w14:textId="1C3DB29D" w:rsidR="00A7715F" w:rsidRPr="00BB3A61" w:rsidRDefault="00730433" w:rsidP="00730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0552E3D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5" w:type="pct"/>
          </w:tcPr>
          <w:p w14:paraId="57FA7AD4" w14:textId="2E0D9912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133</w:t>
            </w:r>
          </w:p>
        </w:tc>
        <w:tc>
          <w:tcPr>
            <w:tcW w:w="149" w:type="pct"/>
          </w:tcPr>
          <w:p w14:paraId="3F46EFC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6A950B" w14:textId="5CC27C6F" w:rsidR="00A7715F" w:rsidRPr="00BB3A61" w:rsidRDefault="00730433" w:rsidP="00730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6E48D5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90FA50B" w14:textId="13DE6972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133</w:t>
            </w:r>
          </w:p>
        </w:tc>
      </w:tr>
      <w:tr w:rsidR="00A7715F" w:rsidRPr="00BB3A61" w14:paraId="309D4648" w14:textId="77777777" w:rsidTr="00580D74">
        <w:tc>
          <w:tcPr>
            <w:tcW w:w="2170" w:type="pct"/>
          </w:tcPr>
          <w:p w14:paraId="253EF792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BAC5235" w14:textId="61AD607D" w:rsidR="00A7715F" w:rsidRPr="00D81AE6" w:rsidRDefault="00730433" w:rsidP="00730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1CDAC7F9" w14:textId="77777777" w:rsidR="00A7715F" w:rsidRPr="00F47373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03653BB" w14:textId="0596ACD7" w:rsidR="00A7715F" w:rsidRPr="00BB3A61" w:rsidRDefault="00A7715F" w:rsidP="0064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F36F03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AA7287" w14:textId="33B82958" w:rsidR="00A7715F" w:rsidRPr="00BB3A61" w:rsidRDefault="00730433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49" w:type="pct"/>
          </w:tcPr>
          <w:p w14:paraId="2AF88B3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C02C070" w14:textId="02149F91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408</w:t>
            </w:r>
          </w:p>
        </w:tc>
      </w:tr>
      <w:tr w:rsidR="00A7715F" w:rsidRPr="00BB3A61" w14:paraId="0DDB93A5" w14:textId="77777777" w:rsidTr="00580D74">
        <w:tc>
          <w:tcPr>
            <w:tcW w:w="2170" w:type="pct"/>
          </w:tcPr>
          <w:p w14:paraId="1C9DF779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32BA316" w14:textId="070EA60F" w:rsidR="00A7715F" w:rsidRPr="00D81AE6" w:rsidRDefault="00730433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2,209</w:t>
            </w:r>
          </w:p>
        </w:tc>
        <w:tc>
          <w:tcPr>
            <w:tcW w:w="134" w:type="pct"/>
            <w:gridSpan w:val="2"/>
          </w:tcPr>
          <w:p w14:paraId="6C1C83C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CF8E5E1" w14:textId="0F360A04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1,86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1397A83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1CA6F6" w14:textId="22713DB6" w:rsidR="00A7715F" w:rsidRPr="00BB3A61" w:rsidRDefault="00730433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2,209</w:t>
            </w:r>
          </w:p>
        </w:tc>
        <w:tc>
          <w:tcPr>
            <w:tcW w:w="149" w:type="pct"/>
          </w:tcPr>
          <w:p w14:paraId="323DFD9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0F35611F" w14:textId="07731F45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1,86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7715F" w:rsidRPr="00D81AE6" w14:paraId="39134CA6" w14:textId="77777777" w:rsidTr="00580D74">
        <w:tc>
          <w:tcPr>
            <w:tcW w:w="2170" w:type="pct"/>
          </w:tcPr>
          <w:p w14:paraId="3BBBC8F4" w14:textId="77777777" w:rsidR="00A7715F" w:rsidRPr="00D81AE6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1A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E191255" w14:textId="261610E4" w:rsidR="00A7715F" w:rsidRPr="00D81AE6" w:rsidRDefault="00730433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2,209</w:t>
            </w:r>
          </w:p>
        </w:tc>
        <w:tc>
          <w:tcPr>
            <w:tcW w:w="134" w:type="pct"/>
            <w:gridSpan w:val="2"/>
          </w:tcPr>
          <w:p w14:paraId="12E10A9E" w14:textId="77777777" w:rsidR="00A7715F" w:rsidRPr="00D81AE6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E610AAA" w14:textId="580BAA9B" w:rsidR="00A7715F" w:rsidRPr="00D81AE6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1,999</w:t>
            </w:r>
          </w:p>
        </w:tc>
        <w:tc>
          <w:tcPr>
            <w:tcW w:w="149" w:type="pct"/>
          </w:tcPr>
          <w:p w14:paraId="4BE30F99" w14:textId="77777777" w:rsidR="00A7715F" w:rsidRPr="00D81AE6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0DA3360" w14:textId="1810EA30" w:rsidR="00A7715F" w:rsidRPr="00D81AE6" w:rsidRDefault="00730433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2,632</w:t>
            </w:r>
          </w:p>
        </w:tc>
        <w:tc>
          <w:tcPr>
            <w:tcW w:w="149" w:type="pct"/>
          </w:tcPr>
          <w:p w14:paraId="2DF1DF10" w14:textId="77777777" w:rsidR="00A7715F" w:rsidRPr="00D81AE6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0745F3" w14:textId="427F4DD9" w:rsidR="00A7715F" w:rsidRPr="00D81AE6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2,407</w:t>
            </w:r>
          </w:p>
        </w:tc>
      </w:tr>
    </w:tbl>
    <w:p w14:paraId="3A5B9D65" w14:textId="6067D6A7" w:rsidR="00060D87" w:rsidRDefault="00060D87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CE03542" w14:textId="1E1D3694" w:rsidR="00A87730" w:rsidRDefault="00060D87" w:rsidP="00060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C8D5CBB" w14:textId="66252725" w:rsidR="00D05D87" w:rsidRPr="00BB3A61" w:rsidRDefault="008F39F9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B3A6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D05D87" w:rsidRPr="00BB3A6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05D87" w:rsidRPr="00BB3A61">
        <w:rPr>
          <w:rFonts w:asciiTheme="majorBidi" w:hAnsiTheme="majorBidi" w:cstheme="majorBidi"/>
          <w:b/>
          <w:bCs/>
          <w:sz w:val="30"/>
          <w:szCs w:val="30"/>
        </w:rPr>
        <w:tab/>
      </w:r>
      <w:r w:rsidR="00D05D87" w:rsidRPr="00BB3A61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สินทรัพย์ที่ใช้เป็นหลักประกัน</w:t>
      </w:r>
    </w:p>
    <w:p w14:paraId="180C17AC" w14:textId="77777777" w:rsidR="00A87730" w:rsidRDefault="00A87730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BE942" w14:textId="0387CA19" w:rsidR="00D05D87" w:rsidRPr="00BB3A61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5B709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กลุ่มบริษัทมีวงเงินสินเชื่อที่ยังมิได้เบิกใช้เป็นจำนวนเงิน </w:t>
      </w:r>
      <w:r w:rsidR="00694B6D" w:rsidRPr="005B7094">
        <w:rPr>
          <w:rFonts w:asciiTheme="majorBidi" w:hAnsiTheme="majorBidi" w:cstheme="majorBidi"/>
          <w:sz w:val="30"/>
          <w:szCs w:val="30"/>
        </w:rPr>
        <w:t>295</w:t>
      </w:r>
      <w:r w:rsidR="00202B0E" w:rsidRPr="005B7094">
        <w:rPr>
          <w:rFonts w:asciiTheme="majorBidi" w:hAnsiTheme="majorBidi" w:cstheme="majorBidi"/>
          <w:sz w:val="30"/>
          <w:szCs w:val="30"/>
        </w:rPr>
        <w:t xml:space="preserve"> </w:t>
      </w:r>
      <w:r w:rsidRPr="005B709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47E74" w:rsidRPr="005B7094">
        <w:rPr>
          <w:rFonts w:asciiTheme="majorBidi" w:hAnsiTheme="majorBidi" w:cstheme="majorBidi"/>
          <w:sz w:val="30"/>
          <w:szCs w:val="30"/>
        </w:rPr>
        <w:t xml:space="preserve"> </w:t>
      </w:r>
      <w:r w:rsidRPr="005B7094">
        <w:rPr>
          <w:rFonts w:asciiTheme="majorBidi" w:hAnsiTheme="majorBidi" w:cstheme="majorBidi"/>
          <w:sz w:val="30"/>
          <w:szCs w:val="30"/>
          <w:cs/>
        </w:rPr>
        <w:t>และ</w:t>
      </w:r>
      <w:r w:rsidRPr="005B7094">
        <w:rPr>
          <w:rFonts w:asciiTheme="majorBidi" w:hAnsiTheme="majorBidi" w:cstheme="majorBidi"/>
          <w:sz w:val="30"/>
          <w:szCs w:val="30"/>
        </w:rPr>
        <w:t xml:space="preserve"> </w:t>
      </w:r>
      <w:r w:rsidR="00BF3607" w:rsidRPr="005B7094">
        <w:rPr>
          <w:rFonts w:asciiTheme="majorBidi" w:hAnsiTheme="majorBidi" w:cstheme="majorBidi"/>
          <w:sz w:val="30"/>
          <w:szCs w:val="30"/>
        </w:rPr>
        <w:t>1.53</w:t>
      </w:r>
      <w:r w:rsidR="00014E23" w:rsidRPr="005B7094">
        <w:rPr>
          <w:rFonts w:asciiTheme="majorBidi" w:hAnsiTheme="majorBidi" w:cstheme="majorBidi"/>
          <w:sz w:val="30"/>
          <w:szCs w:val="30"/>
        </w:rPr>
        <w:t xml:space="preserve"> 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>ล้านสหรัฐ</w:t>
      </w:r>
      <w:r w:rsidR="00747E74" w:rsidRPr="005B7094">
        <w:rPr>
          <w:rFonts w:asciiTheme="majorBidi" w:hAnsiTheme="majorBidi" w:cstheme="majorBidi" w:hint="cs"/>
          <w:sz w:val="30"/>
          <w:szCs w:val="30"/>
          <w:cs/>
        </w:rPr>
        <w:t>อเมริกา</w:t>
      </w:r>
      <w:r w:rsidR="00A116B0" w:rsidRPr="005B7094">
        <w:rPr>
          <w:rFonts w:asciiTheme="majorBidi" w:hAnsiTheme="majorBidi" w:cstheme="majorBidi"/>
          <w:sz w:val="30"/>
          <w:szCs w:val="30"/>
        </w:rPr>
        <w:t xml:space="preserve"> 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B7094">
        <w:rPr>
          <w:rFonts w:asciiTheme="majorBidi" w:hAnsiTheme="majorBidi" w:cstheme="majorBidi"/>
          <w:sz w:val="30"/>
          <w:szCs w:val="30"/>
          <w:cs/>
        </w:rPr>
        <w:t>บ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>ริษัทมีวงเงินสินเชื่อที่</w:t>
      </w:r>
      <w:r w:rsidR="003F2895" w:rsidRPr="005B7094">
        <w:rPr>
          <w:rFonts w:asciiTheme="majorBidi" w:hAnsiTheme="majorBidi" w:cstheme="majorBidi" w:hint="cs"/>
          <w:sz w:val="30"/>
          <w:szCs w:val="30"/>
          <w:cs/>
        </w:rPr>
        <w:t>ยังมิได้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 xml:space="preserve">เบิกใช้เป็นจำนวนเงิน </w:t>
      </w:r>
      <w:r w:rsidR="00694B6D" w:rsidRPr="005B7094">
        <w:rPr>
          <w:rFonts w:asciiTheme="majorBidi" w:hAnsiTheme="majorBidi" w:cstheme="majorBidi"/>
          <w:sz w:val="30"/>
          <w:szCs w:val="30"/>
        </w:rPr>
        <w:t>270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747E74" w:rsidRPr="005B70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94B6D" w:rsidRPr="005B7094">
        <w:rPr>
          <w:rFonts w:asciiTheme="majorBidi" w:hAnsiTheme="majorBidi" w:cstheme="majorBidi"/>
          <w:sz w:val="30"/>
          <w:szCs w:val="30"/>
        </w:rPr>
        <w:t>1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7E74" w:rsidRPr="005B7094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>สหรัฐ</w:t>
      </w:r>
      <w:r w:rsidR="00747E74" w:rsidRPr="005B7094">
        <w:rPr>
          <w:rFonts w:asciiTheme="majorBidi" w:hAnsiTheme="majorBidi" w:cstheme="majorBidi" w:hint="cs"/>
          <w:sz w:val="30"/>
          <w:szCs w:val="30"/>
          <w:cs/>
        </w:rPr>
        <w:t>อเมริกา</w:t>
      </w:r>
      <w:r w:rsidR="00A743BB" w:rsidRPr="005B7094">
        <w:rPr>
          <w:rFonts w:asciiTheme="majorBidi" w:hAnsiTheme="majorBidi" w:cstheme="majorBidi"/>
          <w:sz w:val="30"/>
          <w:szCs w:val="30"/>
        </w:rPr>
        <w:t xml:space="preserve"> </w:t>
      </w:r>
      <w:r w:rsidRPr="005B7094">
        <w:rPr>
          <w:rFonts w:asciiTheme="majorBidi" w:hAnsiTheme="majorBidi" w:cstheme="majorBidi"/>
          <w:sz w:val="30"/>
          <w:szCs w:val="30"/>
          <w:cs/>
        </w:rPr>
        <w:t>ซึ่งค้ำประกันโด</w:t>
      </w:r>
      <w:r w:rsidR="00747E74" w:rsidRPr="005B7094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5B7094">
        <w:rPr>
          <w:rFonts w:asciiTheme="majorBidi" w:hAnsiTheme="majorBidi" w:cstheme="majorBidi"/>
          <w:sz w:val="30"/>
          <w:szCs w:val="30"/>
          <w:cs/>
        </w:rPr>
        <w:t>ที่ดิน รวมทั้งสิ่งปลูกสร้างที่มีอยู่และที่จะมีขึ้นในอนาคต และเครื่องจักรและอุปกรณ์บางส่วนของกลุ่มบริษัทและบริษัท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หลายแห่ง</w:t>
      </w:r>
    </w:p>
    <w:p w14:paraId="5EB06FED" w14:textId="77777777" w:rsidR="00D05D87" w:rsidRPr="00BB3A61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31C2C6F7" w14:textId="0CE98FC6" w:rsidR="00D05D87" w:rsidRPr="00BB3A61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 มีดังนี้</w:t>
      </w:r>
    </w:p>
    <w:p w14:paraId="24A9513C" w14:textId="1F07DAF7" w:rsidR="001C1777" w:rsidRPr="00BB3A61" w:rsidRDefault="001C1777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98"/>
        <w:gridCol w:w="279"/>
        <w:gridCol w:w="1089"/>
        <w:gridCol w:w="261"/>
        <w:gridCol w:w="1053"/>
        <w:gridCol w:w="236"/>
        <w:gridCol w:w="1134"/>
      </w:tblGrid>
      <w:tr w:rsidR="00D05D87" w:rsidRPr="00BB3A61" w14:paraId="0C6EF7E7" w14:textId="77777777" w:rsidTr="00AA554A">
        <w:tc>
          <w:tcPr>
            <w:tcW w:w="3969" w:type="dxa"/>
          </w:tcPr>
          <w:p w14:paraId="27214FD2" w14:textId="77777777" w:rsidR="00D05D87" w:rsidRPr="00BB3A61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43FFEB81" w14:textId="77777777" w:rsidR="00D05D87" w:rsidRPr="00BB3A61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BFA80E4" w14:textId="77777777" w:rsidR="00D05D87" w:rsidRPr="00BB3A61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3" w:type="dxa"/>
            <w:gridSpan w:val="3"/>
          </w:tcPr>
          <w:p w14:paraId="642F7A2D" w14:textId="77777777" w:rsidR="00D05D87" w:rsidRPr="00BB3A61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7677" w:rsidRPr="00BB3A61" w14:paraId="28599875" w14:textId="77777777" w:rsidTr="00AA554A">
        <w:tc>
          <w:tcPr>
            <w:tcW w:w="3969" w:type="dxa"/>
          </w:tcPr>
          <w:p w14:paraId="18290D72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F58E8D" w14:textId="7198BBB7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9" w:type="dxa"/>
          </w:tcPr>
          <w:p w14:paraId="5C6AA3A4" w14:textId="77777777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14C47E" w14:textId="4398F082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71C2B730" w14:textId="77777777" w:rsidR="00EC7677" w:rsidRPr="00BB3A61" w:rsidRDefault="00EC7677" w:rsidP="00EC7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FAAD17" w14:textId="7B2889F6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CCF377B" w14:textId="77777777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902149" w14:textId="392C169E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C7677" w:rsidRPr="00BB3A61" w14:paraId="011694C2" w14:textId="77777777" w:rsidTr="00AA554A">
        <w:tc>
          <w:tcPr>
            <w:tcW w:w="3969" w:type="dxa"/>
          </w:tcPr>
          <w:p w14:paraId="103A770E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F6108E" w14:textId="7F74B9DC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53E5E177" w14:textId="77777777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076FD1" w14:textId="1190103D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795979BE" w14:textId="77777777" w:rsidR="00EC7677" w:rsidRPr="00BB3A61" w:rsidRDefault="00EC7677" w:rsidP="00EC7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8A05F89" w14:textId="396C12EF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B7E122A" w14:textId="77777777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8BB7C9" w14:textId="00068886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0782B" w:rsidRPr="00BB3A61" w14:paraId="38DFC728" w14:textId="77777777" w:rsidTr="00AA554A">
        <w:tc>
          <w:tcPr>
            <w:tcW w:w="3969" w:type="dxa"/>
          </w:tcPr>
          <w:p w14:paraId="5A5577F8" w14:textId="77777777" w:rsidR="00A0782B" w:rsidRPr="00BB3A61" w:rsidRDefault="00A0782B" w:rsidP="00A07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50" w:type="dxa"/>
            <w:gridSpan w:val="7"/>
          </w:tcPr>
          <w:p w14:paraId="1BE8465B" w14:textId="77777777" w:rsidR="00A0782B" w:rsidRPr="00BB3A61" w:rsidRDefault="00A0782B" w:rsidP="00A07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7677" w:rsidRPr="00BB3A61" w14:paraId="10C29837" w14:textId="77777777" w:rsidTr="00AA554A">
        <w:tc>
          <w:tcPr>
            <w:tcW w:w="3969" w:type="dxa"/>
          </w:tcPr>
          <w:p w14:paraId="7BE828E9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8" w:type="dxa"/>
          </w:tcPr>
          <w:p w14:paraId="14767B9E" w14:textId="4EE44887" w:rsidR="00EC7677" w:rsidRPr="00BB3A61" w:rsidRDefault="00843FB4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7,755</w:t>
            </w:r>
          </w:p>
        </w:tc>
        <w:tc>
          <w:tcPr>
            <w:tcW w:w="279" w:type="dxa"/>
          </w:tcPr>
          <w:p w14:paraId="20711160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2CB45376" w14:textId="448AEF3D" w:rsidR="00EC7677" w:rsidRPr="00BB3A61" w:rsidRDefault="00EC7677" w:rsidP="00831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7,755</w:t>
            </w:r>
          </w:p>
        </w:tc>
        <w:tc>
          <w:tcPr>
            <w:tcW w:w="261" w:type="dxa"/>
          </w:tcPr>
          <w:p w14:paraId="1CF2A991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245FCF08" w14:textId="7133F134" w:rsidR="00EC7677" w:rsidRPr="00BB3A61" w:rsidRDefault="00843FB4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  <w:tc>
          <w:tcPr>
            <w:tcW w:w="236" w:type="dxa"/>
          </w:tcPr>
          <w:p w14:paraId="0A9637F5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ED6182" w14:textId="3507A4B4" w:rsidR="00EC7677" w:rsidRPr="00BB3A61" w:rsidRDefault="00EC7677" w:rsidP="00831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2,580</w:t>
            </w:r>
          </w:p>
        </w:tc>
      </w:tr>
      <w:tr w:rsidR="00101F8B" w:rsidRPr="00BB3A61" w14:paraId="7CBC3DF5" w14:textId="77777777" w:rsidTr="00AA554A">
        <w:tc>
          <w:tcPr>
            <w:tcW w:w="3969" w:type="dxa"/>
          </w:tcPr>
          <w:p w14:paraId="14561D3F" w14:textId="77777777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</w:tcPr>
          <w:p w14:paraId="46ACB441" w14:textId="76ED0589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63,345</w:t>
            </w:r>
          </w:p>
        </w:tc>
        <w:tc>
          <w:tcPr>
            <w:tcW w:w="279" w:type="dxa"/>
          </w:tcPr>
          <w:p w14:paraId="6A8C0E8F" w14:textId="77777777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1A1761D6" w14:textId="04D65567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63,345</w:t>
            </w:r>
          </w:p>
        </w:tc>
        <w:tc>
          <w:tcPr>
            <w:tcW w:w="261" w:type="dxa"/>
          </w:tcPr>
          <w:p w14:paraId="0E111913" w14:textId="77777777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40FBA892" w14:textId="24E59A19" w:rsidR="00101F8B" w:rsidRPr="0062258D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67,979</w:t>
            </w:r>
          </w:p>
        </w:tc>
        <w:tc>
          <w:tcPr>
            <w:tcW w:w="236" w:type="dxa"/>
          </w:tcPr>
          <w:p w14:paraId="117ECB7F" w14:textId="77777777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51948A" w14:textId="4AA7F751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67,979</w:t>
            </w:r>
          </w:p>
        </w:tc>
      </w:tr>
      <w:tr w:rsidR="00101F8B" w:rsidRPr="00BB3A61" w14:paraId="2C1F9548" w14:textId="77777777" w:rsidTr="00AA554A">
        <w:tc>
          <w:tcPr>
            <w:tcW w:w="3969" w:type="dxa"/>
          </w:tcPr>
          <w:p w14:paraId="5CA1D950" w14:textId="77777777" w:rsidR="00101F8B" w:rsidRPr="0039484E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84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14:paraId="481AAEE6" w14:textId="08A1554B" w:rsidR="00101F8B" w:rsidRPr="0039484E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35,245</w:t>
            </w:r>
          </w:p>
        </w:tc>
        <w:tc>
          <w:tcPr>
            <w:tcW w:w="279" w:type="dxa"/>
          </w:tcPr>
          <w:p w14:paraId="42B4896B" w14:textId="77777777" w:rsidR="00101F8B" w:rsidRPr="0039484E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</w:tcPr>
          <w:p w14:paraId="23089BE0" w14:textId="13CAA9B0" w:rsidR="00101F8B" w:rsidRPr="0039484E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35,245</w:t>
            </w:r>
          </w:p>
        </w:tc>
        <w:tc>
          <w:tcPr>
            <w:tcW w:w="261" w:type="dxa"/>
          </w:tcPr>
          <w:p w14:paraId="1C50973A" w14:textId="77777777" w:rsidR="00101F8B" w:rsidRPr="0039484E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5AC63E0C" w14:textId="42671A78" w:rsidR="00101F8B" w:rsidRPr="0062258D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30,611</w:t>
            </w:r>
          </w:p>
        </w:tc>
        <w:tc>
          <w:tcPr>
            <w:tcW w:w="236" w:type="dxa"/>
          </w:tcPr>
          <w:p w14:paraId="0247321F" w14:textId="77777777" w:rsidR="00101F8B" w:rsidRPr="0039484E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05A87FD" w14:textId="19035EC9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30,611</w:t>
            </w:r>
          </w:p>
        </w:tc>
      </w:tr>
      <w:tr w:rsidR="00EC7677" w:rsidRPr="00BB3A61" w14:paraId="56E5AEB9" w14:textId="77777777" w:rsidTr="00AA554A">
        <w:tc>
          <w:tcPr>
            <w:tcW w:w="3969" w:type="dxa"/>
          </w:tcPr>
          <w:p w14:paraId="52AEC79D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</w:tcPr>
          <w:p w14:paraId="162CA12A" w14:textId="6A9992BF" w:rsidR="00EC7677" w:rsidRPr="00BB3A61" w:rsidRDefault="00843FB4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79" w:type="dxa"/>
          </w:tcPr>
          <w:p w14:paraId="492F748A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</w:tcPr>
          <w:p w14:paraId="3C96B962" w14:textId="1A23AC70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106,345</w:t>
            </w:r>
          </w:p>
        </w:tc>
        <w:tc>
          <w:tcPr>
            <w:tcW w:w="261" w:type="dxa"/>
          </w:tcPr>
          <w:p w14:paraId="7D52C9FA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000000"/>
            </w:tcBorders>
          </w:tcPr>
          <w:p w14:paraId="6C1B72CE" w14:textId="0432D1AC" w:rsidR="00EC7677" w:rsidRPr="00BB3A61" w:rsidRDefault="00843FB4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101,170</w:t>
            </w:r>
          </w:p>
        </w:tc>
        <w:tc>
          <w:tcPr>
            <w:tcW w:w="236" w:type="dxa"/>
          </w:tcPr>
          <w:p w14:paraId="741033C1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2C9E7B1C" w14:textId="01146906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101,170</w:t>
            </w:r>
          </w:p>
        </w:tc>
      </w:tr>
    </w:tbl>
    <w:p w14:paraId="3840AFBE" w14:textId="77777777" w:rsidR="0015135A" w:rsidRPr="00BB3A61" w:rsidRDefault="0015135A" w:rsidP="0015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15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449A2A7E" w14:textId="2DB5F339" w:rsidR="001D0CA6" w:rsidRPr="00647337" w:rsidRDefault="008F39F9" w:rsidP="0015135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47337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D0CA6" w:rsidRPr="00647337">
        <w:rPr>
          <w:rFonts w:asciiTheme="majorBidi" w:hAnsiTheme="majorBidi" w:cstheme="majorBidi"/>
          <w:b/>
          <w:bCs/>
          <w:sz w:val="30"/>
          <w:szCs w:val="30"/>
        </w:rPr>
        <w:tab/>
      </w:r>
      <w:r w:rsidR="0047466D" w:rsidRPr="00647337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95D004F" w14:textId="233E6124" w:rsidR="00AA7966" w:rsidRPr="00647337" w:rsidRDefault="00AA7966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1E7A36" w14:textId="6B3BB0D3" w:rsidR="00A07D3D" w:rsidRPr="00774EB7" w:rsidRDefault="00A07D3D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4EB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4C8DA07" w14:textId="55BB7999" w:rsidR="007E7E94" w:rsidRPr="00647337" w:rsidRDefault="007E7E94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431EF7" w14:textId="1916B76B" w:rsidR="00A07D3D" w:rsidRPr="00647337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47337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 ธุรกิจผลิตและจัดจำหน่ายชิ้นส่วนประกอบรถยนต์ ดังนั้น มีส่วนงานที่รายงานเพียงส่วนงานเดียว</w:t>
      </w:r>
    </w:p>
    <w:p w14:paraId="3807D029" w14:textId="601748A5" w:rsidR="00A07D3D" w:rsidRPr="00647337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AC9C6" w14:textId="228B80B1" w:rsidR="00085901" w:rsidRPr="00647337" w:rsidRDefault="00A07D3D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47337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กลุ่มบริษัทมีการจัดการบริหารโดยมาตรฐานระดับสากล แต่มีกระบวนการผลิตและสำนักงานขายในประเทศไทย </w:t>
      </w:r>
      <w:r w:rsidRPr="00647337">
        <w:rPr>
          <w:rFonts w:asciiTheme="majorBidi" w:hAnsiTheme="majorBidi" w:cstheme="majorBidi"/>
          <w:sz w:val="30"/>
          <w:szCs w:val="30"/>
        </w:rPr>
        <w:br/>
      </w:r>
      <w:r w:rsidRPr="00647337">
        <w:rPr>
          <w:rFonts w:asciiTheme="majorBidi" w:hAnsiTheme="majorBidi" w:cstheme="majorBidi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14:paraId="5CD4CCA8" w14:textId="6ABC385F" w:rsidR="0015135A" w:rsidRPr="00647337" w:rsidRDefault="0015135A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3D7E8" w14:textId="77777777" w:rsidR="00647337" w:rsidRDefault="0064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0AD569A" w14:textId="487E5FF1" w:rsidR="00085901" w:rsidRPr="007764E0" w:rsidRDefault="00085901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4E0">
        <w:rPr>
          <w:rFonts w:asciiTheme="majorBidi" w:hAnsiTheme="majorBidi" w:cstheme="majorBidi"/>
          <w:i/>
          <w:iCs/>
          <w:sz w:val="30"/>
          <w:szCs w:val="30"/>
          <w:cs/>
        </w:rPr>
        <w:t>การจำแนกรายได้</w:t>
      </w:r>
      <w:r w:rsidR="00E56DEB" w:rsidRPr="007764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7F9ED6A" w14:textId="392AFAD2" w:rsidR="009C2EE2" w:rsidRDefault="00876D39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anchor distT="0" distB="0" distL="114300" distR="114300" simplePos="0" relativeHeight="251669504" behindDoc="0" locked="0" layoutInCell="1" allowOverlap="1" wp14:anchorId="586A08E3" wp14:editId="26B664FD">
            <wp:simplePos x="0" y="0"/>
            <wp:positionH relativeFrom="column">
              <wp:posOffset>-153670</wp:posOffset>
            </wp:positionH>
            <wp:positionV relativeFrom="paragraph">
              <wp:posOffset>187960</wp:posOffset>
            </wp:positionV>
            <wp:extent cx="6470650" cy="3578860"/>
            <wp:effectExtent l="0" t="0" r="0" b="2540"/>
            <wp:wrapThrough wrapText="bothSides">
              <wp:wrapPolygon edited="0">
                <wp:start x="7758" y="115"/>
                <wp:lineTo x="7313" y="690"/>
                <wp:lineTo x="7631" y="2185"/>
                <wp:lineTo x="7631" y="2300"/>
                <wp:lineTo x="10683" y="4024"/>
                <wp:lineTo x="3688" y="4024"/>
                <wp:lineTo x="3688" y="4944"/>
                <wp:lineTo x="10811" y="5864"/>
                <wp:lineTo x="4579" y="5864"/>
                <wp:lineTo x="2544" y="6324"/>
                <wp:lineTo x="2544" y="7703"/>
                <wp:lineTo x="2289" y="8163"/>
                <wp:lineTo x="1653" y="9428"/>
                <wp:lineTo x="1272" y="11383"/>
                <wp:lineTo x="1272" y="13222"/>
                <wp:lineTo x="1526" y="15062"/>
                <wp:lineTo x="2289" y="16901"/>
                <wp:lineTo x="2353" y="17821"/>
                <wp:lineTo x="5024" y="18741"/>
                <wp:lineTo x="7440" y="18741"/>
                <wp:lineTo x="7440" y="21500"/>
                <wp:lineTo x="14308" y="21500"/>
                <wp:lineTo x="14308" y="18741"/>
                <wp:lineTo x="16407" y="18741"/>
                <wp:lineTo x="19332" y="17706"/>
                <wp:lineTo x="19332" y="16901"/>
                <wp:lineTo x="20095" y="15062"/>
                <wp:lineTo x="20349" y="13222"/>
                <wp:lineTo x="20349" y="11383"/>
                <wp:lineTo x="20031" y="9543"/>
                <wp:lineTo x="19141" y="7703"/>
                <wp:lineTo x="19205" y="6324"/>
                <wp:lineTo x="17106" y="5864"/>
                <wp:lineTo x="10811" y="5864"/>
                <wp:lineTo x="18314" y="4829"/>
                <wp:lineTo x="18314" y="4024"/>
                <wp:lineTo x="20349" y="3679"/>
                <wp:lineTo x="20413" y="2989"/>
                <wp:lineTo x="14181" y="2185"/>
                <wp:lineTo x="14499" y="460"/>
                <wp:lineTo x="14499" y="115"/>
                <wp:lineTo x="7758" y="115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0650" cy="357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36A078" w14:textId="01A52FE4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6F1432" w14:textId="5C753286" w:rsidR="0049716C" w:rsidRPr="0049716C" w:rsidRDefault="0049716C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A4ACFA" w14:textId="2D3589B6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F8264F" w14:textId="31A173D3" w:rsidR="006C777A" w:rsidRDefault="00876D39" w:rsidP="00E14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anchor distT="0" distB="0" distL="114300" distR="114300" simplePos="0" relativeHeight="251670528" behindDoc="0" locked="0" layoutInCell="1" allowOverlap="1" wp14:anchorId="1F380D64" wp14:editId="0BECA181">
            <wp:simplePos x="0" y="0"/>
            <wp:positionH relativeFrom="column">
              <wp:posOffset>-153670</wp:posOffset>
            </wp:positionH>
            <wp:positionV relativeFrom="paragraph">
              <wp:posOffset>2901950</wp:posOffset>
            </wp:positionV>
            <wp:extent cx="6607810" cy="3612515"/>
            <wp:effectExtent l="0" t="0" r="0" b="6985"/>
            <wp:wrapThrough wrapText="bothSides">
              <wp:wrapPolygon edited="0">
                <wp:start x="7784" y="114"/>
                <wp:lineTo x="7286" y="683"/>
                <wp:lineTo x="7535" y="2164"/>
                <wp:lineTo x="4546" y="3987"/>
                <wp:lineTo x="3736" y="4101"/>
                <wp:lineTo x="3736" y="4442"/>
                <wp:lineTo x="4234" y="5809"/>
                <wp:lineTo x="3363" y="6606"/>
                <wp:lineTo x="2491" y="7632"/>
                <wp:lineTo x="2366" y="7859"/>
                <wp:lineTo x="1619" y="9454"/>
                <wp:lineTo x="1308" y="11276"/>
                <wp:lineTo x="1245" y="13099"/>
                <wp:lineTo x="1557" y="14921"/>
                <wp:lineTo x="2180" y="16744"/>
                <wp:lineTo x="2242" y="17769"/>
                <wp:lineTo x="4359" y="18566"/>
                <wp:lineTo x="7037" y="18566"/>
                <wp:lineTo x="7037" y="21528"/>
                <wp:lineTo x="14509" y="21528"/>
                <wp:lineTo x="14572" y="18566"/>
                <wp:lineTo x="17187" y="18566"/>
                <wp:lineTo x="19367" y="17769"/>
                <wp:lineTo x="19367" y="16744"/>
                <wp:lineTo x="20052" y="14921"/>
                <wp:lineTo x="20301" y="13099"/>
                <wp:lineTo x="20301" y="11276"/>
                <wp:lineTo x="19927" y="9454"/>
                <wp:lineTo x="19180" y="7632"/>
                <wp:lineTo x="18557" y="6948"/>
                <wp:lineTo x="17312" y="5809"/>
                <wp:lineTo x="18370" y="4556"/>
                <wp:lineTo x="18432" y="3987"/>
                <wp:lineTo x="17810" y="3987"/>
                <wp:lineTo x="20487" y="3303"/>
                <wp:lineTo x="20363" y="2620"/>
                <wp:lineTo x="14136" y="2164"/>
                <wp:lineTo x="14323" y="683"/>
                <wp:lineTo x="14260" y="114"/>
                <wp:lineTo x="7784" y="114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7810" cy="3612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4A05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757F6DA" w14:textId="06B60504" w:rsidR="002965EB" w:rsidRPr="00BB3A61" w:rsidRDefault="008F39F9" w:rsidP="0029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3A61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2965EB" w:rsidRPr="00BB3A61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ภาษีเงินได้</w:t>
      </w:r>
    </w:p>
    <w:p w14:paraId="64A5F889" w14:textId="77777777" w:rsidR="002965EB" w:rsidRPr="00BB3A61" w:rsidRDefault="002965EB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5991B" w14:textId="48607472" w:rsidR="00A0782B" w:rsidRPr="00F47373" w:rsidRDefault="00A0782B" w:rsidP="008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F3D5C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 อัตราภาษีเงินได้ที่แท้จริงรวมของกลุ่มบริษัทสำหรับระยะเวลา</w:t>
      </w:r>
      <w:r w:rsidR="00EC7677" w:rsidRPr="004F3D5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4F3D5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4F3D5C">
        <w:rPr>
          <w:rFonts w:asciiTheme="majorBidi" w:hAnsiTheme="majorBidi" w:cstheme="majorBidi"/>
          <w:sz w:val="30"/>
          <w:szCs w:val="30"/>
        </w:rPr>
        <w:t>3</w:t>
      </w:r>
      <w:r w:rsidR="00EC7677" w:rsidRPr="004F3D5C">
        <w:rPr>
          <w:rFonts w:asciiTheme="majorBidi" w:hAnsiTheme="majorBidi" w:cstheme="majorBidi"/>
          <w:sz w:val="30"/>
          <w:szCs w:val="30"/>
        </w:rPr>
        <w:t>1</w:t>
      </w:r>
      <w:r w:rsidRPr="004F3D5C">
        <w:rPr>
          <w:rFonts w:asciiTheme="majorBidi" w:hAnsiTheme="majorBidi" w:cstheme="majorBidi"/>
          <w:sz w:val="30"/>
          <w:szCs w:val="30"/>
        </w:rPr>
        <w:t xml:space="preserve"> </w:t>
      </w:r>
      <w:r w:rsidR="00EC7677" w:rsidRPr="004F3D5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F3D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3D5C">
        <w:rPr>
          <w:rFonts w:asciiTheme="majorBidi" w:hAnsiTheme="majorBidi" w:cstheme="majorBidi"/>
          <w:sz w:val="30"/>
          <w:szCs w:val="30"/>
        </w:rPr>
        <w:t>256</w:t>
      </w:r>
      <w:r w:rsidR="00EC7677" w:rsidRPr="004F3D5C">
        <w:rPr>
          <w:rFonts w:asciiTheme="majorBidi" w:hAnsiTheme="majorBidi" w:cstheme="majorBidi"/>
          <w:sz w:val="30"/>
          <w:szCs w:val="30"/>
        </w:rPr>
        <w:t>7</w:t>
      </w:r>
      <w:r w:rsidRPr="004F3D5C">
        <w:rPr>
          <w:rFonts w:asciiTheme="majorBidi" w:hAnsiTheme="majorBidi" w:cstheme="majorBidi"/>
          <w:sz w:val="30"/>
          <w:szCs w:val="30"/>
        </w:rPr>
        <w:t xml:space="preserve"> </w:t>
      </w:r>
      <w:r w:rsidRPr="004F3D5C">
        <w:rPr>
          <w:rFonts w:asciiTheme="majorBidi" w:hAnsiTheme="majorBidi" w:cstheme="majorBidi"/>
          <w:sz w:val="30"/>
          <w:szCs w:val="30"/>
          <w:cs/>
        </w:rPr>
        <w:t>คือร้อยล</w:t>
      </w:r>
      <w:r w:rsidR="00204FE7" w:rsidRPr="004F3D5C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204FE7" w:rsidRPr="004F3D5C">
        <w:rPr>
          <w:rFonts w:asciiTheme="majorBidi" w:hAnsiTheme="majorBidi" w:cstheme="majorBidi"/>
          <w:sz w:val="30"/>
          <w:szCs w:val="30"/>
        </w:rPr>
        <w:t>19.</w:t>
      </w:r>
      <w:r w:rsidR="004F3D5C" w:rsidRPr="004F3D5C">
        <w:rPr>
          <w:rFonts w:asciiTheme="majorBidi" w:hAnsiTheme="majorBidi" w:cstheme="majorBidi"/>
          <w:sz w:val="30"/>
          <w:szCs w:val="30"/>
        </w:rPr>
        <w:t>1</w:t>
      </w:r>
      <w:r w:rsidR="00442F1B" w:rsidRPr="004F3D5C">
        <w:rPr>
          <w:rFonts w:asciiTheme="majorBidi" w:hAnsiTheme="majorBidi" w:cstheme="majorBidi"/>
          <w:sz w:val="30"/>
          <w:szCs w:val="30"/>
        </w:rPr>
        <w:t xml:space="preserve"> </w:t>
      </w:r>
      <w:r w:rsidR="001310EA" w:rsidRPr="004F3D5C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56C6E" w:rsidRPr="004F3D5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310EA" w:rsidRPr="004F3D5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10EA" w:rsidRPr="004F3D5C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="001310EA" w:rsidRPr="004F3D5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E054F" w:rsidRPr="004F3D5C">
        <w:rPr>
          <w:rFonts w:ascii="Angsana New" w:hAnsi="Angsana New" w:cstheme="minorBidi"/>
          <w:i/>
          <w:iCs/>
          <w:sz w:val="30"/>
          <w:szCs w:val="30"/>
        </w:rPr>
        <w:t>17.9</w:t>
      </w:r>
      <w:r w:rsidR="001310EA" w:rsidRPr="004F3D5C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DC79EA">
        <w:rPr>
          <w:rFonts w:asciiTheme="majorBidi" w:hAnsiTheme="majorBidi" w:cstheme="majorBidi"/>
          <w:sz w:val="30"/>
          <w:szCs w:val="30"/>
        </w:rPr>
        <w:t xml:space="preserve"> </w:t>
      </w:r>
      <w:r w:rsidRPr="00256C6E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1310EA" w:rsidRPr="00256C6E">
        <w:rPr>
          <w:rFonts w:asciiTheme="majorBidi" w:hAnsiTheme="majorBidi" w:cstheme="majorBidi" w:hint="cs"/>
          <w:sz w:val="30"/>
          <w:szCs w:val="30"/>
          <w:cs/>
        </w:rPr>
        <w:t>รวมของกลุ่มบริษัท</w:t>
      </w:r>
      <w:r w:rsidRPr="00256C6E">
        <w:rPr>
          <w:rFonts w:asciiTheme="majorBidi" w:hAnsiTheme="majorBidi" w:cstheme="majorBidi"/>
          <w:sz w:val="30"/>
          <w:szCs w:val="30"/>
          <w:cs/>
        </w:rPr>
        <w:t>มีสาเหตุหลักจากบริษัทย่อยมีการใช้ขาดทุนทางภาษีเดิมที่ไม่ได้บันทึก</w:t>
      </w:r>
      <w:r w:rsidRPr="00F473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10EA" w:rsidRPr="00256C6E">
        <w:rPr>
          <w:rFonts w:asciiTheme="majorBidi" w:hAnsiTheme="majorBidi" w:cstheme="majorBidi" w:hint="cs"/>
          <w:sz w:val="30"/>
          <w:szCs w:val="30"/>
          <w:cs/>
        </w:rPr>
        <w:t>และอัตราภาษีเงินได้ที่แท้จริงของบริษัทสำหรับรอบระยะเวลา</w:t>
      </w:r>
      <w:r w:rsidR="00332A52" w:rsidRPr="00256C6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1310EA" w:rsidRPr="00256C6E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B925A5" w:rsidRPr="00256C6E">
        <w:rPr>
          <w:rFonts w:asciiTheme="majorBidi" w:hAnsiTheme="majorBidi" w:cstheme="majorBidi"/>
          <w:sz w:val="30"/>
          <w:szCs w:val="30"/>
        </w:rPr>
        <w:t xml:space="preserve">31 </w:t>
      </w:r>
      <w:r w:rsidR="00B925A5" w:rsidRPr="00256C6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B925A5" w:rsidRPr="00256C6E">
        <w:rPr>
          <w:rFonts w:asciiTheme="majorBidi" w:hAnsiTheme="majorBidi" w:cstheme="majorBidi"/>
          <w:sz w:val="30"/>
          <w:szCs w:val="30"/>
        </w:rPr>
        <w:t xml:space="preserve">2567 </w:t>
      </w:r>
      <w:r w:rsidR="001310EA" w:rsidRPr="00256C6E">
        <w:rPr>
          <w:rFonts w:asciiTheme="majorBidi" w:hAnsiTheme="majorBidi" w:cstheme="majorBidi" w:hint="cs"/>
          <w:sz w:val="30"/>
          <w:szCs w:val="30"/>
          <w:cs/>
        </w:rPr>
        <w:t xml:space="preserve">คือร้อยละ </w:t>
      </w:r>
      <w:r w:rsidR="00204FE7">
        <w:rPr>
          <w:rFonts w:asciiTheme="majorBidi" w:hAnsiTheme="majorBidi" w:cstheme="majorBidi"/>
          <w:sz w:val="30"/>
          <w:szCs w:val="30"/>
        </w:rPr>
        <w:t>8.4</w:t>
      </w:r>
      <w:r w:rsidR="00B925A5" w:rsidRPr="00256C6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310EA" w:rsidRPr="00256C6E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56C6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310EA" w:rsidRPr="00256C6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10EA" w:rsidRPr="00256C6E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="008D1B4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D1B46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1310EA" w:rsidRPr="00256C6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310EA" w:rsidRPr="00256C6E">
        <w:rPr>
          <w:rFonts w:asciiTheme="majorBidi" w:hAnsiTheme="majorBidi" w:cstheme="majorBidi"/>
          <w:sz w:val="30"/>
          <w:szCs w:val="30"/>
        </w:rPr>
        <w:t xml:space="preserve"> </w:t>
      </w:r>
      <w:r w:rsidR="001310EA" w:rsidRPr="00256C6E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การเปลี่ยนแปลงในอัตราภาษีเงินได้ที่แท้จริงของบริษัทมีสาเหตุ</w:t>
      </w:r>
      <w:r w:rsidR="000D3705" w:rsidRPr="00256C6E">
        <w:rPr>
          <w:rFonts w:asciiTheme="majorBidi" w:hAnsiTheme="majorBidi" w:cstheme="majorBidi" w:hint="cs"/>
          <w:sz w:val="30"/>
          <w:szCs w:val="30"/>
          <w:cs/>
        </w:rPr>
        <w:t>หลักจากเงินปันผลรับซึ่งได้รับยกเว้นในทางภาษี</w:t>
      </w:r>
    </w:p>
    <w:p w14:paraId="53EF443A" w14:textId="77777777" w:rsidR="00A61291" w:rsidRPr="00BB3A61" w:rsidRDefault="00A61291" w:rsidP="00532F0E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</w:p>
    <w:p w14:paraId="6B21990D" w14:textId="776E695D" w:rsidR="00060D87" w:rsidRPr="00BB3A61" w:rsidRDefault="004B0450" w:rsidP="00060D87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bookmarkStart w:id="0" w:name="_Hlk133411807"/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060D87" w:rsidRPr="00BB3A61">
        <w:rPr>
          <w:rFonts w:asciiTheme="majorBidi" w:hAnsiTheme="majorBidi" w:cstheme="majorBidi"/>
          <w:b/>
          <w:bCs/>
          <w:sz w:val="30"/>
          <w:szCs w:val="30"/>
        </w:rPr>
        <w:tab/>
      </w:r>
      <w:r w:rsidR="00060D87" w:rsidRPr="00BB3A61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60CBAF3" w14:textId="77777777" w:rsidR="00C877FE" w:rsidRPr="00BB3A61" w:rsidRDefault="00C877FE" w:rsidP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6CC27D" w14:textId="77777777" w:rsidR="00C877FE" w:rsidRPr="00BB3A61" w:rsidRDefault="00C877FE" w:rsidP="007A076D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3A6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  </w:t>
      </w:r>
    </w:p>
    <w:p w14:paraId="646DF074" w14:textId="77777777" w:rsidR="00860235" w:rsidRPr="00BB3A61" w:rsidRDefault="00860235" w:rsidP="007A076D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AE7113" w14:textId="4BF30B6B" w:rsidR="00C877FE" w:rsidRPr="00BB3A61" w:rsidRDefault="00C877FE" w:rsidP="001D4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 </w:t>
      </w:r>
    </w:p>
    <w:bookmarkEnd w:id="0"/>
    <w:p w14:paraId="3F07155C" w14:textId="751726F3" w:rsidR="000014C9" w:rsidRDefault="00001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C5A8B6" w14:textId="136602C4" w:rsidR="008109F7" w:rsidRPr="00BB3A61" w:rsidRDefault="004B0450" w:rsidP="00001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2C7960" w:rsidRPr="00BB3A61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109F7" w:rsidRPr="00BB3A6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8E60604" w14:textId="4B973EF4" w:rsidR="00AA7966" w:rsidRPr="00BB3A61" w:rsidRDefault="00AA7966" w:rsidP="0028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415"/>
        <w:gridCol w:w="243"/>
        <w:gridCol w:w="1443"/>
      </w:tblGrid>
      <w:tr w:rsidR="00AB61FA" w:rsidRPr="00BB3A61" w14:paraId="3EBBDB67" w14:textId="77777777" w:rsidTr="005B2F38">
        <w:tc>
          <w:tcPr>
            <w:tcW w:w="3302" w:type="pct"/>
            <w:vAlign w:val="bottom"/>
          </w:tcPr>
          <w:p w14:paraId="7774589E" w14:textId="76F26D0B" w:rsidR="00AB61FA" w:rsidRPr="00BB3A61" w:rsidRDefault="005F0830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75" w:type="pct"/>
            <w:vAlign w:val="bottom"/>
          </w:tcPr>
          <w:p w14:paraId="457899C3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EAFAB20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7444C9EE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E03B177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B61FA" w:rsidRPr="00BB3A61" w14:paraId="69A49F8B" w14:textId="77777777" w:rsidTr="00AA554A">
        <w:tc>
          <w:tcPr>
            <w:tcW w:w="3302" w:type="pct"/>
          </w:tcPr>
          <w:p w14:paraId="47DCC899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8" w:type="pct"/>
            <w:gridSpan w:val="3"/>
          </w:tcPr>
          <w:p w14:paraId="7C0868AD" w14:textId="77777777" w:rsidR="00AB61FA" w:rsidRPr="00BB3A61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B3A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2F38" w:rsidRPr="00BB3A61" w14:paraId="66466A37" w14:textId="77777777" w:rsidTr="005B2F38">
        <w:tc>
          <w:tcPr>
            <w:tcW w:w="3302" w:type="pct"/>
          </w:tcPr>
          <w:p w14:paraId="5E17CDD8" w14:textId="77777777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5" w:type="pct"/>
          </w:tcPr>
          <w:p w14:paraId="5240C8FC" w14:textId="77777777" w:rsidR="005B2F38" w:rsidRPr="00BB3A61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A6B4C82" w14:textId="77777777" w:rsidR="005B2F38" w:rsidRPr="00BB3A61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2162CC5A" w14:textId="77777777" w:rsidR="005B2F38" w:rsidRPr="00BB3A61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2F38" w:rsidRPr="00BB3A61" w14:paraId="10AF8091" w14:textId="77777777" w:rsidTr="005B2F38">
        <w:tc>
          <w:tcPr>
            <w:tcW w:w="3302" w:type="pct"/>
          </w:tcPr>
          <w:p w14:paraId="0EECB932" w14:textId="6C660F50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75" w:type="pct"/>
            <w:vAlign w:val="bottom"/>
          </w:tcPr>
          <w:p w14:paraId="2A8973D4" w14:textId="19B3F622" w:rsidR="005B2F38" w:rsidRPr="002C55A6" w:rsidRDefault="00843FB4" w:rsidP="002C55A6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33" w:type="pct"/>
            <w:vAlign w:val="bottom"/>
          </w:tcPr>
          <w:p w14:paraId="762D5C7C" w14:textId="77777777" w:rsidR="005B2F38" w:rsidRPr="00BB3A61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45420465" w14:textId="01DBF9D5" w:rsidR="005B2F38" w:rsidRPr="002C55A6" w:rsidRDefault="00843FB4" w:rsidP="002C55A6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5B2F38" w:rsidRPr="00BB3A61" w14:paraId="067A7719" w14:textId="77777777" w:rsidTr="005B2F38">
        <w:tc>
          <w:tcPr>
            <w:tcW w:w="3302" w:type="pct"/>
          </w:tcPr>
          <w:p w14:paraId="3665B1CC" w14:textId="77777777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</w:tcPr>
          <w:p w14:paraId="7662B593" w14:textId="72D4F99B" w:rsidR="005B2F38" w:rsidRPr="00BB3A61" w:rsidRDefault="00843FB4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3,380</w:t>
            </w:r>
          </w:p>
        </w:tc>
        <w:tc>
          <w:tcPr>
            <w:tcW w:w="133" w:type="pct"/>
            <w:vAlign w:val="bottom"/>
          </w:tcPr>
          <w:p w14:paraId="43DCB9C5" w14:textId="77777777" w:rsidR="005B2F38" w:rsidRPr="00BB3A61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5CF8DAA" w14:textId="32B5B375" w:rsidR="005B2F38" w:rsidRPr="00BB3A61" w:rsidRDefault="00843FB4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</w:tr>
      <w:tr w:rsidR="005B2F38" w:rsidRPr="00BB3A61" w14:paraId="1AFE5868" w14:textId="77777777" w:rsidTr="005B2F38">
        <w:tc>
          <w:tcPr>
            <w:tcW w:w="3302" w:type="pct"/>
          </w:tcPr>
          <w:p w14:paraId="032ADFF3" w14:textId="152BE439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E29E6" w14:textId="3183DC6D" w:rsidR="005B2F38" w:rsidRPr="00BB3A61" w:rsidRDefault="00843FB4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3,744</w:t>
            </w:r>
          </w:p>
        </w:tc>
        <w:tc>
          <w:tcPr>
            <w:tcW w:w="133" w:type="pct"/>
            <w:vAlign w:val="bottom"/>
          </w:tcPr>
          <w:p w14:paraId="4BFA0E02" w14:textId="77777777" w:rsidR="005B2F38" w:rsidRPr="00BB3A61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84F12" w14:textId="4CB6A656" w:rsidR="005B2F38" w:rsidRPr="00BB3A61" w:rsidRDefault="00843FB4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2,778</w:t>
            </w:r>
          </w:p>
        </w:tc>
      </w:tr>
    </w:tbl>
    <w:p w14:paraId="389F2AFB" w14:textId="64C93B1A" w:rsidR="004B0450" w:rsidRDefault="004B0450" w:rsidP="00721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D4FB5" w14:textId="29177E84" w:rsidR="00DF7D69" w:rsidRDefault="00DF7D69" w:rsidP="00721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D446E" w14:textId="6616E575" w:rsidR="00DF7D69" w:rsidRDefault="00DF7D69" w:rsidP="00721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6DADDF" w14:textId="65B3FADB" w:rsidR="00DF7D69" w:rsidRDefault="00DF7D69" w:rsidP="00721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BA243" w14:textId="2DADD194" w:rsidR="00DF7D69" w:rsidRDefault="00DF7D69" w:rsidP="00721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8E9B3E" w14:textId="46F32F68" w:rsidR="003706A7" w:rsidRPr="00BB3A61" w:rsidRDefault="00286EB0" w:rsidP="00DF7D69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</w:t>
      </w:r>
      <w:r w:rsidR="00DF7D69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="00DF7D69">
        <w:rPr>
          <w:rFonts w:asciiTheme="majorBidi" w:hAnsiTheme="majorBidi" w:cstheme="majorBidi"/>
          <w:sz w:val="30"/>
          <w:szCs w:val="30"/>
          <w:cs/>
        </w:rPr>
        <w:br/>
      </w:r>
      <w:r w:rsidRPr="00BB3A61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(หมายเหตุข้อ </w:t>
      </w:r>
      <w:r w:rsidR="008F39F9" w:rsidRPr="00BB3A61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B3A6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CE67B74" w14:textId="77777777" w:rsidR="00605329" w:rsidRPr="00BB3A61" w:rsidRDefault="00605329" w:rsidP="006053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FA7E" w14:textId="7A6E8624" w:rsidR="00286EB0" w:rsidRDefault="00286EB0" w:rsidP="00DF7D69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สินเชื่อเพื่อซื้อเงินตราต่างประเทศล่วงหน้ากับสถาบันการเงินในประเทศแห่งหนึ่ง</w:t>
      </w:r>
      <w:r w:rsidR="00DC79EA">
        <w:rPr>
          <w:rFonts w:asciiTheme="majorBidi" w:hAnsiTheme="majorBidi" w:cstheme="majorBidi"/>
          <w:sz w:val="30"/>
          <w:szCs w:val="30"/>
        </w:rPr>
        <w:br/>
      </w:r>
      <w:r w:rsidRPr="00BB3A61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สัญญาสินเชื่อดังกล่าวมีการค้ำประกันโดยเงินฝากธนาคารของกลุ่มบริษัท</w:t>
      </w:r>
      <w:r w:rsidR="00ED684F" w:rsidRPr="00BB3A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684F" w:rsidRPr="00DF7D69">
        <w:rPr>
          <w:rFonts w:asciiTheme="majorBidi" w:hAnsiTheme="majorBidi" w:cstheme="majorBidi"/>
          <w:sz w:val="30"/>
          <w:szCs w:val="30"/>
          <w:cs/>
        </w:rPr>
        <w:t>(หมายเหตุข้อ</w:t>
      </w:r>
      <w:r w:rsidR="00183FE7" w:rsidRPr="00DF7D69">
        <w:rPr>
          <w:rFonts w:asciiTheme="majorBidi" w:hAnsiTheme="majorBidi" w:cstheme="majorBidi"/>
          <w:sz w:val="30"/>
          <w:szCs w:val="30"/>
        </w:rPr>
        <w:t xml:space="preserve"> </w:t>
      </w:r>
      <w:r w:rsidR="008F39F9" w:rsidRPr="00DF7D69">
        <w:rPr>
          <w:rFonts w:asciiTheme="majorBidi" w:hAnsiTheme="majorBidi" w:cstheme="majorBidi"/>
          <w:sz w:val="30"/>
          <w:szCs w:val="30"/>
        </w:rPr>
        <w:t>3</w:t>
      </w:r>
      <w:r w:rsidR="00ED684F" w:rsidRPr="00DF7D69">
        <w:rPr>
          <w:rFonts w:asciiTheme="majorBidi" w:hAnsiTheme="majorBidi" w:cstheme="majorBidi"/>
          <w:sz w:val="30"/>
          <w:szCs w:val="30"/>
          <w:cs/>
        </w:rPr>
        <w:t>)</w:t>
      </w:r>
    </w:p>
    <w:p w14:paraId="7D1D07BD" w14:textId="77777777" w:rsidR="00DF7D69" w:rsidRPr="00532F0E" w:rsidRDefault="00DF7D69" w:rsidP="00DF7D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90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08539" w14:textId="4042B825" w:rsidR="004B0450" w:rsidRDefault="004B0450" w:rsidP="00532F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0450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4B045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4B0450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5A9F3FAD" w14:textId="2A5AC0B1" w:rsidR="004B0450" w:rsidRDefault="004B0450" w:rsidP="00532F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69F0EE7" w14:textId="5EE973F8" w:rsidR="004B0450" w:rsidRPr="004B0450" w:rsidRDefault="004B0450" w:rsidP="006D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0450">
        <w:rPr>
          <w:rFonts w:asciiTheme="majorBidi" w:hAnsiTheme="majorBidi" w:cstheme="majorBidi" w:hint="cs"/>
          <w:sz w:val="30"/>
          <w:szCs w:val="30"/>
          <w:cs/>
        </w:rPr>
        <w:t>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การประชุมสามัญประจำปีของผู้ถือหุ้นของบริษัทเมื่อวันที่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>256</w:t>
      </w:r>
      <w:r w:rsidR="004F3D5C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ผู้ถือหุ้นมีมติอนุมัติการจัดสรรกำไรเป็นเงินปันผลสำหรับปี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ในอัตราหุ้นละ </w:t>
      </w:r>
      <w:r>
        <w:rPr>
          <w:rFonts w:asciiTheme="majorBidi" w:hAnsiTheme="majorBidi" w:cstheme="majorBidi"/>
          <w:sz w:val="30"/>
          <w:szCs w:val="30"/>
        </w:rPr>
        <w:t xml:space="preserve">0.116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Theme="majorBidi" w:hAnsiTheme="majorBidi" w:cstheme="majorBidi"/>
          <w:sz w:val="30"/>
          <w:szCs w:val="30"/>
        </w:rPr>
        <w:t>23.08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เงินปันผลดังกล่าว</w:t>
      </w:r>
      <w:r w:rsidR="005D44CE">
        <w:rPr>
          <w:rFonts w:asciiTheme="majorBidi" w:hAnsiTheme="majorBidi" w:cstheme="majorBidi" w:hint="cs"/>
          <w:sz w:val="30"/>
          <w:szCs w:val="30"/>
          <w:cs/>
        </w:rPr>
        <w:t>จะจ่ายให้แก่ผู</w:t>
      </w:r>
      <w:r w:rsidR="004703D0">
        <w:rPr>
          <w:rFonts w:asciiTheme="majorBidi" w:hAnsiTheme="majorBidi" w:cstheme="majorBidi" w:hint="cs"/>
          <w:sz w:val="30"/>
          <w:szCs w:val="30"/>
          <w:cs/>
        </w:rPr>
        <w:t>้</w:t>
      </w:r>
      <w:r w:rsidR="005D44CE">
        <w:rPr>
          <w:rFonts w:asciiTheme="majorBidi" w:hAnsiTheme="majorBidi" w:cstheme="majorBidi" w:hint="cs"/>
          <w:sz w:val="30"/>
          <w:szCs w:val="30"/>
          <w:cs/>
        </w:rPr>
        <w:t xml:space="preserve">ถือหุ้นในวันที่ </w:t>
      </w:r>
      <w:r w:rsidR="00906761">
        <w:rPr>
          <w:rFonts w:asciiTheme="majorBidi" w:hAnsiTheme="majorBidi" w:cstheme="majorBidi"/>
          <w:sz w:val="30"/>
          <w:szCs w:val="30"/>
        </w:rPr>
        <w:t>24</w:t>
      </w:r>
      <w:r w:rsidR="005D44CE">
        <w:rPr>
          <w:rFonts w:asciiTheme="majorBidi" w:hAnsiTheme="majorBidi" w:cstheme="majorBidi"/>
          <w:sz w:val="30"/>
          <w:szCs w:val="30"/>
        </w:rPr>
        <w:t xml:space="preserve"> </w:t>
      </w:r>
      <w:r w:rsidR="005D44CE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5D44CE">
        <w:rPr>
          <w:rFonts w:asciiTheme="majorBidi" w:hAnsiTheme="majorBidi" w:cstheme="majorBidi"/>
          <w:sz w:val="30"/>
          <w:szCs w:val="30"/>
        </w:rPr>
        <w:t>2567</w:t>
      </w:r>
    </w:p>
    <w:p w14:paraId="7308763B" w14:textId="57C959B6" w:rsidR="00BE2EF0" w:rsidRPr="004B0450" w:rsidRDefault="00BE2EF0" w:rsidP="005B2F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E2EF0" w:rsidRPr="004B0450" w:rsidSect="00B92CFC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23B0E" w14:textId="77777777" w:rsidR="00AB0236" w:rsidRDefault="00AB0236">
      <w:r>
        <w:separator/>
      </w:r>
    </w:p>
  </w:endnote>
  <w:endnote w:type="continuationSeparator" w:id="0">
    <w:p w14:paraId="1E26F42B" w14:textId="77777777" w:rsidR="00AB0236" w:rsidRDefault="00AB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A7A06" w14:textId="77777777" w:rsidR="00AB0236" w:rsidRDefault="00AB0236">
      <w:r>
        <w:separator/>
      </w:r>
    </w:p>
  </w:footnote>
  <w:footnote w:type="continuationSeparator" w:id="0">
    <w:p w14:paraId="059E8FB7" w14:textId="77777777" w:rsidR="00AB0236" w:rsidRDefault="00AB0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0FD4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EEEA85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DA7B420" w14:textId="213EDBED" w:rsidR="00685665" w:rsidRDefault="00685665" w:rsidP="0068566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E411E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E411E7">
      <w:rPr>
        <w:rFonts w:ascii="Angsana New" w:hAnsi="Angsana New" w:cs="Angsana New"/>
        <w:sz w:val="32"/>
        <w:szCs w:val="32"/>
        <w:lang w:bidi="th-TH"/>
      </w:rPr>
      <w:t>3</w:t>
    </w:r>
    <w:r w:rsidR="00274E1D"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274E1D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D37285">
      <w:rPr>
        <w:rFonts w:ascii="Angsana New" w:hAnsi="Angsana New" w:cs="Angsana New"/>
        <w:sz w:val="32"/>
        <w:szCs w:val="32"/>
        <w:lang w:bidi="th-TH"/>
      </w:rPr>
      <w:t>256</w:t>
    </w:r>
    <w:r w:rsidR="00274E1D">
      <w:rPr>
        <w:rFonts w:ascii="Angsana New" w:hAnsi="Angsana New" w:cs="Angsana New"/>
        <w:sz w:val="32"/>
        <w:szCs w:val="32"/>
        <w:lang w:val="en-US" w:bidi="th-TH"/>
      </w:rPr>
      <w:t>7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(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0A346E26" w14:textId="77777777" w:rsidR="000519A2" w:rsidRPr="001329D0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8"/>
  </w:num>
  <w:num w:numId="2" w16cid:durableId="2025131111">
    <w:abstractNumId w:val="14"/>
  </w:num>
  <w:num w:numId="3" w16cid:durableId="1461993465">
    <w:abstractNumId w:val="24"/>
  </w:num>
  <w:num w:numId="4" w16cid:durableId="1105347065">
    <w:abstractNumId w:val="26"/>
  </w:num>
  <w:num w:numId="5" w16cid:durableId="1768380292">
    <w:abstractNumId w:val="39"/>
  </w:num>
  <w:num w:numId="6" w16cid:durableId="1472791969">
    <w:abstractNumId w:val="19"/>
  </w:num>
  <w:num w:numId="7" w16cid:durableId="590360029">
    <w:abstractNumId w:val="38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3"/>
  </w:num>
  <w:num w:numId="20" w16cid:durableId="2057197689">
    <w:abstractNumId w:val="33"/>
  </w:num>
  <w:num w:numId="21" w16cid:durableId="1978946295">
    <w:abstractNumId w:val="10"/>
  </w:num>
  <w:num w:numId="22" w16cid:durableId="1522552247">
    <w:abstractNumId w:val="40"/>
  </w:num>
  <w:num w:numId="23" w16cid:durableId="1740905162">
    <w:abstractNumId w:val="28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2"/>
  </w:num>
  <w:num w:numId="27" w16cid:durableId="732656447">
    <w:abstractNumId w:val="25"/>
  </w:num>
  <w:num w:numId="28" w16cid:durableId="557978544">
    <w:abstractNumId w:val="27"/>
  </w:num>
  <w:num w:numId="29" w16cid:durableId="1442384721">
    <w:abstractNumId w:val="34"/>
  </w:num>
  <w:num w:numId="30" w16cid:durableId="2073388794">
    <w:abstractNumId w:val="35"/>
  </w:num>
  <w:num w:numId="31" w16cid:durableId="1830242174">
    <w:abstractNumId w:val="15"/>
  </w:num>
  <w:num w:numId="32" w16cid:durableId="1575970237">
    <w:abstractNumId w:val="31"/>
  </w:num>
  <w:num w:numId="33" w16cid:durableId="628899937">
    <w:abstractNumId w:val="29"/>
  </w:num>
  <w:num w:numId="34" w16cid:durableId="1092314747">
    <w:abstractNumId w:val="37"/>
  </w:num>
  <w:num w:numId="35" w16cid:durableId="1596666500">
    <w:abstractNumId w:val="17"/>
  </w:num>
  <w:num w:numId="36" w16cid:durableId="922883359">
    <w:abstractNumId w:val="30"/>
  </w:num>
  <w:num w:numId="37" w16cid:durableId="1573810295">
    <w:abstractNumId w:val="36"/>
  </w:num>
  <w:num w:numId="38" w16cid:durableId="801845648">
    <w:abstractNumId w:val="22"/>
  </w:num>
  <w:num w:numId="39" w16cid:durableId="1450082132">
    <w:abstractNumId w:val="11"/>
  </w:num>
  <w:num w:numId="40" w16cid:durableId="433328596">
    <w:abstractNumId w:val="20"/>
  </w:num>
  <w:num w:numId="41" w16cid:durableId="54429836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32DF"/>
    <w:rsid w:val="000135CB"/>
    <w:rsid w:val="00014E23"/>
    <w:rsid w:val="00015C52"/>
    <w:rsid w:val="00016540"/>
    <w:rsid w:val="000202DC"/>
    <w:rsid w:val="0002055E"/>
    <w:rsid w:val="000215A2"/>
    <w:rsid w:val="00021C32"/>
    <w:rsid w:val="00022288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1A80"/>
    <w:rsid w:val="000624A5"/>
    <w:rsid w:val="0006276B"/>
    <w:rsid w:val="00062C4B"/>
    <w:rsid w:val="00063020"/>
    <w:rsid w:val="00063612"/>
    <w:rsid w:val="00063C95"/>
    <w:rsid w:val="000652EC"/>
    <w:rsid w:val="00066174"/>
    <w:rsid w:val="00066461"/>
    <w:rsid w:val="00066524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E06"/>
    <w:rsid w:val="00087870"/>
    <w:rsid w:val="000901E2"/>
    <w:rsid w:val="0009177C"/>
    <w:rsid w:val="000917BC"/>
    <w:rsid w:val="00092224"/>
    <w:rsid w:val="00092CB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C00BB"/>
    <w:rsid w:val="000C00C1"/>
    <w:rsid w:val="000C12C2"/>
    <w:rsid w:val="000C1F3C"/>
    <w:rsid w:val="000C44F2"/>
    <w:rsid w:val="000C4DF0"/>
    <w:rsid w:val="000C5A4F"/>
    <w:rsid w:val="000C5B61"/>
    <w:rsid w:val="000C6B3B"/>
    <w:rsid w:val="000C6DF3"/>
    <w:rsid w:val="000C77E0"/>
    <w:rsid w:val="000D0B66"/>
    <w:rsid w:val="000D2AD0"/>
    <w:rsid w:val="000D3705"/>
    <w:rsid w:val="000D3B78"/>
    <w:rsid w:val="000D3D86"/>
    <w:rsid w:val="000D3F3E"/>
    <w:rsid w:val="000D4432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F0134"/>
    <w:rsid w:val="000F0251"/>
    <w:rsid w:val="000F0E53"/>
    <w:rsid w:val="000F18E1"/>
    <w:rsid w:val="000F2500"/>
    <w:rsid w:val="000F2E40"/>
    <w:rsid w:val="000F30BE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735A"/>
    <w:rsid w:val="00127931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657B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4CB"/>
    <w:rsid w:val="0015135A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3D0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70AC6"/>
    <w:rsid w:val="00170CB3"/>
    <w:rsid w:val="00170EB5"/>
    <w:rsid w:val="00170FEF"/>
    <w:rsid w:val="00171105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5C95"/>
    <w:rsid w:val="00196D6C"/>
    <w:rsid w:val="001970E8"/>
    <w:rsid w:val="001A07B7"/>
    <w:rsid w:val="001A0FAD"/>
    <w:rsid w:val="001A123E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48"/>
    <w:rsid w:val="002019C3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6C6E"/>
    <w:rsid w:val="0025705F"/>
    <w:rsid w:val="00260F18"/>
    <w:rsid w:val="0026104A"/>
    <w:rsid w:val="002610A1"/>
    <w:rsid w:val="0026275B"/>
    <w:rsid w:val="00263417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B1F"/>
    <w:rsid w:val="002A447F"/>
    <w:rsid w:val="002A44A7"/>
    <w:rsid w:val="002A48A7"/>
    <w:rsid w:val="002A4A02"/>
    <w:rsid w:val="002A5B7F"/>
    <w:rsid w:val="002A6930"/>
    <w:rsid w:val="002A6A02"/>
    <w:rsid w:val="002A76F7"/>
    <w:rsid w:val="002A7BA5"/>
    <w:rsid w:val="002B037C"/>
    <w:rsid w:val="002B0856"/>
    <w:rsid w:val="002B087D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5027"/>
    <w:rsid w:val="002C55A6"/>
    <w:rsid w:val="002C56BB"/>
    <w:rsid w:val="002C589E"/>
    <w:rsid w:val="002C6B32"/>
    <w:rsid w:val="002C7960"/>
    <w:rsid w:val="002C7DF7"/>
    <w:rsid w:val="002D07E9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DE8"/>
    <w:rsid w:val="002F40B8"/>
    <w:rsid w:val="002F5C81"/>
    <w:rsid w:val="002F6148"/>
    <w:rsid w:val="002F70A4"/>
    <w:rsid w:val="002F7969"/>
    <w:rsid w:val="002F7EBB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ABB"/>
    <w:rsid w:val="00317513"/>
    <w:rsid w:val="003177CF"/>
    <w:rsid w:val="003200ED"/>
    <w:rsid w:val="00320F0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2A52"/>
    <w:rsid w:val="003331DA"/>
    <w:rsid w:val="00333484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85C"/>
    <w:rsid w:val="003463C0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7AA"/>
    <w:rsid w:val="00362F12"/>
    <w:rsid w:val="00363956"/>
    <w:rsid w:val="003642E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18C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58D8"/>
    <w:rsid w:val="003D615C"/>
    <w:rsid w:val="003D638D"/>
    <w:rsid w:val="003D6A41"/>
    <w:rsid w:val="003D6B63"/>
    <w:rsid w:val="003D6BA4"/>
    <w:rsid w:val="003D75C9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895"/>
    <w:rsid w:val="003F2DC4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2F1B"/>
    <w:rsid w:val="0044377C"/>
    <w:rsid w:val="00444287"/>
    <w:rsid w:val="00444500"/>
    <w:rsid w:val="00445BF6"/>
    <w:rsid w:val="00445F24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57D"/>
    <w:rsid w:val="004576C0"/>
    <w:rsid w:val="004576D4"/>
    <w:rsid w:val="00460D65"/>
    <w:rsid w:val="004618EC"/>
    <w:rsid w:val="00461CD3"/>
    <w:rsid w:val="00461FF3"/>
    <w:rsid w:val="00462046"/>
    <w:rsid w:val="00463333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6F9B"/>
    <w:rsid w:val="00477FD1"/>
    <w:rsid w:val="004802BB"/>
    <w:rsid w:val="00482024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5E5"/>
    <w:rsid w:val="004918AC"/>
    <w:rsid w:val="00491A70"/>
    <w:rsid w:val="00491E5A"/>
    <w:rsid w:val="00493216"/>
    <w:rsid w:val="00493FF3"/>
    <w:rsid w:val="00495AC1"/>
    <w:rsid w:val="00495C96"/>
    <w:rsid w:val="004960BE"/>
    <w:rsid w:val="00496258"/>
    <w:rsid w:val="00496730"/>
    <w:rsid w:val="0049716C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01"/>
    <w:rsid w:val="004D29F8"/>
    <w:rsid w:val="004D2A09"/>
    <w:rsid w:val="004D2A74"/>
    <w:rsid w:val="004D2A99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10C0"/>
    <w:rsid w:val="0052121C"/>
    <w:rsid w:val="0052141E"/>
    <w:rsid w:val="00521933"/>
    <w:rsid w:val="00521E77"/>
    <w:rsid w:val="0052221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7D5C"/>
    <w:rsid w:val="00550185"/>
    <w:rsid w:val="00551437"/>
    <w:rsid w:val="00551B91"/>
    <w:rsid w:val="005522F1"/>
    <w:rsid w:val="005528DF"/>
    <w:rsid w:val="00552C6E"/>
    <w:rsid w:val="00553123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B23"/>
    <w:rsid w:val="00564C96"/>
    <w:rsid w:val="00564CEF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9AB"/>
    <w:rsid w:val="00575A27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1ED5"/>
    <w:rsid w:val="00591FCB"/>
    <w:rsid w:val="00592B8D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4B9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33C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0830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41B5"/>
    <w:rsid w:val="00614F90"/>
    <w:rsid w:val="006151EA"/>
    <w:rsid w:val="00615962"/>
    <w:rsid w:val="006162A7"/>
    <w:rsid w:val="00616DF6"/>
    <w:rsid w:val="00616E4A"/>
    <w:rsid w:val="00620955"/>
    <w:rsid w:val="00620F29"/>
    <w:rsid w:val="00620FA5"/>
    <w:rsid w:val="00621BDF"/>
    <w:rsid w:val="0062258D"/>
    <w:rsid w:val="00623AAD"/>
    <w:rsid w:val="00623ACA"/>
    <w:rsid w:val="0062422E"/>
    <w:rsid w:val="006244BB"/>
    <w:rsid w:val="00625731"/>
    <w:rsid w:val="00625BF0"/>
    <w:rsid w:val="00625D63"/>
    <w:rsid w:val="00626C90"/>
    <w:rsid w:val="006278D2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621"/>
    <w:rsid w:val="006367F9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65AF"/>
    <w:rsid w:val="00646C4E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A97"/>
    <w:rsid w:val="00691D49"/>
    <w:rsid w:val="00692183"/>
    <w:rsid w:val="006922A3"/>
    <w:rsid w:val="006922CB"/>
    <w:rsid w:val="006926BB"/>
    <w:rsid w:val="006933AA"/>
    <w:rsid w:val="0069350E"/>
    <w:rsid w:val="00694203"/>
    <w:rsid w:val="006942DB"/>
    <w:rsid w:val="006945D4"/>
    <w:rsid w:val="00694B6D"/>
    <w:rsid w:val="006958F0"/>
    <w:rsid w:val="00695EA4"/>
    <w:rsid w:val="006A0094"/>
    <w:rsid w:val="006A0424"/>
    <w:rsid w:val="006A08F4"/>
    <w:rsid w:val="006A0B46"/>
    <w:rsid w:val="006A0CA1"/>
    <w:rsid w:val="006A161C"/>
    <w:rsid w:val="006A1B37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60F"/>
    <w:rsid w:val="006C777A"/>
    <w:rsid w:val="006C785E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6A0A"/>
    <w:rsid w:val="006D6B8D"/>
    <w:rsid w:val="006D77B1"/>
    <w:rsid w:val="006E02EB"/>
    <w:rsid w:val="006E0758"/>
    <w:rsid w:val="006E15AE"/>
    <w:rsid w:val="006E1725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27DE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052A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4EB7"/>
    <w:rsid w:val="007750C9"/>
    <w:rsid w:val="00775DE6"/>
    <w:rsid w:val="0077623C"/>
    <w:rsid w:val="0077647D"/>
    <w:rsid w:val="007764E0"/>
    <w:rsid w:val="00776DC3"/>
    <w:rsid w:val="00777E03"/>
    <w:rsid w:val="00780344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F0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53D"/>
    <w:rsid w:val="00814A98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9EF"/>
    <w:rsid w:val="00827BCF"/>
    <w:rsid w:val="008303EE"/>
    <w:rsid w:val="00830C7F"/>
    <w:rsid w:val="008313B7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3974"/>
    <w:rsid w:val="00843FB4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4B08"/>
    <w:rsid w:val="00874CB4"/>
    <w:rsid w:val="008758DA"/>
    <w:rsid w:val="00875B5C"/>
    <w:rsid w:val="00876D39"/>
    <w:rsid w:val="00876E98"/>
    <w:rsid w:val="00877703"/>
    <w:rsid w:val="00877A26"/>
    <w:rsid w:val="00880F04"/>
    <w:rsid w:val="00880FAF"/>
    <w:rsid w:val="00881713"/>
    <w:rsid w:val="008822F9"/>
    <w:rsid w:val="00882459"/>
    <w:rsid w:val="0088249F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BEF"/>
    <w:rsid w:val="008C4D1A"/>
    <w:rsid w:val="008C646B"/>
    <w:rsid w:val="008C65CF"/>
    <w:rsid w:val="008C706F"/>
    <w:rsid w:val="008C7729"/>
    <w:rsid w:val="008C7F47"/>
    <w:rsid w:val="008D022F"/>
    <w:rsid w:val="008D10DE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2251"/>
    <w:rsid w:val="008F270D"/>
    <w:rsid w:val="008F392F"/>
    <w:rsid w:val="008F39F9"/>
    <w:rsid w:val="008F3F48"/>
    <w:rsid w:val="008F56E7"/>
    <w:rsid w:val="008F656C"/>
    <w:rsid w:val="008F65E6"/>
    <w:rsid w:val="008F742E"/>
    <w:rsid w:val="008F7B8A"/>
    <w:rsid w:val="008F7D96"/>
    <w:rsid w:val="009000E1"/>
    <w:rsid w:val="0090035B"/>
    <w:rsid w:val="009009EF"/>
    <w:rsid w:val="00900F7C"/>
    <w:rsid w:val="00901134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6761"/>
    <w:rsid w:val="009070AB"/>
    <w:rsid w:val="009073DE"/>
    <w:rsid w:val="009079E5"/>
    <w:rsid w:val="00907E21"/>
    <w:rsid w:val="00910716"/>
    <w:rsid w:val="00911699"/>
    <w:rsid w:val="00911711"/>
    <w:rsid w:val="00911ADF"/>
    <w:rsid w:val="00911DB1"/>
    <w:rsid w:val="00911EC9"/>
    <w:rsid w:val="0091307C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407"/>
    <w:rsid w:val="00991E7B"/>
    <w:rsid w:val="0099200F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2B8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17E"/>
    <w:rsid w:val="00A27581"/>
    <w:rsid w:val="00A27872"/>
    <w:rsid w:val="00A300A9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1A7"/>
    <w:rsid w:val="00A541F8"/>
    <w:rsid w:val="00A545FC"/>
    <w:rsid w:val="00A56803"/>
    <w:rsid w:val="00A60B06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55BF"/>
    <w:rsid w:val="00A761BD"/>
    <w:rsid w:val="00A7631F"/>
    <w:rsid w:val="00A7668B"/>
    <w:rsid w:val="00A76EED"/>
    <w:rsid w:val="00A7715F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2398"/>
    <w:rsid w:val="00AA25D6"/>
    <w:rsid w:val="00AA3760"/>
    <w:rsid w:val="00AA3BF1"/>
    <w:rsid w:val="00AA3CA3"/>
    <w:rsid w:val="00AA4FB7"/>
    <w:rsid w:val="00AA554A"/>
    <w:rsid w:val="00AA5791"/>
    <w:rsid w:val="00AA5CF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256D"/>
    <w:rsid w:val="00AF2EBC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4A63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4DB2"/>
    <w:rsid w:val="00BA4E9E"/>
    <w:rsid w:val="00BA5BC9"/>
    <w:rsid w:val="00BA6550"/>
    <w:rsid w:val="00BA699B"/>
    <w:rsid w:val="00BA6D76"/>
    <w:rsid w:val="00BA78A1"/>
    <w:rsid w:val="00BB0704"/>
    <w:rsid w:val="00BB1382"/>
    <w:rsid w:val="00BB277B"/>
    <w:rsid w:val="00BB32E1"/>
    <w:rsid w:val="00BB342E"/>
    <w:rsid w:val="00BB364D"/>
    <w:rsid w:val="00BB392B"/>
    <w:rsid w:val="00BB3A61"/>
    <w:rsid w:val="00BB3CA0"/>
    <w:rsid w:val="00BB4C43"/>
    <w:rsid w:val="00BB614C"/>
    <w:rsid w:val="00BB61EB"/>
    <w:rsid w:val="00BB6AE7"/>
    <w:rsid w:val="00BB7133"/>
    <w:rsid w:val="00BB734A"/>
    <w:rsid w:val="00BC051D"/>
    <w:rsid w:val="00BC0523"/>
    <w:rsid w:val="00BC0BF1"/>
    <w:rsid w:val="00BC2665"/>
    <w:rsid w:val="00BC2F42"/>
    <w:rsid w:val="00BC398A"/>
    <w:rsid w:val="00BC3FD1"/>
    <w:rsid w:val="00BC3FF2"/>
    <w:rsid w:val="00BC4A17"/>
    <w:rsid w:val="00BC5FEF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B43"/>
    <w:rsid w:val="00C53400"/>
    <w:rsid w:val="00C54D7C"/>
    <w:rsid w:val="00C5500C"/>
    <w:rsid w:val="00C55319"/>
    <w:rsid w:val="00C55DCB"/>
    <w:rsid w:val="00C566D3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506"/>
    <w:rsid w:val="00C7131A"/>
    <w:rsid w:val="00C717BC"/>
    <w:rsid w:val="00C71ABA"/>
    <w:rsid w:val="00C71C43"/>
    <w:rsid w:val="00C7265A"/>
    <w:rsid w:val="00C72A62"/>
    <w:rsid w:val="00C72F9D"/>
    <w:rsid w:val="00C734BD"/>
    <w:rsid w:val="00C74DCC"/>
    <w:rsid w:val="00C752A0"/>
    <w:rsid w:val="00C75584"/>
    <w:rsid w:val="00C761D0"/>
    <w:rsid w:val="00C76CCF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448"/>
    <w:rsid w:val="00CC53EE"/>
    <w:rsid w:val="00CC586C"/>
    <w:rsid w:val="00CC5921"/>
    <w:rsid w:val="00CC5BA9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5B3"/>
    <w:rsid w:val="00CD5A7A"/>
    <w:rsid w:val="00CD6276"/>
    <w:rsid w:val="00CD69E7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AB7"/>
    <w:rsid w:val="00D55D7D"/>
    <w:rsid w:val="00D55FC9"/>
    <w:rsid w:val="00D575DD"/>
    <w:rsid w:val="00D60F2D"/>
    <w:rsid w:val="00D61151"/>
    <w:rsid w:val="00D615DF"/>
    <w:rsid w:val="00D61724"/>
    <w:rsid w:val="00D62286"/>
    <w:rsid w:val="00D63642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1AE6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1BF6"/>
    <w:rsid w:val="00D926C1"/>
    <w:rsid w:val="00D929A7"/>
    <w:rsid w:val="00D946AF"/>
    <w:rsid w:val="00D953D3"/>
    <w:rsid w:val="00D95A5D"/>
    <w:rsid w:val="00D95B16"/>
    <w:rsid w:val="00D95F7A"/>
    <w:rsid w:val="00D96829"/>
    <w:rsid w:val="00D96BC9"/>
    <w:rsid w:val="00D97766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645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51FF"/>
    <w:rsid w:val="00E155AB"/>
    <w:rsid w:val="00E16457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2192"/>
    <w:rsid w:val="00E72437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D006A"/>
    <w:rsid w:val="00ED0173"/>
    <w:rsid w:val="00ED235C"/>
    <w:rsid w:val="00ED2C3E"/>
    <w:rsid w:val="00ED44A6"/>
    <w:rsid w:val="00ED49C8"/>
    <w:rsid w:val="00ED4FB6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2F3"/>
    <w:rsid w:val="00EF23EE"/>
    <w:rsid w:val="00EF2694"/>
    <w:rsid w:val="00EF2F93"/>
    <w:rsid w:val="00EF3109"/>
    <w:rsid w:val="00EF36B2"/>
    <w:rsid w:val="00EF4406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F18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BF4E43A-7E12-4D6C-BAC6-1605EBC46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807</TotalTime>
  <Pages>8</Pages>
  <Words>1197</Words>
  <Characters>5017</Characters>
  <Application>Microsoft Office Word</Application>
  <DocSecurity>0</DocSecurity>
  <Lines>41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98</cp:revision>
  <cp:lastPrinted>2024-05-03T09:16:00Z</cp:lastPrinted>
  <dcterms:created xsi:type="dcterms:W3CDTF">2023-10-24T08:34:00Z</dcterms:created>
  <dcterms:modified xsi:type="dcterms:W3CDTF">2024-05-13T09:50:00Z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