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E806D" w14:textId="1409C147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398C2AF" w14:textId="2BBA4512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1D45C2CC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14AA969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84ED1F2" w14:textId="77777777" w:rsidR="009F435D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667A7A7" w14:textId="77777777" w:rsidR="009C1409" w:rsidRPr="00FF4061" w:rsidRDefault="009C1409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00B4D61" w14:textId="788EA36B" w:rsidR="00634D49" w:rsidRPr="00395586" w:rsidRDefault="00634D49" w:rsidP="0059748A">
      <w:pPr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5514B6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เวล</w:t>
      </w:r>
      <w:r w:rsidR="005514B6"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proofErr w:type="spellStart"/>
      <w:r w:rsidR="005514B6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แมเนจ</w:t>
      </w:r>
      <w:proofErr w:type="spellEnd"/>
      <w:r w:rsidR="005514B6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เม้นท์</w:t>
      </w:r>
      <w:r w:rsidR="005514B6"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5514B6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คอร์ปอเรชั่น</w:t>
      </w:r>
      <w:r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จำกัด (มหาชน)</w:t>
      </w:r>
      <w:r w:rsidR="003C2D91"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59748A" w:rsidRPr="00395586">
        <w:rPr>
          <w:rFonts w:ascii="Browallia New" w:hAnsi="Browallia New" w:cs="Browallia New"/>
          <w:b/>
          <w:bCs/>
          <w:color w:val="7030A0"/>
          <w:sz w:val="28"/>
          <w:szCs w:val="28"/>
          <w:lang w:bidi="th-TH"/>
        </w:rPr>
        <w:br/>
      </w:r>
      <w:r w:rsidR="0059748A" w:rsidRPr="00395586">
        <w:rPr>
          <w:rFonts w:ascii="Browallia New" w:hAnsi="Browallia New" w:cs="Browallia New"/>
          <w:b/>
          <w:bCs/>
          <w:color w:val="7030A0"/>
          <w:sz w:val="28"/>
          <w:szCs w:val="28"/>
        </w:rPr>
        <w:t xml:space="preserve">          (</w:t>
      </w:r>
      <w:r w:rsidR="0059748A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เดิมชื่อ</w:t>
      </w:r>
      <w:r w:rsidR="0059748A"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“</w:t>
      </w:r>
      <w:r w:rsidR="0059748A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สตาร์</w:t>
      </w:r>
      <w:r w:rsidR="0059748A"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59748A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สิทธิ</w:t>
      </w:r>
      <w:r w:rsidR="0059748A"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59748A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โซลูชั่น</w:t>
      </w:r>
      <w:r w:rsidR="0059748A"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59748A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จำกัด</w:t>
      </w:r>
      <w:r w:rsidR="0059748A"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(</w:t>
      </w:r>
      <w:r w:rsidR="0059748A" w:rsidRPr="00395586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มหาชน</w:t>
      </w:r>
      <w:r w:rsidR="0059748A" w:rsidRPr="00395586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)</w:t>
      </w:r>
      <w:r w:rsidR="0059748A" w:rsidRPr="00395586">
        <w:rPr>
          <w:rFonts w:ascii="Browallia New" w:hAnsi="Browallia New" w:cs="Browallia New"/>
          <w:b/>
          <w:bCs/>
          <w:color w:val="7030A0"/>
          <w:sz w:val="28"/>
          <w:szCs w:val="28"/>
          <w:lang w:bidi="th-TH"/>
        </w:rPr>
        <w:t>”)</w:t>
      </w:r>
    </w:p>
    <w:p w14:paraId="580879B3" w14:textId="77777777" w:rsidR="00AD3B26" w:rsidRPr="00401138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858AE2" w14:textId="6568030F" w:rsidR="00CD30ED" w:rsidRPr="00CD30ED" w:rsidRDefault="00CD30ED" w:rsidP="00CD30ED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CD30E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="0076066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Pr="00CD30ED">
        <w:rPr>
          <w:rFonts w:ascii="Browallia New" w:hAnsi="Browallia New" w:cs="Browallia New" w:hint="cs"/>
          <w:sz w:val="28"/>
          <w:szCs w:val="28"/>
          <w:cs/>
          <w:lang w:bidi="th-TH"/>
        </w:rPr>
        <w:t>เวล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CD30ED">
        <w:rPr>
          <w:rFonts w:ascii="Browallia New" w:hAnsi="Browallia New" w:cs="Browallia New" w:hint="cs"/>
          <w:sz w:val="28"/>
          <w:szCs w:val="28"/>
          <w:cs/>
          <w:lang w:bidi="th-TH"/>
        </w:rPr>
        <w:t>แมเนจ</w:t>
      </w:r>
      <w:proofErr w:type="spellEnd"/>
      <w:r w:rsidRPr="00CD30ED">
        <w:rPr>
          <w:rFonts w:ascii="Browallia New" w:hAnsi="Browallia New" w:cs="Browallia New" w:hint="cs"/>
          <w:sz w:val="28"/>
          <w:szCs w:val="28"/>
          <w:cs/>
          <w:lang w:bidi="th-TH"/>
        </w:rPr>
        <w:t>เม้นท์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30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คอร์ปอเรชั่น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(กลุ่มบริษัท) ซึ่งประกอบด้วย งบฐานะการเงินรวมและเฉพาะบริษัท</w:t>
      </w:r>
      <w:r w:rsidRPr="00CD30E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CD30ED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CD30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Pr="00CD30ED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CD30ED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D30E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CD30E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งบกระแสเงินสดรวมและเฉพาะบริษัทสำหรับงวดสามเดือนสิ้นสุดวันเดียวกัน และหมายเหตุประกอบ</w:t>
      </w:r>
      <w:r w:rsidRPr="00CD30ED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</w:t>
      </w:r>
      <w:r w:rsidRPr="00144492">
        <w:rPr>
          <w:rFonts w:ascii="Browallia New" w:hAnsi="Browallia New" w:cs="Browallia New"/>
          <w:sz w:val="28"/>
          <w:szCs w:val="28"/>
          <w:cs/>
          <w:lang w:bidi="th-TH"/>
        </w:rPr>
        <w:t>พาะบริษัท</w:t>
      </w:r>
      <w:r w:rsidR="00F2049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44492">
        <w:rPr>
          <w:rFonts w:ascii="Browallia New" w:hAnsi="Browallia New" w:cs="Browallia New"/>
          <w:sz w:val="28"/>
          <w:szCs w:val="28"/>
          <w:cs/>
          <w:lang w:bidi="th-TH"/>
        </w:rPr>
        <w:t>นี้ตาม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 xml:space="preserve">มาตรฐานการบัญชี ฉบับที่ </w:t>
      </w:r>
      <w:r w:rsidRPr="00CD30ED">
        <w:rPr>
          <w:rFonts w:ascii="Browallia New" w:hAnsi="Browallia New" w:cs="Browallia New"/>
          <w:sz w:val="28"/>
          <w:szCs w:val="28"/>
          <w:lang w:val="en-US" w:bidi="th-TH"/>
        </w:rPr>
        <w:t xml:space="preserve">34 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Pr="00CD30E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</w:t>
      </w:r>
      <w:r w:rsidR="00F2049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CD30ED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401138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A0346B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rtl/>
          <w:lang w:val="en-US"/>
        </w:rPr>
      </w:pPr>
      <w:r w:rsidRPr="00A0346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401138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6C3D5F56" w:rsidR="00556CE8" w:rsidRPr="00556CE8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56CE8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556CE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CE8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556CE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556CE8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556CE8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556CE8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556CE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CE8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556CE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CE8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56CE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CE8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56CE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CE8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56CE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CE8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EDC511" w14:textId="77777777" w:rsidR="001B4277" w:rsidRPr="00401138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364AC9A4" w14:textId="77777777" w:rsidR="00EC0112" w:rsidRDefault="00EC0112" w:rsidP="00CD4D4E">
      <w:pPr>
        <w:jc w:val="thaiDistribute"/>
        <w:rPr>
          <w:rFonts w:ascii="Browallia New" w:hAnsi="Browallia New" w:cs="Browallia New"/>
        </w:rPr>
      </w:pPr>
    </w:p>
    <w:p w14:paraId="5408DCE6" w14:textId="77777777" w:rsidR="008D6607" w:rsidRDefault="008D6607" w:rsidP="00CD4D4E">
      <w:pPr>
        <w:jc w:val="thaiDistribute"/>
        <w:rPr>
          <w:rFonts w:ascii="Browallia New" w:hAnsi="Browallia New" w:cs="Browallia New"/>
        </w:rPr>
      </w:pPr>
    </w:p>
    <w:p w14:paraId="29BBE87D" w14:textId="77777777" w:rsidR="008D6607" w:rsidRDefault="008D6607" w:rsidP="00CD4D4E">
      <w:pPr>
        <w:jc w:val="thaiDistribute"/>
        <w:rPr>
          <w:rFonts w:ascii="Browallia New" w:hAnsi="Browallia New" w:cs="Browallia New"/>
        </w:rPr>
      </w:pPr>
    </w:p>
    <w:p w14:paraId="380C6523" w14:textId="77777777" w:rsidR="008D6607" w:rsidRDefault="008D6607" w:rsidP="00CD4D4E">
      <w:pPr>
        <w:jc w:val="thaiDistribute"/>
        <w:rPr>
          <w:rFonts w:ascii="Browallia New" w:hAnsi="Browallia New" w:cs="Browallia New"/>
        </w:rPr>
      </w:pPr>
    </w:p>
    <w:p w14:paraId="0F714EE2" w14:textId="77777777" w:rsidR="00C03B3E" w:rsidRPr="00437FB3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437FB3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6E6346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546A5C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46A5C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546A5C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546A5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46A5C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546A5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46A5C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546A5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46A5C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46A5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46A5C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Pr="006E6346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Pr="00D42EE3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/>
        </w:rPr>
      </w:pPr>
    </w:p>
    <w:p w14:paraId="53A57895" w14:textId="20CDED97" w:rsidR="00142624" w:rsidRPr="00401138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401138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A11C80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0FD94B96" w:rsidR="00D15EA5" w:rsidRPr="00401138" w:rsidRDefault="00546A5C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546A5C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7109E6" w:rsidRPr="00546A5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109E6" w:rsidRPr="00546A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7109E6" w:rsidRPr="00546A5C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sectPr w:rsidR="00D15EA5" w:rsidRPr="00401138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C961F" w14:textId="77777777" w:rsidR="004071B0" w:rsidRDefault="004071B0">
      <w:r>
        <w:separator/>
      </w:r>
    </w:p>
  </w:endnote>
  <w:endnote w:type="continuationSeparator" w:id="0">
    <w:p w14:paraId="4010FE91" w14:textId="77777777" w:rsidR="004071B0" w:rsidRDefault="004071B0">
      <w:r>
        <w:continuationSeparator/>
      </w:r>
    </w:p>
  </w:endnote>
  <w:endnote w:type="continuationNotice" w:id="1">
    <w:p w14:paraId="74EA3B96" w14:textId="77777777" w:rsidR="004071B0" w:rsidRDefault="004071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29E90" w14:textId="77777777" w:rsidR="004071B0" w:rsidRDefault="004071B0">
      <w:bookmarkStart w:id="0" w:name="_Hlk482348182"/>
      <w:bookmarkEnd w:id="0"/>
      <w:r>
        <w:separator/>
      </w:r>
    </w:p>
  </w:footnote>
  <w:footnote w:type="continuationSeparator" w:id="0">
    <w:p w14:paraId="45C439BD" w14:textId="77777777" w:rsidR="004071B0" w:rsidRDefault="004071B0">
      <w:r>
        <w:continuationSeparator/>
      </w:r>
    </w:p>
  </w:footnote>
  <w:footnote w:type="continuationNotice" w:id="1">
    <w:p w14:paraId="410AC573" w14:textId="77777777" w:rsidR="004071B0" w:rsidRDefault="004071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0A1153D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77B898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B8D"/>
    <w:rsid w:val="00007774"/>
    <w:rsid w:val="000103D1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4F9D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3621"/>
    <w:rsid w:val="000C4F4F"/>
    <w:rsid w:val="000C5ABC"/>
    <w:rsid w:val="000C6368"/>
    <w:rsid w:val="000C67EB"/>
    <w:rsid w:val="000D224D"/>
    <w:rsid w:val="000D3E7D"/>
    <w:rsid w:val="000D5BF5"/>
    <w:rsid w:val="000E52CE"/>
    <w:rsid w:val="000F0E92"/>
    <w:rsid w:val="000F3AAB"/>
    <w:rsid w:val="000F63D0"/>
    <w:rsid w:val="000F6E25"/>
    <w:rsid w:val="001011DF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492"/>
    <w:rsid w:val="0014478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2DE"/>
    <w:rsid w:val="0016775F"/>
    <w:rsid w:val="00171051"/>
    <w:rsid w:val="0017278D"/>
    <w:rsid w:val="001729B7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969"/>
    <w:rsid w:val="002505B6"/>
    <w:rsid w:val="00254078"/>
    <w:rsid w:val="00255FEA"/>
    <w:rsid w:val="0026182A"/>
    <w:rsid w:val="002670D5"/>
    <w:rsid w:val="00276857"/>
    <w:rsid w:val="00277EBE"/>
    <w:rsid w:val="00281E85"/>
    <w:rsid w:val="002838FB"/>
    <w:rsid w:val="00285249"/>
    <w:rsid w:val="00290F59"/>
    <w:rsid w:val="00296739"/>
    <w:rsid w:val="00297D2D"/>
    <w:rsid w:val="002A252E"/>
    <w:rsid w:val="002B0BF8"/>
    <w:rsid w:val="002B4B35"/>
    <w:rsid w:val="002B5A4A"/>
    <w:rsid w:val="002B5B49"/>
    <w:rsid w:val="002B744A"/>
    <w:rsid w:val="002C0169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304A5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42D7"/>
    <w:rsid w:val="003F5A96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5D91"/>
    <w:rsid w:val="004F6441"/>
    <w:rsid w:val="005041EF"/>
    <w:rsid w:val="005057B3"/>
    <w:rsid w:val="005070FA"/>
    <w:rsid w:val="00510254"/>
    <w:rsid w:val="00517C70"/>
    <w:rsid w:val="005206E9"/>
    <w:rsid w:val="00521053"/>
    <w:rsid w:val="0052186A"/>
    <w:rsid w:val="0052346B"/>
    <w:rsid w:val="005321DA"/>
    <w:rsid w:val="00534103"/>
    <w:rsid w:val="00536291"/>
    <w:rsid w:val="00542BC1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94DA3"/>
    <w:rsid w:val="0059748A"/>
    <w:rsid w:val="005A1D30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4917"/>
    <w:rsid w:val="006D58F3"/>
    <w:rsid w:val="006D5C47"/>
    <w:rsid w:val="006D6FF5"/>
    <w:rsid w:val="006D7965"/>
    <w:rsid w:val="006D7ED8"/>
    <w:rsid w:val="006E0625"/>
    <w:rsid w:val="006E0A77"/>
    <w:rsid w:val="006E6346"/>
    <w:rsid w:val="006F110A"/>
    <w:rsid w:val="006F17C7"/>
    <w:rsid w:val="006F1B19"/>
    <w:rsid w:val="006F29ED"/>
    <w:rsid w:val="006F4F77"/>
    <w:rsid w:val="006F53EE"/>
    <w:rsid w:val="006F562A"/>
    <w:rsid w:val="0070147C"/>
    <w:rsid w:val="007064E7"/>
    <w:rsid w:val="007109E6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0660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0DF0"/>
    <w:rsid w:val="007A24BE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2073"/>
    <w:rsid w:val="008D4089"/>
    <w:rsid w:val="008D4164"/>
    <w:rsid w:val="008D6607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5D8D"/>
    <w:rsid w:val="00942FE8"/>
    <w:rsid w:val="0095408B"/>
    <w:rsid w:val="00957E70"/>
    <w:rsid w:val="00961F71"/>
    <w:rsid w:val="00966F16"/>
    <w:rsid w:val="00970DAB"/>
    <w:rsid w:val="0097321D"/>
    <w:rsid w:val="00973827"/>
    <w:rsid w:val="00974FF6"/>
    <w:rsid w:val="0098363B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C1409"/>
    <w:rsid w:val="009D7250"/>
    <w:rsid w:val="009E1A0D"/>
    <w:rsid w:val="009E2437"/>
    <w:rsid w:val="009E255C"/>
    <w:rsid w:val="009E278C"/>
    <w:rsid w:val="009E29C3"/>
    <w:rsid w:val="009E2A1C"/>
    <w:rsid w:val="009E799B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4893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85A"/>
    <w:rsid w:val="00A4641C"/>
    <w:rsid w:val="00A473FE"/>
    <w:rsid w:val="00A60F49"/>
    <w:rsid w:val="00A61E15"/>
    <w:rsid w:val="00A66F91"/>
    <w:rsid w:val="00A70229"/>
    <w:rsid w:val="00A70B6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91A8C"/>
    <w:rsid w:val="00B936FD"/>
    <w:rsid w:val="00B95BFC"/>
    <w:rsid w:val="00BA290E"/>
    <w:rsid w:val="00BA2F43"/>
    <w:rsid w:val="00BA5B00"/>
    <w:rsid w:val="00BA74AA"/>
    <w:rsid w:val="00BB1A07"/>
    <w:rsid w:val="00BB2559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376E"/>
    <w:rsid w:val="00BD3C96"/>
    <w:rsid w:val="00BD59DA"/>
    <w:rsid w:val="00BD6A18"/>
    <w:rsid w:val="00BE0C8A"/>
    <w:rsid w:val="00BE1461"/>
    <w:rsid w:val="00BE15C1"/>
    <w:rsid w:val="00BE334D"/>
    <w:rsid w:val="00BE478C"/>
    <w:rsid w:val="00BE4988"/>
    <w:rsid w:val="00BE4DD0"/>
    <w:rsid w:val="00BE5F37"/>
    <w:rsid w:val="00BF012C"/>
    <w:rsid w:val="00BF1C24"/>
    <w:rsid w:val="00BF5149"/>
    <w:rsid w:val="00BF5E73"/>
    <w:rsid w:val="00BF6CE1"/>
    <w:rsid w:val="00BF6E1B"/>
    <w:rsid w:val="00C0296A"/>
    <w:rsid w:val="00C034E8"/>
    <w:rsid w:val="00C03940"/>
    <w:rsid w:val="00C03B3E"/>
    <w:rsid w:val="00C043E7"/>
    <w:rsid w:val="00C065BF"/>
    <w:rsid w:val="00C06939"/>
    <w:rsid w:val="00C155A6"/>
    <w:rsid w:val="00C173BF"/>
    <w:rsid w:val="00C21E3B"/>
    <w:rsid w:val="00C303CC"/>
    <w:rsid w:val="00C3462C"/>
    <w:rsid w:val="00C34D69"/>
    <w:rsid w:val="00C35B1A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B13FB"/>
    <w:rsid w:val="00DB308D"/>
    <w:rsid w:val="00DB313A"/>
    <w:rsid w:val="00DB404B"/>
    <w:rsid w:val="00DB5F40"/>
    <w:rsid w:val="00DB6B8C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1631"/>
    <w:rsid w:val="00EA2B6F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080A"/>
    <w:rsid w:val="00ED2359"/>
    <w:rsid w:val="00ED30D4"/>
    <w:rsid w:val="00ED50F3"/>
    <w:rsid w:val="00ED59EC"/>
    <w:rsid w:val="00EE0F65"/>
    <w:rsid w:val="00EE2171"/>
    <w:rsid w:val="00EE2F33"/>
    <w:rsid w:val="00EE2FA7"/>
    <w:rsid w:val="00EE44DA"/>
    <w:rsid w:val="00EE5277"/>
    <w:rsid w:val="00EE59BD"/>
    <w:rsid w:val="00EF08A7"/>
    <w:rsid w:val="00EF190C"/>
    <w:rsid w:val="00EF2DF1"/>
    <w:rsid w:val="00EF3C0D"/>
    <w:rsid w:val="00F01358"/>
    <w:rsid w:val="00F0208D"/>
    <w:rsid w:val="00F0698A"/>
    <w:rsid w:val="00F06C86"/>
    <w:rsid w:val="00F129D2"/>
    <w:rsid w:val="00F135A1"/>
    <w:rsid w:val="00F144E0"/>
    <w:rsid w:val="00F160C9"/>
    <w:rsid w:val="00F17C53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1142"/>
    <w:rsid w:val="00F974D1"/>
    <w:rsid w:val="00F97986"/>
    <w:rsid w:val="00FA121E"/>
    <w:rsid w:val="00FA16E0"/>
    <w:rsid w:val="00FA38E9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97F"/>
    <w:rsid w:val="00FD3D3F"/>
    <w:rsid w:val="00FD452B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445f59233c79a00e65e240a78f352e62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d664316711f0d455ae4f92496080a94e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microsoft.com/office/2006/documentManagement/types"/>
    <ds:schemaRef ds:uri="9c46a28d-acc8-4027-86ce-a8901ee39950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5849a1ba-e9f9-4b4b-b4ac-f429c5f92af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00BE81-B75E-4A3C-A6AD-3A5EB2498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</TotalTime>
  <Pages>2</Pages>
  <Words>352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17</cp:revision>
  <cp:lastPrinted>2023-05-03T06:37:00Z</cp:lastPrinted>
  <dcterms:created xsi:type="dcterms:W3CDTF">2024-05-14T12:57:00Z</dcterms:created>
  <dcterms:modified xsi:type="dcterms:W3CDTF">2024-05-15T14:03:00Z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