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DE0CEB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DE0CEB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DE0CEB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DE0CEB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DE0CEB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DE0CEB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DE0CEB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DE0CEB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86685" w:rsidRPr="00DE0CEB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DE0CEB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DE0CEB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DE0CEB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E4311" w:rsidRPr="00DE0CEB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2E652259" w:rsidR="009E4311" w:rsidRPr="00DE0CEB" w:rsidRDefault="00431220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79779BDD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E4311" w:rsidRPr="00DE0CEB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4BB171BC" w:rsidR="009E4311" w:rsidRPr="00DE0CEB" w:rsidRDefault="00431220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21A9C8D2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9E4311" w:rsidRPr="00DE0CEB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0F5CC23C" w:rsidR="009E4311" w:rsidRPr="00DE0CEB" w:rsidRDefault="00CE3694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E369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DA8A34" w14:textId="77777777" w:rsidR="009E4311" w:rsidRPr="00DE0CEB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497A2097" w:rsidR="009E4311" w:rsidRPr="00DE0CEB" w:rsidRDefault="00B31148" w:rsidP="00B311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2A5158" w:rsidRPr="00DE0CEB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2BE53A60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6E2" w14:textId="77777777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4A1F3FF3" w:rsidR="002A5158" w:rsidRPr="00DE0CEB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8D0D70" w:rsidRPr="00DE0CEB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</w:rPr>
        <w:br w:type="page"/>
      </w:r>
      <w:r w:rsidRPr="00DE0CEB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15D0CF7F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7 </w:t>
      </w:r>
      <w:r w:rsidR="007E07E2" w:rsidRPr="00DE0CEB">
        <w:rPr>
          <w:rFonts w:ascii="Angsana New" w:hAnsi="Angsana New" w:hint="cs"/>
          <w:color w:val="000000"/>
          <w:sz w:val="30"/>
          <w:szCs w:val="30"/>
          <w:cs/>
        </w:rPr>
        <w:t>พฤ</w:t>
      </w:r>
      <w:r w:rsidR="003A16DB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ษภาคม </w:t>
      </w:r>
      <w:r w:rsidR="00905768" w:rsidRPr="00DE0CEB">
        <w:rPr>
          <w:rFonts w:ascii="Angsana New" w:hAnsi="Angsana New"/>
          <w:color w:val="000000"/>
          <w:sz w:val="30"/>
          <w:szCs w:val="30"/>
        </w:rPr>
        <w:t>256</w:t>
      </w:r>
      <w:r w:rsidR="00340C3B" w:rsidRPr="00DE0CEB">
        <w:rPr>
          <w:rFonts w:ascii="Angsana New" w:hAnsi="Angsana New"/>
          <w:color w:val="000000"/>
          <w:sz w:val="30"/>
          <w:szCs w:val="30"/>
        </w:rPr>
        <w:t>7</w:t>
      </w:r>
    </w:p>
    <w:p w14:paraId="3359F79B" w14:textId="4056115D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6FF125D" w:rsidR="00BA310A" w:rsidRPr="00DE0CEB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1627E423" w:rsidR="00D01BB7" w:rsidRPr="00DE0CEB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DE0CEB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DE0CEB">
        <w:rPr>
          <w:rFonts w:ascii="Angsana New" w:hAnsi="Angsana New"/>
          <w:color w:val="000000"/>
          <w:sz w:val="30"/>
          <w:szCs w:val="30"/>
        </w:rPr>
        <w:t>1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256</w:t>
      </w:r>
      <w:r w:rsidR="003A16DB" w:rsidRPr="00DE0CEB">
        <w:rPr>
          <w:rFonts w:ascii="Angsana New" w:hAnsi="Angsana New"/>
          <w:color w:val="000000"/>
          <w:sz w:val="30"/>
          <w:szCs w:val="30"/>
        </w:rPr>
        <w:t>6</w:t>
      </w:r>
    </w:p>
    <w:p w14:paraId="3113A2F6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0E6A8024" w:rsidR="00352E5E" w:rsidRPr="00DE0CEB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DE0CEB">
        <w:rPr>
          <w:rFonts w:ascii="Angsana New" w:hAnsi="Angsana New" w:hint="cs"/>
          <w:sz w:val="30"/>
          <w:szCs w:val="30"/>
          <w:cs/>
        </w:rPr>
        <w:t>ง</w:t>
      </w:r>
      <w:r w:rsidRPr="00DE0CEB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DE0CEB">
        <w:rPr>
          <w:rFonts w:ascii="Angsana New" w:hAnsi="Angsana New" w:hint="cs"/>
          <w:sz w:val="30"/>
          <w:szCs w:val="30"/>
          <w:cs/>
        </w:rPr>
        <w:t>ที่</w:t>
      </w:r>
      <w:r w:rsidRPr="00DE0CE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E0CEB">
        <w:rPr>
          <w:rFonts w:ascii="Angsana New" w:hAnsi="Angsana New" w:hint="cs"/>
          <w:sz w:val="30"/>
          <w:szCs w:val="30"/>
          <w:cs/>
        </w:rPr>
        <w:t>ไว้</w:t>
      </w:r>
      <w:r w:rsidRPr="00DE0CE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E0CEB">
        <w:rPr>
          <w:rFonts w:ascii="Angsana New" w:hAnsi="Angsana New"/>
          <w:sz w:val="30"/>
          <w:szCs w:val="30"/>
        </w:rPr>
        <w:t>3</w:t>
      </w:r>
      <w:r w:rsidR="00C7712F" w:rsidRPr="00DE0CEB">
        <w:rPr>
          <w:rFonts w:ascii="Angsana New" w:hAnsi="Angsana New"/>
          <w:sz w:val="30"/>
          <w:szCs w:val="30"/>
        </w:rPr>
        <w:t>1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E0CEB">
        <w:rPr>
          <w:rFonts w:ascii="Angsana New" w:hAnsi="Angsana New"/>
          <w:sz w:val="30"/>
          <w:szCs w:val="30"/>
        </w:rPr>
        <w:t>256</w:t>
      </w:r>
      <w:r w:rsidR="003A16DB" w:rsidRPr="00DE0CEB">
        <w:rPr>
          <w:rFonts w:ascii="Angsana New" w:hAnsi="Angsana New"/>
          <w:sz w:val="30"/>
          <w:szCs w:val="30"/>
        </w:rPr>
        <w:t>6</w:t>
      </w:r>
    </w:p>
    <w:p w14:paraId="5DDC2337" w14:textId="77777777" w:rsidR="00277445" w:rsidRPr="00DE0CEB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DE0CEB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DE0CEB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5C09AF3E" w:rsidR="00811F3F" w:rsidRPr="00DE0CEB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DE0CEB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DE0CEB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515627" w:rsidRPr="00DE0CEB">
        <w:rPr>
          <w:rFonts w:ascii="Angsana New" w:hAnsi="Angsana New" w:cs="Angsana New" w:hint="cs"/>
          <w:color w:val="000000"/>
          <w:cs/>
          <w:lang w:val="en-US"/>
        </w:rPr>
        <w:t>สาม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DE0CEB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Pr="00DE0CEB">
        <w:rPr>
          <w:rFonts w:ascii="Angsana New" w:hAnsi="Angsana New" w:cs="Angsana New"/>
          <w:color w:val="000000"/>
          <w:lang w:val="en-US"/>
        </w:rPr>
        <w:t>3</w:t>
      </w:r>
      <w:r w:rsidR="00340C3B" w:rsidRPr="00DE0CEB">
        <w:rPr>
          <w:rFonts w:ascii="Angsana New" w:hAnsi="Angsana New" w:cs="Angsana New"/>
          <w:color w:val="000000"/>
          <w:lang w:val="en-US"/>
        </w:rPr>
        <w:t>1</w:t>
      </w:r>
      <w:r w:rsidRPr="00DE0CEB">
        <w:rPr>
          <w:rFonts w:ascii="Angsana New" w:hAnsi="Angsana New" w:cs="Angsana New"/>
          <w:color w:val="000000"/>
          <w:lang w:val="en-US"/>
        </w:rPr>
        <w:t xml:space="preserve"> </w:t>
      </w:r>
      <w:r w:rsidR="00340C3B" w:rsidRPr="00DE0CEB">
        <w:rPr>
          <w:rFonts w:ascii="Angsana New" w:hAnsi="Angsana New" w:cs="Angsana New" w:hint="cs"/>
          <w:color w:val="000000"/>
          <w:cs/>
          <w:lang w:val="en-US"/>
        </w:rPr>
        <w:t>มีนาคม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DE0CEB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DE0CEB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0"/>
        <w:gridCol w:w="1171"/>
        <w:gridCol w:w="270"/>
        <w:gridCol w:w="1160"/>
        <w:gridCol w:w="273"/>
        <w:gridCol w:w="1201"/>
      </w:tblGrid>
      <w:tr w:rsidR="00811F3F" w:rsidRPr="00DE0CEB" w14:paraId="6D4DF312" w14:textId="77777777" w:rsidTr="004C5A98">
        <w:trPr>
          <w:tblHeader/>
        </w:trPr>
        <w:tc>
          <w:tcPr>
            <w:tcW w:w="2033" w:type="pct"/>
          </w:tcPr>
          <w:p w14:paraId="5D817D6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4BB43A99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C38CE2E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4AA94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:rsidRPr="00DE0CEB" w14:paraId="73E1B653" w14:textId="77777777" w:rsidTr="004C5A98">
        <w:trPr>
          <w:trHeight w:val="434"/>
          <w:tblHeader/>
        </w:trPr>
        <w:tc>
          <w:tcPr>
            <w:tcW w:w="2033" w:type="pct"/>
          </w:tcPr>
          <w:p w14:paraId="6272DC4B" w14:textId="085EF1CC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40C3B"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340C3B"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340C3B"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30" w:type="pct"/>
          </w:tcPr>
          <w:p w14:paraId="6B7A12AB" w14:textId="1A6B47E4" w:rsidR="00811F3F" w:rsidRPr="00DE0CEB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DE0CE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52B19C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8408F" w14:textId="5C81F272" w:rsidR="00811F3F" w:rsidRPr="00DE0CEB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DE0CE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32164F3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2A7E31" w14:textId="059A4A5E" w:rsidR="00811F3F" w:rsidRPr="00DE0CEB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DE0CE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037F553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CB1B42" w14:textId="72B296B6" w:rsidR="00811F3F" w:rsidRPr="00DE0CEB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40C3B" w:rsidRPr="00DE0CE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11F3F" w:rsidRPr="00DE0CEB" w14:paraId="721988C8" w14:textId="77777777" w:rsidTr="004C5A98">
        <w:trPr>
          <w:tblHeader/>
        </w:trPr>
        <w:tc>
          <w:tcPr>
            <w:tcW w:w="2033" w:type="pct"/>
          </w:tcPr>
          <w:p w14:paraId="351C866A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67" w:type="pct"/>
            <w:gridSpan w:val="7"/>
          </w:tcPr>
          <w:p w14:paraId="225D588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DE0CEB" w14:paraId="3E1151CD" w14:textId="77777777" w:rsidTr="004C5A98">
        <w:tc>
          <w:tcPr>
            <w:tcW w:w="2033" w:type="pct"/>
          </w:tcPr>
          <w:p w14:paraId="58A14FC6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3F7E472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C966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A2FB8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9966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F971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F5D6C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72FC12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1148" w:rsidRPr="00DE0CEB" w14:paraId="189ECA1D" w14:textId="77777777" w:rsidTr="004C5A98">
        <w:tc>
          <w:tcPr>
            <w:tcW w:w="2033" w:type="pct"/>
          </w:tcPr>
          <w:p w14:paraId="397C0981" w14:textId="77777777" w:rsidR="00B31148" w:rsidRPr="00DE0CEB" w:rsidRDefault="00B31148" w:rsidP="00B3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0" w:type="pct"/>
          </w:tcPr>
          <w:p w14:paraId="66856025" w14:textId="19877231" w:rsidR="00B31148" w:rsidRPr="00DE0CEB" w:rsidRDefault="00B31148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C653D2" w14:textId="77777777" w:rsidR="00B31148" w:rsidRPr="00DE0CEB" w:rsidRDefault="00B31148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8A53BD" w14:textId="05C5BC79" w:rsidR="00B31148" w:rsidRPr="00DE0CEB" w:rsidRDefault="00B31148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BB5933" w14:textId="77777777" w:rsidR="00B31148" w:rsidRPr="00DE0CEB" w:rsidRDefault="00B31148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599D57" w14:textId="6C58890E" w:rsidR="00B31148" w:rsidRPr="00DE0CEB" w:rsidRDefault="00CE3694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E3694">
              <w:rPr>
                <w:rFonts w:ascii="Angsana New" w:hAnsi="Angsana New" w:hint="cs"/>
                <w:sz w:val="30"/>
                <w:szCs w:val="30"/>
              </w:rPr>
              <w:t>46</w:t>
            </w:r>
            <w:r w:rsidR="00B31148" w:rsidRPr="00DE0CE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E3694">
              <w:rPr>
                <w:rFonts w:ascii="Angsana New" w:hAnsi="Angsana New" w:hint="cs"/>
                <w:sz w:val="30"/>
                <w:szCs w:val="30"/>
              </w:rPr>
              <w:t>974</w:t>
            </w:r>
          </w:p>
        </w:tc>
        <w:tc>
          <w:tcPr>
            <w:tcW w:w="147" w:type="pct"/>
          </w:tcPr>
          <w:p w14:paraId="4FF60C10" w14:textId="77777777" w:rsidR="00B31148" w:rsidRPr="00DE0CEB" w:rsidRDefault="00B31148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D39AC96" w14:textId="6281D273" w:rsidR="00B31148" w:rsidRPr="00DE0CEB" w:rsidRDefault="00B31148" w:rsidP="00B31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48,699</w:t>
            </w:r>
          </w:p>
        </w:tc>
      </w:tr>
      <w:tr w:rsidR="00CC0FAD" w:rsidRPr="00DE0CEB" w14:paraId="0DB510B6" w14:textId="77777777" w:rsidTr="004C5A98">
        <w:tc>
          <w:tcPr>
            <w:tcW w:w="2033" w:type="pct"/>
          </w:tcPr>
          <w:p w14:paraId="14EBC595" w14:textId="79824678" w:rsidR="00CC0FAD" w:rsidRPr="00DE0CEB" w:rsidRDefault="00CC0FAD" w:rsidP="00CC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0F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630" w:type="pct"/>
          </w:tcPr>
          <w:p w14:paraId="340796CF" w14:textId="6473094F" w:rsidR="00CC0FAD" w:rsidRPr="00DE0CEB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314716" w14:textId="77777777" w:rsidR="00CC0FAD" w:rsidRPr="00DE0CEB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80E032" w14:textId="2C3918D5" w:rsidR="00CC0FAD" w:rsidRPr="00DE0CEB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25C9C4" w14:textId="77777777" w:rsidR="00CC0FAD" w:rsidRPr="00DE0CEB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BA1162" w14:textId="40C2AB79" w:rsidR="00CC0FAD" w:rsidRPr="00CE3694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7" w:type="pct"/>
          </w:tcPr>
          <w:p w14:paraId="6739CABE" w14:textId="77777777" w:rsidR="00CC0FAD" w:rsidRPr="00DE0CEB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23DBD4" w14:textId="207AC055" w:rsidR="00CC0FAD" w:rsidRPr="00DE0CEB" w:rsidRDefault="00CC0FAD" w:rsidP="00CC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</w:tbl>
    <w:p w14:paraId="02F6CB4C" w14:textId="77777777" w:rsidR="00905768" w:rsidRPr="00DE0CEB" w:rsidRDefault="00905768" w:rsidP="00905768">
      <w:r w:rsidRPr="00DE0CEB"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99"/>
        <w:gridCol w:w="270"/>
        <w:gridCol w:w="1264"/>
        <w:gridCol w:w="274"/>
        <w:gridCol w:w="1251"/>
      </w:tblGrid>
      <w:tr w:rsidR="00905768" w:rsidRPr="00DE0CEB" w14:paraId="164714D1" w14:textId="77777777" w:rsidTr="00905768">
        <w:trPr>
          <w:trHeight w:val="137"/>
        </w:trPr>
        <w:tc>
          <w:tcPr>
            <w:tcW w:w="2015" w:type="pct"/>
          </w:tcPr>
          <w:p w14:paraId="50E1C3C4" w14:textId="77777777" w:rsidR="00905768" w:rsidRPr="00DE0CEB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905768" w:rsidRPr="00DE0CE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DE0CE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14:paraId="730808D0" w14:textId="77777777" w:rsidR="00905768" w:rsidRPr="00DE0CE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DE0CEB" w14:paraId="215D6FFC" w14:textId="77777777" w:rsidTr="00905768">
        <w:trPr>
          <w:trHeight w:val="137"/>
        </w:trPr>
        <w:tc>
          <w:tcPr>
            <w:tcW w:w="2015" w:type="pct"/>
          </w:tcPr>
          <w:p w14:paraId="3FF65624" w14:textId="354E2548" w:rsidR="00340C3B" w:rsidRPr="00DE0CEB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853701A" w14:textId="7EBA5C35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4008B2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451D8183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F1DB18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</w:tcPr>
          <w:p w14:paraId="112FFB75" w14:textId="0931CEBB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8CE7D8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7" w:type="pct"/>
          </w:tcPr>
          <w:p w14:paraId="24B3D0C9" w14:textId="358E29CC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40C3B" w:rsidRPr="00DE0CEB" w14:paraId="6648C494" w14:textId="77777777" w:rsidTr="00905768">
        <w:trPr>
          <w:trHeight w:val="137"/>
        </w:trPr>
        <w:tc>
          <w:tcPr>
            <w:tcW w:w="2015" w:type="pct"/>
          </w:tcPr>
          <w:p w14:paraId="189DDC88" w14:textId="77777777" w:rsidR="00340C3B" w:rsidRPr="00DE0CEB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7B2219E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DE0CEB" w14:paraId="1449DA41" w14:textId="77777777" w:rsidTr="00905768">
        <w:tc>
          <w:tcPr>
            <w:tcW w:w="2015" w:type="pct"/>
          </w:tcPr>
          <w:p w14:paraId="10AA3FCE" w14:textId="77777777" w:rsidR="00340C3B" w:rsidRPr="00DE0CEB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71BA042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DD7121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3C57413A" w14:textId="77777777" w:rsidTr="00905768">
        <w:tc>
          <w:tcPr>
            <w:tcW w:w="2015" w:type="pct"/>
          </w:tcPr>
          <w:p w14:paraId="7046AC3A" w14:textId="77777777" w:rsidR="00340C3B" w:rsidRPr="00DE0CEB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3B7E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C080FE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0212FC18" w14:textId="77777777" w:rsidTr="00905768">
        <w:tc>
          <w:tcPr>
            <w:tcW w:w="2015" w:type="pct"/>
          </w:tcPr>
          <w:p w14:paraId="7A6E10E7" w14:textId="77777777" w:rsidR="00340C3B" w:rsidRPr="00DE0CEB" w:rsidRDefault="00340C3B" w:rsidP="00340C3B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DE0CEB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DE0CEB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340C3B" w:rsidRPr="00DE0CEB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F4818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405156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4A2" w:rsidRPr="00DE0CEB" w14:paraId="695F5544" w14:textId="77777777" w:rsidTr="00905768">
        <w:tc>
          <w:tcPr>
            <w:tcW w:w="2015" w:type="pct"/>
          </w:tcPr>
          <w:p w14:paraId="2D5DD8F2" w14:textId="77777777" w:rsidR="000A74A2" w:rsidRPr="00DE0CEB" w:rsidRDefault="000A74A2" w:rsidP="000A74A2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4B39397A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16,442</w:t>
            </w:r>
          </w:p>
        </w:tc>
        <w:tc>
          <w:tcPr>
            <w:tcW w:w="144" w:type="pct"/>
          </w:tcPr>
          <w:p w14:paraId="532E700A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8D1EE7" w14:textId="6B13A050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13,239</w:t>
            </w:r>
          </w:p>
        </w:tc>
        <w:tc>
          <w:tcPr>
            <w:tcW w:w="144" w:type="pct"/>
          </w:tcPr>
          <w:p w14:paraId="3BE753A4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809E9C" w14:textId="16084591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16,442</w:t>
            </w:r>
          </w:p>
        </w:tc>
        <w:tc>
          <w:tcPr>
            <w:tcW w:w="146" w:type="pct"/>
          </w:tcPr>
          <w:p w14:paraId="45518CF4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995504" w14:textId="30B7AE0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13,239</w:t>
            </w:r>
          </w:p>
        </w:tc>
      </w:tr>
      <w:tr w:rsidR="000A74A2" w:rsidRPr="00DE0CEB" w14:paraId="74E63B41" w14:textId="77777777" w:rsidTr="00905768">
        <w:tc>
          <w:tcPr>
            <w:tcW w:w="2015" w:type="pct"/>
          </w:tcPr>
          <w:p w14:paraId="0956F13E" w14:textId="77777777" w:rsidR="000A74A2" w:rsidRPr="00DE0CEB" w:rsidRDefault="000A74A2" w:rsidP="000A74A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6D5EDB94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4" w:type="pct"/>
          </w:tcPr>
          <w:p w14:paraId="07958BB4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D3CBB" w14:textId="6AFA0031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4" w:type="pct"/>
          </w:tcPr>
          <w:p w14:paraId="6FAF7838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9A3F594" w14:textId="5661952E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6" w:type="pct"/>
          </w:tcPr>
          <w:p w14:paraId="621104B5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119C0468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0A74A2" w:rsidRPr="00DE0CEB" w14:paraId="3FCF5E41" w14:textId="77777777" w:rsidTr="00905768">
        <w:tc>
          <w:tcPr>
            <w:tcW w:w="2015" w:type="pct"/>
          </w:tcPr>
          <w:p w14:paraId="3F7C3416" w14:textId="77777777" w:rsidR="000A74A2" w:rsidRPr="00DE0CEB" w:rsidRDefault="000A74A2" w:rsidP="000A74A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6B1AA9EF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</w:rPr>
              <w:t>16,867</w:t>
            </w:r>
          </w:p>
        </w:tc>
        <w:tc>
          <w:tcPr>
            <w:tcW w:w="144" w:type="pct"/>
          </w:tcPr>
          <w:p w14:paraId="2907295E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13E63DA2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</w:rPr>
              <w:t>13,809</w:t>
            </w:r>
          </w:p>
        </w:tc>
        <w:tc>
          <w:tcPr>
            <w:tcW w:w="144" w:type="pct"/>
          </w:tcPr>
          <w:p w14:paraId="084E971F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78A4E6D1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</w:rPr>
              <w:t>16,867</w:t>
            </w:r>
          </w:p>
        </w:tc>
        <w:tc>
          <w:tcPr>
            <w:tcW w:w="146" w:type="pct"/>
          </w:tcPr>
          <w:p w14:paraId="3ACF07A4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2961D6A9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</w:rPr>
              <w:t>13,809</w:t>
            </w:r>
          </w:p>
        </w:tc>
      </w:tr>
      <w:tr w:rsidR="00515627" w:rsidRPr="00DE0CEB" w14:paraId="5D4D0AC6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F92E27F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75B4A65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627" w:rsidRPr="00DE0CEB" w14:paraId="69FF0831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16E0908F" w14:textId="644320CC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0015204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4A2" w:rsidRPr="00DE0CEB" w14:paraId="35C13A9D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56A28DE0" w14:textId="79CCA73A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</w:tcPr>
          <w:p w14:paraId="3529A963" w14:textId="393763AD" w:rsidR="000A74A2" w:rsidRPr="00CE3694" w:rsidRDefault="000A74A2" w:rsidP="00CE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6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53FABB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22C6A184" w14:textId="3A3A7B6E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392F06AA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C1F8D0F" w14:textId="2297BA15" w:rsidR="000A74A2" w:rsidRPr="00CE3694" w:rsidRDefault="000A74A2" w:rsidP="00CE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6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36878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7" w:type="pct"/>
          </w:tcPr>
          <w:p w14:paraId="037B8C47" w14:textId="66D6C99B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A74A2" w:rsidRPr="00DE0CEB" w14:paraId="211A1D0B" w14:textId="77777777" w:rsidTr="00CE6AAD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E60B0B6" w14:textId="06B503BF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4EDC3DB4" w:rsidR="000A74A2" w:rsidRPr="00DE0CEB" w:rsidRDefault="00CE3694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3694">
              <w:rPr>
                <w:rFonts w:ascii="Angsana New" w:hAnsi="Angsana New" w:hint="cs"/>
                <w:sz w:val="30"/>
                <w:szCs w:val="30"/>
              </w:rPr>
              <w:t>596</w:t>
            </w:r>
          </w:p>
        </w:tc>
        <w:tc>
          <w:tcPr>
            <w:tcW w:w="144" w:type="pct"/>
          </w:tcPr>
          <w:p w14:paraId="17F9EA09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69940B5F" w14:textId="709E052C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44" w:type="pct"/>
          </w:tcPr>
          <w:p w14:paraId="6F852CE0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31786C2" w14:textId="6A63C320" w:rsidR="000A74A2" w:rsidRPr="00DE0CEB" w:rsidRDefault="00CE3694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3694">
              <w:rPr>
                <w:rFonts w:ascii="Angsana New" w:hAnsi="Angsana New" w:hint="cs"/>
                <w:sz w:val="30"/>
                <w:szCs w:val="30"/>
              </w:rPr>
              <w:t>596</w:t>
            </w:r>
          </w:p>
        </w:tc>
        <w:tc>
          <w:tcPr>
            <w:tcW w:w="146" w:type="pct"/>
          </w:tcPr>
          <w:p w14:paraId="1899A435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5901323F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</w:tbl>
    <w:p w14:paraId="7A47A893" w14:textId="2A1B021F" w:rsidR="007F6C42" w:rsidRPr="00DE0CEB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5633219A" w:rsidR="00811F3F" w:rsidRPr="00DE0CEB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40C3B" w:rsidRPr="00DE0CEB">
        <w:rPr>
          <w:rFonts w:ascii="Angsana New" w:hAnsi="Angsana New"/>
          <w:sz w:val="30"/>
          <w:szCs w:val="30"/>
        </w:rPr>
        <w:t xml:space="preserve">31 </w:t>
      </w:r>
      <w:r w:rsidR="00340C3B" w:rsidRPr="00DE0CE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40C3B" w:rsidRPr="00DE0CEB">
        <w:rPr>
          <w:rFonts w:ascii="Angsana New" w:hAnsi="Angsana New"/>
          <w:sz w:val="30"/>
          <w:szCs w:val="30"/>
        </w:rPr>
        <w:t>2567</w:t>
      </w:r>
      <w:r w:rsidRPr="00DE0CEB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DE0CEB">
        <w:rPr>
          <w:rFonts w:ascii="Angsana New" w:hAnsi="Angsana New"/>
          <w:sz w:val="30"/>
          <w:szCs w:val="30"/>
        </w:rPr>
        <w:t xml:space="preserve"> </w:t>
      </w:r>
      <w:r w:rsidR="00482F28" w:rsidRPr="00DE0CEB">
        <w:rPr>
          <w:rFonts w:ascii="Angsana New" w:hAnsi="Angsana New" w:hint="cs"/>
          <w:sz w:val="30"/>
          <w:szCs w:val="30"/>
          <w:cs/>
        </w:rPr>
        <w:t>วันที่</w:t>
      </w:r>
      <w:r w:rsidRPr="00DE0CEB">
        <w:rPr>
          <w:rFonts w:ascii="Angsana New" w:hAnsi="Angsana New" w:hint="cs"/>
          <w:sz w:val="30"/>
          <w:szCs w:val="30"/>
          <w:cs/>
        </w:rPr>
        <w:t xml:space="preserve"> </w:t>
      </w:r>
      <w:r w:rsidRPr="00DE0CEB">
        <w:rPr>
          <w:rFonts w:ascii="Angsana New" w:hAnsi="Angsana New" w:hint="cs"/>
          <w:sz w:val="30"/>
          <w:szCs w:val="30"/>
        </w:rPr>
        <w:t>3</w:t>
      </w:r>
      <w:r w:rsidR="00C7712F" w:rsidRPr="00DE0CEB">
        <w:rPr>
          <w:rFonts w:ascii="Angsana New" w:hAnsi="Angsana New" w:hint="cs"/>
          <w:sz w:val="30"/>
          <w:szCs w:val="30"/>
        </w:rPr>
        <w:t>1</w:t>
      </w:r>
      <w:r w:rsidRPr="00DE0CE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E0CEB">
        <w:rPr>
          <w:rFonts w:ascii="Angsana New" w:hAnsi="Angsana New"/>
          <w:color w:val="000000"/>
          <w:sz w:val="30"/>
          <w:szCs w:val="30"/>
        </w:rPr>
        <w:t>256</w:t>
      </w:r>
      <w:r w:rsidR="00340C3B" w:rsidRPr="00DE0CEB">
        <w:rPr>
          <w:rFonts w:ascii="Angsana New" w:hAnsi="Angsana New"/>
          <w:color w:val="000000"/>
          <w:sz w:val="30"/>
          <w:szCs w:val="30"/>
        </w:rPr>
        <w:t>6</w:t>
      </w:r>
      <w:r w:rsidRPr="00DE0CE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DE0CEB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DE0CEB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DE0CE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DE0CEB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160B8183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0C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1EEC6A8B" w14:textId="77777777" w:rsidR="00340C3B" w:rsidRPr="00DE0CEB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2E1D05DF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31</w:t>
            </w:r>
            <w:r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44112F58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0C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6F16ECDF" w14:textId="77777777" w:rsidR="00340C3B" w:rsidRPr="00DE0CEB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00AF9F54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31</w:t>
            </w:r>
            <w:r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0C3B" w:rsidRPr="00DE0CEB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580C1B30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48F03CF5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25B03695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3A96B1DE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0551970A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38629C2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1E13D150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340C3B" w:rsidRPr="00DE0CEB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DE0CEB" w14:paraId="5DCCF89F" w14:textId="77777777" w:rsidTr="00515627">
        <w:tc>
          <w:tcPr>
            <w:tcW w:w="1980" w:type="pct"/>
          </w:tcPr>
          <w:p w14:paraId="7454BC5F" w14:textId="21875D6B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2DDB24B5" w14:textId="77777777" w:rsidTr="00515627">
        <w:tc>
          <w:tcPr>
            <w:tcW w:w="1980" w:type="pct"/>
          </w:tcPr>
          <w:p w14:paraId="650F8597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1F84DF7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BE618C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3E2BB56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74A2" w:rsidRPr="00DE0CEB" w14:paraId="69E0CAEC" w14:textId="77777777" w:rsidTr="00515627">
        <w:tc>
          <w:tcPr>
            <w:tcW w:w="1980" w:type="pct"/>
          </w:tcPr>
          <w:p w14:paraId="4B1C09FF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19E9BAB2" w:rsidR="000A74A2" w:rsidRPr="00DE0CEB" w:rsidRDefault="000A74A2" w:rsidP="00CE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22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189677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EB9F222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8"/>
                <w:tab w:val="right" w:pos="7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ab/>
            </w:r>
            <w:r w:rsidRPr="00DE0CEB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2" w:type="pct"/>
          </w:tcPr>
          <w:p w14:paraId="3C8B2E15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53031602" w:rsidR="000A74A2" w:rsidRPr="00DE0CEB" w:rsidRDefault="00CE3694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3694">
              <w:rPr>
                <w:rFonts w:ascii="Angsana New" w:hAnsi="Angsana New" w:hint="cs"/>
                <w:sz w:val="30"/>
                <w:szCs w:val="30"/>
              </w:rPr>
              <w:t>44</w:t>
            </w:r>
            <w:r w:rsidR="000A74A2" w:rsidRPr="00DE0CE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CE3694">
              <w:rPr>
                <w:rFonts w:ascii="Angsana New" w:hAnsi="Angsana New" w:hint="cs"/>
                <w:sz w:val="30"/>
                <w:szCs w:val="30"/>
              </w:rPr>
              <w:t>352</w:t>
            </w:r>
          </w:p>
        </w:tc>
        <w:tc>
          <w:tcPr>
            <w:tcW w:w="142" w:type="pct"/>
          </w:tcPr>
          <w:p w14:paraId="68B2B48B" w14:textId="77777777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3E5513D0" w:rsidR="000A74A2" w:rsidRPr="00DE0CEB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40,293</w:t>
            </w:r>
          </w:p>
        </w:tc>
      </w:tr>
      <w:tr w:rsidR="00340C3B" w:rsidRPr="00DE0CEB" w14:paraId="2220F9CC" w14:textId="77777777" w:rsidTr="00515627">
        <w:tc>
          <w:tcPr>
            <w:tcW w:w="1980" w:type="pct"/>
          </w:tcPr>
          <w:p w14:paraId="6FD5B87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B1365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CB246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8B62E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28D58FAA" w14:textId="77777777" w:rsidTr="00515627">
        <w:tc>
          <w:tcPr>
            <w:tcW w:w="1980" w:type="pct"/>
          </w:tcPr>
          <w:p w14:paraId="661BC752" w14:textId="6E0AB9D2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4CB8AB87" w14:textId="77777777" w:rsidTr="00515627">
        <w:tc>
          <w:tcPr>
            <w:tcW w:w="1980" w:type="pct"/>
          </w:tcPr>
          <w:p w14:paraId="7D77EF9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627" w:rsidRPr="00DE0CEB" w14:paraId="25358A3C" w14:textId="77777777" w:rsidTr="00515627">
        <w:tc>
          <w:tcPr>
            <w:tcW w:w="1980" w:type="pct"/>
          </w:tcPr>
          <w:p w14:paraId="6399329B" w14:textId="77777777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DE0CEB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43E3AF4F" w:rsidR="00515627" w:rsidRPr="00DE0CEB" w:rsidRDefault="000A74A2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1,614</w:t>
            </w:r>
          </w:p>
        </w:tc>
        <w:tc>
          <w:tcPr>
            <w:tcW w:w="142" w:type="pct"/>
          </w:tcPr>
          <w:p w14:paraId="715D1B2D" w14:textId="77777777" w:rsidR="00515627" w:rsidRPr="00DE0CEB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5F808DA4" w:rsidR="00515627" w:rsidRPr="00DE0CEB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142" w:type="pct"/>
          </w:tcPr>
          <w:p w14:paraId="40D94B02" w14:textId="77777777" w:rsidR="00515627" w:rsidRPr="00DE0CEB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2F32967E" w:rsidR="00515627" w:rsidRPr="00DE0CEB" w:rsidRDefault="000A74A2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color w:val="000000"/>
                <w:sz w:val="30"/>
                <w:szCs w:val="30"/>
              </w:rPr>
              <w:t>1,614</w:t>
            </w:r>
          </w:p>
        </w:tc>
        <w:tc>
          <w:tcPr>
            <w:tcW w:w="142" w:type="pct"/>
          </w:tcPr>
          <w:p w14:paraId="2E406095" w14:textId="77777777" w:rsidR="00515627" w:rsidRPr="00DE0CEB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15E010B0" w:rsidR="00515627" w:rsidRPr="00DE0CEB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CEB"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</w:tr>
    </w:tbl>
    <w:p w14:paraId="2F585FED" w14:textId="77777777" w:rsidR="0001353D" w:rsidRPr="00DE0CEB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03C60BA" w14:textId="77777777" w:rsidR="0001353D" w:rsidRPr="00DE0CEB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8EF8882" w14:textId="77777777" w:rsidR="0001353D" w:rsidRPr="00DE0CEB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75E95E7" w14:textId="77777777" w:rsidR="0001353D" w:rsidRPr="00DE0CEB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66E0891D" w:rsidR="006A3980" w:rsidRPr="00DE0CEB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proofErr w:type="gramStart"/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 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</w:t>
      </w:r>
      <w:proofErr w:type="gramEnd"/>
      <w:r w:rsidR="006A3980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อาคารและอุปกรณ์ </w:t>
      </w:r>
    </w:p>
    <w:p w14:paraId="4419D663" w14:textId="4EE07721" w:rsidR="008079B6" w:rsidRPr="00DE0CEB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811F3F" w:rsidRPr="00DE0CEB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3D710156" w:rsidR="00811F3F" w:rsidRPr="00DE0CEB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40C3B" w:rsidRPr="00DE0C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E0C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DE0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3A146F" w:rsidRPr="00DE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A146F" w:rsidRPr="00DE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A146F" w:rsidRPr="00DE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DE0CEB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DE0CEB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E0C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811F3F" w:rsidRPr="00DE0CEB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811F3F" w:rsidRPr="00DE0CEB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DE0CEB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DE0CEB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DE0CEB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0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DE0CEB" w14:paraId="693EE464" w14:textId="77777777" w:rsidTr="00315B71">
        <w:trPr>
          <w:cantSplit/>
        </w:trPr>
        <w:tc>
          <w:tcPr>
            <w:tcW w:w="4500" w:type="dxa"/>
          </w:tcPr>
          <w:p w14:paraId="6211F50C" w14:textId="2A419F60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65F2CA56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10D80311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133,789</w:t>
            </w:r>
          </w:p>
        </w:tc>
        <w:tc>
          <w:tcPr>
            <w:tcW w:w="180" w:type="dxa"/>
          </w:tcPr>
          <w:p w14:paraId="4BD779A3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49FA5BE5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130,565</w:t>
            </w:r>
          </w:p>
        </w:tc>
      </w:tr>
      <w:tr w:rsidR="000A74A2" w:rsidRPr="00DE0CEB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DE0C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24A44D4A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3,826</w:t>
            </w:r>
          </w:p>
        </w:tc>
        <w:tc>
          <w:tcPr>
            <w:tcW w:w="180" w:type="dxa"/>
          </w:tcPr>
          <w:p w14:paraId="19A010F9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1A9B2E2B" w:rsidR="000A74A2" w:rsidRPr="00DE0CEB" w:rsidRDefault="00CE3694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69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0A74A2"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,826</w:t>
            </w:r>
          </w:p>
        </w:tc>
      </w:tr>
    </w:tbl>
    <w:p w14:paraId="091EED8F" w14:textId="77777777" w:rsidR="00BA310A" w:rsidRPr="00DE0CEB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743E268C" w:rsidR="004339C6" w:rsidRPr="00DE0CEB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E0CEB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</w:t>
      </w:r>
      <w:r w:rsidR="005C0D81"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EB26C5" w:rsidRPr="00DE0CEB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DE0CE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ถึง </w:t>
      </w:r>
      <w:r w:rsidRPr="00DE0CE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EB26C5" w:rsidRPr="00DE0CEB">
        <w:rPr>
          <w:rFonts w:ascii="Angsana New" w:hAnsi="Angsana New"/>
          <w:color w:val="000000"/>
          <w:sz w:val="30"/>
          <w:szCs w:val="30"/>
          <w:lang w:val="en-US" w:bidi="th-TH"/>
        </w:rPr>
        <w:br/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DE0CEB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1F1B0DF2" w:rsidR="0067788E" w:rsidRPr="00DE0CEB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DE0CEB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="005C0D81" w:rsidRPr="00DE0CEB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F9513F" w:rsidRPr="00DE0CEB">
        <w:rPr>
          <w:rFonts w:ascii="Angsana New" w:hAnsi="Angsana New"/>
          <w:color w:val="000000"/>
          <w:sz w:val="30"/>
          <w:szCs w:val="30"/>
          <w:lang w:val="en-US" w:bidi="th-TH"/>
        </w:rPr>
        <w:t>7</w:t>
      </w:r>
      <w:r w:rsidRPr="00DE0CE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="00816446" w:rsidRPr="00DE0CE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CE3694" w:rsidRPr="00CE3694">
        <w:rPr>
          <w:rFonts w:ascii="Angsana New" w:hAnsi="Angsana New" w:hint="cs"/>
          <w:color w:val="000000"/>
          <w:sz w:val="30"/>
          <w:szCs w:val="30"/>
          <w:lang w:val="en-US" w:bidi="th-TH"/>
        </w:rPr>
        <w:t>5</w:t>
      </w:r>
      <w:r w:rsidR="00C1390D"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.</w:t>
      </w:r>
      <w:r w:rsidR="00CE3694" w:rsidRPr="00CE3694">
        <w:rPr>
          <w:rFonts w:ascii="Angsana New" w:hAnsi="Angsana New" w:hint="cs"/>
          <w:color w:val="000000"/>
          <w:sz w:val="30"/>
          <w:szCs w:val="30"/>
          <w:lang w:val="en-US" w:bidi="th-TH"/>
        </w:rPr>
        <w:t>86</w:t>
      </w:r>
      <w:r w:rsidRPr="00DE0CE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DE0CE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DE0CEB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</w:t>
      </w:r>
      <w:r w:rsidR="00E44EE8" w:rsidRPr="00DE0CE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CE3694" w:rsidRPr="00CE3694">
        <w:rPr>
          <w:rFonts w:ascii="Angsana New" w:hAnsi="Angsana New" w:hint="cs"/>
          <w:color w:val="000000"/>
          <w:sz w:val="30"/>
          <w:szCs w:val="30"/>
          <w:lang w:val="en-US" w:bidi="th-TH"/>
        </w:rPr>
        <w:t>5</w:t>
      </w:r>
      <w:r w:rsidR="00C1390D"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.</w:t>
      </w:r>
      <w:r w:rsidR="00CE3694" w:rsidRPr="00CE3694">
        <w:rPr>
          <w:rFonts w:ascii="Angsana New" w:hAnsi="Angsana New" w:hint="cs"/>
          <w:color w:val="000000"/>
          <w:sz w:val="30"/>
          <w:szCs w:val="30"/>
          <w:lang w:val="en-US" w:bidi="th-TH"/>
        </w:rPr>
        <w:t>81</w:t>
      </w:r>
      <w:r w:rsidRPr="00DE0CE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DE0CE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DE0CEB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DE0CEB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7E14C043" w14:textId="5D9F28B7" w:rsidR="00BD3AFD" w:rsidRPr="00DE0CEB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DE0CE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E0CEB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Pr="00DE0CEB" w:rsidRDefault="00BD3AFD" w:rsidP="002C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Pr="00DE0CEB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DE0CEB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DE0CE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2C1BAC05" w:rsidR="004B5388" w:rsidRPr="00DE0CEB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5C86804C" w14:textId="6C705864" w:rsidR="00BE2BF4" w:rsidRPr="00DE0CEB" w:rsidRDefault="00E529D1" w:rsidP="009C1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 w:rsidRPr="00DE0CEB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5C0A4009" w14:textId="0D3AB9E0" w:rsidR="009C1D5B" w:rsidRDefault="00CE3694" w:rsidP="00720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noProof/>
        </w:rPr>
        <w:drawing>
          <wp:inline distT="0" distB="0" distL="0" distR="0" wp14:anchorId="2D6A6BA9" wp14:editId="218ECE8C">
            <wp:extent cx="6099175" cy="3162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97535" w14:textId="77777777" w:rsidR="00CE3694" w:rsidRPr="00DE0CEB" w:rsidRDefault="00CE3694" w:rsidP="00720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3138A546" w14:textId="789A8C6E" w:rsidR="00BA310A" w:rsidRPr="00DE0CEB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DE0CEB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51AB00E7" w:rsidR="00E529D1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="00497DEA" w:rsidRPr="00DE0CE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7A87E87E" w14:textId="77777777" w:rsidR="00CE3694" w:rsidRPr="00DE0CEB" w:rsidRDefault="00CE3694" w:rsidP="0051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C8D01E" w14:textId="0AA4ABD3" w:rsidR="00EB5D07" w:rsidRPr="00DE0CEB" w:rsidRDefault="00815255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DE0CEB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p w14:paraId="00557A68" w14:textId="2212B9F4" w:rsidR="00061A2E" w:rsidRPr="00DE0CEB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DE0CEB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lang w:val="x-none" w:eastAsia="x-none"/>
        </w:rPr>
      </w:pPr>
    </w:p>
    <w:p w14:paraId="79FA0154" w14:textId="532E1215" w:rsidR="00B33535" w:rsidRPr="00DE0CEB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515627"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งบฐานะการเงิน</w:t>
      </w:r>
    </w:p>
    <w:p w14:paraId="5A56DB7A" w14:textId="512EC457" w:rsidR="00B33535" w:rsidRPr="00DE0CEB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  <w:lang w:val="x-none" w:eastAsia="x-none"/>
        </w:rPr>
      </w:pPr>
    </w:p>
    <w:p w14:paraId="0A2F2276" w14:textId="309F18C7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E0CEB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DE0CE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628659DD" w14:textId="77777777" w:rsidR="00CE3694" w:rsidRPr="00DE0CEB" w:rsidRDefault="00CE3694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49EF8D41" w14:textId="77777777" w:rsidR="00C7712F" w:rsidRPr="00DE0CEB" w:rsidRDefault="00C7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  <w:lang w:val="x-none" w:eastAsia="x-none"/>
        </w:rPr>
      </w:pPr>
    </w:p>
    <w:p w14:paraId="2CE18300" w14:textId="2D6BE013" w:rsidR="00BA310A" w:rsidRPr="00DE0CEB" w:rsidRDefault="00431220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  <w:r w:rsidR="002A5158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Pr="00DE0CEB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4E0799" w:rsidRPr="00DE0CEB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56E2F4FC" w:rsidR="004E0799" w:rsidRPr="00DE0CEB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A146F" w:rsidRPr="00DE0CEB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 w:rsidR="003A146F" w:rsidRPr="00DE0CEB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="003A146F" w:rsidRPr="00DE0CEB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15627" w:rsidRPr="00DE0CE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515627" w:rsidRPr="00DE0CE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3A146F" w:rsidRPr="00DE0CEB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256</w:t>
            </w:r>
            <w:r w:rsidR="003A146F" w:rsidRPr="00DE0CEB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DE0CEB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E0C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DE0CEB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4E0799" w:rsidRPr="00DE0CEB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DE0CEB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:rsidRPr="00DE0CEB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DE0CEB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DE0CEB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0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0799" w:rsidRPr="00DE0CEB" w14:paraId="46F11CE7" w14:textId="77777777" w:rsidTr="004E0799">
        <w:trPr>
          <w:cantSplit/>
        </w:trPr>
        <w:tc>
          <w:tcPr>
            <w:tcW w:w="5580" w:type="dxa"/>
          </w:tcPr>
          <w:p w14:paraId="1DA88158" w14:textId="518CD43D" w:rsidR="004E0799" w:rsidRPr="00DE0CEB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DE0CEB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DE0CEB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DE0CEB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4DE" w:rsidRPr="00DE0CEB" w14:paraId="73A7912F" w14:textId="77777777" w:rsidTr="004E0799">
        <w:trPr>
          <w:cantSplit/>
        </w:trPr>
        <w:tc>
          <w:tcPr>
            <w:tcW w:w="5580" w:type="dxa"/>
          </w:tcPr>
          <w:p w14:paraId="29D3EA89" w14:textId="71126C5D" w:rsidR="00CD34DE" w:rsidRPr="00DE0CEB" w:rsidRDefault="00CD34DE" w:rsidP="00CD34DE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05458088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38,097</w:t>
            </w:r>
          </w:p>
        </w:tc>
        <w:tc>
          <w:tcPr>
            <w:tcW w:w="270" w:type="dxa"/>
          </w:tcPr>
          <w:p w14:paraId="01498A53" w14:textId="77777777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56608825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37,714</w:t>
            </w:r>
          </w:p>
        </w:tc>
      </w:tr>
      <w:tr w:rsidR="00CD34DE" w:rsidRPr="00DE0CEB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CD34DE" w:rsidRPr="00DE0CEB" w:rsidRDefault="00CD34DE" w:rsidP="00CD34DE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03307E15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38,097</w:t>
            </w:r>
          </w:p>
        </w:tc>
        <w:tc>
          <w:tcPr>
            <w:tcW w:w="270" w:type="dxa"/>
          </w:tcPr>
          <w:p w14:paraId="6D2162CF" w14:textId="77777777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7661A8D8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37,714</w:t>
            </w:r>
          </w:p>
        </w:tc>
      </w:tr>
      <w:tr w:rsidR="001F5193" w:rsidRPr="00DE0CEB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1F5193" w:rsidRPr="00DE0CEB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1F5193" w:rsidRPr="00DE0CEB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1F5193" w:rsidRPr="00DE0CEB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1F5193" w:rsidRPr="00DE0CEB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:rsidRPr="00DE0CEB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1F5193" w:rsidRPr="00DE0CEB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E0C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0C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1F5193" w:rsidRPr="00DE0CEB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1F5193" w:rsidRPr="00DE0CEB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1F5193" w:rsidRPr="00DE0CEB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34DE" w:rsidRPr="00DE0CEB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CD34DE" w:rsidRPr="00DE0CEB" w:rsidRDefault="00CD34DE" w:rsidP="00CD34D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0F6DC7E3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2DCC3DDB" w:rsidR="00CD34DE" w:rsidRPr="00DE0CEB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7C4E" w:rsidRPr="00DE0CEB" w14:paraId="6219642B" w14:textId="77777777" w:rsidTr="00F62B17">
        <w:trPr>
          <w:cantSplit/>
        </w:trPr>
        <w:tc>
          <w:tcPr>
            <w:tcW w:w="5580" w:type="dxa"/>
          </w:tcPr>
          <w:p w14:paraId="3860E061" w14:textId="6B5C6E16" w:rsidR="00E37C4E" w:rsidRPr="00DE0CEB" w:rsidRDefault="00E37C4E" w:rsidP="00E37C4E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DE0CE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5D0D6918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6A3C54F1" w14:textId="77777777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9389C7" w14:textId="668595AF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</w:tr>
      <w:tr w:rsidR="00E37C4E" w:rsidRPr="00DE0CEB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E37C4E" w:rsidRPr="00DE0CEB" w:rsidRDefault="00E37C4E" w:rsidP="00E37C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4E7DE3A0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</w:rPr>
              <w:t>358,412</w:t>
            </w:r>
          </w:p>
        </w:tc>
        <w:tc>
          <w:tcPr>
            <w:tcW w:w="270" w:type="dxa"/>
          </w:tcPr>
          <w:p w14:paraId="2EF22551" w14:textId="77777777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5C95EDC3" w:rsidR="00E37C4E" w:rsidRPr="00DE0CEB" w:rsidRDefault="00CE3694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369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358</w:t>
            </w:r>
            <w:r w:rsidR="00E37C4E"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,412</w:t>
            </w:r>
          </w:p>
        </w:tc>
      </w:tr>
      <w:tr w:rsidR="00E37C4E" w:rsidRPr="00DE0CEB" w14:paraId="525394F4" w14:textId="77777777" w:rsidTr="00230D9F">
        <w:trPr>
          <w:cantSplit/>
        </w:trPr>
        <w:tc>
          <w:tcPr>
            <w:tcW w:w="5580" w:type="dxa"/>
          </w:tcPr>
          <w:p w14:paraId="76FC0AB2" w14:textId="2C8A9558" w:rsidR="00E37C4E" w:rsidRPr="00DE0CEB" w:rsidRDefault="00E37C4E" w:rsidP="00E37C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0CFF31F" w14:textId="4FBD8EE2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</w:rPr>
              <w:t>9,463</w:t>
            </w:r>
          </w:p>
        </w:tc>
        <w:tc>
          <w:tcPr>
            <w:tcW w:w="270" w:type="dxa"/>
          </w:tcPr>
          <w:p w14:paraId="54AEBCBC" w14:textId="77777777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B5548" w14:textId="6D847F9D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9,463</w:t>
            </w:r>
          </w:p>
        </w:tc>
      </w:tr>
      <w:tr w:rsidR="00E37C4E" w:rsidRPr="00DE0CEB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E37C4E" w:rsidRPr="00DE0CEB" w:rsidRDefault="00E37C4E" w:rsidP="00E37C4E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6EEB690C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</w:rPr>
              <w:t>1,829</w:t>
            </w:r>
          </w:p>
        </w:tc>
        <w:tc>
          <w:tcPr>
            <w:tcW w:w="270" w:type="dxa"/>
          </w:tcPr>
          <w:p w14:paraId="5B1124CD" w14:textId="77777777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5C1693C8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</w:tr>
      <w:tr w:rsidR="00E37C4E" w:rsidRPr="00DE0CEB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E37C4E" w:rsidRPr="00DE0CEB" w:rsidRDefault="00E37C4E" w:rsidP="00E37C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58E34AFC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370,423</w:t>
            </w:r>
          </w:p>
        </w:tc>
        <w:tc>
          <w:tcPr>
            <w:tcW w:w="270" w:type="dxa"/>
          </w:tcPr>
          <w:p w14:paraId="4B78EFFF" w14:textId="77777777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22C098DD" w:rsidR="00E37C4E" w:rsidRPr="00DE0CEB" w:rsidRDefault="00E37C4E" w:rsidP="00E37C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369,757</w:t>
            </w:r>
          </w:p>
        </w:tc>
      </w:tr>
    </w:tbl>
    <w:p w14:paraId="17F3399A" w14:textId="77777777" w:rsidR="00C7712F" w:rsidRPr="00DE0CEB" w:rsidRDefault="00C7712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6A511B11" w:rsidR="00BA310A" w:rsidRPr="00DE0CEB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76A111DB" w14:textId="77777777" w:rsidR="00BB0EE0" w:rsidRPr="00DE0CEB" w:rsidRDefault="00BB0EE0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04FAE5D" w14:textId="63246AC5" w:rsidR="003A4109" w:rsidRPr="00DE0CEB" w:rsidRDefault="00CA70D6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DE0CEB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904206" w:rsidRPr="00DE0CEB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3A146F" w:rsidRPr="00DE0CEB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904206" w:rsidRPr="00DE0CEB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3A146F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>มีนาคม</w:t>
      </w:r>
      <w:r w:rsidR="00910E66" w:rsidRPr="00DE0CEB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 w:rsidRPr="00DE0CEB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 w:rsidRPr="00DE0CEB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3A146F" w:rsidRPr="00DE0CEB">
        <w:rPr>
          <w:rFonts w:ascii="Angsana New" w:hAnsi="Angsana New"/>
          <w:color w:val="000000"/>
          <w:spacing w:val="5"/>
          <w:sz w:val="30"/>
          <w:szCs w:val="30"/>
        </w:rPr>
        <w:t>7</w:t>
      </w:r>
      <w:r w:rsidR="00910E66" w:rsidRPr="00DE0CEB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DE0CEB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DE0CEB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45176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</w:t>
      </w:r>
      <w:r w:rsidR="00BA310A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C7712F" w:rsidRPr="00DE0CEB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 w:rsidRPr="00DE0CEB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431220" w:rsidRPr="00DE0CEB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="002A5158" w:rsidRPr="00DE0CEB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431220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="00CF4072" w:rsidRPr="00DE0CEB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CF4072" w:rsidRPr="00DE0CEB">
        <w:rPr>
          <w:rFonts w:ascii="Angsana New" w:hAnsi="Angsana New"/>
          <w:color w:val="000000"/>
          <w:spacing w:val="5"/>
          <w:sz w:val="30"/>
          <w:szCs w:val="30"/>
        </w:rPr>
        <w:t>256</w:t>
      </w:r>
      <w:r w:rsidR="00431220" w:rsidRPr="00DE0CEB">
        <w:rPr>
          <w:rFonts w:ascii="Angsana New" w:hAnsi="Angsana New"/>
          <w:color w:val="000000"/>
          <w:spacing w:val="5"/>
          <w:sz w:val="30"/>
          <w:szCs w:val="30"/>
        </w:rPr>
        <w:t>8</w:t>
      </w:r>
      <w:r w:rsidR="00910E66" w:rsidRPr="00DE0CEB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DE0CE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DE0CEB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DE0CEB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DE0CEB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DE0CEB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DE0CEB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035D643B" w14:textId="77777777" w:rsidR="00B31148" w:rsidRPr="00DE0CEB" w:rsidRDefault="00B31148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0865F8" w14:textId="77777777" w:rsidR="00B31148" w:rsidRPr="00DE0CEB" w:rsidRDefault="00B31148" w:rsidP="00B311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DE0CEB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1E3CA979" w14:textId="77777777" w:rsidR="00B31148" w:rsidRPr="00DE0CEB" w:rsidRDefault="00B31148" w:rsidP="00B311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3E3A49" w14:textId="6BE2CBB4" w:rsidR="00B31148" w:rsidRPr="00031B4A" w:rsidRDefault="00B31148" w:rsidP="00B3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031B4A" w:rsidRPr="00DE0CEB">
        <w:rPr>
          <w:rFonts w:ascii="Angsana New" w:hAnsi="Angsana New"/>
          <w:color w:val="000000"/>
          <w:sz w:val="30"/>
          <w:szCs w:val="30"/>
        </w:rPr>
        <w:t>19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Pr="00DE0CEB">
        <w:rPr>
          <w:rFonts w:ascii="Angsana New" w:hAnsi="Angsana New"/>
          <w:color w:val="000000"/>
          <w:sz w:val="30"/>
          <w:szCs w:val="30"/>
        </w:rPr>
        <w:t>256</w:t>
      </w:r>
      <w:r w:rsidR="00CE3694" w:rsidRPr="00CE3694">
        <w:rPr>
          <w:rFonts w:ascii="Angsana New" w:hAnsi="Angsana New" w:hint="cs"/>
          <w:color w:val="000000"/>
          <w:sz w:val="30"/>
          <w:szCs w:val="30"/>
        </w:rPr>
        <w:t>7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ผู้ถือหุ้นมีมติอนุมัติจัด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สรรเงินปันผลให้แก่ผ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ู้ถือ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หุ้นในอ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ัตร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าหุ้นละ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</w:rPr>
        <w:t>0.</w:t>
      </w:r>
      <w:r w:rsidR="00031B4A" w:rsidRPr="00DE0CEB">
        <w:rPr>
          <w:rFonts w:ascii="Angsana New" w:hAnsi="Angsana New"/>
          <w:color w:val="000000"/>
          <w:sz w:val="30"/>
          <w:szCs w:val="30"/>
        </w:rPr>
        <w:t>52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บาท เป็นจ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นวนเงินท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ั้งสิ้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น </w:t>
      </w:r>
      <w:r w:rsidRPr="00DE0CEB">
        <w:rPr>
          <w:rFonts w:ascii="Angsana New" w:hAnsi="Angsana New"/>
          <w:color w:val="000000"/>
          <w:sz w:val="30"/>
          <w:szCs w:val="30"/>
        </w:rPr>
        <w:t>4</w:t>
      </w:r>
      <w:r w:rsidR="00031B4A" w:rsidRPr="00DE0CEB">
        <w:rPr>
          <w:rFonts w:ascii="Angsana New" w:hAnsi="Angsana New"/>
          <w:color w:val="000000"/>
          <w:sz w:val="30"/>
          <w:szCs w:val="30"/>
        </w:rPr>
        <w:t>44.62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ล้านบาท หลังหักเงินปันผลจ่ายระหว่างกาลหุ้นละ </w:t>
      </w:r>
      <w:r w:rsidRPr="00DE0CEB">
        <w:rPr>
          <w:rFonts w:ascii="Angsana New" w:hAnsi="Angsana New"/>
          <w:color w:val="000000"/>
          <w:sz w:val="30"/>
          <w:szCs w:val="30"/>
        </w:rPr>
        <w:t>0.2</w:t>
      </w:r>
      <w:r w:rsidR="00031B4A" w:rsidRPr="00DE0CEB">
        <w:rPr>
          <w:rFonts w:ascii="Angsana New" w:hAnsi="Angsana New"/>
          <w:color w:val="000000"/>
          <w:sz w:val="30"/>
          <w:szCs w:val="30"/>
        </w:rPr>
        <w:t>6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บาท คงเหลือเป็นเงินปันผลที่จะจ่ายอีกหุ้นละ 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0.26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บาท เป็นจ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นวนเงินรวม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222.31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บาท บริ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ษัท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จะจ่ายเงินปันผลใ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ห้แ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ก่ผ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ู้ถือหุ้น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ใน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DE0CEB">
        <w:rPr>
          <w:rFonts w:ascii="Angsana New" w:hAnsi="Angsana New"/>
          <w:color w:val="000000"/>
          <w:sz w:val="30"/>
          <w:szCs w:val="30"/>
        </w:rPr>
        <w:t>1</w:t>
      </w:r>
      <w:r w:rsidR="00031B4A" w:rsidRPr="00DE0CEB">
        <w:rPr>
          <w:rFonts w:ascii="Angsana New" w:hAnsi="Angsana New"/>
          <w:color w:val="000000"/>
          <w:sz w:val="30"/>
          <w:szCs w:val="30"/>
        </w:rPr>
        <w:t>0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Pr="00DE0CEB">
        <w:rPr>
          <w:rFonts w:ascii="Angsana New" w:hAnsi="Angsana New"/>
          <w:color w:val="000000"/>
          <w:sz w:val="30"/>
          <w:szCs w:val="30"/>
        </w:rPr>
        <w:t>256</w:t>
      </w:r>
      <w:r w:rsidR="00031B4A" w:rsidRPr="00DE0CEB">
        <w:rPr>
          <w:rFonts w:ascii="Angsana New" w:hAnsi="Angsana New"/>
          <w:color w:val="000000"/>
          <w:sz w:val="30"/>
          <w:szCs w:val="30"/>
        </w:rPr>
        <w:t>7</w:t>
      </w:r>
    </w:p>
    <w:p w14:paraId="56812F82" w14:textId="77777777" w:rsidR="00B31148" w:rsidRPr="00031B4A" w:rsidRDefault="00B31148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B31148" w:rsidRPr="00031B4A" w:rsidSect="00AA5D15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A2014" w14:textId="77777777" w:rsidR="00E1333E" w:rsidRDefault="00E1333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4A9585C" w14:textId="77777777" w:rsidR="00E1333E" w:rsidRDefault="00E1333E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61C4" w14:textId="77777777" w:rsidR="00E1333E" w:rsidRDefault="00E1333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D93D401" w14:textId="77777777" w:rsidR="00E1333E" w:rsidRDefault="00E1333E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54A1D881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 xml:space="preserve">31 </w:t>
    </w:r>
    <w:r w:rsidR="00340C3B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340C3B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0B8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1079</Words>
  <Characters>4442</Characters>
  <Application>Microsoft Office Word</Application>
  <DocSecurity>0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4</cp:revision>
  <cp:lastPrinted>2024-05-03T07:56:00Z</cp:lastPrinted>
  <dcterms:created xsi:type="dcterms:W3CDTF">2024-05-03T07:55:00Z</dcterms:created>
  <dcterms:modified xsi:type="dcterms:W3CDTF">2024-05-07T03:08:00Z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</Properties>
</file>