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B554C3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B554C3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B554C3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B554C3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B554C3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B554C3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B554C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B554C3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B554C3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B554C3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B554C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4C3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42314802" w:rsidR="00C81773" w:rsidRPr="00B554C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B554C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 w:rsidRPr="00B554C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24270" w:rsidRPr="00B554C3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B554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0475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  <w:p w14:paraId="1801AAB2" w14:textId="77777777" w:rsidR="00C81773" w:rsidRPr="00B554C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B554C3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B554C3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B554C3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B554C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B554C3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B554C3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B554C3" w:rsidRDefault="00C81773" w:rsidP="00E7029F">
      <w:pPr>
        <w:rPr>
          <w:rFonts w:ascii="Arial" w:hAnsi="Arial" w:cs="Arial"/>
          <w:sz w:val="20"/>
          <w:szCs w:val="20"/>
        </w:rPr>
        <w:sectPr w:rsidR="00C81773" w:rsidRPr="00B554C3" w:rsidSect="00A2768C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Pr="00B554C3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Pr="00B554C3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B554C3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B554C3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B554C3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289AD5D" w14:textId="77777777" w:rsidR="003B00AF" w:rsidRDefault="003B00AF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7A1279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7A1279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7A1279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7A1279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7A1279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7A1279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50736B46" w:rsidR="00C81773" w:rsidRPr="00B554C3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7A1279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7A1279">
        <w:rPr>
          <w:rFonts w:ascii="Angsana New" w:hAnsi="Angsana New" w:cs="Angsana New" w:hint="cs"/>
          <w:sz w:val="26"/>
          <w:szCs w:val="26"/>
        </w:rPr>
        <w:t xml:space="preserve">31 </w:t>
      </w:r>
      <w:r w:rsidRPr="007A1279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มีนาคม </w:t>
      </w:r>
      <w:r w:rsidR="00E0475C" w:rsidRPr="007A1279">
        <w:rPr>
          <w:rFonts w:ascii="Angsana New" w:hAnsi="Angsana New" w:cs="Angsana New" w:hint="cs"/>
          <w:sz w:val="26"/>
          <w:szCs w:val="26"/>
        </w:rPr>
        <w:t>2567</w:t>
      </w:r>
      <w:r w:rsidRPr="007A1279">
        <w:rPr>
          <w:rFonts w:ascii="Angsana New" w:hAnsi="Angsana New" w:cs="Angsana New" w:hint="cs"/>
          <w:sz w:val="26"/>
          <w:szCs w:val="26"/>
        </w:rPr>
        <w:t xml:space="preserve"> </w:t>
      </w:r>
      <w:r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="00D259A1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รวมและงบการเปลี่ยนแปลงส่วนของ</w:t>
      </w:r>
      <w:r w:rsidR="00D259A1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เจ้าของเ</w:t>
      </w:r>
      <w:r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และหมายเหตุประกอบงบการเงินแบบย่อ (“ข้อมูลทางการเงินระหว่างกาล”) ของบริษัท จี สตีล</w:t>
      </w:r>
      <w:r w:rsidRPr="007A1279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A4C29" w:rsidRPr="007A1279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7A1279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ฉบับที่ </w:t>
      </w:r>
      <w:r w:rsidRPr="007A1279">
        <w:rPr>
          <w:rFonts w:ascii="Angsana New" w:hAnsi="Angsana New" w:cs="Angsana New" w:hint="cs"/>
          <w:sz w:val="26"/>
          <w:szCs w:val="26"/>
        </w:rPr>
        <w:t xml:space="preserve">34 </w:t>
      </w:r>
      <w:r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เรื่อง การรายงาน</w:t>
      </w:r>
      <w:r w:rsidR="00D259A1" w:rsidRPr="007A1279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B554C3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B554C3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B554C3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554C3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B554C3">
        <w:rPr>
          <w:rFonts w:ascii="Angsana New" w:hAnsi="Angsana New" w:cs="Angsana New" w:hint="cs"/>
          <w:sz w:val="26"/>
          <w:szCs w:val="26"/>
        </w:rPr>
        <w:t xml:space="preserve"> “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B554C3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B554C3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B554C3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B554C3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B554C3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B554C3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B554C3" w:rsidSect="00A2768C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B554C3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1A0FBE3" w14:textId="77777777" w:rsidR="003E69F5" w:rsidRPr="00B554C3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61D7722" w14:textId="77777777" w:rsidR="003E69F5" w:rsidRPr="00B554C3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D8C39EC" w14:textId="07EC0F8E" w:rsidR="00AE1634" w:rsidRPr="00B554C3" w:rsidRDefault="00AE1634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B554C3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6943EDA2" w14:textId="3DB1B146" w:rsidR="00E0475C" w:rsidRPr="002C3B2D" w:rsidRDefault="00AE1634" w:rsidP="00E0475C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</w:t>
      </w:r>
      <w:r w:rsidRPr="009022C5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ข้าพเจ้ายังคงเดิม</w:t>
      </w:r>
      <w:r w:rsidR="00806C29" w:rsidRPr="009022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9022C5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52C42" w:rsidRPr="009022C5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9022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9022C5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452C42" w:rsidRPr="009022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9022C5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9022C5">
        <w:rPr>
          <w:rFonts w:ascii="Angsana New" w:hAnsi="Angsana New" w:cs="Angsana New" w:hint="cs"/>
          <w:sz w:val="26"/>
          <w:szCs w:val="26"/>
          <w:lang w:bidi="th-TH"/>
        </w:rPr>
        <w:t xml:space="preserve"> 31</w:t>
      </w:r>
      <w:r w:rsidR="00545B02" w:rsidRPr="009022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มีนาคม</w:t>
      </w:r>
      <w:r w:rsidR="000B1C89" w:rsidRPr="009022C5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E0475C" w:rsidRPr="009022C5">
        <w:rPr>
          <w:rFonts w:ascii="Angsana New" w:hAnsi="Angsana New" w:cs="Angsana New" w:hint="cs"/>
          <w:sz w:val="26"/>
          <w:szCs w:val="26"/>
          <w:lang w:bidi="th-TH"/>
        </w:rPr>
        <w:t>2567</w:t>
      </w:r>
      <w:r w:rsidR="00545B02" w:rsidRPr="009022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กลุ่มบริษัทมีหนี้สินหมุนเวียนรวมสูงกว่าสินทรัพย์หมุนเวียนรวม</w:t>
      </w:r>
      <w:r w:rsidR="00545B02" w:rsidRPr="002F4735">
        <w:rPr>
          <w:rFonts w:ascii="Angsana New" w:hAnsi="Angsana New" w:cs="Angsana New" w:hint="cs"/>
          <w:sz w:val="26"/>
          <w:szCs w:val="26"/>
          <w:cs/>
          <w:lang w:bidi="th-TH"/>
        </w:rPr>
        <w:t>จำนวน</w:t>
      </w:r>
      <w:r w:rsidR="000B1C89" w:rsidRPr="002F4735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44311C" w:rsidRPr="002F4735">
        <w:rPr>
          <w:rFonts w:ascii="Angsana New" w:hAnsi="Angsana New" w:cs="Angsana New"/>
          <w:sz w:val="26"/>
          <w:szCs w:val="26"/>
          <w:lang w:bidi="th-TH"/>
        </w:rPr>
        <w:t>3,</w:t>
      </w:r>
      <w:r w:rsidR="00AA2CB3" w:rsidRPr="002F4735">
        <w:rPr>
          <w:rFonts w:ascii="Angsana New" w:hAnsi="Angsana New" w:cs="Angsana New"/>
          <w:sz w:val="26"/>
          <w:szCs w:val="26"/>
          <w:lang w:bidi="th-TH"/>
        </w:rPr>
        <w:t>2</w:t>
      </w:r>
      <w:r w:rsidR="0044311C" w:rsidRPr="002F4735">
        <w:rPr>
          <w:rFonts w:ascii="Angsana New" w:hAnsi="Angsana New" w:cs="Angsana New"/>
          <w:sz w:val="26"/>
          <w:szCs w:val="26"/>
          <w:lang w:bidi="th-TH"/>
        </w:rPr>
        <w:t>1</w:t>
      </w:r>
      <w:r w:rsidR="00AA2CB3" w:rsidRPr="002F4735">
        <w:rPr>
          <w:rFonts w:ascii="Angsana New" w:hAnsi="Angsana New" w:cs="Angsana New"/>
          <w:sz w:val="26"/>
          <w:szCs w:val="26"/>
          <w:lang w:bidi="th-TH"/>
        </w:rPr>
        <w:t>7</w:t>
      </w:r>
      <w:r w:rsidR="000C06FC" w:rsidRPr="002F473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2F473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</w:t>
      </w:r>
      <w:r w:rsidR="00D97E4D" w:rsidRPr="002F473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(ณ วันที่ </w:t>
      </w:r>
      <w:r w:rsidR="00D97E4D" w:rsidRPr="002F4735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2F473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2F4735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E0475C" w:rsidRPr="002F4735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D97E4D" w:rsidRPr="002F473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2F4735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2F473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AA2CB3" w:rsidRPr="002F4735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E0475C" w:rsidRPr="002F4735">
        <w:rPr>
          <w:rFonts w:ascii="Angsana New" w:hAnsi="Angsana New" w:cs="Angsana New"/>
          <w:sz w:val="26"/>
          <w:szCs w:val="26"/>
          <w:lang w:val="en-US" w:bidi="th-TH"/>
        </w:rPr>
        <w:t>,</w:t>
      </w:r>
      <w:r w:rsidR="00AA2CB3" w:rsidRPr="002F4735">
        <w:rPr>
          <w:rFonts w:ascii="Angsana New" w:hAnsi="Angsana New" w:cs="Angsana New"/>
          <w:sz w:val="26"/>
          <w:szCs w:val="26"/>
          <w:lang w:val="en-US" w:bidi="th-TH"/>
        </w:rPr>
        <w:t>965</w:t>
      </w:r>
      <w:r w:rsidR="00E0475C" w:rsidRPr="002F473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2F473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D97E4D" w:rsidRPr="002F4735">
        <w:rPr>
          <w:rFonts w:ascii="Angsana New" w:hAnsi="Angsana New" w:cs="Angsana New"/>
          <w:sz w:val="26"/>
          <w:szCs w:val="26"/>
          <w:lang w:val="en-US" w:bidi="th-TH"/>
        </w:rPr>
        <w:t xml:space="preserve">             </w:t>
      </w:r>
      <w:r w:rsidR="00545B02" w:rsidRPr="002F4735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0C06FC" w:rsidRPr="002F473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4311C" w:rsidRPr="002F4735">
        <w:rPr>
          <w:rFonts w:ascii="Angsana New" w:hAnsi="Angsana New" w:cs="Angsana New"/>
          <w:sz w:val="26"/>
          <w:szCs w:val="26"/>
          <w:lang w:bidi="th-TH"/>
        </w:rPr>
        <w:t>25,013</w:t>
      </w:r>
      <w:r w:rsidR="00E0475C" w:rsidRPr="002F473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2F4735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D97E4D" w:rsidRPr="002F473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(ณ วันที่ </w:t>
      </w:r>
      <w:r w:rsidR="00D97E4D" w:rsidRPr="002F4735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2F473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2F4735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E0475C" w:rsidRPr="002F4735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D97E4D" w:rsidRPr="002F473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2F4735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2F473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0475C" w:rsidRPr="002F4735">
        <w:rPr>
          <w:rFonts w:ascii="Angsana New" w:hAnsi="Angsana New" w:cs="Angsana New"/>
          <w:sz w:val="26"/>
          <w:szCs w:val="26"/>
          <w:lang w:val="en-US" w:bidi="th-TH"/>
        </w:rPr>
        <w:t xml:space="preserve">24,809 </w:t>
      </w:r>
      <w:r w:rsidR="00D97E4D" w:rsidRPr="002F473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3B5997" w:rsidRPr="002F4735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</w:t>
      </w:r>
      <w:r w:rsidR="003B5997" w:rsidRPr="009022C5">
        <w:rPr>
          <w:rFonts w:ascii="Angsana New" w:hAnsi="Angsana New" w:cs="Angsana New" w:hint="cs"/>
          <w:sz w:val="26"/>
          <w:szCs w:val="26"/>
          <w:cs/>
          <w:lang w:bidi="th-TH"/>
        </w:rPr>
        <w:t>หนี้และหาแหล่งเงินทุน</w:t>
      </w:r>
      <w:r w:rsidR="006D2B76" w:rsidRPr="009022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9022C5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3B5997" w:rsidRPr="009022C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B5997" w:rsidRPr="009022C5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ในการนี้ บริษัทได้ดำเนินการ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ต่าง ๆ</w:t>
      </w:r>
      <w:r w:rsidR="003B5997" w:rsidRPr="00B554C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ตามที่กล่าวไว้ในหมายเหตุประกอบงบการเงินระหว่างกาล </w:t>
      </w:r>
      <w:r w:rsidR="003B5997" w:rsidRPr="00B554C3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การได้รับวงเงินสินเชื่อแบบไม่ผูกพัน</w:t>
      </w:r>
      <w:r w:rsidR="0065586A">
        <w:rPr>
          <w:rFonts w:ascii="Angsana New" w:hAnsi="Angsana New" w:cs="Angsana New" w:hint="cs"/>
          <w:sz w:val="26"/>
          <w:szCs w:val="26"/>
          <w:cs/>
          <w:lang w:bidi="th-TH"/>
        </w:rPr>
        <w:t>ทั้งระยะสั้นและระยะยาว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E0475C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การปรับปรุงการผลิตและการขาย</w:t>
      </w:r>
      <w:r w:rsidR="00E0475C"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เพื่อ</w:t>
      </w:r>
      <w:r w:rsidR="00E0475C">
        <w:rPr>
          <w:rFonts w:ascii="Angsana New" w:hAnsi="Angsana New" w:cs="Angsana New" w:hint="cs"/>
          <w:sz w:val="26"/>
          <w:szCs w:val="26"/>
          <w:cs/>
          <w:lang w:bidi="th-TH"/>
        </w:rPr>
        <w:t>ให้บริษัทดำเนินงานตามปกติ</w:t>
      </w:r>
      <w:r w:rsidR="00806C29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="00806C29"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ฝ่ายบริหารเชื่อมั่นอย่างยิ่งว่าการจัดทำงบการเงิน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3CF73172" w14:textId="785C57F6" w:rsidR="003B5997" w:rsidRPr="00B554C3" w:rsidRDefault="003B5997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09A7810A" w14:textId="77777777" w:rsidR="003B5997" w:rsidRPr="00B554C3" w:rsidRDefault="003B5997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31055EF0" w14:textId="77777777" w:rsidR="002B43F2" w:rsidRPr="00B554C3" w:rsidRDefault="002B43F2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3E8248A" w14:textId="77777777" w:rsidR="004D047A" w:rsidRPr="00B554C3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</w:rPr>
        <w:t>(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B554C3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B554C3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B554C3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8BF5ADB" w14:textId="77777777" w:rsidR="004D047A" w:rsidRPr="00B554C3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7F3609E6" w:rsidR="004D047A" w:rsidRPr="00EA2EE5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Pr="00B554C3">
        <w:rPr>
          <w:rFonts w:ascii="Angsana New" w:hAnsi="Angsana New" w:cs="Angsana New" w:hint="cs"/>
          <w:sz w:val="26"/>
          <w:szCs w:val="26"/>
          <w:lang w:val="en-US" w:bidi="th-TH"/>
        </w:rPr>
        <w:t>1</w:t>
      </w:r>
      <w:r w:rsidR="00E0475C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Pr="00B554C3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Pr="00B554C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="00E0475C">
        <w:rPr>
          <w:rFonts w:ascii="Angsana New" w:hAnsi="Angsana New" w:cs="Angsana New" w:hint="cs"/>
          <w:sz w:val="26"/>
          <w:szCs w:val="26"/>
          <w:lang w:bidi="th-TH"/>
        </w:rPr>
        <w:t>2567</w:t>
      </w:r>
    </w:p>
    <w:sectPr w:rsidR="004D047A" w:rsidRPr="00EA2EE5" w:rsidSect="00A2768C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2B668" w14:textId="77777777" w:rsidR="00A2768C" w:rsidRDefault="00A2768C" w:rsidP="006D3290">
      <w:r>
        <w:separator/>
      </w:r>
    </w:p>
  </w:endnote>
  <w:endnote w:type="continuationSeparator" w:id="0">
    <w:p w14:paraId="3F986105" w14:textId="77777777" w:rsidR="00A2768C" w:rsidRDefault="00A2768C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0625502"/>
      <w:docPartObj>
        <w:docPartGallery w:val="Page Numbers (Bottom of Page)"/>
        <w:docPartUnique/>
      </w:docPartObj>
    </w:sdtPr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4B050" w14:textId="77777777" w:rsidR="00A2768C" w:rsidRDefault="00A2768C" w:rsidP="006D3290">
      <w:r>
        <w:separator/>
      </w:r>
    </w:p>
  </w:footnote>
  <w:footnote w:type="continuationSeparator" w:id="0">
    <w:p w14:paraId="22CA9AA2" w14:textId="77777777" w:rsidR="00A2768C" w:rsidRDefault="00A2768C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57527"/>
    <w:rsid w:val="00071710"/>
    <w:rsid w:val="0007341C"/>
    <w:rsid w:val="00090533"/>
    <w:rsid w:val="00094D37"/>
    <w:rsid w:val="000A3CFB"/>
    <w:rsid w:val="000A652D"/>
    <w:rsid w:val="000B12FA"/>
    <w:rsid w:val="000B1C89"/>
    <w:rsid w:val="000C06FC"/>
    <w:rsid w:val="000D018C"/>
    <w:rsid w:val="000D0A5C"/>
    <w:rsid w:val="000E1ED0"/>
    <w:rsid w:val="000F2BE2"/>
    <w:rsid w:val="000F47F1"/>
    <w:rsid w:val="00100863"/>
    <w:rsid w:val="001126E4"/>
    <w:rsid w:val="0012448F"/>
    <w:rsid w:val="00130FF8"/>
    <w:rsid w:val="00137980"/>
    <w:rsid w:val="00144D92"/>
    <w:rsid w:val="00155867"/>
    <w:rsid w:val="00156F02"/>
    <w:rsid w:val="00163D10"/>
    <w:rsid w:val="00166B9A"/>
    <w:rsid w:val="0017701B"/>
    <w:rsid w:val="001826B4"/>
    <w:rsid w:val="001955E3"/>
    <w:rsid w:val="001B0E49"/>
    <w:rsid w:val="001C2E4D"/>
    <w:rsid w:val="001D3FAD"/>
    <w:rsid w:val="001F4AB6"/>
    <w:rsid w:val="00215181"/>
    <w:rsid w:val="0022620E"/>
    <w:rsid w:val="00236290"/>
    <w:rsid w:val="002370B8"/>
    <w:rsid w:val="00261C53"/>
    <w:rsid w:val="002620A7"/>
    <w:rsid w:val="0026489E"/>
    <w:rsid w:val="002A5A7A"/>
    <w:rsid w:val="002B43F2"/>
    <w:rsid w:val="002D241D"/>
    <w:rsid w:val="002F44CB"/>
    <w:rsid w:val="002F4735"/>
    <w:rsid w:val="00300BB8"/>
    <w:rsid w:val="003110C6"/>
    <w:rsid w:val="00352177"/>
    <w:rsid w:val="0036568A"/>
    <w:rsid w:val="00383AEB"/>
    <w:rsid w:val="003906E2"/>
    <w:rsid w:val="003924A4"/>
    <w:rsid w:val="003A0C2A"/>
    <w:rsid w:val="003A4C29"/>
    <w:rsid w:val="003B00AF"/>
    <w:rsid w:val="003B5997"/>
    <w:rsid w:val="003B6A36"/>
    <w:rsid w:val="003C222F"/>
    <w:rsid w:val="003D0E1E"/>
    <w:rsid w:val="003D1C67"/>
    <w:rsid w:val="003E644A"/>
    <w:rsid w:val="003E69F5"/>
    <w:rsid w:val="003E7AE7"/>
    <w:rsid w:val="003F1FE5"/>
    <w:rsid w:val="003F219D"/>
    <w:rsid w:val="004163E9"/>
    <w:rsid w:val="00416B4D"/>
    <w:rsid w:val="00421302"/>
    <w:rsid w:val="0042714D"/>
    <w:rsid w:val="00430211"/>
    <w:rsid w:val="00430318"/>
    <w:rsid w:val="00441454"/>
    <w:rsid w:val="00442749"/>
    <w:rsid w:val="0044311C"/>
    <w:rsid w:val="00452C42"/>
    <w:rsid w:val="00481E56"/>
    <w:rsid w:val="0048460F"/>
    <w:rsid w:val="004A65E3"/>
    <w:rsid w:val="004B1F5C"/>
    <w:rsid w:val="004C5DB8"/>
    <w:rsid w:val="004C7D71"/>
    <w:rsid w:val="004D047A"/>
    <w:rsid w:val="00501A63"/>
    <w:rsid w:val="00511CCF"/>
    <w:rsid w:val="005129C6"/>
    <w:rsid w:val="00517891"/>
    <w:rsid w:val="0052560A"/>
    <w:rsid w:val="00536CAF"/>
    <w:rsid w:val="00545B02"/>
    <w:rsid w:val="0055011F"/>
    <w:rsid w:val="005525BE"/>
    <w:rsid w:val="0056203F"/>
    <w:rsid w:val="00582E61"/>
    <w:rsid w:val="00593CE7"/>
    <w:rsid w:val="00594BEB"/>
    <w:rsid w:val="005B0E11"/>
    <w:rsid w:val="005B2532"/>
    <w:rsid w:val="005D168D"/>
    <w:rsid w:val="005E1858"/>
    <w:rsid w:val="005F35DE"/>
    <w:rsid w:val="0061435D"/>
    <w:rsid w:val="006338B4"/>
    <w:rsid w:val="0063492D"/>
    <w:rsid w:val="00636FA1"/>
    <w:rsid w:val="006432C9"/>
    <w:rsid w:val="0065134B"/>
    <w:rsid w:val="0065586A"/>
    <w:rsid w:val="006623DA"/>
    <w:rsid w:val="00665E8F"/>
    <w:rsid w:val="0066606E"/>
    <w:rsid w:val="00667132"/>
    <w:rsid w:val="0067054D"/>
    <w:rsid w:val="006755AE"/>
    <w:rsid w:val="0069632F"/>
    <w:rsid w:val="006A0410"/>
    <w:rsid w:val="006A0462"/>
    <w:rsid w:val="006A1CC0"/>
    <w:rsid w:val="006B50E7"/>
    <w:rsid w:val="006B681C"/>
    <w:rsid w:val="006C1C82"/>
    <w:rsid w:val="006D2B76"/>
    <w:rsid w:val="006D3290"/>
    <w:rsid w:val="006D6E96"/>
    <w:rsid w:val="006E0067"/>
    <w:rsid w:val="006E2E4E"/>
    <w:rsid w:val="006F4919"/>
    <w:rsid w:val="006F71BE"/>
    <w:rsid w:val="00710D73"/>
    <w:rsid w:val="00752D9D"/>
    <w:rsid w:val="00753544"/>
    <w:rsid w:val="0075680B"/>
    <w:rsid w:val="0076674D"/>
    <w:rsid w:val="0078156E"/>
    <w:rsid w:val="007930B3"/>
    <w:rsid w:val="007A1279"/>
    <w:rsid w:val="007B3271"/>
    <w:rsid w:val="007C0517"/>
    <w:rsid w:val="007E1BB0"/>
    <w:rsid w:val="007E7D2B"/>
    <w:rsid w:val="008003D6"/>
    <w:rsid w:val="00800D96"/>
    <w:rsid w:val="00801A1C"/>
    <w:rsid w:val="00803F09"/>
    <w:rsid w:val="00806C29"/>
    <w:rsid w:val="00817DB3"/>
    <w:rsid w:val="008362C0"/>
    <w:rsid w:val="008428C5"/>
    <w:rsid w:val="00844F8B"/>
    <w:rsid w:val="0084554D"/>
    <w:rsid w:val="00847C59"/>
    <w:rsid w:val="00856FDB"/>
    <w:rsid w:val="00865F9A"/>
    <w:rsid w:val="008771CE"/>
    <w:rsid w:val="00880BE6"/>
    <w:rsid w:val="008A2E22"/>
    <w:rsid w:val="008B75A8"/>
    <w:rsid w:val="008C3C8D"/>
    <w:rsid w:val="008E1CE3"/>
    <w:rsid w:val="008E3596"/>
    <w:rsid w:val="008E53E7"/>
    <w:rsid w:val="008F1FD3"/>
    <w:rsid w:val="008F291B"/>
    <w:rsid w:val="009022C5"/>
    <w:rsid w:val="00902533"/>
    <w:rsid w:val="00916699"/>
    <w:rsid w:val="009236F2"/>
    <w:rsid w:val="00924270"/>
    <w:rsid w:val="00927478"/>
    <w:rsid w:val="00932895"/>
    <w:rsid w:val="00954601"/>
    <w:rsid w:val="00956D35"/>
    <w:rsid w:val="00960C58"/>
    <w:rsid w:val="00964DAA"/>
    <w:rsid w:val="009858E1"/>
    <w:rsid w:val="009A619D"/>
    <w:rsid w:val="009D285D"/>
    <w:rsid w:val="009D2FCA"/>
    <w:rsid w:val="009F6004"/>
    <w:rsid w:val="00A009F4"/>
    <w:rsid w:val="00A05535"/>
    <w:rsid w:val="00A10EFE"/>
    <w:rsid w:val="00A15D66"/>
    <w:rsid w:val="00A24581"/>
    <w:rsid w:val="00A2768C"/>
    <w:rsid w:val="00A306F7"/>
    <w:rsid w:val="00A3493B"/>
    <w:rsid w:val="00A37652"/>
    <w:rsid w:val="00A440EF"/>
    <w:rsid w:val="00A51CBE"/>
    <w:rsid w:val="00A80B22"/>
    <w:rsid w:val="00A83BC4"/>
    <w:rsid w:val="00AA2CB3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031E6"/>
    <w:rsid w:val="00B255A1"/>
    <w:rsid w:val="00B44794"/>
    <w:rsid w:val="00B537E2"/>
    <w:rsid w:val="00B5428E"/>
    <w:rsid w:val="00B554C3"/>
    <w:rsid w:val="00B66C4E"/>
    <w:rsid w:val="00BB0C70"/>
    <w:rsid w:val="00BF5CF8"/>
    <w:rsid w:val="00C21DBD"/>
    <w:rsid w:val="00C23D4F"/>
    <w:rsid w:val="00C2497C"/>
    <w:rsid w:val="00C25490"/>
    <w:rsid w:val="00C409F9"/>
    <w:rsid w:val="00C427A0"/>
    <w:rsid w:val="00C505E7"/>
    <w:rsid w:val="00C51276"/>
    <w:rsid w:val="00C62E3A"/>
    <w:rsid w:val="00C71C20"/>
    <w:rsid w:val="00C76CDE"/>
    <w:rsid w:val="00C81773"/>
    <w:rsid w:val="00C82909"/>
    <w:rsid w:val="00C85BCD"/>
    <w:rsid w:val="00C877A7"/>
    <w:rsid w:val="00C942FF"/>
    <w:rsid w:val="00C94608"/>
    <w:rsid w:val="00C94AF2"/>
    <w:rsid w:val="00C97724"/>
    <w:rsid w:val="00CA3578"/>
    <w:rsid w:val="00CA5A82"/>
    <w:rsid w:val="00CC216A"/>
    <w:rsid w:val="00CF0DB8"/>
    <w:rsid w:val="00D02C2D"/>
    <w:rsid w:val="00D02C49"/>
    <w:rsid w:val="00D069C1"/>
    <w:rsid w:val="00D06FFA"/>
    <w:rsid w:val="00D23B58"/>
    <w:rsid w:val="00D259A1"/>
    <w:rsid w:val="00D26308"/>
    <w:rsid w:val="00D31CB5"/>
    <w:rsid w:val="00D45321"/>
    <w:rsid w:val="00D457C1"/>
    <w:rsid w:val="00D60058"/>
    <w:rsid w:val="00D67A48"/>
    <w:rsid w:val="00D858D4"/>
    <w:rsid w:val="00D935D2"/>
    <w:rsid w:val="00D97E4D"/>
    <w:rsid w:val="00DB74FC"/>
    <w:rsid w:val="00DC4ECC"/>
    <w:rsid w:val="00DC6857"/>
    <w:rsid w:val="00DD6A03"/>
    <w:rsid w:val="00DF01C5"/>
    <w:rsid w:val="00DF7B28"/>
    <w:rsid w:val="00E0103C"/>
    <w:rsid w:val="00E0475C"/>
    <w:rsid w:val="00E141FA"/>
    <w:rsid w:val="00E2569F"/>
    <w:rsid w:val="00E31D92"/>
    <w:rsid w:val="00E332C8"/>
    <w:rsid w:val="00E34C40"/>
    <w:rsid w:val="00E41BE3"/>
    <w:rsid w:val="00E41E59"/>
    <w:rsid w:val="00E447B4"/>
    <w:rsid w:val="00E52A74"/>
    <w:rsid w:val="00E55804"/>
    <w:rsid w:val="00E7029F"/>
    <w:rsid w:val="00E872EB"/>
    <w:rsid w:val="00EA2EE5"/>
    <w:rsid w:val="00EB317F"/>
    <w:rsid w:val="00EB32A8"/>
    <w:rsid w:val="00EB4288"/>
    <w:rsid w:val="00EC3174"/>
    <w:rsid w:val="00EC3EB2"/>
    <w:rsid w:val="00ED13A3"/>
    <w:rsid w:val="00EE013E"/>
    <w:rsid w:val="00EF36FC"/>
    <w:rsid w:val="00EF6470"/>
    <w:rsid w:val="00F1576C"/>
    <w:rsid w:val="00F3117E"/>
    <w:rsid w:val="00F31D17"/>
    <w:rsid w:val="00F330A8"/>
    <w:rsid w:val="00F468FD"/>
    <w:rsid w:val="00F51F75"/>
    <w:rsid w:val="00F660B6"/>
    <w:rsid w:val="00F737BE"/>
    <w:rsid w:val="00F82982"/>
    <w:rsid w:val="00F83C7A"/>
    <w:rsid w:val="00F950D9"/>
    <w:rsid w:val="00F95F80"/>
    <w:rsid w:val="00FA0302"/>
    <w:rsid w:val="00FA3884"/>
    <w:rsid w:val="00FA4C92"/>
    <w:rsid w:val="00FB38B8"/>
    <w:rsid w:val="00FB6851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99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221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WB</cp:lastModifiedBy>
  <cp:revision>88</cp:revision>
  <cp:lastPrinted>2024-04-29T11:36:00Z</cp:lastPrinted>
  <dcterms:created xsi:type="dcterms:W3CDTF">2019-11-04T06:52:00Z</dcterms:created>
  <dcterms:modified xsi:type="dcterms:W3CDTF">2024-04-30T09:36:00Z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