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9CC65" w14:textId="77777777" w:rsidR="00364E2E" w:rsidRPr="00710C0E" w:rsidRDefault="00364E2E" w:rsidP="00DB78D2">
      <w:pPr>
        <w:pStyle w:val="IndexHeading1"/>
        <w:spacing w:after="0" w:line="240" w:lineRule="atLeast"/>
        <w:outlineLvl w:val="0"/>
        <w:rPr>
          <w:rFonts w:cs="Times New Roman"/>
        </w:rPr>
      </w:pPr>
      <w:r w:rsidRPr="00710C0E">
        <w:rPr>
          <w:rFonts w:cs="Times New Roman"/>
        </w:rPr>
        <w:t>Note</w:t>
      </w:r>
      <w:r w:rsidRPr="00710C0E">
        <w:rPr>
          <w:rFonts w:cs="Times New Roman"/>
        </w:rPr>
        <w:tab/>
        <w:t>Contents</w:t>
      </w:r>
    </w:p>
    <w:p w14:paraId="065323EC" w14:textId="77777777" w:rsidR="00C7490B" w:rsidRPr="00710C0E" w:rsidRDefault="00C7490B" w:rsidP="00CC3D5A">
      <w:pPr>
        <w:pStyle w:val="IndexHeading1"/>
        <w:spacing w:after="0" w:line="240" w:lineRule="atLeast"/>
        <w:jc w:val="center"/>
        <w:outlineLvl w:val="0"/>
        <w:rPr>
          <w:rFonts w:cs="Times New Roman"/>
          <w:cs/>
          <w:lang w:bidi="th-TH"/>
        </w:rPr>
      </w:pPr>
    </w:p>
    <w:p w14:paraId="3E95D76C" w14:textId="77777777" w:rsidR="001D1A0A" w:rsidRPr="00710C0E" w:rsidRDefault="001D1A0A"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General information</w:t>
      </w:r>
    </w:p>
    <w:p w14:paraId="1576170A" w14:textId="77777777" w:rsidR="00D47D89" w:rsidRPr="00710C0E" w:rsidRDefault="00D47D89"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Basis of preparation</w:t>
      </w:r>
      <w:r w:rsidR="00272BDB" w:rsidRPr="00710C0E">
        <w:rPr>
          <w:rFonts w:cs="Times New Roman"/>
        </w:rPr>
        <w:t xml:space="preserve"> of</w:t>
      </w:r>
      <w:r w:rsidR="00EF2CD7" w:rsidRPr="00710C0E">
        <w:rPr>
          <w:rFonts w:cs="Times New Roman"/>
        </w:rPr>
        <w:t xml:space="preserve"> the</w:t>
      </w:r>
      <w:r w:rsidR="00272BDB" w:rsidRPr="00710C0E">
        <w:rPr>
          <w:rFonts w:cs="Times New Roman"/>
          <w:szCs w:val="22"/>
          <w:cs/>
          <w:lang w:bidi="th-TH"/>
        </w:rPr>
        <w:t xml:space="preserve"> </w:t>
      </w:r>
      <w:r w:rsidR="007450E2" w:rsidRPr="00710C0E">
        <w:rPr>
          <w:rFonts w:cs="Times New Roman"/>
        </w:rPr>
        <w:t xml:space="preserve">interim </w:t>
      </w:r>
      <w:r w:rsidR="00272BDB" w:rsidRPr="00710C0E">
        <w:rPr>
          <w:rFonts w:cs="Times New Roman"/>
        </w:rPr>
        <w:t>financial statements</w:t>
      </w:r>
    </w:p>
    <w:p w14:paraId="6E5E9513" w14:textId="0C7674B4" w:rsidR="00B9175C" w:rsidRPr="00710C0E" w:rsidRDefault="00A13AB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Related parties</w:t>
      </w:r>
    </w:p>
    <w:p w14:paraId="7EC2732B" w14:textId="0A70C4EE" w:rsidR="00CD6C97" w:rsidRPr="00710C0E" w:rsidRDefault="00CD6C9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Property, plant and equipment</w:t>
      </w:r>
    </w:p>
    <w:p w14:paraId="34F66B20" w14:textId="0797FDE0" w:rsidR="009115A5" w:rsidRPr="00710C0E" w:rsidRDefault="00C838F2"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Share capital</w:t>
      </w:r>
    </w:p>
    <w:p w14:paraId="6CF3356B" w14:textId="40A90488" w:rsidR="00761892" w:rsidRPr="00EE5FE2" w:rsidRDefault="00761892" w:rsidP="00761892">
      <w:pPr>
        <w:pStyle w:val="index"/>
        <w:tabs>
          <w:tab w:val="clear" w:pos="567"/>
          <w:tab w:val="num" w:pos="1170"/>
        </w:tabs>
        <w:spacing w:after="0" w:line="260" w:lineRule="exact"/>
        <w:ind w:left="1167" w:hanging="1138"/>
        <w:outlineLvl w:val="0"/>
        <w:rPr>
          <w:rFonts w:cs="Times New Roman"/>
        </w:rPr>
      </w:pPr>
      <w:r w:rsidRPr="00710C0E">
        <w:rPr>
          <w:rFonts w:cs="Times New Roman"/>
          <w:lang w:val="en-US" w:bidi="th-TH"/>
        </w:rPr>
        <w:t>Warrant</w:t>
      </w:r>
      <w:r w:rsidR="00C97C13" w:rsidRPr="00710C0E">
        <w:rPr>
          <w:rFonts w:cs="Times New Roman"/>
          <w:cs/>
          <w:lang w:val="en-US" w:bidi="th-TH"/>
        </w:rPr>
        <w:t xml:space="preserve"> </w:t>
      </w:r>
      <w:r w:rsidR="00C97C13" w:rsidRPr="00710C0E">
        <w:rPr>
          <w:rFonts w:cs="Times New Roman"/>
          <w:lang w:val="en-US" w:bidi="th-TH"/>
        </w:rPr>
        <w:t xml:space="preserve">to purchase newly </w:t>
      </w:r>
      <w:proofErr w:type="spellStart"/>
      <w:r w:rsidR="00C97C13" w:rsidRPr="00710C0E">
        <w:rPr>
          <w:rFonts w:cs="Times New Roman"/>
          <w:lang w:val="en-US" w:bidi="th-TH"/>
        </w:rPr>
        <w:t>issue</w:t>
      </w:r>
      <w:proofErr w:type="spellEnd"/>
      <w:r w:rsidR="00C97C13" w:rsidRPr="00710C0E">
        <w:rPr>
          <w:rFonts w:cs="Times New Roman"/>
          <w:lang w:val="en-US" w:bidi="th-TH"/>
        </w:rPr>
        <w:t xml:space="preserve"> ordinary </w:t>
      </w:r>
      <w:proofErr w:type="gramStart"/>
      <w:r w:rsidR="00C97C13" w:rsidRPr="00710C0E">
        <w:rPr>
          <w:rFonts w:cs="Times New Roman"/>
          <w:lang w:val="en-US" w:bidi="th-TH"/>
        </w:rPr>
        <w:t>share</w:t>
      </w:r>
      <w:proofErr w:type="gramEnd"/>
    </w:p>
    <w:p w14:paraId="2F1F9C84" w14:textId="3F4F08BD" w:rsidR="00EE5FE2" w:rsidRPr="00710C0E" w:rsidRDefault="00EE5FE2" w:rsidP="00761892">
      <w:pPr>
        <w:pStyle w:val="index"/>
        <w:tabs>
          <w:tab w:val="clear" w:pos="567"/>
          <w:tab w:val="num" w:pos="1170"/>
        </w:tabs>
        <w:spacing w:after="0" w:line="260" w:lineRule="exact"/>
        <w:ind w:left="1167" w:hanging="1138"/>
        <w:outlineLvl w:val="0"/>
        <w:rPr>
          <w:rFonts w:cs="Times New Roman"/>
        </w:rPr>
      </w:pPr>
      <w:r>
        <w:rPr>
          <w:rFonts w:cstheme="minorBidi"/>
          <w:lang w:val="en-US" w:bidi="th-TH"/>
        </w:rPr>
        <w:t>Legal reserve</w:t>
      </w:r>
    </w:p>
    <w:p w14:paraId="5D23F966" w14:textId="64B07CC2" w:rsidR="00922233" w:rsidRPr="00710C0E" w:rsidRDefault="00D327F5" w:rsidP="00922233">
      <w:pPr>
        <w:pStyle w:val="index"/>
        <w:tabs>
          <w:tab w:val="clear" w:pos="567"/>
          <w:tab w:val="num" w:pos="1170"/>
        </w:tabs>
        <w:spacing w:after="0" w:line="260" w:lineRule="exact"/>
        <w:ind w:left="1167" w:hanging="1138"/>
        <w:outlineLvl w:val="0"/>
        <w:rPr>
          <w:rFonts w:cs="Times New Roman"/>
        </w:rPr>
      </w:pPr>
      <w:r w:rsidRPr="00710C0E">
        <w:rPr>
          <w:rFonts w:cs="Times New Roman"/>
        </w:rPr>
        <w:t>Segment information</w:t>
      </w:r>
      <w:r w:rsidR="000F49FE" w:rsidRPr="00710C0E">
        <w:rPr>
          <w:rFonts w:cs="Times New Roman"/>
          <w:cs/>
          <w:lang w:bidi="th-TH"/>
        </w:rPr>
        <w:t xml:space="preserve"> </w:t>
      </w:r>
      <w:r w:rsidR="000F49FE" w:rsidRPr="00710C0E">
        <w:rPr>
          <w:rFonts w:cs="Times New Roman"/>
        </w:rPr>
        <w:t>and disaggregation of revenue</w:t>
      </w:r>
    </w:p>
    <w:p w14:paraId="7E133E8D" w14:textId="2060B65E" w:rsidR="00C838F2" w:rsidRPr="00710C0E" w:rsidRDefault="004567DA" w:rsidP="00922233">
      <w:pPr>
        <w:pStyle w:val="index"/>
        <w:tabs>
          <w:tab w:val="clear" w:pos="567"/>
          <w:tab w:val="num" w:pos="1170"/>
        </w:tabs>
        <w:spacing w:after="0" w:line="260" w:lineRule="exact"/>
        <w:ind w:left="1167" w:hanging="1138"/>
        <w:outlineLvl w:val="0"/>
        <w:rPr>
          <w:rFonts w:cs="Times New Roman"/>
        </w:rPr>
      </w:pPr>
      <w:r>
        <w:rPr>
          <w:rFonts w:cs="Times New Roman"/>
          <w:lang w:val="en-US" w:bidi="th-TH"/>
        </w:rPr>
        <w:t>E</w:t>
      </w:r>
      <w:r w:rsidR="00922233" w:rsidRPr="00710C0E">
        <w:rPr>
          <w:rFonts w:cs="Times New Roman"/>
          <w:lang w:val="en-US" w:bidi="th-TH"/>
        </w:rPr>
        <w:t xml:space="preserve">arnings </w:t>
      </w:r>
      <w:r w:rsidR="00922233" w:rsidRPr="00710C0E">
        <w:rPr>
          <w:rFonts w:cs="Times New Roman"/>
          <w:szCs w:val="22"/>
          <w:cs/>
          <w:lang w:val="en-US" w:bidi="th-TH"/>
        </w:rPr>
        <w:t>(</w:t>
      </w:r>
      <w:r w:rsidR="00922233" w:rsidRPr="00710C0E">
        <w:rPr>
          <w:rFonts w:cs="Times New Roman"/>
          <w:lang w:val="en-US" w:bidi="th-TH"/>
        </w:rPr>
        <w:t>loss</w:t>
      </w:r>
      <w:r w:rsidR="00922233" w:rsidRPr="00710C0E">
        <w:rPr>
          <w:rFonts w:cs="Times New Roman"/>
          <w:szCs w:val="22"/>
          <w:cs/>
          <w:lang w:val="en-US" w:bidi="th-TH"/>
        </w:rPr>
        <w:t xml:space="preserve">) </w:t>
      </w:r>
      <w:r w:rsidR="00922233" w:rsidRPr="00710C0E">
        <w:rPr>
          <w:rFonts w:cs="Times New Roman"/>
          <w:lang w:val="en-US" w:bidi="th-TH"/>
        </w:rPr>
        <w:t>per share</w:t>
      </w:r>
    </w:p>
    <w:p w14:paraId="2CED5CC9" w14:textId="26E36E82" w:rsidR="005936D4" w:rsidRPr="00710C0E" w:rsidRDefault="00517B3C"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 xml:space="preserve">Financial instruments </w:t>
      </w:r>
    </w:p>
    <w:p w14:paraId="290D48D6" w14:textId="77777777" w:rsidR="00925DBE" w:rsidRPr="00710C0E" w:rsidRDefault="00D327F5"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Commitments with non</w:t>
      </w:r>
      <w:r w:rsidRPr="00710C0E">
        <w:rPr>
          <w:rFonts w:cs="Times New Roman"/>
          <w:szCs w:val="22"/>
          <w:cs/>
          <w:lang w:bidi="th-TH"/>
        </w:rPr>
        <w:t>-</w:t>
      </w:r>
      <w:r w:rsidRPr="00710C0E">
        <w:rPr>
          <w:rFonts w:cs="Times New Roman"/>
        </w:rPr>
        <w:t>related parties</w:t>
      </w:r>
    </w:p>
    <w:p w14:paraId="30A914A2" w14:textId="77777777" w:rsidR="00AE5CB4" w:rsidRPr="00710C0E" w:rsidRDefault="00AE5CB4" w:rsidP="00AE5CB4">
      <w:pPr>
        <w:pStyle w:val="index"/>
        <w:tabs>
          <w:tab w:val="clear" w:pos="567"/>
          <w:tab w:val="num" w:pos="1170"/>
        </w:tabs>
        <w:spacing w:after="0" w:line="260" w:lineRule="exact"/>
        <w:ind w:left="1167" w:hanging="1138"/>
        <w:outlineLvl w:val="0"/>
        <w:rPr>
          <w:rFonts w:cs="Times New Roman"/>
        </w:rPr>
      </w:pPr>
      <w:r w:rsidRPr="00710C0E">
        <w:rPr>
          <w:rFonts w:cs="Times New Roman"/>
        </w:rPr>
        <w:t>Account receivable from void contract</w:t>
      </w:r>
    </w:p>
    <w:p w14:paraId="473C8F8F" w14:textId="5FEBB235" w:rsidR="00AE5CB4" w:rsidRPr="00710C0E" w:rsidRDefault="00D66393" w:rsidP="00D66393">
      <w:pPr>
        <w:pStyle w:val="index"/>
        <w:tabs>
          <w:tab w:val="clear" w:pos="567"/>
        </w:tabs>
        <w:ind w:left="1170" w:hanging="1143"/>
        <w:rPr>
          <w:szCs w:val="22"/>
          <w:cs/>
          <w:lang w:bidi="th-TH"/>
        </w:rPr>
        <w:sectPr w:rsidR="00AE5CB4" w:rsidRPr="00710C0E" w:rsidSect="00D34310">
          <w:headerReference w:type="default" r:id="rId11"/>
          <w:footerReference w:type="default" r:id="rId12"/>
          <w:pgSz w:w="11907" w:h="16840"/>
          <w:pgMar w:top="691" w:right="1152" w:bottom="576" w:left="1152" w:header="720" w:footer="720" w:gutter="0"/>
          <w:pgNumType w:start="13"/>
          <w:cols w:space="720"/>
        </w:sectPr>
      </w:pPr>
      <w:r w:rsidRPr="00710C0E">
        <w:rPr>
          <w:rFonts w:cs="Times New Roman"/>
        </w:rPr>
        <w:t>Contingent liabilities</w:t>
      </w:r>
    </w:p>
    <w:p w14:paraId="795C382A" w14:textId="3B901246" w:rsidR="00591F81" w:rsidRPr="00710C0E" w:rsidRDefault="00591F81" w:rsidP="004F2317">
      <w:pPr>
        <w:spacing w:line="240" w:lineRule="atLeast"/>
        <w:ind w:left="567" w:hanging="27"/>
        <w:jc w:val="thaiDistribute"/>
        <w:rPr>
          <w:rFonts w:cs="Times New Roman"/>
          <w:szCs w:val="22"/>
        </w:rPr>
      </w:pPr>
      <w:r w:rsidRPr="00710C0E">
        <w:rPr>
          <w:rFonts w:cs="Times New Roman"/>
          <w:szCs w:val="22"/>
        </w:rPr>
        <w:lastRenderedPageBreak/>
        <w:t xml:space="preserve">These </w:t>
      </w:r>
      <w:r w:rsidR="00C74B8C">
        <w:rPr>
          <w:rFonts w:cs="Times New Roman"/>
          <w:szCs w:val="22"/>
        </w:rPr>
        <w:t xml:space="preserve">condensed </w:t>
      </w:r>
      <w:r w:rsidR="00BA279D" w:rsidRPr="00710C0E">
        <w:rPr>
          <w:rFonts w:cs="Times New Roman"/>
          <w:szCs w:val="22"/>
        </w:rPr>
        <w:t>n</w:t>
      </w:r>
      <w:r w:rsidRPr="00710C0E">
        <w:rPr>
          <w:rFonts w:cs="Times New Roman"/>
          <w:szCs w:val="22"/>
        </w:rPr>
        <w:t xml:space="preserve">otes form an integral part of the </w:t>
      </w:r>
      <w:r w:rsidR="00326CA4" w:rsidRPr="00710C0E">
        <w:rPr>
          <w:rFonts w:cs="Times New Roman"/>
          <w:szCs w:val="22"/>
          <w:lang w:val="en-US" w:bidi="th-TH"/>
        </w:rPr>
        <w:t xml:space="preserve">interim </w:t>
      </w:r>
      <w:r w:rsidRPr="00710C0E">
        <w:rPr>
          <w:rFonts w:cs="Times New Roman"/>
          <w:szCs w:val="22"/>
        </w:rPr>
        <w:t>financial statements</w:t>
      </w:r>
      <w:r w:rsidRPr="00710C0E">
        <w:rPr>
          <w:rFonts w:cs="Times New Roman"/>
          <w:szCs w:val="22"/>
          <w:cs/>
          <w:lang w:bidi="th-TH"/>
        </w:rPr>
        <w:t>.</w:t>
      </w:r>
    </w:p>
    <w:p w14:paraId="61E3A495" w14:textId="77777777" w:rsidR="00591F81" w:rsidRPr="00710C0E" w:rsidRDefault="00591F81" w:rsidP="00DB78D2">
      <w:pPr>
        <w:spacing w:line="240" w:lineRule="atLeast"/>
        <w:ind w:left="567"/>
        <w:jc w:val="thaiDistribute"/>
        <w:rPr>
          <w:rFonts w:cs="Times New Roman"/>
          <w:szCs w:val="22"/>
        </w:rPr>
      </w:pPr>
    </w:p>
    <w:p w14:paraId="752DD5BF" w14:textId="6D994FCF" w:rsidR="00591F81" w:rsidRPr="00710C0E" w:rsidRDefault="00B1090F" w:rsidP="00C92CEB">
      <w:pPr>
        <w:pStyle w:val="block"/>
        <w:spacing w:after="0" w:line="240" w:lineRule="atLeast"/>
        <w:ind w:left="540"/>
        <w:jc w:val="thaiDistribute"/>
        <w:rPr>
          <w:rFonts w:cs="Times New Roman"/>
          <w:szCs w:val="28"/>
          <w:lang w:bidi="th-TH"/>
        </w:rPr>
      </w:pPr>
      <w:r w:rsidRPr="00710C0E">
        <w:rPr>
          <w:rFonts w:cs="Times New Roman"/>
          <w:szCs w:val="22"/>
        </w:rPr>
        <w:t xml:space="preserve">The interim financial statements issued for Thai regulatory reporting purposes are prepared in </w:t>
      </w:r>
      <w:r w:rsidR="003F2764" w:rsidRPr="00710C0E">
        <w:rPr>
          <w:rFonts w:cs="Times New Roman"/>
          <w:szCs w:val="22"/>
        </w:rPr>
        <w:br/>
      </w:r>
      <w:r w:rsidRPr="00710C0E">
        <w:rPr>
          <w:rFonts w:cs="Times New Roman"/>
          <w:szCs w:val="22"/>
        </w:rPr>
        <w:t>the Thai language</w:t>
      </w:r>
      <w:r w:rsidRPr="00710C0E">
        <w:rPr>
          <w:rFonts w:cs="Times New Roman"/>
          <w:szCs w:val="22"/>
          <w:cs/>
          <w:lang w:bidi="th-TH"/>
        </w:rPr>
        <w:t>.</w:t>
      </w:r>
      <w:r w:rsidR="00956D64" w:rsidRPr="00710C0E">
        <w:rPr>
          <w:rFonts w:cs="Times New Roman"/>
          <w:szCs w:val="22"/>
          <w:cs/>
          <w:lang w:bidi="th-TH"/>
        </w:rPr>
        <w:t xml:space="preserve"> </w:t>
      </w:r>
      <w:r w:rsidRPr="00710C0E">
        <w:rPr>
          <w:rFonts w:cs="Times New Roman"/>
          <w:szCs w:val="22"/>
        </w:rPr>
        <w:t xml:space="preserve">These English language financial statements have been prepared from the Thai language financial </w:t>
      </w:r>
      <w:r w:rsidRPr="00710C0E">
        <w:rPr>
          <w:rFonts w:cs="Times New Roman"/>
          <w:szCs w:val="22"/>
          <w:lang w:val="en-US"/>
        </w:rPr>
        <w:t>statements</w:t>
      </w:r>
      <w:r w:rsidRPr="00710C0E">
        <w:rPr>
          <w:rFonts w:cs="Times New Roman"/>
          <w:szCs w:val="22"/>
        </w:rPr>
        <w:t xml:space="preserve"> and were approved and authorised for iss</w:t>
      </w:r>
      <w:r w:rsidR="00254D3A" w:rsidRPr="00710C0E">
        <w:rPr>
          <w:rFonts w:cs="Times New Roman"/>
          <w:szCs w:val="22"/>
        </w:rPr>
        <w:t>ue</w:t>
      </w:r>
      <w:r w:rsidR="00764C38" w:rsidRPr="00710C0E">
        <w:rPr>
          <w:rFonts w:cs="Times New Roman"/>
          <w:szCs w:val="22"/>
        </w:rPr>
        <w:t xml:space="preserve"> by the Board of Directors o</w:t>
      </w:r>
      <w:r w:rsidR="00362A8F">
        <w:rPr>
          <w:rFonts w:cs="Times New Roman"/>
          <w:szCs w:val="22"/>
        </w:rPr>
        <w:t xml:space="preserve">n </w:t>
      </w:r>
      <w:r w:rsidR="00362A8F">
        <w:rPr>
          <w:rFonts w:cs="Times New Roman"/>
          <w:szCs w:val="22"/>
          <w:lang w:bidi="th-TH"/>
        </w:rPr>
        <w:t>14</w:t>
      </w:r>
      <w:r w:rsidR="00D06831" w:rsidRPr="00710C0E">
        <w:rPr>
          <w:rFonts w:cs="Times New Roman"/>
          <w:szCs w:val="22"/>
          <w:lang w:val="en-US" w:bidi="th-TH"/>
        </w:rPr>
        <w:t xml:space="preserve"> </w:t>
      </w:r>
      <w:r w:rsidR="009D2306">
        <w:rPr>
          <w:rFonts w:cs="Times New Roman"/>
          <w:szCs w:val="22"/>
          <w:lang w:val="en-US" w:bidi="th-TH"/>
        </w:rPr>
        <w:t>May</w:t>
      </w:r>
      <w:r w:rsidR="00D06831" w:rsidRPr="00710C0E">
        <w:rPr>
          <w:rFonts w:cs="Times New Roman"/>
          <w:szCs w:val="22"/>
          <w:lang w:val="en-US" w:bidi="th-TH"/>
        </w:rPr>
        <w:t xml:space="preserve"> </w:t>
      </w:r>
      <w:r w:rsidR="00264581" w:rsidRPr="00710C0E">
        <w:rPr>
          <w:rFonts w:cs="Times New Roman"/>
          <w:szCs w:val="22"/>
        </w:rPr>
        <w:t>202</w:t>
      </w:r>
      <w:r w:rsidR="009D2306">
        <w:rPr>
          <w:rFonts w:cs="Times New Roman"/>
          <w:szCs w:val="22"/>
        </w:rPr>
        <w:t>4</w:t>
      </w:r>
      <w:r w:rsidR="00264581" w:rsidRPr="00710C0E">
        <w:rPr>
          <w:rFonts w:cs="Times New Roman"/>
          <w:szCs w:val="22"/>
          <w:cs/>
          <w:lang w:bidi="th-TH"/>
        </w:rPr>
        <w:t>.</w:t>
      </w:r>
    </w:p>
    <w:p w14:paraId="7A6DF69F" w14:textId="77777777" w:rsidR="00591F81" w:rsidRPr="00710C0E" w:rsidRDefault="00591F81" w:rsidP="00DB78D2">
      <w:pPr>
        <w:spacing w:line="240" w:lineRule="atLeast"/>
        <w:ind w:left="567"/>
        <w:jc w:val="thaiDistribute"/>
        <w:rPr>
          <w:rFonts w:cs="Times New Roman"/>
          <w:szCs w:val="22"/>
        </w:rPr>
      </w:pPr>
    </w:p>
    <w:p w14:paraId="679B23E0" w14:textId="22075A7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General information</w:t>
      </w:r>
    </w:p>
    <w:p w14:paraId="45BC3ACA" w14:textId="77777777" w:rsidR="002B291B" w:rsidRPr="00710C0E" w:rsidRDefault="002B291B" w:rsidP="002B291B">
      <w:pPr>
        <w:pStyle w:val="BodyText"/>
        <w:spacing w:after="0" w:line="240" w:lineRule="atLeast"/>
        <w:ind w:left="540" w:hanging="540"/>
        <w:jc w:val="both"/>
        <w:rPr>
          <w:rFonts w:cs="Times New Roman"/>
          <w:b/>
          <w:bCs/>
          <w:i/>
          <w:iCs/>
          <w:szCs w:val="22"/>
        </w:rPr>
      </w:pPr>
    </w:p>
    <w:p w14:paraId="600EB131" w14:textId="4D3440C1" w:rsidR="00591F81" w:rsidRDefault="00A96744" w:rsidP="006F1131">
      <w:pPr>
        <w:pStyle w:val="block"/>
        <w:spacing w:after="0" w:line="240" w:lineRule="atLeast"/>
        <w:ind w:left="540"/>
        <w:jc w:val="thaiDistribute"/>
        <w:rPr>
          <w:rFonts w:cs="Times New Roman"/>
          <w:szCs w:val="22"/>
          <w:lang w:val="en-US"/>
        </w:rPr>
      </w:pPr>
      <w:r w:rsidRPr="00710C0E">
        <w:rPr>
          <w:rFonts w:cs="Times New Roman"/>
          <w:szCs w:val="22"/>
          <w:lang w:val="en-US"/>
        </w:rPr>
        <w:t xml:space="preserve">The principal </w:t>
      </w:r>
      <w:r w:rsidR="00E23448" w:rsidRPr="00710C0E">
        <w:rPr>
          <w:rFonts w:cs="Times New Roman"/>
          <w:szCs w:val="22"/>
          <w:lang w:val="en-US"/>
        </w:rPr>
        <w:t>activities</w:t>
      </w:r>
      <w:r w:rsidRPr="00710C0E">
        <w:rPr>
          <w:rFonts w:cs="Times New Roman"/>
          <w:szCs w:val="22"/>
          <w:lang w:val="en-US"/>
        </w:rPr>
        <w:t xml:space="preserve"> of t</w:t>
      </w:r>
      <w:r w:rsidR="00A94EBE" w:rsidRPr="00710C0E">
        <w:rPr>
          <w:rFonts w:cs="Times New Roman"/>
          <w:szCs w:val="22"/>
          <w:lang w:val="en-US"/>
        </w:rPr>
        <w:t xml:space="preserve">he Company and its subsidiaries, the </w:t>
      </w:r>
      <w:r w:rsidR="00A94EBE" w:rsidRPr="00710C0E">
        <w:rPr>
          <w:rFonts w:cs="Times New Roman"/>
          <w:szCs w:val="22"/>
          <w:cs/>
          <w:lang w:val="en-US" w:bidi="th-TH"/>
        </w:rPr>
        <w:t>“</w:t>
      </w:r>
      <w:r w:rsidR="00A94EBE" w:rsidRPr="00710C0E">
        <w:rPr>
          <w:rFonts w:cs="Times New Roman"/>
          <w:szCs w:val="22"/>
          <w:lang w:val="en-US"/>
        </w:rPr>
        <w:t>Group</w:t>
      </w:r>
      <w:r w:rsidR="00A94EBE" w:rsidRPr="00710C0E">
        <w:rPr>
          <w:rFonts w:cs="Times New Roman"/>
          <w:szCs w:val="22"/>
          <w:cs/>
          <w:lang w:val="en-US" w:bidi="th-TH"/>
        </w:rPr>
        <w:t>”</w:t>
      </w:r>
      <w:r w:rsidR="00A94EBE" w:rsidRPr="00710C0E">
        <w:rPr>
          <w:rFonts w:cs="Times New Roman"/>
          <w:szCs w:val="22"/>
          <w:lang w:val="en-US"/>
        </w:rPr>
        <w:t xml:space="preserve">, </w:t>
      </w:r>
      <w:r w:rsidRPr="00710C0E">
        <w:rPr>
          <w:rFonts w:cs="Times New Roman"/>
          <w:szCs w:val="22"/>
          <w:lang w:val="en-US"/>
        </w:rPr>
        <w:t xml:space="preserve">are the manufacturing and </w:t>
      </w:r>
      <w:r w:rsidR="00360408" w:rsidRPr="00710C0E">
        <w:rPr>
          <w:rFonts w:cs="Times New Roman"/>
          <w:szCs w:val="22"/>
          <w:lang w:val="en-US"/>
        </w:rPr>
        <w:t>distributing</w:t>
      </w:r>
      <w:r w:rsidRPr="00710C0E">
        <w:rPr>
          <w:rFonts w:cs="Times New Roman"/>
          <w:szCs w:val="22"/>
          <w:lang w:val="en-US"/>
        </w:rPr>
        <w:t xml:space="preserve"> of </w:t>
      </w:r>
      <w:r w:rsidR="00215DE2" w:rsidRPr="00710C0E">
        <w:rPr>
          <w:rFonts w:cs="Times New Roman"/>
          <w:szCs w:val="22"/>
          <w:lang w:val="en-US"/>
        </w:rPr>
        <w:t xml:space="preserve">sealing compounds, </w:t>
      </w:r>
      <w:r w:rsidR="006F1131" w:rsidRPr="006F1131">
        <w:rPr>
          <w:rFonts w:cs="Times New Roman"/>
          <w:szCs w:val="22"/>
          <w:lang w:val="en-US"/>
        </w:rPr>
        <w:t>lacquers and coatings used in can production and bottle closure for the food, beverage, and general industries</w:t>
      </w:r>
      <w:r w:rsidR="00C74B8C">
        <w:rPr>
          <w:rFonts w:cs="Times New Roman"/>
          <w:szCs w:val="22"/>
          <w:lang w:val="en-US"/>
        </w:rPr>
        <w:t>,</w:t>
      </w:r>
      <w:r w:rsidR="006F1131" w:rsidRPr="006F1131">
        <w:rPr>
          <w:rFonts w:cs="Times New Roman"/>
          <w:szCs w:val="22"/>
          <w:lang w:val="en-US"/>
        </w:rPr>
        <w:t xml:space="preserve"> the wholesale of meat and meat products, and </w:t>
      </w:r>
      <w:r w:rsidR="00C74B8C">
        <w:rPr>
          <w:rFonts w:cs="Times New Roman"/>
          <w:szCs w:val="22"/>
          <w:lang w:val="en-US"/>
        </w:rPr>
        <w:t xml:space="preserve">providing </w:t>
      </w:r>
      <w:r w:rsidR="001F5AA6">
        <w:rPr>
          <w:szCs w:val="28"/>
          <w:lang w:val="en-US" w:bidi="th-TH"/>
        </w:rPr>
        <w:t>consulting</w:t>
      </w:r>
      <w:r w:rsidR="00C74B8C">
        <w:rPr>
          <w:rFonts w:cs="Times New Roman"/>
          <w:szCs w:val="22"/>
          <w:lang w:val="en-US"/>
        </w:rPr>
        <w:t xml:space="preserve"> services and advice on marketing.</w:t>
      </w:r>
    </w:p>
    <w:p w14:paraId="5A604D07" w14:textId="77777777" w:rsidR="006F1131" w:rsidRPr="006F1131" w:rsidRDefault="006F1131" w:rsidP="006F1131">
      <w:pPr>
        <w:pStyle w:val="block"/>
        <w:spacing w:after="0" w:line="240" w:lineRule="atLeast"/>
        <w:ind w:left="540"/>
        <w:jc w:val="thaiDistribute"/>
        <w:rPr>
          <w:rFonts w:cstheme="minorBidi"/>
          <w:sz w:val="20"/>
          <w:szCs w:val="28"/>
          <w:cs/>
          <w:lang w:val="en-US" w:bidi="th-TH"/>
        </w:rPr>
      </w:pPr>
    </w:p>
    <w:p w14:paraId="2EB0A12F" w14:textId="518CA2A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 xml:space="preserve">Basis of preparation of the </w:t>
      </w:r>
      <w:r w:rsidR="00763ECF" w:rsidRPr="00710C0E">
        <w:rPr>
          <w:rFonts w:cs="Times New Roman"/>
        </w:rPr>
        <w:t xml:space="preserve">interim </w:t>
      </w:r>
      <w:r w:rsidRPr="00710C0E">
        <w:rPr>
          <w:rFonts w:cs="Times New Roman"/>
        </w:rPr>
        <w:t>financial statements</w:t>
      </w:r>
    </w:p>
    <w:p w14:paraId="3C81F138" w14:textId="77777777" w:rsidR="00E710FF" w:rsidRPr="00710C0E" w:rsidRDefault="00E710FF" w:rsidP="00E710FF">
      <w:pPr>
        <w:pStyle w:val="block"/>
        <w:spacing w:after="0" w:line="240" w:lineRule="atLeast"/>
        <w:ind w:left="540"/>
        <w:jc w:val="thaiDistribute"/>
        <w:rPr>
          <w:rFonts w:cs="Times New Roman"/>
          <w:szCs w:val="22"/>
          <w:lang w:val="en-US"/>
        </w:rPr>
      </w:pPr>
    </w:p>
    <w:p w14:paraId="76A406AC" w14:textId="40D28697" w:rsidR="00E710FF" w:rsidRPr="00710C0E" w:rsidRDefault="00786D92" w:rsidP="00E710FF">
      <w:pPr>
        <w:pStyle w:val="block"/>
        <w:spacing w:after="0" w:line="240" w:lineRule="atLeast"/>
        <w:ind w:left="540"/>
        <w:jc w:val="thaiDistribute"/>
        <w:rPr>
          <w:rFonts w:cs="Times New Roman"/>
          <w:szCs w:val="22"/>
          <w:lang w:val="en-US"/>
        </w:rPr>
      </w:pPr>
      <w:r w:rsidRPr="00710C0E">
        <w:rPr>
          <w:rFonts w:cs="Times New Roman"/>
          <w:szCs w:val="22"/>
          <w:lang w:val="en-US"/>
        </w:rPr>
        <w:t xml:space="preserve">The condensed interim financial statements are presented in the same format as the annual financial statements together with notes to the interim financial statements on a condensed basis </w:t>
      </w:r>
      <w:r w:rsidRPr="00710C0E">
        <w:rPr>
          <w:rFonts w:cs="Times New Roman"/>
          <w:szCs w:val="22"/>
          <w:cs/>
          <w:lang w:val="en-US" w:bidi="th-TH"/>
        </w:rPr>
        <w:t>(“</w:t>
      </w:r>
      <w:r w:rsidRPr="00710C0E">
        <w:rPr>
          <w:rFonts w:cs="Times New Roman"/>
          <w:szCs w:val="22"/>
          <w:lang w:val="en-US"/>
        </w:rPr>
        <w:t>interim financial statements</w:t>
      </w:r>
      <w:r w:rsidRPr="00710C0E">
        <w:rPr>
          <w:rFonts w:cs="Times New Roman"/>
          <w:szCs w:val="22"/>
          <w:cs/>
          <w:lang w:val="en-US" w:bidi="th-TH"/>
        </w:rPr>
        <w:t xml:space="preserve">”) </w:t>
      </w:r>
      <w:r w:rsidRPr="00710C0E">
        <w:rPr>
          <w:rFonts w:cs="Times New Roman"/>
          <w:szCs w:val="22"/>
          <w:lang w:val="en-US"/>
        </w:rPr>
        <w:t xml:space="preserve">in accordance with Thai Accounting Standard </w:t>
      </w:r>
      <w:r w:rsidRPr="00710C0E">
        <w:rPr>
          <w:rFonts w:cs="Times New Roman"/>
          <w:szCs w:val="22"/>
          <w:cs/>
          <w:lang w:val="en-US" w:bidi="th-TH"/>
        </w:rPr>
        <w:t>(</w:t>
      </w:r>
      <w:r w:rsidRPr="00710C0E">
        <w:rPr>
          <w:rFonts w:cs="Times New Roman"/>
          <w:szCs w:val="22"/>
          <w:lang w:val="en-US"/>
        </w:rPr>
        <w:t>TAS</w:t>
      </w:r>
      <w:r w:rsidRPr="00710C0E">
        <w:rPr>
          <w:rFonts w:cs="Times New Roman"/>
          <w:szCs w:val="22"/>
          <w:cs/>
          <w:lang w:val="en-US" w:bidi="th-TH"/>
        </w:rPr>
        <w:t xml:space="preserve">) </w:t>
      </w:r>
      <w:r w:rsidRPr="00710C0E">
        <w:rPr>
          <w:rFonts w:cs="Times New Roman"/>
          <w:szCs w:val="22"/>
          <w:lang w:val="en-US"/>
        </w:rPr>
        <w:t>No</w:t>
      </w:r>
      <w:r w:rsidRPr="00710C0E">
        <w:rPr>
          <w:rFonts w:cs="Times New Roman"/>
          <w:szCs w:val="22"/>
          <w:cs/>
          <w:lang w:val="en-US" w:bidi="th-TH"/>
        </w:rPr>
        <w:t xml:space="preserve">. </w:t>
      </w:r>
      <w:r w:rsidRPr="00710C0E">
        <w:rPr>
          <w:rFonts w:cs="Times New Roman"/>
          <w:szCs w:val="22"/>
          <w:lang w:val="en-US"/>
        </w:rPr>
        <w:t xml:space="preserve">34 </w:t>
      </w:r>
      <w:r w:rsidRPr="00710C0E">
        <w:rPr>
          <w:rFonts w:cs="Times New Roman"/>
          <w:i/>
          <w:iCs/>
          <w:szCs w:val="22"/>
          <w:lang w:val="en-US"/>
        </w:rPr>
        <w:t>Interim Financial Reporting,</w:t>
      </w:r>
      <w:r w:rsidRPr="00710C0E">
        <w:rPr>
          <w:rFonts w:cs="Times New Roman"/>
          <w:szCs w:val="22"/>
          <w:lang w:val="en-US"/>
        </w:rPr>
        <w:t xml:space="preserve"> guidelines promulgated by the Federation of Accounting Professions and applicable rules and regulations of the Thai Securities and Exchange Commission</w:t>
      </w:r>
      <w:r w:rsidRPr="00710C0E">
        <w:rPr>
          <w:rFonts w:cs="Times New Roman"/>
          <w:szCs w:val="22"/>
          <w:cs/>
          <w:lang w:val="en-US" w:bidi="th-TH"/>
        </w:rPr>
        <w:t xml:space="preserve">. </w:t>
      </w:r>
      <w:r w:rsidRPr="00710C0E">
        <w:rPr>
          <w:rFonts w:cs="Times New Roman"/>
          <w:szCs w:val="22"/>
          <w:lang w:val="en-US"/>
        </w:rPr>
        <w:t>The interim financial statements focus on new activities, events and circumstances to avoid repetition of information previously reported in annual financial statements</w:t>
      </w:r>
      <w:r w:rsidRPr="00710C0E">
        <w:rPr>
          <w:rFonts w:cs="Times New Roman"/>
          <w:szCs w:val="22"/>
          <w:cs/>
          <w:lang w:val="en-US" w:bidi="th-TH"/>
        </w:rPr>
        <w:t xml:space="preserve">. </w:t>
      </w:r>
      <w:r w:rsidRPr="00710C0E">
        <w:rPr>
          <w:rFonts w:cs="Times New Roman"/>
          <w:szCs w:val="22"/>
          <w:lang w:val="en-US"/>
        </w:rPr>
        <w:t>Accordingly, these interim financial statements should be read in conjunction with the financial statements of the Company and its subsidiaries for the year ended</w:t>
      </w:r>
      <w:r w:rsidR="00B05AD4" w:rsidRPr="00710C0E">
        <w:rPr>
          <w:rFonts w:cs="Times New Roman"/>
          <w:szCs w:val="22"/>
          <w:lang w:val="en-US"/>
        </w:rPr>
        <w:br/>
      </w:r>
      <w:r w:rsidRPr="00710C0E">
        <w:rPr>
          <w:rFonts w:cs="Times New Roman"/>
          <w:szCs w:val="22"/>
          <w:lang w:val="en-US"/>
        </w:rPr>
        <w:t>31 December 202</w:t>
      </w:r>
      <w:r w:rsidR="009D2306">
        <w:rPr>
          <w:rFonts w:cs="Times New Roman"/>
          <w:szCs w:val="22"/>
          <w:lang w:val="en-US"/>
        </w:rPr>
        <w:t>3</w:t>
      </w:r>
      <w:r w:rsidRPr="00710C0E">
        <w:rPr>
          <w:rFonts w:cs="Times New Roman"/>
          <w:szCs w:val="22"/>
          <w:cs/>
          <w:lang w:val="en-US" w:bidi="th-TH"/>
        </w:rPr>
        <w:t>.</w:t>
      </w:r>
    </w:p>
    <w:p w14:paraId="6ECA2471" w14:textId="77777777" w:rsidR="00E710FF" w:rsidRPr="00710C0E" w:rsidRDefault="00E710FF" w:rsidP="00E710FF">
      <w:pPr>
        <w:pStyle w:val="block"/>
        <w:spacing w:after="0" w:line="240" w:lineRule="atLeast"/>
        <w:ind w:left="540"/>
        <w:jc w:val="thaiDistribute"/>
        <w:rPr>
          <w:rFonts w:cs="Times New Roman"/>
          <w:szCs w:val="22"/>
          <w:lang w:val="en-US"/>
        </w:rPr>
      </w:pPr>
    </w:p>
    <w:p w14:paraId="600FB8C0" w14:textId="071549B4" w:rsidR="00E710FF" w:rsidRPr="00710C0E" w:rsidRDefault="00E710FF" w:rsidP="00E710FF">
      <w:pPr>
        <w:pStyle w:val="block"/>
        <w:spacing w:after="0" w:line="240" w:lineRule="atLeast"/>
        <w:ind w:left="540"/>
        <w:jc w:val="thaiDistribute"/>
        <w:rPr>
          <w:rFonts w:cs="Times New Roman"/>
          <w:szCs w:val="22"/>
          <w:lang w:val="en-US"/>
        </w:rPr>
      </w:pPr>
      <w:r w:rsidRPr="00710C0E">
        <w:rPr>
          <w:rFonts w:cs="Times New Roman"/>
          <w:szCs w:val="22"/>
          <w:lang w:val="en-US"/>
        </w:rPr>
        <w:t>In preparing these interim financial statements, judgements and estimates are made by management in applying the Group</w:t>
      </w:r>
      <w:r w:rsidRPr="00710C0E">
        <w:rPr>
          <w:rFonts w:cs="Times New Roman"/>
          <w:szCs w:val="22"/>
          <w:cs/>
          <w:lang w:val="en-US" w:bidi="th-TH"/>
        </w:rPr>
        <w:t>’</w:t>
      </w:r>
      <w:r w:rsidRPr="00710C0E">
        <w:rPr>
          <w:rFonts w:cs="Times New Roman"/>
          <w:szCs w:val="22"/>
          <w:lang w:val="en-US"/>
        </w:rPr>
        <w:t>s accounting policies</w:t>
      </w:r>
      <w:r w:rsidRPr="00710C0E">
        <w:rPr>
          <w:rFonts w:cs="Times New Roman"/>
          <w:szCs w:val="22"/>
          <w:cs/>
          <w:lang w:val="en-US" w:bidi="th-TH"/>
        </w:rPr>
        <w:t xml:space="preserve">. </w:t>
      </w:r>
      <w:r w:rsidRPr="00710C0E">
        <w:rPr>
          <w:rFonts w:cs="Times New Roman"/>
          <w:szCs w:val="22"/>
          <w:lang w:val="en-US"/>
        </w:rPr>
        <w:t>Actual results may differ from these estimates</w:t>
      </w:r>
      <w:r w:rsidRPr="00710C0E">
        <w:rPr>
          <w:rFonts w:cs="Times New Roman"/>
          <w:szCs w:val="22"/>
          <w:cs/>
          <w:lang w:val="en-US" w:bidi="th-TH"/>
        </w:rPr>
        <w:t xml:space="preserve">. </w:t>
      </w:r>
      <w:r w:rsidR="00EE0E0C" w:rsidRPr="00710C0E">
        <w:rPr>
          <w:rFonts w:cs="Times New Roman"/>
          <w:szCs w:val="22"/>
          <w:lang w:val="en-US"/>
        </w:rPr>
        <w:br/>
      </w:r>
      <w:r w:rsidRPr="00710C0E">
        <w:rPr>
          <w:rFonts w:cs="Times New Roman"/>
          <w:szCs w:val="22"/>
          <w:lang w:val="en-US"/>
        </w:rPr>
        <w:t>The accounting policies, methods of computation and the key sources of estimation uncertainty were the same as those that described in the financial statements for the year ended 31 December 202</w:t>
      </w:r>
      <w:r w:rsidR="009D2306">
        <w:rPr>
          <w:rFonts w:cs="Times New Roman"/>
          <w:szCs w:val="22"/>
          <w:lang w:val="en-US"/>
        </w:rPr>
        <w:t>3</w:t>
      </w:r>
      <w:r w:rsidRPr="00710C0E">
        <w:rPr>
          <w:rFonts w:cs="Times New Roman"/>
          <w:szCs w:val="22"/>
          <w:cs/>
          <w:lang w:val="en-US" w:bidi="th-TH"/>
        </w:rPr>
        <w:t>.</w:t>
      </w:r>
    </w:p>
    <w:p w14:paraId="480D2CF1" w14:textId="77777777" w:rsidR="00E710FF" w:rsidRPr="00710C0E" w:rsidRDefault="00E710FF" w:rsidP="00F41AF1">
      <w:pPr>
        <w:pStyle w:val="BodyText"/>
        <w:spacing w:after="0" w:line="240" w:lineRule="atLeast"/>
        <w:ind w:left="540" w:hanging="540"/>
        <w:jc w:val="both"/>
        <w:rPr>
          <w:rFonts w:cs="Times New Roman"/>
          <w:b/>
          <w:bCs/>
          <w:i/>
          <w:iCs/>
          <w:szCs w:val="22"/>
          <w:lang w:bidi="th-TH"/>
        </w:rPr>
      </w:pPr>
    </w:p>
    <w:p w14:paraId="688B14A4" w14:textId="0AB1154A" w:rsidR="00591F81" w:rsidRPr="00710C0E" w:rsidRDefault="0041508E" w:rsidP="006C091F">
      <w:pPr>
        <w:pStyle w:val="Heading1"/>
        <w:numPr>
          <w:ilvl w:val="0"/>
          <w:numId w:val="26"/>
        </w:numPr>
        <w:spacing w:before="0" w:after="0" w:line="240" w:lineRule="atLeast"/>
        <w:ind w:left="540" w:hanging="540"/>
        <w:rPr>
          <w:rFonts w:cs="Times New Roman"/>
          <w:szCs w:val="30"/>
          <w:cs/>
          <w:lang w:bidi="th-TH"/>
        </w:rPr>
      </w:pPr>
      <w:r w:rsidRPr="00710C0E">
        <w:rPr>
          <w:rFonts w:cs="Times New Roman"/>
          <w:szCs w:val="24"/>
        </w:rPr>
        <w:t>Re</w:t>
      </w:r>
      <w:r w:rsidR="00591F81" w:rsidRPr="00710C0E">
        <w:rPr>
          <w:rFonts w:cs="Times New Roman"/>
          <w:szCs w:val="24"/>
        </w:rPr>
        <w:t xml:space="preserve">lated </w:t>
      </w:r>
      <w:r w:rsidR="00591F81" w:rsidRPr="00710C0E">
        <w:rPr>
          <w:rFonts w:cs="Times New Roman"/>
        </w:rPr>
        <w:t>part</w:t>
      </w:r>
      <w:r w:rsidR="004D256B" w:rsidRPr="00710C0E">
        <w:rPr>
          <w:rFonts w:cs="Times New Roman"/>
        </w:rPr>
        <w:t>ies</w:t>
      </w:r>
    </w:p>
    <w:p w14:paraId="03B919AA" w14:textId="69A40669" w:rsidR="00016F8A" w:rsidRPr="00710C0E" w:rsidRDefault="00016F8A" w:rsidP="00016F8A">
      <w:pPr>
        <w:ind w:left="540"/>
        <w:jc w:val="both"/>
        <w:rPr>
          <w:rFonts w:cs="Times New Roman"/>
        </w:rPr>
      </w:pPr>
    </w:p>
    <w:tbl>
      <w:tblPr>
        <w:tblpPr w:leftFromText="180" w:rightFromText="180" w:vertAnchor="text" w:tblpX="441" w:tblpY="1"/>
        <w:tblOverlap w:val="never"/>
        <w:tblW w:w="9176" w:type="dxa"/>
        <w:tblLayout w:type="fixed"/>
        <w:tblLook w:val="0000" w:firstRow="0" w:lastRow="0" w:firstColumn="0" w:lastColumn="0" w:noHBand="0" w:noVBand="0"/>
      </w:tblPr>
      <w:tblGrid>
        <w:gridCol w:w="4231"/>
        <w:gridCol w:w="989"/>
        <w:gridCol w:w="277"/>
        <w:gridCol w:w="984"/>
        <w:gridCol w:w="273"/>
        <w:gridCol w:w="1097"/>
        <w:gridCol w:w="261"/>
        <w:gridCol w:w="1064"/>
      </w:tblGrid>
      <w:tr w:rsidR="00A979DD" w:rsidRPr="00710C0E" w14:paraId="43452F97" w14:textId="77777777" w:rsidTr="006B231B">
        <w:trPr>
          <w:trHeight w:val="258"/>
          <w:tblHeader/>
        </w:trPr>
        <w:tc>
          <w:tcPr>
            <w:tcW w:w="2305" w:type="pct"/>
          </w:tcPr>
          <w:p w14:paraId="3B861DE5" w14:textId="77777777" w:rsidR="00A979DD" w:rsidRPr="00710C0E" w:rsidRDefault="00A979DD" w:rsidP="006B231B">
            <w:pPr>
              <w:pStyle w:val="BodyText"/>
              <w:spacing w:after="0" w:line="240" w:lineRule="atLeast"/>
              <w:ind w:left="-18" w:right="-110"/>
              <w:jc w:val="center"/>
              <w:rPr>
                <w:rFonts w:cs="Times New Roman"/>
                <w:i/>
                <w:iCs/>
                <w:szCs w:val="22"/>
              </w:rPr>
            </w:pPr>
          </w:p>
        </w:tc>
        <w:tc>
          <w:tcPr>
            <w:tcW w:w="1226" w:type="pct"/>
            <w:gridSpan w:val="3"/>
          </w:tcPr>
          <w:p w14:paraId="2335BFCC" w14:textId="77777777" w:rsidR="00A979DD" w:rsidRPr="00710C0E" w:rsidRDefault="00A979DD" w:rsidP="006B231B">
            <w:pPr>
              <w:pStyle w:val="acctmergecolhdg"/>
              <w:spacing w:line="240" w:lineRule="atLeast"/>
              <w:rPr>
                <w:rFonts w:cs="Times New Roman"/>
              </w:rPr>
            </w:pPr>
            <w:r w:rsidRPr="00710C0E">
              <w:rPr>
                <w:rFonts w:cs="Times New Roman"/>
              </w:rPr>
              <w:t>Consolidated</w:t>
            </w:r>
          </w:p>
        </w:tc>
        <w:tc>
          <w:tcPr>
            <w:tcW w:w="149" w:type="pct"/>
          </w:tcPr>
          <w:p w14:paraId="600BB446" w14:textId="77777777" w:rsidR="00A979DD" w:rsidRPr="00710C0E" w:rsidRDefault="00A979DD" w:rsidP="006B231B">
            <w:pPr>
              <w:pStyle w:val="acctmergecolhdg"/>
              <w:spacing w:line="240" w:lineRule="atLeast"/>
              <w:rPr>
                <w:rFonts w:cs="Times New Roman"/>
              </w:rPr>
            </w:pPr>
          </w:p>
        </w:tc>
        <w:tc>
          <w:tcPr>
            <w:tcW w:w="1320" w:type="pct"/>
            <w:gridSpan w:val="3"/>
          </w:tcPr>
          <w:p w14:paraId="3C0FBFFD" w14:textId="77777777" w:rsidR="00A979DD" w:rsidRPr="00710C0E" w:rsidRDefault="00A979DD" w:rsidP="006B231B">
            <w:pPr>
              <w:pStyle w:val="acctmergecolhdg"/>
              <w:spacing w:line="240" w:lineRule="atLeast"/>
              <w:rPr>
                <w:rFonts w:cs="Times New Roman"/>
              </w:rPr>
            </w:pPr>
            <w:r w:rsidRPr="00710C0E">
              <w:rPr>
                <w:rFonts w:cs="Times New Roman"/>
              </w:rPr>
              <w:t>Separate</w:t>
            </w:r>
          </w:p>
        </w:tc>
      </w:tr>
      <w:tr w:rsidR="00A979DD" w:rsidRPr="00710C0E" w14:paraId="6278ABB6" w14:textId="77777777" w:rsidTr="006B231B">
        <w:trPr>
          <w:trHeight w:val="258"/>
          <w:tblHeader/>
        </w:trPr>
        <w:tc>
          <w:tcPr>
            <w:tcW w:w="2305" w:type="pct"/>
          </w:tcPr>
          <w:p w14:paraId="503F9629" w14:textId="77777777" w:rsidR="00A979DD" w:rsidRPr="00710C0E" w:rsidRDefault="00A979DD" w:rsidP="006B231B">
            <w:pPr>
              <w:pStyle w:val="acctmergecolhdg"/>
              <w:spacing w:line="240" w:lineRule="atLeast"/>
              <w:ind w:left="-18"/>
              <w:jc w:val="left"/>
              <w:rPr>
                <w:rFonts w:cs="Times New Roman"/>
                <w:bCs/>
                <w:i/>
                <w:iCs/>
              </w:rPr>
            </w:pPr>
            <w:r w:rsidRPr="00710C0E">
              <w:rPr>
                <w:rFonts w:cs="Times New Roman"/>
                <w:bCs/>
                <w:i/>
                <w:iCs/>
              </w:rPr>
              <w:t>Significant transactions with related parties</w:t>
            </w:r>
          </w:p>
        </w:tc>
        <w:tc>
          <w:tcPr>
            <w:tcW w:w="1226" w:type="pct"/>
            <w:gridSpan w:val="3"/>
          </w:tcPr>
          <w:p w14:paraId="327088B9"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c>
          <w:tcPr>
            <w:tcW w:w="149" w:type="pct"/>
          </w:tcPr>
          <w:p w14:paraId="2239F547" w14:textId="77777777" w:rsidR="00A979DD" w:rsidRPr="00710C0E" w:rsidRDefault="00A979DD" w:rsidP="006B231B">
            <w:pPr>
              <w:pStyle w:val="acctmergecolhdg"/>
              <w:spacing w:line="240" w:lineRule="atLeast"/>
              <w:rPr>
                <w:rFonts w:cs="Times New Roman"/>
              </w:rPr>
            </w:pPr>
          </w:p>
        </w:tc>
        <w:tc>
          <w:tcPr>
            <w:tcW w:w="1320" w:type="pct"/>
            <w:gridSpan w:val="3"/>
          </w:tcPr>
          <w:p w14:paraId="248376FE"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r>
      <w:tr w:rsidR="00C3364B" w:rsidRPr="00710C0E" w14:paraId="3E2D3774" w14:textId="77777777" w:rsidTr="006B231B">
        <w:trPr>
          <w:trHeight w:val="248"/>
          <w:tblHeader/>
        </w:trPr>
        <w:tc>
          <w:tcPr>
            <w:tcW w:w="2305" w:type="pct"/>
          </w:tcPr>
          <w:p w14:paraId="4A606339" w14:textId="607DC03A" w:rsidR="00C3364B" w:rsidRPr="00710C0E" w:rsidRDefault="00F92855" w:rsidP="00C3364B">
            <w:pPr>
              <w:pStyle w:val="acctmergecolhdg"/>
              <w:spacing w:line="240" w:lineRule="atLeast"/>
              <w:jc w:val="left"/>
              <w:rPr>
                <w:rFonts w:cs="Times New Roman"/>
                <w:i/>
                <w:iCs/>
              </w:rPr>
            </w:pPr>
            <w:r>
              <w:rPr>
                <w:rFonts w:cs="Times New Roman"/>
                <w:i/>
                <w:iCs/>
              </w:rPr>
              <w:t>T</w:t>
            </w:r>
            <w:r w:rsidR="00C3364B">
              <w:rPr>
                <w:rFonts w:cs="Times New Roman"/>
                <w:i/>
                <w:iCs/>
              </w:rPr>
              <w:t>hree</w:t>
            </w:r>
            <w:r w:rsidR="00C3364B" w:rsidRPr="00710C0E">
              <w:rPr>
                <w:rFonts w:cs="Times New Roman"/>
                <w:bCs/>
                <w:i/>
                <w:iCs/>
                <w:szCs w:val="22"/>
                <w:cs/>
                <w:lang w:bidi="th-TH"/>
              </w:rPr>
              <w:t>-</w:t>
            </w:r>
            <w:r w:rsidR="00C3364B" w:rsidRPr="00710C0E">
              <w:rPr>
                <w:rFonts w:cs="Times New Roman"/>
                <w:i/>
                <w:iCs/>
              </w:rPr>
              <w:t xml:space="preserve">month period ended </w:t>
            </w:r>
            <w:r w:rsidR="00C3364B" w:rsidRPr="00710C0E">
              <w:rPr>
                <w:rFonts w:cs="Times New Roman"/>
                <w:i/>
                <w:iCs/>
                <w:szCs w:val="22"/>
              </w:rPr>
              <w:t>3</w:t>
            </w:r>
            <w:r w:rsidR="00C3364B">
              <w:rPr>
                <w:rFonts w:cs="Times New Roman"/>
                <w:i/>
                <w:iCs/>
                <w:szCs w:val="22"/>
              </w:rPr>
              <w:t>1</w:t>
            </w:r>
            <w:r w:rsidR="00C3364B" w:rsidRPr="00710C0E">
              <w:rPr>
                <w:rFonts w:cs="Times New Roman"/>
                <w:i/>
                <w:iCs/>
                <w:szCs w:val="22"/>
              </w:rPr>
              <w:t xml:space="preserve"> </w:t>
            </w:r>
            <w:r w:rsidR="00C3364B">
              <w:rPr>
                <w:i/>
                <w:iCs/>
              </w:rPr>
              <w:t>March</w:t>
            </w:r>
          </w:p>
        </w:tc>
        <w:tc>
          <w:tcPr>
            <w:tcW w:w="539" w:type="pct"/>
          </w:tcPr>
          <w:p w14:paraId="6ECB5014" w14:textId="487D7ACE" w:rsidR="00C3364B" w:rsidRPr="00C3364B" w:rsidRDefault="00C3364B" w:rsidP="00C3364B">
            <w:pPr>
              <w:pStyle w:val="acctmergecolhdg"/>
              <w:spacing w:line="240" w:lineRule="atLeast"/>
              <w:rPr>
                <w:b w:val="0"/>
                <w:bCs/>
                <w:lang w:val="en-US" w:bidi="th-TH"/>
              </w:rPr>
            </w:pPr>
            <w:r w:rsidRPr="00710C0E">
              <w:rPr>
                <w:rFonts w:cs="Times New Roman"/>
                <w:b w:val="0"/>
                <w:bCs/>
              </w:rPr>
              <w:t>202</w:t>
            </w:r>
            <w:r>
              <w:rPr>
                <w:rFonts w:cs="Times New Roman"/>
                <w:b w:val="0"/>
                <w:bCs/>
                <w:lang w:val="en-US"/>
              </w:rPr>
              <w:t>4</w:t>
            </w:r>
          </w:p>
        </w:tc>
        <w:tc>
          <w:tcPr>
            <w:tcW w:w="151" w:type="pct"/>
          </w:tcPr>
          <w:p w14:paraId="08CC0F52" w14:textId="77777777" w:rsidR="00C3364B" w:rsidRPr="00710C0E" w:rsidRDefault="00C3364B" w:rsidP="00C3364B">
            <w:pPr>
              <w:pStyle w:val="acctmergecolhdg"/>
              <w:spacing w:line="240" w:lineRule="atLeast"/>
              <w:rPr>
                <w:rFonts w:cs="Times New Roman"/>
                <w:b w:val="0"/>
                <w:bCs/>
              </w:rPr>
            </w:pPr>
          </w:p>
        </w:tc>
        <w:tc>
          <w:tcPr>
            <w:tcW w:w="536" w:type="pct"/>
          </w:tcPr>
          <w:p w14:paraId="1774809A" w14:textId="0A9084CA" w:rsidR="00C3364B" w:rsidRPr="00710C0E" w:rsidRDefault="00C3364B" w:rsidP="00C3364B">
            <w:pPr>
              <w:pStyle w:val="acctmergecolhdg"/>
              <w:spacing w:line="240" w:lineRule="atLeast"/>
              <w:rPr>
                <w:rFonts w:cs="Times New Roman"/>
                <w:b w:val="0"/>
                <w:bCs/>
              </w:rPr>
            </w:pPr>
            <w:r w:rsidRPr="00710C0E">
              <w:rPr>
                <w:rFonts w:cs="Times New Roman"/>
                <w:b w:val="0"/>
                <w:bCs/>
              </w:rPr>
              <w:t>202</w:t>
            </w:r>
            <w:r>
              <w:rPr>
                <w:rFonts w:cs="Times New Roman"/>
                <w:b w:val="0"/>
                <w:bCs/>
              </w:rPr>
              <w:t>3</w:t>
            </w:r>
          </w:p>
        </w:tc>
        <w:tc>
          <w:tcPr>
            <w:tcW w:w="149" w:type="pct"/>
          </w:tcPr>
          <w:p w14:paraId="6B76562E" w14:textId="77777777" w:rsidR="00C3364B" w:rsidRPr="00710C0E" w:rsidRDefault="00C3364B" w:rsidP="00C3364B">
            <w:pPr>
              <w:pStyle w:val="acctmergecolhdg"/>
              <w:spacing w:line="240" w:lineRule="atLeast"/>
              <w:rPr>
                <w:rFonts w:cs="Times New Roman"/>
                <w:b w:val="0"/>
                <w:bCs/>
              </w:rPr>
            </w:pPr>
          </w:p>
        </w:tc>
        <w:tc>
          <w:tcPr>
            <w:tcW w:w="598" w:type="pct"/>
          </w:tcPr>
          <w:p w14:paraId="35D5126E" w14:textId="1493DDBF" w:rsidR="00C3364B" w:rsidRPr="00710C0E" w:rsidRDefault="00C3364B" w:rsidP="00C3364B">
            <w:pPr>
              <w:pStyle w:val="acctmergecolhdg"/>
              <w:spacing w:line="240" w:lineRule="atLeast"/>
              <w:rPr>
                <w:rFonts w:cs="Times New Roman"/>
                <w:b w:val="0"/>
                <w:bCs/>
              </w:rPr>
            </w:pPr>
            <w:r w:rsidRPr="00710C0E">
              <w:rPr>
                <w:rFonts w:cs="Times New Roman"/>
                <w:b w:val="0"/>
                <w:bCs/>
              </w:rPr>
              <w:t>202</w:t>
            </w:r>
            <w:r>
              <w:rPr>
                <w:rFonts w:cs="Times New Roman"/>
                <w:b w:val="0"/>
                <w:bCs/>
                <w:lang w:val="en-US"/>
              </w:rPr>
              <w:t>4</w:t>
            </w:r>
          </w:p>
        </w:tc>
        <w:tc>
          <w:tcPr>
            <w:tcW w:w="142" w:type="pct"/>
          </w:tcPr>
          <w:p w14:paraId="4A30D935" w14:textId="77777777" w:rsidR="00C3364B" w:rsidRPr="00710C0E" w:rsidRDefault="00C3364B" w:rsidP="00C3364B">
            <w:pPr>
              <w:pStyle w:val="acctmergecolhdg"/>
              <w:spacing w:line="240" w:lineRule="atLeast"/>
              <w:rPr>
                <w:rFonts w:cs="Times New Roman"/>
                <w:b w:val="0"/>
                <w:bCs/>
              </w:rPr>
            </w:pPr>
          </w:p>
        </w:tc>
        <w:tc>
          <w:tcPr>
            <w:tcW w:w="580" w:type="pct"/>
          </w:tcPr>
          <w:p w14:paraId="4F099886" w14:textId="5216CE04" w:rsidR="00C3364B" w:rsidRPr="00710C0E" w:rsidRDefault="00C3364B" w:rsidP="00C3364B">
            <w:pPr>
              <w:pStyle w:val="acctmergecolhdg"/>
              <w:spacing w:line="240" w:lineRule="atLeast"/>
              <w:rPr>
                <w:rFonts w:cs="Times New Roman"/>
                <w:b w:val="0"/>
                <w:bCs/>
              </w:rPr>
            </w:pPr>
            <w:r w:rsidRPr="00710C0E">
              <w:rPr>
                <w:rFonts w:cs="Times New Roman"/>
                <w:b w:val="0"/>
                <w:bCs/>
              </w:rPr>
              <w:t>202</w:t>
            </w:r>
            <w:r>
              <w:rPr>
                <w:rFonts w:cs="Times New Roman"/>
                <w:b w:val="0"/>
                <w:bCs/>
              </w:rPr>
              <w:t>3</w:t>
            </w:r>
          </w:p>
        </w:tc>
      </w:tr>
      <w:tr w:rsidR="00A979DD" w:rsidRPr="00710C0E" w14:paraId="3824B206" w14:textId="77777777" w:rsidTr="006B231B">
        <w:trPr>
          <w:trHeight w:val="258"/>
          <w:tblHeader/>
        </w:trPr>
        <w:tc>
          <w:tcPr>
            <w:tcW w:w="2305" w:type="pct"/>
          </w:tcPr>
          <w:p w14:paraId="67B530C2" w14:textId="77777777" w:rsidR="00A979DD" w:rsidRPr="00710C0E" w:rsidRDefault="00A979DD" w:rsidP="006B231B">
            <w:pPr>
              <w:pStyle w:val="BodyText"/>
              <w:spacing w:after="0" w:line="240" w:lineRule="atLeast"/>
              <w:ind w:left="-18" w:right="-110"/>
              <w:jc w:val="center"/>
              <w:rPr>
                <w:rFonts w:cs="Times New Roman"/>
                <w:szCs w:val="22"/>
              </w:rPr>
            </w:pPr>
          </w:p>
        </w:tc>
        <w:tc>
          <w:tcPr>
            <w:tcW w:w="2695" w:type="pct"/>
            <w:gridSpan w:val="7"/>
          </w:tcPr>
          <w:p w14:paraId="2D1C7797" w14:textId="77777777" w:rsidR="00A979DD" w:rsidRPr="00710C0E" w:rsidRDefault="00A979DD" w:rsidP="006B231B">
            <w:pPr>
              <w:pStyle w:val="acctfourfigures"/>
              <w:spacing w:line="240" w:lineRule="atLeast"/>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A979DD" w:rsidRPr="00710C0E" w14:paraId="0566DC35" w14:textId="77777777" w:rsidTr="006B231B">
        <w:trPr>
          <w:trHeight w:val="258"/>
        </w:trPr>
        <w:tc>
          <w:tcPr>
            <w:tcW w:w="2305" w:type="pct"/>
          </w:tcPr>
          <w:p w14:paraId="72CE65AC" w14:textId="77777777" w:rsidR="00A979DD" w:rsidRPr="00710C0E" w:rsidRDefault="00A979DD" w:rsidP="006B231B">
            <w:pPr>
              <w:spacing w:line="240" w:lineRule="atLeast"/>
              <w:ind w:left="-18"/>
              <w:rPr>
                <w:rFonts w:cs="Times New Roman"/>
                <w:b/>
                <w:bCs/>
              </w:rPr>
            </w:pPr>
            <w:r w:rsidRPr="00710C0E">
              <w:rPr>
                <w:rFonts w:cs="Times New Roman"/>
                <w:b/>
                <w:bCs/>
              </w:rPr>
              <w:t>Subsidiaries</w:t>
            </w:r>
          </w:p>
        </w:tc>
        <w:tc>
          <w:tcPr>
            <w:tcW w:w="539" w:type="pct"/>
          </w:tcPr>
          <w:p w14:paraId="731F5AFD"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51" w:type="pct"/>
          </w:tcPr>
          <w:p w14:paraId="14F27E25"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35DE0A03"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9" w:type="pct"/>
          </w:tcPr>
          <w:p w14:paraId="2232F440"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7D108F4"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42" w:type="pct"/>
          </w:tcPr>
          <w:p w14:paraId="495139FA"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80" w:type="pct"/>
          </w:tcPr>
          <w:p w14:paraId="4C2A14A5"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F903C1" w:rsidRPr="00710C0E" w14:paraId="48B49162" w14:textId="77777777" w:rsidTr="006B231B">
        <w:trPr>
          <w:trHeight w:val="258"/>
        </w:trPr>
        <w:tc>
          <w:tcPr>
            <w:tcW w:w="2305" w:type="pct"/>
          </w:tcPr>
          <w:p w14:paraId="561A7DB2" w14:textId="77777777" w:rsidR="00F903C1" w:rsidRPr="00710C0E" w:rsidRDefault="00F903C1" w:rsidP="00F903C1">
            <w:pPr>
              <w:spacing w:line="240" w:lineRule="atLeast"/>
              <w:ind w:left="-24" w:right="-108"/>
              <w:jc w:val="both"/>
              <w:rPr>
                <w:rFonts w:cs="Times New Roman"/>
              </w:rPr>
            </w:pPr>
            <w:r w:rsidRPr="00710C0E">
              <w:rPr>
                <w:rFonts w:cs="Times New Roman"/>
              </w:rPr>
              <w:t>Revenue from sale of goods</w:t>
            </w:r>
          </w:p>
        </w:tc>
        <w:tc>
          <w:tcPr>
            <w:tcW w:w="539" w:type="pct"/>
          </w:tcPr>
          <w:p w14:paraId="51550874" w14:textId="0C718696" w:rsidR="00F903C1" w:rsidRPr="00710C0E" w:rsidRDefault="00F903C1" w:rsidP="00F90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710C0E">
              <w:rPr>
                <w:rFonts w:ascii="Times New Roman" w:hAnsi="Times New Roman" w:cs="Times New Roman"/>
                <w:sz w:val="22"/>
                <w:szCs w:val="22"/>
                <w:cs/>
              </w:rPr>
              <w:t>-</w:t>
            </w:r>
          </w:p>
        </w:tc>
        <w:tc>
          <w:tcPr>
            <w:tcW w:w="151" w:type="pct"/>
          </w:tcPr>
          <w:p w14:paraId="46322E78" w14:textId="77777777" w:rsidR="00F903C1" w:rsidRPr="00710C0E" w:rsidRDefault="00F903C1" w:rsidP="00F90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E2D93C1" w14:textId="77777777" w:rsidR="00F903C1" w:rsidRPr="00710C0E" w:rsidRDefault="00F903C1" w:rsidP="00F90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710C0E">
              <w:rPr>
                <w:rFonts w:ascii="Times New Roman" w:hAnsi="Times New Roman" w:cs="Times New Roman"/>
                <w:sz w:val="22"/>
                <w:szCs w:val="22"/>
                <w:cs/>
              </w:rPr>
              <w:t>-</w:t>
            </w:r>
          </w:p>
        </w:tc>
        <w:tc>
          <w:tcPr>
            <w:tcW w:w="149" w:type="pct"/>
          </w:tcPr>
          <w:p w14:paraId="058A04A5" w14:textId="77777777" w:rsidR="00F903C1" w:rsidRPr="00710C0E" w:rsidRDefault="00F903C1" w:rsidP="00F90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E0E3E4" w14:textId="66136DFE" w:rsidR="00F903C1" w:rsidRPr="00F903C1"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F903C1">
              <w:rPr>
                <w:rFonts w:ascii="Times New Roman" w:hAnsi="Times New Roman" w:cstheme="minorBidi"/>
                <w:sz w:val="22"/>
                <w:szCs w:val="22"/>
              </w:rPr>
              <w:t>47,438</w:t>
            </w:r>
          </w:p>
        </w:tc>
        <w:tc>
          <w:tcPr>
            <w:tcW w:w="142" w:type="pct"/>
          </w:tcPr>
          <w:p w14:paraId="40937347"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3BA2F46" w14:textId="6443A3CC"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heme="minorBidi"/>
                <w:sz w:val="22"/>
                <w:szCs w:val="22"/>
              </w:rPr>
              <w:t>32,504</w:t>
            </w:r>
          </w:p>
        </w:tc>
      </w:tr>
      <w:tr w:rsidR="00F903C1" w:rsidRPr="00710C0E" w14:paraId="28DE5689" w14:textId="77777777" w:rsidTr="006B231B">
        <w:trPr>
          <w:trHeight w:val="248"/>
        </w:trPr>
        <w:tc>
          <w:tcPr>
            <w:tcW w:w="2305" w:type="pct"/>
          </w:tcPr>
          <w:p w14:paraId="523A274E" w14:textId="77777777" w:rsidR="00F903C1" w:rsidRPr="00710C0E" w:rsidRDefault="00F903C1" w:rsidP="00F903C1">
            <w:pPr>
              <w:spacing w:line="240" w:lineRule="atLeast"/>
              <w:ind w:left="-18"/>
              <w:rPr>
                <w:rFonts w:cs="Times New Roman"/>
              </w:rPr>
            </w:pPr>
            <w:r w:rsidRPr="00710C0E">
              <w:rPr>
                <w:rFonts w:cs="Times New Roman"/>
              </w:rPr>
              <w:t>Purchase of goods</w:t>
            </w:r>
          </w:p>
        </w:tc>
        <w:tc>
          <w:tcPr>
            <w:tcW w:w="539" w:type="pct"/>
          </w:tcPr>
          <w:p w14:paraId="1C02B8D9" w14:textId="7A44E94D" w:rsidR="00F903C1" w:rsidRPr="00710C0E" w:rsidRDefault="00F903C1" w:rsidP="00F90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710C0E">
              <w:rPr>
                <w:rFonts w:ascii="Times New Roman" w:hAnsi="Times New Roman" w:cs="Times New Roman"/>
                <w:sz w:val="22"/>
                <w:szCs w:val="22"/>
                <w:cs/>
              </w:rPr>
              <w:t>-</w:t>
            </w:r>
          </w:p>
        </w:tc>
        <w:tc>
          <w:tcPr>
            <w:tcW w:w="151" w:type="pct"/>
          </w:tcPr>
          <w:p w14:paraId="2F7A2AAF" w14:textId="77777777" w:rsidR="00F903C1" w:rsidRPr="00710C0E" w:rsidRDefault="00F903C1" w:rsidP="00F90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7CC44AD8" w14:textId="77777777" w:rsidR="00F903C1" w:rsidRPr="00710C0E" w:rsidRDefault="00F903C1" w:rsidP="00F90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710C0E">
              <w:rPr>
                <w:rFonts w:ascii="Times New Roman" w:hAnsi="Times New Roman" w:cs="Times New Roman"/>
                <w:sz w:val="22"/>
                <w:szCs w:val="22"/>
                <w:cs/>
              </w:rPr>
              <w:t>-</w:t>
            </w:r>
          </w:p>
        </w:tc>
        <w:tc>
          <w:tcPr>
            <w:tcW w:w="149" w:type="pct"/>
          </w:tcPr>
          <w:p w14:paraId="1178476B"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4E588C97" w14:textId="126F9061" w:rsidR="00F903C1" w:rsidRPr="00F903C1"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sidRPr="00F903C1">
              <w:rPr>
                <w:rFonts w:ascii="Times New Roman" w:hAnsi="Times New Roman" w:cstheme="minorBidi"/>
                <w:sz w:val="22"/>
                <w:szCs w:val="22"/>
              </w:rPr>
              <w:t>63,906</w:t>
            </w:r>
          </w:p>
        </w:tc>
        <w:tc>
          <w:tcPr>
            <w:tcW w:w="142" w:type="pct"/>
          </w:tcPr>
          <w:p w14:paraId="361669F4"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14EB7B1A" w14:textId="31FA6E10"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Pr>
                <w:rFonts w:ascii="Times New Roman" w:hAnsi="Times New Roman" w:cs="Times New Roman"/>
                <w:sz w:val="22"/>
                <w:szCs w:val="22"/>
              </w:rPr>
              <w:t>76,396</w:t>
            </w:r>
          </w:p>
        </w:tc>
      </w:tr>
      <w:tr w:rsidR="00F903C1" w:rsidRPr="00710C0E" w14:paraId="5560859D" w14:textId="77777777" w:rsidTr="006B231B">
        <w:trPr>
          <w:trHeight w:val="258"/>
        </w:trPr>
        <w:tc>
          <w:tcPr>
            <w:tcW w:w="2305" w:type="pct"/>
          </w:tcPr>
          <w:p w14:paraId="509704B9" w14:textId="77777777" w:rsidR="00F903C1" w:rsidRPr="00710C0E" w:rsidRDefault="00F903C1" w:rsidP="00F903C1">
            <w:pPr>
              <w:spacing w:line="240" w:lineRule="atLeast"/>
              <w:ind w:left="-18"/>
              <w:rPr>
                <w:rFonts w:cs="Times New Roman"/>
              </w:rPr>
            </w:pPr>
            <w:r w:rsidRPr="00710C0E">
              <w:rPr>
                <w:rFonts w:cs="Times New Roman"/>
              </w:rPr>
              <w:t>Rental and service income</w:t>
            </w:r>
          </w:p>
        </w:tc>
        <w:tc>
          <w:tcPr>
            <w:tcW w:w="539" w:type="pct"/>
          </w:tcPr>
          <w:p w14:paraId="4C9CFD88" w14:textId="40B733BF" w:rsidR="00F903C1" w:rsidRPr="00710C0E" w:rsidRDefault="00F903C1" w:rsidP="00F90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710C0E">
              <w:rPr>
                <w:rFonts w:ascii="Times New Roman" w:hAnsi="Times New Roman" w:cs="Times New Roman"/>
                <w:sz w:val="22"/>
                <w:szCs w:val="22"/>
                <w:cs/>
              </w:rPr>
              <w:t>-</w:t>
            </w:r>
          </w:p>
        </w:tc>
        <w:tc>
          <w:tcPr>
            <w:tcW w:w="151" w:type="pct"/>
          </w:tcPr>
          <w:p w14:paraId="3DB73076" w14:textId="77777777" w:rsidR="00F903C1" w:rsidRPr="00710C0E" w:rsidRDefault="00F903C1" w:rsidP="00F90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37CAE17B" w14:textId="77777777" w:rsidR="00F903C1" w:rsidRPr="00710C0E" w:rsidRDefault="00F903C1" w:rsidP="00F90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710C0E">
              <w:rPr>
                <w:rFonts w:ascii="Times New Roman" w:hAnsi="Times New Roman" w:cs="Times New Roman"/>
                <w:sz w:val="22"/>
                <w:szCs w:val="22"/>
                <w:cs/>
              </w:rPr>
              <w:t>-</w:t>
            </w:r>
          </w:p>
        </w:tc>
        <w:tc>
          <w:tcPr>
            <w:tcW w:w="149" w:type="pct"/>
          </w:tcPr>
          <w:p w14:paraId="7D38F183" w14:textId="77777777" w:rsidR="00F903C1" w:rsidRPr="00710C0E" w:rsidRDefault="00F903C1" w:rsidP="00F903C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0C9639E3" w14:textId="5D028A51" w:rsidR="00F903C1" w:rsidRPr="00F903C1"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F903C1">
              <w:rPr>
                <w:rFonts w:ascii="Times New Roman" w:hAnsi="Times New Roman" w:cstheme="minorBidi"/>
                <w:sz w:val="22"/>
                <w:szCs w:val="22"/>
              </w:rPr>
              <w:t>6,936</w:t>
            </w:r>
          </w:p>
        </w:tc>
        <w:tc>
          <w:tcPr>
            <w:tcW w:w="142" w:type="pct"/>
          </w:tcPr>
          <w:p w14:paraId="7A376059"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397840F3" w14:textId="62A15EB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2,104</w:t>
            </w:r>
          </w:p>
        </w:tc>
      </w:tr>
      <w:tr w:rsidR="00F903C1" w:rsidRPr="00710C0E" w14:paraId="66BB60FC" w14:textId="77777777" w:rsidTr="006B231B">
        <w:trPr>
          <w:trHeight w:val="267"/>
        </w:trPr>
        <w:tc>
          <w:tcPr>
            <w:tcW w:w="2305" w:type="pct"/>
          </w:tcPr>
          <w:p w14:paraId="72F2C1FB" w14:textId="77777777" w:rsidR="00F903C1" w:rsidRPr="00710C0E" w:rsidRDefault="00F903C1" w:rsidP="00F903C1">
            <w:pPr>
              <w:jc w:val="both"/>
              <w:rPr>
                <w:rFonts w:cs="Times New Roman"/>
                <w:b/>
                <w:bCs/>
              </w:rPr>
            </w:pPr>
          </w:p>
        </w:tc>
        <w:tc>
          <w:tcPr>
            <w:tcW w:w="539" w:type="pct"/>
          </w:tcPr>
          <w:p w14:paraId="6608B43D"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51" w:type="pct"/>
          </w:tcPr>
          <w:p w14:paraId="76F78450"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109BF072"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9" w:type="pct"/>
          </w:tcPr>
          <w:p w14:paraId="4963F0CC"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19A278"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647A9FB2"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4F4D6227"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F903C1" w:rsidRPr="00710C0E" w14:paraId="7CB146D7" w14:textId="77777777" w:rsidTr="006B231B">
        <w:trPr>
          <w:trHeight w:val="258"/>
        </w:trPr>
        <w:tc>
          <w:tcPr>
            <w:tcW w:w="2305" w:type="pct"/>
          </w:tcPr>
          <w:p w14:paraId="3D849630" w14:textId="77777777" w:rsidR="00F903C1" w:rsidRPr="00710C0E" w:rsidRDefault="00F903C1" w:rsidP="00F903C1">
            <w:pPr>
              <w:jc w:val="both"/>
              <w:rPr>
                <w:rFonts w:cs="Times New Roman"/>
                <w:b/>
                <w:bCs/>
              </w:rPr>
            </w:pPr>
            <w:r w:rsidRPr="00710C0E">
              <w:rPr>
                <w:rFonts w:cs="Times New Roman"/>
                <w:b/>
                <w:bCs/>
              </w:rPr>
              <w:t>Key management personnel</w:t>
            </w:r>
          </w:p>
        </w:tc>
        <w:tc>
          <w:tcPr>
            <w:tcW w:w="539" w:type="pct"/>
          </w:tcPr>
          <w:p w14:paraId="228285D5"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51" w:type="pct"/>
          </w:tcPr>
          <w:p w14:paraId="0455006B"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4BFDB9A6"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9" w:type="pct"/>
          </w:tcPr>
          <w:p w14:paraId="5FC7F8A8"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59B3FB1"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7FE72A09"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62449913"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F903C1" w:rsidRPr="00710C0E" w14:paraId="6CC2F097" w14:textId="77777777" w:rsidTr="006B231B">
        <w:trPr>
          <w:trHeight w:val="258"/>
        </w:trPr>
        <w:tc>
          <w:tcPr>
            <w:tcW w:w="2305" w:type="pct"/>
          </w:tcPr>
          <w:p w14:paraId="37F7973F" w14:textId="77777777" w:rsidR="00F903C1" w:rsidRPr="00710C0E" w:rsidRDefault="00F903C1" w:rsidP="00F903C1">
            <w:pPr>
              <w:spacing w:line="240" w:lineRule="atLeast"/>
              <w:rPr>
                <w:rFonts w:cs="Times New Roman"/>
              </w:rPr>
            </w:pPr>
            <w:r w:rsidRPr="00710C0E">
              <w:rPr>
                <w:rFonts w:cs="Times New Roman"/>
                <w:lang w:bidi="th-TH"/>
              </w:rPr>
              <w:t>Key management personnel compensation</w:t>
            </w:r>
          </w:p>
        </w:tc>
        <w:tc>
          <w:tcPr>
            <w:tcW w:w="539" w:type="pct"/>
          </w:tcPr>
          <w:p w14:paraId="30723084" w14:textId="77777777" w:rsidR="00F903C1" w:rsidRPr="00710C0E" w:rsidRDefault="00F903C1" w:rsidP="00F903C1">
            <w:pPr>
              <w:pStyle w:val="acctfourfigures"/>
              <w:tabs>
                <w:tab w:val="clear" w:pos="765"/>
                <w:tab w:val="decimal" w:pos="880"/>
              </w:tabs>
              <w:spacing w:line="240" w:lineRule="auto"/>
              <w:ind w:left="-95" w:right="-90"/>
              <w:rPr>
                <w:rFonts w:cs="Times New Roman"/>
                <w:szCs w:val="22"/>
                <w:lang w:val="en-US" w:bidi="th-TH"/>
              </w:rPr>
            </w:pPr>
          </w:p>
        </w:tc>
        <w:tc>
          <w:tcPr>
            <w:tcW w:w="151" w:type="pct"/>
          </w:tcPr>
          <w:p w14:paraId="27BC0F9F" w14:textId="77777777" w:rsidR="00F903C1" w:rsidRPr="00710C0E" w:rsidRDefault="00F903C1" w:rsidP="00F903C1">
            <w:pPr>
              <w:pStyle w:val="acctfourfigures"/>
              <w:tabs>
                <w:tab w:val="clear" w:pos="765"/>
                <w:tab w:val="decimal" w:pos="880"/>
              </w:tabs>
              <w:spacing w:line="240" w:lineRule="auto"/>
              <w:ind w:left="-95" w:right="-90"/>
              <w:rPr>
                <w:rFonts w:cs="Times New Roman"/>
                <w:szCs w:val="22"/>
                <w:lang w:val="en-US" w:bidi="th-TH"/>
              </w:rPr>
            </w:pPr>
          </w:p>
        </w:tc>
        <w:tc>
          <w:tcPr>
            <w:tcW w:w="536" w:type="pct"/>
          </w:tcPr>
          <w:p w14:paraId="74B00E2A" w14:textId="77777777" w:rsidR="00F903C1" w:rsidRPr="00710C0E" w:rsidRDefault="00F903C1" w:rsidP="00F903C1">
            <w:pPr>
              <w:pStyle w:val="acctfourfigures"/>
              <w:tabs>
                <w:tab w:val="clear" w:pos="765"/>
                <w:tab w:val="decimal" w:pos="880"/>
              </w:tabs>
              <w:spacing w:line="240" w:lineRule="auto"/>
              <w:ind w:left="-95" w:right="-90"/>
              <w:rPr>
                <w:rFonts w:cs="Times New Roman"/>
                <w:szCs w:val="22"/>
                <w:lang w:val="en-US" w:bidi="th-TH"/>
              </w:rPr>
            </w:pPr>
          </w:p>
        </w:tc>
        <w:tc>
          <w:tcPr>
            <w:tcW w:w="149" w:type="pct"/>
          </w:tcPr>
          <w:p w14:paraId="211C656F" w14:textId="77777777" w:rsidR="00F903C1" w:rsidRPr="00710C0E" w:rsidRDefault="00F903C1" w:rsidP="00F903C1">
            <w:pPr>
              <w:pStyle w:val="acctfourfigures"/>
              <w:tabs>
                <w:tab w:val="clear" w:pos="765"/>
                <w:tab w:val="decimal" w:pos="793"/>
              </w:tabs>
              <w:spacing w:line="240" w:lineRule="auto"/>
              <w:ind w:left="-95" w:right="-90"/>
              <w:jc w:val="center"/>
              <w:rPr>
                <w:rFonts w:cs="Times New Roman"/>
                <w:szCs w:val="22"/>
                <w:cs/>
                <w:lang w:val="en-US" w:bidi="th-TH"/>
              </w:rPr>
            </w:pPr>
          </w:p>
        </w:tc>
        <w:tc>
          <w:tcPr>
            <w:tcW w:w="598" w:type="pct"/>
          </w:tcPr>
          <w:p w14:paraId="596C16AF" w14:textId="77777777" w:rsidR="00F903C1" w:rsidRPr="00710C0E" w:rsidRDefault="00F903C1" w:rsidP="00F903C1">
            <w:pPr>
              <w:pStyle w:val="acctfourfigures"/>
              <w:tabs>
                <w:tab w:val="clear" w:pos="765"/>
                <w:tab w:val="decimal" w:pos="880"/>
              </w:tabs>
              <w:spacing w:line="240" w:lineRule="auto"/>
              <w:ind w:left="-95" w:right="-90"/>
              <w:rPr>
                <w:rFonts w:cs="Times New Roman"/>
                <w:szCs w:val="22"/>
                <w:lang w:val="en-US" w:bidi="th-TH"/>
              </w:rPr>
            </w:pPr>
          </w:p>
        </w:tc>
        <w:tc>
          <w:tcPr>
            <w:tcW w:w="142" w:type="pct"/>
          </w:tcPr>
          <w:p w14:paraId="22AF1CBB" w14:textId="77777777" w:rsidR="00F903C1" w:rsidRPr="00710C0E" w:rsidRDefault="00F903C1" w:rsidP="00F903C1">
            <w:pPr>
              <w:pStyle w:val="acctfourfigures"/>
              <w:tabs>
                <w:tab w:val="clear" w:pos="765"/>
                <w:tab w:val="decimal" w:pos="880"/>
              </w:tabs>
              <w:spacing w:line="240" w:lineRule="auto"/>
              <w:ind w:left="-95" w:right="-90"/>
              <w:rPr>
                <w:rFonts w:cs="Times New Roman"/>
                <w:szCs w:val="22"/>
                <w:lang w:val="en-US" w:bidi="th-TH"/>
              </w:rPr>
            </w:pPr>
          </w:p>
        </w:tc>
        <w:tc>
          <w:tcPr>
            <w:tcW w:w="580" w:type="pct"/>
          </w:tcPr>
          <w:p w14:paraId="32EDEDA7" w14:textId="77777777" w:rsidR="00F903C1" w:rsidRPr="00710C0E" w:rsidRDefault="00F903C1" w:rsidP="00F903C1">
            <w:pPr>
              <w:pStyle w:val="acctfourfigures"/>
              <w:tabs>
                <w:tab w:val="clear" w:pos="765"/>
                <w:tab w:val="decimal" w:pos="880"/>
              </w:tabs>
              <w:spacing w:line="240" w:lineRule="auto"/>
              <w:ind w:left="-95" w:right="-90"/>
              <w:rPr>
                <w:rFonts w:cs="Times New Roman"/>
                <w:szCs w:val="22"/>
                <w:lang w:val="en-US" w:bidi="th-TH"/>
              </w:rPr>
            </w:pPr>
          </w:p>
        </w:tc>
      </w:tr>
      <w:tr w:rsidR="00F903C1" w:rsidRPr="00710C0E" w14:paraId="0011D0E0" w14:textId="77777777" w:rsidTr="006B231B">
        <w:trPr>
          <w:trHeight w:val="262"/>
        </w:trPr>
        <w:tc>
          <w:tcPr>
            <w:tcW w:w="2305" w:type="pct"/>
          </w:tcPr>
          <w:p w14:paraId="0D94B14B" w14:textId="77777777" w:rsidR="00F903C1" w:rsidRPr="00710C0E" w:rsidRDefault="00F903C1" w:rsidP="00F903C1">
            <w:pPr>
              <w:spacing w:line="240" w:lineRule="atLeast"/>
              <w:ind w:left="162"/>
              <w:rPr>
                <w:rFonts w:cs="Times New Roman"/>
              </w:rPr>
            </w:pPr>
            <w:r w:rsidRPr="00710C0E">
              <w:rPr>
                <w:rFonts w:cs="Times New Roman"/>
              </w:rPr>
              <w:t>Short</w:t>
            </w:r>
            <w:r w:rsidRPr="00710C0E">
              <w:rPr>
                <w:rFonts w:cs="Times New Roman"/>
                <w:szCs w:val="22"/>
                <w:cs/>
                <w:lang w:bidi="th-TH"/>
              </w:rPr>
              <w:t>-</w:t>
            </w:r>
            <w:r w:rsidRPr="00710C0E">
              <w:rPr>
                <w:rFonts w:cs="Times New Roman"/>
              </w:rPr>
              <w:t xml:space="preserve">term employee benefit            </w:t>
            </w:r>
          </w:p>
        </w:tc>
        <w:tc>
          <w:tcPr>
            <w:tcW w:w="539" w:type="pct"/>
          </w:tcPr>
          <w:p w14:paraId="1C623508" w14:textId="5D332055"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7" w:right="-131" w:firstLine="0"/>
              <w:rPr>
                <w:rFonts w:ascii="Times New Roman" w:hAnsi="Times New Roman" w:cs="Times New Roman"/>
                <w:sz w:val="22"/>
                <w:szCs w:val="22"/>
              </w:rPr>
            </w:pPr>
            <w:r>
              <w:rPr>
                <w:rFonts w:ascii="Times New Roman" w:hAnsi="Times New Roman" w:cs="Times New Roman"/>
                <w:sz w:val="22"/>
                <w:szCs w:val="22"/>
              </w:rPr>
              <w:t>6,220</w:t>
            </w:r>
          </w:p>
        </w:tc>
        <w:tc>
          <w:tcPr>
            <w:tcW w:w="151" w:type="pct"/>
          </w:tcPr>
          <w:p w14:paraId="7E9942E1"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58A79CCF" w14:textId="0053BBE6"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Pr>
                <w:rFonts w:ascii="Times New Roman" w:hAnsi="Times New Roman" w:cs="Times New Roman"/>
                <w:sz w:val="22"/>
                <w:szCs w:val="22"/>
              </w:rPr>
              <w:t>6,217</w:t>
            </w:r>
          </w:p>
        </w:tc>
        <w:tc>
          <w:tcPr>
            <w:tcW w:w="149" w:type="pct"/>
          </w:tcPr>
          <w:p w14:paraId="3137A0C5"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Pr>
          <w:p w14:paraId="3E1F6ACD" w14:textId="723569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5,035</w:t>
            </w:r>
          </w:p>
        </w:tc>
        <w:tc>
          <w:tcPr>
            <w:tcW w:w="142" w:type="pct"/>
          </w:tcPr>
          <w:p w14:paraId="56510E04"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E939D98" w14:textId="5AAA31E4"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4,568</w:t>
            </w:r>
          </w:p>
        </w:tc>
      </w:tr>
      <w:tr w:rsidR="00F903C1" w:rsidRPr="00710C0E" w14:paraId="0C799D2E" w14:textId="77777777" w:rsidTr="006B231B">
        <w:trPr>
          <w:trHeight w:val="258"/>
        </w:trPr>
        <w:tc>
          <w:tcPr>
            <w:tcW w:w="2305" w:type="pct"/>
          </w:tcPr>
          <w:p w14:paraId="4686D035" w14:textId="77777777" w:rsidR="00F903C1" w:rsidRPr="00710C0E" w:rsidRDefault="00F903C1" w:rsidP="00F903C1">
            <w:pPr>
              <w:spacing w:line="240" w:lineRule="atLeast"/>
              <w:ind w:left="162"/>
              <w:rPr>
                <w:rFonts w:cs="Times New Roman"/>
              </w:rPr>
            </w:pPr>
            <w:r w:rsidRPr="00710C0E">
              <w:rPr>
                <w:rFonts w:cs="Times New Roman"/>
              </w:rPr>
              <w:t>Post</w:t>
            </w:r>
            <w:r w:rsidRPr="00710C0E">
              <w:rPr>
                <w:rFonts w:cs="Times New Roman"/>
                <w:szCs w:val="22"/>
                <w:cs/>
                <w:lang w:bidi="th-TH"/>
              </w:rPr>
              <w:t>-</w:t>
            </w:r>
            <w:r w:rsidRPr="00710C0E">
              <w:rPr>
                <w:rFonts w:cs="Times New Roman"/>
              </w:rPr>
              <w:t>employment benefit</w:t>
            </w:r>
          </w:p>
        </w:tc>
        <w:tc>
          <w:tcPr>
            <w:tcW w:w="539" w:type="pct"/>
            <w:tcBorders>
              <w:bottom w:val="single" w:sz="4" w:space="0" w:color="auto"/>
            </w:tcBorders>
          </w:tcPr>
          <w:p w14:paraId="3CEE48E3" w14:textId="506A11F6"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7" w:right="-131" w:firstLine="0"/>
              <w:rPr>
                <w:rFonts w:ascii="Times New Roman" w:hAnsi="Times New Roman" w:cs="Times New Roman"/>
                <w:sz w:val="22"/>
                <w:szCs w:val="22"/>
              </w:rPr>
            </w:pPr>
            <w:r>
              <w:rPr>
                <w:rFonts w:ascii="Times New Roman" w:hAnsi="Times New Roman" w:cs="Times New Roman"/>
                <w:sz w:val="22"/>
                <w:szCs w:val="22"/>
              </w:rPr>
              <w:t>113</w:t>
            </w:r>
          </w:p>
        </w:tc>
        <w:tc>
          <w:tcPr>
            <w:tcW w:w="151" w:type="pct"/>
          </w:tcPr>
          <w:p w14:paraId="1C6F0675"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Borders>
              <w:bottom w:val="single" w:sz="4" w:space="0" w:color="auto"/>
            </w:tcBorders>
          </w:tcPr>
          <w:p w14:paraId="6A576FBF" w14:textId="1131CFAC"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Pr>
                <w:rFonts w:ascii="Times New Roman" w:hAnsi="Times New Roman" w:cs="Times New Roman"/>
                <w:sz w:val="22"/>
                <w:szCs w:val="22"/>
              </w:rPr>
              <w:t>149</w:t>
            </w:r>
          </w:p>
        </w:tc>
        <w:tc>
          <w:tcPr>
            <w:tcW w:w="149" w:type="pct"/>
          </w:tcPr>
          <w:p w14:paraId="3766E9E6"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98" w:type="pct"/>
            <w:tcBorders>
              <w:bottom w:val="single" w:sz="4" w:space="0" w:color="auto"/>
            </w:tcBorders>
          </w:tcPr>
          <w:p w14:paraId="0227EB89" w14:textId="5BEF232D"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113</w:t>
            </w:r>
          </w:p>
        </w:tc>
        <w:tc>
          <w:tcPr>
            <w:tcW w:w="142" w:type="pct"/>
          </w:tcPr>
          <w:p w14:paraId="5083851D"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single" w:sz="4" w:space="0" w:color="auto"/>
            </w:tcBorders>
          </w:tcPr>
          <w:p w14:paraId="60969907" w14:textId="5A138521"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149</w:t>
            </w:r>
          </w:p>
        </w:tc>
      </w:tr>
      <w:tr w:rsidR="00F903C1" w:rsidRPr="00710C0E" w14:paraId="3BA0FE17" w14:textId="77777777" w:rsidTr="006B231B">
        <w:trPr>
          <w:trHeight w:val="267"/>
        </w:trPr>
        <w:tc>
          <w:tcPr>
            <w:tcW w:w="2305" w:type="pct"/>
          </w:tcPr>
          <w:p w14:paraId="308F95F3" w14:textId="77777777" w:rsidR="00F903C1" w:rsidRPr="004D0A1B" w:rsidRDefault="00F903C1" w:rsidP="004D0A1B">
            <w:pPr>
              <w:ind w:left="250" w:hanging="90"/>
              <w:jc w:val="both"/>
              <w:rPr>
                <w:rFonts w:cs="Times New Roman"/>
              </w:rPr>
            </w:pPr>
            <w:r w:rsidRPr="004D0A1B">
              <w:rPr>
                <w:rFonts w:cs="Times New Roman"/>
              </w:rPr>
              <w:t>Total key management personnel</w:t>
            </w:r>
          </w:p>
        </w:tc>
        <w:tc>
          <w:tcPr>
            <w:tcW w:w="539" w:type="pct"/>
            <w:tcBorders>
              <w:top w:val="single" w:sz="4" w:space="0" w:color="auto"/>
            </w:tcBorders>
          </w:tcPr>
          <w:p w14:paraId="0F785383"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51" w:type="pct"/>
          </w:tcPr>
          <w:p w14:paraId="16287FF7"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top w:val="single" w:sz="4" w:space="0" w:color="auto"/>
            </w:tcBorders>
          </w:tcPr>
          <w:p w14:paraId="2AC1E320"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49" w:type="pct"/>
          </w:tcPr>
          <w:p w14:paraId="6B330589"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top w:val="single" w:sz="4" w:space="0" w:color="auto"/>
            </w:tcBorders>
          </w:tcPr>
          <w:p w14:paraId="1F683A7A"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31" w:firstLine="0"/>
              <w:rPr>
                <w:rFonts w:ascii="Times New Roman" w:hAnsi="Times New Roman" w:cs="Times New Roman"/>
                <w:sz w:val="22"/>
                <w:szCs w:val="22"/>
              </w:rPr>
            </w:pPr>
          </w:p>
        </w:tc>
        <w:tc>
          <w:tcPr>
            <w:tcW w:w="142" w:type="pct"/>
          </w:tcPr>
          <w:p w14:paraId="7C982EC3"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top w:val="single" w:sz="4" w:space="0" w:color="auto"/>
            </w:tcBorders>
          </w:tcPr>
          <w:p w14:paraId="7546E3E0" w14:textId="77777777" w:rsidR="00F903C1" w:rsidRPr="00710C0E"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p>
        </w:tc>
      </w:tr>
      <w:tr w:rsidR="00F903C1" w:rsidRPr="00710C0E" w14:paraId="265C782F" w14:textId="77777777" w:rsidTr="006B231B">
        <w:trPr>
          <w:trHeight w:val="267"/>
        </w:trPr>
        <w:tc>
          <w:tcPr>
            <w:tcW w:w="2305" w:type="pct"/>
          </w:tcPr>
          <w:p w14:paraId="2A40799F" w14:textId="6F02EDA9" w:rsidR="00F903C1" w:rsidRPr="004D0A1B" w:rsidRDefault="00F903C1" w:rsidP="00F903C1">
            <w:pPr>
              <w:jc w:val="both"/>
              <w:rPr>
                <w:rFonts w:cs="Times New Roman"/>
              </w:rPr>
            </w:pPr>
            <w:r w:rsidRPr="004D0A1B">
              <w:rPr>
                <w:rFonts w:cs="Times New Roman"/>
                <w:szCs w:val="22"/>
                <w:cs/>
                <w:lang w:bidi="th-TH"/>
              </w:rPr>
              <w:t xml:space="preserve">   </w:t>
            </w:r>
            <w:r w:rsidR="004D0A1B" w:rsidRPr="004D0A1B">
              <w:rPr>
                <w:rFonts w:cs="Times New Roman"/>
                <w:szCs w:val="22"/>
                <w:lang w:bidi="th-TH"/>
              </w:rPr>
              <w:t xml:space="preserve">   </w:t>
            </w:r>
            <w:r w:rsidRPr="004D0A1B">
              <w:rPr>
                <w:rFonts w:cs="Times New Roman"/>
              </w:rPr>
              <w:t>compensation</w:t>
            </w:r>
          </w:p>
        </w:tc>
        <w:tc>
          <w:tcPr>
            <w:tcW w:w="539" w:type="pct"/>
            <w:tcBorders>
              <w:bottom w:val="double" w:sz="4" w:space="0" w:color="auto"/>
            </w:tcBorders>
          </w:tcPr>
          <w:p w14:paraId="06868442" w14:textId="53465AE5" w:rsidR="00F903C1" w:rsidRPr="004D0A1B"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8"/>
              </w:rPr>
            </w:pPr>
            <w:r w:rsidRPr="004D0A1B">
              <w:rPr>
                <w:rFonts w:ascii="Times New Roman" w:hAnsi="Times New Roman" w:cs="Times New Roman"/>
                <w:sz w:val="22"/>
                <w:szCs w:val="28"/>
              </w:rPr>
              <w:t>6,333</w:t>
            </w:r>
          </w:p>
        </w:tc>
        <w:tc>
          <w:tcPr>
            <w:tcW w:w="151" w:type="pct"/>
          </w:tcPr>
          <w:p w14:paraId="718C93FE" w14:textId="77777777" w:rsidR="00F903C1" w:rsidRPr="004D0A1B"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bottom w:val="double" w:sz="4" w:space="0" w:color="auto"/>
            </w:tcBorders>
          </w:tcPr>
          <w:p w14:paraId="39166412" w14:textId="663B1D96" w:rsidR="00F903C1" w:rsidRPr="004D0A1B"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4D0A1B">
              <w:rPr>
                <w:rFonts w:ascii="Times New Roman" w:hAnsi="Times New Roman" w:cs="Times New Roman"/>
                <w:sz w:val="22"/>
                <w:szCs w:val="22"/>
              </w:rPr>
              <w:t>6,366</w:t>
            </w:r>
          </w:p>
        </w:tc>
        <w:tc>
          <w:tcPr>
            <w:tcW w:w="149" w:type="pct"/>
          </w:tcPr>
          <w:p w14:paraId="2B09D67D" w14:textId="77777777" w:rsidR="00F903C1" w:rsidRPr="004D0A1B"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bottom w:val="double" w:sz="4" w:space="0" w:color="auto"/>
            </w:tcBorders>
          </w:tcPr>
          <w:p w14:paraId="33764BFB" w14:textId="70C490D0" w:rsidR="00F903C1" w:rsidRPr="004D0A1B"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31" w:firstLine="0"/>
              <w:rPr>
                <w:rFonts w:ascii="Times New Roman" w:hAnsi="Times New Roman" w:cs="Times New Roman"/>
                <w:sz w:val="22"/>
                <w:szCs w:val="22"/>
              </w:rPr>
            </w:pPr>
            <w:r w:rsidRPr="004D0A1B">
              <w:rPr>
                <w:rFonts w:ascii="Times New Roman" w:hAnsi="Times New Roman" w:cs="Times New Roman"/>
                <w:sz w:val="22"/>
                <w:szCs w:val="22"/>
              </w:rPr>
              <w:t>5,148</w:t>
            </w:r>
          </w:p>
        </w:tc>
        <w:tc>
          <w:tcPr>
            <w:tcW w:w="142" w:type="pct"/>
          </w:tcPr>
          <w:p w14:paraId="5C4DBC77" w14:textId="77777777" w:rsidR="00F903C1" w:rsidRPr="004D0A1B"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double" w:sz="4" w:space="0" w:color="auto"/>
            </w:tcBorders>
          </w:tcPr>
          <w:p w14:paraId="2D440ABB" w14:textId="73BC9200" w:rsidR="00F903C1" w:rsidRPr="004D0A1B" w:rsidRDefault="00F903C1" w:rsidP="00F903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r w:rsidRPr="004D0A1B">
              <w:rPr>
                <w:rFonts w:ascii="Times New Roman" w:hAnsi="Times New Roman" w:cs="Times New Roman"/>
                <w:sz w:val="22"/>
                <w:szCs w:val="22"/>
              </w:rPr>
              <w:t>4,717</w:t>
            </w:r>
          </w:p>
        </w:tc>
      </w:tr>
    </w:tbl>
    <w:p w14:paraId="1206A4FE" w14:textId="18F984B8" w:rsidR="00F926CE" w:rsidRDefault="00F926CE">
      <w:pPr>
        <w:spacing w:line="240" w:lineRule="auto"/>
        <w:rPr>
          <w:rFonts w:cs="Times New Roman"/>
          <w:lang w:val="en-US"/>
        </w:rPr>
      </w:pPr>
    </w:p>
    <w:p w14:paraId="37654543" w14:textId="29277413" w:rsidR="00C94AD2" w:rsidRDefault="00C94AD2">
      <w:pPr>
        <w:spacing w:line="240" w:lineRule="auto"/>
        <w:rPr>
          <w:rFonts w:cs="Times New Roman"/>
          <w:lang w:val="en-US"/>
        </w:rPr>
      </w:pPr>
      <w:r>
        <w:rPr>
          <w:rFonts w:cs="Times New Roman"/>
          <w:lang w:val="en-US"/>
        </w:rPr>
        <w:br w:type="page"/>
      </w:r>
    </w:p>
    <w:p w14:paraId="0C741339" w14:textId="18F649BC" w:rsidR="00591F81" w:rsidRPr="00710C0E" w:rsidRDefault="006436E3" w:rsidP="00A32DCE">
      <w:pPr>
        <w:spacing w:line="240" w:lineRule="auto"/>
        <w:ind w:firstLine="562"/>
        <w:rPr>
          <w:rFonts w:cs="Times New Roman"/>
          <w:szCs w:val="22"/>
        </w:rPr>
      </w:pPr>
      <w:r w:rsidRPr="00710C0E">
        <w:rPr>
          <w:rFonts w:cs="Times New Roman"/>
          <w:szCs w:val="22"/>
        </w:rPr>
        <w:lastRenderedPageBreak/>
        <w:t xml:space="preserve">Balances as at </w:t>
      </w:r>
      <w:r w:rsidR="00DC78A4">
        <w:t xml:space="preserve">31 March </w:t>
      </w:r>
      <w:r w:rsidR="003B02D3" w:rsidRPr="00710C0E">
        <w:rPr>
          <w:rFonts w:cs="Times New Roman"/>
          <w:szCs w:val="22"/>
        </w:rPr>
        <w:t>202</w:t>
      </w:r>
      <w:r w:rsidR="00DC78A4">
        <w:rPr>
          <w:rFonts w:cs="Times New Roman"/>
          <w:szCs w:val="22"/>
        </w:rPr>
        <w:t>4</w:t>
      </w:r>
      <w:r w:rsidR="003B02D3" w:rsidRPr="00710C0E">
        <w:rPr>
          <w:rFonts w:cs="Times New Roman"/>
          <w:szCs w:val="22"/>
          <w:cs/>
          <w:lang w:bidi="th-TH"/>
        </w:rPr>
        <w:t xml:space="preserve"> </w:t>
      </w:r>
      <w:r w:rsidR="00591F81" w:rsidRPr="00710C0E">
        <w:rPr>
          <w:rFonts w:cs="Times New Roman"/>
          <w:szCs w:val="22"/>
        </w:rPr>
        <w:t>a</w:t>
      </w:r>
      <w:r w:rsidRPr="00710C0E">
        <w:rPr>
          <w:rFonts w:cs="Times New Roman"/>
          <w:szCs w:val="22"/>
        </w:rPr>
        <w:t>nd</w:t>
      </w:r>
      <w:r w:rsidR="00B80EE7" w:rsidRPr="00710C0E">
        <w:rPr>
          <w:rFonts w:cs="Times New Roman"/>
          <w:szCs w:val="22"/>
        </w:rPr>
        <w:t xml:space="preserve"> 31 December</w:t>
      </w:r>
      <w:r w:rsidR="00475430" w:rsidRPr="00710C0E">
        <w:rPr>
          <w:rFonts w:cs="Times New Roman"/>
          <w:szCs w:val="22"/>
        </w:rPr>
        <w:t xml:space="preserve"> 20</w:t>
      </w:r>
      <w:r w:rsidR="00991B2F" w:rsidRPr="00710C0E">
        <w:rPr>
          <w:rFonts w:cs="Times New Roman"/>
          <w:szCs w:val="22"/>
        </w:rPr>
        <w:t>2</w:t>
      </w:r>
      <w:r w:rsidR="00DC78A4">
        <w:rPr>
          <w:rFonts w:cs="Times New Roman"/>
          <w:szCs w:val="22"/>
        </w:rPr>
        <w:t>3</w:t>
      </w:r>
      <w:r w:rsidR="00200BBE" w:rsidRPr="00710C0E">
        <w:rPr>
          <w:rFonts w:cs="Times New Roman"/>
          <w:szCs w:val="22"/>
          <w:cs/>
          <w:lang w:bidi="th-TH"/>
        </w:rPr>
        <w:t xml:space="preserve"> </w:t>
      </w:r>
      <w:r w:rsidR="00C40A60" w:rsidRPr="00710C0E">
        <w:rPr>
          <w:rFonts w:cs="Times New Roman"/>
          <w:szCs w:val="22"/>
        </w:rPr>
        <w:t>with related parties were</w:t>
      </w:r>
      <w:r w:rsidR="00591F81" w:rsidRPr="00710C0E">
        <w:rPr>
          <w:rFonts w:cs="Times New Roman"/>
          <w:szCs w:val="22"/>
        </w:rPr>
        <w:t xml:space="preserve"> as follows</w:t>
      </w:r>
      <w:r w:rsidR="00591F81" w:rsidRPr="00710C0E">
        <w:rPr>
          <w:rFonts w:cs="Times New Roman"/>
          <w:szCs w:val="22"/>
          <w:cs/>
          <w:lang w:bidi="th-TH"/>
        </w:rPr>
        <w:t>:</w:t>
      </w:r>
    </w:p>
    <w:p w14:paraId="5C122734" w14:textId="66F298E8" w:rsidR="008A38C1" w:rsidRPr="00710C0E" w:rsidRDefault="008A38C1" w:rsidP="008A38C1">
      <w:pPr>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94F24" w:rsidRPr="00710C0E" w14:paraId="711A3F07" w14:textId="77777777" w:rsidTr="00264581">
        <w:trPr>
          <w:cantSplit/>
        </w:trPr>
        <w:tc>
          <w:tcPr>
            <w:tcW w:w="4320" w:type="dxa"/>
          </w:tcPr>
          <w:p w14:paraId="58A7A71C" w14:textId="77777777" w:rsidR="00194F24" w:rsidRPr="00710C0E" w:rsidRDefault="00194F24" w:rsidP="00264581">
            <w:pPr>
              <w:spacing w:line="240" w:lineRule="auto"/>
              <w:ind w:left="195" w:hanging="184"/>
              <w:rPr>
                <w:rFonts w:cs="Times New Roman"/>
                <w:b/>
                <w:i/>
                <w:iCs/>
              </w:rPr>
            </w:pPr>
          </w:p>
        </w:tc>
        <w:tc>
          <w:tcPr>
            <w:tcW w:w="2340" w:type="dxa"/>
            <w:gridSpan w:val="3"/>
            <w:vAlign w:val="bottom"/>
          </w:tcPr>
          <w:p w14:paraId="32C2B42A"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728684AC"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D9CBD63"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Separate</w:t>
            </w:r>
          </w:p>
        </w:tc>
      </w:tr>
      <w:tr w:rsidR="00194F24" w:rsidRPr="00710C0E" w14:paraId="532A2C4E" w14:textId="77777777" w:rsidTr="00264581">
        <w:trPr>
          <w:cantSplit/>
        </w:trPr>
        <w:tc>
          <w:tcPr>
            <w:tcW w:w="4320" w:type="dxa"/>
          </w:tcPr>
          <w:p w14:paraId="16F0D500" w14:textId="77777777" w:rsidR="00194F24" w:rsidRPr="00710C0E" w:rsidRDefault="00194F24" w:rsidP="00264581">
            <w:pPr>
              <w:spacing w:line="240" w:lineRule="auto"/>
              <w:ind w:left="195" w:hanging="184"/>
              <w:rPr>
                <w:rFonts w:cs="Times New Roman"/>
                <w:b/>
                <w:bCs/>
                <w:i/>
                <w:iCs/>
                <w:szCs w:val="22"/>
              </w:rPr>
            </w:pPr>
          </w:p>
        </w:tc>
        <w:tc>
          <w:tcPr>
            <w:tcW w:w="2340" w:type="dxa"/>
            <w:gridSpan w:val="3"/>
            <w:vAlign w:val="bottom"/>
          </w:tcPr>
          <w:p w14:paraId="30281261"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0C55E19E"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5BD1DB9"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DC78A4" w:rsidRPr="00710C0E" w14:paraId="06598324" w14:textId="77777777" w:rsidTr="00264581">
        <w:trPr>
          <w:cantSplit/>
        </w:trPr>
        <w:tc>
          <w:tcPr>
            <w:tcW w:w="4320" w:type="dxa"/>
          </w:tcPr>
          <w:p w14:paraId="13F28DF8" w14:textId="77777777" w:rsidR="00DC78A4" w:rsidRPr="00710C0E" w:rsidRDefault="00DC78A4" w:rsidP="00DC78A4">
            <w:pPr>
              <w:spacing w:line="240" w:lineRule="auto"/>
              <w:ind w:left="195" w:hanging="184"/>
              <w:rPr>
                <w:rFonts w:cs="Times New Roman"/>
                <w:b/>
                <w:bCs/>
                <w:i/>
                <w:iCs/>
                <w:szCs w:val="22"/>
              </w:rPr>
            </w:pPr>
          </w:p>
        </w:tc>
        <w:tc>
          <w:tcPr>
            <w:tcW w:w="1080" w:type="dxa"/>
            <w:vAlign w:val="bottom"/>
          </w:tcPr>
          <w:p w14:paraId="100D23A1" w14:textId="6DE3574A" w:rsidR="00DC78A4" w:rsidRPr="00710C0E" w:rsidRDefault="00DC78A4" w:rsidP="00DC78A4">
            <w:pPr>
              <w:pStyle w:val="acctmergecolhdg"/>
              <w:spacing w:line="240" w:lineRule="auto"/>
              <w:ind w:left="-88" w:right="-72"/>
              <w:rPr>
                <w:rFonts w:cs="Times New Roman"/>
                <w:b w:val="0"/>
                <w:bCs/>
              </w:rPr>
            </w:pPr>
            <w:r w:rsidRPr="00710C0E">
              <w:rPr>
                <w:rFonts w:cs="Times New Roman"/>
                <w:b w:val="0"/>
                <w:bCs/>
              </w:rPr>
              <w:t>3</w:t>
            </w:r>
            <w:r>
              <w:rPr>
                <w:rFonts w:cs="Times New Roman"/>
                <w:b w:val="0"/>
                <w:bCs/>
              </w:rPr>
              <w:t>1</w:t>
            </w:r>
            <w:r w:rsidRPr="00710C0E">
              <w:rPr>
                <w:rFonts w:cs="Times New Roman"/>
                <w:b w:val="0"/>
                <w:bCs/>
              </w:rPr>
              <w:t xml:space="preserve"> </w:t>
            </w:r>
          </w:p>
          <w:p w14:paraId="557D23D5" w14:textId="5A2C9251" w:rsidR="00DC78A4" w:rsidRPr="00DC78A4" w:rsidRDefault="00DC78A4" w:rsidP="00DC78A4">
            <w:pPr>
              <w:pStyle w:val="acctmergecolhdg"/>
              <w:spacing w:line="240" w:lineRule="auto"/>
              <w:ind w:left="-88" w:right="-72"/>
              <w:rPr>
                <w:rFonts w:cs="Times New Roman"/>
                <w:b w:val="0"/>
                <w:bCs/>
                <w:szCs w:val="22"/>
                <w:lang w:bidi="th-TH"/>
              </w:rPr>
            </w:pPr>
            <w:r w:rsidRPr="00DC78A4">
              <w:rPr>
                <w:b w:val="0"/>
                <w:bCs/>
              </w:rPr>
              <w:t>March</w:t>
            </w:r>
          </w:p>
        </w:tc>
        <w:tc>
          <w:tcPr>
            <w:tcW w:w="180" w:type="dxa"/>
            <w:vAlign w:val="bottom"/>
          </w:tcPr>
          <w:p w14:paraId="3CD49791"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42C772D0" w14:textId="77777777"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c>
          <w:tcPr>
            <w:tcW w:w="180" w:type="dxa"/>
            <w:vAlign w:val="bottom"/>
          </w:tcPr>
          <w:p w14:paraId="788C66EE"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1500C458" w14:textId="77777777" w:rsidR="00DC78A4" w:rsidRPr="00710C0E" w:rsidRDefault="00DC78A4" w:rsidP="00DC78A4">
            <w:pPr>
              <w:pStyle w:val="acctmergecolhdg"/>
              <w:spacing w:line="240" w:lineRule="auto"/>
              <w:ind w:left="-88" w:right="-72"/>
              <w:rPr>
                <w:rFonts w:cs="Times New Roman"/>
                <w:b w:val="0"/>
                <w:bCs/>
              </w:rPr>
            </w:pPr>
            <w:r w:rsidRPr="00710C0E">
              <w:rPr>
                <w:rFonts w:cs="Times New Roman"/>
                <w:b w:val="0"/>
                <w:bCs/>
              </w:rPr>
              <w:t>3</w:t>
            </w:r>
            <w:r>
              <w:rPr>
                <w:rFonts w:cs="Times New Roman"/>
                <w:b w:val="0"/>
                <w:bCs/>
              </w:rPr>
              <w:t>1</w:t>
            </w:r>
            <w:r w:rsidRPr="00710C0E">
              <w:rPr>
                <w:rFonts w:cs="Times New Roman"/>
                <w:b w:val="0"/>
                <w:bCs/>
              </w:rPr>
              <w:t xml:space="preserve"> </w:t>
            </w:r>
          </w:p>
          <w:p w14:paraId="1E1B522D" w14:textId="59790FCD" w:rsidR="00DC78A4" w:rsidRPr="00710C0E" w:rsidRDefault="00DC78A4" w:rsidP="00DC78A4">
            <w:pPr>
              <w:pStyle w:val="acctmergecolhdg"/>
              <w:spacing w:line="240" w:lineRule="auto"/>
              <w:ind w:left="-88" w:right="-72"/>
              <w:rPr>
                <w:rFonts w:cs="Times New Roman"/>
                <w:b w:val="0"/>
                <w:bCs/>
                <w:szCs w:val="22"/>
                <w:lang w:bidi="th-TH"/>
              </w:rPr>
            </w:pPr>
            <w:r w:rsidRPr="00DC78A4">
              <w:rPr>
                <w:b w:val="0"/>
                <w:bCs/>
              </w:rPr>
              <w:t>March</w:t>
            </w:r>
          </w:p>
        </w:tc>
        <w:tc>
          <w:tcPr>
            <w:tcW w:w="180" w:type="dxa"/>
            <w:vAlign w:val="bottom"/>
          </w:tcPr>
          <w:p w14:paraId="192C5993"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55750BFB" w14:textId="4436EE89"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r>
      <w:tr w:rsidR="00DC78A4" w:rsidRPr="00710C0E" w14:paraId="1E498FB6" w14:textId="77777777" w:rsidTr="00264581">
        <w:trPr>
          <w:cantSplit/>
        </w:trPr>
        <w:tc>
          <w:tcPr>
            <w:tcW w:w="4320" w:type="dxa"/>
          </w:tcPr>
          <w:p w14:paraId="33089F38" w14:textId="77777777" w:rsidR="00DC78A4" w:rsidRPr="00710C0E" w:rsidRDefault="00DC78A4" w:rsidP="00DC78A4">
            <w:pPr>
              <w:spacing w:line="240" w:lineRule="auto"/>
              <w:ind w:left="195" w:hanging="184"/>
              <w:rPr>
                <w:rFonts w:cs="Times New Roman"/>
                <w:b/>
                <w:bCs/>
                <w:i/>
                <w:iCs/>
                <w:szCs w:val="22"/>
              </w:rPr>
            </w:pPr>
          </w:p>
        </w:tc>
        <w:tc>
          <w:tcPr>
            <w:tcW w:w="1080" w:type="dxa"/>
            <w:vAlign w:val="bottom"/>
          </w:tcPr>
          <w:p w14:paraId="6CD10873" w14:textId="5FFA1E8A"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4</w:t>
            </w:r>
          </w:p>
        </w:tc>
        <w:tc>
          <w:tcPr>
            <w:tcW w:w="180" w:type="dxa"/>
            <w:vAlign w:val="bottom"/>
          </w:tcPr>
          <w:p w14:paraId="2A3E0D34"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298D4D3F" w14:textId="024A30C4"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202</w:t>
            </w:r>
            <w:r>
              <w:rPr>
                <w:rFonts w:cs="Times New Roman"/>
                <w:b w:val="0"/>
                <w:bCs/>
                <w:szCs w:val="22"/>
                <w:lang w:val="en-US"/>
              </w:rPr>
              <w:t>3</w:t>
            </w:r>
          </w:p>
        </w:tc>
        <w:tc>
          <w:tcPr>
            <w:tcW w:w="180" w:type="dxa"/>
            <w:vAlign w:val="bottom"/>
          </w:tcPr>
          <w:p w14:paraId="2CD93D0F"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250833C1" w14:textId="17C98122"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4</w:t>
            </w:r>
          </w:p>
        </w:tc>
        <w:tc>
          <w:tcPr>
            <w:tcW w:w="180" w:type="dxa"/>
            <w:vAlign w:val="bottom"/>
          </w:tcPr>
          <w:p w14:paraId="46B63BA5"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581AFC30" w14:textId="47A862A0"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val="en-US"/>
              </w:rPr>
              <w:t>202</w:t>
            </w:r>
            <w:r>
              <w:rPr>
                <w:rFonts w:cs="Times New Roman"/>
                <w:b w:val="0"/>
                <w:bCs/>
                <w:szCs w:val="22"/>
                <w:lang w:val="en-US"/>
              </w:rPr>
              <w:t>3</w:t>
            </w:r>
          </w:p>
        </w:tc>
      </w:tr>
      <w:tr w:rsidR="00A979DD" w:rsidRPr="00710C0E" w14:paraId="22360382" w14:textId="77777777" w:rsidTr="00264581">
        <w:trPr>
          <w:cantSplit/>
          <w:tblHeader/>
        </w:trPr>
        <w:tc>
          <w:tcPr>
            <w:tcW w:w="4320" w:type="dxa"/>
          </w:tcPr>
          <w:p w14:paraId="071AFD88" w14:textId="77777777" w:rsidR="00A979DD" w:rsidRPr="00710C0E" w:rsidRDefault="00A979DD" w:rsidP="00A979DD">
            <w:pPr>
              <w:spacing w:line="240" w:lineRule="auto"/>
              <w:ind w:firstLine="11"/>
              <w:rPr>
                <w:rFonts w:cs="Times New Roman"/>
                <w:b/>
                <w:bCs/>
                <w:i/>
                <w:iCs/>
                <w:szCs w:val="22"/>
              </w:rPr>
            </w:pPr>
          </w:p>
        </w:tc>
        <w:tc>
          <w:tcPr>
            <w:tcW w:w="4860" w:type="dxa"/>
            <w:gridSpan w:val="7"/>
          </w:tcPr>
          <w:p w14:paraId="317CF7AA" w14:textId="77777777" w:rsidR="00A979DD" w:rsidRPr="00710C0E" w:rsidRDefault="00A979DD" w:rsidP="00A979DD">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A979DD" w:rsidRPr="00710C0E" w14:paraId="6B07B76D" w14:textId="77777777" w:rsidTr="00264581">
        <w:trPr>
          <w:cantSplit/>
        </w:trPr>
        <w:tc>
          <w:tcPr>
            <w:tcW w:w="4320" w:type="dxa"/>
          </w:tcPr>
          <w:p w14:paraId="0D316866" w14:textId="77777777" w:rsidR="00A979DD" w:rsidRPr="00710C0E" w:rsidRDefault="00A979DD" w:rsidP="00A979DD">
            <w:pPr>
              <w:spacing w:line="240" w:lineRule="auto"/>
              <w:ind w:left="195" w:hanging="184"/>
              <w:rPr>
                <w:rFonts w:cs="Times New Roman"/>
                <w:szCs w:val="22"/>
              </w:rPr>
            </w:pPr>
            <w:r w:rsidRPr="00710C0E">
              <w:rPr>
                <w:rFonts w:cs="Times New Roman"/>
                <w:b/>
                <w:bCs/>
                <w:i/>
                <w:iCs/>
                <w:szCs w:val="22"/>
              </w:rPr>
              <w:t>Trade accounts receivable</w:t>
            </w:r>
          </w:p>
        </w:tc>
        <w:tc>
          <w:tcPr>
            <w:tcW w:w="1080" w:type="dxa"/>
          </w:tcPr>
          <w:p w14:paraId="3B7EC02F"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89FAE95"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70F945FE"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5FF267F"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4874AE7A"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3F565E14"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6F640459"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r>
      <w:tr w:rsidR="00D354CD" w:rsidRPr="00710C0E" w14:paraId="3FEF9144" w14:textId="77777777" w:rsidTr="00264581">
        <w:trPr>
          <w:cantSplit/>
        </w:trPr>
        <w:tc>
          <w:tcPr>
            <w:tcW w:w="4320" w:type="dxa"/>
          </w:tcPr>
          <w:p w14:paraId="2214BC6C" w14:textId="228F522C" w:rsidR="00D354CD" w:rsidRPr="00710C0E" w:rsidRDefault="00D354CD" w:rsidP="00D354CD">
            <w:pPr>
              <w:spacing w:line="240" w:lineRule="auto"/>
              <w:ind w:left="195" w:hanging="184"/>
              <w:rPr>
                <w:rFonts w:cs="Times New Roman"/>
                <w:szCs w:val="22"/>
              </w:rPr>
            </w:pPr>
            <w:r w:rsidRPr="00710C0E">
              <w:rPr>
                <w:rFonts w:cs="Times New Roman"/>
                <w:szCs w:val="22"/>
              </w:rPr>
              <w:t>Subsidiaries</w:t>
            </w:r>
          </w:p>
        </w:tc>
        <w:tc>
          <w:tcPr>
            <w:tcW w:w="1080" w:type="dxa"/>
            <w:tcBorders>
              <w:bottom w:val="double" w:sz="4" w:space="0" w:color="auto"/>
            </w:tcBorders>
          </w:tcPr>
          <w:p w14:paraId="108D3D66" w14:textId="58B47507" w:rsidR="00D354CD" w:rsidRPr="00710C0E" w:rsidRDefault="00777D11" w:rsidP="00D354CD">
            <w:pPr>
              <w:pStyle w:val="acctfourfigures"/>
              <w:tabs>
                <w:tab w:val="clear" w:pos="765"/>
                <w:tab w:val="decimal" w:pos="496"/>
              </w:tabs>
              <w:spacing w:line="240" w:lineRule="auto"/>
              <w:ind w:right="-86" w:firstLine="14"/>
              <w:rPr>
                <w:rFonts w:cs="Times New Roman"/>
                <w:b/>
                <w:bCs/>
                <w:szCs w:val="22"/>
                <w:lang w:val="en-US"/>
              </w:rPr>
            </w:pPr>
            <w:r>
              <w:rPr>
                <w:rFonts w:cs="Times New Roman"/>
                <w:b/>
                <w:bCs/>
                <w:szCs w:val="22"/>
                <w:lang w:val="en-US"/>
              </w:rPr>
              <w:t>-</w:t>
            </w:r>
          </w:p>
        </w:tc>
        <w:tc>
          <w:tcPr>
            <w:tcW w:w="180" w:type="dxa"/>
          </w:tcPr>
          <w:p w14:paraId="15793472"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5DDAA57" w14:textId="77777777" w:rsidR="00D354CD" w:rsidRPr="00710C0E" w:rsidRDefault="00D354CD" w:rsidP="00D354CD">
            <w:pPr>
              <w:pStyle w:val="acctfourfigures"/>
              <w:tabs>
                <w:tab w:val="clear" w:pos="765"/>
                <w:tab w:val="decimal" w:pos="514"/>
              </w:tabs>
              <w:spacing w:line="240" w:lineRule="auto"/>
              <w:ind w:right="-86" w:firstLine="14"/>
              <w:rPr>
                <w:rFonts w:cs="Times New Roman"/>
                <w:b/>
                <w:bCs/>
                <w:szCs w:val="22"/>
                <w:lang w:val="en-US"/>
              </w:rPr>
            </w:pPr>
            <w:r w:rsidRPr="00710C0E">
              <w:rPr>
                <w:rFonts w:cs="Times New Roman"/>
                <w:b/>
                <w:bCs/>
                <w:szCs w:val="22"/>
                <w:cs/>
                <w:lang w:val="en-US" w:bidi="th-TH"/>
              </w:rPr>
              <w:t>-</w:t>
            </w:r>
          </w:p>
        </w:tc>
        <w:tc>
          <w:tcPr>
            <w:tcW w:w="180" w:type="dxa"/>
          </w:tcPr>
          <w:p w14:paraId="03DCBCE7"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6478F9B" w14:textId="2A5709EA" w:rsidR="00D354CD" w:rsidRPr="00710C0E" w:rsidRDefault="00C12030" w:rsidP="00D354CD">
            <w:pPr>
              <w:pStyle w:val="acctfourfigures"/>
              <w:tabs>
                <w:tab w:val="clear" w:pos="765"/>
                <w:tab w:val="decimal" w:pos="829"/>
              </w:tabs>
              <w:spacing w:line="240" w:lineRule="auto"/>
              <w:ind w:right="-86" w:firstLine="14"/>
              <w:rPr>
                <w:rFonts w:cs="Times New Roman"/>
                <w:b/>
                <w:bCs/>
                <w:szCs w:val="28"/>
                <w:lang w:val="en-US"/>
              </w:rPr>
            </w:pPr>
            <w:r>
              <w:rPr>
                <w:rFonts w:cs="Times New Roman"/>
                <w:b/>
                <w:bCs/>
                <w:szCs w:val="28"/>
                <w:lang w:val="en-US"/>
              </w:rPr>
              <w:t>131,328</w:t>
            </w:r>
          </w:p>
        </w:tc>
        <w:tc>
          <w:tcPr>
            <w:tcW w:w="180" w:type="dxa"/>
          </w:tcPr>
          <w:p w14:paraId="425D1529" w14:textId="77777777" w:rsidR="00D354CD" w:rsidRPr="00710C0E" w:rsidRDefault="00D354CD" w:rsidP="00D354CD">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0801964C" w14:textId="2CA2CFE7" w:rsidR="00D354CD" w:rsidRPr="00710C0E" w:rsidRDefault="00D354CD" w:rsidP="00D354CD">
            <w:pPr>
              <w:pStyle w:val="acctfourfigures"/>
              <w:tabs>
                <w:tab w:val="clear" w:pos="765"/>
                <w:tab w:val="decimal" w:pos="829"/>
              </w:tabs>
              <w:spacing w:line="240" w:lineRule="auto"/>
              <w:ind w:right="-86" w:firstLine="14"/>
              <w:rPr>
                <w:rFonts w:cs="Times New Roman"/>
                <w:szCs w:val="22"/>
                <w:lang w:val="en-US"/>
              </w:rPr>
            </w:pPr>
            <w:r w:rsidRPr="00884045">
              <w:rPr>
                <w:rFonts w:cs="Times New Roman"/>
                <w:b/>
                <w:bCs/>
                <w:szCs w:val="22"/>
                <w:lang w:val="en-US"/>
              </w:rPr>
              <w:t>117,4</w:t>
            </w:r>
            <w:r>
              <w:rPr>
                <w:b/>
                <w:bCs/>
                <w:szCs w:val="28"/>
                <w:lang w:val="en-US" w:bidi="th-TH"/>
              </w:rPr>
              <w:t>4</w:t>
            </w:r>
            <w:r w:rsidRPr="00884045">
              <w:rPr>
                <w:rFonts w:cs="Times New Roman"/>
                <w:b/>
                <w:bCs/>
                <w:szCs w:val="22"/>
                <w:lang w:val="en-US"/>
              </w:rPr>
              <w:t>6</w:t>
            </w:r>
          </w:p>
        </w:tc>
      </w:tr>
      <w:tr w:rsidR="00D354CD" w:rsidRPr="00710C0E" w14:paraId="03120C51" w14:textId="77777777" w:rsidTr="00264581">
        <w:trPr>
          <w:cantSplit/>
        </w:trPr>
        <w:tc>
          <w:tcPr>
            <w:tcW w:w="4320" w:type="dxa"/>
          </w:tcPr>
          <w:p w14:paraId="64A4A542" w14:textId="77777777" w:rsidR="00D354CD" w:rsidRPr="00710C0E" w:rsidRDefault="00D354CD" w:rsidP="00D354CD">
            <w:pPr>
              <w:spacing w:line="240" w:lineRule="auto"/>
              <w:ind w:left="195" w:hanging="184"/>
              <w:rPr>
                <w:rFonts w:cs="Times New Roman"/>
                <w:b/>
                <w:bCs/>
                <w:szCs w:val="22"/>
              </w:rPr>
            </w:pPr>
          </w:p>
        </w:tc>
        <w:tc>
          <w:tcPr>
            <w:tcW w:w="1080" w:type="dxa"/>
            <w:tcBorders>
              <w:top w:val="double" w:sz="4" w:space="0" w:color="auto"/>
            </w:tcBorders>
          </w:tcPr>
          <w:p w14:paraId="1B64C0BA" w14:textId="77777777" w:rsidR="00D354CD" w:rsidRPr="00710C0E" w:rsidRDefault="00D354CD" w:rsidP="00D354CD">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tcPr>
          <w:p w14:paraId="03425AB1"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39DF7D8" w14:textId="77777777" w:rsidR="00D354CD" w:rsidRPr="00710C0E" w:rsidRDefault="00D354CD" w:rsidP="00D354CD">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tcPr>
          <w:p w14:paraId="7E39CE24"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0AA64686" w14:textId="77777777" w:rsidR="00D354CD" w:rsidRPr="00710C0E" w:rsidRDefault="00D354CD" w:rsidP="00D354CD">
            <w:pPr>
              <w:pStyle w:val="acctfourfigures"/>
              <w:tabs>
                <w:tab w:val="clear" w:pos="765"/>
                <w:tab w:val="decimal" w:pos="610"/>
              </w:tabs>
              <w:spacing w:line="240" w:lineRule="auto"/>
              <w:ind w:right="-86" w:firstLine="14"/>
              <w:rPr>
                <w:rFonts w:cs="Times New Roman"/>
                <w:b/>
                <w:bCs/>
                <w:szCs w:val="22"/>
                <w:lang w:val="en-US"/>
              </w:rPr>
            </w:pPr>
          </w:p>
        </w:tc>
        <w:tc>
          <w:tcPr>
            <w:tcW w:w="180" w:type="dxa"/>
          </w:tcPr>
          <w:p w14:paraId="27EC3782"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C1A2BE0"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lang w:val="en-US"/>
              </w:rPr>
            </w:pPr>
          </w:p>
        </w:tc>
      </w:tr>
      <w:tr w:rsidR="00D354CD" w:rsidRPr="00710C0E" w14:paraId="4287C643" w14:textId="77777777" w:rsidTr="00264581">
        <w:trPr>
          <w:cantSplit/>
        </w:trPr>
        <w:tc>
          <w:tcPr>
            <w:tcW w:w="4320" w:type="dxa"/>
          </w:tcPr>
          <w:p w14:paraId="666F2E07" w14:textId="77777777" w:rsidR="00D354CD" w:rsidRPr="00710C0E" w:rsidRDefault="00D354CD" w:rsidP="00D354CD">
            <w:pPr>
              <w:spacing w:line="240" w:lineRule="auto"/>
              <w:ind w:left="195" w:hanging="184"/>
              <w:rPr>
                <w:rFonts w:cs="Times New Roman"/>
                <w:szCs w:val="22"/>
              </w:rPr>
            </w:pPr>
            <w:r w:rsidRPr="00710C0E">
              <w:rPr>
                <w:rFonts w:cs="Times New Roman"/>
                <w:b/>
                <w:bCs/>
                <w:i/>
                <w:iCs/>
                <w:szCs w:val="22"/>
              </w:rPr>
              <w:t>Trade accounts payable</w:t>
            </w:r>
          </w:p>
        </w:tc>
        <w:tc>
          <w:tcPr>
            <w:tcW w:w="1080" w:type="dxa"/>
          </w:tcPr>
          <w:p w14:paraId="5245C1FF" w14:textId="77777777" w:rsidR="00D354CD" w:rsidRPr="00710C0E" w:rsidRDefault="00D354CD" w:rsidP="00D354CD">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vAlign w:val="bottom"/>
          </w:tcPr>
          <w:p w14:paraId="5930435B"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Pr>
          <w:p w14:paraId="2B94CD3B" w14:textId="77777777" w:rsidR="00D354CD" w:rsidRPr="00710C0E" w:rsidRDefault="00D354CD" w:rsidP="00D354CD">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vAlign w:val="bottom"/>
          </w:tcPr>
          <w:p w14:paraId="06921BBE"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Pr>
          <w:p w14:paraId="2E3EEA31" w14:textId="77777777" w:rsidR="00D354CD" w:rsidRPr="00710C0E" w:rsidRDefault="00D354CD" w:rsidP="00D354CD">
            <w:pPr>
              <w:pStyle w:val="acctfourfigures"/>
              <w:tabs>
                <w:tab w:val="clear" w:pos="765"/>
                <w:tab w:val="decimal" w:pos="610"/>
              </w:tabs>
              <w:spacing w:line="240" w:lineRule="auto"/>
              <w:ind w:right="-86" w:firstLine="14"/>
              <w:rPr>
                <w:rFonts w:cs="Times New Roman"/>
                <w:b/>
                <w:bCs/>
                <w:szCs w:val="22"/>
                <w:lang w:val="en-US"/>
              </w:rPr>
            </w:pPr>
          </w:p>
        </w:tc>
        <w:tc>
          <w:tcPr>
            <w:tcW w:w="180" w:type="dxa"/>
            <w:vAlign w:val="bottom"/>
          </w:tcPr>
          <w:p w14:paraId="3EAB2D0C" w14:textId="77777777" w:rsidR="00D354CD" w:rsidRPr="00710C0E" w:rsidRDefault="00D354CD" w:rsidP="00D354CD">
            <w:pPr>
              <w:pStyle w:val="acctfourfigures"/>
              <w:tabs>
                <w:tab w:val="clear" w:pos="765"/>
                <w:tab w:val="decimal" w:pos="829"/>
              </w:tabs>
              <w:spacing w:line="240" w:lineRule="auto"/>
              <w:ind w:right="-86" w:firstLine="14"/>
              <w:rPr>
                <w:rFonts w:cs="Times New Roman"/>
                <w:szCs w:val="22"/>
              </w:rPr>
            </w:pPr>
          </w:p>
        </w:tc>
        <w:tc>
          <w:tcPr>
            <w:tcW w:w="1080" w:type="dxa"/>
          </w:tcPr>
          <w:p w14:paraId="47EBF7A1" w14:textId="77777777" w:rsidR="00D354CD" w:rsidRPr="00710C0E" w:rsidRDefault="00D354CD" w:rsidP="00D354CD">
            <w:pPr>
              <w:pStyle w:val="acctfourfigures"/>
              <w:tabs>
                <w:tab w:val="clear" w:pos="765"/>
                <w:tab w:val="decimal" w:pos="829"/>
              </w:tabs>
              <w:spacing w:line="240" w:lineRule="auto"/>
              <w:ind w:right="-86" w:firstLine="14"/>
              <w:rPr>
                <w:rFonts w:cs="Times New Roman"/>
                <w:szCs w:val="22"/>
                <w:lang w:val="en-US"/>
              </w:rPr>
            </w:pPr>
          </w:p>
        </w:tc>
      </w:tr>
      <w:tr w:rsidR="00D354CD" w:rsidRPr="00710C0E" w14:paraId="6C08B106" w14:textId="77777777" w:rsidTr="00264581">
        <w:trPr>
          <w:cantSplit/>
          <w:trHeight w:val="216"/>
        </w:trPr>
        <w:tc>
          <w:tcPr>
            <w:tcW w:w="4320" w:type="dxa"/>
          </w:tcPr>
          <w:p w14:paraId="6DCDCBF5" w14:textId="77777777" w:rsidR="00D354CD" w:rsidRPr="00710C0E" w:rsidRDefault="00D354CD" w:rsidP="00D354CD">
            <w:pPr>
              <w:spacing w:line="240" w:lineRule="auto"/>
              <w:ind w:left="195" w:hanging="184"/>
              <w:rPr>
                <w:rFonts w:cs="Times New Roman"/>
                <w:szCs w:val="22"/>
              </w:rPr>
            </w:pPr>
            <w:r w:rsidRPr="00710C0E">
              <w:rPr>
                <w:rFonts w:cs="Times New Roman"/>
                <w:szCs w:val="22"/>
              </w:rPr>
              <w:t>Subsidiary</w:t>
            </w:r>
          </w:p>
        </w:tc>
        <w:tc>
          <w:tcPr>
            <w:tcW w:w="1080" w:type="dxa"/>
            <w:tcBorders>
              <w:bottom w:val="double" w:sz="4" w:space="0" w:color="auto"/>
            </w:tcBorders>
          </w:tcPr>
          <w:p w14:paraId="0B166B1F" w14:textId="1DFA7505" w:rsidR="00D354CD" w:rsidRPr="00710C0E" w:rsidRDefault="00777D11" w:rsidP="00D354CD">
            <w:pPr>
              <w:pStyle w:val="acctfourfigures"/>
              <w:tabs>
                <w:tab w:val="clear" w:pos="765"/>
                <w:tab w:val="decimal" w:pos="496"/>
              </w:tabs>
              <w:spacing w:line="240" w:lineRule="auto"/>
              <w:ind w:right="-86" w:firstLine="14"/>
              <w:rPr>
                <w:rFonts w:cs="Times New Roman"/>
                <w:b/>
                <w:bCs/>
                <w:szCs w:val="22"/>
                <w:lang w:val="en-US"/>
              </w:rPr>
            </w:pPr>
            <w:r>
              <w:rPr>
                <w:rFonts w:cs="Times New Roman"/>
                <w:b/>
                <w:bCs/>
                <w:szCs w:val="22"/>
                <w:lang w:val="en-US"/>
              </w:rPr>
              <w:t>-</w:t>
            </w:r>
          </w:p>
        </w:tc>
        <w:tc>
          <w:tcPr>
            <w:tcW w:w="180" w:type="dxa"/>
            <w:vAlign w:val="bottom"/>
          </w:tcPr>
          <w:p w14:paraId="76183423"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995258B" w14:textId="77777777" w:rsidR="00D354CD" w:rsidRPr="00710C0E" w:rsidRDefault="00D354CD" w:rsidP="00D354CD">
            <w:pPr>
              <w:pStyle w:val="acctfourfigures"/>
              <w:tabs>
                <w:tab w:val="clear" w:pos="765"/>
                <w:tab w:val="decimal" w:pos="514"/>
              </w:tabs>
              <w:spacing w:line="240" w:lineRule="auto"/>
              <w:ind w:right="-86" w:firstLine="14"/>
              <w:rPr>
                <w:rFonts w:cs="Times New Roman"/>
                <w:b/>
                <w:bCs/>
                <w:szCs w:val="22"/>
                <w:lang w:val="en-US"/>
              </w:rPr>
            </w:pPr>
            <w:r w:rsidRPr="00710C0E">
              <w:rPr>
                <w:rFonts w:cs="Times New Roman"/>
                <w:b/>
                <w:bCs/>
                <w:szCs w:val="22"/>
                <w:cs/>
                <w:lang w:val="en-US" w:bidi="th-TH"/>
              </w:rPr>
              <w:t>-</w:t>
            </w:r>
          </w:p>
        </w:tc>
        <w:tc>
          <w:tcPr>
            <w:tcW w:w="180" w:type="dxa"/>
            <w:vAlign w:val="bottom"/>
          </w:tcPr>
          <w:p w14:paraId="09CDFEAC"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EAFB04D" w14:textId="6AFCB831" w:rsidR="00D354CD" w:rsidRPr="00710C0E" w:rsidRDefault="00C12030" w:rsidP="00D354CD">
            <w:pPr>
              <w:pStyle w:val="acctfourfigures"/>
              <w:tabs>
                <w:tab w:val="clear" w:pos="765"/>
                <w:tab w:val="decimal" w:pos="829"/>
              </w:tabs>
              <w:spacing w:line="240" w:lineRule="auto"/>
              <w:ind w:right="-86" w:firstLine="14"/>
              <w:rPr>
                <w:rFonts w:cs="Times New Roman"/>
                <w:b/>
                <w:bCs/>
                <w:szCs w:val="22"/>
                <w:lang w:val="en-US" w:bidi="th-TH"/>
              </w:rPr>
            </w:pPr>
            <w:r>
              <w:rPr>
                <w:rFonts w:cs="Times New Roman"/>
                <w:b/>
                <w:bCs/>
                <w:szCs w:val="22"/>
                <w:lang w:val="en-US" w:bidi="th-TH"/>
              </w:rPr>
              <w:t>142,843</w:t>
            </w:r>
          </w:p>
        </w:tc>
        <w:tc>
          <w:tcPr>
            <w:tcW w:w="180" w:type="dxa"/>
            <w:vAlign w:val="bottom"/>
          </w:tcPr>
          <w:p w14:paraId="750B4D11"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D986FE0" w14:textId="34CB3C65" w:rsidR="00D354CD" w:rsidRPr="00710C0E" w:rsidRDefault="00D354CD" w:rsidP="00D354CD">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137,699</w:t>
            </w:r>
          </w:p>
        </w:tc>
      </w:tr>
    </w:tbl>
    <w:p w14:paraId="0006E48D" w14:textId="1FF1BB4A" w:rsidR="00FE2F41" w:rsidRDefault="00FE2F41" w:rsidP="0085642E">
      <w:pPr>
        <w:tabs>
          <w:tab w:val="center" w:pos="7538"/>
        </w:tabs>
        <w:spacing w:line="240" w:lineRule="atLeast"/>
        <w:ind w:left="540"/>
        <w:jc w:val="both"/>
        <w:rPr>
          <w:rFonts w:cs="Times New Roman"/>
        </w:rPr>
      </w:pPr>
    </w:p>
    <w:p w14:paraId="5AEB6CB3" w14:textId="48400D81" w:rsidR="00254D3A" w:rsidRPr="00710C0E" w:rsidRDefault="00254D3A" w:rsidP="00A66519">
      <w:pPr>
        <w:pStyle w:val="Heading1"/>
        <w:numPr>
          <w:ilvl w:val="0"/>
          <w:numId w:val="26"/>
        </w:numPr>
        <w:spacing w:before="0" w:after="0" w:line="240" w:lineRule="atLeast"/>
        <w:ind w:left="540" w:hanging="540"/>
        <w:rPr>
          <w:rFonts w:cs="Times New Roman"/>
          <w:szCs w:val="24"/>
        </w:rPr>
      </w:pPr>
      <w:r w:rsidRPr="00710C0E">
        <w:rPr>
          <w:rFonts w:cs="Times New Roman"/>
          <w:szCs w:val="24"/>
        </w:rPr>
        <w:t>Property, plant and equipment</w:t>
      </w:r>
    </w:p>
    <w:p w14:paraId="3571A752" w14:textId="77777777" w:rsidR="00565B7E" w:rsidRPr="00710C0E" w:rsidRDefault="00565B7E" w:rsidP="00565B7E">
      <w:pPr>
        <w:pStyle w:val="BodyText"/>
        <w:tabs>
          <w:tab w:val="left" w:pos="540"/>
        </w:tabs>
        <w:spacing w:after="0" w:line="240" w:lineRule="atLeast"/>
        <w:ind w:left="-90"/>
        <w:jc w:val="both"/>
        <w:rPr>
          <w:rFonts w:cs="Times New Roman"/>
          <w:b/>
          <w:bCs/>
          <w:szCs w:val="22"/>
        </w:rPr>
      </w:pPr>
    </w:p>
    <w:p w14:paraId="642CB659" w14:textId="312C86E0" w:rsidR="00565B7E" w:rsidRPr="00710C0E" w:rsidRDefault="00565B7E" w:rsidP="00565B7E">
      <w:pPr>
        <w:pStyle w:val="BodyText"/>
        <w:tabs>
          <w:tab w:val="left" w:pos="540"/>
        </w:tabs>
        <w:spacing w:after="0" w:line="240" w:lineRule="atLeast"/>
        <w:ind w:left="540"/>
        <w:jc w:val="thaiDistribute"/>
        <w:rPr>
          <w:rFonts w:cs="Times New Roman"/>
          <w:szCs w:val="22"/>
          <w:lang w:bidi="th-TH"/>
        </w:rPr>
      </w:pPr>
      <w:r w:rsidRPr="00710C0E">
        <w:rPr>
          <w:rFonts w:cs="Times New Roman"/>
          <w:szCs w:val="22"/>
        </w:rPr>
        <w:t xml:space="preserve">Acquisitions, disposals and transfers of property, plant and equipment during the </w:t>
      </w:r>
      <w:r w:rsidR="00ED6DFB">
        <w:rPr>
          <w:rFonts w:cs="Times New Roman"/>
          <w:szCs w:val="22"/>
        </w:rPr>
        <w:t>three</w:t>
      </w:r>
      <w:r w:rsidR="00FC70D6" w:rsidRPr="00710C0E">
        <w:rPr>
          <w:rFonts w:cs="Times New Roman"/>
          <w:szCs w:val="22"/>
          <w:cs/>
          <w:lang w:bidi="th-TH"/>
        </w:rPr>
        <w:t>-</w:t>
      </w:r>
      <w:r w:rsidR="00FC70D6" w:rsidRPr="00710C0E">
        <w:rPr>
          <w:rFonts w:cs="Times New Roman"/>
          <w:szCs w:val="22"/>
        </w:rPr>
        <w:t xml:space="preserve">month period ended </w:t>
      </w:r>
      <w:r w:rsidR="00ED6DFB">
        <w:rPr>
          <w:rFonts w:cs="Times New Roman"/>
          <w:szCs w:val="22"/>
          <w:lang w:bidi="th-TH"/>
        </w:rPr>
        <w:t xml:space="preserve">31 March </w:t>
      </w:r>
      <w:r w:rsidRPr="00710C0E">
        <w:rPr>
          <w:rFonts w:cs="Times New Roman"/>
          <w:szCs w:val="22"/>
          <w:lang w:bidi="th-TH"/>
        </w:rPr>
        <w:t>were as follows</w:t>
      </w:r>
      <w:r w:rsidRPr="00710C0E">
        <w:rPr>
          <w:rFonts w:cs="Times New Roman"/>
          <w:szCs w:val="22"/>
          <w:cs/>
          <w:lang w:bidi="th-TH"/>
        </w:rPr>
        <w:t>:</w:t>
      </w:r>
    </w:p>
    <w:p w14:paraId="6FB40693" w14:textId="686D3873" w:rsidR="00A979DD" w:rsidRPr="00710C0E" w:rsidRDefault="00A979DD" w:rsidP="00565B7E">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A979DD" w:rsidRPr="00710C0E" w14:paraId="5A1AB777" w14:textId="77777777" w:rsidTr="006B231B">
        <w:tc>
          <w:tcPr>
            <w:tcW w:w="1989" w:type="pct"/>
          </w:tcPr>
          <w:p w14:paraId="5842AA4A" w14:textId="77777777" w:rsidR="00A979DD" w:rsidRPr="00710C0E" w:rsidRDefault="00A979DD" w:rsidP="006B231B">
            <w:pPr>
              <w:pStyle w:val="BodyText"/>
              <w:spacing w:after="0" w:line="240" w:lineRule="atLeast"/>
              <w:ind w:left="-18" w:right="-110"/>
              <w:rPr>
                <w:rFonts w:cs="Times New Roman"/>
                <w:i/>
                <w:iCs/>
                <w:szCs w:val="22"/>
              </w:rPr>
            </w:pPr>
          </w:p>
        </w:tc>
        <w:tc>
          <w:tcPr>
            <w:tcW w:w="3011" w:type="pct"/>
            <w:gridSpan w:val="7"/>
          </w:tcPr>
          <w:p w14:paraId="108BB13A" w14:textId="77777777" w:rsidR="00A979DD" w:rsidRPr="00710C0E" w:rsidRDefault="00A979DD" w:rsidP="006B231B">
            <w:pPr>
              <w:pStyle w:val="acctmergecolhdg"/>
              <w:spacing w:line="240" w:lineRule="atLeast"/>
              <w:ind w:left="-153" w:right="-98"/>
              <w:rPr>
                <w:rFonts w:cs="Times New Roman"/>
                <w:szCs w:val="22"/>
                <w:lang w:val="en-US" w:bidi="th-TH"/>
              </w:rPr>
            </w:pPr>
            <w:r w:rsidRPr="00710C0E">
              <w:rPr>
                <w:rFonts w:cs="Times New Roman"/>
                <w:szCs w:val="22"/>
                <w:lang w:val="en-US" w:bidi="th-TH"/>
              </w:rPr>
              <w:t>Consolidated financial statements</w:t>
            </w:r>
          </w:p>
        </w:tc>
      </w:tr>
      <w:tr w:rsidR="00A979DD" w:rsidRPr="00710C0E" w14:paraId="732BC938" w14:textId="77777777" w:rsidTr="006B231B">
        <w:tc>
          <w:tcPr>
            <w:tcW w:w="1989" w:type="pct"/>
          </w:tcPr>
          <w:p w14:paraId="4DFD2F50" w14:textId="77777777" w:rsidR="00A979DD" w:rsidRPr="00710C0E" w:rsidRDefault="00A979DD" w:rsidP="006B231B">
            <w:pPr>
              <w:pStyle w:val="BodyText"/>
              <w:spacing w:after="0" w:line="240" w:lineRule="atLeast"/>
              <w:ind w:left="-18" w:right="-288"/>
              <w:rPr>
                <w:rFonts w:cs="Times New Roman"/>
                <w:i/>
                <w:iCs/>
                <w:szCs w:val="22"/>
                <w:lang w:val="en-US" w:bidi="th-TH"/>
              </w:rPr>
            </w:pPr>
          </w:p>
        </w:tc>
        <w:tc>
          <w:tcPr>
            <w:tcW w:w="1407" w:type="pct"/>
            <w:gridSpan w:val="3"/>
          </w:tcPr>
          <w:p w14:paraId="050CFD29" w14:textId="6300CF17" w:rsidR="00A979DD" w:rsidRPr="00710C0E" w:rsidRDefault="00EF4383" w:rsidP="006B231B">
            <w:pPr>
              <w:pStyle w:val="acctmergecolhdg"/>
              <w:spacing w:line="240" w:lineRule="atLeast"/>
              <w:ind w:left="-153" w:right="-98"/>
              <w:rPr>
                <w:rFonts w:cs="Times New Roman"/>
                <w:b w:val="0"/>
                <w:bCs/>
                <w:szCs w:val="22"/>
              </w:rPr>
            </w:pPr>
            <w:r w:rsidRPr="00710C0E">
              <w:rPr>
                <w:rFonts w:cs="Times New Roman"/>
                <w:b w:val="0"/>
                <w:bCs/>
                <w:szCs w:val="22"/>
              </w:rPr>
              <w:t>202</w:t>
            </w:r>
            <w:r w:rsidR="00ED6DFB">
              <w:rPr>
                <w:rFonts w:cs="Times New Roman"/>
                <w:b w:val="0"/>
                <w:bCs/>
                <w:szCs w:val="22"/>
              </w:rPr>
              <w:t>4</w:t>
            </w:r>
          </w:p>
        </w:tc>
        <w:tc>
          <w:tcPr>
            <w:tcW w:w="146" w:type="pct"/>
          </w:tcPr>
          <w:p w14:paraId="5E58D35A" w14:textId="77777777" w:rsidR="00A979DD" w:rsidRPr="00710C0E" w:rsidRDefault="00A979DD" w:rsidP="006B231B">
            <w:pPr>
              <w:pStyle w:val="acctmergecolhdg"/>
              <w:spacing w:line="240" w:lineRule="atLeast"/>
              <w:ind w:left="-153" w:right="-98"/>
              <w:rPr>
                <w:rFonts w:cs="Times New Roman"/>
                <w:b w:val="0"/>
                <w:bCs/>
                <w:szCs w:val="22"/>
              </w:rPr>
            </w:pPr>
          </w:p>
        </w:tc>
        <w:tc>
          <w:tcPr>
            <w:tcW w:w="1458" w:type="pct"/>
            <w:gridSpan w:val="3"/>
          </w:tcPr>
          <w:p w14:paraId="10B10C26" w14:textId="261E54E4" w:rsidR="00A979DD" w:rsidRPr="00710C0E" w:rsidRDefault="00EF4383" w:rsidP="006B231B">
            <w:pPr>
              <w:pStyle w:val="acctmergecolhdg"/>
              <w:spacing w:line="240" w:lineRule="atLeast"/>
              <w:ind w:left="-153" w:right="-98"/>
              <w:rPr>
                <w:rFonts w:cs="Times New Roman"/>
                <w:b w:val="0"/>
                <w:bCs/>
                <w:szCs w:val="22"/>
              </w:rPr>
            </w:pPr>
            <w:r w:rsidRPr="00710C0E">
              <w:rPr>
                <w:rFonts w:cs="Times New Roman"/>
                <w:b w:val="0"/>
                <w:bCs/>
                <w:szCs w:val="22"/>
              </w:rPr>
              <w:t>202</w:t>
            </w:r>
            <w:r w:rsidR="00ED6DFB">
              <w:rPr>
                <w:rFonts w:cs="Times New Roman"/>
                <w:b w:val="0"/>
                <w:bCs/>
                <w:szCs w:val="22"/>
              </w:rPr>
              <w:t>3</w:t>
            </w:r>
          </w:p>
        </w:tc>
      </w:tr>
      <w:tr w:rsidR="00A979DD" w:rsidRPr="00710C0E" w14:paraId="056DDF62" w14:textId="77777777" w:rsidTr="006B231B">
        <w:tc>
          <w:tcPr>
            <w:tcW w:w="1989" w:type="pct"/>
          </w:tcPr>
          <w:p w14:paraId="71D36B1E" w14:textId="77777777" w:rsidR="00A979DD" w:rsidRPr="00710C0E" w:rsidRDefault="00A979DD" w:rsidP="006B231B">
            <w:pPr>
              <w:pStyle w:val="BodyText"/>
              <w:spacing w:after="0" w:line="240" w:lineRule="atLeast"/>
              <w:ind w:left="-18" w:right="-110"/>
              <w:rPr>
                <w:rFonts w:cs="Times New Roman"/>
                <w:szCs w:val="22"/>
              </w:rPr>
            </w:pPr>
          </w:p>
        </w:tc>
        <w:tc>
          <w:tcPr>
            <w:tcW w:w="628" w:type="pct"/>
          </w:tcPr>
          <w:p w14:paraId="56C14ED0"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146" w:type="pct"/>
          </w:tcPr>
          <w:p w14:paraId="50F9779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0D6D1F7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c>
          <w:tcPr>
            <w:tcW w:w="146" w:type="pct"/>
          </w:tcPr>
          <w:p w14:paraId="2E5CE2A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3C6F48DA"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144" w:type="pct"/>
          </w:tcPr>
          <w:p w14:paraId="144AB188"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10897C2F"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r>
      <w:tr w:rsidR="00A979DD" w:rsidRPr="00710C0E" w14:paraId="787CFFAF" w14:textId="77777777" w:rsidTr="006B231B">
        <w:tc>
          <w:tcPr>
            <w:tcW w:w="1989" w:type="pct"/>
          </w:tcPr>
          <w:p w14:paraId="631F70F1"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483CAC2F"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46" w:type="pct"/>
          </w:tcPr>
          <w:p w14:paraId="5AA670B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3E3F476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46" w:type="pct"/>
          </w:tcPr>
          <w:p w14:paraId="1CA2AD88"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27E80AF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44" w:type="pct"/>
          </w:tcPr>
          <w:p w14:paraId="0BF9169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6DE4AAE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r>
      <w:tr w:rsidR="00A979DD" w:rsidRPr="00710C0E" w14:paraId="5C8763F1" w14:textId="77777777" w:rsidTr="006B231B">
        <w:tc>
          <w:tcPr>
            <w:tcW w:w="1989" w:type="pct"/>
          </w:tcPr>
          <w:p w14:paraId="6E69DD60"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6E5E8F0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46" w:type="pct"/>
          </w:tcPr>
          <w:p w14:paraId="3CA0FF3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076ACEF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out </w:t>
            </w:r>
          </w:p>
        </w:tc>
        <w:tc>
          <w:tcPr>
            <w:tcW w:w="146" w:type="pct"/>
          </w:tcPr>
          <w:p w14:paraId="2791F31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252725F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44" w:type="pct"/>
          </w:tcPr>
          <w:p w14:paraId="69E7B36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78D9F48B"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out</w:t>
            </w:r>
          </w:p>
        </w:tc>
      </w:tr>
      <w:tr w:rsidR="00A979DD" w:rsidRPr="00710C0E" w14:paraId="40C517FD" w14:textId="77777777" w:rsidTr="006B231B">
        <w:tc>
          <w:tcPr>
            <w:tcW w:w="1989" w:type="pct"/>
          </w:tcPr>
          <w:p w14:paraId="511200AC"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3AB0A472"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in </w:t>
            </w:r>
          </w:p>
        </w:tc>
        <w:tc>
          <w:tcPr>
            <w:tcW w:w="146" w:type="pct"/>
          </w:tcPr>
          <w:p w14:paraId="25A17AB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3EED750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c>
          <w:tcPr>
            <w:tcW w:w="146" w:type="pct"/>
          </w:tcPr>
          <w:p w14:paraId="36AF7060"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0376DCC2"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in</w:t>
            </w:r>
          </w:p>
        </w:tc>
        <w:tc>
          <w:tcPr>
            <w:tcW w:w="144" w:type="pct"/>
          </w:tcPr>
          <w:p w14:paraId="01FFB5B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49EA68D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r>
      <w:tr w:rsidR="00A979DD" w:rsidRPr="00710C0E" w14:paraId="36182B70" w14:textId="77777777" w:rsidTr="006B231B">
        <w:tc>
          <w:tcPr>
            <w:tcW w:w="1989" w:type="pct"/>
          </w:tcPr>
          <w:p w14:paraId="64361681"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0A0A4BA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46" w:type="pct"/>
          </w:tcPr>
          <w:p w14:paraId="4804F1A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00B75F0D"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c>
          <w:tcPr>
            <w:tcW w:w="146" w:type="pct"/>
          </w:tcPr>
          <w:p w14:paraId="15C61EDC"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6C9AAD0C"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44" w:type="pct"/>
          </w:tcPr>
          <w:p w14:paraId="04ED838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26DAE1E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r>
      <w:tr w:rsidR="00A979DD" w:rsidRPr="00710C0E" w14:paraId="0B377566" w14:textId="77777777" w:rsidTr="006B231B">
        <w:tc>
          <w:tcPr>
            <w:tcW w:w="1989" w:type="pct"/>
          </w:tcPr>
          <w:p w14:paraId="58473217" w14:textId="77777777" w:rsidR="00A979DD" w:rsidRPr="00710C0E" w:rsidRDefault="00A979DD" w:rsidP="006B231B">
            <w:pPr>
              <w:pStyle w:val="BodyText"/>
              <w:spacing w:after="0" w:line="240" w:lineRule="atLeast"/>
              <w:ind w:left="-18" w:right="-110"/>
              <w:jc w:val="center"/>
              <w:rPr>
                <w:rFonts w:cs="Times New Roman"/>
                <w:szCs w:val="22"/>
              </w:rPr>
            </w:pPr>
          </w:p>
        </w:tc>
        <w:tc>
          <w:tcPr>
            <w:tcW w:w="3011" w:type="pct"/>
            <w:gridSpan w:val="7"/>
          </w:tcPr>
          <w:p w14:paraId="3E59845B" w14:textId="77777777" w:rsidR="00A979DD" w:rsidRPr="00710C0E" w:rsidRDefault="00A979DD" w:rsidP="006B231B">
            <w:pPr>
              <w:pStyle w:val="acctfourfigures"/>
              <w:spacing w:line="240" w:lineRule="atLeast"/>
              <w:ind w:left="-153" w:right="-98"/>
              <w:jc w:val="center"/>
              <w:rPr>
                <w:rFonts w:cs="Times New Roman"/>
                <w:i/>
                <w:iCs/>
                <w:szCs w:val="22"/>
              </w:rPr>
            </w:pPr>
            <w:r w:rsidRPr="00710C0E">
              <w:rPr>
                <w:rFonts w:cs="Times New Roman"/>
                <w:i/>
                <w:iCs/>
                <w:szCs w:val="22"/>
                <w:cs/>
                <w:lang w:bidi="th-TH"/>
              </w:rPr>
              <w:t>(</w:t>
            </w:r>
            <w:r w:rsidRPr="00710C0E">
              <w:rPr>
                <w:rFonts w:cs="Times New Roman"/>
                <w:i/>
                <w:iCs/>
                <w:szCs w:val="22"/>
              </w:rPr>
              <w:t>in thousand Baht</w:t>
            </w:r>
            <w:r w:rsidRPr="00710C0E">
              <w:rPr>
                <w:rFonts w:cs="Times New Roman"/>
                <w:i/>
                <w:iCs/>
                <w:szCs w:val="22"/>
                <w:cs/>
                <w:lang w:bidi="th-TH"/>
              </w:rPr>
              <w:t>)</w:t>
            </w:r>
          </w:p>
        </w:tc>
      </w:tr>
      <w:tr w:rsidR="003450AC" w:rsidRPr="00710C0E" w14:paraId="3DBFC8E0" w14:textId="77777777" w:rsidTr="006B231B">
        <w:trPr>
          <w:trHeight w:val="110"/>
        </w:trPr>
        <w:tc>
          <w:tcPr>
            <w:tcW w:w="1989" w:type="pct"/>
          </w:tcPr>
          <w:p w14:paraId="699F7177" w14:textId="77777777" w:rsidR="003450AC" w:rsidRPr="00710C0E" w:rsidRDefault="003450AC" w:rsidP="003450AC">
            <w:pPr>
              <w:spacing w:line="240" w:lineRule="atLeast"/>
              <w:ind w:left="-18" w:right="-110"/>
              <w:rPr>
                <w:rFonts w:cs="Times New Roman"/>
                <w:szCs w:val="22"/>
              </w:rPr>
            </w:pPr>
            <w:r w:rsidRPr="00710C0E">
              <w:rPr>
                <w:rFonts w:cs="Times New Roman"/>
                <w:szCs w:val="22"/>
                <w:lang w:val="en-US" w:bidi="th-TH"/>
              </w:rPr>
              <w:t>Building and building</w:t>
            </w:r>
            <w:r w:rsidRPr="00710C0E">
              <w:rPr>
                <w:rFonts w:cs="Times New Roman"/>
                <w:szCs w:val="22"/>
              </w:rPr>
              <w:t xml:space="preserve"> improvements</w:t>
            </w:r>
          </w:p>
        </w:tc>
        <w:tc>
          <w:tcPr>
            <w:tcW w:w="628" w:type="pct"/>
          </w:tcPr>
          <w:p w14:paraId="24D0D0E7" w14:textId="09E5C891" w:rsidR="003450AC" w:rsidRPr="003450AC" w:rsidRDefault="003450AC" w:rsidP="004509EC">
            <w:pPr>
              <w:pStyle w:val="BodyText"/>
              <w:tabs>
                <w:tab w:val="decimal" w:pos="680"/>
              </w:tabs>
              <w:spacing w:after="0" w:line="240" w:lineRule="atLeast"/>
              <w:ind w:left="-40" w:right="-191"/>
              <w:rPr>
                <w:rFonts w:cs="Cordia New"/>
                <w:szCs w:val="28"/>
                <w:lang w:val="en-US" w:bidi="th-TH"/>
              </w:rPr>
            </w:pPr>
            <w:r w:rsidRPr="003450AC">
              <w:rPr>
                <w:rFonts w:cs="Cordia New"/>
                <w:szCs w:val="28"/>
                <w:lang w:val="en-US" w:bidi="th-TH"/>
              </w:rPr>
              <w:t>-</w:t>
            </w:r>
          </w:p>
        </w:tc>
        <w:tc>
          <w:tcPr>
            <w:tcW w:w="146" w:type="pct"/>
          </w:tcPr>
          <w:p w14:paraId="79EAEC41" w14:textId="77777777" w:rsidR="003450AC" w:rsidRPr="00710C0E" w:rsidRDefault="003450AC" w:rsidP="003450AC">
            <w:pPr>
              <w:pStyle w:val="BodyText"/>
              <w:tabs>
                <w:tab w:val="decimal" w:pos="914"/>
              </w:tabs>
              <w:spacing w:after="0" w:line="240" w:lineRule="atLeast"/>
              <w:ind w:left="-40" w:right="-191"/>
              <w:rPr>
                <w:rFonts w:cs="Times New Roman"/>
                <w:szCs w:val="22"/>
                <w:lang w:val="en-US" w:bidi="th-TH"/>
              </w:rPr>
            </w:pPr>
          </w:p>
        </w:tc>
        <w:tc>
          <w:tcPr>
            <w:tcW w:w="633" w:type="pct"/>
          </w:tcPr>
          <w:p w14:paraId="44767E9C" w14:textId="7223275D" w:rsidR="003450AC" w:rsidRPr="003450AC" w:rsidRDefault="003450AC" w:rsidP="004509EC">
            <w:pPr>
              <w:pStyle w:val="BodyText"/>
              <w:tabs>
                <w:tab w:val="decimal" w:pos="690"/>
              </w:tabs>
              <w:spacing w:after="0" w:line="240" w:lineRule="atLeast"/>
              <w:ind w:left="-40" w:right="-191"/>
              <w:rPr>
                <w:rFonts w:cs="Cordia New"/>
                <w:szCs w:val="28"/>
                <w:lang w:val="en-US" w:bidi="th-TH"/>
              </w:rPr>
            </w:pPr>
            <w:r w:rsidRPr="003450AC">
              <w:rPr>
                <w:rFonts w:cs="Cordia New"/>
                <w:szCs w:val="28"/>
                <w:lang w:val="en-US" w:bidi="th-TH"/>
              </w:rPr>
              <w:t>-</w:t>
            </w:r>
          </w:p>
        </w:tc>
        <w:tc>
          <w:tcPr>
            <w:tcW w:w="146" w:type="pct"/>
          </w:tcPr>
          <w:p w14:paraId="10E41066" w14:textId="77777777" w:rsidR="003450AC" w:rsidRPr="00710C0E" w:rsidRDefault="003450AC" w:rsidP="003450A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1855D7D9" w14:textId="5C8B1251" w:rsidR="003450AC" w:rsidRPr="00710C0E" w:rsidRDefault="003450AC" w:rsidP="003450AC">
            <w:pPr>
              <w:pStyle w:val="BodyText"/>
              <w:tabs>
                <w:tab w:val="decimal" w:pos="914"/>
              </w:tabs>
              <w:spacing w:after="0" w:line="240" w:lineRule="atLeast"/>
              <w:ind w:left="-40" w:right="-191"/>
              <w:rPr>
                <w:rFonts w:cs="Times New Roman"/>
                <w:szCs w:val="22"/>
                <w:lang w:val="en-US" w:bidi="th-TH"/>
              </w:rPr>
            </w:pPr>
            <w:r>
              <w:rPr>
                <w:rFonts w:cs="Cordia New"/>
                <w:szCs w:val="28"/>
                <w:lang w:val="en-US" w:bidi="th-TH"/>
              </w:rPr>
              <w:t>752</w:t>
            </w:r>
          </w:p>
        </w:tc>
        <w:tc>
          <w:tcPr>
            <w:tcW w:w="144" w:type="pct"/>
          </w:tcPr>
          <w:p w14:paraId="30465B8D" w14:textId="77777777" w:rsidR="003450AC" w:rsidRPr="00710C0E" w:rsidRDefault="003450AC" w:rsidP="003450AC">
            <w:pPr>
              <w:pStyle w:val="BodyText"/>
              <w:tabs>
                <w:tab w:val="decimal" w:pos="914"/>
              </w:tabs>
              <w:spacing w:after="0" w:line="240" w:lineRule="atLeast"/>
              <w:ind w:left="-40" w:right="-191"/>
              <w:rPr>
                <w:rFonts w:cs="Times New Roman"/>
                <w:szCs w:val="22"/>
                <w:lang w:val="en-US"/>
              </w:rPr>
            </w:pPr>
          </w:p>
        </w:tc>
        <w:tc>
          <w:tcPr>
            <w:tcW w:w="683" w:type="pct"/>
          </w:tcPr>
          <w:p w14:paraId="16330126" w14:textId="6C53ABF3" w:rsidR="003450AC" w:rsidRPr="00710C0E" w:rsidRDefault="003450AC" w:rsidP="003450AC">
            <w:pPr>
              <w:pStyle w:val="BodyText"/>
              <w:tabs>
                <w:tab w:val="decimal" w:pos="772"/>
              </w:tabs>
              <w:spacing w:after="0" w:line="240" w:lineRule="atLeast"/>
              <w:ind w:left="-40" w:right="-191"/>
              <w:rPr>
                <w:rFonts w:cs="Times New Roman"/>
                <w:szCs w:val="22"/>
                <w:lang w:val="en-US"/>
              </w:rPr>
            </w:pPr>
            <w:r>
              <w:rPr>
                <w:rFonts w:cs="Times New Roman"/>
                <w:szCs w:val="22"/>
                <w:lang w:val="en-US"/>
              </w:rPr>
              <w:t>-</w:t>
            </w:r>
          </w:p>
        </w:tc>
      </w:tr>
      <w:tr w:rsidR="003450AC" w:rsidRPr="00710C0E" w14:paraId="0E039CDD" w14:textId="77777777" w:rsidTr="006B231B">
        <w:trPr>
          <w:trHeight w:val="119"/>
        </w:trPr>
        <w:tc>
          <w:tcPr>
            <w:tcW w:w="1989" w:type="pct"/>
          </w:tcPr>
          <w:p w14:paraId="018A0A74" w14:textId="77777777" w:rsidR="003450AC" w:rsidRPr="00710C0E" w:rsidRDefault="003450AC" w:rsidP="003450AC">
            <w:pPr>
              <w:spacing w:line="240" w:lineRule="atLeast"/>
              <w:ind w:left="-18" w:right="-110"/>
              <w:rPr>
                <w:rFonts w:cs="Times New Roman"/>
                <w:szCs w:val="22"/>
                <w:lang w:val="en-US"/>
              </w:rPr>
            </w:pPr>
            <w:r w:rsidRPr="00710C0E">
              <w:rPr>
                <w:rFonts w:cs="Times New Roman"/>
                <w:szCs w:val="22"/>
                <w:lang w:val="en-US"/>
              </w:rPr>
              <w:t>Furniture, fixtures and office equipment</w:t>
            </w:r>
          </w:p>
        </w:tc>
        <w:tc>
          <w:tcPr>
            <w:tcW w:w="628" w:type="pct"/>
          </w:tcPr>
          <w:p w14:paraId="27BFA5C9" w14:textId="531DF8D7" w:rsidR="003450AC" w:rsidRPr="003450AC" w:rsidRDefault="007D4FA0" w:rsidP="003450AC">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95</w:t>
            </w:r>
          </w:p>
        </w:tc>
        <w:tc>
          <w:tcPr>
            <w:tcW w:w="146" w:type="pct"/>
          </w:tcPr>
          <w:p w14:paraId="7E47D8D9" w14:textId="77777777" w:rsidR="003450AC" w:rsidRPr="00710C0E" w:rsidRDefault="003450AC" w:rsidP="003450AC">
            <w:pPr>
              <w:pStyle w:val="BodyText"/>
              <w:tabs>
                <w:tab w:val="decimal" w:pos="914"/>
              </w:tabs>
              <w:spacing w:after="0" w:line="240" w:lineRule="atLeast"/>
              <w:ind w:left="-40" w:right="-191"/>
              <w:rPr>
                <w:rFonts w:cs="Times New Roman"/>
                <w:szCs w:val="22"/>
                <w:lang w:val="en-US" w:bidi="th-TH"/>
              </w:rPr>
            </w:pPr>
          </w:p>
        </w:tc>
        <w:tc>
          <w:tcPr>
            <w:tcW w:w="633" w:type="pct"/>
          </w:tcPr>
          <w:p w14:paraId="2556F774" w14:textId="49AA0FD3" w:rsidR="003450AC" w:rsidRPr="003450AC" w:rsidRDefault="003450AC" w:rsidP="003450AC">
            <w:pPr>
              <w:pStyle w:val="BodyText"/>
              <w:tabs>
                <w:tab w:val="decimal" w:pos="914"/>
              </w:tabs>
              <w:spacing w:after="0" w:line="240" w:lineRule="atLeast"/>
              <w:ind w:left="-40" w:right="-191"/>
              <w:rPr>
                <w:rFonts w:cs="Cordia New"/>
                <w:szCs w:val="28"/>
                <w:lang w:val="en-US" w:bidi="th-TH"/>
              </w:rPr>
            </w:pPr>
            <w:r w:rsidRPr="003450AC">
              <w:rPr>
                <w:rFonts w:cs="Cordia New"/>
                <w:szCs w:val="28"/>
                <w:lang w:val="en-US" w:bidi="th-TH"/>
              </w:rPr>
              <w:t>(10)</w:t>
            </w:r>
          </w:p>
        </w:tc>
        <w:tc>
          <w:tcPr>
            <w:tcW w:w="146" w:type="pct"/>
          </w:tcPr>
          <w:p w14:paraId="145FEDB1" w14:textId="77777777" w:rsidR="003450AC" w:rsidRPr="00710C0E" w:rsidRDefault="003450AC" w:rsidP="003450A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3F2E5CE4" w14:textId="38A27229" w:rsidR="003450AC" w:rsidRPr="00710C0E" w:rsidRDefault="003450AC" w:rsidP="003450AC">
            <w:pPr>
              <w:pStyle w:val="BodyText"/>
              <w:tabs>
                <w:tab w:val="decimal" w:pos="914"/>
              </w:tabs>
              <w:spacing w:after="0" w:line="240" w:lineRule="atLeast"/>
              <w:ind w:left="-40" w:right="-191"/>
              <w:rPr>
                <w:rFonts w:cs="Times New Roman"/>
                <w:szCs w:val="22"/>
                <w:lang w:val="en-US"/>
              </w:rPr>
            </w:pPr>
            <w:r>
              <w:rPr>
                <w:rFonts w:cs="Times New Roman"/>
                <w:szCs w:val="22"/>
                <w:lang w:val="en-US"/>
              </w:rPr>
              <w:t>12</w:t>
            </w:r>
          </w:p>
        </w:tc>
        <w:tc>
          <w:tcPr>
            <w:tcW w:w="144" w:type="pct"/>
          </w:tcPr>
          <w:p w14:paraId="70AE7C81" w14:textId="77777777" w:rsidR="003450AC" w:rsidRPr="00710C0E" w:rsidRDefault="003450AC" w:rsidP="003450AC">
            <w:pPr>
              <w:pStyle w:val="BodyText"/>
              <w:tabs>
                <w:tab w:val="decimal" w:pos="914"/>
              </w:tabs>
              <w:spacing w:after="0" w:line="240" w:lineRule="atLeast"/>
              <w:ind w:left="-40" w:right="-191"/>
              <w:rPr>
                <w:rFonts w:cs="Times New Roman"/>
                <w:szCs w:val="22"/>
                <w:lang w:val="en-US"/>
              </w:rPr>
            </w:pPr>
          </w:p>
        </w:tc>
        <w:tc>
          <w:tcPr>
            <w:tcW w:w="683" w:type="pct"/>
          </w:tcPr>
          <w:p w14:paraId="70EB4D5B" w14:textId="344DFEEE" w:rsidR="003450AC" w:rsidRPr="00710C0E" w:rsidRDefault="003450AC" w:rsidP="003450AC">
            <w:pPr>
              <w:pStyle w:val="BodyText"/>
              <w:tabs>
                <w:tab w:val="decimal" w:pos="950"/>
              </w:tabs>
              <w:spacing w:after="0" w:line="240" w:lineRule="atLeast"/>
              <w:ind w:left="-40" w:right="-191"/>
              <w:rPr>
                <w:rFonts w:cs="Times New Roman"/>
                <w:szCs w:val="22"/>
                <w:lang w:val="en-US"/>
              </w:rPr>
            </w:pPr>
            <w:r>
              <w:rPr>
                <w:rFonts w:cs="Times New Roman"/>
                <w:szCs w:val="22"/>
                <w:lang w:val="en-US"/>
              </w:rPr>
              <w:t>(811)</w:t>
            </w:r>
          </w:p>
        </w:tc>
      </w:tr>
      <w:tr w:rsidR="003450AC" w:rsidRPr="00710C0E" w14:paraId="129286C7" w14:textId="77777777" w:rsidTr="006B231B">
        <w:trPr>
          <w:trHeight w:val="119"/>
        </w:trPr>
        <w:tc>
          <w:tcPr>
            <w:tcW w:w="1989" w:type="pct"/>
          </w:tcPr>
          <w:p w14:paraId="3BA5870D" w14:textId="77777777" w:rsidR="003450AC" w:rsidRPr="00710C0E" w:rsidRDefault="003450AC" w:rsidP="003450AC">
            <w:pPr>
              <w:spacing w:line="240" w:lineRule="atLeast"/>
              <w:ind w:left="-18" w:right="-110"/>
              <w:rPr>
                <w:rFonts w:cs="Times New Roman"/>
                <w:szCs w:val="22"/>
                <w:lang w:val="en-US"/>
              </w:rPr>
            </w:pPr>
            <w:r w:rsidRPr="00710C0E">
              <w:rPr>
                <w:rFonts w:cs="Times New Roman"/>
                <w:szCs w:val="22"/>
                <w:lang w:val="en-US"/>
              </w:rPr>
              <w:t>Machinery and equipment</w:t>
            </w:r>
          </w:p>
        </w:tc>
        <w:tc>
          <w:tcPr>
            <w:tcW w:w="628" w:type="pct"/>
          </w:tcPr>
          <w:p w14:paraId="583AE379" w14:textId="1F0C9E87" w:rsidR="003450AC" w:rsidRPr="003450AC" w:rsidRDefault="007D4FA0" w:rsidP="003450AC">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1,336</w:t>
            </w:r>
          </w:p>
        </w:tc>
        <w:tc>
          <w:tcPr>
            <w:tcW w:w="146" w:type="pct"/>
          </w:tcPr>
          <w:p w14:paraId="66358C6B" w14:textId="77777777" w:rsidR="003450AC" w:rsidRPr="00710C0E" w:rsidRDefault="003450AC" w:rsidP="003450AC">
            <w:pPr>
              <w:pStyle w:val="BodyText"/>
              <w:tabs>
                <w:tab w:val="decimal" w:pos="914"/>
              </w:tabs>
              <w:spacing w:after="0" w:line="240" w:lineRule="atLeast"/>
              <w:ind w:left="-40" w:right="-191"/>
              <w:rPr>
                <w:rFonts w:cs="Times New Roman"/>
                <w:szCs w:val="22"/>
                <w:lang w:val="en-US" w:bidi="th-TH"/>
              </w:rPr>
            </w:pPr>
          </w:p>
        </w:tc>
        <w:tc>
          <w:tcPr>
            <w:tcW w:w="633" w:type="pct"/>
          </w:tcPr>
          <w:p w14:paraId="2F58E18E" w14:textId="1C2DE101" w:rsidR="003450AC" w:rsidRPr="003450AC" w:rsidRDefault="003450AC" w:rsidP="004509EC">
            <w:pPr>
              <w:pStyle w:val="BodyText"/>
              <w:tabs>
                <w:tab w:val="decimal" w:pos="690"/>
              </w:tabs>
              <w:spacing w:after="0" w:line="240" w:lineRule="atLeast"/>
              <w:ind w:left="-40" w:right="-191"/>
              <w:rPr>
                <w:rFonts w:cs="Cordia New"/>
                <w:szCs w:val="28"/>
                <w:lang w:val="en-US" w:bidi="th-TH"/>
              </w:rPr>
            </w:pPr>
            <w:r w:rsidRPr="003450AC">
              <w:rPr>
                <w:rFonts w:cs="Cordia New"/>
                <w:szCs w:val="28"/>
                <w:lang w:val="en-US" w:bidi="th-TH"/>
              </w:rPr>
              <w:t>-</w:t>
            </w:r>
          </w:p>
        </w:tc>
        <w:tc>
          <w:tcPr>
            <w:tcW w:w="146" w:type="pct"/>
          </w:tcPr>
          <w:p w14:paraId="7FD1C1A6" w14:textId="77777777" w:rsidR="003450AC" w:rsidRPr="00710C0E" w:rsidRDefault="003450AC" w:rsidP="003450A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2CFEFEEF" w14:textId="5577B023" w:rsidR="003450AC" w:rsidRPr="00710C0E" w:rsidRDefault="003450AC" w:rsidP="003450AC">
            <w:pPr>
              <w:pStyle w:val="BodyText"/>
              <w:tabs>
                <w:tab w:val="decimal" w:pos="914"/>
              </w:tabs>
              <w:spacing w:after="0" w:line="240" w:lineRule="atLeast"/>
              <w:ind w:left="-40" w:right="-191"/>
              <w:rPr>
                <w:rFonts w:cs="Times New Roman"/>
                <w:szCs w:val="22"/>
                <w:lang w:val="en-US"/>
              </w:rPr>
            </w:pPr>
            <w:r>
              <w:rPr>
                <w:rFonts w:cs="Times New Roman"/>
                <w:szCs w:val="22"/>
                <w:lang w:val="en-US"/>
              </w:rPr>
              <w:t>2,560</w:t>
            </w:r>
          </w:p>
        </w:tc>
        <w:tc>
          <w:tcPr>
            <w:tcW w:w="144" w:type="pct"/>
          </w:tcPr>
          <w:p w14:paraId="4D86D397" w14:textId="77777777" w:rsidR="003450AC" w:rsidRPr="00710C0E" w:rsidRDefault="003450AC" w:rsidP="003450AC">
            <w:pPr>
              <w:pStyle w:val="BodyText"/>
              <w:tabs>
                <w:tab w:val="decimal" w:pos="914"/>
              </w:tabs>
              <w:spacing w:after="0" w:line="240" w:lineRule="atLeast"/>
              <w:ind w:left="-40" w:right="-191"/>
              <w:rPr>
                <w:rFonts w:cs="Times New Roman"/>
                <w:szCs w:val="22"/>
                <w:lang w:val="en-US"/>
              </w:rPr>
            </w:pPr>
          </w:p>
        </w:tc>
        <w:tc>
          <w:tcPr>
            <w:tcW w:w="683" w:type="pct"/>
          </w:tcPr>
          <w:p w14:paraId="48702D9C" w14:textId="6A308A1B" w:rsidR="003450AC" w:rsidRPr="00710C0E" w:rsidRDefault="003450AC" w:rsidP="003450AC">
            <w:pPr>
              <w:pStyle w:val="BodyText"/>
              <w:tabs>
                <w:tab w:val="decimal" w:pos="957"/>
              </w:tabs>
              <w:spacing w:after="0" w:line="240" w:lineRule="atLeast"/>
              <w:ind w:left="-40" w:right="-191"/>
              <w:rPr>
                <w:rFonts w:cs="Times New Roman"/>
                <w:szCs w:val="22"/>
                <w:lang w:val="en-US"/>
              </w:rPr>
            </w:pPr>
            <w:r>
              <w:rPr>
                <w:rFonts w:cs="Times New Roman"/>
                <w:szCs w:val="22"/>
                <w:lang w:val="en-US"/>
              </w:rPr>
              <w:t>(27)</w:t>
            </w:r>
          </w:p>
        </w:tc>
      </w:tr>
      <w:tr w:rsidR="003450AC" w:rsidRPr="00710C0E" w14:paraId="1B315AE6" w14:textId="77777777" w:rsidTr="006B231B">
        <w:tc>
          <w:tcPr>
            <w:tcW w:w="1989" w:type="pct"/>
          </w:tcPr>
          <w:p w14:paraId="1A493040" w14:textId="77777777" w:rsidR="003450AC" w:rsidRPr="00710C0E" w:rsidRDefault="003450AC" w:rsidP="003450AC">
            <w:pPr>
              <w:spacing w:line="240" w:lineRule="atLeast"/>
              <w:ind w:left="-36" w:right="-110"/>
              <w:rPr>
                <w:rFonts w:cs="Times New Roman"/>
                <w:spacing w:val="-2"/>
                <w:szCs w:val="22"/>
              </w:rPr>
            </w:pPr>
            <w:r w:rsidRPr="00710C0E">
              <w:rPr>
                <w:rFonts w:cs="Times New Roman"/>
                <w:spacing w:val="-4"/>
                <w:szCs w:val="22"/>
                <w:lang w:val="en-US"/>
              </w:rPr>
              <w:t>Assets under construction and installation</w:t>
            </w:r>
          </w:p>
        </w:tc>
        <w:tc>
          <w:tcPr>
            <w:tcW w:w="628" w:type="pct"/>
          </w:tcPr>
          <w:p w14:paraId="04CCC452" w14:textId="1D2FC4B1" w:rsidR="003450AC" w:rsidRPr="003450AC" w:rsidRDefault="003450AC" w:rsidP="003450AC">
            <w:pPr>
              <w:pStyle w:val="BodyText"/>
              <w:tabs>
                <w:tab w:val="decimal" w:pos="914"/>
              </w:tabs>
              <w:spacing w:after="0" w:line="240" w:lineRule="atLeast"/>
              <w:ind w:left="-40" w:right="-191"/>
              <w:rPr>
                <w:rFonts w:cs="Cordia New"/>
                <w:szCs w:val="28"/>
                <w:lang w:val="en-US" w:bidi="th-TH"/>
              </w:rPr>
            </w:pPr>
            <w:r w:rsidRPr="003450AC">
              <w:rPr>
                <w:rFonts w:cs="Cordia New"/>
                <w:szCs w:val="28"/>
                <w:lang w:val="en-US" w:bidi="th-TH"/>
              </w:rPr>
              <w:t>1,116</w:t>
            </w:r>
          </w:p>
        </w:tc>
        <w:tc>
          <w:tcPr>
            <w:tcW w:w="146" w:type="pct"/>
          </w:tcPr>
          <w:p w14:paraId="3E9432B0" w14:textId="77777777" w:rsidR="003450AC" w:rsidRPr="00710C0E" w:rsidRDefault="003450AC" w:rsidP="003450AC">
            <w:pPr>
              <w:pStyle w:val="BodyText"/>
              <w:tabs>
                <w:tab w:val="decimal" w:pos="914"/>
              </w:tabs>
              <w:spacing w:after="0" w:line="240" w:lineRule="atLeast"/>
              <w:ind w:left="-40" w:right="-191"/>
              <w:rPr>
                <w:rFonts w:cs="Times New Roman"/>
                <w:szCs w:val="22"/>
                <w:lang w:val="en-US" w:bidi="th-TH"/>
              </w:rPr>
            </w:pPr>
          </w:p>
        </w:tc>
        <w:tc>
          <w:tcPr>
            <w:tcW w:w="633" w:type="pct"/>
          </w:tcPr>
          <w:p w14:paraId="56696CEB" w14:textId="271DA48E" w:rsidR="003450AC" w:rsidRPr="003450AC" w:rsidRDefault="003450AC" w:rsidP="003450AC">
            <w:pPr>
              <w:pStyle w:val="BodyText"/>
              <w:tabs>
                <w:tab w:val="decimal" w:pos="914"/>
              </w:tabs>
              <w:spacing w:after="0" w:line="240" w:lineRule="atLeast"/>
              <w:ind w:left="-40" w:right="-191"/>
              <w:rPr>
                <w:rFonts w:cs="Cordia New"/>
                <w:szCs w:val="28"/>
                <w:lang w:val="en-US" w:bidi="th-TH"/>
              </w:rPr>
            </w:pPr>
            <w:r w:rsidRPr="003450AC">
              <w:rPr>
                <w:rFonts w:cs="Cordia New"/>
                <w:szCs w:val="28"/>
                <w:lang w:val="en-US" w:bidi="th-TH"/>
              </w:rPr>
              <w:t>(600)</w:t>
            </w:r>
          </w:p>
        </w:tc>
        <w:tc>
          <w:tcPr>
            <w:tcW w:w="146" w:type="pct"/>
          </w:tcPr>
          <w:p w14:paraId="25844B30" w14:textId="77777777" w:rsidR="003450AC" w:rsidRPr="00710C0E" w:rsidRDefault="003450AC" w:rsidP="003450AC">
            <w:pPr>
              <w:pStyle w:val="ListBullet4"/>
              <w:numPr>
                <w:ilvl w:val="0"/>
                <w:numId w:val="0"/>
              </w:numPr>
              <w:tabs>
                <w:tab w:val="clear" w:pos="454"/>
                <w:tab w:val="decimal" w:pos="914"/>
              </w:tabs>
              <w:spacing w:after="0" w:line="240" w:lineRule="auto"/>
              <w:ind w:left="-40" w:right="-191"/>
              <w:rPr>
                <w:rFonts w:cs="Times New Roman"/>
                <w:sz w:val="22"/>
                <w:szCs w:val="22"/>
                <w:lang w:val="en-US"/>
              </w:rPr>
            </w:pPr>
          </w:p>
        </w:tc>
        <w:tc>
          <w:tcPr>
            <w:tcW w:w="631" w:type="pct"/>
          </w:tcPr>
          <w:p w14:paraId="5F4545C7" w14:textId="22A64A8B" w:rsidR="003450AC" w:rsidRPr="00710C0E" w:rsidRDefault="003450AC" w:rsidP="003450AC">
            <w:pPr>
              <w:pStyle w:val="BodyText"/>
              <w:tabs>
                <w:tab w:val="decimal" w:pos="914"/>
              </w:tabs>
              <w:spacing w:after="0" w:line="240" w:lineRule="atLeast"/>
              <w:ind w:left="-40" w:right="-191"/>
              <w:rPr>
                <w:rFonts w:cs="Times New Roman"/>
                <w:szCs w:val="22"/>
                <w:lang w:val="en-US"/>
              </w:rPr>
            </w:pPr>
            <w:r>
              <w:rPr>
                <w:rFonts w:cs="Times New Roman"/>
                <w:szCs w:val="22"/>
                <w:lang w:val="en-US"/>
              </w:rPr>
              <w:t>2,831</w:t>
            </w:r>
          </w:p>
        </w:tc>
        <w:tc>
          <w:tcPr>
            <w:tcW w:w="144" w:type="pct"/>
          </w:tcPr>
          <w:p w14:paraId="7F92DF39" w14:textId="77777777" w:rsidR="003450AC" w:rsidRPr="00710C0E" w:rsidRDefault="003450AC" w:rsidP="003450AC">
            <w:pPr>
              <w:pStyle w:val="BodyText"/>
              <w:tabs>
                <w:tab w:val="decimal" w:pos="914"/>
              </w:tabs>
              <w:spacing w:after="0" w:line="240" w:lineRule="atLeast"/>
              <w:ind w:left="-40" w:right="-191"/>
              <w:rPr>
                <w:rFonts w:cs="Times New Roman"/>
                <w:szCs w:val="22"/>
                <w:lang w:val="en-US"/>
              </w:rPr>
            </w:pPr>
          </w:p>
        </w:tc>
        <w:tc>
          <w:tcPr>
            <w:tcW w:w="683" w:type="pct"/>
          </w:tcPr>
          <w:p w14:paraId="408A782E" w14:textId="202640EC" w:rsidR="003450AC" w:rsidRPr="00710C0E" w:rsidRDefault="003450AC" w:rsidP="003450AC">
            <w:pPr>
              <w:pStyle w:val="BodyText"/>
              <w:tabs>
                <w:tab w:val="decimal" w:pos="960"/>
              </w:tabs>
              <w:spacing w:after="0" w:line="240" w:lineRule="atLeast"/>
              <w:ind w:left="-40" w:right="-191"/>
              <w:rPr>
                <w:rFonts w:cs="Times New Roman"/>
                <w:szCs w:val="22"/>
                <w:lang w:val="en-US"/>
              </w:rPr>
            </w:pPr>
            <w:r>
              <w:rPr>
                <w:rFonts w:cs="Times New Roman"/>
                <w:szCs w:val="22"/>
                <w:lang w:val="en-US"/>
              </w:rPr>
              <w:t>(153)</w:t>
            </w:r>
          </w:p>
        </w:tc>
      </w:tr>
      <w:tr w:rsidR="003450AC" w:rsidRPr="00710C0E" w14:paraId="7E9F890E" w14:textId="77777777" w:rsidTr="006B231B">
        <w:trPr>
          <w:trHeight w:val="154"/>
        </w:trPr>
        <w:tc>
          <w:tcPr>
            <w:tcW w:w="1989" w:type="pct"/>
          </w:tcPr>
          <w:p w14:paraId="4F78E965" w14:textId="77777777" w:rsidR="003450AC" w:rsidRPr="00710C0E" w:rsidRDefault="003450AC" w:rsidP="003450AC">
            <w:pPr>
              <w:spacing w:line="240" w:lineRule="atLeast"/>
              <w:ind w:left="-18" w:right="-110"/>
              <w:rPr>
                <w:rFonts w:cs="Times New Roman"/>
                <w:b/>
                <w:bCs/>
                <w:szCs w:val="22"/>
              </w:rPr>
            </w:pPr>
            <w:r w:rsidRPr="00710C0E">
              <w:rPr>
                <w:rFonts w:cs="Times New Roman"/>
                <w:b/>
                <w:bCs/>
                <w:szCs w:val="22"/>
              </w:rPr>
              <w:t>Total</w:t>
            </w:r>
          </w:p>
        </w:tc>
        <w:tc>
          <w:tcPr>
            <w:tcW w:w="628" w:type="pct"/>
            <w:tcBorders>
              <w:top w:val="single" w:sz="4" w:space="0" w:color="auto"/>
              <w:bottom w:val="double" w:sz="4" w:space="0" w:color="auto"/>
            </w:tcBorders>
          </w:tcPr>
          <w:p w14:paraId="6C9E983D" w14:textId="53DA3542" w:rsidR="003450AC" w:rsidRPr="003450AC" w:rsidRDefault="004509EC" w:rsidP="003450AC">
            <w:pPr>
              <w:pStyle w:val="BodyText"/>
              <w:tabs>
                <w:tab w:val="decimal" w:pos="914"/>
              </w:tabs>
              <w:spacing w:after="0" w:line="240" w:lineRule="atLeast"/>
              <w:ind w:left="-40" w:right="-191"/>
              <w:rPr>
                <w:rFonts w:cs="Cordia New"/>
                <w:b/>
                <w:bCs/>
                <w:szCs w:val="28"/>
                <w:lang w:val="en-US" w:bidi="th-TH"/>
              </w:rPr>
            </w:pPr>
            <w:r w:rsidRPr="004509EC">
              <w:rPr>
                <w:rFonts w:cs="Cordia New"/>
                <w:b/>
                <w:bCs/>
                <w:szCs w:val="28"/>
                <w:lang w:val="en-US" w:bidi="th-TH"/>
              </w:rPr>
              <w:t>2,</w:t>
            </w:r>
            <w:r w:rsidR="007D4FA0">
              <w:rPr>
                <w:rFonts w:cs="Cordia New"/>
                <w:b/>
                <w:bCs/>
                <w:szCs w:val="28"/>
                <w:lang w:val="en-US" w:bidi="th-TH"/>
              </w:rPr>
              <w:t>547</w:t>
            </w:r>
          </w:p>
        </w:tc>
        <w:tc>
          <w:tcPr>
            <w:tcW w:w="146" w:type="pct"/>
          </w:tcPr>
          <w:p w14:paraId="1B43401E" w14:textId="77777777" w:rsidR="003450AC" w:rsidRPr="003450AC" w:rsidRDefault="003450AC" w:rsidP="003450AC">
            <w:pPr>
              <w:pStyle w:val="BodyText"/>
              <w:tabs>
                <w:tab w:val="decimal" w:pos="914"/>
              </w:tabs>
              <w:spacing w:after="0" w:line="240" w:lineRule="atLeast"/>
              <w:ind w:left="-40" w:right="-191"/>
              <w:rPr>
                <w:rFonts w:cs="Times New Roman"/>
                <w:b/>
                <w:bCs/>
                <w:szCs w:val="22"/>
                <w:lang w:val="en-US" w:bidi="th-TH"/>
              </w:rPr>
            </w:pPr>
          </w:p>
        </w:tc>
        <w:tc>
          <w:tcPr>
            <w:tcW w:w="633" w:type="pct"/>
            <w:tcBorders>
              <w:top w:val="single" w:sz="4" w:space="0" w:color="auto"/>
              <w:bottom w:val="double" w:sz="4" w:space="0" w:color="auto"/>
            </w:tcBorders>
          </w:tcPr>
          <w:p w14:paraId="7DFF7E5C" w14:textId="373E901D" w:rsidR="003450AC" w:rsidRPr="003450AC" w:rsidRDefault="003450AC" w:rsidP="003450AC">
            <w:pPr>
              <w:pStyle w:val="BodyText"/>
              <w:tabs>
                <w:tab w:val="decimal" w:pos="914"/>
              </w:tabs>
              <w:spacing w:after="0" w:line="240" w:lineRule="atLeast"/>
              <w:ind w:left="-40" w:right="-191"/>
              <w:rPr>
                <w:rFonts w:cs="Cordia New"/>
                <w:b/>
                <w:bCs/>
                <w:szCs w:val="28"/>
                <w:lang w:val="en-US" w:bidi="th-TH"/>
              </w:rPr>
            </w:pPr>
            <w:r w:rsidRPr="003450AC">
              <w:rPr>
                <w:rFonts w:cs="Cordia New"/>
                <w:b/>
                <w:bCs/>
                <w:szCs w:val="28"/>
                <w:lang w:val="en-US" w:bidi="th-TH"/>
              </w:rPr>
              <w:t>(610)</w:t>
            </w:r>
          </w:p>
        </w:tc>
        <w:tc>
          <w:tcPr>
            <w:tcW w:w="146" w:type="pct"/>
          </w:tcPr>
          <w:p w14:paraId="4D9F89DB" w14:textId="77777777" w:rsidR="003450AC" w:rsidRPr="003450AC" w:rsidRDefault="003450AC" w:rsidP="003450AC">
            <w:pPr>
              <w:pStyle w:val="ListBullet4"/>
              <w:numPr>
                <w:ilvl w:val="0"/>
                <w:numId w:val="0"/>
              </w:numPr>
              <w:tabs>
                <w:tab w:val="clear" w:pos="454"/>
                <w:tab w:val="decimal" w:pos="914"/>
              </w:tabs>
              <w:spacing w:after="0" w:line="240" w:lineRule="auto"/>
              <w:ind w:left="-40" w:right="-191"/>
              <w:rPr>
                <w:rFonts w:cs="Times New Roman"/>
                <w:b/>
                <w:bCs/>
                <w:sz w:val="22"/>
                <w:szCs w:val="22"/>
                <w:lang w:val="en-US"/>
              </w:rPr>
            </w:pPr>
          </w:p>
        </w:tc>
        <w:tc>
          <w:tcPr>
            <w:tcW w:w="631" w:type="pct"/>
            <w:tcBorders>
              <w:top w:val="single" w:sz="4" w:space="0" w:color="auto"/>
              <w:bottom w:val="double" w:sz="4" w:space="0" w:color="auto"/>
            </w:tcBorders>
          </w:tcPr>
          <w:p w14:paraId="7C7868E7" w14:textId="5E21DF32" w:rsidR="003450AC" w:rsidRPr="003450AC" w:rsidRDefault="003450AC" w:rsidP="003450AC">
            <w:pPr>
              <w:pStyle w:val="BodyText"/>
              <w:tabs>
                <w:tab w:val="decimal" w:pos="914"/>
              </w:tabs>
              <w:spacing w:after="0" w:line="240" w:lineRule="atLeast"/>
              <w:ind w:left="-40" w:right="-191"/>
              <w:rPr>
                <w:rFonts w:cs="Times New Roman"/>
                <w:b/>
                <w:bCs/>
                <w:szCs w:val="22"/>
                <w:lang w:val="en-US"/>
              </w:rPr>
            </w:pPr>
            <w:r w:rsidRPr="003450AC">
              <w:rPr>
                <w:rFonts w:cs="Times New Roman"/>
                <w:b/>
                <w:bCs/>
                <w:szCs w:val="22"/>
                <w:lang w:val="en-US"/>
              </w:rPr>
              <w:t>6,155</w:t>
            </w:r>
          </w:p>
        </w:tc>
        <w:tc>
          <w:tcPr>
            <w:tcW w:w="144" w:type="pct"/>
          </w:tcPr>
          <w:p w14:paraId="325D57A9" w14:textId="77777777" w:rsidR="003450AC" w:rsidRPr="003450AC" w:rsidRDefault="003450AC" w:rsidP="003450AC">
            <w:pPr>
              <w:pStyle w:val="BodyText"/>
              <w:tabs>
                <w:tab w:val="decimal" w:pos="914"/>
              </w:tabs>
              <w:spacing w:after="0" w:line="240" w:lineRule="atLeast"/>
              <w:ind w:left="-40" w:right="-191"/>
              <w:rPr>
                <w:rFonts w:cs="Times New Roman"/>
                <w:b/>
                <w:bCs/>
                <w:szCs w:val="22"/>
                <w:lang w:val="en-US"/>
              </w:rPr>
            </w:pPr>
          </w:p>
        </w:tc>
        <w:tc>
          <w:tcPr>
            <w:tcW w:w="683" w:type="pct"/>
            <w:tcBorders>
              <w:top w:val="single" w:sz="4" w:space="0" w:color="auto"/>
              <w:bottom w:val="double" w:sz="4" w:space="0" w:color="auto"/>
            </w:tcBorders>
          </w:tcPr>
          <w:p w14:paraId="41F8BE0B" w14:textId="43097809" w:rsidR="003450AC" w:rsidRPr="003450AC" w:rsidRDefault="003450AC" w:rsidP="003450AC">
            <w:pPr>
              <w:pStyle w:val="BodyText"/>
              <w:tabs>
                <w:tab w:val="decimal" w:pos="960"/>
              </w:tabs>
              <w:spacing w:after="0" w:line="240" w:lineRule="atLeast"/>
              <w:ind w:left="-40" w:right="-191"/>
              <w:rPr>
                <w:rFonts w:cs="Times New Roman"/>
                <w:b/>
                <w:bCs/>
                <w:szCs w:val="22"/>
                <w:lang w:val="en-US"/>
              </w:rPr>
            </w:pPr>
            <w:r w:rsidRPr="003450AC">
              <w:rPr>
                <w:rFonts w:cs="Times New Roman"/>
                <w:b/>
                <w:bCs/>
                <w:szCs w:val="22"/>
                <w:lang w:val="en-US"/>
              </w:rPr>
              <w:t>(991)</w:t>
            </w:r>
          </w:p>
        </w:tc>
      </w:tr>
    </w:tbl>
    <w:p w14:paraId="4959CEDA" w14:textId="77CA4BD5" w:rsidR="00C94AD2" w:rsidRDefault="00C94AD2" w:rsidP="00A979DD">
      <w:pPr>
        <w:spacing w:line="240" w:lineRule="atLeast"/>
        <w:jc w:val="both"/>
        <w:rPr>
          <w:rFonts w:cs="Times New Roman"/>
          <w:szCs w:val="22"/>
        </w:rPr>
      </w:pPr>
    </w:p>
    <w:tbl>
      <w:tblPr>
        <w:tblW w:w="9252" w:type="dxa"/>
        <w:tblInd w:w="468" w:type="dxa"/>
        <w:tblLayout w:type="fixed"/>
        <w:tblLook w:val="0000" w:firstRow="0" w:lastRow="0" w:firstColumn="0" w:lastColumn="0" w:noHBand="0" w:noVBand="0"/>
      </w:tblPr>
      <w:tblGrid>
        <w:gridCol w:w="3674"/>
        <w:gridCol w:w="1169"/>
        <w:gridCol w:w="237"/>
        <w:gridCol w:w="1206"/>
        <w:gridCol w:w="268"/>
        <w:gridCol w:w="1168"/>
        <w:gridCol w:w="274"/>
        <w:gridCol w:w="1256"/>
      </w:tblGrid>
      <w:tr w:rsidR="00A979DD" w:rsidRPr="00710C0E" w14:paraId="7074432A" w14:textId="77777777" w:rsidTr="004509EC">
        <w:tc>
          <w:tcPr>
            <w:tcW w:w="1985" w:type="pct"/>
          </w:tcPr>
          <w:p w14:paraId="15616946" w14:textId="77777777" w:rsidR="00A979DD" w:rsidRPr="00710C0E" w:rsidRDefault="00A979DD" w:rsidP="006B231B">
            <w:pPr>
              <w:pStyle w:val="BodyText"/>
              <w:spacing w:after="0" w:line="240" w:lineRule="atLeast"/>
              <w:ind w:left="-18" w:right="-110"/>
              <w:rPr>
                <w:rFonts w:cs="Times New Roman"/>
                <w:i/>
                <w:iCs/>
                <w:szCs w:val="22"/>
              </w:rPr>
            </w:pPr>
          </w:p>
        </w:tc>
        <w:tc>
          <w:tcPr>
            <w:tcW w:w="3015" w:type="pct"/>
            <w:gridSpan w:val="7"/>
          </w:tcPr>
          <w:p w14:paraId="5510615E" w14:textId="77777777" w:rsidR="00A979DD" w:rsidRPr="00710C0E" w:rsidRDefault="00A979DD" w:rsidP="006B231B">
            <w:pPr>
              <w:pStyle w:val="acctmergecolhdg"/>
              <w:spacing w:line="240" w:lineRule="atLeast"/>
              <w:ind w:left="-106" w:right="-101"/>
              <w:rPr>
                <w:rFonts w:cs="Times New Roman"/>
                <w:lang w:val="en-US" w:bidi="th-TH"/>
              </w:rPr>
            </w:pPr>
            <w:r w:rsidRPr="00710C0E">
              <w:rPr>
                <w:rFonts w:cs="Times New Roman"/>
                <w:lang w:val="en-US" w:bidi="th-TH"/>
              </w:rPr>
              <w:t>Separate financial statements</w:t>
            </w:r>
          </w:p>
        </w:tc>
      </w:tr>
      <w:tr w:rsidR="004509EC" w:rsidRPr="00710C0E" w14:paraId="57BF63F0" w14:textId="77777777" w:rsidTr="004509EC">
        <w:tc>
          <w:tcPr>
            <w:tcW w:w="1985" w:type="pct"/>
          </w:tcPr>
          <w:p w14:paraId="3741914D" w14:textId="77777777" w:rsidR="00ED6DFB" w:rsidRPr="00710C0E" w:rsidRDefault="00ED6DFB" w:rsidP="00ED6DFB">
            <w:pPr>
              <w:pStyle w:val="BodyText"/>
              <w:spacing w:after="0" w:line="240" w:lineRule="atLeast"/>
              <w:ind w:right="-110"/>
              <w:rPr>
                <w:rFonts w:cs="Times New Roman"/>
                <w:szCs w:val="22"/>
              </w:rPr>
            </w:pPr>
          </w:p>
        </w:tc>
        <w:tc>
          <w:tcPr>
            <w:tcW w:w="1412" w:type="pct"/>
            <w:gridSpan w:val="3"/>
          </w:tcPr>
          <w:p w14:paraId="6970184D" w14:textId="3450E09A" w:rsidR="00ED6DFB" w:rsidRPr="00710C0E" w:rsidRDefault="00ED6DFB" w:rsidP="00ED6DFB">
            <w:pPr>
              <w:pStyle w:val="acctmergecolhdg"/>
              <w:spacing w:line="240" w:lineRule="atLeast"/>
              <w:ind w:left="-153" w:right="-98"/>
              <w:rPr>
                <w:rFonts w:cs="Times New Roman"/>
                <w:b w:val="0"/>
                <w:bCs/>
              </w:rPr>
            </w:pPr>
            <w:r w:rsidRPr="00710C0E">
              <w:rPr>
                <w:rFonts w:cs="Times New Roman"/>
                <w:b w:val="0"/>
                <w:bCs/>
                <w:szCs w:val="22"/>
              </w:rPr>
              <w:t>202</w:t>
            </w:r>
            <w:r>
              <w:rPr>
                <w:rFonts w:cs="Times New Roman"/>
                <w:b w:val="0"/>
                <w:bCs/>
                <w:szCs w:val="22"/>
              </w:rPr>
              <w:t>4</w:t>
            </w:r>
          </w:p>
        </w:tc>
        <w:tc>
          <w:tcPr>
            <w:tcW w:w="145" w:type="pct"/>
          </w:tcPr>
          <w:p w14:paraId="0C61404E" w14:textId="77777777" w:rsidR="00ED6DFB" w:rsidRPr="00710C0E" w:rsidRDefault="00ED6DFB" w:rsidP="00ED6DFB">
            <w:pPr>
              <w:pStyle w:val="acctmergecolhdg"/>
              <w:spacing w:line="240" w:lineRule="atLeast"/>
              <w:ind w:left="-153" w:right="-98"/>
              <w:rPr>
                <w:rFonts w:cs="Times New Roman"/>
                <w:b w:val="0"/>
                <w:bCs/>
              </w:rPr>
            </w:pPr>
          </w:p>
        </w:tc>
        <w:tc>
          <w:tcPr>
            <w:tcW w:w="1458" w:type="pct"/>
            <w:gridSpan w:val="3"/>
          </w:tcPr>
          <w:p w14:paraId="09ECAD42" w14:textId="32F8A434" w:rsidR="00ED6DFB" w:rsidRPr="00710C0E" w:rsidRDefault="00ED6DFB" w:rsidP="00ED6DFB">
            <w:pPr>
              <w:pStyle w:val="acctmergecolhdg"/>
              <w:spacing w:line="240" w:lineRule="atLeast"/>
              <w:ind w:left="-153" w:right="-98"/>
              <w:rPr>
                <w:rFonts w:cs="Times New Roman"/>
                <w:b w:val="0"/>
                <w:bCs/>
              </w:rPr>
            </w:pPr>
            <w:r w:rsidRPr="00710C0E">
              <w:rPr>
                <w:rFonts w:cs="Times New Roman"/>
                <w:b w:val="0"/>
                <w:bCs/>
                <w:szCs w:val="22"/>
              </w:rPr>
              <w:t>202</w:t>
            </w:r>
            <w:r>
              <w:rPr>
                <w:rFonts w:cs="Times New Roman"/>
                <w:b w:val="0"/>
                <w:bCs/>
                <w:szCs w:val="22"/>
              </w:rPr>
              <w:t>3</w:t>
            </w:r>
          </w:p>
        </w:tc>
      </w:tr>
      <w:tr w:rsidR="004509EC" w:rsidRPr="00710C0E" w14:paraId="4CF6B9EC" w14:textId="77777777" w:rsidTr="004509EC">
        <w:tc>
          <w:tcPr>
            <w:tcW w:w="1985" w:type="pct"/>
          </w:tcPr>
          <w:p w14:paraId="6469D968" w14:textId="77777777" w:rsidR="00A979DD" w:rsidRPr="00710C0E" w:rsidRDefault="00A979DD" w:rsidP="006B231B">
            <w:pPr>
              <w:pStyle w:val="BodyText"/>
              <w:spacing w:after="0" w:line="240" w:lineRule="atLeast"/>
              <w:ind w:left="-18" w:right="-110"/>
              <w:rPr>
                <w:rFonts w:cs="Times New Roman"/>
                <w:szCs w:val="22"/>
              </w:rPr>
            </w:pPr>
            <w:r w:rsidRPr="00710C0E">
              <w:rPr>
                <w:rFonts w:cs="Times New Roman"/>
                <w:szCs w:val="22"/>
                <w:cs/>
                <w:lang w:bidi="th-TH"/>
              </w:rPr>
              <w:t xml:space="preserve">   </w:t>
            </w:r>
          </w:p>
        </w:tc>
        <w:tc>
          <w:tcPr>
            <w:tcW w:w="632" w:type="pct"/>
          </w:tcPr>
          <w:p w14:paraId="4BC66836"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128" w:type="pct"/>
          </w:tcPr>
          <w:p w14:paraId="1598BC02"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1F714AC8"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c>
          <w:tcPr>
            <w:tcW w:w="145" w:type="pct"/>
          </w:tcPr>
          <w:p w14:paraId="584E9B05"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5A9DE9C7"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148" w:type="pct"/>
          </w:tcPr>
          <w:p w14:paraId="771E64C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80" w:type="pct"/>
          </w:tcPr>
          <w:p w14:paraId="640C7523"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r>
      <w:tr w:rsidR="004509EC" w:rsidRPr="00710C0E" w14:paraId="1236AC78" w14:textId="77777777" w:rsidTr="004509EC">
        <w:tc>
          <w:tcPr>
            <w:tcW w:w="1985" w:type="pct"/>
          </w:tcPr>
          <w:p w14:paraId="30477664" w14:textId="77777777" w:rsidR="00A979DD" w:rsidRPr="00710C0E" w:rsidRDefault="00A979DD" w:rsidP="006B231B">
            <w:pPr>
              <w:pStyle w:val="BodyText"/>
              <w:spacing w:after="0" w:line="240" w:lineRule="atLeast"/>
              <w:ind w:left="-108" w:right="-110"/>
              <w:jc w:val="center"/>
              <w:rPr>
                <w:rFonts w:cs="Times New Roman"/>
                <w:szCs w:val="22"/>
              </w:rPr>
            </w:pPr>
          </w:p>
        </w:tc>
        <w:tc>
          <w:tcPr>
            <w:tcW w:w="632" w:type="pct"/>
          </w:tcPr>
          <w:p w14:paraId="4095A42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28" w:type="pct"/>
          </w:tcPr>
          <w:p w14:paraId="47C682F8"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259B3D09"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45" w:type="pct"/>
          </w:tcPr>
          <w:p w14:paraId="4F814D0C"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2E75A9D7"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48" w:type="pct"/>
          </w:tcPr>
          <w:p w14:paraId="730166D5"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80" w:type="pct"/>
          </w:tcPr>
          <w:p w14:paraId="17D2EF65"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r>
      <w:tr w:rsidR="004509EC" w:rsidRPr="00710C0E" w14:paraId="69209B96" w14:textId="77777777" w:rsidTr="004509EC">
        <w:tc>
          <w:tcPr>
            <w:tcW w:w="1985" w:type="pct"/>
          </w:tcPr>
          <w:p w14:paraId="5683229A" w14:textId="77777777" w:rsidR="00A979DD" w:rsidRPr="00710C0E" w:rsidRDefault="00A979DD" w:rsidP="006B231B">
            <w:pPr>
              <w:pStyle w:val="BodyText"/>
              <w:spacing w:after="0" w:line="240" w:lineRule="atLeast"/>
              <w:ind w:left="-108" w:right="-110"/>
              <w:jc w:val="center"/>
              <w:rPr>
                <w:rFonts w:cs="Times New Roman"/>
                <w:szCs w:val="22"/>
              </w:rPr>
            </w:pPr>
          </w:p>
        </w:tc>
        <w:tc>
          <w:tcPr>
            <w:tcW w:w="632" w:type="pct"/>
          </w:tcPr>
          <w:p w14:paraId="7FD351D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8" w:type="pct"/>
          </w:tcPr>
          <w:p w14:paraId="68F6EA5C"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6389BC0A"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out </w:t>
            </w:r>
          </w:p>
        </w:tc>
        <w:tc>
          <w:tcPr>
            <w:tcW w:w="145" w:type="pct"/>
          </w:tcPr>
          <w:p w14:paraId="35FFA5B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2B84843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48" w:type="pct"/>
          </w:tcPr>
          <w:p w14:paraId="15D20B8D"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80" w:type="pct"/>
          </w:tcPr>
          <w:p w14:paraId="3611EF93"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transfers out</w:t>
            </w:r>
          </w:p>
        </w:tc>
      </w:tr>
      <w:tr w:rsidR="004509EC" w:rsidRPr="00710C0E" w14:paraId="5C31A172" w14:textId="77777777" w:rsidTr="004509EC">
        <w:tc>
          <w:tcPr>
            <w:tcW w:w="1985" w:type="pct"/>
          </w:tcPr>
          <w:p w14:paraId="22FDCABF" w14:textId="77777777" w:rsidR="00A979DD" w:rsidRPr="00710C0E" w:rsidRDefault="00A979DD" w:rsidP="006B231B">
            <w:pPr>
              <w:pStyle w:val="BodyText"/>
              <w:spacing w:after="0" w:line="240" w:lineRule="atLeast"/>
              <w:ind w:left="-108" w:right="-110"/>
              <w:jc w:val="center"/>
              <w:rPr>
                <w:rFonts w:cs="Times New Roman"/>
                <w:szCs w:val="22"/>
              </w:rPr>
            </w:pPr>
          </w:p>
        </w:tc>
        <w:tc>
          <w:tcPr>
            <w:tcW w:w="632" w:type="pct"/>
          </w:tcPr>
          <w:p w14:paraId="7D57C186"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in </w:t>
            </w:r>
          </w:p>
        </w:tc>
        <w:tc>
          <w:tcPr>
            <w:tcW w:w="128" w:type="pct"/>
          </w:tcPr>
          <w:p w14:paraId="2AA81E1A"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0E979EF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c>
          <w:tcPr>
            <w:tcW w:w="145" w:type="pct"/>
          </w:tcPr>
          <w:p w14:paraId="69BB3E0D"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4F487960"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transfers in</w:t>
            </w:r>
          </w:p>
        </w:tc>
        <w:tc>
          <w:tcPr>
            <w:tcW w:w="148" w:type="pct"/>
          </w:tcPr>
          <w:p w14:paraId="2A652CFF"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80" w:type="pct"/>
          </w:tcPr>
          <w:p w14:paraId="067BF34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r>
      <w:tr w:rsidR="004509EC" w:rsidRPr="00710C0E" w14:paraId="706A44AE" w14:textId="77777777" w:rsidTr="004509EC">
        <w:tc>
          <w:tcPr>
            <w:tcW w:w="1985" w:type="pct"/>
          </w:tcPr>
          <w:p w14:paraId="770B6F66" w14:textId="77777777" w:rsidR="00A979DD" w:rsidRPr="00710C0E" w:rsidRDefault="00A979DD" w:rsidP="006B231B">
            <w:pPr>
              <w:pStyle w:val="BodyText"/>
              <w:spacing w:after="0" w:line="240" w:lineRule="atLeast"/>
              <w:ind w:left="-108" w:right="-110"/>
              <w:jc w:val="center"/>
              <w:rPr>
                <w:rFonts w:cs="Times New Roman"/>
                <w:szCs w:val="22"/>
              </w:rPr>
            </w:pPr>
          </w:p>
        </w:tc>
        <w:tc>
          <w:tcPr>
            <w:tcW w:w="632" w:type="pct"/>
          </w:tcPr>
          <w:p w14:paraId="0CBD85DB"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28" w:type="pct"/>
          </w:tcPr>
          <w:p w14:paraId="5DC4E851"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6611496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value</w:t>
            </w:r>
          </w:p>
        </w:tc>
        <w:tc>
          <w:tcPr>
            <w:tcW w:w="145" w:type="pct"/>
          </w:tcPr>
          <w:p w14:paraId="40392C4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6C63E340"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48" w:type="pct"/>
          </w:tcPr>
          <w:p w14:paraId="4F11F114"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80" w:type="pct"/>
          </w:tcPr>
          <w:p w14:paraId="7E5A7C94"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value</w:t>
            </w:r>
          </w:p>
        </w:tc>
      </w:tr>
      <w:tr w:rsidR="00A979DD" w:rsidRPr="00710C0E" w14:paraId="21229E18" w14:textId="77777777" w:rsidTr="004509EC">
        <w:tc>
          <w:tcPr>
            <w:tcW w:w="1985" w:type="pct"/>
          </w:tcPr>
          <w:p w14:paraId="37D9BE6C" w14:textId="77777777" w:rsidR="00A979DD" w:rsidRPr="00710C0E" w:rsidRDefault="00A979DD" w:rsidP="006B231B">
            <w:pPr>
              <w:pStyle w:val="BodyText"/>
              <w:spacing w:after="0" w:line="240" w:lineRule="atLeast"/>
              <w:ind w:left="-108" w:right="-110"/>
              <w:jc w:val="center"/>
              <w:rPr>
                <w:rFonts w:cs="Times New Roman"/>
                <w:szCs w:val="22"/>
              </w:rPr>
            </w:pPr>
          </w:p>
        </w:tc>
        <w:tc>
          <w:tcPr>
            <w:tcW w:w="3015" w:type="pct"/>
            <w:gridSpan w:val="7"/>
          </w:tcPr>
          <w:p w14:paraId="376B0EC6" w14:textId="77777777" w:rsidR="00A979DD" w:rsidRPr="00710C0E" w:rsidRDefault="00A979DD" w:rsidP="006B231B">
            <w:pPr>
              <w:pStyle w:val="acctfourfigures"/>
              <w:spacing w:line="240" w:lineRule="atLeast"/>
              <w:ind w:left="-106" w:right="-101"/>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4509EC" w:rsidRPr="00710C0E" w14:paraId="22561E9B" w14:textId="77777777" w:rsidTr="004509EC">
        <w:tc>
          <w:tcPr>
            <w:tcW w:w="1985" w:type="pct"/>
          </w:tcPr>
          <w:p w14:paraId="4817C23B" w14:textId="77777777" w:rsidR="00023961" w:rsidRPr="00710C0E" w:rsidRDefault="00023961" w:rsidP="00023961">
            <w:pPr>
              <w:spacing w:line="240" w:lineRule="atLeast"/>
              <w:ind w:left="-18" w:right="-110"/>
              <w:rPr>
                <w:rFonts w:cs="Times New Roman"/>
              </w:rPr>
            </w:pPr>
            <w:r w:rsidRPr="00710C0E">
              <w:rPr>
                <w:rFonts w:cs="Times New Roman"/>
                <w:lang w:val="en-US" w:bidi="th-TH"/>
              </w:rPr>
              <w:t>Building and building</w:t>
            </w:r>
            <w:r w:rsidRPr="00710C0E">
              <w:rPr>
                <w:rFonts w:cs="Times New Roman"/>
              </w:rPr>
              <w:t xml:space="preserve"> improvements</w:t>
            </w:r>
          </w:p>
        </w:tc>
        <w:tc>
          <w:tcPr>
            <w:tcW w:w="632" w:type="pct"/>
          </w:tcPr>
          <w:p w14:paraId="52831E29" w14:textId="6F674571" w:rsidR="00023961" w:rsidRPr="00023961" w:rsidRDefault="00023961" w:rsidP="004509EC">
            <w:pPr>
              <w:pStyle w:val="BodyText"/>
              <w:tabs>
                <w:tab w:val="decimal" w:pos="610"/>
              </w:tabs>
              <w:spacing w:after="0" w:line="240" w:lineRule="atLeast"/>
              <w:ind w:left="-220" w:right="-268"/>
              <w:rPr>
                <w:rFonts w:cs="Cordia New"/>
                <w:szCs w:val="28"/>
                <w:lang w:val="en-US" w:bidi="th-TH"/>
              </w:rPr>
            </w:pPr>
            <w:r w:rsidRPr="00023961">
              <w:rPr>
                <w:rFonts w:cs="Cordia New"/>
                <w:szCs w:val="28"/>
                <w:lang w:val="en-US" w:bidi="th-TH"/>
              </w:rPr>
              <w:t>-</w:t>
            </w:r>
          </w:p>
        </w:tc>
        <w:tc>
          <w:tcPr>
            <w:tcW w:w="128" w:type="pct"/>
          </w:tcPr>
          <w:p w14:paraId="0B28E4BD" w14:textId="77777777" w:rsidR="00023961" w:rsidRPr="00710C0E" w:rsidRDefault="00023961" w:rsidP="00023961">
            <w:pPr>
              <w:pStyle w:val="BodyText"/>
              <w:tabs>
                <w:tab w:val="decimal" w:pos="905"/>
              </w:tabs>
              <w:spacing w:after="0" w:line="240" w:lineRule="atLeast"/>
              <w:ind w:left="-220" w:right="-268"/>
              <w:rPr>
                <w:rFonts w:cs="Times New Roman"/>
                <w:szCs w:val="22"/>
                <w:lang w:val="en-US" w:bidi="th-TH"/>
              </w:rPr>
            </w:pPr>
          </w:p>
        </w:tc>
        <w:tc>
          <w:tcPr>
            <w:tcW w:w="652" w:type="pct"/>
          </w:tcPr>
          <w:p w14:paraId="3ADBD1F8" w14:textId="77C0A7BD" w:rsidR="00023961" w:rsidRPr="00023961" w:rsidRDefault="00023961" w:rsidP="004509EC">
            <w:pPr>
              <w:pStyle w:val="BodyText"/>
              <w:tabs>
                <w:tab w:val="decimal" w:pos="730"/>
              </w:tabs>
              <w:spacing w:after="0" w:line="240" w:lineRule="atLeast"/>
              <w:ind w:left="-220" w:right="-268"/>
              <w:rPr>
                <w:rFonts w:cs="Cordia New"/>
                <w:szCs w:val="28"/>
                <w:lang w:val="en-US" w:bidi="th-TH"/>
              </w:rPr>
            </w:pPr>
            <w:r w:rsidRPr="00023961">
              <w:rPr>
                <w:rFonts w:cs="Cordia New"/>
                <w:szCs w:val="28"/>
                <w:lang w:val="en-US" w:bidi="th-TH"/>
              </w:rPr>
              <w:t>-</w:t>
            </w:r>
          </w:p>
        </w:tc>
        <w:tc>
          <w:tcPr>
            <w:tcW w:w="145" w:type="pct"/>
          </w:tcPr>
          <w:p w14:paraId="1E12F07C" w14:textId="77777777" w:rsidR="00023961" w:rsidRPr="00710C0E" w:rsidRDefault="00023961" w:rsidP="0002396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1" w:type="pct"/>
          </w:tcPr>
          <w:p w14:paraId="57A09345" w14:textId="5754D5A1" w:rsidR="00023961" w:rsidRPr="00710C0E" w:rsidRDefault="00023961" w:rsidP="00023961">
            <w:pPr>
              <w:pStyle w:val="BodyText"/>
              <w:tabs>
                <w:tab w:val="decimal" w:pos="905"/>
              </w:tabs>
              <w:spacing w:after="0" w:line="240" w:lineRule="atLeast"/>
              <w:ind w:left="-220" w:right="-268"/>
              <w:rPr>
                <w:rFonts w:cs="Times New Roman"/>
                <w:szCs w:val="22"/>
                <w:lang w:val="en-US"/>
              </w:rPr>
            </w:pPr>
            <w:r w:rsidRPr="00264581">
              <w:rPr>
                <w:rFonts w:cs="Cordia New"/>
                <w:szCs w:val="28"/>
                <w:lang w:val="en-US" w:bidi="th-TH"/>
              </w:rPr>
              <w:t>752</w:t>
            </w:r>
          </w:p>
        </w:tc>
        <w:tc>
          <w:tcPr>
            <w:tcW w:w="148" w:type="pct"/>
          </w:tcPr>
          <w:p w14:paraId="463EB02F" w14:textId="77777777" w:rsidR="00023961" w:rsidRPr="00710C0E" w:rsidRDefault="00023961" w:rsidP="00023961">
            <w:pPr>
              <w:pStyle w:val="BodyText"/>
              <w:tabs>
                <w:tab w:val="decimal" w:pos="905"/>
              </w:tabs>
              <w:spacing w:after="0" w:line="240" w:lineRule="atLeast"/>
              <w:ind w:left="-220" w:right="-268"/>
              <w:rPr>
                <w:rFonts w:cs="Times New Roman"/>
                <w:szCs w:val="22"/>
                <w:lang w:val="en-US"/>
              </w:rPr>
            </w:pPr>
          </w:p>
        </w:tc>
        <w:tc>
          <w:tcPr>
            <w:tcW w:w="680" w:type="pct"/>
          </w:tcPr>
          <w:p w14:paraId="6DF9C70D" w14:textId="11F688DD" w:rsidR="00023961" w:rsidRPr="00710C0E" w:rsidRDefault="00023961" w:rsidP="004509EC">
            <w:pPr>
              <w:pStyle w:val="BodyText"/>
              <w:tabs>
                <w:tab w:val="decimal" w:pos="700"/>
              </w:tabs>
              <w:spacing w:after="0" w:line="240" w:lineRule="atLeast"/>
              <w:ind w:left="-220" w:right="-268"/>
              <w:rPr>
                <w:rFonts w:cs="Times New Roman"/>
                <w:szCs w:val="22"/>
                <w:lang w:val="en-US"/>
              </w:rPr>
            </w:pPr>
            <w:r>
              <w:rPr>
                <w:rFonts w:cs="Times New Roman"/>
                <w:szCs w:val="22"/>
                <w:lang w:val="en-US"/>
              </w:rPr>
              <w:t>-</w:t>
            </w:r>
          </w:p>
        </w:tc>
      </w:tr>
      <w:tr w:rsidR="004509EC" w:rsidRPr="00710C0E" w14:paraId="15B3A0AE" w14:textId="77777777" w:rsidTr="004509EC">
        <w:tc>
          <w:tcPr>
            <w:tcW w:w="1985" w:type="pct"/>
          </w:tcPr>
          <w:p w14:paraId="5CE0F4E7" w14:textId="77777777" w:rsidR="00023961" w:rsidRPr="00710C0E" w:rsidRDefault="00023961" w:rsidP="00023961">
            <w:pPr>
              <w:spacing w:line="240" w:lineRule="atLeast"/>
              <w:ind w:left="-18" w:right="-110"/>
              <w:rPr>
                <w:rFonts w:cs="Times New Roman"/>
                <w:lang w:val="en-US" w:bidi="th-TH"/>
              </w:rPr>
            </w:pPr>
            <w:r w:rsidRPr="00710C0E">
              <w:rPr>
                <w:rFonts w:cs="Times New Roman"/>
                <w:lang w:val="en-US" w:bidi="th-TH"/>
              </w:rPr>
              <w:t>Furniture, fixtures and office equipment</w:t>
            </w:r>
          </w:p>
        </w:tc>
        <w:tc>
          <w:tcPr>
            <w:tcW w:w="632" w:type="pct"/>
          </w:tcPr>
          <w:p w14:paraId="3D201E88" w14:textId="67DFFEAD" w:rsidR="00023961" w:rsidRPr="00023961" w:rsidRDefault="00023961" w:rsidP="00023961">
            <w:pPr>
              <w:pStyle w:val="BodyText"/>
              <w:tabs>
                <w:tab w:val="decimal" w:pos="905"/>
              </w:tabs>
              <w:spacing w:after="0" w:line="240" w:lineRule="atLeast"/>
              <w:ind w:left="-220" w:right="-268"/>
              <w:rPr>
                <w:rFonts w:cs="Cordia New"/>
                <w:szCs w:val="28"/>
                <w:lang w:val="en-US" w:bidi="th-TH"/>
              </w:rPr>
            </w:pPr>
            <w:r w:rsidRPr="00023961">
              <w:rPr>
                <w:rFonts w:cs="Cordia New"/>
                <w:szCs w:val="28"/>
                <w:lang w:val="en-US" w:bidi="th-TH"/>
              </w:rPr>
              <w:t>15</w:t>
            </w:r>
          </w:p>
        </w:tc>
        <w:tc>
          <w:tcPr>
            <w:tcW w:w="128" w:type="pct"/>
          </w:tcPr>
          <w:p w14:paraId="14400E5E" w14:textId="77777777" w:rsidR="00023961" w:rsidRPr="00710C0E" w:rsidRDefault="00023961" w:rsidP="00023961">
            <w:pPr>
              <w:pStyle w:val="BodyText"/>
              <w:tabs>
                <w:tab w:val="decimal" w:pos="905"/>
              </w:tabs>
              <w:spacing w:after="0" w:line="240" w:lineRule="atLeast"/>
              <w:ind w:left="-220" w:right="-268"/>
              <w:rPr>
                <w:rFonts w:cs="Times New Roman"/>
                <w:szCs w:val="22"/>
                <w:lang w:val="en-US" w:bidi="th-TH"/>
              </w:rPr>
            </w:pPr>
          </w:p>
        </w:tc>
        <w:tc>
          <w:tcPr>
            <w:tcW w:w="652" w:type="pct"/>
          </w:tcPr>
          <w:p w14:paraId="7873E025" w14:textId="34EFF6BF" w:rsidR="00023961" w:rsidRPr="00023961" w:rsidRDefault="00023961" w:rsidP="00023961">
            <w:pPr>
              <w:pStyle w:val="BodyText"/>
              <w:tabs>
                <w:tab w:val="decimal" w:pos="905"/>
              </w:tabs>
              <w:spacing w:after="0" w:line="240" w:lineRule="atLeast"/>
              <w:ind w:left="-220" w:right="-268"/>
              <w:rPr>
                <w:rFonts w:cs="Cordia New"/>
                <w:szCs w:val="28"/>
                <w:lang w:val="en-US" w:bidi="th-TH"/>
              </w:rPr>
            </w:pPr>
            <w:r w:rsidRPr="00023961">
              <w:rPr>
                <w:rFonts w:cs="Cordia New"/>
                <w:szCs w:val="28"/>
                <w:lang w:val="en-US" w:bidi="th-TH"/>
              </w:rPr>
              <w:t>(10)</w:t>
            </w:r>
          </w:p>
        </w:tc>
        <w:tc>
          <w:tcPr>
            <w:tcW w:w="145" w:type="pct"/>
          </w:tcPr>
          <w:p w14:paraId="106AEDE5" w14:textId="77777777" w:rsidR="00023961" w:rsidRPr="00710C0E" w:rsidRDefault="00023961" w:rsidP="0002396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1" w:type="pct"/>
          </w:tcPr>
          <w:p w14:paraId="713526CE" w14:textId="5C71C3A6" w:rsidR="00023961" w:rsidRPr="00710C0E" w:rsidRDefault="00023961" w:rsidP="004509EC">
            <w:pPr>
              <w:pStyle w:val="BodyText"/>
              <w:tabs>
                <w:tab w:val="decimal" w:pos="610"/>
              </w:tabs>
              <w:spacing w:after="0" w:line="240" w:lineRule="atLeast"/>
              <w:ind w:left="-220" w:right="-268"/>
              <w:rPr>
                <w:rFonts w:cs="Times New Roman"/>
                <w:szCs w:val="22"/>
                <w:lang w:val="en-US"/>
              </w:rPr>
            </w:pPr>
            <w:r w:rsidRPr="00264581">
              <w:rPr>
                <w:rFonts w:cs="Cordia New"/>
                <w:szCs w:val="28"/>
                <w:lang w:val="en-US" w:bidi="th-TH"/>
              </w:rPr>
              <w:t>-</w:t>
            </w:r>
          </w:p>
        </w:tc>
        <w:tc>
          <w:tcPr>
            <w:tcW w:w="148" w:type="pct"/>
          </w:tcPr>
          <w:p w14:paraId="1F1EAB04" w14:textId="77777777" w:rsidR="00023961" w:rsidRPr="00710C0E" w:rsidRDefault="00023961" w:rsidP="00023961">
            <w:pPr>
              <w:pStyle w:val="BodyText"/>
              <w:tabs>
                <w:tab w:val="decimal" w:pos="905"/>
              </w:tabs>
              <w:spacing w:after="0" w:line="240" w:lineRule="atLeast"/>
              <w:ind w:left="-220" w:right="-268"/>
              <w:rPr>
                <w:rFonts w:cs="Times New Roman"/>
                <w:szCs w:val="22"/>
                <w:lang w:val="en-US"/>
              </w:rPr>
            </w:pPr>
          </w:p>
        </w:tc>
        <w:tc>
          <w:tcPr>
            <w:tcW w:w="680" w:type="pct"/>
          </w:tcPr>
          <w:p w14:paraId="76938DCB" w14:textId="231EADEC" w:rsidR="00023961" w:rsidRPr="00710C0E" w:rsidRDefault="00023961" w:rsidP="00023961">
            <w:pPr>
              <w:pStyle w:val="BodyText"/>
              <w:tabs>
                <w:tab w:val="decimal" w:pos="950"/>
              </w:tabs>
              <w:spacing w:after="0" w:line="240" w:lineRule="atLeast"/>
              <w:ind w:left="-220" w:right="-268"/>
              <w:rPr>
                <w:rFonts w:cs="Times New Roman"/>
                <w:szCs w:val="22"/>
                <w:lang w:val="en-US"/>
              </w:rPr>
            </w:pPr>
            <w:r>
              <w:rPr>
                <w:rFonts w:cs="Times New Roman"/>
                <w:szCs w:val="22"/>
                <w:lang w:val="en-US"/>
              </w:rPr>
              <w:t>(811)</w:t>
            </w:r>
          </w:p>
        </w:tc>
      </w:tr>
      <w:tr w:rsidR="004509EC" w:rsidRPr="00710C0E" w14:paraId="0D406BD4" w14:textId="77777777" w:rsidTr="004509EC">
        <w:tc>
          <w:tcPr>
            <w:tcW w:w="1985" w:type="pct"/>
          </w:tcPr>
          <w:p w14:paraId="2727F779" w14:textId="77777777" w:rsidR="00023961" w:rsidRPr="00710C0E" w:rsidRDefault="00023961" w:rsidP="00023961">
            <w:pPr>
              <w:spacing w:line="240" w:lineRule="atLeast"/>
              <w:ind w:left="-18" w:right="-110"/>
              <w:rPr>
                <w:rFonts w:cs="Times New Roman"/>
                <w:lang w:val="en-US" w:bidi="th-TH"/>
              </w:rPr>
            </w:pPr>
            <w:r w:rsidRPr="00710C0E">
              <w:rPr>
                <w:rFonts w:cs="Times New Roman"/>
                <w:lang w:val="en-US" w:bidi="th-TH"/>
              </w:rPr>
              <w:t>Machinery and equipment</w:t>
            </w:r>
          </w:p>
        </w:tc>
        <w:tc>
          <w:tcPr>
            <w:tcW w:w="632" w:type="pct"/>
          </w:tcPr>
          <w:p w14:paraId="434DA2A4" w14:textId="173A3227" w:rsidR="00023961" w:rsidRPr="00023961" w:rsidRDefault="00023961" w:rsidP="00023961">
            <w:pPr>
              <w:pStyle w:val="BodyText"/>
              <w:tabs>
                <w:tab w:val="decimal" w:pos="914"/>
              </w:tabs>
              <w:spacing w:after="0" w:line="240" w:lineRule="atLeast"/>
              <w:ind w:left="-220" w:right="-268"/>
              <w:rPr>
                <w:rFonts w:cs="Cordia New"/>
                <w:szCs w:val="28"/>
                <w:lang w:val="en-US" w:bidi="th-TH"/>
              </w:rPr>
            </w:pPr>
            <w:r w:rsidRPr="00023961">
              <w:rPr>
                <w:rFonts w:cs="Cordia New"/>
                <w:szCs w:val="28"/>
                <w:lang w:val="en-US" w:bidi="th-TH"/>
              </w:rPr>
              <w:t>45</w:t>
            </w:r>
          </w:p>
        </w:tc>
        <w:tc>
          <w:tcPr>
            <w:tcW w:w="128" w:type="pct"/>
          </w:tcPr>
          <w:p w14:paraId="14654493" w14:textId="77777777" w:rsidR="00023961" w:rsidRPr="00710C0E" w:rsidRDefault="00023961" w:rsidP="00023961">
            <w:pPr>
              <w:pStyle w:val="BodyText"/>
              <w:tabs>
                <w:tab w:val="decimal" w:pos="905"/>
              </w:tabs>
              <w:spacing w:after="0" w:line="240" w:lineRule="atLeast"/>
              <w:ind w:left="-220" w:right="-268"/>
              <w:rPr>
                <w:rFonts w:cs="Times New Roman"/>
                <w:szCs w:val="22"/>
                <w:lang w:val="en-US" w:bidi="th-TH"/>
              </w:rPr>
            </w:pPr>
          </w:p>
        </w:tc>
        <w:tc>
          <w:tcPr>
            <w:tcW w:w="652" w:type="pct"/>
          </w:tcPr>
          <w:p w14:paraId="0C046A76" w14:textId="74D9C53D" w:rsidR="00023961" w:rsidRPr="00023961" w:rsidRDefault="00023961" w:rsidP="004509EC">
            <w:pPr>
              <w:pStyle w:val="BodyText"/>
              <w:tabs>
                <w:tab w:val="decimal" w:pos="730"/>
              </w:tabs>
              <w:spacing w:after="0" w:line="240" w:lineRule="atLeast"/>
              <w:ind w:left="-220" w:right="-268"/>
              <w:rPr>
                <w:rFonts w:cs="Cordia New"/>
                <w:szCs w:val="28"/>
                <w:lang w:val="en-US" w:bidi="th-TH"/>
              </w:rPr>
            </w:pPr>
            <w:r w:rsidRPr="00023961">
              <w:rPr>
                <w:rFonts w:cs="Cordia New"/>
                <w:szCs w:val="28"/>
                <w:lang w:val="en-US" w:bidi="th-TH"/>
              </w:rPr>
              <w:t>-</w:t>
            </w:r>
          </w:p>
        </w:tc>
        <w:tc>
          <w:tcPr>
            <w:tcW w:w="145" w:type="pct"/>
          </w:tcPr>
          <w:p w14:paraId="2074E70B" w14:textId="77777777" w:rsidR="00023961" w:rsidRPr="00710C0E" w:rsidRDefault="00023961" w:rsidP="0002396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1" w:type="pct"/>
          </w:tcPr>
          <w:p w14:paraId="3FD050FC" w14:textId="6D274586" w:rsidR="00023961" w:rsidRPr="00710C0E" w:rsidRDefault="00023961" w:rsidP="00023961">
            <w:pPr>
              <w:pStyle w:val="BodyText"/>
              <w:tabs>
                <w:tab w:val="decimal" w:pos="905"/>
              </w:tabs>
              <w:spacing w:after="0" w:line="240" w:lineRule="atLeast"/>
              <w:ind w:left="-220" w:right="-268"/>
              <w:rPr>
                <w:rFonts w:cs="Times New Roman"/>
                <w:szCs w:val="22"/>
                <w:lang w:val="en-US"/>
              </w:rPr>
            </w:pPr>
            <w:r w:rsidRPr="00264581">
              <w:rPr>
                <w:rFonts w:cs="Cordia New"/>
                <w:szCs w:val="28"/>
                <w:lang w:val="en-US" w:bidi="th-TH"/>
              </w:rPr>
              <w:t>2,030</w:t>
            </w:r>
          </w:p>
        </w:tc>
        <w:tc>
          <w:tcPr>
            <w:tcW w:w="148" w:type="pct"/>
          </w:tcPr>
          <w:p w14:paraId="35BFB208" w14:textId="77777777" w:rsidR="00023961" w:rsidRPr="00710C0E" w:rsidRDefault="00023961" w:rsidP="00023961">
            <w:pPr>
              <w:pStyle w:val="BodyText"/>
              <w:tabs>
                <w:tab w:val="decimal" w:pos="905"/>
              </w:tabs>
              <w:spacing w:after="0" w:line="240" w:lineRule="atLeast"/>
              <w:ind w:left="-220" w:right="-268"/>
              <w:rPr>
                <w:rFonts w:cs="Times New Roman"/>
                <w:szCs w:val="22"/>
                <w:lang w:val="en-US"/>
              </w:rPr>
            </w:pPr>
          </w:p>
        </w:tc>
        <w:tc>
          <w:tcPr>
            <w:tcW w:w="680" w:type="pct"/>
          </w:tcPr>
          <w:p w14:paraId="161DB89F" w14:textId="09C939AF" w:rsidR="00023961" w:rsidRPr="00710C0E" w:rsidRDefault="00023961" w:rsidP="00023961">
            <w:pPr>
              <w:pStyle w:val="BodyText"/>
              <w:tabs>
                <w:tab w:val="decimal" w:pos="957"/>
              </w:tabs>
              <w:spacing w:after="0" w:line="240" w:lineRule="atLeast"/>
              <w:ind w:left="-220" w:right="-268"/>
              <w:rPr>
                <w:rFonts w:cs="Times New Roman"/>
                <w:szCs w:val="22"/>
                <w:lang w:val="en-US"/>
              </w:rPr>
            </w:pPr>
            <w:r>
              <w:rPr>
                <w:rFonts w:cs="Times New Roman"/>
                <w:szCs w:val="22"/>
                <w:lang w:val="en-US"/>
              </w:rPr>
              <w:t>(27)</w:t>
            </w:r>
          </w:p>
        </w:tc>
      </w:tr>
      <w:tr w:rsidR="004509EC" w:rsidRPr="00710C0E" w14:paraId="00174DC4" w14:textId="77777777" w:rsidTr="004509EC">
        <w:tc>
          <w:tcPr>
            <w:tcW w:w="1985" w:type="pct"/>
          </w:tcPr>
          <w:p w14:paraId="7B75631A" w14:textId="37931482" w:rsidR="00023961" w:rsidRPr="00710C0E" w:rsidRDefault="00023961" w:rsidP="004509EC">
            <w:pPr>
              <w:spacing w:line="240" w:lineRule="atLeast"/>
              <w:ind w:left="-36" w:right="-110"/>
              <w:rPr>
                <w:rFonts w:cs="Times New Roman"/>
                <w:lang w:val="en-US" w:bidi="th-TH"/>
              </w:rPr>
            </w:pPr>
            <w:r w:rsidRPr="004509EC">
              <w:rPr>
                <w:rFonts w:cs="Times New Roman"/>
                <w:spacing w:val="-4"/>
                <w:szCs w:val="22"/>
                <w:lang w:val="en-US"/>
              </w:rPr>
              <w:t>Assets under construction and installation</w:t>
            </w:r>
          </w:p>
        </w:tc>
        <w:tc>
          <w:tcPr>
            <w:tcW w:w="632" w:type="pct"/>
          </w:tcPr>
          <w:p w14:paraId="6167DA66" w14:textId="2EA2CCF3" w:rsidR="00023961" w:rsidRPr="00023961" w:rsidRDefault="00023961" w:rsidP="00023961">
            <w:pPr>
              <w:pStyle w:val="BodyText"/>
              <w:tabs>
                <w:tab w:val="decimal" w:pos="914"/>
              </w:tabs>
              <w:spacing w:after="0" w:line="240" w:lineRule="atLeast"/>
              <w:ind w:left="-220" w:right="-268"/>
              <w:rPr>
                <w:rFonts w:cs="Cordia New"/>
                <w:szCs w:val="28"/>
                <w:lang w:val="en-US" w:bidi="th-TH"/>
              </w:rPr>
            </w:pPr>
            <w:r w:rsidRPr="00023961">
              <w:rPr>
                <w:rFonts w:cs="Cordia New"/>
                <w:szCs w:val="28"/>
                <w:lang w:val="en-US" w:bidi="th-TH"/>
              </w:rPr>
              <w:t>821</w:t>
            </w:r>
          </w:p>
        </w:tc>
        <w:tc>
          <w:tcPr>
            <w:tcW w:w="128" w:type="pct"/>
          </w:tcPr>
          <w:p w14:paraId="683261EE" w14:textId="77777777" w:rsidR="00023961" w:rsidRPr="00710C0E" w:rsidRDefault="00023961" w:rsidP="0002396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rPr>
            </w:pPr>
          </w:p>
        </w:tc>
        <w:tc>
          <w:tcPr>
            <w:tcW w:w="652" w:type="pct"/>
          </w:tcPr>
          <w:p w14:paraId="6FE3D05C" w14:textId="6170BCC7" w:rsidR="00023961" w:rsidRPr="00023961" w:rsidRDefault="00023961" w:rsidP="004509EC">
            <w:pPr>
              <w:pStyle w:val="BodyText"/>
              <w:tabs>
                <w:tab w:val="decimal" w:pos="730"/>
              </w:tabs>
              <w:spacing w:after="0" w:line="240" w:lineRule="atLeast"/>
              <w:ind w:left="-220" w:right="-268"/>
              <w:rPr>
                <w:rFonts w:cs="Cordia New"/>
                <w:szCs w:val="28"/>
                <w:lang w:val="en-US" w:bidi="th-TH"/>
              </w:rPr>
            </w:pPr>
            <w:r w:rsidRPr="00023961">
              <w:rPr>
                <w:rFonts w:cs="Cordia New"/>
                <w:szCs w:val="28"/>
                <w:lang w:val="en-US" w:bidi="th-TH"/>
              </w:rPr>
              <w:t>-</w:t>
            </w:r>
          </w:p>
        </w:tc>
        <w:tc>
          <w:tcPr>
            <w:tcW w:w="145" w:type="pct"/>
          </w:tcPr>
          <w:p w14:paraId="11BD3EA7" w14:textId="77777777" w:rsidR="00023961" w:rsidRPr="00710C0E" w:rsidRDefault="00023961" w:rsidP="0002396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1" w:type="pct"/>
          </w:tcPr>
          <w:p w14:paraId="24194F6E" w14:textId="0345CBFA" w:rsidR="00023961" w:rsidRPr="00710C0E" w:rsidRDefault="00023961" w:rsidP="00023961">
            <w:pPr>
              <w:pStyle w:val="BodyText"/>
              <w:tabs>
                <w:tab w:val="decimal" w:pos="905"/>
              </w:tabs>
              <w:spacing w:after="0" w:line="240" w:lineRule="atLeast"/>
              <w:ind w:left="-220" w:right="-268"/>
              <w:rPr>
                <w:rFonts w:cs="Times New Roman"/>
                <w:szCs w:val="22"/>
                <w:lang w:val="en-US"/>
              </w:rPr>
            </w:pPr>
            <w:r w:rsidRPr="00264581">
              <w:rPr>
                <w:rFonts w:cs="Cordia New"/>
                <w:szCs w:val="28"/>
                <w:lang w:val="en-US" w:bidi="th-TH"/>
              </w:rPr>
              <w:t>2,162</w:t>
            </w:r>
          </w:p>
        </w:tc>
        <w:tc>
          <w:tcPr>
            <w:tcW w:w="148" w:type="pct"/>
          </w:tcPr>
          <w:p w14:paraId="7A0902BA" w14:textId="77777777" w:rsidR="00023961" w:rsidRPr="00710C0E" w:rsidRDefault="00023961" w:rsidP="0002396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tcPr>
          <w:p w14:paraId="46BA9C9F" w14:textId="7DC2A890" w:rsidR="00023961" w:rsidRPr="00710C0E" w:rsidRDefault="00023961" w:rsidP="00023961">
            <w:pPr>
              <w:pStyle w:val="BodyText"/>
              <w:tabs>
                <w:tab w:val="decimal" w:pos="950"/>
              </w:tabs>
              <w:spacing w:after="0" w:line="240" w:lineRule="atLeast"/>
              <w:ind w:left="-220" w:right="-268"/>
              <w:rPr>
                <w:rFonts w:cs="Times New Roman"/>
                <w:szCs w:val="22"/>
                <w:lang w:val="en-US"/>
              </w:rPr>
            </w:pPr>
            <w:r>
              <w:rPr>
                <w:rFonts w:cs="Times New Roman"/>
                <w:szCs w:val="22"/>
                <w:lang w:val="en-US"/>
              </w:rPr>
              <w:t>(8)</w:t>
            </w:r>
          </w:p>
        </w:tc>
      </w:tr>
      <w:tr w:rsidR="004509EC" w:rsidRPr="00710C0E" w14:paraId="56DFDA62" w14:textId="77777777" w:rsidTr="004509EC">
        <w:tc>
          <w:tcPr>
            <w:tcW w:w="1985" w:type="pct"/>
          </w:tcPr>
          <w:p w14:paraId="190F0F0E" w14:textId="77777777" w:rsidR="00023961" w:rsidRPr="00710C0E" w:rsidRDefault="00023961" w:rsidP="00023961">
            <w:pPr>
              <w:spacing w:line="240" w:lineRule="atLeast"/>
              <w:rPr>
                <w:rFonts w:cs="Times New Roman"/>
                <w:b/>
                <w:bCs/>
              </w:rPr>
            </w:pPr>
            <w:r w:rsidRPr="00710C0E">
              <w:rPr>
                <w:rFonts w:cs="Times New Roman"/>
                <w:b/>
                <w:bCs/>
              </w:rPr>
              <w:t>Total</w:t>
            </w:r>
          </w:p>
        </w:tc>
        <w:tc>
          <w:tcPr>
            <w:tcW w:w="632" w:type="pct"/>
            <w:tcBorders>
              <w:top w:val="single" w:sz="4" w:space="0" w:color="auto"/>
              <w:bottom w:val="double" w:sz="4" w:space="0" w:color="auto"/>
            </w:tcBorders>
          </w:tcPr>
          <w:p w14:paraId="71C13E10" w14:textId="369D4465" w:rsidR="00023961" w:rsidRPr="004509EC" w:rsidRDefault="00023961" w:rsidP="00023961">
            <w:pPr>
              <w:pStyle w:val="BodyText"/>
              <w:tabs>
                <w:tab w:val="decimal" w:pos="914"/>
              </w:tabs>
              <w:spacing w:after="0" w:line="240" w:lineRule="atLeast"/>
              <w:ind w:left="-220" w:right="-268"/>
              <w:rPr>
                <w:rFonts w:cs="Cordia New"/>
                <w:b/>
                <w:bCs/>
                <w:szCs w:val="28"/>
                <w:lang w:val="en-US" w:bidi="th-TH"/>
              </w:rPr>
            </w:pPr>
            <w:r w:rsidRPr="004509EC">
              <w:rPr>
                <w:rFonts w:cs="Cordia New"/>
                <w:b/>
                <w:bCs/>
                <w:szCs w:val="28"/>
                <w:lang w:val="en-US" w:bidi="th-TH"/>
              </w:rPr>
              <w:t>881</w:t>
            </w:r>
          </w:p>
        </w:tc>
        <w:tc>
          <w:tcPr>
            <w:tcW w:w="128" w:type="pct"/>
          </w:tcPr>
          <w:p w14:paraId="1D76D93B" w14:textId="77777777" w:rsidR="00023961" w:rsidRPr="004509EC" w:rsidRDefault="00023961" w:rsidP="00023961">
            <w:pPr>
              <w:pStyle w:val="BodyText"/>
              <w:tabs>
                <w:tab w:val="decimal" w:pos="905"/>
              </w:tabs>
              <w:spacing w:after="0" w:line="240" w:lineRule="atLeast"/>
              <w:ind w:left="-220" w:right="-268"/>
              <w:rPr>
                <w:rFonts w:cs="Times New Roman"/>
                <w:b/>
                <w:bCs/>
                <w:szCs w:val="22"/>
                <w:lang w:val="en-US" w:bidi="th-TH"/>
              </w:rPr>
            </w:pPr>
          </w:p>
        </w:tc>
        <w:tc>
          <w:tcPr>
            <w:tcW w:w="652" w:type="pct"/>
            <w:tcBorders>
              <w:top w:val="single" w:sz="4" w:space="0" w:color="auto"/>
              <w:bottom w:val="double" w:sz="4" w:space="0" w:color="auto"/>
            </w:tcBorders>
          </w:tcPr>
          <w:p w14:paraId="73785F9B" w14:textId="3D0715CE" w:rsidR="00023961" w:rsidRPr="004509EC" w:rsidRDefault="00023961" w:rsidP="00023961">
            <w:pPr>
              <w:pStyle w:val="BodyText"/>
              <w:tabs>
                <w:tab w:val="decimal" w:pos="905"/>
              </w:tabs>
              <w:spacing w:after="0" w:line="240" w:lineRule="atLeast"/>
              <w:ind w:left="-220" w:right="-268"/>
              <w:rPr>
                <w:rFonts w:cs="Cordia New"/>
                <w:b/>
                <w:bCs/>
                <w:szCs w:val="28"/>
                <w:lang w:val="en-US" w:bidi="th-TH"/>
              </w:rPr>
            </w:pPr>
            <w:r w:rsidRPr="004509EC">
              <w:rPr>
                <w:rFonts w:cs="Cordia New"/>
                <w:b/>
                <w:bCs/>
                <w:szCs w:val="28"/>
                <w:lang w:val="en-US" w:bidi="th-TH"/>
              </w:rPr>
              <w:t>(10)</w:t>
            </w:r>
          </w:p>
        </w:tc>
        <w:tc>
          <w:tcPr>
            <w:tcW w:w="145" w:type="pct"/>
          </w:tcPr>
          <w:p w14:paraId="6BF8BFD5" w14:textId="77777777" w:rsidR="00023961" w:rsidRPr="00710C0E" w:rsidRDefault="00023961" w:rsidP="0002396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b/>
                <w:bCs/>
                <w:sz w:val="22"/>
                <w:szCs w:val="22"/>
                <w:lang w:bidi="ar-SA"/>
              </w:rPr>
            </w:pPr>
          </w:p>
        </w:tc>
        <w:tc>
          <w:tcPr>
            <w:tcW w:w="631" w:type="pct"/>
            <w:tcBorders>
              <w:top w:val="single" w:sz="4" w:space="0" w:color="auto"/>
              <w:bottom w:val="double" w:sz="4" w:space="0" w:color="auto"/>
            </w:tcBorders>
          </w:tcPr>
          <w:p w14:paraId="40E43867" w14:textId="63C88E3C" w:rsidR="00023961" w:rsidRPr="00710C0E" w:rsidRDefault="00023961" w:rsidP="00023961">
            <w:pPr>
              <w:pStyle w:val="BodyText"/>
              <w:tabs>
                <w:tab w:val="decimal" w:pos="905"/>
              </w:tabs>
              <w:spacing w:after="0" w:line="240" w:lineRule="atLeast"/>
              <w:ind w:left="-220" w:right="-268"/>
              <w:rPr>
                <w:rFonts w:cs="Times New Roman"/>
                <w:b/>
                <w:bCs/>
                <w:szCs w:val="22"/>
                <w:lang w:val="en-US"/>
              </w:rPr>
            </w:pPr>
            <w:r w:rsidRPr="00264581">
              <w:rPr>
                <w:rFonts w:cs="Cordia New"/>
                <w:b/>
                <w:bCs/>
                <w:szCs w:val="28"/>
                <w:lang w:val="en-US" w:bidi="th-TH"/>
              </w:rPr>
              <w:t>4,944</w:t>
            </w:r>
          </w:p>
        </w:tc>
        <w:tc>
          <w:tcPr>
            <w:tcW w:w="148" w:type="pct"/>
          </w:tcPr>
          <w:p w14:paraId="0E54A229" w14:textId="77777777" w:rsidR="00023961" w:rsidRPr="00710C0E" w:rsidRDefault="00023961" w:rsidP="00023961">
            <w:pPr>
              <w:pStyle w:val="BodyText"/>
              <w:tabs>
                <w:tab w:val="decimal" w:pos="905"/>
              </w:tabs>
              <w:spacing w:after="0" w:line="240" w:lineRule="atLeast"/>
              <w:ind w:left="-220" w:right="-268"/>
              <w:rPr>
                <w:rFonts w:cs="Times New Roman"/>
                <w:b/>
                <w:bCs/>
                <w:szCs w:val="22"/>
                <w:lang w:val="en-US"/>
              </w:rPr>
            </w:pPr>
          </w:p>
        </w:tc>
        <w:tc>
          <w:tcPr>
            <w:tcW w:w="680" w:type="pct"/>
            <w:tcBorders>
              <w:top w:val="single" w:sz="4" w:space="0" w:color="auto"/>
              <w:bottom w:val="double" w:sz="4" w:space="0" w:color="auto"/>
            </w:tcBorders>
          </w:tcPr>
          <w:p w14:paraId="5FDDB118" w14:textId="0CCA26B1" w:rsidR="00023961" w:rsidRPr="00710C0E" w:rsidRDefault="00023961" w:rsidP="00023961">
            <w:pPr>
              <w:pStyle w:val="BodyText"/>
              <w:tabs>
                <w:tab w:val="decimal" w:pos="950"/>
              </w:tabs>
              <w:spacing w:after="0" w:line="240" w:lineRule="atLeast"/>
              <w:ind w:left="-220" w:right="-268"/>
              <w:rPr>
                <w:rFonts w:cs="Times New Roman"/>
                <w:b/>
                <w:bCs/>
                <w:szCs w:val="22"/>
                <w:lang w:val="en-US"/>
              </w:rPr>
            </w:pPr>
            <w:r>
              <w:rPr>
                <w:rFonts w:cs="Times New Roman"/>
                <w:b/>
                <w:bCs/>
                <w:szCs w:val="22"/>
                <w:lang w:val="en-US"/>
              </w:rPr>
              <w:t>(846)</w:t>
            </w:r>
          </w:p>
        </w:tc>
      </w:tr>
    </w:tbl>
    <w:p w14:paraId="411B8824" w14:textId="1A3B0F76" w:rsidR="000D7815" w:rsidRDefault="000D7815" w:rsidP="00565B7E">
      <w:pPr>
        <w:pStyle w:val="BodyText"/>
        <w:tabs>
          <w:tab w:val="left" w:pos="540"/>
        </w:tabs>
        <w:spacing w:after="0" w:line="240" w:lineRule="atLeast"/>
        <w:ind w:left="540"/>
        <w:jc w:val="thaiDistribute"/>
        <w:rPr>
          <w:rFonts w:cs="Times New Roman"/>
          <w:szCs w:val="22"/>
          <w:lang w:bidi="th-TH"/>
        </w:rPr>
      </w:pPr>
    </w:p>
    <w:p w14:paraId="66CCF1F7" w14:textId="77777777" w:rsidR="000D7815" w:rsidRDefault="000D7815">
      <w:pPr>
        <w:spacing w:line="240" w:lineRule="auto"/>
        <w:rPr>
          <w:rFonts w:cs="Times New Roman"/>
          <w:szCs w:val="22"/>
          <w:lang w:bidi="th-TH"/>
        </w:rPr>
      </w:pPr>
      <w:r>
        <w:rPr>
          <w:rFonts w:cs="Times New Roman"/>
          <w:szCs w:val="22"/>
          <w:lang w:bidi="th-TH"/>
        </w:rPr>
        <w:br w:type="page"/>
      </w:r>
    </w:p>
    <w:p w14:paraId="0216EF78" w14:textId="559C1144" w:rsidR="009115A5" w:rsidRPr="00710C0E" w:rsidRDefault="008A05D2" w:rsidP="008A05D2">
      <w:pPr>
        <w:pStyle w:val="Heading1"/>
        <w:numPr>
          <w:ilvl w:val="0"/>
          <w:numId w:val="26"/>
        </w:numPr>
        <w:spacing w:before="0" w:after="0" w:line="240" w:lineRule="atLeast"/>
        <w:ind w:left="540" w:hanging="540"/>
        <w:rPr>
          <w:rFonts w:cs="Times New Roman"/>
          <w:spacing w:val="-2"/>
          <w:szCs w:val="22"/>
        </w:rPr>
      </w:pPr>
      <w:r w:rsidRPr="00710C0E">
        <w:rPr>
          <w:rFonts w:cs="Times New Roman"/>
          <w:spacing w:val="-2"/>
          <w:szCs w:val="22"/>
        </w:rPr>
        <w:lastRenderedPageBreak/>
        <w:t xml:space="preserve">Share </w:t>
      </w:r>
      <w:proofErr w:type="gramStart"/>
      <w:r w:rsidRPr="00710C0E">
        <w:rPr>
          <w:rFonts w:cs="Times New Roman"/>
          <w:spacing w:val="-2"/>
          <w:szCs w:val="22"/>
        </w:rPr>
        <w:t>capital</w:t>
      </w:r>
      <w:proofErr w:type="gramEnd"/>
    </w:p>
    <w:p w14:paraId="7F9BFC31" w14:textId="0506424B" w:rsidR="009E42BF" w:rsidRPr="00710C0E" w:rsidRDefault="009E42BF" w:rsidP="009E3761">
      <w:pPr>
        <w:spacing w:line="240" w:lineRule="auto"/>
        <w:ind w:left="539" w:right="-6"/>
        <w:jc w:val="thaiDistribute"/>
        <w:rPr>
          <w:rFonts w:cs="Times New Roman"/>
          <w:sz w:val="16"/>
          <w:szCs w:val="16"/>
          <w:lang w:bidi="th-TH"/>
        </w:rPr>
      </w:pPr>
    </w:p>
    <w:tbl>
      <w:tblPr>
        <w:tblW w:w="9264" w:type="dxa"/>
        <w:tblInd w:w="450" w:type="dxa"/>
        <w:tblLayout w:type="fixed"/>
        <w:tblLook w:val="0000" w:firstRow="0" w:lastRow="0" w:firstColumn="0" w:lastColumn="0" w:noHBand="0" w:noVBand="0"/>
      </w:tblPr>
      <w:tblGrid>
        <w:gridCol w:w="3240"/>
        <w:gridCol w:w="1164"/>
        <w:gridCol w:w="975"/>
        <w:gridCol w:w="245"/>
        <w:gridCol w:w="1056"/>
        <w:gridCol w:w="246"/>
        <w:gridCol w:w="986"/>
        <w:gridCol w:w="250"/>
        <w:gridCol w:w="1102"/>
      </w:tblGrid>
      <w:tr w:rsidR="00EF4383" w:rsidRPr="00710C0E" w14:paraId="73D1D7A6" w14:textId="77777777" w:rsidTr="006B231B">
        <w:trPr>
          <w:tblHeader/>
        </w:trPr>
        <w:tc>
          <w:tcPr>
            <w:tcW w:w="1749" w:type="pct"/>
          </w:tcPr>
          <w:p w14:paraId="1EBD168F" w14:textId="77777777" w:rsidR="00EF4383" w:rsidRPr="00710C0E" w:rsidRDefault="00EF4383" w:rsidP="006B231B">
            <w:pPr>
              <w:ind w:right="-288"/>
              <w:rPr>
                <w:rFonts w:cs="Times New Roman"/>
                <w:b/>
                <w:bCs/>
                <w:szCs w:val="22"/>
              </w:rPr>
            </w:pPr>
          </w:p>
        </w:tc>
        <w:tc>
          <w:tcPr>
            <w:tcW w:w="628" w:type="pct"/>
          </w:tcPr>
          <w:p w14:paraId="57172C50" w14:textId="77777777" w:rsidR="00EF4383" w:rsidRPr="00710C0E" w:rsidRDefault="00EF4383" w:rsidP="006B231B">
            <w:pPr>
              <w:ind w:left="-108" w:right="-108"/>
              <w:jc w:val="center"/>
              <w:rPr>
                <w:rFonts w:cs="Times New Roman"/>
                <w:szCs w:val="22"/>
              </w:rPr>
            </w:pPr>
          </w:p>
        </w:tc>
        <w:tc>
          <w:tcPr>
            <w:tcW w:w="2623" w:type="pct"/>
            <w:gridSpan w:val="7"/>
          </w:tcPr>
          <w:p w14:paraId="2F0BD407" w14:textId="77777777" w:rsidR="00EF4383" w:rsidRPr="00710C0E" w:rsidRDefault="00EF4383" w:rsidP="006B231B">
            <w:pPr>
              <w:ind w:left="-108" w:right="-108"/>
              <w:jc w:val="center"/>
              <w:rPr>
                <w:rFonts w:cs="Times New Roman"/>
                <w:b/>
                <w:bCs/>
                <w:szCs w:val="22"/>
              </w:rPr>
            </w:pPr>
            <w:r w:rsidRPr="00710C0E">
              <w:rPr>
                <w:rFonts w:cs="Times New Roman"/>
                <w:b/>
                <w:bCs/>
                <w:szCs w:val="22"/>
                <w:lang w:val="en-US" w:bidi="th-TH"/>
              </w:rPr>
              <w:t>Consolidated and separate financial statements</w:t>
            </w:r>
          </w:p>
        </w:tc>
      </w:tr>
      <w:tr w:rsidR="00BD6762" w:rsidRPr="00710C0E" w14:paraId="3468E534" w14:textId="77777777" w:rsidTr="006B231B">
        <w:trPr>
          <w:tblHeader/>
        </w:trPr>
        <w:tc>
          <w:tcPr>
            <w:tcW w:w="1749" w:type="pct"/>
          </w:tcPr>
          <w:p w14:paraId="544AE39B" w14:textId="77777777" w:rsidR="00BD6762" w:rsidRPr="00710C0E" w:rsidRDefault="00BD6762" w:rsidP="00BD6762">
            <w:pPr>
              <w:ind w:right="-288"/>
              <w:rPr>
                <w:rFonts w:cs="Times New Roman"/>
                <w:b/>
                <w:bCs/>
                <w:szCs w:val="22"/>
              </w:rPr>
            </w:pPr>
          </w:p>
        </w:tc>
        <w:tc>
          <w:tcPr>
            <w:tcW w:w="628" w:type="pct"/>
          </w:tcPr>
          <w:p w14:paraId="580A8527" w14:textId="77777777" w:rsidR="00BD6762" w:rsidRPr="00710C0E" w:rsidRDefault="00BD6762" w:rsidP="00BD6762">
            <w:pPr>
              <w:ind w:left="-108" w:right="-108"/>
              <w:jc w:val="center"/>
              <w:rPr>
                <w:rFonts w:cs="Times New Roman"/>
                <w:szCs w:val="22"/>
              </w:rPr>
            </w:pPr>
            <w:r w:rsidRPr="00710C0E">
              <w:rPr>
                <w:rFonts w:cs="Times New Roman"/>
                <w:szCs w:val="22"/>
              </w:rPr>
              <w:t>Par value</w:t>
            </w:r>
          </w:p>
        </w:tc>
        <w:tc>
          <w:tcPr>
            <w:tcW w:w="1228" w:type="pct"/>
            <w:gridSpan w:val="3"/>
          </w:tcPr>
          <w:p w14:paraId="26A30CD3" w14:textId="40187611" w:rsidR="00BD6762" w:rsidRPr="00BD6762" w:rsidRDefault="00BD6762" w:rsidP="00BD6762">
            <w:pPr>
              <w:ind w:left="-108" w:right="-108"/>
              <w:jc w:val="center"/>
              <w:rPr>
                <w:rFonts w:cs="Times New Roman"/>
                <w:bCs/>
                <w:szCs w:val="28"/>
              </w:rPr>
            </w:pPr>
            <w:r w:rsidRPr="00BD6762">
              <w:rPr>
                <w:rFonts w:cs="Times New Roman"/>
                <w:bCs/>
                <w:szCs w:val="22"/>
              </w:rPr>
              <w:t>2024</w:t>
            </w:r>
          </w:p>
        </w:tc>
        <w:tc>
          <w:tcPr>
            <w:tcW w:w="133" w:type="pct"/>
          </w:tcPr>
          <w:p w14:paraId="582FC475" w14:textId="77777777" w:rsidR="00BD6762" w:rsidRPr="00BD6762" w:rsidRDefault="00BD6762" w:rsidP="00BD6762">
            <w:pPr>
              <w:ind w:right="109"/>
              <w:jc w:val="right"/>
              <w:rPr>
                <w:rFonts w:cs="Times New Roman"/>
                <w:bCs/>
                <w:szCs w:val="22"/>
              </w:rPr>
            </w:pPr>
          </w:p>
        </w:tc>
        <w:tc>
          <w:tcPr>
            <w:tcW w:w="1262" w:type="pct"/>
            <w:gridSpan w:val="3"/>
          </w:tcPr>
          <w:p w14:paraId="3B90931F" w14:textId="24D7223B" w:rsidR="00BD6762" w:rsidRPr="00BD6762" w:rsidRDefault="00BD6762" w:rsidP="00BD6762">
            <w:pPr>
              <w:ind w:left="-108" w:right="-108"/>
              <w:jc w:val="center"/>
              <w:rPr>
                <w:rFonts w:cs="Times New Roman"/>
                <w:bCs/>
                <w:szCs w:val="22"/>
                <w:rtl/>
                <w:cs/>
              </w:rPr>
            </w:pPr>
            <w:r w:rsidRPr="00BD6762">
              <w:rPr>
                <w:rFonts w:cs="Times New Roman"/>
                <w:bCs/>
                <w:szCs w:val="22"/>
              </w:rPr>
              <w:t>2023</w:t>
            </w:r>
          </w:p>
        </w:tc>
      </w:tr>
      <w:tr w:rsidR="00BD6762" w:rsidRPr="00710C0E" w14:paraId="4D1C2D6D" w14:textId="77777777" w:rsidTr="006B231B">
        <w:trPr>
          <w:tblHeader/>
        </w:trPr>
        <w:tc>
          <w:tcPr>
            <w:tcW w:w="1749" w:type="pct"/>
            <w:vAlign w:val="center"/>
          </w:tcPr>
          <w:p w14:paraId="372DC6AC" w14:textId="77777777" w:rsidR="00BD6762" w:rsidRPr="007A0EA1" w:rsidRDefault="00BD6762" w:rsidP="00BD6762">
            <w:pPr>
              <w:ind w:right="-288"/>
              <w:rPr>
                <w:rFonts w:cs="Times New Roman"/>
                <w:b/>
                <w:bCs/>
                <w:i/>
                <w:iCs/>
                <w:szCs w:val="22"/>
                <w:lang w:val="en-US"/>
              </w:rPr>
            </w:pPr>
          </w:p>
        </w:tc>
        <w:tc>
          <w:tcPr>
            <w:tcW w:w="628" w:type="pct"/>
          </w:tcPr>
          <w:p w14:paraId="722B7299" w14:textId="77777777" w:rsidR="00BD6762" w:rsidRPr="00710C0E" w:rsidRDefault="00BD6762" w:rsidP="00BD6762">
            <w:pPr>
              <w:ind w:left="-108" w:right="-108"/>
              <w:jc w:val="center"/>
              <w:rPr>
                <w:rFonts w:cs="Times New Roman"/>
                <w:szCs w:val="22"/>
              </w:rPr>
            </w:pPr>
            <w:r w:rsidRPr="00710C0E">
              <w:rPr>
                <w:rFonts w:cs="Times New Roman"/>
                <w:szCs w:val="22"/>
              </w:rPr>
              <w:t>per share</w:t>
            </w:r>
          </w:p>
        </w:tc>
        <w:tc>
          <w:tcPr>
            <w:tcW w:w="526" w:type="pct"/>
            <w:vAlign w:val="bottom"/>
          </w:tcPr>
          <w:p w14:paraId="07D847AE" w14:textId="77777777" w:rsidR="00BD6762" w:rsidRPr="00710C0E" w:rsidRDefault="00BD6762" w:rsidP="00BD6762">
            <w:pPr>
              <w:pStyle w:val="BodyText"/>
              <w:spacing w:after="0"/>
              <w:ind w:left="-115" w:right="-130"/>
              <w:jc w:val="center"/>
              <w:rPr>
                <w:rFonts w:cs="Times New Roman"/>
                <w:szCs w:val="22"/>
              </w:rPr>
            </w:pPr>
            <w:r w:rsidRPr="00710C0E">
              <w:rPr>
                <w:rFonts w:cs="Times New Roman"/>
                <w:szCs w:val="22"/>
              </w:rPr>
              <w:t>Number</w:t>
            </w:r>
          </w:p>
        </w:tc>
        <w:tc>
          <w:tcPr>
            <w:tcW w:w="132" w:type="pct"/>
            <w:vAlign w:val="bottom"/>
          </w:tcPr>
          <w:p w14:paraId="0F428780" w14:textId="77777777" w:rsidR="00BD6762" w:rsidRPr="00710C0E" w:rsidRDefault="00BD6762" w:rsidP="00BD6762">
            <w:pPr>
              <w:pStyle w:val="BodyText"/>
              <w:spacing w:after="0"/>
              <w:ind w:left="-115" w:right="-130"/>
              <w:jc w:val="center"/>
              <w:rPr>
                <w:rFonts w:cs="Times New Roman"/>
                <w:szCs w:val="22"/>
              </w:rPr>
            </w:pPr>
          </w:p>
        </w:tc>
        <w:tc>
          <w:tcPr>
            <w:tcW w:w="570" w:type="pct"/>
            <w:vAlign w:val="bottom"/>
          </w:tcPr>
          <w:p w14:paraId="0654F034" w14:textId="77777777" w:rsidR="00BD6762" w:rsidRPr="00710C0E" w:rsidRDefault="00BD6762" w:rsidP="00BD6762">
            <w:pPr>
              <w:pStyle w:val="BodyText"/>
              <w:spacing w:after="0"/>
              <w:ind w:left="-115" w:right="-130"/>
              <w:jc w:val="center"/>
              <w:rPr>
                <w:rFonts w:cs="Times New Roman"/>
                <w:szCs w:val="22"/>
              </w:rPr>
            </w:pPr>
            <w:r w:rsidRPr="00710C0E">
              <w:rPr>
                <w:rFonts w:cs="Times New Roman"/>
                <w:szCs w:val="22"/>
              </w:rPr>
              <w:t>Amount</w:t>
            </w:r>
          </w:p>
        </w:tc>
        <w:tc>
          <w:tcPr>
            <w:tcW w:w="133" w:type="pct"/>
          </w:tcPr>
          <w:p w14:paraId="038F9EEF" w14:textId="77777777" w:rsidR="00BD6762" w:rsidRPr="00710C0E" w:rsidRDefault="00BD6762" w:rsidP="00BD6762">
            <w:pPr>
              <w:pStyle w:val="BodyText"/>
              <w:spacing w:after="0"/>
              <w:ind w:left="-115" w:right="-130"/>
              <w:jc w:val="center"/>
              <w:rPr>
                <w:rFonts w:cs="Times New Roman"/>
                <w:szCs w:val="22"/>
              </w:rPr>
            </w:pPr>
          </w:p>
        </w:tc>
        <w:tc>
          <w:tcPr>
            <w:tcW w:w="532" w:type="pct"/>
            <w:vAlign w:val="bottom"/>
          </w:tcPr>
          <w:p w14:paraId="37D0F876" w14:textId="77777777" w:rsidR="00BD6762" w:rsidRPr="00710C0E" w:rsidRDefault="00BD6762" w:rsidP="00BD6762">
            <w:pPr>
              <w:pStyle w:val="BodyText"/>
              <w:spacing w:after="0"/>
              <w:ind w:left="-115" w:right="-130"/>
              <w:jc w:val="center"/>
              <w:rPr>
                <w:rFonts w:cs="Times New Roman"/>
                <w:szCs w:val="22"/>
              </w:rPr>
            </w:pPr>
            <w:r w:rsidRPr="00710C0E">
              <w:rPr>
                <w:rFonts w:cs="Times New Roman"/>
                <w:szCs w:val="22"/>
              </w:rPr>
              <w:t>Number</w:t>
            </w:r>
          </w:p>
        </w:tc>
        <w:tc>
          <w:tcPr>
            <w:tcW w:w="135" w:type="pct"/>
            <w:vAlign w:val="bottom"/>
          </w:tcPr>
          <w:p w14:paraId="66D8A533" w14:textId="77777777" w:rsidR="00BD6762" w:rsidRPr="00710C0E" w:rsidRDefault="00BD6762" w:rsidP="00BD6762">
            <w:pPr>
              <w:pStyle w:val="BodyText"/>
              <w:spacing w:after="0"/>
              <w:ind w:left="-115" w:right="-130"/>
              <w:jc w:val="center"/>
              <w:rPr>
                <w:rFonts w:cs="Times New Roman"/>
                <w:szCs w:val="22"/>
              </w:rPr>
            </w:pPr>
          </w:p>
        </w:tc>
        <w:tc>
          <w:tcPr>
            <w:tcW w:w="595" w:type="pct"/>
            <w:vAlign w:val="bottom"/>
          </w:tcPr>
          <w:p w14:paraId="204689AB" w14:textId="77777777" w:rsidR="00BD6762" w:rsidRPr="00710C0E" w:rsidRDefault="00BD6762" w:rsidP="00BD6762">
            <w:pPr>
              <w:pStyle w:val="BodyText"/>
              <w:spacing w:after="0"/>
              <w:ind w:left="-115" w:right="-130"/>
              <w:jc w:val="center"/>
              <w:rPr>
                <w:rFonts w:cs="Times New Roman"/>
                <w:szCs w:val="22"/>
              </w:rPr>
            </w:pPr>
            <w:r w:rsidRPr="00710C0E">
              <w:rPr>
                <w:rFonts w:cs="Times New Roman"/>
                <w:szCs w:val="22"/>
              </w:rPr>
              <w:t>Amount</w:t>
            </w:r>
          </w:p>
        </w:tc>
      </w:tr>
      <w:tr w:rsidR="00BD6762" w:rsidRPr="00710C0E" w14:paraId="4C73D330" w14:textId="77777777" w:rsidTr="006B231B">
        <w:trPr>
          <w:tblHeader/>
        </w:trPr>
        <w:tc>
          <w:tcPr>
            <w:tcW w:w="1749" w:type="pct"/>
            <w:vAlign w:val="center"/>
          </w:tcPr>
          <w:p w14:paraId="4D07934D" w14:textId="77777777" w:rsidR="00BD6762" w:rsidRPr="00710C0E" w:rsidRDefault="00BD6762" w:rsidP="00BD6762">
            <w:pPr>
              <w:ind w:right="-288"/>
              <w:rPr>
                <w:rFonts w:cs="Times New Roman"/>
                <w:b/>
                <w:bCs/>
                <w:i/>
                <w:iCs/>
                <w:szCs w:val="22"/>
              </w:rPr>
            </w:pPr>
          </w:p>
        </w:tc>
        <w:tc>
          <w:tcPr>
            <w:tcW w:w="628" w:type="pct"/>
          </w:tcPr>
          <w:p w14:paraId="36AACF9C" w14:textId="77777777" w:rsidR="00BD6762" w:rsidRPr="00710C0E" w:rsidDel="00517F09" w:rsidRDefault="00BD6762" w:rsidP="00BD6762">
            <w:pPr>
              <w:ind w:left="-108" w:right="-108"/>
              <w:jc w:val="center"/>
              <w:rPr>
                <w:rFonts w:cs="Times New Roman"/>
                <w:i/>
                <w:iCs/>
                <w:szCs w:val="22"/>
              </w:rPr>
            </w:pPr>
            <w:r w:rsidRPr="00710C0E">
              <w:rPr>
                <w:rFonts w:cs="Times New Roman"/>
                <w:i/>
                <w:iCs/>
                <w:szCs w:val="22"/>
                <w:cs/>
                <w:lang w:bidi="th-TH"/>
              </w:rPr>
              <w:t>(</w:t>
            </w:r>
            <w:r w:rsidRPr="00710C0E">
              <w:rPr>
                <w:rFonts w:cs="Times New Roman"/>
                <w:i/>
                <w:iCs/>
                <w:szCs w:val="22"/>
              </w:rPr>
              <w:t>in Baht</w:t>
            </w:r>
            <w:r w:rsidRPr="00710C0E">
              <w:rPr>
                <w:rFonts w:cs="Times New Roman"/>
                <w:i/>
                <w:iCs/>
                <w:szCs w:val="22"/>
                <w:cs/>
                <w:lang w:bidi="th-TH"/>
              </w:rPr>
              <w:t>)</w:t>
            </w:r>
          </w:p>
        </w:tc>
        <w:tc>
          <w:tcPr>
            <w:tcW w:w="2623" w:type="pct"/>
            <w:gridSpan w:val="7"/>
          </w:tcPr>
          <w:p w14:paraId="51EB56F5" w14:textId="77777777" w:rsidR="00BD6762" w:rsidRPr="00710C0E" w:rsidRDefault="00BD6762" w:rsidP="00BD6762">
            <w:pPr>
              <w:pStyle w:val="BodyText"/>
              <w:spacing w:after="0"/>
              <w:ind w:left="-115" w:right="-130"/>
              <w:jc w:val="center"/>
              <w:rPr>
                <w:rFonts w:cs="Times New Roman"/>
                <w:i/>
                <w:iCs/>
                <w:szCs w:val="22"/>
              </w:rPr>
            </w:pPr>
            <w:r w:rsidRPr="00710C0E">
              <w:rPr>
                <w:rFonts w:cs="Times New Roman"/>
                <w:i/>
                <w:iCs/>
                <w:szCs w:val="22"/>
                <w:cs/>
                <w:lang w:bidi="th-TH"/>
              </w:rPr>
              <w:t>(</w:t>
            </w:r>
            <w:r w:rsidRPr="00710C0E">
              <w:rPr>
                <w:rFonts w:cs="Times New Roman"/>
                <w:i/>
                <w:iCs/>
                <w:szCs w:val="22"/>
              </w:rPr>
              <w:t>thousand shares</w:t>
            </w:r>
            <w:r w:rsidRPr="00710C0E">
              <w:rPr>
                <w:rFonts w:cs="Times New Roman"/>
                <w:i/>
                <w:iCs/>
                <w:szCs w:val="22"/>
                <w:cs/>
                <w:lang w:bidi="th-TH"/>
              </w:rPr>
              <w:t>/</w:t>
            </w:r>
            <w:r w:rsidRPr="00710C0E">
              <w:rPr>
                <w:rFonts w:cs="Times New Roman"/>
                <w:i/>
                <w:iCs/>
                <w:szCs w:val="22"/>
              </w:rPr>
              <w:t>thousand Baht</w:t>
            </w:r>
            <w:r w:rsidRPr="00710C0E">
              <w:rPr>
                <w:rFonts w:cs="Times New Roman"/>
                <w:i/>
                <w:iCs/>
                <w:szCs w:val="22"/>
                <w:cs/>
                <w:lang w:bidi="th-TH"/>
              </w:rPr>
              <w:t>)</w:t>
            </w:r>
          </w:p>
        </w:tc>
      </w:tr>
      <w:tr w:rsidR="005308FA" w:rsidRPr="00710C0E" w14:paraId="3F5C53C9" w14:textId="77777777" w:rsidTr="005308FA">
        <w:tc>
          <w:tcPr>
            <w:tcW w:w="1749" w:type="pct"/>
            <w:vAlign w:val="center"/>
          </w:tcPr>
          <w:p w14:paraId="1279BEA5" w14:textId="60B7AA03" w:rsidR="005308FA" w:rsidRPr="00C74B8C" w:rsidRDefault="005308FA" w:rsidP="005308FA">
            <w:pPr>
              <w:ind w:right="-288"/>
              <w:rPr>
                <w:rFonts w:cs="Times New Roman"/>
                <w:szCs w:val="22"/>
              </w:rPr>
            </w:pPr>
            <w:r w:rsidRPr="00C74B8C">
              <w:rPr>
                <w:rFonts w:cs="Times New Roman"/>
                <w:b/>
                <w:bCs/>
                <w:szCs w:val="22"/>
              </w:rPr>
              <w:t xml:space="preserve">Authorised </w:t>
            </w:r>
            <w:proofErr w:type="gramStart"/>
            <w:r w:rsidRPr="00C74B8C">
              <w:rPr>
                <w:rFonts w:cs="Times New Roman"/>
                <w:b/>
                <w:bCs/>
                <w:szCs w:val="22"/>
              </w:rPr>
              <w:t>at</w:t>
            </w:r>
            <w:proofErr w:type="gramEnd"/>
            <w:r w:rsidRPr="00C74B8C">
              <w:rPr>
                <w:rFonts w:cs="Times New Roman"/>
                <w:b/>
                <w:bCs/>
                <w:szCs w:val="22"/>
              </w:rPr>
              <w:t xml:space="preserve"> 31 March and</w:t>
            </w:r>
            <w:r w:rsidRPr="00C74B8C">
              <w:rPr>
                <w:rFonts w:cs="Times New Roman"/>
                <w:b/>
                <w:bCs/>
                <w:szCs w:val="22"/>
              </w:rPr>
              <w:br/>
              <w:t xml:space="preserve">   31 December</w:t>
            </w:r>
          </w:p>
        </w:tc>
        <w:tc>
          <w:tcPr>
            <w:tcW w:w="628" w:type="pct"/>
          </w:tcPr>
          <w:p w14:paraId="64033F88" w14:textId="77777777" w:rsidR="005308FA" w:rsidRDefault="005308FA" w:rsidP="005308FA">
            <w:pPr>
              <w:ind w:left="-108" w:right="-110"/>
              <w:jc w:val="center"/>
              <w:rPr>
                <w:rFonts w:cs="Times New Roman"/>
                <w:b/>
                <w:bCs/>
                <w:szCs w:val="22"/>
              </w:rPr>
            </w:pPr>
          </w:p>
          <w:p w14:paraId="63936A20" w14:textId="173193E4" w:rsidR="005308FA" w:rsidRPr="005308FA" w:rsidRDefault="005308FA" w:rsidP="005308FA">
            <w:pPr>
              <w:ind w:left="-108" w:right="-110"/>
              <w:jc w:val="center"/>
              <w:rPr>
                <w:rFonts w:cs="Times New Roman"/>
                <w:b/>
                <w:bCs/>
                <w:szCs w:val="22"/>
              </w:rPr>
            </w:pPr>
            <w:r w:rsidRPr="00710C0E">
              <w:rPr>
                <w:rFonts w:cs="Times New Roman"/>
                <w:b/>
                <w:bCs/>
                <w:szCs w:val="22"/>
              </w:rPr>
              <w:t>1</w:t>
            </w:r>
          </w:p>
        </w:tc>
        <w:tc>
          <w:tcPr>
            <w:tcW w:w="526" w:type="pct"/>
            <w:tcBorders>
              <w:bottom w:val="double" w:sz="4" w:space="0" w:color="auto"/>
            </w:tcBorders>
            <w:vAlign w:val="center"/>
          </w:tcPr>
          <w:p w14:paraId="5694B389" w14:textId="77777777" w:rsidR="005308FA" w:rsidRDefault="005308FA" w:rsidP="005308FA">
            <w:pPr>
              <w:pStyle w:val="BodyText"/>
              <w:tabs>
                <w:tab w:val="decimal" w:pos="770"/>
              </w:tabs>
              <w:spacing w:after="0"/>
              <w:ind w:left="-108" w:right="-131"/>
              <w:rPr>
                <w:rFonts w:cs="Times New Roman"/>
                <w:b/>
                <w:bCs/>
                <w:szCs w:val="22"/>
              </w:rPr>
            </w:pPr>
          </w:p>
          <w:p w14:paraId="295B3195" w14:textId="6BA93CF7" w:rsidR="005308FA" w:rsidRPr="005308FA" w:rsidRDefault="005308FA" w:rsidP="005308FA">
            <w:pPr>
              <w:pStyle w:val="BodyText"/>
              <w:tabs>
                <w:tab w:val="decimal" w:pos="770"/>
              </w:tabs>
              <w:spacing w:after="0"/>
              <w:ind w:left="-108" w:right="-131"/>
              <w:rPr>
                <w:rFonts w:cs="Times New Roman"/>
                <w:b/>
                <w:bCs/>
                <w:szCs w:val="22"/>
              </w:rPr>
            </w:pPr>
            <w:r w:rsidRPr="000003D0">
              <w:rPr>
                <w:rFonts w:cs="Times New Roman"/>
                <w:b/>
                <w:bCs/>
                <w:szCs w:val="22"/>
              </w:rPr>
              <w:t>399,000</w:t>
            </w:r>
          </w:p>
        </w:tc>
        <w:tc>
          <w:tcPr>
            <w:tcW w:w="132" w:type="pct"/>
          </w:tcPr>
          <w:p w14:paraId="2A89E072" w14:textId="77777777" w:rsidR="005308FA" w:rsidRPr="005308FA" w:rsidRDefault="005308FA" w:rsidP="005308FA">
            <w:pPr>
              <w:pStyle w:val="BodyText"/>
              <w:spacing w:after="0"/>
              <w:ind w:left="-108" w:right="-131"/>
              <w:jc w:val="both"/>
              <w:rPr>
                <w:rFonts w:cs="Times New Roman"/>
                <w:b/>
                <w:bCs/>
                <w:szCs w:val="22"/>
              </w:rPr>
            </w:pPr>
          </w:p>
        </w:tc>
        <w:tc>
          <w:tcPr>
            <w:tcW w:w="570" w:type="pct"/>
            <w:tcBorders>
              <w:bottom w:val="double" w:sz="4" w:space="0" w:color="auto"/>
            </w:tcBorders>
            <w:vAlign w:val="center"/>
          </w:tcPr>
          <w:p w14:paraId="3A417DF7" w14:textId="77777777" w:rsidR="005308FA" w:rsidRDefault="005308FA" w:rsidP="005308FA">
            <w:pPr>
              <w:pStyle w:val="BodyText"/>
              <w:tabs>
                <w:tab w:val="decimal" w:pos="886"/>
              </w:tabs>
              <w:spacing w:after="0"/>
              <w:ind w:left="-108" w:right="-131"/>
              <w:rPr>
                <w:rFonts w:cs="Times New Roman"/>
                <w:b/>
                <w:bCs/>
                <w:szCs w:val="22"/>
              </w:rPr>
            </w:pPr>
          </w:p>
          <w:p w14:paraId="06743B8D" w14:textId="21B86683" w:rsidR="005308FA" w:rsidRPr="005308FA" w:rsidRDefault="005308FA" w:rsidP="005308FA">
            <w:pPr>
              <w:pStyle w:val="BodyText"/>
              <w:tabs>
                <w:tab w:val="decimal" w:pos="886"/>
              </w:tabs>
              <w:spacing w:after="0"/>
              <w:ind w:left="-108" w:right="-131"/>
              <w:rPr>
                <w:rFonts w:cs="Times New Roman"/>
                <w:b/>
                <w:bCs/>
                <w:szCs w:val="22"/>
              </w:rPr>
            </w:pPr>
            <w:r w:rsidRPr="000003D0">
              <w:rPr>
                <w:rFonts w:cs="Times New Roman"/>
                <w:b/>
                <w:bCs/>
                <w:szCs w:val="22"/>
              </w:rPr>
              <w:t>399,000</w:t>
            </w:r>
          </w:p>
        </w:tc>
        <w:tc>
          <w:tcPr>
            <w:tcW w:w="133" w:type="pct"/>
          </w:tcPr>
          <w:p w14:paraId="341D444D" w14:textId="77777777" w:rsidR="005308FA" w:rsidRPr="005308FA" w:rsidRDefault="005308FA" w:rsidP="005308FA">
            <w:pPr>
              <w:pStyle w:val="BodyText"/>
              <w:spacing w:after="0"/>
              <w:ind w:right="-131"/>
              <w:jc w:val="both"/>
              <w:rPr>
                <w:rFonts w:cs="Times New Roman"/>
                <w:b/>
                <w:bCs/>
                <w:szCs w:val="22"/>
              </w:rPr>
            </w:pPr>
          </w:p>
        </w:tc>
        <w:tc>
          <w:tcPr>
            <w:tcW w:w="532" w:type="pct"/>
            <w:tcBorders>
              <w:bottom w:val="double" w:sz="4" w:space="0" w:color="auto"/>
            </w:tcBorders>
            <w:vAlign w:val="center"/>
          </w:tcPr>
          <w:p w14:paraId="3CBC60F8" w14:textId="77777777" w:rsidR="005308FA" w:rsidRDefault="005308FA" w:rsidP="005308FA">
            <w:pPr>
              <w:pStyle w:val="BodyText"/>
              <w:tabs>
                <w:tab w:val="decimal" w:pos="770"/>
              </w:tabs>
              <w:spacing w:after="0"/>
              <w:ind w:left="-108" w:right="-131"/>
              <w:rPr>
                <w:rFonts w:cs="Times New Roman"/>
                <w:b/>
                <w:bCs/>
                <w:szCs w:val="22"/>
              </w:rPr>
            </w:pPr>
          </w:p>
          <w:p w14:paraId="61D1FAAA" w14:textId="7D8A466B" w:rsidR="005308FA" w:rsidRPr="005308FA" w:rsidRDefault="005308FA" w:rsidP="005308FA">
            <w:pPr>
              <w:pStyle w:val="BodyText"/>
              <w:tabs>
                <w:tab w:val="decimal" w:pos="770"/>
              </w:tabs>
              <w:spacing w:after="0"/>
              <w:ind w:left="-108" w:right="-131"/>
              <w:rPr>
                <w:rFonts w:cs="Times New Roman"/>
                <w:b/>
                <w:bCs/>
                <w:szCs w:val="22"/>
              </w:rPr>
            </w:pPr>
            <w:r w:rsidRPr="000003D0">
              <w:rPr>
                <w:rFonts w:cs="Times New Roman"/>
                <w:b/>
                <w:bCs/>
                <w:szCs w:val="22"/>
              </w:rPr>
              <w:t>399,000</w:t>
            </w:r>
          </w:p>
        </w:tc>
        <w:tc>
          <w:tcPr>
            <w:tcW w:w="135" w:type="pct"/>
          </w:tcPr>
          <w:p w14:paraId="4F8A2A8B" w14:textId="77777777" w:rsidR="005308FA" w:rsidRPr="005308FA" w:rsidRDefault="005308FA" w:rsidP="005308FA">
            <w:pPr>
              <w:pStyle w:val="BodyText"/>
              <w:spacing w:after="0"/>
              <w:ind w:left="-108" w:right="-131"/>
              <w:jc w:val="both"/>
              <w:rPr>
                <w:rFonts w:cs="Times New Roman"/>
                <w:b/>
                <w:bCs/>
                <w:szCs w:val="22"/>
              </w:rPr>
            </w:pPr>
          </w:p>
        </w:tc>
        <w:tc>
          <w:tcPr>
            <w:tcW w:w="595" w:type="pct"/>
            <w:tcBorders>
              <w:bottom w:val="double" w:sz="4" w:space="0" w:color="auto"/>
            </w:tcBorders>
            <w:vAlign w:val="center"/>
          </w:tcPr>
          <w:p w14:paraId="4CC00C0C" w14:textId="77777777" w:rsidR="005308FA" w:rsidRDefault="005308FA" w:rsidP="005308FA">
            <w:pPr>
              <w:pStyle w:val="BodyText"/>
              <w:tabs>
                <w:tab w:val="decimal" w:pos="886"/>
              </w:tabs>
              <w:spacing w:after="0"/>
              <w:ind w:left="-108" w:right="-131"/>
              <w:rPr>
                <w:rFonts w:cs="Times New Roman"/>
                <w:b/>
                <w:bCs/>
                <w:szCs w:val="22"/>
              </w:rPr>
            </w:pPr>
          </w:p>
          <w:p w14:paraId="028EE7B9" w14:textId="21E0EBBA" w:rsidR="005308FA" w:rsidRPr="005308FA" w:rsidRDefault="005308FA" w:rsidP="005308FA">
            <w:pPr>
              <w:pStyle w:val="BodyText"/>
              <w:tabs>
                <w:tab w:val="decimal" w:pos="886"/>
              </w:tabs>
              <w:spacing w:after="0"/>
              <w:ind w:left="-108" w:right="-131"/>
              <w:rPr>
                <w:rFonts w:cs="Times New Roman"/>
                <w:b/>
                <w:bCs/>
                <w:szCs w:val="22"/>
              </w:rPr>
            </w:pPr>
            <w:r w:rsidRPr="000003D0">
              <w:rPr>
                <w:rFonts w:cs="Times New Roman"/>
                <w:b/>
                <w:bCs/>
                <w:szCs w:val="22"/>
              </w:rPr>
              <w:t>399,000</w:t>
            </w:r>
          </w:p>
        </w:tc>
      </w:tr>
      <w:tr w:rsidR="004601C9" w:rsidRPr="00710C0E" w14:paraId="0B3C1260" w14:textId="77777777" w:rsidTr="001634B4">
        <w:trPr>
          <w:trHeight w:val="98"/>
        </w:trPr>
        <w:tc>
          <w:tcPr>
            <w:tcW w:w="1749" w:type="pct"/>
            <w:vAlign w:val="center"/>
          </w:tcPr>
          <w:p w14:paraId="342C4B71" w14:textId="77777777" w:rsidR="004601C9" w:rsidRPr="00710C0E" w:rsidRDefault="004601C9" w:rsidP="004601C9">
            <w:pPr>
              <w:ind w:right="-288"/>
              <w:rPr>
                <w:rFonts w:cs="Times New Roman"/>
                <w:szCs w:val="22"/>
              </w:rPr>
            </w:pPr>
          </w:p>
        </w:tc>
        <w:tc>
          <w:tcPr>
            <w:tcW w:w="628" w:type="pct"/>
          </w:tcPr>
          <w:p w14:paraId="2256F16A" w14:textId="77777777" w:rsidR="004601C9" w:rsidRPr="00710C0E" w:rsidRDefault="004601C9" w:rsidP="004601C9">
            <w:pPr>
              <w:ind w:left="-108" w:right="-110"/>
              <w:jc w:val="center"/>
              <w:rPr>
                <w:rFonts w:cs="Times New Roman"/>
                <w:i/>
                <w:iCs/>
                <w:szCs w:val="22"/>
              </w:rPr>
            </w:pPr>
          </w:p>
        </w:tc>
        <w:tc>
          <w:tcPr>
            <w:tcW w:w="526" w:type="pct"/>
            <w:tcBorders>
              <w:top w:val="double" w:sz="4" w:space="0" w:color="auto"/>
            </w:tcBorders>
          </w:tcPr>
          <w:p w14:paraId="7C782E4B" w14:textId="77777777" w:rsidR="004601C9" w:rsidRPr="00710C0E" w:rsidRDefault="004601C9" w:rsidP="004601C9">
            <w:pPr>
              <w:pStyle w:val="BodyText"/>
              <w:tabs>
                <w:tab w:val="decimal" w:pos="770"/>
              </w:tabs>
              <w:spacing w:after="0"/>
              <w:ind w:left="-108" w:right="-131"/>
              <w:rPr>
                <w:rFonts w:cs="Times New Roman"/>
                <w:szCs w:val="22"/>
              </w:rPr>
            </w:pPr>
          </w:p>
        </w:tc>
        <w:tc>
          <w:tcPr>
            <w:tcW w:w="132" w:type="pct"/>
          </w:tcPr>
          <w:p w14:paraId="2994FBB1" w14:textId="77777777" w:rsidR="004601C9" w:rsidRPr="00710C0E" w:rsidRDefault="004601C9" w:rsidP="004601C9">
            <w:pPr>
              <w:pStyle w:val="BodyText"/>
              <w:spacing w:after="0"/>
              <w:ind w:left="-108" w:right="-131"/>
              <w:jc w:val="both"/>
              <w:rPr>
                <w:rFonts w:cs="Times New Roman"/>
                <w:szCs w:val="22"/>
              </w:rPr>
            </w:pPr>
          </w:p>
        </w:tc>
        <w:tc>
          <w:tcPr>
            <w:tcW w:w="570" w:type="pct"/>
            <w:tcBorders>
              <w:top w:val="double" w:sz="4" w:space="0" w:color="auto"/>
            </w:tcBorders>
          </w:tcPr>
          <w:p w14:paraId="5388864C" w14:textId="77777777" w:rsidR="004601C9" w:rsidRPr="00710C0E" w:rsidRDefault="004601C9" w:rsidP="004601C9">
            <w:pPr>
              <w:pStyle w:val="BodyText"/>
              <w:tabs>
                <w:tab w:val="decimal" w:pos="886"/>
              </w:tabs>
              <w:spacing w:after="0"/>
              <w:ind w:left="-108" w:right="-131"/>
              <w:rPr>
                <w:rFonts w:cs="Times New Roman"/>
                <w:szCs w:val="22"/>
              </w:rPr>
            </w:pPr>
          </w:p>
        </w:tc>
        <w:tc>
          <w:tcPr>
            <w:tcW w:w="133" w:type="pct"/>
          </w:tcPr>
          <w:p w14:paraId="3794F903" w14:textId="77777777" w:rsidR="004601C9" w:rsidRPr="00710C0E" w:rsidRDefault="004601C9" w:rsidP="004601C9">
            <w:pPr>
              <w:pStyle w:val="BodyText"/>
              <w:spacing w:after="0"/>
              <w:ind w:right="-131"/>
              <w:jc w:val="both"/>
              <w:rPr>
                <w:rFonts w:cs="Times New Roman"/>
                <w:szCs w:val="22"/>
              </w:rPr>
            </w:pPr>
          </w:p>
        </w:tc>
        <w:tc>
          <w:tcPr>
            <w:tcW w:w="532" w:type="pct"/>
            <w:tcBorders>
              <w:top w:val="double" w:sz="4" w:space="0" w:color="auto"/>
            </w:tcBorders>
          </w:tcPr>
          <w:p w14:paraId="6921B50A" w14:textId="77777777" w:rsidR="004601C9" w:rsidRPr="00710C0E" w:rsidRDefault="004601C9" w:rsidP="004601C9">
            <w:pPr>
              <w:pStyle w:val="BodyText"/>
              <w:tabs>
                <w:tab w:val="decimal" w:pos="770"/>
              </w:tabs>
              <w:spacing w:after="0"/>
              <w:ind w:left="-108" w:right="-131"/>
              <w:rPr>
                <w:rFonts w:cs="Times New Roman"/>
                <w:szCs w:val="22"/>
              </w:rPr>
            </w:pPr>
          </w:p>
        </w:tc>
        <w:tc>
          <w:tcPr>
            <w:tcW w:w="135" w:type="pct"/>
          </w:tcPr>
          <w:p w14:paraId="4D2B2F60" w14:textId="77777777" w:rsidR="004601C9" w:rsidRPr="00710C0E" w:rsidRDefault="004601C9" w:rsidP="004601C9">
            <w:pPr>
              <w:pStyle w:val="BodyText"/>
              <w:spacing w:after="0"/>
              <w:ind w:left="-108" w:right="-131"/>
              <w:jc w:val="both"/>
              <w:rPr>
                <w:rFonts w:cs="Times New Roman"/>
                <w:szCs w:val="22"/>
              </w:rPr>
            </w:pPr>
          </w:p>
        </w:tc>
        <w:tc>
          <w:tcPr>
            <w:tcW w:w="595" w:type="pct"/>
            <w:tcBorders>
              <w:top w:val="double" w:sz="4" w:space="0" w:color="auto"/>
            </w:tcBorders>
            <w:vAlign w:val="center"/>
          </w:tcPr>
          <w:p w14:paraId="0CC5618D" w14:textId="77777777" w:rsidR="004601C9" w:rsidRPr="00710C0E" w:rsidRDefault="004601C9" w:rsidP="004601C9">
            <w:pPr>
              <w:pStyle w:val="BodyText"/>
              <w:tabs>
                <w:tab w:val="decimal" w:pos="886"/>
              </w:tabs>
              <w:spacing w:after="0"/>
              <w:ind w:left="-108" w:right="-131"/>
              <w:rPr>
                <w:rFonts w:cs="Times New Roman"/>
                <w:szCs w:val="22"/>
              </w:rPr>
            </w:pPr>
          </w:p>
        </w:tc>
      </w:tr>
      <w:tr w:rsidR="004601C9" w:rsidRPr="00710C0E" w14:paraId="5529974F" w14:textId="77777777" w:rsidTr="001634B4">
        <w:tc>
          <w:tcPr>
            <w:tcW w:w="1749" w:type="pct"/>
            <w:vAlign w:val="center"/>
          </w:tcPr>
          <w:p w14:paraId="1A99B08A" w14:textId="77777777" w:rsidR="004601C9" w:rsidRPr="00710C0E" w:rsidRDefault="004601C9" w:rsidP="004601C9">
            <w:pPr>
              <w:ind w:right="-288"/>
              <w:rPr>
                <w:rFonts w:cs="Times New Roman"/>
                <w:b/>
                <w:bCs/>
                <w:i/>
                <w:iCs/>
                <w:szCs w:val="22"/>
              </w:rPr>
            </w:pPr>
            <w:r w:rsidRPr="00710C0E">
              <w:rPr>
                <w:rFonts w:cs="Times New Roman"/>
                <w:b/>
                <w:bCs/>
                <w:i/>
                <w:iCs/>
                <w:szCs w:val="22"/>
              </w:rPr>
              <w:t>Issued and</w:t>
            </w:r>
            <w:r w:rsidRPr="00710C0E">
              <w:rPr>
                <w:rFonts w:cs="Times New Roman"/>
                <w:b/>
                <w:bCs/>
                <w:i/>
                <w:iCs/>
                <w:szCs w:val="22"/>
                <w:cs/>
                <w:lang w:bidi="th-TH"/>
              </w:rPr>
              <w:t xml:space="preserve"> </w:t>
            </w:r>
            <w:r w:rsidRPr="00710C0E">
              <w:rPr>
                <w:rFonts w:cs="Times New Roman"/>
                <w:b/>
                <w:bCs/>
                <w:i/>
                <w:iCs/>
                <w:szCs w:val="22"/>
              </w:rPr>
              <w:t>paid</w:t>
            </w:r>
            <w:r w:rsidRPr="00710C0E">
              <w:rPr>
                <w:rFonts w:cs="Times New Roman"/>
                <w:b/>
                <w:bCs/>
                <w:i/>
                <w:iCs/>
                <w:szCs w:val="22"/>
                <w:cs/>
                <w:lang w:bidi="th-TH"/>
              </w:rPr>
              <w:t>-</w:t>
            </w:r>
            <w:r w:rsidRPr="00710C0E">
              <w:rPr>
                <w:rFonts w:cs="Times New Roman"/>
                <w:b/>
                <w:bCs/>
                <w:i/>
                <w:iCs/>
                <w:szCs w:val="22"/>
              </w:rPr>
              <w:t>up</w:t>
            </w:r>
          </w:p>
        </w:tc>
        <w:tc>
          <w:tcPr>
            <w:tcW w:w="628" w:type="pct"/>
          </w:tcPr>
          <w:p w14:paraId="15165270" w14:textId="77777777" w:rsidR="004601C9" w:rsidRPr="00710C0E" w:rsidRDefault="004601C9" w:rsidP="004601C9">
            <w:pPr>
              <w:ind w:left="-108" w:right="-110"/>
              <w:jc w:val="center"/>
              <w:rPr>
                <w:rFonts w:cs="Times New Roman"/>
                <w:i/>
                <w:iCs/>
                <w:szCs w:val="22"/>
              </w:rPr>
            </w:pPr>
          </w:p>
        </w:tc>
        <w:tc>
          <w:tcPr>
            <w:tcW w:w="526" w:type="pct"/>
          </w:tcPr>
          <w:p w14:paraId="14653DED" w14:textId="77777777" w:rsidR="004601C9" w:rsidRPr="00710C0E" w:rsidRDefault="004601C9" w:rsidP="004601C9">
            <w:pPr>
              <w:pStyle w:val="BodyText"/>
              <w:tabs>
                <w:tab w:val="decimal" w:pos="770"/>
              </w:tabs>
              <w:spacing w:after="0"/>
              <w:ind w:left="-108" w:right="-131"/>
              <w:rPr>
                <w:rFonts w:cs="Times New Roman"/>
                <w:szCs w:val="22"/>
              </w:rPr>
            </w:pPr>
          </w:p>
        </w:tc>
        <w:tc>
          <w:tcPr>
            <w:tcW w:w="132" w:type="pct"/>
          </w:tcPr>
          <w:p w14:paraId="0B055929" w14:textId="77777777" w:rsidR="004601C9" w:rsidRPr="00710C0E" w:rsidRDefault="004601C9" w:rsidP="004601C9">
            <w:pPr>
              <w:pStyle w:val="BodyText"/>
              <w:spacing w:after="0"/>
              <w:ind w:left="-108" w:right="-131"/>
              <w:jc w:val="both"/>
              <w:rPr>
                <w:rFonts w:cs="Times New Roman"/>
                <w:szCs w:val="22"/>
              </w:rPr>
            </w:pPr>
          </w:p>
        </w:tc>
        <w:tc>
          <w:tcPr>
            <w:tcW w:w="570" w:type="pct"/>
          </w:tcPr>
          <w:p w14:paraId="673A25E0" w14:textId="77777777" w:rsidR="004601C9" w:rsidRPr="00710C0E" w:rsidRDefault="004601C9" w:rsidP="004601C9">
            <w:pPr>
              <w:pStyle w:val="BodyText"/>
              <w:tabs>
                <w:tab w:val="decimal" w:pos="886"/>
              </w:tabs>
              <w:spacing w:after="0"/>
              <w:ind w:left="-108" w:right="-131"/>
              <w:rPr>
                <w:rFonts w:cs="Times New Roman"/>
                <w:szCs w:val="22"/>
              </w:rPr>
            </w:pPr>
          </w:p>
        </w:tc>
        <w:tc>
          <w:tcPr>
            <w:tcW w:w="133" w:type="pct"/>
          </w:tcPr>
          <w:p w14:paraId="3CCBF41E" w14:textId="77777777" w:rsidR="004601C9" w:rsidRPr="00710C0E" w:rsidRDefault="004601C9" w:rsidP="004601C9">
            <w:pPr>
              <w:pStyle w:val="BodyText"/>
              <w:spacing w:after="0"/>
              <w:ind w:right="-131"/>
              <w:jc w:val="both"/>
              <w:rPr>
                <w:rFonts w:cs="Times New Roman"/>
                <w:szCs w:val="22"/>
              </w:rPr>
            </w:pPr>
          </w:p>
        </w:tc>
        <w:tc>
          <w:tcPr>
            <w:tcW w:w="532" w:type="pct"/>
          </w:tcPr>
          <w:p w14:paraId="7760F265" w14:textId="77777777" w:rsidR="004601C9" w:rsidRPr="00710C0E" w:rsidRDefault="004601C9" w:rsidP="004601C9">
            <w:pPr>
              <w:pStyle w:val="BodyText"/>
              <w:tabs>
                <w:tab w:val="decimal" w:pos="770"/>
              </w:tabs>
              <w:spacing w:after="0"/>
              <w:ind w:left="-108" w:right="-131"/>
              <w:rPr>
                <w:rFonts w:cs="Times New Roman"/>
                <w:szCs w:val="22"/>
              </w:rPr>
            </w:pPr>
          </w:p>
        </w:tc>
        <w:tc>
          <w:tcPr>
            <w:tcW w:w="135" w:type="pct"/>
          </w:tcPr>
          <w:p w14:paraId="5D40022D" w14:textId="77777777" w:rsidR="004601C9" w:rsidRPr="00710C0E" w:rsidRDefault="004601C9" w:rsidP="004601C9">
            <w:pPr>
              <w:pStyle w:val="BodyText"/>
              <w:spacing w:after="0"/>
              <w:ind w:left="-108" w:right="-131"/>
              <w:jc w:val="both"/>
              <w:rPr>
                <w:rFonts w:cs="Times New Roman"/>
                <w:szCs w:val="22"/>
              </w:rPr>
            </w:pPr>
          </w:p>
        </w:tc>
        <w:tc>
          <w:tcPr>
            <w:tcW w:w="595" w:type="pct"/>
            <w:vAlign w:val="center"/>
          </w:tcPr>
          <w:p w14:paraId="7BA0715B" w14:textId="77777777" w:rsidR="004601C9" w:rsidRPr="00710C0E" w:rsidRDefault="004601C9" w:rsidP="004601C9">
            <w:pPr>
              <w:pStyle w:val="BodyText"/>
              <w:tabs>
                <w:tab w:val="decimal" w:pos="886"/>
              </w:tabs>
              <w:spacing w:after="0"/>
              <w:ind w:left="-108" w:right="-131"/>
              <w:rPr>
                <w:rFonts w:cs="Times New Roman"/>
                <w:szCs w:val="22"/>
              </w:rPr>
            </w:pPr>
          </w:p>
        </w:tc>
      </w:tr>
      <w:tr w:rsidR="004601C9" w:rsidRPr="00710C0E" w14:paraId="7231FDCE" w14:textId="77777777" w:rsidTr="001634B4">
        <w:tc>
          <w:tcPr>
            <w:tcW w:w="1749" w:type="pct"/>
            <w:vAlign w:val="center"/>
          </w:tcPr>
          <w:p w14:paraId="379E973A" w14:textId="77777777" w:rsidR="004601C9" w:rsidRPr="00710C0E" w:rsidRDefault="004601C9" w:rsidP="004601C9">
            <w:pPr>
              <w:ind w:right="-288"/>
              <w:rPr>
                <w:rFonts w:cs="Times New Roman"/>
                <w:b/>
                <w:bCs/>
                <w:i/>
                <w:iCs/>
                <w:szCs w:val="22"/>
              </w:rPr>
            </w:pPr>
            <w:r w:rsidRPr="00710C0E">
              <w:rPr>
                <w:rFonts w:cs="Times New Roman"/>
                <w:szCs w:val="22"/>
              </w:rPr>
              <w:t>At 1 January</w:t>
            </w:r>
          </w:p>
        </w:tc>
        <w:tc>
          <w:tcPr>
            <w:tcW w:w="628" w:type="pct"/>
          </w:tcPr>
          <w:p w14:paraId="5A1C6AA1" w14:textId="77777777" w:rsidR="004601C9" w:rsidRPr="00710C0E" w:rsidRDefault="004601C9" w:rsidP="004601C9">
            <w:pPr>
              <w:ind w:left="-108" w:right="-110"/>
              <w:jc w:val="center"/>
              <w:rPr>
                <w:rFonts w:cs="Times New Roman"/>
                <w:i/>
                <w:iCs/>
                <w:szCs w:val="22"/>
              </w:rPr>
            </w:pPr>
          </w:p>
        </w:tc>
        <w:tc>
          <w:tcPr>
            <w:tcW w:w="526" w:type="pct"/>
          </w:tcPr>
          <w:p w14:paraId="0F33852C" w14:textId="77777777" w:rsidR="004601C9" w:rsidRPr="00710C0E" w:rsidRDefault="004601C9" w:rsidP="004601C9">
            <w:pPr>
              <w:pStyle w:val="BodyText"/>
              <w:tabs>
                <w:tab w:val="decimal" w:pos="770"/>
              </w:tabs>
              <w:spacing w:after="0"/>
              <w:ind w:left="-108" w:right="-131"/>
              <w:rPr>
                <w:rFonts w:cs="Times New Roman"/>
                <w:szCs w:val="22"/>
              </w:rPr>
            </w:pPr>
          </w:p>
        </w:tc>
        <w:tc>
          <w:tcPr>
            <w:tcW w:w="132" w:type="pct"/>
          </w:tcPr>
          <w:p w14:paraId="4688A4ED" w14:textId="77777777" w:rsidR="004601C9" w:rsidRPr="00710C0E" w:rsidRDefault="004601C9" w:rsidP="004601C9">
            <w:pPr>
              <w:pStyle w:val="BodyText"/>
              <w:spacing w:after="0"/>
              <w:ind w:left="-108" w:right="-131"/>
              <w:jc w:val="both"/>
              <w:rPr>
                <w:rFonts w:cs="Times New Roman"/>
                <w:szCs w:val="22"/>
              </w:rPr>
            </w:pPr>
          </w:p>
        </w:tc>
        <w:tc>
          <w:tcPr>
            <w:tcW w:w="570" w:type="pct"/>
          </w:tcPr>
          <w:p w14:paraId="032BFDEE" w14:textId="77777777" w:rsidR="004601C9" w:rsidRPr="00710C0E" w:rsidRDefault="004601C9" w:rsidP="004601C9">
            <w:pPr>
              <w:pStyle w:val="BodyText"/>
              <w:tabs>
                <w:tab w:val="decimal" w:pos="886"/>
              </w:tabs>
              <w:spacing w:after="0"/>
              <w:ind w:left="-108" w:right="-131"/>
              <w:rPr>
                <w:rFonts w:cs="Times New Roman"/>
                <w:szCs w:val="22"/>
              </w:rPr>
            </w:pPr>
          </w:p>
        </w:tc>
        <w:tc>
          <w:tcPr>
            <w:tcW w:w="133" w:type="pct"/>
          </w:tcPr>
          <w:p w14:paraId="49B9412B" w14:textId="77777777" w:rsidR="004601C9" w:rsidRPr="00710C0E" w:rsidRDefault="004601C9" w:rsidP="004601C9">
            <w:pPr>
              <w:pStyle w:val="BodyText"/>
              <w:spacing w:after="0"/>
              <w:ind w:right="-131"/>
              <w:jc w:val="both"/>
              <w:rPr>
                <w:rFonts w:cs="Times New Roman"/>
                <w:szCs w:val="22"/>
              </w:rPr>
            </w:pPr>
          </w:p>
        </w:tc>
        <w:tc>
          <w:tcPr>
            <w:tcW w:w="532" w:type="pct"/>
          </w:tcPr>
          <w:p w14:paraId="6305E0D1" w14:textId="77777777" w:rsidR="004601C9" w:rsidRPr="00710C0E" w:rsidRDefault="004601C9" w:rsidP="004601C9">
            <w:pPr>
              <w:pStyle w:val="BodyText"/>
              <w:tabs>
                <w:tab w:val="decimal" w:pos="770"/>
              </w:tabs>
              <w:spacing w:after="0"/>
              <w:ind w:left="-108" w:right="-131"/>
              <w:rPr>
                <w:rFonts w:cs="Times New Roman"/>
                <w:szCs w:val="22"/>
              </w:rPr>
            </w:pPr>
          </w:p>
        </w:tc>
        <w:tc>
          <w:tcPr>
            <w:tcW w:w="135" w:type="pct"/>
          </w:tcPr>
          <w:p w14:paraId="738EACBB" w14:textId="77777777" w:rsidR="004601C9" w:rsidRPr="00710C0E" w:rsidRDefault="004601C9" w:rsidP="004601C9">
            <w:pPr>
              <w:pStyle w:val="BodyText"/>
              <w:spacing w:after="0"/>
              <w:ind w:left="-108" w:right="-131"/>
              <w:jc w:val="both"/>
              <w:rPr>
                <w:rFonts w:cs="Times New Roman"/>
                <w:szCs w:val="22"/>
              </w:rPr>
            </w:pPr>
          </w:p>
        </w:tc>
        <w:tc>
          <w:tcPr>
            <w:tcW w:w="595" w:type="pct"/>
            <w:vAlign w:val="center"/>
          </w:tcPr>
          <w:p w14:paraId="438576F9" w14:textId="77777777" w:rsidR="004601C9" w:rsidRPr="00710C0E" w:rsidRDefault="004601C9" w:rsidP="004601C9">
            <w:pPr>
              <w:pStyle w:val="BodyText"/>
              <w:tabs>
                <w:tab w:val="decimal" w:pos="886"/>
              </w:tabs>
              <w:spacing w:after="0"/>
              <w:ind w:left="-108" w:right="-131"/>
              <w:rPr>
                <w:rFonts w:cs="Times New Roman"/>
                <w:szCs w:val="22"/>
              </w:rPr>
            </w:pPr>
          </w:p>
        </w:tc>
      </w:tr>
      <w:tr w:rsidR="004601C9" w:rsidRPr="00710C0E" w14:paraId="4CB0642A" w14:textId="77777777" w:rsidTr="00477DB1">
        <w:tc>
          <w:tcPr>
            <w:tcW w:w="1749" w:type="pct"/>
            <w:vAlign w:val="center"/>
          </w:tcPr>
          <w:p w14:paraId="02E2AF64" w14:textId="77777777" w:rsidR="004601C9" w:rsidRPr="00710C0E" w:rsidRDefault="004601C9" w:rsidP="004601C9">
            <w:pPr>
              <w:ind w:right="-288"/>
              <w:rPr>
                <w:rFonts w:cs="Times New Roman"/>
                <w:b/>
                <w:bCs/>
                <w:i/>
                <w:iCs/>
                <w:szCs w:val="22"/>
              </w:rPr>
            </w:pPr>
            <w:r w:rsidRPr="00710C0E">
              <w:rPr>
                <w:rFonts w:cs="Times New Roman"/>
                <w:szCs w:val="22"/>
                <w:cs/>
                <w:lang w:bidi="th-TH"/>
              </w:rPr>
              <w:t xml:space="preserve">- </w:t>
            </w:r>
            <w:r w:rsidRPr="00710C0E">
              <w:rPr>
                <w:rFonts w:cs="Times New Roman"/>
                <w:szCs w:val="22"/>
              </w:rPr>
              <w:t>ordinary shares</w:t>
            </w:r>
          </w:p>
        </w:tc>
        <w:tc>
          <w:tcPr>
            <w:tcW w:w="628" w:type="pct"/>
          </w:tcPr>
          <w:p w14:paraId="4D6F4401" w14:textId="77777777" w:rsidR="004601C9" w:rsidRPr="00710C0E" w:rsidRDefault="004601C9" w:rsidP="004601C9">
            <w:pPr>
              <w:ind w:left="-108" w:right="-110"/>
              <w:jc w:val="center"/>
              <w:rPr>
                <w:rFonts w:cs="Times New Roman"/>
                <w:szCs w:val="22"/>
              </w:rPr>
            </w:pPr>
            <w:r w:rsidRPr="00710C0E">
              <w:rPr>
                <w:rFonts w:cs="Times New Roman"/>
                <w:szCs w:val="22"/>
              </w:rPr>
              <w:t>1</w:t>
            </w:r>
          </w:p>
        </w:tc>
        <w:tc>
          <w:tcPr>
            <w:tcW w:w="526" w:type="pct"/>
          </w:tcPr>
          <w:p w14:paraId="4090A871" w14:textId="4ADD92C7" w:rsidR="004601C9" w:rsidRPr="00710C0E" w:rsidRDefault="004601C9" w:rsidP="004601C9">
            <w:pPr>
              <w:pStyle w:val="BodyText"/>
              <w:tabs>
                <w:tab w:val="decimal" w:pos="770"/>
              </w:tabs>
              <w:spacing w:after="0"/>
              <w:ind w:left="-108" w:right="-131"/>
              <w:rPr>
                <w:rFonts w:cs="Times New Roman"/>
                <w:szCs w:val="22"/>
              </w:rPr>
            </w:pPr>
            <w:r>
              <w:rPr>
                <w:rFonts w:cs="Times New Roman"/>
                <w:szCs w:val="22"/>
              </w:rPr>
              <w:t>285</w:t>
            </w:r>
            <w:r w:rsidRPr="00B951EA">
              <w:rPr>
                <w:rFonts w:cs="Times New Roman"/>
                <w:szCs w:val="22"/>
              </w:rPr>
              <w:t>,000</w:t>
            </w:r>
          </w:p>
        </w:tc>
        <w:tc>
          <w:tcPr>
            <w:tcW w:w="132" w:type="pct"/>
          </w:tcPr>
          <w:p w14:paraId="089ACBE0" w14:textId="77777777" w:rsidR="004601C9" w:rsidRPr="00710C0E" w:rsidRDefault="004601C9" w:rsidP="004601C9">
            <w:pPr>
              <w:pStyle w:val="BodyText"/>
              <w:spacing w:after="0"/>
              <w:ind w:left="-108" w:right="-131"/>
              <w:jc w:val="both"/>
              <w:rPr>
                <w:rFonts w:cs="Times New Roman"/>
                <w:szCs w:val="22"/>
              </w:rPr>
            </w:pPr>
          </w:p>
        </w:tc>
        <w:tc>
          <w:tcPr>
            <w:tcW w:w="570" w:type="pct"/>
          </w:tcPr>
          <w:p w14:paraId="358BF52A" w14:textId="3B4E1AAD" w:rsidR="004601C9" w:rsidRPr="00710C0E" w:rsidRDefault="004601C9" w:rsidP="004601C9">
            <w:pPr>
              <w:pStyle w:val="BodyText"/>
              <w:tabs>
                <w:tab w:val="decimal" w:pos="886"/>
              </w:tabs>
              <w:spacing w:after="0"/>
              <w:ind w:left="-108" w:right="-131"/>
              <w:rPr>
                <w:rFonts w:cs="Times New Roman"/>
                <w:szCs w:val="22"/>
              </w:rPr>
            </w:pPr>
            <w:r>
              <w:rPr>
                <w:rFonts w:cs="Times New Roman"/>
                <w:szCs w:val="22"/>
              </w:rPr>
              <w:t>285</w:t>
            </w:r>
            <w:r w:rsidRPr="00B951EA">
              <w:rPr>
                <w:rFonts w:cs="Times New Roman"/>
                <w:szCs w:val="22"/>
              </w:rPr>
              <w:t>,000</w:t>
            </w:r>
          </w:p>
        </w:tc>
        <w:tc>
          <w:tcPr>
            <w:tcW w:w="133" w:type="pct"/>
          </w:tcPr>
          <w:p w14:paraId="55492D37" w14:textId="77777777" w:rsidR="004601C9" w:rsidRPr="00710C0E" w:rsidRDefault="004601C9" w:rsidP="004601C9">
            <w:pPr>
              <w:pStyle w:val="BodyText"/>
              <w:spacing w:after="0"/>
              <w:ind w:right="-131"/>
              <w:jc w:val="both"/>
              <w:rPr>
                <w:rFonts w:cs="Times New Roman"/>
                <w:szCs w:val="22"/>
              </w:rPr>
            </w:pPr>
          </w:p>
        </w:tc>
        <w:tc>
          <w:tcPr>
            <w:tcW w:w="532" w:type="pct"/>
          </w:tcPr>
          <w:p w14:paraId="73587277" w14:textId="3B030D84" w:rsidR="004601C9" w:rsidRPr="00710C0E" w:rsidRDefault="004601C9" w:rsidP="004601C9">
            <w:pPr>
              <w:pStyle w:val="BodyText"/>
              <w:tabs>
                <w:tab w:val="decimal" w:pos="770"/>
              </w:tabs>
              <w:spacing w:after="0"/>
              <w:ind w:left="-108" w:right="-131"/>
              <w:rPr>
                <w:rFonts w:cs="Times New Roman"/>
                <w:szCs w:val="22"/>
              </w:rPr>
            </w:pPr>
            <w:r>
              <w:rPr>
                <w:rFonts w:cs="Times New Roman"/>
                <w:szCs w:val="22"/>
              </w:rPr>
              <w:t>285</w:t>
            </w:r>
            <w:r w:rsidRPr="00B951EA">
              <w:rPr>
                <w:rFonts w:cs="Times New Roman"/>
                <w:szCs w:val="22"/>
              </w:rPr>
              <w:t>,000</w:t>
            </w:r>
          </w:p>
        </w:tc>
        <w:tc>
          <w:tcPr>
            <w:tcW w:w="135" w:type="pct"/>
          </w:tcPr>
          <w:p w14:paraId="232C371E" w14:textId="77777777" w:rsidR="004601C9" w:rsidRPr="00710C0E" w:rsidRDefault="004601C9" w:rsidP="004601C9">
            <w:pPr>
              <w:pStyle w:val="BodyText"/>
              <w:spacing w:after="0"/>
              <w:ind w:left="-108" w:right="-131"/>
              <w:jc w:val="both"/>
              <w:rPr>
                <w:rFonts w:cs="Times New Roman"/>
                <w:szCs w:val="22"/>
              </w:rPr>
            </w:pPr>
          </w:p>
        </w:tc>
        <w:tc>
          <w:tcPr>
            <w:tcW w:w="595" w:type="pct"/>
            <w:vAlign w:val="center"/>
          </w:tcPr>
          <w:p w14:paraId="724B4559" w14:textId="13749741" w:rsidR="004601C9" w:rsidRPr="00710C0E" w:rsidRDefault="004601C9" w:rsidP="004601C9">
            <w:pPr>
              <w:pStyle w:val="BodyText"/>
              <w:tabs>
                <w:tab w:val="decimal" w:pos="886"/>
              </w:tabs>
              <w:spacing w:after="0"/>
              <w:ind w:left="-108" w:right="-131"/>
              <w:rPr>
                <w:rFonts w:cs="Times New Roman"/>
                <w:szCs w:val="22"/>
              </w:rPr>
            </w:pPr>
            <w:r>
              <w:rPr>
                <w:rFonts w:cs="Times New Roman"/>
                <w:szCs w:val="22"/>
              </w:rPr>
              <w:t>285</w:t>
            </w:r>
            <w:r w:rsidRPr="00B951EA">
              <w:rPr>
                <w:rFonts w:cs="Times New Roman"/>
                <w:szCs w:val="22"/>
              </w:rPr>
              <w:t>,000</w:t>
            </w:r>
          </w:p>
        </w:tc>
      </w:tr>
      <w:tr w:rsidR="004601C9" w:rsidRPr="00710C0E" w14:paraId="0F4DC0B5" w14:textId="77777777" w:rsidTr="00477DB1">
        <w:tc>
          <w:tcPr>
            <w:tcW w:w="1749" w:type="pct"/>
            <w:vAlign w:val="center"/>
          </w:tcPr>
          <w:p w14:paraId="25FF6A6A" w14:textId="7F61C8E2" w:rsidR="004601C9" w:rsidRPr="00710C0E" w:rsidRDefault="005308FA" w:rsidP="004601C9">
            <w:pPr>
              <w:ind w:right="-288"/>
              <w:rPr>
                <w:rFonts w:cs="Times New Roman"/>
                <w:szCs w:val="22"/>
              </w:rPr>
            </w:pPr>
            <w:r w:rsidRPr="005308FA">
              <w:rPr>
                <w:rFonts w:cs="Times New Roman"/>
                <w:szCs w:val="22"/>
              </w:rPr>
              <w:t xml:space="preserve">Exercise of </w:t>
            </w:r>
            <w:r w:rsidR="00C74B8C">
              <w:rPr>
                <w:rFonts w:cs="Times New Roman"/>
                <w:szCs w:val="22"/>
              </w:rPr>
              <w:t>w</w:t>
            </w:r>
            <w:r w:rsidRPr="005308FA">
              <w:rPr>
                <w:rFonts w:cs="Times New Roman"/>
                <w:szCs w:val="22"/>
              </w:rPr>
              <w:t>arrants</w:t>
            </w:r>
          </w:p>
        </w:tc>
        <w:tc>
          <w:tcPr>
            <w:tcW w:w="628" w:type="pct"/>
          </w:tcPr>
          <w:p w14:paraId="52A21F1A" w14:textId="77777777" w:rsidR="004601C9" w:rsidRPr="00710C0E" w:rsidRDefault="004601C9" w:rsidP="004601C9">
            <w:pPr>
              <w:ind w:left="-108" w:right="-110"/>
              <w:jc w:val="center"/>
              <w:rPr>
                <w:rFonts w:cs="Times New Roman"/>
                <w:szCs w:val="22"/>
              </w:rPr>
            </w:pPr>
            <w:r w:rsidRPr="00710C0E">
              <w:rPr>
                <w:rFonts w:cs="Times New Roman"/>
                <w:szCs w:val="22"/>
              </w:rPr>
              <w:t>1</w:t>
            </w:r>
          </w:p>
        </w:tc>
        <w:tc>
          <w:tcPr>
            <w:tcW w:w="526" w:type="pct"/>
            <w:tcBorders>
              <w:bottom w:val="single" w:sz="4" w:space="0" w:color="auto"/>
            </w:tcBorders>
          </w:tcPr>
          <w:p w14:paraId="309003EF" w14:textId="3154C26C" w:rsidR="004601C9" w:rsidRPr="00710C0E" w:rsidRDefault="004601C9" w:rsidP="004601C9">
            <w:pPr>
              <w:pStyle w:val="BodyText"/>
              <w:tabs>
                <w:tab w:val="decimal" w:pos="442"/>
              </w:tabs>
              <w:spacing w:after="0"/>
              <w:ind w:left="-108" w:right="-131"/>
              <w:rPr>
                <w:rFonts w:cs="Times New Roman"/>
                <w:szCs w:val="22"/>
              </w:rPr>
            </w:pPr>
            <w:r>
              <w:rPr>
                <w:rFonts w:cs="Times New Roman"/>
                <w:szCs w:val="22"/>
              </w:rPr>
              <w:t>-</w:t>
            </w:r>
          </w:p>
        </w:tc>
        <w:tc>
          <w:tcPr>
            <w:tcW w:w="132" w:type="pct"/>
          </w:tcPr>
          <w:p w14:paraId="1FF3B959" w14:textId="77777777" w:rsidR="004601C9" w:rsidRPr="00710C0E" w:rsidRDefault="004601C9" w:rsidP="004601C9">
            <w:pPr>
              <w:pStyle w:val="BodyText"/>
              <w:tabs>
                <w:tab w:val="decimal" w:pos="442"/>
              </w:tabs>
              <w:spacing w:after="0"/>
              <w:ind w:left="-108" w:right="-131"/>
              <w:rPr>
                <w:rFonts w:cs="Times New Roman"/>
                <w:szCs w:val="22"/>
                <w:lang w:bidi="th-TH"/>
              </w:rPr>
            </w:pPr>
          </w:p>
        </w:tc>
        <w:tc>
          <w:tcPr>
            <w:tcW w:w="570" w:type="pct"/>
            <w:tcBorders>
              <w:bottom w:val="single" w:sz="4" w:space="0" w:color="auto"/>
            </w:tcBorders>
          </w:tcPr>
          <w:p w14:paraId="641A56C8" w14:textId="3E6229C7" w:rsidR="004601C9" w:rsidRPr="00710C0E" w:rsidRDefault="004601C9" w:rsidP="004601C9">
            <w:pPr>
              <w:pStyle w:val="BodyText"/>
              <w:tabs>
                <w:tab w:val="decimal" w:pos="564"/>
              </w:tabs>
              <w:spacing w:after="0"/>
              <w:ind w:left="-66" w:right="-131" w:hanging="42"/>
              <w:rPr>
                <w:rFonts w:cs="Times New Roman"/>
                <w:szCs w:val="22"/>
                <w:lang w:bidi="th-TH"/>
              </w:rPr>
            </w:pPr>
            <w:r>
              <w:rPr>
                <w:rFonts w:cs="Times New Roman"/>
                <w:szCs w:val="22"/>
              </w:rPr>
              <w:t>-</w:t>
            </w:r>
          </w:p>
        </w:tc>
        <w:tc>
          <w:tcPr>
            <w:tcW w:w="133" w:type="pct"/>
          </w:tcPr>
          <w:p w14:paraId="6180337C" w14:textId="77777777" w:rsidR="004601C9" w:rsidRPr="00710C0E" w:rsidRDefault="004601C9" w:rsidP="004601C9">
            <w:pPr>
              <w:pStyle w:val="BodyText"/>
              <w:spacing w:after="0"/>
              <w:ind w:right="-131"/>
              <w:jc w:val="both"/>
              <w:rPr>
                <w:rFonts w:cs="Times New Roman"/>
                <w:szCs w:val="22"/>
              </w:rPr>
            </w:pPr>
          </w:p>
        </w:tc>
        <w:tc>
          <w:tcPr>
            <w:tcW w:w="532" w:type="pct"/>
            <w:tcBorders>
              <w:bottom w:val="single" w:sz="4" w:space="0" w:color="auto"/>
            </w:tcBorders>
          </w:tcPr>
          <w:p w14:paraId="0E440D6B" w14:textId="4A75DADB" w:rsidR="004601C9" w:rsidRPr="00710C0E" w:rsidRDefault="004601C9" w:rsidP="004601C9">
            <w:pPr>
              <w:pStyle w:val="BodyText"/>
              <w:tabs>
                <w:tab w:val="decimal" w:pos="530"/>
              </w:tabs>
              <w:spacing w:after="0"/>
              <w:ind w:left="-108" w:right="-131"/>
              <w:rPr>
                <w:rFonts w:cs="Times New Roman"/>
                <w:szCs w:val="22"/>
              </w:rPr>
            </w:pPr>
            <w:r>
              <w:rPr>
                <w:rFonts w:cs="Times New Roman"/>
                <w:szCs w:val="22"/>
              </w:rPr>
              <w:t>-</w:t>
            </w:r>
          </w:p>
        </w:tc>
        <w:tc>
          <w:tcPr>
            <w:tcW w:w="135" w:type="pct"/>
          </w:tcPr>
          <w:p w14:paraId="63C36E87" w14:textId="77777777" w:rsidR="004601C9" w:rsidRPr="00710C0E" w:rsidRDefault="004601C9" w:rsidP="004601C9">
            <w:pPr>
              <w:pStyle w:val="BodyText"/>
              <w:spacing w:after="0"/>
              <w:ind w:left="-108" w:right="-131"/>
              <w:jc w:val="both"/>
              <w:rPr>
                <w:rFonts w:cs="Times New Roman"/>
                <w:szCs w:val="22"/>
              </w:rPr>
            </w:pPr>
          </w:p>
        </w:tc>
        <w:tc>
          <w:tcPr>
            <w:tcW w:w="595" w:type="pct"/>
            <w:tcBorders>
              <w:bottom w:val="single" w:sz="4" w:space="0" w:color="auto"/>
            </w:tcBorders>
            <w:vAlign w:val="center"/>
          </w:tcPr>
          <w:p w14:paraId="5B7414C5" w14:textId="5ECEF7E6" w:rsidR="004601C9" w:rsidRPr="00710C0E" w:rsidRDefault="004601C9" w:rsidP="004601C9">
            <w:pPr>
              <w:pStyle w:val="BodyText"/>
              <w:tabs>
                <w:tab w:val="decimal" w:pos="640"/>
              </w:tabs>
              <w:spacing w:after="0"/>
              <w:ind w:left="-108" w:right="-131"/>
              <w:rPr>
                <w:rFonts w:cs="Times New Roman"/>
                <w:szCs w:val="22"/>
              </w:rPr>
            </w:pPr>
            <w:r>
              <w:rPr>
                <w:rFonts w:cs="Times New Roman"/>
                <w:szCs w:val="22"/>
              </w:rPr>
              <w:t>-</w:t>
            </w:r>
          </w:p>
        </w:tc>
      </w:tr>
      <w:tr w:rsidR="004601C9" w:rsidRPr="00710C0E" w14:paraId="147D360C" w14:textId="77777777" w:rsidTr="001634B4">
        <w:tc>
          <w:tcPr>
            <w:tcW w:w="1749" w:type="pct"/>
            <w:vAlign w:val="center"/>
          </w:tcPr>
          <w:p w14:paraId="34E68BE3" w14:textId="44F2EC11" w:rsidR="004601C9" w:rsidRPr="00710C0E" w:rsidRDefault="004601C9" w:rsidP="004601C9">
            <w:pPr>
              <w:ind w:right="-288"/>
              <w:rPr>
                <w:rFonts w:cs="Times New Roman"/>
                <w:b/>
                <w:bCs/>
                <w:i/>
                <w:iCs/>
                <w:szCs w:val="22"/>
              </w:rPr>
            </w:pPr>
            <w:r w:rsidRPr="00710C0E">
              <w:rPr>
                <w:rFonts w:cs="Times New Roman"/>
                <w:b/>
                <w:bCs/>
                <w:szCs w:val="22"/>
              </w:rPr>
              <w:t xml:space="preserve">At </w:t>
            </w:r>
            <w:r w:rsidRPr="00AD25EA">
              <w:rPr>
                <w:rFonts w:cs="Times New Roman"/>
                <w:b/>
                <w:bCs/>
                <w:szCs w:val="22"/>
              </w:rPr>
              <w:t xml:space="preserve">31 </w:t>
            </w:r>
            <w:r>
              <w:rPr>
                <w:rFonts w:cs="Times New Roman"/>
                <w:b/>
                <w:bCs/>
                <w:szCs w:val="22"/>
              </w:rPr>
              <w:t xml:space="preserve">March </w:t>
            </w:r>
            <w:r w:rsidRPr="00710C0E">
              <w:rPr>
                <w:rFonts w:cs="Times New Roman"/>
                <w:b/>
                <w:bCs/>
                <w:szCs w:val="22"/>
              </w:rPr>
              <w:t>and</w:t>
            </w:r>
          </w:p>
        </w:tc>
        <w:tc>
          <w:tcPr>
            <w:tcW w:w="628" w:type="pct"/>
          </w:tcPr>
          <w:p w14:paraId="0B915CC8" w14:textId="77777777" w:rsidR="004601C9" w:rsidRPr="00710C0E" w:rsidRDefault="004601C9" w:rsidP="004601C9">
            <w:pPr>
              <w:ind w:left="-108" w:right="-110"/>
              <w:jc w:val="center"/>
              <w:rPr>
                <w:rFonts w:cs="Times New Roman"/>
                <w:szCs w:val="22"/>
              </w:rPr>
            </w:pPr>
          </w:p>
        </w:tc>
        <w:tc>
          <w:tcPr>
            <w:tcW w:w="526" w:type="pct"/>
            <w:tcBorders>
              <w:top w:val="single" w:sz="4" w:space="0" w:color="auto"/>
            </w:tcBorders>
          </w:tcPr>
          <w:p w14:paraId="62A12BE9" w14:textId="77777777" w:rsidR="004601C9" w:rsidRPr="00710C0E" w:rsidRDefault="004601C9" w:rsidP="004601C9">
            <w:pPr>
              <w:pStyle w:val="BodyText"/>
              <w:tabs>
                <w:tab w:val="decimal" w:pos="770"/>
              </w:tabs>
              <w:spacing w:after="0"/>
              <w:ind w:left="-108" w:right="-131"/>
              <w:rPr>
                <w:rFonts w:cs="Times New Roman"/>
                <w:szCs w:val="22"/>
              </w:rPr>
            </w:pPr>
          </w:p>
        </w:tc>
        <w:tc>
          <w:tcPr>
            <w:tcW w:w="132" w:type="pct"/>
          </w:tcPr>
          <w:p w14:paraId="5C1E7FE1" w14:textId="77777777" w:rsidR="004601C9" w:rsidRPr="00710C0E" w:rsidRDefault="004601C9" w:rsidP="004601C9">
            <w:pPr>
              <w:pStyle w:val="BodyText"/>
              <w:spacing w:after="0"/>
              <w:ind w:left="-108" w:right="-131"/>
              <w:jc w:val="both"/>
              <w:rPr>
                <w:rFonts w:cs="Times New Roman"/>
                <w:szCs w:val="22"/>
              </w:rPr>
            </w:pPr>
          </w:p>
        </w:tc>
        <w:tc>
          <w:tcPr>
            <w:tcW w:w="570" w:type="pct"/>
            <w:tcBorders>
              <w:top w:val="single" w:sz="4" w:space="0" w:color="auto"/>
            </w:tcBorders>
          </w:tcPr>
          <w:p w14:paraId="191CCCB5" w14:textId="77777777" w:rsidR="004601C9" w:rsidRPr="00710C0E" w:rsidRDefault="004601C9" w:rsidP="004601C9">
            <w:pPr>
              <w:pStyle w:val="BodyText"/>
              <w:tabs>
                <w:tab w:val="decimal" w:pos="886"/>
              </w:tabs>
              <w:spacing w:after="0"/>
              <w:ind w:left="-108" w:right="-131"/>
              <w:rPr>
                <w:rFonts w:cs="Times New Roman"/>
                <w:szCs w:val="22"/>
              </w:rPr>
            </w:pPr>
          </w:p>
        </w:tc>
        <w:tc>
          <w:tcPr>
            <w:tcW w:w="133" w:type="pct"/>
          </w:tcPr>
          <w:p w14:paraId="00E5F9CC" w14:textId="77777777" w:rsidR="004601C9" w:rsidRPr="00710C0E" w:rsidRDefault="004601C9" w:rsidP="004601C9">
            <w:pPr>
              <w:pStyle w:val="BodyText"/>
              <w:spacing w:after="0"/>
              <w:ind w:right="-131"/>
              <w:jc w:val="both"/>
              <w:rPr>
                <w:rFonts w:cs="Times New Roman"/>
                <w:szCs w:val="22"/>
              </w:rPr>
            </w:pPr>
          </w:p>
        </w:tc>
        <w:tc>
          <w:tcPr>
            <w:tcW w:w="532" w:type="pct"/>
            <w:tcBorders>
              <w:top w:val="single" w:sz="4" w:space="0" w:color="auto"/>
            </w:tcBorders>
          </w:tcPr>
          <w:p w14:paraId="11ACC9E0" w14:textId="77777777" w:rsidR="004601C9" w:rsidRPr="00710C0E" w:rsidRDefault="004601C9" w:rsidP="004601C9">
            <w:pPr>
              <w:pStyle w:val="BodyText"/>
              <w:tabs>
                <w:tab w:val="decimal" w:pos="770"/>
              </w:tabs>
              <w:spacing w:after="0"/>
              <w:ind w:left="-108" w:right="-131"/>
              <w:rPr>
                <w:rFonts w:cs="Times New Roman"/>
                <w:szCs w:val="22"/>
              </w:rPr>
            </w:pPr>
          </w:p>
        </w:tc>
        <w:tc>
          <w:tcPr>
            <w:tcW w:w="135" w:type="pct"/>
          </w:tcPr>
          <w:p w14:paraId="2CC943C9" w14:textId="77777777" w:rsidR="004601C9" w:rsidRPr="00710C0E" w:rsidRDefault="004601C9" w:rsidP="004601C9">
            <w:pPr>
              <w:pStyle w:val="BodyText"/>
              <w:spacing w:after="0"/>
              <w:ind w:left="-108" w:right="-131"/>
              <w:jc w:val="both"/>
              <w:rPr>
                <w:rFonts w:cs="Times New Roman"/>
                <w:szCs w:val="22"/>
              </w:rPr>
            </w:pPr>
          </w:p>
        </w:tc>
        <w:tc>
          <w:tcPr>
            <w:tcW w:w="595" w:type="pct"/>
            <w:tcBorders>
              <w:top w:val="single" w:sz="4" w:space="0" w:color="auto"/>
            </w:tcBorders>
            <w:vAlign w:val="center"/>
          </w:tcPr>
          <w:p w14:paraId="403A37D8" w14:textId="77777777" w:rsidR="004601C9" w:rsidRPr="00710C0E" w:rsidRDefault="004601C9" w:rsidP="004601C9">
            <w:pPr>
              <w:pStyle w:val="BodyText"/>
              <w:tabs>
                <w:tab w:val="decimal" w:pos="886"/>
              </w:tabs>
              <w:spacing w:after="0"/>
              <w:ind w:left="-108" w:right="-131"/>
              <w:rPr>
                <w:rFonts w:cs="Times New Roman"/>
                <w:szCs w:val="22"/>
              </w:rPr>
            </w:pPr>
          </w:p>
        </w:tc>
      </w:tr>
      <w:tr w:rsidR="004601C9" w:rsidRPr="00710C0E" w14:paraId="507D9DBA" w14:textId="77777777" w:rsidTr="001634B4">
        <w:tc>
          <w:tcPr>
            <w:tcW w:w="1749" w:type="pct"/>
            <w:vAlign w:val="center"/>
          </w:tcPr>
          <w:p w14:paraId="228F1A9E" w14:textId="77777777" w:rsidR="004601C9" w:rsidRPr="00710C0E" w:rsidRDefault="004601C9" w:rsidP="004601C9">
            <w:pPr>
              <w:ind w:right="-288"/>
              <w:rPr>
                <w:rFonts w:cs="Times New Roman"/>
                <w:b/>
                <w:bCs/>
                <w:szCs w:val="22"/>
              </w:rPr>
            </w:pPr>
            <w:r w:rsidRPr="00710C0E">
              <w:rPr>
                <w:rFonts w:cs="Times New Roman"/>
                <w:b/>
                <w:bCs/>
                <w:szCs w:val="22"/>
              </w:rPr>
              <w:t xml:space="preserve">   31 December</w:t>
            </w:r>
          </w:p>
        </w:tc>
        <w:tc>
          <w:tcPr>
            <w:tcW w:w="628" w:type="pct"/>
          </w:tcPr>
          <w:p w14:paraId="66FCD1F9" w14:textId="77777777" w:rsidR="004601C9" w:rsidRPr="00710C0E" w:rsidRDefault="004601C9" w:rsidP="004601C9">
            <w:pPr>
              <w:ind w:left="-108" w:right="-110"/>
              <w:jc w:val="center"/>
              <w:rPr>
                <w:rFonts w:cs="Times New Roman"/>
                <w:szCs w:val="22"/>
              </w:rPr>
            </w:pPr>
          </w:p>
        </w:tc>
        <w:tc>
          <w:tcPr>
            <w:tcW w:w="526" w:type="pct"/>
          </w:tcPr>
          <w:p w14:paraId="0C102E9A" w14:textId="77777777" w:rsidR="004601C9" w:rsidRPr="00710C0E" w:rsidRDefault="004601C9" w:rsidP="004601C9">
            <w:pPr>
              <w:pStyle w:val="BodyText"/>
              <w:tabs>
                <w:tab w:val="decimal" w:pos="770"/>
              </w:tabs>
              <w:spacing w:after="0"/>
              <w:ind w:left="-108" w:right="-131"/>
              <w:rPr>
                <w:rFonts w:cs="Times New Roman"/>
                <w:szCs w:val="22"/>
              </w:rPr>
            </w:pPr>
          </w:p>
        </w:tc>
        <w:tc>
          <w:tcPr>
            <w:tcW w:w="132" w:type="pct"/>
          </w:tcPr>
          <w:p w14:paraId="63D8880F" w14:textId="77777777" w:rsidR="004601C9" w:rsidRPr="00710C0E" w:rsidRDefault="004601C9" w:rsidP="004601C9">
            <w:pPr>
              <w:pStyle w:val="BodyText"/>
              <w:spacing w:after="0"/>
              <w:ind w:left="-108" w:right="-131"/>
              <w:jc w:val="both"/>
              <w:rPr>
                <w:rFonts w:cs="Times New Roman"/>
                <w:szCs w:val="22"/>
              </w:rPr>
            </w:pPr>
          </w:p>
        </w:tc>
        <w:tc>
          <w:tcPr>
            <w:tcW w:w="570" w:type="pct"/>
          </w:tcPr>
          <w:p w14:paraId="04E8978C" w14:textId="77777777" w:rsidR="004601C9" w:rsidRPr="00710C0E" w:rsidRDefault="004601C9" w:rsidP="004601C9">
            <w:pPr>
              <w:pStyle w:val="BodyText"/>
              <w:tabs>
                <w:tab w:val="decimal" w:pos="886"/>
              </w:tabs>
              <w:spacing w:after="0"/>
              <w:ind w:left="-108" w:right="-131"/>
              <w:rPr>
                <w:rFonts w:cs="Times New Roman"/>
                <w:szCs w:val="22"/>
              </w:rPr>
            </w:pPr>
          </w:p>
        </w:tc>
        <w:tc>
          <w:tcPr>
            <w:tcW w:w="133" w:type="pct"/>
          </w:tcPr>
          <w:p w14:paraId="6A0A7F25" w14:textId="77777777" w:rsidR="004601C9" w:rsidRPr="00710C0E" w:rsidRDefault="004601C9" w:rsidP="004601C9">
            <w:pPr>
              <w:pStyle w:val="BodyText"/>
              <w:spacing w:after="0"/>
              <w:ind w:right="-131"/>
              <w:jc w:val="both"/>
              <w:rPr>
                <w:rFonts w:cs="Times New Roman"/>
                <w:szCs w:val="22"/>
              </w:rPr>
            </w:pPr>
          </w:p>
        </w:tc>
        <w:tc>
          <w:tcPr>
            <w:tcW w:w="532" w:type="pct"/>
          </w:tcPr>
          <w:p w14:paraId="2FBC8B81" w14:textId="77777777" w:rsidR="004601C9" w:rsidRPr="00710C0E" w:rsidRDefault="004601C9" w:rsidP="004601C9">
            <w:pPr>
              <w:pStyle w:val="BodyText"/>
              <w:tabs>
                <w:tab w:val="decimal" w:pos="770"/>
              </w:tabs>
              <w:spacing w:after="0"/>
              <w:ind w:left="-108" w:right="-131"/>
              <w:rPr>
                <w:rFonts w:cs="Times New Roman"/>
                <w:szCs w:val="22"/>
              </w:rPr>
            </w:pPr>
          </w:p>
        </w:tc>
        <w:tc>
          <w:tcPr>
            <w:tcW w:w="135" w:type="pct"/>
          </w:tcPr>
          <w:p w14:paraId="6F409E44" w14:textId="77777777" w:rsidR="004601C9" w:rsidRPr="00710C0E" w:rsidRDefault="004601C9" w:rsidP="004601C9">
            <w:pPr>
              <w:pStyle w:val="BodyText"/>
              <w:spacing w:after="0"/>
              <w:ind w:left="-108" w:right="-131"/>
              <w:jc w:val="both"/>
              <w:rPr>
                <w:rFonts w:cs="Times New Roman"/>
                <w:szCs w:val="22"/>
              </w:rPr>
            </w:pPr>
          </w:p>
        </w:tc>
        <w:tc>
          <w:tcPr>
            <w:tcW w:w="595" w:type="pct"/>
            <w:vAlign w:val="center"/>
          </w:tcPr>
          <w:p w14:paraId="1D047EB5" w14:textId="77777777" w:rsidR="004601C9" w:rsidRPr="00710C0E" w:rsidRDefault="004601C9" w:rsidP="004601C9">
            <w:pPr>
              <w:pStyle w:val="BodyText"/>
              <w:tabs>
                <w:tab w:val="decimal" w:pos="886"/>
              </w:tabs>
              <w:spacing w:after="0"/>
              <w:ind w:left="-108" w:right="-131"/>
              <w:rPr>
                <w:rFonts w:cs="Times New Roman"/>
                <w:szCs w:val="22"/>
              </w:rPr>
            </w:pPr>
          </w:p>
        </w:tc>
      </w:tr>
      <w:tr w:rsidR="004601C9" w:rsidRPr="00710C0E" w14:paraId="3BBAAE67" w14:textId="77777777" w:rsidTr="006B231B">
        <w:tc>
          <w:tcPr>
            <w:tcW w:w="1749" w:type="pct"/>
            <w:vAlign w:val="center"/>
          </w:tcPr>
          <w:p w14:paraId="7E18B658" w14:textId="77777777" w:rsidR="004601C9" w:rsidRPr="00710C0E" w:rsidRDefault="004601C9" w:rsidP="004601C9">
            <w:pPr>
              <w:ind w:right="-288"/>
              <w:rPr>
                <w:rFonts w:cs="Times New Roman"/>
                <w:b/>
                <w:bCs/>
                <w:i/>
                <w:iCs/>
                <w:szCs w:val="22"/>
              </w:rPr>
            </w:pPr>
            <w:r w:rsidRPr="00710C0E">
              <w:rPr>
                <w:rFonts w:cs="Times New Roman"/>
                <w:b/>
                <w:bCs/>
                <w:szCs w:val="22"/>
                <w:cs/>
                <w:lang w:bidi="th-TH"/>
              </w:rPr>
              <w:t xml:space="preserve">- </w:t>
            </w:r>
            <w:r w:rsidRPr="00710C0E">
              <w:rPr>
                <w:rFonts w:cs="Times New Roman"/>
                <w:b/>
                <w:bCs/>
                <w:szCs w:val="22"/>
              </w:rPr>
              <w:t>ordinary shares</w:t>
            </w:r>
          </w:p>
        </w:tc>
        <w:tc>
          <w:tcPr>
            <w:tcW w:w="628" w:type="pct"/>
          </w:tcPr>
          <w:p w14:paraId="15183CA4" w14:textId="77777777" w:rsidR="004601C9" w:rsidRPr="00710C0E" w:rsidRDefault="004601C9" w:rsidP="004601C9">
            <w:pPr>
              <w:ind w:left="-108" w:right="-110"/>
              <w:jc w:val="center"/>
              <w:rPr>
                <w:rFonts w:cs="Times New Roman"/>
                <w:b/>
                <w:bCs/>
                <w:szCs w:val="22"/>
              </w:rPr>
            </w:pPr>
            <w:r w:rsidRPr="00710C0E">
              <w:rPr>
                <w:rFonts w:cs="Times New Roman"/>
                <w:b/>
                <w:bCs/>
                <w:szCs w:val="22"/>
              </w:rPr>
              <w:t>1</w:t>
            </w:r>
          </w:p>
        </w:tc>
        <w:tc>
          <w:tcPr>
            <w:tcW w:w="526" w:type="pct"/>
            <w:tcBorders>
              <w:bottom w:val="double" w:sz="4" w:space="0" w:color="auto"/>
            </w:tcBorders>
          </w:tcPr>
          <w:p w14:paraId="5DDB1DFE" w14:textId="1BB372D1" w:rsidR="004601C9" w:rsidRPr="00710C0E" w:rsidRDefault="004601C9" w:rsidP="004601C9">
            <w:pPr>
              <w:pStyle w:val="BodyText"/>
              <w:tabs>
                <w:tab w:val="decimal" w:pos="770"/>
              </w:tabs>
              <w:spacing w:after="0"/>
              <w:ind w:left="-108" w:right="-131"/>
              <w:rPr>
                <w:rFonts w:cs="Times New Roman"/>
                <w:b/>
                <w:bCs/>
                <w:szCs w:val="22"/>
              </w:rPr>
            </w:pPr>
            <w:r w:rsidRPr="0032170A">
              <w:rPr>
                <w:rFonts w:cs="Times New Roman"/>
                <w:b/>
                <w:bCs/>
                <w:szCs w:val="22"/>
              </w:rPr>
              <w:t>285,000</w:t>
            </w:r>
          </w:p>
        </w:tc>
        <w:tc>
          <w:tcPr>
            <w:tcW w:w="132" w:type="pct"/>
          </w:tcPr>
          <w:p w14:paraId="3A1A7EE0" w14:textId="77777777" w:rsidR="004601C9" w:rsidRPr="00710C0E" w:rsidRDefault="004601C9" w:rsidP="004601C9">
            <w:pPr>
              <w:pStyle w:val="BodyText"/>
              <w:spacing w:after="0"/>
              <w:ind w:left="-108" w:right="-131"/>
              <w:rPr>
                <w:rFonts w:cs="Times New Roman"/>
                <w:b/>
                <w:bCs/>
                <w:szCs w:val="22"/>
              </w:rPr>
            </w:pPr>
          </w:p>
        </w:tc>
        <w:tc>
          <w:tcPr>
            <w:tcW w:w="570" w:type="pct"/>
            <w:tcBorders>
              <w:bottom w:val="double" w:sz="4" w:space="0" w:color="auto"/>
            </w:tcBorders>
          </w:tcPr>
          <w:p w14:paraId="25823CE8" w14:textId="56E98358" w:rsidR="004601C9" w:rsidRPr="00710C0E" w:rsidRDefault="004601C9" w:rsidP="004601C9">
            <w:pPr>
              <w:pStyle w:val="BodyText"/>
              <w:tabs>
                <w:tab w:val="decimal" w:pos="886"/>
              </w:tabs>
              <w:spacing w:after="0"/>
              <w:ind w:left="-108" w:right="-131"/>
              <w:rPr>
                <w:rFonts w:cs="Times New Roman"/>
                <w:b/>
                <w:bCs/>
                <w:szCs w:val="22"/>
              </w:rPr>
            </w:pPr>
            <w:r w:rsidRPr="0032170A">
              <w:rPr>
                <w:rFonts w:cs="Times New Roman"/>
                <w:b/>
                <w:bCs/>
                <w:szCs w:val="22"/>
              </w:rPr>
              <w:t>285,000</w:t>
            </w:r>
          </w:p>
        </w:tc>
        <w:tc>
          <w:tcPr>
            <w:tcW w:w="133" w:type="pct"/>
          </w:tcPr>
          <w:p w14:paraId="1067487B" w14:textId="77777777" w:rsidR="004601C9" w:rsidRPr="00710C0E" w:rsidRDefault="004601C9" w:rsidP="004601C9">
            <w:pPr>
              <w:pStyle w:val="BodyText"/>
              <w:spacing w:after="0"/>
              <w:ind w:right="-131"/>
              <w:jc w:val="both"/>
              <w:rPr>
                <w:rFonts w:cs="Times New Roman"/>
                <w:b/>
                <w:bCs/>
                <w:szCs w:val="22"/>
              </w:rPr>
            </w:pPr>
          </w:p>
        </w:tc>
        <w:tc>
          <w:tcPr>
            <w:tcW w:w="532" w:type="pct"/>
            <w:tcBorders>
              <w:bottom w:val="double" w:sz="4" w:space="0" w:color="auto"/>
            </w:tcBorders>
          </w:tcPr>
          <w:p w14:paraId="65545300" w14:textId="0B775EF7" w:rsidR="004601C9" w:rsidRPr="00710C0E" w:rsidRDefault="004601C9" w:rsidP="004601C9">
            <w:pPr>
              <w:pStyle w:val="BodyText"/>
              <w:tabs>
                <w:tab w:val="decimal" w:pos="770"/>
              </w:tabs>
              <w:spacing w:after="0"/>
              <w:ind w:left="-108" w:right="-131"/>
              <w:rPr>
                <w:rFonts w:cs="Times New Roman"/>
                <w:b/>
                <w:bCs/>
                <w:szCs w:val="22"/>
              </w:rPr>
            </w:pPr>
            <w:r w:rsidRPr="0032170A">
              <w:rPr>
                <w:rFonts w:cs="Times New Roman"/>
                <w:b/>
                <w:bCs/>
                <w:szCs w:val="22"/>
              </w:rPr>
              <w:t>285,000</w:t>
            </w:r>
          </w:p>
        </w:tc>
        <w:tc>
          <w:tcPr>
            <w:tcW w:w="135" w:type="pct"/>
          </w:tcPr>
          <w:p w14:paraId="6F01094E" w14:textId="77777777" w:rsidR="004601C9" w:rsidRPr="00710C0E" w:rsidRDefault="004601C9" w:rsidP="004601C9">
            <w:pPr>
              <w:pStyle w:val="BodyText"/>
              <w:spacing w:after="0"/>
              <w:ind w:left="-108" w:right="-131"/>
              <w:jc w:val="both"/>
              <w:rPr>
                <w:rFonts w:cs="Times New Roman"/>
                <w:b/>
                <w:bCs/>
                <w:szCs w:val="22"/>
              </w:rPr>
            </w:pPr>
          </w:p>
        </w:tc>
        <w:tc>
          <w:tcPr>
            <w:tcW w:w="595" w:type="pct"/>
            <w:tcBorders>
              <w:bottom w:val="double" w:sz="4" w:space="0" w:color="auto"/>
            </w:tcBorders>
            <w:vAlign w:val="center"/>
          </w:tcPr>
          <w:p w14:paraId="15CEDB2B" w14:textId="20280F08" w:rsidR="004601C9" w:rsidRPr="00710C0E" w:rsidRDefault="004601C9" w:rsidP="004601C9">
            <w:pPr>
              <w:pStyle w:val="BodyText"/>
              <w:tabs>
                <w:tab w:val="decimal" w:pos="886"/>
              </w:tabs>
              <w:spacing w:after="0"/>
              <w:ind w:left="-108" w:right="-131"/>
              <w:rPr>
                <w:rFonts w:cs="Times New Roman"/>
                <w:b/>
                <w:bCs/>
                <w:szCs w:val="22"/>
              </w:rPr>
            </w:pPr>
            <w:r w:rsidRPr="0032170A">
              <w:rPr>
                <w:rFonts w:cs="Times New Roman"/>
                <w:b/>
                <w:bCs/>
                <w:szCs w:val="22"/>
              </w:rPr>
              <w:t>285,000</w:t>
            </w:r>
          </w:p>
        </w:tc>
      </w:tr>
    </w:tbl>
    <w:p w14:paraId="19287340" w14:textId="5B105C07" w:rsidR="008A05D2" w:rsidRPr="00710C0E" w:rsidRDefault="008A05D2" w:rsidP="009E3761">
      <w:pPr>
        <w:spacing w:line="240" w:lineRule="auto"/>
        <w:ind w:left="539" w:right="-6"/>
        <w:jc w:val="thaiDistribute"/>
        <w:rPr>
          <w:rFonts w:cs="Times New Roman"/>
          <w:sz w:val="16"/>
          <w:szCs w:val="16"/>
          <w:lang w:bidi="th-TH"/>
        </w:rPr>
      </w:pPr>
    </w:p>
    <w:p w14:paraId="42AAF024" w14:textId="4D7FDC4C" w:rsidR="002D7413" w:rsidRDefault="001A4E80" w:rsidP="002D7413">
      <w:pPr>
        <w:ind w:left="540" w:right="-45"/>
        <w:jc w:val="thaiDistribute"/>
        <w:rPr>
          <w:rFonts w:cs="Times New Roman"/>
          <w:spacing w:val="-4"/>
          <w:szCs w:val="28"/>
          <w:lang w:val="en-US" w:bidi="th-TH"/>
        </w:rPr>
      </w:pPr>
      <w:r w:rsidRPr="001A4E80">
        <w:rPr>
          <w:rFonts w:cs="Times New Roman"/>
          <w:spacing w:val="-4"/>
          <w:szCs w:val="28"/>
          <w:lang w:val="en-US" w:bidi="th-TH"/>
        </w:rPr>
        <w:t xml:space="preserve">During the period ended </w:t>
      </w:r>
      <w:r>
        <w:rPr>
          <w:rFonts w:cs="Times New Roman"/>
          <w:spacing w:val="-4"/>
          <w:szCs w:val="28"/>
          <w:lang w:val="en-US" w:bidi="th-TH"/>
        </w:rPr>
        <w:t>31 March</w:t>
      </w:r>
      <w:r w:rsidRPr="001A4E80">
        <w:rPr>
          <w:rFonts w:cs="Times New Roman"/>
          <w:spacing w:val="-4"/>
          <w:szCs w:val="28"/>
          <w:lang w:val="en-US" w:bidi="th-TH"/>
        </w:rPr>
        <w:t xml:space="preserve"> 2024, the Company registered </w:t>
      </w:r>
      <w:r w:rsidR="00C74B8C">
        <w:rPr>
          <w:rFonts w:cs="Times New Roman"/>
          <w:spacing w:val="-4"/>
          <w:szCs w:val="28"/>
          <w:lang w:val="en-US" w:bidi="th-TH"/>
        </w:rPr>
        <w:t xml:space="preserve">as </w:t>
      </w:r>
      <w:r w:rsidRPr="001A4E80">
        <w:rPr>
          <w:rFonts w:cs="Times New Roman"/>
          <w:spacing w:val="-4"/>
          <w:szCs w:val="28"/>
          <w:lang w:val="en-US" w:bidi="th-TH"/>
        </w:rPr>
        <w:t xml:space="preserve">issued and paid-up </w:t>
      </w:r>
      <w:r w:rsidR="00C74B8C">
        <w:rPr>
          <w:rFonts w:cs="Times New Roman"/>
          <w:spacing w:val="-4"/>
          <w:szCs w:val="28"/>
          <w:lang w:val="en-US" w:bidi="th-TH"/>
        </w:rPr>
        <w:t xml:space="preserve">share </w:t>
      </w:r>
      <w:r w:rsidRPr="001A4E80">
        <w:rPr>
          <w:rFonts w:cs="Times New Roman"/>
          <w:spacing w:val="-4"/>
          <w:szCs w:val="28"/>
          <w:lang w:val="en-US" w:bidi="th-TH"/>
        </w:rPr>
        <w:t xml:space="preserve">capital from the exercise of UBIS-W1 of 250 shares (equivalent to </w:t>
      </w:r>
      <w:r w:rsidR="00A82F9C">
        <w:rPr>
          <w:rFonts w:cs="Times New Roman"/>
          <w:spacing w:val="-4"/>
          <w:szCs w:val="28"/>
          <w:lang w:val="en-US" w:bidi="th-TH"/>
        </w:rPr>
        <w:t xml:space="preserve">Baht </w:t>
      </w:r>
      <w:r w:rsidRPr="001A4E80">
        <w:rPr>
          <w:rFonts w:cs="Times New Roman"/>
          <w:spacing w:val="-4"/>
          <w:szCs w:val="28"/>
          <w:lang w:val="en-US" w:bidi="th-TH"/>
        </w:rPr>
        <w:t xml:space="preserve">250) </w:t>
      </w:r>
      <w:r w:rsidR="00C74B8C">
        <w:rPr>
          <w:rFonts w:cs="Times New Roman"/>
          <w:spacing w:val="-4"/>
          <w:szCs w:val="28"/>
          <w:lang w:val="en-US" w:bidi="th-TH"/>
        </w:rPr>
        <w:t xml:space="preserve">with the proceed of </w:t>
      </w:r>
      <w:r w:rsidR="00A82F9C">
        <w:rPr>
          <w:rFonts w:cs="Times New Roman"/>
          <w:spacing w:val="-4"/>
          <w:szCs w:val="28"/>
          <w:lang w:val="en-US" w:bidi="th-TH"/>
        </w:rPr>
        <w:t xml:space="preserve">Baht </w:t>
      </w:r>
      <w:r w:rsidRPr="001A4E80">
        <w:rPr>
          <w:rFonts w:cs="Times New Roman"/>
          <w:spacing w:val="-4"/>
          <w:szCs w:val="28"/>
          <w:lang w:val="en-US" w:bidi="th-TH"/>
        </w:rPr>
        <w:t xml:space="preserve">1,750 (par value of </w:t>
      </w:r>
      <w:r w:rsidR="00A82F9C">
        <w:rPr>
          <w:rFonts w:cs="Times New Roman"/>
          <w:spacing w:val="-4"/>
          <w:szCs w:val="28"/>
          <w:lang w:val="en-US" w:bidi="th-TH"/>
        </w:rPr>
        <w:t xml:space="preserve">Baht </w:t>
      </w:r>
      <w:r w:rsidRPr="001A4E80">
        <w:rPr>
          <w:rFonts w:cs="Times New Roman"/>
          <w:spacing w:val="-4"/>
          <w:szCs w:val="28"/>
          <w:lang w:val="en-US" w:bidi="th-TH"/>
        </w:rPr>
        <w:t xml:space="preserve">1 per share </w:t>
      </w:r>
      <w:r w:rsidR="00C74B8C">
        <w:rPr>
          <w:rFonts w:cs="Times New Roman"/>
          <w:spacing w:val="-4"/>
          <w:szCs w:val="28"/>
          <w:lang w:val="en-US" w:bidi="th-TH"/>
        </w:rPr>
        <w:t>and premium on ordinary share at</w:t>
      </w:r>
      <w:r w:rsidR="001142D9" w:rsidRPr="001142D9">
        <w:rPr>
          <w:rFonts w:cs="Times New Roman"/>
          <w:spacing w:val="-4"/>
          <w:szCs w:val="28"/>
          <w:lang w:val="en-US" w:bidi="th-TH"/>
        </w:rPr>
        <w:t xml:space="preserve"> </w:t>
      </w:r>
      <w:r w:rsidR="00A82F9C">
        <w:rPr>
          <w:rFonts w:cs="Times New Roman"/>
          <w:spacing w:val="-4"/>
          <w:szCs w:val="28"/>
          <w:lang w:val="en-US" w:bidi="th-TH"/>
        </w:rPr>
        <w:t xml:space="preserve">Baht </w:t>
      </w:r>
      <w:r w:rsidRPr="001A4E80">
        <w:rPr>
          <w:rFonts w:cs="Times New Roman"/>
          <w:spacing w:val="-4"/>
          <w:szCs w:val="28"/>
          <w:lang w:val="en-US" w:bidi="th-TH"/>
        </w:rPr>
        <w:t xml:space="preserve">6 per share), resulting in </w:t>
      </w:r>
      <w:r w:rsidR="00C74B8C">
        <w:rPr>
          <w:rFonts w:cs="Times New Roman"/>
          <w:spacing w:val="-4"/>
          <w:szCs w:val="28"/>
          <w:lang w:val="en-US" w:bidi="th-TH"/>
        </w:rPr>
        <w:t xml:space="preserve">increasing of </w:t>
      </w:r>
      <w:r w:rsidRPr="001A4E80">
        <w:rPr>
          <w:rFonts w:cs="Times New Roman"/>
          <w:spacing w:val="-4"/>
          <w:szCs w:val="28"/>
          <w:lang w:val="en-US" w:bidi="th-TH"/>
        </w:rPr>
        <w:t xml:space="preserve">share premium </w:t>
      </w:r>
      <w:r w:rsidR="00C74B8C">
        <w:rPr>
          <w:rFonts w:cs="Times New Roman"/>
          <w:spacing w:val="-4"/>
          <w:szCs w:val="28"/>
          <w:lang w:val="en-US" w:bidi="th-TH"/>
        </w:rPr>
        <w:t xml:space="preserve">amounted </w:t>
      </w:r>
      <w:r w:rsidRPr="001A4E80">
        <w:rPr>
          <w:rFonts w:cs="Times New Roman"/>
          <w:spacing w:val="-4"/>
          <w:szCs w:val="28"/>
          <w:lang w:val="en-US" w:bidi="th-TH"/>
        </w:rPr>
        <w:t xml:space="preserve">of </w:t>
      </w:r>
      <w:r w:rsidR="00A82F9C">
        <w:rPr>
          <w:rFonts w:cs="Times New Roman"/>
          <w:spacing w:val="-4"/>
          <w:szCs w:val="28"/>
          <w:lang w:val="en-US" w:bidi="th-TH"/>
        </w:rPr>
        <w:t xml:space="preserve">Baht </w:t>
      </w:r>
      <w:r w:rsidRPr="001A4E80">
        <w:rPr>
          <w:rFonts w:cs="Times New Roman"/>
          <w:spacing w:val="-4"/>
          <w:szCs w:val="28"/>
          <w:lang w:val="en-US" w:bidi="th-TH"/>
        </w:rPr>
        <w:t>1,500.</w:t>
      </w:r>
    </w:p>
    <w:p w14:paraId="2D3ED09A" w14:textId="77777777" w:rsidR="00A82F9C" w:rsidRPr="00CB032C" w:rsidRDefault="00A82F9C" w:rsidP="00CB032C">
      <w:pPr>
        <w:ind w:left="540" w:right="-45"/>
        <w:jc w:val="thaiDistribute"/>
        <w:rPr>
          <w:rFonts w:cs="Times New Roman"/>
          <w:spacing w:val="-4"/>
          <w:szCs w:val="28"/>
          <w:highlight w:val="cyan"/>
          <w:cs/>
          <w:lang w:bidi="th-TH"/>
        </w:rPr>
      </w:pPr>
    </w:p>
    <w:p w14:paraId="40CC3011" w14:textId="3C6CCEFD" w:rsidR="00593360" w:rsidRPr="00710C0E" w:rsidRDefault="00593360" w:rsidP="00593360">
      <w:pPr>
        <w:pStyle w:val="Heading1"/>
        <w:numPr>
          <w:ilvl w:val="0"/>
          <w:numId w:val="26"/>
        </w:numPr>
        <w:spacing w:before="0" w:after="0" w:line="240" w:lineRule="atLeast"/>
        <w:ind w:left="540" w:hanging="540"/>
        <w:rPr>
          <w:rFonts w:cs="Times New Roman"/>
          <w:spacing w:val="-2"/>
          <w:szCs w:val="22"/>
        </w:rPr>
      </w:pPr>
      <w:r w:rsidRPr="00710C0E">
        <w:rPr>
          <w:rFonts w:cs="Times New Roman"/>
          <w:spacing w:val="-2"/>
          <w:szCs w:val="22"/>
        </w:rPr>
        <w:t>Warrant</w:t>
      </w:r>
      <w:r w:rsidR="00C97C13" w:rsidRPr="00710C0E">
        <w:rPr>
          <w:rFonts w:cs="Times New Roman"/>
          <w:bCs/>
          <w:szCs w:val="24"/>
          <w:cs/>
          <w:lang w:bidi="th-TH"/>
        </w:rPr>
        <w:t xml:space="preserve"> </w:t>
      </w:r>
      <w:r w:rsidR="00C97C13" w:rsidRPr="00710C0E">
        <w:rPr>
          <w:rFonts w:cs="Times New Roman"/>
          <w:spacing w:val="-2"/>
          <w:szCs w:val="22"/>
        </w:rPr>
        <w:t xml:space="preserve">to purchase newly </w:t>
      </w:r>
      <w:proofErr w:type="spellStart"/>
      <w:r w:rsidR="00C97C13" w:rsidRPr="00710C0E">
        <w:rPr>
          <w:rFonts w:cs="Times New Roman"/>
          <w:spacing w:val="-2"/>
          <w:szCs w:val="22"/>
        </w:rPr>
        <w:t>issue</w:t>
      </w:r>
      <w:proofErr w:type="spellEnd"/>
      <w:r w:rsidR="00C97C13" w:rsidRPr="00710C0E">
        <w:rPr>
          <w:rFonts w:cs="Times New Roman"/>
          <w:spacing w:val="-2"/>
          <w:szCs w:val="22"/>
        </w:rPr>
        <w:t xml:space="preserve"> ordinary </w:t>
      </w:r>
      <w:proofErr w:type="gramStart"/>
      <w:r w:rsidR="00C97C13" w:rsidRPr="00710C0E">
        <w:rPr>
          <w:rFonts w:cs="Times New Roman"/>
          <w:spacing w:val="-2"/>
          <w:szCs w:val="22"/>
        </w:rPr>
        <w:t>share</w:t>
      </w:r>
      <w:proofErr w:type="gramEnd"/>
    </w:p>
    <w:p w14:paraId="745CC022" w14:textId="77777777" w:rsidR="00593360" w:rsidRPr="00710C0E" w:rsidRDefault="00593360" w:rsidP="009E3761">
      <w:pPr>
        <w:spacing w:line="240" w:lineRule="auto"/>
        <w:ind w:left="539" w:right="-6"/>
        <w:jc w:val="thaiDistribute"/>
        <w:rPr>
          <w:rFonts w:cs="Times New Roman"/>
          <w:sz w:val="18"/>
          <w:szCs w:val="18"/>
          <w:lang w:val="en-US" w:bidi="th-TH"/>
        </w:rPr>
      </w:pPr>
    </w:p>
    <w:p w14:paraId="2543CEE4" w14:textId="77777777" w:rsidR="00593360" w:rsidRPr="00710C0E" w:rsidRDefault="00593360" w:rsidP="00593360">
      <w:pPr>
        <w:ind w:left="540" w:right="-45"/>
        <w:jc w:val="thaiDistribute"/>
        <w:rPr>
          <w:rFonts w:cs="Times New Roman"/>
          <w:szCs w:val="28"/>
          <w:lang w:val="en-US" w:bidi="th-TH"/>
        </w:rPr>
      </w:pPr>
      <w:r w:rsidRPr="00710C0E">
        <w:rPr>
          <w:rFonts w:cs="Times New Roman"/>
          <w:szCs w:val="28"/>
          <w:lang w:val="en-US" w:bidi="th-TH"/>
        </w:rPr>
        <w:t>The significant information of warrants are as follows</w:t>
      </w:r>
      <w:r w:rsidRPr="00710C0E">
        <w:rPr>
          <w:rFonts w:cs="Times New Roman"/>
          <w:szCs w:val="22"/>
          <w:cs/>
          <w:lang w:val="en-US" w:bidi="th-TH"/>
        </w:rPr>
        <w:t>:</w:t>
      </w:r>
    </w:p>
    <w:p w14:paraId="3564C217" w14:textId="77777777" w:rsidR="00593360" w:rsidRPr="00710C0E" w:rsidRDefault="00593360" w:rsidP="009E3761">
      <w:pPr>
        <w:spacing w:line="240" w:lineRule="auto"/>
        <w:ind w:left="539" w:right="-6"/>
        <w:jc w:val="thaiDistribute"/>
        <w:rPr>
          <w:rFonts w:cs="Times New Roman"/>
          <w:sz w:val="18"/>
          <w:szCs w:val="18"/>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8"/>
        <w:gridCol w:w="6302"/>
      </w:tblGrid>
      <w:tr w:rsidR="00593360" w:rsidRPr="00710C0E" w14:paraId="31255682" w14:textId="77777777" w:rsidTr="00687904">
        <w:tc>
          <w:tcPr>
            <w:tcW w:w="2968" w:type="dxa"/>
          </w:tcPr>
          <w:p w14:paraId="7576CE35" w14:textId="77777777" w:rsidR="00593360" w:rsidRPr="00710C0E" w:rsidRDefault="00593360" w:rsidP="00687904">
            <w:pPr>
              <w:ind w:right="-45"/>
              <w:jc w:val="thaiDistribute"/>
              <w:rPr>
                <w:rFonts w:cs="Times New Roman"/>
                <w:b/>
                <w:bCs/>
                <w:i/>
                <w:iCs/>
                <w:szCs w:val="28"/>
                <w:lang w:val="en-US" w:bidi="th-TH"/>
              </w:rPr>
            </w:pPr>
            <w:r w:rsidRPr="00710C0E">
              <w:rPr>
                <w:rFonts w:cs="Times New Roman"/>
                <w:b/>
                <w:bCs/>
                <w:i/>
                <w:iCs/>
                <w:szCs w:val="28"/>
                <w:lang w:val="en-US" w:bidi="th-TH"/>
              </w:rPr>
              <w:t>Warrants UBIS</w:t>
            </w:r>
            <w:r w:rsidRPr="00710C0E">
              <w:rPr>
                <w:rFonts w:cs="Times New Roman"/>
                <w:b/>
                <w:bCs/>
                <w:i/>
                <w:iCs/>
                <w:szCs w:val="22"/>
                <w:cs/>
                <w:lang w:val="en-US" w:bidi="th-TH"/>
              </w:rPr>
              <w:t>-</w:t>
            </w:r>
            <w:r w:rsidRPr="00710C0E">
              <w:rPr>
                <w:rFonts w:cs="Times New Roman"/>
                <w:b/>
                <w:bCs/>
                <w:i/>
                <w:iCs/>
                <w:szCs w:val="28"/>
                <w:lang w:val="en-US" w:bidi="th-TH"/>
              </w:rPr>
              <w:t>W1</w:t>
            </w:r>
          </w:p>
        </w:tc>
        <w:tc>
          <w:tcPr>
            <w:tcW w:w="6302" w:type="dxa"/>
          </w:tcPr>
          <w:p w14:paraId="69D1CFFF" w14:textId="77777777" w:rsidR="00593360" w:rsidRPr="00710C0E" w:rsidRDefault="00593360" w:rsidP="00687904">
            <w:pPr>
              <w:ind w:right="-45"/>
              <w:jc w:val="thaiDistribute"/>
              <w:rPr>
                <w:rFonts w:cs="Times New Roman"/>
                <w:szCs w:val="28"/>
                <w:lang w:val="en-US" w:bidi="th-TH"/>
              </w:rPr>
            </w:pPr>
          </w:p>
        </w:tc>
      </w:tr>
      <w:tr w:rsidR="00A8188C" w:rsidRPr="00710C0E" w14:paraId="153C7A75" w14:textId="77777777" w:rsidTr="00687904">
        <w:tc>
          <w:tcPr>
            <w:tcW w:w="2968" w:type="dxa"/>
          </w:tcPr>
          <w:p w14:paraId="58390149" w14:textId="77777777" w:rsidR="00A8188C" w:rsidRPr="00710C0E" w:rsidRDefault="00A8188C" w:rsidP="00A8188C">
            <w:pPr>
              <w:spacing w:line="240" w:lineRule="auto"/>
              <w:ind w:right="-45"/>
              <w:jc w:val="thaiDistribute"/>
              <w:rPr>
                <w:rFonts w:cs="Times New Roman"/>
                <w:sz w:val="12"/>
                <w:szCs w:val="16"/>
                <w:lang w:val="en-US" w:bidi="th-TH"/>
              </w:rPr>
            </w:pPr>
          </w:p>
        </w:tc>
        <w:tc>
          <w:tcPr>
            <w:tcW w:w="6302" w:type="dxa"/>
          </w:tcPr>
          <w:p w14:paraId="1DF32E1B" w14:textId="77777777" w:rsidR="00A8188C" w:rsidRPr="00710C0E" w:rsidRDefault="00A8188C" w:rsidP="00A8188C">
            <w:pPr>
              <w:spacing w:line="240" w:lineRule="auto"/>
              <w:ind w:right="-45"/>
              <w:jc w:val="thaiDistribute"/>
              <w:rPr>
                <w:rFonts w:cs="Times New Roman"/>
                <w:sz w:val="12"/>
                <w:szCs w:val="16"/>
                <w:lang w:val="en-US" w:bidi="th-TH"/>
              </w:rPr>
            </w:pPr>
          </w:p>
        </w:tc>
      </w:tr>
      <w:tr w:rsidR="00593360" w:rsidRPr="00710C0E" w14:paraId="03E4707E" w14:textId="77777777" w:rsidTr="00687904">
        <w:tc>
          <w:tcPr>
            <w:tcW w:w="2968" w:type="dxa"/>
          </w:tcPr>
          <w:p w14:paraId="00749026"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Grant date</w:t>
            </w:r>
          </w:p>
        </w:tc>
        <w:tc>
          <w:tcPr>
            <w:tcW w:w="6302" w:type="dxa"/>
          </w:tcPr>
          <w:p w14:paraId="12CAA9E5"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23 February 2022</w:t>
            </w:r>
          </w:p>
        </w:tc>
      </w:tr>
      <w:tr w:rsidR="00593360" w:rsidRPr="00710C0E" w14:paraId="437AE4A5" w14:textId="77777777" w:rsidTr="00687904">
        <w:tc>
          <w:tcPr>
            <w:tcW w:w="2968" w:type="dxa"/>
          </w:tcPr>
          <w:p w14:paraId="6DBC3686"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Number of warrants offered</w:t>
            </w:r>
          </w:p>
        </w:tc>
        <w:tc>
          <w:tcPr>
            <w:tcW w:w="6302" w:type="dxa"/>
          </w:tcPr>
          <w:p w14:paraId="6884A355"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113,999,995 units</w:t>
            </w:r>
          </w:p>
        </w:tc>
      </w:tr>
      <w:tr w:rsidR="00593360" w:rsidRPr="00710C0E" w14:paraId="382ADE3E" w14:textId="77777777" w:rsidTr="00687904">
        <w:tc>
          <w:tcPr>
            <w:tcW w:w="2968" w:type="dxa"/>
          </w:tcPr>
          <w:p w14:paraId="5CA275F1"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Offered price per unit</w:t>
            </w:r>
          </w:p>
        </w:tc>
        <w:tc>
          <w:tcPr>
            <w:tcW w:w="6302" w:type="dxa"/>
          </w:tcPr>
          <w:p w14:paraId="5F937CE2"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 xml:space="preserve">Baht 0 </w:t>
            </w:r>
            <w:r w:rsidRPr="00710C0E">
              <w:rPr>
                <w:rFonts w:cs="Times New Roman"/>
                <w:szCs w:val="22"/>
                <w:cs/>
                <w:lang w:val="en-US" w:bidi="th-TH"/>
              </w:rPr>
              <w:t>(</w:t>
            </w:r>
            <w:r w:rsidRPr="00710C0E">
              <w:rPr>
                <w:rFonts w:cs="Times New Roman"/>
                <w:szCs w:val="28"/>
                <w:lang w:val="en-US" w:bidi="th-TH"/>
              </w:rPr>
              <w:t>zero Baht</w:t>
            </w:r>
            <w:r w:rsidRPr="00710C0E">
              <w:rPr>
                <w:rFonts w:cs="Times New Roman"/>
                <w:szCs w:val="22"/>
                <w:cs/>
                <w:lang w:val="en-US" w:bidi="th-TH"/>
              </w:rPr>
              <w:t>)</w:t>
            </w:r>
          </w:p>
        </w:tc>
      </w:tr>
      <w:tr w:rsidR="00593360" w:rsidRPr="00710C0E" w14:paraId="295C4E7B" w14:textId="77777777" w:rsidTr="00687904">
        <w:tc>
          <w:tcPr>
            <w:tcW w:w="2968" w:type="dxa"/>
          </w:tcPr>
          <w:p w14:paraId="5F9CB8D4"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Term of warrants</w:t>
            </w:r>
          </w:p>
        </w:tc>
        <w:tc>
          <w:tcPr>
            <w:tcW w:w="6302" w:type="dxa"/>
          </w:tcPr>
          <w:p w14:paraId="1A6B81B9"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Not exceeding 2 years from the date of initial offer of the warrants</w:t>
            </w:r>
          </w:p>
        </w:tc>
      </w:tr>
      <w:tr w:rsidR="00593360" w:rsidRPr="00710C0E" w14:paraId="00DC7100" w14:textId="77777777" w:rsidTr="00687904">
        <w:tc>
          <w:tcPr>
            <w:tcW w:w="2968" w:type="dxa"/>
          </w:tcPr>
          <w:p w14:paraId="553B87F8"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Exercise rate</w:t>
            </w:r>
          </w:p>
        </w:tc>
        <w:tc>
          <w:tcPr>
            <w:tcW w:w="6302" w:type="dxa"/>
          </w:tcPr>
          <w:p w14:paraId="67DC1347"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1 unit of warrant per 1 ordinary share</w:t>
            </w:r>
          </w:p>
        </w:tc>
      </w:tr>
      <w:tr w:rsidR="00593360" w:rsidRPr="00710C0E" w14:paraId="32CF7FB9" w14:textId="77777777" w:rsidTr="00687904">
        <w:tc>
          <w:tcPr>
            <w:tcW w:w="2968" w:type="dxa"/>
          </w:tcPr>
          <w:p w14:paraId="23E7B730"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Exercise price</w:t>
            </w:r>
          </w:p>
        </w:tc>
        <w:tc>
          <w:tcPr>
            <w:tcW w:w="6302" w:type="dxa"/>
          </w:tcPr>
          <w:p w14:paraId="0B6B6A09"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7 Baht</w:t>
            </w:r>
            <w:r w:rsidRPr="00710C0E">
              <w:rPr>
                <w:rFonts w:cs="Times New Roman"/>
                <w:szCs w:val="22"/>
                <w:cs/>
                <w:lang w:val="en-US" w:bidi="th-TH"/>
              </w:rPr>
              <w:t>/</w:t>
            </w:r>
            <w:r w:rsidRPr="00710C0E">
              <w:rPr>
                <w:rFonts w:cs="Times New Roman"/>
                <w:szCs w:val="28"/>
                <w:lang w:val="en-US" w:bidi="th-TH"/>
              </w:rPr>
              <w:t>share</w:t>
            </w:r>
          </w:p>
        </w:tc>
      </w:tr>
      <w:tr w:rsidR="00593360" w:rsidRPr="00710C0E" w14:paraId="41E86CB7" w14:textId="77777777" w:rsidTr="00687904">
        <w:tc>
          <w:tcPr>
            <w:tcW w:w="2968" w:type="dxa"/>
          </w:tcPr>
          <w:p w14:paraId="5D63B0FD"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Number of reserved shares</w:t>
            </w:r>
          </w:p>
        </w:tc>
        <w:tc>
          <w:tcPr>
            <w:tcW w:w="6302" w:type="dxa"/>
          </w:tcPr>
          <w:p w14:paraId="5489B4C3"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113,999,995 shares</w:t>
            </w:r>
          </w:p>
        </w:tc>
      </w:tr>
      <w:tr w:rsidR="00593360" w:rsidRPr="00710C0E" w14:paraId="7F33D207" w14:textId="77777777" w:rsidTr="00687904">
        <w:tc>
          <w:tcPr>
            <w:tcW w:w="2968" w:type="dxa"/>
          </w:tcPr>
          <w:p w14:paraId="0C9F7416"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Expired date of warrants</w:t>
            </w:r>
          </w:p>
        </w:tc>
        <w:tc>
          <w:tcPr>
            <w:tcW w:w="6302" w:type="dxa"/>
          </w:tcPr>
          <w:p w14:paraId="5C352E08"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22 February 2024</w:t>
            </w:r>
          </w:p>
        </w:tc>
      </w:tr>
    </w:tbl>
    <w:p w14:paraId="7FBE5FAD" w14:textId="32BA8A44" w:rsidR="00593360" w:rsidRPr="00710C0E" w:rsidRDefault="00593360" w:rsidP="009E3761">
      <w:pPr>
        <w:spacing w:line="240" w:lineRule="auto"/>
        <w:ind w:left="539" w:right="-6"/>
        <w:jc w:val="thaiDistribute"/>
        <w:rPr>
          <w:rFonts w:cs="Times New Roman"/>
          <w:sz w:val="18"/>
          <w:szCs w:val="18"/>
          <w:lang w:val="en-US" w:bidi="th-TH"/>
        </w:rPr>
      </w:pPr>
    </w:p>
    <w:p w14:paraId="07ABABF8" w14:textId="631F2C6F" w:rsidR="00481DDB" w:rsidRDefault="00A73B34" w:rsidP="009E3761">
      <w:pPr>
        <w:spacing w:line="240" w:lineRule="auto"/>
        <w:ind w:left="539" w:right="-6"/>
        <w:jc w:val="thaiDistribute"/>
        <w:rPr>
          <w:rFonts w:cs="Times New Roman"/>
          <w:szCs w:val="28"/>
          <w:lang w:val="en-US" w:bidi="th-TH"/>
        </w:rPr>
      </w:pPr>
      <w:r w:rsidRPr="00A73B34">
        <w:rPr>
          <w:rFonts w:cs="Times New Roman"/>
          <w:szCs w:val="28"/>
          <w:lang w:val="en-US" w:bidi="th-TH"/>
        </w:rPr>
        <w:t>Changes during the period of the warrants are as follows:</w:t>
      </w:r>
    </w:p>
    <w:p w14:paraId="3DF88188" w14:textId="018E04C5" w:rsidR="00A73B34" w:rsidRDefault="00A73B34" w:rsidP="009E3761">
      <w:pPr>
        <w:spacing w:line="240" w:lineRule="auto"/>
        <w:ind w:left="539" w:right="-6"/>
        <w:jc w:val="thaiDistribute"/>
        <w:rPr>
          <w:rFonts w:cs="Times New Roman"/>
          <w:szCs w:val="28"/>
          <w:lang w:val="en-US" w:bidi="th-TH"/>
        </w:rPr>
      </w:pPr>
    </w:p>
    <w:tbl>
      <w:tblPr>
        <w:tblStyle w:val="TableGrid"/>
        <w:tblW w:w="9270"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890"/>
      </w:tblGrid>
      <w:tr w:rsidR="00A73B34" w:rsidRPr="00710C0E" w14:paraId="1222B1A0" w14:textId="77777777" w:rsidTr="007E7DBD">
        <w:tc>
          <w:tcPr>
            <w:tcW w:w="7380" w:type="dxa"/>
          </w:tcPr>
          <w:p w14:paraId="08B55010" w14:textId="01233318" w:rsidR="00A73B34" w:rsidRPr="00710C0E" w:rsidRDefault="00A73B34" w:rsidP="00410070">
            <w:pPr>
              <w:ind w:right="-45"/>
              <w:jc w:val="thaiDistribute"/>
              <w:rPr>
                <w:rFonts w:cs="Times New Roman"/>
                <w:b/>
                <w:bCs/>
                <w:i/>
                <w:iCs/>
                <w:szCs w:val="28"/>
                <w:lang w:val="en-US" w:bidi="th-TH"/>
              </w:rPr>
            </w:pPr>
          </w:p>
        </w:tc>
        <w:tc>
          <w:tcPr>
            <w:tcW w:w="1890" w:type="dxa"/>
          </w:tcPr>
          <w:p w14:paraId="235A1041" w14:textId="4EBA793E" w:rsidR="00A73B34" w:rsidRDefault="00A73B34" w:rsidP="00A73B34">
            <w:pPr>
              <w:ind w:right="-45"/>
              <w:jc w:val="center"/>
              <w:rPr>
                <w:rFonts w:cs="Times New Roman"/>
                <w:szCs w:val="28"/>
                <w:lang w:val="en-US" w:bidi="th-TH"/>
              </w:rPr>
            </w:pPr>
            <w:r>
              <w:rPr>
                <w:rFonts w:cs="Times New Roman"/>
                <w:szCs w:val="28"/>
                <w:lang w:val="en-US" w:bidi="th-TH"/>
              </w:rPr>
              <w:t xml:space="preserve">Number of </w:t>
            </w:r>
            <w:r w:rsidR="009374C4">
              <w:rPr>
                <w:rFonts w:cs="Times New Roman"/>
                <w:szCs w:val="28"/>
                <w:lang w:val="en-US" w:bidi="th-TH"/>
              </w:rPr>
              <w:t>u</w:t>
            </w:r>
            <w:r>
              <w:rPr>
                <w:rFonts w:cs="Times New Roman"/>
                <w:szCs w:val="28"/>
                <w:lang w:val="en-US" w:bidi="th-TH"/>
              </w:rPr>
              <w:t>nits</w:t>
            </w:r>
          </w:p>
          <w:p w14:paraId="2ECD3979" w14:textId="3BE5E4CD" w:rsidR="00A73B34" w:rsidRPr="001F5AA6" w:rsidRDefault="00A73B34" w:rsidP="00A73B34">
            <w:pPr>
              <w:ind w:right="-45"/>
              <w:jc w:val="center"/>
              <w:rPr>
                <w:rFonts w:cs="Times New Roman"/>
                <w:i/>
                <w:iCs/>
                <w:szCs w:val="28"/>
                <w:lang w:val="en-US" w:bidi="th-TH"/>
              </w:rPr>
            </w:pPr>
            <w:r w:rsidRPr="001F5AA6">
              <w:rPr>
                <w:rFonts w:cs="Times New Roman"/>
                <w:i/>
                <w:iCs/>
                <w:szCs w:val="28"/>
                <w:lang w:val="en-US" w:bidi="th-TH"/>
              </w:rPr>
              <w:t>(</w:t>
            </w:r>
            <w:r w:rsidR="009374C4" w:rsidRPr="001F5AA6">
              <w:rPr>
                <w:rFonts w:cs="Times New Roman"/>
                <w:i/>
                <w:iCs/>
                <w:szCs w:val="28"/>
                <w:lang w:val="en-US" w:bidi="th-TH"/>
              </w:rPr>
              <w:t>u</w:t>
            </w:r>
            <w:r w:rsidRPr="001F5AA6">
              <w:rPr>
                <w:rFonts w:cs="Times New Roman"/>
                <w:i/>
                <w:iCs/>
                <w:szCs w:val="28"/>
                <w:lang w:val="en-US" w:bidi="th-TH"/>
              </w:rPr>
              <w:t>nit)</w:t>
            </w:r>
          </w:p>
        </w:tc>
      </w:tr>
      <w:tr w:rsidR="00A73B34" w:rsidRPr="00710C0E" w14:paraId="4E196C11" w14:textId="77777777" w:rsidTr="007E7DBD">
        <w:tc>
          <w:tcPr>
            <w:tcW w:w="7380" w:type="dxa"/>
          </w:tcPr>
          <w:p w14:paraId="3C9E164E" w14:textId="77777777" w:rsidR="00A73B34" w:rsidRPr="00710C0E" w:rsidRDefault="00A73B34" w:rsidP="00410070">
            <w:pPr>
              <w:ind w:right="-45"/>
              <w:jc w:val="thaiDistribute"/>
              <w:rPr>
                <w:rFonts w:cs="Times New Roman"/>
                <w:b/>
                <w:bCs/>
                <w:i/>
                <w:iCs/>
                <w:szCs w:val="28"/>
                <w:lang w:val="en-US" w:bidi="th-TH"/>
              </w:rPr>
            </w:pPr>
          </w:p>
        </w:tc>
        <w:tc>
          <w:tcPr>
            <w:tcW w:w="1890" w:type="dxa"/>
          </w:tcPr>
          <w:p w14:paraId="17CA7C90" w14:textId="77777777" w:rsidR="00A73B34" w:rsidRDefault="00A73B34" w:rsidP="00A73B34">
            <w:pPr>
              <w:ind w:right="-45"/>
              <w:jc w:val="center"/>
              <w:rPr>
                <w:rFonts w:cs="Times New Roman"/>
                <w:szCs w:val="28"/>
                <w:lang w:val="en-US" w:bidi="th-TH"/>
              </w:rPr>
            </w:pPr>
          </w:p>
        </w:tc>
      </w:tr>
      <w:tr w:rsidR="00A73B34" w:rsidRPr="00710C0E" w14:paraId="54BC4DDE" w14:textId="77777777" w:rsidTr="007E7DBD">
        <w:tc>
          <w:tcPr>
            <w:tcW w:w="7380" w:type="dxa"/>
          </w:tcPr>
          <w:p w14:paraId="4C31FA4E" w14:textId="3F726529" w:rsidR="00A73B34" w:rsidRPr="00A73B34" w:rsidRDefault="00A73B34" w:rsidP="00410070">
            <w:pPr>
              <w:ind w:right="-45"/>
              <w:jc w:val="thaiDistribute"/>
              <w:rPr>
                <w:rFonts w:cstheme="minorBidi"/>
                <w:szCs w:val="28"/>
                <w:cs/>
                <w:lang w:val="en-US" w:bidi="th-TH"/>
              </w:rPr>
            </w:pPr>
            <w:proofErr w:type="gramStart"/>
            <w:r>
              <w:rPr>
                <w:rFonts w:cs="Times New Roman"/>
                <w:szCs w:val="28"/>
                <w:lang w:val="en-US" w:bidi="th-TH"/>
              </w:rPr>
              <w:t>At</w:t>
            </w:r>
            <w:proofErr w:type="gramEnd"/>
            <w:r>
              <w:rPr>
                <w:rFonts w:cs="Times New Roman"/>
                <w:szCs w:val="28"/>
                <w:lang w:val="en-US" w:bidi="th-TH"/>
              </w:rPr>
              <w:t xml:space="preserve"> 1 January 2024</w:t>
            </w:r>
          </w:p>
        </w:tc>
        <w:tc>
          <w:tcPr>
            <w:tcW w:w="1890" w:type="dxa"/>
          </w:tcPr>
          <w:p w14:paraId="345C51D6" w14:textId="5A35303E" w:rsidR="00A73B34" w:rsidRPr="00710C0E" w:rsidRDefault="00A73B34" w:rsidP="007E7DBD">
            <w:pPr>
              <w:ind w:right="160" w:hanging="20"/>
              <w:jc w:val="right"/>
              <w:rPr>
                <w:rFonts w:cs="Times New Roman"/>
                <w:szCs w:val="28"/>
                <w:lang w:val="en-US" w:bidi="th-TH"/>
              </w:rPr>
            </w:pPr>
            <w:r w:rsidRPr="00E7207A">
              <w:rPr>
                <w:rFonts w:cs="Times New Roman"/>
                <w:szCs w:val="28"/>
                <w:lang w:val="en-US" w:bidi="th-TH"/>
              </w:rPr>
              <w:t>113,999,995</w:t>
            </w:r>
          </w:p>
        </w:tc>
      </w:tr>
      <w:tr w:rsidR="00A73B34" w:rsidRPr="00710C0E" w14:paraId="4A3D9184" w14:textId="77777777" w:rsidTr="00E7207A">
        <w:tc>
          <w:tcPr>
            <w:tcW w:w="7380" w:type="dxa"/>
          </w:tcPr>
          <w:p w14:paraId="5704104B" w14:textId="5F0B80E8" w:rsidR="00A73B34" w:rsidRPr="00710C0E" w:rsidRDefault="00A73B34" w:rsidP="00A73B34">
            <w:pPr>
              <w:ind w:right="-45"/>
              <w:jc w:val="thaiDistribute"/>
              <w:rPr>
                <w:rFonts w:cs="Times New Roman"/>
                <w:szCs w:val="28"/>
                <w:lang w:val="en-US" w:bidi="th-TH"/>
              </w:rPr>
            </w:pPr>
            <w:r w:rsidRPr="00A73B34">
              <w:rPr>
                <w:rFonts w:cs="Times New Roman"/>
                <w:i/>
                <w:iCs/>
                <w:szCs w:val="28"/>
                <w:lang w:val="en-US" w:bidi="th-TH"/>
              </w:rPr>
              <w:t>Less:</w:t>
            </w:r>
            <w:r>
              <w:rPr>
                <w:rFonts w:cs="Times New Roman"/>
                <w:szCs w:val="28"/>
                <w:lang w:val="en-US" w:bidi="th-TH"/>
              </w:rPr>
              <w:t xml:space="preserve"> Exercised during the period</w:t>
            </w:r>
          </w:p>
        </w:tc>
        <w:tc>
          <w:tcPr>
            <w:tcW w:w="1890" w:type="dxa"/>
            <w:tcBorders>
              <w:bottom w:val="nil"/>
            </w:tcBorders>
          </w:tcPr>
          <w:p w14:paraId="51F1F47F" w14:textId="07FE4D57" w:rsidR="00A73B34" w:rsidRPr="00710C0E" w:rsidRDefault="00A73B34" w:rsidP="007E7DBD">
            <w:pPr>
              <w:ind w:right="70"/>
              <w:jc w:val="right"/>
              <w:rPr>
                <w:rFonts w:cs="Times New Roman"/>
                <w:szCs w:val="28"/>
                <w:lang w:val="en-US" w:bidi="th-TH"/>
              </w:rPr>
            </w:pPr>
            <w:r w:rsidRPr="00E7207A">
              <w:rPr>
                <w:rFonts w:cs="Times New Roman"/>
                <w:szCs w:val="28"/>
                <w:lang w:val="en-US" w:bidi="th-TH"/>
              </w:rPr>
              <w:t>(250)</w:t>
            </w:r>
          </w:p>
        </w:tc>
      </w:tr>
      <w:tr w:rsidR="00E7207A" w:rsidRPr="00710C0E" w14:paraId="7B0268B5" w14:textId="77777777" w:rsidTr="00E7207A">
        <w:tc>
          <w:tcPr>
            <w:tcW w:w="7380" w:type="dxa"/>
            <w:tcBorders>
              <w:bottom w:val="nil"/>
            </w:tcBorders>
          </w:tcPr>
          <w:p w14:paraId="37044594" w14:textId="6DBB55E4" w:rsidR="00A73B34" w:rsidRPr="00F001E8" w:rsidRDefault="00A73B34" w:rsidP="009374C4">
            <w:pPr>
              <w:ind w:left="520" w:right="-45" w:hanging="520"/>
              <w:jc w:val="thaiDistribute"/>
              <w:rPr>
                <w:rFonts w:cstheme="minorBidi"/>
                <w:szCs w:val="28"/>
                <w:cs/>
                <w:lang w:val="en-US" w:bidi="th-TH"/>
              </w:rPr>
            </w:pPr>
            <w:r w:rsidRPr="00710C0E">
              <w:rPr>
                <w:rFonts w:cs="Times New Roman"/>
                <w:szCs w:val="28"/>
                <w:lang w:val="en-US" w:bidi="th-TH"/>
              </w:rPr>
              <w:t>Expired</w:t>
            </w:r>
            <w:r w:rsidR="009374C4">
              <w:rPr>
                <w:rFonts w:cs="Times New Roman"/>
                <w:szCs w:val="28"/>
                <w:lang w:val="en-US" w:bidi="th-TH"/>
              </w:rPr>
              <w:t xml:space="preserve"> during the period</w:t>
            </w:r>
          </w:p>
        </w:tc>
        <w:tc>
          <w:tcPr>
            <w:tcW w:w="1890" w:type="dxa"/>
            <w:tcBorders>
              <w:bottom w:val="single" w:sz="4" w:space="0" w:color="auto"/>
            </w:tcBorders>
          </w:tcPr>
          <w:p w14:paraId="39EE0353" w14:textId="41E9C5E4" w:rsidR="00A73B34" w:rsidRPr="00710C0E" w:rsidRDefault="00A73B34" w:rsidP="007E7DBD">
            <w:pPr>
              <w:ind w:right="70"/>
              <w:jc w:val="right"/>
              <w:rPr>
                <w:rFonts w:cs="Times New Roman"/>
                <w:szCs w:val="28"/>
                <w:lang w:val="en-US" w:bidi="th-TH"/>
              </w:rPr>
            </w:pPr>
            <w:r w:rsidRPr="00E7207A">
              <w:rPr>
                <w:rFonts w:cs="Times New Roman"/>
                <w:szCs w:val="28"/>
                <w:lang w:val="en-US" w:bidi="th-TH"/>
              </w:rPr>
              <w:t>(113,999,745)</w:t>
            </w:r>
          </w:p>
        </w:tc>
      </w:tr>
      <w:tr w:rsidR="00E7207A" w:rsidRPr="00710C0E" w14:paraId="4610B551" w14:textId="77777777" w:rsidTr="00E7207A">
        <w:tc>
          <w:tcPr>
            <w:tcW w:w="7380" w:type="dxa"/>
            <w:tcBorders>
              <w:bottom w:val="nil"/>
            </w:tcBorders>
          </w:tcPr>
          <w:p w14:paraId="2677D4A0" w14:textId="63372F53" w:rsidR="00A73B34" w:rsidRPr="001142D9" w:rsidRDefault="00A73B34" w:rsidP="00410070">
            <w:pPr>
              <w:ind w:right="-45"/>
              <w:jc w:val="thaiDistribute"/>
              <w:rPr>
                <w:rFonts w:cs="Times New Roman"/>
                <w:b/>
                <w:bCs/>
                <w:szCs w:val="28"/>
                <w:lang w:val="en-US" w:bidi="th-TH"/>
              </w:rPr>
            </w:pPr>
            <w:proofErr w:type="gramStart"/>
            <w:r w:rsidRPr="001142D9">
              <w:rPr>
                <w:rFonts w:cs="Times New Roman"/>
                <w:b/>
                <w:bCs/>
                <w:szCs w:val="28"/>
                <w:lang w:val="en-US" w:bidi="th-TH"/>
              </w:rPr>
              <w:t>At</w:t>
            </w:r>
            <w:proofErr w:type="gramEnd"/>
            <w:r w:rsidRPr="001142D9">
              <w:rPr>
                <w:rFonts w:cs="Times New Roman"/>
                <w:b/>
                <w:bCs/>
                <w:szCs w:val="28"/>
                <w:lang w:val="en-US" w:bidi="th-TH"/>
              </w:rPr>
              <w:t xml:space="preserve"> 31 March 2024</w:t>
            </w:r>
          </w:p>
        </w:tc>
        <w:tc>
          <w:tcPr>
            <w:tcW w:w="1890" w:type="dxa"/>
            <w:tcBorders>
              <w:top w:val="single" w:sz="4" w:space="0" w:color="auto"/>
              <w:bottom w:val="double" w:sz="4" w:space="0" w:color="auto"/>
            </w:tcBorders>
          </w:tcPr>
          <w:p w14:paraId="5E24D51D" w14:textId="217CC03D" w:rsidR="00A73B34" w:rsidRPr="004A1EFC" w:rsidRDefault="007E7DBD" w:rsidP="007E7DBD">
            <w:pPr>
              <w:ind w:right="430"/>
              <w:jc w:val="right"/>
              <w:rPr>
                <w:rFonts w:cs="Times New Roman"/>
                <w:b/>
                <w:bCs/>
                <w:szCs w:val="28"/>
                <w:lang w:val="en-US" w:bidi="th-TH"/>
              </w:rPr>
            </w:pPr>
            <w:r w:rsidRPr="004A1EFC">
              <w:rPr>
                <w:rFonts w:cs="Times New Roman"/>
                <w:b/>
                <w:bCs/>
                <w:szCs w:val="28"/>
                <w:lang w:val="en-US" w:bidi="th-TH"/>
              </w:rPr>
              <w:t>-</w:t>
            </w:r>
          </w:p>
        </w:tc>
      </w:tr>
    </w:tbl>
    <w:p w14:paraId="77508393" w14:textId="2A727B90" w:rsidR="00C35413" w:rsidRDefault="00C35413" w:rsidP="009E3761">
      <w:pPr>
        <w:spacing w:line="240" w:lineRule="auto"/>
        <w:ind w:left="539" w:right="-6"/>
        <w:jc w:val="thaiDistribute"/>
        <w:rPr>
          <w:rFonts w:cs="Times New Roman"/>
          <w:szCs w:val="28"/>
          <w:lang w:val="en-US" w:bidi="th-TH"/>
        </w:rPr>
      </w:pPr>
    </w:p>
    <w:p w14:paraId="04FB0421" w14:textId="77777777" w:rsidR="00C35413" w:rsidRDefault="00C35413">
      <w:pPr>
        <w:spacing w:line="240" w:lineRule="auto"/>
        <w:rPr>
          <w:rFonts w:cs="Times New Roman"/>
          <w:szCs w:val="28"/>
          <w:lang w:val="en-US" w:bidi="th-TH"/>
        </w:rPr>
      </w:pPr>
      <w:r>
        <w:rPr>
          <w:rFonts w:cs="Times New Roman"/>
          <w:szCs w:val="28"/>
          <w:lang w:val="en-US" w:bidi="th-TH"/>
        </w:rPr>
        <w:br w:type="page"/>
      </w:r>
    </w:p>
    <w:p w14:paraId="18FC3B26" w14:textId="76B4B5B6" w:rsidR="001142D9" w:rsidRDefault="001142D9" w:rsidP="009453ED">
      <w:pPr>
        <w:pStyle w:val="Heading1"/>
        <w:numPr>
          <w:ilvl w:val="0"/>
          <w:numId w:val="26"/>
        </w:numPr>
        <w:spacing w:before="0" w:after="0" w:line="240" w:lineRule="atLeast"/>
        <w:ind w:left="540" w:hanging="540"/>
        <w:rPr>
          <w:rFonts w:cs="Times New Roman"/>
          <w:spacing w:val="-2"/>
          <w:szCs w:val="22"/>
        </w:rPr>
      </w:pPr>
      <w:r w:rsidRPr="001142D9">
        <w:rPr>
          <w:rFonts w:cs="Times New Roman"/>
          <w:spacing w:val="-2"/>
          <w:szCs w:val="22"/>
        </w:rPr>
        <w:lastRenderedPageBreak/>
        <w:t>Legal reserve</w:t>
      </w:r>
    </w:p>
    <w:p w14:paraId="0DAC1170" w14:textId="1149A8FA" w:rsidR="001142D9" w:rsidRDefault="001142D9" w:rsidP="001142D9">
      <w:pPr>
        <w:pStyle w:val="BodyText"/>
        <w:spacing w:after="0"/>
        <w:ind w:left="540"/>
      </w:pPr>
    </w:p>
    <w:p w14:paraId="51E42BC7" w14:textId="05EEC099" w:rsidR="001142D9" w:rsidRDefault="001142D9" w:rsidP="00F001E8">
      <w:pPr>
        <w:pStyle w:val="BodyText"/>
        <w:spacing w:after="0"/>
        <w:ind w:left="540"/>
        <w:jc w:val="thaiDistribute"/>
      </w:pPr>
      <w:r w:rsidRPr="001142D9">
        <w:t>Section 116 of the Public Limited Companies Act B.E. 2535 (1992) Section 116 requires that a public company shall allocate not less than 5% of its annual net profit, less any accumulated losses brought forward</w:t>
      </w:r>
      <w:r w:rsidR="007B06B3">
        <w:rPr>
          <w:rFonts w:hint="cs"/>
          <w:cs/>
          <w:lang w:bidi="th-TH"/>
        </w:rPr>
        <w:t xml:space="preserve"> </w:t>
      </w:r>
      <w:r w:rsidR="007B06B3">
        <w:rPr>
          <w:lang w:val="en-US" w:bidi="th-TH"/>
        </w:rPr>
        <w:t>(if any)</w:t>
      </w:r>
      <w:r w:rsidRPr="001142D9">
        <w:t>, to a reserve account (“legal reserve”), until this account reaches an amount not less than 10% of the registered authorised capital. The legal reserve is not available for dividend distribution</w:t>
      </w:r>
      <w:r>
        <w:t>.</w:t>
      </w:r>
    </w:p>
    <w:p w14:paraId="43D25DFA" w14:textId="786C1C5B" w:rsidR="001142D9" w:rsidRDefault="001142D9" w:rsidP="001142D9">
      <w:pPr>
        <w:pStyle w:val="BodyText"/>
        <w:spacing w:after="0"/>
        <w:ind w:left="540"/>
      </w:pPr>
    </w:p>
    <w:p w14:paraId="6688B569" w14:textId="1D3AA674" w:rsidR="001142D9" w:rsidRDefault="001142D9" w:rsidP="00F92855">
      <w:pPr>
        <w:pStyle w:val="BodyText"/>
        <w:spacing w:after="0"/>
        <w:ind w:left="540"/>
        <w:jc w:val="thaiDistribute"/>
      </w:pPr>
      <w:r>
        <w:t xml:space="preserve">As </w:t>
      </w:r>
      <w:proofErr w:type="gramStart"/>
      <w:r>
        <w:t>at</w:t>
      </w:r>
      <w:proofErr w:type="gramEnd"/>
      <w:r>
        <w:t xml:space="preserve"> 31 March 2024, </w:t>
      </w:r>
      <w:r w:rsidR="009D693B">
        <w:t>t</w:t>
      </w:r>
      <w:r w:rsidR="00F92855" w:rsidRPr="00F92855">
        <w:t>he Company provide appropriated legal reserve in amounted of Baht 2.58 million</w:t>
      </w:r>
      <w:r>
        <w:t>.</w:t>
      </w:r>
    </w:p>
    <w:p w14:paraId="2F0A5C74" w14:textId="77777777" w:rsidR="001142D9" w:rsidRPr="001142D9" w:rsidRDefault="001142D9" w:rsidP="001142D9">
      <w:pPr>
        <w:pStyle w:val="BodyText"/>
        <w:spacing w:after="0"/>
        <w:ind w:left="540"/>
      </w:pPr>
    </w:p>
    <w:p w14:paraId="7F68AA04" w14:textId="19D845D8" w:rsidR="009453ED" w:rsidRPr="00710C0E" w:rsidRDefault="009453ED" w:rsidP="009453ED">
      <w:pPr>
        <w:pStyle w:val="Heading1"/>
        <w:numPr>
          <w:ilvl w:val="0"/>
          <w:numId w:val="26"/>
        </w:numPr>
        <w:spacing w:before="0" w:after="0" w:line="240" w:lineRule="atLeast"/>
        <w:ind w:left="540" w:hanging="540"/>
        <w:rPr>
          <w:rFonts w:cs="Times New Roman"/>
          <w:spacing w:val="-2"/>
          <w:szCs w:val="22"/>
        </w:rPr>
      </w:pPr>
      <w:r w:rsidRPr="00710C0E">
        <w:rPr>
          <w:rFonts w:cs="Times New Roman"/>
          <w:spacing w:val="-2"/>
          <w:szCs w:val="22"/>
        </w:rPr>
        <w:t xml:space="preserve">Segment information and disaggregation of revenue </w:t>
      </w:r>
    </w:p>
    <w:p w14:paraId="6D4F6A57" w14:textId="77777777" w:rsidR="009453ED" w:rsidRPr="00710C0E" w:rsidRDefault="009453ED" w:rsidP="009453ED">
      <w:pPr>
        <w:pStyle w:val="BodyText"/>
        <w:spacing w:after="0"/>
        <w:rPr>
          <w:rFonts w:cs="Times New Roman"/>
          <w:sz w:val="18"/>
          <w:szCs w:val="18"/>
        </w:rPr>
      </w:pPr>
    </w:p>
    <w:p w14:paraId="1AAF746F" w14:textId="77777777" w:rsidR="009453ED" w:rsidRPr="00710C0E" w:rsidRDefault="009453ED" w:rsidP="009453ED">
      <w:pPr>
        <w:spacing w:line="240" w:lineRule="exact"/>
        <w:ind w:left="540" w:right="-7"/>
        <w:jc w:val="both"/>
        <w:rPr>
          <w:rFonts w:cs="Times New Roman"/>
          <w:b/>
          <w:bCs/>
          <w:i/>
          <w:iCs/>
          <w:lang w:val="en-US" w:bidi="th-TH"/>
        </w:rPr>
      </w:pPr>
      <w:r w:rsidRPr="00710C0E">
        <w:rPr>
          <w:rFonts w:cs="Times New Roman"/>
          <w:b/>
          <w:bCs/>
          <w:i/>
          <w:iCs/>
          <w:lang w:val="en-US" w:bidi="th-TH"/>
        </w:rPr>
        <w:t>Business segment</w:t>
      </w:r>
    </w:p>
    <w:p w14:paraId="58127E4B" w14:textId="77777777" w:rsidR="009453ED" w:rsidRPr="00710C0E" w:rsidRDefault="009453ED" w:rsidP="009453ED">
      <w:pPr>
        <w:spacing w:line="240" w:lineRule="exact"/>
        <w:ind w:left="540" w:right="-7"/>
        <w:jc w:val="thaiDistribute"/>
        <w:rPr>
          <w:rFonts w:cs="Times New Roman"/>
          <w:sz w:val="18"/>
          <w:szCs w:val="18"/>
        </w:rPr>
      </w:pPr>
    </w:p>
    <w:p w14:paraId="1B929A71" w14:textId="196016FF" w:rsidR="008855F0" w:rsidRDefault="009453ED" w:rsidP="009453ED">
      <w:pPr>
        <w:spacing w:line="240" w:lineRule="exact"/>
        <w:ind w:left="540" w:right="-7"/>
        <w:jc w:val="both"/>
        <w:rPr>
          <w:rFonts w:cs="Times New Roman"/>
        </w:rPr>
      </w:pPr>
      <w:r w:rsidRPr="00710C0E">
        <w:rPr>
          <w:rFonts w:cs="Times New Roman"/>
        </w:rPr>
        <w:t xml:space="preserve">Management considers that the Group has </w:t>
      </w:r>
      <w:r w:rsidR="00A439CD">
        <w:rPr>
          <w:rFonts w:cs="Times New Roman"/>
        </w:rPr>
        <w:t>2</w:t>
      </w:r>
      <w:r w:rsidRPr="00710C0E">
        <w:rPr>
          <w:rFonts w:cs="Times New Roman"/>
        </w:rPr>
        <w:t xml:space="preserve"> reportable segments, which are the Group</w:t>
      </w:r>
      <w:r w:rsidRPr="001E6677">
        <w:rPr>
          <w:rFonts w:cs="Times New Roman"/>
          <w:cs/>
          <w:lang w:bidi="th-TH"/>
        </w:rPr>
        <w:t>’</w:t>
      </w:r>
      <w:r w:rsidRPr="00710C0E">
        <w:rPr>
          <w:rFonts w:cs="Times New Roman"/>
        </w:rPr>
        <w:t>s strategic divisions that offer different goods and services</w:t>
      </w:r>
      <w:r w:rsidR="008855F0" w:rsidRPr="001E6677">
        <w:rPr>
          <w:rFonts w:cs="Times New Roman" w:hint="cs"/>
          <w:cs/>
          <w:lang w:bidi="th-TH"/>
        </w:rPr>
        <w:t xml:space="preserve"> </w:t>
      </w:r>
      <w:r w:rsidR="008855F0" w:rsidRPr="001E6677">
        <w:rPr>
          <w:rFonts w:cs="Times New Roman"/>
        </w:rPr>
        <w:t>as follows:</w:t>
      </w:r>
    </w:p>
    <w:p w14:paraId="518BCDCC" w14:textId="77777777" w:rsidR="0096694F" w:rsidRPr="001E6677" w:rsidRDefault="0096694F" w:rsidP="009453ED">
      <w:pPr>
        <w:spacing w:line="240" w:lineRule="exact"/>
        <w:ind w:left="540" w:right="-7"/>
        <w:jc w:val="both"/>
        <w:rPr>
          <w:rFonts w:cs="Times New Roman"/>
        </w:rPr>
      </w:pPr>
    </w:p>
    <w:p w14:paraId="50801AE1" w14:textId="5A8E9B40" w:rsidR="008855F0" w:rsidRDefault="001142D9" w:rsidP="00FC151C">
      <w:pPr>
        <w:pStyle w:val="ListParagraph"/>
        <w:numPr>
          <w:ilvl w:val="0"/>
          <w:numId w:val="33"/>
        </w:numPr>
        <w:tabs>
          <w:tab w:val="clear" w:pos="340"/>
          <w:tab w:val="num" w:pos="924"/>
          <w:tab w:val="num" w:pos="2340"/>
        </w:tabs>
        <w:spacing w:after="240" w:line="240" w:lineRule="exact"/>
        <w:ind w:left="1464" w:right="-7"/>
      </w:pPr>
      <w:r>
        <w:t xml:space="preserve">Segment 1: </w:t>
      </w:r>
      <w:r w:rsidR="008855F0">
        <w:t>M</w:t>
      </w:r>
      <w:r w:rsidR="009453ED" w:rsidRPr="008855F0">
        <w:t xml:space="preserve">anufacturer of sealing compounds, lacquers, and coatings used in can </w:t>
      </w:r>
      <w:r w:rsidR="00FC151C">
        <w:br/>
        <w:t xml:space="preserve">                   </w:t>
      </w:r>
      <w:r w:rsidR="00E64A08">
        <w:t>p</w:t>
      </w:r>
      <w:r w:rsidR="009453ED" w:rsidRPr="008855F0">
        <w:t>roduction</w:t>
      </w:r>
      <w:r w:rsidR="008855F0">
        <w:t>.</w:t>
      </w:r>
    </w:p>
    <w:p w14:paraId="4F36DCC6" w14:textId="77777777" w:rsidR="0096694F" w:rsidRDefault="0096694F" w:rsidP="0096694F">
      <w:pPr>
        <w:pStyle w:val="ListParagraph"/>
        <w:tabs>
          <w:tab w:val="num" w:pos="2077"/>
        </w:tabs>
        <w:spacing w:after="240" w:line="240" w:lineRule="exact"/>
        <w:ind w:left="1464" w:right="-7"/>
        <w:jc w:val="both"/>
      </w:pPr>
    </w:p>
    <w:p w14:paraId="5883F762" w14:textId="1A3B4B0C" w:rsidR="009453ED" w:rsidRPr="008855F0" w:rsidRDefault="001142D9" w:rsidP="001142D9">
      <w:pPr>
        <w:pStyle w:val="ListParagraph"/>
        <w:numPr>
          <w:ilvl w:val="0"/>
          <w:numId w:val="33"/>
        </w:numPr>
        <w:tabs>
          <w:tab w:val="clear" w:pos="340"/>
          <w:tab w:val="num" w:pos="924"/>
          <w:tab w:val="num" w:pos="2077"/>
        </w:tabs>
        <w:spacing w:line="240" w:lineRule="exact"/>
        <w:ind w:left="1464" w:right="-7"/>
        <w:jc w:val="thaiDistribute"/>
      </w:pPr>
      <w:r>
        <w:t xml:space="preserve">Segment 2: </w:t>
      </w:r>
      <w:r w:rsidR="008855F0">
        <w:t>O</w:t>
      </w:r>
      <w:r w:rsidR="009453ED" w:rsidRPr="008855F0">
        <w:t>ther business</w:t>
      </w:r>
      <w:r w:rsidR="008855F0">
        <w:t>.</w:t>
      </w:r>
    </w:p>
    <w:p w14:paraId="59B65945" w14:textId="77777777" w:rsidR="009453ED" w:rsidRPr="00710C0E" w:rsidRDefault="009453ED" w:rsidP="009453ED">
      <w:pPr>
        <w:spacing w:line="240" w:lineRule="exact"/>
        <w:ind w:left="540" w:right="-7"/>
        <w:jc w:val="both"/>
        <w:rPr>
          <w:rFonts w:cs="Times New Roman"/>
          <w:sz w:val="18"/>
          <w:szCs w:val="18"/>
        </w:rPr>
      </w:pPr>
    </w:p>
    <w:p w14:paraId="286A5EAF" w14:textId="1BF6CC69" w:rsidR="009453ED" w:rsidRDefault="009453ED" w:rsidP="009453ED">
      <w:pPr>
        <w:spacing w:line="240" w:lineRule="exact"/>
        <w:ind w:left="540" w:right="-7"/>
        <w:jc w:val="both"/>
        <w:rPr>
          <w:lang w:bidi="th-TH"/>
        </w:rPr>
      </w:pPr>
    </w:p>
    <w:p w14:paraId="43A85572" w14:textId="77777777" w:rsidR="004F7A06" w:rsidRDefault="004F7A06" w:rsidP="004F7A06">
      <w:pPr>
        <w:spacing w:line="240" w:lineRule="auto"/>
        <w:rPr>
          <w:rFonts w:cs="Times New Roman"/>
          <w:szCs w:val="22"/>
          <w:lang w:val="en-US" w:bidi="th-TH"/>
        </w:rPr>
        <w:sectPr w:rsidR="004F7A06" w:rsidSect="00C97A28">
          <w:footerReference w:type="default" r:id="rId13"/>
          <w:pgSz w:w="11907" w:h="16840" w:code="9"/>
          <w:pgMar w:top="691" w:right="1152" w:bottom="576" w:left="1152" w:header="720" w:footer="720" w:gutter="0"/>
          <w:cols w:space="720"/>
        </w:sectPr>
      </w:pPr>
      <w:r>
        <w:rPr>
          <w:rFonts w:cs="Times New Roman"/>
          <w:szCs w:val="22"/>
          <w:lang w:val="en-US" w:bidi="th-TH"/>
        </w:rPr>
        <w:br w:type="page"/>
      </w:r>
    </w:p>
    <w:p w14:paraId="3805B7A8" w14:textId="77777777" w:rsidR="004F7A06" w:rsidRPr="003D3B2F" w:rsidRDefault="004F7A06" w:rsidP="004F7A06">
      <w:pPr>
        <w:pStyle w:val="BodyText"/>
        <w:spacing w:after="0"/>
        <w:rPr>
          <w:rFonts w:cs="Times New Roman"/>
        </w:rPr>
      </w:pPr>
    </w:p>
    <w:p w14:paraId="47EF0C12" w14:textId="77777777" w:rsidR="004F7A06" w:rsidRDefault="004F7A06" w:rsidP="004F7A06">
      <w:pPr>
        <w:spacing w:line="240" w:lineRule="exact"/>
        <w:ind w:left="567"/>
        <w:jc w:val="both"/>
        <w:rPr>
          <w:szCs w:val="22"/>
          <w:cs/>
          <w:lang w:bidi="th-TH"/>
        </w:rPr>
      </w:pPr>
    </w:p>
    <w:tbl>
      <w:tblPr>
        <w:tblW w:w="14760" w:type="dxa"/>
        <w:tblInd w:w="720" w:type="dxa"/>
        <w:tblLayout w:type="fixed"/>
        <w:tblLook w:val="04A0" w:firstRow="1" w:lastRow="0" w:firstColumn="1" w:lastColumn="0" w:noHBand="0" w:noVBand="1"/>
      </w:tblPr>
      <w:tblGrid>
        <w:gridCol w:w="3960"/>
        <w:gridCol w:w="1260"/>
        <w:gridCol w:w="236"/>
        <w:gridCol w:w="1204"/>
        <w:gridCol w:w="236"/>
        <w:gridCol w:w="1114"/>
        <w:gridCol w:w="237"/>
        <w:gridCol w:w="1113"/>
        <w:gridCol w:w="236"/>
        <w:gridCol w:w="1108"/>
        <w:gridCol w:w="241"/>
        <w:gridCol w:w="1116"/>
        <w:gridCol w:w="236"/>
        <w:gridCol w:w="1108"/>
        <w:gridCol w:w="240"/>
        <w:gridCol w:w="1115"/>
      </w:tblGrid>
      <w:tr w:rsidR="004F7A06" w:rsidRPr="007A0EA1" w14:paraId="5566C33A" w14:textId="77777777" w:rsidTr="00CD7D4E">
        <w:tc>
          <w:tcPr>
            <w:tcW w:w="3960" w:type="dxa"/>
          </w:tcPr>
          <w:p w14:paraId="38AEF544" w14:textId="77777777" w:rsidR="004F7A06" w:rsidRPr="007A0EA1" w:rsidRDefault="004F7A06" w:rsidP="00844014">
            <w:pPr>
              <w:spacing w:line="360" w:lineRule="exact"/>
              <w:ind w:hanging="86"/>
              <w:rPr>
                <w:rFonts w:cs="Times New Roman"/>
                <w:b/>
                <w:bCs/>
                <w:snapToGrid w:val="0"/>
                <w:szCs w:val="22"/>
                <w:lang w:eastAsia="th-TH"/>
              </w:rPr>
            </w:pPr>
          </w:p>
        </w:tc>
        <w:tc>
          <w:tcPr>
            <w:tcW w:w="10800" w:type="dxa"/>
            <w:gridSpan w:val="15"/>
          </w:tcPr>
          <w:p w14:paraId="2B040CAB" w14:textId="77777777" w:rsidR="004F7A06" w:rsidRPr="007A0EA1" w:rsidRDefault="004F7A06" w:rsidP="00844014">
            <w:pPr>
              <w:spacing w:line="360" w:lineRule="exact"/>
              <w:ind w:hanging="86"/>
              <w:jc w:val="center"/>
              <w:rPr>
                <w:rFonts w:cs="Times New Roman"/>
                <w:b/>
                <w:bCs/>
                <w:szCs w:val="22"/>
                <w:rtl/>
                <w:cs/>
              </w:rPr>
            </w:pPr>
            <w:r w:rsidRPr="007A0EA1">
              <w:rPr>
                <w:rFonts w:cs="Times New Roman"/>
                <w:b/>
                <w:bCs/>
                <w:szCs w:val="22"/>
                <w:lang w:val="en-US" w:bidi="th-TH"/>
              </w:rPr>
              <w:t>Consolidated financial statements</w:t>
            </w:r>
          </w:p>
        </w:tc>
      </w:tr>
      <w:tr w:rsidR="004F7A06" w:rsidRPr="007A0EA1" w14:paraId="1645C64E" w14:textId="77777777" w:rsidTr="00CD7D4E">
        <w:tc>
          <w:tcPr>
            <w:tcW w:w="3960" w:type="dxa"/>
          </w:tcPr>
          <w:p w14:paraId="625C705E" w14:textId="77777777" w:rsidR="004F7A06" w:rsidRPr="007A0EA1" w:rsidRDefault="004F7A06" w:rsidP="00844014">
            <w:pPr>
              <w:spacing w:line="360" w:lineRule="exact"/>
              <w:ind w:hanging="86"/>
              <w:rPr>
                <w:rFonts w:cs="Times New Roman"/>
                <w:b/>
                <w:bCs/>
                <w:snapToGrid w:val="0"/>
                <w:szCs w:val="22"/>
                <w:lang w:eastAsia="th-TH"/>
              </w:rPr>
            </w:pPr>
          </w:p>
        </w:tc>
        <w:tc>
          <w:tcPr>
            <w:tcW w:w="2700" w:type="dxa"/>
            <w:gridSpan w:val="3"/>
          </w:tcPr>
          <w:p w14:paraId="0F4FC05C" w14:textId="77777777" w:rsidR="004F7A06" w:rsidRPr="007A0EA1" w:rsidRDefault="004F7A06" w:rsidP="00844014">
            <w:pPr>
              <w:spacing w:line="360" w:lineRule="exact"/>
              <w:ind w:hanging="86"/>
              <w:jc w:val="center"/>
              <w:rPr>
                <w:rFonts w:cs="Times New Roman"/>
                <w:b/>
                <w:bCs/>
                <w:snapToGrid w:val="0"/>
                <w:szCs w:val="22"/>
                <w:lang w:eastAsia="th-TH"/>
              </w:rPr>
            </w:pPr>
            <w:r w:rsidRPr="007A0EA1">
              <w:rPr>
                <w:rFonts w:cs="Times New Roman"/>
                <w:b/>
                <w:bCs/>
                <w:szCs w:val="22"/>
              </w:rPr>
              <w:t>Manufacturer of sealing compounds</w:t>
            </w:r>
            <w:r w:rsidRPr="007A0EA1">
              <w:rPr>
                <w:rFonts w:cs="Times New Roman"/>
                <w:b/>
                <w:bCs/>
                <w:szCs w:val="22"/>
                <w:lang w:val="en-US"/>
              </w:rPr>
              <w:t>,</w:t>
            </w:r>
            <w:r w:rsidRPr="007A0EA1">
              <w:rPr>
                <w:rFonts w:cs="Times New Roman"/>
                <w:b/>
                <w:bCs/>
                <w:szCs w:val="22"/>
              </w:rPr>
              <w:t xml:space="preserve"> lacquers and coatings</w:t>
            </w:r>
          </w:p>
        </w:tc>
        <w:tc>
          <w:tcPr>
            <w:tcW w:w="236" w:type="dxa"/>
          </w:tcPr>
          <w:p w14:paraId="019346B8" w14:textId="77777777" w:rsidR="004F7A06" w:rsidRPr="007A0EA1" w:rsidRDefault="004F7A06" w:rsidP="00844014">
            <w:pPr>
              <w:spacing w:line="360" w:lineRule="exact"/>
              <w:ind w:hanging="86"/>
              <w:rPr>
                <w:rFonts w:cs="Times New Roman"/>
                <w:b/>
                <w:bCs/>
                <w:snapToGrid w:val="0"/>
                <w:szCs w:val="22"/>
                <w:lang w:eastAsia="th-TH"/>
              </w:rPr>
            </w:pPr>
          </w:p>
        </w:tc>
        <w:tc>
          <w:tcPr>
            <w:tcW w:w="2464" w:type="dxa"/>
            <w:gridSpan w:val="3"/>
          </w:tcPr>
          <w:p w14:paraId="7E985FC3" w14:textId="77777777" w:rsidR="001572A1" w:rsidRDefault="001572A1" w:rsidP="00844014">
            <w:pPr>
              <w:spacing w:line="360" w:lineRule="exact"/>
              <w:ind w:hanging="86"/>
              <w:jc w:val="center"/>
              <w:rPr>
                <w:rFonts w:cs="Times New Roman"/>
                <w:b/>
                <w:bCs/>
                <w:szCs w:val="22"/>
              </w:rPr>
            </w:pPr>
          </w:p>
          <w:p w14:paraId="7F9B869A" w14:textId="77777777" w:rsidR="001572A1" w:rsidRDefault="001572A1" w:rsidP="00844014">
            <w:pPr>
              <w:spacing w:line="360" w:lineRule="exact"/>
              <w:ind w:hanging="86"/>
              <w:jc w:val="center"/>
              <w:rPr>
                <w:rFonts w:cs="Times New Roman"/>
                <w:b/>
                <w:bCs/>
                <w:szCs w:val="22"/>
              </w:rPr>
            </w:pPr>
          </w:p>
          <w:p w14:paraId="0A0CA44A" w14:textId="369EA7E3" w:rsidR="004F7A06" w:rsidRPr="007A0EA1" w:rsidRDefault="004F7A06" w:rsidP="00844014">
            <w:pPr>
              <w:spacing w:line="360" w:lineRule="exact"/>
              <w:ind w:hanging="86"/>
              <w:jc w:val="center"/>
              <w:rPr>
                <w:rFonts w:cs="Times New Roman"/>
                <w:b/>
                <w:bCs/>
                <w:snapToGrid w:val="0"/>
                <w:szCs w:val="22"/>
                <w:rtl/>
                <w:cs/>
                <w:lang w:eastAsia="th-TH"/>
              </w:rPr>
            </w:pPr>
            <w:r w:rsidRPr="007A0EA1">
              <w:rPr>
                <w:rFonts w:cs="Times New Roman"/>
                <w:b/>
                <w:bCs/>
                <w:szCs w:val="22"/>
              </w:rPr>
              <w:t>Other business</w:t>
            </w:r>
          </w:p>
        </w:tc>
        <w:tc>
          <w:tcPr>
            <w:tcW w:w="236" w:type="dxa"/>
          </w:tcPr>
          <w:p w14:paraId="22075B24" w14:textId="77777777" w:rsidR="004F7A06" w:rsidRPr="007A0EA1" w:rsidRDefault="004F7A06" w:rsidP="00844014">
            <w:pPr>
              <w:spacing w:line="360" w:lineRule="exact"/>
              <w:ind w:hanging="86"/>
              <w:jc w:val="center"/>
              <w:rPr>
                <w:rFonts w:cs="Times New Roman"/>
                <w:b/>
                <w:bCs/>
                <w:snapToGrid w:val="0"/>
                <w:szCs w:val="22"/>
                <w:rtl/>
                <w:cs/>
                <w:lang w:eastAsia="th-TH"/>
              </w:rPr>
            </w:pPr>
          </w:p>
        </w:tc>
        <w:tc>
          <w:tcPr>
            <w:tcW w:w="2465" w:type="dxa"/>
            <w:gridSpan w:val="3"/>
          </w:tcPr>
          <w:p w14:paraId="6C6A6E59" w14:textId="77777777" w:rsidR="001572A1" w:rsidRPr="001572A1" w:rsidRDefault="001572A1" w:rsidP="001572A1">
            <w:pPr>
              <w:spacing w:line="360" w:lineRule="exact"/>
              <w:ind w:hanging="86"/>
              <w:jc w:val="center"/>
              <w:rPr>
                <w:rFonts w:cs="Times New Roman"/>
                <w:b/>
                <w:bCs/>
                <w:szCs w:val="22"/>
              </w:rPr>
            </w:pPr>
          </w:p>
          <w:p w14:paraId="206DFED4" w14:textId="77777777" w:rsidR="001572A1" w:rsidRPr="001572A1" w:rsidRDefault="001572A1" w:rsidP="001572A1">
            <w:pPr>
              <w:spacing w:line="360" w:lineRule="exact"/>
              <w:ind w:hanging="86"/>
              <w:jc w:val="center"/>
              <w:rPr>
                <w:rFonts w:cs="Times New Roman"/>
                <w:b/>
                <w:bCs/>
                <w:szCs w:val="22"/>
              </w:rPr>
            </w:pPr>
          </w:p>
          <w:p w14:paraId="2CD101F6" w14:textId="6A317578" w:rsidR="004F7A06" w:rsidRPr="007A0EA1" w:rsidRDefault="004F7A06" w:rsidP="001572A1">
            <w:pPr>
              <w:spacing w:line="360" w:lineRule="exact"/>
              <w:ind w:hanging="86"/>
              <w:jc w:val="center"/>
              <w:rPr>
                <w:rFonts w:cs="Times New Roman"/>
                <w:b/>
                <w:bCs/>
                <w:szCs w:val="22"/>
                <w:rtl/>
                <w:cs/>
              </w:rPr>
            </w:pPr>
            <w:r w:rsidRPr="001572A1">
              <w:rPr>
                <w:rFonts w:cs="Times New Roman"/>
                <w:b/>
                <w:bCs/>
                <w:szCs w:val="22"/>
              </w:rPr>
              <w:t>Eliminations</w:t>
            </w:r>
          </w:p>
        </w:tc>
        <w:tc>
          <w:tcPr>
            <w:tcW w:w="236" w:type="dxa"/>
          </w:tcPr>
          <w:p w14:paraId="6944F8E5" w14:textId="77777777" w:rsidR="004F7A06" w:rsidRPr="007A0EA1" w:rsidRDefault="004F7A06" w:rsidP="00844014">
            <w:pPr>
              <w:spacing w:line="360" w:lineRule="exact"/>
              <w:ind w:hanging="86"/>
              <w:jc w:val="center"/>
              <w:rPr>
                <w:rFonts w:cs="Times New Roman"/>
                <w:b/>
                <w:bCs/>
                <w:szCs w:val="22"/>
                <w:rtl/>
                <w:cs/>
              </w:rPr>
            </w:pPr>
          </w:p>
        </w:tc>
        <w:tc>
          <w:tcPr>
            <w:tcW w:w="2461" w:type="dxa"/>
            <w:gridSpan w:val="3"/>
          </w:tcPr>
          <w:p w14:paraId="3D8E4AAA" w14:textId="77777777" w:rsidR="001572A1" w:rsidRDefault="001572A1" w:rsidP="00844014">
            <w:pPr>
              <w:spacing w:line="360" w:lineRule="exact"/>
              <w:ind w:hanging="86"/>
              <w:jc w:val="center"/>
              <w:rPr>
                <w:rFonts w:cs="Times New Roman"/>
                <w:b/>
                <w:bCs/>
                <w:szCs w:val="22"/>
              </w:rPr>
            </w:pPr>
          </w:p>
          <w:p w14:paraId="3F96A1EF" w14:textId="77777777" w:rsidR="001572A1" w:rsidRDefault="001572A1" w:rsidP="00844014">
            <w:pPr>
              <w:spacing w:line="360" w:lineRule="exact"/>
              <w:ind w:hanging="86"/>
              <w:jc w:val="center"/>
              <w:rPr>
                <w:rFonts w:cs="Times New Roman"/>
                <w:b/>
                <w:bCs/>
                <w:szCs w:val="22"/>
              </w:rPr>
            </w:pPr>
          </w:p>
          <w:p w14:paraId="160D4611" w14:textId="16D334A0" w:rsidR="004F7A06" w:rsidRPr="007A0EA1" w:rsidRDefault="004F7A06" w:rsidP="00844014">
            <w:pPr>
              <w:spacing w:line="360" w:lineRule="exact"/>
              <w:ind w:hanging="86"/>
              <w:jc w:val="center"/>
              <w:rPr>
                <w:rFonts w:cs="Times New Roman"/>
                <w:b/>
                <w:bCs/>
                <w:szCs w:val="22"/>
                <w:rtl/>
                <w:cs/>
              </w:rPr>
            </w:pPr>
            <w:r w:rsidRPr="007A0EA1">
              <w:rPr>
                <w:rFonts w:cs="Times New Roman"/>
                <w:b/>
                <w:bCs/>
                <w:szCs w:val="22"/>
              </w:rPr>
              <w:t>Total</w:t>
            </w:r>
          </w:p>
        </w:tc>
      </w:tr>
      <w:tr w:rsidR="00E37841" w:rsidRPr="007A0EA1" w14:paraId="70AC9B95" w14:textId="77777777" w:rsidTr="00CD7D4E">
        <w:tc>
          <w:tcPr>
            <w:tcW w:w="3960" w:type="dxa"/>
          </w:tcPr>
          <w:p w14:paraId="0DD566CC" w14:textId="44A975B6" w:rsidR="00E37841" w:rsidRPr="007A0EA1" w:rsidRDefault="001572A1" w:rsidP="00CD7D4E">
            <w:pPr>
              <w:spacing w:line="360" w:lineRule="exact"/>
              <w:ind w:right="-208" w:firstLine="430"/>
              <w:rPr>
                <w:rFonts w:cs="Times New Roman"/>
                <w:snapToGrid w:val="0"/>
                <w:szCs w:val="22"/>
                <w:rtl/>
                <w:cs/>
                <w:lang w:eastAsia="th-TH"/>
              </w:rPr>
            </w:pPr>
            <w:r w:rsidRPr="001572A1">
              <w:rPr>
                <w:rFonts w:cs="Times New Roman"/>
                <w:b/>
                <w:bCs/>
                <w:i/>
                <w:iCs/>
                <w:szCs w:val="22"/>
              </w:rPr>
              <w:t>Three-month period ended 31 March</w:t>
            </w:r>
          </w:p>
        </w:tc>
        <w:tc>
          <w:tcPr>
            <w:tcW w:w="1260" w:type="dxa"/>
          </w:tcPr>
          <w:p w14:paraId="4ED54606" w14:textId="6E5FB0FC" w:rsidR="00E37841" w:rsidRPr="007A0EA1" w:rsidRDefault="00E37841" w:rsidP="00E37841">
            <w:pPr>
              <w:spacing w:line="360" w:lineRule="exact"/>
              <w:ind w:hanging="86"/>
              <w:jc w:val="center"/>
              <w:rPr>
                <w:rFonts w:cs="Times New Roman"/>
                <w:snapToGrid w:val="0"/>
                <w:szCs w:val="22"/>
                <w:lang w:val="en-US" w:eastAsia="th-TH"/>
              </w:rPr>
            </w:pPr>
            <w:r w:rsidRPr="007A0EA1">
              <w:rPr>
                <w:rFonts w:cs="Times New Roman"/>
                <w:szCs w:val="22"/>
                <w:lang w:bidi="th-TH"/>
              </w:rPr>
              <w:t>202</w:t>
            </w:r>
            <w:r w:rsidRPr="007A0EA1">
              <w:rPr>
                <w:rFonts w:cs="Times New Roman"/>
                <w:szCs w:val="22"/>
                <w:lang w:val="en-US" w:bidi="th-TH"/>
              </w:rPr>
              <w:t>4</w:t>
            </w:r>
          </w:p>
        </w:tc>
        <w:tc>
          <w:tcPr>
            <w:tcW w:w="236" w:type="dxa"/>
          </w:tcPr>
          <w:p w14:paraId="66EC2A92" w14:textId="77777777" w:rsidR="00E37841" w:rsidRPr="007A0EA1" w:rsidRDefault="00E37841" w:rsidP="00E37841">
            <w:pPr>
              <w:spacing w:line="360" w:lineRule="exact"/>
              <w:ind w:hanging="86"/>
              <w:jc w:val="center"/>
              <w:rPr>
                <w:rFonts w:cs="Times New Roman"/>
                <w:snapToGrid w:val="0"/>
                <w:szCs w:val="22"/>
                <w:lang w:eastAsia="th-TH"/>
              </w:rPr>
            </w:pPr>
          </w:p>
        </w:tc>
        <w:tc>
          <w:tcPr>
            <w:tcW w:w="1204" w:type="dxa"/>
          </w:tcPr>
          <w:p w14:paraId="0D2A0D71" w14:textId="2098615D"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bCs/>
                <w:szCs w:val="22"/>
              </w:rPr>
              <w:t>2023</w:t>
            </w:r>
          </w:p>
        </w:tc>
        <w:tc>
          <w:tcPr>
            <w:tcW w:w="236" w:type="dxa"/>
          </w:tcPr>
          <w:p w14:paraId="215258D5" w14:textId="77777777" w:rsidR="00E37841" w:rsidRPr="007A0EA1" w:rsidRDefault="00E37841" w:rsidP="00E37841">
            <w:pPr>
              <w:spacing w:line="360" w:lineRule="exact"/>
              <w:ind w:hanging="86"/>
              <w:rPr>
                <w:rFonts w:cs="Times New Roman"/>
                <w:snapToGrid w:val="0"/>
                <w:szCs w:val="22"/>
                <w:lang w:eastAsia="th-TH"/>
              </w:rPr>
            </w:pPr>
          </w:p>
        </w:tc>
        <w:tc>
          <w:tcPr>
            <w:tcW w:w="1114" w:type="dxa"/>
          </w:tcPr>
          <w:p w14:paraId="6F26A05E" w14:textId="6A3970FC"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szCs w:val="22"/>
                <w:lang w:bidi="th-TH"/>
              </w:rPr>
              <w:t>202</w:t>
            </w:r>
            <w:r w:rsidRPr="007A0EA1">
              <w:rPr>
                <w:rFonts w:cs="Times New Roman"/>
                <w:szCs w:val="22"/>
                <w:lang w:val="en-US" w:bidi="th-TH"/>
              </w:rPr>
              <w:t>4</w:t>
            </w:r>
          </w:p>
        </w:tc>
        <w:tc>
          <w:tcPr>
            <w:tcW w:w="237" w:type="dxa"/>
          </w:tcPr>
          <w:p w14:paraId="37E330CF" w14:textId="77777777" w:rsidR="00E37841" w:rsidRPr="007A0EA1" w:rsidRDefault="00E37841" w:rsidP="00E37841">
            <w:pPr>
              <w:spacing w:line="360" w:lineRule="exact"/>
              <w:ind w:hanging="86"/>
              <w:jc w:val="center"/>
              <w:rPr>
                <w:rFonts w:cs="Times New Roman"/>
                <w:snapToGrid w:val="0"/>
                <w:szCs w:val="22"/>
                <w:lang w:eastAsia="th-TH"/>
              </w:rPr>
            </w:pPr>
          </w:p>
        </w:tc>
        <w:tc>
          <w:tcPr>
            <w:tcW w:w="1113" w:type="dxa"/>
          </w:tcPr>
          <w:p w14:paraId="21D43604" w14:textId="6366D49E"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bCs/>
                <w:szCs w:val="22"/>
              </w:rPr>
              <w:t>2023</w:t>
            </w:r>
          </w:p>
        </w:tc>
        <w:tc>
          <w:tcPr>
            <w:tcW w:w="236" w:type="dxa"/>
          </w:tcPr>
          <w:p w14:paraId="6528EF7F" w14:textId="77777777" w:rsidR="00E37841" w:rsidRPr="007A0EA1" w:rsidRDefault="00E37841" w:rsidP="00E37841">
            <w:pPr>
              <w:spacing w:line="360" w:lineRule="exact"/>
              <w:ind w:hanging="86"/>
              <w:jc w:val="center"/>
              <w:rPr>
                <w:rFonts w:cs="Times New Roman"/>
                <w:snapToGrid w:val="0"/>
                <w:szCs w:val="22"/>
                <w:lang w:eastAsia="th-TH"/>
              </w:rPr>
            </w:pPr>
          </w:p>
        </w:tc>
        <w:tc>
          <w:tcPr>
            <w:tcW w:w="1108" w:type="dxa"/>
          </w:tcPr>
          <w:p w14:paraId="6E78D63E" w14:textId="6B765E62"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szCs w:val="22"/>
                <w:lang w:bidi="th-TH"/>
              </w:rPr>
              <w:t>202</w:t>
            </w:r>
            <w:r w:rsidRPr="007A0EA1">
              <w:rPr>
                <w:rFonts w:cs="Times New Roman"/>
                <w:szCs w:val="22"/>
                <w:lang w:val="en-US" w:bidi="th-TH"/>
              </w:rPr>
              <w:t>4</w:t>
            </w:r>
          </w:p>
        </w:tc>
        <w:tc>
          <w:tcPr>
            <w:tcW w:w="241" w:type="dxa"/>
          </w:tcPr>
          <w:p w14:paraId="2CBFF313" w14:textId="77777777" w:rsidR="00E37841" w:rsidRPr="007A0EA1" w:rsidRDefault="00E37841" w:rsidP="00E37841">
            <w:pPr>
              <w:spacing w:line="360" w:lineRule="exact"/>
              <w:ind w:hanging="86"/>
              <w:jc w:val="center"/>
              <w:rPr>
                <w:rFonts w:cs="Times New Roman"/>
                <w:snapToGrid w:val="0"/>
                <w:szCs w:val="22"/>
                <w:lang w:eastAsia="th-TH"/>
              </w:rPr>
            </w:pPr>
          </w:p>
        </w:tc>
        <w:tc>
          <w:tcPr>
            <w:tcW w:w="1116" w:type="dxa"/>
          </w:tcPr>
          <w:p w14:paraId="5ADCDEC4" w14:textId="720939EE"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bCs/>
                <w:szCs w:val="22"/>
              </w:rPr>
              <w:t>2023</w:t>
            </w:r>
          </w:p>
        </w:tc>
        <w:tc>
          <w:tcPr>
            <w:tcW w:w="236" w:type="dxa"/>
          </w:tcPr>
          <w:p w14:paraId="665AEE40" w14:textId="77777777" w:rsidR="00E37841" w:rsidRPr="007A0EA1" w:rsidRDefault="00E37841" w:rsidP="00E37841">
            <w:pPr>
              <w:spacing w:line="360" w:lineRule="exact"/>
              <w:ind w:hanging="86"/>
              <w:jc w:val="center"/>
              <w:rPr>
                <w:rFonts w:cs="Times New Roman"/>
                <w:snapToGrid w:val="0"/>
                <w:szCs w:val="22"/>
                <w:lang w:eastAsia="th-TH"/>
              </w:rPr>
            </w:pPr>
          </w:p>
        </w:tc>
        <w:tc>
          <w:tcPr>
            <w:tcW w:w="1108" w:type="dxa"/>
          </w:tcPr>
          <w:p w14:paraId="4973006A" w14:textId="3372F831"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szCs w:val="22"/>
                <w:lang w:bidi="th-TH"/>
              </w:rPr>
              <w:t>202</w:t>
            </w:r>
            <w:r w:rsidRPr="007A0EA1">
              <w:rPr>
                <w:rFonts w:cs="Times New Roman"/>
                <w:szCs w:val="22"/>
                <w:lang w:val="en-US" w:bidi="th-TH"/>
              </w:rPr>
              <w:t>4</w:t>
            </w:r>
          </w:p>
        </w:tc>
        <w:tc>
          <w:tcPr>
            <w:tcW w:w="240" w:type="dxa"/>
          </w:tcPr>
          <w:p w14:paraId="5BE3C350" w14:textId="77777777" w:rsidR="00E37841" w:rsidRPr="007A0EA1" w:rsidRDefault="00E37841" w:rsidP="00E37841">
            <w:pPr>
              <w:spacing w:line="360" w:lineRule="exact"/>
              <w:ind w:hanging="86"/>
              <w:jc w:val="center"/>
              <w:rPr>
                <w:rFonts w:cs="Times New Roman"/>
                <w:snapToGrid w:val="0"/>
                <w:szCs w:val="22"/>
                <w:lang w:eastAsia="th-TH"/>
              </w:rPr>
            </w:pPr>
          </w:p>
        </w:tc>
        <w:tc>
          <w:tcPr>
            <w:tcW w:w="1113" w:type="dxa"/>
          </w:tcPr>
          <w:p w14:paraId="4BC8C7FA" w14:textId="3ACE1BE9"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bCs/>
                <w:szCs w:val="22"/>
              </w:rPr>
              <w:t>2023</w:t>
            </w:r>
          </w:p>
        </w:tc>
      </w:tr>
      <w:tr w:rsidR="004F7A06" w:rsidRPr="007A0EA1" w14:paraId="1829DD92" w14:textId="77777777" w:rsidTr="00CD7D4E">
        <w:tc>
          <w:tcPr>
            <w:tcW w:w="3960" w:type="dxa"/>
          </w:tcPr>
          <w:p w14:paraId="28D99433" w14:textId="77777777" w:rsidR="004F7A06" w:rsidRPr="007A0EA1" w:rsidRDefault="004F7A06" w:rsidP="00CD7D4E">
            <w:pPr>
              <w:spacing w:line="360" w:lineRule="exact"/>
              <w:ind w:firstLine="430"/>
              <w:rPr>
                <w:rFonts w:cs="Times New Roman"/>
                <w:snapToGrid w:val="0"/>
                <w:szCs w:val="22"/>
                <w:lang w:eastAsia="th-TH"/>
              </w:rPr>
            </w:pPr>
          </w:p>
        </w:tc>
        <w:tc>
          <w:tcPr>
            <w:tcW w:w="10800" w:type="dxa"/>
            <w:gridSpan w:val="15"/>
          </w:tcPr>
          <w:p w14:paraId="3E171FC0" w14:textId="4245A52A" w:rsidR="004F7A06" w:rsidRPr="007A0EA1" w:rsidRDefault="007A0EA1" w:rsidP="00844014">
            <w:pPr>
              <w:spacing w:line="360" w:lineRule="exact"/>
              <w:ind w:hanging="86"/>
              <w:jc w:val="center"/>
              <w:rPr>
                <w:rFonts w:cs="Times New Roman"/>
                <w:i/>
                <w:iCs/>
                <w:snapToGrid w:val="0"/>
                <w:szCs w:val="22"/>
                <w:lang w:eastAsia="th-TH"/>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4F7A06" w:rsidRPr="007A0EA1" w14:paraId="161AB23D" w14:textId="77777777" w:rsidTr="00CD7D4E">
        <w:tc>
          <w:tcPr>
            <w:tcW w:w="3960" w:type="dxa"/>
          </w:tcPr>
          <w:p w14:paraId="1925F532" w14:textId="77777777" w:rsidR="004F7A06" w:rsidRPr="007A0EA1" w:rsidRDefault="004F7A06" w:rsidP="00CD7D4E">
            <w:pPr>
              <w:spacing w:line="380" w:lineRule="exact"/>
              <w:ind w:left="610" w:hanging="180"/>
              <w:rPr>
                <w:rFonts w:cs="Times New Roman"/>
                <w:snapToGrid w:val="0"/>
                <w:szCs w:val="22"/>
                <w:lang w:eastAsia="th-TH"/>
              </w:rPr>
            </w:pPr>
            <w:r w:rsidRPr="007A0EA1">
              <w:rPr>
                <w:rFonts w:cs="Times New Roman"/>
                <w:b/>
                <w:bCs/>
                <w:i/>
                <w:iCs/>
                <w:szCs w:val="22"/>
              </w:rPr>
              <w:t>Information about reportable segments</w:t>
            </w:r>
          </w:p>
        </w:tc>
        <w:tc>
          <w:tcPr>
            <w:tcW w:w="1260" w:type="dxa"/>
          </w:tcPr>
          <w:p w14:paraId="603C39C2" w14:textId="77777777" w:rsidR="004F7A06" w:rsidRPr="007A0EA1" w:rsidRDefault="004F7A06" w:rsidP="00844014">
            <w:pPr>
              <w:spacing w:line="380" w:lineRule="exact"/>
              <w:ind w:hanging="86"/>
              <w:rPr>
                <w:rFonts w:cs="Times New Roman"/>
                <w:snapToGrid w:val="0"/>
                <w:szCs w:val="22"/>
                <w:lang w:eastAsia="th-TH"/>
              </w:rPr>
            </w:pPr>
          </w:p>
        </w:tc>
        <w:tc>
          <w:tcPr>
            <w:tcW w:w="236" w:type="dxa"/>
          </w:tcPr>
          <w:p w14:paraId="0180A2F8" w14:textId="77777777" w:rsidR="004F7A06" w:rsidRPr="007A0EA1" w:rsidRDefault="004F7A06" w:rsidP="00844014">
            <w:pPr>
              <w:spacing w:line="380" w:lineRule="exact"/>
              <w:ind w:hanging="86"/>
              <w:rPr>
                <w:rFonts w:cs="Times New Roman"/>
                <w:snapToGrid w:val="0"/>
                <w:szCs w:val="22"/>
                <w:lang w:eastAsia="th-TH"/>
              </w:rPr>
            </w:pPr>
          </w:p>
        </w:tc>
        <w:tc>
          <w:tcPr>
            <w:tcW w:w="1204" w:type="dxa"/>
          </w:tcPr>
          <w:p w14:paraId="3EF8AF41" w14:textId="77777777" w:rsidR="004F7A06" w:rsidRPr="007A0EA1" w:rsidRDefault="004F7A06" w:rsidP="00844014">
            <w:pPr>
              <w:spacing w:line="380" w:lineRule="exact"/>
              <w:ind w:hanging="86"/>
              <w:rPr>
                <w:rFonts w:cs="Times New Roman"/>
                <w:snapToGrid w:val="0"/>
                <w:szCs w:val="22"/>
                <w:lang w:eastAsia="th-TH"/>
              </w:rPr>
            </w:pPr>
          </w:p>
        </w:tc>
        <w:tc>
          <w:tcPr>
            <w:tcW w:w="236" w:type="dxa"/>
          </w:tcPr>
          <w:p w14:paraId="65681C11" w14:textId="77777777" w:rsidR="004F7A06" w:rsidRPr="007A0EA1" w:rsidRDefault="004F7A06" w:rsidP="00844014">
            <w:pPr>
              <w:spacing w:line="380" w:lineRule="exact"/>
              <w:ind w:hanging="86"/>
              <w:rPr>
                <w:rFonts w:cs="Times New Roman"/>
                <w:snapToGrid w:val="0"/>
                <w:szCs w:val="22"/>
                <w:lang w:eastAsia="th-TH"/>
              </w:rPr>
            </w:pPr>
          </w:p>
        </w:tc>
        <w:tc>
          <w:tcPr>
            <w:tcW w:w="1114" w:type="dxa"/>
            <w:shd w:val="clear" w:color="auto" w:fill="auto"/>
          </w:tcPr>
          <w:p w14:paraId="66099A1B" w14:textId="77777777" w:rsidR="004F7A06" w:rsidRPr="007A0EA1" w:rsidRDefault="004F7A06" w:rsidP="00844014">
            <w:pPr>
              <w:pStyle w:val="acctfourfigures"/>
              <w:tabs>
                <w:tab w:val="clear" w:pos="765"/>
                <w:tab w:val="decimal" w:pos="994"/>
              </w:tabs>
              <w:spacing w:line="380" w:lineRule="exact"/>
              <w:ind w:right="11" w:hanging="86"/>
              <w:rPr>
                <w:rFonts w:cs="Times New Roman"/>
                <w:szCs w:val="22"/>
                <w:cs/>
                <w:lang w:bidi="th-TH"/>
              </w:rPr>
            </w:pPr>
          </w:p>
        </w:tc>
        <w:tc>
          <w:tcPr>
            <w:tcW w:w="237" w:type="dxa"/>
          </w:tcPr>
          <w:p w14:paraId="1969E729" w14:textId="77777777" w:rsidR="004F7A06" w:rsidRPr="007A0EA1" w:rsidRDefault="004F7A06" w:rsidP="00844014">
            <w:pPr>
              <w:pStyle w:val="acctfourfigures"/>
              <w:spacing w:line="380" w:lineRule="exact"/>
              <w:ind w:hanging="86"/>
              <w:rPr>
                <w:rFonts w:cs="Times New Roman"/>
                <w:szCs w:val="22"/>
              </w:rPr>
            </w:pPr>
          </w:p>
        </w:tc>
        <w:tc>
          <w:tcPr>
            <w:tcW w:w="1113" w:type="dxa"/>
          </w:tcPr>
          <w:p w14:paraId="0ED5D236"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236" w:type="dxa"/>
          </w:tcPr>
          <w:p w14:paraId="3BEE0B94"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1108" w:type="dxa"/>
          </w:tcPr>
          <w:p w14:paraId="363EFBD1"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241" w:type="dxa"/>
          </w:tcPr>
          <w:p w14:paraId="294F4C9B"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1116" w:type="dxa"/>
          </w:tcPr>
          <w:p w14:paraId="623A9B51"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236" w:type="dxa"/>
          </w:tcPr>
          <w:p w14:paraId="7D65576D"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1108" w:type="dxa"/>
          </w:tcPr>
          <w:p w14:paraId="33D7EB1B"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240" w:type="dxa"/>
          </w:tcPr>
          <w:p w14:paraId="7D63440B"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1113" w:type="dxa"/>
          </w:tcPr>
          <w:p w14:paraId="64366702"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r>
      <w:tr w:rsidR="004F7A06" w:rsidRPr="007A0EA1" w14:paraId="0925E8C9" w14:textId="77777777" w:rsidTr="00CD7D4E">
        <w:tc>
          <w:tcPr>
            <w:tcW w:w="3960" w:type="dxa"/>
          </w:tcPr>
          <w:p w14:paraId="193480F7" w14:textId="77777777" w:rsidR="004F7A06" w:rsidRPr="007A0EA1" w:rsidRDefault="004F7A06" w:rsidP="00CD7D4E">
            <w:pPr>
              <w:spacing w:line="380" w:lineRule="exact"/>
              <w:ind w:firstLine="430"/>
              <w:rPr>
                <w:rFonts w:cs="Times New Roman"/>
                <w:i/>
                <w:iCs/>
                <w:snapToGrid w:val="0"/>
                <w:szCs w:val="22"/>
                <w:rtl/>
                <w:cs/>
                <w:lang w:eastAsia="th-TH"/>
              </w:rPr>
            </w:pPr>
            <w:r w:rsidRPr="007A0EA1">
              <w:rPr>
                <w:rFonts w:cs="Times New Roman"/>
                <w:i/>
                <w:iCs/>
                <w:szCs w:val="22"/>
              </w:rPr>
              <w:t>Revenue from sale of goods</w:t>
            </w:r>
          </w:p>
        </w:tc>
        <w:tc>
          <w:tcPr>
            <w:tcW w:w="1260" w:type="dxa"/>
          </w:tcPr>
          <w:p w14:paraId="0E443D0E" w14:textId="77777777" w:rsidR="004F7A06" w:rsidRPr="007A0EA1" w:rsidRDefault="004F7A06" w:rsidP="00844014">
            <w:pPr>
              <w:tabs>
                <w:tab w:val="decimal" w:pos="837"/>
              </w:tabs>
              <w:spacing w:line="380" w:lineRule="exact"/>
              <w:ind w:left="-108" w:right="-106"/>
              <w:rPr>
                <w:rFonts w:cs="Times New Roman"/>
                <w:snapToGrid w:val="0"/>
                <w:szCs w:val="22"/>
                <w:lang w:eastAsia="th-TH"/>
              </w:rPr>
            </w:pPr>
          </w:p>
        </w:tc>
        <w:tc>
          <w:tcPr>
            <w:tcW w:w="236" w:type="dxa"/>
          </w:tcPr>
          <w:p w14:paraId="6AE6F3D6" w14:textId="77777777" w:rsidR="004F7A06" w:rsidRPr="007A0EA1" w:rsidRDefault="004F7A06" w:rsidP="00844014">
            <w:pPr>
              <w:spacing w:line="380" w:lineRule="exact"/>
              <w:ind w:hanging="86"/>
              <w:rPr>
                <w:rFonts w:cs="Times New Roman"/>
                <w:snapToGrid w:val="0"/>
                <w:szCs w:val="22"/>
                <w:lang w:eastAsia="th-TH"/>
              </w:rPr>
            </w:pPr>
          </w:p>
        </w:tc>
        <w:tc>
          <w:tcPr>
            <w:tcW w:w="1204" w:type="dxa"/>
          </w:tcPr>
          <w:p w14:paraId="392549F6" w14:textId="77777777" w:rsidR="004F7A06" w:rsidRPr="007A0EA1" w:rsidRDefault="004F7A06" w:rsidP="00844014">
            <w:pPr>
              <w:spacing w:line="380" w:lineRule="exact"/>
              <w:ind w:hanging="86"/>
              <w:rPr>
                <w:rFonts w:cs="Times New Roman"/>
                <w:snapToGrid w:val="0"/>
                <w:szCs w:val="22"/>
                <w:lang w:eastAsia="th-TH"/>
              </w:rPr>
            </w:pPr>
          </w:p>
        </w:tc>
        <w:tc>
          <w:tcPr>
            <w:tcW w:w="236" w:type="dxa"/>
          </w:tcPr>
          <w:p w14:paraId="66932786" w14:textId="77777777" w:rsidR="004F7A06" w:rsidRPr="007A0EA1" w:rsidRDefault="004F7A06" w:rsidP="00844014">
            <w:pPr>
              <w:spacing w:line="380" w:lineRule="exact"/>
              <w:ind w:hanging="86"/>
              <w:rPr>
                <w:rFonts w:cs="Times New Roman"/>
                <w:snapToGrid w:val="0"/>
                <w:szCs w:val="22"/>
                <w:lang w:eastAsia="th-TH"/>
              </w:rPr>
            </w:pPr>
          </w:p>
        </w:tc>
        <w:tc>
          <w:tcPr>
            <w:tcW w:w="1114" w:type="dxa"/>
            <w:shd w:val="clear" w:color="auto" w:fill="auto"/>
          </w:tcPr>
          <w:p w14:paraId="3660329F" w14:textId="77777777" w:rsidR="004F7A06" w:rsidRPr="007A0EA1" w:rsidRDefault="004F7A06" w:rsidP="00844014">
            <w:pPr>
              <w:pStyle w:val="acctfourfigures"/>
              <w:tabs>
                <w:tab w:val="clear" w:pos="765"/>
                <w:tab w:val="decimal" w:pos="994"/>
              </w:tabs>
              <w:spacing w:line="380" w:lineRule="exact"/>
              <w:ind w:right="11" w:hanging="86"/>
              <w:rPr>
                <w:rFonts w:cs="Times New Roman"/>
                <w:szCs w:val="22"/>
                <w:cs/>
                <w:lang w:bidi="th-TH"/>
              </w:rPr>
            </w:pPr>
          </w:p>
        </w:tc>
        <w:tc>
          <w:tcPr>
            <w:tcW w:w="237" w:type="dxa"/>
          </w:tcPr>
          <w:p w14:paraId="2382C9AB" w14:textId="77777777" w:rsidR="004F7A06" w:rsidRPr="007A0EA1" w:rsidRDefault="004F7A06" w:rsidP="00844014">
            <w:pPr>
              <w:pStyle w:val="acctfourfigures"/>
              <w:spacing w:line="380" w:lineRule="exact"/>
              <w:ind w:hanging="86"/>
              <w:rPr>
                <w:rFonts w:cs="Times New Roman"/>
                <w:szCs w:val="22"/>
              </w:rPr>
            </w:pPr>
          </w:p>
        </w:tc>
        <w:tc>
          <w:tcPr>
            <w:tcW w:w="1113" w:type="dxa"/>
          </w:tcPr>
          <w:p w14:paraId="6B7F58AB"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lang w:bidi="th-TH"/>
              </w:rPr>
            </w:pPr>
          </w:p>
        </w:tc>
        <w:tc>
          <w:tcPr>
            <w:tcW w:w="236" w:type="dxa"/>
          </w:tcPr>
          <w:p w14:paraId="0F799721"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46A77BF8"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241" w:type="dxa"/>
          </w:tcPr>
          <w:p w14:paraId="224BAEAA"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1116" w:type="dxa"/>
          </w:tcPr>
          <w:p w14:paraId="4C7873DE"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236" w:type="dxa"/>
          </w:tcPr>
          <w:p w14:paraId="4401E9C2"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187196B7"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240" w:type="dxa"/>
          </w:tcPr>
          <w:p w14:paraId="58AF98C9"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1113" w:type="dxa"/>
          </w:tcPr>
          <w:p w14:paraId="63853A99"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r>
      <w:tr w:rsidR="007A0EA1" w:rsidRPr="007A0EA1" w14:paraId="5312D113" w14:textId="77777777" w:rsidTr="00CD7D4E">
        <w:trPr>
          <w:trHeight w:val="60"/>
        </w:trPr>
        <w:tc>
          <w:tcPr>
            <w:tcW w:w="3960" w:type="dxa"/>
          </w:tcPr>
          <w:p w14:paraId="0E601B66" w14:textId="77777777" w:rsidR="007A0EA1" w:rsidRPr="007A0EA1" w:rsidRDefault="007A0EA1" w:rsidP="00CD7D4E">
            <w:pPr>
              <w:spacing w:line="380" w:lineRule="exact"/>
              <w:ind w:firstLine="430"/>
              <w:rPr>
                <w:rFonts w:cs="Times New Roman"/>
                <w:snapToGrid w:val="0"/>
                <w:szCs w:val="22"/>
                <w:rtl/>
                <w:cs/>
                <w:lang w:eastAsia="th-TH"/>
              </w:rPr>
            </w:pPr>
            <w:r w:rsidRPr="007A0EA1">
              <w:rPr>
                <w:rFonts w:cs="Times New Roman"/>
                <w:szCs w:val="22"/>
                <w:lang w:bidi="th-TH"/>
              </w:rPr>
              <w:t>Domestic</w:t>
            </w:r>
          </w:p>
        </w:tc>
        <w:tc>
          <w:tcPr>
            <w:tcW w:w="1260" w:type="dxa"/>
          </w:tcPr>
          <w:p w14:paraId="1807CA42" w14:textId="6D4AF3F7" w:rsidR="007A0EA1" w:rsidRPr="007A0EA1" w:rsidRDefault="007A0EA1" w:rsidP="007A0EA1">
            <w:pPr>
              <w:pStyle w:val="30"/>
              <w:tabs>
                <w:tab w:val="clear" w:pos="360"/>
                <w:tab w:val="clear" w:pos="720"/>
                <w:tab w:val="decimal" w:pos="1002"/>
              </w:tabs>
              <w:spacing w:line="380" w:lineRule="exact"/>
              <w:ind w:right="-200"/>
              <w:rPr>
                <w:rFonts w:cs="Times New Roman"/>
                <w:snapToGrid w:val="0"/>
                <w:lang w:val="en-US" w:eastAsia="th-TH"/>
              </w:rPr>
            </w:pPr>
            <w:r w:rsidRPr="007A0EA1">
              <w:rPr>
                <w:rFonts w:cs="Times New Roman"/>
                <w:cs/>
                <w:lang w:val="en-US"/>
              </w:rPr>
              <w:t>126</w:t>
            </w:r>
            <w:r w:rsidRPr="007A0EA1">
              <w:rPr>
                <w:rFonts w:cs="Times New Roman"/>
                <w:lang w:val="en-US"/>
              </w:rPr>
              <w:t>,</w:t>
            </w:r>
            <w:r w:rsidRPr="007A0EA1">
              <w:rPr>
                <w:rFonts w:cs="Times New Roman"/>
                <w:cs/>
                <w:lang w:val="en-US"/>
              </w:rPr>
              <w:t>080</w:t>
            </w:r>
          </w:p>
        </w:tc>
        <w:tc>
          <w:tcPr>
            <w:tcW w:w="236" w:type="dxa"/>
          </w:tcPr>
          <w:p w14:paraId="7DE71446" w14:textId="77777777" w:rsidR="007A0EA1" w:rsidRPr="007A0EA1" w:rsidRDefault="007A0EA1" w:rsidP="007A0EA1">
            <w:pPr>
              <w:spacing w:line="380" w:lineRule="exact"/>
              <w:ind w:hanging="86"/>
              <w:rPr>
                <w:rFonts w:cs="Times New Roman"/>
                <w:szCs w:val="22"/>
              </w:rPr>
            </w:pPr>
          </w:p>
        </w:tc>
        <w:tc>
          <w:tcPr>
            <w:tcW w:w="1204" w:type="dxa"/>
          </w:tcPr>
          <w:p w14:paraId="2501BA84" w14:textId="0C5B6240" w:rsidR="007A0EA1" w:rsidRPr="007A0EA1" w:rsidRDefault="007A0EA1" w:rsidP="007A0EA1">
            <w:pPr>
              <w:pStyle w:val="30"/>
              <w:tabs>
                <w:tab w:val="clear" w:pos="360"/>
                <w:tab w:val="clear" w:pos="720"/>
                <w:tab w:val="decimal" w:pos="950"/>
              </w:tabs>
              <w:spacing w:line="380" w:lineRule="exact"/>
              <w:ind w:right="-200"/>
              <w:rPr>
                <w:rFonts w:cs="Times New Roman"/>
                <w:lang w:val="en-US"/>
              </w:rPr>
            </w:pPr>
            <w:r w:rsidRPr="007A0EA1">
              <w:rPr>
                <w:rFonts w:cs="Times New Roman"/>
                <w:lang w:val="en-US"/>
              </w:rPr>
              <w:t>137,069</w:t>
            </w:r>
          </w:p>
        </w:tc>
        <w:tc>
          <w:tcPr>
            <w:tcW w:w="236" w:type="dxa"/>
          </w:tcPr>
          <w:p w14:paraId="4E5D21CF" w14:textId="77777777" w:rsidR="007A0EA1" w:rsidRPr="007A0EA1" w:rsidRDefault="007A0EA1" w:rsidP="007A0EA1">
            <w:pPr>
              <w:spacing w:line="380" w:lineRule="exact"/>
              <w:ind w:hanging="86"/>
              <w:rPr>
                <w:rFonts w:cs="Times New Roman"/>
                <w:szCs w:val="22"/>
              </w:rPr>
            </w:pPr>
          </w:p>
        </w:tc>
        <w:tc>
          <w:tcPr>
            <w:tcW w:w="1114" w:type="dxa"/>
            <w:shd w:val="clear" w:color="auto" w:fill="auto"/>
          </w:tcPr>
          <w:p w14:paraId="65E6E374" w14:textId="167C359B" w:rsidR="007A0EA1" w:rsidRPr="007A0EA1" w:rsidRDefault="007A0EA1" w:rsidP="007A0EA1">
            <w:pPr>
              <w:pStyle w:val="acctfourfigures"/>
              <w:tabs>
                <w:tab w:val="clear" w:pos="765"/>
                <w:tab w:val="decimal" w:pos="919"/>
              </w:tabs>
              <w:spacing w:line="380" w:lineRule="exact"/>
              <w:ind w:left="-151" w:right="11" w:firstLine="65"/>
              <w:rPr>
                <w:rFonts w:cs="Times New Roman"/>
                <w:szCs w:val="22"/>
                <w:cs/>
                <w:lang w:val="en-US" w:bidi="th-TH"/>
              </w:rPr>
            </w:pPr>
            <w:r w:rsidRPr="007A0EA1">
              <w:rPr>
                <w:rFonts w:cs="Times New Roman"/>
                <w:szCs w:val="22"/>
                <w:cs/>
                <w:lang w:val="en-US" w:bidi="th-TH"/>
              </w:rPr>
              <w:t>2</w:t>
            </w:r>
            <w:r w:rsidRPr="007A0EA1">
              <w:rPr>
                <w:rFonts w:cs="Times New Roman"/>
                <w:szCs w:val="22"/>
                <w:lang w:val="en-US" w:bidi="th-TH"/>
              </w:rPr>
              <w:t>,</w:t>
            </w:r>
            <w:r w:rsidRPr="007A0EA1">
              <w:rPr>
                <w:rFonts w:cs="Times New Roman"/>
                <w:szCs w:val="22"/>
                <w:cs/>
                <w:lang w:val="en-US" w:bidi="th-TH"/>
              </w:rPr>
              <w:t>059</w:t>
            </w:r>
          </w:p>
        </w:tc>
        <w:tc>
          <w:tcPr>
            <w:tcW w:w="237" w:type="dxa"/>
          </w:tcPr>
          <w:p w14:paraId="65B0D080" w14:textId="77777777" w:rsidR="007A0EA1" w:rsidRPr="007A0EA1" w:rsidRDefault="007A0EA1" w:rsidP="007A0EA1">
            <w:pPr>
              <w:pStyle w:val="acctfourfigures"/>
              <w:spacing w:line="380" w:lineRule="exact"/>
              <w:ind w:hanging="86"/>
              <w:rPr>
                <w:rFonts w:cs="Times New Roman"/>
                <w:szCs w:val="22"/>
                <w:lang w:val="en-US" w:bidi="th-TH"/>
              </w:rPr>
            </w:pPr>
          </w:p>
        </w:tc>
        <w:tc>
          <w:tcPr>
            <w:tcW w:w="1113" w:type="dxa"/>
          </w:tcPr>
          <w:p w14:paraId="4B3BA5E7" w14:textId="77777777" w:rsidR="007A0EA1" w:rsidRPr="007A0EA1" w:rsidRDefault="007A0EA1" w:rsidP="007A0EA1">
            <w:pPr>
              <w:pStyle w:val="acctfourfigures"/>
              <w:tabs>
                <w:tab w:val="clear" w:pos="765"/>
                <w:tab w:val="decimal" w:pos="625"/>
              </w:tabs>
              <w:spacing w:line="380" w:lineRule="exact"/>
              <w:ind w:left="-151" w:right="11" w:firstLine="65"/>
              <w:rPr>
                <w:rFonts w:cs="Times New Roman"/>
                <w:szCs w:val="22"/>
                <w:cs/>
                <w:lang w:val="en-US" w:bidi="th-TH"/>
              </w:rPr>
            </w:pPr>
            <w:r w:rsidRPr="007A0EA1">
              <w:rPr>
                <w:rFonts w:cs="Times New Roman"/>
                <w:szCs w:val="22"/>
                <w:lang w:val="en-US" w:bidi="th-TH"/>
              </w:rPr>
              <w:t>-</w:t>
            </w:r>
          </w:p>
        </w:tc>
        <w:tc>
          <w:tcPr>
            <w:tcW w:w="236" w:type="dxa"/>
          </w:tcPr>
          <w:p w14:paraId="4A585BDE" w14:textId="77777777" w:rsidR="007A0EA1" w:rsidRPr="007A0EA1" w:rsidRDefault="007A0EA1" w:rsidP="007A0EA1">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3AC94265" w14:textId="5180E796" w:rsidR="007A0EA1" w:rsidRPr="007A0EA1" w:rsidRDefault="007A0EA1" w:rsidP="007A0EA1">
            <w:pPr>
              <w:pStyle w:val="30"/>
              <w:tabs>
                <w:tab w:val="clear" w:pos="360"/>
                <w:tab w:val="clear" w:pos="720"/>
                <w:tab w:val="decimal" w:pos="890"/>
              </w:tabs>
              <w:spacing w:line="380" w:lineRule="exact"/>
              <w:ind w:right="-200"/>
              <w:rPr>
                <w:rFonts w:cs="Times New Roman"/>
                <w:lang w:val="en-US"/>
              </w:rPr>
            </w:pPr>
            <w:r w:rsidRPr="007A0EA1">
              <w:rPr>
                <w:rFonts w:cs="Times New Roman"/>
                <w:cs/>
                <w:lang w:val="en-US"/>
              </w:rPr>
              <w:t>(63</w:t>
            </w:r>
            <w:r w:rsidRPr="007A0EA1">
              <w:rPr>
                <w:rFonts w:cs="Times New Roman"/>
                <w:lang w:val="en-US"/>
              </w:rPr>
              <w:t>,</w:t>
            </w:r>
            <w:r w:rsidRPr="007A0EA1">
              <w:rPr>
                <w:rFonts w:cs="Times New Roman"/>
                <w:cs/>
                <w:lang w:val="en-US"/>
              </w:rPr>
              <w:t>940)</w:t>
            </w:r>
          </w:p>
        </w:tc>
        <w:tc>
          <w:tcPr>
            <w:tcW w:w="241" w:type="dxa"/>
          </w:tcPr>
          <w:p w14:paraId="5604E200" w14:textId="77777777" w:rsidR="007A0EA1" w:rsidRPr="007A0EA1" w:rsidRDefault="007A0EA1" w:rsidP="007A0EA1">
            <w:pPr>
              <w:pStyle w:val="30"/>
              <w:tabs>
                <w:tab w:val="clear" w:pos="360"/>
                <w:tab w:val="clear" w:pos="720"/>
                <w:tab w:val="decimal" w:pos="1002"/>
              </w:tabs>
              <w:spacing w:line="380" w:lineRule="exact"/>
              <w:ind w:right="-200"/>
              <w:rPr>
                <w:rFonts w:cs="Times New Roman"/>
                <w:cs/>
                <w:lang w:val="en-US"/>
              </w:rPr>
            </w:pPr>
          </w:p>
        </w:tc>
        <w:tc>
          <w:tcPr>
            <w:tcW w:w="1116" w:type="dxa"/>
          </w:tcPr>
          <w:p w14:paraId="145EF484" w14:textId="06EE679E" w:rsidR="007A0EA1" w:rsidRPr="007A0EA1" w:rsidRDefault="007A0EA1" w:rsidP="007A0EA1">
            <w:pPr>
              <w:pStyle w:val="30"/>
              <w:tabs>
                <w:tab w:val="clear" w:pos="360"/>
                <w:tab w:val="clear" w:pos="720"/>
                <w:tab w:val="decimal" w:pos="900"/>
              </w:tabs>
              <w:spacing w:line="380" w:lineRule="exact"/>
              <w:ind w:right="-200"/>
              <w:rPr>
                <w:rFonts w:cs="Times New Roman"/>
                <w:cs/>
                <w:lang w:val="en-US"/>
              </w:rPr>
            </w:pPr>
            <w:r w:rsidRPr="007A0EA1">
              <w:rPr>
                <w:rFonts w:cs="Times New Roman"/>
              </w:rPr>
              <w:t>(76,396)</w:t>
            </w:r>
          </w:p>
        </w:tc>
        <w:tc>
          <w:tcPr>
            <w:tcW w:w="236" w:type="dxa"/>
          </w:tcPr>
          <w:p w14:paraId="19D72F9E" w14:textId="77777777" w:rsidR="007A0EA1" w:rsidRPr="007A0EA1" w:rsidRDefault="007A0EA1" w:rsidP="007A0EA1">
            <w:pPr>
              <w:pStyle w:val="30"/>
              <w:tabs>
                <w:tab w:val="clear" w:pos="360"/>
                <w:tab w:val="clear" w:pos="720"/>
                <w:tab w:val="decimal" w:pos="1002"/>
              </w:tabs>
              <w:spacing w:line="380" w:lineRule="exact"/>
              <w:ind w:right="-200"/>
              <w:rPr>
                <w:rFonts w:cs="Times New Roman"/>
                <w:cs/>
                <w:lang w:val="en-US"/>
              </w:rPr>
            </w:pPr>
          </w:p>
        </w:tc>
        <w:tc>
          <w:tcPr>
            <w:tcW w:w="1108" w:type="dxa"/>
          </w:tcPr>
          <w:p w14:paraId="6F4A74B2" w14:textId="0F466F14" w:rsidR="007A0EA1" w:rsidRPr="007A0EA1" w:rsidRDefault="007A0EA1" w:rsidP="007A0EA1">
            <w:pPr>
              <w:pStyle w:val="30"/>
              <w:tabs>
                <w:tab w:val="clear" w:pos="360"/>
                <w:tab w:val="clear" w:pos="720"/>
                <w:tab w:val="decimal" w:pos="890"/>
              </w:tabs>
              <w:spacing w:line="380" w:lineRule="exact"/>
              <w:ind w:right="-200"/>
              <w:rPr>
                <w:rFonts w:cs="Times New Roman"/>
                <w:cs/>
              </w:rPr>
            </w:pPr>
            <w:r w:rsidRPr="007A0EA1">
              <w:rPr>
                <w:rFonts w:cs="Times New Roman"/>
                <w:cs/>
              </w:rPr>
              <w:t>64</w:t>
            </w:r>
            <w:r w:rsidRPr="007A0EA1">
              <w:rPr>
                <w:rFonts w:cs="Times New Roman"/>
              </w:rPr>
              <w:t>,</w:t>
            </w:r>
            <w:r w:rsidRPr="007A0EA1">
              <w:rPr>
                <w:rFonts w:cs="Times New Roman"/>
                <w:cs/>
              </w:rPr>
              <w:t>199</w:t>
            </w:r>
          </w:p>
        </w:tc>
        <w:tc>
          <w:tcPr>
            <w:tcW w:w="240" w:type="dxa"/>
          </w:tcPr>
          <w:p w14:paraId="166BC8A1" w14:textId="77777777" w:rsidR="007A0EA1" w:rsidRPr="007A0EA1" w:rsidRDefault="007A0EA1" w:rsidP="007A0EA1">
            <w:pPr>
              <w:pStyle w:val="30"/>
              <w:tabs>
                <w:tab w:val="clear" w:pos="360"/>
                <w:tab w:val="clear" w:pos="720"/>
                <w:tab w:val="decimal" w:pos="1002"/>
              </w:tabs>
              <w:spacing w:line="380" w:lineRule="exact"/>
              <w:ind w:right="-200"/>
              <w:rPr>
                <w:rFonts w:cs="Times New Roman"/>
                <w:cs/>
                <w:lang w:val="en-US"/>
              </w:rPr>
            </w:pPr>
          </w:p>
        </w:tc>
        <w:tc>
          <w:tcPr>
            <w:tcW w:w="1113" w:type="dxa"/>
          </w:tcPr>
          <w:p w14:paraId="3FFC749F" w14:textId="4B37BBD0" w:rsidR="007A0EA1" w:rsidRPr="007A0EA1" w:rsidRDefault="007A0EA1" w:rsidP="007A0EA1">
            <w:pPr>
              <w:pStyle w:val="30"/>
              <w:tabs>
                <w:tab w:val="clear" w:pos="360"/>
                <w:tab w:val="clear" w:pos="720"/>
                <w:tab w:val="decimal" w:pos="910"/>
              </w:tabs>
              <w:spacing w:line="380" w:lineRule="exact"/>
              <w:ind w:right="-200"/>
              <w:rPr>
                <w:rFonts w:cs="Times New Roman"/>
                <w:cs/>
              </w:rPr>
            </w:pPr>
            <w:r w:rsidRPr="007A0EA1">
              <w:rPr>
                <w:rFonts w:cs="Times New Roman"/>
              </w:rPr>
              <w:t>60,673</w:t>
            </w:r>
          </w:p>
        </w:tc>
      </w:tr>
      <w:tr w:rsidR="007A0EA1" w:rsidRPr="007A0EA1" w:rsidDel="008F0AEE" w14:paraId="0159ADF4" w14:textId="77777777" w:rsidTr="00CD7D4E">
        <w:tc>
          <w:tcPr>
            <w:tcW w:w="3960" w:type="dxa"/>
          </w:tcPr>
          <w:p w14:paraId="13EBB387" w14:textId="77777777" w:rsidR="007A0EA1" w:rsidRPr="007A0EA1" w:rsidRDefault="007A0EA1" w:rsidP="00CD7D4E">
            <w:pPr>
              <w:spacing w:line="380" w:lineRule="exact"/>
              <w:ind w:firstLine="430"/>
              <w:rPr>
                <w:rFonts w:cs="Times New Roman"/>
                <w:snapToGrid w:val="0"/>
                <w:szCs w:val="22"/>
                <w:rtl/>
                <w:cs/>
                <w:lang w:eastAsia="th-TH"/>
              </w:rPr>
            </w:pPr>
            <w:r w:rsidRPr="007A0EA1">
              <w:rPr>
                <w:rFonts w:cs="Times New Roman"/>
                <w:szCs w:val="22"/>
              </w:rPr>
              <w:t>Oversea</w:t>
            </w:r>
          </w:p>
        </w:tc>
        <w:tc>
          <w:tcPr>
            <w:tcW w:w="1260" w:type="dxa"/>
            <w:tcBorders>
              <w:bottom w:val="single" w:sz="4" w:space="0" w:color="auto"/>
            </w:tcBorders>
          </w:tcPr>
          <w:p w14:paraId="5452EB8D" w14:textId="596417B6" w:rsidR="007A0EA1" w:rsidRPr="007A0EA1" w:rsidRDefault="007A0EA1" w:rsidP="007A0EA1">
            <w:pPr>
              <w:pStyle w:val="30"/>
              <w:tabs>
                <w:tab w:val="clear" w:pos="360"/>
                <w:tab w:val="clear" w:pos="720"/>
                <w:tab w:val="decimal" w:pos="1002"/>
              </w:tabs>
              <w:spacing w:line="380" w:lineRule="exact"/>
              <w:ind w:right="-200"/>
              <w:rPr>
                <w:rFonts w:cs="Times New Roman"/>
                <w:lang w:val="en-US"/>
              </w:rPr>
            </w:pPr>
            <w:r w:rsidRPr="007A0EA1">
              <w:rPr>
                <w:rFonts w:cs="Times New Roman"/>
                <w:snapToGrid w:val="0"/>
                <w:cs/>
                <w:lang w:val="en-US" w:eastAsia="th-TH"/>
              </w:rPr>
              <w:t>201</w:t>
            </w:r>
            <w:r w:rsidRPr="007A0EA1">
              <w:rPr>
                <w:rFonts w:cs="Times New Roman"/>
                <w:snapToGrid w:val="0"/>
                <w:lang w:val="en-US" w:eastAsia="th-TH"/>
              </w:rPr>
              <w:t>,</w:t>
            </w:r>
            <w:r w:rsidRPr="007A0EA1">
              <w:rPr>
                <w:rFonts w:cs="Times New Roman"/>
                <w:snapToGrid w:val="0"/>
                <w:cs/>
                <w:lang w:val="en-US" w:eastAsia="th-TH"/>
              </w:rPr>
              <w:t>568</w:t>
            </w:r>
          </w:p>
        </w:tc>
        <w:tc>
          <w:tcPr>
            <w:tcW w:w="236" w:type="dxa"/>
          </w:tcPr>
          <w:p w14:paraId="0C237231" w14:textId="77777777" w:rsidR="007A0EA1" w:rsidRPr="007A0EA1" w:rsidRDefault="007A0EA1" w:rsidP="007A0EA1">
            <w:pPr>
              <w:spacing w:line="380" w:lineRule="exact"/>
              <w:ind w:hanging="86"/>
              <w:jc w:val="right"/>
              <w:rPr>
                <w:rFonts w:cs="Times New Roman"/>
                <w:szCs w:val="22"/>
              </w:rPr>
            </w:pPr>
          </w:p>
        </w:tc>
        <w:tc>
          <w:tcPr>
            <w:tcW w:w="1204" w:type="dxa"/>
            <w:tcBorders>
              <w:bottom w:val="single" w:sz="4" w:space="0" w:color="auto"/>
            </w:tcBorders>
          </w:tcPr>
          <w:p w14:paraId="46E07FD7" w14:textId="086BFB5C" w:rsidR="007A0EA1" w:rsidRPr="007A0EA1" w:rsidRDefault="007A0EA1" w:rsidP="007A0EA1">
            <w:pPr>
              <w:pStyle w:val="30"/>
              <w:tabs>
                <w:tab w:val="clear" w:pos="360"/>
                <w:tab w:val="clear" w:pos="720"/>
                <w:tab w:val="decimal" w:pos="950"/>
              </w:tabs>
              <w:spacing w:line="380" w:lineRule="exact"/>
              <w:ind w:right="-200"/>
              <w:rPr>
                <w:rFonts w:cs="Times New Roman"/>
                <w:lang w:val="en-US"/>
              </w:rPr>
            </w:pPr>
            <w:r w:rsidRPr="007A0EA1">
              <w:rPr>
                <w:rFonts w:cs="Times New Roman"/>
                <w:lang w:val="en-US"/>
              </w:rPr>
              <w:t>168,325</w:t>
            </w:r>
          </w:p>
        </w:tc>
        <w:tc>
          <w:tcPr>
            <w:tcW w:w="236" w:type="dxa"/>
          </w:tcPr>
          <w:p w14:paraId="2D95443B" w14:textId="77777777" w:rsidR="007A0EA1" w:rsidRPr="007A0EA1" w:rsidRDefault="007A0EA1" w:rsidP="007A0EA1">
            <w:pPr>
              <w:spacing w:line="380" w:lineRule="exact"/>
              <w:ind w:hanging="86"/>
              <w:jc w:val="right"/>
              <w:rPr>
                <w:rFonts w:cs="Times New Roman"/>
                <w:szCs w:val="22"/>
              </w:rPr>
            </w:pPr>
          </w:p>
        </w:tc>
        <w:tc>
          <w:tcPr>
            <w:tcW w:w="1114" w:type="dxa"/>
            <w:shd w:val="clear" w:color="auto" w:fill="auto"/>
          </w:tcPr>
          <w:p w14:paraId="52675F34" w14:textId="35933E16" w:rsidR="007A0EA1" w:rsidRPr="007A0EA1" w:rsidDel="008F0AEE" w:rsidRDefault="007A0EA1" w:rsidP="007A0EA1">
            <w:pPr>
              <w:pStyle w:val="acctfourfigures"/>
              <w:tabs>
                <w:tab w:val="clear" w:pos="765"/>
                <w:tab w:val="decimal" w:pos="670"/>
              </w:tabs>
              <w:spacing w:line="380" w:lineRule="exact"/>
              <w:ind w:left="-151" w:right="11" w:firstLine="65"/>
              <w:rPr>
                <w:rFonts w:cs="Times New Roman"/>
                <w:szCs w:val="22"/>
                <w:lang w:val="en-US" w:bidi="th-TH"/>
              </w:rPr>
            </w:pPr>
            <w:r w:rsidRPr="007A0EA1">
              <w:rPr>
                <w:rFonts w:cs="Times New Roman"/>
                <w:szCs w:val="22"/>
                <w:cs/>
                <w:lang w:val="en-US" w:bidi="th-TH"/>
              </w:rPr>
              <w:t>-</w:t>
            </w:r>
          </w:p>
        </w:tc>
        <w:tc>
          <w:tcPr>
            <w:tcW w:w="237" w:type="dxa"/>
            <w:shd w:val="clear" w:color="auto" w:fill="auto"/>
          </w:tcPr>
          <w:p w14:paraId="62BC2A93" w14:textId="77777777" w:rsidR="007A0EA1" w:rsidRPr="007A0EA1" w:rsidRDefault="007A0EA1" w:rsidP="007A0EA1">
            <w:pPr>
              <w:pStyle w:val="acctfourfigures"/>
              <w:tabs>
                <w:tab w:val="decimal" w:pos="554"/>
              </w:tabs>
              <w:spacing w:line="380" w:lineRule="exact"/>
              <w:ind w:hanging="86"/>
              <w:rPr>
                <w:rFonts w:cs="Times New Roman"/>
                <w:szCs w:val="22"/>
                <w:lang w:val="en-US" w:bidi="th-TH"/>
              </w:rPr>
            </w:pPr>
          </w:p>
        </w:tc>
        <w:tc>
          <w:tcPr>
            <w:tcW w:w="1113" w:type="dxa"/>
          </w:tcPr>
          <w:p w14:paraId="67BA3DB0" w14:textId="77777777" w:rsidR="007A0EA1" w:rsidRPr="007A0EA1" w:rsidDel="008F0AEE" w:rsidRDefault="007A0EA1" w:rsidP="007A0EA1">
            <w:pPr>
              <w:pStyle w:val="acctfourfigures"/>
              <w:tabs>
                <w:tab w:val="clear" w:pos="765"/>
                <w:tab w:val="decimal" w:pos="625"/>
              </w:tabs>
              <w:spacing w:line="380" w:lineRule="exact"/>
              <w:ind w:left="-151" w:right="11" w:firstLine="65"/>
              <w:rPr>
                <w:rFonts w:cs="Times New Roman"/>
                <w:szCs w:val="22"/>
                <w:lang w:val="en-US" w:bidi="th-TH"/>
              </w:rPr>
            </w:pPr>
            <w:r w:rsidRPr="007A0EA1">
              <w:rPr>
                <w:rFonts w:cs="Times New Roman"/>
                <w:szCs w:val="22"/>
                <w:lang w:val="en-US" w:bidi="th-TH"/>
              </w:rPr>
              <w:t>-</w:t>
            </w:r>
          </w:p>
        </w:tc>
        <w:tc>
          <w:tcPr>
            <w:tcW w:w="236" w:type="dxa"/>
          </w:tcPr>
          <w:p w14:paraId="6EDD858A" w14:textId="77777777" w:rsidR="007A0EA1" w:rsidRPr="007A0EA1" w:rsidRDefault="007A0EA1" w:rsidP="007A0EA1">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435901F5" w14:textId="3A1B6F8A" w:rsidR="007A0EA1" w:rsidRPr="007A0EA1" w:rsidRDefault="007A0EA1" w:rsidP="007A0EA1">
            <w:pPr>
              <w:pStyle w:val="30"/>
              <w:tabs>
                <w:tab w:val="clear" w:pos="360"/>
                <w:tab w:val="clear" w:pos="720"/>
                <w:tab w:val="decimal" w:pos="900"/>
              </w:tabs>
              <w:spacing w:line="380" w:lineRule="exact"/>
              <w:ind w:right="-200"/>
              <w:rPr>
                <w:rFonts w:cs="Times New Roman"/>
                <w:cs/>
                <w:lang w:val="en-US"/>
              </w:rPr>
            </w:pPr>
            <w:r w:rsidRPr="007A0EA1">
              <w:rPr>
                <w:rFonts w:cs="Times New Roman"/>
                <w:cs/>
              </w:rPr>
              <w:t>(42</w:t>
            </w:r>
            <w:r w:rsidRPr="007A0EA1">
              <w:rPr>
                <w:rFonts w:cs="Times New Roman"/>
              </w:rPr>
              <w:t>,</w:t>
            </w:r>
            <w:r w:rsidRPr="007A0EA1">
              <w:rPr>
                <w:rFonts w:cs="Times New Roman"/>
                <w:cs/>
              </w:rPr>
              <w:t>943)</w:t>
            </w:r>
          </w:p>
        </w:tc>
        <w:tc>
          <w:tcPr>
            <w:tcW w:w="241" w:type="dxa"/>
          </w:tcPr>
          <w:p w14:paraId="48ACF38A" w14:textId="77777777" w:rsidR="007A0EA1" w:rsidRPr="007A0EA1" w:rsidRDefault="007A0EA1" w:rsidP="007A0EA1">
            <w:pPr>
              <w:pStyle w:val="30"/>
              <w:tabs>
                <w:tab w:val="clear" w:pos="360"/>
                <w:tab w:val="clear" w:pos="720"/>
                <w:tab w:val="decimal" w:pos="1002"/>
              </w:tabs>
              <w:spacing w:line="380" w:lineRule="exact"/>
              <w:ind w:right="-200"/>
              <w:rPr>
                <w:rFonts w:cs="Times New Roman"/>
                <w:cs/>
                <w:lang w:val="en-US"/>
              </w:rPr>
            </w:pPr>
          </w:p>
        </w:tc>
        <w:tc>
          <w:tcPr>
            <w:tcW w:w="1116" w:type="dxa"/>
          </w:tcPr>
          <w:p w14:paraId="2E07BF50" w14:textId="2A04805E" w:rsidR="007A0EA1" w:rsidRPr="007A0EA1" w:rsidRDefault="007A0EA1" w:rsidP="007A0EA1">
            <w:pPr>
              <w:pStyle w:val="30"/>
              <w:tabs>
                <w:tab w:val="clear" w:pos="360"/>
                <w:tab w:val="clear" w:pos="720"/>
                <w:tab w:val="decimal" w:pos="900"/>
              </w:tabs>
              <w:spacing w:line="380" w:lineRule="exact"/>
              <w:ind w:right="-200"/>
              <w:rPr>
                <w:rFonts w:cs="Times New Roman"/>
                <w:cs/>
                <w:lang w:val="en-US"/>
              </w:rPr>
            </w:pPr>
            <w:r w:rsidRPr="007A0EA1">
              <w:rPr>
                <w:rFonts w:cs="Times New Roman"/>
              </w:rPr>
              <w:t>(32,504)</w:t>
            </w:r>
          </w:p>
        </w:tc>
        <w:tc>
          <w:tcPr>
            <w:tcW w:w="236" w:type="dxa"/>
          </w:tcPr>
          <w:p w14:paraId="7A433328" w14:textId="77777777" w:rsidR="007A0EA1" w:rsidRPr="007A0EA1" w:rsidRDefault="007A0EA1" w:rsidP="007A0EA1">
            <w:pPr>
              <w:pStyle w:val="30"/>
              <w:tabs>
                <w:tab w:val="clear" w:pos="360"/>
                <w:tab w:val="clear" w:pos="720"/>
                <w:tab w:val="decimal" w:pos="1002"/>
              </w:tabs>
              <w:spacing w:line="380" w:lineRule="exact"/>
              <w:ind w:right="-200"/>
              <w:rPr>
                <w:rFonts w:cs="Times New Roman"/>
                <w:cs/>
                <w:lang w:val="en-US"/>
              </w:rPr>
            </w:pPr>
          </w:p>
        </w:tc>
        <w:tc>
          <w:tcPr>
            <w:tcW w:w="1108" w:type="dxa"/>
          </w:tcPr>
          <w:p w14:paraId="7F0E703A" w14:textId="14C82D58" w:rsidR="007A0EA1" w:rsidRPr="007A0EA1" w:rsidRDefault="007A0EA1" w:rsidP="007A0EA1">
            <w:pPr>
              <w:pStyle w:val="30"/>
              <w:tabs>
                <w:tab w:val="clear" w:pos="360"/>
                <w:tab w:val="clear" w:pos="720"/>
                <w:tab w:val="decimal" w:pos="890"/>
              </w:tabs>
              <w:spacing w:line="380" w:lineRule="exact"/>
              <w:ind w:right="-200"/>
              <w:rPr>
                <w:rFonts w:cs="Times New Roman"/>
                <w:cs/>
              </w:rPr>
            </w:pPr>
            <w:r w:rsidRPr="007A0EA1">
              <w:rPr>
                <w:rFonts w:cs="Times New Roman"/>
                <w:cs/>
              </w:rPr>
              <w:t>158</w:t>
            </w:r>
            <w:r w:rsidRPr="007A0EA1">
              <w:rPr>
                <w:rFonts w:cs="Times New Roman"/>
              </w:rPr>
              <w:t>,</w:t>
            </w:r>
            <w:r w:rsidRPr="007A0EA1">
              <w:rPr>
                <w:rFonts w:cs="Times New Roman"/>
                <w:cs/>
              </w:rPr>
              <w:t>625</w:t>
            </w:r>
          </w:p>
        </w:tc>
        <w:tc>
          <w:tcPr>
            <w:tcW w:w="240" w:type="dxa"/>
          </w:tcPr>
          <w:p w14:paraId="67F45415" w14:textId="77777777" w:rsidR="007A0EA1" w:rsidRPr="007A0EA1" w:rsidRDefault="007A0EA1" w:rsidP="007A0EA1">
            <w:pPr>
              <w:pStyle w:val="30"/>
              <w:tabs>
                <w:tab w:val="clear" w:pos="360"/>
                <w:tab w:val="clear" w:pos="720"/>
                <w:tab w:val="decimal" w:pos="1002"/>
              </w:tabs>
              <w:spacing w:line="380" w:lineRule="exact"/>
              <w:ind w:right="-200"/>
              <w:rPr>
                <w:rFonts w:cs="Times New Roman"/>
                <w:cs/>
                <w:lang w:val="en-US"/>
              </w:rPr>
            </w:pPr>
          </w:p>
        </w:tc>
        <w:tc>
          <w:tcPr>
            <w:tcW w:w="1113" w:type="dxa"/>
          </w:tcPr>
          <w:p w14:paraId="234AA2F1" w14:textId="3CE236FE" w:rsidR="007A0EA1" w:rsidRPr="007A0EA1" w:rsidRDefault="007A0EA1" w:rsidP="007A0EA1">
            <w:pPr>
              <w:pStyle w:val="30"/>
              <w:tabs>
                <w:tab w:val="clear" w:pos="360"/>
                <w:tab w:val="clear" w:pos="720"/>
                <w:tab w:val="decimal" w:pos="910"/>
              </w:tabs>
              <w:spacing w:line="380" w:lineRule="exact"/>
              <w:ind w:right="-200"/>
              <w:rPr>
                <w:rFonts w:cs="Times New Roman"/>
                <w:cs/>
              </w:rPr>
            </w:pPr>
            <w:r w:rsidRPr="007A0EA1">
              <w:rPr>
                <w:rFonts w:cs="Times New Roman"/>
              </w:rPr>
              <w:t>135,821</w:t>
            </w:r>
          </w:p>
        </w:tc>
      </w:tr>
      <w:tr w:rsidR="007A0EA1" w:rsidRPr="007A0EA1" w14:paraId="7A1993E0" w14:textId="77777777" w:rsidTr="00CD7D4E">
        <w:trPr>
          <w:trHeight w:val="50"/>
        </w:trPr>
        <w:tc>
          <w:tcPr>
            <w:tcW w:w="3960" w:type="dxa"/>
          </w:tcPr>
          <w:p w14:paraId="6873182B" w14:textId="77777777" w:rsidR="007A0EA1" w:rsidRPr="007A0EA1" w:rsidRDefault="007A0EA1" w:rsidP="00CD7D4E">
            <w:pPr>
              <w:spacing w:line="380" w:lineRule="exact"/>
              <w:ind w:firstLine="430"/>
              <w:rPr>
                <w:rFonts w:cs="Times New Roman"/>
                <w:b/>
                <w:bCs/>
                <w:szCs w:val="22"/>
              </w:rPr>
            </w:pPr>
            <w:r w:rsidRPr="007A0EA1">
              <w:rPr>
                <w:rFonts w:cs="Times New Roman"/>
                <w:b/>
                <w:bCs/>
                <w:szCs w:val="22"/>
              </w:rPr>
              <w:t>Total</w:t>
            </w:r>
          </w:p>
        </w:tc>
        <w:tc>
          <w:tcPr>
            <w:tcW w:w="1260" w:type="dxa"/>
            <w:tcBorders>
              <w:top w:val="single" w:sz="4" w:space="0" w:color="auto"/>
              <w:bottom w:val="double" w:sz="4" w:space="0" w:color="auto"/>
            </w:tcBorders>
          </w:tcPr>
          <w:p w14:paraId="2273221C" w14:textId="2B575606" w:rsidR="007A0EA1" w:rsidRPr="007A0EA1" w:rsidRDefault="007A0EA1" w:rsidP="007A0EA1">
            <w:pPr>
              <w:pStyle w:val="30"/>
              <w:tabs>
                <w:tab w:val="clear" w:pos="360"/>
                <w:tab w:val="clear" w:pos="720"/>
                <w:tab w:val="decimal" w:pos="1002"/>
              </w:tabs>
              <w:spacing w:line="380" w:lineRule="exact"/>
              <w:ind w:right="-200"/>
              <w:rPr>
                <w:rFonts w:cs="Times New Roman"/>
                <w:b/>
                <w:bCs/>
                <w:lang w:val="en-US"/>
              </w:rPr>
            </w:pPr>
            <w:r w:rsidRPr="007A0EA1">
              <w:rPr>
                <w:rFonts w:cs="Times New Roman"/>
                <w:b/>
                <w:bCs/>
                <w:cs/>
                <w:lang w:val="en-US"/>
              </w:rPr>
              <w:t>327</w:t>
            </w:r>
            <w:r w:rsidRPr="007A0EA1">
              <w:rPr>
                <w:rFonts w:cs="Times New Roman"/>
                <w:b/>
                <w:bCs/>
                <w:lang w:val="en-US"/>
              </w:rPr>
              <w:t>,</w:t>
            </w:r>
            <w:r w:rsidRPr="007A0EA1">
              <w:rPr>
                <w:rFonts w:cs="Times New Roman"/>
                <w:b/>
                <w:bCs/>
                <w:cs/>
                <w:lang w:val="en-US"/>
              </w:rPr>
              <w:t>648</w:t>
            </w:r>
          </w:p>
        </w:tc>
        <w:tc>
          <w:tcPr>
            <w:tcW w:w="236" w:type="dxa"/>
          </w:tcPr>
          <w:p w14:paraId="35F04E1C" w14:textId="77777777" w:rsidR="007A0EA1" w:rsidRPr="007A0EA1" w:rsidRDefault="007A0EA1" w:rsidP="007A0EA1">
            <w:pPr>
              <w:spacing w:line="380" w:lineRule="exact"/>
              <w:ind w:hanging="86"/>
              <w:rPr>
                <w:rFonts w:cs="Times New Roman"/>
                <w:b/>
                <w:bCs/>
                <w:szCs w:val="22"/>
              </w:rPr>
            </w:pPr>
          </w:p>
        </w:tc>
        <w:tc>
          <w:tcPr>
            <w:tcW w:w="1204" w:type="dxa"/>
            <w:tcBorders>
              <w:top w:val="single" w:sz="4" w:space="0" w:color="auto"/>
              <w:bottom w:val="double" w:sz="4" w:space="0" w:color="auto"/>
            </w:tcBorders>
          </w:tcPr>
          <w:p w14:paraId="5EF15C04" w14:textId="64DEDECF" w:rsidR="007A0EA1" w:rsidRPr="007A0EA1" w:rsidRDefault="007A0EA1" w:rsidP="007A0EA1">
            <w:pPr>
              <w:pStyle w:val="30"/>
              <w:tabs>
                <w:tab w:val="clear" w:pos="360"/>
                <w:tab w:val="clear" w:pos="720"/>
                <w:tab w:val="decimal" w:pos="950"/>
              </w:tabs>
              <w:spacing w:line="380" w:lineRule="exact"/>
              <w:ind w:right="-200"/>
              <w:rPr>
                <w:rFonts w:cs="Times New Roman"/>
                <w:b/>
                <w:bCs/>
                <w:lang w:val="en-US"/>
              </w:rPr>
            </w:pPr>
            <w:r w:rsidRPr="007A0EA1">
              <w:rPr>
                <w:rFonts w:cs="Times New Roman"/>
                <w:b/>
                <w:bCs/>
                <w:lang w:val="en-US"/>
              </w:rPr>
              <w:t>305,39</w:t>
            </w:r>
            <w:r w:rsidR="00BC18AD">
              <w:rPr>
                <w:rFonts w:cs="Times New Roman"/>
                <w:b/>
                <w:bCs/>
                <w:lang w:val="en-US"/>
              </w:rPr>
              <w:t>4</w:t>
            </w:r>
          </w:p>
        </w:tc>
        <w:tc>
          <w:tcPr>
            <w:tcW w:w="236" w:type="dxa"/>
          </w:tcPr>
          <w:p w14:paraId="6C63E91B" w14:textId="77777777" w:rsidR="007A0EA1" w:rsidRPr="007A0EA1" w:rsidRDefault="007A0EA1" w:rsidP="007A0EA1">
            <w:pPr>
              <w:spacing w:line="380" w:lineRule="exact"/>
              <w:ind w:hanging="86"/>
              <w:rPr>
                <w:rFonts w:cs="Times New Roman"/>
                <w:b/>
                <w:bCs/>
                <w:szCs w:val="22"/>
              </w:rPr>
            </w:pPr>
          </w:p>
        </w:tc>
        <w:tc>
          <w:tcPr>
            <w:tcW w:w="1114" w:type="dxa"/>
            <w:tcBorders>
              <w:top w:val="single" w:sz="4" w:space="0" w:color="auto"/>
              <w:bottom w:val="double" w:sz="4" w:space="0" w:color="auto"/>
            </w:tcBorders>
          </w:tcPr>
          <w:p w14:paraId="4FF2A0FA" w14:textId="58A58D32" w:rsidR="007A0EA1" w:rsidRPr="007A0EA1" w:rsidRDefault="007A0EA1" w:rsidP="007A0EA1">
            <w:pPr>
              <w:pStyle w:val="acctfourfigures"/>
              <w:tabs>
                <w:tab w:val="clear" w:pos="765"/>
                <w:tab w:val="decimal" w:pos="919"/>
              </w:tabs>
              <w:spacing w:line="380" w:lineRule="exact"/>
              <w:ind w:left="-151" w:right="11" w:firstLine="65"/>
              <w:rPr>
                <w:rFonts w:cs="Times New Roman"/>
                <w:b/>
                <w:bCs/>
                <w:szCs w:val="22"/>
                <w:rtl/>
                <w:cs/>
                <w:lang w:val="en-US"/>
              </w:rPr>
            </w:pPr>
            <w:r w:rsidRPr="007A0EA1">
              <w:rPr>
                <w:rFonts w:cs="Times New Roman"/>
                <w:b/>
                <w:bCs/>
                <w:szCs w:val="22"/>
                <w:lang w:val="en-US"/>
              </w:rPr>
              <w:t>2,059</w:t>
            </w:r>
          </w:p>
        </w:tc>
        <w:tc>
          <w:tcPr>
            <w:tcW w:w="237" w:type="dxa"/>
          </w:tcPr>
          <w:p w14:paraId="2A166D84" w14:textId="77777777" w:rsidR="007A0EA1" w:rsidRPr="007A0EA1" w:rsidRDefault="007A0EA1" w:rsidP="007A0EA1">
            <w:pPr>
              <w:spacing w:line="380" w:lineRule="exact"/>
              <w:ind w:hanging="86"/>
              <w:rPr>
                <w:rFonts w:cs="Times New Roman"/>
                <w:b/>
                <w:bCs/>
                <w:szCs w:val="22"/>
              </w:rPr>
            </w:pPr>
          </w:p>
        </w:tc>
        <w:tc>
          <w:tcPr>
            <w:tcW w:w="1113" w:type="dxa"/>
            <w:tcBorders>
              <w:top w:val="single" w:sz="4" w:space="0" w:color="auto"/>
              <w:bottom w:val="double" w:sz="4" w:space="0" w:color="auto"/>
            </w:tcBorders>
          </w:tcPr>
          <w:p w14:paraId="39741A80" w14:textId="77777777" w:rsidR="007A0EA1" w:rsidRPr="007A0EA1" w:rsidRDefault="007A0EA1" w:rsidP="007A0EA1">
            <w:pPr>
              <w:pStyle w:val="acctfourfigures"/>
              <w:tabs>
                <w:tab w:val="clear" w:pos="765"/>
                <w:tab w:val="decimal" w:pos="640"/>
              </w:tabs>
              <w:spacing w:line="380" w:lineRule="exact"/>
              <w:ind w:left="-151" w:right="11" w:firstLine="65"/>
              <w:rPr>
                <w:rFonts w:cs="Times New Roman"/>
                <w:b/>
                <w:bCs/>
                <w:szCs w:val="22"/>
                <w:rtl/>
                <w:cs/>
                <w:lang w:val="en-US" w:bidi="th-TH"/>
              </w:rPr>
            </w:pPr>
            <w:r w:rsidRPr="007A0EA1">
              <w:rPr>
                <w:rFonts w:cs="Times New Roman"/>
                <w:b/>
                <w:bCs/>
                <w:szCs w:val="22"/>
                <w:lang w:val="en-US" w:bidi="th-TH"/>
              </w:rPr>
              <w:t>-</w:t>
            </w:r>
          </w:p>
        </w:tc>
        <w:tc>
          <w:tcPr>
            <w:tcW w:w="236" w:type="dxa"/>
          </w:tcPr>
          <w:p w14:paraId="36296729" w14:textId="77777777" w:rsidR="007A0EA1" w:rsidRPr="007A0EA1" w:rsidRDefault="007A0EA1" w:rsidP="007A0EA1">
            <w:pPr>
              <w:pStyle w:val="acctfourfigures"/>
              <w:tabs>
                <w:tab w:val="clear" w:pos="765"/>
                <w:tab w:val="decimal" w:pos="554"/>
              </w:tabs>
              <w:spacing w:line="380" w:lineRule="exact"/>
              <w:ind w:left="-151" w:right="11" w:firstLine="65"/>
              <w:rPr>
                <w:rFonts w:cs="Times New Roman"/>
                <w:b/>
                <w:bCs/>
                <w:szCs w:val="22"/>
                <w:rtl/>
                <w:cs/>
              </w:rPr>
            </w:pPr>
          </w:p>
        </w:tc>
        <w:tc>
          <w:tcPr>
            <w:tcW w:w="1108" w:type="dxa"/>
            <w:tcBorders>
              <w:top w:val="single" w:sz="4" w:space="0" w:color="auto"/>
              <w:bottom w:val="double" w:sz="4" w:space="0" w:color="auto"/>
            </w:tcBorders>
          </w:tcPr>
          <w:p w14:paraId="6D674E62" w14:textId="20634597" w:rsidR="007A0EA1" w:rsidRPr="007A0EA1" w:rsidRDefault="007A0EA1" w:rsidP="007A0EA1">
            <w:pPr>
              <w:pStyle w:val="30"/>
              <w:tabs>
                <w:tab w:val="clear" w:pos="360"/>
                <w:tab w:val="clear" w:pos="720"/>
                <w:tab w:val="decimal" w:pos="890"/>
              </w:tabs>
              <w:spacing w:line="380" w:lineRule="exact"/>
              <w:ind w:right="-200"/>
              <w:rPr>
                <w:rFonts w:cs="Times New Roman"/>
                <w:b/>
                <w:bCs/>
                <w:rtl/>
                <w:cs/>
                <w:lang w:val="en-US"/>
              </w:rPr>
            </w:pPr>
            <w:r w:rsidRPr="007A0EA1">
              <w:rPr>
                <w:rFonts w:cs="Times New Roman"/>
                <w:b/>
                <w:bCs/>
                <w:cs/>
                <w:lang w:val="en-US"/>
              </w:rPr>
              <w:t>(106</w:t>
            </w:r>
            <w:r w:rsidRPr="007A0EA1">
              <w:rPr>
                <w:rFonts w:cs="Times New Roman"/>
                <w:b/>
                <w:bCs/>
                <w:lang w:val="en-US"/>
              </w:rPr>
              <w:t>,</w:t>
            </w:r>
            <w:r w:rsidRPr="007A0EA1">
              <w:rPr>
                <w:rFonts w:cs="Times New Roman"/>
                <w:b/>
                <w:bCs/>
                <w:cs/>
                <w:lang w:val="en-US"/>
              </w:rPr>
              <w:t>883)</w:t>
            </w:r>
          </w:p>
        </w:tc>
        <w:tc>
          <w:tcPr>
            <w:tcW w:w="241" w:type="dxa"/>
          </w:tcPr>
          <w:p w14:paraId="2F36F22D" w14:textId="77777777" w:rsidR="007A0EA1" w:rsidRPr="007A0EA1" w:rsidRDefault="007A0EA1" w:rsidP="007A0EA1">
            <w:pPr>
              <w:pStyle w:val="30"/>
              <w:tabs>
                <w:tab w:val="clear" w:pos="360"/>
                <w:tab w:val="clear" w:pos="720"/>
                <w:tab w:val="decimal" w:pos="1002"/>
              </w:tabs>
              <w:spacing w:line="380" w:lineRule="exact"/>
              <w:ind w:right="-200"/>
              <w:rPr>
                <w:rFonts w:cs="Times New Roman"/>
                <w:b/>
                <w:bCs/>
                <w:rtl/>
                <w:cs/>
                <w:lang w:val="en-US"/>
              </w:rPr>
            </w:pPr>
          </w:p>
        </w:tc>
        <w:tc>
          <w:tcPr>
            <w:tcW w:w="1116" w:type="dxa"/>
            <w:tcBorders>
              <w:top w:val="single" w:sz="4" w:space="0" w:color="auto"/>
              <w:bottom w:val="double" w:sz="4" w:space="0" w:color="auto"/>
            </w:tcBorders>
          </w:tcPr>
          <w:p w14:paraId="69F56377" w14:textId="58296E9E" w:rsidR="007A0EA1" w:rsidRPr="007A0EA1" w:rsidRDefault="007A0EA1" w:rsidP="007A0EA1">
            <w:pPr>
              <w:pStyle w:val="30"/>
              <w:tabs>
                <w:tab w:val="clear" w:pos="360"/>
                <w:tab w:val="clear" w:pos="720"/>
                <w:tab w:val="decimal" w:pos="900"/>
              </w:tabs>
              <w:spacing w:line="380" w:lineRule="exact"/>
              <w:ind w:right="-200"/>
              <w:rPr>
                <w:rFonts w:cs="Times New Roman"/>
                <w:b/>
                <w:bCs/>
                <w:rtl/>
                <w:cs/>
                <w:lang w:val="en-US"/>
              </w:rPr>
            </w:pPr>
            <w:r w:rsidRPr="007A0EA1">
              <w:rPr>
                <w:rFonts w:cs="Times New Roman"/>
                <w:b/>
                <w:bCs/>
              </w:rPr>
              <w:t>(108,90</w:t>
            </w:r>
            <w:r w:rsidR="006228E6">
              <w:rPr>
                <w:rFonts w:cstheme="minorBidi"/>
                <w:b/>
                <w:bCs/>
                <w:lang w:val="en-US"/>
              </w:rPr>
              <w:t>0</w:t>
            </w:r>
            <w:r w:rsidRPr="007A0EA1">
              <w:rPr>
                <w:rFonts w:cs="Times New Roman"/>
                <w:b/>
                <w:bCs/>
              </w:rPr>
              <w:t>)</w:t>
            </w:r>
          </w:p>
        </w:tc>
        <w:tc>
          <w:tcPr>
            <w:tcW w:w="236" w:type="dxa"/>
          </w:tcPr>
          <w:p w14:paraId="05F5B223" w14:textId="77777777" w:rsidR="007A0EA1" w:rsidRPr="007A0EA1" w:rsidRDefault="007A0EA1" w:rsidP="007A0EA1">
            <w:pPr>
              <w:pStyle w:val="30"/>
              <w:tabs>
                <w:tab w:val="clear" w:pos="360"/>
                <w:tab w:val="clear" w:pos="720"/>
                <w:tab w:val="decimal" w:pos="1002"/>
              </w:tabs>
              <w:spacing w:line="380" w:lineRule="exact"/>
              <w:ind w:right="-200"/>
              <w:rPr>
                <w:rFonts w:cs="Times New Roman"/>
                <w:b/>
                <w:bCs/>
                <w:rtl/>
                <w:cs/>
                <w:lang w:val="en-US"/>
              </w:rPr>
            </w:pPr>
          </w:p>
        </w:tc>
        <w:tc>
          <w:tcPr>
            <w:tcW w:w="1108" w:type="dxa"/>
            <w:tcBorders>
              <w:top w:val="single" w:sz="4" w:space="0" w:color="auto"/>
              <w:bottom w:val="double" w:sz="4" w:space="0" w:color="auto"/>
            </w:tcBorders>
          </w:tcPr>
          <w:p w14:paraId="3DBF9D64" w14:textId="78FA8ED1" w:rsidR="007A0EA1" w:rsidRPr="007A0EA1" w:rsidRDefault="007A0EA1" w:rsidP="007A0EA1">
            <w:pPr>
              <w:pStyle w:val="30"/>
              <w:tabs>
                <w:tab w:val="clear" w:pos="360"/>
                <w:tab w:val="clear" w:pos="720"/>
                <w:tab w:val="decimal" w:pos="890"/>
              </w:tabs>
              <w:spacing w:line="380" w:lineRule="exact"/>
              <w:ind w:right="-200"/>
              <w:rPr>
                <w:rFonts w:cs="Times New Roman"/>
                <w:b/>
                <w:bCs/>
                <w:rtl/>
                <w:cs/>
                <w:lang w:val="en-US"/>
              </w:rPr>
            </w:pPr>
            <w:r w:rsidRPr="007A0EA1">
              <w:rPr>
                <w:rFonts w:cs="Times New Roman"/>
                <w:b/>
                <w:bCs/>
              </w:rPr>
              <w:t>222,824</w:t>
            </w:r>
          </w:p>
        </w:tc>
        <w:tc>
          <w:tcPr>
            <w:tcW w:w="240" w:type="dxa"/>
          </w:tcPr>
          <w:p w14:paraId="7B05D366" w14:textId="77777777" w:rsidR="007A0EA1" w:rsidRPr="007A0EA1" w:rsidRDefault="007A0EA1" w:rsidP="007A0EA1">
            <w:pPr>
              <w:pStyle w:val="30"/>
              <w:tabs>
                <w:tab w:val="clear" w:pos="360"/>
                <w:tab w:val="clear" w:pos="720"/>
                <w:tab w:val="decimal" w:pos="1002"/>
              </w:tabs>
              <w:spacing w:line="380" w:lineRule="exact"/>
              <w:ind w:right="-200"/>
              <w:rPr>
                <w:rFonts w:cs="Times New Roman"/>
                <w:b/>
                <w:bCs/>
                <w:rtl/>
                <w:cs/>
                <w:lang w:val="en-US"/>
              </w:rPr>
            </w:pPr>
          </w:p>
        </w:tc>
        <w:tc>
          <w:tcPr>
            <w:tcW w:w="1113" w:type="dxa"/>
            <w:tcBorders>
              <w:top w:val="single" w:sz="4" w:space="0" w:color="auto"/>
              <w:bottom w:val="double" w:sz="4" w:space="0" w:color="auto"/>
            </w:tcBorders>
          </w:tcPr>
          <w:p w14:paraId="298BFA99" w14:textId="26619FB7" w:rsidR="007A0EA1" w:rsidRPr="007A0EA1" w:rsidRDefault="007A0EA1" w:rsidP="007A0EA1">
            <w:pPr>
              <w:pStyle w:val="30"/>
              <w:tabs>
                <w:tab w:val="clear" w:pos="360"/>
                <w:tab w:val="clear" w:pos="720"/>
                <w:tab w:val="decimal" w:pos="910"/>
              </w:tabs>
              <w:spacing w:line="380" w:lineRule="exact"/>
              <w:ind w:right="-200"/>
              <w:rPr>
                <w:rFonts w:cs="Times New Roman"/>
                <w:b/>
                <w:bCs/>
                <w:rtl/>
                <w:cs/>
                <w:lang w:val="en-US"/>
              </w:rPr>
            </w:pPr>
            <w:r w:rsidRPr="007A0EA1">
              <w:rPr>
                <w:rFonts w:cs="Times New Roman"/>
                <w:b/>
                <w:bCs/>
              </w:rPr>
              <w:t>196,494</w:t>
            </w:r>
          </w:p>
        </w:tc>
      </w:tr>
      <w:tr w:rsidR="007A0EA1" w:rsidRPr="007A0EA1" w14:paraId="6E1CE8E0" w14:textId="77777777" w:rsidTr="00CD7D4E">
        <w:tc>
          <w:tcPr>
            <w:tcW w:w="3960" w:type="dxa"/>
          </w:tcPr>
          <w:p w14:paraId="424ADF7A" w14:textId="77777777" w:rsidR="007A0EA1" w:rsidRPr="007A0EA1" w:rsidRDefault="007A0EA1" w:rsidP="00CD7D4E">
            <w:pPr>
              <w:ind w:firstLine="430"/>
              <w:rPr>
                <w:rFonts w:cs="Times New Roman"/>
                <w:b/>
                <w:bCs/>
                <w:szCs w:val="22"/>
                <w:rtl/>
                <w:cs/>
              </w:rPr>
            </w:pPr>
          </w:p>
        </w:tc>
        <w:tc>
          <w:tcPr>
            <w:tcW w:w="1260" w:type="dxa"/>
            <w:tcBorders>
              <w:top w:val="double" w:sz="4" w:space="0" w:color="auto"/>
            </w:tcBorders>
          </w:tcPr>
          <w:p w14:paraId="4D6C22C3" w14:textId="77777777" w:rsidR="007A0EA1" w:rsidRPr="007A0EA1" w:rsidRDefault="007A0EA1" w:rsidP="007A0EA1">
            <w:pPr>
              <w:tabs>
                <w:tab w:val="decimal" w:pos="1002"/>
              </w:tabs>
              <w:ind w:hanging="86"/>
              <w:rPr>
                <w:rFonts w:cs="Times New Roman"/>
                <w:szCs w:val="22"/>
              </w:rPr>
            </w:pPr>
          </w:p>
        </w:tc>
        <w:tc>
          <w:tcPr>
            <w:tcW w:w="236" w:type="dxa"/>
          </w:tcPr>
          <w:p w14:paraId="487E6BB4" w14:textId="77777777" w:rsidR="007A0EA1" w:rsidRPr="007A0EA1" w:rsidRDefault="007A0EA1" w:rsidP="007A0EA1">
            <w:pPr>
              <w:ind w:hanging="86"/>
              <w:rPr>
                <w:rFonts w:cs="Times New Roman"/>
                <w:szCs w:val="22"/>
              </w:rPr>
            </w:pPr>
          </w:p>
        </w:tc>
        <w:tc>
          <w:tcPr>
            <w:tcW w:w="1204" w:type="dxa"/>
            <w:tcBorders>
              <w:top w:val="double" w:sz="4" w:space="0" w:color="auto"/>
            </w:tcBorders>
          </w:tcPr>
          <w:p w14:paraId="34F6C291" w14:textId="77777777" w:rsidR="007A0EA1" w:rsidRPr="007A0EA1" w:rsidRDefault="007A0EA1" w:rsidP="007A0EA1">
            <w:pPr>
              <w:ind w:hanging="86"/>
              <w:rPr>
                <w:rFonts w:cs="Times New Roman"/>
                <w:szCs w:val="22"/>
              </w:rPr>
            </w:pPr>
          </w:p>
        </w:tc>
        <w:tc>
          <w:tcPr>
            <w:tcW w:w="236" w:type="dxa"/>
          </w:tcPr>
          <w:p w14:paraId="7992F6E9" w14:textId="77777777" w:rsidR="007A0EA1" w:rsidRPr="007A0EA1" w:rsidRDefault="007A0EA1" w:rsidP="007A0EA1">
            <w:pPr>
              <w:ind w:hanging="86"/>
              <w:rPr>
                <w:rFonts w:cs="Times New Roman"/>
                <w:szCs w:val="22"/>
              </w:rPr>
            </w:pPr>
          </w:p>
        </w:tc>
        <w:tc>
          <w:tcPr>
            <w:tcW w:w="1114" w:type="dxa"/>
            <w:tcBorders>
              <w:top w:val="single" w:sz="4" w:space="0" w:color="auto"/>
            </w:tcBorders>
            <w:shd w:val="clear" w:color="auto" w:fill="auto"/>
          </w:tcPr>
          <w:p w14:paraId="1617385E" w14:textId="77777777" w:rsidR="007A0EA1" w:rsidRPr="007A0EA1" w:rsidRDefault="007A0EA1" w:rsidP="007A0EA1">
            <w:pPr>
              <w:pStyle w:val="acctfourfigures"/>
              <w:tabs>
                <w:tab w:val="clear" w:pos="765"/>
                <w:tab w:val="decimal" w:pos="919"/>
              </w:tabs>
              <w:spacing w:line="380" w:lineRule="exact"/>
              <w:ind w:left="-151" w:right="11" w:firstLine="65"/>
              <w:rPr>
                <w:rFonts w:cs="Times New Roman"/>
                <w:szCs w:val="22"/>
                <w:lang w:val="en-US" w:bidi="th-TH"/>
              </w:rPr>
            </w:pPr>
          </w:p>
        </w:tc>
        <w:tc>
          <w:tcPr>
            <w:tcW w:w="237" w:type="dxa"/>
          </w:tcPr>
          <w:p w14:paraId="13DA1B09" w14:textId="77777777" w:rsidR="007A0EA1" w:rsidRPr="007A0EA1" w:rsidRDefault="007A0EA1" w:rsidP="007A0EA1">
            <w:pPr>
              <w:rPr>
                <w:rFonts w:cs="Times New Roman"/>
                <w:szCs w:val="22"/>
              </w:rPr>
            </w:pPr>
          </w:p>
        </w:tc>
        <w:tc>
          <w:tcPr>
            <w:tcW w:w="1113" w:type="dxa"/>
            <w:tcBorders>
              <w:top w:val="single" w:sz="4" w:space="0" w:color="auto"/>
            </w:tcBorders>
          </w:tcPr>
          <w:p w14:paraId="314BD42E" w14:textId="77777777" w:rsidR="007A0EA1" w:rsidRPr="007A0EA1" w:rsidRDefault="007A0EA1" w:rsidP="007A0EA1">
            <w:pPr>
              <w:tabs>
                <w:tab w:val="decimal" w:pos="554"/>
              </w:tabs>
              <w:jc w:val="right"/>
              <w:rPr>
                <w:rFonts w:cs="Times New Roman"/>
                <w:szCs w:val="22"/>
              </w:rPr>
            </w:pPr>
          </w:p>
        </w:tc>
        <w:tc>
          <w:tcPr>
            <w:tcW w:w="236" w:type="dxa"/>
          </w:tcPr>
          <w:p w14:paraId="4517AD1F" w14:textId="77777777" w:rsidR="007A0EA1" w:rsidRPr="007A0EA1" w:rsidRDefault="007A0EA1" w:rsidP="007A0EA1">
            <w:pPr>
              <w:tabs>
                <w:tab w:val="decimal" w:pos="554"/>
              </w:tabs>
              <w:jc w:val="right"/>
              <w:rPr>
                <w:rFonts w:cs="Times New Roman"/>
                <w:b/>
                <w:bCs/>
                <w:snapToGrid w:val="0"/>
                <w:szCs w:val="22"/>
                <w:lang w:eastAsia="th-TH"/>
              </w:rPr>
            </w:pPr>
          </w:p>
        </w:tc>
        <w:tc>
          <w:tcPr>
            <w:tcW w:w="1108" w:type="dxa"/>
            <w:tcBorders>
              <w:top w:val="single" w:sz="4" w:space="0" w:color="auto"/>
            </w:tcBorders>
          </w:tcPr>
          <w:p w14:paraId="385951E2" w14:textId="77777777" w:rsidR="007A0EA1" w:rsidRPr="007A0EA1" w:rsidRDefault="007A0EA1" w:rsidP="007A0EA1">
            <w:pPr>
              <w:pStyle w:val="30"/>
              <w:tabs>
                <w:tab w:val="clear" w:pos="360"/>
                <w:tab w:val="clear" w:pos="720"/>
                <w:tab w:val="decimal" w:pos="1002"/>
              </w:tabs>
              <w:spacing w:line="380" w:lineRule="exact"/>
              <w:ind w:right="-200"/>
              <w:rPr>
                <w:rFonts w:cs="Times New Roman"/>
                <w:lang w:val="en-US"/>
              </w:rPr>
            </w:pPr>
          </w:p>
        </w:tc>
        <w:tc>
          <w:tcPr>
            <w:tcW w:w="241" w:type="dxa"/>
          </w:tcPr>
          <w:p w14:paraId="55A719DA" w14:textId="77777777" w:rsidR="007A0EA1" w:rsidRPr="007A0EA1" w:rsidRDefault="007A0EA1" w:rsidP="007A0EA1">
            <w:pPr>
              <w:pStyle w:val="30"/>
              <w:tabs>
                <w:tab w:val="clear" w:pos="360"/>
                <w:tab w:val="clear" w:pos="720"/>
                <w:tab w:val="decimal" w:pos="1002"/>
              </w:tabs>
              <w:spacing w:line="380" w:lineRule="exact"/>
              <w:ind w:right="-200"/>
              <w:rPr>
                <w:rFonts w:cs="Times New Roman"/>
                <w:lang w:val="en-US"/>
              </w:rPr>
            </w:pPr>
          </w:p>
        </w:tc>
        <w:tc>
          <w:tcPr>
            <w:tcW w:w="1116" w:type="dxa"/>
            <w:tcBorders>
              <w:top w:val="single" w:sz="4" w:space="0" w:color="auto"/>
            </w:tcBorders>
          </w:tcPr>
          <w:p w14:paraId="0697965E" w14:textId="77777777" w:rsidR="007A0EA1" w:rsidRPr="007A0EA1" w:rsidRDefault="007A0EA1" w:rsidP="007A0EA1">
            <w:pPr>
              <w:pStyle w:val="30"/>
              <w:tabs>
                <w:tab w:val="clear" w:pos="360"/>
                <w:tab w:val="clear" w:pos="720"/>
                <w:tab w:val="decimal" w:pos="900"/>
              </w:tabs>
              <w:spacing w:line="380" w:lineRule="exact"/>
              <w:ind w:right="-200"/>
              <w:rPr>
                <w:rFonts w:cs="Times New Roman"/>
                <w:lang w:val="en-US"/>
              </w:rPr>
            </w:pPr>
          </w:p>
        </w:tc>
        <w:tc>
          <w:tcPr>
            <w:tcW w:w="236" w:type="dxa"/>
          </w:tcPr>
          <w:p w14:paraId="00704348" w14:textId="77777777" w:rsidR="007A0EA1" w:rsidRPr="007A0EA1" w:rsidRDefault="007A0EA1" w:rsidP="007A0EA1">
            <w:pPr>
              <w:pStyle w:val="30"/>
              <w:tabs>
                <w:tab w:val="clear" w:pos="360"/>
                <w:tab w:val="clear" w:pos="720"/>
                <w:tab w:val="decimal" w:pos="1002"/>
              </w:tabs>
              <w:spacing w:line="380" w:lineRule="exact"/>
              <w:ind w:right="-200"/>
              <w:rPr>
                <w:rFonts w:cs="Times New Roman"/>
                <w:lang w:val="en-US"/>
              </w:rPr>
            </w:pPr>
          </w:p>
        </w:tc>
        <w:tc>
          <w:tcPr>
            <w:tcW w:w="1108" w:type="dxa"/>
            <w:tcBorders>
              <w:top w:val="single" w:sz="4" w:space="0" w:color="auto"/>
            </w:tcBorders>
          </w:tcPr>
          <w:p w14:paraId="6DD1DE4C" w14:textId="77777777" w:rsidR="007A0EA1" w:rsidRPr="007A0EA1" w:rsidRDefault="007A0EA1" w:rsidP="007A0EA1">
            <w:pPr>
              <w:pStyle w:val="30"/>
              <w:tabs>
                <w:tab w:val="clear" w:pos="360"/>
                <w:tab w:val="clear" w:pos="720"/>
                <w:tab w:val="decimal" w:pos="890"/>
              </w:tabs>
              <w:spacing w:line="380" w:lineRule="exact"/>
              <w:ind w:right="-200"/>
              <w:rPr>
                <w:rFonts w:cs="Times New Roman"/>
                <w:lang w:val="en-US"/>
              </w:rPr>
            </w:pPr>
          </w:p>
        </w:tc>
        <w:tc>
          <w:tcPr>
            <w:tcW w:w="240" w:type="dxa"/>
          </w:tcPr>
          <w:p w14:paraId="2749EBD8" w14:textId="77777777" w:rsidR="007A0EA1" w:rsidRPr="007A0EA1" w:rsidRDefault="007A0EA1" w:rsidP="007A0EA1">
            <w:pPr>
              <w:pStyle w:val="30"/>
              <w:tabs>
                <w:tab w:val="clear" w:pos="360"/>
                <w:tab w:val="clear" w:pos="720"/>
                <w:tab w:val="decimal" w:pos="1002"/>
              </w:tabs>
              <w:spacing w:line="380" w:lineRule="exact"/>
              <w:ind w:right="-200"/>
              <w:rPr>
                <w:rFonts w:cs="Times New Roman"/>
                <w:lang w:val="en-US"/>
              </w:rPr>
            </w:pPr>
          </w:p>
        </w:tc>
        <w:tc>
          <w:tcPr>
            <w:tcW w:w="1113" w:type="dxa"/>
            <w:tcBorders>
              <w:top w:val="single" w:sz="4" w:space="0" w:color="auto"/>
            </w:tcBorders>
          </w:tcPr>
          <w:p w14:paraId="59E98194" w14:textId="77777777" w:rsidR="007A0EA1" w:rsidRPr="007A0EA1" w:rsidRDefault="007A0EA1" w:rsidP="007A0EA1">
            <w:pPr>
              <w:pStyle w:val="30"/>
              <w:tabs>
                <w:tab w:val="clear" w:pos="360"/>
                <w:tab w:val="clear" w:pos="720"/>
                <w:tab w:val="decimal" w:pos="910"/>
              </w:tabs>
              <w:spacing w:line="380" w:lineRule="exact"/>
              <w:ind w:right="-200"/>
              <w:rPr>
                <w:rFonts w:cs="Times New Roman"/>
                <w:lang w:val="en-US"/>
              </w:rPr>
            </w:pPr>
          </w:p>
        </w:tc>
      </w:tr>
      <w:tr w:rsidR="007A0EA1" w:rsidRPr="007A0EA1" w:rsidDel="008F0AEE" w14:paraId="7478B443" w14:textId="77777777" w:rsidTr="00CD7D4E">
        <w:tc>
          <w:tcPr>
            <w:tcW w:w="3960" w:type="dxa"/>
          </w:tcPr>
          <w:p w14:paraId="661EB89B" w14:textId="77777777" w:rsidR="007A0EA1" w:rsidRPr="007A0EA1" w:rsidRDefault="007A0EA1" w:rsidP="00CD7D4E">
            <w:pPr>
              <w:tabs>
                <w:tab w:val="left" w:pos="540"/>
              </w:tabs>
              <w:spacing w:line="380" w:lineRule="exact"/>
              <w:ind w:firstLine="430"/>
              <w:rPr>
                <w:rFonts w:cs="Times New Roman"/>
                <w:b/>
                <w:bCs/>
                <w:i/>
                <w:iCs/>
                <w:szCs w:val="22"/>
                <w:rtl/>
                <w:cs/>
              </w:rPr>
            </w:pPr>
            <w:r w:rsidRPr="007A0EA1">
              <w:rPr>
                <w:rFonts w:cs="Times New Roman"/>
                <w:b/>
                <w:bCs/>
                <w:i/>
                <w:iCs/>
                <w:szCs w:val="22"/>
              </w:rPr>
              <w:t>Timing of revenue recognition</w:t>
            </w:r>
          </w:p>
        </w:tc>
        <w:tc>
          <w:tcPr>
            <w:tcW w:w="1260" w:type="dxa"/>
          </w:tcPr>
          <w:p w14:paraId="439D0D6A" w14:textId="77777777" w:rsidR="007A0EA1" w:rsidRPr="007A0EA1" w:rsidRDefault="007A0EA1" w:rsidP="007A0EA1">
            <w:pPr>
              <w:tabs>
                <w:tab w:val="decimal" w:pos="1002"/>
              </w:tabs>
              <w:spacing w:line="380" w:lineRule="exact"/>
              <w:ind w:hanging="86"/>
              <w:rPr>
                <w:rFonts w:cs="Times New Roman"/>
                <w:szCs w:val="22"/>
              </w:rPr>
            </w:pPr>
          </w:p>
        </w:tc>
        <w:tc>
          <w:tcPr>
            <w:tcW w:w="236" w:type="dxa"/>
          </w:tcPr>
          <w:p w14:paraId="7B18860D" w14:textId="77777777" w:rsidR="007A0EA1" w:rsidRPr="007A0EA1" w:rsidRDefault="007A0EA1" w:rsidP="007A0EA1">
            <w:pPr>
              <w:spacing w:line="380" w:lineRule="exact"/>
              <w:ind w:hanging="86"/>
              <w:rPr>
                <w:rFonts w:cs="Times New Roman"/>
                <w:szCs w:val="22"/>
              </w:rPr>
            </w:pPr>
          </w:p>
        </w:tc>
        <w:tc>
          <w:tcPr>
            <w:tcW w:w="1204" w:type="dxa"/>
          </w:tcPr>
          <w:p w14:paraId="76DBAC29" w14:textId="77777777" w:rsidR="007A0EA1" w:rsidRPr="007A0EA1" w:rsidRDefault="007A0EA1" w:rsidP="007A0EA1">
            <w:pPr>
              <w:spacing w:line="380" w:lineRule="exact"/>
              <w:ind w:hanging="86"/>
              <w:rPr>
                <w:rFonts w:cs="Times New Roman"/>
                <w:szCs w:val="22"/>
              </w:rPr>
            </w:pPr>
          </w:p>
        </w:tc>
        <w:tc>
          <w:tcPr>
            <w:tcW w:w="236" w:type="dxa"/>
          </w:tcPr>
          <w:p w14:paraId="6468A272" w14:textId="77777777" w:rsidR="007A0EA1" w:rsidRPr="007A0EA1" w:rsidRDefault="007A0EA1" w:rsidP="007A0EA1">
            <w:pPr>
              <w:spacing w:line="380" w:lineRule="exact"/>
              <w:ind w:hanging="86"/>
              <w:rPr>
                <w:rFonts w:cs="Times New Roman"/>
                <w:szCs w:val="22"/>
              </w:rPr>
            </w:pPr>
          </w:p>
        </w:tc>
        <w:tc>
          <w:tcPr>
            <w:tcW w:w="1114" w:type="dxa"/>
            <w:shd w:val="clear" w:color="auto" w:fill="auto"/>
          </w:tcPr>
          <w:p w14:paraId="1D2CCB81" w14:textId="77777777" w:rsidR="007A0EA1" w:rsidRPr="007A0EA1" w:rsidDel="008F0AEE" w:rsidRDefault="007A0EA1" w:rsidP="007A0EA1">
            <w:pPr>
              <w:pStyle w:val="acctfourfigures"/>
              <w:tabs>
                <w:tab w:val="clear" w:pos="765"/>
                <w:tab w:val="decimal" w:pos="919"/>
              </w:tabs>
              <w:spacing w:line="380" w:lineRule="exact"/>
              <w:ind w:left="-151" w:right="11" w:firstLine="65"/>
              <w:rPr>
                <w:rFonts w:cs="Times New Roman"/>
                <w:szCs w:val="22"/>
                <w:lang w:val="en-US" w:bidi="th-TH"/>
              </w:rPr>
            </w:pPr>
          </w:p>
        </w:tc>
        <w:tc>
          <w:tcPr>
            <w:tcW w:w="237" w:type="dxa"/>
            <w:shd w:val="clear" w:color="auto" w:fill="auto"/>
          </w:tcPr>
          <w:p w14:paraId="5A87D067" w14:textId="77777777" w:rsidR="007A0EA1" w:rsidRPr="007A0EA1" w:rsidRDefault="007A0EA1" w:rsidP="007A0EA1">
            <w:pPr>
              <w:spacing w:line="380" w:lineRule="exact"/>
              <w:rPr>
                <w:rFonts w:cs="Times New Roman"/>
                <w:szCs w:val="22"/>
              </w:rPr>
            </w:pPr>
          </w:p>
        </w:tc>
        <w:tc>
          <w:tcPr>
            <w:tcW w:w="1113" w:type="dxa"/>
          </w:tcPr>
          <w:p w14:paraId="2752F6A1" w14:textId="77777777" w:rsidR="007A0EA1" w:rsidRPr="007A0EA1" w:rsidDel="008F0AEE" w:rsidRDefault="007A0EA1" w:rsidP="007A0EA1">
            <w:pPr>
              <w:tabs>
                <w:tab w:val="decimal" w:pos="554"/>
              </w:tabs>
              <w:spacing w:line="380" w:lineRule="exact"/>
              <w:jc w:val="right"/>
              <w:rPr>
                <w:rFonts w:cs="Times New Roman"/>
                <w:szCs w:val="22"/>
              </w:rPr>
            </w:pPr>
          </w:p>
        </w:tc>
        <w:tc>
          <w:tcPr>
            <w:tcW w:w="236" w:type="dxa"/>
          </w:tcPr>
          <w:p w14:paraId="34CC57F4" w14:textId="77777777" w:rsidR="007A0EA1" w:rsidRPr="007A0EA1" w:rsidDel="008F0AEE" w:rsidRDefault="007A0EA1" w:rsidP="007A0EA1">
            <w:pPr>
              <w:tabs>
                <w:tab w:val="decimal" w:pos="554"/>
              </w:tabs>
              <w:spacing w:line="380" w:lineRule="exact"/>
              <w:jc w:val="right"/>
              <w:rPr>
                <w:rFonts w:cs="Times New Roman"/>
                <w:b/>
                <w:bCs/>
                <w:snapToGrid w:val="0"/>
                <w:szCs w:val="22"/>
                <w:lang w:eastAsia="th-TH"/>
              </w:rPr>
            </w:pPr>
          </w:p>
        </w:tc>
        <w:tc>
          <w:tcPr>
            <w:tcW w:w="1108" w:type="dxa"/>
          </w:tcPr>
          <w:p w14:paraId="1E5700D6" w14:textId="77777777" w:rsidR="007A0EA1" w:rsidRPr="007A0EA1" w:rsidDel="008F0AEE" w:rsidRDefault="007A0EA1" w:rsidP="007A0EA1">
            <w:pPr>
              <w:pStyle w:val="30"/>
              <w:tabs>
                <w:tab w:val="clear" w:pos="360"/>
                <w:tab w:val="clear" w:pos="720"/>
                <w:tab w:val="decimal" w:pos="1002"/>
              </w:tabs>
              <w:spacing w:line="380" w:lineRule="exact"/>
              <w:ind w:right="-200"/>
              <w:rPr>
                <w:rFonts w:cs="Times New Roman"/>
                <w:lang w:val="en-US"/>
              </w:rPr>
            </w:pPr>
          </w:p>
        </w:tc>
        <w:tc>
          <w:tcPr>
            <w:tcW w:w="241" w:type="dxa"/>
          </w:tcPr>
          <w:p w14:paraId="0AC7D961" w14:textId="77777777" w:rsidR="007A0EA1" w:rsidRPr="007A0EA1" w:rsidDel="008F0AEE" w:rsidRDefault="007A0EA1" w:rsidP="007A0EA1">
            <w:pPr>
              <w:pStyle w:val="30"/>
              <w:tabs>
                <w:tab w:val="clear" w:pos="360"/>
                <w:tab w:val="clear" w:pos="720"/>
                <w:tab w:val="decimal" w:pos="1002"/>
              </w:tabs>
              <w:spacing w:line="380" w:lineRule="exact"/>
              <w:ind w:right="-200"/>
              <w:rPr>
                <w:rFonts w:cs="Times New Roman"/>
                <w:lang w:val="en-US"/>
              </w:rPr>
            </w:pPr>
          </w:p>
        </w:tc>
        <w:tc>
          <w:tcPr>
            <w:tcW w:w="1116" w:type="dxa"/>
          </w:tcPr>
          <w:p w14:paraId="2FEB043A" w14:textId="77777777" w:rsidR="007A0EA1" w:rsidRPr="007A0EA1" w:rsidDel="008F0AEE" w:rsidRDefault="007A0EA1" w:rsidP="007A0EA1">
            <w:pPr>
              <w:pStyle w:val="30"/>
              <w:tabs>
                <w:tab w:val="clear" w:pos="360"/>
                <w:tab w:val="clear" w:pos="720"/>
                <w:tab w:val="decimal" w:pos="900"/>
              </w:tabs>
              <w:spacing w:line="380" w:lineRule="exact"/>
              <w:ind w:right="-200"/>
              <w:rPr>
                <w:rFonts w:cs="Times New Roman"/>
                <w:lang w:val="en-US"/>
              </w:rPr>
            </w:pPr>
          </w:p>
        </w:tc>
        <w:tc>
          <w:tcPr>
            <w:tcW w:w="236" w:type="dxa"/>
          </w:tcPr>
          <w:p w14:paraId="660E026E" w14:textId="77777777" w:rsidR="007A0EA1" w:rsidRPr="007A0EA1" w:rsidDel="008F0AEE" w:rsidRDefault="007A0EA1" w:rsidP="007A0EA1">
            <w:pPr>
              <w:pStyle w:val="30"/>
              <w:tabs>
                <w:tab w:val="clear" w:pos="360"/>
                <w:tab w:val="clear" w:pos="720"/>
                <w:tab w:val="decimal" w:pos="1002"/>
              </w:tabs>
              <w:spacing w:line="380" w:lineRule="exact"/>
              <w:ind w:right="-200"/>
              <w:rPr>
                <w:rFonts w:cs="Times New Roman"/>
                <w:lang w:val="en-US"/>
              </w:rPr>
            </w:pPr>
          </w:p>
        </w:tc>
        <w:tc>
          <w:tcPr>
            <w:tcW w:w="1108" w:type="dxa"/>
          </w:tcPr>
          <w:p w14:paraId="42801C3D" w14:textId="77777777" w:rsidR="007A0EA1" w:rsidRPr="007A0EA1" w:rsidDel="008F0AEE" w:rsidRDefault="007A0EA1" w:rsidP="007A0EA1">
            <w:pPr>
              <w:pStyle w:val="30"/>
              <w:tabs>
                <w:tab w:val="clear" w:pos="360"/>
                <w:tab w:val="clear" w:pos="720"/>
                <w:tab w:val="decimal" w:pos="890"/>
              </w:tabs>
              <w:spacing w:line="380" w:lineRule="exact"/>
              <w:ind w:right="-200"/>
              <w:rPr>
                <w:rFonts w:cs="Times New Roman"/>
                <w:lang w:val="en-US"/>
              </w:rPr>
            </w:pPr>
          </w:p>
        </w:tc>
        <w:tc>
          <w:tcPr>
            <w:tcW w:w="240" w:type="dxa"/>
          </w:tcPr>
          <w:p w14:paraId="47C827AD" w14:textId="77777777" w:rsidR="007A0EA1" w:rsidRPr="007A0EA1" w:rsidDel="008F0AEE" w:rsidRDefault="007A0EA1" w:rsidP="007A0EA1">
            <w:pPr>
              <w:pStyle w:val="30"/>
              <w:tabs>
                <w:tab w:val="clear" w:pos="360"/>
                <w:tab w:val="clear" w:pos="720"/>
                <w:tab w:val="decimal" w:pos="1002"/>
              </w:tabs>
              <w:spacing w:line="380" w:lineRule="exact"/>
              <w:ind w:right="-200"/>
              <w:rPr>
                <w:rFonts w:cs="Times New Roman"/>
                <w:lang w:val="en-US"/>
              </w:rPr>
            </w:pPr>
          </w:p>
        </w:tc>
        <w:tc>
          <w:tcPr>
            <w:tcW w:w="1113" w:type="dxa"/>
          </w:tcPr>
          <w:p w14:paraId="64A6F7AE" w14:textId="77777777" w:rsidR="007A0EA1" w:rsidRPr="007A0EA1" w:rsidDel="008F0AEE" w:rsidRDefault="007A0EA1" w:rsidP="007A0EA1">
            <w:pPr>
              <w:pStyle w:val="30"/>
              <w:tabs>
                <w:tab w:val="clear" w:pos="360"/>
                <w:tab w:val="clear" w:pos="720"/>
                <w:tab w:val="decimal" w:pos="910"/>
              </w:tabs>
              <w:spacing w:line="380" w:lineRule="exact"/>
              <w:ind w:right="-200"/>
              <w:rPr>
                <w:rFonts w:cs="Times New Roman"/>
                <w:lang w:val="en-US"/>
              </w:rPr>
            </w:pPr>
          </w:p>
        </w:tc>
      </w:tr>
      <w:tr w:rsidR="007A0EA1" w:rsidRPr="007A0EA1" w14:paraId="05E6E328" w14:textId="77777777" w:rsidTr="00CD7D4E">
        <w:tc>
          <w:tcPr>
            <w:tcW w:w="3960" w:type="dxa"/>
          </w:tcPr>
          <w:p w14:paraId="55A85750" w14:textId="77777777" w:rsidR="007A0EA1" w:rsidRPr="007A0EA1" w:rsidRDefault="007A0EA1" w:rsidP="00CD7D4E">
            <w:pPr>
              <w:tabs>
                <w:tab w:val="left" w:pos="540"/>
              </w:tabs>
              <w:spacing w:line="380" w:lineRule="exact"/>
              <w:ind w:firstLine="430"/>
              <w:rPr>
                <w:rFonts w:cs="Times New Roman"/>
                <w:szCs w:val="22"/>
                <w:rtl/>
                <w:cs/>
              </w:rPr>
            </w:pPr>
            <w:r w:rsidRPr="007A0EA1">
              <w:rPr>
                <w:rFonts w:cs="Times New Roman"/>
                <w:szCs w:val="22"/>
              </w:rPr>
              <w:t>At a point in time</w:t>
            </w:r>
          </w:p>
        </w:tc>
        <w:tc>
          <w:tcPr>
            <w:tcW w:w="1260" w:type="dxa"/>
            <w:tcBorders>
              <w:bottom w:val="double" w:sz="4" w:space="0" w:color="auto"/>
            </w:tcBorders>
          </w:tcPr>
          <w:p w14:paraId="362A8456" w14:textId="2095116E" w:rsidR="007A0EA1" w:rsidRPr="007A0EA1" w:rsidRDefault="007A0EA1" w:rsidP="007A0EA1">
            <w:pPr>
              <w:pStyle w:val="30"/>
              <w:tabs>
                <w:tab w:val="clear" w:pos="360"/>
                <w:tab w:val="clear" w:pos="720"/>
                <w:tab w:val="decimal" w:pos="1002"/>
              </w:tabs>
              <w:spacing w:line="380" w:lineRule="exact"/>
              <w:ind w:right="-200"/>
              <w:rPr>
                <w:rFonts w:cs="Times New Roman"/>
                <w:b/>
                <w:bCs/>
                <w:lang w:val="en-US"/>
              </w:rPr>
            </w:pPr>
            <w:r w:rsidRPr="007A0EA1">
              <w:rPr>
                <w:rFonts w:cs="Times New Roman"/>
                <w:b/>
                <w:bCs/>
                <w:cs/>
                <w:lang w:val="en-US"/>
              </w:rPr>
              <w:t>327</w:t>
            </w:r>
            <w:r w:rsidRPr="007A0EA1">
              <w:rPr>
                <w:rFonts w:cs="Times New Roman"/>
                <w:b/>
                <w:bCs/>
                <w:lang w:val="en-US"/>
              </w:rPr>
              <w:t>,</w:t>
            </w:r>
            <w:r w:rsidRPr="007A0EA1">
              <w:rPr>
                <w:rFonts w:cs="Times New Roman"/>
                <w:b/>
                <w:bCs/>
                <w:cs/>
                <w:lang w:val="en-US"/>
              </w:rPr>
              <w:t>648</w:t>
            </w:r>
          </w:p>
        </w:tc>
        <w:tc>
          <w:tcPr>
            <w:tcW w:w="236" w:type="dxa"/>
          </w:tcPr>
          <w:p w14:paraId="18239CC7" w14:textId="77777777" w:rsidR="007A0EA1" w:rsidRPr="007A0EA1" w:rsidRDefault="007A0EA1" w:rsidP="007A0EA1">
            <w:pPr>
              <w:spacing w:line="380" w:lineRule="exact"/>
              <w:ind w:hanging="86"/>
              <w:rPr>
                <w:rFonts w:cs="Times New Roman"/>
                <w:b/>
                <w:bCs/>
                <w:szCs w:val="22"/>
              </w:rPr>
            </w:pPr>
          </w:p>
        </w:tc>
        <w:tc>
          <w:tcPr>
            <w:tcW w:w="1204" w:type="dxa"/>
            <w:tcBorders>
              <w:bottom w:val="double" w:sz="4" w:space="0" w:color="auto"/>
            </w:tcBorders>
          </w:tcPr>
          <w:p w14:paraId="2942475A" w14:textId="3E7EB878" w:rsidR="007A0EA1" w:rsidRPr="007A0EA1" w:rsidRDefault="007A0EA1" w:rsidP="007A0EA1">
            <w:pPr>
              <w:pStyle w:val="30"/>
              <w:tabs>
                <w:tab w:val="clear" w:pos="360"/>
                <w:tab w:val="clear" w:pos="720"/>
                <w:tab w:val="decimal" w:pos="950"/>
              </w:tabs>
              <w:spacing w:line="380" w:lineRule="exact"/>
              <w:ind w:right="-200"/>
              <w:rPr>
                <w:rFonts w:cs="Times New Roman"/>
                <w:b/>
                <w:bCs/>
                <w:lang w:val="en-US"/>
              </w:rPr>
            </w:pPr>
            <w:r w:rsidRPr="007A0EA1">
              <w:rPr>
                <w:rFonts w:cs="Times New Roman"/>
                <w:b/>
                <w:bCs/>
                <w:lang w:val="en-US"/>
              </w:rPr>
              <w:t>305,39</w:t>
            </w:r>
            <w:r w:rsidR="00BC18AD">
              <w:rPr>
                <w:rFonts w:cs="Times New Roman"/>
                <w:b/>
                <w:bCs/>
                <w:lang w:val="en-US"/>
              </w:rPr>
              <w:t>4</w:t>
            </w:r>
          </w:p>
        </w:tc>
        <w:tc>
          <w:tcPr>
            <w:tcW w:w="236" w:type="dxa"/>
          </w:tcPr>
          <w:p w14:paraId="6EB7FEFD" w14:textId="77777777" w:rsidR="007A0EA1" w:rsidRPr="007A0EA1" w:rsidRDefault="007A0EA1" w:rsidP="007A0EA1">
            <w:pPr>
              <w:spacing w:line="380" w:lineRule="exact"/>
              <w:ind w:hanging="86"/>
              <w:rPr>
                <w:rFonts w:cs="Times New Roman"/>
                <w:b/>
                <w:bCs/>
                <w:szCs w:val="22"/>
              </w:rPr>
            </w:pPr>
          </w:p>
        </w:tc>
        <w:tc>
          <w:tcPr>
            <w:tcW w:w="1114" w:type="dxa"/>
            <w:tcBorders>
              <w:bottom w:val="double" w:sz="4" w:space="0" w:color="auto"/>
            </w:tcBorders>
          </w:tcPr>
          <w:p w14:paraId="23BE3210" w14:textId="7B81B172" w:rsidR="007A0EA1" w:rsidRPr="007A0EA1" w:rsidRDefault="007A0EA1" w:rsidP="007A0EA1">
            <w:pPr>
              <w:pStyle w:val="acctfourfigures"/>
              <w:tabs>
                <w:tab w:val="clear" w:pos="765"/>
                <w:tab w:val="decimal" w:pos="919"/>
              </w:tabs>
              <w:spacing w:line="380" w:lineRule="exact"/>
              <w:ind w:left="-151" w:right="11" w:firstLine="65"/>
              <w:rPr>
                <w:rFonts w:cs="Times New Roman"/>
                <w:b/>
                <w:bCs/>
                <w:szCs w:val="22"/>
                <w:rtl/>
                <w:cs/>
                <w:lang w:val="en-US"/>
              </w:rPr>
            </w:pPr>
            <w:r w:rsidRPr="007A0EA1">
              <w:rPr>
                <w:rFonts w:cs="Times New Roman"/>
                <w:b/>
                <w:bCs/>
                <w:szCs w:val="22"/>
                <w:lang w:val="en-US"/>
              </w:rPr>
              <w:t>2,059</w:t>
            </w:r>
          </w:p>
        </w:tc>
        <w:tc>
          <w:tcPr>
            <w:tcW w:w="237" w:type="dxa"/>
          </w:tcPr>
          <w:p w14:paraId="529356EB" w14:textId="77777777" w:rsidR="007A0EA1" w:rsidRPr="007A0EA1" w:rsidRDefault="007A0EA1" w:rsidP="007A0EA1">
            <w:pPr>
              <w:spacing w:line="380" w:lineRule="exact"/>
              <w:ind w:hanging="86"/>
              <w:rPr>
                <w:rFonts w:cs="Times New Roman"/>
                <w:b/>
                <w:bCs/>
                <w:szCs w:val="22"/>
              </w:rPr>
            </w:pPr>
          </w:p>
        </w:tc>
        <w:tc>
          <w:tcPr>
            <w:tcW w:w="1113" w:type="dxa"/>
            <w:tcBorders>
              <w:bottom w:val="double" w:sz="4" w:space="0" w:color="auto"/>
            </w:tcBorders>
          </w:tcPr>
          <w:p w14:paraId="797A5DAB" w14:textId="77777777" w:rsidR="007A0EA1" w:rsidRPr="007A0EA1" w:rsidRDefault="007A0EA1" w:rsidP="007A0EA1">
            <w:pPr>
              <w:pStyle w:val="acctfourfigures"/>
              <w:tabs>
                <w:tab w:val="clear" w:pos="765"/>
                <w:tab w:val="decimal" w:pos="640"/>
              </w:tabs>
              <w:spacing w:line="380" w:lineRule="exact"/>
              <w:ind w:left="-151" w:right="11" w:firstLine="65"/>
              <w:rPr>
                <w:rFonts w:cs="Times New Roman"/>
                <w:b/>
                <w:bCs/>
                <w:szCs w:val="22"/>
                <w:rtl/>
                <w:cs/>
                <w:lang w:val="en-US" w:bidi="th-TH"/>
              </w:rPr>
            </w:pPr>
            <w:r w:rsidRPr="007A0EA1">
              <w:rPr>
                <w:rFonts w:cs="Times New Roman"/>
                <w:b/>
                <w:bCs/>
                <w:szCs w:val="22"/>
                <w:lang w:val="en-US" w:bidi="th-TH"/>
              </w:rPr>
              <w:t>-</w:t>
            </w:r>
          </w:p>
        </w:tc>
        <w:tc>
          <w:tcPr>
            <w:tcW w:w="236" w:type="dxa"/>
          </w:tcPr>
          <w:p w14:paraId="66686354" w14:textId="77777777" w:rsidR="007A0EA1" w:rsidRPr="007A0EA1" w:rsidRDefault="007A0EA1" w:rsidP="007A0EA1">
            <w:pPr>
              <w:pStyle w:val="acctfourfigures"/>
              <w:tabs>
                <w:tab w:val="clear" w:pos="765"/>
                <w:tab w:val="decimal" w:pos="554"/>
              </w:tabs>
              <w:spacing w:line="380" w:lineRule="exact"/>
              <w:ind w:left="-151" w:right="11" w:firstLine="65"/>
              <w:rPr>
                <w:rFonts w:cs="Times New Roman"/>
                <w:b/>
                <w:bCs/>
                <w:szCs w:val="22"/>
                <w:rtl/>
                <w:cs/>
              </w:rPr>
            </w:pPr>
          </w:p>
        </w:tc>
        <w:tc>
          <w:tcPr>
            <w:tcW w:w="1108" w:type="dxa"/>
            <w:tcBorders>
              <w:bottom w:val="double" w:sz="4" w:space="0" w:color="auto"/>
            </w:tcBorders>
          </w:tcPr>
          <w:p w14:paraId="4DB7713F" w14:textId="6B1ABF16" w:rsidR="007A0EA1" w:rsidRPr="007A0EA1" w:rsidRDefault="007A0EA1" w:rsidP="007A0EA1">
            <w:pPr>
              <w:pStyle w:val="30"/>
              <w:tabs>
                <w:tab w:val="clear" w:pos="360"/>
                <w:tab w:val="clear" w:pos="720"/>
                <w:tab w:val="decimal" w:pos="890"/>
              </w:tabs>
              <w:spacing w:line="380" w:lineRule="exact"/>
              <w:ind w:right="-200"/>
              <w:rPr>
                <w:rFonts w:cs="Times New Roman"/>
                <w:b/>
                <w:bCs/>
                <w:rtl/>
                <w:cs/>
                <w:lang w:val="en-US"/>
              </w:rPr>
            </w:pPr>
            <w:r w:rsidRPr="007A0EA1">
              <w:rPr>
                <w:rFonts w:cs="Times New Roman"/>
                <w:b/>
                <w:bCs/>
              </w:rPr>
              <w:t>(106,883)</w:t>
            </w:r>
          </w:p>
        </w:tc>
        <w:tc>
          <w:tcPr>
            <w:tcW w:w="241" w:type="dxa"/>
          </w:tcPr>
          <w:p w14:paraId="11804EAA" w14:textId="77777777" w:rsidR="007A0EA1" w:rsidRPr="007A0EA1" w:rsidRDefault="007A0EA1" w:rsidP="007A0EA1">
            <w:pPr>
              <w:pStyle w:val="30"/>
              <w:tabs>
                <w:tab w:val="clear" w:pos="360"/>
                <w:tab w:val="clear" w:pos="720"/>
                <w:tab w:val="decimal" w:pos="1002"/>
              </w:tabs>
              <w:spacing w:line="380" w:lineRule="exact"/>
              <w:ind w:right="-200"/>
              <w:rPr>
                <w:rFonts w:cs="Times New Roman"/>
                <w:b/>
                <w:bCs/>
                <w:rtl/>
                <w:cs/>
                <w:lang w:val="en-US"/>
              </w:rPr>
            </w:pPr>
          </w:p>
        </w:tc>
        <w:tc>
          <w:tcPr>
            <w:tcW w:w="1116" w:type="dxa"/>
            <w:tcBorders>
              <w:bottom w:val="double" w:sz="4" w:space="0" w:color="auto"/>
            </w:tcBorders>
          </w:tcPr>
          <w:p w14:paraId="02567BE5" w14:textId="3210DD9E" w:rsidR="007A0EA1" w:rsidRPr="006228E6" w:rsidRDefault="007A0EA1" w:rsidP="007A0EA1">
            <w:pPr>
              <w:pStyle w:val="30"/>
              <w:tabs>
                <w:tab w:val="clear" w:pos="360"/>
                <w:tab w:val="clear" w:pos="720"/>
                <w:tab w:val="decimal" w:pos="900"/>
              </w:tabs>
              <w:spacing w:line="380" w:lineRule="exact"/>
              <w:ind w:right="-200"/>
              <w:rPr>
                <w:rFonts w:cstheme="minorBidi"/>
                <w:b/>
                <w:bCs/>
                <w:rtl/>
                <w:lang w:val="en-US"/>
              </w:rPr>
            </w:pPr>
            <w:r w:rsidRPr="007A0EA1">
              <w:rPr>
                <w:rFonts w:cs="Times New Roman"/>
                <w:b/>
                <w:bCs/>
              </w:rPr>
              <w:t>(108,9</w:t>
            </w:r>
            <w:r w:rsidR="006228E6">
              <w:rPr>
                <w:rFonts w:cstheme="minorBidi"/>
                <w:b/>
                <w:bCs/>
                <w:lang w:val="en-US"/>
              </w:rPr>
              <w:t>00)</w:t>
            </w:r>
          </w:p>
        </w:tc>
        <w:tc>
          <w:tcPr>
            <w:tcW w:w="236" w:type="dxa"/>
          </w:tcPr>
          <w:p w14:paraId="4ADBB324" w14:textId="77777777" w:rsidR="007A0EA1" w:rsidRPr="007A0EA1" w:rsidRDefault="007A0EA1" w:rsidP="007A0EA1">
            <w:pPr>
              <w:pStyle w:val="30"/>
              <w:tabs>
                <w:tab w:val="clear" w:pos="360"/>
                <w:tab w:val="clear" w:pos="720"/>
                <w:tab w:val="decimal" w:pos="1002"/>
              </w:tabs>
              <w:spacing w:line="380" w:lineRule="exact"/>
              <w:ind w:right="-200"/>
              <w:rPr>
                <w:rFonts w:cs="Times New Roman"/>
                <w:b/>
                <w:bCs/>
                <w:rtl/>
                <w:cs/>
                <w:lang w:val="en-US"/>
              </w:rPr>
            </w:pPr>
          </w:p>
        </w:tc>
        <w:tc>
          <w:tcPr>
            <w:tcW w:w="1108" w:type="dxa"/>
            <w:tcBorders>
              <w:bottom w:val="double" w:sz="4" w:space="0" w:color="auto"/>
            </w:tcBorders>
          </w:tcPr>
          <w:p w14:paraId="697459B3" w14:textId="74B3D0AA" w:rsidR="007A0EA1" w:rsidRPr="007A0EA1" w:rsidRDefault="007A0EA1" w:rsidP="007A0EA1">
            <w:pPr>
              <w:pStyle w:val="30"/>
              <w:tabs>
                <w:tab w:val="clear" w:pos="360"/>
                <w:tab w:val="clear" w:pos="720"/>
                <w:tab w:val="decimal" w:pos="890"/>
              </w:tabs>
              <w:spacing w:line="380" w:lineRule="exact"/>
              <w:ind w:right="-200"/>
              <w:rPr>
                <w:rFonts w:cs="Times New Roman"/>
                <w:b/>
                <w:bCs/>
                <w:rtl/>
                <w:cs/>
                <w:lang w:val="en-US"/>
              </w:rPr>
            </w:pPr>
            <w:r w:rsidRPr="007A0EA1">
              <w:rPr>
                <w:rFonts w:cs="Times New Roman"/>
                <w:b/>
                <w:bCs/>
              </w:rPr>
              <w:t>222,824</w:t>
            </w:r>
          </w:p>
        </w:tc>
        <w:tc>
          <w:tcPr>
            <w:tcW w:w="240" w:type="dxa"/>
          </w:tcPr>
          <w:p w14:paraId="2FA20EE8" w14:textId="77777777" w:rsidR="007A0EA1" w:rsidRPr="007A0EA1" w:rsidRDefault="007A0EA1" w:rsidP="007A0EA1">
            <w:pPr>
              <w:pStyle w:val="30"/>
              <w:tabs>
                <w:tab w:val="clear" w:pos="360"/>
                <w:tab w:val="clear" w:pos="720"/>
                <w:tab w:val="decimal" w:pos="1002"/>
              </w:tabs>
              <w:spacing w:line="380" w:lineRule="exact"/>
              <w:ind w:right="-200"/>
              <w:rPr>
                <w:rFonts w:cs="Times New Roman"/>
                <w:b/>
                <w:bCs/>
                <w:rtl/>
                <w:cs/>
                <w:lang w:val="en-US"/>
              </w:rPr>
            </w:pPr>
          </w:p>
        </w:tc>
        <w:tc>
          <w:tcPr>
            <w:tcW w:w="1113" w:type="dxa"/>
            <w:tcBorders>
              <w:bottom w:val="double" w:sz="4" w:space="0" w:color="auto"/>
            </w:tcBorders>
          </w:tcPr>
          <w:p w14:paraId="77229CD1" w14:textId="47025929" w:rsidR="007A0EA1" w:rsidRPr="007A0EA1" w:rsidRDefault="007A0EA1" w:rsidP="007A0EA1">
            <w:pPr>
              <w:pStyle w:val="30"/>
              <w:tabs>
                <w:tab w:val="clear" w:pos="360"/>
                <w:tab w:val="clear" w:pos="720"/>
                <w:tab w:val="decimal" w:pos="910"/>
              </w:tabs>
              <w:spacing w:line="380" w:lineRule="exact"/>
              <w:ind w:right="-200"/>
              <w:rPr>
                <w:rFonts w:cs="Times New Roman"/>
                <w:b/>
                <w:bCs/>
                <w:rtl/>
                <w:cs/>
                <w:lang w:val="en-US"/>
              </w:rPr>
            </w:pPr>
            <w:r w:rsidRPr="007A0EA1">
              <w:rPr>
                <w:rFonts w:cs="Times New Roman"/>
                <w:b/>
                <w:bCs/>
              </w:rPr>
              <w:t>196,494</w:t>
            </w:r>
          </w:p>
        </w:tc>
      </w:tr>
    </w:tbl>
    <w:p w14:paraId="05A5384C" w14:textId="77777777" w:rsidR="004F7A06" w:rsidRPr="001C6734" w:rsidRDefault="004F7A06" w:rsidP="004F7A06">
      <w:pPr>
        <w:pStyle w:val="ListParagraph"/>
        <w:tabs>
          <w:tab w:val="left" w:pos="1080"/>
        </w:tabs>
        <w:ind w:left="990" w:right="-45"/>
        <w:jc w:val="thaiDistribute"/>
        <w:rPr>
          <w:rFonts w:asciiTheme="majorBidi" w:hAnsiTheme="majorBidi" w:cstheme="majorBidi"/>
          <w:b/>
          <w:bCs/>
          <w:i/>
          <w:iCs/>
          <w:sz w:val="28"/>
          <w:szCs w:val="28"/>
        </w:rPr>
      </w:pPr>
    </w:p>
    <w:p w14:paraId="2E6D6904" w14:textId="77777777" w:rsidR="004F7A06" w:rsidRDefault="004F7A06" w:rsidP="004F7A06">
      <w:pPr>
        <w:ind w:left="540" w:right="-45"/>
        <w:jc w:val="thaiDistribute"/>
        <w:rPr>
          <w:rFonts w:asciiTheme="majorBidi" w:hAnsiTheme="majorBidi"/>
          <w:b/>
          <w:bCs/>
          <w:sz w:val="30"/>
          <w:szCs w:val="30"/>
          <w:cs/>
          <w:lang w:bidi="th-TH"/>
        </w:rPr>
        <w:sectPr w:rsidR="004F7A06" w:rsidSect="004042F1">
          <w:headerReference w:type="default" r:id="rId14"/>
          <w:pgSz w:w="16840" w:h="11907" w:orient="landscape" w:code="9"/>
          <w:pgMar w:top="1152" w:right="691" w:bottom="1152" w:left="576" w:header="720" w:footer="720" w:gutter="0"/>
          <w:cols w:space="720"/>
          <w:docGrid w:linePitch="326"/>
        </w:sectPr>
      </w:pPr>
      <w:r w:rsidRPr="005849F0">
        <w:rPr>
          <w:rFonts w:asciiTheme="majorBidi" w:hAnsiTheme="majorBidi"/>
          <w:b/>
          <w:bCs/>
          <w:sz w:val="30"/>
          <w:szCs w:val="30"/>
          <w:cs/>
          <w:lang w:bidi="th-TH"/>
        </w:rPr>
        <w:br w:type="page"/>
      </w:r>
    </w:p>
    <w:p w14:paraId="44EBFA8A" w14:textId="14DA80D1" w:rsidR="003D5F50" w:rsidRPr="00710C0E" w:rsidRDefault="002834B2" w:rsidP="003D5F50">
      <w:pPr>
        <w:pStyle w:val="Heading1"/>
        <w:numPr>
          <w:ilvl w:val="0"/>
          <w:numId w:val="26"/>
        </w:numPr>
        <w:spacing w:before="0" w:after="0" w:line="240" w:lineRule="atLeast"/>
        <w:ind w:left="540" w:hanging="540"/>
        <w:rPr>
          <w:rFonts w:cs="Times New Roman"/>
          <w:b w:val="0"/>
          <w:bCs/>
          <w:szCs w:val="24"/>
        </w:rPr>
      </w:pPr>
      <w:r>
        <w:rPr>
          <w:rFonts w:cs="Times New Roman"/>
          <w:szCs w:val="24"/>
        </w:rPr>
        <w:lastRenderedPageBreak/>
        <w:t>E</w:t>
      </w:r>
      <w:r w:rsidR="003D5F50" w:rsidRPr="00710C0E">
        <w:rPr>
          <w:rFonts w:cs="Times New Roman"/>
          <w:szCs w:val="24"/>
        </w:rPr>
        <w:t xml:space="preserve">arnings </w:t>
      </w:r>
      <w:r w:rsidR="003D5F50" w:rsidRPr="00710C0E">
        <w:rPr>
          <w:rFonts w:cs="Times New Roman"/>
          <w:bCs/>
          <w:szCs w:val="24"/>
          <w:cs/>
          <w:lang w:val="en-US" w:bidi="th-TH"/>
        </w:rPr>
        <w:t>(</w:t>
      </w:r>
      <w:r w:rsidR="003D5F50" w:rsidRPr="00710C0E">
        <w:rPr>
          <w:rFonts w:cs="Times New Roman"/>
          <w:szCs w:val="30"/>
          <w:lang w:val="en-US" w:bidi="th-TH"/>
        </w:rPr>
        <w:t>loss</w:t>
      </w:r>
      <w:r w:rsidR="003D5F50" w:rsidRPr="00710C0E">
        <w:rPr>
          <w:rFonts w:cs="Times New Roman"/>
          <w:bCs/>
          <w:szCs w:val="24"/>
          <w:cs/>
          <w:lang w:val="en-US" w:bidi="th-TH"/>
        </w:rPr>
        <w:t xml:space="preserve">) </w:t>
      </w:r>
      <w:r w:rsidR="003D5F50" w:rsidRPr="00710C0E">
        <w:rPr>
          <w:rFonts w:cs="Times New Roman"/>
          <w:szCs w:val="24"/>
        </w:rPr>
        <w:t>per share</w:t>
      </w:r>
    </w:p>
    <w:p w14:paraId="72A287D3" w14:textId="0A9C2AD5" w:rsidR="00CA148E" w:rsidRDefault="00CA148E">
      <w:pPr>
        <w:spacing w:line="240" w:lineRule="auto"/>
        <w:rPr>
          <w:rFonts w:cs="Times New Roman"/>
          <w:spacing w:val="-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0360E0" w:rsidRPr="00710C0E" w14:paraId="59372C8C" w14:textId="77777777" w:rsidTr="006B231B">
        <w:trPr>
          <w:cantSplit/>
          <w:trHeight w:val="144"/>
          <w:tblHeader/>
        </w:trPr>
        <w:tc>
          <w:tcPr>
            <w:tcW w:w="4410" w:type="dxa"/>
            <w:vAlign w:val="bottom"/>
          </w:tcPr>
          <w:p w14:paraId="567A7699" w14:textId="77777777" w:rsidR="000360E0" w:rsidRPr="00710C0E" w:rsidRDefault="000360E0" w:rsidP="006B231B">
            <w:pPr>
              <w:spacing w:line="240" w:lineRule="atLeast"/>
              <w:ind w:left="195" w:right="-80" w:hanging="195"/>
              <w:rPr>
                <w:rFonts w:cs="Times New Roman"/>
                <w:b/>
                <w:bCs/>
                <w:i/>
                <w:iCs/>
                <w:szCs w:val="22"/>
              </w:rPr>
            </w:pPr>
          </w:p>
        </w:tc>
        <w:tc>
          <w:tcPr>
            <w:tcW w:w="2340" w:type="dxa"/>
            <w:gridSpan w:val="3"/>
          </w:tcPr>
          <w:p w14:paraId="3324A3D9"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 xml:space="preserve">Consolidated </w:t>
            </w:r>
          </w:p>
          <w:p w14:paraId="1FAE94A0"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financial statements</w:t>
            </w:r>
          </w:p>
        </w:tc>
        <w:tc>
          <w:tcPr>
            <w:tcW w:w="180" w:type="dxa"/>
          </w:tcPr>
          <w:p w14:paraId="07887AF8" w14:textId="77777777" w:rsidR="000360E0" w:rsidRPr="00710C0E" w:rsidRDefault="000360E0" w:rsidP="006B231B">
            <w:pPr>
              <w:pStyle w:val="acctmergecolhdg"/>
              <w:spacing w:line="240" w:lineRule="atLeast"/>
              <w:rPr>
                <w:rFonts w:cs="Times New Roman"/>
                <w:szCs w:val="22"/>
              </w:rPr>
            </w:pPr>
          </w:p>
          <w:p w14:paraId="19E24274" w14:textId="77777777" w:rsidR="000360E0" w:rsidRPr="00710C0E" w:rsidRDefault="000360E0" w:rsidP="006B231B">
            <w:pPr>
              <w:pStyle w:val="acctmergecolhdg"/>
              <w:spacing w:line="240" w:lineRule="atLeast"/>
              <w:rPr>
                <w:rFonts w:cs="Times New Roman"/>
                <w:szCs w:val="22"/>
              </w:rPr>
            </w:pPr>
          </w:p>
        </w:tc>
        <w:tc>
          <w:tcPr>
            <w:tcW w:w="2340" w:type="dxa"/>
            <w:gridSpan w:val="3"/>
          </w:tcPr>
          <w:p w14:paraId="181C2520"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 xml:space="preserve">Separate </w:t>
            </w:r>
          </w:p>
          <w:p w14:paraId="0AC8ECF5"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financial statements</w:t>
            </w:r>
          </w:p>
        </w:tc>
      </w:tr>
      <w:tr w:rsidR="00AB50CE" w:rsidRPr="00710C0E" w14:paraId="3BF9D93E" w14:textId="77777777" w:rsidTr="006B231B">
        <w:trPr>
          <w:cantSplit/>
          <w:trHeight w:val="144"/>
          <w:tblHeader/>
        </w:trPr>
        <w:tc>
          <w:tcPr>
            <w:tcW w:w="4410" w:type="dxa"/>
          </w:tcPr>
          <w:p w14:paraId="34B4E3E2" w14:textId="20E5540C" w:rsidR="00AB50CE" w:rsidRPr="00710C0E" w:rsidRDefault="00AB50CE" w:rsidP="00AB50CE">
            <w:pPr>
              <w:pStyle w:val="acctfourfigures"/>
              <w:spacing w:line="240" w:lineRule="atLeast"/>
              <w:ind w:left="195" w:right="-80" w:hanging="195"/>
              <w:rPr>
                <w:rFonts w:cs="Times New Roman"/>
                <w:szCs w:val="22"/>
              </w:rPr>
            </w:pPr>
            <w:r>
              <w:rPr>
                <w:rFonts w:cs="Times New Roman"/>
                <w:b/>
                <w:bCs/>
                <w:i/>
                <w:iCs/>
                <w:szCs w:val="22"/>
              </w:rPr>
              <w:t>Three</w:t>
            </w:r>
            <w:r w:rsidRPr="00710C0E">
              <w:rPr>
                <w:rFonts w:cs="Times New Roman"/>
                <w:b/>
                <w:bCs/>
                <w:i/>
                <w:iCs/>
                <w:szCs w:val="22"/>
                <w:cs/>
                <w:lang w:bidi="th-TH"/>
              </w:rPr>
              <w:t>-</w:t>
            </w:r>
            <w:r w:rsidRPr="00710C0E">
              <w:rPr>
                <w:rFonts w:cs="Times New Roman"/>
                <w:b/>
                <w:bCs/>
                <w:i/>
                <w:iCs/>
                <w:szCs w:val="22"/>
              </w:rPr>
              <w:t xml:space="preserve">month period ended </w:t>
            </w:r>
            <w:r w:rsidRPr="00CE144B">
              <w:rPr>
                <w:rFonts w:cs="Times New Roman"/>
                <w:b/>
                <w:bCs/>
                <w:i/>
                <w:iCs/>
                <w:szCs w:val="22"/>
              </w:rPr>
              <w:t xml:space="preserve">31 March  </w:t>
            </w:r>
          </w:p>
        </w:tc>
        <w:tc>
          <w:tcPr>
            <w:tcW w:w="1080" w:type="dxa"/>
          </w:tcPr>
          <w:p w14:paraId="1A971398" w14:textId="603097A1" w:rsidR="00AB50CE" w:rsidRPr="00710C0E" w:rsidRDefault="00AB50CE" w:rsidP="00AB50CE">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4</w:t>
            </w:r>
          </w:p>
        </w:tc>
        <w:tc>
          <w:tcPr>
            <w:tcW w:w="180" w:type="dxa"/>
          </w:tcPr>
          <w:p w14:paraId="30D7746E" w14:textId="77777777" w:rsidR="00AB50CE" w:rsidRPr="00710C0E" w:rsidRDefault="00AB50CE" w:rsidP="00AB50CE">
            <w:pPr>
              <w:pStyle w:val="acctmergecolhdg"/>
              <w:spacing w:line="240" w:lineRule="atLeast"/>
              <w:rPr>
                <w:rFonts w:cs="Times New Roman"/>
                <w:b w:val="0"/>
                <w:bCs/>
                <w:szCs w:val="22"/>
              </w:rPr>
            </w:pPr>
          </w:p>
        </w:tc>
        <w:tc>
          <w:tcPr>
            <w:tcW w:w="1080" w:type="dxa"/>
          </w:tcPr>
          <w:p w14:paraId="549A5B01" w14:textId="0528B377" w:rsidR="00AB50CE" w:rsidRPr="00710C0E" w:rsidRDefault="00AB50CE" w:rsidP="00AB50CE">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3</w:t>
            </w:r>
          </w:p>
        </w:tc>
        <w:tc>
          <w:tcPr>
            <w:tcW w:w="180" w:type="dxa"/>
          </w:tcPr>
          <w:p w14:paraId="40A2144C" w14:textId="77777777" w:rsidR="00AB50CE" w:rsidRPr="00710C0E" w:rsidRDefault="00AB50CE" w:rsidP="00AB50CE">
            <w:pPr>
              <w:pStyle w:val="acctmergecolhdg"/>
              <w:spacing w:line="240" w:lineRule="atLeast"/>
              <w:rPr>
                <w:rFonts w:cs="Times New Roman"/>
                <w:b w:val="0"/>
                <w:bCs/>
                <w:szCs w:val="22"/>
              </w:rPr>
            </w:pPr>
          </w:p>
        </w:tc>
        <w:tc>
          <w:tcPr>
            <w:tcW w:w="1080" w:type="dxa"/>
          </w:tcPr>
          <w:p w14:paraId="24F186C5" w14:textId="5D058017" w:rsidR="00AB50CE" w:rsidRPr="00710C0E" w:rsidRDefault="00AB50CE" w:rsidP="00AB50CE">
            <w:pPr>
              <w:pStyle w:val="acctmergecolhdg"/>
              <w:spacing w:line="240" w:lineRule="atLeast"/>
              <w:rPr>
                <w:rFonts w:cs="Times New Roman"/>
                <w:b w:val="0"/>
                <w:bCs/>
                <w:szCs w:val="22"/>
                <w:lang w:val="en-US" w:bidi="th-TH"/>
              </w:rPr>
            </w:pPr>
            <w:r w:rsidRPr="00710C0E">
              <w:rPr>
                <w:rFonts w:cs="Times New Roman"/>
                <w:b w:val="0"/>
                <w:bCs/>
                <w:szCs w:val="22"/>
              </w:rPr>
              <w:t>202</w:t>
            </w:r>
            <w:r>
              <w:rPr>
                <w:rFonts w:cs="Times New Roman"/>
                <w:b w:val="0"/>
                <w:bCs/>
                <w:szCs w:val="22"/>
              </w:rPr>
              <w:t>4</w:t>
            </w:r>
          </w:p>
        </w:tc>
        <w:tc>
          <w:tcPr>
            <w:tcW w:w="180" w:type="dxa"/>
          </w:tcPr>
          <w:p w14:paraId="60CC0144" w14:textId="77777777" w:rsidR="00AB50CE" w:rsidRPr="00710C0E" w:rsidRDefault="00AB50CE" w:rsidP="00AB50CE">
            <w:pPr>
              <w:pStyle w:val="acctmergecolhdg"/>
              <w:spacing w:line="240" w:lineRule="atLeast"/>
              <w:rPr>
                <w:rFonts w:cs="Times New Roman"/>
                <w:b w:val="0"/>
                <w:bCs/>
                <w:szCs w:val="22"/>
              </w:rPr>
            </w:pPr>
          </w:p>
        </w:tc>
        <w:tc>
          <w:tcPr>
            <w:tcW w:w="1080" w:type="dxa"/>
          </w:tcPr>
          <w:p w14:paraId="0D597568" w14:textId="7652923A" w:rsidR="00AB50CE" w:rsidRPr="00710C0E" w:rsidRDefault="00AB50CE" w:rsidP="00AB50CE">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3</w:t>
            </w:r>
          </w:p>
        </w:tc>
      </w:tr>
      <w:tr w:rsidR="000360E0" w:rsidRPr="00710C0E" w14:paraId="08166785" w14:textId="77777777" w:rsidTr="006B231B">
        <w:trPr>
          <w:cantSplit/>
          <w:trHeight w:val="144"/>
          <w:tblHeader/>
        </w:trPr>
        <w:tc>
          <w:tcPr>
            <w:tcW w:w="4410" w:type="dxa"/>
          </w:tcPr>
          <w:p w14:paraId="7B0FFDC8" w14:textId="77777777" w:rsidR="000360E0" w:rsidRPr="00710C0E" w:rsidRDefault="000360E0" w:rsidP="006B231B">
            <w:pPr>
              <w:spacing w:line="240" w:lineRule="atLeast"/>
              <w:ind w:left="195" w:right="-80" w:hanging="195"/>
              <w:rPr>
                <w:rFonts w:cs="Times New Roman"/>
                <w:b/>
                <w:bCs/>
                <w:i/>
                <w:iCs/>
                <w:szCs w:val="22"/>
              </w:rPr>
            </w:pPr>
          </w:p>
        </w:tc>
        <w:tc>
          <w:tcPr>
            <w:tcW w:w="4860" w:type="dxa"/>
            <w:gridSpan w:val="7"/>
          </w:tcPr>
          <w:p w14:paraId="2F87CED4" w14:textId="77777777" w:rsidR="000360E0" w:rsidRPr="00710C0E" w:rsidRDefault="000360E0" w:rsidP="006B231B">
            <w:pPr>
              <w:pStyle w:val="acctfourfigures"/>
              <w:spacing w:line="240" w:lineRule="atLeast"/>
              <w:jc w:val="center"/>
              <w:rPr>
                <w:rFonts w:cs="Times New Roman"/>
                <w:i/>
                <w:iCs/>
                <w:szCs w:val="22"/>
              </w:rPr>
            </w:pPr>
            <w:r w:rsidRPr="00710C0E">
              <w:rPr>
                <w:rFonts w:cs="Times New Roman"/>
                <w:i/>
                <w:iCs/>
                <w:szCs w:val="22"/>
                <w:cs/>
                <w:lang w:bidi="th-TH"/>
              </w:rPr>
              <w:t>(</w:t>
            </w:r>
            <w:r w:rsidRPr="00710C0E">
              <w:rPr>
                <w:rFonts w:cs="Times New Roman"/>
                <w:i/>
                <w:iCs/>
                <w:szCs w:val="22"/>
              </w:rPr>
              <w:t>thousand Baht</w:t>
            </w:r>
            <w:r w:rsidRPr="00710C0E">
              <w:rPr>
                <w:rFonts w:cs="Times New Roman"/>
                <w:i/>
                <w:iCs/>
                <w:szCs w:val="22"/>
                <w:cs/>
                <w:lang w:bidi="th-TH"/>
              </w:rPr>
              <w:t>/</w:t>
            </w:r>
            <w:r w:rsidRPr="00710C0E">
              <w:rPr>
                <w:rFonts w:cs="Times New Roman"/>
                <w:i/>
                <w:iCs/>
                <w:szCs w:val="22"/>
              </w:rPr>
              <w:t>thousand shares</w:t>
            </w:r>
            <w:r w:rsidRPr="00710C0E">
              <w:rPr>
                <w:rFonts w:cs="Times New Roman"/>
                <w:i/>
                <w:iCs/>
                <w:szCs w:val="22"/>
                <w:cs/>
                <w:lang w:bidi="th-TH"/>
              </w:rPr>
              <w:t>)</w:t>
            </w:r>
          </w:p>
        </w:tc>
      </w:tr>
      <w:tr w:rsidR="00386025" w:rsidRPr="00710C0E" w14:paraId="744C3EFC" w14:textId="77777777" w:rsidTr="006B231B">
        <w:trPr>
          <w:cantSplit/>
          <w:trHeight w:val="144"/>
        </w:trPr>
        <w:tc>
          <w:tcPr>
            <w:tcW w:w="4410" w:type="dxa"/>
          </w:tcPr>
          <w:p w14:paraId="5E8E1E40" w14:textId="7D07C761" w:rsidR="00386025" w:rsidRPr="00710C0E" w:rsidRDefault="002834B2" w:rsidP="00386025">
            <w:pPr>
              <w:spacing w:line="240" w:lineRule="atLeast"/>
              <w:ind w:left="195" w:right="-80" w:hanging="195"/>
              <w:rPr>
                <w:rFonts w:cs="Times New Roman"/>
                <w:b/>
                <w:bCs/>
                <w:szCs w:val="22"/>
              </w:rPr>
            </w:pPr>
            <w:r>
              <w:rPr>
                <w:b/>
                <w:bCs/>
                <w:szCs w:val="28"/>
                <w:lang w:val="en-US" w:bidi="th-TH"/>
              </w:rPr>
              <w:t>Profit (l</w:t>
            </w:r>
            <w:proofErr w:type="spellStart"/>
            <w:r w:rsidR="00386025" w:rsidRPr="00710C0E">
              <w:rPr>
                <w:rFonts w:cs="Times New Roman"/>
                <w:b/>
                <w:bCs/>
                <w:szCs w:val="22"/>
              </w:rPr>
              <w:t>oss</w:t>
            </w:r>
            <w:proofErr w:type="spellEnd"/>
            <w:r>
              <w:rPr>
                <w:rFonts w:cs="Times New Roman"/>
                <w:b/>
                <w:bCs/>
                <w:szCs w:val="22"/>
              </w:rPr>
              <w:t>)</w:t>
            </w:r>
            <w:r w:rsidR="00CA47B1">
              <w:rPr>
                <w:rFonts w:cs="Times New Roman"/>
                <w:b/>
                <w:bCs/>
                <w:szCs w:val="22"/>
                <w:lang w:bidi="th-TH"/>
              </w:rPr>
              <w:t xml:space="preserve"> </w:t>
            </w:r>
            <w:r w:rsidR="00386025" w:rsidRPr="00710C0E">
              <w:rPr>
                <w:rFonts w:cs="Times New Roman"/>
                <w:b/>
                <w:bCs/>
                <w:szCs w:val="22"/>
              </w:rPr>
              <w:t>attributable to ordinary shareholders of the Company</w:t>
            </w:r>
          </w:p>
        </w:tc>
        <w:tc>
          <w:tcPr>
            <w:tcW w:w="1080" w:type="dxa"/>
            <w:vAlign w:val="bottom"/>
          </w:tcPr>
          <w:p w14:paraId="0D2B5B4A" w14:textId="5C187F06" w:rsidR="00386025" w:rsidRPr="00710C0E" w:rsidRDefault="00FA4C78" w:rsidP="00386025">
            <w:pPr>
              <w:pStyle w:val="acctfourfigures"/>
              <w:tabs>
                <w:tab w:val="clear" w:pos="765"/>
                <w:tab w:val="decimal" w:pos="820"/>
              </w:tabs>
              <w:spacing w:line="240" w:lineRule="atLeast"/>
              <w:ind w:right="-197"/>
              <w:rPr>
                <w:rFonts w:cs="Times New Roman"/>
                <w:b/>
                <w:bCs/>
                <w:szCs w:val="22"/>
              </w:rPr>
            </w:pPr>
            <w:r w:rsidRPr="00FA4C78">
              <w:rPr>
                <w:rFonts w:cs="Times New Roman"/>
                <w:b/>
                <w:bCs/>
                <w:szCs w:val="22"/>
              </w:rPr>
              <w:t>22,</w:t>
            </w:r>
            <w:r w:rsidR="002834B2">
              <w:rPr>
                <w:rFonts w:cs="Times New Roman"/>
                <w:b/>
                <w:bCs/>
                <w:szCs w:val="22"/>
              </w:rPr>
              <w:t>529</w:t>
            </w:r>
          </w:p>
        </w:tc>
        <w:tc>
          <w:tcPr>
            <w:tcW w:w="180" w:type="dxa"/>
          </w:tcPr>
          <w:p w14:paraId="5359D7C9" w14:textId="77777777" w:rsidR="00386025" w:rsidRPr="00710C0E" w:rsidRDefault="00386025" w:rsidP="00386025">
            <w:pPr>
              <w:pStyle w:val="acctfourfigures"/>
              <w:spacing w:line="240" w:lineRule="atLeast"/>
              <w:rPr>
                <w:rFonts w:cs="Times New Roman"/>
                <w:b/>
                <w:bCs/>
                <w:szCs w:val="22"/>
              </w:rPr>
            </w:pPr>
          </w:p>
        </w:tc>
        <w:tc>
          <w:tcPr>
            <w:tcW w:w="1080" w:type="dxa"/>
            <w:vAlign w:val="bottom"/>
          </w:tcPr>
          <w:p w14:paraId="38B812CF" w14:textId="1FE872FC" w:rsidR="00386025" w:rsidRPr="00710C0E" w:rsidRDefault="00386025" w:rsidP="00386025">
            <w:pPr>
              <w:pStyle w:val="acctfourfigures"/>
              <w:tabs>
                <w:tab w:val="clear" w:pos="765"/>
                <w:tab w:val="decimal" w:pos="820"/>
              </w:tabs>
              <w:spacing w:line="240" w:lineRule="atLeast"/>
              <w:ind w:right="-197"/>
              <w:rPr>
                <w:rFonts w:cs="Times New Roman"/>
                <w:b/>
                <w:bCs/>
                <w:szCs w:val="22"/>
              </w:rPr>
            </w:pPr>
            <w:r w:rsidRPr="00CE144B">
              <w:rPr>
                <w:b/>
                <w:bCs/>
                <w:szCs w:val="22"/>
              </w:rPr>
              <w:t>(17,337)</w:t>
            </w:r>
          </w:p>
        </w:tc>
        <w:tc>
          <w:tcPr>
            <w:tcW w:w="180" w:type="dxa"/>
          </w:tcPr>
          <w:p w14:paraId="08B67268" w14:textId="77777777" w:rsidR="00386025" w:rsidRPr="00710C0E" w:rsidRDefault="00386025" w:rsidP="00386025">
            <w:pPr>
              <w:pStyle w:val="acctfourfigures"/>
              <w:spacing w:line="240" w:lineRule="atLeast"/>
              <w:rPr>
                <w:rFonts w:cs="Times New Roman"/>
                <w:b/>
                <w:bCs/>
                <w:szCs w:val="22"/>
              </w:rPr>
            </w:pPr>
          </w:p>
        </w:tc>
        <w:tc>
          <w:tcPr>
            <w:tcW w:w="1080" w:type="dxa"/>
            <w:vAlign w:val="bottom"/>
          </w:tcPr>
          <w:p w14:paraId="5A4FC623" w14:textId="08237A41" w:rsidR="00386025" w:rsidRPr="00710C0E" w:rsidRDefault="00FA4C78" w:rsidP="00386025">
            <w:pPr>
              <w:pStyle w:val="acctfourfigures"/>
              <w:tabs>
                <w:tab w:val="clear" w:pos="765"/>
                <w:tab w:val="decimal" w:pos="820"/>
              </w:tabs>
              <w:spacing w:line="240" w:lineRule="atLeast"/>
              <w:ind w:right="-197"/>
              <w:rPr>
                <w:rFonts w:cs="Times New Roman"/>
                <w:b/>
                <w:bCs/>
                <w:szCs w:val="22"/>
              </w:rPr>
            </w:pPr>
            <w:r w:rsidRPr="00FA4C78">
              <w:rPr>
                <w:rFonts w:cs="Times New Roman"/>
                <w:b/>
                <w:bCs/>
                <w:szCs w:val="22"/>
              </w:rPr>
              <w:t>24,816</w:t>
            </w:r>
          </w:p>
        </w:tc>
        <w:tc>
          <w:tcPr>
            <w:tcW w:w="180" w:type="dxa"/>
          </w:tcPr>
          <w:p w14:paraId="41711C0F" w14:textId="77777777" w:rsidR="00386025" w:rsidRPr="00710C0E" w:rsidRDefault="00386025" w:rsidP="00386025">
            <w:pPr>
              <w:pStyle w:val="acctfourfigures"/>
              <w:spacing w:line="240" w:lineRule="atLeast"/>
              <w:rPr>
                <w:rFonts w:cs="Times New Roman"/>
                <w:b/>
                <w:bCs/>
                <w:szCs w:val="22"/>
              </w:rPr>
            </w:pPr>
          </w:p>
        </w:tc>
        <w:tc>
          <w:tcPr>
            <w:tcW w:w="1080" w:type="dxa"/>
            <w:vAlign w:val="bottom"/>
          </w:tcPr>
          <w:p w14:paraId="2B4E4225" w14:textId="1C6DE23F" w:rsidR="00386025" w:rsidRPr="00710C0E" w:rsidRDefault="00386025" w:rsidP="00386025">
            <w:pPr>
              <w:pStyle w:val="acctfourfigures"/>
              <w:tabs>
                <w:tab w:val="clear" w:pos="765"/>
                <w:tab w:val="decimal" w:pos="820"/>
              </w:tabs>
              <w:spacing w:line="240" w:lineRule="atLeast"/>
              <w:ind w:right="-197"/>
              <w:rPr>
                <w:rFonts w:cs="Times New Roman"/>
                <w:b/>
                <w:bCs/>
                <w:szCs w:val="22"/>
              </w:rPr>
            </w:pPr>
            <w:r w:rsidRPr="00CE144B">
              <w:rPr>
                <w:b/>
                <w:bCs/>
                <w:szCs w:val="22"/>
              </w:rPr>
              <w:t>(24,542)</w:t>
            </w:r>
          </w:p>
        </w:tc>
      </w:tr>
      <w:tr w:rsidR="00386025" w:rsidRPr="00710C0E" w14:paraId="521606DA" w14:textId="77777777" w:rsidTr="006B231B">
        <w:trPr>
          <w:cantSplit/>
          <w:trHeight w:val="144"/>
        </w:trPr>
        <w:tc>
          <w:tcPr>
            <w:tcW w:w="4410" w:type="dxa"/>
          </w:tcPr>
          <w:p w14:paraId="2C193692" w14:textId="77777777" w:rsidR="00386025" w:rsidRPr="00710C0E" w:rsidRDefault="00386025" w:rsidP="00386025">
            <w:pPr>
              <w:spacing w:line="240" w:lineRule="atLeast"/>
              <w:ind w:left="195" w:right="-80" w:hanging="195"/>
              <w:rPr>
                <w:rFonts w:cs="Times New Roman"/>
                <w:sz w:val="18"/>
                <w:szCs w:val="18"/>
                <w:lang w:val="en-US"/>
              </w:rPr>
            </w:pPr>
          </w:p>
        </w:tc>
        <w:tc>
          <w:tcPr>
            <w:tcW w:w="1080" w:type="dxa"/>
            <w:tcBorders>
              <w:top w:val="double" w:sz="4" w:space="0" w:color="auto"/>
            </w:tcBorders>
          </w:tcPr>
          <w:p w14:paraId="5E4F3D9A" w14:textId="77777777" w:rsidR="00386025" w:rsidRPr="00710C0E" w:rsidRDefault="00386025" w:rsidP="00386025">
            <w:pPr>
              <w:pStyle w:val="acctfourfigures"/>
              <w:tabs>
                <w:tab w:val="clear" w:pos="765"/>
                <w:tab w:val="decimal" w:pos="820"/>
              </w:tabs>
              <w:spacing w:line="240" w:lineRule="atLeast"/>
              <w:ind w:right="11"/>
              <w:rPr>
                <w:rFonts w:cs="Times New Roman"/>
                <w:szCs w:val="22"/>
              </w:rPr>
            </w:pPr>
          </w:p>
        </w:tc>
        <w:tc>
          <w:tcPr>
            <w:tcW w:w="180" w:type="dxa"/>
          </w:tcPr>
          <w:p w14:paraId="20FB307D" w14:textId="77777777" w:rsidR="00386025" w:rsidRPr="00710C0E" w:rsidRDefault="00386025" w:rsidP="00386025">
            <w:pPr>
              <w:pStyle w:val="acctfourfigures"/>
              <w:spacing w:line="240" w:lineRule="atLeast"/>
              <w:rPr>
                <w:rFonts w:cs="Times New Roman"/>
                <w:szCs w:val="22"/>
              </w:rPr>
            </w:pPr>
          </w:p>
        </w:tc>
        <w:tc>
          <w:tcPr>
            <w:tcW w:w="1080" w:type="dxa"/>
            <w:tcBorders>
              <w:top w:val="double" w:sz="4" w:space="0" w:color="auto"/>
            </w:tcBorders>
          </w:tcPr>
          <w:p w14:paraId="5F7FE255" w14:textId="77777777" w:rsidR="00386025" w:rsidRPr="00710C0E" w:rsidRDefault="00386025" w:rsidP="00386025">
            <w:pPr>
              <w:pStyle w:val="acctfourfigures"/>
              <w:tabs>
                <w:tab w:val="clear" w:pos="765"/>
                <w:tab w:val="decimal" w:pos="820"/>
              </w:tabs>
              <w:spacing w:line="240" w:lineRule="atLeast"/>
              <w:ind w:right="11"/>
              <w:rPr>
                <w:rFonts w:cs="Times New Roman"/>
                <w:szCs w:val="22"/>
              </w:rPr>
            </w:pPr>
          </w:p>
        </w:tc>
        <w:tc>
          <w:tcPr>
            <w:tcW w:w="180" w:type="dxa"/>
          </w:tcPr>
          <w:p w14:paraId="481AB630" w14:textId="77777777" w:rsidR="00386025" w:rsidRPr="00710C0E" w:rsidRDefault="00386025" w:rsidP="00386025">
            <w:pPr>
              <w:pStyle w:val="acctfourfigures"/>
              <w:spacing w:line="240" w:lineRule="atLeast"/>
              <w:rPr>
                <w:rFonts w:cs="Times New Roman"/>
                <w:szCs w:val="22"/>
              </w:rPr>
            </w:pPr>
          </w:p>
        </w:tc>
        <w:tc>
          <w:tcPr>
            <w:tcW w:w="1080" w:type="dxa"/>
            <w:tcBorders>
              <w:top w:val="double" w:sz="4" w:space="0" w:color="auto"/>
            </w:tcBorders>
          </w:tcPr>
          <w:p w14:paraId="43CC2B13" w14:textId="77777777" w:rsidR="00386025" w:rsidRPr="00710C0E" w:rsidRDefault="00386025" w:rsidP="00386025">
            <w:pPr>
              <w:pStyle w:val="acctfourfigures"/>
              <w:tabs>
                <w:tab w:val="clear" w:pos="765"/>
                <w:tab w:val="decimal" w:pos="820"/>
              </w:tabs>
              <w:spacing w:line="240" w:lineRule="atLeast"/>
              <w:ind w:right="11"/>
              <w:rPr>
                <w:rFonts w:cs="Times New Roman"/>
                <w:szCs w:val="22"/>
              </w:rPr>
            </w:pPr>
          </w:p>
        </w:tc>
        <w:tc>
          <w:tcPr>
            <w:tcW w:w="180" w:type="dxa"/>
          </w:tcPr>
          <w:p w14:paraId="0A9D575D" w14:textId="77777777" w:rsidR="00386025" w:rsidRPr="00710C0E" w:rsidRDefault="00386025" w:rsidP="00386025">
            <w:pPr>
              <w:pStyle w:val="acctfourfigures"/>
              <w:spacing w:line="240" w:lineRule="atLeast"/>
              <w:rPr>
                <w:rFonts w:cs="Times New Roman"/>
                <w:szCs w:val="22"/>
              </w:rPr>
            </w:pPr>
          </w:p>
        </w:tc>
        <w:tc>
          <w:tcPr>
            <w:tcW w:w="1080" w:type="dxa"/>
            <w:tcBorders>
              <w:top w:val="double" w:sz="4" w:space="0" w:color="auto"/>
            </w:tcBorders>
          </w:tcPr>
          <w:p w14:paraId="512D4DFF" w14:textId="77777777" w:rsidR="00386025" w:rsidRPr="00710C0E" w:rsidRDefault="00386025" w:rsidP="00386025">
            <w:pPr>
              <w:pStyle w:val="acctfourfigures"/>
              <w:tabs>
                <w:tab w:val="clear" w:pos="765"/>
                <w:tab w:val="decimal" w:pos="820"/>
              </w:tabs>
              <w:spacing w:line="240" w:lineRule="atLeast"/>
              <w:ind w:right="11"/>
              <w:rPr>
                <w:rFonts w:cs="Times New Roman"/>
                <w:szCs w:val="22"/>
              </w:rPr>
            </w:pPr>
          </w:p>
        </w:tc>
      </w:tr>
      <w:tr w:rsidR="00386025" w:rsidRPr="00710C0E" w14:paraId="6798B383" w14:textId="77777777" w:rsidTr="006B231B">
        <w:trPr>
          <w:cantSplit/>
          <w:trHeight w:val="144"/>
        </w:trPr>
        <w:tc>
          <w:tcPr>
            <w:tcW w:w="4410" w:type="dxa"/>
          </w:tcPr>
          <w:p w14:paraId="3211C385" w14:textId="77777777" w:rsidR="00386025" w:rsidRPr="00710C0E" w:rsidRDefault="00386025" w:rsidP="00386025">
            <w:pPr>
              <w:spacing w:line="240" w:lineRule="atLeast"/>
              <w:ind w:left="195" w:right="-80" w:hanging="195"/>
              <w:rPr>
                <w:rFonts w:cs="Times New Roman"/>
                <w:b/>
                <w:bCs/>
                <w:szCs w:val="22"/>
              </w:rPr>
            </w:pPr>
            <w:r w:rsidRPr="00710C0E">
              <w:rPr>
                <w:rFonts w:cs="Times New Roman"/>
                <w:b/>
                <w:bCs/>
                <w:i/>
                <w:iCs/>
                <w:szCs w:val="22"/>
              </w:rPr>
              <w:t>Ordinary shares outstanding</w:t>
            </w:r>
          </w:p>
        </w:tc>
        <w:tc>
          <w:tcPr>
            <w:tcW w:w="1080" w:type="dxa"/>
          </w:tcPr>
          <w:p w14:paraId="6E86957D" w14:textId="77777777" w:rsidR="00386025" w:rsidRPr="00710C0E" w:rsidRDefault="00386025" w:rsidP="00386025">
            <w:pPr>
              <w:pStyle w:val="acctfourfigures"/>
              <w:tabs>
                <w:tab w:val="clear" w:pos="765"/>
                <w:tab w:val="decimal" w:pos="820"/>
              </w:tabs>
              <w:spacing w:line="240" w:lineRule="atLeast"/>
              <w:ind w:right="11"/>
              <w:rPr>
                <w:rFonts w:cs="Times New Roman"/>
                <w:b/>
                <w:bCs/>
                <w:szCs w:val="22"/>
              </w:rPr>
            </w:pPr>
          </w:p>
        </w:tc>
        <w:tc>
          <w:tcPr>
            <w:tcW w:w="180" w:type="dxa"/>
          </w:tcPr>
          <w:p w14:paraId="3C21C3E3" w14:textId="77777777" w:rsidR="00386025" w:rsidRPr="00710C0E" w:rsidRDefault="00386025" w:rsidP="00386025">
            <w:pPr>
              <w:pStyle w:val="acctfourfigures"/>
              <w:spacing w:line="240" w:lineRule="atLeast"/>
              <w:rPr>
                <w:rFonts w:cs="Times New Roman"/>
                <w:szCs w:val="22"/>
              </w:rPr>
            </w:pPr>
          </w:p>
        </w:tc>
        <w:tc>
          <w:tcPr>
            <w:tcW w:w="1080" w:type="dxa"/>
          </w:tcPr>
          <w:p w14:paraId="7664AF75" w14:textId="77777777" w:rsidR="00386025" w:rsidRPr="00710C0E" w:rsidRDefault="00386025" w:rsidP="00386025">
            <w:pPr>
              <w:pStyle w:val="acctfourfigures"/>
              <w:tabs>
                <w:tab w:val="clear" w:pos="765"/>
                <w:tab w:val="decimal" w:pos="820"/>
              </w:tabs>
              <w:spacing w:line="240" w:lineRule="atLeast"/>
              <w:ind w:right="11"/>
              <w:rPr>
                <w:rFonts w:cs="Times New Roman"/>
                <w:b/>
                <w:bCs/>
                <w:szCs w:val="22"/>
              </w:rPr>
            </w:pPr>
          </w:p>
        </w:tc>
        <w:tc>
          <w:tcPr>
            <w:tcW w:w="180" w:type="dxa"/>
          </w:tcPr>
          <w:p w14:paraId="0FAC0D19" w14:textId="77777777" w:rsidR="00386025" w:rsidRPr="00710C0E" w:rsidRDefault="00386025" w:rsidP="00386025">
            <w:pPr>
              <w:pStyle w:val="acctfourfigures"/>
              <w:spacing w:line="240" w:lineRule="atLeast"/>
              <w:rPr>
                <w:rFonts w:cs="Times New Roman"/>
                <w:szCs w:val="22"/>
              </w:rPr>
            </w:pPr>
          </w:p>
        </w:tc>
        <w:tc>
          <w:tcPr>
            <w:tcW w:w="1080" w:type="dxa"/>
          </w:tcPr>
          <w:p w14:paraId="567F39A5" w14:textId="77777777" w:rsidR="00386025" w:rsidRPr="00710C0E" w:rsidRDefault="00386025" w:rsidP="00386025">
            <w:pPr>
              <w:pStyle w:val="acctfourfigures"/>
              <w:tabs>
                <w:tab w:val="clear" w:pos="765"/>
                <w:tab w:val="decimal" w:pos="820"/>
              </w:tabs>
              <w:spacing w:line="240" w:lineRule="atLeast"/>
              <w:ind w:right="11"/>
              <w:rPr>
                <w:rFonts w:cs="Times New Roman"/>
                <w:b/>
                <w:bCs/>
                <w:szCs w:val="22"/>
              </w:rPr>
            </w:pPr>
          </w:p>
        </w:tc>
        <w:tc>
          <w:tcPr>
            <w:tcW w:w="180" w:type="dxa"/>
          </w:tcPr>
          <w:p w14:paraId="69D3464E" w14:textId="77777777" w:rsidR="00386025" w:rsidRPr="00710C0E" w:rsidRDefault="00386025" w:rsidP="00386025">
            <w:pPr>
              <w:pStyle w:val="acctfourfigures"/>
              <w:spacing w:line="240" w:lineRule="atLeast"/>
              <w:rPr>
                <w:rFonts w:cs="Times New Roman"/>
                <w:szCs w:val="22"/>
              </w:rPr>
            </w:pPr>
          </w:p>
        </w:tc>
        <w:tc>
          <w:tcPr>
            <w:tcW w:w="1080" w:type="dxa"/>
          </w:tcPr>
          <w:p w14:paraId="693D1698" w14:textId="77777777" w:rsidR="00386025" w:rsidRPr="00710C0E" w:rsidRDefault="00386025" w:rsidP="00386025">
            <w:pPr>
              <w:pStyle w:val="acctfourfigures"/>
              <w:tabs>
                <w:tab w:val="clear" w:pos="765"/>
                <w:tab w:val="decimal" w:pos="820"/>
              </w:tabs>
              <w:spacing w:line="240" w:lineRule="atLeast"/>
              <w:ind w:right="11"/>
              <w:rPr>
                <w:rFonts w:cs="Times New Roman"/>
                <w:b/>
                <w:bCs/>
                <w:szCs w:val="22"/>
              </w:rPr>
            </w:pPr>
          </w:p>
        </w:tc>
      </w:tr>
      <w:tr w:rsidR="00FA4C78" w:rsidRPr="00710C0E" w14:paraId="08F1AF09" w14:textId="77777777" w:rsidTr="006B231B">
        <w:trPr>
          <w:cantSplit/>
          <w:trHeight w:val="144"/>
        </w:trPr>
        <w:tc>
          <w:tcPr>
            <w:tcW w:w="4410" w:type="dxa"/>
            <w:vAlign w:val="bottom"/>
          </w:tcPr>
          <w:p w14:paraId="682B90D0" w14:textId="77777777" w:rsidR="00FA4C78" w:rsidRPr="00710C0E" w:rsidRDefault="00FA4C78" w:rsidP="00FA4C78">
            <w:pPr>
              <w:spacing w:line="240" w:lineRule="atLeast"/>
              <w:ind w:left="195" w:right="-80" w:hanging="195"/>
              <w:rPr>
                <w:rFonts w:cs="Times New Roman"/>
                <w:b/>
                <w:bCs/>
                <w:i/>
                <w:iCs/>
                <w:szCs w:val="22"/>
              </w:rPr>
            </w:pPr>
            <w:r w:rsidRPr="00710C0E">
              <w:rPr>
                <w:rFonts w:cs="Times New Roman"/>
                <w:szCs w:val="22"/>
              </w:rPr>
              <w:t xml:space="preserve">Number of ordinary shares outstanding </w:t>
            </w:r>
            <w:r w:rsidRPr="00710C0E">
              <w:rPr>
                <w:rFonts w:cs="Times New Roman"/>
                <w:szCs w:val="22"/>
              </w:rPr>
              <w:br/>
              <w:t>at 1 January</w:t>
            </w:r>
          </w:p>
        </w:tc>
        <w:tc>
          <w:tcPr>
            <w:tcW w:w="1080" w:type="dxa"/>
            <w:vAlign w:val="bottom"/>
          </w:tcPr>
          <w:p w14:paraId="6A5F6ECD" w14:textId="57860DDF" w:rsidR="00FA4C78" w:rsidRPr="00710C0E" w:rsidRDefault="00FA4C78" w:rsidP="00FA4C78">
            <w:pPr>
              <w:pStyle w:val="acctfourfigures"/>
              <w:tabs>
                <w:tab w:val="clear" w:pos="765"/>
                <w:tab w:val="decimal" w:pos="820"/>
              </w:tabs>
              <w:spacing w:line="240" w:lineRule="atLeast"/>
              <w:ind w:right="11"/>
              <w:rPr>
                <w:rFonts w:cs="Times New Roman"/>
                <w:szCs w:val="22"/>
              </w:rPr>
            </w:pPr>
            <w:r w:rsidRPr="00CE144B">
              <w:rPr>
                <w:szCs w:val="22"/>
              </w:rPr>
              <w:t>285,000</w:t>
            </w:r>
          </w:p>
        </w:tc>
        <w:tc>
          <w:tcPr>
            <w:tcW w:w="180" w:type="dxa"/>
            <w:vAlign w:val="bottom"/>
          </w:tcPr>
          <w:p w14:paraId="6A2A963F" w14:textId="77777777" w:rsidR="00FA4C78" w:rsidRPr="00710C0E" w:rsidRDefault="00FA4C78" w:rsidP="00FA4C78">
            <w:pPr>
              <w:pStyle w:val="acctfourfigures"/>
              <w:spacing w:line="240" w:lineRule="atLeast"/>
              <w:rPr>
                <w:rFonts w:cs="Times New Roman"/>
                <w:szCs w:val="22"/>
              </w:rPr>
            </w:pPr>
          </w:p>
        </w:tc>
        <w:tc>
          <w:tcPr>
            <w:tcW w:w="1080" w:type="dxa"/>
            <w:vAlign w:val="bottom"/>
          </w:tcPr>
          <w:p w14:paraId="7ED2DEAD" w14:textId="32A70A1E" w:rsidR="00FA4C78" w:rsidRPr="00710C0E" w:rsidRDefault="00FA4C78" w:rsidP="00FA4C78">
            <w:pPr>
              <w:pStyle w:val="acctfourfigures"/>
              <w:tabs>
                <w:tab w:val="clear" w:pos="765"/>
                <w:tab w:val="decimal" w:pos="820"/>
              </w:tabs>
              <w:spacing w:line="240" w:lineRule="atLeast"/>
              <w:ind w:right="-197"/>
              <w:rPr>
                <w:rFonts w:cs="Times New Roman"/>
                <w:szCs w:val="22"/>
              </w:rPr>
            </w:pPr>
            <w:r w:rsidRPr="00CE144B">
              <w:rPr>
                <w:szCs w:val="22"/>
              </w:rPr>
              <w:t>285,000</w:t>
            </w:r>
          </w:p>
        </w:tc>
        <w:tc>
          <w:tcPr>
            <w:tcW w:w="180" w:type="dxa"/>
            <w:vAlign w:val="bottom"/>
          </w:tcPr>
          <w:p w14:paraId="7AB59359" w14:textId="77777777" w:rsidR="00FA4C78" w:rsidRPr="00710C0E" w:rsidRDefault="00FA4C78" w:rsidP="00FA4C78">
            <w:pPr>
              <w:pStyle w:val="acctfourfigures"/>
              <w:spacing w:line="240" w:lineRule="atLeast"/>
              <w:rPr>
                <w:rFonts w:cs="Times New Roman"/>
                <w:szCs w:val="22"/>
              </w:rPr>
            </w:pPr>
          </w:p>
        </w:tc>
        <w:tc>
          <w:tcPr>
            <w:tcW w:w="1080" w:type="dxa"/>
            <w:vAlign w:val="bottom"/>
          </w:tcPr>
          <w:p w14:paraId="22E2AAF4" w14:textId="0996B5C2" w:rsidR="00FA4C78" w:rsidRPr="00710C0E" w:rsidRDefault="00FA4C78" w:rsidP="00FA4C78">
            <w:pPr>
              <w:pStyle w:val="acctfourfigures"/>
              <w:tabs>
                <w:tab w:val="clear" w:pos="765"/>
                <w:tab w:val="decimal" w:pos="820"/>
              </w:tabs>
              <w:spacing w:line="240" w:lineRule="atLeast"/>
              <w:ind w:right="-197"/>
              <w:rPr>
                <w:rFonts w:cs="Times New Roman"/>
                <w:szCs w:val="22"/>
              </w:rPr>
            </w:pPr>
            <w:r w:rsidRPr="00CE144B">
              <w:rPr>
                <w:szCs w:val="22"/>
              </w:rPr>
              <w:t>285,000</w:t>
            </w:r>
          </w:p>
        </w:tc>
        <w:tc>
          <w:tcPr>
            <w:tcW w:w="180" w:type="dxa"/>
            <w:vAlign w:val="bottom"/>
          </w:tcPr>
          <w:p w14:paraId="6CC52296" w14:textId="77777777" w:rsidR="00FA4C78" w:rsidRPr="00710C0E" w:rsidRDefault="00FA4C78" w:rsidP="00FA4C78">
            <w:pPr>
              <w:pStyle w:val="acctfourfigures"/>
              <w:spacing w:line="240" w:lineRule="atLeast"/>
              <w:rPr>
                <w:rFonts w:cs="Times New Roman"/>
                <w:szCs w:val="22"/>
              </w:rPr>
            </w:pPr>
          </w:p>
        </w:tc>
        <w:tc>
          <w:tcPr>
            <w:tcW w:w="1080" w:type="dxa"/>
            <w:vAlign w:val="bottom"/>
          </w:tcPr>
          <w:p w14:paraId="61CCCD6D" w14:textId="4F94F9CE" w:rsidR="00FA4C78" w:rsidRPr="00710C0E" w:rsidRDefault="00FA4C78" w:rsidP="00FA4C78">
            <w:pPr>
              <w:pStyle w:val="acctfourfigures"/>
              <w:tabs>
                <w:tab w:val="clear" w:pos="765"/>
                <w:tab w:val="decimal" w:pos="820"/>
              </w:tabs>
              <w:spacing w:line="240" w:lineRule="atLeast"/>
              <w:ind w:right="-197"/>
              <w:rPr>
                <w:rFonts w:cs="Times New Roman"/>
                <w:szCs w:val="22"/>
              </w:rPr>
            </w:pPr>
            <w:r w:rsidRPr="00CE144B">
              <w:rPr>
                <w:szCs w:val="22"/>
              </w:rPr>
              <w:t>285,000</w:t>
            </w:r>
          </w:p>
        </w:tc>
      </w:tr>
      <w:tr w:rsidR="00FA4C78" w:rsidRPr="00710C0E" w14:paraId="71C4F85B" w14:textId="77777777" w:rsidTr="006B231B">
        <w:trPr>
          <w:cantSplit/>
          <w:trHeight w:val="144"/>
        </w:trPr>
        <w:tc>
          <w:tcPr>
            <w:tcW w:w="4410" w:type="dxa"/>
            <w:vAlign w:val="bottom"/>
          </w:tcPr>
          <w:p w14:paraId="53589707" w14:textId="5E0B78B9" w:rsidR="00FA4C78" w:rsidRPr="00710C0E" w:rsidRDefault="00FA4C78" w:rsidP="00FA4C78">
            <w:pPr>
              <w:spacing w:line="240" w:lineRule="atLeast"/>
              <w:ind w:left="195" w:right="-80" w:hanging="195"/>
              <w:rPr>
                <w:rFonts w:cs="Times New Roman"/>
                <w:szCs w:val="22"/>
              </w:rPr>
            </w:pPr>
            <w:r w:rsidRPr="00710C0E">
              <w:rPr>
                <w:rFonts w:cs="Times New Roman"/>
                <w:szCs w:val="22"/>
              </w:rPr>
              <w:t xml:space="preserve">Effect of </w:t>
            </w:r>
            <w:r w:rsidR="002834B2" w:rsidRPr="002834B2">
              <w:rPr>
                <w:rFonts w:cs="Times New Roman"/>
                <w:szCs w:val="22"/>
              </w:rPr>
              <w:t>exercise of warrants</w:t>
            </w:r>
          </w:p>
        </w:tc>
        <w:tc>
          <w:tcPr>
            <w:tcW w:w="1080" w:type="dxa"/>
            <w:tcBorders>
              <w:bottom w:val="single" w:sz="4" w:space="0" w:color="auto"/>
            </w:tcBorders>
            <w:vAlign w:val="bottom"/>
          </w:tcPr>
          <w:p w14:paraId="08A6D71D" w14:textId="3B40EDA1" w:rsidR="00FA4C78" w:rsidRPr="00710C0E" w:rsidRDefault="00FA4C78" w:rsidP="002834B2">
            <w:pPr>
              <w:pStyle w:val="acctfourfigures"/>
              <w:tabs>
                <w:tab w:val="clear" w:pos="765"/>
                <w:tab w:val="decimal" w:pos="550"/>
              </w:tabs>
              <w:spacing w:line="240" w:lineRule="atLeast"/>
              <w:ind w:right="11"/>
              <w:rPr>
                <w:rFonts w:cs="Times New Roman"/>
                <w:szCs w:val="22"/>
              </w:rPr>
            </w:pPr>
            <w:r w:rsidRPr="00CE144B">
              <w:rPr>
                <w:szCs w:val="22"/>
              </w:rPr>
              <w:t>-</w:t>
            </w:r>
          </w:p>
        </w:tc>
        <w:tc>
          <w:tcPr>
            <w:tcW w:w="180" w:type="dxa"/>
          </w:tcPr>
          <w:p w14:paraId="039738C6" w14:textId="77777777" w:rsidR="00FA4C78" w:rsidRPr="00710C0E" w:rsidRDefault="00FA4C78" w:rsidP="00FA4C78">
            <w:pPr>
              <w:pStyle w:val="acctfourfigures"/>
              <w:spacing w:line="240" w:lineRule="atLeast"/>
              <w:rPr>
                <w:rFonts w:cs="Times New Roman"/>
                <w:szCs w:val="22"/>
              </w:rPr>
            </w:pPr>
          </w:p>
        </w:tc>
        <w:tc>
          <w:tcPr>
            <w:tcW w:w="1080" w:type="dxa"/>
            <w:tcBorders>
              <w:bottom w:val="single" w:sz="4" w:space="0" w:color="auto"/>
            </w:tcBorders>
            <w:vAlign w:val="bottom"/>
          </w:tcPr>
          <w:p w14:paraId="5B69B11C" w14:textId="340B60CC" w:rsidR="00FA4C78" w:rsidRPr="00710C0E" w:rsidRDefault="00FA4C78" w:rsidP="002834B2">
            <w:pPr>
              <w:pStyle w:val="acctfourfigures"/>
              <w:tabs>
                <w:tab w:val="clear" w:pos="765"/>
                <w:tab w:val="decimal" w:pos="550"/>
              </w:tabs>
              <w:spacing w:line="240" w:lineRule="atLeast"/>
              <w:ind w:right="-197"/>
              <w:rPr>
                <w:rFonts w:cs="Times New Roman"/>
                <w:szCs w:val="22"/>
              </w:rPr>
            </w:pPr>
            <w:r w:rsidRPr="00CE144B">
              <w:rPr>
                <w:szCs w:val="22"/>
              </w:rPr>
              <w:t>-</w:t>
            </w:r>
          </w:p>
        </w:tc>
        <w:tc>
          <w:tcPr>
            <w:tcW w:w="180" w:type="dxa"/>
          </w:tcPr>
          <w:p w14:paraId="00BC6D52" w14:textId="77777777" w:rsidR="00FA4C78" w:rsidRPr="00710C0E" w:rsidRDefault="00FA4C78" w:rsidP="00FA4C78">
            <w:pPr>
              <w:pStyle w:val="acctfourfigures"/>
              <w:spacing w:line="240" w:lineRule="atLeast"/>
              <w:rPr>
                <w:rFonts w:cs="Times New Roman"/>
                <w:szCs w:val="22"/>
              </w:rPr>
            </w:pPr>
          </w:p>
        </w:tc>
        <w:tc>
          <w:tcPr>
            <w:tcW w:w="1080" w:type="dxa"/>
            <w:tcBorders>
              <w:bottom w:val="single" w:sz="4" w:space="0" w:color="auto"/>
            </w:tcBorders>
            <w:vAlign w:val="bottom"/>
          </w:tcPr>
          <w:p w14:paraId="57BA96B7" w14:textId="00E7A375" w:rsidR="00FA4C78" w:rsidRPr="00710C0E" w:rsidRDefault="00FA4C78" w:rsidP="00FA4C78">
            <w:pPr>
              <w:pStyle w:val="acctfourfigures"/>
              <w:tabs>
                <w:tab w:val="clear" w:pos="765"/>
                <w:tab w:val="decimal" w:pos="547"/>
              </w:tabs>
              <w:spacing w:line="240" w:lineRule="atLeast"/>
              <w:ind w:right="94"/>
              <w:rPr>
                <w:rFonts w:cs="Times New Roman"/>
                <w:szCs w:val="22"/>
              </w:rPr>
            </w:pPr>
            <w:r w:rsidRPr="00CE144B">
              <w:rPr>
                <w:szCs w:val="22"/>
              </w:rPr>
              <w:t>-</w:t>
            </w:r>
          </w:p>
        </w:tc>
        <w:tc>
          <w:tcPr>
            <w:tcW w:w="180" w:type="dxa"/>
          </w:tcPr>
          <w:p w14:paraId="2C34BF9A" w14:textId="77777777" w:rsidR="00FA4C78" w:rsidRPr="00710C0E" w:rsidRDefault="00FA4C78" w:rsidP="00FA4C78">
            <w:pPr>
              <w:pStyle w:val="acctfourfigures"/>
              <w:spacing w:line="240" w:lineRule="atLeast"/>
              <w:rPr>
                <w:rFonts w:cs="Times New Roman"/>
                <w:szCs w:val="22"/>
              </w:rPr>
            </w:pPr>
          </w:p>
        </w:tc>
        <w:tc>
          <w:tcPr>
            <w:tcW w:w="1080" w:type="dxa"/>
            <w:tcBorders>
              <w:bottom w:val="single" w:sz="4" w:space="0" w:color="auto"/>
            </w:tcBorders>
            <w:vAlign w:val="bottom"/>
          </w:tcPr>
          <w:p w14:paraId="7EA74312" w14:textId="55233F13" w:rsidR="00FA4C78" w:rsidRPr="00710C0E" w:rsidRDefault="00FA4C78" w:rsidP="002834B2">
            <w:pPr>
              <w:pStyle w:val="acctfourfigures"/>
              <w:tabs>
                <w:tab w:val="clear" w:pos="765"/>
                <w:tab w:val="decimal" w:pos="550"/>
              </w:tabs>
              <w:spacing w:line="240" w:lineRule="atLeast"/>
              <w:ind w:right="-197"/>
              <w:rPr>
                <w:rFonts w:cs="Times New Roman"/>
                <w:szCs w:val="22"/>
              </w:rPr>
            </w:pPr>
            <w:r w:rsidRPr="00CE144B">
              <w:rPr>
                <w:szCs w:val="22"/>
              </w:rPr>
              <w:t>-</w:t>
            </w:r>
          </w:p>
        </w:tc>
      </w:tr>
      <w:tr w:rsidR="00FA4C78" w:rsidRPr="00710C0E" w14:paraId="25022AE0" w14:textId="77777777" w:rsidTr="006B231B">
        <w:trPr>
          <w:cantSplit/>
          <w:trHeight w:val="144"/>
        </w:trPr>
        <w:tc>
          <w:tcPr>
            <w:tcW w:w="4410" w:type="dxa"/>
            <w:vAlign w:val="bottom"/>
          </w:tcPr>
          <w:p w14:paraId="2C78ADC6" w14:textId="5FADBE3A" w:rsidR="00FA4C78" w:rsidRPr="00710C0E" w:rsidRDefault="00FA4C78" w:rsidP="00FA4C78">
            <w:pPr>
              <w:spacing w:line="240" w:lineRule="atLeast"/>
              <w:ind w:left="195" w:right="-80" w:hanging="195"/>
              <w:rPr>
                <w:rFonts w:cs="Times New Roman"/>
                <w:szCs w:val="22"/>
                <w:shd w:val="clear" w:color="auto" w:fill="D9D9D9"/>
              </w:rPr>
            </w:pPr>
            <w:r w:rsidRPr="00710C0E">
              <w:rPr>
                <w:rFonts w:cs="Times New Roman"/>
                <w:b/>
                <w:bCs/>
                <w:szCs w:val="22"/>
              </w:rPr>
              <w:t xml:space="preserve">Weighted average number of ordinary shares outstanding at </w:t>
            </w:r>
            <w:r w:rsidRPr="00CE144B">
              <w:rPr>
                <w:b/>
                <w:bCs/>
                <w:szCs w:val="22"/>
              </w:rPr>
              <w:t>31 March</w:t>
            </w:r>
          </w:p>
        </w:tc>
        <w:tc>
          <w:tcPr>
            <w:tcW w:w="1080" w:type="dxa"/>
            <w:tcBorders>
              <w:top w:val="single" w:sz="4" w:space="0" w:color="auto"/>
            </w:tcBorders>
            <w:vAlign w:val="bottom"/>
          </w:tcPr>
          <w:p w14:paraId="2CAF625E" w14:textId="44E8FD99" w:rsidR="00FA4C78" w:rsidRPr="00710C0E" w:rsidRDefault="00FA4C78" w:rsidP="00FA4C78">
            <w:pPr>
              <w:pStyle w:val="acctfourfigures"/>
              <w:tabs>
                <w:tab w:val="clear" w:pos="765"/>
                <w:tab w:val="decimal" w:pos="820"/>
              </w:tabs>
              <w:spacing w:line="240" w:lineRule="atLeast"/>
              <w:ind w:right="-197"/>
              <w:rPr>
                <w:rFonts w:cs="Times New Roman"/>
                <w:b/>
                <w:bCs/>
                <w:szCs w:val="22"/>
              </w:rPr>
            </w:pPr>
            <w:r w:rsidRPr="00CE144B">
              <w:rPr>
                <w:b/>
                <w:bCs/>
                <w:szCs w:val="22"/>
              </w:rPr>
              <w:t>285,000</w:t>
            </w:r>
          </w:p>
        </w:tc>
        <w:tc>
          <w:tcPr>
            <w:tcW w:w="180" w:type="dxa"/>
          </w:tcPr>
          <w:p w14:paraId="5F5D7707" w14:textId="77777777" w:rsidR="00FA4C78" w:rsidRPr="00710C0E" w:rsidRDefault="00FA4C78" w:rsidP="00FA4C78">
            <w:pPr>
              <w:pStyle w:val="acctfourfigures"/>
              <w:spacing w:line="240" w:lineRule="atLeast"/>
              <w:rPr>
                <w:rFonts w:cs="Times New Roman"/>
                <w:b/>
                <w:bCs/>
                <w:szCs w:val="22"/>
              </w:rPr>
            </w:pPr>
          </w:p>
        </w:tc>
        <w:tc>
          <w:tcPr>
            <w:tcW w:w="1080" w:type="dxa"/>
            <w:tcBorders>
              <w:top w:val="single" w:sz="4" w:space="0" w:color="auto"/>
            </w:tcBorders>
            <w:vAlign w:val="bottom"/>
          </w:tcPr>
          <w:p w14:paraId="1FAC414E" w14:textId="4A466D63" w:rsidR="00FA4C78" w:rsidRPr="00710C0E" w:rsidRDefault="00FA4C78" w:rsidP="00FA4C78">
            <w:pPr>
              <w:pStyle w:val="acctfourfigures"/>
              <w:tabs>
                <w:tab w:val="clear" w:pos="765"/>
                <w:tab w:val="decimal" w:pos="820"/>
              </w:tabs>
              <w:spacing w:line="240" w:lineRule="atLeast"/>
              <w:ind w:right="-197"/>
              <w:rPr>
                <w:rFonts w:cs="Times New Roman"/>
                <w:b/>
                <w:bCs/>
                <w:szCs w:val="22"/>
              </w:rPr>
            </w:pPr>
            <w:r w:rsidRPr="00CE144B">
              <w:rPr>
                <w:b/>
                <w:bCs/>
                <w:szCs w:val="22"/>
              </w:rPr>
              <w:t>285,000</w:t>
            </w:r>
          </w:p>
        </w:tc>
        <w:tc>
          <w:tcPr>
            <w:tcW w:w="180" w:type="dxa"/>
          </w:tcPr>
          <w:p w14:paraId="2E52072F" w14:textId="77777777" w:rsidR="00FA4C78" w:rsidRPr="00710C0E" w:rsidRDefault="00FA4C78" w:rsidP="00FA4C78">
            <w:pPr>
              <w:pStyle w:val="acctfourfigures"/>
              <w:spacing w:line="240" w:lineRule="atLeast"/>
              <w:rPr>
                <w:rFonts w:cs="Times New Roman"/>
                <w:b/>
                <w:bCs/>
                <w:szCs w:val="22"/>
              </w:rPr>
            </w:pPr>
          </w:p>
        </w:tc>
        <w:tc>
          <w:tcPr>
            <w:tcW w:w="1080" w:type="dxa"/>
            <w:tcBorders>
              <w:top w:val="single" w:sz="4" w:space="0" w:color="auto"/>
            </w:tcBorders>
            <w:vAlign w:val="bottom"/>
          </w:tcPr>
          <w:p w14:paraId="1BEA523F" w14:textId="51766EC8" w:rsidR="00FA4C78" w:rsidRPr="00710C0E" w:rsidRDefault="00FA4C78" w:rsidP="00FA4C78">
            <w:pPr>
              <w:pStyle w:val="acctfourfigures"/>
              <w:tabs>
                <w:tab w:val="clear" w:pos="765"/>
                <w:tab w:val="decimal" w:pos="820"/>
              </w:tabs>
              <w:spacing w:line="240" w:lineRule="atLeast"/>
              <w:ind w:right="-197"/>
              <w:rPr>
                <w:rFonts w:cs="Times New Roman"/>
                <w:b/>
                <w:bCs/>
                <w:szCs w:val="22"/>
              </w:rPr>
            </w:pPr>
            <w:r w:rsidRPr="00CE144B">
              <w:rPr>
                <w:b/>
                <w:bCs/>
                <w:szCs w:val="22"/>
              </w:rPr>
              <w:t>285,000</w:t>
            </w:r>
          </w:p>
        </w:tc>
        <w:tc>
          <w:tcPr>
            <w:tcW w:w="180" w:type="dxa"/>
          </w:tcPr>
          <w:p w14:paraId="0761E8E5" w14:textId="77777777" w:rsidR="00FA4C78" w:rsidRPr="00710C0E" w:rsidRDefault="00FA4C78" w:rsidP="00FA4C78">
            <w:pPr>
              <w:pStyle w:val="acctfourfigures"/>
              <w:spacing w:line="240" w:lineRule="atLeast"/>
              <w:rPr>
                <w:rFonts w:cs="Times New Roman"/>
                <w:b/>
                <w:bCs/>
                <w:szCs w:val="22"/>
              </w:rPr>
            </w:pPr>
          </w:p>
        </w:tc>
        <w:tc>
          <w:tcPr>
            <w:tcW w:w="1080" w:type="dxa"/>
            <w:tcBorders>
              <w:top w:val="single" w:sz="4" w:space="0" w:color="auto"/>
            </w:tcBorders>
            <w:vAlign w:val="bottom"/>
          </w:tcPr>
          <w:p w14:paraId="523060E6" w14:textId="25E26FE4" w:rsidR="00FA4C78" w:rsidRPr="00710C0E" w:rsidRDefault="00FA4C78" w:rsidP="00FA4C78">
            <w:pPr>
              <w:pStyle w:val="acctfourfigures"/>
              <w:tabs>
                <w:tab w:val="clear" w:pos="765"/>
                <w:tab w:val="decimal" w:pos="820"/>
              </w:tabs>
              <w:spacing w:line="240" w:lineRule="atLeast"/>
              <w:ind w:right="-197"/>
              <w:rPr>
                <w:rFonts w:cs="Times New Roman"/>
                <w:b/>
                <w:bCs/>
                <w:szCs w:val="22"/>
              </w:rPr>
            </w:pPr>
            <w:r w:rsidRPr="00CE144B">
              <w:rPr>
                <w:b/>
                <w:bCs/>
                <w:szCs w:val="22"/>
              </w:rPr>
              <w:t>285,000</w:t>
            </w:r>
          </w:p>
        </w:tc>
      </w:tr>
      <w:tr w:rsidR="00FA4C78" w:rsidRPr="00710C0E" w14:paraId="05E8EDA3" w14:textId="77777777" w:rsidTr="006B231B">
        <w:trPr>
          <w:cantSplit/>
          <w:trHeight w:val="144"/>
        </w:trPr>
        <w:tc>
          <w:tcPr>
            <w:tcW w:w="4410" w:type="dxa"/>
            <w:vAlign w:val="bottom"/>
          </w:tcPr>
          <w:p w14:paraId="5F33AC9D" w14:textId="77777777" w:rsidR="00FA4C78" w:rsidRPr="00710C0E" w:rsidRDefault="00FA4C78" w:rsidP="00FA4C78">
            <w:pPr>
              <w:spacing w:line="240" w:lineRule="atLeast"/>
              <w:ind w:left="195" w:right="-80" w:hanging="195"/>
              <w:rPr>
                <w:rFonts w:cs="Times New Roman"/>
                <w:szCs w:val="22"/>
                <w:shd w:val="clear" w:color="auto" w:fill="D9D9D9" w:themeFill="background1" w:themeFillShade="D9"/>
              </w:rPr>
            </w:pPr>
          </w:p>
        </w:tc>
        <w:tc>
          <w:tcPr>
            <w:tcW w:w="1080" w:type="dxa"/>
            <w:tcBorders>
              <w:top w:val="double" w:sz="4" w:space="0" w:color="auto"/>
            </w:tcBorders>
          </w:tcPr>
          <w:p w14:paraId="5C71E9AF" w14:textId="77777777" w:rsidR="00FA4C78" w:rsidRPr="00710C0E" w:rsidRDefault="00FA4C78" w:rsidP="00FA4C78">
            <w:pPr>
              <w:pStyle w:val="acctfourfigures"/>
              <w:tabs>
                <w:tab w:val="clear" w:pos="765"/>
                <w:tab w:val="decimal" w:pos="820"/>
              </w:tabs>
              <w:spacing w:line="240" w:lineRule="atLeast"/>
              <w:ind w:right="11"/>
              <w:rPr>
                <w:rFonts w:cs="Times New Roman"/>
                <w:szCs w:val="22"/>
              </w:rPr>
            </w:pPr>
          </w:p>
        </w:tc>
        <w:tc>
          <w:tcPr>
            <w:tcW w:w="180" w:type="dxa"/>
          </w:tcPr>
          <w:p w14:paraId="191ED8EF" w14:textId="77777777" w:rsidR="00FA4C78" w:rsidRPr="00710C0E" w:rsidRDefault="00FA4C78" w:rsidP="00FA4C78">
            <w:pPr>
              <w:pStyle w:val="acctfourfigures"/>
              <w:spacing w:line="240" w:lineRule="atLeast"/>
              <w:rPr>
                <w:rFonts w:cs="Times New Roman"/>
                <w:szCs w:val="22"/>
              </w:rPr>
            </w:pPr>
          </w:p>
        </w:tc>
        <w:tc>
          <w:tcPr>
            <w:tcW w:w="1080" w:type="dxa"/>
            <w:tcBorders>
              <w:top w:val="double" w:sz="4" w:space="0" w:color="auto"/>
            </w:tcBorders>
          </w:tcPr>
          <w:p w14:paraId="4F75140D" w14:textId="77777777" w:rsidR="00FA4C78" w:rsidRPr="00710C0E" w:rsidRDefault="00FA4C78" w:rsidP="00FA4C78">
            <w:pPr>
              <w:pStyle w:val="acctfourfigures"/>
              <w:tabs>
                <w:tab w:val="clear" w:pos="765"/>
                <w:tab w:val="decimal" w:pos="820"/>
              </w:tabs>
              <w:spacing w:line="240" w:lineRule="atLeast"/>
              <w:ind w:right="11"/>
              <w:rPr>
                <w:rFonts w:cs="Times New Roman"/>
                <w:szCs w:val="22"/>
              </w:rPr>
            </w:pPr>
          </w:p>
        </w:tc>
        <w:tc>
          <w:tcPr>
            <w:tcW w:w="180" w:type="dxa"/>
          </w:tcPr>
          <w:p w14:paraId="598F1EA6" w14:textId="77777777" w:rsidR="00FA4C78" w:rsidRPr="00710C0E" w:rsidRDefault="00FA4C78" w:rsidP="00FA4C78">
            <w:pPr>
              <w:pStyle w:val="acctfourfigures"/>
              <w:spacing w:line="240" w:lineRule="atLeast"/>
              <w:rPr>
                <w:rFonts w:cs="Times New Roman"/>
                <w:szCs w:val="22"/>
              </w:rPr>
            </w:pPr>
          </w:p>
        </w:tc>
        <w:tc>
          <w:tcPr>
            <w:tcW w:w="1080" w:type="dxa"/>
            <w:tcBorders>
              <w:top w:val="double" w:sz="4" w:space="0" w:color="auto"/>
            </w:tcBorders>
          </w:tcPr>
          <w:p w14:paraId="62979DAB" w14:textId="77777777" w:rsidR="00FA4C78" w:rsidRPr="00710C0E" w:rsidRDefault="00FA4C78" w:rsidP="00FA4C78">
            <w:pPr>
              <w:pStyle w:val="acctfourfigures"/>
              <w:tabs>
                <w:tab w:val="clear" w:pos="765"/>
                <w:tab w:val="decimal" w:pos="820"/>
              </w:tabs>
              <w:spacing w:line="240" w:lineRule="atLeast"/>
              <w:ind w:right="11"/>
              <w:rPr>
                <w:rFonts w:cs="Times New Roman"/>
                <w:szCs w:val="22"/>
              </w:rPr>
            </w:pPr>
          </w:p>
        </w:tc>
        <w:tc>
          <w:tcPr>
            <w:tcW w:w="180" w:type="dxa"/>
          </w:tcPr>
          <w:p w14:paraId="6D88A161" w14:textId="77777777" w:rsidR="00FA4C78" w:rsidRPr="00710C0E" w:rsidRDefault="00FA4C78" w:rsidP="00FA4C78">
            <w:pPr>
              <w:pStyle w:val="acctfourfigures"/>
              <w:spacing w:line="240" w:lineRule="atLeast"/>
              <w:rPr>
                <w:rFonts w:cs="Times New Roman"/>
                <w:szCs w:val="22"/>
              </w:rPr>
            </w:pPr>
          </w:p>
        </w:tc>
        <w:tc>
          <w:tcPr>
            <w:tcW w:w="1080" w:type="dxa"/>
            <w:tcBorders>
              <w:top w:val="double" w:sz="4" w:space="0" w:color="auto"/>
            </w:tcBorders>
          </w:tcPr>
          <w:p w14:paraId="2DA3F489" w14:textId="77777777" w:rsidR="00FA4C78" w:rsidRPr="00710C0E" w:rsidRDefault="00FA4C78" w:rsidP="00FA4C78">
            <w:pPr>
              <w:pStyle w:val="acctfourfigures"/>
              <w:tabs>
                <w:tab w:val="clear" w:pos="765"/>
                <w:tab w:val="decimal" w:pos="820"/>
              </w:tabs>
              <w:spacing w:line="240" w:lineRule="atLeast"/>
              <w:ind w:right="11"/>
              <w:rPr>
                <w:rFonts w:cs="Times New Roman"/>
                <w:szCs w:val="22"/>
              </w:rPr>
            </w:pPr>
          </w:p>
        </w:tc>
      </w:tr>
      <w:tr w:rsidR="00FA4C78" w:rsidRPr="00710C0E" w14:paraId="482F19B7" w14:textId="77777777" w:rsidTr="006B231B">
        <w:trPr>
          <w:cantSplit/>
          <w:trHeight w:val="144"/>
        </w:trPr>
        <w:tc>
          <w:tcPr>
            <w:tcW w:w="4410" w:type="dxa"/>
            <w:vAlign w:val="bottom"/>
          </w:tcPr>
          <w:p w14:paraId="53F12CBA" w14:textId="21695B0D" w:rsidR="00FA4C78" w:rsidRPr="00710C0E" w:rsidRDefault="002834B2" w:rsidP="00FA4C78">
            <w:pPr>
              <w:tabs>
                <w:tab w:val="left" w:pos="99"/>
              </w:tabs>
              <w:spacing w:line="240" w:lineRule="atLeast"/>
              <w:ind w:left="195" w:right="-80" w:hanging="195"/>
              <w:rPr>
                <w:rFonts w:cs="Times New Roman"/>
                <w:b/>
                <w:bCs/>
                <w:szCs w:val="22"/>
                <w:shd w:val="clear" w:color="auto" w:fill="D9D9D9" w:themeFill="background1" w:themeFillShade="D9"/>
              </w:rPr>
            </w:pPr>
            <w:r>
              <w:rPr>
                <w:rFonts w:cs="Times New Roman"/>
                <w:b/>
                <w:bCs/>
                <w:szCs w:val="22"/>
              </w:rPr>
              <w:t>E</w:t>
            </w:r>
            <w:r w:rsidR="00FA4C78" w:rsidRPr="00710C0E">
              <w:rPr>
                <w:rFonts w:cs="Times New Roman"/>
                <w:b/>
                <w:bCs/>
                <w:szCs w:val="22"/>
              </w:rPr>
              <w:t xml:space="preserve">arnings </w:t>
            </w:r>
            <w:r w:rsidR="00FA4C78" w:rsidRPr="00710C0E">
              <w:rPr>
                <w:rFonts w:cs="Times New Roman"/>
                <w:b/>
                <w:bCs/>
                <w:szCs w:val="22"/>
                <w:cs/>
                <w:lang w:bidi="th-TH"/>
              </w:rPr>
              <w:t>(</w:t>
            </w:r>
            <w:r w:rsidR="00FA4C78" w:rsidRPr="00710C0E">
              <w:rPr>
                <w:rFonts w:cs="Times New Roman"/>
                <w:b/>
                <w:bCs/>
                <w:szCs w:val="22"/>
              </w:rPr>
              <w:t>loss</w:t>
            </w:r>
            <w:r w:rsidR="00FA4C78" w:rsidRPr="00710C0E">
              <w:rPr>
                <w:rFonts w:cs="Times New Roman"/>
                <w:b/>
                <w:bCs/>
                <w:szCs w:val="22"/>
                <w:cs/>
                <w:lang w:bidi="th-TH"/>
              </w:rPr>
              <w:t xml:space="preserve">) </w:t>
            </w:r>
            <w:r w:rsidR="00FA4C78" w:rsidRPr="00710C0E">
              <w:rPr>
                <w:rFonts w:cs="Times New Roman"/>
                <w:b/>
                <w:bCs/>
                <w:szCs w:val="22"/>
              </w:rPr>
              <w:t xml:space="preserve">per share </w:t>
            </w:r>
            <w:r w:rsidR="00FA4C78" w:rsidRPr="00710C0E">
              <w:rPr>
                <w:rFonts w:cs="Times New Roman"/>
                <w:b/>
                <w:bCs/>
                <w:i/>
                <w:iCs/>
                <w:szCs w:val="22"/>
                <w:cs/>
                <w:lang w:bidi="th-TH"/>
              </w:rPr>
              <w:t>(</w:t>
            </w:r>
            <w:r w:rsidR="00FA4C78" w:rsidRPr="00710C0E">
              <w:rPr>
                <w:rFonts w:cs="Times New Roman"/>
                <w:b/>
                <w:bCs/>
                <w:i/>
                <w:iCs/>
                <w:szCs w:val="22"/>
              </w:rPr>
              <w:t>in Baht</w:t>
            </w:r>
            <w:r w:rsidR="00FA4C78" w:rsidRPr="00710C0E">
              <w:rPr>
                <w:rFonts w:cs="Times New Roman"/>
                <w:b/>
                <w:bCs/>
                <w:i/>
                <w:iCs/>
                <w:szCs w:val="22"/>
                <w:cs/>
                <w:lang w:bidi="th-TH"/>
              </w:rPr>
              <w:t>)</w:t>
            </w:r>
          </w:p>
        </w:tc>
        <w:tc>
          <w:tcPr>
            <w:tcW w:w="1080" w:type="dxa"/>
            <w:tcBorders>
              <w:bottom w:val="double" w:sz="4" w:space="0" w:color="auto"/>
            </w:tcBorders>
            <w:vAlign w:val="bottom"/>
          </w:tcPr>
          <w:p w14:paraId="664DC358" w14:textId="3BAFC1C1" w:rsidR="00FA4C78" w:rsidRPr="00710C0E" w:rsidRDefault="00FA4C78" w:rsidP="00FA4C78">
            <w:pPr>
              <w:pStyle w:val="acctfourfigures"/>
              <w:tabs>
                <w:tab w:val="clear" w:pos="765"/>
                <w:tab w:val="decimal" w:pos="550"/>
              </w:tabs>
              <w:spacing w:line="240" w:lineRule="atLeast"/>
              <w:ind w:right="-197"/>
              <w:rPr>
                <w:rFonts w:cs="Times New Roman"/>
                <w:b/>
                <w:bCs/>
                <w:szCs w:val="22"/>
              </w:rPr>
            </w:pPr>
            <w:r w:rsidRPr="00CE144B">
              <w:rPr>
                <w:b/>
                <w:bCs/>
                <w:szCs w:val="22"/>
              </w:rPr>
              <w:t>0.0</w:t>
            </w:r>
            <w:r>
              <w:rPr>
                <w:b/>
                <w:bCs/>
                <w:szCs w:val="22"/>
              </w:rPr>
              <w:t>8</w:t>
            </w:r>
          </w:p>
        </w:tc>
        <w:tc>
          <w:tcPr>
            <w:tcW w:w="180" w:type="dxa"/>
          </w:tcPr>
          <w:p w14:paraId="504BF6C3" w14:textId="77777777" w:rsidR="00FA4C78" w:rsidRPr="00710C0E" w:rsidRDefault="00FA4C78" w:rsidP="00FA4C78">
            <w:pPr>
              <w:pStyle w:val="acctfourfigures"/>
              <w:spacing w:line="240" w:lineRule="atLeast"/>
              <w:rPr>
                <w:rFonts w:cs="Times New Roman"/>
                <w:b/>
                <w:bCs/>
                <w:szCs w:val="22"/>
              </w:rPr>
            </w:pPr>
          </w:p>
        </w:tc>
        <w:tc>
          <w:tcPr>
            <w:tcW w:w="1080" w:type="dxa"/>
            <w:tcBorders>
              <w:bottom w:val="double" w:sz="4" w:space="0" w:color="auto"/>
            </w:tcBorders>
            <w:vAlign w:val="bottom"/>
          </w:tcPr>
          <w:p w14:paraId="0D4670FB" w14:textId="324C6045" w:rsidR="00FA4C78" w:rsidRPr="00710C0E" w:rsidRDefault="00FA4C78" w:rsidP="00FA4C78">
            <w:pPr>
              <w:pStyle w:val="acctfourfigures"/>
              <w:tabs>
                <w:tab w:val="clear" w:pos="765"/>
                <w:tab w:val="decimal" w:pos="550"/>
              </w:tabs>
              <w:spacing w:line="240" w:lineRule="atLeast"/>
              <w:ind w:right="-197"/>
              <w:rPr>
                <w:rFonts w:cs="Times New Roman"/>
                <w:b/>
                <w:bCs/>
                <w:szCs w:val="22"/>
              </w:rPr>
            </w:pPr>
            <w:r w:rsidRPr="00CE144B">
              <w:rPr>
                <w:b/>
                <w:bCs/>
                <w:szCs w:val="22"/>
              </w:rPr>
              <w:t>(0.06)</w:t>
            </w:r>
          </w:p>
        </w:tc>
        <w:tc>
          <w:tcPr>
            <w:tcW w:w="180" w:type="dxa"/>
          </w:tcPr>
          <w:p w14:paraId="6269145D" w14:textId="77777777" w:rsidR="00FA4C78" w:rsidRPr="00710C0E" w:rsidRDefault="00FA4C78" w:rsidP="00FA4C78">
            <w:pPr>
              <w:pStyle w:val="acctfourfigures"/>
              <w:spacing w:line="240" w:lineRule="atLeast"/>
              <w:rPr>
                <w:rFonts w:cs="Times New Roman"/>
                <w:b/>
                <w:bCs/>
                <w:szCs w:val="22"/>
              </w:rPr>
            </w:pPr>
          </w:p>
        </w:tc>
        <w:tc>
          <w:tcPr>
            <w:tcW w:w="1080" w:type="dxa"/>
            <w:tcBorders>
              <w:bottom w:val="double" w:sz="4" w:space="0" w:color="auto"/>
            </w:tcBorders>
            <w:vAlign w:val="bottom"/>
          </w:tcPr>
          <w:p w14:paraId="743F230D" w14:textId="60B7C73F" w:rsidR="00FA4C78" w:rsidRPr="00710C0E" w:rsidRDefault="00FA4C78" w:rsidP="00FA4C78">
            <w:pPr>
              <w:pStyle w:val="acctfourfigures"/>
              <w:tabs>
                <w:tab w:val="clear" w:pos="765"/>
                <w:tab w:val="decimal" w:pos="550"/>
              </w:tabs>
              <w:spacing w:line="240" w:lineRule="atLeast"/>
              <w:ind w:right="-197"/>
              <w:rPr>
                <w:rFonts w:cs="Times New Roman"/>
                <w:b/>
                <w:bCs/>
                <w:szCs w:val="22"/>
              </w:rPr>
            </w:pPr>
            <w:r>
              <w:rPr>
                <w:b/>
                <w:bCs/>
                <w:szCs w:val="22"/>
              </w:rPr>
              <w:t>0.09</w:t>
            </w:r>
          </w:p>
        </w:tc>
        <w:tc>
          <w:tcPr>
            <w:tcW w:w="180" w:type="dxa"/>
          </w:tcPr>
          <w:p w14:paraId="35309FD0" w14:textId="77777777" w:rsidR="00FA4C78" w:rsidRPr="00710C0E" w:rsidRDefault="00FA4C78" w:rsidP="00FA4C78">
            <w:pPr>
              <w:pStyle w:val="acctfourfigures"/>
              <w:spacing w:line="240" w:lineRule="atLeast"/>
              <w:rPr>
                <w:rFonts w:cs="Times New Roman"/>
                <w:b/>
                <w:bCs/>
                <w:szCs w:val="22"/>
              </w:rPr>
            </w:pPr>
          </w:p>
        </w:tc>
        <w:tc>
          <w:tcPr>
            <w:tcW w:w="1080" w:type="dxa"/>
            <w:tcBorders>
              <w:bottom w:val="double" w:sz="4" w:space="0" w:color="auto"/>
            </w:tcBorders>
            <w:vAlign w:val="bottom"/>
          </w:tcPr>
          <w:p w14:paraId="256FAC3B" w14:textId="30F0F3E8" w:rsidR="00FA4C78" w:rsidRPr="00710C0E" w:rsidRDefault="00FA4C78" w:rsidP="00FA4C78">
            <w:pPr>
              <w:pStyle w:val="acctfourfigures"/>
              <w:tabs>
                <w:tab w:val="clear" w:pos="765"/>
                <w:tab w:val="decimal" w:pos="550"/>
              </w:tabs>
              <w:spacing w:line="240" w:lineRule="atLeast"/>
              <w:ind w:right="-197"/>
              <w:rPr>
                <w:rFonts w:cs="Times New Roman"/>
                <w:b/>
                <w:bCs/>
                <w:szCs w:val="22"/>
              </w:rPr>
            </w:pPr>
            <w:r w:rsidRPr="00CE144B">
              <w:rPr>
                <w:b/>
                <w:bCs/>
                <w:szCs w:val="22"/>
              </w:rPr>
              <w:t>(0.09)</w:t>
            </w:r>
          </w:p>
        </w:tc>
      </w:tr>
    </w:tbl>
    <w:p w14:paraId="719EDE02" w14:textId="77777777" w:rsidR="000360E0" w:rsidRPr="00710C0E" w:rsidRDefault="000360E0" w:rsidP="009541C0">
      <w:pPr>
        <w:pStyle w:val="BodyText"/>
        <w:spacing w:after="0" w:line="240" w:lineRule="atLeast"/>
        <w:ind w:left="540"/>
        <w:jc w:val="both"/>
        <w:rPr>
          <w:rFonts w:cs="Times New Roman"/>
          <w:spacing w:val="-2"/>
          <w:lang w:val="en-US" w:bidi="th-TH"/>
        </w:rPr>
      </w:pPr>
    </w:p>
    <w:p w14:paraId="0BC9A039" w14:textId="35B4B00C" w:rsidR="00254D3A" w:rsidRPr="00710C0E" w:rsidRDefault="00BE3076" w:rsidP="009411B3">
      <w:pPr>
        <w:pStyle w:val="Heading1"/>
        <w:numPr>
          <w:ilvl w:val="0"/>
          <w:numId w:val="26"/>
        </w:numPr>
        <w:spacing w:before="0" w:after="0" w:line="240" w:lineRule="atLeast"/>
        <w:ind w:left="540" w:hanging="540"/>
        <w:rPr>
          <w:rFonts w:cs="Times New Roman"/>
          <w:b w:val="0"/>
          <w:bCs/>
          <w:szCs w:val="24"/>
          <w:lang w:val="en-US" w:bidi="th-TH"/>
        </w:rPr>
      </w:pPr>
      <w:r w:rsidRPr="00710C0E">
        <w:rPr>
          <w:rFonts w:cs="Times New Roman"/>
          <w:szCs w:val="24"/>
        </w:rPr>
        <w:t>Financial</w:t>
      </w:r>
      <w:r w:rsidRPr="00710C0E">
        <w:rPr>
          <w:rFonts w:cs="Times New Roman"/>
          <w:bCs/>
          <w:szCs w:val="24"/>
          <w:cs/>
          <w:lang w:val="en-US" w:bidi="th-TH"/>
        </w:rPr>
        <w:t xml:space="preserve"> </w:t>
      </w:r>
      <w:r w:rsidRPr="00710C0E">
        <w:rPr>
          <w:rFonts w:cs="Times New Roman"/>
          <w:bCs/>
          <w:szCs w:val="24"/>
          <w:lang w:val="en-US" w:bidi="th-TH"/>
        </w:rPr>
        <w:t xml:space="preserve">instruments </w:t>
      </w:r>
    </w:p>
    <w:p w14:paraId="51147110" w14:textId="77777777" w:rsidR="00254D3A" w:rsidRPr="007004DF" w:rsidRDefault="00254D3A" w:rsidP="00254D3A">
      <w:pPr>
        <w:pStyle w:val="block"/>
        <w:tabs>
          <w:tab w:val="left" w:pos="540"/>
        </w:tabs>
        <w:spacing w:after="0" w:line="240" w:lineRule="atLeast"/>
        <w:ind w:left="0"/>
        <w:jc w:val="both"/>
        <w:rPr>
          <w:rFonts w:cs="Times New Roman"/>
          <w:b/>
          <w:bCs/>
          <w:sz w:val="16"/>
          <w:szCs w:val="16"/>
          <w:lang w:val="en-US" w:bidi="th-TH"/>
        </w:rPr>
      </w:pPr>
    </w:p>
    <w:p w14:paraId="18426229" w14:textId="79AE61E5" w:rsidR="00CA09C5" w:rsidRPr="00710C0E" w:rsidRDefault="00CA09C5" w:rsidP="007F1F8A">
      <w:pPr>
        <w:pStyle w:val="BodyText"/>
        <w:spacing w:after="0" w:line="240" w:lineRule="atLeast"/>
        <w:ind w:left="540"/>
        <w:jc w:val="both"/>
        <w:rPr>
          <w:rFonts w:cs="Times New Roman"/>
          <w:b/>
          <w:bCs/>
          <w:i/>
          <w:iCs/>
          <w:szCs w:val="22"/>
          <w:lang w:val="en-US"/>
        </w:rPr>
      </w:pPr>
      <w:r w:rsidRPr="00710C0E">
        <w:rPr>
          <w:rFonts w:cs="Times New Roman"/>
          <w:b/>
          <w:bCs/>
          <w:i/>
          <w:iCs/>
          <w:szCs w:val="22"/>
          <w:lang w:val="en-US"/>
        </w:rPr>
        <w:t>Carrying amounts and fair values</w:t>
      </w:r>
    </w:p>
    <w:p w14:paraId="45BC6F39" w14:textId="77777777" w:rsidR="00A90398" w:rsidRPr="007004DF" w:rsidRDefault="00A90398" w:rsidP="00A90398">
      <w:pPr>
        <w:pStyle w:val="BodyText"/>
        <w:spacing w:after="0" w:line="240" w:lineRule="atLeast"/>
        <w:ind w:left="562"/>
        <w:jc w:val="both"/>
        <w:rPr>
          <w:rFonts w:cs="Times New Roman"/>
          <w:b/>
          <w:bCs/>
          <w:i/>
          <w:iCs/>
          <w:sz w:val="16"/>
          <w:szCs w:val="16"/>
          <w:lang w:val="en-US"/>
        </w:rPr>
      </w:pPr>
    </w:p>
    <w:p w14:paraId="6903BD9D" w14:textId="4E0C5BA5" w:rsidR="00CA09C5" w:rsidRPr="00710C0E" w:rsidRDefault="00CA09C5" w:rsidP="002834B2">
      <w:pPr>
        <w:pStyle w:val="BodyText"/>
        <w:spacing w:after="0" w:line="240" w:lineRule="atLeast"/>
        <w:ind w:left="540"/>
        <w:jc w:val="thaiDistribute"/>
        <w:rPr>
          <w:rFonts w:cs="Times New Roman"/>
          <w:spacing w:val="-2"/>
          <w:lang w:val="en-US"/>
        </w:rPr>
      </w:pPr>
      <w:r w:rsidRPr="00710C0E">
        <w:rPr>
          <w:rFonts w:cs="Times New Roman"/>
          <w:spacing w:val="-2"/>
          <w:lang w:val="en-US"/>
        </w:rPr>
        <w:t>The following table shows the carrying amounts and fair values of financial assets and financial liabilities, including their levels in the fair value hierarchy for financial instruments measured at fair value</w:t>
      </w:r>
      <w:r w:rsidRPr="00710C0E">
        <w:rPr>
          <w:rFonts w:cs="Times New Roman"/>
          <w:spacing w:val="-2"/>
          <w:szCs w:val="22"/>
          <w:cs/>
          <w:lang w:val="en-US" w:bidi="th-TH"/>
        </w:rPr>
        <w:t xml:space="preserve">. </w:t>
      </w:r>
      <w:r w:rsidRPr="00710C0E">
        <w:rPr>
          <w:rFonts w:cs="Times New Roman"/>
          <w:spacing w:val="-2"/>
          <w:lang w:val="en-US"/>
        </w:rPr>
        <w:t xml:space="preserve">It does not include fair value information for financial assets and financial liabilities not measured at fair value </w:t>
      </w:r>
      <w:r w:rsidR="00EB4880" w:rsidRPr="00710C0E">
        <w:rPr>
          <w:rFonts w:cs="Times New Roman"/>
          <w:spacing w:val="-2"/>
          <w:lang w:val="en-US"/>
        </w:rPr>
        <w:br/>
      </w:r>
      <w:r w:rsidRPr="00710C0E">
        <w:rPr>
          <w:rFonts w:cs="Times New Roman"/>
          <w:spacing w:val="-2"/>
          <w:lang w:val="en-US"/>
        </w:rPr>
        <w:t>if the carrying amount is a reasonable approximation of fair value</w:t>
      </w:r>
      <w:r w:rsidRPr="00710C0E">
        <w:rPr>
          <w:rFonts w:cs="Times New Roman"/>
          <w:spacing w:val="-2"/>
          <w:szCs w:val="22"/>
          <w:cs/>
          <w:lang w:val="en-US" w:bidi="th-TH"/>
        </w:rPr>
        <w:t>.</w:t>
      </w:r>
    </w:p>
    <w:p w14:paraId="5FCBF749" w14:textId="0DEF247A" w:rsidR="00B747F4" w:rsidRPr="007004DF" w:rsidRDefault="00B747F4" w:rsidP="00B747F4">
      <w:pPr>
        <w:spacing w:line="240" w:lineRule="exact"/>
        <w:ind w:left="540" w:right="-7"/>
        <w:jc w:val="both"/>
        <w:rPr>
          <w:rFonts w:cs="Times New Roman"/>
          <w:b/>
          <w:bCs/>
          <w:i/>
          <w:iCs/>
          <w:sz w:val="12"/>
          <w:szCs w:val="12"/>
        </w:rPr>
      </w:pPr>
    </w:p>
    <w:tbl>
      <w:tblPr>
        <w:tblW w:w="9191" w:type="dxa"/>
        <w:tblInd w:w="450" w:type="dxa"/>
        <w:tblLayout w:type="fixed"/>
        <w:tblCellMar>
          <w:left w:w="79" w:type="dxa"/>
          <w:right w:w="79" w:type="dxa"/>
        </w:tblCellMar>
        <w:tblLook w:val="04A0" w:firstRow="1" w:lastRow="0" w:firstColumn="1" w:lastColumn="0" w:noHBand="0" w:noVBand="1"/>
      </w:tblPr>
      <w:tblGrid>
        <w:gridCol w:w="5530"/>
        <w:gridCol w:w="1740"/>
        <w:gridCol w:w="181"/>
        <w:gridCol w:w="1740"/>
      </w:tblGrid>
      <w:tr w:rsidR="001F49F2" w:rsidRPr="00710C0E" w14:paraId="43D11E0C" w14:textId="77777777" w:rsidTr="007004DF">
        <w:trPr>
          <w:cantSplit/>
          <w:tblHeader/>
        </w:trPr>
        <w:tc>
          <w:tcPr>
            <w:tcW w:w="5490" w:type="dxa"/>
            <w:vAlign w:val="bottom"/>
            <w:hideMark/>
          </w:tcPr>
          <w:p w14:paraId="7DD83B83" w14:textId="77777777" w:rsidR="001F49F2" w:rsidRPr="00710C0E" w:rsidRDefault="001F49F2" w:rsidP="00264581">
            <w:pPr>
              <w:pStyle w:val="acctfourfigures"/>
              <w:tabs>
                <w:tab w:val="left" w:pos="720"/>
              </w:tabs>
              <w:spacing w:line="240" w:lineRule="atLeast"/>
              <w:rPr>
                <w:rFonts w:cs="Times New Roman"/>
                <w:szCs w:val="22"/>
              </w:rPr>
            </w:pPr>
          </w:p>
        </w:tc>
        <w:tc>
          <w:tcPr>
            <w:tcW w:w="1728" w:type="dxa"/>
            <w:gridSpan w:val="3"/>
            <w:hideMark/>
          </w:tcPr>
          <w:p w14:paraId="6B700733" w14:textId="5ACD1A58" w:rsidR="001F49F2" w:rsidRPr="00710C0E" w:rsidRDefault="001F49F2" w:rsidP="00264581">
            <w:pPr>
              <w:pStyle w:val="acctmergecolhdg"/>
              <w:spacing w:line="240" w:lineRule="atLeast"/>
              <w:rPr>
                <w:rFonts w:cs="Times New Roman"/>
                <w:szCs w:val="22"/>
              </w:rPr>
            </w:pPr>
            <w:r w:rsidRPr="00710C0E">
              <w:rPr>
                <w:rFonts w:cs="Times New Roman"/>
                <w:szCs w:val="22"/>
              </w:rPr>
              <w:t>Consolidated</w:t>
            </w:r>
            <w:r w:rsidR="00FC151C">
              <w:rPr>
                <w:rFonts w:cs="Times New Roman"/>
                <w:bCs/>
                <w:szCs w:val="22"/>
                <w:lang w:bidi="th-TH"/>
              </w:rPr>
              <w:t xml:space="preserve"> and s</w:t>
            </w:r>
            <w:r w:rsidRPr="00710C0E">
              <w:rPr>
                <w:rFonts w:cs="Times New Roman"/>
                <w:szCs w:val="22"/>
              </w:rPr>
              <w:t>eparate</w:t>
            </w:r>
          </w:p>
        </w:tc>
      </w:tr>
      <w:tr w:rsidR="001F49F2" w:rsidRPr="00710C0E" w14:paraId="159ABC4B" w14:textId="77777777" w:rsidTr="007004DF">
        <w:trPr>
          <w:cantSplit/>
          <w:tblHeader/>
        </w:trPr>
        <w:tc>
          <w:tcPr>
            <w:tcW w:w="5490" w:type="dxa"/>
            <w:hideMark/>
          </w:tcPr>
          <w:p w14:paraId="487A8933" w14:textId="77777777" w:rsidR="001F49F2" w:rsidRPr="00710C0E" w:rsidRDefault="001F49F2" w:rsidP="00264581">
            <w:pPr>
              <w:ind w:left="180" w:hanging="180"/>
              <w:rPr>
                <w:rFonts w:cs="Times New Roman"/>
                <w:b/>
                <w:bCs/>
                <w:szCs w:val="22"/>
              </w:rPr>
            </w:pPr>
          </w:p>
        </w:tc>
        <w:tc>
          <w:tcPr>
            <w:tcW w:w="1728" w:type="dxa"/>
            <w:gridSpan w:val="3"/>
            <w:hideMark/>
          </w:tcPr>
          <w:p w14:paraId="1FEE5760" w14:textId="77777777" w:rsidR="001F49F2" w:rsidRPr="00710C0E" w:rsidRDefault="001F49F2" w:rsidP="00264581">
            <w:pPr>
              <w:pStyle w:val="acctmergecolhdg"/>
              <w:spacing w:line="240" w:lineRule="atLeast"/>
              <w:rPr>
                <w:rFonts w:cs="Times New Roman"/>
                <w:szCs w:val="22"/>
              </w:rPr>
            </w:pPr>
            <w:r w:rsidRPr="00710C0E">
              <w:rPr>
                <w:rFonts w:cs="Times New Roman"/>
                <w:szCs w:val="22"/>
              </w:rPr>
              <w:t>financial statements</w:t>
            </w:r>
          </w:p>
        </w:tc>
      </w:tr>
      <w:tr w:rsidR="007004DF" w:rsidRPr="00710C0E" w14:paraId="1597AF6E" w14:textId="77777777" w:rsidTr="007004DF">
        <w:trPr>
          <w:cantSplit/>
          <w:tblHeader/>
        </w:trPr>
        <w:tc>
          <w:tcPr>
            <w:tcW w:w="5490" w:type="dxa"/>
            <w:hideMark/>
          </w:tcPr>
          <w:p w14:paraId="6C36487C" w14:textId="77777777" w:rsidR="007004DF" w:rsidRPr="00710C0E" w:rsidRDefault="007004DF" w:rsidP="007004DF">
            <w:pPr>
              <w:ind w:left="180" w:hanging="180"/>
              <w:rPr>
                <w:rFonts w:cs="Times New Roman"/>
                <w:b/>
                <w:bCs/>
                <w:szCs w:val="22"/>
              </w:rPr>
            </w:pPr>
          </w:p>
        </w:tc>
        <w:tc>
          <w:tcPr>
            <w:tcW w:w="1728" w:type="dxa"/>
            <w:hideMark/>
          </w:tcPr>
          <w:p w14:paraId="7987A292" w14:textId="34E1C53B" w:rsidR="007004DF" w:rsidRPr="00710C0E" w:rsidRDefault="007004DF" w:rsidP="007004DF">
            <w:pPr>
              <w:pStyle w:val="acctfourfigures"/>
              <w:tabs>
                <w:tab w:val="left" w:pos="720"/>
              </w:tabs>
              <w:spacing w:line="240" w:lineRule="atLeast"/>
              <w:ind w:left="-79" w:right="-79"/>
              <w:jc w:val="center"/>
              <w:rPr>
                <w:rFonts w:cs="Times New Roman"/>
                <w:szCs w:val="22"/>
              </w:rPr>
            </w:pPr>
            <w:r w:rsidRPr="00710C0E">
              <w:rPr>
                <w:rFonts w:cs="Times New Roman"/>
              </w:rPr>
              <w:t>Carrying</w:t>
            </w:r>
            <w:r>
              <w:rPr>
                <w:rFonts w:cs="Times New Roman"/>
              </w:rPr>
              <w:t xml:space="preserve"> </w:t>
            </w:r>
            <w:r w:rsidRPr="00710C0E">
              <w:rPr>
                <w:rFonts w:cs="Times New Roman"/>
              </w:rPr>
              <w:t>amount</w:t>
            </w:r>
          </w:p>
        </w:tc>
        <w:tc>
          <w:tcPr>
            <w:tcW w:w="180" w:type="dxa"/>
          </w:tcPr>
          <w:p w14:paraId="6374C009" w14:textId="77777777" w:rsidR="007004DF" w:rsidRPr="00710C0E" w:rsidRDefault="007004DF" w:rsidP="007004DF">
            <w:pPr>
              <w:pStyle w:val="acctfourfigures"/>
              <w:tabs>
                <w:tab w:val="left" w:pos="720"/>
              </w:tabs>
              <w:spacing w:line="240" w:lineRule="atLeast"/>
              <w:ind w:left="-79" w:right="-79"/>
              <w:jc w:val="center"/>
              <w:rPr>
                <w:rFonts w:cs="Times New Roman"/>
                <w:szCs w:val="22"/>
              </w:rPr>
            </w:pPr>
          </w:p>
        </w:tc>
        <w:tc>
          <w:tcPr>
            <w:tcW w:w="1728" w:type="dxa"/>
            <w:tcBorders>
              <w:top w:val="nil"/>
              <w:left w:val="nil"/>
              <w:right w:val="nil"/>
            </w:tcBorders>
            <w:hideMark/>
          </w:tcPr>
          <w:p w14:paraId="10F802FF" w14:textId="74C37ABB" w:rsidR="007004DF" w:rsidRPr="00710C0E" w:rsidRDefault="007004DF" w:rsidP="007004DF">
            <w:pPr>
              <w:pStyle w:val="acctfourfigures"/>
              <w:tabs>
                <w:tab w:val="left" w:pos="720"/>
              </w:tabs>
              <w:spacing w:line="240" w:lineRule="atLeast"/>
              <w:ind w:left="-79" w:right="-79"/>
              <w:jc w:val="center"/>
              <w:rPr>
                <w:rFonts w:cs="Times New Roman"/>
                <w:szCs w:val="22"/>
              </w:rPr>
            </w:pPr>
            <w:r w:rsidRPr="00710C0E">
              <w:rPr>
                <w:rFonts w:cs="Times New Roman"/>
              </w:rPr>
              <w:t>Fair value</w:t>
            </w:r>
          </w:p>
        </w:tc>
      </w:tr>
      <w:tr w:rsidR="007004DF" w:rsidRPr="00710C0E" w14:paraId="7ABF7906" w14:textId="77777777" w:rsidTr="007004DF">
        <w:trPr>
          <w:cantSplit/>
          <w:tblHeader/>
        </w:trPr>
        <w:tc>
          <w:tcPr>
            <w:tcW w:w="5490" w:type="dxa"/>
          </w:tcPr>
          <w:p w14:paraId="7547F679" w14:textId="77777777" w:rsidR="007004DF" w:rsidRPr="00710C0E" w:rsidRDefault="007004DF" w:rsidP="007004DF">
            <w:pPr>
              <w:ind w:left="180" w:hanging="180"/>
              <w:rPr>
                <w:rFonts w:cs="Times New Roman"/>
                <w:b/>
                <w:bCs/>
                <w:szCs w:val="22"/>
              </w:rPr>
            </w:pPr>
          </w:p>
        </w:tc>
        <w:tc>
          <w:tcPr>
            <w:tcW w:w="1728" w:type="dxa"/>
            <w:tcBorders>
              <w:top w:val="single" w:sz="4" w:space="0" w:color="auto"/>
            </w:tcBorders>
          </w:tcPr>
          <w:p w14:paraId="64C7760B" w14:textId="77777777" w:rsidR="007004DF" w:rsidRPr="00710C0E" w:rsidRDefault="007004DF" w:rsidP="007004DF">
            <w:pPr>
              <w:pStyle w:val="acctfourfigures"/>
              <w:tabs>
                <w:tab w:val="decimal" w:pos="731"/>
              </w:tabs>
              <w:spacing w:line="240" w:lineRule="atLeast"/>
              <w:ind w:right="-79" w:hanging="79"/>
              <w:jc w:val="center"/>
              <w:rPr>
                <w:rFonts w:cs="Times New Roman"/>
              </w:rPr>
            </w:pPr>
            <w:r w:rsidRPr="00710C0E">
              <w:rPr>
                <w:rFonts w:cs="Times New Roman"/>
              </w:rPr>
              <w:t>Fair value</w:t>
            </w:r>
          </w:p>
        </w:tc>
        <w:tc>
          <w:tcPr>
            <w:tcW w:w="180" w:type="dxa"/>
          </w:tcPr>
          <w:p w14:paraId="53086806" w14:textId="77777777" w:rsidR="007004DF" w:rsidRPr="00710C0E" w:rsidRDefault="007004DF" w:rsidP="007004DF">
            <w:pPr>
              <w:pStyle w:val="acctfourfigures"/>
              <w:tabs>
                <w:tab w:val="decimal" w:pos="731"/>
              </w:tabs>
              <w:spacing w:line="240" w:lineRule="atLeast"/>
              <w:ind w:right="11"/>
              <w:rPr>
                <w:rFonts w:cs="Times New Roman"/>
                <w:szCs w:val="22"/>
              </w:rPr>
            </w:pPr>
          </w:p>
        </w:tc>
        <w:tc>
          <w:tcPr>
            <w:tcW w:w="1728" w:type="dxa"/>
            <w:tcBorders>
              <w:top w:val="single" w:sz="4" w:space="0" w:color="auto"/>
              <w:left w:val="nil"/>
              <w:bottom w:val="nil"/>
              <w:right w:val="nil"/>
            </w:tcBorders>
          </w:tcPr>
          <w:p w14:paraId="048B9AD4" w14:textId="77777777" w:rsidR="007004DF" w:rsidRPr="00710C0E" w:rsidRDefault="007004DF" w:rsidP="007004DF">
            <w:pPr>
              <w:pStyle w:val="acctfourfigures"/>
              <w:tabs>
                <w:tab w:val="decimal" w:pos="-83"/>
              </w:tabs>
              <w:ind w:right="-75"/>
              <w:jc w:val="center"/>
              <w:rPr>
                <w:rFonts w:cs="Times New Roman"/>
              </w:rPr>
            </w:pPr>
          </w:p>
        </w:tc>
      </w:tr>
      <w:tr w:rsidR="007004DF" w:rsidRPr="00710C0E" w14:paraId="4FE8DE81" w14:textId="77777777" w:rsidTr="007004DF">
        <w:trPr>
          <w:cantSplit/>
          <w:tblHeader/>
        </w:trPr>
        <w:tc>
          <w:tcPr>
            <w:tcW w:w="5490" w:type="dxa"/>
          </w:tcPr>
          <w:p w14:paraId="1E92DC5C" w14:textId="77777777" w:rsidR="007004DF" w:rsidRPr="00710C0E" w:rsidRDefault="007004DF" w:rsidP="007004DF">
            <w:pPr>
              <w:ind w:left="180" w:hanging="180"/>
              <w:rPr>
                <w:rFonts w:cs="Times New Roman"/>
                <w:b/>
                <w:bCs/>
                <w:szCs w:val="22"/>
              </w:rPr>
            </w:pPr>
          </w:p>
        </w:tc>
        <w:tc>
          <w:tcPr>
            <w:tcW w:w="1728" w:type="dxa"/>
          </w:tcPr>
          <w:p w14:paraId="031C6E99" w14:textId="77777777" w:rsidR="007004DF" w:rsidRPr="00710C0E" w:rsidRDefault="007004DF" w:rsidP="007004DF">
            <w:pPr>
              <w:pStyle w:val="acctfourfigures"/>
              <w:tabs>
                <w:tab w:val="decimal" w:pos="731"/>
              </w:tabs>
              <w:spacing w:line="240" w:lineRule="atLeast"/>
              <w:ind w:right="-79" w:hanging="79"/>
              <w:jc w:val="center"/>
              <w:rPr>
                <w:rFonts w:cs="Times New Roman"/>
              </w:rPr>
            </w:pPr>
            <w:r w:rsidRPr="00710C0E">
              <w:rPr>
                <w:rFonts w:cs="Times New Roman"/>
              </w:rPr>
              <w:t>through</w:t>
            </w:r>
          </w:p>
        </w:tc>
        <w:tc>
          <w:tcPr>
            <w:tcW w:w="180" w:type="dxa"/>
          </w:tcPr>
          <w:p w14:paraId="74CB8765" w14:textId="77777777" w:rsidR="007004DF" w:rsidRPr="00710C0E" w:rsidRDefault="007004DF" w:rsidP="007004DF">
            <w:pPr>
              <w:pStyle w:val="acctfourfigures"/>
              <w:tabs>
                <w:tab w:val="decimal" w:pos="731"/>
              </w:tabs>
              <w:spacing w:line="240" w:lineRule="atLeast"/>
              <w:ind w:right="11"/>
              <w:rPr>
                <w:rFonts w:cs="Times New Roman"/>
                <w:szCs w:val="22"/>
              </w:rPr>
            </w:pPr>
          </w:p>
        </w:tc>
        <w:tc>
          <w:tcPr>
            <w:tcW w:w="1728" w:type="dxa"/>
            <w:tcBorders>
              <w:left w:val="nil"/>
              <w:bottom w:val="nil"/>
              <w:right w:val="nil"/>
            </w:tcBorders>
          </w:tcPr>
          <w:p w14:paraId="3F162727" w14:textId="77777777" w:rsidR="007004DF" w:rsidRPr="00710C0E" w:rsidRDefault="007004DF" w:rsidP="007004DF">
            <w:pPr>
              <w:pStyle w:val="acctfourfigures"/>
              <w:tabs>
                <w:tab w:val="decimal" w:pos="-83"/>
              </w:tabs>
              <w:ind w:right="-75"/>
              <w:jc w:val="center"/>
              <w:rPr>
                <w:rFonts w:cs="Times New Roman"/>
              </w:rPr>
            </w:pPr>
          </w:p>
        </w:tc>
      </w:tr>
      <w:tr w:rsidR="007004DF" w:rsidRPr="00710C0E" w14:paraId="3B9741FC" w14:textId="77777777" w:rsidTr="007004DF">
        <w:trPr>
          <w:cantSplit/>
          <w:tblHeader/>
        </w:trPr>
        <w:tc>
          <w:tcPr>
            <w:tcW w:w="5490" w:type="dxa"/>
          </w:tcPr>
          <w:p w14:paraId="33ACE4D0" w14:textId="77777777" w:rsidR="007004DF" w:rsidRPr="00710C0E" w:rsidRDefault="007004DF" w:rsidP="007004DF">
            <w:pPr>
              <w:ind w:left="180" w:hanging="180"/>
              <w:rPr>
                <w:rFonts w:cs="Times New Roman"/>
                <w:b/>
                <w:bCs/>
                <w:i/>
                <w:iCs/>
                <w:szCs w:val="22"/>
              </w:rPr>
            </w:pPr>
          </w:p>
        </w:tc>
        <w:tc>
          <w:tcPr>
            <w:tcW w:w="1728" w:type="dxa"/>
          </w:tcPr>
          <w:p w14:paraId="0AD2D343" w14:textId="77777777" w:rsidR="007004DF" w:rsidRPr="00710C0E" w:rsidRDefault="007004DF" w:rsidP="007004DF">
            <w:pPr>
              <w:pStyle w:val="acctfourfigures"/>
              <w:tabs>
                <w:tab w:val="decimal" w:pos="731"/>
              </w:tabs>
              <w:spacing w:line="240" w:lineRule="atLeast"/>
              <w:ind w:right="-79" w:hanging="79"/>
              <w:jc w:val="center"/>
              <w:rPr>
                <w:rFonts w:cs="Times New Roman"/>
              </w:rPr>
            </w:pPr>
            <w:r w:rsidRPr="00710C0E">
              <w:rPr>
                <w:rFonts w:cs="Times New Roman"/>
              </w:rPr>
              <w:t>profit or loss</w:t>
            </w:r>
          </w:p>
        </w:tc>
        <w:tc>
          <w:tcPr>
            <w:tcW w:w="180" w:type="dxa"/>
          </w:tcPr>
          <w:p w14:paraId="54FF60B2" w14:textId="77777777" w:rsidR="007004DF" w:rsidRPr="00710C0E" w:rsidRDefault="007004DF" w:rsidP="007004DF">
            <w:pPr>
              <w:pStyle w:val="acctfourfigures"/>
              <w:tabs>
                <w:tab w:val="decimal" w:pos="731"/>
              </w:tabs>
              <w:spacing w:line="240" w:lineRule="atLeast"/>
              <w:ind w:right="11"/>
              <w:rPr>
                <w:rFonts w:cs="Times New Roman"/>
                <w:szCs w:val="22"/>
              </w:rPr>
            </w:pPr>
          </w:p>
        </w:tc>
        <w:tc>
          <w:tcPr>
            <w:tcW w:w="1728" w:type="dxa"/>
            <w:tcBorders>
              <w:left w:val="nil"/>
              <w:bottom w:val="nil"/>
              <w:right w:val="nil"/>
            </w:tcBorders>
          </w:tcPr>
          <w:p w14:paraId="642D5EB5" w14:textId="77777777" w:rsidR="007004DF" w:rsidRPr="00710C0E" w:rsidRDefault="007004DF" w:rsidP="007004DF">
            <w:pPr>
              <w:pStyle w:val="acctfourfigures"/>
              <w:tabs>
                <w:tab w:val="decimal" w:pos="-83"/>
              </w:tabs>
              <w:ind w:right="-75"/>
              <w:jc w:val="center"/>
              <w:rPr>
                <w:rFonts w:cs="Times New Roman"/>
              </w:rPr>
            </w:pPr>
            <w:r w:rsidRPr="00710C0E">
              <w:rPr>
                <w:rFonts w:cs="Times New Roman"/>
              </w:rPr>
              <w:t>Level 2</w:t>
            </w:r>
          </w:p>
        </w:tc>
      </w:tr>
      <w:tr w:rsidR="007004DF" w:rsidRPr="00710C0E" w14:paraId="24EB66A4" w14:textId="77777777" w:rsidTr="007004DF">
        <w:trPr>
          <w:cantSplit/>
          <w:tblHeader/>
        </w:trPr>
        <w:tc>
          <w:tcPr>
            <w:tcW w:w="5490" w:type="dxa"/>
          </w:tcPr>
          <w:p w14:paraId="34CB4088" w14:textId="77777777" w:rsidR="007004DF" w:rsidRPr="00710C0E" w:rsidRDefault="007004DF" w:rsidP="007004DF">
            <w:pPr>
              <w:ind w:left="180" w:hanging="180"/>
              <w:rPr>
                <w:rFonts w:cs="Times New Roman"/>
                <w:b/>
                <w:bCs/>
                <w:szCs w:val="22"/>
              </w:rPr>
            </w:pPr>
          </w:p>
        </w:tc>
        <w:tc>
          <w:tcPr>
            <w:tcW w:w="1728" w:type="dxa"/>
            <w:gridSpan w:val="3"/>
            <w:vAlign w:val="bottom"/>
          </w:tcPr>
          <w:p w14:paraId="74776F07" w14:textId="77777777" w:rsidR="007004DF" w:rsidRPr="00710C0E" w:rsidRDefault="007004DF" w:rsidP="007004DF">
            <w:pPr>
              <w:pStyle w:val="acctfourfigures"/>
              <w:tabs>
                <w:tab w:val="decimal" w:pos="-83"/>
              </w:tabs>
              <w:ind w:right="-75"/>
              <w:jc w:val="center"/>
              <w:rPr>
                <w:rFonts w:cs="Times New Roman"/>
              </w:rPr>
            </w:pPr>
            <w:r w:rsidRPr="00710C0E">
              <w:rPr>
                <w:rFonts w:cs="Times New Roman"/>
                <w:i/>
                <w:iCs/>
                <w:szCs w:val="22"/>
                <w:cs/>
                <w:lang w:val="en-US" w:bidi="th-TH"/>
              </w:rPr>
              <w:t>(</w:t>
            </w:r>
            <w:r w:rsidRPr="00710C0E">
              <w:rPr>
                <w:rFonts w:cs="Times New Roman"/>
                <w:i/>
                <w:iCs/>
              </w:rPr>
              <w:t>in thousand Baht</w:t>
            </w:r>
            <w:r w:rsidRPr="00710C0E">
              <w:rPr>
                <w:rFonts w:cs="Times New Roman"/>
                <w:i/>
                <w:iCs/>
                <w:szCs w:val="22"/>
                <w:cs/>
                <w:lang w:val="en-US" w:bidi="th-TH"/>
              </w:rPr>
              <w:t>)</w:t>
            </w:r>
          </w:p>
        </w:tc>
      </w:tr>
      <w:tr w:rsidR="007004DF" w:rsidRPr="00710C0E" w14:paraId="60539385" w14:textId="77777777" w:rsidTr="007004DF">
        <w:trPr>
          <w:cantSplit/>
          <w:trHeight w:val="164"/>
        </w:trPr>
        <w:tc>
          <w:tcPr>
            <w:tcW w:w="5490" w:type="dxa"/>
          </w:tcPr>
          <w:p w14:paraId="75CD683C" w14:textId="450F23C8" w:rsidR="007004DF" w:rsidRPr="00B7644C" w:rsidRDefault="007004DF" w:rsidP="007004DF">
            <w:pPr>
              <w:spacing w:line="240" w:lineRule="atLeast"/>
              <w:ind w:left="180" w:hanging="169"/>
              <w:rPr>
                <w:rFonts w:cs="Times New Roman"/>
                <w:b/>
                <w:bCs/>
              </w:rPr>
            </w:pPr>
            <w:r w:rsidRPr="00B7644C">
              <w:rPr>
                <w:rFonts w:cs="Times New Roman"/>
                <w:b/>
                <w:bCs/>
              </w:rPr>
              <w:t>31 March 2024</w:t>
            </w:r>
          </w:p>
        </w:tc>
        <w:tc>
          <w:tcPr>
            <w:tcW w:w="1728" w:type="dxa"/>
          </w:tcPr>
          <w:p w14:paraId="6424AAA6" w14:textId="77777777" w:rsidR="007004DF" w:rsidRPr="00710C0E" w:rsidRDefault="007004DF" w:rsidP="007004DF">
            <w:pPr>
              <w:pStyle w:val="acctfourfigures"/>
              <w:tabs>
                <w:tab w:val="decimal" w:pos="731"/>
              </w:tabs>
              <w:spacing w:line="240" w:lineRule="atLeast"/>
              <w:ind w:right="11"/>
              <w:rPr>
                <w:rFonts w:cs="Times New Roman"/>
                <w:i/>
                <w:iCs/>
                <w:szCs w:val="22"/>
              </w:rPr>
            </w:pPr>
          </w:p>
        </w:tc>
        <w:tc>
          <w:tcPr>
            <w:tcW w:w="180" w:type="dxa"/>
          </w:tcPr>
          <w:p w14:paraId="6DB38F06" w14:textId="77777777" w:rsidR="007004DF" w:rsidRPr="00710C0E" w:rsidRDefault="007004DF" w:rsidP="007004DF">
            <w:pPr>
              <w:pStyle w:val="acctfourfigures"/>
              <w:tabs>
                <w:tab w:val="decimal" w:pos="731"/>
              </w:tabs>
              <w:spacing w:line="240" w:lineRule="atLeast"/>
              <w:ind w:right="11"/>
              <w:rPr>
                <w:rFonts w:cs="Times New Roman"/>
                <w:i/>
                <w:iCs/>
                <w:szCs w:val="22"/>
              </w:rPr>
            </w:pPr>
          </w:p>
        </w:tc>
        <w:tc>
          <w:tcPr>
            <w:tcW w:w="1728" w:type="dxa"/>
          </w:tcPr>
          <w:p w14:paraId="1C82C887" w14:textId="77777777" w:rsidR="007004DF" w:rsidRPr="00710C0E" w:rsidRDefault="007004DF" w:rsidP="007004DF">
            <w:pPr>
              <w:pStyle w:val="acctfourfigures"/>
              <w:tabs>
                <w:tab w:val="decimal" w:pos="731"/>
              </w:tabs>
              <w:spacing w:line="240" w:lineRule="atLeast"/>
              <w:ind w:right="11"/>
              <w:rPr>
                <w:rFonts w:cs="Times New Roman"/>
                <w:i/>
                <w:iCs/>
                <w:szCs w:val="22"/>
              </w:rPr>
            </w:pPr>
          </w:p>
        </w:tc>
      </w:tr>
      <w:tr w:rsidR="007004DF" w:rsidRPr="00710C0E" w14:paraId="326B5217" w14:textId="77777777" w:rsidTr="007004DF">
        <w:trPr>
          <w:cantSplit/>
        </w:trPr>
        <w:tc>
          <w:tcPr>
            <w:tcW w:w="5490" w:type="dxa"/>
          </w:tcPr>
          <w:p w14:paraId="014F432A" w14:textId="77777777" w:rsidR="007004DF" w:rsidRPr="00710C0E" w:rsidRDefault="007004DF" w:rsidP="007004DF">
            <w:pPr>
              <w:spacing w:line="240" w:lineRule="exact"/>
              <w:rPr>
                <w:rFonts w:cs="Times New Roman"/>
                <w:spacing w:val="-3"/>
                <w:szCs w:val="22"/>
              </w:rPr>
            </w:pPr>
            <w:r w:rsidRPr="00710C0E">
              <w:rPr>
                <w:rFonts w:cs="Times New Roman"/>
                <w:spacing w:val="-3"/>
                <w:szCs w:val="22"/>
              </w:rPr>
              <w:t>Derivative liabilities</w:t>
            </w:r>
            <w:r w:rsidRPr="00710C0E">
              <w:rPr>
                <w:rFonts w:cs="Times New Roman"/>
                <w:spacing w:val="-3"/>
                <w:szCs w:val="22"/>
                <w:cs/>
                <w:lang w:bidi="th-TH"/>
              </w:rPr>
              <w:t xml:space="preserve">              </w:t>
            </w:r>
          </w:p>
        </w:tc>
        <w:tc>
          <w:tcPr>
            <w:tcW w:w="1728" w:type="dxa"/>
            <w:tcBorders>
              <w:bottom w:val="double" w:sz="4" w:space="0" w:color="auto"/>
            </w:tcBorders>
            <w:vAlign w:val="bottom"/>
          </w:tcPr>
          <w:p w14:paraId="58D060AC" w14:textId="375FAC7A" w:rsidR="007004DF" w:rsidRPr="002834B2" w:rsidRDefault="002834B2" w:rsidP="002834B2">
            <w:pPr>
              <w:pStyle w:val="acctfourfigures"/>
              <w:tabs>
                <w:tab w:val="clear" w:pos="765"/>
                <w:tab w:val="decimal" w:pos="1230"/>
              </w:tabs>
              <w:spacing w:line="240" w:lineRule="atLeast"/>
              <w:ind w:right="11"/>
              <w:rPr>
                <w:rFonts w:cs="Times New Roman"/>
                <w:b/>
                <w:bCs/>
                <w:szCs w:val="28"/>
                <w:lang w:val="en-US" w:bidi="th-TH"/>
              </w:rPr>
            </w:pPr>
            <w:r w:rsidRPr="002834B2">
              <w:rPr>
                <w:rFonts w:cs="Times New Roman"/>
                <w:b/>
                <w:bCs/>
                <w:szCs w:val="28"/>
                <w:lang w:val="en-US" w:bidi="th-TH"/>
              </w:rPr>
              <w:t>(304)</w:t>
            </w:r>
          </w:p>
        </w:tc>
        <w:tc>
          <w:tcPr>
            <w:tcW w:w="180" w:type="dxa"/>
            <w:vAlign w:val="bottom"/>
          </w:tcPr>
          <w:p w14:paraId="4D198C16" w14:textId="77777777" w:rsidR="007004DF" w:rsidRPr="008D0410" w:rsidRDefault="007004DF" w:rsidP="007004DF">
            <w:pPr>
              <w:pStyle w:val="acctfourfigures"/>
              <w:tabs>
                <w:tab w:val="decimal" w:pos="731"/>
              </w:tabs>
              <w:spacing w:line="240" w:lineRule="atLeast"/>
              <w:ind w:right="11"/>
              <w:jc w:val="right"/>
              <w:rPr>
                <w:rFonts w:cs="Times New Roman"/>
                <w:szCs w:val="22"/>
              </w:rPr>
            </w:pPr>
          </w:p>
        </w:tc>
        <w:tc>
          <w:tcPr>
            <w:tcW w:w="1728" w:type="dxa"/>
            <w:tcBorders>
              <w:bottom w:val="double" w:sz="4" w:space="0" w:color="auto"/>
            </w:tcBorders>
            <w:vAlign w:val="bottom"/>
          </w:tcPr>
          <w:p w14:paraId="682018FB" w14:textId="51BFF861" w:rsidR="007004DF" w:rsidRPr="008D0410" w:rsidRDefault="002834B2" w:rsidP="002834B2">
            <w:pPr>
              <w:pStyle w:val="acctfourfigures"/>
              <w:tabs>
                <w:tab w:val="clear" w:pos="765"/>
                <w:tab w:val="decimal" w:pos="1200"/>
              </w:tabs>
              <w:spacing w:line="240" w:lineRule="atLeast"/>
              <w:ind w:right="11"/>
              <w:rPr>
                <w:rFonts w:cs="Times New Roman"/>
                <w:szCs w:val="22"/>
              </w:rPr>
            </w:pPr>
            <w:r w:rsidRPr="002834B2">
              <w:rPr>
                <w:rFonts w:cs="Times New Roman"/>
                <w:b/>
                <w:bCs/>
                <w:szCs w:val="28"/>
                <w:lang w:val="en-US" w:bidi="th-TH"/>
              </w:rPr>
              <w:t>(304)</w:t>
            </w:r>
          </w:p>
        </w:tc>
      </w:tr>
      <w:tr w:rsidR="007004DF" w:rsidRPr="007004DF" w14:paraId="182535C7" w14:textId="77777777" w:rsidTr="007004DF">
        <w:trPr>
          <w:cantSplit/>
        </w:trPr>
        <w:tc>
          <w:tcPr>
            <w:tcW w:w="5490" w:type="dxa"/>
          </w:tcPr>
          <w:p w14:paraId="5A390E53" w14:textId="51DFEED4" w:rsidR="007004DF" w:rsidRPr="007004DF" w:rsidRDefault="007004DF" w:rsidP="007004DF">
            <w:pPr>
              <w:ind w:left="180" w:hanging="180"/>
              <w:rPr>
                <w:rFonts w:cs="Times New Roman"/>
                <w:b/>
                <w:bCs/>
                <w:i/>
                <w:iCs/>
                <w:szCs w:val="22"/>
              </w:rPr>
            </w:pPr>
          </w:p>
        </w:tc>
        <w:tc>
          <w:tcPr>
            <w:tcW w:w="1728" w:type="dxa"/>
            <w:tcBorders>
              <w:top w:val="double" w:sz="4" w:space="0" w:color="auto"/>
            </w:tcBorders>
            <w:vAlign w:val="bottom"/>
          </w:tcPr>
          <w:p w14:paraId="59E77B6A" w14:textId="77777777" w:rsidR="007004DF" w:rsidRPr="007004DF" w:rsidRDefault="007004DF" w:rsidP="007004DF">
            <w:pPr>
              <w:ind w:left="180" w:hanging="180"/>
              <w:rPr>
                <w:rFonts w:cs="Times New Roman"/>
                <w:b/>
                <w:bCs/>
                <w:i/>
                <w:iCs/>
                <w:szCs w:val="22"/>
              </w:rPr>
            </w:pPr>
          </w:p>
        </w:tc>
        <w:tc>
          <w:tcPr>
            <w:tcW w:w="180" w:type="dxa"/>
            <w:vAlign w:val="bottom"/>
          </w:tcPr>
          <w:p w14:paraId="2076759D" w14:textId="77777777" w:rsidR="007004DF" w:rsidRPr="007004DF" w:rsidRDefault="007004DF" w:rsidP="007004DF">
            <w:pPr>
              <w:ind w:left="180" w:hanging="180"/>
              <w:rPr>
                <w:rFonts w:cs="Times New Roman"/>
                <w:b/>
                <w:bCs/>
                <w:i/>
                <w:iCs/>
                <w:szCs w:val="22"/>
              </w:rPr>
            </w:pPr>
          </w:p>
        </w:tc>
        <w:tc>
          <w:tcPr>
            <w:tcW w:w="1728" w:type="dxa"/>
            <w:tcBorders>
              <w:top w:val="double" w:sz="4" w:space="0" w:color="auto"/>
            </w:tcBorders>
            <w:vAlign w:val="bottom"/>
          </w:tcPr>
          <w:p w14:paraId="7B8AD548" w14:textId="77777777" w:rsidR="007004DF" w:rsidRPr="007004DF" w:rsidRDefault="007004DF" w:rsidP="007004DF">
            <w:pPr>
              <w:ind w:left="180" w:hanging="180"/>
              <w:rPr>
                <w:rFonts w:cs="Times New Roman"/>
                <w:b/>
                <w:bCs/>
                <w:i/>
                <w:iCs/>
                <w:szCs w:val="22"/>
              </w:rPr>
            </w:pPr>
          </w:p>
        </w:tc>
      </w:tr>
      <w:tr w:rsidR="007004DF" w:rsidRPr="00710C0E" w14:paraId="34ECABE9" w14:textId="77777777" w:rsidTr="007004DF">
        <w:trPr>
          <w:cantSplit/>
        </w:trPr>
        <w:tc>
          <w:tcPr>
            <w:tcW w:w="5490" w:type="dxa"/>
          </w:tcPr>
          <w:p w14:paraId="668CC844" w14:textId="5568D7C4" w:rsidR="007004DF" w:rsidRPr="00B7644C" w:rsidRDefault="007004DF" w:rsidP="007004DF">
            <w:pPr>
              <w:spacing w:line="240" w:lineRule="exact"/>
              <w:rPr>
                <w:rFonts w:cs="Times New Roman"/>
                <w:spacing w:val="-3"/>
                <w:szCs w:val="22"/>
              </w:rPr>
            </w:pPr>
            <w:r w:rsidRPr="00B7644C">
              <w:rPr>
                <w:rFonts w:cs="Times New Roman"/>
                <w:b/>
                <w:bCs/>
              </w:rPr>
              <w:t>31 December 2023</w:t>
            </w:r>
          </w:p>
        </w:tc>
        <w:tc>
          <w:tcPr>
            <w:tcW w:w="1728" w:type="dxa"/>
            <w:vAlign w:val="bottom"/>
          </w:tcPr>
          <w:p w14:paraId="41EBC2A7" w14:textId="77777777" w:rsidR="007004DF" w:rsidRPr="00710C0E" w:rsidRDefault="007004DF" w:rsidP="007004DF">
            <w:pPr>
              <w:pStyle w:val="acctfourfigures"/>
              <w:tabs>
                <w:tab w:val="clear" w:pos="765"/>
                <w:tab w:val="decimal" w:pos="911"/>
              </w:tabs>
              <w:spacing w:line="240" w:lineRule="atLeast"/>
              <w:ind w:right="11"/>
              <w:rPr>
                <w:rFonts w:cs="Times New Roman"/>
                <w:szCs w:val="28"/>
                <w:lang w:val="en-US" w:bidi="th-TH"/>
              </w:rPr>
            </w:pPr>
          </w:p>
        </w:tc>
        <w:tc>
          <w:tcPr>
            <w:tcW w:w="180" w:type="dxa"/>
            <w:vAlign w:val="bottom"/>
          </w:tcPr>
          <w:p w14:paraId="0C97545E" w14:textId="77777777" w:rsidR="007004DF" w:rsidRPr="00710C0E" w:rsidRDefault="007004DF" w:rsidP="007004DF">
            <w:pPr>
              <w:pStyle w:val="acctfourfigures"/>
              <w:tabs>
                <w:tab w:val="decimal" w:pos="731"/>
              </w:tabs>
              <w:spacing w:line="240" w:lineRule="atLeast"/>
              <w:ind w:right="11"/>
              <w:jc w:val="right"/>
              <w:rPr>
                <w:rFonts w:cs="Times New Roman"/>
                <w:szCs w:val="22"/>
              </w:rPr>
            </w:pPr>
          </w:p>
        </w:tc>
        <w:tc>
          <w:tcPr>
            <w:tcW w:w="1728" w:type="dxa"/>
            <w:vAlign w:val="bottom"/>
          </w:tcPr>
          <w:p w14:paraId="248C4981" w14:textId="77777777" w:rsidR="007004DF" w:rsidRPr="00710C0E" w:rsidRDefault="007004DF" w:rsidP="007004DF">
            <w:pPr>
              <w:pStyle w:val="acctfourfigures"/>
              <w:tabs>
                <w:tab w:val="clear" w:pos="765"/>
                <w:tab w:val="decimal" w:pos="875"/>
              </w:tabs>
              <w:spacing w:line="240" w:lineRule="atLeast"/>
              <w:ind w:right="11"/>
              <w:rPr>
                <w:rFonts w:cs="Times New Roman"/>
                <w:szCs w:val="22"/>
              </w:rPr>
            </w:pPr>
          </w:p>
        </w:tc>
      </w:tr>
      <w:tr w:rsidR="007004DF" w:rsidRPr="00710C0E" w14:paraId="0D8C9E24" w14:textId="77777777" w:rsidTr="007004DF">
        <w:trPr>
          <w:cantSplit/>
          <w:trHeight w:val="74"/>
        </w:trPr>
        <w:tc>
          <w:tcPr>
            <w:tcW w:w="5490" w:type="dxa"/>
          </w:tcPr>
          <w:p w14:paraId="768BDF82" w14:textId="4E446573" w:rsidR="007004DF" w:rsidRPr="00710C0E" w:rsidRDefault="007004DF" w:rsidP="007004DF">
            <w:pPr>
              <w:spacing w:line="240" w:lineRule="exact"/>
              <w:rPr>
                <w:rFonts w:cs="Times New Roman"/>
                <w:spacing w:val="-3"/>
                <w:szCs w:val="22"/>
              </w:rPr>
            </w:pPr>
            <w:r w:rsidRPr="00710C0E">
              <w:rPr>
                <w:rFonts w:cs="Times New Roman"/>
                <w:spacing w:val="-3"/>
                <w:szCs w:val="22"/>
              </w:rPr>
              <w:t xml:space="preserve">Derivative </w:t>
            </w:r>
            <w:r w:rsidR="00FC151C">
              <w:rPr>
                <w:rFonts w:cs="Times New Roman"/>
                <w:spacing w:val="-3"/>
                <w:szCs w:val="22"/>
              </w:rPr>
              <w:t>a</w:t>
            </w:r>
            <w:r w:rsidR="001C574C">
              <w:rPr>
                <w:rFonts w:cs="Times New Roman"/>
                <w:spacing w:val="-3"/>
                <w:szCs w:val="22"/>
              </w:rPr>
              <w:t>ssets</w:t>
            </w:r>
            <w:r w:rsidRPr="00710C0E">
              <w:rPr>
                <w:rFonts w:cs="Times New Roman"/>
                <w:spacing w:val="-3"/>
                <w:szCs w:val="22"/>
                <w:cs/>
                <w:lang w:bidi="th-TH"/>
              </w:rPr>
              <w:t xml:space="preserve">              </w:t>
            </w:r>
          </w:p>
        </w:tc>
        <w:tc>
          <w:tcPr>
            <w:tcW w:w="1728" w:type="dxa"/>
            <w:tcBorders>
              <w:bottom w:val="double" w:sz="4" w:space="0" w:color="auto"/>
            </w:tcBorders>
            <w:vAlign w:val="bottom"/>
          </w:tcPr>
          <w:p w14:paraId="6F0A8492" w14:textId="4178E525" w:rsidR="007004DF" w:rsidRPr="007004DF" w:rsidRDefault="007004DF" w:rsidP="002834B2">
            <w:pPr>
              <w:pStyle w:val="acctfourfigures"/>
              <w:tabs>
                <w:tab w:val="clear" w:pos="765"/>
                <w:tab w:val="decimal" w:pos="1230"/>
              </w:tabs>
              <w:spacing w:line="240" w:lineRule="atLeast"/>
              <w:ind w:right="11"/>
              <w:rPr>
                <w:rFonts w:cs="Times New Roman"/>
                <w:b/>
                <w:bCs/>
                <w:szCs w:val="22"/>
              </w:rPr>
            </w:pPr>
            <w:r w:rsidRPr="007004DF">
              <w:rPr>
                <w:rFonts w:cs="Times New Roman"/>
                <w:b/>
                <w:bCs/>
                <w:szCs w:val="22"/>
              </w:rPr>
              <w:t>45</w:t>
            </w:r>
          </w:p>
        </w:tc>
        <w:tc>
          <w:tcPr>
            <w:tcW w:w="180" w:type="dxa"/>
            <w:vAlign w:val="bottom"/>
          </w:tcPr>
          <w:p w14:paraId="018CC91B" w14:textId="77777777" w:rsidR="007004DF" w:rsidRPr="00710C0E" w:rsidRDefault="007004DF" w:rsidP="007004DF">
            <w:pPr>
              <w:pStyle w:val="acctfourfigures"/>
              <w:tabs>
                <w:tab w:val="decimal" w:pos="731"/>
              </w:tabs>
              <w:spacing w:line="240" w:lineRule="atLeast"/>
              <w:ind w:right="11"/>
              <w:jc w:val="right"/>
              <w:rPr>
                <w:rFonts w:cs="Times New Roman"/>
                <w:b/>
                <w:bCs/>
                <w:szCs w:val="22"/>
              </w:rPr>
            </w:pPr>
          </w:p>
        </w:tc>
        <w:tc>
          <w:tcPr>
            <w:tcW w:w="1728" w:type="dxa"/>
            <w:tcBorders>
              <w:bottom w:val="double" w:sz="4" w:space="0" w:color="auto"/>
            </w:tcBorders>
            <w:vAlign w:val="bottom"/>
          </w:tcPr>
          <w:p w14:paraId="110BD239" w14:textId="2D8233B2" w:rsidR="007004DF" w:rsidRPr="00710C0E" w:rsidRDefault="007004DF" w:rsidP="002834B2">
            <w:pPr>
              <w:pStyle w:val="acctfourfigures"/>
              <w:tabs>
                <w:tab w:val="clear" w:pos="765"/>
                <w:tab w:val="decimal" w:pos="1200"/>
              </w:tabs>
              <w:spacing w:line="240" w:lineRule="atLeast"/>
              <w:ind w:right="11"/>
              <w:rPr>
                <w:rFonts w:cs="Times New Roman"/>
                <w:b/>
                <w:bCs/>
                <w:szCs w:val="22"/>
              </w:rPr>
            </w:pPr>
            <w:r>
              <w:rPr>
                <w:rFonts w:cs="Times New Roman"/>
                <w:b/>
                <w:bCs/>
                <w:szCs w:val="22"/>
              </w:rPr>
              <w:t>45</w:t>
            </w:r>
          </w:p>
        </w:tc>
      </w:tr>
    </w:tbl>
    <w:p w14:paraId="1D3D0891" w14:textId="77777777" w:rsidR="007004DF" w:rsidRDefault="007004DF" w:rsidP="0084746F">
      <w:pPr>
        <w:pStyle w:val="block"/>
        <w:spacing w:after="0" w:line="240" w:lineRule="atLeast"/>
        <w:ind w:left="540" w:right="-7"/>
        <w:jc w:val="both"/>
        <w:rPr>
          <w:rFonts w:cs="Times New Roman"/>
          <w:lang w:bidi="th-TH"/>
        </w:rPr>
      </w:pPr>
    </w:p>
    <w:p w14:paraId="16EA9C2C" w14:textId="4CDB89A9" w:rsidR="00A70420" w:rsidRDefault="007A0EAB" w:rsidP="0084746F">
      <w:pPr>
        <w:pStyle w:val="block"/>
        <w:spacing w:after="0" w:line="240" w:lineRule="atLeast"/>
        <w:ind w:left="540" w:right="-7"/>
        <w:jc w:val="both"/>
        <w:rPr>
          <w:rFonts w:cs="Times New Roman"/>
          <w:szCs w:val="22"/>
          <w:lang w:val="en-US" w:bidi="th-TH"/>
        </w:rPr>
      </w:pPr>
      <w:r w:rsidRPr="00710C0E">
        <w:rPr>
          <w:rFonts w:cs="Times New Roman"/>
          <w:lang w:bidi="th-TH"/>
        </w:rPr>
        <w:t xml:space="preserve">Forward exchange contracts were valued using a technique </w:t>
      </w:r>
      <w:r w:rsidRPr="00710C0E">
        <w:rPr>
          <w:rFonts w:cs="Times New Roman"/>
          <w:lang w:val="en-US" w:bidi="th-TH"/>
        </w:rPr>
        <w:t>based on quoted forward exchange rates at the reporting period</w:t>
      </w:r>
      <w:r w:rsidRPr="00710C0E">
        <w:rPr>
          <w:rFonts w:cs="Times New Roman"/>
          <w:szCs w:val="22"/>
          <w:cs/>
          <w:lang w:val="en-US" w:bidi="th-TH"/>
        </w:rPr>
        <w:t>.</w:t>
      </w:r>
    </w:p>
    <w:p w14:paraId="4795CA36" w14:textId="5A758A82" w:rsidR="004D265C" w:rsidRDefault="004D265C">
      <w:pPr>
        <w:spacing w:line="240" w:lineRule="auto"/>
        <w:rPr>
          <w:rFonts w:cs="Times New Roman"/>
          <w:szCs w:val="22"/>
          <w:lang w:val="en-US" w:bidi="th-TH"/>
        </w:rPr>
      </w:pPr>
      <w:r>
        <w:rPr>
          <w:rFonts w:cs="Times New Roman"/>
          <w:szCs w:val="22"/>
          <w:lang w:val="en-US" w:bidi="th-TH"/>
        </w:rPr>
        <w:br w:type="page"/>
      </w:r>
    </w:p>
    <w:p w14:paraId="133BE91E" w14:textId="4F376DD5" w:rsidR="00254D3A" w:rsidRPr="00710C0E" w:rsidRDefault="00254D3A" w:rsidP="005F1B1F">
      <w:pPr>
        <w:pStyle w:val="Heading1"/>
        <w:numPr>
          <w:ilvl w:val="0"/>
          <w:numId w:val="26"/>
        </w:numPr>
        <w:spacing w:before="0" w:after="0" w:line="240" w:lineRule="atLeast"/>
        <w:ind w:left="540" w:hanging="540"/>
        <w:rPr>
          <w:rFonts w:cs="Times New Roman"/>
          <w:b w:val="0"/>
          <w:bCs/>
          <w:szCs w:val="24"/>
          <w:lang w:bidi="th-TH"/>
        </w:rPr>
      </w:pPr>
      <w:r w:rsidRPr="00710C0E">
        <w:rPr>
          <w:rFonts w:cs="Times New Roman"/>
          <w:szCs w:val="24"/>
        </w:rPr>
        <w:lastRenderedPageBreak/>
        <w:t>Commitments</w:t>
      </w:r>
      <w:r w:rsidRPr="00710C0E">
        <w:rPr>
          <w:rFonts w:cs="Times New Roman"/>
          <w:bCs/>
          <w:szCs w:val="24"/>
        </w:rPr>
        <w:t xml:space="preserve"> with non</w:t>
      </w:r>
      <w:r w:rsidRPr="00710C0E">
        <w:rPr>
          <w:rFonts w:cs="Times New Roman"/>
          <w:bCs/>
          <w:szCs w:val="24"/>
          <w:cs/>
          <w:lang w:bidi="th-TH"/>
        </w:rPr>
        <w:t>-</w:t>
      </w:r>
      <w:r w:rsidRPr="00710C0E">
        <w:rPr>
          <w:rFonts w:cs="Times New Roman"/>
          <w:bCs/>
          <w:szCs w:val="24"/>
        </w:rPr>
        <w:t>related parties</w:t>
      </w:r>
    </w:p>
    <w:p w14:paraId="625B2C82" w14:textId="5CAFC8AD" w:rsidR="00044128" w:rsidRPr="00710C0E" w:rsidRDefault="00094BD9" w:rsidP="00E1303E">
      <w:pPr>
        <w:tabs>
          <w:tab w:val="left" w:pos="540"/>
        </w:tabs>
        <w:spacing w:line="240" w:lineRule="atLeast"/>
        <w:ind w:right="9"/>
        <w:jc w:val="both"/>
        <w:rPr>
          <w:rFonts w:cs="Times New Roman"/>
          <w:sz w:val="18"/>
          <w:szCs w:val="18"/>
          <w:lang w:bidi="th-TH"/>
        </w:rPr>
      </w:pPr>
      <w:r w:rsidRPr="00710C0E">
        <w:rPr>
          <w:rFonts w:cs="Times New Roman"/>
          <w:sz w:val="18"/>
          <w:szCs w:val="18"/>
          <w:cs/>
          <w:lang w:bidi="th-TH"/>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E29A4" w:rsidRPr="00710C0E" w14:paraId="161209B2" w14:textId="77777777" w:rsidTr="00264581">
        <w:trPr>
          <w:cantSplit/>
        </w:trPr>
        <w:tc>
          <w:tcPr>
            <w:tcW w:w="4320" w:type="dxa"/>
          </w:tcPr>
          <w:p w14:paraId="5051D823" w14:textId="77777777" w:rsidR="00EE29A4" w:rsidRPr="00710C0E" w:rsidRDefault="00EE29A4" w:rsidP="00264581">
            <w:pPr>
              <w:spacing w:line="240" w:lineRule="auto"/>
              <w:ind w:left="195" w:hanging="184"/>
              <w:rPr>
                <w:rFonts w:cs="Times New Roman"/>
                <w:b/>
                <w:i/>
                <w:iCs/>
              </w:rPr>
            </w:pPr>
          </w:p>
        </w:tc>
        <w:tc>
          <w:tcPr>
            <w:tcW w:w="2340" w:type="dxa"/>
            <w:gridSpan w:val="3"/>
            <w:vAlign w:val="bottom"/>
          </w:tcPr>
          <w:p w14:paraId="6EDD88E9"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43DA3673"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567B18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Separate</w:t>
            </w:r>
          </w:p>
        </w:tc>
      </w:tr>
      <w:tr w:rsidR="00EE29A4" w:rsidRPr="00710C0E" w14:paraId="57B4EE59" w14:textId="77777777" w:rsidTr="00264581">
        <w:trPr>
          <w:cantSplit/>
        </w:trPr>
        <w:tc>
          <w:tcPr>
            <w:tcW w:w="4320" w:type="dxa"/>
          </w:tcPr>
          <w:p w14:paraId="4D0AA4FD" w14:textId="77777777" w:rsidR="00EE29A4" w:rsidRPr="00710C0E" w:rsidRDefault="00EE29A4" w:rsidP="00264581">
            <w:pPr>
              <w:spacing w:line="240" w:lineRule="auto"/>
              <w:ind w:left="195" w:hanging="184"/>
              <w:rPr>
                <w:rFonts w:cs="Times New Roman"/>
                <w:szCs w:val="22"/>
              </w:rPr>
            </w:pPr>
          </w:p>
        </w:tc>
        <w:tc>
          <w:tcPr>
            <w:tcW w:w="2340" w:type="dxa"/>
            <w:gridSpan w:val="3"/>
            <w:vAlign w:val="bottom"/>
          </w:tcPr>
          <w:p w14:paraId="2C686803"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3C6AF65C"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E79F4E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B0234D" w:rsidRPr="00710C0E" w14:paraId="59FA53CC" w14:textId="77777777" w:rsidTr="00264581">
        <w:trPr>
          <w:cantSplit/>
        </w:trPr>
        <w:tc>
          <w:tcPr>
            <w:tcW w:w="4320" w:type="dxa"/>
          </w:tcPr>
          <w:p w14:paraId="5328C198" w14:textId="77777777" w:rsidR="00B0234D" w:rsidRPr="00710C0E" w:rsidRDefault="00B0234D" w:rsidP="00B0234D">
            <w:pPr>
              <w:spacing w:line="240" w:lineRule="auto"/>
              <w:ind w:left="195" w:hanging="184"/>
              <w:rPr>
                <w:rFonts w:cs="Times New Roman"/>
                <w:b/>
                <w:bCs/>
                <w:i/>
                <w:iCs/>
                <w:szCs w:val="22"/>
              </w:rPr>
            </w:pPr>
          </w:p>
        </w:tc>
        <w:tc>
          <w:tcPr>
            <w:tcW w:w="1080" w:type="dxa"/>
            <w:vAlign w:val="bottom"/>
          </w:tcPr>
          <w:p w14:paraId="3B3CC476" w14:textId="77777777" w:rsidR="00B0234D" w:rsidRDefault="00B0234D" w:rsidP="00B0234D">
            <w:pPr>
              <w:pStyle w:val="acctmergecolhdg"/>
              <w:spacing w:line="240" w:lineRule="auto"/>
              <w:rPr>
                <w:rFonts w:cs="Times New Roman"/>
                <w:b w:val="0"/>
                <w:bCs/>
                <w:szCs w:val="22"/>
                <w:lang w:bidi="th-TH"/>
              </w:rPr>
            </w:pPr>
            <w:r>
              <w:rPr>
                <w:rFonts w:cs="Times New Roman"/>
                <w:b w:val="0"/>
                <w:bCs/>
                <w:szCs w:val="22"/>
                <w:lang w:bidi="th-TH"/>
              </w:rPr>
              <w:t xml:space="preserve">31 </w:t>
            </w:r>
          </w:p>
          <w:p w14:paraId="22ECE568" w14:textId="2549B8E3" w:rsidR="00B0234D" w:rsidRPr="00710C0E" w:rsidRDefault="00B0234D" w:rsidP="00B0234D">
            <w:pPr>
              <w:pStyle w:val="acctmergecolhdg"/>
              <w:spacing w:line="240" w:lineRule="auto"/>
              <w:ind w:left="-61" w:right="-99"/>
              <w:rPr>
                <w:rFonts w:cs="Times New Roman"/>
                <w:b w:val="0"/>
                <w:bCs/>
                <w:szCs w:val="22"/>
                <w:lang w:bidi="th-TH"/>
              </w:rPr>
            </w:pPr>
            <w:r>
              <w:rPr>
                <w:rFonts w:cs="Times New Roman"/>
                <w:b w:val="0"/>
                <w:bCs/>
                <w:szCs w:val="22"/>
                <w:lang w:bidi="th-TH"/>
              </w:rPr>
              <w:t>March</w:t>
            </w:r>
          </w:p>
        </w:tc>
        <w:tc>
          <w:tcPr>
            <w:tcW w:w="180" w:type="dxa"/>
            <w:vAlign w:val="bottom"/>
          </w:tcPr>
          <w:p w14:paraId="752984AB"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54D395AC"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31</w:t>
            </w:r>
          </w:p>
          <w:p w14:paraId="5421C392"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December</w:t>
            </w:r>
          </w:p>
        </w:tc>
        <w:tc>
          <w:tcPr>
            <w:tcW w:w="180" w:type="dxa"/>
            <w:vAlign w:val="bottom"/>
          </w:tcPr>
          <w:p w14:paraId="2E589AF2"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vAlign w:val="bottom"/>
          </w:tcPr>
          <w:p w14:paraId="3259BFCA" w14:textId="77777777" w:rsidR="00B0234D" w:rsidRDefault="00B0234D" w:rsidP="00B0234D">
            <w:pPr>
              <w:pStyle w:val="acctmergecolhdg"/>
              <w:spacing w:line="240" w:lineRule="auto"/>
              <w:rPr>
                <w:rFonts w:cs="Times New Roman"/>
                <w:b w:val="0"/>
                <w:bCs/>
                <w:szCs w:val="22"/>
                <w:lang w:bidi="th-TH"/>
              </w:rPr>
            </w:pPr>
            <w:r>
              <w:rPr>
                <w:rFonts w:cs="Times New Roman"/>
                <w:b w:val="0"/>
                <w:bCs/>
                <w:szCs w:val="22"/>
                <w:lang w:bidi="th-TH"/>
              </w:rPr>
              <w:t xml:space="preserve">31 </w:t>
            </w:r>
          </w:p>
          <w:p w14:paraId="7839404D" w14:textId="381F86DE" w:rsidR="00B0234D" w:rsidRPr="00710C0E" w:rsidRDefault="00B0234D" w:rsidP="00B0234D">
            <w:pPr>
              <w:pStyle w:val="acctmergecolhdg"/>
              <w:spacing w:line="240" w:lineRule="auto"/>
              <w:ind w:left="-61" w:right="-99"/>
              <w:rPr>
                <w:rFonts w:cs="Times New Roman"/>
                <w:b w:val="0"/>
                <w:bCs/>
                <w:szCs w:val="22"/>
                <w:lang w:bidi="th-TH"/>
              </w:rPr>
            </w:pPr>
            <w:r>
              <w:rPr>
                <w:rFonts w:cs="Times New Roman"/>
                <w:b w:val="0"/>
                <w:bCs/>
                <w:szCs w:val="22"/>
                <w:lang w:bidi="th-TH"/>
              </w:rPr>
              <w:t>March</w:t>
            </w:r>
          </w:p>
        </w:tc>
        <w:tc>
          <w:tcPr>
            <w:tcW w:w="180" w:type="dxa"/>
            <w:vAlign w:val="bottom"/>
          </w:tcPr>
          <w:p w14:paraId="4764C587"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244A85DA"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31</w:t>
            </w:r>
          </w:p>
          <w:p w14:paraId="50C2BDDB" w14:textId="59FDBB49"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December</w:t>
            </w:r>
          </w:p>
        </w:tc>
      </w:tr>
      <w:tr w:rsidR="00B0234D" w:rsidRPr="00710C0E" w14:paraId="1B1B4A9E" w14:textId="77777777" w:rsidTr="00264581">
        <w:trPr>
          <w:cantSplit/>
        </w:trPr>
        <w:tc>
          <w:tcPr>
            <w:tcW w:w="4320" w:type="dxa"/>
          </w:tcPr>
          <w:p w14:paraId="736D9FC2" w14:textId="77777777" w:rsidR="00B0234D" w:rsidRPr="00710C0E" w:rsidRDefault="00B0234D" w:rsidP="00B0234D">
            <w:pPr>
              <w:spacing w:line="240" w:lineRule="auto"/>
              <w:ind w:left="195" w:hanging="184"/>
              <w:rPr>
                <w:rFonts w:cs="Times New Roman"/>
                <w:b/>
                <w:bCs/>
                <w:i/>
                <w:iCs/>
                <w:szCs w:val="22"/>
              </w:rPr>
            </w:pPr>
          </w:p>
        </w:tc>
        <w:tc>
          <w:tcPr>
            <w:tcW w:w="1080" w:type="dxa"/>
            <w:vAlign w:val="bottom"/>
          </w:tcPr>
          <w:p w14:paraId="4F96CFD5" w14:textId="0C216BDA"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bidi="th-TH"/>
              </w:rPr>
              <w:t>202</w:t>
            </w:r>
            <w:r>
              <w:rPr>
                <w:rFonts w:cs="Times New Roman"/>
                <w:b w:val="0"/>
                <w:bCs/>
                <w:szCs w:val="22"/>
                <w:lang w:bidi="th-TH"/>
              </w:rPr>
              <w:t>4</w:t>
            </w:r>
          </w:p>
        </w:tc>
        <w:tc>
          <w:tcPr>
            <w:tcW w:w="180" w:type="dxa"/>
            <w:vAlign w:val="bottom"/>
          </w:tcPr>
          <w:p w14:paraId="67B0100B"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686464E3" w14:textId="3C703110"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202</w:t>
            </w:r>
            <w:r>
              <w:rPr>
                <w:rFonts w:cs="Times New Roman"/>
                <w:b w:val="0"/>
                <w:bCs/>
                <w:szCs w:val="22"/>
                <w:lang w:val="en-US"/>
              </w:rPr>
              <w:t>3</w:t>
            </w:r>
          </w:p>
        </w:tc>
        <w:tc>
          <w:tcPr>
            <w:tcW w:w="180" w:type="dxa"/>
            <w:vAlign w:val="bottom"/>
          </w:tcPr>
          <w:p w14:paraId="6E7F5212"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vAlign w:val="bottom"/>
          </w:tcPr>
          <w:p w14:paraId="257C752D" w14:textId="7AAB93F8"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bidi="th-TH"/>
              </w:rPr>
              <w:t>202</w:t>
            </w:r>
            <w:r>
              <w:rPr>
                <w:rFonts w:cs="Times New Roman"/>
                <w:b w:val="0"/>
                <w:bCs/>
                <w:szCs w:val="22"/>
                <w:lang w:bidi="th-TH"/>
              </w:rPr>
              <w:t>4</w:t>
            </w:r>
          </w:p>
        </w:tc>
        <w:tc>
          <w:tcPr>
            <w:tcW w:w="180" w:type="dxa"/>
            <w:vAlign w:val="bottom"/>
          </w:tcPr>
          <w:p w14:paraId="32A803E8"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72AABCD6" w14:textId="19015464"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val="en-US"/>
              </w:rPr>
              <w:t>202</w:t>
            </w:r>
            <w:r>
              <w:rPr>
                <w:rFonts w:cs="Times New Roman"/>
                <w:b w:val="0"/>
                <w:bCs/>
                <w:szCs w:val="22"/>
                <w:lang w:val="en-US"/>
              </w:rPr>
              <w:t>3</w:t>
            </w:r>
          </w:p>
        </w:tc>
      </w:tr>
      <w:tr w:rsidR="00A60131" w:rsidRPr="00710C0E" w14:paraId="20EEB6E8" w14:textId="77777777" w:rsidTr="00264581">
        <w:trPr>
          <w:cantSplit/>
          <w:tblHeader/>
        </w:trPr>
        <w:tc>
          <w:tcPr>
            <w:tcW w:w="4320" w:type="dxa"/>
          </w:tcPr>
          <w:p w14:paraId="010A4008" w14:textId="77777777" w:rsidR="00A60131" w:rsidRPr="00710C0E" w:rsidRDefault="00A60131" w:rsidP="00A60131">
            <w:pPr>
              <w:spacing w:line="240" w:lineRule="auto"/>
              <w:ind w:firstLine="11"/>
              <w:rPr>
                <w:rFonts w:cs="Times New Roman"/>
                <w:b/>
                <w:bCs/>
                <w:i/>
                <w:iCs/>
                <w:szCs w:val="22"/>
              </w:rPr>
            </w:pPr>
          </w:p>
        </w:tc>
        <w:tc>
          <w:tcPr>
            <w:tcW w:w="4860" w:type="dxa"/>
            <w:gridSpan w:val="7"/>
          </w:tcPr>
          <w:p w14:paraId="014721F7" w14:textId="77777777" w:rsidR="00A60131" w:rsidRPr="00710C0E" w:rsidRDefault="00A60131" w:rsidP="00A60131">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A60131" w:rsidRPr="00710C0E" w14:paraId="3CD41462" w14:textId="77777777" w:rsidTr="00264581">
        <w:trPr>
          <w:cantSplit/>
        </w:trPr>
        <w:tc>
          <w:tcPr>
            <w:tcW w:w="4320" w:type="dxa"/>
          </w:tcPr>
          <w:p w14:paraId="00EBADC6" w14:textId="77777777" w:rsidR="00A60131" w:rsidRPr="00710C0E" w:rsidRDefault="00A60131" w:rsidP="00A60131">
            <w:pPr>
              <w:spacing w:line="240" w:lineRule="auto"/>
              <w:ind w:left="195" w:hanging="184"/>
              <w:rPr>
                <w:rFonts w:cs="Times New Roman"/>
                <w:szCs w:val="22"/>
              </w:rPr>
            </w:pPr>
            <w:r w:rsidRPr="00710C0E">
              <w:rPr>
                <w:rFonts w:cs="Times New Roman"/>
                <w:b/>
                <w:bCs/>
                <w:i/>
                <w:iCs/>
                <w:szCs w:val="22"/>
              </w:rPr>
              <w:t>Capital commitments</w:t>
            </w:r>
            <w:r w:rsidRPr="00710C0E">
              <w:rPr>
                <w:rFonts w:cs="Times New Roman"/>
                <w:b/>
                <w:bCs/>
                <w:color w:val="0000FF"/>
                <w:szCs w:val="22"/>
                <w:cs/>
                <w:lang w:bidi="th-TH"/>
              </w:rPr>
              <w:t xml:space="preserve"> </w:t>
            </w:r>
          </w:p>
        </w:tc>
        <w:tc>
          <w:tcPr>
            <w:tcW w:w="1080" w:type="dxa"/>
            <w:vAlign w:val="bottom"/>
          </w:tcPr>
          <w:p w14:paraId="6C7634B2"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DD075DC"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11463072" w14:textId="77777777" w:rsidR="00A60131" w:rsidRPr="00710C0E" w:rsidRDefault="00A60131" w:rsidP="00A60131">
            <w:pPr>
              <w:pStyle w:val="acctfourfigures"/>
              <w:tabs>
                <w:tab w:val="clear" w:pos="765"/>
                <w:tab w:val="decimal" w:pos="640"/>
              </w:tabs>
              <w:spacing w:line="240" w:lineRule="auto"/>
              <w:ind w:right="-86" w:firstLine="14"/>
              <w:rPr>
                <w:rFonts w:cs="Times New Roman"/>
                <w:szCs w:val="22"/>
                <w:lang w:val="en-US"/>
              </w:rPr>
            </w:pPr>
          </w:p>
        </w:tc>
        <w:tc>
          <w:tcPr>
            <w:tcW w:w="180" w:type="dxa"/>
          </w:tcPr>
          <w:p w14:paraId="4CBD4FBE"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15A90D0F"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80" w:type="dxa"/>
          </w:tcPr>
          <w:p w14:paraId="1166B48B"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2C2905E6"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r>
      <w:tr w:rsidR="00A60131" w:rsidRPr="00710C0E" w14:paraId="67AA9AF6" w14:textId="77777777" w:rsidTr="007A0EAB">
        <w:trPr>
          <w:cantSplit/>
          <w:trHeight w:val="186"/>
        </w:trPr>
        <w:tc>
          <w:tcPr>
            <w:tcW w:w="4320" w:type="dxa"/>
          </w:tcPr>
          <w:p w14:paraId="2F1EC68C" w14:textId="77777777" w:rsidR="00A60131" w:rsidRPr="00710C0E" w:rsidRDefault="00A60131" w:rsidP="00A60131">
            <w:pPr>
              <w:spacing w:line="240" w:lineRule="auto"/>
              <w:ind w:left="195" w:hanging="184"/>
              <w:rPr>
                <w:rFonts w:cs="Times New Roman"/>
                <w:szCs w:val="22"/>
              </w:rPr>
            </w:pPr>
            <w:r w:rsidRPr="00710C0E">
              <w:rPr>
                <w:rFonts w:cs="Times New Roman"/>
                <w:szCs w:val="22"/>
              </w:rPr>
              <w:t>Machinery, buildings and other constructions</w:t>
            </w:r>
          </w:p>
        </w:tc>
        <w:tc>
          <w:tcPr>
            <w:tcW w:w="1080" w:type="dxa"/>
            <w:tcBorders>
              <w:bottom w:val="double" w:sz="4" w:space="0" w:color="auto"/>
            </w:tcBorders>
          </w:tcPr>
          <w:p w14:paraId="4AB3C59F" w14:textId="6CF89F5C" w:rsidR="00A60131" w:rsidRPr="008D0410" w:rsidRDefault="008D0410" w:rsidP="00820CA9">
            <w:pPr>
              <w:pStyle w:val="acctfourfigures"/>
              <w:tabs>
                <w:tab w:val="clear" w:pos="765"/>
                <w:tab w:val="decimal" w:pos="644"/>
              </w:tabs>
              <w:spacing w:line="240" w:lineRule="auto"/>
              <w:ind w:right="-86" w:firstLine="14"/>
              <w:rPr>
                <w:rFonts w:cs="Times New Roman"/>
                <w:b/>
                <w:bCs/>
                <w:szCs w:val="22"/>
              </w:rPr>
            </w:pPr>
            <w:r w:rsidRPr="008D0410">
              <w:rPr>
                <w:rFonts w:cs="Times New Roman"/>
                <w:b/>
                <w:bCs/>
                <w:szCs w:val="22"/>
              </w:rPr>
              <w:t>-</w:t>
            </w:r>
          </w:p>
        </w:tc>
        <w:tc>
          <w:tcPr>
            <w:tcW w:w="180" w:type="dxa"/>
            <w:vAlign w:val="bottom"/>
          </w:tcPr>
          <w:p w14:paraId="6DB139A7" w14:textId="77777777" w:rsidR="00A60131" w:rsidRPr="008D0410" w:rsidRDefault="00A60131" w:rsidP="00A6013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2FDB427" w14:textId="0CBC407E" w:rsidR="00A60131" w:rsidRPr="008D0410" w:rsidRDefault="00B0234D" w:rsidP="00820CA9">
            <w:pPr>
              <w:pStyle w:val="acctfourfigures"/>
              <w:tabs>
                <w:tab w:val="clear" w:pos="765"/>
                <w:tab w:val="decimal" w:pos="640"/>
              </w:tabs>
              <w:spacing w:line="240" w:lineRule="auto"/>
              <w:ind w:right="-86" w:firstLine="14"/>
              <w:rPr>
                <w:rFonts w:cs="Times New Roman"/>
                <w:b/>
                <w:bCs/>
                <w:szCs w:val="22"/>
                <w:lang w:val="en-US"/>
              </w:rPr>
            </w:pPr>
            <w:r w:rsidRPr="008D0410">
              <w:rPr>
                <w:rFonts w:cs="Times New Roman"/>
                <w:b/>
                <w:bCs/>
                <w:szCs w:val="22"/>
              </w:rPr>
              <w:t>821</w:t>
            </w:r>
          </w:p>
        </w:tc>
        <w:tc>
          <w:tcPr>
            <w:tcW w:w="180" w:type="dxa"/>
          </w:tcPr>
          <w:p w14:paraId="19F51902" w14:textId="77777777" w:rsidR="00A60131" w:rsidRPr="008D0410" w:rsidRDefault="00A60131" w:rsidP="00A6013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ACD1739" w14:textId="19067B05" w:rsidR="00A60131" w:rsidRPr="008D0410" w:rsidRDefault="008D0410" w:rsidP="00820CA9">
            <w:pPr>
              <w:pStyle w:val="acctfourfigures"/>
              <w:tabs>
                <w:tab w:val="clear" w:pos="765"/>
                <w:tab w:val="decimal" w:pos="647"/>
              </w:tabs>
              <w:spacing w:line="240" w:lineRule="auto"/>
              <w:ind w:right="-86" w:firstLine="14"/>
              <w:rPr>
                <w:rFonts w:cs="Times New Roman"/>
                <w:b/>
                <w:bCs/>
                <w:szCs w:val="22"/>
              </w:rPr>
            </w:pPr>
            <w:r w:rsidRPr="008D0410">
              <w:rPr>
                <w:rFonts w:cs="Times New Roman"/>
                <w:b/>
                <w:bCs/>
                <w:szCs w:val="22"/>
              </w:rPr>
              <w:t>-</w:t>
            </w:r>
          </w:p>
        </w:tc>
        <w:tc>
          <w:tcPr>
            <w:tcW w:w="180" w:type="dxa"/>
          </w:tcPr>
          <w:p w14:paraId="5900DA12" w14:textId="77777777" w:rsidR="00A60131" w:rsidRPr="008D0410" w:rsidRDefault="00A60131" w:rsidP="00A6013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0BAC1D4" w14:textId="3BE0C11D" w:rsidR="00A60131" w:rsidRPr="008D0410" w:rsidRDefault="00B0234D" w:rsidP="00820CA9">
            <w:pPr>
              <w:pStyle w:val="acctfourfigures"/>
              <w:tabs>
                <w:tab w:val="clear" w:pos="765"/>
                <w:tab w:val="decimal" w:pos="643"/>
              </w:tabs>
              <w:spacing w:line="240" w:lineRule="auto"/>
              <w:ind w:right="-86" w:firstLine="14"/>
              <w:rPr>
                <w:rFonts w:cs="Times New Roman"/>
                <w:b/>
                <w:bCs/>
                <w:szCs w:val="22"/>
              </w:rPr>
            </w:pPr>
            <w:r w:rsidRPr="008D0410">
              <w:rPr>
                <w:rFonts w:cs="Times New Roman"/>
                <w:b/>
                <w:bCs/>
                <w:szCs w:val="22"/>
              </w:rPr>
              <w:t>821</w:t>
            </w:r>
          </w:p>
        </w:tc>
      </w:tr>
    </w:tbl>
    <w:p w14:paraId="125F77F6" w14:textId="04AEB353" w:rsidR="00D86906" w:rsidRPr="00710C0E" w:rsidRDefault="00D86906">
      <w:pPr>
        <w:spacing w:line="240" w:lineRule="auto"/>
        <w:rPr>
          <w:rFonts w:cs="Times New Roman"/>
          <w:sz w:val="20"/>
          <w:lang w:bidi="th-TH"/>
        </w:rPr>
      </w:pPr>
    </w:p>
    <w:p w14:paraId="616841AF" w14:textId="3E1037E1" w:rsidR="00862D7A" w:rsidRPr="004D265C" w:rsidRDefault="00862D7A" w:rsidP="00862D7A">
      <w:pPr>
        <w:pStyle w:val="Heading1"/>
        <w:numPr>
          <w:ilvl w:val="0"/>
          <w:numId w:val="26"/>
        </w:numPr>
        <w:spacing w:before="0" w:after="0" w:line="240" w:lineRule="atLeast"/>
        <w:ind w:left="540" w:hanging="540"/>
        <w:rPr>
          <w:rFonts w:cs="Times New Roman"/>
          <w:b w:val="0"/>
          <w:bCs/>
          <w:szCs w:val="24"/>
          <w:lang w:bidi="th-TH"/>
        </w:rPr>
      </w:pPr>
      <w:r w:rsidRPr="004D265C">
        <w:rPr>
          <w:rFonts w:cs="Times New Roman"/>
          <w:szCs w:val="24"/>
        </w:rPr>
        <w:t>Account</w:t>
      </w:r>
      <w:r w:rsidRPr="004D265C">
        <w:rPr>
          <w:rFonts w:cs="Times New Roman"/>
          <w:bCs/>
          <w:szCs w:val="24"/>
          <w:lang w:val="en-US" w:bidi="th-TH"/>
        </w:rPr>
        <w:t xml:space="preserve"> receivable from void contract</w:t>
      </w:r>
    </w:p>
    <w:p w14:paraId="77ACD413" w14:textId="35E1AEF1" w:rsidR="00862D7A" w:rsidRPr="004D265C" w:rsidRDefault="00094BD9" w:rsidP="00862D7A">
      <w:pPr>
        <w:pStyle w:val="block"/>
        <w:spacing w:after="0" w:line="240" w:lineRule="atLeast"/>
        <w:ind w:left="0" w:right="-7"/>
        <w:jc w:val="both"/>
        <w:rPr>
          <w:rFonts w:cs="Times New Roman"/>
          <w:sz w:val="18"/>
          <w:szCs w:val="18"/>
          <w:lang w:val="en-US" w:bidi="th-TH"/>
        </w:rPr>
      </w:pPr>
      <w:r w:rsidRPr="004D265C">
        <w:rPr>
          <w:rFonts w:cs="Times New Roman"/>
          <w:sz w:val="18"/>
          <w:szCs w:val="18"/>
          <w:cs/>
          <w:lang w:val="en-US" w:bidi="th-TH"/>
        </w:rPr>
        <w:t xml:space="preserve"> </w:t>
      </w:r>
    </w:p>
    <w:p w14:paraId="3C50E69F" w14:textId="749BF73C" w:rsidR="00862D7A" w:rsidRPr="004D265C" w:rsidRDefault="00862D7A" w:rsidP="007F1F8A">
      <w:pPr>
        <w:pStyle w:val="BodyText"/>
        <w:spacing w:after="0" w:line="240" w:lineRule="atLeast"/>
        <w:ind w:left="540"/>
        <w:jc w:val="both"/>
        <w:rPr>
          <w:rFonts w:cs="Times New Roman"/>
          <w:szCs w:val="22"/>
          <w:lang w:val="en-US"/>
        </w:rPr>
      </w:pPr>
      <w:r w:rsidRPr="004D265C">
        <w:rPr>
          <w:rFonts w:cs="Times New Roman"/>
          <w:szCs w:val="22"/>
          <w:lang w:val="en-US"/>
        </w:rPr>
        <w:t xml:space="preserve">In March 2017, the Company cancelled the Share Sale and Purchase Agreement for </w:t>
      </w:r>
      <w:r w:rsidR="00B77827" w:rsidRPr="004D265C">
        <w:rPr>
          <w:rFonts w:cs="Times New Roman"/>
          <w:szCs w:val="22"/>
          <w:lang w:val="en-US"/>
        </w:rPr>
        <w:t>800,000</w:t>
      </w:r>
      <w:r w:rsidRPr="004D265C">
        <w:rPr>
          <w:rFonts w:cs="Times New Roman"/>
          <w:szCs w:val="22"/>
          <w:lang w:val="en-US"/>
        </w:rPr>
        <w:t xml:space="preserve"> ordinary shares of Family Corporation Co</w:t>
      </w:r>
      <w:r w:rsidRPr="004D265C">
        <w:rPr>
          <w:rFonts w:cs="Times New Roman"/>
          <w:szCs w:val="22"/>
          <w:cs/>
          <w:lang w:val="en-US" w:bidi="th-TH"/>
        </w:rPr>
        <w:t>.</w:t>
      </w:r>
      <w:r w:rsidRPr="004D265C">
        <w:rPr>
          <w:rFonts w:cs="Times New Roman"/>
          <w:szCs w:val="22"/>
          <w:lang w:val="en-US"/>
        </w:rPr>
        <w:t>, Ltd</w:t>
      </w:r>
      <w:r w:rsidRPr="004D265C">
        <w:rPr>
          <w:rFonts w:cs="Times New Roman"/>
          <w:szCs w:val="22"/>
          <w:cs/>
          <w:lang w:val="en-US" w:bidi="th-TH"/>
        </w:rPr>
        <w:t xml:space="preserve">. </w:t>
      </w:r>
      <w:r w:rsidRPr="004D265C">
        <w:rPr>
          <w:rFonts w:cs="Times New Roman"/>
          <w:szCs w:val="22"/>
          <w:lang w:val="en-US"/>
        </w:rPr>
        <w:t>with RF Vision Co</w:t>
      </w:r>
      <w:r w:rsidRPr="004D265C">
        <w:rPr>
          <w:rFonts w:cs="Times New Roman"/>
          <w:szCs w:val="22"/>
          <w:cs/>
          <w:lang w:val="en-US" w:bidi="th-TH"/>
        </w:rPr>
        <w:t>.</w:t>
      </w:r>
      <w:r w:rsidRPr="004D265C">
        <w:rPr>
          <w:rFonts w:cs="Times New Roman"/>
          <w:szCs w:val="22"/>
          <w:lang w:val="en-US"/>
        </w:rPr>
        <w:t>, Ltd</w:t>
      </w:r>
      <w:r w:rsidRPr="004D265C">
        <w:rPr>
          <w:rFonts w:cs="Times New Roman"/>
          <w:szCs w:val="22"/>
          <w:cs/>
          <w:lang w:val="en-US" w:bidi="th-TH"/>
        </w:rPr>
        <w:t>. (</w:t>
      </w:r>
      <w:r w:rsidRPr="004D265C">
        <w:rPr>
          <w:rFonts w:cs="Times New Roman"/>
          <w:szCs w:val="22"/>
          <w:lang w:val="en-US"/>
        </w:rPr>
        <w:t>the Seller</w:t>
      </w:r>
      <w:r w:rsidRPr="004D265C">
        <w:rPr>
          <w:rFonts w:cs="Times New Roman"/>
          <w:szCs w:val="22"/>
          <w:cs/>
          <w:lang w:val="en-US" w:bidi="th-TH"/>
        </w:rPr>
        <w:t xml:space="preserve">). </w:t>
      </w:r>
      <w:r w:rsidRPr="004D265C">
        <w:rPr>
          <w:rFonts w:cs="Times New Roman"/>
          <w:szCs w:val="22"/>
          <w:lang w:val="en-US"/>
        </w:rPr>
        <w:t xml:space="preserve">The Company is required to immediately transfer its investment to the Seller on receiving the full repayment of Baht </w:t>
      </w:r>
      <w:r w:rsidR="00B77827" w:rsidRPr="004D265C">
        <w:rPr>
          <w:rFonts w:cs="Times New Roman"/>
          <w:szCs w:val="22"/>
          <w:lang w:val="en-US"/>
        </w:rPr>
        <w:t>320</w:t>
      </w:r>
      <w:r w:rsidRPr="004D265C">
        <w:rPr>
          <w:rFonts w:cs="Times New Roman"/>
          <w:szCs w:val="22"/>
          <w:lang w:val="en-US"/>
        </w:rPr>
        <w:t xml:space="preserve"> million</w:t>
      </w:r>
      <w:r w:rsidRPr="004D265C">
        <w:rPr>
          <w:rFonts w:cs="Times New Roman"/>
          <w:szCs w:val="22"/>
          <w:cs/>
          <w:lang w:val="en-US" w:bidi="th-TH"/>
        </w:rPr>
        <w:t xml:space="preserve">. </w:t>
      </w:r>
    </w:p>
    <w:p w14:paraId="06AC3636" w14:textId="77777777" w:rsidR="00862D7A" w:rsidRPr="004D265C" w:rsidRDefault="00862D7A" w:rsidP="00862D7A">
      <w:pPr>
        <w:pStyle w:val="block"/>
        <w:spacing w:after="0" w:line="240" w:lineRule="atLeast"/>
        <w:ind w:right="-7"/>
        <w:jc w:val="both"/>
        <w:rPr>
          <w:rFonts w:cs="Times New Roman"/>
          <w:sz w:val="18"/>
          <w:szCs w:val="18"/>
          <w:lang w:val="en-US"/>
        </w:rPr>
      </w:pPr>
    </w:p>
    <w:p w14:paraId="17A85DEE" w14:textId="6EF468C7" w:rsidR="00862D7A" w:rsidRPr="004D265C" w:rsidRDefault="00862D7A" w:rsidP="00BA0922">
      <w:pPr>
        <w:pStyle w:val="BodyText"/>
        <w:spacing w:after="0" w:line="240" w:lineRule="atLeast"/>
        <w:ind w:left="540" w:firstLine="22"/>
        <w:jc w:val="both"/>
        <w:rPr>
          <w:rFonts w:cs="Times New Roman"/>
          <w:szCs w:val="22"/>
          <w:lang w:val="en-US" w:bidi="th-TH"/>
        </w:rPr>
      </w:pPr>
      <w:r w:rsidRPr="004D265C">
        <w:rPr>
          <w:rFonts w:cs="Times New Roman"/>
          <w:szCs w:val="22"/>
          <w:lang w:val="en-US" w:bidi="th-TH"/>
        </w:rPr>
        <w:t xml:space="preserve">The </w:t>
      </w:r>
      <w:r w:rsidRPr="004D265C">
        <w:rPr>
          <w:rFonts w:cs="Times New Roman"/>
          <w:szCs w:val="22"/>
          <w:lang w:val="en-US"/>
        </w:rPr>
        <w:t>guarantee</w:t>
      </w:r>
      <w:r w:rsidRPr="004D265C">
        <w:rPr>
          <w:rFonts w:cs="Times New Roman"/>
          <w:szCs w:val="22"/>
          <w:lang w:val="en-US" w:bidi="th-TH"/>
        </w:rPr>
        <w:t xml:space="preserve"> for the repayments comprises</w:t>
      </w:r>
      <w:r w:rsidRPr="004D265C">
        <w:rPr>
          <w:rFonts w:cs="Times New Roman"/>
          <w:szCs w:val="22"/>
          <w:cs/>
          <w:lang w:val="en-US" w:bidi="th-TH"/>
        </w:rPr>
        <w:t>:</w:t>
      </w:r>
    </w:p>
    <w:p w14:paraId="05107317" w14:textId="77777777" w:rsidR="00823FC9" w:rsidRPr="004D265C" w:rsidRDefault="00823FC9" w:rsidP="00862D7A">
      <w:pPr>
        <w:autoSpaceDE w:val="0"/>
        <w:autoSpaceDN w:val="0"/>
        <w:adjustRightInd w:val="0"/>
        <w:ind w:left="540"/>
        <w:jc w:val="both"/>
        <w:rPr>
          <w:rFonts w:cs="Times New Roman"/>
          <w:sz w:val="18"/>
          <w:szCs w:val="18"/>
          <w:lang w:val="en-US" w:bidi="th-TH"/>
        </w:rPr>
      </w:pPr>
    </w:p>
    <w:p w14:paraId="312842A9" w14:textId="631BEA82" w:rsidR="00862D7A" w:rsidRPr="004D265C" w:rsidRDefault="00862D7A" w:rsidP="00862D7A">
      <w:pPr>
        <w:pStyle w:val="ListParagraph"/>
        <w:numPr>
          <w:ilvl w:val="0"/>
          <w:numId w:val="23"/>
        </w:numPr>
        <w:autoSpaceDE w:val="0"/>
        <w:autoSpaceDN w:val="0"/>
        <w:adjustRightInd w:val="0"/>
        <w:jc w:val="both"/>
        <w:rPr>
          <w:szCs w:val="22"/>
          <w:lang w:val="en-US" w:bidi="th-TH"/>
        </w:rPr>
      </w:pPr>
      <w:r w:rsidRPr="004D265C">
        <w:rPr>
          <w:szCs w:val="22"/>
          <w:lang w:val="en-US" w:bidi="th-TH"/>
        </w:rPr>
        <w:t>the 800,000</w:t>
      </w:r>
      <w:r w:rsidRPr="004D265C">
        <w:rPr>
          <w:szCs w:val="22"/>
          <w:cs/>
          <w:lang w:val="en-US" w:bidi="th-TH"/>
        </w:rPr>
        <w:t xml:space="preserve"> </w:t>
      </w:r>
      <w:r w:rsidRPr="004D265C">
        <w:rPr>
          <w:szCs w:val="22"/>
          <w:lang w:val="en-US" w:bidi="th-TH"/>
        </w:rPr>
        <w:t>ordinary shares of Family Corporation Co</w:t>
      </w:r>
      <w:r w:rsidRPr="004D265C">
        <w:rPr>
          <w:szCs w:val="22"/>
          <w:cs/>
          <w:lang w:val="en-US" w:bidi="th-TH"/>
        </w:rPr>
        <w:t>.</w:t>
      </w:r>
      <w:r w:rsidRPr="004D265C">
        <w:rPr>
          <w:szCs w:val="22"/>
          <w:lang w:val="en-US" w:bidi="th-TH"/>
        </w:rPr>
        <w:t>, Ltd</w:t>
      </w:r>
      <w:r w:rsidRPr="004D265C">
        <w:rPr>
          <w:szCs w:val="22"/>
          <w:cs/>
          <w:lang w:val="en-US" w:bidi="th-TH"/>
        </w:rPr>
        <w:t xml:space="preserve">. </w:t>
      </w:r>
      <w:r w:rsidRPr="004D265C">
        <w:rPr>
          <w:szCs w:val="22"/>
          <w:lang w:val="en-US" w:bidi="th-TH"/>
        </w:rPr>
        <w:t>which will be transferred to the seller on receiving the full repayment, and</w:t>
      </w:r>
    </w:p>
    <w:p w14:paraId="41005D0F" w14:textId="77777777" w:rsidR="00823FC9" w:rsidRPr="004D265C" w:rsidRDefault="00823FC9" w:rsidP="00823FC9">
      <w:pPr>
        <w:autoSpaceDE w:val="0"/>
        <w:autoSpaceDN w:val="0"/>
        <w:adjustRightInd w:val="0"/>
        <w:jc w:val="both"/>
        <w:rPr>
          <w:rFonts w:cs="Times New Roman"/>
          <w:sz w:val="18"/>
          <w:szCs w:val="18"/>
          <w:lang w:val="en-US" w:bidi="th-TH"/>
        </w:rPr>
      </w:pPr>
    </w:p>
    <w:p w14:paraId="70922702" w14:textId="77777777" w:rsidR="00862D7A" w:rsidRPr="004D265C" w:rsidRDefault="00862D7A" w:rsidP="00862D7A">
      <w:pPr>
        <w:pStyle w:val="ListParagraph"/>
        <w:numPr>
          <w:ilvl w:val="0"/>
          <w:numId w:val="23"/>
        </w:numPr>
        <w:autoSpaceDE w:val="0"/>
        <w:autoSpaceDN w:val="0"/>
        <w:adjustRightInd w:val="0"/>
        <w:jc w:val="both"/>
        <w:rPr>
          <w:szCs w:val="22"/>
          <w:lang w:val="en-US" w:bidi="th-TH"/>
        </w:rPr>
      </w:pPr>
      <w:r w:rsidRPr="004D265C">
        <w:rPr>
          <w:szCs w:val="22"/>
          <w:lang w:val="en-US" w:bidi="th-TH"/>
        </w:rPr>
        <w:t>a personal guarantee agreement by the former president of Family Corporation Co</w:t>
      </w:r>
      <w:r w:rsidRPr="004D265C">
        <w:rPr>
          <w:szCs w:val="22"/>
          <w:cs/>
          <w:lang w:val="en-US" w:bidi="th-TH"/>
        </w:rPr>
        <w:t>.</w:t>
      </w:r>
      <w:r w:rsidRPr="004D265C">
        <w:rPr>
          <w:szCs w:val="22"/>
          <w:lang w:val="en-US" w:bidi="th-TH"/>
        </w:rPr>
        <w:t>, Ltd</w:t>
      </w:r>
      <w:r w:rsidRPr="004D265C">
        <w:rPr>
          <w:szCs w:val="22"/>
          <w:cs/>
          <w:lang w:val="en-US" w:bidi="th-TH"/>
        </w:rPr>
        <w:t>.</w:t>
      </w:r>
    </w:p>
    <w:p w14:paraId="31EF5ADC" w14:textId="77777777" w:rsidR="00862D7A" w:rsidRPr="004D265C" w:rsidRDefault="00862D7A" w:rsidP="00862D7A">
      <w:pPr>
        <w:spacing w:line="240" w:lineRule="auto"/>
        <w:rPr>
          <w:rFonts w:cs="Times New Roman"/>
          <w:sz w:val="18"/>
          <w:szCs w:val="18"/>
          <w:lang w:val="en-US"/>
        </w:rPr>
      </w:pPr>
    </w:p>
    <w:p w14:paraId="467D6963" w14:textId="2F271EF1" w:rsidR="00862D7A" w:rsidRPr="004D265C" w:rsidRDefault="00862D7A" w:rsidP="00F5765E">
      <w:pPr>
        <w:pStyle w:val="BodyText"/>
        <w:spacing w:after="0" w:line="240" w:lineRule="atLeast"/>
        <w:ind w:left="540"/>
        <w:jc w:val="thaiDistribute"/>
        <w:rPr>
          <w:rFonts w:cs="Times New Roman"/>
          <w:szCs w:val="22"/>
          <w:lang w:val="en-US" w:bidi="th-TH"/>
        </w:rPr>
      </w:pPr>
      <w:r w:rsidRPr="004D265C">
        <w:rPr>
          <w:rFonts w:cs="Times New Roman"/>
          <w:szCs w:val="22"/>
          <w:lang w:val="en-US"/>
        </w:rPr>
        <w:t xml:space="preserve">Since then, management has tried to contact and has demanded repayments several times from </w:t>
      </w:r>
      <w:r w:rsidR="00A830E4" w:rsidRPr="004D265C">
        <w:rPr>
          <w:rFonts w:cs="Times New Roman"/>
          <w:szCs w:val="22"/>
          <w:rtl/>
          <w:cs/>
          <w:lang w:val="en-US"/>
        </w:rPr>
        <w:br/>
      </w:r>
      <w:r w:rsidRPr="004D265C">
        <w:rPr>
          <w:rFonts w:cs="Times New Roman"/>
          <w:szCs w:val="22"/>
          <w:lang w:val="en-US"/>
        </w:rPr>
        <w:t>the account receivable and the guarantor, but no progress was made</w:t>
      </w:r>
      <w:r w:rsidRPr="004D265C">
        <w:rPr>
          <w:rFonts w:cs="Times New Roman"/>
          <w:szCs w:val="22"/>
          <w:cs/>
          <w:lang w:val="en-US" w:bidi="th-TH"/>
        </w:rPr>
        <w:t xml:space="preserve">. </w:t>
      </w:r>
      <w:r w:rsidRPr="004D265C">
        <w:rPr>
          <w:rFonts w:cs="Times New Roman"/>
          <w:szCs w:val="22"/>
          <w:lang w:val="en-US"/>
        </w:rPr>
        <w:t>Management therefore decided to be prudent and set up related allowance in full for all outstanding amounts in June 2017</w:t>
      </w:r>
      <w:r w:rsidRPr="004D265C">
        <w:rPr>
          <w:rFonts w:cs="Times New Roman"/>
          <w:szCs w:val="22"/>
          <w:cs/>
          <w:lang w:val="en-US" w:bidi="th-TH"/>
        </w:rPr>
        <w:t xml:space="preserve">. </w:t>
      </w:r>
      <w:r w:rsidRPr="004D265C">
        <w:rPr>
          <w:rFonts w:cs="Times New Roman"/>
          <w:szCs w:val="22"/>
          <w:lang w:val="en-US" w:bidi="th-TH"/>
        </w:rPr>
        <w:t>The Company has appointed an attorney for filling a lawsuit against defendant</w:t>
      </w:r>
      <w:r w:rsidRPr="004D265C">
        <w:rPr>
          <w:rFonts w:cs="Times New Roman"/>
          <w:szCs w:val="22"/>
          <w:cs/>
          <w:lang w:val="en-US" w:bidi="th-TH"/>
        </w:rPr>
        <w:t>.</w:t>
      </w:r>
    </w:p>
    <w:p w14:paraId="0ADAC591" w14:textId="77777777" w:rsidR="003B5B50" w:rsidRPr="00D03465" w:rsidRDefault="003B5B50" w:rsidP="007F1F8A">
      <w:pPr>
        <w:pStyle w:val="BodyText"/>
        <w:spacing w:after="0" w:line="240" w:lineRule="atLeast"/>
        <w:ind w:left="540"/>
        <w:jc w:val="both"/>
        <w:rPr>
          <w:rFonts w:cs="Times New Roman"/>
          <w:szCs w:val="22"/>
          <w:lang w:val="en-US" w:bidi="th-TH"/>
        </w:rPr>
      </w:pPr>
    </w:p>
    <w:p w14:paraId="1FA7D6F5" w14:textId="472AAEA9" w:rsidR="002F1435" w:rsidRPr="00D03465" w:rsidRDefault="004D265C" w:rsidP="00D03465">
      <w:pPr>
        <w:pStyle w:val="block"/>
        <w:spacing w:line="240" w:lineRule="atLeast"/>
        <w:ind w:right="-7"/>
        <w:jc w:val="thaiDistribute"/>
        <w:rPr>
          <w:rFonts w:cs="Times New Roman"/>
          <w:szCs w:val="22"/>
        </w:rPr>
      </w:pPr>
      <w:r w:rsidRPr="00D03465">
        <w:rPr>
          <w:rFonts w:cs="Times New Roman"/>
          <w:szCs w:val="22"/>
        </w:rPr>
        <w:t xml:space="preserve">On </w:t>
      </w:r>
      <w:r w:rsidR="0007353F">
        <w:rPr>
          <w:rFonts w:cs="Times New Roman"/>
          <w:szCs w:val="22"/>
        </w:rPr>
        <w:t xml:space="preserve">2 </w:t>
      </w:r>
      <w:r w:rsidRPr="00D03465">
        <w:rPr>
          <w:rFonts w:cs="Times New Roman"/>
          <w:szCs w:val="22"/>
        </w:rPr>
        <w:t xml:space="preserve">April 2024, </w:t>
      </w:r>
      <w:r w:rsidR="004A01DB" w:rsidRPr="004A01DB">
        <w:rPr>
          <w:rFonts w:cs="Times New Roman"/>
          <w:szCs w:val="22"/>
        </w:rPr>
        <w:t xml:space="preserve">the Supreme Court ruled that the Seller must pay the </w:t>
      </w:r>
      <w:proofErr w:type="gramStart"/>
      <w:r w:rsidR="004A01DB" w:rsidRPr="004A01DB">
        <w:rPr>
          <w:rFonts w:cs="Times New Roman"/>
          <w:szCs w:val="22"/>
        </w:rPr>
        <w:t>amount</w:t>
      </w:r>
      <w:proofErr w:type="gramEnd"/>
      <w:r w:rsidR="004A01DB" w:rsidRPr="004A01DB">
        <w:rPr>
          <w:rFonts w:cs="Times New Roman"/>
          <w:szCs w:val="22"/>
        </w:rPr>
        <w:t xml:space="preserve"> of </w:t>
      </w:r>
      <w:r w:rsidR="001C1788">
        <w:rPr>
          <w:rFonts w:cs="Times New Roman"/>
          <w:szCs w:val="22"/>
        </w:rPr>
        <w:t xml:space="preserve">Baht </w:t>
      </w:r>
      <w:r w:rsidR="004A01DB" w:rsidRPr="004A01DB">
        <w:rPr>
          <w:rFonts w:cs="Times New Roman"/>
          <w:szCs w:val="22"/>
        </w:rPr>
        <w:t>326,747,945.20, with interest at a rate of 7.5% per annum. In the event of non-payment, the guarantor will be responsible for payment to the Company. Upon complete receipt of payment, the Company will transfer the 800,000 ordinary shares of Family Corporation Co., Ltd. to RF Vision Co., Ltd. The Company has tasked a lawyer with submitting an order to RF Vision Co., Ltd. and the guarantor, instructing both defendants to comply with the judgment.</w:t>
      </w:r>
    </w:p>
    <w:p w14:paraId="04EE3812" w14:textId="77777777" w:rsidR="002F1435" w:rsidRPr="000E34BF" w:rsidRDefault="002F1435" w:rsidP="002F1435">
      <w:pPr>
        <w:autoSpaceDE w:val="0"/>
        <w:autoSpaceDN w:val="0"/>
        <w:adjustRightInd w:val="0"/>
        <w:ind w:left="540"/>
        <w:jc w:val="thaiDistribute"/>
        <w:rPr>
          <w:rFonts w:cs="Times New Roman"/>
          <w:szCs w:val="22"/>
          <w:lang w:val="en-US" w:bidi="th-TH"/>
        </w:rPr>
      </w:pPr>
    </w:p>
    <w:p w14:paraId="3CB02DB5" w14:textId="3C7631B3" w:rsidR="002F1435" w:rsidRPr="000E34BF" w:rsidRDefault="004D0D77" w:rsidP="004D0D77">
      <w:pPr>
        <w:pStyle w:val="Heading1"/>
        <w:numPr>
          <w:ilvl w:val="0"/>
          <w:numId w:val="26"/>
        </w:numPr>
        <w:spacing w:before="0" w:after="0" w:line="240" w:lineRule="atLeast"/>
        <w:ind w:left="540" w:hanging="540"/>
        <w:rPr>
          <w:rFonts w:cs="Times New Roman"/>
          <w:szCs w:val="24"/>
        </w:rPr>
      </w:pPr>
      <w:r w:rsidRPr="000E34BF">
        <w:rPr>
          <w:rFonts w:cs="Times New Roman"/>
          <w:szCs w:val="24"/>
        </w:rPr>
        <w:t>Contingent liabilities</w:t>
      </w:r>
    </w:p>
    <w:p w14:paraId="581FE7D0" w14:textId="77777777" w:rsidR="004D0D77" w:rsidRPr="000E34BF" w:rsidRDefault="004D0D77" w:rsidP="004D0D77">
      <w:pPr>
        <w:pStyle w:val="ListParagraph"/>
        <w:tabs>
          <w:tab w:val="left" w:pos="540"/>
        </w:tabs>
        <w:autoSpaceDE w:val="0"/>
        <w:autoSpaceDN w:val="0"/>
        <w:adjustRightInd w:val="0"/>
        <w:spacing w:line="240" w:lineRule="atLeast"/>
        <w:jc w:val="thaiDistribute"/>
        <w:rPr>
          <w:b/>
          <w:bCs/>
          <w:szCs w:val="22"/>
          <w:lang w:val="en-US" w:bidi="th-TH"/>
        </w:rPr>
      </w:pPr>
    </w:p>
    <w:p w14:paraId="61CDE7F6" w14:textId="32BE4A06" w:rsidR="003C1731" w:rsidRPr="000E34BF" w:rsidRDefault="000E34BF" w:rsidP="000E34BF">
      <w:pPr>
        <w:pStyle w:val="block"/>
        <w:numPr>
          <w:ilvl w:val="0"/>
          <w:numId w:val="31"/>
        </w:numPr>
        <w:tabs>
          <w:tab w:val="left" w:pos="990"/>
        </w:tabs>
        <w:spacing w:after="0" w:line="240" w:lineRule="atLeast"/>
        <w:ind w:right="-7"/>
        <w:jc w:val="both"/>
        <w:rPr>
          <w:rFonts w:cs="Times New Roman"/>
          <w:szCs w:val="22"/>
        </w:rPr>
      </w:pPr>
      <w:r w:rsidRPr="000E34BF">
        <w:rPr>
          <w:rFonts w:cs="Times New Roman"/>
          <w:szCs w:val="22"/>
        </w:rPr>
        <w:t xml:space="preserve">In October 2021, the Company was sued by two former employees for unfair termination of their employment contracts. In the first case, the Company filed a petition for permission to submit a complaint and pleadings to the court on 19 April 2024. The case is currently under consideration by the Supreme Court. In the second case, the Central Labour Court dismissed the charges against the former employee. However, the plaintiff has filed a motion for leave to appeal to the Supreme Court, and the company has filed a counterclaim along with a statement of </w:t>
      </w:r>
      <w:proofErr w:type="spellStart"/>
      <w:r w:rsidRPr="000E34BF">
        <w:rPr>
          <w:rFonts w:cs="Times New Roman"/>
          <w:szCs w:val="22"/>
        </w:rPr>
        <w:t>defense</w:t>
      </w:r>
      <w:proofErr w:type="spellEnd"/>
      <w:r w:rsidRPr="000E34BF">
        <w:rPr>
          <w:rFonts w:cs="Times New Roman"/>
          <w:szCs w:val="22"/>
        </w:rPr>
        <w:t xml:space="preserve"> on 8 December 2023. Currently, the case is under consideration by the court</w:t>
      </w:r>
      <w:r w:rsidR="006B3F7B">
        <w:rPr>
          <w:rFonts w:cs="Times New Roman"/>
          <w:szCs w:val="22"/>
        </w:rPr>
        <w:t>.</w:t>
      </w:r>
    </w:p>
    <w:p w14:paraId="20DC203B" w14:textId="77777777" w:rsidR="003C1731" w:rsidRPr="000E34BF" w:rsidRDefault="003C1731" w:rsidP="003C1731">
      <w:pPr>
        <w:pStyle w:val="ListParagraph"/>
        <w:rPr>
          <w:szCs w:val="22"/>
        </w:rPr>
      </w:pPr>
    </w:p>
    <w:p w14:paraId="3D37B7BB" w14:textId="28F32647" w:rsidR="002F1435" w:rsidRPr="00B7644C" w:rsidRDefault="000E34BF" w:rsidP="000E34BF">
      <w:pPr>
        <w:pStyle w:val="block"/>
        <w:numPr>
          <w:ilvl w:val="0"/>
          <w:numId w:val="31"/>
        </w:numPr>
        <w:tabs>
          <w:tab w:val="left" w:pos="900"/>
        </w:tabs>
        <w:spacing w:after="0" w:line="240" w:lineRule="atLeast"/>
        <w:ind w:left="900" w:right="-7"/>
        <w:jc w:val="both"/>
        <w:rPr>
          <w:rFonts w:cstheme="minorBidi"/>
          <w:szCs w:val="22"/>
        </w:rPr>
      </w:pPr>
      <w:r w:rsidRPr="000E34BF">
        <w:rPr>
          <w:rFonts w:cs="Times New Roman"/>
          <w:szCs w:val="22"/>
        </w:rPr>
        <w:t xml:space="preserve">In October 2022, the Company was sued by a former employee for unfair termination of their employment contracts. The Central </w:t>
      </w:r>
      <w:proofErr w:type="spellStart"/>
      <w:r w:rsidRPr="000E34BF">
        <w:rPr>
          <w:rFonts w:cs="Times New Roman"/>
          <w:szCs w:val="22"/>
        </w:rPr>
        <w:t>Labor</w:t>
      </w:r>
      <w:proofErr w:type="spellEnd"/>
      <w:r w:rsidRPr="000E34BF">
        <w:rPr>
          <w:rFonts w:cs="Times New Roman"/>
          <w:szCs w:val="22"/>
        </w:rPr>
        <w:t xml:space="preserve"> Court issued a judgment in November 2023. Currently, the company is preparing an appeal, scheduled to be filed in 2024, and is in the process of submitting a motion to extend the deadline for the appeal, its first request to the Central </w:t>
      </w:r>
      <w:proofErr w:type="spellStart"/>
      <w:r w:rsidRPr="000E34BF">
        <w:rPr>
          <w:rFonts w:cs="Times New Roman"/>
          <w:szCs w:val="22"/>
        </w:rPr>
        <w:t>Labor</w:t>
      </w:r>
      <w:proofErr w:type="spellEnd"/>
      <w:r w:rsidRPr="000E34BF">
        <w:rPr>
          <w:rFonts w:cs="Times New Roman"/>
          <w:szCs w:val="22"/>
        </w:rPr>
        <w:t xml:space="preserve"> Court.</w:t>
      </w:r>
    </w:p>
    <w:sectPr w:rsidR="002F1435" w:rsidRPr="00B7644C" w:rsidSect="00424056">
      <w:headerReference w:type="even" r:id="rId15"/>
      <w:headerReference w:type="default" r:id="rId16"/>
      <w:footerReference w:type="default" r:id="rId17"/>
      <w:pgSz w:w="11909" w:h="16834" w:code="9"/>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0BEB6" w14:textId="77777777" w:rsidR="00382B55" w:rsidRDefault="00382B55">
      <w:r>
        <w:separator/>
      </w:r>
    </w:p>
  </w:endnote>
  <w:endnote w:type="continuationSeparator" w:id="0">
    <w:p w14:paraId="2C61E2C0" w14:textId="77777777" w:rsidR="00382B55" w:rsidRDefault="0038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adi">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FDA0F" w14:textId="14DD95EF" w:rsidR="007716AF" w:rsidRPr="00D34310" w:rsidRDefault="00D34310" w:rsidP="007716AF">
    <w:pPr>
      <w:pStyle w:val="Footer"/>
      <w:jc w:val="center"/>
      <w:rPr>
        <w:sz w:val="22"/>
        <w:szCs w:val="22"/>
        <w:lang w:val="en-US"/>
      </w:rPr>
    </w:pPr>
    <w:r>
      <w:rPr>
        <w:sz w:val="22"/>
        <w:szCs w:val="22"/>
        <w:lang w:val="en-US"/>
      </w:rPr>
      <w:t>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8200" w14:textId="77777777" w:rsidR="004F7A06" w:rsidRPr="009402AB" w:rsidRDefault="004F7A06">
    <w:pPr>
      <w:pStyle w:val="Footer"/>
      <w:jc w:val="center"/>
      <w:rPr>
        <w:sz w:val="30"/>
        <w:szCs w:val="30"/>
        <w:lang w:val="en-US"/>
      </w:rPr>
    </w:pPr>
    <w:r w:rsidRPr="009402AB">
      <w:rPr>
        <w:sz w:val="30"/>
        <w:szCs w:val="30"/>
      </w:rPr>
      <w:fldChar w:fldCharType="begin"/>
    </w:r>
    <w:r w:rsidRPr="009402AB">
      <w:rPr>
        <w:sz w:val="30"/>
        <w:szCs w:val="30"/>
        <w:cs/>
        <w:lang w:bidi="th-TH"/>
      </w:rPr>
      <w:instrText xml:space="preserve"> </w:instrText>
    </w:r>
    <w:r w:rsidRPr="009402AB">
      <w:rPr>
        <w:rFonts w:cs="Cordia New"/>
        <w:sz w:val="30"/>
        <w:szCs w:val="30"/>
        <w:rtl/>
        <w:cs/>
      </w:rPr>
      <w:instrText>PAGE  \</w:instrText>
    </w:r>
    <w:r w:rsidRPr="009402AB">
      <w:rPr>
        <w:rFonts w:cs="Cordia New"/>
        <w:sz w:val="30"/>
        <w:szCs w:val="30"/>
        <w:cs/>
        <w:lang w:bidi="th-TH"/>
      </w:rPr>
      <w:instrText xml:space="preserve">* </w:instrText>
    </w:r>
    <w:r w:rsidRPr="009402AB">
      <w:rPr>
        <w:rFonts w:cs="Cordia New"/>
        <w:sz w:val="30"/>
        <w:szCs w:val="30"/>
        <w:rtl/>
        <w:cs/>
      </w:rPr>
      <w:instrText>Arabic  \</w:instrText>
    </w:r>
    <w:r w:rsidRPr="009402AB">
      <w:rPr>
        <w:rFonts w:cs="Cordia New"/>
        <w:sz w:val="30"/>
        <w:szCs w:val="30"/>
        <w:cs/>
        <w:lang w:bidi="th-TH"/>
      </w:rPr>
      <w:instrText xml:space="preserve">* </w:instrText>
    </w:r>
    <w:r w:rsidRPr="009402AB">
      <w:rPr>
        <w:rFonts w:cs="Cordia New"/>
        <w:sz w:val="30"/>
        <w:szCs w:val="30"/>
        <w:rtl/>
        <w:cs/>
      </w:rPr>
      <w:instrText>MERGEFORMAT</w:instrText>
    </w:r>
    <w:r w:rsidRPr="009402AB">
      <w:rPr>
        <w:sz w:val="30"/>
        <w:szCs w:val="30"/>
        <w:cs/>
        <w:lang w:bidi="th-TH"/>
      </w:rPr>
      <w:instrText xml:space="preserve"> </w:instrText>
    </w:r>
    <w:r w:rsidRPr="009402AB">
      <w:rPr>
        <w:sz w:val="30"/>
        <w:szCs w:val="30"/>
      </w:rPr>
      <w:fldChar w:fldCharType="separate"/>
    </w:r>
    <w:r>
      <w:rPr>
        <w:noProof/>
        <w:sz w:val="30"/>
        <w:szCs w:val="30"/>
        <w:cs/>
      </w:rPr>
      <w:t>44</w:t>
    </w:r>
    <w:r w:rsidRPr="009402AB">
      <w:rPr>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CF2F" w14:textId="34AF12FF" w:rsidR="006B231B" w:rsidRDefault="006B231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648E">
      <w:rPr>
        <w:rStyle w:val="PageNumber"/>
        <w:noProof/>
      </w:rPr>
      <w:t>26</w:t>
    </w:r>
    <w:r>
      <w:rPr>
        <w:rStyle w:val="PageNumber"/>
      </w:rPr>
      <w:fldChar w:fldCharType="end"/>
    </w:r>
  </w:p>
  <w:p w14:paraId="05722C2F" w14:textId="77777777" w:rsidR="006B231B" w:rsidRPr="00596CC3" w:rsidRDefault="006B231B"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AED51" w14:textId="77777777" w:rsidR="00382B55" w:rsidRDefault="00382B55">
      <w:r>
        <w:separator/>
      </w:r>
    </w:p>
  </w:footnote>
  <w:footnote w:type="continuationSeparator" w:id="0">
    <w:p w14:paraId="35A046C9" w14:textId="77777777" w:rsidR="00382B55" w:rsidRDefault="00382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3734E" w14:textId="75B937AF" w:rsidR="006B231B" w:rsidRPr="00481DDB" w:rsidRDefault="006B231B" w:rsidP="004C0101">
    <w:pPr>
      <w:keepNext/>
      <w:numPr>
        <w:ilvl w:val="1"/>
        <w:numId w:val="0"/>
      </w:numPr>
      <w:tabs>
        <w:tab w:val="left" w:pos="630"/>
        <w:tab w:val="left" w:pos="1080"/>
        <w:tab w:val="left" w:pos="7810"/>
      </w:tabs>
      <w:spacing w:line="240" w:lineRule="atLeast"/>
      <w:outlineLvl w:val="1"/>
      <w:rPr>
        <w:b/>
        <w:bCs/>
        <w:sz w:val="28"/>
        <w:szCs w:val="28"/>
      </w:rPr>
    </w:pPr>
    <w:proofErr w:type="spellStart"/>
    <w:r w:rsidRPr="00481DDB">
      <w:rPr>
        <w:b/>
        <w:bCs/>
        <w:sz w:val="28"/>
        <w:szCs w:val="28"/>
      </w:rPr>
      <w:t>Ubis</w:t>
    </w:r>
    <w:proofErr w:type="spellEnd"/>
    <w:r w:rsidRPr="00481DDB">
      <w:rPr>
        <w:b/>
        <w:bCs/>
        <w:sz w:val="28"/>
        <w:szCs w:val="28"/>
      </w:rPr>
      <w:t xml:space="preserve"> </w:t>
    </w:r>
    <w:r w:rsidR="003B289B">
      <w:rPr>
        <w:b/>
        <w:bCs/>
        <w:sz w:val="28"/>
        <w:szCs w:val="28"/>
        <w:lang w:bidi="th-TH"/>
      </w:rPr>
      <w:t>(</w:t>
    </w:r>
    <w:r w:rsidRPr="00481DDB">
      <w:rPr>
        <w:b/>
        <w:bCs/>
        <w:sz w:val="28"/>
        <w:szCs w:val="28"/>
      </w:rPr>
      <w:t>Asia</w:t>
    </w:r>
    <w:r w:rsidR="003B289B">
      <w:rPr>
        <w:b/>
        <w:bCs/>
        <w:sz w:val="28"/>
        <w:szCs w:val="28"/>
      </w:rPr>
      <w:t>)</w:t>
    </w:r>
    <w:r w:rsidRPr="00481DDB">
      <w:rPr>
        <w:b/>
        <w:bCs/>
        <w:sz w:val="28"/>
        <w:szCs w:val="28"/>
        <w:cs/>
        <w:lang w:bidi="th-TH"/>
      </w:rPr>
      <w:t xml:space="preserve"> </w:t>
    </w:r>
    <w:r w:rsidRPr="00481DDB">
      <w:rPr>
        <w:b/>
        <w:bCs/>
        <w:sz w:val="28"/>
        <w:szCs w:val="28"/>
      </w:rPr>
      <w:t>Public Company Limited and its Subsidiaries</w:t>
    </w:r>
  </w:p>
  <w:p w14:paraId="49DB65A1" w14:textId="77777777" w:rsidR="006B231B" w:rsidRPr="00481DDB" w:rsidRDefault="006B231B" w:rsidP="004C0101">
    <w:pPr>
      <w:keepNext/>
      <w:numPr>
        <w:ilvl w:val="1"/>
        <w:numId w:val="0"/>
      </w:numPr>
      <w:tabs>
        <w:tab w:val="left" w:pos="630"/>
      </w:tabs>
      <w:spacing w:line="240" w:lineRule="atLeast"/>
      <w:ind w:left="540" w:hanging="540"/>
      <w:outlineLvl w:val="1"/>
      <w:rPr>
        <w:b/>
        <w:bCs/>
        <w:sz w:val="24"/>
        <w:szCs w:val="24"/>
      </w:rPr>
    </w:pPr>
    <w:r w:rsidRPr="00481DDB">
      <w:rPr>
        <w:b/>
        <w:bCs/>
        <w:sz w:val="24"/>
        <w:szCs w:val="24"/>
      </w:rPr>
      <w:t>Notes to the condensed interim financial statements</w:t>
    </w:r>
  </w:p>
  <w:p w14:paraId="00D6B9B8" w14:textId="5B96CF83" w:rsidR="006B231B" w:rsidRPr="00481DDB" w:rsidRDefault="006B231B" w:rsidP="004C0101">
    <w:pPr>
      <w:tabs>
        <w:tab w:val="num" w:pos="600"/>
        <w:tab w:val="left" w:pos="630"/>
      </w:tabs>
      <w:spacing w:line="240" w:lineRule="atLeast"/>
      <w:rPr>
        <w:b/>
        <w:bCs/>
        <w:sz w:val="24"/>
        <w:szCs w:val="24"/>
      </w:rPr>
    </w:pPr>
    <w:r w:rsidRPr="00481DDB">
      <w:rPr>
        <w:b/>
        <w:bCs/>
        <w:sz w:val="24"/>
        <w:szCs w:val="24"/>
      </w:rPr>
      <w:t>For the three</w:t>
    </w:r>
    <w:r w:rsidRPr="00481DDB">
      <w:rPr>
        <w:b/>
        <w:bCs/>
        <w:sz w:val="24"/>
        <w:szCs w:val="24"/>
        <w:cs/>
        <w:lang w:bidi="th-TH"/>
      </w:rPr>
      <w:t>-</w:t>
    </w:r>
    <w:r w:rsidRPr="00481DDB">
      <w:rPr>
        <w:b/>
        <w:bCs/>
        <w:sz w:val="24"/>
        <w:szCs w:val="24"/>
      </w:rPr>
      <w:t xml:space="preserve">month period ended </w:t>
    </w:r>
    <w:r w:rsidR="009D2306" w:rsidRPr="009D2306">
      <w:rPr>
        <w:b/>
        <w:bCs/>
        <w:sz w:val="24"/>
        <w:szCs w:val="24"/>
        <w:lang w:bidi="th-TH"/>
      </w:rPr>
      <w:t>31</w:t>
    </w:r>
    <w:r w:rsidR="009D2306" w:rsidRPr="009D2306">
      <w:rPr>
        <w:b/>
        <w:bCs/>
        <w:sz w:val="24"/>
        <w:szCs w:val="24"/>
        <w:lang w:val="en-US" w:bidi="th-TH"/>
      </w:rPr>
      <w:t xml:space="preserve"> March</w:t>
    </w:r>
    <w:r w:rsidR="009D2306" w:rsidRPr="009D2306">
      <w:rPr>
        <w:rFonts w:hint="cs"/>
        <w:b/>
        <w:bCs/>
        <w:sz w:val="24"/>
        <w:szCs w:val="24"/>
        <w:cs/>
        <w:lang w:val="en-US" w:bidi="th-TH"/>
      </w:rPr>
      <w:t xml:space="preserve"> </w:t>
    </w:r>
    <w:r w:rsidR="009D2306" w:rsidRPr="009D2306">
      <w:rPr>
        <w:rFonts w:cs="Times New Roman"/>
        <w:b/>
        <w:bCs/>
        <w:sz w:val="24"/>
        <w:szCs w:val="24"/>
        <w:lang w:bidi="th-TH"/>
      </w:rPr>
      <w:t>202</w:t>
    </w:r>
    <w:r w:rsidR="009D2306" w:rsidRPr="009D2306">
      <w:rPr>
        <w:b/>
        <w:bCs/>
        <w:sz w:val="24"/>
        <w:szCs w:val="24"/>
        <w:lang w:val="en-US" w:bidi="th-TH"/>
      </w:rPr>
      <w:t>4</w:t>
    </w:r>
    <w:r w:rsidR="009D2306">
      <w:rPr>
        <w:b/>
        <w:bCs/>
        <w:sz w:val="24"/>
        <w:szCs w:val="24"/>
        <w:lang w:bidi="th-TH"/>
      </w:rPr>
      <w:t xml:space="preserve"> </w:t>
    </w:r>
    <w:r w:rsidR="003B289B">
      <w:rPr>
        <w:b/>
        <w:bCs/>
        <w:sz w:val="24"/>
        <w:szCs w:val="24"/>
        <w:lang w:bidi="th-TH"/>
      </w:rPr>
      <w:t>(</w:t>
    </w:r>
    <w:r w:rsidRPr="00481DDB">
      <w:rPr>
        <w:b/>
        <w:bCs/>
        <w:sz w:val="24"/>
        <w:szCs w:val="24"/>
      </w:rPr>
      <w:t>Unaudited</w:t>
    </w:r>
    <w:r w:rsidR="003B289B">
      <w:rPr>
        <w:b/>
        <w:bCs/>
        <w:sz w:val="24"/>
        <w:szCs w:val="24"/>
        <w:lang w:bidi="th-TH"/>
      </w:rPr>
      <w:t>)</w:t>
    </w:r>
  </w:p>
  <w:p w14:paraId="730FCBA4" w14:textId="77777777" w:rsidR="006B231B" w:rsidRDefault="006B231B" w:rsidP="00635265">
    <w:pPr>
      <w:spacing w:line="240" w:lineRule="atLeast"/>
      <w:rPr>
        <w:b/>
        <w:bCs/>
        <w:sz w:val="24"/>
        <w:szCs w:val="24"/>
      </w:rPr>
    </w:pPr>
  </w:p>
  <w:p w14:paraId="40044BBD" w14:textId="77777777" w:rsidR="006B231B" w:rsidRDefault="006B231B"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6F20F" w14:textId="77777777" w:rsidR="004C0101" w:rsidRPr="00481DDB" w:rsidRDefault="004C0101" w:rsidP="004C0101">
    <w:pPr>
      <w:keepNext/>
      <w:numPr>
        <w:ilvl w:val="1"/>
        <w:numId w:val="0"/>
      </w:numPr>
      <w:tabs>
        <w:tab w:val="left" w:pos="630"/>
        <w:tab w:val="left" w:pos="1080"/>
        <w:tab w:val="left" w:pos="7810"/>
      </w:tabs>
      <w:spacing w:line="240" w:lineRule="atLeast"/>
      <w:ind w:firstLine="900"/>
      <w:outlineLvl w:val="1"/>
      <w:rPr>
        <w:b/>
        <w:bCs/>
        <w:sz w:val="28"/>
        <w:szCs w:val="28"/>
      </w:rPr>
    </w:pPr>
    <w:proofErr w:type="spellStart"/>
    <w:r w:rsidRPr="00481DDB">
      <w:rPr>
        <w:b/>
        <w:bCs/>
        <w:sz w:val="28"/>
        <w:szCs w:val="28"/>
      </w:rPr>
      <w:t>Ubis</w:t>
    </w:r>
    <w:proofErr w:type="spellEnd"/>
    <w:r w:rsidRPr="00481DDB">
      <w:rPr>
        <w:b/>
        <w:bCs/>
        <w:sz w:val="28"/>
        <w:szCs w:val="28"/>
      </w:rPr>
      <w:t xml:space="preserve"> </w:t>
    </w:r>
    <w:r>
      <w:rPr>
        <w:b/>
        <w:bCs/>
        <w:sz w:val="28"/>
        <w:szCs w:val="28"/>
        <w:lang w:bidi="th-TH"/>
      </w:rPr>
      <w:t>(</w:t>
    </w:r>
    <w:r w:rsidRPr="00481DDB">
      <w:rPr>
        <w:b/>
        <w:bCs/>
        <w:sz w:val="28"/>
        <w:szCs w:val="28"/>
      </w:rPr>
      <w:t>Asia</w:t>
    </w:r>
    <w:r>
      <w:rPr>
        <w:b/>
        <w:bCs/>
        <w:sz w:val="28"/>
        <w:szCs w:val="28"/>
      </w:rPr>
      <w:t>)</w:t>
    </w:r>
    <w:r w:rsidRPr="00481DDB">
      <w:rPr>
        <w:b/>
        <w:bCs/>
        <w:sz w:val="28"/>
        <w:szCs w:val="28"/>
        <w:cs/>
        <w:lang w:bidi="th-TH"/>
      </w:rPr>
      <w:t xml:space="preserve"> </w:t>
    </w:r>
    <w:r w:rsidRPr="00481DDB">
      <w:rPr>
        <w:b/>
        <w:bCs/>
        <w:sz w:val="28"/>
        <w:szCs w:val="28"/>
      </w:rPr>
      <w:t>Public Company Limited and its Subsidiaries</w:t>
    </w:r>
  </w:p>
  <w:p w14:paraId="7D90EFE1" w14:textId="77777777" w:rsidR="004C0101" w:rsidRPr="00481DDB" w:rsidRDefault="004C0101" w:rsidP="004C0101">
    <w:pPr>
      <w:keepNext/>
      <w:numPr>
        <w:ilvl w:val="1"/>
        <w:numId w:val="0"/>
      </w:numPr>
      <w:tabs>
        <w:tab w:val="left" w:pos="630"/>
      </w:tabs>
      <w:spacing w:line="240" w:lineRule="atLeast"/>
      <w:ind w:left="540" w:firstLine="360"/>
      <w:outlineLvl w:val="1"/>
      <w:rPr>
        <w:b/>
        <w:bCs/>
        <w:sz w:val="24"/>
        <w:szCs w:val="24"/>
      </w:rPr>
    </w:pPr>
    <w:r w:rsidRPr="00481DDB">
      <w:rPr>
        <w:b/>
        <w:bCs/>
        <w:sz w:val="24"/>
        <w:szCs w:val="24"/>
      </w:rPr>
      <w:t xml:space="preserve">Notes to the condensed interim financial </w:t>
    </w:r>
    <w:proofErr w:type="gramStart"/>
    <w:r w:rsidRPr="00481DDB">
      <w:rPr>
        <w:b/>
        <w:bCs/>
        <w:sz w:val="24"/>
        <w:szCs w:val="24"/>
      </w:rPr>
      <w:t>statements</w:t>
    </w:r>
    <w:proofErr w:type="gramEnd"/>
  </w:p>
  <w:p w14:paraId="3C4F810D" w14:textId="77777777" w:rsidR="004C0101" w:rsidRPr="00481DDB" w:rsidRDefault="004C0101" w:rsidP="004C0101">
    <w:pPr>
      <w:tabs>
        <w:tab w:val="num" w:pos="600"/>
        <w:tab w:val="left" w:pos="630"/>
      </w:tabs>
      <w:spacing w:line="240" w:lineRule="atLeast"/>
      <w:ind w:firstLine="900"/>
      <w:rPr>
        <w:b/>
        <w:bCs/>
        <w:sz w:val="24"/>
        <w:szCs w:val="24"/>
      </w:rPr>
    </w:pPr>
    <w:r w:rsidRPr="00481DDB">
      <w:rPr>
        <w:b/>
        <w:bCs/>
        <w:sz w:val="24"/>
        <w:szCs w:val="24"/>
      </w:rPr>
      <w:t>For the three</w:t>
    </w:r>
    <w:r w:rsidRPr="00481DDB">
      <w:rPr>
        <w:b/>
        <w:bCs/>
        <w:sz w:val="24"/>
        <w:szCs w:val="24"/>
        <w:cs/>
        <w:lang w:bidi="th-TH"/>
      </w:rPr>
      <w:t>-</w:t>
    </w:r>
    <w:r w:rsidRPr="00481DDB">
      <w:rPr>
        <w:b/>
        <w:bCs/>
        <w:sz w:val="24"/>
        <w:szCs w:val="24"/>
      </w:rPr>
      <w:t xml:space="preserve">month period ended </w:t>
    </w:r>
    <w:r w:rsidRPr="009D2306">
      <w:rPr>
        <w:b/>
        <w:bCs/>
        <w:sz w:val="24"/>
        <w:szCs w:val="24"/>
        <w:lang w:bidi="th-TH"/>
      </w:rPr>
      <w:t>31</w:t>
    </w:r>
    <w:r w:rsidRPr="009D2306">
      <w:rPr>
        <w:b/>
        <w:bCs/>
        <w:sz w:val="24"/>
        <w:szCs w:val="24"/>
        <w:lang w:val="en-US" w:bidi="th-TH"/>
      </w:rPr>
      <w:t xml:space="preserve"> March</w:t>
    </w:r>
    <w:r w:rsidRPr="009D2306">
      <w:rPr>
        <w:rFonts w:hint="cs"/>
        <w:b/>
        <w:bCs/>
        <w:sz w:val="24"/>
        <w:szCs w:val="24"/>
        <w:cs/>
        <w:lang w:val="en-US" w:bidi="th-TH"/>
      </w:rPr>
      <w:t xml:space="preserve"> </w:t>
    </w:r>
    <w:r w:rsidRPr="009D2306">
      <w:rPr>
        <w:rFonts w:cs="Times New Roman"/>
        <w:b/>
        <w:bCs/>
        <w:sz w:val="24"/>
        <w:szCs w:val="24"/>
        <w:lang w:bidi="th-TH"/>
      </w:rPr>
      <w:t>202</w:t>
    </w:r>
    <w:r w:rsidRPr="009D2306">
      <w:rPr>
        <w:b/>
        <w:bCs/>
        <w:sz w:val="24"/>
        <w:szCs w:val="24"/>
        <w:lang w:val="en-US" w:bidi="th-TH"/>
      </w:rPr>
      <w:t>4</w:t>
    </w:r>
    <w:r>
      <w:rPr>
        <w:b/>
        <w:bCs/>
        <w:sz w:val="24"/>
        <w:szCs w:val="24"/>
        <w:lang w:bidi="th-TH"/>
      </w:rPr>
      <w:t xml:space="preserve"> (</w:t>
    </w:r>
    <w:r w:rsidRPr="00481DDB">
      <w:rPr>
        <w:b/>
        <w:bCs/>
        <w:sz w:val="24"/>
        <w:szCs w:val="24"/>
      </w:rPr>
      <w:t>Unaudited</w:t>
    </w:r>
    <w:r>
      <w:rPr>
        <w:b/>
        <w:bCs/>
        <w:sz w:val="24"/>
        <w:szCs w:val="24"/>
        <w:lang w:bidi="th-TH"/>
      </w:rPr>
      <w:t>)</w:t>
    </w:r>
  </w:p>
  <w:p w14:paraId="5116A25E" w14:textId="77777777" w:rsidR="004C0101" w:rsidRDefault="004C0101" w:rsidP="00635265">
    <w:pPr>
      <w:spacing w:line="240" w:lineRule="atLeast"/>
      <w:rPr>
        <w:b/>
        <w:bCs/>
        <w:sz w:val="24"/>
        <w:szCs w:val="24"/>
      </w:rPr>
    </w:pPr>
  </w:p>
  <w:p w14:paraId="6C5FD766" w14:textId="77777777" w:rsidR="004C0101" w:rsidRDefault="004C0101" w:rsidP="00635265">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0F09" w14:textId="77777777" w:rsidR="006B231B" w:rsidRDefault="006B231B" w:rsidP="000C3C04">
    <w:pPr>
      <w:pStyle w:val="acctmainheading"/>
      <w:tabs>
        <w:tab w:val="left" w:pos="7810"/>
      </w:tabs>
      <w:spacing w:after="0" w:line="240" w:lineRule="atLeast"/>
    </w:pPr>
    <w:proofErr w:type="spellStart"/>
    <w:r>
      <w:t>Ubis</w:t>
    </w:r>
    <w:proofErr w:type="spellEnd"/>
    <w:r>
      <w:t xml:space="preserve"> </w:t>
    </w:r>
    <w:r>
      <w:rPr>
        <w:bCs/>
        <w:szCs w:val="28"/>
        <w:cs/>
        <w:lang w:bidi="th-TH"/>
      </w:rPr>
      <w:t>(</w:t>
    </w:r>
    <w:r>
      <w:t>Asia</w:t>
    </w:r>
    <w:r>
      <w:rPr>
        <w:bCs/>
        <w:szCs w:val="28"/>
        <w:cs/>
        <w:lang w:bidi="th-TH"/>
      </w:rPr>
      <w:t xml:space="preserve">) </w:t>
    </w:r>
    <w:r>
      <w:t>Public Company Limited and its Subsidiaries</w:t>
    </w:r>
  </w:p>
  <w:p w14:paraId="2032BA1E" w14:textId="77777777" w:rsidR="006B231B" w:rsidRDefault="006B231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6B231B" w:rsidRDefault="006B231B" w:rsidP="00D354CD">
    <w:pPr>
      <w:tabs>
        <w:tab w:val="left" w:pos="5220"/>
      </w:tabs>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0095D569" w14:textId="77777777" w:rsidR="006B231B" w:rsidRDefault="006B231B" w:rsidP="000C3C04">
    <w:pPr>
      <w:spacing w:line="240" w:lineRule="atLeast"/>
      <w:rPr>
        <w:b/>
        <w:bCs/>
        <w:sz w:val="24"/>
        <w:szCs w:val="24"/>
      </w:rPr>
    </w:pPr>
  </w:p>
  <w:p w14:paraId="0F28D412" w14:textId="77777777" w:rsidR="006B231B" w:rsidRPr="00463CC6" w:rsidRDefault="006B231B" w:rsidP="000C3C04">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B13B1" w14:textId="03C03B21" w:rsidR="006B231B" w:rsidRPr="00481DDB" w:rsidRDefault="006B231B" w:rsidP="00481DDB">
    <w:pPr>
      <w:keepNext/>
      <w:numPr>
        <w:ilvl w:val="1"/>
        <w:numId w:val="0"/>
      </w:numPr>
      <w:tabs>
        <w:tab w:val="num" w:pos="600"/>
        <w:tab w:val="left" w:pos="7810"/>
      </w:tabs>
      <w:spacing w:line="240" w:lineRule="atLeast"/>
      <w:ind w:left="567" w:hanging="567"/>
      <w:outlineLvl w:val="1"/>
      <w:rPr>
        <w:b/>
        <w:bCs/>
        <w:sz w:val="28"/>
        <w:szCs w:val="28"/>
      </w:rPr>
    </w:pPr>
    <w:proofErr w:type="spellStart"/>
    <w:r w:rsidRPr="00481DDB">
      <w:rPr>
        <w:b/>
        <w:bCs/>
        <w:sz w:val="28"/>
        <w:szCs w:val="28"/>
      </w:rPr>
      <w:t>Ubis</w:t>
    </w:r>
    <w:proofErr w:type="spellEnd"/>
    <w:r w:rsidRPr="00481DDB">
      <w:rPr>
        <w:b/>
        <w:bCs/>
        <w:sz w:val="28"/>
        <w:szCs w:val="28"/>
        <w:cs/>
        <w:lang w:bidi="th-TH"/>
      </w:rPr>
      <w:t xml:space="preserve"> </w:t>
    </w:r>
    <w:r w:rsidR="00DE12B7">
      <w:rPr>
        <w:b/>
        <w:bCs/>
        <w:sz w:val="28"/>
        <w:szCs w:val="28"/>
        <w:lang w:bidi="th-TH"/>
      </w:rPr>
      <w:t>(</w:t>
    </w:r>
    <w:r w:rsidRPr="00481DDB">
      <w:rPr>
        <w:b/>
        <w:bCs/>
        <w:sz w:val="28"/>
        <w:szCs w:val="28"/>
      </w:rPr>
      <w:t>Asia</w:t>
    </w:r>
    <w:r w:rsidR="00DE12B7">
      <w:rPr>
        <w:b/>
        <w:bCs/>
        <w:sz w:val="28"/>
        <w:szCs w:val="28"/>
        <w:lang w:bidi="th-TH"/>
      </w:rPr>
      <w:t>)</w:t>
    </w:r>
    <w:r w:rsidRPr="00481DDB">
      <w:rPr>
        <w:b/>
        <w:bCs/>
        <w:sz w:val="28"/>
        <w:szCs w:val="28"/>
        <w:cs/>
        <w:lang w:bidi="th-TH"/>
      </w:rPr>
      <w:t xml:space="preserve"> </w:t>
    </w:r>
    <w:r w:rsidRPr="00481DDB">
      <w:rPr>
        <w:b/>
        <w:bCs/>
        <w:sz w:val="28"/>
        <w:szCs w:val="28"/>
      </w:rPr>
      <w:t>Public Company Limited and its Subsidiaries</w:t>
    </w:r>
  </w:p>
  <w:p w14:paraId="2A5F6590" w14:textId="77777777" w:rsidR="006B231B" w:rsidRPr="00481DDB" w:rsidRDefault="006B231B" w:rsidP="00481DDB">
    <w:pPr>
      <w:keepNext/>
      <w:numPr>
        <w:ilvl w:val="1"/>
        <w:numId w:val="0"/>
      </w:numPr>
      <w:tabs>
        <w:tab w:val="num" w:pos="600"/>
      </w:tabs>
      <w:spacing w:line="240" w:lineRule="atLeast"/>
      <w:ind w:left="567" w:hanging="567"/>
      <w:outlineLvl w:val="1"/>
      <w:rPr>
        <w:b/>
        <w:bCs/>
        <w:sz w:val="24"/>
        <w:szCs w:val="24"/>
      </w:rPr>
    </w:pPr>
    <w:r w:rsidRPr="00481DDB">
      <w:rPr>
        <w:b/>
        <w:bCs/>
        <w:sz w:val="24"/>
        <w:szCs w:val="24"/>
      </w:rPr>
      <w:t>Notes to the condensed interim financial statements</w:t>
    </w:r>
  </w:p>
  <w:p w14:paraId="28C80D3F" w14:textId="22EEBEBD" w:rsidR="006B231B" w:rsidRPr="00481DDB" w:rsidRDefault="006B231B" w:rsidP="00B94098">
    <w:pPr>
      <w:spacing w:line="240" w:lineRule="atLeast"/>
      <w:rPr>
        <w:b/>
        <w:bCs/>
        <w:sz w:val="24"/>
        <w:szCs w:val="24"/>
      </w:rPr>
    </w:pPr>
    <w:r w:rsidRPr="00481DDB">
      <w:rPr>
        <w:b/>
        <w:bCs/>
        <w:sz w:val="24"/>
        <w:szCs w:val="24"/>
      </w:rPr>
      <w:t>For the three</w:t>
    </w:r>
    <w:r w:rsidRPr="00481DDB">
      <w:rPr>
        <w:b/>
        <w:bCs/>
        <w:sz w:val="24"/>
        <w:szCs w:val="24"/>
        <w:cs/>
        <w:lang w:bidi="th-TH"/>
      </w:rPr>
      <w:t>-</w:t>
    </w:r>
    <w:r w:rsidRPr="00481DDB">
      <w:rPr>
        <w:b/>
        <w:bCs/>
        <w:sz w:val="24"/>
        <w:szCs w:val="24"/>
      </w:rPr>
      <w:t>month periods ended 3</w:t>
    </w:r>
    <w:r w:rsidR="00D354CD">
      <w:rPr>
        <w:b/>
        <w:bCs/>
        <w:sz w:val="24"/>
        <w:szCs w:val="24"/>
      </w:rPr>
      <w:t>1</w:t>
    </w:r>
    <w:r w:rsidRPr="00481DDB">
      <w:rPr>
        <w:b/>
        <w:bCs/>
        <w:sz w:val="24"/>
        <w:szCs w:val="24"/>
      </w:rPr>
      <w:t xml:space="preserve"> </w:t>
    </w:r>
    <w:r w:rsidR="00D354CD">
      <w:rPr>
        <w:b/>
        <w:bCs/>
        <w:sz w:val="24"/>
        <w:szCs w:val="24"/>
      </w:rPr>
      <w:t>March</w:t>
    </w:r>
    <w:r w:rsidRPr="00481DDB">
      <w:rPr>
        <w:b/>
        <w:bCs/>
        <w:sz w:val="24"/>
        <w:szCs w:val="24"/>
      </w:rPr>
      <w:t xml:space="preserve"> 202</w:t>
    </w:r>
    <w:r w:rsidR="00D354CD">
      <w:rPr>
        <w:b/>
        <w:bCs/>
        <w:sz w:val="24"/>
        <w:szCs w:val="24"/>
      </w:rPr>
      <w:t>4</w:t>
    </w:r>
    <w:r w:rsidRPr="00481DDB">
      <w:rPr>
        <w:b/>
        <w:bCs/>
        <w:sz w:val="24"/>
        <w:szCs w:val="24"/>
      </w:rPr>
      <w:t xml:space="preserve"> </w:t>
    </w:r>
    <w:r w:rsidR="00DE12B7">
      <w:rPr>
        <w:b/>
        <w:bCs/>
        <w:sz w:val="24"/>
        <w:szCs w:val="24"/>
        <w:lang w:bidi="th-TH"/>
      </w:rPr>
      <w:t>(</w:t>
    </w:r>
    <w:r w:rsidRPr="00481DDB">
      <w:rPr>
        <w:b/>
        <w:bCs/>
        <w:sz w:val="24"/>
        <w:szCs w:val="24"/>
      </w:rPr>
      <w:t>Unaudited</w:t>
    </w:r>
    <w:r w:rsidR="00DE12B7">
      <w:rPr>
        <w:b/>
        <w:bCs/>
        <w:sz w:val="24"/>
        <w:szCs w:val="24"/>
        <w:lang w:bidi="th-TH"/>
      </w:rPr>
      <w:t>)</w:t>
    </w:r>
  </w:p>
  <w:p w14:paraId="1DB0EBC0" w14:textId="77777777" w:rsidR="006B231B" w:rsidRDefault="006B231B" w:rsidP="00635265">
    <w:pPr>
      <w:spacing w:line="240" w:lineRule="atLeast"/>
      <w:rPr>
        <w:b/>
        <w:bCs/>
        <w:sz w:val="24"/>
        <w:szCs w:val="24"/>
      </w:rPr>
    </w:pPr>
  </w:p>
  <w:p w14:paraId="2750F1A1" w14:textId="77777777" w:rsidR="006B231B" w:rsidRDefault="006B231B" w:rsidP="00635265">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0FF26498"/>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4"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C9D699D"/>
    <w:multiLevelType w:val="singleLevel"/>
    <w:tmpl w:val="2A86C2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4CA46EDB"/>
    <w:multiLevelType w:val="hybridMultilevel"/>
    <w:tmpl w:val="4C1883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654793783">
    <w:abstractNumId w:val="4"/>
  </w:num>
  <w:num w:numId="2" w16cid:durableId="1134524821">
    <w:abstractNumId w:val="3"/>
  </w:num>
  <w:num w:numId="3" w16cid:durableId="1031220157">
    <w:abstractNumId w:val="12"/>
  </w:num>
  <w:num w:numId="4" w16cid:durableId="147552567">
    <w:abstractNumId w:val="6"/>
  </w:num>
  <w:num w:numId="5" w16cid:durableId="1250191355">
    <w:abstractNumId w:val="15"/>
  </w:num>
  <w:num w:numId="6" w16cid:durableId="1831210403">
    <w:abstractNumId w:val="11"/>
  </w:num>
  <w:num w:numId="7" w16cid:durableId="741760165">
    <w:abstractNumId w:val="28"/>
  </w:num>
  <w:num w:numId="8" w16cid:durableId="920989802">
    <w:abstractNumId w:val="19"/>
  </w:num>
  <w:num w:numId="9" w16cid:durableId="1823544190">
    <w:abstractNumId w:val="17"/>
  </w:num>
  <w:num w:numId="10" w16cid:durableId="1686594858">
    <w:abstractNumId w:val="30"/>
  </w:num>
  <w:num w:numId="11" w16cid:durableId="20134421">
    <w:abstractNumId w:val="10"/>
  </w:num>
  <w:num w:numId="12" w16cid:durableId="344408572">
    <w:abstractNumId w:val="24"/>
  </w:num>
  <w:num w:numId="13" w16cid:durableId="963074456">
    <w:abstractNumId w:val="33"/>
  </w:num>
  <w:num w:numId="14" w16cid:durableId="169376844">
    <w:abstractNumId w:val="8"/>
  </w:num>
  <w:num w:numId="15" w16cid:durableId="1430850121">
    <w:abstractNumId w:val="23"/>
  </w:num>
  <w:num w:numId="16" w16cid:durableId="1895963199">
    <w:abstractNumId w:val="29"/>
  </w:num>
  <w:num w:numId="17" w16cid:durableId="320306490">
    <w:abstractNumId w:val="0"/>
  </w:num>
  <w:num w:numId="18" w16cid:durableId="1988049945">
    <w:abstractNumId w:val="1"/>
  </w:num>
  <w:num w:numId="19" w16cid:durableId="1805073514">
    <w:abstractNumId w:val="2"/>
  </w:num>
  <w:num w:numId="20" w16cid:durableId="494952672">
    <w:abstractNumId w:val="16"/>
  </w:num>
  <w:num w:numId="21" w16cid:durableId="1858812551">
    <w:abstractNumId w:val="13"/>
  </w:num>
  <w:num w:numId="22" w16cid:durableId="926041370">
    <w:abstractNumId w:val="27"/>
  </w:num>
  <w:num w:numId="23" w16cid:durableId="1164007359">
    <w:abstractNumId w:val="18"/>
  </w:num>
  <w:num w:numId="24" w16cid:durableId="764232749">
    <w:abstractNumId w:val="32"/>
  </w:num>
  <w:num w:numId="25" w16cid:durableId="2135294888">
    <w:abstractNumId w:val="5"/>
  </w:num>
  <w:num w:numId="26" w16cid:durableId="1260216691">
    <w:abstractNumId w:val="31"/>
  </w:num>
  <w:num w:numId="27" w16cid:durableId="626546156">
    <w:abstractNumId w:val="7"/>
  </w:num>
  <w:num w:numId="28" w16cid:durableId="605964059">
    <w:abstractNumId w:val="22"/>
  </w:num>
  <w:num w:numId="29" w16cid:durableId="1667971387">
    <w:abstractNumId w:val="14"/>
  </w:num>
  <w:num w:numId="30" w16cid:durableId="594170021">
    <w:abstractNumId w:val="6"/>
  </w:num>
  <w:num w:numId="31" w16cid:durableId="1200359756">
    <w:abstractNumId w:val="25"/>
  </w:num>
  <w:num w:numId="32" w16cid:durableId="747582675">
    <w:abstractNumId w:val="9"/>
  </w:num>
  <w:num w:numId="33" w16cid:durableId="643966641">
    <w:abstractNumId w:val="20"/>
  </w:num>
  <w:num w:numId="34" w16cid:durableId="83379147">
    <w:abstractNumId w:val="26"/>
  </w:num>
  <w:num w:numId="35" w16cid:durableId="2076586318">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ADE"/>
    <w:rsid w:val="00006D8E"/>
    <w:rsid w:val="0000702E"/>
    <w:rsid w:val="000074F4"/>
    <w:rsid w:val="0000796F"/>
    <w:rsid w:val="00007B1E"/>
    <w:rsid w:val="00007BE6"/>
    <w:rsid w:val="00007EE4"/>
    <w:rsid w:val="00007F28"/>
    <w:rsid w:val="00010633"/>
    <w:rsid w:val="000109FA"/>
    <w:rsid w:val="00010A0E"/>
    <w:rsid w:val="00010E4D"/>
    <w:rsid w:val="000111A6"/>
    <w:rsid w:val="0001146B"/>
    <w:rsid w:val="000114B6"/>
    <w:rsid w:val="00011E30"/>
    <w:rsid w:val="0001253A"/>
    <w:rsid w:val="00012BBD"/>
    <w:rsid w:val="00012BF5"/>
    <w:rsid w:val="00012C0D"/>
    <w:rsid w:val="00012CE0"/>
    <w:rsid w:val="00012E46"/>
    <w:rsid w:val="0001377A"/>
    <w:rsid w:val="000137C4"/>
    <w:rsid w:val="00013826"/>
    <w:rsid w:val="00013C83"/>
    <w:rsid w:val="0001564F"/>
    <w:rsid w:val="00016A5E"/>
    <w:rsid w:val="00016CB5"/>
    <w:rsid w:val="00016F8A"/>
    <w:rsid w:val="00017854"/>
    <w:rsid w:val="000179EA"/>
    <w:rsid w:val="00017AC0"/>
    <w:rsid w:val="00017EFC"/>
    <w:rsid w:val="00020AD9"/>
    <w:rsid w:val="00021003"/>
    <w:rsid w:val="00021818"/>
    <w:rsid w:val="00021A27"/>
    <w:rsid w:val="00021D28"/>
    <w:rsid w:val="00022335"/>
    <w:rsid w:val="000225B0"/>
    <w:rsid w:val="00022D06"/>
    <w:rsid w:val="00023961"/>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9B8"/>
    <w:rsid w:val="00031F2A"/>
    <w:rsid w:val="000330D4"/>
    <w:rsid w:val="0003389F"/>
    <w:rsid w:val="00033A4A"/>
    <w:rsid w:val="00033CB4"/>
    <w:rsid w:val="00034FFC"/>
    <w:rsid w:val="000353A6"/>
    <w:rsid w:val="00035576"/>
    <w:rsid w:val="000360E0"/>
    <w:rsid w:val="0003616E"/>
    <w:rsid w:val="000362ED"/>
    <w:rsid w:val="00036458"/>
    <w:rsid w:val="0003674F"/>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128"/>
    <w:rsid w:val="00044A7D"/>
    <w:rsid w:val="00044EAB"/>
    <w:rsid w:val="00044EB4"/>
    <w:rsid w:val="00045340"/>
    <w:rsid w:val="000456DC"/>
    <w:rsid w:val="00046845"/>
    <w:rsid w:val="00046BF5"/>
    <w:rsid w:val="00050339"/>
    <w:rsid w:val="00051B8C"/>
    <w:rsid w:val="00052336"/>
    <w:rsid w:val="0005241B"/>
    <w:rsid w:val="0005269E"/>
    <w:rsid w:val="0005357C"/>
    <w:rsid w:val="00053859"/>
    <w:rsid w:val="000539C2"/>
    <w:rsid w:val="00053AFB"/>
    <w:rsid w:val="000540B8"/>
    <w:rsid w:val="00054391"/>
    <w:rsid w:val="000543C8"/>
    <w:rsid w:val="000558E5"/>
    <w:rsid w:val="00055EE2"/>
    <w:rsid w:val="000562F3"/>
    <w:rsid w:val="00056C0D"/>
    <w:rsid w:val="00057033"/>
    <w:rsid w:val="000575ED"/>
    <w:rsid w:val="00057650"/>
    <w:rsid w:val="00057C80"/>
    <w:rsid w:val="000614F3"/>
    <w:rsid w:val="00061A42"/>
    <w:rsid w:val="0006228C"/>
    <w:rsid w:val="000628E4"/>
    <w:rsid w:val="00062A45"/>
    <w:rsid w:val="00062C75"/>
    <w:rsid w:val="000631CC"/>
    <w:rsid w:val="0006329D"/>
    <w:rsid w:val="00063AF3"/>
    <w:rsid w:val="00063B10"/>
    <w:rsid w:val="00064580"/>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1B5"/>
    <w:rsid w:val="000718D7"/>
    <w:rsid w:val="00071935"/>
    <w:rsid w:val="00071B29"/>
    <w:rsid w:val="0007353F"/>
    <w:rsid w:val="0007377D"/>
    <w:rsid w:val="000739D9"/>
    <w:rsid w:val="00073A87"/>
    <w:rsid w:val="000744EC"/>
    <w:rsid w:val="00074564"/>
    <w:rsid w:val="00074852"/>
    <w:rsid w:val="000750FA"/>
    <w:rsid w:val="00075156"/>
    <w:rsid w:val="0007564D"/>
    <w:rsid w:val="000759E2"/>
    <w:rsid w:val="00076245"/>
    <w:rsid w:val="0007638B"/>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F44"/>
    <w:rsid w:val="00091839"/>
    <w:rsid w:val="00091B67"/>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4F06"/>
    <w:rsid w:val="000954A6"/>
    <w:rsid w:val="000964FD"/>
    <w:rsid w:val="00096726"/>
    <w:rsid w:val="000967C5"/>
    <w:rsid w:val="000975DF"/>
    <w:rsid w:val="00097806"/>
    <w:rsid w:val="00097CFC"/>
    <w:rsid w:val="000A0AE1"/>
    <w:rsid w:val="000A1374"/>
    <w:rsid w:val="000A1D9C"/>
    <w:rsid w:val="000A1DE7"/>
    <w:rsid w:val="000A1DF2"/>
    <w:rsid w:val="000A22F0"/>
    <w:rsid w:val="000A254B"/>
    <w:rsid w:val="000A302E"/>
    <w:rsid w:val="000A30DE"/>
    <w:rsid w:val="000A339B"/>
    <w:rsid w:val="000A34EB"/>
    <w:rsid w:val="000A356C"/>
    <w:rsid w:val="000A37C4"/>
    <w:rsid w:val="000A41E7"/>
    <w:rsid w:val="000A4212"/>
    <w:rsid w:val="000A4819"/>
    <w:rsid w:val="000A571E"/>
    <w:rsid w:val="000A5762"/>
    <w:rsid w:val="000A69F4"/>
    <w:rsid w:val="000A6C95"/>
    <w:rsid w:val="000A6D34"/>
    <w:rsid w:val="000A6DA5"/>
    <w:rsid w:val="000A6DD3"/>
    <w:rsid w:val="000A7AEF"/>
    <w:rsid w:val="000A7C5E"/>
    <w:rsid w:val="000B0F8D"/>
    <w:rsid w:val="000B110E"/>
    <w:rsid w:val="000B1534"/>
    <w:rsid w:val="000B1B69"/>
    <w:rsid w:val="000B1B77"/>
    <w:rsid w:val="000B2E6D"/>
    <w:rsid w:val="000B2EFE"/>
    <w:rsid w:val="000B33D7"/>
    <w:rsid w:val="000B4B74"/>
    <w:rsid w:val="000B506F"/>
    <w:rsid w:val="000B5096"/>
    <w:rsid w:val="000B5E4B"/>
    <w:rsid w:val="000B6129"/>
    <w:rsid w:val="000B6449"/>
    <w:rsid w:val="000B6CC7"/>
    <w:rsid w:val="000B715E"/>
    <w:rsid w:val="000B7F13"/>
    <w:rsid w:val="000C0271"/>
    <w:rsid w:val="000C02B6"/>
    <w:rsid w:val="000C0696"/>
    <w:rsid w:val="000C1473"/>
    <w:rsid w:val="000C1884"/>
    <w:rsid w:val="000C1B56"/>
    <w:rsid w:val="000C20DE"/>
    <w:rsid w:val="000C20F3"/>
    <w:rsid w:val="000C26F2"/>
    <w:rsid w:val="000C2AA9"/>
    <w:rsid w:val="000C3090"/>
    <w:rsid w:val="000C323B"/>
    <w:rsid w:val="000C38DC"/>
    <w:rsid w:val="000C3C04"/>
    <w:rsid w:val="000C3D31"/>
    <w:rsid w:val="000C40E5"/>
    <w:rsid w:val="000C47D0"/>
    <w:rsid w:val="000C4D44"/>
    <w:rsid w:val="000C5578"/>
    <w:rsid w:val="000C5BF1"/>
    <w:rsid w:val="000C5C7C"/>
    <w:rsid w:val="000C662A"/>
    <w:rsid w:val="000C6EF0"/>
    <w:rsid w:val="000C753C"/>
    <w:rsid w:val="000C7A21"/>
    <w:rsid w:val="000C7E33"/>
    <w:rsid w:val="000D03EC"/>
    <w:rsid w:val="000D0764"/>
    <w:rsid w:val="000D0CB4"/>
    <w:rsid w:val="000D1106"/>
    <w:rsid w:val="000D1393"/>
    <w:rsid w:val="000D1780"/>
    <w:rsid w:val="000D19ED"/>
    <w:rsid w:val="000D1A7B"/>
    <w:rsid w:val="000D35C9"/>
    <w:rsid w:val="000D3773"/>
    <w:rsid w:val="000D4123"/>
    <w:rsid w:val="000D4244"/>
    <w:rsid w:val="000D4421"/>
    <w:rsid w:val="000D497C"/>
    <w:rsid w:val="000D4E49"/>
    <w:rsid w:val="000D605B"/>
    <w:rsid w:val="000D693C"/>
    <w:rsid w:val="000D7815"/>
    <w:rsid w:val="000D7F55"/>
    <w:rsid w:val="000E032D"/>
    <w:rsid w:val="000E03B3"/>
    <w:rsid w:val="000E0627"/>
    <w:rsid w:val="000E0688"/>
    <w:rsid w:val="000E07A7"/>
    <w:rsid w:val="000E111C"/>
    <w:rsid w:val="000E12C1"/>
    <w:rsid w:val="000E14FA"/>
    <w:rsid w:val="000E2785"/>
    <w:rsid w:val="000E27AF"/>
    <w:rsid w:val="000E2D58"/>
    <w:rsid w:val="000E334C"/>
    <w:rsid w:val="000E34BF"/>
    <w:rsid w:val="000E37FE"/>
    <w:rsid w:val="000E3983"/>
    <w:rsid w:val="000E3C5C"/>
    <w:rsid w:val="000E3ED1"/>
    <w:rsid w:val="000E3F2C"/>
    <w:rsid w:val="000E498D"/>
    <w:rsid w:val="000E586B"/>
    <w:rsid w:val="000E5CB3"/>
    <w:rsid w:val="000E61E0"/>
    <w:rsid w:val="000E7410"/>
    <w:rsid w:val="000E76E7"/>
    <w:rsid w:val="000E7A4A"/>
    <w:rsid w:val="000E7AA4"/>
    <w:rsid w:val="000E7CF6"/>
    <w:rsid w:val="000F097C"/>
    <w:rsid w:val="000F0AEE"/>
    <w:rsid w:val="000F0E82"/>
    <w:rsid w:val="000F19DA"/>
    <w:rsid w:val="000F28FE"/>
    <w:rsid w:val="000F2A3E"/>
    <w:rsid w:val="000F354B"/>
    <w:rsid w:val="000F3AFE"/>
    <w:rsid w:val="000F3C4F"/>
    <w:rsid w:val="000F40C6"/>
    <w:rsid w:val="000F49FE"/>
    <w:rsid w:val="000F56A5"/>
    <w:rsid w:val="000F6135"/>
    <w:rsid w:val="000F6396"/>
    <w:rsid w:val="000F63E5"/>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51"/>
    <w:rsid w:val="00107DF5"/>
    <w:rsid w:val="00110586"/>
    <w:rsid w:val="00110864"/>
    <w:rsid w:val="00110BCC"/>
    <w:rsid w:val="00110F0A"/>
    <w:rsid w:val="00111166"/>
    <w:rsid w:val="001128EC"/>
    <w:rsid w:val="00112EEC"/>
    <w:rsid w:val="00112F30"/>
    <w:rsid w:val="00112F85"/>
    <w:rsid w:val="001130BE"/>
    <w:rsid w:val="001131D5"/>
    <w:rsid w:val="001133D3"/>
    <w:rsid w:val="00113CC3"/>
    <w:rsid w:val="00113E8D"/>
    <w:rsid w:val="00113FB6"/>
    <w:rsid w:val="001141D9"/>
    <w:rsid w:val="001142D9"/>
    <w:rsid w:val="00114FC3"/>
    <w:rsid w:val="0011550C"/>
    <w:rsid w:val="00115AB3"/>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507"/>
    <w:rsid w:val="00122E8E"/>
    <w:rsid w:val="00122EF6"/>
    <w:rsid w:val="001230C4"/>
    <w:rsid w:val="001232E1"/>
    <w:rsid w:val="00123638"/>
    <w:rsid w:val="00123FC6"/>
    <w:rsid w:val="00124172"/>
    <w:rsid w:val="001246F0"/>
    <w:rsid w:val="00124720"/>
    <w:rsid w:val="0012501B"/>
    <w:rsid w:val="00125189"/>
    <w:rsid w:val="00125425"/>
    <w:rsid w:val="00126262"/>
    <w:rsid w:val="001265AC"/>
    <w:rsid w:val="001270A8"/>
    <w:rsid w:val="001275E7"/>
    <w:rsid w:val="00127F0A"/>
    <w:rsid w:val="001304B0"/>
    <w:rsid w:val="00130C90"/>
    <w:rsid w:val="00130D77"/>
    <w:rsid w:val="0013150E"/>
    <w:rsid w:val="001318F1"/>
    <w:rsid w:val="00131979"/>
    <w:rsid w:val="00131D7B"/>
    <w:rsid w:val="00131FAF"/>
    <w:rsid w:val="0013268D"/>
    <w:rsid w:val="00132E9D"/>
    <w:rsid w:val="0013310D"/>
    <w:rsid w:val="00133206"/>
    <w:rsid w:val="00133A69"/>
    <w:rsid w:val="00133D23"/>
    <w:rsid w:val="00133DA7"/>
    <w:rsid w:val="00133F87"/>
    <w:rsid w:val="00134AD2"/>
    <w:rsid w:val="001352AC"/>
    <w:rsid w:val="001355C9"/>
    <w:rsid w:val="0013583A"/>
    <w:rsid w:val="00135919"/>
    <w:rsid w:val="0013671B"/>
    <w:rsid w:val="00136841"/>
    <w:rsid w:val="00137708"/>
    <w:rsid w:val="001379D0"/>
    <w:rsid w:val="00140527"/>
    <w:rsid w:val="00140CC2"/>
    <w:rsid w:val="0014156A"/>
    <w:rsid w:val="001427DC"/>
    <w:rsid w:val="00143F7A"/>
    <w:rsid w:val="00143F7E"/>
    <w:rsid w:val="00145455"/>
    <w:rsid w:val="00145ECB"/>
    <w:rsid w:val="00146159"/>
    <w:rsid w:val="001462CE"/>
    <w:rsid w:val="0014676D"/>
    <w:rsid w:val="00146BC1"/>
    <w:rsid w:val="00146DB7"/>
    <w:rsid w:val="00147113"/>
    <w:rsid w:val="001474E5"/>
    <w:rsid w:val="001500A6"/>
    <w:rsid w:val="00150465"/>
    <w:rsid w:val="00150902"/>
    <w:rsid w:val="00151416"/>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63A"/>
    <w:rsid w:val="00154824"/>
    <w:rsid w:val="00154B5C"/>
    <w:rsid w:val="00155C29"/>
    <w:rsid w:val="001568A5"/>
    <w:rsid w:val="00156A33"/>
    <w:rsid w:val="00156BB3"/>
    <w:rsid w:val="00156D3D"/>
    <w:rsid w:val="00157117"/>
    <w:rsid w:val="001572A1"/>
    <w:rsid w:val="0015778C"/>
    <w:rsid w:val="00157A6A"/>
    <w:rsid w:val="00157DA8"/>
    <w:rsid w:val="001609FA"/>
    <w:rsid w:val="00160D5E"/>
    <w:rsid w:val="00161B48"/>
    <w:rsid w:val="00161C33"/>
    <w:rsid w:val="001625A8"/>
    <w:rsid w:val="00162738"/>
    <w:rsid w:val="00162808"/>
    <w:rsid w:val="00162D04"/>
    <w:rsid w:val="00163431"/>
    <w:rsid w:val="0016346B"/>
    <w:rsid w:val="0016350D"/>
    <w:rsid w:val="00163BFB"/>
    <w:rsid w:val="00164AEB"/>
    <w:rsid w:val="001654CC"/>
    <w:rsid w:val="001664AF"/>
    <w:rsid w:val="0016679E"/>
    <w:rsid w:val="0016687F"/>
    <w:rsid w:val="00166E26"/>
    <w:rsid w:val="00166ECB"/>
    <w:rsid w:val="001675E1"/>
    <w:rsid w:val="001704AF"/>
    <w:rsid w:val="0017150F"/>
    <w:rsid w:val="0017176F"/>
    <w:rsid w:val="001717CA"/>
    <w:rsid w:val="00171D9D"/>
    <w:rsid w:val="00172052"/>
    <w:rsid w:val="001733AE"/>
    <w:rsid w:val="0017354F"/>
    <w:rsid w:val="00173D07"/>
    <w:rsid w:val="001752DF"/>
    <w:rsid w:val="001753FB"/>
    <w:rsid w:val="00175AB5"/>
    <w:rsid w:val="00175BF7"/>
    <w:rsid w:val="00176958"/>
    <w:rsid w:val="00176F30"/>
    <w:rsid w:val="00177C97"/>
    <w:rsid w:val="00182181"/>
    <w:rsid w:val="00182185"/>
    <w:rsid w:val="00182314"/>
    <w:rsid w:val="0018258F"/>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4F24"/>
    <w:rsid w:val="00195F31"/>
    <w:rsid w:val="0019626F"/>
    <w:rsid w:val="00196326"/>
    <w:rsid w:val="00196345"/>
    <w:rsid w:val="0019695B"/>
    <w:rsid w:val="00197673"/>
    <w:rsid w:val="00197721"/>
    <w:rsid w:val="001A0F4A"/>
    <w:rsid w:val="001A10F7"/>
    <w:rsid w:val="001A1125"/>
    <w:rsid w:val="001A1671"/>
    <w:rsid w:val="001A1672"/>
    <w:rsid w:val="001A17D8"/>
    <w:rsid w:val="001A19B4"/>
    <w:rsid w:val="001A1FE1"/>
    <w:rsid w:val="001A2525"/>
    <w:rsid w:val="001A28E5"/>
    <w:rsid w:val="001A39B9"/>
    <w:rsid w:val="001A465C"/>
    <w:rsid w:val="001A4C56"/>
    <w:rsid w:val="001A4E80"/>
    <w:rsid w:val="001A51C9"/>
    <w:rsid w:val="001A56C7"/>
    <w:rsid w:val="001A580D"/>
    <w:rsid w:val="001A6ECE"/>
    <w:rsid w:val="001A73B7"/>
    <w:rsid w:val="001A7493"/>
    <w:rsid w:val="001A74B6"/>
    <w:rsid w:val="001A7842"/>
    <w:rsid w:val="001A7F11"/>
    <w:rsid w:val="001B0234"/>
    <w:rsid w:val="001B0480"/>
    <w:rsid w:val="001B04B0"/>
    <w:rsid w:val="001B052D"/>
    <w:rsid w:val="001B090E"/>
    <w:rsid w:val="001B0D57"/>
    <w:rsid w:val="001B0FCE"/>
    <w:rsid w:val="001B1502"/>
    <w:rsid w:val="001B21C6"/>
    <w:rsid w:val="001B246F"/>
    <w:rsid w:val="001B2E3A"/>
    <w:rsid w:val="001B353C"/>
    <w:rsid w:val="001B39C6"/>
    <w:rsid w:val="001B4288"/>
    <w:rsid w:val="001B4F3E"/>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788"/>
    <w:rsid w:val="001C1DDC"/>
    <w:rsid w:val="001C234D"/>
    <w:rsid w:val="001C2AE7"/>
    <w:rsid w:val="001C34E8"/>
    <w:rsid w:val="001C3719"/>
    <w:rsid w:val="001C401A"/>
    <w:rsid w:val="001C473F"/>
    <w:rsid w:val="001C479C"/>
    <w:rsid w:val="001C51F6"/>
    <w:rsid w:val="001C548D"/>
    <w:rsid w:val="001C574C"/>
    <w:rsid w:val="001C5DA4"/>
    <w:rsid w:val="001C6654"/>
    <w:rsid w:val="001C6DDD"/>
    <w:rsid w:val="001D07AB"/>
    <w:rsid w:val="001D08F3"/>
    <w:rsid w:val="001D0A39"/>
    <w:rsid w:val="001D1831"/>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5A7"/>
    <w:rsid w:val="001E0693"/>
    <w:rsid w:val="001E1124"/>
    <w:rsid w:val="001E1829"/>
    <w:rsid w:val="001E1FBA"/>
    <w:rsid w:val="001E217D"/>
    <w:rsid w:val="001E2BE2"/>
    <w:rsid w:val="001E3025"/>
    <w:rsid w:val="001E3593"/>
    <w:rsid w:val="001E3811"/>
    <w:rsid w:val="001E462A"/>
    <w:rsid w:val="001E4813"/>
    <w:rsid w:val="001E4F92"/>
    <w:rsid w:val="001E50AD"/>
    <w:rsid w:val="001E5533"/>
    <w:rsid w:val="001E5A10"/>
    <w:rsid w:val="001E5C71"/>
    <w:rsid w:val="001E607C"/>
    <w:rsid w:val="001E63E4"/>
    <w:rsid w:val="001E65AF"/>
    <w:rsid w:val="001E65E6"/>
    <w:rsid w:val="001E6677"/>
    <w:rsid w:val="001E6CA9"/>
    <w:rsid w:val="001E746B"/>
    <w:rsid w:val="001E7B16"/>
    <w:rsid w:val="001F04DE"/>
    <w:rsid w:val="001F1DEF"/>
    <w:rsid w:val="001F2014"/>
    <w:rsid w:val="001F3011"/>
    <w:rsid w:val="001F394F"/>
    <w:rsid w:val="001F3E2B"/>
    <w:rsid w:val="001F412E"/>
    <w:rsid w:val="001F4233"/>
    <w:rsid w:val="001F43FC"/>
    <w:rsid w:val="001F49F2"/>
    <w:rsid w:val="001F58CA"/>
    <w:rsid w:val="001F5AA6"/>
    <w:rsid w:val="001F6270"/>
    <w:rsid w:val="001F65AB"/>
    <w:rsid w:val="001F66D0"/>
    <w:rsid w:val="001F66D2"/>
    <w:rsid w:val="001F6946"/>
    <w:rsid w:val="001F7F11"/>
    <w:rsid w:val="00200753"/>
    <w:rsid w:val="00200BBE"/>
    <w:rsid w:val="00201195"/>
    <w:rsid w:val="00202132"/>
    <w:rsid w:val="00202701"/>
    <w:rsid w:val="00202F95"/>
    <w:rsid w:val="002031D7"/>
    <w:rsid w:val="002033C2"/>
    <w:rsid w:val="00203540"/>
    <w:rsid w:val="002037C7"/>
    <w:rsid w:val="00203CEB"/>
    <w:rsid w:val="00203EDD"/>
    <w:rsid w:val="00203F4B"/>
    <w:rsid w:val="00204432"/>
    <w:rsid w:val="00204691"/>
    <w:rsid w:val="00204891"/>
    <w:rsid w:val="002049CC"/>
    <w:rsid w:val="00204D63"/>
    <w:rsid w:val="00205375"/>
    <w:rsid w:val="0020616C"/>
    <w:rsid w:val="0020631B"/>
    <w:rsid w:val="0020640F"/>
    <w:rsid w:val="00206A3D"/>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218"/>
    <w:rsid w:val="002144FD"/>
    <w:rsid w:val="00214914"/>
    <w:rsid w:val="00214B2B"/>
    <w:rsid w:val="00214BCC"/>
    <w:rsid w:val="00215596"/>
    <w:rsid w:val="002155F6"/>
    <w:rsid w:val="00215BC3"/>
    <w:rsid w:val="00215DE2"/>
    <w:rsid w:val="00215FB3"/>
    <w:rsid w:val="002164A6"/>
    <w:rsid w:val="00216FFC"/>
    <w:rsid w:val="00217047"/>
    <w:rsid w:val="00217674"/>
    <w:rsid w:val="00217CCF"/>
    <w:rsid w:val="00217CDD"/>
    <w:rsid w:val="00220092"/>
    <w:rsid w:val="00220BAC"/>
    <w:rsid w:val="00220BC5"/>
    <w:rsid w:val="00220D10"/>
    <w:rsid w:val="0022148A"/>
    <w:rsid w:val="002214B9"/>
    <w:rsid w:val="00222077"/>
    <w:rsid w:val="00222B7B"/>
    <w:rsid w:val="00223D9A"/>
    <w:rsid w:val="002243C2"/>
    <w:rsid w:val="002259E4"/>
    <w:rsid w:val="00225A25"/>
    <w:rsid w:val="00225B28"/>
    <w:rsid w:val="00225C5C"/>
    <w:rsid w:val="00226125"/>
    <w:rsid w:val="00226AC3"/>
    <w:rsid w:val="00227005"/>
    <w:rsid w:val="00227057"/>
    <w:rsid w:val="002273FC"/>
    <w:rsid w:val="0023082E"/>
    <w:rsid w:val="00230EA3"/>
    <w:rsid w:val="00231151"/>
    <w:rsid w:val="002318C2"/>
    <w:rsid w:val="00231A5C"/>
    <w:rsid w:val="00231B28"/>
    <w:rsid w:val="00231F8A"/>
    <w:rsid w:val="0023220E"/>
    <w:rsid w:val="00232676"/>
    <w:rsid w:val="00232B48"/>
    <w:rsid w:val="00232CF8"/>
    <w:rsid w:val="00234AFE"/>
    <w:rsid w:val="00235098"/>
    <w:rsid w:val="002355A4"/>
    <w:rsid w:val="0023607C"/>
    <w:rsid w:val="00236B47"/>
    <w:rsid w:val="00236BD1"/>
    <w:rsid w:val="00236D8E"/>
    <w:rsid w:val="0023710A"/>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A92"/>
    <w:rsid w:val="00253F71"/>
    <w:rsid w:val="00254389"/>
    <w:rsid w:val="00254556"/>
    <w:rsid w:val="00254D3A"/>
    <w:rsid w:val="002561E8"/>
    <w:rsid w:val="00256CAD"/>
    <w:rsid w:val="00256CF6"/>
    <w:rsid w:val="00257672"/>
    <w:rsid w:val="00257AF4"/>
    <w:rsid w:val="00257DC0"/>
    <w:rsid w:val="0026014B"/>
    <w:rsid w:val="002615B2"/>
    <w:rsid w:val="00262B38"/>
    <w:rsid w:val="00263183"/>
    <w:rsid w:val="00263972"/>
    <w:rsid w:val="00263BC4"/>
    <w:rsid w:val="0026401B"/>
    <w:rsid w:val="00264581"/>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BDB"/>
    <w:rsid w:val="00273310"/>
    <w:rsid w:val="0027338C"/>
    <w:rsid w:val="00273B11"/>
    <w:rsid w:val="002743C4"/>
    <w:rsid w:val="002748F4"/>
    <w:rsid w:val="0027494C"/>
    <w:rsid w:val="00274B20"/>
    <w:rsid w:val="00275B33"/>
    <w:rsid w:val="00275B72"/>
    <w:rsid w:val="00276314"/>
    <w:rsid w:val="00276811"/>
    <w:rsid w:val="0027794C"/>
    <w:rsid w:val="00277EE8"/>
    <w:rsid w:val="00280FE0"/>
    <w:rsid w:val="0028187A"/>
    <w:rsid w:val="002818C5"/>
    <w:rsid w:val="002818FF"/>
    <w:rsid w:val="0028196E"/>
    <w:rsid w:val="00281ACC"/>
    <w:rsid w:val="00281DB7"/>
    <w:rsid w:val="00282DF6"/>
    <w:rsid w:val="00282EE3"/>
    <w:rsid w:val="00283160"/>
    <w:rsid w:val="002834B2"/>
    <w:rsid w:val="00283530"/>
    <w:rsid w:val="00283B06"/>
    <w:rsid w:val="00283F99"/>
    <w:rsid w:val="00284333"/>
    <w:rsid w:val="002845BD"/>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2F1"/>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615"/>
    <w:rsid w:val="002A082E"/>
    <w:rsid w:val="002A0B94"/>
    <w:rsid w:val="002A0D38"/>
    <w:rsid w:val="002A0ED2"/>
    <w:rsid w:val="002A15F9"/>
    <w:rsid w:val="002A1AD6"/>
    <w:rsid w:val="002A1B59"/>
    <w:rsid w:val="002A1EB2"/>
    <w:rsid w:val="002A224A"/>
    <w:rsid w:val="002A238E"/>
    <w:rsid w:val="002A245B"/>
    <w:rsid w:val="002A3074"/>
    <w:rsid w:val="002A4586"/>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4C1E"/>
    <w:rsid w:val="002B5418"/>
    <w:rsid w:val="002B59C1"/>
    <w:rsid w:val="002B611F"/>
    <w:rsid w:val="002B663E"/>
    <w:rsid w:val="002B6838"/>
    <w:rsid w:val="002B6DE5"/>
    <w:rsid w:val="002C00BD"/>
    <w:rsid w:val="002C0C8D"/>
    <w:rsid w:val="002C0F97"/>
    <w:rsid w:val="002C1445"/>
    <w:rsid w:val="002C15C5"/>
    <w:rsid w:val="002C19E7"/>
    <w:rsid w:val="002C1BC8"/>
    <w:rsid w:val="002C2058"/>
    <w:rsid w:val="002C3BD9"/>
    <w:rsid w:val="002C3F27"/>
    <w:rsid w:val="002C4969"/>
    <w:rsid w:val="002C4DEC"/>
    <w:rsid w:val="002C6149"/>
    <w:rsid w:val="002C67A0"/>
    <w:rsid w:val="002C7367"/>
    <w:rsid w:val="002C772F"/>
    <w:rsid w:val="002D0090"/>
    <w:rsid w:val="002D040D"/>
    <w:rsid w:val="002D0FF0"/>
    <w:rsid w:val="002D10B9"/>
    <w:rsid w:val="002D1126"/>
    <w:rsid w:val="002D1277"/>
    <w:rsid w:val="002D150C"/>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43A"/>
    <w:rsid w:val="002D6B4F"/>
    <w:rsid w:val="002D6F91"/>
    <w:rsid w:val="002D7020"/>
    <w:rsid w:val="002D7270"/>
    <w:rsid w:val="002D7413"/>
    <w:rsid w:val="002D7808"/>
    <w:rsid w:val="002E014B"/>
    <w:rsid w:val="002E0A60"/>
    <w:rsid w:val="002E0A8C"/>
    <w:rsid w:val="002E0C0B"/>
    <w:rsid w:val="002E1411"/>
    <w:rsid w:val="002E1979"/>
    <w:rsid w:val="002E232F"/>
    <w:rsid w:val="002E2DF7"/>
    <w:rsid w:val="002E3564"/>
    <w:rsid w:val="002E3C57"/>
    <w:rsid w:val="002E3F5F"/>
    <w:rsid w:val="002E47E4"/>
    <w:rsid w:val="002E5190"/>
    <w:rsid w:val="002E57B6"/>
    <w:rsid w:val="002E5F67"/>
    <w:rsid w:val="002E635E"/>
    <w:rsid w:val="002E6BF2"/>
    <w:rsid w:val="002E75B5"/>
    <w:rsid w:val="002E784E"/>
    <w:rsid w:val="002F011B"/>
    <w:rsid w:val="002F0375"/>
    <w:rsid w:val="002F1133"/>
    <w:rsid w:val="002F1435"/>
    <w:rsid w:val="002F1621"/>
    <w:rsid w:val="002F1FC4"/>
    <w:rsid w:val="002F2049"/>
    <w:rsid w:val="002F2141"/>
    <w:rsid w:val="002F24EB"/>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19F"/>
    <w:rsid w:val="00301738"/>
    <w:rsid w:val="003019C0"/>
    <w:rsid w:val="00301E6D"/>
    <w:rsid w:val="0030252C"/>
    <w:rsid w:val="00302D4E"/>
    <w:rsid w:val="00302E04"/>
    <w:rsid w:val="003035CF"/>
    <w:rsid w:val="00303651"/>
    <w:rsid w:val="00303785"/>
    <w:rsid w:val="00303813"/>
    <w:rsid w:val="00303C01"/>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70A"/>
    <w:rsid w:val="0032194D"/>
    <w:rsid w:val="00322260"/>
    <w:rsid w:val="0032253A"/>
    <w:rsid w:val="00322B3C"/>
    <w:rsid w:val="003233BB"/>
    <w:rsid w:val="003260E9"/>
    <w:rsid w:val="00326392"/>
    <w:rsid w:val="00326597"/>
    <w:rsid w:val="00326621"/>
    <w:rsid w:val="00326670"/>
    <w:rsid w:val="00326CA4"/>
    <w:rsid w:val="00327207"/>
    <w:rsid w:val="00327577"/>
    <w:rsid w:val="00327B88"/>
    <w:rsid w:val="00330372"/>
    <w:rsid w:val="00330649"/>
    <w:rsid w:val="0033116B"/>
    <w:rsid w:val="00331195"/>
    <w:rsid w:val="003313BA"/>
    <w:rsid w:val="00331ABD"/>
    <w:rsid w:val="00332BFC"/>
    <w:rsid w:val="00332F85"/>
    <w:rsid w:val="0033333C"/>
    <w:rsid w:val="00333714"/>
    <w:rsid w:val="003338E6"/>
    <w:rsid w:val="0033394E"/>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6AB"/>
    <w:rsid w:val="00341B93"/>
    <w:rsid w:val="00341D45"/>
    <w:rsid w:val="00341FAD"/>
    <w:rsid w:val="00342FDF"/>
    <w:rsid w:val="003431D7"/>
    <w:rsid w:val="003437E9"/>
    <w:rsid w:val="003438CC"/>
    <w:rsid w:val="003444DD"/>
    <w:rsid w:val="0034505D"/>
    <w:rsid w:val="003450AC"/>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86F"/>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6071"/>
    <w:rsid w:val="003566A2"/>
    <w:rsid w:val="00357D74"/>
    <w:rsid w:val="00357DEA"/>
    <w:rsid w:val="0036007B"/>
    <w:rsid w:val="00360408"/>
    <w:rsid w:val="00360A51"/>
    <w:rsid w:val="00360B6D"/>
    <w:rsid w:val="00360CF8"/>
    <w:rsid w:val="003615AC"/>
    <w:rsid w:val="00361793"/>
    <w:rsid w:val="00361831"/>
    <w:rsid w:val="00362472"/>
    <w:rsid w:val="00362668"/>
    <w:rsid w:val="00362A8F"/>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677E7"/>
    <w:rsid w:val="003706DE"/>
    <w:rsid w:val="0037084E"/>
    <w:rsid w:val="0037094B"/>
    <w:rsid w:val="00370BB6"/>
    <w:rsid w:val="00371762"/>
    <w:rsid w:val="00371BDD"/>
    <w:rsid w:val="00371FEF"/>
    <w:rsid w:val="0037221D"/>
    <w:rsid w:val="00372477"/>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2B55"/>
    <w:rsid w:val="00383212"/>
    <w:rsid w:val="003838EB"/>
    <w:rsid w:val="00383988"/>
    <w:rsid w:val="003840FA"/>
    <w:rsid w:val="0038487F"/>
    <w:rsid w:val="00384DA8"/>
    <w:rsid w:val="00385AEF"/>
    <w:rsid w:val="00386025"/>
    <w:rsid w:val="003861AF"/>
    <w:rsid w:val="00386637"/>
    <w:rsid w:val="00386E59"/>
    <w:rsid w:val="00386EA4"/>
    <w:rsid w:val="00386EC8"/>
    <w:rsid w:val="003877A9"/>
    <w:rsid w:val="00387BBC"/>
    <w:rsid w:val="00387F65"/>
    <w:rsid w:val="00390461"/>
    <w:rsid w:val="00390541"/>
    <w:rsid w:val="00390F6D"/>
    <w:rsid w:val="003912D8"/>
    <w:rsid w:val="00391416"/>
    <w:rsid w:val="00391472"/>
    <w:rsid w:val="00391785"/>
    <w:rsid w:val="00391BA0"/>
    <w:rsid w:val="00391C05"/>
    <w:rsid w:val="00392AAD"/>
    <w:rsid w:val="00392BA6"/>
    <w:rsid w:val="00392BAC"/>
    <w:rsid w:val="00392E08"/>
    <w:rsid w:val="00393210"/>
    <w:rsid w:val="003942C9"/>
    <w:rsid w:val="003944BA"/>
    <w:rsid w:val="00394606"/>
    <w:rsid w:val="00394714"/>
    <w:rsid w:val="003948BD"/>
    <w:rsid w:val="00395546"/>
    <w:rsid w:val="003957EA"/>
    <w:rsid w:val="0039581B"/>
    <w:rsid w:val="003973AE"/>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637"/>
    <w:rsid w:val="003A57F7"/>
    <w:rsid w:val="003A5DBF"/>
    <w:rsid w:val="003A609C"/>
    <w:rsid w:val="003A60A2"/>
    <w:rsid w:val="003A6FC4"/>
    <w:rsid w:val="003A7A6F"/>
    <w:rsid w:val="003B02D3"/>
    <w:rsid w:val="003B110F"/>
    <w:rsid w:val="003B122B"/>
    <w:rsid w:val="003B1504"/>
    <w:rsid w:val="003B1FB5"/>
    <w:rsid w:val="003B289B"/>
    <w:rsid w:val="003B33D3"/>
    <w:rsid w:val="003B3635"/>
    <w:rsid w:val="003B3B27"/>
    <w:rsid w:val="003B3D3A"/>
    <w:rsid w:val="003B3F34"/>
    <w:rsid w:val="003B4798"/>
    <w:rsid w:val="003B48A6"/>
    <w:rsid w:val="003B4C34"/>
    <w:rsid w:val="003B5025"/>
    <w:rsid w:val="003B559D"/>
    <w:rsid w:val="003B56A6"/>
    <w:rsid w:val="003B5B50"/>
    <w:rsid w:val="003B5EC8"/>
    <w:rsid w:val="003B617D"/>
    <w:rsid w:val="003B6637"/>
    <w:rsid w:val="003B6F7B"/>
    <w:rsid w:val="003B729A"/>
    <w:rsid w:val="003B73A4"/>
    <w:rsid w:val="003B7497"/>
    <w:rsid w:val="003B7A3B"/>
    <w:rsid w:val="003B7F7A"/>
    <w:rsid w:val="003C0163"/>
    <w:rsid w:val="003C0EBB"/>
    <w:rsid w:val="003C1731"/>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6C00"/>
    <w:rsid w:val="003C6F40"/>
    <w:rsid w:val="003C79FA"/>
    <w:rsid w:val="003C7AB4"/>
    <w:rsid w:val="003D018B"/>
    <w:rsid w:val="003D01D7"/>
    <w:rsid w:val="003D04C0"/>
    <w:rsid w:val="003D0744"/>
    <w:rsid w:val="003D0C3E"/>
    <w:rsid w:val="003D1782"/>
    <w:rsid w:val="003D1898"/>
    <w:rsid w:val="003D2003"/>
    <w:rsid w:val="003D2219"/>
    <w:rsid w:val="003D24E3"/>
    <w:rsid w:val="003D2B53"/>
    <w:rsid w:val="003D31A0"/>
    <w:rsid w:val="003D3370"/>
    <w:rsid w:val="003D33D6"/>
    <w:rsid w:val="003D42A5"/>
    <w:rsid w:val="003D481C"/>
    <w:rsid w:val="003D4A72"/>
    <w:rsid w:val="003D4A9A"/>
    <w:rsid w:val="003D57D5"/>
    <w:rsid w:val="003D59BF"/>
    <w:rsid w:val="003D5F50"/>
    <w:rsid w:val="003D650B"/>
    <w:rsid w:val="003D67ED"/>
    <w:rsid w:val="003D717E"/>
    <w:rsid w:val="003D7BB4"/>
    <w:rsid w:val="003E0CE9"/>
    <w:rsid w:val="003E1930"/>
    <w:rsid w:val="003E1B4A"/>
    <w:rsid w:val="003E2454"/>
    <w:rsid w:val="003E283B"/>
    <w:rsid w:val="003E2AF6"/>
    <w:rsid w:val="003E3694"/>
    <w:rsid w:val="003E3697"/>
    <w:rsid w:val="003E3D26"/>
    <w:rsid w:val="003E40D1"/>
    <w:rsid w:val="003E5A97"/>
    <w:rsid w:val="003E5E1F"/>
    <w:rsid w:val="003E60D2"/>
    <w:rsid w:val="003E612B"/>
    <w:rsid w:val="003E62A5"/>
    <w:rsid w:val="003E6621"/>
    <w:rsid w:val="003E746F"/>
    <w:rsid w:val="003E7AF9"/>
    <w:rsid w:val="003F0724"/>
    <w:rsid w:val="003F0F86"/>
    <w:rsid w:val="003F13EC"/>
    <w:rsid w:val="003F1933"/>
    <w:rsid w:val="003F21F0"/>
    <w:rsid w:val="003F22EA"/>
    <w:rsid w:val="003F26DB"/>
    <w:rsid w:val="003F2764"/>
    <w:rsid w:val="003F2C81"/>
    <w:rsid w:val="003F329A"/>
    <w:rsid w:val="003F3AEE"/>
    <w:rsid w:val="003F3DFF"/>
    <w:rsid w:val="003F4297"/>
    <w:rsid w:val="003F42FB"/>
    <w:rsid w:val="003F44F4"/>
    <w:rsid w:val="003F4EBB"/>
    <w:rsid w:val="003F51E8"/>
    <w:rsid w:val="003F555B"/>
    <w:rsid w:val="003F6343"/>
    <w:rsid w:val="003F6A53"/>
    <w:rsid w:val="003F70CE"/>
    <w:rsid w:val="003F74BB"/>
    <w:rsid w:val="003F7515"/>
    <w:rsid w:val="003F758F"/>
    <w:rsid w:val="003F7A5C"/>
    <w:rsid w:val="003F7ADC"/>
    <w:rsid w:val="0040000C"/>
    <w:rsid w:val="00400121"/>
    <w:rsid w:val="0040072C"/>
    <w:rsid w:val="0040144E"/>
    <w:rsid w:val="00401973"/>
    <w:rsid w:val="00401F56"/>
    <w:rsid w:val="004025A2"/>
    <w:rsid w:val="00402940"/>
    <w:rsid w:val="004030A2"/>
    <w:rsid w:val="00403150"/>
    <w:rsid w:val="00403238"/>
    <w:rsid w:val="004032DA"/>
    <w:rsid w:val="00403706"/>
    <w:rsid w:val="0040418F"/>
    <w:rsid w:val="00404710"/>
    <w:rsid w:val="0040491B"/>
    <w:rsid w:val="00404979"/>
    <w:rsid w:val="00404AE1"/>
    <w:rsid w:val="00404D20"/>
    <w:rsid w:val="00404E9B"/>
    <w:rsid w:val="0040572F"/>
    <w:rsid w:val="00405747"/>
    <w:rsid w:val="004060C2"/>
    <w:rsid w:val="00407623"/>
    <w:rsid w:val="004079B0"/>
    <w:rsid w:val="004079F4"/>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1715A"/>
    <w:rsid w:val="004207E9"/>
    <w:rsid w:val="00420E0E"/>
    <w:rsid w:val="00421219"/>
    <w:rsid w:val="00421D39"/>
    <w:rsid w:val="00421D82"/>
    <w:rsid w:val="004220D1"/>
    <w:rsid w:val="00422850"/>
    <w:rsid w:val="00422899"/>
    <w:rsid w:val="0042346D"/>
    <w:rsid w:val="00423A04"/>
    <w:rsid w:val="00424056"/>
    <w:rsid w:val="00424764"/>
    <w:rsid w:val="0042536B"/>
    <w:rsid w:val="00425EE1"/>
    <w:rsid w:val="00426248"/>
    <w:rsid w:val="004264B8"/>
    <w:rsid w:val="00426716"/>
    <w:rsid w:val="004267AA"/>
    <w:rsid w:val="00426C35"/>
    <w:rsid w:val="00426E55"/>
    <w:rsid w:val="0042737B"/>
    <w:rsid w:val="00427842"/>
    <w:rsid w:val="00427BA6"/>
    <w:rsid w:val="00427F3C"/>
    <w:rsid w:val="00430AEC"/>
    <w:rsid w:val="0043169E"/>
    <w:rsid w:val="00433391"/>
    <w:rsid w:val="004333A5"/>
    <w:rsid w:val="0043342D"/>
    <w:rsid w:val="0043367F"/>
    <w:rsid w:val="00434A3A"/>
    <w:rsid w:val="00434ABE"/>
    <w:rsid w:val="0043514E"/>
    <w:rsid w:val="004351B5"/>
    <w:rsid w:val="004351F9"/>
    <w:rsid w:val="0043583B"/>
    <w:rsid w:val="00435DC5"/>
    <w:rsid w:val="00435DD0"/>
    <w:rsid w:val="00435FB3"/>
    <w:rsid w:val="004368B6"/>
    <w:rsid w:val="00436B97"/>
    <w:rsid w:val="00436C8E"/>
    <w:rsid w:val="00437172"/>
    <w:rsid w:val="004400A0"/>
    <w:rsid w:val="00440239"/>
    <w:rsid w:val="004404CC"/>
    <w:rsid w:val="0044071A"/>
    <w:rsid w:val="0044092A"/>
    <w:rsid w:val="00440A9C"/>
    <w:rsid w:val="00440B90"/>
    <w:rsid w:val="00440F6B"/>
    <w:rsid w:val="004414C0"/>
    <w:rsid w:val="004418F8"/>
    <w:rsid w:val="00441BDA"/>
    <w:rsid w:val="00441BE4"/>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09EC"/>
    <w:rsid w:val="0045173A"/>
    <w:rsid w:val="0045182E"/>
    <w:rsid w:val="00451AEF"/>
    <w:rsid w:val="00452A3C"/>
    <w:rsid w:val="004535FD"/>
    <w:rsid w:val="0045376A"/>
    <w:rsid w:val="0045392E"/>
    <w:rsid w:val="00454DF3"/>
    <w:rsid w:val="00455240"/>
    <w:rsid w:val="00455DA7"/>
    <w:rsid w:val="00455E93"/>
    <w:rsid w:val="004560E1"/>
    <w:rsid w:val="004567A3"/>
    <w:rsid w:val="004567DA"/>
    <w:rsid w:val="004568E8"/>
    <w:rsid w:val="00456985"/>
    <w:rsid w:val="00456D33"/>
    <w:rsid w:val="00456E10"/>
    <w:rsid w:val="004573E3"/>
    <w:rsid w:val="00457B64"/>
    <w:rsid w:val="00457EFA"/>
    <w:rsid w:val="004601C9"/>
    <w:rsid w:val="004601EF"/>
    <w:rsid w:val="0046026B"/>
    <w:rsid w:val="004603E4"/>
    <w:rsid w:val="00461607"/>
    <w:rsid w:val="004625D2"/>
    <w:rsid w:val="0046287D"/>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199"/>
    <w:rsid w:val="004815E9"/>
    <w:rsid w:val="00481DDB"/>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F9F"/>
    <w:rsid w:val="0049763C"/>
    <w:rsid w:val="00497A19"/>
    <w:rsid w:val="004A00DD"/>
    <w:rsid w:val="004A01DB"/>
    <w:rsid w:val="004A02FD"/>
    <w:rsid w:val="004A07F4"/>
    <w:rsid w:val="004A0A45"/>
    <w:rsid w:val="004A0A6A"/>
    <w:rsid w:val="004A0C34"/>
    <w:rsid w:val="004A0F8C"/>
    <w:rsid w:val="004A1028"/>
    <w:rsid w:val="004A1617"/>
    <w:rsid w:val="004A1815"/>
    <w:rsid w:val="004A1B05"/>
    <w:rsid w:val="004A1EFC"/>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B74"/>
    <w:rsid w:val="004B1D0D"/>
    <w:rsid w:val="004B1E78"/>
    <w:rsid w:val="004B35C3"/>
    <w:rsid w:val="004B3A31"/>
    <w:rsid w:val="004B4493"/>
    <w:rsid w:val="004B4571"/>
    <w:rsid w:val="004B4AB5"/>
    <w:rsid w:val="004B4F6D"/>
    <w:rsid w:val="004B5298"/>
    <w:rsid w:val="004B5F86"/>
    <w:rsid w:val="004B6C2F"/>
    <w:rsid w:val="004B6E32"/>
    <w:rsid w:val="004C0101"/>
    <w:rsid w:val="004C0379"/>
    <w:rsid w:val="004C103E"/>
    <w:rsid w:val="004C12B2"/>
    <w:rsid w:val="004C1AF2"/>
    <w:rsid w:val="004C1F83"/>
    <w:rsid w:val="004C28E3"/>
    <w:rsid w:val="004C3259"/>
    <w:rsid w:val="004C33A5"/>
    <w:rsid w:val="004C34FF"/>
    <w:rsid w:val="004C378A"/>
    <w:rsid w:val="004C441D"/>
    <w:rsid w:val="004C459E"/>
    <w:rsid w:val="004C4F84"/>
    <w:rsid w:val="004C4FFD"/>
    <w:rsid w:val="004C58E5"/>
    <w:rsid w:val="004C6172"/>
    <w:rsid w:val="004C6A40"/>
    <w:rsid w:val="004C6C84"/>
    <w:rsid w:val="004C7A4D"/>
    <w:rsid w:val="004C7AE8"/>
    <w:rsid w:val="004C7FC6"/>
    <w:rsid w:val="004D004C"/>
    <w:rsid w:val="004D0054"/>
    <w:rsid w:val="004D0404"/>
    <w:rsid w:val="004D0A1B"/>
    <w:rsid w:val="004D0AF9"/>
    <w:rsid w:val="004D0D77"/>
    <w:rsid w:val="004D1247"/>
    <w:rsid w:val="004D1462"/>
    <w:rsid w:val="004D14FA"/>
    <w:rsid w:val="004D1544"/>
    <w:rsid w:val="004D1BF7"/>
    <w:rsid w:val="004D256B"/>
    <w:rsid w:val="004D265C"/>
    <w:rsid w:val="004D2DCF"/>
    <w:rsid w:val="004D2EE8"/>
    <w:rsid w:val="004D391D"/>
    <w:rsid w:val="004D398B"/>
    <w:rsid w:val="004D3DF2"/>
    <w:rsid w:val="004D40E2"/>
    <w:rsid w:val="004D44C1"/>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30AC"/>
    <w:rsid w:val="004E40D1"/>
    <w:rsid w:val="004E4720"/>
    <w:rsid w:val="004E483C"/>
    <w:rsid w:val="004E51CE"/>
    <w:rsid w:val="004E5873"/>
    <w:rsid w:val="004E5961"/>
    <w:rsid w:val="004E5ED7"/>
    <w:rsid w:val="004E63A9"/>
    <w:rsid w:val="004E63F9"/>
    <w:rsid w:val="004E6AA2"/>
    <w:rsid w:val="004E6DDA"/>
    <w:rsid w:val="004E7159"/>
    <w:rsid w:val="004E76DB"/>
    <w:rsid w:val="004E7E56"/>
    <w:rsid w:val="004F013F"/>
    <w:rsid w:val="004F09C2"/>
    <w:rsid w:val="004F1155"/>
    <w:rsid w:val="004F1580"/>
    <w:rsid w:val="004F17F4"/>
    <w:rsid w:val="004F2317"/>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4F7A06"/>
    <w:rsid w:val="005002CA"/>
    <w:rsid w:val="005015FA"/>
    <w:rsid w:val="005020C9"/>
    <w:rsid w:val="005021F7"/>
    <w:rsid w:val="00502201"/>
    <w:rsid w:val="00502943"/>
    <w:rsid w:val="00502B4F"/>
    <w:rsid w:val="00502B66"/>
    <w:rsid w:val="00502CE5"/>
    <w:rsid w:val="005038C7"/>
    <w:rsid w:val="005044D7"/>
    <w:rsid w:val="00504764"/>
    <w:rsid w:val="005053F4"/>
    <w:rsid w:val="005059F0"/>
    <w:rsid w:val="005061F8"/>
    <w:rsid w:val="00506713"/>
    <w:rsid w:val="005070B0"/>
    <w:rsid w:val="00507527"/>
    <w:rsid w:val="00507644"/>
    <w:rsid w:val="00507936"/>
    <w:rsid w:val="00507C79"/>
    <w:rsid w:val="00507CD7"/>
    <w:rsid w:val="00510678"/>
    <w:rsid w:val="00511398"/>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801"/>
    <w:rsid w:val="005219B6"/>
    <w:rsid w:val="00521A33"/>
    <w:rsid w:val="00521B5E"/>
    <w:rsid w:val="00521C03"/>
    <w:rsid w:val="00522258"/>
    <w:rsid w:val="00522413"/>
    <w:rsid w:val="0052264F"/>
    <w:rsid w:val="005230C8"/>
    <w:rsid w:val="00524035"/>
    <w:rsid w:val="00524782"/>
    <w:rsid w:val="005247D9"/>
    <w:rsid w:val="005251ED"/>
    <w:rsid w:val="00525E69"/>
    <w:rsid w:val="00526451"/>
    <w:rsid w:val="00526F23"/>
    <w:rsid w:val="005271F3"/>
    <w:rsid w:val="005301E6"/>
    <w:rsid w:val="0053020E"/>
    <w:rsid w:val="0053021A"/>
    <w:rsid w:val="005302AB"/>
    <w:rsid w:val="005306B9"/>
    <w:rsid w:val="0053089D"/>
    <w:rsid w:val="005308FA"/>
    <w:rsid w:val="00530AE1"/>
    <w:rsid w:val="00530C8D"/>
    <w:rsid w:val="00530CA4"/>
    <w:rsid w:val="00530DF5"/>
    <w:rsid w:val="00532341"/>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3165"/>
    <w:rsid w:val="005439C0"/>
    <w:rsid w:val="00543CA4"/>
    <w:rsid w:val="00543E7B"/>
    <w:rsid w:val="005444A8"/>
    <w:rsid w:val="00544909"/>
    <w:rsid w:val="0054510A"/>
    <w:rsid w:val="00545670"/>
    <w:rsid w:val="00545677"/>
    <w:rsid w:val="0054584D"/>
    <w:rsid w:val="00545C13"/>
    <w:rsid w:val="00545C3B"/>
    <w:rsid w:val="005462AD"/>
    <w:rsid w:val="00546F8E"/>
    <w:rsid w:val="005475B2"/>
    <w:rsid w:val="00547897"/>
    <w:rsid w:val="005478E4"/>
    <w:rsid w:val="00547BA7"/>
    <w:rsid w:val="00547F61"/>
    <w:rsid w:val="005500EF"/>
    <w:rsid w:val="0055053B"/>
    <w:rsid w:val="005505A5"/>
    <w:rsid w:val="005508D5"/>
    <w:rsid w:val="00550D94"/>
    <w:rsid w:val="00551E32"/>
    <w:rsid w:val="0055264F"/>
    <w:rsid w:val="00552D38"/>
    <w:rsid w:val="005531B7"/>
    <w:rsid w:val="005532D7"/>
    <w:rsid w:val="00553FEB"/>
    <w:rsid w:val="00554632"/>
    <w:rsid w:val="0055482C"/>
    <w:rsid w:val="00554A92"/>
    <w:rsid w:val="00554B6C"/>
    <w:rsid w:val="0055505D"/>
    <w:rsid w:val="0055613D"/>
    <w:rsid w:val="005561C0"/>
    <w:rsid w:val="0055636E"/>
    <w:rsid w:val="0055641A"/>
    <w:rsid w:val="0055669B"/>
    <w:rsid w:val="00556942"/>
    <w:rsid w:val="00557301"/>
    <w:rsid w:val="005574C1"/>
    <w:rsid w:val="0055776A"/>
    <w:rsid w:val="00560057"/>
    <w:rsid w:val="00560994"/>
    <w:rsid w:val="00560D34"/>
    <w:rsid w:val="00560EAD"/>
    <w:rsid w:val="005619A6"/>
    <w:rsid w:val="0056214A"/>
    <w:rsid w:val="00562835"/>
    <w:rsid w:val="00562EE6"/>
    <w:rsid w:val="0056326D"/>
    <w:rsid w:val="005632A8"/>
    <w:rsid w:val="00563520"/>
    <w:rsid w:val="0056359E"/>
    <w:rsid w:val="00564027"/>
    <w:rsid w:val="00564713"/>
    <w:rsid w:val="00564EC5"/>
    <w:rsid w:val="00565B7E"/>
    <w:rsid w:val="0056738E"/>
    <w:rsid w:val="00567A9B"/>
    <w:rsid w:val="00567EF1"/>
    <w:rsid w:val="00567FE4"/>
    <w:rsid w:val="005705DD"/>
    <w:rsid w:val="00570AE4"/>
    <w:rsid w:val="00570CDB"/>
    <w:rsid w:val="005721F2"/>
    <w:rsid w:val="0057247B"/>
    <w:rsid w:val="005729B0"/>
    <w:rsid w:val="0057354C"/>
    <w:rsid w:val="00573562"/>
    <w:rsid w:val="00573A93"/>
    <w:rsid w:val="00573B66"/>
    <w:rsid w:val="00573E31"/>
    <w:rsid w:val="0057471B"/>
    <w:rsid w:val="00575621"/>
    <w:rsid w:val="005759BE"/>
    <w:rsid w:val="005759FD"/>
    <w:rsid w:val="00575E7D"/>
    <w:rsid w:val="005761A3"/>
    <w:rsid w:val="0057719F"/>
    <w:rsid w:val="005771D9"/>
    <w:rsid w:val="00577DA4"/>
    <w:rsid w:val="00580B7B"/>
    <w:rsid w:val="005813C1"/>
    <w:rsid w:val="00581A57"/>
    <w:rsid w:val="00582180"/>
    <w:rsid w:val="0058363F"/>
    <w:rsid w:val="0058373C"/>
    <w:rsid w:val="00583833"/>
    <w:rsid w:val="00583B42"/>
    <w:rsid w:val="00584124"/>
    <w:rsid w:val="00584245"/>
    <w:rsid w:val="005844D0"/>
    <w:rsid w:val="0058495E"/>
    <w:rsid w:val="005849ED"/>
    <w:rsid w:val="00584A95"/>
    <w:rsid w:val="00586226"/>
    <w:rsid w:val="00586DE8"/>
    <w:rsid w:val="005871FB"/>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386"/>
    <w:rsid w:val="0059594F"/>
    <w:rsid w:val="00595BFD"/>
    <w:rsid w:val="00595D42"/>
    <w:rsid w:val="00596A2C"/>
    <w:rsid w:val="00596CC3"/>
    <w:rsid w:val="005976A8"/>
    <w:rsid w:val="00597AE9"/>
    <w:rsid w:val="005A0F92"/>
    <w:rsid w:val="005A1157"/>
    <w:rsid w:val="005A1547"/>
    <w:rsid w:val="005A1C06"/>
    <w:rsid w:val="005A2495"/>
    <w:rsid w:val="005A2777"/>
    <w:rsid w:val="005A30A7"/>
    <w:rsid w:val="005A4CDA"/>
    <w:rsid w:val="005A5825"/>
    <w:rsid w:val="005A6373"/>
    <w:rsid w:val="005A6382"/>
    <w:rsid w:val="005A6778"/>
    <w:rsid w:val="005A6AE5"/>
    <w:rsid w:val="005A7095"/>
    <w:rsid w:val="005A72AA"/>
    <w:rsid w:val="005A7AE7"/>
    <w:rsid w:val="005A7FC6"/>
    <w:rsid w:val="005B0844"/>
    <w:rsid w:val="005B1385"/>
    <w:rsid w:val="005B1A66"/>
    <w:rsid w:val="005B41DA"/>
    <w:rsid w:val="005B4C94"/>
    <w:rsid w:val="005B53AF"/>
    <w:rsid w:val="005B5735"/>
    <w:rsid w:val="005B58F2"/>
    <w:rsid w:val="005B5C2B"/>
    <w:rsid w:val="005B5D8D"/>
    <w:rsid w:val="005B6103"/>
    <w:rsid w:val="005B61CE"/>
    <w:rsid w:val="005B62B4"/>
    <w:rsid w:val="005B6386"/>
    <w:rsid w:val="005B6EC0"/>
    <w:rsid w:val="005B7355"/>
    <w:rsid w:val="005B737C"/>
    <w:rsid w:val="005B7429"/>
    <w:rsid w:val="005B7653"/>
    <w:rsid w:val="005B7B3F"/>
    <w:rsid w:val="005C0F67"/>
    <w:rsid w:val="005C20E1"/>
    <w:rsid w:val="005C210D"/>
    <w:rsid w:val="005C2AEB"/>
    <w:rsid w:val="005C317F"/>
    <w:rsid w:val="005C39F4"/>
    <w:rsid w:val="005C3C6F"/>
    <w:rsid w:val="005C3E0D"/>
    <w:rsid w:val="005C4570"/>
    <w:rsid w:val="005C5AF9"/>
    <w:rsid w:val="005C5D90"/>
    <w:rsid w:val="005C663D"/>
    <w:rsid w:val="005C66CD"/>
    <w:rsid w:val="005C6897"/>
    <w:rsid w:val="005C6E64"/>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3A9A"/>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A36"/>
    <w:rsid w:val="00601CF7"/>
    <w:rsid w:val="00601ED1"/>
    <w:rsid w:val="006020E4"/>
    <w:rsid w:val="00602D06"/>
    <w:rsid w:val="0060401E"/>
    <w:rsid w:val="0060439B"/>
    <w:rsid w:val="00604585"/>
    <w:rsid w:val="00604932"/>
    <w:rsid w:val="006049CE"/>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28E6"/>
    <w:rsid w:val="00622927"/>
    <w:rsid w:val="006233CE"/>
    <w:rsid w:val="0062346D"/>
    <w:rsid w:val="00623501"/>
    <w:rsid w:val="00623CCD"/>
    <w:rsid w:val="00623E21"/>
    <w:rsid w:val="00623F90"/>
    <w:rsid w:val="006248B0"/>
    <w:rsid w:val="006249DC"/>
    <w:rsid w:val="006259B0"/>
    <w:rsid w:val="006264D9"/>
    <w:rsid w:val="00626FC8"/>
    <w:rsid w:val="006279C2"/>
    <w:rsid w:val="00630352"/>
    <w:rsid w:val="0063045C"/>
    <w:rsid w:val="00630556"/>
    <w:rsid w:val="00630616"/>
    <w:rsid w:val="00630997"/>
    <w:rsid w:val="00630FFA"/>
    <w:rsid w:val="0063110B"/>
    <w:rsid w:val="00631ACD"/>
    <w:rsid w:val="00631E84"/>
    <w:rsid w:val="006322C9"/>
    <w:rsid w:val="006325A0"/>
    <w:rsid w:val="0063280A"/>
    <w:rsid w:val="00633921"/>
    <w:rsid w:val="00633A34"/>
    <w:rsid w:val="00633C12"/>
    <w:rsid w:val="00633C6A"/>
    <w:rsid w:val="00633E2E"/>
    <w:rsid w:val="00634E9E"/>
    <w:rsid w:val="00635091"/>
    <w:rsid w:val="00635247"/>
    <w:rsid w:val="00635259"/>
    <w:rsid w:val="00635265"/>
    <w:rsid w:val="00635268"/>
    <w:rsid w:val="00635E53"/>
    <w:rsid w:val="00636EBE"/>
    <w:rsid w:val="00636FDA"/>
    <w:rsid w:val="00641277"/>
    <w:rsid w:val="00642E93"/>
    <w:rsid w:val="00643097"/>
    <w:rsid w:val="006436E3"/>
    <w:rsid w:val="00643FD0"/>
    <w:rsid w:val="00644942"/>
    <w:rsid w:val="00645237"/>
    <w:rsid w:val="00645489"/>
    <w:rsid w:val="006467E2"/>
    <w:rsid w:val="00646B9C"/>
    <w:rsid w:val="006478EA"/>
    <w:rsid w:val="00650C9C"/>
    <w:rsid w:val="00650F2E"/>
    <w:rsid w:val="006515FE"/>
    <w:rsid w:val="00651F67"/>
    <w:rsid w:val="006522DB"/>
    <w:rsid w:val="00652433"/>
    <w:rsid w:val="00652487"/>
    <w:rsid w:val="00652934"/>
    <w:rsid w:val="0065323E"/>
    <w:rsid w:val="00653D1B"/>
    <w:rsid w:val="00653E1D"/>
    <w:rsid w:val="00653F89"/>
    <w:rsid w:val="00653F9A"/>
    <w:rsid w:val="006544B0"/>
    <w:rsid w:val="006548F5"/>
    <w:rsid w:val="00655217"/>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53C3"/>
    <w:rsid w:val="00665566"/>
    <w:rsid w:val="00665639"/>
    <w:rsid w:val="00665766"/>
    <w:rsid w:val="00665B52"/>
    <w:rsid w:val="00665C8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5FF6"/>
    <w:rsid w:val="0067609B"/>
    <w:rsid w:val="006763F8"/>
    <w:rsid w:val="00676609"/>
    <w:rsid w:val="00677540"/>
    <w:rsid w:val="00677935"/>
    <w:rsid w:val="00677C40"/>
    <w:rsid w:val="00680142"/>
    <w:rsid w:val="006807F8"/>
    <w:rsid w:val="0068081B"/>
    <w:rsid w:val="00680DC8"/>
    <w:rsid w:val="00680EE1"/>
    <w:rsid w:val="006812D7"/>
    <w:rsid w:val="00681571"/>
    <w:rsid w:val="00682961"/>
    <w:rsid w:val="0068367C"/>
    <w:rsid w:val="0068413E"/>
    <w:rsid w:val="006846C3"/>
    <w:rsid w:val="00685388"/>
    <w:rsid w:val="00685BF0"/>
    <w:rsid w:val="0068613F"/>
    <w:rsid w:val="006866D3"/>
    <w:rsid w:val="006867E8"/>
    <w:rsid w:val="00687165"/>
    <w:rsid w:val="00687629"/>
    <w:rsid w:val="00687904"/>
    <w:rsid w:val="00687D71"/>
    <w:rsid w:val="0069091F"/>
    <w:rsid w:val="00690C11"/>
    <w:rsid w:val="00690D6C"/>
    <w:rsid w:val="00691FDB"/>
    <w:rsid w:val="00692019"/>
    <w:rsid w:val="006927FC"/>
    <w:rsid w:val="00692B74"/>
    <w:rsid w:val="00693ABB"/>
    <w:rsid w:val="00693E7E"/>
    <w:rsid w:val="0069448C"/>
    <w:rsid w:val="00694BF4"/>
    <w:rsid w:val="00695565"/>
    <w:rsid w:val="0069582E"/>
    <w:rsid w:val="006966B4"/>
    <w:rsid w:val="006966DA"/>
    <w:rsid w:val="00696CC7"/>
    <w:rsid w:val="006972FF"/>
    <w:rsid w:val="00697561"/>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1B"/>
    <w:rsid w:val="006B2350"/>
    <w:rsid w:val="006B2520"/>
    <w:rsid w:val="006B2A16"/>
    <w:rsid w:val="006B3049"/>
    <w:rsid w:val="006B3F7B"/>
    <w:rsid w:val="006B42F8"/>
    <w:rsid w:val="006B4371"/>
    <w:rsid w:val="006B4537"/>
    <w:rsid w:val="006B478B"/>
    <w:rsid w:val="006B47A9"/>
    <w:rsid w:val="006B4920"/>
    <w:rsid w:val="006B4C50"/>
    <w:rsid w:val="006B4EED"/>
    <w:rsid w:val="006B553C"/>
    <w:rsid w:val="006B5679"/>
    <w:rsid w:val="006B5971"/>
    <w:rsid w:val="006B5D2E"/>
    <w:rsid w:val="006B60B7"/>
    <w:rsid w:val="006B610E"/>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8C7"/>
    <w:rsid w:val="006C3B5A"/>
    <w:rsid w:val="006C433C"/>
    <w:rsid w:val="006C4D6C"/>
    <w:rsid w:val="006C4FEB"/>
    <w:rsid w:val="006C54FE"/>
    <w:rsid w:val="006C6A02"/>
    <w:rsid w:val="006C6E45"/>
    <w:rsid w:val="006C701F"/>
    <w:rsid w:val="006C7377"/>
    <w:rsid w:val="006C7544"/>
    <w:rsid w:val="006C7B39"/>
    <w:rsid w:val="006D01D9"/>
    <w:rsid w:val="006D101D"/>
    <w:rsid w:val="006D203E"/>
    <w:rsid w:val="006D25CC"/>
    <w:rsid w:val="006D2600"/>
    <w:rsid w:val="006D282F"/>
    <w:rsid w:val="006D3177"/>
    <w:rsid w:val="006D3B67"/>
    <w:rsid w:val="006D43AF"/>
    <w:rsid w:val="006D4409"/>
    <w:rsid w:val="006D48F0"/>
    <w:rsid w:val="006D5351"/>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A1A"/>
    <w:rsid w:val="006F1131"/>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4DF"/>
    <w:rsid w:val="00700B78"/>
    <w:rsid w:val="00700ED3"/>
    <w:rsid w:val="00700FDD"/>
    <w:rsid w:val="00701182"/>
    <w:rsid w:val="007011B5"/>
    <w:rsid w:val="007021C7"/>
    <w:rsid w:val="00702724"/>
    <w:rsid w:val="00702891"/>
    <w:rsid w:val="00702948"/>
    <w:rsid w:val="007029EA"/>
    <w:rsid w:val="00702B9C"/>
    <w:rsid w:val="00703616"/>
    <w:rsid w:val="00703A96"/>
    <w:rsid w:val="00703BCD"/>
    <w:rsid w:val="00703C30"/>
    <w:rsid w:val="00704519"/>
    <w:rsid w:val="00704689"/>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0C0E"/>
    <w:rsid w:val="0071102A"/>
    <w:rsid w:val="007110E6"/>
    <w:rsid w:val="00711D8E"/>
    <w:rsid w:val="00711F39"/>
    <w:rsid w:val="00712BCE"/>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E6C"/>
    <w:rsid w:val="00721FAF"/>
    <w:rsid w:val="00722843"/>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5EA"/>
    <w:rsid w:val="0073590E"/>
    <w:rsid w:val="0073686C"/>
    <w:rsid w:val="00736A01"/>
    <w:rsid w:val="00736C81"/>
    <w:rsid w:val="00737271"/>
    <w:rsid w:val="00737CAE"/>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951"/>
    <w:rsid w:val="00744E15"/>
    <w:rsid w:val="007450E2"/>
    <w:rsid w:val="007454B3"/>
    <w:rsid w:val="00745537"/>
    <w:rsid w:val="00745891"/>
    <w:rsid w:val="00745AA4"/>
    <w:rsid w:val="00745AB2"/>
    <w:rsid w:val="00745C06"/>
    <w:rsid w:val="007469AB"/>
    <w:rsid w:val="00747BF5"/>
    <w:rsid w:val="00747E3B"/>
    <w:rsid w:val="0075022B"/>
    <w:rsid w:val="007503D2"/>
    <w:rsid w:val="00751104"/>
    <w:rsid w:val="007512A0"/>
    <w:rsid w:val="007514BC"/>
    <w:rsid w:val="00751899"/>
    <w:rsid w:val="007519DC"/>
    <w:rsid w:val="007526EB"/>
    <w:rsid w:val="00752C4E"/>
    <w:rsid w:val="00753001"/>
    <w:rsid w:val="00753358"/>
    <w:rsid w:val="00753472"/>
    <w:rsid w:val="00753992"/>
    <w:rsid w:val="00753A0E"/>
    <w:rsid w:val="007551BB"/>
    <w:rsid w:val="00755687"/>
    <w:rsid w:val="007556A8"/>
    <w:rsid w:val="007556B3"/>
    <w:rsid w:val="00756363"/>
    <w:rsid w:val="00756B59"/>
    <w:rsid w:val="00756C65"/>
    <w:rsid w:val="007571D9"/>
    <w:rsid w:val="00757D23"/>
    <w:rsid w:val="00757E20"/>
    <w:rsid w:val="0076103F"/>
    <w:rsid w:val="007612CE"/>
    <w:rsid w:val="007617ED"/>
    <w:rsid w:val="00761892"/>
    <w:rsid w:val="0076195A"/>
    <w:rsid w:val="00761DE1"/>
    <w:rsid w:val="00762215"/>
    <w:rsid w:val="00762693"/>
    <w:rsid w:val="00763ECF"/>
    <w:rsid w:val="007645CD"/>
    <w:rsid w:val="0076490D"/>
    <w:rsid w:val="00764C38"/>
    <w:rsid w:val="00765D63"/>
    <w:rsid w:val="00765E78"/>
    <w:rsid w:val="00766102"/>
    <w:rsid w:val="00766766"/>
    <w:rsid w:val="00766815"/>
    <w:rsid w:val="007675C9"/>
    <w:rsid w:val="007704D8"/>
    <w:rsid w:val="00770C90"/>
    <w:rsid w:val="0077102A"/>
    <w:rsid w:val="007710A8"/>
    <w:rsid w:val="007711E2"/>
    <w:rsid w:val="007716AF"/>
    <w:rsid w:val="00771988"/>
    <w:rsid w:val="00771B49"/>
    <w:rsid w:val="00771F57"/>
    <w:rsid w:val="00772945"/>
    <w:rsid w:val="00772C8A"/>
    <w:rsid w:val="00772DCC"/>
    <w:rsid w:val="00772E14"/>
    <w:rsid w:val="00772FFD"/>
    <w:rsid w:val="00773767"/>
    <w:rsid w:val="007738D7"/>
    <w:rsid w:val="00773CA0"/>
    <w:rsid w:val="007753E0"/>
    <w:rsid w:val="00775CCA"/>
    <w:rsid w:val="00776101"/>
    <w:rsid w:val="0077794A"/>
    <w:rsid w:val="00777AFB"/>
    <w:rsid w:val="00777B4E"/>
    <w:rsid w:val="00777D11"/>
    <w:rsid w:val="00777ED7"/>
    <w:rsid w:val="007813C7"/>
    <w:rsid w:val="00781950"/>
    <w:rsid w:val="007850B1"/>
    <w:rsid w:val="007865B9"/>
    <w:rsid w:val="00786D92"/>
    <w:rsid w:val="0078739D"/>
    <w:rsid w:val="007902C5"/>
    <w:rsid w:val="007902F1"/>
    <w:rsid w:val="0079084D"/>
    <w:rsid w:val="00790E61"/>
    <w:rsid w:val="00791791"/>
    <w:rsid w:val="00791D7A"/>
    <w:rsid w:val="0079226F"/>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6C38"/>
    <w:rsid w:val="00797F02"/>
    <w:rsid w:val="007A0284"/>
    <w:rsid w:val="007A0EA1"/>
    <w:rsid w:val="007A0EAB"/>
    <w:rsid w:val="007A100B"/>
    <w:rsid w:val="007A1606"/>
    <w:rsid w:val="007A1CE5"/>
    <w:rsid w:val="007A2072"/>
    <w:rsid w:val="007A2625"/>
    <w:rsid w:val="007A2646"/>
    <w:rsid w:val="007A3BAB"/>
    <w:rsid w:val="007A4667"/>
    <w:rsid w:val="007A48FD"/>
    <w:rsid w:val="007A4BDC"/>
    <w:rsid w:val="007A4D19"/>
    <w:rsid w:val="007A4D88"/>
    <w:rsid w:val="007A536F"/>
    <w:rsid w:val="007A569D"/>
    <w:rsid w:val="007A56C8"/>
    <w:rsid w:val="007A5A3A"/>
    <w:rsid w:val="007A5CCF"/>
    <w:rsid w:val="007A625C"/>
    <w:rsid w:val="007A629F"/>
    <w:rsid w:val="007A63D6"/>
    <w:rsid w:val="007A6EFB"/>
    <w:rsid w:val="007A7120"/>
    <w:rsid w:val="007A745D"/>
    <w:rsid w:val="007B0205"/>
    <w:rsid w:val="007B06B3"/>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0816"/>
    <w:rsid w:val="007C1582"/>
    <w:rsid w:val="007C17AD"/>
    <w:rsid w:val="007C1FA7"/>
    <w:rsid w:val="007C224B"/>
    <w:rsid w:val="007C29B8"/>
    <w:rsid w:val="007C2BBE"/>
    <w:rsid w:val="007C34BB"/>
    <w:rsid w:val="007C3855"/>
    <w:rsid w:val="007C39BA"/>
    <w:rsid w:val="007C415A"/>
    <w:rsid w:val="007C5FA3"/>
    <w:rsid w:val="007C73ED"/>
    <w:rsid w:val="007C785F"/>
    <w:rsid w:val="007C78D1"/>
    <w:rsid w:val="007C7C39"/>
    <w:rsid w:val="007D02AC"/>
    <w:rsid w:val="007D0A10"/>
    <w:rsid w:val="007D0BEF"/>
    <w:rsid w:val="007D0CEB"/>
    <w:rsid w:val="007D0FA1"/>
    <w:rsid w:val="007D1363"/>
    <w:rsid w:val="007D14E8"/>
    <w:rsid w:val="007D194B"/>
    <w:rsid w:val="007D1CDE"/>
    <w:rsid w:val="007D26CB"/>
    <w:rsid w:val="007D2EA5"/>
    <w:rsid w:val="007D2F2E"/>
    <w:rsid w:val="007D3129"/>
    <w:rsid w:val="007D32E0"/>
    <w:rsid w:val="007D359F"/>
    <w:rsid w:val="007D35BF"/>
    <w:rsid w:val="007D3F14"/>
    <w:rsid w:val="007D40ED"/>
    <w:rsid w:val="007D43E8"/>
    <w:rsid w:val="007D43E9"/>
    <w:rsid w:val="007D48AB"/>
    <w:rsid w:val="007D4FA0"/>
    <w:rsid w:val="007D5640"/>
    <w:rsid w:val="007D5DF9"/>
    <w:rsid w:val="007D5E4D"/>
    <w:rsid w:val="007D6E90"/>
    <w:rsid w:val="007D7003"/>
    <w:rsid w:val="007D71AD"/>
    <w:rsid w:val="007D720E"/>
    <w:rsid w:val="007D7277"/>
    <w:rsid w:val="007D756F"/>
    <w:rsid w:val="007D77B6"/>
    <w:rsid w:val="007E00E8"/>
    <w:rsid w:val="007E04F9"/>
    <w:rsid w:val="007E0560"/>
    <w:rsid w:val="007E09BA"/>
    <w:rsid w:val="007E0EEB"/>
    <w:rsid w:val="007E0FF7"/>
    <w:rsid w:val="007E1EB9"/>
    <w:rsid w:val="007E2155"/>
    <w:rsid w:val="007E26BC"/>
    <w:rsid w:val="007E2884"/>
    <w:rsid w:val="007E28BA"/>
    <w:rsid w:val="007E2CCE"/>
    <w:rsid w:val="007E3E10"/>
    <w:rsid w:val="007E41A0"/>
    <w:rsid w:val="007E4224"/>
    <w:rsid w:val="007E472B"/>
    <w:rsid w:val="007E4A5B"/>
    <w:rsid w:val="007E5216"/>
    <w:rsid w:val="007E5A53"/>
    <w:rsid w:val="007E5AD0"/>
    <w:rsid w:val="007E5C37"/>
    <w:rsid w:val="007E5FD1"/>
    <w:rsid w:val="007E6280"/>
    <w:rsid w:val="007E63F8"/>
    <w:rsid w:val="007E6849"/>
    <w:rsid w:val="007E6B86"/>
    <w:rsid w:val="007E6F2B"/>
    <w:rsid w:val="007E709A"/>
    <w:rsid w:val="007E7197"/>
    <w:rsid w:val="007E77DF"/>
    <w:rsid w:val="007E7DBD"/>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7F7AA2"/>
    <w:rsid w:val="0080084B"/>
    <w:rsid w:val="00802072"/>
    <w:rsid w:val="00802199"/>
    <w:rsid w:val="0080220E"/>
    <w:rsid w:val="00802EB2"/>
    <w:rsid w:val="00803283"/>
    <w:rsid w:val="008034BE"/>
    <w:rsid w:val="008035AC"/>
    <w:rsid w:val="00803602"/>
    <w:rsid w:val="00803F00"/>
    <w:rsid w:val="0080441A"/>
    <w:rsid w:val="00804424"/>
    <w:rsid w:val="00804A26"/>
    <w:rsid w:val="00804C78"/>
    <w:rsid w:val="00804F1C"/>
    <w:rsid w:val="008051BD"/>
    <w:rsid w:val="00805479"/>
    <w:rsid w:val="00805876"/>
    <w:rsid w:val="0080592E"/>
    <w:rsid w:val="0080596A"/>
    <w:rsid w:val="0080599D"/>
    <w:rsid w:val="00805A64"/>
    <w:rsid w:val="008064AF"/>
    <w:rsid w:val="00806BE6"/>
    <w:rsid w:val="00806DBD"/>
    <w:rsid w:val="00806DC0"/>
    <w:rsid w:val="00807858"/>
    <w:rsid w:val="00807A74"/>
    <w:rsid w:val="00807C5A"/>
    <w:rsid w:val="00807C63"/>
    <w:rsid w:val="00810492"/>
    <w:rsid w:val="0081093C"/>
    <w:rsid w:val="00811891"/>
    <w:rsid w:val="00811A9D"/>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411"/>
    <w:rsid w:val="00820B6B"/>
    <w:rsid w:val="00820CA9"/>
    <w:rsid w:val="00820CCC"/>
    <w:rsid w:val="0082148B"/>
    <w:rsid w:val="00821F5B"/>
    <w:rsid w:val="008222E1"/>
    <w:rsid w:val="008222F6"/>
    <w:rsid w:val="00822353"/>
    <w:rsid w:val="00822605"/>
    <w:rsid w:val="00822937"/>
    <w:rsid w:val="00822C85"/>
    <w:rsid w:val="0082319B"/>
    <w:rsid w:val="008232B4"/>
    <w:rsid w:val="008233CC"/>
    <w:rsid w:val="0082392D"/>
    <w:rsid w:val="00823FC9"/>
    <w:rsid w:val="0082511A"/>
    <w:rsid w:val="008256FF"/>
    <w:rsid w:val="00825AB8"/>
    <w:rsid w:val="00825CF8"/>
    <w:rsid w:val="0082619C"/>
    <w:rsid w:val="0082664D"/>
    <w:rsid w:val="00826BE7"/>
    <w:rsid w:val="00826D1A"/>
    <w:rsid w:val="00827336"/>
    <w:rsid w:val="00827834"/>
    <w:rsid w:val="008305CC"/>
    <w:rsid w:val="008309EF"/>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472"/>
    <w:rsid w:val="00835DB9"/>
    <w:rsid w:val="008362EB"/>
    <w:rsid w:val="0083631B"/>
    <w:rsid w:val="00836C0D"/>
    <w:rsid w:val="00836DFE"/>
    <w:rsid w:val="0083713C"/>
    <w:rsid w:val="008373B1"/>
    <w:rsid w:val="00837D23"/>
    <w:rsid w:val="00840380"/>
    <w:rsid w:val="0084083B"/>
    <w:rsid w:val="00840CF0"/>
    <w:rsid w:val="00841592"/>
    <w:rsid w:val="00841C7C"/>
    <w:rsid w:val="00842016"/>
    <w:rsid w:val="00842170"/>
    <w:rsid w:val="00842218"/>
    <w:rsid w:val="00843B25"/>
    <w:rsid w:val="00843C35"/>
    <w:rsid w:val="00844187"/>
    <w:rsid w:val="00844ABE"/>
    <w:rsid w:val="008451D8"/>
    <w:rsid w:val="0084552A"/>
    <w:rsid w:val="008458E1"/>
    <w:rsid w:val="00845D5D"/>
    <w:rsid w:val="0084696B"/>
    <w:rsid w:val="00846C26"/>
    <w:rsid w:val="00846D45"/>
    <w:rsid w:val="0084746F"/>
    <w:rsid w:val="00847947"/>
    <w:rsid w:val="008479C3"/>
    <w:rsid w:val="00850A21"/>
    <w:rsid w:val="0085179B"/>
    <w:rsid w:val="00851821"/>
    <w:rsid w:val="00851D2A"/>
    <w:rsid w:val="008521B6"/>
    <w:rsid w:val="008525FC"/>
    <w:rsid w:val="00852647"/>
    <w:rsid w:val="0085297F"/>
    <w:rsid w:val="00852EF8"/>
    <w:rsid w:val="00852F76"/>
    <w:rsid w:val="008535B4"/>
    <w:rsid w:val="00854B45"/>
    <w:rsid w:val="00854DFA"/>
    <w:rsid w:val="008551D1"/>
    <w:rsid w:val="00855336"/>
    <w:rsid w:val="0085539E"/>
    <w:rsid w:val="00855533"/>
    <w:rsid w:val="00855DD6"/>
    <w:rsid w:val="00855EF6"/>
    <w:rsid w:val="008562C8"/>
    <w:rsid w:val="008563C8"/>
    <w:rsid w:val="0085642E"/>
    <w:rsid w:val="00856FB6"/>
    <w:rsid w:val="0085719C"/>
    <w:rsid w:val="00857573"/>
    <w:rsid w:val="00857763"/>
    <w:rsid w:val="00857F75"/>
    <w:rsid w:val="008600EC"/>
    <w:rsid w:val="008607A6"/>
    <w:rsid w:val="00860980"/>
    <w:rsid w:val="008610E8"/>
    <w:rsid w:val="008616E9"/>
    <w:rsid w:val="00861AC2"/>
    <w:rsid w:val="00861B56"/>
    <w:rsid w:val="00861FCB"/>
    <w:rsid w:val="0086291F"/>
    <w:rsid w:val="00862D7A"/>
    <w:rsid w:val="0086355D"/>
    <w:rsid w:val="00864014"/>
    <w:rsid w:val="00864068"/>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575"/>
    <w:rsid w:val="0087679B"/>
    <w:rsid w:val="0088092A"/>
    <w:rsid w:val="00880DE8"/>
    <w:rsid w:val="0088194F"/>
    <w:rsid w:val="00881A6D"/>
    <w:rsid w:val="00881CE7"/>
    <w:rsid w:val="008825C8"/>
    <w:rsid w:val="008831B5"/>
    <w:rsid w:val="00883C48"/>
    <w:rsid w:val="00883DA3"/>
    <w:rsid w:val="00883E72"/>
    <w:rsid w:val="00884E5A"/>
    <w:rsid w:val="008853F4"/>
    <w:rsid w:val="0088558E"/>
    <w:rsid w:val="008855F0"/>
    <w:rsid w:val="00885865"/>
    <w:rsid w:val="00886611"/>
    <w:rsid w:val="00887831"/>
    <w:rsid w:val="00890737"/>
    <w:rsid w:val="00890CA9"/>
    <w:rsid w:val="00890EF2"/>
    <w:rsid w:val="008916C4"/>
    <w:rsid w:val="00891893"/>
    <w:rsid w:val="00891A46"/>
    <w:rsid w:val="00891F66"/>
    <w:rsid w:val="00892090"/>
    <w:rsid w:val="0089217E"/>
    <w:rsid w:val="0089229E"/>
    <w:rsid w:val="0089260C"/>
    <w:rsid w:val="0089348C"/>
    <w:rsid w:val="008936B2"/>
    <w:rsid w:val="00894674"/>
    <w:rsid w:val="00895B74"/>
    <w:rsid w:val="008960E7"/>
    <w:rsid w:val="00896301"/>
    <w:rsid w:val="008973E8"/>
    <w:rsid w:val="008A05D2"/>
    <w:rsid w:val="008A08AF"/>
    <w:rsid w:val="008A0B92"/>
    <w:rsid w:val="008A0E78"/>
    <w:rsid w:val="008A1296"/>
    <w:rsid w:val="008A1496"/>
    <w:rsid w:val="008A14DB"/>
    <w:rsid w:val="008A17E8"/>
    <w:rsid w:val="008A37D0"/>
    <w:rsid w:val="008A38C1"/>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7F"/>
    <w:rsid w:val="008C7957"/>
    <w:rsid w:val="008C7E06"/>
    <w:rsid w:val="008D0410"/>
    <w:rsid w:val="008D21A9"/>
    <w:rsid w:val="008D220B"/>
    <w:rsid w:val="008D285E"/>
    <w:rsid w:val="008D2CC6"/>
    <w:rsid w:val="008D2D46"/>
    <w:rsid w:val="008D2DCB"/>
    <w:rsid w:val="008D3493"/>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544"/>
    <w:rsid w:val="008E261E"/>
    <w:rsid w:val="008E271D"/>
    <w:rsid w:val="008E2EB7"/>
    <w:rsid w:val="008E33B5"/>
    <w:rsid w:val="008E369C"/>
    <w:rsid w:val="008E3809"/>
    <w:rsid w:val="008E3CB3"/>
    <w:rsid w:val="008E481B"/>
    <w:rsid w:val="008E49A0"/>
    <w:rsid w:val="008E5439"/>
    <w:rsid w:val="008E5C04"/>
    <w:rsid w:val="008E5C52"/>
    <w:rsid w:val="008E5DA8"/>
    <w:rsid w:val="008E6413"/>
    <w:rsid w:val="008E650C"/>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3E30"/>
    <w:rsid w:val="008F42EC"/>
    <w:rsid w:val="008F5172"/>
    <w:rsid w:val="008F52E3"/>
    <w:rsid w:val="008F57AD"/>
    <w:rsid w:val="008F59C8"/>
    <w:rsid w:val="008F5A1E"/>
    <w:rsid w:val="008F77F5"/>
    <w:rsid w:val="008F7811"/>
    <w:rsid w:val="008F79C9"/>
    <w:rsid w:val="008F7AB2"/>
    <w:rsid w:val="008F7FEE"/>
    <w:rsid w:val="009001FC"/>
    <w:rsid w:val="00900B8A"/>
    <w:rsid w:val="00900C2F"/>
    <w:rsid w:val="0090112B"/>
    <w:rsid w:val="009014ED"/>
    <w:rsid w:val="00901A5C"/>
    <w:rsid w:val="00902582"/>
    <w:rsid w:val="009025D4"/>
    <w:rsid w:val="00902A60"/>
    <w:rsid w:val="009033E3"/>
    <w:rsid w:val="00903E30"/>
    <w:rsid w:val="009040A3"/>
    <w:rsid w:val="0090437B"/>
    <w:rsid w:val="00904E43"/>
    <w:rsid w:val="00905409"/>
    <w:rsid w:val="00905F62"/>
    <w:rsid w:val="00905F9C"/>
    <w:rsid w:val="00906D97"/>
    <w:rsid w:val="009076F6"/>
    <w:rsid w:val="00907FA1"/>
    <w:rsid w:val="009106D7"/>
    <w:rsid w:val="00910F64"/>
    <w:rsid w:val="0091130C"/>
    <w:rsid w:val="009115A5"/>
    <w:rsid w:val="009118AA"/>
    <w:rsid w:val="0091231B"/>
    <w:rsid w:val="009130F3"/>
    <w:rsid w:val="0091313C"/>
    <w:rsid w:val="00914051"/>
    <w:rsid w:val="009143B1"/>
    <w:rsid w:val="00914CBC"/>
    <w:rsid w:val="00914D47"/>
    <w:rsid w:val="00915949"/>
    <w:rsid w:val="00915B1E"/>
    <w:rsid w:val="00915B5F"/>
    <w:rsid w:val="00915F60"/>
    <w:rsid w:val="009162F8"/>
    <w:rsid w:val="009164C8"/>
    <w:rsid w:val="009164E9"/>
    <w:rsid w:val="0091689B"/>
    <w:rsid w:val="00917644"/>
    <w:rsid w:val="009179AD"/>
    <w:rsid w:val="00917A76"/>
    <w:rsid w:val="00917D52"/>
    <w:rsid w:val="00917EA8"/>
    <w:rsid w:val="009210AB"/>
    <w:rsid w:val="00921518"/>
    <w:rsid w:val="009216F6"/>
    <w:rsid w:val="0092177D"/>
    <w:rsid w:val="00921BFE"/>
    <w:rsid w:val="00921D74"/>
    <w:rsid w:val="00922179"/>
    <w:rsid w:val="00922233"/>
    <w:rsid w:val="0092363E"/>
    <w:rsid w:val="00923BE6"/>
    <w:rsid w:val="00924BC8"/>
    <w:rsid w:val="00924BCF"/>
    <w:rsid w:val="00924CD2"/>
    <w:rsid w:val="0092515A"/>
    <w:rsid w:val="009259FB"/>
    <w:rsid w:val="00925A14"/>
    <w:rsid w:val="00925CE0"/>
    <w:rsid w:val="00925DBE"/>
    <w:rsid w:val="0092629B"/>
    <w:rsid w:val="00926816"/>
    <w:rsid w:val="0092681C"/>
    <w:rsid w:val="009269D7"/>
    <w:rsid w:val="00926ABB"/>
    <w:rsid w:val="00926F95"/>
    <w:rsid w:val="009303AE"/>
    <w:rsid w:val="00930402"/>
    <w:rsid w:val="00930749"/>
    <w:rsid w:val="00930775"/>
    <w:rsid w:val="0093100A"/>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5EF1"/>
    <w:rsid w:val="009363AC"/>
    <w:rsid w:val="0093669E"/>
    <w:rsid w:val="00936949"/>
    <w:rsid w:val="009370C5"/>
    <w:rsid w:val="00937156"/>
    <w:rsid w:val="0093722D"/>
    <w:rsid w:val="00937298"/>
    <w:rsid w:val="009374C4"/>
    <w:rsid w:val="0093772B"/>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3ED"/>
    <w:rsid w:val="009457E0"/>
    <w:rsid w:val="00945A76"/>
    <w:rsid w:val="00945F42"/>
    <w:rsid w:val="00945F8F"/>
    <w:rsid w:val="00945FCA"/>
    <w:rsid w:val="009460DF"/>
    <w:rsid w:val="0094636D"/>
    <w:rsid w:val="00946C4B"/>
    <w:rsid w:val="009504A1"/>
    <w:rsid w:val="009506C6"/>
    <w:rsid w:val="00950B42"/>
    <w:rsid w:val="00951952"/>
    <w:rsid w:val="00952462"/>
    <w:rsid w:val="009525C6"/>
    <w:rsid w:val="00952BF7"/>
    <w:rsid w:val="009536AB"/>
    <w:rsid w:val="009536D4"/>
    <w:rsid w:val="009539CF"/>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4EC"/>
    <w:rsid w:val="0096264F"/>
    <w:rsid w:val="00962895"/>
    <w:rsid w:val="00962D96"/>
    <w:rsid w:val="009643F8"/>
    <w:rsid w:val="009648F8"/>
    <w:rsid w:val="00964B2A"/>
    <w:rsid w:val="00964FAF"/>
    <w:rsid w:val="00965F02"/>
    <w:rsid w:val="0096664B"/>
    <w:rsid w:val="0096694F"/>
    <w:rsid w:val="00966D6D"/>
    <w:rsid w:val="00967017"/>
    <w:rsid w:val="009679E5"/>
    <w:rsid w:val="00967B7C"/>
    <w:rsid w:val="00967CA2"/>
    <w:rsid w:val="009702CF"/>
    <w:rsid w:val="009705BC"/>
    <w:rsid w:val="009709F6"/>
    <w:rsid w:val="00970BC9"/>
    <w:rsid w:val="00970E69"/>
    <w:rsid w:val="00971ACF"/>
    <w:rsid w:val="00971E4A"/>
    <w:rsid w:val="00972525"/>
    <w:rsid w:val="00972924"/>
    <w:rsid w:val="00972E13"/>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2EF1"/>
    <w:rsid w:val="0098306A"/>
    <w:rsid w:val="00983624"/>
    <w:rsid w:val="00984798"/>
    <w:rsid w:val="0098489B"/>
    <w:rsid w:val="00984996"/>
    <w:rsid w:val="00985E9E"/>
    <w:rsid w:val="0098662C"/>
    <w:rsid w:val="00986BDB"/>
    <w:rsid w:val="00987893"/>
    <w:rsid w:val="00987B74"/>
    <w:rsid w:val="00987F23"/>
    <w:rsid w:val="0099015B"/>
    <w:rsid w:val="0099052B"/>
    <w:rsid w:val="0099098E"/>
    <w:rsid w:val="00990B98"/>
    <w:rsid w:val="00991B2F"/>
    <w:rsid w:val="00992449"/>
    <w:rsid w:val="009927C1"/>
    <w:rsid w:val="00992A02"/>
    <w:rsid w:val="00993857"/>
    <w:rsid w:val="0099448E"/>
    <w:rsid w:val="00994857"/>
    <w:rsid w:val="00994948"/>
    <w:rsid w:val="00994B76"/>
    <w:rsid w:val="009951B5"/>
    <w:rsid w:val="00995C19"/>
    <w:rsid w:val="009965CF"/>
    <w:rsid w:val="0099711D"/>
    <w:rsid w:val="009972CF"/>
    <w:rsid w:val="00997940"/>
    <w:rsid w:val="00997FC5"/>
    <w:rsid w:val="009A06BD"/>
    <w:rsid w:val="009A0ECC"/>
    <w:rsid w:val="009A17B3"/>
    <w:rsid w:val="009A1903"/>
    <w:rsid w:val="009A198C"/>
    <w:rsid w:val="009A1C23"/>
    <w:rsid w:val="009A1C92"/>
    <w:rsid w:val="009A1D5A"/>
    <w:rsid w:val="009A2222"/>
    <w:rsid w:val="009A23C9"/>
    <w:rsid w:val="009A24B7"/>
    <w:rsid w:val="009A29A9"/>
    <w:rsid w:val="009A2A45"/>
    <w:rsid w:val="009A2F1A"/>
    <w:rsid w:val="009A40D5"/>
    <w:rsid w:val="009A4CA2"/>
    <w:rsid w:val="009A527D"/>
    <w:rsid w:val="009A52BE"/>
    <w:rsid w:val="009A52EE"/>
    <w:rsid w:val="009A605E"/>
    <w:rsid w:val="009A65C6"/>
    <w:rsid w:val="009A71FF"/>
    <w:rsid w:val="009A7521"/>
    <w:rsid w:val="009A7853"/>
    <w:rsid w:val="009B1251"/>
    <w:rsid w:val="009B12D2"/>
    <w:rsid w:val="009B2292"/>
    <w:rsid w:val="009B22CE"/>
    <w:rsid w:val="009B2853"/>
    <w:rsid w:val="009B297C"/>
    <w:rsid w:val="009B3294"/>
    <w:rsid w:val="009B442E"/>
    <w:rsid w:val="009B44EF"/>
    <w:rsid w:val="009B500A"/>
    <w:rsid w:val="009B520D"/>
    <w:rsid w:val="009B5217"/>
    <w:rsid w:val="009B534D"/>
    <w:rsid w:val="009B5E2E"/>
    <w:rsid w:val="009B6275"/>
    <w:rsid w:val="009B6324"/>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306"/>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160"/>
    <w:rsid w:val="009D621A"/>
    <w:rsid w:val="009D693B"/>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61"/>
    <w:rsid w:val="009E377C"/>
    <w:rsid w:val="009E3A1F"/>
    <w:rsid w:val="009E3D65"/>
    <w:rsid w:val="009E3F21"/>
    <w:rsid w:val="009E42BF"/>
    <w:rsid w:val="009E43D9"/>
    <w:rsid w:val="009E4683"/>
    <w:rsid w:val="009E5C5A"/>
    <w:rsid w:val="009E5D40"/>
    <w:rsid w:val="009E6833"/>
    <w:rsid w:val="009E689A"/>
    <w:rsid w:val="009E6B93"/>
    <w:rsid w:val="009E6C9A"/>
    <w:rsid w:val="009F0935"/>
    <w:rsid w:val="009F15F8"/>
    <w:rsid w:val="009F16E0"/>
    <w:rsid w:val="009F225A"/>
    <w:rsid w:val="009F22BC"/>
    <w:rsid w:val="009F2A8A"/>
    <w:rsid w:val="009F2AB3"/>
    <w:rsid w:val="009F316C"/>
    <w:rsid w:val="009F399B"/>
    <w:rsid w:val="009F39EA"/>
    <w:rsid w:val="009F3EB3"/>
    <w:rsid w:val="009F4041"/>
    <w:rsid w:val="009F494E"/>
    <w:rsid w:val="009F4A86"/>
    <w:rsid w:val="009F4B49"/>
    <w:rsid w:val="009F4F85"/>
    <w:rsid w:val="009F537E"/>
    <w:rsid w:val="009F62E8"/>
    <w:rsid w:val="009F65EA"/>
    <w:rsid w:val="009F677A"/>
    <w:rsid w:val="009F6C29"/>
    <w:rsid w:val="009F6C30"/>
    <w:rsid w:val="009F7B06"/>
    <w:rsid w:val="00A001CD"/>
    <w:rsid w:val="00A0041A"/>
    <w:rsid w:val="00A00665"/>
    <w:rsid w:val="00A00718"/>
    <w:rsid w:val="00A0083B"/>
    <w:rsid w:val="00A00935"/>
    <w:rsid w:val="00A009E1"/>
    <w:rsid w:val="00A015BD"/>
    <w:rsid w:val="00A018A9"/>
    <w:rsid w:val="00A018CA"/>
    <w:rsid w:val="00A01DB1"/>
    <w:rsid w:val="00A03286"/>
    <w:rsid w:val="00A03430"/>
    <w:rsid w:val="00A03949"/>
    <w:rsid w:val="00A03A80"/>
    <w:rsid w:val="00A03C3A"/>
    <w:rsid w:val="00A0402B"/>
    <w:rsid w:val="00A049D4"/>
    <w:rsid w:val="00A04D83"/>
    <w:rsid w:val="00A05E07"/>
    <w:rsid w:val="00A06795"/>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FAD"/>
    <w:rsid w:val="00A13FEF"/>
    <w:rsid w:val="00A14856"/>
    <w:rsid w:val="00A15188"/>
    <w:rsid w:val="00A15F84"/>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0F1"/>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1A8F"/>
    <w:rsid w:val="00A32D10"/>
    <w:rsid w:val="00A32DCE"/>
    <w:rsid w:val="00A32EE9"/>
    <w:rsid w:val="00A33A02"/>
    <w:rsid w:val="00A340EF"/>
    <w:rsid w:val="00A34541"/>
    <w:rsid w:val="00A346D6"/>
    <w:rsid w:val="00A3576B"/>
    <w:rsid w:val="00A359F9"/>
    <w:rsid w:val="00A35ACF"/>
    <w:rsid w:val="00A35CE3"/>
    <w:rsid w:val="00A35D3F"/>
    <w:rsid w:val="00A35DFB"/>
    <w:rsid w:val="00A35F2C"/>
    <w:rsid w:val="00A36FC2"/>
    <w:rsid w:val="00A370D7"/>
    <w:rsid w:val="00A37386"/>
    <w:rsid w:val="00A4045E"/>
    <w:rsid w:val="00A416DF"/>
    <w:rsid w:val="00A419A0"/>
    <w:rsid w:val="00A42312"/>
    <w:rsid w:val="00A42DD7"/>
    <w:rsid w:val="00A43641"/>
    <w:rsid w:val="00A439CD"/>
    <w:rsid w:val="00A440E2"/>
    <w:rsid w:val="00A44AB0"/>
    <w:rsid w:val="00A44C3B"/>
    <w:rsid w:val="00A44C93"/>
    <w:rsid w:val="00A450DC"/>
    <w:rsid w:val="00A45166"/>
    <w:rsid w:val="00A4609F"/>
    <w:rsid w:val="00A46A99"/>
    <w:rsid w:val="00A46BFC"/>
    <w:rsid w:val="00A50313"/>
    <w:rsid w:val="00A51A39"/>
    <w:rsid w:val="00A52170"/>
    <w:rsid w:val="00A52349"/>
    <w:rsid w:val="00A5239F"/>
    <w:rsid w:val="00A5263D"/>
    <w:rsid w:val="00A53157"/>
    <w:rsid w:val="00A53B16"/>
    <w:rsid w:val="00A54282"/>
    <w:rsid w:val="00A54732"/>
    <w:rsid w:val="00A54C85"/>
    <w:rsid w:val="00A55EE3"/>
    <w:rsid w:val="00A56D6A"/>
    <w:rsid w:val="00A56E4A"/>
    <w:rsid w:val="00A5774F"/>
    <w:rsid w:val="00A57C01"/>
    <w:rsid w:val="00A57C32"/>
    <w:rsid w:val="00A6004F"/>
    <w:rsid w:val="00A60131"/>
    <w:rsid w:val="00A60630"/>
    <w:rsid w:val="00A6132C"/>
    <w:rsid w:val="00A61880"/>
    <w:rsid w:val="00A61B62"/>
    <w:rsid w:val="00A61C8D"/>
    <w:rsid w:val="00A61D72"/>
    <w:rsid w:val="00A62563"/>
    <w:rsid w:val="00A62919"/>
    <w:rsid w:val="00A63B79"/>
    <w:rsid w:val="00A63C93"/>
    <w:rsid w:val="00A641AD"/>
    <w:rsid w:val="00A645C7"/>
    <w:rsid w:val="00A64936"/>
    <w:rsid w:val="00A65050"/>
    <w:rsid w:val="00A65164"/>
    <w:rsid w:val="00A6543E"/>
    <w:rsid w:val="00A65D20"/>
    <w:rsid w:val="00A6622D"/>
    <w:rsid w:val="00A66519"/>
    <w:rsid w:val="00A66B86"/>
    <w:rsid w:val="00A67131"/>
    <w:rsid w:val="00A676CA"/>
    <w:rsid w:val="00A67D7A"/>
    <w:rsid w:val="00A7023C"/>
    <w:rsid w:val="00A70420"/>
    <w:rsid w:val="00A7071C"/>
    <w:rsid w:val="00A708F3"/>
    <w:rsid w:val="00A70C98"/>
    <w:rsid w:val="00A70F13"/>
    <w:rsid w:val="00A71693"/>
    <w:rsid w:val="00A716C9"/>
    <w:rsid w:val="00A71D17"/>
    <w:rsid w:val="00A71D22"/>
    <w:rsid w:val="00A720B7"/>
    <w:rsid w:val="00A7250C"/>
    <w:rsid w:val="00A72F45"/>
    <w:rsid w:val="00A731FA"/>
    <w:rsid w:val="00A73B34"/>
    <w:rsid w:val="00A73F23"/>
    <w:rsid w:val="00A74026"/>
    <w:rsid w:val="00A747AB"/>
    <w:rsid w:val="00A74875"/>
    <w:rsid w:val="00A74A0C"/>
    <w:rsid w:val="00A755D1"/>
    <w:rsid w:val="00A75A15"/>
    <w:rsid w:val="00A75C3E"/>
    <w:rsid w:val="00A75D5B"/>
    <w:rsid w:val="00A76274"/>
    <w:rsid w:val="00A76FE8"/>
    <w:rsid w:val="00A7704F"/>
    <w:rsid w:val="00A80C69"/>
    <w:rsid w:val="00A815D7"/>
    <w:rsid w:val="00A8188C"/>
    <w:rsid w:val="00A81B3C"/>
    <w:rsid w:val="00A82131"/>
    <w:rsid w:val="00A82F9C"/>
    <w:rsid w:val="00A830E4"/>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0576"/>
    <w:rsid w:val="00A914B8"/>
    <w:rsid w:val="00A919DF"/>
    <w:rsid w:val="00A92C24"/>
    <w:rsid w:val="00A92F70"/>
    <w:rsid w:val="00A9301D"/>
    <w:rsid w:val="00A93831"/>
    <w:rsid w:val="00A94042"/>
    <w:rsid w:val="00A94812"/>
    <w:rsid w:val="00A948A2"/>
    <w:rsid w:val="00A94AA3"/>
    <w:rsid w:val="00A94EBE"/>
    <w:rsid w:val="00A94F4A"/>
    <w:rsid w:val="00A95189"/>
    <w:rsid w:val="00A951A1"/>
    <w:rsid w:val="00A957A4"/>
    <w:rsid w:val="00A95A6B"/>
    <w:rsid w:val="00A96744"/>
    <w:rsid w:val="00A96B8B"/>
    <w:rsid w:val="00A96C89"/>
    <w:rsid w:val="00A972D0"/>
    <w:rsid w:val="00A979DD"/>
    <w:rsid w:val="00AA0724"/>
    <w:rsid w:val="00AA0D61"/>
    <w:rsid w:val="00AA14A9"/>
    <w:rsid w:val="00AA154F"/>
    <w:rsid w:val="00AA1D9A"/>
    <w:rsid w:val="00AA2035"/>
    <w:rsid w:val="00AA205C"/>
    <w:rsid w:val="00AA23C0"/>
    <w:rsid w:val="00AA2696"/>
    <w:rsid w:val="00AA2903"/>
    <w:rsid w:val="00AA334C"/>
    <w:rsid w:val="00AA3EFA"/>
    <w:rsid w:val="00AA40A8"/>
    <w:rsid w:val="00AA40C8"/>
    <w:rsid w:val="00AA459B"/>
    <w:rsid w:val="00AA5099"/>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0CE"/>
    <w:rsid w:val="00AB50DF"/>
    <w:rsid w:val="00AB5536"/>
    <w:rsid w:val="00AB5901"/>
    <w:rsid w:val="00AB5913"/>
    <w:rsid w:val="00AB5DD5"/>
    <w:rsid w:val="00AB5E74"/>
    <w:rsid w:val="00AB67E1"/>
    <w:rsid w:val="00AB6AEE"/>
    <w:rsid w:val="00AB6C15"/>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917"/>
    <w:rsid w:val="00AD1F6E"/>
    <w:rsid w:val="00AD2D5E"/>
    <w:rsid w:val="00AD2ED4"/>
    <w:rsid w:val="00AD2FA7"/>
    <w:rsid w:val="00AD320F"/>
    <w:rsid w:val="00AD3844"/>
    <w:rsid w:val="00AD3E1B"/>
    <w:rsid w:val="00AD41C8"/>
    <w:rsid w:val="00AD4203"/>
    <w:rsid w:val="00AD42AC"/>
    <w:rsid w:val="00AD4E12"/>
    <w:rsid w:val="00AD53BF"/>
    <w:rsid w:val="00AD5A5F"/>
    <w:rsid w:val="00AD5B9B"/>
    <w:rsid w:val="00AD5E28"/>
    <w:rsid w:val="00AD6653"/>
    <w:rsid w:val="00AD66CD"/>
    <w:rsid w:val="00AD6BE4"/>
    <w:rsid w:val="00AD6F40"/>
    <w:rsid w:val="00AD7A3C"/>
    <w:rsid w:val="00AD7CDE"/>
    <w:rsid w:val="00AE10AA"/>
    <w:rsid w:val="00AE1C29"/>
    <w:rsid w:val="00AE235A"/>
    <w:rsid w:val="00AE3325"/>
    <w:rsid w:val="00AE498D"/>
    <w:rsid w:val="00AE4AF9"/>
    <w:rsid w:val="00AE4CAA"/>
    <w:rsid w:val="00AE505D"/>
    <w:rsid w:val="00AE5577"/>
    <w:rsid w:val="00AE5889"/>
    <w:rsid w:val="00AE59B7"/>
    <w:rsid w:val="00AE5CB4"/>
    <w:rsid w:val="00AE5F94"/>
    <w:rsid w:val="00AE5FBA"/>
    <w:rsid w:val="00AE62AB"/>
    <w:rsid w:val="00AE697A"/>
    <w:rsid w:val="00AE70C3"/>
    <w:rsid w:val="00AF12C9"/>
    <w:rsid w:val="00AF21B1"/>
    <w:rsid w:val="00AF299B"/>
    <w:rsid w:val="00AF2B8A"/>
    <w:rsid w:val="00AF2BD0"/>
    <w:rsid w:val="00AF344D"/>
    <w:rsid w:val="00AF38C5"/>
    <w:rsid w:val="00AF3A32"/>
    <w:rsid w:val="00AF49DA"/>
    <w:rsid w:val="00AF4EA5"/>
    <w:rsid w:val="00AF6020"/>
    <w:rsid w:val="00AF652C"/>
    <w:rsid w:val="00AF6649"/>
    <w:rsid w:val="00AF717F"/>
    <w:rsid w:val="00AF7DF2"/>
    <w:rsid w:val="00B0023A"/>
    <w:rsid w:val="00B00C9C"/>
    <w:rsid w:val="00B00D9C"/>
    <w:rsid w:val="00B013E6"/>
    <w:rsid w:val="00B015C4"/>
    <w:rsid w:val="00B0188B"/>
    <w:rsid w:val="00B01A6B"/>
    <w:rsid w:val="00B0234D"/>
    <w:rsid w:val="00B028EB"/>
    <w:rsid w:val="00B03815"/>
    <w:rsid w:val="00B04592"/>
    <w:rsid w:val="00B046AA"/>
    <w:rsid w:val="00B04BC5"/>
    <w:rsid w:val="00B04D30"/>
    <w:rsid w:val="00B04DF9"/>
    <w:rsid w:val="00B04E3B"/>
    <w:rsid w:val="00B05634"/>
    <w:rsid w:val="00B05AD4"/>
    <w:rsid w:val="00B05BE7"/>
    <w:rsid w:val="00B06839"/>
    <w:rsid w:val="00B07305"/>
    <w:rsid w:val="00B073D6"/>
    <w:rsid w:val="00B073F7"/>
    <w:rsid w:val="00B0759D"/>
    <w:rsid w:val="00B07F0B"/>
    <w:rsid w:val="00B07F2A"/>
    <w:rsid w:val="00B1090F"/>
    <w:rsid w:val="00B111E4"/>
    <w:rsid w:val="00B114CA"/>
    <w:rsid w:val="00B11C97"/>
    <w:rsid w:val="00B11F8D"/>
    <w:rsid w:val="00B12328"/>
    <w:rsid w:val="00B12C3B"/>
    <w:rsid w:val="00B13027"/>
    <w:rsid w:val="00B13094"/>
    <w:rsid w:val="00B1312E"/>
    <w:rsid w:val="00B13328"/>
    <w:rsid w:val="00B13D33"/>
    <w:rsid w:val="00B1426B"/>
    <w:rsid w:val="00B14606"/>
    <w:rsid w:val="00B156EF"/>
    <w:rsid w:val="00B1573B"/>
    <w:rsid w:val="00B1631C"/>
    <w:rsid w:val="00B165A2"/>
    <w:rsid w:val="00B16C4F"/>
    <w:rsid w:val="00B16E6B"/>
    <w:rsid w:val="00B17348"/>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3E"/>
    <w:rsid w:val="00B31142"/>
    <w:rsid w:val="00B31568"/>
    <w:rsid w:val="00B329F3"/>
    <w:rsid w:val="00B32B86"/>
    <w:rsid w:val="00B32F66"/>
    <w:rsid w:val="00B33491"/>
    <w:rsid w:val="00B33B1C"/>
    <w:rsid w:val="00B33F48"/>
    <w:rsid w:val="00B3441C"/>
    <w:rsid w:val="00B3450F"/>
    <w:rsid w:val="00B3619C"/>
    <w:rsid w:val="00B362E8"/>
    <w:rsid w:val="00B36B35"/>
    <w:rsid w:val="00B36CF8"/>
    <w:rsid w:val="00B379AE"/>
    <w:rsid w:val="00B40233"/>
    <w:rsid w:val="00B40887"/>
    <w:rsid w:val="00B40914"/>
    <w:rsid w:val="00B411FF"/>
    <w:rsid w:val="00B41E62"/>
    <w:rsid w:val="00B42402"/>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6C1D"/>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157"/>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262"/>
    <w:rsid w:val="00B74697"/>
    <w:rsid w:val="00B747B1"/>
    <w:rsid w:val="00B747F4"/>
    <w:rsid w:val="00B74E52"/>
    <w:rsid w:val="00B75097"/>
    <w:rsid w:val="00B75474"/>
    <w:rsid w:val="00B7613C"/>
    <w:rsid w:val="00B763D1"/>
    <w:rsid w:val="00B7644C"/>
    <w:rsid w:val="00B764AE"/>
    <w:rsid w:val="00B77478"/>
    <w:rsid w:val="00B7754B"/>
    <w:rsid w:val="00B77827"/>
    <w:rsid w:val="00B77AAB"/>
    <w:rsid w:val="00B77C57"/>
    <w:rsid w:val="00B80448"/>
    <w:rsid w:val="00B80EE7"/>
    <w:rsid w:val="00B8148F"/>
    <w:rsid w:val="00B817B4"/>
    <w:rsid w:val="00B81AD5"/>
    <w:rsid w:val="00B82CDB"/>
    <w:rsid w:val="00B82F2C"/>
    <w:rsid w:val="00B83153"/>
    <w:rsid w:val="00B832F1"/>
    <w:rsid w:val="00B83D0F"/>
    <w:rsid w:val="00B851F8"/>
    <w:rsid w:val="00B859F0"/>
    <w:rsid w:val="00B85AED"/>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1FE9"/>
    <w:rsid w:val="00B9247F"/>
    <w:rsid w:val="00B924E5"/>
    <w:rsid w:val="00B9285B"/>
    <w:rsid w:val="00B93867"/>
    <w:rsid w:val="00B93A0B"/>
    <w:rsid w:val="00B93F56"/>
    <w:rsid w:val="00B94056"/>
    <w:rsid w:val="00B94098"/>
    <w:rsid w:val="00B94B5E"/>
    <w:rsid w:val="00B94F32"/>
    <w:rsid w:val="00B94F45"/>
    <w:rsid w:val="00B951EA"/>
    <w:rsid w:val="00B953A2"/>
    <w:rsid w:val="00B956C2"/>
    <w:rsid w:val="00B95836"/>
    <w:rsid w:val="00B95DF8"/>
    <w:rsid w:val="00B96750"/>
    <w:rsid w:val="00B96F79"/>
    <w:rsid w:val="00B97BEC"/>
    <w:rsid w:val="00B97F71"/>
    <w:rsid w:val="00BA0141"/>
    <w:rsid w:val="00BA0922"/>
    <w:rsid w:val="00BA115A"/>
    <w:rsid w:val="00BA1367"/>
    <w:rsid w:val="00BA1537"/>
    <w:rsid w:val="00BA241D"/>
    <w:rsid w:val="00BA279D"/>
    <w:rsid w:val="00BA287F"/>
    <w:rsid w:val="00BA2F2D"/>
    <w:rsid w:val="00BA308D"/>
    <w:rsid w:val="00BA32F9"/>
    <w:rsid w:val="00BA3996"/>
    <w:rsid w:val="00BA3AC7"/>
    <w:rsid w:val="00BA458F"/>
    <w:rsid w:val="00BA4CC2"/>
    <w:rsid w:val="00BA4D95"/>
    <w:rsid w:val="00BA622F"/>
    <w:rsid w:val="00BA6F54"/>
    <w:rsid w:val="00BA791C"/>
    <w:rsid w:val="00BA7A39"/>
    <w:rsid w:val="00BA7D01"/>
    <w:rsid w:val="00BB03BB"/>
    <w:rsid w:val="00BB096D"/>
    <w:rsid w:val="00BB09EA"/>
    <w:rsid w:val="00BB0B40"/>
    <w:rsid w:val="00BB12C6"/>
    <w:rsid w:val="00BB1932"/>
    <w:rsid w:val="00BB1C85"/>
    <w:rsid w:val="00BB2E7B"/>
    <w:rsid w:val="00BB2EA2"/>
    <w:rsid w:val="00BB35F8"/>
    <w:rsid w:val="00BB386A"/>
    <w:rsid w:val="00BB3F3D"/>
    <w:rsid w:val="00BB4045"/>
    <w:rsid w:val="00BB45F5"/>
    <w:rsid w:val="00BB4820"/>
    <w:rsid w:val="00BB4D82"/>
    <w:rsid w:val="00BB4F14"/>
    <w:rsid w:val="00BB5254"/>
    <w:rsid w:val="00BB5753"/>
    <w:rsid w:val="00BB5928"/>
    <w:rsid w:val="00BB5BB6"/>
    <w:rsid w:val="00BB612E"/>
    <w:rsid w:val="00BB6149"/>
    <w:rsid w:val="00BB6AB3"/>
    <w:rsid w:val="00BB6F2E"/>
    <w:rsid w:val="00BC03E7"/>
    <w:rsid w:val="00BC0472"/>
    <w:rsid w:val="00BC0A24"/>
    <w:rsid w:val="00BC1141"/>
    <w:rsid w:val="00BC17CF"/>
    <w:rsid w:val="00BC18AD"/>
    <w:rsid w:val="00BC249A"/>
    <w:rsid w:val="00BC2528"/>
    <w:rsid w:val="00BC2549"/>
    <w:rsid w:val="00BC392B"/>
    <w:rsid w:val="00BC3B9E"/>
    <w:rsid w:val="00BC42A7"/>
    <w:rsid w:val="00BC5989"/>
    <w:rsid w:val="00BC6733"/>
    <w:rsid w:val="00BC68F6"/>
    <w:rsid w:val="00BC6F8F"/>
    <w:rsid w:val="00BC727D"/>
    <w:rsid w:val="00BC7552"/>
    <w:rsid w:val="00BD0681"/>
    <w:rsid w:val="00BD08A8"/>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4D79"/>
    <w:rsid w:val="00BD52C7"/>
    <w:rsid w:val="00BD5421"/>
    <w:rsid w:val="00BD5423"/>
    <w:rsid w:val="00BD5D34"/>
    <w:rsid w:val="00BD63A0"/>
    <w:rsid w:val="00BD63A8"/>
    <w:rsid w:val="00BD6762"/>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619B"/>
    <w:rsid w:val="00BE651E"/>
    <w:rsid w:val="00BE65D1"/>
    <w:rsid w:val="00BE686A"/>
    <w:rsid w:val="00BE71EA"/>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2F12"/>
    <w:rsid w:val="00C03367"/>
    <w:rsid w:val="00C03629"/>
    <w:rsid w:val="00C03C1F"/>
    <w:rsid w:val="00C03D63"/>
    <w:rsid w:val="00C0499C"/>
    <w:rsid w:val="00C04DD0"/>
    <w:rsid w:val="00C051B8"/>
    <w:rsid w:val="00C054FD"/>
    <w:rsid w:val="00C05794"/>
    <w:rsid w:val="00C05968"/>
    <w:rsid w:val="00C062CD"/>
    <w:rsid w:val="00C0640D"/>
    <w:rsid w:val="00C06676"/>
    <w:rsid w:val="00C06749"/>
    <w:rsid w:val="00C069B1"/>
    <w:rsid w:val="00C06C9D"/>
    <w:rsid w:val="00C076D1"/>
    <w:rsid w:val="00C07AF1"/>
    <w:rsid w:val="00C1009D"/>
    <w:rsid w:val="00C10B0D"/>
    <w:rsid w:val="00C115F5"/>
    <w:rsid w:val="00C11B47"/>
    <w:rsid w:val="00C11FA7"/>
    <w:rsid w:val="00C11FF7"/>
    <w:rsid w:val="00C12030"/>
    <w:rsid w:val="00C133E5"/>
    <w:rsid w:val="00C15A73"/>
    <w:rsid w:val="00C15B2A"/>
    <w:rsid w:val="00C15BF4"/>
    <w:rsid w:val="00C16435"/>
    <w:rsid w:val="00C16F93"/>
    <w:rsid w:val="00C17011"/>
    <w:rsid w:val="00C17D83"/>
    <w:rsid w:val="00C203A5"/>
    <w:rsid w:val="00C20E11"/>
    <w:rsid w:val="00C21347"/>
    <w:rsid w:val="00C21A1F"/>
    <w:rsid w:val="00C21E87"/>
    <w:rsid w:val="00C22E58"/>
    <w:rsid w:val="00C23E55"/>
    <w:rsid w:val="00C23EA2"/>
    <w:rsid w:val="00C245E8"/>
    <w:rsid w:val="00C2468A"/>
    <w:rsid w:val="00C25249"/>
    <w:rsid w:val="00C2558D"/>
    <w:rsid w:val="00C25792"/>
    <w:rsid w:val="00C25889"/>
    <w:rsid w:val="00C258CF"/>
    <w:rsid w:val="00C25A30"/>
    <w:rsid w:val="00C25C83"/>
    <w:rsid w:val="00C26107"/>
    <w:rsid w:val="00C26418"/>
    <w:rsid w:val="00C26AD4"/>
    <w:rsid w:val="00C26BCB"/>
    <w:rsid w:val="00C26CF0"/>
    <w:rsid w:val="00C273F6"/>
    <w:rsid w:val="00C31093"/>
    <w:rsid w:val="00C310AF"/>
    <w:rsid w:val="00C31214"/>
    <w:rsid w:val="00C312DC"/>
    <w:rsid w:val="00C321F9"/>
    <w:rsid w:val="00C3238A"/>
    <w:rsid w:val="00C32546"/>
    <w:rsid w:val="00C328F9"/>
    <w:rsid w:val="00C32DF8"/>
    <w:rsid w:val="00C33006"/>
    <w:rsid w:val="00C3300C"/>
    <w:rsid w:val="00C3364B"/>
    <w:rsid w:val="00C34675"/>
    <w:rsid w:val="00C347D0"/>
    <w:rsid w:val="00C34C34"/>
    <w:rsid w:val="00C35109"/>
    <w:rsid w:val="00C35413"/>
    <w:rsid w:val="00C3594E"/>
    <w:rsid w:val="00C35FEB"/>
    <w:rsid w:val="00C36C16"/>
    <w:rsid w:val="00C36FAD"/>
    <w:rsid w:val="00C37657"/>
    <w:rsid w:val="00C3773E"/>
    <w:rsid w:val="00C377C4"/>
    <w:rsid w:val="00C37843"/>
    <w:rsid w:val="00C40A60"/>
    <w:rsid w:val="00C41013"/>
    <w:rsid w:val="00C41072"/>
    <w:rsid w:val="00C412CA"/>
    <w:rsid w:val="00C41F4D"/>
    <w:rsid w:val="00C41FAC"/>
    <w:rsid w:val="00C42094"/>
    <w:rsid w:val="00C42B12"/>
    <w:rsid w:val="00C42DF5"/>
    <w:rsid w:val="00C43845"/>
    <w:rsid w:val="00C4399B"/>
    <w:rsid w:val="00C4443A"/>
    <w:rsid w:val="00C44865"/>
    <w:rsid w:val="00C45257"/>
    <w:rsid w:val="00C45B05"/>
    <w:rsid w:val="00C46235"/>
    <w:rsid w:val="00C4648A"/>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4A"/>
    <w:rsid w:val="00C543A6"/>
    <w:rsid w:val="00C549E2"/>
    <w:rsid w:val="00C549F6"/>
    <w:rsid w:val="00C54FEF"/>
    <w:rsid w:val="00C553D7"/>
    <w:rsid w:val="00C5559C"/>
    <w:rsid w:val="00C555D9"/>
    <w:rsid w:val="00C55D34"/>
    <w:rsid w:val="00C56218"/>
    <w:rsid w:val="00C56A21"/>
    <w:rsid w:val="00C56A4A"/>
    <w:rsid w:val="00C602A5"/>
    <w:rsid w:val="00C602BA"/>
    <w:rsid w:val="00C61159"/>
    <w:rsid w:val="00C617AF"/>
    <w:rsid w:val="00C61D3B"/>
    <w:rsid w:val="00C61F19"/>
    <w:rsid w:val="00C621B6"/>
    <w:rsid w:val="00C622FD"/>
    <w:rsid w:val="00C62F09"/>
    <w:rsid w:val="00C6308A"/>
    <w:rsid w:val="00C6361A"/>
    <w:rsid w:val="00C63ECE"/>
    <w:rsid w:val="00C64F08"/>
    <w:rsid w:val="00C65829"/>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CA3"/>
    <w:rsid w:val="00C73E4A"/>
    <w:rsid w:val="00C741FE"/>
    <w:rsid w:val="00C748C0"/>
    <w:rsid w:val="00C7490B"/>
    <w:rsid w:val="00C74A87"/>
    <w:rsid w:val="00C74B8C"/>
    <w:rsid w:val="00C74BF4"/>
    <w:rsid w:val="00C74CB2"/>
    <w:rsid w:val="00C74EEF"/>
    <w:rsid w:val="00C752FC"/>
    <w:rsid w:val="00C75AEC"/>
    <w:rsid w:val="00C75BA8"/>
    <w:rsid w:val="00C760EB"/>
    <w:rsid w:val="00C766E6"/>
    <w:rsid w:val="00C76A70"/>
    <w:rsid w:val="00C7740E"/>
    <w:rsid w:val="00C777D2"/>
    <w:rsid w:val="00C77EC3"/>
    <w:rsid w:val="00C80201"/>
    <w:rsid w:val="00C803B2"/>
    <w:rsid w:val="00C80D7B"/>
    <w:rsid w:val="00C80FE5"/>
    <w:rsid w:val="00C825A9"/>
    <w:rsid w:val="00C833B7"/>
    <w:rsid w:val="00C838F2"/>
    <w:rsid w:val="00C85835"/>
    <w:rsid w:val="00C86C10"/>
    <w:rsid w:val="00C87107"/>
    <w:rsid w:val="00C872F7"/>
    <w:rsid w:val="00C906B1"/>
    <w:rsid w:val="00C90A4D"/>
    <w:rsid w:val="00C91D7F"/>
    <w:rsid w:val="00C91F03"/>
    <w:rsid w:val="00C91F40"/>
    <w:rsid w:val="00C92697"/>
    <w:rsid w:val="00C928D1"/>
    <w:rsid w:val="00C92B1A"/>
    <w:rsid w:val="00C92CEB"/>
    <w:rsid w:val="00C92F04"/>
    <w:rsid w:val="00C933FB"/>
    <w:rsid w:val="00C93CB2"/>
    <w:rsid w:val="00C93D4C"/>
    <w:rsid w:val="00C94AD2"/>
    <w:rsid w:val="00C963BD"/>
    <w:rsid w:val="00C9674D"/>
    <w:rsid w:val="00C968B6"/>
    <w:rsid w:val="00C969A9"/>
    <w:rsid w:val="00C96A7F"/>
    <w:rsid w:val="00C96AB9"/>
    <w:rsid w:val="00C96DC6"/>
    <w:rsid w:val="00C97C13"/>
    <w:rsid w:val="00CA0053"/>
    <w:rsid w:val="00CA09C5"/>
    <w:rsid w:val="00CA148E"/>
    <w:rsid w:val="00CA1D30"/>
    <w:rsid w:val="00CA226E"/>
    <w:rsid w:val="00CA3862"/>
    <w:rsid w:val="00CA3F2D"/>
    <w:rsid w:val="00CA42FC"/>
    <w:rsid w:val="00CA47B1"/>
    <w:rsid w:val="00CA4F36"/>
    <w:rsid w:val="00CA5DAA"/>
    <w:rsid w:val="00CA6298"/>
    <w:rsid w:val="00CA62B3"/>
    <w:rsid w:val="00CA62F7"/>
    <w:rsid w:val="00CB032C"/>
    <w:rsid w:val="00CB09F7"/>
    <w:rsid w:val="00CB1620"/>
    <w:rsid w:val="00CB2159"/>
    <w:rsid w:val="00CB28EC"/>
    <w:rsid w:val="00CB368F"/>
    <w:rsid w:val="00CB3725"/>
    <w:rsid w:val="00CB410A"/>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DA8"/>
    <w:rsid w:val="00CC2031"/>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B1"/>
    <w:rsid w:val="00CC7716"/>
    <w:rsid w:val="00CC773B"/>
    <w:rsid w:val="00CC77A4"/>
    <w:rsid w:val="00CD1A67"/>
    <w:rsid w:val="00CD1ED8"/>
    <w:rsid w:val="00CD2B5F"/>
    <w:rsid w:val="00CD2D2D"/>
    <w:rsid w:val="00CD2F17"/>
    <w:rsid w:val="00CD2F86"/>
    <w:rsid w:val="00CD3DE3"/>
    <w:rsid w:val="00CD407E"/>
    <w:rsid w:val="00CD4559"/>
    <w:rsid w:val="00CD4D38"/>
    <w:rsid w:val="00CD501B"/>
    <w:rsid w:val="00CD5032"/>
    <w:rsid w:val="00CD6476"/>
    <w:rsid w:val="00CD6572"/>
    <w:rsid w:val="00CD67C3"/>
    <w:rsid w:val="00CD6C97"/>
    <w:rsid w:val="00CD7AAD"/>
    <w:rsid w:val="00CD7D4E"/>
    <w:rsid w:val="00CE11CA"/>
    <w:rsid w:val="00CE144B"/>
    <w:rsid w:val="00CE2E87"/>
    <w:rsid w:val="00CE3007"/>
    <w:rsid w:val="00CE3AAC"/>
    <w:rsid w:val="00CE3E99"/>
    <w:rsid w:val="00CE4022"/>
    <w:rsid w:val="00CE4274"/>
    <w:rsid w:val="00CE42DE"/>
    <w:rsid w:val="00CE4461"/>
    <w:rsid w:val="00CE47EE"/>
    <w:rsid w:val="00CE49A2"/>
    <w:rsid w:val="00CE4B5F"/>
    <w:rsid w:val="00CE4FE6"/>
    <w:rsid w:val="00CE5337"/>
    <w:rsid w:val="00CE5926"/>
    <w:rsid w:val="00CE6112"/>
    <w:rsid w:val="00CE63AC"/>
    <w:rsid w:val="00CE65F6"/>
    <w:rsid w:val="00CE696E"/>
    <w:rsid w:val="00CE6ED1"/>
    <w:rsid w:val="00CE6FFC"/>
    <w:rsid w:val="00CE755B"/>
    <w:rsid w:val="00CE7616"/>
    <w:rsid w:val="00CF0245"/>
    <w:rsid w:val="00CF0266"/>
    <w:rsid w:val="00CF0CC9"/>
    <w:rsid w:val="00CF0CEA"/>
    <w:rsid w:val="00CF11FB"/>
    <w:rsid w:val="00CF1CCD"/>
    <w:rsid w:val="00CF252F"/>
    <w:rsid w:val="00CF2887"/>
    <w:rsid w:val="00CF2E69"/>
    <w:rsid w:val="00CF3DB0"/>
    <w:rsid w:val="00CF3EAD"/>
    <w:rsid w:val="00CF3F4A"/>
    <w:rsid w:val="00CF4544"/>
    <w:rsid w:val="00CF461F"/>
    <w:rsid w:val="00CF4815"/>
    <w:rsid w:val="00CF49F8"/>
    <w:rsid w:val="00CF4D3D"/>
    <w:rsid w:val="00CF4D66"/>
    <w:rsid w:val="00CF55A3"/>
    <w:rsid w:val="00CF569C"/>
    <w:rsid w:val="00CF5815"/>
    <w:rsid w:val="00CF5A41"/>
    <w:rsid w:val="00CF5EC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449"/>
    <w:rsid w:val="00D03465"/>
    <w:rsid w:val="00D03B9E"/>
    <w:rsid w:val="00D04050"/>
    <w:rsid w:val="00D045C0"/>
    <w:rsid w:val="00D04979"/>
    <w:rsid w:val="00D050F2"/>
    <w:rsid w:val="00D05165"/>
    <w:rsid w:val="00D051ED"/>
    <w:rsid w:val="00D052FA"/>
    <w:rsid w:val="00D054A2"/>
    <w:rsid w:val="00D056E1"/>
    <w:rsid w:val="00D0585C"/>
    <w:rsid w:val="00D05A3A"/>
    <w:rsid w:val="00D06255"/>
    <w:rsid w:val="00D067C6"/>
    <w:rsid w:val="00D06831"/>
    <w:rsid w:val="00D06BDD"/>
    <w:rsid w:val="00D06D57"/>
    <w:rsid w:val="00D077FF"/>
    <w:rsid w:val="00D07B32"/>
    <w:rsid w:val="00D07CDE"/>
    <w:rsid w:val="00D1004D"/>
    <w:rsid w:val="00D102E0"/>
    <w:rsid w:val="00D107C1"/>
    <w:rsid w:val="00D108C1"/>
    <w:rsid w:val="00D10EF2"/>
    <w:rsid w:val="00D11663"/>
    <w:rsid w:val="00D11951"/>
    <w:rsid w:val="00D11A0A"/>
    <w:rsid w:val="00D11E91"/>
    <w:rsid w:val="00D126C3"/>
    <w:rsid w:val="00D12F39"/>
    <w:rsid w:val="00D135B6"/>
    <w:rsid w:val="00D13B45"/>
    <w:rsid w:val="00D142CF"/>
    <w:rsid w:val="00D1430D"/>
    <w:rsid w:val="00D1471E"/>
    <w:rsid w:val="00D1530A"/>
    <w:rsid w:val="00D156E1"/>
    <w:rsid w:val="00D1590F"/>
    <w:rsid w:val="00D17AB8"/>
    <w:rsid w:val="00D17BAE"/>
    <w:rsid w:val="00D17D4D"/>
    <w:rsid w:val="00D17FEB"/>
    <w:rsid w:val="00D20002"/>
    <w:rsid w:val="00D20A92"/>
    <w:rsid w:val="00D20E20"/>
    <w:rsid w:val="00D21A8B"/>
    <w:rsid w:val="00D21B65"/>
    <w:rsid w:val="00D22908"/>
    <w:rsid w:val="00D231B3"/>
    <w:rsid w:val="00D23ECA"/>
    <w:rsid w:val="00D242DD"/>
    <w:rsid w:val="00D24305"/>
    <w:rsid w:val="00D24408"/>
    <w:rsid w:val="00D244F0"/>
    <w:rsid w:val="00D24AA3"/>
    <w:rsid w:val="00D24ABF"/>
    <w:rsid w:val="00D25D8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BF1"/>
    <w:rsid w:val="00D31CC8"/>
    <w:rsid w:val="00D31D64"/>
    <w:rsid w:val="00D31F64"/>
    <w:rsid w:val="00D32586"/>
    <w:rsid w:val="00D327F5"/>
    <w:rsid w:val="00D32B16"/>
    <w:rsid w:val="00D32D29"/>
    <w:rsid w:val="00D333E1"/>
    <w:rsid w:val="00D33A11"/>
    <w:rsid w:val="00D33B85"/>
    <w:rsid w:val="00D33F6E"/>
    <w:rsid w:val="00D34003"/>
    <w:rsid w:val="00D34310"/>
    <w:rsid w:val="00D345C8"/>
    <w:rsid w:val="00D345E0"/>
    <w:rsid w:val="00D3542D"/>
    <w:rsid w:val="00D354CD"/>
    <w:rsid w:val="00D363D7"/>
    <w:rsid w:val="00D365D3"/>
    <w:rsid w:val="00D36A05"/>
    <w:rsid w:val="00D378D5"/>
    <w:rsid w:val="00D37C15"/>
    <w:rsid w:val="00D40104"/>
    <w:rsid w:val="00D40324"/>
    <w:rsid w:val="00D40B87"/>
    <w:rsid w:val="00D40CAA"/>
    <w:rsid w:val="00D41B46"/>
    <w:rsid w:val="00D41BE2"/>
    <w:rsid w:val="00D4208A"/>
    <w:rsid w:val="00D42505"/>
    <w:rsid w:val="00D42A69"/>
    <w:rsid w:val="00D42F78"/>
    <w:rsid w:val="00D433BE"/>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47E23"/>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4A5"/>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2BC9"/>
    <w:rsid w:val="00D63092"/>
    <w:rsid w:val="00D6400D"/>
    <w:rsid w:val="00D64448"/>
    <w:rsid w:val="00D64560"/>
    <w:rsid w:val="00D6464E"/>
    <w:rsid w:val="00D64939"/>
    <w:rsid w:val="00D64E75"/>
    <w:rsid w:val="00D65C1C"/>
    <w:rsid w:val="00D65F1C"/>
    <w:rsid w:val="00D66024"/>
    <w:rsid w:val="00D66393"/>
    <w:rsid w:val="00D66439"/>
    <w:rsid w:val="00D66457"/>
    <w:rsid w:val="00D66AF1"/>
    <w:rsid w:val="00D67651"/>
    <w:rsid w:val="00D67773"/>
    <w:rsid w:val="00D677D7"/>
    <w:rsid w:val="00D67E2D"/>
    <w:rsid w:val="00D70B37"/>
    <w:rsid w:val="00D71106"/>
    <w:rsid w:val="00D71576"/>
    <w:rsid w:val="00D71796"/>
    <w:rsid w:val="00D71BD5"/>
    <w:rsid w:val="00D71D18"/>
    <w:rsid w:val="00D7268D"/>
    <w:rsid w:val="00D726B6"/>
    <w:rsid w:val="00D72F6E"/>
    <w:rsid w:val="00D733F2"/>
    <w:rsid w:val="00D7373C"/>
    <w:rsid w:val="00D73815"/>
    <w:rsid w:val="00D73FA0"/>
    <w:rsid w:val="00D74496"/>
    <w:rsid w:val="00D748A0"/>
    <w:rsid w:val="00D74C05"/>
    <w:rsid w:val="00D74D69"/>
    <w:rsid w:val="00D75059"/>
    <w:rsid w:val="00D75D8B"/>
    <w:rsid w:val="00D7649C"/>
    <w:rsid w:val="00D76604"/>
    <w:rsid w:val="00D771DE"/>
    <w:rsid w:val="00D7753C"/>
    <w:rsid w:val="00D77834"/>
    <w:rsid w:val="00D77A84"/>
    <w:rsid w:val="00D8039C"/>
    <w:rsid w:val="00D80557"/>
    <w:rsid w:val="00D8059E"/>
    <w:rsid w:val="00D81C24"/>
    <w:rsid w:val="00D82993"/>
    <w:rsid w:val="00D82B14"/>
    <w:rsid w:val="00D82F11"/>
    <w:rsid w:val="00D83FA9"/>
    <w:rsid w:val="00D8516E"/>
    <w:rsid w:val="00D85B4C"/>
    <w:rsid w:val="00D8641D"/>
    <w:rsid w:val="00D86906"/>
    <w:rsid w:val="00D86E45"/>
    <w:rsid w:val="00D86F5D"/>
    <w:rsid w:val="00D874BF"/>
    <w:rsid w:val="00D90580"/>
    <w:rsid w:val="00D905E1"/>
    <w:rsid w:val="00D90A88"/>
    <w:rsid w:val="00D90DCA"/>
    <w:rsid w:val="00D9122B"/>
    <w:rsid w:val="00D918F0"/>
    <w:rsid w:val="00D92E1F"/>
    <w:rsid w:val="00D932BA"/>
    <w:rsid w:val="00D938BF"/>
    <w:rsid w:val="00D93BE2"/>
    <w:rsid w:val="00D94229"/>
    <w:rsid w:val="00D94264"/>
    <w:rsid w:val="00D945D8"/>
    <w:rsid w:val="00D9555E"/>
    <w:rsid w:val="00D958F8"/>
    <w:rsid w:val="00D959EE"/>
    <w:rsid w:val="00D96E07"/>
    <w:rsid w:val="00D97C99"/>
    <w:rsid w:val="00D97F80"/>
    <w:rsid w:val="00D97FB0"/>
    <w:rsid w:val="00DA0295"/>
    <w:rsid w:val="00DA0321"/>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79C"/>
    <w:rsid w:val="00DB4E34"/>
    <w:rsid w:val="00DB5087"/>
    <w:rsid w:val="00DB555E"/>
    <w:rsid w:val="00DB5A12"/>
    <w:rsid w:val="00DB5C65"/>
    <w:rsid w:val="00DB5D5E"/>
    <w:rsid w:val="00DB61B5"/>
    <w:rsid w:val="00DB660C"/>
    <w:rsid w:val="00DB690C"/>
    <w:rsid w:val="00DB6A85"/>
    <w:rsid w:val="00DB6EC3"/>
    <w:rsid w:val="00DB7600"/>
    <w:rsid w:val="00DB78D2"/>
    <w:rsid w:val="00DC018C"/>
    <w:rsid w:val="00DC1681"/>
    <w:rsid w:val="00DC196B"/>
    <w:rsid w:val="00DC1C28"/>
    <w:rsid w:val="00DC2067"/>
    <w:rsid w:val="00DC22CC"/>
    <w:rsid w:val="00DC2B28"/>
    <w:rsid w:val="00DC2D99"/>
    <w:rsid w:val="00DC3D65"/>
    <w:rsid w:val="00DC4254"/>
    <w:rsid w:val="00DC4610"/>
    <w:rsid w:val="00DC4CC4"/>
    <w:rsid w:val="00DC52DE"/>
    <w:rsid w:val="00DC53FC"/>
    <w:rsid w:val="00DC620C"/>
    <w:rsid w:val="00DC670D"/>
    <w:rsid w:val="00DC725B"/>
    <w:rsid w:val="00DC7552"/>
    <w:rsid w:val="00DC78A4"/>
    <w:rsid w:val="00DC7D62"/>
    <w:rsid w:val="00DD05C4"/>
    <w:rsid w:val="00DD078C"/>
    <w:rsid w:val="00DD09A4"/>
    <w:rsid w:val="00DD1315"/>
    <w:rsid w:val="00DD16E6"/>
    <w:rsid w:val="00DD1F87"/>
    <w:rsid w:val="00DD2CE9"/>
    <w:rsid w:val="00DD33BD"/>
    <w:rsid w:val="00DD3B7B"/>
    <w:rsid w:val="00DD455B"/>
    <w:rsid w:val="00DD4CA8"/>
    <w:rsid w:val="00DD4E20"/>
    <w:rsid w:val="00DD5571"/>
    <w:rsid w:val="00DD5581"/>
    <w:rsid w:val="00DD55C1"/>
    <w:rsid w:val="00DD55F0"/>
    <w:rsid w:val="00DD5694"/>
    <w:rsid w:val="00DD6C40"/>
    <w:rsid w:val="00DD792F"/>
    <w:rsid w:val="00DE0D59"/>
    <w:rsid w:val="00DE12A4"/>
    <w:rsid w:val="00DE12B7"/>
    <w:rsid w:val="00DE1AE0"/>
    <w:rsid w:val="00DE1C61"/>
    <w:rsid w:val="00DE1F6D"/>
    <w:rsid w:val="00DE2183"/>
    <w:rsid w:val="00DE2190"/>
    <w:rsid w:val="00DE243D"/>
    <w:rsid w:val="00DE2DF2"/>
    <w:rsid w:val="00DE34FD"/>
    <w:rsid w:val="00DE37C5"/>
    <w:rsid w:val="00DE38F7"/>
    <w:rsid w:val="00DE468E"/>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0"/>
    <w:rsid w:val="00DF166B"/>
    <w:rsid w:val="00DF1CA5"/>
    <w:rsid w:val="00DF1CE7"/>
    <w:rsid w:val="00DF1FB2"/>
    <w:rsid w:val="00DF2299"/>
    <w:rsid w:val="00DF2431"/>
    <w:rsid w:val="00DF263E"/>
    <w:rsid w:val="00DF2927"/>
    <w:rsid w:val="00DF33CA"/>
    <w:rsid w:val="00DF3698"/>
    <w:rsid w:val="00DF3D57"/>
    <w:rsid w:val="00DF3E45"/>
    <w:rsid w:val="00DF425F"/>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2B43"/>
    <w:rsid w:val="00E02F44"/>
    <w:rsid w:val="00E035EB"/>
    <w:rsid w:val="00E03FA1"/>
    <w:rsid w:val="00E03FF3"/>
    <w:rsid w:val="00E04929"/>
    <w:rsid w:val="00E04A36"/>
    <w:rsid w:val="00E05637"/>
    <w:rsid w:val="00E05CF8"/>
    <w:rsid w:val="00E06073"/>
    <w:rsid w:val="00E07835"/>
    <w:rsid w:val="00E11020"/>
    <w:rsid w:val="00E112F0"/>
    <w:rsid w:val="00E116BC"/>
    <w:rsid w:val="00E118DC"/>
    <w:rsid w:val="00E1269D"/>
    <w:rsid w:val="00E12815"/>
    <w:rsid w:val="00E129DB"/>
    <w:rsid w:val="00E12EF9"/>
    <w:rsid w:val="00E1303E"/>
    <w:rsid w:val="00E135E1"/>
    <w:rsid w:val="00E13813"/>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B1C"/>
    <w:rsid w:val="00E24C06"/>
    <w:rsid w:val="00E25A1F"/>
    <w:rsid w:val="00E25BAB"/>
    <w:rsid w:val="00E26C82"/>
    <w:rsid w:val="00E26FF8"/>
    <w:rsid w:val="00E2766E"/>
    <w:rsid w:val="00E30A9E"/>
    <w:rsid w:val="00E32A22"/>
    <w:rsid w:val="00E330E5"/>
    <w:rsid w:val="00E33221"/>
    <w:rsid w:val="00E3400E"/>
    <w:rsid w:val="00E34287"/>
    <w:rsid w:val="00E34588"/>
    <w:rsid w:val="00E35299"/>
    <w:rsid w:val="00E355C6"/>
    <w:rsid w:val="00E36637"/>
    <w:rsid w:val="00E37841"/>
    <w:rsid w:val="00E379E2"/>
    <w:rsid w:val="00E37C05"/>
    <w:rsid w:val="00E4008E"/>
    <w:rsid w:val="00E4017B"/>
    <w:rsid w:val="00E41FE3"/>
    <w:rsid w:val="00E420D6"/>
    <w:rsid w:val="00E42AC4"/>
    <w:rsid w:val="00E438EC"/>
    <w:rsid w:val="00E43B9C"/>
    <w:rsid w:val="00E441B7"/>
    <w:rsid w:val="00E4487E"/>
    <w:rsid w:val="00E45A6E"/>
    <w:rsid w:val="00E45E85"/>
    <w:rsid w:val="00E45EF3"/>
    <w:rsid w:val="00E465F8"/>
    <w:rsid w:val="00E4685C"/>
    <w:rsid w:val="00E47FB8"/>
    <w:rsid w:val="00E502C2"/>
    <w:rsid w:val="00E507D0"/>
    <w:rsid w:val="00E509AE"/>
    <w:rsid w:val="00E51081"/>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602"/>
    <w:rsid w:val="00E56A6C"/>
    <w:rsid w:val="00E56B94"/>
    <w:rsid w:val="00E56E10"/>
    <w:rsid w:val="00E60702"/>
    <w:rsid w:val="00E615C3"/>
    <w:rsid w:val="00E61A61"/>
    <w:rsid w:val="00E61F1F"/>
    <w:rsid w:val="00E62631"/>
    <w:rsid w:val="00E62F00"/>
    <w:rsid w:val="00E63618"/>
    <w:rsid w:val="00E63752"/>
    <w:rsid w:val="00E637B6"/>
    <w:rsid w:val="00E63E3F"/>
    <w:rsid w:val="00E641EA"/>
    <w:rsid w:val="00E64799"/>
    <w:rsid w:val="00E6494F"/>
    <w:rsid w:val="00E64A08"/>
    <w:rsid w:val="00E64FBB"/>
    <w:rsid w:val="00E6509B"/>
    <w:rsid w:val="00E65A17"/>
    <w:rsid w:val="00E66A14"/>
    <w:rsid w:val="00E66CA8"/>
    <w:rsid w:val="00E67218"/>
    <w:rsid w:val="00E67A87"/>
    <w:rsid w:val="00E700D7"/>
    <w:rsid w:val="00E702C4"/>
    <w:rsid w:val="00E7042E"/>
    <w:rsid w:val="00E7046E"/>
    <w:rsid w:val="00E70572"/>
    <w:rsid w:val="00E70606"/>
    <w:rsid w:val="00E706F5"/>
    <w:rsid w:val="00E7090E"/>
    <w:rsid w:val="00E70A3D"/>
    <w:rsid w:val="00E70A66"/>
    <w:rsid w:val="00E71071"/>
    <w:rsid w:val="00E710FF"/>
    <w:rsid w:val="00E712EF"/>
    <w:rsid w:val="00E71A56"/>
    <w:rsid w:val="00E71CB3"/>
    <w:rsid w:val="00E71E73"/>
    <w:rsid w:val="00E7207A"/>
    <w:rsid w:val="00E724D2"/>
    <w:rsid w:val="00E726F9"/>
    <w:rsid w:val="00E7270E"/>
    <w:rsid w:val="00E7327A"/>
    <w:rsid w:val="00E73587"/>
    <w:rsid w:val="00E738D0"/>
    <w:rsid w:val="00E73C26"/>
    <w:rsid w:val="00E73C84"/>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CBB"/>
    <w:rsid w:val="00E81FA0"/>
    <w:rsid w:val="00E81FA5"/>
    <w:rsid w:val="00E824CB"/>
    <w:rsid w:val="00E8278D"/>
    <w:rsid w:val="00E830DA"/>
    <w:rsid w:val="00E8372E"/>
    <w:rsid w:val="00E83DC8"/>
    <w:rsid w:val="00E8468B"/>
    <w:rsid w:val="00E84D72"/>
    <w:rsid w:val="00E84E70"/>
    <w:rsid w:val="00E8502E"/>
    <w:rsid w:val="00E8506C"/>
    <w:rsid w:val="00E857C6"/>
    <w:rsid w:val="00E865C0"/>
    <w:rsid w:val="00E86616"/>
    <w:rsid w:val="00E87976"/>
    <w:rsid w:val="00E901A3"/>
    <w:rsid w:val="00E9080C"/>
    <w:rsid w:val="00E911C1"/>
    <w:rsid w:val="00E91262"/>
    <w:rsid w:val="00E917DF"/>
    <w:rsid w:val="00E91829"/>
    <w:rsid w:val="00E91A64"/>
    <w:rsid w:val="00E91DE0"/>
    <w:rsid w:val="00E91E6D"/>
    <w:rsid w:val="00E92553"/>
    <w:rsid w:val="00E93337"/>
    <w:rsid w:val="00E93444"/>
    <w:rsid w:val="00E935AB"/>
    <w:rsid w:val="00E93889"/>
    <w:rsid w:val="00E940D3"/>
    <w:rsid w:val="00E94158"/>
    <w:rsid w:val="00E9469B"/>
    <w:rsid w:val="00E94AA3"/>
    <w:rsid w:val="00E94EE3"/>
    <w:rsid w:val="00E94F0A"/>
    <w:rsid w:val="00E95459"/>
    <w:rsid w:val="00E95A31"/>
    <w:rsid w:val="00E960C1"/>
    <w:rsid w:val="00E9612A"/>
    <w:rsid w:val="00E965D0"/>
    <w:rsid w:val="00E96747"/>
    <w:rsid w:val="00E96854"/>
    <w:rsid w:val="00E97BA7"/>
    <w:rsid w:val="00E97F8E"/>
    <w:rsid w:val="00EA065B"/>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20C6"/>
    <w:rsid w:val="00EB23DD"/>
    <w:rsid w:val="00EB3A7C"/>
    <w:rsid w:val="00EB422D"/>
    <w:rsid w:val="00EB4880"/>
    <w:rsid w:val="00EB4A49"/>
    <w:rsid w:val="00EB4E88"/>
    <w:rsid w:val="00EB5225"/>
    <w:rsid w:val="00EB52B3"/>
    <w:rsid w:val="00EB57A9"/>
    <w:rsid w:val="00EB57FD"/>
    <w:rsid w:val="00EB6304"/>
    <w:rsid w:val="00EB6656"/>
    <w:rsid w:val="00EB6D74"/>
    <w:rsid w:val="00EB764C"/>
    <w:rsid w:val="00EB7F2F"/>
    <w:rsid w:val="00EC0545"/>
    <w:rsid w:val="00EC0BC0"/>
    <w:rsid w:val="00EC15C4"/>
    <w:rsid w:val="00EC173C"/>
    <w:rsid w:val="00EC18FB"/>
    <w:rsid w:val="00EC1907"/>
    <w:rsid w:val="00EC1BAD"/>
    <w:rsid w:val="00EC1BD4"/>
    <w:rsid w:val="00EC1C04"/>
    <w:rsid w:val="00EC246B"/>
    <w:rsid w:val="00EC266F"/>
    <w:rsid w:val="00EC2E98"/>
    <w:rsid w:val="00EC4D39"/>
    <w:rsid w:val="00EC508B"/>
    <w:rsid w:val="00EC512C"/>
    <w:rsid w:val="00EC6067"/>
    <w:rsid w:val="00EC6639"/>
    <w:rsid w:val="00EC6AE8"/>
    <w:rsid w:val="00EC6B48"/>
    <w:rsid w:val="00EC6BD2"/>
    <w:rsid w:val="00EC6FCA"/>
    <w:rsid w:val="00EC73C8"/>
    <w:rsid w:val="00EC7688"/>
    <w:rsid w:val="00EC7876"/>
    <w:rsid w:val="00EC7B43"/>
    <w:rsid w:val="00ED02DF"/>
    <w:rsid w:val="00ED08A3"/>
    <w:rsid w:val="00ED0A95"/>
    <w:rsid w:val="00ED1674"/>
    <w:rsid w:val="00ED1A95"/>
    <w:rsid w:val="00ED2571"/>
    <w:rsid w:val="00ED2783"/>
    <w:rsid w:val="00ED2B0C"/>
    <w:rsid w:val="00ED35D5"/>
    <w:rsid w:val="00ED3974"/>
    <w:rsid w:val="00ED460D"/>
    <w:rsid w:val="00ED5429"/>
    <w:rsid w:val="00ED67A6"/>
    <w:rsid w:val="00ED6DFB"/>
    <w:rsid w:val="00EE0AC6"/>
    <w:rsid w:val="00EE0E0C"/>
    <w:rsid w:val="00EE15B4"/>
    <w:rsid w:val="00EE29A4"/>
    <w:rsid w:val="00EE3119"/>
    <w:rsid w:val="00EE39AF"/>
    <w:rsid w:val="00EE3E79"/>
    <w:rsid w:val="00EE3F8C"/>
    <w:rsid w:val="00EE47D0"/>
    <w:rsid w:val="00EE4BBF"/>
    <w:rsid w:val="00EE4E5A"/>
    <w:rsid w:val="00EE5683"/>
    <w:rsid w:val="00EE5FE2"/>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383"/>
    <w:rsid w:val="00EF4959"/>
    <w:rsid w:val="00EF4CF5"/>
    <w:rsid w:val="00EF5197"/>
    <w:rsid w:val="00EF52BE"/>
    <w:rsid w:val="00EF552B"/>
    <w:rsid w:val="00EF5813"/>
    <w:rsid w:val="00EF6561"/>
    <w:rsid w:val="00EF6618"/>
    <w:rsid w:val="00EF6B18"/>
    <w:rsid w:val="00EF7956"/>
    <w:rsid w:val="00EF7E95"/>
    <w:rsid w:val="00F001E8"/>
    <w:rsid w:val="00F01542"/>
    <w:rsid w:val="00F01DCF"/>
    <w:rsid w:val="00F020B8"/>
    <w:rsid w:val="00F022EF"/>
    <w:rsid w:val="00F02F67"/>
    <w:rsid w:val="00F0314B"/>
    <w:rsid w:val="00F037C5"/>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2C5"/>
    <w:rsid w:val="00F113D0"/>
    <w:rsid w:val="00F1145D"/>
    <w:rsid w:val="00F116DE"/>
    <w:rsid w:val="00F11AAA"/>
    <w:rsid w:val="00F1205B"/>
    <w:rsid w:val="00F121D4"/>
    <w:rsid w:val="00F12723"/>
    <w:rsid w:val="00F13089"/>
    <w:rsid w:val="00F130E7"/>
    <w:rsid w:val="00F13505"/>
    <w:rsid w:val="00F13858"/>
    <w:rsid w:val="00F1467A"/>
    <w:rsid w:val="00F14E66"/>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1B"/>
    <w:rsid w:val="00F216A3"/>
    <w:rsid w:val="00F21981"/>
    <w:rsid w:val="00F22158"/>
    <w:rsid w:val="00F2276D"/>
    <w:rsid w:val="00F22FC1"/>
    <w:rsid w:val="00F23433"/>
    <w:rsid w:val="00F235D1"/>
    <w:rsid w:val="00F23AA0"/>
    <w:rsid w:val="00F23DF6"/>
    <w:rsid w:val="00F23F8C"/>
    <w:rsid w:val="00F24091"/>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4350"/>
    <w:rsid w:val="00F347E7"/>
    <w:rsid w:val="00F34CCC"/>
    <w:rsid w:val="00F34D41"/>
    <w:rsid w:val="00F34D42"/>
    <w:rsid w:val="00F3507C"/>
    <w:rsid w:val="00F35A5C"/>
    <w:rsid w:val="00F3676D"/>
    <w:rsid w:val="00F40BF9"/>
    <w:rsid w:val="00F41238"/>
    <w:rsid w:val="00F41807"/>
    <w:rsid w:val="00F41A7F"/>
    <w:rsid w:val="00F41AF1"/>
    <w:rsid w:val="00F42D9A"/>
    <w:rsid w:val="00F433F9"/>
    <w:rsid w:val="00F4348D"/>
    <w:rsid w:val="00F43574"/>
    <w:rsid w:val="00F442F5"/>
    <w:rsid w:val="00F44B34"/>
    <w:rsid w:val="00F453C2"/>
    <w:rsid w:val="00F45414"/>
    <w:rsid w:val="00F45B94"/>
    <w:rsid w:val="00F46FAD"/>
    <w:rsid w:val="00F474D9"/>
    <w:rsid w:val="00F47723"/>
    <w:rsid w:val="00F47B80"/>
    <w:rsid w:val="00F47C4A"/>
    <w:rsid w:val="00F47CC9"/>
    <w:rsid w:val="00F508DC"/>
    <w:rsid w:val="00F50FEB"/>
    <w:rsid w:val="00F51263"/>
    <w:rsid w:val="00F51CF3"/>
    <w:rsid w:val="00F52921"/>
    <w:rsid w:val="00F52DD3"/>
    <w:rsid w:val="00F52E56"/>
    <w:rsid w:val="00F53166"/>
    <w:rsid w:val="00F53452"/>
    <w:rsid w:val="00F534FB"/>
    <w:rsid w:val="00F53A18"/>
    <w:rsid w:val="00F53C00"/>
    <w:rsid w:val="00F53ED9"/>
    <w:rsid w:val="00F552CE"/>
    <w:rsid w:val="00F552D5"/>
    <w:rsid w:val="00F558AE"/>
    <w:rsid w:val="00F55FCC"/>
    <w:rsid w:val="00F56D26"/>
    <w:rsid w:val="00F56FE7"/>
    <w:rsid w:val="00F5765E"/>
    <w:rsid w:val="00F57943"/>
    <w:rsid w:val="00F57C6B"/>
    <w:rsid w:val="00F57CE2"/>
    <w:rsid w:val="00F602CF"/>
    <w:rsid w:val="00F60395"/>
    <w:rsid w:val="00F603AB"/>
    <w:rsid w:val="00F604F3"/>
    <w:rsid w:val="00F60F79"/>
    <w:rsid w:val="00F613BA"/>
    <w:rsid w:val="00F615DF"/>
    <w:rsid w:val="00F61D61"/>
    <w:rsid w:val="00F61E2F"/>
    <w:rsid w:val="00F62174"/>
    <w:rsid w:val="00F6235B"/>
    <w:rsid w:val="00F63235"/>
    <w:rsid w:val="00F6326D"/>
    <w:rsid w:val="00F646B4"/>
    <w:rsid w:val="00F64FB2"/>
    <w:rsid w:val="00F6537B"/>
    <w:rsid w:val="00F65B61"/>
    <w:rsid w:val="00F660DA"/>
    <w:rsid w:val="00F661B3"/>
    <w:rsid w:val="00F67199"/>
    <w:rsid w:val="00F672EF"/>
    <w:rsid w:val="00F673EF"/>
    <w:rsid w:val="00F6748E"/>
    <w:rsid w:val="00F67515"/>
    <w:rsid w:val="00F67561"/>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8ED"/>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7F4"/>
    <w:rsid w:val="00F86D23"/>
    <w:rsid w:val="00F8703A"/>
    <w:rsid w:val="00F87125"/>
    <w:rsid w:val="00F901DA"/>
    <w:rsid w:val="00F903C1"/>
    <w:rsid w:val="00F92048"/>
    <w:rsid w:val="00F92219"/>
    <w:rsid w:val="00F9236D"/>
    <w:rsid w:val="00F926CE"/>
    <w:rsid w:val="00F92855"/>
    <w:rsid w:val="00F93434"/>
    <w:rsid w:val="00F93B4D"/>
    <w:rsid w:val="00F94FA7"/>
    <w:rsid w:val="00F9515D"/>
    <w:rsid w:val="00F951EB"/>
    <w:rsid w:val="00F952AB"/>
    <w:rsid w:val="00F95794"/>
    <w:rsid w:val="00F95861"/>
    <w:rsid w:val="00F9617F"/>
    <w:rsid w:val="00F9648E"/>
    <w:rsid w:val="00F964D9"/>
    <w:rsid w:val="00F96BFC"/>
    <w:rsid w:val="00F97BC6"/>
    <w:rsid w:val="00FA108F"/>
    <w:rsid w:val="00FA131E"/>
    <w:rsid w:val="00FA149F"/>
    <w:rsid w:val="00FA1513"/>
    <w:rsid w:val="00FA1636"/>
    <w:rsid w:val="00FA1C9D"/>
    <w:rsid w:val="00FA24A0"/>
    <w:rsid w:val="00FA2526"/>
    <w:rsid w:val="00FA2F36"/>
    <w:rsid w:val="00FA31CF"/>
    <w:rsid w:val="00FA32DC"/>
    <w:rsid w:val="00FA332C"/>
    <w:rsid w:val="00FA3D37"/>
    <w:rsid w:val="00FA3D74"/>
    <w:rsid w:val="00FA4251"/>
    <w:rsid w:val="00FA46F8"/>
    <w:rsid w:val="00FA4C78"/>
    <w:rsid w:val="00FA51B3"/>
    <w:rsid w:val="00FA520B"/>
    <w:rsid w:val="00FA5CBF"/>
    <w:rsid w:val="00FA6539"/>
    <w:rsid w:val="00FA68C9"/>
    <w:rsid w:val="00FA7B42"/>
    <w:rsid w:val="00FA7E76"/>
    <w:rsid w:val="00FB00CB"/>
    <w:rsid w:val="00FB012E"/>
    <w:rsid w:val="00FB059C"/>
    <w:rsid w:val="00FB0C93"/>
    <w:rsid w:val="00FB0D59"/>
    <w:rsid w:val="00FB0D7B"/>
    <w:rsid w:val="00FB0EF4"/>
    <w:rsid w:val="00FB1C35"/>
    <w:rsid w:val="00FB1E9F"/>
    <w:rsid w:val="00FB2241"/>
    <w:rsid w:val="00FB2588"/>
    <w:rsid w:val="00FB2710"/>
    <w:rsid w:val="00FB2C01"/>
    <w:rsid w:val="00FB2EF2"/>
    <w:rsid w:val="00FB36C3"/>
    <w:rsid w:val="00FB3C47"/>
    <w:rsid w:val="00FB3E23"/>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151C"/>
    <w:rsid w:val="00FC2169"/>
    <w:rsid w:val="00FC22B9"/>
    <w:rsid w:val="00FC22FF"/>
    <w:rsid w:val="00FC2D7F"/>
    <w:rsid w:val="00FC2FE6"/>
    <w:rsid w:val="00FC3DC1"/>
    <w:rsid w:val="00FC4A01"/>
    <w:rsid w:val="00FC5926"/>
    <w:rsid w:val="00FC618F"/>
    <w:rsid w:val="00FC6279"/>
    <w:rsid w:val="00FC63A8"/>
    <w:rsid w:val="00FC669F"/>
    <w:rsid w:val="00FC6B57"/>
    <w:rsid w:val="00FC6DE0"/>
    <w:rsid w:val="00FC7036"/>
    <w:rsid w:val="00FC70D6"/>
    <w:rsid w:val="00FC7160"/>
    <w:rsid w:val="00FC7344"/>
    <w:rsid w:val="00FC7D7E"/>
    <w:rsid w:val="00FC7EC5"/>
    <w:rsid w:val="00FD00DE"/>
    <w:rsid w:val="00FD0126"/>
    <w:rsid w:val="00FD02CF"/>
    <w:rsid w:val="00FD0412"/>
    <w:rsid w:val="00FD0B70"/>
    <w:rsid w:val="00FD0DC7"/>
    <w:rsid w:val="00FD1273"/>
    <w:rsid w:val="00FD16AF"/>
    <w:rsid w:val="00FD18B7"/>
    <w:rsid w:val="00FD2AEE"/>
    <w:rsid w:val="00FD2F48"/>
    <w:rsid w:val="00FD4204"/>
    <w:rsid w:val="00FD47C8"/>
    <w:rsid w:val="00FD4A8A"/>
    <w:rsid w:val="00FD50DF"/>
    <w:rsid w:val="00FD5230"/>
    <w:rsid w:val="00FD572C"/>
    <w:rsid w:val="00FD57AB"/>
    <w:rsid w:val="00FD5E13"/>
    <w:rsid w:val="00FD5F07"/>
    <w:rsid w:val="00FD6397"/>
    <w:rsid w:val="00FD69A0"/>
    <w:rsid w:val="00FD70DB"/>
    <w:rsid w:val="00FD738B"/>
    <w:rsid w:val="00FD7933"/>
    <w:rsid w:val="00FD794F"/>
    <w:rsid w:val="00FD7E82"/>
    <w:rsid w:val="00FD7F4D"/>
    <w:rsid w:val="00FE0025"/>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E765E"/>
    <w:rsid w:val="00FF01A6"/>
    <w:rsid w:val="00FF03AC"/>
    <w:rsid w:val="00FF052F"/>
    <w:rsid w:val="00FF0762"/>
    <w:rsid w:val="00FF1503"/>
    <w:rsid w:val="00FF28B0"/>
    <w:rsid w:val="00FF2C7B"/>
    <w:rsid w:val="00FF2CD8"/>
    <w:rsid w:val="00FF5C5E"/>
    <w:rsid w:val="00FF5C9A"/>
    <w:rsid w:val="00FF6546"/>
    <w:rsid w:val="00FF6648"/>
    <w:rsid w:val="00FF6BAE"/>
    <w:rsid w:val="00FF7AA6"/>
    <w:rsid w:val="00FF7D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385761844">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924D3D-C97E-49FB-BCD2-3481D6BCBCDF}">
  <ds:schemaRefs>
    <ds:schemaRef ds:uri="http://schemas.openxmlformats.org/officeDocument/2006/bibliography"/>
  </ds:schemaRefs>
</ds:datastoreItem>
</file>

<file path=customXml/itemProps2.xml><?xml version="1.0" encoding="utf-8"?>
<ds:datastoreItem xmlns:ds="http://schemas.openxmlformats.org/officeDocument/2006/customXml" ds:itemID="{2EB8FC9B-C397-4BD4-9A11-526324DD2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6447A-9964-45D9-9076-E54006574FB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D00FAD39-DD68-4539-96CD-B99E3C966C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8</Pages>
  <Words>1795</Words>
  <Characters>10489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Somjai, Nigonyanont</cp:lastModifiedBy>
  <cp:revision>3</cp:revision>
  <cp:lastPrinted>2024-05-08T03:28:00Z</cp:lastPrinted>
  <dcterms:created xsi:type="dcterms:W3CDTF">2024-05-10T08:37:00Z</dcterms:created>
  <dcterms:modified xsi:type="dcterms:W3CDTF">2024-05-10T08:37:00Z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