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64CF0220" w:rsidR="003E6A5C" w:rsidRPr="00EF652C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F65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445F77CF" w14:textId="750A8A99" w:rsidR="00100A57" w:rsidRPr="00474374" w:rsidRDefault="00100A5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5526EFB" w14:textId="086BAE47" w:rsidR="00C54544" w:rsidRPr="001A35E3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Pr="001A35E3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952BCD0" w14:textId="6CC2A572" w:rsidR="003C029C" w:rsidRPr="00474374" w:rsidRDefault="003C029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EC89BAB" w14:textId="33F0F59F" w:rsidR="002F78E6" w:rsidRPr="00474374" w:rsidRDefault="002F78E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</w:t>
      </w:r>
    </w:p>
    <w:p w14:paraId="096AB59A" w14:textId="68ACAB38" w:rsidR="00DE417A" w:rsidRDefault="00DE417A" w:rsidP="00255A5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4DD1A15" w14:textId="318B79FC" w:rsidR="005D2FE9" w:rsidRDefault="005D2FE9" w:rsidP="006D5FB3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CD71CA9" w14:textId="77777777" w:rsidR="005D2FE9" w:rsidRPr="00EF652C" w:rsidRDefault="005D2FE9" w:rsidP="005D2FE9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A09EEBE" w14:textId="77777777" w:rsidR="00083D96" w:rsidRPr="00EF652C" w:rsidRDefault="00083D96" w:rsidP="001E2BC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EF652C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EF652C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EF652C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63756D" w14:textId="44B9BB4C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43697A">
        <w:rPr>
          <w:rFonts w:asciiTheme="majorBidi" w:hAnsiTheme="majorBidi" w:cstheme="majorBidi"/>
          <w:sz w:val="30"/>
          <w:szCs w:val="30"/>
        </w:rPr>
        <w:t xml:space="preserve"> </w:t>
      </w:r>
      <w:r w:rsidR="006B2573">
        <w:rPr>
          <w:rFonts w:asciiTheme="majorBidi" w:hAnsiTheme="majorBidi" w:cstheme="majorBidi"/>
          <w:sz w:val="30"/>
          <w:szCs w:val="30"/>
        </w:rPr>
        <w:t xml:space="preserve">14 </w:t>
      </w:r>
      <w:r w:rsidR="00A06CD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D00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97A">
        <w:rPr>
          <w:rFonts w:asciiTheme="majorBidi" w:hAnsiTheme="majorBidi" w:cstheme="majorBidi"/>
          <w:sz w:val="30"/>
          <w:szCs w:val="30"/>
        </w:rPr>
        <w:t>256</w:t>
      </w:r>
      <w:r w:rsidR="0054582C">
        <w:rPr>
          <w:rFonts w:asciiTheme="majorBidi" w:hAnsiTheme="majorBidi" w:cstheme="majorBidi"/>
          <w:sz w:val="30"/>
          <w:szCs w:val="30"/>
        </w:rPr>
        <w:t>7</w:t>
      </w:r>
    </w:p>
    <w:p w14:paraId="2D793AAC" w14:textId="77777777" w:rsidR="005709B2" w:rsidRPr="001F5AB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EF652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B82D4" w14:textId="2055816E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54582C">
        <w:rPr>
          <w:rFonts w:asciiTheme="majorBidi" w:hAnsiTheme="majorBidi" w:cstheme="majorBidi"/>
          <w:sz w:val="30"/>
          <w:szCs w:val="30"/>
        </w:rPr>
        <w:t>6</w:t>
      </w:r>
    </w:p>
    <w:p w14:paraId="5766EB89" w14:textId="77777777" w:rsidR="002A3F2B" w:rsidRPr="00EF652C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EC71D3E" w14:textId="305B2831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54582C">
        <w:rPr>
          <w:rFonts w:asciiTheme="majorBidi" w:hAnsiTheme="majorBidi" w:cstheme="majorBidi"/>
          <w:sz w:val="30"/>
          <w:szCs w:val="30"/>
        </w:rPr>
        <w:t>6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41820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p w14:paraId="02B9903B" w14:textId="1DF371CF" w:rsidR="0075348D" w:rsidRPr="005D00B0" w:rsidRDefault="008068EE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5D00B0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ไม่มีการเปลี่ยนแปลงความสัมพันธ์อย่างมีสาระสำคัญในบุคคลหรือกิจการที่เกี่ยวข้องกันในระหว่างงวด</w:t>
      </w:r>
    </w:p>
    <w:p w14:paraId="2E5A8E17" w14:textId="77777777" w:rsidR="005D00B0" w:rsidRPr="00E41820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0"/>
          <w:szCs w:val="2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E41820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6" w:type="pct"/>
            <w:gridSpan w:val="3"/>
          </w:tcPr>
          <w:p w14:paraId="0DEC81B1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D00B0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26A03270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5458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5458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1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5458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85" w:type="pct"/>
          </w:tcPr>
          <w:p w14:paraId="05A808DD" w14:textId="40157A90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</w:tcPr>
          <w:p w14:paraId="1A68B7A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43C37641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3AFCC90B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5B0D60E5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" w:type="pct"/>
          </w:tcPr>
          <w:p w14:paraId="7AD9DD90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0F4604A2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B772B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5D00B0" w:rsidRPr="00F463CA" w14:paraId="14BC13FD" w14:textId="77777777" w:rsidTr="006F5DE9">
        <w:trPr>
          <w:tblHeader/>
        </w:trPr>
        <w:tc>
          <w:tcPr>
            <w:tcW w:w="2235" w:type="pct"/>
          </w:tcPr>
          <w:p w14:paraId="3CA96D4C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D00B0" w:rsidRPr="00F463CA" w14:paraId="1CB7769A" w14:textId="77777777" w:rsidTr="005D00B0">
        <w:tc>
          <w:tcPr>
            <w:tcW w:w="2235" w:type="pct"/>
          </w:tcPr>
          <w:p w14:paraId="0E578763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30341436" w14:textId="77777777" w:rsidTr="00992F53">
        <w:tc>
          <w:tcPr>
            <w:tcW w:w="2235" w:type="pct"/>
          </w:tcPr>
          <w:p w14:paraId="454DB408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62FCD546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7A3A630A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28ABC34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8,505</w:t>
            </w:r>
          </w:p>
        </w:tc>
        <w:tc>
          <w:tcPr>
            <w:tcW w:w="133" w:type="pct"/>
          </w:tcPr>
          <w:p w14:paraId="48BA4DEA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E4BE244" w14:textId="2CF67929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344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4,172</w:t>
            </w:r>
          </w:p>
        </w:tc>
      </w:tr>
      <w:tr w:rsidR="00722256" w:rsidRPr="00F463CA" w14:paraId="115394EA" w14:textId="77777777" w:rsidTr="00992F53">
        <w:tc>
          <w:tcPr>
            <w:tcW w:w="2235" w:type="pct"/>
          </w:tcPr>
          <w:p w14:paraId="58F8165C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689AE11B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692DD8F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2F26E826" w14:textId="4B366D68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3,548</w:t>
            </w:r>
          </w:p>
        </w:tc>
        <w:tc>
          <w:tcPr>
            <w:tcW w:w="133" w:type="pct"/>
          </w:tcPr>
          <w:p w14:paraId="02A4D093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7E257EB" w14:textId="4B4A6B40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344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7,386</w:t>
            </w:r>
          </w:p>
        </w:tc>
      </w:tr>
      <w:tr w:rsidR="00722256" w:rsidRPr="00F463CA" w14:paraId="7F1E45B9" w14:textId="77777777" w:rsidTr="00992F53">
        <w:tc>
          <w:tcPr>
            <w:tcW w:w="2235" w:type="pct"/>
          </w:tcPr>
          <w:p w14:paraId="68B990BA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6FF8CAB2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69E4E9F5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5363D1FA" w:rsidR="00722256" w:rsidRPr="000F511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4,</w:t>
            </w:r>
            <w:r w:rsidR="00B5023D">
              <w:rPr>
                <w:rFonts w:asciiTheme="majorBidi" w:hAnsiTheme="majorBidi"/>
                <w:sz w:val="30"/>
                <w:szCs w:val="30"/>
                <w:lang w:val="en-US" w:eastAsia="en-US"/>
              </w:rPr>
              <w:t>882</w:t>
            </w:r>
          </w:p>
        </w:tc>
        <w:tc>
          <w:tcPr>
            <w:tcW w:w="133" w:type="pct"/>
          </w:tcPr>
          <w:p w14:paraId="024A2623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1A5C25C" w14:textId="589CA3FF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344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877</w:t>
            </w:r>
          </w:p>
        </w:tc>
      </w:tr>
      <w:tr w:rsidR="00722256" w:rsidRPr="00F463CA" w14:paraId="6D06985F" w14:textId="77777777" w:rsidTr="00992F53">
        <w:tc>
          <w:tcPr>
            <w:tcW w:w="2235" w:type="pct"/>
          </w:tcPr>
          <w:p w14:paraId="4765B62E" w14:textId="6B023C4F" w:rsidR="00722256" w:rsidRPr="000F5111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85" w:type="pct"/>
          </w:tcPr>
          <w:p w14:paraId="240AD2D0" w14:textId="7A40A9AD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462FB5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5A10ACB" w14:textId="085185CB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E27F7FF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E61BAFE" w14:textId="3A999292" w:rsidR="00722256" w:rsidRPr="000F5111" w:rsidRDefault="00722256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64F7572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515961B7" w14:textId="3A867F95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722256" w:rsidRPr="00F463CA" w14:paraId="539E423A" w14:textId="77777777" w:rsidTr="00992F53">
        <w:tc>
          <w:tcPr>
            <w:tcW w:w="2235" w:type="pct"/>
          </w:tcPr>
          <w:p w14:paraId="31106E1F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52DA94A1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54D951DE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377B35B8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F8716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237</w:t>
            </w:r>
          </w:p>
        </w:tc>
        <w:tc>
          <w:tcPr>
            <w:tcW w:w="133" w:type="pct"/>
          </w:tcPr>
          <w:p w14:paraId="459A536E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C7F8857" w14:textId="30268A3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07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2,938</w:t>
            </w:r>
          </w:p>
        </w:tc>
      </w:tr>
      <w:tr w:rsidR="00722256" w:rsidRPr="00F463CA" w14:paraId="671091C5" w14:textId="77777777" w:rsidTr="00992F53">
        <w:tc>
          <w:tcPr>
            <w:tcW w:w="2235" w:type="pct"/>
          </w:tcPr>
          <w:p w14:paraId="5B89A439" w14:textId="4FC04A85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017429EC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51912E48" w:rsidR="00722256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0CC89BC7" w:rsidR="00722256" w:rsidRPr="008D025D" w:rsidRDefault="00D5329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1,122</w:t>
            </w:r>
          </w:p>
        </w:tc>
        <w:tc>
          <w:tcPr>
            <w:tcW w:w="133" w:type="pct"/>
          </w:tcPr>
          <w:p w14:paraId="7FA35D3B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93CA848" w14:textId="49A952E0" w:rsidR="00722256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22256" w:rsidRPr="00A4252E" w14:paraId="70291D2C" w14:textId="77777777" w:rsidTr="00992F53">
        <w:tc>
          <w:tcPr>
            <w:tcW w:w="2235" w:type="pct"/>
          </w:tcPr>
          <w:p w14:paraId="795F95FD" w14:textId="77777777" w:rsidR="00722256" w:rsidRPr="00A4252E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630A12D4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90C83CC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722256" w:rsidRPr="00F463CA" w14:paraId="7F25C261" w14:textId="77777777" w:rsidTr="00992F53">
        <w:tc>
          <w:tcPr>
            <w:tcW w:w="2235" w:type="pct"/>
          </w:tcPr>
          <w:p w14:paraId="745108C2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604436" w14:textId="750C0A08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0332AD10" w14:textId="77777777" w:rsidTr="00992F53">
        <w:tc>
          <w:tcPr>
            <w:tcW w:w="2235" w:type="pct"/>
          </w:tcPr>
          <w:p w14:paraId="669EF042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7A73F8E7" w14:textId="7A4F1951" w:rsidR="00722256" w:rsidRPr="00A43601" w:rsidRDefault="00722256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20A975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11CAF0" w14:textId="7FDD499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1" w:type="pct"/>
          </w:tcPr>
          <w:p w14:paraId="03A34670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D1E3B9" w14:textId="6FB9FFC9" w:rsidR="00722256" w:rsidRPr="00A43601" w:rsidRDefault="00722256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419EA0C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134D741" w14:textId="675D2D79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722256" w:rsidRPr="00F463CA" w14:paraId="31E14482" w14:textId="77777777" w:rsidTr="00992F53">
        <w:tc>
          <w:tcPr>
            <w:tcW w:w="2235" w:type="pct"/>
          </w:tcPr>
          <w:p w14:paraId="4A25E720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13A9122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6547A36" w14:textId="1EF541E9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4FA45B71" w14:textId="77777777" w:rsidTr="00992F53">
        <w:tc>
          <w:tcPr>
            <w:tcW w:w="2235" w:type="pct"/>
          </w:tcPr>
          <w:p w14:paraId="2A0DEF5E" w14:textId="77777777" w:rsidR="00722256" w:rsidRPr="0002431C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33F6958D" w:rsidR="00722256" w:rsidRPr="0002431C" w:rsidRDefault="000A7727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</w:t>
            </w:r>
            <w:r w:rsidR="00E732F4" w:rsidRPr="000243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658</w:t>
            </w:r>
          </w:p>
        </w:tc>
        <w:tc>
          <w:tcPr>
            <w:tcW w:w="141" w:type="pct"/>
          </w:tcPr>
          <w:p w14:paraId="0FE257BA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94C3B88" w14:textId="7CA672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10,896</w:t>
            </w:r>
          </w:p>
        </w:tc>
        <w:tc>
          <w:tcPr>
            <w:tcW w:w="141" w:type="pct"/>
          </w:tcPr>
          <w:p w14:paraId="7C94BCC0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1A04C3" w14:textId="6CF05BEE" w:rsidR="00722256" w:rsidRPr="0002431C" w:rsidRDefault="00E732F4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15,658</w:t>
            </w:r>
          </w:p>
        </w:tc>
        <w:tc>
          <w:tcPr>
            <w:tcW w:w="133" w:type="pct"/>
          </w:tcPr>
          <w:p w14:paraId="0E35A627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B33DCA4" w14:textId="18823492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10,896</w:t>
            </w:r>
          </w:p>
        </w:tc>
      </w:tr>
      <w:tr w:rsidR="00722256" w:rsidRPr="00F463CA" w14:paraId="297D16C2" w14:textId="77777777" w:rsidTr="007A74E7">
        <w:tc>
          <w:tcPr>
            <w:tcW w:w="2235" w:type="pct"/>
          </w:tcPr>
          <w:p w14:paraId="6F54CC0C" w14:textId="77777777" w:rsidR="00722256" w:rsidRPr="00F950B7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0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24EBEF" w14:textId="444ADF21" w:rsidR="00722256" w:rsidRPr="00F950B7" w:rsidRDefault="00722256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950B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A7C082A" w14:textId="77777777" w:rsidR="00722256" w:rsidRPr="00F950B7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3521304" w14:textId="562789E6" w:rsidR="00722256" w:rsidRPr="00F950B7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950B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1" w:type="pct"/>
          </w:tcPr>
          <w:p w14:paraId="5EB05F89" w14:textId="77777777" w:rsidR="00722256" w:rsidRPr="00F950B7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F4DF7DE" w14:textId="17D82185" w:rsidR="00722256" w:rsidRPr="00F950B7" w:rsidRDefault="00722256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950B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D2AC51B" w14:textId="77777777" w:rsidR="00722256" w:rsidRPr="00F950B7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CD88542" w14:textId="45E2139F" w:rsidR="00722256" w:rsidRPr="00F950B7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950B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</w:t>
            </w:r>
          </w:p>
        </w:tc>
      </w:tr>
      <w:tr w:rsidR="00722256" w:rsidRPr="00F463CA" w14:paraId="52B8531F" w14:textId="77777777" w:rsidTr="00992F53">
        <w:tc>
          <w:tcPr>
            <w:tcW w:w="2235" w:type="pct"/>
          </w:tcPr>
          <w:p w14:paraId="3EDEEBE4" w14:textId="77777777" w:rsidR="00722256" w:rsidRPr="0002431C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90C5463" w14:textId="3BCCABE5" w:rsidR="00722256" w:rsidRPr="0002431C" w:rsidRDefault="000A7727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15,</w:t>
            </w:r>
            <w:r w:rsidR="00E732F4"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658</w:t>
            </w:r>
          </w:p>
        </w:tc>
        <w:tc>
          <w:tcPr>
            <w:tcW w:w="141" w:type="pct"/>
          </w:tcPr>
          <w:p w14:paraId="390E032D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AB70" w14:textId="3792610E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10,929</w:t>
            </w:r>
          </w:p>
        </w:tc>
        <w:tc>
          <w:tcPr>
            <w:tcW w:w="141" w:type="pct"/>
          </w:tcPr>
          <w:p w14:paraId="3A69DC94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3FDB08" w14:textId="6BA42F0F" w:rsidR="00722256" w:rsidRPr="0002431C" w:rsidRDefault="00E732F4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15,658</w:t>
            </w:r>
          </w:p>
        </w:tc>
        <w:tc>
          <w:tcPr>
            <w:tcW w:w="133" w:type="pct"/>
          </w:tcPr>
          <w:p w14:paraId="4EC27D66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19470" w14:textId="65CB1B4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10,929</w:t>
            </w:r>
          </w:p>
        </w:tc>
      </w:tr>
      <w:tr w:rsidR="00722256" w:rsidRPr="00A4252E" w14:paraId="60A01E9E" w14:textId="77777777" w:rsidTr="005D00B0">
        <w:tc>
          <w:tcPr>
            <w:tcW w:w="2235" w:type="pct"/>
          </w:tcPr>
          <w:p w14:paraId="04599C37" w14:textId="77777777" w:rsidR="00722256" w:rsidRPr="00A4252E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</w:tcPr>
          <w:p w14:paraId="7CCA962F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722256" w:rsidRPr="00F463CA" w14:paraId="63D6D554" w14:textId="77777777" w:rsidTr="005D00B0">
        <w:tc>
          <w:tcPr>
            <w:tcW w:w="2235" w:type="pct"/>
          </w:tcPr>
          <w:p w14:paraId="79C38E0E" w14:textId="355D8103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066EA" w:rsidRPr="00F463CA" w14:paraId="7892C055" w14:textId="77777777" w:rsidTr="005D00B0">
        <w:tc>
          <w:tcPr>
            <w:tcW w:w="2235" w:type="pct"/>
          </w:tcPr>
          <w:p w14:paraId="43C2E343" w14:textId="77777777" w:rsidR="002066EA" w:rsidRPr="008D025D" w:rsidRDefault="002066EA" w:rsidP="0020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6BDFD80C" w:rsidR="002066EA" w:rsidRPr="008D025D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41" w:type="pct"/>
          </w:tcPr>
          <w:p w14:paraId="4BFCF831" w14:textId="77777777" w:rsidR="002066EA" w:rsidRPr="008D025D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0D179727" w:rsidR="002066EA" w:rsidRPr="00B772B8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B772B8"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5A5E82E" w14:textId="77777777" w:rsidR="002066EA" w:rsidRPr="008D025D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502DF5F4" w:rsidR="002066EA" w:rsidRPr="008D025D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33" w:type="pct"/>
          </w:tcPr>
          <w:p w14:paraId="4499CF0C" w14:textId="77777777" w:rsidR="002066EA" w:rsidRPr="008D025D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19671AB5" w:rsidR="002066EA" w:rsidRPr="008D025D" w:rsidRDefault="002066EA" w:rsidP="002066E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43014" w:rsidRPr="00F463CA" w14:paraId="1F7E95B3" w14:textId="77777777" w:rsidTr="005D00B0">
        <w:tc>
          <w:tcPr>
            <w:tcW w:w="2235" w:type="pct"/>
          </w:tcPr>
          <w:p w14:paraId="5E5FABAF" w14:textId="3BEEBC80" w:rsidR="00843014" w:rsidRDefault="00843014" w:rsidP="00843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2F96DA2C" w:rsidR="00843014" w:rsidRPr="00C86FFB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141" w:type="pct"/>
          </w:tcPr>
          <w:p w14:paraId="1759DD34" w14:textId="77777777" w:rsidR="00843014" w:rsidRPr="008D025D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5D0E6538" w:rsidR="00843014" w:rsidRPr="00B772B8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B772B8"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064EB61" w14:textId="77777777" w:rsidR="00843014" w:rsidRPr="008D025D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1AE5B378" w:rsidR="00843014" w:rsidRPr="00C86FFB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133" w:type="pct"/>
          </w:tcPr>
          <w:p w14:paraId="35FDFE27" w14:textId="77777777" w:rsidR="00843014" w:rsidRPr="008D025D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30E14836" w:rsidR="00843014" w:rsidRPr="00F2093C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83C2D" w:rsidRPr="00F463CA" w14:paraId="3A8E570A" w14:textId="77777777" w:rsidTr="005D00B0">
        <w:tc>
          <w:tcPr>
            <w:tcW w:w="2235" w:type="pct"/>
          </w:tcPr>
          <w:p w14:paraId="6B7DEB32" w14:textId="14734269" w:rsidR="00D83C2D" w:rsidRPr="001A35E3" w:rsidRDefault="00D83C2D" w:rsidP="00D8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19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A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585" w:type="pct"/>
          </w:tcPr>
          <w:p w14:paraId="58B4DC9E" w14:textId="57B91C97" w:rsidR="00D83C2D" w:rsidRPr="001A35E3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A35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1" w:type="pct"/>
          </w:tcPr>
          <w:p w14:paraId="2D807231" w14:textId="77777777" w:rsidR="00D83C2D" w:rsidRPr="001A35E3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071519FD" w:rsidR="00D83C2D" w:rsidRPr="001A35E3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A35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1" w:type="pct"/>
          </w:tcPr>
          <w:p w14:paraId="086C464E" w14:textId="77777777" w:rsidR="00D83C2D" w:rsidRPr="001A35E3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147619F8" w:rsidR="00D83C2D" w:rsidRPr="001A35E3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A35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33" w:type="pct"/>
          </w:tcPr>
          <w:p w14:paraId="55E42755" w14:textId="77777777" w:rsidR="00D83C2D" w:rsidRPr="001A35E3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4F92A965" w:rsidR="00D83C2D" w:rsidRPr="00124B3C" w:rsidRDefault="00D83C2D" w:rsidP="00D8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A35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</w:tr>
      <w:tr w:rsidR="00843014" w:rsidRPr="007D4E5A" w14:paraId="7FE11D1C" w14:textId="77777777" w:rsidTr="005D00B0">
        <w:tc>
          <w:tcPr>
            <w:tcW w:w="2235" w:type="pct"/>
          </w:tcPr>
          <w:p w14:paraId="51D017D7" w14:textId="6BDE9AD7" w:rsidR="00843014" w:rsidRPr="00E41820" w:rsidRDefault="00843014" w:rsidP="00843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372F8380" w14:textId="5BB93978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843014" w:rsidRPr="00E41820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843014" w:rsidRPr="00F463CA" w14:paraId="7F709E5A" w14:textId="77777777" w:rsidTr="005D00B0">
        <w:tc>
          <w:tcPr>
            <w:tcW w:w="2235" w:type="pct"/>
          </w:tcPr>
          <w:p w14:paraId="4DCEBCDC" w14:textId="4A967B84" w:rsidR="00843014" w:rsidRDefault="00843014" w:rsidP="00843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843014" w:rsidRPr="00E81898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843014" w:rsidRPr="00F463CA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843014" w:rsidRPr="00E81898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843014" w:rsidRPr="00F463CA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843014" w:rsidRPr="00E81898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843014" w:rsidRPr="00F463CA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843014" w:rsidRPr="00E81898" w:rsidRDefault="00843014" w:rsidP="00843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842FC" w:rsidRPr="00F463CA" w14:paraId="40C44923" w14:textId="77777777" w:rsidTr="00301A64">
        <w:tc>
          <w:tcPr>
            <w:tcW w:w="2235" w:type="pct"/>
          </w:tcPr>
          <w:p w14:paraId="27B98B7F" w14:textId="3C62A799" w:rsidR="007842FC" w:rsidRPr="00C4263D" w:rsidRDefault="007842FC" w:rsidP="0078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15961221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141" w:type="pct"/>
          </w:tcPr>
          <w:p w14:paraId="0F160F8D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5F582E" w14:textId="1C543DEB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1,359</w:t>
            </w:r>
          </w:p>
        </w:tc>
        <w:tc>
          <w:tcPr>
            <w:tcW w:w="141" w:type="pct"/>
          </w:tcPr>
          <w:p w14:paraId="50C6D33F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4A70BA32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482</w:t>
            </w:r>
          </w:p>
        </w:tc>
        <w:tc>
          <w:tcPr>
            <w:tcW w:w="133" w:type="pct"/>
          </w:tcPr>
          <w:p w14:paraId="662B66B4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A0FF204" w14:textId="66D82F32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974</w:t>
            </w:r>
          </w:p>
        </w:tc>
      </w:tr>
      <w:tr w:rsidR="007842FC" w:rsidRPr="00F463CA" w14:paraId="722C1D04" w14:textId="77777777" w:rsidTr="00301A64">
        <w:tc>
          <w:tcPr>
            <w:tcW w:w="2235" w:type="pct"/>
          </w:tcPr>
          <w:p w14:paraId="45369AB5" w14:textId="6337D899" w:rsidR="007842FC" w:rsidRPr="00C4263D" w:rsidRDefault="007842FC" w:rsidP="0078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3100D4FC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52,814</w:t>
            </w:r>
          </w:p>
        </w:tc>
        <w:tc>
          <w:tcPr>
            <w:tcW w:w="141" w:type="pct"/>
          </w:tcPr>
          <w:p w14:paraId="74865F85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20B57AB" w14:textId="0E976E4E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55,896</w:t>
            </w:r>
          </w:p>
        </w:tc>
        <w:tc>
          <w:tcPr>
            <w:tcW w:w="141" w:type="pct"/>
          </w:tcPr>
          <w:p w14:paraId="682F19C1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634E172F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52,814</w:t>
            </w:r>
          </w:p>
        </w:tc>
        <w:tc>
          <w:tcPr>
            <w:tcW w:w="133" w:type="pct"/>
          </w:tcPr>
          <w:p w14:paraId="686A1906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94EE175" w14:textId="626F5158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55,896</w:t>
            </w:r>
          </w:p>
        </w:tc>
      </w:tr>
      <w:tr w:rsidR="007842FC" w:rsidRPr="00F463CA" w14:paraId="067FCCD5" w14:textId="77777777" w:rsidTr="00301A64">
        <w:tc>
          <w:tcPr>
            <w:tcW w:w="2235" w:type="pct"/>
          </w:tcPr>
          <w:p w14:paraId="216228A7" w14:textId="124AB6B0" w:rsidR="007842FC" w:rsidRPr="00C4263D" w:rsidRDefault="007842FC" w:rsidP="0078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25612F8A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1" w:type="pct"/>
          </w:tcPr>
          <w:p w14:paraId="18D3C1E8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EC2A2FF" w14:textId="639080D9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1" w:type="pct"/>
          </w:tcPr>
          <w:p w14:paraId="5BF3CF93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1D3A4BEF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33" w:type="pct"/>
          </w:tcPr>
          <w:p w14:paraId="4ABB39EA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BA9A731" w14:textId="39ABE38B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</w:tr>
      <w:tr w:rsidR="007842FC" w:rsidRPr="00F463CA" w14:paraId="279A68C1" w14:textId="77777777" w:rsidTr="00301A64">
        <w:tc>
          <w:tcPr>
            <w:tcW w:w="2235" w:type="pct"/>
          </w:tcPr>
          <w:p w14:paraId="6FE1CC89" w14:textId="721A7460" w:rsidR="007842FC" w:rsidRPr="00C4263D" w:rsidRDefault="007842FC" w:rsidP="0078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447096B6" w14:textId="24C7778F" w:rsidR="007842FC" w:rsidRPr="00E81898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1,</w:t>
            </w:r>
            <w:r w:rsidR="005F4BA4">
              <w:rPr>
                <w:rFonts w:asciiTheme="majorBidi" w:hAnsiTheme="majorBidi"/>
                <w:sz w:val="30"/>
                <w:szCs w:val="30"/>
                <w:lang w:val="en-US" w:eastAsia="en-US"/>
              </w:rPr>
              <w:t>175</w:t>
            </w:r>
          </w:p>
        </w:tc>
        <w:tc>
          <w:tcPr>
            <w:tcW w:w="141" w:type="pct"/>
          </w:tcPr>
          <w:p w14:paraId="2E52902C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071A979" w14:textId="124515C1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3,420</w:t>
            </w:r>
          </w:p>
        </w:tc>
        <w:tc>
          <w:tcPr>
            <w:tcW w:w="141" w:type="pct"/>
          </w:tcPr>
          <w:p w14:paraId="137F575C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13427262" w:rsidR="007842FC" w:rsidRPr="00E81898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1,</w:t>
            </w:r>
            <w:r w:rsidR="005F4BA4">
              <w:rPr>
                <w:rFonts w:asciiTheme="majorBidi" w:hAnsiTheme="majorBidi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33" w:type="pct"/>
          </w:tcPr>
          <w:p w14:paraId="1CDA0AD3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3DE0608" w14:textId="7F6040CF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3,383</w:t>
            </w:r>
          </w:p>
        </w:tc>
      </w:tr>
      <w:tr w:rsidR="007842FC" w:rsidRPr="00F463CA" w14:paraId="4D4CBDA3" w14:textId="77777777" w:rsidTr="00301A64">
        <w:tc>
          <w:tcPr>
            <w:tcW w:w="2235" w:type="pct"/>
          </w:tcPr>
          <w:p w14:paraId="69B173BA" w14:textId="67E49AC9" w:rsidR="007842FC" w:rsidRPr="00C4263D" w:rsidRDefault="007842FC" w:rsidP="0078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772ACD60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="00DD5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41" w:type="pct"/>
          </w:tcPr>
          <w:p w14:paraId="50D15FB8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B51FA67" w14:textId="2AA35224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1,656</w:t>
            </w:r>
          </w:p>
        </w:tc>
        <w:tc>
          <w:tcPr>
            <w:tcW w:w="141" w:type="pct"/>
          </w:tcPr>
          <w:p w14:paraId="62FFEBC0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0416A5" w14:textId="4015C96C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="00DD5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33" w:type="pct"/>
          </w:tcPr>
          <w:p w14:paraId="2AE56F04" w14:textId="77777777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E0B356" w14:textId="5692FC2E" w:rsidR="007842FC" w:rsidRPr="00F463CA" w:rsidRDefault="007842FC" w:rsidP="0078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1,656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 w:rsidP="000C585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00B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5D00B0" w:rsidRPr="00EF652C" w:rsidRDefault="0003465D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</w:t>
            </w:r>
            <w:r w:rsidR="002869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7985E7F2" w:rsidR="005D00B0" w:rsidRPr="00765FA6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1780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53BECA7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74D24C1E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1780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14:paraId="2E32935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477DDCA4" w:rsidR="005D00B0" w:rsidRPr="00EF652C" w:rsidRDefault="005D00B0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6B437DA4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gridSpan w:val="2"/>
          </w:tcPr>
          <w:p w14:paraId="06B48C2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55E724A5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5AC69F4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33684AB4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11006AA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70330ED5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00B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EF652C" w14:paraId="34B20763" w14:textId="77777777" w:rsidTr="000C5850">
        <w:tc>
          <w:tcPr>
            <w:tcW w:w="2161" w:type="pct"/>
          </w:tcPr>
          <w:p w14:paraId="767F333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1E3" w:rsidRPr="00EF652C" w14:paraId="0C833F96" w14:textId="77777777" w:rsidTr="000C5850">
        <w:tc>
          <w:tcPr>
            <w:tcW w:w="2161" w:type="pct"/>
          </w:tcPr>
          <w:p w14:paraId="2CD241A0" w14:textId="77777777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78EF9E5C" w:rsidR="006A51E3" w:rsidRPr="000763F6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46C4AE5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31CF98FD" w:rsidR="006A51E3" w:rsidRPr="0073162E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12,030</w:t>
            </w:r>
          </w:p>
        </w:tc>
        <w:tc>
          <w:tcPr>
            <w:tcW w:w="139" w:type="pct"/>
          </w:tcPr>
          <w:p w14:paraId="5188746B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02611328" w:rsidR="006A51E3" w:rsidRPr="005C2DAF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8,950</w:t>
            </w:r>
          </w:p>
        </w:tc>
      </w:tr>
      <w:tr w:rsidR="006A51E3" w:rsidRPr="00EF652C" w14:paraId="7E38FD1B" w14:textId="77777777" w:rsidTr="000C5850">
        <w:tc>
          <w:tcPr>
            <w:tcW w:w="2161" w:type="pct"/>
          </w:tcPr>
          <w:p w14:paraId="20EDD3F8" w14:textId="7507CC18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5218EFB5" w:rsidR="006A51E3" w:rsidRPr="000763F6" w:rsidRDefault="006A51E3" w:rsidP="00F34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144" w:type="pct"/>
            <w:gridSpan w:val="2"/>
          </w:tcPr>
          <w:p w14:paraId="43D115B2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12886F3" w:rsidR="006A51E3" w:rsidRPr="00E1780F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36" w:type="pct"/>
          </w:tcPr>
          <w:p w14:paraId="1E9F9F4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662080A4" w:rsidR="006A51E3" w:rsidRPr="000763F6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139" w:type="pct"/>
          </w:tcPr>
          <w:p w14:paraId="1587F5B6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6ACDF291" w:rsidR="006A51E3" w:rsidRPr="005C2DAF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6A51E3" w:rsidRPr="00EF652C" w14:paraId="312E4960" w14:textId="77777777" w:rsidTr="000C5850">
        <w:tc>
          <w:tcPr>
            <w:tcW w:w="2161" w:type="pct"/>
          </w:tcPr>
          <w:p w14:paraId="222B0AAD" w14:textId="77777777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1EDCFD4B" w:rsidR="006A51E3" w:rsidRPr="00E54698" w:rsidRDefault="003045B6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144" w:type="pct"/>
            <w:gridSpan w:val="2"/>
          </w:tcPr>
          <w:p w14:paraId="471938C7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79DF90CB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36" w:type="pct"/>
          </w:tcPr>
          <w:p w14:paraId="078A462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2E3577B5" w:rsidR="006A51E3" w:rsidRPr="0073162E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39" w:type="pct"/>
          </w:tcPr>
          <w:p w14:paraId="0DDA237E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10C2C026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6A51E3" w:rsidRPr="00EF652C" w14:paraId="57EC5F65" w14:textId="77777777" w:rsidTr="000C5850">
        <w:tc>
          <w:tcPr>
            <w:tcW w:w="2161" w:type="pct"/>
          </w:tcPr>
          <w:p w14:paraId="57C1C5D5" w14:textId="77777777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1EEDDD8C" w:rsidR="006A51E3" w:rsidRPr="00771236" w:rsidRDefault="00905070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144" w:type="pct"/>
            <w:gridSpan w:val="2"/>
          </w:tcPr>
          <w:p w14:paraId="14A3808C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1A5223C9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36" w:type="pct"/>
          </w:tcPr>
          <w:p w14:paraId="61625B65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6CBD9295" w:rsidR="006A51E3" w:rsidRPr="004A5B4D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E0C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12,255</w:t>
            </w:r>
          </w:p>
        </w:tc>
        <w:tc>
          <w:tcPr>
            <w:tcW w:w="139" w:type="pct"/>
          </w:tcPr>
          <w:p w14:paraId="14ABEB9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5C338F6A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6A51E3" w:rsidRPr="00EF652C" w14:paraId="0351A6C3" w14:textId="77777777" w:rsidTr="000C5850">
        <w:tc>
          <w:tcPr>
            <w:tcW w:w="2161" w:type="pct"/>
          </w:tcPr>
          <w:p w14:paraId="2214812E" w14:textId="77777777" w:rsidR="006A51E3" w:rsidRPr="00EF652C" w:rsidRDefault="006A51E3" w:rsidP="006A51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1E3" w:rsidRPr="00EF652C" w14:paraId="6E778F10" w14:textId="77777777" w:rsidTr="00F34E04">
        <w:tc>
          <w:tcPr>
            <w:tcW w:w="2161" w:type="pct"/>
          </w:tcPr>
          <w:p w14:paraId="6E7732D2" w14:textId="77777777" w:rsidR="006A51E3" w:rsidRPr="00EF652C" w:rsidRDefault="006A51E3" w:rsidP="006A51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2"/>
          </w:tcPr>
          <w:p w14:paraId="6DE59408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2BC" w:rsidRPr="00EF652C" w14:paraId="0DFFC089" w14:textId="77777777" w:rsidTr="00F34E04">
        <w:tc>
          <w:tcPr>
            <w:tcW w:w="2161" w:type="pct"/>
          </w:tcPr>
          <w:p w14:paraId="7BB84B73" w14:textId="77777777" w:rsidR="000A72BC" w:rsidRPr="00EF652C" w:rsidRDefault="000A72BC" w:rsidP="000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71514761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1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111B498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5DFE96" w14:textId="6AFAD2C4" w:rsidR="000A72BC" w:rsidRPr="00E41820" w:rsidRDefault="000A72BC" w:rsidP="00F34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8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139" w:type="pct"/>
          </w:tcPr>
          <w:p w14:paraId="09FC7ADD" w14:textId="77777777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60236DE" w14:textId="5F49F1F3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820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</w:tr>
      <w:tr w:rsidR="000A72BC" w:rsidRPr="00EF652C" w14:paraId="11AFEA40" w14:textId="77777777" w:rsidTr="000C5850">
        <w:trPr>
          <w:trHeight w:val="46"/>
        </w:trPr>
        <w:tc>
          <w:tcPr>
            <w:tcW w:w="2161" w:type="pct"/>
          </w:tcPr>
          <w:p w14:paraId="5AA887BF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2BC" w:rsidRPr="00EF652C" w14:paraId="46179CCE" w14:textId="77777777" w:rsidTr="000C5850">
        <w:tc>
          <w:tcPr>
            <w:tcW w:w="2161" w:type="pct"/>
          </w:tcPr>
          <w:p w14:paraId="006CFBFE" w14:textId="77777777" w:rsidR="000A72BC" w:rsidRPr="00EF652C" w:rsidRDefault="000A72BC" w:rsidP="000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448" w:rsidRPr="00EF652C" w14:paraId="6DF61174" w14:textId="77777777" w:rsidTr="000C5850">
        <w:tc>
          <w:tcPr>
            <w:tcW w:w="2161" w:type="pct"/>
          </w:tcPr>
          <w:p w14:paraId="12E76A86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685D230F" w:rsidR="007B3448" w:rsidRPr="00852919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5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17891680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5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23FB206B" w:rsidR="007B3448" w:rsidRPr="007F6EF8" w:rsidRDefault="007B3448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06BF930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0130FAF4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7B3448" w:rsidRPr="00EF652C" w14:paraId="2E0F1C35" w14:textId="77777777" w:rsidTr="000C5850">
        <w:tc>
          <w:tcPr>
            <w:tcW w:w="2161" w:type="pct"/>
          </w:tcPr>
          <w:p w14:paraId="7FCEAF0B" w14:textId="61FA4E32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371E3D78" w14:textId="27118BFA" w:rsidR="007B3448" w:rsidRPr="00D64825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4" w:type="pct"/>
            <w:gridSpan w:val="2"/>
          </w:tcPr>
          <w:p w14:paraId="1E2903D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684B0B0" w14:textId="4F181CEF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6" w:type="pct"/>
          </w:tcPr>
          <w:p w14:paraId="4B7B0D27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B47A5E" w14:textId="7788C07B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39" w:type="pct"/>
          </w:tcPr>
          <w:p w14:paraId="08C742E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5DD707" w14:textId="6B1AE2CD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B3448" w:rsidRPr="00EF652C" w14:paraId="167BD3E4" w14:textId="77777777" w:rsidTr="000C5850">
        <w:tc>
          <w:tcPr>
            <w:tcW w:w="2161" w:type="pct"/>
          </w:tcPr>
          <w:p w14:paraId="1408823C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48BA6D8B" w:rsidR="007B3448" w:rsidRPr="000C773F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16,007</w:t>
            </w:r>
          </w:p>
        </w:tc>
        <w:tc>
          <w:tcPr>
            <w:tcW w:w="144" w:type="pct"/>
            <w:gridSpan w:val="2"/>
          </w:tcPr>
          <w:p w14:paraId="2AE6AE1A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017BBFF2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  <w:tc>
          <w:tcPr>
            <w:tcW w:w="136" w:type="pct"/>
          </w:tcPr>
          <w:p w14:paraId="3C0A83F8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73E4682C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16,007</w:t>
            </w:r>
          </w:p>
        </w:tc>
        <w:tc>
          <w:tcPr>
            <w:tcW w:w="139" w:type="pct"/>
          </w:tcPr>
          <w:p w14:paraId="0AA92CD0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037F68EE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</w:tr>
      <w:tr w:rsidR="007B3448" w:rsidRPr="00EF652C" w14:paraId="53E74382" w14:textId="77777777" w:rsidTr="000C5850">
        <w:tc>
          <w:tcPr>
            <w:tcW w:w="2161" w:type="pct"/>
          </w:tcPr>
          <w:p w14:paraId="277C9F3B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370BB32A" w:rsidR="007B3448" w:rsidRPr="00D64825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B1D">
              <w:rPr>
                <w:rFonts w:ascii="Angsana New" w:hAnsi="Angsana New"/>
                <w:b/>
                <w:bCs/>
                <w:sz w:val="30"/>
                <w:szCs w:val="30"/>
              </w:rPr>
              <w:t>16,028</w:t>
            </w:r>
          </w:p>
        </w:tc>
        <w:tc>
          <w:tcPr>
            <w:tcW w:w="144" w:type="pct"/>
            <w:gridSpan w:val="2"/>
          </w:tcPr>
          <w:p w14:paraId="4B60EB49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49E926E9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14,786</w:t>
            </w:r>
          </w:p>
        </w:tc>
        <w:tc>
          <w:tcPr>
            <w:tcW w:w="136" w:type="pct"/>
          </w:tcPr>
          <w:p w14:paraId="0CC57AED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38B938C9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51B1D">
              <w:rPr>
                <w:rFonts w:ascii="Angsana New" w:hAnsi="Angsana New"/>
                <w:b/>
                <w:bCs/>
                <w:sz w:val="30"/>
                <w:szCs w:val="30"/>
              </w:rPr>
              <w:t>16,028</w:t>
            </w:r>
          </w:p>
        </w:tc>
        <w:tc>
          <w:tcPr>
            <w:tcW w:w="139" w:type="pct"/>
          </w:tcPr>
          <w:p w14:paraId="7A297281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1086A3AE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14,802</w:t>
            </w:r>
          </w:p>
        </w:tc>
      </w:tr>
      <w:tr w:rsidR="007B3448" w:rsidRPr="00EF652C" w14:paraId="63D6979D" w14:textId="77777777" w:rsidTr="000C5850">
        <w:tc>
          <w:tcPr>
            <w:tcW w:w="2161" w:type="pct"/>
          </w:tcPr>
          <w:p w14:paraId="2974C2E1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448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1" w:type="pct"/>
            <w:gridSpan w:val="2"/>
          </w:tcPr>
          <w:p w14:paraId="26EB16B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F95" w:rsidRPr="00EF652C" w14:paraId="205F620F" w14:textId="77777777" w:rsidTr="000C5850">
        <w:tc>
          <w:tcPr>
            <w:tcW w:w="2161" w:type="pct"/>
          </w:tcPr>
          <w:p w14:paraId="42B9AF51" w14:textId="77777777" w:rsidR="005F1F95" w:rsidRPr="00EF652C" w:rsidRDefault="005F1F95" w:rsidP="005F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0B055BC5" w:rsidR="005F1F95" w:rsidRPr="00840396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1841F513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120D1C98" w:rsidR="005F1F95" w:rsidRPr="0073162E" w:rsidRDefault="009233ED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139" w:type="pct"/>
          </w:tcPr>
          <w:p w14:paraId="41ECA014" w14:textId="77777777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3563897C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</w:tr>
      <w:tr w:rsidR="00EB36EC" w:rsidRPr="00EF652C" w14:paraId="2412A995" w14:textId="77777777" w:rsidTr="000C5850">
        <w:tc>
          <w:tcPr>
            <w:tcW w:w="2161" w:type="pct"/>
          </w:tcPr>
          <w:p w14:paraId="06419A31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7529BF85" w:rsidR="00EB36EC" w:rsidRPr="00840396" w:rsidRDefault="00EB36E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44" w:type="pct"/>
            <w:gridSpan w:val="2"/>
          </w:tcPr>
          <w:p w14:paraId="28D9629B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11C9763C" w:rsidR="00EB36EC" w:rsidRPr="00EF652C" w:rsidRDefault="00EB36E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36" w:type="pct"/>
          </w:tcPr>
          <w:p w14:paraId="7CE09F7F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22041B40" w:rsidR="00EB36EC" w:rsidRPr="0073162E" w:rsidRDefault="00EB36E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139" w:type="pct"/>
          </w:tcPr>
          <w:p w14:paraId="373436CE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8C9A06E" w:rsidR="00EB36EC" w:rsidRPr="00EF652C" w:rsidRDefault="00EB36E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  <w:tr w:rsidR="00C174E6" w:rsidRPr="00EF652C" w14:paraId="7A96B153" w14:textId="77777777" w:rsidTr="000C5850">
        <w:tc>
          <w:tcPr>
            <w:tcW w:w="2161" w:type="pct"/>
          </w:tcPr>
          <w:p w14:paraId="7B008CBF" w14:textId="77777777" w:rsidR="00C174E6" w:rsidRPr="00EF652C" w:rsidRDefault="00C174E6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77F97548" w:rsidR="00C174E6" w:rsidRPr="002234C9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79DC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44" w:type="pct"/>
            <w:gridSpan w:val="2"/>
          </w:tcPr>
          <w:p w14:paraId="13FCB4BF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6A1C847C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1,254</w:t>
            </w:r>
          </w:p>
        </w:tc>
        <w:tc>
          <w:tcPr>
            <w:tcW w:w="136" w:type="pct"/>
          </w:tcPr>
          <w:p w14:paraId="2A0EA96F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4BF612CA" w:rsidR="00C174E6" w:rsidRPr="00D1426B" w:rsidRDefault="00D1426B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</w:t>
            </w:r>
          </w:p>
        </w:tc>
        <w:tc>
          <w:tcPr>
            <w:tcW w:w="139" w:type="pct"/>
          </w:tcPr>
          <w:p w14:paraId="40096D04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631371DF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6,256</w:t>
            </w:r>
          </w:p>
        </w:tc>
      </w:tr>
      <w:tr w:rsidR="00C174E6" w:rsidRPr="00EF652C" w14:paraId="4AD3800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C174E6" w:rsidRPr="00EF652C" w:rsidRDefault="00C174E6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74E6" w:rsidRPr="00EF652C" w14:paraId="3194847B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EE45362" w14:textId="5892CC0C" w:rsidR="00C174E6" w:rsidRPr="00EF652C" w:rsidRDefault="00880C61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C6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7" w:type="pct"/>
          </w:tcPr>
          <w:p w14:paraId="085F9638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6D5" w:rsidRPr="00EF652C" w14:paraId="2CFE2F13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4A06D5" w:rsidRPr="00EF652C" w:rsidRDefault="004A06D5" w:rsidP="004A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332B4265" w:rsidR="004A06D5" w:rsidRPr="000F7F42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7C045645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5C611E29" w:rsidR="004A06D5" w:rsidRPr="0073162E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79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  <w:tc>
          <w:tcPr>
            <w:tcW w:w="139" w:type="pct"/>
          </w:tcPr>
          <w:p w14:paraId="26C604D3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4D6E823D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</w:tr>
      <w:tr w:rsidR="004A06D5" w:rsidRPr="00EF652C" w14:paraId="1510D9C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6787E3DC" w14:textId="1F7E9600" w:rsidR="004A06D5" w:rsidRPr="00EF652C" w:rsidRDefault="004A06D5" w:rsidP="004A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633D6C6D" w14:textId="141BF9CC" w:rsidR="004A06D5" w:rsidRPr="00862872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142" w:type="pct"/>
            <w:gridSpan w:val="2"/>
          </w:tcPr>
          <w:p w14:paraId="467574F4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1488F0" w14:textId="23872AAA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  <w:gridSpan w:val="2"/>
          </w:tcPr>
          <w:p w14:paraId="65D61FEC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939E8A" w14:textId="5FDCA42C" w:rsidR="004A06D5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9" w:type="pct"/>
          </w:tcPr>
          <w:p w14:paraId="5435ECFF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D1DCD0" w14:textId="137C80B2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A06D5" w:rsidRPr="00EF652C" w14:paraId="330BD57F" w14:textId="77777777" w:rsidTr="0016157A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4A06D5" w:rsidRPr="00EF652C" w:rsidRDefault="004A06D5" w:rsidP="004A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50A3264D" w14:textId="3A287916" w:rsidR="004A06D5" w:rsidRPr="000F7F42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42" w:type="pct"/>
            <w:gridSpan w:val="2"/>
          </w:tcPr>
          <w:p w14:paraId="1E012A06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2A61E456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" w:type="pct"/>
            <w:gridSpan w:val="2"/>
          </w:tcPr>
          <w:p w14:paraId="3420348F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066546B8" w:rsidR="004A06D5" w:rsidRPr="0073162E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39" w:type="pct"/>
          </w:tcPr>
          <w:p w14:paraId="0B012B23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08818F83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4A06D5" w:rsidRPr="00EF652C" w14:paraId="60CE0380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4A06D5" w:rsidRPr="00333DE3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77D12468" w:rsidR="004A06D5" w:rsidRPr="00BB4BAB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D79DC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42" w:type="pct"/>
            <w:gridSpan w:val="2"/>
          </w:tcPr>
          <w:p w14:paraId="48EC15CC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6D6B4704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1" w:type="pct"/>
            <w:gridSpan w:val="2"/>
          </w:tcPr>
          <w:p w14:paraId="21D96D6B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083BC11A" w:rsidR="004A06D5" w:rsidRPr="0073162E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79DC">
              <w:rPr>
                <w:rFonts w:ascii="Angsana New" w:hAnsi="Angsana New"/>
                <w:b/>
                <w:bCs/>
                <w:sz w:val="30"/>
                <w:szCs w:val="30"/>
              </w:rPr>
              <w:t>1,406</w:t>
            </w:r>
          </w:p>
        </w:tc>
        <w:tc>
          <w:tcPr>
            <w:tcW w:w="139" w:type="pct"/>
          </w:tcPr>
          <w:p w14:paraId="295952B0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479047A8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1,970</w:t>
            </w:r>
          </w:p>
        </w:tc>
      </w:tr>
      <w:tr w:rsidR="00C174E6" w:rsidRPr="00EF652C" w14:paraId="46CC7FBB" w14:textId="77777777" w:rsidTr="00E41820">
        <w:trPr>
          <w:gridAfter w:val="1"/>
          <w:wAfter w:w="3" w:type="pct"/>
        </w:trPr>
        <w:tc>
          <w:tcPr>
            <w:tcW w:w="2161" w:type="pct"/>
          </w:tcPr>
          <w:p w14:paraId="6E8EF233" w14:textId="77777777" w:rsidR="00C174E6" w:rsidRPr="00333DE3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CEE8DD4" w14:textId="77777777" w:rsidR="00C174E6" w:rsidRPr="000F7F42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66C3EF3B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05BD95F6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2EA494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96CB407" w14:textId="77777777" w:rsidR="00C174E6" w:rsidRPr="0073162E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5A4370D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84C00ED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0163" w:rsidRPr="00EF652C" w14:paraId="247EA09B" w14:textId="77777777" w:rsidTr="00E41820">
        <w:trPr>
          <w:gridAfter w:val="1"/>
          <w:wAfter w:w="3" w:type="pct"/>
        </w:trPr>
        <w:tc>
          <w:tcPr>
            <w:tcW w:w="2161" w:type="pct"/>
          </w:tcPr>
          <w:p w14:paraId="3805A473" w14:textId="77777777" w:rsidR="00020163" w:rsidRPr="00333DE3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</w:tcPr>
          <w:p w14:paraId="4B829BFB" w14:textId="77777777" w:rsidR="00020163" w:rsidRPr="000F7F42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6CA6BB9B" w14:textId="77777777" w:rsidR="00020163" w:rsidRPr="00EF652C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37817D4" w14:textId="77777777" w:rsidR="00020163" w:rsidRPr="00EF652C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136F6DC" w14:textId="77777777" w:rsidR="00020163" w:rsidRPr="00EF652C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4A91D67" w14:textId="77777777" w:rsidR="00020163" w:rsidRPr="0073162E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16D9DD33" w14:textId="77777777" w:rsidR="00020163" w:rsidRPr="00EF652C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F07ACD8" w14:textId="77777777" w:rsidR="00020163" w:rsidRPr="00EF652C" w:rsidRDefault="00020163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74E6" w:rsidRPr="00EF652C" w14:paraId="2DF2C8ED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C174E6" w:rsidRPr="00BB4BAB" w:rsidRDefault="00C174E6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627" w:type="pct"/>
          </w:tcPr>
          <w:p w14:paraId="346C0589" w14:textId="77777777" w:rsidR="00C174E6" w:rsidRPr="000F7F42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C174E6" w:rsidRPr="0073162E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6EF" w:rsidRPr="00EF652C" w14:paraId="61640BA8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020873DC" w14:textId="2B6D9F6C" w:rsidR="00F106EF" w:rsidRPr="00BB4BAB" w:rsidRDefault="00F106EF" w:rsidP="00F1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951624A" w14:textId="5C34F766" w:rsidR="00F106EF" w:rsidRPr="00072234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2348088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333D579" w14:textId="0519E4C2" w:rsidR="00F106EF" w:rsidRPr="00072234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691444B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DF5DA12" w14:textId="73C282F6" w:rsidR="00F106EF" w:rsidRPr="003846B6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79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139" w:type="pct"/>
          </w:tcPr>
          <w:p w14:paraId="6BBBC2CC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2CF948" w14:textId="4D698918" w:rsidR="00F106EF" w:rsidRPr="00865D1A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</w:tr>
      <w:tr w:rsidR="00F106EF" w:rsidRPr="00EF652C" w14:paraId="27ABBBF5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37CF4540" w14:textId="0256805F" w:rsidR="00F106EF" w:rsidRPr="00BB4BAB" w:rsidRDefault="00F106EF" w:rsidP="00F1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5A08816" w14:textId="1172317E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7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FC32F" w14:textId="64BD3469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55911FE" w14:textId="668691B7" w:rsidR="00F106EF" w:rsidRPr="003846B6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7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139" w:type="pct"/>
          </w:tcPr>
          <w:p w14:paraId="751430CF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2A17900" w14:textId="4990800D" w:rsidR="00F106EF" w:rsidRPr="00865D1A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D1A">
              <w:rPr>
                <w:rFonts w:ascii="Angsana New" w:hAnsi="Angsana New"/>
                <w:b/>
                <w:bCs/>
                <w:sz w:val="30"/>
                <w:szCs w:val="30"/>
              </w:rPr>
              <w:t>247,000</w:t>
            </w:r>
          </w:p>
        </w:tc>
      </w:tr>
    </w:tbl>
    <w:p w14:paraId="25E4B66C" w14:textId="77777777" w:rsidR="00AC5644" w:rsidRPr="00B433EE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E2B4E92" w14:textId="5960F7D7" w:rsidR="00497F2F" w:rsidRPr="00E41820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418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8BCB7E6" w14:textId="288FC1C9" w:rsidR="00DC7A82" w:rsidRPr="00B433EE" w:rsidRDefault="00DC7A82" w:rsidP="00DC7A82">
      <w:pPr>
        <w:rPr>
          <w:rFonts w:asciiTheme="majorBidi" w:hAnsiTheme="majorBidi" w:cstheme="majorBidi"/>
          <w:sz w:val="22"/>
          <w:szCs w:val="22"/>
          <w:highlight w:val="yellow"/>
          <w:lang w:val="th-TH" w:eastAsia="x-none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870583" w:rsidRPr="00E525E3" w14:paraId="1C1C7CC0" w14:textId="77777777" w:rsidTr="000C5850">
        <w:trPr>
          <w:tblHeader/>
        </w:trPr>
        <w:tc>
          <w:tcPr>
            <w:tcW w:w="1831" w:type="pct"/>
          </w:tcPr>
          <w:p w14:paraId="3A50C4C2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79920B1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887F473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2B9CAEC" w14:textId="77777777" w:rsidR="00870583" w:rsidRPr="00474374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0" w:type="pct"/>
            <w:gridSpan w:val="3"/>
          </w:tcPr>
          <w:p w14:paraId="5CAAB632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644" w:rsidRPr="00E525E3" w14:paraId="77FACEAB" w14:textId="77777777" w:rsidTr="000C5850">
        <w:trPr>
          <w:tblHeader/>
        </w:trPr>
        <w:tc>
          <w:tcPr>
            <w:tcW w:w="1831" w:type="pct"/>
          </w:tcPr>
          <w:p w14:paraId="0BEA8A66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FCC2AD2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169383DF" w14:textId="7E51304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3436C3B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FF7583" w14:textId="621D60A5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A4BEC3E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DB2F590" w14:textId="07E11F35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55839CDB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56E07" w14:textId="4F846E4E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C5644" w:rsidRPr="00E525E3" w14:paraId="77A0A7A0" w14:textId="77777777" w:rsidTr="000C5850">
        <w:trPr>
          <w:tblHeader/>
        </w:trPr>
        <w:tc>
          <w:tcPr>
            <w:tcW w:w="1831" w:type="pct"/>
          </w:tcPr>
          <w:p w14:paraId="6BD764F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1483DE7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0B7BA45B" w14:textId="5FC8B662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215CFDF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6D9F3" w14:textId="3B5A5E54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B63F91F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558FCCB" w14:textId="047CDB71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1E6CC1D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1629A" w14:textId="4A5ABE09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00B0" w:rsidRPr="00E525E3" w14:paraId="05F0FE83" w14:textId="77777777" w:rsidTr="000C5850">
        <w:trPr>
          <w:tblHeader/>
        </w:trPr>
        <w:tc>
          <w:tcPr>
            <w:tcW w:w="1831" w:type="pct"/>
          </w:tcPr>
          <w:p w14:paraId="694BA4BA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5FB5A4D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66C3F092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5644" w:rsidRPr="00E525E3" w14:paraId="668F2B99" w14:textId="77777777" w:rsidTr="00904033">
        <w:tc>
          <w:tcPr>
            <w:tcW w:w="1831" w:type="pct"/>
          </w:tcPr>
          <w:p w14:paraId="0960A988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5C5473E3" w14:textId="5826D920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EEEAF1F" w14:textId="7EDFC6A0" w:rsidR="00AC5644" w:rsidRPr="0002431C" w:rsidRDefault="00FD10CD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41820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45" w:type="pct"/>
            <w:shd w:val="clear" w:color="auto" w:fill="auto"/>
          </w:tcPr>
          <w:p w14:paraId="15C10212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91CCB" w14:textId="3E7AB299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5" w:type="pct"/>
            <w:shd w:val="clear" w:color="auto" w:fill="auto"/>
          </w:tcPr>
          <w:p w14:paraId="495270B0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7AB9DAB6" w14:textId="1E348382" w:rsidR="00AC5644" w:rsidRPr="0002431C" w:rsidRDefault="00650567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12,25</w:t>
            </w:r>
            <w:r w:rsidR="00F679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470882F6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C94E12C" w14:textId="4061D471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9,336</w:t>
            </w:r>
          </w:p>
        </w:tc>
      </w:tr>
      <w:tr w:rsidR="00AC5644" w:rsidRPr="00E525E3" w14:paraId="6377D530" w14:textId="77777777" w:rsidTr="00904033">
        <w:tc>
          <w:tcPr>
            <w:tcW w:w="1831" w:type="pct"/>
          </w:tcPr>
          <w:p w14:paraId="1D888BE3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1A6B4E3F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1A58501" w14:textId="3412E0E0" w:rsidR="00AC5644" w:rsidRPr="0002431C" w:rsidRDefault="00026DDA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6,938,254</w:t>
            </w:r>
          </w:p>
        </w:tc>
        <w:tc>
          <w:tcPr>
            <w:tcW w:w="145" w:type="pct"/>
            <w:shd w:val="clear" w:color="auto" w:fill="auto"/>
          </w:tcPr>
          <w:p w14:paraId="65EC4117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8A055E" w14:textId="398E2096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6,448,439</w:t>
            </w:r>
          </w:p>
        </w:tc>
        <w:tc>
          <w:tcPr>
            <w:tcW w:w="145" w:type="pct"/>
            <w:shd w:val="clear" w:color="auto" w:fill="auto"/>
          </w:tcPr>
          <w:p w14:paraId="50FCC435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C001606" w14:textId="0C5B9DCC" w:rsidR="00AC5644" w:rsidRPr="0002431C" w:rsidRDefault="00B048E6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6,922,60</w:t>
            </w:r>
            <w:r w:rsidR="00F679F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A59A5D0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C3B2142" w14:textId="12AAD66F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6,433,</w:t>
            </w:r>
            <w:r w:rsidR="006019FD" w:rsidRPr="0002431C">
              <w:rPr>
                <w:rFonts w:ascii="Angsana New" w:hAnsi="Angsana New"/>
                <w:sz w:val="30"/>
                <w:szCs w:val="30"/>
              </w:rPr>
              <w:t>13</w:t>
            </w:r>
            <w:r w:rsidR="006019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C5644" w:rsidRPr="00E525E3" w14:paraId="1B0CEAD0" w14:textId="77777777" w:rsidTr="00904033">
        <w:tc>
          <w:tcPr>
            <w:tcW w:w="1831" w:type="pct"/>
          </w:tcPr>
          <w:p w14:paraId="073A881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6B83217C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0A8710F" w14:textId="1FB58225" w:rsidR="00AC5644" w:rsidRPr="0002431C" w:rsidRDefault="00026DDA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6,938,609</w:t>
            </w:r>
          </w:p>
        </w:tc>
        <w:tc>
          <w:tcPr>
            <w:tcW w:w="145" w:type="pct"/>
            <w:shd w:val="clear" w:color="auto" w:fill="auto"/>
          </w:tcPr>
          <w:p w14:paraId="79060C36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80F638F" w14:textId="332E179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6,448,953</w:t>
            </w:r>
          </w:p>
        </w:tc>
        <w:tc>
          <w:tcPr>
            <w:tcW w:w="145" w:type="pct"/>
            <w:shd w:val="clear" w:color="auto" w:fill="auto"/>
          </w:tcPr>
          <w:p w14:paraId="016B4D2E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C7C844D" w14:textId="7A778DF7" w:rsidR="00AC5644" w:rsidRPr="0002431C" w:rsidRDefault="004C727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6,934,86</w:t>
            </w:r>
            <w:r w:rsidR="009B56A4" w:rsidRPr="0002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FEC465B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653E1DE" w14:textId="3EF10D4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6,442,</w:t>
            </w:r>
            <w:r w:rsidR="006019FD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6019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C5644" w:rsidRPr="00E525E3" w14:paraId="4FF0DB8A" w14:textId="77777777" w:rsidTr="005119B3">
        <w:trPr>
          <w:trHeight w:val="803"/>
        </w:trPr>
        <w:tc>
          <w:tcPr>
            <w:tcW w:w="1831" w:type="pct"/>
          </w:tcPr>
          <w:p w14:paraId="5998F199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B7951B9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841099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CDE00A2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8AD9B" w14:textId="111C48AF" w:rsidR="00FC02F2" w:rsidRPr="0002431C" w:rsidRDefault="00FC02F2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(263,027)</w:t>
            </w:r>
          </w:p>
        </w:tc>
        <w:tc>
          <w:tcPr>
            <w:tcW w:w="145" w:type="pct"/>
            <w:shd w:val="clear" w:color="auto" w:fill="auto"/>
          </w:tcPr>
          <w:p w14:paraId="17C8FA6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00ED8CB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45B5045B" w14:textId="749F96B2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145" w:type="pct"/>
            <w:shd w:val="clear" w:color="auto" w:fill="auto"/>
          </w:tcPr>
          <w:p w14:paraId="4C75013B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540A27F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BD1D09" w14:textId="0D409DC2" w:rsidR="004C727E" w:rsidRPr="0002431C" w:rsidRDefault="004C727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(256,075)</w:t>
            </w:r>
          </w:p>
        </w:tc>
        <w:tc>
          <w:tcPr>
            <w:tcW w:w="145" w:type="pct"/>
          </w:tcPr>
          <w:p w14:paraId="550FABA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A612233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5D70EAE9" w14:textId="3B69D66B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AC5644" w:rsidRPr="00E525E3" w14:paraId="37C91A6C" w14:textId="77777777" w:rsidTr="005119B3">
        <w:tc>
          <w:tcPr>
            <w:tcW w:w="1831" w:type="pct"/>
          </w:tcPr>
          <w:p w14:paraId="6623106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6A382B82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0501" w14:textId="193722D7" w:rsidR="00AC5644" w:rsidRPr="0002431C" w:rsidRDefault="00FC02F2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6,675,582</w:t>
            </w:r>
          </w:p>
        </w:tc>
        <w:tc>
          <w:tcPr>
            <w:tcW w:w="145" w:type="pct"/>
            <w:shd w:val="clear" w:color="auto" w:fill="auto"/>
          </w:tcPr>
          <w:p w14:paraId="37CEA49F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3684" w14:textId="2661787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145" w:type="pct"/>
            <w:shd w:val="clear" w:color="auto" w:fill="auto"/>
          </w:tcPr>
          <w:p w14:paraId="23CE15C2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88F9" w14:textId="2DC974A4" w:rsidR="00AC5644" w:rsidRPr="0002431C" w:rsidRDefault="004C727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6,678,78</w:t>
            </w:r>
            <w:r w:rsidR="009B56A4" w:rsidRPr="0002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F04759A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050D1" w14:textId="40975C65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</w:t>
            </w:r>
            <w:r w:rsidR="00FA5BFB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FA5BF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D00B0" w:rsidRPr="00E525E3" w14:paraId="311AE2CD" w14:textId="77777777" w:rsidTr="000C5850">
        <w:tc>
          <w:tcPr>
            <w:tcW w:w="1831" w:type="pct"/>
          </w:tcPr>
          <w:p w14:paraId="3907796D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pct"/>
          </w:tcPr>
          <w:p w14:paraId="6ECA1C6B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B11C32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3969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04CBF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1838B" w14:textId="77777777" w:rsidR="005D00B0" w:rsidRPr="0047437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5F049E8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501E0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CB6BA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644" w:rsidRPr="00E525E3" w14:paraId="7D1795E9" w14:textId="77777777" w:rsidTr="000C5850">
        <w:tc>
          <w:tcPr>
            <w:tcW w:w="1831" w:type="pct"/>
          </w:tcPr>
          <w:p w14:paraId="6F7B9528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31612B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D8178C" w14:textId="425FB54F" w:rsidR="00AC5644" w:rsidRPr="0002431C" w:rsidRDefault="00F34A9D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6,422,440</w:t>
            </w:r>
          </w:p>
        </w:tc>
        <w:tc>
          <w:tcPr>
            <w:tcW w:w="145" w:type="pct"/>
          </w:tcPr>
          <w:p w14:paraId="6D0C2A73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580C1" w14:textId="03348354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6,0</w:t>
            </w:r>
            <w:r w:rsidRPr="0002431C">
              <w:rPr>
                <w:rFonts w:ascii="Angsana New" w:hAnsi="Angsana New"/>
                <w:sz w:val="30"/>
                <w:szCs w:val="30"/>
                <w:lang w:val="en-US"/>
              </w:rPr>
              <w:t>35,370</w:t>
            </w:r>
          </w:p>
        </w:tc>
        <w:tc>
          <w:tcPr>
            <w:tcW w:w="145" w:type="pct"/>
          </w:tcPr>
          <w:p w14:paraId="61E93312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4A5913E7" w14:textId="33CAA739" w:rsidR="00AC5644" w:rsidRPr="0002431C" w:rsidRDefault="003418E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6,425,646</w:t>
            </w:r>
          </w:p>
        </w:tc>
        <w:tc>
          <w:tcPr>
            <w:tcW w:w="145" w:type="pct"/>
          </w:tcPr>
          <w:p w14:paraId="565D610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5F4644" w14:textId="09C07559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6,035,</w:t>
            </w:r>
            <w:r w:rsidR="00034708" w:rsidRPr="0002431C">
              <w:rPr>
                <w:rFonts w:ascii="Angsana New" w:hAnsi="Angsana New"/>
                <w:sz w:val="30"/>
                <w:szCs w:val="30"/>
              </w:rPr>
              <w:t>84</w:t>
            </w:r>
            <w:r w:rsidR="0003470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C5644" w:rsidRPr="00E525E3" w14:paraId="1991C2DB" w14:textId="77777777" w:rsidTr="000C5850">
        <w:tc>
          <w:tcPr>
            <w:tcW w:w="1831" w:type="pct"/>
          </w:tcPr>
          <w:p w14:paraId="0CDF0B7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63C7F64C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40BD8B" w14:textId="4597C243" w:rsidR="00AC5644" w:rsidRPr="0002431C" w:rsidRDefault="00F34A9D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253,142</w:t>
            </w:r>
          </w:p>
        </w:tc>
        <w:tc>
          <w:tcPr>
            <w:tcW w:w="145" w:type="pct"/>
          </w:tcPr>
          <w:p w14:paraId="13B4419C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45B56C" w14:textId="376CE181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  <w:tc>
          <w:tcPr>
            <w:tcW w:w="145" w:type="pct"/>
          </w:tcPr>
          <w:p w14:paraId="5E4DA91A" w14:textId="77777777" w:rsidR="00AC5644" w:rsidRPr="00474374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D457A" w14:textId="496E7BA7" w:rsidR="00AC5644" w:rsidRPr="0002431C" w:rsidRDefault="003418E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253,142</w:t>
            </w:r>
          </w:p>
        </w:tc>
        <w:tc>
          <w:tcPr>
            <w:tcW w:w="145" w:type="pct"/>
          </w:tcPr>
          <w:p w14:paraId="693F3CE6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102CC1" w14:textId="3F51F4DE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</w:tr>
      <w:tr w:rsidR="00AC5644" w:rsidRPr="00E525E3" w14:paraId="1FCEAB7E" w14:textId="77777777" w:rsidTr="000C5850">
        <w:tc>
          <w:tcPr>
            <w:tcW w:w="1831" w:type="pct"/>
          </w:tcPr>
          <w:p w14:paraId="07ECFDC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29CFF02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93C67CD" w14:textId="7CC4199D" w:rsidR="00AC5644" w:rsidRPr="0002431C" w:rsidRDefault="005C7CC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6,675,582</w:t>
            </w:r>
          </w:p>
        </w:tc>
        <w:tc>
          <w:tcPr>
            <w:tcW w:w="145" w:type="pct"/>
          </w:tcPr>
          <w:p w14:paraId="0D66EB55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5ED6C6" w14:textId="011E1763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6,196,442</w:t>
            </w:r>
          </w:p>
        </w:tc>
        <w:tc>
          <w:tcPr>
            <w:tcW w:w="145" w:type="pct"/>
          </w:tcPr>
          <w:p w14:paraId="11623AEE" w14:textId="77777777" w:rsidR="00AC5644" w:rsidRPr="00474374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7B7D81" w14:textId="376284F7" w:rsidR="00AC5644" w:rsidRPr="0002431C" w:rsidRDefault="00CE5079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072E0"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,678,788</w:t>
            </w:r>
          </w:p>
        </w:tc>
        <w:tc>
          <w:tcPr>
            <w:tcW w:w="145" w:type="pct"/>
          </w:tcPr>
          <w:p w14:paraId="1C8A6474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3C7E87" w14:textId="5993C2F5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</w:t>
            </w:r>
            <w:r w:rsidR="00E340F7"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E34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9EF56B2" w14:textId="77777777" w:rsidR="005D00B0" w:rsidRDefault="005D00B0" w:rsidP="005D00B0">
      <w:pPr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1080"/>
      </w:tblGrid>
      <w:tr w:rsidR="002B3746" w:rsidRPr="003B708D" w14:paraId="46149552" w14:textId="77777777" w:rsidTr="00B433E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8320668" w14:textId="77777777" w:rsidR="002B3746" w:rsidRPr="0002431C" w:rsidRDefault="002B3746" w:rsidP="004178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322CB6A6" w14:textId="77777777" w:rsidR="002B3746" w:rsidRPr="0002431C" w:rsidRDefault="002B3746" w:rsidP="004178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867C34F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FBCB911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B3746" w:rsidRPr="003B708D" w14:paraId="53C211A5" w14:textId="77777777" w:rsidTr="00B433E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B143F5" w14:textId="77777777" w:rsidR="002B3746" w:rsidRPr="0002431C" w:rsidRDefault="002B3746" w:rsidP="004178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สำหรับงวดสามเดือนสิ้นสุดวันที่ 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hideMark/>
          </w:tcPr>
          <w:p w14:paraId="1188C754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539345" w14:textId="77777777" w:rsidR="002B3746" w:rsidRPr="0002431C" w:rsidRDefault="002B3746" w:rsidP="004178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C4588E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2A28AD2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B4600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D58A52" w14:textId="77777777" w:rsidR="002B3746" w:rsidRPr="0002431C" w:rsidRDefault="002B3746" w:rsidP="004178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5283D3C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B3746" w:rsidRPr="003B708D" w14:paraId="207AB4D0" w14:textId="77777777" w:rsidTr="00B433EE">
        <w:trPr>
          <w:cantSplit/>
          <w:tblHeader/>
        </w:trPr>
        <w:tc>
          <w:tcPr>
            <w:tcW w:w="4320" w:type="dxa"/>
            <w:vAlign w:val="bottom"/>
          </w:tcPr>
          <w:p w14:paraId="572BC187" w14:textId="77777777" w:rsidR="002B3746" w:rsidRPr="0002431C" w:rsidRDefault="002B3746" w:rsidP="004178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AC4909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B3746" w:rsidRPr="003B708D" w14:paraId="77C7B56D" w14:textId="77777777" w:rsidTr="00B433EE">
        <w:trPr>
          <w:cantSplit/>
          <w:trHeight w:val="60"/>
        </w:trPr>
        <w:tc>
          <w:tcPr>
            <w:tcW w:w="4320" w:type="dxa"/>
            <w:hideMark/>
          </w:tcPr>
          <w:p w14:paraId="1E776189" w14:textId="77777777" w:rsidR="002B3746" w:rsidRPr="0002431C" w:rsidRDefault="002B3746" w:rsidP="0041788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4E593AB" w14:textId="77777777" w:rsidR="002B3746" w:rsidRPr="0002431C" w:rsidRDefault="002B3746" w:rsidP="002B37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11,054</w:t>
            </w:r>
          </w:p>
        </w:tc>
        <w:tc>
          <w:tcPr>
            <w:tcW w:w="270" w:type="dxa"/>
          </w:tcPr>
          <w:p w14:paraId="565EEB39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72DD53" w14:textId="77777777" w:rsidR="002B3746" w:rsidRPr="0002431C" w:rsidRDefault="002B3746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</w:t>
            </w:r>
            <w:r w:rsidRPr="0002431C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5BA1770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60BC2F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11,054</w:t>
            </w:r>
          </w:p>
        </w:tc>
        <w:tc>
          <w:tcPr>
            <w:tcW w:w="270" w:type="dxa"/>
          </w:tcPr>
          <w:p w14:paraId="06203317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C54AEEF" w14:textId="77777777" w:rsidR="002B3746" w:rsidRPr="0002431C" w:rsidRDefault="002B3746" w:rsidP="00A10DC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45,175</w:t>
            </w:r>
          </w:p>
        </w:tc>
      </w:tr>
      <w:tr w:rsidR="002B3746" w:rsidRPr="003B708D" w14:paraId="5191C64B" w14:textId="77777777" w:rsidTr="00B433EE">
        <w:trPr>
          <w:cantSplit/>
        </w:trPr>
        <w:tc>
          <w:tcPr>
            <w:tcW w:w="4320" w:type="dxa"/>
            <w:hideMark/>
          </w:tcPr>
          <w:p w14:paraId="4388160D" w14:textId="77777777" w:rsidR="002B3746" w:rsidRPr="0002431C" w:rsidRDefault="002B3746" w:rsidP="0041788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2C983" w14:textId="77777777" w:rsidR="002B3746" w:rsidRPr="0002431C" w:rsidRDefault="002B3746" w:rsidP="002B37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(538)</w:t>
            </w:r>
          </w:p>
        </w:tc>
        <w:tc>
          <w:tcPr>
            <w:tcW w:w="270" w:type="dxa"/>
          </w:tcPr>
          <w:p w14:paraId="09B989CC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1D78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BF4D93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FD719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(538)</w:t>
            </w:r>
          </w:p>
        </w:tc>
        <w:tc>
          <w:tcPr>
            <w:tcW w:w="270" w:type="dxa"/>
          </w:tcPr>
          <w:p w14:paraId="04BB93A2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B4E26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3746" w:rsidRPr="003B708D" w14:paraId="79C6D407" w14:textId="77777777" w:rsidTr="00B433EE">
        <w:trPr>
          <w:cantSplit/>
        </w:trPr>
        <w:tc>
          <w:tcPr>
            <w:tcW w:w="4320" w:type="dxa"/>
            <w:hideMark/>
          </w:tcPr>
          <w:p w14:paraId="607117D1" w14:textId="77777777" w:rsidR="002B3746" w:rsidRPr="0002431C" w:rsidRDefault="002B3746" w:rsidP="0041788A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B8E55" w14:textId="77777777" w:rsidR="002B3746" w:rsidRPr="002B3746" w:rsidRDefault="002B3746" w:rsidP="002B37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3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10,516</w:t>
            </w:r>
          </w:p>
        </w:tc>
        <w:tc>
          <w:tcPr>
            <w:tcW w:w="270" w:type="dxa"/>
          </w:tcPr>
          <w:p w14:paraId="698031D0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3D7C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45,175</w:t>
            </w:r>
          </w:p>
        </w:tc>
        <w:tc>
          <w:tcPr>
            <w:tcW w:w="270" w:type="dxa"/>
          </w:tcPr>
          <w:p w14:paraId="0C7A81C8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19306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10,516</w:t>
            </w:r>
          </w:p>
        </w:tc>
        <w:tc>
          <w:tcPr>
            <w:tcW w:w="270" w:type="dxa"/>
          </w:tcPr>
          <w:p w14:paraId="4D021DF4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43EC22" w14:textId="77777777" w:rsidR="002B3746" w:rsidRPr="0002431C" w:rsidRDefault="002B3746" w:rsidP="00A10DC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45,175</w:t>
            </w:r>
          </w:p>
        </w:tc>
      </w:tr>
    </w:tbl>
    <w:p w14:paraId="381729A7" w14:textId="77777777" w:rsidR="00B433EE" w:rsidRDefault="00B433EE"/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1"/>
        <w:gridCol w:w="274"/>
        <w:gridCol w:w="1170"/>
        <w:gridCol w:w="273"/>
        <w:gridCol w:w="1170"/>
        <w:gridCol w:w="273"/>
        <w:gridCol w:w="1157"/>
      </w:tblGrid>
      <w:tr w:rsidR="004E6E85" w:rsidRPr="00E525E3" w14:paraId="72D93B19" w14:textId="77777777" w:rsidTr="002869A2">
        <w:trPr>
          <w:trHeight w:val="299"/>
        </w:trPr>
        <w:tc>
          <w:tcPr>
            <w:tcW w:w="3960" w:type="dxa"/>
          </w:tcPr>
          <w:p w14:paraId="30BDEA5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00D34327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3" w:type="dxa"/>
          </w:tcPr>
          <w:p w14:paraId="43C3F035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00" w:type="dxa"/>
            <w:gridSpan w:val="3"/>
          </w:tcPr>
          <w:p w14:paraId="4EE2EE35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6E85" w:rsidRPr="00E525E3" w14:paraId="1763C0EA" w14:textId="77777777" w:rsidTr="002869A2">
        <w:trPr>
          <w:trHeight w:val="299"/>
        </w:trPr>
        <w:tc>
          <w:tcPr>
            <w:tcW w:w="3960" w:type="dxa"/>
          </w:tcPr>
          <w:p w14:paraId="12BD11BD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A5E499C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sz w:val="30"/>
                <w:szCs w:val="30"/>
                <w:cs/>
                <w:lang w:val="x-none" w:eastAsia="x-none"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4" w:type="dxa"/>
          </w:tcPr>
          <w:p w14:paraId="0E3AF09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3" w:type="dxa"/>
          </w:tcPr>
          <w:p w14:paraId="79444FDA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CB859C0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3" w:type="dxa"/>
          </w:tcPr>
          <w:p w14:paraId="575808D2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57339B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E6E85" w:rsidRPr="00E525E3" w14:paraId="53BC35E9" w14:textId="77777777" w:rsidTr="002869A2">
        <w:trPr>
          <w:trHeight w:val="299"/>
        </w:trPr>
        <w:tc>
          <w:tcPr>
            <w:tcW w:w="3960" w:type="dxa"/>
          </w:tcPr>
          <w:p w14:paraId="68EC914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68EE49A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 w:rsidRPr="0002431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42E4D989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 w:rsidRPr="0002431C"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6</w:t>
            </w:r>
          </w:p>
        </w:tc>
        <w:tc>
          <w:tcPr>
            <w:tcW w:w="273" w:type="dxa"/>
          </w:tcPr>
          <w:p w14:paraId="4DAA3808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6345CCE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3" w:type="dxa"/>
          </w:tcPr>
          <w:p w14:paraId="71D912C4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2FB1D16E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 w:rsidRPr="0002431C">
              <w:rPr>
                <w:rFonts w:ascii="Angsana New" w:hAnsi="Angsana New"/>
                <w:sz w:val="30"/>
                <w:szCs w:val="30"/>
                <w:lang w:val="en-US" w:eastAsia="x-none" w:bidi="th-TH"/>
              </w:rPr>
              <w:t>6</w:t>
            </w:r>
          </w:p>
        </w:tc>
      </w:tr>
      <w:tr w:rsidR="004E6E85" w:rsidRPr="00E525E3" w14:paraId="00BBCECF" w14:textId="77777777" w:rsidTr="002869A2">
        <w:trPr>
          <w:trHeight w:val="299"/>
        </w:trPr>
        <w:tc>
          <w:tcPr>
            <w:tcW w:w="3960" w:type="dxa"/>
          </w:tcPr>
          <w:p w14:paraId="766D1A6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8" w:type="dxa"/>
            <w:gridSpan w:val="7"/>
            <w:shd w:val="clear" w:color="auto" w:fill="auto"/>
          </w:tcPr>
          <w:p w14:paraId="529A33A3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6E85" w:rsidRPr="00E525E3" w14:paraId="054115E7" w14:textId="77777777" w:rsidTr="002869A2">
        <w:trPr>
          <w:trHeight w:val="299"/>
        </w:trPr>
        <w:tc>
          <w:tcPr>
            <w:tcW w:w="3960" w:type="dxa"/>
          </w:tcPr>
          <w:p w14:paraId="3FF97F7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619BCEC6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31585F5E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E23E64D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246F82E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7ABDF3F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67A021E4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0F4A1547" w14:textId="77777777" w:rsidTr="002869A2">
        <w:trPr>
          <w:trHeight w:val="299"/>
        </w:trPr>
        <w:tc>
          <w:tcPr>
            <w:tcW w:w="3960" w:type="dxa"/>
          </w:tcPr>
          <w:p w14:paraId="2CF1EBE0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1" w:type="dxa"/>
            <w:shd w:val="clear" w:color="auto" w:fill="auto"/>
          </w:tcPr>
          <w:p w14:paraId="57F2C99D" w14:textId="77777777" w:rsidR="004E6E85" w:rsidRPr="00D26FAD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74" w:type="dxa"/>
          </w:tcPr>
          <w:p w14:paraId="182D72B1" w14:textId="77777777" w:rsidR="004E6E85" w:rsidRPr="00D26FAD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59DEF" w14:textId="77777777" w:rsidR="004E6E85" w:rsidRPr="00D26FAD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73" w:type="dxa"/>
          </w:tcPr>
          <w:p w14:paraId="60D8A50D" w14:textId="77777777" w:rsidR="004E6E85" w:rsidRPr="00D26FAD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240CBA5" w14:textId="77777777" w:rsidR="004E6E85" w:rsidRPr="00D26FAD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12,255</w:t>
            </w:r>
          </w:p>
        </w:tc>
        <w:tc>
          <w:tcPr>
            <w:tcW w:w="273" w:type="dxa"/>
          </w:tcPr>
          <w:p w14:paraId="3AD176AC" w14:textId="77777777" w:rsidR="004E6E85" w:rsidRPr="00D26FAD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10C27689" w14:textId="77777777" w:rsidR="004E6E85" w:rsidRPr="00D26FAD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4E6E85" w:rsidRPr="00E525E3" w14:paraId="3D5CEB36" w14:textId="77777777" w:rsidTr="002869A2">
        <w:tc>
          <w:tcPr>
            <w:tcW w:w="3960" w:type="dxa"/>
          </w:tcPr>
          <w:p w14:paraId="3A0CE8E5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C4F7A87" w14:textId="2A7B0926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4" w:type="dxa"/>
          </w:tcPr>
          <w:p w14:paraId="301C3EA6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9C2339" w14:textId="4D1AB1D9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F000F08" w14:textId="77777777" w:rsidR="004E6E85" w:rsidRPr="00E525E3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4D9120" w14:textId="1425B0C5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AC57621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451B36B" w14:textId="04FB2E5E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6E85" w:rsidRPr="00E525E3" w14:paraId="75BE7C20" w14:textId="77777777" w:rsidTr="002869A2">
        <w:tc>
          <w:tcPr>
            <w:tcW w:w="3960" w:type="dxa"/>
          </w:tcPr>
          <w:p w14:paraId="30B83A34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1" w:type="dxa"/>
            <w:shd w:val="clear" w:color="auto" w:fill="auto"/>
          </w:tcPr>
          <w:p w14:paraId="269DB09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8C4037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29AA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FB334A1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6BE1C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E805CC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1C3343D8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46391664" w14:textId="77777777" w:rsidTr="002869A2">
        <w:tc>
          <w:tcPr>
            <w:tcW w:w="3960" w:type="dxa"/>
          </w:tcPr>
          <w:p w14:paraId="27ACBC7B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1" w:type="dxa"/>
            <w:shd w:val="clear" w:color="auto" w:fill="auto"/>
          </w:tcPr>
          <w:p w14:paraId="28C7810B" w14:textId="181143C0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7027DA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027DA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4" w:type="dxa"/>
          </w:tcPr>
          <w:p w14:paraId="08AE4BFB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58C84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5,076,003</w:t>
            </w:r>
          </w:p>
        </w:tc>
        <w:tc>
          <w:tcPr>
            <w:tcW w:w="273" w:type="dxa"/>
          </w:tcPr>
          <w:p w14:paraId="670C5D7F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BBE28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5,409,641</w:t>
            </w:r>
          </w:p>
        </w:tc>
        <w:tc>
          <w:tcPr>
            <w:tcW w:w="273" w:type="dxa"/>
          </w:tcPr>
          <w:p w14:paraId="206AE963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4088412C" w14:textId="67381723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5,070,</w:t>
            </w:r>
            <w:r w:rsidR="0005239E" w:rsidRPr="0002431C">
              <w:rPr>
                <w:rFonts w:ascii="Angsana New" w:hAnsi="Angsana New"/>
                <w:sz w:val="30"/>
                <w:szCs w:val="30"/>
              </w:rPr>
              <w:t>81</w:t>
            </w:r>
            <w:r w:rsidR="0005239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E6E85" w:rsidRPr="00E525E3" w14:paraId="175D5981" w14:textId="77777777" w:rsidTr="002869A2">
        <w:tc>
          <w:tcPr>
            <w:tcW w:w="3960" w:type="dxa"/>
          </w:tcPr>
          <w:p w14:paraId="171CD944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1" w:type="dxa"/>
            <w:shd w:val="clear" w:color="auto" w:fill="auto"/>
          </w:tcPr>
          <w:p w14:paraId="48C7BE8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E40234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35463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D407E4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FBA7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9E0BB1A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57" w:type="dxa"/>
          </w:tcPr>
          <w:p w14:paraId="0D76887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5AE23DFB" w14:textId="77777777" w:rsidTr="002869A2">
        <w:tc>
          <w:tcPr>
            <w:tcW w:w="3960" w:type="dxa"/>
          </w:tcPr>
          <w:p w14:paraId="733F6667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1" w:type="dxa"/>
            <w:shd w:val="clear" w:color="auto" w:fill="auto"/>
          </w:tcPr>
          <w:p w14:paraId="624874A1" w14:textId="445FF8E1" w:rsidR="004E6E85" w:rsidRPr="004E6E85" w:rsidRDefault="007027D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  <w:r w:rsidR="004E6E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4" w:type="dxa"/>
          </w:tcPr>
          <w:p w14:paraId="10AF1E0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FCEB5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603,521</w:t>
            </w:r>
          </w:p>
        </w:tc>
        <w:tc>
          <w:tcPr>
            <w:tcW w:w="273" w:type="dxa"/>
          </w:tcPr>
          <w:p w14:paraId="4449B944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5326E" w14:textId="77777777" w:rsidR="004E6E85" w:rsidRPr="00FD0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31C">
              <w:rPr>
                <w:rFonts w:ascii="Angsana New" w:hAnsi="Angsana New"/>
                <w:sz w:val="30"/>
                <w:szCs w:val="30"/>
                <w:lang w:val="en-US"/>
              </w:rPr>
              <w:t>580,65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3" w:type="dxa"/>
          </w:tcPr>
          <w:p w14:paraId="6E7C7FCC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393FAD25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600,370</w:t>
            </w:r>
          </w:p>
        </w:tc>
      </w:tr>
      <w:tr w:rsidR="004E6E85" w:rsidRPr="00E525E3" w14:paraId="45D2EC56" w14:textId="77777777" w:rsidTr="002869A2">
        <w:tc>
          <w:tcPr>
            <w:tcW w:w="3960" w:type="dxa"/>
          </w:tcPr>
          <w:p w14:paraId="3470A259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010F3D7" w14:textId="732B4549" w:rsidR="004E6E85" w:rsidRPr="004E6E85" w:rsidRDefault="007027D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="004E6E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4" w:type="dxa"/>
          </w:tcPr>
          <w:p w14:paraId="05677233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4C20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  <w:tc>
          <w:tcPr>
            <w:tcW w:w="273" w:type="dxa"/>
          </w:tcPr>
          <w:p w14:paraId="21E3720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A9CCF" w14:textId="77777777" w:rsidR="004E6E85" w:rsidRPr="00FD0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31C">
              <w:rPr>
                <w:rFonts w:ascii="Angsana New" w:hAnsi="Angsana New"/>
                <w:sz w:val="30"/>
                <w:szCs w:val="30"/>
                <w:lang w:val="en-US"/>
              </w:rPr>
              <w:t>153,787</w:t>
            </w:r>
          </w:p>
        </w:tc>
        <w:tc>
          <w:tcPr>
            <w:tcW w:w="273" w:type="dxa"/>
          </w:tcPr>
          <w:p w14:paraId="1F7E8D5D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501EC4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</w:tr>
      <w:tr w:rsidR="004E6E85" w:rsidRPr="00E525E3" w14:paraId="702EB99F" w14:textId="77777777" w:rsidTr="002869A2">
        <w:tc>
          <w:tcPr>
            <w:tcW w:w="3960" w:type="dxa"/>
          </w:tcPr>
          <w:p w14:paraId="47C17915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44EEC4D" w14:textId="5E0DE5D9" w:rsidR="004E6E85" w:rsidRP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</w:t>
            </w:r>
            <w:r w:rsidR="007027DA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4" w:type="dxa"/>
          </w:tcPr>
          <w:p w14:paraId="42CC1F5D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DC010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  <w:tc>
          <w:tcPr>
            <w:tcW w:w="273" w:type="dxa"/>
          </w:tcPr>
          <w:p w14:paraId="321F9BD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A7973" w14:textId="77777777" w:rsidR="004E6E85" w:rsidRPr="00FD0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31C">
              <w:rPr>
                <w:rFonts w:ascii="Angsana New" w:hAnsi="Angsana New"/>
                <w:sz w:val="30"/>
                <w:szCs w:val="30"/>
                <w:lang w:val="en-US"/>
              </w:rPr>
              <w:t>47,163</w:t>
            </w:r>
          </w:p>
        </w:tc>
        <w:tc>
          <w:tcPr>
            <w:tcW w:w="273" w:type="dxa"/>
          </w:tcPr>
          <w:p w14:paraId="0401EB4D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8AC9721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</w:tr>
      <w:tr w:rsidR="004E6E85" w:rsidRPr="00E525E3" w14:paraId="3C0282B6" w14:textId="77777777" w:rsidTr="002869A2">
        <w:tc>
          <w:tcPr>
            <w:tcW w:w="3960" w:type="dxa"/>
          </w:tcPr>
          <w:p w14:paraId="4B940837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090BFEC6" w14:textId="77777777" w:rsidR="004E6E85" w:rsidRP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103,981</w:t>
            </w:r>
          </w:p>
        </w:tc>
        <w:tc>
          <w:tcPr>
            <w:tcW w:w="274" w:type="dxa"/>
          </w:tcPr>
          <w:p w14:paraId="2C39AEC6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F2A84A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  <w:tc>
          <w:tcPr>
            <w:tcW w:w="273" w:type="dxa"/>
          </w:tcPr>
          <w:p w14:paraId="672EE7D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1DFFB" w14:textId="77777777" w:rsidR="004E6E85" w:rsidRPr="00FD0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31C">
              <w:rPr>
                <w:rFonts w:ascii="Angsana New" w:hAnsi="Angsana New"/>
                <w:sz w:val="30"/>
                <w:szCs w:val="30"/>
                <w:lang w:val="en-US"/>
              </w:rPr>
              <w:t>103,981</w:t>
            </w:r>
          </w:p>
        </w:tc>
        <w:tc>
          <w:tcPr>
            <w:tcW w:w="273" w:type="dxa"/>
          </w:tcPr>
          <w:p w14:paraId="4A7A59BA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2D1219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</w:tr>
      <w:tr w:rsidR="004E6E85" w:rsidRPr="00E525E3" w14:paraId="15C0E0A1" w14:textId="77777777" w:rsidTr="002869A2">
        <w:tc>
          <w:tcPr>
            <w:tcW w:w="3960" w:type="dxa"/>
          </w:tcPr>
          <w:p w14:paraId="475D4653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05FBF8F" w14:textId="77777777" w:rsidR="004E6E85" w:rsidRP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072">
              <w:rPr>
                <w:rFonts w:ascii="Angsana New" w:hAnsi="Angsana New"/>
                <w:sz w:val="30"/>
                <w:szCs w:val="30"/>
                <w:lang w:val="en-US"/>
              </w:rPr>
              <w:t>163,602</w:t>
            </w:r>
          </w:p>
        </w:tc>
        <w:tc>
          <w:tcPr>
            <w:tcW w:w="274" w:type="dxa"/>
          </w:tcPr>
          <w:p w14:paraId="5444AFE2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C504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273" w:type="dxa"/>
          </w:tcPr>
          <w:p w14:paraId="5B3FE80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5AF56" w14:textId="77777777" w:rsidR="004E6E85" w:rsidRPr="00FD0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31C">
              <w:rPr>
                <w:rFonts w:ascii="Angsana New" w:hAnsi="Angsana New"/>
                <w:sz w:val="30"/>
                <w:szCs w:val="30"/>
                <w:lang w:val="en-US"/>
              </w:rPr>
              <w:t>163,602</w:t>
            </w:r>
          </w:p>
        </w:tc>
        <w:tc>
          <w:tcPr>
            <w:tcW w:w="273" w:type="dxa"/>
          </w:tcPr>
          <w:p w14:paraId="7E1438B3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68D02FA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</w:tr>
      <w:tr w:rsidR="004E6E85" w:rsidRPr="00E525E3" w14:paraId="09E98D3E" w14:textId="77777777" w:rsidTr="002869A2">
        <w:tc>
          <w:tcPr>
            <w:tcW w:w="3960" w:type="dxa"/>
          </w:tcPr>
          <w:p w14:paraId="2376347E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08C87B80" w14:textId="77777777" w:rsidR="004E6E85" w:rsidRP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32,063</w:t>
            </w:r>
          </w:p>
        </w:tc>
        <w:tc>
          <w:tcPr>
            <w:tcW w:w="274" w:type="dxa"/>
          </w:tcPr>
          <w:p w14:paraId="0E369A0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068D8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  <w:tc>
          <w:tcPr>
            <w:tcW w:w="273" w:type="dxa"/>
          </w:tcPr>
          <w:p w14:paraId="7382FFEE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1490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32,063</w:t>
            </w:r>
          </w:p>
        </w:tc>
        <w:tc>
          <w:tcPr>
            <w:tcW w:w="273" w:type="dxa"/>
          </w:tcPr>
          <w:p w14:paraId="5D7B0C85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49C440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</w:tr>
      <w:tr w:rsidR="004E6E85" w:rsidRPr="00E525E3" w14:paraId="6AFEDADA" w14:textId="77777777" w:rsidTr="002869A2">
        <w:tc>
          <w:tcPr>
            <w:tcW w:w="3960" w:type="dxa"/>
          </w:tcPr>
          <w:p w14:paraId="5FDC43CF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22568F" w14:textId="5784919E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438,</w:t>
            </w:r>
            <w:r w:rsidR="00B74771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274" w:type="dxa"/>
          </w:tcPr>
          <w:p w14:paraId="605F772D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BE14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409,750</w:t>
            </w:r>
          </w:p>
        </w:tc>
        <w:tc>
          <w:tcPr>
            <w:tcW w:w="273" w:type="dxa"/>
          </w:tcPr>
          <w:p w14:paraId="4AAE11C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ED910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431,713</w:t>
            </w:r>
          </w:p>
        </w:tc>
        <w:tc>
          <w:tcPr>
            <w:tcW w:w="273" w:type="dxa"/>
          </w:tcPr>
          <w:p w14:paraId="3EE0C1A8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F72324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402,784</w:t>
            </w:r>
          </w:p>
        </w:tc>
      </w:tr>
      <w:tr w:rsidR="004E6E85" w:rsidRPr="00E525E3" w14:paraId="3813BCCF" w14:textId="77777777" w:rsidTr="002869A2">
        <w:tc>
          <w:tcPr>
            <w:tcW w:w="3960" w:type="dxa"/>
          </w:tcPr>
          <w:p w14:paraId="4E1EC4F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D774DF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6,938,254</w:t>
            </w:r>
          </w:p>
        </w:tc>
        <w:tc>
          <w:tcPr>
            <w:tcW w:w="274" w:type="dxa"/>
          </w:tcPr>
          <w:p w14:paraId="34F6B77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E98661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6,448,439</w:t>
            </w:r>
          </w:p>
        </w:tc>
        <w:tc>
          <w:tcPr>
            <w:tcW w:w="273" w:type="dxa"/>
          </w:tcPr>
          <w:p w14:paraId="54D526E1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417875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6,922,608</w:t>
            </w:r>
          </w:p>
        </w:tc>
        <w:tc>
          <w:tcPr>
            <w:tcW w:w="273" w:type="dxa"/>
          </w:tcPr>
          <w:p w14:paraId="3AB6D780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762FC8" w14:textId="6DDC75A6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6,433,</w:t>
            </w:r>
            <w:r w:rsidR="00436021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4360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E6E85" w:rsidRPr="00E525E3" w14:paraId="6C13E106" w14:textId="77777777" w:rsidTr="002869A2">
        <w:tc>
          <w:tcPr>
            <w:tcW w:w="3960" w:type="dxa"/>
          </w:tcPr>
          <w:p w14:paraId="683F3108" w14:textId="77777777" w:rsidR="004E6E85" w:rsidRPr="0002431C" w:rsidRDefault="004E6E85" w:rsidP="0041788A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4E6E85" w:rsidRPr="0002431C" w:rsidRDefault="004E6E85" w:rsidP="004178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6AAD0FB" w14:textId="77777777" w:rsid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21FF305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(263,027)</w:t>
            </w:r>
          </w:p>
        </w:tc>
        <w:tc>
          <w:tcPr>
            <w:tcW w:w="274" w:type="dxa"/>
          </w:tcPr>
          <w:p w14:paraId="0EBAC563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330DC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4689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273" w:type="dxa"/>
          </w:tcPr>
          <w:p w14:paraId="794CD512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97158B" w14:textId="77777777" w:rsid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6222EA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(256,075)</w:t>
            </w:r>
          </w:p>
        </w:tc>
        <w:tc>
          <w:tcPr>
            <w:tcW w:w="273" w:type="dxa"/>
          </w:tcPr>
          <w:p w14:paraId="0865204E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A94FD1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BD5FE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4E6E85" w:rsidRPr="00E525E3" w14:paraId="5CEFD372" w14:textId="77777777" w:rsidTr="002869A2">
        <w:tc>
          <w:tcPr>
            <w:tcW w:w="3960" w:type="dxa"/>
          </w:tcPr>
          <w:p w14:paraId="51AC9C6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9647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6,675,227</w:t>
            </w:r>
          </w:p>
        </w:tc>
        <w:tc>
          <w:tcPr>
            <w:tcW w:w="274" w:type="dxa"/>
          </w:tcPr>
          <w:p w14:paraId="2B8F76BB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AAD7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6,195,928</w:t>
            </w:r>
          </w:p>
        </w:tc>
        <w:tc>
          <w:tcPr>
            <w:tcW w:w="273" w:type="dxa"/>
          </w:tcPr>
          <w:p w14:paraId="2F6C82C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E28F2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6,666,533</w:t>
            </w:r>
          </w:p>
        </w:tc>
        <w:tc>
          <w:tcPr>
            <w:tcW w:w="273" w:type="dxa"/>
          </w:tcPr>
          <w:p w14:paraId="3E9B5444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3D9A5CA3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6,187,</w:t>
            </w:r>
            <w:r w:rsidR="007217F7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72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E0DC9" w:rsidRPr="00622AFA" w14:paraId="3F4D31D3" w14:textId="77777777" w:rsidTr="002869A2">
        <w:tc>
          <w:tcPr>
            <w:tcW w:w="3960" w:type="dxa"/>
          </w:tcPr>
          <w:p w14:paraId="0DEFC04A" w14:textId="77777777" w:rsidR="004E0DC9" w:rsidRPr="002869A2" w:rsidRDefault="004E0DC9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1B091ED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4" w:type="dxa"/>
          </w:tcPr>
          <w:p w14:paraId="2DDB1009" w14:textId="77777777" w:rsidR="004E0DC9" w:rsidRPr="002869A2" w:rsidRDefault="004E0DC9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02E211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</w:tcPr>
          <w:p w14:paraId="31A773E1" w14:textId="77777777" w:rsidR="004E0DC9" w:rsidRPr="002869A2" w:rsidRDefault="004E0DC9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154014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</w:tcPr>
          <w:p w14:paraId="4A4801BA" w14:textId="77777777" w:rsidR="004E0DC9" w:rsidRPr="002869A2" w:rsidRDefault="004E0DC9" w:rsidP="0041788A">
            <w:pPr>
              <w:pStyle w:val="acctfourfigures"/>
              <w:spacing w:line="240" w:lineRule="auto"/>
              <w:rPr>
                <w:rFonts w:ascii="Angsana New" w:hAnsi="Angsana New"/>
                <w:sz w:val="18"/>
                <w:szCs w:val="18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7771AD5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4E6E85" w:rsidRPr="00D033CA" w14:paraId="2DF51DBF" w14:textId="77777777" w:rsidTr="002869A2">
        <w:tc>
          <w:tcPr>
            <w:tcW w:w="3960" w:type="dxa"/>
          </w:tcPr>
          <w:p w14:paraId="778FA2B0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5C6137D1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6,675,582</w:t>
            </w:r>
          </w:p>
        </w:tc>
        <w:tc>
          <w:tcPr>
            <w:tcW w:w="274" w:type="dxa"/>
          </w:tcPr>
          <w:p w14:paraId="18A72CC3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6CF48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273" w:type="dxa"/>
          </w:tcPr>
          <w:p w14:paraId="4EEDC804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1F2DA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6,678,788</w:t>
            </w:r>
          </w:p>
        </w:tc>
        <w:tc>
          <w:tcPr>
            <w:tcW w:w="273" w:type="dxa"/>
          </w:tcPr>
          <w:p w14:paraId="2E271E3C" w14:textId="77777777" w:rsidR="004E6E85" w:rsidRPr="0002431C" w:rsidRDefault="004E6E85" w:rsidP="0041788A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DBFB0F9" w14:textId="65E0B274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</w:t>
            </w:r>
            <w:r w:rsidR="00252AAD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52A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AB52B" w14:textId="44503366" w:rsidR="0043697A" w:rsidRPr="00EF652C" w:rsidRDefault="00A72C5C" w:rsidP="00A7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D188651" w14:textId="5F5C35A8" w:rsidR="00C52B01" w:rsidRPr="00EF652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D26FAD">
        <w:tc>
          <w:tcPr>
            <w:tcW w:w="1477" w:type="pct"/>
          </w:tcPr>
          <w:p w14:paraId="035718FA" w14:textId="77777777" w:rsidR="00D5374A" w:rsidRPr="00EF652C" w:rsidRDefault="00D5374A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0" w:type="pct"/>
          </w:tcPr>
          <w:p w14:paraId="3F65D6D5" w14:textId="77777777" w:rsidR="00D5374A" w:rsidRPr="00EF652C" w:rsidRDefault="00D5374A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pct"/>
            <w:gridSpan w:val="3"/>
          </w:tcPr>
          <w:p w14:paraId="40EF8311" w14:textId="77777777" w:rsidR="00D5374A" w:rsidRPr="00EF652C" w:rsidRDefault="00D5374A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1069C8AB" w14:textId="77777777" w:rsidR="00D5374A" w:rsidRPr="00EF652C" w:rsidRDefault="00D5374A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6" w:type="pct"/>
            <w:gridSpan w:val="3"/>
          </w:tcPr>
          <w:p w14:paraId="3F840D46" w14:textId="48C388F4" w:rsidR="00D5374A" w:rsidRPr="00EF652C" w:rsidRDefault="00D5374A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D5374A" w:rsidRPr="00EF652C" w14:paraId="11B56C74" w14:textId="77777777" w:rsidTr="00F5187E">
        <w:tc>
          <w:tcPr>
            <w:tcW w:w="1477" w:type="pct"/>
          </w:tcPr>
          <w:p w14:paraId="36B90A1C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</w:tcPr>
          <w:p w14:paraId="73C5B84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58A8AAAC" w:rsidR="00D5374A" w:rsidRPr="00765FA6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2" w:type="pct"/>
          </w:tcPr>
          <w:p w14:paraId="5D4EC54F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3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AE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4AFA6CC7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7BF38CC2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9" w:type="pct"/>
          </w:tcPr>
          <w:p w14:paraId="3EA85C4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5BE8BD0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5374A" w:rsidRPr="00EF652C" w14:paraId="42D46ED1" w14:textId="77777777" w:rsidTr="00D26FAD">
        <w:tc>
          <w:tcPr>
            <w:tcW w:w="1477" w:type="pct"/>
          </w:tcPr>
          <w:p w14:paraId="780E4999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</w:tcPr>
          <w:p w14:paraId="572A59E8" w14:textId="31C149BE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54FC4B68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2A8F9DD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23934B75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14:paraId="2469544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620CE991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14:paraId="6B93E78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24259D81" w14:textId="119659A9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5374A" w:rsidRPr="00EF652C" w14:paraId="00A0B871" w14:textId="77777777" w:rsidTr="00D26FAD">
        <w:tc>
          <w:tcPr>
            <w:tcW w:w="1476" w:type="pct"/>
          </w:tcPr>
          <w:p w14:paraId="5487F182" w14:textId="77777777" w:rsidR="00D5374A" w:rsidRPr="00EF652C" w:rsidRDefault="00D5374A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D5374A" w:rsidRPr="00EF652C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pct"/>
            <w:gridSpan w:val="3"/>
          </w:tcPr>
          <w:p w14:paraId="4BE4C58E" w14:textId="77777777" w:rsidR="00D5374A" w:rsidRPr="0041788A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D5374A" w:rsidRPr="0041788A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7" w:type="pct"/>
            <w:gridSpan w:val="3"/>
          </w:tcPr>
          <w:p w14:paraId="227BC0D0" w14:textId="4BFC494D" w:rsidR="00D5374A" w:rsidRPr="00EF652C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374A" w:rsidRPr="00EF652C" w14:paraId="401F64BD" w14:textId="77777777" w:rsidTr="00D26FAD">
        <w:tc>
          <w:tcPr>
            <w:tcW w:w="1476" w:type="pct"/>
          </w:tcPr>
          <w:p w14:paraId="21BA7F34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0AAEAC7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A1AD1AE" w14:textId="77777777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1EADD80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4A403072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FF00E7" w14:textId="77777777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pct"/>
          </w:tcPr>
          <w:p w14:paraId="1B8F610E" w14:textId="3F4FF1E0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68B0F2E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FD24148" w14:textId="77777777" w:rsidR="00D5374A" w:rsidRPr="003F5FE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74A" w:rsidRPr="00EF652C" w14:paraId="709E1B8F" w14:textId="77777777" w:rsidTr="00D26FAD">
        <w:tc>
          <w:tcPr>
            <w:tcW w:w="1477" w:type="pct"/>
          </w:tcPr>
          <w:p w14:paraId="63B268CC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0" w:type="pct"/>
          </w:tcPr>
          <w:p w14:paraId="4E6B4C60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131C3535" w:rsidR="00D5374A" w:rsidRPr="00474374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2.0 - 6.5</w:t>
            </w:r>
          </w:p>
        </w:tc>
        <w:tc>
          <w:tcPr>
            <w:tcW w:w="142" w:type="pct"/>
          </w:tcPr>
          <w:p w14:paraId="7C52960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50A238FD" w:rsidR="00D5374A" w:rsidRPr="006F3442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7.7</w:t>
            </w:r>
          </w:p>
        </w:tc>
        <w:tc>
          <w:tcPr>
            <w:tcW w:w="141" w:type="pct"/>
          </w:tcPr>
          <w:p w14:paraId="26297F30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0D0223F1" w:rsidR="00D5374A" w:rsidRPr="000D372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355,585</w:t>
            </w:r>
          </w:p>
        </w:tc>
        <w:tc>
          <w:tcPr>
            <w:tcW w:w="129" w:type="pct"/>
          </w:tcPr>
          <w:p w14:paraId="652A743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28B91143" w14:textId="1436D87F" w:rsidR="00D5374A" w:rsidRPr="000D372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</w:tr>
      <w:tr w:rsidR="00D5374A" w:rsidRPr="00EF652C" w14:paraId="0ACB2EFE" w14:textId="77777777" w:rsidTr="00D26FAD">
        <w:tc>
          <w:tcPr>
            <w:tcW w:w="1477" w:type="pct"/>
          </w:tcPr>
          <w:p w14:paraId="1BE73BF2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380" w:type="pct"/>
          </w:tcPr>
          <w:p w14:paraId="10F37BD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CE121E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C33E7E0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73DA63CF" w:rsidR="00D5374A" w:rsidRPr="000D372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355,585</w:t>
            </w:r>
          </w:p>
        </w:tc>
        <w:tc>
          <w:tcPr>
            <w:tcW w:w="129" w:type="pct"/>
          </w:tcPr>
          <w:p w14:paraId="2C19EED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401F6F1F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  <w:tr w:rsidR="00D5374A" w:rsidRPr="00EF652C" w14:paraId="40A6319B" w14:textId="77777777" w:rsidTr="00D26FAD">
        <w:tc>
          <w:tcPr>
            <w:tcW w:w="1477" w:type="pct"/>
          </w:tcPr>
          <w:p w14:paraId="3822C92C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14:paraId="298C7AF2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655F88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D89CE2" w14:textId="77777777" w:rsidR="00D5374A" w:rsidRPr="00F83707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D5374A" w:rsidRPr="00F8370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double" w:sz="4" w:space="0" w:color="auto"/>
            </w:tcBorders>
          </w:tcPr>
          <w:p w14:paraId="2C301B17" w14:textId="77777777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374A" w:rsidRPr="00EF652C" w14:paraId="2883AE2B" w14:textId="77777777" w:rsidTr="00D26FAD">
        <w:tc>
          <w:tcPr>
            <w:tcW w:w="1477" w:type="pct"/>
          </w:tcPr>
          <w:p w14:paraId="3EF57297" w14:textId="682F36C9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0" w:type="pct"/>
          </w:tcPr>
          <w:p w14:paraId="6939D1F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2B1DF8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242197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640403BD" w:rsidR="00D5374A" w:rsidRPr="000D3727" w:rsidRDefault="00650D07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123,305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</w:tcPr>
          <w:p w14:paraId="72815703" w14:textId="4A6021F4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119,708</w:t>
            </w:r>
          </w:p>
        </w:tc>
      </w:tr>
      <w:tr w:rsidR="00D5374A" w:rsidRPr="00EF652C" w14:paraId="0521E711" w14:textId="77777777" w:rsidTr="00D26FAD">
        <w:tc>
          <w:tcPr>
            <w:tcW w:w="1477" w:type="pct"/>
          </w:tcPr>
          <w:p w14:paraId="3482F4D3" w14:textId="7655B7C0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0" w:type="pct"/>
          </w:tcPr>
          <w:p w14:paraId="1EF71899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976F7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079A42F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091057F5" w:rsidR="00D5374A" w:rsidRPr="000D3727" w:rsidRDefault="00650D07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232,280</w:t>
            </w:r>
          </w:p>
        </w:tc>
        <w:tc>
          <w:tcPr>
            <w:tcW w:w="129" w:type="pct"/>
          </w:tcPr>
          <w:p w14:paraId="27EC4685" w14:textId="77777777" w:rsidR="00D5374A" w:rsidRPr="00B004D0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E5A2885" w14:textId="5051F816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217,950</w:t>
            </w:r>
          </w:p>
        </w:tc>
      </w:tr>
      <w:tr w:rsidR="00D5374A" w:rsidRPr="00EF652C" w14:paraId="3AEE3529" w14:textId="77777777" w:rsidTr="00D26FAD">
        <w:tc>
          <w:tcPr>
            <w:tcW w:w="1477" w:type="pct"/>
          </w:tcPr>
          <w:p w14:paraId="61046324" w14:textId="60E4C373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0" w:type="pct"/>
          </w:tcPr>
          <w:p w14:paraId="005C3CAA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1F9B8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D5374A" w:rsidRPr="000D3727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9E2909E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442CE88F" w:rsidR="00D5374A" w:rsidRPr="000D372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355,585</w:t>
            </w:r>
          </w:p>
        </w:tc>
        <w:tc>
          <w:tcPr>
            <w:tcW w:w="129" w:type="pct"/>
          </w:tcPr>
          <w:p w14:paraId="5215CE31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71E20736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</w:tbl>
    <w:p w14:paraId="1128CD96" w14:textId="66DD4A4F" w:rsidR="005068CF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FF6092" w14:textId="5716205B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0F2A94" w:rsidRPr="000F2A9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F2A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7B43" w:rsidRPr="000F2A9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313C8" w:rsidRPr="000F2A9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86120" w:rsidRPr="000F2A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313C8" w:rsidRPr="000F2A94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286120" w:rsidRPr="000F2A9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F463CA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30B13DD" w:rsidR="00A71541" w:rsidRPr="00F463CA" w:rsidRDefault="00A71541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6ABCB6AE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00319CAF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71541" w:rsidRPr="00F463CA" w14:paraId="3DBB5B39" w14:textId="77777777" w:rsidTr="00D26FAD">
        <w:tc>
          <w:tcPr>
            <w:tcW w:w="3239" w:type="pct"/>
          </w:tcPr>
          <w:p w14:paraId="1D667513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  <w:shd w:val="clear" w:color="auto" w:fill="auto"/>
          </w:tcPr>
          <w:p w14:paraId="45884687" w14:textId="3F3B96F4" w:rsidR="00A71541" w:rsidRPr="00347F78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337,658</w:t>
            </w:r>
          </w:p>
        </w:tc>
        <w:tc>
          <w:tcPr>
            <w:tcW w:w="128" w:type="pct"/>
          </w:tcPr>
          <w:p w14:paraId="18067A0B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4B84B909" w14:textId="52B90ED8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122,613</w:t>
            </w:r>
          </w:p>
        </w:tc>
      </w:tr>
      <w:tr w:rsidR="00A71541" w:rsidRPr="00F463CA" w14:paraId="4AF76894" w14:textId="77777777" w:rsidTr="00D26FAD">
        <w:tc>
          <w:tcPr>
            <w:tcW w:w="3239" w:type="pct"/>
          </w:tcPr>
          <w:p w14:paraId="57A76216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  <w:shd w:val="clear" w:color="auto" w:fill="auto"/>
          </w:tcPr>
          <w:p w14:paraId="2C51D86A" w14:textId="68C1EAF8" w:rsidR="00A71541" w:rsidRPr="00347F78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22,830</w:t>
            </w:r>
          </w:p>
        </w:tc>
        <w:tc>
          <w:tcPr>
            <w:tcW w:w="128" w:type="pct"/>
          </w:tcPr>
          <w:p w14:paraId="5AE82CED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81078CF" w14:textId="38663C9E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57,076</w:t>
            </w:r>
          </w:p>
        </w:tc>
      </w:tr>
      <w:tr w:rsidR="00A71541" w:rsidRPr="00F463CA" w14:paraId="4DDA3CCE" w14:textId="77777777" w:rsidTr="00D26FAD">
        <w:tc>
          <w:tcPr>
            <w:tcW w:w="3239" w:type="pct"/>
          </w:tcPr>
          <w:p w14:paraId="1073C545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  <w:shd w:val="clear" w:color="auto" w:fill="auto"/>
          </w:tcPr>
          <w:p w14:paraId="1442EA6A" w14:textId="7B1E2190" w:rsidR="00A71541" w:rsidRPr="00347F78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(4,903)</w:t>
            </w:r>
          </w:p>
        </w:tc>
        <w:tc>
          <w:tcPr>
            <w:tcW w:w="128" w:type="pct"/>
          </w:tcPr>
          <w:p w14:paraId="6627A911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A8DD2BC" w14:textId="69AE4010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(30,535)</w:t>
            </w:r>
          </w:p>
        </w:tc>
      </w:tr>
      <w:tr w:rsidR="00A71541" w:rsidRPr="00F463CA" w14:paraId="1555B0ED" w14:textId="77777777" w:rsidTr="00D26FAD">
        <w:tc>
          <w:tcPr>
            <w:tcW w:w="3239" w:type="pct"/>
          </w:tcPr>
          <w:p w14:paraId="485B81C1" w14:textId="4638FBD6" w:rsidR="00A71541" w:rsidRPr="00767B43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7797" w14:textId="187E6202" w:rsidR="00A71541" w:rsidRPr="00347F78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355,585</w:t>
            </w:r>
          </w:p>
        </w:tc>
        <w:tc>
          <w:tcPr>
            <w:tcW w:w="128" w:type="pct"/>
          </w:tcPr>
          <w:p w14:paraId="28DFE786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C956" w14:textId="15F9AEBA" w:rsidR="00A71541" w:rsidRPr="00182A2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149,154</w:t>
            </w:r>
          </w:p>
        </w:tc>
      </w:tr>
    </w:tbl>
    <w:p w14:paraId="4D2FB438" w14:textId="3A21B1FE" w:rsidR="00765FA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36768" w14:textId="77777777" w:rsidR="000F4876" w:rsidRDefault="000F4876">
      <w:r>
        <w:br w:type="page"/>
      </w:r>
    </w:p>
    <w:p w14:paraId="07AA437D" w14:textId="4C55C2CA" w:rsidR="00100A57" w:rsidRPr="00474374" w:rsidRDefault="00100A57" w:rsidP="00100A5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หนี้สินที่มีภาระดอกเบี้ย   </w:t>
      </w:r>
    </w:p>
    <w:p w14:paraId="78E659CB" w14:textId="77777777" w:rsidR="006436E0" w:rsidRPr="00E525E3" w:rsidRDefault="006436E0" w:rsidP="00D04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FC00D" w14:textId="21DDD5CD" w:rsidR="006436E0" w:rsidRPr="00E525E3" w:rsidRDefault="00B75308" w:rsidP="00D0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74374">
        <w:rPr>
          <w:rFonts w:ascii="Angsana New" w:hAnsi="Angsana New"/>
          <w:sz w:val="30"/>
          <w:szCs w:val="30"/>
        </w:rPr>
        <w:t xml:space="preserve">23 </w:t>
      </w:r>
      <w:r w:rsidRPr="00474374">
        <w:rPr>
          <w:rFonts w:ascii="Angsana New" w:hAnsi="Angsana New"/>
          <w:sz w:val="30"/>
          <w:szCs w:val="30"/>
          <w:cs/>
        </w:rPr>
        <w:t>กุมภาพันธ์</w:t>
      </w:r>
      <w:r w:rsidR="006436E0" w:rsidRPr="00474374">
        <w:rPr>
          <w:rFonts w:ascii="Angsana New" w:hAnsi="Angsana New"/>
          <w:sz w:val="30"/>
          <w:szCs w:val="30"/>
          <w:cs/>
        </w:rPr>
        <w:t xml:space="preserve"> </w:t>
      </w:r>
      <w:r w:rsidR="006436E0" w:rsidRPr="00474374">
        <w:rPr>
          <w:rFonts w:ascii="Angsana New" w:hAnsi="Angsana New"/>
          <w:sz w:val="30"/>
          <w:szCs w:val="30"/>
        </w:rPr>
        <w:t xml:space="preserve">2567 </w:t>
      </w:r>
      <w:r w:rsidR="006436E0" w:rsidRPr="00474374">
        <w:rPr>
          <w:rFonts w:ascii="Angsana New" w:hAnsi="Angsana New"/>
          <w:sz w:val="30"/>
          <w:szCs w:val="30"/>
          <w:cs/>
        </w:rPr>
        <w:t>บริษัท</w:t>
      </w:r>
      <w:r w:rsidR="00BA6F8F" w:rsidRPr="00474374">
        <w:rPr>
          <w:rFonts w:ascii="Angsana New" w:hAnsi="Angsana New"/>
          <w:sz w:val="30"/>
          <w:szCs w:val="30"/>
          <w:cs/>
        </w:rPr>
        <w:t>ได้ลงนามในสัญญาแก้ไข</w:t>
      </w:r>
      <w:r w:rsidR="00210C60" w:rsidRPr="00474374">
        <w:rPr>
          <w:rFonts w:ascii="Angsana New" w:hAnsi="Angsana New"/>
          <w:sz w:val="30"/>
          <w:szCs w:val="30"/>
          <w:cs/>
        </w:rPr>
        <w:t>เงื่อนไข</w:t>
      </w:r>
      <w:r w:rsidR="00F50957" w:rsidRPr="00474374">
        <w:rPr>
          <w:rFonts w:ascii="Angsana New" w:hAnsi="Angsana New"/>
          <w:sz w:val="30"/>
          <w:szCs w:val="30"/>
          <w:cs/>
        </w:rPr>
        <w:t>หนึ่งข้อ</w:t>
      </w:r>
      <w:r w:rsidR="00210C60" w:rsidRPr="00474374">
        <w:rPr>
          <w:rFonts w:ascii="Angsana New" w:hAnsi="Angsana New"/>
          <w:sz w:val="30"/>
          <w:szCs w:val="30"/>
          <w:cs/>
        </w:rPr>
        <w:t>ในสัญญาเงินกู้ระยะยาว</w:t>
      </w:r>
      <w:r w:rsidR="00A438E7" w:rsidRPr="00474374">
        <w:rPr>
          <w:rFonts w:ascii="Angsana New" w:hAnsi="Angsana New"/>
          <w:sz w:val="30"/>
          <w:szCs w:val="30"/>
          <w:cs/>
        </w:rPr>
        <w:t>ที่</w:t>
      </w:r>
      <w:r w:rsidR="00210C60" w:rsidRPr="00474374">
        <w:rPr>
          <w:rFonts w:ascii="Angsana New" w:hAnsi="Angsana New"/>
          <w:sz w:val="30"/>
          <w:szCs w:val="30"/>
          <w:cs/>
        </w:rPr>
        <w:t>เกี่ยวกับการ</w:t>
      </w:r>
      <w:r w:rsidR="00210C60" w:rsidRPr="00474374">
        <w:rPr>
          <w:rFonts w:ascii="Angsana New" w:hAnsi="Angsana New"/>
          <w:spacing w:val="-6"/>
          <w:sz w:val="30"/>
          <w:szCs w:val="30"/>
          <w:cs/>
        </w:rPr>
        <w:t>ดำรงอัตราส่วนเงินทุนหมุนเวียนต่อ</w:t>
      </w:r>
      <w:r w:rsidRPr="00474374">
        <w:rPr>
          <w:rFonts w:ascii="Angsana New" w:hAnsi="Angsana New"/>
          <w:spacing w:val="-6"/>
          <w:sz w:val="30"/>
          <w:szCs w:val="30"/>
          <w:cs/>
        </w:rPr>
        <w:t>ห</w:t>
      </w:r>
      <w:r w:rsidR="00210C60" w:rsidRPr="00474374">
        <w:rPr>
          <w:rFonts w:ascii="Angsana New" w:hAnsi="Angsana New"/>
          <w:spacing w:val="-6"/>
          <w:sz w:val="30"/>
          <w:szCs w:val="30"/>
          <w:cs/>
        </w:rPr>
        <w:t>นี้สินระยะสั้น</w:t>
      </w:r>
      <w:r w:rsidR="005904C3" w:rsidRPr="00474374">
        <w:rPr>
          <w:rFonts w:ascii="Angsana New" w:hAnsi="Angsana New"/>
          <w:spacing w:val="-6"/>
          <w:sz w:val="30"/>
          <w:szCs w:val="30"/>
          <w:cs/>
        </w:rPr>
        <w:t>ตามที่กำหนดในสัญญาเงินกู้ยืม</w:t>
      </w:r>
      <w:r w:rsidR="00333F4A" w:rsidRPr="00474374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="005904C3" w:rsidRPr="00474374">
        <w:rPr>
          <w:rFonts w:ascii="Angsana New" w:hAnsi="Angsana New"/>
          <w:spacing w:val="-6"/>
          <w:sz w:val="30"/>
          <w:szCs w:val="30"/>
          <w:cs/>
        </w:rPr>
        <w:t>จากสถาบันการเงินแห่งหนึ่ง</w:t>
      </w:r>
    </w:p>
    <w:p w14:paraId="28714BF5" w14:textId="55725722" w:rsidR="00CD766E" w:rsidRPr="00E525E3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47437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63C04" w14:textId="6D619172" w:rsidR="00C9749D" w:rsidRPr="00474374" w:rsidRDefault="00B47865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74374">
        <w:rPr>
          <w:rFonts w:ascii="Angsana New" w:hAnsi="Angsana New"/>
          <w:spacing w:val="-4"/>
          <w:sz w:val="30"/>
          <w:szCs w:val="30"/>
          <w:cs/>
        </w:rPr>
        <w:t>ใน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643A71" w:rsidRPr="00474374">
        <w:rPr>
          <w:rFonts w:ascii="Angsana New" w:hAnsi="Angsana New"/>
          <w:spacing w:val="-4"/>
          <w:sz w:val="30"/>
          <w:szCs w:val="30"/>
        </w:rPr>
        <w:t>2567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 xml:space="preserve"> ผู้บริหาร</w:t>
      </w:r>
      <w:r w:rsidR="0048002E" w:rsidRPr="00474374">
        <w:rPr>
          <w:rFonts w:ascii="Angsana New" w:hAnsi="Angsana New"/>
          <w:spacing w:val="-4"/>
          <w:sz w:val="30"/>
          <w:szCs w:val="30"/>
          <w:cs/>
        </w:rPr>
        <w:t>ได้ทบทวน</w:t>
      </w:r>
      <w:r w:rsidR="00C30CE8" w:rsidRPr="00474374">
        <w:rPr>
          <w:rFonts w:ascii="Angsana New" w:hAnsi="Angsana New"/>
          <w:spacing w:val="-4"/>
          <w:sz w:val="30"/>
          <w:szCs w:val="30"/>
          <w:cs/>
        </w:rPr>
        <w:t>รายงานการจัดการภายใน</w:t>
      </w:r>
      <w:r w:rsidR="0048002E" w:rsidRPr="00474374">
        <w:rPr>
          <w:rFonts w:ascii="Angsana New" w:hAnsi="Angsana New"/>
          <w:spacing w:val="-4"/>
          <w:sz w:val="30"/>
          <w:szCs w:val="30"/>
          <w:cs/>
        </w:rPr>
        <w:t>และ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>พิจารณา</w:t>
      </w:r>
      <w:r w:rsidR="0025234E">
        <w:rPr>
          <w:rFonts w:ascii="Angsana New" w:hAnsi="Angsana New" w:hint="cs"/>
          <w:spacing w:val="-4"/>
          <w:sz w:val="30"/>
          <w:szCs w:val="30"/>
          <w:cs/>
        </w:rPr>
        <w:t>เห็น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>ว่ากลุ่ม</w:t>
      </w:r>
      <w:r w:rsidR="006D1470" w:rsidRPr="00474374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00EB7824" w:rsidRPr="00474374">
        <w:rPr>
          <w:rFonts w:ascii="Angsana New" w:hAnsi="Angsana New"/>
          <w:spacing w:val="-4"/>
          <w:sz w:val="30"/>
          <w:szCs w:val="30"/>
          <w:cs/>
        </w:rPr>
        <w:t>ส่วนงานธุรกิจ</w:t>
      </w:r>
      <w:r w:rsidR="00C724BF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="00EB7824" w:rsidRPr="00474374">
        <w:rPr>
          <w:rFonts w:ascii="Angsana New" w:hAnsi="Angsana New"/>
          <w:spacing w:val="-4"/>
          <w:sz w:val="30"/>
          <w:szCs w:val="30"/>
          <w:cs/>
        </w:rPr>
        <w:t>เพียงส่วนงานเดียว</w:t>
      </w:r>
      <w:r w:rsidR="00EB7824" w:rsidRPr="00474374">
        <w:rPr>
          <w:rFonts w:ascii="Angsana New" w:hAnsi="Angsana New"/>
          <w:sz w:val="30"/>
          <w:szCs w:val="30"/>
          <w:cs/>
        </w:rPr>
        <w:t xml:space="preserve"> </w:t>
      </w:r>
      <w:r w:rsidR="00B95920" w:rsidRPr="00474374">
        <w:rPr>
          <w:rFonts w:ascii="Angsana New" w:hAnsi="Angsana New"/>
          <w:sz w:val="30"/>
          <w:szCs w:val="30"/>
          <w:cs/>
        </w:rPr>
        <w:t xml:space="preserve">คือ </w:t>
      </w:r>
      <w:r w:rsidR="00A775D7" w:rsidRPr="00474374">
        <w:rPr>
          <w:rFonts w:ascii="Angsana New" w:hAnsi="Angsana New"/>
          <w:sz w:val="30"/>
          <w:szCs w:val="30"/>
          <w:cs/>
        </w:rPr>
        <w:t>ส่วนงานขายอุปกรณ์คอมพิวเตอร์ อุปกรณ์สื่อสารและ</w:t>
      </w:r>
      <w:r w:rsidR="00C724BF">
        <w:rPr>
          <w:rFonts w:ascii="Angsana New" w:hAnsi="Angsana New" w:hint="cs"/>
          <w:sz w:val="30"/>
          <w:szCs w:val="30"/>
          <w:cs/>
        </w:rPr>
        <w:t>การ</w:t>
      </w:r>
      <w:r w:rsidR="00A775D7" w:rsidRPr="00474374">
        <w:rPr>
          <w:rFonts w:ascii="Angsana New" w:hAnsi="Angsana New"/>
          <w:sz w:val="30"/>
          <w:szCs w:val="30"/>
          <w:cs/>
        </w:rPr>
        <w:t>ให้บริการ</w:t>
      </w:r>
      <w:r w:rsidR="00C65474" w:rsidRPr="00474374">
        <w:rPr>
          <w:rFonts w:ascii="Angsana New" w:hAnsi="Angsana New"/>
          <w:sz w:val="30"/>
          <w:szCs w:val="30"/>
          <w:cs/>
        </w:rPr>
        <w:t xml:space="preserve"> </w:t>
      </w:r>
      <w:r w:rsidR="00C724BF">
        <w:rPr>
          <w:rFonts w:ascii="Angsana New" w:hAnsi="Angsana New" w:hint="cs"/>
          <w:sz w:val="30"/>
          <w:szCs w:val="30"/>
          <w:cs/>
        </w:rPr>
        <w:t>โดยการแบ่งส่วนงานธุรกิจ</w:t>
      </w:r>
      <w:r w:rsidR="0096321F">
        <w:rPr>
          <w:rFonts w:ascii="Angsana New" w:hAnsi="Angsana New" w:hint="cs"/>
          <w:sz w:val="30"/>
          <w:szCs w:val="30"/>
          <w:cs/>
        </w:rPr>
        <w:t>ดังกล่าว</w:t>
      </w:r>
      <w:r w:rsidR="0070381B" w:rsidRPr="00474374">
        <w:rPr>
          <w:rFonts w:ascii="Angsana New" w:hAnsi="Angsana New"/>
          <w:sz w:val="30"/>
          <w:szCs w:val="30"/>
          <w:cs/>
        </w:rPr>
        <w:t>มีความเหมาะสม</w:t>
      </w:r>
      <w:r w:rsidR="00D127E6" w:rsidRPr="00474374">
        <w:rPr>
          <w:rFonts w:ascii="Angsana New" w:hAnsi="Angsana New"/>
          <w:sz w:val="30"/>
          <w:szCs w:val="30"/>
          <w:cs/>
        </w:rPr>
        <w:t>และสอดคล้องกับ</w:t>
      </w:r>
      <w:r w:rsidR="00C2235C">
        <w:rPr>
          <w:rFonts w:ascii="Angsana New" w:hAnsi="Angsana New" w:hint="cs"/>
          <w:sz w:val="30"/>
          <w:szCs w:val="30"/>
          <w:cs/>
        </w:rPr>
        <w:t>การ</w:t>
      </w:r>
      <w:r w:rsidR="00D127E6" w:rsidRPr="00474374">
        <w:rPr>
          <w:rFonts w:ascii="Angsana New" w:hAnsi="Angsana New"/>
          <w:sz w:val="30"/>
          <w:szCs w:val="30"/>
          <w:cs/>
        </w:rPr>
        <w:t>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1F1996">
        <w:rPr>
          <w:rFonts w:ascii="Angsana New" w:hAnsi="Angsana New" w:hint="cs"/>
          <w:sz w:val="30"/>
          <w:szCs w:val="30"/>
          <w:cs/>
        </w:rPr>
        <w:t xml:space="preserve"> โดยการ</w:t>
      </w:r>
      <w:r w:rsidR="006603FC">
        <w:rPr>
          <w:rFonts w:ascii="Angsana New" w:hAnsi="Angsana New" w:hint="cs"/>
          <w:sz w:val="30"/>
          <w:szCs w:val="30"/>
          <w:cs/>
        </w:rPr>
        <w:t>ทบทวน</w:t>
      </w:r>
      <w:r w:rsidR="001F1996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6603FC">
        <w:rPr>
          <w:rFonts w:ascii="Angsana New" w:hAnsi="Angsana New" w:hint="cs"/>
          <w:sz w:val="30"/>
          <w:szCs w:val="30"/>
          <w:cs/>
        </w:rPr>
        <w:t>ดังกล่าว</w:t>
      </w:r>
      <w:r w:rsidR="001F1996">
        <w:rPr>
          <w:rFonts w:ascii="Angsana New" w:hAnsi="Angsana New" w:hint="cs"/>
          <w:sz w:val="30"/>
          <w:szCs w:val="30"/>
          <w:cs/>
        </w:rPr>
        <w:t xml:space="preserve"> ส่งผล</w:t>
      </w:r>
      <w:r w:rsidR="00496583">
        <w:rPr>
          <w:rFonts w:ascii="Angsana New" w:hAnsi="Angsana New" w:hint="cs"/>
          <w:sz w:val="30"/>
          <w:szCs w:val="30"/>
          <w:cs/>
        </w:rPr>
        <w:t>ให้</w:t>
      </w:r>
      <w:r w:rsidR="009F19BB">
        <w:rPr>
          <w:rFonts w:ascii="Angsana New" w:hAnsi="Angsana New" w:hint="cs"/>
          <w:sz w:val="30"/>
          <w:szCs w:val="30"/>
          <w:cs/>
        </w:rPr>
        <w:t>ข้อมูลตามส่วนงานสำหรับงวดก่อน</w:t>
      </w:r>
      <w:r w:rsidR="001528BD">
        <w:rPr>
          <w:rFonts w:ascii="Angsana New" w:hAnsi="Angsana New" w:hint="cs"/>
          <w:sz w:val="30"/>
          <w:szCs w:val="30"/>
          <w:cs/>
        </w:rPr>
        <w:t>แสดงข้อมูลโดย</w:t>
      </w:r>
      <w:r w:rsidR="00E946AB">
        <w:rPr>
          <w:rFonts w:ascii="Angsana New" w:hAnsi="Angsana New" w:hint="cs"/>
          <w:sz w:val="30"/>
          <w:szCs w:val="30"/>
          <w:cs/>
        </w:rPr>
        <w:t>ใช้</w:t>
      </w:r>
      <w:r w:rsidR="001528BD">
        <w:rPr>
          <w:rFonts w:ascii="Angsana New" w:hAnsi="Angsana New" w:hint="cs"/>
          <w:sz w:val="30"/>
          <w:szCs w:val="30"/>
          <w:cs/>
        </w:rPr>
        <w:t>เกณฑ์เดียว</w:t>
      </w:r>
      <w:r w:rsidR="00E946AB">
        <w:rPr>
          <w:rFonts w:ascii="Angsana New" w:hAnsi="Angsana New" w:hint="cs"/>
          <w:sz w:val="30"/>
          <w:szCs w:val="30"/>
          <w:cs/>
        </w:rPr>
        <w:t>กัน</w:t>
      </w:r>
      <w:r w:rsidR="001528BD">
        <w:rPr>
          <w:rFonts w:ascii="Angsana New" w:hAnsi="Angsana New" w:hint="cs"/>
          <w:sz w:val="30"/>
          <w:szCs w:val="30"/>
          <w:cs/>
        </w:rPr>
        <w:t>กับงวดปัจจุบันที่รายงาน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0B3B5AD1" w14:textId="77777777" w:rsidR="00E43904" w:rsidRDefault="00E43904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6E35E6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CFE095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93C2EC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5C1999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5E3D01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44AC70A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D37EDE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1CCB0C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ECB9DE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91B123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A3FB19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E95C28B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477BA6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5DB365" w14:textId="7B3E2F01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746735AA" w14:textId="57C49FA1" w:rsidR="00051C4E" w:rsidRPr="005C6FB5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C6FB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5C6FB5" w:rsidRDefault="006E78D4" w:rsidP="006E78D4">
      <w:pPr>
        <w:rPr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06BD8104" w14:textId="77777777" w:rsidR="00713518" w:rsidRPr="00D26FAD" w:rsidRDefault="00713518" w:rsidP="00727ABC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0253F52" w14:textId="77777777" w:rsidR="00605447" w:rsidRPr="00D26FAD" w:rsidRDefault="00605447" w:rsidP="00727ABC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2FC666EE" w14:textId="77777777" w:rsidR="00761412" w:rsidRPr="00D26FAD" w:rsidRDefault="00761412" w:rsidP="00727ABC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D9D5B96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BEE1E" w14:textId="77777777" w:rsidR="00761412" w:rsidRPr="00D26FAD" w:rsidRDefault="00761412" w:rsidP="00727AB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4D624F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 w:rsidP="00727AB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EEF6BC6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017E33DD" w14:textId="77777777" w:rsidR="00227573" w:rsidRPr="00D26FAD" w:rsidRDefault="00227573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23E53FE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BBBBE2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C7A0BD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B73F7B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072855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75EC2D17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482605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78B7B37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AC0B4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A7F4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0DAF3B7E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65DD5E0" w14:textId="721B1A75" w:rsidR="00761412" w:rsidRPr="00D26FAD" w:rsidRDefault="00761412" w:rsidP="00727AB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B715D5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715A932" w14:textId="77777777" w:rsidR="00761412" w:rsidRPr="00D26FAD" w:rsidRDefault="00761412" w:rsidP="0002431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149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863</w:t>
            </w:r>
          </w:p>
        </w:tc>
        <w:tc>
          <w:tcPr>
            <w:tcW w:w="271" w:type="dxa"/>
            <w:shd w:val="clear" w:color="auto" w:fill="auto"/>
          </w:tcPr>
          <w:p w14:paraId="5508A28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E1AC42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149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863</w:t>
            </w:r>
          </w:p>
        </w:tc>
        <w:tc>
          <w:tcPr>
            <w:tcW w:w="238" w:type="dxa"/>
          </w:tcPr>
          <w:p w14:paraId="1A9A1D0C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149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863</w:t>
            </w:r>
          </w:p>
        </w:tc>
        <w:tc>
          <w:tcPr>
            <w:tcW w:w="240" w:type="dxa"/>
          </w:tcPr>
          <w:p w14:paraId="63EB68F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6B081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149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863</w:t>
            </w:r>
          </w:p>
        </w:tc>
      </w:tr>
      <w:tr w:rsidR="00761412" w:rsidRPr="00A73965" w14:paraId="7E436831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55C8F12B" w14:textId="14D3008E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18D8E23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  <w:tc>
          <w:tcPr>
            <w:tcW w:w="259" w:type="dxa"/>
          </w:tcPr>
          <w:p w14:paraId="536AA7B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B1654F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886043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34FC15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  <w:tc>
          <w:tcPr>
            <w:tcW w:w="238" w:type="dxa"/>
          </w:tcPr>
          <w:p w14:paraId="46B79FD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F44083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  <w:tc>
          <w:tcPr>
            <w:tcW w:w="236" w:type="dxa"/>
          </w:tcPr>
          <w:p w14:paraId="2E7B985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1171B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</w:tr>
      <w:tr w:rsidR="00761412" w:rsidRPr="00A73965" w14:paraId="6374C007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29C243C4" w14:textId="77777777" w:rsidR="00761412" w:rsidRPr="00D26FAD" w:rsidRDefault="00761412" w:rsidP="00727ABC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FDBC10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C89F8D9" w14:textId="77777777" w:rsidR="00761412" w:rsidRPr="00D26FAD" w:rsidRDefault="00761412" w:rsidP="00727ABC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8A0A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B29F3A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61412" w:rsidRPr="00A73965" w14:paraId="447159F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0F7CA80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0D2050F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5750D4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68A129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2DB24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AF2173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13325839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B945EE6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0CE3BA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2D2B47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FCB62F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B3BBA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61081C5E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EABECD4" w14:textId="0AD6035E" w:rsidR="00761412" w:rsidRPr="00D26FAD" w:rsidRDefault="00761412" w:rsidP="00727AB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77777777" w:rsidR="00761412" w:rsidRPr="00D26FAD" w:rsidRDefault="00761412" w:rsidP="0002431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>,213</w:t>
            </w:r>
          </w:p>
        </w:tc>
        <w:tc>
          <w:tcPr>
            <w:tcW w:w="271" w:type="dxa"/>
          </w:tcPr>
          <w:p w14:paraId="3861CDE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162C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38" w:type="dxa"/>
          </w:tcPr>
          <w:p w14:paraId="6F1751A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40" w:type="dxa"/>
          </w:tcPr>
          <w:p w14:paraId="119E4AA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</w:tr>
      <w:tr w:rsidR="00761412" w:rsidRPr="00A73965" w14:paraId="7A5DE9AB" w14:textId="77777777" w:rsidTr="00D26FAD">
        <w:trPr>
          <w:trHeight w:val="20"/>
        </w:trPr>
        <w:tc>
          <w:tcPr>
            <w:tcW w:w="1980" w:type="dxa"/>
            <w:shd w:val="clear" w:color="auto" w:fill="auto"/>
          </w:tcPr>
          <w:p w14:paraId="2E3A3E1D" w14:textId="77777777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6DA3F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4E8ADF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D679E53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EF0F5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32BDF9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52E323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8488FC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C11A5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B586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5C3FA1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3736E57E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7FDA30A4" w14:textId="77777777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054018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B78B495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8A7D3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3F1E5D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0C556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E3555D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F2BEC7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1B10E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9957F0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140E07B4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00EE438" w14:textId="198BF845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66562331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259" w:type="dxa"/>
          </w:tcPr>
          <w:p w14:paraId="1190E96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F566BF4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786C8C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E078226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8" w:type="dxa"/>
          </w:tcPr>
          <w:p w14:paraId="1118CBF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684B3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E1B50E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6" w:type="dxa"/>
          </w:tcPr>
          <w:p w14:paraId="38FC984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D3BE3D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</w:tr>
    </w:tbl>
    <w:p w14:paraId="463F09B1" w14:textId="77777777" w:rsidR="00E02FAD" w:rsidRDefault="00E02FAD">
      <w:pPr>
        <w:rPr>
          <w:sz w:val="24"/>
          <w:szCs w:val="24"/>
        </w:rPr>
      </w:pPr>
    </w:p>
    <w:p w14:paraId="5D0DDD4A" w14:textId="77777777" w:rsidR="00401A8F" w:rsidRDefault="00401A8F">
      <w:pPr>
        <w:rPr>
          <w:sz w:val="24"/>
          <w:szCs w:val="24"/>
        </w:rPr>
      </w:pPr>
    </w:p>
    <w:p w14:paraId="7721B0B2" w14:textId="77777777" w:rsidR="00401A8F" w:rsidRDefault="00401A8F">
      <w:pPr>
        <w:rPr>
          <w:sz w:val="24"/>
          <w:szCs w:val="24"/>
        </w:rPr>
      </w:pPr>
    </w:p>
    <w:p w14:paraId="642AB520" w14:textId="77777777" w:rsidR="00401A8F" w:rsidRDefault="00401A8F">
      <w:pPr>
        <w:rPr>
          <w:sz w:val="24"/>
          <w:szCs w:val="24"/>
        </w:rPr>
      </w:pPr>
    </w:p>
    <w:p w14:paraId="56ABE090" w14:textId="77777777" w:rsidR="00401A8F" w:rsidRDefault="00401A8F">
      <w:pPr>
        <w:rPr>
          <w:sz w:val="24"/>
          <w:szCs w:val="24"/>
        </w:rPr>
      </w:pPr>
    </w:p>
    <w:p w14:paraId="17546392" w14:textId="77777777" w:rsidR="00401A8F" w:rsidRDefault="00401A8F">
      <w:pPr>
        <w:rPr>
          <w:sz w:val="24"/>
          <w:szCs w:val="24"/>
        </w:rPr>
      </w:pPr>
    </w:p>
    <w:p w14:paraId="4EA1C71A" w14:textId="77777777" w:rsidR="00401A8F" w:rsidRDefault="00401A8F">
      <w:pPr>
        <w:rPr>
          <w:sz w:val="24"/>
          <w:szCs w:val="24"/>
        </w:rPr>
      </w:pPr>
    </w:p>
    <w:p w14:paraId="590FC13F" w14:textId="77777777" w:rsidR="00401A8F" w:rsidRDefault="00401A8F">
      <w:pPr>
        <w:rPr>
          <w:sz w:val="24"/>
          <w:szCs w:val="24"/>
        </w:rPr>
      </w:pPr>
    </w:p>
    <w:p w14:paraId="6DA2FB6A" w14:textId="77777777" w:rsidR="00401A8F" w:rsidRDefault="00401A8F">
      <w:pPr>
        <w:rPr>
          <w:sz w:val="24"/>
          <w:szCs w:val="24"/>
        </w:rPr>
      </w:pPr>
    </w:p>
    <w:p w14:paraId="44626453" w14:textId="77777777" w:rsidR="00401A8F" w:rsidRDefault="00401A8F">
      <w:pPr>
        <w:rPr>
          <w:sz w:val="24"/>
          <w:szCs w:val="24"/>
        </w:rPr>
      </w:pPr>
    </w:p>
    <w:p w14:paraId="5C8DEBA3" w14:textId="77777777" w:rsidR="00401A8F" w:rsidRDefault="00401A8F">
      <w:pPr>
        <w:rPr>
          <w:sz w:val="24"/>
          <w:szCs w:val="24"/>
        </w:rPr>
      </w:pPr>
    </w:p>
    <w:p w14:paraId="7FD62DC0" w14:textId="77777777" w:rsidR="00401A8F" w:rsidRDefault="00401A8F">
      <w:pPr>
        <w:rPr>
          <w:sz w:val="24"/>
          <w:szCs w:val="24"/>
        </w:rPr>
      </w:pPr>
    </w:p>
    <w:p w14:paraId="4E09349C" w14:textId="77777777" w:rsidR="00401A8F" w:rsidRDefault="00401A8F">
      <w:pPr>
        <w:rPr>
          <w:sz w:val="24"/>
          <w:szCs w:val="24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BD8DA8C" w14:textId="77777777" w:rsidR="006F224D" w:rsidRPr="006F224D" w:rsidRDefault="006F224D" w:rsidP="00523FE0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88A6162" w14:textId="77777777" w:rsidR="006F224D" w:rsidRPr="006F224D" w:rsidRDefault="006F224D" w:rsidP="00523FE0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6F224D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6F224D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6F224D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A957549" w14:textId="77777777" w:rsidR="00C23A0A" w:rsidRPr="00D26FAD" w:rsidRDefault="00C23A0A" w:rsidP="00523FE0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A678DF9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2B9755F" w14:textId="77777777" w:rsidR="00C23A0A" w:rsidRPr="00D26FAD" w:rsidRDefault="00C23A0A" w:rsidP="00523FE0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06984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 w:rsidP="00523FE0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22C4F38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10F7BF7" w14:textId="77777777" w:rsidR="006F224D" w:rsidRPr="006F224D" w:rsidRDefault="006F224D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6CB3AFF1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E6339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3562BC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FEC23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03BA88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6E8C101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48DA8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4F5467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C7F75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EA4BC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2BCE1FA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26B3DA5" w14:textId="77777777" w:rsidR="00C23A0A" w:rsidRPr="00D26FAD" w:rsidRDefault="00C23A0A" w:rsidP="00523F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F1FBED" w14:textId="78CE359B" w:rsidR="00C23A0A" w:rsidRPr="00D26FAD" w:rsidRDefault="00C23A0A" w:rsidP="00523FE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102,123</w:t>
            </w:r>
          </w:p>
        </w:tc>
        <w:tc>
          <w:tcPr>
            <w:tcW w:w="271" w:type="dxa"/>
            <w:shd w:val="clear" w:color="auto" w:fill="auto"/>
          </w:tcPr>
          <w:p w14:paraId="255A9B4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9262C" w14:textId="46E5816C" w:rsidR="00C23A0A" w:rsidRPr="00D26FAD" w:rsidRDefault="00C23A0A" w:rsidP="00523F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102,123</w:t>
            </w:r>
          </w:p>
        </w:tc>
        <w:tc>
          <w:tcPr>
            <w:tcW w:w="238" w:type="dxa"/>
          </w:tcPr>
          <w:p w14:paraId="0B5A26C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37D09D96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102,123</w:t>
            </w:r>
          </w:p>
        </w:tc>
        <w:tc>
          <w:tcPr>
            <w:tcW w:w="240" w:type="dxa"/>
          </w:tcPr>
          <w:p w14:paraId="3E5E491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15EA65" w14:textId="48211528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102,123</w:t>
            </w:r>
          </w:p>
        </w:tc>
      </w:tr>
      <w:tr w:rsidR="00C23A0A" w:rsidRPr="00C23A0A" w14:paraId="4FB90CF9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1DA0FFEB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4486A15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  <w:tc>
          <w:tcPr>
            <w:tcW w:w="259" w:type="dxa"/>
          </w:tcPr>
          <w:p w14:paraId="7BE7EDE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9DACD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AFBFDA2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B9007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  <w:tc>
          <w:tcPr>
            <w:tcW w:w="238" w:type="dxa"/>
          </w:tcPr>
          <w:p w14:paraId="5253AAD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AD0222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  <w:tc>
          <w:tcPr>
            <w:tcW w:w="236" w:type="dxa"/>
          </w:tcPr>
          <w:p w14:paraId="2A2A3D9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4071B8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34,201</w:t>
            </w:r>
          </w:p>
        </w:tc>
      </w:tr>
      <w:tr w:rsidR="00C23A0A" w:rsidRPr="00C23A0A" w14:paraId="237ED234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09338600" w14:textId="77777777" w:rsidR="00C23A0A" w:rsidRPr="00D26FAD" w:rsidRDefault="00C23A0A" w:rsidP="00523FE0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A863C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88CFA4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536A2945" w14:textId="77777777" w:rsidR="00C23A0A" w:rsidRPr="00D26FAD" w:rsidRDefault="00C23A0A" w:rsidP="00523FE0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4C4E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02E83B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C23A0A" w:rsidRPr="00C23A0A" w14:paraId="4989D9DA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352D182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2B3C400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2CCE2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EE587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6E8C4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EDF2D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61880B4F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8775F6E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694D3A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687AB1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BA946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9DB019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252E3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26BF9A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8158F3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FF87B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EE4FB4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2DFA8B2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B26CB1D" w14:textId="77777777" w:rsidR="00C23A0A" w:rsidRPr="00D26FAD" w:rsidRDefault="00C23A0A" w:rsidP="00523F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5A4AE33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05FB79F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B83C3E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>,213</w:t>
            </w:r>
          </w:p>
        </w:tc>
        <w:tc>
          <w:tcPr>
            <w:tcW w:w="271" w:type="dxa"/>
          </w:tcPr>
          <w:p w14:paraId="28FFBC2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C0858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38" w:type="dxa"/>
          </w:tcPr>
          <w:p w14:paraId="69D0BD8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0802CFC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40" w:type="dxa"/>
          </w:tcPr>
          <w:p w14:paraId="6EE933C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373F4C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82DCB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09518A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</w:tr>
      <w:tr w:rsidR="00C23A0A" w:rsidRPr="00C23A0A" w14:paraId="6DB5344A" w14:textId="77777777" w:rsidTr="00D26FAD">
        <w:trPr>
          <w:trHeight w:val="71"/>
        </w:trPr>
        <w:tc>
          <w:tcPr>
            <w:tcW w:w="1980" w:type="dxa"/>
            <w:shd w:val="clear" w:color="auto" w:fill="auto"/>
          </w:tcPr>
          <w:p w14:paraId="595768F6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9629D5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A44ED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9710D95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3FBB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98D7EC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445F26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71769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DE0686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1C5D62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489FD6F4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BA3EC79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AB3C5E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1DBB467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48B3B7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C7618B4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780F4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CEED83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4A3DB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2E5CA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5AED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96E542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5581BCF7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706269B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0203EB9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259" w:type="dxa"/>
          </w:tcPr>
          <w:p w14:paraId="6B71CD2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D948F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5CFE6E5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A224D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8" w:type="dxa"/>
          </w:tcPr>
          <w:p w14:paraId="546BBFA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DD652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6" w:type="dxa"/>
          </w:tcPr>
          <w:p w14:paraId="1F874C9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7BFC0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</w:tr>
    </w:tbl>
    <w:p w14:paraId="7DC1C6E0" w14:textId="4D722C0A" w:rsidR="001359B7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70FA98" w14:textId="7A671229" w:rsidR="007A62C3" w:rsidRPr="00474374" w:rsidRDefault="007A62C3" w:rsidP="000243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2431C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</w:t>
      </w:r>
    </w:p>
    <w:p w14:paraId="186B9AF1" w14:textId="2FEC3E24" w:rsidR="003B0194" w:rsidRPr="00401A8F" w:rsidRDefault="00C00546" w:rsidP="0002431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431C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02431C">
        <w:rPr>
          <w:rFonts w:asciiTheme="majorBidi" w:hAnsiTheme="majorBidi" w:cstheme="majorBidi"/>
          <w:sz w:val="30"/>
          <w:szCs w:val="30"/>
        </w:rPr>
        <w:t xml:space="preserve">2567 </w:t>
      </w:r>
      <w:r w:rsidRPr="0002431C">
        <w:rPr>
          <w:rFonts w:asciiTheme="majorBidi" w:hAnsiTheme="majorBidi" w:cstheme="majorBidi"/>
          <w:sz w:val="30"/>
          <w:szCs w:val="30"/>
          <w:cs/>
        </w:rPr>
        <w:t>บริษัทได้รับการจัดสรรหุ้นสามัญเพิ่มทุน</w:t>
      </w:r>
      <w:r w:rsidR="00D777D0" w:rsidRPr="0002431C">
        <w:rPr>
          <w:rFonts w:asciiTheme="majorBidi" w:hAnsiTheme="majorBidi" w:cstheme="majorBidi"/>
          <w:sz w:val="30"/>
          <w:szCs w:val="30"/>
          <w:cs/>
        </w:rPr>
        <w:t>และลงทุนเพิ่มเติมใน</w:t>
      </w:r>
      <w:r w:rsidRPr="0002431C">
        <w:rPr>
          <w:rFonts w:asciiTheme="majorBidi" w:hAnsiTheme="majorBidi" w:cstheme="majorBidi"/>
          <w:sz w:val="30"/>
          <w:szCs w:val="30"/>
          <w:cs/>
        </w:rPr>
        <w:t>บริษัทในประเทศแห่งหนึ่ง</w:t>
      </w:r>
      <w:r w:rsidR="002C65A6" w:rsidRPr="00401A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7D0" w:rsidRPr="00401A8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D777D0" w:rsidRPr="009D206C">
        <w:rPr>
          <w:rFonts w:asciiTheme="majorBidi" w:hAnsiTheme="majorBidi" w:cstheme="majorBidi"/>
          <w:sz w:val="30"/>
          <w:szCs w:val="30"/>
        </w:rPr>
        <w:t xml:space="preserve">35.64 </w:t>
      </w:r>
      <w:r w:rsidR="00D777D0" w:rsidRPr="00401A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C65A6" w:rsidRPr="00401A8F">
        <w:rPr>
          <w:rFonts w:asciiTheme="majorBidi" w:hAnsiTheme="majorBidi" w:cstheme="majorBidi"/>
          <w:sz w:val="30"/>
          <w:szCs w:val="30"/>
          <w:cs/>
        </w:rPr>
        <w:t xml:space="preserve"> เงินลงทุนดังกล่าวจัดประเภทเป็น</w:t>
      </w:r>
      <w:r w:rsidR="002C65A6" w:rsidRPr="0002431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เงินลงทุนในตราสารทุนที่วัดมูลค่าด้วยมูลค่ายุติธรรมผ่านกำไรหรือขาดทุนเบ็ดเสร็จอื่น</w:t>
      </w:r>
    </w:p>
    <w:p w14:paraId="1511ED38" w14:textId="77777777" w:rsidR="003B0194" w:rsidRDefault="003B0194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B13B25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791C09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E4406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23035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493124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AD0658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4977C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7AB5A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6321C1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8A9513" w14:textId="3CC3BBF3" w:rsidR="00EA4CF0" w:rsidRPr="00EA4CF0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EF65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 w:rsidTr="00753C22">
        <w:tc>
          <w:tcPr>
            <w:tcW w:w="2045" w:type="pct"/>
          </w:tcPr>
          <w:p w14:paraId="54C225E5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DD5" w:rsidRPr="00EF652C" w14:paraId="54B88FE5" w14:textId="77777777" w:rsidTr="00753C22">
        <w:tc>
          <w:tcPr>
            <w:tcW w:w="2045" w:type="pct"/>
          </w:tcPr>
          <w:p w14:paraId="0B647D18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17EAC96F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416E45B7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5E476BD5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651DE63F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1C3CB982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5DD5" w:rsidRPr="00EF652C" w14:paraId="2B79C5B8" w14:textId="77777777" w:rsidTr="00753C22">
        <w:tc>
          <w:tcPr>
            <w:tcW w:w="2045" w:type="pct"/>
          </w:tcPr>
          <w:p w14:paraId="47751B7C" w14:textId="77777777" w:rsidR="00AD5DD5" w:rsidRPr="0002431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63930320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5292F8DF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08333EA9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39AD508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350D657D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736201B7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0D1607AA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C6FB5" w:rsidRPr="00EF652C" w14:paraId="00B7AC1C" w14:textId="77777777" w:rsidTr="00753C22">
        <w:tc>
          <w:tcPr>
            <w:tcW w:w="2045" w:type="pct"/>
          </w:tcPr>
          <w:p w14:paraId="79A2E52E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FB5" w:rsidRPr="00EF652C" w14:paraId="7810119B" w14:textId="77777777" w:rsidTr="00753C22">
        <w:tc>
          <w:tcPr>
            <w:tcW w:w="2045" w:type="pct"/>
          </w:tcPr>
          <w:p w14:paraId="215255A9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EAD03AB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DD5" w:rsidRPr="00EF652C" w14:paraId="023E1C58" w14:textId="77777777" w:rsidTr="00204857">
        <w:tc>
          <w:tcPr>
            <w:tcW w:w="2045" w:type="pct"/>
          </w:tcPr>
          <w:p w14:paraId="1B80599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580B2C24" w:rsidR="00AD5DD5" w:rsidRPr="009E5AA6" w:rsidRDefault="00460091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</w:t>
            </w:r>
            <w:r w:rsidR="00C72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72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28" w:type="pct"/>
          </w:tcPr>
          <w:p w14:paraId="64A879EF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E5ABD56" w14:textId="42A908B4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2,545,447</w:t>
            </w:r>
          </w:p>
        </w:tc>
        <w:tc>
          <w:tcPr>
            <w:tcW w:w="147" w:type="pct"/>
          </w:tcPr>
          <w:p w14:paraId="6A1E5B37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706E7927" w:rsidR="00AD5DD5" w:rsidRPr="00EF652C" w:rsidRDefault="00E01FA3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</w:t>
            </w:r>
            <w:r w:rsidR="00C21C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C08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47" w:type="pct"/>
          </w:tcPr>
          <w:p w14:paraId="35D93A38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99B349B" w14:textId="1DD5A2D8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2,545,447</w:t>
            </w:r>
          </w:p>
        </w:tc>
      </w:tr>
      <w:tr w:rsidR="00AD5DD5" w:rsidRPr="00EF652C" w14:paraId="0F6E4846" w14:textId="77777777" w:rsidTr="00204857">
        <w:tc>
          <w:tcPr>
            <w:tcW w:w="2045" w:type="pct"/>
          </w:tcPr>
          <w:p w14:paraId="23D1FD0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18FE34BD" w:rsidR="00AD5DD5" w:rsidRPr="00EF652C" w:rsidRDefault="00460091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="00C72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</w:t>
            </w:r>
          </w:p>
        </w:tc>
        <w:tc>
          <w:tcPr>
            <w:tcW w:w="128" w:type="pct"/>
          </w:tcPr>
          <w:p w14:paraId="538E2D48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06BFF3F" w14:textId="7DF41BC8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147" w:type="pct"/>
          </w:tcPr>
          <w:p w14:paraId="1A2BD06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21419458" w:rsidR="00AD5DD5" w:rsidRPr="00EF652C" w:rsidRDefault="00E01FA3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47" w:type="pct"/>
          </w:tcPr>
          <w:p w14:paraId="630ECAA9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981B0F3" w14:textId="31A28F9A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</w:tr>
      <w:tr w:rsidR="00AD5DD5" w:rsidRPr="00EF652C" w14:paraId="559F7335" w14:textId="77777777" w:rsidTr="00204857">
        <w:tc>
          <w:tcPr>
            <w:tcW w:w="2045" w:type="pct"/>
          </w:tcPr>
          <w:p w14:paraId="14D771C9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24392D02" w:rsidR="00AD5DD5" w:rsidRPr="00EF652C" w:rsidRDefault="00460091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1,84</w:t>
            </w:r>
            <w:r w:rsidR="00C21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21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28" w:type="pct"/>
          </w:tcPr>
          <w:p w14:paraId="0FF5F6BC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3B73" w14:textId="191B9829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2,546,923</w:t>
            </w:r>
          </w:p>
        </w:tc>
        <w:tc>
          <w:tcPr>
            <w:tcW w:w="147" w:type="pct"/>
          </w:tcPr>
          <w:p w14:paraId="32808A9D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306CE82D" w:rsidR="00AD5DD5" w:rsidRPr="00EF652C" w:rsidRDefault="00E01FA3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</w:t>
            </w:r>
            <w:r w:rsidR="00341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47" w:type="pct"/>
          </w:tcPr>
          <w:p w14:paraId="5C886A2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E52E7" w14:textId="75628151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2,546,798</w:t>
            </w:r>
          </w:p>
        </w:tc>
      </w:tr>
    </w:tbl>
    <w:p w14:paraId="4FB0C366" w14:textId="723A7F2A" w:rsidR="00401A8F" w:rsidRPr="00D26FAD" w:rsidRDefault="0040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</w:pPr>
    </w:p>
    <w:p w14:paraId="44B3C718" w14:textId="48571440" w:rsidR="00036CB1" w:rsidRPr="00474374" w:rsidRDefault="00036CB1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7AD47C5" w14:textId="77777777" w:rsidR="00B35D8B" w:rsidRPr="00D26FAD" w:rsidRDefault="00B35D8B" w:rsidP="00B35D8B">
      <w:pPr>
        <w:rPr>
          <w:sz w:val="22"/>
          <w:szCs w:val="22"/>
          <w:lang w:eastAsia="x-none"/>
        </w:rPr>
      </w:pPr>
    </w:p>
    <w:p w14:paraId="3EF921A3" w14:textId="015594EB" w:rsidR="00B35D8B" w:rsidRDefault="00AB2E94" w:rsidP="00E85AFF">
      <w:pPr>
        <w:pStyle w:val="block"/>
        <w:numPr>
          <w:ilvl w:val="0"/>
          <w:numId w:val="30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การประชุมสามัญประจำป</w:t>
      </w:r>
      <w:r w:rsidR="00B43557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ีของบริษัทเมื่อวันที่ </w:t>
      </w:r>
      <w:r w:rsidR="00B43557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23 </w:t>
      </w:r>
      <w:r w:rsidR="00B43557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เมษายน </w:t>
      </w:r>
      <w:r w:rsidR="00B43557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680E24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ที่ประชุมมีมติอนุมัติจัดสรร</w:t>
      </w:r>
      <w:r w:rsidR="0088387D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เงินปันผลจากกำไรสำหรับปี </w:t>
      </w:r>
      <w:r w:rsidR="0088387D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="0088387D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ในอัตราหุ้นละ </w:t>
      </w:r>
      <w:r w:rsidR="00424069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0.36 </w:t>
      </w:r>
      <w:r w:rsidR="00424069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CF69CA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เป็นจำนวนทั้งสิ้น </w:t>
      </w:r>
      <w:r w:rsidR="00CF69CA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305.05 </w:t>
      </w:r>
      <w:r w:rsidR="00CF69CA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ซึ่งบริ</w:t>
      </w:r>
      <w:r w:rsidR="003D742A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ษั</w:t>
      </w:r>
      <w:r w:rsidR="00CF69CA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ทได้จ่ายเงินปันผลระหว่างการสำหรับผลประกอบการงวด</w:t>
      </w:r>
      <w:r w:rsidR="00367CC1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หกเดือนแรกของปี </w:t>
      </w:r>
      <w:r w:rsidR="00367CC1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="00367CC1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ในอัตราหุ้นละ</w:t>
      </w:r>
      <w:r w:rsidR="00367CC1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 0.10</w:t>
      </w:r>
      <w:r w:rsidR="00367CC1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บาท เป็นเงินจำนวน</w:t>
      </w:r>
      <w:r w:rsidR="0038772F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 84.73</w:t>
      </w:r>
      <w:r w:rsidR="00367CC1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เมื่อวันที่ </w:t>
      </w:r>
      <w:r w:rsidR="00AA66EF" w:rsidRPr="00474374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72894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72894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="00E72894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="00E72894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คงเหลือเป็นเงินปันผลที่จะจ่ายสำหรับผลการดำเนินงานงวดหกเดือนหลังของปี </w:t>
      </w:r>
      <w:r w:rsidR="00E72894" w:rsidRPr="0047437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="00E72894" w:rsidRPr="00474374"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 w:rsidR="00E72894" w:rsidRPr="0047437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อัตราหุ้นละ </w:t>
      </w:r>
      <w:r w:rsidR="00074223" w:rsidRPr="0047437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0.26 </w:t>
      </w:r>
      <w:r w:rsidR="00074223" w:rsidRPr="0047437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บาท เป็นเงินจำนวน </w:t>
      </w:r>
      <w:r w:rsidR="00074223" w:rsidRPr="0047437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220.32 </w:t>
      </w:r>
      <w:r w:rsidR="00074223" w:rsidRPr="0047437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ล้านบาท</w:t>
      </w:r>
      <w:r w:rsidR="00B80CFF" w:rsidRPr="0047437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เงินปันผลดังกล่าวได้จ่ายให้แก่ผู้ถือหุ้นในวันที่ </w:t>
      </w:r>
      <w:r w:rsidR="009776DA" w:rsidRPr="0047437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8 </w:t>
      </w:r>
      <w:r w:rsidR="009776DA" w:rsidRPr="0047437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พฤษภาคม </w:t>
      </w:r>
      <w:r w:rsidR="009776DA" w:rsidRPr="0047437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2567</w:t>
      </w:r>
    </w:p>
    <w:p w14:paraId="271459AC" w14:textId="77777777" w:rsidR="00E85AFF" w:rsidRDefault="00E85AFF" w:rsidP="00E85AF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4685E88C" w14:textId="2A845DCC" w:rsidR="004036CD" w:rsidRDefault="00AC1F17" w:rsidP="00E85AFF">
      <w:pPr>
        <w:pStyle w:val="block"/>
        <w:numPr>
          <w:ilvl w:val="0"/>
          <w:numId w:val="30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1</w:t>
      </w:r>
      <w:r w:rsidR="000255E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2567 </w:t>
      </w:r>
      <w:r w:rsidR="00E60C5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กลุ่มผู้ถือหุ้นรายใหญ่</w:t>
      </w:r>
      <w:r w:rsidR="002B7BA7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ของบริษัทได้มีการปรับโครงสร้างการถือหุ้นในกลุ่ม โดยบริษัท </w:t>
      </w:r>
      <w:r w:rsidR="002B7BA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King’s Eye Investments Ltd. </w:t>
      </w:r>
      <w:r w:rsidR="002B7BA7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ผู้ถือหุ้นรายใหญ่ของบริษัท</w:t>
      </w:r>
      <w:r w:rsidR="002B7BA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="002B7BA7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ซึ่งเป็นนิติบุคคลที่จัดตั้งขึ้นในประเทศบริติช เวอร์จิ้น ไอร์แลนด์ ได้ทำการโอนหุ้นทั้งหมดร้อยละ </w:t>
      </w:r>
      <w:r w:rsidR="002B7BA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40 </w:t>
      </w:r>
      <w:r w:rsidR="002B7BA7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ที่ถืออยู่ในบริษัททั้งทางตรงและทางอ้อม ให้แก่บริษัท </w:t>
      </w:r>
      <w:r w:rsidR="002B7BA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Synnex Technology International Corporation</w:t>
      </w:r>
      <w:r w:rsidR="001B6821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596E3C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ซึ่งเป็นบริษัทใหญ่ของ</w:t>
      </w:r>
      <w:r w:rsidR="00481302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บริษัท </w:t>
      </w:r>
      <w:r w:rsidR="0048130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King’s Eye Investments Ltd.</w:t>
      </w:r>
      <w:r w:rsidR="00596E3C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481302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และเ</w:t>
      </w:r>
      <w:r w:rsidR="009E60D2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ป็นนิติบุคคลที่จัดตั้งขึ้นใน</w:t>
      </w:r>
      <w:r w:rsidR="009E60D2" w:rsidRPr="00384AE5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>สาธารณรัฐจีน</w:t>
      </w:r>
      <w:r w:rsidR="009E60D2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(</w:t>
      </w:r>
      <w:r w:rsidR="009E60D2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ไต้หวัน)</w:t>
      </w:r>
      <w:r w:rsidR="00E40DBF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1B6821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โดยบริษัทดังกล่าวจะยังคงการถือหุ้นรวมในบริษัท</w:t>
      </w:r>
      <w:r w:rsidR="009E60D2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ที่ร้อยละ </w:t>
      </w:r>
      <w:r w:rsidR="009E60D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40 </w:t>
      </w:r>
      <w:r w:rsidR="009E60D2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เช่นเดิม</w:t>
      </w:r>
    </w:p>
    <w:p w14:paraId="3AB850BF" w14:textId="77777777" w:rsidR="0032591E" w:rsidRPr="00D53C7A" w:rsidRDefault="0032591E" w:rsidP="002869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15A1851C" w14:textId="77777777" w:rsidR="0032591E" w:rsidRDefault="0032591E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69715379" w14:textId="77777777" w:rsidR="0032591E" w:rsidRDefault="0032591E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706E3817" w14:textId="77777777" w:rsidR="0032591E" w:rsidRDefault="0032591E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4AAB1295" w14:textId="77777777" w:rsidR="0032591E" w:rsidRDefault="0032591E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417CCB37" w14:textId="77777777" w:rsidR="0032591E" w:rsidRDefault="0032591E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2B4285F1" w14:textId="77777777" w:rsidR="0032591E" w:rsidRDefault="0032591E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35302878" w14:textId="794DBDD4" w:rsidR="00E5467D" w:rsidRPr="00474374" w:rsidRDefault="00E5467D" w:rsidP="00E5467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01099986" w14:textId="77777777" w:rsidR="00E5467D" w:rsidRPr="00474374" w:rsidRDefault="00E5467D" w:rsidP="00EF5F9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3F9EAC" w14:textId="32F47E2A" w:rsidR="00FC490B" w:rsidRPr="00474374" w:rsidRDefault="00FC490B" w:rsidP="00FC490B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pacing w:val="4"/>
          <w:sz w:val="30"/>
          <w:szCs w:val="30"/>
          <w:cs/>
        </w:rPr>
        <w:t>รายการในงบการเงินของ</w:t>
      </w:r>
      <w:r w:rsidR="00320B83" w:rsidRPr="00474374">
        <w:rPr>
          <w:rFonts w:ascii="Angsana New" w:hAnsi="Angsana New"/>
          <w:spacing w:val="4"/>
          <w:sz w:val="30"/>
          <w:szCs w:val="30"/>
          <w:cs/>
        </w:rPr>
        <w:t>ปี</w:t>
      </w:r>
      <w:r w:rsidRPr="0047437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74374">
        <w:rPr>
          <w:rFonts w:ascii="Angsana New" w:hAnsi="Angsana New"/>
          <w:spacing w:val="4"/>
          <w:sz w:val="30"/>
          <w:szCs w:val="30"/>
        </w:rPr>
        <w:t>256</w:t>
      </w:r>
      <w:r w:rsidR="00BD390E" w:rsidRPr="00474374">
        <w:rPr>
          <w:rFonts w:ascii="Angsana New" w:hAnsi="Angsana New"/>
          <w:spacing w:val="4"/>
          <w:sz w:val="30"/>
          <w:szCs w:val="30"/>
        </w:rPr>
        <w:t>6</w:t>
      </w:r>
      <w:r w:rsidRPr="00474374">
        <w:rPr>
          <w:rFonts w:ascii="Angsana New" w:hAnsi="Angsana New"/>
          <w:spacing w:val="4"/>
          <w:sz w:val="30"/>
          <w:szCs w:val="30"/>
          <w:cs/>
        </w:rPr>
        <w:t xml:space="preserve"> บางรายการซึ่งรวมอยู่ในงบการเงินปี </w:t>
      </w:r>
      <w:r w:rsidRPr="00474374">
        <w:rPr>
          <w:rFonts w:ascii="Angsana New" w:hAnsi="Angsana New"/>
          <w:spacing w:val="4"/>
          <w:sz w:val="30"/>
          <w:szCs w:val="30"/>
        </w:rPr>
        <w:t>256</w:t>
      </w:r>
      <w:r w:rsidR="00BD390E" w:rsidRPr="00474374">
        <w:rPr>
          <w:rFonts w:ascii="Angsana New" w:hAnsi="Angsana New"/>
          <w:spacing w:val="4"/>
          <w:sz w:val="30"/>
          <w:szCs w:val="30"/>
        </w:rPr>
        <w:t>7</w:t>
      </w:r>
      <w:r w:rsidRPr="00474374">
        <w:rPr>
          <w:rFonts w:ascii="Angsana New" w:hAnsi="Angsana New"/>
          <w:spacing w:val="4"/>
          <w:sz w:val="30"/>
          <w:szCs w:val="30"/>
        </w:rPr>
        <w:t xml:space="preserve"> </w:t>
      </w:r>
      <w:r w:rsidRPr="00474374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เพื่อวัตถุประสงค์ในการเปรียบเทียบ</w:t>
      </w:r>
      <w:r w:rsidR="00C42694" w:rsidRPr="00474374">
        <w:rPr>
          <w:rFonts w:ascii="Angsana New" w:hAnsi="Angsana New"/>
          <w:sz w:val="30"/>
          <w:szCs w:val="30"/>
        </w:rPr>
        <w:t xml:space="preserve"> </w:t>
      </w:r>
      <w:r w:rsidRPr="00474374">
        <w:rPr>
          <w:rFonts w:ascii="Angsana New" w:hAnsi="Angsana New"/>
          <w:sz w:val="30"/>
          <w:szCs w:val="30"/>
          <w:cs/>
        </w:rPr>
        <w:t xml:space="preserve">ได้มีการจัดประเภทใหม่เพื่อให้สอดคล้องกับการนำเสนองบการเงินปี </w:t>
      </w:r>
      <w:r w:rsidRPr="00474374">
        <w:rPr>
          <w:rFonts w:ascii="Angsana New" w:hAnsi="Angsana New"/>
          <w:sz w:val="30"/>
          <w:szCs w:val="30"/>
        </w:rPr>
        <w:t>256</w:t>
      </w:r>
      <w:r w:rsidR="00BD390E" w:rsidRPr="00474374">
        <w:rPr>
          <w:rFonts w:ascii="Angsana New" w:hAnsi="Angsana New"/>
          <w:sz w:val="30"/>
          <w:szCs w:val="30"/>
        </w:rPr>
        <w:t>7</w:t>
      </w:r>
      <w:r w:rsidRPr="00474374">
        <w:rPr>
          <w:rFonts w:ascii="Angsana New" w:hAnsi="Angsana New"/>
          <w:sz w:val="30"/>
          <w:szCs w:val="30"/>
        </w:rPr>
        <w:t xml:space="preserve"> </w:t>
      </w:r>
      <w:r w:rsidRPr="00474374">
        <w:rPr>
          <w:rFonts w:ascii="Angsana New" w:hAnsi="Angsana New"/>
          <w:sz w:val="30"/>
          <w:szCs w:val="30"/>
          <w:cs/>
        </w:rPr>
        <w:t>ดังนี้</w:t>
      </w:r>
    </w:p>
    <w:p w14:paraId="17B6DCAB" w14:textId="77777777" w:rsidR="00FC490B" w:rsidRPr="00474374" w:rsidRDefault="00FC490B" w:rsidP="00FC490B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C42694" w:rsidRPr="00E525E3" w14:paraId="41B63E7D" w14:textId="77777777" w:rsidTr="00D26FAD">
        <w:trPr>
          <w:tblHeader/>
        </w:trPr>
        <w:tc>
          <w:tcPr>
            <w:tcW w:w="4082" w:type="dxa"/>
          </w:tcPr>
          <w:p w14:paraId="2700EB4B" w14:textId="77777777" w:rsidR="00C42694" w:rsidRPr="00474374" w:rsidRDefault="00C42694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5F61B053" w14:textId="04BCEA6E" w:rsidR="00C42694" w:rsidRPr="00474374" w:rsidRDefault="00C42694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490B" w:rsidRPr="00E525E3" w14:paraId="35617DB6" w14:textId="77777777" w:rsidTr="00D26FAD">
        <w:trPr>
          <w:tblHeader/>
        </w:trPr>
        <w:tc>
          <w:tcPr>
            <w:tcW w:w="4082" w:type="dxa"/>
          </w:tcPr>
          <w:p w14:paraId="5D3C37BA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6A32CFD5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5C027C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D81C4C" w14:textId="22C86B95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="00C42694" w:rsidRPr="004743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5BC273DD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DE3C09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4CEAEB81" w14:textId="77777777" w:rsidTr="00D26FAD">
        <w:trPr>
          <w:tblHeader/>
        </w:trPr>
        <w:tc>
          <w:tcPr>
            <w:tcW w:w="4082" w:type="dxa"/>
          </w:tcPr>
          <w:p w14:paraId="782082C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73B49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A0B34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C9FC2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9B576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33D7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FC490B" w:rsidRPr="00E525E3" w14:paraId="19845D95" w14:textId="77777777" w:rsidTr="00D26FAD">
        <w:trPr>
          <w:tblHeader/>
        </w:trPr>
        <w:tc>
          <w:tcPr>
            <w:tcW w:w="4082" w:type="dxa"/>
          </w:tcPr>
          <w:p w14:paraId="6B59A0C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687B0315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52322D65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6A0463B1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45715BA3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28D549FE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C490B" w:rsidRPr="00E525E3" w14:paraId="67432DDA" w14:textId="77777777" w:rsidTr="00D26FAD">
        <w:trPr>
          <w:tblHeader/>
        </w:trPr>
        <w:tc>
          <w:tcPr>
            <w:tcW w:w="4082" w:type="dxa"/>
          </w:tcPr>
          <w:p w14:paraId="0606DB79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01E693A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7BFB8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5942D407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3CCF6BE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922CDF0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680DD7C8" w14:textId="77777777" w:rsidTr="00727ABC">
        <w:tc>
          <w:tcPr>
            <w:tcW w:w="4082" w:type="dxa"/>
            <w:hideMark/>
          </w:tcPr>
          <w:p w14:paraId="1742F0D8" w14:textId="4B240677" w:rsidR="00FC490B" w:rsidRPr="00D26FAD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="00FE3B7D"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516" w:type="dxa"/>
          </w:tcPr>
          <w:p w14:paraId="7E1E507A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02597F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1303CAC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45CBE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B698BA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75C435AF" w14:textId="77777777" w:rsidTr="00727ABC">
        <w:tc>
          <w:tcPr>
            <w:tcW w:w="4082" w:type="dxa"/>
            <w:hideMark/>
          </w:tcPr>
          <w:p w14:paraId="761C070B" w14:textId="12FD36FE" w:rsidR="00FC490B" w:rsidRPr="00474374" w:rsidRDefault="00EF3A21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2C4726B6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A4D561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9ACC19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949719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67586E0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086" w:rsidRPr="00E525E3" w14:paraId="50517117" w14:textId="77777777" w:rsidTr="00727ABC">
        <w:tc>
          <w:tcPr>
            <w:tcW w:w="4082" w:type="dxa"/>
          </w:tcPr>
          <w:p w14:paraId="77CA97E6" w14:textId="4C027D56" w:rsidR="00F25086" w:rsidRPr="00474374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32323FF3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CC2E9C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024EEA3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3C67F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442C376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6ED" w:rsidRPr="00E525E3" w14:paraId="5D822765" w14:textId="77777777" w:rsidTr="00D26FAD">
        <w:tc>
          <w:tcPr>
            <w:tcW w:w="4082" w:type="dxa"/>
          </w:tcPr>
          <w:p w14:paraId="783B0013" w14:textId="094F20DF" w:rsidR="006466ED" w:rsidRPr="00474374" w:rsidRDefault="006466ED" w:rsidP="0075516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A7ECCF8" w14:textId="168726C8" w:rsidR="006466ED" w:rsidRPr="00474374" w:rsidRDefault="00293A20" w:rsidP="0075516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342,341</w:t>
            </w:r>
          </w:p>
        </w:tc>
        <w:tc>
          <w:tcPr>
            <w:tcW w:w="236" w:type="dxa"/>
          </w:tcPr>
          <w:p w14:paraId="3D8A0782" w14:textId="77777777" w:rsidR="006466ED" w:rsidRPr="00474374" w:rsidRDefault="006466ED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4ECFA7" w14:textId="395E49B0" w:rsidR="006466ED" w:rsidRPr="00474374" w:rsidRDefault="001A75C1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31813A2C" w14:textId="77777777" w:rsidR="006466ED" w:rsidRPr="00474374" w:rsidRDefault="006466ED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5A1713E" w14:textId="26F56093" w:rsidR="006466ED" w:rsidRPr="00474374" w:rsidRDefault="00AF1EDC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318,293</w:t>
            </w:r>
          </w:p>
        </w:tc>
      </w:tr>
      <w:tr w:rsidR="00FC490B" w:rsidRPr="00E525E3" w14:paraId="61E39AC2" w14:textId="77777777" w:rsidTr="00EF5F96">
        <w:tc>
          <w:tcPr>
            <w:tcW w:w="4082" w:type="dxa"/>
            <w:hideMark/>
          </w:tcPr>
          <w:p w14:paraId="034C7383" w14:textId="4869A801" w:rsidR="00FC490B" w:rsidRPr="00474374" w:rsidRDefault="008D7BF9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26F822A9" w14:textId="7E417080" w:rsidR="00FC490B" w:rsidRPr="00474374" w:rsidRDefault="001E5EFF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446,159</w:t>
            </w:r>
          </w:p>
        </w:tc>
        <w:tc>
          <w:tcPr>
            <w:tcW w:w="236" w:type="dxa"/>
          </w:tcPr>
          <w:p w14:paraId="18567E79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93EA09A" w14:textId="54EFE945" w:rsidR="00FC490B" w:rsidRPr="00474374" w:rsidRDefault="007533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(446,159)</w:t>
            </w:r>
          </w:p>
        </w:tc>
        <w:tc>
          <w:tcPr>
            <w:tcW w:w="236" w:type="dxa"/>
          </w:tcPr>
          <w:p w14:paraId="02A41A14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C89147B" w14:textId="46C263EC" w:rsidR="00FC490B" w:rsidRPr="00474374" w:rsidRDefault="007533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4C7" w:rsidRPr="00E525E3" w14:paraId="6DB5D9A5" w14:textId="77777777" w:rsidTr="008D7BF9">
        <w:tc>
          <w:tcPr>
            <w:tcW w:w="4082" w:type="dxa"/>
          </w:tcPr>
          <w:p w14:paraId="75D04F10" w14:textId="48F3DA6E" w:rsidR="006C44C7" w:rsidRPr="00474374" w:rsidRDefault="00D8006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516" w:type="dxa"/>
          </w:tcPr>
          <w:p w14:paraId="53760FCD" w14:textId="0C306EC8" w:rsidR="006C44C7" w:rsidRPr="00474374" w:rsidRDefault="00D8006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49071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3A29CA1" w14:textId="63E6A321" w:rsidR="006C44C7" w:rsidRPr="00474374" w:rsidRDefault="007533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</w:t>
            </w:r>
            <w:r w:rsidR="00042A33" w:rsidRPr="004743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05FB637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2DE1AC6" w14:textId="764250E0" w:rsidR="006C44C7" w:rsidRPr="00474374" w:rsidRDefault="007533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</w:t>
            </w:r>
            <w:r w:rsidR="00042A33" w:rsidRPr="004743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C490B" w:rsidRPr="00E525E3" w14:paraId="6E2F8060" w14:textId="77777777" w:rsidTr="00EF5F96">
        <w:tc>
          <w:tcPr>
            <w:tcW w:w="4082" w:type="dxa"/>
          </w:tcPr>
          <w:p w14:paraId="73B500C8" w14:textId="492D6C10" w:rsidR="00FC490B" w:rsidRPr="00474374" w:rsidRDefault="00D8006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01EBDF9D" w14:textId="2E26B199" w:rsidR="00FC490B" w:rsidRPr="00474374" w:rsidRDefault="00D8006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EE2D53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C4DB832" w14:textId="444D08E4" w:rsidR="00FC490B" w:rsidRPr="00474374" w:rsidRDefault="003968AC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134,292</w:t>
            </w:r>
          </w:p>
        </w:tc>
        <w:tc>
          <w:tcPr>
            <w:tcW w:w="236" w:type="dxa"/>
          </w:tcPr>
          <w:p w14:paraId="2CA04E5A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CEA93A9" w14:textId="6ED41B2B" w:rsidR="00FC490B" w:rsidRPr="00474374" w:rsidRDefault="003968AC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134,292</w:t>
            </w:r>
          </w:p>
        </w:tc>
      </w:tr>
      <w:tr w:rsidR="00F25086" w:rsidRPr="00F25086" w14:paraId="31F7B8F0" w14:textId="77777777" w:rsidTr="00EF5F96">
        <w:tc>
          <w:tcPr>
            <w:tcW w:w="4082" w:type="dxa"/>
          </w:tcPr>
          <w:p w14:paraId="5B8C244A" w14:textId="77777777" w:rsidR="00F25086" w:rsidRPr="00D26FAD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6" w:type="dxa"/>
          </w:tcPr>
          <w:p w14:paraId="2A590699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45EDBA6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1" w:type="dxa"/>
          </w:tcPr>
          <w:p w14:paraId="361D2E65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889B049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17" w:type="dxa"/>
          </w:tcPr>
          <w:p w14:paraId="753CA0F4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25086" w:rsidRPr="00E525E3" w14:paraId="7C70C2AD" w14:textId="77777777" w:rsidTr="00EF5F96">
        <w:tc>
          <w:tcPr>
            <w:tcW w:w="4082" w:type="dxa"/>
          </w:tcPr>
          <w:p w14:paraId="78A519AC" w14:textId="38F0B9B8" w:rsidR="00F25086" w:rsidRPr="00474374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70D6D65D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EAA9CA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1809BE6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9A796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7CF07F3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808" w:rsidRPr="00E525E3" w14:paraId="254A757D" w14:textId="77777777" w:rsidTr="00EF5F96">
        <w:tc>
          <w:tcPr>
            <w:tcW w:w="4082" w:type="dxa"/>
          </w:tcPr>
          <w:p w14:paraId="3F8942F1" w14:textId="55C45B76" w:rsidR="004B6808" w:rsidRPr="00474374" w:rsidRDefault="004B6808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FD9FBE2" w14:textId="5402D481" w:rsidR="004B6808" w:rsidRPr="00474374" w:rsidRDefault="00C6200D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38A0C8E5" w14:textId="77777777" w:rsidR="004B6808" w:rsidRPr="00474374" w:rsidRDefault="004B6808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B47D116" w14:textId="53106B2A" w:rsidR="004B6808" w:rsidRPr="00474374" w:rsidRDefault="00C73EED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(31,911)</w:t>
            </w:r>
          </w:p>
        </w:tc>
        <w:tc>
          <w:tcPr>
            <w:tcW w:w="236" w:type="dxa"/>
          </w:tcPr>
          <w:p w14:paraId="5D2CEEF0" w14:textId="77777777" w:rsidR="004B6808" w:rsidRPr="00474374" w:rsidRDefault="004B6808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FD76500" w14:textId="4722D76E" w:rsidR="004B6808" w:rsidRPr="00474374" w:rsidRDefault="006E757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6" w:rsidRPr="00E525E3" w14:paraId="199A9198" w14:textId="77777777" w:rsidTr="00EF5F96">
        <w:tc>
          <w:tcPr>
            <w:tcW w:w="4082" w:type="dxa"/>
          </w:tcPr>
          <w:p w14:paraId="13586657" w14:textId="44B9F1A5" w:rsidR="00F25086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415AD13A" w14:textId="2FC4F709" w:rsidR="00F25086" w:rsidRPr="00474374" w:rsidRDefault="00C6200D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54196BB2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E456C65" w14:textId="48837994" w:rsidR="00F25086" w:rsidRPr="00474374" w:rsidRDefault="00C73EED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785C4BA2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7CE8A41" w14:textId="46908C5B" w:rsidR="00F25086" w:rsidRPr="00474374" w:rsidRDefault="00C73EED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49,505</w:t>
            </w:r>
          </w:p>
        </w:tc>
      </w:tr>
    </w:tbl>
    <w:p w14:paraId="2F5CD5BE" w14:textId="77777777" w:rsidR="00FC490B" w:rsidRDefault="00FC490B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397BA5" w14:textId="77777777" w:rsidR="00D51E70" w:rsidRDefault="00D51E70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745854" w14:textId="77777777" w:rsidR="00D51E70" w:rsidRDefault="00D51E70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1C1859" w14:textId="77777777" w:rsidR="00D51E70" w:rsidRDefault="00D51E70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6ECFC7" w14:textId="77777777" w:rsidR="00D51E70" w:rsidRDefault="00D51E70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483997" w14:textId="77777777" w:rsidR="00D51E70" w:rsidRDefault="00D51E70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C9AF3A" w14:textId="77777777" w:rsidR="00D51E70" w:rsidRDefault="00D51E70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6C44C7" w:rsidRPr="00E525E3" w14:paraId="2EF3495E" w14:textId="77777777" w:rsidTr="00D26FAD">
        <w:trPr>
          <w:tblHeader/>
        </w:trPr>
        <w:tc>
          <w:tcPr>
            <w:tcW w:w="4082" w:type="dxa"/>
          </w:tcPr>
          <w:p w14:paraId="36A38090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3987EF47" w14:textId="1E9C8B6B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4C7" w:rsidRPr="00E525E3" w14:paraId="1BDA2307" w14:textId="77777777" w:rsidTr="00D26FAD">
        <w:trPr>
          <w:tblHeader/>
        </w:trPr>
        <w:tc>
          <w:tcPr>
            <w:tcW w:w="4082" w:type="dxa"/>
          </w:tcPr>
          <w:p w14:paraId="46525511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5F9656AC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587FB19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B8B629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Pr="004743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531390F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C66B928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3CDD344D" w14:textId="77777777" w:rsidTr="00D26FAD">
        <w:trPr>
          <w:tblHeader/>
        </w:trPr>
        <w:tc>
          <w:tcPr>
            <w:tcW w:w="4082" w:type="dxa"/>
          </w:tcPr>
          <w:p w14:paraId="1A7E81D0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46B9DF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5410D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D93E6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FB8FE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8CB55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6C44C7" w:rsidRPr="00E525E3" w14:paraId="291BC418" w14:textId="77777777" w:rsidTr="00D26FAD">
        <w:trPr>
          <w:tblHeader/>
        </w:trPr>
        <w:tc>
          <w:tcPr>
            <w:tcW w:w="4082" w:type="dxa"/>
          </w:tcPr>
          <w:p w14:paraId="0D2C3F33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7581371B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92BEDC2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254D1B7F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1A249FE5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0A16D5FB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6C44C7" w:rsidRPr="00E525E3" w14:paraId="4B99126D" w14:textId="77777777" w:rsidTr="00D26FAD">
        <w:trPr>
          <w:tblHeader/>
        </w:trPr>
        <w:tc>
          <w:tcPr>
            <w:tcW w:w="4082" w:type="dxa"/>
          </w:tcPr>
          <w:p w14:paraId="293E9241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607D90AB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3CDC8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149A4D72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E99D571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E9E57BE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23594651" w14:textId="77777777" w:rsidTr="00727ABC">
        <w:tc>
          <w:tcPr>
            <w:tcW w:w="4082" w:type="dxa"/>
            <w:hideMark/>
          </w:tcPr>
          <w:p w14:paraId="4A64C9EC" w14:textId="77777777" w:rsidR="006C44C7" w:rsidRPr="00F25086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16" w:type="dxa"/>
          </w:tcPr>
          <w:p w14:paraId="17A332E9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E4D5C1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7E94765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4D850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6CB611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3C16C66C" w14:textId="77777777" w:rsidTr="00727ABC">
        <w:tc>
          <w:tcPr>
            <w:tcW w:w="4082" w:type="dxa"/>
            <w:hideMark/>
          </w:tcPr>
          <w:p w14:paraId="32EB4E6B" w14:textId="209823E1" w:rsidR="006C44C7" w:rsidRPr="00474374" w:rsidRDefault="00781799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082C332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B3B95C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3DAD5DD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B5826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E8193F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912" w:rsidRPr="00E525E3" w14:paraId="775E22FC" w14:textId="77777777" w:rsidTr="00727ABC">
        <w:tc>
          <w:tcPr>
            <w:tcW w:w="4082" w:type="dxa"/>
          </w:tcPr>
          <w:p w14:paraId="58E25673" w14:textId="35F0EBE7" w:rsidR="00691912" w:rsidRPr="00474374" w:rsidRDefault="00691912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7E1B5BEE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A2B7B6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F6EC3DE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CF423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40ED068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E70" w:rsidRPr="00E525E3" w14:paraId="56F03877" w14:textId="77777777" w:rsidTr="00755164">
        <w:tc>
          <w:tcPr>
            <w:tcW w:w="4082" w:type="dxa"/>
          </w:tcPr>
          <w:p w14:paraId="27F2996A" w14:textId="77777777" w:rsidR="00D51E70" w:rsidRPr="00474374" w:rsidRDefault="00D51E70" w:rsidP="0075516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20F43ADF" w14:textId="1028C3BB" w:rsidR="00D51E70" w:rsidRPr="00474374" w:rsidRDefault="00D51E70" w:rsidP="0075516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346,461</w:t>
            </w:r>
          </w:p>
        </w:tc>
        <w:tc>
          <w:tcPr>
            <w:tcW w:w="236" w:type="dxa"/>
          </w:tcPr>
          <w:p w14:paraId="54833BCD" w14:textId="77777777" w:rsidR="00D51E70" w:rsidRPr="00474374" w:rsidRDefault="00D51E70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99A098E" w14:textId="77777777" w:rsidR="00D51E70" w:rsidRPr="00474374" w:rsidRDefault="00D51E70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356D5D82" w14:textId="77777777" w:rsidR="00D51E70" w:rsidRPr="00474374" w:rsidRDefault="00D51E70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FA924A9" w14:textId="2934F8AE" w:rsidR="00D51E70" w:rsidRPr="00474374" w:rsidRDefault="00B9519B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322,413</w:t>
            </w:r>
          </w:p>
        </w:tc>
      </w:tr>
      <w:tr w:rsidR="006238B3" w:rsidRPr="00E525E3" w14:paraId="2DBD89E4" w14:textId="77777777" w:rsidTr="00727ABC">
        <w:tc>
          <w:tcPr>
            <w:tcW w:w="4082" w:type="dxa"/>
            <w:hideMark/>
          </w:tcPr>
          <w:p w14:paraId="64F94B3A" w14:textId="77777777" w:rsidR="006238B3" w:rsidRPr="00474374" w:rsidRDefault="006238B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4AC7D7B2" w14:textId="26872D1A" w:rsidR="006238B3" w:rsidRPr="00474374" w:rsidRDefault="006238B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432,192</w:t>
            </w:r>
          </w:p>
        </w:tc>
        <w:tc>
          <w:tcPr>
            <w:tcW w:w="236" w:type="dxa"/>
          </w:tcPr>
          <w:p w14:paraId="6FAAA985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13635B4" w14:textId="406D2FA2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(432,192)</w:t>
            </w:r>
          </w:p>
        </w:tc>
        <w:tc>
          <w:tcPr>
            <w:tcW w:w="236" w:type="dxa"/>
          </w:tcPr>
          <w:p w14:paraId="17B6DA8A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CEA90B0" w14:textId="0E5981A0" w:rsidR="006238B3" w:rsidRPr="00474374" w:rsidRDefault="00BA31C8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38B3" w:rsidRPr="00E525E3" w14:paraId="0713C3A2" w14:textId="77777777" w:rsidTr="00727ABC">
        <w:tc>
          <w:tcPr>
            <w:tcW w:w="4082" w:type="dxa"/>
          </w:tcPr>
          <w:p w14:paraId="5B5FB8CF" w14:textId="77777777" w:rsidR="006238B3" w:rsidRPr="00474374" w:rsidRDefault="006238B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516" w:type="dxa"/>
          </w:tcPr>
          <w:p w14:paraId="0241B3E5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9F11BD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A784652" w14:textId="23F35857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  <w:tc>
          <w:tcPr>
            <w:tcW w:w="236" w:type="dxa"/>
          </w:tcPr>
          <w:p w14:paraId="032E8D49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BEEE6AA" w14:textId="364FFA73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</w:tr>
      <w:tr w:rsidR="006238B3" w:rsidRPr="00E525E3" w14:paraId="30142423" w14:textId="77777777" w:rsidTr="00727ABC">
        <w:tc>
          <w:tcPr>
            <w:tcW w:w="4082" w:type="dxa"/>
          </w:tcPr>
          <w:p w14:paraId="1C44C6FD" w14:textId="3A053B22" w:rsidR="006238B3" w:rsidRPr="00474374" w:rsidRDefault="006238B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1592A70A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1ED6EB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827B642" w14:textId="75BA495C" w:rsidR="006238B3" w:rsidRPr="00474374" w:rsidRDefault="00B9519B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120,325</w:t>
            </w:r>
          </w:p>
        </w:tc>
        <w:tc>
          <w:tcPr>
            <w:tcW w:w="236" w:type="dxa"/>
          </w:tcPr>
          <w:p w14:paraId="0687E75C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6C35EAF" w14:textId="069D4F9A" w:rsidR="006238B3" w:rsidRPr="00474374" w:rsidRDefault="00B9519B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120,325</w:t>
            </w:r>
          </w:p>
        </w:tc>
      </w:tr>
      <w:tr w:rsidR="00691912" w:rsidRPr="00F25086" w14:paraId="3EF3645F" w14:textId="77777777" w:rsidTr="0041788A">
        <w:tc>
          <w:tcPr>
            <w:tcW w:w="4082" w:type="dxa"/>
          </w:tcPr>
          <w:p w14:paraId="1AEAFB57" w14:textId="77777777" w:rsidR="00691912" w:rsidRPr="0041788A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6" w:type="dxa"/>
          </w:tcPr>
          <w:p w14:paraId="43B8F4D9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2996042C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1" w:type="dxa"/>
          </w:tcPr>
          <w:p w14:paraId="7B2ACF91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469E7BC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17" w:type="dxa"/>
          </w:tcPr>
          <w:p w14:paraId="5DEBED17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691912" w:rsidRPr="00E525E3" w14:paraId="01757A5B" w14:textId="77777777" w:rsidTr="0041788A">
        <w:tc>
          <w:tcPr>
            <w:tcW w:w="4082" w:type="dxa"/>
          </w:tcPr>
          <w:p w14:paraId="1A5E6243" w14:textId="77777777" w:rsidR="00691912" w:rsidRPr="00474374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31EC5E56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EBD358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917C976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87C53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4E6486E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912" w:rsidRPr="00E525E3" w14:paraId="30DFAACD" w14:textId="77777777" w:rsidTr="0041788A">
        <w:tc>
          <w:tcPr>
            <w:tcW w:w="4082" w:type="dxa"/>
          </w:tcPr>
          <w:p w14:paraId="12E3B919" w14:textId="77777777" w:rsidR="00691912" w:rsidRPr="00474374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4540A4DD" w14:textId="51868139" w:rsidR="00691912" w:rsidRPr="00474374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5C017AC7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FD00733" w14:textId="1EBEB06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B10060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3683C56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912" w:rsidRPr="00E525E3" w14:paraId="30A1DE87" w14:textId="77777777" w:rsidTr="0041788A">
        <w:tc>
          <w:tcPr>
            <w:tcW w:w="4082" w:type="dxa"/>
          </w:tcPr>
          <w:p w14:paraId="0FA8421B" w14:textId="77777777" w:rsidR="00691912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44FCD229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32174C42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2D53FE4" w14:textId="78724929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0A00E559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F6B40CD" w14:textId="7145005F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</w:t>
            </w:r>
            <w:r w:rsidR="001A001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</w:tbl>
    <w:p w14:paraId="0E73F4C2" w14:textId="77777777" w:rsidR="006C44C7" w:rsidRPr="00474374" w:rsidRDefault="006C44C7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809F09" w14:textId="77777777" w:rsidR="00FC490B" w:rsidRDefault="00FC490B" w:rsidP="00FC490B">
      <w:pPr>
        <w:ind w:left="540"/>
        <w:rPr>
          <w:sz w:val="30"/>
          <w:szCs w:val="30"/>
          <w:lang w:eastAsia="x-none"/>
        </w:rPr>
      </w:pPr>
      <w:r w:rsidRPr="00474374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5EBF948B" w14:textId="77777777" w:rsidR="00E5467D" w:rsidRPr="00EF5F96" w:rsidRDefault="00E5467D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C377E1" w14:textId="0095FB0D" w:rsidR="005C6FB5" w:rsidRDefault="005C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 w:eastAsia="x-none"/>
        </w:rPr>
      </w:pPr>
    </w:p>
    <w:sectPr w:rsidR="005C6FB5" w:rsidSect="00C47C63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6EDD" w14:textId="77777777" w:rsidR="00D623F8" w:rsidRDefault="00D623F8">
      <w:r>
        <w:separator/>
      </w:r>
    </w:p>
  </w:endnote>
  <w:endnote w:type="continuationSeparator" w:id="0">
    <w:p w14:paraId="4F53B95B" w14:textId="77777777" w:rsidR="00D623F8" w:rsidRDefault="00D623F8">
      <w:r>
        <w:continuationSeparator/>
      </w:r>
    </w:p>
  </w:endnote>
  <w:endnote w:type="continuationNotice" w:id="1">
    <w:p w14:paraId="7F8DACFC" w14:textId="77777777" w:rsidR="00D623F8" w:rsidRDefault="00D623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612B" w14:textId="77777777" w:rsidR="009A2B93" w:rsidRPr="00005AC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D188E" w14:textId="77777777" w:rsidR="00D623F8" w:rsidRDefault="00D623F8">
      <w:r>
        <w:separator/>
      </w:r>
    </w:p>
  </w:footnote>
  <w:footnote w:type="continuationSeparator" w:id="0">
    <w:p w14:paraId="768CAB49" w14:textId="77777777" w:rsidR="00D623F8" w:rsidRDefault="00D623F8">
      <w:r>
        <w:continuationSeparator/>
      </w:r>
    </w:p>
  </w:footnote>
  <w:footnote w:type="continuationNotice" w:id="1">
    <w:p w14:paraId="020136FE" w14:textId="77777777" w:rsidR="00D623F8" w:rsidRDefault="00D623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42C87A67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</w:t>
    </w:r>
    <w:r w:rsidR="00FB1D9F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FB1D9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hint="cs"/>
        <w:sz w:val="32"/>
        <w:szCs w:val="32"/>
        <w:lang w:bidi="th-TH"/>
      </w:rPr>
      <w:t>256</w:t>
    </w:r>
    <w:r w:rsidR="00FB1D9F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5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234635257">
    <w:abstractNumId w:val="0"/>
  </w:num>
  <w:num w:numId="2" w16cid:durableId="863977198">
    <w:abstractNumId w:val="4"/>
  </w:num>
  <w:num w:numId="3" w16cid:durableId="689572162">
    <w:abstractNumId w:val="11"/>
  </w:num>
  <w:num w:numId="4" w16cid:durableId="878129818">
    <w:abstractNumId w:val="5"/>
  </w:num>
  <w:num w:numId="5" w16cid:durableId="2121413711">
    <w:abstractNumId w:val="12"/>
  </w:num>
  <w:num w:numId="6" w16cid:durableId="938635456">
    <w:abstractNumId w:val="17"/>
  </w:num>
  <w:num w:numId="7" w16cid:durableId="1208447595">
    <w:abstractNumId w:val="16"/>
  </w:num>
  <w:num w:numId="8" w16cid:durableId="1290362393">
    <w:abstractNumId w:val="3"/>
  </w:num>
  <w:num w:numId="9" w16cid:durableId="1216695317">
    <w:abstractNumId w:val="0"/>
  </w:num>
  <w:num w:numId="10" w16cid:durableId="1973755745">
    <w:abstractNumId w:val="18"/>
  </w:num>
  <w:num w:numId="11" w16cid:durableId="569655264">
    <w:abstractNumId w:val="14"/>
  </w:num>
  <w:num w:numId="12" w16cid:durableId="1929848894">
    <w:abstractNumId w:val="10"/>
  </w:num>
  <w:num w:numId="13" w16cid:durableId="1470898675">
    <w:abstractNumId w:val="9"/>
  </w:num>
  <w:num w:numId="14" w16cid:durableId="60713464">
    <w:abstractNumId w:val="6"/>
  </w:num>
  <w:num w:numId="15" w16cid:durableId="1593472818">
    <w:abstractNumId w:val="0"/>
  </w:num>
  <w:num w:numId="16" w16cid:durableId="8716554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094168">
    <w:abstractNumId w:val="16"/>
  </w:num>
  <w:num w:numId="18" w16cid:durableId="1305813262">
    <w:abstractNumId w:val="1"/>
  </w:num>
  <w:num w:numId="19" w16cid:durableId="358163021">
    <w:abstractNumId w:val="2"/>
  </w:num>
  <w:num w:numId="20" w16cid:durableId="195654874">
    <w:abstractNumId w:val="7"/>
  </w:num>
  <w:num w:numId="21" w16cid:durableId="761948911">
    <w:abstractNumId w:val="8"/>
  </w:num>
  <w:num w:numId="22" w16cid:durableId="1478298082">
    <w:abstractNumId w:val="0"/>
  </w:num>
  <w:num w:numId="23" w16cid:durableId="1242108552">
    <w:abstractNumId w:val="15"/>
  </w:num>
  <w:num w:numId="24" w16cid:durableId="1715956794">
    <w:abstractNumId w:val="0"/>
  </w:num>
  <w:num w:numId="25" w16cid:durableId="1079213505">
    <w:abstractNumId w:val="0"/>
  </w:num>
  <w:num w:numId="26" w16cid:durableId="1584610016">
    <w:abstractNumId w:val="0"/>
  </w:num>
  <w:num w:numId="27" w16cid:durableId="165831886">
    <w:abstractNumId w:val="0"/>
  </w:num>
  <w:num w:numId="28" w16cid:durableId="2001225766">
    <w:abstractNumId w:val="0"/>
  </w:num>
  <w:num w:numId="29" w16cid:durableId="921597427">
    <w:abstractNumId w:val="0"/>
  </w:num>
  <w:num w:numId="30" w16cid:durableId="172027875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633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CC2"/>
    <w:rsid w:val="0009437C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AC0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3A2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8D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739F"/>
    <w:rsid w:val="0019762F"/>
    <w:rsid w:val="00197E50"/>
    <w:rsid w:val="001A0019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62B"/>
    <w:rsid w:val="001B6821"/>
    <w:rsid w:val="001B6AD2"/>
    <w:rsid w:val="001B78A9"/>
    <w:rsid w:val="001B7900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D7"/>
    <w:rsid w:val="001C6A21"/>
    <w:rsid w:val="001C6B2D"/>
    <w:rsid w:val="001C74F5"/>
    <w:rsid w:val="001D0313"/>
    <w:rsid w:val="001D042C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C8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9AB"/>
    <w:rsid w:val="002329C5"/>
    <w:rsid w:val="00232A5F"/>
    <w:rsid w:val="00232C6C"/>
    <w:rsid w:val="00232CD0"/>
    <w:rsid w:val="00232F23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0FAD"/>
    <w:rsid w:val="002915C1"/>
    <w:rsid w:val="002917DD"/>
    <w:rsid w:val="00291C40"/>
    <w:rsid w:val="00291E30"/>
    <w:rsid w:val="00291FC2"/>
    <w:rsid w:val="002923BE"/>
    <w:rsid w:val="002928A9"/>
    <w:rsid w:val="00292CF7"/>
    <w:rsid w:val="00293041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746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6D32"/>
    <w:rsid w:val="002B71B7"/>
    <w:rsid w:val="002B75DA"/>
    <w:rsid w:val="002B7BA7"/>
    <w:rsid w:val="002B7E5B"/>
    <w:rsid w:val="002C03D9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273"/>
    <w:rsid w:val="0030258F"/>
    <w:rsid w:val="00303A9A"/>
    <w:rsid w:val="00303EBE"/>
    <w:rsid w:val="00304147"/>
    <w:rsid w:val="003045B6"/>
    <w:rsid w:val="003048C4"/>
    <w:rsid w:val="0030490B"/>
    <w:rsid w:val="00304988"/>
    <w:rsid w:val="00304D2A"/>
    <w:rsid w:val="003052A0"/>
    <w:rsid w:val="0030532B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99E"/>
    <w:rsid w:val="00313C76"/>
    <w:rsid w:val="00314088"/>
    <w:rsid w:val="00314164"/>
    <w:rsid w:val="003150B7"/>
    <w:rsid w:val="00315343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2025A"/>
    <w:rsid w:val="0032044C"/>
    <w:rsid w:val="00320B83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3F4A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3F8"/>
    <w:rsid w:val="0035766E"/>
    <w:rsid w:val="00357DA0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C00B3"/>
    <w:rsid w:val="003C029C"/>
    <w:rsid w:val="003C040B"/>
    <w:rsid w:val="003C0581"/>
    <w:rsid w:val="003C07E2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23F1"/>
    <w:rsid w:val="00402884"/>
    <w:rsid w:val="0040297E"/>
    <w:rsid w:val="00402B97"/>
    <w:rsid w:val="00402CB2"/>
    <w:rsid w:val="004033D0"/>
    <w:rsid w:val="004036CD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07C46"/>
    <w:rsid w:val="00410143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6F1"/>
    <w:rsid w:val="00421A1F"/>
    <w:rsid w:val="00421DD6"/>
    <w:rsid w:val="00421E1A"/>
    <w:rsid w:val="00422874"/>
    <w:rsid w:val="0042295C"/>
    <w:rsid w:val="00422AAB"/>
    <w:rsid w:val="0042324E"/>
    <w:rsid w:val="0042340C"/>
    <w:rsid w:val="004235FC"/>
    <w:rsid w:val="00423860"/>
    <w:rsid w:val="00423B44"/>
    <w:rsid w:val="00423BA6"/>
    <w:rsid w:val="00423DD8"/>
    <w:rsid w:val="00424069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712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021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1908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02E"/>
    <w:rsid w:val="004807C0"/>
    <w:rsid w:val="00480804"/>
    <w:rsid w:val="00480B23"/>
    <w:rsid w:val="00480C37"/>
    <w:rsid w:val="004810DD"/>
    <w:rsid w:val="004811CB"/>
    <w:rsid w:val="00481302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B4D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27E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A5C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37F8C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7A1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4C3"/>
    <w:rsid w:val="00590850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A4"/>
    <w:rsid w:val="005F4BB7"/>
    <w:rsid w:val="005F4C05"/>
    <w:rsid w:val="005F4D0A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B3"/>
    <w:rsid w:val="00623909"/>
    <w:rsid w:val="00623C09"/>
    <w:rsid w:val="00623D0C"/>
    <w:rsid w:val="00624350"/>
    <w:rsid w:val="0062448C"/>
    <w:rsid w:val="0062496A"/>
    <w:rsid w:val="00624C7C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5279"/>
    <w:rsid w:val="00645298"/>
    <w:rsid w:val="0064529E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0E24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299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912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32CA"/>
    <w:rsid w:val="006D3AA0"/>
    <w:rsid w:val="006D3DD5"/>
    <w:rsid w:val="006D44F1"/>
    <w:rsid w:val="006D4582"/>
    <w:rsid w:val="006D45BB"/>
    <w:rsid w:val="006D4A23"/>
    <w:rsid w:val="006D4BAD"/>
    <w:rsid w:val="006D4DA4"/>
    <w:rsid w:val="006D5691"/>
    <w:rsid w:val="006D5754"/>
    <w:rsid w:val="006D5FB3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30BF"/>
    <w:rsid w:val="006F326E"/>
    <w:rsid w:val="006F3314"/>
    <w:rsid w:val="006F3442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7C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60E"/>
    <w:rsid w:val="00725720"/>
    <w:rsid w:val="00725C59"/>
    <w:rsid w:val="00726220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2A82"/>
    <w:rsid w:val="00762B24"/>
    <w:rsid w:val="00762D0F"/>
    <w:rsid w:val="00763B5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F72"/>
    <w:rsid w:val="007B24C9"/>
    <w:rsid w:val="007B2535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677"/>
    <w:rsid w:val="007D781E"/>
    <w:rsid w:val="007D7BD6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70C5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07E"/>
    <w:rsid w:val="008631D8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1A"/>
    <w:rsid w:val="00865D3E"/>
    <w:rsid w:val="00866115"/>
    <w:rsid w:val="008664A6"/>
    <w:rsid w:val="008676DB"/>
    <w:rsid w:val="008676EF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7478"/>
    <w:rsid w:val="0087758E"/>
    <w:rsid w:val="008776B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BF9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07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06A"/>
    <w:rsid w:val="009233ED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CF5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2B5"/>
    <w:rsid w:val="00962A4B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4F9"/>
    <w:rsid w:val="009D55B0"/>
    <w:rsid w:val="009D5617"/>
    <w:rsid w:val="009D5959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C3C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CD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F36"/>
    <w:rsid w:val="00A660EA"/>
    <w:rsid w:val="00A66303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C5C"/>
    <w:rsid w:val="00A72CA4"/>
    <w:rsid w:val="00A72D19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250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CCD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E94"/>
    <w:rsid w:val="00AB2F1C"/>
    <w:rsid w:val="00AB3042"/>
    <w:rsid w:val="00AB32A0"/>
    <w:rsid w:val="00AB3417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4DB"/>
    <w:rsid w:val="00AB6F15"/>
    <w:rsid w:val="00AB7833"/>
    <w:rsid w:val="00AB7AC3"/>
    <w:rsid w:val="00AB7BF8"/>
    <w:rsid w:val="00AB7D6B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1F17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43E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50225"/>
    <w:rsid w:val="00B50238"/>
    <w:rsid w:val="00B5023D"/>
    <w:rsid w:val="00B50974"/>
    <w:rsid w:val="00B50B64"/>
    <w:rsid w:val="00B50BCC"/>
    <w:rsid w:val="00B50D2D"/>
    <w:rsid w:val="00B50EAF"/>
    <w:rsid w:val="00B515CB"/>
    <w:rsid w:val="00B517FF"/>
    <w:rsid w:val="00B51C96"/>
    <w:rsid w:val="00B5223B"/>
    <w:rsid w:val="00B528C2"/>
    <w:rsid w:val="00B52C36"/>
    <w:rsid w:val="00B53167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0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90E"/>
    <w:rsid w:val="00BD3BDB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8D7"/>
    <w:rsid w:val="00BD6AB0"/>
    <w:rsid w:val="00BD6C38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D0"/>
    <w:rsid w:val="00C040B6"/>
    <w:rsid w:val="00C0458C"/>
    <w:rsid w:val="00C048F1"/>
    <w:rsid w:val="00C04DE0"/>
    <w:rsid w:val="00C05723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A0A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C8A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316"/>
    <w:rsid w:val="00C61646"/>
    <w:rsid w:val="00C61C3E"/>
    <w:rsid w:val="00C61CA1"/>
    <w:rsid w:val="00C61D1D"/>
    <w:rsid w:val="00C61D5F"/>
    <w:rsid w:val="00C61DFE"/>
    <w:rsid w:val="00C6200D"/>
    <w:rsid w:val="00C625A4"/>
    <w:rsid w:val="00C625CF"/>
    <w:rsid w:val="00C6263C"/>
    <w:rsid w:val="00C635C0"/>
    <w:rsid w:val="00C63803"/>
    <w:rsid w:val="00C63BAA"/>
    <w:rsid w:val="00C63DD0"/>
    <w:rsid w:val="00C64487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366E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6F3"/>
    <w:rsid w:val="00CD37F6"/>
    <w:rsid w:val="00CD3DEC"/>
    <w:rsid w:val="00CD3F51"/>
    <w:rsid w:val="00CD4360"/>
    <w:rsid w:val="00CD4549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9CA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823"/>
    <w:rsid w:val="00D33BF0"/>
    <w:rsid w:val="00D341BC"/>
    <w:rsid w:val="00D3456C"/>
    <w:rsid w:val="00D34EF7"/>
    <w:rsid w:val="00D350BB"/>
    <w:rsid w:val="00D351D7"/>
    <w:rsid w:val="00D35860"/>
    <w:rsid w:val="00D35F1B"/>
    <w:rsid w:val="00D36241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256"/>
    <w:rsid w:val="00D76863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1F86"/>
    <w:rsid w:val="00D920AE"/>
    <w:rsid w:val="00D9259A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0ED8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6CF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FAD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3C8"/>
    <w:rsid w:val="00E314D2"/>
    <w:rsid w:val="00E31867"/>
    <w:rsid w:val="00E321D1"/>
    <w:rsid w:val="00E32413"/>
    <w:rsid w:val="00E32645"/>
    <w:rsid w:val="00E32B4E"/>
    <w:rsid w:val="00E32B88"/>
    <w:rsid w:val="00E32CB5"/>
    <w:rsid w:val="00E32F73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C"/>
    <w:rsid w:val="00E52F3B"/>
    <w:rsid w:val="00E531D8"/>
    <w:rsid w:val="00E5387D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67A"/>
    <w:rsid w:val="00E86B5E"/>
    <w:rsid w:val="00E86E7C"/>
    <w:rsid w:val="00E870AD"/>
    <w:rsid w:val="00E87450"/>
    <w:rsid w:val="00E8774B"/>
    <w:rsid w:val="00E87857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76C"/>
    <w:rsid w:val="00EA49B6"/>
    <w:rsid w:val="00EA4A90"/>
    <w:rsid w:val="00EA4BB7"/>
    <w:rsid w:val="00EA4CC4"/>
    <w:rsid w:val="00EA4CF0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EC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FF"/>
    <w:rsid w:val="00EC5CF1"/>
    <w:rsid w:val="00EC62B2"/>
    <w:rsid w:val="00EC62F8"/>
    <w:rsid w:val="00EC6B0A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2D8B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B01"/>
    <w:rsid w:val="00EF4C16"/>
    <w:rsid w:val="00EF52AB"/>
    <w:rsid w:val="00EF57F3"/>
    <w:rsid w:val="00EF58AA"/>
    <w:rsid w:val="00EF5978"/>
    <w:rsid w:val="00EF5A14"/>
    <w:rsid w:val="00EF5F96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C69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367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E86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086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4921"/>
    <w:rsid w:val="00F54DCF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05A"/>
    <w:rsid w:val="00F6374B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1D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90B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0F8"/>
    <w:rsid w:val="00FC74E0"/>
    <w:rsid w:val="00FC771A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344"/>
    <w:rsid w:val="00FD32DB"/>
    <w:rsid w:val="00FD3300"/>
    <w:rsid w:val="00FD35AE"/>
    <w:rsid w:val="00FD35C9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B9690E-A60F-4A47-BA04-828D27897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1203</TotalTime>
  <Pages>13</Pages>
  <Words>2079</Words>
  <Characters>9704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Chidchanok, Ketwej</cp:lastModifiedBy>
  <cp:revision>500</cp:revision>
  <cp:lastPrinted>2024-05-13T11:23:00Z</cp:lastPrinted>
  <dcterms:created xsi:type="dcterms:W3CDTF">2023-11-07T08:19:00Z</dcterms:created>
  <dcterms:modified xsi:type="dcterms:W3CDTF">2024-05-14T01:45:00Z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