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2FDA25A6" w:rsidR="00DB308D" w:rsidRPr="004A5342" w:rsidRDefault="007B381D" w:rsidP="004C2111">
      <w:pPr>
        <w:pStyle w:val="Reference"/>
        <w:rPr>
          <w:rFonts w:ascii="Browallia New" w:hAnsi="Browallia New" w:cs="Browallia New"/>
          <w:cs/>
          <w:lang w:val="en-US" w:bidi="th-TH"/>
        </w:rPr>
      </w:pPr>
      <w:r w:rsidRPr="004A5342">
        <w:rPr>
          <w:rFonts w:ascii="Browallia New" w:hAnsi="Browallia New" w:cs="Browallia New"/>
          <w:lang w:val="en-US" w:bidi="th-TH"/>
        </w:rPr>
        <w:t xml:space="preserve"> </w:t>
      </w:r>
    </w:p>
    <w:p w14:paraId="63A2A413" w14:textId="5B8F4F27" w:rsidR="004E18E2" w:rsidRPr="004A5342" w:rsidRDefault="004E18E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71CD8097" w14:textId="2FBBEC78" w:rsidR="004E18E2" w:rsidRPr="004A5342" w:rsidRDefault="004E18E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6B78C8" w14:textId="51056B8B" w:rsidR="005E25B4" w:rsidRPr="004A5342" w:rsidRDefault="005E25B4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FB99FF" w14:textId="6A4FB80E" w:rsidR="005E25B4" w:rsidRPr="004A5342" w:rsidRDefault="005E25B4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0F54EAEC" w14:textId="77777777" w:rsidR="005E25B4" w:rsidRDefault="005E25B4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0061AA43" w14:textId="77777777" w:rsidR="00AF417F" w:rsidRPr="004A5342" w:rsidRDefault="00AF417F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300B4D61" w14:textId="3A256900" w:rsidR="00634D49" w:rsidRPr="00AF417F" w:rsidRDefault="00634D49" w:rsidP="00634D49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เสนอ </w:t>
      </w:r>
      <w:r w:rsidR="0055584B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ผู้ถือหุ้น และคณะกรรมการ</w:t>
      </w: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ของบริษัท </w:t>
      </w:r>
      <w:r w:rsidR="00A50BDB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อี ฟอร์ แอล เอม</w:t>
      </w: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4A5342" w:rsidRDefault="00AD3B26" w:rsidP="00C73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6BAAAC" w14:textId="3ED3724C" w:rsidR="000F4631" w:rsidRPr="004A5342" w:rsidRDefault="00D0509E" w:rsidP="000F463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BC2F13" w:rsidRPr="004A534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1B05D7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E4BFF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886324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D6C67" w:rsidRPr="004A5342">
        <w:rPr>
          <w:rFonts w:ascii="Browallia New" w:hAnsi="Browallia New" w:cs="Browallia New"/>
          <w:spacing w:val="2"/>
          <w:sz w:val="28"/>
          <w:szCs w:val="28"/>
          <w:cs/>
          <w:lang w:val="en-US" w:bidi="th-TH"/>
        </w:rPr>
        <w:t>อี ฟอร์ แอล เอม</w:t>
      </w:r>
      <w:r w:rsidR="00AD6C67" w:rsidRPr="004A534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D6C67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</w:t>
      </w:r>
      <w:r w:rsidR="007373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(“กลุ่มบริษัท”)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</w:t>
      </w:r>
      <w:r w:rsidR="00400C0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1C5BF5">
        <w:rPr>
          <w:rFonts w:ascii="Browallia New" w:hAnsi="Browallia New" w:cs="Browallia New"/>
          <w:sz w:val="28"/>
          <w:szCs w:val="28"/>
          <w:lang w:bidi="th-TH"/>
        </w:rPr>
        <w:br/>
      </w:r>
      <w:r w:rsidR="000F4631" w:rsidRPr="004A5342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มีนาคม </w:t>
      </w:r>
      <w:r w:rsidR="000F4631" w:rsidRPr="004A5342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 งบการเปลี่ยนแปลงส่วนของ</w:t>
      </w:r>
      <w:r w:rsidR="00BC2F1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6D6321">
        <w:rPr>
          <w:rFonts w:ascii="Browallia New" w:hAnsi="Browallia New" w:cs="Browallia New"/>
          <w:sz w:val="28"/>
          <w:szCs w:val="28"/>
          <w:lang w:bidi="th-TH"/>
        </w:rPr>
        <w:br/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และเฉพาะบริษัท รวมถึงงบกระแสเงินสดรวมและเฉพาะบริษัทสำหรับงวดสามเดือนสิ้นสุดวันเดียวกัน </w:t>
      </w:r>
      <w:r w:rsidR="006D6321">
        <w:rPr>
          <w:rFonts w:ascii="Browallia New" w:hAnsi="Browallia New" w:cs="Browallia New"/>
          <w:sz w:val="28"/>
          <w:szCs w:val="28"/>
          <w:lang w:bidi="th-TH"/>
        </w:rPr>
        <w:br/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</w:t>
      </w:r>
      <w:r w:rsidR="0055519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</w:t>
      </w:r>
      <w:r w:rsidR="006D6321">
        <w:rPr>
          <w:rFonts w:ascii="Browallia New" w:hAnsi="Browallia New" w:cs="Browallia New"/>
          <w:sz w:val="28"/>
          <w:szCs w:val="28"/>
          <w:lang w:bidi="th-TH"/>
        </w:rPr>
        <w:br/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และนำเสนอข้อมูลทางการเงินรวมและเฉพาะบริษัทระหว่างกาลนี้ตามมาตรฐานการบัญชี ฉบับที่</w:t>
      </w:r>
      <w:r w:rsidR="000F4631" w:rsidRPr="004A5342">
        <w:rPr>
          <w:rFonts w:ascii="Browallia New" w:hAnsi="Browallia New" w:cs="Browallia New"/>
          <w:sz w:val="28"/>
          <w:szCs w:val="28"/>
          <w:lang w:val="en-US" w:bidi="th-TH"/>
        </w:rPr>
        <w:t xml:space="preserve"> 34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D6321">
        <w:rPr>
          <w:rFonts w:ascii="Browallia New" w:hAnsi="Browallia New" w:cs="Browallia New"/>
          <w:sz w:val="28"/>
          <w:szCs w:val="28"/>
          <w:lang w:bidi="th-TH"/>
        </w:rPr>
        <w:br/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6D6321">
        <w:rPr>
          <w:rFonts w:ascii="Browallia New" w:hAnsi="Browallia New" w:cs="Browallia New"/>
          <w:sz w:val="28"/>
          <w:szCs w:val="28"/>
          <w:lang w:bidi="th-TH"/>
        </w:rPr>
        <w:br/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14:paraId="708DDFF6" w14:textId="537F336B" w:rsidR="00DE02C5" w:rsidRPr="004A5342" w:rsidRDefault="00DE02C5" w:rsidP="00AF417F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AF417F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lang w:val="en-US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4A5342" w:rsidRDefault="00CD4D4E" w:rsidP="00C73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E2FAAF9" w14:textId="77777777" w:rsidR="00431C11" w:rsidRPr="00431C11" w:rsidRDefault="00431C11" w:rsidP="00431C1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C11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Pr="00431C11">
        <w:rPr>
          <w:rFonts w:ascii="Browallia New" w:hAnsi="Browallia New" w:cs="Browallia New"/>
          <w:sz w:val="28"/>
          <w:szCs w:val="28"/>
          <w:lang w:bidi="th-TH"/>
        </w:rPr>
        <w:br/>
      </w: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0603EFE" w14:textId="77777777" w:rsidR="00CF6D9C" w:rsidRDefault="00CF6D9C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2C9D391" w14:textId="77777777" w:rsidR="00410C3E" w:rsidRDefault="00410C3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5F713C" w14:textId="77777777" w:rsidR="00410C3E" w:rsidRDefault="00410C3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BAD5F9B" w14:textId="77777777" w:rsidR="00FC7D89" w:rsidRDefault="00FC7D89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190AB0" w14:textId="77777777" w:rsidR="00FC7D89" w:rsidRDefault="00FC7D89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60E23B" w14:textId="77777777" w:rsidR="00FC7D89" w:rsidRDefault="00FC7D89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69822BD" w14:textId="77777777" w:rsidR="00FC7D89" w:rsidRDefault="00FC7D89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A56B175" w14:textId="77777777" w:rsidR="00410C3E" w:rsidRDefault="00410C3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0CD00F2" w14:textId="3CA42D4A" w:rsidR="00223B85" w:rsidRPr="00AF417F" w:rsidRDefault="00223B85" w:rsidP="00E54397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lang w:bidi="th-TH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lastRenderedPageBreak/>
        <w:t>ข้อสรุป</w:t>
      </w:r>
    </w:p>
    <w:p w14:paraId="5AD2262E" w14:textId="77777777" w:rsidR="00057312" w:rsidRPr="004A5342" w:rsidRDefault="00057312" w:rsidP="00C730B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FF"/>
          <w:sz w:val="28"/>
          <w:szCs w:val="28"/>
          <w:lang w:bidi="th-TH"/>
        </w:rPr>
      </w:pPr>
    </w:p>
    <w:p w14:paraId="33254B86" w14:textId="7B5D38B2" w:rsidR="00D735F1" w:rsidRPr="004A5342" w:rsidRDefault="00D735F1" w:rsidP="00D735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3336C4"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ระหว่างกาล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รวมและเฉพาะของบริษัทดังกล่าวไม่ได</w:t>
      </w:r>
      <w:r w:rsidR="00410C3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้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จัดทำขึ้นตามมาตรฐานการบัญชี ฉบับที่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34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เรื่อง</w:t>
      </w:r>
      <w:r w:rsidR="00410C3E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การรายงานทางการเงินระหว่างกาล ในสาระสำคัญจาก</w:t>
      </w:r>
      <w:r w:rsidR="000905DF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การสอบทานของข้าพเจ้า</w:t>
      </w:r>
    </w:p>
    <w:p w14:paraId="3B25B3B2" w14:textId="77777777" w:rsidR="00D735F1" w:rsidRPr="00D735F1" w:rsidRDefault="00D735F1" w:rsidP="00D735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4F546891" w14:textId="61C9983A" w:rsidR="00154E02" w:rsidRPr="00AF417F" w:rsidRDefault="00DE21F6" w:rsidP="00BE48CA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ข้อมูลและเหตุการณ์ที่</w:t>
      </w:r>
      <w:r w:rsidR="00257092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เน้น</w:t>
      </w:r>
    </w:p>
    <w:p w14:paraId="2C5F5DD9" w14:textId="77777777" w:rsidR="00154E02" w:rsidRPr="004A5342" w:rsidRDefault="00154E02" w:rsidP="000D0E8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2A472A36" w14:textId="7F13A058" w:rsidR="002E6062" w:rsidRPr="004A5342" w:rsidRDefault="00A61D8B" w:rsidP="004D7636">
      <w:pPr>
        <w:pStyle w:val="CordiaNew"/>
        <w:tabs>
          <w:tab w:val="left" w:pos="45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B5D7E" w:rsidRPr="004A5342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4A5342">
        <w:rPr>
          <w:rFonts w:ascii="Browallia New" w:hAnsi="Browallia New" w:cs="Browallia New"/>
          <w:sz w:val="28"/>
          <w:szCs w:val="28"/>
          <w:cs/>
        </w:rPr>
        <w:t xml:space="preserve">ข้อ </w:t>
      </w:r>
      <w:r w:rsidR="000C6E5D" w:rsidRPr="004A5342">
        <w:rPr>
          <w:rFonts w:ascii="Browallia New" w:hAnsi="Browallia New" w:cs="Browallia New"/>
          <w:sz w:val="28"/>
          <w:szCs w:val="28"/>
        </w:rPr>
        <w:t>2</w:t>
      </w:r>
      <w:r w:rsidR="0088515E">
        <w:rPr>
          <w:rFonts w:ascii="Browallia New" w:hAnsi="Browallia New" w:cs="Browallia New"/>
          <w:sz w:val="28"/>
          <w:szCs w:val="28"/>
        </w:rPr>
        <w:t>0</w:t>
      </w:r>
      <w:r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ที่ได้มีการเปิดเผยว่า</w:t>
      </w:r>
      <w:r w:rsidR="003173D3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A5342">
        <w:rPr>
          <w:rFonts w:ascii="Browallia New" w:hAnsi="Browallia New" w:cs="Browallia New"/>
          <w:sz w:val="28"/>
          <w:szCs w:val="28"/>
          <w:cs/>
        </w:rPr>
        <w:t>บริษัทถูก</w:t>
      </w:r>
      <w:r w:rsidR="0055309E" w:rsidRPr="004A5342">
        <w:rPr>
          <w:rFonts w:ascii="Browallia New" w:hAnsi="Browallia New" w:cs="Browallia New"/>
          <w:sz w:val="28"/>
          <w:szCs w:val="28"/>
        </w:rPr>
        <w:br/>
      </w:r>
      <w:r w:rsidRPr="004A5342">
        <w:rPr>
          <w:rFonts w:ascii="Browallia New" w:hAnsi="Browallia New" w:cs="Browallia New"/>
          <w:sz w:val="28"/>
          <w:szCs w:val="28"/>
          <w:cs/>
        </w:rPr>
        <w:t>ศาลอุทธรณ์ตัดสินให้แพ้คดีความ</w:t>
      </w:r>
      <w:r w:rsidR="008341E1" w:rsidRPr="004A5342">
        <w:rPr>
          <w:rFonts w:ascii="Browallia New" w:hAnsi="Browallia New" w:cs="Browallia New"/>
          <w:sz w:val="28"/>
          <w:szCs w:val="28"/>
          <w:cs/>
        </w:rPr>
        <w:t>เกี่ยวกับสัญญาซื้อขายเงินลงทุนของ</w:t>
      </w:r>
      <w:r w:rsidR="002C2968" w:rsidRPr="004A5342">
        <w:rPr>
          <w:rFonts w:ascii="Browallia New" w:hAnsi="Browallia New" w:cs="Browallia New"/>
          <w:sz w:val="28"/>
          <w:szCs w:val="28"/>
          <w:cs/>
        </w:rPr>
        <w:t>บริษัทในหุ้น</w:t>
      </w:r>
      <w:r w:rsidR="004F3D85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A5342">
        <w:rPr>
          <w:rFonts w:ascii="Browallia New" w:hAnsi="Browallia New" w:cs="Browallia New"/>
          <w:sz w:val="28"/>
          <w:szCs w:val="28"/>
          <w:cs/>
        </w:rPr>
        <w:t>แต่บริษัทยังไม่ได้บันทึก</w:t>
      </w:r>
      <w:r w:rsidR="00EC66EB">
        <w:rPr>
          <w:rFonts w:ascii="Browallia New" w:hAnsi="Browallia New" w:cs="Browallia New"/>
          <w:sz w:val="28"/>
          <w:szCs w:val="28"/>
        </w:rPr>
        <w:br/>
      </w:r>
      <w:r w:rsidRPr="004A5342">
        <w:rPr>
          <w:rFonts w:ascii="Browallia New" w:hAnsi="Browallia New" w:cs="Browallia New"/>
          <w:sz w:val="28"/>
          <w:szCs w:val="28"/>
          <w:cs/>
        </w:rPr>
        <w:t>ค่าเผื่อผลเสียหายที่อาจเกิดขึ้น เนื่องจาก</w:t>
      </w:r>
      <w:r w:rsidR="001668FF" w:rsidRPr="004A5342">
        <w:rPr>
          <w:rFonts w:ascii="Browallia New" w:hAnsi="Browallia New" w:cs="Browallia New"/>
          <w:sz w:val="28"/>
          <w:szCs w:val="28"/>
          <w:cs/>
        </w:rPr>
        <w:t>บริษัทได้ยื่นเรื่องต่อศาลฎีกาให้กลับคำตัดส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ินของศาลอุทธรณ์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309E" w:rsidRPr="004A5342">
        <w:rPr>
          <w:rFonts w:ascii="Browallia New" w:hAnsi="Browallia New" w:cs="Browallia New"/>
          <w:sz w:val="28"/>
          <w:szCs w:val="28"/>
        </w:rPr>
        <w:br/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ซึ่งที่ปรึกษาทางกฎหมาย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มีความเห็นว่าบริษัทมีหลักฐานที่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สำคัญที่จะต่อสู้คดี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 xml:space="preserve"> และมี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ความเป็นไปได้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สูง</w:t>
      </w:r>
      <w:r w:rsidR="00704BD1" w:rsidRPr="004A5342">
        <w:rPr>
          <w:rFonts w:ascii="Browallia New" w:hAnsi="Browallia New" w:cs="Browallia New"/>
          <w:sz w:val="28"/>
          <w:szCs w:val="28"/>
          <w:cs/>
        </w:rPr>
        <w:t>ที่จะชนะคดี</w:t>
      </w:r>
      <w:r w:rsidR="004007F6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ทั้งนี้</w:t>
      </w:r>
      <w:r w:rsidR="005718CA" w:rsidRPr="004A5342">
        <w:rPr>
          <w:rFonts w:ascii="Browallia New" w:hAnsi="Browallia New" w:cs="Browallia New"/>
          <w:sz w:val="28"/>
          <w:szCs w:val="28"/>
        </w:rPr>
        <w:t xml:space="preserve"> 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ข้อสรุปของข้าพเจ้าไม่ได้มีการเปลี่ยนแปลงอันเนื่องมาจากเรื่องดังกล่าว</w:t>
      </w:r>
    </w:p>
    <w:p w14:paraId="3A595BF0" w14:textId="77777777" w:rsidR="00C730B8" w:rsidRPr="004A5342" w:rsidRDefault="00C730B8" w:rsidP="00BC4B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4E76830" w14:textId="77777777" w:rsidR="00AA2041" w:rsidRPr="004A5342" w:rsidRDefault="00AA2041" w:rsidP="00142624">
      <w:pPr>
        <w:spacing w:after="0" w:line="240" w:lineRule="auto"/>
        <w:rPr>
          <w:rFonts w:ascii="Browallia New" w:hAnsi="Browallia New" w:cs="Browallia New"/>
          <w:sz w:val="14"/>
          <w:szCs w:val="14"/>
          <w:lang w:val="en-US" w:bidi="th-TH"/>
        </w:rPr>
      </w:pPr>
    </w:p>
    <w:p w14:paraId="3E4E7842" w14:textId="77777777" w:rsidR="0054787A" w:rsidRPr="004A5342" w:rsidRDefault="0054787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DF28895" w14:textId="77777777" w:rsidR="006B548D" w:rsidRPr="004A5342" w:rsidRDefault="006B548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38EB44E" w14:textId="4B292B47" w:rsidR="00704DFD" w:rsidRPr="004A5342" w:rsidRDefault="00617FDB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ศรัณ</w:t>
      </w:r>
      <w:proofErr w:type="spellStart"/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ญา</w:t>
      </w:r>
      <w:proofErr w:type="spellEnd"/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14A7BCE0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02059B1F" w14:textId="2284EB6D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4A5342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617FDB" w:rsidRPr="004A5342">
        <w:rPr>
          <w:rFonts w:ascii="Browallia New" w:hAnsi="Browallia New" w:cs="Browallia New"/>
          <w:sz w:val="28"/>
          <w:szCs w:val="28"/>
          <w:lang w:val="en-US" w:bidi="th-TH"/>
        </w:rPr>
        <w:t>919</w:t>
      </w:r>
    </w:p>
    <w:p w14:paraId="2C1C9B27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78E50F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18F862A5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63934C37" w:rsidR="00D15EA5" w:rsidRPr="004A5342" w:rsidRDefault="00792B59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792B59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371797" w:rsidRPr="00792B5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92B5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704DFD" w:rsidRPr="00792B5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4DFD" w:rsidRPr="00792B5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371797" w:rsidRPr="00792B59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4A5342" w:rsidSect="00815DA0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A7ADB" w14:textId="77777777" w:rsidR="00D918D5" w:rsidRDefault="00D918D5">
      <w:r>
        <w:separator/>
      </w:r>
    </w:p>
  </w:endnote>
  <w:endnote w:type="continuationSeparator" w:id="0">
    <w:p w14:paraId="24938681" w14:textId="77777777" w:rsidR="00D918D5" w:rsidRDefault="00D918D5">
      <w:r>
        <w:continuationSeparator/>
      </w:r>
    </w:p>
  </w:endnote>
  <w:endnote w:type="continuationNotice" w:id="1">
    <w:p w14:paraId="5421C898" w14:textId="77777777" w:rsidR="00D918D5" w:rsidRDefault="00D918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97FE7" w14:textId="77777777" w:rsidR="00D918D5" w:rsidRDefault="00D918D5">
      <w:bookmarkStart w:id="0" w:name="_Hlk482348182"/>
      <w:bookmarkEnd w:id="0"/>
      <w:r>
        <w:separator/>
      </w:r>
    </w:p>
  </w:footnote>
  <w:footnote w:type="continuationSeparator" w:id="0">
    <w:p w14:paraId="0A7C5F01" w14:textId="77777777" w:rsidR="00D918D5" w:rsidRDefault="00D918D5">
      <w:r>
        <w:continuationSeparator/>
      </w:r>
    </w:p>
  </w:footnote>
  <w:footnote w:type="continuationNotice" w:id="1">
    <w:p w14:paraId="4475E5AF" w14:textId="77777777" w:rsidR="00D918D5" w:rsidRDefault="00D918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2B438483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4A868A2" w14:textId="4AEA4C94" w:rsidR="00BB11A1" w:rsidRDefault="009F35A9" w:rsidP="009F35A9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bookmarkStart w:id="1" w:name="Footer3_tbl"/>
    <w:bookmarkEnd w:id="1"/>
    <w:r w:rsidRPr="009F35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</w:p>
  <w:p w14:paraId="1094BB53" w14:textId="708366F1" w:rsidR="009F35A9" w:rsidRPr="009F35A9" w:rsidRDefault="009F35A9" w:rsidP="009F35A9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Cs/>
        <w:color w:val="auto"/>
        <w:sz w:val="36"/>
        <w:szCs w:val="36"/>
        <w:lang w:val="en-US" w:bidi="th-TH"/>
      </w:rPr>
    </w:pPr>
    <w:r w:rsidRPr="009F35A9">
      <w:rPr>
        <w:rFonts w:cs="Browallia New"/>
        <w:bCs/>
        <w:color w:val="auto"/>
        <w:sz w:val="36"/>
        <w:szCs w:val="36"/>
        <w:cs/>
        <w:lang w:val="en-US" w:bidi="th-TH"/>
      </w:rPr>
      <w:t>ผู้สอบบัญชีรับอนุญาต</w:t>
    </w:r>
  </w:p>
  <w:p w14:paraId="0047683C" w14:textId="34E31999" w:rsidR="00D460E7" w:rsidRDefault="00D460E7" w:rsidP="009F35A9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94721489">
    <w:abstractNumId w:val="3"/>
  </w:num>
  <w:num w:numId="2" w16cid:durableId="336422764">
    <w:abstractNumId w:val="2"/>
  </w:num>
  <w:num w:numId="3" w16cid:durableId="521869570">
    <w:abstractNumId w:val="1"/>
  </w:num>
  <w:num w:numId="4" w16cid:durableId="851182654">
    <w:abstractNumId w:val="0"/>
  </w:num>
  <w:num w:numId="5" w16cid:durableId="850220701">
    <w:abstractNumId w:val="7"/>
  </w:num>
  <w:num w:numId="6" w16cid:durableId="658190400">
    <w:abstractNumId w:val="6"/>
  </w:num>
  <w:num w:numId="7" w16cid:durableId="1005324488">
    <w:abstractNumId w:val="13"/>
  </w:num>
  <w:num w:numId="8" w16cid:durableId="4065124">
    <w:abstractNumId w:val="24"/>
  </w:num>
  <w:num w:numId="9" w16cid:durableId="251936043">
    <w:abstractNumId w:val="6"/>
  </w:num>
  <w:num w:numId="10" w16cid:durableId="224142500">
    <w:abstractNumId w:val="21"/>
  </w:num>
  <w:num w:numId="11" w16cid:durableId="1567642619">
    <w:abstractNumId w:val="19"/>
  </w:num>
  <w:num w:numId="12" w16cid:durableId="492912486">
    <w:abstractNumId w:val="4"/>
  </w:num>
  <w:num w:numId="13" w16cid:durableId="1052117188">
    <w:abstractNumId w:val="10"/>
  </w:num>
  <w:num w:numId="14" w16cid:durableId="1190952056">
    <w:abstractNumId w:val="9"/>
  </w:num>
  <w:num w:numId="15" w16cid:durableId="959606733">
    <w:abstractNumId w:val="10"/>
  </w:num>
  <w:num w:numId="16" w16cid:durableId="1857965944">
    <w:abstractNumId w:val="11"/>
  </w:num>
  <w:num w:numId="17" w16cid:durableId="79060830">
    <w:abstractNumId w:val="15"/>
  </w:num>
  <w:num w:numId="18" w16cid:durableId="1127890033">
    <w:abstractNumId w:val="21"/>
  </w:num>
  <w:num w:numId="19" w16cid:durableId="2030570617">
    <w:abstractNumId w:val="19"/>
  </w:num>
  <w:num w:numId="20" w16cid:durableId="2083209083">
    <w:abstractNumId w:val="4"/>
  </w:num>
  <w:num w:numId="21" w16cid:durableId="1220550717">
    <w:abstractNumId w:val="10"/>
  </w:num>
  <w:num w:numId="22" w16cid:durableId="2004313130">
    <w:abstractNumId w:val="9"/>
  </w:num>
  <w:num w:numId="23" w16cid:durableId="1380009333">
    <w:abstractNumId w:val="9"/>
  </w:num>
  <w:num w:numId="24" w16cid:durableId="68231245">
    <w:abstractNumId w:val="9"/>
  </w:num>
  <w:num w:numId="25" w16cid:durableId="162866103">
    <w:abstractNumId w:val="10"/>
  </w:num>
  <w:num w:numId="26" w16cid:durableId="209997195">
    <w:abstractNumId w:val="10"/>
  </w:num>
  <w:num w:numId="27" w16cid:durableId="1172913269">
    <w:abstractNumId w:val="10"/>
  </w:num>
  <w:num w:numId="28" w16cid:durableId="2130974880">
    <w:abstractNumId w:val="20"/>
  </w:num>
  <w:num w:numId="29" w16cid:durableId="2046058006">
    <w:abstractNumId w:val="20"/>
  </w:num>
  <w:num w:numId="30" w16cid:durableId="992028298">
    <w:abstractNumId w:val="20"/>
  </w:num>
  <w:num w:numId="31" w16cid:durableId="495918774">
    <w:abstractNumId w:val="17"/>
  </w:num>
  <w:num w:numId="32" w16cid:durableId="841314372">
    <w:abstractNumId w:val="17"/>
  </w:num>
  <w:num w:numId="33" w16cid:durableId="2087728646">
    <w:abstractNumId w:val="17"/>
  </w:num>
  <w:num w:numId="34" w16cid:durableId="846139731">
    <w:abstractNumId w:val="8"/>
  </w:num>
  <w:num w:numId="35" w16cid:durableId="1175221045">
    <w:abstractNumId w:val="18"/>
  </w:num>
  <w:num w:numId="36" w16cid:durableId="1401251630">
    <w:abstractNumId w:val="23"/>
  </w:num>
  <w:num w:numId="37" w16cid:durableId="488139402">
    <w:abstractNumId w:val="22"/>
  </w:num>
  <w:num w:numId="38" w16cid:durableId="184757842">
    <w:abstractNumId w:val="5"/>
  </w:num>
  <w:num w:numId="39" w16cid:durableId="7030168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9530376">
    <w:abstractNumId w:val="16"/>
  </w:num>
  <w:num w:numId="41" w16cid:durableId="1120025903">
    <w:abstractNumId w:val="14"/>
  </w:num>
  <w:num w:numId="42" w16cid:durableId="109983434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36523"/>
    <w:rsid w:val="00040780"/>
    <w:rsid w:val="0004369A"/>
    <w:rsid w:val="00044ACE"/>
    <w:rsid w:val="0004550E"/>
    <w:rsid w:val="00052264"/>
    <w:rsid w:val="0005244E"/>
    <w:rsid w:val="00052614"/>
    <w:rsid w:val="000555E1"/>
    <w:rsid w:val="00055CAD"/>
    <w:rsid w:val="00057312"/>
    <w:rsid w:val="00062136"/>
    <w:rsid w:val="00062262"/>
    <w:rsid w:val="0006328C"/>
    <w:rsid w:val="00065CBE"/>
    <w:rsid w:val="00065DAB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05DF"/>
    <w:rsid w:val="00091508"/>
    <w:rsid w:val="0009234E"/>
    <w:rsid w:val="00092B1D"/>
    <w:rsid w:val="00094333"/>
    <w:rsid w:val="000950CE"/>
    <w:rsid w:val="000955D2"/>
    <w:rsid w:val="00096129"/>
    <w:rsid w:val="00097FAB"/>
    <w:rsid w:val="000A290D"/>
    <w:rsid w:val="000A394A"/>
    <w:rsid w:val="000B0FE1"/>
    <w:rsid w:val="000B4228"/>
    <w:rsid w:val="000B4747"/>
    <w:rsid w:val="000B47A6"/>
    <w:rsid w:val="000B53CB"/>
    <w:rsid w:val="000B53E5"/>
    <w:rsid w:val="000B65E3"/>
    <w:rsid w:val="000B7090"/>
    <w:rsid w:val="000C218F"/>
    <w:rsid w:val="000C2481"/>
    <w:rsid w:val="000C273D"/>
    <w:rsid w:val="000C6E5D"/>
    <w:rsid w:val="000C7225"/>
    <w:rsid w:val="000D051E"/>
    <w:rsid w:val="000D0E88"/>
    <w:rsid w:val="000D21C8"/>
    <w:rsid w:val="000D28D4"/>
    <w:rsid w:val="000D3511"/>
    <w:rsid w:val="000D58FD"/>
    <w:rsid w:val="000D7C01"/>
    <w:rsid w:val="000E52CE"/>
    <w:rsid w:val="000E7D20"/>
    <w:rsid w:val="000E7F82"/>
    <w:rsid w:val="000F0A38"/>
    <w:rsid w:val="000F29CF"/>
    <w:rsid w:val="000F3AAB"/>
    <w:rsid w:val="000F4631"/>
    <w:rsid w:val="000F5213"/>
    <w:rsid w:val="000F5DF0"/>
    <w:rsid w:val="000F6DE9"/>
    <w:rsid w:val="000F6E25"/>
    <w:rsid w:val="0010056E"/>
    <w:rsid w:val="00101006"/>
    <w:rsid w:val="001011DF"/>
    <w:rsid w:val="00105628"/>
    <w:rsid w:val="00112B46"/>
    <w:rsid w:val="00112B69"/>
    <w:rsid w:val="00113A5D"/>
    <w:rsid w:val="00115EBE"/>
    <w:rsid w:val="0012117E"/>
    <w:rsid w:val="00122FDC"/>
    <w:rsid w:val="00126708"/>
    <w:rsid w:val="00127C5D"/>
    <w:rsid w:val="00127CD8"/>
    <w:rsid w:val="001316D3"/>
    <w:rsid w:val="00133836"/>
    <w:rsid w:val="00140C37"/>
    <w:rsid w:val="00140CA1"/>
    <w:rsid w:val="00141411"/>
    <w:rsid w:val="00141E81"/>
    <w:rsid w:val="00142624"/>
    <w:rsid w:val="00142760"/>
    <w:rsid w:val="00142E5B"/>
    <w:rsid w:val="001433E5"/>
    <w:rsid w:val="00144130"/>
    <w:rsid w:val="001456D5"/>
    <w:rsid w:val="00145896"/>
    <w:rsid w:val="00150802"/>
    <w:rsid w:val="001512DC"/>
    <w:rsid w:val="00151EE9"/>
    <w:rsid w:val="00153915"/>
    <w:rsid w:val="00154ABE"/>
    <w:rsid w:val="00154E02"/>
    <w:rsid w:val="001554CD"/>
    <w:rsid w:val="00155A91"/>
    <w:rsid w:val="001613E2"/>
    <w:rsid w:val="001620DE"/>
    <w:rsid w:val="0016246C"/>
    <w:rsid w:val="0016459D"/>
    <w:rsid w:val="001668FF"/>
    <w:rsid w:val="00166954"/>
    <w:rsid w:val="00166DFD"/>
    <w:rsid w:val="00167017"/>
    <w:rsid w:val="0016775F"/>
    <w:rsid w:val="00172004"/>
    <w:rsid w:val="00172D6D"/>
    <w:rsid w:val="001731CD"/>
    <w:rsid w:val="00175012"/>
    <w:rsid w:val="001755B9"/>
    <w:rsid w:val="00175923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05D7"/>
    <w:rsid w:val="001B198C"/>
    <w:rsid w:val="001B4277"/>
    <w:rsid w:val="001B5291"/>
    <w:rsid w:val="001B60F8"/>
    <w:rsid w:val="001B6FEE"/>
    <w:rsid w:val="001B7388"/>
    <w:rsid w:val="001C0B6E"/>
    <w:rsid w:val="001C1FE3"/>
    <w:rsid w:val="001C3367"/>
    <w:rsid w:val="001C4463"/>
    <w:rsid w:val="001C5922"/>
    <w:rsid w:val="001C5BF5"/>
    <w:rsid w:val="001D1CEE"/>
    <w:rsid w:val="001D2302"/>
    <w:rsid w:val="001D5D3F"/>
    <w:rsid w:val="001D604B"/>
    <w:rsid w:val="001D6609"/>
    <w:rsid w:val="001D7BB3"/>
    <w:rsid w:val="001E12A6"/>
    <w:rsid w:val="001E1935"/>
    <w:rsid w:val="001E348F"/>
    <w:rsid w:val="001E498F"/>
    <w:rsid w:val="001E71A9"/>
    <w:rsid w:val="001E7B0A"/>
    <w:rsid w:val="001F2460"/>
    <w:rsid w:val="001F2EA5"/>
    <w:rsid w:val="001F32CC"/>
    <w:rsid w:val="001F3E4C"/>
    <w:rsid w:val="001F5082"/>
    <w:rsid w:val="00200F0F"/>
    <w:rsid w:val="00201652"/>
    <w:rsid w:val="00202274"/>
    <w:rsid w:val="002025C4"/>
    <w:rsid w:val="00205B21"/>
    <w:rsid w:val="002063F0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8BB"/>
    <w:rsid w:val="00247969"/>
    <w:rsid w:val="00257092"/>
    <w:rsid w:val="002600C9"/>
    <w:rsid w:val="00260275"/>
    <w:rsid w:val="00260878"/>
    <w:rsid w:val="00260AC5"/>
    <w:rsid w:val="0026182A"/>
    <w:rsid w:val="0026653C"/>
    <w:rsid w:val="002673C8"/>
    <w:rsid w:val="0027213F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3773"/>
    <w:rsid w:val="00297884"/>
    <w:rsid w:val="002A252E"/>
    <w:rsid w:val="002A48D4"/>
    <w:rsid w:val="002A7857"/>
    <w:rsid w:val="002B0BF8"/>
    <w:rsid w:val="002B1BAF"/>
    <w:rsid w:val="002B5A4A"/>
    <w:rsid w:val="002C2968"/>
    <w:rsid w:val="002C3246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0E15"/>
    <w:rsid w:val="002E2533"/>
    <w:rsid w:val="002E39A0"/>
    <w:rsid w:val="002E417C"/>
    <w:rsid w:val="002E6062"/>
    <w:rsid w:val="002E6726"/>
    <w:rsid w:val="002E73F8"/>
    <w:rsid w:val="002E7F1E"/>
    <w:rsid w:val="002F11DA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095C"/>
    <w:rsid w:val="003336C4"/>
    <w:rsid w:val="00333C4E"/>
    <w:rsid w:val="00335E5B"/>
    <w:rsid w:val="00337CB9"/>
    <w:rsid w:val="00337F32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1797"/>
    <w:rsid w:val="003744DA"/>
    <w:rsid w:val="003761D6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B77E9"/>
    <w:rsid w:val="003C08B4"/>
    <w:rsid w:val="003C12C5"/>
    <w:rsid w:val="003C27EF"/>
    <w:rsid w:val="003C32E9"/>
    <w:rsid w:val="003C3898"/>
    <w:rsid w:val="003C5F34"/>
    <w:rsid w:val="003D2605"/>
    <w:rsid w:val="003D64D6"/>
    <w:rsid w:val="003D683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07F6"/>
    <w:rsid w:val="00400C08"/>
    <w:rsid w:val="004012F7"/>
    <w:rsid w:val="00403F4D"/>
    <w:rsid w:val="00406DC2"/>
    <w:rsid w:val="00410C3E"/>
    <w:rsid w:val="00410DE7"/>
    <w:rsid w:val="00416281"/>
    <w:rsid w:val="00420659"/>
    <w:rsid w:val="00421A47"/>
    <w:rsid w:val="00422353"/>
    <w:rsid w:val="00424C71"/>
    <w:rsid w:val="00426915"/>
    <w:rsid w:val="00431C11"/>
    <w:rsid w:val="00432641"/>
    <w:rsid w:val="00433F63"/>
    <w:rsid w:val="0043483C"/>
    <w:rsid w:val="00435788"/>
    <w:rsid w:val="004359E6"/>
    <w:rsid w:val="00436116"/>
    <w:rsid w:val="004417C2"/>
    <w:rsid w:val="00443CE3"/>
    <w:rsid w:val="004504E4"/>
    <w:rsid w:val="00451202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546C"/>
    <w:rsid w:val="004668EC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A5342"/>
    <w:rsid w:val="004B1F0F"/>
    <w:rsid w:val="004B3C8C"/>
    <w:rsid w:val="004B536E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636"/>
    <w:rsid w:val="004D782D"/>
    <w:rsid w:val="004D7AC1"/>
    <w:rsid w:val="004E18E2"/>
    <w:rsid w:val="004E2904"/>
    <w:rsid w:val="004E2951"/>
    <w:rsid w:val="004E2C19"/>
    <w:rsid w:val="004E35FC"/>
    <w:rsid w:val="004E38E4"/>
    <w:rsid w:val="004F03C0"/>
    <w:rsid w:val="004F1A16"/>
    <w:rsid w:val="004F207F"/>
    <w:rsid w:val="004F3D85"/>
    <w:rsid w:val="004F4EE2"/>
    <w:rsid w:val="004F5B02"/>
    <w:rsid w:val="004F5C2B"/>
    <w:rsid w:val="004F5D91"/>
    <w:rsid w:val="004F5DAD"/>
    <w:rsid w:val="004F621D"/>
    <w:rsid w:val="004F7DD8"/>
    <w:rsid w:val="005034E9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3078"/>
    <w:rsid w:val="0052388B"/>
    <w:rsid w:val="00524319"/>
    <w:rsid w:val="00524BAB"/>
    <w:rsid w:val="00530567"/>
    <w:rsid w:val="005321DA"/>
    <w:rsid w:val="005402EB"/>
    <w:rsid w:val="00543C57"/>
    <w:rsid w:val="00546B6E"/>
    <w:rsid w:val="00547541"/>
    <w:rsid w:val="0054756D"/>
    <w:rsid w:val="0054787A"/>
    <w:rsid w:val="00551365"/>
    <w:rsid w:val="005529D2"/>
    <w:rsid w:val="00552EA5"/>
    <w:rsid w:val="0055309E"/>
    <w:rsid w:val="00553B2B"/>
    <w:rsid w:val="00554B68"/>
    <w:rsid w:val="0055519B"/>
    <w:rsid w:val="0055584B"/>
    <w:rsid w:val="005626C2"/>
    <w:rsid w:val="005627FF"/>
    <w:rsid w:val="00562C81"/>
    <w:rsid w:val="005656B8"/>
    <w:rsid w:val="005662F0"/>
    <w:rsid w:val="00566979"/>
    <w:rsid w:val="00570EC4"/>
    <w:rsid w:val="005718CA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9670D"/>
    <w:rsid w:val="005A1002"/>
    <w:rsid w:val="005A19EC"/>
    <w:rsid w:val="005A29D0"/>
    <w:rsid w:val="005A3E8C"/>
    <w:rsid w:val="005A4A30"/>
    <w:rsid w:val="005B1823"/>
    <w:rsid w:val="005B1891"/>
    <w:rsid w:val="005B23D4"/>
    <w:rsid w:val="005B3A82"/>
    <w:rsid w:val="005B405A"/>
    <w:rsid w:val="005C0383"/>
    <w:rsid w:val="005C2241"/>
    <w:rsid w:val="005C2CCB"/>
    <w:rsid w:val="005C5652"/>
    <w:rsid w:val="005C6479"/>
    <w:rsid w:val="005C68E9"/>
    <w:rsid w:val="005C69FD"/>
    <w:rsid w:val="005D19D6"/>
    <w:rsid w:val="005D2BD4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4BFF"/>
    <w:rsid w:val="005E5578"/>
    <w:rsid w:val="005F29B3"/>
    <w:rsid w:val="005F4D62"/>
    <w:rsid w:val="005F5D9C"/>
    <w:rsid w:val="005F7DA9"/>
    <w:rsid w:val="006001CC"/>
    <w:rsid w:val="00600A8C"/>
    <w:rsid w:val="006014C1"/>
    <w:rsid w:val="006041AF"/>
    <w:rsid w:val="00604D95"/>
    <w:rsid w:val="0060793D"/>
    <w:rsid w:val="00610CE7"/>
    <w:rsid w:val="00610ED7"/>
    <w:rsid w:val="00611B98"/>
    <w:rsid w:val="0061252C"/>
    <w:rsid w:val="0061293D"/>
    <w:rsid w:val="006162C9"/>
    <w:rsid w:val="006178F6"/>
    <w:rsid w:val="0061798B"/>
    <w:rsid w:val="00617FDB"/>
    <w:rsid w:val="00620A71"/>
    <w:rsid w:val="00620CE3"/>
    <w:rsid w:val="00621086"/>
    <w:rsid w:val="006237E4"/>
    <w:rsid w:val="0062422B"/>
    <w:rsid w:val="00624C4A"/>
    <w:rsid w:val="006276C4"/>
    <w:rsid w:val="00627DFF"/>
    <w:rsid w:val="006304DC"/>
    <w:rsid w:val="00633E5B"/>
    <w:rsid w:val="00634D49"/>
    <w:rsid w:val="006365A1"/>
    <w:rsid w:val="00636AA2"/>
    <w:rsid w:val="00637B41"/>
    <w:rsid w:val="00637D81"/>
    <w:rsid w:val="00640D21"/>
    <w:rsid w:val="006429F6"/>
    <w:rsid w:val="00642E99"/>
    <w:rsid w:val="00643299"/>
    <w:rsid w:val="0064584B"/>
    <w:rsid w:val="006474AD"/>
    <w:rsid w:val="006474C5"/>
    <w:rsid w:val="006509DD"/>
    <w:rsid w:val="00653B85"/>
    <w:rsid w:val="00661307"/>
    <w:rsid w:val="00662EED"/>
    <w:rsid w:val="006638A6"/>
    <w:rsid w:val="00666764"/>
    <w:rsid w:val="0066694B"/>
    <w:rsid w:val="00667720"/>
    <w:rsid w:val="00667DB6"/>
    <w:rsid w:val="006731A2"/>
    <w:rsid w:val="00675A1C"/>
    <w:rsid w:val="006771E8"/>
    <w:rsid w:val="00677C01"/>
    <w:rsid w:val="0068072F"/>
    <w:rsid w:val="006823E9"/>
    <w:rsid w:val="00683934"/>
    <w:rsid w:val="00683CC7"/>
    <w:rsid w:val="00684FFB"/>
    <w:rsid w:val="00687681"/>
    <w:rsid w:val="00691CE2"/>
    <w:rsid w:val="00692CA5"/>
    <w:rsid w:val="006932D7"/>
    <w:rsid w:val="00696C42"/>
    <w:rsid w:val="006A0087"/>
    <w:rsid w:val="006A0A56"/>
    <w:rsid w:val="006A3B2F"/>
    <w:rsid w:val="006B0346"/>
    <w:rsid w:val="006B06A2"/>
    <w:rsid w:val="006B1972"/>
    <w:rsid w:val="006B1BC9"/>
    <w:rsid w:val="006B548D"/>
    <w:rsid w:val="006C0797"/>
    <w:rsid w:val="006C0901"/>
    <w:rsid w:val="006C0913"/>
    <w:rsid w:val="006C137D"/>
    <w:rsid w:val="006C1B9A"/>
    <w:rsid w:val="006C3D37"/>
    <w:rsid w:val="006C4EA4"/>
    <w:rsid w:val="006C54CE"/>
    <w:rsid w:val="006C6376"/>
    <w:rsid w:val="006C6760"/>
    <w:rsid w:val="006C78AF"/>
    <w:rsid w:val="006D028B"/>
    <w:rsid w:val="006D5AA5"/>
    <w:rsid w:val="006D6321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4BD1"/>
    <w:rsid w:val="00704DFD"/>
    <w:rsid w:val="007064E7"/>
    <w:rsid w:val="00710B25"/>
    <w:rsid w:val="00712C2F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3AE1"/>
    <w:rsid w:val="00734885"/>
    <w:rsid w:val="00735C88"/>
    <w:rsid w:val="00735FF1"/>
    <w:rsid w:val="007364BD"/>
    <w:rsid w:val="00736F3E"/>
    <w:rsid w:val="007373F8"/>
    <w:rsid w:val="00745EFE"/>
    <w:rsid w:val="00746796"/>
    <w:rsid w:val="00746D91"/>
    <w:rsid w:val="00750CEF"/>
    <w:rsid w:val="0075598A"/>
    <w:rsid w:val="00756E39"/>
    <w:rsid w:val="00760525"/>
    <w:rsid w:val="00761568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4247"/>
    <w:rsid w:val="00775DA6"/>
    <w:rsid w:val="007761C2"/>
    <w:rsid w:val="0078170A"/>
    <w:rsid w:val="007820C5"/>
    <w:rsid w:val="00784E47"/>
    <w:rsid w:val="007860AF"/>
    <w:rsid w:val="00790956"/>
    <w:rsid w:val="007924D4"/>
    <w:rsid w:val="00792B59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2177"/>
    <w:rsid w:val="007B381D"/>
    <w:rsid w:val="007B7418"/>
    <w:rsid w:val="007B74E7"/>
    <w:rsid w:val="007C29C1"/>
    <w:rsid w:val="007C2A0A"/>
    <w:rsid w:val="007C6354"/>
    <w:rsid w:val="007C65EE"/>
    <w:rsid w:val="007D29AA"/>
    <w:rsid w:val="007D41A1"/>
    <w:rsid w:val="007D7A2C"/>
    <w:rsid w:val="007E3BF7"/>
    <w:rsid w:val="007E3D11"/>
    <w:rsid w:val="007E4524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5DA0"/>
    <w:rsid w:val="008162AC"/>
    <w:rsid w:val="0081651C"/>
    <w:rsid w:val="0081683A"/>
    <w:rsid w:val="00817F5F"/>
    <w:rsid w:val="00826856"/>
    <w:rsid w:val="00827091"/>
    <w:rsid w:val="00827B71"/>
    <w:rsid w:val="00830DAC"/>
    <w:rsid w:val="0083134C"/>
    <w:rsid w:val="00832F51"/>
    <w:rsid w:val="0083376C"/>
    <w:rsid w:val="0083406F"/>
    <w:rsid w:val="008341E1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57F66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38FC"/>
    <w:rsid w:val="00884701"/>
    <w:rsid w:val="00884FF7"/>
    <w:rsid w:val="0088515E"/>
    <w:rsid w:val="0088518C"/>
    <w:rsid w:val="00885EDD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9AE"/>
    <w:rsid w:val="008C59F7"/>
    <w:rsid w:val="008D36AE"/>
    <w:rsid w:val="008D4BF1"/>
    <w:rsid w:val="008D5857"/>
    <w:rsid w:val="008E0B1C"/>
    <w:rsid w:val="008E2B1B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07B1B"/>
    <w:rsid w:val="009110C3"/>
    <w:rsid w:val="0091273C"/>
    <w:rsid w:val="00912F98"/>
    <w:rsid w:val="00916BEC"/>
    <w:rsid w:val="00917FBB"/>
    <w:rsid w:val="00920637"/>
    <w:rsid w:val="00921177"/>
    <w:rsid w:val="009219CA"/>
    <w:rsid w:val="009223D3"/>
    <w:rsid w:val="00931874"/>
    <w:rsid w:val="00931D7A"/>
    <w:rsid w:val="0093307A"/>
    <w:rsid w:val="0093467C"/>
    <w:rsid w:val="00935D8D"/>
    <w:rsid w:val="00937B48"/>
    <w:rsid w:val="009407EA"/>
    <w:rsid w:val="009413FA"/>
    <w:rsid w:val="00941F24"/>
    <w:rsid w:val="00942FE8"/>
    <w:rsid w:val="00943359"/>
    <w:rsid w:val="00945792"/>
    <w:rsid w:val="009464E9"/>
    <w:rsid w:val="0095387F"/>
    <w:rsid w:val="009540AE"/>
    <w:rsid w:val="009556DC"/>
    <w:rsid w:val="009570EE"/>
    <w:rsid w:val="00957E70"/>
    <w:rsid w:val="009612B7"/>
    <w:rsid w:val="00963684"/>
    <w:rsid w:val="00970DAB"/>
    <w:rsid w:val="009724BE"/>
    <w:rsid w:val="0097321D"/>
    <w:rsid w:val="00973588"/>
    <w:rsid w:val="00973827"/>
    <w:rsid w:val="00974902"/>
    <w:rsid w:val="00974FF6"/>
    <w:rsid w:val="0097641C"/>
    <w:rsid w:val="0097711F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4850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2C86"/>
    <w:rsid w:val="009F35A9"/>
    <w:rsid w:val="009F3E2B"/>
    <w:rsid w:val="009F490A"/>
    <w:rsid w:val="009F58EE"/>
    <w:rsid w:val="009F61F9"/>
    <w:rsid w:val="009F6EDC"/>
    <w:rsid w:val="00A00C56"/>
    <w:rsid w:val="00A012A3"/>
    <w:rsid w:val="00A02460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18C"/>
    <w:rsid w:val="00A25274"/>
    <w:rsid w:val="00A25506"/>
    <w:rsid w:val="00A30D5D"/>
    <w:rsid w:val="00A32C98"/>
    <w:rsid w:val="00A3325E"/>
    <w:rsid w:val="00A35782"/>
    <w:rsid w:val="00A357F5"/>
    <w:rsid w:val="00A35A5B"/>
    <w:rsid w:val="00A35C31"/>
    <w:rsid w:val="00A362F9"/>
    <w:rsid w:val="00A36DE3"/>
    <w:rsid w:val="00A43EE6"/>
    <w:rsid w:val="00A43F0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5812"/>
    <w:rsid w:val="00A66992"/>
    <w:rsid w:val="00A66F91"/>
    <w:rsid w:val="00A70229"/>
    <w:rsid w:val="00A70E24"/>
    <w:rsid w:val="00A74E75"/>
    <w:rsid w:val="00A76299"/>
    <w:rsid w:val="00A76931"/>
    <w:rsid w:val="00A80AD7"/>
    <w:rsid w:val="00A80BBA"/>
    <w:rsid w:val="00A8425A"/>
    <w:rsid w:val="00A845F3"/>
    <w:rsid w:val="00A879EC"/>
    <w:rsid w:val="00A918D1"/>
    <w:rsid w:val="00A930C2"/>
    <w:rsid w:val="00A93A9A"/>
    <w:rsid w:val="00A96FFF"/>
    <w:rsid w:val="00A97721"/>
    <w:rsid w:val="00A9791A"/>
    <w:rsid w:val="00AA2041"/>
    <w:rsid w:val="00AA219C"/>
    <w:rsid w:val="00AA24BB"/>
    <w:rsid w:val="00AA396C"/>
    <w:rsid w:val="00AA4130"/>
    <w:rsid w:val="00AA49AE"/>
    <w:rsid w:val="00AA5723"/>
    <w:rsid w:val="00AA5C16"/>
    <w:rsid w:val="00AA5E75"/>
    <w:rsid w:val="00AB0536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0ECE"/>
    <w:rsid w:val="00AD3B26"/>
    <w:rsid w:val="00AD3BA9"/>
    <w:rsid w:val="00AD6C67"/>
    <w:rsid w:val="00AD7977"/>
    <w:rsid w:val="00AE2BF6"/>
    <w:rsid w:val="00AE3370"/>
    <w:rsid w:val="00AE64CA"/>
    <w:rsid w:val="00AF29F9"/>
    <w:rsid w:val="00AF417F"/>
    <w:rsid w:val="00AF4B23"/>
    <w:rsid w:val="00AF6949"/>
    <w:rsid w:val="00AF7092"/>
    <w:rsid w:val="00B02A29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0B7E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5D27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A91"/>
    <w:rsid w:val="00B66DF7"/>
    <w:rsid w:val="00B70113"/>
    <w:rsid w:val="00B714D0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93FB0"/>
    <w:rsid w:val="00BA20E4"/>
    <w:rsid w:val="00BA4F56"/>
    <w:rsid w:val="00BA5B00"/>
    <w:rsid w:val="00BA7473"/>
    <w:rsid w:val="00BB03F5"/>
    <w:rsid w:val="00BB0AB0"/>
    <w:rsid w:val="00BB11A1"/>
    <w:rsid w:val="00BB1A07"/>
    <w:rsid w:val="00BB2301"/>
    <w:rsid w:val="00BB6DAD"/>
    <w:rsid w:val="00BB7346"/>
    <w:rsid w:val="00BC1555"/>
    <w:rsid w:val="00BC2E89"/>
    <w:rsid w:val="00BC2F13"/>
    <w:rsid w:val="00BC4B66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AC5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E718A"/>
    <w:rsid w:val="00BF1C24"/>
    <w:rsid w:val="00BF1D2C"/>
    <w:rsid w:val="00BF1E70"/>
    <w:rsid w:val="00BF5E73"/>
    <w:rsid w:val="00C03E6E"/>
    <w:rsid w:val="00C0437C"/>
    <w:rsid w:val="00C05E0C"/>
    <w:rsid w:val="00C06939"/>
    <w:rsid w:val="00C15318"/>
    <w:rsid w:val="00C153AD"/>
    <w:rsid w:val="00C173BF"/>
    <w:rsid w:val="00C17F1F"/>
    <w:rsid w:val="00C2021B"/>
    <w:rsid w:val="00C21E3B"/>
    <w:rsid w:val="00C312C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30B8"/>
    <w:rsid w:val="00C74921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1E60"/>
    <w:rsid w:val="00C932F1"/>
    <w:rsid w:val="00C94DBD"/>
    <w:rsid w:val="00C9549C"/>
    <w:rsid w:val="00CA084C"/>
    <w:rsid w:val="00CA43FD"/>
    <w:rsid w:val="00CA53F3"/>
    <w:rsid w:val="00CA603C"/>
    <w:rsid w:val="00CA6AA4"/>
    <w:rsid w:val="00CA6B9F"/>
    <w:rsid w:val="00CB022A"/>
    <w:rsid w:val="00CB17FF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CF6D9C"/>
    <w:rsid w:val="00D0149D"/>
    <w:rsid w:val="00D0509E"/>
    <w:rsid w:val="00D078C4"/>
    <w:rsid w:val="00D10C91"/>
    <w:rsid w:val="00D120F9"/>
    <w:rsid w:val="00D14096"/>
    <w:rsid w:val="00D151B9"/>
    <w:rsid w:val="00D15EA5"/>
    <w:rsid w:val="00D201FD"/>
    <w:rsid w:val="00D205BE"/>
    <w:rsid w:val="00D2100B"/>
    <w:rsid w:val="00D23E7C"/>
    <w:rsid w:val="00D24220"/>
    <w:rsid w:val="00D3089E"/>
    <w:rsid w:val="00D31D7A"/>
    <w:rsid w:val="00D32307"/>
    <w:rsid w:val="00D32798"/>
    <w:rsid w:val="00D32B25"/>
    <w:rsid w:val="00D32D1F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1D98"/>
    <w:rsid w:val="00D630D9"/>
    <w:rsid w:val="00D63ABC"/>
    <w:rsid w:val="00D643B7"/>
    <w:rsid w:val="00D64BAB"/>
    <w:rsid w:val="00D65332"/>
    <w:rsid w:val="00D675F1"/>
    <w:rsid w:val="00D70FCF"/>
    <w:rsid w:val="00D7155B"/>
    <w:rsid w:val="00D727A4"/>
    <w:rsid w:val="00D735F1"/>
    <w:rsid w:val="00D73B96"/>
    <w:rsid w:val="00D74857"/>
    <w:rsid w:val="00D76700"/>
    <w:rsid w:val="00D77A2A"/>
    <w:rsid w:val="00D80807"/>
    <w:rsid w:val="00D834AF"/>
    <w:rsid w:val="00D847A5"/>
    <w:rsid w:val="00D86917"/>
    <w:rsid w:val="00D86C96"/>
    <w:rsid w:val="00D86D58"/>
    <w:rsid w:val="00D918D5"/>
    <w:rsid w:val="00D92F9A"/>
    <w:rsid w:val="00D934BD"/>
    <w:rsid w:val="00D941E7"/>
    <w:rsid w:val="00D9427D"/>
    <w:rsid w:val="00D96128"/>
    <w:rsid w:val="00D97543"/>
    <w:rsid w:val="00DA0B5B"/>
    <w:rsid w:val="00DA1B8E"/>
    <w:rsid w:val="00DA2EAB"/>
    <w:rsid w:val="00DA36EE"/>
    <w:rsid w:val="00DA3818"/>
    <w:rsid w:val="00DA452E"/>
    <w:rsid w:val="00DA5128"/>
    <w:rsid w:val="00DA619C"/>
    <w:rsid w:val="00DB308D"/>
    <w:rsid w:val="00DB5E2B"/>
    <w:rsid w:val="00DB5F40"/>
    <w:rsid w:val="00DC0831"/>
    <w:rsid w:val="00DC3441"/>
    <w:rsid w:val="00DC3813"/>
    <w:rsid w:val="00DC77F4"/>
    <w:rsid w:val="00DD1E47"/>
    <w:rsid w:val="00DD2DC4"/>
    <w:rsid w:val="00DD60D7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0AFB"/>
    <w:rsid w:val="00DF1A66"/>
    <w:rsid w:val="00DF1D29"/>
    <w:rsid w:val="00DF1D31"/>
    <w:rsid w:val="00DF2222"/>
    <w:rsid w:val="00DF24AF"/>
    <w:rsid w:val="00DF3392"/>
    <w:rsid w:val="00E005CD"/>
    <w:rsid w:val="00E00E4C"/>
    <w:rsid w:val="00E015CD"/>
    <w:rsid w:val="00E04361"/>
    <w:rsid w:val="00E064FD"/>
    <w:rsid w:val="00E1053A"/>
    <w:rsid w:val="00E13654"/>
    <w:rsid w:val="00E16418"/>
    <w:rsid w:val="00E22E09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245E"/>
    <w:rsid w:val="00E54397"/>
    <w:rsid w:val="00E54FDE"/>
    <w:rsid w:val="00E55F4C"/>
    <w:rsid w:val="00E56701"/>
    <w:rsid w:val="00E57336"/>
    <w:rsid w:val="00E608B2"/>
    <w:rsid w:val="00E62490"/>
    <w:rsid w:val="00E62754"/>
    <w:rsid w:val="00E63610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66EB"/>
    <w:rsid w:val="00EC759C"/>
    <w:rsid w:val="00ED0188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228D"/>
    <w:rsid w:val="00EF2A84"/>
    <w:rsid w:val="00EF5337"/>
    <w:rsid w:val="00EF53D1"/>
    <w:rsid w:val="00F000CD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5C82"/>
    <w:rsid w:val="00F37917"/>
    <w:rsid w:val="00F40FB5"/>
    <w:rsid w:val="00F41D50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1F5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840CE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462"/>
    <w:rsid w:val="00FA16E0"/>
    <w:rsid w:val="00FA1C01"/>
    <w:rsid w:val="00FA1CCD"/>
    <w:rsid w:val="00FA3F31"/>
    <w:rsid w:val="00FA5AA7"/>
    <w:rsid w:val="00FB03E9"/>
    <w:rsid w:val="00FB161B"/>
    <w:rsid w:val="00FB4761"/>
    <w:rsid w:val="00FB4F90"/>
    <w:rsid w:val="00FC38D3"/>
    <w:rsid w:val="00FC4397"/>
    <w:rsid w:val="00FC499D"/>
    <w:rsid w:val="00FC7B6F"/>
    <w:rsid w:val="00FC7D89"/>
    <w:rsid w:val="00FD05AD"/>
    <w:rsid w:val="00FD0666"/>
    <w:rsid w:val="00FD7295"/>
    <w:rsid w:val="00FD77FF"/>
    <w:rsid w:val="00FE2187"/>
    <w:rsid w:val="00FE2A49"/>
    <w:rsid w:val="00FE320C"/>
    <w:rsid w:val="00FE3887"/>
    <w:rsid w:val="00FE46A9"/>
    <w:rsid w:val="00FE4C64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5" ma:contentTypeDescription="Create a new document." ma:contentTypeScope="" ma:versionID="f7dbea0fd1ae4aaaa0f8f2d36759a359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83e5f0385cb29c0b2ca0221a3856e736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46A928-76AE-4D74-8B72-CE8F2F4F9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ed38e77-dc4d-4e77-8159-460feb1a403a"/>
  </ds:schemaRefs>
</ds:datastoreItem>
</file>

<file path=customXml/itemProps3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113</TotalTime>
  <Pages>2</Pages>
  <Words>456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122</cp:revision>
  <cp:lastPrinted>2022-11-07T06:22:00Z</cp:lastPrinted>
  <dcterms:created xsi:type="dcterms:W3CDTF">2022-11-09T03:20:00Z</dcterms:created>
  <dcterms:modified xsi:type="dcterms:W3CDTF">2024-05-14T12:35:00Z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MediaServiceImageTags">
    <vt:lpwstr/>
  </property>
</Properties>
</file>