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46DB45" w14:textId="4E103365" w:rsidR="00002897" w:rsidRPr="00963849" w:rsidRDefault="00002897" w:rsidP="00002897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ข้อมูลทั่วไป</w:t>
      </w:r>
    </w:p>
    <w:p w14:paraId="128F4E39" w14:textId="77512915" w:rsidR="00DB3387" w:rsidRPr="00D45A6D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 New" w:hAnsi="Browallia New" w:cs="Browallia New"/>
          <w:b/>
          <w:bCs/>
          <w:color w:val="auto"/>
          <w:cs/>
        </w:rPr>
      </w:pPr>
    </w:p>
    <w:p w14:paraId="58508061" w14:textId="58E2EC10" w:rsidR="005246BF" w:rsidRPr="00963849" w:rsidRDefault="005246BF" w:rsidP="00472137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ind w:left="378" w:hanging="9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บริษัท อี ฟอร์ แอล เอม จำกัด (มหาชน)</w:t>
      </w:r>
      <w:r w:rsidR="00667607">
        <w:rPr>
          <w:rFonts w:ascii="Browallia New" w:hAnsi="Browallia New" w:cs="Browallia New"/>
          <w:sz w:val="28"/>
          <w:szCs w:val="28"/>
          <w:lang w:eastAsia="th-TH"/>
        </w:rPr>
        <w:t xml:space="preserve"> (</w:t>
      </w:r>
      <w:r w:rsidR="002E0C8A">
        <w:rPr>
          <w:rFonts w:ascii="Browallia New" w:hAnsi="Browallia New" w:cs="Browallia New"/>
          <w:sz w:val="28"/>
          <w:szCs w:val="28"/>
          <w:lang w:eastAsia="th-TH"/>
        </w:rPr>
        <w:t>“</w:t>
      </w:r>
      <w:r w:rsidR="00667607">
        <w:rPr>
          <w:rFonts w:ascii="Browallia New" w:hAnsi="Browallia New" w:cs="Browallia New" w:hint="cs"/>
          <w:sz w:val="28"/>
          <w:szCs w:val="28"/>
          <w:cs/>
          <w:lang w:eastAsia="th-TH"/>
        </w:rPr>
        <w:t>บริษัท</w:t>
      </w:r>
      <w:r w:rsidR="002E0C8A">
        <w:rPr>
          <w:rFonts w:ascii="Browallia New" w:hAnsi="Browallia New" w:cs="Browallia New"/>
          <w:sz w:val="28"/>
          <w:szCs w:val="28"/>
          <w:lang w:eastAsia="th-TH"/>
        </w:rPr>
        <w:t>”</w:t>
      </w:r>
      <w:r w:rsidR="00667607">
        <w:rPr>
          <w:rFonts w:ascii="Browallia New" w:hAnsi="Browallia New" w:cs="Browallia New" w:hint="cs"/>
          <w:sz w:val="28"/>
          <w:szCs w:val="28"/>
          <w:cs/>
          <w:lang w:eastAsia="th-TH"/>
        </w:rPr>
        <w:t>)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จดทะเบียนในประเทศไทย</w:t>
      </w:r>
      <w:r w:rsidRPr="00963849">
        <w:rPr>
          <w:rFonts w:ascii="Browallia New" w:hAnsi="Browallia New" w:cs="Browallia New"/>
          <w:sz w:val="28"/>
          <w:szCs w:val="28"/>
          <w:lang w:val="th-TH" w:eastAsia="th-TH"/>
        </w:rPr>
        <w:t> 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และหุ้นของบริษัทได้รับการจดทะเบียน</w:t>
      </w:r>
      <w:r w:rsidR="00472137">
        <w:rPr>
          <w:rFonts w:ascii="Browallia New" w:hAnsi="Browallia New" w:cs="Browallia New" w:hint="cs"/>
          <w:sz w:val="28"/>
          <w:szCs w:val="28"/>
          <w:cs/>
          <w:lang w:eastAsia="th-TH"/>
        </w:rPr>
        <w:t>ให้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ทำการซื้อขายได้ในตลาดหลักทรัพย์ เอ็ม เอ ไอ ที่อยู่ของบริษัทตั้งอยู่เลขที่</w:t>
      </w:r>
      <w:r w:rsidR="001C714C" w:rsidRPr="00963849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lang w:val="th-TH" w:eastAsia="th-TH"/>
        </w:rPr>
        <w:t>432</w:t>
      </w:r>
      <w:r w:rsidR="001C714C" w:rsidRPr="00963849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ถนนราชวิถี แขวงบางยี่ขัน</w:t>
      </w:r>
      <w:r w:rsidR="00B82118" w:rsidRPr="00963849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="000E67CF">
        <w:rPr>
          <w:rFonts w:ascii="Browallia New" w:hAnsi="Browallia New" w:cs="Browallia New"/>
          <w:sz w:val="28"/>
          <w:szCs w:val="28"/>
          <w:lang w:eastAsia="th-TH"/>
        </w:rPr>
        <w:br/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เขตบางพลัด กรุงเทพมหานคร</w:t>
      </w:r>
      <w:r w:rsidR="0071246B" w:rsidRPr="00963849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บริษัท</w:t>
      </w:r>
      <w:r w:rsidR="007F71F6">
        <w:rPr>
          <w:rFonts w:ascii="Browallia New" w:hAnsi="Browallia New" w:cs="Browallia New" w:hint="cs"/>
          <w:sz w:val="28"/>
          <w:szCs w:val="28"/>
          <w:cs/>
          <w:lang w:eastAsia="th-TH"/>
        </w:rPr>
        <w:t xml:space="preserve">และบริษัทย่อย (“กลุ่มบริษัท”) </w:t>
      </w:r>
      <w:r w:rsidRPr="00963849">
        <w:rPr>
          <w:rFonts w:ascii="Browallia New" w:hAnsi="Browallia New" w:cs="Browallia New"/>
          <w:sz w:val="28"/>
          <w:szCs w:val="28"/>
          <w:cs/>
          <w:lang w:val="th-TH" w:eastAsia="th-TH"/>
        </w:rPr>
        <w:t>ดำเนินธุรกิจหลักเป็นตัวแทนจำหน่ายเครื่องมือและอุปกรณ์ทางการแพทย์</w:t>
      </w:r>
    </w:p>
    <w:p w14:paraId="202AA2B8" w14:textId="77777777" w:rsidR="006026F4" w:rsidRPr="00963849" w:rsidRDefault="006026F4" w:rsidP="00A26C85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82A101A" w14:textId="5F930429" w:rsidR="00DB3387" w:rsidRPr="00963849" w:rsidRDefault="00DB3387" w:rsidP="00002897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เกณฑ์ในการจัดทำ</w:t>
      </w:r>
      <w:r w:rsidR="00030BC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ข้อมูลทางการเงิน</w:t>
      </w:r>
    </w:p>
    <w:p w14:paraId="38628D45" w14:textId="7F88BB1B" w:rsidR="00D83661" w:rsidRPr="00963849" w:rsidRDefault="00D83661" w:rsidP="00D83661">
      <w:pPr>
        <w:pStyle w:val="CordiaNew"/>
        <w:tabs>
          <w:tab w:val="clear" w:pos="4153"/>
          <w:tab w:val="left" w:pos="426"/>
          <w:tab w:val="left" w:pos="851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251AF5B" w14:textId="4B4C2CAB" w:rsidR="00796482" w:rsidRPr="00796482" w:rsidRDefault="00796482" w:rsidP="00796482">
      <w:pPr>
        <w:pStyle w:val="CordiaNew"/>
        <w:numPr>
          <w:ilvl w:val="0"/>
          <w:numId w:val="23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เกณฑ์ในการจัดทำ</w:t>
      </w:r>
      <w:r w:rsidR="005636E6">
        <w:rPr>
          <w:rFonts w:ascii="Browallia New" w:hAnsi="Browallia New" w:cs="Browallia New" w:hint="cs"/>
          <w:color w:val="auto"/>
          <w:sz w:val="28"/>
          <w:szCs w:val="28"/>
          <w:cs/>
        </w:rPr>
        <w:t>ข้อมูลทาง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การเงินระหว่างกาล</w:t>
      </w:r>
    </w:p>
    <w:p w14:paraId="5194B2DC" w14:textId="77777777" w:rsidR="00796482" w:rsidRDefault="00796482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85A7D32" w14:textId="4929D7AE" w:rsidR="00B46940" w:rsidRDefault="00796482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96482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ข้อมูลทางการเงิน</w:t>
      </w:r>
      <w:r w:rsidR="00395B7A" w:rsidRPr="00796482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ระหว่างกาล</w:t>
      </w:r>
      <w:r w:rsidRPr="00796482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รวมและเฉพาะบริษัท</w:t>
      </w:r>
      <w:r w:rsidR="007E6E37" w:rsidRPr="007E6E37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 xml:space="preserve">ได้จัดทำขึ้นตามมาตรฐานการบัญชี ฉบับที่ </w:t>
      </w:r>
      <w:r w:rsidR="000B628A" w:rsidRPr="000B628A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t>34</w:t>
      </w:r>
      <w:r w:rsidR="007E6E37" w:rsidRPr="007E6E37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 xml:space="preserve"> เรื่อง </w:t>
      </w:r>
      <w:r w:rsidR="009775C3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br/>
      </w:r>
      <w:r w:rsidR="007E6E37" w:rsidRPr="007E6E37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4F8EA81" w14:textId="77777777" w:rsidR="00771F8D" w:rsidRDefault="00771F8D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5DBAA5A" w14:textId="77777777" w:rsidR="00B46940" w:rsidRDefault="00771F8D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71F8D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ข้อมูลทางการเงินระหว่างกาลนี้ควรอ่านควบคู่กับงบการเงินของรอบปีบัญชี</w:t>
      </w:r>
      <w:r>
        <w:rPr>
          <w:rFonts w:ascii="Browallia New" w:eastAsia="Times New Roman" w:hAnsi="Browallia New" w:cs="Browallia New" w:hint="cs"/>
          <w:color w:val="auto"/>
          <w:spacing w:val="-2"/>
          <w:sz w:val="28"/>
          <w:szCs w:val="28"/>
          <w:cs/>
          <w:lang w:eastAsia="en-US"/>
        </w:rPr>
        <w:t xml:space="preserve"> </w:t>
      </w:r>
      <w:r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t xml:space="preserve">31 </w:t>
      </w:r>
      <w:r>
        <w:rPr>
          <w:rFonts w:ascii="Browallia New" w:eastAsia="Times New Roman" w:hAnsi="Browallia New" w:cs="Browallia New" w:hint="cs"/>
          <w:color w:val="auto"/>
          <w:spacing w:val="-2"/>
          <w:sz w:val="28"/>
          <w:szCs w:val="28"/>
          <w:cs/>
          <w:lang w:eastAsia="en-US"/>
        </w:rPr>
        <w:t xml:space="preserve">ธันวาคม </w:t>
      </w:r>
      <w:r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t>256</w:t>
      </w:r>
      <w:r w:rsidR="00AF0B74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t>6</w:t>
      </w:r>
    </w:p>
    <w:p w14:paraId="48881068" w14:textId="77777777" w:rsidR="00771F8D" w:rsidRDefault="00771F8D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04E0874" w14:textId="3045802D" w:rsidR="00395B7A" w:rsidRDefault="00796482" w:rsidP="00395B7A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575C2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ข้อมูลทางการเงิน</w:t>
      </w:r>
      <w:r w:rsidR="00395B7A" w:rsidRPr="00796482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ระหว่างกาล</w:t>
      </w:r>
      <w:r w:rsidRPr="001575C2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รวมและเฉพาะบริษัทฉบับภาษาอังกฤษจัดทำขึ้นจากข้อมูลทางการเงินระหว่างกาลภาษาไทยที่จัดทำตามกฎหมาย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9775C3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lang w:eastAsia="en-US"/>
        </w:rPr>
        <w:br/>
      </w:r>
      <w:r w:rsidRPr="001575C2">
        <w:rPr>
          <w:rFonts w:ascii="Browallia New" w:eastAsia="Times New Roman" w:hAnsi="Browallia New" w:cs="Browallia New"/>
          <w:color w:val="auto"/>
          <w:spacing w:val="-2"/>
          <w:sz w:val="28"/>
          <w:szCs w:val="28"/>
          <w:cs/>
          <w:lang w:eastAsia="en-US"/>
        </w:rPr>
        <w:t>ทางการเงินระหว่างกาลฉบับภาษาไทยเป็นหลัก</w:t>
      </w:r>
    </w:p>
    <w:p w14:paraId="11F1334F" w14:textId="77777777" w:rsidR="00395B7A" w:rsidRDefault="00395B7A" w:rsidP="00395B7A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FA1D424" w14:textId="6683CEE8" w:rsidR="00796482" w:rsidRDefault="005B28CE" w:rsidP="00395B7A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ข้อมูลทาง</w:t>
      </w:r>
      <w:r w:rsidR="00796482" w:rsidRPr="000E3C0E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การเงินระหว่างกาลนี้ได้รับอนุมัติจากกรรมการบริษัท เมื่อวันที่ </w:t>
      </w:r>
      <w:r w:rsidR="00796482" w:rsidRPr="00F66283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14 </w:t>
      </w:r>
      <w:r w:rsidR="00796482" w:rsidRPr="00F66283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พฤษภาคม</w:t>
      </w:r>
      <w:r w:rsidR="00796482" w:rsidRPr="00F66283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796482" w:rsidRPr="00F66283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2567</w:t>
      </w:r>
    </w:p>
    <w:p w14:paraId="4E6D726A" w14:textId="77777777" w:rsidR="00395B7A" w:rsidRPr="00395B7A" w:rsidRDefault="00395B7A" w:rsidP="00395B7A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4A7346B5" w14:textId="5C2FB86B" w:rsidR="00796482" w:rsidRPr="00796482" w:rsidRDefault="00796482" w:rsidP="00796482">
      <w:pPr>
        <w:pStyle w:val="CordiaNew"/>
        <w:numPr>
          <w:ilvl w:val="0"/>
          <w:numId w:val="23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ab/>
        <w:t>เกณฑ์ในการจัดทำ</w:t>
      </w:r>
      <w:r w:rsidR="005B28CE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ข้อมูลทาง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การเงินรวม</w:t>
      </w:r>
    </w:p>
    <w:p w14:paraId="2EC0FB8F" w14:textId="77777777" w:rsidR="00796482" w:rsidRDefault="00796482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F3F0082" w14:textId="2C8B2751" w:rsidR="00796482" w:rsidRPr="00796482" w:rsidRDefault="005B28CE" w:rsidP="00796482">
      <w:pPr>
        <w:pStyle w:val="CordiaNew"/>
        <w:tabs>
          <w:tab w:val="clear" w:pos="4153"/>
          <w:tab w:val="left" w:pos="426"/>
          <w:tab w:val="left" w:pos="851"/>
        </w:tabs>
        <w:ind w:left="864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 w:eastAsia="en-US"/>
        </w:rPr>
        <w:t>ข้อมูลทาง</w:t>
      </w:r>
      <w:r w:rsidR="00796482" w:rsidRPr="00796482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การเงิน</w:t>
      </w:r>
      <w:r w:rsidR="00CF0283" w:rsidRPr="00796482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ระหว่างกาล</w:t>
      </w:r>
      <w:r w:rsidR="00796482" w:rsidRPr="00796482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รวมได้จัดทำขึ้นโดยรวมงบการเงินของบริษัท</w:t>
      </w:r>
      <w:r w:rsidR="00796482" w:rsidRPr="0079648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796482" w:rsidRPr="0079648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อี ฟอร์ แอล เอม จำกัด (มหาชน) และบริษัทย่อย และได้จัดทำขึ้นโดยใช้หลักเกณฑ์เดียวกับ</w:t>
      </w:r>
      <w:r w:rsidR="002039D5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ข้อมูลทาง</w:t>
      </w:r>
      <w:r w:rsidR="00796482" w:rsidRPr="0079648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การเงินรวมสำหรับปีสิ้นสุดวันที่ </w:t>
      </w:r>
      <w:r w:rsidR="002039D5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            </w:t>
      </w:r>
      <w:r w:rsidR="00796482" w:rsidRPr="0079648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31</w:t>
      </w:r>
      <w:r w:rsidR="00796482" w:rsidRPr="0079648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ธันวาคม </w:t>
      </w:r>
      <w:r w:rsidR="00796482" w:rsidRPr="0079648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</w:t>
      </w:r>
      <w:r w:rsidR="002039D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6</w:t>
      </w:r>
      <w:r w:rsidR="00796482" w:rsidRPr="0079648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โดยไม่มีการเปลี่ยนแปลงในบริษัทย่อยในระหว่างงวด</w:t>
      </w:r>
    </w:p>
    <w:p w14:paraId="680253D5" w14:textId="77777777" w:rsidR="00C8288C" w:rsidRPr="00963849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662D575F" w14:textId="632166F6" w:rsidR="00E1408B" w:rsidRDefault="00E14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highlight w:val="yellow"/>
          <w:lang w:eastAsia="th-TH"/>
        </w:rPr>
      </w:pPr>
      <w:r>
        <w:rPr>
          <w:rFonts w:ascii="Browallia New" w:eastAsia="Cordia New" w:hAnsi="Browallia New" w:cs="Browallia New"/>
          <w:b/>
          <w:bCs/>
          <w:sz w:val="28"/>
          <w:szCs w:val="28"/>
          <w:highlight w:val="yellow"/>
          <w:lang w:eastAsia="th-TH"/>
        </w:rPr>
        <w:br w:type="page"/>
      </w:r>
    </w:p>
    <w:p w14:paraId="5B726797" w14:textId="423F7396" w:rsidR="00972CC5" w:rsidRPr="00205F9E" w:rsidRDefault="00972CC5" w:rsidP="00972CC5">
      <w:pPr>
        <w:numPr>
          <w:ilvl w:val="0"/>
          <w:numId w:val="17"/>
        </w:numPr>
        <w:tabs>
          <w:tab w:val="clear" w:pos="227"/>
          <w:tab w:val="clear" w:pos="454"/>
          <w:tab w:val="clear" w:pos="64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26"/>
          <w:tab w:val="num" w:pos="2970"/>
        </w:tabs>
        <w:spacing w:line="240" w:lineRule="auto"/>
        <w:ind w:left="426" w:right="-9" w:hanging="426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  <w:r w:rsidRPr="00205F9E">
        <w:rPr>
          <w:rFonts w:ascii="Browallia New" w:eastAsia="Cordia New" w:hAnsi="Browallia New" w:cs="Browallia New"/>
          <w:b/>
          <w:bCs/>
          <w:sz w:val="28"/>
          <w:szCs w:val="28"/>
          <w:cs/>
          <w:lang w:eastAsia="th-TH"/>
        </w:rPr>
        <w:lastRenderedPageBreak/>
        <w:t>มาตรฐานการรายงานทางการเงินฉบับใหม่และฉบับปรับปรุงและการเปลี่ยนแปลงนโยบายการบัญชี</w:t>
      </w:r>
    </w:p>
    <w:p w14:paraId="11FA9088" w14:textId="77777777" w:rsidR="007D4707" w:rsidRPr="00A05DF8" w:rsidRDefault="007D4707" w:rsidP="00301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26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2499FB2" w14:textId="07EFCD73" w:rsidR="003B4D61" w:rsidRPr="00A05DF8" w:rsidRDefault="003B4D61" w:rsidP="00301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0" w:name="_Toc145430212"/>
      <w:r w:rsidRPr="00A05DF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A05DF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01414" w:rsidRPr="00A05DF8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             </w:t>
      </w:r>
      <w:r w:rsidRPr="00A05DF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1 </w:t>
      </w:r>
      <w:r w:rsidRPr="00A05DF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มกราคม </w:t>
      </w:r>
      <w:r w:rsidRPr="00A05DF8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A05DF8">
        <w:rPr>
          <w:rFonts w:ascii="Browallia New" w:eastAsia="Arial Unicode MS" w:hAnsi="Browallia New" w:cs="Browallia New"/>
          <w:i/>
          <w:iCs/>
          <w:spacing w:val="-4"/>
          <w:sz w:val="28"/>
          <w:szCs w:val="28"/>
        </w:rPr>
        <w:t xml:space="preserve"> </w:t>
      </w:r>
      <w:bookmarkEnd w:id="0"/>
      <w:r w:rsidR="00301414" w:rsidRPr="00A05DF8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มีการเปลี่ยนแปลงที่สำคัญดังนี้</w:t>
      </w:r>
    </w:p>
    <w:p w14:paraId="2D803280" w14:textId="77777777" w:rsidR="003B4D61" w:rsidRPr="00A05DF8" w:rsidRDefault="003B4D61" w:rsidP="003B4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3"/>
        <w:contextualSpacing w:val="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</w:p>
    <w:p w14:paraId="2A1E333D" w14:textId="06FCBB04" w:rsidR="003B4D61" w:rsidRPr="002058EF" w:rsidRDefault="003B4D61" w:rsidP="00AC03B4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Style w:val="Strong"/>
          <w:rFonts w:ascii="Browallia New" w:hAnsi="Browallia New" w:cs="Browallia New"/>
          <w:b w:val="0"/>
          <w:bCs w:val="0"/>
          <w:szCs w:val="28"/>
        </w:rPr>
      </w:pPr>
      <w:r w:rsidRPr="00A05DF8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การ</w:t>
      </w:r>
      <w:r w:rsidRPr="00F578C3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ปรับปรุงมาตรฐานการบัญชีฉบับท</w:t>
      </w:r>
      <w:r w:rsidR="002058EF" w:rsidRPr="00F578C3">
        <w:rPr>
          <w:rStyle w:val="Strong"/>
          <w:rFonts w:ascii="Browallia New" w:eastAsia="Arial Unicode MS" w:hAnsi="Browallia New" w:cs="Browallia New" w:hint="cs"/>
          <w:b w:val="0"/>
          <w:color w:val="000000" w:themeColor="text1"/>
          <w:sz w:val="28"/>
          <w:szCs w:val="28"/>
          <w:cs/>
        </w:rPr>
        <w:t>ี</w:t>
      </w:r>
      <w:r w:rsidR="00280DAD" w:rsidRPr="00F578C3">
        <w:rPr>
          <w:rStyle w:val="Strong"/>
          <w:rFonts w:ascii="Browallia New" w:eastAsia="Arial Unicode MS" w:hAnsi="Browallia New" w:cs="Browallia New" w:hint="cs"/>
          <w:b w:val="0"/>
          <w:color w:val="000000" w:themeColor="text1"/>
          <w:sz w:val="28"/>
          <w:szCs w:val="28"/>
          <w:cs/>
        </w:rPr>
        <w:t xml:space="preserve">่ </w:t>
      </w:r>
      <w:r w:rsidR="00280DAD" w:rsidRPr="0000547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t>1</w:t>
      </w:r>
      <w:r w:rsidRPr="0000547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t xml:space="preserve"> </w:t>
      </w:r>
      <w:r w:rsidRPr="00F578C3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เร</w:t>
      </w:r>
      <w:r w:rsidR="00280DAD" w:rsidRPr="00F578C3">
        <w:rPr>
          <w:rStyle w:val="Strong"/>
          <w:rFonts w:ascii="Browallia New" w:eastAsia="Arial Unicode MS" w:hAnsi="Browallia New" w:cs="Browallia New" w:hint="cs"/>
          <w:b w:val="0"/>
          <w:color w:val="000000" w:themeColor="text1"/>
          <w:sz w:val="28"/>
          <w:szCs w:val="28"/>
          <w:cs/>
        </w:rPr>
        <w:t>ื่</w:t>
      </w:r>
      <w:r w:rsidRPr="00F578C3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อง การน</w:t>
      </w:r>
      <w:r w:rsidR="00280DAD" w:rsidRPr="00F578C3">
        <w:rPr>
          <w:rStyle w:val="Strong"/>
          <w:rFonts w:ascii="Browallia New" w:eastAsia="Arial Unicode MS" w:hAnsi="Browallia New" w:cs="Browallia New" w:hint="cs"/>
          <w:b w:val="0"/>
          <w:color w:val="000000" w:themeColor="text1"/>
          <w:sz w:val="28"/>
          <w:szCs w:val="28"/>
          <w:cs/>
        </w:rPr>
        <w:t>ำเสนองบการเงิน</w:t>
      </w:r>
      <w:r w:rsidR="002058EF" w:rsidRPr="00280DAD">
        <w:rPr>
          <w:rStyle w:val="Strong"/>
          <w:rFonts w:ascii="Browallia New" w:eastAsia="Arial Unicode MS" w:hAnsi="Browallia New" w:cs="Browallia New" w:hint="cs"/>
          <w:bCs w:val="0"/>
          <w:color w:val="000000" w:themeColor="text1"/>
          <w:sz w:val="28"/>
          <w:szCs w:val="28"/>
          <w:cs/>
        </w:rPr>
        <w:t xml:space="preserve"> </w:t>
      </w:r>
      <w:r w:rsidRPr="00280DAD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ได้แก้ไขข้อกำหนดของการเปิดเผยจาก </w:t>
      </w:r>
      <w:r w:rsidR="002058EF" w:rsidRPr="00280DAD">
        <w:rPr>
          <w:rStyle w:val="Strong"/>
          <w:rFonts w:ascii="Browallia New" w:eastAsia="Arial Unicode MS" w:hAnsi="Browallia New" w:cs="Browallia New" w:hint="cs"/>
          <w:bCs w:val="0"/>
          <w:color w:val="000000" w:themeColor="text1"/>
          <w:sz w:val="28"/>
          <w:szCs w:val="28"/>
          <w:cs/>
        </w:rPr>
        <w:t>“</w:t>
      </w:r>
      <w:r w:rsidRPr="00280DAD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การเปิดเผยนโยบายการบัญชีที่มีนัยสำคัญ</w:t>
      </w:r>
      <w:r w:rsidR="002058EF" w:rsidRPr="00280DAD">
        <w:rPr>
          <w:rStyle w:val="Strong"/>
          <w:rFonts w:ascii="Browallia New" w:eastAsia="Arial Unicode MS" w:hAnsi="Browallia New" w:cs="Browallia New" w:hint="cs"/>
          <w:bCs w:val="0"/>
          <w:color w:val="000000" w:themeColor="text1"/>
          <w:sz w:val="28"/>
          <w:szCs w:val="28"/>
          <w:cs/>
        </w:rPr>
        <w:t>”</w:t>
      </w:r>
      <w:r w:rsidRPr="00280DAD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เป็น</w:t>
      </w:r>
      <w:r w:rsidR="002058EF" w:rsidRPr="00280DAD">
        <w:rPr>
          <w:rStyle w:val="Strong"/>
          <w:rFonts w:ascii="Browallia New" w:eastAsia="Arial Unicode MS" w:hAnsi="Browallia New" w:cs="Browallia New" w:hint="cs"/>
          <w:bCs w:val="0"/>
          <w:color w:val="000000" w:themeColor="text1"/>
          <w:sz w:val="28"/>
          <w:szCs w:val="28"/>
          <w:cs/>
        </w:rPr>
        <w:t xml:space="preserve"> “</w:t>
      </w:r>
      <w:r w:rsidRPr="00280DAD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="002058EF">
        <w:rPr>
          <w:rStyle w:val="Strong"/>
          <w:rFonts w:ascii="Browallia New" w:eastAsia="Arial Unicode MS" w:hAnsi="Browallia New" w:cs="Browallia New" w:hint="cs"/>
          <w:bCs w:val="0"/>
          <w:color w:val="000000" w:themeColor="text1"/>
          <w:szCs w:val="28"/>
          <w:cs/>
        </w:rPr>
        <w:t>”</w:t>
      </w:r>
      <w:r w:rsidRPr="002058EF">
        <w:rPr>
          <w:rStyle w:val="Strong"/>
          <w:rFonts w:ascii="Browallia New" w:eastAsia="Arial Unicode MS" w:hAnsi="Browallia New" w:cs="Browallia New"/>
          <w:bCs w:val="0"/>
          <w:color w:val="000000" w:themeColor="text1"/>
          <w:szCs w:val="28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AC03B4">
        <w:rPr>
          <w:rStyle w:val="Strong"/>
          <w:rFonts w:ascii="Browallia New" w:eastAsia="Arial Unicode MS" w:hAnsi="Browallia New" w:cs="Browallia New"/>
          <w:bCs w:val="0"/>
          <w:color w:val="000000" w:themeColor="text1"/>
          <w:szCs w:val="28"/>
        </w:rPr>
        <w:br/>
      </w:r>
      <w:r w:rsidRPr="002058EF">
        <w:rPr>
          <w:rStyle w:val="Strong"/>
          <w:rFonts w:ascii="Browallia New" w:eastAsia="Arial Unicode MS" w:hAnsi="Browallia New" w:cs="Browallia New"/>
          <w:bCs w:val="0"/>
          <w:color w:val="000000" w:themeColor="text1"/>
          <w:szCs w:val="28"/>
          <w:cs/>
        </w:rPr>
        <w:t>กลุ่มบริษัทจึงไม่จำเป็นต้องเปิดเผยข้อมูลนโยบายการบัญชีที่ไม่มีสาระสำคัญ</w:t>
      </w:r>
      <w:r w:rsidR="002058EF">
        <w:rPr>
          <w:rStyle w:val="Strong"/>
          <w:rFonts w:ascii="Browallia New" w:eastAsia="Arial Unicode MS" w:hAnsi="Browallia New" w:cs="Browallia New" w:hint="cs"/>
          <w:bCs w:val="0"/>
          <w:color w:val="000000" w:themeColor="text1"/>
          <w:szCs w:val="28"/>
          <w:cs/>
        </w:rPr>
        <w:t xml:space="preserve"> </w:t>
      </w:r>
      <w:r w:rsidRPr="002058EF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Cs w:val="28"/>
          <w:cs/>
        </w:rPr>
        <w:t>หากกลุ่มบริษัทเปิดเผยข้อมูลดังกล่าวจะต้องไม่บดบังข้อมูลนโยบายการบัญชีที่มีสาระสำคัญ</w:t>
      </w:r>
    </w:p>
    <w:p w14:paraId="63A083B9" w14:textId="77777777" w:rsidR="003B4D61" w:rsidRPr="00A05DF8" w:rsidRDefault="003B4D61" w:rsidP="00AC03B4">
      <w:pPr>
        <w:pStyle w:val="ListParagraph"/>
        <w:ind w:left="810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1FEA44DF" w14:textId="566CF5BB" w:rsidR="003B4D61" w:rsidRPr="00972CC5" w:rsidRDefault="003B4D61" w:rsidP="00AC03B4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</w:pPr>
      <w:r w:rsidRPr="0018792C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 xml:space="preserve">การปรับปรุงมาตรฐานการบัญชีฉบับที่ </w:t>
      </w:r>
      <w:r w:rsidRPr="00483C6B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t>8</w:t>
      </w:r>
      <w:r w:rsidRPr="0018792C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</w:rPr>
        <w:t xml:space="preserve"> </w:t>
      </w:r>
      <w:r w:rsidRPr="0018792C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972CC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ได้แก้ไขคำนิยามของประมาณการทางบัญชีเพื่อช่วยให้กลุ่มบริษัทจำแนกความแตกต่างของ “การเปลี่ยนแปลงประมาณการทางบัญชี</w:t>
      </w:r>
      <w:r w:rsidR="0018792C">
        <w:rPr>
          <w:rStyle w:val="Strong"/>
          <w:rFonts w:ascii="Browallia New" w:eastAsia="Arial Unicode MS" w:hAnsi="Browallia New" w:cs="Browallia New" w:hint="cs"/>
          <w:bCs w:val="0"/>
          <w:color w:val="000000" w:themeColor="text1"/>
          <w:sz w:val="28"/>
          <w:szCs w:val="28"/>
          <w:cs/>
        </w:rPr>
        <w:t>”</w:t>
      </w:r>
      <w:r w:rsidRPr="00972CC5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960F1BB" w14:textId="77777777" w:rsidR="003B4D61" w:rsidRPr="001B03D3" w:rsidRDefault="003B4D61" w:rsidP="00AC03B4">
      <w:pPr>
        <w:pStyle w:val="ListParagraph"/>
        <w:tabs>
          <w:tab w:val="left" w:pos="1260"/>
        </w:tabs>
        <w:autoSpaceDE w:val="0"/>
        <w:autoSpaceDN w:val="0"/>
        <w:adjustRightInd w:val="0"/>
        <w:ind w:left="810" w:hanging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7268128" w14:textId="2D1BDA68" w:rsidR="003B4D61" w:rsidRPr="0018792C" w:rsidRDefault="003B4D61" w:rsidP="00AC03B4">
      <w:pPr>
        <w:pStyle w:val="ListParagraph"/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Style w:val="Strong"/>
          <w:rFonts w:ascii="Browallia New" w:hAnsi="Browallia New" w:cs="Browallia New"/>
          <w:bCs w:val="0"/>
          <w:color w:val="FFFFFF" w:themeColor="background1"/>
          <w:sz w:val="28"/>
          <w:szCs w:val="28"/>
        </w:rPr>
      </w:pPr>
      <w:r w:rsidRPr="0018792C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>การปรับปรุงมาตรฐานการบัญชีฉบับที่</w:t>
      </w:r>
      <w:r w:rsidR="0018792C" w:rsidRPr="0018792C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</w:rPr>
        <w:t xml:space="preserve"> </w:t>
      </w:r>
      <w:r w:rsidR="0018792C" w:rsidRPr="000720F8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t>12</w:t>
      </w:r>
      <w:r w:rsidRPr="0018792C">
        <w:rPr>
          <w:rStyle w:val="Strong"/>
          <w:rFonts w:ascii="Browallia New" w:eastAsia="Arial Unicode MS" w:hAnsi="Browallia New" w:cs="Browallia New"/>
          <w:b w:val="0"/>
          <w:color w:val="000000" w:themeColor="text1"/>
          <w:sz w:val="28"/>
          <w:szCs w:val="28"/>
          <w:cs/>
        </w:rPr>
        <w:t xml:space="preserve"> เรื่อง ภาษีเงินได้</w:t>
      </w:r>
      <w:r w:rsidRPr="0018792C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 xml:space="preserve"> ได้กำหนดให้บริษัทรับรู้ภาษีเงินได้</w:t>
      </w:r>
      <w:r w:rsidRPr="0018792C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br/>
        <w:t xml:space="preserve">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</w:t>
      </w:r>
      <w:r w:rsidR="00AC03B4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</w:rPr>
        <w:br/>
      </w:r>
      <w:r w:rsidRPr="0018792C">
        <w:rPr>
          <w:rStyle w:val="Strong"/>
          <w:rFonts w:ascii="Browallia New" w:eastAsia="Arial Unicode MS" w:hAnsi="Browallia New" w:cs="Browallia New"/>
          <w:bCs w:val="0"/>
          <w:color w:val="000000" w:themeColor="text1"/>
          <w:sz w:val="28"/>
          <w:szCs w:val="28"/>
          <w:cs/>
        </w:rPr>
        <w:t>เช่น สัญญาเช่า และภาระผูกพันจากการรื้อถอน</w:t>
      </w:r>
    </w:p>
    <w:p w14:paraId="3B359680" w14:textId="77777777" w:rsidR="003B4D61" w:rsidRPr="001B03D3" w:rsidRDefault="003B4D61" w:rsidP="00AC03B4">
      <w:pPr>
        <w:pStyle w:val="ListParagraph"/>
        <w:ind w:left="810"/>
        <w:rPr>
          <w:rFonts w:ascii="Browallia New" w:hAnsi="Browallia New" w:cs="Browallia New"/>
          <w:b/>
          <w:bCs/>
          <w:color w:val="FFFFFF" w:themeColor="background1"/>
          <w:sz w:val="28"/>
          <w:szCs w:val="28"/>
        </w:rPr>
      </w:pPr>
    </w:p>
    <w:p w14:paraId="11DB8478" w14:textId="1BDC3D6A" w:rsidR="003B4D61" w:rsidRPr="0018792C" w:rsidRDefault="003B4D61" w:rsidP="00AC03B4">
      <w:pPr>
        <w:pStyle w:val="ListParagraph"/>
        <w:autoSpaceDE w:val="0"/>
        <w:autoSpaceDN w:val="0"/>
        <w:adjustRightInd w:val="0"/>
        <w:ind w:left="81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</w:pPr>
      <w:r w:rsidRPr="0018792C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นอกจากนี้กลุ่มบริษัทควรรับรู้สินทรัพย์ภาษีเงินได้รอการตัดบัญชี</w:t>
      </w:r>
      <w:r w:rsidR="0018792C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  <w:t xml:space="preserve"> </w:t>
      </w:r>
      <w:r w:rsidRPr="0018792C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18792C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  <w:t>)</w:t>
      </w:r>
      <w:r w:rsidRPr="0018792C"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D75AC83" w14:textId="77777777" w:rsidR="003B4D61" w:rsidRPr="001B03D3" w:rsidRDefault="003B4D61" w:rsidP="003B4D61">
      <w:pPr>
        <w:pStyle w:val="ListParagraph"/>
        <w:autoSpaceDE w:val="0"/>
        <w:autoSpaceDN w:val="0"/>
        <w:adjustRightInd w:val="0"/>
        <w:ind w:left="1269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8"/>
          <w:szCs w:val="28"/>
        </w:rPr>
      </w:pPr>
    </w:p>
    <w:p w14:paraId="1667EAEB" w14:textId="77777777" w:rsidR="003B4D61" w:rsidRPr="001B03D3" w:rsidRDefault="003B4D61" w:rsidP="00AC03B4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autoSpaceDE w:val="0"/>
        <w:autoSpaceDN w:val="0"/>
        <w:adjustRightInd w:val="0"/>
        <w:spacing w:line="240" w:lineRule="auto"/>
        <w:ind w:left="1368"/>
        <w:jc w:val="thaiDistribute"/>
        <w:rPr>
          <w:rFonts w:ascii="Browallia New" w:hAnsi="Browallia New" w:cs="Browallia New"/>
          <w:sz w:val="28"/>
          <w:szCs w:val="28"/>
        </w:rPr>
      </w:pPr>
      <w:r w:rsidRPr="001B03D3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2BABFE3B" w14:textId="7EA6FAE0" w:rsidR="003B4D61" w:rsidRDefault="003B4D61" w:rsidP="00AC03B4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autoSpaceDE w:val="0"/>
        <w:autoSpaceDN w:val="0"/>
        <w:adjustRightInd w:val="0"/>
        <w:spacing w:line="240" w:lineRule="auto"/>
        <w:ind w:left="1368"/>
        <w:jc w:val="thaiDistribute"/>
        <w:rPr>
          <w:rFonts w:ascii="Browallia New" w:hAnsi="Browallia New" w:cs="Browallia New"/>
          <w:sz w:val="28"/>
          <w:szCs w:val="28"/>
        </w:rPr>
      </w:pPr>
      <w:r w:rsidRPr="001B03D3">
        <w:rPr>
          <w:rFonts w:ascii="Browallia New" w:hAnsi="Browallia New" w:cs="Browallia New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</w:t>
      </w:r>
      <w:r w:rsidR="00AC03B4">
        <w:rPr>
          <w:rFonts w:ascii="Browallia New" w:hAnsi="Browallia New" w:cs="Browallia New"/>
          <w:sz w:val="28"/>
          <w:szCs w:val="28"/>
        </w:rPr>
        <w:br/>
      </w:r>
      <w:r w:rsidRPr="001B03D3">
        <w:rPr>
          <w:rFonts w:ascii="Browallia New" w:hAnsi="Browallia New" w:cs="Browallia New"/>
          <w:sz w:val="28"/>
          <w:szCs w:val="28"/>
          <w:cs/>
        </w:rPr>
        <w:t>เป็นส่วนหนึ่งของราคาทุนของสินทรัพย์ที่เกี่ยวข้อง</w:t>
      </w:r>
    </w:p>
    <w:p w14:paraId="7BF73116" w14:textId="77777777" w:rsidR="005F7A58" w:rsidRDefault="005F7A58" w:rsidP="003B4D61">
      <w:pPr>
        <w:tabs>
          <w:tab w:val="clear" w:pos="907"/>
          <w:tab w:val="left" w:pos="1260"/>
        </w:tabs>
        <w:ind w:left="1269"/>
        <w:jc w:val="thaiDistribute"/>
        <w:rPr>
          <w:rFonts w:ascii="BrowalliaUPC" w:eastAsia="Cordia New" w:hAnsi="BrowalliaUPC" w:cs="BrowalliaUPC"/>
          <w:sz w:val="28"/>
          <w:szCs w:val="28"/>
        </w:rPr>
      </w:pPr>
    </w:p>
    <w:p w14:paraId="0044F481" w14:textId="3511BDAE" w:rsidR="00797418" w:rsidRDefault="003B4D61" w:rsidP="00AC03B4">
      <w:pPr>
        <w:tabs>
          <w:tab w:val="clear" w:pos="907"/>
        </w:tabs>
        <w:ind w:left="810"/>
        <w:jc w:val="thaiDistribute"/>
        <w:rPr>
          <w:rFonts w:ascii="BrowalliaUPC" w:eastAsia="Cordia New" w:hAnsi="BrowalliaUPC" w:cs="BrowalliaUPC"/>
          <w:sz w:val="28"/>
          <w:szCs w:val="28"/>
          <w:cs/>
        </w:rPr>
      </w:pPr>
      <w:r w:rsidRPr="007F3B72">
        <w:rPr>
          <w:rFonts w:ascii="BrowalliaUPC" w:eastAsia="Cordia New" w:hAnsi="BrowalliaUPC" w:cs="BrowalliaUPC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</w:t>
      </w:r>
      <w:r w:rsidR="0079319C">
        <w:rPr>
          <w:rFonts w:ascii="BrowalliaUPC" w:eastAsia="Cordia New" w:hAnsi="BrowalliaUPC" w:cs="BrowalliaUPC" w:hint="cs"/>
          <w:sz w:val="28"/>
          <w:szCs w:val="28"/>
          <w:cs/>
        </w:rPr>
        <w:t>ผู้ถือหุ้น</w:t>
      </w:r>
      <w:r w:rsidRPr="007F3B72">
        <w:rPr>
          <w:rFonts w:ascii="BrowalliaUPC" w:eastAsia="Cordia New" w:hAnsi="BrowalliaUPC" w:cs="BrowalliaUPC"/>
          <w:sz w:val="28"/>
          <w:szCs w:val="28"/>
          <w:cs/>
        </w:rPr>
        <w:t xml:space="preserve"> ตามความเหมาะสม</w:t>
      </w:r>
    </w:p>
    <w:p w14:paraId="3577AF08" w14:textId="77777777" w:rsidR="00797418" w:rsidRDefault="00797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sz w:val="28"/>
          <w:szCs w:val="28"/>
          <w:cs/>
        </w:rPr>
      </w:pPr>
      <w:r>
        <w:rPr>
          <w:rFonts w:ascii="BrowalliaUPC" w:eastAsia="Cordia New" w:hAnsi="BrowalliaUPC" w:cs="BrowalliaUPC"/>
          <w:sz w:val="28"/>
          <w:szCs w:val="28"/>
          <w:cs/>
        </w:rPr>
        <w:br w:type="page"/>
      </w:r>
    </w:p>
    <w:p w14:paraId="7582FFFB" w14:textId="77777777" w:rsidR="00A802AC" w:rsidRPr="00963849" w:rsidRDefault="00A802AC" w:rsidP="00A802AC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lastRenderedPageBreak/>
        <w:t>นโยบายการบัญชีที่สำคัญ</w:t>
      </w:r>
    </w:p>
    <w:p w14:paraId="3DA3384B" w14:textId="77777777" w:rsidR="00A802AC" w:rsidRPr="00B12ACF" w:rsidRDefault="00A802AC" w:rsidP="00A802AC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lang w:val="th-TH"/>
        </w:rPr>
      </w:pPr>
    </w:p>
    <w:p w14:paraId="39B375AE" w14:textId="77777777" w:rsidR="00A802AC" w:rsidRDefault="00A802AC" w:rsidP="00A802AC">
      <w:pPr>
        <w:pStyle w:val="CordiaNew"/>
        <w:tabs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054E6">
        <w:rPr>
          <w:rFonts w:ascii="Browallia New" w:hAnsi="Browallia New" w:cs="Browallia New"/>
          <w:color w:val="auto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ธันวาคม </w:t>
      </w:r>
      <w:r>
        <w:rPr>
          <w:rFonts w:ascii="Browallia New" w:hAnsi="Browallia New" w:cs="Browallia New"/>
          <w:color w:val="auto"/>
          <w:sz w:val="28"/>
          <w:szCs w:val="28"/>
        </w:rPr>
        <w:t>2566</w:t>
      </w:r>
      <w:r w:rsidRPr="00E054E6">
        <w:rPr>
          <w:rFonts w:ascii="Browallia New" w:hAnsi="Browallia New" w:cs="Browallia New"/>
          <w:color w:val="auto"/>
          <w:sz w:val="28"/>
          <w:szCs w:val="28"/>
          <w:cs/>
        </w:rPr>
        <w:t xml:space="preserve"> ยกเว้นเรื่องการนำมาตรฐาน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E054E6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การรายงานทางการเงินฉบับใหม่และฉบับปรับปรุงมาถือปฏิบัติดังที่กล่าวในหมายเหตุข้อ </w:t>
      </w:r>
      <w:r>
        <w:rPr>
          <w:rFonts w:ascii="Browallia New" w:hAnsi="Browallia New" w:cs="Browallia New"/>
          <w:color w:val="auto"/>
          <w:sz w:val="28"/>
          <w:szCs w:val="28"/>
        </w:rPr>
        <w:t>3</w:t>
      </w:r>
    </w:p>
    <w:p w14:paraId="34B66549" w14:textId="77777777" w:rsidR="00A802AC" w:rsidRDefault="00A802AC" w:rsidP="00A802AC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4586986" w14:textId="6519CDF3" w:rsidR="00A802AC" w:rsidRPr="00005357" w:rsidRDefault="00A802AC" w:rsidP="00A802AC">
      <w:pPr>
        <w:pStyle w:val="ListParagraph"/>
        <w:tabs>
          <w:tab w:val="clear" w:pos="227"/>
          <w:tab w:val="left" w:pos="426"/>
        </w:tabs>
        <w:ind w:left="36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highlight w:val="yellow"/>
          <w:lang w:eastAsia="th-TH"/>
        </w:rPr>
      </w:pPr>
      <w:r w:rsidRPr="00005357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>
        <w:rPr>
          <w:rFonts w:ascii="Browallia New" w:eastAsia="Cordia New" w:hAnsi="Browallia New" w:cs="Browallia New"/>
          <w:sz w:val="28"/>
          <w:szCs w:val="28"/>
          <w:lang w:eastAsia="th-TH"/>
        </w:rPr>
        <w:br/>
      </w:r>
      <w:r w:rsidR="000B628A" w:rsidRPr="000B628A">
        <w:rPr>
          <w:rFonts w:ascii="Browallia New" w:eastAsia="Cordia New" w:hAnsi="Browallia New" w:cs="Browallia New"/>
          <w:sz w:val="28"/>
          <w:szCs w:val="28"/>
          <w:lang w:eastAsia="th-TH"/>
        </w:rPr>
        <w:t>1</w:t>
      </w:r>
      <w:r w:rsidRPr="00005357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 มกราคม </w:t>
      </w:r>
      <w:r w:rsidR="000B628A" w:rsidRPr="000B628A">
        <w:rPr>
          <w:rFonts w:ascii="Browallia New" w:eastAsia="Cordia New" w:hAnsi="Browallia New" w:cs="Browallia New"/>
          <w:sz w:val="28"/>
          <w:szCs w:val="28"/>
          <w:lang w:eastAsia="th-TH"/>
        </w:rPr>
        <w:t>2567</w:t>
      </w:r>
      <w:r w:rsidRPr="00005357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 ไม่มีผลกระทบที่มีนัยสำคัญต่อกลุ่มบริษัท</w:t>
      </w:r>
    </w:p>
    <w:p w14:paraId="745B8179" w14:textId="77777777" w:rsidR="00A802AC" w:rsidRPr="00B12ACF" w:rsidRDefault="00A802AC" w:rsidP="009253B8">
      <w:pPr>
        <w:pStyle w:val="CordiaNew"/>
        <w:tabs>
          <w:tab w:val="clear" w:pos="4153"/>
        </w:tabs>
        <w:ind w:left="837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1C74C04" w14:textId="77777777" w:rsidR="0057343A" w:rsidRPr="00963849" w:rsidRDefault="0024493A" w:rsidP="00242573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การประมาณการและการใช้ดุลยพินิจ</w:t>
      </w:r>
    </w:p>
    <w:p w14:paraId="780EF5CB" w14:textId="77777777" w:rsidR="0057343A" w:rsidRPr="00B12ACF" w:rsidRDefault="0057343A" w:rsidP="0057343A">
      <w:pPr>
        <w:pStyle w:val="CordiaNew"/>
        <w:tabs>
          <w:tab w:val="clear" w:pos="4153"/>
          <w:tab w:val="left" w:pos="810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5C2092A3" w14:textId="36F2C624" w:rsidR="0057343A" w:rsidRPr="00963849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ในการจัดทำ</w:t>
      </w:r>
      <w:r w:rsidR="00C1240E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ข้อมูล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การเงินระหว่างกาล ฝ่ายบริหาร</w:t>
      </w:r>
      <w:r w:rsidR="00D656F2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ต้อง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ใช้ดุลยพินิจ การประมาณการ และ</w:t>
      </w:r>
      <w:r w:rsidR="00D64B26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กำหนด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ข้อสมมติฐานเกี่ยวกับ</w:t>
      </w:r>
      <w:r w:rsidR="006D4663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การรับรู้ และการวัดมูลค่าของสินทรัพย์ หนี้สิน รายได้ และค่าใช้จ่า</w:t>
      </w:r>
      <w:r w:rsidR="00B40A44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ย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4F861780" w14:textId="77777777" w:rsidR="0057343A" w:rsidRPr="00B12ACF" w:rsidRDefault="0057343A" w:rsidP="00EA4C68">
      <w:pPr>
        <w:pStyle w:val="CordiaNew"/>
        <w:tabs>
          <w:tab w:val="clear" w:pos="4153"/>
          <w:tab w:val="left" w:pos="426"/>
        </w:tabs>
        <w:ind w:left="360" w:firstLine="709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2BB055C4" w14:textId="6A17E432" w:rsidR="0024493A" w:rsidRPr="00963849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การใช้ดุลยพินิจ การประมาณการ และ</w:t>
      </w:r>
      <w:r w:rsidR="00D64B26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การกำหนด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ข้อสมมติฐาน ที่นำมาใช้ใน</w:t>
      </w:r>
      <w:r w:rsidR="00C1240E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ข้อมูลทาง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การเงินระหว่างกาล รวมถึงแหล่งข้อมูลสำคัญของการประมาณการ</w:t>
      </w:r>
      <w:r w:rsidR="001463D6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ถือตามหลักเกณฑ์</w:t>
      </w:r>
      <w:r w:rsidR="00272ACD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ที่ใ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ช้เช่นเดียวกับ</w:t>
      </w:r>
      <w:r w:rsidR="00E943E2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การจัดทำ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งบการเงินประจำปีสิ้นสุดวันที่</w:t>
      </w:r>
      <w:r w:rsidR="00813CB6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br/>
      </w:r>
      <w:r w:rsidRPr="00963849">
        <w:rPr>
          <w:rFonts w:ascii="Browallia New" w:hAnsi="Browallia New" w:cs="Browallia New"/>
          <w:color w:val="auto"/>
          <w:sz w:val="28"/>
          <w:szCs w:val="28"/>
          <w:lang w:val="th-TH"/>
        </w:rPr>
        <w:t>31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ธันวาคม </w:t>
      </w:r>
      <w:r w:rsidRPr="00963849">
        <w:rPr>
          <w:rFonts w:ascii="Browallia New" w:hAnsi="Browallia New" w:cs="Browallia New"/>
          <w:color w:val="auto"/>
          <w:sz w:val="28"/>
          <w:szCs w:val="28"/>
          <w:lang w:val="th-TH"/>
        </w:rPr>
        <w:t>25</w:t>
      </w:r>
      <w:r w:rsidR="00D80C19" w:rsidRPr="00963849">
        <w:rPr>
          <w:rFonts w:ascii="Browallia New" w:hAnsi="Browallia New" w:cs="Browallia New"/>
          <w:color w:val="auto"/>
          <w:sz w:val="28"/>
          <w:szCs w:val="28"/>
        </w:rPr>
        <w:t>6</w:t>
      </w:r>
      <w:r w:rsidR="00252D0F">
        <w:rPr>
          <w:rFonts w:ascii="Browallia New" w:hAnsi="Browallia New" w:cs="Browallia New"/>
          <w:color w:val="auto"/>
          <w:sz w:val="28"/>
          <w:szCs w:val="28"/>
        </w:rPr>
        <w:t>6</w:t>
      </w:r>
    </w:p>
    <w:p w14:paraId="71374C3D" w14:textId="77777777" w:rsidR="00D80C19" w:rsidRPr="00B12ACF" w:rsidRDefault="00D80C19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FA24356" w14:textId="71D45377" w:rsidR="005753E0" w:rsidRPr="00963849" w:rsidRDefault="005753E0" w:rsidP="00242573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รายกา</w:t>
      </w:r>
      <w:r w:rsidR="00FF001F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ร</w:t>
      </w: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กับบุคคลและบริษัทที่เกี่ยวข้อง</w:t>
      </w:r>
      <w:r w:rsidR="00857945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กัน</w:t>
      </w:r>
    </w:p>
    <w:p w14:paraId="0EFE35A7" w14:textId="77777777" w:rsidR="005753E0" w:rsidRPr="00B12ACF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495D0170" w14:textId="075AADE7" w:rsidR="00ED0B2B" w:rsidRPr="00963849" w:rsidRDefault="009919B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กลุ่ม</w:t>
      </w:r>
      <w:r w:rsidR="005753E0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บริษัทมีรายการบัญชีที่</w:t>
      </w:r>
      <w:r w:rsidR="00BD2AEF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สำคัญ</w:t>
      </w:r>
      <w:r w:rsidR="005753E0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เกิดขึ้นกับบุคคลและบริษัทที่เกี่ยวข้อง</w:t>
      </w:r>
      <w:r w:rsidR="00900B22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กัน</w:t>
      </w:r>
      <w:r w:rsidR="00BD2AEF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บางส่วน</w:t>
      </w:r>
      <w:r w:rsidR="005753E0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บริษัทเหล่านี้เกี่ยวข้อง</w:t>
      </w:r>
      <w:r w:rsidR="00900B22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กัน</w:t>
      </w:r>
      <w:r w:rsidR="005753E0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โดย</w:t>
      </w:r>
      <w:r w:rsidR="00383B00">
        <w:rPr>
          <w:rFonts w:ascii="Browallia New" w:hAnsi="Browallia New" w:cs="Browallia New"/>
          <w:color w:val="auto"/>
          <w:sz w:val="28"/>
          <w:szCs w:val="28"/>
        </w:rPr>
        <w:br/>
      </w:r>
      <w:r w:rsidR="005753E0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</w:t>
      </w:r>
      <w:r w:rsidR="00B65860">
        <w:rPr>
          <w:rFonts w:ascii="Browallia New" w:hAnsi="Browallia New" w:cs="Browallia New" w:hint="cs"/>
          <w:color w:val="auto"/>
          <w:sz w:val="28"/>
          <w:szCs w:val="28"/>
          <w:cs/>
        </w:rPr>
        <w:t>มี</w:t>
      </w:r>
      <w:r w:rsidR="005753E0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ผู้ถือหุ้น</w:t>
      </w:r>
      <w:r w:rsidR="00375569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="005753E0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และหรือกรรมการร่วมกัน ดังนั้น</w:t>
      </w:r>
      <w:r w:rsidR="00375569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</w:t>
      </w:r>
      <w:r w:rsidR="005753E0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</w:t>
      </w:r>
      <w:r w:rsidR="00BA112F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กัน</w:t>
      </w:r>
      <w:r w:rsidR="005753E0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ซึ่งมูลฐานที่ใช้บางกรณีอาจแตกต่างจากมูลฐานที่ใช้สำหรับรายกา</w:t>
      </w:r>
      <w:r w:rsidR="00857192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รที่</w:t>
      </w:r>
      <w:r w:rsidR="005753E0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เกิดขึ้นกับ</w:t>
      </w:r>
      <w:r w:rsidR="00654BB4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กลุ่ม</w:t>
      </w:r>
      <w:r w:rsidR="005753E0"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บุคคลหรือบริษัทที่ไม่เกี่ยวข้องกัน</w:t>
      </w:r>
    </w:p>
    <w:p w14:paraId="7AF01B62" w14:textId="59FE4E81" w:rsidR="001C484E" w:rsidRDefault="001C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cs/>
          <w:lang w:eastAsia="th-TH"/>
        </w:rPr>
      </w:pPr>
    </w:p>
    <w:p w14:paraId="2E9589A3" w14:textId="77777777" w:rsidR="00210B84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2DAC098C" w14:textId="77777777" w:rsidR="00210B84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10F82155" w14:textId="77777777" w:rsidR="00210B84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5E071822" w14:textId="77777777" w:rsidR="00210B84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1316C83E" w14:textId="77777777" w:rsidR="00210B84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3E06ABA0" w14:textId="77777777" w:rsidR="00210B84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2553E8E7" w14:textId="77777777" w:rsidR="00210B84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5C3075B4" w14:textId="77777777" w:rsidR="00210B84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5917C164" w14:textId="77777777" w:rsidR="00210B84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15FFDD4A" w14:textId="77777777" w:rsidR="00210B84" w:rsidRDefault="0021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lang w:eastAsia="th-TH"/>
        </w:rPr>
      </w:pPr>
    </w:p>
    <w:p w14:paraId="1A603BAA" w14:textId="4B1DAB3D" w:rsidR="00210B84" w:rsidRPr="00210B84" w:rsidRDefault="00F35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2"/>
          <w:szCs w:val="22"/>
          <w:cs/>
          <w:lang w:eastAsia="th-TH"/>
        </w:rPr>
      </w:pPr>
      <w:r>
        <w:rPr>
          <w:rFonts w:ascii="Browallia New" w:eastAsia="Cordia New" w:hAnsi="Browallia New" w:cs="Browallia New"/>
          <w:sz w:val="22"/>
          <w:szCs w:val="22"/>
          <w:lang w:eastAsia="th-TH"/>
        </w:rPr>
        <w:br w:type="page"/>
      </w:r>
    </w:p>
    <w:p w14:paraId="292243D5" w14:textId="72169DE7" w:rsidR="00641C2A" w:rsidRPr="00963849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lastRenderedPageBreak/>
        <w:t>รายการ</w:t>
      </w:r>
      <w:r w:rsidRPr="0096384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บัญชีที่</w:t>
      </w:r>
      <w:r w:rsidR="00864008" w:rsidRPr="0096384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มีสาระ</w:t>
      </w:r>
      <w:r w:rsidRPr="0096384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สำคัญกับบุคคลและบริษัทที่เกี่ยวข้อง</w:t>
      </w:r>
      <w:r w:rsidR="00320479" w:rsidRPr="00963849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กัน</w:t>
      </w:r>
      <w:r w:rsidR="00FC1C2F" w:rsidRPr="00FC1C2F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สำหรับงวดสามเดือนสิ้นสุดวันที่</w:t>
      </w:r>
      <w:r w:rsidR="00FC1C2F" w:rsidRPr="00FC1C2F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 xml:space="preserve"> </w:t>
      </w:r>
      <w:r w:rsidR="00FC1C2F" w:rsidRPr="00FC1C2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31 </w:t>
      </w:r>
      <w:r w:rsidR="00FC1C2F" w:rsidRPr="00FC1C2F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 xml:space="preserve">มีนาคม </w:t>
      </w:r>
      <w:r w:rsidR="002A050B" w:rsidRPr="00963849">
        <w:rPr>
          <w:rFonts w:ascii="Browallia New" w:hAnsi="Browallia New" w:cs="Browallia New"/>
          <w:color w:val="auto"/>
          <w:sz w:val="28"/>
          <w:szCs w:val="28"/>
        </w:rPr>
        <w:t>256</w:t>
      </w:r>
      <w:r w:rsidR="00FC1C2F">
        <w:rPr>
          <w:rFonts w:ascii="Browallia New" w:hAnsi="Browallia New" w:cs="Browallia New"/>
          <w:color w:val="auto"/>
          <w:sz w:val="28"/>
          <w:szCs w:val="28"/>
        </w:rPr>
        <w:t>7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และ </w:t>
      </w:r>
      <w:r w:rsidR="009B7904" w:rsidRPr="00963849">
        <w:rPr>
          <w:rFonts w:ascii="Browallia New" w:hAnsi="Browallia New" w:cs="Browallia New"/>
          <w:color w:val="auto"/>
          <w:sz w:val="28"/>
          <w:szCs w:val="28"/>
          <w:lang w:val="th-TH"/>
        </w:rPr>
        <w:t>25</w:t>
      </w:r>
      <w:r w:rsidR="009B7904" w:rsidRPr="00963849">
        <w:rPr>
          <w:rFonts w:ascii="Browallia New" w:hAnsi="Browallia New" w:cs="Browallia New"/>
          <w:color w:val="auto"/>
          <w:sz w:val="28"/>
          <w:szCs w:val="28"/>
        </w:rPr>
        <w:t>6</w:t>
      </w:r>
      <w:r w:rsidR="00FC1C2F">
        <w:rPr>
          <w:rFonts w:ascii="Browallia New" w:hAnsi="Browallia New" w:cs="Browallia New"/>
          <w:color w:val="auto"/>
          <w:sz w:val="28"/>
          <w:szCs w:val="28"/>
        </w:rPr>
        <w:t>6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มีดังนี้</w:t>
      </w:r>
    </w:p>
    <w:p w14:paraId="01DEC669" w14:textId="77777777" w:rsidR="00216595" w:rsidRPr="00963849" w:rsidRDefault="00216595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648"/>
        </w:tabs>
        <w:spacing w:line="240" w:lineRule="auto"/>
        <w:ind w:left="441"/>
        <w:jc w:val="thaiDistribute"/>
        <w:rPr>
          <w:rFonts w:ascii="Browallia New" w:hAnsi="Browallia New" w:cs="Browallia New"/>
        </w:rPr>
      </w:pPr>
    </w:p>
    <w:tbl>
      <w:tblPr>
        <w:tblW w:w="9063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2290"/>
        <w:gridCol w:w="1994"/>
        <w:gridCol w:w="1194"/>
        <w:gridCol w:w="1056"/>
        <w:gridCol w:w="139"/>
        <w:gridCol w:w="1195"/>
        <w:gridCol w:w="1195"/>
      </w:tblGrid>
      <w:tr w:rsidR="004D4C3A" w:rsidRPr="007A2507" w14:paraId="6DB92F3B" w14:textId="77777777" w:rsidTr="003E2484">
        <w:trPr>
          <w:tblHeader/>
        </w:trPr>
        <w:tc>
          <w:tcPr>
            <w:tcW w:w="2290" w:type="dxa"/>
          </w:tcPr>
          <w:p w14:paraId="74F2380B" w14:textId="6DAB4EFD" w:rsidR="009B5201" w:rsidRPr="00963849" w:rsidRDefault="00B96252" w:rsidP="009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1" w:name="_Hlk529887476"/>
            <w:bookmarkStart w:id="2" w:name="_Hlk529887570"/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94" w:type="dxa"/>
          </w:tcPr>
          <w:p w14:paraId="0B5CE600" w14:textId="77777777" w:rsidR="00A378F5" w:rsidRPr="00963849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779" w:type="dxa"/>
            <w:gridSpan w:val="5"/>
          </w:tcPr>
          <w:p w14:paraId="05F045FA" w14:textId="77777777" w:rsidR="00A378F5" w:rsidRPr="00963849" w:rsidRDefault="00A378F5" w:rsidP="00A37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4D4C3A" w:rsidRPr="007A2507" w14:paraId="7C4E5084" w14:textId="77777777" w:rsidTr="003E2484">
        <w:trPr>
          <w:tblHeader/>
        </w:trPr>
        <w:tc>
          <w:tcPr>
            <w:tcW w:w="2290" w:type="dxa"/>
          </w:tcPr>
          <w:p w14:paraId="7455D91A" w14:textId="77777777" w:rsidR="00A378F5" w:rsidRPr="00963849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</w:tcPr>
          <w:p w14:paraId="1C769F3A" w14:textId="77777777" w:rsidR="00A378F5" w:rsidRPr="00963849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2"/>
          </w:tcPr>
          <w:p w14:paraId="0DC73363" w14:textId="0E3664B3" w:rsidR="00DA4631" w:rsidRPr="00963849" w:rsidRDefault="00D8014B" w:rsidP="00DA4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งบ</w:t>
            </w:r>
            <w:r w:rsidR="00A378F5"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529" w:type="dxa"/>
            <w:gridSpan w:val="3"/>
          </w:tcPr>
          <w:p w14:paraId="2E0B2319" w14:textId="4F0BF9C0" w:rsidR="00A378F5" w:rsidRPr="00963849" w:rsidRDefault="00D8014B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งบ</w:t>
            </w:r>
            <w:r w:rsidR="00A378F5"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การเงินเฉพาะบริษัท</w:t>
            </w:r>
          </w:p>
        </w:tc>
      </w:tr>
      <w:tr w:rsidR="004D4C3A" w:rsidRPr="007A2507" w14:paraId="437F1141" w14:textId="77777777" w:rsidTr="003E2484">
        <w:trPr>
          <w:tblHeader/>
        </w:trPr>
        <w:tc>
          <w:tcPr>
            <w:tcW w:w="2290" w:type="dxa"/>
          </w:tcPr>
          <w:p w14:paraId="6373E15F" w14:textId="77777777" w:rsidR="009F165C" w:rsidRPr="00963849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</w:tcPr>
          <w:p w14:paraId="6F99D871" w14:textId="77777777" w:rsidR="009F165C" w:rsidRPr="00963849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779" w:type="dxa"/>
            <w:gridSpan w:val="5"/>
          </w:tcPr>
          <w:p w14:paraId="7C116C92" w14:textId="474BD1C1" w:rsidR="009F165C" w:rsidRPr="00963849" w:rsidRDefault="0059200D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9200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59200D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59200D">
              <w:rPr>
                <w:rFonts w:ascii="Browallia New" w:hAnsi="Browallia New" w:cs="Browallia New" w:hint="cs"/>
                <w:sz w:val="24"/>
                <w:szCs w:val="24"/>
                <w:cs/>
              </w:rPr>
              <w:t>มีนาคม</w:t>
            </w:r>
          </w:p>
        </w:tc>
      </w:tr>
      <w:tr w:rsidR="006C2C1F" w:rsidRPr="007A2507" w14:paraId="48EE10B0" w14:textId="77777777" w:rsidTr="003E2484">
        <w:trPr>
          <w:tblHeader/>
        </w:trPr>
        <w:tc>
          <w:tcPr>
            <w:tcW w:w="2290" w:type="dxa"/>
          </w:tcPr>
          <w:p w14:paraId="7CC5B9F5" w14:textId="77777777" w:rsidR="006C2C1F" w:rsidRPr="00963849" w:rsidRDefault="006C2C1F" w:rsidP="006C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4" w:type="dxa"/>
          </w:tcPr>
          <w:p w14:paraId="487BF9EB" w14:textId="77777777" w:rsidR="006C2C1F" w:rsidRPr="00963849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94" w:type="dxa"/>
          </w:tcPr>
          <w:p w14:paraId="572F8768" w14:textId="2F180499" w:rsidR="006C2C1F" w:rsidRPr="00963849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F6973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195" w:type="dxa"/>
            <w:gridSpan w:val="2"/>
          </w:tcPr>
          <w:p w14:paraId="556A9538" w14:textId="37368665" w:rsidR="006C2C1F" w:rsidRPr="00963849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F6973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195" w:type="dxa"/>
          </w:tcPr>
          <w:p w14:paraId="74EB6985" w14:textId="76C337EC" w:rsidR="006C2C1F" w:rsidRPr="00963849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F6973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195" w:type="dxa"/>
          </w:tcPr>
          <w:p w14:paraId="063C0DE7" w14:textId="0F6C5837" w:rsidR="006C2C1F" w:rsidRPr="00963849" w:rsidRDefault="006C2C1F" w:rsidP="006C2C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F6973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</w:tr>
      <w:tr w:rsidR="004D4C3A" w:rsidRPr="007A2507" w14:paraId="00E96AF6" w14:textId="77777777" w:rsidTr="003E2484">
        <w:tc>
          <w:tcPr>
            <w:tcW w:w="2290" w:type="dxa"/>
          </w:tcPr>
          <w:p w14:paraId="4AD1EEF9" w14:textId="08E6B74A" w:rsidR="00ED0348" w:rsidRPr="00963849" w:rsidRDefault="00ED0348" w:rsidP="00B838DB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1994" w:type="dxa"/>
          </w:tcPr>
          <w:p w14:paraId="72C9ABD5" w14:textId="77777777" w:rsidR="005F43E7" w:rsidRPr="00963849" w:rsidRDefault="005F43E7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4" w:type="dxa"/>
          </w:tcPr>
          <w:p w14:paraId="3DD2015E" w14:textId="77777777" w:rsidR="005F43E7" w:rsidRPr="00963849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3C8B37B5" w14:textId="77777777" w:rsidR="005F43E7" w:rsidRPr="00963849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</w:tcPr>
          <w:p w14:paraId="43E4FC50" w14:textId="77777777" w:rsidR="005F43E7" w:rsidRPr="00963849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</w:tcPr>
          <w:p w14:paraId="42B04F92" w14:textId="77777777" w:rsidR="005F43E7" w:rsidRPr="00963849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D4C3A" w:rsidRPr="007A2507" w14:paraId="205381F2" w14:textId="77777777" w:rsidTr="003E2484">
        <w:tc>
          <w:tcPr>
            <w:tcW w:w="2290" w:type="dxa"/>
          </w:tcPr>
          <w:p w14:paraId="177B8D91" w14:textId="161246B6" w:rsidR="00B838DB" w:rsidRPr="00963849" w:rsidRDefault="00B838DB" w:rsidP="00483D6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94" w:type="dxa"/>
          </w:tcPr>
          <w:p w14:paraId="79F2A8CC" w14:textId="77777777" w:rsidR="00B838DB" w:rsidRPr="00963849" w:rsidRDefault="00B838DB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</w:tcPr>
          <w:p w14:paraId="6D4291FE" w14:textId="77777777" w:rsidR="00B838DB" w:rsidRPr="00963849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2DE7AF17" w14:textId="77777777" w:rsidR="00B838DB" w:rsidRPr="00963849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2C34DBE6" w14:textId="77777777" w:rsidR="00B838DB" w:rsidRPr="00963849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</w:tcPr>
          <w:p w14:paraId="02E4D888" w14:textId="77777777" w:rsidR="00B838DB" w:rsidRPr="00963849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F6973" w:rsidRPr="007A2507" w14:paraId="0F391F92" w14:textId="77777777" w:rsidTr="003E2484">
        <w:tc>
          <w:tcPr>
            <w:tcW w:w="2290" w:type="dxa"/>
          </w:tcPr>
          <w:p w14:paraId="4E201784" w14:textId="77777777" w:rsidR="007F6973" w:rsidRPr="00963849" w:rsidRDefault="007F6973" w:rsidP="007F6973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4" w:type="dxa"/>
          </w:tcPr>
          <w:p w14:paraId="4033093B" w14:textId="77777777" w:rsidR="007F6973" w:rsidRPr="00963849" w:rsidRDefault="007F6973" w:rsidP="007F6973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0F5F3F4" w14:textId="4775DA0E" w:rsidR="007F6973" w:rsidRPr="00963849" w:rsidRDefault="00616410" w:rsidP="007F69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769C911C" w14:textId="16EC2299" w:rsidR="007F6973" w:rsidRPr="00963849" w:rsidRDefault="007F6973" w:rsidP="00AB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195" w:type="dxa"/>
            <w:shd w:val="clear" w:color="auto" w:fill="auto"/>
          </w:tcPr>
          <w:p w14:paraId="6F77C539" w14:textId="630836D6" w:rsidR="007F6973" w:rsidRPr="00963849" w:rsidRDefault="004155A9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140</w:t>
            </w:r>
          </w:p>
        </w:tc>
        <w:tc>
          <w:tcPr>
            <w:tcW w:w="1195" w:type="dxa"/>
          </w:tcPr>
          <w:p w14:paraId="60D61038" w14:textId="4DB89C68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165</w:t>
            </w:r>
          </w:p>
        </w:tc>
      </w:tr>
      <w:tr w:rsidR="007F6973" w:rsidRPr="007A2507" w14:paraId="12E81169" w14:textId="77777777" w:rsidTr="003E2484">
        <w:tc>
          <w:tcPr>
            <w:tcW w:w="2290" w:type="dxa"/>
          </w:tcPr>
          <w:p w14:paraId="3164C0E3" w14:textId="6ADC6908" w:rsidR="007F6973" w:rsidRPr="00963849" w:rsidRDefault="007F6973" w:rsidP="007F6973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  <w:shd w:val="clear" w:color="auto" w:fill="auto"/>
          </w:tcPr>
          <w:p w14:paraId="0148A32E" w14:textId="00035715" w:rsidR="007F6973" w:rsidRPr="00963849" w:rsidRDefault="007F6973" w:rsidP="007F6973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</w:tcPr>
          <w:p w14:paraId="5AA8BF9A" w14:textId="7E7C47DF" w:rsidR="007F6973" w:rsidRPr="00963849" w:rsidRDefault="00616410" w:rsidP="007F6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16CB5103" w14:textId="3BEB303E" w:rsidR="007F6973" w:rsidRPr="00963849" w:rsidRDefault="007F6973" w:rsidP="007F6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3CCA">
              <w:rPr>
                <w:rFonts w:ascii="Browallia New" w:hAnsi="Browallia New" w:cs="Browallia New" w:hint="cs"/>
                <w:sz w:val="24"/>
                <w:szCs w:val="24"/>
              </w:rPr>
              <w:t>157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0EFABC5" w14:textId="33F92D5B" w:rsidR="007F6973" w:rsidRPr="00963849" w:rsidRDefault="000D1ABF" w:rsidP="007F6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59D6993" w14:textId="3E551B52" w:rsidR="007F6973" w:rsidRPr="00963849" w:rsidRDefault="007F6973" w:rsidP="007F6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3CCA">
              <w:rPr>
                <w:rFonts w:ascii="Browallia New" w:hAnsi="Browallia New" w:cs="Browallia New" w:hint="cs"/>
                <w:sz w:val="24"/>
                <w:szCs w:val="24"/>
              </w:rPr>
              <w:t>157</w:t>
            </w:r>
          </w:p>
        </w:tc>
      </w:tr>
      <w:tr w:rsidR="007F6973" w:rsidRPr="007A2507" w14:paraId="27D6DA6D" w14:textId="77777777" w:rsidTr="003E2484">
        <w:tc>
          <w:tcPr>
            <w:tcW w:w="2290" w:type="dxa"/>
          </w:tcPr>
          <w:p w14:paraId="6BF096EC" w14:textId="77777777" w:rsidR="007F6973" w:rsidRPr="00963849" w:rsidRDefault="007F6973" w:rsidP="007F6973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94" w:type="dxa"/>
            <w:shd w:val="clear" w:color="auto" w:fill="auto"/>
          </w:tcPr>
          <w:p w14:paraId="07DADB44" w14:textId="77777777" w:rsidR="007F6973" w:rsidRPr="00963849" w:rsidRDefault="007F6973" w:rsidP="007F6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21A792C" w14:textId="671FBBD5" w:rsidR="007F6973" w:rsidRPr="00963849" w:rsidRDefault="00616410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141</w:t>
            </w:r>
          </w:p>
        </w:tc>
        <w:tc>
          <w:tcPr>
            <w:tcW w:w="1195" w:type="dxa"/>
            <w:gridSpan w:val="2"/>
            <w:vAlign w:val="bottom"/>
          </w:tcPr>
          <w:p w14:paraId="7CA77309" w14:textId="48A6884C" w:rsidR="007F6973" w:rsidRPr="00963849" w:rsidRDefault="007F6973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3CCA">
              <w:rPr>
                <w:rFonts w:ascii="Browallia New" w:hAnsi="Browallia New" w:cs="Browallia New" w:hint="cs"/>
                <w:sz w:val="24"/>
                <w:szCs w:val="24"/>
              </w:rPr>
              <w:t>157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EF50965" w14:textId="314D69D6" w:rsidR="007F6973" w:rsidRPr="00963849" w:rsidRDefault="00097201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  <w:tc>
          <w:tcPr>
            <w:tcW w:w="1195" w:type="dxa"/>
            <w:vAlign w:val="bottom"/>
          </w:tcPr>
          <w:p w14:paraId="59763B89" w14:textId="6205F4F3" w:rsidR="007F6973" w:rsidRPr="00963849" w:rsidRDefault="007F6973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322</w:t>
            </w:r>
          </w:p>
        </w:tc>
      </w:tr>
      <w:tr w:rsidR="007F6973" w:rsidRPr="007A2507" w14:paraId="1BF7CB14" w14:textId="77777777" w:rsidTr="003E2484">
        <w:trPr>
          <w:trHeight w:val="272"/>
        </w:trPr>
        <w:tc>
          <w:tcPr>
            <w:tcW w:w="2290" w:type="dxa"/>
          </w:tcPr>
          <w:p w14:paraId="78865166" w14:textId="77777777" w:rsidR="007F6973" w:rsidRPr="00963849" w:rsidRDefault="007F6973" w:rsidP="007F6973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1994" w:type="dxa"/>
          </w:tcPr>
          <w:p w14:paraId="53EDB309" w14:textId="77777777" w:rsidR="007F6973" w:rsidRPr="00963849" w:rsidRDefault="007F6973" w:rsidP="007F6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4" w:type="dxa"/>
          </w:tcPr>
          <w:p w14:paraId="60FA3935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7A719764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72C9E22B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5" w:type="dxa"/>
          </w:tcPr>
          <w:p w14:paraId="45F67BCA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F6973" w:rsidRPr="007A2507" w14:paraId="7BF981CF" w14:textId="77777777" w:rsidTr="003E2484">
        <w:tc>
          <w:tcPr>
            <w:tcW w:w="2290" w:type="dxa"/>
          </w:tcPr>
          <w:p w14:paraId="1CCB3209" w14:textId="25417A2D" w:rsidR="007F6973" w:rsidRPr="00963849" w:rsidRDefault="007F6973" w:rsidP="007F6973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1994" w:type="dxa"/>
          </w:tcPr>
          <w:p w14:paraId="3A4B3C5E" w14:textId="77777777" w:rsidR="007F6973" w:rsidRPr="00963849" w:rsidRDefault="007F6973" w:rsidP="007F6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</w:tcPr>
          <w:p w14:paraId="7357A55B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046F91A4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</w:tcPr>
          <w:p w14:paraId="4733048A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</w:tcPr>
          <w:p w14:paraId="0B41F24F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F6973" w:rsidRPr="007A2507" w14:paraId="3B2E3F03" w14:textId="77777777" w:rsidTr="003E2484">
        <w:tc>
          <w:tcPr>
            <w:tcW w:w="2290" w:type="dxa"/>
          </w:tcPr>
          <w:p w14:paraId="4C06DC93" w14:textId="7B6D69C9" w:rsidR="007F6973" w:rsidRPr="00963849" w:rsidRDefault="007F6973" w:rsidP="007F6973">
            <w:pPr>
              <w:pStyle w:val="a3"/>
              <w:tabs>
                <w:tab w:val="clear" w:pos="1080"/>
                <w:tab w:val="left" w:pos="828"/>
              </w:tabs>
              <w:ind w:left="261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บริษัทย่อย</w:t>
            </w:r>
          </w:p>
        </w:tc>
        <w:tc>
          <w:tcPr>
            <w:tcW w:w="1994" w:type="dxa"/>
          </w:tcPr>
          <w:p w14:paraId="3E48D4A9" w14:textId="6FAB28FB" w:rsidR="007F6973" w:rsidRPr="00963849" w:rsidRDefault="007F6973" w:rsidP="007F6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ตามที่ตกลงกัน</w:t>
            </w:r>
          </w:p>
        </w:tc>
        <w:tc>
          <w:tcPr>
            <w:tcW w:w="1194" w:type="dxa"/>
            <w:vAlign w:val="bottom"/>
          </w:tcPr>
          <w:p w14:paraId="0B132865" w14:textId="2CA4FD8C" w:rsidR="007F6973" w:rsidRPr="00963849" w:rsidRDefault="004C5236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79016BBA" w14:textId="284595BB" w:rsidR="007F6973" w:rsidRPr="00963849" w:rsidRDefault="007F6973" w:rsidP="00AB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68EB1E3" w14:textId="37F6BFAF" w:rsidR="007F6973" w:rsidRPr="00963849" w:rsidRDefault="00CB01A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461</w:t>
            </w:r>
          </w:p>
        </w:tc>
        <w:tc>
          <w:tcPr>
            <w:tcW w:w="1195" w:type="dxa"/>
            <w:vAlign w:val="bottom"/>
          </w:tcPr>
          <w:p w14:paraId="6B4B19EB" w14:textId="1992F82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3CCA">
              <w:rPr>
                <w:rFonts w:ascii="Browallia New" w:hAnsi="Browallia New" w:cs="Browallia New" w:hint="cs"/>
                <w:sz w:val="24"/>
                <w:szCs w:val="24"/>
              </w:rPr>
              <w:t>626</w:t>
            </w:r>
          </w:p>
        </w:tc>
      </w:tr>
      <w:tr w:rsidR="007F6973" w:rsidRPr="007A2507" w14:paraId="2FFB5BC4" w14:textId="77777777" w:rsidTr="003E2484">
        <w:tc>
          <w:tcPr>
            <w:tcW w:w="2290" w:type="dxa"/>
          </w:tcPr>
          <w:p w14:paraId="1748AB0D" w14:textId="7A4CD40C" w:rsidR="007F6973" w:rsidRPr="00963849" w:rsidRDefault="007F6973" w:rsidP="007F6973">
            <w:pPr>
              <w:tabs>
                <w:tab w:val="clear" w:pos="227"/>
                <w:tab w:val="left" w:pos="216"/>
              </w:tabs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</w:tcPr>
          <w:p w14:paraId="59D6D1A3" w14:textId="4FC54D76" w:rsidR="007F6973" w:rsidRPr="00963849" w:rsidRDefault="007F6973" w:rsidP="007F6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963849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ตามที่ตกลงกัน</w:t>
            </w:r>
          </w:p>
        </w:tc>
        <w:tc>
          <w:tcPr>
            <w:tcW w:w="1194" w:type="dxa"/>
            <w:vAlign w:val="bottom"/>
          </w:tcPr>
          <w:p w14:paraId="213531BC" w14:textId="509FB47B" w:rsidR="007F6973" w:rsidRPr="00963849" w:rsidRDefault="004C5236" w:rsidP="007F6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10C1B2C5" w14:textId="506E1ED8" w:rsidR="007F6973" w:rsidRPr="00963849" w:rsidRDefault="007F6973" w:rsidP="007F6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3CCA">
              <w:rPr>
                <w:rFonts w:ascii="Browallia New" w:hAnsi="Browallia New" w:cs="Browallia New" w:hint="cs"/>
                <w:sz w:val="24"/>
                <w:szCs w:val="24"/>
              </w:rPr>
              <w:t>60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1F3EF41" w14:textId="289CEF76" w:rsidR="007F6973" w:rsidRPr="00963849" w:rsidRDefault="00714429" w:rsidP="007F6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vAlign w:val="bottom"/>
          </w:tcPr>
          <w:p w14:paraId="362E7997" w14:textId="3646BCE5" w:rsidR="007F6973" w:rsidRPr="00963849" w:rsidRDefault="007F6973" w:rsidP="007F6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3CCA">
              <w:rPr>
                <w:rFonts w:ascii="Browallia New" w:hAnsi="Browallia New" w:cs="Browallia New" w:hint="cs"/>
                <w:sz w:val="24"/>
                <w:szCs w:val="24"/>
              </w:rPr>
              <w:t>60</w:t>
            </w:r>
          </w:p>
        </w:tc>
      </w:tr>
      <w:tr w:rsidR="007F6973" w:rsidRPr="007A2507" w14:paraId="3EB223A2" w14:textId="77777777" w:rsidTr="003E2484">
        <w:tc>
          <w:tcPr>
            <w:tcW w:w="2290" w:type="dxa"/>
          </w:tcPr>
          <w:p w14:paraId="4433BE6E" w14:textId="6F2426E9" w:rsidR="007F6973" w:rsidRPr="00963849" w:rsidRDefault="007F6973" w:rsidP="007F6973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94" w:type="dxa"/>
          </w:tcPr>
          <w:p w14:paraId="101D5B21" w14:textId="77777777" w:rsidR="007F6973" w:rsidRPr="00963849" w:rsidRDefault="007F6973" w:rsidP="007F6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vAlign w:val="bottom"/>
          </w:tcPr>
          <w:p w14:paraId="513DBA4F" w14:textId="19DBBD9C" w:rsidR="007F6973" w:rsidRPr="00963849" w:rsidRDefault="004C5236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482140D1" w14:textId="2BA22BF3" w:rsidR="007F6973" w:rsidRPr="00963849" w:rsidRDefault="007F6973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C3CCA">
              <w:rPr>
                <w:rFonts w:ascii="Browallia New" w:hAnsi="Browallia New" w:cs="Browallia New" w:hint="cs"/>
                <w:sz w:val="24"/>
                <w:szCs w:val="24"/>
              </w:rPr>
              <w:t>60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EC05CC8" w14:textId="1930C1B2" w:rsidR="007F6973" w:rsidRPr="00963849" w:rsidRDefault="00714429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461</w:t>
            </w:r>
          </w:p>
        </w:tc>
        <w:tc>
          <w:tcPr>
            <w:tcW w:w="1195" w:type="dxa"/>
            <w:vAlign w:val="bottom"/>
          </w:tcPr>
          <w:p w14:paraId="74B429BD" w14:textId="52C97708" w:rsidR="007F6973" w:rsidRPr="00963849" w:rsidRDefault="007F6973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C3CCA">
              <w:rPr>
                <w:rFonts w:ascii="Browallia New" w:hAnsi="Browallia New" w:cs="Browallia New" w:hint="cs"/>
                <w:sz w:val="24"/>
                <w:szCs w:val="24"/>
              </w:rPr>
              <w:t>686</w:t>
            </w:r>
          </w:p>
        </w:tc>
      </w:tr>
      <w:tr w:rsidR="007F6973" w:rsidRPr="007A2507" w14:paraId="726096C8" w14:textId="77777777" w:rsidTr="003E2484">
        <w:tc>
          <w:tcPr>
            <w:tcW w:w="2290" w:type="dxa"/>
          </w:tcPr>
          <w:p w14:paraId="00D5749A" w14:textId="77777777" w:rsidR="007F6973" w:rsidRPr="00963849" w:rsidRDefault="007F6973" w:rsidP="007F6973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17E6E07C" w14:textId="77777777" w:rsidR="007F6973" w:rsidRPr="00963849" w:rsidRDefault="007F6973" w:rsidP="007F6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vAlign w:val="bottom"/>
          </w:tcPr>
          <w:p w14:paraId="0F3EB2CB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735DC822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FD3B340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2790A041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F6973" w:rsidRPr="007A2507" w14:paraId="50E803F5" w14:textId="77777777" w:rsidTr="003E2484">
        <w:tc>
          <w:tcPr>
            <w:tcW w:w="2290" w:type="dxa"/>
            <w:shd w:val="clear" w:color="auto" w:fill="auto"/>
          </w:tcPr>
          <w:p w14:paraId="0A268210" w14:textId="78C007CF" w:rsidR="007F6973" w:rsidRPr="00963849" w:rsidRDefault="007F6973" w:rsidP="007F6973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94" w:type="dxa"/>
            <w:shd w:val="clear" w:color="auto" w:fill="auto"/>
          </w:tcPr>
          <w:p w14:paraId="025867E6" w14:textId="77777777" w:rsidR="007F6973" w:rsidRPr="00963849" w:rsidRDefault="007F6973" w:rsidP="007F6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4968BFE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E8553E8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BF0EAD0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46CE709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F6973" w:rsidRPr="007A2507" w14:paraId="0D6054F8" w14:textId="77777777" w:rsidTr="003E2484">
        <w:tc>
          <w:tcPr>
            <w:tcW w:w="2290" w:type="dxa"/>
            <w:shd w:val="clear" w:color="auto" w:fill="auto"/>
          </w:tcPr>
          <w:p w14:paraId="5E889C04" w14:textId="448DB774" w:rsidR="007F6973" w:rsidRPr="00963849" w:rsidRDefault="007F6973" w:rsidP="007F6973">
            <w:pPr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4" w:type="dxa"/>
            <w:shd w:val="clear" w:color="auto" w:fill="auto"/>
          </w:tcPr>
          <w:p w14:paraId="39D636E5" w14:textId="77777777" w:rsidR="007F6973" w:rsidRPr="00963849" w:rsidRDefault="007F6973" w:rsidP="007F6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A04C92E" w14:textId="009C991C" w:rsidR="007F6973" w:rsidRPr="00963849" w:rsidRDefault="00896146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54A6C952" w14:textId="19BE522B" w:rsidR="007F6973" w:rsidRPr="00963849" w:rsidRDefault="007F6973" w:rsidP="00AB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195" w:type="dxa"/>
            <w:shd w:val="clear" w:color="auto" w:fill="auto"/>
          </w:tcPr>
          <w:p w14:paraId="1D861FF0" w14:textId="7F5D2CEF" w:rsidR="007F6973" w:rsidRPr="00963849" w:rsidRDefault="00D00961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862</w:t>
            </w:r>
          </w:p>
        </w:tc>
        <w:tc>
          <w:tcPr>
            <w:tcW w:w="1195" w:type="dxa"/>
            <w:shd w:val="clear" w:color="auto" w:fill="auto"/>
          </w:tcPr>
          <w:p w14:paraId="3D84092A" w14:textId="15E83F95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1,241</w:t>
            </w:r>
          </w:p>
        </w:tc>
      </w:tr>
      <w:tr w:rsidR="007F6973" w:rsidRPr="007A2507" w14:paraId="11D21C25" w14:textId="77777777" w:rsidTr="003E2484">
        <w:tc>
          <w:tcPr>
            <w:tcW w:w="2290" w:type="dxa"/>
            <w:shd w:val="clear" w:color="auto" w:fill="auto"/>
          </w:tcPr>
          <w:p w14:paraId="43A87739" w14:textId="045007E8" w:rsidR="007F6973" w:rsidRPr="00963849" w:rsidRDefault="007F6973" w:rsidP="007F6973">
            <w:pPr>
              <w:tabs>
                <w:tab w:val="clear" w:pos="227"/>
                <w:tab w:val="left" w:pos="240"/>
              </w:tabs>
              <w:ind w:left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  <w:shd w:val="clear" w:color="auto" w:fill="auto"/>
          </w:tcPr>
          <w:p w14:paraId="30F2AA56" w14:textId="77777777" w:rsidR="007F6973" w:rsidRPr="00963849" w:rsidRDefault="007F6973" w:rsidP="007F6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87D7CE8" w14:textId="4A103A45" w:rsidR="007F6973" w:rsidRPr="00963849" w:rsidRDefault="00E37AE2" w:rsidP="007F6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621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312DBE0D" w14:textId="58A6DB2C" w:rsidR="007F6973" w:rsidRPr="00963849" w:rsidRDefault="007F6973" w:rsidP="007F6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2E0D688" w14:textId="6753AF9E" w:rsidR="007F6973" w:rsidRPr="00963849" w:rsidRDefault="00183FB1" w:rsidP="007F6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621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6930921" w14:textId="09DBEA29" w:rsidR="007F6973" w:rsidRPr="00963849" w:rsidRDefault="007F6973" w:rsidP="007F6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</w:tr>
      <w:tr w:rsidR="007F6973" w:rsidRPr="007A2507" w14:paraId="479EDA0E" w14:textId="77777777" w:rsidTr="003E2484">
        <w:tc>
          <w:tcPr>
            <w:tcW w:w="2290" w:type="dxa"/>
            <w:shd w:val="clear" w:color="auto" w:fill="auto"/>
          </w:tcPr>
          <w:p w14:paraId="448E7329" w14:textId="77777777" w:rsidR="007F6973" w:rsidRPr="00963849" w:rsidRDefault="007F6973" w:rsidP="007F6973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4" w:type="dxa"/>
            <w:shd w:val="clear" w:color="auto" w:fill="auto"/>
          </w:tcPr>
          <w:p w14:paraId="27E4BCD2" w14:textId="77777777" w:rsidR="007F6973" w:rsidRPr="00963849" w:rsidRDefault="007F6973" w:rsidP="007F6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D2C7E5D" w14:textId="415BFA42" w:rsidR="007F6973" w:rsidRPr="00963849" w:rsidRDefault="00896146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621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7EF8607E" w14:textId="1432FB0F" w:rsidR="007F6973" w:rsidRPr="00963849" w:rsidRDefault="007F6973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99AB025" w14:textId="10985D3E" w:rsidR="007F6973" w:rsidRPr="00963849" w:rsidRDefault="006D4DBF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</w:t>
            </w:r>
            <w:r w:rsidR="008C4B3C">
              <w:rPr>
                <w:rFonts w:ascii="Browallia New" w:hAnsi="Browallia New" w:cs="Browallia New"/>
                <w:sz w:val="24"/>
                <w:szCs w:val="24"/>
              </w:rPr>
              <w:t>483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E644458" w14:textId="54B2CEC1" w:rsidR="007F6973" w:rsidRPr="00963849" w:rsidRDefault="007F6973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1,688</w:t>
            </w:r>
          </w:p>
        </w:tc>
      </w:tr>
      <w:tr w:rsidR="007F6973" w:rsidRPr="007A2507" w14:paraId="4F1E488C" w14:textId="77777777" w:rsidTr="003E2484">
        <w:tc>
          <w:tcPr>
            <w:tcW w:w="2290" w:type="dxa"/>
            <w:shd w:val="clear" w:color="auto" w:fill="auto"/>
          </w:tcPr>
          <w:p w14:paraId="34202F1E" w14:textId="217670E7" w:rsidR="007F6973" w:rsidRPr="00963849" w:rsidRDefault="007F6973" w:rsidP="007F6973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  <w:shd w:val="clear" w:color="auto" w:fill="auto"/>
          </w:tcPr>
          <w:p w14:paraId="51BC582E" w14:textId="77777777" w:rsidR="007F6973" w:rsidRPr="00963849" w:rsidRDefault="007F6973" w:rsidP="007F6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418FC516" w14:textId="0C5995B4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4388B7CE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F00395E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6A5BBB0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F6973" w:rsidRPr="007A2507" w14:paraId="012C5082" w14:textId="77777777" w:rsidTr="003E2484">
        <w:tc>
          <w:tcPr>
            <w:tcW w:w="2290" w:type="dxa"/>
          </w:tcPr>
          <w:p w14:paraId="34145E33" w14:textId="0C79F463" w:rsidR="007F6973" w:rsidRPr="00963849" w:rsidRDefault="007F6973" w:rsidP="007F6973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94" w:type="dxa"/>
          </w:tcPr>
          <w:p w14:paraId="0C6EA7E4" w14:textId="77777777" w:rsidR="007F6973" w:rsidRPr="00963849" w:rsidRDefault="007F6973" w:rsidP="007F6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0C2B95BF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7F1C7189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013C9AF8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0D11DBDC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F6973" w:rsidRPr="007A2507" w14:paraId="3981998A" w14:textId="77777777" w:rsidTr="003E2484">
        <w:tc>
          <w:tcPr>
            <w:tcW w:w="2290" w:type="dxa"/>
          </w:tcPr>
          <w:p w14:paraId="7BCEE289" w14:textId="2F9C5D6D" w:rsidR="007F6973" w:rsidRPr="00963849" w:rsidRDefault="007F6973" w:rsidP="007F6973">
            <w:pPr>
              <w:ind w:left="240"/>
              <w:rPr>
                <w:rFonts w:ascii="Browallia New" w:hAnsi="Browallia New" w:cs="Browallia New"/>
                <w:sz w:val="24"/>
                <w:szCs w:val="24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</w:tcPr>
          <w:p w14:paraId="4AD5AF4F" w14:textId="77777777" w:rsidR="007F6973" w:rsidRPr="00963849" w:rsidRDefault="007F6973" w:rsidP="007F6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shd w:val="clear" w:color="auto" w:fill="auto"/>
          </w:tcPr>
          <w:p w14:paraId="02B34830" w14:textId="4E5D5630" w:rsidR="007F6973" w:rsidRPr="00963849" w:rsidRDefault="00740D32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486</w:t>
            </w:r>
          </w:p>
        </w:tc>
        <w:tc>
          <w:tcPr>
            <w:tcW w:w="1195" w:type="dxa"/>
            <w:gridSpan w:val="2"/>
          </w:tcPr>
          <w:p w14:paraId="32E50ECA" w14:textId="4FBC778F" w:rsidR="007F6973" w:rsidRPr="00963849" w:rsidRDefault="007F6973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855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8751B74" w14:textId="73443FC7" w:rsidR="007F6973" w:rsidRPr="00963849" w:rsidRDefault="002822C5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</w:p>
        </w:tc>
        <w:tc>
          <w:tcPr>
            <w:tcW w:w="1195" w:type="dxa"/>
            <w:vAlign w:val="bottom"/>
          </w:tcPr>
          <w:p w14:paraId="5FAAE0DE" w14:textId="149CAE24" w:rsidR="007F6973" w:rsidRPr="00963849" w:rsidRDefault="007F6973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</w:p>
        </w:tc>
      </w:tr>
      <w:tr w:rsidR="007F6973" w:rsidRPr="007A2507" w14:paraId="59F2185B" w14:textId="77777777" w:rsidTr="003E2484">
        <w:tc>
          <w:tcPr>
            <w:tcW w:w="2290" w:type="dxa"/>
          </w:tcPr>
          <w:p w14:paraId="4D7FFEEE" w14:textId="7C28EB00" w:rsidR="007F6973" w:rsidRPr="00963849" w:rsidRDefault="007F6973" w:rsidP="007F6973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4263D7DD" w14:textId="77777777" w:rsidR="007F6973" w:rsidRPr="00963849" w:rsidRDefault="007F6973" w:rsidP="007F697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0B5D063D" w14:textId="63D0C480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0AC51A8B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6980BCE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5209B859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F6973" w:rsidRPr="007A2507" w14:paraId="7CA8ACCE" w14:textId="77777777" w:rsidTr="003E2484">
        <w:tc>
          <w:tcPr>
            <w:tcW w:w="2290" w:type="dxa"/>
            <w:shd w:val="clear" w:color="auto" w:fill="auto"/>
          </w:tcPr>
          <w:p w14:paraId="3CCB6A68" w14:textId="3A7A69D3" w:rsidR="007F6973" w:rsidRPr="00963849" w:rsidRDefault="007F6973" w:rsidP="007F6973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1994" w:type="dxa"/>
            <w:shd w:val="clear" w:color="auto" w:fill="auto"/>
          </w:tcPr>
          <w:p w14:paraId="62BDDDEA" w14:textId="77777777" w:rsidR="007F6973" w:rsidRPr="00963849" w:rsidRDefault="007F6973" w:rsidP="007F6973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8F73473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2EA3DC78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F4DC660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5C04876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F6973" w:rsidRPr="007A2507" w14:paraId="14854EC1" w14:textId="77777777" w:rsidTr="003E2484">
        <w:tc>
          <w:tcPr>
            <w:tcW w:w="2290" w:type="dxa"/>
          </w:tcPr>
          <w:p w14:paraId="2F160774" w14:textId="314987BE" w:rsidR="007F6973" w:rsidRPr="00963849" w:rsidRDefault="007F6973" w:rsidP="007F6973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94" w:type="dxa"/>
          </w:tcPr>
          <w:p w14:paraId="7B28BAFD" w14:textId="53BC1FFF" w:rsidR="007F6973" w:rsidRPr="00963849" w:rsidRDefault="007F6973" w:rsidP="007F6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5.00 </w:t>
            </w:r>
            <w:r w:rsidR="00732450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49A718C" w14:textId="7DF26183" w:rsidR="007F6973" w:rsidRPr="00963849" w:rsidRDefault="00DA0366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1402E898" w14:textId="0C4391ED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EA1D5CD" w14:textId="13B24D09" w:rsidR="007F6973" w:rsidRPr="00963849" w:rsidRDefault="009D625F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193F75C" w14:textId="59D1616F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468</w:t>
            </w:r>
          </w:p>
        </w:tc>
      </w:tr>
      <w:tr w:rsidR="007F6973" w:rsidRPr="007A2507" w14:paraId="0302B04D" w14:textId="77777777" w:rsidTr="003E2484">
        <w:tc>
          <w:tcPr>
            <w:tcW w:w="2290" w:type="dxa"/>
          </w:tcPr>
          <w:p w14:paraId="149D4587" w14:textId="2D826D17" w:rsidR="007F6973" w:rsidRPr="00963849" w:rsidRDefault="007F6973" w:rsidP="007F6973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1994" w:type="dxa"/>
          </w:tcPr>
          <w:p w14:paraId="70810FA0" w14:textId="53726331" w:rsidR="007F6973" w:rsidRPr="00963849" w:rsidRDefault="007F6973" w:rsidP="007F6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5.00 </w:t>
            </w:r>
            <w:r w:rsidR="00732450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241672F" w14:textId="282B67A9" w:rsidR="007F6973" w:rsidRPr="00963849" w:rsidRDefault="006B1F8B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42204BDE" w14:textId="1741F6EF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C0B5CA9" w14:textId="646D151D" w:rsidR="007F6973" w:rsidRPr="00963849" w:rsidRDefault="00C409C4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AEEB782" w14:textId="3432F082" w:rsidR="007F6973" w:rsidRPr="00963849" w:rsidRDefault="007F6973" w:rsidP="00AB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</w:tr>
      <w:tr w:rsidR="007F6973" w:rsidRPr="007A2507" w14:paraId="6F9A3E4A" w14:textId="77777777" w:rsidTr="003E2484">
        <w:tc>
          <w:tcPr>
            <w:tcW w:w="2290" w:type="dxa"/>
          </w:tcPr>
          <w:p w14:paraId="2A9968EA" w14:textId="510D870C" w:rsidR="007F6973" w:rsidRPr="00963849" w:rsidRDefault="007F6973" w:rsidP="007F6973">
            <w:pPr>
              <w:tabs>
                <w:tab w:val="clear" w:pos="227"/>
                <w:tab w:val="left" w:pos="636"/>
              </w:tabs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94" w:type="dxa"/>
          </w:tcPr>
          <w:p w14:paraId="5A5AACED" w14:textId="4499B968" w:rsidR="007F6973" w:rsidRPr="00963849" w:rsidRDefault="007F6973" w:rsidP="007F697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MLR </w:t>
            </w:r>
            <w:r w:rsidR="00732450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963849">
              <w:rPr>
                <w:rFonts w:ascii="Browallia New" w:hAnsi="Browallia New" w:cs="Browallia New"/>
                <w:sz w:val="24"/>
                <w:szCs w:val="24"/>
              </w:rPr>
              <w:t xml:space="preserve"> 0.25</w:t>
            </w:r>
            <w:r w:rsidRPr="0096384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3A8EAB8" w14:textId="62A25F15" w:rsidR="007F6973" w:rsidRPr="00963849" w:rsidRDefault="00F17FBD" w:rsidP="007F6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1,064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24180E3" w14:textId="58AAED63" w:rsidR="007F6973" w:rsidRPr="00963849" w:rsidRDefault="007F6973" w:rsidP="007F6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5FA81D3" w14:textId="5C82A2C8" w:rsidR="007F6973" w:rsidRPr="00963849" w:rsidRDefault="00F94117" w:rsidP="007F6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1,064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6532AB4" w14:textId="516C4CD0" w:rsidR="007F6973" w:rsidRPr="00963849" w:rsidRDefault="007F6973" w:rsidP="007F69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980</w:t>
            </w:r>
          </w:p>
        </w:tc>
      </w:tr>
      <w:tr w:rsidR="007F6973" w:rsidRPr="007A2507" w14:paraId="0D33F652" w14:textId="77777777" w:rsidTr="003E2484">
        <w:tc>
          <w:tcPr>
            <w:tcW w:w="2290" w:type="dxa"/>
          </w:tcPr>
          <w:p w14:paraId="07C820C3" w14:textId="77777777" w:rsidR="007F6973" w:rsidRPr="00963849" w:rsidRDefault="007F6973" w:rsidP="007F6973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4" w:type="dxa"/>
          </w:tcPr>
          <w:p w14:paraId="239D8A5F" w14:textId="77777777" w:rsidR="007F6973" w:rsidRPr="00963849" w:rsidRDefault="007F6973" w:rsidP="007F697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DD21475" w14:textId="0814170C" w:rsidR="007F6973" w:rsidRPr="00963849" w:rsidRDefault="00CA70A5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1,712</w:t>
            </w:r>
          </w:p>
        </w:tc>
        <w:tc>
          <w:tcPr>
            <w:tcW w:w="1195" w:type="dxa"/>
            <w:gridSpan w:val="2"/>
            <w:vAlign w:val="bottom"/>
          </w:tcPr>
          <w:p w14:paraId="2F67C451" w14:textId="3061E281" w:rsidR="007F6973" w:rsidRPr="00963849" w:rsidRDefault="007F6973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1,728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AE31BFC" w14:textId="231793A5" w:rsidR="007F6973" w:rsidRPr="00963849" w:rsidRDefault="00E8606D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1,538</w:t>
            </w:r>
          </w:p>
        </w:tc>
        <w:tc>
          <w:tcPr>
            <w:tcW w:w="1195" w:type="dxa"/>
            <w:vAlign w:val="bottom"/>
          </w:tcPr>
          <w:p w14:paraId="35B5741B" w14:textId="42CBA779" w:rsidR="007F6973" w:rsidRPr="00963849" w:rsidRDefault="007F6973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1,448</w:t>
            </w:r>
          </w:p>
        </w:tc>
      </w:tr>
      <w:tr w:rsidR="007F6973" w:rsidRPr="007A2507" w14:paraId="1FAFA98B" w14:textId="77777777" w:rsidTr="003E2484">
        <w:tc>
          <w:tcPr>
            <w:tcW w:w="2290" w:type="dxa"/>
          </w:tcPr>
          <w:p w14:paraId="1840FCB9" w14:textId="4446974A" w:rsidR="007F6973" w:rsidRPr="00963849" w:rsidRDefault="007F6973" w:rsidP="007F6973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102C0DE4" w14:textId="77777777" w:rsidR="007F6973" w:rsidRPr="00963849" w:rsidRDefault="007F6973" w:rsidP="007F697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51D9EA7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5C5C1055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2EB7866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2E76D3FF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F6973" w:rsidRPr="007A2507" w14:paraId="29F7B7E2" w14:textId="77777777" w:rsidTr="003E2484">
        <w:tc>
          <w:tcPr>
            <w:tcW w:w="2290" w:type="dxa"/>
          </w:tcPr>
          <w:p w14:paraId="63EFA55B" w14:textId="32E8272D" w:rsidR="007F6973" w:rsidRPr="00963849" w:rsidRDefault="007F6973" w:rsidP="007F6973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94" w:type="dxa"/>
          </w:tcPr>
          <w:p w14:paraId="7BA771F1" w14:textId="77777777" w:rsidR="007F6973" w:rsidRPr="00963849" w:rsidRDefault="007F6973" w:rsidP="007F697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1CB1B3E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47E0FA8E" w14:textId="5FAEC99D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CF8FC0B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16E9FF66" w14:textId="036AEB5C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F6973" w:rsidRPr="007A2507" w14:paraId="300E6940" w14:textId="77777777" w:rsidTr="003E2484">
        <w:tc>
          <w:tcPr>
            <w:tcW w:w="2290" w:type="dxa"/>
          </w:tcPr>
          <w:p w14:paraId="31B1DE41" w14:textId="6743496D" w:rsidR="007F6973" w:rsidRPr="00963849" w:rsidRDefault="007F6973" w:rsidP="007F6973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994" w:type="dxa"/>
          </w:tcPr>
          <w:p w14:paraId="0FA84194" w14:textId="06FCBE38" w:rsidR="007F6973" w:rsidRPr="00963849" w:rsidRDefault="007F6973" w:rsidP="007F697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4E875B3" w14:textId="7FFB3F6C" w:rsidR="007F6973" w:rsidRPr="00963849" w:rsidRDefault="006118AB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435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24F830F1" w14:textId="363B4C26" w:rsidR="007F6973" w:rsidRPr="00963849" w:rsidRDefault="007F6973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478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07A4A04" w14:textId="3A30D189" w:rsidR="007F6973" w:rsidRPr="00963849" w:rsidRDefault="00227AF9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195" w:type="dxa"/>
            <w:vAlign w:val="bottom"/>
          </w:tcPr>
          <w:p w14:paraId="4E766BB2" w14:textId="19E4939E" w:rsidR="007F6973" w:rsidRPr="00963849" w:rsidRDefault="007F6973" w:rsidP="007F69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</w:tr>
      <w:tr w:rsidR="007F6973" w:rsidRPr="007A2507" w14:paraId="2DB5DB73" w14:textId="77777777" w:rsidTr="003E2484">
        <w:tc>
          <w:tcPr>
            <w:tcW w:w="2290" w:type="dxa"/>
          </w:tcPr>
          <w:p w14:paraId="4B4B9FA7" w14:textId="77777777" w:rsidR="007F6973" w:rsidRPr="00963849" w:rsidRDefault="007F6973" w:rsidP="007F6973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4" w:type="dxa"/>
          </w:tcPr>
          <w:p w14:paraId="2F389858" w14:textId="77777777" w:rsidR="007F6973" w:rsidRPr="00963849" w:rsidRDefault="007F6973" w:rsidP="007F697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939372B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306463D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2C14EED" w14:textId="1456DA59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7CFDBFD9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F6973" w:rsidRPr="007A2507" w14:paraId="52745390" w14:textId="77777777" w:rsidTr="003E2484">
        <w:tc>
          <w:tcPr>
            <w:tcW w:w="2290" w:type="dxa"/>
          </w:tcPr>
          <w:p w14:paraId="55CC9BEE" w14:textId="1EB9A31F" w:rsidR="007F6973" w:rsidRPr="00963849" w:rsidRDefault="007F6973" w:rsidP="007F6973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94" w:type="dxa"/>
          </w:tcPr>
          <w:p w14:paraId="2586D7F3" w14:textId="77777777" w:rsidR="007F6973" w:rsidRPr="00963849" w:rsidRDefault="007F6973" w:rsidP="007F697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1173AA0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3330F28E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7D5F0AC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657EF470" w14:textId="77777777" w:rsidR="007F6973" w:rsidRPr="00963849" w:rsidRDefault="007F6973" w:rsidP="007F6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C7A5F" w:rsidRPr="007A2507" w14:paraId="29A14F5D" w14:textId="77777777" w:rsidTr="003E2484">
        <w:tc>
          <w:tcPr>
            <w:tcW w:w="2290" w:type="dxa"/>
          </w:tcPr>
          <w:p w14:paraId="540BCFD3" w14:textId="028B7868" w:rsidR="00CC7A5F" w:rsidRPr="00963849" w:rsidRDefault="00CC7A5F" w:rsidP="00CC7A5F">
            <w:pPr>
              <w:ind w:firstLine="28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994" w:type="dxa"/>
          </w:tcPr>
          <w:p w14:paraId="6430A6EB" w14:textId="77777777" w:rsidR="00CC7A5F" w:rsidRPr="00963849" w:rsidRDefault="00CC7A5F" w:rsidP="007F6973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9807A56" w14:textId="5082AB36" w:rsidR="00CC7A5F" w:rsidRPr="002132BB" w:rsidRDefault="00981BFD" w:rsidP="00753E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4,079</w:t>
            </w:r>
          </w:p>
        </w:tc>
        <w:tc>
          <w:tcPr>
            <w:tcW w:w="1195" w:type="dxa"/>
            <w:gridSpan w:val="2"/>
            <w:vAlign w:val="bottom"/>
          </w:tcPr>
          <w:p w14:paraId="10E1FD7A" w14:textId="2C1ED9F0" w:rsidR="00CC7A5F" w:rsidRPr="00CC7A5F" w:rsidRDefault="00981BFD" w:rsidP="00753E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4,305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8C5E8B1" w14:textId="180B7198" w:rsidR="00CC7A5F" w:rsidRPr="00CC7A5F" w:rsidRDefault="00981BFD" w:rsidP="00753E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2,476</w:t>
            </w:r>
          </w:p>
        </w:tc>
        <w:tc>
          <w:tcPr>
            <w:tcW w:w="1195" w:type="dxa"/>
            <w:vAlign w:val="bottom"/>
          </w:tcPr>
          <w:p w14:paraId="6B7CB10E" w14:textId="22E774F3" w:rsidR="00CC7A5F" w:rsidRPr="00CC7A5F" w:rsidRDefault="00981BFD" w:rsidP="00753E5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2,476</w:t>
            </w:r>
          </w:p>
        </w:tc>
      </w:tr>
      <w:bookmarkEnd w:id="1"/>
    </w:tbl>
    <w:p w14:paraId="16E87884" w14:textId="77777777" w:rsidR="00227073" w:rsidRDefault="00227073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01845243" w14:textId="77777777" w:rsidR="00617213" w:rsidRDefault="00617213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761297D5" w14:textId="77777777" w:rsidR="00617213" w:rsidRPr="00963849" w:rsidRDefault="00617213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4AB190CC" w14:textId="77777777" w:rsidR="0049477C" w:rsidRPr="00963849" w:rsidRDefault="0049477C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760EFD7C" w14:textId="77777777" w:rsidR="00C84E1F" w:rsidRDefault="00C84E1F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0BC77710" w14:textId="3BA3E19E" w:rsidR="00166F5B" w:rsidRDefault="00151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pacing w:val="-6"/>
          <w:sz w:val="16"/>
          <w:szCs w:val="16"/>
          <w:lang w:eastAsia="th-TH"/>
        </w:rPr>
      </w:pPr>
      <w:r>
        <w:rPr>
          <w:rFonts w:ascii="Browallia New" w:hAnsi="Browallia New" w:cs="Browallia New"/>
          <w:spacing w:val="-6"/>
          <w:sz w:val="16"/>
          <w:szCs w:val="16"/>
        </w:rPr>
        <w:br w:type="page"/>
      </w:r>
    </w:p>
    <w:p w14:paraId="146309F2" w14:textId="1C5D87C5" w:rsidR="0099424E" w:rsidRPr="00963849" w:rsidRDefault="005753E0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963849">
        <w:rPr>
          <w:rFonts w:ascii="Browallia New" w:hAnsi="Browallia New" w:cs="Browallia New"/>
          <w:spacing w:val="-6"/>
          <w:sz w:val="28"/>
          <w:szCs w:val="28"/>
          <w:cs/>
        </w:rPr>
        <w:lastRenderedPageBreak/>
        <w:t>ยอด</w:t>
      </w:r>
      <w:r w:rsidRPr="00963849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th-TH"/>
        </w:rPr>
        <w:t>คงเหลือ</w:t>
      </w:r>
      <w:r w:rsidRPr="00963849">
        <w:rPr>
          <w:rFonts w:ascii="Browallia New" w:hAnsi="Browallia New" w:cs="Browallia New"/>
          <w:spacing w:val="-6"/>
          <w:sz w:val="28"/>
          <w:szCs w:val="28"/>
          <w:cs/>
        </w:rPr>
        <w:t>กับบุคคลและบริษัทที่เกี่ยวข้อง</w:t>
      </w:r>
      <w:r w:rsidR="001F5316" w:rsidRPr="00963849">
        <w:rPr>
          <w:rFonts w:ascii="Browallia New" w:hAnsi="Browallia New" w:cs="Browallia New"/>
          <w:spacing w:val="-6"/>
          <w:sz w:val="28"/>
          <w:szCs w:val="28"/>
          <w:cs/>
        </w:rPr>
        <w:t>กัน</w:t>
      </w:r>
      <w:r w:rsidRPr="00963849">
        <w:rPr>
          <w:rFonts w:ascii="Browallia New" w:hAnsi="Browallia New" w:cs="Browallia New"/>
          <w:spacing w:val="-6"/>
          <w:sz w:val="28"/>
          <w:szCs w:val="28"/>
          <w:cs/>
        </w:rPr>
        <w:t xml:space="preserve">ที่มีสาระสำคัญ </w:t>
      </w:r>
      <w:r w:rsidR="008A5BC4" w:rsidRPr="00963849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98685F" w:rsidRPr="0098685F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31 </w:t>
      </w:r>
      <w:r w:rsidR="0098685F" w:rsidRPr="0098685F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มีนาคม </w:t>
      </w:r>
      <w:r w:rsidR="007475F8" w:rsidRPr="00963849">
        <w:rPr>
          <w:rFonts w:ascii="Browallia New" w:hAnsi="Browallia New" w:cs="Browallia New"/>
          <w:color w:val="auto"/>
          <w:spacing w:val="-6"/>
          <w:sz w:val="28"/>
          <w:szCs w:val="28"/>
        </w:rPr>
        <w:t>256</w:t>
      </w:r>
      <w:r w:rsidR="007F6973">
        <w:rPr>
          <w:rFonts w:ascii="Browallia New" w:hAnsi="Browallia New" w:cs="Browallia New"/>
          <w:color w:val="auto"/>
          <w:spacing w:val="-6"/>
          <w:sz w:val="28"/>
          <w:szCs w:val="28"/>
        </w:rPr>
        <w:t>7</w:t>
      </w:r>
      <w:r w:rsidR="008A5BC4" w:rsidRPr="0096384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A5BC4" w:rsidRPr="00963849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วันที่ </w:t>
      </w:r>
      <w:r w:rsidR="00D57D8F" w:rsidRPr="00963849">
        <w:rPr>
          <w:rFonts w:ascii="Browallia New" w:hAnsi="Browallia New" w:cs="Browallia New"/>
          <w:spacing w:val="-6"/>
          <w:sz w:val="28"/>
          <w:szCs w:val="28"/>
        </w:rPr>
        <w:t>31</w:t>
      </w:r>
      <w:r w:rsidR="008A5BC4" w:rsidRPr="00963849">
        <w:rPr>
          <w:rFonts w:ascii="Browallia New" w:hAnsi="Browallia New" w:cs="Browallia New"/>
          <w:spacing w:val="-6"/>
          <w:sz w:val="28"/>
          <w:szCs w:val="28"/>
          <w:cs/>
        </w:rPr>
        <w:t xml:space="preserve"> ธันวาคม </w:t>
      </w:r>
      <w:r w:rsidR="00D57D8F" w:rsidRPr="00963849">
        <w:rPr>
          <w:rFonts w:ascii="Browallia New" w:hAnsi="Browallia New" w:cs="Browallia New"/>
          <w:spacing w:val="-6"/>
          <w:sz w:val="28"/>
          <w:szCs w:val="28"/>
        </w:rPr>
        <w:t>256</w:t>
      </w:r>
      <w:r w:rsidR="007F6973">
        <w:rPr>
          <w:rFonts w:ascii="Browallia New" w:hAnsi="Browallia New" w:cs="Browallia New"/>
          <w:spacing w:val="-6"/>
          <w:sz w:val="28"/>
          <w:szCs w:val="28"/>
        </w:rPr>
        <w:t>6</w:t>
      </w:r>
      <w:r w:rsidR="00544D06" w:rsidRPr="0096384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E7095" w:rsidRPr="00963849">
        <w:rPr>
          <w:rFonts w:ascii="Browallia New" w:hAnsi="Browallia New" w:cs="Browallia New"/>
          <w:spacing w:val="-6"/>
          <w:sz w:val="28"/>
          <w:szCs w:val="28"/>
        </w:rPr>
        <w:br/>
      </w:r>
      <w:r w:rsidRPr="00963849">
        <w:rPr>
          <w:rFonts w:ascii="Browallia New" w:hAnsi="Browallia New" w:cs="Browallia New"/>
          <w:spacing w:val="-6"/>
          <w:sz w:val="28"/>
          <w:szCs w:val="28"/>
          <w:cs/>
        </w:rPr>
        <w:t>มีดังนี้</w:t>
      </w:r>
    </w:p>
    <w:p w14:paraId="0EC76A56" w14:textId="77777777" w:rsidR="00705F6F" w:rsidRPr="00963849" w:rsidRDefault="00705F6F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133" w:type="dxa"/>
        <w:tblInd w:w="28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1"/>
        <w:gridCol w:w="389"/>
        <w:gridCol w:w="1226"/>
        <w:gridCol w:w="1231"/>
        <w:gridCol w:w="1226"/>
        <w:gridCol w:w="1230"/>
      </w:tblGrid>
      <w:tr w:rsidR="004D4C3A" w:rsidRPr="007A2507" w14:paraId="388C5441" w14:textId="77777777" w:rsidTr="00B12ACF">
        <w:trPr>
          <w:cantSplit/>
          <w:tblHeader/>
        </w:trPr>
        <w:tc>
          <w:tcPr>
            <w:tcW w:w="3831" w:type="dxa"/>
            <w:tcBorders>
              <w:top w:val="nil"/>
            </w:tcBorders>
          </w:tcPr>
          <w:p w14:paraId="595BBA9D" w14:textId="77777777" w:rsidR="00810D94" w:rsidRPr="00963849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389" w:type="dxa"/>
            <w:tcBorders>
              <w:top w:val="nil"/>
            </w:tcBorders>
          </w:tcPr>
          <w:p w14:paraId="2F12FA12" w14:textId="77777777" w:rsidR="00810D94" w:rsidRPr="00963849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4913" w:type="dxa"/>
            <w:gridSpan w:val="4"/>
            <w:tcBorders>
              <w:top w:val="nil"/>
            </w:tcBorders>
          </w:tcPr>
          <w:p w14:paraId="061040A3" w14:textId="77777777" w:rsidR="00810D94" w:rsidRPr="00963849" w:rsidRDefault="00810D94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: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พันบาท)</w:t>
            </w:r>
          </w:p>
        </w:tc>
      </w:tr>
      <w:tr w:rsidR="004D4C3A" w:rsidRPr="007A2507" w14:paraId="739B5C3B" w14:textId="77777777" w:rsidTr="00B12ACF">
        <w:trPr>
          <w:cantSplit/>
          <w:tblHeader/>
        </w:trPr>
        <w:tc>
          <w:tcPr>
            <w:tcW w:w="3831" w:type="dxa"/>
          </w:tcPr>
          <w:p w14:paraId="7A890D70" w14:textId="77777777" w:rsidR="00810D94" w:rsidRPr="00963849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389" w:type="dxa"/>
          </w:tcPr>
          <w:p w14:paraId="76D57AFE" w14:textId="69073B2B" w:rsidR="00810D94" w:rsidRPr="00963849" w:rsidRDefault="00810D94" w:rsidP="00B3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2457" w:type="dxa"/>
            <w:gridSpan w:val="2"/>
          </w:tcPr>
          <w:p w14:paraId="76DC6578" w14:textId="677EABDD" w:rsidR="00810D94" w:rsidRPr="00963849" w:rsidRDefault="00B541D6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งบ</w:t>
            </w:r>
            <w:r w:rsidR="00810D94"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การเงินรวม</w:t>
            </w:r>
          </w:p>
        </w:tc>
        <w:tc>
          <w:tcPr>
            <w:tcW w:w="2456" w:type="dxa"/>
            <w:gridSpan w:val="2"/>
          </w:tcPr>
          <w:p w14:paraId="002DAEE6" w14:textId="1B3E1448" w:rsidR="00810D94" w:rsidRPr="00963849" w:rsidRDefault="00B541D6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งบ</w:t>
            </w:r>
            <w:r w:rsidR="00810D94"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การเงินเฉพาะบริษัท</w:t>
            </w:r>
          </w:p>
        </w:tc>
      </w:tr>
      <w:tr w:rsidR="00230477" w:rsidRPr="007A2507" w14:paraId="6CE47E5E" w14:textId="77777777" w:rsidTr="00B12ACF">
        <w:trPr>
          <w:cantSplit/>
          <w:tblHeader/>
        </w:trPr>
        <w:tc>
          <w:tcPr>
            <w:tcW w:w="3831" w:type="dxa"/>
          </w:tcPr>
          <w:p w14:paraId="5A921654" w14:textId="77777777" w:rsidR="00230477" w:rsidRPr="00963849" w:rsidRDefault="00230477" w:rsidP="0023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89" w:type="dxa"/>
          </w:tcPr>
          <w:p w14:paraId="316F7F24" w14:textId="747188D2" w:rsidR="00230477" w:rsidRPr="00963849" w:rsidRDefault="00230477" w:rsidP="0023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26" w:type="dxa"/>
          </w:tcPr>
          <w:p w14:paraId="1D6D4DC4" w14:textId="5209284D" w:rsidR="00230477" w:rsidRPr="00963849" w:rsidRDefault="00230477" w:rsidP="002304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230477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31 </w:t>
            </w:r>
            <w:r w:rsidRPr="00230477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 xml:space="preserve">มีนาคม 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>
              <w:rPr>
                <w:rFonts w:ascii="Browallia New" w:hAnsi="Browallia New" w:cs="Browallia New"/>
                <w:sz w:val="27"/>
                <w:szCs w:val="27"/>
              </w:rPr>
              <w:t>7</w:t>
            </w:r>
          </w:p>
        </w:tc>
        <w:tc>
          <w:tcPr>
            <w:tcW w:w="1231" w:type="dxa"/>
          </w:tcPr>
          <w:p w14:paraId="054D08D6" w14:textId="1483C6F9" w:rsidR="00230477" w:rsidRPr="00963849" w:rsidRDefault="00230477" w:rsidP="002304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</w:t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6</w:t>
            </w:r>
          </w:p>
        </w:tc>
        <w:tc>
          <w:tcPr>
            <w:tcW w:w="1226" w:type="dxa"/>
          </w:tcPr>
          <w:p w14:paraId="7758A8CB" w14:textId="5A545990" w:rsidR="00230477" w:rsidRPr="00963849" w:rsidRDefault="00230477" w:rsidP="002304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230477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31 </w:t>
            </w:r>
            <w:r w:rsidRPr="00230477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 xml:space="preserve">มีนาคม 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>
              <w:rPr>
                <w:rFonts w:ascii="Browallia New" w:hAnsi="Browallia New" w:cs="Browallia New"/>
                <w:sz w:val="27"/>
                <w:szCs w:val="27"/>
              </w:rPr>
              <w:t>7</w:t>
            </w:r>
          </w:p>
        </w:tc>
        <w:tc>
          <w:tcPr>
            <w:tcW w:w="1230" w:type="dxa"/>
          </w:tcPr>
          <w:p w14:paraId="1F5076A6" w14:textId="40AAA023" w:rsidR="00230477" w:rsidRPr="00963849" w:rsidRDefault="00230477" w:rsidP="002304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</w:t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6</w:t>
            </w:r>
          </w:p>
        </w:tc>
      </w:tr>
      <w:tr w:rsidR="004D4C3A" w:rsidRPr="007A2507" w14:paraId="77CB1EB2" w14:textId="77777777" w:rsidTr="00B12ACF">
        <w:trPr>
          <w:cantSplit/>
          <w:trHeight w:hRule="exact" w:val="333"/>
          <w:tblHeader/>
        </w:trPr>
        <w:tc>
          <w:tcPr>
            <w:tcW w:w="3831" w:type="dxa"/>
          </w:tcPr>
          <w:p w14:paraId="19A5F319" w14:textId="77777777" w:rsidR="00D35413" w:rsidRPr="00963849" w:rsidRDefault="00D35413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89" w:type="dxa"/>
          </w:tcPr>
          <w:p w14:paraId="0E6BCFBD" w14:textId="77777777" w:rsidR="00D35413" w:rsidRPr="00963849" w:rsidRDefault="00D35413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26" w:type="dxa"/>
          </w:tcPr>
          <w:p w14:paraId="590D4E57" w14:textId="77777777" w:rsidR="00D35413" w:rsidRPr="00963849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31" w:type="dxa"/>
          </w:tcPr>
          <w:p w14:paraId="6E8340C9" w14:textId="77777777" w:rsidR="00D35413" w:rsidRPr="00963849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26" w:type="dxa"/>
          </w:tcPr>
          <w:p w14:paraId="3C594F6A" w14:textId="77777777" w:rsidR="00D35413" w:rsidRPr="00963849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30" w:type="dxa"/>
          </w:tcPr>
          <w:p w14:paraId="49485AAB" w14:textId="77777777" w:rsidR="00D35413" w:rsidRPr="00963849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4D4C3A" w:rsidRPr="007A2507" w14:paraId="06E03BB6" w14:textId="77777777" w:rsidTr="00B12ACF">
        <w:trPr>
          <w:cantSplit/>
        </w:trPr>
        <w:tc>
          <w:tcPr>
            <w:tcW w:w="3831" w:type="dxa"/>
            <w:tcBorders>
              <w:bottom w:val="nil"/>
            </w:tcBorders>
            <w:vAlign w:val="center"/>
          </w:tcPr>
          <w:p w14:paraId="14D0C19B" w14:textId="29C8396B" w:rsidR="00810D94" w:rsidRPr="00963849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</w:t>
            </w:r>
            <w:r w:rsidR="00977230"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 xml:space="preserve"> </w:t>
            </w:r>
            <w:r w:rsidR="00712425"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-</w:t>
            </w:r>
            <w:r w:rsidR="00977230"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389" w:type="dxa"/>
            <w:tcBorders>
              <w:bottom w:val="nil"/>
            </w:tcBorders>
          </w:tcPr>
          <w:p w14:paraId="27A008B0" w14:textId="77777777" w:rsidR="00810D94" w:rsidRPr="00963849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417A1650" w14:textId="77777777" w:rsidR="00810D94" w:rsidRPr="00963849" w:rsidRDefault="00810D94" w:rsidP="0030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03B6D4C1" w14:textId="77777777" w:rsidR="00810D94" w:rsidRPr="00963849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180CB3DA" w14:textId="77777777" w:rsidR="00810D94" w:rsidRPr="00963849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3A5C6D77" w14:textId="77777777" w:rsidR="00810D94" w:rsidRPr="00963849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454A94" w:rsidRPr="007A2507" w14:paraId="2A7C1071" w14:textId="77777777" w:rsidTr="00B12ACF">
        <w:trPr>
          <w:cantSplit/>
        </w:trPr>
        <w:tc>
          <w:tcPr>
            <w:tcW w:w="3831" w:type="dxa"/>
            <w:tcBorders>
              <w:bottom w:val="nil"/>
            </w:tcBorders>
          </w:tcPr>
          <w:p w14:paraId="635F618C" w14:textId="25C446EF" w:rsidR="00454A94" w:rsidRPr="00963849" w:rsidRDefault="00454A94" w:rsidP="00454A94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389" w:type="dxa"/>
            <w:tcBorders>
              <w:bottom w:val="nil"/>
            </w:tcBorders>
          </w:tcPr>
          <w:p w14:paraId="5D2E2D0C" w14:textId="429ADBFF" w:rsidR="00454A94" w:rsidRPr="00963849" w:rsidRDefault="00454A94" w:rsidP="00454A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5C6D09A7" w:rsidR="00454A94" w:rsidRPr="00963849" w:rsidRDefault="008E0CFB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</w:tcPr>
          <w:p w14:paraId="70039382" w14:textId="3EC0606D" w:rsidR="00454A94" w:rsidRPr="00963849" w:rsidRDefault="00D862AB" w:rsidP="00AB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="00454A94" w:rsidRPr="00277EB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543EC61B" w14:textId="3DA91DE0" w:rsidR="00454A94" w:rsidRPr="00963849" w:rsidRDefault="00E92A6B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230" w:type="dxa"/>
            <w:tcBorders>
              <w:bottom w:val="nil"/>
            </w:tcBorders>
          </w:tcPr>
          <w:p w14:paraId="0742D899" w14:textId="14564B01" w:rsidR="00454A94" w:rsidRPr="00963849" w:rsidRDefault="00A831B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892</w:t>
            </w:r>
          </w:p>
        </w:tc>
      </w:tr>
      <w:tr w:rsidR="00454A94" w:rsidRPr="007A2507" w14:paraId="1AFC8BCB" w14:textId="77777777" w:rsidTr="00B12ACF">
        <w:trPr>
          <w:cantSplit/>
        </w:trPr>
        <w:tc>
          <w:tcPr>
            <w:tcW w:w="3831" w:type="dxa"/>
            <w:tcBorders>
              <w:bottom w:val="nil"/>
            </w:tcBorders>
          </w:tcPr>
          <w:p w14:paraId="43ADE5C2" w14:textId="7F363EFC" w:rsidR="00454A94" w:rsidRPr="00963849" w:rsidRDefault="00454A94" w:rsidP="00454A94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389" w:type="dxa"/>
            <w:tcBorders>
              <w:bottom w:val="nil"/>
            </w:tcBorders>
          </w:tcPr>
          <w:p w14:paraId="01542350" w14:textId="77777777" w:rsidR="00454A94" w:rsidRPr="00963849" w:rsidRDefault="00454A94" w:rsidP="00454A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30698DAE" w:rsidR="00454A94" w:rsidRPr="00963849" w:rsidRDefault="008E0CFB" w:rsidP="00454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54</w:t>
            </w:r>
          </w:p>
        </w:tc>
        <w:tc>
          <w:tcPr>
            <w:tcW w:w="1231" w:type="dxa"/>
            <w:tcBorders>
              <w:bottom w:val="nil"/>
            </w:tcBorders>
          </w:tcPr>
          <w:p w14:paraId="64F475B9" w14:textId="25C15D75" w:rsidR="00454A94" w:rsidRPr="00963849" w:rsidRDefault="00454A94" w:rsidP="00454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38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15531E8" w14:textId="651DA192" w:rsidR="00454A94" w:rsidRPr="00963849" w:rsidRDefault="004D73EA" w:rsidP="00454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54</w:t>
            </w:r>
          </w:p>
        </w:tc>
        <w:tc>
          <w:tcPr>
            <w:tcW w:w="1230" w:type="dxa"/>
            <w:tcBorders>
              <w:bottom w:val="nil"/>
            </w:tcBorders>
          </w:tcPr>
          <w:p w14:paraId="0C685E76" w14:textId="4D881158" w:rsidR="00454A94" w:rsidRPr="00963849" w:rsidRDefault="00454A94" w:rsidP="00454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38</w:t>
            </w:r>
          </w:p>
        </w:tc>
      </w:tr>
      <w:tr w:rsidR="00454A94" w:rsidRPr="007A2507" w14:paraId="6E3BAB2C" w14:textId="77777777" w:rsidTr="00B12ACF">
        <w:trPr>
          <w:cantSplit/>
          <w:trHeight w:val="73"/>
        </w:trPr>
        <w:tc>
          <w:tcPr>
            <w:tcW w:w="3831" w:type="dxa"/>
            <w:tcBorders>
              <w:bottom w:val="nil"/>
            </w:tcBorders>
            <w:vAlign w:val="center"/>
          </w:tcPr>
          <w:p w14:paraId="1B4E4748" w14:textId="41B53BF1" w:rsidR="00454A94" w:rsidRPr="00963849" w:rsidRDefault="00454A94" w:rsidP="00454A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389" w:type="dxa"/>
            <w:tcBorders>
              <w:bottom w:val="nil"/>
            </w:tcBorders>
          </w:tcPr>
          <w:p w14:paraId="25114556" w14:textId="77777777" w:rsidR="00454A94" w:rsidRPr="00963849" w:rsidRDefault="00454A94" w:rsidP="00454A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5F134185" w:rsidR="00454A94" w:rsidRPr="00963849" w:rsidRDefault="008E0CFB" w:rsidP="00454A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54</w:t>
            </w:r>
          </w:p>
        </w:tc>
        <w:tc>
          <w:tcPr>
            <w:tcW w:w="1231" w:type="dxa"/>
            <w:tcBorders>
              <w:bottom w:val="nil"/>
            </w:tcBorders>
          </w:tcPr>
          <w:p w14:paraId="19C9FAE2" w14:textId="062B276F" w:rsidR="00454A94" w:rsidRPr="00963849" w:rsidRDefault="00454A94" w:rsidP="00454A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38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790F816A" w:rsidR="00454A94" w:rsidRPr="00963849" w:rsidRDefault="00F810DF" w:rsidP="00454A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113</w:t>
            </w:r>
          </w:p>
        </w:tc>
        <w:tc>
          <w:tcPr>
            <w:tcW w:w="1230" w:type="dxa"/>
            <w:tcBorders>
              <w:bottom w:val="nil"/>
            </w:tcBorders>
          </w:tcPr>
          <w:p w14:paraId="4944C4B8" w14:textId="7D3065FF" w:rsidR="00454A94" w:rsidRPr="00963849" w:rsidRDefault="00A831B4" w:rsidP="00454A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930</w:t>
            </w:r>
          </w:p>
        </w:tc>
      </w:tr>
      <w:tr w:rsidR="00454A94" w:rsidRPr="007A2507" w14:paraId="5A5A91FC" w14:textId="77777777" w:rsidTr="00B12ACF">
        <w:trPr>
          <w:cantSplit/>
          <w:trHeight w:hRule="exact" w:val="405"/>
        </w:trPr>
        <w:tc>
          <w:tcPr>
            <w:tcW w:w="3831" w:type="dxa"/>
            <w:tcBorders>
              <w:bottom w:val="nil"/>
            </w:tcBorders>
            <w:vAlign w:val="center"/>
          </w:tcPr>
          <w:p w14:paraId="5BD55888" w14:textId="77777777" w:rsidR="00454A94" w:rsidRPr="00963849" w:rsidRDefault="00454A94" w:rsidP="00454A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389" w:type="dxa"/>
            <w:tcBorders>
              <w:bottom w:val="nil"/>
            </w:tcBorders>
          </w:tcPr>
          <w:p w14:paraId="22B2539E" w14:textId="77777777" w:rsidR="00454A94" w:rsidRPr="00963849" w:rsidRDefault="00454A94" w:rsidP="00454A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2E3E91B1" w14:textId="77777777" w:rsidR="00454A94" w:rsidRPr="00963849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167FD1B" w14:textId="77777777" w:rsidR="00454A94" w:rsidRPr="00963849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7D65CB6C" w14:textId="77777777" w:rsidR="00454A94" w:rsidRPr="00963849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539ED8A" w14:textId="77777777" w:rsidR="00454A94" w:rsidRPr="00963849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</w:tr>
      <w:tr w:rsidR="00454A94" w:rsidRPr="007A2507" w14:paraId="3D83FA3C" w14:textId="77777777" w:rsidTr="00B12ACF">
        <w:trPr>
          <w:cantSplit/>
          <w:trHeight w:val="73"/>
        </w:trPr>
        <w:tc>
          <w:tcPr>
            <w:tcW w:w="3831" w:type="dxa"/>
            <w:tcBorders>
              <w:bottom w:val="nil"/>
            </w:tcBorders>
            <w:vAlign w:val="center"/>
          </w:tcPr>
          <w:p w14:paraId="7E817F46" w14:textId="63E984E5" w:rsidR="00454A94" w:rsidRPr="00963849" w:rsidRDefault="00454A94" w:rsidP="00454A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 xml:space="preserve">ลูกหนี้อื่น - </w:t>
            </w: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389" w:type="dxa"/>
            <w:tcBorders>
              <w:bottom w:val="nil"/>
            </w:tcBorders>
          </w:tcPr>
          <w:p w14:paraId="48FCA3EE" w14:textId="77777777" w:rsidR="00454A94" w:rsidRPr="00963849" w:rsidRDefault="00454A94" w:rsidP="00454A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1F29B2E9" w14:textId="77777777" w:rsidR="00454A94" w:rsidRPr="00963849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1DC15922" w14:textId="77777777" w:rsidR="00454A94" w:rsidRPr="00963849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1D852194" w14:textId="77777777" w:rsidR="00454A94" w:rsidRPr="00963849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765F566" w14:textId="77777777" w:rsidR="00454A94" w:rsidRPr="00963849" w:rsidRDefault="00454A94" w:rsidP="00454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70F5D" w:rsidRPr="007A2507" w14:paraId="6955D5D1" w14:textId="77777777" w:rsidTr="00B12ACF">
        <w:trPr>
          <w:cantSplit/>
          <w:trHeight w:val="73"/>
        </w:trPr>
        <w:tc>
          <w:tcPr>
            <w:tcW w:w="3831" w:type="dxa"/>
            <w:vAlign w:val="center"/>
          </w:tcPr>
          <w:p w14:paraId="3AC9C12E" w14:textId="05F69095" w:rsidR="00570F5D" w:rsidRPr="00963849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389" w:type="dxa"/>
          </w:tcPr>
          <w:p w14:paraId="6904C8D1" w14:textId="77777777" w:rsidR="00570F5D" w:rsidRPr="00963849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7798E239" w14:textId="62D85F27" w:rsidR="00570F5D" w:rsidRPr="00963849" w:rsidRDefault="00D34000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</w:tcPr>
          <w:p w14:paraId="3F2B9EEA" w14:textId="153D8DA7" w:rsidR="00570F5D" w:rsidRPr="00963849" w:rsidRDefault="00570F5D" w:rsidP="00AB18D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277EB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077C5ABE" w14:textId="32E6FF2E" w:rsidR="00570F5D" w:rsidRPr="00963849" w:rsidRDefault="00D34000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35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8B1D56F" w14:textId="7AC9D356" w:rsidR="00570F5D" w:rsidRPr="00963849" w:rsidRDefault="002B7F59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1,412</w:t>
            </w:r>
          </w:p>
        </w:tc>
      </w:tr>
      <w:tr w:rsidR="00570F5D" w:rsidRPr="007A2507" w14:paraId="4550DEBF" w14:textId="77777777" w:rsidTr="00B12ACF">
        <w:trPr>
          <w:cantSplit/>
          <w:trHeight w:hRule="exact" w:val="343"/>
        </w:trPr>
        <w:tc>
          <w:tcPr>
            <w:tcW w:w="3831" w:type="dxa"/>
            <w:tcBorders>
              <w:bottom w:val="nil"/>
            </w:tcBorders>
            <w:vAlign w:val="center"/>
          </w:tcPr>
          <w:p w14:paraId="37CC64B5" w14:textId="77777777" w:rsidR="00570F5D" w:rsidRPr="00963849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389" w:type="dxa"/>
            <w:tcBorders>
              <w:bottom w:val="nil"/>
            </w:tcBorders>
          </w:tcPr>
          <w:p w14:paraId="3740572F" w14:textId="77777777" w:rsidR="00570F5D" w:rsidRPr="00963849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A5D8156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3037A339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617D9985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2A777F06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70F5D" w:rsidRPr="007A2507" w14:paraId="669FFE4E" w14:textId="77777777" w:rsidTr="00B12ACF">
        <w:trPr>
          <w:cantSplit/>
          <w:trHeight w:val="73"/>
        </w:trPr>
        <w:tc>
          <w:tcPr>
            <w:tcW w:w="3831" w:type="dxa"/>
            <w:tcBorders>
              <w:bottom w:val="nil"/>
            </w:tcBorders>
            <w:vAlign w:val="center"/>
          </w:tcPr>
          <w:p w14:paraId="189BD736" w14:textId="7FDF2B86" w:rsidR="00570F5D" w:rsidRPr="00963849" w:rsidRDefault="00570F5D" w:rsidP="00570F5D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เจ้าหนี้การค้า -</w:t>
            </w: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389" w:type="dxa"/>
            <w:tcBorders>
              <w:bottom w:val="nil"/>
            </w:tcBorders>
          </w:tcPr>
          <w:p w14:paraId="2D9BFAD9" w14:textId="77777777" w:rsidR="00570F5D" w:rsidRPr="00963849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3F33491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3434816F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D56423C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5137D981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70F5D" w:rsidRPr="007A2507" w14:paraId="120D712F" w14:textId="77777777" w:rsidTr="00B12ACF">
        <w:trPr>
          <w:cantSplit/>
          <w:trHeight w:val="73"/>
        </w:trPr>
        <w:tc>
          <w:tcPr>
            <w:tcW w:w="3831" w:type="dxa"/>
            <w:tcBorders>
              <w:bottom w:val="nil"/>
            </w:tcBorders>
          </w:tcPr>
          <w:p w14:paraId="099E9499" w14:textId="717FFDDE" w:rsidR="00570F5D" w:rsidRPr="00963849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389" w:type="dxa"/>
            <w:tcBorders>
              <w:bottom w:val="nil"/>
            </w:tcBorders>
          </w:tcPr>
          <w:p w14:paraId="23B75746" w14:textId="77777777" w:rsidR="00570F5D" w:rsidRPr="00963849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4B9BD9EB" w14:textId="190C19BC" w:rsidR="00570F5D" w:rsidRPr="00963849" w:rsidRDefault="0074193E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</w:tcPr>
          <w:p w14:paraId="3503DCC5" w14:textId="3F26B3A8" w:rsidR="00570F5D" w:rsidRPr="00963849" w:rsidRDefault="00570F5D" w:rsidP="00AB1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277EB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70394795" w14:textId="43AD69C6" w:rsidR="00570F5D" w:rsidRPr="00963849" w:rsidRDefault="00AD03D2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501</w:t>
            </w:r>
          </w:p>
        </w:tc>
        <w:tc>
          <w:tcPr>
            <w:tcW w:w="1230" w:type="dxa"/>
            <w:tcBorders>
              <w:bottom w:val="nil"/>
            </w:tcBorders>
            <w:vAlign w:val="center"/>
          </w:tcPr>
          <w:p w14:paraId="607C0D0C" w14:textId="61F2E5BB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215</w:t>
            </w:r>
          </w:p>
        </w:tc>
      </w:tr>
      <w:tr w:rsidR="00570F5D" w:rsidRPr="007A2507" w14:paraId="6D13329B" w14:textId="77777777" w:rsidTr="00B12ACF">
        <w:trPr>
          <w:cantSplit/>
          <w:trHeight w:val="73"/>
        </w:trPr>
        <w:tc>
          <w:tcPr>
            <w:tcW w:w="3831" w:type="dxa"/>
            <w:tcBorders>
              <w:bottom w:val="nil"/>
            </w:tcBorders>
          </w:tcPr>
          <w:p w14:paraId="11F2DB41" w14:textId="2E79C376" w:rsidR="00570F5D" w:rsidRPr="00963849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389" w:type="dxa"/>
            <w:tcBorders>
              <w:bottom w:val="nil"/>
            </w:tcBorders>
          </w:tcPr>
          <w:p w14:paraId="2CD20650" w14:textId="77777777" w:rsidR="00570F5D" w:rsidRPr="00963849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1048E4CC" w14:textId="69843BDE" w:rsidR="00570F5D" w:rsidRPr="00963849" w:rsidRDefault="00F90A3B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31,</w:t>
            </w:r>
            <w:r w:rsidR="002B735C">
              <w:rPr>
                <w:rFonts w:ascii="Browallia New" w:hAnsi="Browallia New" w:cs="Browallia New"/>
                <w:sz w:val="27"/>
                <w:szCs w:val="27"/>
                <w:lang w:val="en-GB"/>
              </w:rPr>
              <w:t>121</w:t>
            </w:r>
          </w:p>
        </w:tc>
        <w:tc>
          <w:tcPr>
            <w:tcW w:w="1231" w:type="dxa"/>
            <w:tcBorders>
              <w:bottom w:val="nil"/>
            </w:tcBorders>
            <w:vAlign w:val="center"/>
          </w:tcPr>
          <w:p w14:paraId="577E2B01" w14:textId="617DCDB7" w:rsidR="00570F5D" w:rsidRPr="00963849" w:rsidRDefault="00570F5D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30,651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1E44B319" w14:textId="5D342E23" w:rsidR="00570F5D" w:rsidRPr="00963849" w:rsidRDefault="004256C2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31,</w:t>
            </w:r>
            <w:r w:rsidR="005B333C">
              <w:rPr>
                <w:rFonts w:ascii="Browallia New" w:hAnsi="Browallia New" w:cs="Browallia New"/>
                <w:sz w:val="27"/>
                <w:szCs w:val="27"/>
              </w:rPr>
              <w:t>121</w:t>
            </w:r>
          </w:p>
        </w:tc>
        <w:tc>
          <w:tcPr>
            <w:tcW w:w="1230" w:type="dxa"/>
            <w:tcBorders>
              <w:bottom w:val="nil"/>
            </w:tcBorders>
            <w:vAlign w:val="center"/>
          </w:tcPr>
          <w:p w14:paraId="4C978D43" w14:textId="3E642A66" w:rsidR="00570F5D" w:rsidRPr="00963849" w:rsidRDefault="00570F5D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30,651</w:t>
            </w:r>
          </w:p>
        </w:tc>
      </w:tr>
      <w:tr w:rsidR="00570F5D" w:rsidRPr="007A2507" w14:paraId="0768BC75" w14:textId="77777777" w:rsidTr="00B12ACF">
        <w:trPr>
          <w:cantSplit/>
          <w:trHeight w:val="73"/>
        </w:trPr>
        <w:tc>
          <w:tcPr>
            <w:tcW w:w="3831" w:type="dxa"/>
            <w:tcBorders>
              <w:bottom w:val="nil"/>
            </w:tcBorders>
          </w:tcPr>
          <w:p w14:paraId="7BB4CC0E" w14:textId="0CAFACED" w:rsidR="00570F5D" w:rsidRPr="00963849" w:rsidRDefault="00570F5D" w:rsidP="00570F5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389" w:type="dxa"/>
            <w:tcBorders>
              <w:bottom w:val="nil"/>
            </w:tcBorders>
          </w:tcPr>
          <w:p w14:paraId="62053B22" w14:textId="77777777" w:rsidR="00570F5D" w:rsidRPr="00963849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7DBA5F8A" w14:textId="3AB86780" w:rsidR="00570F5D" w:rsidRPr="00963849" w:rsidRDefault="00514A30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31,121</w:t>
            </w:r>
          </w:p>
        </w:tc>
        <w:tc>
          <w:tcPr>
            <w:tcW w:w="1231" w:type="dxa"/>
            <w:tcBorders>
              <w:bottom w:val="nil"/>
            </w:tcBorders>
            <w:vAlign w:val="center"/>
          </w:tcPr>
          <w:p w14:paraId="71F02951" w14:textId="558D784F" w:rsidR="00570F5D" w:rsidRPr="00963849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30,651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256DEFC1" w14:textId="2169D33E" w:rsidR="00570F5D" w:rsidRPr="00963849" w:rsidRDefault="00EB0AF6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31,</w:t>
            </w:r>
            <w:r w:rsidR="00892737">
              <w:rPr>
                <w:rFonts w:ascii="Browallia New" w:hAnsi="Browallia New" w:cs="Browallia New"/>
                <w:sz w:val="27"/>
                <w:szCs w:val="27"/>
              </w:rPr>
              <w:t>622</w:t>
            </w:r>
          </w:p>
        </w:tc>
        <w:tc>
          <w:tcPr>
            <w:tcW w:w="1230" w:type="dxa"/>
            <w:tcBorders>
              <w:bottom w:val="nil"/>
            </w:tcBorders>
            <w:vAlign w:val="center"/>
          </w:tcPr>
          <w:p w14:paraId="0593852D" w14:textId="23BB6160" w:rsidR="00570F5D" w:rsidRPr="00963849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30,866</w:t>
            </w:r>
          </w:p>
        </w:tc>
      </w:tr>
      <w:tr w:rsidR="00570F5D" w:rsidRPr="00963849" w14:paraId="530B0B54" w14:textId="77777777" w:rsidTr="00B12ACF">
        <w:trPr>
          <w:cantSplit/>
          <w:trHeight w:val="73"/>
        </w:trPr>
        <w:tc>
          <w:tcPr>
            <w:tcW w:w="3831" w:type="dxa"/>
            <w:tcBorders>
              <w:bottom w:val="nil"/>
            </w:tcBorders>
            <w:vAlign w:val="center"/>
          </w:tcPr>
          <w:p w14:paraId="6265E7D2" w14:textId="77777777" w:rsidR="00570F5D" w:rsidRPr="00963849" w:rsidRDefault="00570F5D" w:rsidP="00570F5D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389" w:type="dxa"/>
            <w:tcBorders>
              <w:bottom w:val="nil"/>
            </w:tcBorders>
          </w:tcPr>
          <w:p w14:paraId="7A7B4E82" w14:textId="77777777" w:rsidR="00570F5D" w:rsidRPr="00963849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77FCEA8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2D27DF92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DB8A406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5F797F07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70F5D" w:rsidRPr="007A2507" w14:paraId="004BB3A7" w14:textId="77777777" w:rsidTr="00B12ACF">
        <w:trPr>
          <w:cantSplit/>
          <w:trHeight w:val="73"/>
        </w:trPr>
        <w:tc>
          <w:tcPr>
            <w:tcW w:w="3831" w:type="dxa"/>
            <w:tcBorders>
              <w:bottom w:val="nil"/>
            </w:tcBorders>
            <w:vAlign w:val="center"/>
          </w:tcPr>
          <w:p w14:paraId="11D3656E" w14:textId="74E4EB0D" w:rsidR="00570F5D" w:rsidRPr="00963849" w:rsidRDefault="00570F5D" w:rsidP="00570F5D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เจ้าหนี้อื่น -</w:t>
            </w: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lang w:val="en-GB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389" w:type="dxa"/>
            <w:tcBorders>
              <w:bottom w:val="nil"/>
            </w:tcBorders>
          </w:tcPr>
          <w:p w14:paraId="75E6F4D0" w14:textId="77777777" w:rsidR="00570F5D" w:rsidRPr="00963849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84AD72F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2A2DF739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07214AF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73904248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70F5D" w:rsidRPr="007A2507" w14:paraId="687589FC" w14:textId="77777777" w:rsidTr="00B12ACF">
        <w:trPr>
          <w:cantSplit/>
          <w:trHeight w:val="73"/>
        </w:trPr>
        <w:tc>
          <w:tcPr>
            <w:tcW w:w="3831" w:type="dxa"/>
            <w:tcBorders>
              <w:bottom w:val="nil"/>
            </w:tcBorders>
          </w:tcPr>
          <w:p w14:paraId="3B698523" w14:textId="30EF0E5D" w:rsidR="00570F5D" w:rsidRPr="00963849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บริษัทที่เกี่ยวข้อง</w:t>
            </w:r>
          </w:p>
        </w:tc>
        <w:tc>
          <w:tcPr>
            <w:tcW w:w="389" w:type="dxa"/>
            <w:tcBorders>
              <w:bottom w:val="nil"/>
            </w:tcBorders>
          </w:tcPr>
          <w:p w14:paraId="5A256522" w14:textId="77777777" w:rsidR="00570F5D" w:rsidRPr="00963849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7A5A5E3" w14:textId="5E377929" w:rsidR="00570F5D" w:rsidRPr="00963849" w:rsidRDefault="0074241F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47,</w:t>
            </w:r>
            <w:r w:rsidR="00750561">
              <w:rPr>
                <w:rFonts w:ascii="Browallia New" w:hAnsi="Browallia New" w:cs="Browallia New"/>
                <w:sz w:val="27"/>
                <w:szCs w:val="27"/>
                <w:lang w:val="en-GB"/>
              </w:rPr>
              <w:t>608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58D9DBD1" w14:textId="4685DC1C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  <w:lang w:val="en-GB"/>
              </w:rPr>
              <w:t>46,674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8D2BF69" w14:textId="7F3F6761" w:rsidR="00570F5D" w:rsidRPr="00963849" w:rsidRDefault="00F90478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47,</w:t>
            </w:r>
            <w:r w:rsidR="00A67C5C">
              <w:rPr>
                <w:rFonts w:ascii="Browallia New" w:hAnsi="Browallia New" w:cs="Browallia New"/>
                <w:sz w:val="27"/>
                <w:szCs w:val="27"/>
              </w:rPr>
              <w:t>488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0805FADC" w14:textId="471E1435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46,551</w:t>
            </w:r>
          </w:p>
        </w:tc>
      </w:tr>
      <w:tr w:rsidR="00570F5D" w:rsidRPr="007A2507" w14:paraId="0BD1B492" w14:textId="77777777" w:rsidTr="00B12ACF">
        <w:trPr>
          <w:cantSplit/>
          <w:trHeight w:val="73"/>
        </w:trPr>
        <w:tc>
          <w:tcPr>
            <w:tcW w:w="3831" w:type="dxa"/>
            <w:tcBorders>
              <w:bottom w:val="nil"/>
            </w:tcBorders>
          </w:tcPr>
          <w:p w14:paraId="4B998546" w14:textId="76F667EA" w:rsidR="00570F5D" w:rsidRPr="00963849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389" w:type="dxa"/>
            <w:tcBorders>
              <w:bottom w:val="nil"/>
            </w:tcBorders>
          </w:tcPr>
          <w:p w14:paraId="5B9AA6EB" w14:textId="77777777" w:rsidR="00570F5D" w:rsidRPr="00963849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7027311" w14:textId="3EF7A07E" w:rsidR="00570F5D" w:rsidRPr="00963849" w:rsidRDefault="0076660C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205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14052A05" w14:textId="5171FB65" w:rsidR="00570F5D" w:rsidRPr="00963849" w:rsidRDefault="00570F5D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529C94D" w14:textId="2C24F0F3" w:rsidR="00570F5D" w:rsidRPr="00963849" w:rsidRDefault="00CB1DF6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30" w:type="dxa"/>
            <w:tcBorders>
              <w:bottom w:val="nil"/>
            </w:tcBorders>
          </w:tcPr>
          <w:p w14:paraId="4F1C4D63" w14:textId="66840F06" w:rsidR="00570F5D" w:rsidRPr="00963849" w:rsidRDefault="00570F5D" w:rsidP="00AB18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277EB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70F5D" w:rsidRPr="007A2507" w14:paraId="18A723DA" w14:textId="77777777" w:rsidTr="00B12ACF">
        <w:trPr>
          <w:cantSplit/>
          <w:trHeight w:val="73"/>
        </w:trPr>
        <w:tc>
          <w:tcPr>
            <w:tcW w:w="3831" w:type="dxa"/>
            <w:tcBorders>
              <w:bottom w:val="nil"/>
            </w:tcBorders>
          </w:tcPr>
          <w:p w14:paraId="11D8E127" w14:textId="3FD36614" w:rsidR="00570F5D" w:rsidRPr="00963849" w:rsidRDefault="00570F5D" w:rsidP="00570F5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389" w:type="dxa"/>
            <w:tcBorders>
              <w:bottom w:val="nil"/>
            </w:tcBorders>
          </w:tcPr>
          <w:p w14:paraId="48425FCC" w14:textId="77777777" w:rsidR="00570F5D" w:rsidRPr="00963849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561EBA7" w14:textId="4E4F4686" w:rsidR="00570F5D" w:rsidRPr="00963849" w:rsidRDefault="00050006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47,</w:t>
            </w:r>
            <w:r w:rsidR="00C079AC">
              <w:rPr>
                <w:rFonts w:ascii="Browallia New" w:hAnsi="Browallia New" w:cs="Browallia New"/>
                <w:sz w:val="27"/>
                <w:szCs w:val="27"/>
                <w:lang w:val="en-GB"/>
              </w:rPr>
              <w:t>813</w:t>
            </w:r>
          </w:p>
        </w:tc>
        <w:tc>
          <w:tcPr>
            <w:tcW w:w="1231" w:type="dxa"/>
            <w:tcBorders>
              <w:bottom w:val="nil"/>
            </w:tcBorders>
          </w:tcPr>
          <w:p w14:paraId="089A37A5" w14:textId="7B133FF8" w:rsidR="00570F5D" w:rsidRPr="00963849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46,841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1F555D7B" w14:textId="616E51FB" w:rsidR="00570F5D" w:rsidRPr="00963849" w:rsidRDefault="00EB4448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47,</w:t>
            </w:r>
            <w:r w:rsidR="0070775F">
              <w:rPr>
                <w:rFonts w:ascii="Browallia New" w:hAnsi="Browallia New" w:cs="Browallia New"/>
                <w:sz w:val="27"/>
                <w:szCs w:val="27"/>
              </w:rPr>
              <w:t>488</w:t>
            </w:r>
          </w:p>
        </w:tc>
        <w:tc>
          <w:tcPr>
            <w:tcW w:w="1230" w:type="dxa"/>
            <w:tcBorders>
              <w:bottom w:val="nil"/>
            </w:tcBorders>
          </w:tcPr>
          <w:p w14:paraId="28EFF56D" w14:textId="7D6FD0EA" w:rsidR="00570F5D" w:rsidRPr="00963849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46,551</w:t>
            </w:r>
          </w:p>
        </w:tc>
      </w:tr>
      <w:tr w:rsidR="00570F5D" w:rsidRPr="00963849" w14:paraId="1D7CE3F7" w14:textId="77777777" w:rsidTr="00B12ACF">
        <w:trPr>
          <w:cantSplit/>
          <w:trHeight w:val="73"/>
        </w:trPr>
        <w:tc>
          <w:tcPr>
            <w:tcW w:w="3831" w:type="dxa"/>
            <w:tcBorders>
              <w:bottom w:val="nil"/>
            </w:tcBorders>
          </w:tcPr>
          <w:p w14:paraId="66C84B8F" w14:textId="77777777" w:rsidR="00570F5D" w:rsidRPr="00963849" w:rsidRDefault="00570F5D" w:rsidP="00570F5D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</w:pPr>
          </w:p>
        </w:tc>
        <w:tc>
          <w:tcPr>
            <w:tcW w:w="389" w:type="dxa"/>
            <w:tcBorders>
              <w:bottom w:val="nil"/>
            </w:tcBorders>
          </w:tcPr>
          <w:p w14:paraId="2D0797A6" w14:textId="77777777" w:rsidR="00570F5D" w:rsidRPr="00963849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175187F6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2DD994E0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0F312B2C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6C51E9A2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70F5D" w:rsidRPr="007A2507" w14:paraId="0F346F59" w14:textId="77777777" w:rsidTr="00B12ACF">
        <w:trPr>
          <w:cantSplit/>
          <w:trHeight w:val="73"/>
        </w:trPr>
        <w:tc>
          <w:tcPr>
            <w:tcW w:w="3831" w:type="dxa"/>
            <w:tcBorders>
              <w:bottom w:val="nil"/>
            </w:tcBorders>
          </w:tcPr>
          <w:p w14:paraId="1D7182AD" w14:textId="2DC9D691" w:rsidR="00570F5D" w:rsidRPr="00963849" w:rsidRDefault="00570F5D" w:rsidP="00570F5D">
            <w:pPr>
              <w:spacing w:line="240" w:lineRule="auto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</w:tc>
        <w:tc>
          <w:tcPr>
            <w:tcW w:w="389" w:type="dxa"/>
            <w:tcBorders>
              <w:bottom w:val="nil"/>
            </w:tcBorders>
          </w:tcPr>
          <w:p w14:paraId="26AEF5C0" w14:textId="77777777" w:rsidR="00570F5D" w:rsidRPr="00963849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116847E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77E5A305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3FAC016F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44BFDAA9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70F5D" w:rsidRPr="007A2507" w14:paraId="0CF3D7FE" w14:textId="77777777" w:rsidTr="00B12ACF">
        <w:trPr>
          <w:cantSplit/>
          <w:trHeight w:val="73"/>
        </w:trPr>
        <w:tc>
          <w:tcPr>
            <w:tcW w:w="3831" w:type="dxa"/>
            <w:tcBorders>
              <w:bottom w:val="nil"/>
            </w:tcBorders>
          </w:tcPr>
          <w:p w14:paraId="6458A576" w14:textId="333954D7" w:rsidR="00570F5D" w:rsidRPr="00963849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lang w:val="en-GB"/>
              </w:rPr>
              <w:t>-</w:t>
            </w: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389" w:type="dxa"/>
            <w:tcBorders>
              <w:bottom w:val="nil"/>
            </w:tcBorders>
          </w:tcPr>
          <w:p w14:paraId="37D09881" w14:textId="77777777" w:rsidR="00570F5D" w:rsidRPr="00963849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8775146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7475BE0C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6408C778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3FD94333" w14:textId="77777777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70F5D" w:rsidRPr="007A2507" w14:paraId="30921FAD" w14:textId="77777777" w:rsidTr="00B12ACF">
        <w:trPr>
          <w:cantSplit/>
          <w:trHeight w:val="73"/>
        </w:trPr>
        <w:tc>
          <w:tcPr>
            <w:tcW w:w="3831" w:type="dxa"/>
            <w:tcBorders>
              <w:bottom w:val="nil"/>
            </w:tcBorders>
          </w:tcPr>
          <w:p w14:paraId="569D888F" w14:textId="4B8A8DF3" w:rsidR="00570F5D" w:rsidRPr="00963849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389" w:type="dxa"/>
            <w:tcBorders>
              <w:bottom w:val="nil"/>
            </w:tcBorders>
          </w:tcPr>
          <w:p w14:paraId="748CB2C8" w14:textId="77777777" w:rsidR="00570F5D" w:rsidRPr="00963849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4B3A4E1" w14:textId="76828B3A" w:rsidR="00570F5D" w:rsidRPr="00963849" w:rsidRDefault="005008D0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47,6</w:t>
            </w:r>
            <w:r w:rsidR="00240DCC">
              <w:rPr>
                <w:rFonts w:ascii="Browallia New" w:hAnsi="Browallia New" w:cs="Browallia New"/>
                <w:sz w:val="27"/>
                <w:szCs w:val="27"/>
                <w:lang w:val="en-GB"/>
              </w:rPr>
              <w:t>49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0AC94041" w14:textId="12B1C491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47,126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65B2C265" w14:textId="4D97BFAB" w:rsidR="00570F5D" w:rsidRPr="00963849" w:rsidRDefault="001928DC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37,</w:t>
            </w:r>
            <w:r w:rsidR="006839EE">
              <w:rPr>
                <w:rFonts w:ascii="Browallia New" w:hAnsi="Browallia New" w:cs="Browallia New"/>
                <w:sz w:val="27"/>
                <w:szCs w:val="27"/>
              </w:rPr>
              <w:t>48</w:t>
            </w:r>
            <w:r w:rsidR="00C545C7">
              <w:rPr>
                <w:rFonts w:ascii="Browallia New" w:hAnsi="Browallia New" w:cs="Browallia New"/>
                <w:sz w:val="27"/>
                <w:szCs w:val="27"/>
              </w:rPr>
              <w:t>8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5D89328" w14:textId="0862863A" w:rsidR="00570F5D" w:rsidRPr="00963849" w:rsidRDefault="00570F5D" w:rsidP="0057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37,015</w:t>
            </w:r>
          </w:p>
        </w:tc>
      </w:tr>
      <w:tr w:rsidR="00570F5D" w:rsidRPr="007A2507" w14:paraId="0DDBBF57" w14:textId="77777777" w:rsidTr="00B12ACF">
        <w:trPr>
          <w:cantSplit/>
          <w:trHeight w:val="73"/>
        </w:trPr>
        <w:tc>
          <w:tcPr>
            <w:tcW w:w="3831" w:type="dxa"/>
          </w:tcPr>
          <w:p w14:paraId="15BE7341" w14:textId="1D748390" w:rsidR="00570F5D" w:rsidRPr="00963849" w:rsidRDefault="00570F5D" w:rsidP="00570F5D">
            <w:pPr>
              <w:spacing w:line="240" w:lineRule="auto"/>
              <w:ind w:firstLine="17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กรรมการบริษัทย่อย</w:t>
            </w:r>
          </w:p>
        </w:tc>
        <w:tc>
          <w:tcPr>
            <w:tcW w:w="389" w:type="dxa"/>
          </w:tcPr>
          <w:p w14:paraId="465854C9" w14:textId="77777777" w:rsidR="00570F5D" w:rsidRPr="00963849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45B98A7F" w14:textId="3881B7CF" w:rsidR="00570F5D" w:rsidRPr="00963849" w:rsidRDefault="00F02CBA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4,099</w:t>
            </w:r>
          </w:p>
        </w:tc>
        <w:tc>
          <w:tcPr>
            <w:tcW w:w="1231" w:type="dxa"/>
            <w:vAlign w:val="bottom"/>
          </w:tcPr>
          <w:p w14:paraId="7A02FE0E" w14:textId="3C7149D9" w:rsidR="00570F5D" w:rsidRPr="00963849" w:rsidRDefault="00570F5D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4,106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5FD949B5" w14:textId="6F73D730" w:rsidR="00570F5D" w:rsidRPr="00963849" w:rsidRDefault="006839EE" w:rsidP="00570F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230" w:type="dxa"/>
          </w:tcPr>
          <w:p w14:paraId="2DED90E0" w14:textId="20450982" w:rsidR="00570F5D" w:rsidRPr="00963849" w:rsidRDefault="00570F5D" w:rsidP="00AB18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277EB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70F5D" w:rsidRPr="007A2507" w14:paraId="1B562444" w14:textId="77777777" w:rsidTr="00B12ACF">
        <w:trPr>
          <w:cantSplit/>
          <w:trHeight w:val="73"/>
        </w:trPr>
        <w:tc>
          <w:tcPr>
            <w:tcW w:w="3831" w:type="dxa"/>
            <w:tcBorders>
              <w:bottom w:val="nil"/>
            </w:tcBorders>
          </w:tcPr>
          <w:p w14:paraId="541E5CE7" w14:textId="19E7EE73" w:rsidR="00570F5D" w:rsidRPr="00963849" w:rsidRDefault="00570F5D" w:rsidP="00570F5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389" w:type="dxa"/>
            <w:tcBorders>
              <w:bottom w:val="nil"/>
            </w:tcBorders>
          </w:tcPr>
          <w:p w14:paraId="2BDEF00C" w14:textId="77777777" w:rsidR="00570F5D" w:rsidRPr="00963849" w:rsidRDefault="00570F5D" w:rsidP="00570F5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2ABC5F1" w14:textId="35160235" w:rsidR="00570F5D" w:rsidRPr="00963849" w:rsidRDefault="006963EA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>
              <w:rPr>
                <w:rFonts w:ascii="Browallia New" w:hAnsi="Browallia New" w:cs="Browallia New"/>
                <w:sz w:val="27"/>
                <w:szCs w:val="27"/>
                <w:lang w:val="en-GB"/>
              </w:rPr>
              <w:t>51,</w:t>
            </w:r>
            <w:r w:rsidR="00003F8F">
              <w:rPr>
                <w:rFonts w:ascii="Browallia New" w:hAnsi="Browallia New" w:cs="Browallia New"/>
                <w:sz w:val="27"/>
                <w:szCs w:val="27"/>
                <w:lang w:val="en-GB"/>
              </w:rPr>
              <w:t>748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2D57044" w14:textId="41F4D71E" w:rsidR="00570F5D" w:rsidRPr="00963849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51,232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bottom"/>
          </w:tcPr>
          <w:p w14:paraId="41409FA5" w14:textId="222A27F9" w:rsidR="00570F5D" w:rsidRPr="00963849" w:rsidRDefault="00791002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37,</w:t>
            </w:r>
            <w:r w:rsidR="00ED1B85">
              <w:rPr>
                <w:rFonts w:ascii="Browallia New" w:hAnsi="Browallia New" w:cs="Browallia New"/>
                <w:sz w:val="27"/>
                <w:szCs w:val="27"/>
              </w:rPr>
              <w:t>48</w:t>
            </w:r>
            <w:r w:rsidR="00C545C7">
              <w:rPr>
                <w:rFonts w:ascii="Browallia New" w:hAnsi="Browallia New" w:cs="Browallia New"/>
                <w:sz w:val="27"/>
                <w:szCs w:val="27"/>
              </w:rPr>
              <w:t>8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7394698" w14:textId="6C9224D0" w:rsidR="00570F5D" w:rsidRPr="00963849" w:rsidRDefault="00570F5D" w:rsidP="00570F5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37,015</w:t>
            </w:r>
          </w:p>
        </w:tc>
      </w:tr>
    </w:tbl>
    <w:p w14:paraId="229ADA93" w14:textId="77777777" w:rsidR="001B7D9C" w:rsidRPr="00963849" w:rsidRDefault="001B7D9C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CA0F31D" w14:textId="77777777" w:rsidR="00F3008B" w:rsidRDefault="00F3008B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7333911" w14:textId="77777777" w:rsidR="00F3008B" w:rsidRDefault="00F3008B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7640224" w14:textId="77777777" w:rsidR="00F3008B" w:rsidRDefault="00F3008B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24C5624E" w14:textId="77777777" w:rsidR="00166EDF" w:rsidRDefault="00166EDF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D074CF1" w14:textId="77777777" w:rsidR="00166EDF" w:rsidRDefault="00166EDF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0A08725" w14:textId="102FD149" w:rsidR="00CD4CCA" w:rsidRPr="00963849" w:rsidRDefault="005819FA" w:rsidP="00EA4BA7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lastRenderedPageBreak/>
        <w:t>ใน</w:t>
      </w:r>
      <w:r w:rsidR="00755A90" w:rsidRPr="00755A90">
        <w:rPr>
          <w:rFonts w:ascii="Browallia New" w:hAnsi="Browallia New" w:cs="Browallia New"/>
          <w:sz w:val="28"/>
          <w:szCs w:val="28"/>
          <w:cs/>
        </w:rPr>
        <w:t>ระหว่างงวด</w:t>
      </w:r>
      <w:r w:rsidR="00755A90" w:rsidRPr="00755A90">
        <w:rPr>
          <w:rFonts w:ascii="Browallia New" w:hAnsi="Browallia New" w:cs="Browallia New" w:hint="cs"/>
          <w:sz w:val="28"/>
          <w:szCs w:val="28"/>
          <w:cs/>
        </w:rPr>
        <w:t>สามเดือน</w:t>
      </w:r>
      <w:r w:rsidR="00755A90" w:rsidRPr="00755A9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755A90" w:rsidRPr="00755A90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755A90" w:rsidRPr="00755A90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Pr="00963849">
        <w:rPr>
          <w:rFonts w:ascii="Browallia New" w:hAnsi="Browallia New" w:cs="Browallia New"/>
          <w:sz w:val="28"/>
          <w:szCs w:val="28"/>
        </w:rPr>
        <w:t>256</w:t>
      </w:r>
      <w:r w:rsidR="00755A90">
        <w:rPr>
          <w:rFonts w:ascii="Browallia New" w:hAnsi="Browallia New" w:cs="Browallia New"/>
          <w:sz w:val="28"/>
          <w:szCs w:val="28"/>
        </w:rPr>
        <w:t>7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D572C" w:rsidRPr="00963849">
        <w:rPr>
          <w:rFonts w:ascii="Browallia New" w:hAnsi="Browallia New" w:cs="Browallia New"/>
          <w:sz w:val="28"/>
          <w:szCs w:val="28"/>
          <w:cs/>
        </w:rPr>
        <w:t xml:space="preserve">และสำหรับปีสิ้นสุดวันที่ </w:t>
      </w:r>
      <w:r w:rsidR="00DD572C" w:rsidRPr="00963849">
        <w:rPr>
          <w:rFonts w:ascii="Browallia New" w:hAnsi="Browallia New" w:cs="Browallia New"/>
          <w:sz w:val="28"/>
          <w:szCs w:val="28"/>
        </w:rPr>
        <w:t>31</w:t>
      </w:r>
      <w:r w:rsidR="00DD572C" w:rsidRPr="00963849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DD572C" w:rsidRPr="00963849">
        <w:rPr>
          <w:rFonts w:ascii="Browallia New" w:hAnsi="Browallia New" w:cs="Browallia New"/>
          <w:sz w:val="28"/>
          <w:szCs w:val="28"/>
        </w:rPr>
        <w:t>256</w:t>
      </w:r>
      <w:r w:rsidR="00755A90">
        <w:rPr>
          <w:rFonts w:ascii="Browallia New" w:hAnsi="Browallia New" w:cs="Browallia New"/>
          <w:sz w:val="28"/>
          <w:szCs w:val="28"/>
        </w:rPr>
        <w:t>6</w:t>
      </w:r>
      <w:r w:rsidR="00DD572C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9F0E1E" w:rsidRPr="00963849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รายการเคลื่อนไหวของเงินกู้ยืมระยะสั้น</w:t>
      </w:r>
      <w:r w:rsidR="00CE61DC">
        <w:rPr>
          <w:rFonts w:ascii="Browallia New" w:hAnsi="Browallia New" w:cs="Browallia New" w:hint="cs"/>
          <w:sz w:val="28"/>
          <w:szCs w:val="28"/>
          <w:cs/>
        </w:rPr>
        <w:t>จาก</w:t>
      </w:r>
      <w:r w:rsidR="009F0E1E" w:rsidRPr="00963849">
        <w:rPr>
          <w:rFonts w:ascii="Browallia New" w:hAnsi="Browallia New" w:cs="Browallia New"/>
          <w:sz w:val="28"/>
          <w:szCs w:val="28"/>
          <w:cs/>
        </w:rPr>
        <w:t xml:space="preserve">บุคคลและบริษัทที่เกี่ยวข้อง </w:t>
      </w:r>
      <w:r w:rsidR="009F0E1E" w:rsidRPr="00963849">
        <w:rPr>
          <w:rFonts w:ascii="Browallia New" w:hAnsi="Browallia New" w:cs="Browallia New"/>
          <w:sz w:val="28"/>
          <w:szCs w:val="28"/>
        </w:rPr>
        <w:t>(</w:t>
      </w:r>
      <w:r w:rsidR="009F0E1E" w:rsidRPr="00963849">
        <w:rPr>
          <w:rFonts w:ascii="Browallia New" w:hAnsi="Browallia New" w:cs="Browallia New"/>
          <w:sz w:val="28"/>
          <w:szCs w:val="28"/>
          <w:cs/>
        </w:rPr>
        <w:t>ไม่รวมดอกเบี้ย</w:t>
      </w:r>
      <w:r w:rsidR="009F0E1E" w:rsidRPr="00963849">
        <w:rPr>
          <w:rFonts w:ascii="Browallia New" w:hAnsi="Browallia New" w:cs="Browallia New"/>
          <w:sz w:val="28"/>
          <w:szCs w:val="28"/>
        </w:rPr>
        <w:t xml:space="preserve">) </w:t>
      </w:r>
      <w:r w:rsidR="009B4424" w:rsidRPr="00963849">
        <w:rPr>
          <w:rFonts w:ascii="Browallia New" w:hAnsi="Browallia New" w:cs="Browallia New"/>
          <w:sz w:val="28"/>
          <w:szCs w:val="28"/>
          <w:cs/>
        </w:rPr>
        <w:t>มี</w:t>
      </w:r>
      <w:r w:rsidR="00DD572C" w:rsidRPr="00963849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53A31EB2" w14:textId="77777777" w:rsidR="00511D1E" w:rsidRPr="00963849" w:rsidRDefault="00511D1E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"/>
          <w:szCs w:val="2"/>
        </w:rPr>
      </w:pPr>
    </w:p>
    <w:p w14:paraId="23E5BAD5" w14:textId="77777777" w:rsidR="00DE2A59" w:rsidRPr="00963849" w:rsidRDefault="00DE2A59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23" w:type="dxa"/>
        <w:tblInd w:w="29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675"/>
        <w:gridCol w:w="236"/>
        <w:gridCol w:w="1303"/>
        <w:gridCol w:w="1303"/>
        <w:gridCol w:w="1303"/>
        <w:gridCol w:w="1303"/>
      </w:tblGrid>
      <w:tr w:rsidR="004D4C3A" w:rsidRPr="007A2507" w14:paraId="5BEFFB56" w14:textId="77777777" w:rsidTr="006B258E">
        <w:trPr>
          <w:cantSplit/>
          <w:tblHeader/>
        </w:trPr>
        <w:tc>
          <w:tcPr>
            <w:tcW w:w="3675" w:type="dxa"/>
            <w:tcBorders>
              <w:top w:val="nil"/>
            </w:tcBorders>
          </w:tcPr>
          <w:p w14:paraId="07CC2CEA" w14:textId="77777777" w:rsidR="00CD4CCA" w:rsidRPr="00963849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EE3D2EB" w14:textId="77777777" w:rsidR="00CD4CCA" w:rsidRPr="00963849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212" w:type="dxa"/>
            <w:gridSpan w:val="4"/>
            <w:tcBorders>
              <w:top w:val="nil"/>
            </w:tcBorders>
          </w:tcPr>
          <w:p w14:paraId="451F46E8" w14:textId="77777777" w:rsidR="00CD4CCA" w:rsidRPr="00963849" w:rsidRDefault="00CD4CCA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4D4C3A" w:rsidRPr="007A2507" w14:paraId="061566AA" w14:textId="77777777" w:rsidTr="006B258E">
        <w:trPr>
          <w:cantSplit/>
          <w:tblHeader/>
        </w:trPr>
        <w:tc>
          <w:tcPr>
            <w:tcW w:w="3675" w:type="dxa"/>
          </w:tcPr>
          <w:p w14:paraId="2089EFE8" w14:textId="77777777" w:rsidR="00CD4CCA" w:rsidRPr="00963849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6C54CB4" w14:textId="77777777" w:rsidR="00CD4CCA" w:rsidRPr="00963849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06" w:type="dxa"/>
            <w:gridSpan w:val="2"/>
          </w:tcPr>
          <w:p w14:paraId="3A1C82C9" w14:textId="059E0D3F" w:rsidR="00CD4CCA" w:rsidRPr="00963849" w:rsidRDefault="007717A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CD4CCA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606" w:type="dxa"/>
            <w:gridSpan w:val="2"/>
          </w:tcPr>
          <w:p w14:paraId="72D23A59" w14:textId="75E8B14F" w:rsidR="00CD4CCA" w:rsidRPr="00963849" w:rsidRDefault="007717A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CD4CCA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0A4ACC" w:rsidRPr="007A2507" w14:paraId="5957539D" w14:textId="77777777" w:rsidTr="006B258E">
        <w:trPr>
          <w:cantSplit/>
          <w:tblHeader/>
        </w:trPr>
        <w:tc>
          <w:tcPr>
            <w:tcW w:w="3675" w:type="dxa"/>
          </w:tcPr>
          <w:p w14:paraId="7E1044D2" w14:textId="77777777" w:rsidR="000A4ACC" w:rsidRPr="00963849" w:rsidRDefault="000A4ACC" w:rsidP="000A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2D2DEA" w14:textId="77777777" w:rsidR="000A4ACC" w:rsidRPr="00963849" w:rsidRDefault="000A4ACC" w:rsidP="000A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</w:tcPr>
          <w:p w14:paraId="4D474D23" w14:textId="0663C46B" w:rsidR="000A4ACC" w:rsidRPr="00963849" w:rsidRDefault="000A4ACC" w:rsidP="000A4A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303" w:type="dxa"/>
          </w:tcPr>
          <w:p w14:paraId="43671D78" w14:textId="480A54EA" w:rsidR="000A4ACC" w:rsidRPr="00963849" w:rsidRDefault="000A4ACC" w:rsidP="000A4A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303" w:type="dxa"/>
          </w:tcPr>
          <w:p w14:paraId="65E251B1" w14:textId="37431339" w:rsidR="000A4ACC" w:rsidRPr="00963849" w:rsidRDefault="000A4ACC" w:rsidP="000A4A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303" w:type="dxa"/>
          </w:tcPr>
          <w:p w14:paraId="3664EFFB" w14:textId="72C21FE6" w:rsidR="000A4ACC" w:rsidRPr="00963849" w:rsidRDefault="000A4ACC" w:rsidP="000A4A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4D4C3A" w:rsidRPr="007A2507" w14:paraId="4B8CBBBC" w14:textId="77777777" w:rsidTr="006B258E">
        <w:trPr>
          <w:cantSplit/>
          <w:trHeight w:val="351"/>
        </w:trPr>
        <w:tc>
          <w:tcPr>
            <w:tcW w:w="3675" w:type="dxa"/>
            <w:tcBorders>
              <w:bottom w:val="nil"/>
            </w:tcBorders>
            <w:vAlign w:val="bottom"/>
          </w:tcPr>
          <w:p w14:paraId="3A5E8A2B" w14:textId="04025A76" w:rsidR="00F85BA9" w:rsidRPr="00963849" w:rsidRDefault="00F85BA9" w:rsidP="001207A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7E77447" w14:textId="77777777" w:rsidR="00F85BA9" w:rsidRPr="00963849" w:rsidRDefault="00F85BA9" w:rsidP="00F85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6D52292B" w:rsidR="00F85BA9" w:rsidRPr="00963849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626B4092" w14:textId="186ECA43" w:rsidR="00F85BA9" w:rsidRPr="00963849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4799115B" w14:textId="035CC143" w:rsidR="00F85BA9" w:rsidRPr="00963849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3" w:type="dxa"/>
            <w:tcBorders>
              <w:bottom w:val="nil"/>
            </w:tcBorders>
          </w:tcPr>
          <w:p w14:paraId="563BB49D" w14:textId="02F16FDA" w:rsidR="00F85BA9" w:rsidRPr="00963849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77B5C" w:rsidRPr="007A2507" w14:paraId="385FA2E7" w14:textId="77777777" w:rsidTr="006B258E">
        <w:trPr>
          <w:cantSplit/>
        </w:trPr>
        <w:tc>
          <w:tcPr>
            <w:tcW w:w="3675" w:type="dxa"/>
            <w:tcBorders>
              <w:bottom w:val="nil"/>
            </w:tcBorders>
            <w:vAlign w:val="bottom"/>
          </w:tcPr>
          <w:p w14:paraId="72A4B1A8" w14:textId="095FCD2F" w:rsidR="00377B5C" w:rsidRPr="007E228E" w:rsidRDefault="007E228E" w:rsidP="00377B5C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="00377B5C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ต้นงวด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33408194" w14:textId="77777777" w:rsidR="00377B5C" w:rsidRPr="00963849" w:rsidRDefault="00377B5C" w:rsidP="00377B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4CB7D4DF" w14:textId="5C9B7364" w:rsidR="00377B5C" w:rsidRPr="00963849" w:rsidRDefault="00AF6D48" w:rsidP="0037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49,000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436E3B24" w14:textId="68D8906A" w:rsidR="00377B5C" w:rsidRPr="00963849" w:rsidRDefault="00377B5C" w:rsidP="0037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59,000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76DF9C88" w14:textId="6D25712C" w:rsidR="00377B5C" w:rsidRPr="00963849" w:rsidRDefault="006309E9" w:rsidP="0037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  <w:tc>
          <w:tcPr>
            <w:tcW w:w="1303" w:type="dxa"/>
            <w:tcBorders>
              <w:bottom w:val="nil"/>
            </w:tcBorders>
          </w:tcPr>
          <w:p w14:paraId="7B85000B" w14:textId="6DB00FE2" w:rsidR="00377B5C" w:rsidRPr="00963849" w:rsidRDefault="00377B5C" w:rsidP="0037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</w:tr>
      <w:tr w:rsidR="00377B5C" w:rsidRPr="007A2507" w14:paraId="5C887E38" w14:textId="77777777" w:rsidTr="006B258E">
        <w:trPr>
          <w:cantSplit/>
        </w:trPr>
        <w:tc>
          <w:tcPr>
            <w:tcW w:w="3675" w:type="dxa"/>
            <w:tcBorders>
              <w:bottom w:val="nil"/>
            </w:tcBorders>
            <w:vAlign w:val="bottom"/>
          </w:tcPr>
          <w:p w14:paraId="7A37DAFA" w14:textId="5E0DB322" w:rsidR="00377B5C" w:rsidRPr="00963849" w:rsidRDefault="00377B5C" w:rsidP="00377B5C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AE0FA7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</w:t>
            </w:r>
            <w:r w:rsidR="0096170A">
              <w:rPr>
                <w:rFonts w:ascii="Browallia New" w:hAnsi="Browallia New" w:cs="Browallia New" w:hint="cs"/>
                <w:sz w:val="28"/>
                <w:szCs w:val="28"/>
                <w:cs/>
              </w:rPr>
              <w:t>คืนระหว่างงวด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4BD896AA" w14:textId="77777777" w:rsidR="00377B5C" w:rsidRPr="00963849" w:rsidRDefault="00377B5C" w:rsidP="00377B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4F18DCB0" w14:textId="7DE8ACF4" w:rsidR="00377B5C" w:rsidRPr="00963849" w:rsidRDefault="003C656F" w:rsidP="00377B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07D7191E" w14:textId="62C4BF33" w:rsidR="00377B5C" w:rsidRPr="00963849" w:rsidRDefault="00377B5C" w:rsidP="00377B5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277EB1">
              <w:rPr>
                <w:rFonts w:ascii="Browallia New" w:hAnsi="Browallia New" w:cs="Browallia New"/>
                <w:sz w:val="28"/>
                <w:szCs w:val="28"/>
              </w:rPr>
              <w:t>10,000</w:t>
            </w:r>
            <w:r w:rsidRPr="00277EB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</w:tcPr>
          <w:p w14:paraId="61EB4AD2" w14:textId="2260FA9A" w:rsidR="00377B5C" w:rsidRPr="00963849" w:rsidRDefault="00C42C79" w:rsidP="00377B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03" w:type="dxa"/>
            <w:tcBorders>
              <w:bottom w:val="nil"/>
            </w:tcBorders>
          </w:tcPr>
          <w:p w14:paraId="1AA2399A" w14:textId="70E02D4F" w:rsidR="00377B5C" w:rsidRPr="00963849" w:rsidRDefault="00377B5C" w:rsidP="00AB18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277EB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77B5C" w:rsidRPr="007A2507" w14:paraId="02C50558" w14:textId="77777777" w:rsidTr="006B258E">
        <w:trPr>
          <w:cantSplit/>
        </w:trPr>
        <w:tc>
          <w:tcPr>
            <w:tcW w:w="3675" w:type="dxa"/>
            <w:tcBorders>
              <w:bottom w:val="nil"/>
            </w:tcBorders>
            <w:vAlign w:val="bottom"/>
          </w:tcPr>
          <w:p w14:paraId="3B1678EA" w14:textId="04BFFD65" w:rsidR="00377B5C" w:rsidRPr="00963849" w:rsidRDefault="007E228E" w:rsidP="00377B5C">
            <w:pPr>
              <w:pStyle w:val="a3"/>
              <w:tabs>
                <w:tab w:val="clear" w:pos="1080"/>
                <w:tab w:val="left" w:pos="113"/>
              </w:tabs>
              <w:ind w:left="276" w:right="-113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="0096170A">
              <w:rPr>
                <w:rFonts w:ascii="Browallia New" w:hAnsi="Browallia New" w:cs="Browallia New" w:hint="cs"/>
                <w:sz w:val="28"/>
                <w:szCs w:val="28"/>
                <w:cs/>
              </w:rPr>
              <w:t>ปลาย</w:t>
            </w:r>
            <w:r w:rsidR="00377B5C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6829834B" w14:textId="77777777" w:rsidR="00377B5C" w:rsidRPr="00963849" w:rsidRDefault="00377B5C" w:rsidP="00377B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5A1DDBB1" w:rsidR="00377B5C" w:rsidRPr="00963849" w:rsidRDefault="003C656F" w:rsidP="00377B5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49,000</w:t>
            </w:r>
          </w:p>
        </w:tc>
        <w:tc>
          <w:tcPr>
            <w:tcW w:w="1303" w:type="dxa"/>
            <w:tcBorders>
              <w:bottom w:val="nil"/>
            </w:tcBorders>
            <w:vAlign w:val="bottom"/>
          </w:tcPr>
          <w:p w14:paraId="3693F999" w14:textId="30E80196" w:rsidR="00377B5C" w:rsidRPr="00963849" w:rsidRDefault="00377B5C" w:rsidP="00377B5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49,000</w:t>
            </w: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6ABCD410" w:rsidR="00377B5C" w:rsidRPr="00963849" w:rsidRDefault="001C589C" w:rsidP="00377B5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  <w:tc>
          <w:tcPr>
            <w:tcW w:w="1303" w:type="dxa"/>
            <w:tcBorders>
              <w:bottom w:val="nil"/>
            </w:tcBorders>
          </w:tcPr>
          <w:p w14:paraId="25427D13" w14:textId="35752F23" w:rsidR="00377B5C" w:rsidRPr="00963849" w:rsidRDefault="00377B5C" w:rsidP="00377B5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</w:tr>
    </w:tbl>
    <w:p w14:paraId="19BC3C4C" w14:textId="77777777" w:rsidR="00355C45" w:rsidRDefault="00355C45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A051816" w14:textId="57A521E0" w:rsidR="00DF3CBF" w:rsidRDefault="00D26699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>เ</w:t>
      </w:r>
      <w:r w:rsidR="00DF3CBF" w:rsidRPr="00963849">
        <w:rPr>
          <w:rFonts w:ascii="Browallia New" w:hAnsi="Browallia New" w:cs="Browallia New"/>
          <w:sz w:val="28"/>
          <w:szCs w:val="28"/>
          <w:cs/>
        </w:rPr>
        <w:t xml:space="preserve">งินกู้ยืมระยะสั้นจากบุคคลและบริษัทที่เกี่ยวข้องดังกล่าวอยู่ในรูปแบบตั๋วสัญญาใช้เงิน โดยมีอัตราดอกเบี้ยร้อยละ </w:t>
      </w:r>
      <w:r w:rsidR="00DF3CBF" w:rsidRPr="00963849">
        <w:rPr>
          <w:rFonts w:ascii="Browallia New" w:hAnsi="Browallia New" w:cs="Browallia New"/>
          <w:sz w:val="28"/>
          <w:szCs w:val="28"/>
        </w:rPr>
        <w:br/>
      </w:r>
      <w:r w:rsidR="000B628A" w:rsidRPr="000B628A">
        <w:rPr>
          <w:rFonts w:ascii="Browallia New" w:hAnsi="Browallia New" w:cs="Browallia New"/>
          <w:sz w:val="28"/>
          <w:szCs w:val="28"/>
        </w:rPr>
        <w:t>5</w:t>
      </w:r>
      <w:r w:rsidR="00970D0B" w:rsidRPr="00963849">
        <w:rPr>
          <w:rFonts w:ascii="Browallia New" w:hAnsi="Browallia New" w:cs="Browallia New"/>
          <w:sz w:val="28"/>
          <w:szCs w:val="28"/>
          <w:cs/>
        </w:rPr>
        <w:t>.</w:t>
      </w:r>
      <w:r w:rsidR="000B628A" w:rsidRPr="000B628A">
        <w:rPr>
          <w:rFonts w:ascii="Browallia New" w:hAnsi="Browallia New" w:cs="Browallia New"/>
          <w:sz w:val="28"/>
          <w:szCs w:val="28"/>
        </w:rPr>
        <w:t>00</w:t>
      </w:r>
      <w:r w:rsidR="00970D0B" w:rsidRPr="00963849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0B628A" w:rsidRPr="000B628A">
        <w:rPr>
          <w:rFonts w:ascii="Browallia New" w:hAnsi="Browallia New" w:cs="Browallia New"/>
          <w:sz w:val="28"/>
          <w:szCs w:val="28"/>
        </w:rPr>
        <w:t>6</w:t>
      </w:r>
      <w:r w:rsidR="00DF3CBF" w:rsidRPr="00963849">
        <w:rPr>
          <w:rFonts w:ascii="Browallia New" w:hAnsi="Browallia New" w:cs="Browallia New"/>
          <w:sz w:val="28"/>
          <w:szCs w:val="28"/>
          <w:cs/>
        </w:rPr>
        <w:t>.</w:t>
      </w:r>
      <w:r w:rsidR="000B628A" w:rsidRPr="000B628A">
        <w:rPr>
          <w:rFonts w:ascii="Browallia New" w:hAnsi="Browallia New" w:cs="Browallia New"/>
          <w:sz w:val="28"/>
          <w:szCs w:val="28"/>
        </w:rPr>
        <w:t>00</w:t>
      </w:r>
      <w:r w:rsidR="00DF3CBF" w:rsidRPr="00963849">
        <w:rPr>
          <w:rFonts w:ascii="Browallia New" w:hAnsi="Browallia New" w:cs="Browallia New"/>
          <w:sz w:val="28"/>
          <w:szCs w:val="28"/>
          <w:cs/>
        </w:rPr>
        <w:t xml:space="preserve"> ต่อปี</w:t>
      </w:r>
      <w:r w:rsidR="00474C37"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F3CBF" w:rsidRPr="00963849">
        <w:rPr>
          <w:rFonts w:ascii="Browallia New" w:hAnsi="Browallia New" w:cs="Browallia New"/>
          <w:sz w:val="28"/>
          <w:szCs w:val="28"/>
          <w:cs/>
        </w:rPr>
        <w:t>และมีกำหนดชำระคืนเมื่อทวงถาม โดยไม่มีหลักประกัน</w:t>
      </w:r>
    </w:p>
    <w:p w14:paraId="621742E8" w14:textId="77777777" w:rsidR="00862B7B" w:rsidRPr="00963849" w:rsidRDefault="00862B7B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76" w:type="dxa"/>
        <w:tblInd w:w="28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4"/>
        <w:gridCol w:w="1701"/>
        <w:gridCol w:w="1701"/>
      </w:tblGrid>
      <w:tr w:rsidR="00500825" w:rsidRPr="007A2507" w14:paraId="757E5A64" w14:textId="77777777" w:rsidTr="002F0BF7">
        <w:trPr>
          <w:cantSplit/>
          <w:tblHeader/>
        </w:trPr>
        <w:tc>
          <w:tcPr>
            <w:tcW w:w="5674" w:type="dxa"/>
          </w:tcPr>
          <w:p w14:paraId="06F7DC3D" w14:textId="77777777" w:rsidR="00500825" w:rsidRPr="00963849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37A5FA41" w14:textId="472DD2D3" w:rsidR="00500825" w:rsidRPr="00963849" w:rsidRDefault="00500825" w:rsidP="00F3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500825" w:rsidRPr="007A2507" w14:paraId="10043B10" w14:textId="77777777" w:rsidTr="002F0BF7">
        <w:trPr>
          <w:cantSplit/>
          <w:tblHeader/>
        </w:trPr>
        <w:tc>
          <w:tcPr>
            <w:tcW w:w="5674" w:type="dxa"/>
          </w:tcPr>
          <w:p w14:paraId="374191B6" w14:textId="77777777" w:rsidR="00500825" w:rsidRPr="00963849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68A15344" w14:textId="01AB5BE8" w:rsidR="00500825" w:rsidRPr="00963849" w:rsidRDefault="00C77422" w:rsidP="00FC0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500825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100E0F" w:rsidRPr="007A2507" w14:paraId="3AD8EC0B" w14:textId="77777777" w:rsidTr="002F0BF7">
        <w:trPr>
          <w:cantSplit/>
          <w:tblHeader/>
        </w:trPr>
        <w:tc>
          <w:tcPr>
            <w:tcW w:w="5674" w:type="dxa"/>
          </w:tcPr>
          <w:p w14:paraId="0D5A82BF" w14:textId="77777777" w:rsidR="00100E0F" w:rsidRPr="00963849" w:rsidRDefault="00100E0F" w:rsidP="00100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7D517CF" w14:textId="00152807" w:rsidR="00100E0F" w:rsidRPr="00963849" w:rsidRDefault="00B25C55" w:rsidP="00100E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="00100E0F" w:rsidRPr="00963849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14:paraId="34FF2270" w14:textId="6F5AED2C" w:rsidR="00100E0F" w:rsidRPr="00F13348" w:rsidRDefault="00100E0F" w:rsidP="00100E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F13348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500825" w:rsidRPr="007A2507" w14:paraId="0D989F71" w14:textId="77777777" w:rsidTr="002F0BF7">
        <w:trPr>
          <w:cantSplit/>
          <w:tblHeader/>
        </w:trPr>
        <w:tc>
          <w:tcPr>
            <w:tcW w:w="5674" w:type="dxa"/>
          </w:tcPr>
          <w:p w14:paraId="60B64480" w14:textId="77777777" w:rsidR="00500825" w:rsidRPr="00963849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22FE160" w14:textId="77777777" w:rsidR="00500825" w:rsidRPr="00963849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1E5F299" w14:textId="77777777" w:rsidR="00500825" w:rsidRPr="00963849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00825" w:rsidRPr="007A2507" w14:paraId="69832CEC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center"/>
          </w:tcPr>
          <w:p w14:paraId="51DC9B65" w14:textId="60BA4C84" w:rsidR="00500825" w:rsidRPr="00963849" w:rsidRDefault="00500825" w:rsidP="00FC0B7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701" w:type="dxa"/>
            <w:tcBorders>
              <w:bottom w:val="nil"/>
            </w:tcBorders>
          </w:tcPr>
          <w:p w14:paraId="3DA094E8" w14:textId="77777777" w:rsidR="00500825" w:rsidRPr="00963849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47D6471" w14:textId="77777777" w:rsidR="00500825" w:rsidRPr="00963849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13348" w:rsidRPr="007A2507" w14:paraId="4F8414BE" w14:textId="77777777" w:rsidTr="002F0BF7">
        <w:trPr>
          <w:cantSplit/>
        </w:trPr>
        <w:tc>
          <w:tcPr>
            <w:tcW w:w="5674" w:type="dxa"/>
            <w:vAlign w:val="bottom"/>
          </w:tcPr>
          <w:p w14:paraId="2A264A53" w14:textId="50D1C516" w:rsidR="00F13348" w:rsidRPr="00963849" w:rsidRDefault="00F13348" w:rsidP="00F1334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" w:name="OLE_LINK1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ญาติกรรมการ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D1A171" w14:textId="3508A17F" w:rsidR="00F13348" w:rsidRPr="00963849" w:rsidRDefault="00C01BD7" w:rsidP="00F1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60,807</w:t>
            </w:r>
          </w:p>
        </w:tc>
        <w:tc>
          <w:tcPr>
            <w:tcW w:w="1701" w:type="dxa"/>
            <w:vAlign w:val="bottom"/>
          </w:tcPr>
          <w:p w14:paraId="0D2B41B2" w14:textId="4D8A1A55" w:rsidR="00F13348" w:rsidRPr="00963849" w:rsidRDefault="00F13348" w:rsidP="00F13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60,807</w:t>
            </w:r>
          </w:p>
        </w:tc>
      </w:tr>
      <w:tr w:rsidR="00F13348" w:rsidRPr="007A2507" w14:paraId="2644728C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bottom"/>
          </w:tcPr>
          <w:p w14:paraId="0F2023E4" w14:textId="60A37A37" w:rsidR="00F13348" w:rsidRPr="00963849" w:rsidRDefault="00F13348" w:rsidP="00F1334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1306562F" w14:textId="098B5FB1" w:rsidR="00F13348" w:rsidRPr="00963849" w:rsidRDefault="00C01BD7" w:rsidP="00F133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(6,</w:t>
            </w:r>
            <w:r w:rsidR="00D348AB">
              <w:rPr>
                <w:rFonts w:ascii="Browallia New" w:hAnsi="Browallia New" w:cs="Browallia New"/>
                <w:sz w:val="28"/>
                <w:szCs w:val="28"/>
              </w:rPr>
              <w:t>979)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7524F7D4" w14:textId="46211707" w:rsidR="00F13348" w:rsidRPr="00963849" w:rsidRDefault="00F13348" w:rsidP="00F133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277EB1">
              <w:rPr>
                <w:rFonts w:ascii="Browallia New" w:hAnsi="Browallia New" w:cs="Browallia New"/>
                <w:sz w:val="28"/>
                <w:szCs w:val="28"/>
              </w:rPr>
              <w:t>11,964</w:t>
            </w:r>
            <w:r w:rsidRPr="00277EB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F13348" w:rsidRPr="007A2507" w14:paraId="5A99A2F4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bottom"/>
          </w:tcPr>
          <w:p w14:paraId="0D0C1167" w14:textId="1028CD6F" w:rsidR="00F13348" w:rsidRPr="00963849" w:rsidRDefault="00F13348" w:rsidP="00F1334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00A58B8A" w14:textId="54636826" w:rsidR="00F13348" w:rsidRPr="00963849" w:rsidRDefault="001A3E20" w:rsidP="00F133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53,828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9E6E986" w14:textId="7E7D53D0" w:rsidR="00F13348" w:rsidRPr="00963849" w:rsidRDefault="00F13348" w:rsidP="00F133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48,843</w:t>
            </w:r>
          </w:p>
        </w:tc>
      </w:tr>
      <w:bookmarkEnd w:id="2"/>
      <w:bookmarkEnd w:id="3"/>
    </w:tbl>
    <w:p w14:paraId="060A959D" w14:textId="77777777" w:rsidR="008C261E" w:rsidRPr="00963849" w:rsidRDefault="008C261E" w:rsidP="008C261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644BACA6" w14:textId="3A7FC6F9" w:rsidR="008C261E" w:rsidRPr="00963849" w:rsidRDefault="008B7196" w:rsidP="00D91E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8B7196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Pr="008B7196">
        <w:rPr>
          <w:rFonts w:ascii="Browallia New" w:hAnsi="Browallia New" w:cs="Browallia New" w:hint="cs"/>
          <w:sz w:val="28"/>
          <w:szCs w:val="28"/>
          <w:cs/>
        </w:rPr>
        <w:t>สามเดือน</w:t>
      </w:r>
      <w:r w:rsidRPr="008B7196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Pr="008B7196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8B7196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B130D6" w:rsidRPr="00963849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7</w:t>
      </w:r>
      <w:r w:rsidR="008C261E" w:rsidRPr="00963849">
        <w:rPr>
          <w:rFonts w:ascii="Browallia New" w:hAnsi="Browallia New" w:cs="Browallia New"/>
          <w:sz w:val="28"/>
          <w:szCs w:val="28"/>
          <w:cs/>
        </w:rPr>
        <w:t xml:space="preserve"> และสำหรับปีสิ้นสุดวันที่ </w:t>
      </w:r>
      <w:r w:rsidR="008C261E" w:rsidRPr="00963849">
        <w:rPr>
          <w:rFonts w:ascii="Browallia New" w:hAnsi="Browallia New" w:cs="Browallia New"/>
          <w:sz w:val="28"/>
          <w:szCs w:val="28"/>
        </w:rPr>
        <w:t>31</w:t>
      </w:r>
      <w:r w:rsidR="008C261E" w:rsidRPr="00963849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8C261E" w:rsidRPr="00963849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6</w:t>
      </w:r>
      <w:r w:rsidR="008C261E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8C261E" w:rsidRPr="00963849">
        <w:rPr>
          <w:rFonts w:ascii="Browallia New" w:hAnsi="Browallia New" w:cs="Browallia New"/>
          <w:sz w:val="28"/>
          <w:szCs w:val="28"/>
          <w:cs/>
        </w:rPr>
        <w:t>รายการเคลื่อนไหวของ</w:t>
      </w:r>
      <w:r w:rsidR="000B5422" w:rsidRPr="00963849">
        <w:rPr>
          <w:rFonts w:ascii="Browallia New" w:hAnsi="Browallia New" w:cs="Browallia New"/>
          <w:sz w:val="28"/>
          <w:szCs w:val="28"/>
          <w:cs/>
        </w:rPr>
        <w:t>เงินกู้ยืมระยะยาวจากบุคคลที่เกี่ยวข้อง</w:t>
      </w:r>
      <w:r w:rsidR="008C261E"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C261E" w:rsidRPr="00963849">
        <w:rPr>
          <w:rFonts w:ascii="Browallia New" w:hAnsi="Browallia New" w:cs="Browallia New"/>
          <w:sz w:val="28"/>
          <w:szCs w:val="28"/>
        </w:rPr>
        <w:t>(</w:t>
      </w:r>
      <w:r w:rsidR="008C261E" w:rsidRPr="00963849">
        <w:rPr>
          <w:rFonts w:ascii="Browallia New" w:hAnsi="Browallia New" w:cs="Browallia New"/>
          <w:sz w:val="28"/>
          <w:szCs w:val="28"/>
          <w:cs/>
        </w:rPr>
        <w:t>ไม่รวมดอกเบี้ย</w:t>
      </w:r>
      <w:r w:rsidR="008C261E" w:rsidRPr="00963849">
        <w:rPr>
          <w:rFonts w:ascii="Browallia New" w:hAnsi="Browallia New" w:cs="Browallia New"/>
          <w:sz w:val="28"/>
          <w:szCs w:val="28"/>
        </w:rPr>
        <w:t xml:space="preserve">) </w:t>
      </w:r>
      <w:r w:rsidR="008C261E" w:rsidRPr="00963849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5B2B505" w14:textId="77777777" w:rsidR="007D2A09" w:rsidRPr="00963849" w:rsidRDefault="007D2A09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8" w:type="dxa"/>
        <w:tblInd w:w="28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674"/>
        <w:gridCol w:w="1701"/>
        <w:gridCol w:w="1743"/>
      </w:tblGrid>
      <w:tr w:rsidR="00AA2A5D" w:rsidRPr="007A2507" w14:paraId="6FAD4414" w14:textId="77777777" w:rsidTr="002F0BF7">
        <w:trPr>
          <w:cantSplit/>
          <w:tblHeader/>
        </w:trPr>
        <w:tc>
          <w:tcPr>
            <w:tcW w:w="5674" w:type="dxa"/>
          </w:tcPr>
          <w:p w14:paraId="4EACA5F5" w14:textId="77777777" w:rsidR="00AA2A5D" w:rsidRPr="00963849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44" w:type="dxa"/>
            <w:gridSpan w:val="2"/>
          </w:tcPr>
          <w:p w14:paraId="5FEF055A" w14:textId="50E0A606" w:rsidR="00AA2A5D" w:rsidRPr="00963849" w:rsidRDefault="00AA2A5D" w:rsidP="00E9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AA2A5D" w:rsidRPr="007A2507" w14:paraId="4C5391CF" w14:textId="77777777" w:rsidTr="002F0BF7">
        <w:trPr>
          <w:cantSplit/>
          <w:tblHeader/>
        </w:trPr>
        <w:tc>
          <w:tcPr>
            <w:tcW w:w="5674" w:type="dxa"/>
          </w:tcPr>
          <w:p w14:paraId="4F8A2972" w14:textId="77777777" w:rsidR="00AA2A5D" w:rsidRPr="00963849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44" w:type="dxa"/>
            <w:gridSpan w:val="2"/>
          </w:tcPr>
          <w:p w14:paraId="392144A7" w14:textId="3DBE2B25" w:rsidR="00AA2A5D" w:rsidRPr="00963849" w:rsidRDefault="00C77422" w:rsidP="007F55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AA2A5D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B130D6" w:rsidRPr="007A2507" w14:paraId="6C6B28D6" w14:textId="77777777" w:rsidTr="002F0BF7">
        <w:trPr>
          <w:cantSplit/>
          <w:tblHeader/>
        </w:trPr>
        <w:tc>
          <w:tcPr>
            <w:tcW w:w="5674" w:type="dxa"/>
          </w:tcPr>
          <w:p w14:paraId="3D0D958E" w14:textId="77777777" w:rsidR="00B130D6" w:rsidRPr="00963849" w:rsidRDefault="00B130D6" w:rsidP="00B1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BC680BA" w14:textId="0E21795A" w:rsidR="00B130D6" w:rsidRPr="00963849" w:rsidRDefault="008B7196" w:rsidP="00B130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B719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8B719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8B7196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1743" w:type="dxa"/>
          </w:tcPr>
          <w:p w14:paraId="79452361" w14:textId="0AE1F1DE" w:rsidR="00B130D6" w:rsidRPr="00963849" w:rsidRDefault="00B130D6" w:rsidP="00B130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8B7196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AA2A5D" w:rsidRPr="007A2507" w14:paraId="153BD1E2" w14:textId="77777777" w:rsidTr="002F0BF7">
        <w:trPr>
          <w:cantSplit/>
          <w:trHeight w:val="324"/>
        </w:trPr>
        <w:tc>
          <w:tcPr>
            <w:tcW w:w="5674" w:type="dxa"/>
            <w:tcBorders>
              <w:bottom w:val="nil"/>
            </w:tcBorders>
            <w:vAlign w:val="bottom"/>
          </w:tcPr>
          <w:p w14:paraId="660A8975" w14:textId="77777777" w:rsidR="00AA2A5D" w:rsidRPr="00963849" w:rsidRDefault="00AA2A5D" w:rsidP="007F550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B3F964A" w14:textId="77777777" w:rsidR="00AA2A5D" w:rsidRPr="00963849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43" w:type="dxa"/>
            <w:tcBorders>
              <w:bottom w:val="nil"/>
            </w:tcBorders>
          </w:tcPr>
          <w:p w14:paraId="01758A00" w14:textId="77777777" w:rsidR="00AA2A5D" w:rsidRPr="00963849" w:rsidRDefault="00AA2A5D" w:rsidP="007F5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941F0" w:rsidRPr="007A2507" w14:paraId="2C18984F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bottom"/>
          </w:tcPr>
          <w:p w14:paraId="32EF8134" w14:textId="007147BC" w:rsidR="001941F0" w:rsidRPr="00963849" w:rsidRDefault="00C77422" w:rsidP="001941F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="00244D0B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</w:t>
            </w:r>
            <w:r w:rsidR="001941F0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3087BA91" w14:textId="556D7D55" w:rsidR="001941F0" w:rsidRPr="00963849" w:rsidRDefault="00BE5015" w:rsidP="0019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60,</w:t>
            </w:r>
            <w:r w:rsidR="002F1994">
              <w:rPr>
                <w:rFonts w:ascii="Browallia New" w:hAnsi="Browallia New" w:cs="Browallia New"/>
                <w:sz w:val="28"/>
                <w:szCs w:val="28"/>
              </w:rPr>
              <w:t>807</w:t>
            </w:r>
          </w:p>
        </w:tc>
        <w:tc>
          <w:tcPr>
            <w:tcW w:w="1743" w:type="dxa"/>
            <w:tcBorders>
              <w:bottom w:val="nil"/>
            </w:tcBorders>
          </w:tcPr>
          <w:p w14:paraId="620D1CD9" w14:textId="60CDB26A" w:rsidR="001941F0" w:rsidRPr="00963849" w:rsidRDefault="001941F0" w:rsidP="00194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64,795</w:t>
            </w:r>
          </w:p>
        </w:tc>
      </w:tr>
      <w:tr w:rsidR="001941F0" w:rsidRPr="007A2507" w14:paraId="05E68064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bottom"/>
          </w:tcPr>
          <w:p w14:paraId="1E3AFA26" w14:textId="452F9639" w:rsidR="001941F0" w:rsidRPr="00963849" w:rsidRDefault="001941F0" w:rsidP="001941F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E0FA7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</w:t>
            </w:r>
            <w:r w:rsidR="00387913">
              <w:rPr>
                <w:rFonts w:ascii="Browallia New" w:hAnsi="Browallia New" w:cs="Browallia New" w:hint="cs"/>
                <w:sz w:val="28"/>
                <w:szCs w:val="28"/>
                <w:cs/>
              </w:rPr>
              <w:t>คืนระหว่างงวด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579B52B4" w14:textId="67616B6D" w:rsidR="001941F0" w:rsidRPr="00963849" w:rsidRDefault="00563B98" w:rsidP="001941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43" w:type="dxa"/>
            <w:tcBorders>
              <w:bottom w:val="nil"/>
            </w:tcBorders>
          </w:tcPr>
          <w:p w14:paraId="7CC0A77E" w14:textId="4E426FA3" w:rsidR="001941F0" w:rsidRPr="00963849" w:rsidRDefault="001941F0" w:rsidP="001941F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277EB1">
              <w:rPr>
                <w:rFonts w:ascii="Browallia New" w:hAnsi="Browallia New" w:cs="Browallia New"/>
                <w:sz w:val="28"/>
                <w:szCs w:val="28"/>
              </w:rPr>
              <w:t>3,988</w:t>
            </w:r>
            <w:r w:rsidRPr="00277EB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1941F0" w:rsidRPr="007A2507" w14:paraId="6DBC7DBD" w14:textId="77777777" w:rsidTr="002F0BF7">
        <w:trPr>
          <w:cantSplit/>
        </w:trPr>
        <w:tc>
          <w:tcPr>
            <w:tcW w:w="5674" w:type="dxa"/>
            <w:tcBorders>
              <w:bottom w:val="nil"/>
            </w:tcBorders>
            <w:vAlign w:val="bottom"/>
          </w:tcPr>
          <w:p w14:paraId="5D480197" w14:textId="0C7D51A6" w:rsidR="001941F0" w:rsidRPr="00963849" w:rsidRDefault="00C77422" w:rsidP="001941F0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="00387913">
              <w:rPr>
                <w:rFonts w:ascii="Browallia New" w:hAnsi="Browallia New" w:cs="Browallia New" w:hint="cs"/>
                <w:sz w:val="28"/>
                <w:szCs w:val="28"/>
                <w:cs/>
              </w:rPr>
              <w:t>ปลาย</w:t>
            </w:r>
            <w:r w:rsidR="001941F0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2E71F884" w14:textId="5DBBE3B8" w:rsidR="001941F0" w:rsidRPr="00963849" w:rsidRDefault="0046209A" w:rsidP="001941F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60,807</w:t>
            </w:r>
          </w:p>
        </w:tc>
        <w:tc>
          <w:tcPr>
            <w:tcW w:w="1743" w:type="dxa"/>
            <w:tcBorders>
              <w:bottom w:val="nil"/>
            </w:tcBorders>
          </w:tcPr>
          <w:p w14:paraId="6557A0B0" w14:textId="65C1A5F7" w:rsidR="001941F0" w:rsidRPr="00963849" w:rsidRDefault="001941F0" w:rsidP="001941F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60,807</w:t>
            </w:r>
          </w:p>
        </w:tc>
      </w:tr>
    </w:tbl>
    <w:p w14:paraId="0E6AB660" w14:textId="77777777" w:rsidR="002F47AB" w:rsidRPr="00963849" w:rsidRDefault="002F47AB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p w14:paraId="1D276233" w14:textId="77777777" w:rsidR="00F12EA2" w:rsidRPr="00963849" w:rsidRDefault="00F12EA2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p w14:paraId="7218C6E5" w14:textId="77777777" w:rsidR="005A2828" w:rsidRDefault="005A2828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p w14:paraId="4D0B35E3" w14:textId="392CB807" w:rsidR="00A82542" w:rsidRDefault="00F10BFF" w:rsidP="001F3778">
      <w:pPr>
        <w:tabs>
          <w:tab w:val="clear" w:pos="454"/>
          <w:tab w:val="left" w:pos="630"/>
        </w:tabs>
        <w:spacing w:line="240" w:lineRule="auto"/>
        <w:ind w:left="369"/>
        <w:jc w:val="thaiDistribute"/>
        <w:rPr>
          <w:rFonts w:ascii="Browallia New" w:eastAsia="Cordia New" w:hAnsi="Browallia New" w:cs="Browallia New"/>
          <w:sz w:val="28"/>
          <w:szCs w:val="28"/>
          <w:lang w:eastAsia="th-TH"/>
        </w:rPr>
      </w:pPr>
      <w:r w:rsidRPr="00F10BFF">
        <w:rPr>
          <w:rFonts w:ascii="Browallia New" w:eastAsia="Cordia New" w:hAnsi="Browallia New" w:cs="Browallia New"/>
          <w:sz w:val="28"/>
          <w:szCs w:val="28"/>
          <w:cs/>
          <w:lang w:eastAsia="th-TH"/>
        </w:rPr>
        <w:lastRenderedPageBreak/>
        <w:t>ในปี</w:t>
      </w:r>
      <w:r w:rsidR="00F12EA2" w:rsidRPr="00F10BFF">
        <w:rPr>
          <w:rFonts w:ascii="Browallia New" w:eastAsia="Cordia New" w:hAnsi="Browallia New" w:cs="Browallia New" w:hint="cs"/>
          <w:sz w:val="28"/>
          <w:szCs w:val="28"/>
          <w:cs/>
          <w:lang w:eastAsia="th-TH"/>
        </w:rPr>
        <w:t xml:space="preserve"> </w:t>
      </w:r>
      <w:r w:rsidR="00F12EA2" w:rsidRPr="00F10BFF">
        <w:rPr>
          <w:rFonts w:ascii="Browallia New" w:eastAsia="Cordia New" w:hAnsi="Browallia New" w:cs="Browallia New"/>
          <w:sz w:val="28"/>
          <w:szCs w:val="28"/>
          <w:lang w:eastAsia="th-TH"/>
        </w:rPr>
        <w:t>2564</w:t>
      </w:r>
      <w:r w:rsidR="00561BFF" w:rsidRPr="00F10BFF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 </w:t>
      </w:r>
      <w:r w:rsidR="00E30990" w:rsidRPr="00F10BFF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บริษัทได้กู้ยืมเงินจาก</w:t>
      </w:r>
      <w:r w:rsidRPr="00F10BFF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ญาติกรรมการเป็นจำนวนเงินรวม </w:t>
      </w:r>
      <w:r w:rsidR="000B628A" w:rsidRPr="000B628A">
        <w:rPr>
          <w:rFonts w:ascii="Browallia New" w:eastAsia="Cordia New" w:hAnsi="Browallia New" w:cs="Browallia New"/>
          <w:sz w:val="28"/>
          <w:szCs w:val="28"/>
          <w:lang w:eastAsia="th-TH"/>
        </w:rPr>
        <w:t>83</w:t>
      </w:r>
      <w:r w:rsidRPr="00F10BFF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.</w:t>
      </w:r>
      <w:r w:rsidR="000B628A" w:rsidRPr="000B628A">
        <w:rPr>
          <w:rFonts w:ascii="Browallia New" w:eastAsia="Cordia New" w:hAnsi="Browallia New" w:cs="Browallia New"/>
          <w:sz w:val="28"/>
          <w:szCs w:val="28"/>
          <w:lang w:eastAsia="th-TH"/>
        </w:rPr>
        <w:t>75</w:t>
      </w:r>
      <w:r w:rsidR="00C71FF1" w:rsidRPr="00F10BFF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</w:t>
      </w:r>
      <w:r w:rsidR="00E30990" w:rsidRPr="00F10BFF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ล้านบาท โดยไม่มีหลักประกัน </w:t>
      </w:r>
      <w:r w:rsidRPr="00F10BFF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และมีอัตราดอกเบี้ยร้อยละ </w:t>
      </w:r>
      <w:r w:rsidRPr="00F10BFF">
        <w:rPr>
          <w:rFonts w:ascii="Browallia New" w:eastAsia="Cordia New" w:hAnsi="Browallia New" w:cs="Browallia New"/>
          <w:sz w:val="28"/>
          <w:szCs w:val="28"/>
          <w:lang w:eastAsia="th-TH"/>
        </w:rPr>
        <w:t>MLR</w:t>
      </w:r>
      <w:r w:rsidR="00821619">
        <w:rPr>
          <w:rFonts w:ascii="Browallia New" w:eastAsia="Cordia New" w:hAnsi="Browallia New" w:cs="Browallia New" w:hint="cs"/>
          <w:sz w:val="28"/>
          <w:szCs w:val="28"/>
          <w:cs/>
          <w:lang w:eastAsia="th-TH"/>
        </w:rPr>
        <w:t xml:space="preserve"> </w:t>
      </w:r>
      <w:r w:rsidRPr="00F10BFF">
        <w:rPr>
          <w:rFonts w:ascii="Browallia New" w:eastAsia="Cordia New" w:hAnsi="Browallia New" w:cs="Browallia New"/>
          <w:sz w:val="28"/>
          <w:szCs w:val="28"/>
          <w:lang w:eastAsia="th-TH"/>
        </w:rPr>
        <w:t>-</w:t>
      </w:r>
      <w:r w:rsidR="00821619">
        <w:rPr>
          <w:rFonts w:ascii="Browallia New" w:eastAsia="Cordia New" w:hAnsi="Browallia New" w:cs="Browallia New" w:hint="cs"/>
          <w:sz w:val="28"/>
          <w:szCs w:val="28"/>
          <w:cs/>
          <w:lang w:eastAsia="th-TH"/>
        </w:rPr>
        <w:t xml:space="preserve"> </w:t>
      </w:r>
      <w:r w:rsidR="000B628A" w:rsidRPr="000B628A">
        <w:rPr>
          <w:rFonts w:ascii="Browallia New" w:eastAsia="Cordia New" w:hAnsi="Browallia New" w:cs="Browallia New"/>
          <w:sz w:val="28"/>
          <w:szCs w:val="28"/>
          <w:lang w:eastAsia="th-TH"/>
        </w:rPr>
        <w:t>0</w:t>
      </w:r>
      <w:r w:rsidRPr="00F10BFF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.</w:t>
      </w:r>
      <w:r w:rsidR="000B628A" w:rsidRPr="000B628A">
        <w:rPr>
          <w:rFonts w:ascii="Browallia New" w:eastAsia="Cordia New" w:hAnsi="Browallia New" w:cs="Browallia New"/>
          <w:sz w:val="28"/>
          <w:szCs w:val="28"/>
          <w:lang w:eastAsia="th-TH"/>
        </w:rPr>
        <w:t>25</w:t>
      </w:r>
      <w:r w:rsidRPr="00F10BFF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 xml:space="preserve"> ต่อปี </w:t>
      </w:r>
      <w:r w:rsidR="00E30990" w:rsidRPr="00F10BFF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เพื่อนำเงินไปชำระหนี้กับสถาบันการเงินแห่งหนึ่งก่อนครบกำหนด และลดภาระดอกเบี้ย โดยมีกำหนดการผ่อนจ่ายชำระคืนเงินต้นและดอกเบี้ยเป็น</w:t>
      </w:r>
      <w:r w:rsidR="00E30990" w:rsidRPr="00F10BFF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84 </w:t>
      </w:r>
      <w:r w:rsidR="00E30990" w:rsidRPr="00F10BFF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งวดรายเดือน งวดละ</w:t>
      </w:r>
      <w:r w:rsidR="00E30990" w:rsidRPr="00F10BFF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</w:t>
      </w:r>
      <w:r w:rsidR="000B628A" w:rsidRPr="000B628A">
        <w:rPr>
          <w:rFonts w:ascii="Browallia New" w:eastAsia="Cordia New" w:hAnsi="Browallia New" w:cs="Browallia New"/>
          <w:sz w:val="28"/>
          <w:szCs w:val="28"/>
          <w:lang w:eastAsia="th-TH"/>
        </w:rPr>
        <w:t>1</w:t>
      </w:r>
      <w:r w:rsidRPr="00F10BFF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.</w:t>
      </w:r>
      <w:r w:rsidR="000B628A" w:rsidRPr="000B628A">
        <w:rPr>
          <w:rFonts w:ascii="Browallia New" w:eastAsia="Cordia New" w:hAnsi="Browallia New" w:cs="Browallia New"/>
          <w:sz w:val="28"/>
          <w:szCs w:val="28"/>
          <w:lang w:eastAsia="th-TH"/>
        </w:rPr>
        <w:t>00</w:t>
      </w:r>
      <w:r w:rsidR="00E30990" w:rsidRPr="00F10BFF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</w:t>
      </w:r>
      <w:r w:rsidR="00E30990" w:rsidRPr="00F10BFF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ล้านบาท และชำระเงินต้นพร้อมดอกเบี้ยส่วนที่เหลือทั้งจำนวนงวดสุดท้ายภายในวันที่</w:t>
      </w:r>
      <w:r w:rsidR="00E30990" w:rsidRPr="00F10BFF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25 </w:t>
      </w:r>
      <w:r w:rsidR="00E30990" w:rsidRPr="00F10BFF">
        <w:rPr>
          <w:rFonts w:ascii="Browallia New" w:eastAsia="Cordia New" w:hAnsi="Browallia New" w:cs="Browallia New"/>
          <w:sz w:val="28"/>
          <w:szCs w:val="28"/>
          <w:cs/>
          <w:lang w:eastAsia="th-TH"/>
        </w:rPr>
        <w:t>กันยายน</w:t>
      </w:r>
      <w:r w:rsidR="00E30990" w:rsidRPr="00F10BFF">
        <w:rPr>
          <w:rFonts w:ascii="Browallia New" w:eastAsia="Cordia New" w:hAnsi="Browallia New" w:cs="Browallia New"/>
          <w:sz w:val="28"/>
          <w:szCs w:val="28"/>
          <w:lang w:eastAsia="th-TH"/>
        </w:rPr>
        <w:t xml:space="preserve"> 2571</w:t>
      </w:r>
    </w:p>
    <w:p w14:paraId="4D7B8840" w14:textId="77777777" w:rsidR="00F10BFF" w:rsidRDefault="00F10BFF" w:rsidP="001F3778">
      <w:pPr>
        <w:tabs>
          <w:tab w:val="clear" w:pos="454"/>
          <w:tab w:val="left" w:pos="630"/>
        </w:tabs>
        <w:spacing w:line="240" w:lineRule="auto"/>
        <w:ind w:left="369"/>
        <w:jc w:val="thaiDistribute"/>
        <w:rPr>
          <w:rFonts w:ascii="Browallia New" w:eastAsia="Cordia New" w:hAnsi="Browallia New" w:cs="Browallia New"/>
          <w:sz w:val="28"/>
          <w:szCs w:val="28"/>
          <w:lang w:eastAsia="th-TH"/>
        </w:rPr>
      </w:pPr>
    </w:p>
    <w:p w14:paraId="43EB95DB" w14:textId="612F9C6B" w:rsidR="001E46C4" w:rsidRPr="005A2828" w:rsidRDefault="00FA61D3" w:rsidP="001F3778">
      <w:pPr>
        <w:tabs>
          <w:tab w:val="clear" w:pos="454"/>
          <w:tab w:val="left" w:pos="630"/>
        </w:tabs>
        <w:spacing w:line="240" w:lineRule="auto"/>
        <w:ind w:left="369"/>
        <w:jc w:val="thaiDistribute"/>
        <w:rPr>
          <w:rFonts w:ascii="Browallia New" w:eastAsia="Cordia New" w:hAnsi="Browallia New" w:cs="Browallia New"/>
          <w:sz w:val="28"/>
          <w:szCs w:val="28"/>
          <w:lang w:val="th-TH" w:eastAsia="th-TH"/>
        </w:rPr>
      </w:pPr>
      <w:r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 xml:space="preserve">เมื่อวันที่ </w:t>
      </w:r>
      <w:r w:rsidRPr="005A2828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26 </w:t>
      </w:r>
      <w:r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 xml:space="preserve">เมษายน </w:t>
      </w:r>
      <w:r w:rsidR="00E30990" w:rsidRPr="005A2828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2566 </w:t>
      </w:r>
      <w:r w:rsidR="00E30990" w:rsidRPr="005A2828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บริษัททำบันทึกข้อตกลงเปลี่ยนแปลงเงื่อนไขการ</w:t>
      </w:r>
      <w:r w:rsidR="00D93265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>พัก</w:t>
      </w:r>
      <w:r w:rsidR="00E30990" w:rsidRPr="005A2828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ชำระหนี้เงินต้น สำหรับงวดเดือนพฤษภาคม ถึงเดือนธันวาคม </w:t>
      </w:r>
      <w:r w:rsidR="00E30990" w:rsidRPr="005A2828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2566 </w:t>
      </w:r>
      <w:r w:rsidR="00E30990" w:rsidRPr="005A2828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รวม </w:t>
      </w:r>
      <w:r w:rsidR="00E30990" w:rsidRPr="005A2828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8 </w:t>
      </w:r>
      <w:r w:rsidR="00E30990" w:rsidRPr="005A2828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 xml:space="preserve">งวด </w:t>
      </w:r>
      <w:r w:rsidR="001A4D9E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 xml:space="preserve">ต่อมาเมื่อวันที่ </w:t>
      </w:r>
      <w:r w:rsidR="00616A95" w:rsidRPr="005A2828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2 </w:t>
      </w:r>
      <w:r w:rsidR="00790889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>กุม</w:t>
      </w:r>
      <w:r w:rsidR="002A2DC2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 xml:space="preserve">ภาพันธ์ </w:t>
      </w:r>
      <w:r w:rsidR="004736F6" w:rsidRPr="005A2828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2567 </w:t>
      </w:r>
      <w:r w:rsidR="00CD29EF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>บริษัท</w:t>
      </w:r>
      <w:r w:rsidR="00A55034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>ทำบัน</w:t>
      </w:r>
      <w:r w:rsidR="00C64189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>ทึก</w:t>
      </w:r>
      <w:r w:rsidR="00E369A4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>ข้อตกลง</w:t>
      </w:r>
      <w:r w:rsidR="000770BF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>เปลี่ยนแปลง</w:t>
      </w:r>
      <w:r w:rsidR="00D26A2E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>เงื่อนไขการ</w:t>
      </w:r>
      <w:r w:rsidR="00FC3BF3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>พักชำระ</w:t>
      </w:r>
      <w:r w:rsidR="0076461C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>เงินต้น</w:t>
      </w:r>
      <w:r w:rsidR="00FC3BF3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 xml:space="preserve"> ฉบับที่ </w:t>
      </w:r>
      <w:r w:rsidR="00FC3BF3" w:rsidRPr="005A2828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2 </w:t>
      </w:r>
      <w:r w:rsidR="003B6CFB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>ตั้งแต่</w:t>
      </w:r>
      <w:r w:rsidR="00D2239D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 xml:space="preserve">เดือน มกราคม </w:t>
      </w:r>
      <w:r w:rsidR="007A56F3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>ถึ</w:t>
      </w:r>
      <w:r w:rsidR="008517EC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>งเดือนสิงหาคม</w:t>
      </w:r>
      <w:r w:rsidR="001A2336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 xml:space="preserve"> </w:t>
      </w:r>
      <w:r w:rsidR="005138A0" w:rsidRPr="005A2828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2567 </w:t>
      </w:r>
      <w:r w:rsidR="005138A0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 xml:space="preserve">รวม </w:t>
      </w:r>
      <w:r w:rsidR="005138A0" w:rsidRPr="005A2828">
        <w:rPr>
          <w:rFonts w:ascii="Browallia New" w:eastAsia="Cordia New" w:hAnsi="Browallia New" w:cs="Browallia New"/>
          <w:sz w:val="28"/>
          <w:szCs w:val="28"/>
          <w:lang w:val="th-TH" w:eastAsia="th-TH"/>
        </w:rPr>
        <w:t xml:space="preserve">8 </w:t>
      </w:r>
      <w:r w:rsidR="005138A0" w:rsidRPr="005A2828">
        <w:rPr>
          <w:rFonts w:ascii="Browallia New" w:eastAsia="Cordia New" w:hAnsi="Browallia New" w:cs="Browallia New" w:hint="cs"/>
          <w:sz w:val="28"/>
          <w:szCs w:val="28"/>
          <w:cs/>
          <w:lang w:val="th-TH" w:eastAsia="th-TH"/>
        </w:rPr>
        <w:t xml:space="preserve">งวด </w:t>
      </w:r>
      <w:r w:rsidR="00E30990" w:rsidRPr="005A2828">
        <w:rPr>
          <w:rFonts w:ascii="Browallia New" w:eastAsia="Cordia New" w:hAnsi="Browallia New" w:cs="Browallia New"/>
          <w:sz w:val="28"/>
          <w:szCs w:val="28"/>
          <w:cs/>
          <w:lang w:val="th-TH" w:eastAsia="th-TH"/>
        </w:rPr>
        <w:t>โดยผู้ให้กู้ยินยอมให้บริษัทชำระเฉพาะ</w:t>
      </w:r>
      <w:r w:rsidR="00E30990" w:rsidRPr="001B25F2">
        <w:rPr>
          <w:rFonts w:ascii="BrowalliaUPC" w:hAnsi="BrowalliaUPC" w:cs="BrowalliaUPC"/>
          <w:sz w:val="28"/>
          <w:szCs w:val="28"/>
          <w:cs/>
        </w:rPr>
        <w:t xml:space="preserve">ดอกเบี้ยให้แก่ผู้ให้กู้ ซึ่งบริษัทจะชำระหนี้ทั้งจำนวนตามสัญญาเงินกู้ให้แก่ผู้ให้กู้ภายในปี </w:t>
      </w:r>
      <w:r w:rsidR="00E30990" w:rsidRPr="001B25F2">
        <w:rPr>
          <w:rFonts w:ascii="BrowalliaUPC" w:hAnsi="BrowalliaUPC" w:cs="BrowalliaUPC"/>
          <w:sz w:val="28"/>
          <w:szCs w:val="28"/>
        </w:rPr>
        <w:t>2571</w:t>
      </w:r>
    </w:p>
    <w:p w14:paraId="673A37AC" w14:textId="57526EED" w:rsidR="00FC2544" w:rsidRPr="00B14817" w:rsidRDefault="00FC2544" w:rsidP="00C16FF0">
      <w:pPr>
        <w:tabs>
          <w:tab w:val="left" w:pos="63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5AC73F" w14:textId="72293947" w:rsidR="005753E0" w:rsidRPr="00963849" w:rsidRDefault="005753E0" w:rsidP="007E3E3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ลูกหนี้การค้า</w:t>
      </w: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A83569" w:rsidRPr="00963849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- </w:t>
      </w:r>
      <w:r w:rsidR="00241D9E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ลูกค้าทั่วไป</w:t>
      </w:r>
    </w:p>
    <w:p w14:paraId="187338BA" w14:textId="77777777" w:rsidR="00100BB0" w:rsidRPr="00963849" w:rsidRDefault="00100BB0" w:rsidP="00100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933A646" w14:textId="1847A812" w:rsidR="00EF1E53" w:rsidRPr="00963849" w:rsidRDefault="005753E0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75A75" w:rsidRPr="00775A75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775A75" w:rsidRPr="00775A7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มีนาคม </w:t>
      </w:r>
      <w:r w:rsidR="003420E7" w:rsidRPr="00963849">
        <w:rPr>
          <w:rFonts w:ascii="Browallia New" w:hAnsi="Browallia New" w:cs="Browallia New"/>
          <w:sz w:val="28"/>
          <w:szCs w:val="28"/>
        </w:rPr>
        <w:t>256</w:t>
      </w:r>
      <w:r w:rsidR="00775A75">
        <w:rPr>
          <w:rFonts w:ascii="Browallia New" w:hAnsi="Browallia New" w:cs="Browallia New"/>
          <w:sz w:val="28"/>
          <w:szCs w:val="28"/>
        </w:rPr>
        <w:t>7</w:t>
      </w:r>
      <w:r w:rsidR="008A5BC4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8A5BC4" w:rsidRPr="00963849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D57D8F" w:rsidRPr="00963849">
        <w:rPr>
          <w:rFonts w:ascii="Browallia New" w:hAnsi="Browallia New" w:cs="Browallia New"/>
          <w:sz w:val="28"/>
          <w:szCs w:val="28"/>
        </w:rPr>
        <w:t>31</w:t>
      </w:r>
      <w:r w:rsidR="00B96D45" w:rsidRPr="00963849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D57D8F" w:rsidRPr="00963849">
        <w:rPr>
          <w:rFonts w:ascii="Browallia New" w:hAnsi="Browallia New" w:cs="Browallia New"/>
          <w:sz w:val="28"/>
          <w:szCs w:val="28"/>
        </w:rPr>
        <w:t>256</w:t>
      </w:r>
      <w:r w:rsidR="00775A75">
        <w:rPr>
          <w:rFonts w:ascii="Browallia New" w:hAnsi="Browallia New" w:cs="Browallia New"/>
          <w:sz w:val="28"/>
          <w:szCs w:val="28"/>
        </w:rPr>
        <w:t>6</w:t>
      </w:r>
      <w:r w:rsidR="00B96D45"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12DF">
        <w:rPr>
          <w:rFonts w:ascii="Browallia New" w:hAnsi="Browallia New" w:cs="Browallia New" w:hint="cs"/>
          <w:sz w:val="28"/>
          <w:szCs w:val="28"/>
          <w:cs/>
        </w:rPr>
        <w:t xml:space="preserve">ลูกหนี้การค้า </w:t>
      </w:r>
      <w:r w:rsidR="009746F7">
        <w:rPr>
          <w:rFonts w:ascii="Browallia New" w:hAnsi="Browallia New" w:cs="Browallia New"/>
          <w:sz w:val="28"/>
          <w:szCs w:val="28"/>
        </w:rPr>
        <w:t>-</w:t>
      </w:r>
      <w:r w:rsidR="00CB12DF">
        <w:rPr>
          <w:rFonts w:ascii="Browallia New" w:hAnsi="Browallia New" w:cs="Browallia New"/>
          <w:sz w:val="28"/>
          <w:szCs w:val="28"/>
        </w:rPr>
        <w:t xml:space="preserve"> </w:t>
      </w:r>
      <w:r w:rsidR="00156048">
        <w:rPr>
          <w:rFonts w:ascii="Browallia New" w:hAnsi="Browallia New" w:cs="Browallia New" w:hint="cs"/>
          <w:sz w:val="28"/>
          <w:szCs w:val="28"/>
          <w:cs/>
        </w:rPr>
        <w:t>ลูกค้าทั่วไป</w:t>
      </w:r>
      <w:r w:rsidR="000B220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B220E" w:rsidRPr="009445C4">
        <w:rPr>
          <w:rFonts w:ascii="Browallia New" w:hAnsi="Browallia New" w:cs="Browallia New" w:hint="eastAsia"/>
          <w:sz w:val="28"/>
          <w:szCs w:val="28"/>
          <w:cs/>
        </w:rPr>
        <w:t>สามารถวิเคราะห์ตามอายุหนี้ที่ค้างชำระได้ดังนี้</w:t>
      </w:r>
    </w:p>
    <w:p w14:paraId="1B98B92B" w14:textId="77777777" w:rsidR="00100BB0" w:rsidRPr="00963849" w:rsidRDefault="00100BB0" w:rsidP="00100BB0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4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3817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7A2507" w14:paraId="560A726A" w14:textId="77777777" w:rsidTr="00BD40CE">
        <w:tc>
          <w:tcPr>
            <w:tcW w:w="3817" w:type="dxa"/>
          </w:tcPr>
          <w:p w14:paraId="65D15DB6" w14:textId="77777777" w:rsidR="0026390A" w:rsidRPr="00963849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2C04FA7E" w14:textId="77777777" w:rsidR="0026390A" w:rsidRPr="00963849" w:rsidRDefault="0026390A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7A2507" w14:paraId="39D57C51" w14:textId="77777777" w:rsidTr="00BD40CE">
        <w:tc>
          <w:tcPr>
            <w:tcW w:w="3817" w:type="dxa"/>
          </w:tcPr>
          <w:p w14:paraId="69D420A6" w14:textId="77777777" w:rsidR="0026390A" w:rsidRPr="00963849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FD6" w14:textId="6EA0F819" w:rsidR="0026390A" w:rsidRPr="00963849" w:rsidRDefault="00B60C48" w:rsidP="00733FE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26390A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37" w:type="dxa"/>
          </w:tcPr>
          <w:p w14:paraId="2A35EE10" w14:textId="77777777" w:rsidR="0026390A" w:rsidRPr="00963849" w:rsidRDefault="0026390A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AB3ED" w14:textId="41BC9FC5" w:rsidR="0026390A" w:rsidRPr="00963849" w:rsidRDefault="00B60C48" w:rsidP="00B60C48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</w:t>
            </w:r>
            <w:r w:rsidR="0026390A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3420E7" w:rsidRPr="007A2507" w14:paraId="425A0BC5" w14:textId="77777777" w:rsidTr="00BD40CE">
        <w:tc>
          <w:tcPr>
            <w:tcW w:w="3817" w:type="dxa"/>
          </w:tcPr>
          <w:p w14:paraId="4E0EF496" w14:textId="77777777" w:rsidR="003420E7" w:rsidRPr="00963849" w:rsidRDefault="003420E7" w:rsidP="003420E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EB12" w14:textId="66E8FDF4" w:rsidR="003420E7" w:rsidRPr="00963849" w:rsidRDefault="00775A75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75A7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775A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BDD72" w14:textId="77777777" w:rsidR="003420E7" w:rsidRPr="00963849" w:rsidRDefault="003420E7" w:rsidP="003420E7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B11F7" w14:textId="64979CB9" w:rsidR="003420E7" w:rsidRPr="00963849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775A7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37" w:type="dxa"/>
            <w:vAlign w:val="bottom"/>
          </w:tcPr>
          <w:p w14:paraId="6C6D095E" w14:textId="77777777" w:rsidR="003420E7" w:rsidRPr="00963849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56C8" w14:textId="65D6B839" w:rsidR="003420E7" w:rsidRPr="00963849" w:rsidRDefault="00775A75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5A7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775A7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70568" w14:textId="77777777" w:rsidR="003420E7" w:rsidRPr="00963849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73CF2" w14:textId="50F805CD" w:rsidR="003420E7" w:rsidRPr="00963849" w:rsidRDefault="003420E7" w:rsidP="003420E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775A75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4D4C3A" w:rsidRPr="007A2507" w14:paraId="7F50F15D" w14:textId="77777777" w:rsidTr="00BD40CE">
        <w:trPr>
          <w:trHeight w:hRule="exact" w:val="333"/>
        </w:trPr>
        <w:tc>
          <w:tcPr>
            <w:tcW w:w="3817" w:type="dxa"/>
            <w:vAlign w:val="bottom"/>
          </w:tcPr>
          <w:p w14:paraId="13826826" w14:textId="77777777" w:rsidR="0026390A" w:rsidRPr="00963849" w:rsidRDefault="0026390A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0CE23CA5" w14:textId="77777777" w:rsidR="0026390A" w:rsidRPr="00963849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D3A51" w14:textId="77777777" w:rsidR="0026390A" w:rsidRPr="00963849" w:rsidRDefault="0026390A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6DF30DFD" w14:textId="77777777" w:rsidR="0026390A" w:rsidRPr="00963849" w:rsidRDefault="0026390A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7" w:type="dxa"/>
          </w:tcPr>
          <w:p w14:paraId="206C9793" w14:textId="77777777" w:rsidR="0026390A" w:rsidRPr="00963849" w:rsidRDefault="0026390A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0FFB534" w14:textId="77777777" w:rsidR="0026390A" w:rsidRPr="00963849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73459" w14:textId="77777777" w:rsidR="0026390A" w:rsidRPr="00963849" w:rsidRDefault="0026390A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003DD6" w14:textId="77777777" w:rsidR="0026390A" w:rsidRPr="00963849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45DA9" w:rsidRPr="007A2507" w14:paraId="3757F7CD" w14:textId="77777777" w:rsidTr="00BD40CE">
        <w:tc>
          <w:tcPr>
            <w:tcW w:w="3817" w:type="dxa"/>
            <w:hideMark/>
          </w:tcPr>
          <w:p w14:paraId="5F486695" w14:textId="1AFB786A" w:rsidR="00F45DA9" w:rsidRPr="00963849" w:rsidRDefault="00F45DA9" w:rsidP="00F45DA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44" w:type="dxa"/>
            <w:vAlign w:val="bottom"/>
          </w:tcPr>
          <w:p w14:paraId="77944E3F" w14:textId="761BC445" w:rsidR="00F45DA9" w:rsidRPr="00963849" w:rsidRDefault="007A34A6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513ACB">
              <w:rPr>
                <w:rFonts w:ascii="Browallia New" w:hAnsi="Browallia New" w:cs="Browallia New"/>
                <w:sz w:val="28"/>
                <w:szCs w:val="28"/>
              </w:rPr>
              <w:t>2,637</w:t>
            </w:r>
          </w:p>
        </w:tc>
        <w:tc>
          <w:tcPr>
            <w:tcW w:w="236" w:type="dxa"/>
          </w:tcPr>
          <w:p w14:paraId="0F8ACB37" w14:textId="77777777" w:rsidR="00F45DA9" w:rsidRPr="00963849" w:rsidRDefault="00F45DA9" w:rsidP="00F45DA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AA2A810" w14:textId="01309FB4" w:rsidR="00F45DA9" w:rsidRPr="00963849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170,171</w:t>
            </w:r>
          </w:p>
        </w:tc>
        <w:tc>
          <w:tcPr>
            <w:tcW w:w="237" w:type="dxa"/>
          </w:tcPr>
          <w:p w14:paraId="2D1658A9" w14:textId="77777777" w:rsidR="00F45DA9" w:rsidRPr="00963849" w:rsidRDefault="00F45DA9" w:rsidP="00F45DA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4D5425FB" w14:textId="70B499C7" w:rsidR="00F45DA9" w:rsidRPr="00963849" w:rsidRDefault="00A312F3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C47C42">
              <w:rPr>
                <w:rFonts w:ascii="Browallia New" w:hAnsi="Browallia New" w:cs="Browallia New"/>
                <w:sz w:val="28"/>
                <w:szCs w:val="28"/>
              </w:rPr>
              <w:t>5,264</w:t>
            </w:r>
          </w:p>
        </w:tc>
        <w:tc>
          <w:tcPr>
            <w:tcW w:w="236" w:type="dxa"/>
          </w:tcPr>
          <w:p w14:paraId="3041FF2D" w14:textId="77777777" w:rsidR="00F45DA9" w:rsidRPr="00963849" w:rsidRDefault="00F45DA9" w:rsidP="00F45DA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6EE737E3" w14:textId="42E53975" w:rsidR="00F45DA9" w:rsidRPr="00963849" w:rsidRDefault="00F45DA9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153,929</w:t>
            </w:r>
          </w:p>
        </w:tc>
      </w:tr>
      <w:tr w:rsidR="00F45DA9" w:rsidRPr="007A2507" w14:paraId="30220877" w14:textId="77777777" w:rsidTr="00BD40CE">
        <w:tc>
          <w:tcPr>
            <w:tcW w:w="3817" w:type="dxa"/>
          </w:tcPr>
          <w:p w14:paraId="0EDBAA99" w14:textId="3C473C38" w:rsidR="00F45DA9" w:rsidRPr="00963849" w:rsidRDefault="00F45DA9" w:rsidP="00F45DA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44" w:type="dxa"/>
            <w:vAlign w:val="bottom"/>
          </w:tcPr>
          <w:p w14:paraId="1C2C5CC4" w14:textId="21B7EEA1" w:rsidR="00F45DA9" w:rsidRPr="00963849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F92FB" w14:textId="77777777" w:rsidR="00F45DA9" w:rsidRPr="00963849" w:rsidRDefault="00F45DA9" w:rsidP="00F45DA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DE6A7D6" w14:textId="7286E195" w:rsidR="00F45DA9" w:rsidRPr="00963849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4C191EF" w14:textId="77777777" w:rsidR="00F45DA9" w:rsidRPr="00963849" w:rsidRDefault="00F45DA9" w:rsidP="00F45DA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1086BD2" w14:textId="77777777" w:rsidR="00F45DA9" w:rsidRPr="00963849" w:rsidRDefault="00F45DA9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1D23A4" w14:textId="77777777" w:rsidR="00F45DA9" w:rsidRPr="00963849" w:rsidRDefault="00F45DA9" w:rsidP="00F45DA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ED27F1" w14:textId="77777777" w:rsidR="00F45DA9" w:rsidRPr="00963849" w:rsidRDefault="00F45DA9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45DA9" w:rsidRPr="007A2507" w14:paraId="038A2D84" w14:textId="77777777" w:rsidTr="00BD40CE">
        <w:tc>
          <w:tcPr>
            <w:tcW w:w="3817" w:type="dxa"/>
          </w:tcPr>
          <w:p w14:paraId="3341DE84" w14:textId="13DE15A6" w:rsidR="00F45DA9" w:rsidRPr="00963849" w:rsidRDefault="00F45DA9" w:rsidP="00F45DA9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01024001" w14:textId="21BC2A48" w:rsidR="00F45DA9" w:rsidRPr="00963849" w:rsidRDefault="00DE707D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98,</w:t>
            </w:r>
            <w:r w:rsidR="003F756C">
              <w:rPr>
                <w:rFonts w:ascii="Browallia New" w:hAnsi="Browallia New" w:cs="Browallia New"/>
                <w:sz w:val="28"/>
                <w:szCs w:val="28"/>
              </w:rPr>
              <w:t>014</w:t>
            </w:r>
          </w:p>
        </w:tc>
        <w:tc>
          <w:tcPr>
            <w:tcW w:w="236" w:type="dxa"/>
          </w:tcPr>
          <w:p w14:paraId="4E5E15DE" w14:textId="77777777" w:rsidR="00F45DA9" w:rsidRPr="00963849" w:rsidRDefault="00F45DA9" w:rsidP="00F45DA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A79C5A3" w14:textId="416B5F15" w:rsidR="00F45DA9" w:rsidRPr="00963849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114,006</w:t>
            </w:r>
          </w:p>
        </w:tc>
        <w:tc>
          <w:tcPr>
            <w:tcW w:w="237" w:type="dxa"/>
          </w:tcPr>
          <w:p w14:paraId="7C9FB0F0" w14:textId="77777777" w:rsidR="00F45DA9" w:rsidRPr="00963849" w:rsidRDefault="00F45DA9" w:rsidP="00F45DA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53E645" w14:textId="6D72B405" w:rsidR="00F45DA9" w:rsidRPr="00963849" w:rsidRDefault="003007BE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84,</w:t>
            </w:r>
            <w:r w:rsidR="00964E94">
              <w:rPr>
                <w:rFonts w:ascii="Browallia New" w:hAnsi="Browallia New" w:cs="Browallia New"/>
                <w:sz w:val="28"/>
                <w:szCs w:val="28"/>
              </w:rPr>
              <w:t>126</w:t>
            </w:r>
          </w:p>
        </w:tc>
        <w:tc>
          <w:tcPr>
            <w:tcW w:w="236" w:type="dxa"/>
          </w:tcPr>
          <w:p w14:paraId="4EB59AF0" w14:textId="77777777" w:rsidR="00F45DA9" w:rsidRPr="00963849" w:rsidRDefault="00F45DA9" w:rsidP="00F45DA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805DA08" w14:textId="6EDA0B47" w:rsidR="00F45DA9" w:rsidRPr="00963849" w:rsidRDefault="00F45DA9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110,204</w:t>
            </w:r>
          </w:p>
        </w:tc>
      </w:tr>
      <w:tr w:rsidR="00F45DA9" w:rsidRPr="007A2507" w14:paraId="3D5F3FC5" w14:textId="77777777" w:rsidTr="00BD40CE">
        <w:tc>
          <w:tcPr>
            <w:tcW w:w="3817" w:type="dxa"/>
          </w:tcPr>
          <w:p w14:paraId="6B996A86" w14:textId="49F14AF5" w:rsidR="00F45DA9" w:rsidRPr="00963849" w:rsidRDefault="00F45DA9" w:rsidP="00F45DA9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779881D3" w14:textId="201BE366" w:rsidR="00F45DA9" w:rsidRPr="00963849" w:rsidRDefault="005B5EBF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</w:t>
            </w:r>
            <w:r w:rsidR="00FB53DF">
              <w:rPr>
                <w:rFonts w:ascii="Browallia New" w:hAnsi="Browallia New" w:cs="Browallia New"/>
                <w:sz w:val="28"/>
                <w:szCs w:val="28"/>
              </w:rPr>
              <w:t>784</w:t>
            </w:r>
          </w:p>
        </w:tc>
        <w:tc>
          <w:tcPr>
            <w:tcW w:w="236" w:type="dxa"/>
          </w:tcPr>
          <w:p w14:paraId="30B97244" w14:textId="77777777" w:rsidR="00F45DA9" w:rsidRPr="00963849" w:rsidRDefault="00F45DA9" w:rsidP="00F45DA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56162DC" w14:textId="4F2B864A" w:rsidR="00F45DA9" w:rsidRPr="00963849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30,338</w:t>
            </w:r>
          </w:p>
        </w:tc>
        <w:tc>
          <w:tcPr>
            <w:tcW w:w="237" w:type="dxa"/>
          </w:tcPr>
          <w:p w14:paraId="141A68B1" w14:textId="77777777" w:rsidR="00F45DA9" w:rsidRPr="00963849" w:rsidRDefault="00F45DA9" w:rsidP="00F45DA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542F0ED0" w14:textId="480C4B7A" w:rsidR="00F45DA9" w:rsidRPr="00963849" w:rsidRDefault="00FF6B11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64E9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64E94">
              <w:rPr>
                <w:rFonts w:ascii="Browallia New" w:hAnsi="Browallia New" w:cs="Browallia New"/>
                <w:sz w:val="28"/>
                <w:szCs w:val="28"/>
              </w:rPr>
              <w:t>069</w:t>
            </w:r>
          </w:p>
        </w:tc>
        <w:tc>
          <w:tcPr>
            <w:tcW w:w="236" w:type="dxa"/>
          </w:tcPr>
          <w:p w14:paraId="2C582A77" w14:textId="77777777" w:rsidR="00F45DA9" w:rsidRPr="00963849" w:rsidRDefault="00F45DA9" w:rsidP="00F45DA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4D61D618" w14:textId="3DEF9176" w:rsidR="00F45DA9" w:rsidRPr="00963849" w:rsidRDefault="00F45DA9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29,630</w:t>
            </w:r>
          </w:p>
        </w:tc>
      </w:tr>
      <w:tr w:rsidR="00F45DA9" w:rsidRPr="007A2507" w14:paraId="7BD5A80E" w14:textId="77777777" w:rsidTr="00BD40CE">
        <w:tc>
          <w:tcPr>
            <w:tcW w:w="3817" w:type="dxa"/>
          </w:tcPr>
          <w:p w14:paraId="3485F7FD" w14:textId="48D5880C" w:rsidR="00F45DA9" w:rsidRPr="00963849" w:rsidRDefault="00F45DA9" w:rsidP="00F45DA9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12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12876DAB" w14:textId="48449E06" w:rsidR="00F45DA9" w:rsidRPr="00963849" w:rsidRDefault="00D23893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</w:t>
            </w:r>
            <w:r w:rsidR="00FB53DF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236" w:type="dxa"/>
          </w:tcPr>
          <w:p w14:paraId="7086FAE8" w14:textId="77777777" w:rsidR="00F45DA9" w:rsidRPr="00963849" w:rsidRDefault="00F45DA9" w:rsidP="00F45DA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554828E" w14:textId="53CBAC22" w:rsidR="00F45DA9" w:rsidRPr="00963849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5,763</w:t>
            </w:r>
          </w:p>
        </w:tc>
        <w:tc>
          <w:tcPr>
            <w:tcW w:w="237" w:type="dxa"/>
          </w:tcPr>
          <w:p w14:paraId="16214732" w14:textId="77777777" w:rsidR="00F45DA9" w:rsidRPr="00963849" w:rsidRDefault="00F45DA9" w:rsidP="00F45DA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B51931" w14:textId="32DC4BAA" w:rsidR="00F45DA9" w:rsidRPr="00963849" w:rsidRDefault="0093589E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</w:t>
            </w:r>
            <w:r w:rsidR="00964E94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151F69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F941FFA" w14:textId="77777777" w:rsidR="00F45DA9" w:rsidRPr="00963849" w:rsidRDefault="00F45DA9" w:rsidP="00F45DA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9B95FB" w14:textId="2AAC40A6" w:rsidR="00F45DA9" w:rsidRPr="00963849" w:rsidRDefault="00F45DA9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5,693</w:t>
            </w:r>
          </w:p>
        </w:tc>
      </w:tr>
      <w:tr w:rsidR="00F45DA9" w:rsidRPr="007A2507" w14:paraId="116EA551" w14:textId="77777777" w:rsidTr="00BD40CE">
        <w:tc>
          <w:tcPr>
            <w:tcW w:w="3817" w:type="dxa"/>
          </w:tcPr>
          <w:p w14:paraId="18BE4A92" w14:textId="42D1158B" w:rsidR="00F45DA9" w:rsidRPr="00963849" w:rsidRDefault="00F45DA9" w:rsidP="00F45DA9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12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73F7C48" w14:textId="39C1CDB9" w:rsidR="00F45DA9" w:rsidRPr="00963849" w:rsidRDefault="00637B5A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5F034C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98FCDAB" w14:textId="77777777" w:rsidR="00F45DA9" w:rsidRPr="00963849" w:rsidRDefault="00F45DA9" w:rsidP="00F45DA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CD1E818" w14:textId="479779BB" w:rsidR="00F45DA9" w:rsidRPr="00963849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419</w:t>
            </w:r>
          </w:p>
        </w:tc>
        <w:tc>
          <w:tcPr>
            <w:tcW w:w="237" w:type="dxa"/>
          </w:tcPr>
          <w:p w14:paraId="7BC1CBCA" w14:textId="77777777" w:rsidR="00F45DA9" w:rsidRPr="00963849" w:rsidRDefault="00F45DA9" w:rsidP="00F45DA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B3F3E0" w14:textId="7D29C8B1" w:rsidR="00F45DA9" w:rsidRPr="00963849" w:rsidRDefault="002F713B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5F034C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169FBD02" w14:textId="77777777" w:rsidR="00F45DA9" w:rsidRPr="00963849" w:rsidRDefault="00F45DA9" w:rsidP="00F45DA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22A708" w14:textId="2D38DF8C" w:rsidR="00F45DA9" w:rsidRPr="00963849" w:rsidRDefault="00F45DA9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296</w:t>
            </w:r>
          </w:p>
        </w:tc>
      </w:tr>
      <w:tr w:rsidR="00F45DA9" w:rsidRPr="007A2507" w14:paraId="382C7843" w14:textId="77777777" w:rsidTr="00BD40CE">
        <w:tc>
          <w:tcPr>
            <w:tcW w:w="3817" w:type="dxa"/>
          </w:tcPr>
          <w:p w14:paraId="24CDB232" w14:textId="6A343F86" w:rsidR="00F45DA9" w:rsidRPr="00963849" w:rsidRDefault="00F45DA9" w:rsidP="00F45DA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39E7B5" w14:textId="6FA42DF7" w:rsidR="00F45DA9" w:rsidRPr="00963849" w:rsidRDefault="006466F5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225,</w:t>
            </w:r>
            <w:r w:rsidR="00637B5A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C93F3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27ABF6F" w14:textId="77777777" w:rsidR="00F45DA9" w:rsidRPr="00963849" w:rsidRDefault="00F45DA9" w:rsidP="00F45DA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A0EAD0A" w14:textId="1925CB8F" w:rsidR="00F45DA9" w:rsidRPr="00963849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320,697</w:t>
            </w:r>
          </w:p>
        </w:tc>
        <w:tc>
          <w:tcPr>
            <w:tcW w:w="237" w:type="dxa"/>
          </w:tcPr>
          <w:p w14:paraId="60112D72" w14:textId="77777777" w:rsidR="00F45DA9" w:rsidRPr="00963849" w:rsidRDefault="00F45DA9" w:rsidP="00F45DA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E09584B" w14:textId="2A7D17B7" w:rsidR="00F45DA9" w:rsidRPr="00963849" w:rsidRDefault="00335888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203,</w:t>
            </w:r>
            <w:r w:rsidR="00B7788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65EEC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5F034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178CDB9D" w14:textId="77777777" w:rsidR="00F45DA9" w:rsidRPr="00963849" w:rsidRDefault="00F45DA9" w:rsidP="00F45DA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1D1C984" w14:textId="79E4BD05" w:rsidR="00F45DA9" w:rsidRPr="00963849" w:rsidRDefault="00F45DA9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299,752</w:t>
            </w:r>
          </w:p>
        </w:tc>
      </w:tr>
      <w:tr w:rsidR="00F45DA9" w:rsidRPr="007A2507" w14:paraId="2FF21550" w14:textId="77777777">
        <w:tc>
          <w:tcPr>
            <w:tcW w:w="3817" w:type="dxa"/>
          </w:tcPr>
          <w:p w14:paraId="3AB22AAA" w14:textId="77777777" w:rsidR="00F45DA9" w:rsidRPr="00963849" w:rsidRDefault="00F45DA9" w:rsidP="00F45DA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เผื่อผลขาดทุนด้านเครดิต</w:t>
            </w:r>
          </w:p>
          <w:p w14:paraId="15C253E8" w14:textId="213642C9" w:rsidR="00F45DA9" w:rsidRPr="00963849" w:rsidRDefault="00F45DA9" w:rsidP="00F45DA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44" w:type="dxa"/>
            <w:vAlign w:val="bottom"/>
          </w:tcPr>
          <w:p w14:paraId="5B19A6D9" w14:textId="7BE60F0C" w:rsidR="00F45DA9" w:rsidRPr="00963849" w:rsidRDefault="00424091" w:rsidP="00F45DA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(51)</w:t>
            </w:r>
          </w:p>
        </w:tc>
        <w:tc>
          <w:tcPr>
            <w:tcW w:w="236" w:type="dxa"/>
          </w:tcPr>
          <w:p w14:paraId="0222BC2F" w14:textId="77777777" w:rsidR="00F45DA9" w:rsidRPr="00963849" w:rsidRDefault="00F45DA9" w:rsidP="00F45DA9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99A1964" w14:textId="59FEF182" w:rsidR="00F45DA9" w:rsidRPr="00963849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277EB1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Pr="00277EB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77CCBB4A" w14:textId="77777777" w:rsidR="00F45DA9" w:rsidRPr="00963849" w:rsidRDefault="00F45DA9" w:rsidP="00F45DA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39EBEE" w14:textId="4038AA75" w:rsidR="00F45DA9" w:rsidRPr="00963849" w:rsidRDefault="00C7242F" w:rsidP="00F45DA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(51)</w:t>
            </w:r>
          </w:p>
        </w:tc>
        <w:tc>
          <w:tcPr>
            <w:tcW w:w="236" w:type="dxa"/>
          </w:tcPr>
          <w:p w14:paraId="3D1CBCF0" w14:textId="77777777" w:rsidR="00F45DA9" w:rsidRPr="00963849" w:rsidRDefault="00F45DA9" w:rsidP="00F45DA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28914DD" w14:textId="57346DBD" w:rsidR="00F45DA9" w:rsidRPr="00963849" w:rsidRDefault="00F45DA9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277EB1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Pr="00277EB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F45DA9" w:rsidRPr="007A2507" w14:paraId="4BCD8D2A" w14:textId="77777777" w:rsidTr="00BD40CE">
        <w:tc>
          <w:tcPr>
            <w:tcW w:w="3817" w:type="dxa"/>
            <w:hideMark/>
          </w:tcPr>
          <w:p w14:paraId="09478BC6" w14:textId="7B29DDA5" w:rsidR="00F45DA9" w:rsidRPr="00963849" w:rsidRDefault="00F45DA9" w:rsidP="00F45DA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8C9D08C" w14:textId="58167832" w:rsidR="00F45DA9" w:rsidRPr="00963849" w:rsidRDefault="000C1393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225</w:t>
            </w:r>
            <w:r w:rsidR="00AC12E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D4FDA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="00C93F30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1524562" w14:textId="77777777" w:rsidR="00F45DA9" w:rsidRPr="00963849" w:rsidRDefault="00F45DA9" w:rsidP="00F45DA9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C3C6EC3" w14:textId="2483E9C9" w:rsidR="00F45DA9" w:rsidRPr="00963849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320,636</w:t>
            </w:r>
          </w:p>
        </w:tc>
        <w:tc>
          <w:tcPr>
            <w:tcW w:w="237" w:type="dxa"/>
          </w:tcPr>
          <w:p w14:paraId="5571DE1E" w14:textId="77777777" w:rsidR="00F45DA9" w:rsidRPr="00963849" w:rsidRDefault="00F45DA9" w:rsidP="00F45DA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C631658" w14:textId="512E4586" w:rsidR="00F45DA9" w:rsidRPr="00963849" w:rsidRDefault="000C6F24" w:rsidP="00F45D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203,</w:t>
            </w:r>
            <w:r w:rsidR="00F05AC8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5F034C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05CE198" w14:textId="77777777" w:rsidR="00F45DA9" w:rsidRPr="00963849" w:rsidRDefault="00F45DA9" w:rsidP="00F45DA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64763D5" w14:textId="1162CE7E" w:rsidR="00F45DA9" w:rsidRPr="00963849" w:rsidRDefault="00F45DA9" w:rsidP="00F45D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299,691</w:t>
            </w:r>
          </w:p>
        </w:tc>
      </w:tr>
    </w:tbl>
    <w:p w14:paraId="6B59214A" w14:textId="77777777" w:rsidR="00D53C30" w:rsidRPr="00963849" w:rsidRDefault="00D53C30" w:rsidP="00D53C3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D891D21" w14:textId="77777777" w:rsidR="002509DC" w:rsidRDefault="002509DC" w:rsidP="00D53C3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8CC762A" w14:textId="77777777" w:rsidR="002509DC" w:rsidRDefault="002509DC" w:rsidP="00D53C3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58F9981" w14:textId="41035941" w:rsidR="00B22E81" w:rsidRDefault="0042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3B1184D8" w14:textId="4F5CE6B3" w:rsidR="00C04DF6" w:rsidRPr="00963849" w:rsidRDefault="001364A5" w:rsidP="00A7155D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เงินลงทุนในบริษัทย่อย</w:t>
      </w:r>
    </w:p>
    <w:p w14:paraId="74227150" w14:textId="77777777" w:rsidR="00EA2CEB" w:rsidRPr="00963849" w:rsidRDefault="00EA2CEB" w:rsidP="003C6699">
      <w:pPr>
        <w:pStyle w:val="CordiaNew"/>
        <w:tabs>
          <w:tab w:val="clear" w:pos="4153"/>
          <w:tab w:val="left" w:pos="36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Style w:val="TableGridLight1"/>
        <w:tblW w:w="9096" w:type="dxa"/>
        <w:tblInd w:w="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0"/>
        <w:gridCol w:w="883"/>
        <w:gridCol w:w="530"/>
        <w:gridCol w:w="353"/>
        <w:gridCol w:w="883"/>
        <w:gridCol w:w="177"/>
        <w:gridCol w:w="707"/>
        <w:gridCol w:w="706"/>
        <w:gridCol w:w="177"/>
        <w:gridCol w:w="883"/>
        <w:gridCol w:w="353"/>
        <w:gridCol w:w="530"/>
        <w:gridCol w:w="884"/>
      </w:tblGrid>
      <w:tr w:rsidR="003C6699" w:rsidRPr="00963849" w14:paraId="36671335" w14:textId="77777777" w:rsidTr="0011174A">
        <w:trPr>
          <w:trHeight w:val="124"/>
        </w:trPr>
        <w:tc>
          <w:tcPr>
            <w:tcW w:w="2030" w:type="dxa"/>
            <w:shd w:val="clear" w:color="auto" w:fill="auto"/>
          </w:tcPr>
          <w:p w14:paraId="22AA4F64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7AB4802C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79A617CF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73EC5BE7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4D8EA8EC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14:paraId="74F3573F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หน่วย :</w:t>
            </w:r>
            <w:proofErr w:type="gramEnd"/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3C6699" w:rsidRPr="00963849" w14:paraId="08760719" w14:textId="77777777" w:rsidTr="0011174A">
        <w:tc>
          <w:tcPr>
            <w:tcW w:w="2030" w:type="dxa"/>
            <w:shd w:val="clear" w:color="auto" w:fill="auto"/>
          </w:tcPr>
          <w:p w14:paraId="2B58B3E5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66" w:type="dxa"/>
            <w:gridSpan w:val="12"/>
            <w:shd w:val="clear" w:color="auto" w:fill="auto"/>
          </w:tcPr>
          <w:p w14:paraId="04FA114A" w14:textId="0008C547" w:rsidR="003C6699" w:rsidRPr="00963849" w:rsidRDefault="00F82A8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งบ</w:t>
            </w:r>
            <w:r w:rsidR="003C6699"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การเงินเฉพาะบริษัท</w:t>
            </w:r>
          </w:p>
        </w:tc>
      </w:tr>
      <w:tr w:rsidR="003C6699" w:rsidRPr="00963849" w14:paraId="222490AB" w14:textId="77777777" w:rsidTr="0011174A">
        <w:tc>
          <w:tcPr>
            <w:tcW w:w="2030" w:type="dxa"/>
            <w:shd w:val="clear" w:color="auto" w:fill="auto"/>
          </w:tcPr>
          <w:p w14:paraId="32FAFAF0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66" w:type="dxa"/>
            <w:gridSpan w:val="3"/>
            <w:shd w:val="clear" w:color="auto" w:fill="auto"/>
          </w:tcPr>
          <w:p w14:paraId="61798D25" w14:textId="77777777" w:rsidR="003C6699" w:rsidRPr="00963849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0F28BAFB" w14:textId="77777777" w:rsidR="003C6699" w:rsidRPr="00963849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766" w:type="dxa"/>
            <w:gridSpan w:val="3"/>
            <w:shd w:val="clear" w:color="auto" w:fill="auto"/>
          </w:tcPr>
          <w:p w14:paraId="2899F04C" w14:textId="77777777" w:rsidR="003C6699" w:rsidRPr="00963849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34A46788" w14:textId="77777777" w:rsidR="003C6699" w:rsidRPr="00963849" w:rsidRDefault="003C669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</w:tr>
      <w:tr w:rsidR="00C95454" w:rsidRPr="00963849" w14:paraId="172CD2D5" w14:textId="77777777" w:rsidTr="0011174A">
        <w:tc>
          <w:tcPr>
            <w:tcW w:w="2030" w:type="dxa"/>
            <w:shd w:val="clear" w:color="auto" w:fill="auto"/>
          </w:tcPr>
          <w:p w14:paraId="6FCEB5CD" w14:textId="77777777" w:rsidR="00C95454" w:rsidRPr="00963849" w:rsidRDefault="00C95454" w:rsidP="00C95454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</w:tcPr>
          <w:p w14:paraId="7C60A4CE" w14:textId="77777777" w:rsidR="00C95454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มี.ค.</w:t>
            </w:r>
          </w:p>
          <w:p w14:paraId="682176D3" w14:textId="2224C9E7" w:rsidR="00C95454" w:rsidRPr="00963849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66D87882" w14:textId="1CC62993" w:rsidR="00C95454" w:rsidRPr="00963849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883" w:type="dxa"/>
            <w:shd w:val="clear" w:color="auto" w:fill="auto"/>
          </w:tcPr>
          <w:p w14:paraId="0CFA3F97" w14:textId="77777777" w:rsidR="00C95454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มี.ค.</w:t>
            </w:r>
          </w:p>
          <w:p w14:paraId="1993F6BC" w14:textId="77662A5E" w:rsidR="00C95454" w:rsidRPr="00963849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5C6D462A" w14:textId="79AC315B" w:rsidR="00C95454" w:rsidRPr="00963849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2A7EC361" w14:textId="77777777" w:rsidR="00C95454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มี.ค.</w:t>
            </w:r>
          </w:p>
          <w:p w14:paraId="6729981D" w14:textId="5C1A1F67" w:rsidR="00C95454" w:rsidRPr="00963849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83" w:type="dxa"/>
            <w:shd w:val="clear" w:color="auto" w:fill="auto"/>
          </w:tcPr>
          <w:p w14:paraId="41BD8F17" w14:textId="678B8690" w:rsidR="00C95454" w:rsidRPr="00963849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23B1EA88" w14:textId="77777777" w:rsidR="00C95454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31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มี.ค.</w:t>
            </w:r>
          </w:p>
          <w:p w14:paraId="2027372E" w14:textId="7B7F2DCF" w:rsidR="00C95454" w:rsidRPr="00963849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84" w:type="dxa"/>
            <w:shd w:val="clear" w:color="auto" w:fill="auto"/>
          </w:tcPr>
          <w:p w14:paraId="1B7CA0AD" w14:textId="60C3B7E4" w:rsidR="00C95454" w:rsidRPr="00963849" w:rsidRDefault="00C95454" w:rsidP="00C954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</w:tr>
      <w:tr w:rsidR="003C6699" w:rsidRPr="00963849" w14:paraId="38038DA3" w14:textId="77777777" w:rsidTr="0011174A">
        <w:tc>
          <w:tcPr>
            <w:tcW w:w="2030" w:type="dxa"/>
            <w:shd w:val="clear" w:color="auto" w:fill="auto"/>
          </w:tcPr>
          <w:p w14:paraId="2DA101E2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14D2000A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5758374E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6E4E8399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14:paraId="551B83BC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1B99A694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</w:tcPr>
          <w:p w14:paraId="70984917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1D38E295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2A591EE9" w14:textId="77777777" w:rsidR="003C6699" w:rsidRPr="00963849" w:rsidRDefault="003C6699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6044" w:rsidRPr="00963849" w14:paraId="3A5F1055" w14:textId="77777777" w:rsidTr="0011174A">
        <w:trPr>
          <w:trHeight w:val="149"/>
        </w:trPr>
        <w:tc>
          <w:tcPr>
            <w:tcW w:w="2030" w:type="dxa"/>
            <w:shd w:val="clear" w:color="auto" w:fill="auto"/>
          </w:tcPr>
          <w:p w14:paraId="7B5D7A82" w14:textId="77777777" w:rsidR="006A6044" w:rsidRPr="00963849" w:rsidRDefault="006A6044" w:rsidP="006A6044">
            <w:pPr>
              <w:spacing w:line="240" w:lineRule="auto"/>
              <w:ind w:left="90" w:right="-180" w:hanging="11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สเปซเ</w:t>
            </w:r>
            <w:proofErr w:type="spellEnd"/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มด จำกัด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4C31B454" w14:textId="4FA3D814" w:rsidR="006A6044" w:rsidRPr="00A86CA8" w:rsidRDefault="00EC5807" w:rsidP="006A6044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50,000</w:t>
            </w: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29DFD1F5" w14:textId="7685CFDD" w:rsidR="006A6044" w:rsidRPr="00A86CA8" w:rsidRDefault="006A6044" w:rsidP="006A6044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50,000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0A867CDF" w14:textId="207292D9" w:rsidR="006A6044" w:rsidRPr="00A86CA8" w:rsidRDefault="00154248" w:rsidP="006A6044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84" w:type="dxa"/>
            <w:gridSpan w:val="2"/>
            <w:shd w:val="clear" w:color="auto" w:fill="auto"/>
            <w:vAlign w:val="bottom"/>
          </w:tcPr>
          <w:p w14:paraId="64713AD2" w14:textId="6BB5CAE1" w:rsidR="006A6044" w:rsidRPr="00A86CA8" w:rsidRDefault="006A6044" w:rsidP="006A6044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66EA72E3" w14:textId="2015CBDF" w:rsidR="006A6044" w:rsidRPr="00A86CA8" w:rsidRDefault="00AA49FF" w:rsidP="006A6044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4B465E2F" w14:textId="4B7EF147" w:rsidR="006A6044" w:rsidRPr="00A86CA8" w:rsidRDefault="006A6044" w:rsidP="006A6044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83" w:type="dxa"/>
            <w:gridSpan w:val="2"/>
            <w:shd w:val="clear" w:color="auto" w:fill="auto"/>
            <w:vAlign w:val="bottom"/>
          </w:tcPr>
          <w:p w14:paraId="6598043E" w14:textId="58FBD491" w:rsidR="006A6044" w:rsidRPr="00A86CA8" w:rsidRDefault="00AE5482" w:rsidP="006A6044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4" w:type="dxa"/>
            <w:shd w:val="clear" w:color="auto" w:fill="auto"/>
          </w:tcPr>
          <w:p w14:paraId="13E7B031" w14:textId="535C4C79" w:rsidR="006A6044" w:rsidRPr="00A86CA8" w:rsidRDefault="006A6044" w:rsidP="006A6044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</w:tbl>
    <w:p w14:paraId="54EBC29D" w14:textId="77777777" w:rsidR="00C01B32" w:rsidRPr="00963849" w:rsidRDefault="00C01B32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0E6F510" w14:textId="0DE47AB9" w:rsidR="00903D86" w:rsidRPr="00963849" w:rsidRDefault="00946BD3" w:rsidP="00C13845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ที่ดิน</w:t>
      </w:r>
      <w:r w:rsidR="000E519E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03D86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อาคาร</w:t>
      </w:r>
      <w:r w:rsidR="00C5637E" w:rsidRPr="00963849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903D86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และอุปกรณ์ </w:t>
      </w:r>
    </w:p>
    <w:p w14:paraId="16094646" w14:textId="77777777" w:rsidR="00E16FAA" w:rsidRPr="00963849" w:rsidRDefault="00E16FAA" w:rsidP="00A7155D">
      <w:pPr>
        <w:pStyle w:val="CordiaNew"/>
        <w:tabs>
          <w:tab w:val="clear" w:pos="4153"/>
          <w:tab w:val="left" w:pos="450"/>
        </w:tabs>
        <w:ind w:left="450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p w14:paraId="26C0082F" w14:textId="14AE3C69" w:rsidR="00A853F9" w:rsidRPr="00963849" w:rsidRDefault="009B2711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B2711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Pr="009B2711">
        <w:rPr>
          <w:rFonts w:ascii="Browallia New" w:hAnsi="Browallia New" w:cs="Browallia New" w:hint="cs"/>
          <w:sz w:val="28"/>
          <w:szCs w:val="28"/>
          <w:cs/>
        </w:rPr>
        <w:t>สาม</w:t>
      </w:r>
      <w:r w:rsidRPr="009B2711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Pr="009B2711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9B2711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E60533" w:rsidRPr="00963849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7</w:t>
      </w:r>
      <w:r w:rsidR="00A853F9" w:rsidRPr="00963849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</w:t>
      </w:r>
      <w:r w:rsidR="00CC4F80">
        <w:rPr>
          <w:rFonts w:ascii="Browallia New" w:hAnsi="Browallia New" w:cs="Browallia New" w:hint="cs"/>
          <w:sz w:val="28"/>
          <w:szCs w:val="28"/>
          <w:cs/>
        </w:rPr>
        <w:t>อย่างย่อ</w:t>
      </w:r>
      <w:r w:rsidR="00A853F9" w:rsidRPr="00963849">
        <w:rPr>
          <w:rFonts w:ascii="Browallia New" w:hAnsi="Browallia New" w:cs="Browallia New"/>
          <w:sz w:val="28"/>
          <w:szCs w:val="28"/>
          <w:cs/>
        </w:rPr>
        <w:t>ของที่ดิน อาคารและอุปกรณ์</w:t>
      </w:r>
      <w:r w:rsidR="00A853F9"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A853F9" w:rsidRPr="00963849">
        <w:rPr>
          <w:rFonts w:ascii="Browallia New" w:hAnsi="Browallia New" w:cs="Browallia New"/>
          <w:sz w:val="28"/>
          <w:szCs w:val="28"/>
          <w:cs/>
        </w:rPr>
        <w:t>ดังต่อไปนี้</w:t>
      </w:r>
      <w:r w:rsidR="00A853F9" w:rsidRPr="00963849">
        <w:rPr>
          <w:rFonts w:ascii="Browallia New" w:hAnsi="Browallia New" w:cs="Browallia New"/>
          <w:sz w:val="28"/>
          <w:szCs w:val="28"/>
        </w:rPr>
        <w:t xml:space="preserve"> </w:t>
      </w:r>
    </w:p>
    <w:p w14:paraId="4CF3338C" w14:textId="77777777" w:rsidR="00230302" w:rsidRPr="000C5906" w:rsidRDefault="00230302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08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485"/>
        <w:gridCol w:w="2183"/>
        <w:gridCol w:w="236"/>
        <w:gridCol w:w="2181"/>
      </w:tblGrid>
      <w:tr w:rsidR="004D4C3A" w:rsidRPr="007A2507" w14:paraId="3EF9C57A" w14:textId="77777777" w:rsidTr="000C5906">
        <w:tc>
          <w:tcPr>
            <w:tcW w:w="4485" w:type="dxa"/>
          </w:tcPr>
          <w:p w14:paraId="0BFF0C14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527F02FA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DA214FF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7E0C7537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7A2507" w14:paraId="3C194307" w14:textId="77777777" w:rsidTr="000C5906">
        <w:tc>
          <w:tcPr>
            <w:tcW w:w="4485" w:type="dxa"/>
          </w:tcPr>
          <w:p w14:paraId="0F19B4F6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83FFA76" w14:textId="10208EAC" w:rsidR="00A853F9" w:rsidRPr="00963849" w:rsidRDefault="0099651D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งบ</w:t>
            </w:r>
            <w:r w:rsidR="00A853F9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การเงินรวม</w:t>
            </w:r>
          </w:p>
        </w:tc>
        <w:tc>
          <w:tcPr>
            <w:tcW w:w="236" w:type="dxa"/>
          </w:tcPr>
          <w:p w14:paraId="79786A70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4BF26C63" w:rsidR="00A853F9" w:rsidRPr="00963849" w:rsidRDefault="0099651D" w:rsidP="00D9511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งบ</w:t>
            </w:r>
            <w:r w:rsidR="00A853F9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การเงินเฉพาะบริษัท</w:t>
            </w:r>
          </w:p>
        </w:tc>
      </w:tr>
      <w:tr w:rsidR="004D4C3A" w:rsidRPr="007A2507" w14:paraId="5F29531B" w14:textId="77777777" w:rsidTr="000C5906">
        <w:trPr>
          <w:trHeight w:val="283"/>
        </w:trPr>
        <w:tc>
          <w:tcPr>
            <w:tcW w:w="4485" w:type="dxa"/>
          </w:tcPr>
          <w:p w14:paraId="302D33B8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125DAF5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36" w:type="dxa"/>
          </w:tcPr>
          <w:p w14:paraId="344DBCED" w14:textId="77777777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A853F9" w:rsidRPr="00963849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4D4C3A" w:rsidRPr="000C0F42" w14:paraId="10643E0C" w14:textId="77777777" w:rsidTr="000C5906">
        <w:tc>
          <w:tcPr>
            <w:tcW w:w="4485" w:type="dxa"/>
          </w:tcPr>
          <w:p w14:paraId="6868791C" w14:textId="621885CC" w:rsidR="000B2052" w:rsidRPr="00963849" w:rsidRDefault="007C2C6B" w:rsidP="000B2052">
            <w:pPr>
              <w:tabs>
                <w:tab w:val="clear" w:pos="227"/>
                <w:tab w:val="left" w:pos="27"/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</w:t>
            </w:r>
            <w:r w:rsidR="00A73882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</w:t>
            </w:r>
            <w:r w:rsidR="00A73882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2183" w:type="dxa"/>
            <w:shd w:val="clear" w:color="auto" w:fill="auto"/>
          </w:tcPr>
          <w:p w14:paraId="0AFB267B" w14:textId="1D1F416B" w:rsidR="000B2052" w:rsidRPr="000C0F42" w:rsidRDefault="00797B1E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C0F42">
              <w:rPr>
                <w:rFonts w:ascii="Browallia New" w:hAnsi="Browallia New" w:cs="Browallia New"/>
                <w:sz w:val="28"/>
                <w:szCs w:val="28"/>
              </w:rPr>
              <w:t>333,912</w:t>
            </w:r>
          </w:p>
        </w:tc>
        <w:tc>
          <w:tcPr>
            <w:tcW w:w="236" w:type="dxa"/>
          </w:tcPr>
          <w:p w14:paraId="5FFFE119" w14:textId="77777777" w:rsidR="000B2052" w:rsidRPr="000C0F42" w:rsidRDefault="000B2052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766B608F" w14:textId="4E516A09" w:rsidR="000B2052" w:rsidRPr="000C0F42" w:rsidRDefault="000C0F42" w:rsidP="004479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C0F42">
              <w:rPr>
                <w:rFonts w:ascii="Browallia New" w:hAnsi="Browallia New" w:cs="Browallia New"/>
                <w:sz w:val="28"/>
                <w:szCs w:val="28"/>
                <w:lang w:val="en-GB"/>
              </w:rPr>
              <w:t>326,638</w:t>
            </w:r>
          </w:p>
        </w:tc>
      </w:tr>
      <w:tr w:rsidR="00062CBA" w:rsidRPr="000C0F42" w14:paraId="76E7BADB" w14:textId="77777777" w:rsidTr="000C5906">
        <w:tc>
          <w:tcPr>
            <w:tcW w:w="4485" w:type="dxa"/>
          </w:tcPr>
          <w:p w14:paraId="6F90B3C2" w14:textId="371A2A6D" w:rsidR="00062CBA" w:rsidRPr="00963849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ซื้อสินทรัพย์เพิ่ม</w:t>
            </w:r>
          </w:p>
        </w:tc>
        <w:tc>
          <w:tcPr>
            <w:tcW w:w="2183" w:type="dxa"/>
            <w:shd w:val="clear" w:color="auto" w:fill="auto"/>
          </w:tcPr>
          <w:p w14:paraId="1D4D0620" w14:textId="0ED599BD" w:rsidR="00062CBA" w:rsidRPr="000C0F42" w:rsidRDefault="0084394F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1,878</w:t>
            </w:r>
          </w:p>
        </w:tc>
        <w:tc>
          <w:tcPr>
            <w:tcW w:w="236" w:type="dxa"/>
          </w:tcPr>
          <w:p w14:paraId="2EF0BBCA" w14:textId="77777777" w:rsidR="00062CBA" w:rsidRPr="000C0F42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54749C19" w:rsidR="00062CBA" w:rsidRPr="000C0F42" w:rsidRDefault="008E308F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</w:t>
            </w:r>
            <w:r w:rsidR="0015242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878</w:t>
            </w:r>
          </w:p>
        </w:tc>
      </w:tr>
      <w:tr w:rsidR="00062CBA" w:rsidRPr="007A2507" w14:paraId="6918BA12" w14:textId="77777777" w:rsidTr="000C5906">
        <w:tc>
          <w:tcPr>
            <w:tcW w:w="4485" w:type="dxa"/>
          </w:tcPr>
          <w:p w14:paraId="61E7312E" w14:textId="2DEA31CE" w:rsidR="00062CBA" w:rsidRPr="00963849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ind w:right="-116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83" w:type="dxa"/>
            <w:shd w:val="clear" w:color="auto" w:fill="auto"/>
          </w:tcPr>
          <w:p w14:paraId="7D56A7F2" w14:textId="239C10C3" w:rsidR="00062CBA" w:rsidRPr="00963849" w:rsidRDefault="0084394F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(30)</w:t>
            </w:r>
          </w:p>
        </w:tc>
        <w:tc>
          <w:tcPr>
            <w:tcW w:w="236" w:type="dxa"/>
          </w:tcPr>
          <w:p w14:paraId="0075E0E2" w14:textId="77777777" w:rsidR="00062CBA" w:rsidRPr="00963849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4540FC38" w14:textId="38CFC705" w:rsidR="00062CBA" w:rsidRPr="00963849" w:rsidRDefault="001F3F26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(30)</w:t>
            </w:r>
          </w:p>
        </w:tc>
      </w:tr>
      <w:tr w:rsidR="00062CBA" w:rsidRPr="007A2507" w14:paraId="1E46DCC3" w14:textId="77777777" w:rsidTr="000C5906">
        <w:tc>
          <w:tcPr>
            <w:tcW w:w="4485" w:type="dxa"/>
          </w:tcPr>
          <w:p w14:paraId="4E8D137D" w14:textId="540E256D" w:rsidR="00062CBA" w:rsidRPr="00963849" w:rsidRDefault="00062CBA" w:rsidP="00062CB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5318F6F" w14:textId="752019F9" w:rsidR="00062CBA" w:rsidRPr="00963849" w:rsidRDefault="0084394F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8,037</w:t>
            </w:r>
          </w:p>
        </w:tc>
        <w:tc>
          <w:tcPr>
            <w:tcW w:w="236" w:type="dxa"/>
          </w:tcPr>
          <w:p w14:paraId="295853D1" w14:textId="77777777" w:rsidR="00062CBA" w:rsidRPr="00963849" w:rsidRDefault="00062CBA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3C943F22" w14:textId="22272D01" w:rsidR="00062CBA" w:rsidRPr="00963849" w:rsidRDefault="00DD45EE" w:rsidP="0006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8,037</w:t>
            </w:r>
          </w:p>
        </w:tc>
      </w:tr>
      <w:tr w:rsidR="00EC4C28" w:rsidRPr="007A2507" w14:paraId="737456DF" w14:textId="77777777" w:rsidTr="000C5906">
        <w:tc>
          <w:tcPr>
            <w:tcW w:w="4485" w:type="dxa"/>
          </w:tcPr>
          <w:p w14:paraId="7D5A0000" w14:textId="17A15591" w:rsidR="00EC4C28" w:rsidRPr="00963849" w:rsidRDefault="00EC4C28" w:rsidP="00062CB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กลับรายการค่าเผื่อ</w:t>
            </w:r>
            <w:r w:rsidR="0060206C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ด้อยค่า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สินทรัพย์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00BF0DD8" w14:textId="724CDBEB" w:rsidR="00EC4C28" w:rsidRPr="00963849" w:rsidRDefault="0084394F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113</w:t>
            </w:r>
          </w:p>
        </w:tc>
        <w:tc>
          <w:tcPr>
            <w:tcW w:w="236" w:type="dxa"/>
          </w:tcPr>
          <w:p w14:paraId="3C82C51A" w14:textId="77777777" w:rsidR="00EC4C28" w:rsidRPr="00963849" w:rsidRDefault="00EC4C28" w:rsidP="00062CB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7FD041AC" w14:textId="0919CD36" w:rsidR="00EC4C28" w:rsidRPr="00963849" w:rsidRDefault="00124DC6" w:rsidP="0006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113</w:t>
            </w:r>
          </w:p>
        </w:tc>
      </w:tr>
      <w:tr w:rsidR="004D4C3A" w:rsidRPr="007A2507" w14:paraId="0B3C5019" w14:textId="77777777" w:rsidTr="000C5906">
        <w:tc>
          <w:tcPr>
            <w:tcW w:w="4485" w:type="dxa"/>
          </w:tcPr>
          <w:p w14:paraId="22F5418C" w14:textId="5A6E26B8" w:rsidR="00C11350" w:rsidRPr="00963849" w:rsidRDefault="00C11350" w:rsidP="00C11350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  <w:shd w:val="clear" w:color="auto" w:fill="auto"/>
          </w:tcPr>
          <w:p w14:paraId="35E06171" w14:textId="263E119A" w:rsidR="00C11350" w:rsidRPr="00963849" w:rsidRDefault="00D13B12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(9,924)</w:t>
            </w:r>
          </w:p>
        </w:tc>
        <w:tc>
          <w:tcPr>
            <w:tcW w:w="236" w:type="dxa"/>
          </w:tcPr>
          <w:p w14:paraId="7C06EDC2" w14:textId="77777777" w:rsidR="00C11350" w:rsidRPr="00963849" w:rsidRDefault="00C11350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30DC3725" w14:textId="771E4DAB" w:rsidR="00C11350" w:rsidRPr="00963849" w:rsidRDefault="00F55047" w:rsidP="00C1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(9,49</w:t>
            </w:r>
            <w:r w:rsidR="005F200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C2C6B" w:rsidRPr="007A2507" w14:paraId="23DCB75D" w14:textId="77777777" w:rsidTr="000C5906">
        <w:tc>
          <w:tcPr>
            <w:tcW w:w="4485" w:type="dxa"/>
          </w:tcPr>
          <w:p w14:paraId="4418B641" w14:textId="76262C5B" w:rsidR="007C2C6B" w:rsidRPr="00963849" w:rsidRDefault="007C2C6B" w:rsidP="007C2C6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มูลค่าสุทธิตามบัญชีปลาย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5693ABA8" w:rsidR="007C2C6B" w:rsidRPr="00963849" w:rsidRDefault="007C2C6B" w:rsidP="007C2C6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333,986</w:t>
            </w:r>
          </w:p>
        </w:tc>
        <w:tc>
          <w:tcPr>
            <w:tcW w:w="236" w:type="dxa"/>
          </w:tcPr>
          <w:p w14:paraId="4B42E32B" w14:textId="77777777" w:rsidR="007C2C6B" w:rsidRPr="00963849" w:rsidRDefault="007C2C6B" w:rsidP="007C2C6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011A1A6B" w:rsidR="007C2C6B" w:rsidRPr="00963849" w:rsidRDefault="007C2C6B" w:rsidP="007C2C6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327,140</w:t>
            </w:r>
          </w:p>
        </w:tc>
      </w:tr>
    </w:tbl>
    <w:p w14:paraId="0DD2A369" w14:textId="77777777" w:rsidR="00945D9B" w:rsidRPr="00963849" w:rsidRDefault="00945D9B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779B79C" w14:textId="204C73DD" w:rsidR="00761F0F" w:rsidRPr="00963849" w:rsidRDefault="00761F0F" w:rsidP="004C07F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สินทรัพย์สิทธิการใช้</w:t>
      </w:r>
    </w:p>
    <w:p w14:paraId="1B1CF548" w14:textId="419A61D0" w:rsidR="00BB7699" w:rsidRPr="00963849" w:rsidRDefault="00BB7699" w:rsidP="000B67D6">
      <w:pPr>
        <w:rPr>
          <w:rFonts w:ascii="Browallia New" w:hAnsi="Browallia New" w:cs="Browallia New"/>
          <w:sz w:val="28"/>
          <w:szCs w:val="28"/>
          <w:cs/>
        </w:rPr>
      </w:pPr>
    </w:p>
    <w:p w14:paraId="7908E93F" w14:textId="52F46ED6" w:rsidR="00BB7699" w:rsidRPr="00963849" w:rsidRDefault="00AF38C6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AF38C6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Pr="00AF38C6">
        <w:rPr>
          <w:rFonts w:ascii="Browallia New" w:hAnsi="Browallia New" w:cs="Browallia New" w:hint="cs"/>
          <w:sz w:val="28"/>
          <w:szCs w:val="28"/>
          <w:cs/>
        </w:rPr>
        <w:t>สาม</w:t>
      </w:r>
      <w:r w:rsidRPr="00AF38C6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Pr="00AF38C6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AF38C6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0715DF" w:rsidRPr="00963849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7</w:t>
      </w:r>
      <w:r w:rsidR="00BB7699" w:rsidRPr="00963849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</w:t>
      </w:r>
      <w:r w:rsidR="00971E98">
        <w:rPr>
          <w:rFonts w:ascii="Browallia New" w:hAnsi="Browallia New" w:cs="Browallia New" w:hint="cs"/>
          <w:sz w:val="28"/>
          <w:szCs w:val="28"/>
          <w:cs/>
        </w:rPr>
        <w:t>อย่างย่อ</w:t>
      </w:r>
      <w:r w:rsidR="00BB7699" w:rsidRPr="00963849">
        <w:rPr>
          <w:rFonts w:ascii="Browallia New" w:hAnsi="Browallia New" w:cs="Browallia New"/>
          <w:sz w:val="28"/>
          <w:szCs w:val="28"/>
          <w:cs/>
        </w:rPr>
        <w:t>ของ</w:t>
      </w:r>
      <w:r w:rsidR="0012076B" w:rsidRPr="00963849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 </w:t>
      </w:r>
      <w:r w:rsidR="00E96446" w:rsidRPr="00963849">
        <w:rPr>
          <w:rFonts w:ascii="Browallia New" w:hAnsi="Browallia New" w:cs="Browallia New"/>
          <w:sz w:val="28"/>
          <w:szCs w:val="28"/>
          <w:cs/>
        </w:rPr>
        <w:t>ดั</w:t>
      </w:r>
      <w:r w:rsidR="00BB7699" w:rsidRPr="00963849">
        <w:rPr>
          <w:rFonts w:ascii="Browallia New" w:hAnsi="Browallia New" w:cs="Browallia New"/>
          <w:sz w:val="28"/>
          <w:szCs w:val="28"/>
          <w:cs/>
        </w:rPr>
        <w:t>งต่อไปนี้</w:t>
      </w:r>
      <w:r w:rsidR="00BB7699" w:rsidRPr="00963849">
        <w:rPr>
          <w:rFonts w:ascii="Browallia New" w:hAnsi="Browallia New" w:cs="Browallia New"/>
          <w:sz w:val="28"/>
          <w:szCs w:val="28"/>
        </w:rPr>
        <w:t xml:space="preserve"> </w:t>
      </w:r>
    </w:p>
    <w:p w14:paraId="65A2DB4B" w14:textId="3C57FA49" w:rsidR="00AB0BE3" w:rsidRPr="00963849" w:rsidRDefault="00AB0BE3" w:rsidP="00BB7699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20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6185"/>
        <w:gridCol w:w="236"/>
        <w:gridCol w:w="2599"/>
      </w:tblGrid>
      <w:tr w:rsidR="004D4C3A" w:rsidRPr="007A2507" w14:paraId="13B16671" w14:textId="77777777" w:rsidTr="00B90B63">
        <w:tc>
          <w:tcPr>
            <w:tcW w:w="6185" w:type="dxa"/>
          </w:tcPr>
          <w:p w14:paraId="5443B3E5" w14:textId="77777777" w:rsidR="0079232C" w:rsidRPr="00963849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0762553" w14:textId="77777777" w:rsidR="0079232C" w:rsidRPr="00963849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3F82B047" w14:textId="5A4BE7D2" w:rsidR="0079232C" w:rsidRPr="00963849" w:rsidRDefault="0079232C" w:rsidP="00A629B6">
            <w:pPr>
              <w:tabs>
                <w:tab w:val="left" w:pos="3090"/>
                <w:tab w:val="left" w:pos="4860"/>
              </w:tabs>
              <w:spacing w:line="240" w:lineRule="auto"/>
              <w:ind w:right="-59" w:hanging="104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        (</w:t>
            </w:r>
            <w:proofErr w:type="gramStart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7A2507" w14:paraId="64E454F6" w14:textId="77777777" w:rsidTr="00B90B63">
        <w:tc>
          <w:tcPr>
            <w:tcW w:w="6185" w:type="dxa"/>
          </w:tcPr>
          <w:p w14:paraId="17B3BDF1" w14:textId="77777777" w:rsidR="0079232C" w:rsidRPr="00963849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0E32DC4D" w14:textId="77777777" w:rsidR="0079232C" w:rsidRPr="00963849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503A3A88" w14:textId="3023127C" w:rsidR="0079232C" w:rsidRPr="00963849" w:rsidRDefault="008A44F4" w:rsidP="002D447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งบ</w:t>
            </w:r>
            <w:r w:rsidR="0079232C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การเงินรวมและเฉพา</w:t>
            </w:r>
            <w:r w:rsidR="00A33D9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ะ</w:t>
            </w:r>
            <w:r w:rsidR="0079232C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4D4C3A" w:rsidRPr="007A2507" w14:paraId="0E68A7B2" w14:textId="77777777" w:rsidTr="00B90B63">
        <w:trPr>
          <w:trHeight w:val="350"/>
        </w:trPr>
        <w:tc>
          <w:tcPr>
            <w:tcW w:w="6185" w:type="dxa"/>
          </w:tcPr>
          <w:p w14:paraId="269C4E3D" w14:textId="77777777" w:rsidR="0079232C" w:rsidRPr="00963849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D9D3AB8" w14:textId="77777777" w:rsidR="0079232C" w:rsidRPr="00963849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33E25F24" w14:textId="77777777" w:rsidR="0079232C" w:rsidRPr="00963849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7A2507" w14:paraId="4683FD67" w14:textId="77777777" w:rsidTr="00B90B63">
        <w:tc>
          <w:tcPr>
            <w:tcW w:w="6185" w:type="dxa"/>
          </w:tcPr>
          <w:p w14:paraId="658307DB" w14:textId="00D3CBC4" w:rsidR="0079232C" w:rsidRPr="00963849" w:rsidRDefault="007C2C6B" w:rsidP="00185E0E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240" w:lineRule="auto"/>
              <w:ind w:left="8" w:hanging="8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มูลค่าสุทธิตามบัญชีต้น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236" w:type="dxa"/>
          </w:tcPr>
          <w:p w14:paraId="708A3A64" w14:textId="77777777" w:rsidR="0079232C" w:rsidRPr="00963849" w:rsidRDefault="0079232C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01EEF043" w14:textId="089366E3" w:rsidR="0079232C" w:rsidRPr="00963849" w:rsidRDefault="009F602C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23,754</w:t>
            </w:r>
          </w:p>
        </w:tc>
      </w:tr>
      <w:tr w:rsidR="008D33A1" w:rsidRPr="007A2507" w14:paraId="4D36171B" w14:textId="77777777" w:rsidTr="00B90B63">
        <w:tc>
          <w:tcPr>
            <w:tcW w:w="6185" w:type="dxa"/>
          </w:tcPr>
          <w:p w14:paraId="284FE92A" w14:textId="44243E09" w:rsidR="008D33A1" w:rsidRPr="00963849" w:rsidRDefault="008D33A1" w:rsidP="00185E0E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240" w:lineRule="auto"/>
              <w:ind w:left="8" w:hanging="8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เพิ่มขึ้นจากการ</w:t>
            </w:r>
            <w:r w:rsidR="000D7E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ประเมิ</w:t>
            </w:r>
            <w:r w:rsidR="009C421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น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สัญญาเช่า</w:t>
            </w:r>
            <w:r w:rsidR="000D7E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ใหม่</w:t>
            </w:r>
          </w:p>
        </w:tc>
        <w:tc>
          <w:tcPr>
            <w:tcW w:w="236" w:type="dxa"/>
          </w:tcPr>
          <w:p w14:paraId="1CB0BE09" w14:textId="77777777" w:rsidR="008D33A1" w:rsidRPr="00963849" w:rsidRDefault="008D33A1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43772793" w14:textId="629B2D16" w:rsidR="008D33A1" w:rsidRPr="00963849" w:rsidRDefault="007D4CF3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292</w:t>
            </w:r>
          </w:p>
        </w:tc>
      </w:tr>
      <w:tr w:rsidR="00792127" w:rsidRPr="007A2507" w14:paraId="3B06D9E2" w14:textId="77777777" w:rsidTr="00B90B63">
        <w:tc>
          <w:tcPr>
            <w:tcW w:w="6185" w:type="dxa"/>
          </w:tcPr>
          <w:p w14:paraId="361A8196" w14:textId="439B7766" w:rsidR="00792127" w:rsidRPr="00963849" w:rsidRDefault="00E32341" w:rsidP="00C16F4D">
            <w:pPr>
              <w:tabs>
                <w:tab w:val="left" w:pos="1470"/>
              </w:tabs>
              <w:spacing w:line="240" w:lineRule="auto"/>
              <w:ind w:hanging="8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 w:rsidR="00F21F5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จากการยกเลิกสัญญา</w:t>
            </w:r>
          </w:p>
        </w:tc>
        <w:tc>
          <w:tcPr>
            <w:tcW w:w="236" w:type="dxa"/>
          </w:tcPr>
          <w:p w14:paraId="31EA3800" w14:textId="77777777" w:rsidR="00792127" w:rsidRPr="00963849" w:rsidRDefault="00792127" w:rsidP="00C16F4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0173300B" w14:textId="19D08FB8" w:rsidR="00792127" w:rsidRDefault="00A96C3E" w:rsidP="0006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(84)</w:t>
            </w:r>
          </w:p>
        </w:tc>
      </w:tr>
      <w:tr w:rsidR="004D4C3A" w:rsidRPr="007A2507" w14:paraId="28666711" w14:textId="77777777" w:rsidTr="00B90B63">
        <w:tc>
          <w:tcPr>
            <w:tcW w:w="6185" w:type="dxa"/>
          </w:tcPr>
          <w:p w14:paraId="5246CD5F" w14:textId="54BDAB69" w:rsidR="0079232C" w:rsidRPr="00963849" w:rsidRDefault="0079232C" w:rsidP="00C16F4D">
            <w:pPr>
              <w:tabs>
                <w:tab w:val="left" w:pos="1470"/>
              </w:tabs>
              <w:spacing w:line="240" w:lineRule="auto"/>
              <w:ind w:hanging="8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36" w:type="dxa"/>
          </w:tcPr>
          <w:p w14:paraId="4B533F4C" w14:textId="77777777" w:rsidR="0079232C" w:rsidRPr="00963849" w:rsidRDefault="0079232C" w:rsidP="00C16F4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53B02ACA" w14:textId="3CE1A286" w:rsidR="0079232C" w:rsidRPr="00963849" w:rsidRDefault="004D084E" w:rsidP="0006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9E08E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</w:t>
            </w:r>
            <w:r w:rsidR="00A96C3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766</w:t>
            </w:r>
            <w:r w:rsidR="009E08E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A73882" w:rsidRPr="007A2507" w14:paraId="7EB69F83" w14:textId="77777777" w:rsidTr="00B90B63">
        <w:tc>
          <w:tcPr>
            <w:tcW w:w="6185" w:type="dxa"/>
          </w:tcPr>
          <w:p w14:paraId="7B8CCF4A" w14:textId="1F0BF4E8" w:rsidR="00A73882" w:rsidRPr="00963849" w:rsidRDefault="007C2C6B" w:rsidP="00A73882">
            <w:pPr>
              <w:tabs>
                <w:tab w:val="left" w:pos="3090"/>
                <w:tab w:val="left" w:pos="4860"/>
              </w:tabs>
              <w:spacing w:line="240" w:lineRule="auto"/>
              <w:ind w:hanging="89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มูลค่าสุทธิตามบัญชีปลาย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236" w:type="dxa"/>
          </w:tcPr>
          <w:p w14:paraId="6B5D199A" w14:textId="77777777" w:rsidR="00A73882" w:rsidRPr="00963849" w:rsidRDefault="00A73882" w:rsidP="00A7388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</w:tcPr>
          <w:p w14:paraId="6DAC1BE2" w14:textId="1F3B1C19" w:rsidR="00A73882" w:rsidRPr="00963849" w:rsidRDefault="00A73882" w:rsidP="00A7388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22,196</w:t>
            </w:r>
          </w:p>
        </w:tc>
      </w:tr>
    </w:tbl>
    <w:p w14:paraId="7857BA93" w14:textId="77777777" w:rsidR="00B47D39" w:rsidRPr="00963849" w:rsidRDefault="00B47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8"/>
          <w:szCs w:val="28"/>
          <w:u w:val="single"/>
          <w:lang w:eastAsia="th-TH"/>
        </w:rPr>
      </w:pPr>
    </w:p>
    <w:p w14:paraId="69A456BB" w14:textId="72CB84F3" w:rsidR="00BB7699" w:rsidRPr="00963849" w:rsidRDefault="00BB7699" w:rsidP="004C07F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สินทรัพย์ไม่มีตัวตน</w:t>
      </w:r>
    </w:p>
    <w:p w14:paraId="19FC8F84" w14:textId="47596A37" w:rsidR="00CC37C8" w:rsidRPr="00963849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p w14:paraId="24AF2F90" w14:textId="5580F5D8" w:rsidR="00EB3E2E" w:rsidRPr="00963849" w:rsidRDefault="007C3010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C3010">
        <w:rPr>
          <w:rFonts w:ascii="Browallia New" w:hAnsi="Browallia New" w:cs="Browallia New"/>
          <w:spacing w:val="4"/>
          <w:sz w:val="28"/>
          <w:szCs w:val="28"/>
          <w:cs/>
        </w:rPr>
        <w:t>ในระหว่างงวด</w:t>
      </w:r>
      <w:r w:rsidRPr="007C3010">
        <w:rPr>
          <w:rFonts w:ascii="Browallia New" w:hAnsi="Browallia New" w:cs="Browallia New" w:hint="cs"/>
          <w:spacing w:val="4"/>
          <w:sz w:val="28"/>
          <w:szCs w:val="28"/>
          <w:cs/>
        </w:rPr>
        <w:t>สาม</w:t>
      </w:r>
      <w:r w:rsidRPr="007C3010">
        <w:rPr>
          <w:rFonts w:ascii="Browallia New" w:hAnsi="Browallia New" w:cs="Browallia New"/>
          <w:spacing w:val="4"/>
          <w:sz w:val="28"/>
          <w:szCs w:val="28"/>
          <w:cs/>
        </w:rPr>
        <w:t xml:space="preserve">เดือนสิ้นสุดวันที่ </w:t>
      </w:r>
      <w:r w:rsidRPr="007C3010">
        <w:rPr>
          <w:rFonts w:ascii="Browallia New" w:hAnsi="Browallia New" w:cs="Browallia New"/>
          <w:spacing w:val="4"/>
          <w:sz w:val="28"/>
          <w:szCs w:val="28"/>
          <w:lang w:val="en-GB"/>
        </w:rPr>
        <w:t xml:space="preserve">31 </w:t>
      </w:r>
      <w:r w:rsidRPr="007C3010">
        <w:rPr>
          <w:rFonts w:ascii="Browallia New" w:hAnsi="Browallia New" w:cs="Browallia New" w:hint="cs"/>
          <w:spacing w:val="4"/>
          <w:sz w:val="28"/>
          <w:szCs w:val="28"/>
          <w:cs/>
        </w:rPr>
        <w:t xml:space="preserve">มีนาคม </w:t>
      </w:r>
      <w:r w:rsidR="002B551B" w:rsidRPr="00963849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7</w:t>
      </w:r>
      <w:r w:rsidR="00EB3E2E" w:rsidRPr="00963849">
        <w:rPr>
          <w:rFonts w:ascii="Browallia New" w:hAnsi="Browallia New" w:cs="Browallia New"/>
          <w:spacing w:val="4"/>
          <w:sz w:val="28"/>
          <w:szCs w:val="28"/>
          <w:cs/>
        </w:rPr>
        <w:t xml:space="preserve"> มีรายการเปลี่ยนแปลง</w:t>
      </w:r>
      <w:r w:rsidR="00A041A3">
        <w:rPr>
          <w:rFonts w:ascii="Browallia New" w:hAnsi="Browallia New" w:cs="Browallia New" w:hint="cs"/>
          <w:spacing w:val="4"/>
          <w:sz w:val="28"/>
          <w:szCs w:val="28"/>
          <w:cs/>
        </w:rPr>
        <w:t>อย่างย่อ</w:t>
      </w:r>
      <w:r w:rsidR="00EB3E2E" w:rsidRPr="00963849">
        <w:rPr>
          <w:rFonts w:ascii="Browallia New" w:hAnsi="Browallia New" w:cs="Browallia New"/>
          <w:spacing w:val="4"/>
          <w:sz w:val="28"/>
          <w:szCs w:val="28"/>
          <w:cs/>
        </w:rPr>
        <w:t>ของสินทรัพย์ไม่มีตัวตนดังต่อไป</w:t>
      </w:r>
      <w:r w:rsidR="00EB3E2E" w:rsidRPr="00963849">
        <w:rPr>
          <w:rFonts w:ascii="Browallia New" w:hAnsi="Browallia New" w:cs="Browallia New"/>
          <w:sz w:val="28"/>
          <w:szCs w:val="28"/>
          <w:cs/>
        </w:rPr>
        <w:t>นี้</w:t>
      </w:r>
      <w:r w:rsidR="00EB3E2E" w:rsidRPr="00963849">
        <w:rPr>
          <w:rFonts w:ascii="Browallia New" w:hAnsi="Browallia New" w:cs="Browallia New"/>
          <w:sz w:val="28"/>
          <w:szCs w:val="28"/>
        </w:rPr>
        <w:t xml:space="preserve"> </w:t>
      </w:r>
    </w:p>
    <w:p w14:paraId="6FC05BAB" w14:textId="77777777" w:rsidR="00EB3E2E" w:rsidRPr="00D23DAD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8992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6157"/>
        <w:gridCol w:w="236"/>
        <w:gridCol w:w="2599"/>
      </w:tblGrid>
      <w:tr w:rsidR="004D4C3A" w:rsidRPr="007A2507" w14:paraId="6C0E7235" w14:textId="77777777" w:rsidTr="000C5906">
        <w:tc>
          <w:tcPr>
            <w:tcW w:w="6157" w:type="dxa"/>
          </w:tcPr>
          <w:p w14:paraId="41898F8E" w14:textId="77777777" w:rsidR="004105CA" w:rsidRPr="00963849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AAFFA46" w14:textId="77777777" w:rsidR="004105CA" w:rsidRPr="00963849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0C211424" w14:textId="77777777" w:rsidR="004105CA" w:rsidRPr="00963849" w:rsidRDefault="004105CA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7A2507" w14:paraId="299B00D1" w14:textId="77777777" w:rsidTr="000C5906">
        <w:tc>
          <w:tcPr>
            <w:tcW w:w="6157" w:type="dxa"/>
          </w:tcPr>
          <w:p w14:paraId="01403FE3" w14:textId="77777777" w:rsidR="004105CA" w:rsidRPr="00963849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54F764D8" w14:textId="77777777" w:rsidR="004105CA" w:rsidRPr="00963849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31E497A9" w14:textId="6061B4E1" w:rsidR="004105CA" w:rsidRPr="00963849" w:rsidRDefault="005650C0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งบ</w:t>
            </w:r>
            <w:r w:rsidR="004105CA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การเงินรวมและเฉพาะบริษัท</w:t>
            </w:r>
          </w:p>
        </w:tc>
      </w:tr>
      <w:tr w:rsidR="004D4C3A" w:rsidRPr="007A2507" w14:paraId="112AC4D1" w14:textId="77777777" w:rsidTr="000C5906">
        <w:trPr>
          <w:trHeight w:val="341"/>
        </w:trPr>
        <w:tc>
          <w:tcPr>
            <w:tcW w:w="6157" w:type="dxa"/>
          </w:tcPr>
          <w:p w14:paraId="3A7B2446" w14:textId="77777777" w:rsidR="004105CA" w:rsidRPr="00963849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79440B3" w14:textId="77777777" w:rsidR="004105CA" w:rsidRPr="00963849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2D82E227" w14:textId="77777777" w:rsidR="004105CA" w:rsidRPr="00963849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7A2507" w14:paraId="34CF33D7" w14:textId="77777777" w:rsidTr="000C5906">
        <w:tc>
          <w:tcPr>
            <w:tcW w:w="6157" w:type="dxa"/>
          </w:tcPr>
          <w:p w14:paraId="30CD46D1" w14:textId="25EEA1A0" w:rsidR="004105CA" w:rsidRPr="00963849" w:rsidRDefault="00FB5D46" w:rsidP="00264982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มูลค่าสุทธิตามบัญชีต้น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1C6CB42D" w14:textId="77777777" w:rsidR="004105CA" w:rsidRPr="00963849" w:rsidRDefault="004105C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1148E6E9" w14:textId="1425C49D" w:rsidR="004105CA" w:rsidRPr="00963849" w:rsidRDefault="00D711D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</w:t>
            </w:r>
            <w:r w:rsidR="004A67F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149</w:t>
            </w:r>
          </w:p>
        </w:tc>
      </w:tr>
      <w:tr w:rsidR="00717545" w:rsidRPr="007A2507" w14:paraId="48A7A0E3" w14:textId="77777777" w:rsidTr="000C5906">
        <w:tc>
          <w:tcPr>
            <w:tcW w:w="6157" w:type="dxa"/>
          </w:tcPr>
          <w:p w14:paraId="18159D9A" w14:textId="2CEA1056" w:rsidR="00717545" w:rsidRPr="00963849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ซื้อสินทรัพย์เพิ่ม</w:t>
            </w:r>
          </w:p>
        </w:tc>
        <w:tc>
          <w:tcPr>
            <w:tcW w:w="236" w:type="dxa"/>
            <w:shd w:val="clear" w:color="auto" w:fill="auto"/>
          </w:tcPr>
          <w:p w14:paraId="104BCB7B" w14:textId="77777777" w:rsidR="00717545" w:rsidRPr="00963849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46C9D971" w14:textId="2CFCD558" w:rsidR="00717545" w:rsidRPr="00963849" w:rsidRDefault="00942A8B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2,500</w:t>
            </w:r>
          </w:p>
        </w:tc>
      </w:tr>
      <w:tr w:rsidR="00717545" w:rsidRPr="007A2507" w14:paraId="242E8D1A" w14:textId="77777777" w:rsidTr="000C5906">
        <w:tc>
          <w:tcPr>
            <w:tcW w:w="6157" w:type="dxa"/>
          </w:tcPr>
          <w:p w14:paraId="73A40882" w14:textId="26AF68CD" w:rsidR="00717545" w:rsidRPr="00963849" w:rsidRDefault="00717545" w:rsidP="00717545">
            <w:pPr>
              <w:tabs>
                <w:tab w:val="left" w:pos="3390"/>
              </w:tabs>
              <w:spacing w:line="240" w:lineRule="auto"/>
              <w:ind w:left="-9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36" w:type="dxa"/>
            <w:shd w:val="clear" w:color="auto" w:fill="auto"/>
          </w:tcPr>
          <w:p w14:paraId="23070581" w14:textId="77777777" w:rsidR="00717545" w:rsidRPr="00963849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5F6AEDB8" w14:textId="7E415F7B" w:rsidR="00717545" w:rsidRPr="00963849" w:rsidRDefault="00444D63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(1,281)</w:t>
            </w:r>
          </w:p>
        </w:tc>
      </w:tr>
      <w:tr w:rsidR="00717545" w:rsidRPr="007A2507" w14:paraId="52181BC1" w14:textId="77777777" w:rsidTr="000C5906">
        <w:trPr>
          <w:trHeight w:val="63"/>
        </w:trPr>
        <w:tc>
          <w:tcPr>
            <w:tcW w:w="6157" w:type="dxa"/>
          </w:tcPr>
          <w:p w14:paraId="28E7EF72" w14:textId="29DD6260" w:rsidR="00717545" w:rsidRPr="00963849" w:rsidRDefault="00FB5D46" w:rsidP="00717545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มูลค่าสุทธิตามบัญชีปลาย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0D469418" w14:textId="77777777" w:rsidR="00717545" w:rsidRPr="00963849" w:rsidRDefault="00717545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129AF9EB" w:rsidR="00717545" w:rsidRPr="00963849" w:rsidRDefault="00755E6F" w:rsidP="0071754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12,368</w:t>
            </w:r>
          </w:p>
        </w:tc>
      </w:tr>
    </w:tbl>
    <w:p w14:paraId="07B489A9" w14:textId="77777777" w:rsidR="00F659CF" w:rsidRPr="00963849" w:rsidRDefault="00F659CF" w:rsidP="003E16BA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6B7AE14" w14:textId="77777777" w:rsidR="00355523" w:rsidRPr="00963849" w:rsidRDefault="00355523" w:rsidP="0019137E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เงินกู้ยืมระยะสั้น</w:t>
      </w:r>
      <w:r w:rsidR="00B75D4F"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จากบุคคลอื่น</w:t>
      </w:r>
    </w:p>
    <w:p w14:paraId="74DA7E4D" w14:textId="77777777" w:rsidR="0092785C" w:rsidRDefault="0092785C" w:rsidP="006E1F34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048362F" w14:textId="2467C08B" w:rsidR="006E1F34" w:rsidRPr="006E1F34" w:rsidRDefault="006E1F34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6E1F34">
        <w:rPr>
          <w:rFonts w:ascii="Browallia New" w:hAnsi="Browallia New" w:cs="Browallia New" w:hint="cs"/>
          <w:color w:val="auto"/>
          <w:sz w:val="28"/>
          <w:szCs w:val="28"/>
          <w:u w:val="single"/>
          <w:cs/>
        </w:rPr>
        <w:t>บริษัท</w:t>
      </w:r>
    </w:p>
    <w:p w14:paraId="4C817E98" w14:textId="7DFB6C22" w:rsidR="00AD0039" w:rsidRDefault="002E04AE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963849">
        <w:rPr>
          <w:rFonts w:ascii="Browallia New" w:hAnsi="Browallia New" w:cs="Browallia New" w:hint="cs"/>
          <w:sz w:val="28"/>
          <w:szCs w:val="28"/>
          <w:cs/>
        </w:rPr>
        <w:t>ใน</w:t>
      </w:r>
      <w:r w:rsidR="004866D3">
        <w:rPr>
          <w:rFonts w:ascii="Browallia New" w:hAnsi="Browallia New" w:cs="Browallia New" w:hint="cs"/>
          <w:sz w:val="28"/>
          <w:szCs w:val="28"/>
          <w:cs/>
        </w:rPr>
        <w:t xml:space="preserve">ปี </w:t>
      </w:r>
      <w:r w:rsidR="004866D3">
        <w:rPr>
          <w:rFonts w:ascii="Browallia New" w:hAnsi="Browallia New" w:cs="Browallia New"/>
          <w:sz w:val="28"/>
          <w:szCs w:val="28"/>
        </w:rPr>
        <w:t>2566</w:t>
      </w:r>
      <w:r w:rsidR="00630675" w:rsidRPr="0063067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27690" w:rsidRPr="00963849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1A1A0A" w:rsidRPr="00963849">
        <w:rPr>
          <w:rFonts w:ascii="Browallia New" w:hAnsi="Browallia New" w:cs="Browallia New" w:hint="cs"/>
          <w:sz w:val="28"/>
          <w:szCs w:val="28"/>
          <w:cs/>
        </w:rPr>
        <w:t>ได้กู้ยืมเงิน</w:t>
      </w:r>
      <w:r w:rsidR="00907314" w:rsidRPr="00963849">
        <w:rPr>
          <w:rFonts w:ascii="Browallia New" w:hAnsi="Browallia New" w:cs="Browallia New"/>
          <w:sz w:val="28"/>
          <w:szCs w:val="28"/>
          <w:cs/>
        </w:rPr>
        <w:t>จาก</w:t>
      </w:r>
      <w:r w:rsidR="001A1A0A" w:rsidRPr="00963849">
        <w:rPr>
          <w:rFonts w:ascii="Browallia New" w:hAnsi="Browallia New" w:cs="Browallia New" w:hint="cs"/>
          <w:sz w:val="28"/>
          <w:szCs w:val="28"/>
          <w:cs/>
        </w:rPr>
        <w:t>บุคคล</w:t>
      </w:r>
      <w:r w:rsidR="00907314" w:rsidRPr="00963849">
        <w:rPr>
          <w:rFonts w:ascii="Browallia New" w:hAnsi="Browallia New" w:cs="Browallia New"/>
          <w:sz w:val="28"/>
          <w:szCs w:val="28"/>
          <w:cs/>
        </w:rPr>
        <w:t>อื่นเป็น</w:t>
      </w:r>
      <w:r w:rsidR="001A1A0A" w:rsidRPr="00963849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="008404D0" w:rsidRPr="00963849">
        <w:rPr>
          <w:rFonts w:ascii="Browallia New" w:hAnsi="Browallia New" w:cs="Browallia New"/>
          <w:sz w:val="28"/>
          <w:szCs w:val="28"/>
          <w:cs/>
        </w:rPr>
        <w:t>รวม</w:t>
      </w:r>
      <w:r w:rsidR="001A1A0A" w:rsidRPr="0096384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65D2F">
        <w:rPr>
          <w:rFonts w:ascii="Browallia New" w:hAnsi="Browallia New" w:cs="Browallia New"/>
          <w:sz w:val="28"/>
          <w:szCs w:val="28"/>
        </w:rPr>
        <w:t>50</w:t>
      </w:r>
      <w:r w:rsidR="001A1A0A"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A1A0A" w:rsidRPr="00963849"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  <w:r w:rsidR="00907314" w:rsidRPr="00963849">
        <w:rPr>
          <w:rFonts w:ascii="Browallia New" w:hAnsi="Browallia New" w:cs="Browallia New"/>
          <w:sz w:val="28"/>
          <w:szCs w:val="28"/>
          <w:cs/>
        </w:rPr>
        <w:t>โดย</w:t>
      </w:r>
      <w:r w:rsidR="00EF7246" w:rsidRPr="00963849">
        <w:rPr>
          <w:rFonts w:ascii="Browallia New" w:hAnsi="Browallia New" w:cs="Browallia New"/>
          <w:sz w:val="28"/>
          <w:szCs w:val="28"/>
          <w:cs/>
        </w:rPr>
        <w:t xml:space="preserve">มีอัตราดอกเบี้ยร้อยละ </w:t>
      </w:r>
      <w:r w:rsidR="000B628A" w:rsidRPr="000B628A">
        <w:rPr>
          <w:rFonts w:ascii="Browallia New" w:hAnsi="Browallia New" w:cs="Browallia New"/>
          <w:sz w:val="28"/>
          <w:szCs w:val="28"/>
        </w:rPr>
        <w:t>14</w:t>
      </w:r>
      <w:r w:rsidR="00A32F33">
        <w:rPr>
          <w:rFonts w:ascii="Browallia New" w:hAnsi="Browallia New" w:cs="Browallia New"/>
          <w:sz w:val="28"/>
          <w:szCs w:val="28"/>
          <w:cs/>
        </w:rPr>
        <w:t>.</w:t>
      </w:r>
      <w:r w:rsidR="000B628A" w:rsidRPr="000B628A">
        <w:rPr>
          <w:rFonts w:ascii="Browallia New" w:hAnsi="Browallia New" w:cs="Browallia New"/>
          <w:sz w:val="28"/>
          <w:szCs w:val="28"/>
        </w:rPr>
        <w:t>00</w:t>
      </w:r>
      <w:r w:rsidR="00EF7246" w:rsidRPr="00963849">
        <w:rPr>
          <w:rFonts w:ascii="Browallia New" w:hAnsi="Browallia New" w:cs="Browallia New"/>
          <w:sz w:val="28"/>
          <w:szCs w:val="28"/>
          <w:cs/>
        </w:rPr>
        <w:t xml:space="preserve"> ต่อปี กำหนดชำระคืนเงินต้นภายใน </w:t>
      </w:r>
      <w:r w:rsidR="000B628A" w:rsidRPr="000B628A">
        <w:rPr>
          <w:rFonts w:ascii="Browallia New" w:hAnsi="Browallia New" w:cs="Browallia New"/>
          <w:sz w:val="28"/>
          <w:szCs w:val="28"/>
        </w:rPr>
        <w:t>1</w:t>
      </w:r>
      <w:r w:rsidR="00EF7246" w:rsidRPr="00963849">
        <w:rPr>
          <w:rFonts w:ascii="Browallia New" w:hAnsi="Browallia New" w:cs="Browallia New"/>
          <w:sz w:val="28"/>
          <w:szCs w:val="28"/>
          <w:cs/>
        </w:rPr>
        <w:t xml:space="preserve"> ปี</w:t>
      </w:r>
      <w:r w:rsidR="00536D32" w:rsidRPr="00963849">
        <w:rPr>
          <w:rFonts w:ascii="Browallia New" w:hAnsi="Browallia New" w:cs="Browallia New"/>
          <w:sz w:val="28"/>
          <w:szCs w:val="28"/>
          <w:cs/>
        </w:rPr>
        <w:t xml:space="preserve"> นับจาก</w:t>
      </w:r>
      <w:r w:rsidR="008404D0" w:rsidRPr="00963849">
        <w:rPr>
          <w:rFonts w:ascii="Browallia New" w:hAnsi="Browallia New" w:cs="Browallia New"/>
          <w:sz w:val="28"/>
          <w:szCs w:val="28"/>
          <w:cs/>
        </w:rPr>
        <w:t>วันที่ทำสัญญา</w:t>
      </w:r>
      <w:r w:rsidR="004D71C2"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76DDA" w:rsidRPr="00963849">
        <w:rPr>
          <w:rFonts w:ascii="Browallia New" w:hAnsi="Browallia New" w:cs="Browallia New" w:hint="cs"/>
          <w:sz w:val="28"/>
          <w:szCs w:val="28"/>
          <w:cs/>
        </w:rPr>
        <w:t>เงินกู้ยืมดังกล่าว</w:t>
      </w:r>
      <w:r w:rsidR="00B549FE" w:rsidRPr="00963849">
        <w:rPr>
          <w:rFonts w:ascii="Browallia New" w:hAnsi="Browallia New" w:cs="Browallia New" w:hint="cs"/>
          <w:sz w:val="28"/>
          <w:szCs w:val="28"/>
          <w:cs/>
        </w:rPr>
        <w:t xml:space="preserve">ค้ำประกันโดยบุคคลอื่น โดยมีค่าธรรมเนียมการค้ำประกันร้อยละ </w:t>
      </w:r>
      <w:r w:rsidR="000B628A" w:rsidRPr="000B628A">
        <w:rPr>
          <w:rFonts w:ascii="Browallia New" w:hAnsi="Browallia New" w:cs="Browallia New"/>
          <w:sz w:val="28"/>
          <w:szCs w:val="28"/>
        </w:rPr>
        <w:t>2</w:t>
      </w:r>
      <w:r w:rsidR="00A32F33" w:rsidRPr="00A32F33">
        <w:rPr>
          <w:rFonts w:ascii="Browallia New" w:hAnsi="Browallia New" w:cs="Browallia New"/>
          <w:sz w:val="28"/>
          <w:szCs w:val="28"/>
          <w:cs/>
        </w:rPr>
        <w:t>.</w:t>
      </w:r>
      <w:r w:rsidR="000B628A" w:rsidRPr="000B628A">
        <w:rPr>
          <w:rFonts w:ascii="Browallia New" w:hAnsi="Browallia New" w:cs="Browallia New"/>
          <w:sz w:val="28"/>
          <w:szCs w:val="28"/>
        </w:rPr>
        <w:t>00</w:t>
      </w:r>
      <w:r w:rsidR="00B549FE" w:rsidRPr="00A32F3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549FE" w:rsidRPr="00A32F33">
        <w:rPr>
          <w:rFonts w:ascii="Browallia New" w:hAnsi="Browallia New" w:cs="Browallia New" w:hint="cs"/>
          <w:sz w:val="28"/>
          <w:szCs w:val="28"/>
          <w:cs/>
        </w:rPr>
        <w:t>ต่อปี</w:t>
      </w:r>
    </w:p>
    <w:p w14:paraId="2134E06B" w14:textId="77777777" w:rsidR="00F805C5" w:rsidRDefault="00F805C5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261E656" w14:textId="5F30C282" w:rsidR="00294BBE" w:rsidRPr="00F72CF8" w:rsidRDefault="00294BBE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>
        <w:rPr>
          <w:rFonts w:ascii="Browallia New" w:hAnsi="Browallia New" w:cs="Browallia New"/>
          <w:sz w:val="28"/>
          <w:szCs w:val="28"/>
        </w:rPr>
        <w:t>4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7117B">
        <w:rPr>
          <w:rFonts w:ascii="Browallia New" w:hAnsi="Browallia New" w:cs="Browallia New" w:hint="cs"/>
          <w:sz w:val="28"/>
          <w:szCs w:val="28"/>
          <w:cs/>
        </w:rPr>
        <w:t xml:space="preserve">เมษายน </w:t>
      </w:r>
      <w:r w:rsidR="006B66E8">
        <w:rPr>
          <w:rFonts w:ascii="Browallia New" w:hAnsi="Browallia New" w:cs="Browallia New"/>
          <w:sz w:val="28"/>
          <w:szCs w:val="28"/>
        </w:rPr>
        <w:t xml:space="preserve">2567 </w:t>
      </w:r>
      <w:r w:rsidR="00B05D69">
        <w:rPr>
          <w:rFonts w:ascii="Browallia New" w:hAnsi="Browallia New" w:cs="Browallia New" w:hint="cs"/>
          <w:sz w:val="28"/>
          <w:szCs w:val="28"/>
          <w:cs/>
        </w:rPr>
        <w:t>บริษัททำบันทึกข้อตกลง</w:t>
      </w:r>
      <w:r w:rsidR="008645D3">
        <w:rPr>
          <w:rFonts w:ascii="Browallia New" w:hAnsi="Browallia New" w:cs="Browallia New" w:hint="cs"/>
          <w:sz w:val="28"/>
          <w:szCs w:val="28"/>
          <w:cs/>
        </w:rPr>
        <w:t>ขยาย</w:t>
      </w:r>
      <w:r w:rsidR="00C83D57">
        <w:rPr>
          <w:rFonts w:ascii="Browallia New" w:hAnsi="Browallia New" w:cs="Browallia New" w:hint="cs"/>
          <w:sz w:val="28"/>
          <w:szCs w:val="28"/>
          <w:cs/>
        </w:rPr>
        <w:t>ระยะเวลา</w:t>
      </w:r>
      <w:r w:rsidR="003F39D7">
        <w:rPr>
          <w:rFonts w:ascii="Browallia New" w:hAnsi="Browallia New" w:cs="Browallia New" w:hint="cs"/>
          <w:sz w:val="28"/>
          <w:szCs w:val="28"/>
          <w:cs/>
        </w:rPr>
        <w:t>ชำระหนี้</w:t>
      </w:r>
      <w:r w:rsidR="004F3827">
        <w:rPr>
          <w:rFonts w:ascii="Browallia New" w:hAnsi="Browallia New" w:cs="Browallia New" w:hint="cs"/>
          <w:sz w:val="28"/>
          <w:szCs w:val="28"/>
          <w:cs/>
        </w:rPr>
        <w:t>เงินต้น</w:t>
      </w:r>
      <w:r w:rsidR="009A5C03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="004F382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F3827">
        <w:rPr>
          <w:rFonts w:ascii="Browallia New" w:hAnsi="Browallia New" w:cs="Browallia New"/>
          <w:sz w:val="28"/>
          <w:szCs w:val="28"/>
        </w:rPr>
        <w:t xml:space="preserve">30 </w:t>
      </w:r>
      <w:r w:rsidR="004F3827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252718">
        <w:rPr>
          <w:rFonts w:ascii="Browallia New" w:hAnsi="Browallia New" w:cs="Browallia New" w:hint="cs"/>
          <w:sz w:val="28"/>
          <w:szCs w:val="28"/>
          <w:cs/>
        </w:rPr>
        <w:t xml:space="preserve"> โดย</w:t>
      </w:r>
      <w:r w:rsidR="001F57FF">
        <w:rPr>
          <w:rFonts w:ascii="Browallia New" w:hAnsi="Browallia New" w:cs="Browallia New" w:hint="cs"/>
          <w:sz w:val="28"/>
          <w:szCs w:val="28"/>
          <w:cs/>
        </w:rPr>
        <w:t>ตกลงชำระหนี้เงินต้น</w:t>
      </w:r>
      <w:r w:rsidR="00BF3FA4">
        <w:rPr>
          <w:rFonts w:ascii="Browallia New" w:hAnsi="Browallia New" w:cs="Browallia New" w:hint="cs"/>
          <w:sz w:val="28"/>
          <w:szCs w:val="28"/>
          <w:cs/>
        </w:rPr>
        <w:t xml:space="preserve">ภายในวันที่ </w:t>
      </w:r>
      <w:r w:rsidR="00157294">
        <w:rPr>
          <w:rFonts w:ascii="Browallia New" w:hAnsi="Browallia New" w:cs="Browallia New"/>
          <w:sz w:val="28"/>
          <w:szCs w:val="28"/>
        </w:rPr>
        <w:t xml:space="preserve">5 </w:t>
      </w:r>
      <w:r w:rsidR="00157294">
        <w:rPr>
          <w:rFonts w:ascii="Browallia New" w:hAnsi="Browallia New" w:cs="Browallia New" w:hint="cs"/>
          <w:sz w:val="28"/>
          <w:szCs w:val="28"/>
          <w:cs/>
        </w:rPr>
        <w:t>เมษายน</w:t>
      </w:r>
      <w:r w:rsidR="00157294">
        <w:rPr>
          <w:rFonts w:ascii="Browallia New" w:hAnsi="Browallia New" w:cs="Browallia New"/>
          <w:sz w:val="28"/>
          <w:szCs w:val="28"/>
        </w:rPr>
        <w:t xml:space="preserve"> </w:t>
      </w:r>
      <w:r w:rsidR="00AF422B">
        <w:rPr>
          <w:rFonts w:ascii="Browallia New" w:hAnsi="Browallia New" w:cs="Browallia New"/>
          <w:sz w:val="28"/>
          <w:szCs w:val="28"/>
        </w:rPr>
        <w:t>2568</w:t>
      </w:r>
    </w:p>
    <w:p w14:paraId="7494FBB4" w14:textId="33CD169F" w:rsidR="00F805C5" w:rsidRDefault="00F805C5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77494E5" w14:textId="27259A37" w:rsidR="006E1F34" w:rsidRPr="006E1F34" w:rsidRDefault="006E1F34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  <w:r w:rsidRPr="006E1F34">
        <w:rPr>
          <w:rFonts w:ascii="Browallia New" w:hAnsi="Browallia New" w:cs="Browallia New" w:hint="cs"/>
          <w:color w:val="auto"/>
          <w:sz w:val="28"/>
          <w:szCs w:val="28"/>
          <w:u w:val="single"/>
          <w:cs/>
        </w:rPr>
        <w:t>บริษัท</w:t>
      </w:r>
      <w:r>
        <w:rPr>
          <w:rFonts w:ascii="Browallia New" w:hAnsi="Browallia New" w:cs="Browallia New" w:hint="cs"/>
          <w:color w:val="auto"/>
          <w:sz w:val="28"/>
          <w:szCs w:val="28"/>
          <w:u w:val="single"/>
          <w:cs/>
        </w:rPr>
        <w:t>ย่อย</w:t>
      </w:r>
    </w:p>
    <w:p w14:paraId="154747F3" w14:textId="75B99710" w:rsidR="007A7B01" w:rsidRPr="006E1F34" w:rsidRDefault="00953A8B" w:rsidP="000C5906">
      <w:pPr>
        <w:pStyle w:val="CordiaNew"/>
        <w:tabs>
          <w:tab w:val="clear" w:pos="4153"/>
          <w:tab w:val="left" w:pos="1260"/>
        </w:tabs>
        <w:ind w:left="369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C5906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ใ</w:t>
      </w:r>
      <w:r w:rsidRPr="000C5906">
        <w:rPr>
          <w:rFonts w:ascii="Browallia New" w:hAnsi="Browallia New" w:cs="Browallia New" w:hint="cs"/>
          <w:spacing w:val="-4"/>
          <w:sz w:val="28"/>
          <w:szCs w:val="28"/>
          <w:cs/>
        </w:rPr>
        <w:t>นระหว่างไตรมาส</w:t>
      </w:r>
      <w:r w:rsidR="00EC0BDE" w:rsidRPr="000C5906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EC0BDE" w:rsidRPr="000C5906">
        <w:rPr>
          <w:rFonts w:ascii="Browallia New" w:hAnsi="Browallia New" w:cs="Browallia New"/>
          <w:spacing w:val="-4"/>
          <w:sz w:val="28"/>
          <w:szCs w:val="28"/>
        </w:rPr>
        <w:t xml:space="preserve">1 </w:t>
      </w:r>
      <w:r w:rsidR="00BD6EBC" w:rsidRPr="000C5906">
        <w:rPr>
          <w:rFonts w:ascii="Browallia New" w:hAnsi="Browallia New" w:cs="Browallia New" w:hint="cs"/>
          <w:spacing w:val="-4"/>
          <w:sz w:val="28"/>
          <w:szCs w:val="28"/>
          <w:cs/>
        </w:rPr>
        <w:t>ของปี</w:t>
      </w:r>
      <w:r w:rsidR="00924E1A" w:rsidRPr="000C5906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9F4DCB" w:rsidRPr="000C5906">
        <w:rPr>
          <w:rFonts w:ascii="Browallia New" w:hAnsi="Browallia New" w:cs="Browallia New"/>
          <w:spacing w:val="-4"/>
          <w:sz w:val="28"/>
          <w:szCs w:val="28"/>
        </w:rPr>
        <w:t>2567</w:t>
      </w:r>
      <w:r w:rsidR="00924E1A" w:rsidRPr="000C5906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1413B6" w:rsidRPr="000C5906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บริษัทย่อย</w:t>
      </w:r>
      <w:r w:rsidR="006C514D" w:rsidRPr="000C5906">
        <w:rPr>
          <w:rFonts w:ascii="Browallia New" w:hAnsi="Browallia New" w:cs="Browallia New" w:hint="cs"/>
          <w:spacing w:val="-4"/>
          <w:sz w:val="28"/>
          <w:szCs w:val="28"/>
          <w:cs/>
        </w:rPr>
        <w:t>ได้กู้ยืมเงิน</w:t>
      </w:r>
      <w:r w:rsidR="003F46A3" w:rsidRPr="000C5906">
        <w:rPr>
          <w:rFonts w:ascii="Browallia New" w:hAnsi="Browallia New" w:cs="Browallia New" w:hint="cs"/>
          <w:spacing w:val="-4"/>
          <w:sz w:val="28"/>
          <w:szCs w:val="28"/>
          <w:cs/>
        </w:rPr>
        <w:t>จากบุคคลอื่น</w:t>
      </w:r>
      <w:r w:rsidR="00F7040B" w:rsidRPr="000C5906">
        <w:rPr>
          <w:rFonts w:ascii="Browallia New" w:hAnsi="Browallia New" w:cs="Browallia New" w:hint="cs"/>
          <w:spacing w:val="-4"/>
          <w:sz w:val="28"/>
          <w:szCs w:val="28"/>
          <w:cs/>
        </w:rPr>
        <w:t>ในรูปตั๋วสัญญา</w:t>
      </w:r>
      <w:r w:rsidR="0059006A" w:rsidRPr="000C5906">
        <w:rPr>
          <w:rFonts w:ascii="Browallia New" w:hAnsi="Browallia New" w:cs="Browallia New" w:hint="cs"/>
          <w:spacing w:val="-4"/>
          <w:sz w:val="28"/>
          <w:szCs w:val="28"/>
          <w:cs/>
        </w:rPr>
        <w:t>ใช้เงิน</w:t>
      </w:r>
      <w:r w:rsidR="001B3465" w:rsidRPr="000C5906">
        <w:rPr>
          <w:rFonts w:ascii="Browallia New" w:hAnsi="Browallia New" w:cs="Browallia New" w:hint="cs"/>
          <w:spacing w:val="-4"/>
          <w:sz w:val="28"/>
          <w:szCs w:val="28"/>
          <w:cs/>
        </w:rPr>
        <w:t>เป็นจำนวน</w:t>
      </w:r>
      <w:r w:rsidR="00C502B4" w:rsidRPr="000C5906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รวม </w:t>
      </w:r>
      <w:r w:rsidR="00C502B4" w:rsidRPr="000C5906">
        <w:rPr>
          <w:rFonts w:ascii="Browallia New" w:hAnsi="Browallia New" w:cs="Browallia New"/>
          <w:spacing w:val="-4"/>
          <w:sz w:val="28"/>
          <w:szCs w:val="28"/>
        </w:rPr>
        <w:t xml:space="preserve">11 </w:t>
      </w:r>
      <w:r w:rsidR="00C502B4" w:rsidRPr="000C5906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</w:t>
      </w:r>
      <w:r w:rsidR="00893FEF">
        <w:rPr>
          <w:rFonts w:ascii="Browallia New" w:hAnsi="Browallia New" w:cs="Browallia New" w:hint="cs"/>
          <w:sz w:val="28"/>
          <w:szCs w:val="28"/>
          <w:cs/>
        </w:rPr>
        <w:t xml:space="preserve"> โดยมี</w:t>
      </w:r>
      <w:r w:rsidR="00893FEF" w:rsidRPr="00F72CF8">
        <w:rPr>
          <w:rFonts w:ascii="Browallia New" w:hAnsi="Browallia New" w:cs="Browallia New" w:hint="cs"/>
          <w:sz w:val="28"/>
          <w:szCs w:val="28"/>
          <w:cs/>
        </w:rPr>
        <w:t>อ</w:t>
      </w:r>
      <w:r w:rsidR="00F83B45" w:rsidRPr="00F72CF8">
        <w:rPr>
          <w:rFonts w:ascii="Browallia New" w:hAnsi="Browallia New" w:cs="Browallia New" w:hint="cs"/>
          <w:sz w:val="28"/>
          <w:szCs w:val="28"/>
          <w:cs/>
        </w:rPr>
        <w:t>ั</w:t>
      </w:r>
      <w:r w:rsidR="00893FEF" w:rsidRPr="00F72CF8">
        <w:rPr>
          <w:rFonts w:ascii="Browallia New" w:hAnsi="Browallia New" w:cs="Browallia New" w:hint="cs"/>
          <w:sz w:val="28"/>
          <w:szCs w:val="28"/>
          <w:cs/>
        </w:rPr>
        <w:t>ตรา</w:t>
      </w:r>
      <w:r w:rsidR="00893FEF">
        <w:rPr>
          <w:rFonts w:ascii="Browallia New" w:hAnsi="Browallia New" w:cs="Browallia New" w:hint="cs"/>
          <w:sz w:val="28"/>
          <w:szCs w:val="28"/>
          <w:cs/>
        </w:rPr>
        <w:t>ดอกเบี้ย</w:t>
      </w:r>
      <w:r w:rsidR="007748C1">
        <w:rPr>
          <w:rFonts w:ascii="Browallia New" w:hAnsi="Browallia New" w:cs="Browallia New" w:hint="cs"/>
          <w:sz w:val="28"/>
          <w:szCs w:val="28"/>
          <w:cs/>
        </w:rPr>
        <w:t xml:space="preserve">ร้อยละ </w:t>
      </w:r>
      <w:r w:rsidR="007748C1">
        <w:rPr>
          <w:rFonts w:ascii="Browallia New" w:hAnsi="Browallia New" w:cs="Browallia New"/>
          <w:sz w:val="28"/>
          <w:szCs w:val="28"/>
        </w:rPr>
        <w:t xml:space="preserve">12 </w:t>
      </w:r>
      <w:r w:rsidR="007748C1">
        <w:rPr>
          <w:rFonts w:ascii="Browallia New" w:hAnsi="Browallia New" w:cs="Browallia New" w:hint="cs"/>
          <w:sz w:val="28"/>
          <w:szCs w:val="28"/>
          <w:cs/>
        </w:rPr>
        <w:t>ต่อปี</w:t>
      </w:r>
      <w:r w:rsidR="00924E1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A5C03">
        <w:rPr>
          <w:rFonts w:ascii="Browallia New" w:hAnsi="Browallia New" w:cs="Browallia New" w:hint="cs"/>
          <w:sz w:val="28"/>
          <w:szCs w:val="28"/>
          <w:cs/>
        </w:rPr>
        <w:t>มี</w:t>
      </w:r>
      <w:r w:rsidR="00B1712E" w:rsidRPr="00963849">
        <w:rPr>
          <w:rFonts w:ascii="Browallia New" w:hAnsi="Browallia New" w:cs="Browallia New"/>
          <w:sz w:val="28"/>
          <w:szCs w:val="28"/>
          <w:cs/>
        </w:rPr>
        <w:t>กำหนดชำระคืนเงินต้น</w:t>
      </w:r>
      <w:r w:rsidR="00D34173">
        <w:rPr>
          <w:rFonts w:ascii="Browallia New" w:hAnsi="Browallia New" w:cs="Browallia New" w:hint="cs"/>
          <w:sz w:val="28"/>
          <w:szCs w:val="28"/>
          <w:cs/>
        </w:rPr>
        <w:t>พร้อมดอกเบี้ย</w:t>
      </w:r>
      <w:r w:rsidR="005A2650">
        <w:rPr>
          <w:rFonts w:ascii="Browallia New" w:hAnsi="Browallia New" w:cs="Browallia New" w:hint="cs"/>
          <w:sz w:val="28"/>
          <w:szCs w:val="28"/>
          <w:cs/>
        </w:rPr>
        <w:t>ภายในไตรมาส</w:t>
      </w:r>
      <w:r w:rsidR="003E3612">
        <w:rPr>
          <w:rFonts w:ascii="Browallia New" w:hAnsi="Browallia New" w:cs="Browallia New" w:hint="cs"/>
          <w:sz w:val="28"/>
          <w:szCs w:val="28"/>
          <w:cs/>
        </w:rPr>
        <w:t xml:space="preserve">ที่ </w:t>
      </w:r>
      <w:r w:rsidR="003E3612">
        <w:rPr>
          <w:rFonts w:ascii="Browallia New" w:hAnsi="Browallia New" w:cs="Browallia New"/>
          <w:sz w:val="28"/>
          <w:szCs w:val="28"/>
        </w:rPr>
        <w:t xml:space="preserve">2 </w:t>
      </w:r>
      <w:r w:rsidR="003E3612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3E3612">
        <w:rPr>
          <w:rFonts w:ascii="Browallia New" w:hAnsi="Browallia New" w:cs="Browallia New"/>
          <w:sz w:val="28"/>
          <w:szCs w:val="28"/>
        </w:rPr>
        <w:t xml:space="preserve">3 </w:t>
      </w:r>
      <w:r w:rsidR="006C3C90">
        <w:rPr>
          <w:rFonts w:ascii="Browallia New" w:hAnsi="Browallia New" w:cs="Browallia New" w:hint="cs"/>
          <w:sz w:val="28"/>
          <w:szCs w:val="28"/>
          <w:cs/>
        </w:rPr>
        <w:t>ของปี</w:t>
      </w:r>
      <w:r w:rsidR="0093446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34469">
        <w:rPr>
          <w:rFonts w:ascii="Browallia New" w:hAnsi="Browallia New" w:cs="Browallia New"/>
          <w:sz w:val="28"/>
          <w:szCs w:val="28"/>
        </w:rPr>
        <w:t>2567</w:t>
      </w:r>
      <w:r w:rsidR="00C06847">
        <w:rPr>
          <w:rFonts w:ascii="Browallia New" w:hAnsi="Browallia New" w:cs="Browallia New"/>
          <w:sz w:val="28"/>
          <w:szCs w:val="28"/>
        </w:rPr>
        <w:t xml:space="preserve"> </w:t>
      </w:r>
      <w:r w:rsidR="000C5906">
        <w:rPr>
          <w:rFonts w:ascii="Browallia New" w:hAnsi="Browallia New" w:cs="Browallia New"/>
          <w:sz w:val="28"/>
          <w:szCs w:val="28"/>
        </w:rPr>
        <w:br/>
      </w:r>
      <w:r w:rsidR="00C06847" w:rsidRPr="00C84BD6">
        <w:rPr>
          <w:rFonts w:ascii="Browallia New" w:hAnsi="Browallia New" w:cs="Browallia New" w:hint="cs"/>
          <w:sz w:val="28"/>
          <w:szCs w:val="28"/>
          <w:cs/>
        </w:rPr>
        <w:t>โดยไม่มีหลักประกัน</w:t>
      </w:r>
    </w:p>
    <w:p w14:paraId="16884512" w14:textId="77777777" w:rsidR="007A7B01" w:rsidRDefault="007A7B01" w:rsidP="000D2AC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EA1D2AB" w14:textId="77777777" w:rsidR="007A7B01" w:rsidRDefault="007A7B01" w:rsidP="000D2AC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3924B03" w14:textId="77777777" w:rsidR="007A7B01" w:rsidRDefault="007A7B01" w:rsidP="000D2AC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9DFB9C8" w14:textId="77777777" w:rsidR="007A7B01" w:rsidRDefault="007A7B01" w:rsidP="000D2AC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2AA9A732" w14:textId="77777777" w:rsidR="007A7B01" w:rsidRDefault="007A7B01" w:rsidP="000D2AC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B7C5784" w14:textId="77777777" w:rsidR="007A7B01" w:rsidRDefault="007A7B01" w:rsidP="000D2AC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58B0327" w14:textId="77777777" w:rsidR="007A7B01" w:rsidRDefault="007A7B01" w:rsidP="000D2AC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1BC8B16" w14:textId="77777777" w:rsidR="007A7B01" w:rsidRDefault="007A7B01" w:rsidP="000D2AC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8FFAA43" w14:textId="77777777" w:rsidR="007A7B01" w:rsidRDefault="007A7B01" w:rsidP="000D2AC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E152486" w14:textId="77777777" w:rsidR="007A7B01" w:rsidRDefault="007A7B01" w:rsidP="000D2AC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C739E34" w14:textId="77777777" w:rsidR="007A7B01" w:rsidRDefault="007A7B01" w:rsidP="000D2AC8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91ED9C7" w14:textId="77777777" w:rsidR="00B7543F" w:rsidRPr="00963849" w:rsidRDefault="00B7543F" w:rsidP="00B7543F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เงินกู้ยืมระยะยาวจากผู้ถือหุ้นและบุคคลอื่น</w:t>
      </w:r>
    </w:p>
    <w:p w14:paraId="7F9566AE" w14:textId="77777777" w:rsidR="00B7543F" w:rsidRPr="00963849" w:rsidRDefault="00B7543F" w:rsidP="00B7543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19114AD" w14:textId="709C3B21" w:rsidR="00B7543F" w:rsidRPr="00963849" w:rsidRDefault="00B7543F" w:rsidP="00B7543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0C5906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Pr="000C5906">
        <w:rPr>
          <w:rFonts w:ascii="Browallia New" w:hAnsi="Browallia New" w:cs="Browallia New"/>
          <w:spacing w:val="-4"/>
          <w:sz w:val="28"/>
          <w:szCs w:val="28"/>
        </w:rPr>
        <w:t>22</w:t>
      </w:r>
      <w:r w:rsidRPr="000C5906">
        <w:rPr>
          <w:rFonts w:ascii="Browallia New" w:hAnsi="Browallia New" w:cs="Browallia New"/>
          <w:spacing w:val="-4"/>
          <w:sz w:val="28"/>
          <w:szCs w:val="28"/>
          <w:cs/>
        </w:rPr>
        <w:t xml:space="preserve"> กันยายน </w:t>
      </w:r>
      <w:r w:rsidRPr="000C5906">
        <w:rPr>
          <w:rFonts w:ascii="Browallia New" w:hAnsi="Browallia New" w:cs="Browallia New"/>
          <w:spacing w:val="-4"/>
          <w:sz w:val="28"/>
          <w:szCs w:val="28"/>
        </w:rPr>
        <w:t>2564</w:t>
      </w:r>
      <w:r w:rsidRPr="000C5906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บริษัทได้กู้ยืมเงินจากผู้ถือหุ้นรายหนึ่ง และจากบุคคลอื่นเป็นจำนวนเงินรวม </w:t>
      </w:r>
      <w:r w:rsidRPr="000C5906">
        <w:rPr>
          <w:rFonts w:ascii="Browallia New" w:hAnsi="Browallia New" w:cs="Browallia New"/>
          <w:spacing w:val="-4"/>
          <w:sz w:val="28"/>
          <w:szCs w:val="28"/>
        </w:rPr>
        <w:t>251</w:t>
      </w:r>
      <w:r w:rsidRPr="000C5906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</w:rPr>
        <w:t>โดยไม่มีหลักประกัน เพื่อนำเงินไปชำระหนี้กับสถาบันการเงินแห่งหนึ่งก่อนครบกำหนด และลดภาระดอกเบี้ย โดยมีกำหนดการผ่อนจ่ายชำระคืนเงินต้นและดอกเบี้ยเป็น</w:t>
      </w:r>
      <w:r w:rsidRPr="00963849">
        <w:rPr>
          <w:rFonts w:ascii="Browallia New" w:hAnsi="Browallia New" w:cs="Browallia New"/>
          <w:sz w:val="28"/>
          <w:szCs w:val="28"/>
        </w:rPr>
        <w:t xml:space="preserve"> 84 </w:t>
      </w:r>
      <w:r w:rsidRPr="00963849">
        <w:rPr>
          <w:rFonts w:ascii="Browallia New" w:hAnsi="Browallia New" w:cs="Browallia New"/>
          <w:sz w:val="28"/>
          <w:szCs w:val="28"/>
          <w:cs/>
        </w:rPr>
        <w:t>งวดรายเดือน งวดละ</w:t>
      </w:r>
      <w:r w:rsidRPr="00963849">
        <w:rPr>
          <w:rFonts w:ascii="Browallia New" w:hAnsi="Browallia New" w:cs="Browallia New"/>
          <w:sz w:val="28"/>
          <w:szCs w:val="28"/>
        </w:rPr>
        <w:t xml:space="preserve"> 2.99 </w:t>
      </w:r>
      <w:r w:rsidRPr="00963849">
        <w:rPr>
          <w:rFonts w:ascii="Browallia New" w:hAnsi="Browallia New" w:cs="Browallia New"/>
          <w:sz w:val="28"/>
          <w:szCs w:val="28"/>
          <w:cs/>
        </w:rPr>
        <w:t>ล้านบาท และชำระเงินต้นพร้อมดอกเบี้ยส่วนที่เหลือทั้งจำนวนงวดสุดท้ายภายในวันที่</w:t>
      </w:r>
      <w:r w:rsidRPr="00963849">
        <w:rPr>
          <w:rFonts w:ascii="Browallia New" w:hAnsi="Browallia New" w:cs="Browallia New"/>
          <w:sz w:val="28"/>
          <w:szCs w:val="28"/>
        </w:rPr>
        <w:t xml:space="preserve"> 25 </w:t>
      </w:r>
      <w:r w:rsidRPr="00963849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963849">
        <w:rPr>
          <w:rFonts w:ascii="Browallia New" w:hAnsi="Browallia New" w:cs="Browallia New"/>
          <w:sz w:val="28"/>
          <w:szCs w:val="28"/>
        </w:rPr>
        <w:t xml:space="preserve"> 2571</w:t>
      </w:r>
    </w:p>
    <w:p w14:paraId="55D3073D" w14:textId="77777777" w:rsidR="00B7543F" w:rsidRPr="00963849" w:rsidRDefault="00B7543F" w:rsidP="00B7543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1BC99990" w14:textId="5D638218" w:rsidR="00B7543F" w:rsidRPr="00963849" w:rsidRDefault="00B7543F" w:rsidP="00B7543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963849">
        <w:rPr>
          <w:rFonts w:ascii="Browallia New" w:hAnsi="Browallia New" w:cs="Browallia New"/>
          <w:sz w:val="28"/>
          <w:szCs w:val="28"/>
        </w:rPr>
        <w:t>3</w:t>
      </w:r>
      <w:r w:rsidR="005E0195">
        <w:rPr>
          <w:rFonts w:ascii="Browallia New" w:hAnsi="Browallia New" w:cs="Browallia New"/>
          <w:sz w:val="28"/>
          <w:szCs w:val="28"/>
        </w:rPr>
        <w:t>1</w:t>
      </w:r>
      <w:r w:rsidRPr="00963849">
        <w:rPr>
          <w:rFonts w:ascii="Browallia New" w:hAnsi="Browallia New" w:cs="Browallia New"/>
          <w:sz w:val="28"/>
          <w:szCs w:val="28"/>
        </w:rPr>
        <w:t xml:space="preserve"> </w:t>
      </w:r>
      <w:r w:rsidR="005E0195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Pr="00963849">
        <w:rPr>
          <w:rFonts w:ascii="Browallia New" w:hAnsi="Browallia New" w:cs="Browallia New"/>
          <w:sz w:val="28"/>
          <w:szCs w:val="28"/>
        </w:rPr>
        <w:t xml:space="preserve"> 256</w:t>
      </w:r>
      <w:r w:rsidR="005E0195">
        <w:rPr>
          <w:rFonts w:ascii="Browallia New" w:hAnsi="Browallia New" w:cs="Browallia New"/>
          <w:sz w:val="28"/>
          <w:szCs w:val="28"/>
        </w:rPr>
        <w:t>7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เงินกู้ยืมดังกล่าวจำแนกดังนี้</w:t>
      </w:r>
    </w:p>
    <w:p w14:paraId="2014DA18" w14:textId="77777777" w:rsidR="00B7543F" w:rsidRPr="00963849" w:rsidRDefault="00B7543F" w:rsidP="00B7543F">
      <w:pPr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75" w:type="dxa"/>
        <w:tblInd w:w="3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5"/>
        <w:gridCol w:w="1417"/>
        <w:gridCol w:w="167"/>
        <w:gridCol w:w="1352"/>
        <w:gridCol w:w="162"/>
        <w:gridCol w:w="1302"/>
      </w:tblGrid>
      <w:tr w:rsidR="00B7543F" w:rsidRPr="007A2507" w14:paraId="0FBB4B62" w14:textId="77777777" w:rsidTr="000C5906">
        <w:trPr>
          <w:cantSplit/>
          <w:trHeight w:val="20"/>
        </w:trPr>
        <w:tc>
          <w:tcPr>
            <w:tcW w:w="4575" w:type="dxa"/>
          </w:tcPr>
          <w:p w14:paraId="5AFF87B6" w14:textId="77777777" w:rsidR="00B7543F" w:rsidRPr="00963849" w:rsidRDefault="00B7543F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1806256A" w14:textId="77777777" w:rsidR="00B7543F" w:rsidRPr="00963849" w:rsidRDefault="00B7543F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3ED6143F" w14:textId="77777777" w:rsidR="00B7543F" w:rsidRPr="00963849" w:rsidRDefault="00B7543F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35D38C54" w14:textId="77777777" w:rsidR="00B7543F" w:rsidRPr="00963849" w:rsidRDefault="00B7543F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: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 พันบาท</w:t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)</w:t>
            </w:r>
          </w:p>
        </w:tc>
      </w:tr>
      <w:tr w:rsidR="00B7543F" w:rsidRPr="007A2507" w14:paraId="4D7D1378" w14:textId="77777777" w:rsidTr="000C5906">
        <w:trPr>
          <w:cantSplit/>
          <w:trHeight w:val="20"/>
        </w:trPr>
        <w:tc>
          <w:tcPr>
            <w:tcW w:w="4575" w:type="dxa"/>
          </w:tcPr>
          <w:p w14:paraId="1F47B26A" w14:textId="77777777" w:rsidR="00B7543F" w:rsidRPr="00963849" w:rsidRDefault="00B7543F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C944EBF" w14:textId="77777777" w:rsidR="00B7543F" w:rsidRPr="00963849" w:rsidRDefault="00B7543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09DBEBF" w14:textId="77777777" w:rsidR="00B7543F" w:rsidRPr="00963849" w:rsidRDefault="00B7543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AB5232" w14:textId="7A64851B" w:rsidR="00B7543F" w:rsidRPr="00963849" w:rsidRDefault="0080763A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งบ</w:t>
            </w:r>
            <w:r w:rsidR="00B7543F"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การเงินรวมและเฉพาะบริษัท</w:t>
            </w:r>
          </w:p>
        </w:tc>
      </w:tr>
      <w:tr w:rsidR="00B7543F" w:rsidRPr="007A2507" w14:paraId="6327EA00" w14:textId="77777777" w:rsidTr="000C5906">
        <w:trPr>
          <w:cantSplit/>
          <w:trHeight w:val="20"/>
        </w:trPr>
        <w:tc>
          <w:tcPr>
            <w:tcW w:w="4575" w:type="dxa"/>
          </w:tcPr>
          <w:p w14:paraId="5260B696" w14:textId="77777777" w:rsidR="00B7543F" w:rsidRPr="00963849" w:rsidRDefault="00B7543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63498A15" w14:textId="77777777" w:rsidR="00B7543F" w:rsidRPr="00963849" w:rsidRDefault="00B7543F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อัตราดอกเบี้ย</w:t>
            </w:r>
          </w:p>
          <w:p w14:paraId="17432F8F" w14:textId="77777777" w:rsidR="00B7543F" w:rsidRPr="00963849" w:rsidRDefault="00B7543F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078431F5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757D2F89" w14:textId="77777777" w:rsidR="00B7543F" w:rsidRPr="00963849" w:rsidRDefault="00B7543F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58910" w14:textId="16E98A2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3</w:t>
            </w:r>
            <w:r w:rsidR="00C10F43">
              <w:rPr>
                <w:rFonts w:ascii="Browallia New" w:hAnsi="Browallia New" w:cs="Browallia New"/>
                <w:sz w:val="27"/>
                <w:szCs w:val="27"/>
                <w:lang w:val="en-GB"/>
              </w:rPr>
              <w:t>1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7F6219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มีนาคม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br/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>25</w:t>
            </w:r>
            <w:r w:rsidR="00704CDA">
              <w:rPr>
                <w:rFonts w:ascii="Browallia New" w:hAnsi="Browallia New" w:cs="Browallia New"/>
                <w:sz w:val="27"/>
                <w:szCs w:val="27"/>
              </w:rPr>
              <w:t>67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9B8130A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F3383" w14:textId="4093F413" w:rsidR="00B7543F" w:rsidRPr="007F621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br/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256</w:t>
            </w:r>
            <w:r w:rsidR="007F6219">
              <w:rPr>
                <w:rFonts w:ascii="Browallia New" w:hAnsi="Browallia New" w:cs="Browallia New"/>
                <w:sz w:val="27"/>
                <w:szCs w:val="27"/>
              </w:rPr>
              <w:t>6</w:t>
            </w:r>
          </w:p>
        </w:tc>
      </w:tr>
      <w:tr w:rsidR="00B7543F" w:rsidRPr="007A2507" w14:paraId="02488764" w14:textId="77777777" w:rsidTr="000C5906">
        <w:trPr>
          <w:cantSplit/>
          <w:trHeight w:hRule="exact" w:val="343"/>
        </w:trPr>
        <w:tc>
          <w:tcPr>
            <w:tcW w:w="4575" w:type="dxa"/>
          </w:tcPr>
          <w:p w14:paraId="0D48F1CC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4270D2E3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7D5715A5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0E64A37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6DB9C96A" w14:textId="77777777" w:rsidR="00B7543F" w:rsidRPr="00963849" w:rsidRDefault="00B7543F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0B70D282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B7543F" w:rsidRPr="007A2507" w14:paraId="5C911F29" w14:textId="77777777" w:rsidTr="000C5906">
        <w:trPr>
          <w:cantSplit/>
          <w:trHeight w:val="20"/>
        </w:trPr>
        <w:tc>
          <w:tcPr>
            <w:tcW w:w="4575" w:type="dxa"/>
          </w:tcPr>
          <w:p w14:paraId="337EC9B7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เงินกู้ยืมจากผู้ถือหุ้น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220D48C7" w14:textId="734E07CE" w:rsidR="00B7543F" w:rsidRPr="00963849" w:rsidRDefault="00B7543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MLR </w:t>
            </w:r>
            <w:r w:rsidR="00B57EB5">
              <w:rPr>
                <w:rFonts w:ascii="Browallia New" w:hAnsi="Browallia New" w:cs="Browallia New"/>
                <w:sz w:val="27"/>
                <w:szCs w:val="27"/>
              </w:rPr>
              <w:t>-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0.25</w:t>
            </w:r>
          </w:p>
        </w:tc>
        <w:tc>
          <w:tcPr>
            <w:tcW w:w="167" w:type="dxa"/>
            <w:tcBorders>
              <w:left w:val="nil"/>
            </w:tcBorders>
          </w:tcPr>
          <w:p w14:paraId="72ADB5DC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D26A246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121,652</w:t>
            </w:r>
          </w:p>
        </w:tc>
        <w:tc>
          <w:tcPr>
            <w:tcW w:w="162" w:type="dxa"/>
            <w:shd w:val="clear" w:color="auto" w:fill="auto"/>
          </w:tcPr>
          <w:p w14:paraId="1E2C19E5" w14:textId="77777777" w:rsidR="00B7543F" w:rsidRPr="00963849" w:rsidRDefault="00B7543F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1CEA1E17" w14:textId="719F3852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12</w:t>
            </w:r>
            <w:r w:rsidR="00EE3383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>,6</w:t>
            </w:r>
            <w:r w:rsidR="00EE3383">
              <w:rPr>
                <w:rFonts w:ascii="Browallia New" w:hAnsi="Browallia New" w:cs="Browallia New"/>
                <w:sz w:val="27"/>
                <w:szCs w:val="27"/>
              </w:rPr>
              <w:t>52</w:t>
            </w:r>
          </w:p>
        </w:tc>
      </w:tr>
      <w:tr w:rsidR="00B7543F" w:rsidRPr="007A2507" w14:paraId="61C9270A" w14:textId="77777777" w:rsidTr="000C5906">
        <w:trPr>
          <w:cantSplit/>
          <w:trHeight w:val="20"/>
        </w:trPr>
        <w:tc>
          <w:tcPr>
            <w:tcW w:w="4575" w:type="dxa"/>
            <w:vAlign w:val="bottom"/>
          </w:tcPr>
          <w:p w14:paraId="46655AAF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เงินกู้ยืมจากบุคคลอื่น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954CFE7" w14:textId="589DFDEE" w:rsidR="00B7543F" w:rsidRPr="00963849" w:rsidRDefault="00B7543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MLR </w:t>
            </w:r>
            <w:r w:rsidR="00B57EB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0.25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5B8B314" w14:textId="77777777" w:rsidR="00B7543F" w:rsidRPr="00963849" w:rsidRDefault="00B7543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19BAB7CC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60,826</w:t>
            </w:r>
          </w:p>
        </w:tc>
        <w:tc>
          <w:tcPr>
            <w:tcW w:w="162" w:type="dxa"/>
            <w:shd w:val="clear" w:color="auto" w:fill="auto"/>
          </w:tcPr>
          <w:p w14:paraId="2B29C30F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7C2CE7E5" w14:textId="36E7EB33" w:rsidR="00B7543F" w:rsidRPr="00963849" w:rsidRDefault="00B7543F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         6</w:t>
            </w:r>
            <w:r w:rsidR="00710803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>,8</w:t>
            </w:r>
            <w:r w:rsidR="00710803">
              <w:rPr>
                <w:rFonts w:ascii="Browallia New" w:hAnsi="Browallia New" w:cs="Browallia New"/>
                <w:sz w:val="27"/>
                <w:szCs w:val="27"/>
              </w:rPr>
              <w:t>26</w:t>
            </w:r>
          </w:p>
        </w:tc>
      </w:tr>
      <w:tr w:rsidR="00B7543F" w:rsidRPr="007A2507" w14:paraId="4ED948DB" w14:textId="77777777" w:rsidTr="000C5906">
        <w:trPr>
          <w:cantSplit/>
          <w:trHeight w:val="20"/>
        </w:trPr>
        <w:tc>
          <w:tcPr>
            <w:tcW w:w="4575" w:type="dxa"/>
            <w:vAlign w:val="bottom"/>
          </w:tcPr>
          <w:p w14:paraId="7CEB855E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2686613" w14:textId="77777777" w:rsidR="00B7543F" w:rsidRPr="00963849" w:rsidRDefault="00B7543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2A20DBB8" w14:textId="77777777" w:rsidR="00B7543F" w:rsidRPr="00963849" w:rsidRDefault="00B7543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4999DC36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182,478</w:t>
            </w:r>
          </w:p>
        </w:tc>
        <w:tc>
          <w:tcPr>
            <w:tcW w:w="162" w:type="dxa"/>
            <w:shd w:val="clear" w:color="auto" w:fill="auto"/>
          </w:tcPr>
          <w:p w14:paraId="2EA1F090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1596A233" w14:textId="4E57DC89" w:rsidR="00B7543F" w:rsidRPr="00963849" w:rsidRDefault="00B7543F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D319C0">
              <w:rPr>
                <w:rFonts w:ascii="Browallia New" w:hAnsi="Browallia New" w:cs="Browallia New"/>
                <w:sz w:val="27"/>
                <w:szCs w:val="27"/>
              </w:rPr>
              <w:t>82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>,4</w:t>
            </w:r>
            <w:r w:rsidR="00D319C0">
              <w:rPr>
                <w:rFonts w:ascii="Browallia New" w:hAnsi="Browallia New" w:cs="Browallia New"/>
                <w:sz w:val="27"/>
                <w:szCs w:val="27"/>
              </w:rPr>
              <w:t>78</w:t>
            </w:r>
          </w:p>
        </w:tc>
      </w:tr>
      <w:tr w:rsidR="00B7543F" w:rsidRPr="007A2507" w14:paraId="67F88B0E" w14:textId="77777777" w:rsidTr="000C5906">
        <w:trPr>
          <w:cantSplit/>
          <w:trHeight w:val="20"/>
        </w:trPr>
        <w:tc>
          <w:tcPr>
            <w:tcW w:w="4575" w:type="dxa"/>
            <w:vAlign w:val="bottom"/>
          </w:tcPr>
          <w:p w14:paraId="00CCDA98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4DEAB550" w14:textId="77777777" w:rsidR="00B7543F" w:rsidRPr="00963849" w:rsidRDefault="00B7543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  <w:shd w:val="clear" w:color="auto" w:fill="auto"/>
            <w:vAlign w:val="bottom"/>
          </w:tcPr>
          <w:p w14:paraId="403A8B77" w14:textId="77777777" w:rsidR="00B7543F" w:rsidRPr="00963849" w:rsidRDefault="00B7543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shd w:val="clear" w:color="auto" w:fill="auto"/>
          </w:tcPr>
          <w:p w14:paraId="21052B86" w14:textId="48B0E480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(2</w:t>
            </w:r>
            <w:r w:rsidR="00D61685">
              <w:rPr>
                <w:rFonts w:ascii="Browallia New" w:hAnsi="Browallia New" w:cs="Browallia New"/>
                <w:sz w:val="27"/>
                <w:szCs w:val="27"/>
              </w:rPr>
              <w:t>0,</w:t>
            </w:r>
            <w:r w:rsidR="00EB62D3">
              <w:rPr>
                <w:rFonts w:ascii="Browallia New" w:hAnsi="Browallia New" w:cs="Browallia New"/>
                <w:sz w:val="27"/>
                <w:szCs w:val="27"/>
              </w:rPr>
              <w:t>916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5E637E9B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</w:tcPr>
          <w:p w14:paraId="29FCF2BA" w14:textId="77777777" w:rsidR="00B7543F" w:rsidRPr="00963849" w:rsidRDefault="00B7543F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(35,856)</w:t>
            </w:r>
          </w:p>
        </w:tc>
      </w:tr>
      <w:tr w:rsidR="00B7543F" w:rsidRPr="007A2507" w14:paraId="7594F239" w14:textId="77777777" w:rsidTr="000C5906">
        <w:trPr>
          <w:cantSplit/>
          <w:trHeight w:val="20"/>
        </w:trPr>
        <w:tc>
          <w:tcPr>
            <w:tcW w:w="4575" w:type="dxa"/>
            <w:vAlign w:val="bottom"/>
          </w:tcPr>
          <w:p w14:paraId="44FB8ED9" w14:textId="77777777" w:rsidR="00B7543F" w:rsidRPr="00963849" w:rsidRDefault="00B7543F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1A3F0DB" w14:textId="77777777" w:rsidR="00B7543F" w:rsidRPr="00963849" w:rsidRDefault="00B7543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95BA2C1" w14:textId="77777777" w:rsidR="00B7543F" w:rsidRPr="00963849" w:rsidRDefault="00B7543F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B7F8B80" w14:textId="19F51E1A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DF181C">
              <w:rPr>
                <w:rFonts w:ascii="Browallia New" w:hAnsi="Browallia New" w:cs="Browallia New"/>
                <w:sz w:val="27"/>
                <w:szCs w:val="27"/>
              </w:rPr>
              <w:t>61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>,5</w:t>
            </w:r>
            <w:r w:rsidR="00DF181C">
              <w:rPr>
                <w:rFonts w:ascii="Browallia New" w:hAnsi="Browallia New" w:cs="Browallia New"/>
                <w:sz w:val="27"/>
                <w:szCs w:val="27"/>
              </w:rPr>
              <w:t>62</w:t>
            </w:r>
          </w:p>
        </w:tc>
        <w:tc>
          <w:tcPr>
            <w:tcW w:w="162" w:type="dxa"/>
            <w:shd w:val="clear" w:color="auto" w:fill="auto"/>
          </w:tcPr>
          <w:p w14:paraId="07177420" w14:textId="77777777" w:rsidR="00B7543F" w:rsidRPr="00963849" w:rsidRDefault="00B75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9CE9773" w14:textId="15DD6FF7" w:rsidR="00B7543F" w:rsidRPr="00963849" w:rsidRDefault="009E3582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146,622</w:t>
            </w:r>
          </w:p>
        </w:tc>
      </w:tr>
    </w:tbl>
    <w:p w14:paraId="6E1D7C4A" w14:textId="77777777" w:rsidR="00B7543F" w:rsidRPr="00963849" w:rsidRDefault="00B7543F" w:rsidP="00B7543F">
      <w:pPr>
        <w:pStyle w:val="CordiaNew"/>
        <w:tabs>
          <w:tab w:val="clear" w:pos="4153"/>
          <w:tab w:val="left" w:pos="1170"/>
        </w:tabs>
        <w:ind w:left="36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6DCCFA2" w14:textId="5A7946BC" w:rsidR="00B7543F" w:rsidRPr="00963849" w:rsidRDefault="00B7543F" w:rsidP="000C5906">
      <w:pPr>
        <w:pStyle w:val="CordiaNew"/>
        <w:tabs>
          <w:tab w:val="clear" w:pos="4153"/>
          <w:tab w:val="left" w:pos="709"/>
          <w:tab w:val="left" w:pos="1170"/>
        </w:tabs>
        <w:ind w:left="369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bookmarkStart w:id="4" w:name="_Hlk149919021"/>
      <w:r w:rsidRPr="00963849">
        <w:rPr>
          <w:rFonts w:ascii="Browallia New" w:hAnsi="Browallia New" w:cs="Browallia New"/>
          <w:spacing w:val="-6"/>
          <w:sz w:val="28"/>
          <w:szCs w:val="28"/>
          <w:cs/>
        </w:rPr>
        <w:t>การเปลี่ยนแปลงของเงินกู้ยืมระยะยาวจากผู้ถือหุ้นและบุคคลอื่น</w:t>
      </w:r>
      <w:bookmarkStart w:id="5" w:name="_Hlk139037012"/>
      <w:r w:rsidRPr="00963849">
        <w:rPr>
          <w:rFonts w:ascii="Browallia New" w:hAnsi="Browallia New" w:cs="Browallia New"/>
          <w:spacing w:val="-6"/>
          <w:sz w:val="28"/>
          <w:szCs w:val="28"/>
          <w:cs/>
        </w:rPr>
        <w:t>สำหรับงวด</w:t>
      </w:r>
      <w:r w:rsidR="00D21B14">
        <w:rPr>
          <w:rFonts w:ascii="Browallia New" w:hAnsi="Browallia New" w:cs="Browallia New" w:hint="cs"/>
          <w:spacing w:val="-6"/>
          <w:sz w:val="28"/>
          <w:szCs w:val="28"/>
          <w:cs/>
        </w:rPr>
        <w:t>สาม</w:t>
      </w:r>
      <w:r w:rsidRPr="00963849">
        <w:rPr>
          <w:rFonts w:ascii="Browallia New" w:hAnsi="Browallia New" w:cs="Browallia New"/>
          <w:spacing w:val="-6"/>
          <w:sz w:val="28"/>
          <w:szCs w:val="28"/>
          <w:cs/>
        </w:rPr>
        <w:t xml:space="preserve">เดือนสิ้นสุดวันที่ </w:t>
      </w:r>
      <w:r w:rsidRPr="00963849">
        <w:rPr>
          <w:rFonts w:ascii="Browallia New" w:hAnsi="Browallia New" w:cs="Browallia New"/>
          <w:spacing w:val="-6"/>
          <w:sz w:val="28"/>
          <w:szCs w:val="28"/>
        </w:rPr>
        <w:t>3</w:t>
      </w:r>
      <w:r w:rsidR="003A0298">
        <w:rPr>
          <w:rFonts w:ascii="Browallia New" w:hAnsi="Browallia New" w:cs="Browallia New"/>
          <w:spacing w:val="-6"/>
          <w:sz w:val="28"/>
          <w:szCs w:val="28"/>
        </w:rPr>
        <w:t>1</w:t>
      </w:r>
      <w:r w:rsidRPr="0096384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bookmarkEnd w:id="5"/>
      <w:r w:rsidR="003A0298">
        <w:rPr>
          <w:rFonts w:ascii="Browallia New" w:hAnsi="Browallia New" w:cs="Browallia New" w:hint="cs"/>
          <w:spacing w:val="-6"/>
          <w:sz w:val="28"/>
          <w:szCs w:val="28"/>
          <w:cs/>
        </w:rPr>
        <w:t>มีนาคม</w:t>
      </w:r>
      <w:r w:rsidRPr="00963849">
        <w:rPr>
          <w:rFonts w:ascii="Browallia New" w:hAnsi="Browallia New" w:cs="Browallia New"/>
          <w:spacing w:val="-6"/>
          <w:sz w:val="28"/>
          <w:szCs w:val="28"/>
        </w:rPr>
        <w:t xml:space="preserve"> 256</w:t>
      </w:r>
      <w:r w:rsidR="003A0298">
        <w:rPr>
          <w:rFonts w:ascii="Browallia New" w:hAnsi="Browallia New" w:cs="Browallia New"/>
          <w:spacing w:val="-6"/>
          <w:sz w:val="28"/>
          <w:szCs w:val="28"/>
        </w:rPr>
        <w:t>7</w:t>
      </w:r>
      <w:r w:rsidRPr="00963849">
        <w:rPr>
          <w:rFonts w:ascii="Browallia New" w:hAnsi="Browallia New" w:cs="Browallia New"/>
          <w:spacing w:val="-6"/>
          <w:sz w:val="28"/>
          <w:szCs w:val="28"/>
          <w:cs/>
        </w:rPr>
        <w:t xml:space="preserve"> มีดังนี้</w:t>
      </w:r>
    </w:p>
    <w:bookmarkEnd w:id="4"/>
    <w:p w14:paraId="601630C6" w14:textId="77777777" w:rsidR="00B7543F" w:rsidRPr="00963849" w:rsidRDefault="00B7543F" w:rsidP="00B7543F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975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5992"/>
        <w:gridCol w:w="236"/>
        <w:gridCol w:w="2747"/>
      </w:tblGrid>
      <w:tr w:rsidR="00B7543F" w:rsidRPr="007A2507" w14:paraId="6412CF66" w14:textId="77777777" w:rsidTr="000C5906">
        <w:tc>
          <w:tcPr>
            <w:tcW w:w="5992" w:type="dxa"/>
          </w:tcPr>
          <w:p w14:paraId="4E59FB3D" w14:textId="77777777" w:rsidR="00B7543F" w:rsidRPr="00963849" w:rsidRDefault="00B7543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6" w:type="dxa"/>
          </w:tcPr>
          <w:p w14:paraId="6D082ECC" w14:textId="77777777" w:rsidR="00B7543F" w:rsidRPr="00963849" w:rsidRDefault="00B7543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47" w:type="dxa"/>
          </w:tcPr>
          <w:p w14:paraId="6DF82791" w14:textId="77777777" w:rsidR="00B7543F" w:rsidRPr="00963849" w:rsidRDefault="00B7543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(</w:t>
            </w:r>
            <w:proofErr w:type="gramStart"/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หน่วย </w:t>
            </w: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:</w:t>
            </w:r>
            <w:proofErr w:type="gramEnd"/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พันบาท)</w:t>
            </w:r>
          </w:p>
        </w:tc>
      </w:tr>
      <w:tr w:rsidR="00B7543F" w:rsidRPr="007A2507" w14:paraId="71AF6FE4" w14:textId="77777777" w:rsidTr="000C5906">
        <w:tc>
          <w:tcPr>
            <w:tcW w:w="5992" w:type="dxa"/>
          </w:tcPr>
          <w:p w14:paraId="40AB6148" w14:textId="77777777" w:rsidR="00B7543F" w:rsidRPr="00963849" w:rsidRDefault="00B7543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09BFF036" w14:textId="77777777" w:rsidR="00B7543F" w:rsidRPr="00963849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14:paraId="236EEE0F" w14:textId="70D2E030" w:rsidR="00B7543F" w:rsidRPr="00963849" w:rsidRDefault="0080763A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งบ</w:t>
            </w:r>
            <w:r w:rsidR="00B7543F"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>การเงินรวมและเฉพาะบริษัท</w:t>
            </w:r>
          </w:p>
        </w:tc>
      </w:tr>
      <w:tr w:rsidR="00B7543F" w:rsidRPr="007A2507" w14:paraId="2697DA44" w14:textId="77777777" w:rsidTr="000C5906">
        <w:trPr>
          <w:trHeight w:val="251"/>
        </w:trPr>
        <w:tc>
          <w:tcPr>
            <w:tcW w:w="5992" w:type="dxa"/>
          </w:tcPr>
          <w:p w14:paraId="726471BD" w14:textId="77777777" w:rsidR="00B7543F" w:rsidRPr="00963849" w:rsidRDefault="00B7543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6" w:type="dxa"/>
          </w:tcPr>
          <w:p w14:paraId="126C5FDE" w14:textId="77777777" w:rsidR="00B7543F" w:rsidRPr="00963849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747" w:type="dxa"/>
            <w:tcBorders>
              <w:top w:val="single" w:sz="4" w:space="0" w:color="auto"/>
            </w:tcBorders>
          </w:tcPr>
          <w:p w14:paraId="62A67308" w14:textId="77777777" w:rsidR="00B7543F" w:rsidRPr="00963849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</w:p>
        </w:tc>
      </w:tr>
      <w:tr w:rsidR="00B7543F" w:rsidRPr="007A2507" w14:paraId="388337CF" w14:textId="77777777" w:rsidTr="000C5906">
        <w:tc>
          <w:tcPr>
            <w:tcW w:w="5992" w:type="dxa"/>
          </w:tcPr>
          <w:p w14:paraId="2A9D2CCF" w14:textId="3A603126" w:rsidR="00B7543F" w:rsidRPr="00963849" w:rsidRDefault="00F87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4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36" w:type="dxa"/>
            <w:shd w:val="clear" w:color="auto" w:fill="auto"/>
          </w:tcPr>
          <w:p w14:paraId="6ACCCD53" w14:textId="77777777" w:rsidR="00B7543F" w:rsidRPr="00963849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shd w:val="clear" w:color="auto" w:fill="auto"/>
          </w:tcPr>
          <w:p w14:paraId="4DEDD7F9" w14:textId="778C2E13" w:rsidR="00B7543F" w:rsidRPr="00963849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3A0298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>,4</w:t>
            </w:r>
            <w:r w:rsidR="003A0298">
              <w:rPr>
                <w:rFonts w:ascii="Browallia New" w:hAnsi="Browallia New" w:cs="Browallia New"/>
                <w:sz w:val="28"/>
                <w:szCs w:val="28"/>
              </w:rPr>
              <w:t>78</w:t>
            </w:r>
          </w:p>
        </w:tc>
      </w:tr>
      <w:tr w:rsidR="00B7543F" w:rsidRPr="007A2507" w14:paraId="5ACA0753" w14:textId="77777777" w:rsidTr="000C5906">
        <w:tc>
          <w:tcPr>
            <w:tcW w:w="5992" w:type="dxa"/>
          </w:tcPr>
          <w:p w14:paraId="1D00DD90" w14:textId="6345FFFA" w:rsidR="00B7543F" w:rsidRPr="00963849" w:rsidRDefault="00B7543F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u w:val="single"/>
                <w:cs/>
                <w:lang w:eastAsia="th-TH"/>
              </w:rPr>
              <w:t>หัก</w:t>
            </w: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cs/>
                <w:lang w:eastAsia="th-TH"/>
              </w:rPr>
              <w:t xml:space="preserve"> จ่าย</w:t>
            </w:r>
            <w:r w:rsidR="00CC5848">
              <w:rPr>
                <w:rFonts w:ascii="Browallia New" w:hAnsi="Browallia New" w:cs="Browallia New" w:hint="cs"/>
                <w:snapToGrid w:val="0"/>
                <w:sz w:val="27"/>
                <w:szCs w:val="27"/>
                <w:cs/>
                <w:lang w:eastAsia="th-TH"/>
              </w:rPr>
              <w:t>คืนระหว่างงวด</w:t>
            </w:r>
          </w:p>
        </w:tc>
        <w:tc>
          <w:tcPr>
            <w:tcW w:w="236" w:type="dxa"/>
            <w:shd w:val="clear" w:color="auto" w:fill="auto"/>
          </w:tcPr>
          <w:p w14:paraId="45409D3A" w14:textId="77777777" w:rsidR="00B7543F" w:rsidRPr="00963849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747" w:type="dxa"/>
            <w:tcBorders>
              <w:bottom w:val="single" w:sz="4" w:space="0" w:color="auto"/>
            </w:tcBorders>
            <w:shd w:val="clear" w:color="auto" w:fill="auto"/>
          </w:tcPr>
          <w:p w14:paraId="5ADC9196" w14:textId="1C75642B" w:rsidR="00B7543F" w:rsidRPr="00963849" w:rsidRDefault="003A029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B7543F" w:rsidRPr="007A2507" w14:paraId="652BE59C" w14:textId="77777777" w:rsidTr="000C5906">
        <w:trPr>
          <w:trHeight w:val="63"/>
        </w:trPr>
        <w:tc>
          <w:tcPr>
            <w:tcW w:w="5992" w:type="dxa"/>
          </w:tcPr>
          <w:p w14:paraId="1387E135" w14:textId="35C97159" w:rsidR="00B7543F" w:rsidRPr="00963849" w:rsidRDefault="00F87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4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36" w:type="dxa"/>
            <w:shd w:val="clear" w:color="auto" w:fill="auto"/>
          </w:tcPr>
          <w:p w14:paraId="5ED770DD" w14:textId="77777777" w:rsidR="00B7543F" w:rsidRPr="00963849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val="en-GB" w:eastAsia="th-TH"/>
              </w:rPr>
            </w:pPr>
          </w:p>
        </w:tc>
        <w:tc>
          <w:tcPr>
            <w:tcW w:w="27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A11BA7C" w14:textId="77777777" w:rsidR="00B7543F" w:rsidRPr="00963849" w:rsidRDefault="00B7543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7"/>
                <w:szCs w:val="27"/>
                <w:lang w:eastAsia="th-TH"/>
              </w:rPr>
              <w:t>182,478</w:t>
            </w:r>
          </w:p>
        </w:tc>
      </w:tr>
    </w:tbl>
    <w:p w14:paraId="60148536" w14:textId="77777777" w:rsidR="00B7543F" w:rsidRPr="00963849" w:rsidRDefault="00B7543F" w:rsidP="00B7543F">
      <w:pPr>
        <w:pStyle w:val="CordiaNew"/>
        <w:tabs>
          <w:tab w:val="clear" w:pos="4153"/>
          <w:tab w:val="left" w:pos="1170"/>
        </w:tabs>
        <w:ind w:left="284" w:firstLine="142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E4745E8" w14:textId="63257B7B" w:rsidR="00B7543F" w:rsidRDefault="00362F52" w:rsidP="000C5906">
      <w:pPr>
        <w:pStyle w:val="CordiaNew"/>
        <w:tabs>
          <w:tab w:val="clear" w:pos="4153"/>
          <w:tab w:val="left" w:pos="709"/>
          <w:tab w:val="left" w:pos="1170"/>
        </w:tabs>
        <w:ind w:left="369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เมื่อวันที่ </w:t>
      </w:r>
      <w:r>
        <w:rPr>
          <w:rFonts w:ascii="Browallia New" w:hAnsi="Browallia New" w:cs="Browallia New"/>
          <w:spacing w:val="-6"/>
          <w:sz w:val="28"/>
          <w:szCs w:val="28"/>
        </w:rPr>
        <w:t xml:space="preserve">26 </w:t>
      </w:r>
      <w:r>
        <w:rPr>
          <w:rFonts w:ascii="Browallia New" w:hAnsi="Browallia New" w:cs="Browallia New" w:hint="cs"/>
          <w:spacing w:val="-6"/>
          <w:sz w:val="28"/>
          <w:szCs w:val="28"/>
          <w:cs/>
        </w:rPr>
        <w:t>เมษายน</w:t>
      </w:r>
      <w:r w:rsidR="00B7543F" w:rsidRPr="00963849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0B628A" w:rsidRPr="000B628A">
        <w:rPr>
          <w:rFonts w:ascii="Browallia New" w:hAnsi="Browallia New" w:cs="Browallia New"/>
          <w:spacing w:val="-6"/>
          <w:sz w:val="28"/>
          <w:szCs w:val="28"/>
        </w:rPr>
        <w:t>2566</w:t>
      </w:r>
      <w:r w:rsidR="00B7543F" w:rsidRPr="00963849">
        <w:rPr>
          <w:rFonts w:ascii="Browallia New" w:hAnsi="Browallia New" w:cs="Browallia New"/>
          <w:sz w:val="28"/>
          <w:szCs w:val="28"/>
          <w:cs/>
        </w:rPr>
        <w:t xml:space="preserve"> บริษัททำบันทึกข้อตกลงเปลี่ยนแปลงเงื่อนไขการ</w:t>
      </w:r>
      <w:r>
        <w:rPr>
          <w:rFonts w:ascii="Browallia New" w:hAnsi="Browallia New" w:cs="Browallia New" w:hint="cs"/>
          <w:sz w:val="28"/>
          <w:szCs w:val="28"/>
          <w:cs/>
        </w:rPr>
        <w:t>พัก</w:t>
      </w:r>
      <w:r w:rsidR="00B7543F" w:rsidRPr="00963849">
        <w:rPr>
          <w:rFonts w:ascii="Browallia New" w:hAnsi="Browallia New" w:cs="Browallia New"/>
          <w:sz w:val="28"/>
          <w:szCs w:val="28"/>
          <w:cs/>
        </w:rPr>
        <w:t xml:space="preserve">ชำระหนี้เงินต้น </w:t>
      </w:r>
      <w:r w:rsidR="00B7543F">
        <w:rPr>
          <w:rFonts w:ascii="Browallia New" w:hAnsi="Browallia New" w:cs="Browallia New" w:hint="cs"/>
          <w:sz w:val="28"/>
          <w:szCs w:val="28"/>
          <w:cs/>
        </w:rPr>
        <w:t>สำหรับงวด</w:t>
      </w:r>
      <w:r w:rsidR="00B7543F" w:rsidRPr="00963849">
        <w:rPr>
          <w:rFonts w:ascii="Browallia New" w:hAnsi="Browallia New" w:cs="Browallia New"/>
          <w:sz w:val="28"/>
          <w:szCs w:val="28"/>
          <w:cs/>
        </w:rPr>
        <w:t xml:space="preserve">เดือนพฤษภาคม ถึงเดือนธันวาคม </w:t>
      </w:r>
      <w:r w:rsidR="000B628A" w:rsidRPr="000B628A">
        <w:rPr>
          <w:rFonts w:ascii="Browallia New" w:hAnsi="Browallia New" w:cs="Browallia New"/>
          <w:sz w:val="28"/>
          <w:szCs w:val="28"/>
        </w:rPr>
        <w:t>2566</w:t>
      </w:r>
      <w:r w:rsidR="00B7543F"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7543F">
        <w:rPr>
          <w:rFonts w:ascii="Browallia New" w:hAnsi="Browallia New" w:cs="Browallia New" w:hint="cs"/>
          <w:sz w:val="28"/>
          <w:szCs w:val="28"/>
          <w:cs/>
        </w:rPr>
        <w:t xml:space="preserve">รวม </w:t>
      </w:r>
      <w:r w:rsidR="00B7543F">
        <w:rPr>
          <w:rFonts w:ascii="Browallia New" w:hAnsi="Browallia New" w:cs="Browallia New"/>
          <w:sz w:val="28"/>
          <w:szCs w:val="28"/>
        </w:rPr>
        <w:t xml:space="preserve">8 </w:t>
      </w:r>
      <w:r w:rsidR="00B7543F">
        <w:rPr>
          <w:rFonts w:ascii="Browallia New" w:hAnsi="Browallia New" w:cs="Browallia New" w:hint="cs"/>
          <w:sz w:val="28"/>
          <w:szCs w:val="28"/>
          <w:cs/>
        </w:rPr>
        <w:t xml:space="preserve">งวด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ต่อมาเมื่อวันที่ </w:t>
      </w:r>
      <w:r>
        <w:rPr>
          <w:rFonts w:ascii="Browallia New" w:hAnsi="Browallia New" w:cs="Browallia New"/>
          <w:sz w:val="28"/>
          <w:szCs w:val="28"/>
        </w:rPr>
        <w:t>2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74C97">
        <w:rPr>
          <w:rFonts w:ascii="Browallia New" w:hAnsi="Browallia New" w:cs="Browallia New" w:hint="cs"/>
          <w:sz w:val="28"/>
          <w:szCs w:val="28"/>
          <w:cs/>
        </w:rPr>
        <w:t xml:space="preserve">กุมภาพันธ์ </w:t>
      </w:r>
      <w:r w:rsidR="00974C97">
        <w:rPr>
          <w:rFonts w:ascii="Browallia New" w:hAnsi="Browallia New" w:cs="Browallia New"/>
          <w:sz w:val="28"/>
          <w:szCs w:val="28"/>
        </w:rPr>
        <w:t>2567</w:t>
      </w:r>
      <w:r w:rsidR="009956DF">
        <w:rPr>
          <w:rFonts w:ascii="Browallia New" w:hAnsi="Browallia New" w:cs="Browallia New"/>
          <w:sz w:val="28"/>
          <w:szCs w:val="28"/>
        </w:rPr>
        <w:t xml:space="preserve"> </w:t>
      </w:r>
      <w:r w:rsidR="009956DF" w:rsidRPr="00963849">
        <w:rPr>
          <w:rFonts w:ascii="Browallia New" w:hAnsi="Browallia New" w:cs="Browallia New"/>
          <w:sz w:val="28"/>
          <w:szCs w:val="28"/>
          <w:cs/>
        </w:rPr>
        <w:t>บริษัททำบันทึกข้อตกลงเปลี่ยนแปลงเงื่อนไขการ</w:t>
      </w:r>
      <w:r w:rsidR="009956DF">
        <w:rPr>
          <w:rFonts w:ascii="Browallia New" w:hAnsi="Browallia New" w:cs="Browallia New" w:hint="cs"/>
          <w:sz w:val="28"/>
          <w:szCs w:val="28"/>
          <w:cs/>
        </w:rPr>
        <w:t>พัก</w:t>
      </w:r>
      <w:r w:rsidR="009956DF" w:rsidRPr="00963849">
        <w:rPr>
          <w:rFonts w:ascii="Browallia New" w:hAnsi="Browallia New" w:cs="Browallia New"/>
          <w:sz w:val="28"/>
          <w:szCs w:val="28"/>
          <w:cs/>
        </w:rPr>
        <w:t>ชำระหนี้เงินต้น</w:t>
      </w:r>
      <w:r w:rsidR="009956DF">
        <w:rPr>
          <w:rFonts w:ascii="Browallia New" w:hAnsi="Browallia New" w:cs="Browallia New"/>
          <w:sz w:val="28"/>
          <w:szCs w:val="28"/>
        </w:rPr>
        <w:t xml:space="preserve"> </w:t>
      </w:r>
      <w:r w:rsidR="009956DF">
        <w:rPr>
          <w:rFonts w:ascii="Browallia New" w:hAnsi="Browallia New" w:cs="Browallia New" w:hint="cs"/>
          <w:sz w:val="28"/>
          <w:szCs w:val="28"/>
          <w:cs/>
        </w:rPr>
        <w:t xml:space="preserve">ฉบับที่ </w:t>
      </w:r>
      <w:r w:rsidR="009956DF">
        <w:rPr>
          <w:rFonts w:ascii="Browallia New" w:hAnsi="Browallia New" w:cs="Browallia New"/>
          <w:sz w:val="28"/>
          <w:szCs w:val="28"/>
        </w:rPr>
        <w:t>2</w:t>
      </w:r>
      <w:r w:rsidR="00176723">
        <w:rPr>
          <w:rFonts w:ascii="Browallia New" w:hAnsi="Browallia New" w:cs="Browallia New" w:hint="cs"/>
          <w:sz w:val="28"/>
          <w:szCs w:val="28"/>
          <w:cs/>
        </w:rPr>
        <w:t xml:space="preserve"> ตั้งแต่เดือน</w:t>
      </w:r>
      <w:r w:rsidR="002122B4">
        <w:rPr>
          <w:rFonts w:ascii="Browallia New" w:hAnsi="Browallia New" w:cs="Browallia New" w:hint="cs"/>
          <w:sz w:val="28"/>
          <w:szCs w:val="28"/>
          <w:cs/>
        </w:rPr>
        <w:t xml:space="preserve">มกราคม ถึงเดือนสิงหาคม </w:t>
      </w:r>
      <w:r w:rsidR="002122B4">
        <w:rPr>
          <w:rFonts w:ascii="Browallia New" w:hAnsi="Browallia New" w:cs="Browallia New"/>
          <w:sz w:val="28"/>
          <w:szCs w:val="28"/>
        </w:rPr>
        <w:t>2567</w:t>
      </w:r>
      <w:r w:rsidR="002122B4">
        <w:rPr>
          <w:rFonts w:ascii="Browallia New" w:hAnsi="Browallia New" w:cs="Browallia New" w:hint="cs"/>
          <w:sz w:val="28"/>
          <w:szCs w:val="28"/>
          <w:cs/>
        </w:rPr>
        <w:t xml:space="preserve"> รวม </w:t>
      </w:r>
      <w:r w:rsidR="002122B4">
        <w:rPr>
          <w:rFonts w:ascii="Browallia New" w:hAnsi="Browallia New" w:cs="Browallia New"/>
          <w:sz w:val="28"/>
          <w:szCs w:val="28"/>
        </w:rPr>
        <w:t xml:space="preserve">8 </w:t>
      </w:r>
      <w:r w:rsidR="002122B4">
        <w:rPr>
          <w:rFonts w:ascii="Browallia New" w:hAnsi="Browallia New" w:cs="Browallia New" w:hint="cs"/>
          <w:sz w:val="28"/>
          <w:szCs w:val="28"/>
          <w:cs/>
        </w:rPr>
        <w:t xml:space="preserve">งวด </w:t>
      </w:r>
      <w:r w:rsidR="000F6FB9">
        <w:rPr>
          <w:rFonts w:ascii="Browallia New" w:hAnsi="Browallia New" w:cs="Browallia New" w:hint="cs"/>
          <w:sz w:val="28"/>
          <w:szCs w:val="28"/>
          <w:cs/>
        </w:rPr>
        <w:t>โดยผู้ให้กู้</w:t>
      </w:r>
      <w:r w:rsidR="00883546">
        <w:rPr>
          <w:rFonts w:ascii="Browallia New" w:hAnsi="Browallia New" w:cs="Browallia New" w:hint="cs"/>
          <w:sz w:val="28"/>
          <w:szCs w:val="28"/>
          <w:cs/>
        </w:rPr>
        <w:t>ยินยอม</w:t>
      </w:r>
      <w:r w:rsidR="00C66083">
        <w:rPr>
          <w:rFonts w:ascii="Browallia New" w:hAnsi="Browallia New" w:cs="Browallia New" w:hint="cs"/>
          <w:sz w:val="28"/>
          <w:szCs w:val="28"/>
          <w:cs/>
        </w:rPr>
        <w:t>ให้บ</w:t>
      </w:r>
      <w:r w:rsidR="009E60BB">
        <w:rPr>
          <w:rFonts w:ascii="Browallia New" w:hAnsi="Browallia New" w:cs="Browallia New" w:hint="cs"/>
          <w:sz w:val="28"/>
          <w:szCs w:val="28"/>
          <w:cs/>
        </w:rPr>
        <w:t>ริษัทชำระเฉพาะดอกเบี้ยให้แก่ผู้ให้กู้ ซึ่งบริษัท</w:t>
      </w:r>
      <w:r w:rsidR="0083644A">
        <w:rPr>
          <w:rFonts w:ascii="Browallia New" w:hAnsi="Browallia New" w:cs="Browallia New" w:hint="cs"/>
          <w:sz w:val="28"/>
          <w:szCs w:val="28"/>
          <w:cs/>
        </w:rPr>
        <w:t xml:space="preserve">จะชำระหนี้ทั้งจำนวนตามสัญญาเงินกู้ภายในปี </w:t>
      </w:r>
      <w:r w:rsidR="0083644A">
        <w:rPr>
          <w:rFonts w:ascii="Browallia New" w:hAnsi="Browallia New" w:cs="Browallia New"/>
          <w:sz w:val="28"/>
          <w:szCs w:val="28"/>
        </w:rPr>
        <w:t>2571</w:t>
      </w:r>
    </w:p>
    <w:p w14:paraId="554D0F03" w14:textId="77777777" w:rsidR="00BB7165" w:rsidRDefault="00BB7165" w:rsidP="00B7543F">
      <w:pPr>
        <w:pStyle w:val="CordiaNew"/>
        <w:tabs>
          <w:tab w:val="clear" w:pos="4153"/>
          <w:tab w:val="left" w:pos="709"/>
          <w:tab w:val="left" w:pos="117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4F62E99" w14:textId="77777777" w:rsidR="006C4E5C" w:rsidRDefault="006C4E5C" w:rsidP="00B7543F">
      <w:pPr>
        <w:pStyle w:val="CordiaNew"/>
        <w:tabs>
          <w:tab w:val="clear" w:pos="4153"/>
          <w:tab w:val="left" w:pos="709"/>
          <w:tab w:val="left" w:pos="117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E7EC30C" w14:textId="77777777" w:rsidR="006C4E5C" w:rsidRDefault="006C4E5C" w:rsidP="00B7543F">
      <w:pPr>
        <w:pStyle w:val="CordiaNew"/>
        <w:tabs>
          <w:tab w:val="clear" w:pos="4153"/>
          <w:tab w:val="left" w:pos="709"/>
          <w:tab w:val="left" w:pos="117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7FAA99C" w14:textId="77777777" w:rsidR="006C4E5C" w:rsidRDefault="006C4E5C" w:rsidP="00B7543F">
      <w:pPr>
        <w:pStyle w:val="CordiaNew"/>
        <w:tabs>
          <w:tab w:val="clear" w:pos="4153"/>
          <w:tab w:val="left" w:pos="709"/>
          <w:tab w:val="left" w:pos="117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C7A0FD0" w14:textId="77777777" w:rsidR="006C4E5C" w:rsidRDefault="006C4E5C" w:rsidP="00B7543F">
      <w:pPr>
        <w:pStyle w:val="CordiaNew"/>
        <w:tabs>
          <w:tab w:val="clear" w:pos="4153"/>
          <w:tab w:val="left" w:pos="709"/>
          <w:tab w:val="left" w:pos="117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E03565C" w14:textId="1AAEF271" w:rsidR="000C7C96" w:rsidRPr="00963849" w:rsidRDefault="000A39EB" w:rsidP="003D3504">
      <w:pPr>
        <w:pStyle w:val="CordiaNew"/>
        <w:tabs>
          <w:tab w:val="clear" w:pos="4153"/>
          <w:tab w:val="left" w:pos="709"/>
          <w:tab w:val="left" w:pos="117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pacing w:val="-6"/>
          <w:sz w:val="28"/>
          <w:szCs w:val="28"/>
          <w:cs/>
        </w:rPr>
        <w:tab/>
      </w:r>
    </w:p>
    <w:p w14:paraId="2C54D92F" w14:textId="1BFFC44C" w:rsidR="00F75C5F" w:rsidRPr="00963849" w:rsidRDefault="00675497" w:rsidP="00B641E1">
      <w:pPr>
        <w:pStyle w:val="CordiaNew"/>
        <w:numPr>
          <w:ilvl w:val="0"/>
          <w:numId w:val="17"/>
        </w:numPr>
        <w:tabs>
          <w:tab w:val="clear" w:pos="4153"/>
          <w:tab w:val="left" w:pos="801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หนี้สินจากภาระค้ำประกันเงินกู้ยืมของบริษัทอื่น</w:t>
      </w:r>
    </w:p>
    <w:p w14:paraId="619BFB7A" w14:textId="483F1AEC" w:rsidR="008A4192" w:rsidRPr="00963849" w:rsidRDefault="008A4192" w:rsidP="00FA5C64">
      <w:pPr>
        <w:pStyle w:val="CordiaNew"/>
        <w:tabs>
          <w:tab w:val="clear" w:pos="4153"/>
          <w:tab w:val="left" w:pos="426"/>
        </w:tabs>
        <w:ind w:left="709" w:firstLine="709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</w:rPr>
      </w:pPr>
    </w:p>
    <w:p w14:paraId="66715B69" w14:textId="60A10C52" w:rsidR="00FD7C51" w:rsidRPr="00963849" w:rsidRDefault="000B391B" w:rsidP="00B641E1">
      <w:pPr>
        <w:pStyle w:val="CordiaNew"/>
        <w:tabs>
          <w:tab w:val="clear" w:pos="4153"/>
          <w:tab w:val="left" w:pos="993"/>
        </w:tabs>
        <w:ind w:left="44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หนี้สินจาก</w:t>
      </w:r>
      <w:r w:rsidR="00DE377A" w:rsidRPr="00963849">
        <w:rPr>
          <w:rFonts w:ascii="Browallia New" w:hAnsi="Browallia New" w:cs="Browallia New"/>
          <w:color w:val="auto"/>
          <w:sz w:val="28"/>
          <w:szCs w:val="28"/>
          <w:cs/>
        </w:rPr>
        <w:t>ภาระ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ค้ำประกันเงินกู้ยืมของบริษัท</w:t>
      </w:r>
      <w:r w:rsidR="00A26B8C" w:rsidRPr="00963849">
        <w:rPr>
          <w:rFonts w:ascii="Browallia New" w:hAnsi="Browallia New" w:cs="Browallia New"/>
          <w:color w:val="auto"/>
          <w:sz w:val="28"/>
          <w:szCs w:val="28"/>
          <w:cs/>
        </w:rPr>
        <w:t>อื่น</w:t>
      </w:r>
      <w:r w:rsidR="0039040A"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9040A" w:rsidRPr="00963849">
        <w:rPr>
          <w:rFonts w:ascii="Browallia New" w:hAnsi="Browallia New" w:cs="Browallia New"/>
          <w:color w:val="auto"/>
          <w:sz w:val="28"/>
          <w:szCs w:val="28"/>
          <w:cs/>
        </w:rPr>
        <w:t>เป็น</w:t>
      </w:r>
      <w:r w:rsidR="00505782" w:rsidRPr="00963849">
        <w:rPr>
          <w:rFonts w:ascii="Browallia New" w:hAnsi="Browallia New" w:cs="Browallia New"/>
          <w:color w:val="auto"/>
          <w:sz w:val="28"/>
          <w:szCs w:val="28"/>
          <w:cs/>
        </w:rPr>
        <w:t>การค้ำประกันเงินกู้ยืมของบริษัทอื่นซึ่งเคยเป็นบริษัท</w:t>
      </w:r>
      <w:r w:rsidR="00444F18" w:rsidRPr="00963849">
        <w:rPr>
          <w:rFonts w:ascii="Browallia New" w:hAnsi="Browallia New" w:cs="Browallia New"/>
          <w:color w:val="auto"/>
          <w:sz w:val="28"/>
          <w:szCs w:val="28"/>
          <w:cs/>
        </w:rPr>
        <w:t>ย่อยของบริษัทมาก่อน</w:t>
      </w:r>
      <w:r w:rsidR="00B07901"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A4192" w:rsidRPr="00963849">
        <w:rPr>
          <w:rFonts w:ascii="Browallia New" w:hAnsi="Browallia New" w:cs="Browallia New"/>
          <w:color w:val="auto"/>
          <w:sz w:val="28"/>
          <w:szCs w:val="28"/>
          <w:cs/>
        </w:rPr>
        <w:t>โดยมีรายละเอียดดังนี้</w:t>
      </w:r>
    </w:p>
    <w:p w14:paraId="12E69066" w14:textId="77777777" w:rsidR="00DB0F2B" w:rsidRDefault="00DB0F2B" w:rsidP="00B641E1">
      <w:pPr>
        <w:pStyle w:val="CordiaNew"/>
        <w:tabs>
          <w:tab w:val="clear" w:pos="4153"/>
          <w:tab w:val="left" w:pos="993"/>
        </w:tabs>
        <w:ind w:left="441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993"/>
        <w:gridCol w:w="992"/>
        <w:gridCol w:w="1133"/>
        <w:gridCol w:w="993"/>
        <w:gridCol w:w="851"/>
        <w:gridCol w:w="1134"/>
        <w:gridCol w:w="850"/>
      </w:tblGrid>
      <w:tr w:rsidR="00A228CA" w:rsidRPr="00277EB1" w14:paraId="4D2FF7E5" w14:textId="77777777">
        <w:tc>
          <w:tcPr>
            <w:tcW w:w="1984" w:type="dxa"/>
            <w:shd w:val="clear" w:color="auto" w:fill="auto"/>
          </w:tcPr>
          <w:p w14:paraId="14743758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7BF8D2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14:paraId="34055F90" w14:textId="77777777" w:rsidR="00A228CA" w:rsidRPr="00277EB1" w:rsidRDefault="00A228CA">
            <w:pPr>
              <w:tabs>
                <w:tab w:val="clear" w:pos="454"/>
                <w:tab w:val="clear" w:pos="5613"/>
                <w:tab w:val="left" w:pos="459"/>
                <w:tab w:val="left" w:pos="5737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277EB1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277EB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A228CA" w:rsidRPr="00277EB1" w14:paraId="236A97C0" w14:textId="77777777">
        <w:tc>
          <w:tcPr>
            <w:tcW w:w="1984" w:type="dxa"/>
            <w:shd w:val="clear" w:color="auto" w:fill="auto"/>
          </w:tcPr>
          <w:p w14:paraId="4445EB33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5CE9A8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14:paraId="0C7C9B9D" w14:textId="6A01ED83" w:rsidR="00A228CA" w:rsidRPr="00277EB1" w:rsidRDefault="00AC6DC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งบ</w:t>
            </w:r>
            <w:r w:rsidR="00A228CA" w:rsidRPr="00277E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การเงินรวมและเฉพาะบริษัท</w:t>
            </w:r>
          </w:p>
        </w:tc>
      </w:tr>
      <w:tr w:rsidR="00A228CA" w:rsidRPr="00277EB1" w14:paraId="59E91F81" w14:textId="77777777">
        <w:tc>
          <w:tcPr>
            <w:tcW w:w="1984" w:type="dxa"/>
            <w:shd w:val="clear" w:color="auto" w:fill="auto"/>
          </w:tcPr>
          <w:p w14:paraId="4B4C5FB0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FFD2F4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304CC9B0" w14:textId="43DD8E7B" w:rsidR="00A228CA" w:rsidRPr="00277EB1" w:rsidRDefault="00D966D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มีนาคม </w:t>
            </w:r>
            <w:r w:rsidR="00A228CA" w:rsidRPr="00277EB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3"/>
          </w:tcPr>
          <w:p w14:paraId="0CE21FC2" w14:textId="2992E41A" w:rsidR="00A228CA" w:rsidRPr="00277EB1" w:rsidRDefault="00D966D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ธันวาคม </w:t>
            </w:r>
            <w:r w:rsidR="00A228CA" w:rsidRPr="00277EB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204A8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</w:tr>
      <w:tr w:rsidR="00A228CA" w:rsidRPr="00277EB1" w14:paraId="2077561E" w14:textId="77777777">
        <w:tc>
          <w:tcPr>
            <w:tcW w:w="1984" w:type="dxa"/>
            <w:shd w:val="clear" w:color="auto" w:fill="auto"/>
          </w:tcPr>
          <w:p w14:paraId="5F6A8362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3F398B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992" w:type="dxa"/>
            <w:shd w:val="clear" w:color="auto" w:fill="auto"/>
          </w:tcPr>
          <w:p w14:paraId="588F5566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DCC03F9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C119BB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3" w:type="dxa"/>
            <w:shd w:val="clear" w:color="auto" w:fill="auto"/>
          </w:tcPr>
          <w:p w14:paraId="19051691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</w:t>
            </w:r>
            <w:r w:rsidRPr="00277EB1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ทางการเงิน</w:t>
            </w:r>
          </w:p>
          <w:p w14:paraId="733F8746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  <w:shd w:val="clear" w:color="auto" w:fill="auto"/>
          </w:tcPr>
          <w:p w14:paraId="67357706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23FEEB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F739C3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851" w:type="dxa"/>
          </w:tcPr>
          <w:p w14:paraId="5B6FD71D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C9C553D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7EFFF8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</w:tcPr>
          <w:p w14:paraId="572E9BD8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</w:t>
            </w:r>
            <w:r w:rsidRPr="00277EB1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ทางการเงิน</w:t>
            </w:r>
          </w:p>
          <w:p w14:paraId="321D83A3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850" w:type="dxa"/>
          </w:tcPr>
          <w:p w14:paraId="314FD9B6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F5FD842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F83E34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</w:tr>
      <w:tr w:rsidR="00A228CA" w:rsidRPr="00277EB1" w14:paraId="19CF7CD8" w14:textId="77777777">
        <w:tc>
          <w:tcPr>
            <w:tcW w:w="1984" w:type="dxa"/>
            <w:shd w:val="clear" w:color="auto" w:fill="auto"/>
          </w:tcPr>
          <w:p w14:paraId="1D2F6EE1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FBD6722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2A626F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50F296B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1B4D9B1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1043C0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03FE88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4882D2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228CA" w:rsidRPr="00277EB1" w14:paraId="67AD67CE" w14:textId="77777777">
        <w:tc>
          <w:tcPr>
            <w:tcW w:w="1984" w:type="dxa"/>
            <w:shd w:val="clear" w:color="auto" w:fill="auto"/>
          </w:tcPr>
          <w:p w14:paraId="47F53A0B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วงเงิน </w:t>
            </w:r>
            <w:r w:rsidRPr="00277EB1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Pr="00277EB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77E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3" w:type="dxa"/>
          </w:tcPr>
          <w:p w14:paraId="25C08E17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6717D6E1" w14:textId="2082797B" w:rsidR="00A228CA" w:rsidRPr="00277EB1" w:rsidRDefault="00024A5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18,</w:t>
            </w:r>
            <w:r w:rsidR="00345FE6">
              <w:rPr>
                <w:rFonts w:ascii="Browallia New" w:hAnsi="Browallia New" w:cs="Browallia New"/>
                <w:sz w:val="24"/>
                <w:szCs w:val="24"/>
              </w:rPr>
              <w:t>683</w:t>
            </w:r>
          </w:p>
        </w:tc>
        <w:tc>
          <w:tcPr>
            <w:tcW w:w="1133" w:type="dxa"/>
            <w:shd w:val="clear" w:color="auto" w:fill="auto"/>
          </w:tcPr>
          <w:p w14:paraId="189B5D5E" w14:textId="27B11104" w:rsidR="00A228CA" w:rsidRPr="0079413E" w:rsidRDefault="00A228CA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41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0044" w:rsidRPr="0079413E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Pr="007941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1B599AA5" w14:textId="27C71EB0" w:rsidR="00A228CA" w:rsidRPr="0079413E" w:rsidRDefault="003A4878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413E">
              <w:rPr>
                <w:rFonts w:ascii="Browallia New" w:hAnsi="Browallia New" w:cs="Browallia New"/>
                <w:sz w:val="24"/>
                <w:szCs w:val="24"/>
              </w:rPr>
              <w:t>18,</w:t>
            </w:r>
            <w:r w:rsidR="00194FB3" w:rsidRPr="0079413E">
              <w:rPr>
                <w:rFonts w:ascii="Browallia New" w:hAnsi="Browallia New" w:cs="Browallia New"/>
                <w:sz w:val="24"/>
                <w:szCs w:val="24"/>
              </w:rPr>
              <w:t>318</w:t>
            </w:r>
          </w:p>
        </w:tc>
        <w:tc>
          <w:tcPr>
            <w:tcW w:w="851" w:type="dxa"/>
          </w:tcPr>
          <w:p w14:paraId="578E67F5" w14:textId="43302D70" w:rsidR="00A228CA" w:rsidRPr="00277EB1" w:rsidRDefault="007E760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23,844</w:t>
            </w:r>
          </w:p>
        </w:tc>
        <w:tc>
          <w:tcPr>
            <w:tcW w:w="1134" w:type="dxa"/>
          </w:tcPr>
          <w:p w14:paraId="0D370ECE" w14:textId="4069B473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E760B">
              <w:rPr>
                <w:rFonts w:ascii="Browallia New" w:hAnsi="Browallia New" w:cs="Browallia New"/>
                <w:sz w:val="24"/>
                <w:szCs w:val="24"/>
              </w:rPr>
              <w:t>474</w:t>
            </w:r>
            <w:r w:rsidRPr="00277E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143F9E6D" w14:textId="25938A4C" w:rsidR="00A228CA" w:rsidRPr="00277EB1" w:rsidRDefault="007E760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23,370</w:t>
            </w:r>
          </w:p>
        </w:tc>
      </w:tr>
      <w:tr w:rsidR="00A228CA" w:rsidRPr="00277EB1" w14:paraId="532B9B31" w14:textId="77777777">
        <w:tc>
          <w:tcPr>
            <w:tcW w:w="1984" w:type="dxa"/>
            <w:shd w:val="clear" w:color="auto" w:fill="auto"/>
          </w:tcPr>
          <w:p w14:paraId="02742A1F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วงเงิน</w:t>
            </w:r>
            <w:r w:rsidRPr="00277EB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150 </w:t>
            </w:r>
            <w:r w:rsidRPr="00277E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3" w:type="dxa"/>
          </w:tcPr>
          <w:p w14:paraId="3D80AA66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0C15DB4F" w14:textId="2A76FAEA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45FE6">
              <w:rPr>
                <w:rFonts w:ascii="Browallia New" w:hAnsi="Browallia New" w:cs="Browallia New"/>
                <w:sz w:val="24"/>
                <w:szCs w:val="24"/>
              </w:rPr>
              <w:t>0,</w:t>
            </w:r>
            <w:r w:rsidR="00C90435">
              <w:rPr>
                <w:rFonts w:ascii="Browallia New" w:hAnsi="Browallia New" w:cs="Browallia New"/>
                <w:sz w:val="24"/>
                <w:szCs w:val="24"/>
              </w:rPr>
              <w:t>858</w:t>
            </w:r>
          </w:p>
        </w:tc>
        <w:tc>
          <w:tcPr>
            <w:tcW w:w="1133" w:type="dxa"/>
            <w:shd w:val="clear" w:color="auto" w:fill="auto"/>
          </w:tcPr>
          <w:p w14:paraId="3D8B1E6C" w14:textId="7FBFF900" w:rsidR="00A228CA" w:rsidRPr="0079413E" w:rsidRDefault="00A228C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41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0044" w:rsidRPr="0079413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79413E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7941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1D1ADBF8" w14:textId="66007B93" w:rsidR="00A228CA" w:rsidRPr="0079413E" w:rsidRDefault="00F209A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413E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384DB5" w:rsidRPr="0079413E">
              <w:rPr>
                <w:rFonts w:ascii="Browallia New" w:hAnsi="Browallia New" w:cs="Browallia New"/>
                <w:sz w:val="24"/>
                <w:szCs w:val="24"/>
              </w:rPr>
              <w:t>,78</w:t>
            </w:r>
            <w:r w:rsidR="00536A01" w:rsidRPr="0079413E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2A757E8E" w14:textId="4C4FBB58" w:rsidR="00A228CA" w:rsidRPr="00277EB1" w:rsidRDefault="007E760B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27,008</w:t>
            </w:r>
          </w:p>
        </w:tc>
        <w:tc>
          <w:tcPr>
            <w:tcW w:w="1134" w:type="dxa"/>
          </w:tcPr>
          <w:p w14:paraId="7884CFAB" w14:textId="32ECF364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</w:rPr>
              <w:t>(1</w:t>
            </w:r>
            <w:r w:rsidR="007E760B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Pr="00277E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1A1FDB45" w14:textId="18177B05" w:rsidR="00A228CA" w:rsidRPr="00277EB1" w:rsidRDefault="007E760B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26,919</w:t>
            </w:r>
          </w:p>
        </w:tc>
      </w:tr>
      <w:tr w:rsidR="00A228CA" w:rsidRPr="00277EB1" w14:paraId="76AF6801" w14:textId="77777777">
        <w:tc>
          <w:tcPr>
            <w:tcW w:w="1984" w:type="dxa"/>
            <w:shd w:val="clear" w:color="auto" w:fill="auto"/>
          </w:tcPr>
          <w:p w14:paraId="4AED7853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3" w:type="dxa"/>
          </w:tcPr>
          <w:p w14:paraId="132DD39C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1BB7C6" w14:textId="187A95A5" w:rsidR="00A228CA" w:rsidRPr="00277EB1" w:rsidRDefault="00E5750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39,</w:t>
            </w:r>
            <w:r w:rsidR="009F3D07">
              <w:rPr>
                <w:rFonts w:ascii="Browallia New" w:hAnsi="Browallia New" w:cs="Browallia New"/>
                <w:sz w:val="24"/>
                <w:szCs w:val="24"/>
              </w:rPr>
              <w:t>541</w:t>
            </w:r>
          </w:p>
        </w:tc>
        <w:tc>
          <w:tcPr>
            <w:tcW w:w="1133" w:type="dxa"/>
            <w:shd w:val="clear" w:color="auto" w:fill="auto"/>
          </w:tcPr>
          <w:p w14:paraId="2266184C" w14:textId="0D1D9C5D" w:rsidR="00A228CA" w:rsidRPr="0079413E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41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0044" w:rsidRPr="0079413E">
              <w:rPr>
                <w:rFonts w:ascii="Browallia New" w:hAnsi="Browallia New" w:cs="Browallia New"/>
                <w:sz w:val="24"/>
                <w:szCs w:val="24"/>
              </w:rPr>
              <w:t>434</w:t>
            </w:r>
            <w:r w:rsidRPr="007941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41BEEEA1" w14:textId="1E6C21B5" w:rsidR="00A228CA" w:rsidRPr="0079413E" w:rsidRDefault="00144465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413E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BE6800" w:rsidRPr="0079413E">
              <w:rPr>
                <w:rFonts w:ascii="Browallia New" w:hAnsi="Browallia New" w:cs="Browallia New"/>
                <w:sz w:val="24"/>
                <w:szCs w:val="24"/>
              </w:rPr>
              <w:t>,107</w:t>
            </w:r>
          </w:p>
        </w:tc>
        <w:tc>
          <w:tcPr>
            <w:tcW w:w="851" w:type="dxa"/>
          </w:tcPr>
          <w:p w14:paraId="54D57A38" w14:textId="49537D04" w:rsidR="00A228CA" w:rsidRPr="00277EB1" w:rsidRDefault="007E760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50,852</w:t>
            </w:r>
          </w:p>
        </w:tc>
        <w:tc>
          <w:tcPr>
            <w:tcW w:w="1134" w:type="dxa"/>
          </w:tcPr>
          <w:p w14:paraId="1CBE871E" w14:textId="0EC5E0E5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E760B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Pr="00277EB1">
              <w:rPr>
                <w:rFonts w:ascii="Browallia New" w:hAnsi="Browallia New" w:cs="Browallia New"/>
                <w:sz w:val="24"/>
                <w:szCs w:val="24"/>
              </w:rPr>
              <w:t>3)</w:t>
            </w:r>
          </w:p>
        </w:tc>
        <w:tc>
          <w:tcPr>
            <w:tcW w:w="850" w:type="dxa"/>
          </w:tcPr>
          <w:p w14:paraId="54525C65" w14:textId="58A8A3B8" w:rsidR="00A228CA" w:rsidRPr="00277EB1" w:rsidRDefault="007E760B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50,289</w:t>
            </w:r>
          </w:p>
        </w:tc>
      </w:tr>
      <w:tr w:rsidR="00A228CA" w:rsidRPr="00277EB1" w14:paraId="0A9A33C3" w14:textId="77777777">
        <w:tc>
          <w:tcPr>
            <w:tcW w:w="1984" w:type="dxa"/>
            <w:shd w:val="clear" w:color="auto" w:fill="auto"/>
          </w:tcPr>
          <w:p w14:paraId="4235DBFC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277E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ส่วนที่ถึงกำหนดชำระ</w:t>
            </w:r>
            <w:r w:rsidRPr="00277E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/>
              <w:t xml:space="preserve">  </w:t>
            </w:r>
            <w:r w:rsidRPr="00277EB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277E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993" w:type="dxa"/>
          </w:tcPr>
          <w:p w14:paraId="2745227F" w14:textId="77777777" w:rsidR="00A228CA" w:rsidRPr="00277EB1" w:rsidRDefault="00A228C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24934B6" w14:textId="77777777" w:rsidR="00A228CA" w:rsidRPr="00277EB1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D77E409" w14:textId="0613CE3C" w:rsidR="00A228CA" w:rsidRPr="00277EB1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F3D07">
              <w:rPr>
                <w:rFonts w:ascii="Browallia New" w:hAnsi="Browallia New" w:cs="Browallia New"/>
                <w:sz w:val="24"/>
                <w:szCs w:val="24"/>
              </w:rPr>
              <w:t>39,541</w:t>
            </w:r>
            <w:r w:rsidRPr="00277EB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2B7416C5" w14:textId="77777777" w:rsidR="00A228CA" w:rsidRPr="0079413E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F9A53D1" w14:textId="16C61898" w:rsidR="00A228CA" w:rsidRPr="0079413E" w:rsidRDefault="004579A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413E">
              <w:rPr>
                <w:rFonts w:ascii="Browallia New" w:hAnsi="Browallia New" w:cs="Browallia New"/>
                <w:sz w:val="24"/>
                <w:szCs w:val="24"/>
              </w:rPr>
              <w:t>434</w:t>
            </w:r>
          </w:p>
        </w:tc>
        <w:tc>
          <w:tcPr>
            <w:tcW w:w="993" w:type="dxa"/>
            <w:shd w:val="clear" w:color="auto" w:fill="auto"/>
          </w:tcPr>
          <w:p w14:paraId="7E8E4101" w14:textId="77777777" w:rsidR="00A228CA" w:rsidRPr="0079413E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260B987" w14:textId="234CF749" w:rsidR="00A228CA" w:rsidRPr="0079413E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413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9413E" w:rsidRPr="0079413E">
              <w:rPr>
                <w:rFonts w:ascii="Browallia New" w:hAnsi="Browallia New" w:cs="Browallia New"/>
                <w:sz w:val="24"/>
                <w:szCs w:val="24"/>
              </w:rPr>
              <w:t>39,107</w:t>
            </w:r>
            <w:r w:rsidRPr="0079413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51" w:type="dxa"/>
          </w:tcPr>
          <w:p w14:paraId="43BA34C1" w14:textId="77777777" w:rsidR="00A228CA" w:rsidRPr="00277EB1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86993E" w14:textId="5E40E68B" w:rsidR="00A228CA" w:rsidRPr="00277EB1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</w:rPr>
              <w:t>(4</w:t>
            </w:r>
            <w:r w:rsidR="007E760B">
              <w:rPr>
                <w:rFonts w:ascii="Browallia New" w:hAnsi="Browallia New" w:cs="Browallia New"/>
                <w:sz w:val="24"/>
                <w:szCs w:val="24"/>
              </w:rPr>
              <w:t>6,904</w:t>
            </w:r>
            <w:r w:rsidRPr="00277E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1BB1C428" w14:textId="77777777" w:rsidR="00A228CA" w:rsidRPr="00277EB1" w:rsidRDefault="00A228C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DBEE3D6" w14:textId="77777777" w:rsidR="00A228CA" w:rsidRPr="00277EB1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</w:rPr>
              <w:t>520</w:t>
            </w:r>
          </w:p>
        </w:tc>
        <w:tc>
          <w:tcPr>
            <w:tcW w:w="850" w:type="dxa"/>
          </w:tcPr>
          <w:p w14:paraId="6F375025" w14:textId="77777777" w:rsidR="00A228CA" w:rsidRPr="00277EB1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80A9F9E" w14:textId="49400EBF" w:rsidR="00A228CA" w:rsidRPr="00277EB1" w:rsidRDefault="00A228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</w:rPr>
              <w:t>(4</w:t>
            </w:r>
            <w:r w:rsidR="007E760B">
              <w:rPr>
                <w:rFonts w:ascii="Browallia New" w:hAnsi="Browallia New" w:cs="Browallia New"/>
                <w:sz w:val="24"/>
                <w:szCs w:val="24"/>
              </w:rPr>
              <w:t>6,384</w:t>
            </w:r>
            <w:r w:rsidRPr="00277E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228CA" w:rsidRPr="00277EB1" w14:paraId="655444D7" w14:textId="77777777">
        <w:tc>
          <w:tcPr>
            <w:tcW w:w="1984" w:type="dxa"/>
            <w:shd w:val="clear" w:color="auto" w:fill="auto"/>
          </w:tcPr>
          <w:p w14:paraId="58C07EA1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3" w:type="dxa"/>
          </w:tcPr>
          <w:p w14:paraId="6BC6C891" w14:textId="77777777" w:rsidR="00A228CA" w:rsidRPr="00277EB1" w:rsidRDefault="00A228C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40959F6" w14:textId="3A367850" w:rsidR="00A228CA" w:rsidRPr="00277EB1" w:rsidRDefault="009F3D07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14:paraId="35CD12CD" w14:textId="4FE89794" w:rsidR="00A228CA" w:rsidRPr="0079413E" w:rsidRDefault="004579A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413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757138C" w14:textId="0717416F" w:rsidR="00A228CA" w:rsidRPr="0079413E" w:rsidRDefault="0079413E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413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295A9DF" w14:textId="5BE4CDED" w:rsidR="00A228CA" w:rsidRPr="00277EB1" w:rsidRDefault="007E760B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3,948</w:t>
            </w:r>
          </w:p>
        </w:tc>
        <w:tc>
          <w:tcPr>
            <w:tcW w:w="1134" w:type="dxa"/>
          </w:tcPr>
          <w:p w14:paraId="42A2727B" w14:textId="3BD0CCEE" w:rsidR="00A228CA" w:rsidRPr="00277EB1" w:rsidRDefault="00A228C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7E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E760B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Pr="00277E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6D0EA170" w14:textId="54EFBD09" w:rsidR="00A228CA" w:rsidRPr="00277EB1" w:rsidRDefault="007E760B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3,905</w:t>
            </w:r>
          </w:p>
        </w:tc>
      </w:tr>
    </w:tbl>
    <w:p w14:paraId="4BE43DFE" w14:textId="77777777" w:rsidR="00164B76" w:rsidRDefault="0016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p w14:paraId="0F6E35D1" w14:textId="200752BB" w:rsidR="0083700B" w:rsidRPr="00963849" w:rsidRDefault="0083700B" w:rsidP="000C5906">
      <w:pPr>
        <w:pStyle w:val="CordiaNew"/>
        <w:tabs>
          <w:tab w:val="clear" w:pos="4153"/>
          <w:tab w:val="left" w:pos="990"/>
        </w:tabs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>การเปลี่ยนแปลงของ</w:t>
      </w:r>
      <w:r w:rsidR="00530260" w:rsidRPr="00963849">
        <w:rPr>
          <w:rFonts w:ascii="Browallia New" w:hAnsi="Browallia New" w:cs="Browallia New"/>
          <w:sz w:val="28"/>
          <w:szCs w:val="28"/>
          <w:cs/>
        </w:rPr>
        <w:t>หนี้สินจากการค้ำประกันเงินกู้ยืมของบริษัทอื่น</w:t>
      </w:r>
      <w:r w:rsidR="00AC03BA" w:rsidRPr="00AC03BA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AC03BA" w:rsidRPr="00AC03BA">
        <w:rPr>
          <w:rFonts w:ascii="Browallia New" w:hAnsi="Browallia New" w:cs="Browallia New" w:hint="cs"/>
          <w:sz w:val="28"/>
          <w:szCs w:val="28"/>
          <w:cs/>
        </w:rPr>
        <w:t>สาม</w:t>
      </w:r>
      <w:r w:rsidR="00AC03BA" w:rsidRPr="00AC03BA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AC03BA" w:rsidRPr="00AC03BA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AC03BA" w:rsidRPr="00AC03BA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6D0E85" w:rsidRPr="00963849">
        <w:rPr>
          <w:rFonts w:ascii="Browallia New" w:hAnsi="Browallia New" w:cs="Browallia New"/>
          <w:sz w:val="27"/>
          <w:szCs w:val="27"/>
        </w:rPr>
        <w:t>256</w:t>
      </w:r>
      <w:r w:rsidR="00AC03BA">
        <w:rPr>
          <w:rFonts w:ascii="Browallia New" w:hAnsi="Browallia New" w:cs="Browallia New"/>
          <w:sz w:val="27"/>
          <w:szCs w:val="27"/>
        </w:rPr>
        <w:t>7</w:t>
      </w:r>
      <w:r w:rsidRPr="00963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731D6" w:rsidRPr="00963849">
        <w:rPr>
          <w:rFonts w:ascii="Browallia New" w:hAnsi="Browallia New" w:cs="Browallia New"/>
          <w:sz w:val="28"/>
          <w:szCs w:val="28"/>
        </w:rPr>
        <w:br/>
      </w:r>
      <w:r w:rsidRPr="00963849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B2BEE58" w14:textId="77777777" w:rsidR="003217D7" w:rsidRPr="00963849" w:rsidRDefault="003217D7" w:rsidP="00F54D9C">
      <w:pPr>
        <w:tabs>
          <w:tab w:val="clear" w:pos="454"/>
          <w:tab w:val="left" w:pos="441"/>
          <w:tab w:val="left" w:pos="1134"/>
        </w:tabs>
        <w:spacing w:line="240" w:lineRule="auto"/>
        <w:ind w:left="432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956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642"/>
        <w:gridCol w:w="5528"/>
        <w:gridCol w:w="236"/>
        <w:gridCol w:w="2550"/>
      </w:tblGrid>
      <w:tr w:rsidR="004D4C3A" w:rsidRPr="007A2507" w14:paraId="762A1D4C" w14:textId="77777777" w:rsidTr="000C5906">
        <w:tc>
          <w:tcPr>
            <w:tcW w:w="6170" w:type="dxa"/>
            <w:gridSpan w:val="2"/>
          </w:tcPr>
          <w:p w14:paraId="5559E513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4B5E65C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</w:tcPr>
          <w:p w14:paraId="01535D2C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7A2507" w14:paraId="452975BD" w14:textId="77777777" w:rsidTr="000C5906">
        <w:tc>
          <w:tcPr>
            <w:tcW w:w="6170" w:type="dxa"/>
            <w:gridSpan w:val="2"/>
          </w:tcPr>
          <w:p w14:paraId="48B2F548" w14:textId="77777777" w:rsidR="003217D7" w:rsidRPr="00963849" w:rsidRDefault="003217D7" w:rsidP="00A7578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1478962A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712575EA" w14:textId="5202E135" w:rsidR="003217D7" w:rsidRPr="00963849" w:rsidRDefault="00325E89" w:rsidP="001C403B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งบ</w:t>
            </w:r>
            <w:r w:rsidR="003217D7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การเงินรวมและเฉพาะบริษัท</w:t>
            </w:r>
          </w:p>
        </w:tc>
      </w:tr>
      <w:tr w:rsidR="004D4C3A" w:rsidRPr="007A2507" w14:paraId="6F6506C4" w14:textId="77777777" w:rsidTr="000C5906">
        <w:trPr>
          <w:trHeight w:val="341"/>
        </w:trPr>
        <w:tc>
          <w:tcPr>
            <w:tcW w:w="6170" w:type="dxa"/>
            <w:gridSpan w:val="2"/>
          </w:tcPr>
          <w:p w14:paraId="6296A482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4831E8B1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</w:tcPr>
          <w:p w14:paraId="3DB8A37F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7A2507" w14:paraId="6EC44406" w14:textId="77777777" w:rsidTr="000C5906">
        <w:tc>
          <w:tcPr>
            <w:tcW w:w="6170" w:type="dxa"/>
            <w:gridSpan w:val="2"/>
          </w:tcPr>
          <w:p w14:paraId="11C17FEC" w14:textId="6C9E0F98" w:rsidR="003217D7" w:rsidRPr="00963849" w:rsidRDefault="0084536A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="00143E9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ต้นงวด</w:t>
            </w:r>
          </w:p>
        </w:tc>
        <w:tc>
          <w:tcPr>
            <w:tcW w:w="236" w:type="dxa"/>
            <w:shd w:val="clear" w:color="auto" w:fill="auto"/>
          </w:tcPr>
          <w:p w14:paraId="475537CE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2B4AC715" w14:textId="53CA719E" w:rsidR="003217D7" w:rsidRPr="00963849" w:rsidRDefault="00081859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4F4F22" w:rsidRPr="00277EB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289</w:t>
            </w:r>
          </w:p>
        </w:tc>
      </w:tr>
      <w:tr w:rsidR="00470763" w:rsidRPr="007A2507" w14:paraId="1985E8CE" w14:textId="77777777" w:rsidTr="000C5906">
        <w:tc>
          <w:tcPr>
            <w:tcW w:w="642" w:type="dxa"/>
          </w:tcPr>
          <w:p w14:paraId="74D60790" w14:textId="3B3C527C" w:rsidR="00470763" w:rsidRPr="00963849" w:rsidRDefault="00470763" w:rsidP="001C403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5528" w:type="dxa"/>
          </w:tcPr>
          <w:p w14:paraId="7A727A62" w14:textId="77FDDFAB" w:rsidR="00470763" w:rsidRPr="00963849" w:rsidRDefault="00470763" w:rsidP="00C30CBF">
            <w:pPr>
              <w:tabs>
                <w:tab w:val="left" w:pos="339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</w:t>
            </w:r>
            <w:r w:rsidR="001024D9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้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างจ่าย</w:t>
            </w:r>
          </w:p>
        </w:tc>
        <w:tc>
          <w:tcPr>
            <w:tcW w:w="236" w:type="dxa"/>
            <w:shd w:val="clear" w:color="auto" w:fill="auto"/>
          </w:tcPr>
          <w:p w14:paraId="14CE0A80" w14:textId="77777777" w:rsidR="00470763" w:rsidRPr="00963849" w:rsidRDefault="00470763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3F757E95" w14:textId="4D5144BB" w:rsidR="00470763" w:rsidRPr="00963849" w:rsidRDefault="009D3F1E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</w:t>
            </w:r>
            <w:r w:rsidR="001A105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F00F3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40</w:t>
            </w:r>
          </w:p>
        </w:tc>
      </w:tr>
      <w:tr w:rsidR="00810860" w:rsidRPr="007A2507" w14:paraId="68ECEA47" w14:textId="77777777" w:rsidTr="000C5906">
        <w:tc>
          <w:tcPr>
            <w:tcW w:w="642" w:type="dxa"/>
          </w:tcPr>
          <w:p w14:paraId="76A7CA67" w14:textId="5C478881" w:rsidR="00810860" w:rsidRPr="00963849" w:rsidRDefault="00810860" w:rsidP="001C403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5528" w:type="dxa"/>
          </w:tcPr>
          <w:p w14:paraId="1E0CD944" w14:textId="2B5DFE28" w:rsidR="00810860" w:rsidRPr="00963849" w:rsidRDefault="00810860" w:rsidP="00C320E9">
            <w:pPr>
              <w:tabs>
                <w:tab w:val="left" w:pos="3390"/>
              </w:tabs>
              <w:spacing w:line="240" w:lineRule="auto"/>
              <w:ind w:left="-10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จ่าย</w:t>
            </w:r>
            <w:r w:rsidR="00CF35AE">
              <w:rPr>
                <w:rFonts w:ascii="Browallia New" w:hAnsi="Browallia New" w:cs="Browallia New" w:hint="cs"/>
                <w:sz w:val="28"/>
                <w:szCs w:val="28"/>
                <w:cs/>
              </w:rPr>
              <w:t>คืนระหว่างงวด</w:t>
            </w:r>
          </w:p>
        </w:tc>
        <w:tc>
          <w:tcPr>
            <w:tcW w:w="236" w:type="dxa"/>
            <w:shd w:val="clear" w:color="auto" w:fill="auto"/>
          </w:tcPr>
          <w:p w14:paraId="6DF7C551" w14:textId="77777777" w:rsidR="00810860" w:rsidRPr="00963849" w:rsidRDefault="00810860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5559966E" w14:textId="194247F8" w:rsidR="00810860" w:rsidRPr="00963849" w:rsidRDefault="00A4341B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4C427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12,</w:t>
            </w:r>
            <w:r w:rsidR="00956C1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451)</w:t>
            </w:r>
          </w:p>
        </w:tc>
      </w:tr>
      <w:tr w:rsidR="00426859" w:rsidRPr="007A2507" w14:paraId="2BD8F51C" w14:textId="77777777" w:rsidTr="000C5906">
        <w:trPr>
          <w:trHeight w:val="63"/>
        </w:trPr>
        <w:tc>
          <w:tcPr>
            <w:tcW w:w="6170" w:type="dxa"/>
            <w:gridSpan w:val="2"/>
          </w:tcPr>
          <w:p w14:paraId="0CE488CC" w14:textId="72F631A7" w:rsidR="00426859" w:rsidRDefault="00600215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  <w:r w:rsidR="001A1053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ค่าธรรมเนียมทางการเงิน</w:t>
            </w:r>
          </w:p>
        </w:tc>
        <w:tc>
          <w:tcPr>
            <w:tcW w:w="236" w:type="dxa"/>
            <w:shd w:val="clear" w:color="auto" w:fill="auto"/>
          </w:tcPr>
          <w:p w14:paraId="3660A040" w14:textId="77777777" w:rsidR="00426859" w:rsidRPr="00963849" w:rsidRDefault="00426859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</w:tcPr>
          <w:p w14:paraId="33F07C2F" w14:textId="37516562" w:rsidR="00426859" w:rsidRDefault="001A1053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56023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29</w:t>
            </w:r>
          </w:p>
        </w:tc>
      </w:tr>
      <w:tr w:rsidR="003217D7" w:rsidRPr="007A2507" w14:paraId="3B3BEA43" w14:textId="77777777" w:rsidTr="000C5906">
        <w:trPr>
          <w:trHeight w:val="63"/>
        </w:trPr>
        <w:tc>
          <w:tcPr>
            <w:tcW w:w="6170" w:type="dxa"/>
            <w:gridSpan w:val="2"/>
          </w:tcPr>
          <w:p w14:paraId="4140F609" w14:textId="2A2EA8BB" w:rsidR="003217D7" w:rsidRPr="00963849" w:rsidRDefault="0084536A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36" w:type="dxa"/>
            <w:shd w:val="clear" w:color="auto" w:fill="auto"/>
          </w:tcPr>
          <w:p w14:paraId="742B90E2" w14:textId="77777777" w:rsidR="003217D7" w:rsidRPr="00963849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662113B" w14:textId="43D721A5" w:rsidR="003217D7" w:rsidRPr="00963849" w:rsidRDefault="00C557B3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39,</w:t>
            </w:r>
            <w:r w:rsidR="00EC6166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="004F637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</w:p>
        </w:tc>
      </w:tr>
    </w:tbl>
    <w:p w14:paraId="4516D09F" w14:textId="77777777" w:rsidR="00BE17C7" w:rsidRPr="00963849" w:rsidRDefault="00BE17C7" w:rsidP="00BB433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9983C7F" w14:textId="5E599AF3" w:rsidR="00752BD1" w:rsidRPr="00963849" w:rsidRDefault="00522DB5" w:rsidP="000C5906">
      <w:pPr>
        <w:pStyle w:val="CordiaNew"/>
        <w:tabs>
          <w:tab w:val="clear" w:pos="4153"/>
          <w:tab w:val="left" w:pos="72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990DCC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990DCC">
        <w:rPr>
          <w:rFonts w:ascii="Browallia New" w:hAnsi="Browallia New" w:cs="Browallia New"/>
          <w:sz w:val="28"/>
          <w:szCs w:val="28"/>
        </w:rPr>
        <w:t xml:space="preserve">30 </w:t>
      </w:r>
      <w:r w:rsidRPr="00990DCC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Pr="00990DCC">
        <w:rPr>
          <w:rFonts w:ascii="Browallia New" w:hAnsi="Browallia New" w:cs="Browallia New"/>
          <w:sz w:val="28"/>
          <w:szCs w:val="28"/>
        </w:rPr>
        <w:t xml:space="preserve">2564 </w:t>
      </w:r>
      <w:r w:rsidRPr="00990DCC">
        <w:rPr>
          <w:rFonts w:ascii="Browallia New" w:hAnsi="Browallia New" w:cs="Browallia New"/>
          <w:sz w:val="28"/>
          <w:szCs w:val="28"/>
          <w:cs/>
        </w:rPr>
        <w:t xml:space="preserve">บริษัททำบันทึกข้อตกลงเปลี่ยนแปลงเงื่อนไขการชำระหนี้กับบริษัทหลักทรัพย์จัดการกองทุน เพื่อขยายระยะเวลาชำระหนี้ โดยตกลงผ่อนจ่ายชำระเงินต้นคงเหลือ ณ วันที่ </w:t>
      </w:r>
      <w:r w:rsidRPr="00990DCC">
        <w:rPr>
          <w:rFonts w:ascii="Browallia New" w:hAnsi="Browallia New" w:cs="Browallia New"/>
          <w:sz w:val="28"/>
          <w:szCs w:val="28"/>
        </w:rPr>
        <w:t>30</w:t>
      </w:r>
      <w:r w:rsidRPr="00990DCC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Pr="00990DCC">
        <w:rPr>
          <w:rFonts w:ascii="Browallia New" w:hAnsi="Browallia New" w:cs="Browallia New"/>
          <w:sz w:val="28"/>
          <w:szCs w:val="28"/>
        </w:rPr>
        <w:t>2564</w:t>
      </w:r>
      <w:r w:rsidRPr="00990DCC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Pr="00990DCC">
        <w:rPr>
          <w:rFonts w:ascii="Browallia New" w:hAnsi="Browallia New" w:cs="Browallia New"/>
          <w:sz w:val="28"/>
          <w:szCs w:val="28"/>
        </w:rPr>
        <w:t>139</w:t>
      </w:r>
      <w:r w:rsidRPr="00990DCC">
        <w:rPr>
          <w:rFonts w:ascii="Browallia New" w:hAnsi="Browallia New" w:cs="Browallia New"/>
          <w:sz w:val="28"/>
          <w:szCs w:val="28"/>
          <w:cs/>
        </w:rPr>
        <w:t>.</w:t>
      </w:r>
      <w:r w:rsidRPr="00990DCC">
        <w:rPr>
          <w:rFonts w:ascii="Browallia New" w:hAnsi="Browallia New" w:cs="Browallia New"/>
          <w:sz w:val="28"/>
          <w:szCs w:val="28"/>
        </w:rPr>
        <w:t>6</w:t>
      </w:r>
      <w:r w:rsidR="009A1DE3" w:rsidRPr="00990DCC">
        <w:rPr>
          <w:rFonts w:ascii="Browallia New" w:hAnsi="Browallia New" w:cs="Browallia New"/>
          <w:sz w:val="28"/>
          <w:szCs w:val="28"/>
        </w:rPr>
        <w:t>0</w:t>
      </w:r>
      <w:r w:rsidRPr="00990DCC">
        <w:rPr>
          <w:rFonts w:ascii="Browallia New" w:hAnsi="Browallia New" w:cs="Browallia New"/>
          <w:sz w:val="28"/>
          <w:szCs w:val="28"/>
          <w:cs/>
        </w:rPr>
        <w:t xml:space="preserve"> ล้านบาท และดอกเบี้ยเป็นระยะเวลา </w:t>
      </w:r>
      <w:r w:rsidRPr="00990DCC">
        <w:rPr>
          <w:rFonts w:ascii="Browallia New" w:hAnsi="Browallia New" w:cs="Browallia New"/>
          <w:sz w:val="28"/>
          <w:szCs w:val="28"/>
        </w:rPr>
        <w:t xml:space="preserve">43 </w:t>
      </w:r>
      <w:r w:rsidRPr="00990DCC">
        <w:rPr>
          <w:rFonts w:ascii="Browallia New" w:hAnsi="Browallia New" w:cs="Browallia New"/>
          <w:sz w:val="28"/>
          <w:szCs w:val="28"/>
          <w:cs/>
        </w:rPr>
        <w:t xml:space="preserve">งวด งวดที่ </w:t>
      </w:r>
      <w:r w:rsidRPr="00990DCC">
        <w:rPr>
          <w:rFonts w:ascii="Browallia New" w:hAnsi="Browallia New" w:cs="Browallia New"/>
          <w:sz w:val="28"/>
          <w:szCs w:val="28"/>
        </w:rPr>
        <w:t xml:space="preserve">1 - 10 </w:t>
      </w:r>
      <w:r w:rsidRPr="00990DCC">
        <w:rPr>
          <w:rFonts w:ascii="Browallia New" w:hAnsi="Browallia New" w:cs="Browallia New"/>
          <w:sz w:val="28"/>
          <w:szCs w:val="28"/>
          <w:cs/>
        </w:rPr>
        <w:t xml:space="preserve">จ่ายชำระงวดละ </w:t>
      </w:r>
      <w:r w:rsidRPr="00990DCC">
        <w:rPr>
          <w:rFonts w:ascii="Browallia New" w:hAnsi="Browallia New" w:cs="Browallia New"/>
          <w:sz w:val="28"/>
          <w:szCs w:val="28"/>
        </w:rPr>
        <w:t>3.4</w:t>
      </w:r>
      <w:r w:rsidR="009A1DE3" w:rsidRPr="00990DCC">
        <w:rPr>
          <w:rFonts w:ascii="Browallia New" w:hAnsi="Browallia New" w:cs="Browallia New"/>
          <w:sz w:val="28"/>
          <w:szCs w:val="28"/>
        </w:rPr>
        <w:t>0</w:t>
      </w:r>
      <w:r w:rsidRPr="00990DCC">
        <w:rPr>
          <w:rFonts w:ascii="Browallia New" w:hAnsi="Browallia New" w:cs="Browallia New"/>
          <w:sz w:val="28"/>
          <w:szCs w:val="28"/>
        </w:rPr>
        <w:t xml:space="preserve"> </w:t>
      </w:r>
      <w:r w:rsidRPr="00990DCC">
        <w:rPr>
          <w:rFonts w:ascii="Browallia New" w:hAnsi="Browallia New" w:cs="Browallia New"/>
          <w:sz w:val="28"/>
          <w:szCs w:val="28"/>
          <w:cs/>
        </w:rPr>
        <w:t xml:space="preserve">ล้านบาท งวดที่ </w:t>
      </w:r>
      <w:r w:rsidRPr="00990DCC">
        <w:rPr>
          <w:rFonts w:ascii="Browallia New" w:hAnsi="Browallia New" w:cs="Browallia New"/>
          <w:sz w:val="28"/>
          <w:szCs w:val="28"/>
        </w:rPr>
        <w:t xml:space="preserve">11 - 22 </w:t>
      </w:r>
      <w:r w:rsidRPr="00990DCC">
        <w:rPr>
          <w:rFonts w:ascii="Browallia New" w:hAnsi="Browallia New" w:cs="Browallia New"/>
          <w:sz w:val="28"/>
          <w:szCs w:val="28"/>
          <w:cs/>
        </w:rPr>
        <w:t xml:space="preserve">จ่ายชำระงวดละ </w:t>
      </w:r>
      <w:r w:rsidRPr="00990DCC">
        <w:rPr>
          <w:rFonts w:ascii="Browallia New" w:hAnsi="Browallia New" w:cs="Browallia New"/>
          <w:sz w:val="28"/>
          <w:szCs w:val="28"/>
        </w:rPr>
        <w:t>3.8</w:t>
      </w:r>
      <w:r w:rsidR="009A1DE3" w:rsidRPr="00990DCC">
        <w:rPr>
          <w:rFonts w:ascii="Browallia New" w:hAnsi="Browallia New" w:cs="Browallia New"/>
          <w:sz w:val="28"/>
          <w:szCs w:val="28"/>
        </w:rPr>
        <w:t>0</w:t>
      </w:r>
      <w:r w:rsidRPr="00990DCC">
        <w:rPr>
          <w:rFonts w:ascii="Browallia New" w:hAnsi="Browallia New" w:cs="Browallia New"/>
          <w:sz w:val="28"/>
          <w:szCs w:val="28"/>
        </w:rPr>
        <w:t xml:space="preserve"> </w:t>
      </w:r>
      <w:r w:rsidRPr="00990DCC">
        <w:rPr>
          <w:rFonts w:ascii="Browallia New" w:hAnsi="Browallia New" w:cs="Browallia New"/>
          <w:sz w:val="28"/>
          <w:szCs w:val="28"/>
          <w:cs/>
        </w:rPr>
        <w:t xml:space="preserve">ล้านบาท งวดที่ </w:t>
      </w:r>
      <w:r w:rsidRPr="00990DCC">
        <w:rPr>
          <w:rFonts w:ascii="Browallia New" w:hAnsi="Browallia New" w:cs="Browallia New"/>
          <w:sz w:val="28"/>
          <w:szCs w:val="28"/>
        </w:rPr>
        <w:t xml:space="preserve">23 - 42 </w:t>
      </w:r>
      <w:r w:rsidRPr="00990DCC">
        <w:rPr>
          <w:rFonts w:ascii="Browallia New" w:hAnsi="Browallia New" w:cs="Browallia New"/>
          <w:sz w:val="28"/>
          <w:szCs w:val="28"/>
          <w:cs/>
        </w:rPr>
        <w:t xml:space="preserve">จ่ายชำระงวดละ </w:t>
      </w:r>
      <w:r w:rsidRPr="00990DCC">
        <w:rPr>
          <w:rFonts w:ascii="Browallia New" w:hAnsi="Browallia New" w:cs="Browallia New"/>
          <w:sz w:val="28"/>
          <w:szCs w:val="28"/>
        </w:rPr>
        <w:t>4.2</w:t>
      </w:r>
      <w:r w:rsidR="004544C4" w:rsidRPr="00990DCC">
        <w:rPr>
          <w:rFonts w:ascii="Browallia New" w:hAnsi="Browallia New" w:cs="Browallia New"/>
          <w:sz w:val="28"/>
          <w:szCs w:val="28"/>
        </w:rPr>
        <w:t>0</w:t>
      </w:r>
      <w:r w:rsidRPr="00990DCC">
        <w:rPr>
          <w:rFonts w:ascii="Browallia New" w:hAnsi="Browallia New" w:cs="Browallia New"/>
          <w:sz w:val="28"/>
          <w:szCs w:val="28"/>
        </w:rPr>
        <w:t xml:space="preserve"> </w:t>
      </w:r>
      <w:r w:rsidRPr="00990DCC">
        <w:rPr>
          <w:rFonts w:ascii="Browallia New" w:hAnsi="Browallia New" w:cs="Browallia New"/>
          <w:sz w:val="28"/>
          <w:szCs w:val="28"/>
          <w:cs/>
        </w:rPr>
        <w:t>ล้านบาท และชำระเงินต้นพร้อมดอกเบี้ยส่วนที่เหลือทั้งจำนวน</w:t>
      </w:r>
      <w:r w:rsidR="00634391">
        <w:rPr>
          <w:rFonts w:ascii="Browallia New" w:hAnsi="Browallia New" w:cs="Browallia New" w:hint="cs"/>
          <w:sz w:val="28"/>
          <w:szCs w:val="28"/>
          <w:cs/>
        </w:rPr>
        <w:t>ใน</w:t>
      </w:r>
      <w:r w:rsidRPr="00990DCC">
        <w:rPr>
          <w:rFonts w:ascii="Browallia New" w:hAnsi="Browallia New" w:cs="Browallia New"/>
          <w:sz w:val="28"/>
          <w:szCs w:val="28"/>
          <w:cs/>
        </w:rPr>
        <w:t xml:space="preserve">งวดสุดท้ายภายในวันที่ </w:t>
      </w:r>
      <w:r w:rsidRPr="00990DCC">
        <w:rPr>
          <w:rFonts w:ascii="Browallia New" w:hAnsi="Browallia New" w:cs="Browallia New"/>
          <w:sz w:val="28"/>
          <w:szCs w:val="28"/>
        </w:rPr>
        <w:t xml:space="preserve">31 </w:t>
      </w:r>
      <w:r w:rsidRPr="00990DCC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990DCC">
        <w:rPr>
          <w:rFonts w:ascii="Browallia New" w:hAnsi="Browallia New" w:cs="Browallia New"/>
          <w:sz w:val="28"/>
          <w:szCs w:val="28"/>
        </w:rPr>
        <w:t>2568</w:t>
      </w:r>
    </w:p>
    <w:p w14:paraId="3792CE04" w14:textId="77777777" w:rsidR="00D525DC" w:rsidRPr="00963849" w:rsidRDefault="00D525DC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7A42A1F" w14:textId="693E70EA" w:rsidR="00E5770C" w:rsidRPr="00963849" w:rsidRDefault="00E5770C" w:rsidP="00A7155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4D67020" w14:textId="47E6A6A3" w:rsidR="00FB3F0B" w:rsidRDefault="00B21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sz w:val="28"/>
          <w:szCs w:val="28"/>
          <w:lang w:eastAsia="th-TH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58DC9DA" w14:textId="000DF993" w:rsidR="00864737" w:rsidRPr="00963849" w:rsidRDefault="00864737" w:rsidP="004F1CEF">
      <w:pPr>
        <w:pStyle w:val="CordiaNew"/>
        <w:numPr>
          <w:ilvl w:val="0"/>
          <w:numId w:val="17"/>
        </w:numPr>
        <w:tabs>
          <w:tab w:val="clear" w:pos="4153"/>
          <w:tab w:val="left" w:pos="81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30DB29E9" w14:textId="77777777" w:rsidR="00864737" w:rsidRPr="00963849" w:rsidRDefault="00864737" w:rsidP="0086473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A1E6ABD" w14:textId="6CA654FA" w:rsidR="0003336A" w:rsidRPr="00963849" w:rsidRDefault="00864737" w:rsidP="0003336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เงินกู้ยืมระยะยาวเป็นเงินกู้ยืมที่มีหลักประกันซึ่งบริษัทได้รับจากธนาคารพาณิชย์</w:t>
      </w:r>
      <w:r w:rsidR="009259FA"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ในประเทศสองแห่ง </w:t>
      </w:r>
      <w:r w:rsidR="0003336A" w:rsidRPr="00963849">
        <w:rPr>
          <w:rFonts w:ascii="Browallia New" w:hAnsi="Browallia New" w:cs="Browallia New"/>
          <w:color w:val="auto"/>
          <w:sz w:val="28"/>
          <w:szCs w:val="28"/>
          <w:cs/>
        </w:rPr>
        <w:t>โดยมีรายละเอียดดังนี้</w:t>
      </w:r>
    </w:p>
    <w:p w14:paraId="0A523500" w14:textId="77777777" w:rsidR="00B95E92" w:rsidRPr="00963849" w:rsidRDefault="00B95E92" w:rsidP="0003336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970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0"/>
        <w:gridCol w:w="1417"/>
        <w:gridCol w:w="167"/>
        <w:gridCol w:w="1352"/>
        <w:gridCol w:w="162"/>
        <w:gridCol w:w="1302"/>
      </w:tblGrid>
      <w:tr w:rsidR="0015684B" w:rsidRPr="007A2507" w14:paraId="18C510EB" w14:textId="77777777" w:rsidTr="00FE13A0">
        <w:trPr>
          <w:cantSplit/>
          <w:trHeight w:val="20"/>
        </w:trPr>
        <w:tc>
          <w:tcPr>
            <w:tcW w:w="4570" w:type="dxa"/>
          </w:tcPr>
          <w:p w14:paraId="0C6DE62B" w14:textId="77777777" w:rsidR="0015684B" w:rsidRPr="00963849" w:rsidRDefault="0015684B" w:rsidP="00391D26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6F23C407" w14:textId="77777777" w:rsidR="0015684B" w:rsidRPr="00963849" w:rsidRDefault="0015684B" w:rsidP="00391D2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4A243A87" w14:textId="77777777" w:rsidR="0015684B" w:rsidRPr="00963849" w:rsidRDefault="0015684B" w:rsidP="00391D2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6AE61BCA" w14:textId="77777777" w:rsidR="0015684B" w:rsidRPr="00963849" w:rsidRDefault="0015684B" w:rsidP="00391D26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(หน่วย </w:t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: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t xml:space="preserve"> พันบาท</w:t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)</w:t>
            </w:r>
          </w:p>
        </w:tc>
      </w:tr>
      <w:tr w:rsidR="0015684B" w:rsidRPr="007A2507" w14:paraId="4C93EC10" w14:textId="77777777" w:rsidTr="00FE13A0">
        <w:trPr>
          <w:cantSplit/>
          <w:trHeight w:val="20"/>
        </w:trPr>
        <w:tc>
          <w:tcPr>
            <w:tcW w:w="4570" w:type="dxa"/>
          </w:tcPr>
          <w:p w14:paraId="5B26B6A6" w14:textId="77777777" w:rsidR="0015684B" w:rsidRPr="00963849" w:rsidRDefault="0015684B" w:rsidP="00391D26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739EFBE" w14:textId="77777777" w:rsidR="0015684B" w:rsidRPr="00963849" w:rsidRDefault="0015684B" w:rsidP="00391D26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04AF4C61" w14:textId="77777777" w:rsidR="0015684B" w:rsidRPr="00963849" w:rsidRDefault="0015684B" w:rsidP="00391D26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11DE8F" w14:textId="5BADAE23" w:rsidR="0015684B" w:rsidRPr="00963849" w:rsidRDefault="00AB0F67" w:rsidP="00391D26">
            <w:pPr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งบ</w:t>
            </w:r>
            <w:r w:rsidR="0015684B"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การเงินรวมและเฉพาะบริษัท</w:t>
            </w:r>
          </w:p>
        </w:tc>
      </w:tr>
      <w:tr w:rsidR="0015684B" w:rsidRPr="007A2507" w14:paraId="37F80160" w14:textId="77777777" w:rsidTr="00FE13A0">
        <w:trPr>
          <w:cantSplit/>
          <w:trHeight w:val="651"/>
        </w:trPr>
        <w:tc>
          <w:tcPr>
            <w:tcW w:w="4570" w:type="dxa"/>
          </w:tcPr>
          <w:p w14:paraId="61D41307" w14:textId="77777777" w:rsidR="0015684B" w:rsidRPr="00963849" w:rsidRDefault="0015684B" w:rsidP="00391D26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1FEADEFE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อัตราดอกเบี้ย</w:t>
            </w:r>
          </w:p>
          <w:p w14:paraId="10797BE3" w14:textId="77777777" w:rsidR="0015684B" w:rsidRPr="00963849" w:rsidRDefault="0015684B" w:rsidP="00391D26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1F925D21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4D0B6E2A" w14:textId="77777777" w:rsidR="0015684B" w:rsidRPr="00963849" w:rsidRDefault="0015684B" w:rsidP="00391D26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E1D6B" w14:textId="72B46A63" w:rsidR="0015684B" w:rsidRPr="00963849" w:rsidRDefault="006F1C34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6F1C34">
              <w:rPr>
                <w:rFonts w:ascii="Browallia New" w:hAnsi="Browallia New" w:cs="Browallia New"/>
                <w:sz w:val="27"/>
                <w:szCs w:val="27"/>
                <w:lang w:val="en-GB"/>
              </w:rPr>
              <w:t xml:space="preserve">31 </w:t>
            </w:r>
            <w:r w:rsidRPr="006F1C34">
              <w:rPr>
                <w:rFonts w:ascii="Browallia New" w:hAnsi="Browallia New" w:cs="Browallia New" w:hint="cs"/>
                <w:sz w:val="27"/>
                <w:szCs w:val="27"/>
                <w:cs/>
                <w:lang w:val="en-GB"/>
              </w:rPr>
              <w:t>มีนาคม</w:t>
            </w:r>
            <w:r w:rsidR="0015684B" w:rsidRPr="00963849"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  <w:br/>
            </w:r>
            <w:r w:rsidR="0015684B" w:rsidRPr="00963849">
              <w:rPr>
                <w:rFonts w:ascii="Browallia New" w:hAnsi="Browallia New" w:cs="Browallia New"/>
                <w:sz w:val="27"/>
                <w:szCs w:val="27"/>
              </w:rPr>
              <w:t>256</w:t>
            </w:r>
            <w:r>
              <w:rPr>
                <w:rFonts w:ascii="Browallia New" w:hAnsi="Browallia New" w:cs="Browallia New"/>
                <w:sz w:val="27"/>
                <w:szCs w:val="27"/>
              </w:rPr>
              <w:t>7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490B7BBF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71B1D" w14:textId="0190356A" w:rsidR="0015684B" w:rsidRPr="00963849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31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br/>
            </w:r>
            <w:r w:rsidRPr="00963849">
              <w:rPr>
                <w:rFonts w:ascii="Browallia New" w:hAnsi="Browallia New" w:cs="Browallia New"/>
                <w:sz w:val="27"/>
                <w:szCs w:val="27"/>
                <w:lang w:val="en-GB"/>
              </w:rPr>
              <w:t>256</w:t>
            </w:r>
            <w:r w:rsidR="004D0107">
              <w:rPr>
                <w:rFonts w:ascii="Browallia New" w:hAnsi="Browallia New" w:cs="Browallia New"/>
                <w:sz w:val="27"/>
                <w:szCs w:val="27"/>
                <w:lang w:val="en-GB"/>
              </w:rPr>
              <w:t>6</w:t>
            </w:r>
          </w:p>
        </w:tc>
      </w:tr>
      <w:tr w:rsidR="0015684B" w:rsidRPr="007A2507" w14:paraId="09BAAA07" w14:textId="77777777" w:rsidTr="00FE13A0">
        <w:trPr>
          <w:cantSplit/>
          <w:trHeight w:hRule="exact" w:val="307"/>
        </w:trPr>
        <w:tc>
          <w:tcPr>
            <w:tcW w:w="4570" w:type="dxa"/>
          </w:tcPr>
          <w:p w14:paraId="4059918C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47318140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51384279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65B0E12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1E37BAE2" w14:textId="77777777" w:rsidR="0015684B" w:rsidRPr="00963849" w:rsidRDefault="0015684B" w:rsidP="00391D26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5B092AC5" w14:textId="77777777" w:rsidR="0015684B" w:rsidRPr="00963849" w:rsidRDefault="0015684B" w:rsidP="0039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</w:tr>
      <w:tr w:rsidR="004D0107" w:rsidRPr="007A2507" w14:paraId="52193118" w14:textId="77777777" w:rsidTr="00FE13A0">
        <w:trPr>
          <w:cantSplit/>
          <w:trHeight w:val="20"/>
        </w:trPr>
        <w:tc>
          <w:tcPr>
            <w:tcW w:w="4570" w:type="dxa"/>
          </w:tcPr>
          <w:p w14:paraId="59197594" w14:textId="7E6003EC" w:rsidR="004D0107" w:rsidRPr="00963849" w:rsidRDefault="004D0107" w:rsidP="004D0107">
            <w:pPr>
              <w:tabs>
                <w:tab w:val="left" w:pos="3090"/>
                <w:tab w:val="left" w:pos="4860"/>
              </w:tabs>
              <w:spacing w:line="240" w:lineRule="auto"/>
              <w:ind w:left="3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เงิน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กู้ยืม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ระยะยาวจากสถาบันการเงิน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40C0A0F5" w14:textId="52E4ECEE" w:rsidR="004D0107" w:rsidRPr="00963849" w:rsidRDefault="004D0107" w:rsidP="004D010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MLR </w:t>
            </w:r>
            <w:r w:rsidR="00201EFF">
              <w:rPr>
                <w:rFonts w:ascii="Browallia New" w:hAnsi="Browallia New" w:cs="Browallia New"/>
                <w:sz w:val="27"/>
                <w:szCs w:val="27"/>
              </w:rPr>
              <w:t>-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1</w:t>
            </w:r>
          </w:p>
        </w:tc>
        <w:tc>
          <w:tcPr>
            <w:tcW w:w="167" w:type="dxa"/>
            <w:tcBorders>
              <w:left w:val="nil"/>
            </w:tcBorders>
          </w:tcPr>
          <w:p w14:paraId="38EBA9F3" w14:textId="77777777" w:rsidR="004D0107" w:rsidRPr="00963849" w:rsidRDefault="004D0107" w:rsidP="004D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43E3AC0A" w14:textId="388E56FB" w:rsidR="004D0107" w:rsidRPr="00963849" w:rsidRDefault="008B640C" w:rsidP="004D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22,</w:t>
            </w:r>
            <w:r w:rsidR="00A47EFB">
              <w:rPr>
                <w:rFonts w:ascii="Browallia New" w:hAnsi="Browallia New" w:cs="Browallia New"/>
                <w:sz w:val="27"/>
                <w:szCs w:val="27"/>
              </w:rPr>
              <w:t>473</w:t>
            </w:r>
          </w:p>
        </w:tc>
        <w:tc>
          <w:tcPr>
            <w:tcW w:w="162" w:type="dxa"/>
            <w:shd w:val="clear" w:color="auto" w:fill="auto"/>
          </w:tcPr>
          <w:p w14:paraId="104BD088" w14:textId="77777777" w:rsidR="004D0107" w:rsidRPr="00963849" w:rsidRDefault="004D0107" w:rsidP="004D010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478B9D2A" w14:textId="6B4D5357" w:rsidR="004D0107" w:rsidRPr="00963849" w:rsidRDefault="004D0107" w:rsidP="004D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38,073</w:t>
            </w:r>
          </w:p>
        </w:tc>
      </w:tr>
      <w:tr w:rsidR="004D0107" w:rsidRPr="007A2507" w14:paraId="01329DAC" w14:textId="77777777" w:rsidTr="00FE13A0">
        <w:trPr>
          <w:cantSplit/>
          <w:trHeight w:val="20"/>
        </w:trPr>
        <w:tc>
          <w:tcPr>
            <w:tcW w:w="4570" w:type="dxa"/>
            <w:vAlign w:val="bottom"/>
          </w:tcPr>
          <w:p w14:paraId="27E158EA" w14:textId="77ACF914" w:rsidR="004D0107" w:rsidRPr="00963849" w:rsidRDefault="004D0107" w:rsidP="004D0107">
            <w:pPr>
              <w:tabs>
                <w:tab w:val="left" w:pos="3090"/>
                <w:tab w:val="left" w:pos="4860"/>
              </w:tabs>
              <w:spacing w:line="240" w:lineRule="auto"/>
              <w:ind w:left="32"/>
              <w:rPr>
                <w:rFonts w:ascii="Browallia New" w:hAnsi="Browallia New" w:cs="Browallia New"/>
                <w:sz w:val="27"/>
                <w:szCs w:val="27"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ส่วน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>ที่ถึงกำหนดชำระภายในหนึ่ง</w:t>
            </w:r>
            <w:r w:rsidR="009E6EE7">
              <w:rPr>
                <w:rFonts w:ascii="Browallia New" w:hAnsi="Browallia New" w:cs="Browalli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0B1CC567" w14:textId="77777777" w:rsidR="004D0107" w:rsidRPr="00963849" w:rsidRDefault="004D0107" w:rsidP="004D010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69CDC354" w14:textId="77777777" w:rsidR="004D0107" w:rsidRPr="00963849" w:rsidRDefault="004D0107" w:rsidP="004D010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52" w:type="dxa"/>
            <w:shd w:val="clear" w:color="auto" w:fill="auto"/>
          </w:tcPr>
          <w:p w14:paraId="15CB4F3A" w14:textId="58A5DB6F" w:rsidR="004D0107" w:rsidRPr="00963849" w:rsidRDefault="00860B46" w:rsidP="004D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(22,473)</w:t>
            </w:r>
          </w:p>
        </w:tc>
        <w:tc>
          <w:tcPr>
            <w:tcW w:w="162" w:type="dxa"/>
            <w:shd w:val="clear" w:color="auto" w:fill="auto"/>
          </w:tcPr>
          <w:p w14:paraId="33AB1227" w14:textId="77777777" w:rsidR="004D0107" w:rsidRPr="00963849" w:rsidRDefault="004D0107" w:rsidP="004D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</w:tcPr>
          <w:p w14:paraId="44E430D8" w14:textId="108316D0" w:rsidR="004D0107" w:rsidRPr="00963849" w:rsidRDefault="004D0107" w:rsidP="004D0107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277EB1">
              <w:rPr>
                <w:rFonts w:ascii="Browallia New" w:hAnsi="Browallia New" w:cs="Browallia New"/>
                <w:sz w:val="28"/>
                <w:szCs w:val="28"/>
              </w:rPr>
              <w:t>38,073</w:t>
            </w:r>
            <w:r w:rsidRPr="00277EB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4D0107" w:rsidRPr="007A2507" w14:paraId="3A462503" w14:textId="77777777" w:rsidTr="00FE13A0">
        <w:trPr>
          <w:cantSplit/>
          <w:trHeight w:val="20"/>
        </w:trPr>
        <w:tc>
          <w:tcPr>
            <w:tcW w:w="4570" w:type="dxa"/>
            <w:vAlign w:val="bottom"/>
          </w:tcPr>
          <w:p w14:paraId="0DD782BD" w14:textId="2252A614" w:rsidR="004D0107" w:rsidRPr="00963849" w:rsidRDefault="004D0107" w:rsidP="004D0107">
            <w:pPr>
              <w:tabs>
                <w:tab w:val="left" w:pos="3090"/>
                <w:tab w:val="left" w:pos="4860"/>
              </w:tabs>
              <w:spacing w:line="240" w:lineRule="auto"/>
              <w:ind w:left="32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Pr="00963849">
              <w:rPr>
                <w:rFonts w:ascii="Browallia New" w:hAnsi="Browallia New" w:cs="Browallia New"/>
                <w:sz w:val="27"/>
                <w:szCs w:val="27"/>
              </w:rPr>
              <w:t xml:space="preserve"> 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FBF496E" w14:textId="77777777" w:rsidR="004D0107" w:rsidRPr="00963849" w:rsidRDefault="004D0107" w:rsidP="004D010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0870CBDB" w14:textId="77777777" w:rsidR="004D0107" w:rsidRPr="00963849" w:rsidRDefault="004D0107" w:rsidP="004D010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4945F1" w14:textId="34B3C35D" w:rsidR="004D0107" w:rsidRPr="00963849" w:rsidRDefault="00860B46" w:rsidP="004D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180D2BA5" w14:textId="77777777" w:rsidR="004D0107" w:rsidRPr="00963849" w:rsidRDefault="004D0107" w:rsidP="004D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50291D" w14:textId="100ED3C0" w:rsidR="004D0107" w:rsidRPr="00963849" w:rsidRDefault="004D0107" w:rsidP="004D0107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77EB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7F779BA9" w14:textId="77777777" w:rsidR="00F062C4" w:rsidRPr="00963849" w:rsidRDefault="00F062C4" w:rsidP="00DB3170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A136248" w14:textId="149C10BA" w:rsidR="00DB3170" w:rsidRPr="00860B46" w:rsidRDefault="00DB3170" w:rsidP="00B95E9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60B46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Pr="00860B46">
        <w:rPr>
          <w:rFonts w:ascii="Browallia New" w:hAnsi="Browallia New" w:cs="Browallia New"/>
          <w:color w:val="auto"/>
          <w:sz w:val="28"/>
          <w:szCs w:val="28"/>
        </w:rPr>
        <w:t xml:space="preserve">30 </w:t>
      </w:r>
      <w:r w:rsidRPr="00860B46">
        <w:rPr>
          <w:rFonts w:ascii="Browallia New" w:hAnsi="Browallia New" w:cs="Browallia New"/>
          <w:color w:val="auto"/>
          <w:sz w:val="28"/>
          <w:szCs w:val="28"/>
          <w:cs/>
        </w:rPr>
        <w:t xml:space="preserve">กันยายน </w:t>
      </w:r>
      <w:r w:rsidRPr="00860B46">
        <w:rPr>
          <w:rFonts w:ascii="Browallia New" w:hAnsi="Browallia New" w:cs="Browallia New"/>
          <w:color w:val="auto"/>
          <w:sz w:val="28"/>
          <w:szCs w:val="28"/>
        </w:rPr>
        <w:t xml:space="preserve">2564 </w:t>
      </w:r>
      <w:r w:rsidRPr="00860B46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บริษัททำสัญญาขยายระยะเวลาการผ่อนชำระหนี้จำนวน </w:t>
      </w:r>
      <w:r w:rsidRPr="00860B46">
        <w:rPr>
          <w:rFonts w:ascii="Browallia New" w:hAnsi="Browallia New" w:cs="Browallia New"/>
          <w:color w:val="auto"/>
          <w:sz w:val="28"/>
          <w:szCs w:val="28"/>
        </w:rPr>
        <w:t xml:space="preserve">215 </w:t>
      </w:r>
      <w:r w:rsidRPr="00860B46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(วงเงินกู้ </w:t>
      </w:r>
      <w:r w:rsidRPr="00860B46">
        <w:rPr>
          <w:rFonts w:ascii="Browallia New" w:hAnsi="Browallia New" w:cs="Browallia New"/>
          <w:color w:val="auto"/>
          <w:sz w:val="28"/>
          <w:szCs w:val="28"/>
        </w:rPr>
        <w:t xml:space="preserve">1,400 </w:t>
      </w:r>
      <w:r w:rsidRPr="00860B46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ล้านบาท) โดยผ่อนชำระเป็นรายเดือนๆ ละ </w:t>
      </w:r>
      <w:r w:rsidRPr="00860B46">
        <w:rPr>
          <w:rFonts w:ascii="Browallia New" w:hAnsi="Browallia New" w:cs="Browallia New"/>
          <w:color w:val="auto"/>
          <w:sz w:val="28"/>
          <w:szCs w:val="28"/>
        </w:rPr>
        <w:t>5.2</w:t>
      </w:r>
      <w:r w:rsidR="00062BCC" w:rsidRPr="00860B46">
        <w:rPr>
          <w:rFonts w:ascii="Browallia New" w:hAnsi="Browallia New" w:cs="Browallia New"/>
          <w:color w:val="auto"/>
          <w:sz w:val="28"/>
          <w:szCs w:val="28"/>
        </w:rPr>
        <w:t>0</w:t>
      </w:r>
      <w:r w:rsidRPr="00860B4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60B46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ตั้งแต่เดือนมีนาคม </w:t>
      </w:r>
      <w:r w:rsidRPr="00860B46">
        <w:rPr>
          <w:rFonts w:ascii="Browallia New" w:hAnsi="Browallia New" w:cs="Browallia New"/>
          <w:color w:val="auto"/>
          <w:sz w:val="28"/>
          <w:szCs w:val="28"/>
        </w:rPr>
        <w:t xml:space="preserve">2564 </w:t>
      </w:r>
      <w:r w:rsidRPr="00860B46">
        <w:rPr>
          <w:rFonts w:ascii="Browallia New" w:hAnsi="Browallia New" w:cs="Browallia New"/>
          <w:color w:val="auto"/>
          <w:sz w:val="28"/>
          <w:szCs w:val="28"/>
          <w:cs/>
        </w:rPr>
        <w:t xml:space="preserve">จนถึงเดือนกรกฎาคม </w:t>
      </w:r>
      <w:r w:rsidRPr="00860B46">
        <w:rPr>
          <w:rFonts w:ascii="Browallia New" w:hAnsi="Browallia New" w:cs="Browallia New"/>
          <w:color w:val="auto"/>
          <w:sz w:val="28"/>
          <w:szCs w:val="28"/>
        </w:rPr>
        <w:t xml:space="preserve">2567 </w:t>
      </w:r>
      <w:r w:rsidRPr="00860B46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และชำระเงินต้นพร้อมดอกเบี้ยส่วนที่เหลือทั้งจำนวนในเดือนสิงหาคม </w:t>
      </w:r>
      <w:r w:rsidRPr="00860B46">
        <w:rPr>
          <w:rFonts w:ascii="Browallia New" w:hAnsi="Browallia New" w:cs="Browallia New"/>
          <w:color w:val="auto"/>
          <w:sz w:val="28"/>
          <w:szCs w:val="28"/>
        </w:rPr>
        <w:t xml:space="preserve">2567 </w:t>
      </w:r>
      <w:r w:rsidRPr="00860B46">
        <w:rPr>
          <w:rFonts w:ascii="Browallia New" w:hAnsi="Browallia New" w:cs="Browallia New"/>
          <w:color w:val="auto"/>
          <w:sz w:val="28"/>
          <w:szCs w:val="28"/>
          <w:cs/>
        </w:rPr>
        <w:t>เงินกู้ยืมดังกล่าวค้ำประกันโดยบริษัทที่เกี่ยวข้องกันแห่งหนึ่งและกรรมการสองท่านของบริษัท</w:t>
      </w:r>
    </w:p>
    <w:p w14:paraId="24AE1DB4" w14:textId="77777777" w:rsidR="00DB3170" w:rsidRPr="000A4AF1" w:rsidRDefault="00DB3170" w:rsidP="00DB3170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5A1D3636" w14:textId="63169A0E" w:rsidR="00DB3170" w:rsidRPr="00963849" w:rsidRDefault="00DB3170" w:rsidP="0091366D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584C30">
        <w:rPr>
          <w:rFonts w:ascii="Browallia New" w:hAnsi="Browallia New" w:cs="Browallia New"/>
          <w:sz w:val="28"/>
          <w:szCs w:val="28"/>
          <w:cs/>
        </w:rPr>
        <w:t>ภายใต้สัญญาเงินกู้ บริษัทต้องปฏิบัติตามเงื่อนไขทางการเงินบางประการตามที่ระบุในสัญญา</w:t>
      </w:r>
      <w:r w:rsidRPr="00584C30">
        <w:rPr>
          <w:rFonts w:ascii="Browallia New" w:hAnsi="Browallia New" w:cs="Browallia New"/>
          <w:sz w:val="28"/>
          <w:szCs w:val="28"/>
        </w:rPr>
        <w:t xml:space="preserve"> </w:t>
      </w:r>
      <w:r w:rsidRPr="00584C30">
        <w:rPr>
          <w:rFonts w:ascii="Browallia New" w:hAnsi="Browallia New" w:cs="Browallia New"/>
          <w:sz w:val="28"/>
          <w:szCs w:val="28"/>
          <w:cs/>
        </w:rPr>
        <w:t>เช่น</w:t>
      </w:r>
      <w:r w:rsidRPr="00584C30">
        <w:rPr>
          <w:rFonts w:ascii="Browallia New" w:hAnsi="Browallia New" w:cs="Browallia New"/>
          <w:sz w:val="28"/>
          <w:szCs w:val="28"/>
        </w:rPr>
        <w:t xml:space="preserve"> </w:t>
      </w:r>
      <w:r w:rsidRPr="00584C30">
        <w:rPr>
          <w:rFonts w:ascii="Browallia New" w:hAnsi="Browallia New" w:cs="Browallia New"/>
          <w:sz w:val="28"/>
          <w:szCs w:val="28"/>
          <w:cs/>
        </w:rPr>
        <w:t>การดำรงอัตราส่วนสินทรัพย์หมุนเวียนต่อหนี้สินหมุนเวียน และอัตราส่วนความสามารถในการชำระหนี้ เป็นต้น</w:t>
      </w:r>
    </w:p>
    <w:p w14:paraId="7DCD82CE" w14:textId="77777777" w:rsidR="00535736" w:rsidRPr="00963849" w:rsidRDefault="00535736" w:rsidP="0091366D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DB5A231" w14:textId="5297BF75" w:rsidR="00DB3170" w:rsidRPr="00963849" w:rsidRDefault="00DB3170" w:rsidP="00DB3170">
      <w:pPr>
        <w:tabs>
          <w:tab w:val="clear" w:pos="454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963849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การเปลี่ยนแปลงของเงินกู้ยืมระยะยาวจากสถาบันการเงิน</w:t>
      </w:r>
      <w:r w:rsidR="000E549B" w:rsidRPr="000E549B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0E549B" w:rsidRPr="000E549B">
        <w:rPr>
          <w:rFonts w:ascii="Browallia New" w:hAnsi="Browallia New" w:cs="Browallia New" w:hint="cs"/>
          <w:sz w:val="28"/>
          <w:szCs w:val="28"/>
          <w:cs/>
        </w:rPr>
        <w:t>สาม</w:t>
      </w:r>
      <w:r w:rsidR="000E549B" w:rsidRPr="000E549B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0E549B" w:rsidRPr="000E549B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0E549B" w:rsidRPr="000E549B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0E549B" w:rsidRPr="000E549B">
        <w:rPr>
          <w:rFonts w:ascii="Browallia New" w:hAnsi="Browallia New" w:cs="Browallia New"/>
          <w:sz w:val="28"/>
          <w:szCs w:val="28"/>
        </w:rPr>
        <w:t>2567</w:t>
      </w:r>
      <w:r w:rsidR="000E549B" w:rsidRPr="000E549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63849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C1BECD9" w14:textId="77777777" w:rsidR="00DB3170" w:rsidRPr="00963849" w:rsidRDefault="00DB3170" w:rsidP="00DB3170">
      <w:pPr>
        <w:tabs>
          <w:tab w:val="clear" w:pos="454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83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6197"/>
        <w:gridCol w:w="236"/>
        <w:gridCol w:w="2550"/>
      </w:tblGrid>
      <w:tr w:rsidR="00A030C3" w:rsidRPr="007A2507" w14:paraId="66B8FCFB" w14:textId="77777777" w:rsidTr="00691D3C">
        <w:tc>
          <w:tcPr>
            <w:tcW w:w="6197" w:type="dxa"/>
          </w:tcPr>
          <w:p w14:paraId="327C21D5" w14:textId="77777777" w:rsidR="00A030C3" w:rsidRPr="00963849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F2AA42C" w14:textId="77777777" w:rsidR="00A030C3" w:rsidRPr="00963849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</w:tcPr>
          <w:p w14:paraId="01E91AE2" w14:textId="77777777" w:rsidR="00A030C3" w:rsidRPr="00963849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030C3" w:rsidRPr="007A2507" w14:paraId="0177BA7E" w14:textId="77777777" w:rsidTr="00691D3C">
        <w:tc>
          <w:tcPr>
            <w:tcW w:w="6197" w:type="dxa"/>
          </w:tcPr>
          <w:p w14:paraId="61CE21D2" w14:textId="77777777" w:rsidR="00A030C3" w:rsidRPr="00963849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3BF450B4" w14:textId="77777777" w:rsidR="00A030C3" w:rsidRPr="00963849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26C8D3F2" w14:textId="7986C502" w:rsidR="00A030C3" w:rsidRPr="00963849" w:rsidRDefault="00012333" w:rsidP="00391D26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งบ</w:t>
            </w:r>
            <w:r w:rsidR="00A030C3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การเงินรวมและเฉพาะบริษัท</w:t>
            </w:r>
          </w:p>
        </w:tc>
      </w:tr>
      <w:tr w:rsidR="00A030C3" w:rsidRPr="007A2507" w14:paraId="098A21EE" w14:textId="77777777" w:rsidTr="00691D3C">
        <w:trPr>
          <w:trHeight w:val="341"/>
        </w:trPr>
        <w:tc>
          <w:tcPr>
            <w:tcW w:w="6197" w:type="dxa"/>
          </w:tcPr>
          <w:p w14:paraId="693A2380" w14:textId="77777777" w:rsidR="00A030C3" w:rsidRPr="00963849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7670DA63" w14:textId="77777777" w:rsidR="00A030C3" w:rsidRPr="00963849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</w:tcBorders>
          </w:tcPr>
          <w:p w14:paraId="6276FB0E" w14:textId="77777777" w:rsidR="00A030C3" w:rsidRPr="00963849" w:rsidRDefault="00A030C3" w:rsidP="00391D26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A030C3" w:rsidRPr="007A2507" w14:paraId="69E05C2F" w14:textId="77777777" w:rsidTr="00691D3C">
        <w:tc>
          <w:tcPr>
            <w:tcW w:w="6197" w:type="dxa"/>
          </w:tcPr>
          <w:p w14:paraId="134452C6" w14:textId="7145FA53" w:rsidR="00A030C3" w:rsidRPr="00963849" w:rsidRDefault="00AB0F67" w:rsidP="00A030C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="006B356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ต้นงวด</w:t>
            </w:r>
          </w:p>
        </w:tc>
        <w:tc>
          <w:tcPr>
            <w:tcW w:w="236" w:type="dxa"/>
            <w:shd w:val="clear" w:color="auto" w:fill="auto"/>
          </w:tcPr>
          <w:p w14:paraId="3F2828F5" w14:textId="77777777" w:rsidR="00A030C3" w:rsidRPr="00963849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02B80D3C" w14:textId="60270E09" w:rsidR="00A030C3" w:rsidRPr="00963849" w:rsidRDefault="004F76AA" w:rsidP="00FE13A0">
            <w:pPr>
              <w:tabs>
                <w:tab w:val="left" w:pos="550"/>
              </w:tabs>
              <w:spacing w:line="240" w:lineRule="auto"/>
              <w:ind w:right="-1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AU" w:eastAsia="th-TH"/>
              </w:rPr>
              <w:t>38,073</w:t>
            </w:r>
          </w:p>
        </w:tc>
      </w:tr>
      <w:tr w:rsidR="00A030C3" w:rsidRPr="007A2507" w14:paraId="7FD857DF" w14:textId="77777777" w:rsidTr="00691D3C">
        <w:tc>
          <w:tcPr>
            <w:tcW w:w="6197" w:type="dxa"/>
          </w:tcPr>
          <w:p w14:paraId="7B28CBA5" w14:textId="629FF2AD" w:rsidR="00A030C3" w:rsidRPr="00963849" w:rsidRDefault="00A030C3" w:rsidP="00A030C3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="00A57758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B3562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จ่าย</w:t>
            </w:r>
            <w:r w:rsidR="006B3562">
              <w:rPr>
                <w:rFonts w:ascii="Browallia New" w:hAnsi="Browallia New" w:cs="Browallia New" w:hint="cs"/>
                <w:sz w:val="28"/>
                <w:szCs w:val="28"/>
                <w:cs/>
              </w:rPr>
              <w:t>คืนระหว่างงวด</w:t>
            </w:r>
          </w:p>
        </w:tc>
        <w:tc>
          <w:tcPr>
            <w:tcW w:w="236" w:type="dxa"/>
            <w:shd w:val="clear" w:color="auto" w:fill="auto"/>
          </w:tcPr>
          <w:p w14:paraId="67197253" w14:textId="77777777" w:rsidR="00A030C3" w:rsidRPr="00963849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0" w:type="dxa"/>
            <w:shd w:val="clear" w:color="auto" w:fill="auto"/>
          </w:tcPr>
          <w:p w14:paraId="5643BDE2" w14:textId="556FA251" w:rsidR="00A030C3" w:rsidRPr="00963849" w:rsidRDefault="009A18D4" w:rsidP="00FE13A0">
            <w:pPr>
              <w:tabs>
                <w:tab w:val="left" w:pos="550"/>
              </w:tabs>
              <w:spacing w:line="240" w:lineRule="auto"/>
              <w:ind w:right="-1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E751C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</w:t>
            </w:r>
            <w:r w:rsidR="009E5FE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,600)</w:t>
            </w:r>
          </w:p>
        </w:tc>
      </w:tr>
      <w:tr w:rsidR="00A030C3" w:rsidRPr="007A2507" w14:paraId="40E3167B" w14:textId="77777777" w:rsidTr="00691D3C">
        <w:trPr>
          <w:trHeight w:val="63"/>
        </w:trPr>
        <w:tc>
          <w:tcPr>
            <w:tcW w:w="6197" w:type="dxa"/>
          </w:tcPr>
          <w:p w14:paraId="7FA360A3" w14:textId="7D07C398" w:rsidR="00A030C3" w:rsidRPr="00963849" w:rsidRDefault="00AB0F67" w:rsidP="00A030C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="006B356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ปลายงวด</w:t>
            </w:r>
          </w:p>
        </w:tc>
        <w:tc>
          <w:tcPr>
            <w:tcW w:w="236" w:type="dxa"/>
            <w:shd w:val="clear" w:color="auto" w:fill="auto"/>
          </w:tcPr>
          <w:p w14:paraId="39BF5476" w14:textId="77777777" w:rsidR="00A030C3" w:rsidRPr="00963849" w:rsidRDefault="00A030C3" w:rsidP="00A030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180775" w14:textId="1F92A023" w:rsidR="00A030C3" w:rsidRPr="00963849" w:rsidRDefault="00336939" w:rsidP="00FE13A0">
            <w:pPr>
              <w:tabs>
                <w:tab w:val="left" w:pos="550"/>
              </w:tabs>
              <w:spacing w:line="240" w:lineRule="auto"/>
              <w:ind w:right="-1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22,</w:t>
            </w:r>
            <w:r w:rsidR="0018503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473</w:t>
            </w:r>
          </w:p>
        </w:tc>
      </w:tr>
    </w:tbl>
    <w:p w14:paraId="1FEAFB99" w14:textId="77777777" w:rsidR="009D4C13" w:rsidRPr="00963849" w:rsidRDefault="009D4C13" w:rsidP="00A51E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bookmarkStart w:id="6" w:name="_Hlk33649564"/>
    </w:p>
    <w:p w14:paraId="05ECFCDA" w14:textId="29370715" w:rsidR="00864EBE" w:rsidRPr="00963849" w:rsidRDefault="008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49D19059" w14:textId="77777777" w:rsidR="00012333" w:rsidRDefault="00012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74460181" w14:textId="77777777" w:rsidR="00012333" w:rsidRPr="00963849" w:rsidRDefault="00012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15BC196C" w14:textId="77777777" w:rsidR="00522B83" w:rsidRDefault="00522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47561A3B" w14:textId="77777777" w:rsidR="00522B83" w:rsidRDefault="00522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45A8E6A1" w14:textId="77777777" w:rsidR="00522B83" w:rsidRDefault="00522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7F5E1A66" w14:textId="77777777" w:rsidR="00522B83" w:rsidRPr="00963849" w:rsidRDefault="00522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0F782DC9" w14:textId="2615E8F7" w:rsidR="0002174F" w:rsidRPr="005A5847" w:rsidRDefault="002F0C4A" w:rsidP="00A7155D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7" w:name="_Hlk490246382"/>
      <w:bookmarkStart w:id="8" w:name="_Hlk490226815"/>
      <w:bookmarkEnd w:id="6"/>
      <w:r w:rsidRPr="005A584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รายได้</w:t>
      </w:r>
    </w:p>
    <w:p w14:paraId="57F84650" w14:textId="77777777" w:rsidR="000E4755" w:rsidRPr="00652688" w:rsidRDefault="000E4755" w:rsidP="004D066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highlight w:val="yellow"/>
        </w:rPr>
      </w:pPr>
    </w:p>
    <w:p w14:paraId="7C4A29B6" w14:textId="77777777" w:rsidR="004742C4" w:rsidRPr="00963849" w:rsidRDefault="004742C4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96384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ข้อมูลการ</w:t>
      </w:r>
      <w:r w:rsidRPr="00963849">
        <w:rPr>
          <w:rFonts w:ascii="Browallia New" w:hAnsi="Browallia New" w:cs="Browallia New"/>
          <w:sz w:val="28"/>
          <w:szCs w:val="28"/>
          <w:cs/>
        </w:rPr>
        <w:t>จำแนก</w:t>
      </w:r>
      <w:r w:rsidRPr="00963849">
        <w:rPr>
          <w:rFonts w:ascii="Browallia New" w:hAnsi="Browallia New" w:cs="Browallia New"/>
          <w:sz w:val="28"/>
          <w:szCs w:val="28"/>
          <w:cs/>
          <w:lang w:val="en-GB"/>
        </w:rPr>
        <w:t>รายได้</w:t>
      </w:r>
      <w:r w:rsidRPr="0096384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ตามประเภทของสินค้าหรือบริการ และวิธีการบันทึกรายได้ มีดังนี้</w:t>
      </w:r>
    </w:p>
    <w:p w14:paraId="3AF4EF57" w14:textId="77777777" w:rsidR="002078E2" w:rsidRPr="00652688" w:rsidRDefault="002078E2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134"/>
        <w:gridCol w:w="1134"/>
        <w:gridCol w:w="1134"/>
      </w:tblGrid>
      <w:tr w:rsidR="002078E2" w:rsidRPr="007A2507" w14:paraId="4184573A" w14:textId="77777777" w:rsidTr="00613DD6">
        <w:tc>
          <w:tcPr>
            <w:tcW w:w="2268" w:type="dxa"/>
            <w:shd w:val="clear" w:color="auto" w:fill="auto"/>
          </w:tcPr>
          <w:p w14:paraId="3199D4BD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758319DE" w14:textId="77777777" w:rsidR="002078E2" w:rsidRPr="00963849" w:rsidRDefault="002078E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2078E2" w:rsidRPr="007A2507" w14:paraId="573455C3" w14:textId="77777777" w:rsidTr="00613DD6">
        <w:tc>
          <w:tcPr>
            <w:tcW w:w="2268" w:type="dxa"/>
            <w:shd w:val="clear" w:color="auto" w:fill="auto"/>
          </w:tcPr>
          <w:p w14:paraId="0D133666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51A90DE" w14:textId="0CFF3172" w:rsidR="002078E2" w:rsidRPr="00963849" w:rsidRDefault="00900C4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งบ</w:t>
            </w:r>
            <w:r w:rsidR="002078E2"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การเงินรวม</w:t>
            </w:r>
          </w:p>
        </w:tc>
      </w:tr>
      <w:tr w:rsidR="002078E2" w:rsidRPr="007A2507" w14:paraId="2D2CA921" w14:textId="77777777" w:rsidTr="00613DD6">
        <w:tc>
          <w:tcPr>
            <w:tcW w:w="2268" w:type="dxa"/>
            <w:shd w:val="clear" w:color="auto" w:fill="auto"/>
          </w:tcPr>
          <w:p w14:paraId="0DCAEDC3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D10161A" w14:textId="4BD8E1BF" w:rsidR="002078E2" w:rsidRPr="00963849" w:rsidRDefault="0027654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7654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276543"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 w:rsidRPr="00276543">
              <w:rPr>
                <w:rFonts w:ascii="Browallia New" w:hAnsi="Browallia New" w:cs="Browallia New" w:hint="cs"/>
                <w:sz w:val="22"/>
                <w:szCs w:val="22"/>
                <w:cs/>
              </w:rPr>
              <w:t>มีนาคม</w:t>
            </w:r>
          </w:p>
        </w:tc>
      </w:tr>
      <w:tr w:rsidR="002078E2" w:rsidRPr="007A2507" w14:paraId="1D1BEAD4" w14:textId="77777777" w:rsidTr="00613DD6">
        <w:tc>
          <w:tcPr>
            <w:tcW w:w="2268" w:type="dxa"/>
            <w:shd w:val="clear" w:color="auto" w:fill="auto"/>
          </w:tcPr>
          <w:p w14:paraId="25612DFB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1C2DCB9B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จำหน่ายเครื่องมือและ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3E8AF7C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30A0E809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27F27FC2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2078E2" w:rsidRPr="007A2507" w14:paraId="330C96D3" w14:textId="77777777" w:rsidTr="00613DD6">
        <w:tc>
          <w:tcPr>
            <w:tcW w:w="2268" w:type="dxa"/>
            <w:shd w:val="clear" w:color="auto" w:fill="auto"/>
          </w:tcPr>
          <w:p w14:paraId="530C8714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22A6EFB8" w14:textId="499D079B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79473D6F" w14:textId="367FFDF1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3D0CB220" w14:textId="3EE1CCB6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2B1A578F" w14:textId="6D8211A5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2C9DCBF0" w14:textId="5BBF8E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3CA57880" w14:textId="731890F8" w:rsidR="002078E2" w:rsidRPr="00963849" w:rsidRDefault="002078E2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677C5A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</w:tr>
      <w:tr w:rsidR="002078E2" w:rsidRPr="007A2507" w14:paraId="4FB46CDB" w14:textId="77777777" w:rsidTr="00613DD6">
        <w:tc>
          <w:tcPr>
            <w:tcW w:w="2268" w:type="dxa"/>
            <w:shd w:val="clear" w:color="auto" w:fill="auto"/>
          </w:tcPr>
          <w:p w14:paraId="0502EBB5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C192411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B898B8C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6BB5EDC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D33186F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C3D0D32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D30442E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77C5A" w:rsidRPr="007A2507" w14:paraId="799E8E76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57C0E6B9" w14:textId="77777777" w:rsidR="00677C5A" w:rsidRPr="00963849" w:rsidRDefault="00677C5A" w:rsidP="00677C5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1E6026E5" w14:textId="43A8B320" w:rsidR="00677C5A" w:rsidRPr="00963849" w:rsidRDefault="00532EF7" w:rsidP="00677C5A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241,</w:t>
            </w:r>
            <w:r w:rsidR="002C4F4F">
              <w:rPr>
                <w:rFonts w:ascii="Browallia New" w:eastAsia="Calibri" w:hAnsi="Browallia New" w:cs="Browallia New"/>
                <w:sz w:val="22"/>
                <w:szCs w:val="22"/>
              </w:rPr>
              <w:t>190</w:t>
            </w:r>
          </w:p>
        </w:tc>
        <w:tc>
          <w:tcPr>
            <w:tcW w:w="1134" w:type="dxa"/>
            <w:shd w:val="clear" w:color="auto" w:fill="auto"/>
          </w:tcPr>
          <w:p w14:paraId="69C0D0F1" w14:textId="74201B88" w:rsidR="00677C5A" w:rsidRPr="00963849" w:rsidRDefault="00677C5A" w:rsidP="00677C5A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281,771</w:t>
            </w:r>
          </w:p>
        </w:tc>
        <w:tc>
          <w:tcPr>
            <w:tcW w:w="1134" w:type="dxa"/>
            <w:shd w:val="clear" w:color="auto" w:fill="auto"/>
          </w:tcPr>
          <w:p w14:paraId="251C9EC5" w14:textId="3FE96F80" w:rsidR="00677C5A" w:rsidRPr="00963849" w:rsidRDefault="00A113D9" w:rsidP="00677C5A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4,</w:t>
            </w:r>
            <w:r w:rsidR="008A2EF3">
              <w:rPr>
                <w:rFonts w:ascii="Browallia New" w:eastAsia="Calibri" w:hAnsi="Browallia New" w:cs="Browallia New"/>
                <w:sz w:val="22"/>
                <w:szCs w:val="22"/>
              </w:rPr>
              <w:t>379</w:t>
            </w:r>
          </w:p>
        </w:tc>
        <w:tc>
          <w:tcPr>
            <w:tcW w:w="1134" w:type="dxa"/>
            <w:shd w:val="clear" w:color="auto" w:fill="auto"/>
          </w:tcPr>
          <w:p w14:paraId="5603B0A6" w14:textId="60426518" w:rsidR="00677C5A" w:rsidRPr="00963849" w:rsidRDefault="00677C5A" w:rsidP="00677C5A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3,896</w:t>
            </w:r>
          </w:p>
        </w:tc>
        <w:tc>
          <w:tcPr>
            <w:tcW w:w="1134" w:type="dxa"/>
            <w:shd w:val="clear" w:color="auto" w:fill="auto"/>
          </w:tcPr>
          <w:p w14:paraId="669CBC46" w14:textId="686BA64D" w:rsidR="00677C5A" w:rsidRPr="00963849" w:rsidRDefault="00540269" w:rsidP="00677C5A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245,</w:t>
            </w:r>
            <w:r w:rsidR="00DC3088">
              <w:rPr>
                <w:rFonts w:ascii="Browallia New" w:eastAsia="Calibri" w:hAnsi="Browallia New" w:cs="Browallia New"/>
                <w:sz w:val="22"/>
                <w:szCs w:val="22"/>
              </w:rPr>
              <w:t>569</w:t>
            </w:r>
          </w:p>
        </w:tc>
        <w:tc>
          <w:tcPr>
            <w:tcW w:w="1134" w:type="dxa"/>
            <w:shd w:val="clear" w:color="auto" w:fill="auto"/>
          </w:tcPr>
          <w:p w14:paraId="25EFBFD1" w14:textId="673A782E" w:rsidR="00677C5A" w:rsidRPr="00963849" w:rsidRDefault="00677C5A" w:rsidP="00677C5A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285,667</w:t>
            </w:r>
          </w:p>
        </w:tc>
      </w:tr>
      <w:tr w:rsidR="00677C5A" w:rsidRPr="007A2507" w14:paraId="1A96050F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52CC4764" w14:textId="77777777" w:rsidR="00677C5A" w:rsidRPr="00963849" w:rsidRDefault="00677C5A" w:rsidP="00677C5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DBB15B" w14:textId="4660C33B" w:rsidR="00677C5A" w:rsidRPr="00963849" w:rsidRDefault="00BB67D6" w:rsidP="00677C5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2FA45B" w14:textId="0ECD1F01" w:rsidR="00677C5A" w:rsidRPr="00963849" w:rsidRDefault="00677C5A" w:rsidP="00677C5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C12F06" w14:textId="04C92467" w:rsidR="00677C5A" w:rsidRPr="00963849" w:rsidRDefault="003D69D1" w:rsidP="00677C5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2,276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35BC3E" w14:textId="6E2D244E" w:rsidR="00677C5A" w:rsidRPr="00963849" w:rsidRDefault="00677C5A" w:rsidP="00677C5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1,363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835FCD" w14:textId="0A50AEF8" w:rsidR="00677C5A" w:rsidRPr="00963849" w:rsidRDefault="009601CA" w:rsidP="00677C5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2,276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FF2E0A" w14:textId="49215F8B" w:rsidR="00677C5A" w:rsidRPr="00963849" w:rsidRDefault="00677C5A" w:rsidP="00677C5A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1,363</w:t>
            </w:r>
          </w:p>
        </w:tc>
      </w:tr>
      <w:tr w:rsidR="00677C5A" w:rsidRPr="007A2507" w14:paraId="1118D1A0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084CD89C" w14:textId="77777777" w:rsidR="00677C5A" w:rsidRPr="00963849" w:rsidRDefault="00677C5A" w:rsidP="00677C5A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071E8914" w14:textId="22566BA1" w:rsidR="00677C5A" w:rsidRPr="00963849" w:rsidRDefault="001D70C1" w:rsidP="00677C5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241,190</w:t>
            </w:r>
          </w:p>
        </w:tc>
        <w:tc>
          <w:tcPr>
            <w:tcW w:w="1134" w:type="dxa"/>
            <w:shd w:val="clear" w:color="auto" w:fill="auto"/>
          </w:tcPr>
          <w:p w14:paraId="397D84C8" w14:textId="6E2B20BC" w:rsidR="00677C5A" w:rsidRPr="00963849" w:rsidRDefault="00677C5A" w:rsidP="00677C5A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281,771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5BAF32" w14:textId="0721BD42" w:rsidR="00677C5A" w:rsidRPr="00963849" w:rsidRDefault="00B43FA1" w:rsidP="00677C5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6,6</w:t>
            </w:r>
            <w:r w:rsidR="00ED7B22">
              <w:rPr>
                <w:rFonts w:ascii="Browallia New" w:hAnsi="Browallia New" w:cs="Browallia New"/>
                <w:sz w:val="22"/>
                <w:szCs w:val="22"/>
              </w:rPr>
              <w:t>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5CD008" w14:textId="54D6B554" w:rsidR="00677C5A" w:rsidRPr="00963849" w:rsidRDefault="00677C5A" w:rsidP="00677C5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5,259</w:t>
            </w:r>
          </w:p>
        </w:tc>
        <w:tc>
          <w:tcPr>
            <w:tcW w:w="1134" w:type="dxa"/>
            <w:shd w:val="clear" w:color="auto" w:fill="auto"/>
          </w:tcPr>
          <w:p w14:paraId="52A58597" w14:textId="7B486363" w:rsidR="00677C5A" w:rsidRPr="00963849" w:rsidRDefault="00A2473A" w:rsidP="00677C5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247,</w:t>
            </w:r>
            <w:r w:rsidR="00480F22">
              <w:rPr>
                <w:rFonts w:ascii="Browallia New" w:hAnsi="Browallia New" w:cs="Browallia New"/>
                <w:sz w:val="22"/>
                <w:szCs w:val="22"/>
              </w:rPr>
              <w:t>845</w:t>
            </w:r>
          </w:p>
        </w:tc>
        <w:tc>
          <w:tcPr>
            <w:tcW w:w="1134" w:type="dxa"/>
            <w:shd w:val="clear" w:color="auto" w:fill="auto"/>
          </w:tcPr>
          <w:p w14:paraId="3302E505" w14:textId="205B2161" w:rsidR="00677C5A" w:rsidRPr="00963849" w:rsidRDefault="00677C5A" w:rsidP="00677C5A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287,030</w:t>
            </w:r>
          </w:p>
        </w:tc>
      </w:tr>
    </w:tbl>
    <w:p w14:paraId="2EBFFC3D" w14:textId="77777777" w:rsidR="002078E2" w:rsidRPr="00963849" w:rsidRDefault="002078E2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134"/>
        <w:gridCol w:w="1134"/>
        <w:gridCol w:w="1134"/>
      </w:tblGrid>
      <w:tr w:rsidR="002078E2" w:rsidRPr="007A2507" w14:paraId="33A9A852" w14:textId="77777777" w:rsidTr="00613DD6">
        <w:tc>
          <w:tcPr>
            <w:tcW w:w="2268" w:type="dxa"/>
            <w:shd w:val="clear" w:color="auto" w:fill="auto"/>
          </w:tcPr>
          <w:p w14:paraId="5B704D1F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7E4B8E93" w14:textId="77777777" w:rsidR="002078E2" w:rsidRPr="00963849" w:rsidRDefault="002078E2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2078E2" w:rsidRPr="007A2507" w14:paraId="3A8D0868" w14:textId="77777777" w:rsidTr="00613DD6">
        <w:tc>
          <w:tcPr>
            <w:tcW w:w="2268" w:type="dxa"/>
            <w:shd w:val="clear" w:color="auto" w:fill="auto"/>
          </w:tcPr>
          <w:p w14:paraId="0EAB22A4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565CA0AE" w14:textId="39638835" w:rsidR="002078E2" w:rsidRPr="00963849" w:rsidRDefault="00AF629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ง</w:t>
            </w:r>
            <w:r w:rsidR="00900C43">
              <w:rPr>
                <w:rFonts w:ascii="Browallia New" w:hAnsi="Browallia New" w:cs="Browallia New" w:hint="cs"/>
                <w:sz w:val="22"/>
                <w:szCs w:val="22"/>
                <w:cs/>
              </w:rPr>
              <w:t>บ</w:t>
            </w:r>
            <w:r w:rsidR="002074EC"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การเงินเฉพาะบริษัท</w:t>
            </w:r>
          </w:p>
        </w:tc>
      </w:tr>
      <w:tr w:rsidR="002078E2" w:rsidRPr="007A2507" w14:paraId="3E5C3848" w14:textId="77777777" w:rsidTr="00613DD6">
        <w:tc>
          <w:tcPr>
            <w:tcW w:w="2268" w:type="dxa"/>
            <w:shd w:val="clear" w:color="auto" w:fill="auto"/>
          </w:tcPr>
          <w:p w14:paraId="4F884569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9DBBFDC" w14:textId="578B8232" w:rsidR="002078E2" w:rsidRPr="00963849" w:rsidRDefault="002D709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D709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2D709F"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 w:rsidRPr="002D709F">
              <w:rPr>
                <w:rFonts w:ascii="Browallia New" w:hAnsi="Browallia New" w:cs="Browallia New" w:hint="cs"/>
                <w:sz w:val="22"/>
                <w:szCs w:val="22"/>
                <w:cs/>
              </w:rPr>
              <w:t>มีนาคม</w:t>
            </w:r>
          </w:p>
        </w:tc>
      </w:tr>
      <w:tr w:rsidR="002078E2" w:rsidRPr="007A2507" w14:paraId="13D0E68D" w14:textId="77777777" w:rsidTr="00613DD6">
        <w:tc>
          <w:tcPr>
            <w:tcW w:w="2268" w:type="dxa"/>
            <w:shd w:val="clear" w:color="auto" w:fill="auto"/>
          </w:tcPr>
          <w:p w14:paraId="72E8086E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4A9861D7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จำหน่ายเครื่องมือและ</w:t>
            </w:r>
            <w:r w:rsidRPr="00963849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52EE54F0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1C3D613E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  <w:hideMark/>
          </w:tcPr>
          <w:p w14:paraId="79C84A22" w14:textId="77777777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2078E2" w:rsidRPr="007A2507" w14:paraId="1C5A7BB6" w14:textId="77777777" w:rsidTr="00613DD6">
        <w:tc>
          <w:tcPr>
            <w:tcW w:w="2268" w:type="dxa"/>
            <w:shd w:val="clear" w:color="auto" w:fill="auto"/>
          </w:tcPr>
          <w:p w14:paraId="50296DCA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6065AB8F" w14:textId="36C5F80A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37736A3C" w14:textId="150D77FB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61BF5F1B" w14:textId="11B821D5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05B06A73" w14:textId="03E22AAD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14:paraId="5BF076DF" w14:textId="57105DD8" w:rsidR="002078E2" w:rsidRPr="00963849" w:rsidRDefault="002078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14:paraId="330D3296" w14:textId="744572EF" w:rsidR="002078E2" w:rsidRPr="00963849" w:rsidRDefault="002078E2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9A3EF8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</w:tr>
      <w:tr w:rsidR="002078E2" w:rsidRPr="007A2507" w14:paraId="7F6584F4" w14:textId="77777777" w:rsidTr="00613DD6">
        <w:tc>
          <w:tcPr>
            <w:tcW w:w="2268" w:type="dxa"/>
            <w:shd w:val="clear" w:color="auto" w:fill="auto"/>
          </w:tcPr>
          <w:p w14:paraId="5648B913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EF10470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F44242A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42C332E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EB42FF9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1A12925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EB42112" w14:textId="77777777" w:rsidR="002078E2" w:rsidRPr="00963849" w:rsidRDefault="002078E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A3EF8" w:rsidRPr="007A2507" w14:paraId="600B9F30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74AA930A" w14:textId="77777777" w:rsidR="009A3EF8" w:rsidRPr="00963849" w:rsidRDefault="009A3EF8" w:rsidP="009A3EF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134" w:type="dxa"/>
            <w:shd w:val="clear" w:color="auto" w:fill="auto"/>
          </w:tcPr>
          <w:p w14:paraId="4ED7DBBF" w14:textId="4038DFA2" w:rsidR="009A3EF8" w:rsidRPr="00963849" w:rsidRDefault="003C5246" w:rsidP="009A3EF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218,</w:t>
            </w:r>
            <w:r w:rsidR="001D034E">
              <w:rPr>
                <w:rFonts w:ascii="Browallia New" w:eastAsia="Calibri" w:hAnsi="Browallia New" w:cs="Browallia New"/>
                <w:sz w:val="22"/>
                <w:szCs w:val="22"/>
              </w:rPr>
              <w:t>02</w:t>
            </w:r>
            <w:r w:rsidR="00EB2685">
              <w:rPr>
                <w:rFonts w:ascii="Browallia New" w:eastAsia="Calibri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4A1604A1" w14:textId="5F822282" w:rsidR="009A3EF8" w:rsidRPr="00963849" w:rsidRDefault="009A3EF8" w:rsidP="009A3EF8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254,721</w:t>
            </w:r>
          </w:p>
        </w:tc>
        <w:tc>
          <w:tcPr>
            <w:tcW w:w="1134" w:type="dxa"/>
            <w:shd w:val="clear" w:color="auto" w:fill="auto"/>
          </w:tcPr>
          <w:p w14:paraId="49BC70F3" w14:textId="4D9CBF46" w:rsidR="009A3EF8" w:rsidRPr="00963849" w:rsidRDefault="005E1B48" w:rsidP="009A3EF8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4,</w:t>
            </w:r>
            <w:r w:rsidR="00304277">
              <w:rPr>
                <w:rFonts w:ascii="Browallia New" w:eastAsia="Calibri" w:hAnsi="Browallia New" w:cs="Browallia New"/>
                <w:sz w:val="22"/>
                <w:szCs w:val="22"/>
              </w:rPr>
              <w:t>379</w:t>
            </w:r>
          </w:p>
        </w:tc>
        <w:tc>
          <w:tcPr>
            <w:tcW w:w="1134" w:type="dxa"/>
            <w:shd w:val="clear" w:color="auto" w:fill="auto"/>
          </w:tcPr>
          <w:p w14:paraId="5D45F9A9" w14:textId="589C116A" w:rsidR="009A3EF8" w:rsidRPr="00963849" w:rsidRDefault="009A3EF8" w:rsidP="009A3EF8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3,896</w:t>
            </w:r>
          </w:p>
        </w:tc>
        <w:tc>
          <w:tcPr>
            <w:tcW w:w="1134" w:type="dxa"/>
            <w:shd w:val="clear" w:color="auto" w:fill="auto"/>
          </w:tcPr>
          <w:p w14:paraId="6087AB00" w14:textId="1C5E09C0" w:rsidR="009A3EF8" w:rsidRPr="00963849" w:rsidRDefault="004D2A88" w:rsidP="009A3EF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222,</w:t>
            </w:r>
            <w:r w:rsidR="009C0C5A">
              <w:rPr>
                <w:rFonts w:ascii="Browallia New" w:eastAsia="Calibri" w:hAnsi="Browallia New" w:cs="Browallia New"/>
                <w:sz w:val="22"/>
                <w:szCs w:val="22"/>
              </w:rPr>
              <w:t>407</w:t>
            </w:r>
          </w:p>
        </w:tc>
        <w:tc>
          <w:tcPr>
            <w:tcW w:w="1134" w:type="dxa"/>
            <w:shd w:val="clear" w:color="auto" w:fill="auto"/>
          </w:tcPr>
          <w:p w14:paraId="4FB7FA56" w14:textId="20FDBD4B" w:rsidR="009A3EF8" w:rsidRPr="00963849" w:rsidRDefault="009A3EF8" w:rsidP="009A3EF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258,617</w:t>
            </w:r>
          </w:p>
        </w:tc>
      </w:tr>
      <w:tr w:rsidR="009A3EF8" w:rsidRPr="007A2507" w14:paraId="5BF41792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38E6EE7F" w14:textId="77777777" w:rsidR="009A3EF8" w:rsidRPr="00963849" w:rsidRDefault="009A3EF8" w:rsidP="009A3EF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5853DC" w14:textId="49D5A384" w:rsidR="009A3EF8" w:rsidRPr="00963849" w:rsidRDefault="005E4B73" w:rsidP="009A3EF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95CA9A" w14:textId="1E72B9C8" w:rsidR="009A3EF8" w:rsidRPr="00963849" w:rsidRDefault="009A3EF8" w:rsidP="009A3EF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8A722E" w14:textId="693618EF" w:rsidR="009A3EF8" w:rsidRPr="00963849" w:rsidRDefault="008D2575" w:rsidP="009A3EF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2,276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4B087C" w14:textId="7654EF57" w:rsidR="009A3EF8" w:rsidRPr="00963849" w:rsidRDefault="009A3EF8" w:rsidP="009A3EF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1,363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1323F" w14:textId="3F8C0454" w:rsidR="009A3EF8" w:rsidRPr="00963849" w:rsidRDefault="00FA49D8" w:rsidP="009A3EF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2,2</w:t>
            </w:r>
            <w:r w:rsidR="00800057">
              <w:rPr>
                <w:rFonts w:ascii="Browallia New" w:eastAsia="Calibri" w:hAnsi="Browallia New" w:cs="Browallia New"/>
                <w:sz w:val="22"/>
                <w:szCs w:val="22"/>
              </w:rPr>
              <w:t>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417361" w14:textId="41539A9F" w:rsidR="009A3EF8" w:rsidRPr="00963849" w:rsidRDefault="009A3EF8" w:rsidP="009A3EF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1,363</w:t>
            </w:r>
          </w:p>
        </w:tc>
      </w:tr>
      <w:tr w:rsidR="009A3EF8" w:rsidRPr="007A2507" w14:paraId="516C62F0" w14:textId="77777777" w:rsidTr="00613DD6">
        <w:tc>
          <w:tcPr>
            <w:tcW w:w="2268" w:type="dxa"/>
            <w:shd w:val="clear" w:color="auto" w:fill="auto"/>
            <w:vAlign w:val="bottom"/>
            <w:hideMark/>
          </w:tcPr>
          <w:p w14:paraId="3E3912E2" w14:textId="77777777" w:rsidR="009A3EF8" w:rsidRPr="00963849" w:rsidRDefault="009A3EF8" w:rsidP="009A3EF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6384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134" w:type="dxa"/>
            <w:shd w:val="clear" w:color="auto" w:fill="auto"/>
          </w:tcPr>
          <w:p w14:paraId="2E962F96" w14:textId="460CBF32" w:rsidR="009A3EF8" w:rsidRPr="00963849" w:rsidRDefault="005E4B73" w:rsidP="009A3EF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218,02</w:t>
            </w:r>
            <w:r w:rsidR="00EB2685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52AC4BE8" w14:textId="324DFE5B" w:rsidR="009A3EF8" w:rsidRPr="00963849" w:rsidRDefault="009A3EF8" w:rsidP="009A3EF8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254,721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E8E8E3" w14:textId="1D405C0E" w:rsidR="009A3EF8" w:rsidRPr="00963849" w:rsidRDefault="00ED248B" w:rsidP="009A3EF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6,6</w:t>
            </w:r>
            <w:r w:rsidR="00596891">
              <w:rPr>
                <w:rFonts w:ascii="Browallia New" w:hAnsi="Browallia New" w:cs="Browallia New"/>
                <w:sz w:val="22"/>
                <w:szCs w:val="22"/>
              </w:rPr>
              <w:t>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3B0BA2" w14:textId="336EC2A9" w:rsidR="009A3EF8" w:rsidRPr="00963849" w:rsidRDefault="009A3EF8" w:rsidP="009A3EF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5,259</w:t>
            </w:r>
          </w:p>
        </w:tc>
        <w:tc>
          <w:tcPr>
            <w:tcW w:w="1134" w:type="dxa"/>
            <w:shd w:val="clear" w:color="auto" w:fill="auto"/>
          </w:tcPr>
          <w:p w14:paraId="1439FE0D" w14:textId="4801D968" w:rsidR="009A3EF8" w:rsidRPr="00963849" w:rsidRDefault="007058E0" w:rsidP="009A3EF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224,</w:t>
            </w:r>
            <w:r w:rsidR="00866D82">
              <w:rPr>
                <w:rFonts w:ascii="Browallia New" w:hAnsi="Browallia New" w:cs="Browallia New"/>
                <w:sz w:val="22"/>
                <w:szCs w:val="22"/>
              </w:rPr>
              <w:t>683</w:t>
            </w:r>
          </w:p>
        </w:tc>
        <w:tc>
          <w:tcPr>
            <w:tcW w:w="1134" w:type="dxa"/>
            <w:shd w:val="clear" w:color="auto" w:fill="auto"/>
          </w:tcPr>
          <w:p w14:paraId="0FD3F50B" w14:textId="3F5F9E54" w:rsidR="009A3EF8" w:rsidRPr="00963849" w:rsidRDefault="009A3EF8" w:rsidP="009A3EF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259,980</w:t>
            </w:r>
          </w:p>
        </w:tc>
      </w:tr>
    </w:tbl>
    <w:p w14:paraId="0B028982" w14:textId="77777777" w:rsidR="002078E2" w:rsidRPr="00963849" w:rsidRDefault="002078E2" w:rsidP="004742C4">
      <w:pPr>
        <w:pStyle w:val="BodyText2"/>
        <w:tabs>
          <w:tab w:val="left" w:pos="1260"/>
        </w:tabs>
        <w:ind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7B3E6DCF" w14:textId="171EE094" w:rsidR="004742C4" w:rsidRPr="00963849" w:rsidRDefault="004742C4" w:rsidP="001043F9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การปันส่วนราคาให้กับภาระที่ต้องปฏิบัติตามสัญญาซึ่งเกี่ยวข้องกับการให้บริการบำรุงรักษาเครื่องมือแพทย์ (ที่ยังไม่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br/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เสร็จสิ้นหรือเสร็จสิ้นแล้วบางส่วน)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0F5E5C" w:rsidRPr="000F5E5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31 </w:t>
      </w:r>
      <w:r w:rsidR="000F5E5C" w:rsidRPr="000F5E5C">
        <w:rPr>
          <w:rFonts w:ascii="Browallia New" w:hAnsi="Browallia New" w:cs="Browallia New" w:hint="cs"/>
          <w:color w:val="auto"/>
          <w:sz w:val="28"/>
          <w:szCs w:val="28"/>
          <w:cs/>
        </w:rPr>
        <w:t>มีนาคม</w:t>
      </w:r>
      <w:r w:rsidR="000F5E5C" w:rsidRPr="000F5E5C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>256</w:t>
      </w:r>
      <w:r w:rsidR="000F5E5C">
        <w:rPr>
          <w:rFonts w:ascii="Browallia New" w:hAnsi="Browallia New" w:cs="Browallia New"/>
          <w:color w:val="auto"/>
          <w:sz w:val="28"/>
          <w:szCs w:val="28"/>
        </w:rPr>
        <w:t>7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ธันวาคม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>256</w:t>
      </w:r>
      <w:r w:rsidR="000F5E5C">
        <w:rPr>
          <w:rFonts w:ascii="Browallia New" w:hAnsi="Browallia New" w:cs="Browallia New"/>
          <w:color w:val="auto"/>
          <w:sz w:val="28"/>
          <w:szCs w:val="28"/>
        </w:rPr>
        <w:t>6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มีดังนี้</w:t>
      </w:r>
    </w:p>
    <w:p w14:paraId="2507A6CC" w14:textId="77777777" w:rsidR="004742C4" w:rsidRPr="009A3EF8" w:rsidRDefault="004742C4" w:rsidP="004742C4">
      <w:pPr>
        <w:pStyle w:val="ListParagraph"/>
        <w:tabs>
          <w:tab w:val="clear" w:pos="454"/>
          <w:tab w:val="left" w:pos="720"/>
        </w:tabs>
        <w:spacing w:line="240" w:lineRule="auto"/>
        <w:ind w:left="360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W w:w="8981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4478"/>
        <w:gridCol w:w="436"/>
        <w:gridCol w:w="1940"/>
        <w:gridCol w:w="250"/>
        <w:gridCol w:w="1877"/>
      </w:tblGrid>
      <w:tr w:rsidR="004742C4" w:rsidRPr="007A2507" w14:paraId="778EC252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3196A711" w14:textId="77777777" w:rsidR="004742C4" w:rsidRPr="00963849" w:rsidRDefault="004742C4" w:rsidP="00391D26">
            <w:pPr>
              <w:tabs>
                <w:tab w:val="clear" w:pos="454"/>
                <w:tab w:val="left" w:pos="459"/>
              </w:tabs>
              <w:ind w:left="-255" w:firstLine="255"/>
              <w:rPr>
                <w:rFonts w:ascii="Browallia New" w:hAnsi="Browallia New" w:cs="Browallia New"/>
              </w:rPr>
            </w:pPr>
          </w:p>
        </w:tc>
        <w:tc>
          <w:tcPr>
            <w:tcW w:w="436" w:type="dxa"/>
            <w:vAlign w:val="bottom"/>
          </w:tcPr>
          <w:p w14:paraId="7B941189" w14:textId="77777777" w:rsidR="004742C4" w:rsidRPr="00963849" w:rsidRDefault="004742C4" w:rsidP="00391D26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67" w:type="dxa"/>
            <w:gridSpan w:val="3"/>
            <w:vAlign w:val="bottom"/>
          </w:tcPr>
          <w:p w14:paraId="7A71B737" w14:textId="190C2C43" w:rsidR="004742C4" w:rsidRPr="00963849" w:rsidRDefault="004742C4" w:rsidP="007D0731">
            <w:pPr>
              <w:pStyle w:val="Heading4"/>
              <w:framePr w:w="0" w:hRule="auto" w:hSpace="0" w:wrap="auto" w:vAnchor="margin" w:hAnchor="text" w:xAlign="left" w:yAlign="inline"/>
              <w:ind w:left="-121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(หน่วย : พันบาท)</w:t>
            </w:r>
          </w:p>
        </w:tc>
      </w:tr>
      <w:tr w:rsidR="004742C4" w:rsidRPr="007A2507" w14:paraId="67F4C42D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3AC1C20B" w14:textId="77777777" w:rsidR="004742C4" w:rsidRPr="00963849" w:rsidRDefault="004742C4" w:rsidP="00391D26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436" w:type="dxa"/>
            <w:vAlign w:val="bottom"/>
          </w:tcPr>
          <w:p w14:paraId="363DFC62" w14:textId="77777777" w:rsidR="004742C4" w:rsidRPr="00963849" w:rsidRDefault="004742C4" w:rsidP="00391D26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67" w:type="dxa"/>
            <w:gridSpan w:val="3"/>
            <w:vAlign w:val="bottom"/>
          </w:tcPr>
          <w:p w14:paraId="03081405" w14:textId="7C0FE63C" w:rsidR="004742C4" w:rsidRPr="00963849" w:rsidRDefault="00F043E2" w:rsidP="00391D26">
            <w:pPr>
              <w:pStyle w:val="Heading4"/>
              <w:framePr w:w="0" w:hRule="auto" w:hSpace="0" w:wrap="auto" w:vAnchor="margin" w:hAnchor="text" w:xAlign="left" w:yAlign="inline"/>
              <w:ind w:left="-121"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งบ</w:t>
            </w:r>
            <w:r w:rsidR="004742C4"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การเงินรวมและเฉพาะบริษัท</w:t>
            </w:r>
          </w:p>
        </w:tc>
      </w:tr>
      <w:tr w:rsidR="004742C4" w:rsidRPr="007A2507" w14:paraId="38B6A94F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3416F3AD" w14:textId="77777777" w:rsidR="004742C4" w:rsidRPr="00963849" w:rsidRDefault="004742C4" w:rsidP="00391D26">
            <w:pPr>
              <w:pStyle w:val="Heading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36" w:type="dxa"/>
            <w:vAlign w:val="bottom"/>
          </w:tcPr>
          <w:p w14:paraId="6F8F11F4" w14:textId="77777777" w:rsidR="004742C4" w:rsidRPr="00963849" w:rsidRDefault="004742C4" w:rsidP="00391D26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0C33C" w14:textId="04A8BECF" w:rsidR="004742C4" w:rsidRPr="00963849" w:rsidRDefault="00EB2068" w:rsidP="00391D26">
            <w:pPr>
              <w:pStyle w:val="Heading4"/>
              <w:framePr w:w="0" w:hRule="auto" w:hSpace="0" w:wrap="auto" w:vAnchor="margin" w:hAnchor="text" w:xAlign="left" w:yAlign="inline"/>
              <w:ind w:right="-10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B206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31 </w:t>
            </w:r>
            <w:r w:rsidRPr="00EB206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th-TH"/>
              </w:rPr>
              <w:t>มีนาคม</w:t>
            </w:r>
            <w:r w:rsidRPr="00EB206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th-TH"/>
              </w:rPr>
              <w:t xml:space="preserve"> </w:t>
            </w:r>
            <w:r w:rsidRPr="00EB2068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3E3ECFE8" w14:textId="77777777" w:rsidR="004742C4" w:rsidRPr="00963849" w:rsidRDefault="004742C4" w:rsidP="00391D26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ABB78" w14:textId="593F3F4F" w:rsidR="004742C4" w:rsidRPr="00963849" w:rsidRDefault="004742C4" w:rsidP="00391D26">
            <w:pPr>
              <w:pStyle w:val="Heading4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31</w:t>
            </w: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96384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</w:t>
            </w:r>
            <w:r w:rsidR="000F5830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6</w:t>
            </w:r>
          </w:p>
        </w:tc>
      </w:tr>
      <w:tr w:rsidR="004742C4" w:rsidRPr="007A2507" w14:paraId="2B99AF2C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528A16D0" w14:textId="77777777" w:rsidR="004742C4" w:rsidRPr="00963849" w:rsidRDefault="004742C4" w:rsidP="00391D2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36" w:type="dxa"/>
            <w:vAlign w:val="bottom"/>
          </w:tcPr>
          <w:p w14:paraId="1699FE9C" w14:textId="77777777" w:rsidR="004742C4" w:rsidRPr="00963849" w:rsidRDefault="004742C4" w:rsidP="00391D2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40" w:type="dxa"/>
            <w:tcBorders>
              <w:top w:val="single" w:sz="4" w:space="0" w:color="auto"/>
            </w:tcBorders>
            <w:vAlign w:val="bottom"/>
          </w:tcPr>
          <w:p w14:paraId="2CC9605E" w14:textId="77777777" w:rsidR="004742C4" w:rsidRPr="00963849" w:rsidRDefault="004742C4" w:rsidP="00391D2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4482CABE" w14:textId="77777777" w:rsidR="004742C4" w:rsidRPr="00963849" w:rsidRDefault="004742C4" w:rsidP="00391D2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vAlign w:val="bottom"/>
          </w:tcPr>
          <w:p w14:paraId="68A8B7A2" w14:textId="77777777" w:rsidR="004742C4" w:rsidRPr="00963849" w:rsidRDefault="004742C4" w:rsidP="00391D26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4742C4" w:rsidRPr="007A2507" w14:paraId="2C5B34B1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41E20559" w14:textId="19843DBA" w:rsidR="004742C4" w:rsidRPr="00963849" w:rsidRDefault="004742C4" w:rsidP="000E4755">
            <w:pPr>
              <w:pStyle w:val="Heading7"/>
              <w:tabs>
                <w:tab w:val="left" w:pos="459"/>
              </w:tabs>
              <w:ind w:left="-86" w:firstLine="5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63849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 xml:space="preserve">ภายใน </w:t>
            </w:r>
            <w:r w:rsidRPr="00963849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</w:rPr>
              <w:t xml:space="preserve">1 </w:t>
            </w:r>
            <w:r w:rsidRPr="00963849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436" w:type="dxa"/>
            <w:vAlign w:val="bottom"/>
          </w:tcPr>
          <w:p w14:paraId="16F4036C" w14:textId="77777777" w:rsidR="004742C4" w:rsidRPr="00963849" w:rsidRDefault="004742C4" w:rsidP="00391D26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40" w:type="dxa"/>
            <w:vAlign w:val="bottom"/>
          </w:tcPr>
          <w:p w14:paraId="2A3402C7" w14:textId="2C07995E" w:rsidR="004742C4" w:rsidRPr="00963849" w:rsidRDefault="001E12DC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5,19</w:t>
            </w:r>
            <w:r w:rsidR="00FD1BCE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50" w:type="dxa"/>
            <w:vAlign w:val="bottom"/>
          </w:tcPr>
          <w:p w14:paraId="285B5D24" w14:textId="77777777" w:rsidR="004742C4" w:rsidRPr="00963849" w:rsidRDefault="004742C4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</w:tcPr>
          <w:p w14:paraId="5411078B" w14:textId="01B1CF55" w:rsidR="004742C4" w:rsidRPr="00963849" w:rsidRDefault="005815E7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5,</w:t>
            </w:r>
            <w:r w:rsidR="00204273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656</w:t>
            </w:r>
          </w:p>
        </w:tc>
      </w:tr>
      <w:tr w:rsidR="004742C4" w:rsidRPr="007A2507" w14:paraId="21FBD7F1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420131EF" w14:textId="3F2E3CA8" w:rsidR="004742C4" w:rsidRPr="00963849" w:rsidRDefault="004742C4" w:rsidP="000E4755">
            <w:pPr>
              <w:pStyle w:val="Heading7"/>
              <w:tabs>
                <w:tab w:val="left" w:pos="459"/>
              </w:tabs>
              <w:ind w:left="-86" w:firstLine="5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963849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2 - </w:t>
            </w:r>
            <w:r w:rsidR="00BD036A" w:rsidRPr="00963849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963849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963849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436" w:type="dxa"/>
            <w:vAlign w:val="bottom"/>
          </w:tcPr>
          <w:p w14:paraId="42E56A2D" w14:textId="77777777" w:rsidR="004742C4" w:rsidRPr="00963849" w:rsidRDefault="004742C4" w:rsidP="00391D26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bottom w:val="single" w:sz="4" w:space="0" w:color="auto"/>
            </w:tcBorders>
            <w:vAlign w:val="bottom"/>
          </w:tcPr>
          <w:p w14:paraId="76271DB5" w14:textId="7903D766" w:rsidR="004742C4" w:rsidRPr="00963849" w:rsidRDefault="004E549F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6,5</w:t>
            </w:r>
            <w:r w:rsidR="00B152A1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7</w:t>
            </w:r>
            <w:r w:rsidR="00E123C1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50" w:type="dxa"/>
            <w:vAlign w:val="bottom"/>
          </w:tcPr>
          <w:p w14:paraId="55AB8F08" w14:textId="77777777" w:rsidR="004742C4" w:rsidRPr="00963849" w:rsidRDefault="004742C4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14:paraId="319AFD80" w14:textId="21FA0693" w:rsidR="004742C4" w:rsidRPr="00963849" w:rsidRDefault="0093565A" w:rsidP="00391D26">
            <w:pPr>
              <w:pStyle w:val="Heading7"/>
              <w:tabs>
                <w:tab w:val="left" w:pos="459"/>
              </w:tabs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7,</w:t>
            </w:r>
            <w:r w:rsidR="00D9317B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308</w:t>
            </w:r>
          </w:p>
        </w:tc>
      </w:tr>
      <w:tr w:rsidR="004742C4" w:rsidRPr="007A2507" w14:paraId="6B3CD574" w14:textId="77777777" w:rsidTr="00691D3C">
        <w:trPr>
          <w:trHeight w:val="20"/>
        </w:trPr>
        <w:tc>
          <w:tcPr>
            <w:tcW w:w="4478" w:type="dxa"/>
            <w:vAlign w:val="bottom"/>
          </w:tcPr>
          <w:p w14:paraId="5597F41E" w14:textId="60215FB3" w:rsidR="004742C4" w:rsidRPr="00963849" w:rsidRDefault="004742C4" w:rsidP="001043F9">
            <w:pPr>
              <w:pStyle w:val="Heading7"/>
              <w:tabs>
                <w:tab w:val="left" w:pos="459"/>
              </w:tabs>
              <w:ind w:left="-86" w:firstLine="56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63849">
              <w:rPr>
                <w:rFonts w:ascii="Browallia New" w:eastAsia="Calibri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436" w:type="dxa"/>
            <w:vAlign w:val="bottom"/>
          </w:tcPr>
          <w:p w14:paraId="417D0C3F" w14:textId="77777777" w:rsidR="004742C4" w:rsidRPr="00963849" w:rsidRDefault="004742C4" w:rsidP="00391D26">
            <w:pPr>
              <w:pStyle w:val="Heading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54BB58F" w14:textId="5750D947" w:rsidR="004742C4" w:rsidRPr="00963849" w:rsidRDefault="0002339A" w:rsidP="00391D26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11,763</w:t>
            </w:r>
          </w:p>
        </w:tc>
        <w:tc>
          <w:tcPr>
            <w:tcW w:w="250" w:type="dxa"/>
            <w:vAlign w:val="bottom"/>
          </w:tcPr>
          <w:p w14:paraId="748125A2" w14:textId="77777777" w:rsidR="004742C4" w:rsidRPr="00963849" w:rsidRDefault="004742C4" w:rsidP="00391D26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12" w:space="0" w:color="auto"/>
            </w:tcBorders>
          </w:tcPr>
          <w:p w14:paraId="198DAD44" w14:textId="41BE93B5" w:rsidR="004742C4" w:rsidRPr="00963849" w:rsidRDefault="0042029E" w:rsidP="00391D26">
            <w:pPr>
              <w:pStyle w:val="Heading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12,</w:t>
            </w:r>
            <w:r w:rsidR="00E02F79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964</w:t>
            </w:r>
          </w:p>
        </w:tc>
      </w:tr>
    </w:tbl>
    <w:p w14:paraId="05BEAA56" w14:textId="77777777" w:rsidR="008435B3" w:rsidRDefault="008435B3" w:rsidP="006E537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0B60D2C1" w14:textId="77777777" w:rsidR="00A31C59" w:rsidRPr="00963849" w:rsidRDefault="00A31C59" w:rsidP="008333A6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34F802E" w14:textId="77777777" w:rsidR="004E1CD5" w:rsidRDefault="004E1CD5" w:rsidP="001043F9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F66B1F7" w14:textId="77777777" w:rsidR="00A31C59" w:rsidRDefault="00A31C59" w:rsidP="001043F9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C7B3C46" w14:textId="77777777" w:rsidR="00A31C59" w:rsidRDefault="00A31C59" w:rsidP="001043F9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DFB56C6" w14:textId="77777777" w:rsidR="00A31C59" w:rsidRDefault="00A31C59" w:rsidP="001043F9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bookmarkEnd w:id="7"/>
    <w:bookmarkEnd w:id="8"/>
    <w:p w14:paraId="15F54CE9" w14:textId="77777777" w:rsidR="00D71278" w:rsidRPr="00963849" w:rsidRDefault="00D71278" w:rsidP="00D71278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ส่วนงานดำเนินงาน</w:t>
      </w:r>
    </w:p>
    <w:p w14:paraId="7E943F5D" w14:textId="77777777" w:rsidR="00D71278" w:rsidRPr="00963849" w:rsidRDefault="00D71278" w:rsidP="00D7127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184FBFE2" w14:textId="221FF8AE" w:rsidR="00D71278" w:rsidRPr="00963849" w:rsidRDefault="00D71278" w:rsidP="00D71278">
      <w:pPr>
        <w:pStyle w:val="CordiaNew"/>
        <w:tabs>
          <w:tab w:val="clear" w:pos="4153"/>
          <w:tab w:val="left" w:pos="810"/>
        </w:tabs>
        <w:ind w:left="36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บริษัทดำเนินธุรกิจหลักในส่วนงานที่รายงานเพียงส่วนงานเดียว คือส่วนงานธุรกิจตัวแทนจำหน่ายเครื่องมือและอุปกรณ์ทางการแพทย์ และให้บริการเครื่องมือแพทย์ ซึ่งดำเนินธุรกิจในเขตภูมิศาสตร์ในประเทศไทย ดังนั้น รายได้ กำไรจากการดำเนินงาน และสินทรัพย์ที่แสดงอยู่ในงบการเงิน จึงถือเป็นรายงานตามส่วนงานดำเนินงานและ</w:t>
      </w:r>
      <w:r w:rsidR="00691D3C">
        <w:rPr>
          <w:rFonts w:ascii="Browallia New" w:hAnsi="Browallia New" w:cs="Browallia New"/>
          <w:color w:val="auto"/>
          <w:sz w:val="28"/>
          <w:szCs w:val="28"/>
        </w:rPr>
        <w:br/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เขตภูมิศาสตร์แล้ว</w:t>
      </w:r>
    </w:p>
    <w:p w14:paraId="7DECE0B3" w14:textId="77777777" w:rsidR="00600C48" w:rsidRDefault="00600C48" w:rsidP="00D7127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5679E2D" w14:textId="7621FCE1" w:rsidR="002405E9" w:rsidRPr="00963849" w:rsidRDefault="00115848" w:rsidP="002405E9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ใบสำคัญแสดงสิทธิ</w:t>
      </w:r>
    </w:p>
    <w:p w14:paraId="632BEFCC" w14:textId="77777777" w:rsidR="002405E9" w:rsidRPr="00963849" w:rsidRDefault="002405E9" w:rsidP="002405E9">
      <w:pPr>
        <w:pStyle w:val="CordiaNew"/>
        <w:tabs>
          <w:tab w:val="clear" w:pos="4153"/>
          <w:tab w:val="left" w:pos="392"/>
          <w:tab w:val="num" w:pos="144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79B61F1" w14:textId="4DA6CBF3" w:rsidR="002405E9" w:rsidRPr="00963849" w:rsidRDefault="00DC4CC1" w:rsidP="002405E9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ณ 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มีนาคม 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2567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บริษัทมีใบสำคัญแสดงสิทธิ</w:t>
      </w:r>
      <w:r w:rsidR="00277A69">
        <w:rPr>
          <w:rFonts w:ascii="Browallia New" w:hAnsi="Browallia New" w:cs="Browallia New" w:hint="cs"/>
          <w:color w:val="auto"/>
          <w:sz w:val="28"/>
          <w:szCs w:val="28"/>
          <w:cs/>
        </w:rPr>
        <w:t>ที่จะซื้อหุ้นสามัญของบริษัท</w:t>
      </w:r>
      <w:r w:rsidR="00FB726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รุ่นที่ </w:t>
      </w:r>
      <w:r w:rsidR="00FB726A">
        <w:rPr>
          <w:rFonts w:ascii="Browallia New" w:hAnsi="Browallia New" w:cs="Browallia New"/>
          <w:color w:val="auto"/>
          <w:sz w:val="28"/>
          <w:szCs w:val="28"/>
        </w:rPr>
        <w:t>6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FB726A">
        <w:rPr>
          <w:rFonts w:ascii="Browallia New" w:hAnsi="Browallia New" w:cs="Browallia New"/>
          <w:color w:val="auto"/>
          <w:sz w:val="28"/>
          <w:szCs w:val="28"/>
        </w:rPr>
        <w:t>(</w:t>
      </w:r>
      <w:r>
        <w:rPr>
          <w:rFonts w:ascii="Browallia New" w:hAnsi="Browallia New" w:cs="Browallia New"/>
          <w:color w:val="auto"/>
          <w:sz w:val="28"/>
          <w:szCs w:val="28"/>
        </w:rPr>
        <w:t>EFORL-W6</w:t>
      </w:r>
      <w:r w:rsidR="00FB726A">
        <w:rPr>
          <w:rFonts w:ascii="Browallia New" w:hAnsi="Browallia New" w:cs="Browallia New"/>
          <w:color w:val="auto"/>
          <w:sz w:val="28"/>
          <w:szCs w:val="28"/>
        </w:rPr>
        <w:t>)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ที่ยังไม่ได้ใช้สิทธิคงเหลือ </w:t>
      </w:r>
      <w:r w:rsidR="00B21DBF">
        <w:rPr>
          <w:rFonts w:ascii="Browallia New" w:hAnsi="Browallia New" w:cs="Browallia New"/>
          <w:color w:val="auto"/>
          <w:sz w:val="28"/>
          <w:szCs w:val="28"/>
        </w:rPr>
        <w:t>75,411,905</w:t>
      </w:r>
      <w:r w:rsidR="00FB726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B726A">
        <w:rPr>
          <w:rFonts w:ascii="Browallia New" w:hAnsi="Browallia New" w:cs="Browallia New" w:hint="cs"/>
          <w:color w:val="auto"/>
          <w:sz w:val="28"/>
          <w:szCs w:val="28"/>
          <w:cs/>
        </w:rPr>
        <w:t>หน่วย</w:t>
      </w:r>
    </w:p>
    <w:p w14:paraId="0F09258F" w14:textId="77777777" w:rsidR="002405E9" w:rsidRPr="00963849" w:rsidRDefault="002405E9" w:rsidP="002405E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26" w:right="-1"/>
        <w:jc w:val="thaiDistribute"/>
        <w:rPr>
          <w:rFonts w:ascii="Browallia New" w:hAnsi="Browallia New" w:cs="Browallia New"/>
          <w:sz w:val="28"/>
          <w:szCs w:val="28"/>
        </w:rPr>
      </w:pPr>
    </w:p>
    <w:p w14:paraId="6CF28B9B" w14:textId="6EB54689" w:rsidR="002405E9" w:rsidRPr="00963849" w:rsidRDefault="002405E9" w:rsidP="002405E9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 บริษัทจึงไม่ได้รวมกำไร (ขาดทุน) ปรับลด ในงบกำไรขาดทุน</w:t>
      </w:r>
      <w:r w:rsidR="009B3153">
        <w:rPr>
          <w:rFonts w:ascii="Browallia New" w:hAnsi="Browallia New" w:cs="Browallia New" w:hint="cs"/>
          <w:color w:val="auto"/>
          <w:sz w:val="28"/>
          <w:szCs w:val="28"/>
          <w:cs/>
        </w:rPr>
        <w:t>เบ็ดเสร็จ</w:t>
      </w:r>
    </w:p>
    <w:p w14:paraId="172B63FF" w14:textId="77777777" w:rsidR="00472EB5" w:rsidRDefault="00472EB5" w:rsidP="00E67763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26E2802" w14:textId="534E65C0" w:rsidR="00C600BB" w:rsidRPr="00963849" w:rsidRDefault="00645126" w:rsidP="0089050C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ภาระผูกพันและหนี้สินที่อาจเกิดขึ้น</w:t>
      </w:r>
    </w:p>
    <w:p w14:paraId="24C253A4" w14:textId="4E0F934B" w:rsidR="00074474" w:rsidRPr="00233F8F" w:rsidRDefault="00074474" w:rsidP="00E208A7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692807C" w14:textId="19042F65" w:rsidR="00074474" w:rsidRPr="00963849" w:rsidRDefault="00074474" w:rsidP="00612AA9">
      <w:pPr>
        <w:pStyle w:val="CordiaNew"/>
        <w:tabs>
          <w:tab w:val="clear" w:pos="4153"/>
          <w:tab w:val="left" w:pos="1260"/>
        </w:tabs>
        <w:ind w:left="37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5D0740" w:rsidRPr="005D0740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5D0740" w:rsidRPr="005D074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มีนาคม </w:t>
      </w:r>
      <w:r w:rsidR="005F49E5" w:rsidRPr="00963849">
        <w:rPr>
          <w:rFonts w:ascii="Browallia New" w:hAnsi="Browallia New" w:cs="Browallia New"/>
          <w:sz w:val="28"/>
          <w:szCs w:val="28"/>
        </w:rPr>
        <w:t>256</w:t>
      </w:r>
      <w:r w:rsidR="005D0740">
        <w:rPr>
          <w:rFonts w:ascii="Browallia New" w:hAnsi="Browallia New" w:cs="Browallia New"/>
          <w:sz w:val="28"/>
          <w:szCs w:val="28"/>
        </w:rPr>
        <w:t>7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บริษัทและบริษัทย่อย</w:t>
      </w:r>
      <w:r w:rsidR="00973311" w:rsidRPr="00963849">
        <w:rPr>
          <w:rFonts w:ascii="Browallia New" w:hAnsi="Browallia New" w:cs="Browallia New"/>
          <w:color w:val="auto"/>
          <w:sz w:val="28"/>
          <w:szCs w:val="28"/>
          <w:cs/>
        </w:rPr>
        <w:t>มีภาระผูกพัน ดังต่อไปนี้</w:t>
      </w:r>
    </w:p>
    <w:p w14:paraId="10456E58" w14:textId="63F8FF4C" w:rsidR="00B36CD5" w:rsidRPr="0028653D" w:rsidRDefault="00B36CD5" w:rsidP="007917D4">
      <w:pPr>
        <w:pStyle w:val="CordiaNew"/>
        <w:tabs>
          <w:tab w:val="clear" w:pos="4153"/>
          <w:tab w:val="left" w:pos="426"/>
        </w:tabs>
        <w:ind w:left="-426" w:firstLine="426"/>
        <w:jc w:val="thaiDistribute"/>
        <w:rPr>
          <w:rFonts w:ascii="Browallia New" w:hAnsi="Browallia New" w:cs="Browallia New"/>
          <w:color w:val="auto"/>
          <w:u w:val="single"/>
          <w:cs/>
        </w:rPr>
      </w:pPr>
    </w:p>
    <w:p w14:paraId="53232E5A" w14:textId="48B0079C" w:rsidR="00566B2B" w:rsidRPr="00963849" w:rsidRDefault="00566B2B" w:rsidP="00E47C11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ภาระผูกพันเกี่ยวกับสัญญาเช่าและบริการที่จะต้องชำระ</w:t>
      </w:r>
      <w:r w:rsidR="00FF01DF"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</w:p>
    <w:p w14:paraId="11E48DC9" w14:textId="77777777" w:rsidR="007917D4" w:rsidRDefault="007917D4" w:rsidP="00BC1249">
      <w:pPr>
        <w:pStyle w:val="Preformatted"/>
        <w:tabs>
          <w:tab w:val="clear" w:pos="0"/>
          <w:tab w:val="left" w:pos="720"/>
          <w:tab w:val="left" w:pos="993"/>
        </w:tabs>
        <w:ind w:left="993" w:hanging="567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387" w:type="dxa"/>
        <w:tblInd w:w="891" w:type="dxa"/>
        <w:tblLayout w:type="fixed"/>
        <w:tblLook w:val="0000" w:firstRow="0" w:lastRow="0" w:firstColumn="0" w:lastColumn="0" w:noHBand="0" w:noVBand="0"/>
      </w:tblPr>
      <w:tblGrid>
        <w:gridCol w:w="3787"/>
        <w:gridCol w:w="2183"/>
        <w:gridCol w:w="236"/>
        <w:gridCol w:w="2181"/>
      </w:tblGrid>
      <w:tr w:rsidR="00C82A7B" w:rsidRPr="007A2507" w14:paraId="19DEE7B6" w14:textId="77777777" w:rsidTr="00691D3C">
        <w:tc>
          <w:tcPr>
            <w:tcW w:w="3787" w:type="dxa"/>
          </w:tcPr>
          <w:p w14:paraId="6D2C1376" w14:textId="77777777" w:rsidR="00C82A7B" w:rsidRPr="00963849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4EF37639" w14:textId="77777777" w:rsidR="00C82A7B" w:rsidRPr="00963849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D0B5952" w14:textId="77777777" w:rsidR="00C82A7B" w:rsidRPr="00963849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676E9F37" w14:textId="77777777" w:rsidR="00C82A7B" w:rsidRPr="00963849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C82A7B" w:rsidRPr="007A2507" w14:paraId="2ACFB554" w14:textId="77777777" w:rsidTr="00691D3C">
        <w:tc>
          <w:tcPr>
            <w:tcW w:w="3787" w:type="dxa"/>
          </w:tcPr>
          <w:p w14:paraId="176BE5B8" w14:textId="77777777" w:rsidR="00C82A7B" w:rsidRPr="00963849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21588AF4" w14:textId="39D20A2F" w:rsidR="00C82A7B" w:rsidRPr="00963849" w:rsidRDefault="005525C0" w:rsidP="00177AB3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งบ</w:t>
            </w:r>
            <w:r w:rsidR="00C82A7B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การเงินรวม</w:t>
            </w:r>
          </w:p>
        </w:tc>
        <w:tc>
          <w:tcPr>
            <w:tcW w:w="236" w:type="dxa"/>
          </w:tcPr>
          <w:p w14:paraId="5CD77493" w14:textId="77777777" w:rsidR="00C82A7B" w:rsidRPr="00963849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0A0259C" w14:textId="73849E68" w:rsidR="00C82A7B" w:rsidRPr="00963849" w:rsidRDefault="005525C0" w:rsidP="00177AB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งบ</w:t>
            </w:r>
            <w:r w:rsidR="00C82A7B"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การเงินเฉพาะบริษัท</w:t>
            </w:r>
          </w:p>
        </w:tc>
      </w:tr>
      <w:tr w:rsidR="00C82A7B" w:rsidRPr="007A2507" w14:paraId="63F02E06" w14:textId="77777777" w:rsidTr="00691D3C">
        <w:trPr>
          <w:trHeight w:val="283"/>
        </w:trPr>
        <w:tc>
          <w:tcPr>
            <w:tcW w:w="3787" w:type="dxa"/>
          </w:tcPr>
          <w:p w14:paraId="7D6C2151" w14:textId="77777777" w:rsidR="00C82A7B" w:rsidRPr="00963849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8471D68" w14:textId="77777777" w:rsidR="00C82A7B" w:rsidRPr="00963849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36" w:type="dxa"/>
          </w:tcPr>
          <w:p w14:paraId="1B3FF7B9" w14:textId="77777777" w:rsidR="00C82A7B" w:rsidRPr="00963849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000F3EFD" w14:textId="77777777" w:rsidR="00C82A7B" w:rsidRPr="00963849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C82A7B" w:rsidRPr="000C0F42" w14:paraId="6DED8D46" w14:textId="77777777" w:rsidTr="00691D3C">
        <w:tc>
          <w:tcPr>
            <w:tcW w:w="3787" w:type="dxa"/>
          </w:tcPr>
          <w:p w14:paraId="10228C47" w14:textId="1791BAA5" w:rsidR="00C82A7B" w:rsidRPr="00963849" w:rsidRDefault="00C82A7B" w:rsidP="00177AB3">
            <w:pPr>
              <w:tabs>
                <w:tab w:val="clear" w:pos="227"/>
                <w:tab w:val="left" w:pos="27"/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63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183" w:type="dxa"/>
            <w:shd w:val="clear" w:color="auto" w:fill="auto"/>
          </w:tcPr>
          <w:p w14:paraId="186C36B8" w14:textId="563F0D93" w:rsidR="00C82A7B" w:rsidRPr="000C0F42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2,564</w:t>
            </w:r>
          </w:p>
        </w:tc>
        <w:tc>
          <w:tcPr>
            <w:tcW w:w="236" w:type="dxa"/>
          </w:tcPr>
          <w:p w14:paraId="0A7BE9CB" w14:textId="77777777" w:rsidR="00C82A7B" w:rsidRPr="000C0F42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4EC4C605" w14:textId="380B2438" w:rsidR="00C82A7B" w:rsidRPr="000C0F42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1,516</w:t>
            </w:r>
          </w:p>
        </w:tc>
      </w:tr>
      <w:tr w:rsidR="00C82A7B" w:rsidRPr="000C0F42" w14:paraId="2753D5B9" w14:textId="77777777" w:rsidTr="00691D3C">
        <w:tc>
          <w:tcPr>
            <w:tcW w:w="3787" w:type="dxa"/>
          </w:tcPr>
          <w:p w14:paraId="4D51A001" w14:textId="2B6553DC" w:rsidR="00C82A7B" w:rsidRPr="00963849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963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83" w:type="dxa"/>
            <w:shd w:val="clear" w:color="auto" w:fill="auto"/>
          </w:tcPr>
          <w:p w14:paraId="4F741DA7" w14:textId="1E86F449" w:rsidR="00C82A7B" w:rsidRPr="000C0F42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74</w:t>
            </w:r>
          </w:p>
        </w:tc>
        <w:tc>
          <w:tcPr>
            <w:tcW w:w="236" w:type="dxa"/>
          </w:tcPr>
          <w:p w14:paraId="34A280F6" w14:textId="77777777" w:rsidR="00C82A7B" w:rsidRPr="000C0F42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593A296B" w14:textId="5F4E2EC5" w:rsidR="00C82A7B" w:rsidRPr="000C0F42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43</w:t>
            </w:r>
          </w:p>
        </w:tc>
      </w:tr>
      <w:tr w:rsidR="00C82A7B" w:rsidRPr="007A2507" w14:paraId="5A0ABFBA" w14:textId="77777777" w:rsidTr="00691D3C">
        <w:tc>
          <w:tcPr>
            <w:tcW w:w="3787" w:type="dxa"/>
          </w:tcPr>
          <w:p w14:paraId="4EA4B9BF" w14:textId="233EA685" w:rsidR="00C82A7B" w:rsidRPr="00963849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63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076B8F1" w14:textId="5EB3D4C9" w:rsidR="00C82A7B" w:rsidRPr="00963849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2,638</w:t>
            </w:r>
          </w:p>
        </w:tc>
        <w:tc>
          <w:tcPr>
            <w:tcW w:w="236" w:type="dxa"/>
          </w:tcPr>
          <w:p w14:paraId="05A1C641" w14:textId="77777777" w:rsidR="00C82A7B" w:rsidRPr="00963849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2A3F50C8" w14:textId="033BF821" w:rsidR="00C82A7B" w:rsidRPr="00963849" w:rsidRDefault="00C82A7B" w:rsidP="00177AB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1,559</w:t>
            </w:r>
          </w:p>
        </w:tc>
      </w:tr>
    </w:tbl>
    <w:p w14:paraId="4725D823" w14:textId="77777777" w:rsidR="00410E4D" w:rsidRDefault="00410E4D" w:rsidP="00C82A7B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0B35781" w14:textId="2E935273" w:rsidR="003C77F3" w:rsidRPr="00963849" w:rsidRDefault="008608E8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</w:t>
      </w:r>
      <w:r w:rsidR="003713C0" w:rsidRPr="00963849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ซึ่งเกี่ยวเนื่องกับภาระผูกพันทางปฏิบัติบางประการตามปกติธุรกิจจำนวน </w:t>
      </w:r>
      <w:r w:rsidR="006A1504">
        <w:rPr>
          <w:rFonts w:ascii="Browallia New" w:hAnsi="Browallia New" w:cs="Browallia New"/>
          <w:color w:val="auto"/>
          <w:sz w:val="28"/>
          <w:szCs w:val="28"/>
        </w:rPr>
        <w:t>98.</w:t>
      </w:r>
      <w:r w:rsidR="001D348F">
        <w:rPr>
          <w:rFonts w:ascii="Browallia New" w:hAnsi="Browallia New" w:cs="Browallia New"/>
          <w:color w:val="auto"/>
          <w:sz w:val="28"/>
          <w:szCs w:val="28"/>
        </w:rPr>
        <w:t>3</w:t>
      </w:r>
      <w:r w:rsidR="00975E70">
        <w:rPr>
          <w:rFonts w:ascii="Browallia New" w:hAnsi="Browallia New" w:cs="Browallia New"/>
          <w:color w:val="auto"/>
          <w:sz w:val="28"/>
          <w:szCs w:val="28"/>
        </w:rPr>
        <w:t>0</w:t>
      </w:r>
      <w:r w:rsidR="00A751C0"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ล้านบาท และ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A4D73">
        <w:rPr>
          <w:rFonts w:ascii="Browallia New" w:hAnsi="Browallia New" w:cs="Browallia New"/>
          <w:color w:val="auto"/>
          <w:sz w:val="28"/>
          <w:szCs w:val="28"/>
        </w:rPr>
        <w:t>2.77</w:t>
      </w:r>
      <w:r w:rsidR="00A751C0"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ล้านบาท ตามลำดับ</w:t>
      </w:r>
    </w:p>
    <w:p w14:paraId="46C1E12B" w14:textId="77777777" w:rsidR="005C5C96" w:rsidRPr="00963849" w:rsidRDefault="005C5C96" w:rsidP="00985543">
      <w:pPr>
        <w:pStyle w:val="CordiaNew"/>
        <w:tabs>
          <w:tab w:val="clear" w:pos="4153"/>
        </w:tabs>
        <w:ind w:left="99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CB0D21D" w14:textId="0A127C99" w:rsidR="004062CD" w:rsidRPr="00963849" w:rsidRDefault="00D858CF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9" w:name="_Hlk5908315"/>
      <w:bookmarkStart w:id="10" w:name="_Hlk5908296"/>
      <w:bookmarkStart w:id="11" w:name="_Hlk5908283"/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>2</w:t>
      </w:r>
      <w:r w:rsidR="00C656D6">
        <w:rPr>
          <w:rFonts w:ascii="Browallia New" w:hAnsi="Browallia New" w:cs="Browallia New"/>
          <w:color w:val="auto"/>
          <w:sz w:val="28"/>
          <w:szCs w:val="28"/>
        </w:rPr>
        <w:t>2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 แห่ง และ </w:t>
      </w:r>
      <w:r w:rsidR="003713C0" w:rsidRPr="00963849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="00003FE4" w:rsidRPr="00963849">
        <w:rPr>
          <w:rFonts w:ascii="Browallia New" w:hAnsi="Browallia New" w:cs="Browallia New"/>
          <w:color w:val="auto"/>
          <w:sz w:val="28"/>
          <w:szCs w:val="28"/>
        </w:rPr>
        <w:t>9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 แห่ง</w:t>
      </w:r>
      <w:r w:rsidRPr="0096384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ตามลำดับ </w:t>
      </w:r>
      <w:r w:rsidR="002610C2" w:rsidRPr="00963849">
        <w:rPr>
          <w:rFonts w:ascii="Browallia New" w:hAnsi="Browallia New" w:cs="Browallia New"/>
          <w:color w:val="auto"/>
          <w:sz w:val="28"/>
          <w:szCs w:val="28"/>
          <w:cs/>
        </w:rPr>
        <w:t>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</w:p>
    <w:bookmarkEnd w:id="9"/>
    <w:p w14:paraId="50292C8D" w14:textId="77777777" w:rsidR="0086636E" w:rsidRPr="00963849" w:rsidRDefault="0086636E" w:rsidP="007C5486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7BA75609" w14:textId="48915C67" w:rsidR="00B91B8D" w:rsidRPr="00963849" w:rsidRDefault="009C7DD6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บริษัทและบริษัทย่อยมีภาระผูกพันเกี่ยวกับการซื้อสินค้าจำนวน </w:t>
      </w:r>
      <w:r w:rsidR="00AE4969" w:rsidRPr="00977545">
        <w:rPr>
          <w:rFonts w:ascii="Browallia New" w:hAnsi="Browallia New" w:cs="Browallia New"/>
          <w:color w:val="auto"/>
          <w:sz w:val="28"/>
          <w:szCs w:val="28"/>
        </w:rPr>
        <w:t>40.34</w:t>
      </w:r>
      <w:r w:rsidR="00E5269E" w:rsidRPr="0097754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และ </w:t>
      </w:r>
      <w:r w:rsidR="008C47D5" w:rsidRPr="00977545">
        <w:rPr>
          <w:rFonts w:ascii="Browallia New" w:hAnsi="Browallia New" w:cs="Browallia New"/>
          <w:color w:val="auto"/>
          <w:sz w:val="28"/>
          <w:szCs w:val="28"/>
        </w:rPr>
        <w:t>0.</w:t>
      </w:r>
      <w:r w:rsidR="0029779E" w:rsidRPr="00977545">
        <w:rPr>
          <w:rFonts w:ascii="Browallia New" w:hAnsi="Browallia New" w:cs="Browallia New"/>
          <w:color w:val="auto"/>
          <w:sz w:val="28"/>
          <w:szCs w:val="28"/>
        </w:rPr>
        <w:t>92</w:t>
      </w:r>
      <w:r w:rsidR="003557FE" w:rsidRPr="00977545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ล้านบาท ตามลำดับ</w:t>
      </w:r>
    </w:p>
    <w:p w14:paraId="70450850" w14:textId="5974A140" w:rsidR="00F7108C" w:rsidRDefault="00EA2E81" w:rsidP="008963A1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 xml:space="preserve">บริษัทและบริษัทย่อยมีภาระผูกพันเกี่ยวกับการส่งมอบสินค้าให้กับลูกค้าจำนวน </w:t>
      </w:r>
      <w:r w:rsidR="00585D75" w:rsidRPr="00977545">
        <w:rPr>
          <w:rFonts w:ascii="Browallia New" w:hAnsi="Browallia New" w:cs="Browallia New"/>
          <w:color w:val="auto"/>
          <w:sz w:val="28"/>
          <w:szCs w:val="28"/>
        </w:rPr>
        <w:t>118</w:t>
      </w:r>
      <w:r w:rsidR="00C9517F" w:rsidRPr="00977545">
        <w:rPr>
          <w:rFonts w:ascii="Browallia New" w:hAnsi="Browallia New" w:cs="Browallia New"/>
          <w:color w:val="auto"/>
          <w:sz w:val="28"/>
          <w:szCs w:val="28"/>
        </w:rPr>
        <w:t>.37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และ </w:t>
      </w:r>
      <w:r w:rsidR="00B64C6D" w:rsidRPr="00963849">
        <w:rPr>
          <w:rFonts w:ascii="Browallia New" w:hAnsi="Browallia New" w:cs="Browallia New"/>
          <w:color w:val="auto"/>
          <w:sz w:val="28"/>
          <w:szCs w:val="28"/>
        </w:rPr>
        <w:br/>
      </w:r>
      <w:r w:rsidR="00A751C0" w:rsidRPr="00977545">
        <w:rPr>
          <w:rFonts w:ascii="Browallia New" w:hAnsi="Browallia New" w:cs="Browallia New"/>
          <w:color w:val="auto"/>
          <w:sz w:val="28"/>
          <w:szCs w:val="28"/>
        </w:rPr>
        <w:t>1</w:t>
      </w:r>
      <w:r w:rsidR="00B55664" w:rsidRPr="00977545">
        <w:rPr>
          <w:rFonts w:ascii="Browallia New" w:hAnsi="Browallia New" w:cs="Browallia New"/>
          <w:color w:val="auto"/>
          <w:sz w:val="28"/>
          <w:szCs w:val="28"/>
        </w:rPr>
        <w:t>.55</w:t>
      </w:r>
      <w:r w:rsidRPr="00977545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ล้านบาท ตามลำดับ</w:t>
      </w:r>
    </w:p>
    <w:p w14:paraId="762A564A" w14:textId="77777777" w:rsidR="002A3170" w:rsidRDefault="002A3170" w:rsidP="002A3170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1D9192AD" w14:textId="41D027C4" w:rsidR="002525A3" w:rsidRPr="00963849" w:rsidRDefault="002525A3" w:rsidP="005E74D4">
      <w:pPr>
        <w:pStyle w:val="CordiaNew"/>
        <w:numPr>
          <w:ilvl w:val="0"/>
          <w:numId w:val="43"/>
        </w:numPr>
        <w:tabs>
          <w:tab w:val="clear" w:pos="4153"/>
        </w:tabs>
        <w:ind w:left="993" w:hanging="60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4A0AAA" w:rsidRPr="004A0AA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31 </w:t>
      </w:r>
      <w:r w:rsidR="004A0AAA" w:rsidRPr="004A0AA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มีนาคม </w:t>
      </w:r>
      <w:r w:rsidR="004A0AAA" w:rsidRPr="004A0AAA">
        <w:rPr>
          <w:rFonts w:ascii="Browallia New" w:hAnsi="Browallia New" w:cs="Browallia New"/>
          <w:color w:val="auto"/>
          <w:sz w:val="28"/>
          <w:szCs w:val="28"/>
        </w:rPr>
        <w:t xml:space="preserve">2567 </w:t>
      </w:r>
      <w:r w:rsidRPr="00963849">
        <w:rPr>
          <w:rFonts w:ascii="Browallia New" w:hAnsi="Browallia New" w:cs="Browallia New"/>
          <w:color w:val="auto"/>
          <w:sz w:val="28"/>
          <w:szCs w:val="28"/>
          <w:cs/>
        </w:rPr>
        <w:t>ดังนี้</w:t>
      </w:r>
    </w:p>
    <w:p w14:paraId="5362044A" w14:textId="280349F6" w:rsidR="0010648E" w:rsidRPr="00963849" w:rsidRDefault="0010648E" w:rsidP="0010648E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 New" w:hAnsi="Browallia New" w:cs="Browallia New"/>
        </w:rPr>
      </w:pPr>
    </w:p>
    <w:tbl>
      <w:tblPr>
        <w:tblW w:w="8362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6"/>
        <w:gridCol w:w="1442"/>
        <w:gridCol w:w="1275"/>
        <w:gridCol w:w="1392"/>
        <w:gridCol w:w="1277"/>
      </w:tblGrid>
      <w:tr w:rsidR="004D4C3A" w:rsidRPr="007A2507" w14:paraId="5842998B" w14:textId="77777777" w:rsidTr="00FB7501">
        <w:trPr>
          <w:trHeight w:val="20"/>
        </w:trPr>
        <w:tc>
          <w:tcPr>
            <w:tcW w:w="2976" w:type="dxa"/>
          </w:tcPr>
          <w:p w14:paraId="7D59461F" w14:textId="77777777" w:rsidR="0010648E" w:rsidRPr="00963849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  <w:hideMark/>
          </w:tcPr>
          <w:p w14:paraId="64E40214" w14:textId="77777777" w:rsidR="0010648E" w:rsidRPr="00963849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1A30ABFC" w14:textId="18044087" w:rsidR="0010648E" w:rsidRPr="00963849" w:rsidRDefault="007879E9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993" w:right="90" w:hanging="855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</w:t>
            </w:r>
            <w:r w:rsidR="0010648E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การเงินรวม </w:t>
            </w:r>
          </w:p>
        </w:tc>
      </w:tr>
      <w:tr w:rsidR="004D4C3A" w:rsidRPr="007A2507" w14:paraId="3625D618" w14:textId="77777777" w:rsidTr="00FB7501">
        <w:trPr>
          <w:trHeight w:val="20"/>
        </w:trPr>
        <w:tc>
          <w:tcPr>
            <w:tcW w:w="2976" w:type="dxa"/>
          </w:tcPr>
          <w:p w14:paraId="0E094FC7" w14:textId="77777777" w:rsidR="0010648E" w:rsidRPr="00963849" w:rsidRDefault="0010648E" w:rsidP="004F6F6F">
            <w:pPr>
              <w:spacing w:line="240" w:lineRule="auto"/>
              <w:ind w:left="993" w:hanging="5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  <w:hideMark/>
          </w:tcPr>
          <w:p w14:paraId="16463673" w14:textId="77777777" w:rsidR="0010648E" w:rsidRPr="00963849" w:rsidRDefault="0010648E" w:rsidP="007A0030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1EA39340" w14:textId="77777777" w:rsidR="0010648E" w:rsidRPr="00963849" w:rsidRDefault="0010648E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0454BDF1" w14:textId="77777777" w:rsidR="0010648E" w:rsidRPr="00963849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4207892A" w14:textId="77777777" w:rsidR="0010648E" w:rsidRPr="00963849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4D4C3A" w:rsidRPr="007A2507" w14:paraId="5E5A3556" w14:textId="77777777" w:rsidTr="00FB7501">
        <w:trPr>
          <w:trHeight w:val="20"/>
        </w:trPr>
        <w:tc>
          <w:tcPr>
            <w:tcW w:w="2976" w:type="dxa"/>
            <w:hideMark/>
          </w:tcPr>
          <w:p w14:paraId="64931548" w14:textId="77777777" w:rsidR="0010648E" w:rsidRPr="00963849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79A45EB1" w14:textId="77777777" w:rsidR="0010648E" w:rsidRPr="00963849" w:rsidRDefault="0010648E" w:rsidP="004F6F6F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1D1AFF3" w14:textId="77777777" w:rsidR="0010648E" w:rsidRPr="00963849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5457DCA9" w14:textId="77777777" w:rsidR="0010648E" w:rsidRPr="00963849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49B92200" w14:textId="77777777" w:rsidR="0010648E" w:rsidRPr="00963849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4D4C3A" w:rsidRPr="007A2507" w14:paraId="0ECA978C" w14:textId="77777777" w:rsidTr="00FB7501">
        <w:trPr>
          <w:trHeight w:val="20"/>
        </w:trPr>
        <w:tc>
          <w:tcPr>
            <w:tcW w:w="2976" w:type="dxa"/>
          </w:tcPr>
          <w:p w14:paraId="45BD0E31" w14:textId="77777777" w:rsidR="0010648E" w:rsidRPr="00963849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00D64180" w14:textId="77777777" w:rsidR="0010648E" w:rsidRPr="00963849" w:rsidRDefault="0010648E" w:rsidP="004F6F6F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69B7ADB" w14:textId="77777777" w:rsidR="0010648E" w:rsidRPr="00963849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05C4F59C" w14:textId="77777777" w:rsidR="0010648E" w:rsidRPr="00963849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0F1CA3" w14:textId="77777777" w:rsidR="0010648E" w:rsidRPr="00963849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937E58" w:rsidRPr="007A2507" w14:paraId="788FB9F0" w14:textId="77777777" w:rsidTr="00FB7501">
        <w:trPr>
          <w:trHeight w:val="20"/>
        </w:trPr>
        <w:tc>
          <w:tcPr>
            <w:tcW w:w="2976" w:type="dxa"/>
          </w:tcPr>
          <w:p w14:paraId="08F102A6" w14:textId="42099124" w:rsidR="00937E58" w:rsidRPr="00963849" w:rsidRDefault="00937E58" w:rsidP="00937E5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สต์รีซีท </w:t>
            </w:r>
          </w:p>
        </w:tc>
        <w:tc>
          <w:tcPr>
            <w:tcW w:w="1442" w:type="dxa"/>
            <w:shd w:val="clear" w:color="auto" w:fill="auto"/>
          </w:tcPr>
          <w:p w14:paraId="20FF55F3" w14:textId="1D9312AF" w:rsidR="00937E58" w:rsidRPr="00963849" w:rsidRDefault="00937E58" w:rsidP="00937E58">
            <w:pPr>
              <w:spacing w:line="240" w:lineRule="auto"/>
              <w:ind w:left="993" w:hanging="99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5" w:type="dxa"/>
            <w:shd w:val="clear" w:color="auto" w:fill="auto"/>
          </w:tcPr>
          <w:p w14:paraId="7E91153A" w14:textId="678BE0E9" w:rsidR="00937E58" w:rsidRPr="00963849" w:rsidRDefault="00E0680F" w:rsidP="00937E5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280,000</w:t>
            </w:r>
          </w:p>
        </w:tc>
        <w:tc>
          <w:tcPr>
            <w:tcW w:w="1392" w:type="dxa"/>
            <w:shd w:val="clear" w:color="auto" w:fill="auto"/>
          </w:tcPr>
          <w:p w14:paraId="1EE85CFD" w14:textId="63BD633E" w:rsidR="00937E58" w:rsidRPr="00963849" w:rsidRDefault="004C05F0" w:rsidP="00937E5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534426C2" w14:textId="783044AE" w:rsidR="00937E58" w:rsidRPr="00963849" w:rsidRDefault="00AE1051" w:rsidP="00937E5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280,000</w:t>
            </w:r>
          </w:p>
        </w:tc>
      </w:tr>
      <w:tr w:rsidR="00B1361C" w:rsidRPr="007A2507" w14:paraId="13830A9C" w14:textId="77777777" w:rsidTr="00FB7501">
        <w:trPr>
          <w:trHeight w:val="379"/>
        </w:trPr>
        <w:tc>
          <w:tcPr>
            <w:tcW w:w="2976" w:type="dxa"/>
          </w:tcPr>
          <w:p w14:paraId="557A68E6" w14:textId="77777777" w:rsidR="00B1361C" w:rsidRPr="00963849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54173065" w14:textId="77777777" w:rsidR="00B1361C" w:rsidRPr="00963849" w:rsidRDefault="00B1361C" w:rsidP="00B136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18A881AA" w14:textId="77777777" w:rsidR="00B1361C" w:rsidRPr="00963849" w:rsidRDefault="00B1361C" w:rsidP="00B1361C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B1361C" w:rsidRPr="007A2507" w14:paraId="7F09BB09" w14:textId="77777777" w:rsidTr="00FB7501">
        <w:trPr>
          <w:trHeight w:val="20"/>
        </w:trPr>
        <w:tc>
          <w:tcPr>
            <w:tcW w:w="2976" w:type="dxa"/>
          </w:tcPr>
          <w:p w14:paraId="43F7CD15" w14:textId="77777777" w:rsidR="00B1361C" w:rsidRPr="00963849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148388F5" w14:textId="77777777" w:rsidR="00B1361C" w:rsidRPr="00963849" w:rsidRDefault="00B1361C" w:rsidP="00B1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shd w:val="clear" w:color="auto" w:fill="auto"/>
          </w:tcPr>
          <w:p w14:paraId="1529C8D1" w14:textId="34C4D31E" w:rsidR="00B1361C" w:rsidRPr="00963849" w:rsidRDefault="007879E9" w:rsidP="00B1361C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  <w:tab w:val="left" w:pos="945"/>
              </w:tabs>
              <w:spacing w:line="240" w:lineRule="auto"/>
              <w:ind w:left="993" w:right="104" w:hanging="855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ข้อมูลทาง</w:t>
            </w:r>
            <w:r w:rsidR="00B1361C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B1361C" w:rsidRPr="007A2507" w14:paraId="1F5EBBCA" w14:textId="77777777" w:rsidTr="00FB7501">
        <w:trPr>
          <w:trHeight w:val="20"/>
        </w:trPr>
        <w:tc>
          <w:tcPr>
            <w:tcW w:w="2976" w:type="dxa"/>
          </w:tcPr>
          <w:p w14:paraId="3359428E" w14:textId="77777777" w:rsidR="00B1361C" w:rsidRPr="00963849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025B05DA" w14:textId="77777777" w:rsidR="00B1361C" w:rsidRPr="00963849" w:rsidRDefault="00B1361C" w:rsidP="00B1361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shd w:val="clear" w:color="auto" w:fill="auto"/>
          </w:tcPr>
          <w:p w14:paraId="78FC1B83" w14:textId="77777777" w:rsidR="00B1361C" w:rsidRPr="00963849" w:rsidRDefault="00B1361C" w:rsidP="00B1361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shd w:val="clear" w:color="auto" w:fill="auto"/>
          </w:tcPr>
          <w:p w14:paraId="7AB86DF2" w14:textId="77777777" w:rsidR="00B1361C" w:rsidRPr="00963849" w:rsidRDefault="00B1361C" w:rsidP="00B1361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105EC957" w14:textId="77777777" w:rsidR="00B1361C" w:rsidRPr="00963849" w:rsidRDefault="00B1361C" w:rsidP="00B1361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B1361C" w:rsidRPr="007A2507" w14:paraId="67DEFF78" w14:textId="77777777" w:rsidTr="00FB7501">
        <w:trPr>
          <w:trHeight w:val="20"/>
        </w:trPr>
        <w:tc>
          <w:tcPr>
            <w:tcW w:w="2976" w:type="dxa"/>
          </w:tcPr>
          <w:p w14:paraId="1056FC2B" w14:textId="77777777" w:rsidR="00B1361C" w:rsidRPr="00963849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42" w:type="dxa"/>
          </w:tcPr>
          <w:p w14:paraId="7414B18B" w14:textId="77777777" w:rsidR="00B1361C" w:rsidRPr="00963849" w:rsidRDefault="00B1361C" w:rsidP="00B1361C">
            <w:pP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8EC1CFA" w14:textId="77777777" w:rsidR="00B1361C" w:rsidRPr="00963849" w:rsidRDefault="00B1361C" w:rsidP="00B1361C">
            <w:pP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752089D8" w14:textId="77777777" w:rsidR="00B1361C" w:rsidRPr="00963849" w:rsidRDefault="00B1361C" w:rsidP="00B1361C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7C551A4D" w14:textId="77777777" w:rsidR="00B1361C" w:rsidRPr="00963849" w:rsidRDefault="00B1361C" w:rsidP="00B1361C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1361C" w:rsidRPr="007A2507" w14:paraId="41B58CA4" w14:textId="77777777" w:rsidTr="00FB7501">
        <w:trPr>
          <w:trHeight w:val="20"/>
        </w:trPr>
        <w:tc>
          <w:tcPr>
            <w:tcW w:w="2976" w:type="dxa"/>
          </w:tcPr>
          <w:p w14:paraId="70FB9667" w14:textId="77777777" w:rsidR="00B1361C" w:rsidRPr="00963849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7EC5D843" w14:textId="77777777" w:rsidR="00B1361C" w:rsidRPr="00963849" w:rsidRDefault="00B1361C" w:rsidP="00B1361C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068372" w14:textId="77777777" w:rsidR="00B1361C" w:rsidRPr="00963849" w:rsidRDefault="00B1361C" w:rsidP="00B1361C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1FED5EB1" w14:textId="77777777" w:rsidR="00B1361C" w:rsidRPr="00963849" w:rsidRDefault="00B1361C" w:rsidP="00B1361C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0568191" w14:textId="77777777" w:rsidR="00B1361C" w:rsidRPr="00963849" w:rsidRDefault="00B1361C" w:rsidP="00B1361C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B1361C" w:rsidRPr="007A2507" w14:paraId="7BFE94D3" w14:textId="77777777" w:rsidTr="00FB7501">
        <w:trPr>
          <w:trHeight w:val="20"/>
        </w:trPr>
        <w:tc>
          <w:tcPr>
            <w:tcW w:w="2976" w:type="dxa"/>
          </w:tcPr>
          <w:p w14:paraId="44A7657D" w14:textId="77777777" w:rsidR="00B1361C" w:rsidRPr="00963849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สต์รีซีท </w:t>
            </w:r>
          </w:p>
        </w:tc>
        <w:tc>
          <w:tcPr>
            <w:tcW w:w="1442" w:type="dxa"/>
          </w:tcPr>
          <w:p w14:paraId="64ED3696" w14:textId="0EB2D490" w:rsidR="00B1361C" w:rsidRPr="00963849" w:rsidRDefault="00EC52D8" w:rsidP="00B1361C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พัน</w:t>
            </w:r>
            <w:r w:rsidR="00B1361C" w:rsidRPr="00963849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B5411F3" w14:textId="77F1079A" w:rsidR="00B1361C" w:rsidRPr="00963849" w:rsidRDefault="00BA3EE3" w:rsidP="0024075F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160,000</w:t>
            </w:r>
          </w:p>
        </w:tc>
        <w:tc>
          <w:tcPr>
            <w:tcW w:w="1392" w:type="dxa"/>
            <w:shd w:val="clear" w:color="auto" w:fill="auto"/>
          </w:tcPr>
          <w:p w14:paraId="634181F9" w14:textId="667719A4" w:rsidR="00B1361C" w:rsidRPr="00963849" w:rsidRDefault="00F83364" w:rsidP="00B1361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3242078" w14:textId="7AC8050F" w:rsidR="00B1361C" w:rsidRPr="00963849" w:rsidRDefault="00F83364" w:rsidP="00B1361C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160,000</w:t>
            </w:r>
          </w:p>
        </w:tc>
      </w:tr>
      <w:bookmarkEnd w:id="10"/>
      <w:bookmarkEnd w:id="11"/>
    </w:tbl>
    <w:p w14:paraId="7FD4B1F1" w14:textId="77777777" w:rsidR="00831117" w:rsidRPr="00963849" w:rsidRDefault="00831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Cordia New" w:hAnsi="Browallia New" w:cs="Browallia New"/>
          <w:b/>
          <w:bCs/>
          <w:sz w:val="28"/>
          <w:szCs w:val="28"/>
          <w:lang w:eastAsia="th-TH"/>
        </w:rPr>
      </w:pPr>
    </w:p>
    <w:p w14:paraId="4BAB08AC" w14:textId="7E576F99" w:rsidR="00BC1249" w:rsidRPr="00963849" w:rsidRDefault="00645126" w:rsidP="009A4A36">
      <w:pPr>
        <w:pStyle w:val="CordiaNew"/>
        <w:numPr>
          <w:ilvl w:val="0"/>
          <w:numId w:val="17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638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คดีฟ้องร้อง</w:t>
      </w:r>
    </w:p>
    <w:p w14:paraId="76C45A19" w14:textId="53082B71" w:rsidR="005405A7" w:rsidRPr="00963849" w:rsidRDefault="005405A7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B777FDD" w14:textId="6BC5D699" w:rsidR="00A1796E" w:rsidRPr="00963849" w:rsidRDefault="00376A79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ณ วันที่ </w:t>
      </w:r>
      <w:r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31 </w:t>
      </w: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มีนาคม </w:t>
      </w:r>
      <w:r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2567 </w:t>
      </w:r>
      <w:r w:rsidR="003D33AB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</w:t>
      </w:r>
      <w:r w:rsidR="0020563A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มีคดีความ</w:t>
      </w:r>
      <w:r w:rsidR="00F9057A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61305F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ดังนี้</w:t>
      </w:r>
    </w:p>
    <w:p w14:paraId="72FDD4A9" w14:textId="26ED3ACE" w:rsidR="00C13671" w:rsidRPr="00963849" w:rsidRDefault="00C13671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2DAB9D21" w14:textId="77777777" w:rsidR="00CC211B" w:rsidRPr="00963849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single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u w:val="single"/>
          <w:cs/>
          <w:lang w:eastAsia="en-US"/>
        </w:rPr>
        <w:t>คดีความเกี่ยวกับการซื้อขายหุ้น</w:t>
      </w:r>
    </w:p>
    <w:p w14:paraId="2BB7D19B" w14:textId="77777777" w:rsidR="00CC211B" w:rsidRPr="00963849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45F10040" w14:textId="60300412" w:rsidR="00CC211B" w:rsidRPr="00963849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เมื่อวันที่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17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กันยายน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2560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บริษัทถูกฟ้องร้องเป็นจำเลยร่วมกับผู้อื่นอีก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5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ราย โดยโจทก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275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ล้านบาท และชำระดอกเบี้ยอัตราร้อยละ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7.50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ต่อปี ของเงินต้นจำนวน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242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ล้านบาท ให้แก่โจทก์ ซึ่งเมื่อวันที่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30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เมษายน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2562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ศาลชั้นต้นมีคำพิพากษาให้สัญญาซื้อขายหุ้นเป็นโมฆะ อย่างไรก็ตาม บริษัทไม่เห็นด้วยกับคำพิพากษาของศาลชั้นต้น</w:t>
      </w:r>
      <w:r w:rsidR="00612AA9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br/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จึงดำเนินการยื่นคำร้องคัดค้านต่อศาลอุทธรณ์</w:t>
      </w:r>
    </w:p>
    <w:p w14:paraId="49A36207" w14:textId="77777777" w:rsidR="00CC211B" w:rsidRPr="00963849" w:rsidRDefault="00CC211B" w:rsidP="00191A16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</w:p>
    <w:p w14:paraId="2B3F1B4F" w14:textId="4B0972F6" w:rsidR="00612AA9" w:rsidRPr="00963849" w:rsidRDefault="00CC211B" w:rsidP="00765061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เมื่อวันที่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12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มิถุนายน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2563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ศาลอุทธรณ์มีคำพิพากษายืนตามศาลชั้นต้น ซึ่งบริษัทไม่เห็นด้วยกับคำพิพากษาของ</w:t>
      </w:r>
      <w:r w:rsidR="00C10A9E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br/>
      </w:r>
      <w:r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ศาลอุทธรณ์ จึงได้ยื่นฎีกา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คัดค้าน</w:t>
      </w:r>
      <w:r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คำพิพากษาศาลอุทธรณ์เมื่อวันที่</w:t>
      </w:r>
      <w:r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 xml:space="preserve"> 16 </w:t>
      </w:r>
      <w:r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>พฤศจิกายน</w:t>
      </w:r>
      <w:r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 xml:space="preserve"> 2563 </w:t>
      </w:r>
      <w:r w:rsidR="005D66E8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และเมื่อวันที่ </w:t>
      </w:r>
      <w:r w:rsidR="005D66E8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2</w:t>
      </w:r>
      <w:r w:rsidR="00DC481C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7</w:t>
      </w:r>
      <w:r w:rsidR="00DC481C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US"/>
        </w:rPr>
        <w:t xml:space="preserve"> ตุลาคม </w:t>
      </w:r>
      <w:r w:rsidR="00DC481C" w:rsidRPr="00963849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US"/>
        </w:rPr>
        <w:t>2565</w:t>
      </w:r>
      <w:r w:rsidR="00DC481C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15508B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ศาลฎีกามีคำสั่งรับคำร้องขออนุญาตฎีกาและฎีกาของบริษัท </w:t>
      </w:r>
    </w:p>
    <w:p w14:paraId="104B8CF8" w14:textId="77777777" w:rsidR="001720F4" w:rsidRPr="00963849" w:rsidRDefault="001720F4" w:rsidP="00765061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3C4EFC81" w14:textId="77777777" w:rsidR="00D305B6" w:rsidRDefault="00D305B6" w:rsidP="00765061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6A7FFFC7" w14:textId="77777777" w:rsidR="00D305B6" w:rsidRDefault="00D305B6" w:rsidP="00765061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2F43ECDC" w14:textId="77777777" w:rsidR="00D305B6" w:rsidRDefault="00D305B6" w:rsidP="00765061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1ADE809D" w14:textId="77777777" w:rsidR="00D305B6" w:rsidRPr="00963849" w:rsidRDefault="00D305B6" w:rsidP="00765061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009B6215" w14:textId="64F8C094" w:rsidR="00356578" w:rsidRPr="00963849" w:rsidRDefault="00356578" w:rsidP="00356578">
      <w:pPr>
        <w:pStyle w:val="CordiaNew"/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lastRenderedPageBreak/>
        <w:t xml:space="preserve">ณ วันที่ </w:t>
      </w:r>
      <w:r w:rsidRPr="00963849">
        <w:rPr>
          <w:rFonts w:ascii="Browallia New" w:hAnsi="Browallia New" w:cs="Browallia New"/>
          <w:color w:val="auto"/>
          <w:sz w:val="27"/>
          <w:szCs w:val="27"/>
          <w:lang w:val="en-GB"/>
        </w:rPr>
        <w:t>3</w:t>
      </w:r>
      <w:r w:rsidR="00B42B10" w:rsidRPr="00963849">
        <w:rPr>
          <w:rFonts w:ascii="Browallia New" w:hAnsi="Browallia New" w:cs="Browallia New"/>
          <w:color w:val="auto"/>
          <w:sz w:val="27"/>
          <w:szCs w:val="27"/>
          <w:lang w:val="en-GB"/>
        </w:rPr>
        <w:t xml:space="preserve">0 </w:t>
      </w:r>
      <w:r w:rsidR="00F30011" w:rsidRPr="00963849">
        <w:rPr>
          <w:rFonts w:ascii="Browallia New" w:hAnsi="Browallia New" w:cs="Browallia New"/>
          <w:color w:val="auto"/>
          <w:sz w:val="27"/>
          <w:szCs w:val="27"/>
          <w:cs/>
          <w:lang w:val="en-GB"/>
        </w:rPr>
        <w:t>กันยายน</w:t>
      </w:r>
      <w:r w:rsidRPr="00963849">
        <w:rPr>
          <w:rFonts w:ascii="Browallia New" w:hAnsi="Browallia New" w:cs="Browallia New"/>
          <w:color w:val="auto"/>
          <w:sz w:val="27"/>
          <w:szCs w:val="27"/>
          <w:cs/>
          <w:lang w:val="en-GB"/>
        </w:rPr>
        <w:t xml:space="preserve"> </w:t>
      </w:r>
      <w:r w:rsidRPr="00963849">
        <w:rPr>
          <w:rFonts w:ascii="Browallia New" w:hAnsi="Browallia New" w:cs="Browallia New"/>
          <w:color w:val="auto"/>
          <w:sz w:val="27"/>
          <w:szCs w:val="27"/>
        </w:rPr>
        <w:t>2566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บริษัทมีเงินฝากธนาคารซึ่งธนาคารแจ้งว่าได้ถูกกรมบังคับคดีอายัดไว้จากคดีดังกล่าวจำนวน </w:t>
      </w:r>
      <w:r w:rsidR="00E21AED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121.98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ล้านบาท ซึ่งจำนวนเงินดังกล่าวแสดงอยู่ภายใต้เงินฝากธนาคารที่มีข้อจำกัดการใช้ อย่างไรก็ตาม บริษัทยื่นคัดค้านการบังคับคดีของโจทก์และดำเนินคดีกับโจทก์ทั้งทางแพ่งและอาญา โดย เมื่อวันที่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1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กรกฎาคม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2564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บริษัทดำเนินคดีอาญากับโจทก์ เนื่องจากการกระทำของโจทก์เป็นการใช้สิทธิไม่สุจริตและไม่ชอบด้วยกฎหมาย</w:t>
      </w:r>
      <w:r w:rsidR="00D305B6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041A5A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ซึ่งศาล</w:t>
      </w:r>
      <w:r w:rsidR="00FB44ED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มีคำสั่งประทับรับฟ้องคดีที่บริษัทฟ้องโจทก์ในคดีความเกี่ยวกับ</w:t>
      </w:r>
      <w:r w:rsidR="00BC57A5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การซื้อขายหุ้น เมื่อวันที่ </w:t>
      </w:r>
      <w:r w:rsidR="00BC57A5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7 </w:t>
      </w:r>
      <w:r w:rsidR="00BC57A5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กุมภาพันธ์ </w:t>
      </w:r>
      <w:r w:rsidR="00BC57A5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2566</w:t>
      </w:r>
    </w:p>
    <w:p w14:paraId="436DE9B3" w14:textId="22A4604B" w:rsidR="00356578" w:rsidRPr="00963849" w:rsidRDefault="00356578" w:rsidP="00AB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43975C5" w14:textId="611A1423" w:rsidR="005422CA" w:rsidRPr="00963849" w:rsidRDefault="007F4FE6" w:rsidP="003A5AA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ผู้บริหารของบริษัทเชื่อมั่นว่าการซื้อขายหุ้นดังกล่าว ไม่มีการกระทำใดเป็นการกระทำที่ไม่สุจริตหรือไม่ถูกต้อง อีกทั้ง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ที่ปรึกษาทางกฎหมายมีความเห็นว่าบริษัทมีหลักฐานสำคัญที่จะโต้แย้งข้อกล่าวหาในการต่อสู้คดี และเชื่อมั่นว่าจะชนะคดี ดังนั้น เพื่อให้การดำเนินการของบริษัทสอดคล้องกับแนวทางการต่อสู้คดี บริษัทจึงไม่ได้บันทึกหนี้สินที่อาจจะเกิดขึ้นจากคดีดังกล่าวในงบการเงิน</w:t>
      </w:r>
      <w:r w:rsidR="00C15C59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ระหว่า</w:t>
      </w:r>
      <w:r w:rsidR="008646F8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งกาล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ปัจจุบันคดีเกี่ยวกับการซื้อขายหุ้นดังกล่าวอยู่ระหว่างการพิจารณาของศาลฎีกา</w:t>
      </w:r>
      <w:r w:rsidR="00CC211B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</w:p>
    <w:p w14:paraId="0F862EEA" w14:textId="112813D9" w:rsidR="00970CB1" w:rsidRPr="00963849" w:rsidRDefault="00970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E4EDE87" w14:textId="77777777" w:rsidR="00CC211B" w:rsidRPr="00963849" w:rsidRDefault="00CC211B" w:rsidP="005E74D4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u w:val="single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u w:val="single"/>
          <w:cs/>
          <w:lang w:eastAsia="en-US"/>
        </w:rPr>
        <w:t>คดีความเกี่ยวกับเรื่องการซื้อขายที่ดินพร้อมสิ่งปลูกสร้างและการจำนอง</w:t>
      </w:r>
    </w:p>
    <w:p w14:paraId="52BBA959" w14:textId="77777777" w:rsidR="00CC211B" w:rsidRPr="00963849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</w:p>
    <w:p w14:paraId="5CE30D15" w14:textId="77777777" w:rsidR="00286A4C" w:rsidRPr="00963849" w:rsidRDefault="00CC211B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5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มีนาคม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2565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บริษัท พร้อมด้วยบุคคลอื่นอีก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val="en-AU" w:eastAsia="en-US"/>
        </w:rPr>
        <w:t xml:space="preserve">3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ราย ถูกโจทก์ฟ้องเป็นคดีแพ่งให้ศาลมีคำสั่งเพิกถอนการ</w:t>
      </w:r>
      <w:r w:rsidR="00154717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จดทะเบียนโอนกรรมสิทธิ์ในที่ดินพร้อมสิ่งปลูกสร้างของบริษัท ตามสัญญาซื้อขายที่ดิน ฉบับวันที่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31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มีนาคม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2563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154717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br/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และขอให้เพิกถอนการจำนองที่ดินพร้อมสิ่งปลูกสร้าง กับเจ้าหนี้สถาบันการเงินแห่งหนึ่ง </w:t>
      </w:r>
    </w:p>
    <w:p w14:paraId="0CCF434D" w14:textId="77777777" w:rsidR="00196DE3" w:rsidRPr="00963849" w:rsidRDefault="00196DE3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4D86ECA7" w14:textId="7897C7F7" w:rsidR="00CC211B" w:rsidRDefault="00AA3705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19 </w:t>
      </w:r>
      <w:r w:rsidR="000E5E94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กันยายน</w:t>
      </w:r>
      <w:r w:rsidR="009C5B84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9C5B84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2566 </w:t>
      </w:r>
      <w:r w:rsidR="005F3E15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ศาล</w:t>
      </w:r>
      <w:r w:rsidR="00196DE3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ชั้นต้น</w:t>
      </w:r>
      <w:r w:rsidR="00E75CCD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ได้มีคำพิพากษายกฟ้อง</w:t>
      </w:r>
      <w:r w:rsidR="000850EE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โจทก์ เนื่องจากโจท</w:t>
      </w:r>
      <w:r w:rsidR="00D118D9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ก์</w:t>
      </w:r>
      <w:r w:rsidR="00865704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ไม่มีหลักฐาน</w:t>
      </w:r>
      <w:r w:rsidR="00A07905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มาสนับสนุนคำฟ้องของโจทก์</w:t>
      </w:r>
    </w:p>
    <w:p w14:paraId="75C0A239" w14:textId="77777777" w:rsidR="000413FA" w:rsidRDefault="000413FA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1D4336CA" w14:textId="1D62FFEA" w:rsidR="000413FA" w:rsidRPr="00963849" w:rsidRDefault="000413FA" w:rsidP="00B42CC3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277EB1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เมื่อวันที่ </w:t>
      </w:r>
      <w:r w:rsidRPr="00277EB1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19 </w:t>
      </w:r>
      <w:r w:rsidRPr="00277EB1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กุมภาพันธ์ </w:t>
      </w:r>
      <w:r w:rsidRPr="00277EB1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2567</w:t>
      </w:r>
      <w:r w:rsidRPr="00277EB1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โจทก์ไม่ได้ยื่นอุทธรณ์คำพิพากษาศาลชั้นต้นตามที่กำหนด จึงถือว่าคดีถึงที่สุดสิ้นและบริษัทเป็นฝ่ายชนะคดี บริษัทจึงยังคงมีกรรมสิทธิ์ในที่ดินและสิ่งปลูกสร้างตามสัญญา ซื้อขายฉบับวันที่ </w:t>
      </w:r>
      <w:r w:rsidRPr="00277EB1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31 </w:t>
      </w:r>
      <w:r w:rsidRPr="00277EB1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มีนาคม </w:t>
      </w:r>
      <w:r w:rsidRPr="00277EB1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2563</w:t>
      </w:r>
    </w:p>
    <w:sectPr w:rsidR="000413FA" w:rsidRPr="00963849" w:rsidSect="001E3F91">
      <w:headerReference w:type="default" r:id="rId11"/>
      <w:footerReference w:type="default" r:id="rId12"/>
      <w:pgSz w:w="11909" w:h="16834" w:code="9"/>
      <w:pgMar w:top="1260" w:right="1136" w:bottom="360" w:left="1418" w:header="568" w:footer="0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717265" w14:textId="77777777" w:rsidR="00C54C4D" w:rsidRDefault="00C54C4D">
      <w:r>
        <w:separator/>
      </w:r>
    </w:p>
  </w:endnote>
  <w:endnote w:type="continuationSeparator" w:id="0">
    <w:p w14:paraId="02512349" w14:textId="77777777" w:rsidR="00C54C4D" w:rsidRDefault="00C54C4D">
      <w:r>
        <w:continuationSeparator/>
      </w:r>
    </w:p>
  </w:endnote>
  <w:endnote w:type="continuationNotice" w:id="1">
    <w:p w14:paraId="49EE612A" w14:textId="77777777" w:rsidR="00C54C4D" w:rsidRDefault="00C54C4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81885473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65043D87" w14:textId="5B78E193" w:rsidR="0010563A" w:rsidRDefault="0010563A" w:rsidP="007B0FC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 w:rsidRPr="007B0FCE">
          <w:rPr>
            <w:rFonts w:ascii="Browallia New" w:hAnsi="Browallia New" w:cs="Browallia New" w:hint="cs"/>
            <w:sz w:val="28"/>
            <w:szCs w:val="28"/>
          </w:rPr>
          <w:t>________________________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กรรมการ</w:t>
        </w:r>
        <w:r>
          <w:rPr>
            <w:rFonts w:hint="cs"/>
            <w:cs/>
          </w:rPr>
          <w:t xml:space="preserve">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</w:t>
        </w:r>
        <w:r w:rsidR="00FE3E61">
          <w:rPr>
            <w:rFonts w:ascii="Browallia New" w:hAnsi="Browallia New" w:cs="Browallia New"/>
            <w:sz w:val="28"/>
            <w:szCs w:val="28"/>
          </w:rPr>
          <w:t xml:space="preserve">  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  </w: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  <w:p w14:paraId="5E1FBA09" w14:textId="1010EB1D" w:rsidR="0010563A" w:rsidRPr="00B5115E" w:rsidRDefault="0010563A" w:rsidP="007B0FCE">
        <w:pPr>
          <w:pStyle w:val="Footer"/>
          <w:rPr>
            <w:rFonts w:ascii="Browallia New" w:hAnsi="Browallia New" w:cs="Browallia New"/>
            <w:sz w:val="28"/>
            <w:szCs w:val="28"/>
          </w:rPr>
        </w:pPr>
        <w:r>
          <w:rPr>
            <w:rFonts w:ascii="Browallia New" w:hAnsi="Browallia New" w:cs="Browallia New"/>
            <w:noProof/>
            <w:sz w:val="28"/>
            <w:szCs w:val="28"/>
          </w:rPr>
          <w:t>(                                     )</w:t>
        </w:r>
      </w:p>
    </w:sdtContent>
  </w:sdt>
  <w:p w14:paraId="7E777565" w14:textId="3FD15E69" w:rsidR="0010563A" w:rsidRPr="00145EC5" w:rsidRDefault="0010563A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3CCAA5" w14:textId="77777777" w:rsidR="00C54C4D" w:rsidRDefault="00C54C4D">
      <w:r>
        <w:separator/>
      </w:r>
    </w:p>
  </w:footnote>
  <w:footnote w:type="continuationSeparator" w:id="0">
    <w:p w14:paraId="4945745D" w14:textId="77777777" w:rsidR="00C54C4D" w:rsidRDefault="00C54C4D">
      <w:r>
        <w:continuationSeparator/>
      </w:r>
    </w:p>
  </w:footnote>
  <w:footnote w:type="continuationNotice" w:id="1">
    <w:p w14:paraId="49CD6EAF" w14:textId="77777777" w:rsidR="00C54C4D" w:rsidRDefault="00C54C4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7CE7C" w14:textId="77777777" w:rsidR="00CD417C" w:rsidRPr="00963849" w:rsidRDefault="00CD417C" w:rsidP="00CD417C">
    <w:pPr>
      <w:tabs>
        <w:tab w:val="left" w:pos="720"/>
      </w:tabs>
      <w:spacing w:line="240" w:lineRule="auto"/>
      <w:ind w:right="-45"/>
      <w:rPr>
        <w:rFonts w:ascii="Browallia New" w:hAnsi="Browallia New" w:cs="Browallia New"/>
        <w:b/>
        <w:bCs/>
        <w:sz w:val="28"/>
        <w:szCs w:val="28"/>
        <w:cs/>
      </w:rPr>
    </w:pPr>
    <w:r w:rsidRPr="00963849">
      <w:rPr>
        <w:rFonts w:ascii="Browallia New" w:hAnsi="Browallia New" w:cs="Browallia New"/>
        <w:b/>
        <w:bCs/>
        <w:sz w:val="28"/>
        <w:szCs w:val="28"/>
        <w:cs/>
      </w:rPr>
      <w:t>บริษัท อี ฟอร์ แอล เอม</w:t>
    </w:r>
    <w:r w:rsidRPr="00963849">
      <w:rPr>
        <w:rFonts w:ascii="Browallia New" w:hAnsi="Browallia New" w:cs="Browallia New"/>
        <w:sz w:val="28"/>
        <w:szCs w:val="28"/>
        <w:cs/>
      </w:rPr>
      <w:t xml:space="preserve"> </w:t>
    </w:r>
    <w:r w:rsidRPr="00963849">
      <w:rPr>
        <w:rFonts w:ascii="Browallia New" w:hAnsi="Browallia New" w:cs="Browallia New"/>
        <w:b/>
        <w:bCs/>
        <w:sz w:val="28"/>
        <w:szCs w:val="28"/>
        <w:cs/>
      </w:rPr>
      <w:t xml:space="preserve">จำกัด </w:t>
    </w:r>
    <w:r w:rsidRPr="00963849">
      <w:rPr>
        <w:rFonts w:ascii="Browallia New" w:hAnsi="Browallia New" w:cs="Browallia New"/>
        <w:b/>
        <w:bCs/>
        <w:sz w:val="28"/>
        <w:szCs w:val="28"/>
      </w:rPr>
      <w:t>(</w:t>
    </w:r>
    <w:r w:rsidRPr="00963849">
      <w:rPr>
        <w:rFonts w:ascii="Browallia New" w:hAnsi="Browallia New" w:cs="Browallia New"/>
        <w:b/>
        <w:bCs/>
        <w:sz w:val="28"/>
        <w:szCs w:val="28"/>
        <w:cs/>
      </w:rPr>
      <w:t>มหาชน</w:t>
    </w:r>
    <w:r w:rsidRPr="00963849">
      <w:rPr>
        <w:rFonts w:ascii="Browallia New" w:hAnsi="Browallia New" w:cs="Browallia New"/>
        <w:b/>
        <w:bCs/>
        <w:sz w:val="28"/>
        <w:szCs w:val="28"/>
      </w:rPr>
      <w:t xml:space="preserve">) </w:t>
    </w:r>
    <w:r w:rsidRPr="00963849">
      <w:rPr>
        <w:rFonts w:ascii="Browallia New" w:hAnsi="Browallia New" w:cs="Browallia New"/>
        <w:b/>
        <w:bCs/>
        <w:sz w:val="28"/>
        <w:szCs w:val="28"/>
        <w:cs/>
      </w:rPr>
      <w:t xml:space="preserve">และบริษัทย่อย </w:t>
    </w:r>
  </w:p>
  <w:p w14:paraId="4DF958AB" w14:textId="33033BBE" w:rsidR="00CD417C" w:rsidRPr="00963849" w:rsidRDefault="00CD417C" w:rsidP="006F0B73">
    <w:pPr>
      <w:tabs>
        <w:tab w:val="left" w:pos="720"/>
      </w:tabs>
      <w:spacing w:line="240" w:lineRule="auto"/>
      <w:ind w:right="-45"/>
      <w:rPr>
        <w:rFonts w:ascii="Browallia New" w:hAnsi="Browallia New" w:cs="Browallia New"/>
        <w:b/>
        <w:bCs/>
        <w:sz w:val="28"/>
        <w:szCs w:val="28"/>
        <w:cs/>
      </w:rPr>
    </w:pPr>
    <w:r w:rsidRPr="00963849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หมายเหตุประกอบงบการเงินระหว่างกาลแบบย่อ</w:t>
    </w:r>
    <w:r w:rsidR="006F0B73">
      <w:rPr>
        <w:rFonts w:ascii="Browallia New" w:hAnsi="Browallia New" w:cs="Browallia New"/>
        <w:b/>
        <w:bCs/>
        <w:sz w:val="28"/>
        <w:szCs w:val="28"/>
      </w:rPr>
      <w:t xml:space="preserve"> </w:t>
    </w:r>
    <w:r w:rsidR="006F0B73" w:rsidRPr="00963849">
      <w:rPr>
        <w:rFonts w:ascii="Browallia New" w:hAnsi="Browallia New" w:cs="Browallia New"/>
        <w:b/>
        <w:bCs/>
        <w:sz w:val="28"/>
        <w:szCs w:val="28"/>
        <w:cs/>
      </w:rPr>
      <w:t>(ยังไม่ได้ตรวจสอบ แต่สอบทานแล้ว)</w:t>
    </w:r>
  </w:p>
  <w:p w14:paraId="71CB67FE" w14:textId="0AB5A5EB" w:rsidR="00CD417C" w:rsidRPr="00963849" w:rsidRDefault="00CD417C" w:rsidP="00CD417C">
    <w:pPr>
      <w:tabs>
        <w:tab w:val="left" w:pos="720"/>
      </w:tabs>
      <w:spacing w:line="240" w:lineRule="auto"/>
      <w:ind w:right="-45"/>
      <w:rPr>
        <w:rFonts w:ascii="Browallia New" w:hAnsi="Browallia New" w:cs="Browallia New"/>
        <w:b/>
        <w:bCs/>
        <w:sz w:val="28"/>
        <w:szCs w:val="28"/>
      </w:rPr>
    </w:pPr>
    <w:r w:rsidRPr="008B4496">
      <w:rPr>
        <w:rFonts w:ascii="Browallia New" w:hAnsi="Browallia New" w:cs="Browallia New"/>
        <w:b/>
        <w:bCs/>
        <w:sz w:val="28"/>
        <w:szCs w:val="28"/>
        <w:cs/>
      </w:rPr>
      <w:t xml:space="preserve">สำหรับงวดสามเดือนสิ้นสุดวันที่ </w:t>
    </w:r>
    <w:r w:rsidRPr="008B4496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8B4496">
      <w:rPr>
        <w:rFonts w:ascii="Browallia New" w:hAnsi="Browallia New" w:cs="Browallia New" w:hint="cs"/>
        <w:b/>
        <w:bCs/>
        <w:sz w:val="28"/>
        <w:szCs w:val="28"/>
        <w:cs/>
      </w:rPr>
      <w:t xml:space="preserve"> มีนาคม </w:t>
    </w:r>
    <w:r w:rsidRPr="008B4496">
      <w:rPr>
        <w:rFonts w:ascii="Browallia New" w:hAnsi="Browallia New" w:cs="Browallia New"/>
        <w:b/>
        <w:bCs/>
        <w:sz w:val="28"/>
        <w:szCs w:val="28"/>
      </w:rPr>
      <w:t>256</w:t>
    </w:r>
    <w:r>
      <w:rPr>
        <w:rFonts w:ascii="Browallia New" w:hAnsi="Browallia New" w:cs="Browallia New"/>
        <w:b/>
        <w:bCs/>
        <w:sz w:val="28"/>
        <w:szCs w:val="28"/>
      </w:rPr>
      <w:t>7</w:t>
    </w:r>
    <w:r w:rsidRPr="008B4496">
      <w:rPr>
        <w:rFonts w:ascii="Browallia New" w:hAnsi="Browallia New" w:cs="Browallia New"/>
        <w:b/>
        <w:bCs/>
        <w:sz w:val="28"/>
        <w:szCs w:val="28"/>
      </w:rPr>
      <w:t xml:space="preserve"> </w:t>
    </w:r>
  </w:p>
  <w:p w14:paraId="281089D3" w14:textId="77777777" w:rsidR="00CD417C" w:rsidRPr="00CD417C" w:rsidRDefault="00CD417C" w:rsidP="00CD417C">
    <w:pPr>
      <w:pStyle w:val="Header"/>
      <w:ind w:left="926"/>
    </w:pPr>
    <w:r w:rsidRPr="00CD417C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D842E35" wp14:editId="72ED76D3">
              <wp:simplePos x="0" y="0"/>
              <wp:positionH relativeFrom="column">
                <wp:posOffset>0</wp:posOffset>
              </wp:positionH>
              <wp:positionV relativeFrom="paragraph">
                <wp:posOffset>90952</wp:posOffset>
              </wp:positionV>
              <wp:extent cx="5929532" cy="0"/>
              <wp:effectExtent l="0" t="0" r="0" b="0"/>
              <wp:wrapNone/>
              <wp:docPr id="167025437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9532" cy="0"/>
                      </a:xfrm>
                      <a:prstGeom prst="line">
                        <a:avLst/>
                      </a:prstGeom>
                      <a:ln w="2540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5027A42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7.15pt" to="466.9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" strokecolor="#7030a0" strokeweight="2pt"/>
          </w:pict>
        </mc:Fallback>
      </mc:AlternateContent>
    </w:r>
  </w:p>
  <w:p w14:paraId="6DC98BDD" w14:textId="77777777" w:rsidR="00CD417C" w:rsidRDefault="00CD41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23"/>
        </w:tabs>
        <w:ind w:left="1723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8BC3D7D"/>
    <w:multiLevelType w:val="hybridMultilevel"/>
    <w:tmpl w:val="4A6C9AA6"/>
    <w:lvl w:ilvl="0" w:tplc="18805B54">
      <w:start w:val="1"/>
      <w:numFmt w:val="decimal"/>
      <w:lvlText w:val="20.%1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555F7"/>
    <w:multiLevelType w:val="hybridMultilevel"/>
    <w:tmpl w:val="4154AEDE"/>
    <w:lvl w:ilvl="0" w:tplc="2836F322">
      <w:start w:val="1"/>
      <w:numFmt w:val="decimal"/>
      <w:lvlText w:val="23.%1"/>
      <w:lvlJc w:val="left"/>
      <w:pPr>
        <w:ind w:left="1716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36" w:hanging="360"/>
      </w:pPr>
    </w:lvl>
    <w:lvl w:ilvl="2" w:tplc="0409001B" w:tentative="1">
      <w:start w:val="1"/>
      <w:numFmt w:val="lowerRoman"/>
      <w:lvlText w:val="%3."/>
      <w:lvlJc w:val="right"/>
      <w:pPr>
        <w:ind w:left="3156" w:hanging="180"/>
      </w:pPr>
    </w:lvl>
    <w:lvl w:ilvl="3" w:tplc="0409000F" w:tentative="1">
      <w:start w:val="1"/>
      <w:numFmt w:val="decimal"/>
      <w:lvlText w:val="%4."/>
      <w:lvlJc w:val="left"/>
      <w:pPr>
        <w:ind w:left="3876" w:hanging="360"/>
      </w:pPr>
    </w:lvl>
    <w:lvl w:ilvl="4" w:tplc="04090019" w:tentative="1">
      <w:start w:val="1"/>
      <w:numFmt w:val="lowerLetter"/>
      <w:lvlText w:val="%5."/>
      <w:lvlJc w:val="left"/>
      <w:pPr>
        <w:ind w:left="4596" w:hanging="360"/>
      </w:pPr>
    </w:lvl>
    <w:lvl w:ilvl="5" w:tplc="0409001B" w:tentative="1">
      <w:start w:val="1"/>
      <w:numFmt w:val="lowerRoman"/>
      <w:lvlText w:val="%6."/>
      <w:lvlJc w:val="right"/>
      <w:pPr>
        <w:ind w:left="5316" w:hanging="180"/>
      </w:pPr>
    </w:lvl>
    <w:lvl w:ilvl="6" w:tplc="0409000F" w:tentative="1">
      <w:start w:val="1"/>
      <w:numFmt w:val="decimal"/>
      <w:lvlText w:val="%7."/>
      <w:lvlJc w:val="left"/>
      <w:pPr>
        <w:ind w:left="6036" w:hanging="360"/>
      </w:pPr>
    </w:lvl>
    <w:lvl w:ilvl="7" w:tplc="04090019" w:tentative="1">
      <w:start w:val="1"/>
      <w:numFmt w:val="lowerLetter"/>
      <w:lvlText w:val="%8."/>
      <w:lvlJc w:val="left"/>
      <w:pPr>
        <w:ind w:left="6756" w:hanging="360"/>
      </w:pPr>
    </w:lvl>
    <w:lvl w:ilvl="8" w:tplc="040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2" w15:restartNumberingAfterBreak="0">
    <w:nsid w:val="14496D0F"/>
    <w:multiLevelType w:val="hybridMultilevel"/>
    <w:tmpl w:val="F418D690"/>
    <w:lvl w:ilvl="0" w:tplc="EBF46E74">
      <w:start w:val="1"/>
      <w:numFmt w:val="decimal"/>
      <w:lvlText w:val="22.%1"/>
      <w:lvlJc w:val="left"/>
      <w:pPr>
        <w:ind w:left="157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266E17"/>
    <w:multiLevelType w:val="hybridMultilevel"/>
    <w:tmpl w:val="6E02B73E"/>
    <w:lvl w:ilvl="0" w:tplc="D864070E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7D20DFC"/>
    <w:multiLevelType w:val="hybridMultilevel"/>
    <w:tmpl w:val="BA560A2E"/>
    <w:lvl w:ilvl="0" w:tplc="719E42EC">
      <w:numFmt w:val="bullet"/>
      <w:lvlText w:val="-"/>
      <w:lvlJc w:val="left"/>
      <w:pPr>
        <w:ind w:left="78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1AB11B8F"/>
    <w:multiLevelType w:val="hybridMultilevel"/>
    <w:tmpl w:val="FE8C0914"/>
    <w:lvl w:ilvl="0" w:tplc="3B8AAE90">
      <w:start w:val="1"/>
      <w:numFmt w:val="decimal"/>
      <w:lvlText w:val="26.%1"/>
      <w:lvlJc w:val="left"/>
      <w:pPr>
        <w:ind w:left="1778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20F76B18"/>
    <w:multiLevelType w:val="multilevel"/>
    <w:tmpl w:val="3C7A9DE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6.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21C777E7"/>
    <w:multiLevelType w:val="hybridMultilevel"/>
    <w:tmpl w:val="95D6A39C"/>
    <w:lvl w:ilvl="0" w:tplc="171008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E134AB3"/>
    <w:multiLevelType w:val="multilevel"/>
    <w:tmpl w:val="8BF01B2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2F0703A"/>
    <w:multiLevelType w:val="hybridMultilevel"/>
    <w:tmpl w:val="0AAEEF4A"/>
    <w:lvl w:ilvl="0" w:tplc="F0987D00">
      <w:start w:val="1"/>
      <w:numFmt w:val="decimal"/>
      <w:lvlText w:val="22.%1"/>
      <w:lvlJc w:val="left"/>
      <w:pPr>
        <w:ind w:left="720" w:hanging="360"/>
      </w:pPr>
      <w:rPr>
        <w:rFonts w:cs="Times New Roman"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2958A2"/>
    <w:multiLevelType w:val="multilevel"/>
    <w:tmpl w:val="2D92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45E3288"/>
    <w:multiLevelType w:val="hybridMultilevel"/>
    <w:tmpl w:val="B8E6D2D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A1C7BF1"/>
    <w:multiLevelType w:val="hybridMultilevel"/>
    <w:tmpl w:val="44889EDC"/>
    <w:lvl w:ilvl="0" w:tplc="F0F0B51A">
      <w:start w:val="15"/>
      <w:numFmt w:val="bullet"/>
      <w:lvlText w:val="-"/>
      <w:lvlJc w:val="left"/>
      <w:pPr>
        <w:ind w:left="786" w:hanging="360"/>
      </w:pPr>
      <w:rPr>
        <w:rFonts w:ascii="BrowalliaUPC" w:eastAsia="Times New Roman" w:hAnsi="BrowalliaUPC" w:cs="BrowalliaUPC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3A4405B4"/>
    <w:multiLevelType w:val="multilevel"/>
    <w:tmpl w:val="72DCEE2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353" w:hanging="360"/>
      </w:pPr>
      <w:rPr>
        <w:rFonts w:cs="Times New Roman"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3B10235B"/>
    <w:multiLevelType w:val="hybridMultilevel"/>
    <w:tmpl w:val="3F48F6BE"/>
    <w:lvl w:ilvl="0" w:tplc="0809000F">
      <w:start w:val="1"/>
      <w:numFmt w:val="decimal"/>
      <w:lvlText w:val="%1.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3BF86193"/>
    <w:multiLevelType w:val="hybridMultilevel"/>
    <w:tmpl w:val="E0781682"/>
    <w:lvl w:ilvl="0" w:tplc="CB2C0478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ED0200"/>
    <w:multiLevelType w:val="hybridMultilevel"/>
    <w:tmpl w:val="BD34F228"/>
    <w:lvl w:ilvl="0" w:tplc="A536B6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1" w15:restartNumberingAfterBreak="0">
    <w:nsid w:val="3F9D2C0C"/>
    <w:multiLevelType w:val="multilevel"/>
    <w:tmpl w:val="B8EE1E78"/>
    <w:lvl w:ilvl="0">
      <w:start w:val="26"/>
      <w:numFmt w:val="decimal"/>
      <w:lvlText w:val="%1"/>
      <w:lvlJc w:val="left"/>
      <w:pPr>
        <w:ind w:left="372" w:hanging="372"/>
      </w:pPr>
      <w:rPr>
        <w:rFonts w:cstheme="minorBidi" w:hint="default"/>
      </w:rPr>
    </w:lvl>
    <w:lvl w:ilvl="1">
      <w:start w:val="1"/>
      <w:numFmt w:val="decimal"/>
      <w:lvlText w:val="27.%2"/>
      <w:lvlJc w:val="left"/>
      <w:pPr>
        <w:ind w:left="798" w:hanging="372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theme="minorBidi" w:hint="default"/>
      </w:rPr>
    </w:lvl>
  </w:abstractNum>
  <w:abstractNum w:abstractNumId="32" w15:restartNumberingAfterBreak="0">
    <w:nsid w:val="442E694C"/>
    <w:multiLevelType w:val="multilevel"/>
    <w:tmpl w:val="0B587FBC"/>
    <w:lvl w:ilvl="0">
      <w:start w:val="1"/>
      <w:numFmt w:val="decimal"/>
      <w:lvlText w:val="19.%1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47F6682A"/>
    <w:multiLevelType w:val="hybridMultilevel"/>
    <w:tmpl w:val="6BBA21F4"/>
    <w:lvl w:ilvl="0" w:tplc="F6748034">
      <w:start w:val="1"/>
      <w:numFmt w:val="decimal"/>
      <w:lvlText w:val="4.%1"/>
      <w:lvlJc w:val="left"/>
      <w:pPr>
        <w:ind w:left="1080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87F6A97"/>
    <w:multiLevelType w:val="multilevel"/>
    <w:tmpl w:val="F74CBC58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83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5" w15:restartNumberingAfterBreak="0">
    <w:nsid w:val="4BAD021C"/>
    <w:multiLevelType w:val="multilevel"/>
    <w:tmpl w:val="59E2C1B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0A76D9C"/>
    <w:multiLevelType w:val="hybridMultilevel"/>
    <w:tmpl w:val="AB8CB93C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7" w15:restartNumberingAfterBreak="0">
    <w:nsid w:val="52292476"/>
    <w:multiLevelType w:val="hybridMultilevel"/>
    <w:tmpl w:val="DCDC6C14"/>
    <w:lvl w:ilvl="0" w:tplc="63EE0C50">
      <w:start w:val="1"/>
      <w:numFmt w:val="decimal"/>
      <w:lvlText w:val="1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554F0524"/>
    <w:multiLevelType w:val="multilevel"/>
    <w:tmpl w:val="192AAFE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7"/>
      <w:numFmt w:val="bullet"/>
      <w:lvlText w:val="-"/>
      <w:lvlJc w:val="left"/>
      <w:pPr>
        <w:ind w:left="1170" w:hanging="360"/>
      </w:pPr>
      <w:rPr>
        <w:rFonts w:ascii="Garamond" w:eastAsia="Times New Roman" w:hAnsi="Garamond" w:cs="Angsana New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55E0459C"/>
    <w:multiLevelType w:val="hybridMultilevel"/>
    <w:tmpl w:val="8EA861C0"/>
    <w:lvl w:ilvl="0" w:tplc="A1EA2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B4D70E">
      <w:start w:val="1"/>
      <w:numFmt w:val="decimal"/>
      <w:lvlText w:val="3.2.%2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2B26CC"/>
    <w:multiLevelType w:val="multilevel"/>
    <w:tmpl w:val="EF2ABC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1" w15:restartNumberingAfterBreak="0">
    <w:nsid w:val="5B2152B8"/>
    <w:multiLevelType w:val="hybridMultilevel"/>
    <w:tmpl w:val="91C6E52C"/>
    <w:lvl w:ilvl="0" w:tplc="440C155E">
      <w:start w:val="1"/>
      <w:numFmt w:val="thaiLetters"/>
      <w:lvlText w:val="%1)"/>
      <w:lvlJc w:val="left"/>
      <w:pPr>
        <w:ind w:left="1269" w:hanging="360"/>
      </w:pPr>
      <w:rPr>
        <w:rFonts w:eastAsia="Arial Unicode MS" w:hint="default"/>
        <w:b w:val="0"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989" w:hanging="360"/>
      </w:pPr>
    </w:lvl>
    <w:lvl w:ilvl="2" w:tplc="0809001B" w:tentative="1">
      <w:start w:val="1"/>
      <w:numFmt w:val="lowerRoman"/>
      <w:lvlText w:val="%3."/>
      <w:lvlJc w:val="right"/>
      <w:pPr>
        <w:ind w:left="2709" w:hanging="180"/>
      </w:pPr>
    </w:lvl>
    <w:lvl w:ilvl="3" w:tplc="0809000F" w:tentative="1">
      <w:start w:val="1"/>
      <w:numFmt w:val="decimal"/>
      <w:lvlText w:val="%4."/>
      <w:lvlJc w:val="left"/>
      <w:pPr>
        <w:ind w:left="3429" w:hanging="360"/>
      </w:pPr>
    </w:lvl>
    <w:lvl w:ilvl="4" w:tplc="08090019" w:tentative="1">
      <w:start w:val="1"/>
      <w:numFmt w:val="lowerLetter"/>
      <w:lvlText w:val="%5."/>
      <w:lvlJc w:val="left"/>
      <w:pPr>
        <w:ind w:left="4149" w:hanging="360"/>
      </w:pPr>
    </w:lvl>
    <w:lvl w:ilvl="5" w:tplc="0809001B" w:tentative="1">
      <w:start w:val="1"/>
      <w:numFmt w:val="lowerRoman"/>
      <w:lvlText w:val="%6."/>
      <w:lvlJc w:val="right"/>
      <w:pPr>
        <w:ind w:left="4869" w:hanging="180"/>
      </w:pPr>
    </w:lvl>
    <w:lvl w:ilvl="6" w:tplc="0809000F" w:tentative="1">
      <w:start w:val="1"/>
      <w:numFmt w:val="decimal"/>
      <w:lvlText w:val="%7."/>
      <w:lvlJc w:val="left"/>
      <w:pPr>
        <w:ind w:left="5589" w:hanging="360"/>
      </w:pPr>
    </w:lvl>
    <w:lvl w:ilvl="7" w:tplc="08090019" w:tentative="1">
      <w:start w:val="1"/>
      <w:numFmt w:val="lowerLetter"/>
      <w:lvlText w:val="%8."/>
      <w:lvlJc w:val="left"/>
      <w:pPr>
        <w:ind w:left="6309" w:hanging="360"/>
      </w:pPr>
    </w:lvl>
    <w:lvl w:ilvl="8" w:tplc="08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4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2D7FEE"/>
    <w:multiLevelType w:val="hybridMultilevel"/>
    <w:tmpl w:val="27065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4173AC"/>
    <w:multiLevelType w:val="multilevel"/>
    <w:tmpl w:val="C51C64E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6" w15:restartNumberingAfterBreak="0">
    <w:nsid w:val="69506475"/>
    <w:multiLevelType w:val="hybridMultilevel"/>
    <w:tmpl w:val="48EAC6DE"/>
    <w:lvl w:ilvl="0" w:tplc="8214ADD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6D577FF3"/>
    <w:multiLevelType w:val="multilevel"/>
    <w:tmpl w:val="CB1C7CF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48" w15:restartNumberingAfterBreak="0">
    <w:nsid w:val="6D883A9D"/>
    <w:multiLevelType w:val="hybridMultilevel"/>
    <w:tmpl w:val="35EE41F2"/>
    <w:lvl w:ilvl="0" w:tplc="457032C0">
      <w:numFmt w:val="bullet"/>
      <w:lvlText w:val="-"/>
      <w:lvlJc w:val="left"/>
      <w:pPr>
        <w:ind w:left="720" w:hanging="360"/>
      </w:pPr>
      <w:rPr>
        <w:rFonts w:ascii="BrowalliaUPC" w:eastAsia="Times New Roman" w:hAnsi="BrowalliaUPC" w:cs="BrowalliaUPC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A82184"/>
    <w:multiLevelType w:val="hybridMultilevel"/>
    <w:tmpl w:val="C296979A"/>
    <w:lvl w:ilvl="0" w:tplc="E2AEB4F6">
      <w:numFmt w:val="bullet"/>
      <w:lvlText w:val="-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0" w15:restartNumberingAfterBreak="0">
    <w:nsid w:val="71B27CAB"/>
    <w:multiLevelType w:val="hybridMultilevel"/>
    <w:tmpl w:val="DD8CD696"/>
    <w:lvl w:ilvl="0" w:tplc="07FCBA18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6A27C3"/>
    <w:multiLevelType w:val="multilevel"/>
    <w:tmpl w:val="1E3E91F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Browallia New" w:hAnsi="Browallia New" w:cs="Browallia New" w:hint="cs"/>
        <w:sz w:val="28"/>
        <w:szCs w:val="28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2" w15:restartNumberingAfterBreak="0">
    <w:nsid w:val="73CA4C0B"/>
    <w:multiLevelType w:val="multilevel"/>
    <w:tmpl w:val="D7EC000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3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D9B64D9"/>
    <w:multiLevelType w:val="multilevel"/>
    <w:tmpl w:val="5C4C532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5" w15:restartNumberingAfterBreak="0">
    <w:nsid w:val="7FEBD875"/>
    <w:multiLevelType w:val="hybridMultilevel"/>
    <w:tmpl w:val="1BC0EAF8"/>
    <w:lvl w:ilvl="0" w:tplc="BF384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1A1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80EB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FCD3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E60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2A4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70DA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FE2B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AB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3211762">
    <w:abstractNumId w:val="55"/>
  </w:num>
  <w:num w:numId="2" w16cid:durableId="1045837232">
    <w:abstractNumId w:val="6"/>
  </w:num>
  <w:num w:numId="3" w16cid:durableId="112331446">
    <w:abstractNumId w:val="5"/>
  </w:num>
  <w:num w:numId="4" w16cid:durableId="2142453065">
    <w:abstractNumId w:val="9"/>
  </w:num>
  <w:num w:numId="5" w16cid:durableId="1701083930">
    <w:abstractNumId w:val="7"/>
  </w:num>
  <w:num w:numId="6" w16cid:durableId="2060787801">
    <w:abstractNumId w:val="8"/>
  </w:num>
  <w:num w:numId="7" w16cid:durableId="575093176">
    <w:abstractNumId w:val="3"/>
  </w:num>
  <w:num w:numId="8" w16cid:durableId="1019702194">
    <w:abstractNumId w:val="2"/>
  </w:num>
  <w:num w:numId="9" w16cid:durableId="1930456564">
    <w:abstractNumId w:val="0"/>
  </w:num>
  <w:num w:numId="10" w16cid:durableId="1990599318">
    <w:abstractNumId w:val="1"/>
  </w:num>
  <w:num w:numId="11" w16cid:durableId="2049065662">
    <w:abstractNumId w:val="4"/>
  </w:num>
  <w:num w:numId="12" w16cid:durableId="976835449">
    <w:abstractNumId w:val="25"/>
  </w:num>
  <w:num w:numId="13" w16cid:durableId="2029521535">
    <w:abstractNumId w:val="18"/>
  </w:num>
  <w:num w:numId="14" w16cid:durableId="761991990">
    <w:abstractNumId w:val="45"/>
  </w:num>
  <w:num w:numId="15" w16cid:durableId="1270968838">
    <w:abstractNumId w:val="21"/>
  </w:num>
  <w:num w:numId="16" w16cid:durableId="1519343597">
    <w:abstractNumId w:val="30"/>
  </w:num>
  <w:num w:numId="17" w16cid:durableId="2131699985">
    <w:abstractNumId w:val="51"/>
  </w:num>
  <w:num w:numId="18" w16cid:durableId="579369346">
    <w:abstractNumId w:val="53"/>
  </w:num>
  <w:num w:numId="19" w16cid:durableId="1081608345">
    <w:abstractNumId w:val="40"/>
  </w:num>
  <w:num w:numId="20" w16cid:durableId="633414197">
    <w:abstractNumId w:val="37"/>
  </w:num>
  <w:num w:numId="21" w16cid:durableId="17437181">
    <w:abstractNumId w:val="36"/>
  </w:num>
  <w:num w:numId="22" w16cid:durableId="1897548352">
    <w:abstractNumId w:val="52"/>
  </w:num>
  <w:num w:numId="23" w16cid:durableId="1714770377">
    <w:abstractNumId w:val="28"/>
  </w:num>
  <w:num w:numId="24" w16cid:durableId="18894218">
    <w:abstractNumId w:val="54"/>
  </w:num>
  <w:num w:numId="25" w16cid:durableId="1065641445">
    <w:abstractNumId w:val="19"/>
  </w:num>
  <w:num w:numId="26" w16cid:durableId="1157918657">
    <w:abstractNumId w:val="26"/>
  </w:num>
  <w:num w:numId="27" w16cid:durableId="664432913">
    <w:abstractNumId w:val="42"/>
  </w:num>
  <w:num w:numId="28" w16cid:durableId="692077931">
    <w:abstractNumId w:val="16"/>
  </w:num>
  <w:num w:numId="29" w16cid:durableId="732391434">
    <w:abstractNumId w:val="15"/>
  </w:num>
  <w:num w:numId="30" w16cid:durableId="318046978">
    <w:abstractNumId w:val="35"/>
  </w:num>
  <w:num w:numId="31" w16cid:durableId="1564561703">
    <w:abstractNumId w:val="10"/>
  </w:num>
  <w:num w:numId="32" w16cid:durableId="1181318011">
    <w:abstractNumId w:val="48"/>
  </w:num>
  <w:num w:numId="33" w16cid:durableId="1003122510">
    <w:abstractNumId w:val="31"/>
  </w:num>
  <w:num w:numId="34" w16cid:durableId="1150636015">
    <w:abstractNumId w:val="22"/>
  </w:num>
  <w:num w:numId="35" w16cid:durableId="2097941503">
    <w:abstractNumId w:val="13"/>
  </w:num>
  <w:num w:numId="36" w16cid:durableId="1279526264">
    <w:abstractNumId w:val="43"/>
  </w:num>
  <w:num w:numId="37" w16cid:durableId="1378503369">
    <w:abstractNumId w:val="27"/>
  </w:num>
  <w:num w:numId="38" w16cid:durableId="475032343">
    <w:abstractNumId w:val="12"/>
  </w:num>
  <w:num w:numId="39" w16cid:durableId="1015501439">
    <w:abstractNumId w:val="17"/>
  </w:num>
  <w:num w:numId="40" w16cid:durableId="1186214859">
    <w:abstractNumId w:val="46"/>
  </w:num>
  <w:num w:numId="41" w16cid:durableId="1895462682">
    <w:abstractNumId w:val="44"/>
  </w:num>
  <w:num w:numId="42" w16cid:durableId="2015836046">
    <w:abstractNumId w:val="11"/>
  </w:num>
  <w:num w:numId="43" w16cid:durableId="627929569">
    <w:abstractNumId w:val="32"/>
  </w:num>
  <w:num w:numId="44" w16cid:durableId="425931346">
    <w:abstractNumId w:val="24"/>
  </w:num>
  <w:num w:numId="45" w16cid:durableId="1181626537">
    <w:abstractNumId w:val="33"/>
  </w:num>
  <w:num w:numId="46" w16cid:durableId="395588228">
    <w:abstractNumId w:val="23"/>
  </w:num>
  <w:num w:numId="47" w16cid:durableId="2012564484">
    <w:abstractNumId w:val="38"/>
  </w:num>
  <w:num w:numId="48" w16cid:durableId="63066865">
    <w:abstractNumId w:val="20"/>
  </w:num>
  <w:num w:numId="49" w16cid:durableId="530996090">
    <w:abstractNumId w:val="39"/>
  </w:num>
  <w:num w:numId="50" w16cid:durableId="1168520345">
    <w:abstractNumId w:val="34"/>
  </w:num>
  <w:num w:numId="51" w16cid:durableId="286205628">
    <w:abstractNumId w:val="47"/>
  </w:num>
  <w:num w:numId="52" w16cid:durableId="1777215776">
    <w:abstractNumId w:val="49"/>
  </w:num>
  <w:num w:numId="53" w16cid:durableId="1802964710">
    <w:abstractNumId w:val="14"/>
  </w:num>
  <w:num w:numId="54" w16cid:durableId="404767674">
    <w:abstractNumId w:val="50"/>
  </w:num>
  <w:num w:numId="55" w16cid:durableId="428237904">
    <w:abstractNumId w:val="41"/>
  </w:num>
  <w:num w:numId="56" w16cid:durableId="1310937844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20C"/>
    <w:rsid w:val="00000214"/>
    <w:rsid w:val="0000063B"/>
    <w:rsid w:val="000006B0"/>
    <w:rsid w:val="00001054"/>
    <w:rsid w:val="00001128"/>
    <w:rsid w:val="0000119F"/>
    <w:rsid w:val="00001232"/>
    <w:rsid w:val="00001470"/>
    <w:rsid w:val="000014A6"/>
    <w:rsid w:val="0000182F"/>
    <w:rsid w:val="00001A6E"/>
    <w:rsid w:val="00001D67"/>
    <w:rsid w:val="00001E0A"/>
    <w:rsid w:val="00002021"/>
    <w:rsid w:val="00002392"/>
    <w:rsid w:val="000024D4"/>
    <w:rsid w:val="0000254D"/>
    <w:rsid w:val="00002897"/>
    <w:rsid w:val="00002931"/>
    <w:rsid w:val="00002C65"/>
    <w:rsid w:val="00002D3E"/>
    <w:rsid w:val="00002ECA"/>
    <w:rsid w:val="000032BF"/>
    <w:rsid w:val="000035E7"/>
    <w:rsid w:val="0000366C"/>
    <w:rsid w:val="000037C4"/>
    <w:rsid w:val="000038E7"/>
    <w:rsid w:val="00003901"/>
    <w:rsid w:val="00003942"/>
    <w:rsid w:val="00003AF5"/>
    <w:rsid w:val="00003B27"/>
    <w:rsid w:val="00003B9D"/>
    <w:rsid w:val="00003C2C"/>
    <w:rsid w:val="00003C35"/>
    <w:rsid w:val="00003C6D"/>
    <w:rsid w:val="00003F8F"/>
    <w:rsid w:val="00003FE4"/>
    <w:rsid w:val="00004144"/>
    <w:rsid w:val="000045E5"/>
    <w:rsid w:val="000045FF"/>
    <w:rsid w:val="00004863"/>
    <w:rsid w:val="00004D19"/>
    <w:rsid w:val="00004E3E"/>
    <w:rsid w:val="00005357"/>
    <w:rsid w:val="00005398"/>
    <w:rsid w:val="0000542A"/>
    <w:rsid w:val="00005475"/>
    <w:rsid w:val="0000552C"/>
    <w:rsid w:val="000056B1"/>
    <w:rsid w:val="00005803"/>
    <w:rsid w:val="000058EE"/>
    <w:rsid w:val="00005AC7"/>
    <w:rsid w:val="00005BDB"/>
    <w:rsid w:val="00005C37"/>
    <w:rsid w:val="00005CB8"/>
    <w:rsid w:val="00005D10"/>
    <w:rsid w:val="00005DA8"/>
    <w:rsid w:val="0000601F"/>
    <w:rsid w:val="0000603F"/>
    <w:rsid w:val="00006164"/>
    <w:rsid w:val="00006355"/>
    <w:rsid w:val="00006551"/>
    <w:rsid w:val="000065BF"/>
    <w:rsid w:val="000066A5"/>
    <w:rsid w:val="000067D5"/>
    <w:rsid w:val="00006BC2"/>
    <w:rsid w:val="00006C77"/>
    <w:rsid w:val="00006D89"/>
    <w:rsid w:val="00007036"/>
    <w:rsid w:val="000071D3"/>
    <w:rsid w:val="0000733C"/>
    <w:rsid w:val="00007352"/>
    <w:rsid w:val="00007362"/>
    <w:rsid w:val="000073AE"/>
    <w:rsid w:val="000075EF"/>
    <w:rsid w:val="0000797E"/>
    <w:rsid w:val="00007AAC"/>
    <w:rsid w:val="00007BD1"/>
    <w:rsid w:val="00007DC6"/>
    <w:rsid w:val="00007E09"/>
    <w:rsid w:val="00007EF2"/>
    <w:rsid w:val="00010317"/>
    <w:rsid w:val="0001041F"/>
    <w:rsid w:val="00010491"/>
    <w:rsid w:val="00010502"/>
    <w:rsid w:val="0001050F"/>
    <w:rsid w:val="0001083F"/>
    <w:rsid w:val="0001095A"/>
    <w:rsid w:val="00010B43"/>
    <w:rsid w:val="00010BB6"/>
    <w:rsid w:val="00010C2E"/>
    <w:rsid w:val="00010E03"/>
    <w:rsid w:val="00011036"/>
    <w:rsid w:val="000111BE"/>
    <w:rsid w:val="000112CB"/>
    <w:rsid w:val="00011501"/>
    <w:rsid w:val="0001153C"/>
    <w:rsid w:val="000116CE"/>
    <w:rsid w:val="00011777"/>
    <w:rsid w:val="000117CD"/>
    <w:rsid w:val="00011BC8"/>
    <w:rsid w:val="00011C79"/>
    <w:rsid w:val="00011CEE"/>
    <w:rsid w:val="00012144"/>
    <w:rsid w:val="00012333"/>
    <w:rsid w:val="00012557"/>
    <w:rsid w:val="000125CA"/>
    <w:rsid w:val="000125F7"/>
    <w:rsid w:val="000126D2"/>
    <w:rsid w:val="00012810"/>
    <w:rsid w:val="00012983"/>
    <w:rsid w:val="000129E1"/>
    <w:rsid w:val="00012DD1"/>
    <w:rsid w:val="00012F2A"/>
    <w:rsid w:val="0001301C"/>
    <w:rsid w:val="0001327B"/>
    <w:rsid w:val="000132ED"/>
    <w:rsid w:val="0001339A"/>
    <w:rsid w:val="000134D7"/>
    <w:rsid w:val="000135E2"/>
    <w:rsid w:val="000136C0"/>
    <w:rsid w:val="00013862"/>
    <w:rsid w:val="0001389A"/>
    <w:rsid w:val="00013C31"/>
    <w:rsid w:val="00013CBA"/>
    <w:rsid w:val="00013D48"/>
    <w:rsid w:val="00013D9E"/>
    <w:rsid w:val="00013E8B"/>
    <w:rsid w:val="00013F8B"/>
    <w:rsid w:val="00014290"/>
    <w:rsid w:val="0001429B"/>
    <w:rsid w:val="00014412"/>
    <w:rsid w:val="000146ED"/>
    <w:rsid w:val="0001475E"/>
    <w:rsid w:val="00014765"/>
    <w:rsid w:val="000147A2"/>
    <w:rsid w:val="00014A5D"/>
    <w:rsid w:val="00014C94"/>
    <w:rsid w:val="00014CFE"/>
    <w:rsid w:val="00014D66"/>
    <w:rsid w:val="00014F36"/>
    <w:rsid w:val="00014FD6"/>
    <w:rsid w:val="00014FE2"/>
    <w:rsid w:val="000151E2"/>
    <w:rsid w:val="00015326"/>
    <w:rsid w:val="000153ED"/>
    <w:rsid w:val="00015781"/>
    <w:rsid w:val="00015952"/>
    <w:rsid w:val="00015A4A"/>
    <w:rsid w:val="00015D57"/>
    <w:rsid w:val="00015F47"/>
    <w:rsid w:val="000160F4"/>
    <w:rsid w:val="000162DB"/>
    <w:rsid w:val="00016570"/>
    <w:rsid w:val="0001670D"/>
    <w:rsid w:val="00016753"/>
    <w:rsid w:val="000167A0"/>
    <w:rsid w:val="000167E8"/>
    <w:rsid w:val="000168B9"/>
    <w:rsid w:val="000169A2"/>
    <w:rsid w:val="00016E83"/>
    <w:rsid w:val="00017339"/>
    <w:rsid w:val="000174E2"/>
    <w:rsid w:val="000178DC"/>
    <w:rsid w:val="00017A02"/>
    <w:rsid w:val="00017E9C"/>
    <w:rsid w:val="00017F75"/>
    <w:rsid w:val="00017FD3"/>
    <w:rsid w:val="00020099"/>
    <w:rsid w:val="000201F6"/>
    <w:rsid w:val="000202C8"/>
    <w:rsid w:val="00020883"/>
    <w:rsid w:val="0002095A"/>
    <w:rsid w:val="00020963"/>
    <w:rsid w:val="0002099A"/>
    <w:rsid w:val="00020F57"/>
    <w:rsid w:val="0002117E"/>
    <w:rsid w:val="000215EF"/>
    <w:rsid w:val="0002174F"/>
    <w:rsid w:val="000217EA"/>
    <w:rsid w:val="000218F4"/>
    <w:rsid w:val="000218F8"/>
    <w:rsid w:val="00021A42"/>
    <w:rsid w:val="00021A8B"/>
    <w:rsid w:val="00021AE1"/>
    <w:rsid w:val="00021B2B"/>
    <w:rsid w:val="00021B67"/>
    <w:rsid w:val="00021BD9"/>
    <w:rsid w:val="00021D05"/>
    <w:rsid w:val="00021F86"/>
    <w:rsid w:val="000220FF"/>
    <w:rsid w:val="0002245E"/>
    <w:rsid w:val="0002246A"/>
    <w:rsid w:val="000226E5"/>
    <w:rsid w:val="0002277F"/>
    <w:rsid w:val="00022B04"/>
    <w:rsid w:val="00022B26"/>
    <w:rsid w:val="00022BD7"/>
    <w:rsid w:val="00022D14"/>
    <w:rsid w:val="00022D25"/>
    <w:rsid w:val="00022EBB"/>
    <w:rsid w:val="000230E9"/>
    <w:rsid w:val="0002339A"/>
    <w:rsid w:val="00023538"/>
    <w:rsid w:val="00023637"/>
    <w:rsid w:val="000236D1"/>
    <w:rsid w:val="000236E5"/>
    <w:rsid w:val="0002372E"/>
    <w:rsid w:val="000237CB"/>
    <w:rsid w:val="00023897"/>
    <w:rsid w:val="00023906"/>
    <w:rsid w:val="00023B7C"/>
    <w:rsid w:val="00023C68"/>
    <w:rsid w:val="00023DAE"/>
    <w:rsid w:val="00023E05"/>
    <w:rsid w:val="00023F3B"/>
    <w:rsid w:val="0002413A"/>
    <w:rsid w:val="0002414B"/>
    <w:rsid w:val="000247DD"/>
    <w:rsid w:val="00024873"/>
    <w:rsid w:val="000248A4"/>
    <w:rsid w:val="0002491D"/>
    <w:rsid w:val="0002497D"/>
    <w:rsid w:val="00024A5B"/>
    <w:rsid w:val="00024C62"/>
    <w:rsid w:val="00024E55"/>
    <w:rsid w:val="00025152"/>
    <w:rsid w:val="0002534B"/>
    <w:rsid w:val="00025398"/>
    <w:rsid w:val="00025477"/>
    <w:rsid w:val="00025535"/>
    <w:rsid w:val="00025655"/>
    <w:rsid w:val="000256BE"/>
    <w:rsid w:val="000258D6"/>
    <w:rsid w:val="00025967"/>
    <w:rsid w:val="000259E3"/>
    <w:rsid w:val="00025D11"/>
    <w:rsid w:val="00025F25"/>
    <w:rsid w:val="00025F7D"/>
    <w:rsid w:val="00025FDD"/>
    <w:rsid w:val="0002634B"/>
    <w:rsid w:val="00026607"/>
    <w:rsid w:val="00026702"/>
    <w:rsid w:val="00026727"/>
    <w:rsid w:val="00026839"/>
    <w:rsid w:val="00026A5D"/>
    <w:rsid w:val="00026BD2"/>
    <w:rsid w:val="00026BE5"/>
    <w:rsid w:val="00026C00"/>
    <w:rsid w:val="00026C9A"/>
    <w:rsid w:val="00026D0D"/>
    <w:rsid w:val="00026EA5"/>
    <w:rsid w:val="000270F6"/>
    <w:rsid w:val="0002753C"/>
    <w:rsid w:val="000275E3"/>
    <w:rsid w:val="00027601"/>
    <w:rsid w:val="000276FE"/>
    <w:rsid w:val="000277F4"/>
    <w:rsid w:val="000278C8"/>
    <w:rsid w:val="0002791A"/>
    <w:rsid w:val="00027BD0"/>
    <w:rsid w:val="00027BD1"/>
    <w:rsid w:val="00027D9D"/>
    <w:rsid w:val="00027E0B"/>
    <w:rsid w:val="00027E66"/>
    <w:rsid w:val="00027F50"/>
    <w:rsid w:val="000300E2"/>
    <w:rsid w:val="00030393"/>
    <w:rsid w:val="0003046C"/>
    <w:rsid w:val="0003050B"/>
    <w:rsid w:val="000306E1"/>
    <w:rsid w:val="0003092B"/>
    <w:rsid w:val="00030BCE"/>
    <w:rsid w:val="00030C0B"/>
    <w:rsid w:val="00030D81"/>
    <w:rsid w:val="00030E37"/>
    <w:rsid w:val="00030F44"/>
    <w:rsid w:val="00030F6D"/>
    <w:rsid w:val="00030FF0"/>
    <w:rsid w:val="00031006"/>
    <w:rsid w:val="00031294"/>
    <w:rsid w:val="0003133D"/>
    <w:rsid w:val="000316C2"/>
    <w:rsid w:val="00031749"/>
    <w:rsid w:val="00031919"/>
    <w:rsid w:val="0003195F"/>
    <w:rsid w:val="000319EE"/>
    <w:rsid w:val="00031AE1"/>
    <w:rsid w:val="00031C2E"/>
    <w:rsid w:val="00031C52"/>
    <w:rsid w:val="00031D23"/>
    <w:rsid w:val="00031DCB"/>
    <w:rsid w:val="00031DCF"/>
    <w:rsid w:val="00032115"/>
    <w:rsid w:val="000321AD"/>
    <w:rsid w:val="000322FB"/>
    <w:rsid w:val="000323B8"/>
    <w:rsid w:val="000323C1"/>
    <w:rsid w:val="00032465"/>
    <w:rsid w:val="00032812"/>
    <w:rsid w:val="00032D92"/>
    <w:rsid w:val="00032D9F"/>
    <w:rsid w:val="00032F73"/>
    <w:rsid w:val="00032FFA"/>
    <w:rsid w:val="000331FE"/>
    <w:rsid w:val="0003336A"/>
    <w:rsid w:val="00033413"/>
    <w:rsid w:val="00033520"/>
    <w:rsid w:val="000335F1"/>
    <w:rsid w:val="0003368F"/>
    <w:rsid w:val="00033975"/>
    <w:rsid w:val="00033ADB"/>
    <w:rsid w:val="00033B01"/>
    <w:rsid w:val="00033BCA"/>
    <w:rsid w:val="00033C30"/>
    <w:rsid w:val="00033CAC"/>
    <w:rsid w:val="00033D17"/>
    <w:rsid w:val="00033EEA"/>
    <w:rsid w:val="00033FE8"/>
    <w:rsid w:val="0003438E"/>
    <w:rsid w:val="000343BB"/>
    <w:rsid w:val="00034532"/>
    <w:rsid w:val="00034726"/>
    <w:rsid w:val="00034782"/>
    <w:rsid w:val="00034AA9"/>
    <w:rsid w:val="00034AEE"/>
    <w:rsid w:val="00034C35"/>
    <w:rsid w:val="00034EFD"/>
    <w:rsid w:val="00034FA2"/>
    <w:rsid w:val="0003514E"/>
    <w:rsid w:val="00035854"/>
    <w:rsid w:val="00035A6D"/>
    <w:rsid w:val="00035BA9"/>
    <w:rsid w:val="00035BCC"/>
    <w:rsid w:val="00035C92"/>
    <w:rsid w:val="00035D7F"/>
    <w:rsid w:val="00035DC7"/>
    <w:rsid w:val="00035E27"/>
    <w:rsid w:val="00035E43"/>
    <w:rsid w:val="00035EC3"/>
    <w:rsid w:val="000364EB"/>
    <w:rsid w:val="00036592"/>
    <w:rsid w:val="00036760"/>
    <w:rsid w:val="000368AC"/>
    <w:rsid w:val="000368BB"/>
    <w:rsid w:val="00036942"/>
    <w:rsid w:val="00036A2C"/>
    <w:rsid w:val="00036A4C"/>
    <w:rsid w:val="00036B0E"/>
    <w:rsid w:val="00036E22"/>
    <w:rsid w:val="000370B1"/>
    <w:rsid w:val="00037216"/>
    <w:rsid w:val="000377A4"/>
    <w:rsid w:val="00037832"/>
    <w:rsid w:val="00037A0A"/>
    <w:rsid w:val="00037A53"/>
    <w:rsid w:val="00037B32"/>
    <w:rsid w:val="00037C89"/>
    <w:rsid w:val="00037D29"/>
    <w:rsid w:val="000400A1"/>
    <w:rsid w:val="000402F7"/>
    <w:rsid w:val="000403AF"/>
    <w:rsid w:val="0004070E"/>
    <w:rsid w:val="00040909"/>
    <w:rsid w:val="0004093C"/>
    <w:rsid w:val="00040BF6"/>
    <w:rsid w:val="00040E42"/>
    <w:rsid w:val="00040ED0"/>
    <w:rsid w:val="00040F92"/>
    <w:rsid w:val="000411D3"/>
    <w:rsid w:val="0004127D"/>
    <w:rsid w:val="000413F9"/>
    <w:rsid w:val="000413FA"/>
    <w:rsid w:val="000414F6"/>
    <w:rsid w:val="00041605"/>
    <w:rsid w:val="000417E3"/>
    <w:rsid w:val="00041875"/>
    <w:rsid w:val="00041A5A"/>
    <w:rsid w:val="00041B30"/>
    <w:rsid w:val="00041D98"/>
    <w:rsid w:val="00041DA6"/>
    <w:rsid w:val="00041E61"/>
    <w:rsid w:val="00041E8B"/>
    <w:rsid w:val="00042242"/>
    <w:rsid w:val="00042459"/>
    <w:rsid w:val="00042486"/>
    <w:rsid w:val="00042499"/>
    <w:rsid w:val="0004250C"/>
    <w:rsid w:val="0004270F"/>
    <w:rsid w:val="000428D8"/>
    <w:rsid w:val="00042926"/>
    <w:rsid w:val="00042A8A"/>
    <w:rsid w:val="00042EC8"/>
    <w:rsid w:val="000433A8"/>
    <w:rsid w:val="000435DF"/>
    <w:rsid w:val="00043C15"/>
    <w:rsid w:val="00043C53"/>
    <w:rsid w:val="00043DF6"/>
    <w:rsid w:val="00043F46"/>
    <w:rsid w:val="00043FC8"/>
    <w:rsid w:val="0004419C"/>
    <w:rsid w:val="00044200"/>
    <w:rsid w:val="0004463D"/>
    <w:rsid w:val="0004472B"/>
    <w:rsid w:val="000447BF"/>
    <w:rsid w:val="00044B43"/>
    <w:rsid w:val="00044C07"/>
    <w:rsid w:val="0004526E"/>
    <w:rsid w:val="00045313"/>
    <w:rsid w:val="000455F4"/>
    <w:rsid w:val="00045860"/>
    <w:rsid w:val="00045A82"/>
    <w:rsid w:val="00045C95"/>
    <w:rsid w:val="00045CE1"/>
    <w:rsid w:val="00045E51"/>
    <w:rsid w:val="00045EB0"/>
    <w:rsid w:val="00046042"/>
    <w:rsid w:val="0004609F"/>
    <w:rsid w:val="000460A5"/>
    <w:rsid w:val="000462F9"/>
    <w:rsid w:val="0004637F"/>
    <w:rsid w:val="000463C8"/>
    <w:rsid w:val="00046656"/>
    <w:rsid w:val="0004667D"/>
    <w:rsid w:val="00046921"/>
    <w:rsid w:val="00046B63"/>
    <w:rsid w:val="00046B7C"/>
    <w:rsid w:val="00046CFA"/>
    <w:rsid w:val="00046E30"/>
    <w:rsid w:val="00046F32"/>
    <w:rsid w:val="00047058"/>
    <w:rsid w:val="0004709B"/>
    <w:rsid w:val="0004736A"/>
    <w:rsid w:val="00047433"/>
    <w:rsid w:val="000474E7"/>
    <w:rsid w:val="00047546"/>
    <w:rsid w:val="00047715"/>
    <w:rsid w:val="00047965"/>
    <w:rsid w:val="00047A46"/>
    <w:rsid w:val="00047AE9"/>
    <w:rsid w:val="00047C47"/>
    <w:rsid w:val="00047CD9"/>
    <w:rsid w:val="00047E9A"/>
    <w:rsid w:val="00047F33"/>
    <w:rsid w:val="00050006"/>
    <w:rsid w:val="0005060E"/>
    <w:rsid w:val="00050659"/>
    <w:rsid w:val="000509E9"/>
    <w:rsid w:val="00050ADF"/>
    <w:rsid w:val="00050D0C"/>
    <w:rsid w:val="00050D68"/>
    <w:rsid w:val="00050F55"/>
    <w:rsid w:val="00050FBF"/>
    <w:rsid w:val="000511D6"/>
    <w:rsid w:val="0005140A"/>
    <w:rsid w:val="0005142B"/>
    <w:rsid w:val="00051528"/>
    <w:rsid w:val="000515FC"/>
    <w:rsid w:val="000516AF"/>
    <w:rsid w:val="0005196D"/>
    <w:rsid w:val="00051FEC"/>
    <w:rsid w:val="000521DF"/>
    <w:rsid w:val="00052412"/>
    <w:rsid w:val="0005242C"/>
    <w:rsid w:val="0005265F"/>
    <w:rsid w:val="000526BD"/>
    <w:rsid w:val="000526D8"/>
    <w:rsid w:val="000526E2"/>
    <w:rsid w:val="00052789"/>
    <w:rsid w:val="0005299F"/>
    <w:rsid w:val="00052C48"/>
    <w:rsid w:val="00052CF0"/>
    <w:rsid w:val="00052E1F"/>
    <w:rsid w:val="00052E9F"/>
    <w:rsid w:val="00052F6B"/>
    <w:rsid w:val="00053167"/>
    <w:rsid w:val="000531E4"/>
    <w:rsid w:val="00053363"/>
    <w:rsid w:val="000533CE"/>
    <w:rsid w:val="00053518"/>
    <w:rsid w:val="000535BC"/>
    <w:rsid w:val="0005362C"/>
    <w:rsid w:val="000537A6"/>
    <w:rsid w:val="00053B82"/>
    <w:rsid w:val="00053C5E"/>
    <w:rsid w:val="00054097"/>
    <w:rsid w:val="000546E6"/>
    <w:rsid w:val="000547A9"/>
    <w:rsid w:val="00054A28"/>
    <w:rsid w:val="00054AB8"/>
    <w:rsid w:val="00054AF2"/>
    <w:rsid w:val="00054CDB"/>
    <w:rsid w:val="00054CDF"/>
    <w:rsid w:val="00054E1D"/>
    <w:rsid w:val="00054E64"/>
    <w:rsid w:val="00054FF5"/>
    <w:rsid w:val="0005500C"/>
    <w:rsid w:val="0005507A"/>
    <w:rsid w:val="00055180"/>
    <w:rsid w:val="00055219"/>
    <w:rsid w:val="0005523F"/>
    <w:rsid w:val="000553F5"/>
    <w:rsid w:val="000554E0"/>
    <w:rsid w:val="000555F4"/>
    <w:rsid w:val="0005567D"/>
    <w:rsid w:val="000557C2"/>
    <w:rsid w:val="00055A2F"/>
    <w:rsid w:val="00055A6D"/>
    <w:rsid w:val="00055B53"/>
    <w:rsid w:val="00055C51"/>
    <w:rsid w:val="00055D6F"/>
    <w:rsid w:val="00055D89"/>
    <w:rsid w:val="00056128"/>
    <w:rsid w:val="000564D0"/>
    <w:rsid w:val="00056573"/>
    <w:rsid w:val="00056AA2"/>
    <w:rsid w:val="00056B4C"/>
    <w:rsid w:val="00056BCC"/>
    <w:rsid w:val="00056C6D"/>
    <w:rsid w:val="00057081"/>
    <w:rsid w:val="000570C7"/>
    <w:rsid w:val="000570C9"/>
    <w:rsid w:val="0005723C"/>
    <w:rsid w:val="0005739A"/>
    <w:rsid w:val="000574CD"/>
    <w:rsid w:val="0005754F"/>
    <w:rsid w:val="000575C3"/>
    <w:rsid w:val="00057606"/>
    <w:rsid w:val="0005762E"/>
    <w:rsid w:val="00057932"/>
    <w:rsid w:val="000579E2"/>
    <w:rsid w:val="00057AF7"/>
    <w:rsid w:val="00057B8C"/>
    <w:rsid w:val="00057BAB"/>
    <w:rsid w:val="00057CA3"/>
    <w:rsid w:val="00057CCB"/>
    <w:rsid w:val="00057E98"/>
    <w:rsid w:val="00057F70"/>
    <w:rsid w:val="000602A5"/>
    <w:rsid w:val="0006057A"/>
    <w:rsid w:val="00060768"/>
    <w:rsid w:val="000608BA"/>
    <w:rsid w:val="00060976"/>
    <w:rsid w:val="000609D2"/>
    <w:rsid w:val="00060B2E"/>
    <w:rsid w:val="00060B5D"/>
    <w:rsid w:val="00060C35"/>
    <w:rsid w:val="00061182"/>
    <w:rsid w:val="000613AE"/>
    <w:rsid w:val="00061605"/>
    <w:rsid w:val="00061749"/>
    <w:rsid w:val="0006187D"/>
    <w:rsid w:val="00061EF9"/>
    <w:rsid w:val="000623B9"/>
    <w:rsid w:val="00062579"/>
    <w:rsid w:val="0006257A"/>
    <w:rsid w:val="00062831"/>
    <w:rsid w:val="000628DF"/>
    <w:rsid w:val="000628F0"/>
    <w:rsid w:val="00062AA7"/>
    <w:rsid w:val="00062B1E"/>
    <w:rsid w:val="00062BCC"/>
    <w:rsid w:val="00062CBA"/>
    <w:rsid w:val="000631CA"/>
    <w:rsid w:val="00063338"/>
    <w:rsid w:val="0006334F"/>
    <w:rsid w:val="00063407"/>
    <w:rsid w:val="00063462"/>
    <w:rsid w:val="0006358D"/>
    <w:rsid w:val="0006384E"/>
    <w:rsid w:val="00063B7D"/>
    <w:rsid w:val="00063CF9"/>
    <w:rsid w:val="00063EA5"/>
    <w:rsid w:val="00064108"/>
    <w:rsid w:val="00064214"/>
    <w:rsid w:val="0006429D"/>
    <w:rsid w:val="0006432F"/>
    <w:rsid w:val="00064697"/>
    <w:rsid w:val="000646EC"/>
    <w:rsid w:val="00064977"/>
    <w:rsid w:val="00064AB8"/>
    <w:rsid w:val="00064B0E"/>
    <w:rsid w:val="00064E34"/>
    <w:rsid w:val="00065044"/>
    <w:rsid w:val="00065173"/>
    <w:rsid w:val="00065604"/>
    <w:rsid w:val="0006596B"/>
    <w:rsid w:val="000659F6"/>
    <w:rsid w:val="00065A7D"/>
    <w:rsid w:val="00065B6F"/>
    <w:rsid w:val="00065DF7"/>
    <w:rsid w:val="00065EEC"/>
    <w:rsid w:val="00065FEE"/>
    <w:rsid w:val="0006621E"/>
    <w:rsid w:val="000666A5"/>
    <w:rsid w:val="00066732"/>
    <w:rsid w:val="000668C2"/>
    <w:rsid w:val="00066AC9"/>
    <w:rsid w:val="00067002"/>
    <w:rsid w:val="000670FD"/>
    <w:rsid w:val="000671DC"/>
    <w:rsid w:val="000671F1"/>
    <w:rsid w:val="0006728C"/>
    <w:rsid w:val="0006731F"/>
    <w:rsid w:val="00067427"/>
    <w:rsid w:val="0006762C"/>
    <w:rsid w:val="00067841"/>
    <w:rsid w:val="00067921"/>
    <w:rsid w:val="0006798F"/>
    <w:rsid w:val="00067A2D"/>
    <w:rsid w:val="00067A72"/>
    <w:rsid w:val="00067A7F"/>
    <w:rsid w:val="00067C08"/>
    <w:rsid w:val="00067CFA"/>
    <w:rsid w:val="00067EB2"/>
    <w:rsid w:val="00067EEF"/>
    <w:rsid w:val="0007032E"/>
    <w:rsid w:val="000703B0"/>
    <w:rsid w:val="0007049E"/>
    <w:rsid w:val="000704A8"/>
    <w:rsid w:val="0007064A"/>
    <w:rsid w:val="000708B9"/>
    <w:rsid w:val="000709DE"/>
    <w:rsid w:val="000709E1"/>
    <w:rsid w:val="00070B8D"/>
    <w:rsid w:val="00070B9F"/>
    <w:rsid w:val="00070C0E"/>
    <w:rsid w:val="00070CB3"/>
    <w:rsid w:val="00070CD5"/>
    <w:rsid w:val="00071046"/>
    <w:rsid w:val="00071131"/>
    <w:rsid w:val="00071283"/>
    <w:rsid w:val="0007154A"/>
    <w:rsid w:val="000715DF"/>
    <w:rsid w:val="00071611"/>
    <w:rsid w:val="00071686"/>
    <w:rsid w:val="0007169C"/>
    <w:rsid w:val="000717D8"/>
    <w:rsid w:val="00071894"/>
    <w:rsid w:val="0007189A"/>
    <w:rsid w:val="000718F7"/>
    <w:rsid w:val="000719DE"/>
    <w:rsid w:val="00071E89"/>
    <w:rsid w:val="000720F8"/>
    <w:rsid w:val="000720FA"/>
    <w:rsid w:val="0007220A"/>
    <w:rsid w:val="00072569"/>
    <w:rsid w:val="00072578"/>
    <w:rsid w:val="00072734"/>
    <w:rsid w:val="0007277A"/>
    <w:rsid w:val="00072B4A"/>
    <w:rsid w:val="00072B87"/>
    <w:rsid w:val="00072D16"/>
    <w:rsid w:val="00072EA1"/>
    <w:rsid w:val="00073364"/>
    <w:rsid w:val="000736F6"/>
    <w:rsid w:val="00073723"/>
    <w:rsid w:val="000737A1"/>
    <w:rsid w:val="000738BC"/>
    <w:rsid w:val="00073922"/>
    <w:rsid w:val="00073B73"/>
    <w:rsid w:val="00073BD5"/>
    <w:rsid w:val="00073CCA"/>
    <w:rsid w:val="00073FD1"/>
    <w:rsid w:val="000741AE"/>
    <w:rsid w:val="00074367"/>
    <w:rsid w:val="000743E4"/>
    <w:rsid w:val="00074474"/>
    <w:rsid w:val="00074879"/>
    <w:rsid w:val="0007494B"/>
    <w:rsid w:val="000749CF"/>
    <w:rsid w:val="00074B26"/>
    <w:rsid w:val="00074B5D"/>
    <w:rsid w:val="00074C79"/>
    <w:rsid w:val="00074CD4"/>
    <w:rsid w:val="00074F68"/>
    <w:rsid w:val="00074F95"/>
    <w:rsid w:val="0007506A"/>
    <w:rsid w:val="0007509A"/>
    <w:rsid w:val="000750BB"/>
    <w:rsid w:val="000751FC"/>
    <w:rsid w:val="00075228"/>
    <w:rsid w:val="00075271"/>
    <w:rsid w:val="000755C1"/>
    <w:rsid w:val="000756A0"/>
    <w:rsid w:val="000759F5"/>
    <w:rsid w:val="00075A4D"/>
    <w:rsid w:val="00075BF4"/>
    <w:rsid w:val="000760AE"/>
    <w:rsid w:val="0007676B"/>
    <w:rsid w:val="000768BB"/>
    <w:rsid w:val="00076A9C"/>
    <w:rsid w:val="00076B52"/>
    <w:rsid w:val="00076B6F"/>
    <w:rsid w:val="00076BA6"/>
    <w:rsid w:val="00076BF8"/>
    <w:rsid w:val="00076D6D"/>
    <w:rsid w:val="00076D8F"/>
    <w:rsid w:val="00076E99"/>
    <w:rsid w:val="00076F1E"/>
    <w:rsid w:val="000770BF"/>
    <w:rsid w:val="000770F5"/>
    <w:rsid w:val="000771A0"/>
    <w:rsid w:val="000773FE"/>
    <w:rsid w:val="0007750A"/>
    <w:rsid w:val="00077872"/>
    <w:rsid w:val="0007791B"/>
    <w:rsid w:val="00077959"/>
    <w:rsid w:val="00077B8D"/>
    <w:rsid w:val="00077BDA"/>
    <w:rsid w:val="00077BDB"/>
    <w:rsid w:val="00077FBE"/>
    <w:rsid w:val="00080172"/>
    <w:rsid w:val="000801CD"/>
    <w:rsid w:val="000802A8"/>
    <w:rsid w:val="000802B8"/>
    <w:rsid w:val="00080552"/>
    <w:rsid w:val="000805DF"/>
    <w:rsid w:val="00080995"/>
    <w:rsid w:val="00080B36"/>
    <w:rsid w:val="00080C94"/>
    <w:rsid w:val="00080DD1"/>
    <w:rsid w:val="00080F0E"/>
    <w:rsid w:val="00080FAB"/>
    <w:rsid w:val="00081036"/>
    <w:rsid w:val="0008125E"/>
    <w:rsid w:val="0008130D"/>
    <w:rsid w:val="000813CF"/>
    <w:rsid w:val="0008154D"/>
    <w:rsid w:val="000817CC"/>
    <w:rsid w:val="00081859"/>
    <w:rsid w:val="00081995"/>
    <w:rsid w:val="00081997"/>
    <w:rsid w:val="00081AE5"/>
    <w:rsid w:val="00081C53"/>
    <w:rsid w:val="00081E54"/>
    <w:rsid w:val="00081E81"/>
    <w:rsid w:val="00081EA5"/>
    <w:rsid w:val="00081F80"/>
    <w:rsid w:val="00082146"/>
    <w:rsid w:val="00082271"/>
    <w:rsid w:val="00082277"/>
    <w:rsid w:val="0008240B"/>
    <w:rsid w:val="00082479"/>
    <w:rsid w:val="000824EA"/>
    <w:rsid w:val="00082819"/>
    <w:rsid w:val="0008282B"/>
    <w:rsid w:val="00082889"/>
    <w:rsid w:val="000829EF"/>
    <w:rsid w:val="00082B25"/>
    <w:rsid w:val="00082C68"/>
    <w:rsid w:val="00082CFC"/>
    <w:rsid w:val="00082D5E"/>
    <w:rsid w:val="00082DDD"/>
    <w:rsid w:val="00082E9A"/>
    <w:rsid w:val="00083138"/>
    <w:rsid w:val="00083198"/>
    <w:rsid w:val="000831A6"/>
    <w:rsid w:val="000832C1"/>
    <w:rsid w:val="0008342F"/>
    <w:rsid w:val="00083550"/>
    <w:rsid w:val="000836DA"/>
    <w:rsid w:val="00083CB2"/>
    <w:rsid w:val="00083FE1"/>
    <w:rsid w:val="00083FF0"/>
    <w:rsid w:val="0008407C"/>
    <w:rsid w:val="000840AD"/>
    <w:rsid w:val="00084127"/>
    <w:rsid w:val="000842F5"/>
    <w:rsid w:val="0008453F"/>
    <w:rsid w:val="000847DB"/>
    <w:rsid w:val="000847FC"/>
    <w:rsid w:val="00084FE2"/>
    <w:rsid w:val="000850EE"/>
    <w:rsid w:val="00085603"/>
    <w:rsid w:val="00085696"/>
    <w:rsid w:val="000856AA"/>
    <w:rsid w:val="00085B82"/>
    <w:rsid w:val="00085E79"/>
    <w:rsid w:val="00085EFD"/>
    <w:rsid w:val="00085F77"/>
    <w:rsid w:val="00086065"/>
    <w:rsid w:val="000862B7"/>
    <w:rsid w:val="00086305"/>
    <w:rsid w:val="00086424"/>
    <w:rsid w:val="00086571"/>
    <w:rsid w:val="0008663B"/>
    <w:rsid w:val="0008666A"/>
    <w:rsid w:val="0008667A"/>
    <w:rsid w:val="00086750"/>
    <w:rsid w:val="0008677C"/>
    <w:rsid w:val="00086A15"/>
    <w:rsid w:val="00086B2B"/>
    <w:rsid w:val="00086DFD"/>
    <w:rsid w:val="00087328"/>
    <w:rsid w:val="0008737E"/>
    <w:rsid w:val="00087382"/>
    <w:rsid w:val="00087719"/>
    <w:rsid w:val="000877BF"/>
    <w:rsid w:val="000878E9"/>
    <w:rsid w:val="00087A7C"/>
    <w:rsid w:val="00087C12"/>
    <w:rsid w:val="00087CCC"/>
    <w:rsid w:val="00087CDA"/>
    <w:rsid w:val="00087DEE"/>
    <w:rsid w:val="00087F7D"/>
    <w:rsid w:val="000901EE"/>
    <w:rsid w:val="00090257"/>
    <w:rsid w:val="00090291"/>
    <w:rsid w:val="000904AB"/>
    <w:rsid w:val="0009067B"/>
    <w:rsid w:val="00090893"/>
    <w:rsid w:val="00090961"/>
    <w:rsid w:val="000909D2"/>
    <w:rsid w:val="000909D9"/>
    <w:rsid w:val="00090AD7"/>
    <w:rsid w:val="00090B5B"/>
    <w:rsid w:val="00090B61"/>
    <w:rsid w:val="00090E15"/>
    <w:rsid w:val="00090E2A"/>
    <w:rsid w:val="00091036"/>
    <w:rsid w:val="000910A2"/>
    <w:rsid w:val="0009128E"/>
    <w:rsid w:val="000912AA"/>
    <w:rsid w:val="00091329"/>
    <w:rsid w:val="0009137D"/>
    <w:rsid w:val="00091394"/>
    <w:rsid w:val="0009140A"/>
    <w:rsid w:val="0009160C"/>
    <w:rsid w:val="00091710"/>
    <w:rsid w:val="00091855"/>
    <w:rsid w:val="0009186F"/>
    <w:rsid w:val="00091870"/>
    <w:rsid w:val="000919AA"/>
    <w:rsid w:val="00091C23"/>
    <w:rsid w:val="00091C93"/>
    <w:rsid w:val="00091EBA"/>
    <w:rsid w:val="000921A8"/>
    <w:rsid w:val="000923E4"/>
    <w:rsid w:val="000926D8"/>
    <w:rsid w:val="0009275A"/>
    <w:rsid w:val="0009297B"/>
    <w:rsid w:val="00092A1B"/>
    <w:rsid w:val="00092E12"/>
    <w:rsid w:val="00093069"/>
    <w:rsid w:val="00093105"/>
    <w:rsid w:val="00093154"/>
    <w:rsid w:val="000933EE"/>
    <w:rsid w:val="00093506"/>
    <w:rsid w:val="0009360A"/>
    <w:rsid w:val="00093B90"/>
    <w:rsid w:val="00093BB5"/>
    <w:rsid w:val="00093C6D"/>
    <w:rsid w:val="00093CB6"/>
    <w:rsid w:val="00093E57"/>
    <w:rsid w:val="00093E7F"/>
    <w:rsid w:val="00093FDF"/>
    <w:rsid w:val="00094873"/>
    <w:rsid w:val="00094B12"/>
    <w:rsid w:val="00094B6A"/>
    <w:rsid w:val="00094BDE"/>
    <w:rsid w:val="00094DCF"/>
    <w:rsid w:val="00094FCF"/>
    <w:rsid w:val="0009506E"/>
    <w:rsid w:val="00095132"/>
    <w:rsid w:val="000952E6"/>
    <w:rsid w:val="00095459"/>
    <w:rsid w:val="00095470"/>
    <w:rsid w:val="000954C3"/>
    <w:rsid w:val="00095797"/>
    <w:rsid w:val="00095824"/>
    <w:rsid w:val="000958B3"/>
    <w:rsid w:val="000958F4"/>
    <w:rsid w:val="00095914"/>
    <w:rsid w:val="000959BA"/>
    <w:rsid w:val="00095A2E"/>
    <w:rsid w:val="00095A3C"/>
    <w:rsid w:val="00095C22"/>
    <w:rsid w:val="00095D2C"/>
    <w:rsid w:val="00095D67"/>
    <w:rsid w:val="00095EB3"/>
    <w:rsid w:val="00095EBD"/>
    <w:rsid w:val="00096039"/>
    <w:rsid w:val="00096244"/>
    <w:rsid w:val="000964DB"/>
    <w:rsid w:val="000964E9"/>
    <w:rsid w:val="0009655C"/>
    <w:rsid w:val="0009664C"/>
    <w:rsid w:val="00096930"/>
    <w:rsid w:val="0009695A"/>
    <w:rsid w:val="000969EB"/>
    <w:rsid w:val="00096BCB"/>
    <w:rsid w:val="00096C3C"/>
    <w:rsid w:val="00096D02"/>
    <w:rsid w:val="00096D5F"/>
    <w:rsid w:val="00096FB4"/>
    <w:rsid w:val="00097196"/>
    <w:rsid w:val="00097201"/>
    <w:rsid w:val="00097275"/>
    <w:rsid w:val="000974B8"/>
    <w:rsid w:val="000976CD"/>
    <w:rsid w:val="0009785B"/>
    <w:rsid w:val="00097951"/>
    <w:rsid w:val="000A00B8"/>
    <w:rsid w:val="000A0113"/>
    <w:rsid w:val="000A01AC"/>
    <w:rsid w:val="000A02C1"/>
    <w:rsid w:val="000A034C"/>
    <w:rsid w:val="000A060F"/>
    <w:rsid w:val="000A089B"/>
    <w:rsid w:val="000A0B26"/>
    <w:rsid w:val="000A0ED9"/>
    <w:rsid w:val="000A0F5E"/>
    <w:rsid w:val="000A1124"/>
    <w:rsid w:val="000A11A3"/>
    <w:rsid w:val="000A11C7"/>
    <w:rsid w:val="000A12A7"/>
    <w:rsid w:val="000A15D9"/>
    <w:rsid w:val="000A17B5"/>
    <w:rsid w:val="000A17D5"/>
    <w:rsid w:val="000A18CA"/>
    <w:rsid w:val="000A1C30"/>
    <w:rsid w:val="000A1DC7"/>
    <w:rsid w:val="000A1E67"/>
    <w:rsid w:val="000A2118"/>
    <w:rsid w:val="000A2194"/>
    <w:rsid w:val="000A22A0"/>
    <w:rsid w:val="000A22BC"/>
    <w:rsid w:val="000A243E"/>
    <w:rsid w:val="000A24EA"/>
    <w:rsid w:val="000A2571"/>
    <w:rsid w:val="000A27E4"/>
    <w:rsid w:val="000A2B03"/>
    <w:rsid w:val="000A2C48"/>
    <w:rsid w:val="000A305B"/>
    <w:rsid w:val="000A317A"/>
    <w:rsid w:val="000A33D2"/>
    <w:rsid w:val="000A35DF"/>
    <w:rsid w:val="000A35E8"/>
    <w:rsid w:val="000A39EB"/>
    <w:rsid w:val="000A3ABB"/>
    <w:rsid w:val="000A3B53"/>
    <w:rsid w:val="000A3BFE"/>
    <w:rsid w:val="000A3C0A"/>
    <w:rsid w:val="000A3D11"/>
    <w:rsid w:val="000A4266"/>
    <w:rsid w:val="000A449E"/>
    <w:rsid w:val="000A463C"/>
    <w:rsid w:val="000A48AA"/>
    <w:rsid w:val="000A4912"/>
    <w:rsid w:val="000A49FB"/>
    <w:rsid w:val="000A4A63"/>
    <w:rsid w:val="000A4ACC"/>
    <w:rsid w:val="000A4AF1"/>
    <w:rsid w:val="000A4B19"/>
    <w:rsid w:val="000A4BEC"/>
    <w:rsid w:val="000A4C6B"/>
    <w:rsid w:val="000A4D5B"/>
    <w:rsid w:val="000A4D73"/>
    <w:rsid w:val="000A5250"/>
    <w:rsid w:val="000A525A"/>
    <w:rsid w:val="000A5457"/>
    <w:rsid w:val="000A54CF"/>
    <w:rsid w:val="000A5569"/>
    <w:rsid w:val="000A568B"/>
    <w:rsid w:val="000A56F3"/>
    <w:rsid w:val="000A588E"/>
    <w:rsid w:val="000A58BA"/>
    <w:rsid w:val="000A59FD"/>
    <w:rsid w:val="000A5ADD"/>
    <w:rsid w:val="000A5BE3"/>
    <w:rsid w:val="000A5C70"/>
    <w:rsid w:val="000A5DC2"/>
    <w:rsid w:val="000A5DD2"/>
    <w:rsid w:val="000A5FBD"/>
    <w:rsid w:val="000A627B"/>
    <w:rsid w:val="000A6303"/>
    <w:rsid w:val="000A6374"/>
    <w:rsid w:val="000A646A"/>
    <w:rsid w:val="000A64B3"/>
    <w:rsid w:val="000A6859"/>
    <w:rsid w:val="000A6E29"/>
    <w:rsid w:val="000A6ED3"/>
    <w:rsid w:val="000A7090"/>
    <w:rsid w:val="000A7154"/>
    <w:rsid w:val="000A7204"/>
    <w:rsid w:val="000A7222"/>
    <w:rsid w:val="000A7681"/>
    <w:rsid w:val="000A76A7"/>
    <w:rsid w:val="000A7773"/>
    <w:rsid w:val="000A792C"/>
    <w:rsid w:val="000A799E"/>
    <w:rsid w:val="000A7ACC"/>
    <w:rsid w:val="000A7B25"/>
    <w:rsid w:val="000A7EB1"/>
    <w:rsid w:val="000B0078"/>
    <w:rsid w:val="000B02F6"/>
    <w:rsid w:val="000B0334"/>
    <w:rsid w:val="000B0557"/>
    <w:rsid w:val="000B08F0"/>
    <w:rsid w:val="000B0945"/>
    <w:rsid w:val="000B0C57"/>
    <w:rsid w:val="000B0CEB"/>
    <w:rsid w:val="000B0EC8"/>
    <w:rsid w:val="000B0FC2"/>
    <w:rsid w:val="000B102B"/>
    <w:rsid w:val="000B1087"/>
    <w:rsid w:val="000B1265"/>
    <w:rsid w:val="000B131E"/>
    <w:rsid w:val="000B1447"/>
    <w:rsid w:val="000B147C"/>
    <w:rsid w:val="000B14BE"/>
    <w:rsid w:val="000B16B8"/>
    <w:rsid w:val="000B179F"/>
    <w:rsid w:val="000B17C1"/>
    <w:rsid w:val="000B1985"/>
    <w:rsid w:val="000B1D15"/>
    <w:rsid w:val="000B1DA3"/>
    <w:rsid w:val="000B1DCB"/>
    <w:rsid w:val="000B1ED5"/>
    <w:rsid w:val="000B2052"/>
    <w:rsid w:val="000B211A"/>
    <w:rsid w:val="000B21B6"/>
    <w:rsid w:val="000B21E4"/>
    <w:rsid w:val="000B220E"/>
    <w:rsid w:val="000B23AB"/>
    <w:rsid w:val="000B24AA"/>
    <w:rsid w:val="000B27E5"/>
    <w:rsid w:val="000B27F9"/>
    <w:rsid w:val="000B28CE"/>
    <w:rsid w:val="000B297E"/>
    <w:rsid w:val="000B2A7E"/>
    <w:rsid w:val="000B2B04"/>
    <w:rsid w:val="000B2B65"/>
    <w:rsid w:val="000B2DC7"/>
    <w:rsid w:val="000B2DC9"/>
    <w:rsid w:val="000B321E"/>
    <w:rsid w:val="000B35AE"/>
    <w:rsid w:val="000B35C8"/>
    <w:rsid w:val="000B360E"/>
    <w:rsid w:val="000B37AF"/>
    <w:rsid w:val="000B391B"/>
    <w:rsid w:val="000B3947"/>
    <w:rsid w:val="000B3A39"/>
    <w:rsid w:val="000B3B65"/>
    <w:rsid w:val="000B3CA1"/>
    <w:rsid w:val="000B416B"/>
    <w:rsid w:val="000B439E"/>
    <w:rsid w:val="000B43D4"/>
    <w:rsid w:val="000B4468"/>
    <w:rsid w:val="000B4505"/>
    <w:rsid w:val="000B455D"/>
    <w:rsid w:val="000B4712"/>
    <w:rsid w:val="000B48CD"/>
    <w:rsid w:val="000B4A33"/>
    <w:rsid w:val="000B4B48"/>
    <w:rsid w:val="000B4D9C"/>
    <w:rsid w:val="000B4E29"/>
    <w:rsid w:val="000B4EC2"/>
    <w:rsid w:val="000B4F0E"/>
    <w:rsid w:val="000B53B0"/>
    <w:rsid w:val="000B53BD"/>
    <w:rsid w:val="000B5422"/>
    <w:rsid w:val="000B54AE"/>
    <w:rsid w:val="000B5677"/>
    <w:rsid w:val="000B592F"/>
    <w:rsid w:val="000B5A12"/>
    <w:rsid w:val="000B5B2C"/>
    <w:rsid w:val="000B5DE2"/>
    <w:rsid w:val="000B6043"/>
    <w:rsid w:val="000B6102"/>
    <w:rsid w:val="000B628A"/>
    <w:rsid w:val="000B6479"/>
    <w:rsid w:val="000B6529"/>
    <w:rsid w:val="000B6639"/>
    <w:rsid w:val="000B6645"/>
    <w:rsid w:val="000B67D6"/>
    <w:rsid w:val="000B68A4"/>
    <w:rsid w:val="000B68E9"/>
    <w:rsid w:val="000B6937"/>
    <w:rsid w:val="000B6BA4"/>
    <w:rsid w:val="000B6C33"/>
    <w:rsid w:val="000B6DED"/>
    <w:rsid w:val="000B72EE"/>
    <w:rsid w:val="000B74BA"/>
    <w:rsid w:val="000B7602"/>
    <w:rsid w:val="000B78AC"/>
    <w:rsid w:val="000B7B9B"/>
    <w:rsid w:val="000B7CE4"/>
    <w:rsid w:val="000B7D0D"/>
    <w:rsid w:val="000B7DA8"/>
    <w:rsid w:val="000B7DD1"/>
    <w:rsid w:val="000B7EBD"/>
    <w:rsid w:val="000B7FC6"/>
    <w:rsid w:val="000C04E0"/>
    <w:rsid w:val="000C056A"/>
    <w:rsid w:val="000C070B"/>
    <w:rsid w:val="000C0F42"/>
    <w:rsid w:val="000C1140"/>
    <w:rsid w:val="000C1393"/>
    <w:rsid w:val="000C13A5"/>
    <w:rsid w:val="000C13E6"/>
    <w:rsid w:val="000C145F"/>
    <w:rsid w:val="000C1498"/>
    <w:rsid w:val="000C152B"/>
    <w:rsid w:val="000C1685"/>
    <w:rsid w:val="000C16B8"/>
    <w:rsid w:val="000C1717"/>
    <w:rsid w:val="000C174A"/>
    <w:rsid w:val="000C1803"/>
    <w:rsid w:val="000C1950"/>
    <w:rsid w:val="000C198C"/>
    <w:rsid w:val="000C1994"/>
    <w:rsid w:val="000C1BE2"/>
    <w:rsid w:val="000C1C94"/>
    <w:rsid w:val="000C1D3A"/>
    <w:rsid w:val="000C226C"/>
    <w:rsid w:val="000C2365"/>
    <w:rsid w:val="000C23AF"/>
    <w:rsid w:val="000C2567"/>
    <w:rsid w:val="000C25A0"/>
    <w:rsid w:val="000C26CB"/>
    <w:rsid w:val="000C273A"/>
    <w:rsid w:val="000C2978"/>
    <w:rsid w:val="000C2AC1"/>
    <w:rsid w:val="000C2B70"/>
    <w:rsid w:val="000C3008"/>
    <w:rsid w:val="000C3252"/>
    <w:rsid w:val="000C337A"/>
    <w:rsid w:val="000C359D"/>
    <w:rsid w:val="000C35E5"/>
    <w:rsid w:val="000C3631"/>
    <w:rsid w:val="000C368A"/>
    <w:rsid w:val="000C3763"/>
    <w:rsid w:val="000C3998"/>
    <w:rsid w:val="000C3A5D"/>
    <w:rsid w:val="000C3B0B"/>
    <w:rsid w:val="000C3C0D"/>
    <w:rsid w:val="000C40FF"/>
    <w:rsid w:val="000C44EE"/>
    <w:rsid w:val="000C46CB"/>
    <w:rsid w:val="000C48A3"/>
    <w:rsid w:val="000C48E4"/>
    <w:rsid w:val="000C4C8C"/>
    <w:rsid w:val="000C4D35"/>
    <w:rsid w:val="000C4EDA"/>
    <w:rsid w:val="000C4F23"/>
    <w:rsid w:val="000C4F69"/>
    <w:rsid w:val="000C5045"/>
    <w:rsid w:val="000C505C"/>
    <w:rsid w:val="000C50F4"/>
    <w:rsid w:val="000C51AB"/>
    <w:rsid w:val="000C5255"/>
    <w:rsid w:val="000C52A3"/>
    <w:rsid w:val="000C5491"/>
    <w:rsid w:val="000C5535"/>
    <w:rsid w:val="000C5540"/>
    <w:rsid w:val="000C55DC"/>
    <w:rsid w:val="000C55F2"/>
    <w:rsid w:val="000C56F3"/>
    <w:rsid w:val="000C57AB"/>
    <w:rsid w:val="000C5836"/>
    <w:rsid w:val="000C5906"/>
    <w:rsid w:val="000C5D4D"/>
    <w:rsid w:val="000C5F7C"/>
    <w:rsid w:val="000C6071"/>
    <w:rsid w:val="000C60A0"/>
    <w:rsid w:val="000C62F7"/>
    <w:rsid w:val="000C63C2"/>
    <w:rsid w:val="000C6509"/>
    <w:rsid w:val="000C6591"/>
    <w:rsid w:val="000C6730"/>
    <w:rsid w:val="000C6755"/>
    <w:rsid w:val="000C67E2"/>
    <w:rsid w:val="000C6860"/>
    <w:rsid w:val="000C686B"/>
    <w:rsid w:val="000C68B2"/>
    <w:rsid w:val="000C68D7"/>
    <w:rsid w:val="000C6956"/>
    <w:rsid w:val="000C6C6C"/>
    <w:rsid w:val="000C6C88"/>
    <w:rsid w:val="000C6DE5"/>
    <w:rsid w:val="000C6F24"/>
    <w:rsid w:val="000C71EF"/>
    <w:rsid w:val="000C7240"/>
    <w:rsid w:val="000C72E1"/>
    <w:rsid w:val="000C7414"/>
    <w:rsid w:val="000C754B"/>
    <w:rsid w:val="000C7555"/>
    <w:rsid w:val="000C7572"/>
    <w:rsid w:val="000C7771"/>
    <w:rsid w:val="000C777C"/>
    <w:rsid w:val="000C7883"/>
    <w:rsid w:val="000C78ED"/>
    <w:rsid w:val="000C7AD2"/>
    <w:rsid w:val="000C7B05"/>
    <w:rsid w:val="000C7B28"/>
    <w:rsid w:val="000C7B60"/>
    <w:rsid w:val="000C7B7F"/>
    <w:rsid w:val="000C7C51"/>
    <w:rsid w:val="000C7C96"/>
    <w:rsid w:val="000C7DE8"/>
    <w:rsid w:val="000C7F60"/>
    <w:rsid w:val="000D0368"/>
    <w:rsid w:val="000D0398"/>
    <w:rsid w:val="000D039B"/>
    <w:rsid w:val="000D03B0"/>
    <w:rsid w:val="000D0543"/>
    <w:rsid w:val="000D061D"/>
    <w:rsid w:val="000D0B7E"/>
    <w:rsid w:val="000D0C87"/>
    <w:rsid w:val="000D0CD4"/>
    <w:rsid w:val="000D0CF4"/>
    <w:rsid w:val="000D0FDF"/>
    <w:rsid w:val="000D131C"/>
    <w:rsid w:val="000D143B"/>
    <w:rsid w:val="000D14DA"/>
    <w:rsid w:val="000D15DC"/>
    <w:rsid w:val="000D15F3"/>
    <w:rsid w:val="000D161C"/>
    <w:rsid w:val="000D168A"/>
    <w:rsid w:val="000D16CE"/>
    <w:rsid w:val="000D1880"/>
    <w:rsid w:val="000D1A9A"/>
    <w:rsid w:val="000D1ABF"/>
    <w:rsid w:val="000D1B1A"/>
    <w:rsid w:val="000D1D07"/>
    <w:rsid w:val="000D1DCC"/>
    <w:rsid w:val="000D2024"/>
    <w:rsid w:val="000D2054"/>
    <w:rsid w:val="000D20FE"/>
    <w:rsid w:val="000D2247"/>
    <w:rsid w:val="000D235F"/>
    <w:rsid w:val="000D23E3"/>
    <w:rsid w:val="000D259D"/>
    <w:rsid w:val="000D263C"/>
    <w:rsid w:val="000D2792"/>
    <w:rsid w:val="000D29F7"/>
    <w:rsid w:val="000D2AC8"/>
    <w:rsid w:val="000D2B35"/>
    <w:rsid w:val="000D2BC5"/>
    <w:rsid w:val="000D2C1D"/>
    <w:rsid w:val="000D2D30"/>
    <w:rsid w:val="000D2E19"/>
    <w:rsid w:val="000D3016"/>
    <w:rsid w:val="000D30DD"/>
    <w:rsid w:val="000D3274"/>
    <w:rsid w:val="000D34CF"/>
    <w:rsid w:val="000D3560"/>
    <w:rsid w:val="000D39C2"/>
    <w:rsid w:val="000D39F7"/>
    <w:rsid w:val="000D3D01"/>
    <w:rsid w:val="000D3DEA"/>
    <w:rsid w:val="000D4266"/>
    <w:rsid w:val="000D42E3"/>
    <w:rsid w:val="000D44D8"/>
    <w:rsid w:val="000D4762"/>
    <w:rsid w:val="000D477C"/>
    <w:rsid w:val="000D482B"/>
    <w:rsid w:val="000D483C"/>
    <w:rsid w:val="000D4964"/>
    <w:rsid w:val="000D4B49"/>
    <w:rsid w:val="000D4E4A"/>
    <w:rsid w:val="000D4FD2"/>
    <w:rsid w:val="000D5155"/>
    <w:rsid w:val="000D5163"/>
    <w:rsid w:val="000D52F6"/>
    <w:rsid w:val="000D56A2"/>
    <w:rsid w:val="000D57A9"/>
    <w:rsid w:val="000D5A30"/>
    <w:rsid w:val="000D5D55"/>
    <w:rsid w:val="000D5D73"/>
    <w:rsid w:val="000D5E57"/>
    <w:rsid w:val="000D61EF"/>
    <w:rsid w:val="000D6611"/>
    <w:rsid w:val="000D681F"/>
    <w:rsid w:val="000D6838"/>
    <w:rsid w:val="000D68B6"/>
    <w:rsid w:val="000D6955"/>
    <w:rsid w:val="000D69AE"/>
    <w:rsid w:val="000D6B33"/>
    <w:rsid w:val="000D6B7C"/>
    <w:rsid w:val="000D6CF9"/>
    <w:rsid w:val="000D6F52"/>
    <w:rsid w:val="000D6FF8"/>
    <w:rsid w:val="000D74D6"/>
    <w:rsid w:val="000D751E"/>
    <w:rsid w:val="000D7654"/>
    <w:rsid w:val="000D7879"/>
    <w:rsid w:val="000D7919"/>
    <w:rsid w:val="000D79DA"/>
    <w:rsid w:val="000D7E5E"/>
    <w:rsid w:val="000E017B"/>
    <w:rsid w:val="000E0185"/>
    <w:rsid w:val="000E025C"/>
    <w:rsid w:val="000E0356"/>
    <w:rsid w:val="000E0362"/>
    <w:rsid w:val="000E0435"/>
    <w:rsid w:val="000E0795"/>
    <w:rsid w:val="000E0985"/>
    <w:rsid w:val="000E0CE3"/>
    <w:rsid w:val="000E0DB7"/>
    <w:rsid w:val="000E0E7E"/>
    <w:rsid w:val="000E11C0"/>
    <w:rsid w:val="000E11F3"/>
    <w:rsid w:val="000E1481"/>
    <w:rsid w:val="000E1A24"/>
    <w:rsid w:val="000E1A50"/>
    <w:rsid w:val="000E1B95"/>
    <w:rsid w:val="000E210A"/>
    <w:rsid w:val="000E2360"/>
    <w:rsid w:val="000E2499"/>
    <w:rsid w:val="000E24A9"/>
    <w:rsid w:val="000E274C"/>
    <w:rsid w:val="000E291F"/>
    <w:rsid w:val="000E2B30"/>
    <w:rsid w:val="000E2B6D"/>
    <w:rsid w:val="000E2B86"/>
    <w:rsid w:val="000E2BB2"/>
    <w:rsid w:val="000E2C0D"/>
    <w:rsid w:val="000E2C30"/>
    <w:rsid w:val="000E2D3A"/>
    <w:rsid w:val="000E2D4A"/>
    <w:rsid w:val="000E2DCF"/>
    <w:rsid w:val="000E2E06"/>
    <w:rsid w:val="000E3340"/>
    <w:rsid w:val="000E3626"/>
    <w:rsid w:val="000E38D5"/>
    <w:rsid w:val="000E3A05"/>
    <w:rsid w:val="000E3AEE"/>
    <w:rsid w:val="000E3B30"/>
    <w:rsid w:val="000E3C0E"/>
    <w:rsid w:val="000E3D11"/>
    <w:rsid w:val="000E3DFC"/>
    <w:rsid w:val="000E3F09"/>
    <w:rsid w:val="000E43A4"/>
    <w:rsid w:val="000E450B"/>
    <w:rsid w:val="000E4529"/>
    <w:rsid w:val="000E4612"/>
    <w:rsid w:val="000E4630"/>
    <w:rsid w:val="000E4755"/>
    <w:rsid w:val="000E475B"/>
    <w:rsid w:val="000E485A"/>
    <w:rsid w:val="000E48B1"/>
    <w:rsid w:val="000E4A37"/>
    <w:rsid w:val="000E4B82"/>
    <w:rsid w:val="000E4E14"/>
    <w:rsid w:val="000E4E57"/>
    <w:rsid w:val="000E518C"/>
    <w:rsid w:val="000E519E"/>
    <w:rsid w:val="000E51BA"/>
    <w:rsid w:val="000E549B"/>
    <w:rsid w:val="000E54F8"/>
    <w:rsid w:val="000E5595"/>
    <w:rsid w:val="000E5614"/>
    <w:rsid w:val="000E565F"/>
    <w:rsid w:val="000E571F"/>
    <w:rsid w:val="000E575B"/>
    <w:rsid w:val="000E57A8"/>
    <w:rsid w:val="000E5859"/>
    <w:rsid w:val="000E5B7A"/>
    <w:rsid w:val="000E5D00"/>
    <w:rsid w:val="000E5DAA"/>
    <w:rsid w:val="000E5E94"/>
    <w:rsid w:val="000E6092"/>
    <w:rsid w:val="000E6199"/>
    <w:rsid w:val="000E6595"/>
    <w:rsid w:val="000E67CF"/>
    <w:rsid w:val="000E6AA8"/>
    <w:rsid w:val="000E6B5C"/>
    <w:rsid w:val="000E6CF9"/>
    <w:rsid w:val="000E6E7D"/>
    <w:rsid w:val="000E70A0"/>
    <w:rsid w:val="000E712E"/>
    <w:rsid w:val="000E71C1"/>
    <w:rsid w:val="000E71D6"/>
    <w:rsid w:val="000E736C"/>
    <w:rsid w:val="000E76B2"/>
    <w:rsid w:val="000E7789"/>
    <w:rsid w:val="000E77D2"/>
    <w:rsid w:val="000E7D40"/>
    <w:rsid w:val="000F0022"/>
    <w:rsid w:val="000F0331"/>
    <w:rsid w:val="000F03F7"/>
    <w:rsid w:val="000F04DF"/>
    <w:rsid w:val="000F04E8"/>
    <w:rsid w:val="000F0783"/>
    <w:rsid w:val="000F085F"/>
    <w:rsid w:val="000F0950"/>
    <w:rsid w:val="000F0A88"/>
    <w:rsid w:val="000F0D2D"/>
    <w:rsid w:val="000F0F83"/>
    <w:rsid w:val="000F112E"/>
    <w:rsid w:val="000F1260"/>
    <w:rsid w:val="000F136C"/>
    <w:rsid w:val="000F14D9"/>
    <w:rsid w:val="000F1B79"/>
    <w:rsid w:val="000F1D36"/>
    <w:rsid w:val="000F1D39"/>
    <w:rsid w:val="000F1F6A"/>
    <w:rsid w:val="000F1F7E"/>
    <w:rsid w:val="000F1F97"/>
    <w:rsid w:val="000F1FFE"/>
    <w:rsid w:val="000F20D0"/>
    <w:rsid w:val="000F2190"/>
    <w:rsid w:val="000F24C0"/>
    <w:rsid w:val="000F2659"/>
    <w:rsid w:val="000F2C1A"/>
    <w:rsid w:val="000F2C25"/>
    <w:rsid w:val="000F2CDC"/>
    <w:rsid w:val="000F2D67"/>
    <w:rsid w:val="000F2D80"/>
    <w:rsid w:val="000F2F89"/>
    <w:rsid w:val="000F3161"/>
    <w:rsid w:val="000F3224"/>
    <w:rsid w:val="000F3238"/>
    <w:rsid w:val="000F350F"/>
    <w:rsid w:val="000F40F2"/>
    <w:rsid w:val="000F41EB"/>
    <w:rsid w:val="000F42AB"/>
    <w:rsid w:val="000F4444"/>
    <w:rsid w:val="000F456D"/>
    <w:rsid w:val="000F45B4"/>
    <w:rsid w:val="000F468E"/>
    <w:rsid w:val="000F46C0"/>
    <w:rsid w:val="000F4880"/>
    <w:rsid w:val="000F48A9"/>
    <w:rsid w:val="000F4933"/>
    <w:rsid w:val="000F498E"/>
    <w:rsid w:val="000F4CCA"/>
    <w:rsid w:val="000F4FB8"/>
    <w:rsid w:val="000F4FE5"/>
    <w:rsid w:val="000F5042"/>
    <w:rsid w:val="000F5053"/>
    <w:rsid w:val="000F50DC"/>
    <w:rsid w:val="000F5150"/>
    <w:rsid w:val="000F5287"/>
    <w:rsid w:val="000F52CC"/>
    <w:rsid w:val="000F5358"/>
    <w:rsid w:val="000F57B6"/>
    <w:rsid w:val="000F5830"/>
    <w:rsid w:val="000F5B02"/>
    <w:rsid w:val="000F5B67"/>
    <w:rsid w:val="000F5BB8"/>
    <w:rsid w:val="000F5D4D"/>
    <w:rsid w:val="000F5DA5"/>
    <w:rsid w:val="000F5E5C"/>
    <w:rsid w:val="000F5F38"/>
    <w:rsid w:val="000F5FB3"/>
    <w:rsid w:val="000F613A"/>
    <w:rsid w:val="000F6329"/>
    <w:rsid w:val="000F64EC"/>
    <w:rsid w:val="000F6519"/>
    <w:rsid w:val="000F6678"/>
    <w:rsid w:val="000F6700"/>
    <w:rsid w:val="000F692B"/>
    <w:rsid w:val="000F6986"/>
    <w:rsid w:val="000F6F36"/>
    <w:rsid w:val="000F6FB9"/>
    <w:rsid w:val="000F7362"/>
    <w:rsid w:val="000F76A5"/>
    <w:rsid w:val="000F784B"/>
    <w:rsid w:val="000F795C"/>
    <w:rsid w:val="000F7B09"/>
    <w:rsid w:val="000F7DCB"/>
    <w:rsid w:val="000F7E74"/>
    <w:rsid w:val="00100018"/>
    <w:rsid w:val="00100134"/>
    <w:rsid w:val="0010039C"/>
    <w:rsid w:val="00100708"/>
    <w:rsid w:val="001007CB"/>
    <w:rsid w:val="0010080E"/>
    <w:rsid w:val="0010081A"/>
    <w:rsid w:val="0010089C"/>
    <w:rsid w:val="001008C6"/>
    <w:rsid w:val="001009A5"/>
    <w:rsid w:val="00100A36"/>
    <w:rsid w:val="00100A71"/>
    <w:rsid w:val="00100BB0"/>
    <w:rsid w:val="00100E0F"/>
    <w:rsid w:val="00100FCA"/>
    <w:rsid w:val="00100FFB"/>
    <w:rsid w:val="00101351"/>
    <w:rsid w:val="0010138D"/>
    <w:rsid w:val="001013BD"/>
    <w:rsid w:val="001013F6"/>
    <w:rsid w:val="001015B8"/>
    <w:rsid w:val="00101805"/>
    <w:rsid w:val="00101C0A"/>
    <w:rsid w:val="00101F95"/>
    <w:rsid w:val="00102016"/>
    <w:rsid w:val="001020C6"/>
    <w:rsid w:val="00102417"/>
    <w:rsid w:val="001024D9"/>
    <w:rsid w:val="001025FB"/>
    <w:rsid w:val="0010291B"/>
    <w:rsid w:val="001029E9"/>
    <w:rsid w:val="00102A0C"/>
    <w:rsid w:val="00102BC1"/>
    <w:rsid w:val="00102D65"/>
    <w:rsid w:val="00102D8D"/>
    <w:rsid w:val="00102EEF"/>
    <w:rsid w:val="00103087"/>
    <w:rsid w:val="001030A1"/>
    <w:rsid w:val="00103204"/>
    <w:rsid w:val="00103437"/>
    <w:rsid w:val="001034CC"/>
    <w:rsid w:val="0010354D"/>
    <w:rsid w:val="001037D1"/>
    <w:rsid w:val="00103C3E"/>
    <w:rsid w:val="00103C3F"/>
    <w:rsid w:val="001043CA"/>
    <w:rsid w:val="001043F9"/>
    <w:rsid w:val="00104556"/>
    <w:rsid w:val="001045A8"/>
    <w:rsid w:val="0010468F"/>
    <w:rsid w:val="0010473D"/>
    <w:rsid w:val="00104786"/>
    <w:rsid w:val="001047B8"/>
    <w:rsid w:val="00104B27"/>
    <w:rsid w:val="00104B7F"/>
    <w:rsid w:val="001051B0"/>
    <w:rsid w:val="00105240"/>
    <w:rsid w:val="001053A1"/>
    <w:rsid w:val="001055C8"/>
    <w:rsid w:val="0010563A"/>
    <w:rsid w:val="00105756"/>
    <w:rsid w:val="001058D4"/>
    <w:rsid w:val="001058D5"/>
    <w:rsid w:val="0010590B"/>
    <w:rsid w:val="00105BAD"/>
    <w:rsid w:val="00105CDE"/>
    <w:rsid w:val="00105D38"/>
    <w:rsid w:val="00105E55"/>
    <w:rsid w:val="001060D9"/>
    <w:rsid w:val="00106215"/>
    <w:rsid w:val="00106420"/>
    <w:rsid w:val="0010648E"/>
    <w:rsid w:val="001064FE"/>
    <w:rsid w:val="0010669B"/>
    <w:rsid w:val="001066F9"/>
    <w:rsid w:val="001068A4"/>
    <w:rsid w:val="00106A13"/>
    <w:rsid w:val="00106B9A"/>
    <w:rsid w:val="00106C74"/>
    <w:rsid w:val="00106CC6"/>
    <w:rsid w:val="00106D2A"/>
    <w:rsid w:val="00106D47"/>
    <w:rsid w:val="00106E99"/>
    <w:rsid w:val="00107110"/>
    <w:rsid w:val="0010712E"/>
    <w:rsid w:val="001071F8"/>
    <w:rsid w:val="001072BC"/>
    <w:rsid w:val="00107667"/>
    <w:rsid w:val="0010792D"/>
    <w:rsid w:val="00107961"/>
    <w:rsid w:val="001079CF"/>
    <w:rsid w:val="00107A80"/>
    <w:rsid w:val="00107BAA"/>
    <w:rsid w:val="00107BF8"/>
    <w:rsid w:val="00107C38"/>
    <w:rsid w:val="00107C5F"/>
    <w:rsid w:val="0011003F"/>
    <w:rsid w:val="001102EE"/>
    <w:rsid w:val="001103A2"/>
    <w:rsid w:val="0011045A"/>
    <w:rsid w:val="00110515"/>
    <w:rsid w:val="00110659"/>
    <w:rsid w:val="001108A6"/>
    <w:rsid w:val="00110A3A"/>
    <w:rsid w:val="00110A3C"/>
    <w:rsid w:val="00110BF1"/>
    <w:rsid w:val="00110C90"/>
    <w:rsid w:val="00110DA8"/>
    <w:rsid w:val="00110EDD"/>
    <w:rsid w:val="00110F59"/>
    <w:rsid w:val="00111024"/>
    <w:rsid w:val="0011125D"/>
    <w:rsid w:val="00111317"/>
    <w:rsid w:val="001114DD"/>
    <w:rsid w:val="00111535"/>
    <w:rsid w:val="00111581"/>
    <w:rsid w:val="0011174A"/>
    <w:rsid w:val="00111A2C"/>
    <w:rsid w:val="00111C47"/>
    <w:rsid w:val="00111E52"/>
    <w:rsid w:val="00111E8E"/>
    <w:rsid w:val="00112131"/>
    <w:rsid w:val="0011239B"/>
    <w:rsid w:val="00112514"/>
    <w:rsid w:val="001127A2"/>
    <w:rsid w:val="00112A73"/>
    <w:rsid w:val="00112D90"/>
    <w:rsid w:val="00112E08"/>
    <w:rsid w:val="00112F02"/>
    <w:rsid w:val="001130E2"/>
    <w:rsid w:val="001132A8"/>
    <w:rsid w:val="001133D9"/>
    <w:rsid w:val="001133E0"/>
    <w:rsid w:val="001134F2"/>
    <w:rsid w:val="00113521"/>
    <w:rsid w:val="00113710"/>
    <w:rsid w:val="00113AB2"/>
    <w:rsid w:val="00113B7A"/>
    <w:rsid w:val="00113BDA"/>
    <w:rsid w:val="00113CD0"/>
    <w:rsid w:val="00113ED6"/>
    <w:rsid w:val="0011412F"/>
    <w:rsid w:val="00114171"/>
    <w:rsid w:val="001141EE"/>
    <w:rsid w:val="001142A3"/>
    <w:rsid w:val="001144FA"/>
    <w:rsid w:val="00114908"/>
    <w:rsid w:val="00114A21"/>
    <w:rsid w:val="00114B99"/>
    <w:rsid w:val="00114D16"/>
    <w:rsid w:val="00114D67"/>
    <w:rsid w:val="001151E1"/>
    <w:rsid w:val="00115251"/>
    <w:rsid w:val="00115516"/>
    <w:rsid w:val="00115693"/>
    <w:rsid w:val="00115716"/>
    <w:rsid w:val="00115763"/>
    <w:rsid w:val="00115848"/>
    <w:rsid w:val="00115857"/>
    <w:rsid w:val="00115894"/>
    <w:rsid w:val="00115A74"/>
    <w:rsid w:val="00115D69"/>
    <w:rsid w:val="00115F81"/>
    <w:rsid w:val="0011612D"/>
    <w:rsid w:val="00116175"/>
    <w:rsid w:val="001163F4"/>
    <w:rsid w:val="00116432"/>
    <w:rsid w:val="001166C1"/>
    <w:rsid w:val="00116DA0"/>
    <w:rsid w:val="00116EE3"/>
    <w:rsid w:val="001173D5"/>
    <w:rsid w:val="001173F2"/>
    <w:rsid w:val="001175C9"/>
    <w:rsid w:val="0011767C"/>
    <w:rsid w:val="0011778F"/>
    <w:rsid w:val="00117909"/>
    <w:rsid w:val="001179CA"/>
    <w:rsid w:val="00117A2B"/>
    <w:rsid w:val="00117BC1"/>
    <w:rsid w:val="00117C1E"/>
    <w:rsid w:val="00117CCC"/>
    <w:rsid w:val="00117CE3"/>
    <w:rsid w:val="00120044"/>
    <w:rsid w:val="00120480"/>
    <w:rsid w:val="0012050D"/>
    <w:rsid w:val="00120515"/>
    <w:rsid w:val="0012069A"/>
    <w:rsid w:val="001206D7"/>
    <w:rsid w:val="0012076B"/>
    <w:rsid w:val="001207A7"/>
    <w:rsid w:val="0012087C"/>
    <w:rsid w:val="00120B62"/>
    <w:rsid w:val="00120BFC"/>
    <w:rsid w:val="00120CA2"/>
    <w:rsid w:val="00121180"/>
    <w:rsid w:val="001212DC"/>
    <w:rsid w:val="0012181F"/>
    <w:rsid w:val="00121908"/>
    <w:rsid w:val="0012197C"/>
    <w:rsid w:val="00121A7D"/>
    <w:rsid w:val="00121C84"/>
    <w:rsid w:val="00121D13"/>
    <w:rsid w:val="00121D77"/>
    <w:rsid w:val="00122056"/>
    <w:rsid w:val="001220AD"/>
    <w:rsid w:val="0012221B"/>
    <w:rsid w:val="0012235E"/>
    <w:rsid w:val="00122384"/>
    <w:rsid w:val="001224C0"/>
    <w:rsid w:val="001226CB"/>
    <w:rsid w:val="001226ED"/>
    <w:rsid w:val="0012290A"/>
    <w:rsid w:val="00122974"/>
    <w:rsid w:val="00122A63"/>
    <w:rsid w:val="00122AF0"/>
    <w:rsid w:val="00122DF9"/>
    <w:rsid w:val="00122FEC"/>
    <w:rsid w:val="001230EA"/>
    <w:rsid w:val="0012332B"/>
    <w:rsid w:val="00123386"/>
    <w:rsid w:val="0012344E"/>
    <w:rsid w:val="001234CC"/>
    <w:rsid w:val="00123C62"/>
    <w:rsid w:val="00123CC2"/>
    <w:rsid w:val="00123D4F"/>
    <w:rsid w:val="00123DF4"/>
    <w:rsid w:val="00123F4B"/>
    <w:rsid w:val="0012425E"/>
    <w:rsid w:val="0012455F"/>
    <w:rsid w:val="0012459D"/>
    <w:rsid w:val="0012462B"/>
    <w:rsid w:val="001246C2"/>
    <w:rsid w:val="00124790"/>
    <w:rsid w:val="0012489B"/>
    <w:rsid w:val="0012489E"/>
    <w:rsid w:val="00124A35"/>
    <w:rsid w:val="00124DC6"/>
    <w:rsid w:val="00125451"/>
    <w:rsid w:val="00125667"/>
    <w:rsid w:val="001259F3"/>
    <w:rsid w:val="00125A1B"/>
    <w:rsid w:val="00125AA4"/>
    <w:rsid w:val="00125AC2"/>
    <w:rsid w:val="00125AD2"/>
    <w:rsid w:val="0012621D"/>
    <w:rsid w:val="001264E8"/>
    <w:rsid w:val="0012660E"/>
    <w:rsid w:val="00126834"/>
    <w:rsid w:val="00126924"/>
    <w:rsid w:val="00126B4A"/>
    <w:rsid w:val="00126BFD"/>
    <w:rsid w:val="00126D92"/>
    <w:rsid w:val="00127102"/>
    <w:rsid w:val="00127188"/>
    <w:rsid w:val="00127398"/>
    <w:rsid w:val="00127400"/>
    <w:rsid w:val="00127439"/>
    <w:rsid w:val="00127583"/>
    <w:rsid w:val="001275DC"/>
    <w:rsid w:val="0012773A"/>
    <w:rsid w:val="001278AC"/>
    <w:rsid w:val="00127C80"/>
    <w:rsid w:val="00127CBF"/>
    <w:rsid w:val="00127F99"/>
    <w:rsid w:val="00130003"/>
    <w:rsid w:val="0013003C"/>
    <w:rsid w:val="001301C9"/>
    <w:rsid w:val="001303D6"/>
    <w:rsid w:val="001304D4"/>
    <w:rsid w:val="00130507"/>
    <w:rsid w:val="00130530"/>
    <w:rsid w:val="00130877"/>
    <w:rsid w:val="001308E7"/>
    <w:rsid w:val="001309D7"/>
    <w:rsid w:val="00130B1B"/>
    <w:rsid w:val="00130CB5"/>
    <w:rsid w:val="00130CBF"/>
    <w:rsid w:val="00130DF7"/>
    <w:rsid w:val="0013129D"/>
    <w:rsid w:val="00131479"/>
    <w:rsid w:val="0013151A"/>
    <w:rsid w:val="0013154C"/>
    <w:rsid w:val="001315F5"/>
    <w:rsid w:val="00131827"/>
    <w:rsid w:val="00131866"/>
    <w:rsid w:val="001318AF"/>
    <w:rsid w:val="00131908"/>
    <w:rsid w:val="00131ACE"/>
    <w:rsid w:val="00131B40"/>
    <w:rsid w:val="00131C2A"/>
    <w:rsid w:val="00131D20"/>
    <w:rsid w:val="00131F12"/>
    <w:rsid w:val="00131FAD"/>
    <w:rsid w:val="001320FB"/>
    <w:rsid w:val="001321BF"/>
    <w:rsid w:val="00132413"/>
    <w:rsid w:val="00132522"/>
    <w:rsid w:val="0013275D"/>
    <w:rsid w:val="00132A1E"/>
    <w:rsid w:val="00132A9F"/>
    <w:rsid w:val="00132E49"/>
    <w:rsid w:val="00132E9F"/>
    <w:rsid w:val="00132F62"/>
    <w:rsid w:val="00133260"/>
    <w:rsid w:val="001332A3"/>
    <w:rsid w:val="001332E4"/>
    <w:rsid w:val="00133472"/>
    <w:rsid w:val="001334C2"/>
    <w:rsid w:val="00133524"/>
    <w:rsid w:val="001339D3"/>
    <w:rsid w:val="00133A26"/>
    <w:rsid w:val="00133A94"/>
    <w:rsid w:val="00133AB9"/>
    <w:rsid w:val="00133C4C"/>
    <w:rsid w:val="00133E3C"/>
    <w:rsid w:val="00133FBE"/>
    <w:rsid w:val="00134230"/>
    <w:rsid w:val="001342E6"/>
    <w:rsid w:val="00134312"/>
    <w:rsid w:val="0013439F"/>
    <w:rsid w:val="001344D8"/>
    <w:rsid w:val="0013454B"/>
    <w:rsid w:val="001345DD"/>
    <w:rsid w:val="00134799"/>
    <w:rsid w:val="001348B5"/>
    <w:rsid w:val="00134A4A"/>
    <w:rsid w:val="00134D1C"/>
    <w:rsid w:val="0013505C"/>
    <w:rsid w:val="00135394"/>
    <w:rsid w:val="001353F4"/>
    <w:rsid w:val="00135462"/>
    <w:rsid w:val="00135593"/>
    <w:rsid w:val="001358D0"/>
    <w:rsid w:val="00135A88"/>
    <w:rsid w:val="00135BA1"/>
    <w:rsid w:val="00135BF5"/>
    <w:rsid w:val="00135CAB"/>
    <w:rsid w:val="00135ECC"/>
    <w:rsid w:val="0013614B"/>
    <w:rsid w:val="001361EA"/>
    <w:rsid w:val="00136389"/>
    <w:rsid w:val="00136397"/>
    <w:rsid w:val="001364A5"/>
    <w:rsid w:val="0013654F"/>
    <w:rsid w:val="001365F2"/>
    <w:rsid w:val="00136837"/>
    <w:rsid w:val="00136C1C"/>
    <w:rsid w:val="00136C22"/>
    <w:rsid w:val="00136EB5"/>
    <w:rsid w:val="00136F5A"/>
    <w:rsid w:val="00136FAF"/>
    <w:rsid w:val="00136FB8"/>
    <w:rsid w:val="001374BC"/>
    <w:rsid w:val="00137642"/>
    <w:rsid w:val="00137829"/>
    <w:rsid w:val="001379CE"/>
    <w:rsid w:val="00137B27"/>
    <w:rsid w:val="00137BEA"/>
    <w:rsid w:val="00137C87"/>
    <w:rsid w:val="00137E87"/>
    <w:rsid w:val="0014006D"/>
    <w:rsid w:val="001402B3"/>
    <w:rsid w:val="001406CA"/>
    <w:rsid w:val="001409EF"/>
    <w:rsid w:val="00140CDB"/>
    <w:rsid w:val="00140CFD"/>
    <w:rsid w:val="00140F70"/>
    <w:rsid w:val="0014106D"/>
    <w:rsid w:val="00141181"/>
    <w:rsid w:val="001411D7"/>
    <w:rsid w:val="001413B6"/>
    <w:rsid w:val="001413E6"/>
    <w:rsid w:val="00141455"/>
    <w:rsid w:val="00141516"/>
    <w:rsid w:val="00141542"/>
    <w:rsid w:val="001416A1"/>
    <w:rsid w:val="0014190A"/>
    <w:rsid w:val="00141D06"/>
    <w:rsid w:val="00141DC1"/>
    <w:rsid w:val="00141EDB"/>
    <w:rsid w:val="0014246A"/>
    <w:rsid w:val="001425AC"/>
    <w:rsid w:val="001425C4"/>
    <w:rsid w:val="001426D8"/>
    <w:rsid w:val="0014290F"/>
    <w:rsid w:val="00142962"/>
    <w:rsid w:val="00142964"/>
    <w:rsid w:val="001429DB"/>
    <w:rsid w:val="00142AD7"/>
    <w:rsid w:val="00142AEE"/>
    <w:rsid w:val="00142B70"/>
    <w:rsid w:val="00142BC8"/>
    <w:rsid w:val="00142D52"/>
    <w:rsid w:val="00142E26"/>
    <w:rsid w:val="00142FC0"/>
    <w:rsid w:val="00143055"/>
    <w:rsid w:val="0014343D"/>
    <w:rsid w:val="00143556"/>
    <w:rsid w:val="0014362A"/>
    <w:rsid w:val="001437D9"/>
    <w:rsid w:val="00143A3E"/>
    <w:rsid w:val="00143A5A"/>
    <w:rsid w:val="00143AEF"/>
    <w:rsid w:val="00143AF6"/>
    <w:rsid w:val="00143D61"/>
    <w:rsid w:val="00143E37"/>
    <w:rsid w:val="00143E52"/>
    <w:rsid w:val="00143E9E"/>
    <w:rsid w:val="00143EA8"/>
    <w:rsid w:val="00144104"/>
    <w:rsid w:val="00144465"/>
    <w:rsid w:val="00144466"/>
    <w:rsid w:val="0014448B"/>
    <w:rsid w:val="0014490A"/>
    <w:rsid w:val="001449A4"/>
    <w:rsid w:val="00144A8F"/>
    <w:rsid w:val="00144C3A"/>
    <w:rsid w:val="001451C6"/>
    <w:rsid w:val="001452EC"/>
    <w:rsid w:val="0014535D"/>
    <w:rsid w:val="00145365"/>
    <w:rsid w:val="001453DD"/>
    <w:rsid w:val="00145896"/>
    <w:rsid w:val="00145E9E"/>
    <w:rsid w:val="00145EC5"/>
    <w:rsid w:val="0014603B"/>
    <w:rsid w:val="00146071"/>
    <w:rsid w:val="00146201"/>
    <w:rsid w:val="001462D9"/>
    <w:rsid w:val="001463D6"/>
    <w:rsid w:val="001464FF"/>
    <w:rsid w:val="0014665D"/>
    <w:rsid w:val="00146E28"/>
    <w:rsid w:val="00146F18"/>
    <w:rsid w:val="00147188"/>
    <w:rsid w:val="00147321"/>
    <w:rsid w:val="001474C3"/>
    <w:rsid w:val="0014779D"/>
    <w:rsid w:val="001477F7"/>
    <w:rsid w:val="0014782D"/>
    <w:rsid w:val="001478E4"/>
    <w:rsid w:val="00147B25"/>
    <w:rsid w:val="00147C3D"/>
    <w:rsid w:val="00147C7B"/>
    <w:rsid w:val="00147F82"/>
    <w:rsid w:val="00147F9C"/>
    <w:rsid w:val="00150011"/>
    <w:rsid w:val="00150115"/>
    <w:rsid w:val="0015029A"/>
    <w:rsid w:val="001502FD"/>
    <w:rsid w:val="00150409"/>
    <w:rsid w:val="0015074C"/>
    <w:rsid w:val="00150827"/>
    <w:rsid w:val="00150A98"/>
    <w:rsid w:val="00150AF4"/>
    <w:rsid w:val="00150B51"/>
    <w:rsid w:val="00150B6F"/>
    <w:rsid w:val="00150CE8"/>
    <w:rsid w:val="00150E04"/>
    <w:rsid w:val="00150E7E"/>
    <w:rsid w:val="00150E9E"/>
    <w:rsid w:val="00150F43"/>
    <w:rsid w:val="00150FD2"/>
    <w:rsid w:val="00151078"/>
    <w:rsid w:val="001512A1"/>
    <w:rsid w:val="00151491"/>
    <w:rsid w:val="0015156C"/>
    <w:rsid w:val="0015156F"/>
    <w:rsid w:val="0015176A"/>
    <w:rsid w:val="00151918"/>
    <w:rsid w:val="00151B9A"/>
    <w:rsid w:val="00151BF0"/>
    <w:rsid w:val="00151DB5"/>
    <w:rsid w:val="00151DF6"/>
    <w:rsid w:val="00151E83"/>
    <w:rsid w:val="00151F69"/>
    <w:rsid w:val="0015242D"/>
    <w:rsid w:val="00152465"/>
    <w:rsid w:val="00152C3C"/>
    <w:rsid w:val="00152CEE"/>
    <w:rsid w:val="00152E0C"/>
    <w:rsid w:val="00152E77"/>
    <w:rsid w:val="0015308E"/>
    <w:rsid w:val="00153350"/>
    <w:rsid w:val="001536EE"/>
    <w:rsid w:val="001539D6"/>
    <w:rsid w:val="00153CCB"/>
    <w:rsid w:val="00153E03"/>
    <w:rsid w:val="00153ED9"/>
    <w:rsid w:val="001540A2"/>
    <w:rsid w:val="001541CD"/>
    <w:rsid w:val="00154248"/>
    <w:rsid w:val="001542A4"/>
    <w:rsid w:val="0015452B"/>
    <w:rsid w:val="0015462E"/>
    <w:rsid w:val="00154717"/>
    <w:rsid w:val="00154820"/>
    <w:rsid w:val="0015483A"/>
    <w:rsid w:val="0015483E"/>
    <w:rsid w:val="00154898"/>
    <w:rsid w:val="0015498F"/>
    <w:rsid w:val="00154A1F"/>
    <w:rsid w:val="00154A2F"/>
    <w:rsid w:val="00154C4C"/>
    <w:rsid w:val="00154E30"/>
    <w:rsid w:val="00154F02"/>
    <w:rsid w:val="00155028"/>
    <w:rsid w:val="0015508B"/>
    <w:rsid w:val="00155113"/>
    <w:rsid w:val="00155177"/>
    <w:rsid w:val="00155701"/>
    <w:rsid w:val="00155763"/>
    <w:rsid w:val="001557D2"/>
    <w:rsid w:val="001558B2"/>
    <w:rsid w:val="001558F5"/>
    <w:rsid w:val="001559A4"/>
    <w:rsid w:val="001559A9"/>
    <w:rsid w:val="001559D0"/>
    <w:rsid w:val="001559D4"/>
    <w:rsid w:val="00155AA5"/>
    <w:rsid w:val="00155AA6"/>
    <w:rsid w:val="00155AF9"/>
    <w:rsid w:val="00155C91"/>
    <w:rsid w:val="00155CB9"/>
    <w:rsid w:val="00155F38"/>
    <w:rsid w:val="00156048"/>
    <w:rsid w:val="001560DB"/>
    <w:rsid w:val="00156358"/>
    <w:rsid w:val="0015653A"/>
    <w:rsid w:val="0015663A"/>
    <w:rsid w:val="0015684B"/>
    <w:rsid w:val="001569B1"/>
    <w:rsid w:val="00156CA7"/>
    <w:rsid w:val="00156D0B"/>
    <w:rsid w:val="00156DCD"/>
    <w:rsid w:val="00156F48"/>
    <w:rsid w:val="00156F79"/>
    <w:rsid w:val="00156FB8"/>
    <w:rsid w:val="001570C2"/>
    <w:rsid w:val="00157294"/>
    <w:rsid w:val="00157383"/>
    <w:rsid w:val="0015752F"/>
    <w:rsid w:val="0015754A"/>
    <w:rsid w:val="001575C2"/>
    <w:rsid w:val="00157D5E"/>
    <w:rsid w:val="00157FEF"/>
    <w:rsid w:val="00160299"/>
    <w:rsid w:val="001602C5"/>
    <w:rsid w:val="00160409"/>
    <w:rsid w:val="00160539"/>
    <w:rsid w:val="001608DB"/>
    <w:rsid w:val="00160927"/>
    <w:rsid w:val="001609B4"/>
    <w:rsid w:val="00160C03"/>
    <w:rsid w:val="00160C2B"/>
    <w:rsid w:val="00160CDD"/>
    <w:rsid w:val="00160EC5"/>
    <w:rsid w:val="00160F8C"/>
    <w:rsid w:val="0016116D"/>
    <w:rsid w:val="00161650"/>
    <w:rsid w:val="0016173A"/>
    <w:rsid w:val="001617E1"/>
    <w:rsid w:val="001618AC"/>
    <w:rsid w:val="001618C8"/>
    <w:rsid w:val="00161D96"/>
    <w:rsid w:val="00161E68"/>
    <w:rsid w:val="00161F68"/>
    <w:rsid w:val="0016205E"/>
    <w:rsid w:val="00162145"/>
    <w:rsid w:val="0016240B"/>
    <w:rsid w:val="001624C2"/>
    <w:rsid w:val="00162565"/>
    <w:rsid w:val="001625E1"/>
    <w:rsid w:val="00162965"/>
    <w:rsid w:val="00162C67"/>
    <w:rsid w:val="00162D12"/>
    <w:rsid w:val="00163036"/>
    <w:rsid w:val="001630A9"/>
    <w:rsid w:val="0016320E"/>
    <w:rsid w:val="00163212"/>
    <w:rsid w:val="00163230"/>
    <w:rsid w:val="0016325D"/>
    <w:rsid w:val="00163441"/>
    <w:rsid w:val="0016344E"/>
    <w:rsid w:val="00163689"/>
    <w:rsid w:val="001636DE"/>
    <w:rsid w:val="00163791"/>
    <w:rsid w:val="0016389F"/>
    <w:rsid w:val="001638BD"/>
    <w:rsid w:val="001638E0"/>
    <w:rsid w:val="00163CB0"/>
    <w:rsid w:val="00163F97"/>
    <w:rsid w:val="00164302"/>
    <w:rsid w:val="001643C3"/>
    <w:rsid w:val="001644D3"/>
    <w:rsid w:val="0016454D"/>
    <w:rsid w:val="0016454E"/>
    <w:rsid w:val="001646A1"/>
    <w:rsid w:val="00164786"/>
    <w:rsid w:val="00164A14"/>
    <w:rsid w:val="00164B76"/>
    <w:rsid w:val="00164C28"/>
    <w:rsid w:val="00164DCC"/>
    <w:rsid w:val="00164E93"/>
    <w:rsid w:val="00164FF9"/>
    <w:rsid w:val="00165179"/>
    <w:rsid w:val="0016532D"/>
    <w:rsid w:val="00165333"/>
    <w:rsid w:val="00165530"/>
    <w:rsid w:val="001655C7"/>
    <w:rsid w:val="00165766"/>
    <w:rsid w:val="001658A9"/>
    <w:rsid w:val="001659C4"/>
    <w:rsid w:val="00165AD0"/>
    <w:rsid w:val="00165B6F"/>
    <w:rsid w:val="0016613A"/>
    <w:rsid w:val="0016643F"/>
    <w:rsid w:val="001664F5"/>
    <w:rsid w:val="00166529"/>
    <w:rsid w:val="001665E4"/>
    <w:rsid w:val="00166945"/>
    <w:rsid w:val="00166ABD"/>
    <w:rsid w:val="00166EDF"/>
    <w:rsid w:val="00166F5B"/>
    <w:rsid w:val="00166FC0"/>
    <w:rsid w:val="00167055"/>
    <w:rsid w:val="00167110"/>
    <w:rsid w:val="0016740B"/>
    <w:rsid w:val="0016750F"/>
    <w:rsid w:val="001676BB"/>
    <w:rsid w:val="0016771F"/>
    <w:rsid w:val="001678EF"/>
    <w:rsid w:val="00167989"/>
    <w:rsid w:val="00167E54"/>
    <w:rsid w:val="00167F4D"/>
    <w:rsid w:val="00167F79"/>
    <w:rsid w:val="00167FDB"/>
    <w:rsid w:val="00170033"/>
    <w:rsid w:val="0017013B"/>
    <w:rsid w:val="001701C6"/>
    <w:rsid w:val="001702E8"/>
    <w:rsid w:val="00170330"/>
    <w:rsid w:val="00170447"/>
    <w:rsid w:val="001708BE"/>
    <w:rsid w:val="001708EA"/>
    <w:rsid w:val="001709FE"/>
    <w:rsid w:val="00170CA0"/>
    <w:rsid w:val="00170E71"/>
    <w:rsid w:val="001711A1"/>
    <w:rsid w:val="001711C6"/>
    <w:rsid w:val="0017127F"/>
    <w:rsid w:val="0017147F"/>
    <w:rsid w:val="001714C8"/>
    <w:rsid w:val="00171723"/>
    <w:rsid w:val="00171D5A"/>
    <w:rsid w:val="00171FE3"/>
    <w:rsid w:val="001720EC"/>
    <w:rsid w:val="001720F4"/>
    <w:rsid w:val="00172177"/>
    <w:rsid w:val="00172186"/>
    <w:rsid w:val="0017219C"/>
    <w:rsid w:val="001723AF"/>
    <w:rsid w:val="00172AB3"/>
    <w:rsid w:val="00172CAA"/>
    <w:rsid w:val="00172EAA"/>
    <w:rsid w:val="00172FB0"/>
    <w:rsid w:val="00173036"/>
    <w:rsid w:val="0017311C"/>
    <w:rsid w:val="00173180"/>
    <w:rsid w:val="001731E9"/>
    <w:rsid w:val="001731F0"/>
    <w:rsid w:val="00173349"/>
    <w:rsid w:val="00173366"/>
    <w:rsid w:val="001735E9"/>
    <w:rsid w:val="00173809"/>
    <w:rsid w:val="00173855"/>
    <w:rsid w:val="00173940"/>
    <w:rsid w:val="0017399E"/>
    <w:rsid w:val="00173A3F"/>
    <w:rsid w:val="00173D09"/>
    <w:rsid w:val="00173DF9"/>
    <w:rsid w:val="001743DB"/>
    <w:rsid w:val="00174461"/>
    <w:rsid w:val="0017457F"/>
    <w:rsid w:val="001745B5"/>
    <w:rsid w:val="001745BF"/>
    <w:rsid w:val="00174761"/>
    <w:rsid w:val="001747FA"/>
    <w:rsid w:val="00174A29"/>
    <w:rsid w:val="00174A41"/>
    <w:rsid w:val="00174A4D"/>
    <w:rsid w:val="00174A94"/>
    <w:rsid w:val="00174BDB"/>
    <w:rsid w:val="00174C6C"/>
    <w:rsid w:val="00174D70"/>
    <w:rsid w:val="00174DA7"/>
    <w:rsid w:val="00174E1F"/>
    <w:rsid w:val="00174F05"/>
    <w:rsid w:val="00174F14"/>
    <w:rsid w:val="0017509C"/>
    <w:rsid w:val="001751B5"/>
    <w:rsid w:val="0017527B"/>
    <w:rsid w:val="0017538E"/>
    <w:rsid w:val="0017581B"/>
    <w:rsid w:val="00175BF8"/>
    <w:rsid w:val="00175CB0"/>
    <w:rsid w:val="00175CED"/>
    <w:rsid w:val="00175D30"/>
    <w:rsid w:val="00175F00"/>
    <w:rsid w:val="00176088"/>
    <w:rsid w:val="0017613F"/>
    <w:rsid w:val="0017633C"/>
    <w:rsid w:val="00176723"/>
    <w:rsid w:val="001768E6"/>
    <w:rsid w:val="001768EF"/>
    <w:rsid w:val="001769CA"/>
    <w:rsid w:val="00176A0E"/>
    <w:rsid w:val="00176A4C"/>
    <w:rsid w:val="00176BC2"/>
    <w:rsid w:val="00176CDC"/>
    <w:rsid w:val="00176F43"/>
    <w:rsid w:val="0017700A"/>
    <w:rsid w:val="001771F1"/>
    <w:rsid w:val="0017722C"/>
    <w:rsid w:val="00177235"/>
    <w:rsid w:val="00177306"/>
    <w:rsid w:val="0017731C"/>
    <w:rsid w:val="00177567"/>
    <w:rsid w:val="001778D8"/>
    <w:rsid w:val="00177976"/>
    <w:rsid w:val="0017799E"/>
    <w:rsid w:val="00177E16"/>
    <w:rsid w:val="00177F10"/>
    <w:rsid w:val="00177F42"/>
    <w:rsid w:val="00177F86"/>
    <w:rsid w:val="00177FEF"/>
    <w:rsid w:val="00180074"/>
    <w:rsid w:val="001800AC"/>
    <w:rsid w:val="00180179"/>
    <w:rsid w:val="00180307"/>
    <w:rsid w:val="00180586"/>
    <w:rsid w:val="0018067C"/>
    <w:rsid w:val="001808B8"/>
    <w:rsid w:val="001809B9"/>
    <w:rsid w:val="00180C01"/>
    <w:rsid w:val="00180DB0"/>
    <w:rsid w:val="00180F06"/>
    <w:rsid w:val="00180F4E"/>
    <w:rsid w:val="00180FD4"/>
    <w:rsid w:val="001811EA"/>
    <w:rsid w:val="00181421"/>
    <w:rsid w:val="001816D4"/>
    <w:rsid w:val="0018172F"/>
    <w:rsid w:val="00181948"/>
    <w:rsid w:val="00181BD7"/>
    <w:rsid w:val="00181C06"/>
    <w:rsid w:val="00181CF9"/>
    <w:rsid w:val="00181E35"/>
    <w:rsid w:val="00181E43"/>
    <w:rsid w:val="00181EC3"/>
    <w:rsid w:val="00181ECC"/>
    <w:rsid w:val="00182052"/>
    <w:rsid w:val="00182066"/>
    <w:rsid w:val="0018212C"/>
    <w:rsid w:val="00182139"/>
    <w:rsid w:val="0018214D"/>
    <w:rsid w:val="0018248B"/>
    <w:rsid w:val="00182654"/>
    <w:rsid w:val="00182754"/>
    <w:rsid w:val="0018280D"/>
    <w:rsid w:val="00182A28"/>
    <w:rsid w:val="00182CDE"/>
    <w:rsid w:val="00182D0A"/>
    <w:rsid w:val="00182F2D"/>
    <w:rsid w:val="0018330E"/>
    <w:rsid w:val="0018333F"/>
    <w:rsid w:val="001833BF"/>
    <w:rsid w:val="001835BC"/>
    <w:rsid w:val="001835C2"/>
    <w:rsid w:val="001838BF"/>
    <w:rsid w:val="00183908"/>
    <w:rsid w:val="0018393C"/>
    <w:rsid w:val="0018397D"/>
    <w:rsid w:val="00183BF0"/>
    <w:rsid w:val="00183C49"/>
    <w:rsid w:val="00183CA4"/>
    <w:rsid w:val="00183FB1"/>
    <w:rsid w:val="0018422B"/>
    <w:rsid w:val="00184237"/>
    <w:rsid w:val="001844DD"/>
    <w:rsid w:val="00184562"/>
    <w:rsid w:val="00184574"/>
    <w:rsid w:val="001845CF"/>
    <w:rsid w:val="00184808"/>
    <w:rsid w:val="0018483B"/>
    <w:rsid w:val="00184868"/>
    <w:rsid w:val="0018492C"/>
    <w:rsid w:val="00184C77"/>
    <w:rsid w:val="00184C81"/>
    <w:rsid w:val="00184DA7"/>
    <w:rsid w:val="00184F72"/>
    <w:rsid w:val="00185030"/>
    <w:rsid w:val="00185044"/>
    <w:rsid w:val="00185186"/>
    <w:rsid w:val="00185511"/>
    <w:rsid w:val="001857BB"/>
    <w:rsid w:val="00185892"/>
    <w:rsid w:val="001858B2"/>
    <w:rsid w:val="001858CF"/>
    <w:rsid w:val="00185917"/>
    <w:rsid w:val="00185961"/>
    <w:rsid w:val="00185B57"/>
    <w:rsid w:val="00185BC1"/>
    <w:rsid w:val="00185E0E"/>
    <w:rsid w:val="0018609F"/>
    <w:rsid w:val="0018627A"/>
    <w:rsid w:val="00186334"/>
    <w:rsid w:val="001867A7"/>
    <w:rsid w:val="0018694B"/>
    <w:rsid w:val="00186958"/>
    <w:rsid w:val="00186AF8"/>
    <w:rsid w:val="00186C87"/>
    <w:rsid w:val="00186F52"/>
    <w:rsid w:val="0018767F"/>
    <w:rsid w:val="0018792C"/>
    <w:rsid w:val="00187BCE"/>
    <w:rsid w:val="00187C7F"/>
    <w:rsid w:val="00187C8C"/>
    <w:rsid w:val="00187D2C"/>
    <w:rsid w:val="00187E08"/>
    <w:rsid w:val="00187E88"/>
    <w:rsid w:val="00187EEA"/>
    <w:rsid w:val="0019049D"/>
    <w:rsid w:val="00190509"/>
    <w:rsid w:val="001907D0"/>
    <w:rsid w:val="001908FE"/>
    <w:rsid w:val="001909BD"/>
    <w:rsid w:val="00190A58"/>
    <w:rsid w:val="00190B74"/>
    <w:rsid w:val="00190BC8"/>
    <w:rsid w:val="00190F21"/>
    <w:rsid w:val="0019113A"/>
    <w:rsid w:val="00191149"/>
    <w:rsid w:val="001911D8"/>
    <w:rsid w:val="0019137E"/>
    <w:rsid w:val="001914E5"/>
    <w:rsid w:val="0019155E"/>
    <w:rsid w:val="001916C2"/>
    <w:rsid w:val="001916D1"/>
    <w:rsid w:val="00191864"/>
    <w:rsid w:val="00191A16"/>
    <w:rsid w:val="00191AC5"/>
    <w:rsid w:val="0019216D"/>
    <w:rsid w:val="001921DC"/>
    <w:rsid w:val="00192316"/>
    <w:rsid w:val="0019233A"/>
    <w:rsid w:val="001928CE"/>
    <w:rsid w:val="001928DC"/>
    <w:rsid w:val="001928F7"/>
    <w:rsid w:val="0019293B"/>
    <w:rsid w:val="00192C44"/>
    <w:rsid w:val="00192D92"/>
    <w:rsid w:val="00192E72"/>
    <w:rsid w:val="00192EC8"/>
    <w:rsid w:val="00192F10"/>
    <w:rsid w:val="00192F24"/>
    <w:rsid w:val="00192F7C"/>
    <w:rsid w:val="001931FC"/>
    <w:rsid w:val="00193284"/>
    <w:rsid w:val="001934B4"/>
    <w:rsid w:val="0019353C"/>
    <w:rsid w:val="001935EF"/>
    <w:rsid w:val="001937CF"/>
    <w:rsid w:val="00193823"/>
    <w:rsid w:val="00193ACF"/>
    <w:rsid w:val="00193AE0"/>
    <w:rsid w:val="00193B32"/>
    <w:rsid w:val="00193B3B"/>
    <w:rsid w:val="00193BC6"/>
    <w:rsid w:val="00193D16"/>
    <w:rsid w:val="00193E87"/>
    <w:rsid w:val="00193EC2"/>
    <w:rsid w:val="00193FE8"/>
    <w:rsid w:val="0019414C"/>
    <w:rsid w:val="001941F0"/>
    <w:rsid w:val="00194365"/>
    <w:rsid w:val="001946BB"/>
    <w:rsid w:val="00194957"/>
    <w:rsid w:val="00194A2E"/>
    <w:rsid w:val="00194B85"/>
    <w:rsid w:val="00194E1E"/>
    <w:rsid w:val="00194E79"/>
    <w:rsid w:val="00194FB3"/>
    <w:rsid w:val="00195051"/>
    <w:rsid w:val="001951A6"/>
    <w:rsid w:val="0019543F"/>
    <w:rsid w:val="0019544C"/>
    <w:rsid w:val="0019570B"/>
    <w:rsid w:val="00195962"/>
    <w:rsid w:val="00195979"/>
    <w:rsid w:val="00195A24"/>
    <w:rsid w:val="00195BE4"/>
    <w:rsid w:val="00195DC0"/>
    <w:rsid w:val="00195F18"/>
    <w:rsid w:val="00196160"/>
    <w:rsid w:val="001961EC"/>
    <w:rsid w:val="00196215"/>
    <w:rsid w:val="00196317"/>
    <w:rsid w:val="001963DC"/>
    <w:rsid w:val="00196453"/>
    <w:rsid w:val="00196845"/>
    <w:rsid w:val="001968CB"/>
    <w:rsid w:val="00196992"/>
    <w:rsid w:val="00196A3C"/>
    <w:rsid w:val="00196B79"/>
    <w:rsid w:val="00196DB6"/>
    <w:rsid w:val="00196DE3"/>
    <w:rsid w:val="0019702C"/>
    <w:rsid w:val="001972D7"/>
    <w:rsid w:val="001972FD"/>
    <w:rsid w:val="00197309"/>
    <w:rsid w:val="001975A0"/>
    <w:rsid w:val="001975C8"/>
    <w:rsid w:val="0019773D"/>
    <w:rsid w:val="00197986"/>
    <w:rsid w:val="00197B89"/>
    <w:rsid w:val="00197B93"/>
    <w:rsid w:val="00197DB2"/>
    <w:rsid w:val="00197F85"/>
    <w:rsid w:val="001A0022"/>
    <w:rsid w:val="001A005A"/>
    <w:rsid w:val="001A0328"/>
    <w:rsid w:val="001A0335"/>
    <w:rsid w:val="001A036F"/>
    <w:rsid w:val="001A03EC"/>
    <w:rsid w:val="001A04E8"/>
    <w:rsid w:val="001A05B7"/>
    <w:rsid w:val="001A05F7"/>
    <w:rsid w:val="001A06F4"/>
    <w:rsid w:val="001A0AB5"/>
    <w:rsid w:val="001A0B51"/>
    <w:rsid w:val="001A0C4D"/>
    <w:rsid w:val="001A0D28"/>
    <w:rsid w:val="001A0E96"/>
    <w:rsid w:val="001A0EA8"/>
    <w:rsid w:val="001A1053"/>
    <w:rsid w:val="001A1272"/>
    <w:rsid w:val="001A1399"/>
    <w:rsid w:val="001A1751"/>
    <w:rsid w:val="001A1A0A"/>
    <w:rsid w:val="001A1AF0"/>
    <w:rsid w:val="001A1BE2"/>
    <w:rsid w:val="001A1CDB"/>
    <w:rsid w:val="001A1F8C"/>
    <w:rsid w:val="001A1FAB"/>
    <w:rsid w:val="001A2049"/>
    <w:rsid w:val="001A2336"/>
    <w:rsid w:val="001A241C"/>
    <w:rsid w:val="001A2691"/>
    <w:rsid w:val="001A2A9C"/>
    <w:rsid w:val="001A2C47"/>
    <w:rsid w:val="001A2EC9"/>
    <w:rsid w:val="001A3247"/>
    <w:rsid w:val="001A3320"/>
    <w:rsid w:val="001A3501"/>
    <w:rsid w:val="001A360F"/>
    <w:rsid w:val="001A3685"/>
    <w:rsid w:val="001A3DBE"/>
    <w:rsid w:val="001A3E20"/>
    <w:rsid w:val="001A4020"/>
    <w:rsid w:val="001A403C"/>
    <w:rsid w:val="001A4093"/>
    <w:rsid w:val="001A42BF"/>
    <w:rsid w:val="001A43BE"/>
    <w:rsid w:val="001A44C1"/>
    <w:rsid w:val="001A45C5"/>
    <w:rsid w:val="001A4631"/>
    <w:rsid w:val="001A481D"/>
    <w:rsid w:val="001A4B9A"/>
    <w:rsid w:val="001A4C75"/>
    <w:rsid w:val="001A4D0E"/>
    <w:rsid w:val="001A4D9E"/>
    <w:rsid w:val="001A4E3E"/>
    <w:rsid w:val="001A5070"/>
    <w:rsid w:val="001A5302"/>
    <w:rsid w:val="001A583C"/>
    <w:rsid w:val="001A5942"/>
    <w:rsid w:val="001A5A63"/>
    <w:rsid w:val="001A5B77"/>
    <w:rsid w:val="001A5BF7"/>
    <w:rsid w:val="001A5D6C"/>
    <w:rsid w:val="001A5D92"/>
    <w:rsid w:val="001A5FE2"/>
    <w:rsid w:val="001A61AC"/>
    <w:rsid w:val="001A6321"/>
    <w:rsid w:val="001A63EA"/>
    <w:rsid w:val="001A674F"/>
    <w:rsid w:val="001A6909"/>
    <w:rsid w:val="001A6CDD"/>
    <w:rsid w:val="001A6FF0"/>
    <w:rsid w:val="001A7039"/>
    <w:rsid w:val="001A70FC"/>
    <w:rsid w:val="001A7329"/>
    <w:rsid w:val="001A73A7"/>
    <w:rsid w:val="001A73C1"/>
    <w:rsid w:val="001A7454"/>
    <w:rsid w:val="001A7471"/>
    <w:rsid w:val="001A75D5"/>
    <w:rsid w:val="001A7739"/>
    <w:rsid w:val="001A77E1"/>
    <w:rsid w:val="001A783A"/>
    <w:rsid w:val="001A78CE"/>
    <w:rsid w:val="001A7A48"/>
    <w:rsid w:val="001A7AE2"/>
    <w:rsid w:val="001A7BE1"/>
    <w:rsid w:val="001A7D1A"/>
    <w:rsid w:val="001A7D9B"/>
    <w:rsid w:val="001A7FBA"/>
    <w:rsid w:val="001B024C"/>
    <w:rsid w:val="001B027C"/>
    <w:rsid w:val="001B0416"/>
    <w:rsid w:val="001B046F"/>
    <w:rsid w:val="001B064A"/>
    <w:rsid w:val="001B0684"/>
    <w:rsid w:val="001B07BA"/>
    <w:rsid w:val="001B085F"/>
    <w:rsid w:val="001B09BA"/>
    <w:rsid w:val="001B0A05"/>
    <w:rsid w:val="001B0CE6"/>
    <w:rsid w:val="001B1100"/>
    <w:rsid w:val="001B12BC"/>
    <w:rsid w:val="001B1539"/>
    <w:rsid w:val="001B16DE"/>
    <w:rsid w:val="001B1A6C"/>
    <w:rsid w:val="001B1A76"/>
    <w:rsid w:val="001B1B4C"/>
    <w:rsid w:val="001B1CFD"/>
    <w:rsid w:val="001B1D60"/>
    <w:rsid w:val="001B1E55"/>
    <w:rsid w:val="001B1E6D"/>
    <w:rsid w:val="001B1EBD"/>
    <w:rsid w:val="001B2293"/>
    <w:rsid w:val="001B2417"/>
    <w:rsid w:val="001B243A"/>
    <w:rsid w:val="001B25F2"/>
    <w:rsid w:val="001B289D"/>
    <w:rsid w:val="001B295A"/>
    <w:rsid w:val="001B2AB6"/>
    <w:rsid w:val="001B2C8E"/>
    <w:rsid w:val="001B2D90"/>
    <w:rsid w:val="001B2D9C"/>
    <w:rsid w:val="001B2DAF"/>
    <w:rsid w:val="001B2E28"/>
    <w:rsid w:val="001B328E"/>
    <w:rsid w:val="001B32BD"/>
    <w:rsid w:val="001B32C9"/>
    <w:rsid w:val="001B3465"/>
    <w:rsid w:val="001B3486"/>
    <w:rsid w:val="001B348D"/>
    <w:rsid w:val="001B3529"/>
    <w:rsid w:val="001B3538"/>
    <w:rsid w:val="001B3681"/>
    <w:rsid w:val="001B37E3"/>
    <w:rsid w:val="001B38B4"/>
    <w:rsid w:val="001B38DA"/>
    <w:rsid w:val="001B3FBE"/>
    <w:rsid w:val="001B40B6"/>
    <w:rsid w:val="001B40E9"/>
    <w:rsid w:val="001B4128"/>
    <w:rsid w:val="001B41D4"/>
    <w:rsid w:val="001B4289"/>
    <w:rsid w:val="001B4333"/>
    <w:rsid w:val="001B4365"/>
    <w:rsid w:val="001B437B"/>
    <w:rsid w:val="001B453A"/>
    <w:rsid w:val="001B4883"/>
    <w:rsid w:val="001B4A80"/>
    <w:rsid w:val="001B4C74"/>
    <w:rsid w:val="001B516A"/>
    <w:rsid w:val="001B51D8"/>
    <w:rsid w:val="001B528B"/>
    <w:rsid w:val="001B552F"/>
    <w:rsid w:val="001B57BC"/>
    <w:rsid w:val="001B58A0"/>
    <w:rsid w:val="001B59BD"/>
    <w:rsid w:val="001B5A73"/>
    <w:rsid w:val="001B5EFB"/>
    <w:rsid w:val="001B5F00"/>
    <w:rsid w:val="001B5FFE"/>
    <w:rsid w:val="001B6037"/>
    <w:rsid w:val="001B6092"/>
    <w:rsid w:val="001B6343"/>
    <w:rsid w:val="001B63C2"/>
    <w:rsid w:val="001B6510"/>
    <w:rsid w:val="001B6759"/>
    <w:rsid w:val="001B6A42"/>
    <w:rsid w:val="001B6ACE"/>
    <w:rsid w:val="001B6CFB"/>
    <w:rsid w:val="001B6E21"/>
    <w:rsid w:val="001B6FD9"/>
    <w:rsid w:val="001B7198"/>
    <w:rsid w:val="001B73FC"/>
    <w:rsid w:val="001B74F8"/>
    <w:rsid w:val="001B7537"/>
    <w:rsid w:val="001B77DA"/>
    <w:rsid w:val="001B790A"/>
    <w:rsid w:val="001B7972"/>
    <w:rsid w:val="001B7C09"/>
    <w:rsid w:val="001B7D8B"/>
    <w:rsid w:val="001B7D9C"/>
    <w:rsid w:val="001B7F86"/>
    <w:rsid w:val="001C014A"/>
    <w:rsid w:val="001C0564"/>
    <w:rsid w:val="001C063C"/>
    <w:rsid w:val="001C067A"/>
    <w:rsid w:val="001C080B"/>
    <w:rsid w:val="001C084F"/>
    <w:rsid w:val="001C0854"/>
    <w:rsid w:val="001C0A21"/>
    <w:rsid w:val="001C0B18"/>
    <w:rsid w:val="001C0B92"/>
    <w:rsid w:val="001C10A0"/>
    <w:rsid w:val="001C1168"/>
    <w:rsid w:val="001C11C0"/>
    <w:rsid w:val="001C15C1"/>
    <w:rsid w:val="001C1699"/>
    <w:rsid w:val="001C16C9"/>
    <w:rsid w:val="001C16D3"/>
    <w:rsid w:val="001C18E2"/>
    <w:rsid w:val="001C1A16"/>
    <w:rsid w:val="001C1A9D"/>
    <w:rsid w:val="001C1CE1"/>
    <w:rsid w:val="001C1E3F"/>
    <w:rsid w:val="001C1FB6"/>
    <w:rsid w:val="001C2177"/>
    <w:rsid w:val="001C2282"/>
    <w:rsid w:val="001C2342"/>
    <w:rsid w:val="001C2345"/>
    <w:rsid w:val="001C24B4"/>
    <w:rsid w:val="001C2C05"/>
    <w:rsid w:val="001C2C40"/>
    <w:rsid w:val="001C2FA2"/>
    <w:rsid w:val="001C31D5"/>
    <w:rsid w:val="001C3265"/>
    <w:rsid w:val="001C346A"/>
    <w:rsid w:val="001C3546"/>
    <w:rsid w:val="001C37E5"/>
    <w:rsid w:val="001C397B"/>
    <w:rsid w:val="001C3AE5"/>
    <w:rsid w:val="001C3B0B"/>
    <w:rsid w:val="001C3E5B"/>
    <w:rsid w:val="001C403B"/>
    <w:rsid w:val="001C4177"/>
    <w:rsid w:val="001C4237"/>
    <w:rsid w:val="001C4244"/>
    <w:rsid w:val="001C431D"/>
    <w:rsid w:val="001C4339"/>
    <w:rsid w:val="001C4348"/>
    <w:rsid w:val="001C4456"/>
    <w:rsid w:val="001C44CE"/>
    <w:rsid w:val="001C4776"/>
    <w:rsid w:val="001C484C"/>
    <w:rsid w:val="001C484E"/>
    <w:rsid w:val="001C4932"/>
    <w:rsid w:val="001C4C00"/>
    <w:rsid w:val="001C4C93"/>
    <w:rsid w:val="001C4DF1"/>
    <w:rsid w:val="001C4E1A"/>
    <w:rsid w:val="001C4F8A"/>
    <w:rsid w:val="001C5111"/>
    <w:rsid w:val="001C55DE"/>
    <w:rsid w:val="001C56F9"/>
    <w:rsid w:val="001C57FC"/>
    <w:rsid w:val="001C589C"/>
    <w:rsid w:val="001C59C0"/>
    <w:rsid w:val="001C5BAF"/>
    <w:rsid w:val="001C5CB1"/>
    <w:rsid w:val="001C5F9D"/>
    <w:rsid w:val="001C6184"/>
    <w:rsid w:val="001C65B4"/>
    <w:rsid w:val="001C65B9"/>
    <w:rsid w:val="001C6696"/>
    <w:rsid w:val="001C679E"/>
    <w:rsid w:val="001C67A1"/>
    <w:rsid w:val="001C67A9"/>
    <w:rsid w:val="001C68BC"/>
    <w:rsid w:val="001C68CE"/>
    <w:rsid w:val="001C69A3"/>
    <w:rsid w:val="001C6A46"/>
    <w:rsid w:val="001C6BEA"/>
    <w:rsid w:val="001C6E9D"/>
    <w:rsid w:val="001C6E9F"/>
    <w:rsid w:val="001C6F94"/>
    <w:rsid w:val="001C714C"/>
    <w:rsid w:val="001C71AB"/>
    <w:rsid w:val="001C72ED"/>
    <w:rsid w:val="001C730E"/>
    <w:rsid w:val="001C7443"/>
    <w:rsid w:val="001C7818"/>
    <w:rsid w:val="001C7AF4"/>
    <w:rsid w:val="001C7CD8"/>
    <w:rsid w:val="001C7EE9"/>
    <w:rsid w:val="001C7FA8"/>
    <w:rsid w:val="001D004E"/>
    <w:rsid w:val="001D00C2"/>
    <w:rsid w:val="001D0130"/>
    <w:rsid w:val="001D015B"/>
    <w:rsid w:val="001D034E"/>
    <w:rsid w:val="001D03EB"/>
    <w:rsid w:val="001D0419"/>
    <w:rsid w:val="001D05BE"/>
    <w:rsid w:val="001D0622"/>
    <w:rsid w:val="001D06BE"/>
    <w:rsid w:val="001D06FF"/>
    <w:rsid w:val="001D0805"/>
    <w:rsid w:val="001D0EC8"/>
    <w:rsid w:val="001D0F91"/>
    <w:rsid w:val="001D0FA2"/>
    <w:rsid w:val="001D10DA"/>
    <w:rsid w:val="001D15B0"/>
    <w:rsid w:val="001D1789"/>
    <w:rsid w:val="001D1864"/>
    <w:rsid w:val="001D1AF5"/>
    <w:rsid w:val="001D1B58"/>
    <w:rsid w:val="001D1D82"/>
    <w:rsid w:val="001D1DCC"/>
    <w:rsid w:val="001D1DFC"/>
    <w:rsid w:val="001D1F91"/>
    <w:rsid w:val="001D224E"/>
    <w:rsid w:val="001D22C1"/>
    <w:rsid w:val="001D250C"/>
    <w:rsid w:val="001D2574"/>
    <w:rsid w:val="001D25B7"/>
    <w:rsid w:val="001D2652"/>
    <w:rsid w:val="001D2A31"/>
    <w:rsid w:val="001D2D9D"/>
    <w:rsid w:val="001D2FFB"/>
    <w:rsid w:val="001D3014"/>
    <w:rsid w:val="001D31E5"/>
    <w:rsid w:val="001D3214"/>
    <w:rsid w:val="001D33A1"/>
    <w:rsid w:val="001D33B6"/>
    <w:rsid w:val="001D3477"/>
    <w:rsid w:val="001D348F"/>
    <w:rsid w:val="001D3603"/>
    <w:rsid w:val="001D3723"/>
    <w:rsid w:val="001D3B9F"/>
    <w:rsid w:val="001D3C3A"/>
    <w:rsid w:val="001D3C82"/>
    <w:rsid w:val="001D3E14"/>
    <w:rsid w:val="001D3F42"/>
    <w:rsid w:val="001D413C"/>
    <w:rsid w:val="001D417B"/>
    <w:rsid w:val="001D41EF"/>
    <w:rsid w:val="001D43DA"/>
    <w:rsid w:val="001D4443"/>
    <w:rsid w:val="001D45F6"/>
    <w:rsid w:val="001D45FF"/>
    <w:rsid w:val="001D4600"/>
    <w:rsid w:val="001D470C"/>
    <w:rsid w:val="001D47FD"/>
    <w:rsid w:val="001D480A"/>
    <w:rsid w:val="001D486B"/>
    <w:rsid w:val="001D496F"/>
    <w:rsid w:val="001D49E5"/>
    <w:rsid w:val="001D4EAC"/>
    <w:rsid w:val="001D4F06"/>
    <w:rsid w:val="001D4FCF"/>
    <w:rsid w:val="001D54AC"/>
    <w:rsid w:val="001D5705"/>
    <w:rsid w:val="001D5793"/>
    <w:rsid w:val="001D5804"/>
    <w:rsid w:val="001D5AF1"/>
    <w:rsid w:val="001D5B5D"/>
    <w:rsid w:val="001D5C98"/>
    <w:rsid w:val="001D60EB"/>
    <w:rsid w:val="001D6268"/>
    <w:rsid w:val="001D6BD7"/>
    <w:rsid w:val="001D6D0D"/>
    <w:rsid w:val="001D6EFA"/>
    <w:rsid w:val="001D70C1"/>
    <w:rsid w:val="001D7445"/>
    <w:rsid w:val="001D779F"/>
    <w:rsid w:val="001D7911"/>
    <w:rsid w:val="001D7D53"/>
    <w:rsid w:val="001D7ED1"/>
    <w:rsid w:val="001D7F5C"/>
    <w:rsid w:val="001D7F7C"/>
    <w:rsid w:val="001E017C"/>
    <w:rsid w:val="001E0223"/>
    <w:rsid w:val="001E0427"/>
    <w:rsid w:val="001E0495"/>
    <w:rsid w:val="001E073A"/>
    <w:rsid w:val="001E08D2"/>
    <w:rsid w:val="001E0A34"/>
    <w:rsid w:val="001E0A98"/>
    <w:rsid w:val="001E0AF4"/>
    <w:rsid w:val="001E0C8E"/>
    <w:rsid w:val="001E0DD0"/>
    <w:rsid w:val="001E100A"/>
    <w:rsid w:val="001E11E9"/>
    <w:rsid w:val="001E12DC"/>
    <w:rsid w:val="001E13CA"/>
    <w:rsid w:val="001E14BC"/>
    <w:rsid w:val="001E15A7"/>
    <w:rsid w:val="001E15B4"/>
    <w:rsid w:val="001E1630"/>
    <w:rsid w:val="001E19F5"/>
    <w:rsid w:val="001E1AA7"/>
    <w:rsid w:val="001E1AB9"/>
    <w:rsid w:val="001E1C93"/>
    <w:rsid w:val="001E1D45"/>
    <w:rsid w:val="001E1DAB"/>
    <w:rsid w:val="001E203E"/>
    <w:rsid w:val="001E20B0"/>
    <w:rsid w:val="001E21B7"/>
    <w:rsid w:val="001E23B6"/>
    <w:rsid w:val="001E24F1"/>
    <w:rsid w:val="001E2725"/>
    <w:rsid w:val="001E2812"/>
    <w:rsid w:val="001E2A6B"/>
    <w:rsid w:val="001E2A83"/>
    <w:rsid w:val="001E2C44"/>
    <w:rsid w:val="001E2C5F"/>
    <w:rsid w:val="001E2CFF"/>
    <w:rsid w:val="001E2F02"/>
    <w:rsid w:val="001E2FC8"/>
    <w:rsid w:val="001E325F"/>
    <w:rsid w:val="001E36D1"/>
    <w:rsid w:val="001E39C5"/>
    <w:rsid w:val="001E39E9"/>
    <w:rsid w:val="001E39F8"/>
    <w:rsid w:val="001E3A8C"/>
    <w:rsid w:val="001E3B1F"/>
    <w:rsid w:val="001E3C7E"/>
    <w:rsid w:val="001E3F91"/>
    <w:rsid w:val="001E401B"/>
    <w:rsid w:val="001E4098"/>
    <w:rsid w:val="001E429A"/>
    <w:rsid w:val="001E4441"/>
    <w:rsid w:val="001E46C4"/>
    <w:rsid w:val="001E4951"/>
    <w:rsid w:val="001E4954"/>
    <w:rsid w:val="001E4BF6"/>
    <w:rsid w:val="001E4DE8"/>
    <w:rsid w:val="001E4F2E"/>
    <w:rsid w:val="001E53AE"/>
    <w:rsid w:val="001E53B6"/>
    <w:rsid w:val="001E55A1"/>
    <w:rsid w:val="001E5652"/>
    <w:rsid w:val="001E57EB"/>
    <w:rsid w:val="001E59BD"/>
    <w:rsid w:val="001E5DDB"/>
    <w:rsid w:val="001E6057"/>
    <w:rsid w:val="001E625B"/>
    <w:rsid w:val="001E62EB"/>
    <w:rsid w:val="001E6375"/>
    <w:rsid w:val="001E639A"/>
    <w:rsid w:val="001E653A"/>
    <w:rsid w:val="001E656D"/>
    <w:rsid w:val="001E6575"/>
    <w:rsid w:val="001E68B2"/>
    <w:rsid w:val="001E68D0"/>
    <w:rsid w:val="001E6B18"/>
    <w:rsid w:val="001E6B8C"/>
    <w:rsid w:val="001E6C7C"/>
    <w:rsid w:val="001E6EF3"/>
    <w:rsid w:val="001E7121"/>
    <w:rsid w:val="001E7225"/>
    <w:rsid w:val="001E75B3"/>
    <w:rsid w:val="001E7851"/>
    <w:rsid w:val="001E7A1C"/>
    <w:rsid w:val="001E7A5C"/>
    <w:rsid w:val="001E7A9E"/>
    <w:rsid w:val="001E7DCD"/>
    <w:rsid w:val="001F00E9"/>
    <w:rsid w:val="001F00F7"/>
    <w:rsid w:val="001F033E"/>
    <w:rsid w:val="001F0513"/>
    <w:rsid w:val="001F06BA"/>
    <w:rsid w:val="001F0947"/>
    <w:rsid w:val="001F0999"/>
    <w:rsid w:val="001F0AC3"/>
    <w:rsid w:val="001F0BF3"/>
    <w:rsid w:val="001F0C52"/>
    <w:rsid w:val="001F0CEE"/>
    <w:rsid w:val="001F0E8E"/>
    <w:rsid w:val="001F0F1E"/>
    <w:rsid w:val="001F1050"/>
    <w:rsid w:val="001F123C"/>
    <w:rsid w:val="001F148F"/>
    <w:rsid w:val="001F1502"/>
    <w:rsid w:val="001F16B3"/>
    <w:rsid w:val="001F1821"/>
    <w:rsid w:val="001F1AC2"/>
    <w:rsid w:val="001F1B35"/>
    <w:rsid w:val="001F1EE8"/>
    <w:rsid w:val="001F1F50"/>
    <w:rsid w:val="001F223B"/>
    <w:rsid w:val="001F2270"/>
    <w:rsid w:val="001F24E7"/>
    <w:rsid w:val="001F2585"/>
    <w:rsid w:val="001F2792"/>
    <w:rsid w:val="001F29B3"/>
    <w:rsid w:val="001F2A86"/>
    <w:rsid w:val="001F2C83"/>
    <w:rsid w:val="001F2E9F"/>
    <w:rsid w:val="001F2F31"/>
    <w:rsid w:val="001F3278"/>
    <w:rsid w:val="001F32C8"/>
    <w:rsid w:val="001F3515"/>
    <w:rsid w:val="001F3669"/>
    <w:rsid w:val="001F36AE"/>
    <w:rsid w:val="001F3778"/>
    <w:rsid w:val="001F3A47"/>
    <w:rsid w:val="001F3CAE"/>
    <w:rsid w:val="001F3F26"/>
    <w:rsid w:val="001F40E4"/>
    <w:rsid w:val="001F4500"/>
    <w:rsid w:val="001F4929"/>
    <w:rsid w:val="001F4CDD"/>
    <w:rsid w:val="001F4D6C"/>
    <w:rsid w:val="001F4E06"/>
    <w:rsid w:val="001F4EF8"/>
    <w:rsid w:val="001F5134"/>
    <w:rsid w:val="001F51B6"/>
    <w:rsid w:val="001F5316"/>
    <w:rsid w:val="001F541F"/>
    <w:rsid w:val="001F5424"/>
    <w:rsid w:val="001F5477"/>
    <w:rsid w:val="001F563A"/>
    <w:rsid w:val="001F57C3"/>
    <w:rsid w:val="001F57FF"/>
    <w:rsid w:val="001F5890"/>
    <w:rsid w:val="001F5945"/>
    <w:rsid w:val="001F59EB"/>
    <w:rsid w:val="001F5A3A"/>
    <w:rsid w:val="001F5A52"/>
    <w:rsid w:val="001F5B22"/>
    <w:rsid w:val="001F5CC3"/>
    <w:rsid w:val="001F5D3C"/>
    <w:rsid w:val="001F6042"/>
    <w:rsid w:val="001F605B"/>
    <w:rsid w:val="001F608B"/>
    <w:rsid w:val="001F625F"/>
    <w:rsid w:val="001F6363"/>
    <w:rsid w:val="001F6579"/>
    <w:rsid w:val="001F65D9"/>
    <w:rsid w:val="001F67D2"/>
    <w:rsid w:val="001F6B47"/>
    <w:rsid w:val="001F6BBC"/>
    <w:rsid w:val="001F6BBD"/>
    <w:rsid w:val="001F6F76"/>
    <w:rsid w:val="001F70C6"/>
    <w:rsid w:val="001F718E"/>
    <w:rsid w:val="001F74A2"/>
    <w:rsid w:val="001F763B"/>
    <w:rsid w:val="001F7A82"/>
    <w:rsid w:val="001F7B7F"/>
    <w:rsid w:val="001F7CC5"/>
    <w:rsid w:val="001F7D56"/>
    <w:rsid w:val="001F7DDE"/>
    <w:rsid w:val="002004F0"/>
    <w:rsid w:val="0020056C"/>
    <w:rsid w:val="00200654"/>
    <w:rsid w:val="00200703"/>
    <w:rsid w:val="0020071F"/>
    <w:rsid w:val="00200759"/>
    <w:rsid w:val="002007BF"/>
    <w:rsid w:val="002009B8"/>
    <w:rsid w:val="002009ED"/>
    <w:rsid w:val="00200A10"/>
    <w:rsid w:val="00200A34"/>
    <w:rsid w:val="00200D0D"/>
    <w:rsid w:val="00200FE6"/>
    <w:rsid w:val="00200FF4"/>
    <w:rsid w:val="0020149A"/>
    <w:rsid w:val="002017A3"/>
    <w:rsid w:val="002018B9"/>
    <w:rsid w:val="00201951"/>
    <w:rsid w:val="002019EE"/>
    <w:rsid w:val="002019EF"/>
    <w:rsid w:val="00201A53"/>
    <w:rsid w:val="00201B9A"/>
    <w:rsid w:val="00201CA4"/>
    <w:rsid w:val="00201CB3"/>
    <w:rsid w:val="00201E96"/>
    <w:rsid w:val="00201EFF"/>
    <w:rsid w:val="00202190"/>
    <w:rsid w:val="002022EA"/>
    <w:rsid w:val="002022EC"/>
    <w:rsid w:val="00202388"/>
    <w:rsid w:val="0020238B"/>
    <w:rsid w:val="0020247E"/>
    <w:rsid w:val="00202497"/>
    <w:rsid w:val="00202582"/>
    <w:rsid w:val="0020278C"/>
    <w:rsid w:val="00202866"/>
    <w:rsid w:val="00202C29"/>
    <w:rsid w:val="00202C6A"/>
    <w:rsid w:val="00202EB0"/>
    <w:rsid w:val="00202FF6"/>
    <w:rsid w:val="00203326"/>
    <w:rsid w:val="00203533"/>
    <w:rsid w:val="0020359C"/>
    <w:rsid w:val="00203682"/>
    <w:rsid w:val="002038C3"/>
    <w:rsid w:val="00203903"/>
    <w:rsid w:val="002039D5"/>
    <w:rsid w:val="00203BF0"/>
    <w:rsid w:val="00203D67"/>
    <w:rsid w:val="00203E26"/>
    <w:rsid w:val="00204028"/>
    <w:rsid w:val="00204195"/>
    <w:rsid w:val="002041EC"/>
    <w:rsid w:val="0020425E"/>
    <w:rsid w:val="00204273"/>
    <w:rsid w:val="002042E4"/>
    <w:rsid w:val="002047C7"/>
    <w:rsid w:val="002049F4"/>
    <w:rsid w:val="00204A97"/>
    <w:rsid w:val="00204A9D"/>
    <w:rsid w:val="00204ADC"/>
    <w:rsid w:val="00204DA8"/>
    <w:rsid w:val="00204FFE"/>
    <w:rsid w:val="0020502E"/>
    <w:rsid w:val="00205109"/>
    <w:rsid w:val="0020521A"/>
    <w:rsid w:val="00205300"/>
    <w:rsid w:val="00205529"/>
    <w:rsid w:val="0020563A"/>
    <w:rsid w:val="00205710"/>
    <w:rsid w:val="00205821"/>
    <w:rsid w:val="00205878"/>
    <w:rsid w:val="002058EF"/>
    <w:rsid w:val="00205BA7"/>
    <w:rsid w:val="00205CFE"/>
    <w:rsid w:val="00205E22"/>
    <w:rsid w:val="00205EEE"/>
    <w:rsid w:val="00205F99"/>
    <w:rsid w:val="0020634C"/>
    <w:rsid w:val="0020634F"/>
    <w:rsid w:val="002063CE"/>
    <w:rsid w:val="002065E2"/>
    <w:rsid w:val="002066C0"/>
    <w:rsid w:val="0020687E"/>
    <w:rsid w:val="0020697F"/>
    <w:rsid w:val="002069AD"/>
    <w:rsid w:val="00206C5C"/>
    <w:rsid w:val="00206D20"/>
    <w:rsid w:val="00206E7A"/>
    <w:rsid w:val="00206F14"/>
    <w:rsid w:val="0020707E"/>
    <w:rsid w:val="00207238"/>
    <w:rsid w:val="002072AB"/>
    <w:rsid w:val="0020734B"/>
    <w:rsid w:val="002073FA"/>
    <w:rsid w:val="002074EC"/>
    <w:rsid w:val="00207785"/>
    <w:rsid w:val="0020782C"/>
    <w:rsid w:val="0020784D"/>
    <w:rsid w:val="002078E2"/>
    <w:rsid w:val="00207AD5"/>
    <w:rsid w:val="00207B0D"/>
    <w:rsid w:val="00207B5F"/>
    <w:rsid w:val="00207C54"/>
    <w:rsid w:val="00207DD2"/>
    <w:rsid w:val="00207ED0"/>
    <w:rsid w:val="00210480"/>
    <w:rsid w:val="00210556"/>
    <w:rsid w:val="002106C7"/>
    <w:rsid w:val="002108AB"/>
    <w:rsid w:val="00210B84"/>
    <w:rsid w:val="00210D0B"/>
    <w:rsid w:val="00210D34"/>
    <w:rsid w:val="00210D74"/>
    <w:rsid w:val="00210E8C"/>
    <w:rsid w:val="00210F13"/>
    <w:rsid w:val="00210F94"/>
    <w:rsid w:val="0021105C"/>
    <w:rsid w:val="002110B0"/>
    <w:rsid w:val="00211110"/>
    <w:rsid w:val="00211273"/>
    <w:rsid w:val="002112FC"/>
    <w:rsid w:val="00211483"/>
    <w:rsid w:val="00211525"/>
    <w:rsid w:val="0021181B"/>
    <w:rsid w:val="00211831"/>
    <w:rsid w:val="0021183C"/>
    <w:rsid w:val="002119BA"/>
    <w:rsid w:val="00211C80"/>
    <w:rsid w:val="00211C88"/>
    <w:rsid w:val="00211EEA"/>
    <w:rsid w:val="00211F79"/>
    <w:rsid w:val="002120DD"/>
    <w:rsid w:val="00212293"/>
    <w:rsid w:val="002122B4"/>
    <w:rsid w:val="0021234E"/>
    <w:rsid w:val="002124C6"/>
    <w:rsid w:val="002125FF"/>
    <w:rsid w:val="0021267E"/>
    <w:rsid w:val="002126CB"/>
    <w:rsid w:val="00212812"/>
    <w:rsid w:val="00212C87"/>
    <w:rsid w:val="00212DAC"/>
    <w:rsid w:val="00213020"/>
    <w:rsid w:val="0021306C"/>
    <w:rsid w:val="002130A6"/>
    <w:rsid w:val="002132BB"/>
    <w:rsid w:val="002134A7"/>
    <w:rsid w:val="00213559"/>
    <w:rsid w:val="0021361D"/>
    <w:rsid w:val="002139D0"/>
    <w:rsid w:val="00213AD6"/>
    <w:rsid w:val="00213CFB"/>
    <w:rsid w:val="00213E59"/>
    <w:rsid w:val="00213F5E"/>
    <w:rsid w:val="0021406C"/>
    <w:rsid w:val="0021438E"/>
    <w:rsid w:val="002143D9"/>
    <w:rsid w:val="0021442C"/>
    <w:rsid w:val="0021449D"/>
    <w:rsid w:val="0021469C"/>
    <w:rsid w:val="00214923"/>
    <w:rsid w:val="00214975"/>
    <w:rsid w:val="00214A71"/>
    <w:rsid w:val="00214AA8"/>
    <w:rsid w:val="00214ACB"/>
    <w:rsid w:val="00214AEC"/>
    <w:rsid w:val="00214C78"/>
    <w:rsid w:val="00214D7F"/>
    <w:rsid w:val="00214DF7"/>
    <w:rsid w:val="00214DFE"/>
    <w:rsid w:val="00214EB3"/>
    <w:rsid w:val="00214F61"/>
    <w:rsid w:val="002150B6"/>
    <w:rsid w:val="00215257"/>
    <w:rsid w:val="002153C5"/>
    <w:rsid w:val="002154C0"/>
    <w:rsid w:val="00215683"/>
    <w:rsid w:val="002156E5"/>
    <w:rsid w:val="00215ABE"/>
    <w:rsid w:val="00215D31"/>
    <w:rsid w:val="0021633C"/>
    <w:rsid w:val="0021645F"/>
    <w:rsid w:val="002164CC"/>
    <w:rsid w:val="00216595"/>
    <w:rsid w:val="002166F6"/>
    <w:rsid w:val="002167B9"/>
    <w:rsid w:val="00216B13"/>
    <w:rsid w:val="00216D60"/>
    <w:rsid w:val="00216ED4"/>
    <w:rsid w:val="00216F8A"/>
    <w:rsid w:val="002170EC"/>
    <w:rsid w:val="00217114"/>
    <w:rsid w:val="00217266"/>
    <w:rsid w:val="002173C9"/>
    <w:rsid w:val="002174D0"/>
    <w:rsid w:val="002175B6"/>
    <w:rsid w:val="0021769C"/>
    <w:rsid w:val="002176A9"/>
    <w:rsid w:val="002177D1"/>
    <w:rsid w:val="002179BD"/>
    <w:rsid w:val="00217A38"/>
    <w:rsid w:val="00217B7F"/>
    <w:rsid w:val="00217C2D"/>
    <w:rsid w:val="002201AC"/>
    <w:rsid w:val="0022023D"/>
    <w:rsid w:val="00220418"/>
    <w:rsid w:val="00220529"/>
    <w:rsid w:val="00220547"/>
    <w:rsid w:val="002207C2"/>
    <w:rsid w:val="0022087F"/>
    <w:rsid w:val="002208E7"/>
    <w:rsid w:val="002208F9"/>
    <w:rsid w:val="00220A6E"/>
    <w:rsid w:val="00220AC0"/>
    <w:rsid w:val="00220AE8"/>
    <w:rsid w:val="00220B40"/>
    <w:rsid w:val="00220C2D"/>
    <w:rsid w:val="00220CAF"/>
    <w:rsid w:val="00220CDE"/>
    <w:rsid w:val="00220E24"/>
    <w:rsid w:val="00220FC6"/>
    <w:rsid w:val="002210F3"/>
    <w:rsid w:val="002212C7"/>
    <w:rsid w:val="00221314"/>
    <w:rsid w:val="002213CE"/>
    <w:rsid w:val="002216B5"/>
    <w:rsid w:val="00221812"/>
    <w:rsid w:val="00221834"/>
    <w:rsid w:val="0022196E"/>
    <w:rsid w:val="00221A2C"/>
    <w:rsid w:val="00221B6D"/>
    <w:rsid w:val="00221BBF"/>
    <w:rsid w:val="00221CEB"/>
    <w:rsid w:val="00222072"/>
    <w:rsid w:val="002223E5"/>
    <w:rsid w:val="002227E7"/>
    <w:rsid w:val="002228BE"/>
    <w:rsid w:val="0022290B"/>
    <w:rsid w:val="00222D3D"/>
    <w:rsid w:val="00222E48"/>
    <w:rsid w:val="00222E56"/>
    <w:rsid w:val="00222F31"/>
    <w:rsid w:val="00222F43"/>
    <w:rsid w:val="002232B6"/>
    <w:rsid w:val="00223409"/>
    <w:rsid w:val="0022386C"/>
    <w:rsid w:val="002238E8"/>
    <w:rsid w:val="0022391A"/>
    <w:rsid w:val="00223E19"/>
    <w:rsid w:val="0022407C"/>
    <w:rsid w:val="0022408D"/>
    <w:rsid w:val="002240C6"/>
    <w:rsid w:val="002240CF"/>
    <w:rsid w:val="002241B0"/>
    <w:rsid w:val="0022436F"/>
    <w:rsid w:val="00224386"/>
    <w:rsid w:val="00224414"/>
    <w:rsid w:val="002244A0"/>
    <w:rsid w:val="00224504"/>
    <w:rsid w:val="00224705"/>
    <w:rsid w:val="002248C5"/>
    <w:rsid w:val="00224927"/>
    <w:rsid w:val="00224941"/>
    <w:rsid w:val="00224A74"/>
    <w:rsid w:val="00224ABE"/>
    <w:rsid w:val="00224C98"/>
    <w:rsid w:val="002255DD"/>
    <w:rsid w:val="00225807"/>
    <w:rsid w:val="00225993"/>
    <w:rsid w:val="00225A62"/>
    <w:rsid w:val="00225C42"/>
    <w:rsid w:val="0022602C"/>
    <w:rsid w:val="0022619F"/>
    <w:rsid w:val="00226461"/>
    <w:rsid w:val="002267CF"/>
    <w:rsid w:val="0022682E"/>
    <w:rsid w:val="002268C9"/>
    <w:rsid w:val="00226A2B"/>
    <w:rsid w:val="00226A88"/>
    <w:rsid w:val="00226C35"/>
    <w:rsid w:val="00226CA0"/>
    <w:rsid w:val="00226E05"/>
    <w:rsid w:val="00226E40"/>
    <w:rsid w:val="00227073"/>
    <w:rsid w:val="00227094"/>
    <w:rsid w:val="0022715E"/>
    <w:rsid w:val="002271B6"/>
    <w:rsid w:val="0022724F"/>
    <w:rsid w:val="00227259"/>
    <w:rsid w:val="0022729B"/>
    <w:rsid w:val="002273E4"/>
    <w:rsid w:val="00227939"/>
    <w:rsid w:val="00227A18"/>
    <w:rsid w:val="00227AF9"/>
    <w:rsid w:val="00227B48"/>
    <w:rsid w:val="00227BCB"/>
    <w:rsid w:val="00227CD4"/>
    <w:rsid w:val="00227EA5"/>
    <w:rsid w:val="0023006F"/>
    <w:rsid w:val="002301C9"/>
    <w:rsid w:val="00230302"/>
    <w:rsid w:val="00230334"/>
    <w:rsid w:val="00230374"/>
    <w:rsid w:val="002303DE"/>
    <w:rsid w:val="00230477"/>
    <w:rsid w:val="0023050A"/>
    <w:rsid w:val="00230C20"/>
    <w:rsid w:val="0023105D"/>
    <w:rsid w:val="00231188"/>
    <w:rsid w:val="00231249"/>
    <w:rsid w:val="00231319"/>
    <w:rsid w:val="00231354"/>
    <w:rsid w:val="00231A61"/>
    <w:rsid w:val="00231C16"/>
    <w:rsid w:val="00231C7B"/>
    <w:rsid w:val="00231D40"/>
    <w:rsid w:val="00231EDE"/>
    <w:rsid w:val="00231F2B"/>
    <w:rsid w:val="00231F8D"/>
    <w:rsid w:val="00231FCE"/>
    <w:rsid w:val="002320AC"/>
    <w:rsid w:val="00232116"/>
    <w:rsid w:val="00232124"/>
    <w:rsid w:val="0023219D"/>
    <w:rsid w:val="002323E3"/>
    <w:rsid w:val="0023245C"/>
    <w:rsid w:val="002327C3"/>
    <w:rsid w:val="00232953"/>
    <w:rsid w:val="00232AC0"/>
    <w:rsid w:val="00232F53"/>
    <w:rsid w:val="002332D6"/>
    <w:rsid w:val="00233386"/>
    <w:rsid w:val="0023348D"/>
    <w:rsid w:val="002336EF"/>
    <w:rsid w:val="002337A5"/>
    <w:rsid w:val="002338FD"/>
    <w:rsid w:val="00233A3E"/>
    <w:rsid w:val="00233A66"/>
    <w:rsid w:val="00233A8E"/>
    <w:rsid w:val="00233EAD"/>
    <w:rsid w:val="00233EAE"/>
    <w:rsid w:val="00233F76"/>
    <w:rsid w:val="00233F8F"/>
    <w:rsid w:val="00234108"/>
    <w:rsid w:val="0023417B"/>
    <w:rsid w:val="00234819"/>
    <w:rsid w:val="0023490C"/>
    <w:rsid w:val="00234967"/>
    <w:rsid w:val="00234B0B"/>
    <w:rsid w:val="00234E71"/>
    <w:rsid w:val="00234E86"/>
    <w:rsid w:val="0023504C"/>
    <w:rsid w:val="0023517A"/>
    <w:rsid w:val="0023535F"/>
    <w:rsid w:val="00235483"/>
    <w:rsid w:val="00235494"/>
    <w:rsid w:val="00235549"/>
    <w:rsid w:val="002355C8"/>
    <w:rsid w:val="0023575B"/>
    <w:rsid w:val="002357F9"/>
    <w:rsid w:val="00235A9D"/>
    <w:rsid w:val="00235B98"/>
    <w:rsid w:val="00235E07"/>
    <w:rsid w:val="00235E08"/>
    <w:rsid w:val="002360A8"/>
    <w:rsid w:val="00236205"/>
    <w:rsid w:val="00236340"/>
    <w:rsid w:val="002364AE"/>
    <w:rsid w:val="00236614"/>
    <w:rsid w:val="00236A5B"/>
    <w:rsid w:val="00236D30"/>
    <w:rsid w:val="00236DE1"/>
    <w:rsid w:val="00236E72"/>
    <w:rsid w:val="002374A0"/>
    <w:rsid w:val="00237A0E"/>
    <w:rsid w:val="00237BBC"/>
    <w:rsid w:val="00237BC4"/>
    <w:rsid w:val="00237C0A"/>
    <w:rsid w:val="00237CC2"/>
    <w:rsid w:val="00237D7C"/>
    <w:rsid w:val="00237EA3"/>
    <w:rsid w:val="00237EE6"/>
    <w:rsid w:val="00240134"/>
    <w:rsid w:val="00240239"/>
    <w:rsid w:val="00240279"/>
    <w:rsid w:val="00240423"/>
    <w:rsid w:val="002405E9"/>
    <w:rsid w:val="0024075F"/>
    <w:rsid w:val="00240837"/>
    <w:rsid w:val="00240A9D"/>
    <w:rsid w:val="00240AD6"/>
    <w:rsid w:val="00240B20"/>
    <w:rsid w:val="00240BED"/>
    <w:rsid w:val="00240D23"/>
    <w:rsid w:val="00240D25"/>
    <w:rsid w:val="00240DCC"/>
    <w:rsid w:val="00240E3E"/>
    <w:rsid w:val="00240EC3"/>
    <w:rsid w:val="002411A6"/>
    <w:rsid w:val="002412C1"/>
    <w:rsid w:val="00241346"/>
    <w:rsid w:val="00241488"/>
    <w:rsid w:val="002414FD"/>
    <w:rsid w:val="00241501"/>
    <w:rsid w:val="0024151B"/>
    <w:rsid w:val="002415C7"/>
    <w:rsid w:val="00241649"/>
    <w:rsid w:val="002416A9"/>
    <w:rsid w:val="002416F4"/>
    <w:rsid w:val="00241883"/>
    <w:rsid w:val="002419B7"/>
    <w:rsid w:val="00241B3A"/>
    <w:rsid w:val="00241B83"/>
    <w:rsid w:val="00241BCA"/>
    <w:rsid w:val="00241D9E"/>
    <w:rsid w:val="00241DCC"/>
    <w:rsid w:val="00242156"/>
    <w:rsid w:val="002422B2"/>
    <w:rsid w:val="002422FF"/>
    <w:rsid w:val="0024256E"/>
    <w:rsid w:val="00242573"/>
    <w:rsid w:val="00242821"/>
    <w:rsid w:val="00242845"/>
    <w:rsid w:val="0024284E"/>
    <w:rsid w:val="00242AE0"/>
    <w:rsid w:val="00242B5B"/>
    <w:rsid w:val="00242E34"/>
    <w:rsid w:val="00242F57"/>
    <w:rsid w:val="00242F81"/>
    <w:rsid w:val="00243094"/>
    <w:rsid w:val="0024309D"/>
    <w:rsid w:val="0024329A"/>
    <w:rsid w:val="002433F1"/>
    <w:rsid w:val="002434A6"/>
    <w:rsid w:val="00243806"/>
    <w:rsid w:val="00243A93"/>
    <w:rsid w:val="00243DC7"/>
    <w:rsid w:val="002442DE"/>
    <w:rsid w:val="00244901"/>
    <w:rsid w:val="0024493A"/>
    <w:rsid w:val="002449BE"/>
    <w:rsid w:val="00244B57"/>
    <w:rsid w:val="00244BBF"/>
    <w:rsid w:val="00244D0B"/>
    <w:rsid w:val="00244D87"/>
    <w:rsid w:val="00244DBF"/>
    <w:rsid w:val="00244FE5"/>
    <w:rsid w:val="00245095"/>
    <w:rsid w:val="002452BB"/>
    <w:rsid w:val="0024531D"/>
    <w:rsid w:val="0024547B"/>
    <w:rsid w:val="00245498"/>
    <w:rsid w:val="00245623"/>
    <w:rsid w:val="00245817"/>
    <w:rsid w:val="0024582C"/>
    <w:rsid w:val="0024583B"/>
    <w:rsid w:val="00245A2D"/>
    <w:rsid w:val="00245C5A"/>
    <w:rsid w:val="00245CF0"/>
    <w:rsid w:val="00245EC7"/>
    <w:rsid w:val="0024609C"/>
    <w:rsid w:val="0024613B"/>
    <w:rsid w:val="00246151"/>
    <w:rsid w:val="00246254"/>
    <w:rsid w:val="00246261"/>
    <w:rsid w:val="002466BE"/>
    <w:rsid w:val="00246A15"/>
    <w:rsid w:val="00246A42"/>
    <w:rsid w:val="00246AB0"/>
    <w:rsid w:val="00246B95"/>
    <w:rsid w:val="00246CE3"/>
    <w:rsid w:val="00246E73"/>
    <w:rsid w:val="00246EB8"/>
    <w:rsid w:val="0024700C"/>
    <w:rsid w:val="00247157"/>
    <w:rsid w:val="00247556"/>
    <w:rsid w:val="00247609"/>
    <w:rsid w:val="00247B20"/>
    <w:rsid w:val="00247BFC"/>
    <w:rsid w:val="00247E94"/>
    <w:rsid w:val="00247F7B"/>
    <w:rsid w:val="00250015"/>
    <w:rsid w:val="0025008B"/>
    <w:rsid w:val="002503E2"/>
    <w:rsid w:val="002504E8"/>
    <w:rsid w:val="0025066B"/>
    <w:rsid w:val="002509DC"/>
    <w:rsid w:val="002509E6"/>
    <w:rsid w:val="00250BAD"/>
    <w:rsid w:val="00250CB7"/>
    <w:rsid w:val="00250D03"/>
    <w:rsid w:val="0025102F"/>
    <w:rsid w:val="002510ED"/>
    <w:rsid w:val="00251105"/>
    <w:rsid w:val="002511D8"/>
    <w:rsid w:val="00251229"/>
    <w:rsid w:val="0025129E"/>
    <w:rsid w:val="002514D5"/>
    <w:rsid w:val="0025157A"/>
    <w:rsid w:val="00251A0F"/>
    <w:rsid w:val="00251A40"/>
    <w:rsid w:val="00251CBD"/>
    <w:rsid w:val="00251D49"/>
    <w:rsid w:val="00251DBD"/>
    <w:rsid w:val="00251E0B"/>
    <w:rsid w:val="00251E19"/>
    <w:rsid w:val="00252102"/>
    <w:rsid w:val="002521E9"/>
    <w:rsid w:val="002522A9"/>
    <w:rsid w:val="002522E5"/>
    <w:rsid w:val="002523FE"/>
    <w:rsid w:val="002525A3"/>
    <w:rsid w:val="00252718"/>
    <w:rsid w:val="00252719"/>
    <w:rsid w:val="00252853"/>
    <w:rsid w:val="002528AC"/>
    <w:rsid w:val="00252A5B"/>
    <w:rsid w:val="00252D0F"/>
    <w:rsid w:val="00252E58"/>
    <w:rsid w:val="00252F7E"/>
    <w:rsid w:val="0025307F"/>
    <w:rsid w:val="002531E3"/>
    <w:rsid w:val="00253329"/>
    <w:rsid w:val="002534FD"/>
    <w:rsid w:val="00253540"/>
    <w:rsid w:val="0025359A"/>
    <w:rsid w:val="0025363D"/>
    <w:rsid w:val="002536DD"/>
    <w:rsid w:val="00253947"/>
    <w:rsid w:val="00253AD9"/>
    <w:rsid w:val="00253C9C"/>
    <w:rsid w:val="00253CCF"/>
    <w:rsid w:val="00253E0E"/>
    <w:rsid w:val="002540F7"/>
    <w:rsid w:val="00254127"/>
    <w:rsid w:val="00254294"/>
    <w:rsid w:val="00254420"/>
    <w:rsid w:val="002544FA"/>
    <w:rsid w:val="00254707"/>
    <w:rsid w:val="00254782"/>
    <w:rsid w:val="002547C4"/>
    <w:rsid w:val="002547DC"/>
    <w:rsid w:val="00254818"/>
    <w:rsid w:val="00254912"/>
    <w:rsid w:val="00254A9D"/>
    <w:rsid w:val="00254D5F"/>
    <w:rsid w:val="00254E7E"/>
    <w:rsid w:val="00255024"/>
    <w:rsid w:val="002550E8"/>
    <w:rsid w:val="00255191"/>
    <w:rsid w:val="0025522C"/>
    <w:rsid w:val="00255427"/>
    <w:rsid w:val="002555C3"/>
    <w:rsid w:val="002555D9"/>
    <w:rsid w:val="00255985"/>
    <w:rsid w:val="00255A0D"/>
    <w:rsid w:val="00255A2C"/>
    <w:rsid w:val="00255B58"/>
    <w:rsid w:val="00255B98"/>
    <w:rsid w:val="00255C39"/>
    <w:rsid w:val="00255E06"/>
    <w:rsid w:val="00255F1C"/>
    <w:rsid w:val="0025652E"/>
    <w:rsid w:val="00256559"/>
    <w:rsid w:val="002565DC"/>
    <w:rsid w:val="0025679D"/>
    <w:rsid w:val="002569E3"/>
    <w:rsid w:val="00256A89"/>
    <w:rsid w:val="00256B2C"/>
    <w:rsid w:val="00256B3F"/>
    <w:rsid w:val="00256B42"/>
    <w:rsid w:val="00256D6C"/>
    <w:rsid w:val="00256E44"/>
    <w:rsid w:val="00256F0D"/>
    <w:rsid w:val="00256FCA"/>
    <w:rsid w:val="002571F9"/>
    <w:rsid w:val="0025727E"/>
    <w:rsid w:val="002572D6"/>
    <w:rsid w:val="00257337"/>
    <w:rsid w:val="00257373"/>
    <w:rsid w:val="0025745D"/>
    <w:rsid w:val="00257875"/>
    <w:rsid w:val="00257B4A"/>
    <w:rsid w:val="00257EC5"/>
    <w:rsid w:val="00260012"/>
    <w:rsid w:val="002602DA"/>
    <w:rsid w:val="00260324"/>
    <w:rsid w:val="0026048E"/>
    <w:rsid w:val="00260569"/>
    <w:rsid w:val="002606E2"/>
    <w:rsid w:val="00260737"/>
    <w:rsid w:val="0026084A"/>
    <w:rsid w:val="00260995"/>
    <w:rsid w:val="00260A7E"/>
    <w:rsid w:val="00260BDD"/>
    <w:rsid w:val="00260C6B"/>
    <w:rsid w:val="00260D2B"/>
    <w:rsid w:val="00260EAD"/>
    <w:rsid w:val="00260FD6"/>
    <w:rsid w:val="002610C2"/>
    <w:rsid w:val="0026165B"/>
    <w:rsid w:val="002618B6"/>
    <w:rsid w:val="002618C0"/>
    <w:rsid w:val="0026193E"/>
    <w:rsid w:val="002619BE"/>
    <w:rsid w:val="002619D4"/>
    <w:rsid w:val="00261ADD"/>
    <w:rsid w:val="00261C7E"/>
    <w:rsid w:val="00261C8B"/>
    <w:rsid w:val="00261E41"/>
    <w:rsid w:val="00261F19"/>
    <w:rsid w:val="00262176"/>
    <w:rsid w:val="002622E0"/>
    <w:rsid w:val="00262470"/>
    <w:rsid w:val="002626D5"/>
    <w:rsid w:val="0026278A"/>
    <w:rsid w:val="00262A4D"/>
    <w:rsid w:val="00262E61"/>
    <w:rsid w:val="002631B7"/>
    <w:rsid w:val="00263275"/>
    <w:rsid w:val="0026342B"/>
    <w:rsid w:val="0026351E"/>
    <w:rsid w:val="00263557"/>
    <w:rsid w:val="00263599"/>
    <w:rsid w:val="0026390A"/>
    <w:rsid w:val="00263B72"/>
    <w:rsid w:val="00263D30"/>
    <w:rsid w:val="00263EA3"/>
    <w:rsid w:val="00263EA7"/>
    <w:rsid w:val="00263EEA"/>
    <w:rsid w:val="00263EFB"/>
    <w:rsid w:val="00263F4C"/>
    <w:rsid w:val="00264047"/>
    <w:rsid w:val="002644C3"/>
    <w:rsid w:val="0026466C"/>
    <w:rsid w:val="002647D1"/>
    <w:rsid w:val="002648B8"/>
    <w:rsid w:val="0026493A"/>
    <w:rsid w:val="00264982"/>
    <w:rsid w:val="00264BA8"/>
    <w:rsid w:val="00264BC9"/>
    <w:rsid w:val="00264C04"/>
    <w:rsid w:val="00264C1B"/>
    <w:rsid w:val="00265089"/>
    <w:rsid w:val="00265525"/>
    <w:rsid w:val="00265619"/>
    <w:rsid w:val="002656DD"/>
    <w:rsid w:val="002659BF"/>
    <w:rsid w:val="00265CB1"/>
    <w:rsid w:val="00265DA3"/>
    <w:rsid w:val="00265EAA"/>
    <w:rsid w:val="002660FB"/>
    <w:rsid w:val="00266133"/>
    <w:rsid w:val="002662DB"/>
    <w:rsid w:val="00266857"/>
    <w:rsid w:val="002669E0"/>
    <w:rsid w:val="00266B52"/>
    <w:rsid w:val="00266D5C"/>
    <w:rsid w:val="00266EF1"/>
    <w:rsid w:val="0026709F"/>
    <w:rsid w:val="00267240"/>
    <w:rsid w:val="002674B2"/>
    <w:rsid w:val="0026750E"/>
    <w:rsid w:val="00267882"/>
    <w:rsid w:val="002678BD"/>
    <w:rsid w:val="002679A2"/>
    <w:rsid w:val="00267CF5"/>
    <w:rsid w:val="00267EEA"/>
    <w:rsid w:val="00270000"/>
    <w:rsid w:val="002701E3"/>
    <w:rsid w:val="00270278"/>
    <w:rsid w:val="002704AF"/>
    <w:rsid w:val="00270567"/>
    <w:rsid w:val="00270625"/>
    <w:rsid w:val="00270681"/>
    <w:rsid w:val="00270B18"/>
    <w:rsid w:val="00270BC3"/>
    <w:rsid w:val="00270E21"/>
    <w:rsid w:val="0027129E"/>
    <w:rsid w:val="002714DF"/>
    <w:rsid w:val="002715F7"/>
    <w:rsid w:val="0027173B"/>
    <w:rsid w:val="002717BC"/>
    <w:rsid w:val="00271871"/>
    <w:rsid w:val="00271A25"/>
    <w:rsid w:val="00271A75"/>
    <w:rsid w:val="00271ABE"/>
    <w:rsid w:val="00271AC4"/>
    <w:rsid w:val="00271B77"/>
    <w:rsid w:val="00271BEE"/>
    <w:rsid w:val="00271D31"/>
    <w:rsid w:val="0027203B"/>
    <w:rsid w:val="0027206E"/>
    <w:rsid w:val="00272192"/>
    <w:rsid w:val="00272289"/>
    <w:rsid w:val="00272342"/>
    <w:rsid w:val="0027243F"/>
    <w:rsid w:val="002724C9"/>
    <w:rsid w:val="0027262F"/>
    <w:rsid w:val="00272710"/>
    <w:rsid w:val="002728F6"/>
    <w:rsid w:val="00272ACD"/>
    <w:rsid w:val="00272B1C"/>
    <w:rsid w:val="00272D1F"/>
    <w:rsid w:val="00272D45"/>
    <w:rsid w:val="00272DEB"/>
    <w:rsid w:val="00272EBA"/>
    <w:rsid w:val="00272F02"/>
    <w:rsid w:val="00272F8C"/>
    <w:rsid w:val="00273141"/>
    <w:rsid w:val="0027324F"/>
    <w:rsid w:val="00273452"/>
    <w:rsid w:val="0027345E"/>
    <w:rsid w:val="0027357F"/>
    <w:rsid w:val="00273590"/>
    <w:rsid w:val="002737A8"/>
    <w:rsid w:val="002737FF"/>
    <w:rsid w:val="0027393F"/>
    <w:rsid w:val="0027427D"/>
    <w:rsid w:val="00274492"/>
    <w:rsid w:val="00274688"/>
    <w:rsid w:val="00274C15"/>
    <w:rsid w:val="00274CE5"/>
    <w:rsid w:val="00274CF4"/>
    <w:rsid w:val="00275133"/>
    <w:rsid w:val="0027517F"/>
    <w:rsid w:val="0027540D"/>
    <w:rsid w:val="00275911"/>
    <w:rsid w:val="002759D5"/>
    <w:rsid w:val="00275AB5"/>
    <w:rsid w:val="00275B8E"/>
    <w:rsid w:val="00275E6A"/>
    <w:rsid w:val="00275E9A"/>
    <w:rsid w:val="00275EDE"/>
    <w:rsid w:val="002761D6"/>
    <w:rsid w:val="00276372"/>
    <w:rsid w:val="00276521"/>
    <w:rsid w:val="00276543"/>
    <w:rsid w:val="00276713"/>
    <w:rsid w:val="00276886"/>
    <w:rsid w:val="00276B62"/>
    <w:rsid w:val="00276BCD"/>
    <w:rsid w:val="00276EE7"/>
    <w:rsid w:val="0027700A"/>
    <w:rsid w:val="002770C0"/>
    <w:rsid w:val="00277121"/>
    <w:rsid w:val="0027722A"/>
    <w:rsid w:val="0027749D"/>
    <w:rsid w:val="002775EE"/>
    <w:rsid w:val="0027796D"/>
    <w:rsid w:val="00277A69"/>
    <w:rsid w:val="00277A8D"/>
    <w:rsid w:val="00277ACF"/>
    <w:rsid w:val="00277CAB"/>
    <w:rsid w:val="00277CAD"/>
    <w:rsid w:val="00277E7A"/>
    <w:rsid w:val="0028001B"/>
    <w:rsid w:val="002800F4"/>
    <w:rsid w:val="00280266"/>
    <w:rsid w:val="00280500"/>
    <w:rsid w:val="00280739"/>
    <w:rsid w:val="00280760"/>
    <w:rsid w:val="002809F5"/>
    <w:rsid w:val="00280A9F"/>
    <w:rsid w:val="00280ABE"/>
    <w:rsid w:val="00280B32"/>
    <w:rsid w:val="00280BE6"/>
    <w:rsid w:val="00280DAD"/>
    <w:rsid w:val="00280F33"/>
    <w:rsid w:val="00281062"/>
    <w:rsid w:val="0028112F"/>
    <w:rsid w:val="00281186"/>
    <w:rsid w:val="002811F4"/>
    <w:rsid w:val="002814B9"/>
    <w:rsid w:val="002817C9"/>
    <w:rsid w:val="00281ACA"/>
    <w:rsid w:val="00281C1D"/>
    <w:rsid w:val="00281D64"/>
    <w:rsid w:val="00281E81"/>
    <w:rsid w:val="00281F77"/>
    <w:rsid w:val="002820B1"/>
    <w:rsid w:val="00282263"/>
    <w:rsid w:val="002822C5"/>
    <w:rsid w:val="002824E6"/>
    <w:rsid w:val="00282541"/>
    <w:rsid w:val="002825EB"/>
    <w:rsid w:val="0028266A"/>
    <w:rsid w:val="00282862"/>
    <w:rsid w:val="00282898"/>
    <w:rsid w:val="00282AD2"/>
    <w:rsid w:val="00282B18"/>
    <w:rsid w:val="00282CB0"/>
    <w:rsid w:val="00282D98"/>
    <w:rsid w:val="00282E47"/>
    <w:rsid w:val="00282E63"/>
    <w:rsid w:val="002831F0"/>
    <w:rsid w:val="00283468"/>
    <w:rsid w:val="002835CC"/>
    <w:rsid w:val="00283D63"/>
    <w:rsid w:val="00283D95"/>
    <w:rsid w:val="00283E0F"/>
    <w:rsid w:val="00284027"/>
    <w:rsid w:val="0028419E"/>
    <w:rsid w:val="002843DA"/>
    <w:rsid w:val="002846E6"/>
    <w:rsid w:val="00284718"/>
    <w:rsid w:val="00284963"/>
    <w:rsid w:val="00284D14"/>
    <w:rsid w:val="00284E45"/>
    <w:rsid w:val="00284F18"/>
    <w:rsid w:val="00284F71"/>
    <w:rsid w:val="00285011"/>
    <w:rsid w:val="00285060"/>
    <w:rsid w:val="00285110"/>
    <w:rsid w:val="00285112"/>
    <w:rsid w:val="002851D0"/>
    <w:rsid w:val="00285261"/>
    <w:rsid w:val="002855BC"/>
    <w:rsid w:val="002856B6"/>
    <w:rsid w:val="00285C4C"/>
    <w:rsid w:val="00286072"/>
    <w:rsid w:val="0028609D"/>
    <w:rsid w:val="002860ED"/>
    <w:rsid w:val="00286292"/>
    <w:rsid w:val="0028640B"/>
    <w:rsid w:val="0028653D"/>
    <w:rsid w:val="00286660"/>
    <w:rsid w:val="00286A4C"/>
    <w:rsid w:val="00286BC9"/>
    <w:rsid w:val="00286BD7"/>
    <w:rsid w:val="00286C56"/>
    <w:rsid w:val="00286C90"/>
    <w:rsid w:val="00287185"/>
    <w:rsid w:val="0028736D"/>
    <w:rsid w:val="00287878"/>
    <w:rsid w:val="00287A95"/>
    <w:rsid w:val="00287B05"/>
    <w:rsid w:val="00287B42"/>
    <w:rsid w:val="00287B7A"/>
    <w:rsid w:val="00287E8B"/>
    <w:rsid w:val="00287EE8"/>
    <w:rsid w:val="00287F86"/>
    <w:rsid w:val="002900BA"/>
    <w:rsid w:val="002901F3"/>
    <w:rsid w:val="002902A6"/>
    <w:rsid w:val="002904CF"/>
    <w:rsid w:val="0029066A"/>
    <w:rsid w:val="002907F1"/>
    <w:rsid w:val="00290EBD"/>
    <w:rsid w:val="00290F43"/>
    <w:rsid w:val="00291401"/>
    <w:rsid w:val="002914A3"/>
    <w:rsid w:val="00291869"/>
    <w:rsid w:val="00291875"/>
    <w:rsid w:val="00291D01"/>
    <w:rsid w:val="00291D10"/>
    <w:rsid w:val="00291D6F"/>
    <w:rsid w:val="00291DA2"/>
    <w:rsid w:val="0029218A"/>
    <w:rsid w:val="00292255"/>
    <w:rsid w:val="002922F5"/>
    <w:rsid w:val="00292336"/>
    <w:rsid w:val="002923B8"/>
    <w:rsid w:val="002925C2"/>
    <w:rsid w:val="00292716"/>
    <w:rsid w:val="0029295A"/>
    <w:rsid w:val="00292B1F"/>
    <w:rsid w:val="00292D75"/>
    <w:rsid w:val="00292FB7"/>
    <w:rsid w:val="0029329E"/>
    <w:rsid w:val="00293347"/>
    <w:rsid w:val="002936BE"/>
    <w:rsid w:val="00293727"/>
    <w:rsid w:val="0029374C"/>
    <w:rsid w:val="00293989"/>
    <w:rsid w:val="00293A54"/>
    <w:rsid w:val="00293B14"/>
    <w:rsid w:val="00293B5D"/>
    <w:rsid w:val="00293EFC"/>
    <w:rsid w:val="002940CF"/>
    <w:rsid w:val="00294134"/>
    <w:rsid w:val="00294181"/>
    <w:rsid w:val="0029437F"/>
    <w:rsid w:val="002946D4"/>
    <w:rsid w:val="00294967"/>
    <w:rsid w:val="00294A9C"/>
    <w:rsid w:val="00294AFE"/>
    <w:rsid w:val="00294BBE"/>
    <w:rsid w:val="00294BCA"/>
    <w:rsid w:val="00294BE7"/>
    <w:rsid w:val="0029500B"/>
    <w:rsid w:val="00295013"/>
    <w:rsid w:val="00295130"/>
    <w:rsid w:val="002954C4"/>
    <w:rsid w:val="0029555A"/>
    <w:rsid w:val="0029561A"/>
    <w:rsid w:val="00295702"/>
    <w:rsid w:val="002957D1"/>
    <w:rsid w:val="0029585A"/>
    <w:rsid w:val="002958E0"/>
    <w:rsid w:val="0029593D"/>
    <w:rsid w:val="00295B72"/>
    <w:rsid w:val="00295C05"/>
    <w:rsid w:val="00295DFB"/>
    <w:rsid w:val="00295F24"/>
    <w:rsid w:val="00296000"/>
    <w:rsid w:val="0029636D"/>
    <w:rsid w:val="002963D9"/>
    <w:rsid w:val="00296465"/>
    <w:rsid w:val="0029661F"/>
    <w:rsid w:val="00296643"/>
    <w:rsid w:val="002966BD"/>
    <w:rsid w:val="0029685A"/>
    <w:rsid w:val="00296987"/>
    <w:rsid w:val="00296D58"/>
    <w:rsid w:val="0029706A"/>
    <w:rsid w:val="002970D2"/>
    <w:rsid w:val="00297224"/>
    <w:rsid w:val="00297386"/>
    <w:rsid w:val="00297657"/>
    <w:rsid w:val="002976A6"/>
    <w:rsid w:val="0029779E"/>
    <w:rsid w:val="002977A5"/>
    <w:rsid w:val="002977EE"/>
    <w:rsid w:val="00297881"/>
    <w:rsid w:val="00297CDE"/>
    <w:rsid w:val="00297D56"/>
    <w:rsid w:val="00297FBB"/>
    <w:rsid w:val="00297FC2"/>
    <w:rsid w:val="00297FE9"/>
    <w:rsid w:val="002A0287"/>
    <w:rsid w:val="002A0428"/>
    <w:rsid w:val="002A050B"/>
    <w:rsid w:val="002A0712"/>
    <w:rsid w:val="002A073B"/>
    <w:rsid w:val="002A07A1"/>
    <w:rsid w:val="002A080B"/>
    <w:rsid w:val="002A0851"/>
    <w:rsid w:val="002A0A2D"/>
    <w:rsid w:val="002A0ABE"/>
    <w:rsid w:val="002A0B96"/>
    <w:rsid w:val="002A0D08"/>
    <w:rsid w:val="002A0D4E"/>
    <w:rsid w:val="002A0EB3"/>
    <w:rsid w:val="002A0F78"/>
    <w:rsid w:val="002A1202"/>
    <w:rsid w:val="002A1261"/>
    <w:rsid w:val="002A1822"/>
    <w:rsid w:val="002A18D3"/>
    <w:rsid w:val="002A1980"/>
    <w:rsid w:val="002A1A74"/>
    <w:rsid w:val="002A1AB0"/>
    <w:rsid w:val="002A1B7C"/>
    <w:rsid w:val="002A1B98"/>
    <w:rsid w:val="002A1EA4"/>
    <w:rsid w:val="002A1FB5"/>
    <w:rsid w:val="002A2077"/>
    <w:rsid w:val="002A21DD"/>
    <w:rsid w:val="002A2263"/>
    <w:rsid w:val="002A22E3"/>
    <w:rsid w:val="002A23D2"/>
    <w:rsid w:val="002A2547"/>
    <w:rsid w:val="002A278F"/>
    <w:rsid w:val="002A27D9"/>
    <w:rsid w:val="002A2803"/>
    <w:rsid w:val="002A290E"/>
    <w:rsid w:val="002A2928"/>
    <w:rsid w:val="002A2AB4"/>
    <w:rsid w:val="002A2B39"/>
    <w:rsid w:val="002A2CE3"/>
    <w:rsid w:val="002A2DC2"/>
    <w:rsid w:val="002A2E23"/>
    <w:rsid w:val="002A2F04"/>
    <w:rsid w:val="002A3057"/>
    <w:rsid w:val="002A3170"/>
    <w:rsid w:val="002A31AC"/>
    <w:rsid w:val="002A31D3"/>
    <w:rsid w:val="002A3450"/>
    <w:rsid w:val="002A357C"/>
    <w:rsid w:val="002A3957"/>
    <w:rsid w:val="002A3A5B"/>
    <w:rsid w:val="002A3C77"/>
    <w:rsid w:val="002A3DCB"/>
    <w:rsid w:val="002A4113"/>
    <w:rsid w:val="002A41D7"/>
    <w:rsid w:val="002A427A"/>
    <w:rsid w:val="002A4374"/>
    <w:rsid w:val="002A43CF"/>
    <w:rsid w:val="002A4709"/>
    <w:rsid w:val="002A4726"/>
    <w:rsid w:val="002A4893"/>
    <w:rsid w:val="002A48A7"/>
    <w:rsid w:val="002A4945"/>
    <w:rsid w:val="002A4B39"/>
    <w:rsid w:val="002A4B4D"/>
    <w:rsid w:val="002A4C29"/>
    <w:rsid w:val="002A4C4F"/>
    <w:rsid w:val="002A4C64"/>
    <w:rsid w:val="002A4EA4"/>
    <w:rsid w:val="002A502F"/>
    <w:rsid w:val="002A539D"/>
    <w:rsid w:val="002A581C"/>
    <w:rsid w:val="002A5869"/>
    <w:rsid w:val="002A5A4D"/>
    <w:rsid w:val="002A5F32"/>
    <w:rsid w:val="002A6152"/>
    <w:rsid w:val="002A615B"/>
    <w:rsid w:val="002A61EA"/>
    <w:rsid w:val="002A624F"/>
    <w:rsid w:val="002A6351"/>
    <w:rsid w:val="002A6432"/>
    <w:rsid w:val="002A658D"/>
    <w:rsid w:val="002A65C9"/>
    <w:rsid w:val="002A6957"/>
    <w:rsid w:val="002A6986"/>
    <w:rsid w:val="002A6A67"/>
    <w:rsid w:val="002A6A6D"/>
    <w:rsid w:val="002A6C48"/>
    <w:rsid w:val="002A6F45"/>
    <w:rsid w:val="002A6F4C"/>
    <w:rsid w:val="002A6FC4"/>
    <w:rsid w:val="002A7119"/>
    <w:rsid w:val="002A72B1"/>
    <w:rsid w:val="002A749A"/>
    <w:rsid w:val="002A7603"/>
    <w:rsid w:val="002A761C"/>
    <w:rsid w:val="002A76E3"/>
    <w:rsid w:val="002A7746"/>
    <w:rsid w:val="002A7924"/>
    <w:rsid w:val="002A7930"/>
    <w:rsid w:val="002A7FE0"/>
    <w:rsid w:val="002B0164"/>
    <w:rsid w:val="002B01C7"/>
    <w:rsid w:val="002B0326"/>
    <w:rsid w:val="002B0B2B"/>
    <w:rsid w:val="002B0BC6"/>
    <w:rsid w:val="002B0C1D"/>
    <w:rsid w:val="002B0E78"/>
    <w:rsid w:val="002B0EF8"/>
    <w:rsid w:val="002B1045"/>
    <w:rsid w:val="002B11A0"/>
    <w:rsid w:val="002B13D6"/>
    <w:rsid w:val="002B1951"/>
    <w:rsid w:val="002B19BD"/>
    <w:rsid w:val="002B1A57"/>
    <w:rsid w:val="002B1B12"/>
    <w:rsid w:val="002B1BD3"/>
    <w:rsid w:val="002B1E16"/>
    <w:rsid w:val="002B1F94"/>
    <w:rsid w:val="002B1FF2"/>
    <w:rsid w:val="002B20AA"/>
    <w:rsid w:val="002B20F3"/>
    <w:rsid w:val="002B215B"/>
    <w:rsid w:val="002B225F"/>
    <w:rsid w:val="002B22B3"/>
    <w:rsid w:val="002B2323"/>
    <w:rsid w:val="002B2446"/>
    <w:rsid w:val="002B253D"/>
    <w:rsid w:val="002B275C"/>
    <w:rsid w:val="002B27B7"/>
    <w:rsid w:val="002B2C79"/>
    <w:rsid w:val="002B2D7F"/>
    <w:rsid w:val="002B2F18"/>
    <w:rsid w:val="002B2F3A"/>
    <w:rsid w:val="002B30E6"/>
    <w:rsid w:val="002B32DA"/>
    <w:rsid w:val="002B34C6"/>
    <w:rsid w:val="002B3599"/>
    <w:rsid w:val="002B3613"/>
    <w:rsid w:val="002B36BB"/>
    <w:rsid w:val="002B3921"/>
    <w:rsid w:val="002B3A96"/>
    <w:rsid w:val="002B3C32"/>
    <w:rsid w:val="002B3C90"/>
    <w:rsid w:val="002B3C97"/>
    <w:rsid w:val="002B3D58"/>
    <w:rsid w:val="002B3E5E"/>
    <w:rsid w:val="002B3FA8"/>
    <w:rsid w:val="002B4203"/>
    <w:rsid w:val="002B4435"/>
    <w:rsid w:val="002B4A9A"/>
    <w:rsid w:val="002B4E4C"/>
    <w:rsid w:val="002B4F27"/>
    <w:rsid w:val="002B50CE"/>
    <w:rsid w:val="002B551B"/>
    <w:rsid w:val="002B56EA"/>
    <w:rsid w:val="002B5819"/>
    <w:rsid w:val="002B5B13"/>
    <w:rsid w:val="002B5C09"/>
    <w:rsid w:val="002B5DC1"/>
    <w:rsid w:val="002B5F62"/>
    <w:rsid w:val="002B6141"/>
    <w:rsid w:val="002B6180"/>
    <w:rsid w:val="002B640C"/>
    <w:rsid w:val="002B6458"/>
    <w:rsid w:val="002B64AF"/>
    <w:rsid w:val="002B64C8"/>
    <w:rsid w:val="002B653D"/>
    <w:rsid w:val="002B662B"/>
    <w:rsid w:val="002B6914"/>
    <w:rsid w:val="002B6B4E"/>
    <w:rsid w:val="002B6CB7"/>
    <w:rsid w:val="002B6D3A"/>
    <w:rsid w:val="002B6EE9"/>
    <w:rsid w:val="002B6FF7"/>
    <w:rsid w:val="002B709D"/>
    <w:rsid w:val="002B71DD"/>
    <w:rsid w:val="002B71EA"/>
    <w:rsid w:val="002B7223"/>
    <w:rsid w:val="002B7271"/>
    <w:rsid w:val="002B735C"/>
    <w:rsid w:val="002B73A8"/>
    <w:rsid w:val="002B7488"/>
    <w:rsid w:val="002B74B0"/>
    <w:rsid w:val="002B7524"/>
    <w:rsid w:val="002B7680"/>
    <w:rsid w:val="002B768E"/>
    <w:rsid w:val="002B769F"/>
    <w:rsid w:val="002B7743"/>
    <w:rsid w:val="002B7951"/>
    <w:rsid w:val="002B7AEA"/>
    <w:rsid w:val="002B7BD6"/>
    <w:rsid w:val="002B7DE4"/>
    <w:rsid w:val="002B7ECC"/>
    <w:rsid w:val="002B7ED0"/>
    <w:rsid w:val="002B7F1C"/>
    <w:rsid w:val="002B7F59"/>
    <w:rsid w:val="002C0376"/>
    <w:rsid w:val="002C05B8"/>
    <w:rsid w:val="002C05F8"/>
    <w:rsid w:val="002C06BD"/>
    <w:rsid w:val="002C0970"/>
    <w:rsid w:val="002C09EB"/>
    <w:rsid w:val="002C0D54"/>
    <w:rsid w:val="002C0D6A"/>
    <w:rsid w:val="002C0F76"/>
    <w:rsid w:val="002C12FE"/>
    <w:rsid w:val="002C1399"/>
    <w:rsid w:val="002C142A"/>
    <w:rsid w:val="002C14CB"/>
    <w:rsid w:val="002C153C"/>
    <w:rsid w:val="002C15A4"/>
    <w:rsid w:val="002C162C"/>
    <w:rsid w:val="002C170A"/>
    <w:rsid w:val="002C17BC"/>
    <w:rsid w:val="002C198A"/>
    <w:rsid w:val="002C19E5"/>
    <w:rsid w:val="002C1A2C"/>
    <w:rsid w:val="002C1C0A"/>
    <w:rsid w:val="002C2005"/>
    <w:rsid w:val="002C204B"/>
    <w:rsid w:val="002C22B9"/>
    <w:rsid w:val="002C263A"/>
    <w:rsid w:val="002C2895"/>
    <w:rsid w:val="002C295E"/>
    <w:rsid w:val="002C29E8"/>
    <w:rsid w:val="002C2A9C"/>
    <w:rsid w:val="002C2C23"/>
    <w:rsid w:val="002C2C75"/>
    <w:rsid w:val="002C2DA0"/>
    <w:rsid w:val="002C2DA6"/>
    <w:rsid w:val="002C2E10"/>
    <w:rsid w:val="002C2F89"/>
    <w:rsid w:val="002C3045"/>
    <w:rsid w:val="002C3477"/>
    <w:rsid w:val="002C3930"/>
    <w:rsid w:val="002C39E6"/>
    <w:rsid w:val="002C3B0C"/>
    <w:rsid w:val="002C3C1E"/>
    <w:rsid w:val="002C3C60"/>
    <w:rsid w:val="002C3E9E"/>
    <w:rsid w:val="002C3EA5"/>
    <w:rsid w:val="002C3F5E"/>
    <w:rsid w:val="002C437A"/>
    <w:rsid w:val="002C43B6"/>
    <w:rsid w:val="002C4731"/>
    <w:rsid w:val="002C493E"/>
    <w:rsid w:val="002C49A0"/>
    <w:rsid w:val="002C49CE"/>
    <w:rsid w:val="002C4D47"/>
    <w:rsid w:val="002C4E9E"/>
    <w:rsid w:val="002C4EBB"/>
    <w:rsid w:val="002C4F4F"/>
    <w:rsid w:val="002C5122"/>
    <w:rsid w:val="002C5148"/>
    <w:rsid w:val="002C51C4"/>
    <w:rsid w:val="002C53C3"/>
    <w:rsid w:val="002C53D8"/>
    <w:rsid w:val="002C54C0"/>
    <w:rsid w:val="002C560F"/>
    <w:rsid w:val="002C57D9"/>
    <w:rsid w:val="002C58E9"/>
    <w:rsid w:val="002C5934"/>
    <w:rsid w:val="002C5A81"/>
    <w:rsid w:val="002C5B4E"/>
    <w:rsid w:val="002C5B5E"/>
    <w:rsid w:val="002C5CAB"/>
    <w:rsid w:val="002C5E25"/>
    <w:rsid w:val="002C5E57"/>
    <w:rsid w:val="002C5F90"/>
    <w:rsid w:val="002C6229"/>
    <w:rsid w:val="002C66AE"/>
    <w:rsid w:val="002C6994"/>
    <w:rsid w:val="002C69A9"/>
    <w:rsid w:val="002C6B8E"/>
    <w:rsid w:val="002C6CF4"/>
    <w:rsid w:val="002C6E67"/>
    <w:rsid w:val="002C6FDC"/>
    <w:rsid w:val="002C7032"/>
    <w:rsid w:val="002C705B"/>
    <w:rsid w:val="002C7197"/>
    <w:rsid w:val="002C74CC"/>
    <w:rsid w:val="002C74D6"/>
    <w:rsid w:val="002C75D2"/>
    <w:rsid w:val="002C78EA"/>
    <w:rsid w:val="002C7A45"/>
    <w:rsid w:val="002C7B8A"/>
    <w:rsid w:val="002C7CE8"/>
    <w:rsid w:val="002C7D3A"/>
    <w:rsid w:val="002C7E1B"/>
    <w:rsid w:val="002C7FCC"/>
    <w:rsid w:val="002D01AB"/>
    <w:rsid w:val="002D0482"/>
    <w:rsid w:val="002D069A"/>
    <w:rsid w:val="002D06FA"/>
    <w:rsid w:val="002D070D"/>
    <w:rsid w:val="002D0750"/>
    <w:rsid w:val="002D0B06"/>
    <w:rsid w:val="002D0D5E"/>
    <w:rsid w:val="002D0DA0"/>
    <w:rsid w:val="002D0DAF"/>
    <w:rsid w:val="002D0E7C"/>
    <w:rsid w:val="002D11E1"/>
    <w:rsid w:val="002D12F1"/>
    <w:rsid w:val="002D1436"/>
    <w:rsid w:val="002D15B0"/>
    <w:rsid w:val="002D16F1"/>
    <w:rsid w:val="002D1710"/>
    <w:rsid w:val="002D1734"/>
    <w:rsid w:val="002D1818"/>
    <w:rsid w:val="002D181D"/>
    <w:rsid w:val="002D1851"/>
    <w:rsid w:val="002D1C2D"/>
    <w:rsid w:val="002D2008"/>
    <w:rsid w:val="002D2443"/>
    <w:rsid w:val="002D2592"/>
    <w:rsid w:val="002D26F3"/>
    <w:rsid w:val="002D282E"/>
    <w:rsid w:val="002D2927"/>
    <w:rsid w:val="002D2931"/>
    <w:rsid w:val="002D2E6C"/>
    <w:rsid w:val="002D2E6F"/>
    <w:rsid w:val="002D3086"/>
    <w:rsid w:val="002D322A"/>
    <w:rsid w:val="002D329B"/>
    <w:rsid w:val="002D3633"/>
    <w:rsid w:val="002D39D3"/>
    <w:rsid w:val="002D3CFD"/>
    <w:rsid w:val="002D3D24"/>
    <w:rsid w:val="002D4026"/>
    <w:rsid w:val="002D416A"/>
    <w:rsid w:val="002D4478"/>
    <w:rsid w:val="002D4875"/>
    <w:rsid w:val="002D4880"/>
    <w:rsid w:val="002D4929"/>
    <w:rsid w:val="002D49DF"/>
    <w:rsid w:val="002D4AD6"/>
    <w:rsid w:val="002D4B2C"/>
    <w:rsid w:val="002D4DB8"/>
    <w:rsid w:val="002D5115"/>
    <w:rsid w:val="002D537D"/>
    <w:rsid w:val="002D540D"/>
    <w:rsid w:val="002D5475"/>
    <w:rsid w:val="002D54C4"/>
    <w:rsid w:val="002D5648"/>
    <w:rsid w:val="002D5722"/>
    <w:rsid w:val="002D5742"/>
    <w:rsid w:val="002D57E7"/>
    <w:rsid w:val="002D5A2D"/>
    <w:rsid w:val="002D5DD1"/>
    <w:rsid w:val="002D5DF7"/>
    <w:rsid w:val="002D5EDA"/>
    <w:rsid w:val="002D5F2A"/>
    <w:rsid w:val="002D60D9"/>
    <w:rsid w:val="002D61C3"/>
    <w:rsid w:val="002D61DC"/>
    <w:rsid w:val="002D6548"/>
    <w:rsid w:val="002D66A4"/>
    <w:rsid w:val="002D66B7"/>
    <w:rsid w:val="002D68E3"/>
    <w:rsid w:val="002D6B2E"/>
    <w:rsid w:val="002D6C66"/>
    <w:rsid w:val="002D6FD3"/>
    <w:rsid w:val="002D7015"/>
    <w:rsid w:val="002D709F"/>
    <w:rsid w:val="002D731A"/>
    <w:rsid w:val="002D754D"/>
    <w:rsid w:val="002D75F8"/>
    <w:rsid w:val="002D76BA"/>
    <w:rsid w:val="002D76C3"/>
    <w:rsid w:val="002D7846"/>
    <w:rsid w:val="002D7868"/>
    <w:rsid w:val="002D78A1"/>
    <w:rsid w:val="002D7ABF"/>
    <w:rsid w:val="002D7B03"/>
    <w:rsid w:val="002D7B93"/>
    <w:rsid w:val="002D7F09"/>
    <w:rsid w:val="002E002A"/>
    <w:rsid w:val="002E0275"/>
    <w:rsid w:val="002E031B"/>
    <w:rsid w:val="002E0341"/>
    <w:rsid w:val="002E04AE"/>
    <w:rsid w:val="002E058B"/>
    <w:rsid w:val="002E0875"/>
    <w:rsid w:val="002E0943"/>
    <w:rsid w:val="002E094F"/>
    <w:rsid w:val="002E0B08"/>
    <w:rsid w:val="002E0BE7"/>
    <w:rsid w:val="002E0C8A"/>
    <w:rsid w:val="002E0D19"/>
    <w:rsid w:val="002E121C"/>
    <w:rsid w:val="002E1236"/>
    <w:rsid w:val="002E1269"/>
    <w:rsid w:val="002E12D0"/>
    <w:rsid w:val="002E12F2"/>
    <w:rsid w:val="002E160D"/>
    <w:rsid w:val="002E1741"/>
    <w:rsid w:val="002E1753"/>
    <w:rsid w:val="002E18B1"/>
    <w:rsid w:val="002E19A8"/>
    <w:rsid w:val="002E1AA2"/>
    <w:rsid w:val="002E1B51"/>
    <w:rsid w:val="002E1B97"/>
    <w:rsid w:val="002E1BB9"/>
    <w:rsid w:val="002E1C05"/>
    <w:rsid w:val="002E1EDB"/>
    <w:rsid w:val="002E1F7F"/>
    <w:rsid w:val="002E200E"/>
    <w:rsid w:val="002E2043"/>
    <w:rsid w:val="002E20C0"/>
    <w:rsid w:val="002E2100"/>
    <w:rsid w:val="002E2115"/>
    <w:rsid w:val="002E227B"/>
    <w:rsid w:val="002E2493"/>
    <w:rsid w:val="002E2560"/>
    <w:rsid w:val="002E2714"/>
    <w:rsid w:val="002E2A99"/>
    <w:rsid w:val="002E2C71"/>
    <w:rsid w:val="002E2D04"/>
    <w:rsid w:val="002E2E32"/>
    <w:rsid w:val="002E3247"/>
    <w:rsid w:val="002E325D"/>
    <w:rsid w:val="002E3503"/>
    <w:rsid w:val="002E3556"/>
    <w:rsid w:val="002E3759"/>
    <w:rsid w:val="002E39D1"/>
    <w:rsid w:val="002E3A81"/>
    <w:rsid w:val="002E3BAE"/>
    <w:rsid w:val="002E3E07"/>
    <w:rsid w:val="002E3E80"/>
    <w:rsid w:val="002E4059"/>
    <w:rsid w:val="002E421B"/>
    <w:rsid w:val="002E4591"/>
    <w:rsid w:val="002E473E"/>
    <w:rsid w:val="002E4814"/>
    <w:rsid w:val="002E49AF"/>
    <w:rsid w:val="002E4E35"/>
    <w:rsid w:val="002E4F41"/>
    <w:rsid w:val="002E5063"/>
    <w:rsid w:val="002E5145"/>
    <w:rsid w:val="002E55EF"/>
    <w:rsid w:val="002E5611"/>
    <w:rsid w:val="002E57AB"/>
    <w:rsid w:val="002E58D4"/>
    <w:rsid w:val="002E59C7"/>
    <w:rsid w:val="002E5B0D"/>
    <w:rsid w:val="002E5B10"/>
    <w:rsid w:val="002E5CB4"/>
    <w:rsid w:val="002E5DE0"/>
    <w:rsid w:val="002E5E2C"/>
    <w:rsid w:val="002E6051"/>
    <w:rsid w:val="002E6329"/>
    <w:rsid w:val="002E6354"/>
    <w:rsid w:val="002E65C5"/>
    <w:rsid w:val="002E66F8"/>
    <w:rsid w:val="002E6766"/>
    <w:rsid w:val="002E695D"/>
    <w:rsid w:val="002E6979"/>
    <w:rsid w:val="002E6C14"/>
    <w:rsid w:val="002E72DA"/>
    <w:rsid w:val="002E72EC"/>
    <w:rsid w:val="002E74C0"/>
    <w:rsid w:val="002E75C4"/>
    <w:rsid w:val="002E76A4"/>
    <w:rsid w:val="002E7773"/>
    <w:rsid w:val="002E77C1"/>
    <w:rsid w:val="002E7811"/>
    <w:rsid w:val="002E7A2D"/>
    <w:rsid w:val="002E7A3A"/>
    <w:rsid w:val="002E7F5A"/>
    <w:rsid w:val="002E7FDC"/>
    <w:rsid w:val="002F0193"/>
    <w:rsid w:val="002F01B1"/>
    <w:rsid w:val="002F01D5"/>
    <w:rsid w:val="002F01FF"/>
    <w:rsid w:val="002F059B"/>
    <w:rsid w:val="002F078D"/>
    <w:rsid w:val="002F08ED"/>
    <w:rsid w:val="002F0BF7"/>
    <w:rsid w:val="002F0C4A"/>
    <w:rsid w:val="002F0E96"/>
    <w:rsid w:val="002F0EB4"/>
    <w:rsid w:val="002F0EC6"/>
    <w:rsid w:val="002F0EF3"/>
    <w:rsid w:val="002F10F8"/>
    <w:rsid w:val="002F14A3"/>
    <w:rsid w:val="002F14CE"/>
    <w:rsid w:val="002F1752"/>
    <w:rsid w:val="002F1926"/>
    <w:rsid w:val="002F1994"/>
    <w:rsid w:val="002F1AC2"/>
    <w:rsid w:val="002F1AEC"/>
    <w:rsid w:val="002F1AF9"/>
    <w:rsid w:val="002F1BA3"/>
    <w:rsid w:val="002F1D45"/>
    <w:rsid w:val="002F1DFD"/>
    <w:rsid w:val="002F1F68"/>
    <w:rsid w:val="002F20A2"/>
    <w:rsid w:val="002F210D"/>
    <w:rsid w:val="002F253B"/>
    <w:rsid w:val="002F2818"/>
    <w:rsid w:val="002F28A7"/>
    <w:rsid w:val="002F29B6"/>
    <w:rsid w:val="002F2ADE"/>
    <w:rsid w:val="002F2CB1"/>
    <w:rsid w:val="002F2DED"/>
    <w:rsid w:val="002F2E75"/>
    <w:rsid w:val="002F3012"/>
    <w:rsid w:val="002F35AD"/>
    <w:rsid w:val="002F3602"/>
    <w:rsid w:val="002F3658"/>
    <w:rsid w:val="002F3664"/>
    <w:rsid w:val="002F3921"/>
    <w:rsid w:val="002F3CB7"/>
    <w:rsid w:val="002F3EAE"/>
    <w:rsid w:val="002F401D"/>
    <w:rsid w:val="002F4117"/>
    <w:rsid w:val="002F411A"/>
    <w:rsid w:val="002F424C"/>
    <w:rsid w:val="002F4327"/>
    <w:rsid w:val="002F4433"/>
    <w:rsid w:val="002F4640"/>
    <w:rsid w:val="002F4766"/>
    <w:rsid w:val="002F47AB"/>
    <w:rsid w:val="002F48E7"/>
    <w:rsid w:val="002F48EC"/>
    <w:rsid w:val="002F49FC"/>
    <w:rsid w:val="002F4B97"/>
    <w:rsid w:val="002F4C60"/>
    <w:rsid w:val="002F4D9B"/>
    <w:rsid w:val="002F50E6"/>
    <w:rsid w:val="002F5151"/>
    <w:rsid w:val="002F5242"/>
    <w:rsid w:val="002F52C6"/>
    <w:rsid w:val="002F54A7"/>
    <w:rsid w:val="002F5501"/>
    <w:rsid w:val="002F551B"/>
    <w:rsid w:val="002F5662"/>
    <w:rsid w:val="002F567A"/>
    <w:rsid w:val="002F593C"/>
    <w:rsid w:val="002F5A87"/>
    <w:rsid w:val="002F5D03"/>
    <w:rsid w:val="002F6296"/>
    <w:rsid w:val="002F64C3"/>
    <w:rsid w:val="002F6677"/>
    <w:rsid w:val="002F66A0"/>
    <w:rsid w:val="002F6A83"/>
    <w:rsid w:val="002F6B05"/>
    <w:rsid w:val="002F6B5F"/>
    <w:rsid w:val="002F6BEE"/>
    <w:rsid w:val="002F6CFC"/>
    <w:rsid w:val="002F713B"/>
    <w:rsid w:val="002F7231"/>
    <w:rsid w:val="002F729B"/>
    <w:rsid w:val="002F72B0"/>
    <w:rsid w:val="002F744C"/>
    <w:rsid w:val="002F75C5"/>
    <w:rsid w:val="002F7726"/>
    <w:rsid w:val="002F7964"/>
    <w:rsid w:val="002F7ECB"/>
    <w:rsid w:val="002F7F49"/>
    <w:rsid w:val="002F7FF3"/>
    <w:rsid w:val="0030015B"/>
    <w:rsid w:val="00300258"/>
    <w:rsid w:val="00300480"/>
    <w:rsid w:val="00300633"/>
    <w:rsid w:val="003007BE"/>
    <w:rsid w:val="003008C3"/>
    <w:rsid w:val="00300939"/>
    <w:rsid w:val="00300A94"/>
    <w:rsid w:val="00300B51"/>
    <w:rsid w:val="00300B7A"/>
    <w:rsid w:val="00300B9A"/>
    <w:rsid w:val="00300F1E"/>
    <w:rsid w:val="0030107D"/>
    <w:rsid w:val="00301414"/>
    <w:rsid w:val="00301476"/>
    <w:rsid w:val="0030160F"/>
    <w:rsid w:val="003018B0"/>
    <w:rsid w:val="00301B4B"/>
    <w:rsid w:val="00301DBB"/>
    <w:rsid w:val="00301DF1"/>
    <w:rsid w:val="003020A2"/>
    <w:rsid w:val="00302352"/>
    <w:rsid w:val="003024A5"/>
    <w:rsid w:val="00302541"/>
    <w:rsid w:val="003026DE"/>
    <w:rsid w:val="00302848"/>
    <w:rsid w:val="003029DD"/>
    <w:rsid w:val="00302B2E"/>
    <w:rsid w:val="00302C4A"/>
    <w:rsid w:val="00302D5B"/>
    <w:rsid w:val="00302DA8"/>
    <w:rsid w:val="00302E15"/>
    <w:rsid w:val="00302E8C"/>
    <w:rsid w:val="00302EB8"/>
    <w:rsid w:val="00302F80"/>
    <w:rsid w:val="003031D4"/>
    <w:rsid w:val="003032B9"/>
    <w:rsid w:val="003033BD"/>
    <w:rsid w:val="0030341B"/>
    <w:rsid w:val="003034E9"/>
    <w:rsid w:val="0030371B"/>
    <w:rsid w:val="003039C0"/>
    <w:rsid w:val="00303A19"/>
    <w:rsid w:val="00303B40"/>
    <w:rsid w:val="00303CCE"/>
    <w:rsid w:val="00303DFF"/>
    <w:rsid w:val="00303FC2"/>
    <w:rsid w:val="003040D6"/>
    <w:rsid w:val="003040F9"/>
    <w:rsid w:val="003040FD"/>
    <w:rsid w:val="00304118"/>
    <w:rsid w:val="003041C4"/>
    <w:rsid w:val="00304277"/>
    <w:rsid w:val="003043A6"/>
    <w:rsid w:val="003043D6"/>
    <w:rsid w:val="00304410"/>
    <w:rsid w:val="00304668"/>
    <w:rsid w:val="00304865"/>
    <w:rsid w:val="00304B87"/>
    <w:rsid w:val="00304CD0"/>
    <w:rsid w:val="00304EF9"/>
    <w:rsid w:val="00304F6E"/>
    <w:rsid w:val="00304FBB"/>
    <w:rsid w:val="00304FD0"/>
    <w:rsid w:val="00304FD6"/>
    <w:rsid w:val="0030500F"/>
    <w:rsid w:val="0030504C"/>
    <w:rsid w:val="003050A1"/>
    <w:rsid w:val="003051B2"/>
    <w:rsid w:val="003052B4"/>
    <w:rsid w:val="00305314"/>
    <w:rsid w:val="00305751"/>
    <w:rsid w:val="003058A0"/>
    <w:rsid w:val="00305B66"/>
    <w:rsid w:val="00305D0E"/>
    <w:rsid w:val="00305D78"/>
    <w:rsid w:val="00305DAE"/>
    <w:rsid w:val="00305EC1"/>
    <w:rsid w:val="00305EF7"/>
    <w:rsid w:val="00305F73"/>
    <w:rsid w:val="0030619A"/>
    <w:rsid w:val="00306243"/>
    <w:rsid w:val="003062F3"/>
    <w:rsid w:val="00306708"/>
    <w:rsid w:val="00306E9A"/>
    <w:rsid w:val="003070E3"/>
    <w:rsid w:val="003072F9"/>
    <w:rsid w:val="00307457"/>
    <w:rsid w:val="003074AF"/>
    <w:rsid w:val="0030765B"/>
    <w:rsid w:val="0030769E"/>
    <w:rsid w:val="003076C0"/>
    <w:rsid w:val="003076ED"/>
    <w:rsid w:val="003077C7"/>
    <w:rsid w:val="0030786C"/>
    <w:rsid w:val="00307999"/>
    <w:rsid w:val="00307ACF"/>
    <w:rsid w:val="00307E19"/>
    <w:rsid w:val="00307E24"/>
    <w:rsid w:val="0031041F"/>
    <w:rsid w:val="00310543"/>
    <w:rsid w:val="003105C8"/>
    <w:rsid w:val="0031083C"/>
    <w:rsid w:val="003108A2"/>
    <w:rsid w:val="003109D3"/>
    <w:rsid w:val="00310AF1"/>
    <w:rsid w:val="00310AF9"/>
    <w:rsid w:val="00310DC4"/>
    <w:rsid w:val="00310DD5"/>
    <w:rsid w:val="00311276"/>
    <w:rsid w:val="00311390"/>
    <w:rsid w:val="00311641"/>
    <w:rsid w:val="0031170F"/>
    <w:rsid w:val="003117C1"/>
    <w:rsid w:val="00311810"/>
    <w:rsid w:val="00311815"/>
    <w:rsid w:val="0031190E"/>
    <w:rsid w:val="0031191D"/>
    <w:rsid w:val="0031199B"/>
    <w:rsid w:val="00311CCC"/>
    <w:rsid w:val="0031213B"/>
    <w:rsid w:val="003122C9"/>
    <w:rsid w:val="00312392"/>
    <w:rsid w:val="0031244B"/>
    <w:rsid w:val="003126A3"/>
    <w:rsid w:val="003127D6"/>
    <w:rsid w:val="00312B5C"/>
    <w:rsid w:val="00312C62"/>
    <w:rsid w:val="00312DC1"/>
    <w:rsid w:val="00313026"/>
    <w:rsid w:val="0031307F"/>
    <w:rsid w:val="00313193"/>
    <w:rsid w:val="003131B5"/>
    <w:rsid w:val="003132FA"/>
    <w:rsid w:val="00313404"/>
    <w:rsid w:val="00313527"/>
    <w:rsid w:val="003139A3"/>
    <w:rsid w:val="00313B27"/>
    <w:rsid w:val="00313C1D"/>
    <w:rsid w:val="00314276"/>
    <w:rsid w:val="003145F3"/>
    <w:rsid w:val="0031467A"/>
    <w:rsid w:val="003148B7"/>
    <w:rsid w:val="003149BC"/>
    <w:rsid w:val="00314B0A"/>
    <w:rsid w:val="00314B78"/>
    <w:rsid w:val="00314C99"/>
    <w:rsid w:val="00314E92"/>
    <w:rsid w:val="00314E99"/>
    <w:rsid w:val="00315172"/>
    <w:rsid w:val="00315777"/>
    <w:rsid w:val="003157B6"/>
    <w:rsid w:val="00315843"/>
    <w:rsid w:val="00315C79"/>
    <w:rsid w:val="00315D17"/>
    <w:rsid w:val="00315EFE"/>
    <w:rsid w:val="003161FB"/>
    <w:rsid w:val="00316487"/>
    <w:rsid w:val="0031657C"/>
    <w:rsid w:val="00316676"/>
    <w:rsid w:val="003166B0"/>
    <w:rsid w:val="003167C0"/>
    <w:rsid w:val="003169A8"/>
    <w:rsid w:val="00316C95"/>
    <w:rsid w:val="00316CC3"/>
    <w:rsid w:val="00316EF6"/>
    <w:rsid w:val="0031708A"/>
    <w:rsid w:val="003170A9"/>
    <w:rsid w:val="003170F1"/>
    <w:rsid w:val="00317104"/>
    <w:rsid w:val="003172CE"/>
    <w:rsid w:val="00317402"/>
    <w:rsid w:val="003174D0"/>
    <w:rsid w:val="0031752F"/>
    <w:rsid w:val="00317AB7"/>
    <w:rsid w:val="00317B19"/>
    <w:rsid w:val="00317C41"/>
    <w:rsid w:val="00317EE1"/>
    <w:rsid w:val="0032026A"/>
    <w:rsid w:val="00320339"/>
    <w:rsid w:val="00320479"/>
    <w:rsid w:val="003204CF"/>
    <w:rsid w:val="0032063E"/>
    <w:rsid w:val="003207A2"/>
    <w:rsid w:val="00320875"/>
    <w:rsid w:val="003208CB"/>
    <w:rsid w:val="003208DF"/>
    <w:rsid w:val="00320C68"/>
    <w:rsid w:val="0032114C"/>
    <w:rsid w:val="003212BF"/>
    <w:rsid w:val="003212DB"/>
    <w:rsid w:val="003213E7"/>
    <w:rsid w:val="00321576"/>
    <w:rsid w:val="00321723"/>
    <w:rsid w:val="00321779"/>
    <w:rsid w:val="003217D7"/>
    <w:rsid w:val="00321895"/>
    <w:rsid w:val="00321E0B"/>
    <w:rsid w:val="0032203F"/>
    <w:rsid w:val="00322076"/>
    <w:rsid w:val="0032237D"/>
    <w:rsid w:val="00322513"/>
    <w:rsid w:val="00322798"/>
    <w:rsid w:val="00322808"/>
    <w:rsid w:val="00322CC0"/>
    <w:rsid w:val="00322DCB"/>
    <w:rsid w:val="003232D1"/>
    <w:rsid w:val="003233AD"/>
    <w:rsid w:val="003233C6"/>
    <w:rsid w:val="00323445"/>
    <w:rsid w:val="003237A8"/>
    <w:rsid w:val="0032388E"/>
    <w:rsid w:val="00323AA7"/>
    <w:rsid w:val="00323ACC"/>
    <w:rsid w:val="00323B04"/>
    <w:rsid w:val="00323B3B"/>
    <w:rsid w:val="00323F10"/>
    <w:rsid w:val="00323F5E"/>
    <w:rsid w:val="00323F7B"/>
    <w:rsid w:val="0032409E"/>
    <w:rsid w:val="003240C5"/>
    <w:rsid w:val="003241A0"/>
    <w:rsid w:val="0032471B"/>
    <w:rsid w:val="003247F7"/>
    <w:rsid w:val="0032482D"/>
    <w:rsid w:val="00324870"/>
    <w:rsid w:val="003248F4"/>
    <w:rsid w:val="0032493C"/>
    <w:rsid w:val="0032495A"/>
    <w:rsid w:val="003249A7"/>
    <w:rsid w:val="00324CC5"/>
    <w:rsid w:val="00324E18"/>
    <w:rsid w:val="00324E6A"/>
    <w:rsid w:val="00324F13"/>
    <w:rsid w:val="00325058"/>
    <w:rsid w:val="00325070"/>
    <w:rsid w:val="00325298"/>
    <w:rsid w:val="00325493"/>
    <w:rsid w:val="0032572F"/>
    <w:rsid w:val="003257D6"/>
    <w:rsid w:val="003258D8"/>
    <w:rsid w:val="00325921"/>
    <w:rsid w:val="003259B0"/>
    <w:rsid w:val="00325A9A"/>
    <w:rsid w:val="00325C58"/>
    <w:rsid w:val="00325CB2"/>
    <w:rsid w:val="00325D52"/>
    <w:rsid w:val="00325E48"/>
    <w:rsid w:val="00325E64"/>
    <w:rsid w:val="00325E6E"/>
    <w:rsid w:val="00325E89"/>
    <w:rsid w:val="00325FD5"/>
    <w:rsid w:val="0032601D"/>
    <w:rsid w:val="0032616D"/>
    <w:rsid w:val="003262C5"/>
    <w:rsid w:val="00326609"/>
    <w:rsid w:val="003266F1"/>
    <w:rsid w:val="0032674C"/>
    <w:rsid w:val="00326915"/>
    <w:rsid w:val="003269FC"/>
    <w:rsid w:val="00326A72"/>
    <w:rsid w:val="00326B5E"/>
    <w:rsid w:val="00326DB7"/>
    <w:rsid w:val="00326E59"/>
    <w:rsid w:val="00326F71"/>
    <w:rsid w:val="0032712F"/>
    <w:rsid w:val="003272DC"/>
    <w:rsid w:val="00327438"/>
    <w:rsid w:val="0032748D"/>
    <w:rsid w:val="003275B9"/>
    <w:rsid w:val="003275F4"/>
    <w:rsid w:val="00327E36"/>
    <w:rsid w:val="00327F4C"/>
    <w:rsid w:val="00330106"/>
    <w:rsid w:val="0033011F"/>
    <w:rsid w:val="003304B0"/>
    <w:rsid w:val="00330530"/>
    <w:rsid w:val="0033075C"/>
    <w:rsid w:val="00330841"/>
    <w:rsid w:val="003308B4"/>
    <w:rsid w:val="003309AC"/>
    <w:rsid w:val="00330B07"/>
    <w:rsid w:val="00330DB1"/>
    <w:rsid w:val="00330E4E"/>
    <w:rsid w:val="00330EF3"/>
    <w:rsid w:val="00331124"/>
    <w:rsid w:val="00331342"/>
    <w:rsid w:val="00331448"/>
    <w:rsid w:val="003315E6"/>
    <w:rsid w:val="00331A9A"/>
    <w:rsid w:val="00331B4C"/>
    <w:rsid w:val="00331C26"/>
    <w:rsid w:val="00331DF8"/>
    <w:rsid w:val="00331E00"/>
    <w:rsid w:val="00331F50"/>
    <w:rsid w:val="00332311"/>
    <w:rsid w:val="00332533"/>
    <w:rsid w:val="003325E1"/>
    <w:rsid w:val="00332606"/>
    <w:rsid w:val="0033260F"/>
    <w:rsid w:val="00332745"/>
    <w:rsid w:val="00332752"/>
    <w:rsid w:val="0033290E"/>
    <w:rsid w:val="0033294D"/>
    <w:rsid w:val="003329B5"/>
    <w:rsid w:val="00332AE4"/>
    <w:rsid w:val="00332DC3"/>
    <w:rsid w:val="00332E70"/>
    <w:rsid w:val="00332EC7"/>
    <w:rsid w:val="00333178"/>
    <w:rsid w:val="00333212"/>
    <w:rsid w:val="00333370"/>
    <w:rsid w:val="0033337D"/>
    <w:rsid w:val="003334D9"/>
    <w:rsid w:val="003336B9"/>
    <w:rsid w:val="00333897"/>
    <w:rsid w:val="00333943"/>
    <w:rsid w:val="0033395A"/>
    <w:rsid w:val="00333DD7"/>
    <w:rsid w:val="00333E62"/>
    <w:rsid w:val="00333ECB"/>
    <w:rsid w:val="00334077"/>
    <w:rsid w:val="00334097"/>
    <w:rsid w:val="00334104"/>
    <w:rsid w:val="00334187"/>
    <w:rsid w:val="00334350"/>
    <w:rsid w:val="003344F1"/>
    <w:rsid w:val="0033458E"/>
    <w:rsid w:val="003345F2"/>
    <w:rsid w:val="003346E2"/>
    <w:rsid w:val="003347B2"/>
    <w:rsid w:val="0033495F"/>
    <w:rsid w:val="00334A39"/>
    <w:rsid w:val="00334CBB"/>
    <w:rsid w:val="00335060"/>
    <w:rsid w:val="00335074"/>
    <w:rsid w:val="003350C5"/>
    <w:rsid w:val="00335557"/>
    <w:rsid w:val="0033559A"/>
    <w:rsid w:val="003355A1"/>
    <w:rsid w:val="003356D8"/>
    <w:rsid w:val="00335888"/>
    <w:rsid w:val="00335A04"/>
    <w:rsid w:val="00335CDD"/>
    <w:rsid w:val="00335F19"/>
    <w:rsid w:val="00336310"/>
    <w:rsid w:val="003363A3"/>
    <w:rsid w:val="003364BE"/>
    <w:rsid w:val="00336630"/>
    <w:rsid w:val="00336636"/>
    <w:rsid w:val="00336857"/>
    <w:rsid w:val="00336939"/>
    <w:rsid w:val="00336979"/>
    <w:rsid w:val="00336B5A"/>
    <w:rsid w:val="00336CFB"/>
    <w:rsid w:val="00336E3A"/>
    <w:rsid w:val="00336F21"/>
    <w:rsid w:val="0033744D"/>
    <w:rsid w:val="0033748A"/>
    <w:rsid w:val="00337809"/>
    <w:rsid w:val="003379DF"/>
    <w:rsid w:val="00337D6B"/>
    <w:rsid w:val="00337D90"/>
    <w:rsid w:val="00337F22"/>
    <w:rsid w:val="00340013"/>
    <w:rsid w:val="0034004A"/>
    <w:rsid w:val="003400B7"/>
    <w:rsid w:val="00340222"/>
    <w:rsid w:val="003402C9"/>
    <w:rsid w:val="0034062C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50"/>
    <w:rsid w:val="003410C3"/>
    <w:rsid w:val="00341571"/>
    <w:rsid w:val="00341607"/>
    <w:rsid w:val="0034160E"/>
    <w:rsid w:val="003416F8"/>
    <w:rsid w:val="00341792"/>
    <w:rsid w:val="0034191A"/>
    <w:rsid w:val="00341CF9"/>
    <w:rsid w:val="00341DC9"/>
    <w:rsid w:val="00341FB8"/>
    <w:rsid w:val="003420E1"/>
    <w:rsid w:val="003420E7"/>
    <w:rsid w:val="003422E9"/>
    <w:rsid w:val="003423F7"/>
    <w:rsid w:val="003424AD"/>
    <w:rsid w:val="003424D4"/>
    <w:rsid w:val="0034272D"/>
    <w:rsid w:val="00342A4D"/>
    <w:rsid w:val="00342ABF"/>
    <w:rsid w:val="00342B91"/>
    <w:rsid w:val="00342EDA"/>
    <w:rsid w:val="003431F3"/>
    <w:rsid w:val="003432F4"/>
    <w:rsid w:val="0034351A"/>
    <w:rsid w:val="00343521"/>
    <w:rsid w:val="003438C7"/>
    <w:rsid w:val="00343A64"/>
    <w:rsid w:val="00343ADE"/>
    <w:rsid w:val="00343F62"/>
    <w:rsid w:val="00344046"/>
    <w:rsid w:val="003443AA"/>
    <w:rsid w:val="003446D2"/>
    <w:rsid w:val="0034475A"/>
    <w:rsid w:val="00344838"/>
    <w:rsid w:val="00344A35"/>
    <w:rsid w:val="00344B09"/>
    <w:rsid w:val="00344CDB"/>
    <w:rsid w:val="00344EDB"/>
    <w:rsid w:val="00345205"/>
    <w:rsid w:val="00345221"/>
    <w:rsid w:val="00345364"/>
    <w:rsid w:val="00345367"/>
    <w:rsid w:val="00345376"/>
    <w:rsid w:val="00345554"/>
    <w:rsid w:val="00345735"/>
    <w:rsid w:val="003457D0"/>
    <w:rsid w:val="003458F4"/>
    <w:rsid w:val="00345971"/>
    <w:rsid w:val="00345B31"/>
    <w:rsid w:val="00345B8B"/>
    <w:rsid w:val="00345BB2"/>
    <w:rsid w:val="00345BB6"/>
    <w:rsid w:val="00345C64"/>
    <w:rsid w:val="00345EF2"/>
    <w:rsid w:val="00345FE6"/>
    <w:rsid w:val="003461C9"/>
    <w:rsid w:val="003463FA"/>
    <w:rsid w:val="003464EF"/>
    <w:rsid w:val="00346826"/>
    <w:rsid w:val="00346888"/>
    <w:rsid w:val="0034690C"/>
    <w:rsid w:val="00346A44"/>
    <w:rsid w:val="00346BE9"/>
    <w:rsid w:val="00346CA5"/>
    <w:rsid w:val="00346EB1"/>
    <w:rsid w:val="00346F9C"/>
    <w:rsid w:val="00347149"/>
    <w:rsid w:val="003472F3"/>
    <w:rsid w:val="0034736F"/>
    <w:rsid w:val="003477BE"/>
    <w:rsid w:val="003477FA"/>
    <w:rsid w:val="00347B97"/>
    <w:rsid w:val="00347F76"/>
    <w:rsid w:val="00350099"/>
    <w:rsid w:val="0035024F"/>
    <w:rsid w:val="00350405"/>
    <w:rsid w:val="00350576"/>
    <w:rsid w:val="00350622"/>
    <w:rsid w:val="00350709"/>
    <w:rsid w:val="003508F6"/>
    <w:rsid w:val="0035091E"/>
    <w:rsid w:val="00350A42"/>
    <w:rsid w:val="00350AB2"/>
    <w:rsid w:val="00350DCF"/>
    <w:rsid w:val="00350E35"/>
    <w:rsid w:val="00350E79"/>
    <w:rsid w:val="00350FA8"/>
    <w:rsid w:val="00351099"/>
    <w:rsid w:val="0035133A"/>
    <w:rsid w:val="00351365"/>
    <w:rsid w:val="00351638"/>
    <w:rsid w:val="00351657"/>
    <w:rsid w:val="00351BBD"/>
    <w:rsid w:val="00351CBD"/>
    <w:rsid w:val="00351E36"/>
    <w:rsid w:val="00351E3D"/>
    <w:rsid w:val="00351E49"/>
    <w:rsid w:val="00351FA7"/>
    <w:rsid w:val="00351FE0"/>
    <w:rsid w:val="0035211A"/>
    <w:rsid w:val="0035216F"/>
    <w:rsid w:val="00352214"/>
    <w:rsid w:val="00352228"/>
    <w:rsid w:val="00352247"/>
    <w:rsid w:val="00352297"/>
    <w:rsid w:val="003523A6"/>
    <w:rsid w:val="003526D4"/>
    <w:rsid w:val="00352711"/>
    <w:rsid w:val="0035279F"/>
    <w:rsid w:val="00352B01"/>
    <w:rsid w:val="00352C2A"/>
    <w:rsid w:val="00352CAF"/>
    <w:rsid w:val="00352EC9"/>
    <w:rsid w:val="00353137"/>
    <w:rsid w:val="003532A4"/>
    <w:rsid w:val="0035345C"/>
    <w:rsid w:val="0035349B"/>
    <w:rsid w:val="003535D0"/>
    <w:rsid w:val="003536A2"/>
    <w:rsid w:val="003538FC"/>
    <w:rsid w:val="00353FDD"/>
    <w:rsid w:val="00354017"/>
    <w:rsid w:val="00354028"/>
    <w:rsid w:val="0035421F"/>
    <w:rsid w:val="003543D4"/>
    <w:rsid w:val="003543D9"/>
    <w:rsid w:val="00354561"/>
    <w:rsid w:val="00354713"/>
    <w:rsid w:val="00354920"/>
    <w:rsid w:val="00354ACB"/>
    <w:rsid w:val="00354B28"/>
    <w:rsid w:val="00354BCB"/>
    <w:rsid w:val="00354CA5"/>
    <w:rsid w:val="0035534D"/>
    <w:rsid w:val="00355523"/>
    <w:rsid w:val="003557FE"/>
    <w:rsid w:val="00355930"/>
    <w:rsid w:val="003559C4"/>
    <w:rsid w:val="00355B85"/>
    <w:rsid w:val="00355C45"/>
    <w:rsid w:val="00355C4C"/>
    <w:rsid w:val="00355CA3"/>
    <w:rsid w:val="00355F07"/>
    <w:rsid w:val="00356075"/>
    <w:rsid w:val="003560B1"/>
    <w:rsid w:val="00356138"/>
    <w:rsid w:val="00356365"/>
    <w:rsid w:val="00356548"/>
    <w:rsid w:val="00356578"/>
    <w:rsid w:val="00356738"/>
    <w:rsid w:val="003567AF"/>
    <w:rsid w:val="003569B4"/>
    <w:rsid w:val="00356B76"/>
    <w:rsid w:val="00356CAE"/>
    <w:rsid w:val="00356DBF"/>
    <w:rsid w:val="00357005"/>
    <w:rsid w:val="0035717C"/>
    <w:rsid w:val="0035724F"/>
    <w:rsid w:val="003573FC"/>
    <w:rsid w:val="00357550"/>
    <w:rsid w:val="003575D5"/>
    <w:rsid w:val="003575F7"/>
    <w:rsid w:val="0035779F"/>
    <w:rsid w:val="00357831"/>
    <w:rsid w:val="003579BB"/>
    <w:rsid w:val="00357A5B"/>
    <w:rsid w:val="00357AA6"/>
    <w:rsid w:val="00357D9C"/>
    <w:rsid w:val="00357F3B"/>
    <w:rsid w:val="00357F51"/>
    <w:rsid w:val="003601D9"/>
    <w:rsid w:val="003603BB"/>
    <w:rsid w:val="00360515"/>
    <w:rsid w:val="00360643"/>
    <w:rsid w:val="003606B3"/>
    <w:rsid w:val="003606F1"/>
    <w:rsid w:val="0036071D"/>
    <w:rsid w:val="003607E0"/>
    <w:rsid w:val="003608A6"/>
    <w:rsid w:val="003609F1"/>
    <w:rsid w:val="00360A39"/>
    <w:rsid w:val="00360B6B"/>
    <w:rsid w:val="0036112A"/>
    <w:rsid w:val="0036139F"/>
    <w:rsid w:val="003613A9"/>
    <w:rsid w:val="00361616"/>
    <w:rsid w:val="00361650"/>
    <w:rsid w:val="003617E4"/>
    <w:rsid w:val="003618EB"/>
    <w:rsid w:val="003619BE"/>
    <w:rsid w:val="00361A2E"/>
    <w:rsid w:val="00361B1F"/>
    <w:rsid w:val="00361BB5"/>
    <w:rsid w:val="00361CC5"/>
    <w:rsid w:val="00361D65"/>
    <w:rsid w:val="00361EE6"/>
    <w:rsid w:val="00362100"/>
    <w:rsid w:val="00362484"/>
    <w:rsid w:val="00362668"/>
    <w:rsid w:val="00362704"/>
    <w:rsid w:val="003627CC"/>
    <w:rsid w:val="003627EB"/>
    <w:rsid w:val="00362833"/>
    <w:rsid w:val="00362884"/>
    <w:rsid w:val="003629D6"/>
    <w:rsid w:val="00362B99"/>
    <w:rsid w:val="00362C84"/>
    <w:rsid w:val="00362E6D"/>
    <w:rsid w:val="00362F52"/>
    <w:rsid w:val="003630E2"/>
    <w:rsid w:val="0036326E"/>
    <w:rsid w:val="00363529"/>
    <w:rsid w:val="0036364E"/>
    <w:rsid w:val="00363692"/>
    <w:rsid w:val="003636DE"/>
    <w:rsid w:val="003637A1"/>
    <w:rsid w:val="003637C4"/>
    <w:rsid w:val="00363826"/>
    <w:rsid w:val="00363A94"/>
    <w:rsid w:val="00363B36"/>
    <w:rsid w:val="00363BF9"/>
    <w:rsid w:val="00363C55"/>
    <w:rsid w:val="00363DC8"/>
    <w:rsid w:val="00364292"/>
    <w:rsid w:val="003642C7"/>
    <w:rsid w:val="003642D6"/>
    <w:rsid w:val="0036436B"/>
    <w:rsid w:val="0036441C"/>
    <w:rsid w:val="003644A6"/>
    <w:rsid w:val="00364728"/>
    <w:rsid w:val="00364B63"/>
    <w:rsid w:val="00364B90"/>
    <w:rsid w:val="00364C8C"/>
    <w:rsid w:val="00364D35"/>
    <w:rsid w:val="00364DE0"/>
    <w:rsid w:val="00364EA2"/>
    <w:rsid w:val="00364F17"/>
    <w:rsid w:val="0036504F"/>
    <w:rsid w:val="003652AA"/>
    <w:rsid w:val="0036552A"/>
    <w:rsid w:val="0036575F"/>
    <w:rsid w:val="003657E6"/>
    <w:rsid w:val="00365A14"/>
    <w:rsid w:val="00365D81"/>
    <w:rsid w:val="00365F43"/>
    <w:rsid w:val="00365F86"/>
    <w:rsid w:val="003660B0"/>
    <w:rsid w:val="003663C7"/>
    <w:rsid w:val="003663F2"/>
    <w:rsid w:val="003664A0"/>
    <w:rsid w:val="00366571"/>
    <w:rsid w:val="003665C2"/>
    <w:rsid w:val="00366675"/>
    <w:rsid w:val="0036678E"/>
    <w:rsid w:val="0036682A"/>
    <w:rsid w:val="00366B50"/>
    <w:rsid w:val="00366C6A"/>
    <w:rsid w:val="00366CFE"/>
    <w:rsid w:val="00366D99"/>
    <w:rsid w:val="00366FB7"/>
    <w:rsid w:val="0036712D"/>
    <w:rsid w:val="003674CF"/>
    <w:rsid w:val="00367507"/>
    <w:rsid w:val="00367B02"/>
    <w:rsid w:val="00367B25"/>
    <w:rsid w:val="00367C95"/>
    <w:rsid w:val="00367D0B"/>
    <w:rsid w:val="0037028B"/>
    <w:rsid w:val="003704A3"/>
    <w:rsid w:val="003704B2"/>
    <w:rsid w:val="0037057E"/>
    <w:rsid w:val="0037062B"/>
    <w:rsid w:val="0037082D"/>
    <w:rsid w:val="003709FF"/>
    <w:rsid w:val="00370C85"/>
    <w:rsid w:val="00370D78"/>
    <w:rsid w:val="00370DB0"/>
    <w:rsid w:val="00370DD5"/>
    <w:rsid w:val="00370F3A"/>
    <w:rsid w:val="00371177"/>
    <w:rsid w:val="0037119C"/>
    <w:rsid w:val="003713C0"/>
    <w:rsid w:val="00371469"/>
    <w:rsid w:val="00371552"/>
    <w:rsid w:val="0037171D"/>
    <w:rsid w:val="003718B8"/>
    <w:rsid w:val="003719C1"/>
    <w:rsid w:val="00371AF8"/>
    <w:rsid w:val="00371C7F"/>
    <w:rsid w:val="00371FF2"/>
    <w:rsid w:val="00372019"/>
    <w:rsid w:val="0037213E"/>
    <w:rsid w:val="003726AB"/>
    <w:rsid w:val="00372981"/>
    <w:rsid w:val="00372A18"/>
    <w:rsid w:val="00372E6F"/>
    <w:rsid w:val="00372F7F"/>
    <w:rsid w:val="003730F5"/>
    <w:rsid w:val="003732C5"/>
    <w:rsid w:val="00373554"/>
    <w:rsid w:val="00373565"/>
    <w:rsid w:val="003736AB"/>
    <w:rsid w:val="003739F9"/>
    <w:rsid w:val="00373A11"/>
    <w:rsid w:val="00373AF4"/>
    <w:rsid w:val="00373B12"/>
    <w:rsid w:val="00373C2E"/>
    <w:rsid w:val="00373E45"/>
    <w:rsid w:val="00373ED0"/>
    <w:rsid w:val="00373FE4"/>
    <w:rsid w:val="0037404E"/>
    <w:rsid w:val="003740F6"/>
    <w:rsid w:val="0037433B"/>
    <w:rsid w:val="00374422"/>
    <w:rsid w:val="00374659"/>
    <w:rsid w:val="00374C41"/>
    <w:rsid w:val="00374CD9"/>
    <w:rsid w:val="00375008"/>
    <w:rsid w:val="00375366"/>
    <w:rsid w:val="00375569"/>
    <w:rsid w:val="003755EC"/>
    <w:rsid w:val="00375688"/>
    <w:rsid w:val="003756B3"/>
    <w:rsid w:val="003757E1"/>
    <w:rsid w:val="00375896"/>
    <w:rsid w:val="00375A18"/>
    <w:rsid w:val="00375AA7"/>
    <w:rsid w:val="00375AF7"/>
    <w:rsid w:val="00375B39"/>
    <w:rsid w:val="00375BCC"/>
    <w:rsid w:val="00375E13"/>
    <w:rsid w:val="00375F48"/>
    <w:rsid w:val="00375F75"/>
    <w:rsid w:val="00376014"/>
    <w:rsid w:val="003761C4"/>
    <w:rsid w:val="003761E7"/>
    <w:rsid w:val="00376385"/>
    <w:rsid w:val="00376406"/>
    <w:rsid w:val="00376481"/>
    <w:rsid w:val="0037666D"/>
    <w:rsid w:val="00376A79"/>
    <w:rsid w:val="00376BF0"/>
    <w:rsid w:val="00376F14"/>
    <w:rsid w:val="00377101"/>
    <w:rsid w:val="0037718C"/>
    <w:rsid w:val="003772CD"/>
    <w:rsid w:val="003773B7"/>
    <w:rsid w:val="003774D2"/>
    <w:rsid w:val="003774D6"/>
    <w:rsid w:val="0037760F"/>
    <w:rsid w:val="00377730"/>
    <w:rsid w:val="00377A29"/>
    <w:rsid w:val="00377B5C"/>
    <w:rsid w:val="00377B7C"/>
    <w:rsid w:val="00377BF9"/>
    <w:rsid w:val="00377E16"/>
    <w:rsid w:val="00377E37"/>
    <w:rsid w:val="0038008B"/>
    <w:rsid w:val="003802E9"/>
    <w:rsid w:val="00380341"/>
    <w:rsid w:val="003804BD"/>
    <w:rsid w:val="003804E8"/>
    <w:rsid w:val="003805A5"/>
    <w:rsid w:val="00380730"/>
    <w:rsid w:val="00380799"/>
    <w:rsid w:val="003809CC"/>
    <w:rsid w:val="00380B03"/>
    <w:rsid w:val="0038111B"/>
    <w:rsid w:val="00381245"/>
    <w:rsid w:val="00381402"/>
    <w:rsid w:val="00381480"/>
    <w:rsid w:val="00381490"/>
    <w:rsid w:val="003814A6"/>
    <w:rsid w:val="00381666"/>
    <w:rsid w:val="0038187E"/>
    <w:rsid w:val="00381B91"/>
    <w:rsid w:val="0038204C"/>
    <w:rsid w:val="00382235"/>
    <w:rsid w:val="0038230F"/>
    <w:rsid w:val="0038238B"/>
    <w:rsid w:val="003824FC"/>
    <w:rsid w:val="00382642"/>
    <w:rsid w:val="0038265E"/>
    <w:rsid w:val="00382735"/>
    <w:rsid w:val="00382753"/>
    <w:rsid w:val="00382760"/>
    <w:rsid w:val="003827C0"/>
    <w:rsid w:val="00382CF7"/>
    <w:rsid w:val="00382E17"/>
    <w:rsid w:val="0038317A"/>
    <w:rsid w:val="0038325D"/>
    <w:rsid w:val="003834AB"/>
    <w:rsid w:val="00383743"/>
    <w:rsid w:val="003838D2"/>
    <w:rsid w:val="00383B00"/>
    <w:rsid w:val="00383B27"/>
    <w:rsid w:val="00383C25"/>
    <w:rsid w:val="00383CEF"/>
    <w:rsid w:val="00383D5C"/>
    <w:rsid w:val="00383EA2"/>
    <w:rsid w:val="00384500"/>
    <w:rsid w:val="003849F8"/>
    <w:rsid w:val="00384BF4"/>
    <w:rsid w:val="00384C08"/>
    <w:rsid w:val="00384DB5"/>
    <w:rsid w:val="00384E12"/>
    <w:rsid w:val="00385253"/>
    <w:rsid w:val="003852D0"/>
    <w:rsid w:val="003854AB"/>
    <w:rsid w:val="00385513"/>
    <w:rsid w:val="003858DB"/>
    <w:rsid w:val="00385905"/>
    <w:rsid w:val="00385983"/>
    <w:rsid w:val="00385AE4"/>
    <w:rsid w:val="00385C09"/>
    <w:rsid w:val="00385C25"/>
    <w:rsid w:val="00385EE3"/>
    <w:rsid w:val="00385F01"/>
    <w:rsid w:val="00385F45"/>
    <w:rsid w:val="0038640B"/>
    <w:rsid w:val="003866E1"/>
    <w:rsid w:val="00386794"/>
    <w:rsid w:val="00386A23"/>
    <w:rsid w:val="00386C7E"/>
    <w:rsid w:val="00386D0A"/>
    <w:rsid w:val="00386D4D"/>
    <w:rsid w:val="00386EF5"/>
    <w:rsid w:val="00386F05"/>
    <w:rsid w:val="003871F9"/>
    <w:rsid w:val="0038723D"/>
    <w:rsid w:val="00387351"/>
    <w:rsid w:val="003878EC"/>
    <w:rsid w:val="00387913"/>
    <w:rsid w:val="00387A69"/>
    <w:rsid w:val="00387A89"/>
    <w:rsid w:val="00387AD9"/>
    <w:rsid w:val="00387B08"/>
    <w:rsid w:val="00387CB7"/>
    <w:rsid w:val="00387D0E"/>
    <w:rsid w:val="00387D3D"/>
    <w:rsid w:val="00387ECC"/>
    <w:rsid w:val="00387F1A"/>
    <w:rsid w:val="00387F35"/>
    <w:rsid w:val="00390226"/>
    <w:rsid w:val="0039040A"/>
    <w:rsid w:val="00390428"/>
    <w:rsid w:val="00390443"/>
    <w:rsid w:val="003904EF"/>
    <w:rsid w:val="003906A4"/>
    <w:rsid w:val="0039079F"/>
    <w:rsid w:val="003907FC"/>
    <w:rsid w:val="00390807"/>
    <w:rsid w:val="00390839"/>
    <w:rsid w:val="003908B0"/>
    <w:rsid w:val="00390971"/>
    <w:rsid w:val="00390D27"/>
    <w:rsid w:val="00391223"/>
    <w:rsid w:val="0039125F"/>
    <w:rsid w:val="00391368"/>
    <w:rsid w:val="0039172A"/>
    <w:rsid w:val="003917AE"/>
    <w:rsid w:val="00391BC7"/>
    <w:rsid w:val="00391C70"/>
    <w:rsid w:val="00391D26"/>
    <w:rsid w:val="00392019"/>
    <w:rsid w:val="0039207F"/>
    <w:rsid w:val="003928C5"/>
    <w:rsid w:val="00392ABE"/>
    <w:rsid w:val="00392B0F"/>
    <w:rsid w:val="00392DBF"/>
    <w:rsid w:val="00392DDA"/>
    <w:rsid w:val="00392EDC"/>
    <w:rsid w:val="00392FD2"/>
    <w:rsid w:val="00392FE0"/>
    <w:rsid w:val="0039315C"/>
    <w:rsid w:val="0039316E"/>
    <w:rsid w:val="003932D5"/>
    <w:rsid w:val="0039347C"/>
    <w:rsid w:val="003934A7"/>
    <w:rsid w:val="003934D7"/>
    <w:rsid w:val="003935A1"/>
    <w:rsid w:val="00393649"/>
    <w:rsid w:val="00393929"/>
    <w:rsid w:val="00393A40"/>
    <w:rsid w:val="00393B6C"/>
    <w:rsid w:val="00393C4D"/>
    <w:rsid w:val="00393CE5"/>
    <w:rsid w:val="00393FE5"/>
    <w:rsid w:val="0039401A"/>
    <w:rsid w:val="003941AA"/>
    <w:rsid w:val="00394503"/>
    <w:rsid w:val="00394C96"/>
    <w:rsid w:val="00394F2E"/>
    <w:rsid w:val="00394FBB"/>
    <w:rsid w:val="00395320"/>
    <w:rsid w:val="003957B3"/>
    <w:rsid w:val="00395973"/>
    <w:rsid w:val="003959C4"/>
    <w:rsid w:val="00395A44"/>
    <w:rsid w:val="00395B7A"/>
    <w:rsid w:val="00395CB1"/>
    <w:rsid w:val="00395DC0"/>
    <w:rsid w:val="00395FA2"/>
    <w:rsid w:val="00396077"/>
    <w:rsid w:val="0039635B"/>
    <w:rsid w:val="00396656"/>
    <w:rsid w:val="00396781"/>
    <w:rsid w:val="003968F5"/>
    <w:rsid w:val="00396F25"/>
    <w:rsid w:val="003975A0"/>
    <w:rsid w:val="003977E2"/>
    <w:rsid w:val="0039785F"/>
    <w:rsid w:val="00397A51"/>
    <w:rsid w:val="00397B13"/>
    <w:rsid w:val="00397B1C"/>
    <w:rsid w:val="00397BCD"/>
    <w:rsid w:val="00397C6D"/>
    <w:rsid w:val="00397D45"/>
    <w:rsid w:val="00397DFB"/>
    <w:rsid w:val="00397E8B"/>
    <w:rsid w:val="003A003D"/>
    <w:rsid w:val="003A0298"/>
    <w:rsid w:val="003A040E"/>
    <w:rsid w:val="003A0464"/>
    <w:rsid w:val="003A04E7"/>
    <w:rsid w:val="003A06E8"/>
    <w:rsid w:val="003A07A4"/>
    <w:rsid w:val="003A0F3E"/>
    <w:rsid w:val="003A1222"/>
    <w:rsid w:val="003A1476"/>
    <w:rsid w:val="003A1483"/>
    <w:rsid w:val="003A14CF"/>
    <w:rsid w:val="003A15A3"/>
    <w:rsid w:val="003A168C"/>
    <w:rsid w:val="003A183C"/>
    <w:rsid w:val="003A1911"/>
    <w:rsid w:val="003A1AAD"/>
    <w:rsid w:val="003A1C58"/>
    <w:rsid w:val="003A1D13"/>
    <w:rsid w:val="003A1DA7"/>
    <w:rsid w:val="003A1F65"/>
    <w:rsid w:val="003A2050"/>
    <w:rsid w:val="003A2105"/>
    <w:rsid w:val="003A2109"/>
    <w:rsid w:val="003A22B0"/>
    <w:rsid w:val="003A231B"/>
    <w:rsid w:val="003A23F0"/>
    <w:rsid w:val="003A25AE"/>
    <w:rsid w:val="003A26D4"/>
    <w:rsid w:val="003A294F"/>
    <w:rsid w:val="003A296F"/>
    <w:rsid w:val="003A2997"/>
    <w:rsid w:val="003A2A2C"/>
    <w:rsid w:val="003A2A4B"/>
    <w:rsid w:val="003A2AB9"/>
    <w:rsid w:val="003A2ADF"/>
    <w:rsid w:val="003A2DB5"/>
    <w:rsid w:val="003A2E3F"/>
    <w:rsid w:val="003A2E59"/>
    <w:rsid w:val="003A2F4E"/>
    <w:rsid w:val="003A3689"/>
    <w:rsid w:val="003A370C"/>
    <w:rsid w:val="003A372A"/>
    <w:rsid w:val="003A3789"/>
    <w:rsid w:val="003A3977"/>
    <w:rsid w:val="003A3BBA"/>
    <w:rsid w:val="003A3E3B"/>
    <w:rsid w:val="003A3EC4"/>
    <w:rsid w:val="003A429A"/>
    <w:rsid w:val="003A43B3"/>
    <w:rsid w:val="003A444A"/>
    <w:rsid w:val="003A4730"/>
    <w:rsid w:val="003A4798"/>
    <w:rsid w:val="003A485C"/>
    <w:rsid w:val="003A4878"/>
    <w:rsid w:val="003A4AFE"/>
    <w:rsid w:val="003A4B82"/>
    <w:rsid w:val="003A4CBD"/>
    <w:rsid w:val="003A4E42"/>
    <w:rsid w:val="003A4E86"/>
    <w:rsid w:val="003A53DB"/>
    <w:rsid w:val="003A5451"/>
    <w:rsid w:val="003A5538"/>
    <w:rsid w:val="003A57E4"/>
    <w:rsid w:val="003A5809"/>
    <w:rsid w:val="003A5888"/>
    <w:rsid w:val="003A58F0"/>
    <w:rsid w:val="003A59B6"/>
    <w:rsid w:val="003A5AA4"/>
    <w:rsid w:val="003A5D70"/>
    <w:rsid w:val="003A60B9"/>
    <w:rsid w:val="003A6170"/>
    <w:rsid w:val="003A61E9"/>
    <w:rsid w:val="003A64EE"/>
    <w:rsid w:val="003A67AB"/>
    <w:rsid w:val="003A68C9"/>
    <w:rsid w:val="003A68FF"/>
    <w:rsid w:val="003A69FE"/>
    <w:rsid w:val="003A6B2A"/>
    <w:rsid w:val="003A6B51"/>
    <w:rsid w:val="003A6CDE"/>
    <w:rsid w:val="003A6DBF"/>
    <w:rsid w:val="003A6FDF"/>
    <w:rsid w:val="003A727C"/>
    <w:rsid w:val="003A74EE"/>
    <w:rsid w:val="003A7514"/>
    <w:rsid w:val="003A7674"/>
    <w:rsid w:val="003A780C"/>
    <w:rsid w:val="003A7972"/>
    <w:rsid w:val="003A7DCF"/>
    <w:rsid w:val="003A7DFF"/>
    <w:rsid w:val="003A7E62"/>
    <w:rsid w:val="003A7F10"/>
    <w:rsid w:val="003B0226"/>
    <w:rsid w:val="003B044E"/>
    <w:rsid w:val="003B0812"/>
    <w:rsid w:val="003B0B23"/>
    <w:rsid w:val="003B0B75"/>
    <w:rsid w:val="003B0C53"/>
    <w:rsid w:val="003B0CE9"/>
    <w:rsid w:val="003B0D99"/>
    <w:rsid w:val="003B0EEB"/>
    <w:rsid w:val="003B14B3"/>
    <w:rsid w:val="003B14DD"/>
    <w:rsid w:val="003B1677"/>
    <w:rsid w:val="003B16B2"/>
    <w:rsid w:val="003B1787"/>
    <w:rsid w:val="003B188E"/>
    <w:rsid w:val="003B18FF"/>
    <w:rsid w:val="003B198A"/>
    <w:rsid w:val="003B19AC"/>
    <w:rsid w:val="003B19D8"/>
    <w:rsid w:val="003B1BE4"/>
    <w:rsid w:val="003B1C63"/>
    <w:rsid w:val="003B1F40"/>
    <w:rsid w:val="003B2087"/>
    <w:rsid w:val="003B23AC"/>
    <w:rsid w:val="003B2469"/>
    <w:rsid w:val="003B24A3"/>
    <w:rsid w:val="003B2509"/>
    <w:rsid w:val="003B265C"/>
    <w:rsid w:val="003B28C7"/>
    <w:rsid w:val="003B2949"/>
    <w:rsid w:val="003B2BE0"/>
    <w:rsid w:val="003B2F93"/>
    <w:rsid w:val="003B3024"/>
    <w:rsid w:val="003B31F7"/>
    <w:rsid w:val="003B3266"/>
    <w:rsid w:val="003B32BF"/>
    <w:rsid w:val="003B32D9"/>
    <w:rsid w:val="003B32E0"/>
    <w:rsid w:val="003B36B2"/>
    <w:rsid w:val="003B37E2"/>
    <w:rsid w:val="003B390F"/>
    <w:rsid w:val="003B39C5"/>
    <w:rsid w:val="003B3AFE"/>
    <w:rsid w:val="003B3B14"/>
    <w:rsid w:val="003B3BE9"/>
    <w:rsid w:val="003B3D5A"/>
    <w:rsid w:val="003B4001"/>
    <w:rsid w:val="003B41DA"/>
    <w:rsid w:val="003B4324"/>
    <w:rsid w:val="003B4662"/>
    <w:rsid w:val="003B46FA"/>
    <w:rsid w:val="003B4A8A"/>
    <w:rsid w:val="003B4B1C"/>
    <w:rsid w:val="003B4D25"/>
    <w:rsid w:val="003B4D61"/>
    <w:rsid w:val="003B4E2E"/>
    <w:rsid w:val="003B4E7B"/>
    <w:rsid w:val="003B4EA0"/>
    <w:rsid w:val="003B51E4"/>
    <w:rsid w:val="003B53FD"/>
    <w:rsid w:val="003B5737"/>
    <w:rsid w:val="003B5924"/>
    <w:rsid w:val="003B5941"/>
    <w:rsid w:val="003B5A68"/>
    <w:rsid w:val="003B5A98"/>
    <w:rsid w:val="003B5BB9"/>
    <w:rsid w:val="003B5EBE"/>
    <w:rsid w:val="003B5F0D"/>
    <w:rsid w:val="003B6072"/>
    <w:rsid w:val="003B63AB"/>
    <w:rsid w:val="003B64CC"/>
    <w:rsid w:val="003B69A0"/>
    <w:rsid w:val="003B6ADB"/>
    <w:rsid w:val="003B6CDE"/>
    <w:rsid w:val="003B6CFB"/>
    <w:rsid w:val="003B705B"/>
    <w:rsid w:val="003B71F9"/>
    <w:rsid w:val="003B72F7"/>
    <w:rsid w:val="003B781C"/>
    <w:rsid w:val="003B7942"/>
    <w:rsid w:val="003B7A00"/>
    <w:rsid w:val="003B7B72"/>
    <w:rsid w:val="003B7C96"/>
    <w:rsid w:val="003B7D80"/>
    <w:rsid w:val="003B7E82"/>
    <w:rsid w:val="003C0205"/>
    <w:rsid w:val="003C033B"/>
    <w:rsid w:val="003C0554"/>
    <w:rsid w:val="003C07A9"/>
    <w:rsid w:val="003C08F5"/>
    <w:rsid w:val="003C0CFB"/>
    <w:rsid w:val="003C0D3F"/>
    <w:rsid w:val="003C0DE6"/>
    <w:rsid w:val="003C0F82"/>
    <w:rsid w:val="003C1016"/>
    <w:rsid w:val="003C1184"/>
    <w:rsid w:val="003C11D8"/>
    <w:rsid w:val="003C1237"/>
    <w:rsid w:val="003C12FA"/>
    <w:rsid w:val="003C13E6"/>
    <w:rsid w:val="003C1477"/>
    <w:rsid w:val="003C1805"/>
    <w:rsid w:val="003C1C40"/>
    <w:rsid w:val="003C1C44"/>
    <w:rsid w:val="003C1D9A"/>
    <w:rsid w:val="003C20B5"/>
    <w:rsid w:val="003C21D2"/>
    <w:rsid w:val="003C21FC"/>
    <w:rsid w:val="003C232A"/>
    <w:rsid w:val="003C23C6"/>
    <w:rsid w:val="003C249E"/>
    <w:rsid w:val="003C264B"/>
    <w:rsid w:val="003C2834"/>
    <w:rsid w:val="003C28B5"/>
    <w:rsid w:val="003C2AE3"/>
    <w:rsid w:val="003C2C48"/>
    <w:rsid w:val="003C2CEE"/>
    <w:rsid w:val="003C2F7A"/>
    <w:rsid w:val="003C2FE4"/>
    <w:rsid w:val="003C3133"/>
    <w:rsid w:val="003C318F"/>
    <w:rsid w:val="003C3405"/>
    <w:rsid w:val="003C34AA"/>
    <w:rsid w:val="003C3619"/>
    <w:rsid w:val="003C36F1"/>
    <w:rsid w:val="003C39ED"/>
    <w:rsid w:val="003C3BA9"/>
    <w:rsid w:val="003C3BBB"/>
    <w:rsid w:val="003C3BD2"/>
    <w:rsid w:val="003C3C9D"/>
    <w:rsid w:val="003C3E32"/>
    <w:rsid w:val="003C3F4D"/>
    <w:rsid w:val="003C4008"/>
    <w:rsid w:val="003C400C"/>
    <w:rsid w:val="003C4466"/>
    <w:rsid w:val="003C451F"/>
    <w:rsid w:val="003C45F8"/>
    <w:rsid w:val="003C46B5"/>
    <w:rsid w:val="003C47D0"/>
    <w:rsid w:val="003C4D30"/>
    <w:rsid w:val="003C4D62"/>
    <w:rsid w:val="003C4D87"/>
    <w:rsid w:val="003C509C"/>
    <w:rsid w:val="003C5246"/>
    <w:rsid w:val="003C589C"/>
    <w:rsid w:val="003C58C8"/>
    <w:rsid w:val="003C5B19"/>
    <w:rsid w:val="003C5CAA"/>
    <w:rsid w:val="003C5D6B"/>
    <w:rsid w:val="003C5EF4"/>
    <w:rsid w:val="003C6415"/>
    <w:rsid w:val="003C64D2"/>
    <w:rsid w:val="003C656F"/>
    <w:rsid w:val="003C661D"/>
    <w:rsid w:val="003C6699"/>
    <w:rsid w:val="003C672E"/>
    <w:rsid w:val="003C6829"/>
    <w:rsid w:val="003C6991"/>
    <w:rsid w:val="003C69AB"/>
    <w:rsid w:val="003C6EBC"/>
    <w:rsid w:val="003C6F71"/>
    <w:rsid w:val="003C7051"/>
    <w:rsid w:val="003C725B"/>
    <w:rsid w:val="003C7286"/>
    <w:rsid w:val="003C72DE"/>
    <w:rsid w:val="003C72E7"/>
    <w:rsid w:val="003C7347"/>
    <w:rsid w:val="003C75CA"/>
    <w:rsid w:val="003C77F3"/>
    <w:rsid w:val="003C7842"/>
    <w:rsid w:val="003C7921"/>
    <w:rsid w:val="003C797B"/>
    <w:rsid w:val="003C79A2"/>
    <w:rsid w:val="003C7CBE"/>
    <w:rsid w:val="003C7D65"/>
    <w:rsid w:val="003C7E0F"/>
    <w:rsid w:val="003D0058"/>
    <w:rsid w:val="003D0073"/>
    <w:rsid w:val="003D00AD"/>
    <w:rsid w:val="003D01A1"/>
    <w:rsid w:val="003D0234"/>
    <w:rsid w:val="003D0405"/>
    <w:rsid w:val="003D0575"/>
    <w:rsid w:val="003D0637"/>
    <w:rsid w:val="003D0ABB"/>
    <w:rsid w:val="003D0C39"/>
    <w:rsid w:val="003D0E07"/>
    <w:rsid w:val="003D0EB5"/>
    <w:rsid w:val="003D10A5"/>
    <w:rsid w:val="003D128E"/>
    <w:rsid w:val="003D131A"/>
    <w:rsid w:val="003D1417"/>
    <w:rsid w:val="003D1494"/>
    <w:rsid w:val="003D14E1"/>
    <w:rsid w:val="003D14EE"/>
    <w:rsid w:val="003D173C"/>
    <w:rsid w:val="003D191E"/>
    <w:rsid w:val="003D1A4C"/>
    <w:rsid w:val="003D1C3C"/>
    <w:rsid w:val="003D1DD2"/>
    <w:rsid w:val="003D1FA1"/>
    <w:rsid w:val="003D2057"/>
    <w:rsid w:val="003D20BD"/>
    <w:rsid w:val="003D2512"/>
    <w:rsid w:val="003D255D"/>
    <w:rsid w:val="003D2686"/>
    <w:rsid w:val="003D27ED"/>
    <w:rsid w:val="003D283E"/>
    <w:rsid w:val="003D294D"/>
    <w:rsid w:val="003D2B2E"/>
    <w:rsid w:val="003D2BF8"/>
    <w:rsid w:val="003D2DE8"/>
    <w:rsid w:val="003D2E6E"/>
    <w:rsid w:val="003D31CA"/>
    <w:rsid w:val="003D31EF"/>
    <w:rsid w:val="003D325D"/>
    <w:rsid w:val="003D33AB"/>
    <w:rsid w:val="003D33E7"/>
    <w:rsid w:val="003D3504"/>
    <w:rsid w:val="003D3532"/>
    <w:rsid w:val="003D35C5"/>
    <w:rsid w:val="003D3727"/>
    <w:rsid w:val="003D3730"/>
    <w:rsid w:val="003D37F7"/>
    <w:rsid w:val="003D385E"/>
    <w:rsid w:val="003D39BE"/>
    <w:rsid w:val="003D39ED"/>
    <w:rsid w:val="003D3D90"/>
    <w:rsid w:val="003D4016"/>
    <w:rsid w:val="003D4024"/>
    <w:rsid w:val="003D4153"/>
    <w:rsid w:val="003D439A"/>
    <w:rsid w:val="003D43AE"/>
    <w:rsid w:val="003D4505"/>
    <w:rsid w:val="003D47B8"/>
    <w:rsid w:val="003D48A4"/>
    <w:rsid w:val="003D48CE"/>
    <w:rsid w:val="003D4A0C"/>
    <w:rsid w:val="003D4A94"/>
    <w:rsid w:val="003D4ACB"/>
    <w:rsid w:val="003D52FA"/>
    <w:rsid w:val="003D5455"/>
    <w:rsid w:val="003D570C"/>
    <w:rsid w:val="003D572C"/>
    <w:rsid w:val="003D582A"/>
    <w:rsid w:val="003D5EDB"/>
    <w:rsid w:val="003D6036"/>
    <w:rsid w:val="003D6037"/>
    <w:rsid w:val="003D60A2"/>
    <w:rsid w:val="003D6257"/>
    <w:rsid w:val="003D6460"/>
    <w:rsid w:val="003D6487"/>
    <w:rsid w:val="003D64BF"/>
    <w:rsid w:val="003D6735"/>
    <w:rsid w:val="003D6774"/>
    <w:rsid w:val="003D69D1"/>
    <w:rsid w:val="003D6A05"/>
    <w:rsid w:val="003D6A30"/>
    <w:rsid w:val="003D6A45"/>
    <w:rsid w:val="003D6AB5"/>
    <w:rsid w:val="003D6C38"/>
    <w:rsid w:val="003D6D00"/>
    <w:rsid w:val="003D7217"/>
    <w:rsid w:val="003D72A6"/>
    <w:rsid w:val="003D75DE"/>
    <w:rsid w:val="003D775E"/>
    <w:rsid w:val="003D77DC"/>
    <w:rsid w:val="003D78C2"/>
    <w:rsid w:val="003D78EF"/>
    <w:rsid w:val="003D7D72"/>
    <w:rsid w:val="003D7D7C"/>
    <w:rsid w:val="003E003A"/>
    <w:rsid w:val="003E00BD"/>
    <w:rsid w:val="003E029E"/>
    <w:rsid w:val="003E0326"/>
    <w:rsid w:val="003E0438"/>
    <w:rsid w:val="003E04A5"/>
    <w:rsid w:val="003E070B"/>
    <w:rsid w:val="003E0751"/>
    <w:rsid w:val="003E0808"/>
    <w:rsid w:val="003E0B3F"/>
    <w:rsid w:val="003E0C86"/>
    <w:rsid w:val="003E0DD9"/>
    <w:rsid w:val="003E0E30"/>
    <w:rsid w:val="003E0E6F"/>
    <w:rsid w:val="003E0FD0"/>
    <w:rsid w:val="003E0FED"/>
    <w:rsid w:val="003E1238"/>
    <w:rsid w:val="003E1320"/>
    <w:rsid w:val="003E14D8"/>
    <w:rsid w:val="003E16BA"/>
    <w:rsid w:val="003E1747"/>
    <w:rsid w:val="003E17FF"/>
    <w:rsid w:val="003E18C0"/>
    <w:rsid w:val="003E1A32"/>
    <w:rsid w:val="003E1B25"/>
    <w:rsid w:val="003E1B38"/>
    <w:rsid w:val="003E1C5C"/>
    <w:rsid w:val="003E1CD1"/>
    <w:rsid w:val="003E224E"/>
    <w:rsid w:val="003E2484"/>
    <w:rsid w:val="003E2493"/>
    <w:rsid w:val="003E26FE"/>
    <w:rsid w:val="003E274A"/>
    <w:rsid w:val="003E276E"/>
    <w:rsid w:val="003E2799"/>
    <w:rsid w:val="003E27CB"/>
    <w:rsid w:val="003E2873"/>
    <w:rsid w:val="003E2A90"/>
    <w:rsid w:val="003E2CD4"/>
    <w:rsid w:val="003E31E4"/>
    <w:rsid w:val="003E33F4"/>
    <w:rsid w:val="003E34D6"/>
    <w:rsid w:val="003E3612"/>
    <w:rsid w:val="003E3634"/>
    <w:rsid w:val="003E36AA"/>
    <w:rsid w:val="003E3B24"/>
    <w:rsid w:val="003E3B8E"/>
    <w:rsid w:val="003E3C36"/>
    <w:rsid w:val="003E3D03"/>
    <w:rsid w:val="003E3E5B"/>
    <w:rsid w:val="003E45F7"/>
    <w:rsid w:val="003E471B"/>
    <w:rsid w:val="003E49A0"/>
    <w:rsid w:val="003E49DE"/>
    <w:rsid w:val="003E4A85"/>
    <w:rsid w:val="003E4FFB"/>
    <w:rsid w:val="003E5084"/>
    <w:rsid w:val="003E54F6"/>
    <w:rsid w:val="003E570D"/>
    <w:rsid w:val="003E58FB"/>
    <w:rsid w:val="003E59E4"/>
    <w:rsid w:val="003E5DA3"/>
    <w:rsid w:val="003E5E38"/>
    <w:rsid w:val="003E6065"/>
    <w:rsid w:val="003E606E"/>
    <w:rsid w:val="003E62AA"/>
    <w:rsid w:val="003E6439"/>
    <w:rsid w:val="003E6456"/>
    <w:rsid w:val="003E64F8"/>
    <w:rsid w:val="003E65FE"/>
    <w:rsid w:val="003E673A"/>
    <w:rsid w:val="003E6A2B"/>
    <w:rsid w:val="003E6B52"/>
    <w:rsid w:val="003E6BED"/>
    <w:rsid w:val="003E6D98"/>
    <w:rsid w:val="003E6F20"/>
    <w:rsid w:val="003E6FE2"/>
    <w:rsid w:val="003E7239"/>
    <w:rsid w:val="003E76B5"/>
    <w:rsid w:val="003E7815"/>
    <w:rsid w:val="003E7819"/>
    <w:rsid w:val="003E7942"/>
    <w:rsid w:val="003E7AD7"/>
    <w:rsid w:val="003E7DFB"/>
    <w:rsid w:val="003F00E0"/>
    <w:rsid w:val="003F0177"/>
    <w:rsid w:val="003F0373"/>
    <w:rsid w:val="003F054C"/>
    <w:rsid w:val="003F07C8"/>
    <w:rsid w:val="003F08D3"/>
    <w:rsid w:val="003F0914"/>
    <w:rsid w:val="003F09D3"/>
    <w:rsid w:val="003F0B79"/>
    <w:rsid w:val="003F1124"/>
    <w:rsid w:val="003F131F"/>
    <w:rsid w:val="003F13F5"/>
    <w:rsid w:val="003F147A"/>
    <w:rsid w:val="003F1638"/>
    <w:rsid w:val="003F182F"/>
    <w:rsid w:val="003F1CC9"/>
    <w:rsid w:val="003F1F22"/>
    <w:rsid w:val="003F1F32"/>
    <w:rsid w:val="003F2102"/>
    <w:rsid w:val="003F26DD"/>
    <w:rsid w:val="003F275C"/>
    <w:rsid w:val="003F291C"/>
    <w:rsid w:val="003F29A7"/>
    <w:rsid w:val="003F29B1"/>
    <w:rsid w:val="003F2BED"/>
    <w:rsid w:val="003F309B"/>
    <w:rsid w:val="003F31CB"/>
    <w:rsid w:val="003F3284"/>
    <w:rsid w:val="003F3289"/>
    <w:rsid w:val="003F34B0"/>
    <w:rsid w:val="003F365B"/>
    <w:rsid w:val="003F3688"/>
    <w:rsid w:val="003F37F6"/>
    <w:rsid w:val="003F3952"/>
    <w:rsid w:val="003F39D7"/>
    <w:rsid w:val="003F3A05"/>
    <w:rsid w:val="003F3B89"/>
    <w:rsid w:val="003F3F5F"/>
    <w:rsid w:val="003F40D4"/>
    <w:rsid w:val="003F41AC"/>
    <w:rsid w:val="003F41E2"/>
    <w:rsid w:val="003F42E7"/>
    <w:rsid w:val="003F4411"/>
    <w:rsid w:val="003F45DE"/>
    <w:rsid w:val="003F4688"/>
    <w:rsid w:val="003F46A3"/>
    <w:rsid w:val="003F46B1"/>
    <w:rsid w:val="003F473A"/>
    <w:rsid w:val="003F483B"/>
    <w:rsid w:val="003F48C0"/>
    <w:rsid w:val="003F48C2"/>
    <w:rsid w:val="003F49ED"/>
    <w:rsid w:val="003F4A67"/>
    <w:rsid w:val="003F4A7C"/>
    <w:rsid w:val="003F4A7D"/>
    <w:rsid w:val="003F4BA6"/>
    <w:rsid w:val="003F4C57"/>
    <w:rsid w:val="003F4F7B"/>
    <w:rsid w:val="003F56EA"/>
    <w:rsid w:val="003F578F"/>
    <w:rsid w:val="003F57ED"/>
    <w:rsid w:val="003F59D2"/>
    <w:rsid w:val="003F5B9F"/>
    <w:rsid w:val="003F5BD3"/>
    <w:rsid w:val="003F5E30"/>
    <w:rsid w:val="003F5E54"/>
    <w:rsid w:val="003F5EEE"/>
    <w:rsid w:val="003F5FDF"/>
    <w:rsid w:val="003F63CD"/>
    <w:rsid w:val="003F690E"/>
    <w:rsid w:val="003F69B7"/>
    <w:rsid w:val="003F6AAD"/>
    <w:rsid w:val="003F6B12"/>
    <w:rsid w:val="003F6D0C"/>
    <w:rsid w:val="003F6D80"/>
    <w:rsid w:val="003F6DE1"/>
    <w:rsid w:val="003F6EC2"/>
    <w:rsid w:val="003F70C3"/>
    <w:rsid w:val="003F7248"/>
    <w:rsid w:val="003F7358"/>
    <w:rsid w:val="003F73CF"/>
    <w:rsid w:val="003F744A"/>
    <w:rsid w:val="003F756C"/>
    <w:rsid w:val="003F777D"/>
    <w:rsid w:val="003F7A76"/>
    <w:rsid w:val="003F7E3A"/>
    <w:rsid w:val="003F7EF2"/>
    <w:rsid w:val="003F7F2B"/>
    <w:rsid w:val="003F7F7B"/>
    <w:rsid w:val="0040012C"/>
    <w:rsid w:val="0040013C"/>
    <w:rsid w:val="004003A4"/>
    <w:rsid w:val="004004FE"/>
    <w:rsid w:val="00400908"/>
    <w:rsid w:val="0040092B"/>
    <w:rsid w:val="00400C65"/>
    <w:rsid w:val="00400D67"/>
    <w:rsid w:val="00400E7F"/>
    <w:rsid w:val="004010E5"/>
    <w:rsid w:val="00401275"/>
    <w:rsid w:val="004013EB"/>
    <w:rsid w:val="0040147D"/>
    <w:rsid w:val="00401507"/>
    <w:rsid w:val="00401657"/>
    <w:rsid w:val="004016DA"/>
    <w:rsid w:val="004018BD"/>
    <w:rsid w:val="00401B6C"/>
    <w:rsid w:val="00401BA3"/>
    <w:rsid w:val="00402083"/>
    <w:rsid w:val="0040216E"/>
    <w:rsid w:val="00402384"/>
    <w:rsid w:val="004023D6"/>
    <w:rsid w:val="0040262A"/>
    <w:rsid w:val="004026AF"/>
    <w:rsid w:val="004027B0"/>
    <w:rsid w:val="00402926"/>
    <w:rsid w:val="004029A7"/>
    <w:rsid w:val="004029C4"/>
    <w:rsid w:val="00402A4C"/>
    <w:rsid w:val="00402CE9"/>
    <w:rsid w:val="00402E1E"/>
    <w:rsid w:val="00402EC6"/>
    <w:rsid w:val="00402EE4"/>
    <w:rsid w:val="00402EF3"/>
    <w:rsid w:val="00403026"/>
    <w:rsid w:val="00403135"/>
    <w:rsid w:val="00403176"/>
    <w:rsid w:val="004031EC"/>
    <w:rsid w:val="004033CB"/>
    <w:rsid w:val="0040349C"/>
    <w:rsid w:val="004034C6"/>
    <w:rsid w:val="00403531"/>
    <w:rsid w:val="004036AC"/>
    <w:rsid w:val="004036B9"/>
    <w:rsid w:val="0040381E"/>
    <w:rsid w:val="00403852"/>
    <w:rsid w:val="00403D06"/>
    <w:rsid w:val="00403F35"/>
    <w:rsid w:val="004042B7"/>
    <w:rsid w:val="004042F6"/>
    <w:rsid w:val="00404310"/>
    <w:rsid w:val="004043E0"/>
    <w:rsid w:val="00404630"/>
    <w:rsid w:val="00404669"/>
    <w:rsid w:val="004048BD"/>
    <w:rsid w:val="00404958"/>
    <w:rsid w:val="00404BCB"/>
    <w:rsid w:val="00404CA3"/>
    <w:rsid w:val="00404DB7"/>
    <w:rsid w:val="004051F4"/>
    <w:rsid w:val="0040529B"/>
    <w:rsid w:val="0040531C"/>
    <w:rsid w:val="0040554B"/>
    <w:rsid w:val="004057AC"/>
    <w:rsid w:val="0040580E"/>
    <w:rsid w:val="004058B9"/>
    <w:rsid w:val="004058D2"/>
    <w:rsid w:val="00405C94"/>
    <w:rsid w:val="00405D29"/>
    <w:rsid w:val="00405D47"/>
    <w:rsid w:val="00405ED7"/>
    <w:rsid w:val="00405F63"/>
    <w:rsid w:val="00405FC6"/>
    <w:rsid w:val="004060F8"/>
    <w:rsid w:val="004062CD"/>
    <w:rsid w:val="0040634F"/>
    <w:rsid w:val="00406384"/>
    <w:rsid w:val="004065B3"/>
    <w:rsid w:val="00406857"/>
    <w:rsid w:val="004069E5"/>
    <w:rsid w:val="00406A4B"/>
    <w:rsid w:val="00406C90"/>
    <w:rsid w:val="00406DDE"/>
    <w:rsid w:val="00406F0E"/>
    <w:rsid w:val="00406FBC"/>
    <w:rsid w:val="00407113"/>
    <w:rsid w:val="00407384"/>
    <w:rsid w:val="0040739C"/>
    <w:rsid w:val="004073CA"/>
    <w:rsid w:val="0040769A"/>
    <w:rsid w:val="00407738"/>
    <w:rsid w:val="004079DC"/>
    <w:rsid w:val="00407B42"/>
    <w:rsid w:val="00407BE0"/>
    <w:rsid w:val="00407E88"/>
    <w:rsid w:val="00407ED7"/>
    <w:rsid w:val="00410071"/>
    <w:rsid w:val="004101D9"/>
    <w:rsid w:val="00410288"/>
    <w:rsid w:val="004102D6"/>
    <w:rsid w:val="00410307"/>
    <w:rsid w:val="004103F4"/>
    <w:rsid w:val="0041047B"/>
    <w:rsid w:val="004104C8"/>
    <w:rsid w:val="004105CA"/>
    <w:rsid w:val="00410A24"/>
    <w:rsid w:val="00410BE8"/>
    <w:rsid w:val="00410CF2"/>
    <w:rsid w:val="00410D5E"/>
    <w:rsid w:val="00410E4D"/>
    <w:rsid w:val="0041117D"/>
    <w:rsid w:val="00411560"/>
    <w:rsid w:val="0041163F"/>
    <w:rsid w:val="0041183B"/>
    <w:rsid w:val="00411BB0"/>
    <w:rsid w:val="00411BC8"/>
    <w:rsid w:val="00411D83"/>
    <w:rsid w:val="00411EBF"/>
    <w:rsid w:val="00411FBD"/>
    <w:rsid w:val="0041206D"/>
    <w:rsid w:val="0041238A"/>
    <w:rsid w:val="004123D6"/>
    <w:rsid w:val="004124F2"/>
    <w:rsid w:val="00412533"/>
    <w:rsid w:val="004129BF"/>
    <w:rsid w:val="00412B61"/>
    <w:rsid w:val="00412BAD"/>
    <w:rsid w:val="00412D8E"/>
    <w:rsid w:val="00412D97"/>
    <w:rsid w:val="00412DC9"/>
    <w:rsid w:val="00412E63"/>
    <w:rsid w:val="00412F90"/>
    <w:rsid w:val="00413025"/>
    <w:rsid w:val="00413039"/>
    <w:rsid w:val="004130A3"/>
    <w:rsid w:val="00413195"/>
    <w:rsid w:val="00413237"/>
    <w:rsid w:val="0041378C"/>
    <w:rsid w:val="0041389C"/>
    <w:rsid w:val="0041396C"/>
    <w:rsid w:val="004139FA"/>
    <w:rsid w:val="00413EEE"/>
    <w:rsid w:val="00413F7A"/>
    <w:rsid w:val="00414078"/>
    <w:rsid w:val="00414623"/>
    <w:rsid w:val="00414646"/>
    <w:rsid w:val="00414662"/>
    <w:rsid w:val="004148C2"/>
    <w:rsid w:val="00414C36"/>
    <w:rsid w:val="00414D57"/>
    <w:rsid w:val="00415011"/>
    <w:rsid w:val="004150CB"/>
    <w:rsid w:val="00415167"/>
    <w:rsid w:val="00415249"/>
    <w:rsid w:val="004152CF"/>
    <w:rsid w:val="0041553C"/>
    <w:rsid w:val="004155A9"/>
    <w:rsid w:val="00415954"/>
    <w:rsid w:val="004159B0"/>
    <w:rsid w:val="00415CBD"/>
    <w:rsid w:val="00415E39"/>
    <w:rsid w:val="0041603E"/>
    <w:rsid w:val="00416277"/>
    <w:rsid w:val="0041637C"/>
    <w:rsid w:val="0041645B"/>
    <w:rsid w:val="0041680A"/>
    <w:rsid w:val="00416862"/>
    <w:rsid w:val="00416A30"/>
    <w:rsid w:val="00416A3C"/>
    <w:rsid w:val="00416C17"/>
    <w:rsid w:val="00416D4B"/>
    <w:rsid w:val="004170B9"/>
    <w:rsid w:val="00417182"/>
    <w:rsid w:val="004172A2"/>
    <w:rsid w:val="004172F9"/>
    <w:rsid w:val="00417310"/>
    <w:rsid w:val="0041782C"/>
    <w:rsid w:val="00417837"/>
    <w:rsid w:val="004178AA"/>
    <w:rsid w:val="00417999"/>
    <w:rsid w:val="00417CA4"/>
    <w:rsid w:val="00417D64"/>
    <w:rsid w:val="004201F5"/>
    <w:rsid w:val="00420268"/>
    <w:rsid w:val="00420281"/>
    <w:rsid w:val="0042029E"/>
    <w:rsid w:val="0042033E"/>
    <w:rsid w:val="004203DB"/>
    <w:rsid w:val="004205E6"/>
    <w:rsid w:val="004206AB"/>
    <w:rsid w:val="004208EA"/>
    <w:rsid w:val="004208F7"/>
    <w:rsid w:val="00420996"/>
    <w:rsid w:val="00420A4A"/>
    <w:rsid w:val="00420D98"/>
    <w:rsid w:val="00420DC6"/>
    <w:rsid w:val="004210DB"/>
    <w:rsid w:val="004210FC"/>
    <w:rsid w:val="00421345"/>
    <w:rsid w:val="004213B3"/>
    <w:rsid w:val="004215E2"/>
    <w:rsid w:val="00421726"/>
    <w:rsid w:val="004218F4"/>
    <w:rsid w:val="004219EA"/>
    <w:rsid w:val="00421AE2"/>
    <w:rsid w:val="00421B5C"/>
    <w:rsid w:val="00421B9C"/>
    <w:rsid w:val="00421E10"/>
    <w:rsid w:val="00421E5D"/>
    <w:rsid w:val="00421E6E"/>
    <w:rsid w:val="00421F47"/>
    <w:rsid w:val="00422106"/>
    <w:rsid w:val="00422175"/>
    <w:rsid w:val="0042225B"/>
    <w:rsid w:val="004224EF"/>
    <w:rsid w:val="004224FA"/>
    <w:rsid w:val="0042258A"/>
    <w:rsid w:val="004226DF"/>
    <w:rsid w:val="00422775"/>
    <w:rsid w:val="00422882"/>
    <w:rsid w:val="00422969"/>
    <w:rsid w:val="00422AA9"/>
    <w:rsid w:val="00422AEA"/>
    <w:rsid w:val="00422CD6"/>
    <w:rsid w:val="00422FE2"/>
    <w:rsid w:val="004233A8"/>
    <w:rsid w:val="00423AF7"/>
    <w:rsid w:val="00423B8B"/>
    <w:rsid w:val="00423DF8"/>
    <w:rsid w:val="00423E03"/>
    <w:rsid w:val="00424037"/>
    <w:rsid w:val="00424091"/>
    <w:rsid w:val="00424143"/>
    <w:rsid w:val="004243EB"/>
    <w:rsid w:val="004244C3"/>
    <w:rsid w:val="0042494E"/>
    <w:rsid w:val="004249F4"/>
    <w:rsid w:val="00424B39"/>
    <w:rsid w:val="00424C51"/>
    <w:rsid w:val="00424D9C"/>
    <w:rsid w:val="00424E9F"/>
    <w:rsid w:val="00424FE3"/>
    <w:rsid w:val="004256C2"/>
    <w:rsid w:val="00425871"/>
    <w:rsid w:val="0042597B"/>
    <w:rsid w:val="00425991"/>
    <w:rsid w:val="004259D0"/>
    <w:rsid w:val="004259E8"/>
    <w:rsid w:val="00425A12"/>
    <w:rsid w:val="00425ABF"/>
    <w:rsid w:val="00425B2C"/>
    <w:rsid w:val="00425B70"/>
    <w:rsid w:val="00425E5B"/>
    <w:rsid w:val="00426315"/>
    <w:rsid w:val="004264D7"/>
    <w:rsid w:val="00426593"/>
    <w:rsid w:val="00426618"/>
    <w:rsid w:val="004267C2"/>
    <w:rsid w:val="004267FB"/>
    <w:rsid w:val="00426809"/>
    <w:rsid w:val="00426859"/>
    <w:rsid w:val="00426A73"/>
    <w:rsid w:val="00426AEE"/>
    <w:rsid w:val="00426BC5"/>
    <w:rsid w:val="0042709F"/>
    <w:rsid w:val="004270BC"/>
    <w:rsid w:val="004270D2"/>
    <w:rsid w:val="004273C8"/>
    <w:rsid w:val="004273DE"/>
    <w:rsid w:val="0042745C"/>
    <w:rsid w:val="004274B7"/>
    <w:rsid w:val="00427BFA"/>
    <w:rsid w:val="00427C84"/>
    <w:rsid w:val="00427D2C"/>
    <w:rsid w:val="00427E18"/>
    <w:rsid w:val="00427F1E"/>
    <w:rsid w:val="00427F88"/>
    <w:rsid w:val="004301E2"/>
    <w:rsid w:val="00430267"/>
    <w:rsid w:val="004302DB"/>
    <w:rsid w:val="004303A5"/>
    <w:rsid w:val="00430666"/>
    <w:rsid w:val="00430880"/>
    <w:rsid w:val="0043088D"/>
    <w:rsid w:val="00430933"/>
    <w:rsid w:val="00430AA1"/>
    <w:rsid w:val="00430AD8"/>
    <w:rsid w:val="00431218"/>
    <w:rsid w:val="00431342"/>
    <w:rsid w:val="0043135C"/>
    <w:rsid w:val="004313D8"/>
    <w:rsid w:val="0043141C"/>
    <w:rsid w:val="00431496"/>
    <w:rsid w:val="004317CB"/>
    <w:rsid w:val="00431840"/>
    <w:rsid w:val="00431A10"/>
    <w:rsid w:val="00431C08"/>
    <w:rsid w:val="00431D36"/>
    <w:rsid w:val="00431F4E"/>
    <w:rsid w:val="0043202C"/>
    <w:rsid w:val="004321D2"/>
    <w:rsid w:val="004321F1"/>
    <w:rsid w:val="00432382"/>
    <w:rsid w:val="0043251E"/>
    <w:rsid w:val="00432AD3"/>
    <w:rsid w:val="00432C55"/>
    <w:rsid w:val="00432CBF"/>
    <w:rsid w:val="00432E85"/>
    <w:rsid w:val="00432EA5"/>
    <w:rsid w:val="00432EDA"/>
    <w:rsid w:val="00432F02"/>
    <w:rsid w:val="00432F31"/>
    <w:rsid w:val="0043317C"/>
    <w:rsid w:val="00433235"/>
    <w:rsid w:val="004332EE"/>
    <w:rsid w:val="00433344"/>
    <w:rsid w:val="00433368"/>
    <w:rsid w:val="0043358C"/>
    <w:rsid w:val="0043363D"/>
    <w:rsid w:val="00433869"/>
    <w:rsid w:val="004338D2"/>
    <w:rsid w:val="004339F2"/>
    <w:rsid w:val="00433A15"/>
    <w:rsid w:val="00433D1A"/>
    <w:rsid w:val="004340CD"/>
    <w:rsid w:val="00434183"/>
    <w:rsid w:val="004341A6"/>
    <w:rsid w:val="00434208"/>
    <w:rsid w:val="00434252"/>
    <w:rsid w:val="004342BB"/>
    <w:rsid w:val="004344FC"/>
    <w:rsid w:val="004347A6"/>
    <w:rsid w:val="004347E0"/>
    <w:rsid w:val="004349DC"/>
    <w:rsid w:val="004349F9"/>
    <w:rsid w:val="00434BED"/>
    <w:rsid w:val="00434C62"/>
    <w:rsid w:val="00434DD7"/>
    <w:rsid w:val="00434F6B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C1"/>
    <w:rsid w:val="004371EF"/>
    <w:rsid w:val="00437652"/>
    <w:rsid w:val="00437827"/>
    <w:rsid w:val="004378A4"/>
    <w:rsid w:val="00437911"/>
    <w:rsid w:val="00437A17"/>
    <w:rsid w:val="00437C98"/>
    <w:rsid w:val="00437D80"/>
    <w:rsid w:val="00437E08"/>
    <w:rsid w:val="00437E87"/>
    <w:rsid w:val="00437FC1"/>
    <w:rsid w:val="0044045A"/>
    <w:rsid w:val="00440C07"/>
    <w:rsid w:val="00440C11"/>
    <w:rsid w:val="00440E20"/>
    <w:rsid w:val="0044103A"/>
    <w:rsid w:val="00441047"/>
    <w:rsid w:val="0044168A"/>
    <w:rsid w:val="0044168B"/>
    <w:rsid w:val="00441942"/>
    <w:rsid w:val="00441C29"/>
    <w:rsid w:val="00441C47"/>
    <w:rsid w:val="00441C50"/>
    <w:rsid w:val="004421AD"/>
    <w:rsid w:val="00442247"/>
    <w:rsid w:val="00442284"/>
    <w:rsid w:val="004424A4"/>
    <w:rsid w:val="004425E7"/>
    <w:rsid w:val="004425F8"/>
    <w:rsid w:val="004426AA"/>
    <w:rsid w:val="004427F6"/>
    <w:rsid w:val="004428EE"/>
    <w:rsid w:val="00442C21"/>
    <w:rsid w:val="00442C33"/>
    <w:rsid w:val="00442C37"/>
    <w:rsid w:val="00442D40"/>
    <w:rsid w:val="00442D7E"/>
    <w:rsid w:val="00442DDC"/>
    <w:rsid w:val="00442E9E"/>
    <w:rsid w:val="00442FFD"/>
    <w:rsid w:val="00443034"/>
    <w:rsid w:val="00443042"/>
    <w:rsid w:val="00443044"/>
    <w:rsid w:val="004430D0"/>
    <w:rsid w:val="004433BB"/>
    <w:rsid w:val="00443677"/>
    <w:rsid w:val="00443730"/>
    <w:rsid w:val="004437A5"/>
    <w:rsid w:val="0044390B"/>
    <w:rsid w:val="0044396F"/>
    <w:rsid w:val="00443999"/>
    <w:rsid w:val="00443AFC"/>
    <w:rsid w:val="00443B39"/>
    <w:rsid w:val="00443CC5"/>
    <w:rsid w:val="004447BB"/>
    <w:rsid w:val="004448F7"/>
    <w:rsid w:val="004449F9"/>
    <w:rsid w:val="00444D1B"/>
    <w:rsid w:val="00444D63"/>
    <w:rsid w:val="00444EAE"/>
    <w:rsid w:val="00444F14"/>
    <w:rsid w:val="00444F18"/>
    <w:rsid w:val="0044516E"/>
    <w:rsid w:val="00445185"/>
    <w:rsid w:val="00445390"/>
    <w:rsid w:val="0044559A"/>
    <w:rsid w:val="004455E1"/>
    <w:rsid w:val="0044564E"/>
    <w:rsid w:val="00445C78"/>
    <w:rsid w:val="00445CFF"/>
    <w:rsid w:val="00445D3B"/>
    <w:rsid w:val="00445FE2"/>
    <w:rsid w:val="004461DE"/>
    <w:rsid w:val="00446524"/>
    <w:rsid w:val="0044668D"/>
    <w:rsid w:val="004467C0"/>
    <w:rsid w:val="004467D7"/>
    <w:rsid w:val="00446897"/>
    <w:rsid w:val="0044696B"/>
    <w:rsid w:val="00446C48"/>
    <w:rsid w:val="00446E39"/>
    <w:rsid w:val="00446EBD"/>
    <w:rsid w:val="004470A8"/>
    <w:rsid w:val="004471D5"/>
    <w:rsid w:val="004471E0"/>
    <w:rsid w:val="0044728A"/>
    <w:rsid w:val="004472D8"/>
    <w:rsid w:val="004472F7"/>
    <w:rsid w:val="00447412"/>
    <w:rsid w:val="004475BA"/>
    <w:rsid w:val="004479C3"/>
    <w:rsid w:val="00447B92"/>
    <w:rsid w:val="00447DB7"/>
    <w:rsid w:val="00447E25"/>
    <w:rsid w:val="00447F99"/>
    <w:rsid w:val="004501B1"/>
    <w:rsid w:val="0045050C"/>
    <w:rsid w:val="0045089C"/>
    <w:rsid w:val="00450946"/>
    <w:rsid w:val="0045097B"/>
    <w:rsid w:val="00450E6A"/>
    <w:rsid w:val="00450F6D"/>
    <w:rsid w:val="004511D4"/>
    <w:rsid w:val="004511DD"/>
    <w:rsid w:val="00451252"/>
    <w:rsid w:val="0045144A"/>
    <w:rsid w:val="00451454"/>
    <w:rsid w:val="00451466"/>
    <w:rsid w:val="00451488"/>
    <w:rsid w:val="004516CF"/>
    <w:rsid w:val="0045181B"/>
    <w:rsid w:val="00451841"/>
    <w:rsid w:val="00451980"/>
    <w:rsid w:val="00451A23"/>
    <w:rsid w:val="00451C54"/>
    <w:rsid w:val="00451C90"/>
    <w:rsid w:val="00451D64"/>
    <w:rsid w:val="00451EAD"/>
    <w:rsid w:val="00452043"/>
    <w:rsid w:val="004521C3"/>
    <w:rsid w:val="00452425"/>
    <w:rsid w:val="004524D7"/>
    <w:rsid w:val="004524FB"/>
    <w:rsid w:val="0045250A"/>
    <w:rsid w:val="004526E6"/>
    <w:rsid w:val="00452728"/>
    <w:rsid w:val="00452778"/>
    <w:rsid w:val="00452B7E"/>
    <w:rsid w:val="00452BAF"/>
    <w:rsid w:val="00452D5E"/>
    <w:rsid w:val="00452F68"/>
    <w:rsid w:val="004530AF"/>
    <w:rsid w:val="00453147"/>
    <w:rsid w:val="00453338"/>
    <w:rsid w:val="00453344"/>
    <w:rsid w:val="004535C0"/>
    <w:rsid w:val="00453721"/>
    <w:rsid w:val="00453754"/>
    <w:rsid w:val="0045389C"/>
    <w:rsid w:val="00453DC5"/>
    <w:rsid w:val="00453E3B"/>
    <w:rsid w:val="00453FDD"/>
    <w:rsid w:val="004540A8"/>
    <w:rsid w:val="004540A9"/>
    <w:rsid w:val="004542EC"/>
    <w:rsid w:val="004544C4"/>
    <w:rsid w:val="00454A18"/>
    <w:rsid w:val="00454A94"/>
    <w:rsid w:val="00454AA7"/>
    <w:rsid w:val="00454B22"/>
    <w:rsid w:val="00454CBF"/>
    <w:rsid w:val="00454E15"/>
    <w:rsid w:val="00455073"/>
    <w:rsid w:val="004550D2"/>
    <w:rsid w:val="00455166"/>
    <w:rsid w:val="004554CE"/>
    <w:rsid w:val="004555B1"/>
    <w:rsid w:val="004556A2"/>
    <w:rsid w:val="00455743"/>
    <w:rsid w:val="00455B0D"/>
    <w:rsid w:val="00455B81"/>
    <w:rsid w:val="00455C12"/>
    <w:rsid w:val="00455D83"/>
    <w:rsid w:val="00455F1E"/>
    <w:rsid w:val="00456596"/>
    <w:rsid w:val="00456647"/>
    <w:rsid w:val="0045667B"/>
    <w:rsid w:val="004567E4"/>
    <w:rsid w:val="00456971"/>
    <w:rsid w:val="004569B7"/>
    <w:rsid w:val="00456CFC"/>
    <w:rsid w:val="00456D05"/>
    <w:rsid w:val="00456FDB"/>
    <w:rsid w:val="0045706C"/>
    <w:rsid w:val="004570D4"/>
    <w:rsid w:val="0045729C"/>
    <w:rsid w:val="004575C8"/>
    <w:rsid w:val="004579AD"/>
    <w:rsid w:val="00457A91"/>
    <w:rsid w:val="00457B13"/>
    <w:rsid w:val="00457BAF"/>
    <w:rsid w:val="00457E6D"/>
    <w:rsid w:val="00457EC3"/>
    <w:rsid w:val="00457F83"/>
    <w:rsid w:val="0046029A"/>
    <w:rsid w:val="004602E7"/>
    <w:rsid w:val="00460346"/>
    <w:rsid w:val="0046068B"/>
    <w:rsid w:val="004607C1"/>
    <w:rsid w:val="00460A25"/>
    <w:rsid w:val="00460B2C"/>
    <w:rsid w:val="00460B5E"/>
    <w:rsid w:val="00460D5C"/>
    <w:rsid w:val="00460EC8"/>
    <w:rsid w:val="00460F13"/>
    <w:rsid w:val="00460F9F"/>
    <w:rsid w:val="00460FBC"/>
    <w:rsid w:val="0046131B"/>
    <w:rsid w:val="00461535"/>
    <w:rsid w:val="004616B6"/>
    <w:rsid w:val="00461944"/>
    <w:rsid w:val="00461999"/>
    <w:rsid w:val="00461BC9"/>
    <w:rsid w:val="00461C93"/>
    <w:rsid w:val="00461E59"/>
    <w:rsid w:val="00461F42"/>
    <w:rsid w:val="0046209A"/>
    <w:rsid w:val="00462155"/>
    <w:rsid w:val="00462240"/>
    <w:rsid w:val="00462273"/>
    <w:rsid w:val="004622AD"/>
    <w:rsid w:val="00462794"/>
    <w:rsid w:val="00462CC7"/>
    <w:rsid w:val="00462D60"/>
    <w:rsid w:val="00462D8B"/>
    <w:rsid w:val="00462DCE"/>
    <w:rsid w:val="00462F67"/>
    <w:rsid w:val="00462F83"/>
    <w:rsid w:val="004630E7"/>
    <w:rsid w:val="00463101"/>
    <w:rsid w:val="004633B5"/>
    <w:rsid w:val="0046342E"/>
    <w:rsid w:val="0046348A"/>
    <w:rsid w:val="00463626"/>
    <w:rsid w:val="0046377F"/>
    <w:rsid w:val="004639A0"/>
    <w:rsid w:val="00464004"/>
    <w:rsid w:val="00464138"/>
    <w:rsid w:val="0046427C"/>
    <w:rsid w:val="004643D8"/>
    <w:rsid w:val="004645AC"/>
    <w:rsid w:val="00464633"/>
    <w:rsid w:val="00464784"/>
    <w:rsid w:val="00464864"/>
    <w:rsid w:val="00464C1B"/>
    <w:rsid w:val="00464C99"/>
    <w:rsid w:val="00464F87"/>
    <w:rsid w:val="00465264"/>
    <w:rsid w:val="004654B6"/>
    <w:rsid w:val="004657F8"/>
    <w:rsid w:val="00465852"/>
    <w:rsid w:val="004658D0"/>
    <w:rsid w:val="00465EF0"/>
    <w:rsid w:val="00465F4C"/>
    <w:rsid w:val="00466158"/>
    <w:rsid w:val="004661D9"/>
    <w:rsid w:val="00466297"/>
    <w:rsid w:val="004663F9"/>
    <w:rsid w:val="004664D4"/>
    <w:rsid w:val="0046664A"/>
    <w:rsid w:val="00466717"/>
    <w:rsid w:val="00466769"/>
    <w:rsid w:val="004667FA"/>
    <w:rsid w:val="004668D1"/>
    <w:rsid w:val="004668F3"/>
    <w:rsid w:val="00466907"/>
    <w:rsid w:val="004669D4"/>
    <w:rsid w:val="00466C27"/>
    <w:rsid w:val="00466C36"/>
    <w:rsid w:val="00466C5C"/>
    <w:rsid w:val="00466CDB"/>
    <w:rsid w:val="00466E5D"/>
    <w:rsid w:val="00466F85"/>
    <w:rsid w:val="0046704F"/>
    <w:rsid w:val="00467211"/>
    <w:rsid w:val="00467291"/>
    <w:rsid w:val="00467499"/>
    <w:rsid w:val="004675AD"/>
    <w:rsid w:val="0046767E"/>
    <w:rsid w:val="0046773D"/>
    <w:rsid w:val="004677DB"/>
    <w:rsid w:val="00467A05"/>
    <w:rsid w:val="00467ABD"/>
    <w:rsid w:val="00467B16"/>
    <w:rsid w:val="00467B3D"/>
    <w:rsid w:val="00467CB8"/>
    <w:rsid w:val="00467D1B"/>
    <w:rsid w:val="00467F38"/>
    <w:rsid w:val="00467FE2"/>
    <w:rsid w:val="0047010E"/>
    <w:rsid w:val="004702AA"/>
    <w:rsid w:val="004703D4"/>
    <w:rsid w:val="004704A7"/>
    <w:rsid w:val="0047074B"/>
    <w:rsid w:val="00470763"/>
    <w:rsid w:val="00470835"/>
    <w:rsid w:val="0047084D"/>
    <w:rsid w:val="00470870"/>
    <w:rsid w:val="00470B38"/>
    <w:rsid w:val="00470F0D"/>
    <w:rsid w:val="00470F63"/>
    <w:rsid w:val="00471118"/>
    <w:rsid w:val="00471286"/>
    <w:rsid w:val="004714C2"/>
    <w:rsid w:val="004714D7"/>
    <w:rsid w:val="00471654"/>
    <w:rsid w:val="004718FC"/>
    <w:rsid w:val="00471941"/>
    <w:rsid w:val="00471C18"/>
    <w:rsid w:val="004720D5"/>
    <w:rsid w:val="00472137"/>
    <w:rsid w:val="00472407"/>
    <w:rsid w:val="00472639"/>
    <w:rsid w:val="004729BB"/>
    <w:rsid w:val="00472CE3"/>
    <w:rsid w:val="00472EB5"/>
    <w:rsid w:val="004730DD"/>
    <w:rsid w:val="004732EC"/>
    <w:rsid w:val="00473502"/>
    <w:rsid w:val="004736F6"/>
    <w:rsid w:val="00473809"/>
    <w:rsid w:val="0047395A"/>
    <w:rsid w:val="00473A2E"/>
    <w:rsid w:val="00473AFA"/>
    <w:rsid w:val="00473B7D"/>
    <w:rsid w:val="00473D13"/>
    <w:rsid w:val="004742C4"/>
    <w:rsid w:val="004742DD"/>
    <w:rsid w:val="0047437E"/>
    <w:rsid w:val="004743E5"/>
    <w:rsid w:val="004745DC"/>
    <w:rsid w:val="0047499C"/>
    <w:rsid w:val="004749E4"/>
    <w:rsid w:val="00474C37"/>
    <w:rsid w:val="00474CDD"/>
    <w:rsid w:val="00474F27"/>
    <w:rsid w:val="00474F9F"/>
    <w:rsid w:val="0047516F"/>
    <w:rsid w:val="00475204"/>
    <w:rsid w:val="00475389"/>
    <w:rsid w:val="00475639"/>
    <w:rsid w:val="00475729"/>
    <w:rsid w:val="00475797"/>
    <w:rsid w:val="004757F7"/>
    <w:rsid w:val="004759AC"/>
    <w:rsid w:val="00475AEB"/>
    <w:rsid w:val="00475B4D"/>
    <w:rsid w:val="00475CA0"/>
    <w:rsid w:val="00475F60"/>
    <w:rsid w:val="00475F85"/>
    <w:rsid w:val="00476348"/>
    <w:rsid w:val="004763D5"/>
    <w:rsid w:val="0047675E"/>
    <w:rsid w:val="004767A2"/>
    <w:rsid w:val="00476993"/>
    <w:rsid w:val="004769A2"/>
    <w:rsid w:val="00476A6E"/>
    <w:rsid w:val="00477143"/>
    <w:rsid w:val="004773DF"/>
    <w:rsid w:val="0047778C"/>
    <w:rsid w:val="00477878"/>
    <w:rsid w:val="00477ADD"/>
    <w:rsid w:val="00477B78"/>
    <w:rsid w:val="00477C3E"/>
    <w:rsid w:val="00477EFF"/>
    <w:rsid w:val="00480088"/>
    <w:rsid w:val="004801A5"/>
    <w:rsid w:val="00480346"/>
    <w:rsid w:val="004804F1"/>
    <w:rsid w:val="0048081D"/>
    <w:rsid w:val="0048081F"/>
    <w:rsid w:val="0048093D"/>
    <w:rsid w:val="0048096F"/>
    <w:rsid w:val="00480A5C"/>
    <w:rsid w:val="00480E78"/>
    <w:rsid w:val="00480F22"/>
    <w:rsid w:val="00480F56"/>
    <w:rsid w:val="00480FD8"/>
    <w:rsid w:val="0048119D"/>
    <w:rsid w:val="0048130C"/>
    <w:rsid w:val="004814AF"/>
    <w:rsid w:val="0048152C"/>
    <w:rsid w:val="004816EA"/>
    <w:rsid w:val="00481734"/>
    <w:rsid w:val="004817DD"/>
    <w:rsid w:val="004817E1"/>
    <w:rsid w:val="00481893"/>
    <w:rsid w:val="00481A34"/>
    <w:rsid w:val="00481B9F"/>
    <w:rsid w:val="00481C42"/>
    <w:rsid w:val="00481C4B"/>
    <w:rsid w:val="00481C87"/>
    <w:rsid w:val="00481E2E"/>
    <w:rsid w:val="00481E4A"/>
    <w:rsid w:val="00481EF6"/>
    <w:rsid w:val="00482075"/>
    <w:rsid w:val="0048238E"/>
    <w:rsid w:val="004823A7"/>
    <w:rsid w:val="0048245C"/>
    <w:rsid w:val="004825AE"/>
    <w:rsid w:val="00482684"/>
    <w:rsid w:val="004826B4"/>
    <w:rsid w:val="004828AA"/>
    <w:rsid w:val="004828CB"/>
    <w:rsid w:val="004828CF"/>
    <w:rsid w:val="00482950"/>
    <w:rsid w:val="00482A65"/>
    <w:rsid w:val="00482CB0"/>
    <w:rsid w:val="00482FB5"/>
    <w:rsid w:val="0048303D"/>
    <w:rsid w:val="004836E2"/>
    <w:rsid w:val="00483773"/>
    <w:rsid w:val="004837D5"/>
    <w:rsid w:val="0048395C"/>
    <w:rsid w:val="00483B2C"/>
    <w:rsid w:val="00483B98"/>
    <w:rsid w:val="00483C6B"/>
    <w:rsid w:val="00483D6A"/>
    <w:rsid w:val="00483DC6"/>
    <w:rsid w:val="00483DCA"/>
    <w:rsid w:val="00483EA8"/>
    <w:rsid w:val="00483F4C"/>
    <w:rsid w:val="00484008"/>
    <w:rsid w:val="0048407C"/>
    <w:rsid w:val="004841C1"/>
    <w:rsid w:val="0048427E"/>
    <w:rsid w:val="004847EE"/>
    <w:rsid w:val="00484930"/>
    <w:rsid w:val="00484A7E"/>
    <w:rsid w:val="00484AF0"/>
    <w:rsid w:val="00484DF7"/>
    <w:rsid w:val="00484F99"/>
    <w:rsid w:val="00484FFB"/>
    <w:rsid w:val="00485181"/>
    <w:rsid w:val="00485265"/>
    <w:rsid w:val="00485267"/>
    <w:rsid w:val="004854D7"/>
    <w:rsid w:val="00485705"/>
    <w:rsid w:val="00485796"/>
    <w:rsid w:val="00485861"/>
    <w:rsid w:val="004859D2"/>
    <w:rsid w:val="00485BE0"/>
    <w:rsid w:val="0048600D"/>
    <w:rsid w:val="00486118"/>
    <w:rsid w:val="00486178"/>
    <w:rsid w:val="00486222"/>
    <w:rsid w:val="00486272"/>
    <w:rsid w:val="004862D5"/>
    <w:rsid w:val="00486332"/>
    <w:rsid w:val="004863BE"/>
    <w:rsid w:val="0048667E"/>
    <w:rsid w:val="004866D3"/>
    <w:rsid w:val="00486DBD"/>
    <w:rsid w:val="0048774B"/>
    <w:rsid w:val="0048783C"/>
    <w:rsid w:val="00487990"/>
    <w:rsid w:val="00487BFD"/>
    <w:rsid w:val="00487D47"/>
    <w:rsid w:val="00487E25"/>
    <w:rsid w:val="00490680"/>
    <w:rsid w:val="0049072E"/>
    <w:rsid w:val="004907D6"/>
    <w:rsid w:val="00490BBB"/>
    <w:rsid w:val="00490BCD"/>
    <w:rsid w:val="00490C0A"/>
    <w:rsid w:val="00490C1F"/>
    <w:rsid w:val="00491014"/>
    <w:rsid w:val="0049102F"/>
    <w:rsid w:val="004910CA"/>
    <w:rsid w:val="0049123B"/>
    <w:rsid w:val="0049129D"/>
    <w:rsid w:val="004913B2"/>
    <w:rsid w:val="004916EE"/>
    <w:rsid w:val="0049172E"/>
    <w:rsid w:val="0049187B"/>
    <w:rsid w:val="00491BE3"/>
    <w:rsid w:val="0049212D"/>
    <w:rsid w:val="004921EE"/>
    <w:rsid w:val="0049238B"/>
    <w:rsid w:val="0049267F"/>
    <w:rsid w:val="00492734"/>
    <w:rsid w:val="004928FA"/>
    <w:rsid w:val="00492965"/>
    <w:rsid w:val="004929E5"/>
    <w:rsid w:val="00492B3A"/>
    <w:rsid w:val="00492B5B"/>
    <w:rsid w:val="004930F1"/>
    <w:rsid w:val="00493144"/>
    <w:rsid w:val="00493265"/>
    <w:rsid w:val="0049326E"/>
    <w:rsid w:val="004932BA"/>
    <w:rsid w:val="0049337D"/>
    <w:rsid w:val="004934EB"/>
    <w:rsid w:val="004935D4"/>
    <w:rsid w:val="004935FA"/>
    <w:rsid w:val="004937F3"/>
    <w:rsid w:val="004939F4"/>
    <w:rsid w:val="00493AAA"/>
    <w:rsid w:val="00493DF6"/>
    <w:rsid w:val="00493FED"/>
    <w:rsid w:val="00494262"/>
    <w:rsid w:val="0049435C"/>
    <w:rsid w:val="004943D0"/>
    <w:rsid w:val="00494491"/>
    <w:rsid w:val="0049462B"/>
    <w:rsid w:val="00494685"/>
    <w:rsid w:val="00494779"/>
    <w:rsid w:val="0049477C"/>
    <w:rsid w:val="00494964"/>
    <w:rsid w:val="00494B61"/>
    <w:rsid w:val="00494C4F"/>
    <w:rsid w:val="00494CC1"/>
    <w:rsid w:val="00494D66"/>
    <w:rsid w:val="00494E9C"/>
    <w:rsid w:val="00494F9F"/>
    <w:rsid w:val="00495101"/>
    <w:rsid w:val="00495125"/>
    <w:rsid w:val="00495198"/>
    <w:rsid w:val="004952C8"/>
    <w:rsid w:val="00495418"/>
    <w:rsid w:val="004954FF"/>
    <w:rsid w:val="00495515"/>
    <w:rsid w:val="0049554F"/>
    <w:rsid w:val="0049559F"/>
    <w:rsid w:val="00495708"/>
    <w:rsid w:val="00495804"/>
    <w:rsid w:val="004958ED"/>
    <w:rsid w:val="00495966"/>
    <w:rsid w:val="00495AF3"/>
    <w:rsid w:val="00495B27"/>
    <w:rsid w:val="00495CF0"/>
    <w:rsid w:val="00495DE8"/>
    <w:rsid w:val="0049633E"/>
    <w:rsid w:val="00496477"/>
    <w:rsid w:val="004964E2"/>
    <w:rsid w:val="00496937"/>
    <w:rsid w:val="00496989"/>
    <w:rsid w:val="004969C1"/>
    <w:rsid w:val="00496C2E"/>
    <w:rsid w:val="00496C86"/>
    <w:rsid w:val="00497029"/>
    <w:rsid w:val="004972C4"/>
    <w:rsid w:val="004975C0"/>
    <w:rsid w:val="00497668"/>
    <w:rsid w:val="0049771F"/>
    <w:rsid w:val="0049786B"/>
    <w:rsid w:val="004979A0"/>
    <w:rsid w:val="00497D9E"/>
    <w:rsid w:val="00497E61"/>
    <w:rsid w:val="00497F0A"/>
    <w:rsid w:val="00497F3D"/>
    <w:rsid w:val="004A0024"/>
    <w:rsid w:val="004A00D4"/>
    <w:rsid w:val="004A0148"/>
    <w:rsid w:val="004A01A6"/>
    <w:rsid w:val="004A0299"/>
    <w:rsid w:val="004A0426"/>
    <w:rsid w:val="004A07DB"/>
    <w:rsid w:val="004A0AAA"/>
    <w:rsid w:val="004A0CC6"/>
    <w:rsid w:val="004A0F74"/>
    <w:rsid w:val="004A15C8"/>
    <w:rsid w:val="004A15FF"/>
    <w:rsid w:val="004A1758"/>
    <w:rsid w:val="004A190E"/>
    <w:rsid w:val="004A1A16"/>
    <w:rsid w:val="004A1C97"/>
    <w:rsid w:val="004A1CFB"/>
    <w:rsid w:val="004A1E78"/>
    <w:rsid w:val="004A21A9"/>
    <w:rsid w:val="004A2232"/>
    <w:rsid w:val="004A2652"/>
    <w:rsid w:val="004A2A09"/>
    <w:rsid w:val="004A2A0E"/>
    <w:rsid w:val="004A2CE0"/>
    <w:rsid w:val="004A2E57"/>
    <w:rsid w:val="004A2EEC"/>
    <w:rsid w:val="004A323F"/>
    <w:rsid w:val="004A33DA"/>
    <w:rsid w:val="004A34C9"/>
    <w:rsid w:val="004A34E1"/>
    <w:rsid w:val="004A3675"/>
    <w:rsid w:val="004A3BC2"/>
    <w:rsid w:val="004A3BCF"/>
    <w:rsid w:val="004A3D1B"/>
    <w:rsid w:val="004A3E15"/>
    <w:rsid w:val="004A3ECA"/>
    <w:rsid w:val="004A3F8D"/>
    <w:rsid w:val="004A467A"/>
    <w:rsid w:val="004A46DA"/>
    <w:rsid w:val="004A4C0A"/>
    <w:rsid w:val="004A4C14"/>
    <w:rsid w:val="004A4C54"/>
    <w:rsid w:val="004A4D3A"/>
    <w:rsid w:val="004A4DF5"/>
    <w:rsid w:val="004A4F38"/>
    <w:rsid w:val="004A4FC5"/>
    <w:rsid w:val="004A5068"/>
    <w:rsid w:val="004A5085"/>
    <w:rsid w:val="004A51A2"/>
    <w:rsid w:val="004A55BE"/>
    <w:rsid w:val="004A5904"/>
    <w:rsid w:val="004A59B9"/>
    <w:rsid w:val="004A59C8"/>
    <w:rsid w:val="004A5C11"/>
    <w:rsid w:val="004A5DDE"/>
    <w:rsid w:val="004A5E50"/>
    <w:rsid w:val="004A6013"/>
    <w:rsid w:val="004A62B1"/>
    <w:rsid w:val="004A634F"/>
    <w:rsid w:val="004A6728"/>
    <w:rsid w:val="004A6773"/>
    <w:rsid w:val="004A67FE"/>
    <w:rsid w:val="004A680D"/>
    <w:rsid w:val="004A68C0"/>
    <w:rsid w:val="004A696E"/>
    <w:rsid w:val="004A69DD"/>
    <w:rsid w:val="004A6AB0"/>
    <w:rsid w:val="004A6CC9"/>
    <w:rsid w:val="004A6E33"/>
    <w:rsid w:val="004A6F7A"/>
    <w:rsid w:val="004A7009"/>
    <w:rsid w:val="004A7BD1"/>
    <w:rsid w:val="004A7F5A"/>
    <w:rsid w:val="004A7FD0"/>
    <w:rsid w:val="004A7FDC"/>
    <w:rsid w:val="004B0184"/>
    <w:rsid w:val="004B01F5"/>
    <w:rsid w:val="004B0226"/>
    <w:rsid w:val="004B0409"/>
    <w:rsid w:val="004B054B"/>
    <w:rsid w:val="004B05D2"/>
    <w:rsid w:val="004B05FE"/>
    <w:rsid w:val="004B0789"/>
    <w:rsid w:val="004B08D0"/>
    <w:rsid w:val="004B09CC"/>
    <w:rsid w:val="004B0F23"/>
    <w:rsid w:val="004B0F96"/>
    <w:rsid w:val="004B1146"/>
    <w:rsid w:val="004B11DF"/>
    <w:rsid w:val="004B123A"/>
    <w:rsid w:val="004B1433"/>
    <w:rsid w:val="004B14E2"/>
    <w:rsid w:val="004B151C"/>
    <w:rsid w:val="004B199C"/>
    <w:rsid w:val="004B1BCA"/>
    <w:rsid w:val="004B1F9C"/>
    <w:rsid w:val="004B20E7"/>
    <w:rsid w:val="004B22F1"/>
    <w:rsid w:val="004B2879"/>
    <w:rsid w:val="004B29F9"/>
    <w:rsid w:val="004B2A2C"/>
    <w:rsid w:val="004B2B4D"/>
    <w:rsid w:val="004B2C67"/>
    <w:rsid w:val="004B2E23"/>
    <w:rsid w:val="004B2F9D"/>
    <w:rsid w:val="004B31F1"/>
    <w:rsid w:val="004B335C"/>
    <w:rsid w:val="004B3447"/>
    <w:rsid w:val="004B35A2"/>
    <w:rsid w:val="004B3A6F"/>
    <w:rsid w:val="004B3CDB"/>
    <w:rsid w:val="004B3D8C"/>
    <w:rsid w:val="004B3EF8"/>
    <w:rsid w:val="004B3EF9"/>
    <w:rsid w:val="004B427C"/>
    <w:rsid w:val="004B4388"/>
    <w:rsid w:val="004B43DA"/>
    <w:rsid w:val="004B4411"/>
    <w:rsid w:val="004B4CCB"/>
    <w:rsid w:val="004B4CE3"/>
    <w:rsid w:val="004B52A4"/>
    <w:rsid w:val="004B53D9"/>
    <w:rsid w:val="004B563A"/>
    <w:rsid w:val="004B57C1"/>
    <w:rsid w:val="004B57CE"/>
    <w:rsid w:val="004B5A1E"/>
    <w:rsid w:val="004B5B1C"/>
    <w:rsid w:val="004B5CF1"/>
    <w:rsid w:val="004B644B"/>
    <w:rsid w:val="004B644E"/>
    <w:rsid w:val="004B6509"/>
    <w:rsid w:val="004B661C"/>
    <w:rsid w:val="004B6715"/>
    <w:rsid w:val="004B6869"/>
    <w:rsid w:val="004B68A9"/>
    <w:rsid w:val="004B68E5"/>
    <w:rsid w:val="004B68FE"/>
    <w:rsid w:val="004B6A0F"/>
    <w:rsid w:val="004B6B41"/>
    <w:rsid w:val="004B6BB8"/>
    <w:rsid w:val="004B6BC5"/>
    <w:rsid w:val="004B6E8E"/>
    <w:rsid w:val="004B6ED4"/>
    <w:rsid w:val="004B70F5"/>
    <w:rsid w:val="004B7138"/>
    <w:rsid w:val="004B71C5"/>
    <w:rsid w:val="004B721E"/>
    <w:rsid w:val="004B7287"/>
    <w:rsid w:val="004B7409"/>
    <w:rsid w:val="004B7612"/>
    <w:rsid w:val="004B772C"/>
    <w:rsid w:val="004B7A58"/>
    <w:rsid w:val="004B7A66"/>
    <w:rsid w:val="004B7A7C"/>
    <w:rsid w:val="004B7A9B"/>
    <w:rsid w:val="004B7C0B"/>
    <w:rsid w:val="004B7C21"/>
    <w:rsid w:val="004B7D88"/>
    <w:rsid w:val="004B7DA5"/>
    <w:rsid w:val="004B7EB8"/>
    <w:rsid w:val="004B7F67"/>
    <w:rsid w:val="004C0362"/>
    <w:rsid w:val="004C039C"/>
    <w:rsid w:val="004C0535"/>
    <w:rsid w:val="004C053B"/>
    <w:rsid w:val="004C05DF"/>
    <w:rsid w:val="004C05F0"/>
    <w:rsid w:val="004C0771"/>
    <w:rsid w:val="004C07F2"/>
    <w:rsid w:val="004C07FF"/>
    <w:rsid w:val="004C0A20"/>
    <w:rsid w:val="004C0E28"/>
    <w:rsid w:val="004C0ECC"/>
    <w:rsid w:val="004C128E"/>
    <w:rsid w:val="004C12D7"/>
    <w:rsid w:val="004C1335"/>
    <w:rsid w:val="004C1368"/>
    <w:rsid w:val="004C144F"/>
    <w:rsid w:val="004C14D8"/>
    <w:rsid w:val="004C1638"/>
    <w:rsid w:val="004C17D9"/>
    <w:rsid w:val="004C1F16"/>
    <w:rsid w:val="004C20EA"/>
    <w:rsid w:val="004C23DD"/>
    <w:rsid w:val="004C23F8"/>
    <w:rsid w:val="004C2546"/>
    <w:rsid w:val="004C26E1"/>
    <w:rsid w:val="004C29B2"/>
    <w:rsid w:val="004C2B31"/>
    <w:rsid w:val="004C2CEC"/>
    <w:rsid w:val="004C2E1B"/>
    <w:rsid w:val="004C31B0"/>
    <w:rsid w:val="004C326D"/>
    <w:rsid w:val="004C32C3"/>
    <w:rsid w:val="004C32C4"/>
    <w:rsid w:val="004C3480"/>
    <w:rsid w:val="004C34B1"/>
    <w:rsid w:val="004C35DB"/>
    <w:rsid w:val="004C36F0"/>
    <w:rsid w:val="004C38B8"/>
    <w:rsid w:val="004C3A98"/>
    <w:rsid w:val="004C3E7E"/>
    <w:rsid w:val="004C427C"/>
    <w:rsid w:val="004C42C4"/>
    <w:rsid w:val="004C442C"/>
    <w:rsid w:val="004C4550"/>
    <w:rsid w:val="004C458A"/>
    <w:rsid w:val="004C45A8"/>
    <w:rsid w:val="004C4707"/>
    <w:rsid w:val="004C48A9"/>
    <w:rsid w:val="004C49C5"/>
    <w:rsid w:val="004C49EF"/>
    <w:rsid w:val="004C4A44"/>
    <w:rsid w:val="004C4A98"/>
    <w:rsid w:val="004C4B69"/>
    <w:rsid w:val="004C4B93"/>
    <w:rsid w:val="004C4C8A"/>
    <w:rsid w:val="004C4DAD"/>
    <w:rsid w:val="004C4E20"/>
    <w:rsid w:val="004C4F76"/>
    <w:rsid w:val="004C5196"/>
    <w:rsid w:val="004C5236"/>
    <w:rsid w:val="004C54A6"/>
    <w:rsid w:val="004C561F"/>
    <w:rsid w:val="004C5831"/>
    <w:rsid w:val="004C5A09"/>
    <w:rsid w:val="004C5C03"/>
    <w:rsid w:val="004C5C43"/>
    <w:rsid w:val="004C5E53"/>
    <w:rsid w:val="004C5F20"/>
    <w:rsid w:val="004C5F92"/>
    <w:rsid w:val="004C6098"/>
    <w:rsid w:val="004C6185"/>
    <w:rsid w:val="004C62AE"/>
    <w:rsid w:val="004C62CB"/>
    <w:rsid w:val="004C62FA"/>
    <w:rsid w:val="004C663B"/>
    <w:rsid w:val="004C69A4"/>
    <w:rsid w:val="004C69AB"/>
    <w:rsid w:val="004C6D3A"/>
    <w:rsid w:val="004C70B7"/>
    <w:rsid w:val="004C7149"/>
    <w:rsid w:val="004C73E5"/>
    <w:rsid w:val="004C76D7"/>
    <w:rsid w:val="004C7734"/>
    <w:rsid w:val="004C7799"/>
    <w:rsid w:val="004C77C4"/>
    <w:rsid w:val="004C7BF7"/>
    <w:rsid w:val="004C7C16"/>
    <w:rsid w:val="004C7FCB"/>
    <w:rsid w:val="004D00EF"/>
    <w:rsid w:val="004D0107"/>
    <w:rsid w:val="004D0339"/>
    <w:rsid w:val="004D03C2"/>
    <w:rsid w:val="004D03DA"/>
    <w:rsid w:val="004D064D"/>
    <w:rsid w:val="004D0661"/>
    <w:rsid w:val="004D06CB"/>
    <w:rsid w:val="004D084E"/>
    <w:rsid w:val="004D0991"/>
    <w:rsid w:val="004D0C51"/>
    <w:rsid w:val="004D0CDB"/>
    <w:rsid w:val="004D0F71"/>
    <w:rsid w:val="004D0F8D"/>
    <w:rsid w:val="004D10C8"/>
    <w:rsid w:val="004D1250"/>
    <w:rsid w:val="004D1358"/>
    <w:rsid w:val="004D1559"/>
    <w:rsid w:val="004D16A2"/>
    <w:rsid w:val="004D16B2"/>
    <w:rsid w:val="004D16E8"/>
    <w:rsid w:val="004D17A7"/>
    <w:rsid w:val="004D17BB"/>
    <w:rsid w:val="004D185B"/>
    <w:rsid w:val="004D1A0C"/>
    <w:rsid w:val="004D1B0D"/>
    <w:rsid w:val="004D1D63"/>
    <w:rsid w:val="004D1DA4"/>
    <w:rsid w:val="004D2200"/>
    <w:rsid w:val="004D22AC"/>
    <w:rsid w:val="004D2411"/>
    <w:rsid w:val="004D2469"/>
    <w:rsid w:val="004D248B"/>
    <w:rsid w:val="004D2761"/>
    <w:rsid w:val="004D286E"/>
    <w:rsid w:val="004D2A14"/>
    <w:rsid w:val="004D2A88"/>
    <w:rsid w:val="004D2ACE"/>
    <w:rsid w:val="004D2B43"/>
    <w:rsid w:val="004D2BF7"/>
    <w:rsid w:val="004D2D78"/>
    <w:rsid w:val="004D321E"/>
    <w:rsid w:val="004D32D9"/>
    <w:rsid w:val="004D35B8"/>
    <w:rsid w:val="004D377A"/>
    <w:rsid w:val="004D3AFF"/>
    <w:rsid w:val="004D3B58"/>
    <w:rsid w:val="004D3B92"/>
    <w:rsid w:val="004D3D3A"/>
    <w:rsid w:val="004D40BA"/>
    <w:rsid w:val="004D418E"/>
    <w:rsid w:val="004D433B"/>
    <w:rsid w:val="004D49C2"/>
    <w:rsid w:val="004D49EB"/>
    <w:rsid w:val="004D4C3A"/>
    <w:rsid w:val="004D4D8E"/>
    <w:rsid w:val="004D4E3D"/>
    <w:rsid w:val="004D4EA0"/>
    <w:rsid w:val="004D5770"/>
    <w:rsid w:val="004D5838"/>
    <w:rsid w:val="004D5963"/>
    <w:rsid w:val="004D5A42"/>
    <w:rsid w:val="004D5A75"/>
    <w:rsid w:val="004D5A98"/>
    <w:rsid w:val="004D5F05"/>
    <w:rsid w:val="004D5FA6"/>
    <w:rsid w:val="004D5FAA"/>
    <w:rsid w:val="004D6083"/>
    <w:rsid w:val="004D6270"/>
    <w:rsid w:val="004D647F"/>
    <w:rsid w:val="004D659B"/>
    <w:rsid w:val="004D6715"/>
    <w:rsid w:val="004D68CD"/>
    <w:rsid w:val="004D694B"/>
    <w:rsid w:val="004D6A57"/>
    <w:rsid w:val="004D6C01"/>
    <w:rsid w:val="004D6C7F"/>
    <w:rsid w:val="004D6D4F"/>
    <w:rsid w:val="004D6DD7"/>
    <w:rsid w:val="004D6EE4"/>
    <w:rsid w:val="004D6F7F"/>
    <w:rsid w:val="004D6F99"/>
    <w:rsid w:val="004D6FA0"/>
    <w:rsid w:val="004D6FFD"/>
    <w:rsid w:val="004D71C2"/>
    <w:rsid w:val="004D71DC"/>
    <w:rsid w:val="004D72CC"/>
    <w:rsid w:val="004D734E"/>
    <w:rsid w:val="004D73EA"/>
    <w:rsid w:val="004D75C4"/>
    <w:rsid w:val="004D763D"/>
    <w:rsid w:val="004D78ED"/>
    <w:rsid w:val="004D7DD1"/>
    <w:rsid w:val="004D7E62"/>
    <w:rsid w:val="004D7EFA"/>
    <w:rsid w:val="004E012F"/>
    <w:rsid w:val="004E0245"/>
    <w:rsid w:val="004E02C8"/>
    <w:rsid w:val="004E04F2"/>
    <w:rsid w:val="004E0626"/>
    <w:rsid w:val="004E09BE"/>
    <w:rsid w:val="004E0A55"/>
    <w:rsid w:val="004E0CF3"/>
    <w:rsid w:val="004E0DD9"/>
    <w:rsid w:val="004E0EA8"/>
    <w:rsid w:val="004E0F38"/>
    <w:rsid w:val="004E105A"/>
    <w:rsid w:val="004E10F8"/>
    <w:rsid w:val="004E1487"/>
    <w:rsid w:val="004E168D"/>
    <w:rsid w:val="004E169D"/>
    <w:rsid w:val="004E16CB"/>
    <w:rsid w:val="004E16EB"/>
    <w:rsid w:val="004E189F"/>
    <w:rsid w:val="004E18C8"/>
    <w:rsid w:val="004E1ACF"/>
    <w:rsid w:val="004E1B2A"/>
    <w:rsid w:val="004E1CD5"/>
    <w:rsid w:val="004E1D75"/>
    <w:rsid w:val="004E1DF4"/>
    <w:rsid w:val="004E1E52"/>
    <w:rsid w:val="004E1E7A"/>
    <w:rsid w:val="004E1F54"/>
    <w:rsid w:val="004E22C1"/>
    <w:rsid w:val="004E2690"/>
    <w:rsid w:val="004E2706"/>
    <w:rsid w:val="004E2A50"/>
    <w:rsid w:val="004E2D89"/>
    <w:rsid w:val="004E2E81"/>
    <w:rsid w:val="004E2F77"/>
    <w:rsid w:val="004E3141"/>
    <w:rsid w:val="004E3202"/>
    <w:rsid w:val="004E334E"/>
    <w:rsid w:val="004E33FA"/>
    <w:rsid w:val="004E3470"/>
    <w:rsid w:val="004E382A"/>
    <w:rsid w:val="004E3C7B"/>
    <w:rsid w:val="004E3DB5"/>
    <w:rsid w:val="004E3F34"/>
    <w:rsid w:val="004E3FD8"/>
    <w:rsid w:val="004E42B0"/>
    <w:rsid w:val="004E43C0"/>
    <w:rsid w:val="004E4547"/>
    <w:rsid w:val="004E46A7"/>
    <w:rsid w:val="004E489A"/>
    <w:rsid w:val="004E4C95"/>
    <w:rsid w:val="004E4D2B"/>
    <w:rsid w:val="004E4F3B"/>
    <w:rsid w:val="004E5003"/>
    <w:rsid w:val="004E50EF"/>
    <w:rsid w:val="004E549F"/>
    <w:rsid w:val="004E54C9"/>
    <w:rsid w:val="004E5502"/>
    <w:rsid w:val="004E5598"/>
    <w:rsid w:val="004E56FB"/>
    <w:rsid w:val="004E5764"/>
    <w:rsid w:val="004E5771"/>
    <w:rsid w:val="004E57DB"/>
    <w:rsid w:val="004E5844"/>
    <w:rsid w:val="004E58E7"/>
    <w:rsid w:val="004E5973"/>
    <w:rsid w:val="004E59FC"/>
    <w:rsid w:val="004E5A6D"/>
    <w:rsid w:val="004E5B63"/>
    <w:rsid w:val="004E5BF6"/>
    <w:rsid w:val="004E5CF5"/>
    <w:rsid w:val="004E613B"/>
    <w:rsid w:val="004E62DE"/>
    <w:rsid w:val="004E6712"/>
    <w:rsid w:val="004E7208"/>
    <w:rsid w:val="004E73FA"/>
    <w:rsid w:val="004E7839"/>
    <w:rsid w:val="004E7A6C"/>
    <w:rsid w:val="004E7A77"/>
    <w:rsid w:val="004E7B24"/>
    <w:rsid w:val="004E7FDF"/>
    <w:rsid w:val="004F001A"/>
    <w:rsid w:val="004F03C1"/>
    <w:rsid w:val="004F043B"/>
    <w:rsid w:val="004F04DF"/>
    <w:rsid w:val="004F070E"/>
    <w:rsid w:val="004F07EB"/>
    <w:rsid w:val="004F0AB0"/>
    <w:rsid w:val="004F0B34"/>
    <w:rsid w:val="004F0B7E"/>
    <w:rsid w:val="004F0C34"/>
    <w:rsid w:val="004F0D94"/>
    <w:rsid w:val="004F0E59"/>
    <w:rsid w:val="004F117A"/>
    <w:rsid w:val="004F12EB"/>
    <w:rsid w:val="004F137B"/>
    <w:rsid w:val="004F169A"/>
    <w:rsid w:val="004F16F7"/>
    <w:rsid w:val="004F1AFE"/>
    <w:rsid w:val="004F1CEF"/>
    <w:rsid w:val="004F1E89"/>
    <w:rsid w:val="004F1F0C"/>
    <w:rsid w:val="004F1F36"/>
    <w:rsid w:val="004F1FA7"/>
    <w:rsid w:val="004F20BE"/>
    <w:rsid w:val="004F22D0"/>
    <w:rsid w:val="004F22FE"/>
    <w:rsid w:val="004F2325"/>
    <w:rsid w:val="004F245E"/>
    <w:rsid w:val="004F246D"/>
    <w:rsid w:val="004F26A6"/>
    <w:rsid w:val="004F2C74"/>
    <w:rsid w:val="004F3195"/>
    <w:rsid w:val="004F346B"/>
    <w:rsid w:val="004F352E"/>
    <w:rsid w:val="004F3643"/>
    <w:rsid w:val="004F3817"/>
    <w:rsid w:val="004F3823"/>
    <w:rsid w:val="004F3827"/>
    <w:rsid w:val="004F38F7"/>
    <w:rsid w:val="004F3A16"/>
    <w:rsid w:val="004F3B41"/>
    <w:rsid w:val="004F3D79"/>
    <w:rsid w:val="004F3E78"/>
    <w:rsid w:val="004F3F9B"/>
    <w:rsid w:val="004F4143"/>
    <w:rsid w:val="004F42B8"/>
    <w:rsid w:val="004F42BD"/>
    <w:rsid w:val="004F4513"/>
    <w:rsid w:val="004F459D"/>
    <w:rsid w:val="004F461D"/>
    <w:rsid w:val="004F4682"/>
    <w:rsid w:val="004F4721"/>
    <w:rsid w:val="004F47B9"/>
    <w:rsid w:val="004F47DF"/>
    <w:rsid w:val="004F4846"/>
    <w:rsid w:val="004F4BFB"/>
    <w:rsid w:val="004F4D90"/>
    <w:rsid w:val="004F4EE5"/>
    <w:rsid w:val="004F4F19"/>
    <w:rsid w:val="004F4F22"/>
    <w:rsid w:val="004F50D4"/>
    <w:rsid w:val="004F5210"/>
    <w:rsid w:val="004F52DE"/>
    <w:rsid w:val="004F53ED"/>
    <w:rsid w:val="004F57F1"/>
    <w:rsid w:val="004F581F"/>
    <w:rsid w:val="004F59B6"/>
    <w:rsid w:val="004F5A33"/>
    <w:rsid w:val="004F6084"/>
    <w:rsid w:val="004F614E"/>
    <w:rsid w:val="004F6227"/>
    <w:rsid w:val="004F6339"/>
    <w:rsid w:val="004F6375"/>
    <w:rsid w:val="004F637B"/>
    <w:rsid w:val="004F6399"/>
    <w:rsid w:val="004F6482"/>
    <w:rsid w:val="004F64DA"/>
    <w:rsid w:val="004F650C"/>
    <w:rsid w:val="004F65E2"/>
    <w:rsid w:val="004F673A"/>
    <w:rsid w:val="004F686B"/>
    <w:rsid w:val="004F6907"/>
    <w:rsid w:val="004F6B3F"/>
    <w:rsid w:val="004F6C7F"/>
    <w:rsid w:val="004F6CD4"/>
    <w:rsid w:val="004F6D3F"/>
    <w:rsid w:val="004F6E5F"/>
    <w:rsid w:val="004F6F6F"/>
    <w:rsid w:val="004F6FF3"/>
    <w:rsid w:val="004F7060"/>
    <w:rsid w:val="004F716A"/>
    <w:rsid w:val="004F7224"/>
    <w:rsid w:val="004F722C"/>
    <w:rsid w:val="004F7336"/>
    <w:rsid w:val="004F736E"/>
    <w:rsid w:val="004F7390"/>
    <w:rsid w:val="004F742C"/>
    <w:rsid w:val="004F742E"/>
    <w:rsid w:val="004F744F"/>
    <w:rsid w:val="004F7455"/>
    <w:rsid w:val="004F76AA"/>
    <w:rsid w:val="004F78AA"/>
    <w:rsid w:val="004F7FE8"/>
    <w:rsid w:val="00500050"/>
    <w:rsid w:val="005000D1"/>
    <w:rsid w:val="0050014E"/>
    <w:rsid w:val="005002DE"/>
    <w:rsid w:val="005002EB"/>
    <w:rsid w:val="005003D2"/>
    <w:rsid w:val="005004F7"/>
    <w:rsid w:val="005006C3"/>
    <w:rsid w:val="00500825"/>
    <w:rsid w:val="0050085E"/>
    <w:rsid w:val="005008D0"/>
    <w:rsid w:val="005008F2"/>
    <w:rsid w:val="00500B66"/>
    <w:rsid w:val="00500C17"/>
    <w:rsid w:val="00500E2C"/>
    <w:rsid w:val="0050149E"/>
    <w:rsid w:val="00501670"/>
    <w:rsid w:val="005016B8"/>
    <w:rsid w:val="005017DA"/>
    <w:rsid w:val="00501A2D"/>
    <w:rsid w:val="00501A72"/>
    <w:rsid w:val="00501ABF"/>
    <w:rsid w:val="00501B8F"/>
    <w:rsid w:val="00501BAB"/>
    <w:rsid w:val="00501C8A"/>
    <w:rsid w:val="00501C8D"/>
    <w:rsid w:val="00501C94"/>
    <w:rsid w:val="00501D72"/>
    <w:rsid w:val="00501E3F"/>
    <w:rsid w:val="00502658"/>
    <w:rsid w:val="0050270C"/>
    <w:rsid w:val="00502A95"/>
    <w:rsid w:val="00502BC1"/>
    <w:rsid w:val="00502EBF"/>
    <w:rsid w:val="00503182"/>
    <w:rsid w:val="00503744"/>
    <w:rsid w:val="00503B34"/>
    <w:rsid w:val="00503C01"/>
    <w:rsid w:val="00503C6C"/>
    <w:rsid w:val="00503F74"/>
    <w:rsid w:val="005041FC"/>
    <w:rsid w:val="005043A2"/>
    <w:rsid w:val="005043DF"/>
    <w:rsid w:val="00504677"/>
    <w:rsid w:val="005046F3"/>
    <w:rsid w:val="00504993"/>
    <w:rsid w:val="00504BDE"/>
    <w:rsid w:val="00504DBE"/>
    <w:rsid w:val="00504DD2"/>
    <w:rsid w:val="00504F08"/>
    <w:rsid w:val="0050503D"/>
    <w:rsid w:val="0050506C"/>
    <w:rsid w:val="00505087"/>
    <w:rsid w:val="005050AA"/>
    <w:rsid w:val="005050C7"/>
    <w:rsid w:val="005050F8"/>
    <w:rsid w:val="00505285"/>
    <w:rsid w:val="005052B2"/>
    <w:rsid w:val="005052E7"/>
    <w:rsid w:val="00505634"/>
    <w:rsid w:val="0050569D"/>
    <w:rsid w:val="00505782"/>
    <w:rsid w:val="005059F7"/>
    <w:rsid w:val="00505AAC"/>
    <w:rsid w:val="00505AB8"/>
    <w:rsid w:val="00505E46"/>
    <w:rsid w:val="00505E73"/>
    <w:rsid w:val="00505F9A"/>
    <w:rsid w:val="005065CD"/>
    <w:rsid w:val="005068FE"/>
    <w:rsid w:val="00506905"/>
    <w:rsid w:val="0050697F"/>
    <w:rsid w:val="005069F7"/>
    <w:rsid w:val="00506AEE"/>
    <w:rsid w:val="00506C0D"/>
    <w:rsid w:val="00506CCD"/>
    <w:rsid w:val="00506D7B"/>
    <w:rsid w:val="00506DB9"/>
    <w:rsid w:val="00506DC4"/>
    <w:rsid w:val="00506EBE"/>
    <w:rsid w:val="00507056"/>
    <w:rsid w:val="00507102"/>
    <w:rsid w:val="00507450"/>
    <w:rsid w:val="00507497"/>
    <w:rsid w:val="00507542"/>
    <w:rsid w:val="0050766F"/>
    <w:rsid w:val="005077D9"/>
    <w:rsid w:val="00507822"/>
    <w:rsid w:val="00507A37"/>
    <w:rsid w:val="00507AA8"/>
    <w:rsid w:val="00507C69"/>
    <w:rsid w:val="00507CE4"/>
    <w:rsid w:val="00507D9E"/>
    <w:rsid w:val="00507E20"/>
    <w:rsid w:val="00507E87"/>
    <w:rsid w:val="00510216"/>
    <w:rsid w:val="0051027E"/>
    <w:rsid w:val="00510335"/>
    <w:rsid w:val="005103A5"/>
    <w:rsid w:val="00510508"/>
    <w:rsid w:val="0051050F"/>
    <w:rsid w:val="00510568"/>
    <w:rsid w:val="005105F3"/>
    <w:rsid w:val="0051061C"/>
    <w:rsid w:val="0051067E"/>
    <w:rsid w:val="0051067F"/>
    <w:rsid w:val="00510951"/>
    <w:rsid w:val="00510A3F"/>
    <w:rsid w:val="00510BF6"/>
    <w:rsid w:val="00510C4C"/>
    <w:rsid w:val="00510D6E"/>
    <w:rsid w:val="00510DCD"/>
    <w:rsid w:val="00510DDD"/>
    <w:rsid w:val="00510FAD"/>
    <w:rsid w:val="00511047"/>
    <w:rsid w:val="00511094"/>
    <w:rsid w:val="0051118E"/>
    <w:rsid w:val="0051133F"/>
    <w:rsid w:val="0051139A"/>
    <w:rsid w:val="005114E3"/>
    <w:rsid w:val="005115C3"/>
    <w:rsid w:val="005115C7"/>
    <w:rsid w:val="005115EF"/>
    <w:rsid w:val="005116B3"/>
    <w:rsid w:val="00511823"/>
    <w:rsid w:val="00511A0E"/>
    <w:rsid w:val="00511B91"/>
    <w:rsid w:val="00511C53"/>
    <w:rsid w:val="00511C64"/>
    <w:rsid w:val="00511D1E"/>
    <w:rsid w:val="00511D8F"/>
    <w:rsid w:val="00511DB1"/>
    <w:rsid w:val="00511E02"/>
    <w:rsid w:val="00511F48"/>
    <w:rsid w:val="0051202F"/>
    <w:rsid w:val="005121E1"/>
    <w:rsid w:val="00512372"/>
    <w:rsid w:val="00512674"/>
    <w:rsid w:val="00512A9E"/>
    <w:rsid w:val="00512B76"/>
    <w:rsid w:val="00512DF3"/>
    <w:rsid w:val="00512F18"/>
    <w:rsid w:val="00513148"/>
    <w:rsid w:val="00513255"/>
    <w:rsid w:val="005138A0"/>
    <w:rsid w:val="005139AC"/>
    <w:rsid w:val="00513ACB"/>
    <w:rsid w:val="00513B99"/>
    <w:rsid w:val="00513BB6"/>
    <w:rsid w:val="00513D6B"/>
    <w:rsid w:val="00513DA0"/>
    <w:rsid w:val="00513F3E"/>
    <w:rsid w:val="00513F9A"/>
    <w:rsid w:val="00514058"/>
    <w:rsid w:val="005141FA"/>
    <w:rsid w:val="00514255"/>
    <w:rsid w:val="00514464"/>
    <w:rsid w:val="0051476D"/>
    <w:rsid w:val="00514911"/>
    <w:rsid w:val="0051497C"/>
    <w:rsid w:val="00514A30"/>
    <w:rsid w:val="00514C0A"/>
    <w:rsid w:val="00514C98"/>
    <w:rsid w:val="00514D5F"/>
    <w:rsid w:val="00514E0B"/>
    <w:rsid w:val="00514F5D"/>
    <w:rsid w:val="00514F85"/>
    <w:rsid w:val="00515549"/>
    <w:rsid w:val="00515725"/>
    <w:rsid w:val="005158E6"/>
    <w:rsid w:val="00515956"/>
    <w:rsid w:val="00515CFA"/>
    <w:rsid w:val="00515D55"/>
    <w:rsid w:val="00515D80"/>
    <w:rsid w:val="00515E34"/>
    <w:rsid w:val="00515E47"/>
    <w:rsid w:val="005160D7"/>
    <w:rsid w:val="005163B8"/>
    <w:rsid w:val="00516491"/>
    <w:rsid w:val="005166DA"/>
    <w:rsid w:val="0051670E"/>
    <w:rsid w:val="005167CD"/>
    <w:rsid w:val="0051680B"/>
    <w:rsid w:val="005168B3"/>
    <w:rsid w:val="00516ABC"/>
    <w:rsid w:val="00516AE0"/>
    <w:rsid w:val="00516AFB"/>
    <w:rsid w:val="00516B91"/>
    <w:rsid w:val="00516C1C"/>
    <w:rsid w:val="00516D13"/>
    <w:rsid w:val="00516D3B"/>
    <w:rsid w:val="00516FA5"/>
    <w:rsid w:val="0051714D"/>
    <w:rsid w:val="00517455"/>
    <w:rsid w:val="005174B8"/>
    <w:rsid w:val="00517528"/>
    <w:rsid w:val="00517621"/>
    <w:rsid w:val="00517699"/>
    <w:rsid w:val="005176B9"/>
    <w:rsid w:val="005176D3"/>
    <w:rsid w:val="005177DF"/>
    <w:rsid w:val="00517847"/>
    <w:rsid w:val="005179A5"/>
    <w:rsid w:val="005179B7"/>
    <w:rsid w:val="005179D1"/>
    <w:rsid w:val="00517E5D"/>
    <w:rsid w:val="00517FA3"/>
    <w:rsid w:val="00517FC8"/>
    <w:rsid w:val="00520168"/>
    <w:rsid w:val="00520554"/>
    <w:rsid w:val="005205D4"/>
    <w:rsid w:val="00520AA1"/>
    <w:rsid w:val="00520B38"/>
    <w:rsid w:val="00520BE8"/>
    <w:rsid w:val="00520CD6"/>
    <w:rsid w:val="00520CE1"/>
    <w:rsid w:val="00520D32"/>
    <w:rsid w:val="00520F42"/>
    <w:rsid w:val="00520FBB"/>
    <w:rsid w:val="00521524"/>
    <w:rsid w:val="0052159D"/>
    <w:rsid w:val="005218AB"/>
    <w:rsid w:val="00521991"/>
    <w:rsid w:val="00521C22"/>
    <w:rsid w:val="00521E27"/>
    <w:rsid w:val="00521EC1"/>
    <w:rsid w:val="00521FE2"/>
    <w:rsid w:val="0052203F"/>
    <w:rsid w:val="005220EC"/>
    <w:rsid w:val="005227CF"/>
    <w:rsid w:val="005229B0"/>
    <w:rsid w:val="005229E2"/>
    <w:rsid w:val="00522A5B"/>
    <w:rsid w:val="00522B83"/>
    <w:rsid w:val="00522D39"/>
    <w:rsid w:val="00522D4A"/>
    <w:rsid w:val="00522DB5"/>
    <w:rsid w:val="00522E33"/>
    <w:rsid w:val="00522F6E"/>
    <w:rsid w:val="0052321C"/>
    <w:rsid w:val="0052339B"/>
    <w:rsid w:val="005234BB"/>
    <w:rsid w:val="00523506"/>
    <w:rsid w:val="0052354F"/>
    <w:rsid w:val="00523599"/>
    <w:rsid w:val="005235E8"/>
    <w:rsid w:val="005236B1"/>
    <w:rsid w:val="0052372A"/>
    <w:rsid w:val="00523925"/>
    <w:rsid w:val="00523C30"/>
    <w:rsid w:val="00523F32"/>
    <w:rsid w:val="00523F4D"/>
    <w:rsid w:val="00523FA0"/>
    <w:rsid w:val="0052427D"/>
    <w:rsid w:val="005246BF"/>
    <w:rsid w:val="005248FC"/>
    <w:rsid w:val="0052523E"/>
    <w:rsid w:val="00525269"/>
    <w:rsid w:val="0052569E"/>
    <w:rsid w:val="00525953"/>
    <w:rsid w:val="005259BC"/>
    <w:rsid w:val="00525A9F"/>
    <w:rsid w:val="00525AD5"/>
    <w:rsid w:val="00525B68"/>
    <w:rsid w:val="00525B9D"/>
    <w:rsid w:val="00525EB8"/>
    <w:rsid w:val="00525EC6"/>
    <w:rsid w:val="0052619E"/>
    <w:rsid w:val="00526323"/>
    <w:rsid w:val="00526544"/>
    <w:rsid w:val="0052679A"/>
    <w:rsid w:val="00526844"/>
    <w:rsid w:val="00526A63"/>
    <w:rsid w:val="00526CD3"/>
    <w:rsid w:val="00526D1A"/>
    <w:rsid w:val="00526D5F"/>
    <w:rsid w:val="00527055"/>
    <w:rsid w:val="005270D8"/>
    <w:rsid w:val="00527130"/>
    <w:rsid w:val="00527192"/>
    <w:rsid w:val="005273D4"/>
    <w:rsid w:val="005276E8"/>
    <w:rsid w:val="005278BD"/>
    <w:rsid w:val="005278EA"/>
    <w:rsid w:val="00527B65"/>
    <w:rsid w:val="00527C30"/>
    <w:rsid w:val="00527E47"/>
    <w:rsid w:val="00527F5E"/>
    <w:rsid w:val="00527FCD"/>
    <w:rsid w:val="00530179"/>
    <w:rsid w:val="00530260"/>
    <w:rsid w:val="0053033A"/>
    <w:rsid w:val="0053033D"/>
    <w:rsid w:val="00530591"/>
    <w:rsid w:val="00530B96"/>
    <w:rsid w:val="00530FD6"/>
    <w:rsid w:val="005313BD"/>
    <w:rsid w:val="005315F2"/>
    <w:rsid w:val="00531614"/>
    <w:rsid w:val="00531838"/>
    <w:rsid w:val="005318DC"/>
    <w:rsid w:val="00531B6A"/>
    <w:rsid w:val="00531DA1"/>
    <w:rsid w:val="00531FC8"/>
    <w:rsid w:val="00532045"/>
    <w:rsid w:val="005324A5"/>
    <w:rsid w:val="005325CD"/>
    <w:rsid w:val="005325CF"/>
    <w:rsid w:val="00532A2F"/>
    <w:rsid w:val="00532A3D"/>
    <w:rsid w:val="00532E2B"/>
    <w:rsid w:val="00532EF7"/>
    <w:rsid w:val="00532FC8"/>
    <w:rsid w:val="00533076"/>
    <w:rsid w:val="0053322C"/>
    <w:rsid w:val="0053322D"/>
    <w:rsid w:val="005332B7"/>
    <w:rsid w:val="0053366A"/>
    <w:rsid w:val="00533676"/>
    <w:rsid w:val="00533784"/>
    <w:rsid w:val="005337DE"/>
    <w:rsid w:val="0053395C"/>
    <w:rsid w:val="00533A71"/>
    <w:rsid w:val="00533B87"/>
    <w:rsid w:val="00533BB2"/>
    <w:rsid w:val="00533C07"/>
    <w:rsid w:val="00533C93"/>
    <w:rsid w:val="00533D3C"/>
    <w:rsid w:val="00533DA7"/>
    <w:rsid w:val="00534065"/>
    <w:rsid w:val="005341D4"/>
    <w:rsid w:val="00534418"/>
    <w:rsid w:val="00534487"/>
    <w:rsid w:val="00534645"/>
    <w:rsid w:val="00534851"/>
    <w:rsid w:val="00534870"/>
    <w:rsid w:val="00534921"/>
    <w:rsid w:val="00534955"/>
    <w:rsid w:val="00534958"/>
    <w:rsid w:val="0053497F"/>
    <w:rsid w:val="00534C8D"/>
    <w:rsid w:val="00534DEE"/>
    <w:rsid w:val="005350FD"/>
    <w:rsid w:val="0053523E"/>
    <w:rsid w:val="00535400"/>
    <w:rsid w:val="005356C2"/>
    <w:rsid w:val="00535736"/>
    <w:rsid w:val="005357B9"/>
    <w:rsid w:val="00535821"/>
    <w:rsid w:val="00535983"/>
    <w:rsid w:val="005359FD"/>
    <w:rsid w:val="00535A35"/>
    <w:rsid w:val="00535C93"/>
    <w:rsid w:val="00535D07"/>
    <w:rsid w:val="00535E13"/>
    <w:rsid w:val="00536296"/>
    <w:rsid w:val="00536398"/>
    <w:rsid w:val="005364B9"/>
    <w:rsid w:val="0053697C"/>
    <w:rsid w:val="00536A01"/>
    <w:rsid w:val="00536C44"/>
    <w:rsid w:val="00536D18"/>
    <w:rsid w:val="00536D32"/>
    <w:rsid w:val="00536EBF"/>
    <w:rsid w:val="0053717F"/>
    <w:rsid w:val="005371FA"/>
    <w:rsid w:val="00537239"/>
    <w:rsid w:val="005372B0"/>
    <w:rsid w:val="005372CC"/>
    <w:rsid w:val="00537373"/>
    <w:rsid w:val="00537671"/>
    <w:rsid w:val="005376EB"/>
    <w:rsid w:val="00537883"/>
    <w:rsid w:val="005378AB"/>
    <w:rsid w:val="00537BAF"/>
    <w:rsid w:val="00537E7B"/>
    <w:rsid w:val="00537F0F"/>
    <w:rsid w:val="00540021"/>
    <w:rsid w:val="0054003C"/>
    <w:rsid w:val="0054011F"/>
    <w:rsid w:val="00540269"/>
    <w:rsid w:val="00540375"/>
    <w:rsid w:val="00540413"/>
    <w:rsid w:val="005405A7"/>
    <w:rsid w:val="005405C0"/>
    <w:rsid w:val="005408CA"/>
    <w:rsid w:val="00540964"/>
    <w:rsid w:val="00540AC4"/>
    <w:rsid w:val="00540AD5"/>
    <w:rsid w:val="00540BDE"/>
    <w:rsid w:val="005413E6"/>
    <w:rsid w:val="005413FF"/>
    <w:rsid w:val="00541C7B"/>
    <w:rsid w:val="00541E22"/>
    <w:rsid w:val="00542098"/>
    <w:rsid w:val="005420F5"/>
    <w:rsid w:val="005422CA"/>
    <w:rsid w:val="0054240C"/>
    <w:rsid w:val="0054267C"/>
    <w:rsid w:val="005426E7"/>
    <w:rsid w:val="00542805"/>
    <w:rsid w:val="005428CC"/>
    <w:rsid w:val="005428EB"/>
    <w:rsid w:val="0054299F"/>
    <w:rsid w:val="005429A0"/>
    <w:rsid w:val="005429E4"/>
    <w:rsid w:val="00542D76"/>
    <w:rsid w:val="00542E46"/>
    <w:rsid w:val="0054319A"/>
    <w:rsid w:val="00543521"/>
    <w:rsid w:val="00543741"/>
    <w:rsid w:val="00543A70"/>
    <w:rsid w:val="00543AB0"/>
    <w:rsid w:val="00543D22"/>
    <w:rsid w:val="00543EBA"/>
    <w:rsid w:val="00543F11"/>
    <w:rsid w:val="00543F48"/>
    <w:rsid w:val="00543F8F"/>
    <w:rsid w:val="005442DC"/>
    <w:rsid w:val="00544683"/>
    <w:rsid w:val="0054495E"/>
    <w:rsid w:val="00544A89"/>
    <w:rsid w:val="00544C1A"/>
    <w:rsid w:val="00544C32"/>
    <w:rsid w:val="00544D06"/>
    <w:rsid w:val="00544D5E"/>
    <w:rsid w:val="00544E9F"/>
    <w:rsid w:val="00544EEE"/>
    <w:rsid w:val="00544F86"/>
    <w:rsid w:val="00544FA2"/>
    <w:rsid w:val="0054508A"/>
    <w:rsid w:val="00545450"/>
    <w:rsid w:val="0054556D"/>
    <w:rsid w:val="0054574C"/>
    <w:rsid w:val="00545928"/>
    <w:rsid w:val="0054593A"/>
    <w:rsid w:val="00545A18"/>
    <w:rsid w:val="00545B4F"/>
    <w:rsid w:val="00545E0F"/>
    <w:rsid w:val="00545E2C"/>
    <w:rsid w:val="00545E78"/>
    <w:rsid w:val="00545F40"/>
    <w:rsid w:val="00546013"/>
    <w:rsid w:val="005461C7"/>
    <w:rsid w:val="0054636F"/>
    <w:rsid w:val="00546499"/>
    <w:rsid w:val="005466D3"/>
    <w:rsid w:val="005468AE"/>
    <w:rsid w:val="00546C5B"/>
    <w:rsid w:val="00546CE0"/>
    <w:rsid w:val="00546DB6"/>
    <w:rsid w:val="00546F97"/>
    <w:rsid w:val="0054732A"/>
    <w:rsid w:val="0054741D"/>
    <w:rsid w:val="0054772A"/>
    <w:rsid w:val="00547774"/>
    <w:rsid w:val="00547960"/>
    <w:rsid w:val="005479A3"/>
    <w:rsid w:val="005479D4"/>
    <w:rsid w:val="00547A85"/>
    <w:rsid w:val="00547B44"/>
    <w:rsid w:val="00547C19"/>
    <w:rsid w:val="00547CC3"/>
    <w:rsid w:val="00547D0A"/>
    <w:rsid w:val="00547D35"/>
    <w:rsid w:val="00547EC0"/>
    <w:rsid w:val="00547FEC"/>
    <w:rsid w:val="00550022"/>
    <w:rsid w:val="0055011D"/>
    <w:rsid w:val="00550366"/>
    <w:rsid w:val="005503C6"/>
    <w:rsid w:val="00550457"/>
    <w:rsid w:val="0055051C"/>
    <w:rsid w:val="005506CF"/>
    <w:rsid w:val="005507B0"/>
    <w:rsid w:val="00550826"/>
    <w:rsid w:val="00550AC6"/>
    <w:rsid w:val="00550B59"/>
    <w:rsid w:val="00550C67"/>
    <w:rsid w:val="00550FA9"/>
    <w:rsid w:val="00551037"/>
    <w:rsid w:val="005510A2"/>
    <w:rsid w:val="00551168"/>
    <w:rsid w:val="005511AD"/>
    <w:rsid w:val="005514C8"/>
    <w:rsid w:val="00551598"/>
    <w:rsid w:val="005516E8"/>
    <w:rsid w:val="00551714"/>
    <w:rsid w:val="005518C7"/>
    <w:rsid w:val="00551AB8"/>
    <w:rsid w:val="00551B89"/>
    <w:rsid w:val="00551D13"/>
    <w:rsid w:val="00551D23"/>
    <w:rsid w:val="00551D83"/>
    <w:rsid w:val="00551F61"/>
    <w:rsid w:val="005523C5"/>
    <w:rsid w:val="005524CF"/>
    <w:rsid w:val="005525B2"/>
    <w:rsid w:val="005525C0"/>
    <w:rsid w:val="005526E9"/>
    <w:rsid w:val="0055283F"/>
    <w:rsid w:val="005529B9"/>
    <w:rsid w:val="00552B7A"/>
    <w:rsid w:val="00552D76"/>
    <w:rsid w:val="00552EF4"/>
    <w:rsid w:val="00552FB7"/>
    <w:rsid w:val="0055303E"/>
    <w:rsid w:val="0055305F"/>
    <w:rsid w:val="0055313F"/>
    <w:rsid w:val="005532C9"/>
    <w:rsid w:val="00553D40"/>
    <w:rsid w:val="00553FB3"/>
    <w:rsid w:val="00554153"/>
    <w:rsid w:val="0055425B"/>
    <w:rsid w:val="0055472C"/>
    <w:rsid w:val="005547AF"/>
    <w:rsid w:val="00554855"/>
    <w:rsid w:val="00554A89"/>
    <w:rsid w:val="00554DE0"/>
    <w:rsid w:val="0055506D"/>
    <w:rsid w:val="00555178"/>
    <w:rsid w:val="00555397"/>
    <w:rsid w:val="005554E1"/>
    <w:rsid w:val="00555550"/>
    <w:rsid w:val="00555791"/>
    <w:rsid w:val="0055587F"/>
    <w:rsid w:val="00555984"/>
    <w:rsid w:val="00555AB9"/>
    <w:rsid w:val="00555BE7"/>
    <w:rsid w:val="00555CDA"/>
    <w:rsid w:val="00555FB1"/>
    <w:rsid w:val="00556091"/>
    <w:rsid w:val="0055624A"/>
    <w:rsid w:val="005563C1"/>
    <w:rsid w:val="00556401"/>
    <w:rsid w:val="005564B8"/>
    <w:rsid w:val="005565BD"/>
    <w:rsid w:val="00556DA0"/>
    <w:rsid w:val="00557091"/>
    <w:rsid w:val="005570E9"/>
    <w:rsid w:val="0055714E"/>
    <w:rsid w:val="00557202"/>
    <w:rsid w:val="00557207"/>
    <w:rsid w:val="00557232"/>
    <w:rsid w:val="0055759A"/>
    <w:rsid w:val="005575FA"/>
    <w:rsid w:val="0055766E"/>
    <w:rsid w:val="0055791C"/>
    <w:rsid w:val="005579B7"/>
    <w:rsid w:val="00557A6C"/>
    <w:rsid w:val="00557AD7"/>
    <w:rsid w:val="00557DBE"/>
    <w:rsid w:val="00557E6E"/>
    <w:rsid w:val="00557ECC"/>
    <w:rsid w:val="00557EED"/>
    <w:rsid w:val="00557F95"/>
    <w:rsid w:val="00560011"/>
    <w:rsid w:val="005600E2"/>
    <w:rsid w:val="0056023C"/>
    <w:rsid w:val="00560418"/>
    <w:rsid w:val="00560433"/>
    <w:rsid w:val="00560639"/>
    <w:rsid w:val="00560843"/>
    <w:rsid w:val="005608D4"/>
    <w:rsid w:val="005608DB"/>
    <w:rsid w:val="00560D46"/>
    <w:rsid w:val="00560D71"/>
    <w:rsid w:val="00560FCE"/>
    <w:rsid w:val="0056113B"/>
    <w:rsid w:val="0056123B"/>
    <w:rsid w:val="005617D8"/>
    <w:rsid w:val="00561853"/>
    <w:rsid w:val="0056189C"/>
    <w:rsid w:val="005619D3"/>
    <w:rsid w:val="00561BE5"/>
    <w:rsid w:val="00561BFF"/>
    <w:rsid w:val="00561C42"/>
    <w:rsid w:val="00561C88"/>
    <w:rsid w:val="00561F47"/>
    <w:rsid w:val="0056200C"/>
    <w:rsid w:val="00562082"/>
    <w:rsid w:val="005621BA"/>
    <w:rsid w:val="00562585"/>
    <w:rsid w:val="00562BAD"/>
    <w:rsid w:val="00562DC6"/>
    <w:rsid w:val="00562E0B"/>
    <w:rsid w:val="00562F61"/>
    <w:rsid w:val="00562FEC"/>
    <w:rsid w:val="005630B8"/>
    <w:rsid w:val="005631AF"/>
    <w:rsid w:val="00563296"/>
    <w:rsid w:val="005632B4"/>
    <w:rsid w:val="00563389"/>
    <w:rsid w:val="005634BF"/>
    <w:rsid w:val="00563584"/>
    <w:rsid w:val="00563612"/>
    <w:rsid w:val="005636E6"/>
    <w:rsid w:val="005637C9"/>
    <w:rsid w:val="005637ED"/>
    <w:rsid w:val="00563962"/>
    <w:rsid w:val="00563A6C"/>
    <w:rsid w:val="00563B98"/>
    <w:rsid w:val="00563CAA"/>
    <w:rsid w:val="00563CDA"/>
    <w:rsid w:val="00563D87"/>
    <w:rsid w:val="00563DB7"/>
    <w:rsid w:val="00563E15"/>
    <w:rsid w:val="00563E7D"/>
    <w:rsid w:val="00563EF6"/>
    <w:rsid w:val="00563F7F"/>
    <w:rsid w:val="0056422B"/>
    <w:rsid w:val="005643C9"/>
    <w:rsid w:val="00564769"/>
    <w:rsid w:val="005647D0"/>
    <w:rsid w:val="005648C4"/>
    <w:rsid w:val="00564EA9"/>
    <w:rsid w:val="00564FBF"/>
    <w:rsid w:val="005650C0"/>
    <w:rsid w:val="005652B3"/>
    <w:rsid w:val="005652C7"/>
    <w:rsid w:val="005652E2"/>
    <w:rsid w:val="00565796"/>
    <w:rsid w:val="005658C2"/>
    <w:rsid w:val="005658F9"/>
    <w:rsid w:val="00565979"/>
    <w:rsid w:val="00565A5C"/>
    <w:rsid w:val="00565BED"/>
    <w:rsid w:val="00565F97"/>
    <w:rsid w:val="00566001"/>
    <w:rsid w:val="00566136"/>
    <w:rsid w:val="0056637A"/>
    <w:rsid w:val="005665C0"/>
    <w:rsid w:val="00566816"/>
    <w:rsid w:val="00566B2B"/>
    <w:rsid w:val="00566BF0"/>
    <w:rsid w:val="00566C7F"/>
    <w:rsid w:val="00566CB0"/>
    <w:rsid w:val="00566CE1"/>
    <w:rsid w:val="00566D94"/>
    <w:rsid w:val="00566E70"/>
    <w:rsid w:val="00566E9B"/>
    <w:rsid w:val="005670AC"/>
    <w:rsid w:val="005671CD"/>
    <w:rsid w:val="0056720D"/>
    <w:rsid w:val="00567218"/>
    <w:rsid w:val="00567297"/>
    <w:rsid w:val="0056739E"/>
    <w:rsid w:val="005673F4"/>
    <w:rsid w:val="0056743A"/>
    <w:rsid w:val="0056791C"/>
    <w:rsid w:val="00567F74"/>
    <w:rsid w:val="00567FE8"/>
    <w:rsid w:val="00570170"/>
    <w:rsid w:val="005701F0"/>
    <w:rsid w:val="005702DD"/>
    <w:rsid w:val="005704AB"/>
    <w:rsid w:val="005704E8"/>
    <w:rsid w:val="00570566"/>
    <w:rsid w:val="00570747"/>
    <w:rsid w:val="005708A7"/>
    <w:rsid w:val="00570A62"/>
    <w:rsid w:val="00570C01"/>
    <w:rsid w:val="00570DF1"/>
    <w:rsid w:val="00570E49"/>
    <w:rsid w:val="00570F5D"/>
    <w:rsid w:val="00570FE5"/>
    <w:rsid w:val="005712C9"/>
    <w:rsid w:val="00571456"/>
    <w:rsid w:val="00571575"/>
    <w:rsid w:val="00571587"/>
    <w:rsid w:val="00571A96"/>
    <w:rsid w:val="00571C37"/>
    <w:rsid w:val="00571DD4"/>
    <w:rsid w:val="00572024"/>
    <w:rsid w:val="005722F6"/>
    <w:rsid w:val="005729AE"/>
    <w:rsid w:val="00572B34"/>
    <w:rsid w:val="00572B74"/>
    <w:rsid w:val="00572F4B"/>
    <w:rsid w:val="00572F65"/>
    <w:rsid w:val="00573262"/>
    <w:rsid w:val="00573321"/>
    <w:rsid w:val="0057343A"/>
    <w:rsid w:val="00573719"/>
    <w:rsid w:val="00573797"/>
    <w:rsid w:val="00573798"/>
    <w:rsid w:val="005738CD"/>
    <w:rsid w:val="00573B0B"/>
    <w:rsid w:val="00573B74"/>
    <w:rsid w:val="00573BA1"/>
    <w:rsid w:val="00573C1B"/>
    <w:rsid w:val="00573E83"/>
    <w:rsid w:val="00573E96"/>
    <w:rsid w:val="00573EA0"/>
    <w:rsid w:val="00573F6B"/>
    <w:rsid w:val="00573F92"/>
    <w:rsid w:val="00574010"/>
    <w:rsid w:val="00574129"/>
    <w:rsid w:val="00574397"/>
    <w:rsid w:val="005745FF"/>
    <w:rsid w:val="005747E0"/>
    <w:rsid w:val="0057498A"/>
    <w:rsid w:val="005749BF"/>
    <w:rsid w:val="00574B9F"/>
    <w:rsid w:val="00574BD1"/>
    <w:rsid w:val="00574F9E"/>
    <w:rsid w:val="00574FEF"/>
    <w:rsid w:val="00575296"/>
    <w:rsid w:val="005753E0"/>
    <w:rsid w:val="00575614"/>
    <w:rsid w:val="0057563E"/>
    <w:rsid w:val="0057566A"/>
    <w:rsid w:val="005757B7"/>
    <w:rsid w:val="005757C1"/>
    <w:rsid w:val="00575975"/>
    <w:rsid w:val="0057597D"/>
    <w:rsid w:val="00575BA5"/>
    <w:rsid w:val="00575BE8"/>
    <w:rsid w:val="00575F72"/>
    <w:rsid w:val="00576051"/>
    <w:rsid w:val="005760F6"/>
    <w:rsid w:val="00576115"/>
    <w:rsid w:val="0057635F"/>
    <w:rsid w:val="0057678B"/>
    <w:rsid w:val="005767F7"/>
    <w:rsid w:val="00576887"/>
    <w:rsid w:val="005768F7"/>
    <w:rsid w:val="00576975"/>
    <w:rsid w:val="00576A14"/>
    <w:rsid w:val="00576AA3"/>
    <w:rsid w:val="00576B42"/>
    <w:rsid w:val="00576D1A"/>
    <w:rsid w:val="00576F17"/>
    <w:rsid w:val="00577105"/>
    <w:rsid w:val="00577353"/>
    <w:rsid w:val="00577936"/>
    <w:rsid w:val="00577B0B"/>
    <w:rsid w:val="00577C84"/>
    <w:rsid w:val="00577D23"/>
    <w:rsid w:val="00577D44"/>
    <w:rsid w:val="00577DF2"/>
    <w:rsid w:val="00577F58"/>
    <w:rsid w:val="00577FBB"/>
    <w:rsid w:val="0058043F"/>
    <w:rsid w:val="005804B4"/>
    <w:rsid w:val="005805FF"/>
    <w:rsid w:val="0058094C"/>
    <w:rsid w:val="005809DE"/>
    <w:rsid w:val="00580A9C"/>
    <w:rsid w:val="00580C84"/>
    <w:rsid w:val="00580CC8"/>
    <w:rsid w:val="00580E69"/>
    <w:rsid w:val="00580F7C"/>
    <w:rsid w:val="0058147B"/>
    <w:rsid w:val="005814CB"/>
    <w:rsid w:val="005815E7"/>
    <w:rsid w:val="005815ED"/>
    <w:rsid w:val="0058166B"/>
    <w:rsid w:val="005816DB"/>
    <w:rsid w:val="005818A2"/>
    <w:rsid w:val="005819FA"/>
    <w:rsid w:val="00581AA6"/>
    <w:rsid w:val="00581C2D"/>
    <w:rsid w:val="00581D43"/>
    <w:rsid w:val="00581DD8"/>
    <w:rsid w:val="00581E17"/>
    <w:rsid w:val="00582022"/>
    <w:rsid w:val="00582090"/>
    <w:rsid w:val="005821C2"/>
    <w:rsid w:val="005824D7"/>
    <w:rsid w:val="005826A8"/>
    <w:rsid w:val="00582733"/>
    <w:rsid w:val="00582834"/>
    <w:rsid w:val="005828F3"/>
    <w:rsid w:val="00582EF7"/>
    <w:rsid w:val="00582FCD"/>
    <w:rsid w:val="005830C0"/>
    <w:rsid w:val="005831CC"/>
    <w:rsid w:val="00583218"/>
    <w:rsid w:val="005832A2"/>
    <w:rsid w:val="005832BD"/>
    <w:rsid w:val="00583374"/>
    <w:rsid w:val="005833AB"/>
    <w:rsid w:val="005834E9"/>
    <w:rsid w:val="0058370D"/>
    <w:rsid w:val="00583A30"/>
    <w:rsid w:val="00583B1B"/>
    <w:rsid w:val="00583CCE"/>
    <w:rsid w:val="00583DED"/>
    <w:rsid w:val="00583E4C"/>
    <w:rsid w:val="00583F82"/>
    <w:rsid w:val="00583F8D"/>
    <w:rsid w:val="00584042"/>
    <w:rsid w:val="00584043"/>
    <w:rsid w:val="0058407A"/>
    <w:rsid w:val="005841B8"/>
    <w:rsid w:val="005841ED"/>
    <w:rsid w:val="005842D1"/>
    <w:rsid w:val="0058456D"/>
    <w:rsid w:val="00584B29"/>
    <w:rsid w:val="00584BB6"/>
    <w:rsid w:val="00584BB8"/>
    <w:rsid w:val="00584BDB"/>
    <w:rsid w:val="00584C30"/>
    <w:rsid w:val="00584CC9"/>
    <w:rsid w:val="00584FE3"/>
    <w:rsid w:val="0058503D"/>
    <w:rsid w:val="005851E2"/>
    <w:rsid w:val="00585310"/>
    <w:rsid w:val="00585930"/>
    <w:rsid w:val="005859F4"/>
    <w:rsid w:val="00585D75"/>
    <w:rsid w:val="00585DB8"/>
    <w:rsid w:val="0058628E"/>
    <w:rsid w:val="005862F1"/>
    <w:rsid w:val="0058656A"/>
    <w:rsid w:val="0058665D"/>
    <w:rsid w:val="005866D1"/>
    <w:rsid w:val="005867A9"/>
    <w:rsid w:val="00586ACB"/>
    <w:rsid w:val="00586CE3"/>
    <w:rsid w:val="00586E9C"/>
    <w:rsid w:val="00586EE8"/>
    <w:rsid w:val="005870CC"/>
    <w:rsid w:val="00587119"/>
    <w:rsid w:val="00587220"/>
    <w:rsid w:val="0058725E"/>
    <w:rsid w:val="00587A30"/>
    <w:rsid w:val="00587AFD"/>
    <w:rsid w:val="00587D0E"/>
    <w:rsid w:val="00587D18"/>
    <w:rsid w:val="00590037"/>
    <w:rsid w:val="00590066"/>
    <w:rsid w:val="0059006A"/>
    <w:rsid w:val="005900D3"/>
    <w:rsid w:val="00590345"/>
    <w:rsid w:val="0059042F"/>
    <w:rsid w:val="005909B2"/>
    <w:rsid w:val="005909D6"/>
    <w:rsid w:val="00590D13"/>
    <w:rsid w:val="00590F11"/>
    <w:rsid w:val="00590F3B"/>
    <w:rsid w:val="00591157"/>
    <w:rsid w:val="005913D4"/>
    <w:rsid w:val="00591818"/>
    <w:rsid w:val="00591883"/>
    <w:rsid w:val="005918E6"/>
    <w:rsid w:val="005918F1"/>
    <w:rsid w:val="00591924"/>
    <w:rsid w:val="00591B74"/>
    <w:rsid w:val="00591C2C"/>
    <w:rsid w:val="00591CCE"/>
    <w:rsid w:val="00591D91"/>
    <w:rsid w:val="00591EBC"/>
    <w:rsid w:val="00591F53"/>
    <w:rsid w:val="0059200D"/>
    <w:rsid w:val="00592179"/>
    <w:rsid w:val="005921D8"/>
    <w:rsid w:val="00592330"/>
    <w:rsid w:val="005923AE"/>
    <w:rsid w:val="005923D7"/>
    <w:rsid w:val="00592430"/>
    <w:rsid w:val="00592806"/>
    <w:rsid w:val="005928C5"/>
    <w:rsid w:val="005929BB"/>
    <w:rsid w:val="00592A24"/>
    <w:rsid w:val="00592AB9"/>
    <w:rsid w:val="00592B86"/>
    <w:rsid w:val="00592B9B"/>
    <w:rsid w:val="00592BAA"/>
    <w:rsid w:val="00592D50"/>
    <w:rsid w:val="00592D7D"/>
    <w:rsid w:val="00592DB2"/>
    <w:rsid w:val="00592ED4"/>
    <w:rsid w:val="00592EE6"/>
    <w:rsid w:val="00593029"/>
    <w:rsid w:val="0059314A"/>
    <w:rsid w:val="00593170"/>
    <w:rsid w:val="005931AA"/>
    <w:rsid w:val="00593306"/>
    <w:rsid w:val="00593332"/>
    <w:rsid w:val="005933ED"/>
    <w:rsid w:val="005934A2"/>
    <w:rsid w:val="005934B9"/>
    <w:rsid w:val="00593ED9"/>
    <w:rsid w:val="00593F67"/>
    <w:rsid w:val="005942F0"/>
    <w:rsid w:val="005943AB"/>
    <w:rsid w:val="00594511"/>
    <w:rsid w:val="005946AB"/>
    <w:rsid w:val="00594CAB"/>
    <w:rsid w:val="00594DA1"/>
    <w:rsid w:val="00594ED2"/>
    <w:rsid w:val="00594EE4"/>
    <w:rsid w:val="00594F41"/>
    <w:rsid w:val="00594FA6"/>
    <w:rsid w:val="005951C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5C99"/>
    <w:rsid w:val="00595EDD"/>
    <w:rsid w:val="005960AD"/>
    <w:rsid w:val="0059618A"/>
    <w:rsid w:val="0059619E"/>
    <w:rsid w:val="005962C7"/>
    <w:rsid w:val="005965FC"/>
    <w:rsid w:val="00596736"/>
    <w:rsid w:val="00596891"/>
    <w:rsid w:val="00596B7E"/>
    <w:rsid w:val="00596B97"/>
    <w:rsid w:val="00596C7B"/>
    <w:rsid w:val="00596CAB"/>
    <w:rsid w:val="00597019"/>
    <w:rsid w:val="0059722F"/>
    <w:rsid w:val="005976F0"/>
    <w:rsid w:val="005978A6"/>
    <w:rsid w:val="005978FF"/>
    <w:rsid w:val="0059796B"/>
    <w:rsid w:val="0059796E"/>
    <w:rsid w:val="0059796F"/>
    <w:rsid w:val="00597A15"/>
    <w:rsid w:val="00597B6D"/>
    <w:rsid w:val="00597CE8"/>
    <w:rsid w:val="00597D42"/>
    <w:rsid w:val="005A0131"/>
    <w:rsid w:val="005A04B4"/>
    <w:rsid w:val="005A08D1"/>
    <w:rsid w:val="005A09D9"/>
    <w:rsid w:val="005A0A7E"/>
    <w:rsid w:val="005A0AC2"/>
    <w:rsid w:val="005A0ACB"/>
    <w:rsid w:val="005A0E6A"/>
    <w:rsid w:val="005A0EDC"/>
    <w:rsid w:val="005A0EEA"/>
    <w:rsid w:val="005A0FDD"/>
    <w:rsid w:val="005A115C"/>
    <w:rsid w:val="005A118C"/>
    <w:rsid w:val="005A12C2"/>
    <w:rsid w:val="005A1304"/>
    <w:rsid w:val="005A1314"/>
    <w:rsid w:val="005A138E"/>
    <w:rsid w:val="005A13BC"/>
    <w:rsid w:val="005A14F2"/>
    <w:rsid w:val="005A1584"/>
    <w:rsid w:val="005A15F3"/>
    <w:rsid w:val="005A179F"/>
    <w:rsid w:val="005A17F8"/>
    <w:rsid w:val="005A18C4"/>
    <w:rsid w:val="005A1AAE"/>
    <w:rsid w:val="005A1BAE"/>
    <w:rsid w:val="005A1C4E"/>
    <w:rsid w:val="005A1DE9"/>
    <w:rsid w:val="005A1F13"/>
    <w:rsid w:val="005A1F60"/>
    <w:rsid w:val="005A1FA7"/>
    <w:rsid w:val="005A21BE"/>
    <w:rsid w:val="005A244D"/>
    <w:rsid w:val="005A2487"/>
    <w:rsid w:val="005A25C0"/>
    <w:rsid w:val="005A2650"/>
    <w:rsid w:val="005A2828"/>
    <w:rsid w:val="005A2B7C"/>
    <w:rsid w:val="005A2BF8"/>
    <w:rsid w:val="005A2C98"/>
    <w:rsid w:val="005A2D57"/>
    <w:rsid w:val="005A2EA7"/>
    <w:rsid w:val="005A2EDC"/>
    <w:rsid w:val="005A2FC0"/>
    <w:rsid w:val="005A3011"/>
    <w:rsid w:val="005A3196"/>
    <w:rsid w:val="005A3300"/>
    <w:rsid w:val="005A3474"/>
    <w:rsid w:val="005A3535"/>
    <w:rsid w:val="005A3556"/>
    <w:rsid w:val="005A3A60"/>
    <w:rsid w:val="005A3BB9"/>
    <w:rsid w:val="005A40DE"/>
    <w:rsid w:val="005A4155"/>
    <w:rsid w:val="005A4276"/>
    <w:rsid w:val="005A4323"/>
    <w:rsid w:val="005A450D"/>
    <w:rsid w:val="005A4665"/>
    <w:rsid w:val="005A4667"/>
    <w:rsid w:val="005A4803"/>
    <w:rsid w:val="005A4892"/>
    <w:rsid w:val="005A49DB"/>
    <w:rsid w:val="005A4FA6"/>
    <w:rsid w:val="005A554A"/>
    <w:rsid w:val="005A5670"/>
    <w:rsid w:val="005A576B"/>
    <w:rsid w:val="005A5847"/>
    <w:rsid w:val="005A5B4B"/>
    <w:rsid w:val="005A5DE0"/>
    <w:rsid w:val="005A5F74"/>
    <w:rsid w:val="005A6068"/>
    <w:rsid w:val="005A6132"/>
    <w:rsid w:val="005A624E"/>
    <w:rsid w:val="005A62B7"/>
    <w:rsid w:val="005A632E"/>
    <w:rsid w:val="005A6463"/>
    <w:rsid w:val="005A6491"/>
    <w:rsid w:val="005A6609"/>
    <w:rsid w:val="005A6638"/>
    <w:rsid w:val="005A66C2"/>
    <w:rsid w:val="005A6A3D"/>
    <w:rsid w:val="005A6B42"/>
    <w:rsid w:val="005A6B4D"/>
    <w:rsid w:val="005A6EFC"/>
    <w:rsid w:val="005A6F7D"/>
    <w:rsid w:val="005A6FE9"/>
    <w:rsid w:val="005A707E"/>
    <w:rsid w:val="005A7090"/>
    <w:rsid w:val="005A719B"/>
    <w:rsid w:val="005A7299"/>
    <w:rsid w:val="005A72A1"/>
    <w:rsid w:val="005A759B"/>
    <w:rsid w:val="005A7660"/>
    <w:rsid w:val="005A76A0"/>
    <w:rsid w:val="005A7793"/>
    <w:rsid w:val="005A7B58"/>
    <w:rsid w:val="005B019A"/>
    <w:rsid w:val="005B02EC"/>
    <w:rsid w:val="005B0451"/>
    <w:rsid w:val="005B04CB"/>
    <w:rsid w:val="005B04D8"/>
    <w:rsid w:val="005B0768"/>
    <w:rsid w:val="005B0815"/>
    <w:rsid w:val="005B0982"/>
    <w:rsid w:val="005B0A7B"/>
    <w:rsid w:val="005B0EB6"/>
    <w:rsid w:val="005B0F7F"/>
    <w:rsid w:val="005B1098"/>
    <w:rsid w:val="005B10A8"/>
    <w:rsid w:val="005B1100"/>
    <w:rsid w:val="005B1306"/>
    <w:rsid w:val="005B1375"/>
    <w:rsid w:val="005B13D3"/>
    <w:rsid w:val="005B14AD"/>
    <w:rsid w:val="005B14F2"/>
    <w:rsid w:val="005B1597"/>
    <w:rsid w:val="005B1C72"/>
    <w:rsid w:val="005B1D2B"/>
    <w:rsid w:val="005B1F2E"/>
    <w:rsid w:val="005B2046"/>
    <w:rsid w:val="005B20E5"/>
    <w:rsid w:val="005B2424"/>
    <w:rsid w:val="005B252C"/>
    <w:rsid w:val="005B25EE"/>
    <w:rsid w:val="005B261F"/>
    <w:rsid w:val="005B27D5"/>
    <w:rsid w:val="005B28CE"/>
    <w:rsid w:val="005B2943"/>
    <w:rsid w:val="005B2AFE"/>
    <w:rsid w:val="005B2B9C"/>
    <w:rsid w:val="005B2CCC"/>
    <w:rsid w:val="005B2D09"/>
    <w:rsid w:val="005B2DB9"/>
    <w:rsid w:val="005B2DC8"/>
    <w:rsid w:val="005B2E5A"/>
    <w:rsid w:val="005B2EC2"/>
    <w:rsid w:val="005B2FC9"/>
    <w:rsid w:val="005B2FDF"/>
    <w:rsid w:val="005B3123"/>
    <w:rsid w:val="005B332F"/>
    <w:rsid w:val="005B333C"/>
    <w:rsid w:val="005B35A7"/>
    <w:rsid w:val="005B380B"/>
    <w:rsid w:val="005B393D"/>
    <w:rsid w:val="005B3D8E"/>
    <w:rsid w:val="005B3EA6"/>
    <w:rsid w:val="005B3FE6"/>
    <w:rsid w:val="005B4079"/>
    <w:rsid w:val="005B4238"/>
    <w:rsid w:val="005B47DC"/>
    <w:rsid w:val="005B4955"/>
    <w:rsid w:val="005B4B0E"/>
    <w:rsid w:val="005B4F75"/>
    <w:rsid w:val="005B50C1"/>
    <w:rsid w:val="005B54E2"/>
    <w:rsid w:val="005B55C7"/>
    <w:rsid w:val="005B590E"/>
    <w:rsid w:val="005B5A0C"/>
    <w:rsid w:val="005B5AFD"/>
    <w:rsid w:val="005B5B78"/>
    <w:rsid w:val="005B5BDA"/>
    <w:rsid w:val="005B5D0D"/>
    <w:rsid w:val="005B5D65"/>
    <w:rsid w:val="005B5EBF"/>
    <w:rsid w:val="005B602E"/>
    <w:rsid w:val="005B6163"/>
    <w:rsid w:val="005B65CE"/>
    <w:rsid w:val="005B66B7"/>
    <w:rsid w:val="005B6866"/>
    <w:rsid w:val="005B6F44"/>
    <w:rsid w:val="005B7011"/>
    <w:rsid w:val="005B75E5"/>
    <w:rsid w:val="005B764F"/>
    <w:rsid w:val="005B7A3B"/>
    <w:rsid w:val="005B7A9F"/>
    <w:rsid w:val="005B7ABA"/>
    <w:rsid w:val="005B7B23"/>
    <w:rsid w:val="005B7E18"/>
    <w:rsid w:val="005B7ED6"/>
    <w:rsid w:val="005B7FC4"/>
    <w:rsid w:val="005C03F1"/>
    <w:rsid w:val="005C048D"/>
    <w:rsid w:val="005C056C"/>
    <w:rsid w:val="005C068A"/>
    <w:rsid w:val="005C0699"/>
    <w:rsid w:val="005C0C12"/>
    <w:rsid w:val="005C0D0D"/>
    <w:rsid w:val="005C0D15"/>
    <w:rsid w:val="005C0D87"/>
    <w:rsid w:val="005C0F36"/>
    <w:rsid w:val="005C10A7"/>
    <w:rsid w:val="005C133F"/>
    <w:rsid w:val="005C15FE"/>
    <w:rsid w:val="005C1B77"/>
    <w:rsid w:val="005C1B83"/>
    <w:rsid w:val="005C1DB8"/>
    <w:rsid w:val="005C1E1D"/>
    <w:rsid w:val="005C2443"/>
    <w:rsid w:val="005C2817"/>
    <w:rsid w:val="005C28F0"/>
    <w:rsid w:val="005C2B54"/>
    <w:rsid w:val="005C3309"/>
    <w:rsid w:val="005C332F"/>
    <w:rsid w:val="005C337F"/>
    <w:rsid w:val="005C342B"/>
    <w:rsid w:val="005C35BE"/>
    <w:rsid w:val="005C3682"/>
    <w:rsid w:val="005C36D8"/>
    <w:rsid w:val="005C36FB"/>
    <w:rsid w:val="005C3740"/>
    <w:rsid w:val="005C3759"/>
    <w:rsid w:val="005C392A"/>
    <w:rsid w:val="005C399B"/>
    <w:rsid w:val="005C3CCA"/>
    <w:rsid w:val="005C3D47"/>
    <w:rsid w:val="005C3F33"/>
    <w:rsid w:val="005C3F41"/>
    <w:rsid w:val="005C3F7E"/>
    <w:rsid w:val="005C437A"/>
    <w:rsid w:val="005C447A"/>
    <w:rsid w:val="005C4610"/>
    <w:rsid w:val="005C46EF"/>
    <w:rsid w:val="005C4764"/>
    <w:rsid w:val="005C480A"/>
    <w:rsid w:val="005C4CE0"/>
    <w:rsid w:val="005C4FA8"/>
    <w:rsid w:val="005C50BE"/>
    <w:rsid w:val="005C5127"/>
    <w:rsid w:val="005C5201"/>
    <w:rsid w:val="005C5307"/>
    <w:rsid w:val="005C54BB"/>
    <w:rsid w:val="005C5572"/>
    <w:rsid w:val="005C55B4"/>
    <w:rsid w:val="005C5713"/>
    <w:rsid w:val="005C587B"/>
    <w:rsid w:val="005C5A9B"/>
    <w:rsid w:val="005C5C96"/>
    <w:rsid w:val="005C5D69"/>
    <w:rsid w:val="005C5DA2"/>
    <w:rsid w:val="005C5F20"/>
    <w:rsid w:val="005C5FBC"/>
    <w:rsid w:val="005C62D7"/>
    <w:rsid w:val="005C6302"/>
    <w:rsid w:val="005C6338"/>
    <w:rsid w:val="005C634D"/>
    <w:rsid w:val="005C63A7"/>
    <w:rsid w:val="005C664F"/>
    <w:rsid w:val="005C666C"/>
    <w:rsid w:val="005C6874"/>
    <w:rsid w:val="005C6960"/>
    <w:rsid w:val="005C6997"/>
    <w:rsid w:val="005C7092"/>
    <w:rsid w:val="005C72D9"/>
    <w:rsid w:val="005C73EE"/>
    <w:rsid w:val="005C7759"/>
    <w:rsid w:val="005C79D0"/>
    <w:rsid w:val="005C79F0"/>
    <w:rsid w:val="005C7C60"/>
    <w:rsid w:val="005C7D3C"/>
    <w:rsid w:val="005D0066"/>
    <w:rsid w:val="005D0154"/>
    <w:rsid w:val="005D023D"/>
    <w:rsid w:val="005D0740"/>
    <w:rsid w:val="005D07C6"/>
    <w:rsid w:val="005D08EA"/>
    <w:rsid w:val="005D0911"/>
    <w:rsid w:val="005D0C3A"/>
    <w:rsid w:val="005D0C72"/>
    <w:rsid w:val="005D1055"/>
    <w:rsid w:val="005D1325"/>
    <w:rsid w:val="005D15DD"/>
    <w:rsid w:val="005D16CE"/>
    <w:rsid w:val="005D19AB"/>
    <w:rsid w:val="005D1DB6"/>
    <w:rsid w:val="005D1F41"/>
    <w:rsid w:val="005D2009"/>
    <w:rsid w:val="005D2139"/>
    <w:rsid w:val="005D21B0"/>
    <w:rsid w:val="005D2355"/>
    <w:rsid w:val="005D23EE"/>
    <w:rsid w:val="005D27F4"/>
    <w:rsid w:val="005D2A59"/>
    <w:rsid w:val="005D2A9F"/>
    <w:rsid w:val="005D2C8B"/>
    <w:rsid w:val="005D2C95"/>
    <w:rsid w:val="005D2C96"/>
    <w:rsid w:val="005D2CEC"/>
    <w:rsid w:val="005D2D4F"/>
    <w:rsid w:val="005D2DB4"/>
    <w:rsid w:val="005D2F59"/>
    <w:rsid w:val="005D2FE0"/>
    <w:rsid w:val="005D3257"/>
    <w:rsid w:val="005D3584"/>
    <w:rsid w:val="005D3728"/>
    <w:rsid w:val="005D3EA4"/>
    <w:rsid w:val="005D404B"/>
    <w:rsid w:val="005D4135"/>
    <w:rsid w:val="005D41E8"/>
    <w:rsid w:val="005D421B"/>
    <w:rsid w:val="005D42C1"/>
    <w:rsid w:val="005D4342"/>
    <w:rsid w:val="005D4583"/>
    <w:rsid w:val="005D45A1"/>
    <w:rsid w:val="005D47FD"/>
    <w:rsid w:val="005D4860"/>
    <w:rsid w:val="005D4B68"/>
    <w:rsid w:val="005D4BE0"/>
    <w:rsid w:val="005D4C72"/>
    <w:rsid w:val="005D4CA7"/>
    <w:rsid w:val="005D4D52"/>
    <w:rsid w:val="005D4DE3"/>
    <w:rsid w:val="005D4E54"/>
    <w:rsid w:val="005D506E"/>
    <w:rsid w:val="005D512C"/>
    <w:rsid w:val="005D5277"/>
    <w:rsid w:val="005D55BB"/>
    <w:rsid w:val="005D57AA"/>
    <w:rsid w:val="005D5BB9"/>
    <w:rsid w:val="005D5D57"/>
    <w:rsid w:val="005D5EBE"/>
    <w:rsid w:val="005D5F27"/>
    <w:rsid w:val="005D5F6E"/>
    <w:rsid w:val="005D5FEA"/>
    <w:rsid w:val="005D629D"/>
    <w:rsid w:val="005D63DC"/>
    <w:rsid w:val="005D640E"/>
    <w:rsid w:val="005D6424"/>
    <w:rsid w:val="005D66E8"/>
    <w:rsid w:val="005D678C"/>
    <w:rsid w:val="005D6A73"/>
    <w:rsid w:val="005D6AEC"/>
    <w:rsid w:val="005D6D40"/>
    <w:rsid w:val="005D6E61"/>
    <w:rsid w:val="005D6F1C"/>
    <w:rsid w:val="005D70C0"/>
    <w:rsid w:val="005D71D8"/>
    <w:rsid w:val="005D7350"/>
    <w:rsid w:val="005D7363"/>
    <w:rsid w:val="005D7407"/>
    <w:rsid w:val="005D7487"/>
    <w:rsid w:val="005D76D1"/>
    <w:rsid w:val="005D7A10"/>
    <w:rsid w:val="005D7B04"/>
    <w:rsid w:val="005D7F14"/>
    <w:rsid w:val="005E0127"/>
    <w:rsid w:val="005E0195"/>
    <w:rsid w:val="005E0234"/>
    <w:rsid w:val="005E02BF"/>
    <w:rsid w:val="005E05D5"/>
    <w:rsid w:val="005E0720"/>
    <w:rsid w:val="005E0A51"/>
    <w:rsid w:val="005E0BCA"/>
    <w:rsid w:val="005E0C31"/>
    <w:rsid w:val="005E0C5D"/>
    <w:rsid w:val="005E0C63"/>
    <w:rsid w:val="005E0CE6"/>
    <w:rsid w:val="005E0D27"/>
    <w:rsid w:val="005E0D62"/>
    <w:rsid w:val="005E0F8E"/>
    <w:rsid w:val="005E0FFA"/>
    <w:rsid w:val="005E1293"/>
    <w:rsid w:val="005E1618"/>
    <w:rsid w:val="005E188A"/>
    <w:rsid w:val="005E1A69"/>
    <w:rsid w:val="005E1B48"/>
    <w:rsid w:val="005E1B65"/>
    <w:rsid w:val="005E1BB4"/>
    <w:rsid w:val="005E1C59"/>
    <w:rsid w:val="005E2057"/>
    <w:rsid w:val="005E2125"/>
    <w:rsid w:val="005E2369"/>
    <w:rsid w:val="005E23D9"/>
    <w:rsid w:val="005E28FA"/>
    <w:rsid w:val="005E2A49"/>
    <w:rsid w:val="005E2B4C"/>
    <w:rsid w:val="005E2C37"/>
    <w:rsid w:val="005E2C7E"/>
    <w:rsid w:val="005E2E37"/>
    <w:rsid w:val="005E2E9D"/>
    <w:rsid w:val="005E2EA3"/>
    <w:rsid w:val="005E3126"/>
    <w:rsid w:val="005E32AD"/>
    <w:rsid w:val="005E32E9"/>
    <w:rsid w:val="005E3465"/>
    <w:rsid w:val="005E37D3"/>
    <w:rsid w:val="005E3ECE"/>
    <w:rsid w:val="005E3F38"/>
    <w:rsid w:val="005E4125"/>
    <w:rsid w:val="005E412F"/>
    <w:rsid w:val="005E4167"/>
    <w:rsid w:val="005E41C7"/>
    <w:rsid w:val="005E41D8"/>
    <w:rsid w:val="005E42AF"/>
    <w:rsid w:val="005E4342"/>
    <w:rsid w:val="005E43FD"/>
    <w:rsid w:val="005E44D3"/>
    <w:rsid w:val="005E45D7"/>
    <w:rsid w:val="005E46BD"/>
    <w:rsid w:val="005E46EB"/>
    <w:rsid w:val="005E4B73"/>
    <w:rsid w:val="005E4D6B"/>
    <w:rsid w:val="005E4D75"/>
    <w:rsid w:val="005E4E52"/>
    <w:rsid w:val="005E4FAC"/>
    <w:rsid w:val="005E50FB"/>
    <w:rsid w:val="005E5257"/>
    <w:rsid w:val="005E5495"/>
    <w:rsid w:val="005E56BD"/>
    <w:rsid w:val="005E57DE"/>
    <w:rsid w:val="005E59E3"/>
    <w:rsid w:val="005E5C3A"/>
    <w:rsid w:val="005E5D5D"/>
    <w:rsid w:val="005E5E15"/>
    <w:rsid w:val="005E5F5C"/>
    <w:rsid w:val="005E5FB8"/>
    <w:rsid w:val="005E60FF"/>
    <w:rsid w:val="005E6252"/>
    <w:rsid w:val="005E6319"/>
    <w:rsid w:val="005E6382"/>
    <w:rsid w:val="005E66A1"/>
    <w:rsid w:val="005E6C74"/>
    <w:rsid w:val="005E6E11"/>
    <w:rsid w:val="005E6E4C"/>
    <w:rsid w:val="005E6E8A"/>
    <w:rsid w:val="005E6FE3"/>
    <w:rsid w:val="005E70EB"/>
    <w:rsid w:val="005E723A"/>
    <w:rsid w:val="005E73BB"/>
    <w:rsid w:val="005E74D4"/>
    <w:rsid w:val="005E74FD"/>
    <w:rsid w:val="005E7513"/>
    <w:rsid w:val="005E7631"/>
    <w:rsid w:val="005E76E3"/>
    <w:rsid w:val="005E7764"/>
    <w:rsid w:val="005E780C"/>
    <w:rsid w:val="005E7854"/>
    <w:rsid w:val="005E7A1B"/>
    <w:rsid w:val="005E7B4E"/>
    <w:rsid w:val="005E7BE3"/>
    <w:rsid w:val="005E7C05"/>
    <w:rsid w:val="005F00CF"/>
    <w:rsid w:val="005F034C"/>
    <w:rsid w:val="005F04A0"/>
    <w:rsid w:val="005F04D7"/>
    <w:rsid w:val="005F07C7"/>
    <w:rsid w:val="005F08F5"/>
    <w:rsid w:val="005F09E5"/>
    <w:rsid w:val="005F0A41"/>
    <w:rsid w:val="005F0A9D"/>
    <w:rsid w:val="005F0C8B"/>
    <w:rsid w:val="005F1168"/>
    <w:rsid w:val="005F125C"/>
    <w:rsid w:val="005F1293"/>
    <w:rsid w:val="005F132F"/>
    <w:rsid w:val="005F1359"/>
    <w:rsid w:val="005F153F"/>
    <w:rsid w:val="005F1549"/>
    <w:rsid w:val="005F1647"/>
    <w:rsid w:val="005F1846"/>
    <w:rsid w:val="005F1CD3"/>
    <w:rsid w:val="005F1D8A"/>
    <w:rsid w:val="005F1E01"/>
    <w:rsid w:val="005F1E16"/>
    <w:rsid w:val="005F1FF5"/>
    <w:rsid w:val="005F2008"/>
    <w:rsid w:val="005F2259"/>
    <w:rsid w:val="005F226A"/>
    <w:rsid w:val="005F23B6"/>
    <w:rsid w:val="005F28AF"/>
    <w:rsid w:val="005F2FF2"/>
    <w:rsid w:val="005F34A0"/>
    <w:rsid w:val="005F353E"/>
    <w:rsid w:val="005F3735"/>
    <w:rsid w:val="005F3737"/>
    <w:rsid w:val="005F3CDB"/>
    <w:rsid w:val="005F3DDA"/>
    <w:rsid w:val="005F3E15"/>
    <w:rsid w:val="005F3F1C"/>
    <w:rsid w:val="005F3FC4"/>
    <w:rsid w:val="005F40F6"/>
    <w:rsid w:val="005F41E2"/>
    <w:rsid w:val="005F43E7"/>
    <w:rsid w:val="005F43F0"/>
    <w:rsid w:val="005F4457"/>
    <w:rsid w:val="005F4543"/>
    <w:rsid w:val="005F457B"/>
    <w:rsid w:val="005F45CC"/>
    <w:rsid w:val="005F468C"/>
    <w:rsid w:val="005F46C7"/>
    <w:rsid w:val="005F4770"/>
    <w:rsid w:val="005F4778"/>
    <w:rsid w:val="005F48A8"/>
    <w:rsid w:val="005F49E5"/>
    <w:rsid w:val="005F4A28"/>
    <w:rsid w:val="005F4B37"/>
    <w:rsid w:val="005F5047"/>
    <w:rsid w:val="005F5328"/>
    <w:rsid w:val="005F532D"/>
    <w:rsid w:val="005F542D"/>
    <w:rsid w:val="005F5486"/>
    <w:rsid w:val="005F58F5"/>
    <w:rsid w:val="005F5942"/>
    <w:rsid w:val="005F59AC"/>
    <w:rsid w:val="005F5A59"/>
    <w:rsid w:val="005F5DF6"/>
    <w:rsid w:val="005F5E29"/>
    <w:rsid w:val="005F6015"/>
    <w:rsid w:val="005F6185"/>
    <w:rsid w:val="005F619F"/>
    <w:rsid w:val="005F637A"/>
    <w:rsid w:val="005F6407"/>
    <w:rsid w:val="005F64B3"/>
    <w:rsid w:val="005F6541"/>
    <w:rsid w:val="005F6606"/>
    <w:rsid w:val="005F6661"/>
    <w:rsid w:val="005F6704"/>
    <w:rsid w:val="005F68A8"/>
    <w:rsid w:val="005F6A3C"/>
    <w:rsid w:val="005F6EEC"/>
    <w:rsid w:val="005F7145"/>
    <w:rsid w:val="005F7332"/>
    <w:rsid w:val="005F7560"/>
    <w:rsid w:val="005F7650"/>
    <w:rsid w:val="005F7A58"/>
    <w:rsid w:val="005F7C6C"/>
    <w:rsid w:val="005F7C76"/>
    <w:rsid w:val="005F7FBA"/>
    <w:rsid w:val="005F7FF6"/>
    <w:rsid w:val="00600005"/>
    <w:rsid w:val="00600215"/>
    <w:rsid w:val="006002EE"/>
    <w:rsid w:val="006005FC"/>
    <w:rsid w:val="00600659"/>
    <w:rsid w:val="00600914"/>
    <w:rsid w:val="0060099A"/>
    <w:rsid w:val="006009E5"/>
    <w:rsid w:val="00600A28"/>
    <w:rsid w:val="00600AFA"/>
    <w:rsid w:val="00600BA9"/>
    <w:rsid w:val="00600C48"/>
    <w:rsid w:val="00600CAF"/>
    <w:rsid w:val="00600D1E"/>
    <w:rsid w:val="00600FFD"/>
    <w:rsid w:val="006011C4"/>
    <w:rsid w:val="006013C8"/>
    <w:rsid w:val="006013D6"/>
    <w:rsid w:val="006014AC"/>
    <w:rsid w:val="006014EA"/>
    <w:rsid w:val="006015CF"/>
    <w:rsid w:val="006015FC"/>
    <w:rsid w:val="00601723"/>
    <w:rsid w:val="00601797"/>
    <w:rsid w:val="00601BDC"/>
    <w:rsid w:val="00601DF1"/>
    <w:rsid w:val="00601E1D"/>
    <w:rsid w:val="00601E73"/>
    <w:rsid w:val="00601F07"/>
    <w:rsid w:val="0060206C"/>
    <w:rsid w:val="00602260"/>
    <w:rsid w:val="006022D5"/>
    <w:rsid w:val="0060235D"/>
    <w:rsid w:val="00602366"/>
    <w:rsid w:val="00602565"/>
    <w:rsid w:val="00602671"/>
    <w:rsid w:val="006026F4"/>
    <w:rsid w:val="00602724"/>
    <w:rsid w:val="00602762"/>
    <w:rsid w:val="006028D8"/>
    <w:rsid w:val="00602B81"/>
    <w:rsid w:val="00602C87"/>
    <w:rsid w:val="00602F3A"/>
    <w:rsid w:val="0060303F"/>
    <w:rsid w:val="006031B9"/>
    <w:rsid w:val="00603221"/>
    <w:rsid w:val="006033A3"/>
    <w:rsid w:val="006035D5"/>
    <w:rsid w:val="006036C0"/>
    <w:rsid w:val="00603A38"/>
    <w:rsid w:val="00603BFE"/>
    <w:rsid w:val="00603EE7"/>
    <w:rsid w:val="00603EFB"/>
    <w:rsid w:val="00603FFD"/>
    <w:rsid w:val="0060408A"/>
    <w:rsid w:val="00604181"/>
    <w:rsid w:val="00604203"/>
    <w:rsid w:val="00604312"/>
    <w:rsid w:val="0060440F"/>
    <w:rsid w:val="00604574"/>
    <w:rsid w:val="00604714"/>
    <w:rsid w:val="006047BA"/>
    <w:rsid w:val="00604921"/>
    <w:rsid w:val="00604E94"/>
    <w:rsid w:val="006051E0"/>
    <w:rsid w:val="006052D7"/>
    <w:rsid w:val="006053DC"/>
    <w:rsid w:val="00605435"/>
    <w:rsid w:val="00605567"/>
    <w:rsid w:val="0060588E"/>
    <w:rsid w:val="006058BC"/>
    <w:rsid w:val="006058D1"/>
    <w:rsid w:val="00605A11"/>
    <w:rsid w:val="00605B0B"/>
    <w:rsid w:val="00605B48"/>
    <w:rsid w:val="00605C60"/>
    <w:rsid w:val="00605C97"/>
    <w:rsid w:val="00605CA4"/>
    <w:rsid w:val="00605E2F"/>
    <w:rsid w:val="00605FFA"/>
    <w:rsid w:val="00606567"/>
    <w:rsid w:val="006066EA"/>
    <w:rsid w:val="006066ED"/>
    <w:rsid w:val="00606751"/>
    <w:rsid w:val="006067E6"/>
    <w:rsid w:val="006068A0"/>
    <w:rsid w:val="00606ABF"/>
    <w:rsid w:val="00606F66"/>
    <w:rsid w:val="00606FAC"/>
    <w:rsid w:val="00607026"/>
    <w:rsid w:val="006070FC"/>
    <w:rsid w:val="00607349"/>
    <w:rsid w:val="006074F4"/>
    <w:rsid w:val="006076E3"/>
    <w:rsid w:val="00607B54"/>
    <w:rsid w:val="00607E42"/>
    <w:rsid w:val="00607FB6"/>
    <w:rsid w:val="00607FDD"/>
    <w:rsid w:val="00610059"/>
    <w:rsid w:val="006101B6"/>
    <w:rsid w:val="006101B9"/>
    <w:rsid w:val="006102C6"/>
    <w:rsid w:val="006103DA"/>
    <w:rsid w:val="00610405"/>
    <w:rsid w:val="006104C2"/>
    <w:rsid w:val="00610521"/>
    <w:rsid w:val="0061069B"/>
    <w:rsid w:val="00610735"/>
    <w:rsid w:val="0061080C"/>
    <w:rsid w:val="00610935"/>
    <w:rsid w:val="006109A6"/>
    <w:rsid w:val="00610A25"/>
    <w:rsid w:val="00610BBC"/>
    <w:rsid w:val="00610BFE"/>
    <w:rsid w:val="00610E15"/>
    <w:rsid w:val="00611167"/>
    <w:rsid w:val="00611197"/>
    <w:rsid w:val="006111C5"/>
    <w:rsid w:val="006114FD"/>
    <w:rsid w:val="006115BB"/>
    <w:rsid w:val="006116D0"/>
    <w:rsid w:val="006117CA"/>
    <w:rsid w:val="00611867"/>
    <w:rsid w:val="006118AB"/>
    <w:rsid w:val="006119EF"/>
    <w:rsid w:val="00611A35"/>
    <w:rsid w:val="00611C62"/>
    <w:rsid w:val="00611DF1"/>
    <w:rsid w:val="00611EC1"/>
    <w:rsid w:val="006120DC"/>
    <w:rsid w:val="006120DF"/>
    <w:rsid w:val="00612116"/>
    <w:rsid w:val="00612200"/>
    <w:rsid w:val="006123C9"/>
    <w:rsid w:val="00612457"/>
    <w:rsid w:val="006124E8"/>
    <w:rsid w:val="006124F4"/>
    <w:rsid w:val="00612965"/>
    <w:rsid w:val="00612A33"/>
    <w:rsid w:val="00612AA9"/>
    <w:rsid w:val="00612BD3"/>
    <w:rsid w:val="00612C8B"/>
    <w:rsid w:val="00612DE0"/>
    <w:rsid w:val="00612EF4"/>
    <w:rsid w:val="00612F57"/>
    <w:rsid w:val="0061305F"/>
    <w:rsid w:val="006130C0"/>
    <w:rsid w:val="006135D4"/>
    <w:rsid w:val="006136F7"/>
    <w:rsid w:val="0061376E"/>
    <w:rsid w:val="00613859"/>
    <w:rsid w:val="00613872"/>
    <w:rsid w:val="0061390A"/>
    <w:rsid w:val="006139D2"/>
    <w:rsid w:val="006139EC"/>
    <w:rsid w:val="00613AF5"/>
    <w:rsid w:val="00613B96"/>
    <w:rsid w:val="00613D36"/>
    <w:rsid w:val="00613DD6"/>
    <w:rsid w:val="00613DF3"/>
    <w:rsid w:val="00613EB8"/>
    <w:rsid w:val="0061405B"/>
    <w:rsid w:val="0061412B"/>
    <w:rsid w:val="0061433B"/>
    <w:rsid w:val="00614466"/>
    <w:rsid w:val="006144AF"/>
    <w:rsid w:val="00614616"/>
    <w:rsid w:val="00614822"/>
    <w:rsid w:val="00614873"/>
    <w:rsid w:val="006148BF"/>
    <w:rsid w:val="00614CBB"/>
    <w:rsid w:val="00614CF0"/>
    <w:rsid w:val="00614CFB"/>
    <w:rsid w:val="00614E6C"/>
    <w:rsid w:val="00615031"/>
    <w:rsid w:val="006150C6"/>
    <w:rsid w:val="00615201"/>
    <w:rsid w:val="00615202"/>
    <w:rsid w:val="00615210"/>
    <w:rsid w:val="00615230"/>
    <w:rsid w:val="00615763"/>
    <w:rsid w:val="00615942"/>
    <w:rsid w:val="006159A3"/>
    <w:rsid w:val="00615A96"/>
    <w:rsid w:val="00615B0C"/>
    <w:rsid w:val="00615D15"/>
    <w:rsid w:val="00615DBE"/>
    <w:rsid w:val="00615E38"/>
    <w:rsid w:val="00616021"/>
    <w:rsid w:val="0061603E"/>
    <w:rsid w:val="0061616D"/>
    <w:rsid w:val="00616410"/>
    <w:rsid w:val="00616417"/>
    <w:rsid w:val="0061645A"/>
    <w:rsid w:val="00616A16"/>
    <w:rsid w:val="00616A95"/>
    <w:rsid w:val="00616B23"/>
    <w:rsid w:val="00616CE4"/>
    <w:rsid w:val="00617043"/>
    <w:rsid w:val="00617134"/>
    <w:rsid w:val="00617155"/>
    <w:rsid w:val="00617213"/>
    <w:rsid w:val="0061737F"/>
    <w:rsid w:val="0061750D"/>
    <w:rsid w:val="00617617"/>
    <w:rsid w:val="0061763D"/>
    <w:rsid w:val="00617674"/>
    <w:rsid w:val="006176CE"/>
    <w:rsid w:val="0061774C"/>
    <w:rsid w:val="00617AB8"/>
    <w:rsid w:val="00617B8F"/>
    <w:rsid w:val="00617C31"/>
    <w:rsid w:val="00617C4D"/>
    <w:rsid w:val="00617E73"/>
    <w:rsid w:val="00617F9E"/>
    <w:rsid w:val="00620082"/>
    <w:rsid w:val="0062074D"/>
    <w:rsid w:val="0062078E"/>
    <w:rsid w:val="006207EF"/>
    <w:rsid w:val="00620AF1"/>
    <w:rsid w:val="00620BA2"/>
    <w:rsid w:val="00620BCA"/>
    <w:rsid w:val="00620DF5"/>
    <w:rsid w:val="00620E8E"/>
    <w:rsid w:val="00620EDD"/>
    <w:rsid w:val="00620F61"/>
    <w:rsid w:val="006210A6"/>
    <w:rsid w:val="0062115A"/>
    <w:rsid w:val="00621184"/>
    <w:rsid w:val="00621258"/>
    <w:rsid w:val="00621415"/>
    <w:rsid w:val="006216D6"/>
    <w:rsid w:val="006218BA"/>
    <w:rsid w:val="006219F8"/>
    <w:rsid w:val="00621D7D"/>
    <w:rsid w:val="00621E6A"/>
    <w:rsid w:val="00621FF0"/>
    <w:rsid w:val="00622053"/>
    <w:rsid w:val="006220A9"/>
    <w:rsid w:val="006221D4"/>
    <w:rsid w:val="0062227F"/>
    <w:rsid w:val="006223F5"/>
    <w:rsid w:val="0062252D"/>
    <w:rsid w:val="00622684"/>
    <w:rsid w:val="006226D2"/>
    <w:rsid w:val="0062274B"/>
    <w:rsid w:val="00622803"/>
    <w:rsid w:val="0062286C"/>
    <w:rsid w:val="00622945"/>
    <w:rsid w:val="00622A08"/>
    <w:rsid w:val="00622ADE"/>
    <w:rsid w:val="00622CAB"/>
    <w:rsid w:val="00622E17"/>
    <w:rsid w:val="00622F72"/>
    <w:rsid w:val="006230A3"/>
    <w:rsid w:val="006231D9"/>
    <w:rsid w:val="006231FD"/>
    <w:rsid w:val="006232C4"/>
    <w:rsid w:val="00623423"/>
    <w:rsid w:val="00623571"/>
    <w:rsid w:val="0062367D"/>
    <w:rsid w:val="00623822"/>
    <w:rsid w:val="0062398B"/>
    <w:rsid w:val="00623A07"/>
    <w:rsid w:val="00623A93"/>
    <w:rsid w:val="00623D36"/>
    <w:rsid w:val="00623E5B"/>
    <w:rsid w:val="00624094"/>
    <w:rsid w:val="006244DE"/>
    <w:rsid w:val="00624871"/>
    <w:rsid w:val="00624AAE"/>
    <w:rsid w:val="00624BE5"/>
    <w:rsid w:val="00624EF7"/>
    <w:rsid w:val="00624F10"/>
    <w:rsid w:val="00624F77"/>
    <w:rsid w:val="00625285"/>
    <w:rsid w:val="006252DB"/>
    <w:rsid w:val="006254F9"/>
    <w:rsid w:val="0062562B"/>
    <w:rsid w:val="0062578A"/>
    <w:rsid w:val="006257A0"/>
    <w:rsid w:val="006258F1"/>
    <w:rsid w:val="006259D4"/>
    <w:rsid w:val="00625B25"/>
    <w:rsid w:val="00625B47"/>
    <w:rsid w:val="00625CC4"/>
    <w:rsid w:val="006260F8"/>
    <w:rsid w:val="0062650F"/>
    <w:rsid w:val="00626723"/>
    <w:rsid w:val="00626821"/>
    <w:rsid w:val="00626857"/>
    <w:rsid w:val="0062694D"/>
    <w:rsid w:val="0062697A"/>
    <w:rsid w:val="00626B87"/>
    <w:rsid w:val="00626CF7"/>
    <w:rsid w:val="00626E9E"/>
    <w:rsid w:val="00626FB3"/>
    <w:rsid w:val="00627391"/>
    <w:rsid w:val="00627849"/>
    <w:rsid w:val="0062789E"/>
    <w:rsid w:val="00627AF9"/>
    <w:rsid w:val="00627D55"/>
    <w:rsid w:val="00627F7C"/>
    <w:rsid w:val="0063005D"/>
    <w:rsid w:val="006300E9"/>
    <w:rsid w:val="00630334"/>
    <w:rsid w:val="00630367"/>
    <w:rsid w:val="00630443"/>
    <w:rsid w:val="006304A8"/>
    <w:rsid w:val="00630675"/>
    <w:rsid w:val="006306ED"/>
    <w:rsid w:val="006308E8"/>
    <w:rsid w:val="00630909"/>
    <w:rsid w:val="006309E9"/>
    <w:rsid w:val="00630A07"/>
    <w:rsid w:val="00630B05"/>
    <w:rsid w:val="00630C8A"/>
    <w:rsid w:val="00630D4A"/>
    <w:rsid w:val="00630E01"/>
    <w:rsid w:val="00630E61"/>
    <w:rsid w:val="00630EDB"/>
    <w:rsid w:val="00630FE6"/>
    <w:rsid w:val="00631118"/>
    <w:rsid w:val="0063111A"/>
    <w:rsid w:val="0063123F"/>
    <w:rsid w:val="00631272"/>
    <w:rsid w:val="00631431"/>
    <w:rsid w:val="006314A5"/>
    <w:rsid w:val="0063171E"/>
    <w:rsid w:val="00631813"/>
    <w:rsid w:val="00631B63"/>
    <w:rsid w:val="00631C60"/>
    <w:rsid w:val="00631F55"/>
    <w:rsid w:val="00631FBE"/>
    <w:rsid w:val="0063225E"/>
    <w:rsid w:val="006323FF"/>
    <w:rsid w:val="00632556"/>
    <w:rsid w:val="006325D5"/>
    <w:rsid w:val="0063286D"/>
    <w:rsid w:val="00632897"/>
    <w:rsid w:val="00632B41"/>
    <w:rsid w:val="00632D1A"/>
    <w:rsid w:val="00632DEB"/>
    <w:rsid w:val="00632EC4"/>
    <w:rsid w:val="0063344B"/>
    <w:rsid w:val="006334CF"/>
    <w:rsid w:val="006335E3"/>
    <w:rsid w:val="0063360F"/>
    <w:rsid w:val="0063364B"/>
    <w:rsid w:val="0063396C"/>
    <w:rsid w:val="00633A64"/>
    <w:rsid w:val="00633AC3"/>
    <w:rsid w:val="00633BB8"/>
    <w:rsid w:val="00633C03"/>
    <w:rsid w:val="00633F47"/>
    <w:rsid w:val="0063415D"/>
    <w:rsid w:val="00634391"/>
    <w:rsid w:val="00634513"/>
    <w:rsid w:val="00634611"/>
    <w:rsid w:val="00634660"/>
    <w:rsid w:val="0063468E"/>
    <w:rsid w:val="0063473F"/>
    <w:rsid w:val="006347AE"/>
    <w:rsid w:val="006348D7"/>
    <w:rsid w:val="0063493D"/>
    <w:rsid w:val="0063497D"/>
    <w:rsid w:val="00634A3F"/>
    <w:rsid w:val="00634B5F"/>
    <w:rsid w:val="00634B82"/>
    <w:rsid w:val="00634DED"/>
    <w:rsid w:val="0063500B"/>
    <w:rsid w:val="0063520F"/>
    <w:rsid w:val="0063526C"/>
    <w:rsid w:val="0063527F"/>
    <w:rsid w:val="00635287"/>
    <w:rsid w:val="00635313"/>
    <w:rsid w:val="00635430"/>
    <w:rsid w:val="006355FC"/>
    <w:rsid w:val="0063564F"/>
    <w:rsid w:val="00635752"/>
    <w:rsid w:val="00635873"/>
    <w:rsid w:val="00635A17"/>
    <w:rsid w:val="00635AD7"/>
    <w:rsid w:val="00635E15"/>
    <w:rsid w:val="00636066"/>
    <w:rsid w:val="00636196"/>
    <w:rsid w:val="006363A4"/>
    <w:rsid w:val="00636457"/>
    <w:rsid w:val="00636B01"/>
    <w:rsid w:val="00636E1D"/>
    <w:rsid w:val="00637208"/>
    <w:rsid w:val="00637255"/>
    <w:rsid w:val="0063734E"/>
    <w:rsid w:val="0063739F"/>
    <w:rsid w:val="00637445"/>
    <w:rsid w:val="00637994"/>
    <w:rsid w:val="00637B5A"/>
    <w:rsid w:val="00637B90"/>
    <w:rsid w:val="00637DA3"/>
    <w:rsid w:val="00637E8E"/>
    <w:rsid w:val="00637F2B"/>
    <w:rsid w:val="00637F9C"/>
    <w:rsid w:val="00640028"/>
    <w:rsid w:val="006401D5"/>
    <w:rsid w:val="00640238"/>
    <w:rsid w:val="00640323"/>
    <w:rsid w:val="006403F8"/>
    <w:rsid w:val="0064044A"/>
    <w:rsid w:val="006406A4"/>
    <w:rsid w:val="006406B2"/>
    <w:rsid w:val="006407CD"/>
    <w:rsid w:val="00640984"/>
    <w:rsid w:val="00640A3B"/>
    <w:rsid w:val="00640B15"/>
    <w:rsid w:val="00640D88"/>
    <w:rsid w:val="00640F6D"/>
    <w:rsid w:val="00641107"/>
    <w:rsid w:val="0064118C"/>
    <w:rsid w:val="00641278"/>
    <w:rsid w:val="006412A7"/>
    <w:rsid w:val="0064160D"/>
    <w:rsid w:val="0064163D"/>
    <w:rsid w:val="006417F9"/>
    <w:rsid w:val="00641B7E"/>
    <w:rsid w:val="00641C2A"/>
    <w:rsid w:val="00641CD5"/>
    <w:rsid w:val="00641D46"/>
    <w:rsid w:val="00641E69"/>
    <w:rsid w:val="00641FC4"/>
    <w:rsid w:val="0064213E"/>
    <w:rsid w:val="00642152"/>
    <w:rsid w:val="00642262"/>
    <w:rsid w:val="00642322"/>
    <w:rsid w:val="006423A1"/>
    <w:rsid w:val="00642725"/>
    <w:rsid w:val="00642AE4"/>
    <w:rsid w:val="00642D01"/>
    <w:rsid w:val="00642ED3"/>
    <w:rsid w:val="00643077"/>
    <w:rsid w:val="00643192"/>
    <w:rsid w:val="0064339C"/>
    <w:rsid w:val="006434A0"/>
    <w:rsid w:val="00643597"/>
    <w:rsid w:val="006435AC"/>
    <w:rsid w:val="006435BE"/>
    <w:rsid w:val="00643854"/>
    <w:rsid w:val="006438AA"/>
    <w:rsid w:val="006439F3"/>
    <w:rsid w:val="00643A3F"/>
    <w:rsid w:val="00643C53"/>
    <w:rsid w:val="00644220"/>
    <w:rsid w:val="00644257"/>
    <w:rsid w:val="0064460A"/>
    <w:rsid w:val="0064472B"/>
    <w:rsid w:val="006447C7"/>
    <w:rsid w:val="006447F7"/>
    <w:rsid w:val="00644818"/>
    <w:rsid w:val="006448AA"/>
    <w:rsid w:val="006448F8"/>
    <w:rsid w:val="0064494D"/>
    <w:rsid w:val="00644B0C"/>
    <w:rsid w:val="00644C03"/>
    <w:rsid w:val="00644C65"/>
    <w:rsid w:val="00644D85"/>
    <w:rsid w:val="0064507E"/>
    <w:rsid w:val="00645126"/>
    <w:rsid w:val="00645150"/>
    <w:rsid w:val="006452FE"/>
    <w:rsid w:val="0064555F"/>
    <w:rsid w:val="00645881"/>
    <w:rsid w:val="006459B8"/>
    <w:rsid w:val="00645BAE"/>
    <w:rsid w:val="00645BC3"/>
    <w:rsid w:val="00645E64"/>
    <w:rsid w:val="00645FAF"/>
    <w:rsid w:val="00645FFE"/>
    <w:rsid w:val="006460AE"/>
    <w:rsid w:val="006461AA"/>
    <w:rsid w:val="006462C5"/>
    <w:rsid w:val="0064640D"/>
    <w:rsid w:val="006466F5"/>
    <w:rsid w:val="00646887"/>
    <w:rsid w:val="00646E64"/>
    <w:rsid w:val="00646F17"/>
    <w:rsid w:val="00646F18"/>
    <w:rsid w:val="0064708E"/>
    <w:rsid w:val="006471AE"/>
    <w:rsid w:val="006471E1"/>
    <w:rsid w:val="0064753B"/>
    <w:rsid w:val="00647985"/>
    <w:rsid w:val="00647BA3"/>
    <w:rsid w:val="00647C93"/>
    <w:rsid w:val="00647E45"/>
    <w:rsid w:val="00647FA9"/>
    <w:rsid w:val="006500A5"/>
    <w:rsid w:val="006502F5"/>
    <w:rsid w:val="006505D0"/>
    <w:rsid w:val="006508D5"/>
    <w:rsid w:val="00650D51"/>
    <w:rsid w:val="00650D9E"/>
    <w:rsid w:val="00650E2F"/>
    <w:rsid w:val="00650EC0"/>
    <w:rsid w:val="00650EC5"/>
    <w:rsid w:val="00650F64"/>
    <w:rsid w:val="0065100A"/>
    <w:rsid w:val="006510FB"/>
    <w:rsid w:val="006511E8"/>
    <w:rsid w:val="006512DC"/>
    <w:rsid w:val="0065143E"/>
    <w:rsid w:val="00651610"/>
    <w:rsid w:val="00651A4F"/>
    <w:rsid w:val="00651A55"/>
    <w:rsid w:val="00651B7B"/>
    <w:rsid w:val="00651E4E"/>
    <w:rsid w:val="00651F91"/>
    <w:rsid w:val="00651FA7"/>
    <w:rsid w:val="00652026"/>
    <w:rsid w:val="006520F0"/>
    <w:rsid w:val="006521D3"/>
    <w:rsid w:val="006522DD"/>
    <w:rsid w:val="006524C3"/>
    <w:rsid w:val="00652688"/>
    <w:rsid w:val="006527C4"/>
    <w:rsid w:val="00652A0D"/>
    <w:rsid w:val="00652A5E"/>
    <w:rsid w:val="00652AB8"/>
    <w:rsid w:val="00652C52"/>
    <w:rsid w:val="00652D3A"/>
    <w:rsid w:val="00652E62"/>
    <w:rsid w:val="00652F36"/>
    <w:rsid w:val="00652F76"/>
    <w:rsid w:val="0065305B"/>
    <w:rsid w:val="00653287"/>
    <w:rsid w:val="006532AD"/>
    <w:rsid w:val="006537AF"/>
    <w:rsid w:val="006537CF"/>
    <w:rsid w:val="006539DC"/>
    <w:rsid w:val="006539F9"/>
    <w:rsid w:val="00653ACC"/>
    <w:rsid w:val="00653AFB"/>
    <w:rsid w:val="00653EFE"/>
    <w:rsid w:val="00654038"/>
    <w:rsid w:val="006540CB"/>
    <w:rsid w:val="0065428D"/>
    <w:rsid w:val="00654348"/>
    <w:rsid w:val="006543BE"/>
    <w:rsid w:val="0065460B"/>
    <w:rsid w:val="00654767"/>
    <w:rsid w:val="006549C0"/>
    <w:rsid w:val="00654B8B"/>
    <w:rsid w:val="00654BB4"/>
    <w:rsid w:val="00654F4C"/>
    <w:rsid w:val="00655076"/>
    <w:rsid w:val="006550F3"/>
    <w:rsid w:val="00655376"/>
    <w:rsid w:val="00655498"/>
    <w:rsid w:val="0065552A"/>
    <w:rsid w:val="0065565B"/>
    <w:rsid w:val="006556E2"/>
    <w:rsid w:val="00655735"/>
    <w:rsid w:val="0065591C"/>
    <w:rsid w:val="00655A5C"/>
    <w:rsid w:val="00655BDB"/>
    <w:rsid w:val="00655C01"/>
    <w:rsid w:val="00655EA3"/>
    <w:rsid w:val="006561A7"/>
    <w:rsid w:val="0065650F"/>
    <w:rsid w:val="00656824"/>
    <w:rsid w:val="006569D7"/>
    <w:rsid w:val="00656B02"/>
    <w:rsid w:val="00656B68"/>
    <w:rsid w:val="00656BD2"/>
    <w:rsid w:val="00656C14"/>
    <w:rsid w:val="00656D56"/>
    <w:rsid w:val="00656D84"/>
    <w:rsid w:val="00657020"/>
    <w:rsid w:val="00657083"/>
    <w:rsid w:val="00657210"/>
    <w:rsid w:val="0065726A"/>
    <w:rsid w:val="006572FD"/>
    <w:rsid w:val="006573EA"/>
    <w:rsid w:val="00657644"/>
    <w:rsid w:val="0065767D"/>
    <w:rsid w:val="006577C6"/>
    <w:rsid w:val="0065784C"/>
    <w:rsid w:val="00657915"/>
    <w:rsid w:val="00657C4D"/>
    <w:rsid w:val="00657CF9"/>
    <w:rsid w:val="00657EAB"/>
    <w:rsid w:val="00657EC6"/>
    <w:rsid w:val="00657FAA"/>
    <w:rsid w:val="006602F8"/>
    <w:rsid w:val="0066030C"/>
    <w:rsid w:val="00660341"/>
    <w:rsid w:val="006603E6"/>
    <w:rsid w:val="00660811"/>
    <w:rsid w:val="00660930"/>
    <w:rsid w:val="00660D54"/>
    <w:rsid w:val="00660D85"/>
    <w:rsid w:val="00660F1E"/>
    <w:rsid w:val="006610CD"/>
    <w:rsid w:val="006611FF"/>
    <w:rsid w:val="006614B5"/>
    <w:rsid w:val="00661713"/>
    <w:rsid w:val="00661728"/>
    <w:rsid w:val="00661821"/>
    <w:rsid w:val="00661BBE"/>
    <w:rsid w:val="00661BE0"/>
    <w:rsid w:val="00661C59"/>
    <w:rsid w:val="00661E1C"/>
    <w:rsid w:val="00662146"/>
    <w:rsid w:val="006621A2"/>
    <w:rsid w:val="00662351"/>
    <w:rsid w:val="0066246B"/>
    <w:rsid w:val="00662569"/>
    <w:rsid w:val="0066285A"/>
    <w:rsid w:val="00662D9E"/>
    <w:rsid w:val="00662EE2"/>
    <w:rsid w:val="00663233"/>
    <w:rsid w:val="00663709"/>
    <w:rsid w:val="006638C1"/>
    <w:rsid w:val="00663936"/>
    <w:rsid w:val="00663AB3"/>
    <w:rsid w:val="00663CE7"/>
    <w:rsid w:val="00663FDA"/>
    <w:rsid w:val="006640EB"/>
    <w:rsid w:val="0066423D"/>
    <w:rsid w:val="006643A3"/>
    <w:rsid w:val="00664526"/>
    <w:rsid w:val="006646A6"/>
    <w:rsid w:val="006646AD"/>
    <w:rsid w:val="006646CA"/>
    <w:rsid w:val="006648A6"/>
    <w:rsid w:val="006649EB"/>
    <w:rsid w:val="00664BE9"/>
    <w:rsid w:val="00664CB6"/>
    <w:rsid w:val="006650B7"/>
    <w:rsid w:val="00665308"/>
    <w:rsid w:val="0066569E"/>
    <w:rsid w:val="006656BC"/>
    <w:rsid w:val="00665A9A"/>
    <w:rsid w:val="00665BAE"/>
    <w:rsid w:val="00665C17"/>
    <w:rsid w:val="00665C46"/>
    <w:rsid w:val="00665CA5"/>
    <w:rsid w:val="00665CE2"/>
    <w:rsid w:val="00666071"/>
    <w:rsid w:val="006660FA"/>
    <w:rsid w:val="00666102"/>
    <w:rsid w:val="00666315"/>
    <w:rsid w:val="0066661E"/>
    <w:rsid w:val="006666A3"/>
    <w:rsid w:val="00666797"/>
    <w:rsid w:val="00666831"/>
    <w:rsid w:val="00666D3A"/>
    <w:rsid w:val="00666DD6"/>
    <w:rsid w:val="00666DEB"/>
    <w:rsid w:val="0066704C"/>
    <w:rsid w:val="006670C6"/>
    <w:rsid w:val="0066715F"/>
    <w:rsid w:val="0066724E"/>
    <w:rsid w:val="006672D4"/>
    <w:rsid w:val="006672DB"/>
    <w:rsid w:val="006674E3"/>
    <w:rsid w:val="0066752F"/>
    <w:rsid w:val="006675D7"/>
    <w:rsid w:val="00667607"/>
    <w:rsid w:val="00667919"/>
    <w:rsid w:val="00667932"/>
    <w:rsid w:val="00667941"/>
    <w:rsid w:val="006679AB"/>
    <w:rsid w:val="00667A8C"/>
    <w:rsid w:val="00667B8A"/>
    <w:rsid w:val="00667C31"/>
    <w:rsid w:val="00667C7D"/>
    <w:rsid w:val="00667D10"/>
    <w:rsid w:val="00667D15"/>
    <w:rsid w:val="00667F0D"/>
    <w:rsid w:val="00667F64"/>
    <w:rsid w:val="0067002F"/>
    <w:rsid w:val="006700B5"/>
    <w:rsid w:val="0067020C"/>
    <w:rsid w:val="00670233"/>
    <w:rsid w:val="0067025C"/>
    <w:rsid w:val="006704EE"/>
    <w:rsid w:val="00671091"/>
    <w:rsid w:val="0067117B"/>
    <w:rsid w:val="0067118B"/>
    <w:rsid w:val="00671595"/>
    <w:rsid w:val="006715DF"/>
    <w:rsid w:val="006716FE"/>
    <w:rsid w:val="006717E9"/>
    <w:rsid w:val="00671AAE"/>
    <w:rsid w:val="00671E0C"/>
    <w:rsid w:val="00671E43"/>
    <w:rsid w:val="00671E4C"/>
    <w:rsid w:val="006720F7"/>
    <w:rsid w:val="006724BE"/>
    <w:rsid w:val="006724EA"/>
    <w:rsid w:val="0067252A"/>
    <w:rsid w:val="006727FA"/>
    <w:rsid w:val="00672AFA"/>
    <w:rsid w:val="00672BB8"/>
    <w:rsid w:val="00672BF2"/>
    <w:rsid w:val="00672E64"/>
    <w:rsid w:val="00672EC6"/>
    <w:rsid w:val="006734E1"/>
    <w:rsid w:val="0067368D"/>
    <w:rsid w:val="00673917"/>
    <w:rsid w:val="00673CB4"/>
    <w:rsid w:val="00673D79"/>
    <w:rsid w:val="00673FF9"/>
    <w:rsid w:val="0067407E"/>
    <w:rsid w:val="006745AE"/>
    <w:rsid w:val="00674BAF"/>
    <w:rsid w:val="00674BBA"/>
    <w:rsid w:val="00674C08"/>
    <w:rsid w:val="00674C7A"/>
    <w:rsid w:val="00674CD1"/>
    <w:rsid w:val="00674CED"/>
    <w:rsid w:val="00674D18"/>
    <w:rsid w:val="00674F5F"/>
    <w:rsid w:val="006750DE"/>
    <w:rsid w:val="00675143"/>
    <w:rsid w:val="006751D9"/>
    <w:rsid w:val="0067527A"/>
    <w:rsid w:val="0067543C"/>
    <w:rsid w:val="00675497"/>
    <w:rsid w:val="00675541"/>
    <w:rsid w:val="00675623"/>
    <w:rsid w:val="0067562B"/>
    <w:rsid w:val="006757D9"/>
    <w:rsid w:val="00675936"/>
    <w:rsid w:val="00675950"/>
    <w:rsid w:val="00675A5B"/>
    <w:rsid w:val="00675A73"/>
    <w:rsid w:val="00675D7D"/>
    <w:rsid w:val="00675F89"/>
    <w:rsid w:val="00676023"/>
    <w:rsid w:val="00676041"/>
    <w:rsid w:val="006760F0"/>
    <w:rsid w:val="00676311"/>
    <w:rsid w:val="00676501"/>
    <w:rsid w:val="0067653D"/>
    <w:rsid w:val="006766B2"/>
    <w:rsid w:val="00676B6C"/>
    <w:rsid w:val="00676C02"/>
    <w:rsid w:val="00676D83"/>
    <w:rsid w:val="00676DDA"/>
    <w:rsid w:val="00677082"/>
    <w:rsid w:val="0067710B"/>
    <w:rsid w:val="006771FA"/>
    <w:rsid w:val="00677515"/>
    <w:rsid w:val="0067765B"/>
    <w:rsid w:val="00677864"/>
    <w:rsid w:val="00677C2F"/>
    <w:rsid w:val="00677C5A"/>
    <w:rsid w:val="00677D20"/>
    <w:rsid w:val="00677E46"/>
    <w:rsid w:val="00680399"/>
    <w:rsid w:val="00680401"/>
    <w:rsid w:val="006805E5"/>
    <w:rsid w:val="0068096F"/>
    <w:rsid w:val="006809D7"/>
    <w:rsid w:val="00680B0C"/>
    <w:rsid w:val="00680D56"/>
    <w:rsid w:val="00680DB7"/>
    <w:rsid w:val="00680DE4"/>
    <w:rsid w:val="00680F09"/>
    <w:rsid w:val="006810D8"/>
    <w:rsid w:val="006811C0"/>
    <w:rsid w:val="00681424"/>
    <w:rsid w:val="0068144E"/>
    <w:rsid w:val="00681453"/>
    <w:rsid w:val="006819E5"/>
    <w:rsid w:val="00681C3F"/>
    <w:rsid w:val="00681D17"/>
    <w:rsid w:val="00681F7E"/>
    <w:rsid w:val="00682120"/>
    <w:rsid w:val="006824B9"/>
    <w:rsid w:val="00682752"/>
    <w:rsid w:val="006828A8"/>
    <w:rsid w:val="00682941"/>
    <w:rsid w:val="00682A97"/>
    <w:rsid w:val="00682C9C"/>
    <w:rsid w:val="00683132"/>
    <w:rsid w:val="0068316D"/>
    <w:rsid w:val="006835B3"/>
    <w:rsid w:val="006835D5"/>
    <w:rsid w:val="00683724"/>
    <w:rsid w:val="00683871"/>
    <w:rsid w:val="006838CE"/>
    <w:rsid w:val="006838D9"/>
    <w:rsid w:val="00683907"/>
    <w:rsid w:val="006839EE"/>
    <w:rsid w:val="00683AEC"/>
    <w:rsid w:val="00683B1F"/>
    <w:rsid w:val="00683B49"/>
    <w:rsid w:val="00683C11"/>
    <w:rsid w:val="00683D64"/>
    <w:rsid w:val="00683E58"/>
    <w:rsid w:val="00684015"/>
    <w:rsid w:val="00684064"/>
    <w:rsid w:val="00684099"/>
    <w:rsid w:val="0068410D"/>
    <w:rsid w:val="00684208"/>
    <w:rsid w:val="00684218"/>
    <w:rsid w:val="006842FF"/>
    <w:rsid w:val="006843F6"/>
    <w:rsid w:val="00684506"/>
    <w:rsid w:val="00684733"/>
    <w:rsid w:val="0068491A"/>
    <w:rsid w:val="00684924"/>
    <w:rsid w:val="00684AAE"/>
    <w:rsid w:val="00684C54"/>
    <w:rsid w:val="00684E6F"/>
    <w:rsid w:val="00684F60"/>
    <w:rsid w:val="006850C1"/>
    <w:rsid w:val="0068514F"/>
    <w:rsid w:val="006852D6"/>
    <w:rsid w:val="00685323"/>
    <w:rsid w:val="006853D3"/>
    <w:rsid w:val="00685423"/>
    <w:rsid w:val="00685608"/>
    <w:rsid w:val="00685674"/>
    <w:rsid w:val="006858AE"/>
    <w:rsid w:val="00685939"/>
    <w:rsid w:val="00685DF5"/>
    <w:rsid w:val="00685FE3"/>
    <w:rsid w:val="006861A5"/>
    <w:rsid w:val="006863B1"/>
    <w:rsid w:val="006863FE"/>
    <w:rsid w:val="0068643D"/>
    <w:rsid w:val="00686511"/>
    <w:rsid w:val="0068653D"/>
    <w:rsid w:val="00686893"/>
    <w:rsid w:val="00686974"/>
    <w:rsid w:val="006869A8"/>
    <w:rsid w:val="006869DF"/>
    <w:rsid w:val="00686B21"/>
    <w:rsid w:val="00686F6B"/>
    <w:rsid w:val="00687014"/>
    <w:rsid w:val="00687071"/>
    <w:rsid w:val="0068713B"/>
    <w:rsid w:val="006871E9"/>
    <w:rsid w:val="006872AC"/>
    <w:rsid w:val="0068751C"/>
    <w:rsid w:val="00687721"/>
    <w:rsid w:val="00687749"/>
    <w:rsid w:val="00687781"/>
    <w:rsid w:val="00687908"/>
    <w:rsid w:val="00687BF4"/>
    <w:rsid w:val="00687CDD"/>
    <w:rsid w:val="006903A8"/>
    <w:rsid w:val="006903F2"/>
    <w:rsid w:val="00690436"/>
    <w:rsid w:val="00690560"/>
    <w:rsid w:val="006905F6"/>
    <w:rsid w:val="0069065A"/>
    <w:rsid w:val="00690831"/>
    <w:rsid w:val="006910F0"/>
    <w:rsid w:val="00691156"/>
    <w:rsid w:val="00691550"/>
    <w:rsid w:val="006915B0"/>
    <w:rsid w:val="0069165D"/>
    <w:rsid w:val="0069166A"/>
    <w:rsid w:val="00691B76"/>
    <w:rsid w:val="00691C13"/>
    <w:rsid w:val="00691D21"/>
    <w:rsid w:val="00691D36"/>
    <w:rsid w:val="00691D3C"/>
    <w:rsid w:val="00691EFC"/>
    <w:rsid w:val="00691F8A"/>
    <w:rsid w:val="00692275"/>
    <w:rsid w:val="006929AF"/>
    <w:rsid w:val="00692C25"/>
    <w:rsid w:val="00692DD7"/>
    <w:rsid w:val="00692EDF"/>
    <w:rsid w:val="00692F35"/>
    <w:rsid w:val="006930E7"/>
    <w:rsid w:val="0069327A"/>
    <w:rsid w:val="006933EF"/>
    <w:rsid w:val="00693411"/>
    <w:rsid w:val="0069344A"/>
    <w:rsid w:val="006934EA"/>
    <w:rsid w:val="00693676"/>
    <w:rsid w:val="0069371D"/>
    <w:rsid w:val="00693824"/>
    <w:rsid w:val="00693F34"/>
    <w:rsid w:val="00694322"/>
    <w:rsid w:val="006943F4"/>
    <w:rsid w:val="0069453B"/>
    <w:rsid w:val="0069462C"/>
    <w:rsid w:val="006946F8"/>
    <w:rsid w:val="0069481F"/>
    <w:rsid w:val="0069485C"/>
    <w:rsid w:val="00694A20"/>
    <w:rsid w:val="00694C62"/>
    <w:rsid w:val="0069515A"/>
    <w:rsid w:val="00695199"/>
    <w:rsid w:val="00695531"/>
    <w:rsid w:val="0069561B"/>
    <w:rsid w:val="0069567F"/>
    <w:rsid w:val="006956FC"/>
    <w:rsid w:val="00695926"/>
    <w:rsid w:val="00695B83"/>
    <w:rsid w:val="00695F38"/>
    <w:rsid w:val="00696048"/>
    <w:rsid w:val="0069618A"/>
    <w:rsid w:val="006961D3"/>
    <w:rsid w:val="006963EA"/>
    <w:rsid w:val="0069646B"/>
    <w:rsid w:val="006968B2"/>
    <w:rsid w:val="00696A28"/>
    <w:rsid w:val="00696CBD"/>
    <w:rsid w:val="00696D59"/>
    <w:rsid w:val="00696D6C"/>
    <w:rsid w:val="00696DE6"/>
    <w:rsid w:val="0069756F"/>
    <w:rsid w:val="006976A0"/>
    <w:rsid w:val="00697769"/>
    <w:rsid w:val="00697B13"/>
    <w:rsid w:val="00697B30"/>
    <w:rsid w:val="00697DF2"/>
    <w:rsid w:val="00697F35"/>
    <w:rsid w:val="006A000B"/>
    <w:rsid w:val="006A0123"/>
    <w:rsid w:val="006A0163"/>
    <w:rsid w:val="006A024E"/>
    <w:rsid w:val="006A03DF"/>
    <w:rsid w:val="006A0404"/>
    <w:rsid w:val="006A04C8"/>
    <w:rsid w:val="006A080C"/>
    <w:rsid w:val="006A0A4C"/>
    <w:rsid w:val="006A0B19"/>
    <w:rsid w:val="006A0C13"/>
    <w:rsid w:val="006A0CF0"/>
    <w:rsid w:val="006A0E1B"/>
    <w:rsid w:val="006A1086"/>
    <w:rsid w:val="006A10F3"/>
    <w:rsid w:val="006A1364"/>
    <w:rsid w:val="006A1504"/>
    <w:rsid w:val="006A1861"/>
    <w:rsid w:val="006A188F"/>
    <w:rsid w:val="006A18F9"/>
    <w:rsid w:val="006A1971"/>
    <w:rsid w:val="006A1C6B"/>
    <w:rsid w:val="006A1D38"/>
    <w:rsid w:val="006A1E4D"/>
    <w:rsid w:val="006A1FD7"/>
    <w:rsid w:val="006A204D"/>
    <w:rsid w:val="006A22E4"/>
    <w:rsid w:val="006A237E"/>
    <w:rsid w:val="006A23A6"/>
    <w:rsid w:val="006A24D7"/>
    <w:rsid w:val="006A2612"/>
    <w:rsid w:val="006A2977"/>
    <w:rsid w:val="006A29F0"/>
    <w:rsid w:val="006A2BBB"/>
    <w:rsid w:val="006A3043"/>
    <w:rsid w:val="006A3273"/>
    <w:rsid w:val="006A374E"/>
    <w:rsid w:val="006A3788"/>
    <w:rsid w:val="006A3975"/>
    <w:rsid w:val="006A3BA5"/>
    <w:rsid w:val="006A3C31"/>
    <w:rsid w:val="006A3CF4"/>
    <w:rsid w:val="006A3FE3"/>
    <w:rsid w:val="006A4044"/>
    <w:rsid w:val="006A40BE"/>
    <w:rsid w:val="006A4157"/>
    <w:rsid w:val="006A4257"/>
    <w:rsid w:val="006A4655"/>
    <w:rsid w:val="006A4677"/>
    <w:rsid w:val="006A4691"/>
    <w:rsid w:val="006A4819"/>
    <w:rsid w:val="006A4966"/>
    <w:rsid w:val="006A497F"/>
    <w:rsid w:val="006A4ABC"/>
    <w:rsid w:val="006A4C67"/>
    <w:rsid w:val="006A4E0F"/>
    <w:rsid w:val="006A4EEC"/>
    <w:rsid w:val="006A4F85"/>
    <w:rsid w:val="006A4FA8"/>
    <w:rsid w:val="006A5079"/>
    <w:rsid w:val="006A51AA"/>
    <w:rsid w:val="006A52B4"/>
    <w:rsid w:val="006A539C"/>
    <w:rsid w:val="006A5442"/>
    <w:rsid w:val="006A563F"/>
    <w:rsid w:val="006A5837"/>
    <w:rsid w:val="006A5860"/>
    <w:rsid w:val="006A5B55"/>
    <w:rsid w:val="006A5BC8"/>
    <w:rsid w:val="006A5DAD"/>
    <w:rsid w:val="006A6044"/>
    <w:rsid w:val="006A6064"/>
    <w:rsid w:val="006A60AB"/>
    <w:rsid w:val="006A60C2"/>
    <w:rsid w:val="006A6253"/>
    <w:rsid w:val="006A62D0"/>
    <w:rsid w:val="006A647F"/>
    <w:rsid w:val="006A668E"/>
    <w:rsid w:val="006A696C"/>
    <w:rsid w:val="006A6DB5"/>
    <w:rsid w:val="006A6E7F"/>
    <w:rsid w:val="006A6F09"/>
    <w:rsid w:val="006A7010"/>
    <w:rsid w:val="006A7257"/>
    <w:rsid w:val="006A7356"/>
    <w:rsid w:val="006A74A9"/>
    <w:rsid w:val="006A7622"/>
    <w:rsid w:val="006A785E"/>
    <w:rsid w:val="006A798E"/>
    <w:rsid w:val="006A79F1"/>
    <w:rsid w:val="006A7A67"/>
    <w:rsid w:val="006A7C1C"/>
    <w:rsid w:val="006B02A0"/>
    <w:rsid w:val="006B02EF"/>
    <w:rsid w:val="006B04BF"/>
    <w:rsid w:val="006B05D2"/>
    <w:rsid w:val="006B0ADF"/>
    <w:rsid w:val="006B0BD0"/>
    <w:rsid w:val="006B0F69"/>
    <w:rsid w:val="006B0F6C"/>
    <w:rsid w:val="006B104B"/>
    <w:rsid w:val="006B1395"/>
    <w:rsid w:val="006B1446"/>
    <w:rsid w:val="006B1639"/>
    <w:rsid w:val="006B1778"/>
    <w:rsid w:val="006B17B8"/>
    <w:rsid w:val="006B184A"/>
    <w:rsid w:val="006B1879"/>
    <w:rsid w:val="006B1889"/>
    <w:rsid w:val="006B1CBC"/>
    <w:rsid w:val="006B1DA5"/>
    <w:rsid w:val="006B1E65"/>
    <w:rsid w:val="006B1E82"/>
    <w:rsid w:val="006B1F8B"/>
    <w:rsid w:val="006B2049"/>
    <w:rsid w:val="006B2164"/>
    <w:rsid w:val="006B21BC"/>
    <w:rsid w:val="006B248C"/>
    <w:rsid w:val="006B24C1"/>
    <w:rsid w:val="006B258E"/>
    <w:rsid w:val="006B2650"/>
    <w:rsid w:val="006B2A26"/>
    <w:rsid w:val="006B2A6D"/>
    <w:rsid w:val="006B2A89"/>
    <w:rsid w:val="006B2A9F"/>
    <w:rsid w:val="006B2D1E"/>
    <w:rsid w:val="006B30E2"/>
    <w:rsid w:val="006B321E"/>
    <w:rsid w:val="006B3271"/>
    <w:rsid w:val="006B32A1"/>
    <w:rsid w:val="006B330C"/>
    <w:rsid w:val="006B3417"/>
    <w:rsid w:val="006B3562"/>
    <w:rsid w:val="006B3578"/>
    <w:rsid w:val="006B37C2"/>
    <w:rsid w:val="006B3809"/>
    <w:rsid w:val="006B39C5"/>
    <w:rsid w:val="006B3BC2"/>
    <w:rsid w:val="006B3D05"/>
    <w:rsid w:val="006B3D61"/>
    <w:rsid w:val="006B3EDD"/>
    <w:rsid w:val="006B41E3"/>
    <w:rsid w:val="006B425F"/>
    <w:rsid w:val="006B43FC"/>
    <w:rsid w:val="006B44EF"/>
    <w:rsid w:val="006B4517"/>
    <w:rsid w:val="006B4670"/>
    <w:rsid w:val="006B49B6"/>
    <w:rsid w:val="006B4E53"/>
    <w:rsid w:val="006B4EF6"/>
    <w:rsid w:val="006B4FAA"/>
    <w:rsid w:val="006B5059"/>
    <w:rsid w:val="006B508B"/>
    <w:rsid w:val="006B50BE"/>
    <w:rsid w:val="006B51C6"/>
    <w:rsid w:val="006B5260"/>
    <w:rsid w:val="006B5376"/>
    <w:rsid w:val="006B5473"/>
    <w:rsid w:val="006B5576"/>
    <w:rsid w:val="006B5738"/>
    <w:rsid w:val="006B5784"/>
    <w:rsid w:val="006B59D4"/>
    <w:rsid w:val="006B5AB5"/>
    <w:rsid w:val="006B5AD8"/>
    <w:rsid w:val="006B5C09"/>
    <w:rsid w:val="006B5CBF"/>
    <w:rsid w:val="006B646A"/>
    <w:rsid w:val="006B64BA"/>
    <w:rsid w:val="006B665E"/>
    <w:rsid w:val="006B66E8"/>
    <w:rsid w:val="006B6760"/>
    <w:rsid w:val="006B6895"/>
    <w:rsid w:val="006B6995"/>
    <w:rsid w:val="006B6A26"/>
    <w:rsid w:val="006B6AB1"/>
    <w:rsid w:val="006B6B0F"/>
    <w:rsid w:val="006B6D28"/>
    <w:rsid w:val="006B6DBE"/>
    <w:rsid w:val="006B6DE3"/>
    <w:rsid w:val="006B6E43"/>
    <w:rsid w:val="006B6F62"/>
    <w:rsid w:val="006B721C"/>
    <w:rsid w:val="006B7351"/>
    <w:rsid w:val="006B7778"/>
    <w:rsid w:val="006B7821"/>
    <w:rsid w:val="006B78CF"/>
    <w:rsid w:val="006B798F"/>
    <w:rsid w:val="006B7A4A"/>
    <w:rsid w:val="006B7B1F"/>
    <w:rsid w:val="006B7CB8"/>
    <w:rsid w:val="006B7D53"/>
    <w:rsid w:val="006B7F8E"/>
    <w:rsid w:val="006C0041"/>
    <w:rsid w:val="006C015F"/>
    <w:rsid w:val="006C0318"/>
    <w:rsid w:val="006C0729"/>
    <w:rsid w:val="006C095D"/>
    <w:rsid w:val="006C0A22"/>
    <w:rsid w:val="006C0A87"/>
    <w:rsid w:val="006C0B6A"/>
    <w:rsid w:val="006C0FD2"/>
    <w:rsid w:val="006C10B7"/>
    <w:rsid w:val="006C111D"/>
    <w:rsid w:val="006C1406"/>
    <w:rsid w:val="006C1599"/>
    <w:rsid w:val="006C1779"/>
    <w:rsid w:val="006C1798"/>
    <w:rsid w:val="006C184B"/>
    <w:rsid w:val="006C185F"/>
    <w:rsid w:val="006C1918"/>
    <w:rsid w:val="006C1C6C"/>
    <w:rsid w:val="006C1E29"/>
    <w:rsid w:val="006C1E7D"/>
    <w:rsid w:val="006C1F3C"/>
    <w:rsid w:val="006C1F99"/>
    <w:rsid w:val="006C2151"/>
    <w:rsid w:val="006C22C6"/>
    <w:rsid w:val="006C22F3"/>
    <w:rsid w:val="006C23DC"/>
    <w:rsid w:val="006C24C9"/>
    <w:rsid w:val="006C26D0"/>
    <w:rsid w:val="006C278D"/>
    <w:rsid w:val="006C27AC"/>
    <w:rsid w:val="006C2835"/>
    <w:rsid w:val="006C2846"/>
    <w:rsid w:val="006C28B0"/>
    <w:rsid w:val="006C2A7A"/>
    <w:rsid w:val="006C2B6D"/>
    <w:rsid w:val="006C2B91"/>
    <w:rsid w:val="006C2BCD"/>
    <w:rsid w:val="006C2BEF"/>
    <w:rsid w:val="006C2C1F"/>
    <w:rsid w:val="006C2C72"/>
    <w:rsid w:val="006C2C87"/>
    <w:rsid w:val="006C2E8D"/>
    <w:rsid w:val="006C2F90"/>
    <w:rsid w:val="006C2FEC"/>
    <w:rsid w:val="006C3374"/>
    <w:rsid w:val="006C3503"/>
    <w:rsid w:val="006C35BA"/>
    <w:rsid w:val="006C366E"/>
    <w:rsid w:val="006C3845"/>
    <w:rsid w:val="006C38AD"/>
    <w:rsid w:val="006C38D9"/>
    <w:rsid w:val="006C3BBC"/>
    <w:rsid w:val="006C3C90"/>
    <w:rsid w:val="006C3D94"/>
    <w:rsid w:val="006C3ED5"/>
    <w:rsid w:val="006C41DD"/>
    <w:rsid w:val="006C44BD"/>
    <w:rsid w:val="006C45C1"/>
    <w:rsid w:val="006C45F1"/>
    <w:rsid w:val="006C465F"/>
    <w:rsid w:val="006C4814"/>
    <w:rsid w:val="006C49B8"/>
    <w:rsid w:val="006C49E5"/>
    <w:rsid w:val="006C4A93"/>
    <w:rsid w:val="006C4B64"/>
    <w:rsid w:val="006C4D23"/>
    <w:rsid w:val="006C4E1E"/>
    <w:rsid w:val="006C4E24"/>
    <w:rsid w:val="006C4E5C"/>
    <w:rsid w:val="006C514D"/>
    <w:rsid w:val="006C51A3"/>
    <w:rsid w:val="006C55B2"/>
    <w:rsid w:val="006C57DC"/>
    <w:rsid w:val="006C592C"/>
    <w:rsid w:val="006C5D2B"/>
    <w:rsid w:val="006C5DA5"/>
    <w:rsid w:val="006C5E62"/>
    <w:rsid w:val="006C605F"/>
    <w:rsid w:val="006C60DA"/>
    <w:rsid w:val="006C61B8"/>
    <w:rsid w:val="006C62CC"/>
    <w:rsid w:val="006C6478"/>
    <w:rsid w:val="006C64CE"/>
    <w:rsid w:val="006C662B"/>
    <w:rsid w:val="006C669A"/>
    <w:rsid w:val="006C66AB"/>
    <w:rsid w:val="006C66C7"/>
    <w:rsid w:val="006C67D6"/>
    <w:rsid w:val="006C6AE9"/>
    <w:rsid w:val="006C6C31"/>
    <w:rsid w:val="006C6FDD"/>
    <w:rsid w:val="006C7088"/>
    <w:rsid w:val="006C7451"/>
    <w:rsid w:val="006C7643"/>
    <w:rsid w:val="006C7855"/>
    <w:rsid w:val="006C7AD8"/>
    <w:rsid w:val="006C7CCA"/>
    <w:rsid w:val="006C7D69"/>
    <w:rsid w:val="006C7D8F"/>
    <w:rsid w:val="006C7DB3"/>
    <w:rsid w:val="006C7DD8"/>
    <w:rsid w:val="006C7E32"/>
    <w:rsid w:val="006D0054"/>
    <w:rsid w:val="006D0280"/>
    <w:rsid w:val="006D03A0"/>
    <w:rsid w:val="006D04E1"/>
    <w:rsid w:val="006D05D6"/>
    <w:rsid w:val="006D06DA"/>
    <w:rsid w:val="006D0781"/>
    <w:rsid w:val="006D07F6"/>
    <w:rsid w:val="006D0A4A"/>
    <w:rsid w:val="006D0B3B"/>
    <w:rsid w:val="006D0BDE"/>
    <w:rsid w:val="006D0BF6"/>
    <w:rsid w:val="006D0E85"/>
    <w:rsid w:val="006D1036"/>
    <w:rsid w:val="006D1097"/>
    <w:rsid w:val="006D126A"/>
    <w:rsid w:val="006D1665"/>
    <w:rsid w:val="006D1752"/>
    <w:rsid w:val="006D1970"/>
    <w:rsid w:val="006D1A62"/>
    <w:rsid w:val="006D1A72"/>
    <w:rsid w:val="006D1CE2"/>
    <w:rsid w:val="006D1E48"/>
    <w:rsid w:val="006D1F6A"/>
    <w:rsid w:val="006D2090"/>
    <w:rsid w:val="006D21A8"/>
    <w:rsid w:val="006D2298"/>
    <w:rsid w:val="006D2532"/>
    <w:rsid w:val="006D2641"/>
    <w:rsid w:val="006D285D"/>
    <w:rsid w:val="006D2A53"/>
    <w:rsid w:val="006D2C25"/>
    <w:rsid w:val="006D2CD3"/>
    <w:rsid w:val="006D2D19"/>
    <w:rsid w:val="006D2E9B"/>
    <w:rsid w:val="006D3A8E"/>
    <w:rsid w:val="006D3D6D"/>
    <w:rsid w:val="006D3D72"/>
    <w:rsid w:val="006D4154"/>
    <w:rsid w:val="006D427F"/>
    <w:rsid w:val="006D443D"/>
    <w:rsid w:val="006D4663"/>
    <w:rsid w:val="006D472E"/>
    <w:rsid w:val="006D4768"/>
    <w:rsid w:val="006D4973"/>
    <w:rsid w:val="006D4A93"/>
    <w:rsid w:val="006D4B50"/>
    <w:rsid w:val="006D4BC5"/>
    <w:rsid w:val="006D4BFC"/>
    <w:rsid w:val="006D4DBF"/>
    <w:rsid w:val="006D4F5C"/>
    <w:rsid w:val="006D4FEC"/>
    <w:rsid w:val="006D52CC"/>
    <w:rsid w:val="006D52F7"/>
    <w:rsid w:val="006D5357"/>
    <w:rsid w:val="006D5361"/>
    <w:rsid w:val="006D5395"/>
    <w:rsid w:val="006D53B5"/>
    <w:rsid w:val="006D54B3"/>
    <w:rsid w:val="006D56C2"/>
    <w:rsid w:val="006D5912"/>
    <w:rsid w:val="006D5949"/>
    <w:rsid w:val="006D5A12"/>
    <w:rsid w:val="006D5B9C"/>
    <w:rsid w:val="006D5CD4"/>
    <w:rsid w:val="006D5CE1"/>
    <w:rsid w:val="006D5D43"/>
    <w:rsid w:val="006D5DDB"/>
    <w:rsid w:val="006D5E02"/>
    <w:rsid w:val="006D5FB1"/>
    <w:rsid w:val="006D60B0"/>
    <w:rsid w:val="006D61E0"/>
    <w:rsid w:val="006D622A"/>
    <w:rsid w:val="006D64BB"/>
    <w:rsid w:val="006D64C0"/>
    <w:rsid w:val="006D6531"/>
    <w:rsid w:val="006D673A"/>
    <w:rsid w:val="006D67B2"/>
    <w:rsid w:val="006D67F8"/>
    <w:rsid w:val="006D6AA5"/>
    <w:rsid w:val="006D6AF5"/>
    <w:rsid w:val="006D6B2F"/>
    <w:rsid w:val="006D6D7F"/>
    <w:rsid w:val="006D6E04"/>
    <w:rsid w:val="006D7120"/>
    <w:rsid w:val="006D719F"/>
    <w:rsid w:val="006D735C"/>
    <w:rsid w:val="006D7462"/>
    <w:rsid w:val="006D7580"/>
    <w:rsid w:val="006D7636"/>
    <w:rsid w:val="006D78E6"/>
    <w:rsid w:val="006D79DE"/>
    <w:rsid w:val="006D7AF7"/>
    <w:rsid w:val="006D7B87"/>
    <w:rsid w:val="006D7CFC"/>
    <w:rsid w:val="006D7D15"/>
    <w:rsid w:val="006D7E87"/>
    <w:rsid w:val="006E0389"/>
    <w:rsid w:val="006E03FF"/>
    <w:rsid w:val="006E04C6"/>
    <w:rsid w:val="006E05B4"/>
    <w:rsid w:val="006E05FA"/>
    <w:rsid w:val="006E08DF"/>
    <w:rsid w:val="006E0934"/>
    <w:rsid w:val="006E0972"/>
    <w:rsid w:val="006E0E21"/>
    <w:rsid w:val="006E0EEE"/>
    <w:rsid w:val="006E103B"/>
    <w:rsid w:val="006E1078"/>
    <w:rsid w:val="006E132E"/>
    <w:rsid w:val="006E13C8"/>
    <w:rsid w:val="006E1446"/>
    <w:rsid w:val="006E1540"/>
    <w:rsid w:val="006E15D5"/>
    <w:rsid w:val="006E1698"/>
    <w:rsid w:val="006E173A"/>
    <w:rsid w:val="006E1772"/>
    <w:rsid w:val="006E177D"/>
    <w:rsid w:val="006E17DA"/>
    <w:rsid w:val="006E1F10"/>
    <w:rsid w:val="006E1F34"/>
    <w:rsid w:val="006E20A3"/>
    <w:rsid w:val="006E20DA"/>
    <w:rsid w:val="006E2419"/>
    <w:rsid w:val="006E25A5"/>
    <w:rsid w:val="006E2654"/>
    <w:rsid w:val="006E26CF"/>
    <w:rsid w:val="006E2744"/>
    <w:rsid w:val="006E27AA"/>
    <w:rsid w:val="006E2948"/>
    <w:rsid w:val="006E2988"/>
    <w:rsid w:val="006E2A18"/>
    <w:rsid w:val="006E2A58"/>
    <w:rsid w:val="006E2AC6"/>
    <w:rsid w:val="006E2BB4"/>
    <w:rsid w:val="006E2EA0"/>
    <w:rsid w:val="006E2EAB"/>
    <w:rsid w:val="006E301D"/>
    <w:rsid w:val="006E30AA"/>
    <w:rsid w:val="006E33C7"/>
    <w:rsid w:val="006E3670"/>
    <w:rsid w:val="006E3799"/>
    <w:rsid w:val="006E38D7"/>
    <w:rsid w:val="006E3954"/>
    <w:rsid w:val="006E3B39"/>
    <w:rsid w:val="006E3BD8"/>
    <w:rsid w:val="006E3D6B"/>
    <w:rsid w:val="006E3E67"/>
    <w:rsid w:val="006E4204"/>
    <w:rsid w:val="006E45E7"/>
    <w:rsid w:val="006E4864"/>
    <w:rsid w:val="006E489E"/>
    <w:rsid w:val="006E4931"/>
    <w:rsid w:val="006E4AC3"/>
    <w:rsid w:val="006E4AFC"/>
    <w:rsid w:val="006E4B0B"/>
    <w:rsid w:val="006E4B1E"/>
    <w:rsid w:val="006E4F8F"/>
    <w:rsid w:val="006E5011"/>
    <w:rsid w:val="006E5213"/>
    <w:rsid w:val="006E5377"/>
    <w:rsid w:val="006E55BB"/>
    <w:rsid w:val="006E5650"/>
    <w:rsid w:val="006E5759"/>
    <w:rsid w:val="006E5964"/>
    <w:rsid w:val="006E5C30"/>
    <w:rsid w:val="006E5CF9"/>
    <w:rsid w:val="006E5D4E"/>
    <w:rsid w:val="006E6025"/>
    <w:rsid w:val="006E6273"/>
    <w:rsid w:val="006E65AB"/>
    <w:rsid w:val="006E65C2"/>
    <w:rsid w:val="006E66A4"/>
    <w:rsid w:val="006E68BE"/>
    <w:rsid w:val="006E6B40"/>
    <w:rsid w:val="006E6D59"/>
    <w:rsid w:val="006E6F24"/>
    <w:rsid w:val="006E6F26"/>
    <w:rsid w:val="006E7154"/>
    <w:rsid w:val="006E732D"/>
    <w:rsid w:val="006E756D"/>
    <w:rsid w:val="006E7617"/>
    <w:rsid w:val="006E76AB"/>
    <w:rsid w:val="006E7801"/>
    <w:rsid w:val="006E78D1"/>
    <w:rsid w:val="006E7943"/>
    <w:rsid w:val="006E7BC8"/>
    <w:rsid w:val="006E7C6F"/>
    <w:rsid w:val="006F0102"/>
    <w:rsid w:val="006F0239"/>
    <w:rsid w:val="006F02AD"/>
    <w:rsid w:val="006F0327"/>
    <w:rsid w:val="006F0344"/>
    <w:rsid w:val="006F0408"/>
    <w:rsid w:val="006F0546"/>
    <w:rsid w:val="006F0583"/>
    <w:rsid w:val="006F06CE"/>
    <w:rsid w:val="006F0730"/>
    <w:rsid w:val="006F07BC"/>
    <w:rsid w:val="006F09D6"/>
    <w:rsid w:val="006F0A53"/>
    <w:rsid w:val="006F0A8F"/>
    <w:rsid w:val="006F0B73"/>
    <w:rsid w:val="006F0CB3"/>
    <w:rsid w:val="006F0DF4"/>
    <w:rsid w:val="006F0E0D"/>
    <w:rsid w:val="006F0EB4"/>
    <w:rsid w:val="006F0EDF"/>
    <w:rsid w:val="006F0F30"/>
    <w:rsid w:val="006F0F61"/>
    <w:rsid w:val="006F105C"/>
    <w:rsid w:val="006F1262"/>
    <w:rsid w:val="006F1511"/>
    <w:rsid w:val="006F164D"/>
    <w:rsid w:val="006F178E"/>
    <w:rsid w:val="006F1992"/>
    <w:rsid w:val="006F1BF9"/>
    <w:rsid w:val="006F1C34"/>
    <w:rsid w:val="006F1DBE"/>
    <w:rsid w:val="006F1DC1"/>
    <w:rsid w:val="006F1EC8"/>
    <w:rsid w:val="006F1F10"/>
    <w:rsid w:val="006F1F99"/>
    <w:rsid w:val="006F21E9"/>
    <w:rsid w:val="006F22DD"/>
    <w:rsid w:val="006F2373"/>
    <w:rsid w:val="006F23DC"/>
    <w:rsid w:val="006F2440"/>
    <w:rsid w:val="006F245B"/>
    <w:rsid w:val="006F2682"/>
    <w:rsid w:val="006F2840"/>
    <w:rsid w:val="006F2BA7"/>
    <w:rsid w:val="006F2C2C"/>
    <w:rsid w:val="006F2FD7"/>
    <w:rsid w:val="006F3043"/>
    <w:rsid w:val="006F3314"/>
    <w:rsid w:val="006F331E"/>
    <w:rsid w:val="006F34EE"/>
    <w:rsid w:val="006F35A4"/>
    <w:rsid w:val="006F35F7"/>
    <w:rsid w:val="006F3733"/>
    <w:rsid w:val="006F3857"/>
    <w:rsid w:val="006F38FB"/>
    <w:rsid w:val="006F3A5B"/>
    <w:rsid w:val="006F3A60"/>
    <w:rsid w:val="006F3AC0"/>
    <w:rsid w:val="006F3EDE"/>
    <w:rsid w:val="006F3EEE"/>
    <w:rsid w:val="006F3EFE"/>
    <w:rsid w:val="006F3F52"/>
    <w:rsid w:val="006F3FA6"/>
    <w:rsid w:val="006F4046"/>
    <w:rsid w:val="006F462A"/>
    <w:rsid w:val="006F470C"/>
    <w:rsid w:val="006F4877"/>
    <w:rsid w:val="006F4A50"/>
    <w:rsid w:val="006F4AC2"/>
    <w:rsid w:val="006F4B56"/>
    <w:rsid w:val="006F4CFE"/>
    <w:rsid w:val="006F4E48"/>
    <w:rsid w:val="006F4FB5"/>
    <w:rsid w:val="006F5118"/>
    <w:rsid w:val="006F5126"/>
    <w:rsid w:val="006F524C"/>
    <w:rsid w:val="006F524D"/>
    <w:rsid w:val="006F5680"/>
    <w:rsid w:val="006F5696"/>
    <w:rsid w:val="006F571F"/>
    <w:rsid w:val="006F5778"/>
    <w:rsid w:val="006F58FA"/>
    <w:rsid w:val="006F5A35"/>
    <w:rsid w:val="006F5DF4"/>
    <w:rsid w:val="006F6330"/>
    <w:rsid w:val="006F6709"/>
    <w:rsid w:val="006F6B2E"/>
    <w:rsid w:val="006F6E65"/>
    <w:rsid w:val="006F6EB4"/>
    <w:rsid w:val="006F6ED8"/>
    <w:rsid w:val="006F704B"/>
    <w:rsid w:val="006F718C"/>
    <w:rsid w:val="006F72D2"/>
    <w:rsid w:val="006F76ED"/>
    <w:rsid w:val="006F791F"/>
    <w:rsid w:val="006F7971"/>
    <w:rsid w:val="006F79D3"/>
    <w:rsid w:val="006F7B15"/>
    <w:rsid w:val="006F7D26"/>
    <w:rsid w:val="007000AE"/>
    <w:rsid w:val="00700215"/>
    <w:rsid w:val="0070025D"/>
    <w:rsid w:val="007003DA"/>
    <w:rsid w:val="007004EE"/>
    <w:rsid w:val="00700624"/>
    <w:rsid w:val="00700643"/>
    <w:rsid w:val="00700719"/>
    <w:rsid w:val="00700762"/>
    <w:rsid w:val="00700897"/>
    <w:rsid w:val="00700958"/>
    <w:rsid w:val="00700975"/>
    <w:rsid w:val="00700B4E"/>
    <w:rsid w:val="00700BD1"/>
    <w:rsid w:val="00700D08"/>
    <w:rsid w:val="00700D93"/>
    <w:rsid w:val="00700E31"/>
    <w:rsid w:val="00701015"/>
    <w:rsid w:val="0070104A"/>
    <w:rsid w:val="0070130A"/>
    <w:rsid w:val="0070131F"/>
    <w:rsid w:val="00701695"/>
    <w:rsid w:val="00701896"/>
    <w:rsid w:val="007019A3"/>
    <w:rsid w:val="00701CA0"/>
    <w:rsid w:val="00701D7B"/>
    <w:rsid w:val="0070200A"/>
    <w:rsid w:val="0070220C"/>
    <w:rsid w:val="0070225A"/>
    <w:rsid w:val="0070249F"/>
    <w:rsid w:val="00702612"/>
    <w:rsid w:val="007027B2"/>
    <w:rsid w:val="007028B2"/>
    <w:rsid w:val="00702CA3"/>
    <w:rsid w:val="00702E11"/>
    <w:rsid w:val="00702E2A"/>
    <w:rsid w:val="00702EF8"/>
    <w:rsid w:val="00702F91"/>
    <w:rsid w:val="007030F1"/>
    <w:rsid w:val="007031A3"/>
    <w:rsid w:val="007033AD"/>
    <w:rsid w:val="00703606"/>
    <w:rsid w:val="00703743"/>
    <w:rsid w:val="007039C9"/>
    <w:rsid w:val="00703B7F"/>
    <w:rsid w:val="007041B8"/>
    <w:rsid w:val="00704539"/>
    <w:rsid w:val="00704655"/>
    <w:rsid w:val="0070470C"/>
    <w:rsid w:val="0070472D"/>
    <w:rsid w:val="0070490F"/>
    <w:rsid w:val="00704A71"/>
    <w:rsid w:val="00704CDA"/>
    <w:rsid w:val="00704F78"/>
    <w:rsid w:val="00705044"/>
    <w:rsid w:val="0070506C"/>
    <w:rsid w:val="00705072"/>
    <w:rsid w:val="007052AB"/>
    <w:rsid w:val="007053DD"/>
    <w:rsid w:val="007054BB"/>
    <w:rsid w:val="007055B6"/>
    <w:rsid w:val="00705669"/>
    <w:rsid w:val="007058E0"/>
    <w:rsid w:val="00705A9A"/>
    <w:rsid w:val="00705AB0"/>
    <w:rsid w:val="00705AC7"/>
    <w:rsid w:val="00705B2D"/>
    <w:rsid w:val="00705B5C"/>
    <w:rsid w:val="00705B7C"/>
    <w:rsid w:val="00705D7B"/>
    <w:rsid w:val="00705DD7"/>
    <w:rsid w:val="00705E9A"/>
    <w:rsid w:val="00705F6F"/>
    <w:rsid w:val="007061EA"/>
    <w:rsid w:val="007062EC"/>
    <w:rsid w:val="00706304"/>
    <w:rsid w:val="0070638E"/>
    <w:rsid w:val="0070691D"/>
    <w:rsid w:val="007069A5"/>
    <w:rsid w:val="00706B03"/>
    <w:rsid w:val="00706DD4"/>
    <w:rsid w:val="00706E00"/>
    <w:rsid w:val="00706E16"/>
    <w:rsid w:val="00706F0D"/>
    <w:rsid w:val="007070DE"/>
    <w:rsid w:val="007070F7"/>
    <w:rsid w:val="0070738A"/>
    <w:rsid w:val="00707391"/>
    <w:rsid w:val="007073D5"/>
    <w:rsid w:val="00707421"/>
    <w:rsid w:val="0070762F"/>
    <w:rsid w:val="0070775F"/>
    <w:rsid w:val="00707AF2"/>
    <w:rsid w:val="00707B9F"/>
    <w:rsid w:val="00707DD8"/>
    <w:rsid w:val="007100EB"/>
    <w:rsid w:val="00710549"/>
    <w:rsid w:val="00710803"/>
    <w:rsid w:val="00710912"/>
    <w:rsid w:val="00710924"/>
    <w:rsid w:val="007109C7"/>
    <w:rsid w:val="00710DFE"/>
    <w:rsid w:val="00710FBE"/>
    <w:rsid w:val="00711057"/>
    <w:rsid w:val="00711195"/>
    <w:rsid w:val="007116A4"/>
    <w:rsid w:val="007116B5"/>
    <w:rsid w:val="00711AB1"/>
    <w:rsid w:val="00711AFA"/>
    <w:rsid w:val="00711B3C"/>
    <w:rsid w:val="00711E96"/>
    <w:rsid w:val="00712177"/>
    <w:rsid w:val="007123E1"/>
    <w:rsid w:val="007123EF"/>
    <w:rsid w:val="00712425"/>
    <w:rsid w:val="0071246B"/>
    <w:rsid w:val="007125F4"/>
    <w:rsid w:val="00712767"/>
    <w:rsid w:val="00712772"/>
    <w:rsid w:val="0071287F"/>
    <w:rsid w:val="00712B02"/>
    <w:rsid w:val="00712B84"/>
    <w:rsid w:val="007130F3"/>
    <w:rsid w:val="0071319E"/>
    <w:rsid w:val="00713388"/>
    <w:rsid w:val="00713563"/>
    <w:rsid w:val="00713947"/>
    <w:rsid w:val="00713AB8"/>
    <w:rsid w:val="00713B38"/>
    <w:rsid w:val="00713BD0"/>
    <w:rsid w:val="00713ECD"/>
    <w:rsid w:val="00713F52"/>
    <w:rsid w:val="007141AB"/>
    <w:rsid w:val="00714268"/>
    <w:rsid w:val="00714429"/>
    <w:rsid w:val="007144F0"/>
    <w:rsid w:val="00714559"/>
    <w:rsid w:val="0071457A"/>
    <w:rsid w:val="00714622"/>
    <w:rsid w:val="00714957"/>
    <w:rsid w:val="00714B8D"/>
    <w:rsid w:val="00714BBF"/>
    <w:rsid w:val="00714F9E"/>
    <w:rsid w:val="007150EE"/>
    <w:rsid w:val="00715157"/>
    <w:rsid w:val="00715159"/>
    <w:rsid w:val="007151BC"/>
    <w:rsid w:val="007152B0"/>
    <w:rsid w:val="00715392"/>
    <w:rsid w:val="007153A6"/>
    <w:rsid w:val="007155A4"/>
    <w:rsid w:val="007159C2"/>
    <w:rsid w:val="00715AF5"/>
    <w:rsid w:val="00715E95"/>
    <w:rsid w:val="00715FDF"/>
    <w:rsid w:val="0071611E"/>
    <w:rsid w:val="0071619B"/>
    <w:rsid w:val="007161CE"/>
    <w:rsid w:val="0071626E"/>
    <w:rsid w:val="00716540"/>
    <w:rsid w:val="0071656B"/>
    <w:rsid w:val="007165F4"/>
    <w:rsid w:val="0071668E"/>
    <w:rsid w:val="007167C5"/>
    <w:rsid w:val="0071695A"/>
    <w:rsid w:val="00716B16"/>
    <w:rsid w:val="00716C32"/>
    <w:rsid w:val="00716C33"/>
    <w:rsid w:val="00716C4D"/>
    <w:rsid w:val="00717353"/>
    <w:rsid w:val="00717361"/>
    <w:rsid w:val="0071737A"/>
    <w:rsid w:val="0071748D"/>
    <w:rsid w:val="00717545"/>
    <w:rsid w:val="007176A5"/>
    <w:rsid w:val="00717D77"/>
    <w:rsid w:val="00717EAD"/>
    <w:rsid w:val="00717F14"/>
    <w:rsid w:val="00717FB5"/>
    <w:rsid w:val="00720120"/>
    <w:rsid w:val="007201FA"/>
    <w:rsid w:val="00720361"/>
    <w:rsid w:val="00720382"/>
    <w:rsid w:val="007206DB"/>
    <w:rsid w:val="0072072C"/>
    <w:rsid w:val="00720AD4"/>
    <w:rsid w:val="00721576"/>
    <w:rsid w:val="007216AD"/>
    <w:rsid w:val="00721A6F"/>
    <w:rsid w:val="00721B93"/>
    <w:rsid w:val="00721C11"/>
    <w:rsid w:val="007220F5"/>
    <w:rsid w:val="00722158"/>
    <w:rsid w:val="007221B8"/>
    <w:rsid w:val="00722240"/>
    <w:rsid w:val="0072225D"/>
    <w:rsid w:val="007224E0"/>
    <w:rsid w:val="007225FF"/>
    <w:rsid w:val="007227FE"/>
    <w:rsid w:val="007228AE"/>
    <w:rsid w:val="00722B1C"/>
    <w:rsid w:val="00722C5C"/>
    <w:rsid w:val="00722E96"/>
    <w:rsid w:val="00722F5A"/>
    <w:rsid w:val="00723042"/>
    <w:rsid w:val="007231B4"/>
    <w:rsid w:val="0072326F"/>
    <w:rsid w:val="007232E7"/>
    <w:rsid w:val="00723396"/>
    <w:rsid w:val="007233D4"/>
    <w:rsid w:val="007236BD"/>
    <w:rsid w:val="0072377D"/>
    <w:rsid w:val="00723848"/>
    <w:rsid w:val="007238D8"/>
    <w:rsid w:val="00723A05"/>
    <w:rsid w:val="00723ED0"/>
    <w:rsid w:val="007241FD"/>
    <w:rsid w:val="00724363"/>
    <w:rsid w:val="007243B2"/>
    <w:rsid w:val="00724425"/>
    <w:rsid w:val="0072450F"/>
    <w:rsid w:val="00724565"/>
    <w:rsid w:val="007247E9"/>
    <w:rsid w:val="00724893"/>
    <w:rsid w:val="00724A27"/>
    <w:rsid w:val="00724ACD"/>
    <w:rsid w:val="00724B92"/>
    <w:rsid w:val="00724CE2"/>
    <w:rsid w:val="00724CEB"/>
    <w:rsid w:val="00724E6C"/>
    <w:rsid w:val="00724EE3"/>
    <w:rsid w:val="00724FD6"/>
    <w:rsid w:val="00724FDE"/>
    <w:rsid w:val="00725238"/>
    <w:rsid w:val="00725270"/>
    <w:rsid w:val="007252E1"/>
    <w:rsid w:val="00725515"/>
    <w:rsid w:val="0072562F"/>
    <w:rsid w:val="00725703"/>
    <w:rsid w:val="0072591C"/>
    <w:rsid w:val="00725A8A"/>
    <w:rsid w:val="00725A97"/>
    <w:rsid w:val="00725BB8"/>
    <w:rsid w:val="00725D15"/>
    <w:rsid w:val="00725EA3"/>
    <w:rsid w:val="0072613E"/>
    <w:rsid w:val="00726195"/>
    <w:rsid w:val="00726303"/>
    <w:rsid w:val="00726500"/>
    <w:rsid w:val="00726546"/>
    <w:rsid w:val="00726B19"/>
    <w:rsid w:val="00726C31"/>
    <w:rsid w:val="00726D32"/>
    <w:rsid w:val="00726D8C"/>
    <w:rsid w:val="00726DC7"/>
    <w:rsid w:val="00726ED0"/>
    <w:rsid w:val="00726EFD"/>
    <w:rsid w:val="00727400"/>
    <w:rsid w:val="00727553"/>
    <w:rsid w:val="0072763B"/>
    <w:rsid w:val="007276AF"/>
    <w:rsid w:val="00727851"/>
    <w:rsid w:val="00727864"/>
    <w:rsid w:val="007278D7"/>
    <w:rsid w:val="00727AC3"/>
    <w:rsid w:val="00727AFF"/>
    <w:rsid w:val="00727D7E"/>
    <w:rsid w:val="00727DB5"/>
    <w:rsid w:val="00727E9C"/>
    <w:rsid w:val="00727EA1"/>
    <w:rsid w:val="0073004B"/>
    <w:rsid w:val="007301C8"/>
    <w:rsid w:val="0073024D"/>
    <w:rsid w:val="0073025C"/>
    <w:rsid w:val="007302B4"/>
    <w:rsid w:val="007305FD"/>
    <w:rsid w:val="007307F3"/>
    <w:rsid w:val="00730884"/>
    <w:rsid w:val="00730AF5"/>
    <w:rsid w:val="00730C8E"/>
    <w:rsid w:val="00730C99"/>
    <w:rsid w:val="00730FC1"/>
    <w:rsid w:val="00731245"/>
    <w:rsid w:val="007313B1"/>
    <w:rsid w:val="0073178A"/>
    <w:rsid w:val="00731B19"/>
    <w:rsid w:val="00731C94"/>
    <w:rsid w:val="00731D1C"/>
    <w:rsid w:val="00731E9D"/>
    <w:rsid w:val="00731EF1"/>
    <w:rsid w:val="0073218F"/>
    <w:rsid w:val="0073236A"/>
    <w:rsid w:val="00732398"/>
    <w:rsid w:val="00732450"/>
    <w:rsid w:val="00732468"/>
    <w:rsid w:val="00732500"/>
    <w:rsid w:val="00732CEB"/>
    <w:rsid w:val="00732D18"/>
    <w:rsid w:val="00733059"/>
    <w:rsid w:val="007331B9"/>
    <w:rsid w:val="0073322A"/>
    <w:rsid w:val="00733277"/>
    <w:rsid w:val="007332B4"/>
    <w:rsid w:val="007332C3"/>
    <w:rsid w:val="00733327"/>
    <w:rsid w:val="00733596"/>
    <w:rsid w:val="0073384E"/>
    <w:rsid w:val="007338D2"/>
    <w:rsid w:val="00733EA5"/>
    <w:rsid w:val="00733FE7"/>
    <w:rsid w:val="00734010"/>
    <w:rsid w:val="00734107"/>
    <w:rsid w:val="007341A3"/>
    <w:rsid w:val="007343FC"/>
    <w:rsid w:val="00734432"/>
    <w:rsid w:val="0073448C"/>
    <w:rsid w:val="007346EB"/>
    <w:rsid w:val="0073473B"/>
    <w:rsid w:val="00734760"/>
    <w:rsid w:val="0073486B"/>
    <w:rsid w:val="007348F4"/>
    <w:rsid w:val="00734B3D"/>
    <w:rsid w:val="00734B5B"/>
    <w:rsid w:val="00734D53"/>
    <w:rsid w:val="00734E7B"/>
    <w:rsid w:val="00734F8C"/>
    <w:rsid w:val="00734FDA"/>
    <w:rsid w:val="00735192"/>
    <w:rsid w:val="0073524B"/>
    <w:rsid w:val="00735289"/>
    <w:rsid w:val="007352E9"/>
    <w:rsid w:val="0073548E"/>
    <w:rsid w:val="00735651"/>
    <w:rsid w:val="007356CC"/>
    <w:rsid w:val="00735702"/>
    <w:rsid w:val="00735719"/>
    <w:rsid w:val="0073571A"/>
    <w:rsid w:val="00735725"/>
    <w:rsid w:val="00735765"/>
    <w:rsid w:val="007358CF"/>
    <w:rsid w:val="00735949"/>
    <w:rsid w:val="00735B37"/>
    <w:rsid w:val="00735B9A"/>
    <w:rsid w:val="00735E45"/>
    <w:rsid w:val="00735E64"/>
    <w:rsid w:val="00735EB5"/>
    <w:rsid w:val="00735F3E"/>
    <w:rsid w:val="00735F90"/>
    <w:rsid w:val="0073606D"/>
    <w:rsid w:val="007361D9"/>
    <w:rsid w:val="007362C5"/>
    <w:rsid w:val="007363C5"/>
    <w:rsid w:val="00736484"/>
    <w:rsid w:val="00736517"/>
    <w:rsid w:val="007365F7"/>
    <w:rsid w:val="00736768"/>
    <w:rsid w:val="007367E6"/>
    <w:rsid w:val="0073691F"/>
    <w:rsid w:val="00736A83"/>
    <w:rsid w:val="00736E3C"/>
    <w:rsid w:val="00736E4B"/>
    <w:rsid w:val="00736F26"/>
    <w:rsid w:val="00737332"/>
    <w:rsid w:val="0073758A"/>
    <w:rsid w:val="007375F4"/>
    <w:rsid w:val="00737937"/>
    <w:rsid w:val="00737BFA"/>
    <w:rsid w:val="00737E48"/>
    <w:rsid w:val="00737E8B"/>
    <w:rsid w:val="00737F5E"/>
    <w:rsid w:val="0074036B"/>
    <w:rsid w:val="007403C6"/>
    <w:rsid w:val="007403E8"/>
    <w:rsid w:val="00740481"/>
    <w:rsid w:val="00740494"/>
    <w:rsid w:val="00740535"/>
    <w:rsid w:val="007407BB"/>
    <w:rsid w:val="00740840"/>
    <w:rsid w:val="007409B9"/>
    <w:rsid w:val="00740A8A"/>
    <w:rsid w:val="00740B80"/>
    <w:rsid w:val="00740B8E"/>
    <w:rsid w:val="00740D0B"/>
    <w:rsid w:val="00740D32"/>
    <w:rsid w:val="00740E31"/>
    <w:rsid w:val="00740F3B"/>
    <w:rsid w:val="007410B9"/>
    <w:rsid w:val="00741172"/>
    <w:rsid w:val="00741617"/>
    <w:rsid w:val="0074193E"/>
    <w:rsid w:val="00741A71"/>
    <w:rsid w:val="00741CF6"/>
    <w:rsid w:val="00741D31"/>
    <w:rsid w:val="00741D94"/>
    <w:rsid w:val="00742062"/>
    <w:rsid w:val="00742091"/>
    <w:rsid w:val="007420D2"/>
    <w:rsid w:val="00742224"/>
    <w:rsid w:val="0074236E"/>
    <w:rsid w:val="0074241F"/>
    <w:rsid w:val="00742528"/>
    <w:rsid w:val="00742711"/>
    <w:rsid w:val="00742794"/>
    <w:rsid w:val="00742795"/>
    <w:rsid w:val="007427AF"/>
    <w:rsid w:val="0074280A"/>
    <w:rsid w:val="0074281C"/>
    <w:rsid w:val="00742A52"/>
    <w:rsid w:val="00742B3F"/>
    <w:rsid w:val="00742BC8"/>
    <w:rsid w:val="00742F38"/>
    <w:rsid w:val="00743033"/>
    <w:rsid w:val="0074324B"/>
    <w:rsid w:val="00743266"/>
    <w:rsid w:val="007432C3"/>
    <w:rsid w:val="007435D6"/>
    <w:rsid w:val="007435F7"/>
    <w:rsid w:val="00743786"/>
    <w:rsid w:val="007438AC"/>
    <w:rsid w:val="007438F6"/>
    <w:rsid w:val="00744073"/>
    <w:rsid w:val="0074419F"/>
    <w:rsid w:val="007441AB"/>
    <w:rsid w:val="007444CA"/>
    <w:rsid w:val="00744FA7"/>
    <w:rsid w:val="00745057"/>
    <w:rsid w:val="00745110"/>
    <w:rsid w:val="007452EC"/>
    <w:rsid w:val="0074538E"/>
    <w:rsid w:val="00745415"/>
    <w:rsid w:val="007456C9"/>
    <w:rsid w:val="00745820"/>
    <w:rsid w:val="007458E1"/>
    <w:rsid w:val="007458EF"/>
    <w:rsid w:val="00745999"/>
    <w:rsid w:val="007459FE"/>
    <w:rsid w:val="00745E12"/>
    <w:rsid w:val="00745E2B"/>
    <w:rsid w:val="00745FDC"/>
    <w:rsid w:val="00746038"/>
    <w:rsid w:val="00746377"/>
    <w:rsid w:val="00746383"/>
    <w:rsid w:val="0074644F"/>
    <w:rsid w:val="00746572"/>
    <w:rsid w:val="007466A2"/>
    <w:rsid w:val="00746722"/>
    <w:rsid w:val="0074672D"/>
    <w:rsid w:val="007469D4"/>
    <w:rsid w:val="00746A49"/>
    <w:rsid w:val="00746B2F"/>
    <w:rsid w:val="00746B60"/>
    <w:rsid w:val="00746C23"/>
    <w:rsid w:val="00746CC5"/>
    <w:rsid w:val="00746D23"/>
    <w:rsid w:val="00746F7A"/>
    <w:rsid w:val="0074718B"/>
    <w:rsid w:val="0074719C"/>
    <w:rsid w:val="0074732B"/>
    <w:rsid w:val="007473A9"/>
    <w:rsid w:val="00747518"/>
    <w:rsid w:val="00747560"/>
    <w:rsid w:val="007475F6"/>
    <w:rsid w:val="007475F8"/>
    <w:rsid w:val="00747898"/>
    <w:rsid w:val="00747951"/>
    <w:rsid w:val="00747C1D"/>
    <w:rsid w:val="00747CF1"/>
    <w:rsid w:val="00747D1C"/>
    <w:rsid w:val="00747DBF"/>
    <w:rsid w:val="00747E58"/>
    <w:rsid w:val="00747FB0"/>
    <w:rsid w:val="0075019E"/>
    <w:rsid w:val="007504DE"/>
    <w:rsid w:val="00750561"/>
    <w:rsid w:val="00750632"/>
    <w:rsid w:val="007506E9"/>
    <w:rsid w:val="00750865"/>
    <w:rsid w:val="00750A87"/>
    <w:rsid w:val="00750B51"/>
    <w:rsid w:val="00750BC8"/>
    <w:rsid w:val="00750DA7"/>
    <w:rsid w:val="00750E3A"/>
    <w:rsid w:val="00750FC8"/>
    <w:rsid w:val="00750FE5"/>
    <w:rsid w:val="00750FF2"/>
    <w:rsid w:val="007511A2"/>
    <w:rsid w:val="00751644"/>
    <w:rsid w:val="007516FA"/>
    <w:rsid w:val="007517AB"/>
    <w:rsid w:val="0075184E"/>
    <w:rsid w:val="007518DA"/>
    <w:rsid w:val="00751987"/>
    <w:rsid w:val="00751A73"/>
    <w:rsid w:val="00751B0A"/>
    <w:rsid w:val="00751CEA"/>
    <w:rsid w:val="00752030"/>
    <w:rsid w:val="0075264B"/>
    <w:rsid w:val="007526E3"/>
    <w:rsid w:val="00752778"/>
    <w:rsid w:val="00752789"/>
    <w:rsid w:val="0075282B"/>
    <w:rsid w:val="0075284D"/>
    <w:rsid w:val="00752A8B"/>
    <w:rsid w:val="00752BD1"/>
    <w:rsid w:val="00752D04"/>
    <w:rsid w:val="00752D3E"/>
    <w:rsid w:val="0075308C"/>
    <w:rsid w:val="007530D2"/>
    <w:rsid w:val="00753184"/>
    <w:rsid w:val="007533C1"/>
    <w:rsid w:val="007534EF"/>
    <w:rsid w:val="0075366F"/>
    <w:rsid w:val="00753864"/>
    <w:rsid w:val="00753B21"/>
    <w:rsid w:val="00753D05"/>
    <w:rsid w:val="00753E32"/>
    <w:rsid w:val="00753E5B"/>
    <w:rsid w:val="00753EB5"/>
    <w:rsid w:val="007540D0"/>
    <w:rsid w:val="00754422"/>
    <w:rsid w:val="0075449B"/>
    <w:rsid w:val="00754517"/>
    <w:rsid w:val="007545BE"/>
    <w:rsid w:val="007545F3"/>
    <w:rsid w:val="00754A12"/>
    <w:rsid w:val="00754A86"/>
    <w:rsid w:val="00754B6B"/>
    <w:rsid w:val="00754B81"/>
    <w:rsid w:val="00754C3E"/>
    <w:rsid w:val="00754D10"/>
    <w:rsid w:val="00755067"/>
    <w:rsid w:val="00755126"/>
    <w:rsid w:val="007551E2"/>
    <w:rsid w:val="0075528E"/>
    <w:rsid w:val="00755306"/>
    <w:rsid w:val="00755385"/>
    <w:rsid w:val="00755434"/>
    <w:rsid w:val="00755519"/>
    <w:rsid w:val="00755649"/>
    <w:rsid w:val="007558B7"/>
    <w:rsid w:val="00755A90"/>
    <w:rsid w:val="00755E6F"/>
    <w:rsid w:val="00755E9F"/>
    <w:rsid w:val="00755F63"/>
    <w:rsid w:val="00756177"/>
    <w:rsid w:val="00756634"/>
    <w:rsid w:val="00756864"/>
    <w:rsid w:val="00756A2B"/>
    <w:rsid w:val="00756B71"/>
    <w:rsid w:val="00756BF2"/>
    <w:rsid w:val="00756CB2"/>
    <w:rsid w:val="00756E22"/>
    <w:rsid w:val="00757049"/>
    <w:rsid w:val="0075721B"/>
    <w:rsid w:val="007574A4"/>
    <w:rsid w:val="007574AF"/>
    <w:rsid w:val="007575B4"/>
    <w:rsid w:val="00757689"/>
    <w:rsid w:val="007576F3"/>
    <w:rsid w:val="0075780E"/>
    <w:rsid w:val="00757820"/>
    <w:rsid w:val="007579F9"/>
    <w:rsid w:val="00757C94"/>
    <w:rsid w:val="00760096"/>
    <w:rsid w:val="0076012C"/>
    <w:rsid w:val="0076017A"/>
    <w:rsid w:val="00760211"/>
    <w:rsid w:val="0076051B"/>
    <w:rsid w:val="0076071B"/>
    <w:rsid w:val="007609D7"/>
    <w:rsid w:val="00760ADE"/>
    <w:rsid w:val="00760D3A"/>
    <w:rsid w:val="00760F9C"/>
    <w:rsid w:val="0076105E"/>
    <w:rsid w:val="00761321"/>
    <w:rsid w:val="00761649"/>
    <w:rsid w:val="00761670"/>
    <w:rsid w:val="00761696"/>
    <w:rsid w:val="00761710"/>
    <w:rsid w:val="00761BDD"/>
    <w:rsid w:val="00761C42"/>
    <w:rsid w:val="00761D6C"/>
    <w:rsid w:val="00761DAF"/>
    <w:rsid w:val="00761E9F"/>
    <w:rsid w:val="00761F0F"/>
    <w:rsid w:val="007620F5"/>
    <w:rsid w:val="007621A5"/>
    <w:rsid w:val="0076226C"/>
    <w:rsid w:val="00762432"/>
    <w:rsid w:val="00762657"/>
    <w:rsid w:val="00762662"/>
    <w:rsid w:val="0076305F"/>
    <w:rsid w:val="00763556"/>
    <w:rsid w:val="007637D9"/>
    <w:rsid w:val="00763880"/>
    <w:rsid w:val="00763895"/>
    <w:rsid w:val="00763DF9"/>
    <w:rsid w:val="00763EC4"/>
    <w:rsid w:val="00763FB7"/>
    <w:rsid w:val="00764090"/>
    <w:rsid w:val="00764227"/>
    <w:rsid w:val="00764478"/>
    <w:rsid w:val="0076461C"/>
    <w:rsid w:val="007646D9"/>
    <w:rsid w:val="00764706"/>
    <w:rsid w:val="007647A1"/>
    <w:rsid w:val="00764820"/>
    <w:rsid w:val="007648EC"/>
    <w:rsid w:val="00764A0F"/>
    <w:rsid w:val="00764A97"/>
    <w:rsid w:val="00764AD4"/>
    <w:rsid w:val="00764B0C"/>
    <w:rsid w:val="00764BFE"/>
    <w:rsid w:val="00764D8C"/>
    <w:rsid w:val="00764DB7"/>
    <w:rsid w:val="00764F6E"/>
    <w:rsid w:val="00764F7B"/>
    <w:rsid w:val="00765061"/>
    <w:rsid w:val="00765250"/>
    <w:rsid w:val="0076525D"/>
    <w:rsid w:val="0076542C"/>
    <w:rsid w:val="00765551"/>
    <w:rsid w:val="0076567B"/>
    <w:rsid w:val="00765795"/>
    <w:rsid w:val="007657C5"/>
    <w:rsid w:val="0076591D"/>
    <w:rsid w:val="00765A77"/>
    <w:rsid w:val="00765D4B"/>
    <w:rsid w:val="00765EA1"/>
    <w:rsid w:val="00766045"/>
    <w:rsid w:val="00766481"/>
    <w:rsid w:val="0076656F"/>
    <w:rsid w:val="0076660C"/>
    <w:rsid w:val="00766847"/>
    <w:rsid w:val="00766933"/>
    <w:rsid w:val="00766CAA"/>
    <w:rsid w:val="00766D81"/>
    <w:rsid w:val="00767339"/>
    <w:rsid w:val="00767363"/>
    <w:rsid w:val="007673AB"/>
    <w:rsid w:val="007673D2"/>
    <w:rsid w:val="0076742D"/>
    <w:rsid w:val="007676B2"/>
    <w:rsid w:val="00767719"/>
    <w:rsid w:val="00767727"/>
    <w:rsid w:val="00767752"/>
    <w:rsid w:val="00767767"/>
    <w:rsid w:val="0076777E"/>
    <w:rsid w:val="00767A5B"/>
    <w:rsid w:val="00767A75"/>
    <w:rsid w:val="00767B6F"/>
    <w:rsid w:val="00767DA2"/>
    <w:rsid w:val="00767E92"/>
    <w:rsid w:val="00767F06"/>
    <w:rsid w:val="00767F4C"/>
    <w:rsid w:val="007702F1"/>
    <w:rsid w:val="00770312"/>
    <w:rsid w:val="00770561"/>
    <w:rsid w:val="00770596"/>
    <w:rsid w:val="007706BA"/>
    <w:rsid w:val="00770744"/>
    <w:rsid w:val="00770817"/>
    <w:rsid w:val="007713FD"/>
    <w:rsid w:val="0077147C"/>
    <w:rsid w:val="007714A1"/>
    <w:rsid w:val="0077178F"/>
    <w:rsid w:val="007717A7"/>
    <w:rsid w:val="007719CB"/>
    <w:rsid w:val="00771A2C"/>
    <w:rsid w:val="00771AD4"/>
    <w:rsid w:val="00771CA1"/>
    <w:rsid w:val="00771F8D"/>
    <w:rsid w:val="0077233D"/>
    <w:rsid w:val="007723DB"/>
    <w:rsid w:val="007725CB"/>
    <w:rsid w:val="0077291E"/>
    <w:rsid w:val="00772C1E"/>
    <w:rsid w:val="00773124"/>
    <w:rsid w:val="00773529"/>
    <w:rsid w:val="007735E0"/>
    <w:rsid w:val="00773610"/>
    <w:rsid w:val="0077388C"/>
    <w:rsid w:val="007738A1"/>
    <w:rsid w:val="00773B43"/>
    <w:rsid w:val="00773E77"/>
    <w:rsid w:val="00773F07"/>
    <w:rsid w:val="00774039"/>
    <w:rsid w:val="00774168"/>
    <w:rsid w:val="007741E8"/>
    <w:rsid w:val="007742A3"/>
    <w:rsid w:val="007742F4"/>
    <w:rsid w:val="007745CD"/>
    <w:rsid w:val="0077462F"/>
    <w:rsid w:val="007746D4"/>
    <w:rsid w:val="007746F2"/>
    <w:rsid w:val="007747F5"/>
    <w:rsid w:val="007748C1"/>
    <w:rsid w:val="00774C54"/>
    <w:rsid w:val="00774DD4"/>
    <w:rsid w:val="00775253"/>
    <w:rsid w:val="007752F7"/>
    <w:rsid w:val="007754A0"/>
    <w:rsid w:val="00775520"/>
    <w:rsid w:val="0077586F"/>
    <w:rsid w:val="007758FF"/>
    <w:rsid w:val="00775936"/>
    <w:rsid w:val="00775A75"/>
    <w:rsid w:val="00775A90"/>
    <w:rsid w:val="00775BE2"/>
    <w:rsid w:val="00775C3F"/>
    <w:rsid w:val="00775CA4"/>
    <w:rsid w:val="00775EEA"/>
    <w:rsid w:val="00775FC0"/>
    <w:rsid w:val="00775FFA"/>
    <w:rsid w:val="00776014"/>
    <w:rsid w:val="007760A9"/>
    <w:rsid w:val="007760D6"/>
    <w:rsid w:val="00776111"/>
    <w:rsid w:val="007761AB"/>
    <w:rsid w:val="007763DC"/>
    <w:rsid w:val="00776701"/>
    <w:rsid w:val="0077673A"/>
    <w:rsid w:val="00776A0A"/>
    <w:rsid w:val="00776B20"/>
    <w:rsid w:val="00776BB3"/>
    <w:rsid w:val="00776D94"/>
    <w:rsid w:val="00776E65"/>
    <w:rsid w:val="00776EE4"/>
    <w:rsid w:val="00776FCE"/>
    <w:rsid w:val="007770E8"/>
    <w:rsid w:val="007771D7"/>
    <w:rsid w:val="0077721F"/>
    <w:rsid w:val="0077739B"/>
    <w:rsid w:val="0077743E"/>
    <w:rsid w:val="007774B4"/>
    <w:rsid w:val="00777570"/>
    <w:rsid w:val="007776D1"/>
    <w:rsid w:val="00777956"/>
    <w:rsid w:val="00777A32"/>
    <w:rsid w:val="00777A7C"/>
    <w:rsid w:val="00777B51"/>
    <w:rsid w:val="00777B79"/>
    <w:rsid w:val="00777CAD"/>
    <w:rsid w:val="00777D71"/>
    <w:rsid w:val="00777E1D"/>
    <w:rsid w:val="00777E34"/>
    <w:rsid w:val="00777EA7"/>
    <w:rsid w:val="00777F87"/>
    <w:rsid w:val="0078006E"/>
    <w:rsid w:val="00780600"/>
    <w:rsid w:val="0078076A"/>
    <w:rsid w:val="007807A5"/>
    <w:rsid w:val="007808B7"/>
    <w:rsid w:val="007808CE"/>
    <w:rsid w:val="0078091F"/>
    <w:rsid w:val="00780987"/>
    <w:rsid w:val="00780A08"/>
    <w:rsid w:val="00780A40"/>
    <w:rsid w:val="00780AC1"/>
    <w:rsid w:val="00780B2A"/>
    <w:rsid w:val="00780C07"/>
    <w:rsid w:val="00780F09"/>
    <w:rsid w:val="00780F2B"/>
    <w:rsid w:val="00780FD5"/>
    <w:rsid w:val="00780FD9"/>
    <w:rsid w:val="007810DB"/>
    <w:rsid w:val="007811EB"/>
    <w:rsid w:val="00781601"/>
    <w:rsid w:val="00781725"/>
    <w:rsid w:val="00781832"/>
    <w:rsid w:val="0078197D"/>
    <w:rsid w:val="00781AB9"/>
    <w:rsid w:val="00781B8C"/>
    <w:rsid w:val="00781DEB"/>
    <w:rsid w:val="00782087"/>
    <w:rsid w:val="0078219C"/>
    <w:rsid w:val="007821BC"/>
    <w:rsid w:val="007821F9"/>
    <w:rsid w:val="00782642"/>
    <w:rsid w:val="007826CE"/>
    <w:rsid w:val="007826FD"/>
    <w:rsid w:val="0078271E"/>
    <w:rsid w:val="007828D7"/>
    <w:rsid w:val="00782F1C"/>
    <w:rsid w:val="00783184"/>
    <w:rsid w:val="007834E8"/>
    <w:rsid w:val="00783749"/>
    <w:rsid w:val="007839EB"/>
    <w:rsid w:val="007839EF"/>
    <w:rsid w:val="00783A47"/>
    <w:rsid w:val="00783AE2"/>
    <w:rsid w:val="00783AF9"/>
    <w:rsid w:val="00783B1F"/>
    <w:rsid w:val="00783CD2"/>
    <w:rsid w:val="00783F9D"/>
    <w:rsid w:val="0078413A"/>
    <w:rsid w:val="007841C9"/>
    <w:rsid w:val="007841DF"/>
    <w:rsid w:val="007842D2"/>
    <w:rsid w:val="00784316"/>
    <w:rsid w:val="00784379"/>
    <w:rsid w:val="0078447D"/>
    <w:rsid w:val="0078451F"/>
    <w:rsid w:val="00784935"/>
    <w:rsid w:val="00784A10"/>
    <w:rsid w:val="00784A47"/>
    <w:rsid w:val="00784AB6"/>
    <w:rsid w:val="00784B9D"/>
    <w:rsid w:val="00784CF4"/>
    <w:rsid w:val="00784F30"/>
    <w:rsid w:val="0078506D"/>
    <w:rsid w:val="007850A0"/>
    <w:rsid w:val="007852FF"/>
    <w:rsid w:val="00785389"/>
    <w:rsid w:val="00785396"/>
    <w:rsid w:val="00785480"/>
    <w:rsid w:val="007854C8"/>
    <w:rsid w:val="00785E29"/>
    <w:rsid w:val="00785FD1"/>
    <w:rsid w:val="00786078"/>
    <w:rsid w:val="007860E3"/>
    <w:rsid w:val="007862BF"/>
    <w:rsid w:val="0078632B"/>
    <w:rsid w:val="007864E2"/>
    <w:rsid w:val="007865BB"/>
    <w:rsid w:val="00786610"/>
    <w:rsid w:val="00786736"/>
    <w:rsid w:val="0078681A"/>
    <w:rsid w:val="00786A78"/>
    <w:rsid w:val="00786CDF"/>
    <w:rsid w:val="00786CE4"/>
    <w:rsid w:val="007872E0"/>
    <w:rsid w:val="007872F6"/>
    <w:rsid w:val="00787411"/>
    <w:rsid w:val="007874ED"/>
    <w:rsid w:val="00787501"/>
    <w:rsid w:val="007879E9"/>
    <w:rsid w:val="007879FD"/>
    <w:rsid w:val="00787CA9"/>
    <w:rsid w:val="00787D50"/>
    <w:rsid w:val="00787F40"/>
    <w:rsid w:val="00790195"/>
    <w:rsid w:val="007903D2"/>
    <w:rsid w:val="0079057E"/>
    <w:rsid w:val="00790606"/>
    <w:rsid w:val="00790609"/>
    <w:rsid w:val="00790721"/>
    <w:rsid w:val="00790889"/>
    <w:rsid w:val="00790A38"/>
    <w:rsid w:val="00790BDF"/>
    <w:rsid w:val="00790C78"/>
    <w:rsid w:val="00790CE4"/>
    <w:rsid w:val="00790D1B"/>
    <w:rsid w:val="00790D7A"/>
    <w:rsid w:val="00790DB0"/>
    <w:rsid w:val="00790F34"/>
    <w:rsid w:val="00791002"/>
    <w:rsid w:val="0079104F"/>
    <w:rsid w:val="007911BD"/>
    <w:rsid w:val="007912ED"/>
    <w:rsid w:val="0079132C"/>
    <w:rsid w:val="0079137A"/>
    <w:rsid w:val="0079169F"/>
    <w:rsid w:val="007917B2"/>
    <w:rsid w:val="007917D4"/>
    <w:rsid w:val="007918B9"/>
    <w:rsid w:val="0079191F"/>
    <w:rsid w:val="00791AAF"/>
    <w:rsid w:val="00791B1D"/>
    <w:rsid w:val="00791B71"/>
    <w:rsid w:val="00791C45"/>
    <w:rsid w:val="00791EA3"/>
    <w:rsid w:val="00791EE1"/>
    <w:rsid w:val="00792127"/>
    <w:rsid w:val="00792133"/>
    <w:rsid w:val="0079218A"/>
    <w:rsid w:val="00792246"/>
    <w:rsid w:val="0079232C"/>
    <w:rsid w:val="007923DF"/>
    <w:rsid w:val="00792627"/>
    <w:rsid w:val="00792655"/>
    <w:rsid w:val="007928A8"/>
    <w:rsid w:val="00792DCD"/>
    <w:rsid w:val="00793011"/>
    <w:rsid w:val="0079319C"/>
    <w:rsid w:val="0079356B"/>
    <w:rsid w:val="00793670"/>
    <w:rsid w:val="007937C9"/>
    <w:rsid w:val="007938F0"/>
    <w:rsid w:val="007939A3"/>
    <w:rsid w:val="00793A70"/>
    <w:rsid w:val="00793C63"/>
    <w:rsid w:val="00793E44"/>
    <w:rsid w:val="0079407F"/>
    <w:rsid w:val="0079413E"/>
    <w:rsid w:val="00794326"/>
    <w:rsid w:val="0079434A"/>
    <w:rsid w:val="007944EA"/>
    <w:rsid w:val="00794632"/>
    <w:rsid w:val="0079471D"/>
    <w:rsid w:val="0079485B"/>
    <w:rsid w:val="00794879"/>
    <w:rsid w:val="007949EC"/>
    <w:rsid w:val="00794E96"/>
    <w:rsid w:val="00794FB2"/>
    <w:rsid w:val="00795012"/>
    <w:rsid w:val="00795088"/>
    <w:rsid w:val="00795118"/>
    <w:rsid w:val="007952DB"/>
    <w:rsid w:val="00795540"/>
    <w:rsid w:val="007955C9"/>
    <w:rsid w:val="007955F7"/>
    <w:rsid w:val="00795612"/>
    <w:rsid w:val="0079570F"/>
    <w:rsid w:val="0079592C"/>
    <w:rsid w:val="00795974"/>
    <w:rsid w:val="0079598E"/>
    <w:rsid w:val="00795995"/>
    <w:rsid w:val="00795BA8"/>
    <w:rsid w:val="00795CC7"/>
    <w:rsid w:val="00795CDB"/>
    <w:rsid w:val="00795FE3"/>
    <w:rsid w:val="0079603E"/>
    <w:rsid w:val="007963D6"/>
    <w:rsid w:val="00796482"/>
    <w:rsid w:val="007964ED"/>
    <w:rsid w:val="0079660D"/>
    <w:rsid w:val="007966B2"/>
    <w:rsid w:val="007967A5"/>
    <w:rsid w:val="007968BF"/>
    <w:rsid w:val="007968D3"/>
    <w:rsid w:val="00796A94"/>
    <w:rsid w:val="007970F5"/>
    <w:rsid w:val="0079717E"/>
    <w:rsid w:val="007973A2"/>
    <w:rsid w:val="00797418"/>
    <w:rsid w:val="007975CB"/>
    <w:rsid w:val="007976E2"/>
    <w:rsid w:val="00797866"/>
    <w:rsid w:val="00797B1E"/>
    <w:rsid w:val="00797B62"/>
    <w:rsid w:val="00797B81"/>
    <w:rsid w:val="00797CDD"/>
    <w:rsid w:val="00797CED"/>
    <w:rsid w:val="007A0030"/>
    <w:rsid w:val="007A00B2"/>
    <w:rsid w:val="007A01C1"/>
    <w:rsid w:val="007A0292"/>
    <w:rsid w:val="007A02C9"/>
    <w:rsid w:val="007A0338"/>
    <w:rsid w:val="007A0383"/>
    <w:rsid w:val="007A046C"/>
    <w:rsid w:val="007A0540"/>
    <w:rsid w:val="007A06A3"/>
    <w:rsid w:val="007A078B"/>
    <w:rsid w:val="007A0876"/>
    <w:rsid w:val="007A0BFB"/>
    <w:rsid w:val="007A0D4F"/>
    <w:rsid w:val="007A0DFE"/>
    <w:rsid w:val="007A0E81"/>
    <w:rsid w:val="007A11D1"/>
    <w:rsid w:val="007A1530"/>
    <w:rsid w:val="007A1724"/>
    <w:rsid w:val="007A1813"/>
    <w:rsid w:val="007A1854"/>
    <w:rsid w:val="007A187B"/>
    <w:rsid w:val="007A18BE"/>
    <w:rsid w:val="007A1960"/>
    <w:rsid w:val="007A1C92"/>
    <w:rsid w:val="007A1CD3"/>
    <w:rsid w:val="007A1F35"/>
    <w:rsid w:val="007A209E"/>
    <w:rsid w:val="007A20C9"/>
    <w:rsid w:val="007A2467"/>
    <w:rsid w:val="007A2507"/>
    <w:rsid w:val="007A2718"/>
    <w:rsid w:val="007A2780"/>
    <w:rsid w:val="007A27A5"/>
    <w:rsid w:val="007A27AA"/>
    <w:rsid w:val="007A285C"/>
    <w:rsid w:val="007A2A6D"/>
    <w:rsid w:val="007A2EB4"/>
    <w:rsid w:val="007A320C"/>
    <w:rsid w:val="007A34A6"/>
    <w:rsid w:val="007A37CB"/>
    <w:rsid w:val="007A397B"/>
    <w:rsid w:val="007A39CB"/>
    <w:rsid w:val="007A3A49"/>
    <w:rsid w:val="007A3AA0"/>
    <w:rsid w:val="007A3AA8"/>
    <w:rsid w:val="007A3B94"/>
    <w:rsid w:val="007A41F3"/>
    <w:rsid w:val="007A42B9"/>
    <w:rsid w:val="007A4560"/>
    <w:rsid w:val="007A4751"/>
    <w:rsid w:val="007A484A"/>
    <w:rsid w:val="007A48F4"/>
    <w:rsid w:val="007A4A72"/>
    <w:rsid w:val="007A4AB6"/>
    <w:rsid w:val="007A4B2C"/>
    <w:rsid w:val="007A4EB9"/>
    <w:rsid w:val="007A4F09"/>
    <w:rsid w:val="007A4F32"/>
    <w:rsid w:val="007A50F2"/>
    <w:rsid w:val="007A55A8"/>
    <w:rsid w:val="007A567A"/>
    <w:rsid w:val="007A56F3"/>
    <w:rsid w:val="007A581F"/>
    <w:rsid w:val="007A586B"/>
    <w:rsid w:val="007A594A"/>
    <w:rsid w:val="007A5A44"/>
    <w:rsid w:val="007A5A68"/>
    <w:rsid w:val="007A5C0D"/>
    <w:rsid w:val="007A5C27"/>
    <w:rsid w:val="007A5C6C"/>
    <w:rsid w:val="007A5CF9"/>
    <w:rsid w:val="007A5D6C"/>
    <w:rsid w:val="007A5DD1"/>
    <w:rsid w:val="007A5E11"/>
    <w:rsid w:val="007A5F03"/>
    <w:rsid w:val="007A5FC9"/>
    <w:rsid w:val="007A62D7"/>
    <w:rsid w:val="007A63D0"/>
    <w:rsid w:val="007A6592"/>
    <w:rsid w:val="007A6697"/>
    <w:rsid w:val="007A67EA"/>
    <w:rsid w:val="007A680B"/>
    <w:rsid w:val="007A6919"/>
    <w:rsid w:val="007A6AC7"/>
    <w:rsid w:val="007A6C69"/>
    <w:rsid w:val="007A6EC6"/>
    <w:rsid w:val="007A6F15"/>
    <w:rsid w:val="007A70AE"/>
    <w:rsid w:val="007A70D5"/>
    <w:rsid w:val="007A73E0"/>
    <w:rsid w:val="007A7435"/>
    <w:rsid w:val="007A746A"/>
    <w:rsid w:val="007A74C3"/>
    <w:rsid w:val="007A7605"/>
    <w:rsid w:val="007A7816"/>
    <w:rsid w:val="007A7841"/>
    <w:rsid w:val="007A7898"/>
    <w:rsid w:val="007A7A75"/>
    <w:rsid w:val="007A7AA7"/>
    <w:rsid w:val="007A7ABD"/>
    <w:rsid w:val="007A7AC4"/>
    <w:rsid w:val="007A7B01"/>
    <w:rsid w:val="007A7B7A"/>
    <w:rsid w:val="007A7CAA"/>
    <w:rsid w:val="007A7E3B"/>
    <w:rsid w:val="007B03E1"/>
    <w:rsid w:val="007B074C"/>
    <w:rsid w:val="007B07DB"/>
    <w:rsid w:val="007B08E4"/>
    <w:rsid w:val="007B091F"/>
    <w:rsid w:val="007B0A7C"/>
    <w:rsid w:val="007B0B6C"/>
    <w:rsid w:val="007B0C4F"/>
    <w:rsid w:val="007B0E79"/>
    <w:rsid w:val="007B0FCE"/>
    <w:rsid w:val="007B1034"/>
    <w:rsid w:val="007B11E3"/>
    <w:rsid w:val="007B1244"/>
    <w:rsid w:val="007B12EA"/>
    <w:rsid w:val="007B1391"/>
    <w:rsid w:val="007B159A"/>
    <w:rsid w:val="007B1AE4"/>
    <w:rsid w:val="007B1BA2"/>
    <w:rsid w:val="007B1BF1"/>
    <w:rsid w:val="007B1CB7"/>
    <w:rsid w:val="007B1CC6"/>
    <w:rsid w:val="007B1D4A"/>
    <w:rsid w:val="007B1F12"/>
    <w:rsid w:val="007B2016"/>
    <w:rsid w:val="007B208E"/>
    <w:rsid w:val="007B20EC"/>
    <w:rsid w:val="007B25B3"/>
    <w:rsid w:val="007B25EA"/>
    <w:rsid w:val="007B275E"/>
    <w:rsid w:val="007B2811"/>
    <w:rsid w:val="007B2869"/>
    <w:rsid w:val="007B28F1"/>
    <w:rsid w:val="007B2B4C"/>
    <w:rsid w:val="007B2CA1"/>
    <w:rsid w:val="007B2D06"/>
    <w:rsid w:val="007B2FE5"/>
    <w:rsid w:val="007B312D"/>
    <w:rsid w:val="007B314F"/>
    <w:rsid w:val="007B3246"/>
    <w:rsid w:val="007B3296"/>
    <w:rsid w:val="007B3355"/>
    <w:rsid w:val="007B337E"/>
    <w:rsid w:val="007B33C8"/>
    <w:rsid w:val="007B34CA"/>
    <w:rsid w:val="007B36F4"/>
    <w:rsid w:val="007B376A"/>
    <w:rsid w:val="007B37BB"/>
    <w:rsid w:val="007B3903"/>
    <w:rsid w:val="007B3AE2"/>
    <w:rsid w:val="007B3BF7"/>
    <w:rsid w:val="007B3D4F"/>
    <w:rsid w:val="007B3D75"/>
    <w:rsid w:val="007B43EB"/>
    <w:rsid w:val="007B441E"/>
    <w:rsid w:val="007B465A"/>
    <w:rsid w:val="007B495F"/>
    <w:rsid w:val="007B49DD"/>
    <w:rsid w:val="007B4AA4"/>
    <w:rsid w:val="007B4C81"/>
    <w:rsid w:val="007B4C99"/>
    <w:rsid w:val="007B4EFD"/>
    <w:rsid w:val="007B50F5"/>
    <w:rsid w:val="007B51EE"/>
    <w:rsid w:val="007B534D"/>
    <w:rsid w:val="007B57D8"/>
    <w:rsid w:val="007B5A2F"/>
    <w:rsid w:val="007B5A34"/>
    <w:rsid w:val="007B5D7A"/>
    <w:rsid w:val="007B5DAE"/>
    <w:rsid w:val="007B5DEE"/>
    <w:rsid w:val="007B5F29"/>
    <w:rsid w:val="007B6083"/>
    <w:rsid w:val="007B6280"/>
    <w:rsid w:val="007B62CB"/>
    <w:rsid w:val="007B6440"/>
    <w:rsid w:val="007B6AAC"/>
    <w:rsid w:val="007B6AE9"/>
    <w:rsid w:val="007B6B5F"/>
    <w:rsid w:val="007B6CDA"/>
    <w:rsid w:val="007B6D8D"/>
    <w:rsid w:val="007B6D94"/>
    <w:rsid w:val="007B6DA4"/>
    <w:rsid w:val="007B6DC5"/>
    <w:rsid w:val="007B6E73"/>
    <w:rsid w:val="007B6FE2"/>
    <w:rsid w:val="007B702D"/>
    <w:rsid w:val="007B74D4"/>
    <w:rsid w:val="007B74DD"/>
    <w:rsid w:val="007B74FB"/>
    <w:rsid w:val="007B75E7"/>
    <w:rsid w:val="007B7937"/>
    <w:rsid w:val="007B7A50"/>
    <w:rsid w:val="007B7AEF"/>
    <w:rsid w:val="007B7B99"/>
    <w:rsid w:val="007B7E92"/>
    <w:rsid w:val="007B7F30"/>
    <w:rsid w:val="007C047A"/>
    <w:rsid w:val="007C075D"/>
    <w:rsid w:val="007C076A"/>
    <w:rsid w:val="007C086D"/>
    <w:rsid w:val="007C08C2"/>
    <w:rsid w:val="007C0D69"/>
    <w:rsid w:val="007C0FD9"/>
    <w:rsid w:val="007C13E5"/>
    <w:rsid w:val="007C152C"/>
    <w:rsid w:val="007C157A"/>
    <w:rsid w:val="007C15F7"/>
    <w:rsid w:val="007C1878"/>
    <w:rsid w:val="007C1B94"/>
    <w:rsid w:val="007C1C19"/>
    <w:rsid w:val="007C1E23"/>
    <w:rsid w:val="007C245A"/>
    <w:rsid w:val="007C26E5"/>
    <w:rsid w:val="007C27BD"/>
    <w:rsid w:val="007C27F0"/>
    <w:rsid w:val="007C28D9"/>
    <w:rsid w:val="007C28E1"/>
    <w:rsid w:val="007C2984"/>
    <w:rsid w:val="007C29AF"/>
    <w:rsid w:val="007C2ADD"/>
    <w:rsid w:val="007C2C6B"/>
    <w:rsid w:val="007C2DC1"/>
    <w:rsid w:val="007C2DE2"/>
    <w:rsid w:val="007C3010"/>
    <w:rsid w:val="007C31B5"/>
    <w:rsid w:val="007C331E"/>
    <w:rsid w:val="007C33ED"/>
    <w:rsid w:val="007C3582"/>
    <w:rsid w:val="007C37BC"/>
    <w:rsid w:val="007C38E6"/>
    <w:rsid w:val="007C3D72"/>
    <w:rsid w:val="007C3E3B"/>
    <w:rsid w:val="007C3F3A"/>
    <w:rsid w:val="007C3F5B"/>
    <w:rsid w:val="007C3F8B"/>
    <w:rsid w:val="007C3FD7"/>
    <w:rsid w:val="007C424D"/>
    <w:rsid w:val="007C460A"/>
    <w:rsid w:val="007C48EB"/>
    <w:rsid w:val="007C4C59"/>
    <w:rsid w:val="007C4C62"/>
    <w:rsid w:val="007C4D20"/>
    <w:rsid w:val="007C4E1B"/>
    <w:rsid w:val="007C4F51"/>
    <w:rsid w:val="007C4FC6"/>
    <w:rsid w:val="007C5004"/>
    <w:rsid w:val="007C5113"/>
    <w:rsid w:val="007C5486"/>
    <w:rsid w:val="007C5820"/>
    <w:rsid w:val="007C5D48"/>
    <w:rsid w:val="007C619D"/>
    <w:rsid w:val="007C622C"/>
    <w:rsid w:val="007C62C4"/>
    <w:rsid w:val="007C652A"/>
    <w:rsid w:val="007C652D"/>
    <w:rsid w:val="007C6567"/>
    <w:rsid w:val="007C6685"/>
    <w:rsid w:val="007C66D1"/>
    <w:rsid w:val="007C6970"/>
    <w:rsid w:val="007C6E50"/>
    <w:rsid w:val="007C6F0F"/>
    <w:rsid w:val="007C7021"/>
    <w:rsid w:val="007C70C7"/>
    <w:rsid w:val="007C74DC"/>
    <w:rsid w:val="007C754D"/>
    <w:rsid w:val="007C7693"/>
    <w:rsid w:val="007C769C"/>
    <w:rsid w:val="007C7969"/>
    <w:rsid w:val="007C7AF2"/>
    <w:rsid w:val="007C7BB3"/>
    <w:rsid w:val="007C7C31"/>
    <w:rsid w:val="007C7C66"/>
    <w:rsid w:val="007C7C99"/>
    <w:rsid w:val="007C7CA2"/>
    <w:rsid w:val="007C7CEE"/>
    <w:rsid w:val="007C7F52"/>
    <w:rsid w:val="007C7FC0"/>
    <w:rsid w:val="007D0269"/>
    <w:rsid w:val="007D04F3"/>
    <w:rsid w:val="007D05C4"/>
    <w:rsid w:val="007D0731"/>
    <w:rsid w:val="007D0773"/>
    <w:rsid w:val="007D0916"/>
    <w:rsid w:val="007D0A52"/>
    <w:rsid w:val="007D0D7F"/>
    <w:rsid w:val="007D0F9D"/>
    <w:rsid w:val="007D104C"/>
    <w:rsid w:val="007D108B"/>
    <w:rsid w:val="007D1104"/>
    <w:rsid w:val="007D11BE"/>
    <w:rsid w:val="007D1278"/>
    <w:rsid w:val="007D16B1"/>
    <w:rsid w:val="007D1782"/>
    <w:rsid w:val="007D1A06"/>
    <w:rsid w:val="007D1AE0"/>
    <w:rsid w:val="007D20BB"/>
    <w:rsid w:val="007D2102"/>
    <w:rsid w:val="007D2241"/>
    <w:rsid w:val="007D23A9"/>
    <w:rsid w:val="007D2916"/>
    <w:rsid w:val="007D293E"/>
    <w:rsid w:val="007D29DB"/>
    <w:rsid w:val="007D2A09"/>
    <w:rsid w:val="007D2CBC"/>
    <w:rsid w:val="007D2DCC"/>
    <w:rsid w:val="007D2E48"/>
    <w:rsid w:val="007D2F19"/>
    <w:rsid w:val="007D2F9D"/>
    <w:rsid w:val="007D3568"/>
    <w:rsid w:val="007D3602"/>
    <w:rsid w:val="007D38A0"/>
    <w:rsid w:val="007D3CB8"/>
    <w:rsid w:val="007D3CF1"/>
    <w:rsid w:val="007D3EB5"/>
    <w:rsid w:val="007D4118"/>
    <w:rsid w:val="007D42A2"/>
    <w:rsid w:val="007D4398"/>
    <w:rsid w:val="007D4490"/>
    <w:rsid w:val="007D44C3"/>
    <w:rsid w:val="007D4617"/>
    <w:rsid w:val="007D4707"/>
    <w:rsid w:val="007D488E"/>
    <w:rsid w:val="007D4ADB"/>
    <w:rsid w:val="007D4ADC"/>
    <w:rsid w:val="007D4BA4"/>
    <w:rsid w:val="007D4C22"/>
    <w:rsid w:val="007D4CF3"/>
    <w:rsid w:val="007D4EF0"/>
    <w:rsid w:val="007D5593"/>
    <w:rsid w:val="007D5664"/>
    <w:rsid w:val="007D56F7"/>
    <w:rsid w:val="007D580F"/>
    <w:rsid w:val="007D5A48"/>
    <w:rsid w:val="007D5A76"/>
    <w:rsid w:val="007D5A82"/>
    <w:rsid w:val="007D5B95"/>
    <w:rsid w:val="007D5DE2"/>
    <w:rsid w:val="007D6084"/>
    <w:rsid w:val="007D618D"/>
    <w:rsid w:val="007D61CB"/>
    <w:rsid w:val="007D63AC"/>
    <w:rsid w:val="007D6577"/>
    <w:rsid w:val="007D67B4"/>
    <w:rsid w:val="007D69E6"/>
    <w:rsid w:val="007D6D8C"/>
    <w:rsid w:val="007D6DF6"/>
    <w:rsid w:val="007D6E68"/>
    <w:rsid w:val="007D6ED2"/>
    <w:rsid w:val="007D7102"/>
    <w:rsid w:val="007D74C1"/>
    <w:rsid w:val="007D757D"/>
    <w:rsid w:val="007D77D8"/>
    <w:rsid w:val="007D7AC8"/>
    <w:rsid w:val="007D7B1E"/>
    <w:rsid w:val="007D7C63"/>
    <w:rsid w:val="007E032F"/>
    <w:rsid w:val="007E04D6"/>
    <w:rsid w:val="007E06DD"/>
    <w:rsid w:val="007E0A36"/>
    <w:rsid w:val="007E0ABB"/>
    <w:rsid w:val="007E0C0D"/>
    <w:rsid w:val="007E0D45"/>
    <w:rsid w:val="007E0EFD"/>
    <w:rsid w:val="007E1037"/>
    <w:rsid w:val="007E1102"/>
    <w:rsid w:val="007E1303"/>
    <w:rsid w:val="007E130D"/>
    <w:rsid w:val="007E1486"/>
    <w:rsid w:val="007E1500"/>
    <w:rsid w:val="007E16BF"/>
    <w:rsid w:val="007E16C9"/>
    <w:rsid w:val="007E1757"/>
    <w:rsid w:val="007E17B3"/>
    <w:rsid w:val="007E17D6"/>
    <w:rsid w:val="007E19AF"/>
    <w:rsid w:val="007E1A1D"/>
    <w:rsid w:val="007E1A47"/>
    <w:rsid w:val="007E1A9E"/>
    <w:rsid w:val="007E1AC8"/>
    <w:rsid w:val="007E1C56"/>
    <w:rsid w:val="007E1C5B"/>
    <w:rsid w:val="007E1F39"/>
    <w:rsid w:val="007E1F59"/>
    <w:rsid w:val="007E228E"/>
    <w:rsid w:val="007E23DC"/>
    <w:rsid w:val="007E243E"/>
    <w:rsid w:val="007E2641"/>
    <w:rsid w:val="007E2876"/>
    <w:rsid w:val="007E2AD7"/>
    <w:rsid w:val="007E3020"/>
    <w:rsid w:val="007E31F8"/>
    <w:rsid w:val="007E345D"/>
    <w:rsid w:val="007E3580"/>
    <w:rsid w:val="007E36D7"/>
    <w:rsid w:val="007E37C4"/>
    <w:rsid w:val="007E3981"/>
    <w:rsid w:val="007E3E3F"/>
    <w:rsid w:val="007E40EF"/>
    <w:rsid w:val="007E413E"/>
    <w:rsid w:val="007E41AF"/>
    <w:rsid w:val="007E41CF"/>
    <w:rsid w:val="007E43D1"/>
    <w:rsid w:val="007E4535"/>
    <w:rsid w:val="007E45D4"/>
    <w:rsid w:val="007E4646"/>
    <w:rsid w:val="007E4B2D"/>
    <w:rsid w:val="007E4B7B"/>
    <w:rsid w:val="007E4BE7"/>
    <w:rsid w:val="007E4BF5"/>
    <w:rsid w:val="007E4C77"/>
    <w:rsid w:val="007E4D73"/>
    <w:rsid w:val="007E4DD6"/>
    <w:rsid w:val="007E50C5"/>
    <w:rsid w:val="007E5154"/>
    <w:rsid w:val="007E51FF"/>
    <w:rsid w:val="007E5249"/>
    <w:rsid w:val="007E5337"/>
    <w:rsid w:val="007E53A6"/>
    <w:rsid w:val="007E5469"/>
    <w:rsid w:val="007E5667"/>
    <w:rsid w:val="007E5BD5"/>
    <w:rsid w:val="007E5C30"/>
    <w:rsid w:val="007E5DAB"/>
    <w:rsid w:val="007E5E3E"/>
    <w:rsid w:val="007E5E50"/>
    <w:rsid w:val="007E5EBE"/>
    <w:rsid w:val="007E5EE5"/>
    <w:rsid w:val="007E60A9"/>
    <w:rsid w:val="007E6157"/>
    <w:rsid w:val="007E6179"/>
    <w:rsid w:val="007E6309"/>
    <w:rsid w:val="007E650B"/>
    <w:rsid w:val="007E6927"/>
    <w:rsid w:val="007E69DB"/>
    <w:rsid w:val="007E6E37"/>
    <w:rsid w:val="007E7059"/>
    <w:rsid w:val="007E7095"/>
    <w:rsid w:val="007E7607"/>
    <w:rsid w:val="007E760B"/>
    <w:rsid w:val="007E760D"/>
    <w:rsid w:val="007E779B"/>
    <w:rsid w:val="007E7993"/>
    <w:rsid w:val="007E7ADD"/>
    <w:rsid w:val="007E7BA5"/>
    <w:rsid w:val="007E7E51"/>
    <w:rsid w:val="007E7F24"/>
    <w:rsid w:val="007F04DF"/>
    <w:rsid w:val="007F06D9"/>
    <w:rsid w:val="007F0801"/>
    <w:rsid w:val="007F0815"/>
    <w:rsid w:val="007F08FC"/>
    <w:rsid w:val="007F0D54"/>
    <w:rsid w:val="007F0E02"/>
    <w:rsid w:val="007F0E64"/>
    <w:rsid w:val="007F1005"/>
    <w:rsid w:val="007F1547"/>
    <w:rsid w:val="007F15BB"/>
    <w:rsid w:val="007F18D6"/>
    <w:rsid w:val="007F18E2"/>
    <w:rsid w:val="007F1D13"/>
    <w:rsid w:val="007F1F2D"/>
    <w:rsid w:val="007F2286"/>
    <w:rsid w:val="007F22F6"/>
    <w:rsid w:val="007F24C7"/>
    <w:rsid w:val="007F2500"/>
    <w:rsid w:val="007F2760"/>
    <w:rsid w:val="007F2B71"/>
    <w:rsid w:val="007F2C9F"/>
    <w:rsid w:val="007F2D06"/>
    <w:rsid w:val="007F2DFF"/>
    <w:rsid w:val="007F2E05"/>
    <w:rsid w:val="007F2ED7"/>
    <w:rsid w:val="007F2FA1"/>
    <w:rsid w:val="007F30FF"/>
    <w:rsid w:val="007F3107"/>
    <w:rsid w:val="007F315A"/>
    <w:rsid w:val="007F3376"/>
    <w:rsid w:val="007F3442"/>
    <w:rsid w:val="007F35BB"/>
    <w:rsid w:val="007F361F"/>
    <w:rsid w:val="007F367D"/>
    <w:rsid w:val="007F3CA9"/>
    <w:rsid w:val="007F3E8C"/>
    <w:rsid w:val="007F3ED0"/>
    <w:rsid w:val="007F3F08"/>
    <w:rsid w:val="007F3F9A"/>
    <w:rsid w:val="007F400B"/>
    <w:rsid w:val="007F40D5"/>
    <w:rsid w:val="007F4327"/>
    <w:rsid w:val="007F4341"/>
    <w:rsid w:val="007F465A"/>
    <w:rsid w:val="007F4701"/>
    <w:rsid w:val="007F475C"/>
    <w:rsid w:val="007F4A40"/>
    <w:rsid w:val="007F4AC9"/>
    <w:rsid w:val="007F4BDE"/>
    <w:rsid w:val="007F4E45"/>
    <w:rsid w:val="007F4FE6"/>
    <w:rsid w:val="007F4FF4"/>
    <w:rsid w:val="007F5165"/>
    <w:rsid w:val="007F51E9"/>
    <w:rsid w:val="007F5244"/>
    <w:rsid w:val="007F5506"/>
    <w:rsid w:val="007F5513"/>
    <w:rsid w:val="007F55BC"/>
    <w:rsid w:val="007F56A1"/>
    <w:rsid w:val="007F57B4"/>
    <w:rsid w:val="007F582B"/>
    <w:rsid w:val="007F58AB"/>
    <w:rsid w:val="007F5984"/>
    <w:rsid w:val="007F5C5B"/>
    <w:rsid w:val="007F5E75"/>
    <w:rsid w:val="007F61E7"/>
    <w:rsid w:val="007F6219"/>
    <w:rsid w:val="007F6290"/>
    <w:rsid w:val="007F647D"/>
    <w:rsid w:val="007F64B1"/>
    <w:rsid w:val="007F65FB"/>
    <w:rsid w:val="007F67C0"/>
    <w:rsid w:val="007F6862"/>
    <w:rsid w:val="007F68E1"/>
    <w:rsid w:val="007F6973"/>
    <w:rsid w:val="007F698E"/>
    <w:rsid w:val="007F69A9"/>
    <w:rsid w:val="007F6B69"/>
    <w:rsid w:val="007F6C88"/>
    <w:rsid w:val="007F6D64"/>
    <w:rsid w:val="007F6DC8"/>
    <w:rsid w:val="007F6E22"/>
    <w:rsid w:val="007F70B1"/>
    <w:rsid w:val="007F7144"/>
    <w:rsid w:val="007F71F6"/>
    <w:rsid w:val="007F732A"/>
    <w:rsid w:val="007F7918"/>
    <w:rsid w:val="007F7A7B"/>
    <w:rsid w:val="007F7AD0"/>
    <w:rsid w:val="007F7B7F"/>
    <w:rsid w:val="007F7BBB"/>
    <w:rsid w:val="007F7CEC"/>
    <w:rsid w:val="00800057"/>
    <w:rsid w:val="008000FC"/>
    <w:rsid w:val="00800145"/>
    <w:rsid w:val="0080016F"/>
    <w:rsid w:val="0080024D"/>
    <w:rsid w:val="0080030B"/>
    <w:rsid w:val="008003D9"/>
    <w:rsid w:val="00800531"/>
    <w:rsid w:val="008005D1"/>
    <w:rsid w:val="0080070E"/>
    <w:rsid w:val="00800776"/>
    <w:rsid w:val="00800892"/>
    <w:rsid w:val="00800BB6"/>
    <w:rsid w:val="00800BCA"/>
    <w:rsid w:val="00800C04"/>
    <w:rsid w:val="00800D29"/>
    <w:rsid w:val="00801025"/>
    <w:rsid w:val="0080107E"/>
    <w:rsid w:val="008011B9"/>
    <w:rsid w:val="0080122F"/>
    <w:rsid w:val="00801602"/>
    <w:rsid w:val="00801C94"/>
    <w:rsid w:val="00801E0A"/>
    <w:rsid w:val="00801E29"/>
    <w:rsid w:val="00801E3E"/>
    <w:rsid w:val="00802181"/>
    <w:rsid w:val="0080220F"/>
    <w:rsid w:val="008023DB"/>
    <w:rsid w:val="0080243F"/>
    <w:rsid w:val="008027A3"/>
    <w:rsid w:val="00802878"/>
    <w:rsid w:val="008029B7"/>
    <w:rsid w:val="00802A48"/>
    <w:rsid w:val="00802A5B"/>
    <w:rsid w:val="00802A88"/>
    <w:rsid w:val="00802AC1"/>
    <w:rsid w:val="00802C7D"/>
    <w:rsid w:val="00802ECE"/>
    <w:rsid w:val="00802EF5"/>
    <w:rsid w:val="00803132"/>
    <w:rsid w:val="0080323C"/>
    <w:rsid w:val="00803257"/>
    <w:rsid w:val="0080381F"/>
    <w:rsid w:val="00803852"/>
    <w:rsid w:val="0080386B"/>
    <w:rsid w:val="0080394C"/>
    <w:rsid w:val="00803AC6"/>
    <w:rsid w:val="00803AF0"/>
    <w:rsid w:val="00803B6B"/>
    <w:rsid w:val="00803DDE"/>
    <w:rsid w:val="00804195"/>
    <w:rsid w:val="00804209"/>
    <w:rsid w:val="008043E8"/>
    <w:rsid w:val="0080459D"/>
    <w:rsid w:val="008046AF"/>
    <w:rsid w:val="00804717"/>
    <w:rsid w:val="008047B5"/>
    <w:rsid w:val="00804BF7"/>
    <w:rsid w:val="00804C10"/>
    <w:rsid w:val="00804D04"/>
    <w:rsid w:val="00804D6B"/>
    <w:rsid w:val="0080510B"/>
    <w:rsid w:val="00805166"/>
    <w:rsid w:val="008054C6"/>
    <w:rsid w:val="0080555B"/>
    <w:rsid w:val="0080557A"/>
    <w:rsid w:val="00805688"/>
    <w:rsid w:val="00805728"/>
    <w:rsid w:val="00805823"/>
    <w:rsid w:val="00805990"/>
    <w:rsid w:val="00805C13"/>
    <w:rsid w:val="00805D7B"/>
    <w:rsid w:val="00805FBB"/>
    <w:rsid w:val="008062CF"/>
    <w:rsid w:val="00806585"/>
    <w:rsid w:val="008066CA"/>
    <w:rsid w:val="008067D2"/>
    <w:rsid w:val="00806B4A"/>
    <w:rsid w:val="00806E2A"/>
    <w:rsid w:val="00806E72"/>
    <w:rsid w:val="008071AD"/>
    <w:rsid w:val="0080724F"/>
    <w:rsid w:val="00807258"/>
    <w:rsid w:val="0080734E"/>
    <w:rsid w:val="00807491"/>
    <w:rsid w:val="0080762E"/>
    <w:rsid w:val="0080763A"/>
    <w:rsid w:val="00807932"/>
    <w:rsid w:val="00807A68"/>
    <w:rsid w:val="00807AD3"/>
    <w:rsid w:val="00807B66"/>
    <w:rsid w:val="00807DF0"/>
    <w:rsid w:val="00807E33"/>
    <w:rsid w:val="00807FEC"/>
    <w:rsid w:val="00810057"/>
    <w:rsid w:val="00810088"/>
    <w:rsid w:val="00810440"/>
    <w:rsid w:val="00810490"/>
    <w:rsid w:val="00810860"/>
    <w:rsid w:val="00810BFA"/>
    <w:rsid w:val="00810D82"/>
    <w:rsid w:val="00810D94"/>
    <w:rsid w:val="00810FF5"/>
    <w:rsid w:val="0081130A"/>
    <w:rsid w:val="008115F1"/>
    <w:rsid w:val="0081163C"/>
    <w:rsid w:val="00811AEB"/>
    <w:rsid w:val="00811BFF"/>
    <w:rsid w:val="00811CAE"/>
    <w:rsid w:val="00811CB0"/>
    <w:rsid w:val="00811FD5"/>
    <w:rsid w:val="0081210C"/>
    <w:rsid w:val="0081211C"/>
    <w:rsid w:val="008121AF"/>
    <w:rsid w:val="0081264D"/>
    <w:rsid w:val="0081285B"/>
    <w:rsid w:val="008128B6"/>
    <w:rsid w:val="00812933"/>
    <w:rsid w:val="00812945"/>
    <w:rsid w:val="00812A12"/>
    <w:rsid w:val="00812A43"/>
    <w:rsid w:val="00812B73"/>
    <w:rsid w:val="00812D63"/>
    <w:rsid w:val="00812E9A"/>
    <w:rsid w:val="00812F73"/>
    <w:rsid w:val="00813263"/>
    <w:rsid w:val="008134D0"/>
    <w:rsid w:val="0081354E"/>
    <w:rsid w:val="008138E2"/>
    <w:rsid w:val="00813993"/>
    <w:rsid w:val="00813B3C"/>
    <w:rsid w:val="00813C6D"/>
    <w:rsid w:val="00813CB6"/>
    <w:rsid w:val="00813F26"/>
    <w:rsid w:val="00813F75"/>
    <w:rsid w:val="00813F85"/>
    <w:rsid w:val="00814335"/>
    <w:rsid w:val="0081439C"/>
    <w:rsid w:val="00814E01"/>
    <w:rsid w:val="00814FCB"/>
    <w:rsid w:val="00815305"/>
    <w:rsid w:val="00815591"/>
    <w:rsid w:val="0081572E"/>
    <w:rsid w:val="008157BF"/>
    <w:rsid w:val="00815B5D"/>
    <w:rsid w:val="00815B63"/>
    <w:rsid w:val="00815BB0"/>
    <w:rsid w:val="00815C56"/>
    <w:rsid w:val="00815D15"/>
    <w:rsid w:val="00815DD4"/>
    <w:rsid w:val="00815DED"/>
    <w:rsid w:val="00815E6E"/>
    <w:rsid w:val="00815EDA"/>
    <w:rsid w:val="00815F81"/>
    <w:rsid w:val="0081624C"/>
    <w:rsid w:val="00816308"/>
    <w:rsid w:val="0081641A"/>
    <w:rsid w:val="00816646"/>
    <w:rsid w:val="008166B7"/>
    <w:rsid w:val="008166BE"/>
    <w:rsid w:val="00816777"/>
    <w:rsid w:val="008168CB"/>
    <w:rsid w:val="00816922"/>
    <w:rsid w:val="00816C0C"/>
    <w:rsid w:val="00816C0E"/>
    <w:rsid w:val="00816C27"/>
    <w:rsid w:val="00816DB1"/>
    <w:rsid w:val="00816F81"/>
    <w:rsid w:val="00816F93"/>
    <w:rsid w:val="00816FFC"/>
    <w:rsid w:val="00817007"/>
    <w:rsid w:val="00817023"/>
    <w:rsid w:val="008170B4"/>
    <w:rsid w:val="008171B0"/>
    <w:rsid w:val="008171F3"/>
    <w:rsid w:val="00817223"/>
    <w:rsid w:val="00817784"/>
    <w:rsid w:val="00817841"/>
    <w:rsid w:val="008179B9"/>
    <w:rsid w:val="00817A2A"/>
    <w:rsid w:val="00817A8E"/>
    <w:rsid w:val="00817B75"/>
    <w:rsid w:val="00817E46"/>
    <w:rsid w:val="008200EB"/>
    <w:rsid w:val="008200EE"/>
    <w:rsid w:val="008201A5"/>
    <w:rsid w:val="008201F5"/>
    <w:rsid w:val="0082046A"/>
    <w:rsid w:val="00820726"/>
    <w:rsid w:val="00820A2F"/>
    <w:rsid w:val="00820C6B"/>
    <w:rsid w:val="00820CD4"/>
    <w:rsid w:val="00821085"/>
    <w:rsid w:val="00821240"/>
    <w:rsid w:val="0082128E"/>
    <w:rsid w:val="0082144A"/>
    <w:rsid w:val="008214AE"/>
    <w:rsid w:val="00821565"/>
    <w:rsid w:val="00821619"/>
    <w:rsid w:val="00821790"/>
    <w:rsid w:val="0082179C"/>
    <w:rsid w:val="008217B0"/>
    <w:rsid w:val="0082197D"/>
    <w:rsid w:val="008219D8"/>
    <w:rsid w:val="00821B45"/>
    <w:rsid w:val="00821B9A"/>
    <w:rsid w:val="00821C4A"/>
    <w:rsid w:val="00821DEC"/>
    <w:rsid w:val="00822166"/>
    <w:rsid w:val="008224E6"/>
    <w:rsid w:val="00822830"/>
    <w:rsid w:val="0082292E"/>
    <w:rsid w:val="008229F0"/>
    <w:rsid w:val="00822D90"/>
    <w:rsid w:val="00822D96"/>
    <w:rsid w:val="00822EE3"/>
    <w:rsid w:val="00822FEB"/>
    <w:rsid w:val="00823372"/>
    <w:rsid w:val="00823489"/>
    <w:rsid w:val="008234CC"/>
    <w:rsid w:val="0082392E"/>
    <w:rsid w:val="00823942"/>
    <w:rsid w:val="00823A80"/>
    <w:rsid w:val="00823A9F"/>
    <w:rsid w:val="00823ACA"/>
    <w:rsid w:val="00823AEA"/>
    <w:rsid w:val="00823CF2"/>
    <w:rsid w:val="00823DD1"/>
    <w:rsid w:val="00823EA8"/>
    <w:rsid w:val="00824018"/>
    <w:rsid w:val="008240CA"/>
    <w:rsid w:val="0082413F"/>
    <w:rsid w:val="00824265"/>
    <w:rsid w:val="00824268"/>
    <w:rsid w:val="0082426A"/>
    <w:rsid w:val="008242D9"/>
    <w:rsid w:val="00824487"/>
    <w:rsid w:val="00824580"/>
    <w:rsid w:val="008246A6"/>
    <w:rsid w:val="00824887"/>
    <w:rsid w:val="00824A26"/>
    <w:rsid w:val="00824A71"/>
    <w:rsid w:val="00824B66"/>
    <w:rsid w:val="00824CB1"/>
    <w:rsid w:val="00824EFD"/>
    <w:rsid w:val="00825008"/>
    <w:rsid w:val="00825079"/>
    <w:rsid w:val="00825404"/>
    <w:rsid w:val="0082565C"/>
    <w:rsid w:val="0082592A"/>
    <w:rsid w:val="00825A7E"/>
    <w:rsid w:val="00825AE2"/>
    <w:rsid w:val="00825B26"/>
    <w:rsid w:val="008260D3"/>
    <w:rsid w:val="008261F5"/>
    <w:rsid w:val="008262C0"/>
    <w:rsid w:val="0082642E"/>
    <w:rsid w:val="00826485"/>
    <w:rsid w:val="00826C34"/>
    <w:rsid w:val="00826C9F"/>
    <w:rsid w:val="00827022"/>
    <w:rsid w:val="00827142"/>
    <w:rsid w:val="008271C1"/>
    <w:rsid w:val="0082729D"/>
    <w:rsid w:val="00827406"/>
    <w:rsid w:val="0082764D"/>
    <w:rsid w:val="00827690"/>
    <w:rsid w:val="0082774C"/>
    <w:rsid w:val="008277BB"/>
    <w:rsid w:val="0082781B"/>
    <w:rsid w:val="00827B52"/>
    <w:rsid w:val="00827D3B"/>
    <w:rsid w:val="00827F3C"/>
    <w:rsid w:val="00827F7F"/>
    <w:rsid w:val="00827FFE"/>
    <w:rsid w:val="00830133"/>
    <w:rsid w:val="0083035E"/>
    <w:rsid w:val="00830390"/>
    <w:rsid w:val="00830444"/>
    <w:rsid w:val="008308B7"/>
    <w:rsid w:val="00830B3C"/>
    <w:rsid w:val="00830B57"/>
    <w:rsid w:val="00830C15"/>
    <w:rsid w:val="00830CA6"/>
    <w:rsid w:val="00830CDD"/>
    <w:rsid w:val="00830D72"/>
    <w:rsid w:val="00830F09"/>
    <w:rsid w:val="008310B7"/>
    <w:rsid w:val="00831117"/>
    <w:rsid w:val="00831407"/>
    <w:rsid w:val="00831962"/>
    <w:rsid w:val="00831B8D"/>
    <w:rsid w:val="00831C02"/>
    <w:rsid w:val="00831E88"/>
    <w:rsid w:val="00831F53"/>
    <w:rsid w:val="00832111"/>
    <w:rsid w:val="0083213B"/>
    <w:rsid w:val="008321E4"/>
    <w:rsid w:val="00832601"/>
    <w:rsid w:val="0083262A"/>
    <w:rsid w:val="00832A6A"/>
    <w:rsid w:val="00832EE4"/>
    <w:rsid w:val="00832F84"/>
    <w:rsid w:val="00833360"/>
    <w:rsid w:val="008333A6"/>
    <w:rsid w:val="008333BD"/>
    <w:rsid w:val="008333D3"/>
    <w:rsid w:val="008334C5"/>
    <w:rsid w:val="008334F2"/>
    <w:rsid w:val="00833565"/>
    <w:rsid w:val="008337CE"/>
    <w:rsid w:val="00833BCE"/>
    <w:rsid w:val="00833D83"/>
    <w:rsid w:val="00833F69"/>
    <w:rsid w:val="00833FB9"/>
    <w:rsid w:val="00833FFC"/>
    <w:rsid w:val="008340B5"/>
    <w:rsid w:val="00834392"/>
    <w:rsid w:val="0083458B"/>
    <w:rsid w:val="008345F0"/>
    <w:rsid w:val="0083474D"/>
    <w:rsid w:val="008347CF"/>
    <w:rsid w:val="00834917"/>
    <w:rsid w:val="008349E9"/>
    <w:rsid w:val="00834AA1"/>
    <w:rsid w:val="00834ACB"/>
    <w:rsid w:val="00834B5C"/>
    <w:rsid w:val="00834BBD"/>
    <w:rsid w:val="00834C87"/>
    <w:rsid w:val="00834CBA"/>
    <w:rsid w:val="00834E83"/>
    <w:rsid w:val="00834F7A"/>
    <w:rsid w:val="00834F8A"/>
    <w:rsid w:val="00834F96"/>
    <w:rsid w:val="00835023"/>
    <w:rsid w:val="008352B0"/>
    <w:rsid w:val="00835469"/>
    <w:rsid w:val="00835833"/>
    <w:rsid w:val="00835B69"/>
    <w:rsid w:val="00835D4E"/>
    <w:rsid w:val="00835DCD"/>
    <w:rsid w:val="0083606F"/>
    <w:rsid w:val="008360FD"/>
    <w:rsid w:val="0083615B"/>
    <w:rsid w:val="0083638A"/>
    <w:rsid w:val="0083644A"/>
    <w:rsid w:val="00836454"/>
    <w:rsid w:val="00836519"/>
    <w:rsid w:val="008367FE"/>
    <w:rsid w:val="00836807"/>
    <w:rsid w:val="00836836"/>
    <w:rsid w:val="00836883"/>
    <w:rsid w:val="00836AB7"/>
    <w:rsid w:val="00836ABF"/>
    <w:rsid w:val="00836C55"/>
    <w:rsid w:val="00836CB6"/>
    <w:rsid w:val="00836FC3"/>
    <w:rsid w:val="0083700B"/>
    <w:rsid w:val="00837071"/>
    <w:rsid w:val="0083711A"/>
    <w:rsid w:val="0083727C"/>
    <w:rsid w:val="008372E3"/>
    <w:rsid w:val="008373D5"/>
    <w:rsid w:val="00837725"/>
    <w:rsid w:val="0083781F"/>
    <w:rsid w:val="0083790D"/>
    <w:rsid w:val="00837B8D"/>
    <w:rsid w:val="00837CF0"/>
    <w:rsid w:val="00837DD9"/>
    <w:rsid w:val="00840067"/>
    <w:rsid w:val="00840219"/>
    <w:rsid w:val="0084031D"/>
    <w:rsid w:val="008404CF"/>
    <w:rsid w:val="008404D0"/>
    <w:rsid w:val="0084053B"/>
    <w:rsid w:val="0084069F"/>
    <w:rsid w:val="008407EB"/>
    <w:rsid w:val="0084091F"/>
    <w:rsid w:val="008409E1"/>
    <w:rsid w:val="00840B33"/>
    <w:rsid w:val="00840BD9"/>
    <w:rsid w:val="00840F99"/>
    <w:rsid w:val="0084101D"/>
    <w:rsid w:val="0084109D"/>
    <w:rsid w:val="008411AD"/>
    <w:rsid w:val="00841491"/>
    <w:rsid w:val="008414A4"/>
    <w:rsid w:val="008416B1"/>
    <w:rsid w:val="00841725"/>
    <w:rsid w:val="00841732"/>
    <w:rsid w:val="0084177B"/>
    <w:rsid w:val="00841879"/>
    <w:rsid w:val="00841C59"/>
    <w:rsid w:val="00841D1A"/>
    <w:rsid w:val="00841ECD"/>
    <w:rsid w:val="00841FF2"/>
    <w:rsid w:val="0084212F"/>
    <w:rsid w:val="0084219C"/>
    <w:rsid w:val="00842577"/>
    <w:rsid w:val="0084284B"/>
    <w:rsid w:val="0084284E"/>
    <w:rsid w:val="00842914"/>
    <w:rsid w:val="008429F4"/>
    <w:rsid w:val="00842A19"/>
    <w:rsid w:val="00842B9B"/>
    <w:rsid w:val="00842BB9"/>
    <w:rsid w:val="00842BDA"/>
    <w:rsid w:val="00842C60"/>
    <w:rsid w:val="00842CD3"/>
    <w:rsid w:val="00842E46"/>
    <w:rsid w:val="00842EE4"/>
    <w:rsid w:val="008430C8"/>
    <w:rsid w:val="00843124"/>
    <w:rsid w:val="0084332D"/>
    <w:rsid w:val="00843581"/>
    <w:rsid w:val="008435B3"/>
    <w:rsid w:val="0084382A"/>
    <w:rsid w:val="0084394F"/>
    <w:rsid w:val="0084398E"/>
    <w:rsid w:val="00843BDB"/>
    <w:rsid w:val="00843CBD"/>
    <w:rsid w:val="00843EC0"/>
    <w:rsid w:val="0084404F"/>
    <w:rsid w:val="00844050"/>
    <w:rsid w:val="0084408B"/>
    <w:rsid w:val="008443EE"/>
    <w:rsid w:val="00844681"/>
    <w:rsid w:val="008446AD"/>
    <w:rsid w:val="00844845"/>
    <w:rsid w:val="008448B4"/>
    <w:rsid w:val="00844962"/>
    <w:rsid w:val="00844C9B"/>
    <w:rsid w:val="00844F5A"/>
    <w:rsid w:val="00844F66"/>
    <w:rsid w:val="0084509C"/>
    <w:rsid w:val="008452A2"/>
    <w:rsid w:val="00845309"/>
    <w:rsid w:val="00845310"/>
    <w:rsid w:val="0084532D"/>
    <w:rsid w:val="0084536A"/>
    <w:rsid w:val="00845514"/>
    <w:rsid w:val="008455AD"/>
    <w:rsid w:val="0084563E"/>
    <w:rsid w:val="00845782"/>
    <w:rsid w:val="00845A31"/>
    <w:rsid w:val="00845C6F"/>
    <w:rsid w:val="00845CBB"/>
    <w:rsid w:val="00845CE3"/>
    <w:rsid w:val="00845CEC"/>
    <w:rsid w:val="00845DC9"/>
    <w:rsid w:val="00845E24"/>
    <w:rsid w:val="0084606B"/>
    <w:rsid w:val="0084607B"/>
    <w:rsid w:val="008460CB"/>
    <w:rsid w:val="008460F3"/>
    <w:rsid w:val="00846319"/>
    <w:rsid w:val="00846382"/>
    <w:rsid w:val="00846405"/>
    <w:rsid w:val="008466FF"/>
    <w:rsid w:val="00846751"/>
    <w:rsid w:val="00846A3E"/>
    <w:rsid w:val="00846A8B"/>
    <w:rsid w:val="00846D96"/>
    <w:rsid w:val="008472C3"/>
    <w:rsid w:val="008473CA"/>
    <w:rsid w:val="008478E0"/>
    <w:rsid w:val="008478F9"/>
    <w:rsid w:val="00847AEB"/>
    <w:rsid w:val="00847DE4"/>
    <w:rsid w:val="00847E3D"/>
    <w:rsid w:val="00847EB7"/>
    <w:rsid w:val="00847F9A"/>
    <w:rsid w:val="00847FB3"/>
    <w:rsid w:val="00850088"/>
    <w:rsid w:val="008500D4"/>
    <w:rsid w:val="0085022A"/>
    <w:rsid w:val="00850388"/>
    <w:rsid w:val="008503E2"/>
    <w:rsid w:val="008505CB"/>
    <w:rsid w:val="0085066F"/>
    <w:rsid w:val="008506AE"/>
    <w:rsid w:val="00850799"/>
    <w:rsid w:val="0085089D"/>
    <w:rsid w:val="00850974"/>
    <w:rsid w:val="00850BE5"/>
    <w:rsid w:val="00850C63"/>
    <w:rsid w:val="00850C77"/>
    <w:rsid w:val="00850CA0"/>
    <w:rsid w:val="00850E6D"/>
    <w:rsid w:val="00850EC5"/>
    <w:rsid w:val="00851073"/>
    <w:rsid w:val="008511C2"/>
    <w:rsid w:val="008512D7"/>
    <w:rsid w:val="008512D8"/>
    <w:rsid w:val="008513B7"/>
    <w:rsid w:val="0085147A"/>
    <w:rsid w:val="008514E7"/>
    <w:rsid w:val="008515A1"/>
    <w:rsid w:val="008515AE"/>
    <w:rsid w:val="008517EC"/>
    <w:rsid w:val="00851BD0"/>
    <w:rsid w:val="00851C48"/>
    <w:rsid w:val="008520B9"/>
    <w:rsid w:val="008520DB"/>
    <w:rsid w:val="00852153"/>
    <w:rsid w:val="008521C0"/>
    <w:rsid w:val="008521C9"/>
    <w:rsid w:val="00852220"/>
    <w:rsid w:val="008522A1"/>
    <w:rsid w:val="00852404"/>
    <w:rsid w:val="008527C3"/>
    <w:rsid w:val="00852957"/>
    <w:rsid w:val="00852A04"/>
    <w:rsid w:val="00852A86"/>
    <w:rsid w:val="00852D54"/>
    <w:rsid w:val="00852E88"/>
    <w:rsid w:val="00852F72"/>
    <w:rsid w:val="008530EC"/>
    <w:rsid w:val="0085342F"/>
    <w:rsid w:val="00853C25"/>
    <w:rsid w:val="00853C61"/>
    <w:rsid w:val="00853D9E"/>
    <w:rsid w:val="00853EA1"/>
    <w:rsid w:val="0085422F"/>
    <w:rsid w:val="008545AA"/>
    <w:rsid w:val="00854708"/>
    <w:rsid w:val="00854730"/>
    <w:rsid w:val="008548D7"/>
    <w:rsid w:val="00854A48"/>
    <w:rsid w:val="00854D41"/>
    <w:rsid w:val="00854E5F"/>
    <w:rsid w:val="00854FB1"/>
    <w:rsid w:val="0085504A"/>
    <w:rsid w:val="008554AF"/>
    <w:rsid w:val="008554BD"/>
    <w:rsid w:val="008556B4"/>
    <w:rsid w:val="008556EF"/>
    <w:rsid w:val="008557F2"/>
    <w:rsid w:val="008558C3"/>
    <w:rsid w:val="008559CE"/>
    <w:rsid w:val="00855B3F"/>
    <w:rsid w:val="00855C21"/>
    <w:rsid w:val="00855C4F"/>
    <w:rsid w:val="00855DBF"/>
    <w:rsid w:val="00855EBA"/>
    <w:rsid w:val="008560FB"/>
    <w:rsid w:val="008562EF"/>
    <w:rsid w:val="00856337"/>
    <w:rsid w:val="00856355"/>
    <w:rsid w:val="008564F0"/>
    <w:rsid w:val="00856544"/>
    <w:rsid w:val="00856957"/>
    <w:rsid w:val="00856AD9"/>
    <w:rsid w:val="00856B1E"/>
    <w:rsid w:val="00856C35"/>
    <w:rsid w:val="00856E08"/>
    <w:rsid w:val="00856E93"/>
    <w:rsid w:val="00856FB4"/>
    <w:rsid w:val="00857004"/>
    <w:rsid w:val="0085701E"/>
    <w:rsid w:val="00857062"/>
    <w:rsid w:val="00857192"/>
    <w:rsid w:val="008571AB"/>
    <w:rsid w:val="008571E1"/>
    <w:rsid w:val="00857512"/>
    <w:rsid w:val="0085769E"/>
    <w:rsid w:val="00857723"/>
    <w:rsid w:val="00857800"/>
    <w:rsid w:val="00857827"/>
    <w:rsid w:val="00857945"/>
    <w:rsid w:val="008579D8"/>
    <w:rsid w:val="00857AD8"/>
    <w:rsid w:val="00857B48"/>
    <w:rsid w:val="00857BEE"/>
    <w:rsid w:val="00857CA5"/>
    <w:rsid w:val="00857D05"/>
    <w:rsid w:val="00857E9B"/>
    <w:rsid w:val="00857F8D"/>
    <w:rsid w:val="008602F1"/>
    <w:rsid w:val="008605E4"/>
    <w:rsid w:val="008608E8"/>
    <w:rsid w:val="00860A81"/>
    <w:rsid w:val="00860B46"/>
    <w:rsid w:val="00860F1E"/>
    <w:rsid w:val="00860F63"/>
    <w:rsid w:val="008610DF"/>
    <w:rsid w:val="0086116A"/>
    <w:rsid w:val="0086117A"/>
    <w:rsid w:val="008611C0"/>
    <w:rsid w:val="0086131B"/>
    <w:rsid w:val="0086157B"/>
    <w:rsid w:val="0086170B"/>
    <w:rsid w:val="00861874"/>
    <w:rsid w:val="00861875"/>
    <w:rsid w:val="00861B05"/>
    <w:rsid w:val="00861B3E"/>
    <w:rsid w:val="00861B8D"/>
    <w:rsid w:val="00861C4B"/>
    <w:rsid w:val="00861D08"/>
    <w:rsid w:val="00861D13"/>
    <w:rsid w:val="00861D66"/>
    <w:rsid w:val="00861FAD"/>
    <w:rsid w:val="00862020"/>
    <w:rsid w:val="0086232C"/>
    <w:rsid w:val="00862349"/>
    <w:rsid w:val="008623A2"/>
    <w:rsid w:val="00862432"/>
    <w:rsid w:val="00862746"/>
    <w:rsid w:val="0086280C"/>
    <w:rsid w:val="008628FE"/>
    <w:rsid w:val="00862B7B"/>
    <w:rsid w:val="00862B8E"/>
    <w:rsid w:val="00862BAC"/>
    <w:rsid w:val="00862CB3"/>
    <w:rsid w:val="00862DB0"/>
    <w:rsid w:val="00862DB1"/>
    <w:rsid w:val="00862E94"/>
    <w:rsid w:val="00862F3A"/>
    <w:rsid w:val="00863126"/>
    <w:rsid w:val="008631EF"/>
    <w:rsid w:val="008634DE"/>
    <w:rsid w:val="008635B9"/>
    <w:rsid w:val="008636C1"/>
    <w:rsid w:val="008636C6"/>
    <w:rsid w:val="008639F9"/>
    <w:rsid w:val="00863B4A"/>
    <w:rsid w:val="00863BD2"/>
    <w:rsid w:val="00863C79"/>
    <w:rsid w:val="00863D57"/>
    <w:rsid w:val="00864008"/>
    <w:rsid w:val="0086407A"/>
    <w:rsid w:val="008641F7"/>
    <w:rsid w:val="00864295"/>
    <w:rsid w:val="008642B7"/>
    <w:rsid w:val="00864364"/>
    <w:rsid w:val="008643B5"/>
    <w:rsid w:val="008643C0"/>
    <w:rsid w:val="00864437"/>
    <w:rsid w:val="008644A7"/>
    <w:rsid w:val="008645D3"/>
    <w:rsid w:val="008646F8"/>
    <w:rsid w:val="00864737"/>
    <w:rsid w:val="00864875"/>
    <w:rsid w:val="008648B6"/>
    <w:rsid w:val="00864B49"/>
    <w:rsid w:val="00864C39"/>
    <w:rsid w:val="00864D43"/>
    <w:rsid w:val="00864EBE"/>
    <w:rsid w:val="0086506A"/>
    <w:rsid w:val="008656F0"/>
    <w:rsid w:val="00865704"/>
    <w:rsid w:val="008658D7"/>
    <w:rsid w:val="00865B68"/>
    <w:rsid w:val="00865DED"/>
    <w:rsid w:val="00865EDE"/>
    <w:rsid w:val="00865F08"/>
    <w:rsid w:val="00865F78"/>
    <w:rsid w:val="00866102"/>
    <w:rsid w:val="0086636E"/>
    <w:rsid w:val="008664BF"/>
    <w:rsid w:val="0086657F"/>
    <w:rsid w:val="008666F9"/>
    <w:rsid w:val="00866852"/>
    <w:rsid w:val="00866B9A"/>
    <w:rsid w:val="00866D1E"/>
    <w:rsid w:val="00866D82"/>
    <w:rsid w:val="0086710B"/>
    <w:rsid w:val="0086715D"/>
    <w:rsid w:val="008672A6"/>
    <w:rsid w:val="00867866"/>
    <w:rsid w:val="00867A76"/>
    <w:rsid w:val="00867B51"/>
    <w:rsid w:val="00867DD5"/>
    <w:rsid w:val="00870183"/>
    <w:rsid w:val="00870367"/>
    <w:rsid w:val="00870478"/>
    <w:rsid w:val="00870479"/>
    <w:rsid w:val="00870667"/>
    <w:rsid w:val="00870694"/>
    <w:rsid w:val="0087076E"/>
    <w:rsid w:val="00870876"/>
    <w:rsid w:val="00870A76"/>
    <w:rsid w:val="00870BB5"/>
    <w:rsid w:val="00870BC6"/>
    <w:rsid w:val="00870BD4"/>
    <w:rsid w:val="00870C46"/>
    <w:rsid w:val="00870C62"/>
    <w:rsid w:val="00870EBB"/>
    <w:rsid w:val="0087102E"/>
    <w:rsid w:val="0087108D"/>
    <w:rsid w:val="008712B3"/>
    <w:rsid w:val="0087136C"/>
    <w:rsid w:val="0087174E"/>
    <w:rsid w:val="00871884"/>
    <w:rsid w:val="00871888"/>
    <w:rsid w:val="00871B74"/>
    <w:rsid w:val="00871C94"/>
    <w:rsid w:val="00871D9F"/>
    <w:rsid w:val="00871E05"/>
    <w:rsid w:val="00871F75"/>
    <w:rsid w:val="00871F78"/>
    <w:rsid w:val="0087201B"/>
    <w:rsid w:val="008721BB"/>
    <w:rsid w:val="0087234B"/>
    <w:rsid w:val="00872623"/>
    <w:rsid w:val="0087279C"/>
    <w:rsid w:val="008727BF"/>
    <w:rsid w:val="00872823"/>
    <w:rsid w:val="00872933"/>
    <w:rsid w:val="00872938"/>
    <w:rsid w:val="00872B34"/>
    <w:rsid w:val="00872C95"/>
    <w:rsid w:val="00872F3C"/>
    <w:rsid w:val="0087317F"/>
    <w:rsid w:val="008731A8"/>
    <w:rsid w:val="008733A0"/>
    <w:rsid w:val="00873426"/>
    <w:rsid w:val="00873929"/>
    <w:rsid w:val="008739E4"/>
    <w:rsid w:val="00873AAA"/>
    <w:rsid w:val="00873B8B"/>
    <w:rsid w:val="00873BB5"/>
    <w:rsid w:val="00873CCD"/>
    <w:rsid w:val="00873DC3"/>
    <w:rsid w:val="00873DE1"/>
    <w:rsid w:val="008742DD"/>
    <w:rsid w:val="008742E6"/>
    <w:rsid w:val="008743AF"/>
    <w:rsid w:val="008743D2"/>
    <w:rsid w:val="0087455E"/>
    <w:rsid w:val="008745B7"/>
    <w:rsid w:val="0087499E"/>
    <w:rsid w:val="00874B60"/>
    <w:rsid w:val="00874D49"/>
    <w:rsid w:val="00874D7C"/>
    <w:rsid w:val="00874E05"/>
    <w:rsid w:val="00874E74"/>
    <w:rsid w:val="00874E97"/>
    <w:rsid w:val="00874F74"/>
    <w:rsid w:val="00874FA4"/>
    <w:rsid w:val="0087521B"/>
    <w:rsid w:val="008754A6"/>
    <w:rsid w:val="008755DE"/>
    <w:rsid w:val="008755EB"/>
    <w:rsid w:val="00875609"/>
    <w:rsid w:val="00875682"/>
    <w:rsid w:val="008757D3"/>
    <w:rsid w:val="00875D46"/>
    <w:rsid w:val="00875F03"/>
    <w:rsid w:val="00875FFA"/>
    <w:rsid w:val="00876010"/>
    <w:rsid w:val="0087626F"/>
    <w:rsid w:val="00876692"/>
    <w:rsid w:val="008766DC"/>
    <w:rsid w:val="00876708"/>
    <w:rsid w:val="00876ACA"/>
    <w:rsid w:val="00876C20"/>
    <w:rsid w:val="00876DF5"/>
    <w:rsid w:val="00876E2E"/>
    <w:rsid w:val="00876E6D"/>
    <w:rsid w:val="008775AA"/>
    <w:rsid w:val="00877722"/>
    <w:rsid w:val="008777A1"/>
    <w:rsid w:val="0087785C"/>
    <w:rsid w:val="008779BD"/>
    <w:rsid w:val="00877B21"/>
    <w:rsid w:val="00877CB0"/>
    <w:rsid w:val="00877EF7"/>
    <w:rsid w:val="00877F18"/>
    <w:rsid w:val="0088061E"/>
    <w:rsid w:val="00880A9F"/>
    <w:rsid w:val="00880BA3"/>
    <w:rsid w:val="00880BEF"/>
    <w:rsid w:val="00880C7C"/>
    <w:rsid w:val="00880E06"/>
    <w:rsid w:val="008811EE"/>
    <w:rsid w:val="00881824"/>
    <w:rsid w:val="0088182E"/>
    <w:rsid w:val="0088185B"/>
    <w:rsid w:val="008818D3"/>
    <w:rsid w:val="00881C47"/>
    <w:rsid w:val="00881C77"/>
    <w:rsid w:val="00881E4A"/>
    <w:rsid w:val="00881F48"/>
    <w:rsid w:val="0088208C"/>
    <w:rsid w:val="008821CD"/>
    <w:rsid w:val="0088244D"/>
    <w:rsid w:val="00882695"/>
    <w:rsid w:val="0088274F"/>
    <w:rsid w:val="008827E8"/>
    <w:rsid w:val="00882C72"/>
    <w:rsid w:val="00882D70"/>
    <w:rsid w:val="00882E8B"/>
    <w:rsid w:val="00882E97"/>
    <w:rsid w:val="00882F86"/>
    <w:rsid w:val="0088302E"/>
    <w:rsid w:val="0088322E"/>
    <w:rsid w:val="0088335B"/>
    <w:rsid w:val="008834C1"/>
    <w:rsid w:val="00883546"/>
    <w:rsid w:val="0088354C"/>
    <w:rsid w:val="00883583"/>
    <w:rsid w:val="008837FE"/>
    <w:rsid w:val="00883865"/>
    <w:rsid w:val="00883965"/>
    <w:rsid w:val="008839B4"/>
    <w:rsid w:val="008839E8"/>
    <w:rsid w:val="00883B68"/>
    <w:rsid w:val="00883F9C"/>
    <w:rsid w:val="00884138"/>
    <w:rsid w:val="008841AC"/>
    <w:rsid w:val="008848D7"/>
    <w:rsid w:val="00884B55"/>
    <w:rsid w:val="00884B88"/>
    <w:rsid w:val="00884BF2"/>
    <w:rsid w:val="00884D2B"/>
    <w:rsid w:val="00884D3E"/>
    <w:rsid w:val="00884F51"/>
    <w:rsid w:val="00885220"/>
    <w:rsid w:val="00885308"/>
    <w:rsid w:val="00885318"/>
    <w:rsid w:val="008853A9"/>
    <w:rsid w:val="008853AE"/>
    <w:rsid w:val="00885454"/>
    <w:rsid w:val="00885500"/>
    <w:rsid w:val="008855E5"/>
    <w:rsid w:val="008856EC"/>
    <w:rsid w:val="0088581D"/>
    <w:rsid w:val="00885846"/>
    <w:rsid w:val="00885867"/>
    <w:rsid w:val="00885892"/>
    <w:rsid w:val="00885901"/>
    <w:rsid w:val="00885B4E"/>
    <w:rsid w:val="00885BD8"/>
    <w:rsid w:val="00885DBD"/>
    <w:rsid w:val="00885E3E"/>
    <w:rsid w:val="00885ECD"/>
    <w:rsid w:val="00885EEF"/>
    <w:rsid w:val="00885F4C"/>
    <w:rsid w:val="00885F72"/>
    <w:rsid w:val="00885FDB"/>
    <w:rsid w:val="0088609A"/>
    <w:rsid w:val="008861F2"/>
    <w:rsid w:val="008861F6"/>
    <w:rsid w:val="008862B1"/>
    <w:rsid w:val="0088634C"/>
    <w:rsid w:val="0088640B"/>
    <w:rsid w:val="00886525"/>
    <w:rsid w:val="00886806"/>
    <w:rsid w:val="00886BE0"/>
    <w:rsid w:val="00886C67"/>
    <w:rsid w:val="00886C6F"/>
    <w:rsid w:val="00886E9A"/>
    <w:rsid w:val="00886EB9"/>
    <w:rsid w:val="00886F17"/>
    <w:rsid w:val="00887095"/>
    <w:rsid w:val="008870A3"/>
    <w:rsid w:val="008870FC"/>
    <w:rsid w:val="00887135"/>
    <w:rsid w:val="008871C5"/>
    <w:rsid w:val="008873CB"/>
    <w:rsid w:val="0088757C"/>
    <w:rsid w:val="00887589"/>
    <w:rsid w:val="00887983"/>
    <w:rsid w:val="008879DF"/>
    <w:rsid w:val="00887AF9"/>
    <w:rsid w:val="00887D2D"/>
    <w:rsid w:val="00887F5C"/>
    <w:rsid w:val="0089001E"/>
    <w:rsid w:val="00890083"/>
    <w:rsid w:val="0089017E"/>
    <w:rsid w:val="00890238"/>
    <w:rsid w:val="00890321"/>
    <w:rsid w:val="008903B5"/>
    <w:rsid w:val="008903D7"/>
    <w:rsid w:val="00890448"/>
    <w:rsid w:val="0089050C"/>
    <w:rsid w:val="0089068D"/>
    <w:rsid w:val="008908E9"/>
    <w:rsid w:val="00890965"/>
    <w:rsid w:val="00890A56"/>
    <w:rsid w:val="00890C64"/>
    <w:rsid w:val="00890CEA"/>
    <w:rsid w:val="00890DFE"/>
    <w:rsid w:val="00890EA4"/>
    <w:rsid w:val="0089104D"/>
    <w:rsid w:val="00891204"/>
    <w:rsid w:val="0089193A"/>
    <w:rsid w:val="008919E2"/>
    <w:rsid w:val="00891B68"/>
    <w:rsid w:val="00891BCF"/>
    <w:rsid w:val="00891CC6"/>
    <w:rsid w:val="00891EF9"/>
    <w:rsid w:val="0089215F"/>
    <w:rsid w:val="00892203"/>
    <w:rsid w:val="00892390"/>
    <w:rsid w:val="008926CC"/>
    <w:rsid w:val="00892737"/>
    <w:rsid w:val="0089276F"/>
    <w:rsid w:val="00892A1C"/>
    <w:rsid w:val="00892AEE"/>
    <w:rsid w:val="00893070"/>
    <w:rsid w:val="00893225"/>
    <w:rsid w:val="00893277"/>
    <w:rsid w:val="00893355"/>
    <w:rsid w:val="00893504"/>
    <w:rsid w:val="008935FE"/>
    <w:rsid w:val="00893681"/>
    <w:rsid w:val="008936DA"/>
    <w:rsid w:val="00893877"/>
    <w:rsid w:val="00893A1E"/>
    <w:rsid w:val="00893C15"/>
    <w:rsid w:val="00893C86"/>
    <w:rsid w:val="00893CDF"/>
    <w:rsid w:val="00893D7A"/>
    <w:rsid w:val="00893D7E"/>
    <w:rsid w:val="00893D83"/>
    <w:rsid w:val="00893DB5"/>
    <w:rsid w:val="00893FEF"/>
    <w:rsid w:val="00894217"/>
    <w:rsid w:val="00894370"/>
    <w:rsid w:val="0089462D"/>
    <w:rsid w:val="0089465B"/>
    <w:rsid w:val="00894778"/>
    <w:rsid w:val="00894791"/>
    <w:rsid w:val="008948B0"/>
    <w:rsid w:val="00894C12"/>
    <w:rsid w:val="00894EF1"/>
    <w:rsid w:val="00895186"/>
    <w:rsid w:val="008951A3"/>
    <w:rsid w:val="0089542C"/>
    <w:rsid w:val="0089548E"/>
    <w:rsid w:val="00895574"/>
    <w:rsid w:val="0089573A"/>
    <w:rsid w:val="008957D7"/>
    <w:rsid w:val="008959F9"/>
    <w:rsid w:val="00895A69"/>
    <w:rsid w:val="00895DFE"/>
    <w:rsid w:val="00895F4B"/>
    <w:rsid w:val="008960EF"/>
    <w:rsid w:val="00896146"/>
    <w:rsid w:val="008963A1"/>
    <w:rsid w:val="0089641E"/>
    <w:rsid w:val="008964D6"/>
    <w:rsid w:val="008965BE"/>
    <w:rsid w:val="008965CD"/>
    <w:rsid w:val="00896AF7"/>
    <w:rsid w:val="00896C1E"/>
    <w:rsid w:val="00896C98"/>
    <w:rsid w:val="00897020"/>
    <w:rsid w:val="0089703F"/>
    <w:rsid w:val="0089713C"/>
    <w:rsid w:val="00897275"/>
    <w:rsid w:val="00897434"/>
    <w:rsid w:val="008974A9"/>
    <w:rsid w:val="0089770F"/>
    <w:rsid w:val="00897922"/>
    <w:rsid w:val="008979E8"/>
    <w:rsid w:val="00897B0B"/>
    <w:rsid w:val="00897D60"/>
    <w:rsid w:val="00897DFC"/>
    <w:rsid w:val="00897E8D"/>
    <w:rsid w:val="00897FBD"/>
    <w:rsid w:val="008A008F"/>
    <w:rsid w:val="008A024B"/>
    <w:rsid w:val="008A03AB"/>
    <w:rsid w:val="008A048B"/>
    <w:rsid w:val="008A0654"/>
    <w:rsid w:val="008A0778"/>
    <w:rsid w:val="008A07D8"/>
    <w:rsid w:val="008A0967"/>
    <w:rsid w:val="008A0B11"/>
    <w:rsid w:val="008A0B41"/>
    <w:rsid w:val="008A0CE5"/>
    <w:rsid w:val="008A0F48"/>
    <w:rsid w:val="008A143B"/>
    <w:rsid w:val="008A1450"/>
    <w:rsid w:val="008A16DD"/>
    <w:rsid w:val="008A1B31"/>
    <w:rsid w:val="008A1C76"/>
    <w:rsid w:val="008A1D79"/>
    <w:rsid w:val="008A1DFC"/>
    <w:rsid w:val="008A1E2C"/>
    <w:rsid w:val="008A1FA5"/>
    <w:rsid w:val="008A217B"/>
    <w:rsid w:val="008A21B4"/>
    <w:rsid w:val="008A23DA"/>
    <w:rsid w:val="008A251F"/>
    <w:rsid w:val="008A2AB1"/>
    <w:rsid w:val="008A2ADE"/>
    <w:rsid w:val="008A2B3C"/>
    <w:rsid w:val="008A2C71"/>
    <w:rsid w:val="008A2EF3"/>
    <w:rsid w:val="008A3216"/>
    <w:rsid w:val="008A32C0"/>
    <w:rsid w:val="008A344F"/>
    <w:rsid w:val="008A35BF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74"/>
    <w:rsid w:val="008A3FF7"/>
    <w:rsid w:val="008A409D"/>
    <w:rsid w:val="008A4192"/>
    <w:rsid w:val="008A43A7"/>
    <w:rsid w:val="008A44F4"/>
    <w:rsid w:val="008A45AA"/>
    <w:rsid w:val="008A45C7"/>
    <w:rsid w:val="008A45FB"/>
    <w:rsid w:val="008A46D9"/>
    <w:rsid w:val="008A4756"/>
    <w:rsid w:val="008A47C8"/>
    <w:rsid w:val="008A4B59"/>
    <w:rsid w:val="008A4C16"/>
    <w:rsid w:val="008A4F36"/>
    <w:rsid w:val="008A519D"/>
    <w:rsid w:val="008A52B7"/>
    <w:rsid w:val="008A534C"/>
    <w:rsid w:val="008A57FF"/>
    <w:rsid w:val="008A5A75"/>
    <w:rsid w:val="008A5B0A"/>
    <w:rsid w:val="008A5BC4"/>
    <w:rsid w:val="008A5C42"/>
    <w:rsid w:val="008A5E28"/>
    <w:rsid w:val="008A5E38"/>
    <w:rsid w:val="008A6056"/>
    <w:rsid w:val="008A60BC"/>
    <w:rsid w:val="008A60DC"/>
    <w:rsid w:val="008A62FD"/>
    <w:rsid w:val="008A637C"/>
    <w:rsid w:val="008A6395"/>
    <w:rsid w:val="008A64CD"/>
    <w:rsid w:val="008A6686"/>
    <w:rsid w:val="008A679D"/>
    <w:rsid w:val="008A68DC"/>
    <w:rsid w:val="008A6D84"/>
    <w:rsid w:val="008A6DBB"/>
    <w:rsid w:val="008A6F08"/>
    <w:rsid w:val="008A7011"/>
    <w:rsid w:val="008A7344"/>
    <w:rsid w:val="008A778C"/>
    <w:rsid w:val="008A79E7"/>
    <w:rsid w:val="008A7A54"/>
    <w:rsid w:val="008A7A63"/>
    <w:rsid w:val="008A7A91"/>
    <w:rsid w:val="008A7F8C"/>
    <w:rsid w:val="008A7FEB"/>
    <w:rsid w:val="008B031A"/>
    <w:rsid w:val="008B0385"/>
    <w:rsid w:val="008B06C6"/>
    <w:rsid w:val="008B09C7"/>
    <w:rsid w:val="008B09E0"/>
    <w:rsid w:val="008B0ADA"/>
    <w:rsid w:val="008B0C36"/>
    <w:rsid w:val="008B0F9A"/>
    <w:rsid w:val="008B0FD6"/>
    <w:rsid w:val="008B10FE"/>
    <w:rsid w:val="008B1227"/>
    <w:rsid w:val="008B13EB"/>
    <w:rsid w:val="008B1442"/>
    <w:rsid w:val="008B14C3"/>
    <w:rsid w:val="008B1533"/>
    <w:rsid w:val="008B1792"/>
    <w:rsid w:val="008B188F"/>
    <w:rsid w:val="008B18E6"/>
    <w:rsid w:val="008B1996"/>
    <w:rsid w:val="008B1D67"/>
    <w:rsid w:val="008B1DC0"/>
    <w:rsid w:val="008B1E96"/>
    <w:rsid w:val="008B2052"/>
    <w:rsid w:val="008B21F5"/>
    <w:rsid w:val="008B2470"/>
    <w:rsid w:val="008B24BD"/>
    <w:rsid w:val="008B260C"/>
    <w:rsid w:val="008B273B"/>
    <w:rsid w:val="008B27C1"/>
    <w:rsid w:val="008B27D9"/>
    <w:rsid w:val="008B28FB"/>
    <w:rsid w:val="008B2DE3"/>
    <w:rsid w:val="008B2DFA"/>
    <w:rsid w:val="008B2F2D"/>
    <w:rsid w:val="008B3159"/>
    <w:rsid w:val="008B31E3"/>
    <w:rsid w:val="008B328E"/>
    <w:rsid w:val="008B3341"/>
    <w:rsid w:val="008B351E"/>
    <w:rsid w:val="008B362E"/>
    <w:rsid w:val="008B373B"/>
    <w:rsid w:val="008B3A65"/>
    <w:rsid w:val="008B3D2A"/>
    <w:rsid w:val="008B3D7F"/>
    <w:rsid w:val="008B3DB7"/>
    <w:rsid w:val="008B4184"/>
    <w:rsid w:val="008B4259"/>
    <w:rsid w:val="008B43F6"/>
    <w:rsid w:val="008B4406"/>
    <w:rsid w:val="008B4419"/>
    <w:rsid w:val="008B4450"/>
    <w:rsid w:val="008B4496"/>
    <w:rsid w:val="008B44E2"/>
    <w:rsid w:val="008B4506"/>
    <w:rsid w:val="008B46AD"/>
    <w:rsid w:val="008B47C1"/>
    <w:rsid w:val="008B48D2"/>
    <w:rsid w:val="008B498F"/>
    <w:rsid w:val="008B49D0"/>
    <w:rsid w:val="008B4A6F"/>
    <w:rsid w:val="008B4D4B"/>
    <w:rsid w:val="008B4D6E"/>
    <w:rsid w:val="008B4E91"/>
    <w:rsid w:val="008B4EEB"/>
    <w:rsid w:val="008B5198"/>
    <w:rsid w:val="008B5274"/>
    <w:rsid w:val="008B5356"/>
    <w:rsid w:val="008B553E"/>
    <w:rsid w:val="008B5548"/>
    <w:rsid w:val="008B55ED"/>
    <w:rsid w:val="008B5716"/>
    <w:rsid w:val="008B5A1A"/>
    <w:rsid w:val="008B5B31"/>
    <w:rsid w:val="008B5C4D"/>
    <w:rsid w:val="008B5D04"/>
    <w:rsid w:val="008B6077"/>
    <w:rsid w:val="008B607D"/>
    <w:rsid w:val="008B6300"/>
    <w:rsid w:val="008B6354"/>
    <w:rsid w:val="008B63C6"/>
    <w:rsid w:val="008B63F9"/>
    <w:rsid w:val="008B640C"/>
    <w:rsid w:val="008B6485"/>
    <w:rsid w:val="008B663F"/>
    <w:rsid w:val="008B68A4"/>
    <w:rsid w:val="008B6A5C"/>
    <w:rsid w:val="008B6AA5"/>
    <w:rsid w:val="008B6B41"/>
    <w:rsid w:val="008B6B61"/>
    <w:rsid w:val="008B6C2B"/>
    <w:rsid w:val="008B6C73"/>
    <w:rsid w:val="008B7196"/>
    <w:rsid w:val="008B74B6"/>
    <w:rsid w:val="008B75E0"/>
    <w:rsid w:val="008B7645"/>
    <w:rsid w:val="008B796C"/>
    <w:rsid w:val="008B7A70"/>
    <w:rsid w:val="008B7C0C"/>
    <w:rsid w:val="008B7DB8"/>
    <w:rsid w:val="008B7FF6"/>
    <w:rsid w:val="008C008D"/>
    <w:rsid w:val="008C0254"/>
    <w:rsid w:val="008C02E6"/>
    <w:rsid w:val="008C03A5"/>
    <w:rsid w:val="008C03B3"/>
    <w:rsid w:val="008C04C5"/>
    <w:rsid w:val="008C0504"/>
    <w:rsid w:val="008C0761"/>
    <w:rsid w:val="008C087E"/>
    <w:rsid w:val="008C0883"/>
    <w:rsid w:val="008C0A25"/>
    <w:rsid w:val="008C0B13"/>
    <w:rsid w:val="008C0C15"/>
    <w:rsid w:val="008C0C89"/>
    <w:rsid w:val="008C0CA8"/>
    <w:rsid w:val="008C0E10"/>
    <w:rsid w:val="008C0F52"/>
    <w:rsid w:val="008C107E"/>
    <w:rsid w:val="008C10BE"/>
    <w:rsid w:val="008C138C"/>
    <w:rsid w:val="008C14C3"/>
    <w:rsid w:val="008C1555"/>
    <w:rsid w:val="008C1575"/>
    <w:rsid w:val="008C1813"/>
    <w:rsid w:val="008C1DE6"/>
    <w:rsid w:val="008C1E80"/>
    <w:rsid w:val="008C1E9D"/>
    <w:rsid w:val="008C1F56"/>
    <w:rsid w:val="008C2000"/>
    <w:rsid w:val="008C20A2"/>
    <w:rsid w:val="008C2121"/>
    <w:rsid w:val="008C21E6"/>
    <w:rsid w:val="008C222C"/>
    <w:rsid w:val="008C2239"/>
    <w:rsid w:val="008C230E"/>
    <w:rsid w:val="008C24D9"/>
    <w:rsid w:val="008C24F7"/>
    <w:rsid w:val="008C251D"/>
    <w:rsid w:val="008C261E"/>
    <w:rsid w:val="008C262B"/>
    <w:rsid w:val="008C288F"/>
    <w:rsid w:val="008C29DB"/>
    <w:rsid w:val="008C2BF2"/>
    <w:rsid w:val="008C2CB3"/>
    <w:rsid w:val="008C2D3F"/>
    <w:rsid w:val="008C2D4B"/>
    <w:rsid w:val="008C2E3E"/>
    <w:rsid w:val="008C3187"/>
    <w:rsid w:val="008C32CA"/>
    <w:rsid w:val="008C33A8"/>
    <w:rsid w:val="008C34FD"/>
    <w:rsid w:val="008C3541"/>
    <w:rsid w:val="008C3C17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634"/>
    <w:rsid w:val="008C4693"/>
    <w:rsid w:val="008C47D5"/>
    <w:rsid w:val="008C4812"/>
    <w:rsid w:val="008C49BA"/>
    <w:rsid w:val="008C4AD9"/>
    <w:rsid w:val="008C4B3C"/>
    <w:rsid w:val="008C4B91"/>
    <w:rsid w:val="008C4E30"/>
    <w:rsid w:val="008C5266"/>
    <w:rsid w:val="008C52AF"/>
    <w:rsid w:val="008C5403"/>
    <w:rsid w:val="008C5717"/>
    <w:rsid w:val="008C5811"/>
    <w:rsid w:val="008C59E7"/>
    <w:rsid w:val="008C5A07"/>
    <w:rsid w:val="008C5A56"/>
    <w:rsid w:val="008C5A8C"/>
    <w:rsid w:val="008C5BC1"/>
    <w:rsid w:val="008C5E6B"/>
    <w:rsid w:val="008C5F71"/>
    <w:rsid w:val="008C6041"/>
    <w:rsid w:val="008C6264"/>
    <w:rsid w:val="008C65CB"/>
    <w:rsid w:val="008C664F"/>
    <w:rsid w:val="008C692C"/>
    <w:rsid w:val="008C6C36"/>
    <w:rsid w:val="008C6C50"/>
    <w:rsid w:val="008C6DF7"/>
    <w:rsid w:val="008C70FD"/>
    <w:rsid w:val="008C7115"/>
    <w:rsid w:val="008C718C"/>
    <w:rsid w:val="008C728B"/>
    <w:rsid w:val="008C736C"/>
    <w:rsid w:val="008C7384"/>
    <w:rsid w:val="008C7407"/>
    <w:rsid w:val="008C7418"/>
    <w:rsid w:val="008C7B3B"/>
    <w:rsid w:val="008C7BD1"/>
    <w:rsid w:val="008C7D51"/>
    <w:rsid w:val="008C7EA4"/>
    <w:rsid w:val="008D01AD"/>
    <w:rsid w:val="008D040C"/>
    <w:rsid w:val="008D04A0"/>
    <w:rsid w:val="008D04E7"/>
    <w:rsid w:val="008D0586"/>
    <w:rsid w:val="008D0608"/>
    <w:rsid w:val="008D096B"/>
    <w:rsid w:val="008D0B01"/>
    <w:rsid w:val="008D0C4F"/>
    <w:rsid w:val="008D0D23"/>
    <w:rsid w:val="008D0D6B"/>
    <w:rsid w:val="008D0F23"/>
    <w:rsid w:val="008D0F61"/>
    <w:rsid w:val="008D10CC"/>
    <w:rsid w:val="008D1111"/>
    <w:rsid w:val="008D1398"/>
    <w:rsid w:val="008D16D4"/>
    <w:rsid w:val="008D17A1"/>
    <w:rsid w:val="008D18EE"/>
    <w:rsid w:val="008D196F"/>
    <w:rsid w:val="008D1C2E"/>
    <w:rsid w:val="008D1C6D"/>
    <w:rsid w:val="008D1DD2"/>
    <w:rsid w:val="008D1FC8"/>
    <w:rsid w:val="008D2071"/>
    <w:rsid w:val="008D21C3"/>
    <w:rsid w:val="008D2316"/>
    <w:rsid w:val="008D2317"/>
    <w:rsid w:val="008D24F9"/>
    <w:rsid w:val="008D2574"/>
    <w:rsid w:val="008D2575"/>
    <w:rsid w:val="008D25CC"/>
    <w:rsid w:val="008D2736"/>
    <w:rsid w:val="008D27C6"/>
    <w:rsid w:val="008D2851"/>
    <w:rsid w:val="008D2A16"/>
    <w:rsid w:val="008D2E9D"/>
    <w:rsid w:val="008D2F34"/>
    <w:rsid w:val="008D2F5F"/>
    <w:rsid w:val="008D2F9A"/>
    <w:rsid w:val="008D3154"/>
    <w:rsid w:val="008D32F1"/>
    <w:rsid w:val="008D33A1"/>
    <w:rsid w:val="008D33E2"/>
    <w:rsid w:val="008D3454"/>
    <w:rsid w:val="008D3563"/>
    <w:rsid w:val="008D37D5"/>
    <w:rsid w:val="008D38C0"/>
    <w:rsid w:val="008D3901"/>
    <w:rsid w:val="008D3ABC"/>
    <w:rsid w:val="008D3C53"/>
    <w:rsid w:val="008D3D2A"/>
    <w:rsid w:val="008D3D3B"/>
    <w:rsid w:val="008D3E87"/>
    <w:rsid w:val="008D40FB"/>
    <w:rsid w:val="008D4175"/>
    <w:rsid w:val="008D42B6"/>
    <w:rsid w:val="008D42E3"/>
    <w:rsid w:val="008D43AF"/>
    <w:rsid w:val="008D4535"/>
    <w:rsid w:val="008D4615"/>
    <w:rsid w:val="008D490B"/>
    <w:rsid w:val="008D496A"/>
    <w:rsid w:val="008D4B7D"/>
    <w:rsid w:val="008D4BCA"/>
    <w:rsid w:val="008D4CE7"/>
    <w:rsid w:val="008D4D5D"/>
    <w:rsid w:val="008D4F62"/>
    <w:rsid w:val="008D4FE1"/>
    <w:rsid w:val="008D5092"/>
    <w:rsid w:val="008D51A1"/>
    <w:rsid w:val="008D51A4"/>
    <w:rsid w:val="008D5311"/>
    <w:rsid w:val="008D541C"/>
    <w:rsid w:val="008D5449"/>
    <w:rsid w:val="008D55A2"/>
    <w:rsid w:val="008D55D4"/>
    <w:rsid w:val="008D5605"/>
    <w:rsid w:val="008D5610"/>
    <w:rsid w:val="008D5664"/>
    <w:rsid w:val="008D577B"/>
    <w:rsid w:val="008D58A1"/>
    <w:rsid w:val="008D5994"/>
    <w:rsid w:val="008D5A37"/>
    <w:rsid w:val="008D5B67"/>
    <w:rsid w:val="008D5BDB"/>
    <w:rsid w:val="008D5C36"/>
    <w:rsid w:val="008D5DFE"/>
    <w:rsid w:val="008D5EFF"/>
    <w:rsid w:val="008D637F"/>
    <w:rsid w:val="008D66E8"/>
    <w:rsid w:val="008D67F2"/>
    <w:rsid w:val="008D69DB"/>
    <w:rsid w:val="008D6A2C"/>
    <w:rsid w:val="008D6CB1"/>
    <w:rsid w:val="008D6D71"/>
    <w:rsid w:val="008D6F4E"/>
    <w:rsid w:val="008D6F96"/>
    <w:rsid w:val="008D6FB4"/>
    <w:rsid w:val="008D7075"/>
    <w:rsid w:val="008D72ED"/>
    <w:rsid w:val="008D73BE"/>
    <w:rsid w:val="008D7500"/>
    <w:rsid w:val="008D766E"/>
    <w:rsid w:val="008D7771"/>
    <w:rsid w:val="008D7828"/>
    <w:rsid w:val="008D7B2F"/>
    <w:rsid w:val="008D7B43"/>
    <w:rsid w:val="008D7D8E"/>
    <w:rsid w:val="008D7E7D"/>
    <w:rsid w:val="008D7F01"/>
    <w:rsid w:val="008E0000"/>
    <w:rsid w:val="008E0353"/>
    <w:rsid w:val="008E046A"/>
    <w:rsid w:val="008E04B8"/>
    <w:rsid w:val="008E084C"/>
    <w:rsid w:val="008E08B6"/>
    <w:rsid w:val="008E08F1"/>
    <w:rsid w:val="008E0994"/>
    <w:rsid w:val="008E0CFB"/>
    <w:rsid w:val="008E0D57"/>
    <w:rsid w:val="008E0E2B"/>
    <w:rsid w:val="008E1158"/>
    <w:rsid w:val="008E122C"/>
    <w:rsid w:val="008E14EB"/>
    <w:rsid w:val="008E16EE"/>
    <w:rsid w:val="008E197C"/>
    <w:rsid w:val="008E1A59"/>
    <w:rsid w:val="008E1C6A"/>
    <w:rsid w:val="008E1D05"/>
    <w:rsid w:val="008E1D84"/>
    <w:rsid w:val="008E1DCE"/>
    <w:rsid w:val="008E1EAC"/>
    <w:rsid w:val="008E205E"/>
    <w:rsid w:val="008E20E3"/>
    <w:rsid w:val="008E25D1"/>
    <w:rsid w:val="008E25E5"/>
    <w:rsid w:val="008E2680"/>
    <w:rsid w:val="008E26F0"/>
    <w:rsid w:val="008E2829"/>
    <w:rsid w:val="008E29B5"/>
    <w:rsid w:val="008E29C2"/>
    <w:rsid w:val="008E2C1D"/>
    <w:rsid w:val="008E2E06"/>
    <w:rsid w:val="008E2F4E"/>
    <w:rsid w:val="008E2FEB"/>
    <w:rsid w:val="008E308F"/>
    <w:rsid w:val="008E32FE"/>
    <w:rsid w:val="008E341F"/>
    <w:rsid w:val="008E34DB"/>
    <w:rsid w:val="008E36F4"/>
    <w:rsid w:val="008E377C"/>
    <w:rsid w:val="008E38A4"/>
    <w:rsid w:val="008E3D30"/>
    <w:rsid w:val="008E3E33"/>
    <w:rsid w:val="008E3FB0"/>
    <w:rsid w:val="008E3FDC"/>
    <w:rsid w:val="008E3FFE"/>
    <w:rsid w:val="008E4035"/>
    <w:rsid w:val="008E41FF"/>
    <w:rsid w:val="008E420D"/>
    <w:rsid w:val="008E434F"/>
    <w:rsid w:val="008E4439"/>
    <w:rsid w:val="008E452E"/>
    <w:rsid w:val="008E4879"/>
    <w:rsid w:val="008E4BEE"/>
    <w:rsid w:val="008E5008"/>
    <w:rsid w:val="008E5076"/>
    <w:rsid w:val="008E5157"/>
    <w:rsid w:val="008E52B2"/>
    <w:rsid w:val="008E5AD4"/>
    <w:rsid w:val="008E5AFF"/>
    <w:rsid w:val="008E5D11"/>
    <w:rsid w:val="008E5DB9"/>
    <w:rsid w:val="008E60F2"/>
    <w:rsid w:val="008E62D1"/>
    <w:rsid w:val="008E6379"/>
    <w:rsid w:val="008E6387"/>
    <w:rsid w:val="008E6641"/>
    <w:rsid w:val="008E6754"/>
    <w:rsid w:val="008E6A29"/>
    <w:rsid w:val="008E6A91"/>
    <w:rsid w:val="008E6F08"/>
    <w:rsid w:val="008E7086"/>
    <w:rsid w:val="008E72D4"/>
    <w:rsid w:val="008E73B3"/>
    <w:rsid w:val="008E7404"/>
    <w:rsid w:val="008E7508"/>
    <w:rsid w:val="008E79DE"/>
    <w:rsid w:val="008E7EE2"/>
    <w:rsid w:val="008E7EEA"/>
    <w:rsid w:val="008E7F32"/>
    <w:rsid w:val="008F014D"/>
    <w:rsid w:val="008F0331"/>
    <w:rsid w:val="008F067C"/>
    <w:rsid w:val="008F072F"/>
    <w:rsid w:val="008F07C0"/>
    <w:rsid w:val="008F0A79"/>
    <w:rsid w:val="008F0D22"/>
    <w:rsid w:val="008F0FC3"/>
    <w:rsid w:val="008F109E"/>
    <w:rsid w:val="008F1180"/>
    <w:rsid w:val="008F11C3"/>
    <w:rsid w:val="008F14B7"/>
    <w:rsid w:val="008F158A"/>
    <w:rsid w:val="008F1736"/>
    <w:rsid w:val="008F1957"/>
    <w:rsid w:val="008F19C1"/>
    <w:rsid w:val="008F19E3"/>
    <w:rsid w:val="008F1AD6"/>
    <w:rsid w:val="008F1EE1"/>
    <w:rsid w:val="008F1FEC"/>
    <w:rsid w:val="008F1FFA"/>
    <w:rsid w:val="008F249A"/>
    <w:rsid w:val="008F2550"/>
    <w:rsid w:val="008F2642"/>
    <w:rsid w:val="008F2698"/>
    <w:rsid w:val="008F26FC"/>
    <w:rsid w:val="008F281D"/>
    <w:rsid w:val="008F2D56"/>
    <w:rsid w:val="008F2E49"/>
    <w:rsid w:val="008F2F26"/>
    <w:rsid w:val="008F2F53"/>
    <w:rsid w:val="008F30A8"/>
    <w:rsid w:val="008F3144"/>
    <w:rsid w:val="008F36A8"/>
    <w:rsid w:val="008F37DA"/>
    <w:rsid w:val="008F37EA"/>
    <w:rsid w:val="008F38A9"/>
    <w:rsid w:val="008F39E0"/>
    <w:rsid w:val="008F3BE5"/>
    <w:rsid w:val="008F3FB7"/>
    <w:rsid w:val="008F41AA"/>
    <w:rsid w:val="008F4338"/>
    <w:rsid w:val="008F440B"/>
    <w:rsid w:val="008F4544"/>
    <w:rsid w:val="008F4584"/>
    <w:rsid w:val="008F48D0"/>
    <w:rsid w:val="008F4C2D"/>
    <w:rsid w:val="008F4C80"/>
    <w:rsid w:val="008F4DF1"/>
    <w:rsid w:val="008F4EE0"/>
    <w:rsid w:val="008F4F31"/>
    <w:rsid w:val="008F5075"/>
    <w:rsid w:val="008F50EB"/>
    <w:rsid w:val="008F51D4"/>
    <w:rsid w:val="008F5268"/>
    <w:rsid w:val="008F5667"/>
    <w:rsid w:val="008F56F6"/>
    <w:rsid w:val="008F588F"/>
    <w:rsid w:val="008F58F1"/>
    <w:rsid w:val="008F5936"/>
    <w:rsid w:val="008F599F"/>
    <w:rsid w:val="008F5A12"/>
    <w:rsid w:val="008F5A8E"/>
    <w:rsid w:val="008F5B6F"/>
    <w:rsid w:val="008F5BAA"/>
    <w:rsid w:val="008F5C1D"/>
    <w:rsid w:val="008F5D2E"/>
    <w:rsid w:val="008F5EE9"/>
    <w:rsid w:val="008F5F9D"/>
    <w:rsid w:val="008F61A2"/>
    <w:rsid w:val="008F61C7"/>
    <w:rsid w:val="008F6423"/>
    <w:rsid w:val="008F6500"/>
    <w:rsid w:val="008F65C3"/>
    <w:rsid w:val="008F65EC"/>
    <w:rsid w:val="008F683A"/>
    <w:rsid w:val="008F68B9"/>
    <w:rsid w:val="008F69C8"/>
    <w:rsid w:val="008F6C8E"/>
    <w:rsid w:val="008F6E20"/>
    <w:rsid w:val="008F6E63"/>
    <w:rsid w:val="008F7319"/>
    <w:rsid w:val="008F7588"/>
    <w:rsid w:val="008F770F"/>
    <w:rsid w:val="008F7943"/>
    <w:rsid w:val="008F79C9"/>
    <w:rsid w:val="008F7AD1"/>
    <w:rsid w:val="008F7BD6"/>
    <w:rsid w:val="008F7E37"/>
    <w:rsid w:val="008F7EBA"/>
    <w:rsid w:val="0090000F"/>
    <w:rsid w:val="009001C2"/>
    <w:rsid w:val="00900409"/>
    <w:rsid w:val="00900918"/>
    <w:rsid w:val="009009D9"/>
    <w:rsid w:val="00900AE3"/>
    <w:rsid w:val="00900AE8"/>
    <w:rsid w:val="00900B22"/>
    <w:rsid w:val="00900BB9"/>
    <w:rsid w:val="00900BC9"/>
    <w:rsid w:val="00900BDE"/>
    <w:rsid w:val="00900C43"/>
    <w:rsid w:val="00900E5D"/>
    <w:rsid w:val="00900ED8"/>
    <w:rsid w:val="00900F48"/>
    <w:rsid w:val="0090120F"/>
    <w:rsid w:val="00901255"/>
    <w:rsid w:val="009012DE"/>
    <w:rsid w:val="00901323"/>
    <w:rsid w:val="009014E3"/>
    <w:rsid w:val="00901574"/>
    <w:rsid w:val="009016CA"/>
    <w:rsid w:val="009018C3"/>
    <w:rsid w:val="00901A27"/>
    <w:rsid w:val="00901DAA"/>
    <w:rsid w:val="00901F5F"/>
    <w:rsid w:val="00902548"/>
    <w:rsid w:val="009025C6"/>
    <w:rsid w:val="00902873"/>
    <w:rsid w:val="009029CA"/>
    <w:rsid w:val="00902CF3"/>
    <w:rsid w:val="00902D21"/>
    <w:rsid w:val="00902E35"/>
    <w:rsid w:val="009030F7"/>
    <w:rsid w:val="009032CE"/>
    <w:rsid w:val="00903547"/>
    <w:rsid w:val="00903589"/>
    <w:rsid w:val="009035D0"/>
    <w:rsid w:val="00903614"/>
    <w:rsid w:val="009036C7"/>
    <w:rsid w:val="009036D1"/>
    <w:rsid w:val="00903789"/>
    <w:rsid w:val="00903922"/>
    <w:rsid w:val="00903A83"/>
    <w:rsid w:val="00903D86"/>
    <w:rsid w:val="00904027"/>
    <w:rsid w:val="009041C2"/>
    <w:rsid w:val="00904277"/>
    <w:rsid w:val="009042A7"/>
    <w:rsid w:val="009042AF"/>
    <w:rsid w:val="0090436B"/>
    <w:rsid w:val="009043F9"/>
    <w:rsid w:val="009045AF"/>
    <w:rsid w:val="00904791"/>
    <w:rsid w:val="00904C08"/>
    <w:rsid w:val="00904F51"/>
    <w:rsid w:val="00905307"/>
    <w:rsid w:val="009056C1"/>
    <w:rsid w:val="009058B2"/>
    <w:rsid w:val="009059C5"/>
    <w:rsid w:val="00905B09"/>
    <w:rsid w:val="00905CBB"/>
    <w:rsid w:val="00905CD2"/>
    <w:rsid w:val="00905D5E"/>
    <w:rsid w:val="00905E45"/>
    <w:rsid w:val="009060F8"/>
    <w:rsid w:val="009061A7"/>
    <w:rsid w:val="00906575"/>
    <w:rsid w:val="0090667A"/>
    <w:rsid w:val="00906756"/>
    <w:rsid w:val="009068F3"/>
    <w:rsid w:val="009069E9"/>
    <w:rsid w:val="00906A63"/>
    <w:rsid w:val="00906CD4"/>
    <w:rsid w:val="00907105"/>
    <w:rsid w:val="00907314"/>
    <w:rsid w:val="00907506"/>
    <w:rsid w:val="009075AE"/>
    <w:rsid w:val="009077E8"/>
    <w:rsid w:val="009078AE"/>
    <w:rsid w:val="009079BA"/>
    <w:rsid w:val="00907E67"/>
    <w:rsid w:val="00910019"/>
    <w:rsid w:val="00910127"/>
    <w:rsid w:val="00910172"/>
    <w:rsid w:val="009101DF"/>
    <w:rsid w:val="0091046B"/>
    <w:rsid w:val="00910555"/>
    <w:rsid w:val="0091066A"/>
    <w:rsid w:val="00910971"/>
    <w:rsid w:val="00910B59"/>
    <w:rsid w:val="00910E97"/>
    <w:rsid w:val="00910F1F"/>
    <w:rsid w:val="00911357"/>
    <w:rsid w:val="009113B9"/>
    <w:rsid w:val="00911430"/>
    <w:rsid w:val="009114D9"/>
    <w:rsid w:val="00911544"/>
    <w:rsid w:val="00911574"/>
    <w:rsid w:val="009115B6"/>
    <w:rsid w:val="0091185C"/>
    <w:rsid w:val="009118E9"/>
    <w:rsid w:val="009118F2"/>
    <w:rsid w:val="0091190B"/>
    <w:rsid w:val="00911970"/>
    <w:rsid w:val="00911B92"/>
    <w:rsid w:val="00911C5E"/>
    <w:rsid w:val="00911ED0"/>
    <w:rsid w:val="00911FFF"/>
    <w:rsid w:val="009121E7"/>
    <w:rsid w:val="00912209"/>
    <w:rsid w:val="009123EC"/>
    <w:rsid w:val="00912436"/>
    <w:rsid w:val="00912745"/>
    <w:rsid w:val="00912813"/>
    <w:rsid w:val="00912B54"/>
    <w:rsid w:val="00912B62"/>
    <w:rsid w:val="00912C3A"/>
    <w:rsid w:val="00912CF8"/>
    <w:rsid w:val="00912E53"/>
    <w:rsid w:val="00912F9B"/>
    <w:rsid w:val="009130A4"/>
    <w:rsid w:val="0091338A"/>
    <w:rsid w:val="009133C6"/>
    <w:rsid w:val="0091366D"/>
    <w:rsid w:val="00913C97"/>
    <w:rsid w:val="00913CAB"/>
    <w:rsid w:val="00913DC2"/>
    <w:rsid w:val="00913DFC"/>
    <w:rsid w:val="00913E05"/>
    <w:rsid w:val="00913E1B"/>
    <w:rsid w:val="00914249"/>
    <w:rsid w:val="0091489C"/>
    <w:rsid w:val="00914A2E"/>
    <w:rsid w:val="00914A3D"/>
    <w:rsid w:val="00914A59"/>
    <w:rsid w:val="00914E53"/>
    <w:rsid w:val="00914FB0"/>
    <w:rsid w:val="00915301"/>
    <w:rsid w:val="00915580"/>
    <w:rsid w:val="0091583F"/>
    <w:rsid w:val="00915926"/>
    <w:rsid w:val="00915932"/>
    <w:rsid w:val="00915ABD"/>
    <w:rsid w:val="00915B30"/>
    <w:rsid w:val="00915C47"/>
    <w:rsid w:val="009160E2"/>
    <w:rsid w:val="009163D9"/>
    <w:rsid w:val="00916687"/>
    <w:rsid w:val="009166A1"/>
    <w:rsid w:val="00916797"/>
    <w:rsid w:val="009167AA"/>
    <w:rsid w:val="00916D0B"/>
    <w:rsid w:val="00916E6A"/>
    <w:rsid w:val="00916F08"/>
    <w:rsid w:val="00916FF7"/>
    <w:rsid w:val="009171F9"/>
    <w:rsid w:val="00917285"/>
    <w:rsid w:val="00917381"/>
    <w:rsid w:val="009174A6"/>
    <w:rsid w:val="0091756A"/>
    <w:rsid w:val="0091758B"/>
    <w:rsid w:val="00917819"/>
    <w:rsid w:val="00917ACF"/>
    <w:rsid w:val="00917B30"/>
    <w:rsid w:val="00917CD1"/>
    <w:rsid w:val="00917DAE"/>
    <w:rsid w:val="00917F24"/>
    <w:rsid w:val="00917FE4"/>
    <w:rsid w:val="00920115"/>
    <w:rsid w:val="00920124"/>
    <w:rsid w:val="009201EF"/>
    <w:rsid w:val="009202FD"/>
    <w:rsid w:val="009205B4"/>
    <w:rsid w:val="00920694"/>
    <w:rsid w:val="009206A7"/>
    <w:rsid w:val="009208A2"/>
    <w:rsid w:val="0092099E"/>
    <w:rsid w:val="00920AED"/>
    <w:rsid w:val="00920DBB"/>
    <w:rsid w:val="00920EA5"/>
    <w:rsid w:val="00920F70"/>
    <w:rsid w:val="009213F1"/>
    <w:rsid w:val="0092153E"/>
    <w:rsid w:val="00921549"/>
    <w:rsid w:val="00921558"/>
    <w:rsid w:val="009217A6"/>
    <w:rsid w:val="009217DB"/>
    <w:rsid w:val="009218EB"/>
    <w:rsid w:val="00921A17"/>
    <w:rsid w:val="00921D63"/>
    <w:rsid w:val="00921DC8"/>
    <w:rsid w:val="00921E14"/>
    <w:rsid w:val="00921EB3"/>
    <w:rsid w:val="00921EE2"/>
    <w:rsid w:val="00922120"/>
    <w:rsid w:val="009222EC"/>
    <w:rsid w:val="00922618"/>
    <w:rsid w:val="00922BF5"/>
    <w:rsid w:val="00922CC9"/>
    <w:rsid w:val="00922D1E"/>
    <w:rsid w:val="00922F04"/>
    <w:rsid w:val="00923044"/>
    <w:rsid w:val="0092305D"/>
    <w:rsid w:val="00923074"/>
    <w:rsid w:val="0092321C"/>
    <w:rsid w:val="0092321F"/>
    <w:rsid w:val="00923327"/>
    <w:rsid w:val="00923416"/>
    <w:rsid w:val="00923438"/>
    <w:rsid w:val="009236EE"/>
    <w:rsid w:val="00923753"/>
    <w:rsid w:val="009237B8"/>
    <w:rsid w:val="0092383F"/>
    <w:rsid w:val="009239BD"/>
    <w:rsid w:val="009239D8"/>
    <w:rsid w:val="00923ABE"/>
    <w:rsid w:val="00923DA4"/>
    <w:rsid w:val="00924164"/>
    <w:rsid w:val="009241B4"/>
    <w:rsid w:val="009241F0"/>
    <w:rsid w:val="009245CD"/>
    <w:rsid w:val="00924B7B"/>
    <w:rsid w:val="00924E1A"/>
    <w:rsid w:val="00924F93"/>
    <w:rsid w:val="009253B8"/>
    <w:rsid w:val="00925555"/>
    <w:rsid w:val="009256B3"/>
    <w:rsid w:val="0092590B"/>
    <w:rsid w:val="009259FA"/>
    <w:rsid w:val="00925A5A"/>
    <w:rsid w:val="00925AC9"/>
    <w:rsid w:val="00925BE0"/>
    <w:rsid w:val="00925C52"/>
    <w:rsid w:val="00925CB3"/>
    <w:rsid w:val="00925CE0"/>
    <w:rsid w:val="00925E1E"/>
    <w:rsid w:val="0092615D"/>
    <w:rsid w:val="009261DD"/>
    <w:rsid w:val="009264AF"/>
    <w:rsid w:val="009265A0"/>
    <w:rsid w:val="00926650"/>
    <w:rsid w:val="00926719"/>
    <w:rsid w:val="009268B7"/>
    <w:rsid w:val="00926BA7"/>
    <w:rsid w:val="00926E96"/>
    <w:rsid w:val="00926EF2"/>
    <w:rsid w:val="00926F79"/>
    <w:rsid w:val="00927145"/>
    <w:rsid w:val="00927164"/>
    <w:rsid w:val="009272CF"/>
    <w:rsid w:val="0092730E"/>
    <w:rsid w:val="0092737D"/>
    <w:rsid w:val="0092746E"/>
    <w:rsid w:val="00927496"/>
    <w:rsid w:val="0092779B"/>
    <w:rsid w:val="0092785C"/>
    <w:rsid w:val="0092786C"/>
    <w:rsid w:val="00927930"/>
    <w:rsid w:val="00927A6E"/>
    <w:rsid w:val="00927D86"/>
    <w:rsid w:val="00927E1B"/>
    <w:rsid w:val="00930166"/>
    <w:rsid w:val="009304DC"/>
    <w:rsid w:val="0093059E"/>
    <w:rsid w:val="009305B1"/>
    <w:rsid w:val="009305EC"/>
    <w:rsid w:val="0093060C"/>
    <w:rsid w:val="00930665"/>
    <w:rsid w:val="009307CD"/>
    <w:rsid w:val="00930815"/>
    <w:rsid w:val="00930879"/>
    <w:rsid w:val="009308EE"/>
    <w:rsid w:val="00930B3E"/>
    <w:rsid w:val="00930E48"/>
    <w:rsid w:val="00931160"/>
    <w:rsid w:val="00931273"/>
    <w:rsid w:val="00931293"/>
    <w:rsid w:val="0093136F"/>
    <w:rsid w:val="009313F9"/>
    <w:rsid w:val="0093169D"/>
    <w:rsid w:val="00931A1D"/>
    <w:rsid w:val="00931B4B"/>
    <w:rsid w:val="009321BF"/>
    <w:rsid w:val="009323C5"/>
    <w:rsid w:val="0093243B"/>
    <w:rsid w:val="00932562"/>
    <w:rsid w:val="00932602"/>
    <w:rsid w:val="009328D7"/>
    <w:rsid w:val="0093298C"/>
    <w:rsid w:val="009329B7"/>
    <w:rsid w:val="00932DD6"/>
    <w:rsid w:val="0093301F"/>
    <w:rsid w:val="0093327C"/>
    <w:rsid w:val="009333E3"/>
    <w:rsid w:val="0093349C"/>
    <w:rsid w:val="009337AC"/>
    <w:rsid w:val="00933828"/>
    <w:rsid w:val="00933956"/>
    <w:rsid w:val="00933AC1"/>
    <w:rsid w:val="00933B68"/>
    <w:rsid w:val="00933C50"/>
    <w:rsid w:val="00933D89"/>
    <w:rsid w:val="00933E98"/>
    <w:rsid w:val="00933EEF"/>
    <w:rsid w:val="009343B7"/>
    <w:rsid w:val="00934469"/>
    <w:rsid w:val="009344A1"/>
    <w:rsid w:val="0093463C"/>
    <w:rsid w:val="009346A2"/>
    <w:rsid w:val="009346C0"/>
    <w:rsid w:val="009346DD"/>
    <w:rsid w:val="009348D5"/>
    <w:rsid w:val="00934A6F"/>
    <w:rsid w:val="00934B67"/>
    <w:rsid w:val="00934CE8"/>
    <w:rsid w:val="0093501B"/>
    <w:rsid w:val="00935242"/>
    <w:rsid w:val="0093536B"/>
    <w:rsid w:val="009353A9"/>
    <w:rsid w:val="00935628"/>
    <w:rsid w:val="0093565A"/>
    <w:rsid w:val="0093575B"/>
    <w:rsid w:val="0093589E"/>
    <w:rsid w:val="0093595B"/>
    <w:rsid w:val="00935A8D"/>
    <w:rsid w:val="00935BBF"/>
    <w:rsid w:val="00935E08"/>
    <w:rsid w:val="00935E4C"/>
    <w:rsid w:val="00935FB3"/>
    <w:rsid w:val="00936066"/>
    <w:rsid w:val="009360DF"/>
    <w:rsid w:val="00936242"/>
    <w:rsid w:val="0093636C"/>
    <w:rsid w:val="00936400"/>
    <w:rsid w:val="00936411"/>
    <w:rsid w:val="0093664C"/>
    <w:rsid w:val="0093667F"/>
    <w:rsid w:val="009368DD"/>
    <w:rsid w:val="00936AD2"/>
    <w:rsid w:val="00936FF6"/>
    <w:rsid w:val="0093718B"/>
    <w:rsid w:val="00937671"/>
    <w:rsid w:val="009376B0"/>
    <w:rsid w:val="009378E1"/>
    <w:rsid w:val="00937A5C"/>
    <w:rsid w:val="00937A9F"/>
    <w:rsid w:val="00937C09"/>
    <w:rsid w:val="00937CBE"/>
    <w:rsid w:val="00937CCE"/>
    <w:rsid w:val="00937D12"/>
    <w:rsid w:val="00937E58"/>
    <w:rsid w:val="0094010B"/>
    <w:rsid w:val="009403BA"/>
    <w:rsid w:val="00940477"/>
    <w:rsid w:val="009405A9"/>
    <w:rsid w:val="009405B9"/>
    <w:rsid w:val="009407C1"/>
    <w:rsid w:val="00940900"/>
    <w:rsid w:val="00940A8D"/>
    <w:rsid w:val="00940C37"/>
    <w:rsid w:val="00940D21"/>
    <w:rsid w:val="00940F6D"/>
    <w:rsid w:val="00941076"/>
    <w:rsid w:val="0094124B"/>
    <w:rsid w:val="009412B0"/>
    <w:rsid w:val="009415E1"/>
    <w:rsid w:val="00941801"/>
    <w:rsid w:val="009419A0"/>
    <w:rsid w:val="009419B2"/>
    <w:rsid w:val="00941A2E"/>
    <w:rsid w:val="00941A3E"/>
    <w:rsid w:val="00941B85"/>
    <w:rsid w:val="00941BC0"/>
    <w:rsid w:val="00941BC6"/>
    <w:rsid w:val="00941C64"/>
    <w:rsid w:val="00941C69"/>
    <w:rsid w:val="00941C82"/>
    <w:rsid w:val="00941E4E"/>
    <w:rsid w:val="00941FB3"/>
    <w:rsid w:val="0094200B"/>
    <w:rsid w:val="00942269"/>
    <w:rsid w:val="00942352"/>
    <w:rsid w:val="0094236C"/>
    <w:rsid w:val="00942439"/>
    <w:rsid w:val="00942474"/>
    <w:rsid w:val="0094249A"/>
    <w:rsid w:val="009426AE"/>
    <w:rsid w:val="009426C9"/>
    <w:rsid w:val="00942781"/>
    <w:rsid w:val="00942A8B"/>
    <w:rsid w:val="00943240"/>
    <w:rsid w:val="00943569"/>
    <w:rsid w:val="009436A2"/>
    <w:rsid w:val="009437C1"/>
    <w:rsid w:val="00943BF2"/>
    <w:rsid w:val="00943DC5"/>
    <w:rsid w:val="00943DEA"/>
    <w:rsid w:val="009440AE"/>
    <w:rsid w:val="009441B2"/>
    <w:rsid w:val="009441F7"/>
    <w:rsid w:val="00944402"/>
    <w:rsid w:val="009446DB"/>
    <w:rsid w:val="009449E3"/>
    <w:rsid w:val="00944BA7"/>
    <w:rsid w:val="00944F0A"/>
    <w:rsid w:val="009451CD"/>
    <w:rsid w:val="0094539F"/>
    <w:rsid w:val="0094563E"/>
    <w:rsid w:val="009456A6"/>
    <w:rsid w:val="009456D7"/>
    <w:rsid w:val="00945722"/>
    <w:rsid w:val="00945737"/>
    <w:rsid w:val="0094575C"/>
    <w:rsid w:val="009458AA"/>
    <w:rsid w:val="009458BC"/>
    <w:rsid w:val="009459CF"/>
    <w:rsid w:val="00945C03"/>
    <w:rsid w:val="00945D9B"/>
    <w:rsid w:val="00945E32"/>
    <w:rsid w:val="00945EFB"/>
    <w:rsid w:val="009462C1"/>
    <w:rsid w:val="00946365"/>
    <w:rsid w:val="009463A8"/>
    <w:rsid w:val="009463E5"/>
    <w:rsid w:val="009465A1"/>
    <w:rsid w:val="009467E3"/>
    <w:rsid w:val="009468F6"/>
    <w:rsid w:val="009469AD"/>
    <w:rsid w:val="00946B00"/>
    <w:rsid w:val="00946B6D"/>
    <w:rsid w:val="00946BD3"/>
    <w:rsid w:val="00946C78"/>
    <w:rsid w:val="00946CCD"/>
    <w:rsid w:val="00946CF1"/>
    <w:rsid w:val="00946D39"/>
    <w:rsid w:val="00946DF2"/>
    <w:rsid w:val="00946F50"/>
    <w:rsid w:val="00947036"/>
    <w:rsid w:val="009470CF"/>
    <w:rsid w:val="009471CA"/>
    <w:rsid w:val="009472F6"/>
    <w:rsid w:val="00947334"/>
    <w:rsid w:val="00947429"/>
    <w:rsid w:val="009474D1"/>
    <w:rsid w:val="009477AD"/>
    <w:rsid w:val="009477F2"/>
    <w:rsid w:val="00947B4E"/>
    <w:rsid w:val="009502B5"/>
    <w:rsid w:val="00950348"/>
    <w:rsid w:val="00950452"/>
    <w:rsid w:val="00950746"/>
    <w:rsid w:val="00950764"/>
    <w:rsid w:val="00950A64"/>
    <w:rsid w:val="00950AB1"/>
    <w:rsid w:val="00950BAA"/>
    <w:rsid w:val="00950E8C"/>
    <w:rsid w:val="00950EC9"/>
    <w:rsid w:val="00951110"/>
    <w:rsid w:val="0095122B"/>
    <w:rsid w:val="009513FD"/>
    <w:rsid w:val="009515FD"/>
    <w:rsid w:val="0095169D"/>
    <w:rsid w:val="009516BC"/>
    <w:rsid w:val="00951836"/>
    <w:rsid w:val="00951A71"/>
    <w:rsid w:val="00951AF9"/>
    <w:rsid w:val="00951C64"/>
    <w:rsid w:val="00951EA7"/>
    <w:rsid w:val="009521E3"/>
    <w:rsid w:val="009521ED"/>
    <w:rsid w:val="00952212"/>
    <w:rsid w:val="00952338"/>
    <w:rsid w:val="00952473"/>
    <w:rsid w:val="00952689"/>
    <w:rsid w:val="0095269F"/>
    <w:rsid w:val="009526FA"/>
    <w:rsid w:val="009527ED"/>
    <w:rsid w:val="009528B1"/>
    <w:rsid w:val="009528E6"/>
    <w:rsid w:val="00952C11"/>
    <w:rsid w:val="00952C14"/>
    <w:rsid w:val="00952E55"/>
    <w:rsid w:val="00952F04"/>
    <w:rsid w:val="00953241"/>
    <w:rsid w:val="009535E0"/>
    <w:rsid w:val="0095360C"/>
    <w:rsid w:val="00953643"/>
    <w:rsid w:val="00953662"/>
    <w:rsid w:val="00953890"/>
    <w:rsid w:val="00953A8B"/>
    <w:rsid w:val="00953B36"/>
    <w:rsid w:val="00953C11"/>
    <w:rsid w:val="00953C1A"/>
    <w:rsid w:val="00953D8D"/>
    <w:rsid w:val="00953FFF"/>
    <w:rsid w:val="00954047"/>
    <w:rsid w:val="009545B9"/>
    <w:rsid w:val="00954A4B"/>
    <w:rsid w:val="00954D5E"/>
    <w:rsid w:val="009550B9"/>
    <w:rsid w:val="009550D8"/>
    <w:rsid w:val="0095518F"/>
    <w:rsid w:val="009552B8"/>
    <w:rsid w:val="009552FB"/>
    <w:rsid w:val="0095535D"/>
    <w:rsid w:val="00955400"/>
    <w:rsid w:val="0095554D"/>
    <w:rsid w:val="00955837"/>
    <w:rsid w:val="00955A08"/>
    <w:rsid w:val="00955ABD"/>
    <w:rsid w:val="00955CF3"/>
    <w:rsid w:val="00955D87"/>
    <w:rsid w:val="00955F05"/>
    <w:rsid w:val="00955F6B"/>
    <w:rsid w:val="0095614C"/>
    <w:rsid w:val="0095632F"/>
    <w:rsid w:val="00956359"/>
    <w:rsid w:val="00956383"/>
    <w:rsid w:val="009565FD"/>
    <w:rsid w:val="00956661"/>
    <w:rsid w:val="009566BC"/>
    <w:rsid w:val="0095672B"/>
    <w:rsid w:val="009567F5"/>
    <w:rsid w:val="0095681F"/>
    <w:rsid w:val="00956B93"/>
    <w:rsid w:val="00956C12"/>
    <w:rsid w:val="00956CAE"/>
    <w:rsid w:val="00956CBF"/>
    <w:rsid w:val="00956EC0"/>
    <w:rsid w:val="00956EE3"/>
    <w:rsid w:val="00957063"/>
    <w:rsid w:val="009570DE"/>
    <w:rsid w:val="00957328"/>
    <w:rsid w:val="009575DE"/>
    <w:rsid w:val="009577AD"/>
    <w:rsid w:val="00957970"/>
    <w:rsid w:val="009579C6"/>
    <w:rsid w:val="00957C4B"/>
    <w:rsid w:val="00957D78"/>
    <w:rsid w:val="009601CA"/>
    <w:rsid w:val="009602B4"/>
    <w:rsid w:val="00960490"/>
    <w:rsid w:val="00960539"/>
    <w:rsid w:val="00960660"/>
    <w:rsid w:val="009606EE"/>
    <w:rsid w:val="00960772"/>
    <w:rsid w:val="0096094C"/>
    <w:rsid w:val="00960997"/>
    <w:rsid w:val="00960D7A"/>
    <w:rsid w:val="00960F6C"/>
    <w:rsid w:val="009616ED"/>
    <w:rsid w:val="0096170A"/>
    <w:rsid w:val="009619C0"/>
    <w:rsid w:val="00961D03"/>
    <w:rsid w:val="00961DDC"/>
    <w:rsid w:val="00961E23"/>
    <w:rsid w:val="00961E96"/>
    <w:rsid w:val="00961EB5"/>
    <w:rsid w:val="00962122"/>
    <w:rsid w:val="009621BD"/>
    <w:rsid w:val="0096271D"/>
    <w:rsid w:val="009627C8"/>
    <w:rsid w:val="00962D52"/>
    <w:rsid w:val="00962D73"/>
    <w:rsid w:val="00962F15"/>
    <w:rsid w:val="00962F80"/>
    <w:rsid w:val="0096338F"/>
    <w:rsid w:val="009633ED"/>
    <w:rsid w:val="00963849"/>
    <w:rsid w:val="0096392A"/>
    <w:rsid w:val="00963976"/>
    <w:rsid w:val="00963AD1"/>
    <w:rsid w:val="00963BAC"/>
    <w:rsid w:val="00963D97"/>
    <w:rsid w:val="00964121"/>
    <w:rsid w:val="00964184"/>
    <w:rsid w:val="009642EB"/>
    <w:rsid w:val="0096438F"/>
    <w:rsid w:val="009645A0"/>
    <w:rsid w:val="0096462C"/>
    <w:rsid w:val="00964644"/>
    <w:rsid w:val="00964827"/>
    <w:rsid w:val="00964E94"/>
    <w:rsid w:val="0096539E"/>
    <w:rsid w:val="009658AF"/>
    <w:rsid w:val="009658CA"/>
    <w:rsid w:val="00965979"/>
    <w:rsid w:val="00965A85"/>
    <w:rsid w:val="00965B35"/>
    <w:rsid w:val="00965C9B"/>
    <w:rsid w:val="00965CA0"/>
    <w:rsid w:val="00965D4E"/>
    <w:rsid w:val="00965EDB"/>
    <w:rsid w:val="00966091"/>
    <w:rsid w:val="009662DF"/>
    <w:rsid w:val="0096647B"/>
    <w:rsid w:val="00966721"/>
    <w:rsid w:val="00966BCF"/>
    <w:rsid w:val="00966CAF"/>
    <w:rsid w:val="00967157"/>
    <w:rsid w:val="009671DE"/>
    <w:rsid w:val="0096728D"/>
    <w:rsid w:val="0096740F"/>
    <w:rsid w:val="009674A3"/>
    <w:rsid w:val="009674F5"/>
    <w:rsid w:val="00967800"/>
    <w:rsid w:val="00967B3A"/>
    <w:rsid w:val="00967E48"/>
    <w:rsid w:val="00967E9A"/>
    <w:rsid w:val="00970013"/>
    <w:rsid w:val="0097001C"/>
    <w:rsid w:val="00970064"/>
    <w:rsid w:val="00970379"/>
    <w:rsid w:val="00970412"/>
    <w:rsid w:val="0097066B"/>
    <w:rsid w:val="00970695"/>
    <w:rsid w:val="00970722"/>
    <w:rsid w:val="00970824"/>
    <w:rsid w:val="0097088A"/>
    <w:rsid w:val="0097096E"/>
    <w:rsid w:val="009709A4"/>
    <w:rsid w:val="009709D8"/>
    <w:rsid w:val="00970A23"/>
    <w:rsid w:val="00970CB1"/>
    <w:rsid w:val="00970D0B"/>
    <w:rsid w:val="00970D1F"/>
    <w:rsid w:val="00970DED"/>
    <w:rsid w:val="00970FC0"/>
    <w:rsid w:val="00971228"/>
    <w:rsid w:val="0097139D"/>
    <w:rsid w:val="0097153D"/>
    <w:rsid w:val="0097173B"/>
    <w:rsid w:val="00971A3B"/>
    <w:rsid w:val="00971B13"/>
    <w:rsid w:val="00971BEC"/>
    <w:rsid w:val="00971BF4"/>
    <w:rsid w:val="00971CED"/>
    <w:rsid w:val="00971E98"/>
    <w:rsid w:val="00971FF3"/>
    <w:rsid w:val="00972266"/>
    <w:rsid w:val="0097239A"/>
    <w:rsid w:val="009723EC"/>
    <w:rsid w:val="00972541"/>
    <w:rsid w:val="009726D8"/>
    <w:rsid w:val="00972B04"/>
    <w:rsid w:val="00972B3D"/>
    <w:rsid w:val="00972B48"/>
    <w:rsid w:val="00972BBE"/>
    <w:rsid w:val="00972CC5"/>
    <w:rsid w:val="00972DA2"/>
    <w:rsid w:val="00972E36"/>
    <w:rsid w:val="00972F12"/>
    <w:rsid w:val="00973145"/>
    <w:rsid w:val="009731A1"/>
    <w:rsid w:val="00973311"/>
    <w:rsid w:val="009733AC"/>
    <w:rsid w:val="009734E2"/>
    <w:rsid w:val="0097352C"/>
    <w:rsid w:val="0097358D"/>
    <w:rsid w:val="009735F7"/>
    <w:rsid w:val="00973903"/>
    <w:rsid w:val="00973978"/>
    <w:rsid w:val="00973B5F"/>
    <w:rsid w:val="00974442"/>
    <w:rsid w:val="00974499"/>
    <w:rsid w:val="009744C1"/>
    <w:rsid w:val="009746F7"/>
    <w:rsid w:val="009747AE"/>
    <w:rsid w:val="009747DA"/>
    <w:rsid w:val="00974830"/>
    <w:rsid w:val="009748F7"/>
    <w:rsid w:val="00974937"/>
    <w:rsid w:val="00974941"/>
    <w:rsid w:val="009749B5"/>
    <w:rsid w:val="009749C1"/>
    <w:rsid w:val="00974B76"/>
    <w:rsid w:val="00974C97"/>
    <w:rsid w:val="009750E3"/>
    <w:rsid w:val="009751D3"/>
    <w:rsid w:val="0097529C"/>
    <w:rsid w:val="009752E1"/>
    <w:rsid w:val="00975468"/>
    <w:rsid w:val="009754A0"/>
    <w:rsid w:val="009756E1"/>
    <w:rsid w:val="009756F9"/>
    <w:rsid w:val="0097572F"/>
    <w:rsid w:val="00975893"/>
    <w:rsid w:val="009758C0"/>
    <w:rsid w:val="00975939"/>
    <w:rsid w:val="009759A1"/>
    <w:rsid w:val="00975A32"/>
    <w:rsid w:val="00975D33"/>
    <w:rsid w:val="00975E70"/>
    <w:rsid w:val="00975E7D"/>
    <w:rsid w:val="00975EFE"/>
    <w:rsid w:val="00975F5E"/>
    <w:rsid w:val="00976229"/>
    <w:rsid w:val="00976279"/>
    <w:rsid w:val="0097662D"/>
    <w:rsid w:val="00976739"/>
    <w:rsid w:val="0097673C"/>
    <w:rsid w:val="0097689E"/>
    <w:rsid w:val="00976BDA"/>
    <w:rsid w:val="00976C82"/>
    <w:rsid w:val="00976F36"/>
    <w:rsid w:val="00976F73"/>
    <w:rsid w:val="00976FDD"/>
    <w:rsid w:val="0097712B"/>
    <w:rsid w:val="00977230"/>
    <w:rsid w:val="00977471"/>
    <w:rsid w:val="009774DF"/>
    <w:rsid w:val="00977545"/>
    <w:rsid w:val="009775C3"/>
    <w:rsid w:val="00977836"/>
    <w:rsid w:val="0097783F"/>
    <w:rsid w:val="00977B3E"/>
    <w:rsid w:val="00977C87"/>
    <w:rsid w:val="00977D35"/>
    <w:rsid w:val="00977F53"/>
    <w:rsid w:val="00977F8E"/>
    <w:rsid w:val="00980396"/>
    <w:rsid w:val="0098067D"/>
    <w:rsid w:val="009806BD"/>
    <w:rsid w:val="00980825"/>
    <w:rsid w:val="0098082D"/>
    <w:rsid w:val="00980852"/>
    <w:rsid w:val="00980856"/>
    <w:rsid w:val="00980968"/>
    <w:rsid w:val="00980B29"/>
    <w:rsid w:val="00980DC2"/>
    <w:rsid w:val="00980DD5"/>
    <w:rsid w:val="00980E8E"/>
    <w:rsid w:val="00980EE6"/>
    <w:rsid w:val="009810EC"/>
    <w:rsid w:val="00981259"/>
    <w:rsid w:val="00981521"/>
    <w:rsid w:val="00981569"/>
    <w:rsid w:val="0098163D"/>
    <w:rsid w:val="009818CA"/>
    <w:rsid w:val="00981B20"/>
    <w:rsid w:val="00981B89"/>
    <w:rsid w:val="00981BFD"/>
    <w:rsid w:val="00981CA1"/>
    <w:rsid w:val="00981CB2"/>
    <w:rsid w:val="00981CF2"/>
    <w:rsid w:val="00981DB9"/>
    <w:rsid w:val="00981E35"/>
    <w:rsid w:val="00981F56"/>
    <w:rsid w:val="00982008"/>
    <w:rsid w:val="0098206B"/>
    <w:rsid w:val="00982096"/>
    <w:rsid w:val="00982155"/>
    <w:rsid w:val="00982183"/>
    <w:rsid w:val="0098225A"/>
    <w:rsid w:val="0098225F"/>
    <w:rsid w:val="009824BE"/>
    <w:rsid w:val="0098258C"/>
    <w:rsid w:val="00982633"/>
    <w:rsid w:val="009829B2"/>
    <w:rsid w:val="00982F8E"/>
    <w:rsid w:val="009834B7"/>
    <w:rsid w:val="0098354E"/>
    <w:rsid w:val="0098374B"/>
    <w:rsid w:val="00983801"/>
    <w:rsid w:val="00983838"/>
    <w:rsid w:val="009838EF"/>
    <w:rsid w:val="00983A95"/>
    <w:rsid w:val="00983BC7"/>
    <w:rsid w:val="00983C66"/>
    <w:rsid w:val="00983DF7"/>
    <w:rsid w:val="00983E5E"/>
    <w:rsid w:val="00983EB8"/>
    <w:rsid w:val="00983EF9"/>
    <w:rsid w:val="00983EFC"/>
    <w:rsid w:val="00984136"/>
    <w:rsid w:val="009841AE"/>
    <w:rsid w:val="009842F4"/>
    <w:rsid w:val="009843C0"/>
    <w:rsid w:val="00984460"/>
    <w:rsid w:val="0098456D"/>
    <w:rsid w:val="009845FD"/>
    <w:rsid w:val="0098466E"/>
    <w:rsid w:val="0098476F"/>
    <w:rsid w:val="00984952"/>
    <w:rsid w:val="009849C1"/>
    <w:rsid w:val="00984CC3"/>
    <w:rsid w:val="0098504D"/>
    <w:rsid w:val="009850A2"/>
    <w:rsid w:val="009851B2"/>
    <w:rsid w:val="00985357"/>
    <w:rsid w:val="009854A1"/>
    <w:rsid w:val="00985543"/>
    <w:rsid w:val="00985550"/>
    <w:rsid w:val="00985565"/>
    <w:rsid w:val="00985677"/>
    <w:rsid w:val="009856C9"/>
    <w:rsid w:val="009859F2"/>
    <w:rsid w:val="00985BDE"/>
    <w:rsid w:val="00985C59"/>
    <w:rsid w:val="00985F48"/>
    <w:rsid w:val="00986160"/>
    <w:rsid w:val="00986367"/>
    <w:rsid w:val="009863E5"/>
    <w:rsid w:val="009864B0"/>
    <w:rsid w:val="009865B2"/>
    <w:rsid w:val="00986630"/>
    <w:rsid w:val="0098685F"/>
    <w:rsid w:val="009868A6"/>
    <w:rsid w:val="009868C7"/>
    <w:rsid w:val="0098699F"/>
    <w:rsid w:val="00986CD0"/>
    <w:rsid w:val="00986D4C"/>
    <w:rsid w:val="009871DC"/>
    <w:rsid w:val="00987436"/>
    <w:rsid w:val="009876C7"/>
    <w:rsid w:val="0098791A"/>
    <w:rsid w:val="00987945"/>
    <w:rsid w:val="00987998"/>
    <w:rsid w:val="00987C23"/>
    <w:rsid w:val="00987FAD"/>
    <w:rsid w:val="00987FC7"/>
    <w:rsid w:val="00990444"/>
    <w:rsid w:val="009905A1"/>
    <w:rsid w:val="0099065F"/>
    <w:rsid w:val="009908FF"/>
    <w:rsid w:val="0099099B"/>
    <w:rsid w:val="00990A01"/>
    <w:rsid w:val="00990C8E"/>
    <w:rsid w:val="00990CE6"/>
    <w:rsid w:val="00990D42"/>
    <w:rsid w:val="00990D5A"/>
    <w:rsid w:val="00990DCC"/>
    <w:rsid w:val="009910D0"/>
    <w:rsid w:val="00991210"/>
    <w:rsid w:val="009913AF"/>
    <w:rsid w:val="009917E8"/>
    <w:rsid w:val="009918DD"/>
    <w:rsid w:val="009919BA"/>
    <w:rsid w:val="00991A0D"/>
    <w:rsid w:val="00991C3C"/>
    <w:rsid w:val="009920A5"/>
    <w:rsid w:val="0099222A"/>
    <w:rsid w:val="00992345"/>
    <w:rsid w:val="00992367"/>
    <w:rsid w:val="00992531"/>
    <w:rsid w:val="00992553"/>
    <w:rsid w:val="0099272C"/>
    <w:rsid w:val="0099277C"/>
    <w:rsid w:val="00992805"/>
    <w:rsid w:val="00992B08"/>
    <w:rsid w:val="00992BD2"/>
    <w:rsid w:val="00992C05"/>
    <w:rsid w:val="00993404"/>
    <w:rsid w:val="00993462"/>
    <w:rsid w:val="009935EE"/>
    <w:rsid w:val="0099369B"/>
    <w:rsid w:val="009936FE"/>
    <w:rsid w:val="00993718"/>
    <w:rsid w:val="00993BCB"/>
    <w:rsid w:val="00993FD7"/>
    <w:rsid w:val="009940F2"/>
    <w:rsid w:val="009941EE"/>
    <w:rsid w:val="0099424E"/>
    <w:rsid w:val="0099480E"/>
    <w:rsid w:val="0099491B"/>
    <w:rsid w:val="00994949"/>
    <w:rsid w:val="00994BD0"/>
    <w:rsid w:val="00994DA0"/>
    <w:rsid w:val="00994E49"/>
    <w:rsid w:val="00994EB9"/>
    <w:rsid w:val="0099506D"/>
    <w:rsid w:val="009955C6"/>
    <w:rsid w:val="00995686"/>
    <w:rsid w:val="009956CC"/>
    <w:rsid w:val="009956DF"/>
    <w:rsid w:val="009956EC"/>
    <w:rsid w:val="00995963"/>
    <w:rsid w:val="00995D3B"/>
    <w:rsid w:val="00995DFB"/>
    <w:rsid w:val="00995FA6"/>
    <w:rsid w:val="009962C7"/>
    <w:rsid w:val="0099631E"/>
    <w:rsid w:val="0099632D"/>
    <w:rsid w:val="00996395"/>
    <w:rsid w:val="009963BB"/>
    <w:rsid w:val="0099651D"/>
    <w:rsid w:val="009965B4"/>
    <w:rsid w:val="009965F3"/>
    <w:rsid w:val="00996884"/>
    <w:rsid w:val="0099698C"/>
    <w:rsid w:val="009969B5"/>
    <w:rsid w:val="00996AB8"/>
    <w:rsid w:val="00996E18"/>
    <w:rsid w:val="00996F62"/>
    <w:rsid w:val="009971D5"/>
    <w:rsid w:val="00997376"/>
    <w:rsid w:val="00997400"/>
    <w:rsid w:val="00997C07"/>
    <w:rsid w:val="00997D30"/>
    <w:rsid w:val="00997E45"/>
    <w:rsid w:val="00997EAC"/>
    <w:rsid w:val="00997F4D"/>
    <w:rsid w:val="009A0106"/>
    <w:rsid w:val="009A02C8"/>
    <w:rsid w:val="009A02EB"/>
    <w:rsid w:val="009A039F"/>
    <w:rsid w:val="009A0484"/>
    <w:rsid w:val="009A05AA"/>
    <w:rsid w:val="009A05D2"/>
    <w:rsid w:val="009A063C"/>
    <w:rsid w:val="009A0847"/>
    <w:rsid w:val="009A0B10"/>
    <w:rsid w:val="009A0B99"/>
    <w:rsid w:val="009A0D63"/>
    <w:rsid w:val="009A0E2C"/>
    <w:rsid w:val="009A0F4F"/>
    <w:rsid w:val="009A0FA5"/>
    <w:rsid w:val="009A0FCD"/>
    <w:rsid w:val="009A102F"/>
    <w:rsid w:val="009A10B8"/>
    <w:rsid w:val="009A11D3"/>
    <w:rsid w:val="009A126E"/>
    <w:rsid w:val="009A1385"/>
    <w:rsid w:val="009A13E1"/>
    <w:rsid w:val="009A140B"/>
    <w:rsid w:val="009A140D"/>
    <w:rsid w:val="009A14B5"/>
    <w:rsid w:val="009A1657"/>
    <w:rsid w:val="009A17A5"/>
    <w:rsid w:val="009A1866"/>
    <w:rsid w:val="009A18D4"/>
    <w:rsid w:val="009A1AB3"/>
    <w:rsid w:val="009A1AD1"/>
    <w:rsid w:val="009A1C33"/>
    <w:rsid w:val="009A1DE3"/>
    <w:rsid w:val="009A211D"/>
    <w:rsid w:val="009A2426"/>
    <w:rsid w:val="009A24B9"/>
    <w:rsid w:val="009A2509"/>
    <w:rsid w:val="009A25F5"/>
    <w:rsid w:val="009A2750"/>
    <w:rsid w:val="009A27AF"/>
    <w:rsid w:val="009A281B"/>
    <w:rsid w:val="009A29F6"/>
    <w:rsid w:val="009A2BAB"/>
    <w:rsid w:val="009A2C04"/>
    <w:rsid w:val="009A2D13"/>
    <w:rsid w:val="009A2EE6"/>
    <w:rsid w:val="009A2F1A"/>
    <w:rsid w:val="009A3023"/>
    <w:rsid w:val="009A317D"/>
    <w:rsid w:val="009A3182"/>
    <w:rsid w:val="009A379A"/>
    <w:rsid w:val="009A39C2"/>
    <w:rsid w:val="009A3B95"/>
    <w:rsid w:val="009A3E35"/>
    <w:rsid w:val="009A3E84"/>
    <w:rsid w:val="009A3EF8"/>
    <w:rsid w:val="009A4114"/>
    <w:rsid w:val="009A411E"/>
    <w:rsid w:val="009A41A0"/>
    <w:rsid w:val="009A41E1"/>
    <w:rsid w:val="009A42F3"/>
    <w:rsid w:val="009A4761"/>
    <w:rsid w:val="009A4830"/>
    <w:rsid w:val="009A4957"/>
    <w:rsid w:val="009A4A36"/>
    <w:rsid w:val="009A4B3F"/>
    <w:rsid w:val="009A4BB1"/>
    <w:rsid w:val="009A4D09"/>
    <w:rsid w:val="009A514C"/>
    <w:rsid w:val="009A51CF"/>
    <w:rsid w:val="009A520D"/>
    <w:rsid w:val="009A5363"/>
    <w:rsid w:val="009A547F"/>
    <w:rsid w:val="009A5634"/>
    <w:rsid w:val="009A5927"/>
    <w:rsid w:val="009A596D"/>
    <w:rsid w:val="009A5B1B"/>
    <w:rsid w:val="009A5C03"/>
    <w:rsid w:val="009A5E51"/>
    <w:rsid w:val="009A5EA0"/>
    <w:rsid w:val="009A5ECF"/>
    <w:rsid w:val="009A61E8"/>
    <w:rsid w:val="009A61FE"/>
    <w:rsid w:val="009A6239"/>
    <w:rsid w:val="009A64B2"/>
    <w:rsid w:val="009A653E"/>
    <w:rsid w:val="009A65DD"/>
    <w:rsid w:val="009A6839"/>
    <w:rsid w:val="009A6955"/>
    <w:rsid w:val="009A6BD7"/>
    <w:rsid w:val="009A6C23"/>
    <w:rsid w:val="009A6CA6"/>
    <w:rsid w:val="009A6D86"/>
    <w:rsid w:val="009A7154"/>
    <w:rsid w:val="009A71D8"/>
    <w:rsid w:val="009A728D"/>
    <w:rsid w:val="009A7617"/>
    <w:rsid w:val="009A764B"/>
    <w:rsid w:val="009A7771"/>
    <w:rsid w:val="009A7912"/>
    <w:rsid w:val="009A7933"/>
    <w:rsid w:val="009A79A6"/>
    <w:rsid w:val="009A7E93"/>
    <w:rsid w:val="009A7F60"/>
    <w:rsid w:val="009B003C"/>
    <w:rsid w:val="009B0615"/>
    <w:rsid w:val="009B0895"/>
    <w:rsid w:val="009B08D0"/>
    <w:rsid w:val="009B08D3"/>
    <w:rsid w:val="009B0946"/>
    <w:rsid w:val="009B0A78"/>
    <w:rsid w:val="009B0A93"/>
    <w:rsid w:val="009B0CDB"/>
    <w:rsid w:val="009B1122"/>
    <w:rsid w:val="009B1191"/>
    <w:rsid w:val="009B14AA"/>
    <w:rsid w:val="009B1987"/>
    <w:rsid w:val="009B1A0D"/>
    <w:rsid w:val="009B1B54"/>
    <w:rsid w:val="009B1DC6"/>
    <w:rsid w:val="009B2124"/>
    <w:rsid w:val="009B2181"/>
    <w:rsid w:val="009B2318"/>
    <w:rsid w:val="009B236D"/>
    <w:rsid w:val="009B2416"/>
    <w:rsid w:val="009B26C6"/>
    <w:rsid w:val="009B2711"/>
    <w:rsid w:val="009B2782"/>
    <w:rsid w:val="009B2814"/>
    <w:rsid w:val="009B2A4B"/>
    <w:rsid w:val="009B2B2D"/>
    <w:rsid w:val="009B2B73"/>
    <w:rsid w:val="009B2C74"/>
    <w:rsid w:val="009B2CB4"/>
    <w:rsid w:val="009B2E78"/>
    <w:rsid w:val="009B312B"/>
    <w:rsid w:val="009B3153"/>
    <w:rsid w:val="009B31A5"/>
    <w:rsid w:val="009B31B7"/>
    <w:rsid w:val="009B35C4"/>
    <w:rsid w:val="009B367C"/>
    <w:rsid w:val="009B37AE"/>
    <w:rsid w:val="009B38E8"/>
    <w:rsid w:val="009B3A77"/>
    <w:rsid w:val="009B3B17"/>
    <w:rsid w:val="009B3CD2"/>
    <w:rsid w:val="009B3D9A"/>
    <w:rsid w:val="009B4258"/>
    <w:rsid w:val="009B441F"/>
    <w:rsid w:val="009B4424"/>
    <w:rsid w:val="009B45B9"/>
    <w:rsid w:val="009B4745"/>
    <w:rsid w:val="009B4746"/>
    <w:rsid w:val="009B47DA"/>
    <w:rsid w:val="009B4800"/>
    <w:rsid w:val="009B483B"/>
    <w:rsid w:val="009B491F"/>
    <w:rsid w:val="009B4B21"/>
    <w:rsid w:val="009B4C63"/>
    <w:rsid w:val="009B4C80"/>
    <w:rsid w:val="009B4E77"/>
    <w:rsid w:val="009B4FA9"/>
    <w:rsid w:val="009B51C4"/>
    <w:rsid w:val="009B51EC"/>
    <w:rsid w:val="009B5201"/>
    <w:rsid w:val="009B5218"/>
    <w:rsid w:val="009B53FC"/>
    <w:rsid w:val="009B5429"/>
    <w:rsid w:val="009B54FE"/>
    <w:rsid w:val="009B558C"/>
    <w:rsid w:val="009B57D9"/>
    <w:rsid w:val="009B587D"/>
    <w:rsid w:val="009B59ED"/>
    <w:rsid w:val="009B5C9F"/>
    <w:rsid w:val="009B5F28"/>
    <w:rsid w:val="009B60C1"/>
    <w:rsid w:val="009B6269"/>
    <w:rsid w:val="009B6404"/>
    <w:rsid w:val="009B6427"/>
    <w:rsid w:val="009B6542"/>
    <w:rsid w:val="009B675B"/>
    <w:rsid w:val="009B68CF"/>
    <w:rsid w:val="009B68D5"/>
    <w:rsid w:val="009B6915"/>
    <w:rsid w:val="009B695D"/>
    <w:rsid w:val="009B6B08"/>
    <w:rsid w:val="009B6B3B"/>
    <w:rsid w:val="009B6D20"/>
    <w:rsid w:val="009B6E0D"/>
    <w:rsid w:val="009B7193"/>
    <w:rsid w:val="009B7204"/>
    <w:rsid w:val="009B73C7"/>
    <w:rsid w:val="009B7456"/>
    <w:rsid w:val="009B74B1"/>
    <w:rsid w:val="009B74E4"/>
    <w:rsid w:val="009B7517"/>
    <w:rsid w:val="009B7677"/>
    <w:rsid w:val="009B779E"/>
    <w:rsid w:val="009B77B3"/>
    <w:rsid w:val="009B785D"/>
    <w:rsid w:val="009B7904"/>
    <w:rsid w:val="009B7BF0"/>
    <w:rsid w:val="009B7E36"/>
    <w:rsid w:val="009C0068"/>
    <w:rsid w:val="009C00ED"/>
    <w:rsid w:val="009C0135"/>
    <w:rsid w:val="009C016C"/>
    <w:rsid w:val="009C01D2"/>
    <w:rsid w:val="009C0540"/>
    <w:rsid w:val="009C05E9"/>
    <w:rsid w:val="009C06D1"/>
    <w:rsid w:val="009C07D9"/>
    <w:rsid w:val="009C08C0"/>
    <w:rsid w:val="009C0957"/>
    <w:rsid w:val="009C0C5A"/>
    <w:rsid w:val="009C0D7A"/>
    <w:rsid w:val="009C10C6"/>
    <w:rsid w:val="009C12AA"/>
    <w:rsid w:val="009C14F9"/>
    <w:rsid w:val="009C1ACD"/>
    <w:rsid w:val="009C1AE8"/>
    <w:rsid w:val="009C1B7A"/>
    <w:rsid w:val="009C2433"/>
    <w:rsid w:val="009C25E9"/>
    <w:rsid w:val="009C2678"/>
    <w:rsid w:val="009C26AF"/>
    <w:rsid w:val="009C2720"/>
    <w:rsid w:val="009C2DEB"/>
    <w:rsid w:val="009C2E57"/>
    <w:rsid w:val="009C2E9A"/>
    <w:rsid w:val="009C2F0D"/>
    <w:rsid w:val="009C2FD9"/>
    <w:rsid w:val="009C322A"/>
    <w:rsid w:val="009C332B"/>
    <w:rsid w:val="009C338B"/>
    <w:rsid w:val="009C359B"/>
    <w:rsid w:val="009C36D6"/>
    <w:rsid w:val="009C36FB"/>
    <w:rsid w:val="009C37E2"/>
    <w:rsid w:val="009C37F2"/>
    <w:rsid w:val="009C381A"/>
    <w:rsid w:val="009C3B0F"/>
    <w:rsid w:val="009C3B16"/>
    <w:rsid w:val="009C3BCB"/>
    <w:rsid w:val="009C3D73"/>
    <w:rsid w:val="009C3EAA"/>
    <w:rsid w:val="009C3F1F"/>
    <w:rsid w:val="009C40FE"/>
    <w:rsid w:val="009C415C"/>
    <w:rsid w:val="009C41EA"/>
    <w:rsid w:val="009C4212"/>
    <w:rsid w:val="009C4274"/>
    <w:rsid w:val="009C43C7"/>
    <w:rsid w:val="009C482D"/>
    <w:rsid w:val="009C48E2"/>
    <w:rsid w:val="009C4AFF"/>
    <w:rsid w:val="009C4C31"/>
    <w:rsid w:val="009C4D16"/>
    <w:rsid w:val="009C5075"/>
    <w:rsid w:val="009C52BA"/>
    <w:rsid w:val="009C54F5"/>
    <w:rsid w:val="009C58E0"/>
    <w:rsid w:val="009C59D4"/>
    <w:rsid w:val="009C5A78"/>
    <w:rsid w:val="009C5B84"/>
    <w:rsid w:val="009C5E0C"/>
    <w:rsid w:val="009C5E68"/>
    <w:rsid w:val="009C5EB4"/>
    <w:rsid w:val="009C5F51"/>
    <w:rsid w:val="009C6049"/>
    <w:rsid w:val="009C608C"/>
    <w:rsid w:val="009C6102"/>
    <w:rsid w:val="009C657D"/>
    <w:rsid w:val="009C67AD"/>
    <w:rsid w:val="009C67D0"/>
    <w:rsid w:val="009C6804"/>
    <w:rsid w:val="009C687A"/>
    <w:rsid w:val="009C69CE"/>
    <w:rsid w:val="009C6A32"/>
    <w:rsid w:val="009C6BAF"/>
    <w:rsid w:val="009C6DC5"/>
    <w:rsid w:val="009C712B"/>
    <w:rsid w:val="009C7143"/>
    <w:rsid w:val="009C72C7"/>
    <w:rsid w:val="009C75E1"/>
    <w:rsid w:val="009C76D0"/>
    <w:rsid w:val="009C7ACA"/>
    <w:rsid w:val="009C7DD6"/>
    <w:rsid w:val="009C7FB3"/>
    <w:rsid w:val="009D0437"/>
    <w:rsid w:val="009D0476"/>
    <w:rsid w:val="009D04C6"/>
    <w:rsid w:val="009D086D"/>
    <w:rsid w:val="009D0A88"/>
    <w:rsid w:val="009D0C63"/>
    <w:rsid w:val="009D0CDD"/>
    <w:rsid w:val="009D0EE3"/>
    <w:rsid w:val="009D0EF8"/>
    <w:rsid w:val="009D0F74"/>
    <w:rsid w:val="009D0FE9"/>
    <w:rsid w:val="009D120F"/>
    <w:rsid w:val="009D14DA"/>
    <w:rsid w:val="009D1633"/>
    <w:rsid w:val="009D1689"/>
    <w:rsid w:val="009D1804"/>
    <w:rsid w:val="009D1A0C"/>
    <w:rsid w:val="009D1A72"/>
    <w:rsid w:val="009D1B78"/>
    <w:rsid w:val="009D1D7D"/>
    <w:rsid w:val="009D1E25"/>
    <w:rsid w:val="009D1FEC"/>
    <w:rsid w:val="009D200D"/>
    <w:rsid w:val="009D21F1"/>
    <w:rsid w:val="009D220A"/>
    <w:rsid w:val="009D228A"/>
    <w:rsid w:val="009D22B9"/>
    <w:rsid w:val="009D26C7"/>
    <w:rsid w:val="009D28AB"/>
    <w:rsid w:val="009D29A6"/>
    <w:rsid w:val="009D2ACF"/>
    <w:rsid w:val="009D2B3F"/>
    <w:rsid w:val="009D2BBF"/>
    <w:rsid w:val="009D2EDB"/>
    <w:rsid w:val="009D2F96"/>
    <w:rsid w:val="009D2FD8"/>
    <w:rsid w:val="009D30D1"/>
    <w:rsid w:val="009D327F"/>
    <w:rsid w:val="009D3297"/>
    <w:rsid w:val="009D33F3"/>
    <w:rsid w:val="009D349A"/>
    <w:rsid w:val="009D3620"/>
    <w:rsid w:val="009D3700"/>
    <w:rsid w:val="009D3891"/>
    <w:rsid w:val="009D3933"/>
    <w:rsid w:val="009D3A72"/>
    <w:rsid w:val="009D3AD6"/>
    <w:rsid w:val="009D3AEC"/>
    <w:rsid w:val="009D3CF1"/>
    <w:rsid w:val="009D3D08"/>
    <w:rsid w:val="009D3E34"/>
    <w:rsid w:val="009D3E49"/>
    <w:rsid w:val="009D3F19"/>
    <w:rsid w:val="009D3F1E"/>
    <w:rsid w:val="009D3FA2"/>
    <w:rsid w:val="009D3FEA"/>
    <w:rsid w:val="009D422D"/>
    <w:rsid w:val="009D43A2"/>
    <w:rsid w:val="009D44E9"/>
    <w:rsid w:val="009D45DD"/>
    <w:rsid w:val="009D4611"/>
    <w:rsid w:val="009D4627"/>
    <w:rsid w:val="009D4C13"/>
    <w:rsid w:val="009D4E9C"/>
    <w:rsid w:val="009D4F78"/>
    <w:rsid w:val="009D4F7C"/>
    <w:rsid w:val="009D5063"/>
    <w:rsid w:val="009D50E3"/>
    <w:rsid w:val="009D5149"/>
    <w:rsid w:val="009D52C3"/>
    <w:rsid w:val="009D558F"/>
    <w:rsid w:val="009D5665"/>
    <w:rsid w:val="009D57A2"/>
    <w:rsid w:val="009D58AD"/>
    <w:rsid w:val="009D58C7"/>
    <w:rsid w:val="009D5A73"/>
    <w:rsid w:val="009D5C13"/>
    <w:rsid w:val="009D5D0C"/>
    <w:rsid w:val="009D5D18"/>
    <w:rsid w:val="009D5DB3"/>
    <w:rsid w:val="009D5F4F"/>
    <w:rsid w:val="009D600C"/>
    <w:rsid w:val="009D60B9"/>
    <w:rsid w:val="009D625F"/>
    <w:rsid w:val="009D6336"/>
    <w:rsid w:val="009D6475"/>
    <w:rsid w:val="009D648C"/>
    <w:rsid w:val="009D64DE"/>
    <w:rsid w:val="009D69B7"/>
    <w:rsid w:val="009D6B53"/>
    <w:rsid w:val="009D6EE3"/>
    <w:rsid w:val="009D72BE"/>
    <w:rsid w:val="009D742C"/>
    <w:rsid w:val="009D7547"/>
    <w:rsid w:val="009D7738"/>
    <w:rsid w:val="009D78DF"/>
    <w:rsid w:val="009D7AA4"/>
    <w:rsid w:val="009D7B9A"/>
    <w:rsid w:val="009D7BD0"/>
    <w:rsid w:val="009D7D1B"/>
    <w:rsid w:val="009D7DF4"/>
    <w:rsid w:val="009D7E90"/>
    <w:rsid w:val="009E0324"/>
    <w:rsid w:val="009E0380"/>
    <w:rsid w:val="009E03BE"/>
    <w:rsid w:val="009E049E"/>
    <w:rsid w:val="009E08E4"/>
    <w:rsid w:val="009E0905"/>
    <w:rsid w:val="009E1150"/>
    <w:rsid w:val="009E11E3"/>
    <w:rsid w:val="009E11E4"/>
    <w:rsid w:val="009E11EC"/>
    <w:rsid w:val="009E11F3"/>
    <w:rsid w:val="009E13D4"/>
    <w:rsid w:val="009E15B9"/>
    <w:rsid w:val="009E1A19"/>
    <w:rsid w:val="009E1B55"/>
    <w:rsid w:val="009E2464"/>
    <w:rsid w:val="009E28B9"/>
    <w:rsid w:val="009E2C5D"/>
    <w:rsid w:val="009E2DCF"/>
    <w:rsid w:val="009E3008"/>
    <w:rsid w:val="009E300B"/>
    <w:rsid w:val="009E32A2"/>
    <w:rsid w:val="009E32A5"/>
    <w:rsid w:val="009E3582"/>
    <w:rsid w:val="009E35D6"/>
    <w:rsid w:val="009E36B6"/>
    <w:rsid w:val="009E396D"/>
    <w:rsid w:val="009E397D"/>
    <w:rsid w:val="009E3A13"/>
    <w:rsid w:val="009E4011"/>
    <w:rsid w:val="009E4262"/>
    <w:rsid w:val="009E42AF"/>
    <w:rsid w:val="009E44A9"/>
    <w:rsid w:val="009E472D"/>
    <w:rsid w:val="009E49B1"/>
    <w:rsid w:val="009E4A46"/>
    <w:rsid w:val="009E4BF2"/>
    <w:rsid w:val="009E4C73"/>
    <w:rsid w:val="009E4E4D"/>
    <w:rsid w:val="009E4EA2"/>
    <w:rsid w:val="009E4F2E"/>
    <w:rsid w:val="009E5097"/>
    <w:rsid w:val="009E51BE"/>
    <w:rsid w:val="009E5326"/>
    <w:rsid w:val="009E538B"/>
    <w:rsid w:val="009E553F"/>
    <w:rsid w:val="009E563C"/>
    <w:rsid w:val="009E5887"/>
    <w:rsid w:val="009E58DC"/>
    <w:rsid w:val="009E5C6F"/>
    <w:rsid w:val="009E5DD4"/>
    <w:rsid w:val="009E5F42"/>
    <w:rsid w:val="009E5FB3"/>
    <w:rsid w:val="009E5FE8"/>
    <w:rsid w:val="009E60BB"/>
    <w:rsid w:val="009E613B"/>
    <w:rsid w:val="009E6217"/>
    <w:rsid w:val="009E634E"/>
    <w:rsid w:val="009E634F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6D3A"/>
    <w:rsid w:val="009E6EE7"/>
    <w:rsid w:val="009E6FFF"/>
    <w:rsid w:val="009E712D"/>
    <w:rsid w:val="009E71DD"/>
    <w:rsid w:val="009E7300"/>
    <w:rsid w:val="009E7328"/>
    <w:rsid w:val="009E747F"/>
    <w:rsid w:val="009E7696"/>
    <w:rsid w:val="009E77EE"/>
    <w:rsid w:val="009E7955"/>
    <w:rsid w:val="009E79CB"/>
    <w:rsid w:val="009E7A60"/>
    <w:rsid w:val="009E7BCA"/>
    <w:rsid w:val="009E7C72"/>
    <w:rsid w:val="009E7C7B"/>
    <w:rsid w:val="009E7D3C"/>
    <w:rsid w:val="009E7D55"/>
    <w:rsid w:val="009E7D9B"/>
    <w:rsid w:val="009F00DB"/>
    <w:rsid w:val="009F0119"/>
    <w:rsid w:val="009F02E5"/>
    <w:rsid w:val="009F034D"/>
    <w:rsid w:val="009F03D4"/>
    <w:rsid w:val="009F043A"/>
    <w:rsid w:val="009F043E"/>
    <w:rsid w:val="009F07A5"/>
    <w:rsid w:val="009F0816"/>
    <w:rsid w:val="009F0870"/>
    <w:rsid w:val="009F0D1B"/>
    <w:rsid w:val="009F0E1E"/>
    <w:rsid w:val="009F0E59"/>
    <w:rsid w:val="009F0F75"/>
    <w:rsid w:val="009F0FB9"/>
    <w:rsid w:val="009F100A"/>
    <w:rsid w:val="009F12DD"/>
    <w:rsid w:val="009F150A"/>
    <w:rsid w:val="009F165C"/>
    <w:rsid w:val="009F16DB"/>
    <w:rsid w:val="009F174C"/>
    <w:rsid w:val="009F191D"/>
    <w:rsid w:val="009F191E"/>
    <w:rsid w:val="009F193E"/>
    <w:rsid w:val="009F1B2B"/>
    <w:rsid w:val="009F1DDD"/>
    <w:rsid w:val="009F1E9D"/>
    <w:rsid w:val="009F20E0"/>
    <w:rsid w:val="009F2186"/>
    <w:rsid w:val="009F265C"/>
    <w:rsid w:val="009F2674"/>
    <w:rsid w:val="009F26A5"/>
    <w:rsid w:val="009F278E"/>
    <w:rsid w:val="009F2C7C"/>
    <w:rsid w:val="009F2D23"/>
    <w:rsid w:val="009F2D58"/>
    <w:rsid w:val="009F2DCD"/>
    <w:rsid w:val="009F2E8E"/>
    <w:rsid w:val="009F2F3D"/>
    <w:rsid w:val="009F2F7B"/>
    <w:rsid w:val="009F30AE"/>
    <w:rsid w:val="009F3314"/>
    <w:rsid w:val="009F386C"/>
    <w:rsid w:val="009F3875"/>
    <w:rsid w:val="009F39FE"/>
    <w:rsid w:val="009F3AEC"/>
    <w:rsid w:val="009F3BE7"/>
    <w:rsid w:val="009F3CC9"/>
    <w:rsid w:val="009F3D07"/>
    <w:rsid w:val="009F3DA6"/>
    <w:rsid w:val="009F3E8E"/>
    <w:rsid w:val="009F409C"/>
    <w:rsid w:val="009F4222"/>
    <w:rsid w:val="009F4223"/>
    <w:rsid w:val="009F44B9"/>
    <w:rsid w:val="009F461E"/>
    <w:rsid w:val="009F4A88"/>
    <w:rsid w:val="009F4C1C"/>
    <w:rsid w:val="009F4DCB"/>
    <w:rsid w:val="009F53B3"/>
    <w:rsid w:val="009F5484"/>
    <w:rsid w:val="009F5A80"/>
    <w:rsid w:val="009F5AA0"/>
    <w:rsid w:val="009F5E1E"/>
    <w:rsid w:val="009F5F1A"/>
    <w:rsid w:val="009F602C"/>
    <w:rsid w:val="009F6041"/>
    <w:rsid w:val="009F611E"/>
    <w:rsid w:val="009F6262"/>
    <w:rsid w:val="009F632D"/>
    <w:rsid w:val="009F636A"/>
    <w:rsid w:val="009F66CA"/>
    <w:rsid w:val="009F675A"/>
    <w:rsid w:val="009F682E"/>
    <w:rsid w:val="009F6FA9"/>
    <w:rsid w:val="009F7043"/>
    <w:rsid w:val="009F7550"/>
    <w:rsid w:val="009F7608"/>
    <w:rsid w:val="009F7701"/>
    <w:rsid w:val="009F7AC0"/>
    <w:rsid w:val="009F7AF0"/>
    <w:rsid w:val="009F7CD9"/>
    <w:rsid w:val="009F7FF7"/>
    <w:rsid w:val="00A00060"/>
    <w:rsid w:val="00A00062"/>
    <w:rsid w:val="00A0048E"/>
    <w:rsid w:val="00A00521"/>
    <w:rsid w:val="00A00739"/>
    <w:rsid w:val="00A00AF5"/>
    <w:rsid w:val="00A00E91"/>
    <w:rsid w:val="00A0112C"/>
    <w:rsid w:val="00A01453"/>
    <w:rsid w:val="00A014EA"/>
    <w:rsid w:val="00A015FA"/>
    <w:rsid w:val="00A01748"/>
    <w:rsid w:val="00A017CB"/>
    <w:rsid w:val="00A01B22"/>
    <w:rsid w:val="00A01B29"/>
    <w:rsid w:val="00A01D7A"/>
    <w:rsid w:val="00A01F25"/>
    <w:rsid w:val="00A02002"/>
    <w:rsid w:val="00A02123"/>
    <w:rsid w:val="00A023BF"/>
    <w:rsid w:val="00A0262C"/>
    <w:rsid w:val="00A02AF4"/>
    <w:rsid w:val="00A02CF3"/>
    <w:rsid w:val="00A02D79"/>
    <w:rsid w:val="00A02EA4"/>
    <w:rsid w:val="00A03021"/>
    <w:rsid w:val="00A030B2"/>
    <w:rsid w:val="00A030C3"/>
    <w:rsid w:val="00A03135"/>
    <w:rsid w:val="00A031CC"/>
    <w:rsid w:val="00A0322F"/>
    <w:rsid w:val="00A0323A"/>
    <w:rsid w:val="00A03692"/>
    <w:rsid w:val="00A0374A"/>
    <w:rsid w:val="00A03798"/>
    <w:rsid w:val="00A03AC7"/>
    <w:rsid w:val="00A03C7D"/>
    <w:rsid w:val="00A03D4E"/>
    <w:rsid w:val="00A03DB8"/>
    <w:rsid w:val="00A03E22"/>
    <w:rsid w:val="00A03EFE"/>
    <w:rsid w:val="00A04046"/>
    <w:rsid w:val="00A041A3"/>
    <w:rsid w:val="00A041F8"/>
    <w:rsid w:val="00A04372"/>
    <w:rsid w:val="00A04856"/>
    <w:rsid w:val="00A04914"/>
    <w:rsid w:val="00A0492E"/>
    <w:rsid w:val="00A04B04"/>
    <w:rsid w:val="00A04BEB"/>
    <w:rsid w:val="00A04CAA"/>
    <w:rsid w:val="00A04DDB"/>
    <w:rsid w:val="00A04F1B"/>
    <w:rsid w:val="00A04F56"/>
    <w:rsid w:val="00A04FF9"/>
    <w:rsid w:val="00A05120"/>
    <w:rsid w:val="00A051B7"/>
    <w:rsid w:val="00A051D8"/>
    <w:rsid w:val="00A0526C"/>
    <w:rsid w:val="00A055ED"/>
    <w:rsid w:val="00A05624"/>
    <w:rsid w:val="00A057BF"/>
    <w:rsid w:val="00A05D89"/>
    <w:rsid w:val="00A05DF8"/>
    <w:rsid w:val="00A05EB4"/>
    <w:rsid w:val="00A05EB9"/>
    <w:rsid w:val="00A062F9"/>
    <w:rsid w:val="00A063E3"/>
    <w:rsid w:val="00A066CB"/>
    <w:rsid w:val="00A066D1"/>
    <w:rsid w:val="00A0670D"/>
    <w:rsid w:val="00A06815"/>
    <w:rsid w:val="00A06965"/>
    <w:rsid w:val="00A06A61"/>
    <w:rsid w:val="00A06CC5"/>
    <w:rsid w:val="00A06D14"/>
    <w:rsid w:val="00A06DBD"/>
    <w:rsid w:val="00A06E82"/>
    <w:rsid w:val="00A06EFA"/>
    <w:rsid w:val="00A07564"/>
    <w:rsid w:val="00A076FE"/>
    <w:rsid w:val="00A0778F"/>
    <w:rsid w:val="00A07808"/>
    <w:rsid w:val="00A07905"/>
    <w:rsid w:val="00A07BE6"/>
    <w:rsid w:val="00A07F59"/>
    <w:rsid w:val="00A07FEB"/>
    <w:rsid w:val="00A100CA"/>
    <w:rsid w:val="00A101B4"/>
    <w:rsid w:val="00A10307"/>
    <w:rsid w:val="00A103A1"/>
    <w:rsid w:val="00A103DF"/>
    <w:rsid w:val="00A104E8"/>
    <w:rsid w:val="00A1060D"/>
    <w:rsid w:val="00A10714"/>
    <w:rsid w:val="00A10877"/>
    <w:rsid w:val="00A108F0"/>
    <w:rsid w:val="00A10A04"/>
    <w:rsid w:val="00A10ECA"/>
    <w:rsid w:val="00A10FDD"/>
    <w:rsid w:val="00A11298"/>
    <w:rsid w:val="00A1130E"/>
    <w:rsid w:val="00A11358"/>
    <w:rsid w:val="00A113D9"/>
    <w:rsid w:val="00A11457"/>
    <w:rsid w:val="00A115DF"/>
    <w:rsid w:val="00A11907"/>
    <w:rsid w:val="00A119B3"/>
    <w:rsid w:val="00A11A3B"/>
    <w:rsid w:val="00A11A71"/>
    <w:rsid w:val="00A11B32"/>
    <w:rsid w:val="00A11C0E"/>
    <w:rsid w:val="00A11C9E"/>
    <w:rsid w:val="00A11DB4"/>
    <w:rsid w:val="00A11E9C"/>
    <w:rsid w:val="00A12034"/>
    <w:rsid w:val="00A1222E"/>
    <w:rsid w:val="00A12272"/>
    <w:rsid w:val="00A1232F"/>
    <w:rsid w:val="00A124DD"/>
    <w:rsid w:val="00A12515"/>
    <w:rsid w:val="00A125C0"/>
    <w:rsid w:val="00A1263F"/>
    <w:rsid w:val="00A126A0"/>
    <w:rsid w:val="00A12742"/>
    <w:rsid w:val="00A128E9"/>
    <w:rsid w:val="00A1299F"/>
    <w:rsid w:val="00A12BC7"/>
    <w:rsid w:val="00A12BD0"/>
    <w:rsid w:val="00A12BE8"/>
    <w:rsid w:val="00A12EA6"/>
    <w:rsid w:val="00A12F82"/>
    <w:rsid w:val="00A13286"/>
    <w:rsid w:val="00A13312"/>
    <w:rsid w:val="00A134CA"/>
    <w:rsid w:val="00A1353F"/>
    <w:rsid w:val="00A137F9"/>
    <w:rsid w:val="00A138BE"/>
    <w:rsid w:val="00A1392F"/>
    <w:rsid w:val="00A13CA4"/>
    <w:rsid w:val="00A13D55"/>
    <w:rsid w:val="00A13F39"/>
    <w:rsid w:val="00A14003"/>
    <w:rsid w:val="00A14122"/>
    <w:rsid w:val="00A14369"/>
    <w:rsid w:val="00A14391"/>
    <w:rsid w:val="00A14515"/>
    <w:rsid w:val="00A145BD"/>
    <w:rsid w:val="00A148B7"/>
    <w:rsid w:val="00A1499C"/>
    <w:rsid w:val="00A14B00"/>
    <w:rsid w:val="00A14B12"/>
    <w:rsid w:val="00A14CCD"/>
    <w:rsid w:val="00A14F46"/>
    <w:rsid w:val="00A150A2"/>
    <w:rsid w:val="00A150D6"/>
    <w:rsid w:val="00A151F9"/>
    <w:rsid w:val="00A1523F"/>
    <w:rsid w:val="00A1554E"/>
    <w:rsid w:val="00A155BA"/>
    <w:rsid w:val="00A1562D"/>
    <w:rsid w:val="00A157F1"/>
    <w:rsid w:val="00A1585F"/>
    <w:rsid w:val="00A15935"/>
    <w:rsid w:val="00A15B20"/>
    <w:rsid w:val="00A15D30"/>
    <w:rsid w:val="00A15DB6"/>
    <w:rsid w:val="00A15F73"/>
    <w:rsid w:val="00A15FA2"/>
    <w:rsid w:val="00A16183"/>
    <w:rsid w:val="00A1624D"/>
    <w:rsid w:val="00A16321"/>
    <w:rsid w:val="00A1639D"/>
    <w:rsid w:val="00A1644C"/>
    <w:rsid w:val="00A164A2"/>
    <w:rsid w:val="00A165AA"/>
    <w:rsid w:val="00A16629"/>
    <w:rsid w:val="00A169CB"/>
    <w:rsid w:val="00A16BA4"/>
    <w:rsid w:val="00A16CE0"/>
    <w:rsid w:val="00A16EF2"/>
    <w:rsid w:val="00A16F54"/>
    <w:rsid w:val="00A17056"/>
    <w:rsid w:val="00A171AE"/>
    <w:rsid w:val="00A173EF"/>
    <w:rsid w:val="00A174BC"/>
    <w:rsid w:val="00A17549"/>
    <w:rsid w:val="00A1773A"/>
    <w:rsid w:val="00A17801"/>
    <w:rsid w:val="00A17910"/>
    <w:rsid w:val="00A1796E"/>
    <w:rsid w:val="00A17A6F"/>
    <w:rsid w:val="00A17A82"/>
    <w:rsid w:val="00A17B0E"/>
    <w:rsid w:val="00A17B8A"/>
    <w:rsid w:val="00A17C8E"/>
    <w:rsid w:val="00A17D1E"/>
    <w:rsid w:val="00A17D8C"/>
    <w:rsid w:val="00A17F25"/>
    <w:rsid w:val="00A17FB5"/>
    <w:rsid w:val="00A201D9"/>
    <w:rsid w:val="00A20247"/>
    <w:rsid w:val="00A202FF"/>
    <w:rsid w:val="00A20362"/>
    <w:rsid w:val="00A203F4"/>
    <w:rsid w:val="00A20496"/>
    <w:rsid w:val="00A20534"/>
    <w:rsid w:val="00A206A0"/>
    <w:rsid w:val="00A208E1"/>
    <w:rsid w:val="00A208F9"/>
    <w:rsid w:val="00A2092B"/>
    <w:rsid w:val="00A20987"/>
    <w:rsid w:val="00A20992"/>
    <w:rsid w:val="00A20AC9"/>
    <w:rsid w:val="00A20B24"/>
    <w:rsid w:val="00A20BB9"/>
    <w:rsid w:val="00A20EDC"/>
    <w:rsid w:val="00A20F7F"/>
    <w:rsid w:val="00A213AE"/>
    <w:rsid w:val="00A21871"/>
    <w:rsid w:val="00A220E1"/>
    <w:rsid w:val="00A221AC"/>
    <w:rsid w:val="00A2243F"/>
    <w:rsid w:val="00A22697"/>
    <w:rsid w:val="00A226F8"/>
    <w:rsid w:val="00A22746"/>
    <w:rsid w:val="00A228CA"/>
    <w:rsid w:val="00A22A51"/>
    <w:rsid w:val="00A22AD5"/>
    <w:rsid w:val="00A22C05"/>
    <w:rsid w:val="00A22C54"/>
    <w:rsid w:val="00A22CC3"/>
    <w:rsid w:val="00A22E71"/>
    <w:rsid w:val="00A22FDE"/>
    <w:rsid w:val="00A22FF1"/>
    <w:rsid w:val="00A23068"/>
    <w:rsid w:val="00A2317C"/>
    <w:rsid w:val="00A231E8"/>
    <w:rsid w:val="00A2329A"/>
    <w:rsid w:val="00A23434"/>
    <w:rsid w:val="00A234CE"/>
    <w:rsid w:val="00A23639"/>
    <w:rsid w:val="00A23664"/>
    <w:rsid w:val="00A237B9"/>
    <w:rsid w:val="00A23884"/>
    <w:rsid w:val="00A23A79"/>
    <w:rsid w:val="00A23EDE"/>
    <w:rsid w:val="00A240BE"/>
    <w:rsid w:val="00A2421A"/>
    <w:rsid w:val="00A242BD"/>
    <w:rsid w:val="00A245DF"/>
    <w:rsid w:val="00A2473A"/>
    <w:rsid w:val="00A24822"/>
    <w:rsid w:val="00A248AC"/>
    <w:rsid w:val="00A24B0F"/>
    <w:rsid w:val="00A24B90"/>
    <w:rsid w:val="00A24E18"/>
    <w:rsid w:val="00A24EA0"/>
    <w:rsid w:val="00A25458"/>
    <w:rsid w:val="00A255B2"/>
    <w:rsid w:val="00A2578D"/>
    <w:rsid w:val="00A25B95"/>
    <w:rsid w:val="00A25C46"/>
    <w:rsid w:val="00A25D21"/>
    <w:rsid w:val="00A25E44"/>
    <w:rsid w:val="00A2602A"/>
    <w:rsid w:val="00A261B0"/>
    <w:rsid w:val="00A26392"/>
    <w:rsid w:val="00A26418"/>
    <w:rsid w:val="00A266CB"/>
    <w:rsid w:val="00A26703"/>
    <w:rsid w:val="00A26720"/>
    <w:rsid w:val="00A267BC"/>
    <w:rsid w:val="00A26831"/>
    <w:rsid w:val="00A269C3"/>
    <w:rsid w:val="00A26AAB"/>
    <w:rsid w:val="00A26B8C"/>
    <w:rsid w:val="00A26C85"/>
    <w:rsid w:val="00A26C9B"/>
    <w:rsid w:val="00A26FC6"/>
    <w:rsid w:val="00A2708F"/>
    <w:rsid w:val="00A27126"/>
    <w:rsid w:val="00A271DF"/>
    <w:rsid w:val="00A27263"/>
    <w:rsid w:val="00A2727C"/>
    <w:rsid w:val="00A27480"/>
    <w:rsid w:val="00A275DB"/>
    <w:rsid w:val="00A27647"/>
    <w:rsid w:val="00A277DA"/>
    <w:rsid w:val="00A27877"/>
    <w:rsid w:val="00A278AA"/>
    <w:rsid w:val="00A2792D"/>
    <w:rsid w:val="00A27A13"/>
    <w:rsid w:val="00A27A94"/>
    <w:rsid w:val="00A27BFA"/>
    <w:rsid w:val="00A27C4B"/>
    <w:rsid w:val="00A27CBD"/>
    <w:rsid w:val="00A30023"/>
    <w:rsid w:val="00A30114"/>
    <w:rsid w:val="00A301A8"/>
    <w:rsid w:val="00A30252"/>
    <w:rsid w:val="00A30640"/>
    <w:rsid w:val="00A30999"/>
    <w:rsid w:val="00A309DE"/>
    <w:rsid w:val="00A30C8D"/>
    <w:rsid w:val="00A31051"/>
    <w:rsid w:val="00A31268"/>
    <w:rsid w:val="00A312F3"/>
    <w:rsid w:val="00A31304"/>
    <w:rsid w:val="00A314B4"/>
    <w:rsid w:val="00A31911"/>
    <w:rsid w:val="00A31918"/>
    <w:rsid w:val="00A31977"/>
    <w:rsid w:val="00A319D8"/>
    <w:rsid w:val="00A31B92"/>
    <w:rsid w:val="00A31C51"/>
    <w:rsid w:val="00A31C59"/>
    <w:rsid w:val="00A32066"/>
    <w:rsid w:val="00A3212A"/>
    <w:rsid w:val="00A3214A"/>
    <w:rsid w:val="00A322C6"/>
    <w:rsid w:val="00A32601"/>
    <w:rsid w:val="00A327CA"/>
    <w:rsid w:val="00A32815"/>
    <w:rsid w:val="00A3286A"/>
    <w:rsid w:val="00A32CAD"/>
    <w:rsid w:val="00A32DAB"/>
    <w:rsid w:val="00A32F33"/>
    <w:rsid w:val="00A32F4A"/>
    <w:rsid w:val="00A32F58"/>
    <w:rsid w:val="00A32F88"/>
    <w:rsid w:val="00A33027"/>
    <w:rsid w:val="00A331D4"/>
    <w:rsid w:val="00A332EC"/>
    <w:rsid w:val="00A3337F"/>
    <w:rsid w:val="00A336B9"/>
    <w:rsid w:val="00A3377A"/>
    <w:rsid w:val="00A339F3"/>
    <w:rsid w:val="00A33D16"/>
    <w:rsid w:val="00A33D9D"/>
    <w:rsid w:val="00A33DDD"/>
    <w:rsid w:val="00A33E50"/>
    <w:rsid w:val="00A34038"/>
    <w:rsid w:val="00A343D7"/>
    <w:rsid w:val="00A34412"/>
    <w:rsid w:val="00A34508"/>
    <w:rsid w:val="00A34722"/>
    <w:rsid w:val="00A349F5"/>
    <w:rsid w:val="00A34B76"/>
    <w:rsid w:val="00A34FC6"/>
    <w:rsid w:val="00A354F1"/>
    <w:rsid w:val="00A355C8"/>
    <w:rsid w:val="00A355E8"/>
    <w:rsid w:val="00A35788"/>
    <w:rsid w:val="00A35943"/>
    <w:rsid w:val="00A359DC"/>
    <w:rsid w:val="00A35C07"/>
    <w:rsid w:val="00A35C57"/>
    <w:rsid w:val="00A35C7C"/>
    <w:rsid w:val="00A35CF8"/>
    <w:rsid w:val="00A35DCB"/>
    <w:rsid w:val="00A35E65"/>
    <w:rsid w:val="00A35EF0"/>
    <w:rsid w:val="00A36038"/>
    <w:rsid w:val="00A36120"/>
    <w:rsid w:val="00A362A8"/>
    <w:rsid w:val="00A36417"/>
    <w:rsid w:val="00A36470"/>
    <w:rsid w:val="00A368FE"/>
    <w:rsid w:val="00A36B65"/>
    <w:rsid w:val="00A36BE3"/>
    <w:rsid w:val="00A36E34"/>
    <w:rsid w:val="00A36ECE"/>
    <w:rsid w:val="00A36F49"/>
    <w:rsid w:val="00A370CE"/>
    <w:rsid w:val="00A3717A"/>
    <w:rsid w:val="00A376A4"/>
    <w:rsid w:val="00A378F5"/>
    <w:rsid w:val="00A3794C"/>
    <w:rsid w:val="00A37989"/>
    <w:rsid w:val="00A37E7F"/>
    <w:rsid w:val="00A37F48"/>
    <w:rsid w:val="00A37FB7"/>
    <w:rsid w:val="00A37FC1"/>
    <w:rsid w:val="00A4006D"/>
    <w:rsid w:val="00A4018C"/>
    <w:rsid w:val="00A40279"/>
    <w:rsid w:val="00A404B6"/>
    <w:rsid w:val="00A4054B"/>
    <w:rsid w:val="00A40633"/>
    <w:rsid w:val="00A40702"/>
    <w:rsid w:val="00A40745"/>
    <w:rsid w:val="00A4080C"/>
    <w:rsid w:val="00A409C6"/>
    <w:rsid w:val="00A40BB7"/>
    <w:rsid w:val="00A40BFA"/>
    <w:rsid w:val="00A40DA3"/>
    <w:rsid w:val="00A4116C"/>
    <w:rsid w:val="00A41193"/>
    <w:rsid w:val="00A411C2"/>
    <w:rsid w:val="00A412AF"/>
    <w:rsid w:val="00A413F8"/>
    <w:rsid w:val="00A4158B"/>
    <w:rsid w:val="00A415D2"/>
    <w:rsid w:val="00A41A0F"/>
    <w:rsid w:val="00A41B18"/>
    <w:rsid w:val="00A41CA6"/>
    <w:rsid w:val="00A41CAF"/>
    <w:rsid w:val="00A41E5E"/>
    <w:rsid w:val="00A41E93"/>
    <w:rsid w:val="00A4203F"/>
    <w:rsid w:val="00A422AA"/>
    <w:rsid w:val="00A4246B"/>
    <w:rsid w:val="00A4297A"/>
    <w:rsid w:val="00A42A35"/>
    <w:rsid w:val="00A42B35"/>
    <w:rsid w:val="00A42B47"/>
    <w:rsid w:val="00A42B57"/>
    <w:rsid w:val="00A42D85"/>
    <w:rsid w:val="00A430B6"/>
    <w:rsid w:val="00A431B1"/>
    <w:rsid w:val="00A431D5"/>
    <w:rsid w:val="00A4341B"/>
    <w:rsid w:val="00A43468"/>
    <w:rsid w:val="00A43687"/>
    <w:rsid w:val="00A436BF"/>
    <w:rsid w:val="00A43A77"/>
    <w:rsid w:val="00A43A7D"/>
    <w:rsid w:val="00A43B0B"/>
    <w:rsid w:val="00A43BBE"/>
    <w:rsid w:val="00A43D21"/>
    <w:rsid w:val="00A43EA0"/>
    <w:rsid w:val="00A44190"/>
    <w:rsid w:val="00A4435C"/>
    <w:rsid w:val="00A44607"/>
    <w:rsid w:val="00A4461E"/>
    <w:rsid w:val="00A4477D"/>
    <w:rsid w:val="00A44A35"/>
    <w:rsid w:val="00A44D40"/>
    <w:rsid w:val="00A44E95"/>
    <w:rsid w:val="00A4539A"/>
    <w:rsid w:val="00A45510"/>
    <w:rsid w:val="00A455B6"/>
    <w:rsid w:val="00A45617"/>
    <w:rsid w:val="00A45785"/>
    <w:rsid w:val="00A45911"/>
    <w:rsid w:val="00A45A99"/>
    <w:rsid w:val="00A45C17"/>
    <w:rsid w:val="00A45EE5"/>
    <w:rsid w:val="00A45FC1"/>
    <w:rsid w:val="00A46216"/>
    <w:rsid w:val="00A463C6"/>
    <w:rsid w:val="00A46638"/>
    <w:rsid w:val="00A46765"/>
    <w:rsid w:val="00A467D4"/>
    <w:rsid w:val="00A46890"/>
    <w:rsid w:val="00A468E2"/>
    <w:rsid w:val="00A46947"/>
    <w:rsid w:val="00A4696F"/>
    <w:rsid w:val="00A46AB9"/>
    <w:rsid w:val="00A46B2A"/>
    <w:rsid w:val="00A46D8E"/>
    <w:rsid w:val="00A47157"/>
    <w:rsid w:val="00A472CD"/>
    <w:rsid w:val="00A47611"/>
    <w:rsid w:val="00A476BF"/>
    <w:rsid w:val="00A47855"/>
    <w:rsid w:val="00A47CE0"/>
    <w:rsid w:val="00A47E28"/>
    <w:rsid w:val="00A47EFB"/>
    <w:rsid w:val="00A47F0C"/>
    <w:rsid w:val="00A50129"/>
    <w:rsid w:val="00A502AF"/>
    <w:rsid w:val="00A503A3"/>
    <w:rsid w:val="00A507E8"/>
    <w:rsid w:val="00A50A5C"/>
    <w:rsid w:val="00A50A6C"/>
    <w:rsid w:val="00A50A8E"/>
    <w:rsid w:val="00A50AAC"/>
    <w:rsid w:val="00A50B75"/>
    <w:rsid w:val="00A50CFA"/>
    <w:rsid w:val="00A50CFB"/>
    <w:rsid w:val="00A50DD6"/>
    <w:rsid w:val="00A50EF3"/>
    <w:rsid w:val="00A50FB1"/>
    <w:rsid w:val="00A51069"/>
    <w:rsid w:val="00A51091"/>
    <w:rsid w:val="00A51155"/>
    <w:rsid w:val="00A514FF"/>
    <w:rsid w:val="00A517D4"/>
    <w:rsid w:val="00A51938"/>
    <w:rsid w:val="00A51A63"/>
    <w:rsid w:val="00A51EB0"/>
    <w:rsid w:val="00A51F93"/>
    <w:rsid w:val="00A521B4"/>
    <w:rsid w:val="00A5235B"/>
    <w:rsid w:val="00A5250C"/>
    <w:rsid w:val="00A526C0"/>
    <w:rsid w:val="00A5277D"/>
    <w:rsid w:val="00A527CA"/>
    <w:rsid w:val="00A528A5"/>
    <w:rsid w:val="00A52984"/>
    <w:rsid w:val="00A52A95"/>
    <w:rsid w:val="00A52B7E"/>
    <w:rsid w:val="00A52BF7"/>
    <w:rsid w:val="00A52C9B"/>
    <w:rsid w:val="00A52DA3"/>
    <w:rsid w:val="00A52EA5"/>
    <w:rsid w:val="00A52F5C"/>
    <w:rsid w:val="00A53343"/>
    <w:rsid w:val="00A53527"/>
    <w:rsid w:val="00A536FD"/>
    <w:rsid w:val="00A538C1"/>
    <w:rsid w:val="00A539BD"/>
    <w:rsid w:val="00A53A25"/>
    <w:rsid w:val="00A53C8F"/>
    <w:rsid w:val="00A53E52"/>
    <w:rsid w:val="00A54437"/>
    <w:rsid w:val="00A54522"/>
    <w:rsid w:val="00A545DA"/>
    <w:rsid w:val="00A5474B"/>
    <w:rsid w:val="00A547B6"/>
    <w:rsid w:val="00A548D5"/>
    <w:rsid w:val="00A548E5"/>
    <w:rsid w:val="00A549A2"/>
    <w:rsid w:val="00A54BB8"/>
    <w:rsid w:val="00A54C9A"/>
    <w:rsid w:val="00A54E04"/>
    <w:rsid w:val="00A54F00"/>
    <w:rsid w:val="00A55034"/>
    <w:rsid w:val="00A55044"/>
    <w:rsid w:val="00A55116"/>
    <w:rsid w:val="00A551EC"/>
    <w:rsid w:val="00A554C0"/>
    <w:rsid w:val="00A55765"/>
    <w:rsid w:val="00A557B9"/>
    <w:rsid w:val="00A55955"/>
    <w:rsid w:val="00A559DA"/>
    <w:rsid w:val="00A55B2B"/>
    <w:rsid w:val="00A563A7"/>
    <w:rsid w:val="00A563F5"/>
    <w:rsid w:val="00A56672"/>
    <w:rsid w:val="00A568A5"/>
    <w:rsid w:val="00A56951"/>
    <w:rsid w:val="00A56C0A"/>
    <w:rsid w:val="00A56D71"/>
    <w:rsid w:val="00A56DF0"/>
    <w:rsid w:val="00A57026"/>
    <w:rsid w:val="00A571BD"/>
    <w:rsid w:val="00A57221"/>
    <w:rsid w:val="00A572C0"/>
    <w:rsid w:val="00A573A4"/>
    <w:rsid w:val="00A573A6"/>
    <w:rsid w:val="00A573BB"/>
    <w:rsid w:val="00A57547"/>
    <w:rsid w:val="00A576A1"/>
    <w:rsid w:val="00A57758"/>
    <w:rsid w:val="00A57817"/>
    <w:rsid w:val="00A57B8B"/>
    <w:rsid w:val="00A57DFB"/>
    <w:rsid w:val="00A57F1C"/>
    <w:rsid w:val="00A6017E"/>
    <w:rsid w:val="00A6019F"/>
    <w:rsid w:val="00A604EB"/>
    <w:rsid w:val="00A60633"/>
    <w:rsid w:val="00A6068B"/>
    <w:rsid w:val="00A606E4"/>
    <w:rsid w:val="00A607B5"/>
    <w:rsid w:val="00A607EA"/>
    <w:rsid w:val="00A60A08"/>
    <w:rsid w:val="00A60A92"/>
    <w:rsid w:val="00A60ABB"/>
    <w:rsid w:val="00A60B27"/>
    <w:rsid w:val="00A60BDD"/>
    <w:rsid w:val="00A60CCC"/>
    <w:rsid w:val="00A60F8B"/>
    <w:rsid w:val="00A61210"/>
    <w:rsid w:val="00A61233"/>
    <w:rsid w:val="00A61440"/>
    <w:rsid w:val="00A6158A"/>
    <w:rsid w:val="00A615BF"/>
    <w:rsid w:val="00A6185A"/>
    <w:rsid w:val="00A61926"/>
    <w:rsid w:val="00A61B23"/>
    <w:rsid w:val="00A61CB7"/>
    <w:rsid w:val="00A61D39"/>
    <w:rsid w:val="00A61D6B"/>
    <w:rsid w:val="00A61DC4"/>
    <w:rsid w:val="00A61F41"/>
    <w:rsid w:val="00A62057"/>
    <w:rsid w:val="00A6225E"/>
    <w:rsid w:val="00A625EC"/>
    <w:rsid w:val="00A625EF"/>
    <w:rsid w:val="00A62610"/>
    <w:rsid w:val="00A62611"/>
    <w:rsid w:val="00A628E9"/>
    <w:rsid w:val="00A6296F"/>
    <w:rsid w:val="00A629B6"/>
    <w:rsid w:val="00A62AD7"/>
    <w:rsid w:val="00A62EDD"/>
    <w:rsid w:val="00A62FA3"/>
    <w:rsid w:val="00A6305A"/>
    <w:rsid w:val="00A630C9"/>
    <w:rsid w:val="00A63133"/>
    <w:rsid w:val="00A63202"/>
    <w:rsid w:val="00A63209"/>
    <w:rsid w:val="00A63588"/>
    <w:rsid w:val="00A63A6B"/>
    <w:rsid w:val="00A63B60"/>
    <w:rsid w:val="00A63E14"/>
    <w:rsid w:val="00A63E37"/>
    <w:rsid w:val="00A63EFD"/>
    <w:rsid w:val="00A63F94"/>
    <w:rsid w:val="00A64037"/>
    <w:rsid w:val="00A640FF"/>
    <w:rsid w:val="00A641EF"/>
    <w:rsid w:val="00A643DD"/>
    <w:rsid w:val="00A64773"/>
    <w:rsid w:val="00A64829"/>
    <w:rsid w:val="00A64B4D"/>
    <w:rsid w:val="00A64BD8"/>
    <w:rsid w:val="00A64C4C"/>
    <w:rsid w:val="00A64CDE"/>
    <w:rsid w:val="00A64F6A"/>
    <w:rsid w:val="00A650F7"/>
    <w:rsid w:val="00A6528A"/>
    <w:rsid w:val="00A654FE"/>
    <w:rsid w:val="00A65920"/>
    <w:rsid w:val="00A65CCC"/>
    <w:rsid w:val="00A65CF9"/>
    <w:rsid w:val="00A65F53"/>
    <w:rsid w:val="00A6606D"/>
    <w:rsid w:val="00A660CD"/>
    <w:rsid w:val="00A66257"/>
    <w:rsid w:val="00A662CE"/>
    <w:rsid w:val="00A66682"/>
    <w:rsid w:val="00A666F9"/>
    <w:rsid w:val="00A66736"/>
    <w:rsid w:val="00A6680A"/>
    <w:rsid w:val="00A6697F"/>
    <w:rsid w:val="00A66B11"/>
    <w:rsid w:val="00A66C7C"/>
    <w:rsid w:val="00A66CEF"/>
    <w:rsid w:val="00A66EFE"/>
    <w:rsid w:val="00A67084"/>
    <w:rsid w:val="00A670E9"/>
    <w:rsid w:val="00A673AA"/>
    <w:rsid w:val="00A6748A"/>
    <w:rsid w:val="00A6771F"/>
    <w:rsid w:val="00A67BE1"/>
    <w:rsid w:val="00A67C5C"/>
    <w:rsid w:val="00A67E17"/>
    <w:rsid w:val="00A67E20"/>
    <w:rsid w:val="00A67E5C"/>
    <w:rsid w:val="00A700C2"/>
    <w:rsid w:val="00A70269"/>
    <w:rsid w:val="00A7026F"/>
    <w:rsid w:val="00A706F2"/>
    <w:rsid w:val="00A7072A"/>
    <w:rsid w:val="00A7096E"/>
    <w:rsid w:val="00A709E0"/>
    <w:rsid w:val="00A70A0F"/>
    <w:rsid w:val="00A70B54"/>
    <w:rsid w:val="00A70B6B"/>
    <w:rsid w:val="00A70BF5"/>
    <w:rsid w:val="00A70CB0"/>
    <w:rsid w:val="00A70CB5"/>
    <w:rsid w:val="00A70DFD"/>
    <w:rsid w:val="00A70EB2"/>
    <w:rsid w:val="00A70EDC"/>
    <w:rsid w:val="00A70F38"/>
    <w:rsid w:val="00A711EE"/>
    <w:rsid w:val="00A71263"/>
    <w:rsid w:val="00A7153B"/>
    <w:rsid w:val="00A7155D"/>
    <w:rsid w:val="00A7157A"/>
    <w:rsid w:val="00A71648"/>
    <w:rsid w:val="00A716B3"/>
    <w:rsid w:val="00A7174F"/>
    <w:rsid w:val="00A71809"/>
    <w:rsid w:val="00A71811"/>
    <w:rsid w:val="00A71937"/>
    <w:rsid w:val="00A71973"/>
    <w:rsid w:val="00A71C69"/>
    <w:rsid w:val="00A71DCE"/>
    <w:rsid w:val="00A71E89"/>
    <w:rsid w:val="00A72415"/>
    <w:rsid w:val="00A7249E"/>
    <w:rsid w:val="00A726CF"/>
    <w:rsid w:val="00A7280F"/>
    <w:rsid w:val="00A72C13"/>
    <w:rsid w:val="00A730DE"/>
    <w:rsid w:val="00A730E0"/>
    <w:rsid w:val="00A733CF"/>
    <w:rsid w:val="00A73550"/>
    <w:rsid w:val="00A73590"/>
    <w:rsid w:val="00A7360F"/>
    <w:rsid w:val="00A73610"/>
    <w:rsid w:val="00A736D1"/>
    <w:rsid w:val="00A73882"/>
    <w:rsid w:val="00A738B2"/>
    <w:rsid w:val="00A739F0"/>
    <w:rsid w:val="00A73B8B"/>
    <w:rsid w:val="00A73C8F"/>
    <w:rsid w:val="00A73CE5"/>
    <w:rsid w:val="00A73CE6"/>
    <w:rsid w:val="00A74275"/>
    <w:rsid w:val="00A7429A"/>
    <w:rsid w:val="00A7460D"/>
    <w:rsid w:val="00A746BC"/>
    <w:rsid w:val="00A74801"/>
    <w:rsid w:val="00A74865"/>
    <w:rsid w:val="00A7491B"/>
    <w:rsid w:val="00A74DF3"/>
    <w:rsid w:val="00A74E82"/>
    <w:rsid w:val="00A74EAD"/>
    <w:rsid w:val="00A74FAB"/>
    <w:rsid w:val="00A750AD"/>
    <w:rsid w:val="00A751C0"/>
    <w:rsid w:val="00A754C5"/>
    <w:rsid w:val="00A75667"/>
    <w:rsid w:val="00A756DD"/>
    <w:rsid w:val="00A7575C"/>
    <w:rsid w:val="00A7578E"/>
    <w:rsid w:val="00A75C2A"/>
    <w:rsid w:val="00A75F37"/>
    <w:rsid w:val="00A75F7D"/>
    <w:rsid w:val="00A76113"/>
    <w:rsid w:val="00A761F6"/>
    <w:rsid w:val="00A7631A"/>
    <w:rsid w:val="00A76408"/>
    <w:rsid w:val="00A7653D"/>
    <w:rsid w:val="00A76575"/>
    <w:rsid w:val="00A76686"/>
    <w:rsid w:val="00A76951"/>
    <w:rsid w:val="00A76982"/>
    <w:rsid w:val="00A769E6"/>
    <w:rsid w:val="00A76A89"/>
    <w:rsid w:val="00A76D6F"/>
    <w:rsid w:val="00A76EF5"/>
    <w:rsid w:val="00A77142"/>
    <w:rsid w:val="00A77299"/>
    <w:rsid w:val="00A7733A"/>
    <w:rsid w:val="00A77358"/>
    <w:rsid w:val="00A77483"/>
    <w:rsid w:val="00A7753D"/>
    <w:rsid w:val="00A7754A"/>
    <w:rsid w:val="00A77732"/>
    <w:rsid w:val="00A7778F"/>
    <w:rsid w:val="00A777F5"/>
    <w:rsid w:val="00A77996"/>
    <w:rsid w:val="00A77C52"/>
    <w:rsid w:val="00A77C64"/>
    <w:rsid w:val="00A77EC2"/>
    <w:rsid w:val="00A77EE0"/>
    <w:rsid w:val="00A77F0B"/>
    <w:rsid w:val="00A80095"/>
    <w:rsid w:val="00A80277"/>
    <w:rsid w:val="00A802AC"/>
    <w:rsid w:val="00A803EE"/>
    <w:rsid w:val="00A806E6"/>
    <w:rsid w:val="00A809A1"/>
    <w:rsid w:val="00A80B54"/>
    <w:rsid w:val="00A80BE7"/>
    <w:rsid w:val="00A80CA3"/>
    <w:rsid w:val="00A80CF3"/>
    <w:rsid w:val="00A80DB7"/>
    <w:rsid w:val="00A810BD"/>
    <w:rsid w:val="00A812A7"/>
    <w:rsid w:val="00A814A0"/>
    <w:rsid w:val="00A8165D"/>
    <w:rsid w:val="00A816C9"/>
    <w:rsid w:val="00A818F5"/>
    <w:rsid w:val="00A81919"/>
    <w:rsid w:val="00A81949"/>
    <w:rsid w:val="00A81BBA"/>
    <w:rsid w:val="00A81BC4"/>
    <w:rsid w:val="00A81D2A"/>
    <w:rsid w:val="00A81FC4"/>
    <w:rsid w:val="00A82114"/>
    <w:rsid w:val="00A8214B"/>
    <w:rsid w:val="00A82370"/>
    <w:rsid w:val="00A8250C"/>
    <w:rsid w:val="00A82542"/>
    <w:rsid w:val="00A8267C"/>
    <w:rsid w:val="00A8282A"/>
    <w:rsid w:val="00A82B21"/>
    <w:rsid w:val="00A82DB3"/>
    <w:rsid w:val="00A82F5C"/>
    <w:rsid w:val="00A82F8A"/>
    <w:rsid w:val="00A8300D"/>
    <w:rsid w:val="00A83185"/>
    <w:rsid w:val="00A831B4"/>
    <w:rsid w:val="00A83569"/>
    <w:rsid w:val="00A836D7"/>
    <w:rsid w:val="00A836DB"/>
    <w:rsid w:val="00A837FC"/>
    <w:rsid w:val="00A83811"/>
    <w:rsid w:val="00A83AFA"/>
    <w:rsid w:val="00A83B4A"/>
    <w:rsid w:val="00A83C82"/>
    <w:rsid w:val="00A83C90"/>
    <w:rsid w:val="00A83CC7"/>
    <w:rsid w:val="00A83CF2"/>
    <w:rsid w:val="00A83E87"/>
    <w:rsid w:val="00A8471A"/>
    <w:rsid w:val="00A84A55"/>
    <w:rsid w:val="00A84B27"/>
    <w:rsid w:val="00A84D98"/>
    <w:rsid w:val="00A84E42"/>
    <w:rsid w:val="00A84ECA"/>
    <w:rsid w:val="00A853F9"/>
    <w:rsid w:val="00A85441"/>
    <w:rsid w:val="00A8553F"/>
    <w:rsid w:val="00A855EB"/>
    <w:rsid w:val="00A8561F"/>
    <w:rsid w:val="00A85774"/>
    <w:rsid w:val="00A8578A"/>
    <w:rsid w:val="00A857FC"/>
    <w:rsid w:val="00A85926"/>
    <w:rsid w:val="00A85994"/>
    <w:rsid w:val="00A859D2"/>
    <w:rsid w:val="00A85B1F"/>
    <w:rsid w:val="00A85CD7"/>
    <w:rsid w:val="00A85CE8"/>
    <w:rsid w:val="00A85E1C"/>
    <w:rsid w:val="00A86412"/>
    <w:rsid w:val="00A864CE"/>
    <w:rsid w:val="00A865F0"/>
    <w:rsid w:val="00A8666A"/>
    <w:rsid w:val="00A8677E"/>
    <w:rsid w:val="00A8685C"/>
    <w:rsid w:val="00A869A1"/>
    <w:rsid w:val="00A869D3"/>
    <w:rsid w:val="00A86B1B"/>
    <w:rsid w:val="00A86CA8"/>
    <w:rsid w:val="00A86D64"/>
    <w:rsid w:val="00A86E70"/>
    <w:rsid w:val="00A87098"/>
    <w:rsid w:val="00A87507"/>
    <w:rsid w:val="00A8757E"/>
    <w:rsid w:val="00A875CD"/>
    <w:rsid w:val="00A8773A"/>
    <w:rsid w:val="00A878B2"/>
    <w:rsid w:val="00A87BC2"/>
    <w:rsid w:val="00A87E1B"/>
    <w:rsid w:val="00A87E72"/>
    <w:rsid w:val="00A87F02"/>
    <w:rsid w:val="00A87FFE"/>
    <w:rsid w:val="00A90034"/>
    <w:rsid w:val="00A9030C"/>
    <w:rsid w:val="00A903D2"/>
    <w:rsid w:val="00A904DA"/>
    <w:rsid w:val="00A905BF"/>
    <w:rsid w:val="00A909BC"/>
    <w:rsid w:val="00A90BA8"/>
    <w:rsid w:val="00A90C79"/>
    <w:rsid w:val="00A90DEC"/>
    <w:rsid w:val="00A90E53"/>
    <w:rsid w:val="00A90F00"/>
    <w:rsid w:val="00A910F7"/>
    <w:rsid w:val="00A9133F"/>
    <w:rsid w:val="00A91405"/>
    <w:rsid w:val="00A91573"/>
    <w:rsid w:val="00A9173F"/>
    <w:rsid w:val="00A9195C"/>
    <w:rsid w:val="00A91C85"/>
    <w:rsid w:val="00A91EDA"/>
    <w:rsid w:val="00A91F3D"/>
    <w:rsid w:val="00A92147"/>
    <w:rsid w:val="00A921BB"/>
    <w:rsid w:val="00A921EE"/>
    <w:rsid w:val="00A922E1"/>
    <w:rsid w:val="00A924E3"/>
    <w:rsid w:val="00A926A6"/>
    <w:rsid w:val="00A92806"/>
    <w:rsid w:val="00A92949"/>
    <w:rsid w:val="00A929EA"/>
    <w:rsid w:val="00A92B34"/>
    <w:rsid w:val="00A92CF2"/>
    <w:rsid w:val="00A92D0D"/>
    <w:rsid w:val="00A92D40"/>
    <w:rsid w:val="00A92F60"/>
    <w:rsid w:val="00A92FB5"/>
    <w:rsid w:val="00A9349D"/>
    <w:rsid w:val="00A935B3"/>
    <w:rsid w:val="00A935E3"/>
    <w:rsid w:val="00A936C2"/>
    <w:rsid w:val="00A93825"/>
    <w:rsid w:val="00A93852"/>
    <w:rsid w:val="00A938FF"/>
    <w:rsid w:val="00A93C6F"/>
    <w:rsid w:val="00A93CDB"/>
    <w:rsid w:val="00A93DE4"/>
    <w:rsid w:val="00A93F53"/>
    <w:rsid w:val="00A93FEE"/>
    <w:rsid w:val="00A94029"/>
    <w:rsid w:val="00A94082"/>
    <w:rsid w:val="00A940BE"/>
    <w:rsid w:val="00A941C6"/>
    <w:rsid w:val="00A941F3"/>
    <w:rsid w:val="00A9427C"/>
    <w:rsid w:val="00A94302"/>
    <w:rsid w:val="00A94499"/>
    <w:rsid w:val="00A944F2"/>
    <w:rsid w:val="00A94636"/>
    <w:rsid w:val="00A9475F"/>
    <w:rsid w:val="00A94877"/>
    <w:rsid w:val="00A949DE"/>
    <w:rsid w:val="00A94A8C"/>
    <w:rsid w:val="00A94B4F"/>
    <w:rsid w:val="00A94B57"/>
    <w:rsid w:val="00A94B5B"/>
    <w:rsid w:val="00A94DA4"/>
    <w:rsid w:val="00A94DB0"/>
    <w:rsid w:val="00A94EF9"/>
    <w:rsid w:val="00A9504D"/>
    <w:rsid w:val="00A9516A"/>
    <w:rsid w:val="00A9523D"/>
    <w:rsid w:val="00A95565"/>
    <w:rsid w:val="00A95866"/>
    <w:rsid w:val="00A95917"/>
    <w:rsid w:val="00A95AC5"/>
    <w:rsid w:val="00A95C89"/>
    <w:rsid w:val="00A95DF6"/>
    <w:rsid w:val="00A95F5E"/>
    <w:rsid w:val="00A9600A"/>
    <w:rsid w:val="00A96019"/>
    <w:rsid w:val="00A961FE"/>
    <w:rsid w:val="00A9646C"/>
    <w:rsid w:val="00A965F8"/>
    <w:rsid w:val="00A9666D"/>
    <w:rsid w:val="00A966D1"/>
    <w:rsid w:val="00A966F3"/>
    <w:rsid w:val="00A968F9"/>
    <w:rsid w:val="00A96934"/>
    <w:rsid w:val="00A96981"/>
    <w:rsid w:val="00A96C3E"/>
    <w:rsid w:val="00A96EE8"/>
    <w:rsid w:val="00A97178"/>
    <w:rsid w:val="00A978EC"/>
    <w:rsid w:val="00A979E4"/>
    <w:rsid w:val="00A97B93"/>
    <w:rsid w:val="00A97C39"/>
    <w:rsid w:val="00A97CAE"/>
    <w:rsid w:val="00A97FCF"/>
    <w:rsid w:val="00AA00CE"/>
    <w:rsid w:val="00AA00F8"/>
    <w:rsid w:val="00AA0289"/>
    <w:rsid w:val="00AA02CC"/>
    <w:rsid w:val="00AA0345"/>
    <w:rsid w:val="00AA03D6"/>
    <w:rsid w:val="00AA058B"/>
    <w:rsid w:val="00AA05D5"/>
    <w:rsid w:val="00AA06B5"/>
    <w:rsid w:val="00AA0A7C"/>
    <w:rsid w:val="00AA0BF6"/>
    <w:rsid w:val="00AA0CE7"/>
    <w:rsid w:val="00AA0F4B"/>
    <w:rsid w:val="00AA1049"/>
    <w:rsid w:val="00AA107D"/>
    <w:rsid w:val="00AA111B"/>
    <w:rsid w:val="00AA1123"/>
    <w:rsid w:val="00AA1243"/>
    <w:rsid w:val="00AA197B"/>
    <w:rsid w:val="00AA1AB5"/>
    <w:rsid w:val="00AA1BAC"/>
    <w:rsid w:val="00AA1C13"/>
    <w:rsid w:val="00AA1D85"/>
    <w:rsid w:val="00AA1E7C"/>
    <w:rsid w:val="00AA1F12"/>
    <w:rsid w:val="00AA1FA4"/>
    <w:rsid w:val="00AA20DC"/>
    <w:rsid w:val="00AA2266"/>
    <w:rsid w:val="00AA22AE"/>
    <w:rsid w:val="00AA2643"/>
    <w:rsid w:val="00AA28E8"/>
    <w:rsid w:val="00AA2A5D"/>
    <w:rsid w:val="00AA2B08"/>
    <w:rsid w:val="00AA2B1F"/>
    <w:rsid w:val="00AA2B92"/>
    <w:rsid w:val="00AA2C4E"/>
    <w:rsid w:val="00AA31CF"/>
    <w:rsid w:val="00AA333D"/>
    <w:rsid w:val="00AA336C"/>
    <w:rsid w:val="00AA33EE"/>
    <w:rsid w:val="00AA3478"/>
    <w:rsid w:val="00AA36A5"/>
    <w:rsid w:val="00AA3705"/>
    <w:rsid w:val="00AA3794"/>
    <w:rsid w:val="00AA37AE"/>
    <w:rsid w:val="00AA383D"/>
    <w:rsid w:val="00AA39B6"/>
    <w:rsid w:val="00AA3A5A"/>
    <w:rsid w:val="00AA3B08"/>
    <w:rsid w:val="00AA3B7B"/>
    <w:rsid w:val="00AA3BAB"/>
    <w:rsid w:val="00AA3C64"/>
    <w:rsid w:val="00AA3C7C"/>
    <w:rsid w:val="00AA3CD5"/>
    <w:rsid w:val="00AA3CF9"/>
    <w:rsid w:val="00AA3D9C"/>
    <w:rsid w:val="00AA3DFE"/>
    <w:rsid w:val="00AA3E55"/>
    <w:rsid w:val="00AA3EA3"/>
    <w:rsid w:val="00AA3F32"/>
    <w:rsid w:val="00AA3FEE"/>
    <w:rsid w:val="00AA4077"/>
    <w:rsid w:val="00AA4178"/>
    <w:rsid w:val="00AA4342"/>
    <w:rsid w:val="00AA44A5"/>
    <w:rsid w:val="00AA4525"/>
    <w:rsid w:val="00AA46F9"/>
    <w:rsid w:val="00AA49FF"/>
    <w:rsid w:val="00AA4B9A"/>
    <w:rsid w:val="00AA4BDE"/>
    <w:rsid w:val="00AA4C9C"/>
    <w:rsid w:val="00AA4DC0"/>
    <w:rsid w:val="00AA4E83"/>
    <w:rsid w:val="00AA4E8C"/>
    <w:rsid w:val="00AA4EED"/>
    <w:rsid w:val="00AA5001"/>
    <w:rsid w:val="00AA5156"/>
    <w:rsid w:val="00AA54DA"/>
    <w:rsid w:val="00AA55F8"/>
    <w:rsid w:val="00AA58C9"/>
    <w:rsid w:val="00AA5960"/>
    <w:rsid w:val="00AA5D50"/>
    <w:rsid w:val="00AA6005"/>
    <w:rsid w:val="00AA6062"/>
    <w:rsid w:val="00AA60D6"/>
    <w:rsid w:val="00AA6186"/>
    <w:rsid w:val="00AA61F4"/>
    <w:rsid w:val="00AA6263"/>
    <w:rsid w:val="00AA645A"/>
    <w:rsid w:val="00AA6563"/>
    <w:rsid w:val="00AA67B6"/>
    <w:rsid w:val="00AA684C"/>
    <w:rsid w:val="00AA68B2"/>
    <w:rsid w:val="00AA6988"/>
    <w:rsid w:val="00AA6B41"/>
    <w:rsid w:val="00AA6B92"/>
    <w:rsid w:val="00AA6C24"/>
    <w:rsid w:val="00AA6DE1"/>
    <w:rsid w:val="00AA70E3"/>
    <w:rsid w:val="00AA70FE"/>
    <w:rsid w:val="00AA72AA"/>
    <w:rsid w:val="00AA72AC"/>
    <w:rsid w:val="00AA74FC"/>
    <w:rsid w:val="00AA7513"/>
    <w:rsid w:val="00AA76F7"/>
    <w:rsid w:val="00AA7867"/>
    <w:rsid w:val="00AA7A32"/>
    <w:rsid w:val="00AA7CA4"/>
    <w:rsid w:val="00AA7F8E"/>
    <w:rsid w:val="00AA7FB9"/>
    <w:rsid w:val="00AB0109"/>
    <w:rsid w:val="00AB02F4"/>
    <w:rsid w:val="00AB03BD"/>
    <w:rsid w:val="00AB0472"/>
    <w:rsid w:val="00AB0738"/>
    <w:rsid w:val="00AB0766"/>
    <w:rsid w:val="00AB076D"/>
    <w:rsid w:val="00AB0799"/>
    <w:rsid w:val="00AB0811"/>
    <w:rsid w:val="00AB08FD"/>
    <w:rsid w:val="00AB0966"/>
    <w:rsid w:val="00AB09E8"/>
    <w:rsid w:val="00AB0A77"/>
    <w:rsid w:val="00AB0AF1"/>
    <w:rsid w:val="00AB0BE3"/>
    <w:rsid w:val="00AB0CDF"/>
    <w:rsid w:val="00AB0CF9"/>
    <w:rsid w:val="00AB0D2B"/>
    <w:rsid w:val="00AB0F67"/>
    <w:rsid w:val="00AB0F71"/>
    <w:rsid w:val="00AB11BA"/>
    <w:rsid w:val="00AB14F0"/>
    <w:rsid w:val="00AB1772"/>
    <w:rsid w:val="00AB18D3"/>
    <w:rsid w:val="00AB19E8"/>
    <w:rsid w:val="00AB1FB7"/>
    <w:rsid w:val="00AB214C"/>
    <w:rsid w:val="00AB21BD"/>
    <w:rsid w:val="00AB25C7"/>
    <w:rsid w:val="00AB25D0"/>
    <w:rsid w:val="00AB2814"/>
    <w:rsid w:val="00AB2956"/>
    <w:rsid w:val="00AB2AEC"/>
    <w:rsid w:val="00AB2CDD"/>
    <w:rsid w:val="00AB2E1A"/>
    <w:rsid w:val="00AB2E45"/>
    <w:rsid w:val="00AB2F8B"/>
    <w:rsid w:val="00AB2FC2"/>
    <w:rsid w:val="00AB30C0"/>
    <w:rsid w:val="00AB31A8"/>
    <w:rsid w:val="00AB3A6A"/>
    <w:rsid w:val="00AB3ACE"/>
    <w:rsid w:val="00AB3AD3"/>
    <w:rsid w:val="00AB3B3B"/>
    <w:rsid w:val="00AB3B5E"/>
    <w:rsid w:val="00AB3C1A"/>
    <w:rsid w:val="00AB3D2A"/>
    <w:rsid w:val="00AB3D66"/>
    <w:rsid w:val="00AB3DD2"/>
    <w:rsid w:val="00AB4149"/>
    <w:rsid w:val="00AB41A5"/>
    <w:rsid w:val="00AB4300"/>
    <w:rsid w:val="00AB4742"/>
    <w:rsid w:val="00AB474A"/>
    <w:rsid w:val="00AB49BF"/>
    <w:rsid w:val="00AB49EE"/>
    <w:rsid w:val="00AB4B66"/>
    <w:rsid w:val="00AB4CA2"/>
    <w:rsid w:val="00AB4DC2"/>
    <w:rsid w:val="00AB4DF1"/>
    <w:rsid w:val="00AB4E0B"/>
    <w:rsid w:val="00AB4F70"/>
    <w:rsid w:val="00AB50DC"/>
    <w:rsid w:val="00AB51DD"/>
    <w:rsid w:val="00AB577D"/>
    <w:rsid w:val="00AB578F"/>
    <w:rsid w:val="00AB57CC"/>
    <w:rsid w:val="00AB593C"/>
    <w:rsid w:val="00AB5E88"/>
    <w:rsid w:val="00AB5EBF"/>
    <w:rsid w:val="00AB5F04"/>
    <w:rsid w:val="00AB5FA6"/>
    <w:rsid w:val="00AB62A4"/>
    <w:rsid w:val="00AB63F6"/>
    <w:rsid w:val="00AB642C"/>
    <w:rsid w:val="00AB6530"/>
    <w:rsid w:val="00AB6820"/>
    <w:rsid w:val="00AB688C"/>
    <w:rsid w:val="00AB6A13"/>
    <w:rsid w:val="00AB6A74"/>
    <w:rsid w:val="00AB6C0B"/>
    <w:rsid w:val="00AB6F12"/>
    <w:rsid w:val="00AB6F5D"/>
    <w:rsid w:val="00AB71C5"/>
    <w:rsid w:val="00AB7200"/>
    <w:rsid w:val="00AB728D"/>
    <w:rsid w:val="00AB72B1"/>
    <w:rsid w:val="00AB7618"/>
    <w:rsid w:val="00AB7631"/>
    <w:rsid w:val="00AB775D"/>
    <w:rsid w:val="00AB78FF"/>
    <w:rsid w:val="00AB7911"/>
    <w:rsid w:val="00AB7B57"/>
    <w:rsid w:val="00AB7BDF"/>
    <w:rsid w:val="00AB7CFD"/>
    <w:rsid w:val="00AB7DFB"/>
    <w:rsid w:val="00AB7E7E"/>
    <w:rsid w:val="00AC0059"/>
    <w:rsid w:val="00AC008C"/>
    <w:rsid w:val="00AC030F"/>
    <w:rsid w:val="00AC03B4"/>
    <w:rsid w:val="00AC03BA"/>
    <w:rsid w:val="00AC0467"/>
    <w:rsid w:val="00AC04A9"/>
    <w:rsid w:val="00AC0517"/>
    <w:rsid w:val="00AC051C"/>
    <w:rsid w:val="00AC059A"/>
    <w:rsid w:val="00AC05C2"/>
    <w:rsid w:val="00AC0697"/>
    <w:rsid w:val="00AC073D"/>
    <w:rsid w:val="00AC0768"/>
    <w:rsid w:val="00AC07DC"/>
    <w:rsid w:val="00AC08C7"/>
    <w:rsid w:val="00AC0A5F"/>
    <w:rsid w:val="00AC0BC8"/>
    <w:rsid w:val="00AC0F83"/>
    <w:rsid w:val="00AC118B"/>
    <w:rsid w:val="00AC12AE"/>
    <w:rsid w:val="00AC12E3"/>
    <w:rsid w:val="00AC138D"/>
    <w:rsid w:val="00AC13DC"/>
    <w:rsid w:val="00AC1404"/>
    <w:rsid w:val="00AC160E"/>
    <w:rsid w:val="00AC1AD4"/>
    <w:rsid w:val="00AC1B45"/>
    <w:rsid w:val="00AC1B71"/>
    <w:rsid w:val="00AC1B8C"/>
    <w:rsid w:val="00AC1E93"/>
    <w:rsid w:val="00AC1EF3"/>
    <w:rsid w:val="00AC210E"/>
    <w:rsid w:val="00AC21E5"/>
    <w:rsid w:val="00AC224F"/>
    <w:rsid w:val="00AC249A"/>
    <w:rsid w:val="00AC2697"/>
    <w:rsid w:val="00AC2A94"/>
    <w:rsid w:val="00AC2B02"/>
    <w:rsid w:val="00AC2C25"/>
    <w:rsid w:val="00AC2C3E"/>
    <w:rsid w:val="00AC2E36"/>
    <w:rsid w:val="00AC3428"/>
    <w:rsid w:val="00AC343C"/>
    <w:rsid w:val="00AC34CC"/>
    <w:rsid w:val="00AC3710"/>
    <w:rsid w:val="00AC3AE8"/>
    <w:rsid w:val="00AC3CC7"/>
    <w:rsid w:val="00AC3D0A"/>
    <w:rsid w:val="00AC3D45"/>
    <w:rsid w:val="00AC3D96"/>
    <w:rsid w:val="00AC3F2F"/>
    <w:rsid w:val="00AC3F41"/>
    <w:rsid w:val="00AC3F44"/>
    <w:rsid w:val="00AC4265"/>
    <w:rsid w:val="00AC43DD"/>
    <w:rsid w:val="00AC4796"/>
    <w:rsid w:val="00AC47B6"/>
    <w:rsid w:val="00AC4B96"/>
    <w:rsid w:val="00AC4FDB"/>
    <w:rsid w:val="00AC5429"/>
    <w:rsid w:val="00AC54A2"/>
    <w:rsid w:val="00AC5574"/>
    <w:rsid w:val="00AC560C"/>
    <w:rsid w:val="00AC5614"/>
    <w:rsid w:val="00AC5675"/>
    <w:rsid w:val="00AC569D"/>
    <w:rsid w:val="00AC56E7"/>
    <w:rsid w:val="00AC5738"/>
    <w:rsid w:val="00AC580B"/>
    <w:rsid w:val="00AC592E"/>
    <w:rsid w:val="00AC5A63"/>
    <w:rsid w:val="00AC5B65"/>
    <w:rsid w:val="00AC5E0D"/>
    <w:rsid w:val="00AC5FFA"/>
    <w:rsid w:val="00AC6363"/>
    <w:rsid w:val="00AC63F2"/>
    <w:rsid w:val="00AC6546"/>
    <w:rsid w:val="00AC6837"/>
    <w:rsid w:val="00AC6A21"/>
    <w:rsid w:val="00AC6B5C"/>
    <w:rsid w:val="00AC6BDF"/>
    <w:rsid w:val="00AC6DC6"/>
    <w:rsid w:val="00AC6EB2"/>
    <w:rsid w:val="00AC6EF5"/>
    <w:rsid w:val="00AC6F25"/>
    <w:rsid w:val="00AC7129"/>
    <w:rsid w:val="00AC714A"/>
    <w:rsid w:val="00AC71E4"/>
    <w:rsid w:val="00AC733F"/>
    <w:rsid w:val="00AC76D6"/>
    <w:rsid w:val="00AC7836"/>
    <w:rsid w:val="00AC78F8"/>
    <w:rsid w:val="00AC79F5"/>
    <w:rsid w:val="00AC7AEC"/>
    <w:rsid w:val="00AC7BBF"/>
    <w:rsid w:val="00AC7E2B"/>
    <w:rsid w:val="00AC7F1A"/>
    <w:rsid w:val="00AC7F8C"/>
    <w:rsid w:val="00AC7FD0"/>
    <w:rsid w:val="00AD001A"/>
    <w:rsid w:val="00AD0039"/>
    <w:rsid w:val="00AD00DC"/>
    <w:rsid w:val="00AD03D2"/>
    <w:rsid w:val="00AD0411"/>
    <w:rsid w:val="00AD0461"/>
    <w:rsid w:val="00AD04A6"/>
    <w:rsid w:val="00AD04AA"/>
    <w:rsid w:val="00AD05F2"/>
    <w:rsid w:val="00AD06B1"/>
    <w:rsid w:val="00AD0717"/>
    <w:rsid w:val="00AD09D2"/>
    <w:rsid w:val="00AD0B57"/>
    <w:rsid w:val="00AD0BAE"/>
    <w:rsid w:val="00AD0BDD"/>
    <w:rsid w:val="00AD0C03"/>
    <w:rsid w:val="00AD0D48"/>
    <w:rsid w:val="00AD0D9B"/>
    <w:rsid w:val="00AD0F66"/>
    <w:rsid w:val="00AD0F73"/>
    <w:rsid w:val="00AD105F"/>
    <w:rsid w:val="00AD15F2"/>
    <w:rsid w:val="00AD1AF5"/>
    <w:rsid w:val="00AD1EBB"/>
    <w:rsid w:val="00AD2166"/>
    <w:rsid w:val="00AD2175"/>
    <w:rsid w:val="00AD21FA"/>
    <w:rsid w:val="00AD2272"/>
    <w:rsid w:val="00AD23D7"/>
    <w:rsid w:val="00AD273D"/>
    <w:rsid w:val="00AD29E3"/>
    <w:rsid w:val="00AD29EF"/>
    <w:rsid w:val="00AD2BE2"/>
    <w:rsid w:val="00AD2C23"/>
    <w:rsid w:val="00AD3222"/>
    <w:rsid w:val="00AD32CA"/>
    <w:rsid w:val="00AD365F"/>
    <w:rsid w:val="00AD3E06"/>
    <w:rsid w:val="00AD406B"/>
    <w:rsid w:val="00AD407C"/>
    <w:rsid w:val="00AD415D"/>
    <w:rsid w:val="00AD41AF"/>
    <w:rsid w:val="00AD4219"/>
    <w:rsid w:val="00AD48C3"/>
    <w:rsid w:val="00AD48FC"/>
    <w:rsid w:val="00AD496B"/>
    <w:rsid w:val="00AD49C7"/>
    <w:rsid w:val="00AD49CC"/>
    <w:rsid w:val="00AD4BFF"/>
    <w:rsid w:val="00AD4F9E"/>
    <w:rsid w:val="00AD5100"/>
    <w:rsid w:val="00AD5256"/>
    <w:rsid w:val="00AD52B4"/>
    <w:rsid w:val="00AD5328"/>
    <w:rsid w:val="00AD5488"/>
    <w:rsid w:val="00AD551C"/>
    <w:rsid w:val="00AD554F"/>
    <w:rsid w:val="00AD5683"/>
    <w:rsid w:val="00AD571E"/>
    <w:rsid w:val="00AD579D"/>
    <w:rsid w:val="00AD5B29"/>
    <w:rsid w:val="00AD5D81"/>
    <w:rsid w:val="00AD5DC5"/>
    <w:rsid w:val="00AD5F4F"/>
    <w:rsid w:val="00AD60E0"/>
    <w:rsid w:val="00AD6108"/>
    <w:rsid w:val="00AD6343"/>
    <w:rsid w:val="00AD637A"/>
    <w:rsid w:val="00AD63AA"/>
    <w:rsid w:val="00AD649A"/>
    <w:rsid w:val="00AD64C3"/>
    <w:rsid w:val="00AD6510"/>
    <w:rsid w:val="00AD6529"/>
    <w:rsid w:val="00AD669D"/>
    <w:rsid w:val="00AD67AE"/>
    <w:rsid w:val="00AD6994"/>
    <w:rsid w:val="00AD6C90"/>
    <w:rsid w:val="00AD6D35"/>
    <w:rsid w:val="00AD6DD3"/>
    <w:rsid w:val="00AD71AA"/>
    <w:rsid w:val="00AD72C8"/>
    <w:rsid w:val="00AD7433"/>
    <w:rsid w:val="00AD74DE"/>
    <w:rsid w:val="00AD762B"/>
    <w:rsid w:val="00AD7911"/>
    <w:rsid w:val="00AD7B79"/>
    <w:rsid w:val="00AD7C0F"/>
    <w:rsid w:val="00AD7EA6"/>
    <w:rsid w:val="00AE011B"/>
    <w:rsid w:val="00AE01B7"/>
    <w:rsid w:val="00AE0215"/>
    <w:rsid w:val="00AE036A"/>
    <w:rsid w:val="00AE0438"/>
    <w:rsid w:val="00AE06AF"/>
    <w:rsid w:val="00AE0834"/>
    <w:rsid w:val="00AE092B"/>
    <w:rsid w:val="00AE0A22"/>
    <w:rsid w:val="00AE0B17"/>
    <w:rsid w:val="00AE0C94"/>
    <w:rsid w:val="00AE0FA7"/>
    <w:rsid w:val="00AE1051"/>
    <w:rsid w:val="00AE11EC"/>
    <w:rsid w:val="00AE120D"/>
    <w:rsid w:val="00AE12C0"/>
    <w:rsid w:val="00AE1652"/>
    <w:rsid w:val="00AE1669"/>
    <w:rsid w:val="00AE17A4"/>
    <w:rsid w:val="00AE18D2"/>
    <w:rsid w:val="00AE199A"/>
    <w:rsid w:val="00AE1AF6"/>
    <w:rsid w:val="00AE1C3E"/>
    <w:rsid w:val="00AE1C83"/>
    <w:rsid w:val="00AE1F61"/>
    <w:rsid w:val="00AE1FA0"/>
    <w:rsid w:val="00AE1FA8"/>
    <w:rsid w:val="00AE20CC"/>
    <w:rsid w:val="00AE21AA"/>
    <w:rsid w:val="00AE2212"/>
    <w:rsid w:val="00AE22BE"/>
    <w:rsid w:val="00AE236C"/>
    <w:rsid w:val="00AE24A5"/>
    <w:rsid w:val="00AE260B"/>
    <w:rsid w:val="00AE26BE"/>
    <w:rsid w:val="00AE27F5"/>
    <w:rsid w:val="00AE2C72"/>
    <w:rsid w:val="00AE2CF2"/>
    <w:rsid w:val="00AE2EC9"/>
    <w:rsid w:val="00AE2F14"/>
    <w:rsid w:val="00AE2FD8"/>
    <w:rsid w:val="00AE30D5"/>
    <w:rsid w:val="00AE3466"/>
    <w:rsid w:val="00AE3521"/>
    <w:rsid w:val="00AE37CA"/>
    <w:rsid w:val="00AE3889"/>
    <w:rsid w:val="00AE3A53"/>
    <w:rsid w:val="00AE3E5E"/>
    <w:rsid w:val="00AE40EC"/>
    <w:rsid w:val="00AE41C0"/>
    <w:rsid w:val="00AE435D"/>
    <w:rsid w:val="00AE435F"/>
    <w:rsid w:val="00AE43C4"/>
    <w:rsid w:val="00AE4771"/>
    <w:rsid w:val="00AE47F9"/>
    <w:rsid w:val="00AE47FB"/>
    <w:rsid w:val="00AE4969"/>
    <w:rsid w:val="00AE49D0"/>
    <w:rsid w:val="00AE49FD"/>
    <w:rsid w:val="00AE4A81"/>
    <w:rsid w:val="00AE4B31"/>
    <w:rsid w:val="00AE4C69"/>
    <w:rsid w:val="00AE4E67"/>
    <w:rsid w:val="00AE4F6D"/>
    <w:rsid w:val="00AE5126"/>
    <w:rsid w:val="00AE525F"/>
    <w:rsid w:val="00AE537E"/>
    <w:rsid w:val="00AE5482"/>
    <w:rsid w:val="00AE5573"/>
    <w:rsid w:val="00AE5711"/>
    <w:rsid w:val="00AE57E7"/>
    <w:rsid w:val="00AE586B"/>
    <w:rsid w:val="00AE59F4"/>
    <w:rsid w:val="00AE5A32"/>
    <w:rsid w:val="00AE5B4F"/>
    <w:rsid w:val="00AE5BF4"/>
    <w:rsid w:val="00AE5BFC"/>
    <w:rsid w:val="00AE5C16"/>
    <w:rsid w:val="00AE5C8C"/>
    <w:rsid w:val="00AE5FB6"/>
    <w:rsid w:val="00AE64BC"/>
    <w:rsid w:val="00AE657B"/>
    <w:rsid w:val="00AE666E"/>
    <w:rsid w:val="00AE67AE"/>
    <w:rsid w:val="00AE6936"/>
    <w:rsid w:val="00AE6BB0"/>
    <w:rsid w:val="00AE6DBF"/>
    <w:rsid w:val="00AE6F73"/>
    <w:rsid w:val="00AE7262"/>
    <w:rsid w:val="00AE73AF"/>
    <w:rsid w:val="00AE73DA"/>
    <w:rsid w:val="00AE7481"/>
    <w:rsid w:val="00AE74FD"/>
    <w:rsid w:val="00AE7523"/>
    <w:rsid w:val="00AE79C8"/>
    <w:rsid w:val="00AE7A32"/>
    <w:rsid w:val="00AE7D67"/>
    <w:rsid w:val="00AE7D93"/>
    <w:rsid w:val="00AE7E81"/>
    <w:rsid w:val="00AE7F7E"/>
    <w:rsid w:val="00AE7FAC"/>
    <w:rsid w:val="00AF02C0"/>
    <w:rsid w:val="00AF036D"/>
    <w:rsid w:val="00AF042B"/>
    <w:rsid w:val="00AF0521"/>
    <w:rsid w:val="00AF053A"/>
    <w:rsid w:val="00AF0650"/>
    <w:rsid w:val="00AF06FF"/>
    <w:rsid w:val="00AF079B"/>
    <w:rsid w:val="00AF0805"/>
    <w:rsid w:val="00AF080B"/>
    <w:rsid w:val="00AF0B74"/>
    <w:rsid w:val="00AF0E20"/>
    <w:rsid w:val="00AF0EEE"/>
    <w:rsid w:val="00AF1085"/>
    <w:rsid w:val="00AF10D7"/>
    <w:rsid w:val="00AF1279"/>
    <w:rsid w:val="00AF1303"/>
    <w:rsid w:val="00AF1421"/>
    <w:rsid w:val="00AF17D4"/>
    <w:rsid w:val="00AF17EF"/>
    <w:rsid w:val="00AF19F8"/>
    <w:rsid w:val="00AF1B2E"/>
    <w:rsid w:val="00AF1CB5"/>
    <w:rsid w:val="00AF1D9D"/>
    <w:rsid w:val="00AF1F46"/>
    <w:rsid w:val="00AF2018"/>
    <w:rsid w:val="00AF203D"/>
    <w:rsid w:val="00AF2214"/>
    <w:rsid w:val="00AF2283"/>
    <w:rsid w:val="00AF2465"/>
    <w:rsid w:val="00AF24CA"/>
    <w:rsid w:val="00AF2531"/>
    <w:rsid w:val="00AF2571"/>
    <w:rsid w:val="00AF28FF"/>
    <w:rsid w:val="00AF2935"/>
    <w:rsid w:val="00AF29DB"/>
    <w:rsid w:val="00AF2A1C"/>
    <w:rsid w:val="00AF2AF2"/>
    <w:rsid w:val="00AF2D33"/>
    <w:rsid w:val="00AF2F9A"/>
    <w:rsid w:val="00AF3262"/>
    <w:rsid w:val="00AF3288"/>
    <w:rsid w:val="00AF346B"/>
    <w:rsid w:val="00AF3611"/>
    <w:rsid w:val="00AF38C6"/>
    <w:rsid w:val="00AF3AD5"/>
    <w:rsid w:val="00AF3C72"/>
    <w:rsid w:val="00AF3C9A"/>
    <w:rsid w:val="00AF3DB9"/>
    <w:rsid w:val="00AF3E67"/>
    <w:rsid w:val="00AF3EE2"/>
    <w:rsid w:val="00AF40AA"/>
    <w:rsid w:val="00AF412A"/>
    <w:rsid w:val="00AF415D"/>
    <w:rsid w:val="00AF420C"/>
    <w:rsid w:val="00AF422B"/>
    <w:rsid w:val="00AF4273"/>
    <w:rsid w:val="00AF42AF"/>
    <w:rsid w:val="00AF45D5"/>
    <w:rsid w:val="00AF45FB"/>
    <w:rsid w:val="00AF460B"/>
    <w:rsid w:val="00AF46AE"/>
    <w:rsid w:val="00AF471E"/>
    <w:rsid w:val="00AF472A"/>
    <w:rsid w:val="00AF4817"/>
    <w:rsid w:val="00AF48CF"/>
    <w:rsid w:val="00AF490C"/>
    <w:rsid w:val="00AF4976"/>
    <w:rsid w:val="00AF49EC"/>
    <w:rsid w:val="00AF4B7B"/>
    <w:rsid w:val="00AF4BFA"/>
    <w:rsid w:val="00AF4C79"/>
    <w:rsid w:val="00AF4ED5"/>
    <w:rsid w:val="00AF4F25"/>
    <w:rsid w:val="00AF4F26"/>
    <w:rsid w:val="00AF50C2"/>
    <w:rsid w:val="00AF50DA"/>
    <w:rsid w:val="00AF50E7"/>
    <w:rsid w:val="00AF51C2"/>
    <w:rsid w:val="00AF53A7"/>
    <w:rsid w:val="00AF553F"/>
    <w:rsid w:val="00AF5560"/>
    <w:rsid w:val="00AF5914"/>
    <w:rsid w:val="00AF5B47"/>
    <w:rsid w:val="00AF5BDD"/>
    <w:rsid w:val="00AF5CB8"/>
    <w:rsid w:val="00AF5CC9"/>
    <w:rsid w:val="00AF5D17"/>
    <w:rsid w:val="00AF5D4A"/>
    <w:rsid w:val="00AF5E4D"/>
    <w:rsid w:val="00AF5EAB"/>
    <w:rsid w:val="00AF6077"/>
    <w:rsid w:val="00AF61A6"/>
    <w:rsid w:val="00AF626D"/>
    <w:rsid w:val="00AF6297"/>
    <w:rsid w:val="00AF62C0"/>
    <w:rsid w:val="00AF62C1"/>
    <w:rsid w:val="00AF62CA"/>
    <w:rsid w:val="00AF64F5"/>
    <w:rsid w:val="00AF651C"/>
    <w:rsid w:val="00AF65F8"/>
    <w:rsid w:val="00AF6642"/>
    <w:rsid w:val="00AF66C0"/>
    <w:rsid w:val="00AF66C6"/>
    <w:rsid w:val="00AF6707"/>
    <w:rsid w:val="00AF6754"/>
    <w:rsid w:val="00AF6864"/>
    <w:rsid w:val="00AF6905"/>
    <w:rsid w:val="00AF6B05"/>
    <w:rsid w:val="00AF6C12"/>
    <w:rsid w:val="00AF6CBB"/>
    <w:rsid w:val="00AF6CDE"/>
    <w:rsid w:val="00AF6D48"/>
    <w:rsid w:val="00AF6D6D"/>
    <w:rsid w:val="00AF6D94"/>
    <w:rsid w:val="00AF7028"/>
    <w:rsid w:val="00AF7299"/>
    <w:rsid w:val="00AF73CD"/>
    <w:rsid w:val="00AF76E1"/>
    <w:rsid w:val="00AF77B0"/>
    <w:rsid w:val="00AF7872"/>
    <w:rsid w:val="00AF7BCE"/>
    <w:rsid w:val="00AF7C9B"/>
    <w:rsid w:val="00AF7F05"/>
    <w:rsid w:val="00AF7F64"/>
    <w:rsid w:val="00B0030A"/>
    <w:rsid w:val="00B005C0"/>
    <w:rsid w:val="00B005FA"/>
    <w:rsid w:val="00B00E72"/>
    <w:rsid w:val="00B00FD0"/>
    <w:rsid w:val="00B01442"/>
    <w:rsid w:val="00B01717"/>
    <w:rsid w:val="00B01733"/>
    <w:rsid w:val="00B0178A"/>
    <w:rsid w:val="00B0183C"/>
    <w:rsid w:val="00B0185F"/>
    <w:rsid w:val="00B0186A"/>
    <w:rsid w:val="00B018B5"/>
    <w:rsid w:val="00B018CC"/>
    <w:rsid w:val="00B0193D"/>
    <w:rsid w:val="00B01B54"/>
    <w:rsid w:val="00B01B94"/>
    <w:rsid w:val="00B01BA1"/>
    <w:rsid w:val="00B01DB0"/>
    <w:rsid w:val="00B01EF4"/>
    <w:rsid w:val="00B02283"/>
    <w:rsid w:val="00B022F2"/>
    <w:rsid w:val="00B023A3"/>
    <w:rsid w:val="00B0247A"/>
    <w:rsid w:val="00B02A11"/>
    <w:rsid w:val="00B02AE5"/>
    <w:rsid w:val="00B02B85"/>
    <w:rsid w:val="00B02FFB"/>
    <w:rsid w:val="00B03215"/>
    <w:rsid w:val="00B03469"/>
    <w:rsid w:val="00B0380A"/>
    <w:rsid w:val="00B038C7"/>
    <w:rsid w:val="00B0396B"/>
    <w:rsid w:val="00B03C14"/>
    <w:rsid w:val="00B03C37"/>
    <w:rsid w:val="00B03D4B"/>
    <w:rsid w:val="00B03DC7"/>
    <w:rsid w:val="00B04270"/>
    <w:rsid w:val="00B043DF"/>
    <w:rsid w:val="00B0441E"/>
    <w:rsid w:val="00B0476A"/>
    <w:rsid w:val="00B04B15"/>
    <w:rsid w:val="00B04EDA"/>
    <w:rsid w:val="00B04F81"/>
    <w:rsid w:val="00B051DB"/>
    <w:rsid w:val="00B05390"/>
    <w:rsid w:val="00B0548F"/>
    <w:rsid w:val="00B0553C"/>
    <w:rsid w:val="00B055F4"/>
    <w:rsid w:val="00B0565C"/>
    <w:rsid w:val="00B0587F"/>
    <w:rsid w:val="00B05896"/>
    <w:rsid w:val="00B05AAE"/>
    <w:rsid w:val="00B05AD4"/>
    <w:rsid w:val="00B05B7B"/>
    <w:rsid w:val="00B05BA3"/>
    <w:rsid w:val="00B05C90"/>
    <w:rsid w:val="00B05D69"/>
    <w:rsid w:val="00B05DE2"/>
    <w:rsid w:val="00B05F0A"/>
    <w:rsid w:val="00B05FA6"/>
    <w:rsid w:val="00B06024"/>
    <w:rsid w:val="00B06166"/>
    <w:rsid w:val="00B0656B"/>
    <w:rsid w:val="00B066C7"/>
    <w:rsid w:val="00B06781"/>
    <w:rsid w:val="00B06874"/>
    <w:rsid w:val="00B06921"/>
    <w:rsid w:val="00B06A63"/>
    <w:rsid w:val="00B06B12"/>
    <w:rsid w:val="00B06B44"/>
    <w:rsid w:val="00B06BA2"/>
    <w:rsid w:val="00B06C3D"/>
    <w:rsid w:val="00B06C91"/>
    <w:rsid w:val="00B06D0C"/>
    <w:rsid w:val="00B06D44"/>
    <w:rsid w:val="00B06DD8"/>
    <w:rsid w:val="00B06FE3"/>
    <w:rsid w:val="00B07130"/>
    <w:rsid w:val="00B0764E"/>
    <w:rsid w:val="00B076D7"/>
    <w:rsid w:val="00B07878"/>
    <w:rsid w:val="00B07901"/>
    <w:rsid w:val="00B07964"/>
    <w:rsid w:val="00B07C89"/>
    <w:rsid w:val="00B07CCF"/>
    <w:rsid w:val="00B07FB4"/>
    <w:rsid w:val="00B1012B"/>
    <w:rsid w:val="00B1013D"/>
    <w:rsid w:val="00B10151"/>
    <w:rsid w:val="00B10291"/>
    <w:rsid w:val="00B109D7"/>
    <w:rsid w:val="00B10CB7"/>
    <w:rsid w:val="00B10FA3"/>
    <w:rsid w:val="00B11091"/>
    <w:rsid w:val="00B11117"/>
    <w:rsid w:val="00B1164E"/>
    <w:rsid w:val="00B118B2"/>
    <w:rsid w:val="00B11C5E"/>
    <w:rsid w:val="00B12027"/>
    <w:rsid w:val="00B12087"/>
    <w:rsid w:val="00B12112"/>
    <w:rsid w:val="00B1245B"/>
    <w:rsid w:val="00B126A1"/>
    <w:rsid w:val="00B126B5"/>
    <w:rsid w:val="00B128CF"/>
    <w:rsid w:val="00B1294C"/>
    <w:rsid w:val="00B12973"/>
    <w:rsid w:val="00B12ACF"/>
    <w:rsid w:val="00B12AF0"/>
    <w:rsid w:val="00B12DDA"/>
    <w:rsid w:val="00B12DDD"/>
    <w:rsid w:val="00B130D6"/>
    <w:rsid w:val="00B13162"/>
    <w:rsid w:val="00B13177"/>
    <w:rsid w:val="00B1319C"/>
    <w:rsid w:val="00B132EB"/>
    <w:rsid w:val="00B13321"/>
    <w:rsid w:val="00B1339E"/>
    <w:rsid w:val="00B133D5"/>
    <w:rsid w:val="00B133EF"/>
    <w:rsid w:val="00B1348A"/>
    <w:rsid w:val="00B135D4"/>
    <w:rsid w:val="00B1361C"/>
    <w:rsid w:val="00B13832"/>
    <w:rsid w:val="00B138E4"/>
    <w:rsid w:val="00B139B7"/>
    <w:rsid w:val="00B1400C"/>
    <w:rsid w:val="00B14184"/>
    <w:rsid w:val="00B1457C"/>
    <w:rsid w:val="00B1477C"/>
    <w:rsid w:val="00B14817"/>
    <w:rsid w:val="00B149C3"/>
    <w:rsid w:val="00B14B4B"/>
    <w:rsid w:val="00B14BB1"/>
    <w:rsid w:val="00B14C3D"/>
    <w:rsid w:val="00B14E92"/>
    <w:rsid w:val="00B1512A"/>
    <w:rsid w:val="00B152A1"/>
    <w:rsid w:val="00B1534B"/>
    <w:rsid w:val="00B15441"/>
    <w:rsid w:val="00B154A0"/>
    <w:rsid w:val="00B15DC4"/>
    <w:rsid w:val="00B15E8C"/>
    <w:rsid w:val="00B15EC2"/>
    <w:rsid w:val="00B162E4"/>
    <w:rsid w:val="00B163C7"/>
    <w:rsid w:val="00B16531"/>
    <w:rsid w:val="00B16A31"/>
    <w:rsid w:val="00B16AE7"/>
    <w:rsid w:val="00B16AEA"/>
    <w:rsid w:val="00B16B0C"/>
    <w:rsid w:val="00B16C25"/>
    <w:rsid w:val="00B16D10"/>
    <w:rsid w:val="00B16F26"/>
    <w:rsid w:val="00B1712E"/>
    <w:rsid w:val="00B171A1"/>
    <w:rsid w:val="00B171EC"/>
    <w:rsid w:val="00B17271"/>
    <w:rsid w:val="00B172EC"/>
    <w:rsid w:val="00B17548"/>
    <w:rsid w:val="00B1758D"/>
    <w:rsid w:val="00B175DC"/>
    <w:rsid w:val="00B178E5"/>
    <w:rsid w:val="00B1790F"/>
    <w:rsid w:val="00B17A40"/>
    <w:rsid w:val="00B17B11"/>
    <w:rsid w:val="00B17B8E"/>
    <w:rsid w:val="00B17BC9"/>
    <w:rsid w:val="00B17C19"/>
    <w:rsid w:val="00B17D04"/>
    <w:rsid w:val="00B17E10"/>
    <w:rsid w:val="00B17EEF"/>
    <w:rsid w:val="00B200E5"/>
    <w:rsid w:val="00B20189"/>
    <w:rsid w:val="00B20211"/>
    <w:rsid w:val="00B20231"/>
    <w:rsid w:val="00B202DE"/>
    <w:rsid w:val="00B20692"/>
    <w:rsid w:val="00B2078C"/>
    <w:rsid w:val="00B207A7"/>
    <w:rsid w:val="00B207AE"/>
    <w:rsid w:val="00B20B73"/>
    <w:rsid w:val="00B20CF6"/>
    <w:rsid w:val="00B20D6A"/>
    <w:rsid w:val="00B20DEA"/>
    <w:rsid w:val="00B20F09"/>
    <w:rsid w:val="00B21168"/>
    <w:rsid w:val="00B2187B"/>
    <w:rsid w:val="00B21B95"/>
    <w:rsid w:val="00B21C6B"/>
    <w:rsid w:val="00B21CBB"/>
    <w:rsid w:val="00B21DBF"/>
    <w:rsid w:val="00B21F4D"/>
    <w:rsid w:val="00B21FA0"/>
    <w:rsid w:val="00B2203B"/>
    <w:rsid w:val="00B22204"/>
    <w:rsid w:val="00B2229A"/>
    <w:rsid w:val="00B222CA"/>
    <w:rsid w:val="00B22836"/>
    <w:rsid w:val="00B228D2"/>
    <w:rsid w:val="00B22933"/>
    <w:rsid w:val="00B22963"/>
    <w:rsid w:val="00B229EE"/>
    <w:rsid w:val="00B22A36"/>
    <w:rsid w:val="00B22A6E"/>
    <w:rsid w:val="00B22AB3"/>
    <w:rsid w:val="00B22B23"/>
    <w:rsid w:val="00B22CF0"/>
    <w:rsid w:val="00B22D6A"/>
    <w:rsid w:val="00B22DB6"/>
    <w:rsid w:val="00B22E81"/>
    <w:rsid w:val="00B22F8D"/>
    <w:rsid w:val="00B23154"/>
    <w:rsid w:val="00B2328D"/>
    <w:rsid w:val="00B233F9"/>
    <w:rsid w:val="00B2360B"/>
    <w:rsid w:val="00B237BB"/>
    <w:rsid w:val="00B23BA5"/>
    <w:rsid w:val="00B23CDE"/>
    <w:rsid w:val="00B23DA1"/>
    <w:rsid w:val="00B23EE9"/>
    <w:rsid w:val="00B23FFC"/>
    <w:rsid w:val="00B240E6"/>
    <w:rsid w:val="00B24130"/>
    <w:rsid w:val="00B242E4"/>
    <w:rsid w:val="00B24321"/>
    <w:rsid w:val="00B245BA"/>
    <w:rsid w:val="00B2466B"/>
    <w:rsid w:val="00B24973"/>
    <w:rsid w:val="00B24CCA"/>
    <w:rsid w:val="00B24DD3"/>
    <w:rsid w:val="00B251B1"/>
    <w:rsid w:val="00B255BB"/>
    <w:rsid w:val="00B256BA"/>
    <w:rsid w:val="00B25754"/>
    <w:rsid w:val="00B257A6"/>
    <w:rsid w:val="00B2586A"/>
    <w:rsid w:val="00B25876"/>
    <w:rsid w:val="00B25888"/>
    <w:rsid w:val="00B25C55"/>
    <w:rsid w:val="00B25CA9"/>
    <w:rsid w:val="00B25DBB"/>
    <w:rsid w:val="00B25E20"/>
    <w:rsid w:val="00B25FDA"/>
    <w:rsid w:val="00B260B3"/>
    <w:rsid w:val="00B261A2"/>
    <w:rsid w:val="00B26307"/>
    <w:rsid w:val="00B2640D"/>
    <w:rsid w:val="00B26424"/>
    <w:rsid w:val="00B2647B"/>
    <w:rsid w:val="00B26592"/>
    <w:rsid w:val="00B265F1"/>
    <w:rsid w:val="00B267C0"/>
    <w:rsid w:val="00B2690C"/>
    <w:rsid w:val="00B26CE2"/>
    <w:rsid w:val="00B26D77"/>
    <w:rsid w:val="00B26EC1"/>
    <w:rsid w:val="00B271D4"/>
    <w:rsid w:val="00B271DA"/>
    <w:rsid w:val="00B2728B"/>
    <w:rsid w:val="00B273C3"/>
    <w:rsid w:val="00B2778F"/>
    <w:rsid w:val="00B27C6B"/>
    <w:rsid w:val="00B27C90"/>
    <w:rsid w:val="00B27D33"/>
    <w:rsid w:val="00B27E8E"/>
    <w:rsid w:val="00B27EA9"/>
    <w:rsid w:val="00B30044"/>
    <w:rsid w:val="00B300A2"/>
    <w:rsid w:val="00B300A4"/>
    <w:rsid w:val="00B301F5"/>
    <w:rsid w:val="00B30341"/>
    <w:rsid w:val="00B304EF"/>
    <w:rsid w:val="00B3051A"/>
    <w:rsid w:val="00B3081C"/>
    <w:rsid w:val="00B3097A"/>
    <w:rsid w:val="00B30A68"/>
    <w:rsid w:val="00B30B10"/>
    <w:rsid w:val="00B30D06"/>
    <w:rsid w:val="00B30D55"/>
    <w:rsid w:val="00B30F5C"/>
    <w:rsid w:val="00B30FAD"/>
    <w:rsid w:val="00B3110E"/>
    <w:rsid w:val="00B31143"/>
    <w:rsid w:val="00B31264"/>
    <w:rsid w:val="00B312AF"/>
    <w:rsid w:val="00B31363"/>
    <w:rsid w:val="00B31458"/>
    <w:rsid w:val="00B3159A"/>
    <w:rsid w:val="00B316ED"/>
    <w:rsid w:val="00B31769"/>
    <w:rsid w:val="00B3178F"/>
    <w:rsid w:val="00B317BD"/>
    <w:rsid w:val="00B31AC2"/>
    <w:rsid w:val="00B31AD5"/>
    <w:rsid w:val="00B31B31"/>
    <w:rsid w:val="00B31B36"/>
    <w:rsid w:val="00B31D57"/>
    <w:rsid w:val="00B31DA0"/>
    <w:rsid w:val="00B31EB7"/>
    <w:rsid w:val="00B31EFF"/>
    <w:rsid w:val="00B321AC"/>
    <w:rsid w:val="00B325A4"/>
    <w:rsid w:val="00B326DC"/>
    <w:rsid w:val="00B326EC"/>
    <w:rsid w:val="00B3275E"/>
    <w:rsid w:val="00B32849"/>
    <w:rsid w:val="00B32AA0"/>
    <w:rsid w:val="00B32ADC"/>
    <w:rsid w:val="00B32B7C"/>
    <w:rsid w:val="00B32C08"/>
    <w:rsid w:val="00B3302D"/>
    <w:rsid w:val="00B333F8"/>
    <w:rsid w:val="00B335F5"/>
    <w:rsid w:val="00B33889"/>
    <w:rsid w:val="00B33897"/>
    <w:rsid w:val="00B33BCD"/>
    <w:rsid w:val="00B33CFF"/>
    <w:rsid w:val="00B33E2A"/>
    <w:rsid w:val="00B3471A"/>
    <w:rsid w:val="00B347CB"/>
    <w:rsid w:val="00B349AD"/>
    <w:rsid w:val="00B352D3"/>
    <w:rsid w:val="00B35556"/>
    <w:rsid w:val="00B35648"/>
    <w:rsid w:val="00B357B8"/>
    <w:rsid w:val="00B359EF"/>
    <w:rsid w:val="00B35D02"/>
    <w:rsid w:val="00B35D1B"/>
    <w:rsid w:val="00B35E51"/>
    <w:rsid w:val="00B3602A"/>
    <w:rsid w:val="00B363EA"/>
    <w:rsid w:val="00B36635"/>
    <w:rsid w:val="00B3669A"/>
    <w:rsid w:val="00B3682B"/>
    <w:rsid w:val="00B36A82"/>
    <w:rsid w:val="00B36B45"/>
    <w:rsid w:val="00B36CB0"/>
    <w:rsid w:val="00B36CD5"/>
    <w:rsid w:val="00B36D50"/>
    <w:rsid w:val="00B36D86"/>
    <w:rsid w:val="00B36DCD"/>
    <w:rsid w:val="00B36FA8"/>
    <w:rsid w:val="00B3701B"/>
    <w:rsid w:val="00B372AB"/>
    <w:rsid w:val="00B37321"/>
    <w:rsid w:val="00B37533"/>
    <w:rsid w:val="00B3753C"/>
    <w:rsid w:val="00B3760B"/>
    <w:rsid w:val="00B37657"/>
    <w:rsid w:val="00B378EA"/>
    <w:rsid w:val="00B37A6F"/>
    <w:rsid w:val="00B37AFA"/>
    <w:rsid w:val="00B37B8C"/>
    <w:rsid w:val="00B37CA5"/>
    <w:rsid w:val="00B37EE7"/>
    <w:rsid w:val="00B37F41"/>
    <w:rsid w:val="00B40073"/>
    <w:rsid w:val="00B40121"/>
    <w:rsid w:val="00B402F1"/>
    <w:rsid w:val="00B404A6"/>
    <w:rsid w:val="00B4060B"/>
    <w:rsid w:val="00B406F5"/>
    <w:rsid w:val="00B40751"/>
    <w:rsid w:val="00B408AE"/>
    <w:rsid w:val="00B40A44"/>
    <w:rsid w:val="00B40EDE"/>
    <w:rsid w:val="00B40FB0"/>
    <w:rsid w:val="00B41019"/>
    <w:rsid w:val="00B410CB"/>
    <w:rsid w:val="00B4124F"/>
    <w:rsid w:val="00B41427"/>
    <w:rsid w:val="00B41523"/>
    <w:rsid w:val="00B4161B"/>
    <w:rsid w:val="00B4179D"/>
    <w:rsid w:val="00B41E75"/>
    <w:rsid w:val="00B41F2D"/>
    <w:rsid w:val="00B420BC"/>
    <w:rsid w:val="00B42515"/>
    <w:rsid w:val="00B426C2"/>
    <w:rsid w:val="00B426E1"/>
    <w:rsid w:val="00B426FB"/>
    <w:rsid w:val="00B42716"/>
    <w:rsid w:val="00B42748"/>
    <w:rsid w:val="00B42803"/>
    <w:rsid w:val="00B42991"/>
    <w:rsid w:val="00B429E5"/>
    <w:rsid w:val="00B429E9"/>
    <w:rsid w:val="00B42B10"/>
    <w:rsid w:val="00B42BB3"/>
    <w:rsid w:val="00B42CC3"/>
    <w:rsid w:val="00B42DF3"/>
    <w:rsid w:val="00B42EFF"/>
    <w:rsid w:val="00B4305F"/>
    <w:rsid w:val="00B43296"/>
    <w:rsid w:val="00B432C9"/>
    <w:rsid w:val="00B43562"/>
    <w:rsid w:val="00B435D4"/>
    <w:rsid w:val="00B4367D"/>
    <w:rsid w:val="00B43977"/>
    <w:rsid w:val="00B43ACA"/>
    <w:rsid w:val="00B43B3C"/>
    <w:rsid w:val="00B43BA6"/>
    <w:rsid w:val="00B43BF8"/>
    <w:rsid w:val="00B43BFC"/>
    <w:rsid w:val="00B43D71"/>
    <w:rsid w:val="00B43DBB"/>
    <w:rsid w:val="00B43EB6"/>
    <w:rsid w:val="00B43F2E"/>
    <w:rsid w:val="00B43FA1"/>
    <w:rsid w:val="00B44028"/>
    <w:rsid w:val="00B44115"/>
    <w:rsid w:val="00B444E9"/>
    <w:rsid w:val="00B4470E"/>
    <w:rsid w:val="00B447E6"/>
    <w:rsid w:val="00B44951"/>
    <w:rsid w:val="00B44A67"/>
    <w:rsid w:val="00B44F5E"/>
    <w:rsid w:val="00B4501D"/>
    <w:rsid w:val="00B4513B"/>
    <w:rsid w:val="00B45357"/>
    <w:rsid w:val="00B4543E"/>
    <w:rsid w:val="00B45465"/>
    <w:rsid w:val="00B4546A"/>
    <w:rsid w:val="00B456AF"/>
    <w:rsid w:val="00B45A88"/>
    <w:rsid w:val="00B45AD9"/>
    <w:rsid w:val="00B45C24"/>
    <w:rsid w:val="00B45D4B"/>
    <w:rsid w:val="00B45DB5"/>
    <w:rsid w:val="00B45E97"/>
    <w:rsid w:val="00B45FC9"/>
    <w:rsid w:val="00B46057"/>
    <w:rsid w:val="00B460E4"/>
    <w:rsid w:val="00B462BE"/>
    <w:rsid w:val="00B463A1"/>
    <w:rsid w:val="00B463B5"/>
    <w:rsid w:val="00B463C0"/>
    <w:rsid w:val="00B4661E"/>
    <w:rsid w:val="00B46831"/>
    <w:rsid w:val="00B468E5"/>
    <w:rsid w:val="00B46940"/>
    <w:rsid w:val="00B469A1"/>
    <w:rsid w:val="00B46AAC"/>
    <w:rsid w:val="00B46B97"/>
    <w:rsid w:val="00B46CAE"/>
    <w:rsid w:val="00B46CD7"/>
    <w:rsid w:val="00B46D32"/>
    <w:rsid w:val="00B4700F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39"/>
    <w:rsid w:val="00B47DF1"/>
    <w:rsid w:val="00B47E05"/>
    <w:rsid w:val="00B47F76"/>
    <w:rsid w:val="00B47F8C"/>
    <w:rsid w:val="00B47F91"/>
    <w:rsid w:val="00B47FA5"/>
    <w:rsid w:val="00B500E0"/>
    <w:rsid w:val="00B5014C"/>
    <w:rsid w:val="00B50153"/>
    <w:rsid w:val="00B5026B"/>
    <w:rsid w:val="00B502DC"/>
    <w:rsid w:val="00B50348"/>
    <w:rsid w:val="00B504C4"/>
    <w:rsid w:val="00B505BB"/>
    <w:rsid w:val="00B50B52"/>
    <w:rsid w:val="00B50C43"/>
    <w:rsid w:val="00B51076"/>
    <w:rsid w:val="00B51114"/>
    <w:rsid w:val="00B5115E"/>
    <w:rsid w:val="00B51188"/>
    <w:rsid w:val="00B511FA"/>
    <w:rsid w:val="00B51329"/>
    <w:rsid w:val="00B51424"/>
    <w:rsid w:val="00B5157F"/>
    <w:rsid w:val="00B5161C"/>
    <w:rsid w:val="00B517BB"/>
    <w:rsid w:val="00B51829"/>
    <w:rsid w:val="00B51836"/>
    <w:rsid w:val="00B5188B"/>
    <w:rsid w:val="00B51A2F"/>
    <w:rsid w:val="00B51ACC"/>
    <w:rsid w:val="00B51CC6"/>
    <w:rsid w:val="00B51D10"/>
    <w:rsid w:val="00B51F24"/>
    <w:rsid w:val="00B51F7E"/>
    <w:rsid w:val="00B5215A"/>
    <w:rsid w:val="00B5262C"/>
    <w:rsid w:val="00B5283F"/>
    <w:rsid w:val="00B52971"/>
    <w:rsid w:val="00B529C7"/>
    <w:rsid w:val="00B52B6C"/>
    <w:rsid w:val="00B52CDC"/>
    <w:rsid w:val="00B52DD4"/>
    <w:rsid w:val="00B52ED8"/>
    <w:rsid w:val="00B52F0D"/>
    <w:rsid w:val="00B530A7"/>
    <w:rsid w:val="00B5327A"/>
    <w:rsid w:val="00B533B9"/>
    <w:rsid w:val="00B5376A"/>
    <w:rsid w:val="00B53ED6"/>
    <w:rsid w:val="00B53FBE"/>
    <w:rsid w:val="00B5404C"/>
    <w:rsid w:val="00B541D6"/>
    <w:rsid w:val="00B5442B"/>
    <w:rsid w:val="00B544F4"/>
    <w:rsid w:val="00B544FC"/>
    <w:rsid w:val="00B54577"/>
    <w:rsid w:val="00B5476F"/>
    <w:rsid w:val="00B54865"/>
    <w:rsid w:val="00B5486A"/>
    <w:rsid w:val="00B549FE"/>
    <w:rsid w:val="00B54A33"/>
    <w:rsid w:val="00B54F6B"/>
    <w:rsid w:val="00B55019"/>
    <w:rsid w:val="00B55290"/>
    <w:rsid w:val="00B55298"/>
    <w:rsid w:val="00B55331"/>
    <w:rsid w:val="00B553C8"/>
    <w:rsid w:val="00B55664"/>
    <w:rsid w:val="00B55862"/>
    <w:rsid w:val="00B55975"/>
    <w:rsid w:val="00B55F1D"/>
    <w:rsid w:val="00B55FAE"/>
    <w:rsid w:val="00B55FEE"/>
    <w:rsid w:val="00B5610D"/>
    <w:rsid w:val="00B5644F"/>
    <w:rsid w:val="00B5660F"/>
    <w:rsid w:val="00B56815"/>
    <w:rsid w:val="00B56897"/>
    <w:rsid w:val="00B56A56"/>
    <w:rsid w:val="00B56A5D"/>
    <w:rsid w:val="00B56A5E"/>
    <w:rsid w:val="00B56B04"/>
    <w:rsid w:val="00B56C94"/>
    <w:rsid w:val="00B56DBE"/>
    <w:rsid w:val="00B56EA1"/>
    <w:rsid w:val="00B56F23"/>
    <w:rsid w:val="00B56FDF"/>
    <w:rsid w:val="00B571C8"/>
    <w:rsid w:val="00B57495"/>
    <w:rsid w:val="00B5784D"/>
    <w:rsid w:val="00B57B47"/>
    <w:rsid w:val="00B57EB5"/>
    <w:rsid w:val="00B57ED0"/>
    <w:rsid w:val="00B57F32"/>
    <w:rsid w:val="00B60136"/>
    <w:rsid w:val="00B601F7"/>
    <w:rsid w:val="00B60226"/>
    <w:rsid w:val="00B60305"/>
    <w:rsid w:val="00B6053C"/>
    <w:rsid w:val="00B60588"/>
    <w:rsid w:val="00B60770"/>
    <w:rsid w:val="00B60946"/>
    <w:rsid w:val="00B60A35"/>
    <w:rsid w:val="00B60A83"/>
    <w:rsid w:val="00B60B19"/>
    <w:rsid w:val="00B60BC1"/>
    <w:rsid w:val="00B60C48"/>
    <w:rsid w:val="00B60C97"/>
    <w:rsid w:val="00B60CF0"/>
    <w:rsid w:val="00B60D74"/>
    <w:rsid w:val="00B60E80"/>
    <w:rsid w:val="00B60F27"/>
    <w:rsid w:val="00B60F84"/>
    <w:rsid w:val="00B61169"/>
    <w:rsid w:val="00B61195"/>
    <w:rsid w:val="00B614F7"/>
    <w:rsid w:val="00B61683"/>
    <w:rsid w:val="00B61850"/>
    <w:rsid w:val="00B6195E"/>
    <w:rsid w:val="00B61BA2"/>
    <w:rsid w:val="00B61D93"/>
    <w:rsid w:val="00B61F0A"/>
    <w:rsid w:val="00B61F28"/>
    <w:rsid w:val="00B61FF9"/>
    <w:rsid w:val="00B620DB"/>
    <w:rsid w:val="00B620EF"/>
    <w:rsid w:val="00B6218D"/>
    <w:rsid w:val="00B62283"/>
    <w:rsid w:val="00B62290"/>
    <w:rsid w:val="00B622B7"/>
    <w:rsid w:val="00B6234C"/>
    <w:rsid w:val="00B6269B"/>
    <w:rsid w:val="00B626B2"/>
    <w:rsid w:val="00B62701"/>
    <w:rsid w:val="00B62785"/>
    <w:rsid w:val="00B62B47"/>
    <w:rsid w:val="00B62B94"/>
    <w:rsid w:val="00B62BEA"/>
    <w:rsid w:val="00B62C80"/>
    <w:rsid w:val="00B62CD7"/>
    <w:rsid w:val="00B62FF5"/>
    <w:rsid w:val="00B63106"/>
    <w:rsid w:val="00B6314B"/>
    <w:rsid w:val="00B631FA"/>
    <w:rsid w:val="00B632F7"/>
    <w:rsid w:val="00B633A2"/>
    <w:rsid w:val="00B636F0"/>
    <w:rsid w:val="00B63893"/>
    <w:rsid w:val="00B63935"/>
    <w:rsid w:val="00B6396C"/>
    <w:rsid w:val="00B639A1"/>
    <w:rsid w:val="00B63B57"/>
    <w:rsid w:val="00B63B7F"/>
    <w:rsid w:val="00B63BDC"/>
    <w:rsid w:val="00B63C05"/>
    <w:rsid w:val="00B63EE5"/>
    <w:rsid w:val="00B63EEB"/>
    <w:rsid w:val="00B64038"/>
    <w:rsid w:val="00B64068"/>
    <w:rsid w:val="00B641BC"/>
    <w:rsid w:val="00B641E1"/>
    <w:rsid w:val="00B642B3"/>
    <w:rsid w:val="00B64375"/>
    <w:rsid w:val="00B6466C"/>
    <w:rsid w:val="00B647CB"/>
    <w:rsid w:val="00B64913"/>
    <w:rsid w:val="00B64BAF"/>
    <w:rsid w:val="00B64BE9"/>
    <w:rsid w:val="00B64C3E"/>
    <w:rsid w:val="00B64C6D"/>
    <w:rsid w:val="00B64D36"/>
    <w:rsid w:val="00B65028"/>
    <w:rsid w:val="00B65051"/>
    <w:rsid w:val="00B651FF"/>
    <w:rsid w:val="00B65309"/>
    <w:rsid w:val="00B656EE"/>
    <w:rsid w:val="00B657F1"/>
    <w:rsid w:val="00B65860"/>
    <w:rsid w:val="00B65930"/>
    <w:rsid w:val="00B65BF8"/>
    <w:rsid w:val="00B65C3E"/>
    <w:rsid w:val="00B65D2F"/>
    <w:rsid w:val="00B65DAF"/>
    <w:rsid w:val="00B65E16"/>
    <w:rsid w:val="00B65E8A"/>
    <w:rsid w:val="00B65ECB"/>
    <w:rsid w:val="00B6626F"/>
    <w:rsid w:val="00B6637F"/>
    <w:rsid w:val="00B66408"/>
    <w:rsid w:val="00B665AA"/>
    <w:rsid w:val="00B666AE"/>
    <w:rsid w:val="00B66A59"/>
    <w:rsid w:val="00B66ADD"/>
    <w:rsid w:val="00B66BAE"/>
    <w:rsid w:val="00B66C54"/>
    <w:rsid w:val="00B6724A"/>
    <w:rsid w:val="00B673AD"/>
    <w:rsid w:val="00B67484"/>
    <w:rsid w:val="00B674AD"/>
    <w:rsid w:val="00B67642"/>
    <w:rsid w:val="00B676B6"/>
    <w:rsid w:val="00B67E01"/>
    <w:rsid w:val="00B700AD"/>
    <w:rsid w:val="00B702C5"/>
    <w:rsid w:val="00B7031F"/>
    <w:rsid w:val="00B7036D"/>
    <w:rsid w:val="00B704C1"/>
    <w:rsid w:val="00B70635"/>
    <w:rsid w:val="00B70686"/>
    <w:rsid w:val="00B70728"/>
    <w:rsid w:val="00B70789"/>
    <w:rsid w:val="00B70827"/>
    <w:rsid w:val="00B70958"/>
    <w:rsid w:val="00B709CC"/>
    <w:rsid w:val="00B709D7"/>
    <w:rsid w:val="00B709F9"/>
    <w:rsid w:val="00B70D02"/>
    <w:rsid w:val="00B70E3A"/>
    <w:rsid w:val="00B70E58"/>
    <w:rsid w:val="00B7105C"/>
    <w:rsid w:val="00B7121A"/>
    <w:rsid w:val="00B712E5"/>
    <w:rsid w:val="00B714A0"/>
    <w:rsid w:val="00B7198B"/>
    <w:rsid w:val="00B71AB8"/>
    <w:rsid w:val="00B71BD3"/>
    <w:rsid w:val="00B71CA8"/>
    <w:rsid w:val="00B71D80"/>
    <w:rsid w:val="00B72193"/>
    <w:rsid w:val="00B7221E"/>
    <w:rsid w:val="00B72340"/>
    <w:rsid w:val="00B7255E"/>
    <w:rsid w:val="00B72836"/>
    <w:rsid w:val="00B72867"/>
    <w:rsid w:val="00B729FA"/>
    <w:rsid w:val="00B72A2C"/>
    <w:rsid w:val="00B72A52"/>
    <w:rsid w:val="00B72A6F"/>
    <w:rsid w:val="00B72A8F"/>
    <w:rsid w:val="00B72E52"/>
    <w:rsid w:val="00B72FB3"/>
    <w:rsid w:val="00B730B7"/>
    <w:rsid w:val="00B7314E"/>
    <w:rsid w:val="00B73220"/>
    <w:rsid w:val="00B735D8"/>
    <w:rsid w:val="00B73A81"/>
    <w:rsid w:val="00B73AC3"/>
    <w:rsid w:val="00B73CE0"/>
    <w:rsid w:val="00B73E1A"/>
    <w:rsid w:val="00B73FD5"/>
    <w:rsid w:val="00B741E4"/>
    <w:rsid w:val="00B742A7"/>
    <w:rsid w:val="00B743E3"/>
    <w:rsid w:val="00B74563"/>
    <w:rsid w:val="00B74581"/>
    <w:rsid w:val="00B745C6"/>
    <w:rsid w:val="00B746DF"/>
    <w:rsid w:val="00B749F6"/>
    <w:rsid w:val="00B74AEE"/>
    <w:rsid w:val="00B74C26"/>
    <w:rsid w:val="00B74D70"/>
    <w:rsid w:val="00B74F85"/>
    <w:rsid w:val="00B75154"/>
    <w:rsid w:val="00B75352"/>
    <w:rsid w:val="00B7543F"/>
    <w:rsid w:val="00B75556"/>
    <w:rsid w:val="00B755D7"/>
    <w:rsid w:val="00B75812"/>
    <w:rsid w:val="00B75BF0"/>
    <w:rsid w:val="00B75D4F"/>
    <w:rsid w:val="00B75D83"/>
    <w:rsid w:val="00B7616D"/>
    <w:rsid w:val="00B76251"/>
    <w:rsid w:val="00B76403"/>
    <w:rsid w:val="00B76447"/>
    <w:rsid w:val="00B764FB"/>
    <w:rsid w:val="00B765BE"/>
    <w:rsid w:val="00B767C2"/>
    <w:rsid w:val="00B76889"/>
    <w:rsid w:val="00B76A77"/>
    <w:rsid w:val="00B76C71"/>
    <w:rsid w:val="00B76E47"/>
    <w:rsid w:val="00B76E49"/>
    <w:rsid w:val="00B76EC1"/>
    <w:rsid w:val="00B76F4D"/>
    <w:rsid w:val="00B77023"/>
    <w:rsid w:val="00B770C5"/>
    <w:rsid w:val="00B771E6"/>
    <w:rsid w:val="00B7722C"/>
    <w:rsid w:val="00B775E6"/>
    <w:rsid w:val="00B7788A"/>
    <w:rsid w:val="00B77AB6"/>
    <w:rsid w:val="00B77ABD"/>
    <w:rsid w:val="00B77BD2"/>
    <w:rsid w:val="00B77CCE"/>
    <w:rsid w:val="00B77E49"/>
    <w:rsid w:val="00B77FB5"/>
    <w:rsid w:val="00B8019E"/>
    <w:rsid w:val="00B80305"/>
    <w:rsid w:val="00B80324"/>
    <w:rsid w:val="00B8032B"/>
    <w:rsid w:val="00B80335"/>
    <w:rsid w:val="00B80354"/>
    <w:rsid w:val="00B8036F"/>
    <w:rsid w:val="00B803A4"/>
    <w:rsid w:val="00B8094D"/>
    <w:rsid w:val="00B809EF"/>
    <w:rsid w:val="00B809FB"/>
    <w:rsid w:val="00B80C19"/>
    <w:rsid w:val="00B80EA0"/>
    <w:rsid w:val="00B80EE1"/>
    <w:rsid w:val="00B80F80"/>
    <w:rsid w:val="00B81068"/>
    <w:rsid w:val="00B8129D"/>
    <w:rsid w:val="00B81365"/>
    <w:rsid w:val="00B813D7"/>
    <w:rsid w:val="00B8159A"/>
    <w:rsid w:val="00B81824"/>
    <w:rsid w:val="00B81850"/>
    <w:rsid w:val="00B8198E"/>
    <w:rsid w:val="00B81A98"/>
    <w:rsid w:val="00B81A9A"/>
    <w:rsid w:val="00B81B54"/>
    <w:rsid w:val="00B81BCB"/>
    <w:rsid w:val="00B820C7"/>
    <w:rsid w:val="00B82118"/>
    <w:rsid w:val="00B821AD"/>
    <w:rsid w:val="00B82282"/>
    <w:rsid w:val="00B822C9"/>
    <w:rsid w:val="00B823A8"/>
    <w:rsid w:val="00B82486"/>
    <w:rsid w:val="00B82604"/>
    <w:rsid w:val="00B826EE"/>
    <w:rsid w:val="00B8283B"/>
    <w:rsid w:val="00B82926"/>
    <w:rsid w:val="00B82C66"/>
    <w:rsid w:val="00B82D12"/>
    <w:rsid w:val="00B82E54"/>
    <w:rsid w:val="00B8310C"/>
    <w:rsid w:val="00B83156"/>
    <w:rsid w:val="00B833AD"/>
    <w:rsid w:val="00B83447"/>
    <w:rsid w:val="00B83866"/>
    <w:rsid w:val="00B838DB"/>
    <w:rsid w:val="00B838EF"/>
    <w:rsid w:val="00B83919"/>
    <w:rsid w:val="00B83A84"/>
    <w:rsid w:val="00B83C48"/>
    <w:rsid w:val="00B83C80"/>
    <w:rsid w:val="00B83F87"/>
    <w:rsid w:val="00B83FA3"/>
    <w:rsid w:val="00B84010"/>
    <w:rsid w:val="00B84234"/>
    <w:rsid w:val="00B84440"/>
    <w:rsid w:val="00B84558"/>
    <w:rsid w:val="00B84712"/>
    <w:rsid w:val="00B84780"/>
    <w:rsid w:val="00B84E32"/>
    <w:rsid w:val="00B84F61"/>
    <w:rsid w:val="00B8512E"/>
    <w:rsid w:val="00B852FB"/>
    <w:rsid w:val="00B855AE"/>
    <w:rsid w:val="00B856EE"/>
    <w:rsid w:val="00B85924"/>
    <w:rsid w:val="00B85BA1"/>
    <w:rsid w:val="00B85D67"/>
    <w:rsid w:val="00B85F5D"/>
    <w:rsid w:val="00B8616A"/>
    <w:rsid w:val="00B864AB"/>
    <w:rsid w:val="00B864F3"/>
    <w:rsid w:val="00B8662B"/>
    <w:rsid w:val="00B86745"/>
    <w:rsid w:val="00B867EB"/>
    <w:rsid w:val="00B869E4"/>
    <w:rsid w:val="00B86B45"/>
    <w:rsid w:val="00B87206"/>
    <w:rsid w:val="00B87446"/>
    <w:rsid w:val="00B875A7"/>
    <w:rsid w:val="00B877A4"/>
    <w:rsid w:val="00B877F5"/>
    <w:rsid w:val="00B878F6"/>
    <w:rsid w:val="00B87ADD"/>
    <w:rsid w:val="00B9045C"/>
    <w:rsid w:val="00B90549"/>
    <w:rsid w:val="00B90649"/>
    <w:rsid w:val="00B906DA"/>
    <w:rsid w:val="00B907EF"/>
    <w:rsid w:val="00B909DD"/>
    <w:rsid w:val="00B90B63"/>
    <w:rsid w:val="00B90EE0"/>
    <w:rsid w:val="00B90FD0"/>
    <w:rsid w:val="00B90FED"/>
    <w:rsid w:val="00B9127D"/>
    <w:rsid w:val="00B917E5"/>
    <w:rsid w:val="00B9192C"/>
    <w:rsid w:val="00B91AE6"/>
    <w:rsid w:val="00B91B8D"/>
    <w:rsid w:val="00B91BD6"/>
    <w:rsid w:val="00B91C02"/>
    <w:rsid w:val="00B91FD7"/>
    <w:rsid w:val="00B9217A"/>
    <w:rsid w:val="00B92279"/>
    <w:rsid w:val="00B922EF"/>
    <w:rsid w:val="00B923C4"/>
    <w:rsid w:val="00B9251C"/>
    <w:rsid w:val="00B92543"/>
    <w:rsid w:val="00B92558"/>
    <w:rsid w:val="00B928C7"/>
    <w:rsid w:val="00B928D3"/>
    <w:rsid w:val="00B92EEE"/>
    <w:rsid w:val="00B931D8"/>
    <w:rsid w:val="00B9375F"/>
    <w:rsid w:val="00B938BD"/>
    <w:rsid w:val="00B93DD1"/>
    <w:rsid w:val="00B93E7F"/>
    <w:rsid w:val="00B9424D"/>
    <w:rsid w:val="00B9427B"/>
    <w:rsid w:val="00B9460F"/>
    <w:rsid w:val="00B94757"/>
    <w:rsid w:val="00B948F8"/>
    <w:rsid w:val="00B94D86"/>
    <w:rsid w:val="00B94F9A"/>
    <w:rsid w:val="00B95041"/>
    <w:rsid w:val="00B95197"/>
    <w:rsid w:val="00B951CF"/>
    <w:rsid w:val="00B9521D"/>
    <w:rsid w:val="00B95258"/>
    <w:rsid w:val="00B953A9"/>
    <w:rsid w:val="00B9541E"/>
    <w:rsid w:val="00B95467"/>
    <w:rsid w:val="00B954BB"/>
    <w:rsid w:val="00B95996"/>
    <w:rsid w:val="00B95E38"/>
    <w:rsid w:val="00B95E92"/>
    <w:rsid w:val="00B9604E"/>
    <w:rsid w:val="00B96252"/>
    <w:rsid w:val="00B9643A"/>
    <w:rsid w:val="00B96D45"/>
    <w:rsid w:val="00B96DFF"/>
    <w:rsid w:val="00B96E29"/>
    <w:rsid w:val="00B9720A"/>
    <w:rsid w:val="00B97364"/>
    <w:rsid w:val="00B977A0"/>
    <w:rsid w:val="00B97BCF"/>
    <w:rsid w:val="00B97C37"/>
    <w:rsid w:val="00B97C76"/>
    <w:rsid w:val="00B97D35"/>
    <w:rsid w:val="00B97E69"/>
    <w:rsid w:val="00B97FD0"/>
    <w:rsid w:val="00B97FD3"/>
    <w:rsid w:val="00BA0148"/>
    <w:rsid w:val="00BA05F8"/>
    <w:rsid w:val="00BA06E3"/>
    <w:rsid w:val="00BA089D"/>
    <w:rsid w:val="00BA0B62"/>
    <w:rsid w:val="00BA112F"/>
    <w:rsid w:val="00BA121F"/>
    <w:rsid w:val="00BA135B"/>
    <w:rsid w:val="00BA1403"/>
    <w:rsid w:val="00BA144A"/>
    <w:rsid w:val="00BA14A1"/>
    <w:rsid w:val="00BA14F5"/>
    <w:rsid w:val="00BA1519"/>
    <w:rsid w:val="00BA167A"/>
    <w:rsid w:val="00BA19B8"/>
    <w:rsid w:val="00BA1ADD"/>
    <w:rsid w:val="00BA1B7B"/>
    <w:rsid w:val="00BA1C30"/>
    <w:rsid w:val="00BA1D41"/>
    <w:rsid w:val="00BA1EF1"/>
    <w:rsid w:val="00BA1F30"/>
    <w:rsid w:val="00BA1F93"/>
    <w:rsid w:val="00BA20C3"/>
    <w:rsid w:val="00BA220F"/>
    <w:rsid w:val="00BA2254"/>
    <w:rsid w:val="00BA2872"/>
    <w:rsid w:val="00BA2890"/>
    <w:rsid w:val="00BA2914"/>
    <w:rsid w:val="00BA294C"/>
    <w:rsid w:val="00BA2A32"/>
    <w:rsid w:val="00BA2B01"/>
    <w:rsid w:val="00BA2B9C"/>
    <w:rsid w:val="00BA2C87"/>
    <w:rsid w:val="00BA2CFD"/>
    <w:rsid w:val="00BA2E17"/>
    <w:rsid w:val="00BA2EBF"/>
    <w:rsid w:val="00BA2F4F"/>
    <w:rsid w:val="00BA320F"/>
    <w:rsid w:val="00BA3826"/>
    <w:rsid w:val="00BA3AB3"/>
    <w:rsid w:val="00BA3CAC"/>
    <w:rsid w:val="00BA3D52"/>
    <w:rsid w:val="00BA3D93"/>
    <w:rsid w:val="00BA3DC8"/>
    <w:rsid w:val="00BA3E11"/>
    <w:rsid w:val="00BA3EE3"/>
    <w:rsid w:val="00BA3F14"/>
    <w:rsid w:val="00BA4049"/>
    <w:rsid w:val="00BA407F"/>
    <w:rsid w:val="00BA40F6"/>
    <w:rsid w:val="00BA424E"/>
    <w:rsid w:val="00BA4291"/>
    <w:rsid w:val="00BA489A"/>
    <w:rsid w:val="00BA48C2"/>
    <w:rsid w:val="00BA4C66"/>
    <w:rsid w:val="00BA4DE6"/>
    <w:rsid w:val="00BA4E3E"/>
    <w:rsid w:val="00BA501D"/>
    <w:rsid w:val="00BA526D"/>
    <w:rsid w:val="00BA5355"/>
    <w:rsid w:val="00BA53A4"/>
    <w:rsid w:val="00BA56B9"/>
    <w:rsid w:val="00BA5805"/>
    <w:rsid w:val="00BA5D00"/>
    <w:rsid w:val="00BA5EF5"/>
    <w:rsid w:val="00BA6037"/>
    <w:rsid w:val="00BA6330"/>
    <w:rsid w:val="00BA64C2"/>
    <w:rsid w:val="00BA652A"/>
    <w:rsid w:val="00BA676F"/>
    <w:rsid w:val="00BA68E6"/>
    <w:rsid w:val="00BA6937"/>
    <w:rsid w:val="00BA6B06"/>
    <w:rsid w:val="00BA6B6A"/>
    <w:rsid w:val="00BA6BFE"/>
    <w:rsid w:val="00BA6CE4"/>
    <w:rsid w:val="00BA6D12"/>
    <w:rsid w:val="00BA6F1B"/>
    <w:rsid w:val="00BA6FC8"/>
    <w:rsid w:val="00BA7126"/>
    <w:rsid w:val="00BA723D"/>
    <w:rsid w:val="00BA7668"/>
    <w:rsid w:val="00BA7A10"/>
    <w:rsid w:val="00BA7A3F"/>
    <w:rsid w:val="00BA7C16"/>
    <w:rsid w:val="00BA7C34"/>
    <w:rsid w:val="00BA7C3F"/>
    <w:rsid w:val="00BA7C5F"/>
    <w:rsid w:val="00BA7DBF"/>
    <w:rsid w:val="00BA7E6F"/>
    <w:rsid w:val="00BA7E99"/>
    <w:rsid w:val="00BA7F95"/>
    <w:rsid w:val="00BA7F99"/>
    <w:rsid w:val="00BB0046"/>
    <w:rsid w:val="00BB00CA"/>
    <w:rsid w:val="00BB0270"/>
    <w:rsid w:val="00BB0356"/>
    <w:rsid w:val="00BB04A5"/>
    <w:rsid w:val="00BB066E"/>
    <w:rsid w:val="00BB0798"/>
    <w:rsid w:val="00BB08C3"/>
    <w:rsid w:val="00BB09CD"/>
    <w:rsid w:val="00BB09E2"/>
    <w:rsid w:val="00BB0B4A"/>
    <w:rsid w:val="00BB0B6E"/>
    <w:rsid w:val="00BB0E5B"/>
    <w:rsid w:val="00BB0F17"/>
    <w:rsid w:val="00BB1078"/>
    <w:rsid w:val="00BB1176"/>
    <w:rsid w:val="00BB11D7"/>
    <w:rsid w:val="00BB1380"/>
    <w:rsid w:val="00BB158C"/>
    <w:rsid w:val="00BB1767"/>
    <w:rsid w:val="00BB19C0"/>
    <w:rsid w:val="00BB1A05"/>
    <w:rsid w:val="00BB1ADE"/>
    <w:rsid w:val="00BB1AEC"/>
    <w:rsid w:val="00BB1BDE"/>
    <w:rsid w:val="00BB1F5A"/>
    <w:rsid w:val="00BB2435"/>
    <w:rsid w:val="00BB2469"/>
    <w:rsid w:val="00BB2578"/>
    <w:rsid w:val="00BB273E"/>
    <w:rsid w:val="00BB2D11"/>
    <w:rsid w:val="00BB2D64"/>
    <w:rsid w:val="00BB2FB3"/>
    <w:rsid w:val="00BB3016"/>
    <w:rsid w:val="00BB3194"/>
    <w:rsid w:val="00BB3304"/>
    <w:rsid w:val="00BB3393"/>
    <w:rsid w:val="00BB341D"/>
    <w:rsid w:val="00BB355F"/>
    <w:rsid w:val="00BB3602"/>
    <w:rsid w:val="00BB362F"/>
    <w:rsid w:val="00BB37DC"/>
    <w:rsid w:val="00BB3881"/>
    <w:rsid w:val="00BB393B"/>
    <w:rsid w:val="00BB39AD"/>
    <w:rsid w:val="00BB3A33"/>
    <w:rsid w:val="00BB3D6D"/>
    <w:rsid w:val="00BB3D84"/>
    <w:rsid w:val="00BB3E1B"/>
    <w:rsid w:val="00BB4337"/>
    <w:rsid w:val="00BB45EC"/>
    <w:rsid w:val="00BB46D2"/>
    <w:rsid w:val="00BB4755"/>
    <w:rsid w:val="00BB48D5"/>
    <w:rsid w:val="00BB4904"/>
    <w:rsid w:val="00BB4A87"/>
    <w:rsid w:val="00BB4BC8"/>
    <w:rsid w:val="00BB4CB6"/>
    <w:rsid w:val="00BB4CBD"/>
    <w:rsid w:val="00BB4D30"/>
    <w:rsid w:val="00BB4EB1"/>
    <w:rsid w:val="00BB4EDC"/>
    <w:rsid w:val="00BB50F0"/>
    <w:rsid w:val="00BB50FF"/>
    <w:rsid w:val="00BB5361"/>
    <w:rsid w:val="00BB5627"/>
    <w:rsid w:val="00BB570E"/>
    <w:rsid w:val="00BB571C"/>
    <w:rsid w:val="00BB589A"/>
    <w:rsid w:val="00BB592D"/>
    <w:rsid w:val="00BB5A55"/>
    <w:rsid w:val="00BB5BBB"/>
    <w:rsid w:val="00BB5CA1"/>
    <w:rsid w:val="00BB5CBB"/>
    <w:rsid w:val="00BB5CD8"/>
    <w:rsid w:val="00BB5DE8"/>
    <w:rsid w:val="00BB5EB9"/>
    <w:rsid w:val="00BB6278"/>
    <w:rsid w:val="00BB65F2"/>
    <w:rsid w:val="00BB67D6"/>
    <w:rsid w:val="00BB68C7"/>
    <w:rsid w:val="00BB6B70"/>
    <w:rsid w:val="00BB6C32"/>
    <w:rsid w:val="00BB6D60"/>
    <w:rsid w:val="00BB6E57"/>
    <w:rsid w:val="00BB6E79"/>
    <w:rsid w:val="00BB6FB6"/>
    <w:rsid w:val="00BB705E"/>
    <w:rsid w:val="00BB706A"/>
    <w:rsid w:val="00BB7165"/>
    <w:rsid w:val="00BB7281"/>
    <w:rsid w:val="00BB7397"/>
    <w:rsid w:val="00BB754E"/>
    <w:rsid w:val="00BB7699"/>
    <w:rsid w:val="00BB776B"/>
    <w:rsid w:val="00BB785F"/>
    <w:rsid w:val="00BB786A"/>
    <w:rsid w:val="00BB79CA"/>
    <w:rsid w:val="00BB7AF0"/>
    <w:rsid w:val="00BB7CC1"/>
    <w:rsid w:val="00BB7D5D"/>
    <w:rsid w:val="00BC01B3"/>
    <w:rsid w:val="00BC0451"/>
    <w:rsid w:val="00BC057E"/>
    <w:rsid w:val="00BC05B5"/>
    <w:rsid w:val="00BC072A"/>
    <w:rsid w:val="00BC0796"/>
    <w:rsid w:val="00BC0B94"/>
    <w:rsid w:val="00BC122E"/>
    <w:rsid w:val="00BC1249"/>
    <w:rsid w:val="00BC13F8"/>
    <w:rsid w:val="00BC1404"/>
    <w:rsid w:val="00BC141D"/>
    <w:rsid w:val="00BC149B"/>
    <w:rsid w:val="00BC1607"/>
    <w:rsid w:val="00BC165C"/>
    <w:rsid w:val="00BC179B"/>
    <w:rsid w:val="00BC17DA"/>
    <w:rsid w:val="00BC1802"/>
    <w:rsid w:val="00BC1913"/>
    <w:rsid w:val="00BC1A28"/>
    <w:rsid w:val="00BC1DD4"/>
    <w:rsid w:val="00BC1E8C"/>
    <w:rsid w:val="00BC1F3A"/>
    <w:rsid w:val="00BC1F9F"/>
    <w:rsid w:val="00BC20FF"/>
    <w:rsid w:val="00BC212D"/>
    <w:rsid w:val="00BC245E"/>
    <w:rsid w:val="00BC246E"/>
    <w:rsid w:val="00BC24CE"/>
    <w:rsid w:val="00BC27C4"/>
    <w:rsid w:val="00BC28AC"/>
    <w:rsid w:val="00BC2A9B"/>
    <w:rsid w:val="00BC2D05"/>
    <w:rsid w:val="00BC2DDE"/>
    <w:rsid w:val="00BC3019"/>
    <w:rsid w:val="00BC3049"/>
    <w:rsid w:val="00BC3162"/>
    <w:rsid w:val="00BC323B"/>
    <w:rsid w:val="00BC3268"/>
    <w:rsid w:val="00BC327C"/>
    <w:rsid w:val="00BC330E"/>
    <w:rsid w:val="00BC3317"/>
    <w:rsid w:val="00BC342A"/>
    <w:rsid w:val="00BC373A"/>
    <w:rsid w:val="00BC3753"/>
    <w:rsid w:val="00BC3893"/>
    <w:rsid w:val="00BC38C5"/>
    <w:rsid w:val="00BC395C"/>
    <w:rsid w:val="00BC3A94"/>
    <w:rsid w:val="00BC3EC7"/>
    <w:rsid w:val="00BC3F74"/>
    <w:rsid w:val="00BC40BB"/>
    <w:rsid w:val="00BC40F7"/>
    <w:rsid w:val="00BC41C7"/>
    <w:rsid w:val="00BC4218"/>
    <w:rsid w:val="00BC42EB"/>
    <w:rsid w:val="00BC4315"/>
    <w:rsid w:val="00BC44E5"/>
    <w:rsid w:val="00BC460F"/>
    <w:rsid w:val="00BC4DF3"/>
    <w:rsid w:val="00BC4E4C"/>
    <w:rsid w:val="00BC4FD4"/>
    <w:rsid w:val="00BC5076"/>
    <w:rsid w:val="00BC51C8"/>
    <w:rsid w:val="00BC51D9"/>
    <w:rsid w:val="00BC51F1"/>
    <w:rsid w:val="00BC5281"/>
    <w:rsid w:val="00BC52AD"/>
    <w:rsid w:val="00BC575C"/>
    <w:rsid w:val="00BC57A5"/>
    <w:rsid w:val="00BC584F"/>
    <w:rsid w:val="00BC58EC"/>
    <w:rsid w:val="00BC5963"/>
    <w:rsid w:val="00BC59E4"/>
    <w:rsid w:val="00BC5BFE"/>
    <w:rsid w:val="00BC63F1"/>
    <w:rsid w:val="00BC63F7"/>
    <w:rsid w:val="00BC651A"/>
    <w:rsid w:val="00BC664A"/>
    <w:rsid w:val="00BC6845"/>
    <w:rsid w:val="00BC6AE9"/>
    <w:rsid w:val="00BC6D1B"/>
    <w:rsid w:val="00BC6EA0"/>
    <w:rsid w:val="00BC7135"/>
    <w:rsid w:val="00BC71F4"/>
    <w:rsid w:val="00BC74A1"/>
    <w:rsid w:val="00BC7518"/>
    <w:rsid w:val="00BC793E"/>
    <w:rsid w:val="00BC7985"/>
    <w:rsid w:val="00BC7E8C"/>
    <w:rsid w:val="00BC7EED"/>
    <w:rsid w:val="00BD02DE"/>
    <w:rsid w:val="00BD036A"/>
    <w:rsid w:val="00BD0707"/>
    <w:rsid w:val="00BD093C"/>
    <w:rsid w:val="00BD09B9"/>
    <w:rsid w:val="00BD0B73"/>
    <w:rsid w:val="00BD0BF4"/>
    <w:rsid w:val="00BD0C10"/>
    <w:rsid w:val="00BD0CAE"/>
    <w:rsid w:val="00BD0E93"/>
    <w:rsid w:val="00BD0EA3"/>
    <w:rsid w:val="00BD110D"/>
    <w:rsid w:val="00BD11E9"/>
    <w:rsid w:val="00BD12D2"/>
    <w:rsid w:val="00BD137C"/>
    <w:rsid w:val="00BD1677"/>
    <w:rsid w:val="00BD17F0"/>
    <w:rsid w:val="00BD1ABB"/>
    <w:rsid w:val="00BD1B2E"/>
    <w:rsid w:val="00BD1D9C"/>
    <w:rsid w:val="00BD1FB1"/>
    <w:rsid w:val="00BD20DA"/>
    <w:rsid w:val="00BD2219"/>
    <w:rsid w:val="00BD221A"/>
    <w:rsid w:val="00BD2398"/>
    <w:rsid w:val="00BD23DC"/>
    <w:rsid w:val="00BD2482"/>
    <w:rsid w:val="00BD27EA"/>
    <w:rsid w:val="00BD282A"/>
    <w:rsid w:val="00BD2854"/>
    <w:rsid w:val="00BD2861"/>
    <w:rsid w:val="00BD2899"/>
    <w:rsid w:val="00BD28A8"/>
    <w:rsid w:val="00BD297B"/>
    <w:rsid w:val="00BD2A1C"/>
    <w:rsid w:val="00BD2AEF"/>
    <w:rsid w:val="00BD2C6B"/>
    <w:rsid w:val="00BD3169"/>
    <w:rsid w:val="00BD31E0"/>
    <w:rsid w:val="00BD345B"/>
    <w:rsid w:val="00BD35DF"/>
    <w:rsid w:val="00BD3A07"/>
    <w:rsid w:val="00BD3C0F"/>
    <w:rsid w:val="00BD3E07"/>
    <w:rsid w:val="00BD40CE"/>
    <w:rsid w:val="00BD4275"/>
    <w:rsid w:val="00BD42B1"/>
    <w:rsid w:val="00BD43A1"/>
    <w:rsid w:val="00BD4528"/>
    <w:rsid w:val="00BD453E"/>
    <w:rsid w:val="00BD4541"/>
    <w:rsid w:val="00BD462A"/>
    <w:rsid w:val="00BD4944"/>
    <w:rsid w:val="00BD4C25"/>
    <w:rsid w:val="00BD4D90"/>
    <w:rsid w:val="00BD5059"/>
    <w:rsid w:val="00BD506F"/>
    <w:rsid w:val="00BD50C7"/>
    <w:rsid w:val="00BD52BB"/>
    <w:rsid w:val="00BD54E3"/>
    <w:rsid w:val="00BD5736"/>
    <w:rsid w:val="00BD589B"/>
    <w:rsid w:val="00BD5AC1"/>
    <w:rsid w:val="00BD5B25"/>
    <w:rsid w:val="00BD5BC3"/>
    <w:rsid w:val="00BD5C2A"/>
    <w:rsid w:val="00BD5DFD"/>
    <w:rsid w:val="00BD5F6A"/>
    <w:rsid w:val="00BD5FE2"/>
    <w:rsid w:val="00BD6098"/>
    <w:rsid w:val="00BD61B8"/>
    <w:rsid w:val="00BD61DC"/>
    <w:rsid w:val="00BD63A0"/>
    <w:rsid w:val="00BD63B5"/>
    <w:rsid w:val="00BD640E"/>
    <w:rsid w:val="00BD6668"/>
    <w:rsid w:val="00BD6747"/>
    <w:rsid w:val="00BD6981"/>
    <w:rsid w:val="00BD6B86"/>
    <w:rsid w:val="00BD6C09"/>
    <w:rsid w:val="00BD6CC2"/>
    <w:rsid w:val="00BD6EBC"/>
    <w:rsid w:val="00BD6F1B"/>
    <w:rsid w:val="00BD70B5"/>
    <w:rsid w:val="00BD7264"/>
    <w:rsid w:val="00BD74BD"/>
    <w:rsid w:val="00BD7746"/>
    <w:rsid w:val="00BD7748"/>
    <w:rsid w:val="00BD7889"/>
    <w:rsid w:val="00BD796A"/>
    <w:rsid w:val="00BD7E5C"/>
    <w:rsid w:val="00BD7F16"/>
    <w:rsid w:val="00BE009C"/>
    <w:rsid w:val="00BE01F9"/>
    <w:rsid w:val="00BE03E6"/>
    <w:rsid w:val="00BE0666"/>
    <w:rsid w:val="00BE078D"/>
    <w:rsid w:val="00BE0AB6"/>
    <w:rsid w:val="00BE0D2E"/>
    <w:rsid w:val="00BE0F95"/>
    <w:rsid w:val="00BE0F9A"/>
    <w:rsid w:val="00BE0F9F"/>
    <w:rsid w:val="00BE11EB"/>
    <w:rsid w:val="00BE12B1"/>
    <w:rsid w:val="00BE1333"/>
    <w:rsid w:val="00BE17C7"/>
    <w:rsid w:val="00BE1C91"/>
    <w:rsid w:val="00BE1CF6"/>
    <w:rsid w:val="00BE1E04"/>
    <w:rsid w:val="00BE1F7F"/>
    <w:rsid w:val="00BE20ED"/>
    <w:rsid w:val="00BE217F"/>
    <w:rsid w:val="00BE220A"/>
    <w:rsid w:val="00BE23D1"/>
    <w:rsid w:val="00BE2655"/>
    <w:rsid w:val="00BE26AC"/>
    <w:rsid w:val="00BE26BA"/>
    <w:rsid w:val="00BE2870"/>
    <w:rsid w:val="00BE2C3C"/>
    <w:rsid w:val="00BE2D14"/>
    <w:rsid w:val="00BE2DD3"/>
    <w:rsid w:val="00BE2E09"/>
    <w:rsid w:val="00BE2F12"/>
    <w:rsid w:val="00BE30F5"/>
    <w:rsid w:val="00BE3185"/>
    <w:rsid w:val="00BE33A3"/>
    <w:rsid w:val="00BE346B"/>
    <w:rsid w:val="00BE371D"/>
    <w:rsid w:val="00BE3741"/>
    <w:rsid w:val="00BE38EE"/>
    <w:rsid w:val="00BE3A39"/>
    <w:rsid w:val="00BE3A5F"/>
    <w:rsid w:val="00BE3C1A"/>
    <w:rsid w:val="00BE3E9D"/>
    <w:rsid w:val="00BE3F36"/>
    <w:rsid w:val="00BE4338"/>
    <w:rsid w:val="00BE434C"/>
    <w:rsid w:val="00BE4518"/>
    <w:rsid w:val="00BE45A2"/>
    <w:rsid w:val="00BE4796"/>
    <w:rsid w:val="00BE4819"/>
    <w:rsid w:val="00BE483D"/>
    <w:rsid w:val="00BE4864"/>
    <w:rsid w:val="00BE49BF"/>
    <w:rsid w:val="00BE4AE0"/>
    <w:rsid w:val="00BE4B45"/>
    <w:rsid w:val="00BE4B6E"/>
    <w:rsid w:val="00BE4B72"/>
    <w:rsid w:val="00BE4C07"/>
    <w:rsid w:val="00BE4DEF"/>
    <w:rsid w:val="00BE4DF3"/>
    <w:rsid w:val="00BE5015"/>
    <w:rsid w:val="00BE526C"/>
    <w:rsid w:val="00BE5312"/>
    <w:rsid w:val="00BE53E3"/>
    <w:rsid w:val="00BE5567"/>
    <w:rsid w:val="00BE5A21"/>
    <w:rsid w:val="00BE5AF8"/>
    <w:rsid w:val="00BE5B39"/>
    <w:rsid w:val="00BE5C14"/>
    <w:rsid w:val="00BE5DBC"/>
    <w:rsid w:val="00BE5F92"/>
    <w:rsid w:val="00BE6304"/>
    <w:rsid w:val="00BE6370"/>
    <w:rsid w:val="00BE639A"/>
    <w:rsid w:val="00BE6521"/>
    <w:rsid w:val="00BE67CB"/>
    <w:rsid w:val="00BE6800"/>
    <w:rsid w:val="00BE6827"/>
    <w:rsid w:val="00BE684C"/>
    <w:rsid w:val="00BE685D"/>
    <w:rsid w:val="00BE68B2"/>
    <w:rsid w:val="00BE72B0"/>
    <w:rsid w:val="00BE72E5"/>
    <w:rsid w:val="00BE7439"/>
    <w:rsid w:val="00BE7634"/>
    <w:rsid w:val="00BE7C11"/>
    <w:rsid w:val="00BE7C2D"/>
    <w:rsid w:val="00BE7CE4"/>
    <w:rsid w:val="00BE7D32"/>
    <w:rsid w:val="00BE7DD9"/>
    <w:rsid w:val="00BE7EAE"/>
    <w:rsid w:val="00BE7EBC"/>
    <w:rsid w:val="00BE7F32"/>
    <w:rsid w:val="00BF006B"/>
    <w:rsid w:val="00BF0112"/>
    <w:rsid w:val="00BF029B"/>
    <w:rsid w:val="00BF0881"/>
    <w:rsid w:val="00BF0A2A"/>
    <w:rsid w:val="00BF0B61"/>
    <w:rsid w:val="00BF0BEC"/>
    <w:rsid w:val="00BF0C6A"/>
    <w:rsid w:val="00BF0D41"/>
    <w:rsid w:val="00BF0DBD"/>
    <w:rsid w:val="00BF0EE4"/>
    <w:rsid w:val="00BF1281"/>
    <w:rsid w:val="00BF1785"/>
    <w:rsid w:val="00BF178E"/>
    <w:rsid w:val="00BF190B"/>
    <w:rsid w:val="00BF1BB7"/>
    <w:rsid w:val="00BF1C84"/>
    <w:rsid w:val="00BF1F9C"/>
    <w:rsid w:val="00BF2108"/>
    <w:rsid w:val="00BF24A9"/>
    <w:rsid w:val="00BF2901"/>
    <w:rsid w:val="00BF294F"/>
    <w:rsid w:val="00BF2A27"/>
    <w:rsid w:val="00BF2C64"/>
    <w:rsid w:val="00BF3056"/>
    <w:rsid w:val="00BF308D"/>
    <w:rsid w:val="00BF3096"/>
    <w:rsid w:val="00BF30E4"/>
    <w:rsid w:val="00BF30F7"/>
    <w:rsid w:val="00BF3136"/>
    <w:rsid w:val="00BF3227"/>
    <w:rsid w:val="00BF3326"/>
    <w:rsid w:val="00BF3334"/>
    <w:rsid w:val="00BF333A"/>
    <w:rsid w:val="00BF35BD"/>
    <w:rsid w:val="00BF370A"/>
    <w:rsid w:val="00BF3871"/>
    <w:rsid w:val="00BF3923"/>
    <w:rsid w:val="00BF3B4F"/>
    <w:rsid w:val="00BF3C7D"/>
    <w:rsid w:val="00BF3CCB"/>
    <w:rsid w:val="00BF3E11"/>
    <w:rsid w:val="00BF3E29"/>
    <w:rsid w:val="00BF3FA4"/>
    <w:rsid w:val="00BF3FA6"/>
    <w:rsid w:val="00BF414D"/>
    <w:rsid w:val="00BF421D"/>
    <w:rsid w:val="00BF45A5"/>
    <w:rsid w:val="00BF477B"/>
    <w:rsid w:val="00BF5203"/>
    <w:rsid w:val="00BF536E"/>
    <w:rsid w:val="00BF537C"/>
    <w:rsid w:val="00BF53CD"/>
    <w:rsid w:val="00BF56A6"/>
    <w:rsid w:val="00BF56D1"/>
    <w:rsid w:val="00BF572D"/>
    <w:rsid w:val="00BF57B0"/>
    <w:rsid w:val="00BF57BA"/>
    <w:rsid w:val="00BF5B7A"/>
    <w:rsid w:val="00BF5C1A"/>
    <w:rsid w:val="00BF5D5C"/>
    <w:rsid w:val="00BF5DE6"/>
    <w:rsid w:val="00BF5E08"/>
    <w:rsid w:val="00BF5EBB"/>
    <w:rsid w:val="00BF5EF6"/>
    <w:rsid w:val="00BF60EC"/>
    <w:rsid w:val="00BF6307"/>
    <w:rsid w:val="00BF69D7"/>
    <w:rsid w:val="00BF6DEE"/>
    <w:rsid w:val="00BF701D"/>
    <w:rsid w:val="00BF70DA"/>
    <w:rsid w:val="00BF71C8"/>
    <w:rsid w:val="00BF71E7"/>
    <w:rsid w:val="00BF72FE"/>
    <w:rsid w:val="00BF73B9"/>
    <w:rsid w:val="00BF7A57"/>
    <w:rsid w:val="00BF7AE0"/>
    <w:rsid w:val="00BF7CE4"/>
    <w:rsid w:val="00BF7D0C"/>
    <w:rsid w:val="00BF7DBB"/>
    <w:rsid w:val="00BF7E5C"/>
    <w:rsid w:val="00C00031"/>
    <w:rsid w:val="00C000A7"/>
    <w:rsid w:val="00C0029E"/>
    <w:rsid w:val="00C003A3"/>
    <w:rsid w:val="00C0044F"/>
    <w:rsid w:val="00C00589"/>
    <w:rsid w:val="00C00646"/>
    <w:rsid w:val="00C00AC5"/>
    <w:rsid w:val="00C00CD7"/>
    <w:rsid w:val="00C00EB6"/>
    <w:rsid w:val="00C00EBE"/>
    <w:rsid w:val="00C00EE7"/>
    <w:rsid w:val="00C01119"/>
    <w:rsid w:val="00C01285"/>
    <w:rsid w:val="00C0132F"/>
    <w:rsid w:val="00C01426"/>
    <w:rsid w:val="00C0152B"/>
    <w:rsid w:val="00C015E3"/>
    <w:rsid w:val="00C016F5"/>
    <w:rsid w:val="00C01A42"/>
    <w:rsid w:val="00C01AFD"/>
    <w:rsid w:val="00C01B32"/>
    <w:rsid w:val="00C01B4E"/>
    <w:rsid w:val="00C01BD7"/>
    <w:rsid w:val="00C01DAB"/>
    <w:rsid w:val="00C01DE7"/>
    <w:rsid w:val="00C01EBB"/>
    <w:rsid w:val="00C020A1"/>
    <w:rsid w:val="00C0212B"/>
    <w:rsid w:val="00C02221"/>
    <w:rsid w:val="00C0223D"/>
    <w:rsid w:val="00C0230F"/>
    <w:rsid w:val="00C023FC"/>
    <w:rsid w:val="00C02405"/>
    <w:rsid w:val="00C0268D"/>
    <w:rsid w:val="00C027B7"/>
    <w:rsid w:val="00C027F7"/>
    <w:rsid w:val="00C027F9"/>
    <w:rsid w:val="00C02850"/>
    <w:rsid w:val="00C02968"/>
    <w:rsid w:val="00C0298E"/>
    <w:rsid w:val="00C029F0"/>
    <w:rsid w:val="00C02A91"/>
    <w:rsid w:val="00C02BB2"/>
    <w:rsid w:val="00C02DAF"/>
    <w:rsid w:val="00C02EDE"/>
    <w:rsid w:val="00C031A6"/>
    <w:rsid w:val="00C031F2"/>
    <w:rsid w:val="00C033EA"/>
    <w:rsid w:val="00C03747"/>
    <w:rsid w:val="00C038B9"/>
    <w:rsid w:val="00C03C11"/>
    <w:rsid w:val="00C03C53"/>
    <w:rsid w:val="00C0407A"/>
    <w:rsid w:val="00C0424A"/>
    <w:rsid w:val="00C04273"/>
    <w:rsid w:val="00C04871"/>
    <w:rsid w:val="00C0495A"/>
    <w:rsid w:val="00C04D06"/>
    <w:rsid w:val="00C04D3C"/>
    <w:rsid w:val="00C04DF6"/>
    <w:rsid w:val="00C052BF"/>
    <w:rsid w:val="00C05731"/>
    <w:rsid w:val="00C05774"/>
    <w:rsid w:val="00C059CA"/>
    <w:rsid w:val="00C05D86"/>
    <w:rsid w:val="00C05E89"/>
    <w:rsid w:val="00C05F53"/>
    <w:rsid w:val="00C06150"/>
    <w:rsid w:val="00C061F6"/>
    <w:rsid w:val="00C06301"/>
    <w:rsid w:val="00C06468"/>
    <w:rsid w:val="00C064FD"/>
    <w:rsid w:val="00C067F2"/>
    <w:rsid w:val="00C06847"/>
    <w:rsid w:val="00C06A3F"/>
    <w:rsid w:val="00C072E6"/>
    <w:rsid w:val="00C073DD"/>
    <w:rsid w:val="00C076CE"/>
    <w:rsid w:val="00C07772"/>
    <w:rsid w:val="00C079AC"/>
    <w:rsid w:val="00C07A3E"/>
    <w:rsid w:val="00C07AEC"/>
    <w:rsid w:val="00C07BD6"/>
    <w:rsid w:val="00C07E32"/>
    <w:rsid w:val="00C07EE7"/>
    <w:rsid w:val="00C07FC1"/>
    <w:rsid w:val="00C07FEB"/>
    <w:rsid w:val="00C1004F"/>
    <w:rsid w:val="00C100ED"/>
    <w:rsid w:val="00C105C0"/>
    <w:rsid w:val="00C107C7"/>
    <w:rsid w:val="00C10A9E"/>
    <w:rsid w:val="00C10AFD"/>
    <w:rsid w:val="00C10B02"/>
    <w:rsid w:val="00C10D96"/>
    <w:rsid w:val="00C10F43"/>
    <w:rsid w:val="00C110E0"/>
    <w:rsid w:val="00C1115F"/>
    <w:rsid w:val="00C11350"/>
    <w:rsid w:val="00C1154A"/>
    <w:rsid w:val="00C115B1"/>
    <w:rsid w:val="00C116C5"/>
    <w:rsid w:val="00C1178A"/>
    <w:rsid w:val="00C118C2"/>
    <w:rsid w:val="00C118D5"/>
    <w:rsid w:val="00C11936"/>
    <w:rsid w:val="00C11A73"/>
    <w:rsid w:val="00C11DFC"/>
    <w:rsid w:val="00C11E66"/>
    <w:rsid w:val="00C121C2"/>
    <w:rsid w:val="00C123C5"/>
    <w:rsid w:val="00C123E1"/>
    <w:rsid w:val="00C1240E"/>
    <w:rsid w:val="00C12433"/>
    <w:rsid w:val="00C12670"/>
    <w:rsid w:val="00C12954"/>
    <w:rsid w:val="00C12B0A"/>
    <w:rsid w:val="00C12B7D"/>
    <w:rsid w:val="00C12ECB"/>
    <w:rsid w:val="00C130AF"/>
    <w:rsid w:val="00C133FC"/>
    <w:rsid w:val="00C134FD"/>
    <w:rsid w:val="00C13667"/>
    <w:rsid w:val="00C13671"/>
    <w:rsid w:val="00C13736"/>
    <w:rsid w:val="00C13845"/>
    <w:rsid w:val="00C13B62"/>
    <w:rsid w:val="00C13C77"/>
    <w:rsid w:val="00C13D5D"/>
    <w:rsid w:val="00C13E1D"/>
    <w:rsid w:val="00C13FA8"/>
    <w:rsid w:val="00C1413E"/>
    <w:rsid w:val="00C14219"/>
    <w:rsid w:val="00C14229"/>
    <w:rsid w:val="00C1444C"/>
    <w:rsid w:val="00C144B4"/>
    <w:rsid w:val="00C1477B"/>
    <w:rsid w:val="00C14809"/>
    <w:rsid w:val="00C14AD1"/>
    <w:rsid w:val="00C14AFA"/>
    <w:rsid w:val="00C14C7B"/>
    <w:rsid w:val="00C14CDB"/>
    <w:rsid w:val="00C15029"/>
    <w:rsid w:val="00C1513C"/>
    <w:rsid w:val="00C15222"/>
    <w:rsid w:val="00C155E9"/>
    <w:rsid w:val="00C156CB"/>
    <w:rsid w:val="00C156F0"/>
    <w:rsid w:val="00C1581B"/>
    <w:rsid w:val="00C15B30"/>
    <w:rsid w:val="00C15C59"/>
    <w:rsid w:val="00C15C8F"/>
    <w:rsid w:val="00C15CC2"/>
    <w:rsid w:val="00C15D6F"/>
    <w:rsid w:val="00C15E3C"/>
    <w:rsid w:val="00C15E43"/>
    <w:rsid w:val="00C15F63"/>
    <w:rsid w:val="00C15FB0"/>
    <w:rsid w:val="00C16344"/>
    <w:rsid w:val="00C164A1"/>
    <w:rsid w:val="00C16590"/>
    <w:rsid w:val="00C166E5"/>
    <w:rsid w:val="00C166E9"/>
    <w:rsid w:val="00C16735"/>
    <w:rsid w:val="00C16903"/>
    <w:rsid w:val="00C16A33"/>
    <w:rsid w:val="00C16A67"/>
    <w:rsid w:val="00C16A9D"/>
    <w:rsid w:val="00C16B61"/>
    <w:rsid w:val="00C16C06"/>
    <w:rsid w:val="00C16D63"/>
    <w:rsid w:val="00C16F4D"/>
    <w:rsid w:val="00C16F7E"/>
    <w:rsid w:val="00C16FF0"/>
    <w:rsid w:val="00C1700A"/>
    <w:rsid w:val="00C17231"/>
    <w:rsid w:val="00C1723C"/>
    <w:rsid w:val="00C1724F"/>
    <w:rsid w:val="00C172A7"/>
    <w:rsid w:val="00C172F0"/>
    <w:rsid w:val="00C173BF"/>
    <w:rsid w:val="00C174A4"/>
    <w:rsid w:val="00C17513"/>
    <w:rsid w:val="00C17520"/>
    <w:rsid w:val="00C17696"/>
    <w:rsid w:val="00C17AA1"/>
    <w:rsid w:val="00C17DA8"/>
    <w:rsid w:val="00C17F29"/>
    <w:rsid w:val="00C17F45"/>
    <w:rsid w:val="00C17F7F"/>
    <w:rsid w:val="00C17FD0"/>
    <w:rsid w:val="00C20241"/>
    <w:rsid w:val="00C204A6"/>
    <w:rsid w:val="00C205B8"/>
    <w:rsid w:val="00C206C8"/>
    <w:rsid w:val="00C20706"/>
    <w:rsid w:val="00C208F3"/>
    <w:rsid w:val="00C209C0"/>
    <w:rsid w:val="00C20B67"/>
    <w:rsid w:val="00C20CF9"/>
    <w:rsid w:val="00C20D52"/>
    <w:rsid w:val="00C20F0A"/>
    <w:rsid w:val="00C210FA"/>
    <w:rsid w:val="00C211BF"/>
    <w:rsid w:val="00C21239"/>
    <w:rsid w:val="00C2134C"/>
    <w:rsid w:val="00C21391"/>
    <w:rsid w:val="00C21653"/>
    <w:rsid w:val="00C21843"/>
    <w:rsid w:val="00C21887"/>
    <w:rsid w:val="00C220C2"/>
    <w:rsid w:val="00C22126"/>
    <w:rsid w:val="00C22242"/>
    <w:rsid w:val="00C22374"/>
    <w:rsid w:val="00C223C8"/>
    <w:rsid w:val="00C22475"/>
    <w:rsid w:val="00C224C6"/>
    <w:rsid w:val="00C224F5"/>
    <w:rsid w:val="00C227AF"/>
    <w:rsid w:val="00C227D9"/>
    <w:rsid w:val="00C22A43"/>
    <w:rsid w:val="00C22C8F"/>
    <w:rsid w:val="00C22D06"/>
    <w:rsid w:val="00C22D98"/>
    <w:rsid w:val="00C22DD9"/>
    <w:rsid w:val="00C22FDC"/>
    <w:rsid w:val="00C23098"/>
    <w:rsid w:val="00C23114"/>
    <w:rsid w:val="00C23127"/>
    <w:rsid w:val="00C2318C"/>
    <w:rsid w:val="00C231B2"/>
    <w:rsid w:val="00C2327F"/>
    <w:rsid w:val="00C23299"/>
    <w:rsid w:val="00C23394"/>
    <w:rsid w:val="00C2346E"/>
    <w:rsid w:val="00C23546"/>
    <w:rsid w:val="00C235A5"/>
    <w:rsid w:val="00C2384D"/>
    <w:rsid w:val="00C23CEC"/>
    <w:rsid w:val="00C23D0C"/>
    <w:rsid w:val="00C23EE0"/>
    <w:rsid w:val="00C2408D"/>
    <w:rsid w:val="00C2409E"/>
    <w:rsid w:val="00C240F3"/>
    <w:rsid w:val="00C24226"/>
    <w:rsid w:val="00C24295"/>
    <w:rsid w:val="00C242BB"/>
    <w:rsid w:val="00C24530"/>
    <w:rsid w:val="00C246DA"/>
    <w:rsid w:val="00C2474D"/>
    <w:rsid w:val="00C24A0E"/>
    <w:rsid w:val="00C24A97"/>
    <w:rsid w:val="00C24D3A"/>
    <w:rsid w:val="00C24DE7"/>
    <w:rsid w:val="00C24F49"/>
    <w:rsid w:val="00C24FA7"/>
    <w:rsid w:val="00C2505B"/>
    <w:rsid w:val="00C252A9"/>
    <w:rsid w:val="00C25376"/>
    <w:rsid w:val="00C25456"/>
    <w:rsid w:val="00C2548C"/>
    <w:rsid w:val="00C25528"/>
    <w:rsid w:val="00C25689"/>
    <w:rsid w:val="00C2596A"/>
    <w:rsid w:val="00C25A4D"/>
    <w:rsid w:val="00C25C6A"/>
    <w:rsid w:val="00C25CE3"/>
    <w:rsid w:val="00C25DCE"/>
    <w:rsid w:val="00C25F6C"/>
    <w:rsid w:val="00C26117"/>
    <w:rsid w:val="00C26385"/>
    <w:rsid w:val="00C26A61"/>
    <w:rsid w:val="00C26B20"/>
    <w:rsid w:val="00C26F1C"/>
    <w:rsid w:val="00C271C1"/>
    <w:rsid w:val="00C27355"/>
    <w:rsid w:val="00C273DE"/>
    <w:rsid w:val="00C274B4"/>
    <w:rsid w:val="00C2765A"/>
    <w:rsid w:val="00C2794E"/>
    <w:rsid w:val="00C279E0"/>
    <w:rsid w:val="00C27BB9"/>
    <w:rsid w:val="00C27D3A"/>
    <w:rsid w:val="00C27DD8"/>
    <w:rsid w:val="00C27E94"/>
    <w:rsid w:val="00C27ED1"/>
    <w:rsid w:val="00C302E1"/>
    <w:rsid w:val="00C30392"/>
    <w:rsid w:val="00C30483"/>
    <w:rsid w:val="00C30523"/>
    <w:rsid w:val="00C305D1"/>
    <w:rsid w:val="00C30951"/>
    <w:rsid w:val="00C30CBF"/>
    <w:rsid w:val="00C30EEA"/>
    <w:rsid w:val="00C30FBB"/>
    <w:rsid w:val="00C30FE7"/>
    <w:rsid w:val="00C30FFF"/>
    <w:rsid w:val="00C31244"/>
    <w:rsid w:val="00C312B2"/>
    <w:rsid w:val="00C314ED"/>
    <w:rsid w:val="00C315A8"/>
    <w:rsid w:val="00C3178F"/>
    <w:rsid w:val="00C3182F"/>
    <w:rsid w:val="00C3196A"/>
    <w:rsid w:val="00C31B50"/>
    <w:rsid w:val="00C31BA3"/>
    <w:rsid w:val="00C31BC5"/>
    <w:rsid w:val="00C320E9"/>
    <w:rsid w:val="00C3215A"/>
    <w:rsid w:val="00C321D4"/>
    <w:rsid w:val="00C3222D"/>
    <w:rsid w:val="00C32324"/>
    <w:rsid w:val="00C3252B"/>
    <w:rsid w:val="00C3268F"/>
    <w:rsid w:val="00C32913"/>
    <w:rsid w:val="00C330E8"/>
    <w:rsid w:val="00C33216"/>
    <w:rsid w:val="00C33818"/>
    <w:rsid w:val="00C339C0"/>
    <w:rsid w:val="00C33C2C"/>
    <w:rsid w:val="00C33E8E"/>
    <w:rsid w:val="00C33EB7"/>
    <w:rsid w:val="00C341B9"/>
    <w:rsid w:val="00C34511"/>
    <w:rsid w:val="00C3452C"/>
    <w:rsid w:val="00C34546"/>
    <w:rsid w:val="00C3493D"/>
    <w:rsid w:val="00C34A7B"/>
    <w:rsid w:val="00C34AFC"/>
    <w:rsid w:val="00C35005"/>
    <w:rsid w:val="00C354B7"/>
    <w:rsid w:val="00C35565"/>
    <w:rsid w:val="00C3565E"/>
    <w:rsid w:val="00C358A4"/>
    <w:rsid w:val="00C35B16"/>
    <w:rsid w:val="00C35B68"/>
    <w:rsid w:val="00C35C0D"/>
    <w:rsid w:val="00C35C7E"/>
    <w:rsid w:val="00C36339"/>
    <w:rsid w:val="00C365E5"/>
    <w:rsid w:val="00C3661F"/>
    <w:rsid w:val="00C369A5"/>
    <w:rsid w:val="00C36B8C"/>
    <w:rsid w:val="00C36C4F"/>
    <w:rsid w:val="00C36CBB"/>
    <w:rsid w:val="00C36CC0"/>
    <w:rsid w:val="00C36D79"/>
    <w:rsid w:val="00C36DCA"/>
    <w:rsid w:val="00C36E7E"/>
    <w:rsid w:val="00C37014"/>
    <w:rsid w:val="00C37116"/>
    <w:rsid w:val="00C37329"/>
    <w:rsid w:val="00C374A1"/>
    <w:rsid w:val="00C374BE"/>
    <w:rsid w:val="00C376F8"/>
    <w:rsid w:val="00C378CE"/>
    <w:rsid w:val="00C378EE"/>
    <w:rsid w:val="00C37A70"/>
    <w:rsid w:val="00C37AE7"/>
    <w:rsid w:val="00C37B54"/>
    <w:rsid w:val="00C37C3D"/>
    <w:rsid w:val="00C37FED"/>
    <w:rsid w:val="00C4002C"/>
    <w:rsid w:val="00C4005E"/>
    <w:rsid w:val="00C40556"/>
    <w:rsid w:val="00C40558"/>
    <w:rsid w:val="00C40875"/>
    <w:rsid w:val="00C409C4"/>
    <w:rsid w:val="00C409C7"/>
    <w:rsid w:val="00C41101"/>
    <w:rsid w:val="00C412C6"/>
    <w:rsid w:val="00C41695"/>
    <w:rsid w:val="00C417E0"/>
    <w:rsid w:val="00C41A00"/>
    <w:rsid w:val="00C41CCC"/>
    <w:rsid w:val="00C421A6"/>
    <w:rsid w:val="00C4229C"/>
    <w:rsid w:val="00C42494"/>
    <w:rsid w:val="00C42522"/>
    <w:rsid w:val="00C426A6"/>
    <w:rsid w:val="00C4282B"/>
    <w:rsid w:val="00C42B78"/>
    <w:rsid w:val="00C42C79"/>
    <w:rsid w:val="00C42D84"/>
    <w:rsid w:val="00C42E2C"/>
    <w:rsid w:val="00C42ED7"/>
    <w:rsid w:val="00C42FDA"/>
    <w:rsid w:val="00C4318E"/>
    <w:rsid w:val="00C4331F"/>
    <w:rsid w:val="00C4352F"/>
    <w:rsid w:val="00C43607"/>
    <w:rsid w:val="00C43776"/>
    <w:rsid w:val="00C437AD"/>
    <w:rsid w:val="00C43D6C"/>
    <w:rsid w:val="00C43DC1"/>
    <w:rsid w:val="00C43E48"/>
    <w:rsid w:val="00C43FE9"/>
    <w:rsid w:val="00C44121"/>
    <w:rsid w:val="00C441C6"/>
    <w:rsid w:val="00C4428A"/>
    <w:rsid w:val="00C44325"/>
    <w:rsid w:val="00C444F5"/>
    <w:rsid w:val="00C44555"/>
    <w:rsid w:val="00C44632"/>
    <w:rsid w:val="00C44717"/>
    <w:rsid w:val="00C4479C"/>
    <w:rsid w:val="00C4499C"/>
    <w:rsid w:val="00C44E75"/>
    <w:rsid w:val="00C4528A"/>
    <w:rsid w:val="00C45294"/>
    <w:rsid w:val="00C453F0"/>
    <w:rsid w:val="00C4546B"/>
    <w:rsid w:val="00C456E2"/>
    <w:rsid w:val="00C45725"/>
    <w:rsid w:val="00C45B35"/>
    <w:rsid w:val="00C45C18"/>
    <w:rsid w:val="00C45C75"/>
    <w:rsid w:val="00C45CF7"/>
    <w:rsid w:val="00C4600F"/>
    <w:rsid w:val="00C4651C"/>
    <w:rsid w:val="00C4655F"/>
    <w:rsid w:val="00C46759"/>
    <w:rsid w:val="00C467B1"/>
    <w:rsid w:val="00C46A62"/>
    <w:rsid w:val="00C46AE9"/>
    <w:rsid w:val="00C46B45"/>
    <w:rsid w:val="00C46BD6"/>
    <w:rsid w:val="00C47289"/>
    <w:rsid w:val="00C4764F"/>
    <w:rsid w:val="00C4784B"/>
    <w:rsid w:val="00C47C42"/>
    <w:rsid w:val="00C47C64"/>
    <w:rsid w:val="00C47E38"/>
    <w:rsid w:val="00C47EE0"/>
    <w:rsid w:val="00C500F8"/>
    <w:rsid w:val="00C50167"/>
    <w:rsid w:val="00C502B4"/>
    <w:rsid w:val="00C50502"/>
    <w:rsid w:val="00C5074D"/>
    <w:rsid w:val="00C50A5E"/>
    <w:rsid w:val="00C50BCC"/>
    <w:rsid w:val="00C50C1D"/>
    <w:rsid w:val="00C50C8F"/>
    <w:rsid w:val="00C50D6D"/>
    <w:rsid w:val="00C50F08"/>
    <w:rsid w:val="00C50FBE"/>
    <w:rsid w:val="00C50FDA"/>
    <w:rsid w:val="00C510E7"/>
    <w:rsid w:val="00C51628"/>
    <w:rsid w:val="00C518E8"/>
    <w:rsid w:val="00C519E4"/>
    <w:rsid w:val="00C51F51"/>
    <w:rsid w:val="00C5223D"/>
    <w:rsid w:val="00C523A6"/>
    <w:rsid w:val="00C523D7"/>
    <w:rsid w:val="00C52523"/>
    <w:rsid w:val="00C5284C"/>
    <w:rsid w:val="00C5284F"/>
    <w:rsid w:val="00C528E0"/>
    <w:rsid w:val="00C52904"/>
    <w:rsid w:val="00C5292B"/>
    <w:rsid w:val="00C529B7"/>
    <w:rsid w:val="00C52BDF"/>
    <w:rsid w:val="00C52C41"/>
    <w:rsid w:val="00C52CC0"/>
    <w:rsid w:val="00C530BE"/>
    <w:rsid w:val="00C530E1"/>
    <w:rsid w:val="00C5324A"/>
    <w:rsid w:val="00C53452"/>
    <w:rsid w:val="00C53694"/>
    <w:rsid w:val="00C5373C"/>
    <w:rsid w:val="00C537A2"/>
    <w:rsid w:val="00C53810"/>
    <w:rsid w:val="00C539B2"/>
    <w:rsid w:val="00C53A43"/>
    <w:rsid w:val="00C53A4F"/>
    <w:rsid w:val="00C53AFD"/>
    <w:rsid w:val="00C53C2B"/>
    <w:rsid w:val="00C53E90"/>
    <w:rsid w:val="00C53F98"/>
    <w:rsid w:val="00C542FE"/>
    <w:rsid w:val="00C543F1"/>
    <w:rsid w:val="00C54490"/>
    <w:rsid w:val="00C54568"/>
    <w:rsid w:val="00C545C7"/>
    <w:rsid w:val="00C54622"/>
    <w:rsid w:val="00C54664"/>
    <w:rsid w:val="00C54975"/>
    <w:rsid w:val="00C549DB"/>
    <w:rsid w:val="00C54A2A"/>
    <w:rsid w:val="00C54A66"/>
    <w:rsid w:val="00C54B62"/>
    <w:rsid w:val="00C54B8E"/>
    <w:rsid w:val="00C54C4D"/>
    <w:rsid w:val="00C54D72"/>
    <w:rsid w:val="00C54EC6"/>
    <w:rsid w:val="00C54FA5"/>
    <w:rsid w:val="00C54FE4"/>
    <w:rsid w:val="00C5520B"/>
    <w:rsid w:val="00C5531D"/>
    <w:rsid w:val="00C55613"/>
    <w:rsid w:val="00C5563D"/>
    <w:rsid w:val="00C557B3"/>
    <w:rsid w:val="00C557C2"/>
    <w:rsid w:val="00C557DF"/>
    <w:rsid w:val="00C55A68"/>
    <w:rsid w:val="00C55B7C"/>
    <w:rsid w:val="00C55C1E"/>
    <w:rsid w:val="00C55E39"/>
    <w:rsid w:val="00C56095"/>
    <w:rsid w:val="00C562DF"/>
    <w:rsid w:val="00C5637E"/>
    <w:rsid w:val="00C5641A"/>
    <w:rsid w:val="00C56602"/>
    <w:rsid w:val="00C56753"/>
    <w:rsid w:val="00C56C9D"/>
    <w:rsid w:val="00C56D38"/>
    <w:rsid w:val="00C56E5E"/>
    <w:rsid w:val="00C56F1A"/>
    <w:rsid w:val="00C571D4"/>
    <w:rsid w:val="00C571FE"/>
    <w:rsid w:val="00C57201"/>
    <w:rsid w:val="00C5720E"/>
    <w:rsid w:val="00C57400"/>
    <w:rsid w:val="00C57475"/>
    <w:rsid w:val="00C5754B"/>
    <w:rsid w:val="00C57568"/>
    <w:rsid w:val="00C57573"/>
    <w:rsid w:val="00C57604"/>
    <w:rsid w:val="00C5769D"/>
    <w:rsid w:val="00C576B7"/>
    <w:rsid w:val="00C57898"/>
    <w:rsid w:val="00C57997"/>
    <w:rsid w:val="00C600BB"/>
    <w:rsid w:val="00C600DD"/>
    <w:rsid w:val="00C601F8"/>
    <w:rsid w:val="00C60302"/>
    <w:rsid w:val="00C6032B"/>
    <w:rsid w:val="00C60494"/>
    <w:rsid w:val="00C605AB"/>
    <w:rsid w:val="00C605F6"/>
    <w:rsid w:val="00C60804"/>
    <w:rsid w:val="00C609B3"/>
    <w:rsid w:val="00C60F0C"/>
    <w:rsid w:val="00C60F72"/>
    <w:rsid w:val="00C61096"/>
    <w:rsid w:val="00C610C3"/>
    <w:rsid w:val="00C613D9"/>
    <w:rsid w:val="00C6142E"/>
    <w:rsid w:val="00C6156A"/>
    <w:rsid w:val="00C6168E"/>
    <w:rsid w:val="00C618EA"/>
    <w:rsid w:val="00C619E9"/>
    <w:rsid w:val="00C61B63"/>
    <w:rsid w:val="00C61BD6"/>
    <w:rsid w:val="00C61E62"/>
    <w:rsid w:val="00C61F2B"/>
    <w:rsid w:val="00C62498"/>
    <w:rsid w:val="00C625B5"/>
    <w:rsid w:val="00C6283D"/>
    <w:rsid w:val="00C62893"/>
    <w:rsid w:val="00C6299B"/>
    <w:rsid w:val="00C62A60"/>
    <w:rsid w:val="00C62C67"/>
    <w:rsid w:val="00C62EF6"/>
    <w:rsid w:val="00C630F6"/>
    <w:rsid w:val="00C631F0"/>
    <w:rsid w:val="00C6323A"/>
    <w:rsid w:val="00C6324C"/>
    <w:rsid w:val="00C6368F"/>
    <w:rsid w:val="00C6370C"/>
    <w:rsid w:val="00C6377B"/>
    <w:rsid w:val="00C63821"/>
    <w:rsid w:val="00C63AAD"/>
    <w:rsid w:val="00C63D83"/>
    <w:rsid w:val="00C63F97"/>
    <w:rsid w:val="00C63FF7"/>
    <w:rsid w:val="00C640DC"/>
    <w:rsid w:val="00C6412F"/>
    <w:rsid w:val="00C64189"/>
    <w:rsid w:val="00C641B3"/>
    <w:rsid w:val="00C6437C"/>
    <w:rsid w:val="00C643D8"/>
    <w:rsid w:val="00C64569"/>
    <w:rsid w:val="00C64751"/>
    <w:rsid w:val="00C64D48"/>
    <w:rsid w:val="00C64D96"/>
    <w:rsid w:val="00C64FF4"/>
    <w:rsid w:val="00C65291"/>
    <w:rsid w:val="00C65296"/>
    <w:rsid w:val="00C65354"/>
    <w:rsid w:val="00C656D6"/>
    <w:rsid w:val="00C658F9"/>
    <w:rsid w:val="00C6598D"/>
    <w:rsid w:val="00C65EEA"/>
    <w:rsid w:val="00C66083"/>
    <w:rsid w:val="00C661C7"/>
    <w:rsid w:val="00C662D3"/>
    <w:rsid w:val="00C6638F"/>
    <w:rsid w:val="00C66509"/>
    <w:rsid w:val="00C66513"/>
    <w:rsid w:val="00C666E8"/>
    <w:rsid w:val="00C66BD5"/>
    <w:rsid w:val="00C66D7D"/>
    <w:rsid w:val="00C66DA8"/>
    <w:rsid w:val="00C67279"/>
    <w:rsid w:val="00C672D8"/>
    <w:rsid w:val="00C675F1"/>
    <w:rsid w:val="00C67687"/>
    <w:rsid w:val="00C6781E"/>
    <w:rsid w:val="00C6793A"/>
    <w:rsid w:val="00C67CAB"/>
    <w:rsid w:val="00C67E25"/>
    <w:rsid w:val="00C67F6F"/>
    <w:rsid w:val="00C700CF"/>
    <w:rsid w:val="00C7014A"/>
    <w:rsid w:val="00C7016B"/>
    <w:rsid w:val="00C70495"/>
    <w:rsid w:val="00C7053D"/>
    <w:rsid w:val="00C70684"/>
    <w:rsid w:val="00C70865"/>
    <w:rsid w:val="00C7086A"/>
    <w:rsid w:val="00C7091A"/>
    <w:rsid w:val="00C7094F"/>
    <w:rsid w:val="00C709A2"/>
    <w:rsid w:val="00C70A54"/>
    <w:rsid w:val="00C70BA9"/>
    <w:rsid w:val="00C70BF3"/>
    <w:rsid w:val="00C70CC1"/>
    <w:rsid w:val="00C70D17"/>
    <w:rsid w:val="00C710FC"/>
    <w:rsid w:val="00C71111"/>
    <w:rsid w:val="00C711AD"/>
    <w:rsid w:val="00C71344"/>
    <w:rsid w:val="00C713F2"/>
    <w:rsid w:val="00C714A9"/>
    <w:rsid w:val="00C7158F"/>
    <w:rsid w:val="00C71A15"/>
    <w:rsid w:val="00C71B40"/>
    <w:rsid w:val="00C71FF1"/>
    <w:rsid w:val="00C720A6"/>
    <w:rsid w:val="00C720E4"/>
    <w:rsid w:val="00C72113"/>
    <w:rsid w:val="00C72131"/>
    <w:rsid w:val="00C723CF"/>
    <w:rsid w:val="00C7242F"/>
    <w:rsid w:val="00C7252F"/>
    <w:rsid w:val="00C72A12"/>
    <w:rsid w:val="00C72A27"/>
    <w:rsid w:val="00C72A4F"/>
    <w:rsid w:val="00C72AA9"/>
    <w:rsid w:val="00C72BE3"/>
    <w:rsid w:val="00C72D65"/>
    <w:rsid w:val="00C73100"/>
    <w:rsid w:val="00C73127"/>
    <w:rsid w:val="00C732C4"/>
    <w:rsid w:val="00C733AB"/>
    <w:rsid w:val="00C737D5"/>
    <w:rsid w:val="00C73951"/>
    <w:rsid w:val="00C73A5B"/>
    <w:rsid w:val="00C73D21"/>
    <w:rsid w:val="00C73E50"/>
    <w:rsid w:val="00C73ECC"/>
    <w:rsid w:val="00C73EE0"/>
    <w:rsid w:val="00C7403D"/>
    <w:rsid w:val="00C7405C"/>
    <w:rsid w:val="00C741A7"/>
    <w:rsid w:val="00C743B4"/>
    <w:rsid w:val="00C743F3"/>
    <w:rsid w:val="00C7446E"/>
    <w:rsid w:val="00C7454E"/>
    <w:rsid w:val="00C7456C"/>
    <w:rsid w:val="00C74596"/>
    <w:rsid w:val="00C745C3"/>
    <w:rsid w:val="00C74783"/>
    <w:rsid w:val="00C747AF"/>
    <w:rsid w:val="00C74809"/>
    <w:rsid w:val="00C74812"/>
    <w:rsid w:val="00C74958"/>
    <w:rsid w:val="00C74982"/>
    <w:rsid w:val="00C749EB"/>
    <w:rsid w:val="00C74B09"/>
    <w:rsid w:val="00C74D08"/>
    <w:rsid w:val="00C74DD4"/>
    <w:rsid w:val="00C74F3C"/>
    <w:rsid w:val="00C74FCF"/>
    <w:rsid w:val="00C75197"/>
    <w:rsid w:val="00C753CC"/>
    <w:rsid w:val="00C754D6"/>
    <w:rsid w:val="00C75830"/>
    <w:rsid w:val="00C75BE1"/>
    <w:rsid w:val="00C75CCE"/>
    <w:rsid w:val="00C75CF4"/>
    <w:rsid w:val="00C75D1A"/>
    <w:rsid w:val="00C75D1D"/>
    <w:rsid w:val="00C761CA"/>
    <w:rsid w:val="00C76371"/>
    <w:rsid w:val="00C763DA"/>
    <w:rsid w:val="00C7647A"/>
    <w:rsid w:val="00C765D0"/>
    <w:rsid w:val="00C76699"/>
    <w:rsid w:val="00C766AF"/>
    <w:rsid w:val="00C7673B"/>
    <w:rsid w:val="00C7691A"/>
    <w:rsid w:val="00C76941"/>
    <w:rsid w:val="00C7696D"/>
    <w:rsid w:val="00C76993"/>
    <w:rsid w:val="00C76B47"/>
    <w:rsid w:val="00C770B6"/>
    <w:rsid w:val="00C77422"/>
    <w:rsid w:val="00C77532"/>
    <w:rsid w:val="00C776CB"/>
    <w:rsid w:val="00C777A3"/>
    <w:rsid w:val="00C778AE"/>
    <w:rsid w:val="00C77A02"/>
    <w:rsid w:val="00C77AF2"/>
    <w:rsid w:val="00C77CC4"/>
    <w:rsid w:val="00C77DD4"/>
    <w:rsid w:val="00C8002C"/>
    <w:rsid w:val="00C801E1"/>
    <w:rsid w:val="00C80259"/>
    <w:rsid w:val="00C80526"/>
    <w:rsid w:val="00C80BE1"/>
    <w:rsid w:val="00C80BE4"/>
    <w:rsid w:val="00C80D33"/>
    <w:rsid w:val="00C80DA9"/>
    <w:rsid w:val="00C80E2A"/>
    <w:rsid w:val="00C80E83"/>
    <w:rsid w:val="00C80EFB"/>
    <w:rsid w:val="00C80F17"/>
    <w:rsid w:val="00C810CB"/>
    <w:rsid w:val="00C810E8"/>
    <w:rsid w:val="00C8111B"/>
    <w:rsid w:val="00C81206"/>
    <w:rsid w:val="00C812EB"/>
    <w:rsid w:val="00C81416"/>
    <w:rsid w:val="00C81578"/>
    <w:rsid w:val="00C8157D"/>
    <w:rsid w:val="00C815C9"/>
    <w:rsid w:val="00C81B86"/>
    <w:rsid w:val="00C81C2B"/>
    <w:rsid w:val="00C81CC5"/>
    <w:rsid w:val="00C81ED4"/>
    <w:rsid w:val="00C81F7C"/>
    <w:rsid w:val="00C8205F"/>
    <w:rsid w:val="00C821E3"/>
    <w:rsid w:val="00C82576"/>
    <w:rsid w:val="00C8288C"/>
    <w:rsid w:val="00C82A7B"/>
    <w:rsid w:val="00C82AAC"/>
    <w:rsid w:val="00C82C55"/>
    <w:rsid w:val="00C82C7C"/>
    <w:rsid w:val="00C82E3E"/>
    <w:rsid w:val="00C82F4F"/>
    <w:rsid w:val="00C82F5C"/>
    <w:rsid w:val="00C830F5"/>
    <w:rsid w:val="00C831BF"/>
    <w:rsid w:val="00C83306"/>
    <w:rsid w:val="00C833FA"/>
    <w:rsid w:val="00C837F8"/>
    <w:rsid w:val="00C838AB"/>
    <w:rsid w:val="00C839D2"/>
    <w:rsid w:val="00C83C43"/>
    <w:rsid w:val="00C83D57"/>
    <w:rsid w:val="00C83E59"/>
    <w:rsid w:val="00C844E6"/>
    <w:rsid w:val="00C84511"/>
    <w:rsid w:val="00C8471C"/>
    <w:rsid w:val="00C8485D"/>
    <w:rsid w:val="00C848CC"/>
    <w:rsid w:val="00C849BC"/>
    <w:rsid w:val="00C84A44"/>
    <w:rsid w:val="00C84A48"/>
    <w:rsid w:val="00C84B52"/>
    <w:rsid w:val="00C84BD6"/>
    <w:rsid w:val="00C84CC6"/>
    <w:rsid w:val="00C84E1F"/>
    <w:rsid w:val="00C84F8C"/>
    <w:rsid w:val="00C850DB"/>
    <w:rsid w:val="00C85172"/>
    <w:rsid w:val="00C852BC"/>
    <w:rsid w:val="00C85455"/>
    <w:rsid w:val="00C85522"/>
    <w:rsid w:val="00C8571F"/>
    <w:rsid w:val="00C85863"/>
    <w:rsid w:val="00C85B41"/>
    <w:rsid w:val="00C85B82"/>
    <w:rsid w:val="00C85B8A"/>
    <w:rsid w:val="00C85BCC"/>
    <w:rsid w:val="00C85CC8"/>
    <w:rsid w:val="00C85DAB"/>
    <w:rsid w:val="00C85ED2"/>
    <w:rsid w:val="00C85F26"/>
    <w:rsid w:val="00C86025"/>
    <w:rsid w:val="00C8607E"/>
    <w:rsid w:val="00C86099"/>
    <w:rsid w:val="00C8610C"/>
    <w:rsid w:val="00C86144"/>
    <w:rsid w:val="00C861C8"/>
    <w:rsid w:val="00C8625C"/>
    <w:rsid w:val="00C86337"/>
    <w:rsid w:val="00C863EF"/>
    <w:rsid w:val="00C864EB"/>
    <w:rsid w:val="00C86532"/>
    <w:rsid w:val="00C865AB"/>
    <w:rsid w:val="00C86722"/>
    <w:rsid w:val="00C8687B"/>
    <w:rsid w:val="00C86BAB"/>
    <w:rsid w:val="00C86C90"/>
    <w:rsid w:val="00C86E2C"/>
    <w:rsid w:val="00C86EA9"/>
    <w:rsid w:val="00C86F2E"/>
    <w:rsid w:val="00C87236"/>
    <w:rsid w:val="00C873E1"/>
    <w:rsid w:val="00C87745"/>
    <w:rsid w:val="00C877A1"/>
    <w:rsid w:val="00C879CA"/>
    <w:rsid w:val="00C87D62"/>
    <w:rsid w:val="00C87E29"/>
    <w:rsid w:val="00C87F60"/>
    <w:rsid w:val="00C87FD2"/>
    <w:rsid w:val="00C90044"/>
    <w:rsid w:val="00C9006F"/>
    <w:rsid w:val="00C90070"/>
    <w:rsid w:val="00C900E3"/>
    <w:rsid w:val="00C901A7"/>
    <w:rsid w:val="00C902F0"/>
    <w:rsid w:val="00C9035C"/>
    <w:rsid w:val="00C90435"/>
    <w:rsid w:val="00C9046D"/>
    <w:rsid w:val="00C90482"/>
    <w:rsid w:val="00C904C0"/>
    <w:rsid w:val="00C9057C"/>
    <w:rsid w:val="00C9098D"/>
    <w:rsid w:val="00C90B9C"/>
    <w:rsid w:val="00C90BE1"/>
    <w:rsid w:val="00C90C4B"/>
    <w:rsid w:val="00C90F9B"/>
    <w:rsid w:val="00C91086"/>
    <w:rsid w:val="00C91092"/>
    <w:rsid w:val="00C911EC"/>
    <w:rsid w:val="00C91208"/>
    <w:rsid w:val="00C912A9"/>
    <w:rsid w:val="00C912BA"/>
    <w:rsid w:val="00C9133D"/>
    <w:rsid w:val="00C91382"/>
    <w:rsid w:val="00C9180C"/>
    <w:rsid w:val="00C9195F"/>
    <w:rsid w:val="00C919F0"/>
    <w:rsid w:val="00C91C4C"/>
    <w:rsid w:val="00C91DA2"/>
    <w:rsid w:val="00C91DC5"/>
    <w:rsid w:val="00C91F3B"/>
    <w:rsid w:val="00C9202D"/>
    <w:rsid w:val="00C921FC"/>
    <w:rsid w:val="00C9233E"/>
    <w:rsid w:val="00C92451"/>
    <w:rsid w:val="00C92460"/>
    <w:rsid w:val="00C92705"/>
    <w:rsid w:val="00C92883"/>
    <w:rsid w:val="00C93070"/>
    <w:rsid w:val="00C93128"/>
    <w:rsid w:val="00C93422"/>
    <w:rsid w:val="00C93775"/>
    <w:rsid w:val="00C9379B"/>
    <w:rsid w:val="00C939E1"/>
    <w:rsid w:val="00C93A39"/>
    <w:rsid w:val="00C93A4E"/>
    <w:rsid w:val="00C93C02"/>
    <w:rsid w:val="00C93C70"/>
    <w:rsid w:val="00C93D40"/>
    <w:rsid w:val="00C93E6F"/>
    <w:rsid w:val="00C93F30"/>
    <w:rsid w:val="00C93F93"/>
    <w:rsid w:val="00C94017"/>
    <w:rsid w:val="00C9426D"/>
    <w:rsid w:val="00C943E6"/>
    <w:rsid w:val="00C9459A"/>
    <w:rsid w:val="00C945AC"/>
    <w:rsid w:val="00C94A9B"/>
    <w:rsid w:val="00C94BAB"/>
    <w:rsid w:val="00C94C2E"/>
    <w:rsid w:val="00C94D5F"/>
    <w:rsid w:val="00C94E2A"/>
    <w:rsid w:val="00C9517F"/>
    <w:rsid w:val="00C953D6"/>
    <w:rsid w:val="00C95454"/>
    <w:rsid w:val="00C95572"/>
    <w:rsid w:val="00C95631"/>
    <w:rsid w:val="00C95945"/>
    <w:rsid w:val="00C95AE5"/>
    <w:rsid w:val="00C95CB3"/>
    <w:rsid w:val="00C95CBB"/>
    <w:rsid w:val="00C95E20"/>
    <w:rsid w:val="00C95E7F"/>
    <w:rsid w:val="00C9609F"/>
    <w:rsid w:val="00C96138"/>
    <w:rsid w:val="00C962EE"/>
    <w:rsid w:val="00C96704"/>
    <w:rsid w:val="00C9689F"/>
    <w:rsid w:val="00C96942"/>
    <w:rsid w:val="00C96975"/>
    <w:rsid w:val="00C96ADF"/>
    <w:rsid w:val="00C96B0A"/>
    <w:rsid w:val="00C96B72"/>
    <w:rsid w:val="00C96C69"/>
    <w:rsid w:val="00C96D89"/>
    <w:rsid w:val="00C96DD6"/>
    <w:rsid w:val="00C96EE7"/>
    <w:rsid w:val="00C96EFC"/>
    <w:rsid w:val="00C970F2"/>
    <w:rsid w:val="00C97413"/>
    <w:rsid w:val="00C97545"/>
    <w:rsid w:val="00C97753"/>
    <w:rsid w:val="00C979EF"/>
    <w:rsid w:val="00CA0039"/>
    <w:rsid w:val="00CA007C"/>
    <w:rsid w:val="00CA015D"/>
    <w:rsid w:val="00CA01CF"/>
    <w:rsid w:val="00CA0245"/>
    <w:rsid w:val="00CA0249"/>
    <w:rsid w:val="00CA030F"/>
    <w:rsid w:val="00CA04AD"/>
    <w:rsid w:val="00CA0513"/>
    <w:rsid w:val="00CA05EE"/>
    <w:rsid w:val="00CA0700"/>
    <w:rsid w:val="00CA0722"/>
    <w:rsid w:val="00CA0913"/>
    <w:rsid w:val="00CA09D8"/>
    <w:rsid w:val="00CA0A20"/>
    <w:rsid w:val="00CA0A99"/>
    <w:rsid w:val="00CA0B09"/>
    <w:rsid w:val="00CA0BAF"/>
    <w:rsid w:val="00CA0CB5"/>
    <w:rsid w:val="00CA0D9C"/>
    <w:rsid w:val="00CA0DE0"/>
    <w:rsid w:val="00CA0DF3"/>
    <w:rsid w:val="00CA0E31"/>
    <w:rsid w:val="00CA0F83"/>
    <w:rsid w:val="00CA1055"/>
    <w:rsid w:val="00CA1911"/>
    <w:rsid w:val="00CA1A97"/>
    <w:rsid w:val="00CA1CA9"/>
    <w:rsid w:val="00CA1D33"/>
    <w:rsid w:val="00CA1E3A"/>
    <w:rsid w:val="00CA1E8B"/>
    <w:rsid w:val="00CA222D"/>
    <w:rsid w:val="00CA22F4"/>
    <w:rsid w:val="00CA233F"/>
    <w:rsid w:val="00CA2370"/>
    <w:rsid w:val="00CA24BB"/>
    <w:rsid w:val="00CA2717"/>
    <w:rsid w:val="00CA2AE2"/>
    <w:rsid w:val="00CA2AF1"/>
    <w:rsid w:val="00CA2C2A"/>
    <w:rsid w:val="00CA2CB2"/>
    <w:rsid w:val="00CA2FD5"/>
    <w:rsid w:val="00CA300F"/>
    <w:rsid w:val="00CA3054"/>
    <w:rsid w:val="00CA3176"/>
    <w:rsid w:val="00CA31B9"/>
    <w:rsid w:val="00CA31FF"/>
    <w:rsid w:val="00CA3273"/>
    <w:rsid w:val="00CA3509"/>
    <w:rsid w:val="00CA3622"/>
    <w:rsid w:val="00CA37E7"/>
    <w:rsid w:val="00CA37E9"/>
    <w:rsid w:val="00CA3AB6"/>
    <w:rsid w:val="00CA3CE9"/>
    <w:rsid w:val="00CA3D4F"/>
    <w:rsid w:val="00CA3F39"/>
    <w:rsid w:val="00CA3F65"/>
    <w:rsid w:val="00CA4277"/>
    <w:rsid w:val="00CA444D"/>
    <w:rsid w:val="00CA469F"/>
    <w:rsid w:val="00CA474B"/>
    <w:rsid w:val="00CA4784"/>
    <w:rsid w:val="00CA499E"/>
    <w:rsid w:val="00CA4A38"/>
    <w:rsid w:val="00CA4ABB"/>
    <w:rsid w:val="00CA4E6F"/>
    <w:rsid w:val="00CA4EBC"/>
    <w:rsid w:val="00CA502A"/>
    <w:rsid w:val="00CA5072"/>
    <w:rsid w:val="00CA5126"/>
    <w:rsid w:val="00CA51A7"/>
    <w:rsid w:val="00CA5256"/>
    <w:rsid w:val="00CA52AF"/>
    <w:rsid w:val="00CA57DA"/>
    <w:rsid w:val="00CA599F"/>
    <w:rsid w:val="00CA5AA8"/>
    <w:rsid w:val="00CA5D88"/>
    <w:rsid w:val="00CA62E3"/>
    <w:rsid w:val="00CA637A"/>
    <w:rsid w:val="00CA63FC"/>
    <w:rsid w:val="00CA668D"/>
    <w:rsid w:val="00CA697A"/>
    <w:rsid w:val="00CA6B40"/>
    <w:rsid w:val="00CA6C52"/>
    <w:rsid w:val="00CA6D72"/>
    <w:rsid w:val="00CA6E05"/>
    <w:rsid w:val="00CA6F4F"/>
    <w:rsid w:val="00CA6FF0"/>
    <w:rsid w:val="00CA70A5"/>
    <w:rsid w:val="00CA70B9"/>
    <w:rsid w:val="00CA7127"/>
    <w:rsid w:val="00CA7273"/>
    <w:rsid w:val="00CA7B50"/>
    <w:rsid w:val="00CA7BF4"/>
    <w:rsid w:val="00CA7C74"/>
    <w:rsid w:val="00CA7F21"/>
    <w:rsid w:val="00CA7F8D"/>
    <w:rsid w:val="00CB003E"/>
    <w:rsid w:val="00CB01A3"/>
    <w:rsid w:val="00CB01EE"/>
    <w:rsid w:val="00CB03E9"/>
    <w:rsid w:val="00CB06C1"/>
    <w:rsid w:val="00CB0A24"/>
    <w:rsid w:val="00CB0C71"/>
    <w:rsid w:val="00CB0D91"/>
    <w:rsid w:val="00CB0E3C"/>
    <w:rsid w:val="00CB108F"/>
    <w:rsid w:val="00CB12DF"/>
    <w:rsid w:val="00CB12FB"/>
    <w:rsid w:val="00CB18B3"/>
    <w:rsid w:val="00CB1A0A"/>
    <w:rsid w:val="00CB1AB3"/>
    <w:rsid w:val="00CB1CB8"/>
    <w:rsid w:val="00CB1D1C"/>
    <w:rsid w:val="00CB1D8E"/>
    <w:rsid w:val="00CB1DF6"/>
    <w:rsid w:val="00CB2344"/>
    <w:rsid w:val="00CB23B6"/>
    <w:rsid w:val="00CB25C6"/>
    <w:rsid w:val="00CB264B"/>
    <w:rsid w:val="00CB2708"/>
    <w:rsid w:val="00CB2866"/>
    <w:rsid w:val="00CB29E0"/>
    <w:rsid w:val="00CB2B12"/>
    <w:rsid w:val="00CB2B2D"/>
    <w:rsid w:val="00CB2D34"/>
    <w:rsid w:val="00CB2D80"/>
    <w:rsid w:val="00CB2E03"/>
    <w:rsid w:val="00CB2ED5"/>
    <w:rsid w:val="00CB2F71"/>
    <w:rsid w:val="00CB3150"/>
    <w:rsid w:val="00CB3152"/>
    <w:rsid w:val="00CB3285"/>
    <w:rsid w:val="00CB32FD"/>
    <w:rsid w:val="00CB3362"/>
    <w:rsid w:val="00CB33C7"/>
    <w:rsid w:val="00CB3771"/>
    <w:rsid w:val="00CB3C4D"/>
    <w:rsid w:val="00CB3D5A"/>
    <w:rsid w:val="00CB3D6A"/>
    <w:rsid w:val="00CB3DB0"/>
    <w:rsid w:val="00CB3E4C"/>
    <w:rsid w:val="00CB3E8A"/>
    <w:rsid w:val="00CB3EBB"/>
    <w:rsid w:val="00CB3F4B"/>
    <w:rsid w:val="00CB3FCB"/>
    <w:rsid w:val="00CB4079"/>
    <w:rsid w:val="00CB424B"/>
    <w:rsid w:val="00CB4404"/>
    <w:rsid w:val="00CB440D"/>
    <w:rsid w:val="00CB4695"/>
    <w:rsid w:val="00CB4785"/>
    <w:rsid w:val="00CB47EC"/>
    <w:rsid w:val="00CB4A4F"/>
    <w:rsid w:val="00CB4D07"/>
    <w:rsid w:val="00CB4D25"/>
    <w:rsid w:val="00CB4EB3"/>
    <w:rsid w:val="00CB4F1F"/>
    <w:rsid w:val="00CB5050"/>
    <w:rsid w:val="00CB530C"/>
    <w:rsid w:val="00CB5353"/>
    <w:rsid w:val="00CB548C"/>
    <w:rsid w:val="00CB5557"/>
    <w:rsid w:val="00CB5594"/>
    <w:rsid w:val="00CB56CA"/>
    <w:rsid w:val="00CB5790"/>
    <w:rsid w:val="00CB57EE"/>
    <w:rsid w:val="00CB591B"/>
    <w:rsid w:val="00CB5B54"/>
    <w:rsid w:val="00CB5B78"/>
    <w:rsid w:val="00CB5D2C"/>
    <w:rsid w:val="00CB5E14"/>
    <w:rsid w:val="00CB5FE0"/>
    <w:rsid w:val="00CB6116"/>
    <w:rsid w:val="00CB6187"/>
    <w:rsid w:val="00CB626C"/>
    <w:rsid w:val="00CB6465"/>
    <w:rsid w:val="00CB64B5"/>
    <w:rsid w:val="00CB66E4"/>
    <w:rsid w:val="00CB67BD"/>
    <w:rsid w:val="00CB6923"/>
    <w:rsid w:val="00CB6A02"/>
    <w:rsid w:val="00CB6B07"/>
    <w:rsid w:val="00CB6CDF"/>
    <w:rsid w:val="00CB6CE1"/>
    <w:rsid w:val="00CB701F"/>
    <w:rsid w:val="00CB716B"/>
    <w:rsid w:val="00CB72CD"/>
    <w:rsid w:val="00CB7376"/>
    <w:rsid w:val="00CB7544"/>
    <w:rsid w:val="00CB75C2"/>
    <w:rsid w:val="00CB780D"/>
    <w:rsid w:val="00CB78B2"/>
    <w:rsid w:val="00CB78E4"/>
    <w:rsid w:val="00CB7B6A"/>
    <w:rsid w:val="00CB7B80"/>
    <w:rsid w:val="00CB7C4C"/>
    <w:rsid w:val="00CB7CAA"/>
    <w:rsid w:val="00CB7D0E"/>
    <w:rsid w:val="00CB7E00"/>
    <w:rsid w:val="00CC00D7"/>
    <w:rsid w:val="00CC039D"/>
    <w:rsid w:val="00CC04D9"/>
    <w:rsid w:val="00CC0580"/>
    <w:rsid w:val="00CC05C5"/>
    <w:rsid w:val="00CC0638"/>
    <w:rsid w:val="00CC080C"/>
    <w:rsid w:val="00CC0825"/>
    <w:rsid w:val="00CC0985"/>
    <w:rsid w:val="00CC0CBB"/>
    <w:rsid w:val="00CC0CCA"/>
    <w:rsid w:val="00CC1058"/>
    <w:rsid w:val="00CC10BC"/>
    <w:rsid w:val="00CC117C"/>
    <w:rsid w:val="00CC1275"/>
    <w:rsid w:val="00CC143C"/>
    <w:rsid w:val="00CC16A1"/>
    <w:rsid w:val="00CC178F"/>
    <w:rsid w:val="00CC17BD"/>
    <w:rsid w:val="00CC191C"/>
    <w:rsid w:val="00CC1B0D"/>
    <w:rsid w:val="00CC1C4A"/>
    <w:rsid w:val="00CC1CA6"/>
    <w:rsid w:val="00CC1CAE"/>
    <w:rsid w:val="00CC1D82"/>
    <w:rsid w:val="00CC1DB9"/>
    <w:rsid w:val="00CC1F8F"/>
    <w:rsid w:val="00CC211B"/>
    <w:rsid w:val="00CC221E"/>
    <w:rsid w:val="00CC2221"/>
    <w:rsid w:val="00CC2223"/>
    <w:rsid w:val="00CC2549"/>
    <w:rsid w:val="00CC2969"/>
    <w:rsid w:val="00CC2B08"/>
    <w:rsid w:val="00CC2C10"/>
    <w:rsid w:val="00CC2D4F"/>
    <w:rsid w:val="00CC2F06"/>
    <w:rsid w:val="00CC37C8"/>
    <w:rsid w:val="00CC3833"/>
    <w:rsid w:val="00CC3CB2"/>
    <w:rsid w:val="00CC3EDB"/>
    <w:rsid w:val="00CC3FBA"/>
    <w:rsid w:val="00CC3FD1"/>
    <w:rsid w:val="00CC42C1"/>
    <w:rsid w:val="00CC43DD"/>
    <w:rsid w:val="00CC4458"/>
    <w:rsid w:val="00CC45D0"/>
    <w:rsid w:val="00CC4646"/>
    <w:rsid w:val="00CC4652"/>
    <w:rsid w:val="00CC48D4"/>
    <w:rsid w:val="00CC4AE6"/>
    <w:rsid w:val="00CC4AF5"/>
    <w:rsid w:val="00CC4D96"/>
    <w:rsid w:val="00CC4F10"/>
    <w:rsid w:val="00CC4F80"/>
    <w:rsid w:val="00CC4FBC"/>
    <w:rsid w:val="00CC4FEE"/>
    <w:rsid w:val="00CC5089"/>
    <w:rsid w:val="00CC51C0"/>
    <w:rsid w:val="00CC51E9"/>
    <w:rsid w:val="00CC5316"/>
    <w:rsid w:val="00CC531B"/>
    <w:rsid w:val="00CC534B"/>
    <w:rsid w:val="00CC5367"/>
    <w:rsid w:val="00CC582A"/>
    <w:rsid w:val="00CC5848"/>
    <w:rsid w:val="00CC58FE"/>
    <w:rsid w:val="00CC5A38"/>
    <w:rsid w:val="00CC5A50"/>
    <w:rsid w:val="00CC5ABF"/>
    <w:rsid w:val="00CC5B27"/>
    <w:rsid w:val="00CC5C5C"/>
    <w:rsid w:val="00CC5D1C"/>
    <w:rsid w:val="00CC5D3E"/>
    <w:rsid w:val="00CC5E8A"/>
    <w:rsid w:val="00CC6009"/>
    <w:rsid w:val="00CC606A"/>
    <w:rsid w:val="00CC6383"/>
    <w:rsid w:val="00CC655F"/>
    <w:rsid w:val="00CC65FA"/>
    <w:rsid w:val="00CC66F3"/>
    <w:rsid w:val="00CC6844"/>
    <w:rsid w:val="00CC686A"/>
    <w:rsid w:val="00CC69D6"/>
    <w:rsid w:val="00CC6C56"/>
    <w:rsid w:val="00CC6C71"/>
    <w:rsid w:val="00CC6D94"/>
    <w:rsid w:val="00CC7008"/>
    <w:rsid w:val="00CC7075"/>
    <w:rsid w:val="00CC746E"/>
    <w:rsid w:val="00CC781F"/>
    <w:rsid w:val="00CC78FE"/>
    <w:rsid w:val="00CC7A01"/>
    <w:rsid w:val="00CC7A5F"/>
    <w:rsid w:val="00CC7E31"/>
    <w:rsid w:val="00CC7F1F"/>
    <w:rsid w:val="00CD0DED"/>
    <w:rsid w:val="00CD0EC5"/>
    <w:rsid w:val="00CD102B"/>
    <w:rsid w:val="00CD1047"/>
    <w:rsid w:val="00CD14DC"/>
    <w:rsid w:val="00CD1590"/>
    <w:rsid w:val="00CD15B0"/>
    <w:rsid w:val="00CD165B"/>
    <w:rsid w:val="00CD16E7"/>
    <w:rsid w:val="00CD194A"/>
    <w:rsid w:val="00CD1994"/>
    <w:rsid w:val="00CD1A09"/>
    <w:rsid w:val="00CD1B80"/>
    <w:rsid w:val="00CD1DEF"/>
    <w:rsid w:val="00CD1E83"/>
    <w:rsid w:val="00CD1F56"/>
    <w:rsid w:val="00CD211A"/>
    <w:rsid w:val="00CD2354"/>
    <w:rsid w:val="00CD25F8"/>
    <w:rsid w:val="00CD261F"/>
    <w:rsid w:val="00CD27F6"/>
    <w:rsid w:val="00CD29EF"/>
    <w:rsid w:val="00CD2C66"/>
    <w:rsid w:val="00CD2CF6"/>
    <w:rsid w:val="00CD2DD4"/>
    <w:rsid w:val="00CD2FB4"/>
    <w:rsid w:val="00CD2FE3"/>
    <w:rsid w:val="00CD31C4"/>
    <w:rsid w:val="00CD34F2"/>
    <w:rsid w:val="00CD3509"/>
    <w:rsid w:val="00CD37F0"/>
    <w:rsid w:val="00CD3A18"/>
    <w:rsid w:val="00CD3A60"/>
    <w:rsid w:val="00CD3AE8"/>
    <w:rsid w:val="00CD3B89"/>
    <w:rsid w:val="00CD3C55"/>
    <w:rsid w:val="00CD3C79"/>
    <w:rsid w:val="00CD3CA9"/>
    <w:rsid w:val="00CD40D6"/>
    <w:rsid w:val="00CD417C"/>
    <w:rsid w:val="00CD43B4"/>
    <w:rsid w:val="00CD43F1"/>
    <w:rsid w:val="00CD474D"/>
    <w:rsid w:val="00CD4831"/>
    <w:rsid w:val="00CD4BD7"/>
    <w:rsid w:val="00CD4CCA"/>
    <w:rsid w:val="00CD50C4"/>
    <w:rsid w:val="00CD54FD"/>
    <w:rsid w:val="00CD5506"/>
    <w:rsid w:val="00CD556B"/>
    <w:rsid w:val="00CD563D"/>
    <w:rsid w:val="00CD5691"/>
    <w:rsid w:val="00CD591E"/>
    <w:rsid w:val="00CD62B0"/>
    <w:rsid w:val="00CD6B57"/>
    <w:rsid w:val="00CD6D59"/>
    <w:rsid w:val="00CD6E81"/>
    <w:rsid w:val="00CD6F72"/>
    <w:rsid w:val="00CD6F9D"/>
    <w:rsid w:val="00CD710D"/>
    <w:rsid w:val="00CD72EA"/>
    <w:rsid w:val="00CD7310"/>
    <w:rsid w:val="00CD7390"/>
    <w:rsid w:val="00CD741D"/>
    <w:rsid w:val="00CD75CC"/>
    <w:rsid w:val="00CD784C"/>
    <w:rsid w:val="00CD78B0"/>
    <w:rsid w:val="00CD796F"/>
    <w:rsid w:val="00CD7B17"/>
    <w:rsid w:val="00CD7EE5"/>
    <w:rsid w:val="00CD7EF5"/>
    <w:rsid w:val="00CD7F53"/>
    <w:rsid w:val="00CE0119"/>
    <w:rsid w:val="00CE0155"/>
    <w:rsid w:val="00CE01FE"/>
    <w:rsid w:val="00CE025E"/>
    <w:rsid w:val="00CE02D1"/>
    <w:rsid w:val="00CE05E0"/>
    <w:rsid w:val="00CE05F4"/>
    <w:rsid w:val="00CE0721"/>
    <w:rsid w:val="00CE07E0"/>
    <w:rsid w:val="00CE0834"/>
    <w:rsid w:val="00CE086F"/>
    <w:rsid w:val="00CE0904"/>
    <w:rsid w:val="00CE09F9"/>
    <w:rsid w:val="00CE0B1E"/>
    <w:rsid w:val="00CE0B5C"/>
    <w:rsid w:val="00CE0B8A"/>
    <w:rsid w:val="00CE0C39"/>
    <w:rsid w:val="00CE0C45"/>
    <w:rsid w:val="00CE0E87"/>
    <w:rsid w:val="00CE0F7B"/>
    <w:rsid w:val="00CE1423"/>
    <w:rsid w:val="00CE1F3F"/>
    <w:rsid w:val="00CE1F5E"/>
    <w:rsid w:val="00CE203F"/>
    <w:rsid w:val="00CE2631"/>
    <w:rsid w:val="00CE2763"/>
    <w:rsid w:val="00CE29BA"/>
    <w:rsid w:val="00CE2ACD"/>
    <w:rsid w:val="00CE2B26"/>
    <w:rsid w:val="00CE2BBF"/>
    <w:rsid w:val="00CE2C8D"/>
    <w:rsid w:val="00CE2DF6"/>
    <w:rsid w:val="00CE2E68"/>
    <w:rsid w:val="00CE2E9A"/>
    <w:rsid w:val="00CE3339"/>
    <w:rsid w:val="00CE33BA"/>
    <w:rsid w:val="00CE3477"/>
    <w:rsid w:val="00CE3484"/>
    <w:rsid w:val="00CE35B6"/>
    <w:rsid w:val="00CE35C2"/>
    <w:rsid w:val="00CE3672"/>
    <w:rsid w:val="00CE390E"/>
    <w:rsid w:val="00CE3946"/>
    <w:rsid w:val="00CE39FC"/>
    <w:rsid w:val="00CE3A80"/>
    <w:rsid w:val="00CE3BF0"/>
    <w:rsid w:val="00CE3D55"/>
    <w:rsid w:val="00CE3EA4"/>
    <w:rsid w:val="00CE40A4"/>
    <w:rsid w:val="00CE4247"/>
    <w:rsid w:val="00CE439C"/>
    <w:rsid w:val="00CE44D0"/>
    <w:rsid w:val="00CE4512"/>
    <w:rsid w:val="00CE46E9"/>
    <w:rsid w:val="00CE4720"/>
    <w:rsid w:val="00CE4CF1"/>
    <w:rsid w:val="00CE4E18"/>
    <w:rsid w:val="00CE4EDD"/>
    <w:rsid w:val="00CE4FEC"/>
    <w:rsid w:val="00CE5007"/>
    <w:rsid w:val="00CE50F4"/>
    <w:rsid w:val="00CE579B"/>
    <w:rsid w:val="00CE592D"/>
    <w:rsid w:val="00CE5C08"/>
    <w:rsid w:val="00CE5CC4"/>
    <w:rsid w:val="00CE5DAE"/>
    <w:rsid w:val="00CE5FBB"/>
    <w:rsid w:val="00CE5FCD"/>
    <w:rsid w:val="00CE612D"/>
    <w:rsid w:val="00CE61DC"/>
    <w:rsid w:val="00CE621F"/>
    <w:rsid w:val="00CE6348"/>
    <w:rsid w:val="00CE637F"/>
    <w:rsid w:val="00CE63BB"/>
    <w:rsid w:val="00CE6410"/>
    <w:rsid w:val="00CE6433"/>
    <w:rsid w:val="00CE6861"/>
    <w:rsid w:val="00CE690E"/>
    <w:rsid w:val="00CE6F28"/>
    <w:rsid w:val="00CE70AA"/>
    <w:rsid w:val="00CE725F"/>
    <w:rsid w:val="00CE7365"/>
    <w:rsid w:val="00CE745D"/>
    <w:rsid w:val="00CE7542"/>
    <w:rsid w:val="00CE75FE"/>
    <w:rsid w:val="00CE7633"/>
    <w:rsid w:val="00CE7700"/>
    <w:rsid w:val="00CE773A"/>
    <w:rsid w:val="00CE7827"/>
    <w:rsid w:val="00CE7978"/>
    <w:rsid w:val="00CE7ABB"/>
    <w:rsid w:val="00CE7BFE"/>
    <w:rsid w:val="00CE7C1B"/>
    <w:rsid w:val="00CE7FAD"/>
    <w:rsid w:val="00CF0283"/>
    <w:rsid w:val="00CF043B"/>
    <w:rsid w:val="00CF0C38"/>
    <w:rsid w:val="00CF0C9E"/>
    <w:rsid w:val="00CF0D15"/>
    <w:rsid w:val="00CF0D32"/>
    <w:rsid w:val="00CF0DBB"/>
    <w:rsid w:val="00CF0DF3"/>
    <w:rsid w:val="00CF0FA1"/>
    <w:rsid w:val="00CF125B"/>
    <w:rsid w:val="00CF1375"/>
    <w:rsid w:val="00CF1411"/>
    <w:rsid w:val="00CF17BE"/>
    <w:rsid w:val="00CF17C6"/>
    <w:rsid w:val="00CF1938"/>
    <w:rsid w:val="00CF1B25"/>
    <w:rsid w:val="00CF1BE7"/>
    <w:rsid w:val="00CF1F62"/>
    <w:rsid w:val="00CF210B"/>
    <w:rsid w:val="00CF21B2"/>
    <w:rsid w:val="00CF21F6"/>
    <w:rsid w:val="00CF23BE"/>
    <w:rsid w:val="00CF2742"/>
    <w:rsid w:val="00CF2856"/>
    <w:rsid w:val="00CF2995"/>
    <w:rsid w:val="00CF2BE0"/>
    <w:rsid w:val="00CF2DA7"/>
    <w:rsid w:val="00CF2EEF"/>
    <w:rsid w:val="00CF3076"/>
    <w:rsid w:val="00CF3096"/>
    <w:rsid w:val="00CF3114"/>
    <w:rsid w:val="00CF3263"/>
    <w:rsid w:val="00CF32CD"/>
    <w:rsid w:val="00CF34C1"/>
    <w:rsid w:val="00CF34D8"/>
    <w:rsid w:val="00CF35AE"/>
    <w:rsid w:val="00CF35FF"/>
    <w:rsid w:val="00CF3633"/>
    <w:rsid w:val="00CF3666"/>
    <w:rsid w:val="00CF3853"/>
    <w:rsid w:val="00CF38C9"/>
    <w:rsid w:val="00CF3A60"/>
    <w:rsid w:val="00CF3D2E"/>
    <w:rsid w:val="00CF3DC6"/>
    <w:rsid w:val="00CF4142"/>
    <w:rsid w:val="00CF4360"/>
    <w:rsid w:val="00CF452F"/>
    <w:rsid w:val="00CF480A"/>
    <w:rsid w:val="00CF493E"/>
    <w:rsid w:val="00CF49D0"/>
    <w:rsid w:val="00CF4A7A"/>
    <w:rsid w:val="00CF4AB0"/>
    <w:rsid w:val="00CF4AF9"/>
    <w:rsid w:val="00CF4C12"/>
    <w:rsid w:val="00CF4C51"/>
    <w:rsid w:val="00CF4CB5"/>
    <w:rsid w:val="00CF4D97"/>
    <w:rsid w:val="00CF51DA"/>
    <w:rsid w:val="00CF526F"/>
    <w:rsid w:val="00CF5435"/>
    <w:rsid w:val="00CF549C"/>
    <w:rsid w:val="00CF5540"/>
    <w:rsid w:val="00CF56ED"/>
    <w:rsid w:val="00CF5A01"/>
    <w:rsid w:val="00CF5B8C"/>
    <w:rsid w:val="00CF5D83"/>
    <w:rsid w:val="00CF5D9B"/>
    <w:rsid w:val="00CF5F21"/>
    <w:rsid w:val="00CF5F4E"/>
    <w:rsid w:val="00CF6071"/>
    <w:rsid w:val="00CF60FD"/>
    <w:rsid w:val="00CF65C2"/>
    <w:rsid w:val="00CF682C"/>
    <w:rsid w:val="00CF692C"/>
    <w:rsid w:val="00CF6999"/>
    <w:rsid w:val="00CF699E"/>
    <w:rsid w:val="00CF6CF4"/>
    <w:rsid w:val="00CF6EC0"/>
    <w:rsid w:val="00CF6F30"/>
    <w:rsid w:val="00CF70AE"/>
    <w:rsid w:val="00CF714A"/>
    <w:rsid w:val="00CF75C8"/>
    <w:rsid w:val="00CF7617"/>
    <w:rsid w:val="00CF7789"/>
    <w:rsid w:val="00CF7A09"/>
    <w:rsid w:val="00CF7D23"/>
    <w:rsid w:val="00CF7E61"/>
    <w:rsid w:val="00CF7EB8"/>
    <w:rsid w:val="00CF7ED4"/>
    <w:rsid w:val="00CF7EF3"/>
    <w:rsid w:val="00D001B9"/>
    <w:rsid w:val="00D001CF"/>
    <w:rsid w:val="00D001F9"/>
    <w:rsid w:val="00D00252"/>
    <w:rsid w:val="00D00312"/>
    <w:rsid w:val="00D0032B"/>
    <w:rsid w:val="00D005DD"/>
    <w:rsid w:val="00D00961"/>
    <w:rsid w:val="00D00D26"/>
    <w:rsid w:val="00D00E6A"/>
    <w:rsid w:val="00D010F6"/>
    <w:rsid w:val="00D01132"/>
    <w:rsid w:val="00D01150"/>
    <w:rsid w:val="00D0119A"/>
    <w:rsid w:val="00D011FD"/>
    <w:rsid w:val="00D0140A"/>
    <w:rsid w:val="00D017C8"/>
    <w:rsid w:val="00D017F7"/>
    <w:rsid w:val="00D01804"/>
    <w:rsid w:val="00D0186D"/>
    <w:rsid w:val="00D01B38"/>
    <w:rsid w:val="00D01B3E"/>
    <w:rsid w:val="00D02076"/>
    <w:rsid w:val="00D02250"/>
    <w:rsid w:val="00D022CC"/>
    <w:rsid w:val="00D02347"/>
    <w:rsid w:val="00D0246C"/>
    <w:rsid w:val="00D026C3"/>
    <w:rsid w:val="00D02774"/>
    <w:rsid w:val="00D02793"/>
    <w:rsid w:val="00D027FE"/>
    <w:rsid w:val="00D028EC"/>
    <w:rsid w:val="00D02938"/>
    <w:rsid w:val="00D02A65"/>
    <w:rsid w:val="00D02BAA"/>
    <w:rsid w:val="00D02D44"/>
    <w:rsid w:val="00D02E4F"/>
    <w:rsid w:val="00D02EE1"/>
    <w:rsid w:val="00D02EEF"/>
    <w:rsid w:val="00D02FE2"/>
    <w:rsid w:val="00D03067"/>
    <w:rsid w:val="00D030FE"/>
    <w:rsid w:val="00D032D7"/>
    <w:rsid w:val="00D0359F"/>
    <w:rsid w:val="00D03694"/>
    <w:rsid w:val="00D0380E"/>
    <w:rsid w:val="00D03A7B"/>
    <w:rsid w:val="00D03B56"/>
    <w:rsid w:val="00D03C1E"/>
    <w:rsid w:val="00D03D46"/>
    <w:rsid w:val="00D03DB5"/>
    <w:rsid w:val="00D04107"/>
    <w:rsid w:val="00D04233"/>
    <w:rsid w:val="00D0436E"/>
    <w:rsid w:val="00D043EE"/>
    <w:rsid w:val="00D04499"/>
    <w:rsid w:val="00D04561"/>
    <w:rsid w:val="00D04739"/>
    <w:rsid w:val="00D04A53"/>
    <w:rsid w:val="00D04D77"/>
    <w:rsid w:val="00D04DA6"/>
    <w:rsid w:val="00D04DD6"/>
    <w:rsid w:val="00D04EC3"/>
    <w:rsid w:val="00D050EF"/>
    <w:rsid w:val="00D052B1"/>
    <w:rsid w:val="00D05425"/>
    <w:rsid w:val="00D054FD"/>
    <w:rsid w:val="00D056E3"/>
    <w:rsid w:val="00D05916"/>
    <w:rsid w:val="00D05A9B"/>
    <w:rsid w:val="00D05AEB"/>
    <w:rsid w:val="00D05C1C"/>
    <w:rsid w:val="00D05D75"/>
    <w:rsid w:val="00D05E1D"/>
    <w:rsid w:val="00D05E33"/>
    <w:rsid w:val="00D05ECE"/>
    <w:rsid w:val="00D05F95"/>
    <w:rsid w:val="00D060AA"/>
    <w:rsid w:val="00D060F3"/>
    <w:rsid w:val="00D06122"/>
    <w:rsid w:val="00D06280"/>
    <w:rsid w:val="00D067FB"/>
    <w:rsid w:val="00D0690C"/>
    <w:rsid w:val="00D06CA8"/>
    <w:rsid w:val="00D06D12"/>
    <w:rsid w:val="00D06E42"/>
    <w:rsid w:val="00D06FFA"/>
    <w:rsid w:val="00D07167"/>
    <w:rsid w:val="00D0717F"/>
    <w:rsid w:val="00D0736E"/>
    <w:rsid w:val="00D0744D"/>
    <w:rsid w:val="00D07530"/>
    <w:rsid w:val="00D0764A"/>
    <w:rsid w:val="00D077C6"/>
    <w:rsid w:val="00D07A10"/>
    <w:rsid w:val="00D07A1B"/>
    <w:rsid w:val="00D10011"/>
    <w:rsid w:val="00D1005E"/>
    <w:rsid w:val="00D10333"/>
    <w:rsid w:val="00D10413"/>
    <w:rsid w:val="00D10BBB"/>
    <w:rsid w:val="00D10CCD"/>
    <w:rsid w:val="00D10D58"/>
    <w:rsid w:val="00D10F3A"/>
    <w:rsid w:val="00D10FE9"/>
    <w:rsid w:val="00D11163"/>
    <w:rsid w:val="00D1163D"/>
    <w:rsid w:val="00D11735"/>
    <w:rsid w:val="00D11867"/>
    <w:rsid w:val="00D11891"/>
    <w:rsid w:val="00D118D9"/>
    <w:rsid w:val="00D118ED"/>
    <w:rsid w:val="00D119EA"/>
    <w:rsid w:val="00D119F7"/>
    <w:rsid w:val="00D11A67"/>
    <w:rsid w:val="00D11B3F"/>
    <w:rsid w:val="00D11C62"/>
    <w:rsid w:val="00D11E7E"/>
    <w:rsid w:val="00D11EDD"/>
    <w:rsid w:val="00D11F6D"/>
    <w:rsid w:val="00D12077"/>
    <w:rsid w:val="00D12146"/>
    <w:rsid w:val="00D12232"/>
    <w:rsid w:val="00D122A3"/>
    <w:rsid w:val="00D122DF"/>
    <w:rsid w:val="00D12352"/>
    <w:rsid w:val="00D12407"/>
    <w:rsid w:val="00D1244F"/>
    <w:rsid w:val="00D12515"/>
    <w:rsid w:val="00D12590"/>
    <w:rsid w:val="00D125DF"/>
    <w:rsid w:val="00D1271A"/>
    <w:rsid w:val="00D1292A"/>
    <w:rsid w:val="00D12BAD"/>
    <w:rsid w:val="00D12C69"/>
    <w:rsid w:val="00D12FE5"/>
    <w:rsid w:val="00D13178"/>
    <w:rsid w:val="00D134D6"/>
    <w:rsid w:val="00D136C3"/>
    <w:rsid w:val="00D13773"/>
    <w:rsid w:val="00D137B2"/>
    <w:rsid w:val="00D138B2"/>
    <w:rsid w:val="00D13906"/>
    <w:rsid w:val="00D13B12"/>
    <w:rsid w:val="00D13BCC"/>
    <w:rsid w:val="00D13D52"/>
    <w:rsid w:val="00D13DD5"/>
    <w:rsid w:val="00D13E99"/>
    <w:rsid w:val="00D14007"/>
    <w:rsid w:val="00D14140"/>
    <w:rsid w:val="00D1415A"/>
    <w:rsid w:val="00D141F8"/>
    <w:rsid w:val="00D142E5"/>
    <w:rsid w:val="00D14398"/>
    <w:rsid w:val="00D14449"/>
    <w:rsid w:val="00D146AB"/>
    <w:rsid w:val="00D148C0"/>
    <w:rsid w:val="00D14A64"/>
    <w:rsid w:val="00D14B16"/>
    <w:rsid w:val="00D14C4E"/>
    <w:rsid w:val="00D14D3B"/>
    <w:rsid w:val="00D15049"/>
    <w:rsid w:val="00D1542E"/>
    <w:rsid w:val="00D15681"/>
    <w:rsid w:val="00D15988"/>
    <w:rsid w:val="00D15A40"/>
    <w:rsid w:val="00D15B1E"/>
    <w:rsid w:val="00D15D15"/>
    <w:rsid w:val="00D15DC8"/>
    <w:rsid w:val="00D15EBB"/>
    <w:rsid w:val="00D15FAD"/>
    <w:rsid w:val="00D15FB3"/>
    <w:rsid w:val="00D1630E"/>
    <w:rsid w:val="00D16613"/>
    <w:rsid w:val="00D166DD"/>
    <w:rsid w:val="00D1674C"/>
    <w:rsid w:val="00D167AF"/>
    <w:rsid w:val="00D167C9"/>
    <w:rsid w:val="00D168A7"/>
    <w:rsid w:val="00D16B9A"/>
    <w:rsid w:val="00D16D6D"/>
    <w:rsid w:val="00D16DAA"/>
    <w:rsid w:val="00D16EA6"/>
    <w:rsid w:val="00D16EEE"/>
    <w:rsid w:val="00D16FF0"/>
    <w:rsid w:val="00D17044"/>
    <w:rsid w:val="00D1720E"/>
    <w:rsid w:val="00D172FE"/>
    <w:rsid w:val="00D173D3"/>
    <w:rsid w:val="00D175C4"/>
    <w:rsid w:val="00D1767E"/>
    <w:rsid w:val="00D176B0"/>
    <w:rsid w:val="00D1781B"/>
    <w:rsid w:val="00D17C27"/>
    <w:rsid w:val="00D17FE0"/>
    <w:rsid w:val="00D200FF"/>
    <w:rsid w:val="00D201F8"/>
    <w:rsid w:val="00D20228"/>
    <w:rsid w:val="00D203A9"/>
    <w:rsid w:val="00D203AF"/>
    <w:rsid w:val="00D204A8"/>
    <w:rsid w:val="00D2051A"/>
    <w:rsid w:val="00D20545"/>
    <w:rsid w:val="00D2061C"/>
    <w:rsid w:val="00D208A6"/>
    <w:rsid w:val="00D20944"/>
    <w:rsid w:val="00D209E7"/>
    <w:rsid w:val="00D20AEF"/>
    <w:rsid w:val="00D2106A"/>
    <w:rsid w:val="00D21130"/>
    <w:rsid w:val="00D21182"/>
    <w:rsid w:val="00D211BE"/>
    <w:rsid w:val="00D21238"/>
    <w:rsid w:val="00D212C4"/>
    <w:rsid w:val="00D212DA"/>
    <w:rsid w:val="00D2134D"/>
    <w:rsid w:val="00D213D8"/>
    <w:rsid w:val="00D21457"/>
    <w:rsid w:val="00D215B4"/>
    <w:rsid w:val="00D21783"/>
    <w:rsid w:val="00D2186E"/>
    <w:rsid w:val="00D21879"/>
    <w:rsid w:val="00D2198D"/>
    <w:rsid w:val="00D219D8"/>
    <w:rsid w:val="00D21AB4"/>
    <w:rsid w:val="00D21B14"/>
    <w:rsid w:val="00D21DB2"/>
    <w:rsid w:val="00D21E6F"/>
    <w:rsid w:val="00D21FFE"/>
    <w:rsid w:val="00D221A1"/>
    <w:rsid w:val="00D2239D"/>
    <w:rsid w:val="00D223ED"/>
    <w:rsid w:val="00D22427"/>
    <w:rsid w:val="00D2247B"/>
    <w:rsid w:val="00D22608"/>
    <w:rsid w:val="00D22672"/>
    <w:rsid w:val="00D226B0"/>
    <w:rsid w:val="00D228DC"/>
    <w:rsid w:val="00D22B3E"/>
    <w:rsid w:val="00D22C56"/>
    <w:rsid w:val="00D22C68"/>
    <w:rsid w:val="00D22D82"/>
    <w:rsid w:val="00D22EE6"/>
    <w:rsid w:val="00D23038"/>
    <w:rsid w:val="00D230ED"/>
    <w:rsid w:val="00D23145"/>
    <w:rsid w:val="00D23190"/>
    <w:rsid w:val="00D23280"/>
    <w:rsid w:val="00D2329D"/>
    <w:rsid w:val="00D233C2"/>
    <w:rsid w:val="00D2361C"/>
    <w:rsid w:val="00D2381D"/>
    <w:rsid w:val="00D23893"/>
    <w:rsid w:val="00D238B3"/>
    <w:rsid w:val="00D239B1"/>
    <w:rsid w:val="00D23B46"/>
    <w:rsid w:val="00D23B5E"/>
    <w:rsid w:val="00D23CB4"/>
    <w:rsid w:val="00D23DAD"/>
    <w:rsid w:val="00D23DDA"/>
    <w:rsid w:val="00D23DF1"/>
    <w:rsid w:val="00D23F5F"/>
    <w:rsid w:val="00D240EF"/>
    <w:rsid w:val="00D2441E"/>
    <w:rsid w:val="00D2473A"/>
    <w:rsid w:val="00D24792"/>
    <w:rsid w:val="00D24DE9"/>
    <w:rsid w:val="00D25083"/>
    <w:rsid w:val="00D25288"/>
    <w:rsid w:val="00D25433"/>
    <w:rsid w:val="00D25449"/>
    <w:rsid w:val="00D2545E"/>
    <w:rsid w:val="00D25471"/>
    <w:rsid w:val="00D2549B"/>
    <w:rsid w:val="00D255FA"/>
    <w:rsid w:val="00D25708"/>
    <w:rsid w:val="00D257D6"/>
    <w:rsid w:val="00D25A01"/>
    <w:rsid w:val="00D25A23"/>
    <w:rsid w:val="00D25A79"/>
    <w:rsid w:val="00D25C8A"/>
    <w:rsid w:val="00D25CA9"/>
    <w:rsid w:val="00D25E28"/>
    <w:rsid w:val="00D25EE9"/>
    <w:rsid w:val="00D261E6"/>
    <w:rsid w:val="00D263EC"/>
    <w:rsid w:val="00D26455"/>
    <w:rsid w:val="00D26549"/>
    <w:rsid w:val="00D26699"/>
    <w:rsid w:val="00D26832"/>
    <w:rsid w:val="00D26A2E"/>
    <w:rsid w:val="00D26D0E"/>
    <w:rsid w:val="00D26F7A"/>
    <w:rsid w:val="00D27052"/>
    <w:rsid w:val="00D270BE"/>
    <w:rsid w:val="00D271CD"/>
    <w:rsid w:val="00D2763A"/>
    <w:rsid w:val="00D27736"/>
    <w:rsid w:val="00D27831"/>
    <w:rsid w:val="00D2793A"/>
    <w:rsid w:val="00D27967"/>
    <w:rsid w:val="00D3004F"/>
    <w:rsid w:val="00D303D6"/>
    <w:rsid w:val="00D3044C"/>
    <w:rsid w:val="00D304D4"/>
    <w:rsid w:val="00D30557"/>
    <w:rsid w:val="00D305B6"/>
    <w:rsid w:val="00D3062F"/>
    <w:rsid w:val="00D30657"/>
    <w:rsid w:val="00D30783"/>
    <w:rsid w:val="00D30823"/>
    <w:rsid w:val="00D308BB"/>
    <w:rsid w:val="00D30A4A"/>
    <w:rsid w:val="00D30B11"/>
    <w:rsid w:val="00D30B20"/>
    <w:rsid w:val="00D30B7B"/>
    <w:rsid w:val="00D30BF6"/>
    <w:rsid w:val="00D30D98"/>
    <w:rsid w:val="00D30E88"/>
    <w:rsid w:val="00D30EE5"/>
    <w:rsid w:val="00D30F64"/>
    <w:rsid w:val="00D30FF6"/>
    <w:rsid w:val="00D31223"/>
    <w:rsid w:val="00D3135D"/>
    <w:rsid w:val="00D31377"/>
    <w:rsid w:val="00D315D8"/>
    <w:rsid w:val="00D3194B"/>
    <w:rsid w:val="00D319C0"/>
    <w:rsid w:val="00D31ABD"/>
    <w:rsid w:val="00D31BA2"/>
    <w:rsid w:val="00D31E28"/>
    <w:rsid w:val="00D31EEB"/>
    <w:rsid w:val="00D31F07"/>
    <w:rsid w:val="00D31FF4"/>
    <w:rsid w:val="00D322CE"/>
    <w:rsid w:val="00D323C2"/>
    <w:rsid w:val="00D32540"/>
    <w:rsid w:val="00D32731"/>
    <w:rsid w:val="00D32773"/>
    <w:rsid w:val="00D329A9"/>
    <w:rsid w:val="00D32BB0"/>
    <w:rsid w:val="00D32BD6"/>
    <w:rsid w:val="00D32C7D"/>
    <w:rsid w:val="00D33013"/>
    <w:rsid w:val="00D33031"/>
    <w:rsid w:val="00D330D0"/>
    <w:rsid w:val="00D3327D"/>
    <w:rsid w:val="00D332E3"/>
    <w:rsid w:val="00D3333D"/>
    <w:rsid w:val="00D334A0"/>
    <w:rsid w:val="00D3386C"/>
    <w:rsid w:val="00D33AE5"/>
    <w:rsid w:val="00D33E33"/>
    <w:rsid w:val="00D34000"/>
    <w:rsid w:val="00D34029"/>
    <w:rsid w:val="00D34173"/>
    <w:rsid w:val="00D341CC"/>
    <w:rsid w:val="00D34450"/>
    <w:rsid w:val="00D348AB"/>
    <w:rsid w:val="00D34989"/>
    <w:rsid w:val="00D34A0A"/>
    <w:rsid w:val="00D34B05"/>
    <w:rsid w:val="00D34C4F"/>
    <w:rsid w:val="00D34F9D"/>
    <w:rsid w:val="00D34FA1"/>
    <w:rsid w:val="00D35144"/>
    <w:rsid w:val="00D35400"/>
    <w:rsid w:val="00D35413"/>
    <w:rsid w:val="00D35485"/>
    <w:rsid w:val="00D35897"/>
    <w:rsid w:val="00D358EF"/>
    <w:rsid w:val="00D3597B"/>
    <w:rsid w:val="00D359EC"/>
    <w:rsid w:val="00D35AD8"/>
    <w:rsid w:val="00D35BA3"/>
    <w:rsid w:val="00D35CD7"/>
    <w:rsid w:val="00D35E81"/>
    <w:rsid w:val="00D35F92"/>
    <w:rsid w:val="00D36092"/>
    <w:rsid w:val="00D36179"/>
    <w:rsid w:val="00D36342"/>
    <w:rsid w:val="00D36384"/>
    <w:rsid w:val="00D36456"/>
    <w:rsid w:val="00D364E7"/>
    <w:rsid w:val="00D3678F"/>
    <w:rsid w:val="00D36BAC"/>
    <w:rsid w:val="00D36DDF"/>
    <w:rsid w:val="00D374D6"/>
    <w:rsid w:val="00D3775A"/>
    <w:rsid w:val="00D3778D"/>
    <w:rsid w:val="00D378EB"/>
    <w:rsid w:val="00D37A04"/>
    <w:rsid w:val="00D37DC6"/>
    <w:rsid w:val="00D4002A"/>
    <w:rsid w:val="00D4016F"/>
    <w:rsid w:val="00D401BE"/>
    <w:rsid w:val="00D40244"/>
    <w:rsid w:val="00D40382"/>
    <w:rsid w:val="00D404DA"/>
    <w:rsid w:val="00D4056D"/>
    <w:rsid w:val="00D4070F"/>
    <w:rsid w:val="00D407AC"/>
    <w:rsid w:val="00D407C1"/>
    <w:rsid w:val="00D40825"/>
    <w:rsid w:val="00D409EF"/>
    <w:rsid w:val="00D40E95"/>
    <w:rsid w:val="00D40F78"/>
    <w:rsid w:val="00D4117C"/>
    <w:rsid w:val="00D41591"/>
    <w:rsid w:val="00D415BD"/>
    <w:rsid w:val="00D41608"/>
    <w:rsid w:val="00D41696"/>
    <w:rsid w:val="00D41734"/>
    <w:rsid w:val="00D4187F"/>
    <w:rsid w:val="00D419DE"/>
    <w:rsid w:val="00D41AB2"/>
    <w:rsid w:val="00D41AE2"/>
    <w:rsid w:val="00D41BE5"/>
    <w:rsid w:val="00D41C49"/>
    <w:rsid w:val="00D41FA6"/>
    <w:rsid w:val="00D41FC5"/>
    <w:rsid w:val="00D41FE0"/>
    <w:rsid w:val="00D4200C"/>
    <w:rsid w:val="00D42014"/>
    <w:rsid w:val="00D42274"/>
    <w:rsid w:val="00D4252F"/>
    <w:rsid w:val="00D42538"/>
    <w:rsid w:val="00D42558"/>
    <w:rsid w:val="00D42938"/>
    <w:rsid w:val="00D42BC3"/>
    <w:rsid w:val="00D42D5D"/>
    <w:rsid w:val="00D42D81"/>
    <w:rsid w:val="00D43147"/>
    <w:rsid w:val="00D434B0"/>
    <w:rsid w:val="00D43659"/>
    <w:rsid w:val="00D43802"/>
    <w:rsid w:val="00D43823"/>
    <w:rsid w:val="00D43958"/>
    <w:rsid w:val="00D43AA8"/>
    <w:rsid w:val="00D43AED"/>
    <w:rsid w:val="00D43AF7"/>
    <w:rsid w:val="00D43F00"/>
    <w:rsid w:val="00D43FD8"/>
    <w:rsid w:val="00D44103"/>
    <w:rsid w:val="00D44201"/>
    <w:rsid w:val="00D44706"/>
    <w:rsid w:val="00D44956"/>
    <w:rsid w:val="00D449B3"/>
    <w:rsid w:val="00D449CF"/>
    <w:rsid w:val="00D44A03"/>
    <w:rsid w:val="00D44A84"/>
    <w:rsid w:val="00D44B54"/>
    <w:rsid w:val="00D44B7A"/>
    <w:rsid w:val="00D44BBB"/>
    <w:rsid w:val="00D44C50"/>
    <w:rsid w:val="00D44C94"/>
    <w:rsid w:val="00D44DDD"/>
    <w:rsid w:val="00D44E68"/>
    <w:rsid w:val="00D4500F"/>
    <w:rsid w:val="00D453C7"/>
    <w:rsid w:val="00D454A6"/>
    <w:rsid w:val="00D456DF"/>
    <w:rsid w:val="00D45856"/>
    <w:rsid w:val="00D4589C"/>
    <w:rsid w:val="00D45A6D"/>
    <w:rsid w:val="00D45B08"/>
    <w:rsid w:val="00D45BBD"/>
    <w:rsid w:val="00D45E27"/>
    <w:rsid w:val="00D45F44"/>
    <w:rsid w:val="00D45FC7"/>
    <w:rsid w:val="00D46303"/>
    <w:rsid w:val="00D4674B"/>
    <w:rsid w:val="00D46891"/>
    <w:rsid w:val="00D46B44"/>
    <w:rsid w:val="00D46B62"/>
    <w:rsid w:val="00D46C3B"/>
    <w:rsid w:val="00D46C89"/>
    <w:rsid w:val="00D46CAD"/>
    <w:rsid w:val="00D46CC9"/>
    <w:rsid w:val="00D46D4C"/>
    <w:rsid w:val="00D46DA7"/>
    <w:rsid w:val="00D46E97"/>
    <w:rsid w:val="00D46F7A"/>
    <w:rsid w:val="00D471B8"/>
    <w:rsid w:val="00D472BE"/>
    <w:rsid w:val="00D476E7"/>
    <w:rsid w:val="00D47B35"/>
    <w:rsid w:val="00D47B7D"/>
    <w:rsid w:val="00D47E56"/>
    <w:rsid w:val="00D50179"/>
    <w:rsid w:val="00D501E8"/>
    <w:rsid w:val="00D501FF"/>
    <w:rsid w:val="00D50898"/>
    <w:rsid w:val="00D5092F"/>
    <w:rsid w:val="00D50967"/>
    <w:rsid w:val="00D50B92"/>
    <w:rsid w:val="00D50B95"/>
    <w:rsid w:val="00D50E14"/>
    <w:rsid w:val="00D50EEE"/>
    <w:rsid w:val="00D50EF5"/>
    <w:rsid w:val="00D510CA"/>
    <w:rsid w:val="00D5117E"/>
    <w:rsid w:val="00D51288"/>
    <w:rsid w:val="00D51427"/>
    <w:rsid w:val="00D5148A"/>
    <w:rsid w:val="00D514AD"/>
    <w:rsid w:val="00D5150C"/>
    <w:rsid w:val="00D51585"/>
    <w:rsid w:val="00D515A2"/>
    <w:rsid w:val="00D51647"/>
    <w:rsid w:val="00D51675"/>
    <w:rsid w:val="00D516EB"/>
    <w:rsid w:val="00D51769"/>
    <w:rsid w:val="00D518E7"/>
    <w:rsid w:val="00D519C8"/>
    <w:rsid w:val="00D51A1D"/>
    <w:rsid w:val="00D51CA0"/>
    <w:rsid w:val="00D51DA5"/>
    <w:rsid w:val="00D52214"/>
    <w:rsid w:val="00D522B1"/>
    <w:rsid w:val="00D525C3"/>
    <w:rsid w:val="00D525DC"/>
    <w:rsid w:val="00D526B8"/>
    <w:rsid w:val="00D52736"/>
    <w:rsid w:val="00D5282A"/>
    <w:rsid w:val="00D529DC"/>
    <w:rsid w:val="00D52CF0"/>
    <w:rsid w:val="00D53019"/>
    <w:rsid w:val="00D535C3"/>
    <w:rsid w:val="00D535D9"/>
    <w:rsid w:val="00D53724"/>
    <w:rsid w:val="00D537B3"/>
    <w:rsid w:val="00D5386F"/>
    <w:rsid w:val="00D53875"/>
    <w:rsid w:val="00D5398F"/>
    <w:rsid w:val="00D53C30"/>
    <w:rsid w:val="00D53C61"/>
    <w:rsid w:val="00D53EC3"/>
    <w:rsid w:val="00D53FFF"/>
    <w:rsid w:val="00D5414B"/>
    <w:rsid w:val="00D542D4"/>
    <w:rsid w:val="00D54361"/>
    <w:rsid w:val="00D54428"/>
    <w:rsid w:val="00D54557"/>
    <w:rsid w:val="00D545F6"/>
    <w:rsid w:val="00D54685"/>
    <w:rsid w:val="00D54702"/>
    <w:rsid w:val="00D5482D"/>
    <w:rsid w:val="00D5489D"/>
    <w:rsid w:val="00D54EC9"/>
    <w:rsid w:val="00D552D2"/>
    <w:rsid w:val="00D554C4"/>
    <w:rsid w:val="00D55593"/>
    <w:rsid w:val="00D556B4"/>
    <w:rsid w:val="00D55858"/>
    <w:rsid w:val="00D5596A"/>
    <w:rsid w:val="00D55C6F"/>
    <w:rsid w:val="00D55CF2"/>
    <w:rsid w:val="00D55E99"/>
    <w:rsid w:val="00D56222"/>
    <w:rsid w:val="00D563B9"/>
    <w:rsid w:val="00D566BA"/>
    <w:rsid w:val="00D5671A"/>
    <w:rsid w:val="00D567B9"/>
    <w:rsid w:val="00D568F1"/>
    <w:rsid w:val="00D56938"/>
    <w:rsid w:val="00D56C75"/>
    <w:rsid w:val="00D56E36"/>
    <w:rsid w:val="00D56FE2"/>
    <w:rsid w:val="00D57351"/>
    <w:rsid w:val="00D574A4"/>
    <w:rsid w:val="00D5753B"/>
    <w:rsid w:val="00D57546"/>
    <w:rsid w:val="00D57550"/>
    <w:rsid w:val="00D5759E"/>
    <w:rsid w:val="00D57737"/>
    <w:rsid w:val="00D5785E"/>
    <w:rsid w:val="00D579A8"/>
    <w:rsid w:val="00D579E9"/>
    <w:rsid w:val="00D57C92"/>
    <w:rsid w:val="00D57CE7"/>
    <w:rsid w:val="00D57D8F"/>
    <w:rsid w:val="00D57DFC"/>
    <w:rsid w:val="00D57E2A"/>
    <w:rsid w:val="00D57E48"/>
    <w:rsid w:val="00D57EB2"/>
    <w:rsid w:val="00D600D5"/>
    <w:rsid w:val="00D60185"/>
    <w:rsid w:val="00D60370"/>
    <w:rsid w:val="00D6039C"/>
    <w:rsid w:val="00D604B9"/>
    <w:rsid w:val="00D60576"/>
    <w:rsid w:val="00D605AF"/>
    <w:rsid w:val="00D60823"/>
    <w:rsid w:val="00D6088D"/>
    <w:rsid w:val="00D609D0"/>
    <w:rsid w:val="00D60AD0"/>
    <w:rsid w:val="00D60B16"/>
    <w:rsid w:val="00D60C55"/>
    <w:rsid w:val="00D60D9F"/>
    <w:rsid w:val="00D60E11"/>
    <w:rsid w:val="00D61412"/>
    <w:rsid w:val="00D61489"/>
    <w:rsid w:val="00D614B9"/>
    <w:rsid w:val="00D614E1"/>
    <w:rsid w:val="00D6155E"/>
    <w:rsid w:val="00D61642"/>
    <w:rsid w:val="00D61685"/>
    <w:rsid w:val="00D61741"/>
    <w:rsid w:val="00D618A2"/>
    <w:rsid w:val="00D619A0"/>
    <w:rsid w:val="00D619C9"/>
    <w:rsid w:val="00D61BAB"/>
    <w:rsid w:val="00D61BD4"/>
    <w:rsid w:val="00D61D14"/>
    <w:rsid w:val="00D61D6A"/>
    <w:rsid w:val="00D61EDD"/>
    <w:rsid w:val="00D61FC3"/>
    <w:rsid w:val="00D62181"/>
    <w:rsid w:val="00D622BA"/>
    <w:rsid w:val="00D62493"/>
    <w:rsid w:val="00D62795"/>
    <w:rsid w:val="00D6292C"/>
    <w:rsid w:val="00D62958"/>
    <w:rsid w:val="00D62B42"/>
    <w:rsid w:val="00D62B97"/>
    <w:rsid w:val="00D62C48"/>
    <w:rsid w:val="00D62D3C"/>
    <w:rsid w:val="00D62E88"/>
    <w:rsid w:val="00D62EF6"/>
    <w:rsid w:val="00D63047"/>
    <w:rsid w:val="00D63094"/>
    <w:rsid w:val="00D630CE"/>
    <w:rsid w:val="00D63406"/>
    <w:rsid w:val="00D635DA"/>
    <w:rsid w:val="00D638D4"/>
    <w:rsid w:val="00D63DD4"/>
    <w:rsid w:val="00D64113"/>
    <w:rsid w:val="00D64187"/>
    <w:rsid w:val="00D641E8"/>
    <w:rsid w:val="00D6428D"/>
    <w:rsid w:val="00D643C3"/>
    <w:rsid w:val="00D6449E"/>
    <w:rsid w:val="00D646E0"/>
    <w:rsid w:val="00D64982"/>
    <w:rsid w:val="00D64B26"/>
    <w:rsid w:val="00D64D6E"/>
    <w:rsid w:val="00D64E73"/>
    <w:rsid w:val="00D64EEA"/>
    <w:rsid w:val="00D6510A"/>
    <w:rsid w:val="00D652B0"/>
    <w:rsid w:val="00D652F5"/>
    <w:rsid w:val="00D65371"/>
    <w:rsid w:val="00D65454"/>
    <w:rsid w:val="00D65469"/>
    <w:rsid w:val="00D655D2"/>
    <w:rsid w:val="00D6562C"/>
    <w:rsid w:val="00D656F2"/>
    <w:rsid w:val="00D65B87"/>
    <w:rsid w:val="00D65E5B"/>
    <w:rsid w:val="00D65EAB"/>
    <w:rsid w:val="00D661E0"/>
    <w:rsid w:val="00D66436"/>
    <w:rsid w:val="00D66494"/>
    <w:rsid w:val="00D6655B"/>
    <w:rsid w:val="00D66C3F"/>
    <w:rsid w:val="00D66E1D"/>
    <w:rsid w:val="00D66EF4"/>
    <w:rsid w:val="00D66F40"/>
    <w:rsid w:val="00D66F46"/>
    <w:rsid w:val="00D67030"/>
    <w:rsid w:val="00D6711E"/>
    <w:rsid w:val="00D6716E"/>
    <w:rsid w:val="00D67214"/>
    <w:rsid w:val="00D672D1"/>
    <w:rsid w:val="00D67323"/>
    <w:rsid w:val="00D67429"/>
    <w:rsid w:val="00D675E5"/>
    <w:rsid w:val="00D70008"/>
    <w:rsid w:val="00D7034E"/>
    <w:rsid w:val="00D703BA"/>
    <w:rsid w:val="00D7040A"/>
    <w:rsid w:val="00D7045F"/>
    <w:rsid w:val="00D705A8"/>
    <w:rsid w:val="00D705AC"/>
    <w:rsid w:val="00D7062E"/>
    <w:rsid w:val="00D707BE"/>
    <w:rsid w:val="00D70850"/>
    <w:rsid w:val="00D70C54"/>
    <w:rsid w:val="00D71010"/>
    <w:rsid w:val="00D71079"/>
    <w:rsid w:val="00D71181"/>
    <w:rsid w:val="00D711DA"/>
    <w:rsid w:val="00D71278"/>
    <w:rsid w:val="00D71348"/>
    <w:rsid w:val="00D714F8"/>
    <w:rsid w:val="00D71851"/>
    <w:rsid w:val="00D7190E"/>
    <w:rsid w:val="00D71A61"/>
    <w:rsid w:val="00D71B49"/>
    <w:rsid w:val="00D71D31"/>
    <w:rsid w:val="00D71D7D"/>
    <w:rsid w:val="00D71D91"/>
    <w:rsid w:val="00D71E72"/>
    <w:rsid w:val="00D72055"/>
    <w:rsid w:val="00D7210E"/>
    <w:rsid w:val="00D7212F"/>
    <w:rsid w:val="00D7229A"/>
    <w:rsid w:val="00D72609"/>
    <w:rsid w:val="00D7263C"/>
    <w:rsid w:val="00D7265D"/>
    <w:rsid w:val="00D726D4"/>
    <w:rsid w:val="00D72891"/>
    <w:rsid w:val="00D7296B"/>
    <w:rsid w:val="00D72C74"/>
    <w:rsid w:val="00D72DCE"/>
    <w:rsid w:val="00D72F01"/>
    <w:rsid w:val="00D72F81"/>
    <w:rsid w:val="00D72F9C"/>
    <w:rsid w:val="00D73098"/>
    <w:rsid w:val="00D73102"/>
    <w:rsid w:val="00D733C9"/>
    <w:rsid w:val="00D7350A"/>
    <w:rsid w:val="00D73580"/>
    <w:rsid w:val="00D7369B"/>
    <w:rsid w:val="00D73832"/>
    <w:rsid w:val="00D73AD7"/>
    <w:rsid w:val="00D73BEA"/>
    <w:rsid w:val="00D73F58"/>
    <w:rsid w:val="00D73FCE"/>
    <w:rsid w:val="00D74120"/>
    <w:rsid w:val="00D7418C"/>
    <w:rsid w:val="00D74532"/>
    <w:rsid w:val="00D74570"/>
    <w:rsid w:val="00D74773"/>
    <w:rsid w:val="00D74A02"/>
    <w:rsid w:val="00D74B89"/>
    <w:rsid w:val="00D74CB5"/>
    <w:rsid w:val="00D74DFE"/>
    <w:rsid w:val="00D75309"/>
    <w:rsid w:val="00D75749"/>
    <w:rsid w:val="00D75B19"/>
    <w:rsid w:val="00D75B2C"/>
    <w:rsid w:val="00D75B7B"/>
    <w:rsid w:val="00D75BDA"/>
    <w:rsid w:val="00D75DE9"/>
    <w:rsid w:val="00D75F61"/>
    <w:rsid w:val="00D75FD7"/>
    <w:rsid w:val="00D767CD"/>
    <w:rsid w:val="00D76D94"/>
    <w:rsid w:val="00D77101"/>
    <w:rsid w:val="00D773DF"/>
    <w:rsid w:val="00D778DE"/>
    <w:rsid w:val="00D77C17"/>
    <w:rsid w:val="00D77DDE"/>
    <w:rsid w:val="00D77E71"/>
    <w:rsid w:val="00D77EA0"/>
    <w:rsid w:val="00D77F99"/>
    <w:rsid w:val="00D80114"/>
    <w:rsid w:val="00D8014B"/>
    <w:rsid w:val="00D8016A"/>
    <w:rsid w:val="00D8025E"/>
    <w:rsid w:val="00D803BD"/>
    <w:rsid w:val="00D8042B"/>
    <w:rsid w:val="00D8046C"/>
    <w:rsid w:val="00D804BB"/>
    <w:rsid w:val="00D80593"/>
    <w:rsid w:val="00D8071D"/>
    <w:rsid w:val="00D80814"/>
    <w:rsid w:val="00D808BD"/>
    <w:rsid w:val="00D80BA0"/>
    <w:rsid w:val="00D80C19"/>
    <w:rsid w:val="00D80EBA"/>
    <w:rsid w:val="00D80F13"/>
    <w:rsid w:val="00D81048"/>
    <w:rsid w:val="00D81146"/>
    <w:rsid w:val="00D81239"/>
    <w:rsid w:val="00D812BF"/>
    <w:rsid w:val="00D813F7"/>
    <w:rsid w:val="00D81442"/>
    <w:rsid w:val="00D814B9"/>
    <w:rsid w:val="00D8150F"/>
    <w:rsid w:val="00D8156C"/>
    <w:rsid w:val="00D81694"/>
    <w:rsid w:val="00D8169F"/>
    <w:rsid w:val="00D816D7"/>
    <w:rsid w:val="00D819A3"/>
    <w:rsid w:val="00D81B7D"/>
    <w:rsid w:val="00D81B98"/>
    <w:rsid w:val="00D81CE0"/>
    <w:rsid w:val="00D81D6D"/>
    <w:rsid w:val="00D81E00"/>
    <w:rsid w:val="00D82137"/>
    <w:rsid w:val="00D82257"/>
    <w:rsid w:val="00D822F5"/>
    <w:rsid w:val="00D825E1"/>
    <w:rsid w:val="00D825EC"/>
    <w:rsid w:val="00D825F7"/>
    <w:rsid w:val="00D829F7"/>
    <w:rsid w:val="00D82AD8"/>
    <w:rsid w:val="00D82C50"/>
    <w:rsid w:val="00D82D71"/>
    <w:rsid w:val="00D82D87"/>
    <w:rsid w:val="00D82E4F"/>
    <w:rsid w:val="00D83007"/>
    <w:rsid w:val="00D83166"/>
    <w:rsid w:val="00D8326D"/>
    <w:rsid w:val="00D832EB"/>
    <w:rsid w:val="00D83390"/>
    <w:rsid w:val="00D8341E"/>
    <w:rsid w:val="00D834AF"/>
    <w:rsid w:val="00D83661"/>
    <w:rsid w:val="00D83B7D"/>
    <w:rsid w:val="00D83DBF"/>
    <w:rsid w:val="00D83EED"/>
    <w:rsid w:val="00D83FF4"/>
    <w:rsid w:val="00D84368"/>
    <w:rsid w:val="00D84386"/>
    <w:rsid w:val="00D84773"/>
    <w:rsid w:val="00D847AF"/>
    <w:rsid w:val="00D848C1"/>
    <w:rsid w:val="00D84AB5"/>
    <w:rsid w:val="00D84C6D"/>
    <w:rsid w:val="00D84CFD"/>
    <w:rsid w:val="00D84D04"/>
    <w:rsid w:val="00D84FEC"/>
    <w:rsid w:val="00D8516E"/>
    <w:rsid w:val="00D852AB"/>
    <w:rsid w:val="00D8535F"/>
    <w:rsid w:val="00D85392"/>
    <w:rsid w:val="00D85665"/>
    <w:rsid w:val="00D8572E"/>
    <w:rsid w:val="00D858CF"/>
    <w:rsid w:val="00D85A34"/>
    <w:rsid w:val="00D85A58"/>
    <w:rsid w:val="00D85E0C"/>
    <w:rsid w:val="00D85E51"/>
    <w:rsid w:val="00D85F99"/>
    <w:rsid w:val="00D862AB"/>
    <w:rsid w:val="00D86330"/>
    <w:rsid w:val="00D8639C"/>
    <w:rsid w:val="00D8640E"/>
    <w:rsid w:val="00D8676C"/>
    <w:rsid w:val="00D867F7"/>
    <w:rsid w:val="00D86871"/>
    <w:rsid w:val="00D86CDF"/>
    <w:rsid w:val="00D86CEA"/>
    <w:rsid w:val="00D86D5C"/>
    <w:rsid w:val="00D86F36"/>
    <w:rsid w:val="00D8707A"/>
    <w:rsid w:val="00D87275"/>
    <w:rsid w:val="00D87337"/>
    <w:rsid w:val="00D8745E"/>
    <w:rsid w:val="00D87986"/>
    <w:rsid w:val="00D87BCF"/>
    <w:rsid w:val="00D87FD8"/>
    <w:rsid w:val="00D90001"/>
    <w:rsid w:val="00D903BA"/>
    <w:rsid w:val="00D903F8"/>
    <w:rsid w:val="00D90522"/>
    <w:rsid w:val="00D905FC"/>
    <w:rsid w:val="00D90621"/>
    <w:rsid w:val="00D9093B"/>
    <w:rsid w:val="00D909C8"/>
    <w:rsid w:val="00D90BAF"/>
    <w:rsid w:val="00D90EB6"/>
    <w:rsid w:val="00D90FDD"/>
    <w:rsid w:val="00D91094"/>
    <w:rsid w:val="00D91198"/>
    <w:rsid w:val="00D91236"/>
    <w:rsid w:val="00D9126C"/>
    <w:rsid w:val="00D91788"/>
    <w:rsid w:val="00D91B07"/>
    <w:rsid w:val="00D91C66"/>
    <w:rsid w:val="00D91CEC"/>
    <w:rsid w:val="00D91DD9"/>
    <w:rsid w:val="00D91E2A"/>
    <w:rsid w:val="00D91E56"/>
    <w:rsid w:val="00D92147"/>
    <w:rsid w:val="00D921FD"/>
    <w:rsid w:val="00D923A3"/>
    <w:rsid w:val="00D92547"/>
    <w:rsid w:val="00D926A1"/>
    <w:rsid w:val="00D9282E"/>
    <w:rsid w:val="00D9283E"/>
    <w:rsid w:val="00D92C35"/>
    <w:rsid w:val="00D92F46"/>
    <w:rsid w:val="00D9317B"/>
    <w:rsid w:val="00D93202"/>
    <w:rsid w:val="00D93265"/>
    <w:rsid w:val="00D932F0"/>
    <w:rsid w:val="00D933AE"/>
    <w:rsid w:val="00D9387C"/>
    <w:rsid w:val="00D93886"/>
    <w:rsid w:val="00D93A16"/>
    <w:rsid w:val="00D93BBD"/>
    <w:rsid w:val="00D93E52"/>
    <w:rsid w:val="00D93F6F"/>
    <w:rsid w:val="00D94451"/>
    <w:rsid w:val="00D9481B"/>
    <w:rsid w:val="00D95119"/>
    <w:rsid w:val="00D95485"/>
    <w:rsid w:val="00D95935"/>
    <w:rsid w:val="00D95C1B"/>
    <w:rsid w:val="00D95D7A"/>
    <w:rsid w:val="00D95FF0"/>
    <w:rsid w:val="00D96156"/>
    <w:rsid w:val="00D96163"/>
    <w:rsid w:val="00D961F0"/>
    <w:rsid w:val="00D96222"/>
    <w:rsid w:val="00D962F1"/>
    <w:rsid w:val="00D96305"/>
    <w:rsid w:val="00D963F1"/>
    <w:rsid w:val="00D964C2"/>
    <w:rsid w:val="00D966DE"/>
    <w:rsid w:val="00D9679C"/>
    <w:rsid w:val="00D96B06"/>
    <w:rsid w:val="00D96C78"/>
    <w:rsid w:val="00D96CCC"/>
    <w:rsid w:val="00D96CD3"/>
    <w:rsid w:val="00D96CF1"/>
    <w:rsid w:val="00D971DD"/>
    <w:rsid w:val="00D9734B"/>
    <w:rsid w:val="00D974FF"/>
    <w:rsid w:val="00D9754A"/>
    <w:rsid w:val="00D97656"/>
    <w:rsid w:val="00D97776"/>
    <w:rsid w:val="00D977FC"/>
    <w:rsid w:val="00D97A6D"/>
    <w:rsid w:val="00D97C4A"/>
    <w:rsid w:val="00D97CC4"/>
    <w:rsid w:val="00D97DDD"/>
    <w:rsid w:val="00DA004D"/>
    <w:rsid w:val="00DA01C9"/>
    <w:rsid w:val="00DA0270"/>
    <w:rsid w:val="00DA0366"/>
    <w:rsid w:val="00DA0568"/>
    <w:rsid w:val="00DA077B"/>
    <w:rsid w:val="00DA07BE"/>
    <w:rsid w:val="00DA0838"/>
    <w:rsid w:val="00DA0931"/>
    <w:rsid w:val="00DA0A5E"/>
    <w:rsid w:val="00DA0AC5"/>
    <w:rsid w:val="00DA0C73"/>
    <w:rsid w:val="00DA0DFB"/>
    <w:rsid w:val="00DA0E6F"/>
    <w:rsid w:val="00DA0EAB"/>
    <w:rsid w:val="00DA0F26"/>
    <w:rsid w:val="00DA11AB"/>
    <w:rsid w:val="00DA1248"/>
    <w:rsid w:val="00DA12BE"/>
    <w:rsid w:val="00DA1303"/>
    <w:rsid w:val="00DA1329"/>
    <w:rsid w:val="00DA151F"/>
    <w:rsid w:val="00DA15C6"/>
    <w:rsid w:val="00DA18E2"/>
    <w:rsid w:val="00DA1958"/>
    <w:rsid w:val="00DA1C8B"/>
    <w:rsid w:val="00DA1D39"/>
    <w:rsid w:val="00DA1EBE"/>
    <w:rsid w:val="00DA2097"/>
    <w:rsid w:val="00DA20A9"/>
    <w:rsid w:val="00DA2210"/>
    <w:rsid w:val="00DA22F6"/>
    <w:rsid w:val="00DA2440"/>
    <w:rsid w:val="00DA2563"/>
    <w:rsid w:val="00DA25FF"/>
    <w:rsid w:val="00DA2640"/>
    <w:rsid w:val="00DA267E"/>
    <w:rsid w:val="00DA2729"/>
    <w:rsid w:val="00DA29E8"/>
    <w:rsid w:val="00DA29F2"/>
    <w:rsid w:val="00DA2BA6"/>
    <w:rsid w:val="00DA2CF9"/>
    <w:rsid w:val="00DA2DD7"/>
    <w:rsid w:val="00DA2E1F"/>
    <w:rsid w:val="00DA2F54"/>
    <w:rsid w:val="00DA32F1"/>
    <w:rsid w:val="00DA3381"/>
    <w:rsid w:val="00DA351C"/>
    <w:rsid w:val="00DA358A"/>
    <w:rsid w:val="00DA369E"/>
    <w:rsid w:val="00DA387C"/>
    <w:rsid w:val="00DA3A3B"/>
    <w:rsid w:val="00DA3B17"/>
    <w:rsid w:val="00DA3B1C"/>
    <w:rsid w:val="00DA3BD0"/>
    <w:rsid w:val="00DA3CC7"/>
    <w:rsid w:val="00DA3CCE"/>
    <w:rsid w:val="00DA3E79"/>
    <w:rsid w:val="00DA4042"/>
    <w:rsid w:val="00DA41DF"/>
    <w:rsid w:val="00DA434E"/>
    <w:rsid w:val="00DA454C"/>
    <w:rsid w:val="00DA4631"/>
    <w:rsid w:val="00DA4718"/>
    <w:rsid w:val="00DA4837"/>
    <w:rsid w:val="00DA4BD8"/>
    <w:rsid w:val="00DA4BFC"/>
    <w:rsid w:val="00DA4C0C"/>
    <w:rsid w:val="00DA4D03"/>
    <w:rsid w:val="00DA4DA7"/>
    <w:rsid w:val="00DA5002"/>
    <w:rsid w:val="00DA506D"/>
    <w:rsid w:val="00DA51EB"/>
    <w:rsid w:val="00DA534E"/>
    <w:rsid w:val="00DA5413"/>
    <w:rsid w:val="00DA5469"/>
    <w:rsid w:val="00DA55E8"/>
    <w:rsid w:val="00DA56BF"/>
    <w:rsid w:val="00DA5840"/>
    <w:rsid w:val="00DA58D6"/>
    <w:rsid w:val="00DA5970"/>
    <w:rsid w:val="00DA5A59"/>
    <w:rsid w:val="00DA5AC5"/>
    <w:rsid w:val="00DA5C9E"/>
    <w:rsid w:val="00DA5D09"/>
    <w:rsid w:val="00DA5D4B"/>
    <w:rsid w:val="00DA5E1E"/>
    <w:rsid w:val="00DA5FBD"/>
    <w:rsid w:val="00DA6291"/>
    <w:rsid w:val="00DA6406"/>
    <w:rsid w:val="00DA6770"/>
    <w:rsid w:val="00DA6B54"/>
    <w:rsid w:val="00DA6BA9"/>
    <w:rsid w:val="00DA6CA1"/>
    <w:rsid w:val="00DA6D00"/>
    <w:rsid w:val="00DA6D60"/>
    <w:rsid w:val="00DA6F07"/>
    <w:rsid w:val="00DA729C"/>
    <w:rsid w:val="00DA7608"/>
    <w:rsid w:val="00DA769A"/>
    <w:rsid w:val="00DA76C8"/>
    <w:rsid w:val="00DA78B1"/>
    <w:rsid w:val="00DA7938"/>
    <w:rsid w:val="00DA7AA3"/>
    <w:rsid w:val="00DA7CE6"/>
    <w:rsid w:val="00DA7E6C"/>
    <w:rsid w:val="00DA7F8F"/>
    <w:rsid w:val="00DB0196"/>
    <w:rsid w:val="00DB033D"/>
    <w:rsid w:val="00DB0397"/>
    <w:rsid w:val="00DB04CE"/>
    <w:rsid w:val="00DB05B8"/>
    <w:rsid w:val="00DB086A"/>
    <w:rsid w:val="00DB08ED"/>
    <w:rsid w:val="00DB0A3F"/>
    <w:rsid w:val="00DB0B9E"/>
    <w:rsid w:val="00DB0C22"/>
    <w:rsid w:val="00DB0D94"/>
    <w:rsid w:val="00DB0EFE"/>
    <w:rsid w:val="00DB0F2B"/>
    <w:rsid w:val="00DB10D5"/>
    <w:rsid w:val="00DB1377"/>
    <w:rsid w:val="00DB14FC"/>
    <w:rsid w:val="00DB18B8"/>
    <w:rsid w:val="00DB18F3"/>
    <w:rsid w:val="00DB194D"/>
    <w:rsid w:val="00DB1999"/>
    <w:rsid w:val="00DB1C2A"/>
    <w:rsid w:val="00DB1DB9"/>
    <w:rsid w:val="00DB1E0B"/>
    <w:rsid w:val="00DB1E1C"/>
    <w:rsid w:val="00DB1E5A"/>
    <w:rsid w:val="00DB1FDF"/>
    <w:rsid w:val="00DB203C"/>
    <w:rsid w:val="00DB205F"/>
    <w:rsid w:val="00DB219F"/>
    <w:rsid w:val="00DB223B"/>
    <w:rsid w:val="00DB2398"/>
    <w:rsid w:val="00DB23A7"/>
    <w:rsid w:val="00DB243B"/>
    <w:rsid w:val="00DB2464"/>
    <w:rsid w:val="00DB2567"/>
    <w:rsid w:val="00DB2A61"/>
    <w:rsid w:val="00DB2CB6"/>
    <w:rsid w:val="00DB2D61"/>
    <w:rsid w:val="00DB2E18"/>
    <w:rsid w:val="00DB2E41"/>
    <w:rsid w:val="00DB2E86"/>
    <w:rsid w:val="00DB3013"/>
    <w:rsid w:val="00DB3170"/>
    <w:rsid w:val="00DB3387"/>
    <w:rsid w:val="00DB3756"/>
    <w:rsid w:val="00DB3789"/>
    <w:rsid w:val="00DB3958"/>
    <w:rsid w:val="00DB3C3C"/>
    <w:rsid w:val="00DB3C8E"/>
    <w:rsid w:val="00DB3D0C"/>
    <w:rsid w:val="00DB3D22"/>
    <w:rsid w:val="00DB41A3"/>
    <w:rsid w:val="00DB420D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B6F"/>
    <w:rsid w:val="00DB4E50"/>
    <w:rsid w:val="00DB4EF9"/>
    <w:rsid w:val="00DB4F04"/>
    <w:rsid w:val="00DB5022"/>
    <w:rsid w:val="00DB53DB"/>
    <w:rsid w:val="00DB55F7"/>
    <w:rsid w:val="00DB5618"/>
    <w:rsid w:val="00DB5756"/>
    <w:rsid w:val="00DB5759"/>
    <w:rsid w:val="00DB585B"/>
    <w:rsid w:val="00DB59A1"/>
    <w:rsid w:val="00DB5B5E"/>
    <w:rsid w:val="00DB5BC9"/>
    <w:rsid w:val="00DB5F7C"/>
    <w:rsid w:val="00DB6049"/>
    <w:rsid w:val="00DB6136"/>
    <w:rsid w:val="00DB6733"/>
    <w:rsid w:val="00DB677A"/>
    <w:rsid w:val="00DB68BB"/>
    <w:rsid w:val="00DB6A13"/>
    <w:rsid w:val="00DB6A73"/>
    <w:rsid w:val="00DB6FBE"/>
    <w:rsid w:val="00DB7021"/>
    <w:rsid w:val="00DB70AA"/>
    <w:rsid w:val="00DB7178"/>
    <w:rsid w:val="00DB730A"/>
    <w:rsid w:val="00DB7326"/>
    <w:rsid w:val="00DB7328"/>
    <w:rsid w:val="00DB732F"/>
    <w:rsid w:val="00DB74B8"/>
    <w:rsid w:val="00DB75D0"/>
    <w:rsid w:val="00DB762A"/>
    <w:rsid w:val="00DB76B1"/>
    <w:rsid w:val="00DB76C2"/>
    <w:rsid w:val="00DB76CF"/>
    <w:rsid w:val="00DB7753"/>
    <w:rsid w:val="00DB7B0B"/>
    <w:rsid w:val="00DB7E9A"/>
    <w:rsid w:val="00DC0374"/>
    <w:rsid w:val="00DC04B3"/>
    <w:rsid w:val="00DC059F"/>
    <w:rsid w:val="00DC08C7"/>
    <w:rsid w:val="00DC0C14"/>
    <w:rsid w:val="00DC0D8B"/>
    <w:rsid w:val="00DC10BC"/>
    <w:rsid w:val="00DC1269"/>
    <w:rsid w:val="00DC1520"/>
    <w:rsid w:val="00DC17CF"/>
    <w:rsid w:val="00DC17F5"/>
    <w:rsid w:val="00DC18FB"/>
    <w:rsid w:val="00DC1AB6"/>
    <w:rsid w:val="00DC1BBA"/>
    <w:rsid w:val="00DC1BE8"/>
    <w:rsid w:val="00DC1C69"/>
    <w:rsid w:val="00DC1DE7"/>
    <w:rsid w:val="00DC1F90"/>
    <w:rsid w:val="00DC1FE0"/>
    <w:rsid w:val="00DC2033"/>
    <w:rsid w:val="00DC2389"/>
    <w:rsid w:val="00DC25D8"/>
    <w:rsid w:val="00DC25FA"/>
    <w:rsid w:val="00DC269F"/>
    <w:rsid w:val="00DC29A3"/>
    <w:rsid w:val="00DC2A8B"/>
    <w:rsid w:val="00DC2E6D"/>
    <w:rsid w:val="00DC2E9F"/>
    <w:rsid w:val="00DC2EC4"/>
    <w:rsid w:val="00DC301C"/>
    <w:rsid w:val="00DC307F"/>
    <w:rsid w:val="00DC3088"/>
    <w:rsid w:val="00DC3341"/>
    <w:rsid w:val="00DC34F9"/>
    <w:rsid w:val="00DC35B1"/>
    <w:rsid w:val="00DC373C"/>
    <w:rsid w:val="00DC3907"/>
    <w:rsid w:val="00DC396F"/>
    <w:rsid w:val="00DC3A4E"/>
    <w:rsid w:val="00DC3B30"/>
    <w:rsid w:val="00DC3CEC"/>
    <w:rsid w:val="00DC401F"/>
    <w:rsid w:val="00DC4274"/>
    <w:rsid w:val="00DC42EB"/>
    <w:rsid w:val="00DC439F"/>
    <w:rsid w:val="00DC43A5"/>
    <w:rsid w:val="00DC447C"/>
    <w:rsid w:val="00DC45FB"/>
    <w:rsid w:val="00DC47D8"/>
    <w:rsid w:val="00DC481C"/>
    <w:rsid w:val="00DC498A"/>
    <w:rsid w:val="00DC4A19"/>
    <w:rsid w:val="00DC4A6D"/>
    <w:rsid w:val="00DC4A7D"/>
    <w:rsid w:val="00DC4B6C"/>
    <w:rsid w:val="00DC4CC1"/>
    <w:rsid w:val="00DC4F3F"/>
    <w:rsid w:val="00DC5132"/>
    <w:rsid w:val="00DC5391"/>
    <w:rsid w:val="00DC5501"/>
    <w:rsid w:val="00DC5676"/>
    <w:rsid w:val="00DC5710"/>
    <w:rsid w:val="00DC5789"/>
    <w:rsid w:val="00DC58DC"/>
    <w:rsid w:val="00DC5BAD"/>
    <w:rsid w:val="00DC5C70"/>
    <w:rsid w:val="00DC5DF3"/>
    <w:rsid w:val="00DC5FBB"/>
    <w:rsid w:val="00DC6092"/>
    <w:rsid w:val="00DC6271"/>
    <w:rsid w:val="00DC6292"/>
    <w:rsid w:val="00DC6635"/>
    <w:rsid w:val="00DC68EB"/>
    <w:rsid w:val="00DC68EC"/>
    <w:rsid w:val="00DC68F6"/>
    <w:rsid w:val="00DC6E43"/>
    <w:rsid w:val="00DC6FD5"/>
    <w:rsid w:val="00DC72F4"/>
    <w:rsid w:val="00DC73B5"/>
    <w:rsid w:val="00DC743F"/>
    <w:rsid w:val="00DC74F3"/>
    <w:rsid w:val="00DC782E"/>
    <w:rsid w:val="00DC794F"/>
    <w:rsid w:val="00DC7C82"/>
    <w:rsid w:val="00DC7D10"/>
    <w:rsid w:val="00DC7D79"/>
    <w:rsid w:val="00DC7E3D"/>
    <w:rsid w:val="00DC7F5D"/>
    <w:rsid w:val="00DC7FC5"/>
    <w:rsid w:val="00DD0025"/>
    <w:rsid w:val="00DD014E"/>
    <w:rsid w:val="00DD0201"/>
    <w:rsid w:val="00DD0577"/>
    <w:rsid w:val="00DD05BD"/>
    <w:rsid w:val="00DD07E7"/>
    <w:rsid w:val="00DD0851"/>
    <w:rsid w:val="00DD0892"/>
    <w:rsid w:val="00DD0950"/>
    <w:rsid w:val="00DD0B3E"/>
    <w:rsid w:val="00DD0B4F"/>
    <w:rsid w:val="00DD0E8F"/>
    <w:rsid w:val="00DD0ED5"/>
    <w:rsid w:val="00DD1337"/>
    <w:rsid w:val="00DD151B"/>
    <w:rsid w:val="00DD1538"/>
    <w:rsid w:val="00DD16C1"/>
    <w:rsid w:val="00DD1712"/>
    <w:rsid w:val="00DD178E"/>
    <w:rsid w:val="00DD17F4"/>
    <w:rsid w:val="00DD1950"/>
    <w:rsid w:val="00DD1981"/>
    <w:rsid w:val="00DD19FF"/>
    <w:rsid w:val="00DD1B07"/>
    <w:rsid w:val="00DD1EB0"/>
    <w:rsid w:val="00DD2095"/>
    <w:rsid w:val="00DD22E2"/>
    <w:rsid w:val="00DD2420"/>
    <w:rsid w:val="00DD2620"/>
    <w:rsid w:val="00DD2775"/>
    <w:rsid w:val="00DD2A81"/>
    <w:rsid w:val="00DD2C76"/>
    <w:rsid w:val="00DD2CFF"/>
    <w:rsid w:val="00DD30A1"/>
    <w:rsid w:val="00DD3A31"/>
    <w:rsid w:val="00DD3E14"/>
    <w:rsid w:val="00DD4035"/>
    <w:rsid w:val="00DD407D"/>
    <w:rsid w:val="00DD4162"/>
    <w:rsid w:val="00DD44A7"/>
    <w:rsid w:val="00DD458E"/>
    <w:rsid w:val="00DD45EE"/>
    <w:rsid w:val="00DD490B"/>
    <w:rsid w:val="00DD4C09"/>
    <w:rsid w:val="00DD4C1F"/>
    <w:rsid w:val="00DD4C8A"/>
    <w:rsid w:val="00DD4FDA"/>
    <w:rsid w:val="00DD4FFF"/>
    <w:rsid w:val="00DD52FB"/>
    <w:rsid w:val="00DD535C"/>
    <w:rsid w:val="00DD5470"/>
    <w:rsid w:val="00DD549E"/>
    <w:rsid w:val="00DD54B1"/>
    <w:rsid w:val="00DD56CE"/>
    <w:rsid w:val="00DD572C"/>
    <w:rsid w:val="00DD57A1"/>
    <w:rsid w:val="00DD583C"/>
    <w:rsid w:val="00DD5B80"/>
    <w:rsid w:val="00DD5CAC"/>
    <w:rsid w:val="00DD5D0B"/>
    <w:rsid w:val="00DD5F0C"/>
    <w:rsid w:val="00DD6057"/>
    <w:rsid w:val="00DD60B0"/>
    <w:rsid w:val="00DD64DF"/>
    <w:rsid w:val="00DD6B51"/>
    <w:rsid w:val="00DD6BCE"/>
    <w:rsid w:val="00DD6DAE"/>
    <w:rsid w:val="00DD6ED4"/>
    <w:rsid w:val="00DD7271"/>
    <w:rsid w:val="00DD7317"/>
    <w:rsid w:val="00DD731F"/>
    <w:rsid w:val="00DD73AA"/>
    <w:rsid w:val="00DD75BD"/>
    <w:rsid w:val="00DD763D"/>
    <w:rsid w:val="00DD76D1"/>
    <w:rsid w:val="00DD788D"/>
    <w:rsid w:val="00DD79F8"/>
    <w:rsid w:val="00DD7BC9"/>
    <w:rsid w:val="00DD7CC8"/>
    <w:rsid w:val="00DD7D8F"/>
    <w:rsid w:val="00DD7DCC"/>
    <w:rsid w:val="00DD7E07"/>
    <w:rsid w:val="00DD7FC7"/>
    <w:rsid w:val="00DE02C6"/>
    <w:rsid w:val="00DE03F8"/>
    <w:rsid w:val="00DE0419"/>
    <w:rsid w:val="00DE042B"/>
    <w:rsid w:val="00DE04A4"/>
    <w:rsid w:val="00DE0607"/>
    <w:rsid w:val="00DE07B0"/>
    <w:rsid w:val="00DE09B1"/>
    <w:rsid w:val="00DE0D87"/>
    <w:rsid w:val="00DE0DB2"/>
    <w:rsid w:val="00DE0E60"/>
    <w:rsid w:val="00DE10C4"/>
    <w:rsid w:val="00DE12AE"/>
    <w:rsid w:val="00DE1312"/>
    <w:rsid w:val="00DE13E3"/>
    <w:rsid w:val="00DE1683"/>
    <w:rsid w:val="00DE17AE"/>
    <w:rsid w:val="00DE18F0"/>
    <w:rsid w:val="00DE1AB3"/>
    <w:rsid w:val="00DE1AE1"/>
    <w:rsid w:val="00DE1AF3"/>
    <w:rsid w:val="00DE1D84"/>
    <w:rsid w:val="00DE1DAF"/>
    <w:rsid w:val="00DE1EDB"/>
    <w:rsid w:val="00DE1FF2"/>
    <w:rsid w:val="00DE2126"/>
    <w:rsid w:val="00DE22A9"/>
    <w:rsid w:val="00DE2445"/>
    <w:rsid w:val="00DE26FD"/>
    <w:rsid w:val="00DE2785"/>
    <w:rsid w:val="00DE2A59"/>
    <w:rsid w:val="00DE2ED3"/>
    <w:rsid w:val="00DE2FD5"/>
    <w:rsid w:val="00DE3239"/>
    <w:rsid w:val="00DE3423"/>
    <w:rsid w:val="00DE3626"/>
    <w:rsid w:val="00DE377A"/>
    <w:rsid w:val="00DE3920"/>
    <w:rsid w:val="00DE3B07"/>
    <w:rsid w:val="00DE3B93"/>
    <w:rsid w:val="00DE3C61"/>
    <w:rsid w:val="00DE3EE8"/>
    <w:rsid w:val="00DE3F38"/>
    <w:rsid w:val="00DE4044"/>
    <w:rsid w:val="00DE40A1"/>
    <w:rsid w:val="00DE4124"/>
    <w:rsid w:val="00DE422B"/>
    <w:rsid w:val="00DE4421"/>
    <w:rsid w:val="00DE4504"/>
    <w:rsid w:val="00DE4681"/>
    <w:rsid w:val="00DE49C7"/>
    <w:rsid w:val="00DE4B85"/>
    <w:rsid w:val="00DE4D08"/>
    <w:rsid w:val="00DE4E26"/>
    <w:rsid w:val="00DE51CB"/>
    <w:rsid w:val="00DE52FB"/>
    <w:rsid w:val="00DE5421"/>
    <w:rsid w:val="00DE547E"/>
    <w:rsid w:val="00DE55A4"/>
    <w:rsid w:val="00DE56D0"/>
    <w:rsid w:val="00DE5761"/>
    <w:rsid w:val="00DE592B"/>
    <w:rsid w:val="00DE5A96"/>
    <w:rsid w:val="00DE5ACD"/>
    <w:rsid w:val="00DE5C03"/>
    <w:rsid w:val="00DE5C14"/>
    <w:rsid w:val="00DE5C60"/>
    <w:rsid w:val="00DE5CC0"/>
    <w:rsid w:val="00DE5CD9"/>
    <w:rsid w:val="00DE5D80"/>
    <w:rsid w:val="00DE5F8F"/>
    <w:rsid w:val="00DE5FE3"/>
    <w:rsid w:val="00DE601D"/>
    <w:rsid w:val="00DE6142"/>
    <w:rsid w:val="00DE6282"/>
    <w:rsid w:val="00DE62B1"/>
    <w:rsid w:val="00DE63BC"/>
    <w:rsid w:val="00DE640F"/>
    <w:rsid w:val="00DE64D9"/>
    <w:rsid w:val="00DE665C"/>
    <w:rsid w:val="00DE66E8"/>
    <w:rsid w:val="00DE6821"/>
    <w:rsid w:val="00DE68E3"/>
    <w:rsid w:val="00DE6D6B"/>
    <w:rsid w:val="00DE6DA6"/>
    <w:rsid w:val="00DE6DBF"/>
    <w:rsid w:val="00DE6EE6"/>
    <w:rsid w:val="00DE6F51"/>
    <w:rsid w:val="00DE7076"/>
    <w:rsid w:val="00DE707D"/>
    <w:rsid w:val="00DE747A"/>
    <w:rsid w:val="00DE78EB"/>
    <w:rsid w:val="00DE79B2"/>
    <w:rsid w:val="00DE79CA"/>
    <w:rsid w:val="00DE7AC5"/>
    <w:rsid w:val="00DE7F16"/>
    <w:rsid w:val="00DE7F76"/>
    <w:rsid w:val="00DF00E0"/>
    <w:rsid w:val="00DF0306"/>
    <w:rsid w:val="00DF03CA"/>
    <w:rsid w:val="00DF043D"/>
    <w:rsid w:val="00DF04C2"/>
    <w:rsid w:val="00DF0507"/>
    <w:rsid w:val="00DF06FC"/>
    <w:rsid w:val="00DF0889"/>
    <w:rsid w:val="00DF08D7"/>
    <w:rsid w:val="00DF09EF"/>
    <w:rsid w:val="00DF0A2C"/>
    <w:rsid w:val="00DF0D56"/>
    <w:rsid w:val="00DF107E"/>
    <w:rsid w:val="00DF1132"/>
    <w:rsid w:val="00DF11E8"/>
    <w:rsid w:val="00DF125B"/>
    <w:rsid w:val="00DF1363"/>
    <w:rsid w:val="00DF13AA"/>
    <w:rsid w:val="00DF146C"/>
    <w:rsid w:val="00DF1670"/>
    <w:rsid w:val="00DF181C"/>
    <w:rsid w:val="00DF1A1F"/>
    <w:rsid w:val="00DF1A29"/>
    <w:rsid w:val="00DF1A47"/>
    <w:rsid w:val="00DF1AA7"/>
    <w:rsid w:val="00DF1CC2"/>
    <w:rsid w:val="00DF1E08"/>
    <w:rsid w:val="00DF2021"/>
    <w:rsid w:val="00DF2234"/>
    <w:rsid w:val="00DF2428"/>
    <w:rsid w:val="00DF24A6"/>
    <w:rsid w:val="00DF24B3"/>
    <w:rsid w:val="00DF2501"/>
    <w:rsid w:val="00DF25C5"/>
    <w:rsid w:val="00DF288E"/>
    <w:rsid w:val="00DF2A17"/>
    <w:rsid w:val="00DF2B93"/>
    <w:rsid w:val="00DF2BE2"/>
    <w:rsid w:val="00DF2C6B"/>
    <w:rsid w:val="00DF2D0E"/>
    <w:rsid w:val="00DF2E78"/>
    <w:rsid w:val="00DF32A2"/>
    <w:rsid w:val="00DF34A3"/>
    <w:rsid w:val="00DF34E6"/>
    <w:rsid w:val="00DF3A90"/>
    <w:rsid w:val="00DF3CBF"/>
    <w:rsid w:val="00DF40F6"/>
    <w:rsid w:val="00DF4902"/>
    <w:rsid w:val="00DF4B42"/>
    <w:rsid w:val="00DF4EE4"/>
    <w:rsid w:val="00DF5011"/>
    <w:rsid w:val="00DF5100"/>
    <w:rsid w:val="00DF56B5"/>
    <w:rsid w:val="00DF580E"/>
    <w:rsid w:val="00DF58BB"/>
    <w:rsid w:val="00DF58D2"/>
    <w:rsid w:val="00DF5A42"/>
    <w:rsid w:val="00DF5A62"/>
    <w:rsid w:val="00DF5B13"/>
    <w:rsid w:val="00DF5CDB"/>
    <w:rsid w:val="00DF5D8F"/>
    <w:rsid w:val="00DF5DD9"/>
    <w:rsid w:val="00DF5E2C"/>
    <w:rsid w:val="00DF5FEC"/>
    <w:rsid w:val="00DF617D"/>
    <w:rsid w:val="00DF6198"/>
    <w:rsid w:val="00DF634F"/>
    <w:rsid w:val="00DF64A1"/>
    <w:rsid w:val="00DF655B"/>
    <w:rsid w:val="00DF658D"/>
    <w:rsid w:val="00DF678B"/>
    <w:rsid w:val="00DF67A2"/>
    <w:rsid w:val="00DF6AA0"/>
    <w:rsid w:val="00DF6CA5"/>
    <w:rsid w:val="00DF710A"/>
    <w:rsid w:val="00DF73B7"/>
    <w:rsid w:val="00DF743E"/>
    <w:rsid w:val="00DF748A"/>
    <w:rsid w:val="00DF7554"/>
    <w:rsid w:val="00DF7813"/>
    <w:rsid w:val="00DF7CC1"/>
    <w:rsid w:val="00DF7F18"/>
    <w:rsid w:val="00E002A1"/>
    <w:rsid w:val="00E003BC"/>
    <w:rsid w:val="00E003EF"/>
    <w:rsid w:val="00E0049C"/>
    <w:rsid w:val="00E00673"/>
    <w:rsid w:val="00E00852"/>
    <w:rsid w:val="00E0095B"/>
    <w:rsid w:val="00E00C23"/>
    <w:rsid w:val="00E0106F"/>
    <w:rsid w:val="00E0134D"/>
    <w:rsid w:val="00E0155B"/>
    <w:rsid w:val="00E015C9"/>
    <w:rsid w:val="00E018F8"/>
    <w:rsid w:val="00E01983"/>
    <w:rsid w:val="00E01AA6"/>
    <w:rsid w:val="00E01E52"/>
    <w:rsid w:val="00E01E60"/>
    <w:rsid w:val="00E01E6A"/>
    <w:rsid w:val="00E01EFF"/>
    <w:rsid w:val="00E020BF"/>
    <w:rsid w:val="00E0210A"/>
    <w:rsid w:val="00E0225E"/>
    <w:rsid w:val="00E024E0"/>
    <w:rsid w:val="00E02751"/>
    <w:rsid w:val="00E02B5B"/>
    <w:rsid w:val="00E02BFC"/>
    <w:rsid w:val="00E02C3F"/>
    <w:rsid w:val="00E02D7D"/>
    <w:rsid w:val="00E02F79"/>
    <w:rsid w:val="00E03000"/>
    <w:rsid w:val="00E03155"/>
    <w:rsid w:val="00E033D2"/>
    <w:rsid w:val="00E033E3"/>
    <w:rsid w:val="00E034DB"/>
    <w:rsid w:val="00E03505"/>
    <w:rsid w:val="00E036BF"/>
    <w:rsid w:val="00E037AA"/>
    <w:rsid w:val="00E0393E"/>
    <w:rsid w:val="00E03ACF"/>
    <w:rsid w:val="00E03BB3"/>
    <w:rsid w:val="00E03C9F"/>
    <w:rsid w:val="00E03DB1"/>
    <w:rsid w:val="00E04047"/>
    <w:rsid w:val="00E041F6"/>
    <w:rsid w:val="00E04620"/>
    <w:rsid w:val="00E04A03"/>
    <w:rsid w:val="00E04BD8"/>
    <w:rsid w:val="00E04BEB"/>
    <w:rsid w:val="00E04C4B"/>
    <w:rsid w:val="00E04D17"/>
    <w:rsid w:val="00E04F05"/>
    <w:rsid w:val="00E04F50"/>
    <w:rsid w:val="00E05076"/>
    <w:rsid w:val="00E05418"/>
    <w:rsid w:val="00E054AE"/>
    <w:rsid w:val="00E054E6"/>
    <w:rsid w:val="00E05534"/>
    <w:rsid w:val="00E057B8"/>
    <w:rsid w:val="00E057FC"/>
    <w:rsid w:val="00E058DE"/>
    <w:rsid w:val="00E059BB"/>
    <w:rsid w:val="00E05B0B"/>
    <w:rsid w:val="00E05B19"/>
    <w:rsid w:val="00E05C11"/>
    <w:rsid w:val="00E05E30"/>
    <w:rsid w:val="00E06349"/>
    <w:rsid w:val="00E0680F"/>
    <w:rsid w:val="00E06BBD"/>
    <w:rsid w:val="00E06D1A"/>
    <w:rsid w:val="00E06E67"/>
    <w:rsid w:val="00E07030"/>
    <w:rsid w:val="00E070E6"/>
    <w:rsid w:val="00E07247"/>
    <w:rsid w:val="00E07375"/>
    <w:rsid w:val="00E073EE"/>
    <w:rsid w:val="00E0749E"/>
    <w:rsid w:val="00E075B0"/>
    <w:rsid w:val="00E07776"/>
    <w:rsid w:val="00E079A0"/>
    <w:rsid w:val="00E07AB8"/>
    <w:rsid w:val="00E07CFF"/>
    <w:rsid w:val="00E07E00"/>
    <w:rsid w:val="00E07F4B"/>
    <w:rsid w:val="00E07FBE"/>
    <w:rsid w:val="00E10105"/>
    <w:rsid w:val="00E1062D"/>
    <w:rsid w:val="00E10725"/>
    <w:rsid w:val="00E1074A"/>
    <w:rsid w:val="00E10875"/>
    <w:rsid w:val="00E10931"/>
    <w:rsid w:val="00E10C02"/>
    <w:rsid w:val="00E10D56"/>
    <w:rsid w:val="00E10D85"/>
    <w:rsid w:val="00E10E08"/>
    <w:rsid w:val="00E10F1E"/>
    <w:rsid w:val="00E111B2"/>
    <w:rsid w:val="00E11697"/>
    <w:rsid w:val="00E117CE"/>
    <w:rsid w:val="00E117EF"/>
    <w:rsid w:val="00E11978"/>
    <w:rsid w:val="00E11A17"/>
    <w:rsid w:val="00E11B93"/>
    <w:rsid w:val="00E11BB7"/>
    <w:rsid w:val="00E11C00"/>
    <w:rsid w:val="00E11C4F"/>
    <w:rsid w:val="00E11D6E"/>
    <w:rsid w:val="00E11DBD"/>
    <w:rsid w:val="00E11DC3"/>
    <w:rsid w:val="00E11EEB"/>
    <w:rsid w:val="00E11F35"/>
    <w:rsid w:val="00E12006"/>
    <w:rsid w:val="00E121C7"/>
    <w:rsid w:val="00E12338"/>
    <w:rsid w:val="00E12341"/>
    <w:rsid w:val="00E123C1"/>
    <w:rsid w:val="00E126BE"/>
    <w:rsid w:val="00E1291E"/>
    <w:rsid w:val="00E1299B"/>
    <w:rsid w:val="00E129F9"/>
    <w:rsid w:val="00E12A31"/>
    <w:rsid w:val="00E12A74"/>
    <w:rsid w:val="00E12A9E"/>
    <w:rsid w:val="00E12AA8"/>
    <w:rsid w:val="00E12BB0"/>
    <w:rsid w:val="00E12BB1"/>
    <w:rsid w:val="00E12CB7"/>
    <w:rsid w:val="00E12F11"/>
    <w:rsid w:val="00E12F46"/>
    <w:rsid w:val="00E13024"/>
    <w:rsid w:val="00E13037"/>
    <w:rsid w:val="00E13169"/>
    <w:rsid w:val="00E131DA"/>
    <w:rsid w:val="00E13255"/>
    <w:rsid w:val="00E133E8"/>
    <w:rsid w:val="00E13542"/>
    <w:rsid w:val="00E1357C"/>
    <w:rsid w:val="00E137BB"/>
    <w:rsid w:val="00E13A49"/>
    <w:rsid w:val="00E13B71"/>
    <w:rsid w:val="00E13C3E"/>
    <w:rsid w:val="00E13C79"/>
    <w:rsid w:val="00E13E29"/>
    <w:rsid w:val="00E13F5D"/>
    <w:rsid w:val="00E1408B"/>
    <w:rsid w:val="00E1408F"/>
    <w:rsid w:val="00E14285"/>
    <w:rsid w:val="00E14827"/>
    <w:rsid w:val="00E149BD"/>
    <w:rsid w:val="00E14A4E"/>
    <w:rsid w:val="00E14A8A"/>
    <w:rsid w:val="00E14B1D"/>
    <w:rsid w:val="00E14BE6"/>
    <w:rsid w:val="00E14D55"/>
    <w:rsid w:val="00E14F2D"/>
    <w:rsid w:val="00E15008"/>
    <w:rsid w:val="00E150F4"/>
    <w:rsid w:val="00E15197"/>
    <w:rsid w:val="00E152F6"/>
    <w:rsid w:val="00E155AF"/>
    <w:rsid w:val="00E155CD"/>
    <w:rsid w:val="00E15635"/>
    <w:rsid w:val="00E156A1"/>
    <w:rsid w:val="00E157F2"/>
    <w:rsid w:val="00E15868"/>
    <w:rsid w:val="00E158C0"/>
    <w:rsid w:val="00E15917"/>
    <w:rsid w:val="00E15B4D"/>
    <w:rsid w:val="00E15F87"/>
    <w:rsid w:val="00E15FBE"/>
    <w:rsid w:val="00E164E7"/>
    <w:rsid w:val="00E166A5"/>
    <w:rsid w:val="00E16A63"/>
    <w:rsid w:val="00E16BD1"/>
    <w:rsid w:val="00E16CDA"/>
    <w:rsid w:val="00E16E0F"/>
    <w:rsid w:val="00E16FA0"/>
    <w:rsid w:val="00E16FAA"/>
    <w:rsid w:val="00E16FE7"/>
    <w:rsid w:val="00E17483"/>
    <w:rsid w:val="00E1753F"/>
    <w:rsid w:val="00E17795"/>
    <w:rsid w:val="00E17854"/>
    <w:rsid w:val="00E17891"/>
    <w:rsid w:val="00E17DF2"/>
    <w:rsid w:val="00E17FAB"/>
    <w:rsid w:val="00E20075"/>
    <w:rsid w:val="00E20294"/>
    <w:rsid w:val="00E205E1"/>
    <w:rsid w:val="00E208A7"/>
    <w:rsid w:val="00E208C9"/>
    <w:rsid w:val="00E209DB"/>
    <w:rsid w:val="00E209E2"/>
    <w:rsid w:val="00E20A3D"/>
    <w:rsid w:val="00E20DA1"/>
    <w:rsid w:val="00E2107E"/>
    <w:rsid w:val="00E2111C"/>
    <w:rsid w:val="00E21276"/>
    <w:rsid w:val="00E2134C"/>
    <w:rsid w:val="00E213BE"/>
    <w:rsid w:val="00E21538"/>
    <w:rsid w:val="00E215AA"/>
    <w:rsid w:val="00E21AED"/>
    <w:rsid w:val="00E21E5E"/>
    <w:rsid w:val="00E21F0E"/>
    <w:rsid w:val="00E221D4"/>
    <w:rsid w:val="00E22927"/>
    <w:rsid w:val="00E22B08"/>
    <w:rsid w:val="00E22D6A"/>
    <w:rsid w:val="00E232E9"/>
    <w:rsid w:val="00E23307"/>
    <w:rsid w:val="00E2335F"/>
    <w:rsid w:val="00E233CF"/>
    <w:rsid w:val="00E2354B"/>
    <w:rsid w:val="00E2376A"/>
    <w:rsid w:val="00E2380F"/>
    <w:rsid w:val="00E23AF0"/>
    <w:rsid w:val="00E23F8D"/>
    <w:rsid w:val="00E2402C"/>
    <w:rsid w:val="00E2406E"/>
    <w:rsid w:val="00E240BD"/>
    <w:rsid w:val="00E2420C"/>
    <w:rsid w:val="00E242A3"/>
    <w:rsid w:val="00E24466"/>
    <w:rsid w:val="00E2466B"/>
    <w:rsid w:val="00E248B1"/>
    <w:rsid w:val="00E24A66"/>
    <w:rsid w:val="00E24C26"/>
    <w:rsid w:val="00E24F23"/>
    <w:rsid w:val="00E25477"/>
    <w:rsid w:val="00E255CF"/>
    <w:rsid w:val="00E256DF"/>
    <w:rsid w:val="00E25D86"/>
    <w:rsid w:val="00E26268"/>
    <w:rsid w:val="00E265D1"/>
    <w:rsid w:val="00E269D9"/>
    <w:rsid w:val="00E26B8E"/>
    <w:rsid w:val="00E26D12"/>
    <w:rsid w:val="00E26DA7"/>
    <w:rsid w:val="00E2715A"/>
    <w:rsid w:val="00E2718F"/>
    <w:rsid w:val="00E27405"/>
    <w:rsid w:val="00E27496"/>
    <w:rsid w:val="00E275CF"/>
    <w:rsid w:val="00E2785E"/>
    <w:rsid w:val="00E27AAD"/>
    <w:rsid w:val="00E27B90"/>
    <w:rsid w:val="00E27BC1"/>
    <w:rsid w:val="00E27C2E"/>
    <w:rsid w:val="00E27D93"/>
    <w:rsid w:val="00E27FD6"/>
    <w:rsid w:val="00E27FD8"/>
    <w:rsid w:val="00E30011"/>
    <w:rsid w:val="00E30075"/>
    <w:rsid w:val="00E302C5"/>
    <w:rsid w:val="00E302E7"/>
    <w:rsid w:val="00E30514"/>
    <w:rsid w:val="00E3051B"/>
    <w:rsid w:val="00E305C2"/>
    <w:rsid w:val="00E3089E"/>
    <w:rsid w:val="00E30990"/>
    <w:rsid w:val="00E30A4E"/>
    <w:rsid w:val="00E30A89"/>
    <w:rsid w:val="00E30BF8"/>
    <w:rsid w:val="00E30BF9"/>
    <w:rsid w:val="00E30CA2"/>
    <w:rsid w:val="00E30D22"/>
    <w:rsid w:val="00E30D29"/>
    <w:rsid w:val="00E30EF3"/>
    <w:rsid w:val="00E310A4"/>
    <w:rsid w:val="00E311CE"/>
    <w:rsid w:val="00E31311"/>
    <w:rsid w:val="00E31584"/>
    <w:rsid w:val="00E31610"/>
    <w:rsid w:val="00E31634"/>
    <w:rsid w:val="00E316C5"/>
    <w:rsid w:val="00E31715"/>
    <w:rsid w:val="00E31733"/>
    <w:rsid w:val="00E317E6"/>
    <w:rsid w:val="00E31A51"/>
    <w:rsid w:val="00E31AB2"/>
    <w:rsid w:val="00E31BAE"/>
    <w:rsid w:val="00E31BE9"/>
    <w:rsid w:val="00E31F9B"/>
    <w:rsid w:val="00E3205D"/>
    <w:rsid w:val="00E32175"/>
    <w:rsid w:val="00E321C0"/>
    <w:rsid w:val="00E32341"/>
    <w:rsid w:val="00E3247E"/>
    <w:rsid w:val="00E32580"/>
    <w:rsid w:val="00E3273E"/>
    <w:rsid w:val="00E3275E"/>
    <w:rsid w:val="00E327D6"/>
    <w:rsid w:val="00E3286B"/>
    <w:rsid w:val="00E32962"/>
    <w:rsid w:val="00E329DE"/>
    <w:rsid w:val="00E32A37"/>
    <w:rsid w:val="00E32DA4"/>
    <w:rsid w:val="00E32EC4"/>
    <w:rsid w:val="00E32ECD"/>
    <w:rsid w:val="00E330E1"/>
    <w:rsid w:val="00E33120"/>
    <w:rsid w:val="00E33153"/>
    <w:rsid w:val="00E33158"/>
    <w:rsid w:val="00E331EC"/>
    <w:rsid w:val="00E3327B"/>
    <w:rsid w:val="00E33353"/>
    <w:rsid w:val="00E33642"/>
    <w:rsid w:val="00E3378C"/>
    <w:rsid w:val="00E338D9"/>
    <w:rsid w:val="00E3398C"/>
    <w:rsid w:val="00E33990"/>
    <w:rsid w:val="00E33A00"/>
    <w:rsid w:val="00E33C18"/>
    <w:rsid w:val="00E33C96"/>
    <w:rsid w:val="00E33F8C"/>
    <w:rsid w:val="00E33F91"/>
    <w:rsid w:val="00E340B8"/>
    <w:rsid w:val="00E34461"/>
    <w:rsid w:val="00E34594"/>
    <w:rsid w:val="00E34652"/>
    <w:rsid w:val="00E3470D"/>
    <w:rsid w:val="00E34744"/>
    <w:rsid w:val="00E34790"/>
    <w:rsid w:val="00E348F2"/>
    <w:rsid w:val="00E34923"/>
    <w:rsid w:val="00E34CA2"/>
    <w:rsid w:val="00E359DC"/>
    <w:rsid w:val="00E35D8F"/>
    <w:rsid w:val="00E35F1E"/>
    <w:rsid w:val="00E35FDF"/>
    <w:rsid w:val="00E360AD"/>
    <w:rsid w:val="00E362A2"/>
    <w:rsid w:val="00E36499"/>
    <w:rsid w:val="00E3690D"/>
    <w:rsid w:val="00E369A4"/>
    <w:rsid w:val="00E36A44"/>
    <w:rsid w:val="00E36C6E"/>
    <w:rsid w:val="00E36D50"/>
    <w:rsid w:val="00E36E25"/>
    <w:rsid w:val="00E36E4B"/>
    <w:rsid w:val="00E36F12"/>
    <w:rsid w:val="00E371DF"/>
    <w:rsid w:val="00E3734A"/>
    <w:rsid w:val="00E37510"/>
    <w:rsid w:val="00E3783D"/>
    <w:rsid w:val="00E379B5"/>
    <w:rsid w:val="00E37A80"/>
    <w:rsid w:val="00E37AE2"/>
    <w:rsid w:val="00E37B3C"/>
    <w:rsid w:val="00E37D24"/>
    <w:rsid w:val="00E37D5C"/>
    <w:rsid w:val="00E37D9A"/>
    <w:rsid w:val="00E37EA7"/>
    <w:rsid w:val="00E37F78"/>
    <w:rsid w:val="00E400B5"/>
    <w:rsid w:val="00E401CB"/>
    <w:rsid w:val="00E40232"/>
    <w:rsid w:val="00E402CC"/>
    <w:rsid w:val="00E402CF"/>
    <w:rsid w:val="00E4040E"/>
    <w:rsid w:val="00E404F8"/>
    <w:rsid w:val="00E40999"/>
    <w:rsid w:val="00E41169"/>
    <w:rsid w:val="00E4127D"/>
    <w:rsid w:val="00E41408"/>
    <w:rsid w:val="00E4140C"/>
    <w:rsid w:val="00E41495"/>
    <w:rsid w:val="00E414D8"/>
    <w:rsid w:val="00E4160B"/>
    <w:rsid w:val="00E41847"/>
    <w:rsid w:val="00E4194F"/>
    <w:rsid w:val="00E41A7A"/>
    <w:rsid w:val="00E41C2F"/>
    <w:rsid w:val="00E42119"/>
    <w:rsid w:val="00E4230D"/>
    <w:rsid w:val="00E4246F"/>
    <w:rsid w:val="00E42625"/>
    <w:rsid w:val="00E426FA"/>
    <w:rsid w:val="00E42748"/>
    <w:rsid w:val="00E4275D"/>
    <w:rsid w:val="00E42869"/>
    <w:rsid w:val="00E42946"/>
    <w:rsid w:val="00E429BD"/>
    <w:rsid w:val="00E42BDA"/>
    <w:rsid w:val="00E42BEA"/>
    <w:rsid w:val="00E42C76"/>
    <w:rsid w:val="00E42E74"/>
    <w:rsid w:val="00E43005"/>
    <w:rsid w:val="00E431CE"/>
    <w:rsid w:val="00E43330"/>
    <w:rsid w:val="00E4337B"/>
    <w:rsid w:val="00E4344B"/>
    <w:rsid w:val="00E43569"/>
    <w:rsid w:val="00E435E6"/>
    <w:rsid w:val="00E43A97"/>
    <w:rsid w:val="00E43B8F"/>
    <w:rsid w:val="00E43B90"/>
    <w:rsid w:val="00E43C44"/>
    <w:rsid w:val="00E43D42"/>
    <w:rsid w:val="00E43D78"/>
    <w:rsid w:val="00E43DC9"/>
    <w:rsid w:val="00E43E26"/>
    <w:rsid w:val="00E43E68"/>
    <w:rsid w:val="00E43ED3"/>
    <w:rsid w:val="00E43F06"/>
    <w:rsid w:val="00E44041"/>
    <w:rsid w:val="00E44080"/>
    <w:rsid w:val="00E44216"/>
    <w:rsid w:val="00E44357"/>
    <w:rsid w:val="00E44372"/>
    <w:rsid w:val="00E44589"/>
    <w:rsid w:val="00E44EFC"/>
    <w:rsid w:val="00E44F48"/>
    <w:rsid w:val="00E45207"/>
    <w:rsid w:val="00E452BE"/>
    <w:rsid w:val="00E45666"/>
    <w:rsid w:val="00E45797"/>
    <w:rsid w:val="00E4597C"/>
    <w:rsid w:val="00E45999"/>
    <w:rsid w:val="00E45B07"/>
    <w:rsid w:val="00E45C89"/>
    <w:rsid w:val="00E45ECE"/>
    <w:rsid w:val="00E45F4B"/>
    <w:rsid w:val="00E461D5"/>
    <w:rsid w:val="00E4668D"/>
    <w:rsid w:val="00E46916"/>
    <w:rsid w:val="00E46938"/>
    <w:rsid w:val="00E469B4"/>
    <w:rsid w:val="00E46BCB"/>
    <w:rsid w:val="00E46EA6"/>
    <w:rsid w:val="00E46EC5"/>
    <w:rsid w:val="00E4713A"/>
    <w:rsid w:val="00E47456"/>
    <w:rsid w:val="00E474D6"/>
    <w:rsid w:val="00E476DB"/>
    <w:rsid w:val="00E47914"/>
    <w:rsid w:val="00E479CA"/>
    <w:rsid w:val="00E47AB4"/>
    <w:rsid w:val="00E47AC1"/>
    <w:rsid w:val="00E47B1E"/>
    <w:rsid w:val="00E47C11"/>
    <w:rsid w:val="00E47C57"/>
    <w:rsid w:val="00E47DC6"/>
    <w:rsid w:val="00E47EDC"/>
    <w:rsid w:val="00E47F8E"/>
    <w:rsid w:val="00E500D1"/>
    <w:rsid w:val="00E501E7"/>
    <w:rsid w:val="00E502BC"/>
    <w:rsid w:val="00E50781"/>
    <w:rsid w:val="00E507A5"/>
    <w:rsid w:val="00E50938"/>
    <w:rsid w:val="00E50C32"/>
    <w:rsid w:val="00E50DAC"/>
    <w:rsid w:val="00E50EDD"/>
    <w:rsid w:val="00E50EEF"/>
    <w:rsid w:val="00E50FCF"/>
    <w:rsid w:val="00E50FF5"/>
    <w:rsid w:val="00E513CE"/>
    <w:rsid w:val="00E516AB"/>
    <w:rsid w:val="00E5182D"/>
    <w:rsid w:val="00E518AB"/>
    <w:rsid w:val="00E518D7"/>
    <w:rsid w:val="00E5193D"/>
    <w:rsid w:val="00E51989"/>
    <w:rsid w:val="00E519E1"/>
    <w:rsid w:val="00E51A9C"/>
    <w:rsid w:val="00E51AD7"/>
    <w:rsid w:val="00E51B4F"/>
    <w:rsid w:val="00E51B5D"/>
    <w:rsid w:val="00E51B74"/>
    <w:rsid w:val="00E51D32"/>
    <w:rsid w:val="00E51DA7"/>
    <w:rsid w:val="00E51EAC"/>
    <w:rsid w:val="00E51FC4"/>
    <w:rsid w:val="00E51FF4"/>
    <w:rsid w:val="00E52307"/>
    <w:rsid w:val="00E52371"/>
    <w:rsid w:val="00E52415"/>
    <w:rsid w:val="00E52473"/>
    <w:rsid w:val="00E52519"/>
    <w:rsid w:val="00E525D1"/>
    <w:rsid w:val="00E5269E"/>
    <w:rsid w:val="00E528BA"/>
    <w:rsid w:val="00E528E0"/>
    <w:rsid w:val="00E52972"/>
    <w:rsid w:val="00E52B43"/>
    <w:rsid w:val="00E52BD0"/>
    <w:rsid w:val="00E52BE3"/>
    <w:rsid w:val="00E53029"/>
    <w:rsid w:val="00E53063"/>
    <w:rsid w:val="00E5339A"/>
    <w:rsid w:val="00E53486"/>
    <w:rsid w:val="00E534CA"/>
    <w:rsid w:val="00E534DA"/>
    <w:rsid w:val="00E5352F"/>
    <w:rsid w:val="00E53621"/>
    <w:rsid w:val="00E538B7"/>
    <w:rsid w:val="00E53A25"/>
    <w:rsid w:val="00E53E91"/>
    <w:rsid w:val="00E5400D"/>
    <w:rsid w:val="00E542B9"/>
    <w:rsid w:val="00E5447F"/>
    <w:rsid w:val="00E55102"/>
    <w:rsid w:val="00E55154"/>
    <w:rsid w:val="00E55202"/>
    <w:rsid w:val="00E553E0"/>
    <w:rsid w:val="00E557F3"/>
    <w:rsid w:val="00E558A2"/>
    <w:rsid w:val="00E558D4"/>
    <w:rsid w:val="00E55AA3"/>
    <w:rsid w:val="00E55AE9"/>
    <w:rsid w:val="00E55C3A"/>
    <w:rsid w:val="00E55CB4"/>
    <w:rsid w:val="00E55DD6"/>
    <w:rsid w:val="00E55E12"/>
    <w:rsid w:val="00E55FA0"/>
    <w:rsid w:val="00E56012"/>
    <w:rsid w:val="00E564CC"/>
    <w:rsid w:val="00E56573"/>
    <w:rsid w:val="00E56767"/>
    <w:rsid w:val="00E56790"/>
    <w:rsid w:val="00E56C1B"/>
    <w:rsid w:val="00E56D75"/>
    <w:rsid w:val="00E56F8D"/>
    <w:rsid w:val="00E56FCA"/>
    <w:rsid w:val="00E57145"/>
    <w:rsid w:val="00E571A5"/>
    <w:rsid w:val="00E5750B"/>
    <w:rsid w:val="00E57663"/>
    <w:rsid w:val="00E5770C"/>
    <w:rsid w:val="00E5779B"/>
    <w:rsid w:val="00E577E0"/>
    <w:rsid w:val="00E577F6"/>
    <w:rsid w:val="00E577FB"/>
    <w:rsid w:val="00E57EF8"/>
    <w:rsid w:val="00E57FAF"/>
    <w:rsid w:val="00E6000C"/>
    <w:rsid w:val="00E60110"/>
    <w:rsid w:val="00E603ED"/>
    <w:rsid w:val="00E6049A"/>
    <w:rsid w:val="00E60533"/>
    <w:rsid w:val="00E60609"/>
    <w:rsid w:val="00E6060D"/>
    <w:rsid w:val="00E6073A"/>
    <w:rsid w:val="00E60842"/>
    <w:rsid w:val="00E60AD8"/>
    <w:rsid w:val="00E60B6D"/>
    <w:rsid w:val="00E60BC8"/>
    <w:rsid w:val="00E60FF8"/>
    <w:rsid w:val="00E612E2"/>
    <w:rsid w:val="00E613AE"/>
    <w:rsid w:val="00E61631"/>
    <w:rsid w:val="00E61768"/>
    <w:rsid w:val="00E6181A"/>
    <w:rsid w:val="00E61830"/>
    <w:rsid w:val="00E6189E"/>
    <w:rsid w:val="00E61DC1"/>
    <w:rsid w:val="00E61DD7"/>
    <w:rsid w:val="00E61F3D"/>
    <w:rsid w:val="00E621BA"/>
    <w:rsid w:val="00E621D9"/>
    <w:rsid w:val="00E62276"/>
    <w:rsid w:val="00E622C9"/>
    <w:rsid w:val="00E6235A"/>
    <w:rsid w:val="00E62411"/>
    <w:rsid w:val="00E624DC"/>
    <w:rsid w:val="00E62698"/>
    <w:rsid w:val="00E627B7"/>
    <w:rsid w:val="00E62B1D"/>
    <w:rsid w:val="00E62BC2"/>
    <w:rsid w:val="00E62D22"/>
    <w:rsid w:val="00E62EAF"/>
    <w:rsid w:val="00E62F8F"/>
    <w:rsid w:val="00E63052"/>
    <w:rsid w:val="00E635C2"/>
    <w:rsid w:val="00E63895"/>
    <w:rsid w:val="00E63BCB"/>
    <w:rsid w:val="00E63C00"/>
    <w:rsid w:val="00E6417E"/>
    <w:rsid w:val="00E641A4"/>
    <w:rsid w:val="00E641CF"/>
    <w:rsid w:val="00E641FE"/>
    <w:rsid w:val="00E643E6"/>
    <w:rsid w:val="00E645D9"/>
    <w:rsid w:val="00E6460E"/>
    <w:rsid w:val="00E646C3"/>
    <w:rsid w:val="00E648D6"/>
    <w:rsid w:val="00E648EF"/>
    <w:rsid w:val="00E64C79"/>
    <w:rsid w:val="00E64CE9"/>
    <w:rsid w:val="00E6507C"/>
    <w:rsid w:val="00E654CB"/>
    <w:rsid w:val="00E6566B"/>
    <w:rsid w:val="00E656E6"/>
    <w:rsid w:val="00E65749"/>
    <w:rsid w:val="00E659F9"/>
    <w:rsid w:val="00E65A00"/>
    <w:rsid w:val="00E65B6A"/>
    <w:rsid w:val="00E65C6A"/>
    <w:rsid w:val="00E661A1"/>
    <w:rsid w:val="00E663C4"/>
    <w:rsid w:val="00E66426"/>
    <w:rsid w:val="00E6647E"/>
    <w:rsid w:val="00E66B4B"/>
    <w:rsid w:val="00E66B74"/>
    <w:rsid w:val="00E66BC4"/>
    <w:rsid w:val="00E66D53"/>
    <w:rsid w:val="00E66FAE"/>
    <w:rsid w:val="00E66FBD"/>
    <w:rsid w:val="00E6700E"/>
    <w:rsid w:val="00E67300"/>
    <w:rsid w:val="00E67320"/>
    <w:rsid w:val="00E6738A"/>
    <w:rsid w:val="00E67763"/>
    <w:rsid w:val="00E67990"/>
    <w:rsid w:val="00E67B3D"/>
    <w:rsid w:val="00E67CF2"/>
    <w:rsid w:val="00E67D0A"/>
    <w:rsid w:val="00E67D50"/>
    <w:rsid w:val="00E67F97"/>
    <w:rsid w:val="00E67FA0"/>
    <w:rsid w:val="00E70509"/>
    <w:rsid w:val="00E70845"/>
    <w:rsid w:val="00E7085D"/>
    <w:rsid w:val="00E70975"/>
    <w:rsid w:val="00E70C68"/>
    <w:rsid w:val="00E70C9B"/>
    <w:rsid w:val="00E70D56"/>
    <w:rsid w:val="00E70EA1"/>
    <w:rsid w:val="00E71011"/>
    <w:rsid w:val="00E71042"/>
    <w:rsid w:val="00E7108A"/>
    <w:rsid w:val="00E71128"/>
    <w:rsid w:val="00E712B5"/>
    <w:rsid w:val="00E71337"/>
    <w:rsid w:val="00E713D6"/>
    <w:rsid w:val="00E7142D"/>
    <w:rsid w:val="00E71692"/>
    <w:rsid w:val="00E71A54"/>
    <w:rsid w:val="00E71B97"/>
    <w:rsid w:val="00E71EA3"/>
    <w:rsid w:val="00E72038"/>
    <w:rsid w:val="00E7212C"/>
    <w:rsid w:val="00E72143"/>
    <w:rsid w:val="00E722F5"/>
    <w:rsid w:val="00E7264B"/>
    <w:rsid w:val="00E7265B"/>
    <w:rsid w:val="00E728E8"/>
    <w:rsid w:val="00E72A2E"/>
    <w:rsid w:val="00E72BC4"/>
    <w:rsid w:val="00E72D61"/>
    <w:rsid w:val="00E72E2E"/>
    <w:rsid w:val="00E72EB2"/>
    <w:rsid w:val="00E730C5"/>
    <w:rsid w:val="00E7327B"/>
    <w:rsid w:val="00E733B1"/>
    <w:rsid w:val="00E733FB"/>
    <w:rsid w:val="00E73645"/>
    <w:rsid w:val="00E7364B"/>
    <w:rsid w:val="00E736A5"/>
    <w:rsid w:val="00E73703"/>
    <w:rsid w:val="00E738F6"/>
    <w:rsid w:val="00E73A2A"/>
    <w:rsid w:val="00E73A3A"/>
    <w:rsid w:val="00E73D30"/>
    <w:rsid w:val="00E73E02"/>
    <w:rsid w:val="00E73E93"/>
    <w:rsid w:val="00E74180"/>
    <w:rsid w:val="00E7461F"/>
    <w:rsid w:val="00E746DC"/>
    <w:rsid w:val="00E74856"/>
    <w:rsid w:val="00E7487A"/>
    <w:rsid w:val="00E74958"/>
    <w:rsid w:val="00E74A6A"/>
    <w:rsid w:val="00E74AED"/>
    <w:rsid w:val="00E74E5C"/>
    <w:rsid w:val="00E74F3E"/>
    <w:rsid w:val="00E74F8C"/>
    <w:rsid w:val="00E75029"/>
    <w:rsid w:val="00E751C8"/>
    <w:rsid w:val="00E753F1"/>
    <w:rsid w:val="00E757F5"/>
    <w:rsid w:val="00E75B5F"/>
    <w:rsid w:val="00E75CCD"/>
    <w:rsid w:val="00E760B8"/>
    <w:rsid w:val="00E7615E"/>
    <w:rsid w:val="00E766EC"/>
    <w:rsid w:val="00E768C3"/>
    <w:rsid w:val="00E76DEE"/>
    <w:rsid w:val="00E76E1E"/>
    <w:rsid w:val="00E76E6A"/>
    <w:rsid w:val="00E76EEA"/>
    <w:rsid w:val="00E7723F"/>
    <w:rsid w:val="00E77573"/>
    <w:rsid w:val="00E77771"/>
    <w:rsid w:val="00E77773"/>
    <w:rsid w:val="00E777E0"/>
    <w:rsid w:val="00E77A30"/>
    <w:rsid w:val="00E77BA5"/>
    <w:rsid w:val="00E77BD3"/>
    <w:rsid w:val="00E77C7D"/>
    <w:rsid w:val="00E77D1C"/>
    <w:rsid w:val="00E77D39"/>
    <w:rsid w:val="00E77E11"/>
    <w:rsid w:val="00E77F9A"/>
    <w:rsid w:val="00E77FEB"/>
    <w:rsid w:val="00E8018E"/>
    <w:rsid w:val="00E80202"/>
    <w:rsid w:val="00E8041F"/>
    <w:rsid w:val="00E8046E"/>
    <w:rsid w:val="00E804E7"/>
    <w:rsid w:val="00E80555"/>
    <w:rsid w:val="00E805DD"/>
    <w:rsid w:val="00E80818"/>
    <w:rsid w:val="00E8092A"/>
    <w:rsid w:val="00E809FF"/>
    <w:rsid w:val="00E80CCA"/>
    <w:rsid w:val="00E80EF1"/>
    <w:rsid w:val="00E80F1B"/>
    <w:rsid w:val="00E80FA9"/>
    <w:rsid w:val="00E816CC"/>
    <w:rsid w:val="00E81959"/>
    <w:rsid w:val="00E81A43"/>
    <w:rsid w:val="00E81AAD"/>
    <w:rsid w:val="00E81AC1"/>
    <w:rsid w:val="00E81CBD"/>
    <w:rsid w:val="00E81E76"/>
    <w:rsid w:val="00E81F54"/>
    <w:rsid w:val="00E81FEF"/>
    <w:rsid w:val="00E82134"/>
    <w:rsid w:val="00E82232"/>
    <w:rsid w:val="00E8226A"/>
    <w:rsid w:val="00E824DB"/>
    <w:rsid w:val="00E8277F"/>
    <w:rsid w:val="00E82824"/>
    <w:rsid w:val="00E8289A"/>
    <w:rsid w:val="00E82A93"/>
    <w:rsid w:val="00E82BAC"/>
    <w:rsid w:val="00E82F29"/>
    <w:rsid w:val="00E82F8A"/>
    <w:rsid w:val="00E82F95"/>
    <w:rsid w:val="00E83185"/>
    <w:rsid w:val="00E83334"/>
    <w:rsid w:val="00E83339"/>
    <w:rsid w:val="00E8349B"/>
    <w:rsid w:val="00E83691"/>
    <w:rsid w:val="00E83AE5"/>
    <w:rsid w:val="00E83C55"/>
    <w:rsid w:val="00E83CFA"/>
    <w:rsid w:val="00E83D87"/>
    <w:rsid w:val="00E83DB7"/>
    <w:rsid w:val="00E83E81"/>
    <w:rsid w:val="00E84050"/>
    <w:rsid w:val="00E840BB"/>
    <w:rsid w:val="00E84431"/>
    <w:rsid w:val="00E84441"/>
    <w:rsid w:val="00E845C0"/>
    <w:rsid w:val="00E847C4"/>
    <w:rsid w:val="00E848B8"/>
    <w:rsid w:val="00E84A1A"/>
    <w:rsid w:val="00E84A7E"/>
    <w:rsid w:val="00E84B81"/>
    <w:rsid w:val="00E84BE6"/>
    <w:rsid w:val="00E84BEB"/>
    <w:rsid w:val="00E84C9B"/>
    <w:rsid w:val="00E84CCD"/>
    <w:rsid w:val="00E8501D"/>
    <w:rsid w:val="00E850AC"/>
    <w:rsid w:val="00E85392"/>
    <w:rsid w:val="00E853AC"/>
    <w:rsid w:val="00E85561"/>
    <w:rsid w:val="00E85700"/>
    <w:rsid w:val="00E8578F"/>
    <w:rsid w:val="00E859A8"/>
    <w:rsid w:val="00E85A28"/>
    <w:rsid w:val="00E85D64"/>
    <w:rsid w:val="00E85D9C"/>
    <w:rsid w:val="00E85E25"/>
    <w:rsid w:val="00E85EB1"/>
    <w:rsid w:val="00E8606D"/>
    <w:rsid w:val="00E8635D"/>
    <w:rsid w:val="00E863F8"/>
    <w:rsid w:val="00E86674"/>
    <w:rsid w:val="00E8670C"/>
    <w:rsid w:val="00E868DA"/>
    <w:rsid w:val="00E869BC"/>
    <w:rsid w:val="00E86AED"/>
    <w:rsid w:val="00E86CCD"/>
    <w:rsid w:val="00E86D97"/>
    <w:rsid w:val="00E86F8F"/>
    <w:rsid w:val="00E87441"/>
    <w:rsid w:val="00E87517"/>
    <w:rsid w:val="00E87660"/>
    <w:rsid w:val="00E876A9"/>
    <w:rsid w:val="00E876F5"/>
    <w:rsid w:val="00E8790A"/>
    <w:rsid w:val="00E87BAB"/>
    <w:rsid w:val="00E90139"/>
    <w:rsid w:val="00E9031B"/>
    <w:rsid w:val="00E90447"/>
    <w:rsid w:val="00E9044B"/>
    <w:rsid w:val="00E907FA"/>
    <w:rsid w:val="00E909F0"/>
    <w:rsid w:val="00E90A5E"/>
    <w:rsid w:val="00E90CE7"/>
    <w:rsid w:val="00E90DBB"/>
    <w:rsid w:val="00E90DD0"/>
    <w:rsid w:val="00E90F1A"/>
    <w:rsid w:val="00E91037"/>
    <w:rsid w:val="00E9132E"/>
    <w:rsid w:val="00E9133E"/>
    <w:rsid w:val="00E91442"/>
    <w:rsid w:val="00E91655"/>
    <w:rsid w:val="00E91872"/>
    <w:rsid w:val="00E918D0"/>
    <w:rsid w:val="00E919CB"/>
    <w:rsid w:val="00E91A84"/>
    <w:rsid w:val="00E91C99"/>
    <w:rsid w:val="00E91D88"/>
    <w:rsid w:val="00E923AB"/>
    <w:rsid w:val="00E92546"/>
    <w:rsid w:val="00E92962"/>
    <w:rsid w:val="00E929BD"/>
    <w:rsid w:val="00E92A6B"/>
    <w:rsid w:val="00E92AA1"/>
    <w:rsid w:val="00E92C87"/>
    <w:rsid w:val="00E92D08"/>
    <w:rsid w:val="00E92F07"/>
    <w:rsid w:val="00E92FBE"/>
    <w:rsid w:val="00E9306A"/>
    <w:rsid w:val="00E93242"/>
    <w:rsid w:val="00E932B2"/>
    <w:rsid w:val="00E934E1"/>
    <w:rsid w:val="00E9362D"/>
    <w:rsid w:val="00E9374D"/>
    <w:rsid w:val="00E93863"/>
    <w:rsid w:val="00E938BC"/>
    <w:rsid w:val="00E938D4"/>
    <w:rsid w:val="00E93A84"/>
    <w:rsid w:val="00E93B1A"/>
    <w:rsid w:val="00E94227"/>
    <w:rsid w:val="00E9430F"/>
    <w:rsid w:val="00E94314"/>
    <w:rsid w:val="00E943A2"/>
    <w:rsid w:val="00E943E2"/>
    <w:rsid w:val="00E94649"/>
    <w:rsid w:val="00E9469B"/>
    <w:rsid w:val="00E94938"/>
    <w:rsid w:val="00E94A86"/>
    <w:rsid w:val="00E94B12"/>
    <w:rsid w:val="00E94EFD"/>
    <w:rsid w:val="00E957AA"/>
    <w:rsid w:val="00E957CE"/>
    <w:rsid w:val="00E957E1"/>
    <w:rsid w:val="00E95BA9"/>
    <w:rsid w:val="00E95BEE"/>
    <w:rsid w:val="00E95D8B"/>
    <w:rsid w:val="00E96107"/>
    <w:rsid w:val="00E96126"/>
    <w:rsid w:val="00E96380"/>
    <w:rsid w:val="00E96446"/>
    <w:rsid w:val="00E96557"/>
    <w:rsid w:val="00E96769"/>
    <w:rsid w:val="00E967EA"/>
    <w:rsid w:val="00E9681D"/>
    <w:rsid w:val="00E968B1"/>
    <w:rsid w:val="00E96954"/>
    <w:rsid w:val="00E969DF"/>
    <w:rsid w:val="00E96A08"/>
    <w:rsid w:val="00E96BBD"/>
    <w:rsid w:val="00E96E0E"/>
    <w:rsid w:val="00E9706F"/>
    <w:rsid w:val="00E973D8"/>
    <w:rsid w:val="00E9743C"/>
    <w:rsid w:val="00E977E7"/>
    <w:rsid w:val="00E9797E"/>
    <w:rsid w:val="00E97A60"/>
    <w:rsid w:val="00E97F7C"/>
    <w:rsid w:val="00EA0381"/>
    <w:rsid w:val="00EA0518"/>
    <w:rsid w:val="00EA0607"/>
    <w:rsid w:val="00EA064B"/>
    <w:rsid w:val="00EA0650"/>
    <w:rsid w:val="00EA068A"/>
    <w:rsid w:val="00EA08EC"/>
    <w:rsid w:val="00EA090A"/>
    <w:rsid w:val="00EA0920"/>
    <w:rsid w:val="00EA092B"/>
    <w:rsid w:val="00EA0A1E"/>
    <w:rsid w:val="00EA0AF2"/>
    <w:rsid w:val="00EA0AFF"/>
    <w:rsid w:val="00EA0B93"/>
    <w:rsid w:val="00EA0C3E"/>
    <w:rsid w:val="00EA11EE"/>
    <w:rsid w:val="00EA166D"/>
    <w:rsid w:val="00EA16CD"/>
    <w:rsid w:val="00EA1728"/>
    <w:rsid w:val="00EA1C7E"/>
    <w:rsid w:val="00EA1C8F"/>
    <w:rsid w:val="00EA1D4D"/>
    <w:rsid w:val="00EA1D8F"/>
    <w:rsid w:val="00EA1DB1"/>
    <w:rsid w:val="00EA1F74"/>
    <w:rsid w:val="00EA20C4"/>
    <w:rsid w:val="00EA223B"/>
    <w:rsid w:val="00EA229C"/>
    <w:rsid w:val="00EA22A2"/>
    <w:rsid w:val="00EA24BA"/>
    <w:rsid w:val="00EA2503"/>
    <w:rsid w:val="00EA2521"/>
    <w:rsid w:val="00EA2628"/>
    <w:rsid w:val="00EA2707"/>
    <w:rsid w:val="00EA2792"/>
    <w:rsid w:val="00EA2921"/>
    <w:rsid w:val="00EA2A0C"/>
    <w:rsid w:val="00EA2A5A"/>
    <w:rsid w:val="00EA2AF2"/>
    <w:rsid w:val="00EA2C10"/>
    <w:rsid w:val="00EA2CEB"/>
    <w:rsid w:val="00EA2DAF"/>
    <w:rsid w:val="00EA2E81"/>
    <w:rsid w:val="00EA31B3"/>
    <w:rsid w:val="00EA323A"/>
    <w:rsid w:val="00EA3260"/>
    <w:rsid w:val="00EA3356"/>
    <w:rsid w:val="00EA350B"/>
    <w:rsid w:val="00EA356F"/>
    <w:rsid w:val="00EA36FF"/>
    <w:rsid w:val="00EA371D"/>
    <w:rsid w:val="00EA3757"/>
    <w:rsid w:val="00EA3840"/>
    <w:rsid w:val="00EA3B57"/>
    <w:rsid w:val="00EA3C79"/>
    <w:rsid w:val="00EA3FBB"/>
    <w:rsid w:val="00EA4152"/>
    <w:rsid w:val="00EA42DC"/>
    <w:rsid w:val="00EA435C"/>
    <w:rsid w:val="00EA43A0"/>
    <w:rsid w:val="00EA447A"/>
    <w:rsid w:val="00EA467B"/>
    <w:rsid w:val="00EA4A0D"/>
    <w:rsid w:val="00EA4BA7"/>
    <w:rsid w:val="00EA4C68"/>
    <w:rsid w:val="00EA4C8E"/>
    <w:rsid w:val="00EA4F47"/>
    <w:rsid w:val="00EA501A"/>
    <w:rsid w:val="00EA506A"/>
    <w:rsid w:val="00EA50A8"/>
    <w:rsid w:val="00EA513D"/>
    <w:rsid w:val="00EA5390"/>
    <w:rsid w:val="00EA5445"/>
    <w:rsid w:val="00EA59E5"/>
    <w:rsid w:val="00EA5BD7"/>
    <w:rsid w:val="00EA5F60"/>
    <w:rsid w:val="00EA5F78"/>
    <w:rsid w:val="00EA60BF"/>
    <w:rsid w:val="00EA63C8"/>
    <w:rsid w:val="00EA6783"/>
    <w:rsid w:val="00EA6964"/>
    <w:rsid w:val="00EA6A42"/>
    <w:rsid w:val="00EA6DD6"/>
    <w:rsid w:val="00EA6F15"/>
    <w:rsid w:val="00EA6F5F"/>
    <w:rsid w:val="00EA6FEC"/>
    <w:rsid w:val="00EA7034"/>
    <w:rsid w:val="00EA70B8"/>
    <w:rsid w:val="00EA735D"/>
    <w:rsid w:val="00EA75CE"/>
    <w:rsid w:val="00EA763D"/>
    <w:rsid w:val="00EA7652"/>
    <w:rsid w:val="00EA772D"/>
    <w:rsid w:val="00EA7ADA"/>
    <w:rsid w:val="00EA7CA0"/>
    <w:rsid w:val="00EA7D69"/>
    <w:rsid w:val="00EA7DCB"/>
    <w:rsid w:val="00EA7E2B"/>
    <w:rsid w:val="00EA7E55"/>
    <w:rsid w:val="00EA7E8D"/>
    <w:rsid w:val="00EA7F97"/>
    <w:rsid w:val="00EB0045"/>
    <w:rsid w:val="00EB0413"/>
    <w:rsid w:val="00EB05F9"/>
    <w:rsid w:val="00EB0AF6"/>
    <w:rsid w:val="00EB0DE6"/>
    <w:rsid w:val="00EB0ECA"/>
    <w:rsid w:val="00EB0F07"/>
    <w:rsid w:val="00EB0F8B"/>
    <w:rsid w:val="00EB0FA1"/>
    <w:rsid w:val="00EB124D"/>
    <w:rsid w:val="00EB12B8"/>
    <w:rsid w:val="00EB13AF"/>
    <w:rsid w:val="00EB143A"/>
    <w:rsid w:val="00EB1464"/>
    <w:rsid w:val="00EB1527"/>
    <w:rsid w:val="00EB159D"/>
    <w:rsid w:val="00EB15E3"/>
    <w:rsid w:val="00EB16D4"/>
    <w:rsid w:val="00EB17C8"/>
    <w:rsid w:val="00EB17EA"/>
    <w:rsid w:val="00EB180D"/>
    <w:rsid w:val="00EB1A57"/>
    <w:rsid w:val="00EB1CD8"/>
    <w:rsid w:val="00EB1DAF"/>
    <w:rsid w:val="00EB1DCC"/>
    <w:rsid w:val="00EB1E01"/>
    <w:rsid w:val="00EB1E7B"/>
    <w:rsid w:val="00EB1F31"/>
    <w:rsid w:val="00EB2068"/>
    <w:rsid w:val="00EB2345"/>
    <w:rsid w:val="00EB24DC"/>
    <w:rsid w:val="00EB2588"/>
    <w:rsid w:val="00EB2640"/>
    <w:rsid w:val="00EB2651"/>
    <w:rsid w:val="00EB2685"/>
    <w:rsid w:val="00EB2708"/>
    <w:rsid w:val="00EB276F"/>
    <w:rsid w:val="00EB27C0"/>
    <w:rsid w:val="00EB283C"/>
    <w:rsid w:val="00EB2CC0"/>
    <w:rsid w:val="00EB2EDD"/>
    <w:rsid w:val="00EB302F"/>
    <w:rsid w:val="00EB305E"/>
    <w:rsid w:val="00EB3094"/>
    <w:rsid w:val="00EB329A"/>
    <w:rsid w:val="00EB32EE"/>
    <w:rsid w:val="00EB334A"/>
    <w:rsid w:val="00EB33CE"/>
    <w:rsid w:val="00EB34CC"/>
    <w:rsid w:val="00EB36D7"/>
    <w:rsid w:val="00EB3926"/>
    <w:rsid w:val="00EB3ACA"/>
    <w:rsid w:val="00EB3AE6"/>
    <w:rsid w:val="00EB3B6F"/>
    <w:rsid w:val="00EB3BF7"/>
    <w:rsid w:val="00EB3C9B"/>
    <w:rsid w:val="00EB3E2E"/>
    <w:rsid w:val="00EB3E53"/>
    <w:rsid w:val="00EB3ECC"/>
    <w:rsid w:val="00EB3F87"/>
    <w:rsid w:val="00EB3FD9"/>
    <w:rsid w:val="00EB40BA"/>
    <w:rsid w:val="00EB4226"/>
    <w:rsid w:val="00EB42DC"/>
    <w:rsid w:val="00EB4448"/>
    <w:rsid w:val="00EB4664"/>
    <w:rsid w:val="00EB46B6"/>
    <w:rsid w:val="00EB4749"/>
    <w:rsid w:val="00EB4997"/>
    <w:rsid w:val="00EB4BCD"/>
    <w:rsid w:val="00EB4E0A"/>
    <w:rsid w:val="00EB4E0B"/>
    <w:rsid w:val="00EB4F91"/>
    <w:rsid w:val="00EB503F"/>
    <w:rsid w:val="00EB5083"/>
    <w:rsid w:val="00EB515A"/>
    <w:rsid w:val="00EB5205"/>
    <w:rsid w:val="00EB533C"/>
    <w:rsid w:val="00EB536E"/>
    <w:rsid w:val="00EB5402"/>
    <w:rsid w:val="00EB54E6"/>
    <w:rsid w:val="00EB576F"/>
    <w:rsid w:val="00EB58C1"/>
    <w:rsid w:val="00EB59F1"/>
    <w:rsid w:val="00EB5A07"/>
    <w:rsid w:val="00EB5A27"/>
    <w:rsid w:val="00EB5AF8"/>
    <w:rsid w:val="00EB5CCB"/>
    <w:rsid w:val="00EB5D7B"/>
    <w:rsid w:val="00EB614C"/>
    <w:rsid w:val="00EB622E"/>
    <w:rsid w:val="00EB62D3"/>
    <w:rsid w:val="00EB64BE"/>
    <w:rsid w:val="00EB6957"/>
    <w:rsid w:val="00EB6BB4"/>
    <w:rsid w:val="00EB6C95"/>
    <w:rsid w:val="00EB6DC3"/>
    <w:rsid w:val="00EB6E1E"/>
    <w:rsid w:val="00EB6F5D"/>
    <w:rsid w:val="00EB7245"/>
    <w:rsid w:val="00EB72E7"/>
    <w:rsid w:val="00EB734E"/>
    <w:rsid w:val="00EB735C"/>
    <w:rsid w:val="00EB7390"/>
    <w:rsid w:val="00EB73A1"/>
    <w:rsid w:val="00EB7707"/>
    <w:rsid w:val="00EB79D2"/>
    <w:rsid w:val="00EB7A15"/>
    <w:rsid w:val="00EB7B3F"/>
    <w:rsid w:val="00EC045B"/>
    <w:rsid w:val="00EC05BF"/>
    <w:rsid w:val="00EC05C8"/>
    <w:rsid w:val="00EC0771"/>
    <w:rsid w:val="00EC07BD"/>
    <w:rsid w:val="00EC0847"/>
    <w:rsid w:val="00EC08C4"/>
    <w:rsid w:val="00EC09D6"/>
    <w:rsid w:val="00EC0A3A"/>
    <w:rsid w:val="00EC0B4B"/>
    <w:rsid w:val="00EC0B78"/>
    <w:rsid w:val="00EC0BDE"/>
    <w:rsid w:val="00EC0C30"/>
    <w:rsid w:val="00EC0E85"/>
    <w:rsid w:val="00EC0F02"/>
    <w:rsid w:val="00EC107E"/>
    <w:rsid w:val="00EC1228"/>
    <w:rsid w:val="00EC1388"/>
    <w:rsid w:val="00EC159A"/>
    <w:rsid w:val="00EC15FA"/>
    <w:rsid w:val="00EC1772"/>
    <w:rsid w:val="00EC1795"/>
    <w:rsid w:val="00EC1A71"/>
    <w:rsid w:val="00EC1AF4"/>
    <w:rsid w:val="00EC1C89"/>
    <w:rsid w:val="00EC1DAF"/>
    <w:rsid w:val="00EC200C"/>
    <w:rsid w:val="00EC2181"/>
    <w:rsid w:val="00EC22FA"/>
    <w:rsid w:val="00EC24DA"/>
    <w:rsid w:val="00EC25AB"/>
    <w:rsid w:val="00EC25CD"/>
    <w:rsid w:val="00EC2665"/>
    <w:rsid w:val="00EC28E6"/>
    <w:rsid w:val="00EC2926"/>
    <w:rsid w:val="00EC2AA3"/>
    <w:rsid w:val="00EC2ABB"/>
    <w:rsid w:val="00EC2AD0"/>
    <w:rsid w:val="00EC2B1A"/>
    <w:rsid w:val="00EC2EC1"/>
    <w:rsid w:val="00EC304E"/>
    <w:rsid w:val="00EC3052"/>
    <w:rsid w:val="00EC308D"/>
    <w:rsid w:val="00EC325E"/>
    <w:rsid w:val="00EC35A9"/>
    <w:rsid w:val="00EC3670"/>
    <w:rsid w:val="00EC383B"/>
    <w:rsid w:val="00EC3AF3"/>
    <w:rsid w:val="00EC3B9C"/>
    <w:rsid w:val="00EC3C9C"/>
    <w:rsid w:val="00EC3CD2"/>
    <w:rsid w:val="00EC3CF2"/>
    <w:rsid w:val="00EC4399"/>
    <w:rsid w:val="00EC45DC"/>
    <w:rsid w:val="00EC4752"/>
    <w:rsid w:val="00EC491F"/>
    <w:rsid w:val="00EC4990"/>
    <w:rsid w:val="00EC4A27"/>
    <w:rsid w:val="00EC4C28"/>
    <w:rsid w:val="00EC4C5F"/>
    <w:rsid w:val="00EC4DE3"/>
    <w:rsid w:val="00EC5125"/>
    <w:rsid w:val="00EC5262"/>
    <w:rsid w:val="00EC5288"/>
    <w:rsid w:val="00EC52D8"/>
    <w:rsid w:val="00EC5331"/>
    <w:rsid w:val="00EC5655"/>
    <w:rsid w:val="00EC5807"/>
    <w:rsid w:val="00EC592A"/>
    <w:rsid w:val="00EC5EA3"/>
    <w:rsid w:val="00EC60E5"/>
    <w:rsid w:val="00EC6166"/>
    <w:rsid w:val="00EC62AB"/>
    <w:rsid w:val="00EC64A2"/>
    <w:rsid w:val="00EC64C2"/>
    <w:rsid w:val="00EC650C"/>
    <w:rsid w:val="00EC653B"/>
    <w:rsid w:val="00EC666B"/>
    <w:rsid w:val="00EC66A1"/>
    <w:rsid w:val="00EC66BE"/>
    <w:rsid w:val="00EC681F"/>
    <w:rsid w:val="00EC6AA8"/>
    <w:rsid w:val="00EC6BA0"/>
    <w:rsid w:val="00EC6C55"/>
    <w:rsid w:val="00EC6C62"/>
    <w:rsid w:val="00EC6FED"/>
    <w:rsid w:val="00EC7123"/>
    <w:rsid w:val="00EC7243"/>
    <w:rsid w:val="00EC724B"/>
    <w:rsid w:val="00EC725D"/>
    <w:rsid w:val="00EC7662"/>
    <w:rsid w:val="00EC7745"/>
    <w:rsid w:val="00EC7795"/>
    <w:rsid w:val="00EC7888"/>
    <w:rsid w:val="00EC7AE2"/>
    <w:rsid w:val="00ED0020"/>
    <w:rsid w:val="00ED01DA"/>
    <w:rsid w:val="00ED0348"/>
    <w:rsid w:val="00ED05A9"/>
    <w:rsid w:val="00ED05FA"/>
    <w:rsid w:val="00ED0B2B"/>
    <w:rsid w:val="00ED0C6B"/>
    <w:rsid w:val="00ED0C6C"/>
    <w:rsid w:val="00ED0F02"/>
    <w:rsid w:val="00ED0FE0"/>
    <w:rsid w:val="00ED103F"/>
    <w:rsid w:val="00ED109A"/>
    <w:rsid w:val="00ED11CC"/>
    <w:rsid w:val="00ED12B7"/>
    <w:rsid w:val="00ED15C7"/>
    <w:rsid w:val="00ED15CD"/>
    <w:rsid w:val="00ED1648"/>
    <w:rsid w:val="00ED16F7"/>
    <w:rsid w:val="00ED1B85"/>
    <w:rsid w:val="00ED1D1D"/>
    <w:rsid w:val="00ED1FB6"/>
    <w:rsid w:val="00ED220F"/>
    <w:rsid w:val="00ED2421"/>
    <w:rsid w:val="00ED248B"/>
    <w:rsid w:val="00ED277D"/>
    <w:rsid w:val="00ED27E3"/>
    <w:rsid w:val="00ED2D25"/>
    <w:rsid w:val="00ED2F2A"/>
    <w:rsid w:val="00ED3010"/>
    <w:rsid w:val="00ED309C"/>
    <w:rsid w:val="00ED3220"/>
    <w:rsid w:val="00ED326F"/>
    <w:rsid w:val="00ED3436"/>
    <w:rsid w:val="00ED359D"/>
    <w:rsid w:val="00ED36C0"/>
    <w:rsid w:val="00ED371A"/>
    <w:rsid w:val="00ED3763"/>
    <w:rsid w:val="00ED3798"/>
    <w:rsid w:val="00ED38AE"/>
    <w:rsid w:val="00ED3BD5"/>
    <w:rsid w:val="00ED3C48"/>
    <w:rsid w:val="00ED3D90"/>
    <w:rsid w:val="00ED3E0C"/>
    <w:rsid w:val="00ED3E75"/>
    <w:rsid w:val="00ED3E89"/>
    <w:rsid w:val="00ED4016"/>
    <w:rsid w:val="00ED4233"/>
    <w:rsid w:val="00ED42F2"/>
    <w:rsid w:val="00ED431A"/>
    <w:rsid w:val="00ED436A"/>
    <w:rsid w:val="00ED44D9"/>
    <w:rsid w:val="00ED4834"/>
    <w:rsid w:val="00ED4835"/>
    <w:rsid w:val="00ED48D1"/>
    <w:rsid w:val="00ED4BAF"/>
    <w:rsid w:val="00ED4EB4"/>
    <w:rsid w:val="00ED51A2"/>
    <w:rsid w:val="00ED532E"/>
    <w:rsid w:val="00ED5550"/>
    <w:rsid w:val="00ED56D0"/>
    <w:rsid w:val="00ED57EA"/>
    <w:rsid w:val="00ED5809"/>
    <w:rsid w:val="00ED5931"/>
    <w:rsid w:val="00ED5954"/>
    <w:rsid w:val="00ED59BD"/>
    <w:rsid w:val="00ED5A98"/>
    <w:rsid w:val="00ED5AB3"/>
    <w:rsid w:val="00ED5D18"/>
    <w:rsid w:val="00ED5D90"/>
    <w:rsid w:val="00ED5F20"/>
    <w:rsid w:val="00ED6194"/>
    <w:rsid w:val="00ED66C1"/>
    <w:rsid w:val="00ED692F"/>
    <w:rsid w:val="00ED6990"/>
    <w:rsid w:val="00ED69A5"/>
    <w:rsid w:val="00ED6BB0"/>
    <w:rsid w:val="00ED7038"/>
    <w:rsid w:val="00ED71DA"/>
    <w:rsid w:val="00ED721F"/>
    <w:rsid w:val="00ED747D"/>
    <w:rsid w:val="00ED75F5"/>
    <w:rsid w:val="00ED7655"/>
    <w:rsid w:val="00ED770A"/>
    <w:rsid w:val="00ED7740"/>
    <w:rsid w:val="00ED7970"/>
    <w:rsid w:val="00ED7B22"/>
    <w:rsid w:val="00ED7C13"/>
    <w:rsid w:val="00ED7CF5"/>
    <w:rsid w:val="00ED7D08"/>
    <w:rsid w:val="00ED7D7A"/>
    <w:rsid w:val="00ED7F55"/>
    <w:rsid w:val="00EE006C"/>
    <w:rsid w:val="00EE0343"/>
    <w:rsid w:val="00EE0452"/>
    <w:rsid w:val="00EE06DA"/>
    <w:rsid w:val="00EE08BD"/>
    <w:rsid w:val="00EE0A27"/>
    <w:rsid w:val="00EE0B4A"/>
    <w:rsid w:val="00EE0B7F"/>
    <w:rsid w:val="00EE0CDD"/>
    <w:rsid w:val="00EE0EC9"/>
    <w:rsid w:val="00EE0F4C"/>
    <w:rsid w:val="00EE106D"/>
    <w:rsid w:val="00EE106F"/>
    <w:rsid w:val="00EE1113"/>
    <w:rsid w:val="00EE11F8"/>
    <w:rsid w:val="00EE19C4"/>
    <w:rsid w:val="00EE19F4"/>
    <w:rsid w:val="00EE1B00"/>
    <w:rsid w:val="00EE1D62"/>
    <w:rsid w:val="00EE1F46"/>
    <w:rsid w:val="00EE1FF1"/>
    <w:rsid w:val="00EE21F4"/>
    <w:rsid w:val="00EE2202"/>
    <w:rsid w:val="00EE2240"/>
    <w:rsid w:val="00EE2495"/>
    <w:rsid w:val="00EE2696"/>
    <w:rsid w:val="00EE26FC"/>
    <w:rsid w:val="00EE2844"/>
    <w:rsid w:val="00EE2995"/>
    <w:rsid w:val="00EE29BE"/>
    <w:rsid w:val="00EE2AFE"/>
    <w:rsid w:val="00EE2C04"/>
    <w:rsid w:val="00EE2CC6"/>
    <w:rsid w:val="00EE2D5D"/>
    <w:rsid w:val="00EE301C"/>
    <w:rsid w:val="00EE30B1"/>
    <w:rsid w:val="00EE3303"/>
    <w:rsid w:val="00EE3383"/>
    <w:rsid w:val="00EE33BF"/>
    <w:rsid w:val="00EE34C8"/>
    <w:rsid w:val="00EE3628"/>
    <w:rsid w:val="00EE375F"/>
    <w:rsid w:val="00EE397D"/>
    <w:rsid w:val="00EE3B7A"/>
    <w:rsid w:val="00EE3C40"/>
    <w:rsid w:val="00EE3CCB"/>
    <w:rsid w:val="00EE3D12"/>
    <w:rsid w:val="00EE3DEB"/>
    <w:rsid w:val="00EE3ED4"/>
    <w:rsid w:val="00EE403A"/>
    <w:rsid w:val="00EE40BF"/>
    <w:rsid w:val="00EE411B"/>
    <w:rsid w:val="00EE4466"/>
    <w:rsid w:val="00EE47F2"/>
    <w:rsid w:val="00EE49D4"/>
    <w:rsid w:val="00EE4A61"/>
    <w:rsid w:val="00EE4A7F"/>
    <w:rsid w:val="00EE4A94"/>
    <w:rsid w:val="00EE4A95"/>
    <w:rsid w:val="00EE4B00"/>
    <w:rsid w:val="00EE4D26"/>
    <w:rsid w:val="00EE4FBF"/>
    <w:rsid w:val="00EE51AA"/>
    <w:rsid w:val="00EE53D8"/>
    <w:rsid w:val="00EE53E1"/>
    <w:rsid w:val="00EE5419"/>
    <w:rsid w:val="00EE546E"/>
    <w:rsid w:val="00EE54AC"/>
    <w:rsid w:val="00EE54E9"/>
    <w:rsid w:val="00EE555A"/>
    <w:rsid w:val="00EE564E"/>
    <w:rsid w:val="00EE568D"/>
    <w:rsid w:val="00EE56F2"/>
    <w:rsid w:val="00EE59E8"/>
    <w:rsid w:val="00EE5B62"/>
    <w:rsid w:val="00EE5CA8"/>
    <w:rsid w:val="00EE6345"/>
    <w:rsid w:val="00EE640C"/>
    <w:rsid w:val="00EE644E"/>
    <w:rsid w:val="00EE679E"/>
    <w:rsid w:val="00EE679F"/>
    <w:rsid w:val="00EE68A2"/>
    <w:rsid w:val="00EE6C11"/>
    <w:rsid w:val="00EE6E28"/>
    <w:rsid w:val="00EE6EDE"/>
    <w:rsid w:val="00EE6FAC"/>
    <w:rsid w:val="00EE6FC9"/>
    <w:rsid w:val="00EE72CA"/>
    <w:rsid w:val="00EE7450"/>
    <w:rsid w:val="00EE7553"/>
    <w:rsid w:val="00EE75A3"/>
    <w:rsid w:val="00EE75F7"/>
    <w:rsid w:val="00EE7603"/>
    <w:rsid w:val="00EE78F7"/>
    <w:rsid w:val="00EE7CB7"/>
    <w:rsid w:val="00EE7FE3"/>
    <w:rsid w:val="00EE7FEB"/>
    <w:rsid w:val="00EF0135"/>
    <w:rsid w:val="00EF0211"/>
    <w:rsid w:val="00EF0286"/>
    <w:rsid w:val="00EF02AC"/>
    <w:rsid w:val="00EF02B0"/>
    <w:rsid w:val="00EF02E1"/>
    <w:rsid w:val="00EF032D"/>
    <w:rsid w:val="00EF05B3"/>
    <w:rsid w:val="00EF05EC"/>
    <w:rsid w:val="00EF0757"/>
    <w:rsid w:val="00EF0819"/>
    <w:rsid w:val="00EF081B"/>
    <w:rsid w:val="00EF0872"/>
    <w:rsid w:val="00EF0903"/>
    <w:rsid w:val="00EF094A"/>
    <w:rsid w:val="00EF0992"/>
    <w:rsid w:val="00EF0A64"/>
    <w:rsid w:val="00EF0A8A"/>
    <w:rsid w:val="00EF0ADD"/>
    <w:rsid w:val="00EF0BB9"/>
    <w:rsid w:val="00EF0C58"/>
    <w:rsid w:val="00EF0DC5"/>
    <w:rsid w:val="00EF0F12"/>
    <w:rsid w:val="00EF1056"/>
    <w:rsid w:val="00EF1147"/>
    <w:rsid w:val="00EF1203"/>
    <w:rsid w:val="00EF133C"/>
    <w:rsid w:val="00EF146C"/>
    <w:rsid w:val="00EF16C6"/>
    <w:rsid w:val="00EF1B76"/>
    <w:rsid w:val="00EF1D3E"/>
    <w:rsid w:val="00EF1E48"/>
    <w:rsid w:val="00EF1E53"/>
    <w:rsid w:val="00EF208A"/>
    <w:rsid w:val="00EF2101"/>
    <w:rsid w:val="00EF2116"/>
    <w:rsid w:val="00EF216C"/>
    <w:rsid w:val="00EF24FF"/>
    <w:rsid w:val="00EF2DDC"/>
    <w:rsid w:val="00EF2F39"/>
    <w:rsid w:val="00EF306D"/>
    <w:rsid w:val="00EF3083"/>
    <w:rsid w:val="00EF30B4"/>
    <w:rsid w:val="00EF3317"/>
    <w:rsid w:val="00EF331E"/>
    <w:rsid w:val="00EF3795"/>
    <w:rsid w:val="00EF3A62"/>
    <w:rsid w:val="00EF3B1D"/>
    <w:rsid w:val="00EF3EC8"/>
    <w:rsid w:val="00EF4177"/>
    <w:rsid w:val="00EF41DE"/>
    <w:rsid w:val="00EF4481"/>
    <w:rsid w:val="00EF45B8"/>
    <w:rsid w:val="00EF45C2"/>
    <w:rsid w:val="00EF4702"/>
    <w:rsid w:val="00EF48E7"/>
    <w:rsid w:val="00EF4AF5"/>
    <w:rsid w:val="00EF4E54"/>
    <w:rsid w:val="00EF4F66"/>
    <w:rsid w:val="00EF5019"/>
    <w:rsid w:val="00EF50A1"/>
    <w:rsid w:val="00EF510C"/>
    <w:rsid w:val="00EF5447"/>
    <w:rsid w:val="00EF5477"/>
    <w:rsid w:val="00EF54D2"/>
    <w:rsid w:val="00EF568A"/>
    <w:rsid w:val="00EF5764"/>
    <w:rsid w:val="00EF58A0"/>
    <w:rsid w:val="00EF5A01"/>
    <w:rsid w:val="00EF5BAE"/>
    <w:rsid w:val="00EF5C51"/>
    <w:rsid w:val="00EF5E5F"/>
    <w:rsid w:val="00EF5F68"/>
    <w:rsid w:val="00EF5FFC"/>
    <w:rsid w:val="00EF60AC"/>
    <w:rsid w:val="00EF60EE"/>
    <w:rsid w:val="00EF63FE"/>
    <w:rsid w:val="00EF64B0"/>
    <w:rsid w:val="00EF66F1"/>
    <w:rsid w:val="00EF673B"/>
    <w:rsid w:val="00EF686B"/>
    <w:rsid w:val="00EF6930"/>
    <w:rsid w:val="00EF6AC9"/>
    <w:rsid w:val="00EF6B3E"/>
    <w:rsid w:val="00EF6B40"/>
    <w:rsid w:val="00EF6D59"/>
    <w:rsid w:val="00EF6F4F"/>
    <w:rsid w:val="00EF7050"/>
    <w:rsid w:val="00EF7246"/>
    <w:rsid w:val="00EF7425"/>
    <w:rsid w:val="00EF74B2"/>
    <w:rsid w:val="00EF750A"/>
    <w:rsid w:val="00EF797F"/>
    <w:rsid w:val="00EF7996"/>
    <w:rsid w:val="00EF7C46"/>
    <w:rsid w:val="00EF7E67"/>
    <w:rsid w:val="00EF7E6F"/>
    <w:rsid w:val="00F00217"/>
    <w:rsid w:val="00F002B9"/>
    <w:rsid w:val="00F00462"/>
    <w:rsid w:val="00F005EC"/>
    <w:rsid w:val="00F00610"/>
    <w:rsid w:val="00F006A6"/>
    <w:rsid w:val="00F00750"/>
    <w:rsid w:val="00F0086D"/>
    <w:rsid w:val="00F00F3F"/>
    <w:rsid w:val="00F011DC"/>
    <w:rsid w:val="00F012E9"/>
    <w:rsid w:val="00F012FE"/>
    <w:rsid w:val="00F01563"/>
    <w:rsid w:val="00F01916"/>
    <w:rsid w:val="00F01A0D"/>
    <w:rsid w:val="00F01FCC"/>
    <w:rsid w:val="00F021C4"/>
    <w:rsid w:val="00F021D8"/>
    <w:rsid w:val="00F021E9"/>
    <w:rsid w:val="00F02302"/>
    <w:rsid w:val="00F024A8"/>
    <w:rsid w:val="00F024EB"/>
    <w:rsid w:val="00F02710"/>
    <w:rsid w:val="00F0276F"/>
    <w:rsid w:val="00F028BE"/>
    <w:rsid w:val="00F028FA"/>
    <w:rsid w:val="00F02914"/>
    <w:rsid w:val="00F02BB8"/>
    <w:rsid w:val="00F02CBA"/>
    <w:rsid w:val="00F02E83"/>
    <w:rsid w:val="00F02FD4"/>
    <w:rsid w:val="00F0311F"/>
    <w:rsid w:val="00F0316B"/>
    <w:rsid w:val="00F03235"/>
    <w:rsid w:val="00F033B5"/>
    <w:rsid w:val="00F0344D"/>
    <w:rsid w:val="00F03654"/>
    <w:rsid w:val="00F03843"/>
    <w:rsid w:val="00F03AFA"/>
    <w:rsid w:val="00F03C08"/>
    <w:rsid w:val="00F03C76"/>
    <w:rsid w:val="00F03DAD"/>
    <w:rsid w:val="00F04055"/>
    <w:rsid w:val="00F043E2"/>
    <w:rsid w:val="00F047F6"/>
    <w:rsid w:val="00F04C1A"/>
    <w:rsid w:val="00F04CAE"/>
    <w:rsid w:val="00F04E96"/>
    <w:rsid w:val="00F04FA1"/>
    <w:rsid w:val="00F0527D"/>
    <w:rsid w:val="00F052BC"/>
    <w:rsid w:val="00F05399"/>
    <w:rsid w:val="00F053CE"/>
    <w:rsid w:val="00F054B9"/>
    <w:rsid w:val="00F0598B"/>
    <w:rsid w:val="00F05A59"/>
    <w:rsid w:val="00F05A6F"/>
    <w:rsid w:val="00F05AC8"/>
    <w:rsid w:val="00F05B3C"/>
    <w:rsid w:val="00F062C4"/>
    <w:rsid w:val="00F064D6"/>
    <w:rsid w:val="00F06865"/>
    <w:rsid w:val="00F06964"/>
    <w:rsid w:val="00F06B69"/>
    <w:rsid w:val="00F06C99"/>
    <w:rsid w:val="00F06D5A"/>
    <w:rsid w:val="00F06D74"/>
    <w:rsid w:val="00F06EF5"/>
    <w:rsid w:val="00F06FE8"/>
    <w:rsid w:val="00F0727E"/>
    <w:rsid w:val="00F07286"/>
    <w:rsid w:val="00F0768F"/>
    <w:rsid w:val="00F0798A"/>
    <w:rsid w:val="00F07A1A"/>
    <w:rsid w:val="00F07C08"/>
    <w:rsid w:val="00F07F2C"/>
    <w:rsid w:val="00F07FFB"/>
    <w:rsid w:val="00F10144"/>
    <w:rsid w:val="00F101FD"/>
    <w:rsid w:val="00F1025B"/>
    <w:rsid w:val="00F102F6"/>
    <w:rsid w:val="00F1040E"/>
    <w:rsid w:val="00F10593"/>
    <w:rsid w:val="00F10BA2"/>
    <w:rsid w:val="00F10BFF"/>
    <w:rsid w:val="00F10C26"/>
    <w:rsid w:val="00F10D40"/>
    <w:rsid w:val="00F10E36"/>
    <w:rsid w:val="00F10FD6"/>
    <w:rsid w:val="00F111BF"/>
    <w:rsid w:val="00F11211"/>
    <w:rsid w:val="00F113C0"/>
    <w:rsid w:val="00F113DD"/>
    <w:rsid w:val="00F1140A"/>
    <w:rsid w:val="00F11524"/>
    <w:rsid w:val="00F1156F"/>
    <w:rsid w:val="00F11616"/>
    <w:rsid w:val="00F11D4F"/>
    <w:rsid w:val="00F11EAF"/>
    <w:rsid w:val="00F1203F"/>
    <w:rsid w:val="00F1214F"/>
    <w:rsid w:val="00F1220B"/>
    <w:rsid w:val="00F122EC"/>
    <w:rsid w:val="00F1259A"/>
    <w:rsid w:val="00F1274C"/>
    <w:rsid w:val="00F127F5"/>
    <w:rsid w:val="00F12A9C"/>
    <w:rsid w:val="00F12B51"/>
    <w:rsid w:val="00F12B8F"/>
    <w:rsid w:val="00F12E1F"/>
    <w:rsid w:val="00F12E7A"/>
    <w:rsid w:val="00F12EA2"/>
    <w:rsid w:val="00F1320F"/>
    <w:rsid w:val="00F132F8"/>
    <w:rsid w:val="00F13348"/>
    <w:rsid w:val="00F135FE"/>
    <w:rsid w:val="00F13630"/>
    <w:rsid w:val="00F13693"/>
    <w:rsid w:val="00F139A2"/>
    <w:rsid w:val="00F139E3"/>
    <w:rsid w:val="00F13AD4"/>
    <w:rsid w:val="00F13C78"/>
    <w:rsid w:val="00F13E28"/>
    <w:rsid w:val="00F13E88"/>
    <w:rsid w:val="00F14012"/>
    <w:rsid w:val="00F140E4"/>
    <w:rsid w:val="00F142B3"/>
    <w:rsid w:val="00F14640"/>
    <w:rsid w:val="00F14731"/>
    <w:rsid w:val="00F147E4"/>
    <w:rsid w:val="00F147E9"/>
    <w:rsid w:val="00F14899"/>
    <w:rsid w:val="00F14C24"/>
    <w:rsid w:val="00F14E04"/>
    <w:rsid w:val="00F15397"/>
    <w:rsid w:val="00F15514"/>
    <w:rsid w:val="00F1558D"/>
    <w:rsid w:val="00F156C1"/>
    <w:rsid w:val="00F15808"/>
    <w:rsid w:val="00F15887"/>
    <w:rsid w:val="00F15A2E"/>
    <w:rsid w:val="00F15A93"/>
    <w:rsid w:val="00F15E64"/>
    <w:rsid w:val="00F15F2C"/>
    <w:rsid w:val="00F16055"/>
    <w:rsid w:val="00F16157"/>
    <w:rsid w:val="00F164F5"/>
    <w:rsid w:val="00F168DF"/>
    <w:rsid w:val="00F16B5B"/>
    <w:rsid w:val="00F16BE4"/>
    <w:rsid w:val="00F16C0A"/>
    <w:rsid w:val="00F16E01"/>
    <w:rsid w:val="00F16ED0"/>
    <w:rsid w:val="00F16F87"/>
    <w:rsid w:val="00F16FE5"/>
    <w:rsid w:val="00F1708C"/>
    <w:rsid w:val="00F1712A"/>
    <w:rsid w:val="00F17225"/>
    <w:rsid w:val="00F1722E"/>
    <w:rsid w:val="00F1728E"/>
    <w:rsid w:val="00F17409"/>
    <w:rsid w:val="00F17425"/>
    <w:rsid w:val="00F17491"/>
    <w:rsid w:val="00F17511"/>
    <w:rsid w:val="00F179E7"/>
    <w:rsid w:val="00F17ACC"/>
    <w:rsid w:val="00F17B29"/>
    <w:rsid w:val="00F17C57"/>
    <w:rsid w:val="00F17C6A"/>
    <w:rsid w:val="00F17C91"/>
    <w:rsid w:val="00F17F0C"/>
    <w:rsid w:val="00F17F78"/>
    <w:rsid w:val="00F17FBD"/>
    <w:rsid w:val="00F17FC2"/>
    <w:rsid w:val="00F17FC4"/>
    <w:rsid w:val="00F17FF4"/>
    <w:rsid w:val="00F20177"/>
    <w:rsid w:val="00F2036C"/>
    <w:rsid w:val="00F2039B"/>
    <w:rsid w:val="00F209A2"/>
    <w:rsid w:val="00F209F8"/>
    <w:rsid w:val="00F20BCD"/>
    <w:rsid w:val="00F20C10"/>
    <w:rsid w:val="00F2107C"/>
    <w:rsid w:val="00F21178"/>
    <w:rsid w:val="00F21183"/>
    <w:rsid w:val="00F213FB"/>
    <w:rsid w:val="00F2152F"/>
    <w:rsid w:val="00F21822"/>
    <w:rsid w:val="00F21864"/>
    <w:rsid w:val="00F218C7"/>
    <w:rsid w:val="00F219D4"/>
    <w:rsid w:val="00F21A71"/>
    <w:rsid w:val="00F21AAD"/>
    <w:rsid w:val="00F21BD3"/>
    <w:rsid w:val="00F21C00"/>
    <w:rsid w:val="00F21CB5"/>
    <w:rsid w:val="00F21F5D"/>
    <w:rsid w:val="00F21F9D"/>
    <w:rsid w:val="00F22069"/>
    <w:rsid w:val="00F220CA"/>
    <w:rsid w:val="00F22285"/>
    <w:rsid w:val="00F2234D"/>
    <w:rsid w:val="00F22457"/>
    <w:rsid w:val="00F225E5"/>
    <w:rsid w:val="00F22621"/>
    <w:rsid w:val="00F22656"/>
    <w:rsid w:val="00F22748"/>
    <w:rsid w:val="00F22780"/>
    <w:rsid w:val="00F22BF5"/>
    <w:rsid w:val="00F22DB8"/>
    <w:rsid w:val="00F22EAC"/>
    <w:rsid w:val="00F22F92"/>
    <w:rsid w:val="00F231B1"/>
    <w:rsid w:val="00F2323B"/>
    <w:rsid w:val="00F23241"/>
    <w:rsid w:val="00F2337C"/>
    <w:rsid w:val="00F23507"/>
    <w:rsid w:val="00F237AE"/>
    <w:rsid w:val="00F237DA"/>
    <w:rsid w:val="00F237E2"/>
    <w:rsid w:val="00F23A07"/>
    <w:rsid w:val="00F23A3D"/>
    <w:rsid w:val="00F23AD0"/>
    <w:rsid w:val="00F23BFD"/>
    <w:rsid w:val="00F23D1F"/>
    <w:rsid w:val="00F24068"/>
    <w:rsid w:val="00F2447E"/>
    <w:rsid w:val="00F245F3"/>
    <w:rsid w:val="00F2483D"/>
    <w:rsid w:val="00F24927"/>
    <w:rsid w:val="00F24A83"/>
    <w:rsid w:val="00F24B5D"/>
    <w:rsid w:val="00F24F18"/>
    <w:rsid w:val="00F24FAE"/>
    <w:rsid w:val="00F250A1"/>
    <w:rsid w:val="00F2511D"/>
    <w:rsid w:val="00F25660"/>
    <w:rsid w:val="00F256F0"/>
    <w:rsid w:val="00F25749"/>
    <w:rsid w:val="00F257F2"/>
    <w:rsid w:val="00F2582C"/>
    <w:rsid w:val="00F25972"/>
    <w:rsid w:val="00F25BDA"/>
    <w:rsid w:val="00F25CB5"/>
    <w:rsid w:val="00F25CE0"/>
    <w:rsid w:val="00F25D82"/>
    <w:rsid w:val="00F25E49"/>
    <w:rsid w:val="00F25E57"/>
    <w:rsid w:val="00F25F07"/>
    <w:rsid w:val="00F25FCB"/>
    <w:rsid w:val="00F2626A"/>
    <w:rsid w:val="00F263C3"/>
    <w:rsid w:val="00F2646E"/>
    <w:rsid w:val="00F264F2"/>
    <w:rsid w:val="00F26810"/>
    <w:rsid w:val="00F268CA"/>
    <w:rsid w:val="00F26979"/>
    <w:rsid w:val="00F26B37"/>
    <w:rsid w:val="00F26C5B"/>
    <w:rsid w:val="00F26C9A"/>
    <w:rsid w:val="00F26CE1"/>
    <w:rsid w:val="00F26F4F"/>
    <w:rsid w:val="00F27242"/>
    <w:rsid w:val="00F272F3"/>
    <w:rsid w:val="00F27460"/>
    <w:rsid w:val="00F275F8"/>
    <w:rsid w:val="00F276F2"/>
    <w:rsid w:val="00F278B0"/>
    <w:rsid w:val="00F27900"/>
    <w:rsid w:val="00F27B84"/>
    <w:rsid w:val="00F27BF7"/>
    <w:rsid w:val="00F30011"/>
    <w:rsid w:val="00F30046"/>
    <w:rsid w:val="00F3004E"/>
    <w:rsid w:val="00F3008B"/>
    <w:rsid w:val="00F300E7"/>
    <w:rsid w:val="00F303A7"/>
    <w:rsid w:val="00F308AD"/>
    <w:rsid w:val="00F308CB"/>
    <w:rsid w:val="00F30B94"/>
    <w:rsid w:val="00F30BCA"/>
    <w:rsid w:val="00F30C98"/>
    <w:rsid w:val="00F30D9D"/>
    <w:rsid w:val="00F30E02"/>
    <w:rsid w:val="00F30F12"/>
    <w:rsid w:val="00F30F22"/>
    <w:rsid w:val="00F30F9B"/>
    <w:rsid w:val="00F30FDE"/>
    <w:rsid w:val="00F31005"/>
    <w:rsid w:val="00F3118C"/>
    <w:rsid w:val="00F312D8"/>
    <w:rsid w:val="00F3158D"/>
    <w:rsid w:val="00F31740"/>
    <w:rsid w:val="00F31803"/>
    <w:rsid w:val="00F31A78"/>
    <w:rsid w:val="00F31C36"/>
    <w:rsid w:val="00F31DA6"/>
    <w:rsid w:val="00F31DF1"/>
    <w:rsid w:val="00F31E76"/>
    <w:rsid w:val="00F31F71"/>
    <w:rsid w:val="00F320D1"/>
    <w:rsid w:val="00F323E8"/>
    <w:rsid w:val="00F32553"/>
    <w:rsid w:val="00F3260D"/>
    <w:rsid w:val="00F32632"/>
    <w:rsid w:val="00F32665"/>
    <w:rsid w:val="00F32691"/>
    <w:rsid w:val="00F327C3"/>
    <w:rsid w:val="00F328D8"/>
    <w:rsid w:val="00F32ABE"/>
    <w:rsid w:val="00F32C1D"/>
    <w:rsid w:val="00F32EB0"/>
    <w:rsid w:val="00F32FFB"/>
    <w:rsid w:val="00F3319D"/>
    <w:rsid w:val="00F331F5"/>
    <w:rsid w:val="00F3346F"/>
    <w:rsid w:val="00F3370E"/>
    <w:rsid w:val="00F33823"/>
    <w:rsid w:val="00F338F5"/>
    <w:rsid w:val="00F33A86"/>
    <w:rsid w:val="00F33AC6"/>
    <w:rsid w:val="00F33B9E"/>
    <w:rsid w:val="00F33CD7"/>
    <w:rsid w:val="00F33EA4"/>
    <w:rsid w:val="00F3415D"/>
    <w:rsid w:val="00F34473"/>
    <w:rsid w:val="00F34545"/>
    <w:rsid w:val="00F3459F"/>
    <w:rsid w:val="00F345F3"/>
    <w:rsid w:val="00F34873"/>
    <w:rsid w:val="00F34BDF"/>
    <w:rsid w:val="00F34FCA"/>
    <w:rsid w:val="00F3502F"/>
    <w:rsid w:val="00F351A9"/>
    <w:rsid w:val="00F35233"/>
    <w:rsid w:val="00F3523E"/>
    <w:rsid w:val="00F3524D"/>
    <w:rsid w:val="00F353EB"/>
    <w:rsid w:val="00F35407"/>
    <w:rsid w:val="00F3543E"/>
    <w:rsid w:val="00F3554E"/>
    <w:rsid w:val="00F355A4"/>
    <w:rsid w:val="00F35744"/>
    <w:rsid w:val="00F35BA2"/>
    <w:rsid w:val="00F35D0A"/>
    <w:rsid w:val="00F35F18"/>
    <w:rsid w:val="00F3606D"/>
    <w:rsid w:val="00F3639C"/>
    <w:rsid w:val="00F36884"/>
    <w:rsid w:val="00F36D2C"/>
    <w:rsid w:val="00F36E47"/>
    <w:rsid w:val="00F370C5"/>
    <w:rsid w:val="00F370E8"/>
    <w:rsid w:val="00F3714D"/>
    <w:rsid w:val="00F3726C"/>
    <w:rsid w:val="00F372FC"/>
    <w:rsid w:val="00F3735F"/>
    <w:rsid w:val="00F373A0"/>
    <w:rsid w:val="00F373B0"/>
    <w:rsid w:val="00F37644"/>
    <w:rsid w:val="00F37693"/>
    <w:rsid w:val="00F37701"/>
    <w:rsid w:val="00F3780D"/>
    <w:rsid w:val="00F37962"/>
    <w:rsid w:val="00F37C90"/>
    <w:rsid w:val="00F37EEC"/>
    <w:rsid w:val="00F40142"/>
    <w:rsid w:val="00F40313"/>
    <w:rsid w:val="00F406BE"/>
    <w:rsid w:val="00F40788"/>
    <w:rsid w:val="00F40AC7"/>
    <w:rsid w:val="00F40B99"/>
    <w:rsid w:val="00F40CFB"/>
    <w:rsid w:val="00F40E01"/>
    <w:rsid w:val="00F40E03"/>
    <w:rsid w:val="00F41118"/>
    <w:rsid w:val="00F4147C"/>
    <w:rsid w:val="00F4159C"/>
    <w:rsid w:val="00F418CF"/>
    <w:rsid w:val="00F4197B"/>
    <w:rsid w:val="00F41C15"/>
    <w:rsid w:val="00F41DB8"/>
    <w:rsid w:val="00F41FD7"/>
    <w:rsid w:val="00F420AB"/>
    <w:rsid w:val="00F42375"/>
    <w:rsid w:val="00F4238F"/>
    <w:rsid w:val="00F42393"/>
    <w:rsid w:val="00F423AE"/>
    <w:rsid w:val="00F423D2"/>
    <w:rsid w:val="00F4242E"/>
    <w:rsid w:val="00F42463"/>
    <w:rsid w:val="00F4253D"/>
    <w:rsid w:val="00F426E6"/>
    <w:rsid w:val="00F427A6"/>
    <w:rsid w:val="00F42C77"/>
    <w:rsid w:val="00F42E40"/>
    <w:rsid w:val="00F4303A"/>
    <w:rsid w:val="00F431B4"/>
    <w:rsid w:val="00F431F0"/>
    <w:rsid w:val="00F43B33"/>
    <w:rsid w:val="00F43DDB"/>
    <w:rsid w:val="00F43EA6"/>
    <w:rsid w:val="00F43F24"/>
    <w:rsid w:val="00F441DB"/>
    <w:rsid w:val="00F443D3"/>
    <w:rsid w:val="00F44449"/>
    <w:rsid w:val="00F445AA"/>
    <w:rsid w:val="00F445E4"/>
    <w:rsid w:val="00F4461A"/>
    <w:rsid w:val="00F44936"/>
    <w:rsid w:val="00F44948"/>
    <w:rsid w:val="00F44999"/>
    <w:rsid w:val="00F44BB5"/>
    <w:rsid w:val="00F44C47"/>
    <w:rsid w:val="00F44D61"/>
    <w:rsid w:val="00F44EFB"/>
    <w:rsid w:val="00F45000"/>
    <w:rsid w:val="00F451DB"/>
    <w:rsid w:val="00F452A5"/>
    <w:rsid w:val="00F45684"/>
    <w:rsid w:val="00F456D8"/>
    <w:rsid w:val="00F456EA"/>
    <w:rsid w:val="00F45852"/>
    <w:rsid w:val="00F4594C"/>
    <w:rsid w:val="00F45B1D"/>
    <w:rsid w:val="00F45DA9"/>
    <w:rsid w:val="00F45FBE"/>
    <w:rsid w:val="00F46018"/>
    <w:rsid w:val="00F460AF"/>
    <w:rsid w:val="00F46161"/>
    <w:rsid w:val="00F46188"/>
    <w:rsid w:val="00F461F1"/>
    <w:rsid w:val="00F4642C"/>
    <w:rsid w:val="00F46877"/>
    <w:rsid w:val="00F46BC7"/>
    <w:rsid w:val="00F46EEA"/>
    <w:rsid w:val="00F46F15"/>
    <w:rsid w:val="00F46FE5"/>
    <w:rsid w:val="00F47099"/>
    <w:rsid w:val="00F472D0"/>
    <w:rsid w:val="00F47373"/>
    <w:rsid w:val="00F47542"/>
    <w:rsid w:val="00F47675"/>
    <w:rsid w:val="00F476FA"/>
    <w:rsid w:val="00F4781A"/>
    <w:rsid w:val="00F4784C"/>
    <w:rsid w:val="00F478E6"/>
    <w:rsid w:val="00F47972"/>
    <w:rsid w:val="00F47A14"/>
    <w:rsid w:val="00F47A5D"/>
    <w:rsid w:val="00F47AC9"/>
    <w:rsid w:val="00F47B11"/>
    <w:rsid w:val="00F47B64"/>
    <w:rsid w:val="00F47F59"/>
    <w:rsid w:val="00F50022"/>
    <w:rsid w:val="00F50200"/>
    <w:rsid w:val="00F502CE"/>
    <w:rsid w:val="00F50387"/>
    <w:rsid w:val="00F5051D"/>
    <w:rsid w:val="00F50604"/>
    <w:rsid w:val="00F50933"/>
    <w:rsid w:val="00F50E09"/>
    <w:rsid w:val="00F50F55"/>
    <w:rsid w:val="00F51284"/>
    <w:rsid w:val="00F518FA"/>
    <w:rsid w:val="00F51937"/>
    <w:rsid w:val="00F51B01"/>
    <w:rsid w:val="00F51C2D"/>
    <w:rsid w:val="00F51C65"/>
    <w:rsid w:val="00F5229F"/>
    <w:rsid w:val="00F52363"/>
    <w:rsid w:val="00F523B1"/>
    <w:rsid w:val="00F525EA"/>
    <w:rsid w:val="00F52654"/>
    <w:rsid w:val="00F528FF"/>
    <w:rsid w:val="00F5297E"/>
    <w:rsid w:val="00F52F58"/>
    <w:rsid w:val="00F534ED"/>
    <w:rsid w:val="00F537A9"/>
    <w:rsid w:val="00F5387D"/>
    <w:rsid w:val="00F53946"/>
    <w:rsid w:val="00F53B39"/>
    <w:rsid w:val="00F53C65"/>
    <w:rsid w:val="00F53C86"/>
    <w:rsid w:val="00F53E38"/>
    <w:rsid w:val="00F54089"/>
    <w:rsid w:val="00F54423"/>
    <w:rsid w:val="00F54465"/>
    <w:rsid w:val="00F544AB"/>
    <w:rsid w:val="00F544F6"/>
    <w:rsid w:val="00F546C6"/>
    <w:rsid w:val="00F54726"/>
    <w:rsid w:val="00F547E6"/>
    <w:rsid w:val="00F54880"/>
    <w:rsid w:val="00F549A8"/>
    <w:rsid w:val="00F54B33"/>
    <w:rsid w:val="00F54BB8"/>
    <w:rsid w:val="00F54D9C"/>
    <w:rsid w:val="00F55047"/>
    <w:rsid w:val="00F55189"/>
    <w:rsid w:val="00F552AB"/>
    <w:rsid w:val="00F553A6"/>
    <w:rsid w:val="00F55440"/>
    <w:rsid w:val="00F55486"/>
    <w:rsid w:val="00F554D4"/>
    <w:rsid w:val="00F5550A"/>
    <w:rsid w:val="00F5551A"/>
    <w:rsid w:val="00F55726"/>
    <w:rsid w:val="00F5573C"/>
    <w:rsid w:val="00F55785"/>
    <w:rsid w:val="00F558AD"/>
    <w:rsid w:val="00F55DF3"/>
    <w:rsid w:val="00F55F4F"/>
    <w:rsid w:val="00F56049"/>
    <w:rsid w:val="00F56120"/>
    <w:rsid w:val="00F5621B"/>
    <w:rsid w:val="00F5642B"/>
    <w:rsid w:val="00F5660B"/>
    <w:rsid w:val="00F56621"/>
    <w:rsid w:val="00F5667C"/>
    <w:rsid w:val="00F566FC"/>
    <w:rsid w:val="00F56A3D"/>
    <w:rsid w:val="00F56A80"/>
    <w:rsid w:val="00F56CA7"/>
    <w:rsid w:val="00F56D0F"/>
    <w:rsid w:val="00F56E2F"/>
    <w:rsid w:val="00F572D6"/>
    <w:rsid w:val="00F57403"/>
    <w:rsid w:val="00F574A8"/>
    <w:rsid w:val="00F578C3"/>
    <w:rsid w:val="00F57A0D"/>
    <w:rsid w:val="00F57F49"/>
    <w:rsid w:val="00F57F62"/>
    <w:rsid w:val="00F60260"/>
    <w:rsid w:val="00F602AF"/>
    <w:rsid w:val="00F60326"/>
    <w:rsid w:val="00F6032B"/>
    <w:rsid w:val="00F6038B"/>
    <w:rsid w:val="00F603A8"/>
    <w:rsid w:val="00F60773"/>
    <w:rsid w:val="00F607E3"/>
    <w:rsid w:val="00F6085A"/>
    <w:rsid w:val="00F60961"/>
    <w:rsid w:val="00F6097D"/>
    <w:rsid w:val="00F60AB1"/>
    <w:rsid w:val="00F60C9A"/>
    <w:rsid w:val="00F60DC6"/>
    <w:rsid w:val="00F610A1"/>
    <w:rsid w:val="00F610CA"/>
    <w:rsid w:val="00F612A0"/>
    <w:rsid w:val="00F614E7"/>
    <w:rsid w:val="00F61707"/>
    <w:rsid w:val="00F61C02"/>
    <w:rsid w:val="00F61C2A"/>
    <w:rsid w:val="00F61CDF"/>
    <w:rsid w:val="00F62404"/>
    <w:rsid w:val="00F6240C"/>
    <w:rsid w:val="00F6252C"/>
    <w:rsid w:val="00F62608"/>
    <w:rsid w:val="00F62661"/>
    <w:rsid w:val="00F6287F"/>
    <w:rsid w:val="00F628D4"/>
    <w:rsid w:val="00F62971"/>
    <w:rsid w:val="00F62AF8"/>
    <w:rsid w:val="00F62B09"/>
    <w:rsid w:val="00F62E50"/>
    <w:rsid w:val="00F62EA8"/>
    <w:rsid w:val="00F6305E"/>
    <w:rsid w:val="00F63500"/>
    <w:rsid w:val="00F63553"/>
    <w:rsid w:val="00F63706"/>
    <w:rsid w:val="00F6382A"/>
    <w:rsid w:val="00F63974"/>
    <w:rsid w:val="00F63A27"/>
    <w:rsid w:val="00F63ABF"/>
    <w:rsid w:val="00F63B0B"/>
    <w:rsid w:val="00F63B0C"/>
    <w:rsid w:val="00F63B48"/>
    <w:rsid w:val="00F63BDD"/>
    <w:rsid w:val="00F63F16"/>
    <w:rsid w:val="00F6409E"/>
    <w:rsid w:val="00F642A6"/>
    <w:rsid w:val="00F64564"/>
    <w:rsid w:val="00F647C0"/>
    <w:rsid w:val="00F6489C"/>
    <w:rsid w:val="00F64ABF"/>
    <w:rsid w:val="00F64D19"/>
    <w:rsid w:val="00F64D31"/>
    <w:rsid w:val="00F64EE9"/>
    <w:rsid w:val="00F65312"/>
    <w:rsid w:val="00F65554"/>
    <w:rsid w:val="00F65807"/>
    <w:rsid w:val="00F65869"/>
    <w:rsid w:val="00F658B7"/>
    <w:rsid w:val="00F659CF"/>
    <w:rsid w:val="00F65D9E"/>
    <w:rsid w:val="00F65DCD"/>
    <w:rsid w:val="00F65EE1"/>
    <w:rsid w:val="00F65F72"/>
    <w:rsid w:val="00F66283"/>
    <w:rsid w:val="00F66361"/>
    <w:rsid w:val="00F66394"/>
    <w:rsid w:val="00F66BD4"/>
    <w:rsid w:val="00F66CB9"/>
    <w:rsid w:val="00F66D91"/>
    <w:rsid w:val="00F67038"/>
    <w:rsid w:val="00F67198"/>
    <w:rsid w:val="00F673FA"/>
    <w:rsid w:val="00F6753D"/>
    <w:rsid w:val="00F675C9"/>
    <w:rsid w:val="00F67613"/>
    <w:rsid w:val="00F6768D"/>
    <w:rsid w:val="00F676B1"/>
    <w:rsid w:val="00F67B47"/>
    <w:rsid w:val="00F67BF8"/>
    <w:rsid w:val="00F67C25"/>
    <w:rsid w:val="00F67C33"/>
    <w:rsid w:val="00F67CA2"/>
    <w:rsid w:val="00F67D77"/>
    <w:rsid w:val="00F67FF9"/>
    <w:rsid w:val="00F70053"/>
    <w:rsid w:val="00F7013C"/>
    <w:rsid w:val="00F702B7"/>
    <w:rsid w:val="00F70303"/>
    <w:rsid w:val="00F7040B"/>
    <w:rsid w:val="00F704A8"/>
    <w:rsid w:val="00F70564"/>
    <w:rsid w:val="00F70962"/>
    <w:rsid w:val="00F70C93"/>
    <w:rsid w:val="00F70D59"/>
    <w:rsid w:val="00F70DF9"/>
    <w:rsid w:val="00F7108C"/>
    <w:rsid w:val="00F71106"/>
    <w:rsid w:val="00F7118C"/>
    <w:rsid w:val="00F71194"/>
    <w:rsid w:val="00F713DB"/>
    <w:rsid w:val="00F7141C"/>
    <w:rsid w:val="00F71478"/>
    <w:rsid w:val="00F71658"/>
    <w:rsid w:val="00F716A8"/>
    <w:rsid w:val="00F7195C"/>
    <w:rsid w:val="00F71DF2"/>
    <w:rsid w:val="00F71E4B"/>
    <w:rsid w:val="00F71ED4"/>
    <w:rsid w:val="00F720CA"/>
    <w:rsid w:val="00F7217B"/>
    <w:rsid w:val="00F72429"/>
    <w:rsid w:val="00F72431"/>
    <w:rsid w:val="00F72483"/>
    <w:rsid w:val="00F724E3"/>
    <w:rsid w:val="00F72644"/>
    <w:rsid w:val="00F726AD"/>
    <w:rsid w:val="00F726AF"/>
    <w:rsid w:val="00F726D6"/>
    <w:rsid w:val="00F72715"/>
    <w:rsid w:val="00F72716"/>
    <w:rsid w:val="00F72859"/>
    <w:rsid w:val="00F7292B"/>
    <w:rsid w:val="00F72BA2"/>
    <w:rsid w:val="00F72CF8"/>
    <w:rsid w:val="00F72DD0"/>
    <w:rsid w:val="00F72F31"/>
    <w:rsid w:val="00F731BE"/>
    <w:rsid w:val="00F731D6"/>
    <w:rsid w:val="00F73401"/>
    <w:rsid w:val="00F73445"/>
    <w:rsid w:val="00F735B4"/>
    <w:rsid w:val="00F7360D"/>
    <w:rsid w:val="00F737E3"/>
    <w:rsid w:val="00F73982"/>
    <w:rsid w:val="00F73B4C"/>
    <w:rsid w:val="00F73BEA"/>
    <w:rsid w:val="00F73C49"/>
    <w:rsid w:val="00F73EED"/>
    <w:rsid w:val="00F73F36"/>
    <w:rsid w:val="00F74285"/>
    <w:rsid w:val="00F74305"/>
    <w:rsid w:val="00F743A4"/>
    <w:rsid w:val="00F743BA"/>
    <w:rsid w:val="00F744BD"/>
    <w:rsid w:val="00F745B9"/>
    <w:rsid w:val="00F746BA"/>
    <w:rsid w:val="00F746DB"/>
    <w:rsid w:val="00F74739"/>
    <w:rsid w:val="00F7489A"/>
    <w:rsid w:val="00F748F0"/>
    <w:rsid w:val="00F7495F"/>
    <w:rsid w:val="00F74A50"/>
    <w:rsid w:val="00F74CFF"/>
    <w:rsid w:val="00F74D22"/>
    <w:rsid w:val="00F750D5"/>
    <w:rsid w:val="00F750D8"/>
    <w:rsid w:val="00F75155"/>
    <w:rsid w:val="00F7531F"/>
    <w:rsid w:val="00F753EF"/>
    <w:rsid w:val="00F7588D"/>
    <w:rsid w:val="00F7590F"/>
    <w:rsid w:val="00F75B5F"/>
    <w:rsid w:val="00F75C5F"/>
    <w:rsid w:val="00F75CAD"/>
    <w:rsid w:val="00F760C6"/>
    <w:rsid w:val="00F76178"/>
    <w:rsid w:val="00F76221"/>
    <w:rsid w:val="00F763A4"/>
    <w:rsid w:val="00F763FF"/>
    <w:rsid w:val="00F764F6"/>
    <w:rsid w:val="00F7666A"/>
    <w:rsid w:val="00F7680A"/>
    <w:rsid w:val="00F7689C"/>
    <w:rsid w:val="00F76A58"/>
    <w:rsid w:val="00F76B0D"/>
    <w:rsid w:val="00F76F93"/>
    <w:rsid w:val="00F76FDA"/>
    <w:rsid w:val="00F771CF"/>
    <w:rsid w:val="00F77364"/>
    <w:rsid w:val="00F777EB"/>
    <w:rsid w:val="00F778DC"/>
    <w:rsid w:val="00F77924"/>
    <w:rsid w:val="00F77C0B"/>
    <w:rsid w:val="00F77CED"/>
    <w:rsid w:val="00F77D6C"/>
    <w:rsid w:val="00F77E7A"/>
    <w:rsid w:val="00F801D9"/>
    <w:rsid w:val="00F8035C"/>
    <w:rsid w:val="00F80496"/>
    <w:rsid w:val="00F805C5"/>
    <w:rsid w:val="00F80AFF"/>
    <w:rsid w:val="00F810DF"/>
    <w:rsid w:val="00F8113B"/>
    <w:rsid w:val="00F811F0"/>
    <w:rsid w:val="00F8122A"/>
    <w:rsid w:val="00F81291"/>
    <w:rsid w:val="00F812C0"/>
    <w:rsid w:val="00F81320"/>
    <w:rsid w:val="00F8135C"/>
    <w:rsid w:val="00F814D5"/>
    <w:rsid w:val="00F81610"/>
    <w:rsid w:val="00F816DF"/>
    <w:rsid w:val="00F8175F"/>
    <w:rsid w:val="00F81890"/>
    <w:rsid w:val="00F819F8"/>
    <w:rsid w:val="00F81C1C"/>
    <w:rsid w:val="00F81C5E"/>
    <w:rsid w:val="00F81C8B"/>
    <w:rsid w:val="00F81CD9"/>
    <w:rsid w:val="00F81D80"/>
    <w:rsid w:val="00F81E6F"/>
    <w:rsid w:val="00F81F33"/>
    <w:rsid w:val="00F82347"/>
    <w:rsid w:val="00F826B9"/>
    <w:rsid w:val="00F8276B"/>
    <w:rsid w:val="00F828AD"/>
    <w:rsid w:val="00F82A05"/>
    <w:rsid w:val="00F82A85"/>
    <w:rsid w:val="00F82AFE"/>
    <w:rsid w:val="00F82CE0"/>
    <w:rsid w:val="00F82D5E"/>
    <w:rsid w:val="00F82D83"/>
    <w:rsid w:val="00F82E7C"/>
    <w:rsid w:val="00F82F67"/>
    <w:rsid w:val="00F8321D"/>
    <w:rsid w:val="00F83364"/>
    <w:rsid w:val="00F833D8"/>
    <w:rsid w:val="00F83436"/>
    <w:rsid w:val="00F83492"/>
    <w:rsid w:val="00F834BC"/>
    <w:rsid w:val="00F835E2"/>
    <w:rsid w:val="00F837E4"/>
    <w:rsid w:val="00F83AEE"/>
    <w:rsid w:val="00F83B45"/>
    <w:rsid w:val="00F83C2C"/>
    <w:rsid w:val="00F83C5C"/>
    <w:rsid w:val="00F83D90"/>
    <w:rsid w:val="00F83F5E"/>
    <w:rsid w:val="00F84032"/>
    <w:rsid w:val="00F84080"/>
    <w:rsid w:val="00F84123"/>
    <w:rsid w:val="00F8429E"/>
    <w:rsid w:val="00F84544"/>
    <w:rsid w:val="00F846FF"/>
    <w:rsid w:val="00F84798"/>
    <w:rsid w:val="00F84806"/>
    <w:rsid w:val="00F84AFF"/>
    <w:rsid w:val="00F84C22"/>
    <w:rsid w:val="00F84C73"/>
    <w:rsid w:val="00F84D23"/>
    <w:rsid w:val="00F84EDC"/>
    <w:rsid w:val="00F852F1"/>
    <w:rsid w:val="00F8531F"/>
    <w:rsid w:val="00F854C1"/>
    <w:rsid w:val="00F855D0"/>
    <w:rsid w:val="00F855FC"/>
    <w:rsid w:val="00F8563F"/>
    <w:rsid w:val="00F85A91"/>
    <w:rsid w:val="00F85BA9"/>
    <w:rsid w:val="00F85C12"/>
    <w:rsid w:val="00F85D49"/>
    <w:rsid w:val="00F85D59"/>
    <w:rsid w:val="00F85E01"/>
    <w:rsid w:val="00F85E77"/>
    <w:rsid w:val="00F85E9A"/>
    <w:rsid w:val="00F86391"/>
    <w:rsid w:val="00F8642D"/>
    <w:rsid w:val="00F86522"/>
    <w:rsid w:val="00F86733"/>
    <w:rsid w:val="00F8679D"/>
    <w:rsid w:val="00F86890"/>
    <w:rsid w:val="00F86AB6"/>
    <w:rsid w:val="00F86B4B"/>
    <w:rsid w:val="00F86D41"/>
    <w:rsid w:val="00F86E7D"/>
    <w:rsid w:val="00F86FB3"/>
    <w:rsid w:val="00F8712E"/>
    <w:rsid w:val="00F87239"/>
    <w:rsid w:val="00F873CC"/>
    <w:rsid w:val="00F874C3"/>
    <w:rsid w:val="00F87736"/>
    <w:rsid w:val="00F878D0"/>
    <w:rsid w:val="00F8799B"/>
    <w:rsid w:val="00F87CAF"/>
    <w:rsid w:val="00F87D59"/>
    <w:rsid w:val="00F87D81"/>
    <w:rsid w:val="00F87F1E"/>
    <w:rsid w:val="00F87F5E"/>
    <w:rsid w:val="00F90015"/>
    <w:rsid w:val="00F901D0"/>
    <w:rsid w:val="00F90378"/>
    <w:rsid w:val="00F90478"/>
    <w:rsid w:val="00F90531"/>
    <w:rsid w:val="00F9057A"/>
    <w:rsid w:val="00F909F5"/>
    <w:rsid w:val="00F90A17"/>
    <w:rsid w:val="00F90A3B"/>
    <w:rsid w:val="00F90BA1"/>
    <w:rsid w:val="00F90C6E"/>
    <w:rsid w:val="00F90DF7"/>
    <w:rsid w:val="00F90F86"/>
    <w:rsid w:val="00F9107F"/>
    <w:rsid w:val="00F910F3"/>
    <w:rsid w:val="00F91257"/>
    <w:rsid w:val="00F912FA"/>
    <w:rsid w:val="00F91391"/>
    <w:rsid w:val="00F9142A"/>
    <w:rsid w:val="00F9154B"/>
    <w:rsid w:val="00F91628"/>
    <w:rsid w:val="00F916ED"/>
    <w:rsid w:val="00F916FB"/>
    <w:rsid w:val="00F91860"/>
    <w:rsid w:val="00F91884"/>
    <w:rsid w:val="00F91A6B"/>
    <w:rsid w:val="00F91B8B"/>
    <w:rsid w:val="00F91C39"/>
    <w:rsid w:val="00F91CEC"/>
    <w:rsid w:val="00F91DA7"/>
    <w:rsid w:val="00F91E0B"/>
    <w:rsid w:val="00F91F46"/>
    <w:rsid w:val="00F91F82"/>
    <w:rsid w:val="00F922AB"/>
    <w:rsid w:val="00F924BC"/>
    <w:rsid w:val="00F9258F"/>
    <w:rsid w:val="00F925F8"/>
    <w:rsid w:val="00F92611"/>
    <w:rsid w:val="00F92694"/>
    <w:rsid w:val="00F92830"/>
    <w:rsid w:val="00F92931"/>
    <w:rsid w:val="00F92D66"/>
    <w:rsid w:val="00F92EBE"/>
    <w:rsid w:val="00F92F56"/>
    <w:rsid w:val="00F9306E"/>
    <w:rsid w:val="00F931F3"/>
    <w:rsid w:val="00F93599"/>
    <w:rsid w:val="00F935F4"/>
    <w:rsid w:val="00F93608"/>
    <w:rsid w:val="00F939A0"/>
    <w:rsid w:val="00F93BCB"/>
    <w:rsid w:val="00F93EC9"/>
    <w:rsid w:val="00F93F04"/>
    <w:rsid w:val="00F93F0E"/>
    <w:rsid w:val="00F94117"/>
    <w:rsid w:val="00F94422"/>
    <w:rsid w:val="00F945AD"/>
    <w:rsid w:val="00F946F2"/>
    <w:rsid w:val="00F9495E"/>
    <w:rsid w:val="00F94A62"/>
    <w:rsid w:val="00F94BA6"/>
    <w:rsid w:val="00F94D41"/>
    <w:rsid w:val="00F94E06"/>
    <w:rsid w:val="00F94F46"/>
    <w:rsid w:val="00F95129"/>
    <w:rsid w:val="00F95529"/>
    <w:rsid w:val="00F95563"/>
    <w:rsid w:val="00F95580"/>
    <w:rsid w:val="00F955D6"/>
    <w:rsid w:val="00F956A5"/>
    <w:rsid w:val="00F9585F"/>
    <w:rsid w:val="00F959C0"/>
    <w:rsid w:val="00F95D64"/>
    <w:rsid w:val="00F95D89"/>
    <w:rsid w:val="00F95EF5"/>
    <w:rsid w:val="00F96350"/>
    <w:rsid w:val="00F96881"/>
    <w:rsid w:val="00F96912"/>
    <w:rsid w:val="00F96ACC"/>
    <w:rsid w:val="00F96BEB"/>
    <w:rsid w:val="00F96D99"/>
    <w:rsid w:val="00F96E5B"/>
    <w:rsid w:val="00F96F59"/>
    <w:rsid w:val="00F96FC0"/>
    <w:rsid w:val="00F97164"/>
    <w:rsid w:val="00F972CA"/>
    <w:rsid w:val="00F97529"/>
    <w:rsid w:val="00F97592"/>
    <w:rsid w:val="00F976BD"/>
    <w:rsid w:val="00F97D8F"/>
    <w:rsid w:val="00F97DF7"/>
    <w:rsid w:val="00F97F4C"/>
    <w:rsid w:val="00FA0033"/>
    <w:rsid w:val="00FA016B"/>
    <w:rsid w:val="00FA0350"/>
    <w:rsid w:val="00FA0395"/>
    <w:rsid w:val="00FA041F"/>
    <w:rsid w:val="00FA043D"/>
    <w:rsid w:val="00FA06F2"/>
    <w:rsid w:val="00FA09D0"/>
    <w:rsid w:val="00FA09FF"/>
    <w:rsid w:val="00FA0DA8"/>
    <w:rsid w:val="00FA10BF"/>
    <w:rsid w:val="00FA12A8"/>
    <w:rsid w:val="00FA16C7"/>
    <w:rsid w:val="00FA17A8"/>
    <w:rsid w:val="00FA1D37"/>
    <w:rsid w:val="00FA1E5C"/>
    <w:rsid w:val="00FA1E8A"/>
    <w:rsid w:val="00FA1EEF"/>
    <w:rsid w:val="00FA201F"/>
    <w:rsid w:val="00FA220A"/>
    <w:rsid w:val="00FA2593"/>
    <w:rsid w:val="00FA26A8"/>
    <w:rsid w:val="00FA26B4"/>
    <w:rsid w:val="00FA26FE"/>
    <w:rsid w:val="00FA2786"/>
    <w:rsid w:val="00FA28BD"/>
    <w:rsid w:val="00FA2BC8"/>
    <w:rsid w:val="00FA2C41"/>
    <w:rsid w:val="00FA2CF4"/>
    <w:rsid w:val="00FA2D43"/>
    <w:rsid w:val="00FA2F5C"/>
    <w:rsid w:val="00FA330E"/>
    <w:rsid w:val="00FA3687"/>
    <w:rsid w:val="00FA3820"/>
    <w:rsid w:val="00FA39D4"/>
    <w:rsid w:val="00FA3A8C"/>
    <w:rsid w:val="00FA3B06"/>
    <w:rsid w:val="00FA3C5F"/>
    <w:rsid w:val="00FA3CA3"/>
    <w:rsid w:val="00FA4277"/>
    <w:rsid w:val="00FA4370"/>
    <w:rsid w:val="00FA46D3"/>
    <w:rsid w:val="00FA4978"/>
    <w:rsid w:val="00FA49D8"/>
    <w:rsid w:val="00FA4AEA"/>
    <w:rsid w:val="00FA4BE7"/>
    <w:rsid w:val="00FA4C83"/>
    <w:rsid w:val="00FA52E0"/>
    <w:rsid w:val="00FA5475"/>
    <w:rsid w:val="00FA54EF"/>
    <w:rsid w:val="00FA5837"/>
    <w:rsid w:val="00FA587C"/>
    <w:rsid w:val="00FA5B7F"/>
    <w:rsid w:val="00FA5C64"/>
    <w:rsid w:val="00FA5E47"/>
    <w:rsid w:val="00FA5EF4"/>
    <w:rsid w:val="00FA61D3"/>
    <w:rsid w:val="00FA633A"/>
    <w:rsid w:val="00FA637A"/>
    <w:rsid w:val="00FA6389"/>
    <w:rsid w:val="00FA642E"/>
    <w:rsid w:val="00FA649B"/>
    <w:rsid w:val="00FA64C1"/>
    <w:rsid w:val="00FA6550"/>
    <w:rsid w:val="00FA65CB"/>
    <w:rsid w:val="00FA6706"/>
    <w:rsid w:val="00FA6765"/>
    <w:rsid w:val="00FA67AA"/>
    <w:rsid w:val="00FA6809"/>
    <w:rsid w:val="00FA683D"/>
    <w:rsid w:val="00FA686F"/>
    <w:rsid w:val="00FA68AF"/>
    <w:rsid w:val="00FA697A"/>
    <w:rsid w:val="00FA6B65"/>
    <w:rsid w:val="00FA6B7D"/>
    <w:rsid w:val="00FA6BC3"/>
    <w:rsid w:val="00FA6BF1"/>
    <w:rsid w:val="00FA6F81"/>
    <w:rsid w:val="00FA71C2"/>
    <w:rsid w:val="00FA7274"/>
    <w:rsid w:val="00FA736A"/>
    <w:rsid w:val="00FA77D9"/>
    <w:rsid w:val="00FA7C0D"/>
    <w:rsid w:val="00FA7CC2"/>
    <w:rsid w:val="00FA7D94"/>
    <w:rsid w:val="00FA7FF1"/>
    <w:rsid w:val="00FB00E5"/>
    <w:rsid w:val="00FB028A"/>
    <w:rsid w:val="00FB0592"/>
    <w:rsid w:val="00FB05A6"/>
    <w:rsid w:val="00FB07C1"/>
    <w:rsid w:val="00FB08B0"/>
    <w:rsid w:val="00FB09B2"/>
    <w:rsid w:val="00FB0BD5"/>
    <w:rsid w:val="00FB0EC6"/>
    <w:rsid w:val="00FB0EDE"/>
    <w:rsid w:val="00FB0FB3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8A7"/>
    <w:rsid w:val="00FB19AB"/>
    <w:rsid w:val="00FB1B33"/>
    <w:rsid w:val="00FB21CF"/>
    <w:rsid w:val="00FB227C"/>
    <w:rsid w:val="00FB229C"/>
    <w:rsid w:val="00FB2655"/>
    <w:rsid w:val="00FB277B"/>
    <w:rsid w:val="00FB29DE"/>
    <w:rsid w:val="00FB2A45"/>
    <w:rsid w:val="00FB2DDF"/>
    <w:rsid w:val="00FB2E26"/>
    <w:rsid w:val="00FB2E5D"/>
    <w:rsid w:val="00FB2E8B"/>
    <w:rsid w:val="00FB2F86"/>
    <w:rsid w:val="00FB30B4"/>
    <w:rsid w:val="00FB353D"/>
    <w:rsid w:val="00FB3600"/>
    <w:rsid w:val="00FB3642"/>
    <w:rsid w:val="00FB36C3"/>
    <w:rsid w:val="00FB36F4"/>
    <w:rsid w:val="00FB3B98"/>
    <w:rsid w:val="00FB3BE0"/>
    <w:rsid w:val="00FB3C75"/>
    <w:rsid w:val="00FB3D18"/>
    <w:rsid w:val="00FB3DBA"/>
    <w:rsid w:val="00FB3EB7"/>
    <w:rsid w:val="00FB3EDE"/>
    <w:rsid w:val="00FB3F0B"/>
    <w:rsid w:val="00FB4361"/>
    <w:rsid w:val="00FB44AB"/>
    <w:rsid w:val="00FB44ED"/>
    <w:rsid w:val="00FB4E45"/>
    <w:rsid w:val="00FB4E5C"/>
    <w:rsid w:val="00FB4EA3"/>
    <w:rsid w:val="00FB4FF1"/>
    <w:rsid w:val="00FB5096"/>
    <w:rsid w:val="00FB52B2"/>
    <w:rsid w:val="00FB53DF"/>
    <w:rsid w:val="00FB546B"/>
    <w:rsid w:val="00FB5947"/>
    <w:rsid w:val="00FB5BA4"/>
    <w:rsid w:val="00FB5C61"/>
    <w:rsid w:val="00FB5C98"/>
    <w:rsid w:val="00FB5D46"/>
    <w:rsid w:val="00FB5F82"/>
    <w:rsid w:val="00FB5FDA"/>
    <w:rsid w:val="00FB60E3"/>
    <w:rsid w:val="00FB60EC"/>
    <w:rsid w:val="00FB6183"/>
    <w:rsid w:val="00FB61E6"/>
    <w:rsid w:val="00FB62EC"/>
    <w:rsid w:val="00FB62FE"/>
    <w:rsid w:val="00FB6312"/>
    <w:rsid w:val="00FB6556"/>
    <w:rsid w:val="00FB6754"/>
    <w:rsid w:val="00FB69DC"/>
    <w:rsid w:val="00FB69EE"/>
    <w:rsid w:val="00FB6AED"/>
    <w:rsid w:val="00FB6B1F"/>
    <w:rsid w:val="00FB6CDB"/>
    <w:rsid w:val="00FB6E0A"/>
    <w:rsid w:val="00FB6E8C"/>
    <w:rsid w:val="00FB7212"/>
    <w:rsid w:val="00FB726A"/>
    <w:rsid w:val="00FB7359"/>
    <w:rsid w:val="00FB7376"/>
    <w:rsid w:val="00FB7501"/>
    <w:rsid w:val="00FB7581"/>
    <w:rsid w:val="00FB7779"/>
    <w:rsid w:val="00FB784C"/>
    <w:rsid w:val="00FB7A3A"/>
    <w:rsid w:val="00FB7ACF"/>
    <w:rsid w:val="00FB7C28"/>
    <w:rsid w:val="00FB7C41"/>
    <w:rsid w:val="00FB7DE0"/>
    <w:rsid w:val="00FB7DEE"/>
    <w:rsid w:val="00FB7E21"/>
    <w:rsid w:val="00FC0224"/>
    <w:rsid w:val="00FC031E"/>
    <w:rsid w:val="00FC0321"/>
    <w:rsid w:val="00FC0360"/>
    <w:rsid w:val="00FC048B"/>
    <w:rsid w:val="00FC055B"/>
    <w:rsid w:val="00FC05BD"/>
    <w:rsid w:val="00FC066B"/>
    <w:rsid w:val="00FC07A1"/>
    <w:rsid w:val="00FC0B2D"/>
    <w:rsid w:val="00FC0B66"/>
    <w:rsid w:val="00FC0B7B"/>
    <w:rsid w:val="00FC0DCB"/>
    <w:rsid w:val="00FC0DD7"/>
    <w:rsid w:val="00FC10B1"/>
    <w:rsid w:val="00FC1207"/>
    <w:rsid w:val="00FC1391"/>
    <w:rsid w:val="00FC1448"/>
    <w:rsid w:val="00FC1495"/>
    <w:rsid w:val="00FC16B3"/>
    <w:rsid w:val="00FC1C2F"/>
    <w:rsid w:val="00FC1C87"/>
    <w:rsid w:val="00FC1D62"/>
    <w:rsid w:val="00FC1F4A"/>
    <w:rsid w:val="00FC247B"/>
    <w:rsid w:val="00FC2544"/>
    <w:rsid w:val="00FC2645"/>
    <w:rsid w:val="00FC2815"/>
    <w:rsid w:val="00FC282F"/>
    <w:rsid w:val="00FC2835"/>
    <w:rsid w:val="00FC2B8A"/>
    <w:rsid w:val="00FC2C0D"/>
    <w:rsid w:val="00FC2CD7"/>
    <w:rsid w:val="00FC2E47"/>
    <w:rsid w:val="00FC2F61"/>
    <w:rsid w:val="00FC2FD2"/>
    <w:rsid w:val="00FC309E"/>
    <w:rsid w:val="00FC31DA"/>
    <w:rsid w:val="00FC3809"/>
    <w:rsid w:val="00FC3876"/>
    <w:rsid w:val="00FC38FE"/>
    <w:rsid w:val="00FC391C"/>
    <w:rsid w:val="00FC396F"/>
    <w:rsid w:val="00FC39E3"/>
    <w:rsid w:val="00FC3A50"/>
    <w:rsid w:val="00FC3BF3"/>
    <w:rsid w:val="00FC3E26"/>
    <w:rsid w:val="00FC3EE6"/>
    <w:rsid w:val="00FC3F07"/>
    <w:rsid w:val="00FC401F"/>
    <w:rsid w:val="00FC4050"/>
    <w:rsid w:val="00FC41C7"/>
    <w:rsid w:val="00FC4300"/>
    <w:rsid w:val="00FC4510"/>
    <w:rsid w:val="00FC45A4"/>
    <w:rsid w:val="00FC45C7"/>
    <w:rsid w:val="00FC4694"/>
    <w:rsid w:val="00FC47B7"/>
    <w:rsid w:val="00FC4958"/>
    <w:rsid w:val="00FC4C45"/>
    <w:rsid w:val="00FC4C91"/>
    <w:rsid w:val="00FC4DC1"/>
    <w:rsid w:val="00FC4FF4"/>
    <w:rsid w:val="00FC4FFA"/>
    <w:rsid w:val="00FC5207"/>
    <w:rsid w:val="00FC533A"/>
    <w:rsid w:val="00FC536B"/>
    <w:rsid w:val="00FC54EA"/>
    <w:rsid w:val="00FC54F8"/>
    <w:rsid w:val="00FC5502"/>
    <w:rsid w:val="00FC56DA"/>
    <w:rsid w:val="00FC58E2"/>
    <w:rsid w:val="00FC5C70"/>
    <w:rsid w:val="00FC5E78"/>
    <w:rsid w:val="00FC5EE5"/>
    <w:rsid w:val="00FC6095"/>
    <w:rsid w:val="00FC629B"/>
    <w:rsid w:val="00FC6317"/>
    <w:rsid w:val="00FC6678"/>
    <w:rsid w:val="00FC6883"/>
    <w:rsid w:val="00FC6D02"/>
    <w:rsid w:val="00FC6DF4"/>
    <w:rsid w:val="00FC6F58"/>
    <w:rsid w:val="00FC7113"/>
    <w:rsid w:val="00FC7121"/>
    <w:rsid w:val="00FC71F1"/>
    <w:rsid w:val="00FC731C"/>
    <w:rsid w:val="00FC740A"/>
    <w:rsid w:val="00FC74B0"/>
    <w:rsid w:val="00FC77E3"/>
    <w:rsid w:val="00FC7979"/>
    <w:rsid w:val="00FC7BF6"/>
    <w:rsid w:val="00FC7CC0"/>
    <w:rsid w:val="00FD02E8"/>
    <w:rsid w:val="00FD031B"/>
    <w:rsid w:val="00FD04C1"/>
    <w:rsid w:val="00FD04F6"/>
    <w:rsid w:val="00FD050C"/>
    <w:rsid w:val="00FD0582"/>
    <w:rsid w:val="00FD06C7"/>
    <w:rsid w:val="00FD07BF"/>
    <w:rsid w:val="00FD0BD6"/>
    <w:rsid w:val="00FD0C44"/>
    <w:rsid w:val="00FD0D34"/>
    <w:rsid w:val="00FD0E38"/>
    <w:rsid w:val="00FD1065"/>
    <w:rsid w:val="00FD1127"/>
    <w:rsid w:val="00FD1383"/>
    <w:rsid w:val="00FD13B7"/>
    <w:rsid w:val="00FD152F"/>
    <w:rsid w:val="00FD173E"/>
    <w:rsid w:val="00FD17F5"/>
    <w:rsid w:val="00FD1BCE"/>
    <w:rsid w:val="00FD1D7C"/>
    <w:rsid w:val="00FD1EF7"/>
    <w:rsid w:val="00FD1F41"/>
    <w:rsid w:val="00FD204B"/>
    <w:rsid w:val="00FD257C"/>
    <w:rsid w:val="00FD27B9"/>
    <w:rsid w:val="00FD2A65"/>
    <w:rsid w:val="00FD2B0C"/>
    <w:rsid w:val="00FD2B18"/>
    <w:rsid w:val="00FD2E65"/>
    <w:rsid w:val="00FD2F6B"/>
    <w:rsid w:val="00FD3016"/>
    <w:rsid w:val="00FD3100"/>
    <w:rsid w:val="00FD34B0"/>
    <w:rsid w:val="00FD37B6"/>
    <w:rsid w:val="00FD3AE6"/>
    <w:rsid w:val="00FD3C03"/>
    <w:rsid w:val="00FD3C31"/>
    <w:rsid w:val="00FD46D5"/>
    <w:rsid w:val="00FD481A"/>
    <w:rsid w:val="00FD493D"/>
    <w:rsid w:val="00FD4BE5"/>
    <w:rsid w:val="00FD4C20"/>
    <w:rsid w:val="00FD4E8D"/>
    <w:rsid w:val="00FD4EEE"/>
    <w:rsid w:val="00FD4F69"/>
    <w:rsid w:val="00FD51BB"/>
    <w:rsid w:val="00FD52C8"/>
    <w:rsid w:val="00FD569A"/>
    <w:rsid w:val="00FD57F1"/>
    <w:rsid w:val="00FD589E"/>
    <w:rsid w:val="00FD58D7"/>
    <w:rsid w:val="00FD5A26"/>
    <w:rsid w:val="00FD5CAA"/>
    <w:rsid w:val="00FD5F51"/>
    <w:rsid w:val="00FD610B"/>
    <w:rsid w:val="00FD61C0"/>
    <w:rsid w:val="00FD6417"/>
    <w:rsid w:val="00FD64DC"/>
    <w:rsid w:val="00FD6761"/>
    <w:rsid w:val="00FD6C44"/>
    <w:rsid w:val="00FD6C4A"/>
    <w:rsid w:val="00FD6E18"/>
    <w:rsid w:val="00FD6E36"/>
    <w:rsid w:val="00FD6E44"/>
    <w:rsid w:val="00FD735C"/>
    <w:rsid w:val="00FD7366"/>
    <w:rsid w:val="00FD7638"/>
    <w:rsid w:val="00FD7663"/>
    <w:rsid w:val="00FD76B3"/>
    <w:rsid w:val="00FD793B"/>
    <w:rsid w:val="00FD7981"/>
    <w:rsid w:val="00FD79BA"/>
    <w:rsid w:val="00FD7A97"/>
    <w:rsid w:val="00FD7B94"/>
    <w:rsid w:val="00FD7BA6"/>
    <w:rsid w:val="00FD7C15"/>
    <w:rsid w:val="00FD7C51"/>
    <w:rsid w:val="00FD7EAF"/>
    <w:rsid w:val="00FE0158"/>
    <w:rsid w:val="00FE01D4"/>
    <w:rsid w:val="00FE0214"/>
    <w:rsid w:val="00FE0454"/>
    <w:rsid w:val="00FE04AC"/>
    <w:rsid w:val="00FE07B5"/>
    <w:rsid w:val="00FE0960"/>
    <w:rsid w:val="00FE0A76"/>
    <w:rsid w:val="00FE0B8C"/>
    <w:rsid w:val="00FE0C37"/>
    <w:rsid w:val="00FE0E5A"/>
    <w:rsid w:val="00FE0EC4"/>
    <w:rsid w:val="00FE108A"/>
    <w:rsid w:val="00FE1386"/>
    <w:rsid w:val="00FE13A0"/>
    <w:rsid w:val="00FE13C3"/>
    <w:rsid w:val="00FE15B7"/>
    <w:rsid w:val="00FE1DBE"/>
    <w:rsid w:val="00FE20CC"/>
    <w:rsid w:val="00FE20DF"/>
    <w:rsid w:val="00FE2213"/>
    <w:rsid w:val="00FE2218"/>
    <w:rsid w:val="00FE2416"/>
    <w:rsid w:val="00FE2919"/>
    <w:rsid w:val="00FE2AE1"/>
    <w:rsid w:val="00FE2B67"/>
    <w:rsid w:val="00FE2E84"/>
    <w:rsid w:val="00FE3092"/>
    <w:rsid w:val="00FE3138"/>
    <w:rsid w:val="00FE3208"/>
    <w:rsid w:val="00FE323E"/>
    <w:rsid w:val="00FE326D"/>
    <w:rsid w:val="00FE35FC"/>
    <w:rsid w:val="00FE362E"/>
    <w:rsid w:val="00FE381C"/>
    <w:rsid w:val="00FE39F2"/>
    <w:rsid w:val="00FE3AD8"/>
    <w:rsid w:val="00FE3C1E"/>
    <w:rsid w:val="00FE3E61"/>
    <w:rsid w:val="00FE3EE9"/>
    <w:rsid w:val="00FE3FC4"/>
    <w:rsid w:val="00FE41D1"/>
    <w:rsid w:val="00FE425B"/>
    <w:rsid w:val="00FE42CE"/>
    <w:rsid w:val="00FE432E"/>
    <w:rsid w:val="00FE43B9"/>
    <w:rsid w:val="00FE4446"/>
    <w:rsid w:val="00FE448E"/>
    <w:rsid w:val="00FE4566"/>
    <w:rsid w:val="00FE462C"/>
    <w:rsid w:val="00FE4901"/>
    <w:rsid w:val="00FE4A67"/>
    <w:rsid w:val="00FE4BE9"/>
    <w:rsid w:val="00FE4DEC"/>
    <w:rsid w:val="00FE4E5E"/>
    <w:rsid w:val="00FE4E74"/>
    <w:rsid w:val="00FE4E9D"/>
    <w:rsid w:val="00FE4EF3"/>
    <w:rsid w:val="00FE5053"/>
    <w:rsid w:val="00FE50FC"/>
    <w:rsid w:val="00FE51E2"/>
    <w:rsid w:val="00FE5481"/>
    <w:rsid w:val="00FE5821"/>
    <w:rsid w:val="00FE59B4"/>
    <w:rsid w:val="00FE5C16"/>
    <w:rsid w:val="00FE5DF2"/>
    <w:rsid w:val="00FE5FE6"/>
    <w:rsid w:val="00FE6028"/>
    <w:rsid w:val="00FE633B"/>
    <w:rsid w:val="00FE635F"/>
    <w:rsid w:val="00FE644D"/>
    <w:rsid w:val="00FE6450"/>
    <w:rsid w:val="00FE64F1"/>
    <w:rsid w:val="00FE6574"/>
    <w:rsid w:val="00FE67F1"/>
    <w:rsid w:val="00FE6817"/>
    <w:rsid w:val="00FE6A78"/>
    <w:rsid w:val="00FE6B0B"/>
    <w:rsid w:val="00FE6D00"/>
    <w:rsid w:val="00FE7085"/>
    <w:rsid w:val="00FE73E1"/>
    <w:rsid w:val="00FE75FC"/>
    <w:rsid w:val="00FE7892"/>
    <w:rsid w:val="00FE7936"/>
    <w:rsid w:val="00FE7959"/>
    <w:rsid w:val="00FE7A31"/>
    <w:rsid w:val="00FF0010"/>
    <w:rsid w:val="00FF001F"/>
    <w:rsid w:val="00FF0086"/>
    <w:rsid w:val="00FF01DF"/>
    <w:rsid w:val="00FF01E4"/>
    <w:rsid w:val="00FF057C"/>
    <w:rsid w:val="00FF0747"/>
    <w:rsid w:val="00FF074A"/>
    <w:rsid w:val="00FF08A4"/>
    <w:rsid w:val="00FF0927"/>
    <w:rsid w:val="00FF0D3A"/>
    <w:rsid w:val="00FF0D54"/>
    <w:rsid w:val="00FF0FB5"/>
    <w:rsid w:val="00FF0FDC"/>
    <w:rsid w:val="00FF1362"/>
    <w:rsid w:val="00FF151B"/>
    <w:rsid w:val="00FF1616"/>
    <w:rsid w:val="00FF19F2"/>
    <w:rsid w:val="00FF1C0D"/>
    <w:rsid w:val="00FF1C98"/>
    <w:rsid w:val="00FF1EC6"/>
    <w:rsid w:val="00FF20C7"/>
    <w:rsid w:val="00FF241C"/>
    <w:rsid w:val="00FF244D"/>
    <w:rsid w:val="00FF2474"/>
    <w:rsid w:val="00FF2524"/>
    <w:rsid w:val="00FF2643"/>
    <w:rsid w:val="00FF2646"/>
    <w:rsid w:val="00FF26D3"/>
    <w:rsid w:val="00FF28BB"/>
    <w:rsid w:val="00FF2DFF"/>
    <w:rsid w:val="00FF324D"/>
    <w:rsid w:val="00FF340B"/>
    <w:rsid w:val="00FF3663"/>
    <w:rsid w:val="00FF3677"/>
    <w:rsid w:val="00FF3894"/>
    <w:rsid w:val="00FF39D6"/>
    <w:rsid w:val="00FF3AB7"/>
    <w:rsid w:val="00FF3ADA"/>
    <w:rsid w:val="00FF3BBE"/>
    <w:rsid w:val="00FF4234"/>
    <w:rsid w:val="00FF4263"/>
    <w:rsid w:val="00FF4415"/>
    <w:rsid w:val="00FF44AB"/>
    <w:rsid w:val="00FF47A5"/>
    <w:rsid w:val="00FF4910"/>
    <w:rsid w:val="00FF494A"/>
    <w:rsid w:val="00FF4AA4"/>
    <w:rsid w:val="00FF4C96"/>
    <w:rsid w:val="00FF5235"/>
    <w:rsid w:val="00FF5312"/>
    <w:rsid w:val="00FF54E0"/>
    <w:rsid w:val="00FF54F4"/>
    <w:rsid w:val="00FF55B7"/>
    <w:rsid w:val="00FF57D2"/>
    <w:rsid w:val="00FF585C"/>
    <w:rsid w:val="00FF5A64"/>
    <w:rsid w:val="00FF5FB9"/>
    <w:rsid w:val="00FF60B0"/>
    <w:rsid w:val="00FF6124"/>
    <w:rsid w:val="00FF63AA"/>
    <w:rsid w:val="00FF657D"/>
    <w:rsid w:val="00FF65D0"/>
    <w:rsid w:val="00FF6716"/>
    <w:rsid w:val="00FF6802"/>
    <w:rsid w:val="00FF68F4"/>
    <w:rsid w:val="00FF6B11"/>
    <w:rsid w:val="00FF6B4F"/>
    <w:rsid w:val="00FF6CAD"/>
    <w:rsid w:val="00FF6E61"/>
    <w:rsid w:val="00FF7161"/>
    <w:rsid w:val="00FF7441"/>
    <w:rsid w:val="00FF755D"/>
    <w:rsid w:val="00FF7692"/>
    <w:rsid w:val="00FF7A2A"/>
    <w:rsid w:val="00FF7BBA"/>
    <w:rsid w:val="00FF7CF5"/>
    <w:rsid w:val="00FF7DF2"/>
    <w:rsid w:val="00FF7DFC"/>
    <w:rsid w:val="00FF7F4F"/>
    <w:rsid w:val="21C721F3"/>
    <w:rsid w:val="2400B5F6"/>
    <w:rsid w:val="372B9DEC"/>
    <w:rsid w:val="3E3E7121"/>
    <w:rsid w:val="56B1A98F"/>
    <w:rsid w:val="58361622"/>
    <w:rsid w:val="62D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AFA19AFB-1D51-4443-B8EB-4424F0704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2A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5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uiPriority w:val="99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9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18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B51EE"/>
    <w:rPr>
      <w:rFonts w:ascii="Arial" w:hAnsi="Arial"/>
      <w:sz w:val="18"/>
      <w:szCs w:val="22"/>
    </w:rPr>
  </w:style>
  <w:style w:type="character" w:customStyle="1" w:styleId="bcx8">
    <w:name w:val="bcx8"/>
    <w:basedOn w:val="DefaultParagraphFont"/>
    <w:rsid w:val="00BE53E3"/>
  </w:style>
  <w:style w:type="character" w:customStyle="1" w:styleId="scxw194483068">
    <w:name w:val="scxw194483068"/>
    <w:basedOn w:val="DefaultParagraphFont"/>
    <w:rsid w:val="005A04B4"/>
  </w:style>
  <w:style w:type="paragraph" w:customStyle="1" w:styleId="ydpc82f978epreformatted">
    <w:name w:val="ydpc82f978epreformatted"/>
    <w:basedOn w:val="Normal"/>
    <w:rsid w:val="007D2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474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5" ma:contentTypeDescription="Create a new document." ma:contentTypeScope="" ma:versionID="f7dbea0fd1ae4aaaa0f8f2d36759a359">
  <xsd:schema xmlns:xsd="http://www.w3.org/2001/XMLSchema" xmlns:xs="http://www.w3.org/2001/XMLSchema" xmlns:p="http://schemas.microsoft.com/office/2006/metadata/properties" xmlns:ns2="7ed38e77-dc4d-4e77-8159-460feb1a403a" xmlns:ns3="6d4000a0-b162-4fca-ac2c-ce72dff4cd87" xmlns:ns4="9c46a28d-acc8-4027-86ce-a8901ee39950" targetNamespace="http://schemas.microsoft.com/office/2006/metadata/properties" ma:root="true" ma:fieldsID="83e5f0385cb29c0b2ca0221a3856e736" ns2:_="" ns3:_="" ns4:_="">
    <xsd:import namespace="7ed38e77-dc4d-4e77-8159-460feb1a403a"/>
    <xsd:import namespace="6d4000a0-b162-4fca-ac2c-ce72dff4cd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ed38e77-dc4d-4e77-8159-460feb1a40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00A171-26DE-44C9-81E7-86021900D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8534F1-D33E-4E7F-B24E-000F5D372D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ed38e77-dc4d-4e77-8159-460feb1a40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1760</TotalTime>
  <Pages>16</Pages>
  <Words>4447</Words>
  <Characters>17904</Characters>
  <Application>Microsoft Office Word</Application>
  <DocSecurity>0</DocSecurity>
  <Lines>149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22307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Pornarin Jarudech</cp:lastModifiedBy>
  <cp:revision>1157</cp:revision>
  <cp:lastPrinted>2024-05-13T12:29:00Z</cp:lastPrinted>
  <dcterms:created xsi:type="dcterms:W3CDTF">2023-10-31T22:56:00Z</dcterms:created>
  <dcterms:modified xsi:type="dcterms:W3CDTF">2024-05-14T12:39:00Z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  <property fmtid="{D5CDD505-2E9C-101B-9397-08002B2CF9AE}" pid="3" name="MediaServiceImageTags">
    <vt:lpwstr/>
  </property>
</Properties>
</file>