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27A6AD8A" w:rsidR="00DB308D" w:rsidRDefault="00DB308D" w:rsidP="004C2111">
      <w:pPr>
        <w:pStyle w:val="Reference"/>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347050" w:rsidRDefault="00926867" w:rsidP="002368AA">
      <w:pPr>
        <w:pStyle w:val="BodyText"/>
        <w:spacing w:after="0" w:line="360" w:lineRule="auto"/>
        <w:rPr>
          <w:rFonts w:ascii="Arial" w:hAnsi="Arial"/>
          <w:b/>
          <w:bCs/>
          <w:sz w:val="19"/>
          <w:szCs w:val="19"/>
        </w:rPr>
      </w:pPr>
      <w:r w:rsidRPr="00347050">
        <w:rPr>
          <w:rFonts w:ascii="Arial" w:hAnsi="Arial"/>
          <w:b/>
          <w:bCs/>
          <w:sz w:val="19"/>
          <w:szCs w:val="19"/>
        </w:rPr>
        <w:t>To the Board of Director</w:t>
      </w:r>
      <w:r w:rsidR="00075F07" w:rsidRPr="00347050">
        <w:rPr>
          <w:rFonts w:ascii="Arial" w:hAnsi="Arial"/>
          <w:b/>
          <w:bCs/>
          <w:sz w:val="19"/>
          <w:szCs w:val="19"/>
        </w:rPr>
        <w:t>s</w:t>
      </w:r>
      <w:r w:rsidRPr="00347050">
        <w:rPr>
          <w:rFonts w:ascii="Arial" w:hAnsi="Arial"/>
          <w:b/>
          <w:bCs/>
          <w:sz w:val="19"/>
          <w:szCs w:val="19"/>
        </w:rPr>
        <w:t xml:space="preserve"> and the Shareholders of </w:t>
      </w:r>
      <w:r w:rsidR="00EE557D" w:rsidRPr="00347050">
        <w:rPr>
          <w:rFonts w:ascii="Arial" w:hAnsi="Arial"/>
          <w:b/>
          <w:bCs/>
          <w:sz w:val="19"/>
          <w:szCs w:val="19"/>
          <w:lang w:val="en-US" w:bidi="th-TH"/>
        </w:rPr>
        <w:t>TTCL</w:t>
      </w:r>
      <w:r w:rsidRPr="00347050">
        <w:rPr>
          <w:rFonts w:ascii="Arial" w:hAnsi="Arial"/>
          <w:b/>
          <w:bCs/>
          <w:sz w:val="19"/>
          <w:szCs w:val="19"/>
        </w:rPr>
        <w:t xml:space="preserve"> Public Company Limited</w:t>
      </w:r>
    </w:p>
    <w:p w14:paraId="08FB32AE" w14:textId="3E71DA96" w:rsidR="00E32428" w:rsidRPr="00347050" w:rsidRDefault="00E32428" w:rsidP="00812D93">
      <w:pPr>
        <w:pStyle w:val="BodyText"/>
        <w:spacing w:line="360" w:lineRule="auto"/>
        <w:rPr>
          <w:rFonts w:ascii="Arial" w:hAnsi="Arial"/>
          <w:sz w:val="19"/>
          <w:szCs w:val="19"/>
        </w:rPr>
      </w:pPr>
    </w:p>
    <w:p w14:paraId="239F2E84" w14:textId="321C851D" w:rsidR="009D65A6" w:rsidRPr="00347050" w:rsidRDefault="00C936C2" w:rsidP="009D65A6">
      <w:pPr>
        <w:pStyle w:val="BodyText"/>
        <w:spacing w:after="0" w:line="360" w:lineRule="auto"/>
        <w:jc w:val="thaiDistribute"/>
        <w:rPr>
          <w:rFonts w:ascii="Arial" w:hAnsi="Arial"/>
          <w:sz w:val="19"/>
          <w:szCs w:val="19"/>
        </w:rPr>
      </w:pPr>
      <w:r w:rsidRPr="00347050">
        <w:rPr>
          <w:rFonts w:ascii="Arial" w:hAnsi="Arial"/>
          <w:sz w:val="19"/>
          <w:szCs w:val="19"/>
        </w:rPr>
        <w:t>I have reviewed the interim consolidated</w:t>
      </w:r>
      <w:r w:rsidR="00447116">
        <w:rPr>
          <w:rFonts w:ascii="Arial" w:hAnsi="Arial"/>
          <w:sz w:val="19"/>
          <w:szCs w:val="19"/>
        </w:rPr>
        <w:t xml:space="preserve"> and separate</w:t>
      </w:r>
      <w:r w:rsidRPr="00347050">
        <w:rPr>
          <w:rFonts w:ascii="Arial" w:hAnsi="Arial"/>
          <w:sz w:val="19"/>
          <w:szCs w:val="19"/>
        </w:rPr>
        <w:t xml:space="preserve"> financial information of</w:t>
      </w:r>
      <w:r w:rsidR="00546F9A" w:rsidRPr="00347050">
        <w:rPr>
          <w:rFonts w:ascii="Arial" w:hAnsi="Arial"/>
          <w:sz w:val="19"/>
          <w:szCs w:val="19"/>
        </w:rPr>
        <w:t xml:space="preserve"> </w:t>
      </w:r>
      <w:r w:rsidR="00EE557D" w:rsidRPr="00347050">
        <w:rPr>
          <w:rFonts w:ascii="Arial" w:hAnsi="Arial"/>
          <w:sz w:val="19"/>
          <w:szCs w:val="19"/>
        </w:rPr>
        <w:t>TTCL</w:t>
      </w:r>
      <w:r w:rsidR="009D65A6" w:rsidRPr="00347050">
        <w:rPr>
          <w:rFonts w:ascii="Arial" w:hAnsi="Arial"/>
          <w:sz w:val="19"/>
          <w:szCs w:val="19"/>
        </w:rPr>
        <w:t xml:space="preserve"> Public Company Limited and its subsidiar</w:t>
      </w:r>
      <w:r w:rsidR="00546F9A" w:rsidRPr="00347050">
        <w:rPr>
          <w:rFonts w:ascii="Arial" w:hAnsi="Arial"/>
          <w:sz w:val="19"/>
          <w:szCs w:val="19"/>
        </w:rPr>
        <w:t>ies</w:t>
      </w:r>
      <w:r w:rsidR="00447116">
        <w:rPr>
          <w:rFonts w:ascii="Arial" w:hAnsi="Arial"/>
          <w:sz w:val="19"/>
          <w:szCs w:val="19"/>
        </w:rPr>
        <w:t xml:space="preserve"> (The Group).</w:t>
      </w:r>
      <w:r w:rsidR="009D65A6" w:rsidRPr="00347050">
        <w:rPr>
          <w:rFonts w:ascii="Arial" w:hAnsi="Arial"/>
          <w:sz w:val="19"/>
          <w:szCs w:val="19"/>
        </w:rPr>
        <w:t xml:space="preserve"> </w:t>
      </w:r>
      <w:r w:rsidR="00A6605E" w:rsidRPr="00347050">
        <w:rPr>
          <w:rFonts w:ascii="Arial" w:hAnsi="Arial"/>
          <w:sz w:val="19"/>
          <w:szCs w:val="19"/>
        </w:rPr>
        <w:t xml:space="preserve">These comprise the consolidated and separate statements of financial position as </w:t>
      </w:r>
      <w:proofErr w:type="gramStart"/>
      <w:r w:rsidR="00A6605E" w:rsidRPr="00347050">
        <w:rPr>
          <w:rFonts w:ascii="Arial" w:hAnsi="Arial"/>
          <w:sz w:val="19"/>
          <w:szCs w:val="19"/>
        </w:rPr>
        <w:t>at</w:t>
      </w:r>
      <w:proofErr w:type="gramEnd"/>
      <w:r w:rsidR="006B4C9C">
        <w:rPr>
          <w:rFonts w:ascii="Arial" w:hAnsi="Arial"/>
          <w:sz w:val="19"/>
          <w:szCs w:val="19"/>
        </w:rPr>
        <w:t xml:space="preserve"> </w:t>
      </w:r>
      <w:r w:rsidR="00A6605E" w:rsidRPr="00347050">
        <w:rPr>
          <w:rFonts w:ascii="Arial" w:hAnsi="Arial"/>
          <w:sz w:val="19"/>
          <w:szCs w:val="19"/>
        </w:rPr>
        <w:t>31 March 2024</w:t>
      </w:r>
      <w:r w:rsidR="009D65A6" w:rsidRPr="00347050">
        <w:rPr>
          <w:rFonts w:ascii="Arial" w:hAnsi="Arial"/>
          <w:sz w:val="19"/>
          <w:szCs w:val="19"/>
        </w:rPr>
        <w:t xml:space="preserve">, </w:t>
      </w:r>
      <w:r w:rsidR="00373005" w:rsidRPr="00347050">
        <w:rPr>
          <w:rFonts w:ascii="Arial" w:hAnsi="Arial"/>
          <w:sz w:val="19"/>
          <w:szCs w:val="19"/>
        </w:rPr>
        <w:t>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DC96100" w14:textId="402147B4" w:rsidR="009D65A6" w:rsidRPr="00347050" w:rsidRDefault="009D65A6" w:rsidP="009D65A6">
      <w:pPr>
        <w:pStyle w:val="BodyText"/>
        <w:spacing w:after="0" w:line="360" w:lineRule="auto"/>
        <w:jc w:val="thaiDistribute"/>
        <w:rPr>
          <w:rFonts w:ascii="Arial" w:hAnsi="Arial"/>
          <w:sz w:val="19"/>
          <w:szCs w:val="19"/>
        </w:rPr>
      </w:pPr>
    </w:p>
    <w:p w14:paraId="57C89E87" w14:textId="77777777" w:rsidR="00812D93" w:rsidRPr="00347050" w:rsidRDefault="00812D93" w:rsidP="009D65A6">
      <w:pPr>
        <w:pStyle w:val="BodyText"/>
        <w:spacing w:after="0" w:line="360" w:lineRule="auto"/>
        <w:jc w:val="thaiDistribute"/>
        <w:rPr>
          <w:rFonts w:ascii="Arial" w:hAnsi="Arial"/>
          <w:sz w:val="19"/>
          <w:szCs w:val="19"/>
        </w:rPr>
      </w:pPr>
    </w:p>
    <w:p w14:paraId="50F15CC7" w14:textId="77777777" w:rsidR="0086189B" w:rsidRPr="00347050" w:rsidRDefault="0086189B" w:rsidP="0086189B">
      <w:pPr>
        <w:pStyle w:val="BodyText"/>
        <w:spacing w:after="0" w:line="360" w:lineRule="auto"/>
        <w:rPr>
          <w:rFonts w:ascii="Arial" w:hAnsi="Arial"/>
          <w:b/>
          <w:bCs/>
          <w:sz w:val="19"/>
          <w:szCs w:val="19"/>
        </w:rPr>
      </w:pPr>
      <w:r w:rsidRPr="00347050">
        <w:rPr>
          <w:rFonts w:ascii="Arial" w:hAnsi="Arial"/>
          <w:b/>
          <w:bCs/>
          <w:sz w:val="19"/>
          <w:szCs w:val="19"/>
        </w:rPr>
        <w:t>Scope of Review</w:t>
      </w:r>
    </w:p>
    <w:p w14:paraId="56810E3E" w14:textId="77777777" w:rsidR="0086189B" w:rsidRPr="00347050" w:rsidRDefault="0086189B" w:rsidP="00C43221">
      <w:pPr>
        <w:pStyle w:val="BodyText"/>
        <w:spacing w:line="360" w:lineRule="auto"/>
        <w:rPr>
          <w:rFonts w:ascii="Arial" w:hAnsi="Arial"/>
          <w:sz w:val="19"/>
          <w:szCs w:val="19"/>
        </w:rPr>
      </w:pPr>
    </w:p>
    <w:p w14:paraId="5B841DB7" w14:textId="2F4C1F80" w:rsidR="004539C4" w:rsidRPr="00347050" w:rsidRDefault="002164B9" w:rsidP="004539C4">
      <w:pPr>
        <w:pStyle w:val="BodyText"/>
        <w:spacing w:line="360" w:lineRule="auto"/>
        <w:jc w:val="thaiDistribute"/>
        <w:rPr>
          <w:rFonts w:ascii="Arial" w:hAnsi="Arial"/>
          <w:sz w:val="19"/>
          <w:szCs w:val="19"/>
        </w:rPr>
      </w:pPr>
      <w:r w:rsidRPr="00347050">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347050" w:rsidRDefault="0086189B" w:rsidP="002368AA">
      <w:pPr>
        <w:pStyle w:val="BodyText"/>
        <w:spacing w:after="0" w:line="360" w:lineRule="auto"/>
        <w:rPr>
          <w:rFonts w:ascii="Arial" w:hAnsi="Arial"/>
          <w:sz w:val="19"/>
          <w:szCs w:val="19"/>
        </w:rPr>
      </w:pPr>
    </w:p>
    <w:p w14:paraId="74E5849E" w14:textId="77777777" w:rsidR="00E0111C" w:rsidRPr="00347050" w:rsidRDefault="00E0111C">
      <w:pPr>
        <w:spacing w:after="0" w:line="240" w:lineRule="auto"/>
        <w:rPr>
          <w:rFonts w:ascii="Arial" w:hAnsi="Arial"/>
          <w:b/>
          <w:bCs/>
          <w:sz w:val="19"/>
          <w:szCs w:val="19"/>
        </w:rPr>
      </w:pPr>
      <w:r w:rsidRPr="00347050">
        <w:rPr>
          <w:rFonts w:ascii="Arial" w:hAnsi="Arial"/>
          <w:b/>
          <w:bCs/>
          <w:sz w:val="19"/>
          <w:szCs w:val="19"/>
        </w:rPr>
        <w:br w:type="page"/>
      </w:r>
    </w:p>
    <w:p w14:paraId="3762486A" w14:textId="5D468191" w:rsidR="0086189B" w:rsidRPr="00347050" w:rsidRDefault="0086189B" w:rsidP="0086189B">
      <w:pPr>
        <w:spacing w:after="0" w:line="360" w:lineRule="auto"/>
        <w:jc w:val="thaiDistribute"/>
        <w:rPr>
          <w:rFonts w:ascii="Arial" w:hAnsi="Arial"/>
          <w:b/>
          <w:bCs/>
          <w:sz w:val="19"/>
          <w:szCs w:val="19"/>
        </w:rPr>
      </w:pPr>
      <w:r w:rsidRPr="00347050">
        <w:rPr>
          <w:rFonts w:ascii="Arial" w:hAnsi="Arial"/>
          <w:b/>
          <w:bCs/>
          <w:sz w:val="19"/>
          <w:szCs w:val="19"/>
        </w:rPr>
        <w:lastRenderedPageBreak/>
        <w:t>Conclusion</w:t>
      </w:r>
    </w:p>
    <w:p w14:paraId="5080E22C" w14:textId="77777777" w:rsidR="0086189B" w:rsidRPr="00347050" w:rsidRDefault="0086189B" w:rsidP="00C43221">
      <w:pPr>
        <w:spacing w:line="360" w:lineRule="auto"/>
        <w:jc w:val="both"/>
        <w:rPr>
          <w:rFonts w:ascii="Arial" w:hAnsi="Arial"/>
          <w:sz w:val="19"/>
          <w:szCs w:val="19"/>
        </w:rPr>
      </w:pPr>
    </w:p>
    <w:p w14:paraId="4AF765F4" w14:textId="6CF4FC99" w:rsidR="001D77FD" w:rsidRPr="00347050" w:rsidRDefault="008033F1" w:rsidP="001D77FD">
      <w:pPr>
        <w:pStyle w:val="BodyText"/>
        <w:spacing w:line="360" w:lineRule="auto"/>
        <w:jc w:val="thaiDistribute"/>
        <w:rPr>
          <w:rFonts w:ascii="Arial" w:hAnsi="Arial"/>
          <w:sz w:val="19"/>
          <w:szCs w:val="19"/>
        </w:rPr>
      </w:pPr>
      <w:r w:rsidRPr="00347050">
        <w:rPr>
          <w:rFonts w:ascii="Arial" w:hAnsi="Arial"/>
          <w:sz w:val="19"/>
          <w:szCs w:val="19"/>
        </w:rPr>
        <w:t xml:space="preserve">Based on my review, nothing has come to my attention that causes me to believe that the accompanying interim </w:t>
      </w:r>
      <w:proofErr w:type="gramStart"/>
      <w:r w:rsidRPr="00347050">
        <w:rPr>
          <w:rFonts w:ascii="Arial" w:hAnsi="Arial"/>
          <w:sz w:val="19"/>
          <w:szCs w:val="19"/>
        </w:rPr>
        <w:t>consolidated</w:t>
      </w:r>
      <w:proofErr w:type="gramEnd"/>
      <w:r w:rsidRPr="00347050">
        <w:rPr>
          <w:rFonts w:ascii="Arial" w:hAnsi="Arial"/>
          <w:sz w:val="19"/>
          <w:szCs w:val="19"/>
        </w:rPr>
        <w:t xml:space="preserve"> and separate financial information is not prepared, in all material respects, in accordance with Thai Accounting Standard 34, “Interim Financial Reporting”.</w:t>
      </w:r>
    </w:p>
    <w:p w14:paraId="6241F10D" w14:textId="29F5C898" w:rsidR="009B2A0A" w:rsidRPr="00347050" w:rsidRDefault="009B2A0A">
      <w:pPr>
        <w:spacing w:after="0" w:line="240" w:lineRule="auto"/>
        <w:rPr>
          <w:rFonts w:ascii="Arial" w:hAnsi="Arial"/>
          <w:b/>
          <w:bCs/>
          <w:sz w:val="19"/>
          <w:szCs w:val="19"/>
        </w:rPr>
      </w:pPr>
    </w:p>
    <w:p w14:paraId="55019779" w14:textId="77777777" w:rsidR="00EB7298" w:rsidRPr="00347050" w:rsidRDefault="00EB7298" w:rsidP="00DC7818">
      <w:pPr>
        <w:pStyle w:val="BodyText"/>
        <w:spacing w:after="0" w:line="360" w:lineRule="auto"/>
        <w:jc w:val="thaiDistribute"/>
        <w:rPr>
          <w:rFonts w:ascii="Arial" w:hAnsi="Arial"/>
          <w:sz w:val="19"/>
          <w:szCs w:val="19"/>
        </w:rPr>
      </w:pPr>
    </w:p>
    <w:p w14:paraId="36695686" w14:textId="3BB50B2C" w:rsidR="00006E26" w:rsidRPr="00347050" w:rsidRDefault="00006E26" w:rsidP="00006E26">
      <w:pPr>
        <w:pStyle w:val="BodyText"/>
        <w:spacing w:after="0" w:line="360" w:lineRule="auto"/>
        <w:jc w:val="thaiDistribute"/>
        <w:rPr>
          <w:rFonts w:ascii="Arial" w:hAnsi="Arial"/>
          <w:sz w:val="19"/>
          <w:szCs w:val="19"/>
        </w:rPr>
      </w:pPr>
    </w:p>
    <w:p w14:paraId="2B7A5913" w14:textId="77777777" w:rsidR="00485E85" w:rsidRPr="00347050" w:rsidRDefault="00485E85" w:rsidP="00006E26">
      <w:pPr>
        <w:pStyle w:val="BodyText"/>
        <w:spacing w:after="0" w:line="360" w:lineRule="auto"/>
        <w:jc w:val="thaiDistribute"/>
        <w:rPr>
          <w:rFonts w:ascii="Arial" w:hAnsi="Arial"/>
          <w:sz w:val="19"/>
          <w:szCs w:val="19"/>
        </w:rPr>
      </w:pPr>
    </w:p>
    <w:p w14:paraId="29B41873" w14:textId="7C7A1A17" w:rsidR="00DC7818" w:rsidRPr="00347050" w:rsidRDefault="00DC7818" w:rsidP="00DC7818">
      <w:pPr>
        <w:pStyle w:val="BodyText"/>
        <w:spacing w:after="0" w:line="360" w:lineRule="auto"/>
        <w:rPr>
          <w:rFonts w:ascii="Arial" w:hAnsi="Arial"/>
          <w:b/>
          <w:bCs/>
          <w:sz w:val="19"/>
          <w:szCs w:val="19"/>
        </w:rPr>
      </w:pPr>
      <w:r w:rsidRPr="00347050">
        <w:rPr>
          <w:rFonts w:ascii="Arial" w:hAnsi="Arial"/>
          <w:b/>
          <w:bCs/>
          <w:sz w:val="19"/>
          <w:szCs w:val="19"/>
        </w:rPr>
        <w:t>Luxsamee Deetrakulwattanapol</w:t>
      </w:r>
    </w:p>
    <w:p w14:paraId="7D1AB0D7" w14:textId="77777777" w:rsidR="00DC7818" w:rsidRPr="00347050" w:rsidRDefault="00DC7818" w:rsidP="00DC7818">
      <w:pPr>
        <w:pStyle w:val="BodyText"/>
        <w:spacing w:after="0" w:line="360" w:lineRule="auto"/>
        <w:rPr>
          <w:rFonts w:ascii="Arial" w:hAnsi="Arial"/>
          <w:sz w:val="19"/>
          <w:szCs w:val="19"/>
        </w:rPr>
      </w:pPr>
      <w:r w:rsidRPr="00347050">
        <w:rPr>
          <w:rFonts w:ascii="Arial" w:hAnsi="Arial"/>
          <w:sz w:val="19"/>
          <w:szCs w:val="19"/>
        </w:rPr>
        <w:t>Certified Public Accountant</w:t>
      </w:r>
    </w:p>
    <w:p w14:paraId="03FF29BC" w14:textId="77777777" w:rsidR="00DC7818" w:rsidRPr="00347050" w:rsidRDefault="00DC7818" w:rsidP="00DC7818">
      <w:pPr>
        <w:pStyle w:val="BodyText"/>
        <w:spacing w:after="0" w:line="360" w:lineRule="auto"/>
        <w:rPr>
          <w:rFonts w:ascii="Arial" w:hAnsi="Arial"/>
          <w:sz w:val="19"/>
          <w:szCs w:val="19"/>
        </w:rPr>
      </w:pPr>
      <w:r w:rsidRPr="00347050">
        <w:rPr>
          <w:rFonts w:ascii="Arial" w:hAnsi="Arial"/>
          <w:sz w:val="19"/>
          <w:szCs w:val="19"/>
        </w:rPr>
        <w:t>Registration No. 9056</w:t>
      </w:r>
    </w:p>
    <w:p w14:paraId="6EF0CE10" w14:textId="77777777" w:rsidR="00DC7818" w:rsidRPr="00347050" w:rsidRDefault="00DC7818" w:rsidP="00DC7818">
      <w:pPr>
        <w:pStyle w:val="BodyText"/>
        <w:spacing w:after="0" w:line="360" w:lineRule="auto"/>
        <w:rPr>
          <w:rFonts w:ascii="Arial" w:hAnsi="Arial"/>
          <w:sz w:val="19"/>
          <w:szCs w:val="19"/>
        </w:rPr>
      </w:pPr>
    </w:p>
    <w:p w14:paraId="271E2191" w14:textId="77777777" w:rsidR="00DC7818" w:rsidRPr="00347050" w:rsidRDefault="00DC7818" w:rsidP="00DC7818">
      <w:pPr>
        <w:pStyle w:val="BodyText"/>
        <w:spacing w:after="0" w:line="360" w:lineRule="auto"/>
        <w:rPr>
          <w:rFonts w:ascii="Arial" w:hAnsi="Arial"/>
          <w:sz w:val="19"/>
          <w:szCs w:val="19"/>
        </w:rPr>
      </w:pPr>
      <w:r w:rsidRPr="00347050">
        <w:rPr>
          <w:rFonts w:ascii="Arial" w:hAnsi="Arial"/>
          <w:sz w:val="19"/>
          <w:szCs w:val="19"/>
        </w:rPr>
        <w:t>Grant Thornton Limited</w:t>
      </w:r>
    </w:p>
    <w:p w14:paraId="362A24A4" w14:textId="49FA84ED" w:rsidR="00C10298" w:rsidRPr="00347050" w:rsidRDefault="00DC7818" w:rsidP="00DC7818">
      <w:pPr>
        <w:spacing w:after="0" w:line="360" w:lineRule="auto"/>
        <w:rPr>
          <w:rFonts w:ascii="Arial" w:hAnsi="Arial"/>
          <w:sz w:val="19"/>
          <w:szCs w:val="19"/>
          <w:cs/>
          <w:lang w:bidi="th-TH"/>
        </w:rPr>
      </w:pPr>
      <w:r w:rsidRPr="00347050">
        <w:rPr>
          <w:rFonts w:ascii="Arial" w:hAnsi="Arial"/>
          <w:sz w:val="19"/>
          <w:szCs w:val="19"/>
        </w:rPr>
        <w:t>Bangkok</w:t>
      </w:r>
    </w:p>
    <w:p w14:paraId="5EE5BB16" w14:textId="0AAD1022" w:rsidR="00D15EA5" w:rsidRPr="00347050" w:rsidRDefault="00347050" w:rsidP="00D15EA5">
      <w:pPr>
        <w:pStyle w:val="BodyText"/>
        <w:rPr>
          <w:sz w:val="19"/>
          <w:szCs w:val="19"/>
          <w:u w:val="single"/>
        </w:rPr>
      </w:pPr>
      <w:r w:rsidRPr="005655CC">
        <w:rPr>
          <w:rFonts w:cstheme="minorBidi"/>
          <w:sz w:val="19"/>
          <w:szCs w:val="24"/>
          <w:lang w:val="en-US" w:bidi="th-TH"/>
        </w:rPr>
        <w:t>15</w:t>
      </w:r>
      <w:r w:rsidR="00476A47" w:rsidRPr="005655CC">
        <w:rPr>
          <w:sz w:val="19"/>
          <w:szCs w:val="19"/>
        </w:rPr>
        <w:t xml:space="preserve"> May 2024</w:t>
      </w:r>
    </w:p>
    <w:sectPr w:rsidR="00D15EA5" w:rsidRPr="00347050" w:rsidSect="005A7AB9">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8E4D2" w14:textId="77777777" w:rsidR="00E31FA3" w:rsidRDefault="00E31FA3">
      <w:r>
        <w:separator/>
      </w:r>
    </w:p>
  </w:endnote>
  <w:endnote w:type="continuationSeparator" w:id="0">
    <w:p w14:paraId="1B06D821" w14:textId="77777777" w:rsidR="00E31FA3" w:rsidRDefault="00E31FA3">
      <w:r>
        <w:continuationSeparator/>
      </w:r>
    </w:p>
  </w:endnote>
  <w:endnote w:type="continuationNotice" w:id="1">
    <w:p w14:paraId="7EEE181A" w14:textId="77777777" w:rsidR="00E31FA3" w:rsidRDefault="00E31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BE4B2" w14:textId="77777777" w:rsidR="00E31FA3" w:rsidRDefault="00E31FA3">
      <w:bookmarkStart w:id="0" w:name="_Hlk482348182"/>
      <w:bookmarkEnd w:id="0"/>
      <w:r>
        <w:separator/>
      </w:r>
    </w:p>
  </w:footnote>
  <w:footnote w:type="continuationSeparator" w:id="0">
    <w:p w14:paraId="1D3E5D62" w14:textId="77777777" w:rsidR="00E31FA3" w:rsidRDefault="00E31FA3">
      <w:r>
        <w:continuationSeparator/>
      </w:r>
    </w:p>
  </w:footnote>
  <w:footnote w:type="continuationNotice" w:id="1">
    <w:p w14:paraId="6829AEE0" w14:textId="77777777" w:rsidR="00E31FA3" w:rsidRDefault="00E31F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5C30C8AD"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07420C" w:rsidRDefault="0007420C" w:rsidP="00D15EA5">
    <w:pPr>
      <w:pStyle w:val="Header"/>
      <w:tabs>
        <w:tab w:val="clear" w:pos="8562"/>
        <w:tab w:val="left" w:pos="5328"/>
      </w:tabs>
      <w:spacing w:after="1418"/>
    </w:pPr>
  </w:p>
  <w:p w14:paraId="2CDF52D1" w14:textId="1E55ABCD"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F81181">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319F66F2"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276B6"/>
    <w:rsid w:val="00027DE7"/>
    <w:rsid w:val="0003023B"/>
    <w:rsid w:val="00031D17"/>
    <w:rsid w:val="00043824"/>
    <w:rsid w:val="00044ACE"/>
    <w:rsid w:val="0004550E"/>
    <w:rsid w:val="00052614"/>
    <w:rsid w:val="000561C7"/>
    <w:rsid w:val="00057CB4"/>
    <w:rsid w:val="000605E9"/>
    <w:rsid w:val="0006313A"/>
    <w:rsid w:val="000723F7"/>
    <w:rsid w:val="0007420C"/>
    <w:rsid w:val="00074485"/>
    <w:rsid w:val="00075F07"/>
    <w:rsid w:val="000828F1"/>
    <w:rsid w:val="00082F59"/>
    <w:rsid w:val="00083D06"/>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75BE"/>
    <w:rsid w:val="00112B69"/>
    <w:rsid w:val="001151DF"/>
    <w:rsid w:val="001179AA"/>
    <w:rsid w:val="001316D3"/>
    <w:rsid w:val="0013485A"/>
    <w:rsid w:val="001421C2"/>
    <w:rsid w:val="001422CE"/>
    <w:rsid w:val="00154C01"/>
    <w:rsid w:val="001554CD"/>
    <w:rsid w:val="00155A91"/>
    <w:rsid w:val="001613E2"/>
    <w:rsid w:val="0016459D"/>
    <w:rsid w:val="00167017"/>
    <w:rsid w:val="001808B5"/>
    <w:rsid w:val="00183AEE"/>
    <w:rsid w:val="0018585A"/>
    <w:rsid w:val="00185A7F"/>
    <w:rsid w:val="00191511"/>
    <w:rsid w:val="0019210D"/>
    <w:rsid w:val="001967C7"/>
    <w:rsid w:val="001A3BFB"/>
    <w:rsid w:val="001A3C20"/>
    <w:rsid w:val="001A741C"/>
    <w:rsid w:val="001B198C"/>
    <w:rsid w:val="001B2973"/>
    <w:rsid w:val="001B7388"/>
    <w:rsid w:val="001C1E80"/>
    <w:rsid w:val="001D209D"/>
    <w:rsid w:val="001D2302"/>
    <w:rsid w:val="001D77FD"/>
    <w:rsid w:val="001D7BB3"/>
    <w:rsid w:val="001E12A6"/>
    <w:rsid w:val="001E498F"/>
    <w:rsid w:val="001F502E"/>
    <w:rsid w:val="001F7290"/>
    <w:rsid w:val="00202090"/>
    <w:rsid w:val="002164B9"/>
    <w:rsid w:val="0022163F"/>
    <w:rsid w:val="0022452B"/>
    <w:rsid w:val="0022518C"/>
    <w:rsid w:val="00226123"/>
    <w:rsid w:val="002368AA"/>
    <w:rsid w:val="002377D0"/>
    <w:rsid w:val="00237A7E"/>
    <w:rsid w:val="00241F16"/>
    <w:rsid w:val="00247969"/>
    <w:rsid w:val="002515BC"/>
    <w:rsid w:val="0026182A"/>
    <w:rsid w:val="00265555"/>
    <w:rsid w:val="002749F4"/>
    <w:rsid w:val="00276C62"/>
    <w:rsid w:val="00277EBE"/>
    <w:rsid w:val="002800FD"/>
    <w:rsid w:val="002827CF"/>
    <w:rsid w:val="002838FB"/>
    <w:rsid w:val="00285249"/>
    <w:rsid w:val="002915ED"/>
    <w:rsid w:val="00295892"/>
    <w:rsid w:val="002A23F2"/>
    <w:rsid w:val="002A252E"/>
    <w:rsid w:val="002A347B"/>
    <w:rsid w:val="002B0C5C"/>
    <w:rsid w:val="002C623D"/>
    <w:rsid w:val="002D4F10"/>
    <w:rsid w:val="002D5A0F"/>
    <w:rsid w:val="002D6E25"/>
    <w:rsid w:val="002E02F4"/>
    <w:rsid w:val="002E71E2"/>
    <w:rsid w:val="002E7F1E"/>
    <w:rsid w:val="002F2DEB"/>
    <w:rsid w:val="002F3903"/>
    <w:rsid w:val="002F4A52"/>
    <w:rsid w:val="002F6D2C"/>
    <w:rsid w:val="002F7D90"/>
    <w:rsid w:val="0030026A"/>
    <w:rsid w:val="003017EF"/>
    <w:rsid w:val="00305173"/>
    <w:rsid w:val="00321A76"/>
    <w:rsid w:val="0032758F"/>
    <w:rsid w:val="00327B79"/>
    <w:rsid w:val="00327E2F"/>
    <w:rsid w:val="003318EA"/>
    <w:rsid w:val="003322E7"/>
    <w:rsid w:val="00335E5B"/>
    <w:rsid w:val="00336E39"/>
    <w:rsid w:val="00342038"/>
    <w:rsid w:val="00344559"/>
    <w:rsid w:val="00347050"/>
    <w:rsid w:val="00354F5D"/>
    <w:rsid w:val="00356CD0"/>
    <w:rsid w:val="00361AB5"/>
    <w:rsid w:val="00365ECE"/>
    <w:rsid w:val="00373005"/>
    <w:rsid w:val="003744DA"/>
    <w:rsid w:val="0038141D"/>
    <w:rsid w:val="00384904"/>
    <w:rsid w:val="00387A52"/>
    <w:rsid w:val="00396DFE"/>
    <w:rsid w:val="003978B3"/>
    <w:rsid w:val="003A31B7"/>
    <w:rsid w:val="003B4CCD"/>
    <w:rsid w:val="003B4DED"/>
    <w:rsid w:val="003C12C5"/>
    <w:rsid w:val="003C27EF"/>
    <w:rsid w:val="003C32E9"/>
    <w:rsid w:val="003C3898"/>
    <w:rsid w:val="003C7E88"/>
    <w:rsid w:val="003D2605"/>
    <w:rsid w:val="003D64D6"/>
    <w:rsid w:val="003E034A"/>
    <w:rsid w:val="003E3E21"/>
    <w:rsid w:val="003F40BE"/>
    <w:rsid w:val="00416281"/>
    <w:rsid w:val="00416871"/>
    <w:rsid w:val="00422353"/>
    <w:rsid w:val="00426915"/>
    <w:rsid w:val="00433F63"/>
    <w:rsid w:val="00435788"/>
    <w:rsid w:val="004359E6"/>
    <w:rsid w:val="00437D56"/>
    <w:rsid w:val="00443CE3"/>
    <w:rsid w:val="00447116"/>
    <w:rsid w:val="00452E7B"/>
    <w:rsid w:val="004539C4"/>
    <w:rsid w:val="004546FA"/>
    <w:rsid w:val="00476A47"/>
    <w:rsid w:val="00481FE7"/>
    <w:rsid w:val="0048347F"/>
    <w:rsid w:val="00483D74"/>
    <w:rsid w:val="0048532C"/>
    <w:rsid w:val="00485E85"/>
    <w:rsid w:val="0049103F"/>
    <w:rsid w:val="004A0DFE"/>
    <w:rsid w:val="004A3C62"/>
    <w:rsid w:val="004A6579"/>
    <w:rsid w:val="004B73BE"/>
    <w:rsid w:val="004C0971"/>
    <w:rsid w:val="004C0C25"/>
    <w:rsid w:val="004C2111"/>
    <w:rsid w:val="004C284B"/>
    <w:rsid w:val="004C732E"/>
    <w:rsid w:val="004D0882"/>
    <w:rsid w:val="004D1F57"/>
    <w:rsid w:val="004D20AE"/>
    <w:rsid w:val="004D3578"/>
    <w:rsid w:val="004D5CA2"/>
    <w:rsid w:val="004F1A16"/>
    <w:rsid w:val="004F207F"/>
    <w:rsid w:val="004F5D91"/>
    <w:rsid w:val="004F77C6"/>
    <w:rsid w:val="005070FA"/>
    <w:rsid w:val="005152D7"/>
    <w:rsid w:val="0051574B"/>
    <w:rsid w:val="0052186A"/>
    <w:rsid w:val="005321DA"/>
    <w:rsid w:val="00535092"/>
    <w:rsid w:val="00542E2A"/>
    <w:rsid w:val="00546F9A"/>
    <w:rsid w:val="00547541"/>
    <w:rsid w:val="00551365"/>
    <w:rsid w:val="00551D42"/>
    <w:rsid w:val="005520AB"/>
    <w:rsid w:val="005613C9"/>
    <w:rsid w:val="00561EFE"/>
    <w:rsid w:val="005627FF"/>
    <w:rsid w:val="005655CC"/>
    <w:rsid w:val="005760E1"/>
    <w:rsid w:val="00577D61"/>
    <w:rsid w:val="0058148A"/>
    <w:rsid w:val="005822AC"/>
    <w:rsid w:val="005844C7"/>
    <w:rsid w:val="00597FD6"/>
    <w:rsid w:val="005A66D8"/>
    <w:rsid w:val="005A7AB9"/>
    <w:rsid w:val="005B405A"/>
    <w:rsid w:val="005B61A8"/>
    <w:rsid w:val="005C2CCB"/>
    <w:rsid w:val="005C6479"/>
    <w:rsid w:val="005C69FD"/>
    <w:rsid w:val="005D45A3"/>
    <w:rsid w:val="005D7025"/>
    <w:rsid w:val="005E2D67"/>
    <w:rsid w:val="005E5578"/>
    <w:rsid w:val="005E5818"/>
    <w:rsid w:val="005E690E"/>
    <w:rsid w:val="005F4D62"/>
    <w:rsid w:val="006028CD"/>
    <w:rsid w:val="00605258"/>
    <w:rsid w:val="00610ED7"/>
    <w:rsid w:val="00610F6D"/>
    <w:rsid w:val="00620CE3"/>
    <w:rsid w:val="00621086"/>
    <w:rsid w:val="0062286C"/>
    <w:rsid w:val="006307EA"/>
    <w:rsid w:val="00633F16"/>
    <w:rsid w:val="006365A1"/>
    <w:rsid w:val="00636AA2"/>
    <w:rsid w:val="00645AB7"/>
    <w:rsid w:val="0065083A"/>
    <w:rsid w:val="00655B12"/>
    <w:rsid w:val="00656129"/>
    <w:rsid w:val="00664E69"/>
    <w:rsid w:val="0066523E"/>
    <w:rsid w:val="00666764"/>
    <w:rsid w:val="0066694B"/>
    <w:rsid w:val="00667DB6"/>
    <w:rsid w:val="006771E8"/>
    <w:rsid w:val="00677C01"/>
    <w:rsid w:val="006807CC"/>
    <w:rsid w:val="00683CC7"/>
    <w:rsid w:val="00692CA5"/>
    <w:rsid w:val="006932D7"/>
    <w:rsid w:val="006A1A65"/>
    <w:rsid w:val="006A5E6D"/>
    <w:rsid w:val="006B06A2"/>
    <w:rsid w:val="006B4C9C"/>
    <w:rsid w:val="006B52B9"/>
    <w:rsid w:val="006C3D37"/>
    <w:rsid w:val="006C626B"/>
    <w:rsid w:val="006C6376"/>
    <w:rsid w:val="006D0D86"/>
    <w:rsid w:val="006D6FF5"/>
    <w:rsid w:val="006E1276"/>
    <w:rsid w:val="006E28FC"/>
    <w:rsid w:val="006E424D"/>
    <w:rsid w:val="006F1B19"/>
    <w:rsid w:val="006F29ED"/>
    <w:rsid w:val="006F4F77"/>
    <w:rsid w:val="006F6165"/>
    <w:rsid w:val="007002BE"/>
    <w:rsid w:val="0070147C"/>
    <w:rsid w:val="007077CD"/>
    <w:rsid w:val="00714FD6"/>
    <w:rsid w:val="0072254C"/>
    <w:rsid w:val="007265F7"/>
    <w:rsid w:val="00730B6E"/>
    <w:rsid w:val="0073152F"/>
    <w:rsid w:val="00731894"/>
    <w:rsid w:val="00733290"/>
    <w:rsid w:val="00746796"/>
    <w:rsid w:val="00746D91"/>
    <w:rsid w:val="007508C7"/>
    <w:rsid w:val="00752B95"/>
    <w:rsid w:val="0075598A"/>
    <w:rsid w:val="0076009F"/>
    <w:rsid w:val="00761813"/>
    <w:rsid w:val="00767CF6"/>
    <w:rsid w:val="00771B85"/>
    <w:rsid w:val="00775DA6"/>
    <w:rsid w:val="00777CE7"/>
    <w:rsid w:val="0078170A"/>
    <w:rsid w:val="00790956"/>
    <w:rsid w:val="0079502D"/>
    <w:rsid w:val="00795FE8"/>
    <w:rsid w:val="007A0755"/>
    <w:rsid w:val="007A255E"/>
    <w:rsid w:val="007A31D9"/>
    <w:rsid w:val="007A3D38"/>
    <w:rsid w:val="007A7215"/>
    <w:rsid w:val="007A74F9"/>
    <w:rsid w:val="007D41A1"/>
    <w:rsid w:val="007D4D84"/>
    <w:rsid w:val="007E44C3"/>
    <w:rsid w:val="007E7192"/>
    <w:rsid w:val="00800C9E"/>
    <w:rsid w:val="008033D0"/>
    <w:rsid w:val="008033F1"/>
    <w:rsid w:val="00803FB6"/>
    <w:rsid w:val="00804DAA"/>
    <w:rsid w:val="008059EF"/>
    <w:rsid w:val="008128F7"/>
    <w:rsid w:val="00812938"/>
    <w:rsid w:val="00812D93"/>
    <w:rsid w:val="00815698"/>
    <w:rsid w:val="00820F30"/>
    <w:rsid w:val="00827B71"/>
    <w:rsid w:val="00830DAC"/>
    <w:rsid w:val="0083134C"/>
    <w:rsid w:val="00831C50"/>
    <w:rsid w:val="00832F51"/>
    <w:rsid w:val="00843100"/>
    <w:rsid w:val="00847054"/>
    <w:rsid w:val="00850F25"/>
    <w:rsid w:val="008534AA"/>
    <w:rsid w:val="00860FF0"/>
    <w:rsid w:val="0086189B"/>
    <w:rsid w:val="008679E9"/>
    <w:rsid w:val="00871331"/>
    <w:rsid w:val="008719C2"/>
    <w:rsid w:val="008723F1"/>
    <w:rsid w:val="008762D6"/>
    <w:rsid w:val="00884FF7"/>
    <w:rsid w:val="00885287"/>
    <w:rsid w:val="00887357"/>
    <w:rsid w:val="00894ACE"/>
    <w:rsid w:val="008965EA"/>
    <w:rsid w:val="008A1FF2"/>
    <w:rsid w:val="008A4140"/>
    <w:rsid w:val="008B19D9"/>
    <w:rsid w:val="008B1FD3"/>
    <w:rsid w:val="008B204B"/>
    <w:rsid w:val="008B3152"/>
    <w:rsid w:val="008C49AE"/>
    <w:rsid w:val="008C59F7"/>
    <w:rsid w:val="008D4145"/>
    <w:rsid w:val="008E51B9"/>
    <w:rsid w:val="008E6C91"/>
    <w:rsid w:val="008E7687"/>
    <w:rsid w:val="008E7AFC"/>
    <w:rsid w:val="008F0E3C"/>
    <w:rsid w:val="008F11FA"/>
    <w:rsid w:val="008F33AE"/>
    <w:rsid w:val="008F4ACA"/>
    <w:rsid w:val="008F6BF3"/>
    <w:rsid w:val="009056BB"/>
    <w:rsid w:val="009060A0"/>
    <w:rsid w:val="00912F98"/>
    <w:rsid w:val="00917FBB"/>
    <w:rsid w:val="009219CA"/>
    <w:rsid w:val="009223D3"/>
    <w:rsid w:val="00926867"/>
    <w:rsid w:val="00931D7A"/>
    <w:rsid w:val="00935D8D"/>
    <w:rsid w:val="00942FE8"/>
    <w:rsid w:val="009554ED"/>
    <w:rsid w:val="00957E70"/>
    <w:rsid w:val="00962D2F"/>
    <w:rsid w:val="00970DAB"/>
    <w:rsid w:val="00972FF6"/>
    <w:rsid w:val="0097321D"/>
    <w:rsid w:val="00992531"/>
    <w:rsid w:val="00995CD5"/>
    <w:rsid w:val="009966CB"/>
    <w:rsid w:val="009A1787"/>
    <w:rsid w:val="009A4F5A"/>
    <w:rsid w:val="009B1F44"/>
    <w:rsid w:val="009B2870"/>
    <w:rsid w:val="009B2A0A"/>
    <w:rsid w:val="009B4573"/>
    <w:rsid w:val="009B7037"/>
    <w:rsid w:val="009C002A"/>
    <w:rsid w:val="009C0DBC"/>
    <w:rsid w:val="009C74BE"/>
    <w:rsid w:val="009C795A"/>
    <w:rsid w:val="009D65A6"/>
    <w:rsid w:val="009E278C"/>
    <w:rsid w:val="009F6EDC"/>
    <w:rsid w:val="00A02A9B"/>
    <w:rsid w:val="00A035CE"/>
    <w:rsid w:val="00A0537F"/>
    <w:rsid w:val="00A0602E"/>
    <w:rsid w:val="00A06C1F"/>
    <w:rsid w:val="00A07FFA"/>
    <w:rsid w:val="00A11FB4"/>
    <w:rsid w:val="00A1550B"/>
    <w:rsid w:val="00A20D3D"/>
    <w:rsid w:val="00A35782"/>
    <w:rsid w:val="00A35E01"/>
    <w:rsid w:val="00A362F9"/>
    <w:rsid w:val="00A42289"/>
    <w:rsid w:val="00A43EE6"/>
    <w:rsid w:val="00A55352"/>
    <w:rsid w:val="00A561CC"/>
    <w:rsid w:val="00A60602"/>
    <w:rsid w:val="00A60F49"/>
    <w:rsid w:val="00A61E15"/>
    <w:rsid w:val="00A62910"/>
    <w:rsid w:val="00A6605E"/>
    <w:rsid w:val="00A66F91"/>
    <w:rsid w:val="00A70229"/>
    <w:rsid w:val="00A71E33"/>
    <w:rsid w:val="00A750C9"/>
    <w:rsid w:val="00A918D1"/>
    <w:rsid w:val="00A93A9A"/>
    <w:rsid w:val="00A974F0"/>
    <w:rsid w:val="00AA1C6E"/>
    <w:rsid w:val="00AA5C16"/>
    <w:rsid w:val="00AA5DAF"/>
    <w:rsid w:val="00AB4692"/>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5EE8"/>
    <w:rsid w:val="00B56E6C"/>
    <w:rsid w:val="00B63D0E"/>
    <w:rsid w:val="00B647BC"/>
    <w:rsid w:val="00B67125"/>
    <w:rsid w:val="00B83039"/>
    <w:rsid w:val="00B91171"/>
    <w:rsid w:val="00BA2743"/>
    <w:rsid w:val="00BA38DA"/>
    <w:rsid w:val="00BA5B00"/>
    <w:rsid w:val="00BB1A07"/>
    <w:rsid w:val="00BB33A1"/>
    <w:rsid w:val="00BB6DAD"/>
    <w:rsid w:val="00BB7346"/>
    <w:rsid w:val="00BC1555"/>
    <w:rsid w:val="00BC60A9"/>
    <w:rsid w:val="00BC7F39"/>
    <w:rsid w:val="00BD14BD"/>
    <w:rsid w:val="00BD2D05"/>
    <w:rsid w:val="00BE0C8A"/>
    <w:rsid w:val="00BE334D"/>
    <w:rsid w:val="00BE4988"/>
    <w:rsid w:val="00BF1C24"/>
    <w:rsid w:val="00BF5E73"/>
    <w:rsid w:val="00C04010"/>
    <w:rsid w:val="00C06939"/>
    <w:rsid w:val="00C10298"/>
    <w:rsid w:val="00C10B42"/>
    <w:rsid w:val="00C12796"/>
    <w:rsid w:val="00C142C6"/>
    <w:rsid w:val="00C21942"/>
    <w:rsid w:val="00C21E3B"/>
    <w:rsid w:val="00C3572B"/>
    <w:rsid w:val="00C35800"/>
    <w:rsid w:val="00C35B1A"/>
    <w:rsid w:val="00C40AC6"/>
    <w:rsid w:val="00C41C7D"/>
    <w:rsid w:val="00C43221"/>
    <w:rsid w:val="00C460C3"/>
    <w:rsid w:val="00C47B16"/>
    <w:rsid w:val="00C50CFF"/>
    <w:rsid w:val="00C63023"/>
    <w:rsid w:val="00C63743"/>
    <w:rsid w:val="00C76C6C"/>
    <w:rsid w:val="00C804DE"/>
    <w:rsid w:val="00C80EC5"/>
    <w:rsid w:val="00C86BB9"/>
    <w:rsid w:val="00C8772C"/>
    <w:rsid w:val="00C936C2"/>
    <w:rsid w:val="00C94D6D"/>
    <w:rsid w:val="00C95DBE"/>
    <w:rsid w:val="00CA43FD"/>
    <w:rsid w:val="00CB18EB"/>
    <w:rsid w:val="00CB441E"/>
    <w:rsid w:val="00CC557B"/>
    <w:rsid w:val="00CC5FCC"/>
    <w:rsid w:val="00CC72E9"/>
    <w:rsid w:val="00CC73A2"/>
    <w:rsid w:val="00CD25C2"/>
    <w:rsid w:val="00CD537E"/>
    <w:rsid w:val="00CE24E5"/>
    <w:rsid w:val="00CE41DB"/>
    <w:rsid w:val="00CE4D96"/>
    <w:rsid w:val="00CF0009"/>
    <w:rsid w:val="00D078C4"/>
    <w:rsid w:val="00D1564F"/>
    <w:rsid w:val="00D15EA5"/>
    <w:rsid w:val="00D166E9"/>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26AF3"/>
    <w:rsid w:val="00E276E0"/>
    <w:rsid w:val="00E314EA"/>
    <w:rsid w:val="00E31982"/>
    <w:rsid w:val="00E31FA3"/>
    <w:rsid w:val="00E32428"/>
    <w:rsid w:val="00E33C6C"/>
    <w:rsid w:val="00E33FDA"/>
    <w:rsid w:val="00E3550F"/>
    <w:rsid w:val="00E406D5"/>
    <w:rsid w:val="00E42EAF"/>
    <w:rsid w:val="00E56701"/>
    <w:rsid w:val="00E61306"/>
    <w:rsid w:val="00E625A5"/>
    <w:rsid w:val="00E62754"/>
    <w:rsid w:val="00E64626"/>
    <w:rsid w:val="00E64D2D"/>
    <w:rsid w:val="00E6595E"/>
    <w:rsid w:val="00E6607B"/>
    <w:rsid w:val="00E753A3"/>
    <w:rsid w:val="00E85D50"/>
    <w:rsid w:val="00E86B53"/>
    <w:rsid w:val="00E9110B"/>
    <w:rsid w:val="00E925B5"/>
    <w:rsid w:val="00E936EC"/>
    <w:rsid w:val="00EA2B6F"/>
    <w:rsid w:val="00EA5B04"/>
    <w:rsid w:val="00EB3478"/>
    <w:rsid w:val="00EB4B39"/>
    <w:rsid w:val="00EB6C53"/>
    <w:rsid w:val="00EB6FE3"/>
    <w:rsid w:val="00EB7298"/>
    <w:rsid w:val="00EC7B66"/>
    <w:rsid w:val="00EE0F65"/>
    <w:rsid w:val="00EE1059"/>
    <w:rsid w:val="00EE1E78"/>
    <w:rsid w:val="00EE557D"/>
    <w:rsid w:val="00EE613C"/>
    <w:rsid w:val="00F01557"/>
    <w:rsid w:val="00F16194"/>
    <w:rsid w:val="00F246A1"/>
    <w:rsid w:val="00F31408"/>
    <w:rsid w:val="00F37917"/>
    <w:rsid w:val="00F4051F"/>
    <w:rsid w:val="00F45F83"/>
    <w:rsid w:val="00F46F51"/>
    <w:rsid w:val="00F471F7"/>
    <w:rsid w:val="00F5513E"/>
    <w:rsid w:val="00F55AE7"/>
    <w:rsid w:val="00F56521"/>
    <w:rsid w:val="00F572E2"/>
    <w:rsid w:val="00F63F3F"/>
    <w:rsid w:val="00F643FF"/>
    <w:rsid w:val="00F64616"/>
    <w:rsid w:val="00F66FA5"/>
    <w:rsid w:val="00F71678"/>
    <w:rsid w:val="00F730E3"/>
    <w:rsid w:val="00F755E9"/>
    <w:rsid w:val="00F81181"/>
    <w:rsid w:val="00F8422C"/>
    <w:rsid w:val="00F909CD"/>
    <w:rsid w:val="00F974D1"/>
    <w:rsid w:val="00FA16E0"/>
    <w:rsid w:val="00FB368E"/>
    <w:rsid w:val="00FB5D56"/>
    <w:rsid w:val="00FB7498"/>
    <w:rsid w:val="00FC4397"/>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67dd76dc9d2b1ec8f3444607f543a6c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716906f3402be920c1685007bd04f93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3.xml><?xml version="1.0" encoding="utf-8"?>
<ds:datastoreItem xmlns:ds="http://schemas.openxmlformats.org/officeDocument/2006/customXml" ds:itemID="{DABCE24F-E02F-43EE-BBD5-1DFA43DD9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Letter_GTSL.dotm</Template>
  <TotalTime>436</TotalTime>
  <Pages>2</Pages>
  <Words>287</Words>
  <Characters>1708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217</cp:revision>
  <cp:lastPrinted>2023-08-10T17:46:00Z</cp:lastPrinted>
  <dcterms:created xsi:type="dcterms:W3CDTF">2019-03-12T07:27:00Z</dcterms:created>
  <dcterms:modified xsi:type="dcterms:W3CDTF">2024-05-15T12:58:00Z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