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F37745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F37745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F37745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F3774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F37745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F3774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734AC600" w:rsidR="000B5D47" w:rsidRDefault="00CD12DD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12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2900A8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CD12D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B908D5"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26293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62935" w:rsidRPr="00C73A83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262935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262935" w:rsidRPr="00C73A8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D23E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D23E6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0D23E6" w:rsidRPr="000D23E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D23E6" w:rsidRPr="000D23E6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0D23E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006BF">
        <w:rPr>
          <w:rFonts w:ascii="Browallia New" w:hAnsi="Browallia New" w:cs="Browallia New"/>
          <w:sz w:val="28"/>
          <w:szCs w:val="28"/>
          <w:lang w:bidi="th-TH"/>
        </w:rPr>
        <w:br/>
      </w:r>
      <w:r w:rsidR="00B245B3">
        <w:rPr>
          <w:rFonts w:ascii="Browallia New" w:hAnsi="Browallia New" w:cs="Browallia New"/>
          <w:sz w:val="28"/>
          <w:szCs w:val="28"/>
          <w:lang w:bidi="th-TH"/>
        </w:rPr>
        <w:t>31</w:t>
      </w:r>
      <w:r w:rsidR="00B245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B245B3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B908D5"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งบการเปลี่ยนแปลงส่วนของเจ้าของรวม</w:t>
      </w:r>
      <w:r w:rsidR="004006BF">
        <w:rPr>
          <w:rFonts w:ascii="BrowalliaUPC" w:hAnsi="BrowalliaUPC" w:cs="BrowalliaUPC"/>
          <w:sz w:val="28"/>
          <w:szCs w:val="28"/>
          <w:lang w:bidi="th-TH"/>
        </w:rPr>
        <w:br/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</w:t>
      </w:r>
      <w:r w:rsidR="00A35984">
        <w:rPr>
          <w:rFonts w:ascii="BrowalliaUPC" w:hAnsi="BrowalliaUPC" w:cs="BrowalliaUPC" w:hint="cs"/>
          <w:sz w:val="28"/>
          <w:szCs w:val="28"/>
          <w:cs/>
          <w:lang w:val="en-US" w:bidi="th-TH"/>
        </w:rPr>
        <w:t>ะ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รวมถึงงบกระแสเงินสดรวมและเฉพาะบริษัทสำหรับงวดสามเดือนสิ้นสุดวันเดียวกัน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006BF">
        <w:rPr>
          <w:rFonts w:ascii="BrowalliaUPC" w:hAnsi="BrowalliaUPC" w:cs="BrowalliaUPC"/>
          <w:sz w:val="28"/>
          <w:szCs w:val="28"/>
          <w:lang w:bidi="th-TH"/>
        </w:rPr>
        <w:br/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2576E9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576E9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4006BF">
        <w:rPr>
          <w:rFonts w:ascii="BrowalliaUPC" w:hAnsi="BrowalliaUPC" w:cs="BrowalliaUPC"/>
          <w:sz w:val="28"/>
          <w:szCs w:val="28"/>
          <w:lang w:bidi="th-TH"/>
        </w:rPr>
        <w:br/>
      </w:r>
      <w:r w:rsidR="002576E9"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F37745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3774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4F1E0AAA" w:rsidR="007143DE" w:rsidRDefault="004A38A0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2410 “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4A38A0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A38A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A38A0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E5FB8E" w14:textId="77777777" w:rsidR="00191C9B" w:rsidRDefault="00191C9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15C5B7" w14:textId="77777777" w:rsidR="003E02B1" w:rsidRDefault="003E02B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9C3982" w14:textId="77777777" w:rsidR="003E02B1" w:rsidRDefault="003E02B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BC9941" w14:textId="77777777" w:rsidR="003E02B1" w:rsidRPr="00A522B7" w:rsidRDefault="003E02B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ECBDA7" w14:textId="77777777" w:rsidR="00E32427" w:rsidRPr="009E35E6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35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198DE35E" w:rsidR="003E470D" w:rsidRPr="00A522B7" w:rsidRDefault="0083404F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="004D5A17"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83404F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40"/>
          <w:szCs w:val="40"/>
        </w:rPr>
      </w:pPr>
    </w:p>
    <w:p w14:paraId="2DF7377E" w14:textId="77777777" w:rsidR="008C0D64" w:rsidRPr="00A522B7" w:rsidRDefault="008C0D6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F18EA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F18E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5D42D82D" w:rsidR="003C35EF" w:rsidRPr="00A522B7" w:rsidRDefault="00F3774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7745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83404F" w:rsidRPr="00F3774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3404F" w:rsidRPr="00F377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83404F" w:rsidRPr="00F37745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C7204" w14:textId="77777777" w:rsidR="00C75E5F" w:rsidRDefault="00C75E5F">
      <w:r>
        <w:separator/>
      </w:r>
    </w:p>
  </w:endnote>
  <w:endnote w:type="continuationSeparator" w:id="0">
    <w:p w14:paraId="3ADCD44C" w14:textId="77777777" w:rsidR="00C75E5F" w:rsidRDefault="00C75E5F">
      <w:r>
        <w:continuationSeparator/>
      </w:r>
    </w:p>
  </w:endnote>
  <w:endnote w:type="continuationNotice" w:id="1">
    <w:p w14:paraId="77C3EBBD" w14:textId="77777777" w:rsidR="00C75E5F" w:rsidRDefault="00C7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F9DA7" w14:textId="77777777" w:rsidR="00C75E5F" w:rsidRDefault="00C75E5F">
      <w:bookmarkStart w:id="0" w:name="_Hlk482348182"/>
      <w:bookmarkEnd w:id="0"/>
      <w:r>
        <w:separator/>
      </w:r>
    </w:p>
  </w:footnote>
  <w:footnote w:type="continuationSeparator" w:id="0">
    <w:p w14:paraId="125A44C8" w14:textId="77777777" w:rsidR="00C75E5F" w:rsidRDefault="00C75E5F">
      <w:r>
        <w:continuationSeparator/>
      </w:r>
    </w:p>
  </w:footnote>
  <w:footnote w:type="continuationNotice" w:id="1">
    <w:p w14:paraId="1C0A9D8A" w14:textId="77777777" w:rsidR="00C75E5F" w:rsidRDefault="00C75E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4116A" w14:textId="306123C7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327F2F4F" w14:textId="23EB1D0F" w:rsidR="00B66AA4" w:rsidRDefault="00CD4D4E" w:rsidP="0009543C">
    <w:pPr>
      <w:pStyle w:val="Header"/>
      <w:tabs>
        <w:tab w:val="clear" w:pos="8562"/>
        <w:tab w:val="left" w:pos="5328"/>
      </w:tabs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CCF24D2" w14:textId="5D1CBCAD" w:rsidR="00D15EA5" w:rsidRPr="006932D7" w:rsidRDefault="00CC0490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2" w:name="Footer3_tbl"/>
    <w:bookmarkEnd w:id="2"/>
  </w:p>
  <w:p w14:paraId="615BED89" w14:textId="3ABE5F03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248C4"/>
    <w:rsid w:val="0003023B"/>
    <w:rsid w:val="00031D1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D23E6"/>
    <w:rsid w:val="000E320D"/>
    <w:rsid w:val="000E52CE"/>
    <w:rsid w:val="000F3AAB"/>
    <w:rsid w:val="000F6E25"/>
    <w:rsid w:val="001011DF"/>
    <w:rsid w:val="001066DF"/>
    <w:rsid w:val="00112B69"/>
    <w:rsid w:val="001316D3"/>
    <w:rsid w:val="00132474"/>
    <w:rsid w:val="001479BE"/>
    <w:rsid w:val="001554CD"/>
    <w:rsid w:val="00155A91"/>
    <w:rsid w:val="001613E2"/>
    <w:rsid w:val="0016459D"/>
    <w:rsid w:val="00164EB8"/>
    <w:rsid w:val="00167017"/>
    <w:rsid w:val="00190C04"/>
    <w:rsid w:val="00191C9B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576E9"/>
    <w:rsid w:val="00260B25"/>
    <w:rsid w:val="0026182A"/>
    <w:rsid w:val="00262935"/>
    <w:rsid w:val="00270226"/>
    <w:rsid w:val="00277EBE"/>
    <w:rsid w:val="002838FB"/>
    <w:rsid w:val="00285249"/>
    <w:rsid w:val="0028696D"/>
    <w:rsid w:val="002869D4"/>
    <w:rsid w:val="002900A8"/>
    <w:rsid w:val="0029608E"/>
    <w:rsid w:val="00296D79"/>
    <w:rsid w:val="002A252E"/>
    <w:rsid w:val="002B0384"/>
    <w:rsid w:val="002B5A4A"/>
    <w:rsid w:val="002C0138"/>
    <w:rsid w:val="002C623D"/>
    <w:rsid w:val="002D514F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72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C59DD"/>
    <w:rsid w:val="003D2605"/>
    <w:rsid w:val="003D3DA9"/>
    <w:rsid w:val="003D64D6"/>
    <w:rsid w:val="003E02B1"/>
    <w:rsid w:val="003E034A"/>
    <w:rsid w:val="003E3E21"/>
    <w:rsid w:val="003E470D"/>
    <w:rsid w:val="003E5574"/>
    <w:rsid w:val="003F1445"/>
    <w:rsid w:val="004006BF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060"/>
    <w:rsid w:val="004641B5"/>
    <w:rsid w:val="0046697E"/>
    <w:rsid w:val="0046707A"/>
    <w:rsid w:val="00481FE7"/>
    <w:rsid w:val="0048532C"/>
    <w:rsid w:val="0049103F"/>
    <w:rsid w:val="004A05AA"/>
    <w:rsid w:val="004A0DFE"/>
    <w:rsid w:val="004A38A0"/>
    <w:rsid w:val="004A3C62"/>
    <w:rsid w:val="004A4A58"/>
    <w:rsid w:val="004B2EA6"/>
    <w:rsid w:val="004C0971"/>
    <w:rsid w:val="004C0C25"/>
    <w:rsid w:val="004C2111"/>
    <w:rsid w:val="004C24C7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4488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E65D2"/>
    <w:rsid w:val="005F4D62"/>
    <w:rsid w:val="00610ED7"/>
    <w:rsid w:val="00615AC4"/>
    <w:rsid w:val="00620CE3"/>
    <w:rsid w:val="00621086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4F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0D64"/>
    <w:rsid w:val="008C23FD"/>
    <w:rsid w:val="008C49AE"/>
    <w:rsid w:val="008C59F7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156B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B4D52"/>
    <w:rsid w:val="009C002A"/>
    <w:rsid w:val="009D1CB7"/>
    <w:rsid w:val="009E278C"/>
    <w:rsid w:val="009E35E6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5782"/>
    <w:rsid w:val="00A35984"/>
    <w:rsid w:val="00A36126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5B3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66AA4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5DB"/>
    <w:rsid w:val="00BE4988"/>
    <w:rsid w:val="00BF1C24"/>
    <w:rsid w:val="00BF3A14"/>
    <w:rsid w:val="00BF5E73"/>
    <w:rsid w:val="00BF7304"/>
    <w:rsid w:val="00C03E52"/>
    <w:rsid w:val="00C06939"/>
    <w:rsid w:val="00C21E3B"/>
    <w:rsid w:val="00C30374"/>
    <w:rsid w:val="00C35B1A"/>
    <w:rsid w:val="00C41C7D"/>
    <w:rsid w:val="00C45AA0"/>
    <w:rsid w:val="00C46828"/>
    <w:rsid w:val="00C47714"/>
    <w:rsid w:val="00C63023"/>
    <w:rsid w:val="00C63743"/>
    <w:rsid w:val="00C75E5F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12DD"/>
    <w:rsid w:val="00CD25C2"/>
    <w:rsid w:val="00CD47E8"/>
    <w:rsid w:val="00CD4D4E"/>
    <w:rsid w:val="00CD76D8"/>
    <w:rsid w:val="00CE24E5"/>
    <w:rsid w:val="00CE41DB"/>
    <w:rsid w:val="00CE4D96"/>
    <w:rsid w:val="00D01C01"/>
    <w:rsid w:val="00D078C4"/>
    <w:rsid w:val="00D15EA5"/>
    <w:rsid w:val="00D2100B"/>
    <w:rsid w:val="00D21ADF"/>
    <w:rsid w:val="00D23B89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A5E75"/>
    <w:rsid w:val="00DA70C5"/>
    <w:rsid w:val="00DB308D"/>
    <w:rsid w:val="00DB5C45"/>
    <w:rsid w:val="00DB5F40"/>
    <w:rsid w:val="00DB7533"/>
    <w:rsid w:val="00DD1E47"/>
    <w:rsid w:val="00DD61A9"/>
    <w:rsid w:val="00DD6EF1"/>
    <w:rsid w:val="00DE12C5"/>
    <w:rsid w:val="00DE4958"/>
    <w:rsid w:val="00DE4B6D"/>
    <w:rsid w:val="00DE78CE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745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86585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7" ma:contentTypeDescription="Create a new document." ma:contentTypeScope="" ma:versionID="89df32b9e5ff26bdafeae9cb0b9c3b58">
  <xsd:schema xmlns:xsd="http://www.w3.org/2001/XMLSchema" xmlns:xs="http://www.w3.org/2001/XMLSchema" xmlns:p="http://schemas.microsoft.com/office/2006/metadata/properties" xmlns:ns2="729065a1-720c-4df0-b67c-e69a28b38a78" xmlns:ns3="5ff93197-5cd4-4697-961c-11b2929d1c0c" xmlns:ns4="9c46a28d-acc8-4027-86ce-a8901ee39950" targetNamespace="http://schemas.microsoft.com/office/2006/metadata/properties" ma:root="true" ma:fieldsID="2c04e4e5d3a59128cb45f8083f81e67e" ns2:_="" ns3:_="" ns4:_="">
    <xsd:import namespace="729065a1-720c-4df0-b67c-e69a28b38a78"/>
    <xsd:import namespace="5ff93197-5cd4-4697-961c-11b2929d1c0c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  <lcf76f155ced4ddcb4097134ff3c332f xmlns="5ff93197-5cd4-4697-961c-11b2929d1c0c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417A49-37B0-43EF-890E-44002DFCC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purl.org/dc/elements/1.1/"/>
    <ds:schemaRef ds:uri="5ff93197-5cd4-4697-961c-11b2929d1c0c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29065a1-720c-4df0-b67c-e69a28b38a78"/>
    <ds:schemaRef ds:uri="http://schemas.openxmlformats.org/package/2006/metadata/core-properties"/>
    <ds:schemaRef ds:uri="9c46a28d-acc8-4027-86ce-a8901ee3995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194</TotalTime>
  <Pages>2</Pages>
  <Words>343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300</cp:revision>
  <cp:lastPrinted>2021-08-09T21:04:00Z</cp:lastPrinted>
  <dcterms:created xsi:type="dcterms:W3CDTF">2018-03-23T13:02:00Z</dcterms:created>
  <dcterms:modified xsi:type="dcterms:W3CDTF">2024-05-08T05:22:00Z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