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1C3729F4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320ECC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3B6F6D55" w:rsidR="00FC6BDF" w:rsidRPr="00184215" w:rsidRDefault="00C331F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862F8">
        <w:rPr>
          <w:rFonts w:ascii="Angsana New" w:hAnsi="Angsana New"/>
          <w:sz w:val="32"/>
          <w:szCs w:val="32"/>
        </w:rPr>
        <w:t>31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</w:t>
      </w:r>
      <w:r w:rsidRPr="00184215">
        <w:rPr>
          <w:rFonts w:ascii="Angsana New" w:hAnsi="Angsana New" w:hint="cs"/>
          <w:sz w:val="32"/>
          <w:szCs w:val="32"/>
          <w:cs/>
        </w:rPr>
        <w:t xml:space="preserve">คม </w:t>
      </w:r>
      <w:r w:rsidR="00756F9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6B09E088" w14:textId="77777777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320EC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320ECC"/>
    <w:p w14:paraId="5ECEAF8B" w14:textId="77777777" w:rsidR="00AA379B" w:rsidRPr="00184215" w:rsidRDefault="00AA379B" w:rsidP="00320ECC"/>
    <w:p w14:paraId="3A3147B5" w14:textId="77777777" w:rsidR="00AA379B" w:rsidRPr="00184215" w:rsidRDefault="00AA379B" w:rsidP="00320ECC">
      <w:pPr>
        <w:rPr>
          <w:cs/>
        </w:rPr>
        <w:sectPr w:rsidR="00AA379B" w:rsidRPr="00184215" w:rsidSect="003207C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4CC8E487" w:rsidR="000300EB" w:rsidRPr="00DB594A" w:rsidRDefault="000300EB" w:rsidP="00320EC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DB594A">
        <w:rPr>
          <w:rFonts w:ascii="Angsana New" w:hAnsi="Angsana New" w:cs="Angsana New" w:hint="cs"/>
          <w:cs/>
        </w:rPr>
        <w:lastRenderedPageBreak/>
        <w:t>รายงาน</w:t>
      </w:r>
      <w:r w:rsidR="006336AA" w:rsidRPr="00DB594A">
        <w:rPr>
          <w:rFonts w:ascii="Angsana New" w:hAnsi="Angsana New" w:cs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BB9" w14:textId="7C6511AD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576BC1" w14:textId="52277B6A" w:rsidR="009760DE" w:rsidRDefault="0058769C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7BB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 w:rsidR="003C14F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87BB6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ณ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F87BB6" w:rsidRPr="00F87BB6">
        <w:rPr>
          <w:rFonts w:ascii="Angsana New" w:eastAsia="Calibri" w:hAnsi="Angsana New"/>
          <w:spacing w:val="-2"/>
          <w:sz w:val="30"/>
          <w:szCs w:val="30"/>
        </w:rPr>
        <w:t>31</w:t>
      </w:r>
      <w:r w:rsidR="00F87BB6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F87BB6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>มีนาคม</w:t>
      </w:r>
      <w:r w:rsidR="00F87BB6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F87BB6" w:rsidRPr="00F87BB6">
        <w:rPr>
          <w:rFonts w:asciiTheme="majorBidi" w:eastAsia="Calibri" w:hAnsiTheme="majorBidi" w:cstheme="majorBidi"/>
          <w:sz w:val="30"/>
          <w:szCs w:val="30"/>
        </w:rPr>
        <w:t>2567</w:t>
      </w:r>
      <w:r w:rsidR="00F87BB6"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CC5E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5E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F87BB6" w:rsidRPr="00F87BB6">
        <w:rPr>
          <w:rFonts w:asciiTheme="majorBidi" w:eastAsia="Calibri" w:hAnsiTheme="majorBidi" w:cstheme="majorBidi"/>
          <w:sz w:val="30"/>
          <w:szCs w:val="30"/>
          <w:cs/>
        </w:rPr>
        <w:t>งวด</w:t>
      </w:r>
      <w:r w:rsidR="00F87BB6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สามเดือนสิ้นสุดวันที่ </w:t>
      </w:r>
      <w:r w:rsidR="00F87BB6" w:rsidRPr="00F87BB6">
        <w:rPr>
          <w:rFonts w:ascii="Angsana New" w:eastAsia="Calibri" w:hAnsi="Angsana New"/>
          <w:spacing w:val="-2"/>
          <w:sz w:val="30"/>
          <w:szCs w:val="30"/>
        </w:rPr>
        <w:t xml:space="preserve">31 </w:t>
      </w:r>
      <w:r w:rsidR="00F87BB6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มีนาคม </w:t>
      </w:r>
      <w:r w:rsidR="00F87BB6" w:rsidRPr="00F87BB6">
        <w:rPr>
          <w:rFonts w:asciiTheme="majorBidi" w:eastAsia="Calibri" w:hAnsiTheme="majorBidi" w:cstheme="majorBidi"/>
          <w:sz w:val="30"/>
          <w:szCs w:val="30"/>
        </w:rPr>
        <w:t>2567</w:t>
      </w:r>
      <w:r w:rsidR="00F87BB6"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46669">
        <w:rPr>
          <w:rFonts w:ascii="Angsana New" w:hAnsi="Angsana New" w:hint="cs"/>
          <w:sz w:val="30"/>
          <w:szCs w:val="30"/>
          <w:cs/>
        </w:rPr>
        <w:t>และ</w:t>
      </w:r>
      <w:r w:rsidR="00A46669"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A46669" w:rsidRPr="009D7222">
        <w:rPr>
          <w:rFonts w:ascii="Angsana New" w:hAnsi="Angsana New"/>
          <w:sz w:val="30"/>
          <w:szCs w:val="30"/>
        </w:rPr>
        <w:t>(</w:t>
      </w:r>
      <w:r w:rsidR="00A46669"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BE5D3E" w:rsidRPr="00F87BB6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และบริษัทย่อย</w:t>
      </w:r>
      <w:r w:rsidR="00297269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3A3470" w:rsidRPr="00F87BB6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297269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="00A46669"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A46669">
        <w:rPr>
          <w:rFonts w:ascii="Angsana New" w:hAnsi="Angsana New" w:hint="cs"/>
          <w:sz w:val="30"/>
          <w:szCs w:val="30"/>
          <w:cs/>
        </w:rPr>
        <w:t>นำเสนอ</w:t>
      </w:r>
      <w:r w:rsidR="00A46669" w:rsidRPr="009D7222">
        <w:rPr>
          <w:rFonts w:ascii="Angsana New" w:hAnsi="Angsana New"/>
          <w:sz w:val="30"/>
          <w:szCs w:val="30"/>
          <w:cs/>
        </w:rPr>
        <w:t>ข้อมูล</w:t>
      </w:r>
      <w:r w:rsidR="00A46669"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="00A46669"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="00A46669"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A46669" w:rsidRPr="009D7222">
        <w:rPr>
          <w:rFonts w:ascii="Angsana New" w:hAnsi="Angsana New"/>
          <w:sz w:val="30"/>
          <w:szCs w:val="30"/>
        </w:rPr>
        <w:t>34</w:t>
      </w:r>
      <w:r w:rsidR="00A46669"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A46669"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="00A46669"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="00A46669"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="00A46669"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="00A46669" w:rsidRPr="009D7222">
        <w:rPr>
          <w:rFonts w:ascii="Angsana New" w:hAnsi="Angsana New" w:hint="cs"/>
          <w:sz w:val="30"/>
          <w:szCs w:val="30"/>
          <w:cs/>
        </w:rPr>
        <w:t>ให้</w:t>
      </w:r>
      <w:r w:rsidR="00A46669" w:rsidRPr="009D7222">
        <w:rPr>
          <w:rFonts w:ascii="Angsana New" w:hAnsi="Angsana New"/>
          <w:sz w:val="30"/>
          <w:szCs w:val="30"/>
          <w:cs/>
        </w:rPr>
        <w:t>ข้อสรุป</w:t>
      </w:r>
      <w:r w:rsidR="00A46669"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="00A46669"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46669"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27785C10" w14:textId="77777777" w:rsidR="00A46669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ECDC0D4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5FA41BB4" w:rsidR="008A7795" w:rsidRDefault="009760DE" w:rsidP="00320ECC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C5E2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headerReference w:type="default" r:id="rId16"/>
          <w:footerReference w:type="default" r:id="rId17"/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018D258F" w14:textId="77777777" w:rsidR="009760DE" w:rsidRPr="008C1E96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4AD4A888" w14:textId="01899C0B" w:rsidR="00A46669" w:rsidRPr="001F1790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9961C8C" w14:textId="77777777" w:rsidR="005655CF" w:rsidRPr="00184215" w:rsidRDefault="005655CF" w:rsidP="00320ECC">
      <w:pPr>
        <w:pStyle w:val="a"/>
        <w:tabs>
          <w:tab w:val="left" w:pos="720"/>
        </w:tabs>
        <w:jc w:val="thaiDistribute"/>
        <w:rPr>
          <w:rFonts w:ascii="Angsana New" w:eastAsia="Calibri" w:hAnsi="Angsana New"/>
        </w:rPr>
      </w:pPr>
    </w:p>
    <w:p w14:paraId="29B50ACF" w14:textId="77777777" w:rsidR="0099670B" w:rsidRPr="00184215" w:rsidRDefault="0099670B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2AAEC5EF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5655CF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7C5922D5" w:rsidR="000300EB" w:rsidRPr="00184215" w:rsidRDefault="000300EB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5655CF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184215" w:rsidRDefault="00CB6E81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320EC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65F2CD4D" w:rsidR="008A7795" w:rsidRDefault="005655C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C331FB">
        <w:rPr>
          <w:rFonts w:ascii="Angsana New" w:hAnsi="Angsana New"/>
          <w:sz w:val="30"/>
          <w:szCs w:val="30"/>
        </w:rPr>
        <w:t xml:space="preserve"> </w:t>
      </w:r>
      <w:r w:rsidR="00C331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C1E96">
        <w:rPr>
          <w:rFonts w:ascii="Angsana New" w:hAnsi="Angsana New"/>
          <w:sz w:val="30"/>
          <w:szCs w:val="30"/>
        </w:rPr>
        <w:t>256</w:t>
      </w:r>
      <w:r w:rsidR="00C331FB">
        <w:rPr>
          <w:rFonts w:ascii="Angsana New" w:hAnsi="Angsana New"/>
          <w:sz w:val="30"/>
          <w:szCs w:val="30"/>
        </w:rPr>
        <w:t>7</w:t>
      </w:r>
    </w:p>
    <w:p w14:paraId="4417E643" w14:textId="77777777" w:rsidR="003F3E8B" w:rsidRPr="00184215" w:rsidRDefault="003F3E8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B73B16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2571B94C" w14:textId="77777777" w:rsidR="00297269" w:rsidRDefault="00297269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sectPr w:rsidR="00297269" w:rsidSect="00196E7E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E50DA" w14:textId="77777777" w:rsidR="00DF4823" w:rsidRDefault="00DF4823">
      <w:r>
        <w:separator/>
      </w:r>
    </w:p>
  </w:endnote>
  <w:endnote w:type="continuationSeparator" w:id="0">
    <w:p w14:paraId="1795364B" w14:textId="77777777" w:rsidR="00DF4823" w:rsidRDefault="00DF4823">
      <w:r>
        <w:continuationSeparator/>
      </w:r>
    </w:p>
  </w:endnote>
  <w:endnote w:type="continuationNotice" w:id="1">
    <w:p w14:paraId="783538BA" w14:textId="77777777" w:rsidR="00DF4823" w:rsidRDefault="00DF48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2A12F" w14:textId="77777777" w:rsidR="00196E7E" w:rsidRPr="00196E7E" w:rsidRDefault="00196E7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99062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1A119" w14:textId="08C2AE89" w:rsidR="00196E7E" w:rsidRPr="00196E7E" w:rsidRDefault="00196E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E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E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E7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E7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E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6D440" w14:textId="77777777" w:rsidR="00DF4823" w:rsidRDefault="00DF4823">
      <w:r>
        <w:separator/>
      </w:r>
    </w:p>
  </w:footnote>
  <w:footnote w:type="continuationSeparator" w:id="0">
    <w:p w14:paraId="4F8089F1" w14:textId="77777777" w:rsidR="00DF4823" w:rsidRDefault="00DF4823">
      <w:r>
        <w:continuationSeparator/>
      </w:r>
    </w:p>
  </w:footnote>
  <w:footnote w:type="continuationNotice" w:id="1">
    <w:p w14:paraId="49079558" w14:textId="77777777" w:rsidR="00DF4823" w:rsidRDefault="00DF48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3D11B42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380FB7AD" w14:textId="4E0635B3" w:rsidR="008C1E96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F46E34D" w14:textId="77777777" w:rsidR="008C1E96" w:rsidRPr="00D22393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A57BE" w14:textId="77777777" w:rsidR="00196E7E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69E65592" w14:textId="77777777" w:rsidR="00196E7E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20972F6" w14:textId="77777777" w:rsidR="00196E7E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3FA04BE1" w14:textId="77777777" w:rsidR="00196E7E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7C1B8F0" w14:textId="77777777" w:rsidR="00196E7E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3AB671C6" w14:textId="77777777" w:rsidR="00196E7E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611237BD" w14:textId="77777777" w:rsidR="00196E7E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3B5CB2E" w14:textId="12F14194" w:rsidR="00196E7E" w:rsidRPr="00323B9C" w:rsidRDefault="00196E7E" w:rsidP="00196E7E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8401A" w14:textId="77777777" w:rsidR="00196E7E" w:rsidRPr="00B032BE" w:rsidRDefault="00196E7E" w:rsidP="00F92C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5CCFFEC2" w14:textId="77777777" w:rsidR="00196E7E" w:rsidRPr="00B032BE" w:rsidRDefault="00196E7E" w:rsidP="00F92C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326D4619" w14:textId="77777777" w:rsidR="00196E7E" w:rsidRDefault="00196E7E" w:rsidP="00F92C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E862F8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>
      <w:rPr>
        <w:rFonts w:asciiTheme="majorBidi" w:hAnsiTheme="majorBidi"/>
        <w:b/>
        <w:bCs/>
        <w:sz w:val="32"/>
        <w:szCs w:val="32"/>
      </w:rPr>
      <w:t>2567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2526FCF5" w14:textId="77777777" w:rsidR="00196E7E" w:rsidRPr="00F92C46" w:rsidRDefault="00196E7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0"/>
  </w:num>
  <w:num w:numId="12" w16cid:durableId="351036449">
    <w:abstractNumId w:val="18"/>
  </w:num>
  <w:num w:numId="13" w16cid:durableId="541983039">
    <w:abstractNumId w:val="29"/>
  </w:num>
  <w:num w:numId="14" w16cid:durableId="1115978063">
    <w:abstractNumId w:val="22"/>
  </w:num>
  <w:num w:numId="15" w16cid:durableId="1394423222">
    <w:abstractNumId w:val="14"/>
  </w:num>
  <w:num w:numId="16" w16cid:durableId="59639748">
    <w:abstractNumId w:val="32"/>
  </w:num>
  <w:num w:numId="17" w16cid:durableId="1924946659">
    <w:abstractNumId w:val="24"/>
  </w:num>
  <w:num w:numId="18" w16cid:durableId="1847282209">
    <w:abstractNumId w:val="17"/>
  </w:num>
  <w:num w:numId="19" w16cid:durableId="287055735">
    <w:abstractNumId w:val="21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8"/>
  </w:num>
  <w:num w:numId="23" w16cid:durableId="164515749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4"/>
  </w:num>
  <w:num w:numId="25" w16cid:durableId="128130231">
    <w:abstractNumId w:val="26"/>
  </w:num>
  <w:num w:numId="26" w16cid:durableId="1472484270">
    <w:abstractNumId w:val="25"/>
  </w:num>
  <w:num w:numId="27" w16cid:durableId="101151254">
    <w:abstractNumId w:val="13"/>
  </w:num>
  <w:num w:numId="28" w16cid:durableId="893198451">
    <w:abstractNumId w:val="35"/>
  </w:num>
  <w:num w:numId="29" w16cid:durableId="2079548747">
    <w:abstractNumId w:val="27"/>
  </w:num>
  <w:num w:numId="30" w16cid:durableId="1443185995">
    <w:abstractNumId w:val="33"/>
  </w:num>
  <w:num w:numId="31" w16cid:durableId="361514708">
    <w:abstractNumId w:val="30"/>
  </w:num>
  <w:num w:numId="32" w16cid:durableId="480149070">
    <w:abstractNumId w:val="19"/>
  </w:num>
  <w:num w:numId="33" w16cid:durableId="803235194">
    <w:abstractNumId w:val="23"/>
  </w:num>
  <w:num w:numId="34" w16cid:durableId="1026444665">
    <w:abstractNumId w:val="10"/>
  </w:num>
  <w:num w:numId="35" w16cid:durableId="743455180">
    <w:abstractNumId w:val="36"/>
  </w:num>
  <w:num w:numId="36" w16cid:durableId="701393827">
    <w:abstractNumId w:val="11"/>
  </w:num>
  <w:num w:numId="37" w16cid:durableId="1888446917">
    <w:abstractNumId w:val="31"/>
  </w:num>
  <w:num w:numId="38" w16cid:durableId="1158417973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61E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EEC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6E7E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054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576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4F2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93C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A9A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129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392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2E2"/>
    <w:rsid w:val="00624636"/>
    <w:rsid w:val="00624C2C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69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E59"/>
    <w:rsid w:val="007812E9"/>
    <w:rsid w:val="00781627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718"/>
    <w:rsid w:val="00891A91"/>
    <w:rsid w:val="00891CB1"/>
    <w:rsid w:val="00891EB7"/>
    <w:rsid w:val="008920AE"/>
    <w:rsid w:val="008928F2"/>
    <w:rsid w:val="00892A60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7C2"/>
    <w:rsid w:val="008C182F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4E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AC"/>
    <w:rsid w:val="00AF59EA"/>
    <w:rsid w:val="00AF5C3E"/>
    <w:rsid w:val="00AF5C78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CE2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67C"/>
    <w:rsid w:val="00D74A1A"/>
    <w:rsid w:val="00D74A4D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2F2B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823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5D8F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C46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508"/>
    <w:rsid w:val="00FE6700"/>
    <w:rsid w:val="00FE684D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C5FE8E43-827C-4C39-8526-9B4B4CE7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8FD4EBF-987F-44F8-A121-9EFB0465C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Natthacha, Apinyarat</cp:lastModifiedBy>
  <cp:revision>6</cp:revision>
  <cp:lastPrinted>2024-05-08T13:10:00Z</cp:lastPrinted>
  <dcterms:created xsi:type="dcterms:W3CDTF">2024-05-09T00:53:00Z</dcterms:created>
  <dcterms:modified xsi:type="dcterms:W3CDTF">2024-05-09T02:23:00Z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