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DA51E4" w14:textId="77777777" w:rsidR="00244044" w:rsidRDefault="00244044" w:rsidP="00244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  <w:lang w:val="th-TH"/>
        </w:rPr>
      </w:pPr>
      <w:r w:rsidRPr="007E66E8">
        <w:rPr>
          <w:rFonts w:ascii="Angsana New" w:hAnsi="Angsana New" w:hint="cs"/>
          <w:b/>
          <w:bCs/>
          <w:sz w:val="30"/>
          <w:szCs w:val="30"/>
          <w:cs/>
          <w:lang w:val="th-TH"/>
        </w:rPr>
        <w:t>ข้อมูลสำคัญทางการเงิน</w:t>
      </w:r>
    </w:p>
    <w:p w14:paraId="38846C93" w14:textId="77777777" w:rsidR="00244044" w:rsidRPr="00297269" w:rsidRDefault="00244044" w:rsidP="00244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4F420F">
        <w:rPr>
          <w:rFonts w:ascii="Angsana New" w:hAnsi="Angsana New"/>
          <w:b/>
          <w:bCs/>
          <w:sz w:val="30"/>
          <w:szCs w:val="30"/>
          <w:cs/>
          <w:lang w:val="th-TH"/>
        </w:rPr>
        <w:t>งบการเงินรวม</w:t>
      </w:r>
      <w:r w:rsidRPr="007E66E8">
        <w:rPr>
          <w:rFonts w:ascii="Angsana New" w:hAnsi="Angsana New" w:hint="cs"/>
          <w:b/>
          <w:bCs/>
          <w:sz w:val="30"/>
          <w:szCs w:val="30"/>
          <w:cs/>
          <w:lang w:val="th-TH"/>
        </w:rPr>
        <w:br/>
        <w:t xml:space="preserve">สำหรับงวดสามเดือนสิ้นสุดวันที่ </w:t>
      </w:r>
      <w:r>
        <w:rPr>
          <w:rFonts w:ascii="Angsana New" w:hAnsi="Angsana New"/>
          <w:b/>
          <w:bCs/>
          <w:sz w:val="30"/>
          <w:szCs w:val="30"/>
        </w:rPr>
        <w:t>31</w:t>
      </w:r>
      <w:r w:rsidRPr="007E66E8">
        <w:rPr>
          <w:rFonts w:ascii="Angsana New" w:hAnsi="Angsana New" w:hint="cs"/>
          <w:b/>
          <w:bCs/>
          <w:sz w:val="30"/>
          <w:szCs w:val="30"/>
          <w:lang w:val="th-TH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มีนาคม</w:t>
      </w:r>
    </w:p>
    <w:p w14:paraId="4B460796" w14:textId="77777777" w:rsidR="00244044" w:rsidRDefault="00244044" w:rsidP="00244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jc w:val="center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noProof/>
        </w:rPr>
        <w:drawing>
          <wp:inline distT="0" distB="0" distL="0" distR="0" wp14:anchorId="7A047EB6" wp14:editId="197E0CD9">
            <wp:extent cx="6099175" cy="3789680"/>
            <wp:effectExtent l="0" t="0" r="0" b="127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099175" cy="3789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9DEA92" w14:textId="77777777" w:rsidR="00244044" w:rsidRDefault="00244044" w:rsidP="00244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3D3CBE27" w14:textId="77777777" w:rsidR="00244044" w:rsidRDefault="00244044" w:rsidP="00244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  <w:lang w:val="th-TH"/>
        </w:rPr>
      </w:pPr>
      <w:r w:rsidRPr="007E66E8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ข้อมูลสำคัญทางการเงิน</w:t>
      </w:r>
    </w:p>
    <w:p w14:paraId="5E57B336" w14:textId="77777777" w:rsidR="00244044" w:rsidRDefault="00244044" w:rsidP="00244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  <w:lang w:val="th-TH"/>
        </w:rPr>
      </w:pPr>
      <w:r w:rsidRPr="0074546E">
        <w:rPr>
          <w:rFonts w:ascii="Angsana New" w:hAnsi="Angsana New"/>
          <w:b/>
          <w:bCs/>
          <w:sz w:val="30"/>
          <w:szCs w:val="30"/>
          <w:cs/>
          <w:lang w:val="th-TH"/>
        </w:rPr>
        <w:t>งบการเงินเฉพาะกิจการ</w:t>
      </w:r>
    </w:p>
    <w:p w14:paraId="6582FEAC" w14:textId="77777777" w:rsidR="00244044" w:rsidRDefault="00244044" w:rsidP="00244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jc w:val="center"/>
        <w:rPr>
          <w:rFonts w:ascii="Angsana New" w:hAnsi="Angsana New"/>
          <w:b/>
          <w:bCs/>
          <w:sz w:val="30"/>
          <w:szCs w:val="30"/>
          <w:lang w:val="th-TH"/>
        </w:rPr>
      </w:pPr>
      <w:r w:rsidRPr="007E66E8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สำหรับงวดสามเดือนสิ้นสุดวันที่ </w:t>
      </w:r>
      <w:r>
        <w:rPr>
          <w:rFonts w:ascii="Angsana New" w:hAnsi="Angsana New"/>
          <w:b/>
          <w:bCs/>
          <w:sz w:val="30"/>
          <w:szCs w:val="30"/>
        </w:rPr>
        <w:t>31</w:t>
      </w:r>
      <w:r w:rsidRPr="007E66E8">
        <w:rPr>
          <w:rFonts w:ascii="Angsana New" w:hAnsi="Angsana New" w:hint="cs"/>
          <w:b/>
          <w:bCs/>
          <w:sz w:val="30"/>
          <w:szCs w:val="30"/>
          <w:lang w:val="th-TH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มีนาคม</w:t>
      </w:r>
    </w:p>
    <w:p w14:paraId="6D710770" w14:textId="77777777" w:rsidR="00244044" w:rsidRDefault="00244044" w:rsidP="00244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jc w:val="center"/>
        <w:rPr>
          <w:rFonts w:ascii="Angsana New" w:hAnsi="Angsana New"/>
          <w:noProof/>
          <w:sz w:val="30"/>
          <w:szCs w:val="30"/>
          <w:cs/>
        </w:rPr>
      </w:pPr>
    </w:p>
    <w:p w14:paraId="243756AA" w14:textId="77777777" w:rsidR="00244044" w:rsidRDefault="00244044" w:rsidP="00244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jc w:val="center"/>
        <w:rPr>
          <w:rFonts w:ascii="Angsana New" w:hAnsi="Angsana New"/>
          <w:b/>
          <w:bCs/>
          <w:sz w:val="20"/>
          <w:szCs w:val="20"/>
          <w:lang w:val="th-TH"/>
        </w:rPr>
      </w:pPr>
      <w:r>
        <w:rPr>
          <w:noProof/>
        </w:rPr>
        <w:drawing>
          <wp:inline distT="0" distB="0" distL="0" distR="0" wp14:anchorId="13BF96B5" wp14:editId="3805683C">
            <wp:extent cx="6099175" cy="446595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099175" cy="4465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A88960" w14:textId="77777777" w:rsidR="00244044" w:rsidRDefault="00244044" w:rsidP="00320ECC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cs/>
          <w:lang w:bidi="th-TH"/>
        </w:rPr>
        <w:sectPr w:rsidR="00244044" w:rsidSect="004A67E7">
          <w:headerReference w:type="default" r:id="rId13"/>
          <w:footerReference w:type="default" r:id="rId14"/>
          <w:pgSz w:w="11909" w:h="16834" w:code="9"/>
          <w:pgMar w:top="691" w:right="1152" w:bottom="576" w:left="1152" w:header="720" w:footer="720" w:gutter="0"/>
          <w:pgNumType w:start="15"/>
          <w:cols w:space="720"/>
          <w:docGrid w:linePitch="360"/>
        </w:sectPr>
      </w:pPr>
    </w:p>
    <w:p w14:paraId="31D3F1EF" w14:textId="77777777" w:rsidR="000300EB" w:rsidRPr="00184215" w:rsidRDefault="000300EB" w:rsidP="00320ECC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  <w:r w:rsidRPr="00184215">
        <w:rPr>
          <w:rFonts w:ascii="Angsana New" w:hAnsi="Angsana New"/>
          <w:b w:val="0"/>
          <w:bCs/>
          <w:sz w:val="30"/>
          <w:szCs w:val="30"/>
          <w:cs/>
          <w:lang w:bidi="th-TH"/>
        </w:rPr>
        <w:lastRenderedPageBreak/>
        <w:t>หมายเหตุ</w:t>
      </w:r>
      <w:r w:rsidRPr="00184215">
        <w:rPr>
          <w:rFonts w:ascii="Angsana New" w:hAnsi="Angsana New"/>
          <w:b w:val="0"/>
          <w:bCs/>
          <w:sz w:val="30"/>
          <w:szCs w:val="30"/>
        </w:rPr>
        <w:tab/>
      </w:r>
      <w:r w:rsidRPr="00184215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14:paraId="2AF52755" w14:textId="77777777" w:rsidR="000300EB" w:rsidRPr="00184215" w:rsidRDefault="000300EB" w:rsidP="00320ECC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="Angsana New" w:hAnsi="Angsana New"/>
        </w:rPr>
      </w:pPr>
    </w:p>
    <w:p w14:paraId="0C559730" w14:textId="1E740B84" w:rsidR="000300EB" w:rsidRPr="00184215" w:rsidRDefault="000300EB" w:rsidP="00320EC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</w:t>
      </w:r>
      <w:r w:rsidR="005F01F8">
        <w:rPr>
          <w:rFonts w:ascii="Angsana New" w:hAnsi="Angsana New" w:hint="cs"/>
          <w:sz w:val="30"/>
          <w:szCs w:val="30"/>
          <w:cs/>
          <w:lang w:bidi="th-TH"/>
        </w:rPr>
        <w:t>ระหว่างกาล</w:t>
      </w:r>
    </w:p>
    <w:p w14:paraId="6984B4FC" w14:textId="77777777" w:rsidR="00B24B12" w:rsidRDefault="000300EB" w:rsidP="00320EC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6CE9FD7F" w14:textId="31188242" w:rsidR="00CA0EE7" w:rsidRPr="00B24B12" w:rsidRDefault="00C74E13" w:rsidP="00320EC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ข้อมูลเงินลงทุน</w:t>
      </w:r>
    </w:p>
    <w:p w14:paraId="62819C2E" w14:textId="2208D59B" w:rsidR="00FD6063" w:rsidRDefault="00C74E13" w:rsidP="00320EC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ต้นทุนสัมปทานในการใช้ทางยกระดับ</w:t>
      </w:r>
    </w:p>
    <w:p w14:paraId="47F75D78" w14:textId="4B63B2C1" w:rsidR="00C74E13" w:rsidRDefault="003331A5" w:rsidP="00320EC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เงินกู้ยืม</w:t>
      </w:r>
    </w:p>
    <w:p w14:paraId="373F219A" w14:textId="11115F4C" w:rsidR="006E3B29" w:rsidRDefault="00FA2EDA" w:rsidP="00320EC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 w:hint="cs"/>
          <w:sz w:val="30"/>
          <w:szCs w:val="30"/>
          <w:cs/>
          <w:lang w:bidi="th-TH"/>
        </w:rPr>
        <w:t>ส่วนงานดำเนินงาน</w:t>
      </w:r>
      <w:r w:rsidR="007F0951" w:rsidRPr="00184215">
        <w:rPr>
          <w:rFonts w:ascii="Angsana New" w:hAnsi="Angsana New"/>
          <w:sz w:val="30"/>
          <w:szCs w:val="30"/>
          <w:cs/>
          <w:lang w:bidi="th-TH"/>
        </w:rPr>
        <w:t>และการจำแนกรายได้</w:t>
      </w:r>
    </w:p>
    <w:p w14:paraId="003602B9" w14:textId="59C34C69" w:rsidR="00373D37" w:rsidRPr="006E3B29" w:rsidRDefault="006E3B29" w:rsidP="00320EC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6E3B29">
        <w:rPr>
          <w:rFonts w:ascii="Angsana New" w:hAnsi="Angsana New"/>
          <w:sz w:val="30"/>
          <w:szCs w:val="30"/>
          <w:cs/>
        </w:rPr>
        <w:t>เงินปันผล</w:t>
      </w:r>
    </w:p>
    <w:p w14:paraId="1C2FD9E9" w14:textId="002F4B2E" w:rsidR="00373D37" w:rsidRPr="00245A6C" w:rsidRDefault="00373D37" w:rsidP="00320EC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245A6C"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3742804F" w14:textId="0EC96A0D" w:rsidR="005B5FA8" w:rsidRPr="00A239AF" w:rsidRDefault="00373D37" w:rsidP="00320EC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3666AEEB" w14:textId="5BAC0102" w:rsidR="003C45B9" w:rsidRDefault="005B5FA8" w:rsidP="00320EC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5B5FA8">
        <w:rPr>
          <w:rFonts w:ascii="Angsana New" w:hAnsi="Angsana New"/>
          <w:sz w:val="30"/>
          <w:szCs w:val="30"/>
          <w:cs/>
        </w:rPr>
        <w:t>เหตุการณ์ภายหลังรอบระยะเวลารายงาน</w:t>
      </w:r>
    </w:p>
    <w:p w14:paraId="70AF947F" w14:textId="0ACEF1A6" w:rsidR="006161E5" w:rsidRDefault="006161E5" w:rsidP="00320EC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การจัดประเภทรายการใหม่</w:t>
      </w:r>
    </w:p>
    <w:p w14:paraId="0C405335" w14:textId="77777777" w:rsidR="005B5FA8" w:rsidRPr="00C00174" w:rsidRDefault="005B5FA8" w:rsidP="00320ECC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</w:rPr>
      </w:pPr>
    </w:p>
    <w:p w14:paraId="6E3839E5" w14:textId="0F9B30BC" w:rsidR="002B55E1" w:rsidRPr="00184215" w:rsidRDefault="002B55E1" w:rsidP="00320ECC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</w:rPr>
      </w:pPr>
    </w:p>
    <w:p w14:paraId="36A36D98" w14:textId="77777777" w:rsidR="00D455EB" w:rsidRPr="00184215" w:rsidRDefault="00D455EB" w:rsidP="00320ECC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</w:rPr>
      </w:pPr>
    </w:p>
    <w:p w14:paraId="4E6C98A6" w14:textId="7877D0D2" w:rsidR="000300EB" w:rsidRPr="007B4922" w:rsidRDefault="000300EB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</w:rPr>
        <w:br w:type="page"/>
      </w:r>
      <w:r w:rsidRPr="007B4922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F640A3">
        <w:rPr>
          <w:rFonts w:asciiTheme="majorBidi" w:hAnsiTheme="majorBidi" w:cstheme="majorBidi" w:hint="cs"/>
          <w:sz w:val="30"/>
          <w:szCs w:val="30"/>
          <w:cs/>
        </w:rPr>
        <w:t>ระหว่างกาล</w:t>
      </w:r>
      <w:r w:rsidRPr="007B4922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37290194" w14:textId="77777777" w:rsidR="000300EB" w:rsidRPr="00F92C46" w:rsidRDefault="000300EB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2E6C79" w14:textId="73DA0BD0" w:rsidR="000300EB" w:rsidRPr="007B4922" w:rsidRDefault="000300EB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4922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F640A3">
        <w:rPr>
          <w:rFonts w:asciiTheme="majorBidi" w:hAnsiTheme="majorBidi" w:cstheme="majorBidi" w:hint="cs"/>
          <w:sz w:val="30"/>
          <w:szCs w:val="30"/>
          <w:cs/>
        </w:rPr>
        <w:t>ระหว่างกาล</w:t>
      </w:r>
      <w:r w:rsidRPr="007B4922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นี้ได้รับอนุมัติให้ออกงบการเงินจากคณะกรรมการเมื่อวันที่</w:t>
      </w:r>
      <w:r w:rsidRPr="007B4922">
        <w:rPr>
          <w:rFonts w:asciiTheme="majorBidi" w:hAnsiTheme="majorBidi" w:cstheme="majorBidi"/>
          <w:sz w:val="30"/>
          <w:szCs w:val="30"/>
        </w:rPr>
        <w:t xml:space="preserve"> </w:t>
      </w:r>
      <w:r w:rsidR="00F75115">
        <w:rPr>
          <w:rFonts w:ascii="Angsana New" w:hAnsi="Angsana New"/>
          <w:sz w:val="30"/>
          <w:szCs w:val="30"/>
        </w:rPr>
        <w:t>10</w:t>
      </w:r>
      <w:r w:rsidR="00C331FB">
        <w:rPr>
          <w:rFonts w:ascii="Angsana New" w:hAnsi="Angsana New"/>
          <w:sz w:val="30"/>
          <w:szCs w:val="30"/>
        </w:rPr>
        <w:t xml:space="preserve"> </w:t>
      </w:r>
      <w:r w:rsidR="00C331FB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734B3D" w:rsidRPr="007B4922">
        <w:rPr>
          <w:rFonts w:asciiTheme="majorBidi" w:hAnsiTheme="majorBidi" w:cstheme="majorBidi"/>
          <w:sz w:val="30"/>
          <w:szCs w:val="30"/>
        </w:rPr>
        <w:t>256</w:t>
      </w:r>
      <w:r w:rsidR="00C331FB">
        <w:rPr>
          <w:rFonts w:asciiTheme="majorBidi" w:hAnsiTheme="majorBidi" w:cstheme="majorBidi"/>
          <w:sz w:val="30"/>
          <w:szCs w:val="30"/>
        </w:rPr>
        <w:t>7</w:t>
      </w:r>
    </w:p>
    <w:p w14:paraId="14BDBA89" w14:textId="4DD27620" w:rsidR="00B70BE2" w:rsidRPr="00F92C46" w:rsidRDefault="00B70BE2" w:rsidP="00F92C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A9D4AA" w14:textId="2D1C4F82" w:rsidR="000300EB" w:rsidRPr="007B4922" w:rsidRDefault="00B70BE2" w:rsidP="00320ECC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</w:rPr>
      </w:pPr>
      <w:r w:rsidRPr="007B4922">
        <w:rPr>
          <w:rFonts w:asciiTheme="majorBidi" w:hAnsiTheme="majorBidi" w:cstheme="majorBidi"/>
          <w:cs/>
        </w:rPr>
        <w:t>เกณฑ์</w:t>
      </w:r>
      <w:r w:rsidR="00690722" w:rsidRPr="007B4922">
        <w:rPr>
          <w:rFonts w:asciiTheme="majorBidi" w:hAnsiTheme="majorBidi" w:cstheme="majorBidi"/>
          <w:cs/>
          <w:lang w:val="th-TH"/>
        </w:rPr>
        <w:t>การจัดทำงบการเงินระหว่างกาล</w:t>
      </w:r>
    </w:p>
    <w:p w14:paraId="07504EC2" w14:textId="77777777" w:rsidR="000300EB" w:rsidRPr="00F92C46" w:rsidRDefault="000300EB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9EA5EF" w14:textId="1E539DFA" w:rsidR="00A65592" w:rsidRPr="007B4922" w:rsidRDefault="00A65592" w:rsidP="00320EC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B4922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7B4922">
        <w:rPr>
          <w:rFonts w:asciiTheme="majorBidi" w:hAnsiTheme="majorBidi" w:cstheme="majorBidi"/>
          <w:sz w:val="30"/>
          <w:szCs w:val="30"/>
        </w:rPr>
        <w:t xml:space="preserve">   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5B196C" w:rsidRPr="007B4922">
        <w:rPr>
          <w:rFonts w:asciiTheme="majorBidi" w:hAnsiTheme="majorBidi" w:cstheme="majorBidi"/>
          <w:sz w:val="30"/>
          <w:szCs w:val="30"/>
        </w:rPr>
        <w:t xml:space="preserve">        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7B4922">
        <w:rPr>
          <w:rFonts w:asciiTheme="majorBidi" w:hAnsiTheme="majorBidi" w:cstheme="majorBidi"/>
          <w:sz w:val="30"/>
          <w:szCs w:val="30"/>
        </w:rPr>
        <w:t>34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7B4922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F640A3">
        <w:rPr>
          <w:rFonts w:asciiTheme="majorBidi" w:hAnsiTheme="majorBidi" w:cstheme="majorBidi" w:hint="cs"/>
          <w:sz w:val="30"/>
          <w:szCs w:val="30"/>
          <w:cs/>
        </w:rPr>
        <w:t>และบริษัทย่อย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Pr="007B4922">
        <w:rPr>
          <w:rFonts w:asciiTheme="majorBidi" w:hAnsiTheme="majorBidi" w:cstheme="majorBidi"/>
          <w:sz w:val="30"/>
          <w:szCs w:val="30"/>
        </w:rPr>
        <w:t>31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7B4922">
        <w:rPr>
          <w:rFonts w:asciiTheme="majorBidi" w:hAnsiTheme="majorBidi" w:cstheme="majorBidi"/>
          <w:sz w:val="30"/>
          <w:szCs w:val="30"/>
        </w:rPr>
        <w:t xml:space="preserve"> 256</w:t>
      </w:r>
      <w:r w:rsidR="00C331FB">
        <w:rPr>
          <w:rFonts w:asciiTheme="majorBidi" w:hAnsiTheme="majorBidi" w:cstheme="majorBidi"/>
          <w:sz w:val="30"/>
          <w:szCs w:val="30"/>
        </w:rPr>
        <w:t>6</w:t>
      </w:r>
    </w:p>
    <w:p w14:paraId="47507F44" w14:textId="77777777" w:rsidR="00A65592" w:rsidRPr="00F92C46" w:rsidRDefault="00A65592" w:rsidP="00320EC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62F2B71" w14:textId="60D2D73B" w:rsidR="00A65592" w:rsidRDefault="00A65592" w:rsidP="00320EC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B4922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7B4922">
        <w:rPr>
          <w:rFonts w:asciiTheme="majorBidi" w:hAnsiTheme="majorBidi" w:cstheme="majorBidi"/>
          <w:sz w:val="30"/>
          <w:szCs w:val="30"/>
        </w:rPr>
        <w:t>31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7B4922">
        <w:rPr>
          <w:rFonts w:asciiTheme="majorBidi" w:hAnsiTheme="majorBidi" w:cstheme="majorBidi"/>
          <w:sz w:val="30"/>
          <w:szCs w:val="30"/>
        </w:rPr>
        <w:t>256</w:t>
      </w:r>
      <w:r w:rsidR="00C331FB">
        <w:rPr>
          <w:rFonts w:asciiTheme="majorBidi" w:hAnsiTheme="majorBidi" w:cstheme="majorBidi"/>
          <w:sz w:val="30"/>
          <w:szCs w:val="30"/>
        </w:rPr>
        <w:t>6</w:t>
      </w:r>
    </w:p>
    <w:p w14:paraId="63D87B47" w14:textId="77777777" w:rsidR="001273BB" w:rsidRPr="006C3A27" w:rsidRDefault="001273BB" w:rsidP="00320EC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CD40C2D" w14:textId="32E01E8D" w:rsidR="001273BB" w:rsidRDefault="001273BB" w:rsidP="00320ECC">
      <w:pPr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92C46">
        <w:rPr>
          <w:rFonts w:asciiTheme="majorBidi" w:hAnsiTheme="majorBidi" w:cstheme="majorBidi"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545361A8" w14:textId="47A5A5CB" w:rsidR="00355145" w:rsidRPr="00F92C46" w:rsidRDefault="000702B6" w:rsidP="00F92C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F92C46">
        <w:rPr>
          <w:rFonts w:asciiTheme="majorBidi" w:hAnsiTheme="majorBidi" w:cstheme="majorBidi"/>
          <w:sz w:val="30"/>
          <w:szCs w:val="30"/>
          <w:cs/>
        </w:rPr>
        <w:t>งบการเงินรวมประกอบด้วยงบการเงินของบริษัทและบริษัทย่อย (รวมกันเรียกว่า “กลุ่มบริษัท”) เมื่อวันที่</w:t>
      </w:r>
      <w:r w:rsidRPr="00F92C46">
        <w:rPr>
          <w:rFonts w:asciiTheme="majorBidi" w:hAnsiTheme="majorBidi" w:cstheme="majorBidi"/>
          <w:sz w:val="30"/>
          <w:szCs w:val="30"/>
        </w:rPr>
        <w:br/>
        <w:t xml:space="preserve">20 </w:t>
      </w:r>
      <w:r w:rsidRPr="00F92C46">
        <w:rPr>
          <w:rFonts w:asciiTheme="majorBidi" w:hAnsiTheme="majorBidi" w:cstheme="majorBidi"/>
          <w:sz w:val="30"/>
          <w:szCs w:val="30"/>
          <w:cs/>
        </w:rPr>
        <w:t>เมษายน</w:t>
      </w:r>
      <w:r w:rsidRPr="00F92C46">
        <w:rPr>
          <w:rFonts w:asciiTheme="majorBidi" w:hAnsiTheme="majorBidi" w:cstheme="majorBidi"/>
          <w:sz w:val="30"/>
          <w:szCs w:val="30"/>
        </w:rPr>
        <w:t xml:space="preserve"> 2566 </w:t>
      </w:r>
      <w:r w:rsidRPr="00F92C46">
        <w:rPr>
          <w:rFonts w:asciiTheme="majorBidi" w:hAnsiTheme="majorBidi" w:cstheme="majorBidi"/>
          <w:sz w:val="30"/>
          <w:szCs w:val="30"/>
          <w:cs/>
        </w:rPr>
        <w:t>บริษัทได้จดทะเบียนจัดตั้งบริษัทย่อย</w:t>
      </w:r>
      <w:r w:rsidRPr="00F92C46">
        <w:rPr>
          <w:rFonts w:asciiTheme="majorBidi" w:hAnsiTheme="majorBidi" w:cstheme="majorBidi"/>
          <w:sz w:val="30"/>
          <w:szCs w:val="30"/>
        </w:rPr>
        <w:t> (</w:t>
      </w:r>
      <w:r w:rsidRPr="00F92C46">
        <w:rPr>
          <w:rFonts w:asciiTheme="majorBidi" w:hAnsiTheme="majorBidi" w:cstheme="majorBidi"/>
          <w:sz w:val="30"/>
          <w:szCs w:val="30"/>
          <w:cs/>
        </w:rPr>
        <w:t>บริษัท เอ สยาม อินฟรา จำกัด)</w:t>
      </w:r>
      <w:r w:rsidRPr="00F92C46">
        <w:rPr>
          <w:rFonts w:asciiTheme="majorBidi" w:hAnsiTheme="majorBidi" w:cstheme="majorBidi"/>
          <w:sz w:val="30"/>
          <w:szCs w:val="30"/>
        </w:rPr>
        <w:t> </w:t>
      </w:r>
      <w:r w:rsidRPr="00F92C46">
        <w:rPr>
          <w:rFonts w:asciiTheme="majorBidi" w:hAnsiTheme="majorBidi" w:cstheme="majorBidi"/>
          <w:sz w:val="30"/>
          <w:szCs w:val="30"/>
          <w:cs/>
        </w:rPr>
        <w:t>ซึ่งดำเนินธุรกิจ</w:t>
      </w:r>
      <w:r w:rsidR="0094312D">
        <w:rPr>
          <w:rFonts w:asciiTheme="majorBidi" w:hAnsiTheme="majorBidi" w:cstheme="majorBidi" w:hint="cs"/>
          <w:sz w:val="30"/>
          <w:szCs w:val="30"/>
          <w:cs/>
        </w:rPr>
        <w:t xml:space="preserve">                            </w:t>
      </w:r>
      <w:r w:rsidRPr="00F92C46">
        <w:rPr>
          <w:rFonts w:asciiTheme="majorBidi" w:hAnsiTheme="majorBidi" w:cstheme="majorBidi"/>
          <w:sz w:val="30"/>
          <w:szCs w:val="30"/>
          <w:cs/>
        </w:rPr>
        <w:t xml:space="preserve">ด้านการซ่อมแซม ปรับปรุงและเพิ่มความแข็งแรงโครงสร้างพื้นฐาน บริษัทจึงเริ่มมีการจัดทำงบการเงินรวมขึ้นเป็นครั้งแรกในปี </w:t>
      </w:r>
      <w:r w:rsidRPr="00F92C46">
        <w:rPr>
          <w:rFonts w:asciiTheme="majorBidi" w:hAnsiTheme="majorBidi" w:cstheme="majorBidi"/>
          <w:sz w:val="30"/>
          <w:szCs w:val="30"/>
        </w:rPr>
        <w:t xml:space="preserve">2566 </w:t>
      </w:r>
      <w:r w:rsidRPr="00F92C46">
        <w:rPr>
          <w:rFonts w:asciiTheme="majorBidi" w:hAnsiTheme="majorBidi" w:cstheme="majorBidi"/>
          <w:sz w:val="30"/>
          <w:szCs w:val="30"/>
          <w:cs/>
        </w:rPr>
        <w:t>โดยงบการเงินรวมได้รวมผลการดำเนินงานของบริษัทย่อยดังกล่าวตั้งแต่วันที่</w:t>
      </w:r>
      <w:r w:rsidRPr="00F92C46">
        <w:rPr>
          <w:rFonts w:asciiTheme="majorBidi" w:hAnsiTheme="majorBidi" w:cstheme="majorBidi"/>
          <w:sz w:val="30"/>
          <w:szCs w:val="30"/>
        </w:rPr>
        <w:t xml:space="preserve"> 20 </w:t>
      </w:r>
      <w:r w:rsidRPr="00F92C46">
        <w:rPr>
          <w:rFonts w:asciiTheme="majorBidi" w:hAnsiTheme="majorBidi" w:cstheme="majorBidi"/>
          <w:sz w:val="30"/>
          <w:szCs w:val="30"/>
          <w:cs/>
        </w:rPr>
        <w:t>เมษายน</w:t>
      </w:r>
      <w:r w:rsidRPr="00F92C46">
        <w:rPr>
          <w:rFonts w:asciiTheme="majorBidi" w:hAnsiTheme="majorBidi" w:cstheme="majorBidi"/>
          <w:sz w:val="30"/>
          <w:szCs w:val="30"/>
        </w:rPr>
        <w:t> 2566</w:t>
      </w:r>
    </w:p>
    <w:p w14:paraId="16837D7B" w14:textId="6B3B6E86" w:rsidR="00432770" w:rsidRPr="00F92C46" w:rsidRDefault="00432770" w:rsidP="00F92C46">
      <w:pPr>
        <w:jc w:val="thaiDistribute"/>
        <w:rPr>
          <w:rFonts w:asciiTheme="majorBidi" w:hAnsiTheme="majorBidi" w:cstheme="majorBidi"/>
          <w:b/>
          <w:bCs/>
          <w:sz w:val="10"/>
          <w:szCs w:val="10"/>
          <w:cs/>
        </w:rPr>
      </w:pPr>
    </w:p>
    <w:p w14:paraId="5006DBAF" w14:textId="77777777" w:rsidR="0025461D" w:rsidRDefault="002546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42AFC933" w14:textId="7C291B3D" w:rsidR="00432770" w:rsidRDefault="000300EB" w:rsidP="009631A1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</w:rPr>
      </w:pPr>
      <w:r w:rsidRPr="003C14F2">
        <w:rPr>
          <w:rFonts w:asciiTheme="majorBidi" w:hAnsiTheme="majorBidi" w:cstheme="majorBidi"/>
          <w:cs/>
        </w:rPr>
        <w:lastRenderedPageBreak/>
        <w:t>บุคคลหรือกิจการที่เกี่ยวข้องกัน</w:t>
      </w:r>
    </w:p>
    <w:p w14:paraId="3F67E8ED" w14:textId="77777777" w:rsidR="0025461D" w:rsidRPr="00247CB1" w:rsidRDefault="0025461D" w:rsidP="00F92C46">
      <w:pPr>
        <w:rPr>
          <w:rFonts w:asciiTheme="majorBidi" w:hAnsiTheme="majorBidi" w:cstheme="majorBidi"/>
          <w:cs/>
        </w:rPr>
      </w:pPr>
    </w:p>
    <w:tbl>
      <w:tblPr>
        <w:tblW w:w="92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93"/>
        <w:gridCol w:w="1340"/>
        <w:gridCol w:w="239"/>
        <w:gridCol w:w="1257"/>
        <w:gridCol w:w="243"/>
        <w:gridCol w:w="1328"/>
      </w:tblGrid>
      <w:tr w:rsidR="00DA12E7" w:rsidRPr="007B4922" w14:paraId="18638E3D" w14:textId="77777777" w:rsidTr="00F92C46">
        <w:trPr>
          <w:tblHeader/>
        </w:trPr>
        <w:tc>
          <w:tcPr>
            <w:tcW w:w="2605" w:type="pct"/>
            <w:vAlign w:val="bottom"/>
          </w:tcPr>
          <w:p w14:paraId="2E8DE0D0" w14:textId="1CC374C8" w:rsidR="00DA12E7" w:rsidRPr="00F92C46" w:rsidRDefault="00DA12E7" w:rsidP="00320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8" w:type="pct"/>
          </w:tcPr>
          <w:p w14:paraId="1E84AB3B" w14:textId="77777777" w:rsidR="00DA12E7" w:rsidRPr="007B4922" w:rsidRDefault="00DA12E7" w:rsidP="00F92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4FBE1216" w14:textId="71157945" w:rsidR="00DA12E7" w:rsidRPr="007B4922" w:rsidRDefault="00DA12E7" w:rsidP="00320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6" w:type="pct"/>
            <w:gridSpan w:val="3"/>
            <w:vAlign w:val="bottom"/>
          </w:tcPr>
          <w:p w14:paraId="6C190F0E" w14:textId="77777777" w:rsidR="00DA12E7" w:rsidRPr="007B4922" w:rsidRDefault="00DA12E7" w:rsidP="00F92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9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12E7" w:rsidRPr="007B4922" w14:paraId="11DAD09A" w14:textId="77777777" w:rsidTr="00F92C46">
        <w:trPr>
          <w:tblHeader/>
        </w:trPr>
        <w:tc>
          <w:tcPr>
            <w:tcW w:w="2605" w:type="pct"/>
            <w:vAlign w:val="bottom"/>
          </w:tcPr>
          <w:p w14:paraId="3E548144" w14:textId="12E81EC6" w:rsidR="00DA12E7" w:rsidRPr="007B4922" w:rsidRDefault="00DA12E7" w:rsidP="00320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E70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Pr="00E862F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728" w:type="pct"/>
            <w:vAlign w:val="bottom"/>
          </w:tcPr>
          <w:p w14:paraId="0EA6ADC3" w14:textId="4ECA5CBE" w:rsidR="00DA12E7" w:rsidRPr="007B4922" w:rsidRDefault="00DA12E7" w:rsidP="00320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0" w:type="pct"/>
          </w:tcPr>
          <w:p w14:paraId="35B4B188" w14:textId="5034B849" w:rsidR="00DA12E7" w:rsidRPr="007B4922" w:rsidRDefault="00DA12E7" w:rsidP="00320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  <w:vAlign w:val="bottom"/>
          </w:tcPr>
          <w:p w14:paraId="4AEFF601" w14:textId="04783B73" w:rsidR="00DA12E7" w:rsidRPr="007B4922" w:rsidRDefault="00DA12E7" w:rsidP="00320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2" w:type="pct"/>
            <w:vAlign w:val="bottom"/>
          </w:tcPr>
          <w:p w14:paraId="72BD5835" w14:textId="77777777" w:rsidR="00DA12E7" w:rsidRPr="007B4922" w:rsidRDefault="00DA12E7" w:rsidP="00320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  <w:vAlign w:val="bottom"/>
          </w:tcPr>
          <w:p w14:paraId="64EDCCE8" w14:textId="3134D77C" w:rsidR="00DA12E7" w:rsidRPr="007B4922" w:rsidRDefault="00DA12E7" w:rsidP="00320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DA12E7" w:rsidRPr="007B4922" w14:paraId="38484545" w14:textId="77777777" w:rsidTr="00F92C46">
        <w:trPr>
          <w:tblHeader/>
        </w:trPr>
        <w:tc>
          <w:tcPr>
            <w:tcW w:w="2605" w:type="pct"/>
            <w:vAlign w:val="bottom"/>
          </w:tcPr>
          <w:p w14:paraId="43D4939C" w14:textId="77777777" w:rsidR="00DA12E7" w:rsidRPr="00F92C46" w:rsidRDefault="00DA12E7" w:rsidP="00320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5" w:type="pct"/>
            <w:gridSpan w:val="5"/>
          </w:tcPr>
          <w:p w14:paraId="4D2FA7E1" w14:textId="70C755FA" w:rsidR="00DA12E7" w:rsidRPr="007B4922" w:rsidRDefault="00DA12E7" w:rsidP="00320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A12E7" w:rsidRPr="007B4922" w14:paraId="57AAD93C" w14:textId="77777777" w:rsidTr="00F92C46">
        <w:tc>
          <w:tcPr>
            <w:tcW w:w="2605" w:type="pct"/>
            <w:vAlign w:val="bottom"/>
          </w:tcPr>
          <w:p w14:paraId="6669B4E6" w14:textId="67727806" w:rsidR="00DA12E7" w:rsidRPr="007B4922" w:rsidRDefault="00DA12E7" w:rsidP="00320ECC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 w:type="page"/>
            </w: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ผู้บริหารสำคัญ</w:t>
            </w: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ab/>
            </w:r>
          </w:p>
        </w:tc>
        <w:tc>
          <w:tcPr>
            <w:tcW w:w="728" w:type="pct"/>
          </w:tcPr>
          <w:p w14:paraId="6821444E" w14:textId="77777777" w:rsidR="00DA12E7" w:rsidRPr="001F6804" w:rsidRDefault="00DA12E7" w:rsidP="00320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30" w:type="pct"/>
          </w:tcPr>
          <w:p w14:paraId="5F466583" w14:textId="38EE6543" w:rsidR="00DA12E7" w:rsidRPr="001F6804" w:rsidRDefault="00DA12E7" w:rsidP="00320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683" w:type="pct"/>
            <w:shd w:val="clear" w:color="auto" w:fill="auto"/>
          </w:tcPr>
          <w:p w14:paraId="2AB13220" w14:textId="77777777" w:rsidR="00DA12E7" w:rsidRPr="001F6804" w:rsidRDefault="00DA12E7" w:rsidP="00320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32" w:type="pct"/>
            <w:vAlign w:val="bottom"/>
          </w:tcPr>
          <w:p w14:paraId="6ADCBFCD" w14:textId="77777777" w:rsidR="00DA12E7" w:rsidRPr="007B4922" w:rsidRDefault="00DA12E7" w:rsidP="00320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1" w:type="pct"/>
            <w:shd w:val="clear" w:color="auto" w:fill="auto"/>
          </w:tcPr>
          <w:p w14:paraId="31B714EF" w14:textId="77777777" w:rsidR="00DA12E7" w:rsidRPr="007B4922" w:rsidRDefault="00DA12E7" w:rsidP="00320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12E7" w:rsidRPr="007B4922" w14:paraId="0E83B988" w14:textId="77777777" w:rsidTr="00F92C46">
        <w:tc>
          <w:tcPr>
            <w:tcW w:w="2605" w:type="pct"/>
            <w:vAlign w:val="bottom"/>
          </w:tcPr>
          <w:p w14:paraId="05895DCC" w14:textId="2D7362CF" w:rsidR="00DA12E7" w:rsidRPr="007B4922" w:rsidRDefault="00DA12E7" w:rsidP="00320ECC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728" w:type="pct"/>
          </w:tcPr>
          <w:p w14:paraId="15B1E2C9" w14:textId="77777777" w:rsidR="00DA12E7" w:rsidRPr="001F6804" w:rsidRDefault="00DA12E7" w:rsidP="00320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30" w:type="pct"/>
          </w:tcPr>
          <w:p w14:paraId="6455EB0F" w14:textId="639C7E2E" w:rsidR="00DA12E7" w:rsidRPr="001F6804" w:rsidRDefault="00DA12E7" w:rsidP="00320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683" w:type="pct"/>
            <w:shd w:val="clear" w:color="auto" w:fill="auto"/>
          </w:tcPr>
          <w:p w14:paraId="4F279C4A" w14:textId="77777777" w:rsidR="00DA12E7" w:rsidRPr="001F6804" w:rsidRDefault="00DA12E7" w:rsidP="00320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32" w:type="pct"/>
            <w:vAlign w:val="bottom"/>
          </w:tcPr>
          <w:p w14:paraId="3DA3B260" w14:textId="77777777" w:rsidR="00DA12E7" w:rsidRPr="007B4922" w:rsidRDefault="00DA12E7" w:rsidP="00320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1" w:type="pct"/>
            <w:shd w:val="clear" w:color="auto" w:fill="auto"/>
          </w:tcPr>
          <w:p w14:paraId="4BFEF181" w14:textId="77777777" w:rsidR="00DA12E7" w:rsidRPr="007B4922" w:rsidRDefault="00DA12E7" w:rsidP="00320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12E7" w:rsidRPr="007B4922" w14:paraId="08253450" w14:textId="77777777" w:rsidTr="00F92C46">
        <w:tc>
          <w:tcPr>
            <w:tcW w:w="2605" w:type="pct"/>
            <w:vAlign w:val="bottom"/>
          </w:tcPr>
          <w:p w14:paraId="57B9B1C7" w14:textId="2139CF0B" w:rsidR="00DA12E7" w:rsidRPr="007B4922" w:rsidRDefault="00DA12E7" w:rsidP="00320ECC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728" w:type="pct"/>
          </w:tcPr>
          <w:p w14:paraId="353D0C94" w14:textId="29B10B47" w:rsidR="00DA12E7" w:rsidRPr="00943B17" w:rsidRDefault="00A544E3" w:rsidP="003D2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</w:t>
            </w:r>
            <w:r w:rsidR="000C4422">
              <w:rPr>
                <w:rFonts w:asciiTheme="majorBidi" w:hAnsiTheme="majorBidi" w:cstheme="majorBidi"/>
                <w:sz w:val="30"/>
                <w:szCs w:val="30"/>
              </w:rPr>
              <w:t>294</w:t>
            </w:r>
          </w:p>
        </w:tc>
        <w:tc>
          <w:tcPr>
            <w:tcW w:w="130" w:type="pct"/>
          </w:tcPr>
          <w:p w14:paraId="02185E10" w14:textId="21A318AC" w:rsidR="00DA12E7" w:rsidRPr="00943B17" w:rsidRDefault="00DA12E7" w:rsidP="00320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shd w:val="clear" w:color="auto" w:fill="auto"/>
          </w:tcPr>
          <w:p w14:paraId="7BDD4C8C" w14:textId="65FD7329" w:rsidR="00DA12E7" w:rsidRPr="00943B17" w:rsidRDefault="00A544E3" w:rsidP="00320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</w:t>
            </w:r>
            <w:r w:rsidR="000C4422">
              <w:rPr>
                <w:rFonts w:asciiTheme="majorBidi" w:hAnsiTheme="majorBidi" w:cstheme="majorBidi"/>
                <w:sz w:val="30"/>
                <w:szCs w:val="30"/>
              </w:rPr>
              <w:t>284</w:t>
            </w:r>
          </w:p>
        </w:tc>
        <w:tc>
          <w:tcPr>
            <w:tcW w:w="132" w:type="pct"/>
            <w:vAlign w:val="bottom"/>
          </w:tcPr>
          <w:p w14:paraId="73CE94AA" w14:textId="77777777" w:rsidR="00DA12E7" w:rsidRPr="007B4922" w:rsidRDefault="00DA12E7" w:rsidP="00320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1" w:type="pct"/>
            <w:shd w:val="clear" w:color="auto" w:fill="auto"/>
          </w:tcPr>
          <w:p w14:paraId="572A2DA0" w14:textId="44139947" w:rsidR="00DA12E7" w:rsidRPr="00A2779E" w:rsidRDefault="00DA12E7" w:rsidP="00320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A2779E">
              <w:rPr>
                <w:rFonts w:ascii="Angsana New" w:hAnsi="Angsana New"/>
                <w:sz w:val="30"/>
                <w:szCs w:val="30"/>
              </w:rPr>
              <w:t>9,</w:t>
            </w:r>
            <w:r w:rsidR="00A2779E" w:rsidRPr="00A2779E">
              <w:rPr>
                <w:rFonts w:ascii="Angsana New" w:hAnsi="Angsana New"/>
                <w:sz w:val="30"/>
                <w:szCs w:val="30"/>
              </w:rPr>
              <w:t>238</w:t>
            </w:r>
          </w:p>
        </w:tc>
      </w:tr>
      <w:tr w:rsidR="00DA12E7" w:rsidRPr="007B4922" w14:paraId="333975A9" w14:textId="77777777" w:rsidTr="00F92C46">
        <w:tc>
          <w:tcPr>
            <w:tcW w:w="2605" w:type="pct"/>
            <w:vAlign w:val="bottom"/>
          </w:tcPr>
          <w:p w14:paraId="229CEF1D" w14:textId="3CFBD912" w:rsidR="00DA12E7" w:rsidRPr="007B4922" w:rsidRDefault="00DA12E7" w:rsidP="00320ECC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728" w:type="pct"/>
          </w:tcPr>
          <w:p w14:paraId="4277A7A5" w14:textId="13E39B85" w:rsidR="00DA12E7" w:rsidRPr="00943B17" w:rsidRDefault="00B46B2E" w:rsidP="00320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1,022</w:t>
            </w:r>
          </w:p>
        </w:tc>
        <w:tc>
          <w:tcPr>
            <w:tcW w:w="130" w:type="pct"/>
          </w:tcPr>
          <w:p w14:paraId="03673E1C" w14:textId="68E470A8" w:rsidR="00DA12E7" w:rsidRPr="00943B17" w:rsidRDefault="00DA12E7" w:rsidP="00320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shd w:val="clear" w:color="auto" w:fill="auto"/>
          </w:tcPr>
          <w:p w14:paraId="2AC6717E" w14:textId="1B08F004" w:rsidR="00DA12E7" w:rsidRPr="00943B17" w:rsidRDefault="00B46B2E" w:rsidP="00320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1,022</w:t>
            </w:r>
          </w:p>
        </w:tc>
        <w:tc>
          <w:tcPr>
            <w:tcW w:w="132" w:type="pct"/>
            <w:vAlign w:val="bottom"/>
          </w:tcPr>
          <w:p w14:paraId="19FCC6E4" w14:textId="77777777" w:rsidR="00DA12E7" w:rsidRPr="007B4922" w:rsidRDefault="00DA12E7" w:rsidP="00320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1" w:type="pct"/>
            <w:shd w:val="clear" w:color="auto" w:fill="auto"/>
          </w:tcPr>
          <w:p w14:paraId="1166E3AF" w14:textId="1E6E9F55" w:rsidR="00DA12E7" w:rsidRPr="00A2779E" w:rsidRDefault="00B46B2E" w:rsidP="00320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924</w:t>
            </w:r>
          </w:p>
        </w:tc>
      </w:tr>
      <w:tr w:rsidR="00DA12E7" w:rsidRPr="007B4922" w14:paraId="17922C16" w14:textId="77777777" w:rsidTr="00F92C46">
        <w:tc>
          <w:tcPr>
            <w:tcW w:w="2605" w:type="pct"/>
            <w:vAlign w:val="bottom"/>
          </w:tcPr>
          <w:p w14:paraId="6A9F9ABE" w14:textId="499116EB" w:rsidR="00DA12E7" w:rsidRPr="007B4922" w:rsidRDefault="00DA12E7" w:rsidP="00320ECC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4AF6725C" w14:textId="528AB8D2" w:rsidR="00DA12E7" w:rsidRPr="00943B17" w:rsidRDefault="00B46B2E" w:rsidP="00320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0" w:type="pct"/>
          </w:tcPr>
          <w:p w14:paraId="6B8E144D" w14:textId="3201F740" w:rsidR="00DA12E7" w:rsidRPr="00943B17" w:rsidRDefault="00DA12E7" w:rsidP="00320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  <w:shd w:val="clear" w:color="auto" w:fill="auto"/>
          </w:tcPr>
          <w:p w14:paraId="44ADC8DB" w14:textId="30BAA14B" w:rsidR="00DA12E7" w:rsidRPr="00943B17" w:rsidRDefault="00B46B2E" w:rsidP="00320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2" w:type="pct"/>
            <w:vAlign w:val="bottom"/>
          </w:tcPr>
          <w:p w14:paraId="59FF4F33" w14:textId="77777777" w:rsidR="00DA12E7" w:rsidRPr="007B4922" w:rsidRDefault="00DA12E7" w:rsidP="00320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</w:tcPr>
          <w:p w14:paraId="328E48F8" w14:textId="6C03BDF3" w:rsidR="00DA12E7" w:rsidRPr="00A2779E" w:rsidRDefault="00B46B2E" w:rsidP="00320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DA12E7" w:rsidRPr="007B4922" w14:paraId="0D942447" w14:textId="77777777" w:rsidTr="00F92C46">
        <w:tc>
          <w:tcPr>
            <w:tcW w:w="2605" w:type="pct"/>
            <w:vAlign w:val="bottom"/>
          </w:tcPr>
          <w:p w14:paraId="70182C54" w14:textId="07407889" w:rsidR="00DA12E7" w:rsidRPr="007B4922" w:rsidRDefault="00DA12E7" w:rsidP="00320ECC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14:paraId="0113F73F" w14:textId="12B480B6" w:rsidR="00DA12E7" w:rsidRPr="00943B17" w:rsidRDefault="000C4422" w:rsidP="00320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13,31</w:t>
            </w:r>
            <w:r w:rsidR="002972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30" w:type="pct"/>
          </w:tcPr>
          <w:p w14:paraId="7600CCC7" w14:textId="4453DD83" w:rsidR="00DA12E7" w:rsidRPr="00943B17" w:rsidRDefault="00DA12E7" w:rsidP="00320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BCE489" w14:textId="43BA22D5" w:rsidR="00DA12E7" w:rsidRPr="00943B17" w:rsidRDefault="000C4422" w:rsidP="00320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13,30</w:t>
            </w:r>
            <w:r w:rsidR="002972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32" w:type="pct"/>
            <w:vAlign w:val="bottom"/>
          </w:tcPr>
          <w:p w14:paraId="44980C8C" w14:textId="77777777" w:rsidR="00DA12E7" w:rsidRPr="007B4922" w:rsidRDefault="00DA12E7" w:rsidP="00320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263A38" w14:textId="79B6011A" w:rsidR="00DA12E7" w:rsidRPr="00A2779E" w:rsidRDefault="00DA12E7" w:rsidP="003D2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779E">
              <w:rPr>
                <w:rFonts w:ascii="Angsana New" w:hAnsi="Angsana New"/>
                <w:b/>
                <w:bCs/>
                <w:sz w:val="30"/>
                <w:szCs w:val="30"/>
              </w:rPr>
              <w:t>10,163</w:t>
            </w:r>
          </w:p>
        </w:tc>
      </w:tr>
      <w:tr w:rsidR="0025461D" w:rsidRPr="007B4922" w14:paraId="1A6B79B6" w14:textId="77777777" w:rsidTr="009631A1">
        <w:tc>
          <w:tcPr>
            <w:tcW w:w="2605" w:type="pct"/>
            <w:vAlign w:val="bottom"/>
          </w:tcPr>
          <w:p w14:paraId="4D03CD77" w14:textId="77777777" w:rsidR="0025461D" w:rsidRPr="00F92C46" w:rsidRDefault="0025461D" w:rsidP="00320ECC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14:paraId="25EE3350" w14:textId="77777777" w:rsidR="0025461D" w:rsidRDefault="0025461D" w:rsidP="00320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3E3338D0" w14:textId="77777777" w:rsidR="0025461D" w:rsidRPr="00943B17" w:rsidRDefault="0025461D" w:rsidP="00320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17589B" w14:textId="77777777" w:rsidR="0025461D" w:rsidRDefault="0025461D" w:rsidP="00320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70AF125D" w14:textId="77777777" w:rsidR="0025461D" w:rsidRPr="007B4922" w:rsidRDefault="0025461D" w:rsidP="00320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6074BF" w14:textId="77777777" w:rsidR="0025461D" w:rsidRPr="00A2779E" w:rsidRDefault="0025461D" w:rsidP="003D2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A12E7" w:rsidRPr="007B4922" w14:paraId="5AE866FB" w14:textId="77777777" w:rsidTr="00F92C46">
        <w:tc>
          <w:tcPr>
            <w:tcW w:w="2605" w:type="pct"/>
            <w:vAlign w:val="bottom"/>
          </w:tcPr>
          <w:p w14:paraId="76176B73" w14:textId="38D63A55" w:rsidR="00DA12E7" w:rsidRPr="007B4922" w:rsidRDefault="00DA12E7" w:rsidP="00320ECC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728" w:type="pct"/>
          </w:tcPr>
          <w:p w14:paraId="49684D6B" w14:textId="77777777" w:rsidR="00DA12E7" w:rsidRPr="001F6804" w:rsidRDefault="00DA12E7" w:rsidP="00320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30" w:type="pct"/>
          </w:tcPr>
          <w:p w14:paraId="416EE839" w14:textId="739F13A0" w:rsidR="00DA12E7" w:rsidRPr="001F6804" w:rsidRDefault="00DA12E7" w:rsidP="00320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683" w:type="pct"/>
            <w:shd w:val="clear" w:color="auto" w:fill="auto"/>
          </w:tcPr>
          <w:p w14:paraId="56CFB131" w14:textId="77777777" w:rsidR="00DA12E7" w:rsidRPr="001F6804" w:rsidRDefault="00DA12E7" w:rsidP="00320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32" w:type="pct"/>
            <w:vAlign w:val="bottom"/>
          </w:tcPr>
          <w:p w14:paraId="78CD8083" w14:textId="77777777" w:rsidR="00DA12E7" w:rsidRPr="007B4922" w:rsidRDefault="00DA12E7" w:rsidP="00320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1" w:type="pct"/>
            <w:shd w:val="clear" w:color="auto" w:fill="auto"/>
          </w:tcPr>
          <w:p w14:paraId="7EC80803" w14:textId="77777777" w:rsidR="00DA12E7" w:rsidRPr="007B4922" w:rsidRDefault="00DA12E7" w:rsidP="00320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995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A12E7" w:rsidRPr="007B4922" w14:paraId="63604AF4" w14:textId="77777777" w:rsidTr="00F92C46">
        <w:tc>
          <w:tcPr>
            <w:tcW w:w="2605" w:type="pct"/>
            <w:vAlign w:val="bottom"/>
          </w:tcPr>
          <w:p w14:paraId="4E233C60" w14:textId="0E078B8F" w:rsidR="00DA12E7" w:rsidRPr="007B4922" w:rsidRDefault="00DA12E7" w:rsidP="00320ECC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728" w:type="pct"/>
          </w:tcPr>
          <w:p w14:paraId="4A7C7896" w14:textId="65334EA1" w:rsidR="00DA12E7" w:rsidRPr="00C303CA" w:rsidRDefault="000C4422" w:rsidP="00F92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42AF5D9" w14:textId="5ADBE1E6" w:rsidR="00DA12E7" w:rsidRPr="00943B17" w:rsidRDefault="00DA12E7" w:rsidP="00320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shd w:val="clear" w:color="auto" w:fill="auto"/>
          </w:tcPr>
          <w:p w14:paraId="1F265A21" w14:textId="78E9C3B0" w:rsidR="00DA12E7" w:rsidRPr="00943B17" w:rsidRDefault="000C4422" w:rsidP="000C4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7850D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1D5C64BB" w14:textId="77777777" w:rsidR="00DA12E7" w:rsidRPr="007B4922" w:rsidRDefault="00DA12E7" w:rsidP="00320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1" w:type="pct"/>
            <w:shd w:val="clear" w:color="auto" w:fill="auto"/>
          </w:tcPr>
          <w:p w14:paraId="7C910B02" w14:textId="56554365" w:rsidR="00DA12E7" w:rsidRPr="007B4922" w:rsidRDefault="00DA12E7" w:rsidP="00320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1,751</w:t>
            </w:r>
          </w:p>
        </w:tc>
      </w:tr>
      <w:tr w:rsidR="00DA12E7" w:rsidRPr="007B4922" w14:paraId="76FF9F75" w14:textId="77777777" w:rsidTr="00F92C46">
        <w:tc>
          <w:tcPr>
            <w:tcW w:w="2605" w:type="pct"/>
            <w:vAlign w:val="bottom"/>
          </w:tcPr>
          <w:p w14:paraId="14FA85AC" w14:textId="3A1CD303" w:rsidR="00DA12E7" w:rsidRPr="007B4922" w:rsidRDefault="00F640A3" w:rsidP="00320ECC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ดอกเบี้ยจ่าย</w:t>
            </w:r>
          </w:p>
        </w:tc>
        <w:tc>
          <w:tcPr>
            <w:tcW w:w="728" w:type="pct"/>
          </w:tcPr>
          <w:p w14:paraId="69E6D599" w14:textId="27F52B73" w:rsidR="00DA12E7" w:rsidRPr="000C4422" w:rsidRDefault="000C4422" w:rsidP="00E8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0C4422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130" w:type="pct"/>
          </w:tcPr>
          <w:p w14:paraId="579D3EAC" w14:textId="0E3DD168" w:rsidR="00DA12E7" w:rsidRPr="000C4422" w:rsidRDefault="00DA12E7" w:rsidP="00320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shd w:val="clear" w:color="auto" w:fill="auto"/>
          </w:tcPr>
          <w:p w14:paraId="467A427F" w14:textId="43C2DD0A" w:rsidR="00DA12E7" w:rsidRPr="007850D9" w:rsidRDefault="007850D9" w:rsidP="00320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7850D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5B55DF32" w14:textId="77777777" w:rsidR="00DA12E7" w:rsidRPr="007850D9" w:rsidRDefault="00DA12E7" w:rsidP="00320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721" w:type="pct"/>
            <w:shd w:val="clear" w:color="auto" w:fill="auto"/>
          </w:tcPr>
          <w:p w14:paraId="086071EF" w14:textId="20076AC3" w:rsidR="00DA12E7" w:rsidRPr="007850D9" w:rsidRDefault="00DA12E7" w:rsidP="00320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7850D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77187B12" w14:textId="77777777" w:rsidR="006C3A27" w:rsidRPr="00F92C46" w:rsidRDefault="006C3A27" w:rsidP="00F92C46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95"/>
        <w:gridCol w:w="1533"/>
        <w:gridCol w:w="269"/>
        <w:gridCol w:w="1269"/>
        <w:gridCol w:w="277"/>
        <w:gridCol w:w="1255"/>
        <w:gridCol w:w="247"/>
        <w:gridCol w:w="1281"/>
      </w:tblGrid>
      <w:tr w:rsidR="003C14F2" w:rsidRPr="007B4922" w14:paraId="2E52F6AE" w14:textId="77777777" w:rsidTr="00F92C46">
        <w:trPr>
          <w:tblHeader/>
        </w:trPr>
        <w:tc>
          <w:tcPr>
            <w:tcW w:w="1677" w:type="pct"/>
            <w:vAlign w:val="bottom"/>
          </w:tcPr>
          <w:p w14:paraId="3B9CD848" w14:textId="12FFC2BB" w:rsidR="003C14F2" w:rsidRPr="00F92C46" w:rsidRDefault="003C14F2" w:rsidP="00320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4" w:type="pct"/>
            <w:gridSpan w:val="3"/>
          </w:tcPr>
          <w:p w14:paraId="3227B287" w14:textId="6C96B1C6" w:rsidR="003C14F2" w:rsidRPr="007B4922" w:rsidRDefault="003C14F2" w:rsidP="00320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36FD72C8" w14:textId="6CCDE71A" w:rsidR="003C14F2" w:rsidRPr="007B4922" w:rsidRDefault="003C14F2" w:rsidP="00320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08" w:type="pct"/>
            <w:gridSpan w:val="3"/>
            <w:vAlign w:val="bottom"/>
          </w:tcPr>
          <w:p w14:paraId="34294543" w14:textId="77777777" w:rsidR="003C14F2" w:rsidRPr="007B4922" w:rsidRDefault="003C14F2" w:rsidP="00320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14F2" w:rsidRPr="007B4922" w14:paraId="12A0FEA5" w14:textId="77777777" w:rsidTr="00F92C46">
        <w:trPr>
          <w:tblHeader/>
        </w:trPr>
        <w:tc>
          <w:tcPr>
            <w:tcW w:w="1677" w:type="pct"/>
            <w:vAlign w:val="bottom"/>
          </w:tcPr>
          <w:p w14:paraId="3FCE34CC" w14:textId="0D88A3B3" w:rsidR="003C14F2" w:rsidRPr="007B4922" w:rsidRDefault="003C14F2" w:rsidP="00320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31" w:type="pct"/>
          </w:tcPr>
          <w:p w14:paraId="64CC49CD" w14:textId="53E1C584" w:rsidR="003C14F2" w:rsidRPr="007B4922" w:rsidRDefault="003C14F2" w:rsidP="00320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6" w:type="pct"/>
          </w:tcPr>
          <w:p w14:paraId="34D5E489" w14:textId="77777777" w:rsidR="003C14F2" w:rsidRPr="007B4922" w:rsidRDefault="003C14F2" w:rsidP="00320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</w:tcPr>
          <w:p w14:paraId="5B6C8508" w14:textId="40D7962C" w:rsidR="003C14F2" w:rsidRPr="007B4922" w:rsidRDefault="003C14F2" w:rsidP="00320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0" w:type="pct"/>
          </w:tcPr>
          <w:p w14:paraId="0C38398F" w14:textId="37F8B60B" w:rsidR="003C14F2" w:rsidRPr="007B4922" w:rsidRDefault="003C14F2" w:rsidP="00320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</w:tcPr>
          <w:p w14:paraId="6404CEA1" w14:textId="6148CC3B" w:rsidR="003C14F2" w:rsidRPr="007B4922" w:rsidRDefault="003C14F2" w:rsidP="00320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34" w:type="pct"/>
          </w:tcPr>
          <w:p w14:paraId="2777F2B9" w14:textId="77777777" w:rsidR="003C14F2" w:rsidRPr="007B4922" w:rsidRDefault="003C14F2" w:rsidP="00320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4" w:type="pct"/>
          </w:tcPr>
          <w:p w14:paraId="3FA75CD4" w14:textId="3EEB4938" w:rsidR="003C14F2" w:rsidRPr="007B4922" w:rsidRDefault="003C14F2" w:rsidP="00320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60186" w:rsidRPr="007B4922" w14:paraId="1D4C8BB0" w14:textId="77777777" w:rsidTr="00F92C46">
        <w:trPr>
          <w:tblHeader/>
        </w:trPr>
        <w:tc>
          <w:tcPr>
            <w:tcW w:w="1677" w:type="pct"/>
            <w:vAlign w:val="bottom"/>
          </w:tcPr>
          <w:p w14:paraId="41E5E783" w14:textId="037405D2" w:rsidR="00560186" w:rsidRPr="00F92C46" w:rsidRDefault="00560186" w:rsidP="00560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31" w:type="pct"/>
          </w:tcPr>
          <w:p w14:paraId="2BEF55CC" w14:textId="64FDD52B" w:rsidR="00560186" w:rsidRPr="007B4922" w:rsidRDefault="00560186" w:rsidP="00560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6A42269C" w14:textId="77777777" w:rsidR="00560186" w:rsidRPr="007B4922" w:rsidRDefault="00560186" w:rsidP="00560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</w:tcPr>
          <w:p w14:paraId="2A428E17" w14:textId="29A8F24C" w:rsidR="00560186" w:rsidRPr="007B4922" w:rsidRDefault="00560186" w:rsidP="00560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0" w:type="pct"/>
          </w:tcPr>
          <w:p w14:paraId="17BB3859" w14:textId="6D387738" w:rsidR="00560186" w:rsidRPr="007B4922" w:rsidRDefault="00560186" w:rsidP="00560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</w:tcPr>
          <w:p w14:paraId="046D5B85" w14:textId="7FC63F4E" w:rsidR="00560186" w:rsidRPr="007B4922" w:rsidRDefault="00560186" w:rsidP="00560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4" w:type="pct"/>
          </w:tcPr>
          <w:p w14:paraId="725C9EBB" w14:textId="77777777" w:rsidR="00560186" w:rsidRPr="007B4922" w:rsidRDefault="00560186" w:rsidP="00560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4" w:type="pct"/>
          </w:tcPr>
          <w:p w14:paraId="66426C95" w14:textId="6B31B824" w:rsidR="00560186" w:rsidRPr="007B4922" w:rsidRDefault="00560186" w:rsidP="00560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60186" w:rsidRPr="007B4922" w14:paraId="20B778D4" w14:textId="77777777" w:rsidTr="00F92C46">
        <w:trPr>
          <w:tblHeader/>
        </w:trPr>
        <w:tc>
          <w:tcPr>
            <w:tcW w:w="1677" w:type="pct"/>
            <w:vAlign w:val="bottom"/>
          </w:tcPr>
          <w:p w14:paraId="4555BA50" w14:textId="77777777" w:rsidR="00560186" w:rsidRPr="00F92C46" w:rsidRDefault="00560186" w:rsidP="00560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23" w:type="pct"/>
            <w:gridSpan w:val="7"/>
          </w:tcPr>
          <w:p w14:paraId="04D955A6" w14:textId="06D02EA7" w:rsidR="00560186" w:rsidRPr="007B4922" w:rsidRDefault="00560186" w:rsidP="00560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60186" w:rsidRPr="007B4922" w14:paraId="6754F3A8" w14:textId="77777777" w:rsidTr="00F92C46">
        <w:tc>
          <w:tcPr>
            <w:tcW w:w="1677" w:type="pct"/>
          </w:tcPr>
          <w:p w14:paraId="39A32758" w14:textId="5B91DDFF" w:rsidR="00560186" w:rsidRPr="00F640A3" w:rsidRDefault="00560186" w:rsidP="00560186">
            <w:pPr>
              <w:pStyle w:val="block"/>
              <w:tabs>
                <w:tab w:val="center" w:pos="3132"/>
              </w:tabs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F640A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เจ้าหนี้อื่น</w:t>
            </w:r>
          </w:p>
        </w:tc>
        <w:tc>
          <w:tcPr>
            <w:tcW w:w="831" w:type="pct"/>
          </w:tcPr>
          <w:p w14:paraId="43293C00" w14:textId="77777777" w:rsidR="00560186" w:rsidRPr="007B4922" w:rsidRDefault="00560186" w:rsidP="00560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5983585" w14:textId="77777777" w:rsidR="00560186" w:rsidRPr="007B4922" w:rsidRDefault="00560186" w:rsidP="00560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</w:tcPr>
          <w:p w14:paraId="449E7F6D" w14:textId="70317D13" w:rsidR="00560186" w:rsidRPr="007B4922" w:rsidRDefault="00560186" w:rsidP="00560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1FEFAE75" w14:textId="229B8DE0" w:rsidR="00560186" w:rsidRPr="007B4922" w:rsidRDefault="00560186" w:rsidP="00560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  <w:vAlign w:val="bottom"/>
          </w:tcPr>
          <w:p w14:paraId="49048BE8" w14:textId="77777777" w:rsidR="00560186" w:rsidRPr="007B4922" w:rsidRDefault="00560186" w:rsidP="00560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  <w:vAlign w:val="bottom"/>
          </w:tcPr>
          <w:p w14:paraId="4E780F1C" w14:textId="77777777" w:rsidR="00560186" w:rsidRPr="007B4922" w:rsidRDefault="00560186" w:rsidP="00560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4" w:type="pct"/>
            <w:vAlign w:val="bottom"/>
          </w:tcPr>
          <w:p w14:paraId="6EE8781D" w14:textId="77777777" w:rsidR="00560186" w:rsidRPr="007B4922" w:rsidRDefault="00560186" w:rsidP="00560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0186" w:rsidRPr="007B4922" w14:paraId="25557776" w14:textId="77777777" w:rsidTr="00F92C46">
        <w:tc>
          <w:tcPr>
            <w:tcW w:w="1677" w:type="pct"/>
          </w:tcPr>
          <w:p w14:paraId="666F746B" w14:textId="451162A3" w:rsidR="00560186" w:rsidRPr="00DA12E7" w:rsidRDefault="00560186" w:rsidP="00560186">
            <w:pPr>
              <w:pStyle w:val="block"/>
              <w:tabs>
                <w:tab w:val="center" w:pos="3132"/>
              </w:tabs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831" w:type="pct"/>
            <w:tcBorders>
              <w:bottom w:val="double" w:sz="4" w:space="0" w:color="auto"/>
            </w:tcBorders>
          </w:tcPr>
          <w:p w14:paraId="5CD22D4C" w14:textId="1AA58DA8" w:rsidR="00560186" w:rsidRPr="00F640A3" w:rsidRDefault="00560186" w:rsidP="00560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40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620A331" w14:textId="77777777" w:rsidR="00560186" w:rsidRPr="00F640A3" w:rsidRDefault="00560186" w:rsidP="00560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8" w:type="pct"/>
            <w:tcBorders>
              <w:bottom w:val="double" w:sz="4" w:space="0" w:color="auto"/>
            </w:tcBorders>
          </w:tcPr>
          <w:p w14:paraId="2D213577" w14:textId="3FD62615" w:rsidR="00560186" w:rsidRPr="00F640A3" w:rsidRDefault="00560186" w:rsidP="00560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40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6E0CE594" w14:textId="77777777" w:rsidR="00560186" w:rsidRPr="00F640A3" w:rsidRDefault="00560186" w:rsidP="00560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tcBorders>
              <w:bottom w:val="double" w:sz="4" w:space="0" w:color="auto"/>
            </w:tcBorders>
            <w:vAlign w:val="bottom"/>
          </w:tcPr>
          <w:p w14:paraId="7FD04650" w14:textId="01F65EF4" w:rsidR="00560186" w:rsidRPr="00F640A3" w:rsidRDefault="00560186" w:rsidP="00560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40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4" w:type="pct"/>
            <w:vAlign w:val="bottom"/>
          </w:tcPr>
          <w:p w14:paraId="74266C76" w14:textId="77777777" w:rsidR="00560186" w:rsidRPr="00F640A3" w:rsidRDefault="00560186" w:rsidP="00560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4" w:type="pct"/>
            <w:tcBorders>
              <w:bottom w:val="double" w:sz="4" w:space="0" w:color="auto"/>
            </w:tcBorders>
            <w:vAlign w:val="bottom"/>
          </w:tcPr>
          <w:p w14:paraId="011BDF63" w14:textId="3F07E081" w:rsidR="00560186" w:rsidRPr="00F640A3" w:rsidRDefault="00560186" w:rsidP="00560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40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1,552</w:t>
            </w:r>
          </w:p>
        </w:tc>
      </w:tr>
      <w:tr w:rsidR="00560186" w:rsidRPr="007B4922" w14:paraId="7BECB3DE" w14:textId="77777777" w:rsidTr="00F92C46">
        <w:trPr>
          <w:trHeight w:hRule="exact" w:val="397"/>
        </w:trPr>
        <w:tc>
          <w:tcPr>
            <w:tcW w:w="1677" w:type="pct"/>
          </w:tcPr>
          <w:p w14:paraId="1B2E2699" w14:textId="77777777" w:rsidR="00560186" w:rsidRPr="00F92C46" w:rsidRDefault="00560186" w:rsidP="007E7BDF">
            <w:pPr>
              <w:pStyle w:val="block"/>
              <w:tabs>
                <w:tab w:val="center" w:pos="3132"/>
              </w:tabs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31" w:type="pct"/>
            <w:tcBorders>
              <w:top w:val="double" w:sz="4" w:space="0" w:color="auto"/>
            </w:tcBorders>
          </w:tcPr>
          <w:p w14:paraId="548B7893" w14:textId="77777777" w:rsidR="00560186" w:rsidRPr="007E7BDF" w:rsidRDefault="00560186" w:rsidP="00F92C46">
            <w:pPr>
              <w:pStyle w:val="block"/>
              <w:tabs>
                <w:tab w:val="center" w:pos="3132"/>
              </w:tabs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059D73B3" w14:textId="77777777" w:rsidR="00560186" w:rsidRPr="007E7BDF" w:rsidRDefault="00560186" w:rsidP="00F92C46">
            <w:pPr>
              <w:pStyle w:val="block"/>
              <w:tabs>
                <w:tab w:val="center" w:pos="3132"/>
              </w:tabs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  <w:tcBorders>
              <w:top w:val="double" w:sz="4" w:space="0" w:color="auto"/>
            </w:tcBorders>
          </w:tcPr>
          <w:p w14:paraId="046C5AC5" w14:textId="77777777" w:rsidR="00560186" w:rsidRPr="007E7BDF" w:rsidRDefault="00560186" w:rsidP="00F92C46">
            <w:pPr>
              <w:pStyle w:val="block"/>
              <w:tabs>
                <w:tab w:val="center" w:pos="3132"/>
              </w:tabs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4BE2E8A5" w14:textId="77777777" w:rsidR="00560186" w:rsidRPr="007E7BDF" w:rsidRDefault="00560186" w:rsidP="00F92C46">
            <w:pPr>
              <w:pStyle w:val="block"/>
              <w:tabs>
                <w:tab w:val="center" w:pos="3132"/>
              </w:tabs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double" w:sz="4" w:space="0" w:color="auto"/>
            </w:tcBorders>
            <w:vAlign w:val="bottom"/>
          </w:tcPr>
          <w:p w14:paraId="5B03DACE" w14:textId="77777777" w:rsidR="00560186" w:rsidRPr="007E7BDF" w:rsidRDefault="00560186" w:rsidP="00F92C46">
            <w:pPr>
              <w:pStyle w:val="block"/>
              <w:tabs>
                <w:tab w:val="center" w:pos="3132"/>
              </w:tabs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  <w:vAlign w:val="bottom"/>
          </w:tcPr>
          <w:p w14:paraId="3DEDFB03" w14:textId="77777777" w:rsidR="00560186" w:rsidRPr="007E7BDF" w:rsidRDefault="00560186" w:rsidP="00F92C46">
            <w:pPr>
              <w:pStyle w:val="block"/>
              <w:tabs>
                <w:tab w:val="center" w:pos="3132"/>
              </w:tabs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4" w:type="pct"/>
            <w:tcBorders>
              <w:top w:val="double" w:sz="4" w:space="0" w:color="auto"/>
            </w:tcBorders>
            <w:vAlign w:val="bottom"/>
          </w:tcPr>
          <w:p w14:paraId="6DC36453" w14:textId="77777777" w:rsidR="00560186" w:rsidRPr="007E7BDF" w:rsidRDefault="00560186" w:rsidP="00F92C46">
            <w:pPr>
              <w:pStyle w:val="block"/>
              <w:tabs>
                <w:tab w:val="center" w:pos="3132"/>
              </w:tabs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0186" w:rsidRPr="007B4922" w14:paraId="12B5D5CC" w14:textId="77777777" w:rsidTr="00F92C46">
        <w:tc>
          <w:tcPr>
            <w:tcW w:w="1677" w:type="pct"/>
          </w:tcPr>
          <w:p w14:paraId="0B4EECC4" w14:textId="12D17D9A" w:rsidR="00560186" w:rsidRPr="00F640A3" w:rsidRDefault="00560186" w:rsidP="00560186">
            <w:pPr>
              <w:pStyle w:val="block"/>
              <w:tabs>
                <w:tab w:val="center" w:pos="3132"/>
              </w:tabs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640A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หนี้สินตามสัญญาเช่า</w:t>
            </w:r>
            <w:r w:rsidRPr="00F640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1" w:type="pct"/>
          </w:tcPr>
          <w:p w14:paraId="6DDDE528" w14:textId="77777777" w:rsidR="00560186" w:rsidRPr="00F640A3" w:rsidRDefault="00560186" w:rsidP="00560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6" w:type="pct"/>
          </w:tcPr>
          <w:p w14:paraId="74AD1415" w14:textId="77777777" w:rsidR="00560186" w:rsidRPr="00F640A3" w:rsidRDefault="00560186" w:rsidP="00560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88" w:type="pct"/>
          </w:tcPr>
          <w:p w14:paraId="2EE860D7" w14:textId="77777777" w:rsidR="00560186" w:rsidRPr="00F640A3" w:rsidRDefault="00560186" w:rsidP="00560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0" w:type="pct"/>
          </w:tcPr>
          <w:p w14:paraId="23D7F1A6" w14:textId="77777777" w:rsidR="00560186" w:rsidRPr="00F640A3" w:rsidRDefault="00560186" w:rsidP="00560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80" w:type="pct"/>
            <w:vAlign w:val="bottom"/>
          </w:tcPr>
          <w:p w14:paraId="2E5E231B" w14:textId="77777777" w:rsidR="00560186" w:rsidRPr="00F640A3" w:rsidRDefault="00560186" w:rsidP="00560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4" w:type="pct"/>
            <w:vAlign w:val="bottom"/>
          </w:tcPr>
          <w:p w14:paraId="6C758651" w14:textId="77777777" w:rsidR="00560186" w:rsidRPr="00F640A3" w:rsidRDefault="00560186" w:rsidP="00560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4" w:type="pct"/>
            <w:vAlign w:val="bottom"/>
          </w:tcPr>
          <w:p w14:paraId="73AEC483" w14:textId="77777777" w:rsidR="00560186" w:rsidRPr="00F640A3" w:rsidRDefault="00560186" w:rsidP="00560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560186" w:rsidRPr="007B4922" w14:paraId="133F1839" w14:textId="77777777" w:rsidTr="00F92C46">
        <w:tc>
          <w:tcPr>
            <w:tcW w:w="1677" w:type="pct"/>
            <w:vAlign w:val="bottom"/>
          </w:tcPr>
          <w:p w14:paraId="41146F70" w14:textId="7D3A75FE" w:rsidR="00560186" w:rsidRPr="00F640A3" w:rsidRDefault="00560186" w:rsidP="00560186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640A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831" w:type="pct"/>
            <w:tcBorders>
              <w:bottom w:val="double" w:sz="4" w:space="0" w:color="auto"/>
            </w:tcBorders>
          </w:tcPr>
          <w:p w14:paraId="4803FBBF" w14:textId="678DE64B" w:rsidR="00560186" w:rsidRPr="00F640A3" w:rsidRDefault="00560186" w:rsidP="00560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lightGray"/>
              </w:rPr>
            </w:pPr>
            <w:r w:rsidRPr="000C44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4,530</w:t>
            </w:r>
          </w:p>
        </w:tc>
        <w:tc>
          <w:tcPr>
            <w:tcW w:w="146" w:type="pct"/>
          </w:tcPr>
          <w:p w14:paraId="4E20C550" w14:textId="77777777" w:rsidR="00560186" w:rsidRPr="00F640A3" w:rsidRDefault="00560186" w:rsidP="00560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8" w:type="pct"/>
            <w:tcBorders>
              <w:bottom w:val="double" w:sz="4" w:space="0" w:color="auto"/>
            </w:tcBorders>
          </w:tcPr>
          <w:p w14:paraId="6C9BFEBD" w14:textId="23890142" w:rsidR="00560186" w:rsidRPr="00F640A3" w:rsidRDefault="00560186" w:rsidP="00560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40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4,619</w:t>
            </w:r>
          </w:p>
        </w:tc>
        <w:tc>
          <w:tcPr>
            <w:tcW w:w="150" w:type="pct"/>
          </w:tcPr>
          <w:p w14:paraId="5BDDA2FB" w14:textId="0F8B4328" w:rsidR="00560186" w:rsidRPr="00F640A3" w:rsidRDefault="00560186" w:rsidP="00560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tcBorders>
              <w:bottom w:val="double" w:sz="4" w:space="0" w:color="auto"/>
            </w:tcBorders>
            <w:shd w:val="clear" w:color="auto" w:fill="auto"/>
          </w:tcPr>
          <w:p w14:paraId="60C253CB" w14:textId="0BD8C36E" w:rsidR="00560186" w:rsidRPr="00F640A3" w:rsidRDefault="00560186" w:rsidP="00560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40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4" w:type="pct"/>
            <w:vAlign w:val="bottom"/>
          </w:tcPr>
          <w:p w14:paraId="1A158012" w14:textId="77777777" w:rsidR="00560186" w:rsidRPr="00F640A3" w:rsidRDefault="00560186" w:rsidP="00560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4" w:type="pct"/>
            <w:tcBorders>
              <w:bottom w:val="double" w:sz="4" w:space="0" w:color="auto"/>
            </w:tcBorders>
            <w:shd w:val="clear" w:color="auto" w:fill="auto"/>
          </w:tcPr>
          <w:p w14:paraId="45DEE68A" w14:textId="0E334BC3" w:rsidR="00560186" w:rsidRPr="00F640A3" w:rsidRDefault="00560186" w:rsidP="00560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40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0F2548D" w14:textId="5BA281E8" w:rsidR="00791999" w:rsidRPr="00F92C46" w:rsidRDefault="00791999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4"/>
          <w:szCs w:val="14"/>
        </w:rPr>
      </w:pPr>
    </w:p>
    <w:p w14:paraId="2E4BEC65" w14:textId="77777777" w:rsidR="006C3A27" w:rsidRDefault="006C3A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28ADFB72" w14:textId="0FDD0D17" w:rsidR="0059729E" w:rsidRDefault="00F640A3" w:rsidP="00320ECC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lastRenderedPageBreak/>
        <w:t>ข้อมูลเงินลงทุน</w:t>
      </w:r>
    </w:p>
    <w:p w14:paraId="66E4D1DE" w14:textId="77777777" w:rsidR="00943F14" w:rsidRPr="00247CB1" w:rsidRDefault="00943F14" w:rsidP="00F92C46">
      <w:pPr>
        <w:rPr>
          <w:rFonts w:asciiTheme="majorBidi" w:hAnsiTheme="majorBidi" w:cstheme="majorBidi"/>
        </w:rPr>
      </w:pPr>
    </w:p>
    <w:tbl>
      <w:tblPr>
        <w:tblW w:w="918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69"/>
        <w:gridCol w:w="850"/>
        <w:gridCol w:w="241"/>
        <w:gridCol w:w="752"/>
        <w:gridCol w:w="249"/>
        <w:gridCol w:w="858"/>
        <w:gridCol w:w="249"/>
        <w:gridCol w:w="1169"/>
        <w:gridCol w:w="264"/>
        <w:gridCol w:w="728"/>
        <w:gridCol w:w="249"/>
        <w:gridCol w:w="911"/>
      </w:tblGrid>
      <w:tr w:rsidR="00513905" w:rsidRPr="007B4922" w14:paraId="4B1CEC12" w14:textId="77777777" w:rsidTr="00F92C46">
        <w:trPr>
          <w:tblHeader/>
        </w:trPr>
        <w:tc>
          <w:tcPr>
            <w:tcW w:w="2669" w:type="dxa"/>
            <w:shd w:val="clear" w:color="auto" w:fill="auto"/>
            <w:vAlign w:val="bottom"/>
          </w:tcPr>
          <w:p w14:paraId="430383C5" w14:textId="77777777" w:rsidR="00513905" w:rsidRPr="00F92C46" w:rsidRDefault="00513905" w:rsidP="00320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6520" w:type="dxa"/>
            <w:gridSpan w:val="11"/>
            <w:shd w:val="clear" w:color="auto" w:fill="auto"/>
            <w:vAlign w:val="bottom"/>
          </w:tcPr>
          <w:p w14:paraId="076BBC21" w14:textId="1FAFB745" w:rsidR="00513905" w:rsidRPr="007B4922" w:rsidRDefault="00513905" w:rsidP="00320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6C58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="006C58A0"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3905" w:rsidRPr="007B4922" w14:paraId="25D56F50" w14:textId="77777777" w:rsidTr="00F92C46">
        <w:trPr>
          <w:tblHeader/>
        </w:trPr>
        <w:tc>
          <w:tcPr>
            <w:tcW w:w="2669" w:type="dxa"/>
            <w:shd w:val="clear" w:color="auto" w:fill="auto"/>
            <w:vAlign w:val="bottom"/>
          </w:tcPr>
          <w:p w14:paraId="093C8A86" w14:textId="15CDB594" w:rsidR="00513905" w:rsidRPr="007B4922" w:rsidRDefault="00513905" w:rsidP="00F92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F92C46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val="th-TH"/>
              </w:rPr>
              <w:br w:type="page"/>
            </w:r>
            <w:r w:rsidRPr="00F92C46">
              <w:rPr>
                <w:rFonts w:asciiTheme="majorBidi" w:hAnsiTheme="majorBidi" w:cstheme="majorBidi"/>
                <w:bCs/>
                <w:i/>
                <w:iCs/>
                <w:spacing w:val="-6"/>
                <w:sz w:val="30"/>
                <w:szCs w:val="30"/>
                <w:cs/>
              </w:rPr>
              <w:t>ตราสาร</w:t>
            </w:r>
            <w:r w:rsidR="00643D73">
              <w:rPr>
                <w:rFonts w:asciiTheme="majorBidi" w:hAnsiTheme="majorBidi" w:cstheme="majorBidi" w:hint="cs"/>
                <w:bCs/>
                <w:i/>
                <w:iCs/>
                <w:spacing w:val="-6"/>
                <w:sz w:val="30"/>
                <w:szCs w:val="30"/>
                <w:cs/>
              </w:rPr>
              <w:t>ทุน</w:t>
            </w:r>
            <w:r w:rsidRPr="00F92C46">
              <w:rPr>
                <w:rFonts w:asciiTheme="majorBidi" w:hAnsiTheme="majorBidi" w:cstheme="majorBidi"/>
                <w:bCs/>
                <w:i/>
                <w:iCs/>
                <w:spacing w:val="-6"/>
                <w:sz w:val="30"/>
                <w:szCs w:val="30"/>
                <w:cs/>
              </w:rPr>
              <w:t>และตราสาร</w:t>
            </w:r>
            <w:r w:rsidR="00643D73">
              <w:rPr>
                <w:rFonts w:asciiTheme="majorBidi" w:hAnsiTheme="majorBidi" w:cstheme="majorBidi" w:hint="cs"/>
                <w:bCs/>
                <w:i/>
                <w:iCs/>
                <w:spacing w:val="-6"/>
                <w:sz w:val="30"/>
                <w:szCs w:val="30"/>
                <w:cs/>
              </w:rPr>
              <w:t>หนี้</w:t>
            </w:r>
            <w:r w:rsidRPr="00F92C46">
              <w:rPr>
                <w:rFonts w:asciiTheme="majorBidi" w:hAnsiTheme="majorBidi" w:cstheme="majorBidi"/>
                <w:bCs/>
                <w:i/>
                <w:iCs/>
                <w:spacing w:val="-6"/>
                <w:sz w:val="30"/>
                <w:szCs w:val="30"/>
                <w:cs/>
              </w:rPr>
              <w:t>ที่</w:t>
            </w:r>
            <w:r w:rsidR="00062FD5" w:rsidRPr="00F92C46">
              <w:rPr>
                <w:rFonts w:asciiTheme="majorBidi" w:hAnsiTheme="majorBidi" w:cstheme="majorBidi"/>
                <w:bCs/>
                <w:i/>
                <w:iCs/>
                <w:spacing w:val="-4"/>
                <w:sz w:val="30"/>
                <w:szCs w:val="30"/>
              </w:rPr>
              <w:br/>
              <w:t xml:space="preserve">   </w:t>
            </w:r>
            <w:r w:rsidR="00062FD5" w:rsidRPr="00F92C46">
              <w:rPr>
                <w:rFonts w:asciiTheme="majorBidi" w:hAnsiTheme="majorBidi" w:cstheme="majorBidi"/>
                <w:bCs/>
                <w:i/>
                <w:iCs/>
                <w:spacing w:val="-4"/>
                <w:sz w:val="30"/>
                <w:szCs w:val="30"/>
                <w:cs/>
              </w:rPr>
              <w:t>อยู่</w:t>
            </w:r>
            <w:r w:rsidRPr="00F92C46">
              <w:rPr>
                <w:rFonts w:asciiTheme="majorBidi" w:hAnsiTheme="majorBidi" w:cstheme="majorBidi"/>
                <w:bCs/>
                <w:i/>
                <w:iCs/>
                <w:spacing w:val="-4"/>
                <w:sz w:val="30"/>
                <w:szCs w:val="30"/>
                <w:cs/>
              </w:rPr>
              <w:t>ในความต้องการของตลาด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29ADA31" w14:textId="77777777" w:rsidR="00513905" w:rsidRPr="00F92C46" w:rsidRDefault="00513905" w:rsidP="00320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92C4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ณ วันที่</w:t>
            </w:r>
          </w:p>
          <w:p w14:paraId="39B18DC0" w14:textId="77777777" w:rsidR="00513905" w:rsidRPr="00F92C46" w:rsidRDefault="00513905" w:rsidP="00320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92C46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1 </w:t>
            </w:r>
            <w:r w:rsidRPr="00F92C4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มกราคม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B97D3A4" w14:textId="77777777" w:rsidR="00513905" w:rsidRPr="007B4922" w:rsidRDefault="00513905" w:rsidP="00320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2" w:type="dxa"/>
            <w:shd w:val="clear" w:color="auto" w:fill="auto"/>
            <w:vAlign w:val="bottom"/>
          </w:tcPr>
          <w:p w14:paraId="3A9F3310" w14:textId="77777777" w:rsidR="00513905" w:rsidRPr="007B4922" w:rsidRDefault="00513905" w:rsidP="00320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876C9A7" w14:textId="77777777" w:rsidR="00513905" w:rsidRPr="007B4922" w:rsidRDefault="00513905" w:rsidP="00320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5022C12B" w14:textId="77777777" w:rsidR="00513905" w:rsidRPr="007B4922" w:rsidRDefault="00513905" w:rsidP="00320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0595C9F" w14:textId="77777777" w:rsidR="00513905" w:rsidRPr="007B4922" w:rsidRDefault="00513905" w:rsidP="00320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5F431CF9" w14:textId="371C1865" w:rsidR="00513905" w:rsidRPr="00F92C46" w:rsidRDefault="00513905" w:rsidP="00320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92C4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ปรับปรุง</w:t>
            </w:r>
            <w:r w:rsidR="00062FD5" w:rsidRPr="00F92C46">
              <w:rPr>
                <w:rFonts w:asciiTheme="majorBidi" w:hAnsiTheme="majorBidi" w:cstheme="majorBidi"/>
                <w:spacing w:val="-4"/>
                <w:sz w:val="30"/>
                <w:szCs w:val="30"/>
              </w:rPr>
              <w:br/>
            </w:r>
            <w:r w:rsidRPr="00F92C4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มูลค่า</w:t>
            </w:r>
            <w:r w:rsidR="00F640A3" w:rsidRPr="00F92C4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264" w:type="dxa"/>
            <w:vAlign w:val="bottom"/>
          </w:tcPr>
          <w:p w14:paraId="2CBB54CD" w14:textId="77777777" w:rsidR="00513905" w:rsidRPr="007B4922" w:rsidRDefault="00513905" w:rsidP="00320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29B0F5DF" w14:textId="77777777" w:rsidR="00513905" w:rsidRPr="007B4922" w:rsidRDefault="00513905" w:rsidP="00320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4D524BD" w14:textId="77777777" w:rsidR="00513905" w:rsidRPr="007B4922" w:rsidRDefault="00513905" w:rsidP="00320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5A8C7B33" w14:textId="77777777" w:rsidR="00064DE9" w:rsidRPr="00D10D60" w:rsidRDefault="00064DE9" w:rsidP="00320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0D60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0FED835E" w14:textId="5A5F4677" w:rsidR="00513905" w:rsidRPr="007B4922" w:rsidRDefault="00064DE9" w:rsidP="00320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0D6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10D60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</w:tr>
      <w:tr w:rsidR="00513905" w:rsidRPr="007B4922" w14:paraId="71228677" w14:textId="77777777" w:rsidTr="00F92C46">
        <w:trPr>
          <w:trHeight w:val="254"/>
          <w:tblHeader/>
        </w:trPr>
        <w:tc>
          <w:tcPr>
            <w:tcW w:w="2669" w:type="dxa"/>
            <w:shd w:val="clear" w:color="auto" w:fill="auto"/>
            <w:vAlign w:val="bottom"/>
          </w:tcPr>
          <w:p w14:paraId="081C1274" w14:textId="77777777" w:rsidR="00513905" w:rsidRPr="00F92C46" w:rsidRDefault="00513905" w:rsidP="00320ECC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0" w:type="dxa"/>
            <w:gridSpan w:val="11"/>
            <w:shd w:val="clear" w:color="auto" w:fill="auto"/>
            <w:vAlign w:val="bottom"/>
          </w:tcPr>
          <w:p w14:paraId="37FC9D12" w14:textId="77777777" w:rsidR="00513905" w:rsidRPr="007B4922" w:rsidRDefault="00513905" w:rsidP="00320ECC">
            <w:pPr>
              <w:pStyle w:val="acctfourfigures"/>
              <w:tabs>
                <w:tab w:val="clear" w:pos="765"/>
              </w:tabs>
              <w:spacing w:line="240" w:lineRule="auto"/>
              <w:ind w:left="-107" w:right="-100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bidi="th-TH"/>
              </w:rPr>
            </w:pPr>
            <w:r w:rsidRPr="007B492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13905" w:rsidRPr="007B4922" w14:paraId="51E722DE" w14:textId="77777777" w:rsidTr="00F92C46">
        <w:trPr>
          <w:trHeight w:val="20"/>
        </w:trPr>
        <w:tc>
          <w:tcPr>
            <w:tcW w:w="9189" w:type="dxa"/>
            <w:gridSpan w:val="12"/>
            <w:shd w:val="clear" w:color="auto" w:fill="auto"/>
            <w:vAlign w:val="bottom"/>
          </w:tcPr>
          <w:p w14:paraId="548D75A5" w14:textId="4B923BD4" w:rsidR="00513905" w:rsidRPr="00F92C46" w:rsidRDefault="00513905" w:rsidP="00320EC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F5C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4A25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</w:tr>
      <w:tr w:rsidR="00513905" w:rsidRPr="007B4922" w14:paraId="7CCB22FD" w14:textId="77777777" w:rsidTr="00F92C46">
        <w:trPr>
          <w:trHeight w:val="257"/>
        </w:trPr>
        <w:tc>
          <w:tcPr>
            <w:tcW w:w="2669" w:type="dxa"/>
            <w:shd w:val="clear" w:color="auto" w:fill="auto"/>
            <w:vAlign w:val="bottom"/>
          </w:tcPr>
          <w:p w14:paraId="2B317604" w14:textId="77777777" w:rsidR="00513905" w:rsidRPr="00F92C46" w:rsidRDefault="00513905" w:rsidP="00320EC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850" w:type="dxa"/>
            <w:vAlign w:val="bottom"/>
          </w:tcPr>
          <w:p w14:paraId="2389495A" w14:textId="77777777" w:rsidR="00513905" w:rsidRPr="007B4922" w:rsidRDefault="00513905" w:rsidP="00320EC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64CFC9A0" w14:textId="77777777" w:rsidR="00513905" w:rsidRPr="007B4922" w:rsidRDefault="00513905" w:rsidP="00320EC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2" w:type="dxa"/>
            <w:shd w:val="clear" w:color="auto" w:fill="auto"/>
            <w:vAlign w:val="bottom"/>
          </w:tcPr>
          <w:p w14:paraId="1276E75A" w14:textId="77777777" w:rsidR="00513905" w:rsidRPr="007B4922" w:rsidRDefault="00513905" w:rsidP="00320EC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76963492" w14:textId="77777777" w:rsidR="00513905" w:rsidRPr="007B4922" w:rsidRDefault="00513905" w:rsidP="00320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7B6BACD0" w14:textId="77777777" w:rsidR="00513905" w:rsidRPr="007B4922" w:rsidRDefault="00513905" w:rsidP="00320E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6CD1976E" w14:textId="77777777" w:rsidR="00513905" w:rsidRPr="007B4922" w:rsidRDefault="00513905" w:rsidP="00320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3FAB3825" w14:textId="77777777" w:rsidR="00513905" w:rsidRPr="007B4922" w:rsidRDefault="00513905" w:rsidP="00320E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  <w:vAlign w:val="bottom"/>
          </w:tcPr>
          <w:p w14:paraId="2695AD8C" w14:textId="77777777" w:rsidR="00513905" w:rsidRPr="007B4922" w:rsidRDefault="00513905" w:rsidP="00320E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572F9FFC" w14:textId="77777777" w:rsidR="00513905" w:rsidRPr="007B4922" w:rsidRDefault="00513905" w:rsidP="00320E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5919755D" w14:textId="77777777" w:rsidR="00513905" w:rsidRPr="007B4922" w:rsidRDefault="00513905" w:rsidP="00320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40B8636D" w14:textId="77777777" w:rsidR="00513905" w:rsidRPr="007B4922" w:rsidRDefault="00513905" w:rsidP="00320E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2572" w:rsidRPr="007B4922" w14:paraId="55AE1145" w14:textId="77777777" w:rsidTr="00F92C46">
        <w:tc>
          <w:tcPr>
            <w:tcW w:w="2669" w:type="dxa"/>
            <w:shd w:val="clear" w:color="auto" w:fill="auto"/>
            <w:vAlign w:val="bottom"/>
          </w:tcPr>
          <w:p w14:paraId="317D7189" w14:textId="19EC4961" w:rsidR="004A2572" w:rsidRPr="007B4922" w:rsidRDefault="004A2572" w:rsidP="00320EC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หุ้นกู้ที่วัดมูลค่าด้วย</w:t>
            </w:r>
          </w:p>
          <w:p w14:paraId="3F2EB809" w14:textId="63E25886" w:rsidR="004A2572" w:rsidRPr="007B4922" w:rsidRDefault="004A2572" w:rsidP="00320EC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F640A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7E5710E0" w14:textId="5C424F43" w:rsidR="004A2572" w:rsidRPr="007B4922" w:rsidRDefault="0061516C" w:rsidP="00320EC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159,632</w:t>
            </w:r>
          </w:p>
        </w:tc>
        <w:tc>
          <w:tcPr>
            <w:tcW w:w="241" w:type="dxa"/>
            <w:vAlign w:val="bottom"/>
          </w:tcPr>
          <w:p w14:paraId="6D2F58E2" w14:textId="77777777" w:rsidR="004A2572" w:rsidRPr="007B4922" w:rsidRDefault="004A2572" w:rsidP="00320EC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71CB84" w14:textId="41A6D025" w:rsidR="004A2572" w:rsidRPr="00943B17" w:rsidRDefault="0007216D" w:rsidP="00F92C4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471" w:right="-110" w:hanging="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119,556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449952B5" w14:textId="77777777" w:rsidR="004A2572" w:rsidRPr="00943B17" w:rsidRDefault="004A2572" w:rsidP="00320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06B5BB" w14:textId="5EA10938" w:rsidR="004A2572" w:rsidRPr="00943B17" w:rsidRDefault="0007216D" w:rsidP="00F92C46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176A7D1" w14:textId="77777777" w:rsidR="004A2572" w:rsidRPr="00943B17" w:rsidRDefault="004A2572" w:rsidP="00320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6010D171" w14:textId="62EB9709" w:rsidR="004A2572" w:rsidRPr="00943B17" w:rsidRDefault="0007216D" w:rsidP="00F92C46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345" w:right="3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  <w:vAlign w:val="bottom"/>
          </w:tcPr>
          <w:p w14:paraId="003FD810" w14:textId="77777777" w:rsidR="004A2572" w:rsidRPr="00943B17" w:rsidRDefault="004A2572" w:rsidP="00320E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508287" w14:textId="7D06FE78" w:rsidR="004A2572" w:rsidRPr="00F92C46" w:rsidRDefault="0007216D" w:rsidP="00F92C46">
            <w:pPr>
              <w:pStyle w:val="acctfourfigures"/>
              <w:tabs>
                <w:tab w:val="clear" w:pos="765"/>
                <w:tab w:val="decimal" w:pos="512"/>
              </w:tabs>
              <w:spacing w:line="240" w:lineRule="auto"/>
              <w:ind w:left="-471" w:right="-110" w:hanging="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2C4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15,067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7AC4F09" w14:textId="77777777" w:rsidR="004A2572" w:rsidRPr="00943B17" w:rsidRDefault="004A2572" w:rsidP="00320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60D3E7" w14:textId="7E03B46A" w:rsidR="004A2572" w:rsidRPr="00943B17" w:rsidRDefault="0007216D" w:rsidP="00320EC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294,255</w:t>
            </w:r>
          </w:p>
        </w:tc>
      </w:tr>
      <w:tr w:rsidR="004A2572" w:rsidRPr="007B4922" w14:paraId="68230A34" w14:textId="77777777" w:rsidTr="00F92C46">
        <w:tc>
          <w:tcPr>
            <w:tcW w:w="2669" w:type="dxa"/>
            <w:shd w:val="clear" w:color="auto" w:fill="auto"/>
            <w:vAlign w:val="bottom"/>
          </w:tcPr>
          <w:p w14:paraId="11D9616E" w14:textId="77777777" w:rsidR="004A2572" w:rsidRPr="007B4922" w:rsidRDefault="004A2572" w:rsidP="00320EC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7B78E0" w14:textId="5298566B" w:rsidR="004A2572" w:rsidRPr="007B4922" w:rsidRDefault="004A2572" w:rsidP="00320EC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6151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151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632</w:t>
            </w:r>
          </w:p>
        </w:tc>
        <w:tc>
          <w:tcPr>
            <w:tcW w:w="241" w:type="dxa"/>
            <w:vAlign w:val="bottom"/>
          </w:tcPr>
          <w:p w14:paraId="2AD900E5" w14:textId="77777777" w:rsidR="004A2572" w:rsidRPr="007B4922" w:rsidRDefault="004A2572" w:rsidP="00320EC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040AA9" w14:textId="6DB059EB" w:rsidR="004A2572" w:rsidRPr="00F92C46" w:rsidRDefault="0007216D" w:rsidP="00F92C4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471" w:right="-110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2C4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119,556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019DB72" w14:textId="77777777" w:rsidR="004A2572" w:rsidRPr="00943B17" w:rsidRDefault="004A2572" w:rsidP="00320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048D64" w14:textId="21768D8D" w:rsidR="004A2572" w:rsidRPr="00943B17" w:rsidRDefault="0007216D" w:rsidP="00F92C46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48B0FB29" w14:textId="77777777" w:rsidR="004A2572" w:rsidRPr="00943B17" w:rsidRDefault="004A2572" w:rsidP="00320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A038D3" w14:textId="5C211364" w:rsidR="004A2572" w:rsidRPr="00943B17" w:rsidRDefault="0007216D" w:rsidP="00F92C46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345" w:right="3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4" w:type="dxa"/>
            <w:vAlign w:val="bottom"/>
          </w:tcPr>
          <w:p w14:paraId="45B0C3D4" w14:textId="77777777" w:rsidR="004A2572" w:rsidRPr="00943B17" w:rsidRDefault="004A2572" w:rsidP="00320E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55794E" w14:textId="55A32ABE" w:rsidR="004A2572" w:rsidRPr="00F92C46" w:rsidRDefault="0007216D" w:rsidP="00F92C46">
            <w:pPr>
              <w:pStyle w:val="acctfourfigures"/>
              <w:tabs>
                <w:tab w:val="clear" w:pos="765"/>
                <w:tab w:val="decimal" w:pos="512"/>
              </w:tabs>
              <w:spacing w:line="240" w:lineRule="auto"/>
              <w:ind w:left="-471" w:right="-110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2C4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15,067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4F1B5E48" w14:textId="77777777" w:rsidR="004A2572" w:rsidRPr="00943B17" w:rsidRDefault="004A2572" w:rsidP="00320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FCCBCB" w14:textId="49D03EC1" w:rsidR="004A2572" w:rsidRPr="00943B17" w:rsidRDefault="0007216D" w:rsidP="00320EC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294,255</w:t>
            </w:r>
          </w:p>
        </w:tc>
      </w:tr>
      <w:tr w:rsidR="004A2572" w:rsidRPr="007B4922" w14:paraId="2C3EFE36" w14:textId="77777777" w:rsidTr="00F92C46">
        <w:tc>
          <w:tcPr>
            <w:tcW w:w="2669" w:type="dxa"/>
            <w:shd w:val="clear" w:color="auto" w:fill="auto"/>
            <w:vAlign w:val="bottom"/>
          </w:tcPr>
          <w:p w14:paraId="234B5677" w14:textId="21CCA3B8" w:rsidR="004A2572" w:rsidRPr="00F92C46" w:rsidRDefault="004A2572" w:rsidP="00320EC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1C40EA73" w14:textId="77777777" w:rsidR="004A2572" w:rsidRPr="00F92C46" w:rsidRDefault="004A2572" w:rsidP="00320EC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  <w:vAlign w:val="bottom"/>
          </w:tcPr>
          <w:p w14:paraId="016F01BE" w14:textId="77777777" w:rsidR="004A2572" w:rsidRPr="00F92C46" w:rsidRDefault="004A2572" w:rsidP="00320EC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A27FD6" w14:textId="77777777" w:rsidR="004A2572" w:rsidRPr="00F92C46" w:rsidRDefault="004A2572" w:rsidP="00320EC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670EF5DB" w14:textId="77777777" w:rsidR="004A2572" w:rsidRPr="00F92C46" w:rsidRDefault="004A2572" w:rsidP="00320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85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3FAB1FB" w14:textId="77777777" w:rsidR="004A2572" w:rsidRPr="00F92C46" w:rsidRDefault="004A2572" w:rsidP="00320EC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038ABD0F" w14:textId="77777777" w:rsidR="004A2572" w:rsidRPr="00F92C46" w:rsidRDefault="004A2572" w:rsidP="00320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  <w:vAlign w:val="bottom"/>
          </w:tcPr>
          <w:p w14:paraId="7C8397E0" w14:textId="77777777" w:rsidR="004A2572" w:rsidRPr="00F92C46" w:rsidRDefault="004A2572" w:rsidP="00320ECC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345" w:right="344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264" w:type="dxa"/>
            <w:vAlign w:val="bottom"/>
          </w:tcPr>
          <w:p w14:paraId="5F666BC0" w14:textId="77777777" w:rsidR="004A2572" w:rsidRPr="00F92C46" w:rsidRDefault="004A2572" w:rsidP="00320E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7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7409CDB" w14:textId="77777777" w:rsidR="004A2572" w:rsidRPr="00F92C46" w:rsidRDefault="004A2572" w:rsidP="00320ECC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471" w:right="-105" w:hanging="90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04CE8449" w14:textId="77777777" w:rsidR="004A2572" w:rsidRPr="00F92C46" w:rsidRDefault="004A2572" w:rsidP="00320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91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1B5886A" w14:textId="77777777" w:rsidR="004A2572" w:rsidRPr="00F92C46" w:rsidRDefault="004A2572" w:rsidP="00320EC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</w:tr>
      <w:tr w:rsidR="004A2572" w:rsidRPr="007B4922" w14:paraId="1129A805" w14:textId="77777777" w:rsidTr="00F92C46">
        <w:tc>
          <w:tcPr>
            <w:tcW w:w="2669" w:type="dxa"/>
            <w:shd w:val="clear" w:color="auto" w:fill="auto"/>
            <w:vAlign w:val="bottom"/>
          </w:tcPr>
          <w:p w14:paraId="07AB1DD6" w14:textId="77777777" w:rsidR="004A2572" w:rsidRPr="007B4922" w:rsidRDefault="004A2572" w:rsidP="00320ECC">
            <w:pPr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850" w:type="dxa"/>
            <w:vAlign w:val="bottom"/>
          </w:tcPr>
          <w:p w14:paraId="4AA45868" w14:textId="77777777" w:rsidR="004A2572" w:rsidRPr="007B4922" w:rsidRDefault="004A2572" w:rsidP="00320ECC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1DE07A6E" w14:textId="77777777" w:rsidR="004A2572" w:rsidRPr="007B4922" w:rsidRDefault="004A2572" w:rsidP="00320EC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2" w:type="dxa"/>
            <w:shd w:val="clear" w:color="auto" w:fill="auto"/>
            <w:vAlign w:val="bottom"/>
          </w:tcPr>
          <w:p w14:paraId="47C58FF9" w14:textId="77777777" w:rsidR="004A2572" w:rsidRPr="00457550" w:rsidRDefault="004A2572" w:rsidP="00320EC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01311E46" w14:textId="77777777" w:rsidR="004A2572" w:rsidRPr="00457550" w:rsidRDefault="004A2572" w:rsidP="00320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lightGray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54631C99" w14:textId="77777777" w:rsidR="004A2572" w:rsidRPr="00457550" w:rsidRDefault="004A2572" w:rsidP="00320EC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794D0A1F" w14:textId="77777777" w:rsidR="004A2572" w:rsidRPr="00457550" w:rsidRDefault="004A2572" w:rsidP="00320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lightGray"/>
              </w:rPr>
            </w:pPr>
          </w:p>
        </w:tc>
        <w:tc>
          <w:tcPr>
            <w:tcW w:w="1169" w:type="dxa"/>
            <w:vAlign w:val="bottom"/>
          </w:tcPr>
          <w:p w14:paraId="1B8A4C30" w14:textId="77777777" w:rsidR="004A2572" w:rsidRPr="00457550" w:rsidRDefault="004A2572" w:rsidP="00320EC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264" w:type="dxa"/>
            <w:vAlign w:val="bottom"/>
          </w:tcPr>
          <w:p w14:paraId="239989E8" w14:textId="77777777" w:rsidR="004A2572" w:rsidRPr="00457550" w:rsidRDefault="004A2572" w:rsidP="00320E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544C5329" w14:textId="77777777" w:rsidR="004A2572" w:rsidRPr="00457550" w:rsidRDefault="004A2572" w:rsidP="00320EC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0F1F297C" w14:textId="77777777" w:rsidR="004A2572" w:rsidRPr="00457550" w:rsidRDefault="004A2572" w:rsidP="00320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lightGray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39872881" w14:textId="77777777" w:rsidR="004A2572" w:rsidRPr="00457550" w:rsidRDefault="004A2572" w:rsidP="00320EC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</w:tr>
      <w:tr w:rsidR="004A2572" w:rsidRPr="007B4922" w14:paraId="6D7C0DB3" w14:textId="77777777" w:rsidTr="00F92C46">
        <w:tc>
          <w:tcPr>
            <w:tcW w:w="2669" w:type="dxa"/>
            <w:shd w:val="clear" w:color="auto" w:fill="auto"/>
            <w:vAlign w:val="bottom"/>
          </w:tcPr>
          <w:p w14:paraId="308A6159" w14:textId="7F48C016" w:rsidR="004A2572" w:rsidRPr="007B4922" w:rsidRDefault="004A2572" w:rsidP="00320EC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หุ้นกู้ที่วัดมูลค่าด้วย</w:t>
            </w:r>
          </w:p>
          <w:p w14:paraId="7BC040FE" w14:textId="6A8061CD" w:rsidR="004A2572" w:rsidRPr="007B4922" w:rsidRDefault="004A2572" w:rsidP="00320EC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F640A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850" w:type="dxa"/>
            <w:vAlign w:val="bottom"/>
          </w:tcPr>
          <w:p w14:paraId="198A52CD" w14:textId="643A4AA3" w:rsidR="004A2572" w:rsidRPr="007B4922" w:rsidRDefault="0061516C" w:rsidP="00320ECC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557,205</w:t>
            </w:r>
          </w:p>
        </w:tc>
        <w:tc>
          <w:tcPr>
            <w:tcW w:w="241" w:type="dxa"/>
            <w:vAlign w:val="bottom"/>
          </w:tcPr>
          <w:p w14:paraId="6A974621" w14:textId="77777777" w:rsidR="004A2572" w:rsidRPr="007B4922" w:rsidRDefault="004A2572" w:rsidP="00320EC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2" w:type="dxa"/>
            <w:shd w:val="clear" w:color="auto" w:fill="auto"/>
            <w:vAlign w:val="bottom"/>
          </w:tcPr>
          <w:p w14:paraId="486A6104" w14:textId="2E63BFFD" w:rsidR="004A2572" w:rsidRPr="00943B17" w:rsidRDefault="0007216D" w:rsidP="00F92C4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471" w:right="-110" w:hanging="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155,128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418A80D" w14:textId="77777777" w:rsidR="004A2572" w:rsidRPr="00F92C46" w:rsidRDefault="004A2572" w:rsidP="00F92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30F3CD25" w14:textId="0E23A485" w:rsidR="004A2572" w:rsidRPr="00943B17" w:rsidRDefault="00A376F9" w:rsidP="00F92C46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471" w:right="-110" w:hanging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(280,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411D6CA" w14:textId="77777777" w:rsidR="004A2572" w:rsidRPr="00943B17" w:rsidRDefault="004A2572" w:rsidP="00320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0B69CEC4" w14:textId="45C77B68" w:rsidR="004A2572" w:rsidRPr="00943B17" w:rsidRDefault="00A376F9" w:rsidP="00F92C46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345" w:right="3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  <w:vAlign w:val="bottom"/>
          </w:tcPr>
          <w:p w14:paraId="752DDE56" w14:textId="77777777" w:rsidR="004A2572" w:rsidRPr="00943B17" w:rsidRDefault="004A2572" w:rsidP="00320EC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7BB77EBA" w14:textId="10DCA419" w:rsidR="004A2572" w:rsidRPr="00943B17" w:rsidRDefault="0007216D" w:rsidP="00F92C46">
            <w:pPr>
              <w:pStyle w:val="acctfourfigures"/>
              <w:tabs>
                <w:tab w:val="clear" w:pos="765"/>
                <w:tab w:val="decimal" w:pos="512"/>
              </w:tabs>
              <w:spacing w:line="240" w:lineRule="auto"/>
              <w:ind w:left="-471" w:right="-110" w:hanging="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(15,067)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49859E94" w14:textId="77777777" w:rsidR="004A2572" w:rsidRPr="00943B17" w:rsidRDefault="004A2572" w:rsidP="00320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26217B18" w14:textId="4CFFC8FB" w:rsidR="004A2572" w:rsidRPr="00943B17" w:rsidRDefault="0007216D" w:rsidP="00062FD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417,124</w:t>
            </w:r>
          </w:p>
        </w:tc>
      </w:tr>
      <w:tr w:rsidR="004A2572" w:rsidRPr="007B4922" w14:paraId="5C7178DC" w14:textId="77777777" w:rsidTr="00F92C46">
        <w:tc>
          <w:tcPr>
            <w:tcW w:w="2669" w:type="dxa"/>
            <w:shd w:val="clear" w:color="auto" w:fill="auto"/>
            <w:vAlign w:val="bottom"/>
          </w:tcPr>
          <w:p w14:paraId="634D7D00" w14:textId="0FBB9B0D" w:rsidR="004A2572" w:rsidRPr="007B4922" w:rsidRDefault="004A2572" w:rsidP="00320ECC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ตราสารทุนที่วัดมูลค่า</w:t>
            </w:r>
          </w:p>
          <w:p w14:paraId="2EC1611D" w14:textId="2B38029D" w:rsidR="004A2572" w:rsidRPr="007B4922" w:rsidRDefault="004A2572" w:rsidP="00320ECC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B14AEA"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ด้วย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</w:t>
            </w:r>
          </w:p>
          <w:p w14:paraId="66B27587" w14:textId="190EE2D5" w:rsidR="004A2572" w:rsidRPr="007B4922" w:rsidRDefault="004A2572" w:rsidP="00320EC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B14AEA"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6753B68C" w14:textId="62A4C98D" w:rsidR="004A2572" w:rsidRPr="007B4922" w:rsidRDefault="0061516C" w:rsidP="00320EC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45,850</w:t>
            </w:r>
          </w:p>
        </w:tc>
        <w:tc>
          <w:tcPr>
            <w:tcW w:w="241" w:type="dxa"/>
            <w:vAlign w:val="bottom"/>
          </w:tcPr>
          <w:p w14:paraId="118F1864" w14:textId="77777777" w:rsidR="004A2572" w:rsidRPr="007B4922" w:rsidRDefault="004A2572" w:rsidP="00320EC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A76DA6" w14:textId="0BCE320F" w:rsidR="004A2572" w:rsidRPr="00943B17" w:rsidRDefault="0007216D" w:rsidP="00320EC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726516B" w14:textId="77777777" w:rsidR="004A2572" w:rsidRPr="00943B17" w:rsidRDefault="004A2572" w:rsidP="00320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0E6716" w14:textId="4F4677C2" w:rsidR="004A2572" w:rsidRPr="00943B17" w:rsidRDefault="009B5633" w:rsidP="00F92C46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471" w:right="-110" w:hanging="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AC4C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5,941)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795A270" w14:textId="77777777" w:rsidR="004A2572" w:rsidRPr="00943B17" w:rsidRDefault="004A2572" w:rsidP="00320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42858EA9" w14:textId="142A10F9" w:rsidR="004A2572" w:rsidRPr="00943B17" w:rsidRDefault="00AC4CD0" w:rsidP="00F92C46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482</w:t>
            </w:r>
          </w:p>
        </w:tc>
        <w:tc>
          <w:tcPr>
            <w:tcW w:w="264" w:type="dxa"/>
            <w:vAlign w:val="bottom"/>
          </w:tcPr>
          <w:p w14:paraId="18BEB97F" w14:textId="77777777" w:rsidR="004A2572" w:rsidRPr="00943B17" w:rsidRDefault="004A2572" w:rsidP="00320EC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DEF747" w14:textId="4A0BB73B" w:rsidR="004A2572" w:rsidRPr="00943B17" w:rsidRDefault="009B5633" w:rsidP="00F92C46">
            <w:pPr>
              <w:pStyle w:val="acctfourfigures"/>
              <w:tabs>
                <w:tab w:val="clear" w:pos="765"/>
                <w:tab w:val="decimal" w:pos="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FC15D32" w14:textId="77777777" w:rsidR="004A2572" w:rsidRPr="00943B17" w:rsidRDefault="004A2572" w:rsidP="00320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213169" w14:textId="4732A634" w:rsidR="004A2572" w:rsidRPr="00943B17" w:rsidRDefault="009B5633" w:rsidP="00062FD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40,39</w:t>
            </w:r>
            <w:r w:rsidRPr="00F640A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4A2572" w:rsidRPr="007B4922" w14:paraId="32AB0BED" w14:textId="77777777" w:rsidTr="00F92C46">
        <w:tc>
          <w:tcPr>
            <w:tcW w:w="2669" w:type="dxa"/>
            <w:shd w:val="clear" w:color="auto" w:fill="auto"/>
            <w:vAlign w:val="bottom"/>
          </w:tcPr>
          <w:p w14:paraId="08368976" w14:textId="77777777" w:rsidR="004A2572" w:rsidRPr="007B4922" w:rsidRDefault="004A2572" w:rsidP="00320EC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4418CF" w14:textId="480D4771" w:rsidR="004A2572" w:rsidRPr="007B4922" w:rsidRDefault="0061516C" w:rsidP="00320EC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603,055</w:t>
            </w:r>
          </w:p>
        </w:tc>
        <w:tc>
          <w:tcPr>
            <w:tcW w:w="241" w:type="dxa"/>
            <w:vAlign w:val="bottom"/>
          </w:tcPr>
          <w:p w14:paraId="627885BA" w14:textId="77777777" w:rsidR="004A2572" w:rsidRPr="007B4922" w:rsidRDefault="004A2572" w:rsidP="00320EC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AF2A2E" w14:textId="78F88D87" w:rsidR="004A2572" w:rsidRPr="00943B17" w:rsidRDefault="009B5633" w:rsidP="00F92C4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471" w:right="-110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155,128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EF1F8FC" w14:textId="77777777" w:rsidR="004A2572" w:rsidRPr="00943B17" w:rsidRDefault="004A2572" w:rsidP="00320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E99FF4" w14:textId="71681826" w:rsidR="004A2572" w:rsidRPr="00062FD5" w:rsidRDefault="009B5633" w:rsidP="00F92C46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471" w:right="-110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62FD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A376F9" w:rsidRPr="00F92C4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28</w:t>
            </w:r>
            <w:r w:rsidR="00AC4CD0" w:rsidRPr="00062FD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</w:t>
            </w:r>
            <w:r w:rsidRPr="00062FD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AC4CD0" w:rsidRPr="00062FD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083</w:t>
            </w:r>
            <w:r w:rsidRPr="00062FD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4AA4D9F" w14:textId="77777777" w:rsidR="004A2572" w:rsidRPr="00943B17" w:rsidRDefault="004A2572" w:rsidP="00320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70C1DF" w14:textId="35FFD444" w:rsidR="004A2572" w:rsidRPr="00943B17" w:rsidRDefault="00AC4CD0" w:rsidP="00F92C46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482</w:t>
            </w:r>
          </w:p>
        </w:tc>
        <w:tc>
          <w:tcPr>
            <w:tcW w:w="264" w:type="dxa"/>
            <w:vAlign w:val="bottom"/>
          </w:tcPr>
          <w:p w14:paraId="24CA848B" w14:textId="77777777" w:rsidR="004A2572" w:rsidRPr="00943B17" w:rsidRDefault="004A2572" w:rsidP="00320EC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4B9E25" w14:textId="45CCBB62" w:rsidR="004A2572" w:rsidRPr="001371D3" w:rsidRDefault="009B5633" w:rsidP="00F92C46">
            <w:pPr>
              <w:pStyle w:val="acctfourfigures"/>
              <w:tabs>
                <w:tab w:val="clear" w:pos="765"/>
                <w:tab w:val="decimal" w:pos="512"/>
              </w:tabs>
              <w:spacing w:line="240" w:lineRule="auto"/>
              <w:ind w:left="-471" w:right="-110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(15,067)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7FE9628" w14:textId="77777777" w:rsidR="004A2572" w:rsidRPr="00F92C46" w:rsidRDefault="004A2572" w:rsidP="00F92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D35685" w14:textId="4E52B2F3" w:rsidR="004A2572" w:rsidRPr="00943B17" w:rsidRDefault="009B5633" w:rsidP="00320EC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457,515</w:t>
            </w:r>
          </w:p>
        </w:tc>
      </w:tr>
    </w:tbl>
    <w:p w14:paraId="6235CB97" w14:textId="77777777" w:rsidR="00476636" w:rsidRPr="00F92C46" w:rsidRDefault="00476636" w:rsidP="00320ECC">
      <w:pPr>
        <w:spacing w:line="240" w:lineRule="auto"/>
        <w:ind w:firstLine="720"/>
        <w:rPr>
          <w:rFonts w:asciiTheme="majorBidi" w:hAnsiTheme="majorBidi" w:cstheme="majorBidi"/>
          <w:sz w:val="30"/>
          <w:szCs w:val="30"/>
        </w:rPr>
      </w:pPr>
    </w:p>
    <w:tbl>
      <w:tblPr>
        <w:tblW w:w="918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69"/>
        <w:gridCol w:w="850"/>
        <w:gridCol w:w="241"/>
        <w:gridCol w:w="752"/>
        <w:gridCol w:w="249"/>
        <w:gridCol w:w="885"/>
        <w:gridCol w:w="249"/>
        <w:gridCol w:w="1168"/>
        <w:gridCol w:w="264"/>
        <w:gridCol w:w="728"/>
        <w:gridCol w:w="249"/>
        <w:gridCol w:w="885"/>
      </w:tblGrid>
      <w:tr w:rsidR="003E092F" w:rsidRPr="007B4922" w14:paraId="3ABE997C" w14:textId="77777777" w:rsidTr="00F92C46">
        <w:trPr>
          <w:tblHeader/>
        </w:trPr>
        <w:tc>
          <w:tcPr>
            <w:tcW w:w="2669" w:type="dxa"/>
            <w:shd w:val="clear" w:color="auto" w:fill="auto"/>
            <w:vAlign w:val="bottom"/>
          </w:tcPr>
          <w:p w14:paraId="0A7A7837" w14:textId="77777777" w:rsidR="003E092F" w:rsidRPr="007B4922" w:rsidRDefault="003E092F" w:rsidP="00320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520" w:type="dxa"/>
            <w:gridSpan w:val="11"/>
            <w:shd w:val="clear" w:color="auto" w:fill="auto"/>
            <w:vAlign w:val="bottom"/>
          </w:tcPr>
          <w:p w14:paraId="17628CC1" w14:textId="76981CC7" w:rsidR="003E092F" w:rsidRPr="007B4922" w:rsidRDefault="003E092F" w:rsidP="00320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4E2A" w:rsidRPr="007B4922" w14:paraId="0708610F" w14:textId="77777777" w:rsidTr="00F92C46">
        <w:trPr>
          <w:tblHeader/>
        </w:trPr>
        <w:tc>
          <w:tcPr>
            <w:tcW w:w="2669" w:type="dxa"/>
            <w:shd w:val="clear" w:color="auto" w:fill="auto"/>
            <w:vAlign w:val="bottom"/>
          </w:tcPr>
          <w:p w14:paraId="1F0A1BCF" w14:textId="281FC8B8" w:rsidR="007D4E2A" w:rsidRPr="007B4922" w:rsidRDefault="007D4E2A" w:rsidP="00F92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6A1198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val="th-TH"/>
              </w:rPr>
              <w:br w:type="page"/>
            </w:r>
            <w:r w:rsidRPr="006A1198">
              <w:rPr>
                <w:rFonts w:asciiTheme="majorBidi" w:hAnsiTheme="majorBidi" w:cstheme="majorBidi"/>
                <w:bCs/>
                <w:i/>
                <w:iCs/>
                <w:spacing w:val="-6"/>
                <w:sz w:val="30"/>
                <w:szCs w:val="30"/>
                <w:cs/>
              </w:rPr>
              <w:t>ตราสาร</w:t>
            </w:r>
            <w:r w:rsidR="00643D73">
              <w:rPr>
                <w:rFonts w:asciiTheme="majorBidi" w:hAnsiTheme="majorBidi" w:cstheme="majorBidi" w:hint="cs"/>
                <w:bCs/>
                <w:i/>
                <w:iCs/>
                <w:spacing w:val="-6"/>
                <w:sz w:val="30"/>
                <w:szCs w:val="30"/>
                <w:cs/>
              </w:rPr>
              <w:t>ทุน</w:t>
            </w:r>
            <w:r w:rsidRPr="006A1198">
              <w:rPr>
                <w:rFonts w:asciiTheme="majorBidi" w:hAnsiTheme="majorBidi" w:cstheme="majorBidi"/>
                <w:bCs/>
                <w:i/>
                <w:iCs/>
                <w:spacing w:val="-6"/>
                <w:sz w:val="30"/>
                <w:szCs w:val="30"/>
                <w:cs/>
              </w:rPr>
              <w:t>และตราสาร</w:t>
            </w:r>
            <w:r w:rsidR="00643D73">
              <w:rPr>
                <w:rFonts w:asciiTheme="majorBidi" w:hAnsiTheme="majorBidi" w:cstheme="majorBidi" w:hint="cs"/>
                <w:bCs/>
                <w:i/>
                <w:iCs/>
                <w:spacing w:val="-6"/>
                <w:sz w:val="30"/>
                <w:szCs w:val="30"/>
                <w:cs/>
              </w:rPr>
              <w:t>หนี้</w:t>
            </w:r>
            <w:r w:rsidRPr="006A1198">
              <w:rPr>
                <w:rFonts w:asciiTheme="majorBidi" w:hAnsiTheme="majorBidi" w:cstheme="majorBidi"/>
                <w:bCs/>
                <w:i/>
                <w:iCs/>
                <w:spacing w:val="-6"/>
                <w:sz w:val="30"/>
                <w:szCs w:val="30"/>
                <w:cs/>
              </w:rPr>
              <w:t>ที่</w:t>
            </w:r>
            <w:r w:rsidRPr="006A1198">
              <w:rPr>
                <w:rFonts w:asciiTheme="majorBidi" w:hAnsiTheme="majorBidi" w:cstheme="majorBidi"/>
                <w:bCs/>
                <w:i/>
                <w:iCs/>
                <w:spacing w:val="-4"/>
                <w:sz w:val="30"/>
                <w:szCs w:val="30"/>
              </w:rPr>
              <w:br/>
              <w:t xml:space="preserve">   </w:t>
            </w:r>
            <w:r w:rsidRPr="006A1198">
              <w:rPr>
                <w:rFonts w:asciiTheme="majorBidi" w:hAnsiTheme="majorBidi" w:cstheme="majorBidi"/>
                <w:bCs/>
                <w:i/>
                <w:iCs/>
                <w:spacing w:val="-4"/>
                <w:sz w:val="30"/>
                <w:szCs w:val="30"/>
                <w:cs/>
              </w:rPr>
              <w:t>อยู่ในความต้องการของตลาด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1D99E74" w14:textId="77777777" w:rsidR="007D4E2A" w:rsidRPr="00F92C46" w:rsidRDefault="007D4E2A" w:rsidP="007D4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92C4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ณ วันที่</w:t>
            </w:r>
          </w:p>
          <w:p w14:paraId="74A0A234" w14:textId="77777777" w:rsidR="007D4E2A" w:rsidRPr="00F92C46" w:rsidRDefault="007D4E2A" w:rsidP="007D4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92C46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1 </w:t>
            </w:r>
            <w:r w:rsidRPr="00F92C4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มกราคม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17B8B77" w14:textId="77777777" w:rsidR="007D4E2A" w:rsidRPr="007B4922" w:rsidRDefault="007D4E2A" w:rsidP="007D4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2" w:type="dxa"/>
            <w:shd w:val="clear" w:color="auto" w:fill="auto"/>
            <w:vAlign w:val="bottom"/>
          </w:tcPr>
          <w:p w14:paraId="0BA247B3" w14:textId="77777777" w:rsidR="007D4E2A" w:rsidRPr="007B4922" w:rsidRDefault="007D4E2A" w:rsidP="007D4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BA54DFB" w14:textId="77777777" w:rsidR="007D4E2A" w:rsidRPr="007B4922" w:rsidRDefault="007D4E2A" w:rsidP="007D4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3FAD799D" w14:textId="77777777" w:rsidR="007D4E2A" w:rsidRPr="007B4922" w:rsidRDefault="007D4E2A" w:rsidP="007D4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D1F575F" w14:textId="77777777" w:rsidR="007D4E2A" w:rsidRPr="007B4922" w:rsidRDefault="007D4E2A" w:rsidP="007D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667C176" w14:textId="6D8B10D1" w:rsidR="007D4E2A" w:rsidRPr="00F92C46" w:rsidRDefault="007D4E2A" w:rsidP="007D4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92C4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ปรับปรุง</w:t>
            </w:r>
            <w:r w:rsidRPr="00F92C4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br/>
              <w:t>มูลค่ายุติธรรม</w:t>
            </w:r>
          </w:p>
        </w:tc>
        <w:tc>
          <w:tcPr>
            <w:tcW w:w="264" w:type="dxa"/>
            <w:vAlign w:val="bottom"/>
          </w:tcPr>
          <w:p w14:paraId="45759FB6" w14:textId="77777777" w:rsidR="007D4E2A" w:rsidRPr="007B4922" w:rsidRDefault="007D4E2A" w:rsidP="007D4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4C7CECC5" w14:textId="77777777" w:rsidR="007D4E2A" w:rsidRPr="007B4922" w:rsidRDefault="007D4E2A" w:rsidP="007D4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F9431BB" w14:textId="77777777" w:rsidR="007D4E2A" w:rsidRPr="007B4922" w:rsidRDefault="007D4E2A" w:rsidP="007D4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11C337C6" w14:textId="77777777" w:rsidR="007D4E2A" w:rsidRPr="00D10D60" w:rsidRDefault="007D4E2A" w:rsidP="007D4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0D60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21E91CF3" w14:textId="093F6546" w:rsidR="007D4E2A" w:rsidRPr="007B4922" w:rsidRDefault="007D4E2A" w:rsidP="007D4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0D6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10D60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</w:tr>
      <w:tr w:rsidR="003E092F" w:rsidRPr="007B4922" w14:paraId="4ABDE36E" w14:textId="77777777" w:rsidTr="00F92C46">
        <w:trPr>
          <w:trHeight w:val="254"/>
          <w:tblHeader/>
        </w:trPr>
        <w:tc>
          <w:tcPr>
            <w:tcW w:w="2669" w:type="dxa"/>
            <w:shd w:val="clear" w:color="auto" w:fill="auto"/>
            <w:vAlign w:val="bottom"/>
          </w:tcPr>
          <w:p w14:paraId="67803A90" w14:textId="77777777" w:rsidR="003E092F" w:rsidRPr="00F92C46" w:rsidRDefault="003E092F" w:rsidP="00320ECC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0" w:type="dxa"/>
            <w:gridSpan w:val="11"/>
            <w:shd w:val="clear" w:color="auto" w:fill="auto"/>
            <w:vAlign w:val="bottom"/>
          </w:tcPr>
          <w:p w14:paraId="3D539668" w14:textId="77777777" w:rsidR="003E092F" w:rsidRPr="007B4922" w:rsidRDefault="003E092F" w:rsidP="00320ECC">
            <w:pPr>
              <w:pStyle w:val="acctfourfigures"/>
              <w:tabs>
                <w:tab w:val="clear" w:pos="765"/>
              </w:tabs>
              <w:spacing w:line="240" w:lineRule="auto"/>
              <w:ind w:left="-107" w:right="-100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bidi="th-TH"/>
              </w:rPr>
            </w:pPr>
            <w:r w:rsidRPr="007B492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E092F" w:rsidRPr="007B4922" w14:paraId="0C9B4096" w14:textId="77777777" w:rsidTr="00F92C46">
        <w:trPr>
          <w:trHeight w:val="20"/>
          <w:tblHeader/>
        </w:trPr>
        <w:tc>
          <w:tcPr>
            <w:tcW w:w="9189" w:type="dxa"/>
            <w:gridSpan w:val="12"/>
            <w:shd w:val="clear" w:color="auto" w:fill="auto"/>
            <w:vAlign w:val="bottom"/>
          </w:tcPr>
          <w:p w14:paraId="71CAD005" w14:textId="3E291B91" w:rsidR="003E092F" w:rsidRPr="00F92C46" w:rsidRDefault="003E092F" w:rsidP="00320EC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F5C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</w:tr>
      <w:tr w:rsidR="003E092F" w:rsidRPr="007B4922" w14:paraId="5F5A3578" w14:textId="77777777" w:rsidTr="00F92C46">
        <w:tc>
          <w:tcPr>
            <w:tcW w:w="2669" w:type="dxa"/>
            <w:shd w:val="clear" w:color="auto" w:fill="auto"/>
            <w:vAlign w:val="bottom"/>
          </w:tcPr>
          <w:p w14:paraId="3B097C34" w14:textId="77777777" w:rsidR="003E092F" w:rsidRPr="007B4922" w:rsidRDefault="003E092F" w:rsidP="00320EC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850" w:type="dxa"/>
            <w:vAlign w:val="bottom"/>
          </w:tcPr>
          <w:p w14:paraId="75EEBC31" w14:textId="77777777" w:rsidR="003E092F" w:rsidRPr="007B4922" w:rsidRDefault="003E092F" w:rsidP="00320EC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62B693D1" w14:textId="77777777" w:rsidR="003E092F" w:rsidRPr="007B4922" w:rsidRDefault="003E092F" w:rsidP="00320EC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2" w:type="dxa"/>
            <w:shd w:val="clear" w:color="auto" w:fill="auto"/>
            <w:vAlign w:val="bottom"/>
          </w:tcPr>
          <w:p w14:paraId="1151A80C" w14:textId="77777777" w:rsidR="003E092F" w:rsidRPr="007B4922" w:rsidRDefault="003E092F" w:rsidP="00320EC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04A89626" w14:textId="77777777" w:rsidR="003E092F" w:rsidRPr="007B4922" w:rsidRDefault="003E092F" w:rsidP="00320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5294F5B6" w14:textId="77777777" w:rsidR="003E092F" w:rsidRPr="007B4922" w:rsidRDefault="003E092F" w:rsidP="00F92C46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471" w:right="-110" w:hanging="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37A33304" w14:textId="77777777" w:rsidR="003E092F" w:rsidRPr="007B4922" w:rsidRDefault="003E092F" w:rsidP="00320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0AE8E983" w14:textId="77777777" w:rsidR="003E092F" w:rsidRPr="007B4922" w:rsidRDefault="003E092F" w:rsidP="00320E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  <w:vAlign w:val="bottom"/>
          </w:tcPr>
          <w:p w14:paraId="2452FDE4" w14:textId="77777777" w:rsidR="003E092F" w:rsidRPr="007B4922" w:rsidRDefault="003E092F" w:rsidP="00320E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1EE2C941" w14:textId="77777777" w:rsidR="003E092F" w:rsidRPr="007B4922" w:rsidRDefault="003E092F" w:rsidP="00320E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7D4F89A4" w14:textId="77777777" w:rsidR="003E092F" w:rsidRPr="007B4922" w:rsidRDefault="003E092F" w:rsidP="00320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6F606045" w14:textId="77777777" w:rsidR="003E092F" w:rsidRPr="007B4922" w:rsidRDefault="003E092F" w:rsidP="00320E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E092F" w:rsidRPr="007B4922" w14:paraId="1E085C9A" w14:textId="77777777" w:rsidTr="00F92C46">
        <w:tc>
          <w:tcPr>
            <w:tcW w:w="2669" w:type="dxa"/>
            <w:shd w:val="clear" w:color="auto" w:fill="auto"/>
            <w:vAlign w:val="bottom"/>
          </w:tcPr>
          <w:p w14:paraId="22C226EB" w14:textId="6663F583" w:rsidR="003E092F" w:rsidRPr="007B4922" w:rsidRDefault="003E092F" w:rsidP="00320ECC">
            <w:pPr>
              <w:spacing w:line="240" w:lineRule="auto"/>
              <w:ind w:left="164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ตั๋วแลกเงินที่วัดมูลค่า</w:t>
            </w:r>
          </w:p>
          <w:p w14:paraId="0D5BD58C" w14:textId="72BE0C01" w:rsidR="003E092F" w:rsidRPr="007B4922" w:rsidRDefault="003E092F" w:rsidP="00320EC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EB11AE"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ด้วย</w:t>
            </w:r>
            <w:r w:rsidR="0041316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850" w:type="dxa"/>
            <w:vAlign w:val="bottom"/>
          </w:tcPr>
          <w:p w14:paraId="171C1CFA" w14:textId="19003B24" w:rsidR="003E092F" w:rsidRPr="007B4922" w:rsidRDefault="003E092F" w:rsidP="00320EC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8E28B7">
              <w:rPr>
                <w:rFonts w:asciiTheme="majorBidi" w:hAnsiTheme="majorBidi" w:cstheme="majorBidi"/>
                <w:sz w:val="30"/>
                <w:szCs w:val="30"/>
              </w:rPr>
              <w:t>70,000</w:t>
            </w:r>
          </w:p>
        </w:tc>
        <w:tc>
          <w:tcPr>
            <w:tcW w:w="241" w:type="dxa"/>
            <w:vAlign w:val="bottom"/>
          </w:tcPr>
          <w:p w14:paraId="2C905061" w14:textId="77777777" w:rsidR="003E092F" w:rsidRPr="007B4922" w:rsidRDefault="003E092F" w:rsidP="00320EC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2" w:type="dxa"/>
            <w:shd w:val="clear" w:color="auto" w:fill="auto"/>
            <w:vAlign w:val="bottom"/>
          </w:tcPr>
          <w:p w14:paraId="37685D80" w14:textId="38E98C6A" w:rsidR="003E092F" w:rsidRPr="00943B17" w:rsidRDefault="003E092F" w:rsidP="00320EC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9D7BD2F" w14:textId="77777777" w:rsidR="003E092F" w:rsidRPr="00943B17" w:rsidRDefault="003E092F" w:rsidP="00320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24818B11" w14:textId="72BC9FE0" w:rsidR="003E092F" w:rsidRPr="00943B17" w:rsidRDefault="003E092F" w:rsidP="00F92C46">
            <w:pPr>
              <w:pStyle w:val="acctfourfigures"/>
              <w:tabs>
                <w:tab w:val="clear" w:pos="765"/>
                <w:tab w:val="decimal" w:pos="631"/>
              </w:tabs>
              <w:spacing w:line="240" w:lineRule="auto"/>
              <w:ind w:left="-471" w:right="-110" w:hanging="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(50,000)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8C0E099" w14:textId="77777777" w:rsidR="003E092F" w:rsidRPr="00943B17" w:rsidRDefault="003E092F" w:rsidP="00320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3A7503C1" w14:textId="494E42F8" w:rsidR="003E092F" w:rsidRPr="00943B17" w:rsidRDefault="003E092F" w:rsidP="00F92C4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345" w:right="3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  <w:vAlign w:val="bottom"/>
          </w:tcPr>
          <w:p w14:paraId="361DE977" w14:textId="77777777" w:rsidR="003E092F" w:rsidRPr="00943B17" w:rsidRDefault="003E092F" w:rsidP="00320E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349258B7" w14:textId="688679B9" w:rsidR="003E092F" w:rsidRPr="00943B17" w:rsidRDefault="003E092F" w:rsidP="00F92C46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D624031" w14:textId="77777777" w:rsidR="003E092F" w:rsidRPr="00943B17" w:rsidRDefault="003E092F" w:rsidP="00320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6D457E3A" w14:textId="07550A85" w:rsidR="003E092F" w:rsidRPr="00943B17" w:rsidRDefault="003E092F" w:rsidP="00320EC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</w:tr>
      <w:tr w:rsidR="003E092F" w:rsidRPr="007B4922" w14:paraId="0189DEB2" w14:textId="77777777" w:rsidTr="00F92C46">
        <w:tc>
          <w:tcPr>
            <w:tcW w:w="2669" w:type="dxa"/>
            <w:shd w:val="clear" w:color="auto" w:fill="auto"/>
            <w:vAlign w:val="bottom"/>
          </w:tcPr>
          <w:p w14:paraId="41D53837" w14:textId="2E4F21D9" w:rsidR="003E092F" w:rsidRPr="007B4922" w:rsidRDefault="003E092F" w:rsidP="00320EC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หุ้นกู้ที่วัดมูลค่าด้ว</w:t>
            </w:r>
            <w:r w:rsidR="00413166">
              <w:rPr>
                <w:rFonts w:asciiTheme="majorBidi" w:hAnsiTheme="majorBidi" w:cstheme="majorBidi" w:hint="cs"/>
                <w:sz w:val="30"/>
                <w:szCs w:val="30"/>
                <w:cs/>
              </w:rPr>
              <w:t>ย</w:t>
            </w:r>
          </w:p>
          <w:p w14:paraId="2BDA7FA2" w14:textId="72EED2F5" w:rsidR="003E092F" w:rsidRPr="007B4922" w:rsidRDefault="003E092F" w:rsidP="00320EC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41316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785F21AC" w14:textId="7C8F04C5" w:rsidR="003E092F" w:rsidRPr="007B4922" w:rsidRDefault="003E092F" w:rsidP="00320EC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E28B7">
              <w:rPr>
                <w:rFonts w:asciiTheme="majorBidi" w:hAnsiTheme="majorBidi" w:cstheme="majorBidi"/>
                <w:sz w:val="30"/>
                <w:szCs w:val="30"/>
              </w:rPr>
              <w:t>61,956</w:t>
            </w:r>
          </w:p>
        </w:tc>
        <w:tc>
          <w:tcPr>
            <w:tcW w:w="241" w:type="dxa"/>
          </w:tcPr>
          <w:p w14:paraId="749BA9AF" w14:textId="77777777" w:rsidR="003E092F" w:rsidRPr="007B4922" w:rsidRDefault="003E092F" w:rsidP="00320EC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C9957D" w14:textId="15B6E2D8" w:rsidR="003E092F" w:rsidRPr="00943B17" w:rsidRDefault="003E092F" w:rsidP="00F92C4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471" w:right="-110" w:hanging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70,283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A789A13" w14:textId="77777777" w:rsidR="003E092F" w:rsidRPr="00943B17" w:rsidRDefault="003E092F" w:rsidP="00320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BBB78C" w14:textId="242933E4" w:rsidR="003E092F" w:rsidRPr="00943B17" w:rsidRDefault="003E092F" w:rsidP="00F92C46">
            <w:pPr>
              <w:pStyle w:val="acctfourfigures"/>
              <w:tabs>
                <w:tab w:val="clear" w:pos="765"/>
                <w:tab w:val="decimal" w:pos="631"/>
              </w:tabs>
              <w:spacing w:line="240" w:lineRule="auto"/>
              <w:ind w:left="-471" w:right="-110" w:hanging="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23C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(11,24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F7D5E3C" w14:textId="77777777" w:rsidR="003E092F" w:rsidRPr="00943B17" w:rsidRDefault="003E092F" w:rsidP="00320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4794FE9C" w14:textId="5BB866E0" w:rsidR="003E092F" w:rsidRPr="00943B17" w:rsidRDefault="003E092F" w:rsidP="00F92C4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345" w:right="3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  <w:vAlign w:val="bottom"/>
          </w:tcPr>
          <w:p w14:paraId="39F88635" w14:textId="77777777" w:rsidR="003E092F" w:rsidRPr="00943B17" w:rsidRDefault="003E092F" w:rsidP="00320E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416970" w14:textId="09F8A6B2" w:rsidR="003E092F" w:rsidRPr="003E092F" w:rsidRDefault="003E092F" w:rsidP="00F92C46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E769A6B" w14:textId="77777777" w:rsidR="003E092F" w:rsidRPr="00943B17" w:rsidRDefault="003E092F" w:rsidP="00320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0EE592" w14:textId="64813B06" w:rsidR="003E092F" w:rsidRPr="00943B17" w:rsidRDefault="003E092F" w:rsidP="00320EC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120,998</w:t>
            </w:r>
          </w:p>
        </w:tc>
      </w:tr>
      <w:tr w:rsidR="003E092F" w:rsidRPr="007B4922" w14:paraId="1CCF6C66" w14:textId="77777777" w:rsidTr="00F92C46">
        <w:tc>
          <w:tcPr>
            <w:tcW w:w="2669" w:type="dxa"/>
            <w:shd w:val="clear" w:color="auto" w:fill="auto"/>
            <w:vAlign w:val="bottom"/>
          </w:tcPr>
          <w:p w14:paraId="2130FF2C" w14:textId="77777777" w:rsidR="003E092F" w:rsidRPr="007B4922" w:rsidRDefault="003E092F" w:rsidP="00320EC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BA10C7" w14:textId="235F5CD2" w:rsidR="003E092F" w:rsidRPr="007B4922" w:rsidRDefault="003E092F" w:rsidP="00320EC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E28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131,956</w:t>
            </w:r>
          </w:p>
        </w:tc>
        <w:tc>
          <w:tcPr>
            <w:tcW w:w="241" w:type="dxa"/>
          </w:tcPr>
          <w:p w14:paraId="502286CF" w14:textId="77777777" w:rsidR="003E092F" w:rsidRPr="007B4922" w:rsidRDefault="003E092F" w:rsidP="00320EC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9A93A1" w14:textId="1C78BA62" w:rsidR="003E092F" w:rsidRPr="007D4E2A" w:rsidRDefault="003E092F" w:rsidP="00F92C4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471" w:right="-110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D4E2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70,</w:t>
            </w:r>
            <w:r w:rsidRPr="00F92C4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283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01E7EEC" w14:textId="77777777" w:rsidR="003E092F" w:rsidRPr="00943B17" w:rsidRDefault="003E092F" w:rsidP="00320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F8121B" w14:textId="5E931020" w:rsidR="003E092F" w:rsidRPr="00F92C46" w:rsidRDefault="003E092F" w:rsidP="00F92C46">
            <w:pPr>
              <w:pStyle w:val="acctfourfigures"/>
              <w:tabs>
                <w:tab w:val="clear" w:pos="765"/>
                <w:tab w:val="decimal" w:pos="631"/>
              </w:tabs>
              <w:spacing w:line="240" w:lineRule="auto"/>
              <w:ind w:left="-471" w:right="-110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2C4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(61,241)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3DB5EA4" w14:textId="77777777" w:rsidR="003E092F" w:rsidRPr="00943B17" w:rsidRDefault="003E092F" w:rsidP="00320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CA8256" w14:textId="4ADE8340" w:rsidR="003E092F" w:rsidRPr="00F92C46" w:rsidRDefault="003E092F" w:rsidP="00F92C4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345" w:right="3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2C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4" w:type="dxa"/>
            <w:vAlign w:val="bottom"/>
          </w:tcPr>
          <w:p w14:paraId="40F6DF08" w14:textId="77777777" w:rsidR="003E092F" w:rsidRPr="003E092F" w:rsidRDefault="003E092F" w:rsidP="00320E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D6FBD0" w14:textId="231FB124" w:rsidR="003E092F" w:rsidRPr="003E092F" w:rsidRDefault="003E092F" w:rsidP="00F92C46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09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7874676" w14:textId="77777777" w:rsidR="003E092F" w:rsidRPr="00943B17" w:rsidRDefault="003E092F" w:rsidP="00320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A6E5ED" w14:textId="4CC2438C" w:rsidR="003E092F" w:rsidRPr="00EB11AE" w:rsidRDefault="003E092F" w:rsidP="00320EC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11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140,998</w:t>
            </w:r>
          </w:p>
        </w:tc>
      </w:tr>
      <w:tr w:rsidR="003E092F" w:rsidRPr="007B4922" w14:paraId="07563674" w14:textId="77777777" w:rsidTr="00F92C46">
        <w:tc>
          <w:tcPr>
            <w:tcW w:w="2669" w:type="dxa"/>
            <w:shd w:val="clear" w:color="auto" w:fill="auto"/>
            <w:vAlign w:val="bottom"/>
          </w:tcPr>
          <w:p w14:paraId="5C7E3A7A" w14:textId="77777777" w:rsidR="003E092F" w:rsidRPr="00F92C46" w:rsidRDefault="003E092F" w:rsidP="00320ECC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719647B7" w14:textId="77777777" w:rsidR="003E092F" w:rsidRPr="00F92C46" w:rsidRDefault="003E092F" w:rsidP="00320EC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41" w:type="dxa"/>
          </w:tcPr>
          <w:p w14:paraId="2D4A18D0" w14:textId="77777777" w:rsidR="003E092F" w:rsidRPr="00F92C46" w:rsidRDefault="003E092F" w:rsidP="00320EC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75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EA6BB9B" w14:textId="77777777" w:rsidR="003E092F" w:rsidRPr="00F92C46" w:rsidRDefault="003E092F" w:rsidP="00320EC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2D77ED32" w14:textId="77777777" w:rsidR="003E092F" w:rsidRPr="00F92C46" w:rsidRDefault="003E092F" w:rsidP="00320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highlight w:val="lightGray"/>
              </w:rPr>
            </w:pPr>
          </w:p>
        </w:tc>
        <w:tc>
          <w:tcPr>
            <w:tcW w:w="88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D3605E" w14:textId="77777777" w:rsidR="003E092F" w:rsidRPr="00F92C46" w:rsidRDefault="003E092F" w:rsidP="00320EC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0424E1C0" w14:textId="77777777" w:rsidR="003E092F" w:rsidRPr="00F92C46" w:rsidRDefault="003E092F" w:rsidP="00320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highlight w:val="lightGray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vAlign w:val="bottom"/>
          </w:tcPr>
          <w:p w14:paraId="15F52FEF" w14:textId="77777777" w:rsidR="003E092F" w:rsidRPr="00F92C46" w:rsidRDefault="003E092F" w:rsidP="00320ECC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345" w:right="344"/>
              <w:rPr>
                <w:rFonts w:asciiTheme="majorBidi" w:hAnsiTheme="majorBidi" w:cstheme="majorBidi"/>
                <w:b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264" w:type="dxa"/>
            <w:vAlign w:val="bottom"/>
          </w:tcPr>
          <w:p w14:paraId="7A3CAB9A" w14:textId="77777777" w:rsidR="003E092F" w:rsidRPr="00F92C46" w:rsidRDefault="003E092F" w:rsidP="00320E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7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490339A" w14:textId="77777777" w:rsidR="003E092F" w:rsidRPr="00F92C46" w:rsidRDefault="003E092F" w:rsidP="00F92C46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left="-471" w:right="-105" w:hanging="90"/>
              <w:rPr>
                <w:rFonts w:asciiTheme="majorBidi" w:hAnsiTheme="majorBidi" w:cstheme="majorBidi"/>
                <w:b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2B1849C7" w14:textId="77777777" w:rsidR="003E092F" w:rsidRPr="00F92C46" w:rsidRDefault="003E092F" w:rsidP="00320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highlight w:val="lightGray"/>
              </w:rPr>
            </w:pPr>
          </w:p>
        </w:tc>
        <w:tc>
          <w:tcPr>
            <w:tcW w:w="88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DD31EEC" w14:textId="77777777" w:rsidR="003E092F" w:rsidRPr="00F92C46" w:rsidRDefault="003E092F" w:rsidP="00320EC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18"/>
                <w:szCs w:val="18"/>
                <w:highlight w:val="lightGray"/>
              </w:rPr>
            </w:pPr>
          </w:p>
        </w:tc>
      </w:tr>
      <w:tr w:rsidR="003E092F" w:rsidRPr="007B4922" w14:paraId="39AC0B8B" w14:textId="77777777" w:rsidTr="00F92C46">
        <w:tc>
          <w:tcPr>
            <w:tcW w:w="2669" w:type="dxa"/>
            <w:shd w:val="clear" w:color="auto" w:fill="auto"/>
            <w:vAlign w:val="bottom"/>
          </w:tcPr>
          <w:p w14:paraId="1173B724" w14:textId="77777777" w:rsidR="003E092F" w:rsidRPr="007B4922" w:rsidRDefault="003E092F" w:rsidP="00320ECC">
            <w:pPr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เงินลงทุนระยะยาว</w:t>
            </w:r>
          </w:p>
        </w:tc>
        <w:tc>
          <w:tcPr>
            <w:tcW w:w="850" w:type="dxa"/>
            <w:vAlign w:val="bottom"/>
          </w:tcPr>
          <w:p w14:paraId="1F459FFF" w14:textId="77777777" w:rsidR="003E092F" w:rsidRPr="007B4922" w:rsidRDefault="003E092F" w:rsidP="00320ECC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4D17AACA" w14:textId="77777777" w:rsidR="003E092F" w:rsidRPr="007B4922" w:rsidRDefault="003E092F" w:rsidP="00320EC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2" w:type="dxa"/>
            <w:shd w:val="clear" w:color="auto" w:fill="auto"/>
            <w:vAlign w:val="bottom"/>
          </w:tcPr>
          <w:p w14:paraId="1FFFE738" w14:textId="77777777" w:rsidR="003E092F" w:rsidRPr="00457550" w:rsidRDefault="003E092F" w:rsidP="00320EC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37560F09" w14:textId="77777777" w:rsidR="003E092F" w:rsidRPr="00457550" w:rsidRDefault="003E092F" w:rsidP="00320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lightGray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7B8B8EE1" w14:textId="77777777" w:rsidR="003E092F" w:rsidRPr="00457550" w:rsidRDefault="003E092F" w:rsidP="00320EC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33F539F0" w14:textId="77777777" w:rsidR="003E092F" w:rsidRPr="00457550" w:rsidRDefault="003E092F" w:rsidP="00320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lightGray"/>
              </w:rPr>
            </w:pPr>
          </w:p>
        </w:tc>
        <w:tc>
          <w:tcPr>
            <w:tcW w:w="1168" w:type="dxa"/>
            <w:vAlign w:val="bottom"/>
          </w:tcPr>
          <w:p w14:paraId="61BC6AC0" w14:textId="77777777" w:rsidR="003E092F" w:rsidRPr="00457550" w:rsidRDefault="003E092F" w:rsidP="00320EC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264" w:type="dxa"/>
            <w:vAlign w:val="bottom"/>
          </w:tcPr>
          <w:p w14:paraId="14583B4B" w14:textId="77777777" w:rsidR="003E092F" w:rsidRPr="00457550" w:rsidRDefault="003E092F" w:rsidP="00320E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17E7632C" w14:textId="77777777" w:rsidR="003E092F" w:rsidRPr="00457550" w:rsidRDefault="003E092F" w:rsidP="00F92C46">
            <w:pPr>
              <w:pStyle w:val="acctfourfigures"/>
              <w:tabs>
                <w:tab w:val="clear" w:pos="765"/>
                <w:tab w:val="decimal" w:pos="339"/>
                <w:tab w:val="decimal" w:pos="9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22D447EF" w14:textId="77777777" w:rsidR="003E092F" w:rsidRPr="00457550" w:rsidRDefault="003E092F" w:rsidP="00320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lightGray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44D85119" w14:textId="77777777" w:rsidR="003E092F" w:rsidRPr="00457550" w:rsidRDefault="003E092F" w:rsidP="00320EC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</w:tr>
      <w:tr w:rsidR="003E092F" w:rsidRPr="007B4922" w14:paraId="6AE9BFE8" w14:textId="77777777" w:rsidTr="00F92C46">
        <w:tc>
          <w:tcPr>
            <w:tcW w:w="2669" w:type="dxa"/>
            <w:shd w:val="clear" w:color="auto" w:fill="auto"/>
            <w:vAlign w:val="bottom"/>
          </w:tcPr>
          <w:p w14:paraId="184396B6" w14:textId="3B599626" w:rsidR="003E092F" w:rsidRPr="007B4922" w:rsidRDefault="003E092F" w:rsidP="00320EC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หุ้นกู้ที่วัดมูลค่าด้วย</w:t>
            </w:r>
          </w:p>
          <w:p w14:paraId="73F974F8" w14:textId="05B04B6F" w:rsidR="003E092F" w:rsidRPr="007B4922" w:rsidRDefault="003E092F" w:rsidP="00320EC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41316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850" w:type="dxa"/>
            <w:vAlign w:val="bottom"/>
          </w:tcPr>
          <w:p w14:paraId="4409386B" w14:textId="149CBE31" w:rsidR="003E092F" w:rsidRPr="007B4922" w:rsidRDefault="003E092F" w:rsidP="00320ECC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2256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531,796</w:t>
            </w:r>
          </w:p>
        </w:tc>
        <w:tc>
          <w:tcPr>
            <w:tcW w:w="241" w:type="dxa"/>
            <w:vAlign w:val="bottom"/>
          </w:tcPr>
          <w:p w14:paraId="30C6311F" w14:textId="77777777" w:rsidR="003E092F" w:rsidRPr="007B4922" w:rsidRDefault="003E092F" w:rsidP="00320EC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2" w:type="dxa"/>
            <w:shd w:val="clear" w:color="auto" w:fill="auto"/>
            <w:vAlign w:val="bottom"/>
          </w:tcPr>
          <w:p w14:paraId="3E573A58" w14:textId="5C39243B" w:rsidR="003E092F" w:rsidRPr="00943B17" w:rsidRDefault="003E092F" w:rsidP="00F92C4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471" w:right="-110" w:hanging="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120,089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36611C5" w14:textId="77777777" w:rsidR="003E092F" w:rsidRPr="00943B17" w:rsidRDefault="003E092F" w:rsidP="00320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6DC47733" w14:textId="172FE1C0" w:rsidR="003E092F" w:rsidRPr="00943B17" w:rsidRDefault="003E092F" w:rsidP="00F92C46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51DC80E" w14:textId="77777777" w:rsidR="003E092F" w:rsidRPr="00943B17" w:rsidRDefault="003E092F" w:rsidP="00320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0290838D" w14:textId="22F42EF6" w:rsidR="003E092F" w:rsidRPr="00943B17" w:rsidRDefault="003E092F" w:rsidP="00F92C4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345" w:right="3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  <w:vAlign w:val="bottom"/>
          </w:tcPr>
          <w:p w14:paraId="7D13701E" w14:textId="77777777" w:rsidR="003E092F" w:rsidRPr="00943B17" w:rsidRDefault="003E092F" w:rsidP="00320EC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6DC11C12" w14:textId="76051097" w:rsidR="003E092F" w:rsidRPr="00943B17" w:rsidRDefault="003E092F" w:rsidP="00F92C46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45EC1F9" w14:textId="77777777" w:rsidR="003E092F" w:rsidRPr="00943B17" w:rsidRDefault="003E092F" w:rsidP="00320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6244226E" w14:textId="53A6410D" w:rsidR="003E092F" w:rsidRPr="00943B17" w:rsidRDefault="003E092F" w:rsidP="00320EC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651,885</w:t>
            </w:r>
          </w:p>
        </w:tc>
      </w:tr>
      <w:tr w:rsidR="003E092F" w:rsidRPr="007B4922" w14:paraId="4471201B" w14:textId="77777777" w:rsidTr="00F92C46">
        <w:tc>
          <w:tcPr>
            <w:tcW w:w="2669" w:type="dxa"/>
            <w:shd w:val="clear" w:color="auto" w:fill="auto"/>
            <w:vAlign w:val="bottom"/>
          </w:tcPr>
          <w:p w14:paraId="24742157" w14:textId="77777777" w:rsidR="003E092F" w:rsidRPr="007B4922" w:rsidRDefault="003E092F" w:rsidP="00320ECC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ตราสารทุนที่วัดมูลค่าด้วย</w:t>
            </w:r>
          </w:p>
          <w:p w14:paraId="162FDC67" w14:textId="77777777" w:rsidR="003E092F" w:rsidRPr="007B4922" w:rsidRDefault="003E092F" w:rsidP="00320ECC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</w:t>
            </w:r>
          </w:p>
          <w:p w14:paraId="45270E12" w14:textId="77777777" w:rsidR="003E092F" w:rsidRPr="007B4922" w:rsidRDefault="003E092F" w:rsidP="00320EC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06539A4A" w14:textId="6233D304" w:rsidR="003E092F" w:rsidRPr="007B4922" w:rsidRDefault="003E092F" w:rsidP="00320EC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25654">
              <w:rPr>
                <w:rFonts w:asciiTheme="majorBidi" w:hAnsiTheme="majorBidi" w:cstheme="majorBidi"/>
                <w:sz w:val="30"/>
                <w:szCs w:val="30"/>
              </w:rPr>
              <w:t>53,550</w:t>
            </w:r>
          </w:p>
        </w:tc>
        <w:tc>
          <w:tcPr>
            <w:tcW w:w="241" w:type="dxa"/>
            <w:vAlign w:val="bottom"/>
          </w:tcPr>
          <w:p w14:paraId="5052C2E0" w14:textId="77777777" w:rsidR="003E092F" w:rsidRPr="007B4922" w:rsidRDefault="003E092F" w:rsidP="00320EC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0AFBD8" w14:textId="79333710" w:rsidR="003E092F" w:rsidRPr="00943B17" w:rsidRDefault="003E092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4A6C5998" w14:textId="77777777" w:rsidR="003E092F" w:rsidRPr="00943B17" w:rsidRDefault="003E092F" w:rsidP="00320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B60B0A" w14:textId="3CD44F42" w:rsidR="003E092F" w:rsidRPr="00943B17" w:rsidRDefault="003E092F" w:rsidP="00F92C46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7D24AEA" w14:textId="77777777" w:rsidR="003E092F" w:rsidRPr="00943B17" w:rsidRDefault="003E092F" w:rsidP="00320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7990A309" w14:textId="37F166ED" w:rsidR="003E092F" w:rsidRPr="00943B17" w:rsidRDefault="003E092F" w:rsidP="00F92C46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350</w:t>
            </w:r>
          </w:p>
        </w:tc>
        <w:tc>
          <w:tcPr>
            <w:tcW w:w="264" w:type="dxa"/>
            <w:vAlign w:val="bottom"/>
          </w:tcPr>
          <w:p w14:paraId="3CCB7AAB" w14:textId="77777777" w:rsidR="003E092F" w:rsidRPr="00943B17" w:rsidRDefault="003E092F" w:rsidP="00320EC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2DC943" w14:textId="3B5A5B67" w:rsidR="003E092F" w:rsidRPr="003E092F" w:rsidRDefault="003E092F" w:rsidP="00F92C46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88EF2B2" w14:textId="77777777" w:rsidR="003E092F" w:rsidRPr="00943B17" w:rsidRDefault="003E092F" w:rsidP="00320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016AF6" w14:textId="2C1A7ED8" w:rsidR="003E092F" w:rsidRPr="00943B17" w:rsidRDefault="003E092F" w:rsidP="00320EC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F92C46">
              <w:rPr>
                <w:rFonts w:asciiTheme="majorBidi" w:hAnsiTheme="majorBidi" w:cstheme="majorBidi"/>
                <w:sz w:val="30"/>
                <w:szCs w:val="30"/>
              </w:rPr>
              <w:t>53,900</w:t>
            </w:r>
          </w:p>
        </w:tc>
      </w:tr>
      <w:tr w:rsidR="003E092F" w:rsidRPr="007B4922" w14:paraId="5D81FCD2" w14:textId="77777777" w:rsidTr="00F92C46">
        <w:tc>
          <w:tcPr>
            <w:tcW w:w="2669" w:type="dxa"/>
            <w:shd w:val="clear" w:color="auto" w:fill="auto"/>
            <w:vAlign w:val="bottom"/>
          </w:tcPr>
          <w:p w14:paraId="42E98340" w14:textId="77777777" w:rsidR="003E092F" w:rsidRPr="007B4922" w:rsidRDefault="003E092F" w:rsidP="00320EC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5D071E" w14:textId="6750D467" w:rsidR="003E092F" w:rsidRPr="003E092F" w:rsidRDefault="003E092F" w:rsidP="00320EC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E09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585,346</w:t>
            </w:r>
          </w:p>
        </w:tc>
        <w:tc>
          <w:tcPr>
            <w:tcW w:w="241" w:type="dxa"/>
            <w:vAlign w:val="bottom"/>
          </w:tcPr>
          <w:p w14:paraId="72E6CDB5" w14:textId="77777777" w:rsidR="003E092F" w:rsidRPr="003E092F" w:rsidRDefault="003E092F" w:rsidP="00320ECC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6E815B" w14:textId="22F15CEB" w:rsidR="003E092F" w:rsidRPr="00F92C46" w:rsidRDefault="003E092F" w:rsidP="00F92C4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471" w:right="-110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2C4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120,089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9654969" w14:textId="77777777" w:rsidR="003E092F" w:rsidRPr="003E092F" w:rsidRDefault="003E092F" w:rsidP="00320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BE3AAE" w14:textId="2086739F" w:rsidR="003E092F" w:rsidRPr="00F85E59" w:rsidRDefault="003E092F" w:rsidP="00F92C46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92C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45DDF0AA" w14:textId="77777777" w:rsidR="003E092F" w:rsidRPr="003E092F" w:rsidRDefault="003E092F" w:rsidP="00320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668039" w14:textId="610E62D7" w:rsidR="003E092F" w:rsidRPr="00F85E59" w:rsidRDefault="003E092F" w:rsidP="00F92C46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5E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350</w:t>
            </w:r>
          </w:p>
        </w:tc>
        <w:tc>
          <w:tcPr>
            <w:tcW w:w="264" w:type="dxa"/>
            <w:vAlign w:val="bottom"/>
          </w:tcPr>
          <w:p w14:paraId="6D51FC12" w14:textId="77777777" w:rsidR="003E092F" w:rsidRPr="003E092F" w:rsidRDefault="003E092F" w:rsidP="00320EC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4037FF" w14:textId="147163A6" w:rsidR="003E092F" w:rsidRPr="003E092F" w:rsidRDefault="003E092F" w:rsidP="00F92C46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9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3B11C69" w14:textId="77777777" w:rsidR="003E092F" w:rsidRPr="003E092F" w:rsidRDefault="003E092F" w:rsidP="00320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9BBBD7" w14:textId="0F80E642" w:rsidR="003E092F" w:rsidRPr="00F92C46" w:rsidRDefault="003E092F" w:rsidP="00320EC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2C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705,785</w:t>
            </w:r>
          </w:p>
        </w:tc>
      </w:tr>
    </w:tbl>
    <w:p w14:paraId="6D6DC76C" w14:textId="0B90A724" w:rsidR="00B06338" w:rsidRPr="00F92C46" w:rsidRDefault="00264536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tab/>
      </w:r>
    </w:p>
    <w:p w14:paraId="57C9D9EC" w14:textId="66F68044" w:rsidR="00413166" w:rsidRDefault="00413166" w:rsidP="00320ECC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ต้นทุนสัมปทานในการใช้ทางยกระดับ</w:t>
      </w:r>
    </w:p>
    <w:p w14:paraId="19A3AE83" w14:textId="77777777" w:rsidR="007E03F9" w:rsidRPr="00F92C46" w:rsidRDefault="007E03F9" w:rsidP="00F92C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1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71"/>
        <w:gridCol w:w="3119"/>
      </w:tblGrid>
      <w:tr w:rsidR="007E03F9" w:rsidRPr="007C232A" w14:paraId="50D0A060" w14:textId="285F59EA" w:rsidTr="00F92C46">
        <w:trPr>
          <w:tblHeader/>
        </w:trPr>
        <w:tc>
          <w:tcPr>
            <w:tcW w:w="6071" w:type="dxa"/>
            <w:vAlign w:val="bottom"/>
          </w:tcPr>
          <w:p w14:paraId="3EAC172F" w14:textId="08531F43" w:rsidR="007E03F9" w:rsidRPr="007C232A" w:rsidRDefault="007E03F9" w:rsidP="00B6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3119" w:type="dxa"/>
          </w:tcPr>
          <w:p w14:paraId="6D092698" w14:textId="7B45C6FD" w:rsidR="007E03F9" w:rsidRPr="007C232A" w:rsidRDefault="007E03F9" w:rsidP="00F92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="00063F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E03F9" w:rsidRPr="007C232A" w14:paraId="1DF3A332" w14:textId="77777777" w:rsidTr="00F92C46">
        <w:trPr>
          <w:tblHeader/>
        </w:trPr>
        <w:tc>
          <w:tcPr>
            <w:tcW w:w="6071" w:type="dxa"/>
            <w:vAlign w:val="bottom"/>
          </w:tcPr>
          <w:p w14:paraId="6EA57331" w14:textId="77777777" w:rsidR="007E03F9" w:rsidRPr="00F92C46" w:rsidRDefault="007E03F9" w:rsidP="00B6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9" w:type="dxa"/>
          </w:tcPr>
          <w:p w14:paraId="7B707E2C" w14:textId="17D6C511" w:rsidR="007E03F9" w:rsidRPr="007C232A" w:rsidRDefault="007E03F9" w:rsidP="00B6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232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E03F9" w:rsidRPr="007C232A" w14:paraId="706DC785" w14:textId="77777777" w:rsidTr="00F92C46">
        <w:trPr>
          <w:tblHeader/>
        </w:trPr>
        <w:tc>
          <w:tcPr>
            <w:tcW w:w="6071" w:type="dxa"/>
            <w:vAlign w:val="bottom"/>
          </w:tcPr>
          <w:p w14:paraId="26C86C2A" w14:textId="6DD11384" w:rsidR="007E03F9" w:rsidRPr="007E03F9" w:rsidRDefault="007E03F9" w:rsidP="007E0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E03F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มูลค่าสุทธิ</w:t>
            </w:r>
            <w:r w:rsidR="00DD00A7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ทาง</w:t>
            </w:r>
            <w:r w:rsidRPr="007E03F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บัญชี ณ วันที่ </w:t>
            </w:r>
            <w:r w:rsidRPr="007E03F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E03F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7E03F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3119" w:type="dxa"/>
          </w:tcPr>
          <w:p w14:paraId="51BCA465" w14:textId="3F2C547C" w:rsidR="007E03F9" w:rsidRPr="007E03F9" w:rsidRDefault="00D36CE2" w:rsidP="00F92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1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7E03F9" w:rsidRPr="007E03F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629</w:t>
            </w:r>
            <w:r w:rsidR="007E03F9" w:rsidRPr="007E03F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106</w:t>
            </w:r>
          </w:p>
        </w:tc>
      </w:tr>
      <w:tr w:rsidR="007E03F9" w:rsidRPr="007C232A" w14:paraId="500A8B5D" w14:textId="4CAA0107" w:rsidTr="00F92C46">
        <w:trPr>
          <w:tblHeader/>
        </w:trPr>
        <w:tc>
          <w:tcPr>
            <w:tcW w:w="6071" w:type="dxa"/>
            <w:vAlign w:val="bottom"/>
          </w:tcPr>
          <w:p w14:paraId="117BD077" w14:textId="6B0D40DF" w:rsidR="007E03F9" w:rsidRPr="007E03F9" w:rsidRDefault="007E03F9" w:rsidP="007E0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03F9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30F6422F" w14:textId="1D2A9DE2" w:rsidR="007E03F9" w:rsidRPr="007E03F9" w:rsidRDefault="007E03F9" w:rsidP="00063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1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E03F9">
              <w:rPr>
                <w:rFonts w:asciiTheme="majorBidi" w:hAnsiTheme="majorBidi" w:cstheme="majorBidi"/>
                <w:sz w:val="30"/>
                <w:szCs w:val="30"/>
              </w:rPr>
              <w:t>(133,75</w:t>
            </w:r>
            <w:r w:rsidR="00D36CE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7E03F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E03F9" w:rsidRPr="007C232A" w14:paraId="41078F4A" w14:textId="77777777" w:rsidTr="00F92C46">
        <w:tc>
          <w:tcPr>
            <w:tcW w:w="6071" w:type="dxa"/>
            <w:vAlign w:val="bottom"/>
          </w:tcPr>
          <w:p w14:paraId="3F915FA1" w14:textId="78D8DD79" w:rsidR="007E03F9" w:rsidRPr="00DD00A7" w:rsidRDefault="007E03F9" w:rsidP="007E0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D00A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มูลค่าสุทธิ</w:t>
            </w:r>
            <w:r w:rsidR="00DD00A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ทาง</w:t>
            </w:r>
            <w:r w:rsidRPr="00DD00A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บัญชี ณ วันที่ </w:t>
            </w:r>
            <w:r w:rsidRPr="00DD00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D00A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DD00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3119" w:type="dxa"/>
            <w:tcBorders>
              <w:top w:val="single" w:sz="4" w:space="0" w:color="auto"/>
              <w:bottom w:val="double" w:sz="4" w:space="0" w:color="auto"/>
            </w:tcBorders>
          </w:tcPr>
          <w:p w14:paraId="62A63091" w14:textId="67F14365" w:rsidR="007E03F9" w:rsidRPr="007C232A" w:rsidRDefault="007E03F9" w:rsidP="007E0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8,495,35</w:t>
            </w:r>
            <w:r w:rsidR="00D36C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</w:tbl>
    <w:p w14:paraId="2C4283D4" w14:textId="23CE850C" w:rsidR="00D36CE2" w:rsidRPr="00F92C46" w:rsidRDefault="00D36CE2" w:rsidP="00F92C46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997ABF9" w14:textId="44D2EAC3" w:rsidR="003C4303" w:rsidRDefault="003331A5" w:rsidP="00320ECC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เงินกู้ยืม</w:t>
      </w:r>
    </w:p>
    <w:p w14:paraId="5189097E" w14:textId="77777777" w:rsidR="00306E77" w:rsidRPr="00F92C46" w:rsidRDefault="00306E77" w:rsidP="00F92C4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8FEE71" w14:textId="0F53E276" w:rsidR="004B7F3E" w:rsidRPr="00882E29" w:rsidRDefault="004B7F3E" w:rsidP="00320ECC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82E2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882E29">
        <w:rPr>
          <w:rFonts w:asciiTheme="majorBidi" w:hAnsiTheme="majorBidi" w:cstheme="majorBidi"/>
          <w:sz w:val="30"/>
          <w:szCs w:val="30"/>
        </w:rPr>
        <w:t>31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090DAF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882E29">
        <w:rPr>
          <w:rFonts w:asciiTheme="majorBidi" w:hAnsiTheme="majorBidi" w:cstheme="majorBidi"/>
          <w:sz w:val="30"/>
          <w:szCs w:val="30"/>
        </w:rPr>
        <w:t> 256</w:t>
      </w:r>
      <w:r w:rsidR="00090DAF">
        <w:rPr>
          <w:rFonts w:asciiTheme="majorBidi" w:hAnsiTheme="majorBidi" w:cstheme="majorBidi"/>
          <w:sz w:val="30"/>
          <w:szCs w:val="30"/>
        </w:rPr>
        <w:t>6</w:t>
      </w:r>
      <w:r w:rsidRPr="00882E2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82E29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882E29">
        <w:rPr>
          <w:rFonts w:asciiTheme="majorBidi" w:hAnsiTheme="majorBidi" w:cstheme="majorBidi"/>
          <w:sz w:val="30"/>
          <w:szCs w:val="30"/>
          <w:cs/>
        </w:rPr>
        <w:t>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882E29">
        <w:rPr>
          <w:rFonts w:asciiTheme="majorBidi" w:hAnsiTheme="majorBidi" w:cstheme="majorBidi"/>
          <w:sz w:val="30"/>
          <w:szCs w:val="30"/>
          <w:cs/>
        </w:rPr>
        <w:t>มี</w:t>
      </w:r>
      <w:r w:rsidR="00D36CE2">
        <w:rPr>
          <w:rFonts w:asciiTheme="majorBidi" w:hAnsiTheme="majorBidi" w:cstheme="majorBidi" w:hint="cs"/>
          <w:sz w:val="30"/>
          <w:szCs w:val="30"/>
          <w:cs/>
        </w:rPr>
        <w:t>เงินกู้ยืม</w:t>
      </w:r>
      <w:r w:rsidRPr="00882E29">
        <w:rPr>
          <w:rFonts w:asciiTheme="majorBidi" w:hAnsiTheme="majorBidi" w:cstheme="majorBidi"/>
          <w:sz w:val="30"/>
          <w:szCs w:val="30"/>
          <w:cs/>
        </w:rPr>
        <w:t>ระยะสั้นจากสถาบันการเงินในประเทศ</w:t>
      </w:r>
      <w:r w:rsidR="00D36CE2">
        <w:rPr>
          <w:rFonts w:asciiTheme="majorBidi" w:hAnsiTheme="majorBidi" w:cstheme="majorBidi" w:hint="cs"/>
          <w:sz w:val="30"/>
          <w:szCs w:val="30"/>
          <w:cs/>
        </w:rPr>
        <w:t>หลายแห่ง</w:t>
      </w:r>
      <w:r w:rsidR="007E7BDF">
        <w:rPr>
          <w:rFonts w:asciiTheme="majorBidi" w:hAnsiTheme="majorBidi" w:cstheme="majorBidi"/>
          <w:sz w:val="30"/>
          <w:szCs w:val="30"/>
        </w:rPr>
        <w:br/>
      </w:r>
      <w:r w:rsidRPr="00882E29">
        <w:rPr>
          <w:rFonts w:asciiTheme="majorBidi" w:hAnsiTheme="majorBidi" w:cstheme="majorBidi"/>
          <w:sz w:val="30"/>
          <w:szCs w:val="30"/>
          <w:cs/>
        </w:rPr>
        <w:t xml:space="preserve">ซึ่งประกอบด้วยตั๋วสัญญาใช้เงินอายุ </w:t>
      </w:r>
      <w:r w:rsidRPr="00882E29">
        <w:rPr>
          <w:rFonts w:asciiTheme="majorBidi" w:hAnsiTheme="majorBidi" w:cstheme="majorBidi"/>
          <w:sz w:val="30"/>
          <w:szCs w:val="30"/>
        </w:rPr>
        <w:t xml:space="preserve">3 </w:t>
      </w:r>
      <w:r w:rsidRPr="00882E29">
        <w:rPr>
          <w:rFonts w:asciiTheme="majorBidi" w:hAnsiTheme="majorBidi" w:cstheme="majorBidi"/>
          <w:sz w:val="30"/>
          <w:szCs w:val="30"/>
          <w:cs/>
        </w:rPr>
        <w:t xml:space="preserve">เดือน </w:t>
      </w:r>
      <w:r w:rsidRPr="00CA6198">
        <w:rPr>
          <w:rFonts w:asciiTheme="majorBidi" w:hAnsiTheme="majorBidi" w:cstheme="majorBidi"/>
          <w:sz w:val="30"/>
          <w:szCs w:val="30"/>
          <w:cs/>
        </w:rPr>
        <w:t xml:space="preserve">จำนวนรวม </w:t>
      </w:r>
      <w:r w:rsidR="00090DAF">
        <w:rPr>
          <w:rFonts w:asciiTheme="majorBidi" w:hAnsiTheme="majorBidi" w:cstheme="majorBidi"/>
          <w:sz w:val="30"/>
          <w:szCs w:val="30"/>
        </w:rPr>
        <w:t>800</w:t>
      </w:r>
      <w:r w:rsidRPr="00CA6198">
        <w:rPr>
          <w:rFonts w:asciiTheme="majorBidi" w:hAnsiTheme="majorBidi" w:cstheme="majorBidi"/>
          <w:sz w:val="30"/>
          <w:szCs w:val="30"/>
        </w:rPr>
        <w:t> </w:t>
      </w:r>
      <w:r w:rsidRPr="00CA6198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090DAF">
        <w:rPr>
          <w:rFonts w:asciiTheme="majorBidi" w:hAnsiTheme="majorBidi" w:cstheme="majorBidi" w:hint="cs"/>
          <w:sz w:val="30"/>
          <w:szCs w:val="30"/>
          <w:cs/>
        </w:rPr>
        <w:t>ในระหว่างงวด</w:t>
      </w:r>
      <w:r w:rsidR="00D36CE2">
        <w:rPr>
          <w:rFonts w:asciiTheme="majorBidi" w:hAnsiTheme="majorBidi" w:cstheme="majorBidi" w:hint="cs"/>
          <w:sz w:val="30"/>
          <w:szCs w:val="30"/>
          <w:cs/>
        </w:rPr>
        <w:t>สามเดือนสิ้นสุดวันที่</w:t>
      </w:r>
      <w:r w:rsidR="007E7BDF">
        <w:rPr>
          <w:rFonts w:asciiTheme="majorBidi" w:hAnsiTheme="majorBidi" w:cstheme="majorBidi"/>
          <w:sz w:val="30"/>
          <w:szCs w:val="30"/>
        </w:rPr>
        <w:br/>
      </w:r>
      <w:r w:rsidR="00D36CE2" w:rsidRPr="00F92C46">
        <w:rPr>
          <w:rFonts w:asciiTheme="majorBidi" w:hAnsiTheme="majorBidi" w:cstheme="majorBidi"/>
          <w:spacing w:val="-6"/>
          <w:sz w:val="30"/>
          <w:szCs w:val="30"/>
        </w:rPr>
        <w:t xml:space="preserve">31 </w:t>
      </w:r>
      <w:r w:rsidR="00D36CE2" w:rsidRPr="00F92C46">
        <w:rPr>
          <w:rFonts w:asciiTheme="majorBidi" w:hAnsiTheme="majorBidi" w:cstheme="majorBidi"/>
          <w:spacing w:val="-6"/>
          <w:sz w:val="30"/>
          <w:szCs w:val="30"/>
          <w:cs/>
        </w:rPr>
        <w:t xml:space="preserve">มีนาคม </w:t>
      </w:r>
      <w:r w:rsidR="00D36CE2" w:rsidRPr="00F92C46">
        <w:rPr>
          <w:rFonts w:asciiTheme="majorBidi" w:hAnsiTheme="majorBidi" w:cstheme="majorBidi"/>
          <w:spacing w:val="-6"/>
          <w:sz w:val="30"/>
          <w:szCs w:val="30"/>
        </w:rPr>
        <w:t xml:space="preserve">2567 </w:t>
      </w:r>
      <w:r w:rsidR="00090DAF" w:rsidRPr="00F92C46">
        <w:rPr>
          <w:rFonts w:asciiTheme="majorBidi" w:hAnsiTheme="majorBidi" w:cstheme="majorBidi"/>
          <w:spacing w:val="-6"/>
          <w:sz w:val="30"/>
          <w:szCs w:val="30"/>
          <w:cs/>
        </w:rPr>
        <w:t>กลุ่มบริษัทและบริษัทได้</w:t>
      </w:r>
      <w:r w:rsidR="00D36CE2" w:rsidRPr="00F92C46">
        <w:rPr>
          <w:rFonts w:asciiTheme="majorBidi" w:hAnsiTheme="majorBidi" w:cstheme="majorBidi"/>
          <w:spacing w:val="-6"/>
          <w:sz w:val="30"/>
          <w:szCs w:val="30"/>
          <w:cs/>
        </w:rPr>
        <w:t>ชำระ</w:t>
      </w:r>
      <w:r w:rsidR="00090DAF" w:rsidRPr="00F92C46">
        <w:rPr>
          <w:rFonts w:asciiTheme="majorBidi" w:hAnsiTheme="majorBidi" w:cstheme="majorBidi"/>
          <w:spacing w:val="-6"/>
          <w:sz w:val="30"/>
          <w:szCs w:val="30"/>
          <w:cs/>
        </w:rPr>
        <w:t>คืนเงินกู้ยืมระยะสั้น</w:t>
      </w:r>
      <w:r w:rsidR="00757CC3" w:rsidRPr="00F92C46">
        <w:rPr>
          <w:rFonts w:asciiTheme="majorBidi" w:hAnsiTheme="majorBidi" w:cstheme="majorBidi"/>
          <w:spacing w:val="-6"/>
          <w:sz w:val="30"/>
          <w:szCs w:val="30"/>
          <w:cs/>
        </w:rPr>
        <w:t>จากสถาบันการเงิน</w:t>
      </w:r>
      <w:r w:rsidR="00D36CE2" w:rsidRPr="00F92C46">
        <w:rPr>
          <w:rFonts w:asciiTheme="majorBidi" w:hAnsiTheme="majorBidi" w:cstheme="majorBidi"/>
          <w:spacing w:val="-6"/>
          <w:sz w:val="30"/>
          <w:szCs w:val="30"/>
          <w:cs/>
        </w:rPr>
        <w:t>ดังกล่าว</w:t>
      </w:r>
      <w:r w:rsidR="00090DAF" w:rsidRPr="00F92C46">
        <w:rPr>
          <w:rFonts w:asciiTheme="majorBidi" w:hAnsiTheme="majorBidi" w:cstheme="majorBidi"/>
          <w:spacing w:val="-6"/>
          <w:sz w:val="30"/>
          <w:szCs w:val="30"/>
          <w:cs/>
        </w:rPr>
        <w:t xml:space="preserve">จำนวนรวม </w:t>
      </w:r>
      <w:r w:rsidR="00090DAF" w:rsidRPr="00F92C46">
        <w:rPr>
          <w:rFonts w:asciiTheme="majorBidi" w:hAnsiTheme="majorBidi" w:cstheme="majorBidi"/>
          <w:spacing w:val="-6"/>
          <w:sz w:val="30"/>
          <w:szCs w:val="30"/>
        </w:rPr>
        <w:t xml:space="preserve">350 </w:t>
      </w:r>
      <w:r w:rsidR="00090DAF" w:rsidRPr="00F92C46">
        <w:rPr>
          <w:rFonts w:asciiTheme="majorBidi" w:hAnsiTheme="majorBidi" w:cstheme="majorBidi"/>
          <w:spacing w:val="-6"/>
          <w:sz w:val="30"/>
          <w:szCs w:val="30"/>
          <w:cs/>
        </w:rPr>
        <w:t>ล้านบาท</w:t>
      </w:r>
      <w:r w:rsidR="00090DAF">
        <w:rPr>
          <w:rFonts w:asciiTheme="majorBidi" w:hAnsiTheme="majorBidi" w:cstheme="majorBidi" w:hint="cs"/>
          <w:sz w:val="30"/>
          <w:szCs w:val="30"/>
          <w:cs/>
        </w:rPr>
        <w:t xml:space="preserve"> คงเหลือ</w:t>
      </w:r>
      <w:r w:rsidR="00D36CE2">
        <w:rPr>
          <w:rFonts w:asciiTheme="majorBidi" w:hAnsiTheme="majorBidi" w:cstheme="majorBidi" w:hint="cs"/>
          <w:sz w:val="30"/>
          <w:szCs w:val="30"/>
          <w:cs/>
        </w:rPr>
        <w:t>เงินกู้ยืมระยะสั้นจากสถาบันการเงิน</w:t>
      </w:r>
      <w:r w:rsidR="00090DAF">
        <w:rPr>
          <w:rFonts w:asciiTheme="majorBidi" w:hAnsiTheme="majorBidi" w:cstheme="majorBidi" w:hint="cs"/>
          <w:sz w:val="30"/>
          <w:szCs w:val="30"/>
          <w:cs/>
        </w:rPr>
        <w:t xml:space="preserve"> ณ วันที่ </w:t>
      </w:r>
      <w:r w:rsidR="00090DAF">
        <w:rPr>
          <w:rFonts w:asciiTheme="majorBidi" w:hAnsiTheme="majorBidi" w:cstheme="majorBidi"/>
          <w:sz w:val="30"/>
          <w:szCs w:val="30"/>
        </w:rPr>
        <w:t xml:space="preserve">31 </w:t>
      </w:r>
      <w:r w:rsidR="00090DAF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090DAF">
        <w:rPr>
          <w:rFonts w:asciiTheme="majorBidi" w:hAnsiTheme="majorBidi" w:cstheme="majorBidi"/>
          <w:sz w:val="30"/>
          <w:szCs w:val="30"/>
        </w:rPr>
        <w:t xml:space="preserve">2567 </w:t>
      </w:r>
      <w:r w:rsidR="00090DAF">
        <w:rPr>
          <w:rFonts w:asciiTheme="majorBidi" w:hAnsiTheme="majorBidi" w:cstheme="majorBidi" w:hint="cs"/>
          <w:sz w:val="30"/>
          <w:szCs w:val="30"/>
          <w:cs/>
        </w:rPr>
        <w:t xml:space="preserve">จำนวนรวม </w:t>
      </w:r>
      <w:r w:rsidR="00090DAF">
        <w:rPr>
          <w:rFonts w:asciiTheme="majorBidi" w:hAnsiTheme="majorBidi" w:cstheme="majorBidi"/>
          <w:sz w:val="30"/>
          <w:szCs w:val="30"/>
        </w:rPr>
        <w:t xml:space="preserve">450 </w:t>
      </w:r>
      <w:r w:rsidR="00090DAF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D36CE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A6198">
        <w:rPr>
          <w:rFonts w:asciiTheme="majorBidi" w:hAnsiTheme="majorBidi" w:cstheme="majorBidi"/>
          <w:sz w:val="30"/>
          <w:szCs w:val="30"/>
          <w:cs/>
        </w:rPr>
        <w:t>โดยมีอัตราดอกเบี้ยร้อยละ</w:t>
      </w:r>
      <w:r w:rsidR="00AE2E47">
        <w:rPr>
          <w:rFonts w:asciiTheme="majorBidi" w:hAnsiTheme="majorBidi" w:cstheme="majorBidi"/>
          <w:sz w:val="30"/>
          <w:szCs w:val="30"/>
        </w:rPr>
        <w:t xml:space="preserve"> </w:t>
      </w:r>
      <w:r w:rsidRPr="00CA6198">
        <w:rPr>
          <w:rFonts w:asciiTheme="majorBidi" w:hAnsiTheme="majorBidi" w:cstheme="majorBidi"/>
          <w:sz w:val="30"/>
          <w:szCs w:val="30"/>
        </w:rPr>
        <w:t>3.</w:t>
      </w:r>
      <w:r w:rsidR="00CA6198" w:rsidRPr="00CA6198">
        <w:rPr>
          <w:rFonts w:asciiTheme="majorBidi" w:hAnsiTheme="majorBidi" w:cstheme="majorBidi"/>
          <w:sz w:val="30"/>
          <w:szCs w:val="30"/>
        </w:rPr>
        <w:t>50</w:t>
      </w:r>
      <w:r w:rsidRPr="00CA619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36CE2">
        <w:rPr>
          <w:rFonts w:asciiTheme="majorBidi" w:hAnsiTheme="majorBidi" w:cstheme="majorBidi"/>
          <w:sz w:val="30"/>
          <w:szCs w:val="30"/>
        </w:rPr>
        <w:t>-</w:t>
      </w:r>
      <w:r w:rsidRPr="00CA619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A6198">
        <w:rPr>
          <w:rFonts w:asciiTheme="majorBidi" w:hAnsiTheme="majorBidi" w:cstheme="majorBidi"/>
          <w:sz w:val="30"/>
          <w:szCs w:val="30"/>
        </w:rPr>
        <w:t>3.91</w:t>
      </w:r>
      <w:r w:rsidRPr="00CA6198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  <w:r w:rsidRPr="00CA6198">
        <w:rPr>
          <w:rFonts w:asciiTheme="majorBidi" w:hAnsiTheme="majorBidi" w:cstheme="majorBidi"/>
          <w:sz w:val="30"/>
          <w:szCs w:val="30"/>
        </w:rPr>
        <w:t xml:space="preserve"> </w:t>
      </w:r>
      <w:r w:rsidRPr="00CA6198">
        <w:rPr>
          <w:rFonts w:asciiTheme="majorBidi" w:hAnsiTheme="majorBidi" w:cstheme="majorBidi"/>
          <w:sz w:val="30"/>
          <w:szCs w:val="30"/>
          <w:cs/>
        </w:rPr>
        <w:t>ดอกเบี้ยกำหนดชำระคืนเป็นรายเดือน</w:t>
      </w:r>
      <w:r w:rsidR="007B68DC">
        <w:rPr>
          <w:rFonts w:asciiTheme="majorBidi" w:hAnsiTheme="majorBidi" w:cstheme="majorBidi"/>
          <w:sz w:val="30"/>
          <w:szCs w:val="30"/>
        </w:rPr>
        <w:t xml:space="preserve"> </w:t>
      </w:r>
    </w:p>
    <w:p w14:paraId="1BBB3454" w14:textId="77777777" w:rsidR="004B7F3E" w:rsidRPr="00882E29" w:rsidRDefault="004B7F3E" w:rsidP="00320EC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D334BB" w14:textId="0C159144" w:rsidR="004B7F3E" w:rsidRDefault="004B7F3E" w:rsidP="00320ECC">
      <w:pPr>
        <w:pStyle w:val="BodyText"/>
        <w:tabs>
          <w:tab w:val="left" w:pos="540"/>
        </w:tabs>
        <w:spacing w:after="0" w:line="240" w:lineRule="auto"/>
        <w:ind w:left="5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82E29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882E29">
        <w:rPr>
          <w:rFonts w:asciiTheme="majorBidi" w:hAnsiTheme="majorBidi" w:cstheme="majorBidi"/>
          <w:sz w:val="30"/>
          <w:szCs w:val="30"/>
        </w:rPr>
        <w:t xml:space="preserve"> 31 </w:t>
      </w:r>
      <w:r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882E2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82E29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7</w:t>
      </w:r>
      <w:r w:rsidRPr="00882E29">
        <w:rPr>
          <w:rFonts w:asciiTheme="majorBidi" w:hAnsiTheme="majorBidi" w:cstheme="majorBidi"/>
          <w:sz w:val="30"/>
          <w:szCs w:val="30"/>
        </w:rPr>
        <w:t xml:space="preserve"> </w:t>
      </w:r>
      <w:r w:rsidRPr="00882E29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CA6198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CA6198">
        <w:rPr>
          <w:rFonts w:asciiTheme="majorBidi" w:hAnsiTheme="majorBidi" w:cstheme="majorBidi"/>
          <w:sz w:val="30"/>
          <w:szCs w:val="30"/>
          <w:cs/>
        </w:rPr>
        <w:t>มีวงเงินสินเชื่อซึ่งยังมิได้เบิกใช้เป็นจำนวนเงินรวม</w:t>
      </w:r>
      <w:r w:rsidRPr="00CA6198">
        <w:rPr>
          <w:rFonts w:asciiTheme="majorBidi" w:hAnsiTheme="majorBidi" w:cstheme="majorBidi"/>
          <w:sz w:val="30"/>
          <w:szCs w:val="30"/>
        </w:rPr>
        <w:t xml:space="preserve"> </w:t>
      </w:r>
      <w:r w:rsidR="00FF2400">
        <w:rPr>
          <w:rFonts w:asciiTheme="majorBidi" w:hAnsiTheme="majorBidi" w:cstheme="majorBidi"/>
          <w:sz w:val="30"/>
          <w:szCs w:val="30"/>
        </w:rPr>
        <w:t>1,250</w:t>
      </w:r>
      <w:r w:rsidRPr="00CA6198">
        <w:rPr>
          <w:rFonts w:asciiTheme="majorBidi" w:hAnsiTheme="majorBidi" w:cstheme="majorBidi"/>
          <w:sz w:val="30"/>
          <w:szCs w:val="30"/>
        </w:rPr>
        <w:t xml:space="preserve"> </w:t>
      </w:r>
      <w:r w:rsidRPr="00CA6198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1024C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B7F3E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D36CE2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D36CE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Pr="004B7F3E">
        <w:rPr>
          <w:rFonts w:asciiTheme="majorBidi" w:hAnsiTheme="majorBidi" w:cstheme="majorBidi"/>
          <w:i/>
          <w:iCs/>
          <w:sz w:val="30"/>
          <w:szCs w:val="30"/>
        </w:rPr>
        <w:t xml:space="preserve">2566: 900 </w:t>
      </w:r>
      <w:r w:rsidRPr="004B7F3E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4B7F3E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556AA097" w14:textId="77777777" w:rsidR="00E1071A" w:rsidRPr="00F92C46" w:rsidRDefault="00E1071A" w:rsidP="00320ECC">
      <w:pPr>
        <w:pStyle w:val="BodyText"/>
        <w:tabs>
          <w:tab w:val="left" w:pos="540"/>
        </w:tabs>
        <w:spacing w:after="0" w:line="240" w:lineRule="auto"/>
        <w:ind w:left="550"/>
        <w:jc w:val="thaiDistribute"/>
        <w:rPr>
          <w:rFonts w:asciiTheme="majorBidi" w:hAnsiTheme="majorBidi" w:cstheme="majorBidi"/>
          <w:sz w:val="30"/>
          <w:szCs w:val="30"/>
        </w:rPr>
      </w:pPr>
    </w:p>
    <w:p w14:paraId="7C53BCA1" w14:textId="52E5052B" w:rsidR="00E1071A" w:rsidRDefault="00E1071A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</w:rPr>
      </w:pPr>
      <w:r w:rsidRPr="00DB14ED">
        <w:rPr>
          <w:rFonts w:asciiTheme="majorBidi" w:hAnsiTheme="majorBidi" w:cstheme="majorBidi"/>
          <w:cs/>
        </w:rPr>
        <w:lastRenderedPageBreak/>
        <w:t>ส่วนงานดำเนินงานและการจำแนกรายได้</w:t>
      </w:r>
    </w:p>
    <w:p w14:paraId="2AA70A3B" w14:textId="77777777" w:rsidR="000B41FF" w:rsidRPr="00F92C46" w:rsidRDefault="000B41FF" w:rsidP="00F92C46">
      <w:pPr>
        <w:rPr>
          <w:rFonts w:asciiTheme="majorBidi" w:hAnsiTheme="majorBidi" w:cstheme="majorBidi"/>
          <w:sz w:val="22"/>
          <w:szCs w:val="22"/>
        </w:rPr>
      </w:pPr>
    </w:p>
    <w:tbl>
      <w:tblPr>
        <w:tblpPr w:leftFromText="180" w:rightFromText="180" w:vertAnchor="text" w:tblpX="426" w:tblpY="1"/>
        <w:tblOverlap w:val="never"/>
        <w:tblW w:w="4798" w:type="pct"/>
        <w:tblLayout w:type="fixed"/>
        <w:tblLook w:val="00A0" w:firstRow="1" w:lastRow="0" w:firstColumn="1" w:lastColumn="0" w:noHBand="0" w:noVBand="0"/>
      </w:tblPr>
      <w:tblGrid>
        <w:gridCol w:w="3686"/>
        <w:gridCol w:w="1276"/>
        <w:gridCol w:w="284"/>
        <w:gridCol w:w="1418"/>
        <w:gridCol w:w="236"/>
        <w:gridCol w:w="898"/>
        <w:gridCol w:w="236"/>
        <w:gridCol w:w="1183"/>
      </w:tblGrid>
      <w:tr w:rsidR="000152FE" w:rsidRPr="006A1198" w14:paraId="241F1EE9" w14:textId="77777777" w:rsidTr="00F92C46">
        <w:trPr>
          <w:tblHeader/>
        </w:trPr>
        <w:tc>
          <w:tcPr>
            <w:tcW w:w="20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123EFA" w14:textId="77777777" w:rsidR="00E1071A" w:rsidRPr="00F92C46" w:rsidRDefault="00E1071A" w:rsidP="00E1071A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000" w:type="pct"/>
            <w:gridSpan w:val="7"/>
            <w:tcBorders>
              <w:top w:val="nil"/>
              <w:left w:val="nil"/>
              <w:right w:val="nil"/>
            </w:tcBorders>
            <w:vAlign w:val="bottom"/>
          </w:tcPr>
          <w:p w14:paraId="66222487" w14:textId="406B7368" w:rsidR="00E1071A" w:rsidRPr="006A1198" w:rsidRDefault="00E1071A" w:rsidP="00F92C46">
            <w:pPr>
              <w:tabs>
                <w:tab w:val="clear" w:pos="5613"/>
                <w:tab w:val="decimal" w:pos="776"/>
              </w:tabs>
              <w:spacing w:line="240" w:lineRule="auto"/>
              <w:ind w:left="-114" w:right="-104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6A119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0152FE" w:rsidRPr="006A1198" w14:paraId="0ABF2B17" w14:textId="77777777" w:rsidTr="00F92C46">
        <w:trPr>
          <w:tblHeader/>
        </w:trPr>
        <w:tc>
          <w:tcPr>
            <w:tcW w:w="20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A94910" w14:textId="77777777" w:rsidR="00E1071A" w:rsidRDefault="00E1071A" w:rsidP="00E1071A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6A119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สำหรับงวดสามเดือนสิ้นสุด</w:t>
            </w:r>
          </w:p>
          <w:p w14:paraId="17D8B1F6" w14:textId="1D31F3E6" w:rsidR="00E1071A" w:rsidRPr="006A1198" w:rsidRDefault="00E1071A" w:rsidP="00E1071A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  </w:t>
            </w:r>
            <w:r w:rsidRPr="006A119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วันที่ </w:t>
            </w:r>
            <w:r w:rsidRPr="006A119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6A119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  <w:r w:rsidRPr="006A119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2567</w:t>
            </w:r>
          </w:p>
        </w:tc>
        <w:tc>
          <w:tcPr>
            <w:tcW w:w="692" w:type="pct"/>
            <w:tcBorders>
              <w:top w:val="nil"/>
              <w:left w:val="nil"/>
              <w:right w:val="nil"/>
            </w:tcBorders>
            <w:vAlign w:val="bottom"/>
          </w:tcPr>
          <w:p w14:paraId="57856A01" w14:textId="77777777" w:rsidR="00E1071A" w:rsidRPr="00F92C46" w:rsidRDefault="00E1071A" w:rsidP="00E1071A">
            <w:pPr>
              <w:spacing w:line="320" w:lineRule="exact"/>
              <w:ind w:left="-98" w:right="-103"/>
              <w:jc w:val="center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F92C46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บริการ</w:t>
            </w:r>
          </w:p>
          <w:p w14:paraId="6F2FD67F" w14:textId="34408414" w:rsidR="00E1071A" w:rsidRPr="006A1198" w:rsidRDefault="00E1071A" w:rsidP="00E1071A">
            <w:pPr>
              <w:spacing w:line="320" w:lineRule="exact"/>
              <w:ind w:left="-98" w:right="-103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92C46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ทางยกระดับ</w:t>
            </w:r>
          </w:p>
        </w:tc>
        <w:tc>
          <w:tcPr>
            <w:tcW w:w="1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4C5D1" w14:textId="77777777" w:rsidR="00E1071A" w:rsidRPr="006A1198" w:rsidRDefault="00E1071A" w:rsidP="00E1071A">
            <w:pPr>
              <w:tabs>
                <w:tab w:val="decimal" w:pos="7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A17B355" w14:textId="77777777" w:rsidR="00E1071A" w:rsidRPr="00F92C46" w:rsidRDefault="00E1071A" w:rsidP="00E1071A">
            <w:pPr>
              <w:spacing w:line="320" w:lineRule="exact"/>
              <w:ind w:left="-98" w:right="-113" w:hanging="16"/>
              <w:jc w:val="center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F92C46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  <w:t>บริการซ่อมแซม</w:t>
            </w:r>
          </w:p>
          <w:p w14:paraId="7E65AA2E" w14:textId="6A4782F7" w:rsidR="00E1071A" w:rsidRPr="00F92C46" w:rsidRDefault="00E1071A" w:rsidP="00E1071A">
            <w:pPr>
              <w:spacing w:line="320" w:lineRule="exact"/>
              <w:ind w:left="-98" w:right="-113" w:hanging="16"/>
              <w:jc w:val="center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</w:pPr>
            <w:r w:rsidRPr="00F92C46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  <w:t>โครงสร้างพื้นฐาน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3E9CF3" w14:textId="77777777" w:rsidR="00E1071A" w:rsidRPr="006A1198" w:rsidRDefault="00E1071A" w:rsidP="00E1071A">
            <w:pPr>
              <w:tabs>
                <w:tab w:val="decimal" w:pos="7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4783BAF" w14:textId="77777777" w:rsidR="00E1071A" w:rsidRPr="00F92C46" w:rsidRDefault="00E1071A" w:rsidP="00E1071A">
            <w:pPr>
              <w:spacing w:line="320" w:lineRule="exact"/>
              <w:ind w:left="-98" w:right="-94"/>
              <w:jc w:val="center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F92C46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ตัดรายการ</w:t>
            </w:r>
          </w:p>
          <w:p w14:paraId="0617E209" w14:textId="23968F61" w:rsidR="00E1071A" w:rsidRPr="006A1198" w:rsidRDefault="00E1071A" w:rsidP="00E1071A">
            <w:pPr>
              <w:spacing w:line="320" w:lineRule="exact"/>
              <w:ind w:left="-98" w:right="-9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92C46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  <w:vAlign w:val="bottom"/>
          </w:tcPr>
          <w:p w14:paraId="5D4718E2" w14:textId="77777777" w:rsidR="00E1071A" w:rsidRPr="006A1198" w:rsidRDefault="00E1071A" w:rsidP="00E1071A">
            <w:pPr>
              <w:tabs>
                <w:tab w:val="decimal" w:pos="7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41" w:type="pct"/>
            <w:tcBorders>
              <w:top w:val="nil"/>
              <w:left w:val="nil"/>
              <w:right w:val="nil"/>
            </w:tcBorders>
            <w:vAlign w:val="bottom"/>
          </w:tcPr>
          <w:p w14:paraId="0B9276FD" w14:textId="620737CE" w:rsidR="00E1071A" w:rsidRPr="006A1198" w:rsidRDefault="00E1071A" w:rsidP="00F92C46">
            <w:pPr>
              <w:tabs>
                <w:tab w:val="decimal" w:pos="776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A119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0152FE" w:rsidRPr="006A1198" w14:paraId="175CD561" w14:textId="77777777" w:rsidTr="00F92C46">
        <w:trPr>
          <w:tblHeader/>
        </w:trPr>
        <w:tc>
          <w:tcPr>
            <w:tcW w:w="20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8E5994" w14:textId="77777777" w:rsidR="00E1071A" w:rsidRPr="00F92C46" w:rsidRDefault="00E1071A" w:rsidP="00E1071A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000" w:type="pct"/>
            <w:gridSpan w:val="7"/>
            <w:tcBorders>
              <w:top w:val="nil"/>
              <w:left w:val="nil"/>
              <w:right w:val="nil"/>
            </w:tcBorders>
            <w:vAlign w:val="bottom"/>
          </w:tcPr>
          <w:p w14:paraId="3B3C6789" w14:textId="69CB107F" w:rsidR="00E1071A" w:rsidRPr="006A1198" w:rsidRDefault="00E1071A" w:rsidP="00F92C46">
            <w:pPr>
              <w:tabs>
                <w:tab w:val="decimal" w:pos="77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6A1198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0152FE" w:rsidRPr="006A1198" w14:paraId="40F2C1F3" w14:textId="77777777" w:rsidTr="000152FE">
        <w:tc>
          <w:tcPr>
            <w:tcW w:w="20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223BC5" w14:textId="5A62E431" w:rsidR="00E1071A" w:rsidRPr="006A1198" w:rsidRDefault="00E1071A" w:rsidP="00E1071A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6A119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692" w:type="pct"/>
            <w:tcBorders>
              <w:top w:val="nil"/>
              <w:left w:val="nil"/>
              <w:right w:val="nil"/>
            </w:tcBorders>
            <w:vAlign w:val="bottom"/>
          </w:tcPr>
          <w:p w14:paraId="7B5BDF09" w14:textId="77777777" w:rsidR="00E1071A" w:rsidRPr="006A1198" w:rsidRDefault="00E1071A" w:rsidP="00E1071A">
            <w:pPr>
              <w:tabs>
                <w:tab w:val="decimal" w:pos="767"/>
              </w:tabs>
              <w:spacing w:line="240" w:lineRule="auto"/>
              <w:ind w:left="-106" w:right="-2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860BF" w14:textId="77777777" w:rsidR="00E1071A" w:rsidRPr="006A1198" w:rsidRDefault="00E1071A" w:rsidP="00E1071A">
            <w:pPr>
              <w:tabs>
                <w:tab w:val="decimal" w:pos="7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0F43842" w14:textId="77777777" w:rsidR="00E1071A" w:rsidRPr="006A1198" w:rsidRDefault="00E1071A" w:rsidP="00E1071A">
            <w:pPr>
              <w:tabs>
                <w:tab w:val="decimal" w:pos="651"/>
              </w:tabs>
              <w:spacing w:line="240" w:lineRule="auto"/>
              <w:ind w:right="-1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1F10A5" w14:textId="77777777" w:rsidR="00E1071A" w:rsidRPr="006A1198" w:rsidRDefault="00E1071A" w:rsidP="00E1071A">
            <w:pPr>
              <w:tabs>
                <w:tab w:val="decimal" w:pos="7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6CE6D85" w14:textId="77777777" w:rsidR="00E1071A" w:rsidRPr="006A1198" w:rsidRDefault="00E1071A" w:rsidP="00E1071A">
            <w:pPr>
              <w:tabs>
                <w:tab w:val="decimal" w:pos="7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  <w:vAlign w:val="bottom"/>
          </w:tcPr>
          <w:p w14:paraId="784C7083" w14:textId="77777777" w:rsidR="00E1071A" w:rsidRPr="006A1198" w:rsidRDefault="00E1071A" w:rsidP="00E1071A">
            <w:pPr>
              <w:tabs>
                <w:tab w:val="decimal" w:pos="7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41" w:type="pct"/>
            <w:tcBorders>
              <w:top w:val="nil"/>
              <w:left w:val="nil"/>
              <w:right w:val="nil"/>
            </w:tcBorders>
            <w:vAlign w:val="bottom"/>
          </w:tcPr>
          <w:p w14:paraId="278552B1" w14:textId="77777777" w:rsidR="00E1071A" w:rsidRPr="006A1198" w:rsidRDefault="00E1071A" w:rsidP="00E1071A">
            <w:pPr>
              <w:tabs>
                <w:tab w:val="decimal" w:pos="7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0152FE" w:rsidRPr="006A1198" w14:paraId="480419D8" w14:textId="77777777" w:rsidTr="000152FE">
        <w:tc>
          <w:tcPr>
            <w:tcW w:w="20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61EE35" w14:textId="77777777" w:rsidR="00E1071A" w:rsidRPr="006A1198" w:rsidRDefault="00E1071A" w:rsidP="00E1071A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A119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69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4FC1C3A" w14:textId="77777777" w:rsidR="00E1071A" w:rsidRPr="006A1198" w:rsidRDefault="00E1071A" w:rsidP="00F92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6A1198">
              <w:rPr>
                <w:rFonts w:asciiTheme="majorBidi" w:hAnsiTheme="majorBidi" w:cstheme="majorBidi"/>
                <w:sz w:val="30"/>
                <w:szCs w:val="30"/>
              </w:rPr>
              <w:t>617,867</w:t>
            </w:r>
          </w:p>
        </w:tc>
        <w:tc>
          <w:tcPr>
            <w:tcW w:w="154" w:type="pct"/>
            <w:tcBorders>
              <w:top w:val="nil"/>
              <w:left w:val="nil"/>
              <w:right w:val="nil"/>
            </w:tcBorders>
          </w:tcPr>
          <w:p w14:paraId="16D3C706" w14:textId="77777777" w:rsidR="00E1071A" w:rsidRPr="006A1198" w:rsidRDefault="00E1071A" w:rsidP="00E1071A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9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586DE83" w14:textId="77777777" w:rsidR="00E1071A" w:rsidRPr="006A1198" w:rsidRDefault="00E1071A" w:rsidP="00F92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6A1198">
              <w:rPr>
                <w:rFonts w:asciiTheme="majorBidi" w:hAnsiTheme="majorBidi" w:cstheme="majorBidi"/>
                <w:sz w:val="30"/>
                <w:szCs w:val="30"/>
              </w:rPr>
              <w:t>215</w:t>
            </w: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  <w:noWrap/>
          </w:tcPr>
          <w:p w14:paraId="32131D4F" w14:textId="77777777" w:rsidR="00E1071A" w:rsidRPr="006A1198" w:rsidRDefault="00E1071A" w:rsidP="00E1071A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25831BF" w14:textId="77777777" w:rsidR="00E1071A" w:rsidRPr="006A1198" w:rsidRDefault="00E1071A" w:rsidP="00F92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6A119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</w:tcPr>
          <w:p w14:paraId="2C794242" w14:textId="77777777" w:rsidR="00E1071A" w:rsidRPr="006A1198" w:rsidRDefault="00E1071A" w:rsidP="00E1071A">
            <w:pPr>
              <w:tabs>
                <w:tab w:val="decimal" w:pos="77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2EF9799" w14:textId="77777777" w:rsidR="00E1071A" w:rsidRPr="006A1198" w:rsidRDefault="00E1071A" w:rsidP="00F92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6A1198">
              <w:rPr>
                <w:rFonts w:asciiTheme="majorBidi" w:hAnsiTheme="majorBidi" w:cstheme="majorBidi"/>
                <w:sz w:val="30"/>
                <w:szCs w:val="30"/>
              </w:rPr>
              <w:t>618,082</w:t>
            </w:r>
          </w:p>
        </w:tc>
      </w:tr>
      <w:tr w:rsidR="000152FE" w:rsidRPr="006A1198" w14:paraId="4976A9C8" w14:textId="77777777" w:rsidTr="00F92C46">
        <w:tc>
          <w:tcPr>
            <w:tcW w:w="20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6A4FFC" w14:textId="77777777" w:rsidR="00E1071A" w:rsidRPr="006A1198" w:rsidRDefault="00E1071A" w:rsidP="00E1071A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A119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8B6392" w14:textId="77777777" w:rsidR="00E1071A" w:rsidRPr="006A1198" w:rsidRDefault="00E1071A" w:rsidP="00F92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6A119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" w:type="pct"/>
            <w:tcBorders>
              <w:top w:val="nil"/>
              <w:left w:val="nil"/>
              <w:right w:val="nil"/>
            </w:tcBorders>
          </w:tcPr>
          <w:p w14:paraId="11779688" w14:textId="77777777" w:rsidR="00E1071A" w:rsidRPr="006A1198" w:rsidRDefault="00E1071A" w:rsidP="00E1071A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3D6A59D" w14:textId="77777777" w:rsidR="00E1071A" w:rsidRPr="006A1198" w:rsidRDefault="00E1071A" w:rsidP="00F92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6A119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  <w:noWrap/>
          </w:tcPr>
          <w:p w14:paraId="4C9C5971" w14:textId="77777777" w:rsidR="00E1071A" w:rsidRPr="006A1198" w:rsidRDefault="00E1071A" w:rsidP="00E1071A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52022FD" w14:textId="77777777" w:rsidR="00E1071A" w:rsidRPr="006A1198" w:rsidRDefault="00E1071A" w:rsidP="00F92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6A119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</w:tcPr>
          <w:p w14:paraId="5CEAFCB4" w14:textId="77777777" w:rsidR="00E1071A" w:rsidRPr="006A1198" w:rsidRDefault="00E1071A" w:rsidP="00E1071A">
            <w:pPr>
              <w:tabs>
                <w:tab w:val="decimal" w:pos="77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ED7974" w14:textId="77777777" w:rsidR="00E1071A" w:rsidRPr="006A1198" w:rsidRDefault="00E1071A" w:rsidP="00F92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6A119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152FE" w:rsidRPr="006A1198" w14:paraId="4353B2E0" w14:textId="77777777" w:rsidTr="00F92C46">
        <w:tc>
          <w:tcPr>
            <w:tcW w:w="20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67AC1B" w14:textId="747ACB2B" w:rsidR="00E1071A" w:rsidRPr="006A1198" w:rsidRDefault="00E1071A" w:rsidP="00E1071A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A119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84235BD" w14:textId="25D1346C" w:rsidR="00E1071A" w:rsidRPr="006A1198" w:rsidRDefault="00E1071A" w:rsidP="00F92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6A11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617,</w:t>
            </w:r>
            <w:r w:rsidRPr="00F92C46">
              <w:rPr>
                <w:rFonts w:asciiTheme="majorBidi" w:hAnsiTheme="majorBidi" w:cstheme="majorBidi"/>
                <w:sz w:val="30"/>
                <w:szCs w:val="30"/>
              </w:rPr>
              <w:t>867</w:t>
            </w:r>
          </w:p>
        </w:tc>
        <w:tc>
          <w:tcPr>
            <w:tcW w:w="154" w:type="pct"/>
            <w:tcBorders>
              <w:top w:val="nil"/>
              <w:left w:val="nil"/>
              <w:right w:val="nil"/>
            </w:tcBorders>
          </w:tcPr>
          <w:p w14:paraId="4F147AC3" w14:textId="77777777" w:rsidR="00E1071A" w:rsidRPr="006A1198" w:rsidRDefault="00E1071A" w:rsidP="00E1071A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5FB66248" w14:textId="65D4DA31" w:rsidR="00E1071A" w:rsidRPr="00F92C46" w:rsidRDefault="00E1071A" w:rsidP="00F92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52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215</w:t>
            </w: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  <w:noWrap/>
          </w:tcPr>
          <w:p w14:paraId="72E53D05" w14:textId="77777777" w:rsidR="00E1071A" w:rsidRPr="006A1198" w:rsidRDefault="00E1071A" w:rsidP="00E1071A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5F62D2FD" w14:textId="31C3642A" w:rsidR="00E1071A" w:rsidRPr="006A1198" w:rsidRDefault="00E1071A" w:rsidP="00F92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6A11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</w:tcPr>
          <w:p w14:paraId="6D451C95" w14:textId="77777777" w:rsidR="00E1071A" w:rsidRPr="006A1198" w:rsidRDefault="00E1071A" w:rsidP="00E1071A">
            <w:pPr>
              <w:tabs>
                <w:tab w:val="decimal" w:pos="77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F6676D2" w14:textId="2FE67B59" w:rsidR="00E1071A" w:rsidRPr="00F92C46" w:rsidRDefault="00E1071A" w:rsidP="00F92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52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618,082</w:t>
            </w:r>
          </w:p>
        </w:tc>
      </w:tr>
      <w:tr w:rsidR="000152FE" w:rsidRPr="006A1198" w14:paraId="167B33F2" w14:textId="77777777" w:rsidTr="00F92C46">
        <w:tc>
          <w:tcPr>
            <w:tcW w:w="20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1AA0D0" w14:textId="77777777" w:rsidR="00E1071A" w:rsidRPr="00F92C46" w:rsidRDefault="00E1071A" w:rsidP="00E1071A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92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198076F" w14:textId="77777777" w:rsidR="00E1071A" w:rsidRPr="00F92C46" w:rsidRDefault="00E1071A" w:rsidP="00F92C46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54" w:type="pct"/>
            <w:tcBorders>
              <w:top w:val="nil"/>
              <w:left w:val="nil"/>
              <w:right w:val="nil"/>
            </w:tcBorders>
          </w:tcPr>
          <w:p w14:paraId="6061E5D2" w14:textId="77777777" w:rsidR="00E1071A" w:rsidRPr="00F92C46" w:rsidRDefault="00E1071A" w:rsidP="00F92C46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9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26BA817B" w14:textId="77777777" w:rsidR="00E1071A" w:rsidRPr="00F92C46" w:rsidRDefault="00E1071A" w:rsidP="00F92C46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  <w:noWrap/>
          </w:tcPr>
          <w:p w14:paraId="5C061D81" w14:textId="77777777" w:rsidR="00E1071A" w:rsidRPr="00F92C46" w:rsidRDefault="00E1071A" w:rsidP="00F92C46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87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71A6C530" w14:textId="77777777" w:rsidR="00E1071A" w:rsidRPr="00F92C46" w:rsidRDefault="00E1071A" w:rsidP="00F92C46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</w:tcPr>
          <w:p w14:paraId="25E7AEC9" w14:textId="77777777" w:rsidR="00E1071A" w:rsidRPr="00F92C46" w:rsidRDefault="00E1071A" w:rsidP="00F92C46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41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42921AC" w14:textId="77777777" w:rsidR="00E1071A" w:rsidRPr="00F92C46" w:rsidRDefault="00E1071A" w:rsidP="00F92C46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0152FE" w:rsidRPr="006A1198" w14:paraId="21A82019" w14:textId="77777777" w:rsidTr="000152FE">
        <w:tc>
          <w:tcPr>
            <w:tcW w:w="20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E66228" w14:textId="731BD79A" w:rsidR="00E1071A" w:rsidRPr="006A1198" w:rsidRDefault="00E1071A" w:rsidP="00E1071A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A119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69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950718C" w14:textId="77777777" w:rsidR="00E1071A" w:rsidRPr="006A1198" w:rsidRDefault="00E1071A" w:rsidP="00E10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  <w:tcBorders>
              <w:top w:val="nil"/>
              <w:left w:val="nil"/>
              <w:right w:val="nil"/>
            </w:tcBorders>
          </w:tcPr>
          <w:p w14:paraId="0E20D99C" w14:textId="77777777" w:rsidR="00E1071A" w:rsidRPr="006A1198" w:rsidRDefault="00E1071A" w:rsidP="00E1071A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9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D48EFAB" w14:textId="77777777" w:rsidR="00E1071A" w:rsidRPr="006A1198" w:rsidRDefault="00E1071A" w:rsidP="00E10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  <w:noWrap/>
          </w:tcPr>
          <w:p w14:paraId="121F3D3A" w14:textId="77777777" w:rsidR="00E1071A" w:rsidRPr="006A1198" w:rsidRDefault="00E1071A" w:rsidP="00E1071A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37CA632" w14:textId="77777777" w:rsidR="00E1071A" w:rsidRPr="006A1198" w:rsidRDefault="00E1071A" w:rsidP="00E10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</w:tcPr>
          <w:p w14:paraId="7000BAFB" w14:textId="77777777" w:rsidR="00E1071A" w:rsidRPr="006A1198" w:rsidRDefault="00E1071A" w:rsidP="00E1071A">
            <w:pPr>
              <w:tabs>
                <w:tab w:val="decimal" w:pos="77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71221D2" w14:textId="77777777" w:rsidR="00E1071A" w:rsidRPr="006A1198" w:rsidRDefault="00E1071A" w:rsidP="00E10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152FE" w:rsidRPr="006A1198" w14:paraId="3C2BABF8" w14:textId="77777777" w:rsidTr="000152FE">
        <w:tc>
          <w:tcPr>
            <w:tcW w:w="20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4D417E" w14:textId="0E2B17B3" w:rsidR="00E1071A" w:rsidRPr="006A1198" w:rsidRDefault="00E1071A" w:rsidP="00E1071A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A119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ประเภทของบริการหลัก</w:t>
            </w:r>
          </w:p>
        </w:tc>
        <w:tc>
          <w:tcPr>
            <w:tcW w:w="69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ED66FB1" w14:textId="77777777" w:rsidR="00E1071A" w:rsidRPr="006A1198" w:rsidRDefault="00E1071A" w:rsidP="00E10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  <w:tcBorders>
              <w:top w:val="nil"/>
              <w:left w:val="nil"/>
              <w:right w:val="nil"/>
            </w:tcBorders>
          </w:tcPr>
          <w:p w14:paraId="4387A8E0" w14:textId="77777777" w:rsidR="00E1071A" w:rsidRPr="006A1198" w:rsidRDefault="00E1071A" w:rsidP="00E1071A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9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6666F78" w14:textId="77777777" w:rsidR="00E1071A" w:rsidRPr="006A1198" w:rsidRDefault="00E1071A" w:rsidP="00E10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  <w:noWrap/>
          </w:tcPr>
          <w:p w14:paraId="62CF1D1E" w14:textId="77777777" w:rsidR="00E1071A" w:rsidRPr="006A1198" w:rsidRDefault="00E1071A" w:rsidP="00E1071A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E9CEF86" w14:textId="77777777" w:rsidR="00E1071A" w:rsidRPr="006A1198" w:rsidRDefault="00E1071A" w:rsidP="00E10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</w:tcPr>
          <w:p w14:paraId="259DC98A" w14:textId="77777777" w:rsidR="00E1071A" w:rsidRPr="006A1198" w:rsidRDefault="00E1071A" w:rsidP="00E1071A">
            <w:pPr>
              <w:tabs>
                <w:tab w:val="decimal" w:pos="77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1496F27" w14:textId="77777777" w:rsidR="00E1071A" w:rsidRPr="006A1198" w:rsidRDefault="00E1071A" w:rsidP="00E10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152FE" w:rsidRPr="006A1198" w14:paraId="3ADDD92C" w14:textId="77777777" w:rsidTr="000152FE">
        <w:tc>
          <w:tcPr>
            <w:tcW w:w="20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360822" w14:textId="2638DF1B" w:rsidR="00E1071A" w:rsidRPr="006A1198" w:rsidRDefault="00E1071A" w:rsidP="00E1071A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A119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บริการทางยกระดับ</w:t>
            </w:r>
          </w:p>
        </w:tc>
        <w:tc>
          <w:tcPr>
            <w:tcW w:w="69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AE2DE03" w14:textId="6ED3E7AC" w:rsidR="00E1071A" w:rsidRPr="006A1198" w:rsidRDefault="00E1071A" w:rsidP="00F92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6A1198">
              <w:rPr>
                <w:rFonts w:asciiTheme="majorBidi" w:hAnsiTheme="majorBidi" w:cstheme="majorBidi"/>
                <w:sz w:val="30"/>
                <w:szCs w:val="30"/>
              </w:rPr>
              <w:t>617,867</w:t>
            </w:r>
          </w:p>
        </w:tc>
        <w:tc>
          <w:tcPr>
            <w:tcW w:w="154" w:type="pct"/>
            <w:tcBorders>
              <w:top w:val="nil"/>
              <w:left w:val="nil"/>
              <w:right w:val="nil"/>
            </w:tcBorders>
          </w:tcPr>
          <w:p w14:paraId="2C6BF4E1" w14:textId="77777777" w:rsidR="00E1071A" w:rsidRPr="006A1198" w:rsidRDefault="00E1071A" w:rsidP="00E1071A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9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49E22C5" w14:textId="526B9BA8" w:rsidR="00E1071A" w:rsidRPr="006A1198" w:rsidRDefault="00E1071A" w:rsidP="00F92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6A119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  <w:noWrap/>
          </w:tcPr>
          <w:p w14:paraId="01A8C0E7" w14:textId="77777777" w:rsidR="00E1071A" w:rsidRPr="006A1198" w:rsidRDefault="00E1071A" w:rsidP="00E1071A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1FD0F85" w14:textId="053F64B6" w:rsidR="00E1071A" w:rsidRPr="006A1198" w:rsidRDefault="00E1071A" w:rsidP="00F92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6A119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</w:tcPr>
          <w:p w14:paraId="24494499" w14:textId="77777777" w:rsidR="00E1071A" w:rsidRPr="006A1198" w:rsidRDefault="00E1071A" w:rsidP="00E1071A">
            <w:pPr>
              <w:tabs>
                <w:tab w:val="decimal" w:pos="77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9D97A60" w14:textId="6C074413" w:rsidR="00E1071A" w:rsidRPr="006A1198" w:rsidRDefault="00E1071A" w:rsidP="00F92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6A1198">
              <w:rPr>
                <w:rFonts w:asciiTheme="majorBidi" w:hAnsiTheme="majorBidi" w:cstheme="majorBidi"/>
                <w:sz w:val="30"/>
                <w:szCs w:val="30"/>
              </w:rPr>
              <w:t>617,867</w:t>
            </w:r>
          </w:p>
        </w:tc>
      </w:tr>
      <w:tr w:rsidR="000152FE" w:rsidRPr="006A1198" w14:paraId="4E88401D" w14:textId="77777777" w:rsidTr="00F92C46">
        <w:tc>
          <w:tcPr>
            <w:tcW w:w="20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63C880" w14:textId="6DCB8250" w:rsidR="00E1071A" w:rsidRPr="006A1198" w:rsidRDefault="00E1071A" w:rsidP="00E1071A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A119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บริการซ่อมแซมโครงสร้างพื้นฐาน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0F901F" w14:textId="3353292E" w:rsidR="00E1071A" w:rsidRPr="006A1198" w:rsidRDefault="00E1071A" w:rsidP="00F92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6A119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" w:type="pct"/>
            <w:tcBorders>
              <w:top w:val="nil"/>
              <w:left w:val="nil"/>
              <w:right w:val="nil"/>
            </w:tcBorders>
          </w:tcPr>
          <w:p w14:paraId="0118C2E4" w14:textId="77777777" w:rsidR="00E1071A" w:rsidRPr="006A1198" w:rsidRDefault="00E1071A" w:rsidP="00E1071A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DF95F33" w14:textId="185F95C4" w:rsidR="00E1071A" w:rsidRPr="006A1198" w:rsidRDefault="00E1071A" w:rsidP="00F92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6A1198">
              <w:rPr>
                <w:rFonts w:asciiTheme="majorBidi" w:hAnsiTheme="majorBidi" w:cstheme="majorBidi"/>
                <w:sz w:val="30"/>
                <w:szCs w:val="30"/>
              </w:rPr>
              <w:t>215</w:t>
            </w: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  <w:noWrap/>
          </w:tcPr>
          <w:p w14:paraId="52C5EE1C" w14:textId="77777777" w:rsidR="00E1071A" w:rsidRPr="006A1198" w:rsidRDefault="00E1071A" w:rsidP="00E1071A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E4C9190" w14:textId="260141B1" w:rsidR="00E1071A" w:rsidRPr="006A1198" w:rsidRDefault="00E1071A" w:rsidP="00F92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6A119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</w:tcPr>
          <w:p w14:paraId="2A78F3F7" w14:textId="77777777" w:rsidR="00E1071A" w:rsidRPr="006A1198" w:rsidRDefault="00E1071A" w:rsidP="00E1071A">
            <w:pPr>
              <w:tabs>
                <w:tab w:val="decimal" w:pos="77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341C79" w14:textId="1941F3B4" w:rsidR="00E1071A" w:rsidRPr="006A1198" w:rsidRDefault="00E1071A" w:rsidP="00F92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6A1198">
              <w:rPr>
                <w:rFonts w:asciiTheme="majorBidi" w:hAnsiTheme="majorBidi" w:cstheme="majorBidi"/>
                <w:sz w:val="30"/>
                <w:szCs w:val="30"/>
              </w:rPr>
              <w:t>215</w:t>
            </w:r>
          </w:p>
        </w:tc>
      </w:tr>
      <w:tr w:rsidR="000152FE" w:rsidRPr="006A1198" w14:paraId="3162E517" w14:textId="77777777" w:rsidTr="00F92C46">
        <w:tc>
          <w:tcPr>
            <w:tcW w:w="20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B68AB5" w14:textId="122EF00C" w:rsidR="00E1071A" w:rsidRPr="006A1198" w:rsidRDefault="00E1071A" w:rsidP="00E1071A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A119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3F402A5" w14:textId="2DBBC3EB" w:rsidR="00E1071A" w:rsidRPr="00F92C46" w:rsidRDefault="00E1071A" w:rsidP="00F92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1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617,</w:t>
            </w:r>
            <w:r w:rsidRPr="000152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867</w:t>
            </w:r>
          </w:p>
        </w:tc>
        <w:tc>
          <w:tcPr>
            <w:tcW w:w="154" w:type="pct"/>
            <w:tcBorders>
              <w:top w:val="nil"/>
              <w:left w:val="nil"/>
              <w:right w:val="nil"/>
            </w:tcBorders>
          </w:tcPr>
          <w:p w14:paraId="131632F6" w14:textId="77777777" w:rsidR="00E1071A" w:rsidRPr="006A1198" w:rsidRDefault="00E1071A" w:rsidP="00E1071A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55ADB1A0" w14:textId="1757D3C2" w:rsidR="00E1071A" w:rsidRPr="00F92C46" w:rsidRDefault="00E1071A" w:rsidP="00F92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52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215</w:t>
            </w: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  <w:noWrap/>
          </w:tcPr>
          <w:p w14:paraId="0384320D" w14:textId="77777777" w:rsidR="00E1071A" w:rsidRPr="006A1198" w:rsidRDefault="00E1071A" w:rsidP="00E1071A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0180D7EC" w14:textId="1F637499" w:rsidR="00E1071A" w:rsidRPr="00F92C46" w:rsidRDefault="00E1071A" w:rsidP="00F92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52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</w:tcPr>
          <w:p w14:paraId="46E818E1" w14:textId="77777777" w:rsidR="00E1071A" w:rsidRPr="006A1198" w:rsidRDefault="00E1071A" w:rsidP="00E1071A">
            <w:pPr>
              <w:tabs>
                <w:tab w:val="decimal" w:pos="77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0F46A8" w14:textId="457CD11F" w:rsidR="00E1071A" w:rsidRPr="00F92C46" w:rsidRDefault="00E1071A" w:rsidP="00F92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52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618,082</w:t>
            </w:r>
          </w:p>
        </w:tc>
      </w:tr>
      <w:tr w:rsidR="000152FE" w:rsidRPr="006A1198" w14:paraId="3A51A0B1" w14:textId="77777777" w:rsidTr="00F92C46">
        <w:tc>
          <w:tcPr>
            <w:tcW w:w="20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4761BF" w14:textId="77777777" w:rsidR="00E1071A" w:rsidRPr="00F92C46" w:rsidRDefault="00E1071A" w:rsidP="00E1071A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92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F7DAF30" w14:textId="77777777" w:rsidR="00E1071A" w:rsidRPr="00F92C46" w:rsidRDefault="00E1071A" w:rsidP="00F92C46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4" w:type="pct"/>
            <w:tcBorders>
              <w:top w:val="nil"/>
              <w:left w:val="nil"/>
              <w:right w:val="nil"/>
            </w:tcBorders>
          </w:tcPr>
          <w:p w14:paraId="63B66CE6" w14:textId="77777777" w:rsidR="00E1071A" w:rsidRPr="00F92C46" w:rsidRDefault="00E1071A" w:rsidP="00F92C46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687C90B0" w14:textId="77777777" w:rsidR="00E1071A" w:rsidRPr="00F92C46" w:rsidRDefault="00E1071A" w:rsidP="00F92C46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  <w:noWrap/>
          </w:tcPr>
          <w:p w14:paraId="0DC7A7AD" w14:textId="77777777" w:rsidR="00E1071A" w:rsidRPr="00F92C46" w:rsidRDefault="00E1071A" w:rsidP="00F92C46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87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3F78555D" w14:textId="77777777" w:rsidR="00E1071A" w:rsidRPr="00F92C46" w:rsidRDefault="00E1071A" w:rsidP="00F92C46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</w:tcPr>
          <w:p w14:paraId="066FAF80" w14:textId="77777777" w:rsidR="00E1071A" w:rsidRPr="00F92C46" w:rsidRDefault="00E1071A" w:rsidP="00F92C46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5AC6565" w14:textId="77777777" w:rsidR="00E1071A" w:rsidRPr="00F92C46" w:rsidRDefault="00E1071A" w:rsidP="00F92C46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0152FE" w:rsidRPr="006A1198" w14:paraId="64D765C9" w14:textId="77777777" w:rsidTr="00F92C46">
        <w:tc>
          <w:tcPr>
            <w:tcW w:w="20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13B3ED" w14:textId="27988CBC" w:rsidR="00E1071A" w:rsidRPr="006A1198" w:rsidRDefault="00E1071A" w:rsidP="00E1071A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A119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69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BEA889A" w14:textId="77777777" w:rsidR="00E1071A" w:rsidRPr="006A1198" w:rsidRDefault="00E1071A" w:rsidP="00E10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  <w:tcBorders>
              <w:top w:val="nil"/>
              <w:left w:val="nil"/>
              <w:right w:val="nil"/>
            </w:tcBorders>
          </w:tcPr>
          <w:p w14:paraId="7F875F4C" w14:textId="77777777" w:rsidR="00E1071A" w:rsidRPr="006A1198" w:rsidRDefault="00E1071A" w:rsidP="00E1071A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9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75FE145" w14:textId="77777777" w:rsidR="00E1071A" w:rsidRPr="006A1198" w:rsidRDefault="00E1071A" w:rsidP="00E10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  <w:noWrap/>
          </w:tcPr>
          <w:p w14:paraId="0451D4E2" w14:textId="77777777" w:rsidR="00E1071A" w:rsidRPr="006A1198" w:rsidRDefault="00E1071A" w:rsidP="00E1071A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2609A26" w14:textId="77777777" w:rsidR="00E1071A" w:rsidRPr="006A1198" w:rsidRDefault="00E1071A" w:rsidP="00E10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</w:tcPr>
          <w:p w14:paraId="5F06788C" w14:textId="77777777" w:rsidR="00E1071A" w:rsidRPr="006A1198" w:rsidRDefault="00E1071A" w:rsidP="00E1071A">
            <w:pPr>
              <w:tabs>
                <w:tab w:val="decimal" w:pos="77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64B7D69" w14:textId="77777777" w:rsidR="00E1071A" w:rsidRPr="006A1198" w:rsidRDefault="00E1071A" w:rsidP="00E107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152FE" w:rsidRPr="006A1198" w14:paraId="4F7EBE4D" w14:textId="77777777" w:rsidTr="00F92C46">
        <w:tc>
          <w:tcPr>
            <w:tcW w:w="20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940741" w14:textId="225BC78A" w:rsidR="00E1071A" w:rsidRPr="006A1198" w:rsidRDefault="00E1071A" w:rsidP="00E1071A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A119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69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2E728E5" w14:textId="3602B84C" w:rsidR="00E1071A" w:rsidRPr="006A1198" w:rsidRDefault="00E1071A" w:rsidP="00F92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6A1198">
              <w:rPr>
                <w:rFonts w:asciiTheme="majorBidi" w:hAnsiTheme="majorBidi" w:cstheme="majorBidi"/>
                <w:sz w:val="30"/>
                <w:szCs w:val="30"/>
              </w:rPr>
              <w:t>617,867</w:t>
            </w:r>
          </w:p>
        </w:tc>
        <w:tc>
          <w:tcPr>
            <w:tcW w:w="154" w:type="pct"/>
            <w:tcBorders>
              <w:top w:val="nil"/>
              <w:left w:val="nil"/>
              <w:right w:val="nil"/>
            </w:tcBorders>
          </w:tcPr>
          <w:p w14:paraId="3918C2B1" w14:textId="77777777" w:rsidR="00E1071A" w:rsidRPr="006A1198" w:rsidRDefault="00E1071A" w:rsidP="00E1071A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9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5F1D08E" w14:textId="21651A2C" w:rsidR="00E1071A" w:rsidRPr="006A1198" w:rsidRDefault="00E1071A" w:rsidP="00F92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6A119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  <w:noWrap/>
          </w:tcPr>
          <w:p w14:paraId="28DA794E" w14:textId="77777777" w:rsidR="00E1071A" w:rsidRPr="006A1198" w:rsidRDefault="00E1071A" w:rsidP="00E1071A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06C7522" w14:textId="3EA9C64D" w:rsidR="00E1071A" w:rsidRPr="006A1198" w:rsidRDefault="00E1071A" w:rsidP="00F92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6A119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</w:tcPr>
          <w:p w14:paraId="3BD6845A" w14:textId="77777777" w:rsidR="00E1071A" w:rsidRPr="006A1198" w:rsidRDefault="00E1071A" w:rsidP="00E1071A">
            <w:pPr>
              <w:tabs>
                <w:tab w:val="decimal" w:pos="77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FA032DC" w14:textId="12295A48" w:rsidR="00E1071A" w:rsidRPr="006A1198" w:rsidRDefault="00E1071A" w:rsidP="00F92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6A1198">
              <w:rPr>
                <w:rFonts w:asciiTheme="majorBidi" w:hAnsiTheme="majorBidi" w:cstheme="majorBidi"/>
                <w:sz w:val="30"/>
                <w:szCs w:val="30"/>
              </w:rPr>
              <w:t>617,867</w:t>
            </w:r>
          </w:p>
        </w:tc>
      </w:tr>
      <w:tr w:rsidR="000152FE" w:rsidRPr="006A1198" w14:paraId="4B0FD267" w14:textId="77777777" w:rsidTr="00F92C46">
        <w:trPr>
          <w:trHeight w:val="240"/>
        </w:trPr>
        <w:tc>
          <w:tcPr>
            <w:tcW w:w="20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CCA6EF" w14:textId="57793B9F" w:rsidR="00E1071A" w:rsidRPr="006A1198" w:rsidRDefault="00E1071A" w:rsidP="00E1071A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6A119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69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2CD6B9" w14:textId="60F116D4" w:rsidR="00E1071A" w:rsidRPr="006A1198" w:rsidRDefault="00E1071A" w:rsidP="00F92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119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" w:type="pct"/>
            <w:tcBorders>
              <w:left w:val="nil"/>
              <w:right w:val="nil"/>
            </w:tcBorders>
          </w:tcPr>
          <w:p w14:paraId="4D363E04" w14:textId="77777777" w:rsidR="00E1071A" w:rsidRPr="006A1198" w:rsidRDefault="00E1071A" w:rsidP="00E1071A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6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4F5EBE2" w14:textId="1C05BB94" w:rsidR="00E1071A" w:rsidRPr="00F92C46" w:rsidRDefault="00E1071A" w:rsidP="00F92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6A1198">
              <w:rPr>
                <w:rFonts w:asciiTheme="majorBidi" w:hAnsiTheme="majorBidi" w:cstheme="majorBidi"/>
                <w:sz w:val="30"/>
                <w:szCs w:val="30"/>
              </w:rPr>
              <w:t>215</w:t>
            </w:r>
          </w:p>
        </w:tc>
        <w:tc>
          <w:tcPr>
            <w:tcW w:w="128" w:type="pct"/>
            <w:tcBorders>
              <w:left w:val="nil"/>
              <w:right w:val="nil"/>
            </w:tcBorders>
            <w:noWrap/>
          </w:tcPr>
          <w:p w14:paraId="5966FB11" w14:textId="77777777" w:rsidR="00E1071A" w:rsidRPr="006A1198" w:rsidRDefault="00E1071A" w:rsidP="00E1071A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EBA9D55" w14:textId="22F9DA35" w:rsidR="00E1071A" w:rsidRPr="00F92C46" w:rsidRDefault="00E1071A" w:rsidP="00F92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19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tcBorders>
              <w:left w:val="nil"/>
              <w:right w:val="nil"/>
            </w:tcBorders>
          </w:tcPr>
          <w:p w14:paraId="38329DC5" w14:textId="77777777" w:rsidR="00E1071A" w:rsidRPr="006A1198" w:rsidRDefault="00E1071A" w:rsidP="00E1071A">
            <w:pPr>
              <w:tabs>
                <w:tab w:val="decimal" w:pos="77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DB6AE2" w14:textId="6634FAFE" w:rsidR="00E1071A" w:rsidRPr="00F92C46" w:rsidRDefault="00E1071A" w:rsidP="00F92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6A1198">
              <w:rPr>
                <w:rFonts w:asciiTheme="majorBidi" w:hAnsiTheme="majorBidi" w:cstheme="majorBidi"/>
                <w:sz w:val="30"/>
                <w:szCs w:val="30"/>
              </w:rPr>
              <w:t>215</w:t>
            </w:r>
          </w:p>
        </w:tc>
      </w:tr>
      <w:tr w:rsidR="000152FE" w:rsidRPr="006A1198" w14:paraId="3A3214CB" w14:textId="77777777" w:rsidTr="00F92C46">
        <w:tc>
          <w:tcPr>
            <w:tcW w:w="200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A41CC16" w14:textId="1082428B" w:rsidR="00E1071A" w:rsidRPr="006A1198" w:rsidRDefault="00E1071A" w:rsidP="00E1071A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A119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93F2582" w14:textId="703F8BC9" w:rsidR="00E1071A" w:rsidRPr="00F92C46" w:rsidRDefault="00E1071A" w:rsidP="00F92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52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617,867</w:t>
            </w:r>
          </w:p>
        </w:tc>
        <w:tc>
          <w:tcPr>
            <w:tcW w:w="154" w:type="pct"/>
            <w:tcBorders>
              <w:left w:val="nil"/>
              <w:right w:val="nil"/>
            </w:tcBorders>
          </w:tcPr>
          <w:p w14:paraId="468ECAF0" w14:textId="77777777" w:rsidR="00E1071A" w:rsidRPr="006A1198" w:rsidRDefault="00E1071A" w:rsidP="00E1071A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F0C2370" w14:textId="50E28E30" w:rsidR="00E1071A" w:rsidRPr="00F92C46" w:rsidRDefault="00E1071A" w:rsidP="00F92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52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215</w:t>
            </w:r>
          </w:p>
        </w:tc>
        <w:tc>
          <w:tcPr>
            <w:tcW w:w="128" w:type="pct"/>
            <w:tcBorders>
              <w:left w:val="nil"/>
              <w:right w:val="nil"/>
            </w:tcBorders>
            <w:noWrap/>
          </w:tcPr>
          <w:p w14:paraId="3FB8801D" w14:textId="77777777" w:rsidR="00E1071A" w:rsidRPr="006A1198" w:rsidRDefault="00E1071A" w:rsidP="00E1071A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2417BF44" w14:textId="1E759E22" w:rsidR="00E1071A" w:rsidRPr="006A1198" w:rsidRDefault="00E1071A" w:rsidP="00F92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6A11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  <w:tcBorders>
              <w:left w:val="nil"/>
              <w:right w:val="nil"/>
            </w:tcBorders>
          </w:tcPr>
          <w:p w14:paraId="3E11484E" w14:textId="77777777" w:rsidR="00E1071A" w:rsidRPr="006A1198" w:rsidRDefault="00E1071A" w:rsidP="00E1071A">
            <w:pPr>
              <w:tabs>
                <w:tab w:val="decimal" w:pos="77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0F9F72" w14:textId="214037E6" w:rsidR="00E1071A" w:rsidRPr="006A1198" w:rsidRDefault="00E1071A" w:rsidP="00F92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6A11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618,082</w:t>
            </w:r>
          </w:p>
        </w:tc>
      </w:tr>
      <w:tr w:rsidR="000152FE" w:rsidRPr="006A1198" w14:paraId="6BC36262" w14:textId="77777777" w:rsidTr="00F92C46">
        <w:tc>
          <w:tcPr>
            <w:tcW w:w="20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36076D" w14:textId="140C75CF" w:rsidR="00232713" w:rsidRPr="00F92C46" w:rsidRDefault="00232713" w:rsidP="00E1071A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92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9C7BB43" w14:textId="77777777" w:rsidR="00E1071A" w:rsidRPr="00F92C46" w:rsidRDefault="00E1071A" w:rsidP="00F92C46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54" w:type="pct"/>
            <w:tcBorders>
              <w:left w:val="nil"/>
              <w:right w:val="nil"/>
            </w:tcBorders>
          </w:tcPr>
          <w:p w14:paraId="3E67CAF0" w14:textId="77777777" w:rsidR="00E1071A" w:rsidRPr="00F92C46" w:rsidRDefault="00E1071A" w:rsidP="00F92C46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9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2EE12B9C" w14:textId="77777777" w:rsidR="00E1071A" w:rsidRPr="00F92C46" w:rsidRDefault="00E1071A" w:rsidP="00F92C46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8" w:type="pct"/>
            <w:tcBorders>
              <w:left w:val="nil"/>
              <w:right w:val="nil"/>
            </w:tcBorders>
            <w:noWrap/>
          </w:tcPr>
          <w:p w14:paraId="0F52D205" w14:textId="77777777" w:rsidR="00E1071A" w:rsidRPr="00F92C46" w:rsidRDefault="00E1071A" w:rsidP="00F92C46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87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774FD531" w14:textId="77777777" w:rsidR="00E1071A" w:rsidRPr="00F92C46" w:rsidRDefault="00E1071A" w:rsidP="00F92C46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8" w:type="pct"/>
            <w:tcBorders>
              <w:left w:val="nil"/>
              <w:right w:val="nil"/>
            </w:tcBorders>
          </w:tcPr>
          <w:p w14:paraId="4CB2AEAA" w14:textId="77777777" w:rsidR="00E1071A" w:rsidRPr="00F92C46" w:rsidRDefault="00E1071A" w:rsidP="00F92C46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41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DE37EF4" w14:textId="77777777" w:rsidR="00E1071A" w:rsidRPr="00F92C46" w:rsidRDefault="00E1071A" w:rsidP="00F92C46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0152FE" w:rsidRPr="006A1198" w14:paraId="3F961072" w14:textId="77777777" w:rsidTr="00F92C46">
        <w:tc>
          <w:tcPr>
            <w:tcW w:w="200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FDA64FC" w14:textId="1ACBCE12" w:rsidR="00E1071A" w:rsidRPr="00F92C46" w:rsidRDefault="00E1071A" w:rsidP="00E1071A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pacing w:val="-8"/>
                <w:sz w:val="30"/>
                <w:szCs w:val="30"/>
                <w:cs/>
              </w:rPr>
            </w:pPr>
            <w:r w:rsidRPr="00F92C46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กำไร (ขาดทุน) ตามส่วนงานก่อนหักภาษีเงินได้</w:t>
            </w:r>
          </w:p>
        </w:tc>
        <w:tc>
          <w:tcPr>
            <w:tcW w:w="692" w:type="pct"/>
            <w:tcBorders>
              <w:left w:val="nil"/>
              <w:right w:val="nil"/>
            </w:tcBorders>
            <w:shd w:val="clear" w:color="auto" w:fill="auto"/>
          </w:tcPr>
          <w:p w14:paraId="28610A57" w14:textId="17AD37F9" w:rsidR="00E1071A" w:rsidRPr="00F92C46" w:rsidRDefault="00E1071A" w:rsidP="00F92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6A1198">
              <w:rPr>
                <w:rFonts w:asciiTheme="majorBidi" w:hAnsiTheme="majorBidi" w:cstheme="majorBidi"/>
                <w:sz w:val="30"/>
                <w:szCs w:val="30"/>
              </w:rPr>
              <w:t>335,103</w:t>
            </w:r>
          </w:p>
        </w:tc>
        <w:tc>
          <w:tcPr>
            <w:tcW w:w="154" w:type="pct"/>
            <w:tcBorders>
              <w:left w:val="nil"/>
              <w:right w:val="nil"/>
            </w:tcBorders>
          </w:tcPr>
          <w:p w14:paraId="2DD66993" w14:textId="77777777" w:rsidR="00E1071A" w:rsidRPr="006A1198" w:rsidRDefault="00E1071A" w:rsidP="00E1071A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69" w:type="pct"/>
            <w:tcBorders>
              <w:left w:val="nil"/>
              <w:right w:val="nil"/>
            </w:tcBorders>
            <w:shd w:val="clear" w:color="auto" w:fill="auto"/>
            <w:noWrap/>
          </w:tcPr>
          <w:p w14:paraId="159CE833" w14:textId="6B48FE1B" w:rsidR="00E1071A" w:rsidRPr="00F92C46" w:rsidRDefault="00E1071A" w:rsidP="00F92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6A1198">
              <w:rPr>
                <w:rFonts w:asciiTheme="majorBidi" w:hAnsiTheme="majorBidi" w:cstheme="majorBidi"/>
                <w:sz w:val="30"/>
                <w:szCs w:val="30"/>
              </w:rPr>
              <w:t>(1,345)</w:t>
            </w:r>
          </w:p>
        </w:tc>
        <w:tc>
          <w:tcPr>
            <w:tcW w:w="128" w:type="pct"/>
            <w:tcBorders>
              <w:left w:val="nil"/>
              <w:right w:val="nil"/>
            </w:tcBorders>
            <w:noWrap/>
          </w:tcPr>
          <w:p w14:paraId="3F849E0E" w14:textId="77777777" w:rsidR="00E1071A" w:rsidRPr="006A1198" w:rsidRDefault="00E1071A" w:rsidP="00E1071A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7" w:type="pct"/>
            <w:tcBorders>
              <w:left w:val="nil"/>
              <w:right w:val="nil"/>
            </w:tcBorders>
            <w:shd w:val="clear" w:color="auto" w:fill="auto"/>
            <w:noWrap/>
          </w:tcPr>
          <w:p w14:paraId="5DB05B65" w14:textId="6A4949EB" w:rsidR="00E1071A" w:rsidRPr="006A1198" w:rsidRDefault="00E1071A" w:rsidP="00F92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19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tcBorders>
              <w:left w:val="nil"/>
              <w:right w:val="nil"/>
            </w:tcBorders>
          </w:tcPr>
          <w:p w14:paraId="51AF2980" w14:textId="77777777" w:rsidR="00E1071A" w:rsidRPr="006A1198" w:rsidRDefault="00E1071A" w:rsidP="00E1071A">
            <w:pPr>
              <w:tabs>
                <w:tab w:val="decimal" w:pos="77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left w:val="nil"/>
              <w:right w:val="nil"/>
            </w:tcBorders>
            <w:shd w:val="clear" w:color="auto" w:fill="auto"/>
          </w:tcPr>
          <w:p w14:paraId="47D7FE59" w14:textId="18A59CCE" w:rsidR="00E1071A" w:rsidRPr="00F92C46" w:rsidRDefault="00E1071A" w:rsidP="00F92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6A1198">
              <w:rPr>
                <w:rFonts w:asciiTheme="majorBidi" w:hAnsiTheme="majorBidi" w:cstheme="majorBidi"/>
                <w:sz w:val="30"/>
                <w:szCs w:val="30"/>
              </w:rPr>
              <w:t>333,758</w:t>
            </w:r>
          </w:p>
        </w:tc>
      </w:tr>
      <w:tr w:rsidR="000152FE" w:rsidRPr="006A1198" w14:paraId="3D6834DC" w14:textId="77777777" w:rsidTr="00F92C46">
        <w:tc>
          <w:tcPr>
            <w:tcW w:w="200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2541FE0" w14:textId="77777777" w:rsidR="00972F39" w:rsidRPr="00F92C46" w:rsidRDefault="00972F39" w:rsidP="00E1071A">
            <w:pPr>
              <w:spacing w:line="240" w:lineRule="auto"/>
              <w:ind w:right="-80"/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</w:pPr>
          </w:p>
        </w:tc>
        <w:tc>
          <w:tcPr>
            <w:tcW w:w="692" w:type="pct"/>
            <w:tcBorders>
              <w:left w:val="nil"/>
              <w:right w:val="nil"/>
            </w:tcBorders>
            <w:shd w:val="clear" w:color="auto" w:fill="auto"/>
          </w:tcPr>
          <w:p w14:paraId="2057C824" w14:textId="77777777" w:rsidR="00972F39" w:rsidRPr="00F92C46" w:rsidRDefault="00972F39" w:rsidP="00F92C46">
            <w:pPr>
              <w:spacing w:line="240" w:lineRule="auto"/>
              <w:ind w:right="-80"/>
              <w:rPr>
                <w:rFonts w:asciiTheme="majorBidi" w:hAnsiTheme="majorBidi" w:cstheme="majorBidi"/>
                <w:spacing w:val="-8"/>
                <w:sz w:val="22"/>
                <w:szCs w:val="22"/>
              </w:rPr>
            </w:pPr>
          </w:p>
        </w:tc>
        <w:tc>
          <w:tcPr>
            <w:tcW w:w="154" w:type="pct"/>
            <w:tcBorders>
              <w:left w:val="nil"/>
              <w:right w:val="nil"/>
            </w:tcBorders>
          </w:tcPr>
          <w:p w14:paraId="62A5D8FB" w14:textId="77777777" w:rsidR="00972F39" w:rsidRPr="00F92C46" w:rsidRDefault="00972F39" w:rsidP="00F92C46">
            <w:pPr>
              <w:spacing w:line="240" w:lineRule="auto"/>
              <w:ind w:right="-80"/>
              <w:rPr>
                <w:rFonts w:asciiTheme="majorBidi" w:hAnsiTheme="majorBidi" w:cstheme="majorBidi"/>
                <w:spacing w:val="-8"/>
                <w:sz w:val="22"/>
                <w:szCs w:val="22"/>
              </w:rPr>
            </w:pPr>
          </w:p>
        </w:tc>
        <w:tc>
          <w:tcPr>
            <w:tcW w:w="769" w:type="pct"/>
            <w:tcBorders>
              <w:left w:val="nil"/>
              <w:right w:val="nil"/>
            </w:tcBorders>
            <w:shd w:val="clear" w:color="auto" w:fill="auto"/>
            <w:noWrap/>
          </w:tcPr>
          <w:p w14:paraId="0F81EF1A" w14:textId="77777777" w:rsidR="00972F39" w:rsidRPr="00F92C46" w:rsidRDefault="00972F39" w:rsidP="00F92C46">
            <w:pPr>
              <w:spacing w:line="240" w:lineRule="auto"/>
              <w:ind w:right="-80"/>
              <w:rPr>
                <w:rFonts w:asciiTheme="majorBidi" w:hAnsiTheme="majorBidi" w:cstheme="majorBidi"/>
                <w:spacing w:val="-8"/>
                <w:sz w:val="22"/>
                <w:szCs w:val="22"/>
              </w:rPr>
            </w:pPr>
          </w:p>
        </w:tc>
        <w:tc>
          <w:tcPr>
            <w:tcW w:w="128" w:type="pct"/>
            <w:tcBorders>
              <w:left w:val="nil"/>
              <w:right w:val="nil"/>
            </w:tcBorders>
            <w:noWrap/>
          </w:tcPr>
          <w:p w14:paraId="06BE6ABA" w14:textId="77777777" w:rsidR="00972F39" w:rsidRPr="00F92C46" w:rsidRDefault="00972F39" w:rsidP="00F92C46">
            <w:pPr>
              <w:spacing w:line="240" w:lineRule="auto"/>
              <w:ind w:right="-80"/>
              <w:rPr>
                <w:rFonts w:asciiTheme="majorBidi" w:hAnsiTheme="majorBidi" w:cstheme="majorBidi"/>
                <w:spacing w:val="-8"/>
                <w:sz w:val="22"/>
                <w:szCs w:val="22"/>
              </w:rPr>
            </w:pPr>
          </w:p>
        </w:tc>
        <w:tc>
          <w:tcPr>
            <w:tcW w:w="487" w:type="pct"/>
            <w:tcBorders>
              <w:left w:val="nil"/>
              <w:right w:val="nil"/>
            </w:tcBorders>
            <w:shd w:val="clear" w:color="auto" w:fill="auto"/>
            <w:noWrap/>
          </w:tcPr>
          <w:p w14:paraId="5211107A" w14:textId="77777777" w:rsidR="00972F39" w:rsidRPr="00F92C46" w:rsidRDefault="00972F39" w:rsidP="00F92C46">
            <w:pPr>
              <w:spacing w:line="240" w:lineRule="auto"/>
              <w:ind w:right="-80"/>
              <w:rPr>
                <w:rFonts w:asciiTheme="majorBidi" w:hAnsiTheme="majorBidi" w:cstheme="majorBidi"/>
                <w:spacing w:val="-8"/>
                <w:sz w:val="22"/>
                <w:szCs w:val="22"/>
              </w:rPr>
            </w:pPr>
          </w:p>
        </w:tc>
        <w:tc>
          <w:tcPr>
            <w:tcW w:w="128" w:type="pct"/>
            <w:tcBorders>
              <w:left w:val="nil"/>
              <w:right w:val="nil"/>
            </w:tcBorders>
          </w:tcPr>
          <w:p w14:paraId="73B1E6EB" w14:textId="77777777" w:rsidR="00972F39" w:rsidRPr="00F92C46" w:rsidRDefault="00972F39" w:rsidP="00F92C46">
            <w:pPr>
              <w:spacing w:line="240" w:lineRule="auto"/>
              <w:ind w:right="-80"/>
              <w:rPr>
                <w:rFonts w:asciiTheme="majorBidi" w:hAnsiTheme="majorBidi" w:cstheme="majorBidi"/>
                <w:spacing w:val="-8"/>
                <w:sz w:val="22"/>
                <w:szCs w:val="22"/>
              </w:rPr>
            </w:pPr>
          </w:p>
        </w:tc>
        <w:tc>
          <w:tcPr>
            <w:tcW w:w="641" w:type="pct"/>
            <w:tcBorders>
              <w:left w:val="nil"/>
              <w:right w:val="nil"/>
            </w:tcBorders>
            <w:shd w:val="clear" w:color="auto" w:fill="auto"/>
          </w:tcPr>
          <w:p w14:paraId="0AF4B3F8" w14:textId="77777777" w:rsidR="00972F39" w:rsidRPr="00F92C46" w:rsidRDefault="00972F39" w:rsidP="00F92C46">
            <w:pPr>
              <w:spacing w:line="240" w:lineRule="auto"/>
              <w:ind w:right="-80"/>
              <w:rPr>
                <w:rFonts w:asciiTheme="majorBidi" w:hAnsiTheme="majorBidi" w:cstheme="majorBidi"/>
                <w:spacing w:val="-8"/>
                <w:sz w:val="22"/>
                <w:szCs w:val="22"/>
              </w:rPr>
            </w:pPr>
          </w:p>
        </w:tc>
      </w:tr>
      <w:tr w:rsidR="000152FE" w:rsidRPr="006A1198" w14:paraId="0EDEF0F3" w14:textId="77777777" w:rsidTr="00F92C46">
        <w:tc>
          <w:tcPr>
            <w:tcW w:w="200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6B478F3" w14:textId="247D5BE9" w:rsidR="00E1071A" w:rsidRPr="00F92C46" w:rsidRDefault="00E1071A" w:rsidP="00E1071A">
            <w:pPr>
              <w:spacing w:line="240" w:lineRule="auto"/>
              <w:ind w:right="-80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F92C46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สินทรัพย์ส่วนงาน</w:t>
            </w:r>
            <w:r w:rsidRPr="00F92C46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 </w:t>
            </w:r>
            <w:r w:rsidRPr="00F92C46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ณ วันที่ </w:t>
            </w:r>
            <w:r w:rsidRPr="00F92C46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31 </w:t>
            </w:r>
            <w:r w:rsidRPr="00F92C46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มีนาคม </w:t>
            </w:r>
            <w:r w:rsidRPr="00F92C46">
              <w:rPr>
                <w:rFonts w:asciiTheme="majorBidi" w:hAnsiTheme="majorBidi" w:cstheme="majorBidi"/>
                <w:spacing w:val="-8"/>
                <w:sz w:val="30"/>
                <w:szCs w:val="30"/>
              </w:rPr>
              <w:t>2567</w:t>
            </w:r>
          </w:p>
        </w:tc>
        <w:tc>
          <w:tcPr>
            <w:tcW w:w="692" w:type="pct"/>
            <w:tcBorders>
              <w:left w:val="nil"/>
              <w:right w:val="nil"/>
            </w:tcBorders>
            <w:shd w:val="clear" w:color="auto" w:fill="auto"/>
          </w:tcPr>
          <w:p w14:paraId="1490DFF1" w14:textId="783BC1A6" w:rsidR="00E1071A" w:rsidRPr="00F92C46" w:rsidRDefault="00E1071A" w:rsidP="00F92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6A1198">
              <w:rPr>
                <w:rFonts w:asciiTheme="majorBidi" w:hAnsiTheme="majorBidi" w:cstheme="majorBidi"/>
                <w:sz w:val="30"/>
                <w:szCs w:val="30"/>
              </w:rPr>
              <w:t>9,922,188</w:t>
            </w:r>
          </w:p>
        </w:tc>
        <w:tc>
          <w:tcPr>
            <w:tcW w:w="154" w:type="pct"/>
            <w:tcBorders>
              <w:left w:val="nil"/>
              <w:right w:val="nil"/>
            </w:tcBorders>
          </w:tcPr>
          <w:p w14:paraId="14EBD5FA" w14:textId="77777777" w:rsidR="00E1071A" w:rsidRPr="006A1198" w:rsidRDefault="00E1071A" w:rsidP="00E1071A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69" w:type="pct"/>
            <w:tcBorders>
              <w:left w:val="nil"/>
              <w:right w:val="nil"/>
            </w:tcBorders>
            <w:shd w:val="clear" w:color="auto" w:fill="auto"/>
            <w:noWrap/>
          </w:tcPr>
          <w:p w14:paraId="367C9EDA" w14:textId="2780EC80" w:rsidR="00E1071A" w:rsidRPr="00F92C46" w:rsidRDefault="00E1071A" w:rsidP="00F92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6A1198">
              <w:rPr>
                <w:rFonts w:asciiTheme="majorBidi" w:hAnsiTheme="majorBidi" w:cstheme="majorBidi"/>
                <w:sz w:val="30"/>
                <w:szCs w:val="30"/>
              </w:rPr>
              <w:t>41,176</w:t>
            </w:r>
          </w:p>
        </w:tc>
        <w:tc>
          <w:tcPr>
            <w:tcW w:w="128" w:type="pct"/>
            <w:tcBorders>
              <w:left w:val="nil"/>
              <w:right w:val="nil"/>
            </w:tcBorders>
            <w:noWrap/>
          </w:tcPr>
          <w:p w14:paraId="65E6F286" w14:textId="77777777" w:rsidR="00E1071A" w:rsidRPr="006A1198" w:rsidRDefault="00E1071A" w:rsidP="00E1071A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7" w:type="pct"/>
            <w:tcBorders>
              <w:left w:val="nil"/>
              <w:right w:val="nil"/>
            </w:tcBorders>
            <w:shd w:val="clear" w:color="auto" w:fill="auto"/>
            <w:noWrap/>
          </w:tcPr>
          <w:p w14:paraId="67F2FD02" w14:textId="17FDB342" w:rsidR="00E1071A" w:rsidRPr="006A1198" w:rsidRDefault="00E1071A" w:rsidP="00F92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198">
              <w:rPr>
                <w:rFonts w:asciiTheme="majorBidi" w:hAnsiTheme="majorBidi" w:cstheme="majorBidi"/>
                <w:sz w:val="30"/>
                <w:szCs w:val="30"/>
              </w:rPr>
              <w:t>(27,400)</w:t>
            </w:r>
          </w:p>
        </w:tc>
        <w:tc>
          <w:tcPr>
            <w:tcW w:w="128" w:type="pct"/>
            <w:tcBorders>
              <w:left w:val="nil"/>
              <w:right w:val="nil"/>
            </w:tcBorders>
          </w:tcPr>
          <w:p w14:paraId="6FE11901" w14:textId="77777777" w:rsidR="00E1071A" w:rsidRPr="006A1198" w:rsidRDefault="00E1071A" w:rsidP="00E1071A">
            <w:pPr>
              <w:tabs>
                <w:tab w:val="decimal" w:pos="77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left w:val="nil"/>
              <w:right w:val="nil"/>
            </w:tcBorders>
            <w:shd w:val="clear" w:color="auto" w:fill="auto"/>
          </w:tcPr>
          <w:p w14:paraId="29892F0E" w14:textId="7AD2ACC3" w:rsidR="00E1071A" w:rsidRPr="00F92C46" w:rsidRDefault="00E1071A" w:rsidP="00F92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6A1198">
              <w:rPr>
                <w:rFonts w:asciiTheme="majorBidi" w:hAnsiTheme="majorBidi" w:cstheme="majorBidi"/>
                <w:sz w:val="30"/>
                <w:szCs w:val="30"/>
              </w:rPr>
              <w:t>9,935,964</w:t>
            </w:r>
          </w:p>
        </w:tc>
      </w:tr>
      <w:tr w:rsidR="000152FE" w:rsidRPr="006A1198" w14:paraId="074854A4" w14:textId="77777777" w:rsidTr="00F92C46">
        <w:tc>
          <w:tcPr>
            <w:tcW w:w="2000" w:type="pct"/>
            <w:tcBorders>
              <w:top w:val="nil"/>
              <w:left w:val="nil"/>
              <w:right w:val="nil"/>
            </w:tcBorders>
            <w:noWrap/>
          </w:tcPr>
          <w:p w14:paraId="42A937DD" w14:textId="6E198E2F" w:rsidR="00E1071A" w:rsidRPr="00F92C46" w:rsidRDefault="00E1071A" w:rsidP="00E1071A">
            <w:pPr>
              <w:spacing w:line="240" w:lineRule="auto"/>
              <w:ind w:right="-80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F92C46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หนี้สินส่วนงาน</w:t>
            </w:r>
            <w:r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 </w:t>
            </w:r>
            <w:r w:rsidRPr="006A1198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ณ วันที่ </w:t>
            </w:r>
            <w:r w:rsidRPr="006A1198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31 </w:t>
            </w:r>
            <w:r w:rsidRPr="006A1198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มีนาคม </w:t>
            </w:r>
            <w:r w:rsidRPr="006A1198">
              <w:rPr>
                <w:rFonts w:asciiTheme="majorBidi" w:hAnsiTheme="majorBidi" w:cstheme="majorBidi"/>
                <w:spacing w:val="-8"/>
                <w:sz w:val="30"/>
                <w:szCs w:val="30"/>
              </w:rPr>
              <w:t>2567</w:t>
            </w:r>
          </w:p>
        </w:tc>
        <w:tc>
          <w:tcPr>
            <w:tcW w:w="692" w:type="pct"/>
            <w:tcBorders>
              <w:left w:val="nil"/>
              <w:right w:val="nil"/>
            </w:tcBorders>
            <w:shd w:val="clear" w:color="auto" w:fill="auto"/>
          </w:tcPr>
          <w:p w14:paraId="70D103FB" w14:textId="07439B26" w:rsidR="00E1071A" w:rsidRPr="00F92C46" w:rsidRDefault="00E1071A" w:rsidP="00F92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6A1198">
              <w:rPr>
                <w:rFonts w:asciiTheme="majorBidi" w:hAnsiTheme="majorBidi" w:cstheme="majorBidi"/>
                <w:sz w:val="30"/>
                <w:szCs w:val="30"/>
              </w:rPr>
              <w:t>1,160,737</w:t>
            </w:r>
          </w:p>
        </w:tc>
        <w:tc>
          <w:tcPr>
            <w:tcW w:w="154" w:type="pct"/>
            <w:tcBorders>
              <w:left w:val="nil"/>
              <w:right w:val="nil"/>
            </w:tcBorders>
          </w:tcPr>
          <w:p w14:paraId="1D92A733" w14:textId="77777777" w:rsidR="00E1071A" w:rsidRPr="006A1198" w:rsidRDefault="00E1071A" w:rsidP="00E1071A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69" w:type="pct"/>
            <w:tcBorders>
              <w:left w:val="nil"/>
              <w:right w:val="nil"/>
            </w:tcBorders>
            <w:shd w:val="clear" w:color="auto" w:fill="auto"/>
            <w:noWrap/>
          </w:tcPr>
          <w:p w14:paraId="1E25227A" w14:textId="47A3AA8A" w:rsidR="00E1071A" w:rsidRPr="00F92C46" w:rsidRDefault="00E1071A" w:rsidP="00F92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6A1198">
              <w:rPr>
                <w:rFonts w:asciiTheme="majorBidi" w:hAnsiTheme="majorBidi" w:cstheme="majorBidi"/>
                <w:sz w:val="30"/>
                <w:szCs w:val="30"/>
              </w:rPr>
              <w:t>5,487</w:t>
            </w:r>
          </w:p>
        </w:tc>
        <w:tc>
          <w:tcPr>
            <w:tcW w:w="128" w:type="pct"/>
            <w:tcBorders>
              <w:left w:val="nil"/>
              <w:right w:val="nil"/>
            </w:tcBorders>
            <w:noWrap/>
          </w:tcPr>
          <w:p w14:paraId="11A858B9" w14:textId="77777777" w:rsidR="00E1071A" w:rsidRPr="006A1198" w:rsidRDefault="00E1071A" w:rsidP="00E1071A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7" w:type="pct"/>
            <w:tcBorders>
              <w:left w:val="nil"/>
              <w:right w:val="nil"/>
            </w:tcBorders>
            <w:shd w:val="clear" w:color="auto" w:fill="auto"/>
            <w:noWrap/>
          </w:tcPr>
          <w:p w14:paraId="02605FBE" w14:textId="6CD250A3" w:rsidR="00E1071A" w:rsidRPr="006A1198" w:rsidRDefault="00E1071A" w:rsidP="00F92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19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tcBorders>
              <w:left w:val="nil"/>
              <w:right w:val="nil"/>
            </w:tcBorders>
          </w:tcPr>
          <w:p w14:paraId="4645A7C8" w14:textId="77777777" w:rsidR="00E1071A" w:rsidRPr="006A1198" w:rsidRDefault="00E1071A" w:rsidP="00E1071A">
            <w:pPr>
              <w:tabs>
                <w:tab w:val="decimal" w:pos="77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left w:val="nil"/>
              <w:right w:val="nil"/>
            </w:tcBorders>
            <w:shd w:val="clear" w:color="auto" w:fill="auto"/>
          </w:tcPr>
          <w:p w14:paraId="7942807E" w14:textId="5B6C7B9E" w:rsidR="00E1071A" w:rsidRPr="00F92C46" w:rsidRDefault="00E1071A" w:rsidP="00F92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6A1198">
              <w:rPr>
                <w:rFonts w:asciiTheme="majorBidi" w:hAnsiTheme="majorBidi" w:cstheme="majorBidi"/>
                <w:sz w:val="30"/>
                <w:szCs w:val="30"/>
              </w:rPr>
              <w:t>1,166,224</w:t>
            </w:r>
          </w:p>
        </w:tc>
      </w:tr>
    </w:tbl>
    <w:p w14:paraId="35ADBAA2" w14:textId="77777777" w:rsidR="0077439E" w:rsidRPr="00F92C46" w:rsidRDefault="0077439E" w:rsidP="00320ECC">
      <w:pPr>
        <w:pStyle w:val="BodyText"/>
        <w:tabs>
          <w:tab w:val="left" w:pos="540"/>
        </w:tabs>
        <w:spacing w:after="0" w:line="240" w:lineRule="auto"/>
        <w:ind w:left="550"/>
        <w:jc w:val="thaiDistribute"/>
        <w:rPr>
          <w:rFonts w:asciiTheme="majorBidi" w:hAnsiTheme="majorBidi" w:cstheme="majorBidi"/>
          <w:sz w:val="22"/>
          <w:szCs w:val="22"/>
        </w:rPr>
      </w:pPr>
    </w:p>
    <w:p w14:paraId="130DD167" w14:textId="77777777" w:rsidR="00781627" w:rsidRDefault="00781627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</w:rPr>
      </w:pPr>
      <w:r w:rsidRPr="00D42DC8">
        <w:rPr>
          <w:rFonts w:asciiTheme="majorBidi" w:hAnsiTheme="majorBidi" w:cstheme="majorBidi"/>
          <w:cs/>
        </w:rPr>
        <w:t>เงินปันผล</w:t>
      </w:r>
    </w:p>
    <w:p w14:paraId="3061A4B0" w14:textId="77777777" w:rsidR="000B41FF" w:rsidRPr="00F92C46" w:rsidRDefault="000B41FF" w:rsidP="00F92C46">
      <w:pPr>
        <w:pStyle w:val="BodyText"/>
        <w:tabs>
          <w:tab w:val="left" w:pos="540"/>
        </w:tabs>
        <w:spacing w:after="0" w:line="240" w:lineRule="auto"/>
        <w:ind w:left="55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Style w:val="TableGrid"/>
        <w:tblW w:w="918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676"/>
        <w:gridCol w:w="236"/>
        <w:gridCol w:w="1268"/>
        <w:gridCol w:w="237"/>
        <w:gridCol w:w="1023"/>
        <w:gridCol w:w="229"/>
        <w:gridCol w:w="920"/>
      </w:tblGrid>
      <w:tr w:rsidR="00781627" w:rsidRPr="00D42DC8" w14:paraId="5C1B423C" w14:textId="77777777" w:rsidTr="00F92C46">
        <w:trPr>
          <w:tblHeader/>
        </w:trPr>
        <w:tc>
          <w:tcPr>
            <w:tcW w:w="3600" w:type="dxa"/>
            <w:vAlign w:val="bottom"/>
          </w:tcPr>
          <w:p w14:paraId="14271704" w14:textId="77777777" w:rsidR="00781627" w:rsidRPr="00D42DC8" w:rsidRDefault="00781627" w:rsidP="0071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6" w:type="dxa"/>
            <w:vAlign w:val="bottom"/>
          </w:tcPr>
          <w:p w14:paraId="3AAAA994" w14:textId="77777777" w:rsidR="00781627" w:rsidRPr="00D42DC8" w:rsidRDefault="00781627" w:rsidP="0071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2DC8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36" w:type="dxa"/>
          </w:tcPr>
          <w:p w14:paraId="4038644A" w14:textId="77777777" w:rsidR="00781627" w:rsidRPr="00D42DC8" w:rsidRDefault="00781627" w:rsidP="0071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4E6C3656" w14:textId="77777777" w:rsidR="00781627" w:rsidRPr="00D42DC8" w:rsidRDefault="00781627" w:rsidP="0071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2DC8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237" w:type="dxa"/>
          </w:tcPr>
          <w:p w14:paraId="286D57B6" w14:textId="77777777" w:rsidR="00781627" w:rsidRPr="00D42DC8" w:rsidRDefault="00781627" w:rsidP="0071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3" w:type="dxa"/>
            <w:vAlign w:val="bottom"/>
          </w:tcPr>
          <w:p w14:paraId="05CAAC20" w14:textId="77777777" w:rsidR="00781627" w:rsidRPr="00D42DC8" w:rsidRDefault="00781627" w:rsidP="0071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2DC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29" w:type="dxa"/>
          </w:tcPr>
          <w:p w14:paraId="4B39F448" w14:textId="77777777" w:rsidR="00781627" w:rsidRPr="00D42DC8" w:rsidRDefault="00781627" w:rsidP="0071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0" w:type="dxa"/>
            <w:vAlign w:val="bottom"/>
          </w:tcPr>
          <w:p w14:paraId="095D51E4" w14:textId="77777777" w:rsidR="00781627" w:rsidRPr="00D42DC8" w:rsidDel="00D43E7A" w:rsidRDefault="00781627" w:rsidP="0071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2DC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781627" w:rsidRPr="00D42DC8" w14:paraId="7E21A42E" w14:textId="77777777" w:rsidTr="00F92C46">
        <w:trPr>
          <w:tblHeader/>
        </w:trPr>
        <w:tc>
          <w:tcPr>
            <w:tcW w:w="3600" w:type="dxa"/>
          </w:tcPr>
          <w:p w14:paraId="1CC8F0A9" w14:textId="77777777" w:rsidR="00781627" w:rsidRPr="00D42DC8" w:rsidRDefault="00781627" w:rsidP="0071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76" w:type="dxa"/>
          </w:tcPr>
          <w:p w14:paraId="63C53658" w14:textId="77777777" w:rsidR="00781627" w:rsidRPr="00D42DC8" w:rsidRDefault="00781627" w:rsidP="0071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C2BB97" w14:textId="77777777" w:rsidR="00781627" w:rsidRPr="00D42DC8" w:rsidRDefault="00781627" w:rsidP="0071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0CA35FBC" w14:textId="77777777" w:rsidR="00781627" w:rsidRPr="00D42DC8" w:rsidRDefault="00781627" w:rsidP="0071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729C5489" w14:textId="77777777" w:rsidR="00781627" w:rsidRPr="00D42DC8" w:rsidRDefault="00781627" w:rsidP="0071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3" w:type="dxa"/>
          </w:tcPr>
          <w:p w14:paraId="7263F02C" w14:textId="77777777" w:rsidR="00781627" w:rsidRPr="00D42DC8" w:rsidRDefault="00781627" w:rsidP="0071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42DC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29" w:type="dxa"/>
          </w:tcPr>
          <w:p w14:paraId="7F01B11B" w14:textId="77777777" w:rsidR="00781627" w:rsidRPr="00D42DC8" w:rsidRDefault="00781627" w:rsidP="0071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20" w:type="dxa"/>
          </w:tcPr>
          <w:p w14:paraId="7EF45303" w14:textId="77777777" w:rsidR="00781627" w:rsidRPr="00D42DC8" w:rsidRDefault="00781627" w:rsidP="0071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42DC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81627" w:rsidRPr="004A2572" w14:paraId="23BF5098" w14:textId="77777777" w:rsidTr="00F92C46">
        <w:tc>
          <w:tcPr>
            <w:tcW w:w="3600" w:type="dxa"/>
          </w:tcPr>
          <w:p w14:paraId="6BA46FEB" w14:textId="77777777" w:rsidR="00781627" w:rsidRPr="00D42DC8" w:rsidRDefault="00781627" w:rsidP="0071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42D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676" w:type="dxa"/>
          </w:tcPr>
          <w:p w14:paraId="1E668A47" w14:textId="77777777" w:rsidR="00781627" w:rsidRPr="00D42DC8" w:rsidRDefault="00781627" w:rsidP="0071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236" w:type="dxa"/>
          </w:tcPr>
          <w:p w14:paraId="5ED37BAA" w14:textId="77777777" w:rsidR="00781627" w:rsidRPr="00D42DC8" w:rsidRDefault="00781627" w:rsidP="0071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268" w:type="dxa"/>
          </w:tcPr>
          <w:p w14:paraId="723C1999" w14:textId="77777777" w:rsidR="00781627" w:rsidRPr="00D42DC8" w:rsidRDefault="00781627" w:rsidP="0071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237" w:type="dxa"/>
          </w:tcPr>
          <w:p w14:paraId="06AEF18E" w14:textId="77777777" w:rsidR="00781627" w:rsidRPr="00D42DC8" w:rsidRDefault="00781627" w:rsidP="0071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3" w:type="dxa"/>
          </w:tcPr>
          <w:p w14:paraId="00758884" w14:textId="77777777" w:rsidR="00781627" w:rsidRPr="00D42DC8" w:rsidRDefault="00781627" w:rsidP="0071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9" w:type="dxa"/>
          </w:tcPr>
          <w:p w14:paraId="3802DEB6" w14:textId="77777777" w:rsidR="00781627" w:rsidRPr="00D42DC8" w:rsidRDefault="00781627" w:rsidP="0071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</w:tcPr>
          <w:p w14:paraId="6126ACC8" w14:textId="77777777" w:rsidR="00781627" w:rsidRPr="00D42DC8" w:rsidRDefault="00781627" w:rsidP="0071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81627" w:rsidRPr="004A2572" w14:paraId="252BBD96" w14:textId="77777777" w:rsidTr="00F92C46">
        <w:tc>
          <w:tcPr>
            <w:tcW w:w="3600" w:type="dxa"/>
          </w:tcPr>
          <w:p w14:paraId="7D83AC2F" w14:textId="77777777" w:rsidR="00781627" w:rsidRPr="00D42DC8" w:rsidRDefault="00781627" w:rsidP="0071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42D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เงินปันผลสำหรับงวด </w:t>
            </w:r>
            <w:r w:rsidRPr="00D42DC8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D42DC8">
              <w:rPr>
                <w:rFonts w:asciiTheme="majorBidi" w:hAnsiTheme="majorBidi" w:cstheme="majorBidi"/>
                <w:sz w:val="30"/>
                <w:szCs w:val="30"/>
                <w:cs/>
              </w:rPr>
              <w:t>เดือนแรก ปี</w:t>
            </w:r>
            <w:r w:rsidRPr="00D42DC8"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1676" w:type="dxa"/>
            <w:shd w:val="clear" w:color="auto" w:fill="auto"/>
          </w:tcPr>
          <w:p w14:paraId="3F718687" w14:textId="77777777" w:rsidR="00781627" w:rsidRPr="00D42DC8" w:rsidRDefault="00781627" w:rsidP="0071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2DC8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D42D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กุมภาพันธ์ </w:t>
            </w:r>
            <w:r w:rsidRPr="00D42DC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0142C1D6" w14:textId="77777777" w:rsidR="00781627" w:rsidRPr="00D42DC8" w:rsidRDefault="00781627" w:rsidP="0071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7912EB95" w14:textId="77777777" w:rsidR="00781627" w:rsidRPr="00D42DC8" w:rsidRDefault="00781627" w:rsidP="0071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2D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D42DC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7" w:type="dxa"/>
          </w:tcPr>
          <w:p w14:paraId="65E49FD9" w14:textId="77777777" w:rsidR="00781627" w:rsidRPr="00D42DC8" w:rsidRDefault="00781627" w:rsidP="0071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3" w:type="dxa"/>
          </w:tcPr>
          <w:p w14:paraId="0ED542CB" w14:textId="77777777" w:rsidR="00781627" w:rsidRPr="00D42DC8" w:rsidRDefault="00781627" w:rsidP="0071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2DC8">
              <w:rPr>
                <w:rFonts w:asciiTheme="majorBidi" w:hAnsiTheme="majorBidi" w:cstheme="majorBidi"/>
                <w:sz w:val="30"/>
                <w:szCs w:val="30"/>
              </w:rPr>
              <w:t>0.38</w:t>
            </w:r>
          </w:p>
        </w:tc>
        <w:tc>
          <w:tcPr>
            <w:tcW w:w="229" w:type="dxa"/>
          </w:tcPr>
          <w:p w14:paraId="26701BFF" w14:textId="77777777" w:rsidR="00781627" w:rsidRPr="00D42DC8" w:rsidRDefault="00781627" w:rsidP="0071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</w:tcPr>
          <w:p w14:paraId="35EECC98" w14:textId="77777777" w:rsidR="00781627" w:rsidRPr="00D42DC8" w:rsidRDefault="00781627" w:rsidP="00F92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2DC8">
              <w:rPr>
                <w:rFonts w:asciiTheme="majorBidi" w:hAnsiTheme="majorBidi" w:cstheme="majorBidi"/>
                <w:sz w:val="30"/>
                <w:szCs w:val="30"/>
              </w:rPr>
              <w:t>448.87</w:t>
            </w:r>
          </w:p>
        </w:tc>
      </w:tr>
    </w:tbl>
    <w:p w14:paraId="2CDDF5E3" w14:textId="77777777" w:rsidR="00781627" w:rsidRPr="007B4922" w:rsidRDefault="00781627" w:rsidP="00F92C46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  <w:cs/>
        </w:rPr>
      </w:pPr>
      <w:r w:rsidRPr="007B4922">
        <w:rPr>
          <w:rFonts w:asciiTheme="majorBidi" w:hAnsiTheme="majorBidi" w:cstheme="majorBidi"/>
          <w:cs/>
        </w:rPr>
        <w:lastRenderedPageBreak/>
        <w:t>เครื่องมือทางการเงิน</w:t>
      </w:r>
    </w:p>
    <w:p w14:paraId="5A2ED650" w14:textId="77777777" w:rsidR="00781627" w:rsidRPr="00F92C46" w:rsidRDefault="00781627" w:rsidP="0078162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E09487" w14:textId="77777777" w:rsidR="00781627" w:rsidRPr="00BA24D4" w:rsidRDefault="00781627" w:rsidP="00781627">
      <w:pPr>
        <w:pStyle w:val="ListParagraph"/>
        <w:tabs>
          <w:tab w:val="clear" w:pos="227"/>
          <w:tab w:val="clear" w:pos="454"/>
          <w:tab w:val="clear" w:pos="680"/>
          <w:tab w:val="left" w:pos="810"/>
        </w:tabs>
        <w:ind w:left="540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BA24D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มูลค่าตามบัญชีและมูลค่ายุติธรรม </w:t>
      </w:r>
    </w:p>
    <w:p w14:paraId="2FAED43D" w14:textId="77777777" w:rsidR="00781627" w:rsidRDefault="00781627" w:rsidP="00781627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 xml:space="preserve">ตารางดังต่อไปนี้แสดงมูลค่าตามบัญชีและมูลค่ายุติธรรมของสินทรัพย์ทางการเงิน รวมถึงลำดับชั้นมูลค่ายุติธรรม </w:t>
      </w:r>
      <w:r w:rsidRPr="007E1B23">
        <w:rPr>
          <w:rFonts w:asciiTheme="majorBidi" w:hAnsiTheme="majorBidi" w:cstheme="majorBidi"/>
          <w:spacing w:val="-4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</w:t>
      </w:r>
      <w:r>
        <w:rPr>
          <w:rFonts w:asciiTheme="majorBidi" w:hAnsiTheme="majorBidi" w:cstheme="majorBidi"/>
          <w:sz w:val="30"/>
          <w:szCs w:val="30"/>
          <w:cs/>
        </w:rPr>
        <w:t>ตัดจำหน่ายหากมูลค่าตามบัญชีใกล้เคียงกับมูลค่ายุติธรรมอย่างสมเหตุสมผล</w:t>
      </w:r>
    </w:p>
    <w:p w14:paraId="6110EFCA" w14:textId="77777777" w:rsidR="00781627" w:rsidRPr="00F92C46" w:rsidRDefault="00781627" w:rsidP="0078162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0"/>
        <w:gridCol w:w="2070"/>
        <w:gridCol w:w="236"/>
        <w:gridCol w:w="1834"/>
      </w:tblGrid>
      <w:tr w:rsidR="00781627" w14:paraId="09A22455" w14:textId="77777777" w:rsidTr="00F92C46">
        <w:trPr>
          <w:cantSplit/>
          <w:trHeight w:val="261"/>
        </w:trPr>
        <w:tc>
          <w:tcPr>
            <w:tcW w:w="5040" w:type="dxa"/>
            <w:vAlign w:val="bottom"/>
          </w:tcPr>
          <w:p w14:paraId="61CC0B19" w14:textId="77777777" w:rsidR="00781627" w:rsidRDefault="00781627" w:rsidP="00715FA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140" w:type="dxa"/>
            <w:gridSpan w:val="3"/>
            <w:vAlign w:val="bottom"/>
            <w:hideMark/>
          </w:tcPr>
          <w:p w14:paraId="6BD29B71" w14:textId="77777777" w:rsidR="00781627" w:rsidRDefault="00781627" w:rsidP="00715FA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/</w:t>
            </w:r>
            <w:r w:rsidRPr="00B90E7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81627" w14:paraId="6BDFBCEB" w14:textId="77777777" w:rsidTr="00F92C46">
        <w:trPr>
          <w:cantSplit/>
          <w:trHeight w:val="261"/>
        </w:trPr>
        <w:tc>
          <w:tcPr>
            <w:tcW w:w="5040" w:type="dxa"/>
            <w:vAlign w:val="bottom"/>
          </w:tcPr>
          <w:p w14:paraId="2C58821C" w14:textId="77777777" w:rsidR="00781627" w:rsidRDefault="00781627" w:rsidP="00715FA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  <w:hideMark/>
          </w:tcPr>
          <w:p w14:paraId="5A842C9C" w14:textId="77777777" w:rsidR="00781627" w:rsidRDefault="00781627" w:rsidP="00715FA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1BB03E9B" w14:textId="77777777" w:rsidR="00781627" w:rsidRDefault="00781627" w:rsidP="00715FA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34" w:type="dxa"/>
            <w:vAlign w:val="bottom"/>
            <w:hideMark/>
          </w:tcPr>
          <w:p w14:paraId="535E834B" w14:textId="77777777" w:rsidR="00781627" w:rsidRDefault="00781627" w:rsidP="00715FA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781627" w14:paraId="1C43883D" w14:textId="77777777" w:rsidTr="00F92C46">
        <w:trPr>
          <w:cantSplit/>
          <w:trHeight w:val="261"/>
        </w:trPr>
        <w:tc>
          <w:tcPr>
            <w:tcW w:w="5040" w:type="dxa"/>
            <w:vAlign w:val="bottom"/>
          </w:tcPr>
          <w:p w14:paraId="015F7A10" w14:textId="77777777" w:rsidR="00781627" w:rsidRDefault="00781627" w:rsidP="00715FAB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  <w:hideMark/>
          </w:tcPr>
          <w:p w14:paraId="46DA6080" w14:textId="77777777" w:rsidR="00781627" w:rsidRDefault="00781627" w:rsidP="00715FAB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  <w:p w14:paraId="42B4DA2E" w14:textId="77777777" w:rsidR="00781627" w:rsidRDefault="00781627" w:rsidP="00715FAB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ที่วัดมูลค่าด้วย</w:t>
            </w:r>
          </w:p>
          <w:p w14:paraId="2F22E72F" w14:textId="77777777" w:rsidR="00781627" w:rsidRDefault="00781627" w:rsidP="00715FAB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</w:t>
            </w:r>
          </w:p>
          <w:p w14:paraId="690BD30F" w14:textId="77777777" w:rsidR="00781627" w:rsidRDefault="00781627" w:rsidP="00715FAB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236" w:type="dxa"/>
          </w:tcPr>
          <w:p w14:paraId="05ACD040" w14:textId="77777777" w:rsidR="00781627" w:rsidRDefault="00781627" w:rsidP="00715FA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34" w:type="dxa"/>
            <w:vAlign w:val="bottom"/>
            <w:hideMark/>
          </w:tcPr>
          <w:p w14:paraId="51BDED02" w14:textId="77777777" w:rsidR="00781627" w:rsidRDefault="00781627" w:rsidP="00715FAB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  <w:p w14:paraId="7E3A43AF" w14:textId="77777777" w:rsidR="00781627" w:rsidRDefault="00781627" w:rsidP="00715FA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81627" w14:paraId="4AEA3A43" w14:textId="77777777" w:rsidTr="00F92C46">
        <w:trPr>
          <w:cantSplit/>
          <w:trHeight w:val="261"/>
        </w:trPr>
        <w:tc>
          <w:tcPr>
            <w:tcW w:w="5040" w:type="dxa"/>
            <w:vAlign w:val="bottom"/>
          </w:tcPr>
          <w:p w14:paraId="65CE42C8" w14:textId="77777777" w:rsidR="00781627" w:rsidRPr="006A1198" w:rsidRDefault="00781627" w:rsidP="00715FAB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3"/>
            <w:hideMark/>
          </w:tcPr>
          <w:p w14:paraId="34E4DC75" w14:textId="77777777" w:rsidR="00781627" w:rsidRDefault="00781627" w:rsidP="00715FAB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781627" w14:paraId="18998CFB" w14:textId="77777777" w:rsidTr="00715FAB">
        <w:trPr>
          <w:cantSplit/>
          <w:trHeight w:val="261"/>
        </w:trPr>
        <w:tc>
          <w:tcPr>
            <w:tcW w:w="5040" w:type="dxa"/>
            <w:vAlign w:val="bottom"/>
            <w:hideMark/>
          </w:tcPr>
          <w:p w14:paraId="16C9FA4E" w14:textId="77777777" w:rsidR="00781627" w:rsidRDefault="00781627" w:rsidP="00715FAB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Pr="006B48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6B48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B48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6B48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4140" w:type="dxa"/>
            <w:gridSpan w:val="3"/>
          </w:tcPr>
          <w:p w14:paraId="5D942D45" w14:textId="77777777" w:rsidR="00781627" w:rsidRDefault="00781627" w:rsidP="00715FA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781627" w14:paraId="20D7B7F4" w14:textId="77777777" w:rsidTr="00715FAB">
        <w:trPr>
          <w:cantSplit/>
          <w:trHeight w:val="261"/>
        </w:trPr>
        <w:tc>
          <w:tcPr>
            <w:tcW w:w="5040" w:type="dxa"/>
            <w:hideMark/>
          </w:tcPr>
          <w:p w14:paraId="55C235A6" w14:textId="77777777" w:rsidR="00781627" w:rsidRDefault="00781627" w:rsidP="00715FAB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070" w:type="dxa"/>
          </w:tcPr>
          <w:p w14:paraId="1691118D" w14:textId="77777777" w:rsidR="00781627" w:rsidRDefault="00781627" w:rsidP="00715FAB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565B0572" w14:textId="77777777" w:rsidR="00781627" w:rsidRDefault="00781627" w:rsidP="00715FA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34" w:type="dxa"/>
            <w:vAlign w:val="bottom"/>
          </w:tcPr>
          <w:p w14:paraId="7CECBB3B" w14:textId="77777777" w:rsidR="00781627" w:rsidRDefault="00781627" w:rsidP="00715FA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81627" w14:paraId="391E2B9D" w14:textId="77777777" w:rsidTr="00F92C46">
        <w:trPr>
          <w:cantSplit/>
          <w:trHeight w:val="261"/>
        </w:trPr>
        <w:tc>
          <w:tcPr>
            <w:tcW w:w="5040" w:type="dxa"/>
            <w:vAlign w:val="bottom"/>
            <w:hideMark/>
          </w:tcPr>
          <w:p w14:paraId="0EB8C650" w14:textId="77777777" w:rsidR="00781627" w:rsidRDefault="00781627" w:rsidP="00715FAB">
            <w:pPr>
              <w:ind w:right="-9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2070" w:type="dxa"/>
          </w:tcPr>
          <w:p w14:paraId="619CA727" w14:textId="77777777" w:rsidR="00781627" w:rsidRDefault="00781627" w:rsidP="00715FA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1C576EE" w14:textId="77777777" w:rsidR="00781627" w:rsidRDefault="00781627" w:rsidP="00715FAB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vAlign w:val="bottom"/>
          </w:tcPr>
          <w:p w14:paraId="1F707AA7" w14:textId="77777777" w:rsidR="00781627" w:rsidRDefault="00781627" w:rsidP="00715FAB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1627" w14:paraId="3D0423F7" w14:textId="77777777" w:rsidTr="00F92C46">
        <w:trPr>
          <w:cantSplit/>
          <w:trHeight w:val="261"/>
        </w:trPr>
        <w:tc>
          <w:tcPr>
            <w:tcW w:w="5040" w:type="dxa"/>
            <w:vAlign w:val="bottom"/>
            <w:hideMark/>
          </w:tcPr>
          <w:p w14:paraId="557C02CC" w14:textId="77777777" w:rsidR="00781627" w:rsidRDefault="00781627" w:rsidP="00715FAB">
            <w:pPr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-  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070" w:type="dxa"/>
            <w:tcBorders>
              <w:bottom w:val="double" w:sz="4" w:space="0" w:color="auto"/>
            </w:tcBorders>
          </w:tcPr>
          <w:p w14:paraId="11842102" w14:textId="77777777" w:rsidR="00781627" w:rsidRPr="007E1B23" w:rsidRDefault="00781627" w:rsidP="00715FA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E1B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40,391</w:t>
            </w:r>
          </w:p>
        </w:tc>
        <w:tc>
          <w:tcPr>
            <w:tcW w:w="236" w:type="dxa"/>
          </w:tcPr>
          <w:p w14:paraId="14F2F57D" w14:textId="77777777" w:rsidR="00781627" w:rsidRPr="007E1B23" w:rsidRDefault="00781627" w:rsidP="00715FAB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4" w:type="dxa"/>
          </w:tcPr>
          <w:p w14:paraId="47C072E2" w14:textId="77777777" w:rsidR="00781627" w:rsidRPr="00F92C46" w:rsidRDefault="00781627" w:rsidP="00715FAB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92C46">
              <w:rPr>
                <w:rFonts w:asciiTheme="majorBidi" w:hAnsiTheme="majorBidi" w:cstheme="majorBidi"/>
                <w:sz w:val="30"/>
                <w:szCs w:val="30"/>
              </w:rPr>
              <w:t>40,391</w:t>
            </w:r>
          </w:p>
        </w:tc>
      </w:tr>
      <w:tr w:rsidR="00A95BB1" w14:paraId="61E4BBD3" w14:textId="77777777">
        <w:trPr>
          <w:cantSplit/>
          <w:trHeight w:val="261"/>
        </w:trPr>
        <w:tc>
          <w:tcPr>
            <w:tcW w:w="5040" w:type="dxa"/>
            <w:vAlign w:val="bottom"/>
          </w:tcPr>
          <w:p w14:paraId="36B6D5AF" w14:textId="19AC6F9E" w:rsidR="00A95BB1" w:rsidRDefault="00A95BB1" w:rsidP="00A95BB1">
            <w:pPr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140" w:type="dxa"/>
            <w:gridSpan w:val="3"/>
            <w:vAlign w:val="bottom"/>
          </w:tcPr>
          <w:p w14:paraId="17639200" w14:textId="1E27612C" w:rsidR="00A95BB1" w:rsidRPr="007E1B23" w:rsidRDefault="00A95BB1" w:rsidP="00F92C46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42D8F" w14:paraId="0E93AC0E" w14:textId="77777777" w:rsidTr="00F92C46">
        <w:trPr>
          <w:cantSplit/>
          <w:trHeight w:val="261"/>
        </w:trPr>
        <w:tc>
          <w:tcPr>
            <w:tcW w:w="5040" w:type="dxa"/>
            <w:vAlign w:val="bottom"/>
          </w:tcPr>
          <w:p w14:paraId="5D46BFF1" w14:textId="11B3107B" w:rsidR="00742D8F" w:rsidRDefault="00742D8F" w:rsidP="00742D8F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Pr="006B48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6B48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6B48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070" w:type="dxa"/>
          </w:tcPr>
          <w:p w14:paraId="7E3E70CA" w14:textId="77777777" w:rsidR="00742D8F" w:rsidRPr="007E1B23" w:rsidRDefault="00742D8F" w:rsidP="00742D8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C79F955" w14:textId="77777777" w:rsidR="00742D8F" w:rsidRPr="007E1B23" w:rsidRDefault="00742D8F" w:rsidP="00742D8F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4" w:type="dxa"/>
          </w:tcPr>
          <w:p w14:paraId="2E5F06C6" w14:textId="77777777" w:rsidR="00742D8F" w:rsidRPr="007E1B23" w:rsidRDefault="00742D8F" w:rsidP="00742D8F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95BB1" w14:paraId="3FB28888" w14:textId="77777777" w:rsidTr="00F92C46">
        <w:trPr>
          <w:cantSplit/>
          <w:trHeight w:val="261"/>
        </w:trPr>
        <w:tc>
          <w:tcPr>
            <w:tcW w:w="5040" w:type="dxa"/>
          </w:tcPr>
          <w:p w14:paraId="05A2F7DA" w14:textId="2BE07B55" w:rsidR="00A95BB1" w:rsidRDefault="00A95BB1" w:rsidP="00A95BB1">
            <w:pPr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070" w:type="dxa"/>
          </w:tcPr>
          <w:p w14:paraId="580B1E51" w14:textId="77777777" w:rsidR="00A95BB1" w:rsidRPr="007E1B23" w:rsidRDefault="00A95BB1" w:rsidP="00A95B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D96E523" w14:textId="77777777" w:rsidR="00A95BB1" w:rsidRPr="007E1B23" w:rsidRDefault="00A95BB1" w:rsidP="00A95BB1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4" w:type="dxa"/>
          </w:tcPr>
          <w:p w14:paraId="60E15624" w14:textId="77777777" w:rsidR="00A95BB1" w:rsidRPr="007E1B23" w:rsidRDefault="00A95BB1" w:rsidP="00A95BB1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95BB1" w14:paraId="76B91161" w14:textId="77777777" w:rsidTr="00F92C46">
        <w:trPr>
          <w:cantSplit/>
          <w:trHeight w:val="261"/>
        </w:trPr>
        <w:tc>
          <w:tcPr>
            <w:tcW w:w="5040" w:type="dxa"/>
            <w:vAlign w:val="bottom"/>
          </w:tcPr>
          <w:p w14:paraId="318B7DB8" w14:textId="1217B8A5" w:rsidR="00A95BB1" w:rsidRDefault="00A95BB1" w:rsidP="00A95BB1">
            <w:pPr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2070" w:type="dxa"/>
          </w:tcPr>
          <w:p w14:paraId="4F62C473" w14:textId="77777777" w:rsidR="00A95BB1" w:rsidRPr="007E1B23" w:rsidRDefault="00A95BB1" w:rsidP="00A95B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B1749FE" w14:textId="77777777" w:rsidR="00A95BB1" w:rsidRPr="007E1B23" w:rsidRDefault="00A95BB1" w:rsidP="00A95BB1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4" w:type="dxa"/>
            <w:vAlign w:val="bottom"/>
          </w:tcPr>
          <w:p w14:paraId="677E636C" w14:textId="77777777" w:rsidR="00A95BB1" w:rsidRPr="007E1B23" w:rsidRDefault="00A95BB1" w:rsidP="00A95BB1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95BB1" w14:paraId="7A50E424" w14:textId="77777777" w:rsidTr="00F92C46">
        <w:trPr>
          <w:cantSplit/>
          <w:trHeight w:val="261"/>
        </w:trPr>
        <w:tc>
          <w:tcPr>
            <w:tcW w:w="5040" w:type="dxa"/>
            <w:vAlign w:val="bottom"/>
          </w:tcPr>
          <w:p w14:paraId="7BCCB57F" w14:textId="331345B8" w:rsidR="00A95BB1" w:rsidRDefault="00A95BB1" w:rsidP="00A95BB1">
            <w:pPr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-  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070" w:type="dxa"/>
            <w:tcBorders>
              <w:bottom w:val="double" w:sz="4" w:space="0" w:color="auto"/>
            </w:tcBorders>
          </w:tcPr>
          <w:p w14:paraId="775BB854" w14:textId="05666B08" w:rsidR="00A95BB1" w:rsidRPr="007E1B23" w:rsidRDefault="00A95BB1" w:rsidP="00A95B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1B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45,850</w:t>
            </w:r>
          </w:p>
        </w:tc>
        <w:tc>
          <w:tcPr>
            <w:tcW w:w="236" w:type="dxa"/>
          </w:tcPr>
          <w:p w14:paraId="14BB5DA3" w14:textId="77777777" w:rsidR="00A95BB1" w:rsidRPr="007E1B23" w:rsidRDefault="00A95BB1" w:rsidP="00A95BB1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4" w:type="dxa"/>
          </w:tcPr>
          <w:p w14:paraId="7303F813" w14:textId="4524B473" w:rsidR="00A95BB1" w:rsidRPr="00F92C46" w:rsidRDefault="00A95BB1" w:rsidP="00A95BB1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92C46">
              <w:rPr>
                <w:rFonts w:asciiTheme="majorBidi" w:hAnsiTheme="majorBidi" w:cstheme="majorBidi"/>
                <w:sz w:val="30"/>
                <w:szCs w:val="30"/>
              </w:rPr>
              <w:t>45,850</w:t>
            </w:r>
          </w:p>
        </w:tc>
      </w:tr>
    </w:tbl>
    <w:p w14:paraId="1E63F703" w14:textId="77777777" w:rsidR="00781627" w:rsidRPr="00F92C46" w:rsidRDefault="00781627" w:rsidP="00F92C46">
      <w:pPr>
        <w:pStyle w:val="Heading9"/>
        <w:tabs>
          <w:tab w:val="left" w:pos="540"/>
        </w:tabs>
        <w:ind w:left="540"/>
        <w:rPr>
          <w:rFonts w:asciiTheme="majorBidi" w:hAnsiTheme="majorBidi" w:cstheme="majorBidi"/>
        </w:rPr>
      </w:pPr>
    </w:p>
    <w:p w14:paraId="7C07E5FC" w14:textId="0DCB5991" w:rsidR="00781627" w:rsidRPr="00525C63" w:rsidRDefault="00781627" w:rsidP="00781627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pacing w:val="-8"/>
          <w:sz w:val="30"/>
          <w:szCs w:val="30"/>
          <w:lang w:bidi="th-TH"/>
        </w:rPr>
      </w:pPr>
      <w:r w:rsidRPr="00525C63">
        <w:rPr>
          <w:rFonts w:asciiTheme="majorBidi" w:hAnsiTheme="majorBidi" w:cstheme="majorBidi"/>
          <w:spacing w:val="-8"/>
          <w:sz w:val="30"/>
          <w:szCs w:val="30"/>
          <w:cs/>
          <w:lang w:bidi="th-TH"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ฐานะการเงิน</w:t>
      </w:r>
    </w:p>
    <w:p w14:paraId="560EE1B7" w14:textId="77777777" w:rsidR="00781627" w:rsidRPr="00F92C46" w:rsidRDefault="00781627" w:rsidP="00F92C46">
      <w:pPr>
        <w:pStyle w:val="Heading9"/>
        <w:tabs>
          <w:tab w:val="left" w:pos="540"/>
        </w:tabs>
        <w:ind w:left="540"/>
        <w:rPr>
          <w:rFonts w:asciiTheme="majorBidi" w:hAnsiTheme="majorBidi" w:cstheme="majorBidi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5130"/>
      </w:tblGrid>
      <w:tr w:rsidR="00781627" w:rsidRPr="00714556" w14:paraId="167CD9BE" w14:textId="77777777" w:rsidTr="00715FAB">
        <w:tc>
          <w:tcPr>
            <w:tcW w:w="3960" w:type="dxa"/>
            <w:hideMark/>
          </w:tcPr>
          <w:p w14:paraId="13F61C59" w14:textId="77777777" w:rsidR="00781627" w:rsidRPr="00714556" w:rsidRDefault="00781627" w:rsidP="00715FA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145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5130" w:type="dxa"/>
            <w:hideMark/>
          </w:tcPr>
          <w:p w14:paraId="63AA4744" w14:textId="77777777" w:rsidR="00781627" w:rsidRPr="00714556" w:rsidRDefault="00781627" w:rsidP="00715FA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145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781627" w:rsidRPr="00714556" w14:paraId="0BB48AAC" w14:textId="77777777" w:rsidTr="00715FAB">
        <w:tc>
          <w:tcPr>
            <w:tcW w:w="3960" w:type="dxa"/>
          </w:tcPr>
          <w:p w14:paraId="4EB9FFED" w14:textId="77777777" w:rsidR="00781627" w:rsidRPr="00714556" w:rsidRDefault="00781627" w:rsidP="00715FA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1455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ตราสารทุน</w:t>
            </w:r>
          </w:p>
        </w:tc>
        <w:tc>
          <w:tcPr>
            <w:tcW w:w="5130" w:type="dxa"/>
          </w:tcPr>
          <w:p w14:paraId="509BFFE3" w14:textId="77777777" w:rsidR="00781627" w:rsidRPr="00714556" w:rsidRDefault="00781627" w:rsidP="00715FA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1455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71455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</w:tbl>
    <w:p w14:paraId="2838AED8" w14:textId="2F8A158D" w:rsidR="00781627" w:rsidRPr="007B4922" w:rsidRDefault="00781627" w:rsidP="00F92C46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</w:rPr>
      </w:pPr>
      <w:r w:rsidRPr="007B4922">
        <w:rPr>
          <w:rFonts w:asciiTheme="majorBidi" w:hAnsiTheme="majorBidi" w:cstheme="majorBidi"/>
          <w:cs/>
        </w:rPr>
        <w:lastRenderedPageBreak/>
        <w:t>ภาระผูกพันกับกิจการที่ไม่เกี่ยวข้องกัน</w:t>
      </w:r>
    </w:p>
    <w:p w14:paraId="21985D73" w14:textId="77777777" w:rsidR="00781627" w:rsidRPr="00F92C46" w:rsidRDefault="00781627" w:rsidP="00F92C46">
      <w:pPr>
        <w:pStyle w:val="Heading9"/>
        <w:tabs>
          <w:tab w:val="left" w:pos="540"/>
        </w:tabs>
        <w:ind w:left="540"/>
        <w:rPr>
          <w:rFonts w:asciiTheme="majorBidi" w:hAnsiTheme="majorBidi" w:cstheme="majorBidi"/>
        </w:rPr>
      </w:pPr>
    </w:p>
    <w:tbl>
      <w:tblPr>
        <w:tblW w:w="9198" w:type="dxa"/>
        <w:tblInd w:w="432" w:type="dxa"/>
        <w:tblLook w:val="01E0" w:firstRow="1" w:lastRow="1" w:firstColumn="1" w:lastColumn="1" w:noHBand="0" w:noVBand="0"/>
      </w:tblPr>
      <w:tblGrid>
        <w:gridCol w:w="5778"/>
        <w:gridCol w:w="236"/>
        <w:gridCol w:w="3184"/>
      </w:tblGrid>
      <w:tr w:rsidR="00B61CCA" w:rsidRPr="007B4922" w14:paraId="4F4D4A31" w14:textId="77777777" w:rsidTr="00F92C46">
        <w:trPr>
          <w:trHeight w:val="20"/>
          <w:tblHeader/>
        </w:trPr>
        <w:tc>
          <w:tcPr>
            <w:tcW w:w="5778" w:type="dxa"/>
          </w:tcPr>
          <w:p w14:paraId="6D45DB78" w14:textId="77777777" w:rsidR="00B61CCA" w:rsidRPr="007B4922" w:rsidRDefault="00B61CCA" w:rsidP="00715FA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2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B48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B48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6B48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4D5F9D85" w14:textId="77777777" w:rsidR="00B61CCA" w:rsidRPr="007B4922" w:rsidRDefault="00B61CCA" w:rsidP="00715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7" w:right="-1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84" w:type="dxa"/>
          </w:tcPr>
          <w:p w14:paraId="682ADC2B" w14:textId="45F969B9" w:rsidR="00B61CCA" w:rsidRPr="007B4922" w:rsidRDefault="00B61CCA" w:rsidP="00715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7" w:right="-112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0A10" w:rsidRPr="007B4922" w14:paraId="31731A5D" w14:textId="77777777" w:rsidTr="00B61CCA">
        <w:trPr>
          <w:trHeight w:val="20"/>
          <w:tblHeader/>
        </w:trPr>
        <w:tc>
          <w:tcPr>
            <w:tcW w:w="5778" w:type="dxa"/>
          </w:tcPr>
          <w:p w14:paraId="3225FE78" w14:textId="77777777" w:rsidR="004C0A10" w:rsidRPr="00F92C46" w:rsidRDefault="004C0A10" w:rsidP="00715FA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2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6A00D7E" w14:textId="77777777" w:rsidR="004C0A10" w:rsidRPr="007B4922" w:rsidRDefault="004C0A10" w:rsidP="00715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7" w:right="-1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84" w:type="dxa"/>
          </w:tcPr>
          <w:p w14:paraId="75329B0C" w14:textId="61332193" w:rsidR="004C0A10" w:rsidRPr="00F92C46" w:rsidRDefault="004C0A10" w:rsidP="00715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7" w:right="-11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2C4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92C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F92C4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61CCA" w:rsidRPr="007B4922" w14:paraId="2CCBD399" w14:textId="77777777" w:rsidTr="00F92C46">
        <w:trPr>
          <w:gridAfter w:val="2"/>
          <w:wAfter w:w="3420" w:type="dxa"/>
          <w:tblHeader/>
        </w:trPr>
        <w:tc>
          <w:tcPr>
            <w:tcW w:w="5778" w:type="dxa"/>
            <w:hideMark/>
          </w:tcPr>
          <w:p w14:paraId="63241B35" w14:textId="77777777" w:rsidR="00B61CCA" w:rsidRPr="007B4922" w:rsidRDefault="00B61CCA" w:rsidP="00715FA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1CCA" w:rsidRPr="007B4922" w14:paraId="5E664DD4" w14:textId="77777777" w:rsidTr="00F92C46">
        <w:tc>
          <w:tcPr>
            <w:tcW w:w="5778" w:type="dxa"/>
          </w:tcPr>
          <w:p w14:paraId="2281626F" w14:textId="77777777" w:rsidR="00B61CCA" w:rsidRPr="007B4922" w:rsidRDefault="00B61CCA" w:rsidP="00715FA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236" w:type="dxa"/>
          </w:tcPr>
          <w:p w14:paraId="0E8BCD2B" w14:textId="77777777" w:rsidR="00B61CCA" w:rsidRPr="007B4922" w:rsidRDefault="00B61CCA" w:rsidP="00715FA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84" w:type="dxa"/>
          </w:tcPr>
          <w:p w14:paraId="244AA345" w14:textId="77777777" w:rsidR="00B61CCA" w:rsidRPr="007B4922" w:rsidRDefault="00B61CCA" w:rsidP="00715FA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1CCA" w:rsidRPr="007B4922" w14:paraId="13259359" w14:textId="77777777" w:rsidTr="00F92C46">
        <w:tc>
          <w:tcPr>
            <w:tcW w:w="5778" w:type="dxa"/>
          </w:tcPr>
          <w:p w14:paraId="15C4ADF6" w14:textId="77777777" w:rsidR="00B61CCA" w:rsidRPr="007B4922" w:rsidRDefault="00B61CCA" w:rsidP="00715FA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975A7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236" w:type="dxa"/>
          </w:tcPr>
          <w:p w14:paraId="37D57C92" w14:textId="77777777" w:rsidR="00B61CCA" w:rsidRPr="00F92C46" w:rsidRDefault="00B61CCA" w:rsidP="00715FA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84" w:type="dxa"/>
          </w:tcPr>
          <w:p w14:paraId="1418B6B2" w14:textId="77777777" w:rsidR="00B61CCA" w:rsidRPr="00F92C46" w:rsidRDefault="00B61CCA" w:rsidP="00F92C46">
            <w:pPr>
              <w:pStyle w:val="acctfourfigures"/>
              <w:tabs>
                <w:tab w:val="clear" w:pos="765"/>
                <w:tab w:val="decimal" w:pos="2808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92C4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31,474</w:t>
            </w:r>
          </w:p>
        </w:tc>
      </w:tr>
      <w:tr w:rsidR="00B61CCA" w:rsidRPr="007B4922" w14:paraId="093822DC" w14:textId="77777777" w:rsidTr="00F92C46">
        <w:trPr>
          <w:trHeight w:val="166"/>
        </w:trPr>
        <w:tc>
          <w:tcPr>
            <w:tcW w:w="5778" w:type="dxa"/>
          </w:tcPr>
          <w:p w14:paraId="23927827" w14:textId="77777777" w:rsidR="00B61CCA" w:rsidRPr="006A1198" w:rsidRDefault="00B61CCA" w:rsidP="00715FA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D7D7BB0" w14:textId="77777777" w:rsidR="00B61CCA" w:rsidRPr="00C2110E" w:rsidRDefault="00B61CCA" w:rsidP="00715FA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84" w:type="dxa"/>
            <w:tcBorders>
              <w:top w:val="double" w:sz="4" w:space="0" w:color="auto"/>
            </w:tcBorders>
          </w:tcPr>
          <w:p w14:paraId="61FEDB83" w14:textId="77777777" w:rsidR="00B61CCA" w:rsidRPr="00C2110E" w:rsidRDefault="00B61CCA" w:rsidP="00F92C46">
            <w:pPr>
              <w:pStyle w:val="acctfourfigures"/>
              <w:tabs>
                <w:tab w:val="clear" w:pos="765"/>
                <w:tab w:val="decimal" w:pos="882"/>
                <w:tab w:val="decimal" w:pos="2808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1CCA" w:rsidRPr="007B4922" w14:paraId="44E39857" w14:textId="77777777" w:rsidTr="00F92C46">
        <w:tc>
          <w:tcPr>
            <w:tcW w:w="5778" w:type="dxa"/>
          </w:tcPr>
          <w:p w14:paraId="499E0579" w14:textId="77777777" w:rsidR="00B61CCA" w:rsidRPr="007B4922" w:rsidRDefault="00B61CCA" w:rsidP="00715FA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236" w:type="dxa"/>
          </w:tcPr>
          <w:p w14:paraId="404381DA" w14:textId="77777777" w:rsidR="00B61CCA" w:rsidRPr="000A6829" w:rsidRDefault="00B61CCA" w:rsidP="00715FA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84" w:type="dxa"/>
          </w:tcPr>
          <w:p w14:paraId="78D956CB" w14:textId="77777777" w:rsidR="00B61CCA" w:rsidRPr="000A6829" w:rsidRDefault="00B61CCA" w:rsidP="00F92C46">
            <w:pPr>
              <w:pStyle w:val="acctfourfigures"/>
              <w:tabs>
                <w:tab w:val="clear" w:pos="765"/>
                <w:tab w:val="decimal" w:pos="882"/>
                <w:tab w:val="decimal" w:pos="2808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1CCA" w:rsidRPr="007B4922" w14:paraId="153953F5" w14:textId="77777777" w:rsidTr="00F92C46">
        <w:tc>
          <w:tcPr>
            <w:tcW w:w="5778" w:type="dxa"/>
          </w:tcPr>
          <w:p w14:paraId="6A581F57" w14:textId="77777777" w:rsidR="00B61CCA" w:rsidRPr="0093115D" w:rsidRDefault="00B61CCA" w:rsidP="00715FA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115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บริการบำรุงรักษาทางยกระดับ</w:t>
            </w:r>
          </w:p>
        </w:tc>
        <w:tc>
          <w:tcPr>
            <w:tcW w:w="236" w:type="dxa"/>
          </w:tcPr>
          <w:p w14:paraId="7BA0C5B1" w14:textId="77777777" w:rsidR="00B61CCA" w:rsidRPr="000A6829" w:rsidRDefault="00B61CCA" w:rsidP="00715FA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84" w:type="dxa"/>
          </w:tcPr>
          <w:p w14:paraId="61CD1F5E" w14:textId="77777777" w:rsidR="00B61CCA" w:rsidRPr="000A6829" w:rsidRDefault="00B61CCA" w:rsidP="00F92C46">
            <w:pPr>
              <w:pStyle w:val="acctfourfigures"/>
              <w:tabs>
                <w:tab w:val="clear" w:pos="765"/>
                <w:tab w:val="decimal" w:pos="2808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914</w:t>
            </w:r>
          </w:p>
        </w:tc>
      </w:tr>
      <w:tr w:rsidR="00B61CCA" w:rsidRPr="007B4922" w14:paraId="597AF423" w14:textId="77777777" w:rsidTr="00F92C46">
        <w:tc>
          <w:tcPr>
            <w:tcW w:w="5778" w:type="dxa"/>
          </w:tcPr>
          <w:p w14:paraId="5356ACAE" w14:textId="570C8796" w:rsidR="00B61CCA" w:rsidRPr="0093115D" w:rsidRDefault="00B61CCA" w:rsidP="00715FA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115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สัญญาบริการบำรุง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รักษา</w:t>
            </w:r>
            <w:r w:rsidRPr="0093115D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ซอฟ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ต์</w:t>
            </w:r>
            <w:r w:rsidRPr="0093115D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แวร์</w:t>
            </w:r>
          </w:p>
        </w:tc>
        <w:tc>
          <w:tcPr>
            <w:tcW w:w="236" w:type="dxa"/>
          </w:tcPr>
          <w:p w14:paraId="7DD1BBC1" w14:textId="77777777" w:rsidR="00B61CCA" w:rsidRPr="000A6829" w:rsidRDefault="00B61CCA" w:rsidP="00715FA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84" w:type="dxa"/>
          </w:tcPr>
          <w:p w14:paraId="721CE49B" w14:textId="77777777" w:rsidR="00B61CCA" w:rsidRPr="000A6829" w:rsidRDefault="00B61CCA" w:rsidP="00F92C46">
            <w:pPr>
              <w:pStyle w:val="acctfourfigures"/>
              <w:tabs>
                <w:tab w:val="clear" w:pos="765"/>
                <w:tab w:val="decimal" w:pos="2808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25,460</w:t>
            </w:r>
          </w:p>
        </w:tc>
      </w:tr>
      <w:tr w:rsidR="00B61CCA" w:rsidRPr="007B4922" w14:paraId="2CFF7096" w14:textId="77777777" w:rsidTr="00F92C46">
        <w:tc>
          <w:tcPr>
            <w:tcW w:w="5778" w:type="dxa"/>
            <w:hideMark/>
          </w:tcPr>
          <w:p w14:paraId="5CF4B6DC" w14:textId="77777777" w:rsidR="00B61CCA" w:rsidRPr="007B4922" w:rsidRDefault="00B61CCA" w:rsidP="00715FA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สัญญาบริการอื่น</w:t>
            </w:r>
          </w:p>
        </w:tc>
        <w:tc>
          <w:tcPr>
            <w:tcW w:w="236" w:type="dxa"/>
          </w:tcPr>
          <w:p w14:paraId="383BFEAD" w14:textId="77777777" w:rsidR="00B61CCA" w:rsidRPr="000A6829" w:rsidRDefault="00B61CCA" w:rsidP="00715FAB">
            <w:pPr>
              <w:pStyle w:val="acctfourfigures"/>
              <w:tabs>
                <w:tab w:val="clear" w:pos="765"/>
                <w:tab w:val="decimal" w:pos="178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A60AF6" w14:textId="77777777" w:rsidR="00B61CCA" w:rsidRPr="000A6829" w:rsidRDefault="00B61CCA" w:rsidP="00F92C46">
            <w:pPr>
              <w:pStyle w:val="acctfourfigures"/>
              <w:tabs>
                <w:tab w:val="clear" w:pos="765"/>
                <w:tab w:val="decimal" w:pos="2808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E4520">
              <w:rPr>
                <w:rFonts w:asciiTheme="majorBidi" w:hAnsiTheme="majorBidi" w:cstheme="majorBidi"/>
                <w:sz w:val="30"/>
                <w:szCs w:val="30"/>
              </w:rPr>
              <w:t>56,484</w:t>
            </w:r>
          </w:p>
        </w:tc>
      </w:tr>
      <w:tr w:rsidR="00B61CCA" w:rsidRPr="007B4922" w14:paraId="658CD93F" w14:textId="77777777" w:rsidTr="00F92C46">
        <w:tc>
          <w:tcPr>
            <w:tcW w:w="5778" w:type="dxa"/>
          </w:tcPr>
          <w:p w14:paraId="5E8EEFA6" w14:textId="77777777" w:rsidR="00B61CCA" w:rsidRPr="0013399C" w:rsidRDefault="00B61CCA" w:rsidP="00715FA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3399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14:paraId="2AD28ACA" w14:textId="77777777" w:rsidR="00B61CCA" w:rsidRPr="0013399C" w:rsidRDefault="00B61CCA" w:rsidP="00715FAB">
            <w:pPr>
              <w:pStyle w:val="acctfourfigures"/>
              <w:tabs>
                <w:tab w:val="clear" w:pos="765"/>
                <w:tab w:val="decimal" w:pos="178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23414B" w14:textId="77777777" w:rsidR="00B61CCA" w:rsidRPr="0013399C" w:rsidRDefault="00B61CCA" w:rsidP="00F92C46">
            <w:pPr>
              <w:pStyle w:val="acctfourfigures"/>
              <w:tabs>
                <w:tab w:val="clear" w:pos="765"/>
                <w:tab w:val="decimal" w:pos="2808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114,332</w:t>
            </w:r>
          </w:p>
        </w:tc>
      </w:tr>
    </w:tbl>
    <w:p w14:paraId="67774184" w14:textId="77777777" w:rsidR="00781627" w:rsidRDefault="00781627" w:rsidP="007816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1959EA" w14:textId="748CDC3E" w:rsidR="00781627" w:rsidRPr="007B4922" w:rsidRDefault="00781627" w:rsidP="00F92C46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</w:rPr>
      </w:pPr>
      <w:r w:rsidRPr="007B4922">
        <w:rPr>
          <w:rFonts w:asciiTheme="majorBidi" w:hAnsiTheme="majorBidi" w:cstheme="majorBidi"/>
          <w:cs/>
        </w:rPr>
        <w:t>เหตุการณ์ภายหลังรอบระยะเวลารายงาน</w:t>
      </w:r>
    </w:p>
    <w:p w14:paraId="189B549B" w14:textId="77777777" w:rsidR="00781627" w:rsidRPr="000B41FF" w:rsidRDefault="00781627" w:rsidP="00781627">
      <w:pPr>
        <w:rPr>
          <w:rFonts w:asciiTheme="majorBidi" w:hAnsiTheme="majorBidi" w:cstheme="majorBidi"/>
          <w:sz w:val="30"/>
          <w:szCs w:val="30"/>
        </w:rPr>
      </w:pPr>
    </w:p>
    <w:p w14:paraId="196CC726" w14:textId="67C78862" w:rsidR="00781627" w:rsidRPr="00C8287D" w:rsidRDefault="00781627" w:rsidP="00781627">
      <w:pPr>
        <w:ind w:left="540"/>
        <w:jc w:val="thaiDistribute"/>
        <w:rPr>
          <w:rFonts w:ascii="Angsana New" w:eastAsia="SimSun" w:hAnsi="Angsana New"/>
          <w:i/>
          <w:iCs/>
          <w:sz w:val="30"/>
          <w:szCs w:val="30"/>
        </w:rPr>
      </w:pPr>
      <w:r w:rsidRPr="00B11831">
        <w:rPr>
          <w:rFonts w:ascii="Angsana New" w:eastAsia="SimSun" w:hAnsi="Angsana New" w:hint="cs"/>
          <w:i/>
          <w:iCs/>
          <w:sz w:val="30"/>
          <w:szCs w:val="30"/>
          <w:cs/>
        </w:rPr>
        <w:t>การจ่ายเงินปันผลประจำปี</w:t>
      </w:r>
      <w:r w:rsidR="00C8287D">
        <w:rPr>
          <w:rFonts w:ascii="Angsana New" w:eastAsia="SimSun" w:hAnsi="Angsana New"/>
          <w:i/>
          <w:iCs/>
          <w:sz w:val="30"/>
          <w:szCs w:val="30"/>
        </w:rPr>
        <w:t xml:space="preserve"> 256</w:t>
      </w:r>
      <w:r w:rsidR="00AD4366">
        <w:rPr>
          <w:rFonts w:ascii="Angsana New" w:eastAsia="SimSun" w:hAnsi="Angsana New"/>
          <w:i/>
          <w:iCs/>
          <w:sz w:val="30"/>
          <w:szCs w:val="30"/>
        </w:rPr>
        <w:t>6</w:t>
      </w:r>
    </w:p>
    <w:p w14:paraId="72D8CFB0" w14:textId="510165A2" w:rsidR="002C1B24" w:rsidRPr="00F92C46" w:rsidRDefault="002C1B24" w:rsidP="002C1B24">
      <w:pPr>
        <w:ind w:left="540"/>
        <w:jc w:val="thaiDistribute"/>
        <w:rPr>
          <w:rFonts w:ascii="Angsana New" w:eastAsia="SimSun" w:hAnsi="Angsana New"/>
          <w:sz w:val="30"/>
          <w:szCs w:val="30"/>
        </w:rPr>
      </w:pPr>
      <w:r w:rsidRPr="00F92C46">
        <w:rPr>
          <w:rFonts w:ascii="Angsana New" w:eastAsia="SimSun" w:hAnsi="Angsana New"/>
          <w:sz w:val="30"/>
          <w:szCs w:val="30"/>
          <w:cs/>
        </w:rPr>
        <w:t>ในการประชุมสามัญผู้ถือหุ้นประจำปี</w:t>
      </w:r>
      <w:r w:rsidR="00A576AA" w:rsidRPr="00B5360E">
        <w:rPr>
          <w:rFonts w:ascii="Angsana New" w:eastAsia="SimSun" w:hAnsi="Angsana New"/>
          <w:sz w:val="30"/>
          <w:szCs w:val="30"/>
        </w:rPr>
        <w:t xml:space="preserve"> 2567 </w:t>
      </w:r>
      <w:r w:rsidRPr="00F92C46">
        <w:rPr>
          <w:rFonts w:ascii="Angsana New" w:eastAsia="SimSun" w:hAnsi="Angsana New"/>
          <w:sz w:val="30"/>
          <w:szCs w:val="30"/>
          <w:cs/>
        </w:rPr>
        <w:t xml:space="preserve">ของบริษัท ซึ่งประชุมเมื่อวันที่ </w:t>
      </w:r>
      <w:r w:rsidR="00A576AA" w:rsidRPr="00B5360E">
        <w:rPr>
          <w:rFonts w:ascii="Angsana New" w:eastAsia="SimSun" w:hAnsi="Angsana New"/>
          <w:sz w:val="30"/>
          <w:szCs w:val="30"/>
        </w:rPr>
        <w:t>25</w:t>
      </w:r>
      <w:r w:rsidRPr="00F92C46">
        <w:rPr>
          <w:rFonts w:ascii="Angsana New" w:eastAsia="SimSun" w:hAnsi="Angsana New"/>
          <w:sz w:val="30"/>
          <w:szCs w:val="30"/>
          <w:cs/>
        </w:rPr>
        <w:t xml:space="preserve"> เมษายน </w:t>
      </w:r>
      <w:r w:rsidRPr="00F92C46">
        <w:rPr>
          <w:rFonts w:ascii="Angsana New" w:eastAsia="SimSun" w:hAnsi="Angsana New"/>
          <w:sz w:val="30"/>
          <w:szCs w:val="30"/>
        </w:rPr>
        <w:t>2567</w:t>
      </w:r>
      <w:r w:rsidRPr="00F92C46">
        <w:rPr>
          <w:rFonts w:ascii="Angsana New" w:eastAsia="SimSun" w:hAnsi="Angsana New"/>
          <w:sz w:val="30"/>
          <w:szCs w:val="30"/>
          <w:cs/>
        </w:rPr>
        <w:t xml:space="preserve"> ผู้ถือหุ้นมีมติอนุมัติ</w:t>
      </w:r>
      <w:r w:rsidR="00AD4366">
        <w:rPr>
          <w:rFonts w:ascii="Angsana New" w:eastAsia="SimSun" w:hAnsi="Angsana New"/>
          <w:sz w:val="30"/>
          <w:szCs w:val="30"/>
        </w:rPr>
        <w:br/>
      </w:r>
      <w:r w:rsidRPr="00F92C46">
        <w:rPr>
          <w:rFonts w:ascii="Angsana New" w:eastAsia="SimSun" w:hAnsi="Angsana New"/>
          <w:sz w:val="30"/>
          <w:szCs w:val="30"/>
          <w:cs/>
        </w:rPr>
        <w:t xml:space="preserve">การจัดสรรกำไรเป็นเงินปันผลสำหรับผลการดำเนินงานประจำปี </w:t>
      </w:r>
      <w:r w:rsidRPr="00F92C46">
        <w:rPr>
          <w:rFonts w:ascii="Angsana New" w:eastAsia="SimSun" w:hAnsi="Angsana New"/>
          <w:sz w:val="30"/>
          <w:szCs w:val="30"/>
        </w:rPr>
        <w:t>2566</w:t>
      </w:r>
      <w:r w:rsidRPr="00F92C46">
        <w:rPr>
          <w:rFonts w:ascii="Angsana New" w:eastAsia="SimSun" w:hAnsi="Angsana New"/>
          <w:sz w:val="30"/>
          <w:szCs w:val="30"/>
          <w:cs/>
        </w:rPr>
        <w:t xml:space="preserve"> ในอัตราหุ้นละ </w:t>
      </w:r>
      <w:r w:rsidRPr="00F92C46">
        <w:rPr>
          <w:rFonts w:ascii="Angsana New" w:eastAsia="SimSun" w:hAnsi="Angsana New"/>
          <w:sz w:val="30"/>
          <w:szCs w:val="30"/>
        </w:rPr>
        <w:t xml:space="preserve">0.15 </w:t>
      </w:r>
      <w:r w:rsidRPr="00F92C46">
        <w:rPr>
          <w:rFonts w:ascii="Angsana New" w:eastAsia="SimSun" w:hAnsi="Angsana New"/>
          <w:sz w:val="30"/>
          <w:szCs w:val="30"/>
          <w:cs/>
        </w:rPr>
        <w:t>บาท เป็นจำนวนเงิน</w:t>
      </w:r>
      <w:r w:rsidRPr="00F92C46">
        <w:rPr>
          <w:rFonts w:ascii="Angsana New" w:eastAsia="SimSun" w:hAnsi="Angsana New"/>
          <w:spacing w:val="-4"/>
          <w:sz w:val="30"/>
          <w:szCs w:val="30"/>
          <w:cs/>
        </w:rPr>
        <w:t>ทั้งสิ้น</w:t>
      </w:r>
      <w:r w:rsidR="00AD4366" w:rsidRPr="00F92C46">
        <w:rPr>
          <w:rFonts w:ascii="Angsana New" w:eastAsia="SimSun" w:hAnsi="Angsana New"/>
          <w:spacing w:val="-4"/>
          <w:sz w:val="30"/>
          <w:szCs w:val="30"/>
        </w:rPr>
        <w:t xml:space="preserve"> </w:t>
      </w:r>
      <w:r w:rsidRPr="00F92C46">
        <w:rPr>
          <w:rFonts w:ascii="Angsana New" w:eastAsia="SimSun" w:hAnsi="Angsana New"/>
          <w:spacing w:val="-4"/>
          <w:sz w:val="30"/>
          <w:szCs w:val="30"/>
        </w:rPr>
        <w:t>177.18</w:t>
      </w:r>
      <w:r w:rsidRPr="00F92C46">
        <w:rPr>
          <w:rFonts w:ascii="Angsana New" w:eastAsia="SimSun" w:hAnsi="Angsana New"/>
          <w:spacing w:val="-4"/>
          <w:sz w:val="30"/>
          <w:szCs w:val="30"/>
          <w:cs/>
        </w:rPr>
        <w:t xml:space="preserve"> ล้านบาท ทั้งนี้</w:t>
      </w:r>
      <w:r w:rsidRPr="00F92C46">
        <w:rPr>
          <w:rFonts w:ascii="Angsana New" w:eastAsia="SimSun" w:hAnsi="Angsana New"/>
          <w:spacing w:val="-4"/>
          <w:sz w:val="30"/>
          <w:szCs w:val="30"/>
        </w:rPr>
        <w:t xml:space="preserve"> </w:t>
      </w:r>
      <w:r w:rsidRPr="00F92C46">
        <w:rPr>
          <w:rFonts w:ascii="Angsana New" w:eastAsia="SimSun" w:hAnsi="Angsana New"/>
          <w:spacing w:val="-4"/>
          <w:sz w:val="30"/>
          <w:szCs w:val="30"/>
          <w:cs/>
        </w:rPr>
        <w:t xml:space="preserve">บริษัทได้จ่ายเงินปันผลระหว่างกาลสำหรับผลการดำเนินงานงวด </w:t>
      </w:r>
      <w:r w:rsidRPr="00F92C46">
        <w:rPr>
          <w:rFonts w:ascii="Angsana New" w:eastAsia="SimSun" w:hAnsi="Angsana New"/>
          <w:spacing w:val="-4"/>
          <w:sz w:val="30"/>
          <w:szCs w:val="30"/>
        </w:rPr>
        <w:t xml:space="preserve">3 </w:t>
      </w:r>
      <w:r w:rsidRPr="00F92C46">
        <w:rPr>
          <w:rFonts w:ascii="Angsana New" w:eastAsia="SimSun" w:hAnsi="Angsana New"/>
          <w:spacing w:val="-4"/>
          <w:sz w:val="30"/>
          <w:szCs w:val="30"/>
          <w:cs/>
        </w:rPr>
        <w:t xml:space="preserve">เดือนแรก </w:t>
      </w:r>
      <w:r w:rsidRPr="00F92C46">
        <w:rPr>
          <w:rFonts w:ascii="Angsana New" w:eastAsia="SimSun" w:hAnsi="Angsana New"/>
          <w:spacing w:val="-4"/>
          <w:sz w:val="30"/>
          <w:szCs w:val="30"/>
        </w:rPr>
        <w:t xml:space="preserve">6 </w:t>
      </w:r>
      <w:r w:rsidRPr="00F92C46">
        <w:rPr>
          <w:rFonts w:ascii="Angsana New" w:eastAsia="SimSun" w:hAnsi="Angsana New"/>
          <w:spacing w:val="-4"/>
          <w:sz w:val="30"/>
          <w:szCs w:val="30"/>
          <w:cs/>
        </w:rPr>
        <w:t>เดือนแรก</w:t>
      </w:r>
      <w:r w:rsidRPr="00F92C46">
        <w:rPr>
          <w:rFonts w:ascii="Angsana New" w:eastAsia="SimSun" w:hAnsi="Angsana New"/>
          <w:sz w:val="30"/>
          <w:szCs w:val="30"/>
          <w:cs/>
        </w:rPr>
        <w:t>และ</w:t>
      </w:r>
      <w:r w:rsidRPr="00F92C46">
        <w:rPr>
          <w:rFonts w:ascii="Angsana New" w:eastAsia="SimSun" w:hAnsi="Angsana New"/>
          <w:sz w:val="30"/>
          <w:szCs w:val="30"/>
        </w:rPr>
        <w:t xml:space="preserve"> 9 </w:t>
      </w:r>
      <w:r w:rsidRPr="00F92C46">
        <w:rPr>
          <w:rFonts w:ascii="Angsana New" w:eastAsia="SimSun" w:hAnsi="Angsana New"/>
          <w:sz w:val="30"/>
          <w:szCs w:val="30"/>
          <w:cs/>
        </w:rPr>
        <w:t xml:space="preserve">เดือนแรกของปี </w:t>
      </w:r>
      <w:r w:rsidRPr="00F92C46">
        <w:rPr>
          <w:rFonts w:ascii="Angsana New" w:eastAsia="SimSun" w:hAnsi="Angsana New"/>
          <w:sz w:val="30"/>
          <w:szCs w:val="30"/>
        </w:rPr>
        <w:t>2566</w:t>
      </w:r>
      <w:r w:rsidRPr="00F92C46">
        <w:rPr>
          <w:rFonts w:ascii="Angsana New" w:eastAsia="SimSun" w:hAnsi="Angsana New"/>
          <w:sz w:val="30"/>
          <w:szCs w:val="30"/>
          <w:cs/>
        </w:rPr>
        <w:t xml:space="preserve"> จากกำไรและกำไรสะสมไปแล้วรวม </w:t>
      </w:r>
      <w:r w:rsidRPr="00F92C46">
        <w:rPr>
          <w:rFonts w:ascii="Angsana New" w:eastAsia="SimSun" w:hAnsi="Angsana New"/>
          <w:sz w:val="30"/>
          <w:szCs w:val="30"/>
        </w:rPr>
        <w:t>3</w:t>
      </w:r>
      <w:r w:rsidRPr="00F92C46">
        <w:rPr>
          <w:rFonts w:ascii="Angsana New" w:eastAsia="SimSun" w:hAnsi="Angsana New"/>
          <w:sz w:val="30"/>
          <w:szCs w:val="30"/>
          <w:cs/>
        </w:rPr>
        <w:t xml:space="preserve"> ครั้งในปี </w:t>
      </w:r>
      <w:r w:rsidRPr="00F92C46">
        <w:rPr>
          <w:rFonts w:ascii="Angsana New" w:eastAsia="SimSun" w:hAnsi="Angsana New"/>
          <w:sz w:val="30"/>
          <w:szCs w:val="30"/>
        </w:rPr>
        <w:t>2566</w:t>
      </w:r>
      <w:r w:rsidRPr="00F92C46">
        <w:rPr>
          <w:rFonts w:ascii="Angsana New" w:eastAsia="SimSun" w:hAnsi="Angsana New"/>
          <w:sz w:val="30"/>
          <w:szCs w:val="30"/>
          <w:cs/>
        </w:rPr>
        <w:t xml:space="preserve"> ในอัตรารวมหุ้นละ </w:t>
      </w:r>
      <w:r w:rsidRPr="00F92C46">
        <w:rPr>
          <w:rFonts w:ascii="Angsana New" w:eastAsia="SimSun" w:hAnsi="Angsana New"/>
          <w:sz w:val="30"/>
          <w:szCs w:val="30"/>
        </w:rPr>
        <w:t>1.05</w:t>
      </w:r>
      <w:r w:rsidRPr="00F92C46">
        <w:rPr>
          <w:rFonts w:ascii="Angsana New" w:eastAsia="SimSun" w:hAnsi="Angsana New"/>
          <w:sz w:val="30"/>
          <w:szCs w:val="30"/>
          <w:cs/>
        </w:rPr>
        <w:t xml:space="preserve"> บาท </w:t>
      </w:r>
      <w:r w:rsidRPr="00F92C46">
        <w:rPr>
          <w:rFonts w:ascii="Angsana New" w:eastAsia="SimSun" w:hAnsi="Angsana New"/>
          <w:spacing w:val="-2"/>
          <w:sz w:val="30"/>
          <w:szCs w:val="30"/>
          <w:cs/>
        </w:rPr>
        <w:t xml:space="preserve">เป็นจำนวนเงิน </w:t>
      </w:r>
      <w:r w:rsidRPr="00F92C46">
        <w:rPr>
          <w:rFonts w:ascii="Angsana New" w:eastAsia="SimSun" w:hAnsi="Angsana New"/>
          <w:spacing w:val="-2"/>
          <w:sz w:val="30"/>
          <w:szCs w:val="30"/>
        </w:rPr>
        <w:t>1,240.29</w:t>
      </w:r>
      <w:r w:rsidRPr="00F92C46">
        <w:rPr>
          <w:rFonts w:ascii="Angsana New" w:eastAsia="SimSun" w:hAnsi="Angsana New"/>
          <w:spacing w:val="-2"/>
          <w:sz w:val="30"/>
          <w:szCs w:val="30"/>
          <w:cs/>
        </w:rPr>
        <w:t xml:space="preserve"> ล้านบาท โดยบริษัทจะจ่ายเงินปันผลดังกล่าวให้กับผู้ถือหุ้นภายในวันที่ </w:t>
      </w:r>
      <w:r w:rsidRPr="00F92C46">
        <w:rPr>
          <w:rFonts w:ascii="Angsana New" w:eastAsia="SimSun" w:hAnsi="Angsana New"/>
          <w:spacing w:val="-2"/>
          <w:sz w:val="30"/>
          <w:szCs w:val="30"/>
        </w:rPr>
        <w:t>24</w:t>
      </w:r>
      <w:r w:rsidRPr="00F92C46">
        <w:rPr>
          <w:rFonts w:ascii="Angsana New" w:eastAsia="SimSun" w:hAnsi="Angsana New"/>
          <w:spacing w:val="-2"/>
          <w:sz w:val="30"/>
          <w:szCs w:val="30"/>
          <w:cs/>
        </w:rPr>
        <w:t xml:space="preserve"> พฤษภาคม </w:t>
      </w:r>
      <w:r w:rsidRPr="00F92C46">
        <w:rPr>
          <w:rFonts w:ascii="Angsana New" w:eastAsia="SimSun" w:hAnsi="Angsana New"/>
          <w:spacing w:val="-2"/>
          <w:sz w:val="30"/>
          <w:szCs w:val="30"/>
        </w:rPr>
        <w:t>2567</w:t>
      </w:r>
    </w:p>
    <w:p w14:paraId="456FD178" w14:textId="7A998506" w:rsidR="00781627" w:rsidRPr="00443EC9" w:rsidRDefault="00781627" w:rsidP="00781627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ab/>
      </w:r>
      <w:r>
        <w:rPr>
          <w:rFonts w:asciiTheme="majorBidi" w:hAnsiTheme="majorBidi" w:cstheme="majorBidi"/>
          <w:sz w:val="30"/>
          <w:szCs w:val="30"/>
        </w:rPr>
        <w:tab/>
      </w:r>
      <w:r>
        <w:rPr>
          <w:rFonts w:asciiTheme="majorBidi" w:hAnsiTheme="majorBidi" w:cstheme="majorBidi"/>
          <w:sz w:val="30"/>
          <w:szCs w:val="30"/>
        </w:rPr>
        <w:tab/>
      </w:r>
    </w:p>
    <w:p w14:paraId="2F5E331C" w14:textId="139F490B" w:rsidR="00962FFD" w:rsidRDefault="00962FFD" w:rsidP="00962FFD">
      <w:pPr>
        <w:shd w:val="clear" w:color="auto" w:fill="FFFFFF" w:themeFill="background1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B4922">
        <w:rPr>
          <w:rFonts w:asciiTheme="majorBidi" w:hAnsiTheme="majorBidi" w:cstheme="majorBidi"/>
          <w:i/>
          <w:iCs/>
          <w:sz w:val="30"/>
          <w:szCs w:val="30"/>
          <w:cs/>
        </w:rPr>
        <w:t>การจ่ายเงินปันผลระหว่างกาล</w:t>
      </w:r>
      <w:r w:rsidR="00AD4366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ปี </w:t>
      </w:r>
      <w:r w:rsidR="00AD4366">
        <w:rPr>
          <w:rFonts w:asciiTheme="majorBidi" w:hAnsiTheme="majorBidi" w:cstheme="majorBidi"/>
          <w:i/>
          <w:iCs/>
          <w:sz w:val="30"/>
          <w:szCs w:val="30"/>
        </w:rPr>
        <w:t>2567</w:t>
      </w:r>
    </w:p>
    <w:p w14:paraId="76D11586" w14:textId="1BF2EC93" w:rsidR="00D50BF8" w:rsidRPr="00F92C46" w:rsidRDefault="00D50BF8" w:rsidP="00F92C46">
      <w:pPr>
        <w:ind w:left="540"/>
        <w:jc w:val="thaiDistribute"/>
        <w:rPr>
          <w:rFonts w:ascii="Angsana New" w:eastAsia="SimSun" w:hAnsi="Angsana New"/>
          <w:sz w:val="30"/>
          <w:szCs w:val="30"/>
        </w:rPr>
      </w:pPr>
      <w:r w:rsidRPr="00F92C46">
        <w:rPr>
          <w:rFonts w:ascii="Angsana New" w:eastAsia="SimSun" w:hAnsi="Angsana New"/>
          <w:sz w:val="30"/>
          <w:szCs w:val="30"/>
          <w:cs/>
        </w:rPr>
        <w:t>ในการประชุมของคณะกรรมการบริษัทเมื่อวันที่</w:t>
      </w:r>
      <w:r w:rsidR="009154F9">
        <w:rPr>
          <w:rFonts w:ascii="Angsana New" w:eastAsia="SimSun" w:hAnsi="Angsana New"/>
          <w:sz w:val="30"/>
          <w:szCs w:val="30"/>
        </w:rPr>
        <w:t xml:space="preserve"> 10 </w:t>
      </w:r>
      <w:r w:rsidRPr="00F92C46">
        <w:rPr>
          <w:rFonts w:ascii="Angsana New" w:eastAsia="SimSun" w:hAnsi="Angsana New"/>
          <w:sz w:val="30"/>
          <w:szCs w:val="30"/>
          <w:cs/>
        </w:rPr>
        <w:t xml:space="preserve">พฤษภาคม </w:t>
      </w:r>
      <w:r w:rsidR="009154F9">
        <w:rPr>
          <w:rFonts w:ascii="Angsana New" w:eastAsia="SimSun" w:hAnsi="Angsana New"/>
          <w:sz w:val="30"/>
          <w:szCs w:val="30"/>
        </w:rPr>
        <w:t xml:space="preserve">2567 </w:t>
      </w:r>
      <w:r w:rsidRPr="00F92C46">
        <w:rPr>
          <w:rFonts w:ascii="Angsana New" w:eastAsia="SimSun" w:hAnsi="Angsana New"/>
          <w:sz w:val="30"/>
          <w:szCs w:val="30"/>
          <w:cs/>
        </w:rPr>
        <w:t>คณะกรรมการของบริษัทได้มีมติอนุมัติ</w:t>
      </w:r>
      <w:r w:rsidR="00247CB1">
        <w:rPr>
          <w:rFonts w:ascii="Angsana New" w:eastAsia="SimSun" w:hAnsi="Angsana New"/>
          <w:sz w:val="30"/>
          <w:szCs w:val="30"/>
        </w:rPr>
        <w:t xml:space="preserve">                 </w:t>
      </w:r>
      <w:r w:rsidRPr="00F92C46">
        <w:rPr>
          <w:rFonts w:ascii="Angsana New" w:eastAsia="SimSun" w:hAnsi="Angsana New"/>
          <w:sz w:val="30"/>
          <w:szCs w:val="30"/>
          <w:cs/>
        </w:rPr>
        <w:t xml:space="preserve">ให้บริษัทจ่ายเงินปันผลระหว่างกาลสำหรับผลการดำเนินงานงวด </w:t>
      </w:r>
      <w:r w:rsidRPr="00F92C46">
        <w:rPr>
          <w:rFonts w:ascii="Angsana New" w:eastAsia="SimSun" w:hAnsi="Angsana New"/>
          <w:sz w:val="30"/>
          <w:szCs w:val="30"/>
        </w:rPr>
        <w:t>3</w:t>
      </w:r>
      <w:r w:rsidRPr="00F92C46">
        <w:rPr>
          <w:rFonts w:ascii="Angsana New" w:eastAsia="SimSun" w:hAnsi="Angsana New"/>
          <w:sz w:val="30"/>
          <w:szCs w:val="30"/>
          <w:cs/>
        </w:rPr>
        <w:t xml:space="preserve"> เดือนแรกของปี</w:t>
      </w:r>
      <w:r w:rsidR="009154F9">
        <w:rPr>
          <w:rFonts w:ascii="Angsana New" w:eastAsia="SimSun" w:hAnsi="Angsana New"/>
          <w:sz w:val="30"/>
          <w:szCs w:val="30"/>
        </w:rPr>
        <w:t xml:space="preserve"> 2567 </w:t>
      </w:r>
      <w:r w:rsidRPr="00F92C46">
        <w:rPr>
          <w:rFonts w:ascii="Angsana New" w:eastAsia="SimSun" w:hAnsi="Angsana New"/>
          <w:sz w:val="30"/>
          <w:szCs w:val="30"/>
          <w:cs/>
        </w:rPr>
        <w:t>โดยจ่ายจากกำไรสุทธิ</w:t>
      </w:r>
      <w:r w:rsidR="00247CB1">
        <w:rPr>
          <w:rFonts w:ascii="Angsana New" w:eastAsia="SimSun" w:hAnsi="Angsana New"/>
          <w:sz w:val="30"/>
          <w:szCs w:val="30"/>
        </w:rPr>
        <w:t xml:space="preserve">      </w:t>
      </w:r>
      <w:r w:rsidRPr="00F92C46">
        <w:rPr>
          <w:rFonts w:ascii="Angsana New" w:eastAsia="SimSun" w:hAnsi="Angsana New"/>
          <w:sz w:val="30"/>
          <w:szCs w:val="30"/>
          <w:cs/>
        </w:rPr>
        <w:t xml:space="preserve">จากการดำเนินงาน </w:t>
      </w:r>
      <w:r w:rsidR="009154F9">
        <w:rPr>
          <w:rFonts w:ascii="Angsana New" w:eastAsia="SimSun" w:hAnsi="Angsana New"/>
          <w:sz w:val="30"/>
          <w:szCs w:val="30"/>
        </w:rPr>
        <w:t xml:space="preserve">3 </w:t>
      </w:r>
      <w:r w:rsidRPr="00F92C46">
        <w:rPr>
          <w:rFonts w:ascii="Angsana New" w:eastAsia="SimSun" w:hAnsi="Angsana New"/>
          <w:sz w:val="30"/>
          <w:szCs w:val="30"/>
          <w:cs/>
        </w:rPr>
        <w:t xml:space="preserve">เดือนแรกของปี </w:t>
      </w:r>
      <w:r w:rsidRPr="00F92C46">
        <w:rPr>
          <w:rFonts w:ascii="Angsana New" w:eastAsia="SimSun" w:hAnsi="Angsana New"/>
          <w:sz w:val="30"/>
          <w:szCs w:val="30"/>
        </w:rPr>
        <w:t>2567</w:t>
      </w:r>
      <w:r w:rsidRPr="00F92C46">
        <w:rPr>
          <w:rFonts w:ascii="Angsana New" w:eastAsia="SimSun" w:hAnsi="Angsana New"/>
          <w:sz w:val="30"/>
          <w:szCs w:val="30"/>
          <w:cs/>
        </w:rPr>
        <w:t xml:space="preserve"> ในอัตราหุ้นละ </w:t>
      </w:r>
      <w:r w:rsidRPr="00F92C46">
        <w:rPr>
          <w:rFonts w:ascii="Angsana New" w:eastAsia="SimSun" w:hAnsi="Angsana New"/>
          <w:sz w:val="30"/>
          <w:szCs w:val="30"/>
        </w:rPr>
        <w:t>0.2</w:t>
      </w:r>
      <w:r w:rsidR="00762369">
        <w:rPr>
          <w:rFonts w:ascii="Angsana New" w:eastAsia="SimSun" w:hAnsi="Angsana New"/>
          <w:sz w:val="30"/>
          <w:szCs w:val="30"/>
        </w:rPr>
        <w:t>1</w:t>
      </w:r>
      <w:r w:rsidRPr="00F92C46">
        <w:rPr>
          <w:rFonts w:ascii="Angsana New" w:eastAsia="SimSun" w:hAnsi="Angsana New"/>
          <w:sz w:val="30"/>
          <w:szCs w:val="30"/>
          <w:cs/>
        </w:rPr>
        <w:t xml:space="preserve"> บาท เป็นจำนวนเงิน</w:t>
      </w:r>
      <w:r w:rsidR="009154F9">
        <w:rPr>
          <w:rFonts w:ascii="Angsana New" w:eastAsia="SimSun" w:hAnsi="Angsana New"/>
          <w:sz w:val="30"/>
          <w:szCs w:val="30"/>
        </w:rPr>
        <w:t xml:space="preserve"> 2</w:t>
      </w:r>
      <w:r w:rsidR="00762369">
        <w:rPr>
          <w:rFonts w:ascii="Angsana New" w:eastAsia="SimSun" w:hAnsi="Angsana New"/>
          <w:sz w:val="30"/>
          <w:szCs w:val="30"/>
        </w:rPr>
        <w:t>48</w:t>
      </w:r>
      <w:r w:rsidR="009154F9">
        <w:rPr>
          <w:rFonts w:ascii="Angsana New" w:eastAsia="SimSun" w:hAnsi="Angsana New"/>
          <w:sz w:val="30"/>
          <w:szCs w:val="30"/>
        </w:rPr>
        <w:t>.</w:t>
      </w:r>
      <w:r w:rsidR="00762369">
        <w:rPr>
          <w:rFonts w:ascii="Angsana New" w:eastAsia="SimSun" w:hAnsi="Angsana New"/>
          <w:sz w:val="30"/>
          <w:szCs w:val="30"/>
        </w:rPr>
        <w:t>06</w:t>
      </w:r>
      <w:r w:rsidR="00C6014E">
        <w:rPr>
          <w:rFonts w:ascii="Angsana New" w:eastAsia="SimSun" w:hAnsi="Angsana New"/>
          <w:sz w:val="30"/>
          <w:szCs w:val="30"/>
        </w:rPr>
        <w:t xml:space="preserve"> </w:t>
      </w:r>
      <w:r w:rsidRPr="00F92C46">
        <w:rPr>
          <w:rFonts w:ascii="Angsana New" w:eastAsia="SimSun" w:hAnsi="Angsana New"/>
          <w:sz w:val="30"/>
          <w:szCs w:val="30"/>
          <w:cs/>
        </w:rPr>
        <w:t>ล้านบาท</w:t>
      </w:r>
    </w:p>
    <w:p w14:paraId="3132ECD5" w14:textId="77777777" w:rsidR="00962FFD" w:rsidRPr="00F92C46" w:rsidRDefault="00962FFD" w:rsidP="00781627">
      <w:pPr>
        <w:rPr>
          <w:rFonts w:asciiTheme="majorBidi" w:hAnsiTheme="majorBidi" w:cstheme="majorBidi"/>
          <w:sz w:val="30"/>
          <w:szCs w:val="30"/>
          <w:cs/>
        </w:rPr>
      </w:pPr>
    </w:p>
    <w:p w14:paraId="155C3D28" w14:textId="77777777" w:rsidR="000B41FF" w:rsidRDefault="000B41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6DC3B398" w14:textId="4090FD8F" w:rsidR="00781627" w:rsidRDefault="00781627" w:rsidP="00F92C46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lastRenderedPageBreak/>
        <w:t>การจัดประเภทรายการใหม่</w:t>
      </w:r>
    </w:p>
    <w:p w14:paraId="07CDC79B" w14:textId="77777777" w:rsidR="00781627" w:rsidRPr="006A1198" w:rsidRDefault="00781627" w:rsidP="00781627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30"/>
          <w:szCs w:val="30"/>
        </w:rPr>
        <w:tab/>
      </w:r>
      <w:r>
        <w:rPr>
          <w:rFonts w:asciiTheme="majorBidi" w:hAnsiTheme="majorBidi" w:cstheme="majorBidi"/>
          <w:sz w:val="30"/>
          <w:szCs w:val="30"/>
        </w:rPr>
        <w:tab/>
      </w:r>
      <w:r>
        <w:rPr>
          <w:rFonts w:asciiTheme="majorBidi" w:hAnsiTheme="majorBidi" w:cstheme="majorBidi"/>
          <w:sz w:val="30"/>
          <w:szCs w:val="30"/>
        </w:rPr>
        <w:tab/>
      </w:r>
    </w:p>
    <w:p w14:paraId="7C6F42AC" w14:textId="77777777" w:rsidR="00781627" w:rsidRDefault="00781627" w:rsidP="00781627">
      <w:pPr>
        <w:tabs>
          <w:tab w:val="left" w:pos="540"/>
        </w:tabs>
        <w:spacing w:line="240" w:lineRule="auto"/>
        <w:ind w:left="540" w:right="65"/>
        <w:jc w:val="thaiDistribute"/>
        <w:rPr>
          <w:rFonts w:ascii="Angsana New" w:eastAsia="SimSun" w:hAnsi="Angsana New"/>
          <w:sz w:val="30"/>
          <w:szCs w:val="30"/>
        </w:rPr>
      </w:pPr>
      <w:r w:rsidRPr="00AB0F68">
        <w:rPr>
          <w:rFonts w:ascii="Angsana New" w:eastAsia="SimSun" w:hAnsi="Angsana New"/>
          <w:sz w:val="30"/>
          <w:szCs w:val="30"/>
          <w:cs/>
        </w:rPr>
        <w:t>รายการบางรายการในงบการเงิน</w:t>
      </w:r>
      <w:r>
        <w:rPr>
          <w:rFonts w:ascii="Angsana New" w:eastAsia="SimSun" w:hAnsi="Angsana New" w:hint="cs"/>
          <w:sz w:val="30"/>
          <w:szCs w:val="30"/>
          <w:cs/>
        </w:rPr>
        <w:t xml:space="preserve">ปี </w:t>
      </w:r>
      <w:r w:rsidRPr="00187AFF">
        <w:rPr>
          <w:rFonts w:ascii="Angsana New" w:eastAsia="SimSun" w:hAnsi="Angsana New"/>
          <w:sz w:val="30"/>
          <w:szCs w:val="30"/>
        </w:rPr>
        <w:t>256</w:t>
      </w:r>
      <w:r>
        <w:rPr>
          <w:rFonts w:ascii="Angsana New" w:eastAsia="SimSun" w:hAnsi="Angsana New"/>
          <w:sz w:val="30"/>
          <w:szCs w:val="30"/>
        </w:rPr>
        <w:t>6</w:t>
      </w:r>
      <w:r w:rsidRPr="00AB0F68">
        <w:rPr>
          <w:rFonts w:ascii="Angsana New" w:eastAsia="SimSun" w:hAnsi="Angsana New"/>
          <w:sz w:val="30"/>
          <w:szCs w:val="30"/>
        </w:rPr>
        <w:t xml:space="preserve"> </w:t>
      </w:r>
      <w:r w:rsidRPr="00AB0F68">
        <w:rPr>
          <w:rFonts w:ascii="Angsana New" w:eastAsia="SimSun" w:hAnsi="Angsana New"/>
          <w:sz w:val="30"/>
          <w:szCs w:val="30"/>
          <w:cs/>
        </w:rPr>
        <w:t>ได้มีการจัดประเภทรายการใหม่เพื่อให้</w:t>
      </w:r>
      <w:r w:rsidRPr="00AB0F68">
        <w:rPr>
          <w:rFonts w:ascii="Angsana New" w:eastAsia="SimSun" w:hAnsi="Angsana New" w:hint="cs"/>
          <w:sz w:val="30"/>
          <w:szCs w:val="30"/>
          <w:cs/>
        </w:rPr>
        <w:t>เหมาะสมกับธุรกิจของ</w:t>
      </w:r>
      <w:r>
        <w:rPr>
          <w:rFonts w:ascii="Angsana New" w:eastAsia="SimSun" w:hAnsi="Angsana New" w:hint="cs"/>
          <w:sz w:val="30"/>
          <w:szCs w:val="30"/>
          <w:cs/>
        </w:rPr>
        <w:t>กลุ่ม</w:t>
      </w:r>
      <w:r w:rsidRPr="00AB0F68">
        <w:rPr>
          <w:rFonts w:ascii="Angsana New" w:eastAsia="SimSun" w:hAnsi="Angsana New" w:hint="cs"/>
          <w:sz w:val="30"/>
          <w:szCs w:val="30"/>
          <w:cs/>
        </w:rPr>
        <w:t>บริษัท</w:t>
      </w:r>
      <w:r>
        <w:rPr>
          <w:rFonts w:ascii="Angsana New" w:eastAsia="SimSun" w:hAnsi="Angsana New" w:hint="cs"/>
          <w:sz w:val="30"/>
          <w:szCs w:val="30"/>
          <w:cs/>
        </w:rPr>
        <w:t>และบริษัท</w:t>
      </w:r>
      <w:r w:rsidRPr="00AB0F68">
        <w:rPr>
          <w:rFonts w:ascii="Angsana New" w:eastAsia="SimSun" w:hAnsi="Angsana New" w:hint="cs"/>
          <w:sz w:val="30"/>
          <w:szCs w:val="30"/>
          <w:cs/>
        </w:rPr>
        <w:t>และ</w:t>
      </w:r>
      <w:r w:rsidRPr="00AB0F68">
        <w:rPr>
          <w:rFonts w:ascii="Angsana New" w:eastAsia="SimSun" w:hAnsi="Angsana New"/>
          <w:sz w:val="30"/>
          <w:szCs w:val="30"/>
          <w:cs/>
        </w:rPr>
        <w:t>สอดคล้องกับการนำเสนอ</w:t>
      </w:r>
      <w:r w:rsidRPr="00AB0F68">
        <w:rPr>
          <w:rFonts w:ascii="Angsana New" w:eastAsia="SimSun" w:hAnsi="Angsana New" w:hint="cs"/>
          <w:sz w:val="30"/>
          <w:szCs w:val="30"/>
          <w:cs/>
        </w:rPr>
        <w:t>งบ</w:t>
      </w:r>
      <w:r w:rsidRPr="00AB0F68">
        <w:rPr>
          <w:rFonts w:ascii="Angsana New" w:eastAsia="SimSun" w:hAnsi="Angsana New"/>
          <w:sz w:val="30"/>
          <w:szCs w:val="30"/>
          <w:cs/>
        </w:rPr>
        <w:t>การเงิน</w:t>
      </w:r>
      <w:r>
        <w:rPr>
          <w:rFonts w:ascii="Angsana New" w:eastAsia="SimSun" w:hAnsi="Angsana New" w:hint="cs"/>
          <w:sz w:val="30"/>
          <w:szCs w:val="30"/>
          <w:cs/>
        </w:rPr>
        <w:t xml:space="preserve">สำหรับงวดสามเดือนสิ้นสุดวันที่ </w:t>
      </w:r>
      <w:r>
        <w:rPr>
          <w:rFonts w:ascii="Angsana New" w:eastAsia="SimSun" w:hAnsi="Angsana New"/>
          <w:sz w:val="30"/>
          <w:szCs w:val="30"/>
        </w:rPr>
        <w:t xml:space="preserve">31 </w:t>
      </w:r>
      <w:r>
        <w:rPr>
          <w:rFonts w:ascii="Angsana New" w:eastAsia="SimSun" w:hAnsi="Angsana New" w:hint="cs"/>
          <w:sz w:val="30"/>
          <w:szCs w:val="30"/>
          <w:cs/>
        </w:rPr>
        <w:t>มีนาคม</w:t>
      </w:r>
      <w:r w:rsidRPr="00AB0F68">
        <w:rPr>
          <w:rFonts w:ascii="Angsana New" w:eastAsia="SimSun" w:hAnsi="Angsana New"/>
          <w:sz w:val="30"/>
          <w:szCs w:val="30"/>
          <w:cs/>
        </w:rPr>
        <w:t xml:space="preserve"> </w:t>
      </w:r>
      <w:r w:rsidRPr="00187AFF">
        <w:rPr>
          <w:rFonts w:ascii="Angsana New" w:eastAsia="SimSun" w:hAnsi="Angsana New"/>
          <w:sz w:val="30"/>
          <w:szCs w:val="30"/>
        </w:rPr>
        <w:t>256</w:t>
      </w:r>
      <w:r>
        <w:rPr>
          <w:rFonts w:ascii="Angsana New" w:eastAsia="SimSun" w:hAnsi="Angsana New"/>
          <w:sz w:val="30"/>
          <w:szCs w:val="30"/>
        </w:rPr>
        <w:t xml:space="preserve">7 </w:t>
      </w:r>
      <w:r>
        <w:rPr>
          <w:rFonts w:ascii="Angsana New" w:eastAsia="SimSun" w:hAnsi="Angsana New" w:hint="cs"/>
          <w:sz w:val="30"/>
          <w:szCs w:val="30"/>
          <w:cs/>
        </w:rPr>
        <w:t>ดังนี้</w:t>
      </w:r>
    </w:p>
    <w:p w14:paraId="535DB79F" w14:textId="6FA68F67" w:rsidR="00781627" w:rsidRPr="00F92C46" w:rsidRDefault="00962FFD" w:rsidP="00F92C46">
      <w:pPr>
        <w:rPr>
          <w:rFonts w:asciiTheme="majorBidi" w:hAnsiTheme="majorBidi" w:cstheme="majorBidi"/>
          <w:sz w:val="30"/>
          <w:szCs w:val="30"/>
        </w:rPr>
      </w:pPr>
      <w:r w:rsidRPr="00F92C46">
        <w:rPr>
          <w:rFonts w:asciiTheme="majorBidi" w:hAnsiTheme="majorBidi" w:cstheme="majorBidi"/>
          <w:sz w:val="30"/>
          <w:szCs w:val="30"/>
        </w:rPr>
        <w:tab/>
      </w:r>
      <w:r w:rsidRPr="00F92C46">
        <w:rPr>
          <w:rFonts w:asciiTheme="majorBidi" w:hAnsiTheme="majorBidi" w:cstheme="majorBidi"/>
          <w:sz w:val="30"/>
          <w:szCs w:val="30"/>
        </w:rPr>
        <w:tab/>
      </w:r>
    </w:p>
    <w:tbl>
      <w:tblPr>
        <w:tblW w:w="90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85"/>
        <w:gridCol w:w="9"/>
        <w:gridCol w:w="1556"/>
        <w:gridCol w:w="255"/>
        <w:gridCol w:w="16"/>
        <w:gridCol w:w="1290"/>
        <w:gridCol w:w="241"/>
        <w:gridCol w:w="11"/>
        <w:gridCol w:w="1585"/>
      </w:tblGrid>
      <w:tr w:rsidR="00781627" w:rsidRPr="00E10BEA" w14:paraId="14166A4A" w14:textId="77777777" w:rsidTr="00715FAB">
        <w:tc>
          <w:tcPr>
            <w:tcW w:w="2262" w:type="pct"/>
            <w:gridSpan w:val="2"/>
          </w:tcPr>
          <w:p w14:paraId="4D5A2168" w14:textId="77777777" w:rsidR="00781627" w:rsidRPr="006A1198" w:rsidRDefault="00781627" w:rsidP="00715FAB">
            <w:pPr>
              <w:spacing w:line="240" w:lineRule="auto"/>
              <w:ind w:right="-108"/>
              <w:rPr>
                <w:rFonts w:ascii="Angsana New" w:eastAsia="SimSun" w:hAnsi="Angsana New"/>
                <w:sz w:val="30"/>
                <w:szCs w:val="30"/>
              </w:rPr>
            </w:pPr>
            <w:r>
              <w:rPr>
                <w:rFonts w:ascii="Angsana New" w:eastAsia="SimSun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eastAsia="SimSun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eastAsia="SimSun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eastAsia="SimSun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2738" w:type="pct"/>
            <w:gridSpan w:val="7"/>
          </w:tcPr>
          <w:p w14:paraId="15C07A09" w14:textId="77777777" w:rsidR="00781627" w:rsidRPr="00E10BEA" w:rsidRDefault="00781627" w:rsidP="00715FAB">
            <w:pPr>
              <w:spacing w:line="240" w:lineRule="auto"/>
              <w:ind w:right="-108"/>
              <w:jc w:val="center"/>
              <w:rPr>
                <w:rFonts w:ascii="Angsana New" w:eastAsia="SimSun" w:hAnsi="Angsana New"/>
                <w:sz w:val="30"/>
                <w:szCs w:val="30"/>
              </w:rPr>
            </w:pPr>
            <w:r w:rsidRPr="00E10BEA">
              <w:rPr>
                <w:rFonts w:ascii="Angsana New" w:eastAsia="SimSun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81627" w:rsidRPr="00E10BEA" w14:paraId="0AC70860" w14:textId="77777777" w:rsidTr="00F92C46">
        <w:tc>
          <w:tcPr>
            <w:tcW w:w="2262" w:type="pct"/>
            <w:gridSpan w:val="2"/>
          </w:tcPr>
          <w:p w14:paraId="3AF84325" w14:textId="77777777" w:rsidR="00781627" w:rsidRPr="00E10BEA" w:rsidRDefault="00781627" w:rsidP="00715FAB">
            <w:pPr>
              <w:spacing w:line="240" w:lineRule="auto"/>
              <w:jc w:val="both"/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860" w:type="pct"/>
          </w:tcPr>
          <w:p w14:paraId="6134A700" w14:textId="77777777" w:rsidR="00781627" w:rsidRPr="006A1198" w:rsidRDefault="00781627" w:rsidP="00715FAB">
            <w:pPr>
              <w:spacing w:line="240" w:lineRule="auto"/>
              <w:ind w:right="-108" w:hanging="111"/>
              <w:jc w:val="center"/>
              <w:rPr>
                <w:rFonts w:ascii="Angsana New" w:eastAsia="SimSun" w:hAnsi="Angsana New"/>
                <w:spacing w:val="-6"/>
                <w:sz w:val="30"/>
                <w:szCs w:val="30"/>
              </w:rPr>
            </w:pPr>
            <w:r w:rsidRPr="006A1198">
              <w:rPr>
                <w:rFonts w:ascii="Angsana New" w:eastAsia="SimSun" w:hAnsi="Angsana New"/>
                <w:spacing w:val="-6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150" w:type="pct"/>
            <w:gridSpan w:val="2"/>
          </w:tcPr>
          <w:p w14:paraId="3BF78C8F" w14:textId="77777777" w:rsidR="00781627" w:rsidRPr="006A1198" w:rsidRDefault="00781627" w:rsidP="00715FAB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711" w:type="pct"/>
            <w:vAlign w:val="bottom"/>
          </w:tcPr>
          <w:p w14:paraId="22D81075" w14:textId="77777777" w:rsidR="00781627" w:rsidRPr="006A1198" w:rsidRDefault="00781627" w:rsidP="00715FAB">
            <w:pPr>
              <w:spacing w:line="240" w:lineRule="auto"/>
              <w:ind w:left="-59" w:right="-108"/>
              <w:jc w:val="center"/>
              <w:rPr>
                <w:rFonts w:ascii="Angsana New" w:eastAsia="SimSun" w:hAnsi="Angsana New"/>
                <w:b/>
                <w:bCs/>
                <w:spacing w:val="-6"/>
                <w:sz w:val="30"/>
                <w:szCs w:val="30"/>
              </w:rPr>
            </w:pPr>
            <w:r w:rsidRPr="006A1198">
              <w:rPr>
                <w:rFonts w:ascii="Angsana New" w:eastAsia="SimSun" w:hAnsi="Angsana New"/>
                <w:spacing w:val="-6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33" w:type="pct"/>
            <w:vAlign w:val="bottom"/>
          </w:tcPr>
          <w:p w14:paraId="55FC2F6B" w14:textId="77777777" w:rsidR="00781627" w:rsidRPr="006A1198" w:rsidRDefault="00781627" w:rsidP="00715FAB">
            <w:pPr>
              <w:spacing w:line="240" w:lineRule="auto"/>
              <w:ind w:left="-59" w:right="-108"/>
              <w:jc w:val="center"/>
              <w:rPr>
                <w:rFonts w:ascii="Angsana New" w:eastAsia="SimSun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884" w:type="pct"/>
            <w:gridSpan w:val="2"/>
            <w:vAlign w:val="bottom"/>
          </w:tcPr>
          <w:p w14:paraId="46B410AF" w14:textId="77777777" w:rsidR="00781627" w:rsidRPr="006A1198" w:rsidRDefault="00781627" w:rsidP="00715FAB">
            <w:pPr>
              <w:spacing w:line="240" w:lineRule="auto"/>
              <w:ind w:right="-108" w:hanging="111"/>
              <w:jc w:val="center"/>
              <w:rPr>
                <w:rFonts w:ascii="Angsana New" w:eastAsia="SimSun" w:hAnsi="Angsana New"/>
                <w:spacing w:val="-6"/>
                <w:sz w:val="30"/>
                <w:szCs w:val="30"/>
              </w:rPr>
            </w:pPr>
            <w:r w:rsidRPr="006A1198">
              <w:rPr>
                <w:rFonts w:ascii="Angsana New" w:eastAsia="SimSun" w:hAnsi="Angsana New"/>
                <w:spacing w:val="-6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781627" w:rsidRPr="00E10BEA" w14:paraId="350AFF20" w14:textId="77777777" w:rsidTr="00715FAB">
        <w:tc>
          <w:tcPr>
            <w:tcW w:w="2262" w:type="pct"/>
            <w:gridSpan w:val="2"/>
          </w:tcPr>
          <w:p w14:paraId="2956BF6A" w14:textId="77777777" w:rsidR="00781627" w:rsidRPr="00E10BEA" w:rsidRDefault="00781627" w:rsidP="00715FAB">
            <w:pPr>
              <w:spacing w:line="240" w:lineRule="auto"/>
              <w:ind w:right="-405"/>
              <w:jc w:val="both"/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2738" w:type="pct"/>
            <w:gridSpan w:val="7"/>
          </w:tcPr>
          <w:p w14:paraId="7FFA0126" w14:textId="77777777" w:rsidR="00781627" w:rsidRPr="00E10BEA" w:rsidRDefault="00781627" w:rsidP="00715FAB">
            <w:pPr>
              <w:spacing w:line="240" w:lineRule="auto"/>
              <w:ind w:left="-59" w:right="-108"/>
              <w:jc w:val="center"/>
              <w:rPr>
                <w:rFonts w:ascii="Angsana New" w:eastAsia="SimSun" w:hAnsi="Angsana New"/>
                <w:i/>
                <w:iCs/>
                <w:sz w:val="30"/>
                <w:szCs w:val="30"/>
                <w:cs/>
              </w:rPr>
            </w:pPr>
            <w:r w:rsidRPr="00E10BEA">
              <w:rPr>
                <w:rFonts w:ascii="Angsana New" w:eastAsia="SimSun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1627" w:rsidRPr="00E10BEA" w14:paraId="7692BAC1" w14:textId="77777777" w:rsidTr="00F92C46">
        <w:tc>
          <w:tcPr>
            <w:tcW w:w="2262" w:type="pct"/>
            <w:gridSpan w:val="2"/>
          </w:tcPr>
          <w:p w14:paraId="01EA2CE5" w14:textId="77777777" w:rsidR="00781627" w:rsidRPr="00E10BEA" w:rsidRDefault="00781627" w:rsidP="00715FAB">
            <w:pPr>
              <w:spacing w:line="240" w:lineRule="auto"/>
              <w:ind w:right="-405"/>
              <w:jc w:val="both"/>
              <w:rPr>
                <w:rFonts w:ascii="Angsana New" w:eastAsia="SimSun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10BEA">
              <w:rPr>
                <w:rFonts w:ascii="Angsana New" w:eastAsia="SimSun" w:hAnsi="Angsana New"/>
                <w:b/>
                <w:bCs/>
                <w:i/>
                <w:iCs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2738" w:type="pct"/>
            <w:gridSpan w:val="7"/>
          </w:tcPr>
          <w:p w14:paraId="0FC8FE7F" w14:textId="77777777" w:rsidR="00781627" w:rsidRPr="00E10BEA" w:rsidRDefault="00781627" w:rsidP="00715FAB">
            <w:pPr>
              <w:spacing w:line="240" w:lineRule="auto"/>
              <w:ind w:left="-59" w:right="-108"/>
              <w:jc w:val="center"/>
              <w:rPr>
                <w:rFonts w:ascii="Angsana New" w:eastAsia="SimSun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781627" w:rsidRPr="00E10BEA" w14:paraId="5DE741A2" w14:textId="77777777" w:rsidTr="00F92C46">
        <w:tc>
          <w:tcPr>
            <w:tcW w:w="2262" w:type="pct"/>
            <w:gridSpan w:val="2"/>
          </w:tcPr>
          <w:p w14:paraId="78BF6A4E" w14:textId="77777777" w:rsidR="00781627" w:rsidRPr="006A1198" w:rsidRDefault="00781627" w:rsidP="00715FAB">
            <w:pPr>
              <w:spacing w:line="240" w:lineRule="auto"/>
              <w:ind w:right="-106"/>
              <w:jc w:val="both"/>
              <w:rPr>
                <w:rFonts w:ascii="Angsana New" w:eastAsia="SimSun" w:hAnsi="Angsana New"/>
                <w:spacing w:val="-10"/>
                <w:sz w:val="30"/>
                <w:szCs w:val="30"/>
                <w:cs/>
              </w:rPr>
            </w:pPr>
            <w:r w:rsidRPr="006A1198">
              <w:rPr>
                <w:rFonts w:ascii="Angsana New" w:eastAsia="SimSun" w:hAnsi="Angsana New" w:hint="cs"/>
                <w:spacing w:val="-10"/>
                <w:sz w:val="30"/>
                <w:szCs w:val="30"/>
                <w:cs/>
              </w:rPr>
              <w:t>ลูกหนี้การค้า</w:t>
            </w:r>
            <w:r w:rsidRPr="006A1198">
              <w:rPr>
                <w:rFonts w:ascii="Angsana New" w:eastAsia="SimSun" w:hAnsi="Angsana New"/>
                <w:spacing w:val="-10"/>
                <w:sz w:val="30"/>
                <w:szCs w:val="30"/>
                <w:cs/>
              </w:rPr>
              <w:t>และ</w:t>
            </w:r>
            <w:r w:rsidRPr="006A1198">
              <w:rPr>
                <w:rFonts w:ascii="Angsana New" w:eastAsia="SimSun" w:hAnsi="Angsana New" w:hint="cs"/>
                <w:spacing w:val="-10"/>
                <w:sz w:val="30"/>
                <w:szCs w:val="30"/>
                <w:cs/>
              </w:rPr>
              <w:t>ลูกหนี้</w:t>
            </w:r>
            <w:r w:rsidRPr="006A1198">
              <w:rPr>
                <w:rFonts w:ascii="Angsana New" w:eastAsia="SimSun" w:hAnsi="Angsana New"/>
                <w:spacing w:val="-10"/>
                <w:sz w:val="30"/>
                <w:szCs w:val="30"/>
                <w:cs/>
              </w:rPr>
              <w:t>อื่น</w:t>
            </w:r>
          </w:p>
        </w:tc>
        <w:tc>
          <w:tcPr>
            <w:tcW w:w="860" w:type="pct"/>
          </w:tcPr>
          <w:p w14:paraId="625E395B" w14:textId="77777777" w:rsidR="00781627" w:rsidRPr="00E10BEA" w:rsidRDefault="00781627" w:rsidP="00715F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168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  <w:r w:rsidRPr="00E10BEA">
              <w:rPr>
                <w:rFonts w:ascii="Angsana New" w:eastAsia="SimSun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53CB3E2F" w14:textId="77777777" w:rsidR="00781627" w:rsidRPr="00E10BEA" w:rsidRDefault="00781627" w:rsidP="00715FAB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1" w:type="pct"/>
            <w:gridSpan w:val="2"/>
          </w:tcPr>
          <w:p w14:paraId="371D8105" w14:textId="77777777" w:rsidR="00781627" w:rsidRPr="00E10BEA" w:rsidRDefault="00781627" w:rsidP="00715F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168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  <w:r w:rsidRPr="00E10BEA">
              <w:rPr>
                <w:rFonts w:ascii="Angsana New" w:eastAsia="SimSun" w:hAnsi="Angsana New"/>
                <w:sz w:val="30"/>
                <w:szCs w:val="30"/>
              </w:rPr>
              <w:t>12,240</w:t>
            </w:r>
          </w:p>
        </w:tc>
        <w:tc>
          <w:tcPr>
            <w:tcW w:w="133" w:type="pct"/>
          </w:tcPr>
          <w:p w14:paraId="01EB5E88" w14:textId="77777777" w:rsidR="00781627" w:rsidRPr="00E10BEA" w:rsidRDefault="00781627" w:rsidP="00715FAB">
            <w:pPr>
              <w:tabs>
                <w:tab w:val="clear" w:pos="907"/>
                <w:tab w:val="decimal" w:pos="926"/>
              </w:tabs>
              <w:spacing w:line="240" w:lineRule="auto"/>
              <w:ind w:right="-111"/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884" w:type="pct"/>
            <w:gridSpan w:val="2"/>
          </w:tcPr>
          <w:p w14:paraId="3D964659" w14:textId="77777777" w:rsidR="00781627" w:rsidRPr="00E10BEA" w:rsidRDefault="00781627" w:rsidP="0071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right="438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  <w:r w:rsidRPr="00E10BEA">
              <w:rPr>
                <w:rFonts w:ascii="Angsana New" w:eastAsia="SimSun" w:hAnsi="Angsana New"/>
                <w:sz w:val="30"/>
                <w:szCs w:val="30"/>
              </w:rPr>
              <w:t>12,240</w:t>
            </w:r>
          </w:p>
        </w:tc>
      </w:tr>
      <w:tr w:rsidR="00781627" w:rsidRPr="00E10BEA" w14:paraId="548A17B3" w14:textId="77777777" w:rsidTr="00F92C46">
        <w:tc>
          <w:tcPr>
            <w:tcW w:w="2262" w:type="pct"/>
            <w:gridSpan w:val="2"/>
          </w:tcPr>
          <w:p w14:paraId="5AF50298" w14:textId="77777777" w:rsidR="00781627" w:rsidRPr="006A1198" w:rsidRDefault="00781627" w:rsidP="00715FAB">
            <w:pPr>
              <w:spacing w:line="240" w:lineRule="auto"/>
              <w:ind w:right="-405"/>
              <w:jc w:val="both"/>
              <w:rPr>
                <w:rFonts w:ascii="Angsana New" w:eastAsia="SimSun" w:hAnsi="Angsana New"/>
                <w:spacing w:val="-6"/>
                <w:sz w:val="30"/>
                <w:szCs w:val="30"/>
                <w:cs/>
              </w:rPr>
            </w:pPr>
            <w:r w:rsidRPr="006A1198">
              <w:rPr>
                <w:rFonts w:ascii="Angsana New" w:eastAsia="SimSun" w:hAnsi="Angsana New"/>
                <w:spacing w:val="-6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860" w:type="pct"/>
          </w:tcPr>
          <w:p w14:paraId="04715957" w14:textId="1903336E" w:rsidR="00781627" w:rsidRPr="00E10BEA" w:rsidRDefault="00781627" w:rsidP="00715F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168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  <w:r w:rsidRPr="00E10BEA">
              <w:rPr>
                <w:rFonts w:ascii="Angsana New" w:eastAsia="SimSun" w:hAnsi="Angsana New"/>
                <w:sz w:val="30"/>
                <w:szCs w:val="30"/>
              </w:rPr>
              <w:t>15,79</w:t>
            </w:r>
            <w:r w:rsidR="00F44396">
              <w:rPr>
                <w:rFonts w:ascii="Angsana New" w:eastAsia="SimSun" w:hAnsi="Angsana New"/>
                <w:sz w:val="30"/>
                <w:szCs w:val="30"/>
              </w:rPr>
              <w:t>1</w:t>
            </w:r>
          </w:p>
        </w:tc>
        <w:tc>
          <w:tcPr>
            <w:tcW w:w="140" w:type="pct"/>
          </w:tcPr>
          <w:p w14:paraId="0B7D0319" w14:textId="77777777" w:rsidR="00781627" w:rsidRPr="00E10BEA" w:rsidRDefault="00781627" w:rsidP="00715FAB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1" w:type="pct"/>
            <w:gridSpan w:val="2"/>
          </w:tcPr>
          <w:p w14:paraId="55EC9B2A" w14:textId="77777777" w:rsidR="00781627" w:rsidRPr="00E10BEA" w:rsidRDefault="00781627" w:rsidP="00715FAB">
            <w:pPr>
              <w:tabs>
                <w:tab w:val="clear" w:pos="907"/>
              </w:tabs>
              <w:spacing w:line="240" w:lineRule="auto"/>
              <w:ind w:right="78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  <w:r w:rsidRPr="00E10BEA">
              <w:rPr>
                <w:rFonts w:ascii="Angsana New" w:eastAsia="SimSun" w:hAnsi="Angsana New"/>
                <w:sz w:val="30"/>
                <w:szCs w:val="30"/>
              </w:rPr>
              <w:t>(12,240)</w:t>
            </w:r>
          </w:p>
        </w:tc>
        <w:tc>
          <w:tcPr>
            <w:tcW w:w="133" w:type="pct"/>
          </w:tcPr>
          <w:p w14:paraId="7109863A" w14:textId="77777777" w:rsidR="00781627" w:rsidRPr="00E10BEA" w:rsidRDefault="00781627" w:rsidP="00715FAB">
            <w:pPr>
              <w:tabs>
                <w:tab w:val="clear" w:pos="907"/>
                <w:tab w:val="decimal" w:pos="926"/>
              </w:tabs>
              <w:spacing w:line="240" w:lineRule="auto"/>
              <w:ind w:right="-111"/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884" w:type="pct"/>
            <w:gridSpan w:val="2"/>
          </w:tcPr>
          <w:p w14:paraId="156F5576" w14:textId="2AD8C75F" w:rsidR="00781627" w:rsidRPr="00E10BEA" w:rsidRDefault="00781627" w:rsidP="00715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right="438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  <w:r w:rsidRPr="00E10BEA">
              <w:rPr>
                <w:rFonts w:ascii="Angsana New" w:eastAsia="SimSun" w:hAnsi="Angsana New"/>
                <w:sz w:val="30"/>
                <w:szCs w:val="30"/>
              </w:rPr>
              <w:t>3,55</w:t>
            </w:r>
            <w:r w:rsidR="00BE7D43">
              <w:rPr>
                <w:rFonts w:ascii="Angsana New" w:eastAsia="SimSun" w:hAnsi="Angsana New"/>
                <w:sz w:val="30"/>
                <w:szCs w:val="30"/>
              </w:rPr>
              <w:t>1</w:t>
            </w:r>
          </w:p>
        </w:tc>
      </w:tr>
      <w:tr w:rsidR="00781627" w:rsidRPr="00E10BEA" w14:paraId="7A442BB0" w14:textId="77777777" w:rsidTr="00F92C46">
        <w:tc>
          <w:tcPr>
            <w:tcW w:w="2262" w:type="pct"/>
            <w:gridSpan w:val="2"/>
          </w:tcPr>
          <w:p w14:paraId="68CED928" w14:textId="77777777" w:rsidR="00781627" w:rsidRPr="006A1198" w:rsidRDefault="00781627" w:rsidP="00715FAB">
            <w:pPr>
              <w:spacing w:line="240" w:lineRule="auto"/>
              <w:ind w:right="-105"/>
              <w:jc w:val="both"/>
              <w:rPr>
                <w:rFonts w:ascii="Angsana New" w:eastAsia="SimSun" w:hAnsi="Angsana New"/>
                <w:spacing w:val="-6"/>
                <w:sz w:val="30"/>
                <w:szCs w:val="30"/>
                <w:cs/>
              </w:rPr>
            </w:pPr>
            <w:r w:rsidRPr="006A1198">
              <w:rPr>
                <w:rFonts w:ascii="Angsana New" w:eastAsia="SimSun" w:hAnsi="Angsana New" w:hint="cs"/>
                <w:spacing w:val="-6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860" w:type="pct"/>
          </w:tcPr>
          <w:p w14:paraId="626DBD8E" w14:textId="77777777" w:rsidR="00781627" w:rsidRPr="00E10BEA" w:rsidRDefault="00781627" w:rsidP="00715F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168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  <w:r w:rsidRPr="00E10BEA">
              <w:rPr>
                <w:rFonts w:ascii="Angsana New" w:eastAsia="SimSun" w:hAnsi="Angsana New"/>
                <w:sz w:val="30"/>
                <w:szCs w:val="30"/>
              </w:rPr>
              <w:t>41,761</w:t>
            </w:r>
          </w:p>
        </w:tc>
        <w:tc>
          <w:tcPr>
            <w:tcW w:w="140" w:type="pct"/>
          </w:tcPr>
          <w:p w14:paraId="270DCB40" w14:textId="77777777" w:rsidR="00781627" w:rsidRPr="00E10BEA" w:rsidRDefault="00781627" w:rsidP="00715FAB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1" w:type="pct"/>
            <w:gridSpan w:val="2"/>
          </w:tcPr>
          <w:p w14:paraId="573B27D9" w14:textId="77777777" w:rsidR="00781627" w:rsidRPr="00E10BEA" w:rsidRDefault="00781627" w:rsidP="00715F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168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  <w:r w:rsidRPr="00E10BEA">
              <w:rPr>
                <w:rFonts w:ascii="Angsana New" w:eastAsia="SimSun" w:hAnsi="Angsana New"/>
                <w:sz w:val="30"/>
                <w:szCs w:val="30"/>
              </w:rPr>
              <w:t>116,971</w:t>
            </w:r>
          </w:p>
        </w:tc>
        <w:tc>
          <w:tcPr>
            <w:tcW w:w="133" w:type="pct"/>
          </w:tcPr>
          <w:p w14:paraId="13748242" w14:textId="77777777" w:rsidR="00781627" w:rsidRPr="00E10BEA" w:rsidRDefault="00781627" w:rsidP="00715FAB">
            <w:pPr>
              <w:tabs>
                <w:tab w:val="clear" w:pos="907"/>
                <w:tab w:val="decimal" w:pos="926"/>
              </w:tabs>
              <w:spacing w:line="240" w:lineRule="auto"/>
              <w:ind w:right="-111"/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884" w:type="pct"/>
            <w:gridSpan w:val="2"/>
          </w:tcPr>
          <w:p w14:paraId="77B5C9F5" w14:textId="77777777" w:rsidR="00781627" w:rsidRPr="00E10BEA" w:rsidRDefault="00781627" w:rsidP="00715F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38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  <w:r w:rsidRPr="00E10BEA">
              <w:rPr>
                <w:rFonts w:ascii="Angsana New" w:eastAsia="SimSun" w:hAnsi="Angsana New"/>
                <w:sz w:val="30"/>
                <w:szCs w:val="30"/>
              </w:rPr>
              <w:t>158,732</w:t>
            </w:r>
          </w:p>
        </w:tc>
      </w:tr>
      <w:tr w:rsidR="00781627" w:rsidRPr="00E10BEA" w14:paraId="1BF9CDD9" w14:textId="77777777" w:rsidTr="00F92C46">
        <w:tc>
          <w:tcPr>
            <w:tcW w:w="2262" w:type="pct"/>
            <w:gridSpan w:val="2"/>
          </w:tcPr>
          <w:p w14:paraId="0543480A" w14:textId="77777777" w:rsidR="00781627" w:rsidRPr="006A1198" w:rsidRDefault="00781627" w:rsidP="00715FAB">
            <w:pPr>
              <w:spacing w:line="240" w:lineRule="auto"/>
              <w:jc w:val="both"/>
              <w:rPr>
                <w:rFonts w:ascii="Angsana New" w:eastAsia="SimSun" w:hAnsi="Angsana New"/>
                <w:spacing w:val="-6"/>
                <w:sz w:val="30"/>
                <w:szCs w:val="30"/>
                <w:cs/>
              </w:rPr>
            </w:pPr>
            <w:r w:rsidRPr="006A1198">
              <w:rPr>
                <w:rFonts w:ascii="Angsana New" w:eastAsia="SimSun" w:hAnsi="Angsana New"/>
                <w:spacing w:val="-6"/>
                <w:sz w:val="30"/>
                <w:szCs w:val="30"/>
                <w:cs/>
              </w:rPr>
              <w:t>ภาษีมูลค่าเพิ่มค้างจ่าย</w:t>
            </w:r>
          </w:p>
        </w:tc>
        <w:tc>
          <w:tcPr>
            <w:tcW w:w="860" w:type="pct"/>
          </w:tcPr>
          <w:p w14:paraId="012F5E56" w14:textId="77777777" w:rsidR="00781627" w:rsidRPr="00E10BEA" w:rsidRDefault="00781627" w:rsidP="00715F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168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  <w:r w:rsidRPr="00E10BEA">
              <w:rPr>
                <w:rFonts w:ascii="Angsana New" w:eastAsia="SimSun" w:hAnsi="Angsana New"/>
                <w:sz w:val="30"/>
                <w:szCs w:val="30"/>
              </w:rPr>
              <w:t>12,490</w:t>
            </w:r>
          </w:p>
        </w:tc>
        <w:tc>
          <w:tcPr>
            <w:tcW w:w="140" w:type="pct"/>
          </w:tcPr>
          <w:p w14:paraId="1142AD49" w14:textId="77777777" w:rsidR="00781627" w:rsidRPr="00E10BEA" w:rsidRDefault="00781627" w:rsidP="00715FAB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1" w:type="pct"/>
            <w:gridSpan w:val="2"/>
          </w:tcPr>
          <w:p w14:paraId="45FE8B28" w14:textId="77777777" w:rsidR="00781627" w:rsidRPr="00E10BEA" w:rsidRDefault="00781627" w:rsidP="00715F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168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  <w:r w:rsidRPr="00E10BEA">
              <w:rPr>
                <w:rFonts w:ascii="Angsana New" w:eastAsia="SimSun" w:hAnsi="Angsana New"/>
                <w:sz w:val="30"/>
                <w:szCs w:val="30"/>
              </w:rPr>
              <w:t>(12,490)</w:t>
            </w:r>
          </w:p>
        </w:tc>
        <w:tc>
          <w:tcPr>
            <w:tcW w:w="133" w:type="pct"/>
          </w:tcPr>
          <w:p w14:paraId="512D675E" w14:textId="77777777" w:rsidR="00781627" w:rsidRPr="00E10BEA" w:rsidRDefault="00781627" w:rsidP="00715FAB">
            <w:pPr>
              <w:tabs>
                <w:tab w:val="clear" w:pos="907"/>
                <w:tab w:val="decimal" w:pos="926"/>
              </w:tabs>
              <w:spacing w:line="240" w:lineRule="auto"/>
              <w:ind w:right="-111"/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884" w:type="pct"/>
            <w:gridSpan w:val="2"/>
          </w:tcPr>
          <w:p w14:paraId="55E35D9C" w14:textId="77777777" w:rsidR="00781627" w:rsidRPr="00E10BEA" w:rsidRDefault="00781627" w:rsidP="00715F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697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  <w:r w:rsidRPr="00E10BEA">
              <w:rPr>
                <w:rFonts w:ascii="Angsana New" w:eastAsia="SimSun" w:hAnsi="Angsana New"/>
                <w:sz w:val="30"/>
                <w:szCs w:val="30"/>
              </w:rPr>
              <w:t>-</w:t>
            </w:r>
          </w:p>
        </w:tc>
      </w:tr>
      <w:tr w:rsidR="00781627" w:rsidRPr="00E10BEA" w14:paraId="1F249551" w14:textId="77777777" w:rsidTr="00F92C46">
        <w:tc>
          <w:tcPr>
            <w:tcW w:w="2262" w:type="pct"/>
            <w:gridSpan w:val="2"/>
          </w:tcPr>
          <w:p w14:paraId="06E740B2" w14:textId="77777777" w:rsidR="00781627" w:rsidRPr="006A1198" w:rsidRDefault="00781627" w:rsidP="00715FAB">
            <w:pPr>
              <w:spacing w:line="240" w:lineRule="auto"/>
              <w:ind w:left="246" w:right="-405" w:hanging="246"/>
              <w:jc w:val="both"/>
              <w:rPr>
                <w:rFonts w:ascii="Angsana New" w:eastAsia="SimSun" w:hAnsi="Angsana New"/>
                <w:spacing w:val="-6"/>
                <w:sz w:val="30"/>
                <w:szCs w:val="30"/>
                <w:cs/>
              </w:rPr>
            </w:pPr>
            <w:r w:rsidRPr="006A1198">
              <w:rPr>
                <w:rFonts w:ascii="Angsana New" w:eastAsia="SimSun" w:hAnsi="Angsana New"/>
                <w:spacing w:val="-6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860" w:type="pct"/>
          </w:tcPr>
          <w:p w14:paraId="70A9A1A3" w14:textId="77777777" w:rsidR="00781627" w:rsidRPr="00E10BEA" w:rsidRDefault="00781627" w:rsidP="00715F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168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  <w:r w:rsidRPr="00E10BEA">
              <w:rPr>
                <w:rFonts w:ascii="Angsana New" w:eastAsia="SimSun" w:hAnsi="Angsana New"/>
                <w:sz w:val="30"/>
                <w:szCs w:val="30"/>
              </w:rPr>
              <w:t>105,78</w:t>
            </w:r>
            <w:r>
              <w:rPr>
                <w:rFonts w:ascii="Angsana New" w:eastAsia="SimSun" w:hAnsi="Angsana New"/>
                <w:sz w:val="30"/>
                <w:szCs w:val="30"/>
              </w:rPr>
              <w:t>8</w:t>
            </w:r>
          </w:p>
        </w:tc>
        <w:tc>
          <w:tcPr>
            <w:tcW w:w="140" w:type="pct"/>
          </w:tcPr>
          <w:p w14:paraId="36AAD42A" w14:textId="77777777" w:rsidR="00781627" w:rsidRPr="00E10BEA" w:rsidRDefault="00781627" w:rsidP="00715FAB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1" w:type="pct"/>
            <w:gridSpan w:val="2"/>
            <w:tcBorders>
              <w:bottom w:val="single" w:sz="4" w:space="0" w:color="auto"/>
            </w:tcBorders>
          </w:tcPr>
          <w:p w14:paraId="529A231A" w14:textId="77777777" w:rsidR="00781627" w:rsidRPr="00E10BEA" w:rsidRDefault="00781627" w:rsidP="00715F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  <w:r w:rsidRPr="00E10BEA">
              <w:rPr>
                <w:rFonts w:ascii="Angsana New" w:eastAsia="SimSun" w:hAnsi="Angsana New"/>
                <w:sz w:val="30"/>
                <w:szCs w:val="30"/>
              </w:rPr>
              <w:t>(104,481)</w:t>
            </w:r>
          </w:p>
        </w:tc>
        <w:tc>
          <w:tcPr>
            <w:tcW w:w="133" w:type="pct"/>
          </w:tcPr>
          <w:p w14:paraId="7E418019" w14:textId="77777777" w:rsidR="00781627" w:rsidRPr="00E10BEA" w:rsidRDefault="00781627" w:rsidP="00715FAB">
            <w:pPr>
              <w:tabs>
                <w:tab w:val="clear" w:pos="907"/>
                <w:tab w:val="decimal" w:pos="926"/>
              </w:tabs>
              <w:spacing w:line="240" w:lineRule="auto"/>
              <w:ind w:right="-111"/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884" w:type="pct"/>
            <w:gridSpan w:val="2"/>
          </w:tcPr>
          <w:p w14:paraId="31DC2F40" w14:textId="77777777" w:rsidR="00781627" w:rsidRPr="00E10BEA" w:rsidRDefault="00781627" w:rsidP="00715F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38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  <w:r w:rsidRPr="00E10BEA">
              <w:rPr>
                <w:rFonts w:ascii="Angsana New" w:eastAsia="SimSun" w:hAnsi="Angsana New"/>
                <w:sz w:val="30"/>
                <w:szCs w:val="30"/>
              </w:rPr>
              <w:t>1,30</w:t>
            </w:r>
            <w:r>
              <w:rPr>
                <w:rFonts w:ascii="Angsana New" w:eastAsia="SimSun" w:hAnsi="Angsana New"/>
                <w:sz w:val="30"/>
                <w:szCs w:val="30"/>
              </w:rPr>
              <w:t>7</w:t>
            </w:r>
          </w:p>
        </w:tc>
      </w:tr>
      <w:tr w:rsidR="00962FFD" w:rsidRPr="00E10BEA" w14:paraId="295CD754" w14:textId="77777777" w:rsidTr="00F92C46">
        <w:tc>
          <w:tcPr>
            <w:tcW w:w="2262" w:type="pct"/>
            <w:gridSpan w:val="2"/>
          </w:tcPr>
          <w:p w14:paraId="588077CA" w14:textId="77777777" w:rsidR="00962FFD" w:rsidRPr="006A1198" w:rsidRDefault="00962FFD" w:rsidP="00715FAB">
            <w:pPr>
              <w:spacing w:line="240" w:lineRule="auto"/>
              <w:ind w:left="246" w:right="-405" w:hanging="246"/>
              <w:jc w:val="both"/>
              <w:rPr>
                <w:rFonts w:ascii="Angsana New" w:eastAsia="SimSun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860" w:type="pct"/>
          </w:tcPr>
          <w:p w14:paraId="53805666" w14:textId="77777777" w:rsidR="00962FFD" w:rsidRPr="00E10BEA" w:rsidRDefault="00962FFD" w:rsidP="00715F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168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7D7F74F9" w14:textId="77777777" w:rsidR="00962FFD" w:rsidRPr="00E10BEA" w:rsidRDefault="00962FFD" w:rsidP="00715FAB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DB76035" w14:textId="69499E89" w:rsidR="00962FFD" w:rsidRPr="00F92C46" w:rsidRDefault="00962FFD" w:rsidP="00F92C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57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</w:rPr>
            </w:pPr>
            <w:r w:rsidRPr="00F92C46">
              <w:rPr>
                <w:rFonts w:ascii="Angsana New" w:eastAsia="SimSun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1EF28C86" w14:textId="77777777" w:rsidR="00962FFD" w:rsidRPr="00E10BEA" w:rsidRDefault="00962FFD" w:rsidP="00715FAB">
            <w:pPr>
              <w:tabs>
                <w:tab w:val="clear" w:pos="907"/>
                <w:tab w:val="decimal" w:pos="926"/>
              </w:tabs>
              <w:spacing w:line="240" w:lineRule="auto"/>
              <w:ind w:right="-111"/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884" w:type="pct"/>
            <w:gridSpan w:val="2"/>
          </w:tcPr>
          <w:p w14:paraId="5A05BE27" w14:textId="77777777" w:rsidR="00962FFD" w:rsidRPr="00E10BEA" w:rsidRDefault="00962FFD" w:rsidP="00715F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38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</w:p>
        </w:tc>
      </w:tr>
      <w:tr w:rsidR="000B41FF" w:rsidRPr="00F024ED" w14:paraId="0551F3E0" w14:textId="77777777" w:rsidTr="00715FAB">
        <w:tc>
          <w:tcPr>
            <w:tcW w:w="2257" w:type="pct"/>
          </w:tcPr>
          <w:p w14:paraId="5B65922C" w14:textId="77777777" w:rsidR="000B41FF" w:rsidRPr="00F92C46" w:rsidRDefault="000B41FF" w:rsidP="00715FAB">
            <w:pPr>
              <w:spacing w:line="240" w:lineRule="auto"/>
              <w:ind w:right="-108"/>
              <w:rPr>
                <w:rFonts w:ascii="Angsana New" w:eastAsia="SimSun" w:hAnsi="Angsana New"/>
                <w:sz w:val="30"/>
                <w:szCs w:val="30"/>
                <w:cs/>
              </w:rPr>
            </w:pPr>
          </w:p>
        </w:tc>
        <w:tc>
          <w:tcPr>
            <w:tcW w:w="2743" w:type="pct"/>
            <w:gridSpan w:val="8"/>
          </w:tcPr>
          <w:p w14:paraId="62A594FF" w14:textId="77777777" w:rsidR="000B41FF" w:rsidRPr="00724F72" w:rsidRDefault="000B41FF" w:rsidP="00715FAB">
            <w:pPr>
              <w:spacing w:line="240" w:lineRule="auto"/>
              <w:ind w:right="-108"/>
              <w:jc w:val="center"/>
              <w:rPr>
                <w:rFonts w:ascii="Angsana New" w:eastAsia="SimSun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781627" w:rsidRPr="00F024ED" w14:paraId="14BBC505" w14:textId="77777777" w:rsidTr="00715FAB">
        <w:tc>
          <w:tcPr>
            <w:tcW w:w="2257" w:type="pct"/>
          </w:tcPr>
          <w:p w14:paraId="6F9C39B3" w14:textId="77777777" w:rsidR="00781627" w:rsidRPr="00F024ED" w:rsidRDefault="00781627" w:rsidP="00715FAB">
            <w:pPr>
              <w:spacing w:line="240" w:lineRule="auto"/>
              <w:ind w:right="-108"/>
              <w:rPr>
                <w:rFonts w:ascii="Angsana New" w:eastAsia="SimSun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eastAsia="SimSun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eastAsia="SimSun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eastAsia="SimSun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eastAsia="SimSun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2743" w:type="pct"/>
            <w:gridSpan w:val="8"/>
          </w:tcPr>
          <w:p w14:paraId="575E6D1B" w14:textId="77777777" w:rsidR="00781627" w:rsidRPr="00724F72" w:rsidRDefault="00781627" w:rsidP="00715FAB">
            <w:pPr>
              <w:spacing w:line="240" w:lineRule="auto"/>
              <w:ind w:right="-108"/>
              <w:jc w:val="center"/>
              <w:rPr>
                <w:rFonts w:ascii="Angsana New" w:eastAsia="SimSun" w:hAnsi="Angsana New"/>
                <w:b/>
                <w:bCs/>
                <w:sz w:val="30"/>
                <w:szCs w:val="30"/>
                <w:cs/>
              </w:rPr>
            </w:pPr>
            <w:r w:rsidRPr="00724F72">
              <w:rPr>
                <w:rFonts w:ascii="Angsana New" w:eastAsia="SimSun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1627" w:rsidRPr="00F024ED" w14:paraId="7CA5F3A3" w14:textId="77777777" w:rsidTr="00715FAB">
        <w:tc>
          <w:tcPr>
            <w:tcW w:w="2257" w:type="pct"/>
          </w:tcPr>
          <w:p w14:paraId="151735A7" w14:textId="77777777" w:rsidR="00781627" w:rsidRPr="00F024ED" w:rsidRDefault="00781627" w:rsidP="00715FAB">
            <w:pPr>
              <w:spacing w:line="240" w:lineRule="auto"/>
              <w:jc w:val="both"/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862" w:type="pct"/>
            <w:gridSpan w:val="2"/>
          </w:tcPr>
          <w:p w14:paraId="3671FD3E" w14:textId="77777777" w:rsidR="00781627" w:rsidRPr="006A1198" w:rsidRDefault="00781627" w:rsidP="00715FAB">
            <w:pPr>
              <w:spacing w:line="240" w:lineRule="auto"/>
              <w:ind w:right="-108" w:hanging="111"/>
              <w:jc w:val="center"/>
              <w:rPr>
                <w:rFonts w:ascii="Angsana New" w:eastAsia="SimSun" w:hAnsi="Angsana New"/>
                <w:spacing w:val="-6"/>
                <w:sz w:val="30"/>
                <w:szCs w:val="30"/>
              </w:rPr>
            </w:pPr>
            <w:r w:rsidRPr="006A1198">
              <w:rPr>
                <w:rFonts w:ascii="Angsana New" w:eastAsia="SimSun" w:hAnsi="Angsana New"/>
                <w:spacing w:val="-6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150" w:type="pct"/>
            <w:gridSpan w:val="2"/>
          </w:tcPr>
          <w:p w14:paraId="4E0D087E" w14:textId="77777777" w:rsidR="00781627" w:rsidRPr="006A1198" w:rsidRDefault="00781627" w:rsidP="00715FAB">
            <w:pPr>
              <w:spacing w:line="240" w:lineRule="auto"/>
              <w:ind w:hanging="111"/>
              <w:jc w:val="center"/>
              <w:rPr>
                <w:rFonts w:ascii="Angsana New" w:eastAsia="SimSun" w:hAnsi="Angsana New"/>
                <w:spacing w:val="-6"/>
                <w:sz w:val="30"/>
                <w:szCs w:val="30"/>
              </w:rPr>
            </w:pPr>
          </w:p>
        </w:tc>
        <w:tc>
          <w:tcPr>
            <w:tcW w:w="713" w:type="pct"/>
            <w:vAlign w:val="bottom"/>
          </w:tcPr>
          <w:p w14:paraId="650BA2DC" w14:textId="77777777" w:rsidR="00781627" w:rsidRPr="006A1198" w:rsidRDefault="00781627" w:rsidP="00715FAB">
            <w:pPr>
              <w:spacing w:line="240" w:lineRule="auto"/>
              <w:ind w:left="-59" w:right="-108" w:hanging="111"/>
              <w:jc w:val="center"/>
              <w:rPr>
                <w:rFonts w:ascii="Angsana New" w:eastAsia="SimSun" w:hAnsi="Angsana New"/>
                <w:spacing w:val="-6"/>
                <w:sz w:val="30"/>
                <w:szCs w:val="30"/>
              </w:rPr>
            </w:pPr>
            <w:r w:rsidRPr="006A1198">
              <w:rPr>
                <w:rFonts w:ascii="Angsana New" w:eastAsia="SimSun" w:hAnsi="Angsana New"/>
                <w:spacing w:val="-6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39" w:type="pct"/>
            <w:gridSpan w:val="2"/>
            <w:vAlign w:val="bottom"/>
          </w:tcPr>
          <w:p w14:paraId="0A73D101" w14:textId="77777777" w:rsidR="00781627" w:rsidRPr="006A1198" w:rsidRDefault="00781627" w:rsidP="00715FAB">
            <w:pPr>
              <w:spacing w:line="240" w:lineRule="auto"/>
              <w:ind w:left="-59" w:right="-108" w:hanging="111"/>
              <w:jc w:val="center"/>
              <w:rPr>
                <w:rFonts w:ascii="Angsana New" w:eastAsia="SimSun" w:hAnsi="Angsana New"/>
                <w:spacing w:val="-6"/>
                <w:sz w:val="30"/>
                <w:szCs w:val="30"/>
              </w:rPr>
            </w:pPr>
          </w:p>
        </w:tc>
        <w:tc>
          <w:tcPr>
            <w:tcW w:w="879" w:type="pct"/>
            <w:vAlign w:val="bottom"/>
          </w:tcPr>
          <w:p w14:paraId="1825C93D" w14:textId="77777777" w:rsidR="00781627" w:rsidRPr="006A1198" w:rsidRDefault="00781627" w:rsidP="00715FAB">
            <w:pPr>
              <w:spacing w:line="240" w:lineRule="auto"/>
              <w:ind w:left="-59" w:right="-108" w:hanging="111"/>
              <w:jc w:val="center"/>
              <w:rPr>
                <w:rFonts w:ascii="Angsana New" w:eastAsia="SimSun" w:hAnsi="Angsana New"/>
                <w:spacing w:val="-6"/>
                <w:sz w:val="30"/>
                <w:szCs w:val="30"/>
              </w:rPr>
            </w:pPr>
            <w:r w:rsidRPr="006A1198">
              <w:rPr>
                <w:rFonts w:ascii="Angsana New" w:eastAsia="SimSun" w:hAnsi="Angsana New"/>
                <w:spacing w:val="-6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781627" w:rsidRPr="00F024ED" w14:paraId="3864B1AC" w14:textId="77777777" w:rsidTr="00715FAB">
        <w:tc>
          <w:tcPr>
            <w:tcW w:w="2257" w:type="pct"/>
          </w:tcPr>
          <w:p w14:paraId="0580A330" w14:textId="6C5D8C26" w:rsidR="00781627" w:rsidRPr="00F024ED" w:rsidRDefault="00781627" w:rsidP="00715FAB">
            <w:pPr>
              <w:spacing w:line="240" w:lineRule="auto"/>
              <w:ind w:right="-405"/>
              <w:jc w:val="both"/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2743" w:type="pct"/>
            <w:gridSpan w:val="8"/>
          </w:tcPr>
          <w:p w14:paraId="33011C5D" w14:textId="77777777" w:rsidR="00781627" w:rsidRPr="00F024ED" w:rsidRDefault="00781627" w:rsidP="00715FAB">
            <w:pPr>
              <w:spacing w:line="240" w:lineRule="auto"/>
              <w:ind w:left="-59" w:right="-108"/>
              <w:jc w:val="center"/>
              <w:rPr>
                <w:rFonts w:ascii="Angsana New" w:eastAsia="SimSun" w:hAnsi="Angsana New"/>
                <w:i/>
                <w:i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D3D30" w:rsidRPr="00F024ED" w14:paraId="61DAA5B8" w14:textId="77777777" w:rsidTr="00715FAB">
        <w:tc>
          <w:tcPr>
            <w:tcW w:w="2257" w:type="pct"/>
          </w:tcPr>
          <w:p w14:paraId="201B59D4" w14:textId="41FA3540" w:rsidR="004D3D30" w:rsidRPr="00F024ED" w:rsidRDefault="004D3D30" w:rsidP="004D3D30">
            <w:pPr>
              <w:spacing w:line="240" w:lineRule="auto"/>
              <w:ind w:right="-405"/>
              <w:jc w:val="both"/>
              <w:rPr>
                <w:rFonts w:ascii="Angsana New" w:eastAsia="SimSun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/>
                <w:b/>
                <w:bCs/>
                <w:i/>
                <w:iCs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2743" w:type="pct"/>
            <w:gridSpan w:val="8"/>
          </w:tcPr>
          <w:p w14:paraId="5451D163" w14:textId="77777777" w:rsidR="004D3D30" w:rsidRPr="00F024ED" w:rsidRDefault="004D3D30" w:rsidP="004D3D30">
            <w:pPr>
              <w:spacing w:line="240" w:lineRule="auto"/>
              <w:ind w:left="-59" w:right="-108"/>
              <w:jc w:val="center"/>
              <w:rPr>
                <w:rFonts w:ascii="Angsana New" w:eastAsia="SimSun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4D3D30" w:rsidRPr="00F024ED" w14:paraId="4D21A9AD" w14:textId="77777777" w:rsidTr="00715FAB">
        <w:tc>
          <w:tcPr>
            <w:tcW w:w="2257" w:type="pct"/>
          </w:tcPr>
          <w:p w14:paraId="2E8BB4F2" w14:textId="77777777" w:rsidR="004D3D30" w:rsidRPr="00F024ED" w:rsidRDefault="004D3D30" w:rsidP="004D3D30">
            <w:pPr>
              <w:spacing w:line="240" w:lineRule="auto"/>
              <w:ind w:right="-405"/>
              <w:jc w:val="both"/>
              <w:rPr>
                <w:rFonts w:ascii="Angsana New" w:eastAsia="SimSun" w:hAnsi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hint="cs"/>
                <w:sz w:val="30"/>
                <w:szCs w:val="30"/>
                <w:cs/>
              </w:rPr>
              <w:t>ลูกหนี้การค้า</w:t>
            </w:r>
            <w:r w:rsidRPr="00F024ED">
              <w:rPr>
                <w:rFonts w:ascii="Angsana New" w:eastAsia="SimSun" w:hAnsi="Angsana New"/>
                <w:sz w:val="30"/>
                <w:szCs w:val="30"/>
                <w:cs/>
              </w:rPr>
              <w:t>และ</w:t>
            </w:r>
            <w:r w:rsidRPr="00F024ED">
              <w:rPr>
                <w:rFonts w:ascii="Angsana New" w:eastAsia="SimSun" w:hAnsi="Angsana New" w:hint="cs"/>
                <w:sz w:val="30"/>
                <w:szCs w:val="30"/>
                <w:cs/>
              </w:rPr>
              <w:t>ลูกหนี้</w:t>
            </w:r>
            <w:r w:rsidRPr="00F024ED">
              <w:rPr>
                <w:rFonts w:ascii="Angsana New" w:eastAsia="SimSun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862" w:type="pct"/>
            <w:gridSpan w:val="2"/>
          </w:tcPr>
          <w:p w14:paraId="40A97863" w14:textId="77777777" w:rsidR="004D3D30" w:rsidRPr="00F024ED" w:rsidRDefault="004D3D30" w:rsidP="004D3D30">
            <w:pPr>
              <w:tabs>
                <w:tab w:val="left" w:pos="780"/>
              </w:tabs>
              <w:spacing w:line="240" w:lineRule="auto"/>
              <w:ind w:right="764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  <w:r>
              <w:rPr>
                <w:rFonts w:ascii="Angsana New" w:eastAsia="SimSun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407C4AF3" w14:textId="77777777" w:rsidR="004D3D30" w:rsidRPr="00F024ED" w:rsidRDefault="004D3D30" w:rsidP="004D3D30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2" w:type="pct"/>
            <w:gridSpan w:val="2"/>
          </w:tcPr>
          <w:p w14:paraId="7B543613" w14:textId="77777777" w:rsidR="004D3D30" w:rsidRPr="00F024ED" w:rsidRDefault="004D3D30" w:rsidP="004D3D3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169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  <w:r>
              <w:rPr>
                <w:rFonts w:ascii="Angsana New" w:eastAsia="SimSun" w:hAnsi="Angsana New"/>
                <w:sz w:val="30"/>
                <w:szCs w:val="30"/>
              </w:rPr>
              <w:t>11,848</w:t>
            </w:r>
          </w:p>
        </w:tc>
        <w:tc>
          <w:tcPr>
            <w:tcW w:w="132" w:type="pct"/>
          </w:tcPr>
          <w:p w14:paraId="68AB6306" w14:textId="77777777" w:rsidR="004D3D30" w:rsidRPr="00F024ED" w:rsidRDefault="004D3D30" w:rsidP="004D3D30">
            <w:pPr>
              <w:tabs>
                <w:tab w:val="clear" w:pos="907"/>
                <w:tab w:val="decimal" w:pos="926"/>
              </w:tabs>
              <w:spacing w:line="240" w:lineRule="auto"/>
              <w:ind w:right="-111"/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886" w:type="pct"/>
            <w:gridSpan w:val="2"/>
          </w:tcPr>
          <w:p w14:paraId="1202BB38" w14:textId="77777777" w:rsidR="004D3D30" w:rsidRPr="00F024ED" w:rsidRDefault="004D3D30" w:rsidP="004D3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right="438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  <w:r>
              <w:rPr>
                <w:rFonts w:ascii="Angsana New" w:eastAsia="SimSun" w:hAnsi="Angsana New"/>
                <w:sz w:val="30"/>
                <w:szCs w:val="30"/>
              </w:rPr>
              <w:t>11,848</w:t>
            </w:r>
          </w:p>
        </w:tc>
      </w:tr>
      <w:tr w:rsidR="004D3D30" w:rsidRPr="00F024ED" w14:paraId="6C8DA950" w14:textId="77777777" w:rsidTr="00715FAB">
        <w:tc>
          <w:tcPr>
            <w:tcW w:w="2257" w:type="pct"/>
          </w:tcPr>
          <w:p w14:paraId="40371AAD" w14:textId="77777777" w:rsidR="004D3D30" w:rsidRPr="00F024ED" w:rsidRDefault="004D3D30" w:rsidP="004D3D30">
            <w:pPr>
              <w:spacing w:line="240" w:lineRule="auto"/>
              <w:ind w:right="-405"/>
              <w:jc w:val="both"/>
              <w:rPr>
                <w:rFonts w:ascii="Angsana New" w:eastAsia="SimSun" w:hAnsi="Angsana New"/>
                <w:sz w:val="30"/>
                <w:szCs w:val="30"/>
                <w:cs/>
              </w:rPr>
            </w:pPr>
            <w:r w:rsidRPr="006161E5">
              <w:rPr>
                <w:rFonts w:ascii="Angsana New" w:eastAsia="SimSun" w:hAnsi="Angsana New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862" w:type="pct"/>
            <w:gridSpan w:val="2"/>
          </w:tcPr>
          <w:p w14:paraId="1D07420E" w14:textId="59655B21" w:rsidR="004D3D30" w:rsidRPr="00F024ED" w:rsidRDefault="004D3D30" w:rsidP="004D3D30">
            <w:pPr>
              <w:tabs>
                <w:tab w:val="clear" w:pos="680"/>
                <w:tab w:val="decimal" w:pos="672"/>
              </w:tabs>
              <w:spacing w:line="240" w:lineRule="auto"/>
              <w:ind w:right="438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  <w:r>
              <w:rPr>
                <w:rFonts w:ascii="Angsana New" w:eastAsia="SimSun" w:hAnsi="Angsana New"/>
                <w:sz w:val="30"/>
                <w:szCs w:val="30"/>
              </w:rPr>
              <w:t>15,063</w:t>
            </w:r>
          </w:p>
        </w:tc>
        <w:tc>
          <w:tcPr>
            <w:tcW w:w="141" w:type="pct"/>
          </w:tcPr>
          <w:p w14:paraId="3A7DD972" w14:textId="77777777" w:rsidR="004D3D30" w:rsidRPr="00F024ED" w:rsidRDefault="004D3D30" w:rsidP="004D3D30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2" w:type="pct"/>
            <w:gridSpan w:val="2"/>
          </w:tcPr>
          <w:p w14:paraId="090BB366" w14:textId="77777777" w:rsidR="004D3D30" w:rsidRPr="00F024ED" w:rsidRDefault="004D3D30" w:rsidP="004D3D30">
            <w:pPr>
              <w:tabs>
                <w:tab w:val="clear" w:pos="907"/>
              </w:tabs>
              <w:spacing w:line="240" w:lineRule="auto"/>
              <w:ind w:right="79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  <w:r>
              <w:rPr>
                <w:rFonts w:ascii="Angsana New" w:eastAsia="SimSun" w:hAnsi="Angsana New"/>
                <w:sz w:val="30"/>
                <w:szCs w:val="30"/>
              </w:rPr>
              <w:t>(11,848)</w:t>
            </w:r>
          </w:p>
        </w:tc>
        <w:tc>
          <w:tcPr>
            <w:tcW w:w="132" w:type="pct"/>
          </w:tcPr>
          <w:p w14:paraId="20EE0063" w14:textId="77777777" w:rsidR="004D3D30" w:rsidRPr="00F024ED" w:rsidRDefault="004D3D30" w:rsidP="004D3D30">
            <w:pPr>
              <w:tabs>
                <w:tab w:val="clear" w:pos="907"/>
                <w:tab w:val="decimal" w:pos="926"/>
              </w:tabs>
              <w:spacing w:line="240" w:lineRule="auto"/>
              <w:ind w:right="-111"/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886" w:type="pct"/>
            <w:gridSpan w:val="2"/>
          </w:tcPr>
          <w:p w14:paraId="65918F82" w14:textId="2065F61A" w:rsidR="004D3D30" w:rsidRPr="00F024ED" w:rsidRDefault="004D3D30" w:rsidP="004D3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right="438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  <w:r>
              <w:rPr>
                <w:rFonts w:ascii="Angsana New" w:eastAsia="SimSun" w:hAnsi="Angsana New"/>
                <w:sz w:val="30"/>
                <w:szCs w:val="30"/>
              </w:rPr>
              <w:t>3,215</w:t>
            </w:r>
          </w:p>
        </w:tc>
      </w:tr>
      <w:tr w:rsidR="004D3D30" w:rsidRPr="00F024ED" w14:paraId="3991CDD0" w14:textId="77777777" w:rsidTr="00715FAB">
        <w:tc>
          <w:tcPr>
            <w:tcW w:w="2257" w:type="pct"/>
          </w:tcPr>
          <w:p w14:paraId="040D6CEF" w14:textId="5DDCEE79" w:rsidR="004D3D30" w:rsidRPr="006161E5" w:rsidRDefault="004D3D30" w:rsidP="004D3D30">
            <w:pPr>
              <w:spacing w:line="240" w:lineRule="auto"/>
              <w:ind w:right="-405"/>
              <w:jc w:val="both"/>
              <w:rPr>
                <w:rFonts w:ascii="Angsana New" w:eastAsia="SimSun" w:hAnsi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862" w:type="pct"/>
            <w:gridSpan w:val="2"/>
          </w:tcPr>
          <w:p w14:paraId="1218C8B2" w14:textId="5E8330C3" w:rsidR="004D3D30" w:rsidRDefault="004D3D30" w:rsidP="004D3D30">
            <w:pPr>
              <w:tabs>
                <w:tab w:val="clear" w:pos="680"/>
                <w:tab w:val="decimal" w:pos="672"/>
              </w:tabs>
              <w:spacing w:line="240" w:lineRule="auto"/>
              <w:ind w:right="438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  <w:r>
              <w:rPr>
                <w:rFonts w:ascii="Angsana New" w:eastAsia="SimSun" w:hAnsi="Angsana New"/>
                <w:sz w:val="30"/>
                <w:szCs w:val="30"/>
              </w:rPr>
              <w:t>209,632</w:t>
            </w:r>
          </w:p>
        </w:tc>
        <w:tc>
          <w:tcPr>
            <w:tcW w:w="141" w:type="pct"/>
          </w:tcPr>
          <w:p w14:paraId="5BD80D29" w14:textId="77777777" w:rsidR="004D3D30" w:rsidRPr="00F024ED" w:rsidRDefault="004D3D30" w:rsidP="004D3D30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2" w:type="pct"/>
            <w:gridSpan w:val="2"/>
          </w:tcPr>
          <w:p w14:paraId="0A7DB617" w14:textId="7A407143" w:rsidR="004D3D30" w:rsidRDefault="004D3D30" w:rsidP="004D3D30">
            <w:pPr>
              <w:tabs>
                <w:tab w:val="clear" w:pos="907"/>
              </w:tabs>
              <w:spacing w:line="240" w:lineRule="auto"/>
              <w:ind w:right="79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  <w:r>
              <w:rPr>
                <w:rFonts w:ascii="Angsana New" w:eastAsia="SimSun" w:hAnsi="Angsana New"/>
                <w:sz w:val="30"/>
                <w:szCs w:val="30"/>
              </w:rPr>
              <w:t>(50,000)</w:t>
            </w:r>
          </w:p>
        </w:tc>
        <w:tc>
          <w:tcPr>
            <w:tcW w:w="132" w:type="pct"/>
          </w:tcPr>
          <w:p w14:paraId="13BF3BD1" w14:textId="77777777" w:rsidR="004D3D30" w:rsidRPr="00F024ED" w:rsidRDefault="004D3D30" w:rsidP="004D3D30">
            <w:pPr>
              <w:tabs>
                <w:tab w:val="clear" w:pos="907"/>
                <w:tab w:val="decimal" w:pos="926"/>
              </w:tabs>
              <w:spacing w:line="240" w:lineRule="auto"/>
              <w:ind w:right="-111"/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886" w:type="pct"/>
            <w:gridSpan w:val="2"/>
          </w:tcPr>
          <w:p w14:paraId="2A6681E4" w14:textId="28D98B67" w:rsidR="004D3D30" w:rsidRDefault="004D3D30" w:rsidP="004D3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right="438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  <w:r w:rsidRPr="00CF5034">
              <w:rPr>
                <w:rFonts w:ascii="Angsana New" w:eastAsia="SimSun" w:hAnsi="Angsana New"/>
                <w:sz w:val="30"/>
                <w:szCs w:val="30"/>
              </w:rPr>
              <w:t>159,632</w:t>
            </w:r>
          </w:p>
        </w:tc>
      </w:tr>
      <w:tr w:rsidR="004D3D30" w:rsidRPr="00F024ED" w14:paraId="4B1CC8A1" w14:textId="77777777" w:rsidTr="00715FAB">
        <w:tc>
          <w:tcPr>
            <w:tcW w:w="2257" w:type="pct"/>
          </w:tcPr>
          <w:p w14:paraId="4F25E1A8" w14:textId="59805E97" w:rsidR="004D3D30" w:rsidRPr="006161E5" w:rsidRDefault="004D3D30" w:rsidP="004D3D30">
            <w:pPr>
              <w:spacing w:line="240" w:lineRule="auto"/>
              <w:ind w:right="-405"/>
              <w:jc w:val="both"/>
              <w:rPr>
                <w:rFonts w:ascii="Angsana New" w:eastAsia="SimSun" w:hAnsi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862" w:type="pct"/>
            <w:gridSpan w:val="2"/>
          </w:tcPr>
          <w:p w14:paraId="7B4EBDA4" w14:textId="5717D62C" w:rsidR="004D3D30" w:rsidRDefault="004D3D30" w:rsidP="004D3D30">
            <w:pPr>
              <w:tabs>
                <w:tab w:val="clear" w:pos="680"/>
                <w:tab w:val="decimal" w:pos="672"/>
              </w:tabs>
              <w:spacing w:line="240" w:lineRule="auto"/>
              <w:ind w:right="438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  <w:r>
              <w:rPr>
                <w:rFonts w:ascii="Angsana New" w:eastAsia="SimSun" w:hAnsi="Angsana New"/>
                <w:sz w:val="30"/>
                <w:szCs w:val="30"/>
              </w:rPr>
              <w:t>553</w:t>
            </w:r>
            <w:r w:rsidRPr="00F92C46">
              <w:rPr>
                <w:rFonts w:ascii="Angsana New" w:eastAsia="SimSun" w:hAnsi="Angsana New"/>
                <w:sz w:val="30"/>
                <w:szCs w:val="30"/>
              </w:rPr>
              <w:t>,054</w:t>
            </w:r>
          </w:p>
        </w:tc>
        <w:tc>
          <w:tcPr>
            <w:tcW w:w="141" w:type="pct"/>
          </w:tcPr>
          <w:p w14:paraId="16CE47CC" w14:textId="77777777" w:rsidR="004D3D30" w:rsidRPr="00F024ED" w:rsidRDefault="004D3D30" w:rsidP="004D3D30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2" w:type="pct"/>
            <w:gridSpan w:val="2"/>
          </w:tcPr>
          <w:p w14:paraId="02A52379" w14:textId="56B6CFB8" w:rsidR="004D3D30" w:rsidRDefault="004D3D30" w:rsidP="00F92C46">
            <w:pPr>
              <w:tabs>
                <w:tab w:val="clear" w:pos="907"/>
              </w:tabs>
              <w:spacing w:line="240" w:lineRule="auto"/>
              <w:ind w:right="168"/>
              <w:jc w:val="right"/>
              <w:rPr>
                <w:rFonts w:ascii="Angsana New" w:eastAsia="SimSun" w:hAnsi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/>
                <w:sz w:val="30"/>
                <w:szCs w:val="30"/>
              </w:rPr>
              <w:t>50,000</w:t>
            </w:r>
          </w:p>
        </w:tc>
        <w:tc>
          <w:tcPr>
            <w:tcW w:w="132" w:type="pct"/>
          </w:tcPr>
          <w:p w14:paraId="144E7B94" w14:textId="77777777" w:rsidR="004D3D30" w:rsidRPr="00F024ED" w:rsidRDefault="004D3D30" w:rsidP="004D3D30">
            <w:pPr>
              <w:tabs>
                <w:tab w:val="clear" w:pos="907"/>
                <w:tab w:val="decimal" w:pos="926"/>
              </w:tabs>
              <w:spacing w:line="240" w:lineRule="auto"/>
              <w:ind w:right="-111"/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886" w:type="pct"/>
            <w:gridSpan w:val="2"/>
          </w:tcPr>
          <w:p w14:paraId="21E78D19" w14:textId="3CC5B8D3" w:rsidR="004D3D30" w:rsidRDefault="004D3D30" w:rsidP="004D3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right="438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  <w:r w:rsidRPr="00CF5034">
              <w:rPr>
                <w:rFonts w:ascii="Angsana New" w:eastAsia="SimSun" w:hAnsi="Angsana New"/>
                <w:sz w:val="30"/>
                <w:szCs w:val="30"/>
              </w:rPr>
              <w:t>603,054</w:t>
            </w:r>
          </w:p>
        </w:tc>
      </w:tr>
      <w:tr w:rsidR="004D3D30" w:rsidRPr="00F024ED" w14:paraId="7BD72643" w14:textId="77777777" w:rsidTr="00715FAB">
        <w:tc>
          <w:tcPr>
            <w:tcW w:w="2257" w:type="pct"/>
          </w:tcPr>
          <w:p w14:paraId="2C2864BE" w14:textId="77777777" w:rsidR="004D3D30" w:rsidRPr="00F024ED" w:rsidRDefault="004D3D30" w:rsidP="004D3D30">
            <w:pPr>
              <w:spacing w:line="240" w:lineRule="auto"/>
              <w:jc w:val="both"/>
              <w:rPr>
                <w:rFonts w:ascii="Angsana New" w:eastAsia="SimSun" w:hAnsi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862" w:type="pct"/>
            <w:gridSpan w:val="2"/>
          </w:tcPr>
          <w:p w14:paraId="24AD933C" w14:textId="77777777" w:rsidR="004D3D30" w:rsidRPr="00F024ED" w:rsidRDefault="004D3D30" w:rsidP="004D3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right="438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  <w:r>
              <w:rPr>
                <w:rFonts w:ascii="Angsana New" w:eastAsia="SimSun" w:hAnsi="Angsana New"/>
                <w:sz w:val="30"/>
                <w:szCs w:val="30"/>
              </w:rPr>
              <w:t>42,713</w:t>
            </w:r>
          </w:p>
        </w:tc>
        <w:tc>
          <w:tcPr>
            <w:tcW w:w="141" w:type="pct"/>
          </w:tcPr>
          <w:p w14:paraId="31F61FD7" w14:textId="77777777" w:rsidR="004D3D30" w:rsidRPr="00F024ED" w:rsidRDefault="004D3D30" w:rsidP="004D3D30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2" w:type="pct"/>
            <w:gridSpan w:val="2"/>
          </w:tcPr>
          <w:p w14:paraId="4A305A0A" w14:textId="77777777" w:rsidR="004D3D30" w:rsidRPr="00F024ED" w:rsidRDefault="004D3D30" w:rsidP="004D3D3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169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  <w:r>
              <w:rPr>
                <w:rFonts w:ascii="Angsana New" w:eastAsia="SimSun" w:hAnsi="Angsana New"/>
                <w:sz w:val="30"/>
                <w:szCs w:val="30"/>
              </w:rPr>
              <w:t>116,766</w:t>
            </w:r>
          </w:p>
        </w:tc>
        <w:tc>
          <w:tcPr>
            <w:tcW w:w="132" w:type="pct"/>
          </w:tcPr>
          <w:p w14:paraId="3BFB10CB" w14:textId="77777777" w:rsidR="004D3D30" w:rsidRPr="00F024ED" w:rsidRDefault="004D3D30" w:rsidP="004D3D30">
            <w:pPr>
              <w:tabs>
                <w:tab w:val="clear" w:pos="907"/>
                <w:tab w:val="decimal" w:pos="926"/>
              </w:tabs>
              <w:spacing w:line="240" w:lineRule="auto"/>
              <w:ind w:right="-111"/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886" w:type="pct"/>
            <w:gridSpan w:val="2"/>
          </w:tcPr>
          <w:p w14:paraId="29C00973" w14:textId="77777777" w:rsidR="004D3D30" w:rsidRPr="00F024ED" w:rsidRDefault="004D3D30" w:rsidP="004D3D3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38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  <w:r>
              <w:rPr>
                <w:rFonts w:ascii="Angsana New" w:eastAsia="SimSun" w:hAnsi="Angsana New"/>
                <w:sz w:val="30"/>
                <w:szCs w:val="30"/>
              </w:rPr>
              <w:t>159,479</w:t>
            </w:r>
          </w:p>
        </w:tc>
      </w:tr>
      <w:tr w:rsidR="004D3D30" w:rsidRPr="00F024ED" w14:paraId="61A2BE6F" w14:textId="77777777" w:rsidTr="00715FAB">
        <w:tc>
          <w:tcPr>
            <w:tcW w:w="2257" w:type="pct"/>
          </w:tcPr>
          <w:p w14:paraId="2DF03B5C" w14:textId="77777777" w:rsidR="004D3D30" w:rsidRPr="00F024ED" w:rsidRDefault="004D3D30" w:rsidP="004D3D30">
            <w:pPr>
              <w:spacing w:line="240" w:lineRule="auto"/>
              <w:jc w:val="both"/>
              <w:rPr>
                <w:rFonts w:ascii="Angsana New" w:eastAsia="SimSun" w:hAnsi="Angsana New"/>
                <w:sz w:val="30"/>
                <w:szCs w:val="30"/>
                <w:cs/>
              </w:rPr>
            </w:pPr>
            <w:r w:rsidRPr="00DE6CF1">
              <w:rPr>
                <w:rFonts w:ascii="Angsana New" w:eastAsia="SimSun" w:hAnsi="Angsana New"/>
                <w:sz w:val="30"/>
                <w:szCs w:val="30"/>
                <w:cs/>
              </w:rPr>
              <w:t>ภาษีมูลค่าเพิ่มค้างจ่าย</w:t>
            </w:r>
          </w:p>
        </w:tc>
        <w:tc>
          <w:tcPr>
            <w:tcW w:w="862" w:type="pct"/>
            <w:gridSpan w:val="2"/>
          </w:tcPr>
          <w:p w14:paraId="742216AE" w14:textId="77777777" w:rsidR="004D3D30" w:rsidRDefault="004D3D30" w:rsidP="004D3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right="438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  <w:r>
              <w:rPr>
                <w:rFonts w:ascii="Angsana New" w:eastAsia="SimSun" w:hAnsi="Angsana New"/>
                <w:sz w:val="30"/>
                <w:szCs w:val="30"/>
              </w:rPr>
              <w:t>12,490</w:t>
            </w:r>
          </w:p>
        </w:tc>
        <w:tc>
          <w:tcPr>
            <w:tcW w:w="141" w:type="pct"/>
          </w:tcPr>
          <w:p w14:paraId="5ACCFE61" w14:textId="77777777" w:rsidR="004D3D30" w:rsidRPr="00F024ED" w:rsidRDefault="004D3D30" w:rsidP="004D3D30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2" w:type="pct"/>
            <w:gridSpan w:val="2"/>
          </w:tcPr>
          <w:p w14:paraId="0547C21B" w14:textId="77777777" w:rsidR="004D3D30" w:rsidRDefault="004D3D30" w:rsidP="004D3D3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9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  <w:r>
              <w:rPr>
                <w:rFonts w:ascii="Angsana New" w:eastAsia="SimSun" w:hAnsi="Angsana New"/>
                <w:sz w:val="30"/>
                <w:szCs w:val="30"/>
              </w:rPr>
              <w:t>(12,490)</w:t>
            </w:r>
          </w:p>
        </w:tc>
        <w:tc>
          <w:tcPr>
            <w:tcW w:w="132" w:type="pct"/>
          </w:tcPr>
          <w:p w14:paraId="2CEE4ABE" w14:textId="77777777" w:rsidR="004D3D30" w:rsidRPr="00F024ED" w:rsidRDefault="004D3D30" w:rsidP="004D3D30">
            <w:pPr>
              <w:tabs>
                <w:tab w:val="clear" w:pos="907"/>
                <w:tab w:val="decimal" w:pos="926"/>
              </w:tabs>
              <w:spacing w:line="240" w:lineRule="auto"/>
              <w:ind w:right="-111"/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886" w:type="pct"/>
            <w:gridSpan w:val="2"/>
          </w:tcPr>
          <w:p w14:paraId="4CB6390F" w14:textId="77777777" w:rsidR="004D3D30" w:rsidRDefault="004D3D30" w:rsidP="004D3D3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697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  <w:r>
              <w:rPr>
                <w:rFonts w:ascii="Angsana New" w:eastAsia="SimSun" w:hAnsi="Angsana New"/>
                <w:sz w:val="30"/>
                <w:szCs w:val="30"/>
              </w:rPr>
              <w:t>-</w:t>
            </w:r>
          </w:p>
        </w:tc>
      </w:tr>
      <w:tr w:rsidR="004D3D30" w:rsidRPr="00F024ED" w14:paraId="025EB7F4" w14:textId="77777777" w:rsidTr="00F92C46">
        <w:tc>
          <w:tcPr>
            <w:tcW w:w="2257" w:type="pct"/>
          </w:tcPr>
          <w:p w14:paraId="77356144" w14:textId="77777777" w:rsidR="004D3D30" w:rsidRPr="00F024ED" w:rsidRDefault="004D3D30" w:rsidP="004D3D30">
            <w:pPr>
              <w:spacing w:line="240" w:lineRule="auto"/>
              <w:ind w:left="246" w:right="-405" w:hanging="246"/>
              <w:jc w:val="both"/>
              <w:rPr>
                <w:rFonts w:ascii="Angsana New" w:eastAsia="SimSun" w:hAnsi="Angsana New"/>
                <w:sz w:val="30"/>
                <w:szCs w:val="30"/>
                <w:cs/>
              </w:rPr>
            </w:pPr>
            <w:r w:rsidRPr="006161E5">
              <w:rPr>
                <w:rFonts w:ascii="Angsana New" w:eastAsia="SimSun" w:hAnsi="Angsana New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862" w:type="pct"/>
            <w:gridSpan w:val="2"/>
          </w:tcPr>
          <w:p w14:paraId="55E17745" w14:textId="77777777" w:rsidR="004D3D30" w:rsidRPr="00F024ED" w:rsidRDefault="004D3D30" w:rsidP="004D3D30">
            <w:pPr>
              <w:tabs>
                <w:tab w:val="clear" w:pos="680"/>
                <w:tab w:val="decimal" w:pos="672"/>
              </w:tabs>
              <w:spacing w:line="240" w:lineRule="auto"/>
              <w:ind w:right="426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  <w:r>
              <w:rPr>
                <w:rFonts w:ascii="Angsana New" w:eastAsia="SimSun" w:hAnsi="Angsana New"/>
                <w:sz w:val="30"/>
                <w:szCs w:val="30"/>
              </w:rPr>
              <w:t>105,475</w:t>
            </w:r>
          </w:p>
        </w:tc>
        <w:tc>
          <w:tcPr>
            <w:tcW w:w="141" w:type="pct"/>
          </w:tcPr>
          <w:p w14:paraId="45A97ECA" w14:textId="77777777" w:rsidR="004D3D30" w:rsidRPr="00F024ED" w:rsidRDefault="004D3D30" w:rsidP="004D3D30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2" w:type="pct"/>
            <w:gridSpan w:val="2"/>
            <w:tcBorders>
              <w:bottom w:val="single" w:sz="4" w:space="0" w:color="auto"/>
            </w:tcBorders>
          </w:tcPr>
          <w:p w14:paraId="1271D45E" w14:textId="77777777" w:rsidR="004D3D30" w:rsidRPr="00F024ED" w:rsidRDefault="004D3D30" w:rsidP="004D3D3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9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  <w:r>
              <w:rPr>
                <w:rFonts w:ascii="Angsana New" w:eastAsia="SimSun" w:hAnsi="Angsana New"/>
                <w:sz w:val="30"/>
                <w:szCs w:val="30"/>
              </w:rPr>
              <w:t>(104,276)</w:t>
            </w:r>
          </w:p>
        </w:tc>
        <w:tc>
          <w:tcPr>
            <w:tcW w:w="132" w:type="pct"/>
          </w:tcPr>
          <w:p w14:paraId="33ECCA7A" w14:textId="77777777" w:rsidR="004D3D30" w:rsidRPr="00F024ED" w:rsidRDefault="004D3D30" w:rsidP="004D3D30">
            <w:pPr>
              <w:tabs>
                <w:tab w:val="clear" w:pos="907"/>
                <w:tab w:val="decimal" w:pos="926"/>
              </w:tabs>
              <w:spacing w:line="240" w:lineRule="auto"/>
              <w:ind w:right="-111"/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886" w:type="pct"/>
            <w:gridSpan w:val="2"/>
          </w:tcPr>
          <w:p w14:paraId="1E208A3B" w14:textId="77777777" w:rsidR="004D3D30" w:rsidRPr="00F024ED" w:rsidRDefault="004D3D30" w:rsidP="004D3D3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38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  <w:r>
              <w:rPr>
                <w:rFonts w:ascii="Angsana New" w:eastAsia="SimSun" w:hAnsi="Angsana New"/>
                <w:sz w:val="30"/>
                <w:szCs w:val="30"/>
              </w:rPr>
              <w:t>1,199</w:t>
            </w:r>
          </w:p>
        </w:tc>
      </w:tr>
      <w:tr w:rsidR="004D3D30" w:rsidRPr="00F024ED" w14:paraId="50BACC65" w14:textId="77777777" w:rsidTr="00F92C46">
        <w:tc>
          <w:tcPr>
            <w:tcW w:w="2257" w:type="pct"/>
          </w:tcPr>
          <w:p w14:paraId="409F144A" w14:textId="77777777" w:rsidR="004D3D30" w:rsidRPr="006161E5" w:rsidRDefault="004D3D30" w:rsidP="004D3D30">
            <w:pPr>
              <w:spacing w:line="240" w:lineRule="auto"/>
              <w:ind w:left="246" w:right="-405" w:hanging="246"/>
              <w:jc w:val="both"/>
              <w:rPr>
                <w:rFonts w:ascii="Angsana New" w:eastAsia="SimSun" w:hAnsi="Angsana New"/>
                <w:sz w:val="30"/>
                <w:szCs w:val="30"/>
                <w:cs/>
              </w:rPr>
            </w:pPr>
          </w:p>
        </w:tc>
        <w:tc>
          <w:tcPr>
            <w:tcW w:w="862" w:type="pct"/>
            <w:gridSpan w:val="2"/>
          </w:tcPr>
          <w:p w14:paraId="31DA2703" w14:textId="77777777" w:rsidR="004D3D30" w:rsidRDefault="004D3D30" w:rsidP="004D3D30">
            <w:pPr>
              <w:tabs>
                <w:tab w:val="clear" w:pos="680"/>
                <w:tab w:val="decimal" w:pos="672"/>
              </w:tabs>
              <w:spacing w:line="240" w:lineRule="auto"/>
              <w:ind w:right="426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1917668C" w14:textId="77777777" w:rsidR="004D3D30" w:rsidRPr="00F024ED" w:rsidRDefault="004D3D30" w:rsidP="004D3D30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1C5D523" w14:textId="6F36233B" w:rsidR="004D3D30" w:rsidRPr="00F92C46" w:rsidRDefault="004D3D30" w:rsidP="00F92C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57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0D8E761C" w14:textId="77777777" w:rsidR="004D3D30" w:rsidRPr="00F024ED" w:rsidRDefault="004D3D30" w:rsidP="004D3D30">
            <w:pPr>
              <w:tabs>
                <w:tab w:val="clear" w:pos="907"/>
                <w:tab w:val="decimal" w:pos="926"/>
              </w:tabs>
              <w:spacing w:line="240" w:lineRule="auto"/>
              <w:ind w:right="-111"/>
              <w:rPr>
                <w:rFonts w:ascii="Angsana New" w:eastAsia="SimSun" w:hAnsi="Angsana New"/>
                <w:sz w:val="30"/>
                <w:szCs w:val="30"/>
              </w:rPr>
            </w:pPr>
          </w:p>
        </w:tc>
        <w:tc>
          <w:tcPr>
            <w:tcW w:w="886" w:type="pct"/>
            <w:gridSpan w:val="2"/>
          </w:tcPr>
          <w:p w14:paraId="2D55D435" w14:textId="77777777" w:rsidR="004D3D30" w:rsidRDefault="004D3D30" w:rsidP="004D3D3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38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</w:p>
        </w:tc>
      </w:tr>
    </w:tbl>
    <w:p w14:paraId="70D36464" w14:textId="77777777" w:rsidR="006161E5" w:rsidRPr="007B4922" w:rsidRDefault="006161E5" w:rsidP="00F40BC0">
      <w:pPr>
        <w:jc w:val="thaiDistribute"/>
        <w:rPr>
          <w:rFonts w:asciiTheme="majorBidi" w:hAnsiTheme="majorBidi" w:cstheme="majorBidi"/>
          <w:sz w:val="30"/>
          <w:szCs w:val="30"/>
          <w:highlight w:val="lightGray"/>
        </w:rPr>
      </w:pPr>
    </w:p>
    <w:sectPr w:rsidR="006161E5" w:rsidRPr="007B4922" w:rsidSect="004A67E7">
      <w:footerReference w:type="default" r:id="rId15"/>
      <w:pgSz w:w="11909" w:h="16834" w:code="9"/>
      <w:pgMar w:top="691" w:right="1152" w:bottom="576" w:left="1152" w:header="720" w:footer="720" w:gutter="0"/>
      <w:pgNumType w:start="1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0C75EF" w14:textId="77777777" w:rsidR="00BD6734" w:rsidRDefault="00BD6734">
      <w:r>
        <w:separator/>
      </w:r>
    </w:p>
  </w:endnote>
  <w:endnote w:type="continuationSeparator" w:id="0">
    <w:p w14:paraId="1FC0DDE7" w14:textId="77777777" w:rsidR="00BD6734" w:rsidRDefault="00BD6734">
      <w:r>
        <w:continuationSeparator/>
      </w:r>
    </w:p>
  </w:endnote>
  <w:endnote w:type="continuationNotice" w:id="1">
    <w:p w14:paraId="3A2D40B9" w14:textId="77777777" w:rsidR="00BD6734" w:rsidRDefault="00BD673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9E28E" w14:textId="0FDDE376" w:rsidR="00012625" w:rsidRPr="00FA55B3" w:rsidRDefault="00012625" w:rsidP="007C5193">
    <w:pPr>
      <w:pStyle w:val="Footer"/>
      <w:jc w:val="center"/>
      <w:rPr>
        <w:rFonts w:asciiTheme="majorBidi" w:hAnsiTheme="majorBidi" w:cstheme="majorBidi"/>
        <w:sz w:val="30"/>
        <w:szCs w:val="30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6706057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08A238F" w14:textId="77777777" w:rsidR="00244044" w:rsidRPr="00FA55B3" w:rsidRDefault="00244044" w:rsidP="007C5193">
        <w:pPr>
          <w:pStyle w:val="Footer"/>
          <w:jc w:val="center"/>
          <w:rPr>
            <w:rFonts w:asciiTheme="majorBidi" w:hAnsiTheme="majorBidi" w:cstheme="majorBidi"/>
            <w:sz w:val="30"/>
            <w:szCs w:val="30"/>
            <w:cs/>
          </w:rPr>
        </w:pPr>
        <w:r w:rsidRPr="00FA55B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A55B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A55B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862F8">
          <w:rPr>
            <w:rFonts w:asciiTheme="majorBidi" w:hAnsiTheme="majorBidi" w:cstheme="majorBidi"/>
            <w:noProof/>
            <w:sz w:val="30"/>
            <w:szCs w:val="30"/>
          </w:rPr>
          <w:t>4</w:t>
        </w:r>
        <w:r w:rsidRPr="00FA55B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C219AC" w14:textId="77777777" w:rsidR="00BD6734" w:rsidRDefault="00BD6734">
      <w:r>
        <w:separator/>
      </w:r>
    </w:p>
  </w:footnote>
  <w:footnote w:type="continuationSeparator" w:id="0">
    <w:p w14:paraId="29719D35" w14:textId="77777777" w:rsidR="00BD6734" w:rsidRDefault="00BD6734">
      <w:r>
        <w:continuationSeparator/>
      </w:r>
    </w:p>
  </w:footnote>
  <w:footnote w:type="continuationNotice" w:id="1">
    <w:p w14:paraId="154DB4DC" w14:textId="77777777" w:rsidR="00BD6734" w:rsidRDefault="00BD673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86924" w14:textId="77777777" w:rsidR="00BA24D4" w:rsidRPr="00B032BE" w:rsidRDefault="00BA24D4" w:rsidP="00F92C4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b/>
        <w:bCs/>
        <w:sz w:val="32"/>
        <w:szCs w:val="32"/>
        <w:cs/>
        <w:lang w:val="th-TH"/>
      </w:rPr>
    </w:pPr>
    <w:r w:rsidRPr="00B032BE">
      <w:rPr>
        <w:rFonts w:asciiTheme="majorBidi" w:hAnsiTheme="majorBidi" w:cstheme="majorBidi"/>
        <w:b/>
        <w:bCs/>
        <w:sz w:val="32"/>
        <w:szCs w:val="32"/>
        <w:cs/>
        <w:lang w:val="th-TH"/>
      </w:rPr>
      <w:t>บริษัท ทางยกระดับดอนเมือง จำกัด (มหาชน)</w:t>
    </w:r>
    <w:r>
      <w:rPr>
        <w:rFonts w:asciiTheme="majorBidi" w:hAnsiTheme="majorBidi" w:cstheme="majorBidi" w:hint="cs"/>
        <w:b/>
        <w:bCs/>
        <w:sz w:val="32"/>
        <w:szCs w:val="32"/>
        <w:cs/>
        <w:lang w:val="th-TH"/>
      </w:rPr>
      <w:t xml:space="preserve"> </w:t>
    </w:r>
    <w:r w:rsidRPr="00191309">
      <w:rPr>
        <w:rFonts w:asciiTheme="majorBidi" w:hAnsiTheme="majorBidi"/>
        <w:b/>
        <w:bCs/>
        <w:sz w:val="32"/>
        <w:szCs w:val="32"/>
        <w:cs/>
        <w:lang w:val="th-TH"/>
      </w:rPr>
      <w:t>และบริษัทย่อย</w:t>
    </w:r>
  </w:p>
  <w:p w14:paraId="51B64F76" w14:textId="6CAFD468" w:rsidR="00BA24D4" w:rsidRPr="00B032BE" w:rsidRDefault="00BA24D4" w:rsidP="00F92C4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195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B032BE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  <w:r>
      <w:rPr>
        <w:rFonts w:asciiTheme="majorBidi" w:hAnsiTheme="majorBidi" w:cstheme="majorBidi" w:hint="cs"/>
        <w:b/>
        <w:bCs/>
        <w:sz w:val="32"/>
        <w:szCs w:val="32"/>
        <w:cs/>
      </w:rPr>
      <w:t>ระหว่างกาลแบบย่อ</w:t>
    </w:r>
    <w:r w:rsidRPr="00B032BE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B032BE">
      <w:rPr>
        <w:rFonts w:asciiTheme="majorBidi" w:hAnsiTheme="majorBidi" w:cstheme="majorBidi"/>
        <w:b/>
        <w:bCs/>
        <w:sz w:val="32"/>
        <w:szCs w:val="32"/>
        <w:cs/>
      </w:rPr>
      <w:tab/>
    </w:r>
  </w:p>
  <w:p w14:paraId="5A134359" w14:textId="77777777" w:rsidR="00BA24D4" w:rsidRDefault="00BA24D4" w:rsidP="00F92C4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2"/>
        <w:szCs w:val="32"/>
        <w:cs/>
      </w:rPr>
    </w:pPr>
    <w:r w:rsidRPr="00B032BE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>
      <w:rPr>
        <w:rFonts w:asciiTheme="majorBidi" w:hAnsiTheme="majorBidi" w:cstheme="majorBidi" w:hint="cs"/>
        <w:b/>
        <w:bCs/>
        <w:sz w:val="32"/>
        <w:szCs w:val="32"/>
        <w:cs/>
      </w:rPr>
      <w:t xml:space="preserve">งวดสามเดือนสิ้นสุดวันที่ </w:t>
    </w:r>
    <w:r w:rsidRPr="00E862F8">
      <w:rPr>
        <w:rFonts w:asciiTheme="majorBidi" w:hAnsiTheme="majorBidi" w:cstheme="majorBidi"/>
        <w:b/>
        <w:bCs/>
        <w:sz w:val="32"/>
        <w:szCs w:val="32"/>
      </w:rPr>
      <w:t>31</w:t>
    </w:r>
    <w:r>
      <w:rPr>
        <w:rFonts w:asciiTheme="majorBidi" w:hAnsiTheme="majorBidi" w:cstheme="majorBidi"/>
        <w:b/>
        <w:bCs/>
        <w:sz w:val="32"/>
        <w:szCs w:val="32"/>
      </w:rPr>
      <w:t xml:space="preserve"> </w:t>
    </w:r>
    <w:r>
      <w:rPr>
        <w:rFonts w:asciiTheme="majorBidi" w:hAnsiTheme="majorBidi" w:cstheme="majorBidi" w:hint="cs"/>
        <w:b/>
        <w:bCs/>
        <w:sz w:val="32"/>
        <w:szCs w:val="32"/>
        <w:cs/>
      </w:rPr>
      <w:t xml:space="preserve">มีนาคม </w:t>
    </w:r>
    <w:r>
      <w:rPr>
        <w:rFonts w:asciiTheme="majorBidi" w:hAnsiTheme="majorBidi"/>
        <w:b/>
        <w:bCs/>
        <w:sz w:val="32"/>
        <w:szCs w:val="32"/>
      </w:rPr>
      <w:t>2567</w:t>
    </w:r>
    <w:r w:rsidRPr="00753609">
      <w:rPr>
        <w:rFonts w:asciiTheme="majorBidi" w:hAnsiTheme="majorBidi"/>
        <w:b/>
        <w:bCs/>
        <w:sz w:val="32"/>
        <w:szCs w:val="32"/>
        <w:cs/>
      </w:rPr>
      <w:t xml:space="preserve"> (ไม่ได้ตรวจสอบ)</w:t>
    </w:r>
  </w:p>
  <w:p w14:paraId="300B933C" w14:textId="77777777" w:rsidR="00BA24D4" w:rsidRPr="00F92C46" w:rsidRDefault="00BA24D4" w:rsidP="00B032B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Heading1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DA266E"/>
    <w:multiLevelType w:val="hybridMultilevel"/>
    <w:tmpl w:val="25DA9456"/>
    <w:lvl w:ilvl="0" w:tplc="7D84B088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BB7E62"/>
    <w:multiLevelType w:val="hybridMultilevel"/>
    <w:tmpl w:val="C27468C8"/>
    <w:lvl w:ilvl="0" w:tplc="EC503B4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10A40B2A"/>
    <w:multiLevelType w:val="multilevel"/>
    <w:tmpl w:val="9BCA21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197427CE"/>
    <w:multiLevelType w:val="multilevel"/>
    <w:tmpl w:val="C4769E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236224AE"/>
    <w:multiLevelType w:val="hybridMultilevel"/>
    <w:tmpl w:val="52B6A62A"/>
    <w:lvl w:ilvl="0" w:tplc="251851E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9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1" w15:restartNumberingAfterBreak="0">
    <w:nsid w:val="3DED618C"/>
    <w:multiLevelType w:val="multilevel"/>
    <w:tmpl w:val="C4769E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3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4" w15:restartNumberingAfterBreak="0">
    <w:nsid w:val="3FC94AA7"/>
    <w:multiLevelType w:val="hybridMultilevel"/>
    <w:tmpl w:val="92D210B2"/>
    <w:lvl w:ilvl="0" w:tplc="F99A4C8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422072"/>
    <w:multiLevelType w:val="hybridMultilevel"/>
    <w:tmpl w:val="5D70F4D8"/>
    <w:lvl w:ilvl="0" w:tplc="9872B27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0" w15:restartNumberingAfterBreak="0">
    <w:nsid w:val="6CB52344"/>
    <w:multiLevelType w:val="hybridMultilevel"/>
    <w:tmpl w:val="E8FEF9F4"/>
    <w:lvl w:ilvl="0" w:tplc="B368135C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70A719A7"/>
    <w:multiLevelType w:val="hybridMultilevel"/>
    <w:tmpl w:val="AD92570A"/>
    <w:lvl w:ilvl="0" w:tplc="B158EC58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3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5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7FEE2D17"/>
    <w:multiLevelType w:val="multilevel"/>
    <w:tmpl w:val="5D70F4D8"/>
    <w:lvl w:ilvl="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313607800">
    <w:abstractNumId w:val="9"/>
  </w:num>
  <w:num w:numId="2" w16cid:durableId="896547689">
    <w:abstractNumId w:val="7"/>
  </w:num>
  <w:num w:numId="3" w16cid:durableId="953294333">
    <w:abstractNumId w:val="6"/>
  </w:num>
  <w:num w:numId="4" w16cid:durableId="48846308">
    <w:abstractNumId w:val="5"/>
  </w:num>
  <w:num w:numId="5" w16cid:durableId="2040350873">
    <w:abstractNumId w:val="8"/>
  </w:num>
  <w:num w:numId="6" w16cid:durableId="857427716">
    <w:abstractNumId w:val="3"/>
  </w:num>
  <w:num w:numId="7" w16cid:durableId="1988313870">
    <w:abstractNumId w:val="2"/>
  </w:num>
  <w:num w:numId="8" w16cid:durableId="996345844">
    <w:abstractNumId w:val="0"/>
  </w:num>
  <w:num w:numId="9" w16cid:durableId="1632244312">
    <w:abstractNumId w:val="1"/>
  </w:num>
  <w:num w:numId="10" w16cid:durableId="970599147">
    <w:abstractNumId w:val="4"/>
  </w:num>
  <w:num w:numId="11" w16cid:durableId="1301691168">
    <w:abstractNumId w:val="20"/>
  </w:num>
  <w:num w:numId="12" w16cid:durableId="351036449">
    <w:abstractNumId w:val="18"/>
  </w:num>
  <w:num w:numId="13" w16cid:durableId="541983039">
    <w:abstractNumId w:val="29"/>
  </w:num>
  <w:num w:numId="14" w16cid:durableId="1115978063">
    <w:abstractNumId w:val="22"/>
  </w:num>
  <w:num w:numId="15" w16cid:durableId="1394423222">
    <w:abstractNumId w:val="14"/>
  </w:num>
  <w:num w:numId="16" w16cid:durableId="59639748">
    <w:abstractNumId w:val="32"/>
  </w:num>
  <w:num w:numId="17" w16cid:durableId="1924946659">
    <w:abstractNumId w:val="24"/>
  </w:num>
  <w:num w:numId="18" w16cid:durableId="1847282209">
    <w:abstractNumId w:val="17"/>
  </w:num>
  <w:num w:numId="19" w16cid:durableId="287055735">
    <w:abstractNumId w:val="21"/>
  </w:num>
  <w:num w:numId="20" w16cid:durableId="315888839">
    <w:abstractNumId w:val="12"/>
  </w:num>
  <w:num w:numId="21" w16cid:durableId="1378512436">
    <w:abstractNumId w:val="15"/>
  </w:num>
  <w:num w:numId="22" w16cid:durableId="1094089244">
    <w:abstractNumId w:val="28"/>
  </w:num>
  <w:num w:numId="23" w16cid:durableId="1645157495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583801040">
    <w:abstractNumId w:val="34"/>
  </w:num>
  <w:num w:numId="25" w16cid:durableId="128130231">
    <w:abstractNumId w:val="26"/>
  </w:num>
  <w:num w:numId="26" w16cid:durableId="1472484270">
    <w:abstractNumId w:val="25"/>
  </w:num>
  <w:num w:numId="27" w16cid:durableId="101151254">
    <w:abstractNumId w:val="13"/>
  </w:num>
  <w:num w:numId="28" w16cid:durableId="893198451">
    <w:abstractNumId w:val="35"/>
  </w:num>
  <w:num w:numId="29" w16cid:durableId="2079548747">
    <w:abstractNumId w:val="27"/>
  </w:num>
  <w:num w:numId="30" w16cid:durableId="1443185995">
    <w:abstractNumId w:val="33"/>
  </w:num>
  <w:num w:numId="31" w16cid:durableId="361514708">
    <w:abstractNumId w:val="30"/>
  </w:num>
  <w:num w:numId="32" w16cid:durableId="480149070">
    <w:abstractNumId w:val="19"/>
  </w:num>
  <w:num w:numId="33" w16cid:durableId="803235194">
    <w:abstractNumId w:val="23"/>
  </w:num>
  <w:num w:numId="34" w16cid:durableId="1026444665">
    <w:abstractNumId w:val="10"/>
  </w:num>
  <w:num w:numId="35" w16cid:durableId="743455180">
    <w:abstractNumId w:val="36"/>
  </w:num>
  <w:num w:numId="36" w16cid:durableId="701393827">
    <w:abstractNumId w:val="11"/>
  </w:num>
  <w:num w:numId="37" w16cid:durableId="1888446917">
    <w:abstractNumId w:val="31"/>
  </w:num>
  <w:num w:numId="38" w16cid:durableId="1158417973">
    <w:abstractNumId w:val="16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001"/>
    <w:rsid w:val="000001B4"/>
    <w:rsid w:val="00000360"/>
    <w:rsid w:val="00000376"/>
    <w:rsid w:val="00000447"/>
    <w:rsid w:val="000004DD"/>
    <w:rsid w:val="00000548"/>
    <w:rsid w:val="000005E7"/>
    <w:rsid w:val="000006CF"/>
    <w:rsid w:val="00000752"/>
    <w:rsid w:val="00000818"/>
    <w:rsid w:val="00000894"/>
    <w:rsid w:val="00000923"/>
    <w:rsid w:val="00000DB2"/>
    <w:rsid w:val="00000DCD"/>
    <w:rsid w:val="0000109A"/>
    <w:rsid w:val="000010C0"/>
    <w:rsid w:val="000011EF"/>
    <w:rsid w:val="0000149D"/>
    <w:rsid w:val="0000176B"/>
    <w:rsid w:val="00001810"/>
    <w:rsid w:val="00001886"/>
    <w:rsid w:val="00001B57"/>
    <w:rsid w:val="00001C55"/>
    <w:rsid w:val="00001CCB"/>
    <w:rsid w:val="00001E76"/>
    <w:rsid w:val="00002093"/>
    <w:rsid w:val="00002109"/>
    <w:rsid w:val="00002342"/>
    <w:rsid w:val="00002564"/>
    <w:rsid w:val="000025ED"/>
    <w:rsid w:val="0000265D"/>
    <w:rsid w:val="00002678"/>
    <w:rsid w:val="000026B2"/>
    <w:rsid w:val="000028A0"/>
    <w:rsid w:val="00002953"/>
    <w:rsid w:val="000029F6"/>
    <w:rsid w:val="00002AD1"/>
    <w:rsid w:val="00002F5B"/>
    <w:rsid w:val="000031FF"/>
    <w:rsid w:val="00003361"/>
    <w:rsid w:val="000034C2"/>
    <w:rsid w:val="000037D8"/>
    <w:rsid w:val="0000394B"/>
    <w:rsid w:val="00003A83"/>
    <w:rsid w:val="00003B3D"/>
    <w:rsid w:val="00003D33"/>
    <w:rsid w:val="00003F7C"/>
    <w:rsid w:val="0000403E"/>
    <w:rsid w:val="00004048"/>
    <w:rsid w:val="000043BA"/>
    <w:rsid w:val="00004836"/>
    <w:rsid w:val="0000483F"/>
    <w:rsid w:val="0000494C"/>
    <w:rsid w:val="00004DAD"/>
    <w:rsid w:val="000054AF"/>
    <w:rsid w:val="00005597"/>
    <w:rsid w:val="00005DEC"/>
    <w:rsid w:val="000063D6"/>
    <w:rsid w:val="0000655E"/>
    <w:rsid w:val="00006591"/>
    <w:rsid w:val="00006A1D"/>
    <w:rsid w:val="00006D7D"/>
    <w:rsid w:val="0000701E"/>
    <w:rsid w:val="00007275"/>
    <w:rsid w:val="0000731D"/>
    <w:rsid w:val="000074E0"/>
    <w:rsid w:val="000076C1"/>
    <w:rsid w:val="00007877"/>
    <w:rsid w:val="000078A6"/>
    <w:rsid w:val="000078F3"/>
    <w:rsid w:val="00007E06"/>
    <w:rsid w:val="00007E3F"/>
    <w:rsid w:val="00010081"/>
    <w:rsid w:val="000101A8"/>
    <w:rsid w:val="000102C6"/>
    <w:rsid w:val="000103C1"/>
    <w:rsid w:val="000105F9"/>
    <w:rsid w:val="000107EE"/>
    <w:rsid w:val="00010A81"/>
    <w:rsid w:val="00010B47"/>
    <w:rsid w:val="00010B97"/>
    <w:rsid w:val="00010DCF"/>
    <w:rsid w:val="0001101F"/>
    <w:rsid w:val="00011435"/>
    <w:rsid w:val="0001176D"/>
    <w:rsid w:val="00011A52"/>
    <w:rsid w:val="00011E1C"/>
    <w:rsid w:val="00011ECE"/>
    <w:rsid w:val="00012439"/>
    <w:rsid w:val="00012625"/>
    <w:rsid w:val="00012655"/>
    <w:rsid w:val="00012E13"/>
    <w:rsid w:val="00012E9D"/>
    <w:rsid w:val="00012F54"/>
    <w:rsid w:val="000132F3"/>
    <w:rsid w:val="00013AE7"/>
    <w:rsid w:val="00013D2B"/>
    <w:rsid w:val="00013DCC"/>
    <w:rsid w:val="0001443B"/>
    <w:rsid w:val="000147E0"/>
    <w:rsid w:val="0001485B"/>
    <w:rsid w:val="00014AEE"/>
    <w:rsid w:val="00014B08"/>
    <w:rsid w:val="00014EF0"/>
    <w:rsid w:val="000150B3"/>
    <w:rsid w:val="000152FE"/>
    <w:rsid w:val="00015681"/>
    <w:rsid w:val="000156B2"/>
    <w:rsid w:val="00015941"/>
    <w:rsid w:val="00015B88"/>
    <w:rsid w:val="00016841"/>
    <w:rsid w:val="000168CC"/>
    <w:rsid w:val="00016B2C"/>
    <w:rsid w:val="00016FB2"/>
    <w:rsid w:val="00017057"/>
    <w:rsid w:val="000172BF"/>
    <w:rsid w:val="000173FE"/>
    <w:rsid w:val="0001741D"/>
    <w:rsid w:val="0001790D"/>
    <w:rsid w:val="00017B34"/>
    <w:rsid w:val="00017C21"/>
    <w:rsid w:val="00017C6F"/>
    <w:rsid w:val="00017DA6"/>
    <w:rsid w:val="00020000"/>
    <w:rsid w:val="00020148"/>
    <w:rsid w:val="0002025A"/>
    <w:rsid w:val="000202F7"/>
    <w:rsid w:val="0002041D"/>
    <w:rsid w:val="00020600"/>
    <w:rsid w:val="000206A2"/>
    <w:rsid w:val="00020783"/>
    <w:rsid w:val="000207C7"/>
    <w:rsid w:val="000207FD"/>
    <w:rsid w:val="00020A8E"/>
    <w:rsid w:val="00020FDF"/>
    <w:rsid w:val="0002100D"/>
    <w:rsid w:val="0002131F"/>
    <w:rsid w:val="00021321"/>
    <w:rsid w:val="00021354"/>
    <w:rsid w:val="00021556"/>
    <w:rsid w:val="00021583"/>
    <w:rsid w:val="000216FD"/>
    <w:rsid w:val="00021983"/>
    <w:rsid w:val="00021EAB"/>
    <w:rsid w:val="0002220F"/>
    <w:rsid w:val="00022272"/>
    <w:rsid w:val="000222D4"/>
    <w:rsid w:val="000225B4"/>
    <w:rsid w:val="00022618"/>
    <w:rsid w:val="000228AA"/>
    <w:rsid w:val="000230BC"/>
    <w:rsid w:val="00023156"/>
    <w:rsid w:val="00023730"/>
    <w:rsid w:val="000241DE"/>
    <w:rsid w:val="0002422C"/>
    <w:rsid w:val="00024267"/>
    <w:rsid w:val="00024306"/>
    <w:rsid w:val="000245D8"/>
    <w:rsid w:val="0002464C"/>
    <w:rsid w:val="000247F4"/>
    <w:rsid w:val="000248CE"/>
    <w:rsid w:val="00024960"/>
    <w:rsid w:val="00024E48"/>
    <w:rsid w:val="000251F5"/>
    <w:rsid w:val="0002528A"/>
    <w:rsid w:val="0002531C"/>
    <w:rsid w:val="000255C6"/>
    <w:rsid w:val="00025A0D"/>
    <w:rsid w:val="00025CC6"/>
    <w:rsid w:val="000260AE"/>
    <w:rsid w:val="0002686C"/>
    <w:rsid w:val="000268BF"/>
    <w:rsid w:val="00026C3A"/>
    <w:rsid w:val="00026E3A"/>
    <w:rsid w:val="00027568"/>
    <w:rsid w:val="0002756E"/>
    <w:rsid w:val="00027944"/>
    <w:rsid w:val="00027A7F"/>
    <w:rsid w:val="00027A89"/>
    <w:rsid w:val="00027C1A"/>
    <w:rsid w:val="00027CAA"/>
    <w:rsid w:val="00030027"/>
    <w:rsid w:val="000300EB"/>
    <w:rsid w:val="000302F8"/>
    <w:rsid w:val="0003055F"/>
    <w:rsid w:val="00030618"/>
    <w:rsid w:val="0003062D"/>
    <w:rsid w:val="00030680"/>
    <w:rsid w:val="000308AE"/>
    <w:rsid w:val="000309C1"/>
    <w:rsid w:val="00030A91"/>
    <w:rsid w:val="00030B28"/>
    <w:rsid w:val="00030DAF"/>
    <w:rsid w:val="000313E6"/>
    <w:rsid w:val="0003147C"/>
    <w:rsid w:val="00031629"/>
    <w:rsid w:val="000318C0"/>
    <w:rsid w:val="00031B22"/>
    <w:rsid w:val="00031B7E"/>
    <w:rsid w:val="00032018"/>
    <w:rsid w:val="00032436"/>
    <w:rsid w:val="0003247A"/>
    <w:rsid w:val="00032B17"/>
    <w:rsid w:val="00032C37"/>
    <w:rsid w:val="00032F7C"/>
    <w:rsid w:val="000331AC"/>
    <w:rsid w:val="000331CB"/>
    <w:rsid w:val="000335E0"/>
    <w:rsid w:val="00033946"/>
    <w:rsid w:val="00033AD4"/>
    <w:rsid w:val="00033B2A"/>
    <w:rsid w:val="00033E14"/>
    <w:rsid w:val="0003421A"/>
    <w:rsid w:val="0003497B"/>
    <w:rsid w:val="000349BF"/>
    <w:rsid w:val="000349F2"/>
    <w:rsid w:val="00034AF3"/>
    <w:rsid w:val="00034C84"/>
    <w:rsid w:val="00034C95"/>
    <w:rsid w:val="00034CBE"/>
    <w:rsid w:val="00034D0B"/>
    <w:rsid w:val="000352A5"/>
    <w:rsid w:val="000352B4"/>
    <w:rsid w:val="00035380"/>
    <w:rsid w:val="0003572F"/>
    <w:rsid w:val="00035883"/>
    <w:rsid w:val="00035AFB"/>
    <w:rsid w:val="00035B08"/>
    <w:rsid w:val="00035CA6"/>
    <w:rsid w:val="00035E08"/>
    <w:rsid w:val="0003622B"/>
    <w:rsid w:val="00036237"/>
    <w:rsid w:val="00036490"/>
    <w:rsid w:val="00036548"/>
    <w:rsid w:val="00036811"/>
    <w:rsid w:val="000368A6"/>
    <w:rsid w:val="0003694D"/>
    <w:rsid w:val="000369C3"/>
    <w:rsid w:val="00036ACF"/>
    <w:rsid w:val="00036B89"/>
    <w:rsid w:val="00036BC6"/>
    <w:rsid w:val="00036CF6"/>
    <w:rsid w:val="00036E99"/>
    <w:rsid w:val="00037B16"/>
    <w:rsid w:val="00037C6B"/>
    <w:rsid w:val="00037D68"/>
    <w:rsid w:val="00040017"/>
    <w:rsid w:val="0004012A"/>
    <w:rsid w:val="0004045D"/>
    <w:rsid w:val="00040497"/>
    <w:rsid w:val="0004075B"/>
    <w:rsid w:val="000408B7"/>
    <w:rsid w:val="0004099E"/>
    <w:rsid w:val="00040AE9"/>
    <w:rsid w:val="00040B8A"/>
    <w:rsid w:val="00040DD4"/>
    <w:rsid w:val="00040F68"/>
    <w:rsid w:val="00040FB6"/>
    <w:rsid w:val="00041008"/>
    <w:rsid w:val="000413E4"/>
    <w:rsid w:val="00041450"/>
    <w:rsid w:val="00041816"/>
    <w:rsid w:val="0004186F"/>
    <w:rsid w:val="00041892"/>
    <w:rsid w:val="00041957"/>
    <w:rsid w:val="00041A32"/>
    <w:rsid w:val="00041B0C"/>
    <w:rsid w:val="000420E6"/>
    <w:rsid w:val="00042742"/>
    <w:rsid w:val="00042933"/>
    <w:rsid w:val="00042BCE"/>
    <w:rsid w:val="00042C57"/>
    <w:rsid w:val="00042D6D"/>
    <w:rsid w:val="000430C5"/>
    <w:rsid w:val="000430E7"/>
    <w:rsid w:val="00043123"/>
    <w:rsid w:val="000431A4"/>
    <w:rsid w:val="00043363"/>
    <w:rsid w:val="000433C9"/>
    <w:rsid w:val="000434F1"/>
    <w:rsid w:val="00043644"/>
    <w:rsid w:val="00043808"/>
    <w:rsid w:val="00043CFA"/>
    <w:rsid w:val="00043F74"/>
    <w:rsid w:val="0004412E"/>
    <w:rsid w:val="00044167"/>
    <w:rsid w:val="000442E4"/>
    <w:rsid w:val="000443DF"/>
    <w:rsid w:val="00044958"/>
    <w:rsid w:val="00044AF3"/>
    <w:rsid w:val="00044AFF"/>
    <w:rsid w:val="00044D98"/>
    <w:rsid w:val="00044F2E"/>
    <w:rsid w:val="00045079"/>
    <w:rsid w:val="000452CC"/>
    <w:rsid w:val="000455BC"/>
    <w:rsid w:val="00045609"/>
    <w:rsid w:val="0004566D"/>
    <w:rsid w:val="0004582E"/>
    <w:rsid w:val="00045879"/>
    <w:rsid w:val="00045915"/>
    <w:rsid w:val="00045B09"/>
    <w:rsid w:val="00045E10"/>
    <w:rsid w:val="000460DE"/>
    <w:rsid w:val="0004668C"/>
    <w:rsid w:val="00046777"/>
    <w:rsid w:val="00046993"/>
    <w:rsid w:val="00046D2B"/>
    <w:rsid w:val="00046D93"/>
    <w:rsid w:val="00046E78"/>
    <w:rsid w:val="00047116"/>
    <w:rsid w:val="000475BC"/>
    <w:rsid w:val="00047752"/>
    <w:rsid w:val="0004790A"/>
    <w:rsid w:val="00047A47"/>
    <w:rsid w:val="000500EA"/>
    <w:rsid w:val="000501AA"/>
    <w:rsid w:val="00050632"/>
    <w:rsid w:val="000507E4"/>
    <w:rsid w:val="0005088D"/>
    <w:rsid w:val="00050A02"/>
    <w:rsid w:val="00050C58"/>
    <w:rsid w:val="00050D82"/>
    <w:rsid w:val="00050E7A"/>
    <w:rsid w:val="00050FB8"/>
    <w:rsid w:val="000511E6"/>
    <w:rsid w:val="00051209"/>
    <w:rsid w:val="000514EF"/>
    <w:rsid w:val="000518AC"/>
    <w:rsid w:val="0005192D"/>
    <w:rsid w:val="00051D63"/>
    <w:rsid w:val="00052010"/>
    <w:rsid w:val="000524C4"/>
    <w:rsid w:val="00052811"/>
    <w:rsid w:val="000529CA"/>
    <w:rsid w:val="00052E96"/>
    <w:rsid w:val="00053580"/>
    <w:rsid w:val="000537D4"/>
    <w:rsid w:val="000539C6"/>
    <w:rsid w:val="00053D8A"/>
    <w:rsid w:val="00053E92"/>
    <w:rsid w:val="00053EAC"/>
    <w:rsid w:val="00054023"/>
    <w:rsid w:val="000541EE"/>
    <w:rsid w:val="0005422D"/>
    <w:rsid w:val="00054295"/>
    <w:rsid w:val="00054347"/>
    <w:rsid w:val="000544F8"/>
    <w:rsid w:val="000545DE"/>
    <w:rsid w:val="00054E98"/>
    <w:rsid w:val="00055066"/>
    <w:rsid w:val="00055168"/>
    <w:rsid w:val="000552A5"/>
    <w:rsid w:val="0005556C"/>
    <w:rsid w:val="00055749"/>
    <w:rsid w:val="0005576B"/>
    <w:rsid w:val="00055899"/>
    <w:rsid w:val="00055A90"/>
    <w:rsid w:val="00055A9E"/>
    <w:rsid w:val="00055AFF"/>
    <w:rsid w:val="00055DD8"/>
    <w:rsid w:val="00055F10"/>
    <w:rsid w:val="0005601F"/>
    <w:rsid w:val="00056146"/>
    <w:rsid w:val="00056348"/>
    <w:rsid w:val="00056467"/>
    <w:rsid w:val="0005653D"/>
    <w:rsid w:val="00056650"/>
    <w:rsid w:val="00056E72"/>
    <w:rsid w:val="000571D6"/>
    <w:rsid w:val="000572B4"/>
    <w:rsid w:val="000573F1"/>
    <w:rsid w:val="00057518"/>
    <w:rsid w:val="000577DA"/>
    <w:rsid w:val="00057880"/>
    <w:rsid w:val="00057B31"/>
    <w:rsid w:val="00057D8F"/>
    <w:rsid w:val="00060100"/>
    <w:rsid w:val="000602D2"/>
    <w:rsid w:val="00060424"/>
    <w:rsid w:val="0006046C"/>
    <w:rsid w:val="00060522"/>
    <w:rsid w:val="000605C3"/>
    <w:rsid w:val="00060695"/>
    <w:rsid w:val="000606CC"/>
    <w:rsid w:val="00060713"/>
    <w:rsid w:val="00060920"/>
    <w:rsid w:val="00060C22"/>
    <w:rsid w:val="00060EBF"/>
    <w:rsid w:val="00060F98"/>
    <w:rsid w:val="000610C9"/>
    <w:rsid w:val="00061315"/>
    <w:rsid w:val="00061748"/>
    <w:rsid w:val="000618B3"/>
    <w:rsid w:val="000618E0"/>
    <w:rsid w:val="00061DFB"/>
    <w:rsid w:val="00061E0A"/>
    <w:rsid w:val="00061EE8"/>
    <w:rsid w:val="00061EEF"/>
    <w:rsid w:val="0006208C"/>
    <w:rsid w:val="0006219A"/>
    <w:rsid w:val="00062577"/>
    <w:rsid w:val="0006271D"/>
    <w:rsid w:val="00062CD2"/>
    <w:rsid w:val="00062D96"/>
    <w:rsid w:val="00062F15"/>
    <w:rsid w:val="00062F8C"/>
    <w:rsid w:val="00062F92"/>
    <w:rsid w:val="00062FD5"/>
    <w:rsid w:val="000630BC"/>
    <w:rsid w:val="00063531"/>
    <w:rsid w:val="00063588"/>
    <w:rsid w:val="00063CF6"/>
    <w:rsid w:val="00063DF6"/>
    <w:rsid w:val="00063E8F"/>
    <w:rsid w:val="00063FDC"/>
    <w:rsid w:val="0006416A"/>
    <w:rsid w:val="00064505"/>
    <w:rsid w:val="0006476B"/>
    <w:rsid w:val="000647EE"/>
    <w:rsid w:val="000648DF"/>
    <w:rsid w:val="00064C7B"/>
    <w:rsid w:val="00064DE9"/>
    <w:rsid w:val="000651E1"/>
    <w:rsid w:val="0006552C"/>
    <w:rsid w:val="000657F6"/>
    <w:rsid w:val="0006596C"/>
    <w:rsid w:val="00065971"/>
    <w:rsid w:val="000659D4"/>
    <w:rsid w:val="00065E8F"/>
    <w:rsid w:val="00065F18"/>
    <w:rsid w:val="00066333"/>
    <w:rsid w:val="00066A9B"/>
    <w:rsid w:val="00066C98"/>
    <w:rsid w:val="00067390"/>
    <w:rsid w:val="000673D5"/>
    <w:rsid w:val="00067576"/>
    <w:rsid w:val="00067809"/>
    <w:rsid w:val="000678CB"/>
    <w:rsid w:val="00067C19"/>
    <w:rsid w:val="000702B6"/>
    <w:rsid w:val="000703A7"/>
    <w:rsid w:val="00070684"/>
    <w:rsid w:val="000706A4"/>
    <w:rsid w:val="00070964"/>
    <w:rsid w:val="00070B0D"/>
    <w:rsid w:val="00070E0E"/>
    <w:rsid w:val="00070FD4"/>
    <w:rsid w:val="0007140F"/>
    <w:rsid w:val="0007170D"/>
    <w:rsid w:val="000717A2"/>
    <w:rsid w:val="000717BB"/>
    <w:rsid w:val="00071B93"/>
    <w:rsid w:val="00071BB0"/>
    <w:rsid w:val="00071D19"/>
    <w:rsid w:val="00071E45"/>
    <w:rsid w:val="00071F22"/>
    <w:rsid w:val="00071FDB"/>
    <w:rsid w:val="00072082"/>
    <w:rsid w:val="0007216D"/>
    <w:rsid w:val="000722DE"/>
    <w:rsid w:val="0007269D"/>
    <w:rsid w:val="000727EB"/>
    <w:rsid w:val="00072844"/>
    <w:rsid w:val="00072857"/>
    <w:rsid w:val="00072A14"/>
    <w:rsid w:val="00072CDD"/>
    <w:rsid w:val="0007316A"/>
    <w:rsid w:val="0007330E"/>
    <w:rsid w:val="00073C06"/>
    <w:rsid w:val="00074312"/>
    <w:rsid w:val="0007449C"/>
    <w:rsid w:val="00074671"/>
    <w:rsid w:val="0007493C"/>
    <w:rsid w:val="00074A44"/>
    <w:rsid w:val="00074B2F"/>
    <w:rsid w:val="00074B3F"/>
    <w:rsid w:val="00074E4D"/>
    <w:rsid w:val="00074ED3"/>
    <w:rsid w:val="000750F8"/>
    <w:rsid w:val="000751C5"/>
    <w:rsid w:val="00075407"/>
    <w:rsid w:val="0007559A"/>
    <w:rsid w:val="000756CF"/>
    <w:rsid w:val="00075926"/>
    <w:rsid w:val="0007597E"/>
    <w:rsid w:val="00075E96"/>
    <w:rsid w:val="00076093"/>
    <w:rsid w:val="00076267"/>
    <w:rsid w:val="00076271"/>
    <w:rsid w:val="00076382"/>
    <w:rsid w:val="0007639A"/>
    <w:rsid w:val="00076A22"/>
    <w:rsid w:val="00076B2D"/>
    <w:rsid w:val="00076B4A"/>
    <w:rsid w:val="0007703C"/>
    <w:rsid w:val="00077062"/>
    <w:rsid w:val="000771C2"/>
    <w:rsid w:val="000774EE"/>
    <w:rsid w:val="000775D9"/>
    <w:rsid w:val="0008009A"/>
    <w:rsid w:val="00080320"/>
    <w:rsid w:val="00080469"/>
    <w:rsid w:val="00080B5B"/>
    <w:rsid w:val="00080C1C"/>
    <w:rsid w:val="00080CD1"/>
    <w:rsid w:val="00080E36"/>
    <w:rsid w:val="00080FDC"/>
    <w:rsid w:val="000810DC"/>
    <w:rsid w:val="0008111D"/>
    <w:rsid w:val="000813CB"/>
    <w:rsid w:val="00081E08"/>
    <w:rsid w:val="00081E69"/>
    <w:rsid w:val="000822DD"/>
    <w:rsid w:val="00082361"/>
    <w:rsid w:val="00082369"/>
    <w:rsid w:val="000823DF"/>
    <w:rsid w:val="000827B8"/>
    <w:rsid w:val="000827E9"/>
    <w:rsid w:val="0008283B"/>
    <w:rsid w:val="0008289A"/>
    <w:rsid w:val="0008292D"/>
    <w:rsid w:val="0008292F"/>
    <w:rsid w:val="00082CD7"/>
    <w:rsid w:val="00082D2E"/>
    <w:rsid w:val="00082D81"/>
    <w:rsid w:val="0008306E"/>
    <w:rsid w:val="00083207"/>
    <w:rsid w:val="00083286"/>
    <w:rsid w:val="0008354B"/>
    <w:rsid w:val="00083AD6"/>
    <w:rsid w:val="00083E2A"/>
    <w:rsid w:val="00083E58"/>
    <w:rsid w:val="00083EFC"/>
    <w:rsid w:val="000843C9"/>
    <w:rsid w:val="000844A5"/>
    <w:rsid w:val="00084504"/>
    <w:rsid w:val="00084E16"/>
    <w:rsid w:val="00084E80"/>
    <w:rsid w:val="00084F1D"/>
    <w:rsid w:val="00084F1E"/>
    <w:rsid w:val="000853F6"/>
    <w:rsid w:val="00085823"/>
    <w:rsid w:val="00085924"/>
    <w:rsid w:val="00085A5B"/>
    <w:rsid w:val="00085E1B"/>
    <w:rsid w:val="00085FD2"/>
    <w:rsid w:val="00086456"/>
    <w:rsid w:val="00086516"/>
    <w:rsid w:val="000865C8"/>
    <w:rsid w:val="000866F6"/>
    <w:rsid w:val="0008671F"/>
    <w:rsid w:val="00086B05"/>
    <w:rsid w:val="00086E0A"/>
    <w:rsid w:val="00086EA6"/>
    <w:rsid w:val="0008736C"/>
    <w:rsid w:val="000877F7"/>
    <w:rsid w:val="0008782A"/>
    <w:rsid w:val="00087831"/>
    <w:rsid w:val="00087894"/>
    <w:rsid w:val="00087980"/>
    <w:rsid w:val="00087A50"/>
    <w:rsid w:val="00087D87"/>
    <w:rsid w:val="00087DBC"/>
    <w:rsid w:val="00087E3B"/>
    <w:rsid w:val="00087E4B"/>
    <w:rsid w:val="00090233"/>
    <w:rsid w:val="0009067E"/>
    <w:rsid w:val="00090D9D"/>
    <w:rsid w:val="00090DAF"/>
    <w:rsid w:val="00091283"/>
    <w:rsid w:val="00091578"/>
    <w:rsid w:val="000917A7"/>
    <w:rsid w:val="00091BB9"/>
    <w:rsid w:val="00091D3D"/>
    <w:rsid w:val="00092684"/>
    <w:rsid w:val="00092697"/>
    <w:rsid w:val="000926D4"/>
    <w:rsid w:val="00092AAA"/>
    <w:rsid w:val="00092B2B"/>
    <w:rsid w:val="00092F05"/>
    <w:rsid w:val="00092F4F"/>
    <w:rsid w:val="0009304C"/>
    <w:rsid w:val="00093320"/>
    <w:rsid w:val="000933E6"/>
    <w:rsid w:val="000934E2"/>
    <w:rsid w:val="0009364E"/>
    <w:rsid w:val="000936AD"/>
    <w:rsid w:val="000937D2"/>
    <w:rsid w:val="00093889"/>
    <w:rsid w:val="00093B32"/>
    <w:rsid w:val="00093EB1"/>
    <w:rsid w:val="00093F7C"/>
    <w:rsid w:val="00093FCC"/>
    <w:rsid w:val="00094508"/>
    <w:rsid w:val="0009461E"/>
    <w:rsid w:val="0009483E"/>
    <w:rsid w:val="00094A34"/>
    <w:rsid w:val="00094BB2"/>
    <w:rsid w:val="00094D7D"/>
    <w:rsid w:val="00094D99"/>
    <w:rsid w:val="0009519C"/>
    <w:rsid w:val="000952F2"/>
    <w:rsid w:val="00095541"/>
    <w:rsid w:val="00095727"/>
    <w:rsid w:val="00095789"/>
    <w:rsid w:val="00095E34"/>
    <w:rsid w:val="000960DF"/>
    <w:rsid w:val="0009630D"/>
    <w:rsid w:val="0009653E"/>
    <w:rsid w:val="000967E2"/>
    <w:rsid w:val="00096A26"/>
    <w:rsid w:val="00096BDA"/>
    <w:rsid w:val="00096FA9"/>
    <w:rsid w:val="000970CB"/>
    <w:rsid w:val="00097175"/>
    <w:rsid w:val="0009760C"/>
    <w:rsid w:val="00097896"/>
    <w:rsid w:val="000978E3"/>
    <w:rsid w:val="00097963"/>
    <w:rsid w:val="00097A06"/>
    <w:rsid w:val="00097DB1"/>
    <w:rsid w:val="00097E89"/>
    <w:rsid w:val="000A012E"/>
    <w:rsid w:val="000A017C"/>
    <w:rsid w:val="000A0189"/>
    <w:rsid w:val="000A01F7"/>
    <w:rsid w:val="000A0320"/>
    <w:rsid w:val="000A0457"/>
    <w:rsid w:val="000A05F7"/>
    <w:rsid w:val="000A0A63"/>
    <w:rsid w:val="000A0B41"/>
    <w:rsid w:val="000A1292"/>
    <w:rsid w:val="000A191F"/>
    <w:rsid w:val="000A1990"/>
    <w:rsid w:val="000A19C1"/>
    <w:rsid w:val="000A1FCC"/>
    <w:rsid w:val="000A20ED"/>
    <w:rsid w:val="000A211D"/>
    <w:rsid w:val="000A23AB"/>
    <w:rsid w:val="000A24BD"/>
    <w:rsid w:val="000A260A"/>
    <w:rsid w:val="000A2619"/>
    <w:rsid w:val="000A27F5"/>
    <w:rsid w:val="000A29C5"/>
    <w:rsid w:val="000A2D94"/>
    <w:rsid w:val="000A302E"/>
    <w:rsid w:val="000A318A"/>
    <w:rsid w:val="000A332D"/>
    <w:rsid w:val="000A340D"/>
    <w:rsid w:val="000A353E"/>
    <w:rsid w:val="000A360C"/>
    <w:rsid w:val="000A3BA7"/>
    <w:rsid w:val="000A3CD6"/>
    <w:rsid w:val="000A44D7"/>
    <w:rsid w:val="000A44E6"/>
    <w:rsid w:val="000A467B"/>
    <w:rsid w:val="000A46C6"/>
    <w:rsid w:val="000A4B13"/>
    <w:rsid w:val="000A4CA4"/>
    <w:rsid w:val="000A4CE5"/>
    <w:rsid w:val="000A4FCD"/>
    <w:rsid w:val="000A5110"/>
    <w:rsid w:val="000A5161"/>
    <w:rsid w:val="000A578A"/>
    <w:rsid w:val="000A5F83"/>
    <w:rsid w:val="000A613C"/>
    <w:rsid w:val="000A63E6"/>
    <w:rsid w:val="000A66DB"/>
    <w:rsid w:val="000A67FC"/>
    <w:rsid w:val="000A6829"/>
    <w:rsid w:val="000A6AA9"/>
    <w:rsid w:val="000A6B4F"/>
    <w:rsid w:val="000A71BC"/>
    <w:rsid w:val="000A7269"/>
    <w:rsid w:val="000A753D"/>
    <w:rsid w:val="000A772D"/>
    <w:rsid w:val="000A7784"/>
    <w:rsid w:val="000A78BD"/>
    <w:rsid w:val="000A79F0"/>
    <w:rsid w:val="000A7ACF"/>
    <w:rsid w:val="000A7D06"/>
    <w:rsid w:val="000B001C"/>
    <w:rsid w:val="000B0B41"/>
    <w:rsid w:val="000B0C2D"/>
    <w:rsid w:val="000B0E4C"/>
    <w:rsid w:val="000B0ED8"/>
    <w:rsid w:val="000B1192"/>
    <w:rsid w:val="000B141F"/>
    <w:rsid w:val="000B14A9"/>
    <w:rsid w:val="000B18DF"/>
    <w:rsid w:val="000B1EE2"/>
    <w:rsid w:val="000B2179"/>
    <w:rsid w:val="000B2451"/>
    <w:rsid w:val="000B247A"/>
    <w:rsid w:val="000B2551"/>
    <w:rsid w:val="000B25FA"/>
    <w:rsid w:val="000B2631"/>
    <w:rsid w:val="000B269B"/>
    <w:rsid w:val="000B28CF"/>
    <w:rsid w:val="000B2B23"/>
    <w:rsid w:val="000B2DC7"/>
    <w:rsid w:val="000B2ECF"/>
    <w:rsid w:val="000B31CD"/>
    <w:rsid w:val="000B326F"/>
    <w:rsid w:val="000B33B4"/>
    <w:rsid w:val="000B3501"/>
    <w:rsid w:val="000B3521"/>
    <w:rsid w:val="000B3812"/>
    <w:rsid w:val="000B3A10"/>
    <w:rsid w:val="000B3AFF"/>
    <w:rsid w:val="000B3D15"/>
    <w:rsid w:val="000B3FF0"/>
    <w:rsid w:val="000B4078"/>
    <w:rsid w:val="000B41FF"/>
    <w:rsid w:val="000B42DF"/>
    <w:rsid w:val="000B43B7"/>
    <w:rsid w:val="000B4442"/>
    <w:rsid w:val="000B447B"/>
    <w:rsid w:val="000B46D1"/>
    <w:rsid w:val="000B49AF"/>
    <w:rsid w:val="000B4D26"/>
    <w:rsid w:val="000B5178"/>
    <w:rsid w:val="000B527E"/>
    <w:rsid w:val="000B53D6"/>
    <w:rsid w:val="000B55D2"/>
    <w:rsid w:val="000B5618"/>
    <w:rsid w:val="000B597A"/>
    <w:rsid w:val="000B5EEB"/>
    <w:rsid w:val="000B65B6"/>
    <w:rsid w:val="000B6668"/>
    <w:rsid w:val="000B6894"/>
    <w:rsid w:val="000B6D80"/>
    <w:rsid w:val="000B6DAE"/>
    <w:rsid w:val="000B6F81"/>
    <w:rsid w:val="000B717C"/>
    <w:rsid w:val="000B7382"/>
    <w:rsid w:val="000B7680"/>
    <w:rsid w:val="000B7684"/>
    <w:rsid w:val="000B7771"/>
    <w:rsid w:val="000B77A4"/>
    <w:rsid w:val="000B7997"/>
    <w:rsid w:val="000B7A1C"/>
    <w:rsid w:val="000B7BF3"/>
    <w:rsid w:val="000B7E55"/>
    <w:rsid w:val="000C00B8"/>
    <w:rsid w:val="000C0128"/>
    <w:rsid w:val="000C05FF"/>
    <w:rsid w:val="000C0872"/>
    <w:rsid w:val="000C0942"/>
    <w:rsid w:val="000C0966"/>
    <w:rsid w:val="000C1231"/>
    <w:rsid w:val="000C1513"/>
    <w:rsid w:val="000C170F"/>
    <w:rsid w:val="000C1DFC"/>
    <w:rsid w:val="000C21DA"/>
    <w:rsid w:val="000C228C"/>
    <w:rsid w:val="000C2356"/>
    <w:rsid w:val="000C28E1"/>
    <w:rsid w:val="000C2AC0"/>
    <w:rsid w:val="000C2F13"/>
    <w:rsid w:val="000C31F2"/>
    <w:rsid w:val="000C33AE"/>
    <w:rsid w:val="000C34C2"/>
    <w:rsid w:val="000C3839"/>
    <w:rsid w:val="000C3CD9"/>
    <w:rsid w:val="000C409F"/>
    <w:rsid w:val="000C4190"/>
    <w:rsid w:val="000C4192"/>
    <w:rsid w:val="000C4422"/>
    <w:rsid w:val="000C47AC"/>
    <w:rsid w:val="000C49ED"/>
    <w:rsid w:val="000C4D5B"/>
    <w:rsid w:val="000C4EB2"/>
    <w:rsid w:val="000C4EF6"/>
    <w:rsid w:val="000C5055"/>
    <w:rsid w:val="000C520E"/>
    <w:rsid w:val="000C523F"/>
    <w:rsid w:val="000C5388"/>
    <w:rsid w:val="000C55FC"/>
    <w:rsid w:val="000C571B"/>
    <w:rsid w:val="000C5DB9"/>
    <w:rsid w:val="000C5DE6"/>
    <w:rsid w:val="000C5FAF"/>
    <w:rsid w:val="000C5FB0"/>
    <w:rsid w:val="000C6267"/>
    <w:rsid w:val="000C6881"/>
    <w:rsid w:val="000C6B37"/>
    <w:rsid w:val="000C6BE0"/>
    <w:rsid w:val="000C74B2"/>
    <w:rsid w:val="000C7595"/>
    <w:rsid w:val="000C760D"/>
    <w:rsid w:val="000C772C"/>
    <w:rsid w:val="000C7B93"/>
    <w:rsid w:val="000C7D70"/>
    <w:rsid w:val="000D0132"/>
    <w:rsid w:val="000D03CE"/>
    <w:rsid w:val="000D05B4"/>
    <w:rsid w:val="000D0861"/>
    <w:rsid w:val="000D0880"/>
    <w:rsid w:val="000D11D5"/>
    <w:rsid w:val="000D1A0C"/>
    <w:rsid w:val="000D1A71"/>
    <w:rsid w:val="000D1B30"/>
    <w:rsid w:val="000D1E02"/>
    <w:rsid w:val="000D1F58"/>
    <w:rsid w:val="000D1FC6"/>
    <w:rsid w:val="000D2371"/>
    <w:rsid w:val="000D242A"/>
    <w:rsid w:val="000D2564"/>
    <w:rsid w:val="000D26B1"/>
    <w:rsid w:val="000D2A53"/>
    <w:rsid w:val="000D2AB2"/>
    <w:rsid w:val="000D2AE2"/>
    <w:rsid w:val="000D2C13"/>
    <w:rsid w:val="000D2E3D"/>
    <w:rsid w:val="000D2F37"/>
    <w:rsid w:val="000D305D"/>
    <w:rsid w:val="000D328E"/>
    <w:rsid w:val="000D33D4"/>
    <w:rsid w:val="000D3477"/>
    <w:rsid w:val="000D3585"/>
    <w:rsid w:val="000D37BD"/>
    <w:rsid w:val="000D3A48"/>
    <w:rsid w:val="000D3CAE"/>
    <w:rsid w:val="000D3F5A"/>
    <w:rsid w:val="000D435E"/>
    <w:rsid w:val="000D44ED"/>
    <w:rsid w:val="000D45B3"/>
    <w:rsid w:val="000D480D"/>
    <w:rsid w:val="000D4880"/>
    <w:rsid w:val="000D495E"/>
    <w:rsid w:val="000D4A19"/>
    <w:rsid w:val="000D4A4D"/>
    <w:rsid w:val="000D4AD5"/>
    <w:rsid w:val="000D4BAC"/>
    <w:rsid w:val="000D4C3E"/>
    <w:rsid w:val="000D4E79"/>
    <w:rsid w:val="000D5486"/>
    <w:rsid w:val="000D5642"/>
    <w:rsid w:val="000D58F6"/>
    <w:rsid w:val="000D597A"/>
    <w:rsid w:val="000D5996"/>
    <w:rsid w:val="000D5B25"/>
    <w:rsid w:val="000D5BAE"/>
    <w:rsid w:val="000D5CBA"/>
    <w:rsid w:val="000D6143"/>
    <w:rsid w:val="000D619A"/>
    <w:rsid w:val="000D68BF"/>
    <w:rsid w:val="000D6979"/>
    <w:rsid w:val="000D6C05"/>
    <w:rsid w:val="000D6DC1"/>
    <w:rsid w:val="000D6FCC"/>
    <w:rsid w:val="000D73BB"/>
    <w:rsid w:val="000D79E6"/>
    <w:rsid w:val="000D7BC8"/>
    <w:rsid w:val="000E03C5"/>
    <w:rsid w:val="000E0404"/>
    <w:rsid w:val="000E0575"/>
    <w:rsid w:val="000E0712"/>
    <w:rsid w:val="000E0788"/>
    <w:rsid w:val="000E07C1"/>
    <w:rsid w:val="000E086C"/>
    <w:rsid w:val="000E0B7A"/>
    <w:rsid w:val="000E0BC1"/>
    <w:rsid w:val="000E0D94"/>
    <w:rsid w:val="000E1508"/>
    <w:rsid w:val="000E172B"/>
    <w:rsid w:val="000E1913"/>
    <w:rsid w:val="000E207C"/>
    <w:rsid w:val="000E2265"/>
    <w:rsid w:val="000E2297"/>
    <w:rsid w:val="000E22E0"/>
    <w:rsid w:val="000E25E3"/>
    <w:rsid w:val="000E2737"/>
    <w:rsid w:val="000E289D"/>
    <w:rsid w:val="000E2E59"/>
    <w:rsid w:val="000E30FC"/>
    <w:rsid w:val="000E3526"/>
    <w:rsid w:val="000E355E"/>
    <w:rsid w:val="000E35E2"/>
    <w:rsid w:val="000E37C0"/>
    <w:rsid w:val="000E3990"/>
    <w:rsid w:val="000E3AC4"/>
    <w:rsid w:val="000E3DF5"/>
    <w:rsid w:val="000E3EB5"/>
    <w:rsid w:val="000E4040"/>
    <w:rsid w:val="000E42F8"/>
    <w:rsid w:val="000E4C4F"/>
    <w:rsid w:val="000E512B"/>
    <w:rsid w:val="000E5586"/>
    <w:rsid w:val="000E56AB"/>
    <w:rsid w:val="000E580A"/>
    <w:rsid w:val="000E58A8"/>
    <w:rsid w:val="000E5AB8"/>
    <w:rsid w:val="000E5EFD"/>
    <w:rsid w:val="000E6098"/>
    <w:rsid w:val="000E64A8"/>
    <w:rsid w:val="000E6525"/>
    <w:rsid w:val="000E65B0"/>
    <w:rsid w:val="000E6A29"/>
    <w:rsid w:val="000E6BF7"/>
    <w:rsid w:val="000E6C3A"/>
    <w:rsid w:val="000E6D9C"/>
    <w:rsid w:val="000E6E07"/>
    <w:rsid w:val="000E7168"/>
    <w:rsid w:val="000E72D3"/>
    <w:rsid w:val="000E74C3"/>
    <w:rsid w:val="000E77E2"/>
    <w:rsid w:val="000E789F"/>
    <w:rsid w:val="000E7BEC"/>
    <w:rsid w:val="000E7F6E"/>
    <w:rsid w:val="000E7FE7"/>
    <w:rsid w:val="000F0081"/>
    <w:rsid w:val="000F0378"/>
    <w:rsid w:val="000F037D"/>
    <w:rsid w:val="000F05ED"/>
    <w:rsid w:val="000F0695"/>
    <w:rsid w:val="000F073F"/>
    <w:rsid w:val="000F081F"/>
    <w:rsid w:val="000F0839"/>
    <w:rsid w:val="000F089A"/>
    <w:rsid w:val="000F0B95"/>
    <w:rsid w:val="000F0C09"/>
    <w:rsid w:val="000F1AEC"/>
    <w:rsid w:val="000F1D17"/>
    <w:rsid w:val="000F1EB0"/>
    <w:rsid w:val="000F2520"/>
    <w:rsid w:val="000F297C"/>
    <w:rsid w:val="000F2B06"/>
    <w:rsid w:val="000F2CB2"/>
    <w:rsid w:val="000F2D45"/>
    <w:rsid w:val="000F3331"/>
    <w:rsid w:val="000F366C"/>
    <w:rsid w:val="000F36BE"/>
    <w:rsid w:val="000F385C"/>
    <w:rsid w:val="000F3911"/>
    <w:rsid w:val="000F39FF"/>
    <w:rsid w:val="000F3D4D"/>
    <w:rsid w:val="000F3D6B"/>
    <w:rsid w:val="000F3E8B"/>
    <w:rsid w:val="000F3EF5"/>
    <w:rsid w:val="000F408A"/>
    <w:rsid w:val="000F4316"/>
    <w:rsid w:val="000F44D8"/>
    <w:rsid w:val="000F45DF"/>
    <w:rsid w:val="000F4770"/>
    <w:rsid w:val="000F5787"/>
    <w:rsid w:val="000F5827"/>
    <w:rsid w:val="000F5979"/>
    <w:rsid w:val="000F599A"/>
    <w:rsid w:val="000F5DC7"/>
    <w:rsid w:val="000F5E68"/>
    <w:rsid w:val="000F5F52"/>
    <w:rsid w:val="000F6104"/>
    <w:rsid w:val="000F651D"/>
    <w:rsid w:val="000F6762"/>
    <w:rsid w:val="000F678C"/>
    <w:rsid w:val="000F69B9"/>
    <w:rsid w:val="000F69E0"/>
    <w:rsid w:val="000F6DBC"/>
    <w:rsid w:val="000F6DDA"/>
    <w:rsid w:val="000F7154"/>
    <w:rsid w:val="000F71EF"/>
    <w:rsid w:val="000F7207"/>
    <w:rsid w:val="000F7528"/>
    <w:rsid w:val="000F753C"/>
    <w:rsid w:val="000F7554"/>
    <w:rsid w:val="000F7594"/>
    <w:rsid w:val="000F7849"/>
    <w:rsid w:val="000F7B14"/>
    <w:rsid w:val="000F7B9A"/>
    <w:rsid w:val="000F7C27"/>
    <w:rsid w:val="000F7D2D"/>
    <w:rsid w:val="000F7E68"/>
    <w:rsid w:val="000F7FD3"/>
    <w:rsid w:val="00100123"/>
    <w:rsid w:val="00100177"/>
    <w:rsid w:val="00100233"/>
    <w:rsid w:val="001004B7"/>
    <w:rsid w:val="00100BEF"/>
    <w:rsid w:val="001013A3"/>
    <w:rsid w:val="00101765"/>
    <w:rsid w:val="00101AA0"/>
    <w:rsid w:val="00101B3B"/>
    <w:rsid w:val="00101B98"/>
    <w:rsid w:val="00101C1B"/>
    <w:rsid w:val="00101E9A"/>
    <w:rsid w:val="00101F4F"/>
    <w:rsid w:val="001023F6"/>
    <w:rsid w:val="00102432"/>
    <w:rsid w:val="001024CA"/>
    <w:rsid w:val="001027C3"/>
    <w:rsid w:val="00102BF2"/>
    <w:rsid w:val="001035FA"/>
    <w:rsid w:val="0010380E"/>
    <w:rsid w:val="00103C6B"/>
    <w:rsid w:val="00103CB0"/>
    <w:rsid w:val="00103D44"/>
    <w:rsid w:val="00103E94"/>
    <w:rsid w:val="00103EC8"/>
    <w:rsid w:val="00103FF4"/>
    <w:rsid w:val="00104128"/>
    <w:rsid w:val="00104253"/>
    <w:rsid w:val="00104A32"/>
    <w:rsid w:val="00104BCE"/>
    <w:rsid w:val="00104EA1"/>
    <w:rsid w:val="00104EF5"/>
    <w:rsid w:val="00105180"/>
    <w:rsid w:val="00105199"/>
    <w:rsid w:val="0010552F"/>
    <w:rsid w:val="001055FF"/>
    <w:rsid w:val="001059E6"/>
    <w:rsid w:val="00105A15"/>
    <w:rsid w:val="00105BD3"/>
    <w:rsid w:val="00105C8C"/>
    <w:rsid w:val="001066C2"/>
    <w:rsid w:val="001067C5"/>
    <w:rsid w:val="00106951"/>
    <w:rsid w:val="00106ABC"/>
    <w:rsid w:val="00106C0E"/>
    <w:rsid w:val="00106C4F"/>
    <w:rsid w:val="00106CA5"/>
    <w:rsid w:val="001072C2"/>
    <w:rsid w:val="00107306"/>
    <w:rsid w:val="00107574"/>
    <w:rsid w:val="0010762C"/>
    <w:rsid w:val="00107640"/>
    <w:rsid w:val="0010778E"/>
    <w:rsid w:val="00107B82"/>
    <w:rsid w:val="00107B89"/>
    <w:rsid w:val="00107BA6"/>
    <w:rsid w:val="00107BF6"/>
    <w:rsid w:val="00107C1F"/>
    <w:rsid w:val="00110299"/>
    <w:rsid w:val="0011043B"/>
    <w:rsid w:val="0011051C"/>
    <w:rsid w:val="001107A6"/>
    <w:rsid w:val="001107C1"/>
    <w:rsid w:val="00110800"/>
    <w:rsid w:val="0011081A"/>
    <w:rsid w:val="0011089C"/>
    <w:rsid w:val="001109FE"/>
    <w:rsid w:val="00110F80"/>
    <w:rsid w:val="00111084"/>
    <w:rsid w:val="0011108E"/>
    <w:rsid w:val="001110C6"/>
    <w:rsid w:val="00111322"/>
    <w:rsid w:val="00111352"/>
    <w:rsid w:val="00111412"/>
    <w:rsid w:val="00111508"/>
    <w:rsid w:val="001115C6"/>
    <w:rsid w:val="001116F5"/>
    <w:rsid w:val="001119D4"/>
    <w:rsid w:val="00111A1E"/>
    <w:rsid w:val="00111E60"/>
    <w:rsid w:val="00112065"/>
    <w:rsid w:val="00112288"/>
    <w:rsid w:val="00112399"/>
    <w:rsid w:val="00112A5E"/>
    <w:rsid w:val="00112D3C"/>
    <w:rsid w:val="00112D70"/>
    <w:rsid w:val="0011332D"/>
    <w:rsid w:val="001134A0"/>
    <w:rsid w:val="001135DA"/>
    <w:rsid w:val="001135EA"/>
    <w:rsid w:val="0011370A"/>
    <w:rsid w:val="00113A0B"/>
    <w:rsid w:val="00113F37"/>
    <w:rsid w:val="00113FB8"/>
    <w:rsid w:val="0011418F"/>
    <w:rsid w:val="001147B6"/>
    <w:rsid w:val="0011499F"/>
    <w:rsid w:val="001149B6"/>
    <w:rsid w:val="00114A77"/>
    <w:rsid w:val="00114B9B"/>
    <w:rsid w:val="00115305"/>
    <w:rsid w:val="00115ADB"/>
    <w:rsid w:val="00115DEB"/>
    <w:rsid w:val="001161F9"/>
    <w:rsid w:val="00116336"/>
    <w:rsid w:val="00116397"/>
    <w:rsid w:val="00116493"/>
    <w:rsid w:val="00116825"/>
    <w:rsid w:val="00116B77"/>
    <w:rsid w:val="00116C3C"/>
    <w:rsid w:val="001170AA"/>
    <w:rsid w:val="0011710E"/>
    <w:rsid w:val="001172E9"/>
    <w:rsid w:val="00117427"/>
    <w:rsid w:val="0011777B"/>
    <w:rsid w:val="00117958"/>
    <w:rsid w:val="00117C7E"/>
    <w:rsid w:val="00120087"/>
    <w:rsid w:val="001202E8"/>
    <w:rsid w:val="00120393"/>
    <w:rsid w:val="001203C3"/>
    <w:rsid w:val="0012056E"/>
    <w:rsid w:val="001205C4"/>
    <w:rsid w:val="00120927"/>
    <w:rsid w:val="00120AA3"/>
    <w:rsid w:val="00120DC1"/>
    <w:rsid w:val="00120F3C"/>
    <w:rsid w:val="00121377"/>
    <w:rsid w:val="001214C8"/>
    <w:rsid w:val="001215EA"/>
    <w:rsid w:val="00121857"/>
    <w:rsid w:val="001218DB"/>
    <w:rsid w:val="00121B78"/>
    <w:rsid w:val="00121C14"/>
    <w:rsid w:val="00121D5E"/>
    <w:rsid w:val="00121DE2"/>
    <w:rsid w:val="00121EC1"/>
    <w:rsid w:val="00121F5F"/>
    <w:rsid w:val="001221D3"/>
    <w:rsid w:val="0012236A"/>
    <w:rsid w:val="00122667"/>
    <w:rsid w:val="00122AD1"/>
    <w:rsid w:val="00122B59"/>
    <w:rsid w:val="00122FA3"/>
    <w:rsid w:val="0012386A"/>
    <w:rsid w:val="001238D8"/>
    <w:rsid w:val="00123AF3"/>
    <w:rsid w:val="00123C47"/>
    <w:rsid w:val="00123E65"/>
    <w:rsid w:val="0012443C"/>
    <w:rsid w:val="0012450D"/>
    <w:rsid w:val="00124CE9"/>
    <w:rsid w:val="001251E2"/>
    <w:rsid w:val="001253D0"/>
    <w:rsid w:val="0012557A"/>
    <w:rsid w:val="001256D5"/>
    <w:rsid w:val="00125816"/>
    <w:rsid w:val="0012593E"/>
    <w:rsid w:val="00125975"/>
    <w:rsid w:val="00125B7D"/>
    <w:rsid w:val="00126036"/>
    <w:rsid w:val="001262D2"/>
    <w:rsid w:val="0012685D"/>
    <w:rsid w:val="001268F0"/>
    <w:rsid w:val="00126F66"/>
    <w:rsid w:val="00127047"/>
    <w:rsid w:val="0012707C"/>
    <w:rsid w:val="001273BB"/>
    <w:rsid w:val="001273BD"/>
    <w:rsid w:val="00127432"/>
    <w:rsid w:val="0012744F"/>
    <w:rsid w:val="00127B4D"/>
    <w:rsid w:val="00127D07"/>
    <w:rsid w:val="00127F6C"/>
    <w:rsid w:val="0013031F"/>
    <w:rsid w:val="00130341"/>
    <w:rsid w:val="00130354"/>
    <w:rsid w:val="001304CD"/>
    <w:rsid w:val="0013064A"/>
    <w:rsid w:val="0013074A"/>
    <w:rsid w:val="001310B1"/>
    <w:rsid w:val="00131195"/>
    <w:rsid w:val="001313AD"/>
    <w:rsid w:val="001314FA"/>
    <w:rsid w:val="001314FD"/>
    <w:rsid w:val="0013159C"/>
    <w:rsid w:val="001315D5"/>
    <w:rsid w:val="00131812"/>
    <w:rsid w:val="00131A5F"/>
    <w:rsid w:val="00131C45"/>
    <w:rsid w:val="00131C94"/>
    <w:rsid w:val="00131CFE"/>
    <w:rsid w:val="00131D6E"/>
    <w:rsid w:val="001320D8"/>
    <w:rsid w:val="001322BD"/>
    <w:rsid w:val="0013235B"/>
    <w:rsid w:val="0013263D"/>
    <w:rsid w:val="001326AA"/>
    <w:rsid w:val="001326E8"/>
    <w:rsid w:val="001326FE"/>
    <w:rsid w:val="001327E8"/>
    <w:rsid w:val="001328EC"/>
    <w:rsid w:val="0013290D"/>
    <w:rsid w:val="00132E45"/>
    <w:rsid w:val="0013344B"/>
    <w:rsid w:val="001335D7"/>
    <w:rsid w:val="00133742"/>
    <w:rsid w:val="001338D5"/>
    <w:rsid w:val="0013399C"/>
    <w:rsid w:val="001339D1"/>
    <w:rsid w:val="00133C1D"/>
    <w:rsid w:val="001340DA"/>
    <w:rsid w:val="00134502"/>
    <w:rsid w:val="001345C0"/>
    <w:rsid w:val="001345C5"/>
    <w:rsid w:val="00134808"/>
    <w:rsid w:val="001348CB"/>
    <w:rsid w:val="00134948"/>
    <w:rsid w:val="00134ABE"/>
    <w:rsid w:val="00134D8C"/>
    <w:rsid w:val="001350BF"/>
    <w:rsid w:val="0013550D"/>
    <w:rsid w:val="0013558C"/>
    <w:rsid w:val="00135930"/>
    <w:rsid w:val="00135BEA"/>
    <w:rsid w:val="00135BEB"/>
    <w:rsid w:val="001360CF"/>
    <w:rsid w:val="00136530"/>
    <w:rsid w:val="0013657B"/>
    <w:rsid w:val="00136959"/>
    <w:rsid w:val="001369C3"/>
    <w:rsid w:val="00136A6E"/>
    <w:rsid w:val="00136A9B"/>
    <w:rsid w:val="00136B75"/>
    <w:rsid w:val="00136B7C"/>
    <w:rsid w:val="00136BBA"/>
    <w:rsid w:val="00136D2E"/>
    <w:rsid w:val="001371D3"/>
    <w:rsid w:val="001372DE"/>
    <w:rsid w:val="001374D6"/>
    <w:rsid w:val="001376BF"/>
    <w:rsid w:val="001377A8"/>
    <w:rsid w:val="00137868"/>
    <w:rsid w:val="00137D3D"/>
    <w:rsid w:val="00140024"/>
    <w:rsid w:val="0014029E"/>
    <w:rsid w:val="001402C4"/>
    <w:rsid w:val="0014045C"/>
    <w:rsid w:val="001405B6"/>
    <w:rsid w:val="001406B9"/>
    <w:rsid w:val="00140A17"/>
    <w:rsid w:val="00140D07"/>
    <w:rsid w:val="00141083"/>
    <w:rsid w:val="001410F4"/>
    <w:rsid w:val="001411E3"/>
    <w:rsid w:val="00141560"/>
    <w:rsid w:val="00141BFB"/>
    <w:rsid w:val="00141C36"/>
    <w:rsid w:val="00141CFB"/>
    <w:rsid w:val="00141D70"/>
    <w:rsid w:val="00141FE6"/>
    <w:rsid w:val="00142590"/>
    <w:rsid w:val="001428DF"/>
    <w:rsid w:val="00142AAF"/>
    <w:rsid w:val="001430E0"/>
    <w:rsid w:val="001431EF"/>
    <w:rsid w:val="001432D0"/>
    <w:rsid w:val="00143541"/>
    <w:rsid w:val="00143593"/>
    <w:rsid w:val="001436A6"/>
    <w:rsid w:val="00143A3B"/>
    <w:rsid w:val="00143ADF"/>
    <w:rsid w:val="00143CC1"/>
    <w:rsid w:val="00143F2B"/>
    <w:rsid w:val="001440AE"/>
    <w:rsid w:val="0014430C"/>
    <w:rsid w:val="001444C9"/>
    <w:rsid w:val="00144AAE"/>
    <w:rsid w:val="00144D32"/>
    <w:rsid w:val="00144EF9"/>
    <w:rsid w:val="00144FF1"/>
    <w:rsid w:val="0014532A"/>
    <w:rsid w:val="00145366"/>
    <w:rsid w:val="00145393"/>
    <w:rsid w:val="00145713"/>
    <w:rsid w:val="00145A60"/>
    <w:rsid w:val="00145ABB"/>
    <w:rsid w:val="00145BB9"/>
    <w:rsid w:val="00145F57"/>
    <w:rsid w:val="00146003"/>
    <w:rsid w:val="001461C1"/>
    <w:rsid w:val="0014669F"/>
    <w:rsid w:val="00146AAF"/>
    <w:rsid w:val="00146E80"/>
    <w:rsid w:val="00146EB0"/>
    <w:rsid w:val="00147070"/>
    <w:rsid w:val="00147360"/>
    <w:rsid w:val="00147515"/>
    <w:rsid w:val="00147C13"/>
    <w:rsid w:val="00147C1B"/>
    <w:rsid w:val="00147DED"/>
    <w:rsid w:val="00147E11"/>
    <w:rsid w:val="00147FBA"/>
    <w:rsid w:val="001500A3"/>
    <w:rsid w:val="0015024A"/>
    <w:rsid w:val="0015046A"/>
    <w:rsid w:val="001504C1"/>
    <w:rsid w:val="00150546"/>
    <w:rsid w:val="0015072C"/>
    <w:rsid w:val="00150989"/>
    <w:rsid w:val="00150F77"/>
    <w:rsid w:val="00150FC9"/>
    <w:rsid w:val="00151174"/>
    <w:rsid w:val="001511A6"/>
    <w:rsid w:val="001513CC"/>
    <w:rsid w:val="001513DC"/>
    <w:rsid w:val="0015158D"/>
    <w:rsid w:val="00151707"/>
    <w:rsid w:val="00151836"/>
    <w:rsid w:val="001519E1"/>
    <w:rsid w:val="00151D64"/>
    <w:rsid w:val="00151D6E"/>
    <w:rsid w:val="00151E2E"/>
    <w:rsid w:val="00151EDE"/>
    <w:rsid w:val="00151F66"/>
    <w:rsid w:val="00151FD8"/>
    <w:rsid w:val="001520E2"/>
    <w:rsid w:val="001524B0"/>
    <w:rsid w:val="001529FA"/>
    <w:rsid w:val="00152AED"/>
    <w:rsid w:val="00152BA0"/>
    <w:rsid w:val="00152BDA"/>
    <w:rsid w:val="00152EC1"/>
    <w:rsid w:val="00152EC4"/>
    <w:rsid w:val="00152EED"/>
    <w:rsid w:val="00152EF3"/>
    <w:rsid w:val="001530E0"/>
    <w:rsid w:val="00153310"/>
    <w:rsid w:val="001536DF"/>
    <w:rsid w:val="001536EF"/>
    <w:rsid w:val="00153784"/>
    <w:rsid w:val="00154098"/>
    <w:rsid w:val="001542AF"/>
    <w:rsid w:val="00154400"/>
    <w:rsid w:val="00154549"/>
    <w:rsid w:val="001547D7"/>
    <w:rsid w:val="00155504"/>
    <w:rsid w:val="00155884"/>
    <w:rsid w:val="00155D79"/>
    <w:rsid w:val="00155DE2"/>
    <w:rsid w:val="001560E0"/>
    <w:rsid w:val="001565BA"/>
    <w:rsid w:val="001567DD"/>
    <w:rsid w:val="00156995"/>
    <w:rsid w:val="00156B7D"/>
    <w:rsid w:val="00156C4B"/>
    <w:rsid w:val="00156F1A"/>
    <w:rsid w:val="00156F2B"/>
    <w:rsid w:val="00157003"/>
    <w:rsid w:val="001571FA"/>
    <w:rsid w:val="00157258"/>
    <w:rsid w:val="0015727D"/>
    <w:rsid w:val="001573C2"/>
    <w:rsid w:val="001574BE"/>
    <w:rsid w:val="00157511"/>
    <w:rsid w:val="00157750"/>
    <w:rsid w:val="00157770"/>
    <w:rsid w:val="001577FE"/>
    <w:rsid w:val="00157AF0"/>
    <w:rsid w:val="00157D2A"/>
    <w:rsid w:val="001600C0"/>
    <w:rsid w:val="0016012A"/>
    <w:rsid w:val="0016024B"/>
    <w:rsid w:val="0016054D"/>
    <w:rsid w:val="001605D4"/>
    <w:rsid w:val="00160DA0"/>
    <w:rsid w:val="00161276"/>
    <w:rsid w:val="001614D8"/>
    <w:rsid w:val="00161573"/>
    <w:rsid w:val="00161736"/>
    <w:rsid w:val="00161884"/>
    <w:rsid w:val="00161FEF"/>
    <w:rsid w:val="0016206D"/>
    <w:rsid w:val="001621D7"/>
    <w:rsid w:val="0016228F"/>
    <w:rsid w:val="001625A7"/>
    <w:rsid w:val="001629C7"/>
    <w:rsid w:val="00162CBE"/>
    <w:rsid w:val="00162ECE"/>
    <w:rsid w:val="001632FE"/>
    <w:rsid w:val="00163659"/>
    <w:rsid w:val="001637B4"/>
    <w:rsid w:val="00163972"/>
    <w:rsid w:val="00163BC8"/>
    <w:rsid w:val="00163C17"/>
    <w:rsid w:val="00163CDC"/>
    <w:rsid w:val="00163FA7"/>
    <w:rsid w:val="001642C5"/>
    <w:rsid w:val="00164614"/>
    <w:rsid w:val="00164631"/>
    <w:rsid w:val="00164930"/>
    <w:rsid w:val="00164C45"/>
    <w:rsid w:val="00164DE4"/>
    <w:rsid w:val="00164E7B"/>
    <w:rsid w:val="00164EA1"/>
    <w:rsid w:val="00165160"/>
    <w:rsid w:val="00165528"/>
    <w:rsid w:val="001655CD"/>
    <w:rsid w:val="00165BEE"/>
    <w:rsid w:val="00165BF8"/>
    <w:rsid w:val="00165E39"/>
    <w:rsid w:val="00165F2C"/>
    <w:rsid w:val="00166186"/>
    <w:rsid w:val="001662CE"/>
    <w:rsid w:val="00166AE4"/>
    <w:rsid w:val="00166B9E"/>
    <w:rsid w:val="00166D2F"/>
    <w:rsid w:val="00167056"/>
    <w:rsid w:val="001677CA"/>
    <w:rsid w:val="00167BBD"/>
    <w:rsid w:val="00167D4D"/>
    <w:rsid w:val="00167ECF"/>
    <w:rsid w:val="00170081"/>
    <w:rsid w:val="001700E8"/>
    <w:rsid w:val="001701E3"/>
    <w:rsid w:val="00170271"/>
    <w:rsid w:val="00170361"/>
    <w:rsid w:val="00170467"/>
    <w:rsid w:val="001705C4"/>
    <w:rsid w:val="001705DB"/>
    <w:rsid w:val="0017067E"/>
    <w:rsid w:val="00170688"/>
    <w:rsid w:val="00170733"/>
    <w:rsid w:val="00170D3D"/>
    <w:rsid w:val="00171104"/>
    <w:rsid w:val="00171246"/>
    <w:rsid w:val="001712A2"/>
    <w:rsid w:val="00171408"/>
    <w:rsid w:val="00171535"/>
    <w:rsid w:val="001718DA"/>
    <w:rsid w:val="00171E17"/>
    <w:rsid w:val="0017212E"/>
    <w:rsid w:val="00172660"/>
    <w:rsid w:val="00172860"/>
    <w:rsid w:val="00172BE8"/>
    <w:rsid w:val="00172CEE"/>
    <w:rsid w:val="00173277"/>
    <w:rsid w:val="001732B8"/>
    <w:rsid w:val="00173739"/>
    <w:rsid w:val="00173743"/>
    <w:rsid w:val="0017379E"/>
    <w:rsid w:val="001737B0"/>
    <w:rsid w:val="00173F6E"/>
    <w:rsid w:val="00174009"/>
    <w:rsid w:val="00174113"/>
    <w:rsid w:val="00174568"/>
    <w:rsid w:val="00174E8F"/>
    <w:rsid w:val="00174E9E"/>
    <w:rsid w:val="001750B1"/>
    <w:rsid w:val="00175135"/>
    <w:rsid w:val="0017525D"/>
    <w:rsid w:val="00175440"/>
    <w:rsid w:val="00175813"/>
    <w:rsid w:val="00175886"/>
    <w:rsid w:val="00175CE4"/>
    <w:rsid w:val="00175F89"/>
    <w:rsid w:val="0017608C"/>
    <w:rsid w:val="00176168"/>
    <w:rsid w:val="00176266"/>
    <w:rsid w:val="0017663F"/>
    <w:rsid w:val="0017675E"/>
    <w:rsid w:val="001767BC"/>
    <w:rsid w:val="001767C9"/>
    <w:rsid w:val="00176E8D"/>
    <w:rsid w:val="00176EDD"/>
    <w:rsid w:val="00176FCD"/>
    <w:rsid w:val="00177165"/>
    <w:rsid w:val="00177508"/>
    <w:rsid w:val="00177CAB"/>
    <w:rsid w:val="00177EDD"/>
    <w:rsid w:val="00177FF6"/>
    <w:rsid w:val="00180196"/>
    <w:rsid w:val="00180224"/>
    <w:rsid w:val="0018023D"/>
    <w:rsid w:val="00180246"/>
    <w:rsid w:val="00180408"/>
    <w:rsid w:val="001805A0"/>
    <w:rsid w:val="001805EE"/>
    <w:rsid w:val="001807A2"/>
    <w:rsid w:val="0018081A"/>
    <w:rsid w:val="00180909"/>
    <w:rsid w:val="00180A5D"/>
    <w:rsid w:val="00180D81"/>
    <w:rsid w:val="00180E6C"/>
    <w:rsid w:val="00180F49"/>
    <w:rsid w:val="00181018"/>
    <w:rsid w:val="00181023"/>
    <w:rsid w:val="0018104D"/>
    <w:rsid w:val="00181174"/>
    <w:rsid w:val="001811B2"/>
    <w:rsid w:val="001813FC"/>
    <w:rsid w:val="00181A91"/>
    <w:rsid w:val="00181B05"/>
    <w:rsid w:val="00181E56"/>
    <w:rsid w:val="00181FA9"/>
    <w:rsid w:val="001821D8"/>
    <w:rsid w:val="001822B8"/>
    <w:rsid w:val="001822BA"/>
    <w:rsid w:val="001829F3"/>
    <w:rsid w:val="00182D55"/>
    <w:rsid w:val="00182DC2"/>
    <w:rsid w:val="00182DC4"/>
    <w:rsid w:val="001830B9"/>
    <w:rsid w:val="001830F0"/>
    <w:rsid w:val="0018322C"/>
    <w:rsid w:val="00183558"/>
    <w:rsid w:val="001836F9"/>
    <w:rsid w:val="00183759"/>
    <w:rsid w:val="00183A4D"/>
    <w:rsid w:val="00183B8F"/>
    <w:rsid w:val="00183BE2"/>
    <w:rsid w:val="00183F41"/>
    <w:rsid w:val="001840AC"/>
    <w:rsid w:val="00184165"/>
    <w:rsid w:val="00184215"/>
    <w:rsid w:val="001843FD"/>
    <w:rsid w:val="00184674"/>
    <w:rsid w:val="00184C2A"/>
    <w:rsid w:val="00184E16"/>
    <w:rsid w:val="00184E31"/>
    <w:rsid w:val="00184EEC"/>
    <w:rsid w:val="00184F67"/>
    <w:rsid w:val="00185047"/>
    <w:rsid w:val="00185136"/>
    <w:rsid w:val="00185500"/>
    <w:rsid w:val="00185613"/>
    <w:rsid w:val="001857E9"/>
    <w:rsid w:val="0018591C"/>
    <w:rsid w:val="00185970"/>
    <w:rsid w:val="00185AF8"/>
    <w:rsid w:val="00185E7F"/>
    <w:rsid w:val="00185EAF"/>
    <w:rsid w:val="0018644D"/>
    <w:rsid w:val="00186519"/>
    <w:rsid w:val="00186A2B"/>
    <w:rsid w:val="00186AAF"/>
    <w:rsid w:val="00186AB3"/>
    <w:rsid w:val="00186BF6"/>
    <w:rsid w:val="00186CB2"/>
    <w:rsid w:val="00186DBE"/>
    <w:rsid w:val="00186F85"/>
    <w:rsid w:val="00186F9D"/>
    <w:rsid w:val="00187047"/>
    <w:rsid w:val="00187323"/>
    <w:rsid w:val="00187473"/>
    <w:rsid w:val="001875F3"/>
    <w:rsid w:val="001877D5"/>
    <w:rsid w:val="00187AAA"/>
    <w:rsid w:val="00187BAC"/>
    <w:rsid w:val="001902D2"/>
    <w:rsid w:val="001906D3"/>
    <w:rsid w:val="001907DD"/>
    <w:rsid w:val="00190923"/>
    <w:rsid w:val="00190956"/>
    <w:rsid w:val="00190AA4"/>
    <w:rsid w:val="00190F01"/>
    <w:rsid w:val="001910E8"/>
    <w:rsid w:val="00191309"/>
    <w:rsid w:val="00191334"/>
    <w:rsid w:val="001913AA"/>
    <w:rsid w:val="001917A6"/>
    <w:rsid w:val="001919B6"/>
    <w:rsid w:val="00191A4E"/>
    <w:rsid w:val="00191A75"/>
    <w:rsid w:val="00191D7C"/>
    <w:rsid w:val="00192073"/>
    <w:rsid w:val="001920D5"/>
    <w:rsid w:val="00192162"/>
    <w:rsid w:val="001921A1"/>
    <w:rsid w:val="00192A9B"/>
    <w:rsid w:val="00192C41"/>
    <w:rsid w:val="00193343"/>
    <w:rsid w:val="001935F0"/>
    <w:rsid w:val="001936F4"/>
    <w:rsid w:val="001937BB"/>
    <w:rsid w:val="0019395E"/>
    <w:rsid w:val="00193AEC"/>
    <w:rsid w:val="00193DAC"/>
    <w:rsid w:val="001943C8"/>
    <w:rsid w:val="00194848"/>
    <w:rsid w:val="00194B59"/>
    <w:rsid w:val="00194C5B"/>
    <w:rsid w:val="00194D7E"/>
    <w:rsid w:val="00194E78"/>
    <w:rsid w:val="0019526C"/>
    <w:rsid w:val="0019541C"/>
    <w:rsid w:val="0019541F"/>
    <w:rsid w:val="0019549B"/>
    <w:rsid w:val="001956D8"/>
    <w:rsid w:val="001958D7"/>
    <w:rsid w:val="00195A03"/>
    <w:rsid w:val="00195F5A"/>
    <w:rsid w:val="00196498"/>
    <w:rsid w:val="0019697A"/>
    <w:rsid w:val="001969F0"/>
    <w:rsid w:val="00196CC3"/>
    <w:rsid w:val="00197168"/>
    <w:rsid w:val="0019756C"/>
    <w:rsid w:val="001975A7"/>
    <w:rsid w:val="001976E3"/>
    <w:rsid w:val="00197AEC"/>
    <w:rsid w:val="00197BD9"/>
    <w:rsid w:val="00197BDC"/>
    <w:rsid w:val="00197C1E"/>
    <w:rsid w:val="00197C7D"/>
    <w:rsid w:val="00197DA4"/>
    <w:rsid w:val="001A003B"/>
    <w:rsid w:val="001A1081"/>
    <w:rsid w:val="001A118A"/>
    <w:rsid w:val="001A15D6"/>
    <w:rsid w:val="001A1A7B"/>
    <w:rsid w:val="001A1FF5"/>
    <w:rsid w:val="001A2073"/>
    <w:rsid w:val="001A20F9"/>
    <w:rsid w:val="001A214B"/>
    <w:rsid w:val="001A23C3"/>
    <w:rsid w:val="001A2466"/>
    <w:rsid w:val="001A29EC"/>
    <w:rsid w:val="001A2A09"/>
    <w:rsid w:val="001A2EB9"/>
    <w:rsid w:val="001A302B"/>
    <w:rsid w:val="001A30CB"/>
    <w:rsid w:val="001A3100"/>
    <w:rsid w:val="001A3447"/>
    <w:rsid w:val="001A384D"/>
    <w:rsid w:val="001A3882"/>
    <w:rsid w:val="001A3A04"/>
    <w:rsid w:val="001A3B65"/>
    <w:rsid w:val="001A3D93"/>
    <w:rsid w:val="001A3FF5"/>
    <w:rsid w:val="001A4146"/>
    <w:rsid w:val="001A49CE"/>
    <w:rsid w:val="001A4A9B"/>
    <w:rsid w:val="001A4AE5"/>
    <w:rsid w:val="001A4AEC"/>
    <w:rsid w:val="001A52E7"/>
    <w:rsid w:val="001A5336"/>
    <w:rsid w:val="001A563D"/>
    <w:rsid w:val="001A585A"/>
    <w:rsid w:val="001A5D56"/>
    <w:rsid w:val="001A5E83"/>
    <w:rsid w:val="001A60C7"/>
    <w:rsid w:val="001A6113"/>
    <w:rsid w:val="001A627C"/>
    <w:rsid w:val="001A646E"/>
    <w:rsid w:val="001A653E"/>
    <w:rsid w:val="001A6626"/>
    <w:rsid w:val="001A6849"/>
    <w:rsid w:val="001A6859"/>
    <w:rsid w:val="001A6B99"/>
    <w:rsid w:val="001A6F6E"/>
    <w:rsid w:val="001A6FB6"/>
    <w:rsid w:val="001A6FEB"/>
    <w:rsid w:val="001A7599"/>
    <w:rsid w:val="001A75CD"/>
    <w:rsid w:val="001A7804"/>
    <w:rsid w:val="001A7AA8"/>
    <w:rsid w:val="001A7BF5"/>
    <w:rsid w:val="001A7C91"/>
    <w:rsid w:val="001A7CD4"/>
    <w:rsid w:val="001A7D8D"/>
    <w:rsid w:val="001A7E45"/>
    <w:rsid w:val="001B01F7"/>
    <w:rsid w:val="001B07C7"/>
    <w:rsid w:val="001B07D6"/>
    <w:rsid w:val="001B0CCC"/>
    <w:rsid w:val="001B162A"/>
    <w:rsid w:val="001B17C1"/>
    <w:rsid w:val="001B18DE"/>
    <w:rsid w:val="001B1AC5"/>
    <w:rsid w:val="001B1BFC"/>
    <w:rsid w:val="001B1FA1"/>
    <w:rsid w:val="001B2112"/>
    <w:rsid w:val="001B21A8"/>
    <w:rsid w:val="001B258B"/>
    <w:rsid w:val="001B27C7"/>
    <w:rsid w:val="001B2FE1"/>
    <w:rsid w:val="001B342B"/>
    <w:rsid w:val="001B3564"/>
    <w:rsid w:val="001B3647"/>
    <w:rsid w:val="001B3721"/>
    <w:rsid w:val="001B39CF"/>
    <w:rsid w:val="001B3A3E"/>
    <w:rsid w:val="001B3CF8"/>
    <w:rsid w:val="001B3D17"/>
    <w:rsid w:val="001B3D66"/>
    <w:rsid w:val="001B3E47"/>
    <w:rsid w:val="001B44D1"/>
    <w:rsid w:val="001B45AF"/>
    <w:rsid w:val="001B4737"/>
    <w:rsid w:val="001B4825"/>
    <w:rsid w:val="001B511A"/>
    <w:rsid w:val="001B52AC"/>
    <w:rsid w:val="001B56D3"/>
    <w:rsid w:val="001B57B9"/>
    <w:rsid w:val="001B5AC2"/>
    <w:rsid w:val="001B605C"/>
    <w:rsid w:val="001B6069"/>
    <w:rsid w:val="001B63D8"/>
    <w:rsid w:val="001B6A53"/>
    <w:rsid w:val="001B6B37"/>
    <w:rsid w:val="001B6EDF"/>
    <w:rsid w:val="001B6F2E"/>
    <w:rsid w:val="001B7176"/>
    <w:rsid w:val="001B7649"/>
    <w:rsid w:val="001B7C7A"/>
    <w:rsid w:val="001B7CE4"/>
    <w:rsid w:val="001B7EB0"/>
    <w:rsid w:val="001C00D8"/>
    <w:rsid w:val="001C0134"/>
    <w:rsid w:val="001C039A"/>
    <w:rsid w:val="001C0AED"/>
    <w:rsid w:val="001C0C02"/>
    <w:rsid w:val="001C0C05"/>
    <w:rsid w:val="001C0D21"/>
    <w:rsid w:val="001C0EF4"/>
    <w:rsid w:val="001C11FA"/>
    <w:rsid w:val="001C169E"/>
    <w:rsid w:val="001C1792"/>
    <w:rsid w:val="001C1967"/>
    <w:rsid w:val="001C19C4"/>
    <w:rsid w:val="001C20D6"/>
    <w:rsid w:val="001C2278"/>
    <w:rsid w:val="001C26C7"/>
    <w:rsid w:val="001C2A00"/>
    <w:rsid w:val="001C2B29"/>
    <w:rsid w:val="001C2B52"/>
    <w:rsid w:val="001C2D21"/>
    <w:rsid w:val="001C2F34"/>
    <w:rsid w:val="001C3141"/>
    <w:rsid w:val="001C3203"/>
    <w:rsid w:val="001C3253"/>
    <w:rsid w:val="001C32DF"/>
    <w:rsid w:val="001C3441"/>
    <w:rsid w:val="001C4302"/>
    <w:rsid w:val="001C431A"/>
    <w:rsid w:val="001C44CC"/>
    <w:rsid w:val="001C45F3"/>
    <w:rsid w:val="001C4821"/>
    <w:rsid w:val="001C5053"/>
    <w:rsid w:val="001C50FC"/>
    <w:rsid w:val="001C5611"/>
    <w:rsid w:val="001C5752"/>
    <w:rsid w:val="001C57F8"/>
    <w:rsid w:val="001C5877"/>
    <w:rsid w:val="001C59A0"/>
    <w:rsid w:val="001C5DB3"/>
    <w:rsid w:val="001C5DF2"/>
    <w:rsid w:val="001C5E4D"/>
    <w:rsid w:val="001C5E87"/>
    <w:rsid w:val="001C5E92"/>
    <w:rsid w:val="001C60BD"/>
    <w:rsid w:val="001C662B"/>
    <w:rsid w:val="001C6673"/>
    <w:rsid w:val="001C6730"/>
    <w:rsid w:val="001C699F"/>
    <w:rsid w:val="001C6D85"/>
    <w:rsid w:val="001C6DDF"/>
    <w:rsid w:val="001C70C8"/>
    <w:rsid w:val="001C7148"/>
    <w:rsid w:val="001C7181"/>
    <w:rsid w:val="001C72D6"/>
    <w:rsid w:val="001C761D"/>
    <w:rsid w:val="001C7899"/>
    <w:rsid w:val="001C790F"/>
    <w:rsid w:val="001C7A28"/>
    <w:rsid w:val="001C7A63"/>
    <w:rsid w:val="001C7AE6"/>
    <w:rsid w:val="001C7B1E"/>
    <w:rsid w:val="001C7D27"/>
    <w:rsid w:val="001C7FBC"/>
    <w:rsid w:val="001D00AA"/>
    <w:rsid w:val="001D026B"/>
    <w:rsid w:val="001D0319"/>
    <w:rsid w:val="001D0338"/>
    <w:rsid w:val="001D0339"/>
    <w:rsid w:val="001D0643"/>
    <w:rsid w:val="001D0659"/>
    <w:rsid w:val="001D07B0"/>
    <w:rsid w:val="001D0CBB"/>
    <w:rsid w:val="001D1056"/>
    <w:rsid w:val="001D10BC"/>
    <w:rsid w:val="001D10CF"/>
    <w:rsid w:val="001D118E"/>
    <w:rsid w:val="001D1210"/>
    <w:rsid w:val="001D121A"/>
    <w:rsid w:val="001D1746"/>
    <w:rsid w:val="001D1A65"/>
    <w:rsid w:val="001D212A"/>
    <w:rsid w:val="001D2381"/>
    <w:rsid w:val="001D26B6"/>
    <w:rsid w:val="001D282F"/>
    <w:rsid w:val="001D293A"/>
    <w:rsid w:val="001D2A29"/>
    <w:rsid w:val="001D2D09"/>
    <w:rsid w:val="001D2E12"/>
    <w:rsid w:val="001D2F51"/>
    <w:rsid w:val="001D3029"/>
    <w:rsid w:val="001D30AF"/>
    <w:rsid w:val="001D30B4"/>
    <w:rsid w:val="001D3290"/>
    <w:rsid w:val="001D35AD"/>
    <w:rsid w:val="001D3709"/>
    <w:rsid w:val="001D38CE"/>
    <w:rsid w:val="001D3BEF"/>
    <w:rsid w:val="001D4963"/>
    <w:rsid w:val="001D49CD"/>
    <w:rsid w:val="001D4C7E"/>
    <w:rsid w:val="001D4F78"/>
    <w:rsid w:val="001D50C6"/>
    <w:rsid w:val="001D5346"/>
    <w:rsid w:val="001D577E"/>
    <w:rsid w:val="001D58EC"/>
    <w:rsid w:val="001D5A4C"/>
    <w:rsid w:val="001D5A85"/>
    <w:rsid w:val="001D5AFB"/>
    <w:rsid w:val="001D6122"/>
    <w:rsid w:val="001D6169"/>
    <w:rsid w:val="001D6212"/>
    <w:rsid w:val="001D657F"/>
    <w:rsid w:val="001D6AB8"/>
    <w:rsid w:val="001D70A7"/>
    <w:rsid w:val="001D7124"/>
    <w:rsid w:val="001D71FA"/>
    <w:rsid w:val="001D730B"/>
    <w:rsid w:val="001D762A"/>
    <w:rsid w:val="001D7672"/>
    <w:rsid w:val="001D7753"/>
    <w:rsid w:val="001D796C"/>
    <w:rsid w:val="001D7EE9"/>
    <w:rsid w:val="001E0080"/>
    <w:rsid w:val="001E00DE"/>
    <w:rsid w:val="001E01CF"/>
    <w:rsid w:val="001E0209"/>
    <w:rsid w:val="001E044D"/>
    <w:rsid w:val="001E058C"/>
    <w:rsid w:val="001E085D"/>
    <w:rsid w:val="001E093B"/>
    <w:rsid w:val="001E0D67"/>
    <w:rsid w:val="001E0EA1"/>
    <w:rsid w:val="001E163B"/>
    <w:rsid w:val="001E1741"/>
    <w:rsid w:val="001E176F"/>
    <w:rsid w:val="001E194E"/>
    <w:rsid w:val="001E1B6A"/>
    <w:rsid w:val="001E1C73"/>
    <w:rsid w:val="001E1C83"/>
    <w:rsid w:val="001E1E92"/>
    <w:rsid w:val="001E227D"/>
    <w:rsid w:val="001E236A"/>
    <w:rsid w:val="001E243C"/>
    <w:rsid w:val="001E2533"/>
    <w:rsid w:val="001E2935"/>
    <w:rsid w:val="001E2AC8"/>
    <w:rsid w:val="001E2CE2"/>
    <w:rsid w:val="001E2D7E"/>
    <w:rsid w:val="001E346E"/>
    <w:rsid w:val="001E36B0"/>
    <w:rsid w:val="001E3C33"/>
    <w:rsid w:val="001E3F1A"/>
    <w:rsid w:val="001E401D"/>
    <w:rsid w:val="001E4255"/>
    <w:rsid w:val="001E43CD"/>
    <w:rsid w:val="001E44EA"/>
    <w:rsid w:val="001E461E"/>
    <w:rsid w:val="001E4714"/>
    <w:rsid w:val="001E4C4A"/>
    <w:rsid w:val="001E4E4A"/>
    <w:rsid w:val="001E5027"/>
    <w:rsid w:val="001E529E"/>
    <w:rsid w:val="001E5493"/>
    <w:rsid w:val="001E5541"/>
    <w:rsid w:val="001E55CD"/>
    <w:rsid w:val="001E57DF"/>
    <w:rsid w:val="001E59ED"/>
    <w:rsid w:val="001E5A10"/>
    <w:rsid w:val="001E5BC6"/>
    <w:rsid w:val="001E5C96"/>
    <w:rsid w:val="001E5F91"/>
    <w:rsid w:val="001E5FCB"/>
    <w:rsid w:val="001E650D"/>
    <w:rsid w:val="001E66A0"/>
    <w:rsid w:val="001E67C3"/>
    <w:rsid w:val="001E691D"/>
    <w:rsid w:val="001E6BCC"/>
    <w:rsid w:val="001E6D8B"/>
    <w:rsid w:val="001E72F4"/>
    <w:rsid w:val="001E776C"/>
    <w:rsid w:val="001E7A56"/>
    <w:rsid w:val="001E7B43"/>
    <w:rsid w:val="001E7D6D"/>
    <w:rsid w:val="001F00B2"/>
    <w:rsid w:val="001F03D4"/>
    <w:rsid w:val="001F07A0"/>
    <w:rsid w:val="001F0EA0"/>
    <w:rsid w:val="001F1006"/>
    <w:rsid w:val="001F13A5"/>
    <w:rsid w:val="001F1615"/>
    <w:rsid w:val="001F1715"/>
    <w:rsid w:val="001F177D"/>
    <w:rsid w:val="001F182E"/>
    <w:rsid w:val="001F198B"/>
    <w:rsid w:val="001F1AE8"/>
    <w:rsid w:val="001F1B1E"/>
    <w:rsid w:val="001F1B34"/>
    <w:rsid w:val="001F1B90"/>
    <w:rsid w:val="001F2049"/>
    <w:rsid w:val="001F2355"/>
    <w:rsid w:val="001F248F"/>
    <w:rsid w:val="001F2531"/>
    <w:rsid w:val="001F253A"/>
    <w:rsid w:val="001F259A"/>
    <w:rsid w:val="001F26BC"/>
    <w:rsid w:val="001F2787"/>
    <w:rsid w:val="001F2791"/>
    <w:rsid w:val="001F2896"/>
    <w:rsid w:val="001F289E"/>
    <w:rsid w:val="001F29EA"/>
    <w:rsid w:val="001F2B8F"/>
    <w:rsid w:val="001F2CDB"/>
    <w:rsid w:val="001F2E05"/>
    <w:rsid w:val="001F2FDE"/>
    <w:rsid w:val="001F3146"/>
    <w:rsid w:val="001F3563"/>
    <w:rsid w:val="001F3721"/>
    <w:rsid w:val="001F3CB0"/>
    <w:rsid w:val="001F41DC"/>
    <w:rsid w:val="001F4AF9"/>
    <w:rsid w:val="001F4D00"/>
    <w:rsid w:val="001F4E74"/>
    <w:rsid w:val="001F4FDD"/>
    <w:rsid w:val="001F5118"/>
    <w:rsid w:val="001F527B"/>
    <w:rsid w:val="001F527D"/>
    <w:rsid w:val="001F5315"/>
    <w:rsid w:val="001F5437"/>
    <w:rsid w:val="001F554E"/>
    <w:rsid w:val="001F55AD"/>
    <w:rsid w:val="001F5627"/>
    <w:rsid w:val="001F5757"/>
    <w:rsid w:val="001F57F9"/>
    <w:rsid w:val="001F59BA"/>
    <w:rsid w:val="001F5C32"/>
    <w:rsid w:val="001F6089"/>
    <w:rsid w:val="001F6165"/>
    <w:rsid w:val="001F6311"/>
    <w:rsid w:val="001F6424"/>
    <w:rsid w:val="001F6574"/>
    <w:rsid w:val="001F65BE"/>
    <w:rsid w:val="001F66BC"/>
    <w:rsid w:val="001F6804"/>
    <w:rsid w:val="001F68A4"/>
    <w:rsid w:val="001F6BFE"/>
    <w:rsid w:val="001F6D28"/>
    <w:rsid w:val="001F71E3"/>
    <w:rsid w:val="001F723D"/>
    <w:rsid w:val="001F7255"/>
    <w:rsid w:val="001F725A"/>
    <w:rsid w:val="001F745A"/>
    <w:rsid w:val="001F7541"/>
    <w:rsid w:val="00200262"/>
    <w:rsid w:val="002005BC"/>
    <w:rsid w:val="002006DF"/>
    <w:rsid w:val="0020082D"/>
    <w:rsid w:val="00200903"/>
    <w:rsid w:val="00200B82"/>
    <w:rsid w:val="00200BD3"/>
    <w:rsid w:val="00200D9C"/>
    <w:rsid w:val="00200F46"/>
    <w:rsid w:val="0020105E"/>
    <w:rsid w:val="002010A8"/>
    <w:rsid w:val="002010B4"/>
    <w:rsid w:val="002011A9"/>
    <w:rsid w:val="00201275"/>
    <w:rsid w:val="00201504"/>
    <w:rsid w:val="002016F9"/>
    <w:rsid w:val="002017B9"/>
    <w:rsid w:val="00201944"/>
    <w:rsid w:val="00201CC7"/>
    <w:rsid w:val="00201D07"/>
    <w:rsid w:val="00201D41"/>
    <w:rsid w:val="00201DAD"/>
    <w:rsid w:val="00202128"/>
    <w:rsid w:val="002021EC"/>
    <w:rsid w:val="002024B8"/>
    <w:rsid w:val="00202631"/>
    <w:rsid w:val="00202674"/>
    <w:rsid w:val="002028C3"/>
    <w:rsid w:val="002031F3"/>
    <w:rsid w:val="002036E6"/>
    <w:rsid w:val="002037D3"/>
    <w:rsid w:val="0020383A"/>
    <w:rsid w:val="00203EDB"/>
    <w:rsid w:val="00204879"/>
    <w:rsid w:val="00204950"/>
    <w:rsid w:val="00204A21"/>
    <w:rsid w:val="00204C63"/>
    <w:rsid w:val="00204D4B"/>
    <w:rsid w:val="002056BD"/>
    <w:rsid w:val="0020570D"/>
    <w:rsid w:val="00205B4A"/>
    <w:rsid w:val="00205B86"/>
    <w:rsid w:val="00205CCC"/>
    <w:rsid w:val="00205CE9"/>
    <w:rsid w:val="00205D5E"/>
    <w:rsid w:val="002063E8"/>
    <w:rsid w:val="00206AFD"/>
    <w:rsid w:val="00206D13"/>
    <w:rsid w:val="00206F2D"/>
    <w:rsid w:val="00206F42"/>
    <w:rsid w:val="0020740A"/>
    <w:rsid w:val="00207BC2"/>
    <w:rsid w:val="00207E20"/>
    <w:rsid w:val="002104C5"/>
    <w:rsid w:val="00210759"/>
    <w:rsid w:val="002109C4"/>
    <w:rsid w:val="002109FB"/>
    <w:rsid w:val="00210AC3"/>
    <w:rsid w:val="00210AC8"/>
    <w:rsid w:val="00210BF5"/>
    <w:rsid w:val="00210E8C"/>
    <w:rsid w:val="0021185C"/>
    <w:rsid w:val="00211907"/>
    <w:rsid w:val="00211966"/>
    <w:rsid w:val="00211BC8"/>
    <w:rsid w:val="00211D3D"/>
    <w:rsid w:val="00211D55"/>
    <w:rsid w:val="00212391"/>
    <w:rsid w:val="00212552"/>
    <w:rsid w:val="00212D36"/>
    <w:rsid w:val="00212DB4"/>
    <w:rsid w:val="002134D6"/>
    <w:rsid w:val="0021358C"/>
    <w:rsid w:val="0021386E"/>
    <w:rsid w:val="00213A6A"/>
    <w:rsid w:val="0021406D"/>
    <w:rsid w:val="00214455"/>
    <w:rsid w:val="0021457A"/>
    <w:rsid w:val="00214657"/>
    <w:rsid w:val="002146F5"/>
    <w:rsid w:val="0021470C"/>
    <w:rsid w:val="00214815"/>
    <w:rsid w:val="0021484F"/>
    <w:rsid w:val="002150B8"/>
    <w:rsid w:val="00215297"/>
    <w:rsid w:val="002153CD"/>
    <w:rsid w:val="00215400"/>
    <w:rsid w:val="00215C13"/>
    <w:rsid w:val="00215DC1"/>
    <w:rsid w:val="00215F46"/>
    <w:rsid w:val="00216B02"/>
    <w:rsid w:val="00216B64"/>
    <w:rsid w:val="00216CDC"/>
    <w:rsid w:val="0021717D"/>
    <w:rsid w:val="0021726A"/>
    <w:rsid w:val="00217368"/>
    <w:rsid w:val="00217381"/>
    <w:rsid w:val="002173C2"/>
    <w:rsid w:val="0021767E"/>
    <w:rsid w:val="0021774A"/>
    <w:rsid w:val="002177D1"/>
    <w:rsid w:val="00217ADD"/>
    <w:rsid w:val="00217AFB"/>
    <w:rsid w:val="00217B2D"/>
    <w:rsid w:val="00217FF8"/>
    <w:rsid w:val="00220CC4"/>
    <w:rsid w:val="00220CE9"/>
    <w:rsid w:val="00220F13"/>
    <w:rsid w:val="00221030"/>
    <w:rsid w:val="00221048"/>
    <w:rsid w:val="002210B9"/>
    <w:rsid w:val="002212E6"/>
    <w:rsid w:val="0022148C"/>
    <w:rsid w:val="0022153C"/>
    <w:rsid w:val="00221679"/>
    <w:rsid w:val="00221710"/>
    <w:rsid w:val="00221827"/>
    <w:rsid w:val="00221E25"/>
    <w:rsid w:val="002222D8"/>
    <w:rsid w:val="00222845"/>
    <w:rsid w:val="0022298B"/>
    <w:rsid w:val="00222DB9"/>
    <w:rsid w:val="00223047"/>
    <w:rsid w:val="0022325C"/>
    <w:rsid w:val="00223736"/>
    <w:rsid w:val="002239B6"/>
    <w:rsid w:val="00223C2B"/>
    <w:rsid w:val="00223F8A"/>
    <w:rsid w:val="0022401A"/>
    <w:rsid w:val="00224027"/>
    <w:rsid w:val="00224181"/>
    <w:rsid w:val="0022447F"/>
    <w:rsid w:val="0022453C"/>
    <w:rsid w:val="0022462E"/>
    <w:rsid w:val="00224A58"/>
    <w:rsid w:val="00224AC8"/>
    <w:rsid w:val="002251EB"/>
    <w:rsid w:val="00225641"/>
    <w:rsid w:val="002258E9"/>
    <w:rsid w:val="00225AA9"/>
    <w:rsid w:val="00225B91"/>
    <w:rsid w:val="00225EC9"/>
    <w:rsid w:val="00225FA6"/>
    <w:rsid w:val="002260E3"/>
    <w:rsid w:val="0022638C"/>
    <w:rsid w:val="00226573"/>
    <w:rsid w:val="00226775"/>
    <w:rsid w:val="00226A93"/>
    <w:rsid w:val="00226D91"/>
    <w:rsid w:val="00226E03"/>
    <w:rsid w:val="00226E65"/>
    <w:rsid w:val="00226F12"/>
    <w:rsid w:val="002270F5"/>
    <w:rsid w:val="002272C1"/>
    <w:rsid w:val="002272D0"/>
    <w:rsid w:val="00227330"/>
    <w:rsid w:val="00227613"/>
    <w:rsid w:val="002278EB"/>
    <w:rsid w:val="002279B3"/>
    <w:rsid w:val="00227B00"/>
    <w:rsid w:val="00227BE7"/>
    <w:rsid w:val="00227C21"/>
    <w:rsid w:val="00227D86"/>
    <w:rsid w:val="00227ED4"/>
    <w:rsid w:val="00230188"/>
    <w:rsid w:val="002303E3"/>
    <w:rsid w:val="0023071D"/>
    <w:rsid w:val="00230A59"/>
    <w:rsid w:val="00230BC9"/>
    <w:rsid w:val="00230C24"/>
    <w:rsid w:val="00231035"/>
    <w:rsid w:val="002314F2"/>
    <w:rsid w:val="0023170C"/>
    <w:rsid w:val="00231969"/>
    <w:rsid w:val="00231E81"/>
    <w:rsid w:val="0023239A"/>
    <w:rsid w:val="00232424"/>
    <w:rsid w:val="00232713"/>
    <w:rsid w:val="00232891"/>
    <w:rsid w:val="00232BD7"/>
    <w:rsid w:val="0023306F"/>
    <w:rsid w:val="00233467"/>
    <w:rsid w:val="00233608"/>
    <w:rsid w:val="00233817"/>
    <w:rsid w:val="00234567"/>
    <w:rsid w:val="00234684"/>
    <w:rsid w:val="002349C0"/>
    <w:rsid w:val="00234E0A"/>
    <w:rsid w:val="00234E48"/>
    <w:rsid w:val="002358F2"/>
    <w:rsid w:val="002358F6"/>
    <w:rsid w:val="00235915"/>
    <w:rsid w:val="00235AF9"/>
    <w:rsid w:val="00235D4B"/>
    <w:rsid w:val="00235F6C"/>
    <w:rsid w:val="002366B3"/>
    <w:rsid w:val="00236CDD"/>
    <w:rsid w:val="00236F97"/>
    <w:rsid w:val="002371FE"/>
    <w:rsid w:val="0023724D"/>
    <w:rsid w:val="0023739D"/>
    <w:rsid w:val="00237563"/>
    <w:rsid w:val="002376DC"/>
    <w:rsid w:val="00237961"/>
    <w:rsid w:val="00237A71"/>
    <w:rsid w:val="00237E45"/>
    <w:rsid w:val="002401EC"/>
    <w:rsid w:val="00240476"/>
    <w:rsid w:val="002408EF"/>
    <w:rsid w:val="00240AE7"/>
    <w:rsid w:val="00240C68"/>
    <w:rsid w:val="00240DF7"/>
    <w:rsid w:val="00240FAB"/>
    <w:rsid w:val="0024128C"/>
    <w:rsid w:val="00241359"/>
    <w:rsid w:val="002413F5"/>
    <w:rsid w:val="0024147C"/>
    <w:rsid w:val="00241565"/>
    <w:rsid w:val="0024164F"/>
    <w:rsid w:val="002418FD"/>
    <w:rsid w:val="00241C2D"/>
    <w:rsid w:val="00241D7F"/>
    <w:rsid w:val="00241DC0"/>
    <w:rsid w:val="00241FA0"/>
    <w:rsid w:val="002420A2"/>
    <w:rsid w:val="0024277D"/>
    <w:rsid w:val="00242B21"/>
    <w:rsid w:val="00242C7A"/>
    <w:rsid w:val="00242CAB"/>
    <w:rsid w:val="002430BD"/>
    <w:rsid w:val="00243247"/>
    <w:rsid w:val="00243354"/>
    <w:rsid w:val="00243425"/>
    <w:rsid w:val="0024349C"/>
    <w:rsid w:val="00243777"/>
    <w:rsid w:val="00244044"/>
    <w:rsid w:val="00244190"/>
    <w:rsid w:val="00244525"/>
    <w:rsid w:val="00244986"/>
    <w:rsid w:val="00244BDD"/>
    <w:rsid w:val="00244CFA"/>
    <w:rsid w:val="00244E35"/>
    <w:rsid w:val="00244E63"/>
    <w:rsid w:val="00245262"/>
    <w:rsid w:val="0024526E"/>
    <w:rsid w:val="00245648"/>
    <w:rsid w:val="002456B2"/>
    <w:rsid w:val="00245A6C"/>
    <w:rsid w:val="00245B27"/>
    <w:rsid w:val="0024613C"/>
    <w:rsid w:val="00246494"/>
    <w:rsid w:val="0024666E"/>
    <w:rsid w:val="002468C1"/>
    <w:rsid w:val="002468D2"/>
    <w:rsid w:val="00246EDE"/>
    <w:rsid w:val="00246F8B"/>
    <w:rsid w:val="00246FAE"/>
    <w:rsid w:val="00246FC3"/>
    <w:rsid w:val="0024702D"/>
    <w:rsid w:val="0024713B"/>
    <w:rsid w:val="00247A17"/>
    <w:rsid w:val="00247A43"/>
    <w:rsid w:val="00247ACB"/>
    <w:rsid w:val="00247CB1"/>
    <w:rsid w:val="00247CDE"/>
    <w:rsid w:val="00247D55"/>
    <w:rsid w:val="0025082F"/>
    <w:rsid w:val="002508A3"/>
    <w:rsid w:val="00250F63"/>
    <w:rsid w:val="00250F93"/>
    <w:rsid w:val="00251153"/>
    <w:rsid w:val="0025126A"/>
    <w:rsid w:val="0025162D"/>
    <w:rsid w:val="00251821"/>
    <w:rsid w:val="00251BEC"/>
    <w:rsid w:val="00251D59"/>
    <w:rsid w:val="00251E37"/>
    <w:rsid w:val="00252003"/>
    <w:rsid w:val="00252017"/>
    <w:rsid w:val="00252034"/>
    <w:rsid w:val="00252802"/>
    <w:rsid w:val="0025289B"/>
    <w:rsid w:val="00252B80"/>
    <w:rsid w:val="00252CCD"/>
    <w:rsid w:val="00252D62"/>
    <w:rsid w:val="00252F7F"/>
    <w:rsid w:val="00253378"/>
    <w:rsid w:val="00253459"/>
    <w:rsid w:val="00253576"/>
    <w:rsid w:val="002536B0"/>
    <w:rsid w:val="00253A24"/>
    <w:rsid w:val="00253AFE"/>
    <w:rsid w:val="00254094"/>
    <w:rsid w:val="002543F9"/>
    <w:rsid w:val="002544C8"/>
    <w:rsid w:val="0025461D"/>
    <w:rsid w:val="00254964"/>
    <w:rsid w:val="002549EB"/>
    <w:rsid w:val="00254C50"/>
    <w:rsid w:val="00254C6A"/>
    <w:rsid w:val="00254D50"/>
    <w:rsid w:val="00254D8C"/>
    <w:rsid w:val="00254DE0"/>
    <w:rsid w:val="00254F4F"/>
    <w:rsid w:val="0025519C"/>
    <w:rsid w:val="002553A3"/>
    <w:rsid w:val="002556CD"/>
    <w:rsid w:val="002556F5"/>
    <w:rsid w:val="00255A5A"/>
    <w:rsid w:val="00255A7F"/>
    <w:rsid w:val="0025646B"/>
    <w:rsid w:val="00256761"/>
    <w:rsid w:val="002567A2"/>
    <w:rsid w:val="00256837"/>
    <w:rsid w:val="002571BF"/>
    <w:rsid w:val="0025734C"/>
    <w:rsid w:val="002575A1"/>
    <w:rsid w:val="002575BB"/>
    <w:rsid w:val="00257B76"/>
    <w:rsid w:val="00257C15"/>
    <w:rsid w:val="00257E41"/>
    <w:rsid w:val="00257E6B"/>
    <w:rsid w:val="00257FDF"/>
    <w:rsid w:val="00260256"/>
    <w:rsid w:val="00260276"/>
    <w:rsid w:val="00260482"/>
    <w:rsid w:val="00260A96"/>
    <w:rsid w:val="00260C68"/>
    <w:rsid w:val="00261444"/>
    <w:rsid w:val="0026153E"/>
    <w:rsid w:val="00261573"/>
    <w:rsid w:val="002615FE"/>
    <w:rsid w:val="00261D62"/>
    <w:rsid w:val="00261FA1"/>
    <w:rsid w:val="00262837"/>
    <w:rsid w:val="0026292C"/>
    <w:rsid w:val="00262953"/>
    <w:rsid w:val="00262976"/>
    <w:rsid w:val="0026305D"/>
    <w:rsid w:val="00263082"/>
    <w:rsid w:val="0026308B"/>
    <w:rsid w:val="0026312D"/>
    <w:rsid w:val="0026379A"/>
    <w:rsid w:val="00263840"/>
    <w:rsid w:val="002639BE"/>
    <w:rsid w:val="00263CA0"/>
    <w:rsid w:val="00263F63"/>
    <w:rsid w:val="0026400F"/>
    <w:rsid w:val="0026412E"/>
    <w:rsid w:val="002643F4"/>
    <w:rsid w:val="0026440B"/>
    <w:rsid w:val="00264484"/>
    <w:rsid w:val="00264536"/>
    <w:rsid w:val="002645E3"/>
    <w:rsid w:val="00264A40"/>
    <w:rsid w:val="00264A82"/>
    <w:rsid w:val="00264B6D"/>
    <w:rsid w:val="00264E50"/>
    <w:rsid w:val="00264FBD"/>
    <w:rsid w:val="002652EB"/>
    <w:rsid w:val="00265771"/>
    <w:rsid w:val="00265AB9"/>
    <w:rsid w:val="00265E85"/>
    <w:rsid w:val="00265FE3"/>
    <w:rsid w:val="002661F8"/>
    <w:rsid w:val="00266424"/>
    <w:rsid w:val="00266573"/>
    <w:rsid w:val="0026658C"/>
    <w:rsid w:val="002665A9"/>
    <w:rsid w:val="002665EE"/>
    <w:rsid w:val="002665FE"/>
    <w:rsid w:val="00266821"/>
    <w:rsid w:val="00266EA2"/>
    <w:rsid w:val="00267642"/>
    <w:rsid w:val="002679AA"/>
    <w:rsid w:val="00267B8A"/>
    <w:rsid w:val="00267EF1"/>
    <w:rsid w:val="00267F5C"/>
    <w:rsid w:val="002702BE"/>
    <w:rsid w:val="0027047C"/>
    <w:rsid w:val="0027057B"/>
    <w:rsid w:val="002707AF"/>
    <w:rsid w:val="00270C95"/>
    <w:rsid w:val="0027136B"/>
    <w:rsid w:val="0027188E"/>
    <w:rsid w:val="00271898"/>
    <w:rsid w:val="00271C44"/>
    <w:rsid w:val="00271D80"/>
    <w:rsid w:val="00271F4D"/>
    <w:rsid w:val="002721F5"/>
    <w:rsid w:val="00272405"/>
    <w:rsid w:val="0027273F"/>
    <w:rsid w:val="002727D5"/>
    <w:rsid w:val="00272868"/>
    <w:rsid w:val="00272B87"/>
    <w:rsid w:val="00272C68"/>
    <w:rsid w:val="00272D11"/>
    <w:rsid w:val="00273131"/>
    <w:rsid w:val="00273468"/>
    <w:rsid w:val="002736CA"/>
    <w:rsid w:val="00273DBA"/>
    <w:rsid w:val="002740AD"/>
    <w:rsid w:val="002740EC"/>
    <w:rsid w:val="002743F4"/>
    <w:rsid w:val="002746B7"/>
    <w:rsid w:val="00274757"/>
    <w:rsid w:val="002748F1"/>
    <w:rsid w:val="00274A43"/>
    <w:rsid w:val="00274AC7"/>
    <w:rsid w:val="00274B2A"/>
    <w:rsid w:val="00274F0B"/>
    <w:rsid w:val="00274F5A"/>
    <w:rsid w:val="00274FC8"/>
    <w:rsid w:val="00274FF0"/>
    <w:rsid w:val="00275123"/>
    <w:rsid w:val="0027524B"/>
    <w:rsid w:val="002754B6"/>
    <w:rsid w:val="002754C0"/>
    <w:rsid w:val="0027555F"/>
    <w:rsid w:val="00275599"/>
    <w:rsid w:val="00275888"/>
    <w:rsid w:val="00275C08"/>
    <w:rsid w:val="002761D7"/>
    <w:rsid w:val="002763AF"/>
    <w:rsid w:val="0027669E"/>
    <w:rsid w:val="002766CC"/>
    <w:rsid w:val="00276A75"/>
    <w:rsid w:val="00276C1D"/>
    <w:rsid w:val="00276C77"/>
    <w:rsid w:val="00276FB2"/>
    <w:rsid w:val="00276FD1"/>
    <w:rsid w:val="00277090"/>
    <w:rsid w:val="002770B7"/>
    <w:rsid w:val="0027734C"/>
    <w:rsid w:val="00277726"/>
    <w:rsid w:val="002779D8"/>
    <w:rsid w:val="00277B21"/>
    <w:rsid w:val="00277C47"/>
    <w:rsid w:val="00277F7A"/>
    <w:rsid w:val="002804BC"/>
    <w:rsid w:val="00280B1B"/>
    <w:rsid w:val="00280C91"/>
    <w:rsid w:val="00280CFD"/>
    <w:rsid w:val="0028116F"/>
    <w:rsid w:val="002813B6"/>
    <w:rsid w:val="002816CB"/>
    <w:rsid w:val="00281703"/>
    <w:rsid w:val="002817AD"/>
    <w:rsid w:val="002818AD"/>
    <w:rsid w:val="00281A4B"/>
    <w:rsid w:val="00281A6D"/>
    <w:rsid w:val="00281D42"/>
    <w:rsid w:val="00281EAE"/>
    <w:rsid w:val="0028232B"/>
    <w:rsid w:val="00282468"/>
    <w:rsid w:val="0028285D"/>
    <w:rsid w:val="00282A49"/>
    <w:rsid w:val="00282A6F"/>
    <w:rsid w:val="00282A83"/>
    <w:rsid w:val="00282C6C"/>
    <w:rsid w:val="00282C97"/>
    <w:rsid w:val="00282EFC"/>
    <w:rsid w:val="00282EFE"/>
    <w:rsid w:val="00283151"/>
    <w:rsid w:val="002831D6"/>
    <w:rsid w:val="002833C9"/>
    <w:rsid w:val="002835E8"/>
    <w:rsid w:val="002836F3"/>
    <w:rsid w:val="0028385B"/>
    <w:rsid w:val="00283C11"/>
    <w:rsid w:val="00283E64"/>
    <w:rsid w:val="00283F14"/>
    <w:rsid w:val="00283F95"/>
    <w:rsid w:val="00284438"/>
    <w:rsid w:val="0028460B"/>
    <w:rsid w:val="00284B21"/>
    <w:rsid w:val="00284DCD"/>
    <w:rsid w:val="00284E55"/>
    <w:rsid w:val="002851B1"/>
    <w:rsid w:val="002851E9"/>
    <w:rsid w:val="00285308"/>
    <w:rsid w:val="0028539E"/>
    <w:rsid w:val="0028544E"/>
    <w:rsid w:val="002854BB"/>
    <w:rsid w:val="002854FE"/>
    <w:rsid w:val="00285AAA"/>
    <w:rsid w:val="00285B11"/>
    <w:rsid w:val="00285C18"/>
    <w:rsid w:val="00285C37"/>
    <w:rsid w:val="00285D78"/>
    <w:rsid w:val="00285D98"/>
    <w:rsid w:val="00285E52"/>
    <w:rsid w:val="00285FEB"/>
    <w:rsid w:val="0028604F"/>
    <w:rsid w:val="00286198"/>
    <w:rsid w:val="002861BA"/>
    <w:rsid w:val="002862BC"/>
    <w:rsid w:val="002863B8"/>
    <w:rsid w:val="00286687"/>
    <w:rsid w:val="002867E9"/>
    <w:rsid w:val="00286BE4"/>
    <w:rsid w:val="00286D95"/>
    <w:rsid w:val="00287007"/>
    <w:rsid w:val="00287052"/>
    <w:rsid w:val="00287075"/>
    <w:rsid w:val="002875F7"/>
    <w:rsid w:val="0028772E"/>
    <w:rsid w:val="00287801"/>
    <w:rsid w:val="00287903"/>
    <w:rsid w:val="00287B95"/>
    <w:rsid w:val="00287DB8"/>
    <w:rsid w:val="00287E22"/>
    <w:rsid w:val="00287FA0"/>
    <w:rsid w:val="00290082"/>
    <w:rsid w:val="002904E5"/>
    <w:rsid w:val="002905CE"/>
    <w:rsid w:val="0029066D"/>
    <w:rsid w:val="002909A3"/>
    <w:rsid w:val="00290A72"/>
    <w:rsid w:val="00290C03"/>
    <w:rsid w:val="00290C5F"/>
    <w:rsid w:val="00290DA7"/>
    <w:rsid w:val="00290DAE"/>
    <w:rsid w:val="00290EF2"/>
    <w:rsid w:val="00291470"/>
    <w:rsid w:val="002914D7"/>
    <w:rsid w:val="0029158E"/>
    <w:rsid w:val="00291771"/>
    <w:rsid w:val="00291868"/>
    <w:rsid w:val="00291EC5"/>
    <w:rsid w:val="00291EF1"/>
    <w:rsid w:val="0029206C"/>
    <w:rsid w:val="00292277"/>
    <w:rsid w:val="0029232C"/>
    <w:rsid w:val="002923DC"/>
    <w:rsid w:val="0029244F"/>
    <w:rsid w:val="00292561"/>
    <w:rsid w:val="00292606"/>
    <w:rsid w:val="0029267F"/>
    <w:rsid w:val="002927CA"/>
    <w:rsid w:val="00292951"/>
    <w:rsid w:val="0029298C"/>
    <w:rsid w:val="00292A35"/>
    <w:rsid w:val="00292C22"/>
    <w:rsid w:val="00292CCB"/>
    <w:rsid w:val="00292DD5"/>
    <w:rsid w:val="00292E9F"/>
    <w:rsid w:val="00292EF3"/>
    <w:rsid w:val="00292F82"/>
    <w:rsid w:val="00293426"/>
    <w:rsid w:val="002937B0"/>
    <w:rsid w:val="0029383E"/>
    <w:rsid w:val="00293A43"/>
    <w:rsid w:val="00293C00"/>
    <w:rsid w:val="00293F5F"/>
    <w:rsid w:val="00293F99"/>
    <w:rsid w:val="00294272"/>
    <w:rsid w:val="002944E1"/>
    <w:rsid w:val="00294914"/>
    <w:rsid w:val="00294BBC"/>
    <w:rsid w:val="00294C26"/>
    <w:rsid w:val="00294D75"/>
    <w:rsid w:val="00294D96"/>
    <w:rsid w:val="00294E04"/>
    <w:rsid w:val="0029514D"/>
    <w:rsid w:val="00295255"/>
    <w:rsid w:val="0029587B"/>
    <w:rsid w:val="00295A7A"/>
    <w:rsid w:val="00295E0D"/>
    <w:rsid w:val="00295F35"/>
    <w:rsid w:val="002960CD"/>
    <w:rsid w:val="00296430"/>
    <w:rsid w:val="00296459"/>
    <w:rsid w:val="002964D6"/>
    <w:rsid w:val="002966FC"/>
    <w:rsid w:val="00296973"/>
    <w:rsid w:val="00296B81"/>
    <w:rsid w:val="00296C30"/>
    <w:rsid w:val="00296E13"/>
    <w:rsid w:val="00297269"/>
    <w:rsid w:val="00297516"/>
    <w:rsid w:val="002975C4"/>
    <w:rsid w:val="00297796"/>
    <w:rsid w:val="00297AA7"/>
    <w:rsid w:val="00297D31"/>
    <w:rsid w:val="002A0480"/>
    <w:rsid w:val="002A0505"/>
    <w:rsid w:val="002A05ED"/>
    <w:rsid w:val="002A0835"/>
    <w:rsid w:val="002A0D6B"/>
    <w:rsid w:val="002A0E96"/>
    <w:rsid w:val="002A10CD"/>
    <w:rsid w:val="002A1163"/>
    <w:rsid w:val="002A116D"/>
    <w:rsid w:val="002A14B8"/>
    <w:rsid w:val="002A15A1"/>
    <w:rsid w:val="002A1730"/>
    <w:rsid w:val="002A18B1"/>
    <w:rsid w:val="002A2017"/>
    <w:rsid w:val="002A212E"/>
    <w:rsid w:val="002A24CF"/>
    <w:rsid w:val="002A2708"/>
    <w:rsid w:val="002A2DBB"/>
    <w:rsid w:val="002A2E49"/>
    <w:rsid w:val="002A3065"/>
    <w:rsid w:val="002A314D"/>
    <w:rsid w:val="002A31F3"/>
    <w:rsid w:val="002A333C"/>
    <w:rsid w:val="002A3500"/>
    <w:rsid w:val="002A369F"/>
    <w:rsid w:val="002A385A"/>
    <w:rsid w:val="002A3B1B"/>
    <w:rsid w:val="002A3BCE"/>
    <w:rsid w:val="002A4096"/>
    <w:rsid w:val="002A4236"/>
    <w:rsid w:val="002A4508"/>
    <w:rsid w:val="002A4523"/>
    <w:rsid w:val="002A459B"/>
    <w:rsid w:val="002A4623"/>
    <w:rsid w:val="002A4952"/>
    <w:rsid w:val="002A4AC5"/>
    <w:rsid w:val="002A4D1A"/>
    <w:rsid w:val="002A5628"/>
    <w:rsid w:val="002A564F"/>
    <w:rsid w:val="002A5852"/>
    <w:rsid w:val="002A59AB"/>
    <w:rsid w:val="002A5CC0"/>
    <w:rsid w:val="002A5E1B"/>
    <w:rsid w:val="002A5FE1"/>
    <w:rsid w:val="002A6545"/>
    <w:rsid w:val="002A6958"/>
    <w:rsid w:val="002A6AEF"/>
    <w:rsid w:val="002A7025"/>
    <w:rsid w:val="002A721A"/>
    <w:rsid w:val="002A7585"/>
    <w:rsid w:val="002A76EF"/>
    <w:rsid w:val="002A78A8"/>
    <w:rsid w:val="002A7BF5"/>
    <w:rsid w:val="002B033B"/>
    <w:rsid w:val="002B06BF"/>
    <w:rsid w:val="002B07A0"/>
    <w:rsid w:val="002B09C3"/>
    <w:rsid w:val="002B0CEC"/>
    <w:rsid w:val="002B0F3A"/>
    <w:rsid w:val="002B0F6E"/>
    <w:rsid w:val="002B0F81"/>
    <w:rsid w:val="002B1022"/>
    <w:rsid w:val="002B1264"/>
    <w:rsid w:val="002B13B4"/>
    <w:rsid w:val="002B1464"/>
    <w:rsid w:val="002B1845"/>
    <w:rsid w:val="002B18CF"/>
    <w:rsid w:val="002B19E8"/>
    <w:rsid w:val="002B216E"/>
    <w:rsid w:val="002B219F"/>
    <w:rsid w:val="002B21EB"/>
    <w:rsid w:val="002B245C"/>
    <w:rsid w:val="002B258F"/>
    <w:rsid w:val="002B26E2"/>
    <w:rsid w:val="002B2ADD"/>
    <w:rsid w:val="002B2C4E"/>
    <w:rsid w:val="002B2D3D"/>
    <w:rsid w:val="002B2E8F"/>
    <w:rsid w:val="002B2F22"/>
    <w:rsid w:val="002B359F"/>
    <w:rsid w:val="002B371E"/>
    <w:rsid w:val="002B3F1E"/>
    <w:rsid w:val="002B40DF"/>
    <w:rsid w:val="002B4235"/>
    <w:rsid w:val="002B4307"/>
    <w:rsid w:val="002B44E5"/>
    <w:rsid w:val="002B4EF8"/>
    <w:rsid w:val="002B512F"/>
    <w:rsid w:val="002B55E1"/>
    <w:rsid w:val="002B5614"/>
    <w:rsid w:val="002B57EB"/>
    <w:rsid w:val="002B5815"/>
    <w:rsid w:val="002B5A11"/>
    <w:rsid w:val="002B5C5D"/>
    <w:rsid w:val="002B6045"/>
    <w:rsid w:val="002B6A5D"/>
    <w:rsid w:val="002B6B8F"/>
    <w:rsid w:val="002B6C7B"/>
    <w:rsid w:val="002B6D31"/>
    <w:rsid w:val="002B7041"/>
    <w:rsid w:val="002B7415"/>
    <w:rsid w:val="002B7532"/>
    <w:rsid w:val="002B78C5"/>
    <w:rsid w:val="002B7930"/>
    <w:rsid w:val="002B7E8A"/>
    <w:rsid w:val="002B7ED6"/>
    <w:rsid w:val="002B7F05"/>
    <w:rsid w:val="002B7F83"/>
    <w:rsid w:val="002C0007"/>
    <w:rsid w:val="002C0306"/>
    <w:rsid w:val="002C03C9"/>
    <w:rsid w:val="002C05B2"/>
    <w:rsid w:val="002C05B4"/>
    <w:rsid w:val="002C073A"/>
    <w:rsid w:val="002C08B7"/>
    <w:rsid w:val="002C0AD7"/>
    <w:rsid w:val="002C0B92"/>
    <w:rsid w:val="002C0F56"/>
    <w:rsid w:val="002C112E"/>
    <w:rsid w:val="002C1606"/>
    <w:rsid w:val="002C1B24"/>
    <w:rsid w:val="002C1CC7"/>
    <w:rsid w:val="002C229C"/>
    <w:rsid w:val="002C274D"/>
    <w:rsid w:val="002C27B0"/>
    <w:rsid w:val="002C2910"/>
    <w:rsid w:val="002C2AB3"/>
    <w:rsid w:val="002C2B75"/>
    <w:rsid w:val="002C2CCC"/>
    <w:rsid w:val="002C2D8A"/>
    <w:rsid w:val="002C30F5"/>
    <w:rsid w:val="002C3169"/>
    <w:rsid w:val="002C33D1"/>
    <w:rsid w:val="002C39C1"/>
    <w:rsid w:val="002C3B34"/>
    <w:rsid w:val="002C3F9F"/>
    <w:rsid w:val="002C400E"/>
    <w:rsid w:val="002C4159"/>
    <w:rsid w:val="002C441E"/>
    <w:rsid w:val="002C4715"/>
    <w:rsid w:val="002C484E"/>
    <w:rsid w:val="002C49B1"/>
    <w:rsid w:val="002C4B96"/>
    <w:rsid w:val="002C4C4F"/>
    <w:rsid w:val="002C4D41"/>
    <w:rsid w:val="002C4D46"/>
    <w:rsid w:val="002C515B"/>
    <w:rsid w:val="002C5320"/>
    <w:rsid w:val="002C5D1A"/>
    <w:rsid w:val="002C5D53"/>
    <w:rsid w:val="002C5D9E"/>
    <w:rsid w:val="002C5E2C"/>
    <w:rsid w:val="002C6064"/>
    <w:rsid w:val="002C60A2"/>
    <w:rsid w:val="002C66DF"/>
    <w:rsid w:val="002C6710"/>
    <w:rsid w:val="002C6AE0"/>
    <w:rsid w:val="002C6C82"/>
    <w:rsid w:val="002C6D50"/>
    <w:rsid w:val="002C6F12"/>
    <w:rsid w:val="002C7A98"/>
    <w:rsid w:val="002C7D7E"/>
    <w:rsid w:val="002D0174"/>
    <w:rsid w:val="002D0350"/>
    <w:rsid w:val="002D0664"/>
    <w:rsid w:val="002D0CBD"/>
    <w:rsid w:val="002D0E29"/>
    <w:rsid w:val="002D0E3D"/>
    <w:rsid w:val="002D10E8"/>
    <w:rsid w:val="002D1345"/>
    <w:rsid w:val="002D16E7"/>
    <w:rsid w:val="002D1C2D"/>
    <w:rsid w:val="002D1C53"/>
    <w:rsid w:val="002D1E00"/>
    <w:rsid w:val="002D1F96"/>
    <w:rsid w:val="002D203E"/>
    <w:rsid w:val="002D20EB"/>
    <w:rsid w:val="002D2274"/>
    <w:rsid w:val="002D255A"/>
    <w:rsid w:val="002D2782"/>
    <w:rsid w:val="002D2C04"/>
    <w:rsid w:val="002D2C1D"/>
    <w:rsid w:val="002D3059"/>
    <w:rsid w:val="002D30DB"/>
    <w:rsid w:val="002D3158"/>
    <w:rsid w:val="002D31B8"/>
    <w:rsid w:val="002D39A4"/>
    <w:rsid w:val="002D3A80"/>
    <w:rsid w:val="002D3B13"/>
    <w:rsid w:val="002D3EDF"/>
    <w:rsid w:val="002D4982"/>
    <w:rsid w:val="002D4D8C"/>
    <w:rsid w:val="002D4E6A"/>
    <w:rsid w:val="002D4F10"/>
    <w:rsid w:val="002D4F3F"/>
    <w:rsid w:val="002D54C5"/>
    <w:rsid w:val="002D5D95"/>
    <w:rsid w:val="002D5FB5"/>
    <w:rsid w:val="002D6489"/>
    <w:rsid w:val="002D6705"/>
    <w:rsid w:val="002D6F12"/>
    <w:rsid w:val="002D7466"/>
    <w:rsid w:val="002D785E"/>
    <w:rsid w:val="002D7C88"/>
    <w:rsid w:val="002D7D1C"/>
    <w:rsid w:val="002D7E87"/>
    <w:rsid w:val="002E0080"/>
    <w:rsid w:val="002E0459"/>
    <w:rsid w:val="002E07C6"/>
    <w:rsid w:val="002E08D0"/>
    <w:rsid w:val="002E0A72"/>
    <w:rsid w:val="002E0AC1"/>
    <w:rsid w:val="002E0CBF"/>
    <w:rsid w:val="002E0CD4"/>
    <w:rsid w:val="002E0F2D"/>
    <w:rsid w:val="002E1659"/>
    <w:rsid w:val="002E1AD0"/>
    <w:rsid w:val="002E1B53"/>
    <w:rsid w:val="002E1C42"/>
    <w:rsid w:val="002E1F68"/>
    <w:rsid w:val="002E1F82"/>
    <w:rsid w:val="002E2019"/>
    <w:rsid w:val="002E20E2"/>
    <w:rsid w:val="002E21EE"/>
    <w:rsid w:val="002E22C1"/>
    <w:rsid w:val="002E24EF"/>
    <w:rsid w:val="002E259B"/>
    <w:rsid w:val="002E26B7"/>
    <w:rsid w:val="002E2783"/>
    <w:rsid w:val="002E2795"/>
    <w:rsid w:val="002E2A65"/>
    <w:rsid w:val="002E2A97"/>
    <w:rsid w:val="002E2C1E"/>
    <w:rsid w:val="002E2CD1"/>
    <w:rsid w:val="002E2DA4"/>
    <w:rsid w:val="002E32E7"/>
    <w:rsid w:val="002E36EC"/>
    <w:rsid w:val="002E3B1F"/>
    <w:rsid w:val="002E3B45"/>
    <w:rsid w:val="002E3C58"/>
    <w:rsid w:val="002E4038"/>
    <w:rsid w:val="002E4627"/>
    <w:rsid w:val="002E4678"/>
    <w:rsid w:val="002E4730"/>
    <w:rsid w:val="002E4924"/>
    <w:rsid w:val="002E4A41"/>
    <w:rsid w:val="002E516C"/>
    <w:rsid w:val="002E53DD"/>
    <w:rsid w:val="002E546D"/>
    <w:rsid w:val="002E566B"/>
    <w:rsid w:val="002E576D"/>
    <w:rsid w:val="002E57AF"/>
    <w:rsid w:val="002E5B4E"/>
    <w:rsid w:val="002E5B85"/>
    <w:rsid w:val="002E5CA6"/>
    <w:rsid w:val="002E5EE5"/>
    <w:rsid w:val="002E6039"/>
    <w:rsid w:val="002E6348"/>
    <w:rsid w:val="002E64BC"/>
    <w:rsid w:val="002E6611"/>
    <w:rsid w:val="002E6636"/>
    <w:rsid w:val="002E683E"/>
    <w:rsid w:val="002E69ED"/>
    <w:rsid w:val="002E6D55"/>
    <w:rsid w:val="002E6ECC"/>
    <w:rsid w:val="002E76B7"/>
    <w:rsid w:val="002E7BA7"/>
    <w:rsid w:val="002E7C74"/>
    <w:rsid w:val="002E7CC1"/>
    <w:rsid w:val="002E7D1F"/>
    <w:rsid w:val="002E7E29"/>
    <w:rsid w:val="002E7E58"/>
    <w:rsid w:val="002F02CD"/>
    <w:rsid w:val="002F0576"/>
    <w:rsid w:val="002F0614"/>
    <w:rsid w:val="002F094F"/>
    <w:rsid w:val="002F0C86"/>
    <w:rsid w:val="002F13E5"/>
    <w:rsid w:val="002F146C"/>
    <w:rsid w:val="002F19FD"/>
    <w:rsid w:val="002F1BE4"/>
    <w:rsid w:val="002F1DD0"/>
    <w:rsid w:val="002F1E83"/>
    <w:rsid w:val="002F1FCC"/>
    <w:rsid w:val="002F20EB"/>
    <w:rsid w:val="002F20FD"/>
    <w:rsid w:val="002F215C"/>
    <w:rsid w:val="002F278B"/>
    <w:rsid w:val="002F2AF9"/>
    <w:rsid w:val="002F2B64"/>
    <w:rsid w:val="002F2BD1"/>
    <w:rsid w:val="002F2DD2"/>
    <w:rsid w:val="002F2DE4"/>
    <w:rsid w:val="002F3145"/>
    <w:rsid w:val="002F32B7"/>
    <w:rsid w:val="002F357A"/>
    <w:rsid w:val="002F3756"/>
    <w:rsid w:val="002F390A"/>
    <w:rsid w:val="002F3A06"/>
    <w:rsid w:val="002F3B04"/>
    <w:rsid w:val="002F4292"/>
    <w:rsid w:val="002F47E7"/>
    <w:rsid w:val="002F486A"/>
    <w:rsid w:val="002F4AFB"/>
    <w:rsid w:val="002F4B59"/>
    <w:rsid w:val="002F4BD3"/>
    <w:rsid w:val="002F4C0A"/>
    <w:rsid w:val="002F4C4A"/>
    <w:rsid w:val="002F4D68"/>
    <w:rsid w:val="002F4E63"/>
    <w:rsid w:val="002F4F54"/>
    <w:rsid w:val="002F5177"/>
    <w:rsid w:val="002F51A8"/>
    <w:rsid w:val="002F53BB"/>
    <w:rsid w:val="002F560F"/>
    <w:rsid w:val="002F563E"/>
    <w:rsid w:val="002F5773"/>
    <w:rsid w:val="002F5A4C"/>
    <w:rsid w:val="002F5AE7"/>
    <w:rsid w:val="002F5B01"/>
    <w:rsid w:val="002F5FD5"/>
    <w:rsid w:val="002F5FDC"/>
    <w:rsid w:val="002F6039"/>
    <w:rsid w:val="002F611F"/>
    <w:rsid w:val="002F63AA"/>
    <w:rsid w:val="002F6706"/>
    <w:rsid w:val="002F686F"/>
    <w:rsid w:val="002F6A8E"/>
    <w:rsid w:val="002F6D30"/>
    <w:rsid w:val="002F6E5A"/>
    <w:rsid w:val="002F72B7"/>
    <w:rsid w:val="002F7436"/>
    <w:rsid w:val="002F754C"/>
    <w:rsid w:val="002F7980"/>
    <w:rsid w:val="002F7A8A"/>
    <w:rsid w:val="002F7AFD"/>
    <w:rsid w:val="00300383"/>
    <w:rsid w:val="003004A3"/>
    <w:rsid w:val="0030087A"/>
    <w:rsid w:val="00300CEA"/>
    <w:rsid w:val="00300D4B"/>
    <w:rsid w:val="00300ECD"/>
    <w:rsid w:val="00301204"/>
    <w:rsid w:val="0030132E"/>
    <w:rsid w:val="003014CE"/>
    <w:rsid w:val="0030157B"/>
    <w:rsid w:val="003015E9"/>
    <w:rsid w:val="0030196C"/>
    <w:rsid w:val="00301A7C"/>
    <w:rsid w:val="00301BEB"/>
    <w:rsid w:val="00301D70"/>
    <w:rsid w:val="00302277"/>
    <w:rsid w:val="003025FA"/>
    <w:rsid w:val="003026CA"/>
    <w:rsid w:val="0030278B"/>
    <w:rsid w:val="00302822"/>
    <w:rsid w:val="0030289B"/>
    <w:rsid w:val="003028AA"/>
    <w:rsid w:val="00302936"/>
    <w:rsid w:val="003029BB"/>
    <w:rsid w:val="00302AAD"/>
    <w:rsid w:val="00302C96"/>
    <w:rsid w:val="00302F03"/>
    <w:rsid w:val="003032B0"/>
    <w:rsid w:val="003033C7"/>
    <w:rsid w:val="00303548"/>
    <w:rsid w:val="003035CE"/>
    <w:rsid w:val="003035EF"/>
    <w:rsid w:val="0030372B"/>
    <w:rsid w:val="00303768"/>
    <w:rsid w:val="0030394D"/>
    <w:rsid w:val="00303BCF"/>
    <w:rsid w:val="00303C96"/>
    <w:rsid w:val="00303DC1"/>
    <w:rsid w:val="00303E58"/>
    <w:rsid w:val="003040C3"/>
    <w:rsid w:val="003041DE"/>
    <w:rsid w:val="003046C2"/>
    <w:rsid w:val="00304B88"/>
    <w:rsid w:val="00304EAC"/>
    <w:rsid w:val="003051B2"/>
    <w:rsid w:val="00305230"/>
    <w:rsid w:val="00305611"/>
    <w:rsid w:val="0030561D"/>
    <w:rsid w:val="003058C6"/>
    <w:rsid w:val="00305B99"/>
    <w:rsid w:val="00305BEF"/>
    <w:rsid w:val="00305DC4"/>
    <w:rsid w:val="00305EE1"/>
    <w:rsid w:val="003061D5"/>
    <w:rsid w:val="00306278"/>
    <w:rsid w:val="003062CA"/>
    <w:rsid w:val="00306530"/>
    <w:rsid w:val="00306616"/>
    <w:rsid w:val="003066EC"/>
    <w:rsid w:val="0030678A"/>
    <w:rsid w:val="00306968"/>
    <w:rsid w:val="00306B66"/>
    <w:rsid w:val="00306CE4"/>
    <w:rsid w:val="00306E27"/>
    <w:rsid w:val="00306E77"/>
    <w:rsid w:val="003071D2"/>
    <w:rsid w:val="00307497"/>
    <w:rsid w:val="003076FE"/>
    <w:rsid w:val="003078FF"/>
    <w:rsid w:val="00307994"/>
    <w:rsid w:val="00307B41"/>
    <w:rsid w:val="00307EC0"/>
    <w:rsid w:val="00310446"/>
    <w:rsid w:val="00310B35"/>
    <w:rsid w:val="00310D51"/>
    <w:rsid w:val="00310D69"/>
    <w:rsid w:val="00310DA7"/>
    <w:rsid w:val="00310E4E"/>
    <w:rsid w:val="0031101C"/>
    <w:rsid w:val="003112F0"/>
    <w:rsid w:val="003113A8"/>
    <w:rsid w:val="00311439"/>
    <w:rsid w:val="003116B8"/>
    <w:rsid w:val="00311B92"/>
    <w:rsid w:val="00311CF7"/>
    <w:rsid w:val="0031207D"/>
    <w:rsid w:val="003122D2"/>
    <w:rsid w:val="00312974"/>
    <w:rsid w:val="0031311B"/>
    <w:rsid w:val="00313314"/>
    <w:rsid w:val="00313413"/>
    <w:rsid w:val="0031358E"/>
    <w:rsid w:val="003138A9"/>
    <w:rsid w:val="00313B40"/>
    <w:rsid w:val="00313C37"/>
    <w:rsid w:val="00313C7B"/>
    <w:rsid w:val="00313DF2"/>
    <w:rsid w:val="00313EE7"/>
    <w:rsid w:val="003141FC"/>
    <w:rsid w:val="00314277"/>
    <w:rsid w:val="00314378"/>
    <w:rsid w:val="00314590"/>
    <w:rsid w:val="00314B47"/>
    <w:rsid w:val="00314CA4"/>
    <w:rsid w:val="00314D13"/>
    <w:rsid w:val="00315001"/>
    <w:rsid w:val="00315100"/>
    <w:rsid w:val="003152CE"/>
    <w:rsid w:val="00315528"/>
    <w:rsid w:val="00315708"/>
    <w:rsid w:val="00315791"/>
    <w:rsid w:val="00316011"/>
    <w:rsid w:val="003163B1"/>
    <w:rsid w:val="0031686D"/>
    <w:rsid w:val="003168B4"/>
    <w:rsid w:val="00316BBF"/>
    <w:rsid w:val="00316E67"/>
    <w:rsid w:val="00316F88"/>
    <w:rsid w:val="00316FB0"/>
    <w:rsid w:val="003173B7"/>
    <w:rsid w:val="00317672"/>
    <w:rsid w:val="003177E8"/>
    <w:rsid w:val="003179C9"/>
    <w:rsid w:val="00317F9F"/>
    <w:rsid w:val="00320588"/>
    <w:rsid w:val="003207C9"/>
    <w:rsid w:val="00320806"/>
    <w:rsid w:val="003208B6"/>
    <w:rsid w:val="00320C86"/>
    <w:rsid w:val="00320D3C"/>
    <w:rsid w:val="00320ECC"/>
    <w:rsid w:val="00320EF9"/>
    <w:rsid w:val="00320F73"/>
    <w:rsid w:val="003210AD"/>
    <w:rsid w:val="00321186"/>
    <w:rsid w:val="0032119E"/>
    <w:rsid w:val="003216C7"/>
    <w:rsid w:val="0032177B"/>
    <w:rsid w:val="0032186C"/>
    <w:rsid w:val="00321A67"/>
    <w:rsid w:val="00321B22"/>
    <w:rsid w:val="00321B2F"/>
    <w:rsid w:val="00321B79"/>
    <w:rsid w:val="00321CDD"/>
    <w:rsid w:val="00321F5F"/>
    <w:rsid w:val="00321FD6"/>
    <w:rsid w:val="003220E2"/>
    <w:rsid w:val="00322426"/>
    <w:rsid w:val="0032257B"/>
    <w:rsid w:val="003227DE"/>
    <w:rsid w:val="00322CC4"/>
    <w:rsid w:val="00322E41"/>
    <w:rsid w:val="00323121"/>
    <w:rsid w:val="003231F5"/>
    <w:rsid w:val="00323A96"/>
    <w:rsid w:val="00323B2F"/>
    <w:rsid w:val="00323B9C"/>
    <w:rsid w:val="00323CB0"/>
    <w:rsid w:val="00323E3D"/>
    <w:rsid w:val="00323E9C"/>
    <w:rsid w:val="0032403E"/>
    <w:rsid w:val="00324055"/>
    <w:rsid w:val="00324435"/>
    <w:rsid w:val="003244B6"/>
    <w:rsid w:val="003246BF"/>
    <w:rsid w:val="00324B5A"/>
    <w:rsid w:val="00324DE5"/>
    <w:rsid w:val="00324F32"/>
    <w:rsid w:val="003250AB"/>
    <w:rsid w:val="00325434"/>
    <w:rsid w:val="003254C2"/>
    <w:rsid w:val="003259E7"/>
    <w:rsid w:val="00325A0E"/>
    <w:rsid w:val="00325F82"/>
    <w:rsid w:val="00326316"/>
    <w:rsid w:val="003263B8"/>
    <w:rsid w:val="003264A0"/>
    <w:rsid w:val="003266FC"/>
    <w:rsid w:val="003267BC"/>
    <w:rsid w:val="003268EB"/>
    <w:rsid w:val="00326D59"/>
    <w:rsid w:val="00326E38"/>
    <w:rsid w:val="00327186"/>
    <w:rsid w:val="003274B3"/>
    <w:rsid w:val="0032776A"/>
    <w:rsid w:val="00327816"/>
    <w:rsid w:val="0032794E"/>
    <w:rsid w:val="00327A41"/>
    <w:rsid w:val="00327A4C"/>
    <w:rsid w:val="00327BE0"/>
    <w:rsid w:val="00327EA0"/>
    <w:rsid w:val="00330055"/>
    <w:rsid w:val="0033007B"/>
    <w:rsid w:val="003307A1"/>
    <w:rsid w:val="00330A4F"/>
    <w:rsid w:val="00330EA7"/>
    <w:rsid w:val="00330ED2"/>
    <w:rsid w:val="00330ED4"/>
    <w:rsid w:val="00331099"/>
    <w:rsid w:val="00331272"/>
    <w:rsid w:val="0033168B"/>
    <w:rsid w:val="003316EC"/>
    <w:rsid w:val="00331A7F"/>
    <w:rsid w:val="00331D6B"/>
    <w:rsid w:val="00331FDC"/>
    <w:rsid w:val="00332210"/>
    <w:rsid w:val="003323E4"/>
    <w:rsid w:val="00332439"/>
    <w:rsid w:val="0033297E"/>
    <w:rsid w:val="00332B75"/>
    <w:rsid w:val="00332C6A"/>
    <w:rsid w:val="00332CDE"/>
    <w:rsid w:val="00332E2A"/>
    <w:rsid w:val="00332E33"/>
    <w:rsid w:val="0033302A"/>
    <w:rsid w:val="003331A5"/>
    <w:rsid w:val="0033357A"/>
    <w:rsid w:val="00333934"/>
    <w:rsid w:val="00333AC6"/>
    <w:rsid w:val="00333DDF"/>
    <w:rsid w:val="00333F6B"/>
    <w:rsid w:val="00333FC0"/>
    <w:rsid w:val="003341AA"/>
    <w:rsid w:val="003341B8"/>
    <w:rsid w:val="00334338"/>
    <w:rsid w:val="00334593"/>
    <w:rsid w:val="003347B1"/>
    <w:rsid w:val="00334973"/>
    <w:rsid w:val="00334CBF"/>
    <w:rsid w:val="00334CE3"/>
    <w:rsid w:val="00334D97"/>
    <w:rsid w:val="00335811"/>
    <w:rsid w:val="00335995"/>
    <w:rsid w:val="00335A44"/>
    <w:rsid w:val="00335AE0"/>
    <w:rsid w:val="00335AF5"/>
    <w:rsid w:val="00335BD1"/>
    <w:rsid w:val="00335C15"/>
    <w:rsid w:val="00335C1C"/>
    <w:rsid w:val="00335D90"/>
    <w:rsid w:val="003363E2"/>
    <w:rsid w:val="003365D0"/>
    <w:rsid w:val="0033674F"/>
    <w:rsid w:val="003367EC"/>
    <w:rsid w:val="00336C1D"/>
    <w:rsid w:val="00336F4F"/>
    <w:rsid w:val="00336F7F"/>
    <w:rsid w:val="00337711"/>
    <w:rsid w:val="00337A51"/>
    <w:rsid w:val="00337D12"/>
    <w:rsid w:val="00337E17"/>
    <w:rsid w:val="00337EEE"/>
    <w:rsid w:val="00340142"/>
    <w:rsid w:val="003403D0"/>
    <w:rsid w:val="0034055D"/>
    <w:rsid w:val="00340676"/>
    <w:rsid w:val="003407CD"/>
    <w:rsid w:val="003409AE"/>
    <w:rsid w:val="00340BE7"/>
    <w:rsid w:val="00341031"/>
    <w:rsid w:val="00341104"/>
    <w:rsid w:val="00341230"/>
    <w:rsid w:val="00341654"/>
    <w:rsid w:val="00341D60"/>
    <w:rsid w:val="00341DB5"/>
    <w:rsid w:val="00341E6B"/>
    <w:rsid w:val="00342629"/>
    <w:rsid w:val="0034266B"/>
    <w:rsid w:val="00342873"/>
    <w:rsid w:val="00342946"/>
    <w:rsid w:val="00342A24"/>
    <w:rsid w:val="00342B86"/>
    <w:rsid w:val="00342E14"/>
    <w:rsid w:val="0034304A"/>
    <w:rsid w:val="003430D5"/>
    <w:rsid w:val="0034338B"/>
    <w:rsid w:val="003436FC"/>
    <w:rsid w:val="00343E65"/>
    <w:rsid w:val="00344484"/>
    <w:rsid w:val="00344B5B"/>
    <w:rsid w:val="00344CFE"/>
    <w:rsid w:val="00344E78"/>
    <w:rsid w:val="00344F7E"/>
    <w:rsid w:val="00345023"/>
    <w:rsid w:val="003454B1"/>
    <w:rsid w:val="00345C74"/>
    <w:rsid w:val="00345EEA"/>
    <w:rsid w:val="00346044"/>
    <w:rsid w:val="003462FD"/>
    <w:rsid w:val="00346324"/>
    <w:rsid w:val="0034635F"/>
    <w:rsid w:val="00346381"/>
    <w:rsid w:val="003464C1"/>
    <w:rsid w:val="003464EB"/>
    <w:rsid w:val="003466B9"/>
    <w:rsid w:val="00346BE9"/>
    <w:rsid w:val="00346D7B"/>
    <w:rsid w:val="00346E1E"/>
    <w:rsid w:val="00346E57"/>
    <w:rsid w:val="00347085"/>
    <w:rsid w:val="003476A6"/>
    <w:rsid w:val="003476E2"/>
    <w:rsid w:val="00347B3C"/>
    <w:rsid w:val="00347B6C"/>
    <w:rsid w:val="00347DC5"/>
    <w:rsid w:val="00350252"/>
    <w:rsid w:val="0035042E"/>
    <w:rsid w:val="00350593"/>
    <w:rsid w:val="0035072E"/>
    <w:rsid w:val="00350823"/>
    <w:rsid w:val="00350972"/>
    <w:rsid w:val="00350B3A"/>
    <w:rsid w:val="00350BFE"/>
    <w:rsid w:val="00351042"/>
    <w:rsid w:val="003510B6"/>
    <w:rsid w:val="003510FD"/>
    <w:rsid w:val="003511DD"/>
    <w:rsid w:val="003514DD"/>
    <w:rsid w:val="003514E4"/>
    <w:rsid w:val="0035173D"/>
    <w:rsid w:val="00351A7F"/>
    <w:rsid w:val="00351B1F"/>
    <w:rsid w:val="00351BB1"/>
    <w:rsid w:val="0035248B"/>
    <w:rsid w:val="00352901"/>
    <w:rsid w:val="0035296B"/>
    <w:rsid w:val="00352C4B"/>
    <w:rsid w:val="00353175"/>
    <w:rsid w:val="00353222"/>
    <w:rsid w:val="0035327A"/>
    <w:rsid w:val="003532A2"/>
    <w:rsid w:val="0035336B"/>
    <w:rsid w:val="003534BA"/>
    <w:rsid w:val="00353B52"/>
    <w:rsid w:val="00353DBB"/>
    <w:rsid w:val="00353DC1"/>
    <w:rsid w:val="003541A2"/>
    <w:rsid w:val="00354642"/>
    <w:rsid w:val="00354839"/>
    <w:rsid w:val="00354AF2"/>
    <w:rsid w:val="00354F33"/>
    <w:rsid w:val="00355145"/>
    <w:rsid w:val="00355537"/>
    <w:rsid w:val="003555AE"/>
    <w:rsid w:val="0035595E"/>
    <w:rsid w:val="00355EB2"/>
    <w:rsid w:val="0035621F"/>
    <w:rsid w:val="00356253"/>
    <w:rsid w:val="00356443"/>
    <w:rsid w:val="00356876"/>
    <w:rsid w:val="003568CD"/>
    <w:rsid w:val="00356D1E"/>
    <w:rsid w:val="003571A0"/>
    <w:rsid w:val="003573FD"/>
    <w:rsid w:val="0035754A"/>
    <w:rsid w:val="00357627"/>
    <w:rsid w:val="003604E7"/>
    <w:rsid w:val="003605A0"/>
    <w:rsid w:val="00360623"/>
    <w:rsid w:val="0036065A"/>
    <w:rsid w:val="00360717"/>
    <w:rsid w:val="00360B8D"/>
    <w:rsid w:val="00360E3D"/>
    <w:rsid w:val="00360F4E"/>
    <w:rsid w:val="00361052"/>
    <w:rsid w:val="00361457"/>
    <w:rsid w:val="00361DB3"/>
    <w:rsid w:val="00361F57"/>
    <w:rsid w:val="00362305"/>
    <w:rsid w:val="0036268B"/>
    <w:rsid w:val="00362827"/>
    <w:rsid w:val="00362A69"/>
    <w:rsid w:val="00362B35"/>
    <w:rsid w:val="00362CB2"/>
    <w:rsid w:val="00362D1A"/>
    <w:rsid w:val="00362FC3"/>
    <w:rsid w:val="0036326B"/>
    <w:rsid w:val="0036339E"/>
    <w:rsid w:val="00363672"/>
    <w:rsid w:val="003637E0"/>
    <w:rsid w:val="00363948"/>
    <w:rsid w:val="00363982"/>
    <w:rsid w:val="00363B76"/>
    <w:rsid w:val="00363D76"/>
    <w:rsid w:val="00363F84"/>
    <w:rsid w:val="00363FFD"/>
    <w:rsid w:val="00364195"/>
    <w:rsid w:val="003641AB"/>
    <w:rsid w:val="003642BE"/>
    <w:rsid w:val="003643E7"/>
    <w:rsid w:val="003645AC"/>
    <w:rsid w:val="003646BA"/>
    <w:rsid w:val="0036480A"/>
    <w:rsid w:val="00364893"/>
    <w:rsid w:val="00364B0B"/>
    <w:rsid w:val="00364CA0"/>
    <w:rsid w:val="00364EC6"/>
    <w:rsid w:val="00365150"/>
    <w:rsid w:val="00365429"/>
    <w:rsid w:val="003658F6"/>
    <w:rsid w:val="003659CA"/>
    <w:rsid w:val="00365FD3"/>
    <w:rsid w:val="0036627B"/>
    <w:rsid w:val="0036637C"/>
    <w:rsid w:val="003664F4"/>
    <w:rsid w:val="003666FD"/>
    <w:rsid w:val="00366844"/>
    <w:rsid w:val="0036687B"/>
    <w:rsid w:val="00366A52"/>
    <w:rsid w:val="00366B64"/>
    <w:rsid w:val="00366DE5"/>
    <w:rsid w:val="00366F84"/>
    <w:rsid w:val="00366FFC"/>
    <w:rsid w:val="0036726A"/>
    <w:rsid w:val="00367D70"/>
    <w:rsid w:val="0037004C"/>
    <w:rsid w:val="00370366"/>
    <w:rsid w:val="00370518"/>
    <w:rsid w:val="0037058A"/>
    <w:rsid w:val="003706C9"/>
    <w:rsid w:val="00370E44"/>
    <w:rsid w:val="00370E93"/>
    <w:rsid w:val="00370F88"/>
    <w:rsid w:val="003711DC"/>
    <w:rsid w:val="00371682"/>
    <w:rsid w:val="003717CF"/>
    <w:rsid w:val="00371AAD"/>
    <w:rsid w:val="00371E18"/>
    <w:rsid w:val="00372107"/>
    <w:rsid w:val="003724AF"/>
    <w:rsid w:val="0037255D"/>
    <w:rsid w:val="003726B4"/>
    <w:rsid w:val="00372842"/>
    <w:rsid w:val="00372B11"/>
    <w:rsid w:val="00372B25"/>
    <w:rsid w:val="00372BC9"/>
    <w:rsid w:val="00372BFD"/>
    <w:rsid w:val="00372E0F"/>
    <w:rsid w:val="00372E64"/>
    <w:rsid w:val="00372F9B"/>
    <w:rsid w:val="003733C5"/>
    <w:rsid w:val="003735E4"/>
    <w:rsid w:val="003737B5"/>
    <w:rsid w:val="00373B37"/>
    <w:rsid w:val="00373D37"/>
    <w:rsid w:val="00373E31"/>
    <w:rsid w:val="00373F6E"/>
    <w:rsid w:val="0037431E"/>
    <w:rsid w:val="00374397"/>
    <w:rsid w:val="003745D5"/>
    <w:rsid w:val="003747AE"/>
    <w:rsid w:val="00374CCE"/>
    <w:rsid w:val="00374F63"/>
    <w:rsid w:val="003752D3"/>
    <w:rsid w:val="00375B6A"/>
    <w:rsid w:val="00375D43"/>
    <w:rsid w:val="00375F78"/>
    <w:rsid w:val="00375F7E"/>
    <w:rsid w:val="0037640F"/>
    <w:rsid w:val="00376942"/>
    <w:rsid w:val="00376ADA"/>
    <w:rsid w:val="00376AE5"/>
    <w:rsid w:val="00376C94"/>
    <w:rsid w:val="00376E77"/>
    <w:rsid w:val="0037733D"/>
    <w:rsid w:val="00377385"/>
    <w:rsid w:val="00377463"/>
    <w:rsid w:val="00377520"/>
    <w:rsid w:val="0037763D"/>
    <w:rsid w:val="00377741"/>
    <w:rsid w:val="00377AD5"/>
    <w:rsid w:val="00377C35"/>
    <w:rsid w:val="00377CDA"/>
    <w:rsid w:val="00380004"/>
    <w:rsid w:val="00380249"/>
    <w:rsid w:val="00380259"/>
    <w:rsid w:val="0038053A"/>
    <w:rsid w:val="003805CA"/>
    <w:rsid w:val="003805CC"/>
    <w:rsid w:val="0038078C"/>
    <w:rsid w:val="003808D6"/>
    <w:rsid w:val="00380908"/>
    <w:rsid w:val="003809A3"/>
    <w:rsid w:val="00380E5C"/>
    <w:rsid w:val="003810EA"/>
    <w:rsid w:val="003812EA"/>
    <w:rsid w:val="003813A1"/>
    <w:rsid w:val="00381448"/>
    <w:rsid w:val="00381582"/>
    <w:rsid w:val="003815DA"/>
    <w:rsid w:val="003818C3"/>
    <w:rsid w:val="00381E67"/>
    <w:rsid w:val="00381EC8"/>
    <w:rsid w:val="00381F5B"/>
    <w:rsid w:val="003820AB"/>
    <w:rsid w:val="003826BD"/>
    <w:rsid w:val="00382E0F"/>
    <w:rsid w:val="003833DE"/>
    <w:rsid w:val="0038340B"/>
    <w:rsid w:val="00383648"/>
    <w:rsid w:val="0038382F"/>
    <w:rsid w:val="00383AC9"/>
    <w:rsid w:val="00383E05"/>
    <w:rsid w:val="00384215"/>
    <w:rsid w:val="003845B8"/>
    <w:rsid w:val="00384BD3"/>
    <w:rsid w:val="00384CCE"/>
    <w:rsid w:val="00384F80"/>
    <w:rsid w:val="0038513E"/>
    <w:rsid w:val="00385321"/>
    <w:rsid w:val="0038544E"/>
    <w:rsid w:val="0038596D"/>
    <w:rsid w:val="00386238"/>
    <w:rsid w:val="00386388"/>
    <w:rsid w:val="003864A7"/>
    <w:rsid w:val="00386A91"/>
    <w:rsid w:val="00386B8F"/>
    <w:rsid w:val="00386CD8"/>
    <w:rsid w:val="00386FB2"/>
    <w:rsid w:val="00387073"/>
    <w:rsid w:val="003870DD"/>
    <w:rsid w:val="00387742"/>
    <w:rsid w:val="003877FC"/>
    <w:rsid w:val="003878AE"/>
    <w:rsid w:val="00387A12"/>
    <w:rsid w:val="00387B2E"/>
    <w:rsid w:val="00387B76"/>
    <w:rsid w:val="0039011D"/>
    <w:rsid w:val="003901EE"/>
    <w:rsid w:val="0039047F"/>
    <w:rsid w:val="00390513"/>
    <w:rsid w:val="0039066F"/>
    <w:rsid w:val="00390793"/>
    <w:rsid w:val="00390795"/>
    <w:rsid w:val="00390860"/>
    <w:rsid w:val="00390AED"/>
    <w:rsid w:val="00390B8B"/>
    <w:rsid w:val="00390DE9"/>
    <w:rsid w:val="00391417"/>
    <w:rsid w:val="0039141F"/>
    <w:rsid w:val="0039148F"/>
    <w:rsid w:val="003914D3"/>
    <w:rsid w:val="00391699"/>
    <w:rsid w:val="003918B1"/>
    <w:rsid w:val="003919A5"/>
    <w:rsid w:val="00391E71"/>
    <w:rsid w:val="00391ED0"/>
    <w:rsid w:val="00391EF4"/>
    <w:rsid w:val="0039204C"/>
    <w:rsid w:val="003921A4"/>
    <w:rsid w:val="00392235"/>
    <w:rsid w:val="003922DE"/>
    <w:rsid w:val="00392750"/>
    <w:rsid w:val="00392BCD"/>
    <w:rsid w:val="00392E66"/>
    <w:rsid w:val="00392FCF"/>
    <w:rsid w:val="00393026"/>
    <w:rsid w:val="00393050"/>
    <w:rsid w:val="003932A5"/>
    <w:rsid w:val="003934EC"/>
    <w:rsid w:val="0039357B"/>
    <w:rsid w:val="0039376A"/>
    <w:rsid w:val="00393858"/>
    <w:rsid w:val="00393871"/>
    <w:rsid w:val="00393E98"/>
    <w:rsid w:val="00393F7D"/>
    <w:rsid w:val="003941F6"/>
    <w:rsid w:val="003944E8"/>
    <w:rsid w:val="00394588"/>
    <w:rsid w:val="00394C3A"/>
    <w:rsid w:val="00394D7E"/>
    <w:rsid w:val="00394FDF"/>
    <w:rsid w:val="003951CE"/>
    <w:rsid w:val="0039521E"/>
    <w:rsid w:val="0039563D"/>
    <w:rsid w:val="00395662"/>
    <w:rsid w:val="00395914"/>
    <w:rsid w:val="00395937"/>
    <w:rsid w:val="0039619C"/>
    <w:rsid w:val="00396A8A"/>
    <w:rsid w:val="00396C5B"/>
    <w:rsid w:val="00396E80"/>
    <w:rsid w:val="0039712A"/>
    <w:rsid w:val="00397527"/>
    <w:rsid w:val="00397532"/>
    <w:rsid w:val="003977E4"/>
    <w:rsid w:val="00397826"/>
    <w:rsid w:val="0039786F"/>
    <w:rsid w:val="003978E9"/>
    <w:rsid w:val="00397D58"/>
    <w:rsid w:val="003A01AA"/>
    <w:rsid w:val="003A073A"/>
    <w:rsid w:val="003A0C6A"/>
    <w:rsid w:val="003A0D1A"/>
    <w:rsid w:val="003A1140"/>
    <w:rsid w:val="003A1246"/>
    <w:rsid w:val="003A1321"/>
    <w:rsid w:val="003A1477"/>
    <w:rsid w:val="003A14EC"/>
    <w:rsid w:val="003A14F5"/>
    <w:rsid w:val="003A1AAE"/>
    <w:rsid w:val="003A1E90"/>
    <w:rsid w:val="003A1FB9"/>
    <w:rsid w:val="003A205F"/>
    <w:rsid w:val="003A2202"/>
    <w:rsid w:val="003A23BC"/>
    <w:rsid w:val="003A2690"/>
    <w:rsid w:val="003A292B"/>
    <w:rsid w:val="003A2CAB"/>
    <w:rsid w:val="003A2E75"/>
    <w:rsid w:val="003A2FBA"/>
    <w:rsid w:val="003A341F"/>
    <w:rsid w:val="003A3470"/>
    <w:rsid w:val="003A37DD"/>
    <w:rsid w:val="003A396B"/>
    <w:rsid w:val="003A3A25"/>
    <w:rsid w:val="003A3AEF"/>
    <w:rsid w:val="003A3C6B"/>
    <w:rsid w:val="003A46D3"/>
    <w:rsid w:val="003A48EC"/>
    <w:rsid w:val="003A54C9"/>
    <w:rsid w:val="003A5878"/>
    <w:rsid w:val="003A5964"/>
    <w:rsid w:val="003A5C23"/>
    <w:rsid w:val="003A6242"/>
    <w:rsid w:val="003A629D"/>
    <w:rsid w:val="003A6474"/>
    <w:rsid w:val="003A6572"/>
    <w:rsid w:val="003A65DC"/>
    <w:rsid w:val="003A69B5"/>
    <w:rsid w:val="003A6B9E"/>
    <w:rsid w:val="003A6E95"/>
    <w:rsid w:val="003A70A5"/>
    <w:rsid w:val="003A71F1"/>
    <w:rsid w:val="003A76B0"/>
    <w:rsid w:val="003A7FC0"/>
    <w:rsid w:val="003B005B"/>
    <w:rsid w:val="003B075D"/>
    <w:rsid w:val="003B0BE1"/>
    <w:rsid w:val="003B0F75"/>
    <w:rsid w:val="003B1076"/>
    <w:rsid w:val="003B1086"/>
    <w:rsid w:val="003B1AD9"/>
    <w:rsid w:val="003B1BF2"/>
    <w:rsid w:val="003B1BFA"/>
    <w:rsid w:val="003B1C3F"/>
    <w:rsid w:val="003B1CB4"/>
    <w:rsid w:val="003B2B46"/>
    <w:rsid w:val="003B2B4F"/>
    <w:rsid w:val="003B2C77"/>
    <w:rsid w:val="003B2C96"/>
    <w:rsid w:val="003B2C9C"/>
    <w:rsid w:val="003B2DCC"/>
    <w:rsid w:val="003B2EF9"/>
    <w:rsid w:val="003B3085"/>
    <w:rsid w:val="003B314D"/>
    <w:rsid w:val="003B32B3"/>
    <w:rsid w:val="003B33A1"/>
    <w:rsid w:val="003B3521"/>
    <w:rsid w:val="003B36A0"/>
    <w:rsid w:val="003B36B3"/>
    <w:rsid w:val="003B3920"/>
    <w:rsid w:val="003B3A47"/>
    <w:rsid w:val="003B3A91"/>
    <w:rsid w:val="003B3C64"/>
    <w:rsid w:val="003B3C7D"/>
    <w:rsid w:val="003B410D"/>
    <w:rsid w:val="003B423E"/>
    <w:rsid w:val="003B4506"/>
    <w:rsid w:val="003B4C40"/>
    <w:rsid w:val="003B4E4E"/>
    <w:rsid w:val="003B50A0"/>
    <w:rsid w:val="003B5438"/>
    <w:rsid w:val="003B5476"/>
    <w:rsid w:val="003B5677"/>
    <w:rsid w:val="003B5762"/>
    <w:rsid w:val="003B5838"/>
    <w:rsid w:val="003B59F7"/>
    <w:rsid w:val="003B5AAB"/>
    <w:rsid w:val="003B5B52"/>
    <w:rsid w:val="003B5C4E"/>
    <w:rsid w:val="003B5C99"/>
    <w:rsid w:val="003B5CCF"/>
    <w:rsid w:val="003B5FF8"/>
    <w:rsid w:val="003B622B"/>
    <w:rsid w:val="003B6270"/>
    <w:rsid w:val="003B62B9"/>
    <w:rsid w:val="003B634D"/>
    <w:rsid w:val="003B6350"/>
    <w:rsid w:val="003B690F"/>
    <w:rsid w:val="003B6998"/>
    <w:rsid w:val="003B6A99"/>
    <w:rsid w:val="003B6B0B"/>
    <w:rsid w:val="003B6BFA"/>
    <w:rsid w:val="003B7450"/>
    <w:rsid w:val="003B7687"/>
    <w:rsid w:val="003B77E5"/>
    <w:rsid w:val="003B7D58"/>
    <w:rsid w:val="003B7F6A"/>
    <w:rsid w:val="003C04D6"/>
    <w:rsid w:val="003C0654"/>
    <w:rsid w:val="003C0691"/>
    <w:rsid w:val="003C09C0"/>
    <w:rsid w:val="003C0DDF"/>
    <w:rsid w:val="003C12A3"/>
    <w:rsid w:val="003C14F2"/>
    <w:rsid w:val="003C15A8"/>
    <w:rsid w:val="003C15F4"/>
    <w:rsid w:val="003C169D"/>
    <w:rsid w:val="003C1A23"/>
    <w:rsid w:val="003C1EB4"/>
    <w:rsid w:val="003C1EF2"/>
    <w:rsid w:val="003C1F56"/>
    <w:rsid w:val="003C1FA2"/>
    <w:rsid w:val="003C2286"/>
    <w:rsid w:val="003C2322"/>
    <w:rsid w:val="003C23C4"/>
    <w:rsid w:val="003C2684"/>
    <w:rsid w:val="003C2990"/>
    <w:rsid w:val="003C29BA"/>
    <w:rsid w:val="003C2B1C"/>
    <w:rsid w:val="003C2B3B"/>
    <w:rsid w:val="003C2CB5"/>
    <w:rsid w:val="003C2F9D"/>
    <w:rsid w:val="003C319E"/>
    <w:rsid w:val="003C320E"/>
    <w:rsid w:val="003C3294"/>
    <w:rsid w:val="003C332E"/>
    <w:rsid w:val="003C351D"/>
    <w:rsid w:val="003C3BD3"/>
    <w:rsid w:val="003C3E41"/>
    <w:rsid w:val="003C3F9F"/>
    <w:rsid w:val="003C3FD3"/>
    <w:rsid w:val="003C42B0"/>
    <w:rsid w:val="003C4303"/>
    <w:rsid w:val="003C43C0"/>
    <w:rsid w:val="003C4505"/>
    <w:rsid w:val="003C45B9"/>
    <w:rsid w:val="003C46EF"/>
    <w:rsid w:val="003C4A8F"/>
    <w:rsid w:val="003C53ED"/>
    <w:rsid w:val="003C53EF"/>
    <w:rsid w:val="003C54CE"/>
    <w:rsid w:val="003C563B"/>
    <w:rsid w:val="003C5B0B"/>
    <w:rsid w:val="003C5B86"/>
    <w:rsid w:val="003C5C93"/>
    <w:rsid w:val="003C5E97"/>
    <w:rsid w:val="003C5E9E"/>
    <w:rsid w:val="003C5F2C"/>
    <w:rsid w:val="003C5F65"/>
    <w:rsid w:val="003C5FB0"/>
    <w:rsid w:val="003C6236"/>
    <w:rsid w:val="003C62AE"/>
    <w:rsid w:val="003C6758"/>
    <w:rsid w:val="003C676F"/>
    <w:rsid w:val="003C67CE"/>
    <w:rsid w:val="003C6AFF"/>
    <w:rsid w:val="003C70FB"/>
    <w:rsid w:val="003C7116"/>
    <w:rsid w:val="003C73C3"/>
    <w:rsid w:val="003C763B"/>
    <w:rsid w:val="003C769B"/>
    <w:rsid w:val="003C76D1"/>
    <w:rsid w:val="003C7729"/>
    <w:rsid w:val="003C7998"/>
    <w:rsid w:val="003C7A10"/>
    <w:rsid w:val="003C7A6F"/>
    <w:rsid w:val="003C7C20"/>
    <w:rsid w:val="003D024B"/>
    <w:rsid w:val="003D03BC"/>
    <w:rsid w:val="003D0583"/>
    <w:rsid w:val="003D06CB"/>
    <w:rsid w:val="003D07E2"/>
    <w:rsid w:val="003D09E7"/>
    <w:rsid w:val="003D0A5F"/>
    <w:rsid w:val="003D0C56"/>
    <w:rsid w:val="003D0CCD"/>
    <w:rsid w:val="003D0F44"/>
    <w:rsid w:val="003D117B"/>
    <w:rsid w:val="003D11E5"/>
    <w:rsid w:val="003D1501"/>
    <w:rsid w:val="003D1B10"/>
    <w:rsid w:val="003D1BE1"/>
    <w:rsid w:val="003D1C53"/>
    <w:rsid w:val="003D2431"/>
    <w:rsid w:val="003D26EA"/>
    <w:rsid w:val="003D2721"/>
    <w:rsid w:val="003D2A20"/>
    <w:rsid w:val="003D2AD1"/>
    <w:rsid w:val="003D2C71"/>
    <w:rsid w:val="003D2C8B"/>
    <w:rsid w:val="003D2F6D"/>
    <w:rsid w:val="003D30E8"/>
    <w:rsid w:val="003D329C"/>
    <w:rsid w:val="003D38AA"/>
    <w:rsid w:val="003D3CBC"/>
    <w:rsid w:val="003D3ED8"/>
    <w:rsid w:val="003D46CB"/>
    <w:rsid w:val="003D46D8"/>
    <w:rsid w:val="003D46EC"/>
    <w:rsid w:val="003D4762"/>
    <w:rsid w:val="003D497B"/>
    <w:rsid w:val="003D4A09"/>
    <w:rsid w:val="003D5337"/>
    <w:rsid w:val="003D5471"/>
    <w:rsid w:val="003D5574"/>
    <w:rsid w:val="003D56FF"/>
    <w:rsid w:val="003D5769"/>
    <w:rsid w:val="003D579F"/>
    <w:rsid w:val="003D58B0"/>
    <w:rsid w:val="003D5D60"/>
    <w:rsid w:val="003D5F49"/>
    <w:rsid w:val="003D5FCC"/>
    <w:rsid w:val="003D614D"/>
    <w:rsid w:val="003D6244"/>
    <w:rsid w:val="003D62C8"/>
    <w:rsid w:val="003D6367"/>
    <w:rsid w:val="003D685B"/>
    <w:rsid w:val="003D6B7F"/>
    <w:rsid w:val="003D6EF0"/>
    <w:rsid w:val="003D702B"/>
    <w:rsid w:val="003D707E"/>
    <w:rsid w:val="003D7166"/>
    <w:rsid w:val="003D7481"/>
    <w:rsid w:val="003D74F2"/>
    <w:rsid w:val="003D7694"/>
    <w:rsid w:val="003D76D5"/>
    <w:rsid w:val="003D773D"/>
    <w:rsid w:val="003D784F"/>
    <w:rsid w:val="003D7B7B"/>
    <w:rsid w:val="003D7D59"/>
    <w:rsid w:val="003D7E92"/>
    <w:rsid w:val="003E01EA"/>
    <w:rsid w:val="003E0225"/>
    <w:rsid w:val="003E045D"/>
    <w:rsid w:val="003E046F"/>
    <w:rsid w:val="003E092F"/>
    <w:rsid w:val="003E0C64"/>
    <w:rsid w:val="003E0CC1"/>
    <w:rsid w:val="003E0DAD"/>
    <w:rsid w:val="003E0E13"/>
    <w:rsid w:val="003E134D"/>
    <w:rsid w:val="003E1406"/>
    <w:rsid w:val="003E1416"/>
    <w:rsid w:val="003E14E0"/>
    <w:rsid w:val="003E189F"/>
    <w:rsid w:val="003E1966"/>
    <w:rsid w:val="003E1AF8"/>
    <w:rsid w:val="003E1C22"/>
    <w:rsid w:val="003E1EB2"/>
    <w:rsid w:val="003E205B"/>
    <w:rsid w:val="003E2212"/>
    <w:rsid w:val="003E26A9"/>
    <w:rsid w:val="003E27AA"/>
    <w:rsid w:val="003E28EE"/>
    <w:rsid w:val="003E29A8"/>
    <w:rsid w:val="003E2CBA"/>
    <w:rsid w:val="003E2D86"/>
    <w:rsid w:val="003E2F08"/>
    <w:rsid w:val="003E2FBB"/>
    <w:rsid w:val="003E335B"/>
    <w:rsid w:val="003E33C1"/>
    <w:rsid w:val="003E359E"/>
    <w:rsid w:val="003E3A06"/>
    <w:rsid w:val="003E3FBC"/>
    <w:rsid w:val="003E4039"/>
    <w:rsid w:val="003E4160"/>
    <w:rsid w:val="003E4176"/>
    <w:rsid w:val="003E41F2"/>
    <w:rsid w:val="003E44F1"/>
    <w:rsid w:val="003E450A"/>
    <w:rsid w:val="003E4D15"/>
    <w:rsid w:val="003E4DEE"/>
    <w:rsid w:val="003E4E9E"/>
    <w:rsid w:val="003E513A"/>
    <w:rsid w:val="003E52A1"/>
    <w:rsid w:val="003E5549"/>
    <w:rsid w:val="003E55A5"/>
    <w:rsid w:val="003E56D1"/>
    <w:rsid w:val="003E58E3"/>
    <w:rsid w:val="003E5C6A"/>
    <w:rsid w:val="003E6010"/>
    <w:rsid w:val="003E60F9"/>
    <w:rsid w:val="003E6125"/>
    <w:rsid w:val="003E6137"/>
    <w:rsid w:val="003E61C9"/>
    <w:rsid w:val="003E6305"/>
    <w:rsid w:val="003E6433"/>
    <w:rsid w:val="003E6510"/>
    <w:rsid w:val="003E6585"/>
    <w:rsid w:val="003E66AF"/>
    <w:rsid w:val="003E67E4"/>
    <w:rsid w:val="003E6C72"/>
    <w:rsid w:val="003E702E"/>
    <w:rsid w:val="003E7281"/>
    <w:rsid w:val="003E7356"/>
    <w:rsid w:val="003E7794"/>
    <w:rsid w:val="003E77C3"/>
    <w:rsid w:val="003E77F2"/>
    <w:rsid w:val="003E7CB4"/>
    <w:rsid w:val="003E7CCB"/>
    <w:rsid w:val="003E7E0A"/>
    <w:rsid w:val="003E7F0F"/>
    <w:rsid w:val="003E7FB4"/>
    <w:rsid w:val="003F012A"/>
    <w:rsid w:val="003F0A46"/>
    <w:rsid w:val="003F0E6D"/>
    <w:rsid w:val="003F0EB3"/>
    <w:rsid w:val="003F1283"/>
    <w:rsid w:val="003F145C"/>
    <w:rsid w:val="003F148C"/>
    <w:rsid w:val="003F163C"/>
    <w:rsid w:val="003F1887"/>
    <w:rsid w:val="003F18DB"/>
    <w:rsid w:val="003F1D47"/>
    <w:rsid w:val="003F1DC5"/>
    <w:rsid w:val="003F1E55"/>
    <w:rsid w:val="003F1E8F"/>
    <w:rsid w:val="003F214B"/>
    <w:rsid w:val="003F21D8"/>
    <w:rsid w:val="003F2371"/>
    <w:rsid w:val="003F2382"/>
    <w:rsid w:val="003F277D"/>
    <w:rsid w:val="003F27B1"/>
    <w:rsid w:val="003F2D73"/>
    <w:rsid w:val="003F30BA"/>
    <w:rsid w:val="003F324D"/>
    <w:rsid w:val="003F36C2"/>
    <w:rsid w:val="003F38A1"/>
    <w:rsid w:val="003F38A9"/>
    <w:rsid w:val="003F3BE5"/>
    <w:rsid w:val="003F3E42"/>
    <w:rsid w:val="003F3E8B"/>
    <w:rsid w:val="003F3FCF"/>
    <w:rsid w:val="003F4001"/>
    <w:rsid w:val="003F4064"/>
    <w:rsid w:val="003F416B"/>
    <w:rsid w:val="003F47B4"/>
    <w:rsid w:val="003F486C"/>
    <w:rsid w:val="003F4A32"/>
    <w:rsid w:val="003F4B5A"/>
    <w:rsid w:val="003F4BCC"/>
    <w:rsid w:val="003F4E33"/>
    <w:rsid w:val="003F4F69"/>
    <w:rsid w:val="003F5327"/>
    <w:rsid w:val="003F546F"/>
    <w:rsid w:val="003F5572"/>
    <w:rsid w:val="003F565A"/>
    <w:rsid w:val="003F5841"/>
    <w:rsid w:val="003F5E9C"/>
    <w:rsid w:val="003F5EC4"/>
    <w:rsid w:val="003F5F1A"/>
    <w:rsid w:val="003F6117"/>
    <w:rsid w:val="003F647D"/>
    <w:rsid w:val="003F6482"/>
    <w:rsid w:val="003F67DF"/>
    <w:rsid w:val="003F68F4"/>
    <w:rsid w:val="003F695E"/>
    <w:rsid w:val="003F70C5"/>
    <w:rsid w:val="003F70E6"/>
    <w:rsid w:val="003F70F3"/>
    <w:rsid w:val="003F7353"/>
    <w:rsid w:val="003F7603"/>
    <w:rsid w:val="003F770B"/>
    <w:rsid w:val="003F7A99"/>
    <w:rsid w:val="003F7DAB"/>
    <w:rsid w:val="003F7E05"/>
    <w:rsid w:val="00400748"/>
    <w:rsid w:val="00400964"/>
    <w:rsid w:val="00400A35"/>
    <w:rsid w:val="00400B4D"/>
    <w:rsid w:val="00400D8B"/>
    <w:rsid w:val="00400EE1"/>
    <w:rsid w:val="00400FA8"/>
    <w:rsid w:val="00400FFF"/>
    <w:rsid w:val="0040100F"/>
    <w:rsid w:val="00401276"/>
    <w:rsid w:val="004012D7"/>
    <w:rsid w:val="004012F7"/>
    <w:rsid w:val="00401602"/>
    <w:rsid w:val="00401650"/>
    <w:rsid w:val="00401692"/>
    <w:rsid w:val="00401961"/>
    <w:rsid w:val="0040197C"/>
    <w:rsid w:val="00401C0F"/>
    <w:rsid w:val="0040204A"/>
    <w:rsid w:val="004021CE"/>
    <w:rsid w:val="00402335"/>
    <w:rsid w:val="00402838"/>
    <w:rsid w:val="00402D9F"/>
    <w:rsid w:val="00402DE7"/>
    <w:rsid w:val="00403006"/>
    <w:rsid w:val="00403144"/>
    <w:rsid w:val="00403491"/>
    <w:rsid w:val="00403567"/>
    <w:rsid w:val="0040379B"/>
    <w:rsid w:val="00403899"/>
    <w:rsid w:val="00403DCE"/>
    <w:rsid w:val="00403F25"/>
    <w:rsid w:val="00403F6E"/>
    <w:rsid w:val="00404008"/>
    <w:rsid w:val="004040AA"/>
    <w:rsid w:val="004040AF"/>
    <w:rsid w:val="004041F4"/>
    <w:rsid w:val="0040459B"/>
    <w:rsid w:val="00404775"/>
    <w:rsid w:val="004047F6"/>
    <w:rsid w:val="00404D0B"/>
    <w:rsid w:val="00404E90"/>
    <w:rsid w:val="00405463"/>
    <w:rsid w:val="004057BE"/>
    <w:rsid w:val="004059D3"/>
    <w:rsid w:val="00405B64"/>
    <w:rsid w:val="00405B8D"/>
    <w:rsid w:val="00405E33"/>
    <w:rsid w:val="004060B2"/>
    <w:rsid w:val="004062CF"/>
    <w:rsid w:val="0040661C"/>
    <w:rsid w:val="00406761"/>
    <w:rsid w:val="00406974"/>
    <w:rsid w:val="004072AF"/>
    <w:rsid w:val="004074B7"/>
    <w:rsid w:val="00407500"/>
    <w:rsid w:val="00407579"/>
    <w:rsid w:val="00407712"/>
    <w:rsid w:val="00407C5F"/>
    <w:rsid w:val="00407C85"/>
    <w:rsid w:val="00407D38"/>
    <w:rsid w:val="00407E35"/>
    <w:rsid w:val="00407EFF"/>
    <w:rsid w:val="0041011D"/>
    <w:rsid w:val="004108A1"/>
    <w:rsid w:val="00410A36"/>
    <w:rsid w:val="00410B27"/>
    <w:rsid w:val="00410F33"/>
    <w:rsid w:val="004110E1"/>
    <w:rsid w:val="00411353"/>
    <w:rsid w:val="00411647"/>
    <w:rsid w:val="00411A8D"/>
    <w:rsid w:val="00411C1C"/>
    <w:rsid w:val="00411D43"/>
    <w:rsid w:val="00411E63"/>
    <w:rsid w:val="004123F7"/>
    <w:rsid w:val="00412402"/>
    <w:rsid w:val="004125E3"/>
    <w:rsid w:val="0041270C"/>
    <w:rsid w:val="00412776"/>
    <w:rsid w:val="00412A54"/>
    <w:rsid w:val="00412DF6"/>
    <w:rsid w:val="00412E6C"/>
    <w:rsid w:val="00412ECB"/>
    <w:rsid w:val="0041313A"/>
    <w:rsid w:val="00413166"/>
    <w:rsid w:val="0041370A"/>
    <w:rsid w:val="004139EA"/>
    <w:rsid w:val="00413A3C"/>
    <w:rsid w:val="00413D12"/>
    <w:rsid w:val="00413F3B"/>
    <w:rsid w:val="00414021"/>
    <w:rsid w:val="004141B7"/>
    <w:rsid w:val="0041430E"/>
    <w:rsid w:val="0041465A"/>
    <w:rsid w:val="0041474A"/>
    <w:rsid w:val="0041498E"/>
    <w:rsid w:val="00414D39"/>
    <w:rsid w:val="00414D6D"/>
    <w:rsid w:val="00414D8C"/>
    <w:rsid w:val="00414F56"/>
    <w:rsid w:val="00415001"/>
    <w:rsid w:val="0041501A"/>
    <w:rsid w:val="004150EE"/>
    <w:rsid w:val="0041517E"/>
    <w:rsid w:val="0041539F"/>
    <w:rsid w:val="00415510"/>
    <w:rsid w:val="0041553A"/>
    <w:rsid w:val="00415612"/>
    <w:rsid w:val="0041562A"/>
    <w:rsid w:val="004156F6"/>
    <w:rsid w:val="00415947"/>
    <w:rsid w:val="0041598D"/>
    <w:rsid w:val="00415C40"/>
    <w:rsid w:val="00415CD7"/>
    <w:rsid w:val="00415D8D"/>
    <w:rsid w:val="0041640D"/>
    <w:rsid w:val="00416747"/>
    <w:rsid w:val="00416904"/>
    <w:rsid w:val="0041698A"/>
    <w:rsid w:val="00416A8A"/>
    <w:rsid w:val="00416FF7"/>
    <w:rsid w:val="00417211"/>
    <w:rsid w:val="0041728D"/>
    <w:rsid w:val="00417498"/>
    <w:rsid w:val="004174DF"/>
    <w:rsid w:val="004179C7"/>
    <w:rsid w:val="00417CBF"/>
    <w:rsid w:val="00417E0B"/>
    <w:rsid w:val="004200F6"/>
    <w:rsid w:val="00420107"/>
    <w:rsid w:val="00420117"/>
    <w:rsid w:val="00421272"/>
    <w:rsid w:val="00421334"/>
    <w:rsid w:val="00421616"/>
    <w:rsid w:val="00421B85"/>
    <w:rsid w:val="00421BE4"/>
    <w:rsid w:val="00421F95"/>
    <w:rsid w:val="0042211B"/>
    <w:rsid w:val="0042216D"/>
    <w:rsid w:val="00422187"/>
    <w:rsid w:val="00422263"/>
    <w:rsid w:val="004222DA"/>
    <w:rsid w:val="00422337"/>
    <w:rsid w:val="0042266B"/>
    <w:rsid w:val="00422982"/>
    <w:rsid w:val="00422D9D"/>
    <w:rsid w:val="00422F0B"/>
    <w:rsid w:val="0042321E"/>
    <w:rsid w:val="004236A2"/>
    <w:rsid w:val="00423781"/>
    <w:rsid w:val="004238FB"/>
    <w:rsid w:val="00423A58"/>
    <w:rsid w:val="00423A9A"/>
    <w:rsid w:val="00423B41"/>
    <w:rsid w:val="0042400A"/>
    <w:rsid w:val="004244D9"/>
    <w:rsid w:val="004244E9"/>
    <w:rsid w:val="004246BF"/>
    <w:rsid w:val="0042496A"/>
    <w:rsid w:val="00424ABB"/>
    <w:rsid w:val="00424E25"/>
    <w:rsid w:val="00424EB6"/>
    <w:rsid w:val="00425793"/>
    <w:rsid w:val="0042579A"/>
    <w:rsid w:val="00425B72"/>
    <w:rsid w:val="00425BD8"/>
    <w:rsid w:val="0042602C"/>
    <w:rsid w:val="00426400"/>
    <w:rsid w:val="004269B1"/>
    <w:rsid w:val="004269FC"/>
    <w:rsid w:val="00426B88"/>
    <w:rsid w:val="00426E0C"/>
    <w:rsid w:val="00426EC1"/>
    <w:rsid w:val="00426F59"/>
    <w:rsid w:val="00426FB9"/>
    <w:rsid w:val="00426FF2"/>
    <w:rsid w:val="00427109"/>
    <w:rsid w:val="004278E2"/>
    <w:rsid w:val="00427B98"/>
    <w:rsid w:val="00427EA2"/>
    <w:rsid w:val="00430148"/>
    <w:rsid w:val="004303E3"/>
    <w:rsid w:val="004304E8"/>
    <w:rsid w:val="0043079B"/>
    <w:rsid w:val="004309F6"/>
    <w:rsid w:val="00430A10"/>
    <w:rsid w:val="00430E93"/>
    <w:rsid w:val="00430E9D"/>
    <w:rsid w:val="00430FC7"/>
    <w:rsid w:val="0043113D"/>
    <w:rsid w:val="00431400"/>
    <w:rsid w:val="00431E88"/>
    <w:rsid w:val="00431EB1"/>
    <w:rsid w:val="00432013"/>
    <w:rsid w:val="004320D1"/>
    <w:rsid w:val="00432215"/>
    <w:rsid w:val="0043258E"/>
    <w:rsid w:val="00432770"/>
    <w:rsid w:val="00432960"/>
    <w:rsid w:val="00432ACD"/>
    <w:rsid w:val="00432E9C"/>
    <w:rsid w:val="00433072"/>
    <w:rsid w:val="004330D4"/>
    <w:rsid w:val="0043333D"/>
    <w:rsid w:val="00433711"/>
    <w:rsid w:val="00433BFE"/>
    <w:rsid w:val="00433CB9"/>
    <w:rsid w:val="00434558"/>
    <w:rsid w:val="004345D1"/>
    <w:rsid w:val="004348F4"/>
    <w:rsid w:val="00434A0E"/>
    <w:rsid w:val="004351BA"/>
    <w:rsid w:val="0043533B"/>
    <w:rsid w:val="00435555"/>
    <w:rsid w:val="00435998"/>
    <w:rsid w:val="004359A8"/>
    <w:rsid w:val="00435AF4"/>
    <w:rsid w:val="00435B5E"/>
    <w:rsid w:val="00436270"/>
    <w:rsid w:val="00436363"/>
    <w:rsid w:val="00436511"/>
    <w:rsid w:val="00436766"/>
    <w:rsid w:val="004368B8"/>
    <w:rsid w:val="00436B55"/>
    <w:rsid w:val="00436DEF"/>
    <w:rsid w:val="00436E8B"/>
    <w:rsid w:val="00436F83"/>
    <w:rsid w:val="0043747A"/>
    <w:rsid w:val="00437521"/>
    <w:rsid w:val="004375FA"/>
    <w:rsid w:val="0043775D"/>
    <w:rsid w:val="0043790C"/>
    <w:rsid w:val="00437A21"/>
    <w:rsid w:val="00437B79"/>
    <w:rsid w:val="00437BFB"/>
    <w:rsid w:val="00437DAC"/>
    <w:rsid w:val="00437E67"/>
    <w:rsid w:val="00437FED"/>
    <w:rsid w:val="00440247"/>
    <w:rsid w:val="00440337"/>
    <w:rsid w:val="00440444"/>
    <w:rsid w:val="00440629"/>
    <w:rsid w:val="00440701"/>
    <w:rsid w:val="00440753"/>
    <w:rsid w:val="00440757"/>
    <w:rsid w:val="00440AD3"/>
    <w:rsid w:val="004411AB"/>
    <w:rsid w:val="004411B9"/>
    <w:rsid w:val="00441546"/>
    <w:rsid w:val="00441612"/>
    <w:rsid w:val="004416F2"/>
    <w:rsid w:val="00441B99"/>
    <w:rsid w:val="00441C4F"/>
    <w:rsid w:val="00441DC2"/>
    <w:rsid w:val="00442029"/>
    <w:rsid w:val="00442034"/>
    <w:rsid w:val="00442143"/>
    <w:rsid w:val="004422FD"/>
    <w:rsid w:val="00442403"/>
    <w:rsid w:val="00442B09"/>
    <w:rsid w:val="00442F33"/>
    <w:rsid w:val="00442FB7"/>
    <w:rsid w:val="0044312D"/>
    <w:rsid w:val="00443139"/>
    <w:rsid w:val="00443770"/>
    <w:rsid w:val="0044380B"/>
    <w:rsid w:val="004439E4"/>
    <w:rsid w:val="00443CF4"/>
    <w:rsid w:val="00443DF4"/>
    <w:rsid w:val="00443EC9"/>
    <w:rsid w:val="00444452"/>
    <w:rsid w:val="00444529"/>
    <w:rsid w:val="0044460A"/>
    <w:rsid w:val="00444781"/>
    <w:rsid w:val="00444788"/>
    <w:rsid w:val="004448CA"/>
    <w:rsid w:val="00445425"/>
    <w:rsid w:val="00445487"/>
    <w:rsid w:val="0044560E"/>
    <w:rsid w:val="00445954"/>
    <w:rsid w:val="00445C19"/>
    <w:rsid w:val="00445C75"/>
    <w:rsid w:val="00445DB3"/>
    <w:rsid w:val="004461AB"/>
    <w:rsid w:val="004461C2"/>
    <w:rsid w:val="004464ED"/>
    <w:rsid w:val="00446AFC"/>
    <w:rsid w:val="00446B7F"/>
    <w:rsid w:val="00446BBF"/>
    <w:rsid w:val="00446DF2"/>
    <w:rsid w:val="00446E1D"/>
    <w:rsid w:val="00446EC5"/>
    <w:rsid w:val="00446ED8"/>
    <w:rsid w:val="00447006"/>
    <w:rsid w:val="00447152"/>
    <w:rsid w:val="00447749"/>
    <w:rsid w:val="004477D4"/>
    <w:rsid w:val="004479B1"/>
    <w:rsid w:val="00447E50"/>
    <w:rsid w:val="00450015"/>
    <w:rsid w:val="0045025F"/>
    <w:rsid w:val="004503FE"/>
    <w:rsid w:val="0045054C"/>
    <w:rsid w:val="00450822"/>
    <w:rsid w:val="00450929"/>
    <w:rsid w:val="00450A3D"/>
    <w:rsid w:val="00450A94"/>
    <w:rsid w:val="0045164D"/>
    <w:rsid w:val="00451F76"/>
    <w:rsid w:val="00452475"/>
    <w:rsid w:val="0045290D"/>
    <w:rsid w:val="00452997"/>
    <w:rsid w:val="00452FC5"/>
    <w:rsid w:val="0045304C"/>
    <w:rsid w:val="0045320C"/>
    <w:rsid w:val="00453549"/>
    <w:rsid w:val="00453808"/>
    <w:rsid w:val="0045387A"/>
    <w:rsid w:val="004538BF"/>
    <w:rsid w:val="00453A43"/>
    <w:rsid w:val="00453AF1"/>
    <w:rsid w:val="00453BEC"/>
    <w:rsid w:val="00453D9F"/>
    <w:rsid w:val="00453FEB"/>
    <w:rsid w:val="00454227"/>
    <w:rsid w:val="0045435B"/>
    <w:rsid w:val="0045460F"/>
    <w:rsid w:val="0045464B"/>
    <w:rsid w:val="004549C4"/>
    <w:rsid w:val="00454A9D"/>
    <w:rsid w:val="00454E18"/>
    <w:rsid w:val="00454F74"/>
    <w:rsid w:val="004555E7"/>
    <w:rsid w:val="0045566B"/>
    <w:rsid w:val="00455794"/>
    <w:rsid w:val="00455827"/>
    <w:rsid w:val="00455AEA"/>
    <w:rsid w:val="00455EF5"/>
    <w:rsid w:val="00456007"/>
    <w:rsid w:val="00456188"/>
    <w:rsid w:val="00456415"/>
    <w:rsid w:val="0045666F"/>
    <w:rsid w:val="0045667A"/>
    <w:rsid w:val="00456757"/>
    <w:rsid w:val="00456B1A"/>
    <w:rsid w:val="00456C89"/>
    <w:rsid w:val="004570E1"/>
    <w:rsid w:val="004570F4"/>
    <w:rsid w:val="004570FA"/>
    <w:rsid w:val="00457119"/>
    <w:rsid w:val="00457184"/>
    <w:rsid w:val="00457282"/>
    <w:rsid w:val="004574ED"/>
    <w:rsid w:val="00457507"/>
    <w:rsid w:val="00457544"/>
    <w:rsid w:val="00457550"/>
    <w:rsid w:val="0045788B"/>
    <w:rsid w:val="004579D2"/>
    <w:rsid w:val="00457AD8"/>
    <w:rsid w:val="0046000D"/>
    <w:rsid w:val="00460247"/>
    <w:rsid w:val="004605AD"/>
    <w:rsid w:val="0046073B"/>
    <w:rsid w:val="004607E7"/>
    <w:rsid w:val="00460871"/>
    <w:rsid w:val="004608D5"/>
    <w:rsid w:val="00460C19"/>
    <w:rsid w:val="00460F66"/>
    <w:rsid w:val="00461102"/>
    <w:rsid w:val="0046116E"/>
    <w:rsid w:val="004612E3"/>
    <w:rsid w:val="0046147F"/>
    <w:rsid w:val="004614EE"/>
    <w:rsid w:val="004618A9"/>
    <w:rsid w:val="00461C50"/>
    <w:rsid w:val="00461DBA"/>
    <w:rsid w:val="00461F1E"/>
    <w:rsid w:val="0046207A"/>
    <w:rsid w:val="004623F7"/>
    <w:rsid w:val="004626C0"/>
    <w:rsid w:val="0046273F"/>
    <w:rsid w:val="004631F6"/>
    <w:rsid w:val="004632CA"/>
    <w:rsid w:val="00463348"/>
    <w:rsid w:val="004637D9"/>
    <w:rsid w:val="00463850"/>
    <w:rsid w:val="004639E7"/>
    <w:rsid w:val="00463D6B"/>
    <w:rsid w:val="00464254"/>
    <w:rsid w:val="004642DC"/>
    <w:rsid w:val="004643C7"/>
    <w:rsid w:val="004644D6"/>
    <w:rsid w:val="004649C8"/>
    <w:rsid w:val="00464CA7"/>
    <w:rsid w:val="004651BE"/>
    <w:rsid w:val="004658BF"/>
    <w:rsid w:val="0046596F"/>
    <w:rsid w:val="00465C35"/>
    <w:rsid w:val="00465C3B"/>
    <w:rsid w:val="00465C59"/>
    <w:rsid w:val="00465C94"/>
    <w:rsid w:val="00465C9B"/>
    <w:rsid w:val="00466099"/>
    <w:rsid w:val="0046619B"/>
    <w:rsid w:val="00466398"/>
    <w:rsid w:val="004663DA"/>
    <w:rsid w:val="004663F6"/>
    <w:rsid w:val="00466412"/>
    <w:rsid w:val="00466D19"/>
    <w:rsid w:val="00466E48"/>
    <w:rsid w:val="004670BB"/>
    <w:rsid w:val="004674F0"/>
    <w:rsid w:val="004677CF"/>
    <w:rsid w:val="00467829"/>
    <w:rsid w:val="00467842"/>
    <w:rsid w:val="0047006B"/>
    <w:rsid w:val="004705DB"/>
    <w:rsid w:val="00470972"/>
    <w:rsid w:val="004709BE"/>
    <w:rsid w:val="004709FA"/>
    <w:rsid w:val="00470B0F"/>
    <w:rsid w:val="00470C30"/>
    <w:rsid w:val="00470DF4"/>
    <w:rsid w:val="0047180A"/>
    <w:rsid w:val="00471A59"/>
    <w:rsid w:val="00471ABB"/>
    <w:rsid w:val="00471B09"/>
    <w:rsid w:val="00471E12"/>
    <w:rsid w:val="00472477"/>
    <w:rsid w:val="004726A3"/>
    <w:rsid w:val="00472702"/>
    <w:rsid w:val="00472774"/>
    <w:rsid w:val="00472802"/>
    <w:rsid w:val="00472B08"/>
    <w:rsid w:val="00472E20"/>
    <w:rsid w:val="00472EA9"/>
    <w:rsid w:val="0047303A"/>
    <w:rsid w:val="004733B1"/>
    <w:rsid w:val="00473414"/>
    <w:rsid w:val="004737B0"/>
    <w:rsid w:val="00473F03"/>
    <w:rsid w:val="0047469F"/>
    <w:rsid w:val="00474736"/>
    <w:rsid w:val="0047493F"/>
    <w:rsid w:val="00474CD0"/>
    <w:rsid w:val="00474EF9"/>
    <w:rsid w:val="0047539D"/>
    <w:rsid w:val="004754B8"/>
    <w:rsid w:val="0047550A"/>
    <w:rsid w:val="0047573B"/>
    <w:rsid w:val="00475A66"/>
    <w:rsid w:val="00475A6B"/>
    <w:rsid w:val="00475AC6"/>
    <w:rsid w:val="00475B68"/>
    <w:rsid w:val="00475D3A"/>
    <w:rsid w:val="00475E80"/>
    <w:rsid w:val="0047603D"/>
    <w:rsid w:val="00476095"/>
    <w:rsid w:val="004760A3"/>
    <w:rsid w:val="004762B2"/>
    <w:rsid w:val="00476378"/>
    <w:rsid w:val="004765E7"/>
    <w:rsid w:val="00476636"/>
    <w:rsid w:val="00476644"/>
    <w:rsid w:val="004766A8"/>
    <w:rsid w:val="0047670D"/>
    <w:rsid w:val="00476931"/>
    <w:rsid w:val="00476AD1"/>
    <w:rsid w:val="00476B13"/>
    <w:rsid w:val="00476BE1"/>
    <w:rsid w:val="00476D55"/>
    <w:rsid w:val="00477008"/>
    <w:rsid w:val="004770ED"/>
    <w:rsid w:val="00477146"/>
    <w:rsid w:val="00477151"/>
    <w:rsid w:val="0047776C"/>
    <w:rsid w:val="00477933"/>
    <w:rsid w:val="00477C99"/>
    <w:rsid w:val="00480047"/>
    <w:rsid w:val="004800D2"/>
    <w:rsid w:val="0048015C"/>
    <w:rsid w:val="00480386"/>
    <w:rsid w:val="0048053A"/>
    <w:rsid w:val="00480A50"/>
    <w:rsid w:val="00480FF9"/>
    <w:rsid w:val="0048139C"/>
    <w:rsid w:val="00481695"/>
    <w:rsid w:val="0048169B"/>
    <w:rsid w:val="004816E1"/>
    <w:rsid w:val="004817F0"/>
    <w:rsid w:val="00481C8F"/>
    <w:rsid w:val="00481D7C"/>
    <w:rsid w:val="00481DC9"/>
    <w:rsid w:val="00481FB0"/>
    <w:rsid w:val="004821FA"/>
    <w:rsid w:val="00482600"/>
    <w:rsid w:val="0048266B"/>
    <w:rsid w:val="0048298D"/>
    <w:rsid w:val="00482B4C"/>
    <w:rsid w:val="00482CBB"/>
    <w:rsid w:val="00483172"/>
    <w:rsid w:val="004832D1"/>
    <w:rsid w:val="004834E6"/>
    <w:rsid w:val="004835F1"/>
    <w:rsid w:val="00483AC1"/>
    <w:rsid w:val="00483B4B"/>
    <w:rsid w:val="00483FAC"/>
    <w:rsid w:val="00484051"/>
    <w:rsid w:val="004841C0"/>
    <w:rsid w:val="00484245"/>
    <w:rsid w:val="00484357"/>
    <w:rsid w:val="00484A81"/>
    <w:rsid w:val="00484BC7"/>
    <w:rsid w:val="00484F70"/>
    <w:rsid w:val="00485425"/>
    <w:rsid w:val="00485495"/>
    <w:rsid w:val="00485A6E"/>
    <w:rsid w:val="00485AA2"/>
    <w:rsid w:val="004861DC"/>
    <w:rsid w:val="004866A8"/>
    <w:rsid w:val="0048675B"/>
    <w:rsid w:val="004867AA"/>
    <w:rsid w:val="004873D9"/>
    <w:rsid w:val="00487443"/>
    <w:rsid w:val="0048759C"/>
    <w:rsid w:val="004875F5"/>
    <w:rsid w:val="00490128"/>
    <w:rsid w:val="0049020C"/>
    <w:rsid w:val="00490401"/>
    <w:rsid w:val="0049040F"/>
    <w:rsid w:val="00490685"/>
    <w:rsid w:val="0049094C"/>
    <w:rsid w:val="00490BC5"/>
    <w:rsid w:val="004913E5"/>
    <w:rsid w:val="0049179D"/>
    <w:rsid w:val="00491887"/>
    <w:rsid w:val="004918E8"/>
    <w:rsid w:val="00491B37"/>
    <w:rsid w:val="00491B57"/>
    <w:rsid w:val="00491BF9"/>
    <w:rsid w:val="00491DA7"/>
    <w:rsid w:val="00491DF5"/>
    <w:rsid w:val="00491E4E"/>
    <w:rsid w:val="00491E7B"/>
    <w:rsid w:val="004920FC"/>
    <w:rsid w:val="00492414"/>
    <w:rsid w:val="0049263B"/>
    <w:rsid w:val="00492774"/>
    <w:rsid w:val="00492CB4"/>
    <w:rsid w:val="00492DCA"/>
    <w:rsid w:val="00492E22"/>
    <w:rsid w:val="00492ED3"/>
    <w:rsid w:val="00493083"/>
    <w:rsid w:val="004934F1"/>
    <w:rsid w:val="004935CC"/>
    <w:rsid w:val="00493780"/>
    <w:rsid w:val="0049381C"/>
    <w:rsid w:val="00493B1E"/>
    <w:rsid w:val="00493BD7"/>
    <w:rsid w:val="00493EFA"/>
    <w:rsid w:val="004942A8"/>
    <w:rsid w:val="00494429"/>
    <w:rsid w:val="004944D4"/>
    <w:rsid w:val="00494738"/>
    <w:rsid w:val="00494ABE"/>
    <w:rsid w:val="00494D26"/>
    <w:rsid w:val="00494D64"/>
    <w:rsid w:val="00494E40"/>
    <w:rsid w:val="0049532D"/>
    <w:rsid w:val="00495395"/>
    <w:rsid w:val="004953FF"/>
    <w:rsid w:val="0049546E"/>
    <w:rsid w:val="004955F8"/>
    <w:rsid w:val="00495612"/>
    <w:rsid w:val="004957E2"/>
    <w:rsid w:val="00495DB6"/>
    <w:rsid w:val="00495FA2"/>
    <w:rsid w:val="0049631E"/>
    <w:rsid w:val="004963C6"/>
    <w:rsid w:val="00496526"/>
    <w:rsid w:val="0049669A"/>
    <w:rsid w:val="0049677E"/>
    <w:rsid w:val="00496846"/>
    <w:rsid w:val="00496BBD"/>
    <w:rsid w:val="00496CAC"/>
    <w:rsid w:val="00496CF5"/>
    <w:rsid w:val="00496DE9"/>
    <w:rsid w:val="00496E50"/>
    <w:rsid w:val="00496F98"/>
    <w:rsid w:val="00497570"/>
    <w:rsid w:val="004975C8"/>
    <w:rsid w:val="004977E9"/>
    <w:rsid w:val="00497AA4"/>
    <w:rsid w:val="00497B6A"/>
    <w:rsid w:val="00497C38"/>
    <w:rsid w:val="004A0104"/>
    <w:rsid w:val="004A032A"/>
    <w:rsid w:val="004A03BF"/>
    <w:rsid w:val="004A06E7"/>
    <w:rsid w:val="004A0928"/>
    <w:rsid w:val="004A0C8B"/>
    <w:rsid w:val="004A0E30"/>
    <w:rsid w:val="004A102E"/>
    <w:rsid w:val="004A1034"/>
    <w:rsid w:val="004A13FF"/>
    <w:rsid w:val="004A1587"/>
    <w:rsid w:val="004A16D2"/>
    <w:rsid w:val="004A1737"/>
    <w:rsid w:val="004A19E5"/>
    <w:rsid w:val="004A1ACF"/>
    <w:rsid w:val="004A1C6E"/>
    <w:rsid w:val="004A1EFA"/>
    <w:rsid w:val="004A2014"/>
    <w:rsid w:val="004A2220"/>
    <w:rsid w:val="004A247F"/>
    <w:rsid w:val="004A2572"/>
    <w:rsid w:val="004A26E0"/>
    <w:rsid w:val="004A290C"/>
    <w:rsid w:val="004A2D51"/>
    <w:rsid w:val="004A2F53"/>
    <w:rsid w:val="004A2FD0"/>
    <w:rsid w:val="004A3261"/>
    <w:rsid w:val="004A332A"/>
    <w:rsid w:val="004A3674"/>
    <w:rsid w:val="004A3706"/>
    <w:rsid w:val="004A3E32"/>
    <w:rsid w:val="004A482A"/>
    <w:rsid w:val="004A4C9A"/>
    <w:rsid w:val="004A4CB0"/>
    <w:rsid w:val="004A4D47"/>
    <w:rsid w:val="004A4DD0"/>
    <w:rsid w:val="004A539E"/>
    <w:rsid w:val="004A5905"/>
    <w:rsid w:val="004A59AB"/>
    <w:rsid w:val="004A5FC9"/>
    <w:rsid w:val="004A63B5"/>
    <w:rsid w:val="004A67E7"/>
    <w:rsid w:val="004A6802"/>
    <w:rsid w:val="004A6845"/>
    <w:rsid w:val="004A6B08"/>
    <w:rsid w:val="004A6CB4"/>
    <w:rsid w:val="004A6E92"/>
    <w:rsid w:val="004A71CA"/>
    <w:rsid w:val="004A745D"/>
    <w:rsid w:val="004A759D"/>
    <w:rsid w:val="004A75CB"/>
    <w:rsid w:val="004A783E"/>
    <w:rsid w:val="004A7D7E"/>
    <w:rsid w:val="004A7FD4"/>
    <w:rsid w:val="004A7FD7"/>
    <w:rsid w:val="004B0405"/>
    <w:rsid w:val="004B04C1"/>
    <w:rsid w:val="004B0766"/>
    <w:rsid w:val="004B08B0"/>
    <w:rsid w:val="004B0978"/>
    <w:rsid w:val="004B111C"/>
    <w:rsid w:val="004B115D"/>
    <w:rsid w:val="004B1246"/>
    <w:rsid w:val="004B1BB3"/>
    <w:rsid w:val="004B1EBF"/>
    <w:rsid w:val="004B1EE0"/>
    <w:rsid w:val="004B28A4"/>
    <w:rsid w:val="004B293D"/>
    <w:rsid w:val="004B2A1E"/>
    <w:rsid w:val="004B2DA5"/>
    <w:rsid w:val="004B2E2D"/>
    <w:rsid w:val="004B2F1C"/>
    <w:rsid w:val="004B3081"/>
    <w:rsid w:val="004B308F"/>
    <w:rsid w:val="004B343B"/>
    <w:rsid w:val="004B375D"/>
    <w:rsid w:val="004B3790"/>
    <w:rsid w:val="004B38FA"/>
    <w:rsid w:val="004B3AC4"/>
    <w:rsid w:val="004B3BDB"/>
    <w:rsid w:val="004B3EB1"/>
    <w:rsid w:val="004B3EFD"/>
    <w:rsid w:val="004B4181"/>
    <w:rsid w:val="004B43B9"/>
    <w:rsid w:val="004B4517"/>
    <w:rsid w:val="004B4913"/>
    <w:rsid w:val="004B4A45"/>
    <w:rsid w:val="004B4CB2"/>
    <w:rsid w:val="004B4FE0"/>
    <w:rsid w:val="004B5450"/>
    <w:rsid w:val="004B54A9"/>
    <w:rsid w:val="004B5988"/>
    <w:rsid w:val="004B5B8C"/>
    <w:rsid w:val="004B5DE7"/>
    <w:rsid w:val="004B602F"/>
    <w:rsid w:val="004B60AC"/>
    <w:rsid w:val="004B6148"/>
    <w:rsid w:val="004B64D6"/>
    <w:rsid w:val="004B6730"/>
    <w:rsid w:val="004B673F"/>
    <w:rsid w:val="004B686F"/>
    <w:rsid w:val="004B6A64"/>
    <w:rsid w:val="004B6C7A"/>
    <w:rsid w:val="004B6F05"/>
    <w:rsid w:val="004B70A1"/>
    <w:rsid w:val="004B726E"/>
    <w:rsid w:val="004B75D9"/>
    <w:rsid w:val="004B75EC"/>
    <w:rsid w:val="004B77A0"/>
    <w:rsid w:val="004B78D8"/>
    <w:rsid w:val="004B7900"/>
    <w:rsid w:val="004B7DA4"/>
    <w:rsid w:val="004B7F3E"/>
    <w:rsid w:val="004C0164"/>
    <w:rsid w:val="004C04B6"/>
    <w:rsid w:val="004C08A7"/>
    <w:rsid w:val="004C0986"/>
    <w:rsid w:val="004C0A10"/>
    <w:rsid w:val="004C0B3D"/>
    <w:rsid w:val="004C0B72"/>
    <w:rsid w:val="004C0F01"/>
    <w:rsid w:val="004C1081"/>
    <w:rsid w:val="004C1281"/>
    <w:rsid w:val="004C12F4"/>
    <w:rsid w:val="004C12FC"/>
    <w:rsid w:val="004C13DF"/>
    <w:rsid w:val="004C14C6"/>
    <w:rsid w:val="004C1942"/>
    <w:rsid w:val="004C19A5"/>
    <w:rsid w:val="004C254D"/>
    <w:rsid w:val="004C2826"/>
    <w:rsid w:val="004C282E"/>
    <w:rsid w:val="004C2ED3"/>
    <w:rsid w:val="004C2EE0"/>
    <w:rsid w:val="004C3067"/>
    <w:rsid w:val="004C3120"/>
    <w:rsid w:val="004C3222"/>
    <w:rsid w:val="004C348C"/>
    <w:rsid w:val="004C35E7"/>
    <w:rsid w:val="004C36D7"/>
    <w:rsid w:val="004C3791"/>
    <w:rsid w:val="004C3D28"/>
    <w:rsid w:val="004C3F43"/>
    <w:rsid w:val="004C4035"/>
    <w:rsid w:val="004C437A"/>
    <w:rsid w:val="004C440A"/>
    <w:rsid w:val="004C4688"/>
    <w:rsid w:val="004C4B0F"/>
    <w:rsid w:val="004C4B1F"/>
    <w:rsid w:val="004C4D72"/>
    <w:rsid w:val="004C4DCC"/>
    <w:rsid w:val="004C4F17"/>
    <w:rsid w:val="004C4F20"/>
    <w:rsid w:val="004C5066"/>
    <w:rsid w:val="004C5AE8"/>
    <w:rsid w:val="004C5D37"/>
    <w:rsid w:val="004C5EBD"/>
    <w:rsid w:val="004C6DB8"/>
    <w:rsid w:val="004C70AD"/>
    <w:rsid w:val="004C743B"/>
    <w:rsid w:val="004C74FC"/>
    <w:rsid w:val="004C77FC"/>
    <w:rsid w:val="004C7802"/>
    <w:rsid w:val="004C7D24"/>
    <w:rsid w:val="004C7D37"/>
    <w:rsid w:val="004D00DD"/>
    <w:rsid w:val="004D06F1"/>
    <w:rsid w:val="004D0D56"/>
    <w:rsid w:val="004D0E67"/>
    <w:rsid w:val="004D10DD"/>
    <w:rsid w:val="004D11AB"/>
    <w:rsid w:val="004D11DC"/>
    <w:rsid w:val="004D12BB"/>
    <w:rsid w:val="004D14E4"/>
    <w:rsid w:val="004D16EA"/>
    <w:rsid w:val="004D195F"/>
    <w:rsid w:val="004D1A19"/>
    <w:rsid w:val="004D2552"/>
    <w:rsid w:val="004D2731"/>
    <w:rsid w:val="004D27E1"/>
    <w:rsid w:val="004D2AD7"/>
    <w:rsid w:val="004D2EE4"/>
    <w:rsid w:val="004D3223"/>
    <w:rsid w:val="004D38FF"/>
    <w:rsid w:val="004D3971"/>
    <w:rsid w:val="004D3C5C"/>
    <w:rsid w:val="004D3C84"/>
    <w:rsid w:val="004D3D30"/>
    <w:rsid w:val="004D41CA"/>
    <w:rsid w:val="004D439C"/>
    <w:rsid w:val="004D44FF"/>
    <w:rsid w:val="004D45A7"/>
    <w:rsid w:val="004D4A2E"/>
    <w:rsid w:val="004D4B3C"/>
    <w:rsid w:val="004D4D7B"/>
    <w:rsid w:val="004D4DE1"/>
    <w:rsid w:val="004D4FB2"/>
    <w:rsid w:val="004D4FF3"/>
    <w:rsid w:val="004D50FF"/>
    <w:rsid w:val="004D53D6"/>
    <w:rsid w:val="004D540C"/>
    <w:rsid w:val="004D5541"/>
    <w:rsid w:val="004D556D"/>
    <w:rsid w:val="004D559F"/>
    <w:rsid w:val="004D55DF"/>
    <w:rsid w:val="004D58E6"/>
    <w:rsid w:val="004D5B2E"/>
    <w:rsid w:val="004D5B7A"/>
    <w:rsid w:val="004D5BB0"/>
    <w:rsid w:val="004D6072"/>
    <w:rsid w:val="004D62DD"/>
    <w:rsid w:val="004D6319"/>
    <w:rsid w:val="004D6B87"/>
    <w:rsid w:val="004D6BAA"/>
    <w:rsid w:val="004D6CB6"/>
    <w:rsid w:val="004D6E1A"/>
    <w:rsid w:val="004D6FD5"/>
    <w:rsid w:val="004D6FF1"/>
    <w:rsid w:val="004D716B"/>
    <w:rsid w:val="004D745C"/>
    <w:rsid w:val="004D75D2"/>
    <w:rsid w:val="004D7851"/>
    <w:rsid w:val="004D79F5"/>
    <w:rsid w:val="004D7D2A"/>
    <w:rsid w:val="004D7F2D"/>
    <w:rsid w:val="004D7F54"/>
    <w:rsid w:val="004D7FD1"/>
    <w:rsid w:val="004E013D"/>
    <w:rsid w:val="004E04FE"/>
    <w:rsid w:val="004E0678"/>
    <w:rsid w:val="004E07FC"/>
    <w:rsid w:val="004E0C80"/>
    <w:rsid w:val="004E0DE5"/>
    <w:rsid w:val="004E12C0"/>
    <w:rsid w:val="004E197C"/>
    <w:rsid w:val="004E1AE4"/>
    <w:rsid w:val="004E1C90"/>
    <w:rsid w:val="004E2333"/>
    <w:rsid w:val="004E2392"/>
    <w:rsid w:val="004E2776"/>
    <w:rsid w:val="004E29D5"/>
    <w:rsid w:val="004E2B8E"/>
    <w:rsid w:val="004E2BE6"/>
    <w:rsid w:val="004E2D21"/>
    <w:rsid w:val="004E2E04"/>
    <w:rsid w:val="004E33FD"/>
    <w:rsid w:val="004E35A7"/>
    <w:rsid w:val="004E372E"/>
    <w:rsid w:val="004E3A1B"/>
    <w:rsid w:val="004E3A3F"/>
    <w:rsid w:val="004E3B92"/>
    <w:rsid w:val="004E44E2"/>
    <w:rsid w:val="004E4685"/>
    <w:rsid w:val="004E4AAF"/>
    <w:rsid w:val="004E4D67"/>
    <w:rsid w:val="004E55C8"/>
    <w:rsid w:val="004E5724"/>
    <w:rsid w:val="004E57DE"/>
    <w:rsid w:val="004E5D7E"/>
    <w:rsid w:val="004E5E65"/>
    <w:rsid w:val="004E5F91"/>
    <w:rsid w:val="004E60A1"/>
    <w:rsid w:val="004E619B"/>
    <w:rsid w:val="004E6317"/>
    <w:rsid w:val="004E64AD"/>
    <w:rsid w:val="004E688A"/>
    <w:rsid w:val="004E694B"/>
    <w:rsid w:val="004E6BA2"/>
    <w:rsid w:val="004E6EA1"/>
    <w:rsid w:val="004E7010"/>
    <w:rsid w:val="004E7284"/>
    <w:rsid w:val="004E7411"/>
    <w:rsid w:val="004E782D"/>
    <w:rsid w:val="004E7E16"/>
    <w:rsid w:val="004F0255"/>
    <w:rsid w:val="004F049F"/>
    <w:rsid w:val="004F0CBD"/>
    <w:rsid w:val="004F0D95"/>
    <w:rsid w:val="004F0DE4"/>
    <w:rsid w:val="004F0F92"/>
    <w:rsid w:val="004F125C"/>
    <w:rsid w:val="004F1310"/>
    <w:rsid w:val="004F1B1D"/>
    <w:rsid w:val="004F1B3D"/>
    <w:rsid w:val="004F1B40"/>
    <w:rsid w:val="004F2034"/>
    <w:rsid w:val="004F252A"/>
    <w:rsid w:val="004F2D94"/>
    <w:rsid w:val="004F2E8D"/>
    <w:rsid w:val="004F2E94"/>
    <w:rsid w:val="004F3481"/>
    <w:rsid w:val="004F3495"/>
    <w:rsid w:val="004F34CB"/>
    <w:rsid w:val="004F37DD"/>
    <w:rsid w:val="004F38F2"/>
    <w:rsid w:val="004F3CA8"/>
    <w:rsid w:val="004F3E1B"/>
    <w:rsid w:val="004F420F"/>
    <w:rsid w:val="004F4251"/>
    <w:rsid w:val="004F4380"/>
    <w:rsid w:val="004F46F1"/>
    <w:rsid w:val="004F49BA"/>
    <w:rsid w:val="004F4BDD"/>
    <w:rsid w:val="004F4E39"/>
    <w:rsid w:val="004F4E5F"/>
    <w:rsid w:val="004F4F8F"/>
    <w:rsid w:val="004F57CA"/>
    <w:rsid w:val="004F5DC4"/>
    <w:rsid w:val="004F5E02"/>
    <w:rsid w:val="004F5E5E"/>
    <w:rsid w:val="004F5EAA"/>
    <w:rsid w:val="004F6109"/>
    <w:rsid w:val="004F6544"/>
    <w:rsid w:val="004F65AA"/>
    <w:rsid w:val="004F68DB"/>
    <w:rsid w:val="004F6B1C"/>
    <w:rsid w:val="004F6BF8"/>
    <w:rsid w:val="004F6D0B"/>
    <w:rsid w:val="004F734B"/>
    <w:rsid w:val="004F738D"/>
    <w:rsid w:val="004F74A9"/>
    <w:rsid w:val="004F74F8"/>
    <w:rsid w:val="004F76EA"/>
    <w:rsid w:val="004F7A66"/>
    <w:rsid w:val="004F7AD4"/>
    <w:rsid w:val="004F7CE8"/>
    <w:rsid w:val="005000B3"/>
    <w:rsid w:val="0050018E"/>
    <w:rsid w:val="0050036F"/>
    <w:rsid w:val="005003D9"/>
    <w:rsid w:val="00500472"/>
    <w:rsid w:val="00500886"/>
    <w:rsid w:val="00500BAE"/>
    <w:rsid w:val="00500C21"/>
    <w:rsid w:val="00500CFB"/>
    <w:rsid w:val="00500D66"/>
    <w:rsid w:val="00500DB0"/>
    <w:rsid w:val="00500E1C"/>
    <w:rsid w:val="00501036"/>
    <w:rsid w:val="00501451"/>
    <w:rsid w:val="00501458"/>
    <w:rsid w:val="005019A0"/>
    <w:rsid w:val="00501F2F"/>
    <w:rsid w:val="005021EB"/>
    <w:rsid w:val="00502411"/>
    <w:rsid w:val="0050254E"/>
    <w:rsid w:val="005028D8"/>
    <w:rsid w:val="00502C20"/>
    <w:rsid w:val="00502DC4"/>
    <w:rsid w:val="00503289"/>
    <w:rsid w:val="00503558"/>
    <w:rsid w:val="00503804"/>
    <w:rsid w:val="0050411D"/>
    <w:rsid w:val="005043F0"/>
    <w:rsid w:val="00504779"/>
    <w:rsid w:val="0050489C"/>
    <w:rsid w:val="00504918"/>
    <w:rsid w:val="00504C8A"/>
    <w:rsid w:val="00504C9B"/>
    <w:rsid w:val="00504DCC"/>
    <w:rsid w:val="00504E68"/>
    <w:rsid w:val="00505346"/>
    <w:rsid w:val="005056E5"/>
    <w:rsid w:val="0050579D"/>
    <w:rsid w:val="0050579F"/>
    <w:rsid w:val="0050599C"/>
    <w:rsid w:val="00505AEF"/>
    <w:rsid w:val="00505CA9"/>
    <w:rsid w:val="00505D73"/>
    <w:rsid w:val="00505D83"/>
    <w:rsid w:val="00505EA9"/>
    <w:rsid w:val="00505ED8"/>
    <w:rsid w:val="00506311"/>
    <w:rsid w:val="00506360"/>
    <w:rsid w:val="0050649C"/>
    <w:rsid w:val="00506E98"/>
    <w:rsid w:val="00506F60"/>
    <w:rsid w:val="00506FDB"/>
    <w:rsid w:val="005077D7"/>
    <w:rsid w:val="00507931"/>
    <w:rsid w:val="0050796D"/>
    <w:rsid w:val="00507DB7"/>
    <w:rsid w:val="00507E6D"/>
    <w:rsid w:val="0051028A"/>
    <w:rsid w:val="00510332"/>
    <w:rsid w:val="00510B12"/>
    <w:rsid w:val="00510C64"/>
    <w:rsid w:val="00510D4A"/>
    <w:rsid w:val="00510FD5"/>
    <w:rsid w:val="00511029"/>
    <w:rsid w:val="00511050"/>
    <w:rsid w:val="00511072"/>
    <w:rsid w:val="0051120F"/>
    <w:rsid w:val="00511246"/>
    <w:rsid w:val="005112CB"/>
    <w:rsid w:val="00511358"/>
    <w:rsid w:val="0051136F"/>
    <w:rsid w:val="005114EF"/>
    <w:rsid w:val="00511B0B"/>
    <w:rsid w:val="00511C99"/>
    <w:rsid w:val="00511D51"/>
    <w:rsid w:val="005120D8"/>
    <w:rsid w:val="00512145"/>
    <w:rsid w:val="00512285"/>
    <w:rsid w:val="00512351"/>
    <w:rsid w:val="005123C9"/>
    <w:rsid w:val="00512814"/>
    <w:rsid w:val="00512B29"/>
    <w:rsid w:val="00512C94"/>
    <w:rsid w:val="00512CD5"/>
    <w:rsid w:val="00512E59"/>
    <w:rsid w:val="005131AD"/>
    <w:rsid w:val="0051338A"/>
    <w:rsid w:val="00513534"/>
    <w:rsid w:val="0051353D"/>
    <w:rsid w:val="00513782"/>
    <w:rsid w:val="005138C5"/>
    <w:rsid w:val="00513905"/>
    <w:rsid w:val="00513D24"/>
    <w:rsid w:val="00513D93"/>
    <w:rsid w:val="00513E1D"/>
    <w:rsid w:val="00514083"/>
    <w:rsid w:val="0051456F"/>
    <w:rsid w:val="0051458D"/>
    <w:rsid w:val="00514A17"/>
    <w:rsid w:val="00514B7E"/>
    <w:rsid w:val="00514ECE"/>
    <w:rsid w:val="00514FC0"/>
    <w:rsid w:val="0051506A"/>
    <w:rsid w:val="00515593"/>
    <w:rsid w:val="00515693"/>
    <w:rsid w:val="005157AA"/>
    <w:rsid w:val="00515B5D"/>
    <w:rsid w:val="00515B91"/>
    <w:rsid w:val="005160DB"/>
    <w:rsid w:val="005163EC"/>
    <w:rsid w:val="00516446"/>
    <w:rsid w:val="0051644A"/>
    <w:rsid w:val="0051652A"/>
    <w:rsid w:val="005165E7"/>
    <w:rsid w:val="005167AD"/>
    <w:rsid w:val="00516967"/>
    <w:rsid w:val="00516CC1"/>
    <w:rsid w:val="00517393"/>
    <w:rsid w:val="005174A9"/>
    <w:rsid w:val="00517743"/>
    <w:rsid w:val="00517801"/>
    <w:rsid w:val="00517A46"/>
    <w:rsid w:val="00517BBF"/>
    <w:rsid w:val="00517C8B"/>
    <w:rsid w:val="00517F64"/>
    <w:rsid w:val="00517FA2"/>
    <w:rsid w:val="0052020A"/>
    <w:rsid w:val="005203CA"/>
    <w:rsid w:val="0052042D"/>
    <w:rsid w:val="0052099B"/>
    <w:rsid w:val="00520AEE"/>
    <w:rsid w:val="00520BC1"/>
    <w:rsid w:val="00520CA9"/>
    <w:rsid w:val="00520F19"/>
    <w:rsid w:val="0052126E"/>
    <w:rsid w:val="005213CE"/>
    <w:rsid w:val="005213E8"/>
    <w:rsid w:val="005217DF"/>
    <w:rsid w:val="00521CA4"/>
    <w:rsid w:val="00521DD3"/>
    <w:rsid w:val="00522200"/>
    <w:rsid w:val="005222BE"/>
    <w:rsid w:val="00522764"/>
    <w:rsid w:val="00522816"/>
    <w:rsid w:val="00522AC6"/>
    <w:rsid w:val="00522CCD"/>
    <w:rsid w:val="00522F97"/>
    <w:rsid w:val="00523583"/>
    <w:rsid w:val="00523647"/>
    <w:rsid w:val="005236E2"/>
    <w:rsid w:val="0052376E"/>
    <w:rsid w:val="00523D4D"/>
    <w:rsid w:val="0052412D"/>
    <w:rsid w:val="0052430E"/>
    <w:rsid w:val="005246EB"/>
    <w:rsid w:val="00524797"/>
    <w:rsid w:val="00524952"/>
    <w:rsid w:val="00524A6C"/>
    <w:rsid w:val="00524B39"/>
    <w:rsid w:val="00524C7B"/>
    <w:rsid w:val="00524F04"/>
    <w:rsid w:val="00524F69"/>
    <w:rsid w:val="0052552E"/>
    <w:rsid w:val="005256D0"/>
    <w:rsid w:val="0052593C"/>
    <w:rsid w:val="00525C63"/>
    <w:rsid w:val="00525D50"/>
    <w:rsid w:val="00525F40"/>
    <w:rsid w:val="005261FF"/>
    <w:rsid w:val="00526454"/>
    <w:rsid w:val="005268DB"/>
    <w:rsid w:val="005269B9"/>
    <w:rsid w:val="005269C5"/>
    <w:rsid w:val="00526A88"/>
    <w:rsid w:val="00526BE0"/>
    <w:rsid w:val="00526E6F"/>
    <w:rsid w:val="005272B3"/>
    <w:rsid w:val="005273D1"/>
    <w:rsid w:val="005274F2"/>
    <w:rsid w:val="005275CC"/>
    <w:rsid w:val="00527690"/>
    <w:rsid w:val="00527864"/>
    <w:rsid w:val="00527BD0"/>
    <w:rsid w:val="00527E1F"/>
    <w:rsid w:val="005300D4"/>
    <w:rsid w:val="0053057B"/>
    <w:rsid w:val="0053086E"/>
    <w:rsid w:val="005308DB"/>
    <w:rsid w:val="005309BB"/>
    <w:rsid w:val="00530D37"/>
    <w:rsid w:val="00530DE7"/>
    <w:rsid w:val="0053114B"/>
    <w:rsid w:val="00531278"/>
    <w:rsid w:val="005312CE"/>
    <w:rsid w:val="00531411"/>
    <w:rsid w:val="00531432"/>
    <w:rsid w:val="005317DD"/>
    <w:rsid w:val="005317E4"/>
    <w:rsid w:val="0053187E"/>
    <w:rsid w:val="00531916"/>
    <w:rsid w:val="00531F83"/>
    <w:rsid w:val="00531FAE"/>
    <w:rsid w:val="005320AF"/>
    <w:rsid w:val="0053263F"/>
    <w:rsid w:val="005327DA"/>
    <w:rsid w:val="005329DD"/>
    <w:rsid w:val="00532F34"/>
    <w:rsid w:val="00533190"/>
    <w:rsid w:val="005332BA"/>
    <w:rsid w:val="00533321"/>
    <w:rsid w:val="005335B5"/>
    <w:rsid w:val="00533673"/>
    <w:rsid w:val="00533E5D"/>
    <w:rsid w:val="00533FE2"/>
    <w:rsid w:val="00534179"/>
    <w:rsid w:val="0053429C"/>
    <w:rsid w:val="005348D3"/>
    <w:rsid w:val="00534A7C"/>
    <w:rsid w:val="00534D00"/>
    <w:rsid w:val="00534F30"/>
    <w:rsid w:val="00534F5E"/>
    <w:rsid w:val="0053502A"/>
    <w:rsid w:val="00535072"/>
    <w:rsid w:val="00535A55"/>
    <w:rsid w:val="00535A92"/>
    <w:rsid w:val="00535C1F"/>
    <w:rsid w:val="00535C80"/>
    <w:rsid w:val="00535C9A"/>
    <w:rsid w:val="0053600F"/>
    <w:rsid w:val="00536464"/>
    <w:rsid w:val="00536563"/>
    <w:rsid w:val="005365AA"/>
    <w:rsid w:val="005366F4"/>
    <w:rsid w:val="005367A2"/>
    <w:rsid w:val="00536814"/>
    <w:rsid w:val="0053681C"/>
    <w:rsid w:val="00536942"/>
    <w:rsid w:val="005369DB"/>
    <w:rsid w:val="00536C7A"/>
    <w:rsid w:val="00536E01"/>
    <w:rsid w:val="00537086"/>
    <w:rsid w:val="0053723E"/>
    <w:rsid w:val="00537289"/>
    <w:rsid w:val="00537364"/>
    <w:rsid w:val="0053758E"/>
    <w:rsid w:val="005375EA"/>
    <w:rsid w:val="00537770"/>
    <w:rsid w:val="00537A45"/>
    <w:rsid w:val="00537C1A"/>
    <w:rsid w:val="00537C7A"/>
    <w:rsid w:val="0054005B"/>
    <w:rsid w:val="00540080"/>
    <w:rsid w:val="00540391"/>
    <w:rsid w:val="00540612"/>
    <w:rsid w:val="0054094E"/>
    <w:rsid w:val="00540BB0"/>
    <w:rsid w:val="00540C3A"/>
    <w:rsid w:val="00540CD6"/>
    <w:rsid w:val="00540DA5"/>
    <w:rsid w:val="00540E36"/>
    <w:rsid w:val="00540F04"/>
    <w:rsid w:val="00540FBC"/>
    <w:rsid w:val="005412C6"/>
    <w:rsid w:val="005413CE"/>
    <w:rsid w:val="005413D7"/>
    <w:rsid w:val="00541539"/>
    <w:rsid w:val="005420A8"/>
    <w:rsid w:val="00542269"/>
    <w:rsid w:val="005425B1"/>
    <w:rsid w:val="005428E8"/>
    <w:rsid w:val="00542971"/>
    <w:rsid w:val="00542FED"/>
    <w:rsid w:val="00543139"/>
    <w:rsid w:val="00543280"/>
    <w:rsid w:val="0054343A"/>
    <w:rsid w:val="0054346A"/>
    <w:rsid w:val="0054373C"/>
    <w:rsid w:val="005438FF"/>
    <w:rsid w:val="00543A01"/>
    <w:rsid w:val="00543A21"/>
    <w:rsid w:val="00543B18"/>
    <w:rsid w:val="00544256"/>
    <w:rsid w:val="00544357"/>
    <w:rsid w:val="0054454D"/>
    <w:rsid w:val="005445D7"/>
    <w:rsid w:val="005447E0"/>
    <w:rsid w:val="005449A8"/>
    <w:rsid w:val="00545195"/>
    <w:rsid w:val="00545227"/>
    <w:rsid w:val="00545310"/>
    <w:rsid w:val="0054540A"/>
    <w:rsid w:val="00545885"/>
    <w:rsid w:val="00545A9D"/>
    <w:rsid w:val="00545DEE"/>
    <w:rsid w:val="00545E21"/>
    <w:rsid w:val="005461B5"/>
    <w:rsid w:val="00546561"/>
    <w:rsid w:val="0054680A"/>
    <w:rsid w:val="00546D35"/>
    <w:rsid w:val="00546E8E"/>
    <w:rsid w:val="0054783C"/>
    <w:rsid w:val="00547C58"/>
    <w:rsid w:val="00547D62"/>
    <w:rsid w:val="00547D99"/>
    <w:rsid w:val="00547F56"/>
    <w:rsid w:val="00550047"/>
    <w:rsid w:val="005500F7"/>
    <w:rsid w:val="005500FE"/>
    <w:rsid w:val="005502EB"/>
    <w:rsid w:val="00550B0E"/>
    <w:rsid w:val="00550B77"/>
    <w:rsid w:val="00550E99"/>
    <w:rsid w:val="00551309"/>
    <w:rsid w:val="005514E4"/>
    <w:rsid w:val="005516B4"/>
    <w:rsid w:val="00551817"/>
    <w:rsid w:val="0055184B"/>
    <w:rsid w:val="00551F7D"/>
    <w:rsid w:val="005521D3"/>
    <w:rsid w:val="00552517"/>
    <w:rsid w:val="0055291E"/>
    <w:rsid w:val="00552A8D"/>
    <w:rsid w:val="00552CC3"/>
    <w:rsid w:val="00552E35"/>
    <w:rsid w:val="00552F3A"/>
    <w:rsid w:val="00552F73"/>
    <w:rsid w:val="00552F87"/>
    <w:rsid w:val="0055309D"/>
    <w:rsid w:val="00553181"/>
    <w:rsid w:val="0055337E"/>
    <w:rsid w:val="0055351D"/>
    <w:rsid w:val="00553811"/>
    <w:rsid w:val="00553948"/>
    <w:rsid w:val="005539B7"/>
    <w:rsid w:val="00553B74"/>
    <w:rsid w:val="0055429A"/>
    <w:rsid w:val="00554396"/>
    <w:rsid w:val="0055447A"/>
    <w:rsid w:val="005544CF"/>
    <w:rsid w:val="0055483B"/>
    <w:rsid w:val="00554A88"/>
    <w:rsid w:val="00555269"/>
    <w:rsid w:val="005552A3"/>
    <w:rsid w:val="0055535C"/>
    <w:rsid w:val="00555699"/>
    <w:rsid w:val="00555706"/>
    <w:rsid w:val="00555A6A"/>
    <w:rsid w:val="00555F26"/>
    <w:rsid w:val="00556022"/>
    <w:rsid w:val="005569CD"/>
    <w:rsid w:val="00556AAE"/>
    <w:rsid w:val="00556C6D"/>
    <w:rsid w:val="00556EE0"/>
    <w:rsid w:val="00556FCD"/>
    <w:rsid w:val="00557086"/>
    <w:rsid w:val="00557132"/>
    <w:rsid w:val="0055714D"/>
    <w:rsid w:val="005573A8"/>
    <w:rsid w:val="00557693"/>
    <w:rsid w:val="00557B7E"/>
    <w:rsid w:val="00557F2E"/>
    <w:rsid w:val="00557F72"/>
    <w:rsid w:val="00560186"/>
    <w:rsid w:val="00560223"/>
    <w:rsid w:val="0056041A"/>
    <w:rsid w:val="00560560"/>
    <w:rsid w:val="005606B7"/>
    <w:rsid w:val="005608E4"/>
    <w:rsid w:val="00560D98"/>
    <w:rsid w:val="0056101D"/>
    <w:rsid w:val="005610E9"/>
    <w:rsid w:val="0056137B"/>
    <w:rsid w:val="00561991"/>
    <w:rsid w:val="00561EF8"/>
    <w:rsid w:val="005620C3"/>
    <w:rsid w:val="005628E6"/>
    <w:rsid w:val="005636B1"/>
    <w:rsid w:val="00563D23"/>
    <w:rsid w:val="0056416C"/>
    <w:rsid w:val="00564264"/>
    <w:rsid w:val="005644C0"/>
    <w:rsid w:val="00564737"/>
    <w:rsid w:val="00564A75"/>
    <w:rsid w:val="00564BE4"/>
    <w:rsid w:val="00564E77"/>
    <w:rsid w:val="00564EFA"/>
    <w:rsid w:val="0056520C"/>
    <w:rsid w:val="005652F2"/>
    <w:rsid w:val="005653D5"/>
    <w:rsid w:val="005654C0"/>
    <w:rsid w:val="005655CF"/>
    <w:rsid w:val="005656BA"/>
    <w:rsid w:val="00565B49"/>
    <w:rsid w:val="00565F4D"/>
    <w:rsid w:val="00565F7E"/>
    <w:rsid w:val="0056620B"/>
    <w:rsid w:val="00566440"/>
    <w:rsid w:val="00566735"/>
    <w:rsid w:val="00566A71"/>
    <w:rsid w:val="00566E31"/>
    <w:rsid w:val="00566FFF"/>
    <w:rsid w:val="005671D8"/>
    <w:rsid w:val="00567300"/>
    <w:rsid w:val="00567B5D"/>
    <w:rsid w:val="00567B64"/>
    <w:rsid w:val="00567B68"/>
    <w:rsid w:val="00570594"/>
    <w:rsid w:val="00570702"/>
    <w:rsid w:val="00570928"/>
    <w:rsid w:val="005709EE"/>
    <w:rsid w:val="005709FB"/>
    <w:rsid w:val="00570B08"/>
    <w:rsid w:val="00570D89"/>
    <w:rsid w:val="00571060"/>
    <w:rsid w:val="00571537"/>
    <w:rsid w:val="0057196D"/>
    <w:rsid w:val="00571C0B"/>
    <w:rsid w:val="00571C1D"/>
    <w:rsid w:val="00571D03"/>
    <w:rsid w:val="00572B40"/>
    <w:rsid w:val="00572E5C"/>
    <w:rsid w:val="005734AE"/>
    <w:rsid w:val="005734E8"/>
    <w:rsid w:val="005736AB"/>
    <w:rsid w:val="00573AF0"/>
    <w:rsid w:val="00574047"/>
    <w:rsid w:val="00574381"/>
    <w:rsid w:val="005744BF"/>
    <w:rsid w:val="0057458B"/>
    <w:rsid w:val="00574724"/>
    <w:rsid w:val="0057474B"/>
    <w:rsid w:val="00574B87"/>
    <w:rsid w:val="005753BF"/>
    <w:rsid w:val="005754F8"/>
    <w:rsid w:val="005756DE"/>
    <w:rsid w:val="00575781"/>
    <w:rsid w:val="00575834"/>
    <w:rsid w:val="00575A01"/>
    <w:rsid w:val="00575B37"/>
    <w:rsid w:val="00575B63"/>
    <w:rsid w:val="00575C5D"/>
    <w:rsid w:val="00576253"/>
    <w:rsid w:val="00576285"/>
    <w:rsid w:val="005765A8"/>
    <w:rsid w:val="00576E06"/>
    <w:rsid w:val="005770FC"/>
    <w:rsid w:val="00577224"/>
    <w:rsid w:val="00577256"/>
    <w:rsid w:val="00577467"/>
    <w:rsid w:val="005774E6"/>
    <w:rsid w:val="00577606"/>
    <w:rsid w:val="005778EC"/>
    <w:rsid w:val="0057790E"/>
    <w:rsid w:val="00577C57"/>
    <w:rsid w:val="00577DB1"/>
    <w:rsid w:val="00580083"/>
    <w:rsid w:val="00580102"/>
    <w:rsid w:val="00580513"/>
    <w:rsid w:val="005805AF"/>
    <w:rsid w:val="00580A6A"/>
    <w:rsid w:val="00580FDB"/>
    <w:rsid w:val="0058107D"/>
    <w:rsid w:val="0058110D"/>
    <w:rsid w:val="00581394"/>
    <w:rsid w:val="00581481"/>
    <w:rsid w:val="0058152D"/>
    <w:rsid w:val="005815C6"/>
    <w:rsid w:val="005817E5"/>
    <w:rsid w:val="00581829"/>
    <w:rsid w:val="00581E6D"/>
    <w:rsid w:val="00582037"/>
    <w:rsid w:val="005821AF"/>
    <w:rsid w:val="005823ED"/>
    <w:rsid w:val="00582A1F"/>
    <w:rsid w:val="00582BAA"/>
    <w:rsid w:val="00582F93"/>
    <w:rsid w:val="0058386E"/>
    <w:rsid w:val="00583934"/>
    <w:rsid w:val="00583DAD"/>
    <w:rsid w:val="00583FDE"/>
    <w:rsid w:val="005841BE"/>
    <w:rsid w:val="00584244"/>
    <w:rsid w:val="00584261"/>
    <w:rsid w:val="005842C7"/>
    <w:rsid w:val="0058446D"/>
    <w:rsid w:val="00584622"/>
    <w:rsid w:val="005849B6"/>
    <w:rsid w:val="00584A6B"/>
    <w:rsid w:val="00584A96"/>
    <w:rsid w:val="00584BEA"/>
    <w:rsid w:val="00584C7A"/>
    <w:rsid w:val="00584C86"/>
    <w:rsid w:val="00584D87"/>
    <w:rsid w:val="005851CB"/>
    <w:rsid w:val="005856CC"/>
    <w:rsid w:val="0058571C"/>
    <w:rsid w:val="005858E1"/>
    <w:rsid w:val="00586061"/>
    <w:rsid w:val="0058613D"/>
    <w:rsid w:val="00586159"/>
    <w:rsid w:val="00586785"/>
    <w:rsid w:val="0058683E"/>
    <w:rsid w:val="00586CA3"/>
    <w:rsid w:val="00586E3B"/>
    <w:rsid w:val="00586EBE"/>
    <w:rsid w:val="00586FA3"/>
    <w:rsid w:val="005871A7"/>
    <w:rsid w:val="0058735E"/>
    <w:rsid w:val="005873D3"/>
    <w:rsid w:val="0058753A"/>
    <w:rsid w:val="00587680"/>
    <w:rsid w:val="0058769C"/>
    <w:rsid w:val="00587702"/>
    <w:rsid w:val="005879FB"/>
    <w:rsid w:val="00587A13"/>
    <w:rsid w:val="00587C9B"/>
    <w:rsid w:val="00587CB5"/>
    <w:rsid w:val="00587EB5"/>
    <w:rsid w:val="0059002C"/>
    <w:rsid w:val="00590433"/>
    <w:rsid w:val="005905DB"/>
    <w:rsid w:val="00590DE5"/>
    <w:rsid w:val="00591536"/>
    <w:rsid w:val="00591C32"/>
    <w:rsid w:val="00591D78"/>
    <w:rsid w:val="00591F26"/>
    <w:rsid w:val="00592445"/>
    <w:rsid w:val="0059249E"/>
    <w:rsid w:val="005927F6"/>
    <w:rsid w:val="005929AE"/>
    <w:rsid w:val="00592B23"/>
    <w:rsid w:val="005930B9"/>
    <w:rsid w:val="00593349"/>
    <w:rsid w:val="00593579"/>
    <w:rsid w:val="005939D8"/>
    <w:rsid w:val="00593E98"/>
    <w:rsid w:val="00593F4B"/>
    <w:rsid w:val="00593F88"/>
    <w:rsid w:val="00594426"/>
    <w:rsid w:val="00594936"/>
    <w:rsid w:val="00594BB8"/>
    <w:rsid w:val="00594CCC"/>
    <w:rsid w:val="00595340"/>
    <w:rsid w:val="005953D8"/>
    <w:rsid w:val="00595681"/>
    <w:rsid w:val="00595981"/>
    <w:rsid w:val="00595CDF"/>
    <w:rsid w:val="00595D59"/>
    <w:rsid w:val="00595F1D"/>
    <w:rsid w:val="0059613B"/>
    <w:rsid w:val="00596327"/>
    <w:rsid w:val="005963BA"/>
    <w:rsid w:val="00596539"/>
    <w:rsid w:val="005965C3"/>
    <w:rsid w:val="005966CD"/>
    <w:rsid w:val="0059670E"/>
    <w:rsid w:val="005969A6"/>
    <w:rsid w:val="00596A08"/>
    <w:rsid w:val="00596AB9"/>
    <w:rsid w:val="00596B90"/>
    <w:rsid w:val="005971CA"/>
    <w:rsid w:val="0059725B"/>
    <w:rsid w:val="0059729E"/>
    <w:rsid w:val="00597325"/>
    <w:rsid w:val="00597776"/>
    <w:rsid w:val="00597980"/>
    <w:rsid w:val="00597CDD"/>
    <w:rsid w:val="00597D0F"/>
    <w:rsid w:val="005A0117"/>
    <w:rsid w:val="005A0511"/>
    <w:rsid w:val="005A0871"/>
    <w:rsid w:val="005A0D60"/>
    <w:rsid w:val="005A0E9A"/>
    <w:rsid w:val="005A1255"/>
    <w:rsid w:val="005A1B03"/>
    <w:rsid w:val="005A1FF9"/>
    <w:rsid w:val="005A219D"/>
    <w:rsid w:val="005A23BE"/>
    <w:rsid w:val="005A25FE"/>
    <w:rsid w:val="005A261B"/>
    <w:rsid w:val="005A2939"/>
    <w:rsid w:val="005A2CC3"/>
    <w:rsid w:val="005A2D3C"/>
    <w:rsid w:val="005A3087"/>
    <w:rsid w:val="005A3130"/>
    <w:rsid w:val="005A35D7"/>
    <w:rsid w:val="005A36D3"/>
    <w:rsid w:val="005A378A"/>
    <w:rsid w:val="005A3852"/>
    <w:rsid w:val="005A3E95"/>
    <w:rsid w:val="005A4423"/>
    <w:rsid w:val="005A46B9"/>
    <w:rsid w:val="005A4EB5"/>
    <w:rsid w:val="005A516D"/>
    <w:rsid w:val="005A5747"/>
    <w:rsid w:val="005A57C5"/>
    <w:rsid w:val="005A59B3"/>
    <w:rsid w:val="005A5D6A"/>
    <w:rsid w:val="005A601A"/>
    <w:rsid w:val="005A6151"/>
    <w:rsid w:val="005A6D09"/>
    <w:rsid w:val="005A6EB1"/>
    <w:rsid w:val="005A6F30"/>
    <w:rsid w:val="005A6F6D"/>
    <w:rsid w:val="005A7081"/>
    <w:rsid w:val="005A70E1"/>
    <w:rsid w:val="005A73DD"/>
    <w:rsid w:val="005A7400"/>
    <w:rsid w:val="005A7564"/>
    <w:rsid w:val="005A75D3"/>
    <w:rsid w:val="005A7AC9"/>
    <w:rsid w:val="005A7DFA"/>
    <w:rsid w:val="005A7E1D"/>
    <w:rsid w:val="005B0377"/>
    <w:rsid w:val="005B03BB"/>
    <w:rsid w:val="005B0423"/>
    <w:rsid w:val="005B0588"/>
    <w:rsid w:val="005B05C1"/>
    <w:rsid w:val="005B09FB"/>
    <w:rsid w:val="005B0D68"/>
    <w:rsid w:val="005B1015"/>
    <w:rsid w:val="005B104B"/>
    <w:rsid w:val="005B14CE"/>
    <w:rsid w:val="005B168A"/>
    <w:rsid w:val="005B196C"/>
    <w:rsid w:val="005B222F"/>
    <w:rsid w:val="005B22FD"/>
    <w:rsid w:val="005B2416"/>
    <w:rsid w:val="005B274C"/>
    <w:rsid w:val="005B285D"/>
    <w:rsid w:val="005B29E5"/>
    <w:rsid w:val="005B2B29"/>
    <w:rsid w:val="005B2B60"/>
    <w:rsid w:val="005B2F4F"/>
    <w:rsid w:val="005B3065"/>
    <w:rsid w:val="005B33F5"/>
    <w:rsid w:val="005B3660"/>
    <w:rsid w:val="005B3728"/>
    <w:rsid w:val="005B373E"/>
    <w:rsid w:val="005B4311"/>
    <w:rsid w:val="005B43E0"/>
    <w:rsid w:val="005B474D"/>
    <w:rsid w:val="005B4955"/>
    <w:rsid w:val="005B4956"/>
    <w:rsid w:val="005B4B6F"/>
    <w:rsid w:val="005B4CE5"/>
    <w:rsid w:val="005B577F"/>
    <w:rsid w:val="005B578D"/>
    <w:rsid w:val="005B5B99"/>
    <w:rsid w:val="005B5BB9"/>
    <w:rsid w:val="005B5CD6"/>
    <w:rsid w:val="005B5D35"/>
    <w:rsid w:val="005B5FA8"/>
    <w:rsid w:val="005B61C5"/>
    <w:rsid w:val="005B61DB"/>
    <w:rsid w:val="005B622C"/>
    <w:rsid w:val="005B6398"/>
    <w:rsid w:val="005B6679"/>
    <w:rsid w:val="005B66F4"/>
    <w:rsid w:val="005B673D"/>
    <w:rsid w:val="005B6A3A"/>
    <w:rsid w:val="005B6F6F"/>
    <w:rsid w:val="005B7102"/>
    <w:rsid w:val="005B72D7"/>
    <w:rsid w:val="005B7482"/>
    <w:rsid w:val="005B7740"/>
    <w:rsid w:val="005B776A"/>
    <w:rsid w:val="005B791E"/>
    <w:rsid w:val="005B7A98"/>
    <w:rsid w:val="005B7DE7"/>
    <w:rsid w:val="005B7F36"/>
    <w:rsid w:val="005C02A6"/>
    <w:rsid w:val="005C0900"/>
    <w:rsid w:val="005C0923"/>
    <w:rsid w:val="005C09F8"/>
    <w:rsid w:val="005C0AC3"/>
    <w:rsid w:val="005C0B5B"/>
    <w:rsid w:val="005C0F8B"/>
    <w:rsid w:val="005C0F9F"/>
    <w:rsid w:val="005C12EC"/>
    <w:rsid w:val="005C13CE"/>
    <w:rsid w:val="005C15D5"/>
    <w:rsid w:val="005C18C8"/>
    <w:rsid w:val="005C1A8B"/>
    <w:rsid w:val="005C1D0A"/>
    <w:rsid w:val="005C1E46"/>
    <w:rsid w:val="005C22ED"/>
    <w:rsid w:val="005C2935"/>
    <w:rsid w:val="005C2B30"/>
    <w:rsid w:val="005C2B41"/>
    <w:rsid w:val="005C2DE1"/>
    <w:rsid w:val="005C2E58"/>
    <w:rsid w:val="005C366C"/>
    <w:rsid w:val="005C39AB"/>
    <w:rsid w:val="005C39E7"/>
    <w:rsid w:val="005C3BDB"/>
    <w:rsid w:val="005C3EE6"/>
    <w:rsid w:val="005C40EB"/>
    <w:rsid w:val="005C428E"/>
    <w:rsid w:val="005C4401"/>
    <w:rsid w:val="005C4544"/>
    <w:rsid w:val="005C4568"/>
    <w:rsid w:val="005C45DA"/>
    <w:rsid w:val="005C48E9"/>
    <w:rsid w:val="005C4A15"/>
    <w:rsid w:val="005C4C0D"/>
    <w:rsid w:val="005C4D8E"/>
    <w:rsid w:val="005C4FB5"/>
    <w:rsid w:val="005C5283"/>
    <w:rsid w:val="005C56A9"/>
    <w:rsid w:val="005C5B8A"/>
    <w:rsid w:val="005C5CC1"/>
    <w:rsid w:val="005C6401"/>
    <w:rsid w:val="005C6937"/>
    <w:rsid w:val="005C6952"/>
    <w:rsid w:val="005C70EA"/>
    <w:rsid w:val="005C7241"/>
    <w:rsid w:val="005C74C9"/>
    <w:rsid w:val="005C74E0"/>
    <w:rsid w:val="005C7D92"/>
    <w:rsid w:val="005C7FC9"/>
    <w:rsid w:val="005D0499"/>
    <w:rsid w:val="005D05E3"/>
    <w:rsid w:val="005D0658"/>
    <w:rsid w:val="005D0868"/>
    <w:rsid w:val="005D0979"/>
    <w:rsid w:val="005D0C7B"/>
    <w:rsid w:val="005D0DA6"/>
    <w:rsid w:val="005D0F36"/>
    <w:rsid w:val="005D0F5F"/>
    <w:rsid w:val="005D1235"/>
    <w:rsid w:val="005D1880"/>
    <w:rsid w:val="005D188A"/>
    <w:rsid w:val="005D1C14"/>
    <w:rsid w:val="005D1D49"/>
    <w:rsid w:val="005D2181"/>
    <w:rsid w:val="005D2469"/>
    <w:rsid w:val="005D249C"/>
    <w:rsid w:val="005D2567"/>
    <w:rsid w:val="005D2872"/>
    <w:rsid w:val="005D28D4"/>
    <w:rsid w:val="005D2ADE"/>
    <w:rsid w:val="005D2B78"/>
    <w:rsid w:val="005D3014"/>
    <w:rsid w:val="005D3060"/>
    <w:rsid w:val="005D3129"/>
    <w:rsid w:val="005D3A10"/>
    <w:rsid w:val="005D3A7E"/>
    <w:rsid w:val="005D4221"/>
    <w:rsid w:val="005D44B5"/>
    <w:rsid w:val="005D4872"/>
    <w:rsid w:val="005D4EE9"/>
    <w:rsid w:val="005D5183"/>
    <w:rsid w:val="005D5223"/>
    <w:rsid w:val="005D5A90"/>
    <w:rsid w:val="005D5B7D"/>
    <w:rsid w:val="005D616D"/>
    <w:rsid w:val="005D6262"/>
    <w:rsid w:val="005D667E"/>
    <w:rsid w:val="005D679E"/>
    <w:rsid w:val="005D6A4B"/>
    <w:rsid w:val="005D6ACE"/>
    <w:rsid w:val="005D6FAB"/>
    <w:rsid w:val="005D7699"/>
    <w:rsid w:val="005D7838"/>
    <w:rsid w:val="005D7BD9"/>
    <w:rsid w:val="005D7E50"/>
    <w:rsid w:val="005E007A"/>
    <w:rsid w:val="005E0124"/>
    <w:rsid w:val="005E038B"/>
    <w:rsid w:val="005E0543"/>
    <w:rsid w:val="005E063F"/>
    <w:rsid w:val="005E076B"/>
    <w:rsid w:val="005E09F7"/>
    <w:rsid w:val="005E0C80"/>
    <w:rsid w:val="005E0F76"/>
    <w:rsid w:val="005E0FA0"/>
    <w:rsid w:val="005E1069"/>
    <w:rsid w:val="005E11F7"/>
    <w:rsid w:val="005E12CF"/>
    <w:rsid w:val="005E15DD"/>
    <w:rsid w:val="005E208C"/>
    <w:rsid w:val="005E23F6"/>
    <w:rsid w:val="005E24D8"/>
    <w:rsid w:val="005E27B6"/>
    <w:rsid w:val="005E2B82"/>
    <w:rsid w:val="005E2CB5"/>
    <w:rsid w:val="005E2D5B"/>
    <w:rsid w:val="005E3003"/>
    <w:rsid w:val="005E30CE"/>
    <w:rsid w:val="005E3212"/>
    <w:rsid w:val="005E3400"/>
    <w:rsid w:val="005E3BCF"/>
    <w:rsid w:val="005E3CBC"/>
    <w:rsid w:val="005E40AA"/>
    <w:rsid w:val="005E41B8"/>
    <w:rsid w:val="005E4A59"/>
    <w:rsid w:val="005E4D45"/>
    <w:rsid w:val="005E520D"/>
    <w:rsid w:val="005E529F"/>
    <w:rsid w:val="005E54ED"/>
    <w:rsid w:val="005E554F"/>
    <w:rsid w:val="005E5682"/>
    <w:rsid w:val="005E5A24"/>
    <w:rsid w:val="005E5A3E"/>
    <w:rsid w:val="005E5C71"/>
    <w:rsid w:val="005E5C95"/>
    <w:rsid w:val="005E61BC"/>
    <w:rsid w:val="005E61CF"/>
    <w:rsid w:val="005E631F"/>
    <w:rsid w:val="005E6503"/>
    <w:rsid w:val="005E65AB"/>
    <w:rsid w:val="005E65EF"/>
    <w:rsid w:val="005E66A8"/>
    <w:rsid w:val="005E672D"/>
    <w:rsid w:val="005E6D66"/>
    <w:rsid w:val="005E6E6D"/>
    <w:rsid w:val="005E707F"/>
    <w:rsid w:val="005E71E7"/>
    <w:rsid w:val="005E75AE"/>
    <w:rsid w:val="005E77E9"/>
    <w:rsid w:val="005E79BA"/>
    <w:rsid w:val="005E7B6A"/>
    <w:rsid w:val="005F01F8"/>
    <w:rsid w:val="005F0201"/>
    <w:rsid w:val="005F03D8"/>
    <w:rsid w:val="005F08C5"/>
    <w:rsid w:val="005F0901"/>
    <w:rsid w:val="005F0B2D"/>
    <w:rsid w:val="005F0D04"/>
    <w:rsid w:val="005F1277"/>
    <w:rsid w:val="005F1316"/>
    <w:rsid w:val="005F1438"/>
    <w:rsid w:val="005F16C6"/>
    <w:rsid w:val="005F1887"/>
    <w:rsid w:val="005F19FE"/>
    <w:rsid w:val="005F1BD1"/>
    <w:rsid w:val="005F240E"/>
    <w:rsid w:val="005F303D"/>
    <w:rsid w:val="005F31DD"/>
    <w:rsid w:val="005F3243"/>
    <w:rsid w:val="005F34A9"/>
    <w:rsid w:val="005F38B3"/>
    <w:rsid w:val="005F3951"/>
    <w:rsid w:val="005F3AEB"/>
    <w:rsid w:val="005F3FEF"/>
    <w:rsid w:val="005F46E7"/>
    <w:rsid w:val="005F4E12"/>
    <w:rsid w:val="005F5202"/>
    <w:rsid w:val="005F5A0B"/>
    <w:rsid w:val="005F5AE2"/>
    <w:rsid w:val="005F5B4C"/>
    <w:rsid w:val="005F5C3D"/>
    <w:rsid w:val="005F5D00"/>
    <w:rsid w:val="005F615D"/>
    <w:rsid w:val="005F6200"/>
    <w:rsid w:val="005F6572"/>
    <w:rsid w:val="005F663B"/>
    <w:rsid w:val="005F6D3E"/>
    <w:rsid w:val="005F6D61"/>
    <w:rsid w:val="005F6E0C"/>
    <w:rsid w:val="005F6E25"/>
    <w:rsid w:val="005F6F75"/>
    <w:rsid w:val="005F703B"/>
    <w:rsid w:val="005F7082"/>
    <w:rsid w:val="005F755A"/>
    <w:rsid w:val="005F755E"/>
    <w:rsid w:val="005F7832"/>
    <w:rsid w:val="005F7925"/>
    <w:rsid w:val="005F7AB9"/>
    <w:rsid w:val="005F7C84"/>
    <w:rsid w:val="005F7D8C"/>
    <w:rsid w:val="00600362"/>
    <w:rsid w:val="006004ED"/>
    <w:rsid w:val="006004F2"/>
    <w:rsid w:val="00600532"/>
    <w:rsid w:val="00600AD3"/>
    <w:rsid w:val="00600D37"/>
    <w:rsid w:val="00600F89"/>
    <w:rsid w:val="00600FC8"/>
    <w:rsid w:val="006018F3"/>
    <w:rsid w:val="00601B0A"/>
    <w:rsid w:val="00601DDC"/>
    <w:rsid w:val="00601ECE"/>
    <w:rsid w:val="00601FB1"/>
    <w:rsid w:val="0060216F"/>
    <w:rsid w:val="006021B7"/>
    <w:rsid w:val="00602C1D"/>
    <w:rsid w:val="00602F6B"/>
    <w:rsid w:val="00602F7D"/>
    <w:rsid w:val="0060328F"/>
    <w:rsid w:val="00603412"/>
    <w:rsid w:val="00603428"/>
    <w:rsid w:val="0060358C"/>
    <w:rsid w:val="0060371F"/>
    <w:rsid w:val="00603D6E"/>
    <w:rsid w:val="00603D75"/>
    <w:rsid w:val="0060423C"/>
    <w:rsid w:val="0060440A"/>
    <w:rsid w:val="0060456A"/>
    <w:rsid w:val="006047AD"/>
    <w:rsid w:val="00604990"/>
    <w:rsid w:val="00604C7A"/>
    <w:rsid w:val="00604C97"/>
    <w:rsid w:val="0060508A"/>
    <w:rsid w:val="00605153"/>
    <w:rsid w:val="006051D8"/>
    <w:rsid w:val="006051F8"/>
    <w:rsid w:val="006052E8"/>
    <w:rsid w:val="006056A9"/>
    <w:rsid w:val="00605952"/>
    <w:rsid w:val="00605D4C"/>
    <w:rsid w:val="00605E56"/>
    <w:rsid w:val="00605F00"/>
    <w:rsid w:val="00605F01"/>
    <w:rsid w:val="00606243"/>
    <w:rsid w:val="00606344"/>
    <w:rsid w:val="00606419"/>
    <w:rsid w:val="006064F3"/>
    <w:rsid w:val="006065B6"/>
    <w:rsid w:val="00606B51"/>
    <w:rsid w:val="00606E34"/>
    <w:rsid w:val="00607178"/>
    <w:rsid w:val="00607275"/>
    <w:rsid w:val="00607286"/>
    <w:rsid w:val="00607515"/>
    <w:rsid w:val="006076A5"/>
    <w:rsid w:val="00607757"/>
    <w:rsid w:val="00607C0A"/>
    <w:rsid w:val="00607C8E"/>
    <w:rsid w:val="00607CD6"/>
    <w:rsid w:val="006102E0"/>
    <w:rsid w:val="006102E8"/>
    <w:rsid w:val="006107ED"/>
    <w:rsid w:val="0061090A"/>
    <w:rsid w:val="00610C30"/>
    <w:rsid w:val="00611034"/>
    <w:rsid w:val="00612013"/>
    <w:rsid w:val="0061208D"/>
    <w:rsid w:val="006123B0"/>
    <w:rsid w:val="006124EC"/>
    <w:rsid w:val="006127BD"/>
    <w:rsid w:val="00612953"/>
    <w:rsid w:val="00612A11"/>
    <w:rsid w:val="00613392"/>
    <w:rsid w:val="006133ED"/>
    <w:rsid w:val="00613551"/>
    <w:rsid w:val="0061362F"/>
    <w:rsid w:val="006136AF"/>
    <w:rsid w:val="006139AC"/>
    <w:rsid w:val="00613A09"/>
    <w:rsid w:val="00613CA8"/>
    <w:rsid w:val="00613DA8"/>
    <w:rsid w:val="006142BF"/>
    <w:rsid w:val="0061438F"/>
    <w:rsid w:val="006144B4"/>
    <w:rsid w:val="00614623"/>
    <w:rsid w:val="0061486C"/>
    <w:rsid w:val="006148F8"/>
    <w:rsid w:val="0061492F"/>
    <w:rsid w:val="00614A7C"/>
    <w:rsid w:val="00614AD2"/>
    <w:rsid w:val="00614C7F"/>
    <w:rsid w:val="00614D6A"/>
    <w:rsid w:val="0061516C"/>
    <w:rsid w:val="0061516D"/>
    <w:rsid w:val="00615395"/>
    <w:rsid w:val="006154BC"/>
    <w:rsid w:val="00615537"/>
    <w:rsid w:val="006155CC"/>
    <w:rsid w:val="0061564D"/>
    <w:rsid w:val="00615703"/>
    <w:rsid w:val="006158E8"/>
    <w:rsid w:val="006159E1"/>
    <w:rsid w:val="00615DC7"/>
    <w:rsid w:val="00615E77"/>
    <w:rsid w:val="006161E5"/>
    <w:rsid w:val="006167E0"/>
    <w:rsid w:val="0061688F"/>
    <w:rsid w:val="006168A7"/>
    <w:rsid w:val="00616B22"/>
    <w:rsid w:val="00616F98"/>
    <w:rsid w:val="00617117"/>
    <w:rsid w:val="00617198"/>
    <w:rsid w:val="0061784E"/>
    <w:rsid w:val="0061786B"/>
    <w:rsid w:val="00617B5C"/>
    <w:rsid w:val="00617BA9"/>
    <w:rsid w:val="006201DD"/>
    <w:rsid w:val="006207FB"/>
    <w:rsid w:val="00620853"/>
    <w:rsid w:val="00620875"/>
    <w:rsid w:val="0062087F"/>
    <w:rsid w:val="00620A26"/>
    <w:rsid w:val="00620BA3"/>
    <w:rsid w:val="00620D4D"/>
    <w:rsid w:val="00621064"/>
    <w:rsid w:val="00621092"/>
    <w:rsid w:val="00621208"/>
    <w:rsid w:val="00621230"/>
    <w:rsid w:val="006214A2"/>
    <w:rsid w:val="006214C5"/>
    <w:rsid w:val="006216D9"/>
    <w:rsid w:val="00621864"/>
    <w:rsid w:val="00621A57"/>
    <w:rsid w:val="00621AAF"/>
    <w:rsid w:val="00621EA8"/>
    <w:rsid w:val="00621F62"/>
    <w:rsid w:val="00622035"/>
    <w:rsid w:val="0062204B"/>
    <w:rsid w:val="0062216C"/>
    <w:rsid w:val="00622322"/>
    <w:rsid w:val="0062280F"/>
    <w:rsid w:val="0062281A"/>
    <w:rsid w:val="00622820"/>
    <w:rsid w:val="00622883"/>
    <w:rsid w:val="00622A06"/>
    <w:rsid w:val="00622D3C"/>
    <w:rsid w:val="00622EF1"/>
    <w:rsid w:val="00622FE7"/>
    <w:rsid w:val="00623030"/>
    <w:rsid w:val="00623056"/>
    <w:rsid w:val="0062328E"/>
    <w:rsid w:val="0062349C"/>
    <w:rsid w:val="0062375A"/>
    <w:rsid w:val="00623A27"/>
    <w:rsid w:val="00623BF0"/>
    <w:rsid w:val="00623E75"/>
    <w:rsid w:val="00623FED"/>
    <w:rsid w:val="006242E2"/>
    <w:rsid w:val="00624636"/>
    <w:rsid w:val="00624C2C"/>
    <w:rsid w:val="00624DBC"/>
    <w:rsid w:val="006250BA"/>
    <w:rsid w:val="006250C3"/>
    <w:rsid w:val="006253C3"/>
    <w:rsid w:val="006258A6"/>
    <w:rsid w:val="006258DC"/>
    <w:rsid w:val="0062596E"/>
    <w:rsid w:val="00625977"/>
    <w:rsid w:val="00625E1D"/>
    <w:rsid w:val="00625E7D"/>
    <w:rsid w:val="00626108"/>
    <w:rsid w:val="006261F0"/>
    <w:rsid w:val="006262EE"/>
    <w:rsid w:val="00626442"/>
    <w:rsid w:val="0062674F"/>
    <w:rsid w:val="0062699C"/>
    <w:rsid w:val="00626EBE"/>
    <w:rsid w:val="00626EE7"/>
    <w:rsid w:val="0062701F"/>
    <w:rsid w:val="0062734D"/>
    <w:rsid w:val="006274E2"/>
    <w:rsid w:val="0062764C"/>
    <w:rsid w:val="00627675"/>
    <w:rsid w:val="006276A6"/>
    <w:rsid w:val="00627AAD"/>
    <w:rsid w:val="00627C32"/>
    <w:rsid w:val="00627E29"/>
    <w:rsid w:val="00630805"/>
    <w:rsid w:val="00630B9B"/>
    <w:rsid w:val="00630E8F"/>
    <w:rsid w:val="0063135E"/>
    <w:rsid w:val="006314BB"/>
    <w:rsid w:val="006314FA"/>
    <w:rsid w:val="006315B9"/>
    <w:rsid w:val="006315F5"/>
    <w:rsid w:val="0063162B"/>
    <w:rsid w:val="00631658"/>
    <w:rsid w:val="00631669"/>
    <w:rsid w:val="00631D1E"/>
    <w:rsid w:val="00631E45"/>
    <w:rsid w:val="006324F2"/>
    <w:rsid w:val="00632A21"/>
    <w:rsid w:val="00632DBB"/>
    <w:rsid w:val="00632F40"/>
    <w:rsid w:val="00632F85"/>
    <w:rsid w:val="00633297"/>
    <w:rsid w:val="006332EF"/>
    <w:rsid w:val="006333BF"/>
    <w:rsid w:val="00633488"/>
    <w:rsid w:val="006336A5"/>
    <w:rsid w:val="006336AA"/>
    <w:rsid w:val="006339E7"/>
    <w:rsid w:val="00633F54"/>
    <w:rsid w:val="0063430C"/>
    <w:rsid w:val="006346CF"/>
    <w:rsid w:val="0063477C"/>
    <w:rsid w:val="006348CC"/>
    <w:rsid w:val="00634BF7"/>
    <w:rsid w:val="00634E87"/>
    <w:rsid w:val="00634F27"/>
    <w:rsid w:val="006354BD"/>
    <w:rsid w:val="006356AF"/>
    <w:rsid w:val="00635906"/>
    <w:rsid w:val="00635A43"/>
    <w:rsid w:val="00635D2C"/>
    <w:rsid w:val="006360AB"/>
    <w:rsid w:val="00636250"/>
    <w:rsid w:val="006366E8"/>
    <w:rsid w:val="00636B78"/>
    <w:rsid w:val="00636DDE"/>
    <w:rsid w:val="00636DFE"/>
    <w:rsid w:val="00636E9B"/>
    <w:rsid w:val="00637129"/>
    <w:rsid w:val="00637378"/>
    <w:rsid w:val="006374A1"/>
    <w:rsid w:val="0063776C"/>
    <w:rsid w:val="00637D46"/>
    <w:rsid w:val="00637E3D"/>
    <w:rsid w:val="00637EFE"/>
    <w:rsid w:val="00640764"/>
    <w:rsid w:val="00641155"/>
    <w:rsid w:val="006418D9"/>
    <w:rsid w:val="00641997"/>
    <w:rsid w:val="00641A3D"/>
    <w:rsid w:val="006421D4"/>
    <w:rsid w:val="0064220B"/>
    <w:rsid w:val="006422DF"/>
    <w:rsid w:val="0064261A"/>
    <w:rsid w:val="0064263C"/>
    <w:rsid w:val="0064264A"/>
    <w:rsid w:val="00642C4F"/>
    <w:rsid w:val="00642D89"/>
    <w:rsid w:val="00642F98"/>
    <w:rsid w:val="00643108"/>
    <w:rsid w:val="006431B0"/>
    <w:rsid w:val="0064323F"/>
    <w:rsid w:val="006432AD"/>
    <w:rsid w:val="00643A0E"/>
    <w:rsid w:val="00643D73"/>
    <w:rsid w:val="00643E10"/>
    <w:rsid w:val="00643E1F"/>
    <w:rsid w:val="00644228"/>
    <w:rsid w:val="00644399"/>
    <w:rsid w:val="00644551"/>
    <w:rsid w:val="0064477F"/>
    <w:rsid w:val="00644A9B"/>
    <w:rsid w:val="00644BAF"/>
    <w:rsid w:val="00644D5A"/>
    <w:rsid w:val="0064502D"/>
    <w:rsid w:val="0064518E"/>
    <w:rsid w:val="006457EF"/>
    <w:rsid w:val="006459CF"/>
    <w:rsid w:val="0064620A"/>
    <w:rsid w:val="006462C1"/>
    <w:rsid w:val="0064670D"/>
    <w:rsid w:val="006468E8"/>
    <w:rsid w:val="00646B53"/>
    <w:rsid w:val="00646CDA"/>
    <w:rsid w:val="00646F11"/>
    <w:rsid w:val="006473F7"/>
    <w:rsid w:val="006474AD"/>
    <w:rsid w:val="00647828"/>
    <w:rsid w:val="00647A95"/>
    <w:rsid w:val="00647D64"/>
    <w:rsid w:val="00647D9C"/>
    <w:rsid w:val="00647DBD"/>
    <w:rsid w:val="00647E60"/>
    <w:rsid w:val="00647FDB"/>
    <w:rsid w:val="0065007D"/>
    <w:rsid w:val="00650606"/>
    <w:rsid w:val="00650845"/>
    <w:rsid w:val="00650940"/>
    <w:rsid w:val="00650A56"/>
    <w:rsid w:val="00650B29"/>
    <w:rsid w:val="00650E81"/>
    <w:rsid w:val="00651078"/>
    <w:rsid w:val="006514D9"/>
    <w:rsid w:val="006515CF"/>
    <w:rsid w:val="006517CB"/>
    <w:rsid w:val="00651FE1"/>
    <w:rsid w:val="006520F0"/>
    <w:rsid w:val="006521C2"/>
    <w:rsid w:val="00652266"/>
    <w:rsid w:val="00652381"/>
    <w:rsid w:val="006527C2"/>
    <w:rsid w:val="006528C6"/>
    <w:rsid w:val="00652985"/>
    <w:rsid w:val="00652D4A"/>
    <w:rsid w:val="00652DC4"/>
    <w:rsid w:val="00652EE3"/>
    <w:rsid w:val="0065307B"/>
    <w:rsid w:val="006534B1"/>
    <w:rsid w:val="00653776"/>
    <w:rsid w:val="006537C4"/>
    <w:rsid w:val="00653934"/>
    <w:rsid w:val="006539D6"/>
    <w:rsid w:val="00653C20"/>
    <w:rsid w:val="00653D9D"/>
    <w:rsid w:val="00653F26"/>
    <w:rsid w:val="00654187"/>
    <w:rsid w:val="006542B9"/>
    <w:rsid w:val="006547E0"/>
    <w:rsid w:val="00654981"/>
    <w:rsid w:val="00654A7D"/>
    <w:rsid w:val="00654C5C"/>
    <w:rsid w:val="00654C9A"/>
    <w:rsid w:val="00654D17"/>
    <w:rsid w:val="00654E4B"/>
    <w:rsid w:val="006550F0"/>
    <w:rsid w:val="006550F1"/>
    <w:rsid w:val="0065524A"/>
    <w:rsid w:val="00655355"/>
    <w:rsid w:val="006555A4"/>
    <w:rsid w:val="006555AF"/>
    <w:rsid w:val="0065562B"/>
    <w:rsid w:val="0065567C"/>
    <w:rsid w:val="00655EC9"/>
    <w:rsid w:val="00655ECB"/>
    <w:rsid w:val="00655F5F"/>
    <w:rsid w:val="00656226"/>
    <w:rsid w:val="00656235"/>
    <w:rsid w:val="006563B2"/>
    <w:rsid w:val="0065673C"/>
    <w:rsid w:val="00656AB8"/>
    <w:rsid w:val="00656C14"/>
    <w:rsid w:val="00656C4F"/>
    <w:rsid w:val="00656E13"/>
    <w:rsid w:val="006573DF"/>
    <w:rsid w:val="006576CA"/>
    <w:rsid w:val="006577E0"/>
    <w:rsid w:val="0065789E"/>
    <w:rsid w:val="00657E31"/>
    <w:rsid w:val="00660074"/>
    <w:rsid w:val="006601FE"/>
    <w:rsid w:val="006602A8"/>
    <w:rsid w:val="006603A0"/>
    <w:rsid w:val="00660447"/>
    <w:rsid w:val="0066050B"/>
    <w:rsid w:val="00660583"/>
    <w:rsid w:val="006606DB"/>
    <w:rsid w:val="00660AF2"/>
    <w:rsid w:val="00660F51"/>
    <w:rsid w:val="00661033"/>
    <w:rsid w:val="0066118F"/>
    <w:rsid w:val="00661210"/>
    <w:rsid w:val="0066125D"/>
    <w:rsid w:val="006612F1"/>
    <w:rsid w:val="006618A2"/>
    <w:rsid w:val="00661A2D"/>
    <w:rsid w:val="00661C88"/>
    <w:rsid w:val="00661CAC"/>
    <w:rsid w:val="00661DE9"/>
    <w:rsid w:val="00661E69"/>
    <w:rsid w:val="00662259"/>
    <w:rsid w:val="00662842"/>
    <w:rsid w:val="00662A53"/>
    <w:rsid w:val="00662C6D"/>
    <w:rsid w:val="00662D12"/>
    <w:rsid w:val="00662D8B"/>
    <w:rsid w:val="00663627"/>
    <w:rsid w:val="0066375F"/>
    <w:rsid w:val="006638A5"/>
    <w:rsid w:val="00663933"/>
    <w:rsid w:val="00663973"/>
    <w:rsid w:val="00663D96"/>
    <w:rsid w:val="006640BE"/>
    <w:rsid w:val="006642EB"/>
    <w:rsid w:val="006643F6"/>
    <w:rsid w:val="006646CA"/>
    <w:rsid w:val="006648CF"/>
    <w:rsid w:val="0066490C"/>
    <w:rsid w:val="00664D5F"/>
    <w:rsid w:val="0066521E"/>
    <w:rsid w:val="0066524C"/>
    <w:rsid w:val="00665546"/>
    <w:rsid w:val="006656FA"/>
    <w:rsid w:val="00665966"/>
    <w:rsid w:val="00665FE0"/>
    <w:rsid w:val="00666055"/>
    <w:rsid w:val="006661E4"/>
    <w:rsid w:val="00666211"/>
    <w:rsid w:val="006662D6"/>
    <w:rsid w:val="006662E5"/>
    <w:rsid w:val="00666354"/>
    <w:rsid w:val="006663B8"/>
    <w:rsid w:val="00666412"/>
    <w:rsid w:val="00666429"/>
    <w:rsid w:val="006666A0"/>
    <w:rsid w:val="006668BC"/>
    <w:rsid w:val="00666989"/>
    <w:rsid w:val="00666A87"/>
    <w:rsid w:val="00666E8F"/>
    <w:rsid w:val="00666FDD"/>
    <w:rsid w:val="00667413"/>
    <w:rsid w:val="00667556"/>
    <w:rsid w:val="00667661"/>
    <w:rsid w:val="00667684"/>
    <w:rsid w:val="0066778F"/>
    <w:rsid w:val="006678AD"/>
    <w:rsid w:val="00667929"/>
    <w:rsid w:val="00667B80"/>
    <w:rsid w:val="00667BD2"/>
    <w:rsid w:val="00667BE6"/>
    <w:rsid w:val="00667C67"/>
    <w:rsid w:val="00667D48"/>
    <w:rsid w:val="00667E64"/>
    <w:rsid w:val="00667E71"/>
    <w:rsid w:val="00670045"/>
    <w:rsid w:val="006701B4"/>
    <w:rsid w:val="0067056C"/>
    <w:rsid w:val="006705D2"/>
    <w:rsid w:val="00670721"/>
    <w:rsid w:val="00670853"/>
    <w:rsid w:val="006708F1"/>
    <w:rsid w:val="00670AFC"/>
    <w:rsid w:val="00670B0E"/>
    <w:rsid w:val="0067123F"/>
    <w:rsid w:val="00671556"/>
    <w:rsid w:val="00671880"/>
    <w:rsid w:val="00671AE4"/>
    <w:rsid w:val="00671C7B"/>
    <w:rsid w:val="00671FD3"/>
    <w:rsid w:val="006720FB"/>
    <w:rsid w:val="00672162"/>
    <w:rsid w:val="0067257A"/>
    <w:rsid w:val="006725A7"/>
    <w:rsid w:val="00672CD4"/>
    <w:rsid w:val="00672D57"/>
    <w:rsid w:val="00672E42"/>
    <w:rsid w:val="00672E9D"/>
    <w:rsid w:val="00672ED5"/>
    <w:rsid w:val="00672F80"/>
    <w:rsid w:val="006731FA"/>
    <w:rsid w:val="00673262"/>
    <w:rsid w:val="00673481"/>
    <w:rsid w:val="00673566"/>
    <w:rsid w:val="0067357E"/>
    <w:rsid w:val="00673830"/>
    <w:rsid w:val="006738B4"/>
    <w:rsid w:val="00673AF6"/>
    <w:rsid w:val="00673C41"/>
    <w:rsid w:val="00673D39"/>
    <w:rsid w:val="00673E6D"/>
    <w:rsid w:val="00673EA4"/>
    <w:rsid w:val="006740AF"/>
    <w:rsid w:val="0067424B"/>
    <w:rsid w:val="00674252"/>
    <w:rsid w:val="00674302"/>
    <w:rsid w:val="006743EA"/>
    <w:rsid w:val="00674467"/>
    <w:rsid w:val="006747AD"/>
    <w:rsid w:val="00674BE8"/>
    <w:rsid w:val="00674E29"/>
    <w:rsid w:val="006750EC"/>
    <w:rsid w:val="0067557F"/>
    <w:rsid w:val="0067582E"/>
    <w:rsid w:val="006758F0"/>
    <w:rsid w:val="00675A4B"/>
    <w:rsid w:val="00675C1F"/>
    <w:rsid w:val="006761CD"/>
    <w:rsid w:val="0067682A"/>
    <w:rsid w:val="00676864"/>
    <w:rsid w:val="00676AC8"/>
    <w:rsid w:val="00676D87"/>
    <w:rsid w:val="00676DA4"/>
    <w:rsid w:val="00676E50"/>
    <w:rsid w:val="00676EE0"/>
    <w:rsid w:val="00676EFE"/>
    <w:rsid w:val="006773BD"/>
    <w:rsid w:val="00677411"/>
    <w:rsid w:val="00677532"/>
    <w:rsid w:val="0067779F"/>
    <w:rsid w:val="0067787F"/>
    <w:rsid w:val="00677B67"/>
    <w:rsid w:val="00680523"/>
    <w:rsid w:val="00680E72"/>
    <w:rsid w:val="0068104C"/>
    <w:rsid w:val="006811CE"/>
    <w:rsid w:val="006813A3"/>
    <w:rsid w:val="00681693"/>
    <w:rsid w:val="006816E6"/>
    <w:rsid w:val="006816F8"/>
    <w:rsid w:val="00681A80"/>
    <w:rsid w:val="00681F24"/>
    <w:rsid w:val="00682450"/>
    <w:rsid w:val="006824BF"/>
    <w:rsid w:val="006825D7"/>
    <w:rsid w:val="00682833"/>
    <w:rsid w:val="006829F9"/>
    <w:rsid w:val="00682A2C"/>
    <w:rsid w:val="00682BE2"/>
    <w:rsid w:val="00682D9D"/>
    <w:rsid w:val="00683053"/>
    <w:rsid w:val="006830AE"/>
    <w:rsid w:val="0068317F"/>
    <w:rsid w:val="00683425"/>
    <w:rsid w:val="00683477"/>
    <w:rsid w:val="006836BF"/>
    <w:rsid w:val="0068377C"/>
    <w:rsid w:val="00683880"/>
    <w:rsid w:val="00683AD9"/>
    <w:rsid w:val="00683B30"/>
    <w:rsid w:val="00683E24"/>
    <w:rsid w:val="00683EEF"/>
    <w:rsid w:val="006843EE"/>
    <w:rsid w:val="006844A5"/>
    <w:rsid w:val="0068486C"/>
    <w:rsid w:val="00684A87"/>
    <w:rsid w:val="00684A88"/>
    <w:rsid w:val="00684D2A"/>
    <w:rsid w:val="00684DC4"/>
    <w:rsid w:val="00684E8D"/>
    <w:rsid w:val="00685212"/>
    <w:rsid w:val="0068522B"/>
    <w:rsid w:val="006853AC"/>
    <w:rsid w:val="00685625"/>
    <w:rsid w:val="00685CFD"/>
    <w:rsid w:val="00685DA3"/>
    <w:rsid w:val="00686518"/>
    <w:rsid w:val="006868F9"/>
    <w:rsid w:val="00686B30"/>
    <w:rsid w:val="00686CF0"/>
    <w:rsid w:val="00686D5B"/>
    <w:rsid w:val="00686F24"/>
    <w:rsid w:val="00686F7A"/>
    <w:rsid w:val="00686FF9"/>
    <w:rsid w:val="006875DB"/>
    <w:rsid w:val="006876A8"/>
    <w:rsid w:val="006876AC"/>
    <w:rsid w:val="0068779F"/>
    <w:rsid w:val="00687922"/>
    <w:rsid w:val="00687C41"/>
    <w:rsid w:val="00687E98"/>
    <w:rsid w:val="00690017"/>
    <w:rsid w:val="00690147"/>
    <w:rsid w:val="006904D4"/>
    <w:rsid w:val="006906B6"/>
    <w:rsid w:val="00690722"/>
    <w:rsid w:val="006907F6"/>
    <w:rsid w:val="0069086F"/>
    <w:rsid w:val="0069087F"/>
    <w:rsid w:val="0069090C"/>
    <w:rsid w:val="00690A36"/>
    <w:rsid w:val="00691217"/>
    <w:rsid w:val="00691ACE"/>
    <w:rsid w:val="00691B11"/>
    <w:rsid w:val="00691E7C"/>
    <w:rsid w:val="00691FF9"/>
    <w:rsid w:val="0069213E"/>
    <w:rsid w:val="00692294"/>
    <w:rsid w:val="00692391"/>
    <w:rsid w:val="00692446"/>
    <w:rsid w:val="00692465"/>
    <w:rsid w:val="0069259C"/>
    <w:rsid w:val="006925D0"/>
    <w:rsid w:val="00692858"/>
    <w:rsid w:val="00692A1C"/>
    <w:rsid w:val="0069372E"/>
    <w:rsid w:val="00693966"/>
    <w:rsid w:val="006939C0"/>
    <w:rsid w:val="006939CC"/>
    <w:rsid w:val="00694009"/>
    <w:rsid w:val="0069440C"/>
    <w:rsid w:val="006944D9"/>
    <w:rsid w:val="00694507"/>
    <w:rsid w:val="006945EF"/>
    <w:rsid w:val="0069484B"/>
    <w:rsid w:val="00694927"/>
    <w:rsid w:val="00694D52"/>
    <w:rsid w:val="00695054"/>
    <w:rsid w:val="00695546"/>
    <w:rsid w:val="0069554A"/>
    <w:rsid w:val="0069583A"/>
    <w:rsid w:val="006958FA"/>
    <w:rsid w:val="00695B33"/>
    <w:rsid w:val="00695EA2"/>
    <w:rsid w:val="00696058"/>
    <w:rsid w:val="00696061"/>
    <w:rsid w:val="006962E0"/>
    <w:rsid w:val="00696802"/>
    <w:rsid w:val="0069681D"/>
    <w:rsid w:val="0069684B"/>
    <w:rsid w:val="00696B80"/>
    <w:rsid w:val="00696E25"/>
    <w:rsid w:val="0069716C"/>
    <w:rsid w:val="006972BD"/>
    <w:rsid w:val="006975AC"/>
    <w:rsid w:val="0069788E"/>
    <w:rsid w:val="00697AAE"/>
    <w:rsid w:val="006A0126"/>
    <w:rsid w:val="006A0425"/>
    <w:rsid w:val="006A06C6"/>
    <w:rsid w:val="006A0885"/>
    <w:rsid w:val="006A0AD5"/>
    <w:rsid w:val="006A0C28"/>
    <w:rsid w:val="006A0E06"/>
    <w:rsid w:val="006A0EB7"/>
    <w:rsid w:val="006A0F0F"/>
    <w:rsid w:val="006A0FA8"/>
    <w:rsid w:val="006A113D"/>
    <w:rsid w:val="006A1184"/>
    <w:rsid w:val="006A13B9"/>
    <w:rsid w:val="006A15B1"/>
    <w:rsid w:val="006A191E"/>
    <w:rsid w:val="006A1A91"/>
    <w:rsid w:val="006A1C88"/>
    <w:rsid w:val="006A24C7"/>
    <w:rsid w:val="006A2654"/>
    <w:rsid w:val="006A26A6"/>
    <w:rsid w:val="006A2747"/>
    <w:rsid w:val="006A2862"/>
    <w:rsid w:val="006A2A61"/>
    <w:rsid w:val="006A3164"/>
    <w:rsid w:val="006A322C"/>
    <w:rsid w:val="006A369B"/>
    <w:rsid w:val="006A372F"/>
    <w:rsid w:val="006A37ED"/>
    <w:rsid w:val="006A385F"/>
    <w:rsid w:val="006A39AF"/>
    <w:rsid w:val="006A3C33"/>
    <w:rsid w:val="006A3DF5"/>
    <w:rsid w:val="006A3EA3"/>
    <w:rsid w:val="006A3EE7"/>
    <w:rsid w:val="006A44BF"/>
    <w:rsid w:val="006A453E"/>
    <w:rsid w:val="006A4905"/>
    <w:rsid w:val="006A4973"/>
    <w:rsid w:val="006A5098"/>
    <w:rsid w:val="006A54E0"/>
    <w:rsid w:val="006A55FE"/>
    <w:rsid w:val="006A57F7"/>
    <w:rsid w:val="006A5AA0"/>
    <w:rsid w:val="006A5D25"/>
    <w:rsid w:val="006A5F24"/>
    <w:rsid w:val="006A602A"/>
    <w:rsid w:val="006A61FA"/>
    <w:rsid w:val="006A6AAD"/>
    <w:rsid w:val="006A6AF9"/>
    <w:rsid w:val="006A6EB3"/>
    <w:rsid w:val="006A6F14"/>
    <w:rsid w:val="006A6FC3"/>
    <w:rsid w:val="006A6FEF"/>
    <w:rsid w:val="006A70D7"/>
    <w:rsid w:val="006A73BC"/>
    <w:rsid w:val="006A7510"/>
    <w:rsid w:val="006A79AD"/>
    <w:rsid w:val="006A7A18"/>
    <w:rsid w:val="006A7B17"/>
    <w:rsid w:val="006A7FFD"/>
    <w:rsid w:val="006B005D"/>
    <w:rsid w:val="006B008A"/>
    <w:rsid w:val="006B03C1"/>
    <w:rsid w:val="006B03C8"/>
    <w:rsid w:val="006B03E5"/>
    <w:rsid w:val="006B040D"/>
    <w:rsid w:val="006B0483"/>
    <w:rsid w:val="006B0825"/>
    <w:rsid w:val="006B0BA0"/>
    <w:rsid w:val="006B0C10"/>
    <w:rsid w:val="006B0E7C"/>
    <w:rsid w:val="006B120C"/>
    <w:rsid w:val="006B15DE"/>
    <w:rsid w:val="006B19EE"/>
    <w:rsid w:val="006B1B22"/>
    <w:rsid w:val="006B1D19"/>
    <w:rsid w:val="006B1D1D"/>
    <w:rsid w:val="006B1D3A"/>
    <w:rsid w:val="006B1E55"/>
    <w:rsid w:val="006B21D2"/>
    <w:rsid w:val="006B2368"/>
    <w:rsid w:val="006B25CE"/>
    <w:rsid w:val="006B2724"/>
    <w:rsid w:val="006B2993"/>
    <w:rsid w:val="006B2AF8"/>
    <w:rsid w:val="006B2B4C"/>
    <w:rsid w:val="006B2B59"/>
    <w:rsid w:val="006B2E05"/>
    <w:rsid w:val="006B3798"/>
    <w:rsid w:val="006B37AA"/>
    <w:rsid w:val="006B39CC"/>
    <w:rsid w:val="006B42F3"/>
    <w:rsid w:val="006B441A"/>
    <w:rsid w:val="006B4506"/>
    <w:rsid w:val="006B45E3"/>
    <w:rsid w:val="006B461F"/>
    <w:rsid w:val="006B4894"/>
    <w:rsid w:val="006B48FB"/>
    <w:rsid w:val="006B497C"/>
    <w:rsid w:val="006B5087"/>
    <w:rsid w:val="006B526C"/>
    <w:rsid w:val="006B5781"/>
    <w:rsid w:val="006B590A"/>
    <w:rsid w:val="006B59EA"/>
    <w:rsid w:val="006B5A0B"/>
    <w:rsid w:val="006B5AE4"/>
    <w:rsid w:val="006B600C"/>
    <w:rsid w:val="006B60E1"/>
    <w:rsid w:val="006B6529"/>
    <w:rsid w:val="006B6D3C"/>
    <w:rsid w:val="006B6DF0"/>
    <w:rsid w:val="006B74C4"/>
    <w:rsid w:val="006C02EA"/>
    <w:rsid w:val="006C036E"/>
    <w:rsid w:val="006C05A6"/>
    <w:rsid w:val="006C08BA"/>
    <w:rsid w:val="006C0A1B"/>
    <w:rsid w:val="006C0CAD"/>
    <w:rsid w:val="006C10AE"/>
    <w:rsid w:val="006C1190"/>
    <w:rsid w:val="006C1261"/>
    <w:rsid w:val="006C1300"/>
    <w:rsid w:val="006C13D0"/>
    <w:rsid w:val="006C18A6"/>
    <w:rsid w:val="006C19D9"/>
    <w:rsid w:val="006C1AB8"/>
    <w:rsid w:val="006C1B3D"/>
    <w:rsid w:val="006C1B8F"/>
    <w:rsid w:val="006C1BCD"/>
    <w:rsid w:val="006C1C01"/>
    <w:rsid w:val="006C1C93"/>
    <w:rsid w:val="006C1F34"/>
    <w:rsid w:val="006C2026"/>
    <w:rsid w:val="006C226A"/>
    <w:rsid w:val="006C2340"/>
    <w:rsid w:val="006C24C3"/>
    <w:rsid w:val="006C2542"/>
    <w:rsid w:val="006C25B2"/>
    <w:rsid w:val="006C2829"/>
    <w:rsid w:val="006C2D00"/>
    <w:rsid w:val="006C2D22"/>
    <w:rsid w:val="006C3000"/>
    <w:rsid w:val="006C31FE"/>
    <w:rsid w:val="006C338D"/>
    <w:rsid w:val="006C3A27"/>
    <w:rsid w:val="006C3A98"/>
    <w:rsid w:val="006C3C40"/>
    <w:rsid w:val="006C3D39"/>
    <w:rsid w:val="006C3F10"/>
    <w:rsid w:val="006C3F2F"/>
    <w:rsid w:val="006C417D"/>
    <w:rsid w:val="006C4195"/>
    <w:rsid w:val="006C454E"/>
    <w:rsid w:val="006C4722"/>
    <w:rsid w:val="006C4A7A"/>
    <w:rsid w:val="006C4B36"/>
    <w:rsid w:val="006C4D0E"/>
    <w:rsid w:val="006C4EED"/>
    <w:rsid w:val="006C50BE"/>
    <w:rsid w:val="006C52FC"/>
    <w:rsid w:val="006C58A0"/>
    <w:rsid w:val="006C59FC"/>
    <w:rsid w:val="006C5C65"/>
    <w:rsid w:val="006C5D2E"/>
    <w:rsid w:val="006C5F18"/>
    <w:rsid w:val="006C61E0"/>
    <w:rsid w:val="006C675C"/>
    <w:rsid w:val="006C682E"/>
    <w:rsid w:val="006C6874"/>
    <w:rsid w:val="006C6A43"/>
    <w:rsid w:val="006C6ADA"/>
    <w:rsid w:val="006C6B19"/>
    <w:rsid w:val="006C6C76"/>
    <w:rsid w:val="006C6D48"/>
    <w:rsid w:val="006C6D85"/>
    <w:rsid w:val="006C6E44"/>
    <w:rsid w:val="006C6E6C"/>
    <w:rsid w:val="006C6E9C"/>
    <w:rsid w:val="006C7497"/>
    <w:rsid w:val="006C7598"/>
    <w:rsid w:val="006C7BC3"/>
    <w:rsid w:val="006C7C31"/>
    <w:rsid w:val="006C7E78"/>
    <w:rsid w:val="006C7EA6"/>
    <w:rsid w:val="006D0462"/>
    <w:rsid w:val="006D050E"/>
    <w:rsid w:val="006D070D"/>
    <w:rsid w:val="006D07FD"/>
    <w:rsid w:val="006D09D3"/>
    <w:rsid w:val="006D0A48"/>
    <w:rsid w:val="006D0B3C"/>
    <w:rsid w:val="006D0D1E"/>
    <w:rsid w:val="006D0F4D"/>
    <w:rsid w:val="006D127F"/>
    <w:rsid w:val="006D13E9"/>
    <w:rsid w:val="006D197D"/>
    <w:rsid w:val="006D1C9D"/>
    <w:rsid w:val="006D1D4A"/>
    <w:rsid w:val="006D1E04"/>
    <w:rsid w:val="006D1E60"/>
    <w:rsid w:val="006D1FF6"/>
    <w:rsid w:val="006D2011"/>
    <w:rsid w:val="006D2083"/>
    <w:rsid w:val="006D232B"/>
    <w:rsid w:val="006D271B"/>
    <w:rsid w:val="006D286D"/>
    <w:rsid w:val="006D2874"/>
    <w:rsid w:val="006D2C70"/>
    <w:rsid w:val="006D32E8"/>
    <w:rsid w:val="006D399F"/>
    <w:rsid w:val="006D39DA"/>
    <w:rsid w:val="006D4433"/>
    <w:rsid w:val="006D45FD"/>
    <w:rsid w:val="006D46D8"/>
    <w:rsid w:val="006D4A3C"/>
    <w:rsid w:val="006D4D2D"/>
    <w:rsid w:val="006D4DF6"/>
    <w:rsid w:val="006D5239"/>
    <w:rsid w:val="006D5427"/>
    <w:rsid w:val="006D5B7E"/>
    <w:rsid w:val="006D5E87"/>
    <w:rsid w:val="006D5EED"/>
    <w:rsid w:val="006D603E"/>
    <w:rsid w:val="006D60CA"/>
    <w:rsid w:val="006D6259"/>
    <w:rsid w:val="006D625A"/>
    <w:rsid w:val="006D6818"/>
    <w:rsid w:val="006D6977"/>
    <w:rsid w:val="006D6C6A"/>
    <w:rsid w:val="006D6E88"/>
    <w:rsid w:val="006D71AB"/>
    <w:rsid w:val="006D73D3"/>
    <w:rsid w:val="006D75BE"/>
    <w:rsid w:val="006D7641"/>
    <w:rsid w:val="006D76BE"/>
    <w:rsid w:val="006D77A9"/>
    <w:rsid w:val="006D7996"/>
    <w:rsid w:val="006D7C2A"/>
    <w:rsid w:val="006D7CC1"/>
    <w:rsid w:val="006E0033"/>
    <w:rsid w:val="006E00BC"/>
    <w:rsid w:val="006E00E8"/>
    <w:rsid w:val="006E00F9"/>
    <w:rsid w:val="006E0170"/>
    <w:rsid w:val="006E0315"/>
    <w:rsid w:val="006E0429"/>
    <w:rsid w:val="006E0F15"/>
    <w:rsid w:val="006E10E5"/>
    <w:rsid w:val="006E11FC"/>
    <w:rsid w:val="006E1225"/>
    <w:rsid w:val="006E13D2"/>
    <w:rsid w:val="006E14F3"/>
    <w:rsid w:val="006E1716"/>
    <w:rsid w:val="006E197F"/>
    <w:rsid w:val="006E19B9"/>
    <w:rsid w:val="006E1AA0"/>
    <w:rsid w:val="006E1D0E"/>
    <w:rsid w:val="006E1DC4"/>
    <w:rsid w:val="006E1DEC"/>
    <w:rsid w:val="006E20CC"/>
    <w:rsid w:val="006E2303"/>
    <w:rsid w:val="006E2317"/>
    <w:rsid w:val="006E2990"/>
    <w:rsid w:val="006E2E66"/>
    <w:rsid w:val="006E2E73"/>
    <w:rsid w:val="006E301E"/>
    <w:rsid w:val="006E3372"/>
    <w:rsid w:val="006E39B7"/>
    <w:rsid w:val="006E3B29"/>
    <w:rsid w:val="006E3C8F"/>
    <w:rsid w:val="006E3FBF"/>
    <w:rsid w:val="006E40F0"/>
    <w:rsid w:val="006E43CC"/>
    <w:rsid w:val="006E485D"/>
    <w:rsid w:val="006E48A1"/>
    <w:rsid w:val="006E491D"/>
    <w:rsid w:val="006E49D6"/>
    <w:rsid w:val="006E4B5E"/>
    <w:rsid w:val="006E4B8F"/>
    <w:rsid w:val="006E50A5"/>
    <w:rsid w:val="006E515D"/>
    <w:rsid w:val="006E5372"/>
    <w:rsid w:val="006E53E2"/>
    <w:rsid w:val="006E55E9"/>
    <w:rsid w:val="006E567C"/>
    <w:rsid w:val="006E58AA"/>
    <w:rsid w:val="006E5F44"/>
    <w:rsid w:val="006E6255"/>
    <w:rsid w:val="006E6256"/>
    <w:rsid w:val="006E63B6"/>
    <w:rsid w:val="006E6516"/>
    <w:rsid w:val="006E66C9"/>
    <w:rsid w:val="006E68D5"/>
    <w:rsid w:val="006E6928"/>
    <w:rsid w:val="006E6ACB"/>
    <w:rsid w:val="006E6B1C"/>
    <w:rsid w:val="006E6D04"/>
    <w:rsid w:val="006E6D0B"/>
    <w:rsid w:val="006E7186"/>
    <w:rsid w:val="006E72E5"/>
    <w:rsid w:val="006E7399"/>
    <w:rsid w:val="006E7697"/>
    <w:rsid w:val="006E7E59"/>
    <w:rsid w:val="006F0025"/>
    <w:rsid w:val="006F0239"/>
    <w:rsid w:val="006F0263"/>
    <w:rsid w:val="006F0299"/>
    <w:rsid w:val="006F08C8"/>
    <w:rsid w:val="006F093C"/>
    <w:rsid w:val="006F0943"/>
    <w:rsid w:val="006F0D1B"/>
    <w:rsid w:val="006F0E65"/>
    <w:rsid w:val="006F0F6D"/>
    <w:rsid w:val="006F134C"/>
    <w:rsid w:val="006F13CB"/>
    <w:rsid w:val="006F13EA"/>
    <w:rsid w:val="006F1418"/>
    <w:rsid w:val="006F14C9"/>
    <w:rsid w:val="006F16F4"/>
    <w:rsid w:val="006F171E"/>
    <w:rsid w:val="006F1A34"/>
    <w:rsid w:val="006F1B64"/>
    <w:rsid w:val="006F1E43"/>
    <w:rsid w:val="006F1E56"/>
    <w:rsid w:val="006F1F58"/>
    <w:rsid w:val="006F2268"/>
    <w:rsid w:val="006F242E"/>
    <w:rsid w:val="006F2619"/>
    <w:rsid w:val="006F29C2"/>
    <w:rsid w:val="006F2A6C"/>
    <w:rsid w:val="006F2AE1"/>
    <w:rsid w:val="006F2B26"/>
    <w:rsid w:val="006F2C5B"/>
    <w:rsid w:val="006F2FCC"/>
    <w:rsid w:val="006F3033"/>
    <w:rsid w:val="006F30EC"/>
    <w:rsid w:val="006F3388"/>
    <w:rsid w:val="006F34C0"/>
    <w:rsid w:val="006F3573"/>
    <w:rsid w:val="006F37D3"/>
    <w:rsid w:val="006F3909"/>
    <w:rsid w:val="006F3D25"/>
    <w:rsid w:val="006F418B"/>
    <w:rsid w:val="006F454F"/>
    <w:rsid w:val="006F45CC"/>
    <w:rsid w:val="006F516A"/>
    <w:rsid w:val="006F5502"/>
    <w:rsid w:val="006F5588"/>
    <w:rsid w:val="006F58BA"/>
    <w:rsid w:val="006F5A52"/>
    <w:rsid w:val="006F5B01"/>
    <w:rsid w:val="006F5B52"/>
    <w:rsid w:val="006F5F34"/>
    <w:rsid w:val="006F6423"/>
    <w:rsid w:val="006F6517"/>
    <w:rsid w:val="006F6BBC"/>
    <w:rsid w:val="006F6C83"/>
    <w:rsid w:val="006F6C8B"/>
    <w:rsid w:val="006F6ED8"/>
    <w:rsid w:val="006F7240"/>
    <w:rsid w:val="006F7851"/>
    <w:rsid w:val="006F7C4E"/>
    <w:rsid w:val="00700172"/>
    <w:rsid w:val="0070027A"/>
    <w:rsid w:val="0070067F"/>
    <w:rsid w:val="007007D3"/>
    <w:rsid w:val="0070091B"/>
    <w:rsid w:val="00700A69"/>
    <w:rsid w:val="00700F80"/>
    <w:rsid w:val="00700FBC"/>
    <w:rsid w:val="00700FEC"/>
    <w:rsid w:val="007010EB"/>
    <w:rsid w:val="007012BE"/>
    <w:rsid w:val="00701537"/>
    <w:rsid w:val="007015C2"/>
    <w:rsid w:val="00701634"/>
    <w:rsid w:val="007016A3"/>
    <w:rsid w:val="00701980"/>
    <w:rsid w:val="00701E91"/>
    <w:rsid w:val="007020BC"/>
    <w:rsid w:val="00702394"/>
    <w:rsid w:val="007027BA"/>
    <w:rsid w:val="007027E3"/>
    <w:rsid w:val="00702836"/>
    <w:rsid w:val="00702911"/>
    <w:rsid w:val="00702C85"/>
    <w:rsid w:val="00702CE2"/>
    <w:rsid w:val="00702D56"/>
    <w:rsid w:val="00702F93"/>
    <w:rsid w:val="007030F1"/>
    <w:rsid w:val="007032C4"/>
    <w:rsid w:val="00703BF1"/>
    <w:rsid w:val="00703D93"/>
    <w:rsid w:val="00703F50"/>
    <w:rsid w:val="0070483E"/>
    <w:rsid w:val="00704C97"/>
    <w:rsid w:val="00705B41"/>
    <w:rsid w:val="00705C60"/>
    <w:rsid w:val="00705F08"/>
    <w:rsid w:val="00705F12"/>
    <w:rsid w:val="00706033"/>
    <w:rsid w:val="00706084"/>
    <w:rsid w:val="00706417"/>
    <w:rsid w:val="007068BA"/>
    <w:rsid w:val="00706AE0"/>
    <w:rsid w:val="00707293"/>
    <w:rsid w:val="00707342"/>
    <w:rsid w:val="0070740C"/>
    <w:rsid w:val="0070769A"/>
    <w:rsid w:val="00707B66"/>
    <w:rsid w:val="00707CCC"/>
    <w:rsid w:val="00707ED9"/>
    <w:rsid w:val="0071021D"/>
    <w:rsid w:val="00710248"/>
    <w:rsid w:val="00710411"/>
    <w:rsid w:val="00710489"/>
    <w:rsid w:val="0071062B"/>
    <w:rsid w:val="007107B8"/>
    <w:rsid w:val="00710F08"/>
    <w:rsid w:val="0071103A"/>
    <w:rsid w:val="00711AD4"/>
    <w:rsid w:val="00711B2A"/>
    <w:rsid w:val="00711D63"/>
    <w:rsid w:val="0071239A"/>
    <w:rsid w:val="0071251F"/>
    <w:rsid w:val="00712529"/>
    <w:rsid w:val="007126BB"/>
    <w:rsid w:val="007128FD"/>
    <w:rsid w:val="00712BDA"/>
    <w:rsid w:val="00712E17"/>
    <w:rsid w:val="0071303D"/>
    <w:rsid w:val="00713073"/>
    <w:rsid w:val="0071328A"/>
    <w:rsid w:val="0071330A"/>
    <w:rsid w:val="00713501"/>
    <w:rsid w:val="007135C3"/>
    <w:rsid w:val="007136F0"/>
    <w:rsid w:val="00713FAB"/>
    <w:rsid w:val="007140DF"/>
    <w:rsid w:val="007140E3"/>
    <w:rsid w:val="0071423E"/>
    <w:rsid w:val="00714263"/>
    <w:rsid w:val="0071440D"/>
    <w:rsid w:val="00714741"/>
    <w:rsid w:val="00714C6C"/>
    <w:rsid w:val="00715072"/>
    <w:rsid w:val="007152C8"/>
    <w:rsid w:val="007153BD"/>
    <w:rsid w:val="00715475"/>
    <w:rsid w:val="0071555A"/>
    <w:rsid w:val="00715A22"/>
    <w:rsid w:val="00715AB4"/>
    <w:rsid w:val="00715E52"/>
    <w:rsid w:val="00715F34"/>
    <w:rsid w:val="00715F9A"/>
    <w:rsid w:val="00715FAB"/>
    <w:rsid w:val="0071609B"/>
    <w:rsid w:val="00716319"/>
    <w:rsid w:val="007164AB"/>
    <w:rsid w:val="007166EA"/>
    <w:rsid w:val="00716721"/>
    <w:rsid w:val="007170A1"/>
    <w:rsid w:val="00717153"/>
    <w:rsid w:val="00717631"/>
    <w:rsid w:val="00717870"/>
    <w:rsid w:val="007208E2"/>
    <w:rsid w:val="00720A57"/>
    <w:rsid w:val="00720BAE"/>
    <w:rsid w:val="00720D83"/>
    <w:rsid w:val="00720F83"/>
    <w:rsid w:val="0072128A"/>
    <w:rsid w:val="0072129B"/>
    <w:rsid w:val="00721583"/>
    <w:rsid w:val="007216C5"/>
    <w:rsid w:val="00721A3E"/>
    <w:rsid w:val="00721B3A"/>
    <w:rsid w:val="00721BEF"/>
    <w:rsid w:val="00721C10"/>
    <w:rsid w:val="00721E14"/>
    <w:rsid w:val="00721F58"/>
    <w:rsid w:val="00722193"/>
    <w:rsid w:val="007227EE"/>
    <w:rsid w:val="00722845"/>
    <w:rsid w:val="00722EC3"/>
    <w:rsid w:val="00722EFB"/>
    <w:rsid w:val="007231D5"/>
    <w:rsid w:val="00723439"/>
    <w:rsid w:val="007235CA"/>
    <w:rsid w:val="00723677"/>
    <w:rsid w:val="00723BBE"/>
    <w:rsid w:val="00723C7E"/>
    <w:rsid w:val="00723CCF"/>
    <w:rsid w:val="00723D84"/>
    <w:rsid w:val="00724191"/>
    <w:rsid w:val="007243ED"/>
    <w:rsid w:val="007244D3"/>
    <w:rsid w:val="007247E5"/>
    <w:rsid w:val="00724DC1"/>
    <w:rsid w:val="00724F38"/>
    <w:rsid w:val="00724F72"/>
    <w:rsid w:val="0072504D"/>
    <w:rsid w:val="00725085"/>
    <w:rsid w:val="00725091"/>
    <w:rsid w:val="007250F3"/>
    <w:rsid w:val="007251F1"/>
    <w:rsid w:val="00725313"/>
    <w:rsid w:val="00725371"/>
    <w:rsid w:val="007256BA"/>
    <w:rsid w:val="00725825"/>
    <w:rsid w:val="00725E59"/>
    <w:rsid w:val="00725FD1"/>
    <w:rsid w:val="00726295"/>
    <w:rsid w:val="00726B28"/>
    <w:rsid w:val="00726FA0"/>
    <w:rsid w:val="00726FDE"/>
    <w:rsid w:val="0072716D"/>
    <w:rsid w:val="00727263"/>
    <w:rsid w:val="007274FB"/>
    <w:rsid w:val="00727623"/>
    <w:rsid w:val="00727642"/>
    <w:rsid w:val="00727689"/>
    <w:rsid w:val="00727A2F"/>
    <w:rsid w:val="00727B03"/>
    <w:rsid w:val="00727E9E"/>
    <w:rsid w:val="00730017"/>
    <w:rsid w:val="007301B4"/>
    <w:rsid w:val="007303AD"/>
    <w:rsid w:val="007305F4"/>
    <w:rsid w:val="007308E5"/>
    <w:rsid w:val="00730C2D"/>
    <w:rsid w:val="00730C73"/>
    <w:rsid w:val="00730D56"/>
    <w:rsid w:val="00731400"/>
    <w:rsid w:val="00731429"/>
    <w:rsid w:val="0073153C"/>
    <w:rsid w:val="00731601"/>
    <w:rsid w:val="00731909"/>
    <w:rsid w:val="00731D6F"/>
    <w:rsid w:val="00732559"/>
    <w:rsid w:val="007327B4"/>
    <w:rsid w:val="007327C0"/>
    <w:rsid w:val="007328A9"/>
    <w:rsid w:val="00732C6A"/>
    <w:rsid w:val="00732D89"/>
    <w:rsid w:val="00732DB9"/>
    <w:rsid w:val="00732E11"/>
    <w:rsid w:val="00732EA3"/>
    <w:rsid w:val="007333C5"/>
    <w:rsid w:val="007337C5"/>
    <w:rsid w:val="007339AC"/>
    <w:rsid w:val="00733B02"/>
    <w:rsid w:val="00733D94"/>
    <w:rsid w:val="00733EA2"/>
    <w:rsid w:val="00733F15"/>
    <w:rsid w:val="00733F96"/>
    <w:rsid w:val="00733FED"/>
    <w:rsid w:val="007340C6"/>
    <w:rsid w:val="0073424D"/>
    <w:rsid w:val="0073426C"/>
    <w:rsid w:val="00734312"/>
    <w:rsid w:val="00734694"/>
    <w:rsid w:val="007346D7"/>
    <w:rsid w:val="00734A85"/>
    <w:rsid w:val="00734B3D"/>
    <w:rsid w:val="00734C03"/>
    <w:rsid w:val="007352E1"/>
    <w:rsid w:val="007352F0"/>
    <w:rsid w:val="007353A5"/>
    <w:rsid w:val="007355BA"/>
    <w:rsid w:val="00735CE6"/>
    <w:rsid w:val="00735D9E"/>
    <w:rsid w:val="00735DA6"/>
    <w:rsid w:val="00735DF8"/>
    <w:rsid w:val="00735DF9"/>
    <w:rsid w:val="00735EFE"/>
    <w:rsid w:val="00736139"/>
    <w:rsid w:val="007366FB"/>
    <w:rsid w:val="0073689D"/>
    <w:rsid w:val="00736C4B"/>
    <w:rsid w:val="00736E75"/>
    <w:rsid w:val="00736E80"/>
    <w:rsid w:val="007371AC"/>
    <w:rsid w:val="0073734F"/>
    <w:rsid w:val="007375A2"/>
    <w:rsid w:val="007375FA"/>
    <w:rsid w:val="00737791"/>
    <w:rsid w:val="007379B6"/>
    <w:rsid w:val="00737FBC"/>
    <w:rsid w:val="0074010E"/>
    <w:rsid w:val="00740352"/>
    <w:rsid w:val="007412C8"/>
    <w:rsid w:val="00741394"/>
    <w:rsid w:val="00741478"/>
    <w:rsid w:val="00741591"/>
    <w:rsid w:val="0074198A"/>
    <w:rsid w:val="00741A97"/>
    <w:rsid w:val="00741C30"/>
    <w:rsid w:val="00741C79"/>
    <w:rsid w:val="007426CE"/>
    <w:rsid w:val="00742831"/>
    <w:rsid w:val="00742873"/>
    <w:rsid w:val="00742A58"/>
    <w:rsid w:val="00742B34"/>
    <w:rsid w:val="00742B56"/>
    <w:rsid w:val="00742D8F"/>
    <w:rsid w:val="00742E52"/>
    <w:rsid w:val="00742EE5"/>
    <w:rsid w:val="00743220"/>
    <w:rsid w:val="00743256"/>
    <w:rsid w:val="0074326D"/>
    <w:rsid w:val="007433A8"/>
    <w:rsid w:val="007433C8"/>
    <w:rsid w:val="007434C3"/>
    <w:rsid w:val="0074360E"/>
    <w:rsid w:val="0074362E"/>
    <w:rsid w:val="007436D4"/>
    <w:rsid w:val="00743716"/>
    <w:rsid w:val="0074394F"/>
    <w:rsid w:val="00743DAB"/>
    <w:rsid w:val="00743E07"/>
    <w:rsid w:val="00743F00"/>
    <w:rsid w:val="00743F5B"/>
    <w:rsid w:val="00744B6A"/>
    <w:rsid w:val="00744D4E"/>
    <w:rsid w:val="00745067"/>
    <w:rsid w:val="0074536C"/>
    <w:rsid w:val="00745445"/>
    <w:rsid w:val="0074546E"/>
    <w:rsid w:val="00745651"/>
    <w:rsid w:val="007458BB"/>
    <w:rsid w:val="00745CB6"/>
    <w:rsid w:val="00745E94"/>
    <w:rsid w:val="00745ED5"/>
    <w:rsid w:val="00746003"/>
    <w:rsid w:val="007465A4"/>
    <w:rsid w:val="007465FA"/>
    <w:rsid w:val="007468A4"/>
    <w:rsid w:val="0074695C"/>
    <w:rsid w:val="00746B2B"/>
    <w:rsid w:val="00746C01"/>
    <w:rsid w:val="00746CB3"/>
    <w:rsid w:val="00747223"/>
    <w:rsid w:val="007472BE"/>
    <w:rsid w:val="00747300"/>
    <w:rsid w:val="0074743F"/>
    <w:rsid w:val="0074786B"/>
    <w:rsid w:val="00747A0C"/>
    <w:rsid w:val="00747AEC"/>
    <w:rsid w:val="00747E3F"/>
    <w:rsid w:val="00750501"/>
    <w:rsid w:val="007508ED"/>
    <w:rsid w:val="00750E6E"/>
    <w:rsid w:val="00750F19"/>
    <w:rsid w:val="00750F88"/>
    <w:rsid w:val="00751046"/>
    <w:rsid w:val="007510C2"/>
    <w:rsid w:val="00751918"/>
    <w:rsid w:val="00751A91"/>
    <w:rsid w:val="00751AF5"/>
    <w:rsid w:val="00751C3D"/>
    <w:rsid w:val="00751CC0"/>
    <w:rsid w:val="00751CEB"/>
    <w:rsid w:val="00752210"/>
    <w:rsid w:val="007523B5"/>
    <w:rsid w:val="0075245B"/>
    <w:rsid w:val="007525EC"/>
    <w:rsid w:val="0075283F"/>
    <w:rsid w:val="00752944"/>
    <w:rsid w:val="00752F1C"/>
    <w:rsid w:val="00753247"/>
    <w:rsid w:val="007532D6"/>
    <w:rsid w:val="0075330B"/>
    <w:rsid w:val="0075330E"/>
    <w:rsid w:val="00753314"/>
    <w:rsid w:val="0075348E"/>
    <w:rsid w:val="00753609"/>
    <w:rsid w:val="0075391A"/>
    <w:rsid w:val="00753BCB"/>
    <w:rsid w:val="00753EEE"/>
    <w:rsid w:val="00754083"/>
    <w:rsid w:val="0075417B"/>
    <w:rsid w:val="007542DA"/>
    <w:rsid w:val="007544E5"/>
    <w:rsid w:val="00754505"/>
    <w:rsid w:val="007545EE"/>
    <w:rsid w:val="0075498A"/>
    <w:rsid w:val="00754A1A"/>
    <w:rsid w:val="00754B57"/>
    <w:rsid w:val="00754C0D"/>
    <w:rsid w:val="00754D54"/>
    <w:rsid w:val="00754DDE"/>
    <w:rsid w:val="007553B6"/>
    <w:rsid w:val="00755B09"/>
    <w:rsid w:val="00755F49"/>
    <w:rsid w:val="00756185"/>
    <w:rsid w:val="00756AE5"/>
    <w:rsid w:val="00756C82"/>
    <w:rsid w:val="00756D48"/>
    <w:rsid w:val="00756EAD"/>
    <w:rsid w:val="00756F9D"/>
    <w:rsid w:val="00757147"/>
    <w:rsid w:val="007571DF"/>
    <w:rsid w:val="007575D8"/>
    <w:rsid w:val="0075763F"/>
    <w:rsid w:val="00757AE3"/>
    <w:rsid w:val="00757B18"/>
    <w:rsid w:val="00757BDE"/>
    <w:rsid w:val="00757C5C"/>
    <w:rsid w:val="00757CC3"/>
    <w:rsid w:val="00757E7F"/>
    <w:rsid w:val="00757F7B"/>
    <w:rsid w:val="007600D8"/>
    <w:rsid w:val="00760261"/>
    <w:rsid w:val="00760533"/>
    <w:rsid w:val="0076058F"/>
    <w:rsid w:val="0076065E"/>
    <w:rsid w:val="007607F8"/>
    <w:rsid w:val="0076097C"/>
    <w:rsid w:val="00760A5B"/>
    <w:rsid w:val="00760A99"/>
    <w:rsid w:val="00760C9D"/>
    <w:rsid w:val="00760E98"/>
    <w:rsid w:val="0076140B"/>
    <w:rsid w:val="00761F9D"/>
    <w:rsid w:val="00761FA2"/>
    <w:rsid w:val="00762369"/>
    <w:rsid w:val="007623A8"/>
    <w:rsid w:val="00762404"/>
    <w:rsid w:val="00762485"/>
    <w:rsid w:val="007624F1"/>
    <w:rsid w:val="00762C98"/>
    <w:rsid w:val="00762E78"/>
    <w:rsid w:val="007630F5"/>
    <w:rsid w:val="007633D1"/>
    <w:rsid w:val="00763429"/>
    <w:rsid w:val="007636F6"/>
    <w:rsid w:val="0076374F"/>
    <w:rsid w:val="00763762"/>
    <w:rsid w:val="007637D6"/>
    <w:rsid w:val="007639E1"/>
    <w:rsid w:val="00763A21"/>
    <w:rsid w:val="00763AB0"/>
    <w:rsid w:val="00763F79"/>
    <w:rsid w:val="00763FEF"/>
    <w:rsid w:val="00764119"/>
    <w:rsid w:val="00764146"/>
    <w:rsid w:val="00764164"/>
    <w:rsid w:val="00764664"/>
    <w:rsid w:val="007646C0"/>
    <w:rsid w:val="007647E5"/>
    <w:rsid w:val="00764C18"/>
    <w:rsid w:val="00764C8E"/>
    <w:rsid w:val="0076526B"/>
    <w:rsid w:val="007653B8"/>
    <w:rsid w:val="007658E4"/>
    <w:rsid w:val="00765A2B"/>
    <w:rsid w:val="00765A52"/>
    <w:rsid w:val="00765BB0"/>
    <w:rsid w:val="00765D91"/>
    <w:rsid w:val="0076638F"/>
    <w:rsid w:val="00766462"/>
    <w:rsid w:val="0076675E"/>
    <w:rsid w:val="00766927"/>
    <w:rsid w:val="00766B1F"/>
    <w:rsid w:val="00766B87"/>
    <w:rsid w:val="00766C31"/>
    <w:rsid w:val="00766E7F"/>
    <w:rsid w:val="00766FF7"/>
    <w:rsid w:val="00767238"/>
    <w:rsid w:val="0076733A"/>
    <w:rsid w:val="00767349"/>
    <w:rsid w:val="007673FA"/>
    <w:rsid w:val="0076744D"/>
    <w:rsid w:val="007674F6"/>
    <w:rsid w:val="00767559"/>
    <w:rsid w:val="00770029"/>
    <w:rsid w:val="00770EB5"/>
    <w:rsid w:val="00770F42"/>
    <w:rsid w:val="00771501"/>
    <w:rsid w:val="007720AA"/>
    <w:rsid w:val="007720FE"/>
    <w:rsid w:val="00772258"/>
    <w:rsid w:val="007724D6"/>
    <w:rsid w:val="00772543"/>
    <w:rsid w:val="00772894"/>
    <w:rsid w:val="00772E67"/>
    <w:rsid w:val="0077315D"/>
    <w:rsid w:val="007731A0"/>
    <w:rsid w:val="00773278"/>
    <w:rsid w:val="0077361D"/>
    <w:rsid w:val="00773757"/>
    <w:rsid w:val="00773A56"/>
    <w:rsid w:val="00773B40"/>
    <w:rsid w:val="00773FB7"/>
    <w:rsid w:val="00774048"/>
    <w:rsid w:val="0077439E"/>
    <w:rsid w:val="007745E7"/>
    <w:rsid w:val="00774675"/>
    <w:rsid w:val="0077470D"/>
    <w:rsid w:val="00774719"/>
    <w:rsid w:val="00774AFF"/>
    <w:rsid w:val="00774CA0"/>
    <w:rsid w:val="00774CA9"/>
    <w:rsid w:val="00774FA7"/>
    <w:rsid w:val="0077529D"/>
    <w:rsid w:val="00775584"/>
    <w:rsid w:val="00775C45"/>
    <w:rsid w:val="00775C80"/>
    <w:rsid w:val="0077627C"/>
    <w:rsid w:val="007762BF"/>
    <w:rsid w:val="0077678C"/>
    <w:rsid w:val="00776DDB"/>
    <w:rsid w:val="00776DEB"/>
    <w:rsid w:val="007774E8"/>
    <w:rsid w:val="007776B7"/>
    <w:rsid w:val="00777750"/>
    <w:rsid w:val="0077782B"/>
    <w:rsid w:val="00777A0C"/>
    <w:rsid w:val="00777B08"/>
    <w:rsid w:val="00777B14"/>
    <w:rsid w:val="00777B1B"/>
    <w:rsid w:val="00777F3A"/>
    <w:rsid w:val="00777FE0"/>
    <w:rsid w:val="00780175"/>
    <w:rsid w:val="0078022B"/>
    <w:rsid w:val="0078028A"/>
    <w:rsid w:val="007802A9"/>
    <w:rsid w:val="00780492"/>
    <w:rsid w:val="00780629"/>
    <w:rsid w:val="0078063F"/>
    <w:rsid w:val="00780E59"/>
    <w:rsid w:val="007812E9"/>
    <w:rsid w:val="00781627"/>
    <w:rsid w:val="007816C3"/>
    <w:rsid w:val="00781A45"/>
    <w:rsid w:val="00781CDE"/>
    <w:rsid w:val="00781D74"/>
    <w:rsid w:val="00781E1C"/>
    <w:rsid w:val="0078203A"/>
    <w:rsid w:val="00782205"/>
    <w:rsid w:val="00782563"/>
    <w:rsid w:val="007828CC"/>
    <w:rsid w:val="007829A5"/>
    <w:rsid w:val="00782D71"/>
    <w:rsid w:val="00782E92"/>
    <w:rsid w:val="007830AE"/>
    <w:rsid w:val="007830B1"/>
    <w:rsid w:val="007834E2"/>
    <w:rsid w:val="007836B5"/>
    <w:rsid w:val="007837D2"/>
    <w:rsid w:val="007838A8"/>
    <w:rsid w:val="00783B2C"/>
    <w:rsid w:val="00784006"/>
    <w:rsid w:val="0078428A"/>
    <w:rsid w:val="0078447E"/>
    <w:rsid w:val="0078455E"/>
    <w:rsid w:val="00784D41"/>
    <w:rsid w:val="00784DB6"/>
    <w:rsid w:val="00784E0F"/>
    <w:rsid w:val="00784FBB"/>
    <w:rsid w:val="007850D9"/>
    <w:rsid w:val="00785127"/>
    <w:rsid w:val="007851CD"/>
    <w:rsid w:val="00785212"/>
    <w:rsid w:val="0078585E"/>
    <w:rsid w:val="00785940"/>
    <w:rsid w:val="00785A85"/>
    <w:rsid w:val="00785ABA"/>
    <w:rsid w:val="00785ABF"/>
    <w:rsid w:val="0078630F"/>
    <w:rsid w:val="00786459"/>
    <w:rsid w:val="007864F5"/>
    <w:rsid w:val="00786879"/>
    <w:rsid w:val="0078696C"/>
    <w:rsid w:val="00786A79"/>
    <w:rsid w:val="00786D32"/>
    <w:rsid w:val="00786D97"/>
    <w:rsid w:val="00787632"/>
    <w:rsid w:val="007878F1"/>
    <w:rsid w:val="00787C75"/>
    <w:rsid w:val="00787C76"/>
    <w:rsid w:val="00787D86"/>
    <w:rsid w:val="00787DBE"/>
    <w:rsid w:val="00787E3E"/>
    <w:rsid w:val="00787E5F"/>
    <w:rsid w:val="0079018D"/>
    <w:rsid w:val="00790244"/>
    <w:rsid w:val="0079024C"/>
    <w:rsid w:val="00790372"/>
    <w:rsid w:val="007908A6"/>
    <w:rsid w:val="00790900"/>
    <w:rsid w:val="00790D7E"/>
    <w:rsid w:val="00790DC0"/>
    <w:rsid w:val="00790DC2"/>
    <w:rsid w:val="007910E3"/>
    <w:rsid w:val="0079110C"/>
    <w:rsid w:val="00791999"/>
    <w:rsid w:val="00791E2B"/>
    <w:rsid w:val="007920B6"/>
    <w:rsid w:val="00792501"/>
    <w:rsid w:val="0079268D"/>
    <w:rsid w:val="007926DA"/>
    <w:rsid w:val="0079275E"/>
    <w:rsid w:val="007928D4"/>
    <w:rsid w:val="00792ECE"/>
    <w:rsid w:val="0079335E"/>
    <w:rsid w:val="0079352B"/>
    <w:rsid w:val="007937EB"/>
    <w:rsid w:val="00793AFB"/>
    <w:rsid w:val="00793DAE"/>
    <w:rsid w:val="00793F47"/>
    <w:rsid w:val="0079402C"/>
    <w:rsid w:val="0079417D"/>
    <w:rsid w:val="007941EE"/>
    <w:rsid w:val="007949AB"/>
    <w:rsid w:val="00794F66"/>
    <w:rsid w:val="007951CF"/>
    <w:rsid w:val="007951D5"/>
    <w:rsid w:val="007956C4"/>
    <w:rsid w:val="00795BC2"/>
    <w:rsid w:val="00795C17"/>
    <w:rsid w:val="00795DC1"/>
    <w:rsid w:val="00795E99"/>
    <w:rsid w:val="00795FF6"/>
    <w:rsid w:val="00796413"/>
    <w:rsid w:val="0079644F"/>
    <w:rsid w:val="0079650B"/>
    <w:rsid w:val="0079654F"/>
    <w:rsid w:val="0079692F"/>
    <w:rsid w:val="00796B7E"/>
    <w:rsid w:val="00796C1C"/>
    <w:rsid w:val="00796FB7"/>
    <w:rsid w:val="0079730A"/>
    <w:rsid w:val="007973C2"/>
    <w:rsid w:val="0079747C"/>
    <w:rsid w:val="00797970"/>
    <w:rsid w:val="00797A6A"/>
    <w:rsid w:val="00797C38"/>
    <w:rsid w:val="00797F08"/>
    <w:rsid w:val="007A05AE"/>
    <w:rsid w:val="007A0639"/>
    <w:rsid w:val="007A0640"/>
    <w:rsid w:val="007A075D"/>
    <w:rsid w:val="007A077F"/>
    <w:rsid w:val="007A079D"/>
    <w:rsid w:val="007A08B9"/>
    <w:rsid w:val="007A0A47"/>
    <w:rsid w:val="007A0AF4"/>
    <w:rsid w:val="007A0C02"/>
    <w:rsid w:val="007A0DF1"/>
    <w:rsid w:val="007A0E70"/>
    <w:rsid w:val="007A10D5"/>
    <w:rsid w:val="007A1171"/>
    <w:rsid w:val="007A14E3"/>
    <w:rsid w:val="007A1F8E"/>
    <w:rsid w:val="007A1FB2"/>
    <w:rsid w:val="007A2294"/>
    <w:rsid w:val="007A23AE"/>
    <w:rsid w:val="007A2485"/>
    <w:rsid w:val="007A2997"/>
    <w:rsid w:val="007A29E4"/>
    <w:rsid w:val="007A2A73"/>
    <w:rsid w:val="007A2B54"/>
    <w:rsid w:val="007A2E45"/>
    <w:rsid w:val="007A2EC0"/>
    <w:rsid w:val="007A323B"/>
    <w:rsid w:val="007A33B9"/>
    <w:rsid w:val="007A345A"/>
    <w:rsid w:val="007A3EEA"/>
    <w:rsid w:val="007A41E6"/>
    <w:rsid w:val="007A444D"/>
    <w:rsid w:val="007A44F7"/>
    <w:rsid w:val="007A48B4"/>
    <w:rsid w:val="007A4A34"/>
    <w:rsid w:val="007A4FB7"/>
    <w:rsid w:val="007A50C4"/>
    <w:rsid w:val="007A54B2"/>
    <w:rsid w:val="007A54CF"/>
    <w:rsid w:val="007A5897"/>
    <w:rsid w:val="007A5AF3"/>
    <w:rsid w:val="007A5AFB"/>
    <w:rsid w:val="007A5B10"/>
    <w:rsid w:val="007A5C98"/>
    <w:rsid w:val="007A616C"/>
    <w:rsid w:val="007A62C8"/>
    <w:rsid w:val="007A63A6"/>
    <w:rsid w:val="007A6433"/>
    <w:rsid w:val="007A6872"/>
    <w:rsid w:val="007A7292"/>
    <w:rsid w:val="007A744A"/>
    <w:rsid w:val="007A74F5"/>
    <w:rsid w:val="007A7646"/>
    <w:rsid w:val="007A775F"/>
    <w:rsid w:val="007A7BBF"/>
    <w:rsid w:val="007B032C"/>
    <w:rsid w:val="007B05DF"/>
    <w:rsid w:val="007B0C60"/>
    <w:rsid w:val="007B0C6A"/>
    <w:rsid w:val="007B0C99"/>
    <w:rsid w:val="007B106A"/>
    <w:rsid w:val="007B14DA"/>
    <w:rsid w:val="007B1F14"/>
    <w:rsid w:val="007B2221"/>
    <w:rsid w:val="007B2444"/>
    <w:rsid w:val="007B2524"/>
    <w:rsid w:val="007B2646"/>
    <w:rsid w:val="007B2740"/>
    <w:rsid w:val="007B2766"/>
    <w:rsid w:val="007B2911"/>
    <w:rsid w:val="007B2C39"/>
    <w:rsid w:val="007B2C5E"/>
    <w:rsid w:val="007B2C8D"/>
    <w:rsid w:val="007B2D2C"/>
    <w:rsid w:val="007B326C"/>
    <w:rsid w:val="007B32F5"/>
    <w:rsid w:val="007B34AC"/>
    <w:rsid w:val="007B36E4"/>
    <w:rsid w:val="007B3945"/>
    <w:rsid w:val="007B3C97"/>
    <w:rsid w:val="007B3E14"/>
    <w:rsid w:val="007B3EA3"/>
    <w:rsid w:val="007B465F"/>
    <w:rsid w:val="007B47E9"/>
    <w:rsid w:val="007B4922"/>
    <w:rsid w:val="007B4BD3"/>
    <w:rsid w:val="007B4F07"/>
    <w:rsid w:val="007B4F4A"/>
    <w:rsid w:val="007B5550"/>
    <w:rsid w:val="007B56F1"/>
    <w:rsid w:val="007B595F"/>
    <w:rsid w:val="007B5A98"/>
    <w:rsid w:val="007B5EDF"/>
    <w:rsid w:val="007B601A"/>
    <w:rsid w:val="007B601F"/>
    <w:rsid w:val="007B67DB"/>
    <w:rsid w:val="007B68DC"/>
    <w:rsid w:val="007B6AC6"/>
    <w:rsid w:val="007B70FC"/>
    <w:rsid w:val="007B72C4"/>
    <w:rsid w:val="007B75D3"/>
    <w:rsid w:val="007B77B6"/>
    <w:rsid w:val="007B796F"/>
    <w:rsid w:val="007B7B33"/>
    <w:rsid w:val="007B7E3B"/>
    <w:rsid w:val="007C0114"/>
    <w:rsid w:val="007C046C"/>
    <w:rsid w:val="007C059A"/>
    <w:rsid w:val="007C0892"/>
    <w:rsid w:val="007C0AD4"/>
    <w:rsid w:val="007C0D42"/>
    <w:rsid w:val="007C0D45"/>
    <w:rsid w:val="007C0DEB"/>
    <w:rsid w:val="007C0F5C"/>
    <w:rsid w:val="007C15BA"/>
    <w:rsid w:val="007C1780"/>
    <w:rsid w:val="007C187C"/>
    <w:rsid w:val="007C197B"/>
    <w:rsid w:val="007C1AA6"/>
    <w:rsid w:val="007C1B34"/>
    <w:rsid w:val="007C1C5D"/>
    <w:rsid w:val="007C1CA1"/>
    <w:rsid w:val="007C1DFA"/>
    <w:rsid w:val="007C1E22"/>
    <w:rsid w:val="007C1FE1"/>
    <w:rsid w:val="007C2142"/>
    <w:rsid w:val="007C21CB"/>
    <w:rsid w:val="007C2200"/>
    <w:rsid w:val="007C2722"/>
    <w:rsid w:val="007C27BD"/>
    <w:rsid w:val="007C2A1D"/>
    <w:rsid w:val="007C2B12"/>
    <w:rsid w:val="007C2C73"/>
    <w:rsid w:val="007C3110"/>
    <w:rsid w:val="007C33FA"/>
    <w:rsid w:val="007C36C6"/>
    <w:rsid w:val="007C39D2"/>
    <w:rsid w:val="007C4457"/>
    <w:rsid w:val="007C471B"/>
    <w:rsid w:val="007C4ED5"/>
    <w:rsid w:val="007C509E"/>
    <w:rsid w:val="007C5193"/>
    <w:rsid w:val="007C52E3"/>
    <w:rsid w:val="007C56E1"/>
    <w:rsid w:val="007C5953"/>
    <w:rsid w:val="007C5DA7"/>
    <w:rsid w:val="007C5DB2"/>
    <w:rsid w:val="007C5E9E"/>
    <w:rsid w:val="007C5F2B"/>
    <w:rsid w:val="007C5F7C"/>
    <w:rsid w:val="007C5F7F"/>
    <w:rsid w:val="007C620D"/>
    <w:rsid w:val="007C6851"/>
    <w:rsid w:val="007C6978"/>
    <w:rsid w:val="007C6EC2"/>
    <w:rsid w:val="007C6F1A"/>
    <w:rsid w:val="007C721C"/>
    <w:rsid w:val="007C7280"/>
    <w:rsid w:val="007C79BC"/>
    <w:rsid w:val="007C7A3A"/>
    <w:rsid w:val="007C7B06"/>
    <w:rsid w:val="007C7C6D"/>
    <w:rsid w:val="007C7F21"/>
    <w:rsid w:val="007C7F52"/>
    <w:rsid w:val="007D07D2"/>
    <w:rsid w:val="007D0916"/>
    <w:rsid w:val="007D0AC8"/>
    <w:rsid w:val="007D0F46"/>
    <w:rsid w:val="007D1046"/>
    <w:rsid w:val="007D1136"/>
    <w:rsid w:val="007D123E"/>
    <w:rsid w:val="007D12B3"/>
    <w:rsid w:val="007D1325"/>
    <w:rsid w:val="007D1812"/>
    <w:rsid w:val="007D1829"/>
    <w:rsid w:val="007D1DD2"/>
    <w:rsid w:val="007D2375"/>
    <w:rsid w:val="007D2626"/>
    <w:rsid w:val="007D29A7"/>
    <w:rsid w:val="007D29D1"/>
    <w:rsid w:val="007D2C4C"/>
    <w:rsid w:val="007D33D3"/>
    <w:rsid w:val="007D3913"/>
    <w:rsid w:val="007D3A3F"/>
    <w:rsid w:val="007D3AD7"/>
    <w:rsid w:val="007D3C9C"/>
    <w:rsid w:val="007D3E91"/>
    <w:rsid w:val="007D4140"/>
    <w:rsid w:val="007D4362"/>
    <w:rsid w:val="007D4458"/>
    <w:rsid w:val="007D47C5"/>
    <w:rsid w:val="007D48FC"/>
    <w:rsid w:val="007D4E2A"/>
    <w:rsid w:val="007D4E89"/>
    <w:rsid w:val="007D5C94"/>
    <w:rsid w:val="007D5D51"/>
    <w:rsid w:val="007D5EC3"/>
    <w:rsid w:val="007D5EE0"/>
    <w:rsid w:val="007D5F08"/>
    <w:rsid w:val="007D5FC8"/>
    <w:rsid w:val="007D609D"/>
    <w:rsid w:val="007D61B3"/>
    <w:rsid w:val="007D626C"/>
    <w:rsid w:val="007D6681"/>
    <w:rsid w:val="007D69F2"/>
    <w:rsid w:val="007D6C50"/>
    <w:rsid w:val="007D6EDC"/>
    <w:rsid w:val="007D73EC"/>
    <w:rsid w:val="007D7460"/>
    <w:rsid w:val="007D7CCB"/>
    <w:rsid w:val="007D7D6F"/>
    <w:rsid w:val="007D7F19"/>
    <w:rsid w:val="007D7F7F"/>
    <w:rsid w:val="007E01D4"/>
    <w:rsid w:val="007E038A"/>
    <w:rsid w:val="007E0397"/>
    <w:rsid w:val="007E03F9"/>
    <w:rsid w:val="007E0DE3"/>
    <w:rsid w:val="007E0FB8"/>
    <w:rsid w:val="007E0FDD"/>
    <w:rsid w:val="007E1328"/>
    <w:rsid w:val="007E1761"/>
    <w:rsid w:val="007E184D"/>
    <w:rsid w:val="007E1891"/>
    <w:rsid w:val="007E1B23"/>
    <w:rsid w:val="007E1B7D"/>
    <w:rsid w:val="007E1FF7"/>
    <w:rsid w:val="007E21AC"/>
    <w:rsid w:val="007E228F"/>
    <w:rsid w:val="007E24BB"/>
    <w:rsid w:val="007E2B1E"/>
    <w:rsid w:val="007E2B3F"/>
    <w:rsid w:val="007E32D9"/>
    <w:rsid w:val="007E389B"/>
    <w:rsid w:val="007E3BA9"/>
    <w:rsid w:val="007E3F18"/>
    <w:rsid w:val="007E42E8"/>
    <w:rsid w:val="007E4398"/>
    <w:rsid w:val="007E43E4"/>
    <w:rsid w:val="007E43F6"/>
    <w:rsid w:val="007E490F"/>
    <w:rsid w:val="007E5403"/>
    <w:rsid w:val="007E5A46"/>
    <w:rsid w:val="007E5E56"/>
    <w:rsid w:val="007E67FB"/>
    <w:rsid w:val="007E67FC"/>
    <w:rsid w:val="007E6E7B"/>
    <w:rsid w:val="007E6E81"/>
    <w:rsid w:val="007E6FB1"/>
    <w:rsid w:val="007E705A"/>
    <w:rsid w:val="007E7197"/>
    <w:rsid w:val="007E71A0"/>
    <w:rsid w:val="007E722C"/>
    <w:rsid w:val="007E73DA"/>
    <w:rsid w:val="007E754D"/>
    <w:rsid w:val="007E7BA6"/>
    <w:rsid w:val="007E7BDF"/>
    <w:rsid w:val="007E7C48"/>
    <w:rsid w:val="007E7D10"/>
    <w:rsid w:val="007E7F80"/>
    <w:rsid w:val="007F0072"/>
    <w:rsid w:val="007F016A"/>
    <w:rsid w:val="007F02C2"/>
    <w:rsid w:val="007F044B"/>
    <w:rsid w:val="007F059D"/>
    <w:rsid w:val="007F05C4"/>
    <w:rsid w:val="007F0610"/>
    <w:rsid w:val="007F0951"/>
    <w:rsid w:val="007F0B3F"/>
    <w:rsid w:val="007F0F17"/>
    <w:rsid w:val="007F0FC4"/>
    <w:rsid w:val="007F1017"/>
    <w:rsid w:val="007F1396"/>
    <w:rsid w:val="007F1643"/>
    <w:rsid w:val="007F1822"/>
    <w:rsid w:val="007F18B3"/>
    <w:rsid w:val="007F1BFA"/>
    <w:rsid w:val="007F1E81"/>
    <w:rsid w:val="007F249C"/>
    <w:rsid w:val="007F267D"/>
    <w:rsid w:val="007F2760"/>
    <w:rsid w:val="007F282D"/>
    <w:rsid w:val="007F2835"/>
    <w:rsid w:val="007F2AF0"/>
    <w:rsid w:val="007F2E93"/>
    <w:rsid w:val="007F31FE"/>
    <w:rsid w:val="007F3693"/>
    <w:rsid w:val="007F37B9"/>
    <w:rsid w:val="007F3854"/>
    <w:rsid w:val="007F3A92"/>
    <w:rsid w:val="007F3AA5"/>
    <w:rsid w:val="007F3AEA"/>
    <w:rsid w:val="007F3BDF"/>
    <w:rsid w:val="007F3C00"/>
    <w:rsid w:val="007F4080"/>
    <w:rsid w:val="007F4244"/>
    <w:rsid w:val="007F4490"/>
    <w:rsid w:val="007F462E"/>
    <w:rsid w:val="007F49C6"/>
    <w:rsid w:val="007F4AF3"/>
    <w:rsid w:val="007F4CA8"/>
    <w:rsid w:val="007F4DCD"/>
    <w:rsid w:val="007F53CE"/>
    <w:rsid w:val="007F5593"/>
    <w:rsid w:val="007F57F0"/>
    <w:rsid w:val="007F5D8D"/>
    <w:rsid w:val="007F607B"/>
    <w:rsid w:val="007F636C"/>
    <w:rsid w:val="007F67DD"/>
    <w:rsid w:val="007F6B2A"/>
    <w:rsid w:val="007F6C57"/>
    <w:rsid w:val="007F6D11"/>
    <w:rsid w:val="007F6D1E"/>
    <w:rsid w:val="007F70E4"/>
    <w:rsid w:val="007F7172"/>
    <w:rsid w:val="007F746B"/>
    <w:rsid w:val="007F74AE"/>
    <w:rsid w:val="007F75D8"/>
    <w:rsid w:val="007F7A9F"/>
    <w:rsid w:val="007F7BEC"/>
    <w:rsid w:val="008000A3"/>
    <w:rsid w:val="008001A8"/>
    <w:rsid w:val="00800262"/>
    <w:rsid w:val="00800374"/>
    <w:rsid w:val="00800444"/>
    <w:rsid w:val="00800770"/>
    <w:rsid w:val="00800780"/>
    <w:rsid w:val="00800895"/>
    <w:rsid w:val="0080091A"/>
    <w:rsid w:val="00800B73"/>
    <w:rsid w:val="00800F67"/>
    <w:rsid w:val="0080140F"/>
    <w:rsid w:val="00801496"/>
    <w:rsid w:val="00801640"/>
    <w:rsid w:val="00801880"/>
    <w:rsid w:val="00801BD4"/>
    <w:rsid w:val="00801D54"/>
    <w:rsid w:val="00801F11"/>
    <w:rsid w:val="00802256"/>
    <w:rsid w:val="00802388"/>
    <w:rsid w:val="008024BC"/>
    <w:rsid w:val="0080283F"/>
    <w:rsid w:val="00802970"/>
    <w:rsid w:val="00802B08"/>
    <w:rsid w:val="00802F84"/>
    <w:rsid w:val="0080322B"/>
    <w:rsid w:val="0080371C"/>
    <w:rsid w:val="00803A3A"/>
    <w:rsid w:val="00803BAB"/>
    <w:rsid w:val="00803BEF"/>
    <w:rsid w:val="00803BF8"/>
    <w:rsid w:val="00803C16"/>
    <w:rsid w:val="00803D5A"/>
    <w:rsid w:val="00803E59"/>
    <w:rsid w:val="00803FEF"/>
    <w:rsid w:val="008040AB"/>
    <w:rsid w:val="00804846"/>
    <w:rsid w:val="00804B6F"/>
    <w:rsid w:val="00804C43"/>
    <w:rsid w:val="00804E52"/>
    <w:rsid w:val="00804FA6"/>
    <w:rsid w:val="00805396"/>
    <w:rsid w:val="00805607"/>
    <w:rsid w:val="00805874"/>
    <w:rsid w:val="00805B4F"/>
    <w:rsid w:val="00805C49"/>
    <w:rsid w:val="00806138"/>
    <w:rsid w:val="008063C1"/>
    <w:rsid w:val="00806528"/>
    <w:rsid w:val="0080691F"/>
    <w:rsid w:val="008069B1"/>
    <w:rsid w:val="00806C63"/>
    <w:rsid w:val="00806CED"/>
    <w:rsid w:val="00806E12"/>
    <w:rsid w:val="00806EC6"/>
    <w:rsid w:val="00807420"/>
    <w:rsid w:val="0080744C"/>
    <w:rsid w:val="008076FC"/>
    <w:rsid w:val="0080771F"/>
    <w:rsid w:val="00807758"/>
    <w:rsid w:val="00807772"/>
    <w:rsid w:val="00807849"/>
    <w:rsid w:val="00807BCB"/>
    <w:rsid w:val="00807DF4"/>
    <w:rsid w:val="00810190"/>
    <w:rsid w:val="00810315"/>
    <w:rsid w:val="00810738"/>
    <w:rsid w:val="00810AC9"/>
    <w:rsid w:val="008114B5"/>
    <w:rsid w:val="008117CF"/>
    <w:rsid w:val="00811ACC"/>
    <w:rsid w:val="00811C4B"/>
    <w:rsid w:val="00811D69"/>
    <w:rsid w:val="00811E45"/>
    <w:rsid w:val="00811EB7"/>
    <w:rsid w:val="00811F00"/>
    <w:rsid w:val="008121AC"/>
    <w:rsid w:val="008122DA"/>
    <w:rsid w:val="00812AD9"/>
    <w:rsid w:val="00812F07"/>
    <w:rsid w:val="0081314C"/>
    <w:rsid w:val="008134F3"/>
    <w:rsid w:val="00813631"/>
    <w:rsid w:val="0081374D"/>
    <w:rsid w:val="00813E6F"/>
    <w:rsid w:val="00814259"/>
    <w:rsid w:val="00814343"/>
    <w:rsid w:val="0081434D"/>
    <w:rsid w:val="008145FA"/>
    <w:rsid w:val="008147C3"/>
    <w:rsid w:val="00814CB2"/>
    <w:rsid w:val="00815051"/>
    <w:rsid w:val="008152E3"/>
    <w:rsid w:val="008154AC"/>
    <w:rsid w:val="008154D7"/>
    <w:rsid w:val="00815B92"/>
    <w:rsid w:val="00815C49"/>
    <w:rsid w:val="00815CD4"/>
    <w:rsid w:val="00815D94"/>
    <w:rsid w:val="00816306"/>
    <w:rsid w:val="0081635C"/>
    <w:rsid w:val="00816746"/>
    <w:rsid w:val="00816808"/>
    <w:rsid w:val="0081689B"/>
    <w:rsid w:val="008169C9"/>
    <w:rsid w:val="00816B9E"/>
    <w:rsid w:val="008170CC"/>
    <w:rsid w:val="008173C8"/>
    <w:rsid w:val="00817421"/>
    <w:rsid w:val="00817467"/>
    <w:rsid w:val="00817516"/>
    <w:rsid w:val="00817646"/>
    <w:rsid w:val="008178BA"/>
    <w:rsid w:val="00817FA8"/>
    <w:rsid w:val="00820600"/>
    <w:rsid w:val="008207DB"/>
    <w:rsid w:val="00820815"/>
    <w:rsid w:val="008208AE"/>
    <w:rsid w:val="008208F4"/>
    <w:rsid w:val="008209CC"/>
    <w:rsid w:val="00820AE3"/>
    <w:rsid w:val="00820C2A"/>
    <w:rsid w:val="00820FEF"/>
    <w:rsid w:val="00821043"/>
    <w:rsid w:val="00821180"/>
    <w:rsid w:val="00821439"/>
    <w:rsid w:val="008214ED"/>
    <w:rsid w:val="00821A1F"/>
    <w:rsid w:val="00821AC9"/>
    <w:rsid w:val="00821DFF"/>
    <w:rsid w:val="0082228B"/>
    <w:rsid w:val="0082230D"/>
    <w:rsid w:val="00822A94"/>
    <w:rsid w:val="00822B8B"/>
    <w:rsid w:val="008230EF"/>
    <w:rsid w:val="008231D8"/>
    <w:rsid w:val="008231F9"/>
    <w:rsid w:val="00823964"/>
    <w:rsid w:val="00823D51"/>
    <w:rsid w:val="00823F10"/>
    <w:rsid w:val="008245A4"/>
    <w:rsid w:val="00824845"/>
    <w:rsid w:val="00824D68"/>
    <w:rsid w:val="00824E8E"/>
    <w:rsid w:val="0082516C"/>
    <w:rsid w:val="00825A45"/>
    <w:rsid w:val="00826388"/>
    <w:rsid w:val="008264CD"/>
    <w:rsid w:val="00826736"/>
    <w:rsid w:val="00826898"/>
    <w:rsid w:val="00826B0C"/>
    <w:rsid w:val="00826CEC"/>
    <w:rsid w:val="00826F62"/>
    <w:rsid w:val="00827587"/>
    <w:rsid w:val="0082780B"/>
    <w:rsid w:val="0082793D"/>
    <w:rsid w:val="00827A85"/>
    <w:rsid w:val="00827D0A"/>
    <w:rsid w:val="00827D77"/>
    <w:rsid w:val="0083001C"/>
    <w:rsid w:val="00830058"/>
    <w:rsid w:val="00830573"/>
    <w:rsid w:val="0083067C"/>
    <w:rsid w:val="00830BBB"/>
    <w:rsid w:val="00830C44"/>
    <w:rsid w:val="008311AD"/>
    <w:rsid w:val="0083120A"/>
    <w:rsid w:val="008316F5"/>
    <w:rsid w:val="00831846"/>
    <w:rsid w:val="00831881"/>
    <w:rsid w:val="0083191F"/>
    <w:rsid w:val="00831AA1"/>
    <w:rsid w:val="00831C1B"/>
    <w:rsid w:val="008320B9"/>
    <w:rsid w:val="008321DA"/>
    <w:rsid w:val="0083281C"/>
    <w:rsid w:val="0083290F"/>
    <w:rsid w:val="00832B84"/>
    <w:rsid w:val="00832F32"/>
    <w:rsid w:val="00832F89"/>
    <w:rsid w:val="00833053"/>
    <w:rsid w:val="00833836"/>
    <w:rsid w:val="00833886"/>
    <w:rsid w:val="008338A7"/>
    <w:rsid w:val="00833978"/>
    <w:rsid w:val="00833D93"/>
    <w:rsid w:val="00833FC1"/>
    <w:rsid w:val="00834266"/>
    <w:rsid w:val="008344F2"/>
    <w:rsid w:val="008348B3"/>
    <w:rsid w:val="0083508A"/>
    <w:rsid w:val="00835334"/>
    <w:rsid w:val="008353E6"/>
    <w:rsid w:val="0083554D"/>
    <w:rsid w:val="008358D1"/>
    <w:rsid w:val="00835D0F"/>
    <w:rsid w:val="00835DD2"/>
    <w:rsid w:val="00835E70"/>
    <w:rsid w:val="00835EDE"/>
    <w:rsid w:val="00835FF4"/>
    <w:rsid w:val="008362C6"/>
    <w:rsid w:val="00836399"/>
    <w:rsid w:val="008364AB"/>
    <w:rsid w:val="008365CA"/>
    <w:rsid w:val="00836A5D"/>
    <w:rsid w:val="00836AFE"/>
    <w:rsid w:val="00836E06"/>
    <w:rsid w:val="00836F3E"/>
    <w:rsid w:val="00837217"/>
    <w:rsid w:val="0083745A"/>
    <w:rsid w:val="00837A57"/>
    <w:rsid w:val="00837BFC"/>
    <w:rsid w:val="00837E2E"/>
    <w:rsid w:val="00837F18"/>
    <w:rsid w:val="0084002B"/>
    <w:rsid w:val="00840459"/>
    <w:rsid w:val="008405D8"/>
    <w:rsid w:val="0084074F"/>
    <w:rsid w:val="008408E5"/>
    <w:rsid w:val="0084091C"/>
    <w:rsid w:val="008410FE"/>
    <w:rsid w:val="008412E9"/>
    <w:rsid w:val="00841478"/>
    <w:rsid w:val="00841554"/>
    <w:rsid w:val="00841587"/>
    <w:rsid w:val="008417F9"/>
    <w:rsid w:val="00841A22"/>
    <w:rsid w:val="00841C6F"/>
    <w:rsid w:val="00841DA0"/>
    <w:rsid w:val="00841DCD"/>
    <w:rsid w:val="008424CD"/>
    <w:rsid w:val="00842628"/>
    <w:rsid w:val="008429C7"/>
    <w:rsid w:val="008429CB"/>
    <w:rsid w:val="00842BE9"/>
    <w:rsid w:val="00842C82"/>
    <w:rsid w:val="0084307C"/>
    <w:rsid w:val="00843191"/>
    <w:rsid w:val="008435DF"/>
    <w:rsid w:val="0084371B"/>
    <w:rsid w:val="00843816"/>
    <w:rsid w:val="008439AC"/>
    <w:rsid w:val="00843AF1"/>
    <w:rsid w:val="00843CC4"/>
    <w:rsid w:val="00843FA5"/>
    <w:rsid w:val="00844195"/>
    <w:rsid w:val="00844211"/>
    <w:rsid w:val="0084457A"/>
    <w:rsid w:val="008446B0"/>
    <w:rsid w:val="0084475C"/>
    <w:rsid w:val="0084478A"/>
    <w:rsid w:val="0084478E"/>
    <w:rsid w:val="00844917"/>
    <w:rsid w:val="008449F9"/>
    <w:rsid w:val="00844B6C"/>
    <w:rsid w:val="00844CD5"/>
    <w:rsid w:val="00844D1C"/>
    <w:rsid w:val="00844D3D"/>
    <w:rsid w:val="00844E94"/>
    <w:rsid w:val="00845091"/>
    <w:rsid w:val="0084515F"/>
    <w:rsid w:val="008451A3"/>
    <w:rsid w:val="008451F5"/>
    <w:rsid w:val="008456B7"/>
    <w:rsid w:val="00845824"/>
    <w:rsid w:val="008458E0"/>
    <w:rsid w:val="00845A11"/>
    <w:rsid w:val="008462F2"/>
    <w:rsid w:val="008462FC"/>
    <w:rsid w:val="00846534"/>
    <w:rsid w:val="008466FB"/>
    <w:rsid w:val="0084672A"/>
    <w:rsid w:val="00846A0B"/>
    <w:rsid w:val="00846B19"/>
    <w:rsid w:val="008476AD"/>
    <w:rsid w:val="008476AF"/>
    <w:rsid w:val="008477D9"/>
    <w:rsid w:val="00847921"/>
    <w:rsid w:val="00847B13"/>
    <w:rsid w:val="00847D38"/>
    <w:rsid w:val="00847E70"/>
    <w:rsid w:val="0085026E"/>
    <w:rsid w:val="00850333"/>
    <w:rsid w:val="0085039C"/>
    <w:rsid w:val="008503D0"/>
    <w:rsid w:val="008503E6"/>
    <w:rsid w:val="00850452"/>
    <w:rsid w:val="00850779"/>
    <w:rsid w:val="008508F1"/>
    <w:rsid w:val="00850955"/>
    <w:rsid w:val="00850D18"/>
    <w:rsid w:val="00850D8C"/>
    <w:rsid w:val="00850F34"/>
    <w:rsid w:val="00851077"/>
    <w:rsid w:val="008511EA"/>
    <w:rsid w:val="008512A4"/>
    <w:rsid w:val="00851351"/>
    <w:rsid w:val="008515B9"/>
    <w:rsid w:val="008518D4"/>
    <w:rsid w:val="008518E4"/>
    <w:rsid w:val="00852109"/>
    <w:rsid w:val="00852202"/>
    <w:rsid w:val="00852507"/>
    <w:rsid w:val="00852C60"/>
    <w:rsid w:val="00852D8B"/>
    <w:rsid w:val="00852E85"/>
    <w:rsid w:val="00852E9D"/>
    <w:rsid w:val="00853123"/>
    <w:rsid w:val="00853197"/>
    <w:rsid w:val="0085368D"/>
    <w:rsid w:val="0085372E"/>
    <w:rsid w:val="008539EC"/>
    <w:rsid w:val="0085402F"/>
    <w:rsid w:val="0085457B"/>
    <w:rsid w:val="00854724"/>
    <w:rsid w:val="00854986"/>
    <w:rsid w:val="00854D30"/>
    <w:rsid w:val="0085507F"/>
    <w:rsid w:val="0085527E"/>
    <w:rsid w:val="00855413"/>
    <w:rsid w:val="008554E1"/>
    <w:rsid w:val="00855584"/>
    <w:rsid w:val="0085592D"/>
    <w:rsid w:val="00855A6B"/>
    <w:rsid w:val="00855F3A"/>
    <w:rsid w:val="00856187"/>
    <w:rsid w:val="00856323"/>
    <w:rsid w:val="008563D2"/>
    <w:rsid w:val="0085658F"/>
    <w:rsid w:val="008566DC"/>
    <w:rsid w:val="008569EF"/>
    <w:rsid w:val="00856A96"/>
    <w:rsid w:val="00856DC0"/>
    <w:rsid w:val="00856E1B"/>
    <w:rsid w:val="00857145"/>
    <w:rsid w:val="0085790F"/>
    <w:rsid w:val="008579F2"/>
    <w:rsid w:val="00857AAE"/>
    <w:rsid w:val="00857B37"/>
    <w:rsid w:val="00857C0F"/>
    <w:rsid w:val="00857CA1"/>
    <w:rsid w:val="00857D03"/>
    <w:rsid w:val="00857DDF"/>
    <w:rsid w:val="00860165"/>
    <w:rsid w:val="008602A5"/>
    <w:rsid w:val="00860811"/>
    <w:rsid w:val="0086084D"/>
    <w:rsid w:val="00860B44"/>
    <w:rsid w:val="00860C50"/>
    <w:rsid w:val="00860CAC"/>
    <w:rsid w:val="00860DB4"/>
    <w:rsid w:val="00860E2F"/>
    <w:rsid w:val="00860E8A"/>
    <w:rsid w:val="00861011"/>
    <w:rsid w:val="00861329"/>
    <w:rsid w:val="00861422"/>
    <w:rsid w:val="00861DDB"/>
    <w:rsid w:val="00861E5D"/>
    <w:rsid w:val="008621C2"/>
    <w:rsid w:val="008621E5"/>
    <w:rsid w:val="0086284E"/>
    <w:rsid w:val="00862BA0"/>
    <w:rsid w:val="00862DDA"/>
    <w:rsid w:val="00862FBE"/>
    <w:rsid w:val="00863325"/>
    <w:rsid w:val="00863519"/>
    <w:rsid w:val="0086382F"/>
    <w:rsid w:val="008638B3"/>
    <w:rsid w:val="0086398C"/>
    <w:rsid w:val="008639A5"/>
    <w:rsid w:val="00863BFC"/>
    <w:rsid w:val="00863CD9"/>
    <w:rsid w:val="00863D6B"/>
    <w:rsid w:val="00863E88"/>
    <w:rsid w:val="00863F3F"/>
    <w:rsid w:val="008640CF"/>
    <w:rsid w:val="008641FD"/>
    <w:rsid w:val="00864318"/>
    <w:rsid w:val="008643B7"/>
    <w:rsid w:val="00864A84"/>
    <w:rsid w:val="00864ACF"/>
    <w:rsid w:val="00864B15"/>
    <w:rsid w:val="00864B92"/>
    <w:rsid w:val="00864D25"/>
    <w:rsid w:val="00865032"/>
    <w:rsid w:val="00865052"/>
    <w:rsid w:val="00865072"/>
    <w:rsid w:val="00865300"/>
    <w:rsid w:val="00865B99"/>
    <w:rsid w:val="00865E20"/>
    <w:rsid w:val="00865FEF"/>
    <w:rsid w:val="008667A8"/>
    <w:rsid w:val="00866A11"/>
    <w:rsid w:val="00866CF1"/>
    <w:rsid w:val="00866F02"/>
    <w:rsid w:val="00866F87"/>
    <w:rsid w:val="008670DE"/>
    <w:rsid w:val="008672AC"/>
    <w:rsid w:val="0086742B"/>
    <w:rsid w:val="00867A24"/>
    <w:rsid w:val="00867F92"/>
    <w:rsid w:val="00870101"/>
    <w:rsid w:val="00870163"/>
    <w:rsid w:val="0087024F"/>
    <w:rsid w:val="008705A3"/>
    <w:rsid w:val="00870612"/>
    <w:rsid w:val="00870683"/>
    <w:rsid w:val="008707FF"/>
    <w:rsid w:val="00870800"/>
    <w:rsid w:val="00870832"/>
    <w:rsid w:val="00870878"/>
    <w:rsid w:val="00870B96"/>
    <w:rsid w:val="00870BFD"/>
    <w:rsid w:val="00870C56"/>
    <w:rsid w:val="00871252"/>
    <w:rsid w:val="00871434"/>
    <w:rsid w:val="008714CA"/>
    <w:rsid w:val="00871544"/>
    <w:rsid w:val="0087162B"/>
    <w:rsid w:val="008716DE"/>
    <w:rsid w:val="008716E8"/>
    <w:rsid w:val="00871924"/>
    <w:rsid w:val="008719CC"/>
    <w:rsid w:val="00871A86"/>
    <w:rsid w:val="00871AFA"/>
    <w:rsid w:val="00871C10"/>
    <w:rsid w:val="00871DAF"/>
    <w:rsid w:val="00871E98"/>
    <w:rsid w:val="00871FD8"/>
    <w:rsid w:val="008720C3"/>
    <w:rsid w:val="0087224C"/>
    <w:rsid w:val="00872406"/>
    <w:rsid w:val="008724FA"/>
    <w:rsid w:val="0087290B"/>
    <w:rsid w:val="008729A7"/>
    <w:rsid w:val="00872AF3"/>
    <w:rsid w:val="00872C71"/>
    <w:rsid w:val="00872E76"/>
    <w:rsid w:val="008733AB"/>
    <w:rsid w:val="00873A9D"/>
    <w:rsid w:val="00873E14"/>
    <w:rsid w:val="00873EE0"/>
    <w:rsid w:val="00873FB6"/>
    <w:rsid w:val="0087414A"/>
    <w:rsid w:val="00874285"/>
    <w:rsid w:val="008742AE"/>
    <w:rsid w:val="008742D1"/>
    <w:rsid w:val="0087471F"/>
    <w:rsid w:val="00874AB0"/>
    <w:rsid w:val="00874D79"/>
    <w:rsid w:val="0087525A"/>
    <w:rsid w:val="00875355"/>
    <w:rsid w:val="008754B8"/>
    <w:rsid w:val="008757B7"/>
    <w:rsid w:val="0087584E"/>
    <w:rsid w:val="00875BEC"/>
    <w:rsid w:val="00875EB0"/>
    <w:rsid w:val="00875EBB"/>
    <w:rsid w:val="00876328"/>
    <w:rsid w:val="008763CB"/>
    <w:rsid w:val="008763CE"/>
    <w:rsid w:val="008765E5"/>
    <w:rsid w:val="00876646"/>
    <w:rsid w:val="008766A8"/>
    <w:rsid w:val="008768B6"/>
    <w:rsid w:val="00876A6C"/>
    <w:rsid w:val="00876A8D"/>
    <w:rsid w:val="00876AA8"/>
    <w:rsid w:val="00876D23"/>
    <w:rsid w:val="00876E67"/>
    <w:rsid w:val="00876F25"/>
    <w:rsid w:val="00876F81"/>
    <w:rsid w:val="00877082"/>
    <w:rsid w:val="008770C9"/>
    <w:rsid w:val="00877149"/>
    <w:rsid w:val="0087755A"/>
    <w:rsid w:val="008779FD"/>
    <w:rsid w:val="00877A1E"/>
    <w:rsid w:val="00877E63"/>
    <w:rsid w:val="0088014B"/>
    <w:rsid w:val="00880253"/>
    <w:rsid w:val="00880B8A"/>
    <w:rsid w:val="00880C0D"/>
    <w:rsid w:val="00880C69"/>
    <w:rsid w:val="00880D2A"/>
    <w:rsid w:val="00880D4D"/>
    <w:rsid w:val="00880E24"/>
    <w:rsid w:val="00881077"/>
    <w:rsid w:val="008814A0"/>
    <w:rsid w:val="008814FB"/>
    <w:rsid w:val="00881719"/>
    <w:rsid w:val="008817DB"/>
    <w:rsid w:val="00881E84"/>
    <w:rsid w:val="00882000"/>
    <w:rsid w:val="00882098"/>
    <w:rsid w:val="00882762"/>
    <w:rsid w:val="00882B1A"/>
    <w:rsid w:val="00882B26"/>
    <w:rsid w:val="00882B7E"/>
    <w:rsid w:val="00882CCF"/>
    <w:rsid w:val="00882DF3"/>
    <w:rsid w:val="008831FC"/>
    <w:rsid w:val="0088332A"/>
    <w:rsid w:val="008834CF"/>
    <w:rsid w:val="00883834"/>
    <w:rsid w:val="00883BB0"/>
    <w:rsid w:val="00883CF2"/>
    <w:rsid w:val="00884291"/>
    <w:rsid w:val="008842BB"/>
    <w:rsid w:val="0088436C"/>
    <w:rsid w:val="0088439C"/>
    <w:rsid w:val="008847E2"/>
    <w:rsid w:val="00884BB7"/>
    <w:rsid w:val="00884DCD"/>
    <w:rsid w:val="0088529E"/>
    <w:rsid w:val="008852EA"/>
    <w:rsid w:val="00885410"/>
    <w:rsid w:val="0088543F"/>
    <w:rsid w:val="0088549E"/>
    <w:rsid w:val="00885848"/>
    <w:rsid w:val="00885B9F"/>
    <w:rsid w:val="00885BCE"/>
    <w:rsid w:val="00885D4B"/>
    <w:rsid w:val="00885D93"/>
    <w:rsid w:val="00885E16"/>
    <w:rsid w:val="00885E83"/>
    <w:rsid w:val="00886789"/>
    <w:rsid w:val="00886973"/>
    <w:rsid w:val="008869BF"/>
    <w:rsid w:val="00886A3C"/>
    <w:rsid w:val="00886DDC"/>
    <w:rsid w:val="00886EA7"/>
    <w:rsid w:val="00887003"/>
    <w:rsid w:val="008870DE"/>
    <w:rsid w:val="008878BE"/>
    <w:rsid w:val="00887D99"/>
    <w:rsid w:val="00887E93"/>
    <w:rsid w:val="00890202"/>
    <w:rsid w:val="0089022F"/>
    <w:rsid w:val="00890489"/>
    <w:rsid w:val="0089085C"/>
    <w:rsid w:val="008908FF"/>
    <w:rsid w:val="00890ED7"/>
    <w:rsid w:val="00891149"/>
    <w:rsid w:val="008911F2"/>
    <w:rsid w:val="0089120D"/>
    <w:rsid w:val="00891431"/>
    <w:rsid w:val="00891536"/>
    <w:rsid w:val="00891718"/>
    <w:rsid w:val="00891A91"/>
    <w:rsid w:val="00891CB1"/>
    <w:rsid w:val="00891EB7"/>
    <w:rsid w:val="008920AE"/>
    <w:rsid w:val="008928F2"/>
    <w:rsid w:val="00892A60"/>
    <w:rsid w:val="00892BCC"/>
    <w:rsid w:val="00893331"/>
    <w:rsid w:val="00893362"/>
    <w:rsid w:val="008933FD"/>
    <w:rsid w:val="0089349D"/>
    <w:rsid w:val="00893647"/>
    <w:rsid w:val="00893A3D"/>
    <w:rsid w:val="00893B56"/>
    <w:rsid w:val="00893DC0"/>
    <w:rsid w:val="00894279"/>
    <w:rsid w:val="008943E9"/>
    <w:rsid w:val="008946E9"/>
    <w:rsid w:val="00894905"/>
    <w:rsid w:val="00894923"/>
    <w:rsid w:val="00894980"/>
    <w:rsid w:val="00894BC9"/>
    <w:rsid w:val="00894DF6"/>
    <w:rsid w:val="00894E29"/>
    <w:rsid w:val="00894F22"/>
    <w:rsid w:val="00894F40"/>
    <w:rsid w:val="00894F5F"/>
    <w:rsid w:val="00894FAE"/>
    <w:rsid w:val="0089530E"/>
    <w:rsid w:val="00895562"/>
    <w:rsid w:val="008956D5"/>
    <w:rsid w:val="00895DF8"/>
    <w:rsid w:val="008961E3"/>
    <w:rsid w:val="00896210"/>
    <w:rsid w:val="008967EB"/>
    <w:rsid w:val="00896927"/>
    <w:rsid w:val="00896952"/>
    <w:rsid w:val="008969C6"/>
    <w:rsid w:val="00896AA1"/>
    <w:rsid w:val="00896AF6"/>
    <w:rsid w:val="00896EE0"/>
    <w:rsid w:val="00896FD9"/>
    <w:rsid w:val="008970D3"/>
    <w:rsid w:val="0089740A"/>
    <w:rsid w:val="00897669"/>
    <w:rsid w:val="0089793D"/>
    <w:rsid w:val="008979BF"/>
    <w:rsid w:val="00897AA1"/>
    <w:rsid w:val="008A0097"/>
    <w:rsid w:val="008A010A"/>
    <w:rsid w:val="008A02E0"/>
    <w:rsid w:val="008A03DA"/>
    <w:rsid w:val="008A04C1"/>
    <w:rsid w:val="008A07B2"/>
    <w:rsid w:val="008A0BE6"/>
    <w:rsid w:val="008A0D74"/>
    <w:rsid w:val="008A0F62"/>
    <w:rsid w:val="008A123B"/>
    <w:rsid w:val="008A12B1"/>
    <w:rsid w:val="008A17A6"/>
    <w:rsid w:val="008A17E5"/>
    <w:rsid w:val="008A1A36"/>
    <w:rsid w:val="008A1C84"/>
    <w:rsid w:val="008A1DB4"/>
    <w:rsid w:val="008A1F37"/>
    <w:rsid w:val="008A1F6F"/>
    <w:rsid w:val="008A1FE0"/>
    <w:rsid w:val="008A2187"/>
    <w:rsid w:val="008A2311"/>
    <w:rsid w:val="008A27CB"/>
    <w:rsid w:val="008A2B2B"/>
    <w:rsid w:val="008A2B3F"/>
    <w:rsid w:val="008A2BFB"/>
    <w:rsid w:val="008A2E15"/>
    <w:rsid w:val="008A3065"/>
    <w:rsid w:val="008A3261"/>
    <w:rsid w:val="008A348C"/>
    <w:rsid w:val="008A3547"/>
    <w:rsid w:val="008A3837"/>
    <w:rsid w:val="008A3972"/>
    <w:rsid w:val="008A3ADB"/>
    <w:rsid w:val="008A3B23"/>
    <w:rsid w:val="008A3C1E"/>
    <w:rsid w:val="008A3C7E"/>
    <w:rsid w:val="008A3DB8"/>
    <w:rsid w:val="008A3FB1"/>
    <w:rsid w:val="008A4039"/>
    <w:rsid w:val="008A416A"/>
    <w:rsid w:val="008A433A"/>
    <w:rsid w:val="008A446C"/>
    <w:rsid w:val="008A46D0"/>
    <w:rsid w:val="008A4AED"/>
    <w:rsid w:val="008A4F84"/>
    <w:rsid w:val="008A50BA"/>
    <w:rsid w:val="008A53B8"/>
    <w:rsid w:val="008A5A69"/>
    <w:rsid w:val="008A5B2F"/>
    <w:rsid w:val="008A5F4E"/>
    <w:rsid w:val="008A60BB"/>
    <w:rsid w:val="008A62D3"/>
    <w:rsid w:val="008A6316"/>
    <w:rsid w:val="008A6441"/>
    <w:rsid w:val="008A64AB"/>
    <w:rsid w:val="008A66D8"/>
    <w:rsid w:val="008A6C11"/>
    <w:rsid w:val="008A73B7"/>
    <w:rsid w:val="008A7795"/>
    <w:rsid w:val="008A7B74"/>
    <w:rsid w:val="008A7DE6"/>
    <w:rsid w:val="008A7E29"/>
    <w:rsid w:val="008A7E47"/>
    <w:rsid w:val="008A7EB5"/>
    <w:rsid w:val="008A7F0D"/>
    <w:rsid w:val="008A7FA2"/>
    <w:rsid w:val="008B00C1"/>
    <w:rsid w:val="008B0474"/>
    <w:rsid w:val="008B0AC2"/>
    <w:rsid w:val="008B0FA0"/>
    <w:rsid w:val="008B0FEA"/>
    <w:rsid w:val="008B1162"/>
    <w:rsid w:val="008B127C"/>
    <w:rsid w:val="008B13FF"/>
    <w:rsid w:val="008B1455"/>
    <w:rsid w:val="008B17FE"/>
    <w:rsid w:val="008B1828"/>
    <w:rsid w:val="008B1B10"/>
    <w:rsid w:val="008B1D26"/>
    <w:rsid w:val="008B1E0F"/>
    <w:rsid w:val="008B20C3"/>
    <w:rsid w:val="008B2113"/>
    <w:rsid w:val="008B2599"/>
    <w:rsid w:val="008B25A5"/>
    <w:rsid w:val="008B27E9"/>
    <w:rsid w:val="008B28C7"/>
    <w:rsid w:val="008B2E84"/>
    <w:rsid w:val="008B2E89"/>
    <w:rsid w:val="008B3585"/>
    <w:rsid w:val="008B35A4"/>
    <w:rsid w:val="008B3706"/>
    <w:rsid w:val="008B379C"/>
    <w:rsid w:val="008B37A7"/>
    <w:rsid w:val="008B38B4"/>
    <w:rsid w:val="008B3AAF"/>
    <w:rsid w:val="008B3BD1"/>
    <w:rsid w:val="008B3BEA"/>
    <w:rsid w:val="008B40CD"/>
    <w:rsid w:val="008B4286"/>
    <w:rsid w:val="008B47F8"/>
    <w:rsid w:val="008B4833"/>
    <w:rsid w:val="008B4A4C"/>
    <w:rsid w:val="008B4CA4"/>
    <w:rsid w:val="008B4D65"/>
    <w:rsid w:val="008B4E86"/>
    <w:rsid w:val="008B4EFD"/>
    <w:rsid w:val="008B4FB8"/>
    <w:rsid w:val="008B54EE"/>
    <w:rsid w:val="008B5661"/>
    <w:rsid w:val="008B571B"/>
    <w:rsid w:val="008B572A"/>
    <w:rsid w:val="008B57E8"/>
    <w:rsid w:val="008B5850"/>
    <w:rsid w:val="008B58FD"/>
    <w:rsid w:val="008B597C"/>
    <w:rsid w:val="008B5A16"/>
    <w:rsid w:val="008B5B1E"/>
    <w:rsid w:val="008B5B94"/>
    <w:rsid w:val="008B5CE7"/>
    <w:rsid w:val="008B5D25"/>
    <w:rsid w:val="008B5DEC"/>
    <w:rsid w:val="008B5FE2"/>
    <w:rsid w:val="008B6014"/>
    <w:rsid w:val="008B60CB"/>
    <w:rsid w:val="008B625B"/>
    <w:rsid w:val="008B6280"/>
    <w:rsid w:val="008B665A"/>
    <w:rsid w:val="008B6759"/>
    <w:rsid w:val="008B6777"/>
    <w:rsid w:val="008B68CA"/>
    <w:rsid w:val="008B69DD"/>
    <w:rsid w:val="008B6A59"/>
    <w:rsid w:val="008B6C01"/>
    <w:rsid w:val="008B6D6D"/>
    <w:rsid w:val="008B7141"/>
    <w:rsid w:val="008B73AB"/>
    <w:rsid w:val="008B744E"/>
    <w:rsid w:val="008B74E4"/>
    <w:rsid w:val="008B75A2"/>
    <w:rsid w:val="008B78AC"/>
    <w:rsid w:val="008B7DED"/>
    <w:rsid w:val="008B7E1C"/>
    <w:rsid w:val="008C03AD"/>
    <w:rsid w:val="008C043C"/>
    <w:rsid w:val="008C055A"/>
    <w:rsid w:val="008C05A5"/>
    <w:rsid w:val="008C07C9"/>
    <w:rsid w:val="008C08FC"/>
    <w:rsid w:val="008C09BE"/>
    <w:rsid w:val="008C0A5F"/>
    <w:rsid w:val="008C0BC7"/>
    <w:rsid w:val="008C0C4D"/>
    <w:rsid w:val="008C13B5"/>
    <w:rsid w:val="008C17C2"/>
    <w:rsid w:val="008C182F"/>
    <w:rsid w:val="008C1971"/>
    <w:rsid w:val="008C1BA0"/>
    <w:rsid w:val="008C1C8E"/>
    <w:rsid w:val="008C1E96"/>
    <w:rsid w:val="008C2022"/>
    <w:rsid w:val="008C21BD"/>
    <w:rsid w:val="008C229A"/>
    <w:rsid w:val="008C25E1"/>
    <w:rsid w:val="008C26B2"/>
    <w:rsid w:val="008C308A"/>
    <w:rsid w:val="008C3ACD"/>
    <w:rsid w:val="008C3DE9"/>
    <w:rsid w:val="008C4161"/>
    <w:rsid w:val="008C421B"/>
    <w:rsid w:val="008C42EB"/>
    <w:rsid w:val="008C4429"/>
    <w:rsid w:val="008C4720"/>
    <w:rsid w:val="008C47F9"/>
    <w:rsid w:val="008C4923"/>
    <w:rsid w:val="008C495D"/>
    <w:rsid w:val="008C4D46"/>
    <w:rsid w:val="008C4F8C"/>
    <w:rsid w:val="008C5267"/>
    <w:rsid w:val="008C562B"/>
    <w:rsid w:val="008C5A5A"/>
    <w:rsid w:val="008C5B9C"/>
    <w:rsid w:val="008C5BC8"/>
    <w:rsid w:val="008C5D86"/>
    <w:rsid w:val="008C5EAB"/>
    <w:rsid w:val="008C5FF6"/>
    <w:rsid w:val="008C6245"/>
    <w:rsid w:val="008C62CB"/>
    <w:rsid w:val="008C63CE"/>
    <w:rsid w:val="008C655D"/>
    <w:rsid w:val="008C665F"/>
    <w:rsid w:val="008C683F"/>
    <w:rsid w:val="008C6A30"/>
    <w:rsid w:val="008C6B48"/>
    <w:rsid w:val="008C6CE7"/>
    <w:rsid w:val="008C7098"/>
    <w:rsid w:val="008C71A7"/>
    <w:rsid w:val="008C71E1"/>
    <w:rsid w:val="008C728B"/>
    <w:rsid w:val="008C7575"/>
    <w:rsid w:val="008C75AB"/>
    <w:rsid w:val="008C75E9"/>
    <w:rsid w:val="008C7771"/>
    <w:rsid w:val="008C7840"/>
    <w:rsid w:val="008C7870"/>
    <w:rsid w:val="008C7B36"/>
    <w:rsid w:val="008C7BE1"/>
    <w:rsid w:val="008C7CE1"/>
    <w:rsid w:val="008C7D05"/>
    <w:rsid w:val="008C7D32"/>
    <w:rsid w:val="008C7EB9"/>
    <w:rsid w:val="008D0128"/>
    <w:rsid w:val="008D0167"/>
    <w:rsid w:val="008D0378"/>
    <w:rsid w:val="008D0429"/>
    <w:rsid w:val="008D0594"/>
    <w:rsid w:val="008D05D7"/>
    <w:rsid w:val="008D0640"/>
    <w:rsid w:val="008D0740"/>
    <w:rsid w:val="008D074D"/>
    <w:rsid w:val="008D0945"/>
    <w:rsid w:val="008D0A32"/>
    <w:rsid w:val="008D0A5A"/>
    <w:rsid w:val="008D0F96"/>
    <w:rsid w:val="008D11B8"/>
    <w:rsid w:val="008D11FC"/>
    <w:rsid w:val="008D161A"/>
    <w:rsid w:val="008D164E"/>
    <w:rsid w:val="008D17F2"/>
    <w:rsid w:val="008D18AB"/>
    <w:rsid w:val="008D1BBB"/>
    <w:rsid w:val="008D1BDB"/>
    <w:rsid w:val="008D1BDE"/>
    <w:rsid w:val="008D1C1C"/>
    <w:rsid w:val="008D1C8C"/>
    <w:rsid w:val="008D1EDA"/>
    <w:rsid w:val="008D1F60"/>
    <w:rsid w:val="008D201B"/>
    <w:rsid w:val="008D20E2"/>
    <w:rsid w:val="008D2116"/>
    <w:rsid w:val="008D26B2"/>
    <w:rsid w:val="008D2821"/>
    <w:rsid w:val="008D2E36"/>
    <w:rsid w:val="008D2E82"/>
    <w:rsid w:val="008D2EF8"/>
    <w:rsid w:val="008D3070"/>
    <w:rsid w:val="008D30C8"/>
    <w:rsid w:val="008D320E"/>
    <w:rsid w:val="008D328A"/>
    <w:rsid w:val="008D334D"/>
    <w:rsid w:val="008D363F"/>
    <w:rsid w:val="008D37B7"/>
    <w:rsid w:val="008D3843"/>
    <w:rsid w:val="008D3B6B"/>
    <w:rsid w:val="008D3EF7"/>
    <w:rsid w:val="008D428D"/>
    <w:rsid w:val="008D4485"/>
    <w:rsid w:val="008D4538"/>
    <w:rsid w:val="008D4CC0"/>
    <w:rsid w:val="008D4D51"/>
    <w:rsid w:val="008D4FF1"/>
    <w:rsid w:val="008D505C"/>
    <w:rsid w:val="008D5743"/>
    <w:rsid w:val="008D5827"/>
    <w:rsid w:val="008D5880"/>
    <w:rsid w:val="008D6B51"/>
    <w:rsid w:val="008D725F"/>
    <w:rsid w:val="008D7547"/>
    <w:rsid w:val="008D7798"/>
    <w:rsid w:val="008D7AAF"/>
    <w:rsid w:val="008D7EBB"/>
    <w:rsid w:val="008D7FE3"/>
    <w:rsid w:val="008E013B"/>
    <w:rsid w:val="008E0339"/>
    <w:rsid w:val="008E0475"/>
    <w:rsid w:val="008E086E"/>
    <w:rsid w:val="008E0BD7"/>
    <w:rsid w:val="008E0DDB"/>
    <w:rsid w:val="008E0EE3"/>
    <w:rsid w:val="008E0F8F"/>
    <w:rsid w:val="008E1026"/>
    <w:rsid w:val="008E11D9"/>
    <w:rsid w:val="008E12D8"/>
    <w:rsid w:val="008E1394"/>
    <w:rsid w:val="008E1581"/>
    <w:rsid w:val="008E1591"/>
    <w:rsid w:val="008E17C9"/>
    <w:rsid w:val="008E1A4D"/>
    <w:rsid w:val="008E1A8E"/>
    <w:rsid w:val="008E1B36"/>
    <w:rsid w:val="008E1D4D"/>
    <w:rsid w:val="008E1E2E"/>
    <w:rsid w:val="008E1FB6"/>
    <w:rsid w:val="008E2160"/>
    <w:rsid w:val="008E216E"/>
    <w:rsid w:val="008E2598"/>
    <w:rsid w:val="008E28B7"/>
    <w:rsid w:val="008E28C3"/>
    <w:rsid w:val="008E2D94"/>
    <w:rsid w:val="008E2E41"/>
    <w:rsid w:val="008E2F37"/>
    <w:rsid w:val="008E2F7B"/>
    <w:rsid w:val="008E30AD"/>
    <w:rsid w:val="008E31AB"/>
    <w:rsid w:val="008E365E"/>
    <w:rsid w:val="008E3744"/>
    <w:rsid w:val="008E37E7"/>
    <w:rsid w:val="008E3947"/>
    <w:rsid w:val="008E3E67"/>
    <w:rsid w:val="008E4079"/>
    <w:rsid w:val="008E422B"/>
    <w:rsid w:val="008E4528"/>
    <w:rsid w:val="008E47A2"/>
    <w:rsid w:val="008E4817"/>
    <w:rsid w:val="008E4C3C"/>
    <w:rsid w:val="008E507B"/>
    <w:rsid w:val="008E52C0"/>
    <w:rsid w:val="008E55AF"/>
    <w:rsid w:val="008E560A"/>
    <w:rsid w:val="008E5711"/>
    <w:rsid w:val="008E5AE6"/>
    <w:rsid w:val="008E5D7C"/>
    <w:rsid w:val="008E5DD8"/>
    <w:rsid w:val="008E5F6A"/>
    <w:rsid w:val="008E60ED"/>
    <w:rsid w:val="008E60F4"/>
    <w:rsid w:val="008E631B"/>
    <w:rsid w:val="008E64E4"/>
    <w:rsid w:val="008E651F"/>
    <w:rsid w:val="008E6838"/>
    <w:rsid w:val="008E6A8E"/>
    <w:rsid w:val="008E6B61"/>
    <w:rsid w:val="008E6D9A"/>
    <w:rsid w:val="008E6DAB"/>
    <w:rsid w:val="008E6F24"/>
    <w:rsid w:val="008E7010"/>
    <w:rsid w:val="008E70A6"/>
    <w:rsid w:val="008E7396"/>
    <w:rsid w:val="008E7662"/>
    <w:rsid w:val="008E76C7"/>
    <w:rsid w:val="008E77DD"/>
    <w:rsid w:val="008E784C"/>
    <w:rsid w:val="008E7932"/>
    <w:rsid w:val="008E7B30"/>
    <w:rsid w:val="008E7B5D"/>
    <w:rsid w:val="008E7C6F"/>
    <w:rsid w:val="008F009E"/>
    <w:rsid w:val="008F0107"/>
    <w:rsid w:val="008F015B"/>
    <w:rsid w:val="008F0381"/>
    <w:rsid w:val="008F069A"/>
    <w:rsid w:val="008F073A"/>
    <w:rsid w:val="008F0836"/>
    <w:rsid w:val="008F087E"/>
    <w:rsid w:val="008F0A07"/>
    <w:rsid w:val="008F0AB6"/>
    <w:rsid w:val="008F0DE8"/>
    <w:rsid w:val="008F0EEB"/>
    <w:rsid w:val="008F0F9E"/>
    <w:rsid w:val="008F1692"/>
    <w:rsid w:val="008F1974"/>
    <w:rsid w:val="008F1D75"/>
    <w:rsid w:val="008F1DAB"/>
    <w:rsid w:val="008F1E66"/>
    <w:rsid w:val="008F253A"/>
    <w:rsid w:val="008F25BE"/>
    <w:rsid w:val="008F25F8"/>
    <w:rsid w:val="008F2883"/>
    <w:rsid w:val="008F2B78"/>
    <w:rsid w:val="008F2D36"/>
    <w:rsid w:val="008F2E98"/>
    <w:rsid w:val="008F2EEC"/>
    <w:rsid w:val="008F2F7D"/>
    <w:rsid w:val="008F3660"/>
    <w:rsid w:val="008F3A1E"/>
    <w:rsid w:val="008F3BA7"/>
    <w:rsid w:val="008F3E32"/>
    <w:rsid w:val="008F3F09"/>
    <w:rsid w:val="008F443C"/>
    <w:rsid w:val="008F44DD"/>
    <w:rsid w:val="008F458C"/>
    <w:rsid w:val="008F463E"/>
    <w:rsid w:val="008F52E1"/>
    <w:rsid w:val="008F5314"/>
    <w:rsid w:val="008F5436"/>
    <w:rsid w:val="008F55A0"/>
    <w:rsid w:val="008F55B1"/>
    <w:rsid w:val="008F5707"/>
    <w:rsid w:val="008F57EE"/>
    <w:rsid w:val="008F58CA"/>
    <w:rsid w:val="008F5998"/>
    <w:rsid w:val="008F59A1"/>
    <w:rsid w:val="008F5C26"/>
    <w:rsid w:val="008F5CC5"/>
    <w:rsid w:val="008F604B"/>
    <w:rsid w:val="008F6186"/>
    <w:rsid w:val="008F6302"/>
    <w:rsid w:val="008F6489"/>
    <w:rsid w:val="008F6500"/>
    <w:rsid w:val="008F6A2E"/>
    <w:rsid w:val="008F6BD9"/>
    <w:rsid w:val="008F6E81"/>
    <w:rsid w:val="008F7025"/>
    <w:rsid w:val="008F7150"/>
    <w:rsid w:val="008F7BBA"/>
    <w:rsid w:val="008F7D68"/>
    <w:rsid w:val="008F7E76"/>
    <w:rsid w:val="008F7F11"/>
    <w:rsid w:val="008F7FE4"/>
    <w:rsid w:val="00900868"/>
    <w:rsid w:val="00900B60"/>
    <w:rsid w:val="00900BFC"/>
    <w:rsid w:val="00900C57"/>
    <w:rsid w:val="009010FA"/>
    <w:rsid w:val="0090119E"/>
    <w:rsid w:val="0090164B"/>
    <w:rsid w:val="00901667"/>
    <w:rsid w:val="0090175E"/>
    <w:rsid w:val="00901C3B"/>
    <w:rsid w:val="00901CE3"/>
    <w:rsid w:val="00901E26"/>
    <w:rsid w:val="00901E9D"/>
    <w:rsid w:val="009021F0"/>
    <w:rsid w:val="009023C4"/>
    <w:rsid w:val="0090241D"/>
    <w:rsid w:val="00902AD1"/>
    <w:rsid w:val="00902C5E"/>
    <w:rsid w:val="00902E3D"/>
    <w:rsid w:val="0090326C"/>
    <w:rsid w:val="0090328D"/>
    <w:rsid w:val="00903482"/>
    <w:rsid w:val="00903578"/>
    <w:rsid w:val="009035EE"/>
    <w:rsid w:val="00903CCD"/>
    <w:rsid w:val="0090425D"/>
    <w:rsid w:val="009042BB"/>
    <w:rsid w:val="009045F7"/>
    <w:rsid w:val="009047C2"/>
    <w:rsid w:val="009047C7"/>
    <w:rsid w:val="009049B9"/>
    <w:rsid w:val="00904AA8"/>
    <w:rsid w:val="00904B19"/>
    <w:rsid w:val="00904CB5"/>
    <w:rsid w:val="00904EEF"/>
    <w:rsid w:val="00905276"/>
    <w:rsid w:val="009055CE"/>
    <w:rsid w:val="00905854"/>
    <w:rsid w:val="009059B9"/>
    <w:rsid w:val="009059C3"/>
    <w:rsid w:val="00905AC0"/>
    <w:rsid w:val="00905E1D"/>
    <w:rsid w:val="00906035"/>
    <w:rsid w:val="009063C8"/>
    <w:rsid w:val="009064A5"/>
    <w:rsid w:val="0090654B"/>
    <w:rsid w:val="009069D2"/>
    <w:rsid w:val="00906FED"/>
    <w:rsid w:val="0090701C"/>
    <w:rsid w:val="00907825"/>
    <w:rsid w:val="00907B62"/>
    <w:rsid w:val="00907DA9"/>
    <w:rsid w:val="009101A5"/>
    <w:rsid w:val="00910294"/>
    <w:rsid w:val="009105C6"/>
    <w:rsid w:val="009105E6"/>
    <w:rsid w:val="009106D8"/>
    <w:rsid w:val="00910879"/>
    <w:rsid w:val="00910A49"/>
    <w:rsid w:val="00910B78"/>
    <w:rsid w:val="00910D85"/>
    <w:rsid w:val="00910E4C"/>
    <w:rsid w:val="00910EEA"/>
    <w:rsid w:val="009110AA"/>
    <w:rsid w:val="00911108"/>
    <w:rsid w:val="0091149E"/>
    <w:rsid w:val="00911916"/>
    <w:rsid w:val="00911A3A"/>
    <w:rsid w:val="00911C95"/>
    <w:rsid w:val="00911E8F"/>
    <w:rsid w:val="00911F82"/>
    <w:rsid w:val="00912380"/>
    <w:rsid w:val="009123F0"/>
    <w:rsid w:val="00912728"/>
    <w:rsid w:val="00912ED7"/>
    <w:rsid w:val="009131BA"/>
    <w:rsid w:val="00913835"/>
    <w:rsid w:val="009138E5"/>
    <w:rsid w:val="00913A7F"/>
    <w:rsid w:val="00913DAF"/>
    <w:rsid w:val="00913FE0"/>
    <w:rsid w:val="00914105"/>
    <w:rsid w:val="0091411B"/>
    <w:rsid w:val="00914435"/>
    <w:rsid w:val="009147BF"/>
    <w:rsid w:val="00914DEA"/>
    <w:rsid w:val="00914EF1"/>
    <w:rsid w:val="00914F09"/>
    <w:rsid w:val="00914FB4"/>
    <w:rsid w:val="009154F9"/>
    <w:rsid w:val="0091561A"/>
    <w:rsid w:val="00915699"/>
    <w:rsid w:val="00915826"/>
    <w:rsid w:val="009159AC"/>
    <w:rsid w:val="009159CD"/>
    <w:rsid w:val="00915A64"/>
    <w:rsid w:val="00915C6E"/>
    <w:rsid w:val="00915CC2"/>
    <w:rsid w:val="00915CDD"/>
    <w:rsid w:val="00915D37"/>
    <w:rsid w:val="00916254"/>
    <w:rsid w:val="009162CC"/>
    <w:rsid w:val="009162D5"/>
    <w:rsid w:val="00916533"/>
    <w:rsid w:val="00916732"/>
    <w:rsid w:val="00916747"/>
    <w:rsid w:val="009167A4"/>
    <w:rsid w:val="00916847"/>
    <w:rsid w:val="00916BDB"/>
    <w:rsid w:val="00916C83"/>
    <w:rsid w:val="00916DB1"/>
    <w:rsid w:val="00917021"/>
    <w:rsid w:val="00917113"/>
    <w:rsid w:val="009174EC"/>
    <w:rsid w:val="00917585"/>
    <w:rsid w:val="009176AF"/>
    <w:rsid w:val="009176F8"/>
    <w:rsid w:val="00917818"/>
    <w:rsid w:val="00917831"/>
    <w:rsid w:val="00917844"/>
    <w:rsid w:val="00917F8D"/>
    <w:rsid w:val="009201B1"/>
    <w:rsid w:val="009201BA"/>
    <w:rsid w:val="009201DC"/>
    <w:rsid w:val="009202A0"/>
    <w:rsid w:val="009203E5"/>
    <w:rsid w:val="00920709"/>
    <w:rsid w:val="00920891"/>
    <w:rsid w:val="00920949"/>
    <w:rsid w:val="00920BBF"/>
    <w:rsid w:val="00920CB0"/>
    <w:rsid w:val="00920D8C"/>
    <w:rsid w:val="00920E9C"/>
    <w:rsid w:val="00921461"/>
    <w:rsid w:val="0092157A"/>
    <w:rsid w:val="009216AE"/>
    <w:rsid w:val="009219DD"/>
    <w:rsid w:val="009219FA"/>
    <w:rsid w:val="00921A52"/>
    <w:rsid w:val="00921A6F"/>
    <w:rsid w:val="00921EA8"/>
    <w:rsid w:val="00922608"/>
    <w:rsid w:val="0092292D"/>
    <w:rsid w:val="00922B41"/>
    <w:rsid w:val="00922C2D"/>
    <w:rsid w:val="00922D2A"/>
    <w:rsid w:val="009230F9"/>
    <w:rsid w:val="0092365F"/>
    <w:rsid w:val="0092370F"/>
    <w:rsid w:val="00923779"/>
    <w:rsid w:val="0092377C"/>
    <w:rsid w:val="00923F9D"/>
    <w:rsid w:val="00924017"/>
    <w:rsid w:val="0092410D"/>
    <w:rsid w:val="00924464"/>
    <w:rsid w:val="00924BD4"/>
    <w:rsid w:val="00924F81"/>
    <w:rsid w:val="009252CB"/>
    <w:rsid w:val="00925379"/>
    <w:rsid w:val="009254C2"/>
    <w:rsid w:val="00925746"/>
    <w:rsid w:val="0092599D"/>
    <w:rsid w:val="00925BA4"/>
    <w:rsid w:val="00925C02"/>
    <w:rsid w:val="00925C6D"/>
    <w:rsid w:val="00925DA5"/>
    <w:rsid w:val="00925E64"/>
    <w:rsid w:val="00925FDF"/>
    <w:rsid w:val="009262BE"/>
    <w:rsid w:val="009263A3"/>
    <w:rsid w:val="00926494"/>
    <w:rsid w:val="00926674"/>
    <w:rsid w:val="00926774"/>
    <w:rsid w:val="009267AB"/>
    <w:rsid w:val="00926A28"/>
    <w:rsid w:val="00926B03"/>
    <w:rsid w:val="00926BF3"/>
    <w:rsid w:val="009274C6"/>
    <w:rsid w:val="00927589"/>
    <w:rsid w:val="009275FC"/>
    <w:rsid w:val="00927921"/>
    <w:rsid w:val="00930011"/>
    <w:rsid w:val="009300E5"/>
    <w:rsid w:val="00930176"/>
    <w:rsid w:val="009301A2"/>
    <w:rsid w:val="009302AA"/>
    <w:rsid w:val="0093051C"/>
    <w:rsid w:val="009305C7"/>
    <w:rsid w:val="009307C2"/>
    <w:rsid w:val="00930AF1"/>
    <w:rsid w:val="00930E16"/>
    <w:rsid w:val="00930EE9"/>
    <w:rsid w:val="00930F70"/>
    <w:rsid w:val="0093115D"/>
    <w:rsid w:val="0093158D"/>
    <w:rsid w:val="00931898"/>
    <w:rsid w:val="009319BE"/>
    <w:rsid w:val="00931A26"/>
    <w:rsid w:val="00931F7E"/>
    <w:rsid w:val="00931F91"/>
    <w:rsid w:val="00931FB8"/>
    <w:rsid w:val="00932016"/>
    <w:rsid w:val="00932078"/>
    <w:rsid w:val="0093212F"/>
    <w:rsid w:val="009329D5"/>
    <w:rsid w:val="00932B78"/>
    <w:rsid w:val="00932CFD"/>
    <w:rsid w:val="00932CFF"/>
    <w:rsid w:val="00932E33"/>
    <w:rsid w:val="00932F91"/>
    <w:rsid w:val="0093309E"/>
    <w:rsid w:val="00933111"/>
    <w:rsid w:val="0093337D"/>
    <w:rsid w:val="009333C9"/>
    <w:rsid w:val="009334E8"/>
    <w:rsid w:val="009335BC"/>
    <w:rsid w:val="009338A7"/>
    <w:rsid w:val="009339BF"/>
    <w:rsid w:val="009339D2"/>
    <w:rsid w:val="00933A86"/>
    <w:rsid w:val="00933D44"/>
    <w:rsid w:val="00933F68"/>
    <w:rsid w:val="0093411B"/>
    <w:rsid w:val="0093450C"/>
    <w:rsid w:val="00934523"/>
    <w:rsid w:val="00934541"/>
    <w:rsid w:val="00934640"/>
    <w:rsid w:val="0093489E"/>
    <w:rsid w:val="0093493A"/>
    <w:rsid w:val="00934C16"/>
    <w:rsid w:val="00934FB0"/>
    <w:rsid w:val="009350CA"/>
    <w:rsid w:val="009351BF"/>
    <w:rsid w:val="009351E3"/>
    <w:rsid w:val="0093527C"/>
    <w:rsid w:val="009352E7"/>
    <w:rsid w:val="009354F0"/>
    <w:rsid w:val="00935DD3"/>
    <w:rsid w:val="00935FF7"/>
    <w:rsid w:val="00936207"/>
    <w:rsid w:val="0093699E"/>
    <w:rsid w:val="009369F3"/>
    <w:rsid w:val="00936D73"/>
    <w:rsid w:val="00936E39"/>
    <w:rsid w:val="0093716F"/>
    <w:rsid w:val="009373B5"/>
    <w:rsid w:val="00937640"/>
    <w:rsid w:val="00937928"/>
    <w:rsid w:val="00937D47"/>
    <w:rsid w:val="0094034D"/>
    <w:rsid w:val="0094040B"/>
    <w:rsid w:val="0094069D"/>
    <w:rsid w:val="0094086F"/>
    <w:rsid w:val="009408CA"/>
    <w:rsid w:val="00940B59"/>
    <w:rsid w:val="00940DFA"/>
    <w:rsid w:val="00940EC3"/>
    <w:rsid w:val="009410A2"/>
    <w:rsid w:val="0094114F"/>
    <w:rsid w:val="00941178"/>
    <w:rsid w:val="00941223"/>
    <w:rsid w:val="009413C6"/>
    <w:rsid w:val="0094147C"/>
    <w:rsid w:val="009418A5"/>
    <w:rsid w:val="00941940"/>
    <w:rsid w:val="00941D01"/>
    <w:rsid w:val="00942192"/>
    <w:rsid w:val="00942292"/>
    <w:rsid w:val="0094294B"/>
    <w:rsid w:val="00942999"/>
    <w:rsid w:val="009429B0"/>
    <w:rsid w:val="00942B70"/>
    <w:rsid w:val="00942E36"/>
    <w:rsid w:val="0094304C"/>
    <w:rsid w:val="0094305E"/>
    <w:rsid w:val="0094312D"/>
    <w:rsid w:val="00943146"/>
    <w:rsid w:val="0094318F"/>
    <w:rsid w:val="0094324E"/>
    <w:rsid w:val="0094340D"/>
    <w:rsid w:val="009435C9"/>
    <w:rsid w:val="009437A4"/>
    <w:rsid w:val="009437D6"/>
    <w:rsid w:val="00943955"/>
    <w:rsid w:val="0094399A"/>
    <w:rsid w:val="00943B17"/>
    <w:rsid w:val="00943D2E"/>
    <w:rsid w:val="00943D67"/>
    <w:rsid w:val="00943DB3"/>
    <w:rsid w:val="00943F14"/>
    <w:rsid w:val="009446B0"/>
    <w:rsid w:val="009447F5"/>
    <w:rsid w:val="00944834"/>
    <w:rsid w:val="00944955"/>
    <w:rsid w:val="00944D01"/>
    <w:rsid w:val="009451CA"/>
    <w:rsid w:val="0094533D"/>
    <w:rsid w:val="009454FD"/>
    <w:rsid w:val="009455A1"/>
    <w:rsid w:val="0094562B"/>
    <w:rsid w:val="00945638"/>
    <w:rsid w:val="009456FF"/>
    <w:rsid w:val="0094570B"/>
    <w:rsid w:val="00945D40"/>
    <w:rsid w:val="00945E38"/>
    <w:rsid w:val="00946180"/>
    <w:rsid w:val="0094644C"/>
    <w:rsid w:val="009465F7"/>
    <w:rsid w:val="00946803"/>
    <w:rsid w:val="0094698A"/>
    <w:rsid w:val="00946BFC"/>
    <w:rsid w:val="00946D43"/>
    <w:rsid w:val="00946F0A"/>
    <w:rsid w:val="00946F1D"/>
    <w:rsid w:val="00947670"/>
    <w:rsid w:val="00947834"/>
    <w:rsid w:val="00947C29"/>
    <w:rsid w:val="00947C2F"/>
    <w:rsid w:val="009500BF"/>
    <w:rsid w:val="009501EE"/>
    <w:rsid w:val="009501F6"/>
    <w:rsid w:val="00950663"/>
    <w:rsid w:val="009507F3"/>
    <w:rsid w:val="00950814"/>
    <w:rsid w:val="00950862"/>
    <w:rsid w:val="00950CB4"/>
    <w:rsid w:val="00950DB0"/>
    <w:rsid w:val="00950EC5"/>
    <w:rsid w:val="00951036"/>
    <w:rsid w:val="009510A9"/>
    <w:rsid w:val="0095124A"/>
    <w:rsid w:val="0095128F"/>
    <w:rsid w:val="009513BB"/>
    <w:rsid w:val="009515AD"/>
    <w:rsid w:val="009517ED"/>
    <w:rsid w:val="00951970"/>
    <w:rsid w:val="00951CE1"/>
    <w:rsid w:val="00951D19"/>
    <w:rsid w:val="009526A5"/>
    <w:rsid w:val="00952853"/>
    <w:rsid w:val="00952970"/>
    <w:rsid w:val="00952AA9"/>
    <w:rsid w:val="00952B03"/>
    <w:rsid w:val="00952B08"/>
    <w:rsid w:val="00952CE2"/>
    <w:rsid w:val="00952FBC"/>
    <w:rsid w:val="009530C4"/>
    <w:rsid w:val="009531C7"/>
    <w:rsid w:val="009534C3"/>
    <w:rsid w:val="00953C8A"/>
    <w:rsid w:val="00953DF3"/>
    <w:rsid w:val="00953F48"/>
    <w:rsid w:val="0095434B"/>
    <w:rsid w:val="009545A1"/>
    <w:rsid w:val="009545B8"/>
    <w:rsid w:val="00954658"/>
    <w:rsid w:val="00954818"/>
    <w:rsid w:val="00954868"/>
    <w:rsid w:val="00954929"/>
    <w:rsid w:val="00954974"/>
    <w:rsid w:val="00954A86"/>
    <w:rsid w:val="00954B04"/>
    <w:rsid w:val="00954CE9"/>
    <w:rsid w:val="00954FF6"/>
    <w:rsid w:val="00955243"/>
    <w:rsid w:val="00955340"/>
    <w:rsid w:val="009555B3"/>
    <w:rsid w:val="00955B3D"/>
    <w:rsid w:val="00955BCE"/>
    <w:rsid w:val="00955CFD"/>
    <w:rsid w:val="00955F18"/>
    <w:rsid w:val="00955F5E"/>
    <w:rsid w:val="00956403"/>
    <w:rsid w:val="00956689"/>
    <w:rsid w:val="00956908"/>
    <w:rsid w:val="00956A57"/>
    <w:rsid w:val="00957251"/>
    <w:rsid w:val="00957529"/>
    <w:rsid w:val="00957985"/>
    <w:rsid w:val="00957FFC"/>
    <w:rsid w:val="00960671"/>
    <w:rsid w:val="00960816"/>
    <w:rsid w:val="009608D3"/>
    <w:rsid w:val="00961384"/>
    <w:rsid w:val="009618DF"/>
    <w:rsid w:val="00961C42"/>
    <w:rsid w:val="00962086"/>
    <w:rsid w:val="009624E8"/>
    <w:rsid w:val="00962E71"/>
    <w:rsid w:val="00962F17"/>
    <w:rsid w:val="00962FFD"/>
    <w:rsid w:val="009631A1"/>
    <w:rsid w:val="00963694"/>
    <w:rsid w:val="00963779"/>
    <w:rsid w:val="00963790"/>
    <w:rsid w:val="009639F8"/>
    <w:rsid w:val="00963C56"/>
    <w:rsid w:val="00963C88"/>
    <w:rsid w:val="00963E1E"/>
    <w:rsid w:val="00963FF2"/>
    <w:rsid w:val="009641E1"/>
    <w:rsid w:val="0096434B"/>
    <w:rsid w:val="0096439B"/>
    <w:rsid w:val="009644EB"/>
    <w:rsid w:val="009647EB"/>
    <w:rsid w:val="00964CA6"/>
    <w:rsid w:val="00964CFC"/>
    <w:rsid w:val="00964E7E"/>
    <w:rsid w:val="0096512A"/>
    <w:rsid w:val="009651D4"/>
    <w:rsid w:val="0096523B"/>
    <w:rsid w:val="00965643"/>
    <w:rsid w:val="00965729"/>
    <w:rsid w:val="00965AE3"/>
    <w:rsid w:val="00965CA9"/>
    <w:rsid w:val="00965D6E"/>
    <w:rsid w:val="0096635E"/>
    <w:rsid w:val="009665F7"/>
    <w:rsid w:val="00966BC0"/>
    <w:rsid w:val="00966BFC"/>
    <w:rsid w:val="0096714F"/>
    <w:rsid w:val="00967201"/>
    <w:rsid w:val="0096722B"/>
    <w:rsid w:val="00967370"/>
    <w:rsid w:val="0096762F"/>
    <w:rsid w:val="0096782D"/>
    <w:rsid w:val="00967ACC"/>
    <w:rsid w:val="00967DF7"/>
    <w:rsid w:val="00967FA6"/>
    <w:rsid w:val="00970175"/>
    <w:rsid w:val="00970185"/>
    <w:rsid w:val="009705A3"/>
    <w:rsid w:val="00970613"/>
    <w:rsid w:val="00970A19"/>
    <w:rsid w:val="0097109D"/>
    <w:rsid w:val="00971273"/>
    <w:rsid w:val="00971989"/>
    <w:rsid w:val="00971A30"/>
    <w:rsid w:val="00971C7E"/>
    <w:rsid w:val="00971E2C"/>
    <w:rsid w:val="00971FB7"/>
    <w:rsid w:val="00972046"/>
    <w:rsid w:val="00972620"/>
    <w:rsid w:val="00972F39"/>
    <w:rsid w:val="009730BB"/>
    <w:rsid w:val="00973390"/>
    <w:rsid w:val="00973AFD"/>
    <w:rsid w:val="00973CCD"/>
    <w:rsid w:val="00973EA8"/>
    <w:rsid w:val="00974345"/>
    <w:rsid w:val="0097443B"/>
    <w:rsid w:val="0097448C"/>
    <w:rsid w:val="009744A5"/>
    <w:rsid w:val="00974536"/>
    <w:rsid w:val="009747AB"/>
    <w:rsid w:val="0097535D"/>
    <w:rsid w:val="0097569B"/>
    <w:rsid w:val="00975716"/>
    <w:rsid w:val="00975E42"/>
    <w:rsid w:val="00975F97"/>
    <w:rsid w:val="009760DE"/>
    <w:rsid w:val="00976287"/>
    <w:rsid w:val="00976612"/>
    <w:rsid w:val="00976CA1"/>
    <w:rsid w:val="00976FB4"/>
    <w:rsid w:val="00977550"/>
    <w:rsid w:val="00977764"/>
    <w:rsid w:val="00977A55"/>
    <w:rsid w:val="00977A96"/>
    <w:rsid w:val="00977FCE"/>
    <w:rsid w:val="00980F7C"/>
    <w:rsid w:val="009811C2"/>
    <w:rsid w:val="009814C3"/>
    <w:rsid w:val="00981AC3"/>
    <w:rsid w:val="00981F93"/>
    <w:rsid w:val="0098204D"/>
    <w:rsid w:val="0098208E"/>
    <w:rsid w:val="0098252E"/>
    <w:rsid w:val="00982998"/>
    <w:rsid w:val="00983313"/>
    <w:rsid w:val="009833A1"/>
    <w:rsid w:val="00983410"/>
    <w:rsid w:val="009835EE"/>
    <w:rsid w:val="009837C1"/>
    <w:rsid w:val="0098398E"/>
    <w:rsid w:val="00983BB2"/>
    <w:rsid w:val="00983D12"/>
    <w:rsid w:val="0098406A"/>
    <w:rsid w:val="009840F1"/>
    <w:rsid w:val="00984342"/>
    <w:rsid w:val="00984714"/>
    <w:rsid w:val="009847DE"/>
    <w:rsid w:val="00984AE0"/>
    <w:rsid w:val="00984B24"/>
    <w:rsid w:val="00984F31"/>
    <w:rsid w:val="00985119"/>
    <w:rsid w:val="0098541F"/>
    <w:rsid w:val="009859DA"/>
    <w:rsid w:val="00985A89"/>
    <w:rsid w:val="00985D42"/>
    <w:rsid w:val="00985F2F"/>
    <w:rsid w:val="00985FE9"/>
    <w:rsid w:val="0098608A"/>
    <w:rsid w:val="009860FB"/>
    <w:rsid w:val="00986258"/>
    <w:rsid w:val="009864AE"/>
    <w:rsid w:val="00986541"/>
    <w:rsid w:val="0098658C"/>
    <w:rsid w:val="009866E9"/>
    <w:rsid w:val="0098676A"/>
    <w:rsid w:val="009867FF"/>
    <w:rsid w:val="00986B9C"/>
    <w:rsid w:val="00986C2B"/>
    <w:rsid w:val="00986D00"/>
    <w:rsid w:val="00987061"/>
    <w:rsid w:val="009873A9"/>
    <w:rsid w:val="00987936"/>
    <w:rsid w:val="00987B7F"/>
    <w:rsid w:val="00987D3B"/>
    <w:rsid w:val="00987D96"/>
    <w:rsid w:val="00987E48"/>
    <w:rsid w:val="00990262"/>
    <w:rsid w:val="00990626"/>
    <w:rsid w:val="009906AE"/>
    <w:rsid w:val="00990795"/>
    <w:rsid w:val="00990AC1"/>
    <w:rsid w:val="00990B01"/>
    <w:rsid w:val="00990B5D"/>
    <w:rsid w:val="00990B66"/>
    <w:rsid w:val="00990F2D"/>
    <w:rsid w:val="0099138D"/>
    <w:rsid w:val="009913ED"/>
    <w:rsid w:val="0099145C"/>
    <w:rsid w:val="00991665"/>
    <w:rsid w:val="00991C7E"/>
    <w:rsid w:val="00991ECE"/>
    <w:rsid w:val="0099216A"/>
    <w:rsid w:val="00992489"/>
    <w:rsid w:val="009924E0"/>
    <w:rsid w:val="00992836"/>
    <w:rsid w:val="009928DE"/>
    <w:rsid w:val="00992C4E"/>
    <w:rsid w:val="00992D8B"/>
    <w:rsid w:val="00992E23"/>
    <w:rsid w:val="009936AD"/>
    <w:rsid w:val="00993714"/>
    <w:rsid w:val="00993810"/>
    <w:rsid w:val="00993B79"/>
    <w:rsid w:val="00993DA4"/>
    <w:rsid w:val="00993DE9"/>
    <w:rsid w:val="00993F22"/>
    <w:rsid w:val="0099462A"/>
    <w:rsid w:val="0099471A"/>
    <w:rsid w:val="00994750"/>
    <w:rsid w:val="00994972"/>
    <w:rsid w:val="009949D5"/>
    <w:rsid w:val="00994A9F"/>
    <w:rsid w:val="00994B06"/>
    <w:rsid w:val="00994CCE"/>
    <w:rsid w:val="00994D1A"/>
    <w:rsid w:val="0099503B"/>
    <w:rsid w:val="009950F3"/>
    <w:rsid w:val="0099542E"/>
    <w:rsid w:val="0099543C"/>
    <w:rsid w:val="00995461"/>
    <w:rsid w:val="00995645"/>
    <w:rsid w:val="00995836"/>
    <w:rsid w:val="00995DC7"/>
    <w:rsid w:val="00995DFA"/>
    <w:rsid w:val="009960E5"/>
    <w:rsid w:val="009960EA"/>
    <w:rsid w:val="00996494"/>
    <w:rsid w:val="00996572"/>
    <w:rsid w:val="0099668D"/>
    <w:rsid w:val="0099670B"/>
    <w:rsid w:val="0099679E"/>
    <w:rsid w:val="009967E7"/>
    <w:rsid w:val="00996954"/>
    <w:rsid w:val="00996A92"/>
    <w:rsid w:val="00996AF1"/>
    <w:rsid w:val="00997054"/>
    <w:rsid w:val="009978FB"/>
    <w:rsid w:val="00997A18"/>
    <w:rsid w:val="009A01DD"/>
    <w:rsid w:val="009A075B"/>
    <w:rsid w:val="009A0B12"/>
    <w:rsid w:val="009A0DFF"/>
    <w:rsid w:val="009A0FF1"/>
    <w:rsid w:val="009A10C6"/>
    <w:rsid w:val="009A17B1"/>
    <w:rsid w:val="009A1BFD"/>
    <w:rsid w:val="009A1E8D"/>
    <w:rsid w:val="009A2026"/>
    <w:rsid w:val="009A2520"/>
    <w:rsid w:val="009A255F"/>
    <w:rsid w:val="009A26B4"/>
    <w:rsid w:val="009A29D8"/>
    <w:rsid w:val="009A3506"/>
    <w:rsid w:val="009A36F0"/>
    <w:rsid w:val="009A3AB5"/>
    <w:rsid w:val="009A3F40"/>
    <w:rsid w:val="009A3F74"/>
    <w:rsid w:val="009A440E"/>
    <w:rsid w:val="009A47D0"/>
    <w:rsid w:val="009A484D"/>
    <w:rsid w:val="009A513A"/>
    <w:rsid w:val="009A5640"/>
    <w:rsid w:val="009A56DA"/>
    <w:rsid w:val="009A56FB"/>
    <w:rsid w:val="009A5817"/>
    <w:rsid w:val="009A58DF"/>
    <w:rsid w:val="009A5908"/>
    <w:rsid w:val="009A5F6E"/>
    <w:rsid w:val="009A601E"/>
    <w:rsid w:val="009A6189"/>
    <w:rsid w:val="009A66C1"/>
    <w:rsid w:val="009A66E9"/>
    <w:rsid w:val="009A726E"/>
    <w:rsid w:val="009A7353"/>
    <w:rsid w:val="009A7413"/>
    <w:rsid w:val="009A7488"/>
    <w:rsid w:val="009A7749"/>
    <w:rsid w:val="009A77A6"/>
    <w:rsid w:val="009A79C1"/>
    <w:rsid w:val="009A7B9F"/>
    <w:rsid w:val="009B0060"/>
    <w:rsid w:val="009B00AF"/>
    <w:rsid w:val="009B012E"/>
    <w:rsid w:val="009B016C"/>
    <w:rsid w:val="009B02E1"/>
    <w:rsid w:val="009B034E"/>
    <w:rsid w:val="009B0397"/>
    <w:rsid w:val="009B03B5"/>
    <w:rsid w:val="009B03DB"/>
    <w:rsid w:val="009B0771"/>
    <w:rsid w:val="009B09AE"/>
    <w:rsid w:val="009B0EEF"/>
    <w:rsid w:val="009B17F6"/>
    <w:rsid w:val="009B1F74"/>
    <w:rsid w:val="009B2020"/>
    <w:rsid w:val="009B2123"/>
    <w:rsid w:val="009B2141"/>
    <w:rsid w:val="009B23CA"/>
    <w:rsid w:val="009B23F4"/>
    <w:rsid w:val="009B2443"/>
    <w:rsid w:val="009B25E0"/>
    <w:rsid w:val="009B2820"/>
    <w:rsid w:val="009B2BB1"/>
    <w:rsid w:val="009B2C2F"/>
    <w:rsid w:val="009B2D6A"/>
    <w:rsid w:val="009B2E0C"/>
    <w:rsid w:val="009B3062"/>
    <w:rsid w:val="009B3245"/>
    <w:rsid w:val="009B32F6"/>
    <w:rsid w:val="009B35B0"/>
    <w:rsid w:val="009B3AB0"/>
    <w:rsid w:val="009B3C07"/>
    <w:rsid w:val="009B3DB6"/>
    <w:rsid w:val="009B3E81"/>
    <w:rsid w:val="009B3FCE"/>
    <w:rsid w:val="009B4589"/>
    <w:rsid w:val="009B49E7"/>
    <w:rsid w:val="009B49EC"/>
    <w:rsid w:val="009B5050"/>
    <w:rsid w:val="009B50C4"/>
    <w:rsid w:val="009B562D"/>
    <w:rsid w:val="009B5633"/>
    <w:rsid w:val="009B5698"/>
    <w:rsid w:val="009B56AE"/>
    <w:rsid w:val="009B5729"/>
    <w:rsid w:val="009B5839"/>
    <w:rsid w:val="009B5ACF"/>
    <w:rsid w:val="009B5AFE"/>
    <w:rsid w:val="009B5C31"/>
    <w:rsid w:val="009B5E36"/>
    <w:rsid w:val="009B62B3"/>
    <w:rsid w:val="009B62C7"/>
    <w:rsid w:val="009B6302"/>
    <w:rsid w:val="009B64E9"/>
    <w:rsid w:val="009B67A4"/>
    <w:rsid w:val="009B6866"/>
    <w:rsid w:val="009B68E3"/>
    <w:rsid w:val="009B7491"/>
    <w:rsid w:val="009B7656"/>
    <w:rsid w:val="009B7774"/>
    <w:rsid w:val="009B78A4"/>
    <w:rsid w:val="009B78B2"/>
    <w:rsid w:val="009B7AD7"/>
    <w:rsid w:val="009B7CFF"/>
    <w:rsid w:val="009B7F28"/>
    <w:rsid w:val="009B7F6C"/>
    <w:rsid w:val="009B7FA7"/>
    <w:rsid w:val="009B7FEF"/>
    <w:rsid w:val="009C032B"/>
    <w:rsid w:val="009C0335"/>
    <w:rsid w:val="009C0DA1"/>
    <w:rsid w:val="009C0EC4"/>
    <w:rsid w:val="009C104E"/>
    <w:rsid w:val="009C128A"/>
    <w:rsid w:val="009C1524"/>
    <w:rsid w:val="009C1593"/>
    <w:rsid w:val="009C1889"/>
    <w:rsid w:val="009C1A7F"/>
    <w:rsid w:val="009C1AC4"/>
    <w:rsid w:val="009C1B25"/>
    <w:rsid w:val="009C1B2A"/>
    <w:rsid w:val="009C1EC6"/>
    <w:rsid w:val="009C2064"/>
    <w:rsid w:val="009C21F8"/>
    <w:rsid w:val="009C2391"/>
    <w:rsid w:val="009C23B3"/>
    <w:rsid w:val="009C27A0"/>
    <w:rsid w:val="009C2C05"/>
    <w:rsid w:val="009C2F64"/>
    <w:rsid w:val="009C322C"/>
    <w:rsid w:val="009C327E"/>
    <w:rsid w:val="009C3443"/>
    <w:rsid w:val="009C351C"/>
    <w:rsid w:val="009C3846"/>
    <w:rsid w:val="009C3A04"/>
    <w:rsid w:val="009C3A41"/>
    <w:rsid w:val="009C3A79"/>
    <w:rsid w:val="009C3F8B"/>
    <w:rsid w:val="009C4173"/>
    <w:rsid w:val="009C43C1"/>
    <w:rsid w:val="009C457B"/>
    <w:rsid w:val="009C48C6"/>
    <w:rsid w:val="009C4943"/>
    <w:rsid w:val="009C51DF"/>
    <w:rsid w:val="009C553A"/>
    <w:rsid w:val="009C57F2"/>
    <w:rsid w:val="009C5AF9"/>
    <w:rsid w:val="009C5DC4"/>
    <w:rsid w:val="009C5EAD"/>
    <w:rsid w:val="009C5FF9"/>
    <w:rsid w:val="009C627B"/>
    <w:rsid w:val="009C6373"/>
    <w:rsid w:val="009C6838"/>
    <w:rsid w:val="009C684B"/>
    <w:rsid w:val="009C6B81"/>
    <w:rsid w:val="009C6DD6"/>
    <w:rsid w:val="009C6E05"/>
    <w:rsid w:val="009C6F6E"/>
    <w:rsid w:val="009C6FAF"/>
    <w:rsid w:val="009C77D3"/>
    <w:rsid w:val="009C7A9C"/>
    <w:rsid w:val="009C7BF2"/>
    <w:rsid w:val="009C7CA0"/>
    <w:rsid w:val="009C7CE4"/>
    <w:rsid w:val="009D00D5"/>
    <w:rsid w:val="009D0651"/>
    <w:rsid w:val="009D0767"/>
    <w:rsid w:val="009D07DD"/>
    <w:rsid w:val="009D0909"/>
    <w:rsid w:val="009D0FCF"/>
    <w:rsid w:val="009D10F9"/>
    <w:rsid w:val="009D147D"/>
    <w:rsid w:val="009D151F"/>
    <w:rsid w:val="009D1A4C"/>
    <w:rsid w:val="009D1B7F"/>
    <w:rsid w:val="009D1DD1"/>
    <w:rsid w:val="009D1E7E"/>
    <w:rsid w:val="009D1FCE"/>
    <w:rsid w:val="009D2032"/>
    <w:rsid w:val="009D2067"/>
    <w:rsid w:val="009D2107"/>
    <w:rsid w:val="009D24C5"/>
    <w:rsid w:val="009D26E1"/>
    <w:rsid w:val="009D271C"/>
    <w:rsid w:val="009D2B7D"/>
    <w:rsid w:val="009D2CBC"/>
    <w:rsid w:val="009D2EA8"/>
    <w:rsid w:val="009D2FC9"/>
    <w:rsid w:val="009D312E"/>
    <w:rsid w:val="009D38DB"/>
    <w:rsid w:val="009D3A6A"/>
    <w:rsid w:val="009D3AF4"/>
    <w:rsid w:val="009D3CD3"/>
    <w:rsid w:val="009D3CDF"/>
    <w:rsid w:val="009D3EA6"/>
    <w:rsid w:val="009D444F"/>
    <w:rsid w:val="009D46C0"/>
    <w:rsid w:val="009D4862"/>
    <w:rsid w:val="009D48BB"/>
    <w:rsid w:val="009D4993"/>
    <w:rsid w:val="009D4E5C"/>
    <w:rsid w:val="009D5097"/>
    <w:rsid w:val="009D50D9"/>
    <w:rsid w:val="009D5269"/>
    <w:rsid w:val="009D52B0"/>
    <w:rsid w:val="009D5316"/>
    <w:rsid w:val="009D5506"/>
    <w:rsid w:val="009D5858"/>
    <w:rsid w:val="009D59D0"/>
    <w:rsid w:val="009D5F9B"/>
    <w:rsid w:val="009D6704"/>
    <w:rsid w:val="009D683B"/>
    <w:rsid w:val="009D6B8F"/>
    <w:rsid w:val="009D6CFA"/>
    <w:rsid w:val="009D71D3"/>
    <w:rsid w:val="009D7745"/>
    <w:rsid w:val="009D7818"/>
    <w:rsid w:val="009D7BBE"/>
    <w:rsid w:val="009D7CB1"/>
    <w:rsid w:val="009D7CBE"/>
    <w:rsid w:val="009D7CCE"/>
    <w:rsid w:val="009D7DE3"/>
    <w:rsid w:val="009E0163"/>
    <w:rsid w:val="009E02E2"/>
    <w:rsid w:val="009E040F"/>
    <w:rsid w:val="009E05CB"/>
    <w:rsid w:val="009E0774"/>
    <w:rsid w:val="009E0803"/>
    <w:rsid w:val="009E086C"/>
    <w:rsid w:val="009E0C67"/>
    <w:rsid w:val="009E0FEC"/>
    <w:rsid w:val="009E1004"/>
    <w:rsid w:val="009E1032"/>
    <w:rsid w:val="009E1209"/>
    <w:rsid w:val="009E193E"/>
    <w:rsid w:val="009E19F3"/>
    <w:rsid w:val="009E1D99"/>
    <w:rsid w:val="009E2128"/>
    <w:rsid w:val="009E23A2"/>
    <w:rsid w:val="009E245F"/>
    <w:rsid w:val="009E250E"/>
    <w:rsid w:val="009E2598"/>
    <w:rsid w:val="009E28A8"/>
    <w:rsid w:val="009E2940"/>
    <w:rsid w:val="009E2996"/>
    <w:rsid w:val="009E2AA2"/>
    <w:rsid w:val="009E2B99"/>
    <w:rsid w:val="009E2F2A"/>
    <w:rsid w:val="009E30B2"/>
    <w:rsid w:val="009E3346"/>
    <w:rsid w:val="009E339F"/>
    <w:rsid w:val="009E3835"/>
    <w:rsid w:val="009E3916"/>
    <w:rsid w:val="009E3980"/>
    <w:rsid w:val="009E3C9E"/>
    <w:rsid w:val="009E3DE4"/>
    <w:rsid w:val="009E3E5C"/>
    <w:rsid w:val="009E3E98"/>
    <w:rsid w:val="009E3ECD"/>
    <w:rsid w:val="009E4114"/>
    <w:rsid w:val="009E413F"/>
    <w:rsid w:val="009E4405"/>
    <w:rsid w:val="009E4569"/>
    <w:rsid w:val="009E46FD"/>
    <w:rsid w:val="009E4965"/>
    <w:rsid w:val="009E4B7C"/>
    <w:rsid w:val="009E4D0C"/>
    <w:rsid w:val="009E4EE2"/>
    <w:rsid w:val="009E5083"/>
    <w:rsid w:val="009E51BB"/>
    <w:rsid w:val="009E52DB"/>
    <w:rsid w:val="009E5503"/>
    <w:rsid w:val="009E554A"/>
    <w:rsid w:val="009E58C0"/>
    <w:rsid w:val="009E5928"/>
    <w:rsid w:val="009E5987"/>
    <w:rsid w:val="009E5BA6"/>
    <w:rsid w:val="009E5D66"/>
    <w:rsid w:val="009E5E10"/>
    <w:rsid w:val="009E6260"/>
    <w:rsid w:val="009E62FF"/>
    <w:rsid w:val="009E636E"/>
    <w:rsid w:val="009E6868"/>
    <w:rsid w:val="009E6957"/>
    <w:rsid w:val="009E6B97"/>
    <w:rsid w:val="009E6E5A"/>
    <w:rsid w:val="009E6FDE"/>
    <w:rsid w:val="009E7011"/>
    <w:rsid w:val="009E7019"/>
    <w:rsid w:val="009E735D"/>
    <w:rsid w:val="009E7762"/>
    <w:rsid w:val="009E7966"/>
    <w:rsid w:val="009E79AF"/>
    <w:rsid w:val="009E7B3A"/>
    <w:rsid w:val="009E7C7D"/>
    <w:rsid w:val="009E7D75"/>
    <w:rsid w:val="009E7FD8"/>
    <w:rsid w:val="009F0719"/>
    <w:rsid w:val="009F0812"/>
    <w:rsid w:val="009F0C18"/>
    <w:rsid w:val="009F0E32"/>
    <w:rsid w:val="009F0F2F"/>
    <w:rsid w:val="009F10C9"/>
    <w:rsid w:val="009F16CD"/>
    <w:rsid w:val="009F195B"/>
    <w:rsid w:val="009F1DA5"/>
    <w:rsid w:val="009F21DC"/>
    <w:rsid w:val="009F260D"/>
    <w:rsid w:val="009F268E"/>
    <w:rsid w:val="009F2818"/>
    <w:rsid w:val="009F2836"/>
    <w:rsid w:val="009F2917"/>
    <w:rsid w:val="009F2A62"/>
    <w:rsid w:val="009F2B70"/>
    <w:rsid w:val="009F30AF"/>
    <w:rsid w:val="009F3118"/>
    <w:rsid w:val="009F3297"/>
    <w:rsid w:val="009F34EC"/>
    <w:rsid w:val="009F3621"/>
    <w:rsid w:val="009F37F3"/>
    <w:rsid w:val="009F381B"/>
    <w:rsid w:val="009F3D5B"/>
    <w:rsid w:val="009F4090"/>
    <w:rsid w:val="009F4369"/>
    <w:rsid w:val="009F45A8"/>
    <w:rsid w:val="009F47E4"/>
    <w:rsid w:val="009F4931"/>
    <w:rsid w:val="009F4A90"/>
    <w:rsid w:val="009F4B41"/>
    <w:rsid w:val="009F4DFC"/>
    <w:rsid w:val="009F4F1A"/>
    <w:rsid w:val="009F4F4F"/>
    <w:rsid w:val="009F4F50"/>
    <w:rsid w:val="009F5543"/>
    <w:rsid w:val="009F5912"/>
    <w:rsid w:val="009F596E"/>
    <w:rsid w:val="009F5A76"/>
    <w:rsid w:val="009F5BED"/>
    <w:rsid w:val="009F63F0"/>
    <w:rsid w:val="009F6440"/>
    <w:rsid w:val="009F6539"/>
    <w:rsid w:val="009F65CC"/>
    <w:rsid w:val="009F676D"/>
    <w:rsid w:val="009F691D"/>
    <w:rsid w:val="009F6B17"/>
    <w:rsid w:val="009F6CE6"/>
    <w:rsid w:val="009F6D35"/>
    <w:rsid w:val="009F6ED7"/>
    <w:rsid w:val="009F6F85"/>
    <w:rsid w:val="009F711C"/>
    <w:rsid w:val="009F727B"/>
    <w:rsid w:val="009F742A"/>
    <w:rsid w:val="009F75E8"/>
    <w:rsid w:val="009F76E5"/>
    <w:rsid w:val="009F7F3A"/>
    <w:rsid w:val="00A00029"/>
    <w:rsid w:val="00A000CE"/>
    <w:rsid w:val="00A0026C"/>
    <w:rsid w:val="00A003BA"/>
    <w:rsid w:val="00A00433"/>
    <w:rsid w:val="00A0070C"/>
    <w:rsid w:val="00A00ECE"/>
    <w:rsid w:val="00A010A3"/>
    <w:rsid w:val="00A0112A"/>
    <w:rsid w:val="00A01172"/>
    <w:rsid w:val="00A0147D"/>
    <w:rsid w:val="00A01640"/>
    <w:rsid w:val="00A01C25"/>
    <w:rsid w:val="00A02026"/>
    <w:rsid w:val="00A02048"/>
    <w:rsid w:val="00A02051"/>
    <w:rsid w:val="00A02152"/>
    <w:rsid w:val="00A0216C"/>
    <w:rsid w:val="00A02520"/>
    <w:rsid w:val="00A025D6"/>
    <w:rsid w:val="00A02894"/>
    <w:rsid w:val="00A0295A"/>
    <w:rsid w:val="00A02C1F"/>
    <w:rsid w:val="00A0308A"/>
    <w:rsid w:val="00A031E1"/>
    <w:rsid w:val="00A031EC"/>
    <w:rsid w:val="00A0333D"/>
    <w:rsid w:val="00A035AB"/>
    <w:rsid w:val="00A035D5"/>
    <w:rsid w:val="00A036FA"/>
    <w:rsid w:val="00A03B6C"/>
    <w:rsid w:val="00A03C9F"/>
    <w:rsid w:val="00A03D1B"/>
    <w:rsid w:val="00A03D77"/>
    <w:rsid w:val="00A042FD"/>
    <w:rsid w:val="00A04410"/>
    <w:rsid w:val="00A04470"/>
    <w:rsid w:val="00A04728"/>
    <w:rsid w:val="00A049DA"/>
    <w:rsid w:val="00A04A69"/>
    <w:rsid w:val="00A04E2C"/>
    <w:rsid w:val="00A05193"/>
    <w:rsid w:val="00A05519"/>
    <w:rsid w:val="00A05724"/>
    <w:rsid w:val="00A05751"/>
    <w:rsid w:val="00A05839"/>
    <w:rsid w:val="00A05C8B"/>
    <w:rsid w:val="00A06333"/>
    <w:rsid w:val="00A06424"/>
    <w:rsid w:val="00A0694E"/>
    <w:rsid w:val="00A06B0B"/>
    <w:rsid w:val="00A06B64"/>
    <w:rsid w:val="00A06DA8"/>
    <w:rsid w:val="00A06EC7"/>
    <w:rsid w:val="00A071AE"/>
    <w:rsid w:val="00A0748D"/>
    <w:rsid w:val="00A0749C"/>
    <w:rsid w:val="00A07518"/>
    <w:rsid w:val="00A0762B"/>
    <w:rsid w:val="00A0766E"/>
    <w:rsid w:val="00A07914"/>
    <w:rsid w:val="00A079A8"/>
    <w:rsid w:val="00A079DA"/>
    <w:rsid w:val="00A07A80"/>
    <w:rsid w:val="00A07A9B"/>
    <w:rsid w:val="00A07EFD"/>
    <w:rsid w:val="00A10013"/>
    <w:rsid w:val="00A1024D"/>
    <w:rsid w:val="00A10659"/>
    <w:rsid w:val="00A10672"/>
    <w:rsid w:val="00A1083D"/>
    <w:rsid w:val="00A10862"/>
    <w:rsid w:val="00A109DA"/>
    <w:rsid w:val="00A10C41"/>
    <w:rsid w:val="00A11328"/>
    <w:rsid w:val="00A113F5"/>
    <w:rsid w:val="00A1142A"/>
    <w:rsid w:val="00A1153E"/>
    <w:rsid w:val="00A11884"/>
    <w:rsid w:val="00A118C2"/>
    <w:rsid w:val="00A118F3"/>
    <w:rsid w:val="00A121B9"/>
    <w:rsid w:val="00A1221C"/>
    <w:rsid w:val="00A12247"/>
    <w:rsid w:val="00A12436"/>
    <w:rsid w:val="00A1265B"/>
    <w:rsid w:val="00A1277D"/>
    <w:rsid w:val="00A12950"/>
    <w:rsid w:val="00A12D31"/>
    <w:rsid w:val="00A12EEF"/>
    <w:rsid w:val="00A1315A"/>
    <w:rsid w:val="00A13378"/>
    <w:rsid w:val="00A133CE"/>
    <w:rsid w:val="00A133F5"/>
    <w:rsid w:val="00A135F6"/>
    <w:rsid w:val="00A13657"/>
    <w:rsid w:val="00A13693"/>
    <w:rsid w:val="00A139FB"/>
    <w:rsid w:val="00A13DE6"/>
    <w:rsid w:val="00A13EE8"/>
    <w:rsid w:val="00A14743"/>
    <w:rsid w:val="00A14AE4"/>
    <w:rsid w:val="00A14BDB"/>
    <w:rsid w:val="00A14BEA"/>
    <w:rsid w:val="00A14FF6"/>
    <w:rsid w:val="00A15417"/>
    <w:rsid w:val="00A15584"/>
    <w:rsid w:val="00A15834"/>
    <w:rsid w:val="00A15AEA"/>
    <w:rsid w:val="00A15FCE"/>
    <w:rsid w:val="00A1616A"/>
    <w:rsid w:val="00A161AA"/>
    <w:rsid w:val="00A163C5"/>
    <w:rsid w:val="00A16448"/>
    <w:rsid w:val="00A16777"/>
    <w:rsid w:val="00A16884"/>
    <w:rsid w:val="00A16A00"/>
    <w:rsid w:val="00A16B12"/>
    <w:rsid w:val="00A16D12"/>
    <w:rsid w:val="00A16E49"/>
    <w:rsid w:val="00A16E52"/>
    <w:rsid w:val="00A16F47"/>
    <w:rsid w:val="00A16FDB"/>
    <w:rsid w:val="00A171DC"/>
    <w:rsid w:val="00A172B3"/>
    <w:rsid w:val="00A1733F"/>
    <w:rsid w:val="00A17631"/>
    <w:rsid w:val="00A1767C"/>
    <w:rsid w:val="00A17C78"/>
    <w:rsid w:val="00A17C92"/>
    <w:rsid w:val="00A17F64"/>
    <w:rsid w:val="00A17FC3"/>
    <w:rsid w:val="00A20488"/>
    <w:rsid w:val="00A20A6F"/>
    <w:rsid w:val="00A20A8C"/>
    <w:rsid w:val="00A20B14"/>
    <w:rsid w:val="00A20EC8"/>
    <w:rsid w:val="00A2105F"/>
    <w:rsid w:val="00A211AD"/>
    <w:rsid w:val="00A21325"/>
    <w:rsid w:val="00A21396"/>
    <w:rsid w:val="00A21528"/>
    <w:rsid w:val="00A21579"/>
    <w:rsid w:val="00A2157A"/>
    <w:rsid w:val="00A217CF"/>
    <w:rsid w:val="00A2193B"/>
    <w:rsid w:val="00A21B54"/>
    <w:rsid w:val="00A21B69"/>
    <w:rsid w:val="00A21F16"/>
    <w:rsid w:val="00A21F8F"/>
    <w:rsid w:val="00A21FB6"/>
    <w:rsid w:val="00A2206C"/>
    <w:rsid w:val="00A2231E"/>
    <w:rsid w:val="00A224B6"/>
    <w:rsid w:val="00A22815"/>
    <w:rsid w:val="00A2285F"/>
    <w:rsid w:val="00A22ADB"/>
    <w:rsid w:val="00A22C98"/>
    <w:rsid w:val="00A22E5D"/>
    <w:rsid w:val="00A23165"/>
    <w:rsid w:val="00A2337C"/>
    <w:rsid w:val="00A235FC"/>
    <w:rsid w:val="00A2376C"/>
    <w:rsid w:val="00A239AF"/>
    <w:rsid w:val="00A23AB4"/>
    <w:rsid w:val="00A23CBD"/>
    <w:rsid w:val="00A23F3F"/>
    <w:rsid w:val="00A24121"/>
    <w:rsid w:val="00A24492"/>
    <w:rsid w:val="00A244C3"/>
    <w:rsid w:val="00A244CD"/>
    <w:rsid w:val="00A2455C"/>
    <w:rsid w:val="00A246D9"/>
    <w:rsid w:val="00A247E0"/>
    <w:rsid w:val="00A24A13"/>
    <w:rsid w:val="00A24E59"/>
    <w:rsid w:val="00A250BE"/>
    <w:rsid w:val="00A253CD"/>
    <w:rsid w:val="00A2544C"/>
    <w:rsid w:val="00A25681"/>
    <w:rsid w:val="00A256BB"/>
    <w:rsid w:val="00A25E17"/>
    <w:rsid w:val="00A25EC8"/>
    <w:rsid w:val="00A26002"/>
    <w:rsid w:val="00A262C6"/>
    <w:rsid w:val="00A26428"/>
    <w:rsid w:val="00A26B18"/>
    <w:rsid w:val="00A26C27"/>
    <w:rsid w:val="00A26FA0"/>
    <w:rsid w:val="00A270CA"/>
    <w:rsid w:val="00A27103"/>
    <w:rsid w:val="00A27212"/>
    <w:rsid w:val="00A27215"/>
    <w:rsid w:val="00A273E8"/>
    <w:rsid w:val="00A27518"/>
    <w:rsid w:val="00A276DF"/>
    <w:rsid w:val="00A2779E"/>
    <w:rsid w:val="00A277F0"/>
    <w:rsid w:val="00A27967"/>
    <w:rsid w:val="00A27FC3"/>
    <w:rsid w:val="00A301A9"/>
    <w:rsid w:val="00A30353"/>
    <w:rsid w:val="00A30561"/>
    <w:rsid w:val="00A30E1A"/>
    <w:rsid w:val="00A3110C"/>
    <w:rsid w:val="00A3169C"/>
    <w:rsid w:val="00A31819"/>
    <w:rsid w:val="00A3187F"/>
    <w:rsid w:val="00A31B9A"/>
    <w:rsid w:val="00A31BE2"/>
    <w:rsid w:val="00A31C2F"/>
    <w:rsid w:val="00A31CB4"/>
    <w:rsid w:val="00A31EC2"/>
    <w:rsid w:val="00A32266"/>
    <w:rsid w:val="00A323EC"/>
    <w:rsid w:val="00A3261E"/>
    <w:rsid w:val="00A3269F"/>
    <w:rsid w:val="00A329B2"/>
    <w:rsid w:val="00A33272"/>
    <w:rsid w:val="00A33CC7"/>
    <w:rsid w:val="00A33E1E"/>
    <w:rsid w:val="00A33E25"/>
    <w:rsid w:val="00A33E57"/>
    <w:rsid w:val="00A3447C"/>
    <w:rsid w:val="00A3460F"/>
    <w:rsid w:val="00A346F8"/>
    <w:rsid w:val="00A3472C"/>
    <w:rsid w:val="00A348C0"/>
    <w:rsid w:val="00A35026"/>
    <w:rsid w:val="00A35038"/>
    <w:rsid w:val="00A35452"/>
    <w:rsid w:val="00A3550E"/>
    <w:rsid w:val="00A3560E"/>
    <w:rsid w:val="00A35706"/>
    <w:rsid w:val="00A35852"/>
    <w:rsid w:val="00A3590B"/>
    <w:rsid w:val="00A3597D"/>
    <w:rsid w:val="00A35AA1"/>
    <w:rsid w:val="00A3629D"/>
    <w:rsid w:val="00A363D7"/>
    <w:rsid w:val="00A365D3"/>
    <w:rsid w:val="00A366F7"/>
    <w:rsid w:val="00A36CE1"/>
    <w:rsid w:val="00A37056"/>
    <w:rsid w:val="00A37248"/>
    <w:rsid w:val="00A376F9"/>
    <w:rsid w:val="00A37CA7"/>
    <w:rsid w:val="00A40084"/>
    <w:rsid w:val="00A400B9"/>
    <w:rsid w:val="00A403F4"/>
    <w:rsid w:val="00A405CF"/>
    <w:rsid w:val="00A40663"/>
    <w:rsid w:val="00A408E4"/>
    <w:rsid w:val="00A40B1A"/>
    <w:rsid w:val="00A40DA5"/>
    <w:rsid w:val="00A40E67"/>
    <w:rsid w:val="00A41048"/>
    <w:rsid w:val="00A41A67"/>
    <w:rsid w:val="00A41A97"/>
    <w:rsid w:val="00A41DE8"/>
    <w:rsid w:val="00A41F1A"/>
    <w:rsid w:val="00A4230F"/>
    <w:rsid w:val="00A42692"/>
    <w:rsid w:val="00A42AA8"/>
    <w:rsid w:val="00A42AF0"/>
    <w:rsid w:val="00A433B6"/>
    <w:rsid w:val="00A435F1"/>
    <w:rsid w:val="00A439AD"/>
    <w:rsid w:val="00A43A92"/>
    <w:rsid w:val="00A43B81"/>
    <w:rsid w:val="00A43CEA"/>
    <w:rsid w:val="00A43E0F"/>
    <w:rsid w:val="00A43F15"/>
    <w:rsid w:val="00A440D5"/>
    <w:rsid w:val="00A441A4"/>
    <w:rsid w:val="00A44BD1"/>
    <w:rsid w:val="00A44E64"/>
    <w:rsid w:val="00A4525A"/>
    <w:rsid w:val="00A455B6"/>
    <w:rsid w:val="00A456B0"/>
    <w:rsid w:val="00A45A71"/>
    <w:rsid w:val="00A45B22"/>
    <w:rsid w:val="00A45CD4"/>
    <w:rsid w:val="00A45FF6"/>
    <w:rsid w:val="00A4646C"/>
    <w:rsid w:val="00A4647E"/>
    <w:rsid w:val="00A46520"/>
    <w:rsid w:val="00A46669"/>
    <w:rsid w:val="00A46A31"/>
    <w:rsid w:val="00A46A59"/>
    <w:rsid w:val="00A471E4"/>
    <w:rsid w:val="00A47546"/>
    <w:rsid w:val="00A47549"/>
    <w:rsid w:val="00A476B7"/>
    <w:rsid w:val="00A47918"/>
    <w:rsid w:val="00A47C6D"/>
    <w:rsid w:val="00A47EE5"/>
    <w:rsid w:val="00A508F6"/>
    <w:rsid w:val="00A50973"/>
    <w:rsid w:val="00A50A03"/>
    <w:rsid w:val="00A50A85"/>
    <w:rsid w:val="00A50B11"/>
    <w:rsid w:val="00A50CD1"/>
    <w:rsid w:val="00A50E1F"/>
    <w:rsid w:val="00A5121C"/>
    <w:rsid w:val="00A5146E"/>
    <w:rsid w:val="00A51996"/>
    <w:rsid w:val="00A51ABE"/>
    <w:rsid w:val="00A51C1F"/>
    <w:rsid w:val="00A51C7D"/>
    <w:rsid w:val="00A51E1B"/>
    <w:rsid w:val="00A51FFD"/>
    <w:rsid w:val="00A52284"/>
    <w:rsid w:val="00A5247C"/>
    <w:rsid w:val="00A524E0"/>
    <w:rsid w:val="00A52948"/>
    <w:rsid w:val="00A52F31"/>
    <w:rsid w:val="00A533D0"/>
    <w:rsid w:val="00A5341B"/>
    <w:rsid w:val="00A53485"/>
    <w:rsid w:val="00A53529"/>
    <w:rsid w:val="00A535D0"/>
    <w:rsid w:val="00A536A6"/>
    <w:rsid w:val="00A53A50"/>
    <w:rsid w:val="00A53B32"/>
    <w:rsid w:val="00A53B84"/>
    <w:rsid w:val="00A54019"/>
    <w:rsid w:val="00A540B8"/>
    <w:rsid w:val="00A5421F"/>
    <w:rsid w:val="00A542F7"/>
    <w:rsid w:val="00A54311"/>
    <w:rsid w:val="00A544E3"/>
    <w:rsid w:val="00A54885"/>
    <w:rsid w:val="00A54AFB"/>
    <w:rsid w:val="00A54F7B"/>
    <w:rsid w:val="00A553AF"/>
    <w:rsid w:val="00A554D9"/>
    <w:rsid w:val="00A55576"/>
    <w:rsid w:val="00A55A0B"/>
    <w:rsid w:val="00A55FC2"/>
    <w:rsid w:val="00A56002"/>
    <w:rsid w:val="00A56075"/>
    <w:rsid w:val="00A56089"/>
    <w:rsid w:val="00A5625E"/>
    <w:rsid w:val="00A562C4"/>
    <w:rsid w:val="00A564AF"/>
    <w:rsid w:val="00A56715"/>
    <w:rsid w:val="00A568E4"/>
    <w:rsid w:val="00A56A7B"/>
    <w:rsid w:val="00A56D44"/>
    <w:rsid w:val="00A56EA2"/>
    <w:rsid w:val="00A56F5F"/>
    <w:rsid w:val="00A56FA8"/>
    <w:rsid w:val="00A57163"/>
    <w:rsid w:val="00A57184"/>
    <w:rsid w:val="00A57412"/>
    <w:rsid w:val="00A5756C"/>
    <w:rsid w:val="00A576AA"/>
    <w:rsid w:val="00A578D1"/>
    <w:rsid w:val="00A57D36"/>
    <w:rsid w:val="00A57E1D"/>
    <w:rsid w:val="00A6004C"/>
    <w:rsid w:val="00A602F6"/>
    <w:rsid w:val="00A60A31"/>
    <w:rsid w:val="00A60AAD"/>
    <w:rsid w:val="00A6105A"/>
    <w:rsid w:val="00A61082"/>
    <w:rsid w:val="00A61188"/>
    <w:rsid w:val="00A61484"/>
    <w:rsid w:val="00A614C0"/>
    <w:rsid w:val="00A6172A"/>
    <w:rsid w:val="00A61945"/>
    <w:rsid w:val="00A61B0E"/>
    <w:rsid w:val="00A61E63"/>
    <w:rsid w:val="00A61FF4"/>
    <w:rsid w:val="00A6227B"/>
    <w:rsid w:val="00A624C5"/>
    <w:rsid w:val="00A624DA"/>
    <w:rsid w:val="00A62604"/>
    <w:rsid w:val="00A6288E"/>
    <w:rsid w:val="00A6290E"/>
    <w:rsid w:val="00A62DAC"/>
    <w:rsid w:val="00A630BC"/>
    <w:rsid w:val="00A63145"/>
    <w:rsid w:val="00A6322A"/>
    <w:rsid w:val="00A634B0"/>
    <w:rsid w:val="00A63871"/>
    <w:rsid w:val="00A638D3"/>
    <w:rsid w:val="00A638D6"/>
    <w:rsid w:val="00A63964"/>
    <w:rsid w:val="00A63CDD"/>
    <w:rsid w:val="00A63EC1"/>
    <w:rsid w:val="00A640D4"/>
    <w:rsid w:val="00A644C2"/>
    <w:rsid w:val="00A64595"/>
    <w:rsid w:val="00A6493B"/>
    <w:rsid w:val="00A64BF7"/>
    <w:rsid w:val="00A64C13"/>
    <w:rsid w:val="00A6500F"/>
    <w:rsid w:val="00A650FF"/>
    <w:rsid w:val="00A65160"/>
    <w:rsid w:val="00A65197"/>
    <w:rsid w:val="00A653AE"/>
    <w:rsid w:val="00A65592"/>
    <w:rsid w:val="00A660D2"/>
    <w:rsid w:val="00A663A4"/>
    <w:rsid w:val="00A663E4"/>
    <w:rsid w:val="00A66962"/>
    <w:rsid w:val="00A66A06"/>
    <w:rsid w:val="00A66C8C"/>
    <w:rsid w:val="00A66E6E"/>
    <w:rsid w:val="00A66FC7"/>
    <w:rsid w:val="00A67300"/>
    <w:rsid w:val="00A67740"/>
    <w:rsid w:val="00A679A1"/>
    <w:rsid w:val="00A67A1A"/>
    <w:rsid w:val="00A67A50"/>
    <w:rsid w:val="00A67C7B"/>
    <w:rsid w:val="00A67D6C"/>
    <w:rsid w:val="00A7037F"/>
    <w:rsid w:val="00A70874"/>
    <w:rsid w:val="00A70B9A"/>
    <w:rsid w:val="00A713F9"/>
    <w:rsid w:val="00A714BD"/>
    <w:rsid w:val="00A7163F"/>
    <w:rsid w:val="00A7209D"/>
    <w:rsid w:val="00A720FA"/>
    <w:rsid w:val="00A720FC"/>
    <w:rsid w:val="00A721F1"/>
    <w:rsid w:val="00A72201"/>
    <w:rsid w:val="00A7255D"/>
    <w:rsid w:val="00A72814"/>
    <w:rsid w:val="00A72958"/>
    <w:rsid w:val="00A7296F"/>
    <w:rsid w:val="00A73129"/>
    <w:rsid w:val="00A73295"/>
    <w:rsid w:val="00A734BC"/>
    <w:rsid w:val="00A73A7D"/>
    <w:rsid w:val="00A73BD1"/>
    <w:rsid w:val="00A73C2C"/>
    <w:rsid w:val="00A73CFE"/>
    <w:rsid w:val="00A73F22"/>
    <w:rsid w:val="00A73F42"/>
    <w:rsid w:val="00A743C6"/>
    <w:rsid w:val="00A745BC"/>
    <w:rsid w:val="00A745E9"/>
    <w:rsid w:val="00A74613"/>
    <w:rsid w:val="00A746F5"/>
    <w:rsid w:val="00A7487B"/>
    <w:rsid w:val="00A7487C"/>
    <w:rsid w:val="00A74A08"/>
    <w:rsid w:val="00A74AAC"/>
    <w:rsid w:val="00A74BFD"/>
    <w:rsid w:val="00A74DFB"/>
    <w:rsid w:val="00A74EAF"/>
    <w:rsid w:val="00A753EA"/>
    <w:rsid w:val="00A754D1"/>
    <w:rsid w:val="00A75537"/>
    <w:rsid w:val="00A75611"/>
    <w:rsid w:val="00A75686"/>
    <w:rsid w:val="00A7568B"/>
    <w:rsid w:val="00A758E5"/>
    <w:rsid w:val="00A759B1"/>
    <w:rsid w:val="00A75B18"/>
    <w:rsid w:val="00A75E56"/>
    <w:rsid w:val="00A76024"/>
    <w:rsid w:val="00A760F7"/>
    <w:rsid w:val="00A76197"/>
    <w:rsid w:val="00A76262"/>
    <w:rsid w:val="00A769DD"/>
    <w:rsid w:val="00A76A89"/>
    <w:rsid w:val="00A76C1F"/>
    <w:rsid w:val="00A76D3C"/>
    <w:rsid w:val="00A76EA3"/>
    <w:rsid w:val="00A76EE4"/>
    <w:rsid w:val="00A770A6"/>
    <w:rsid w:val="00A77434"/>
    <w:rsid w:val="00A77594"/>
    <w:rsid w:val="00A77AE3"/>
    <w:rsid w:val="00A77FF0"/>
    <w:rsid w:val="00A80035"/>
    <w:rsid w:val="00A800C5"/>
    <w:rsid w:val="00A802B6"/>
    <w:rsid w:val="00A8035B"/>
    <w:rsid w:val="00A80538"/>
    <w:rsid w:val="00A80620"/>
    <w:rsid w:val="00A8086C"/>
    <w:rsid w:val="00A80992"/>
    <w:rsid w:val="00A80AB5"/>
    <w:rsid w:val="00A80E85"/>
    <w:rsid w:val="00A80F79"/>
    <w:rsid w:val="00A81067"/>
    <w:rsid w:val="00A810C7"/>
    <w:rsid w:val="00A8113C"/>
    <w:rsid w:val="00A81142"/>
    <w:rsid w:val="00A81161"/>
    <w:rsid w:val="00A81280"/>
    <w:rsid w:val="00A813C5"/>
    <w:rsid w:val="00A81551"/>
    <w:rsid w:val="00A817DA"/>
    <w:rsid w:val="00A81A82"/>
    <w:rsid w:val="00A81F3B"/>
    <w:rsid w:val="00A82766"/>
    <w:rsid w:val="00A82832"/>
    <w:rsid w:val="00A829F2"/>
    <w:rsid w:val="00A82A61"/>
    <w:rsid w:val="00A82B03"/>
    <w:rsid w:val="00A82D5E"/>
    <w:rsid w:val="00A82D9B"/>
    <w:rsid w:val="00A8306F"/>
    <w:rsid w:val="00A838C3"/>
    <w:rsid w:val="00A8392B"/>
    <w:rsid w:val="00A83D01"/>
    <w:rsid w:val="00A83E43"/>
    <w:rsid w:val="00A840D4"/>
    <w:rsid w:val="00A84617"/>
    <w:rsid w:val="00A848E8"/>
    <w:rsid w:val="00A848EB"/>
    <w:rsid w:val="00A849BD"/>
    <w:rsid w:val="00A84A83"/>
    <w:rsid w:val="00A84C95"/>
    <w:rsid w:val="00A84CBB"/>
    <w:rsid w:val="00A84F35"/>
    <w:rsid w:val="00A850CD"/>
    <w:rsid w:val="00A85333"/>
    <w:rsid w:val="00A856A3"/>
    <w:rsid w:val="00A856EE"/>
    <w:rsid w:val="00A85A82"/>
    <w:rsid w:val="00A85F35"/>
    <w:rsid w:val="00A86016"/>
    <w:rsid w:val="00A865C9"/>
    <w:rsid w:val="00A869C9"/>
    <w:rsid w:val="00A87ACA"/>
    <w:rsid w:val="00A87CDC"/>
    <w:rsid w:val="00A87DA8"/>
    <w:rsid w:val="00A87E5E"/>
    <w:rsid w:val="00A9026A"/>
    <w:rsid w:val="00A9026C"/>
    <w:rsid w:val="00A9047D"/>
    <w:rsid w:val="00A904F4"/>
    <w:rsid w:val="00A905A8"/>
    <w:rsid w:val="00A907FE"/>
    <w:rsid w:val="00A9081F"/>
    <w:rsid w:val="00A90A62"/>
    <w:rsid w:val="00A90EAD"/>
    <w:rsid w:val="00A90F2A"/>
    <w:rsid w:val="00A91123"/>
    <w:rsid w:val="00A9117B"/>
    <w:rsid w:val="00A914CF"/>
    <w:rsid w:val="00A9168E"/>
    <w:rsid w:val="00A9189E"/>
    <w:rsid w:val="00A91A44"/>
    <w:rsid w:val="00A91B10"/>
    <w:rsid w:val="00A91C6B"/>
    <w:rsid w:val="00A91CB7"/>
    <w:rsid w:val="00A91D0F"/>
    <w:rsid w:val="00A91E41"/>
    <w:rsid w:val="00A922D9"/>
    <w:rsid w:val="00A924A3"/>
    <w:rsid w:val="00A925AF"/>
    <w:rsid w:val="00A92AF4"/>
    <w:rsid w:val="00A930C6"/>
    <w:rsid w:val="00A93175"/>
    <w:rsid w:val="00A93D19"/>
    <w:rsid w:val="00A941F5"/>
    <w:rsid w:val="00A9438A"/>
    <w:rsid w:val="00A9456A"/>
    <w:rsid w:val="00A946DB"/>
    <w:rsid w:val="00A946EA"/>
    <w:rsid w:val="00A94AAF"/>
    <w:rsid w:val="00A94B94"/>
    <w:rsid w:val="00A94C2D"/>
    <w:rsid w:val="00A94C65"/>
    <w:rsid w:val="00A94F33"/>
    <w:rsid w:val="00A9507C"/>
    <w:rsid w:val="00A9508A"/>
    <w:rsid w:val="00A9513E"/>
    <w:rsid w:val="00A9537D"/>
    <w:rsid w:val="00A9538A"/>
    <w:rsid w:val="00A958C0"/>
    <w:rsid w:val="00A958FC"/>
    <w:rsid w:val="00A95950"/>
    <w:rsid w:val="00A95BB1"/>
    <w:rsid w:val="00A96455"/>
    <w:rsid w:val="00A9675A"/>
    <w:rsid w:val="00A9766C"/>
    <w:rsid w:val="00A97704"/>
    <w:rsid w:val="00A9794D"/>
    <w:rsid w:val="00A979B3"/>
    <w:rsid w:val="00A97BAB"/>
    <w:rsid w:val="00A97D1E"/>
    <w:rsid w:val="00AA0337"/>
    <w:rsid w:val="00AA0B84"/>
    <w:rsid w:val="00AA0C19"/>
    <w:rsid w:val="00AA0C8A"/>
    <w:rsid w:val="00AA0DCA"/>
    <w:rsid w:val="00AA0F55"/>
    <w:rsid w:val="00AA0FF2"/>
    <w:rsid w:val="00AA1196"/>
    <w:rsid w:val="00AA11F5"/>
    <w:rsid w:val="00AA133F"/>
    <w:rsid w:val="00AA1433"/>
    <w:rsid w:val="00AA183F"/>
    <w:rsid w:val="00AA1A2E"/>
    <w:rsid w:val="00AA1B71"/>
    <w:rsid w:val="00AA1E5D"/>
    <w:rsid w:val="00AA2194"/>
    <w:rsid w:val="00AA21EA"/>
    <w:rsid w:val="00AA2411"/>
    <w:rsid w:val="00AA2466"/>
    <w:rsid w:val="00AA271A"/>
    <w:rsid w:val="00AA272D"/>
    <w:rsid w:val="00AA2826"/>
    <w:rsid w:val="00AA2844"/>
    <w:rsid w:val="00AA2854"/>
    <w:rsid w:val="00AA2D1C"/>
    <w:rsid w:val="00AA2D51"/>
    <w:rsid w:val="00AA2F43"/>
    <w:rsid w:val="00AA315E"/>
    <w:rsid w:val="00AA31BD"/>
    <w:rsid w:val="00AA3212"/>
    <w:rsid w:val="00AA32A2"/>
    <w:rsid w:val="00AA3595"/>
    <w:rsid w:val="00AA35B6"/>
    <w:rsid w:val="00AA3666"/>
    <w:rsid w:val="00AA36B4"/>
    <w:rsid w:val="00AA379B"/>
    <w:rsid w:val="00AA3834"/>
    <w:rsid w:val="00AA39AF"/>
    <w:rsid w:val="00AA3BF7"/>
    <w:rsid w:val="00AA3E5B"/>
    <w:rsid w:val="00AA469F"/>
    <w:rsid w:val="00AA47F3"/>
    <w:rsid w:val="00AA4815"/>
    <w:rsid w:val="00AA4A79"/>
    <w:rsid w:val="00AA5046"/>
    <w:rsid w:val="00AA50BE"/>
    <w:rsid w:val="00AA530D"/>
    <w:rsid w:val="00AA5561"/>
    <w:rsid w:val="00AA56FC"/>
    <w:rsid w:val="00AA5B00"/>
    <w:rsid w:val="00AA5BB1"/>
    <w:rsid w:val="00AA5F04"/>
    <w:rsid w:val="00AA62AF"/>
    <w:rsid w:val="00AA64A1"/>
    <w:rsid w:val="00AA67A6"/>
    <w:rsid w:val="00AA6E01"/>
    <w:rsid w:val="00AA6EB6"/>
    <w:rsid w:val="00AA73E6"/>
    <w:rsid w:val="00AA7626"/>
    <w:rsid w:val="00AA769C"/>
    <w:rsid w:val="00AA7A12"/>
    <w:rsid w:val="00AA7B46"/>
    <w:rsid w:val="00AA7BDA"/>
    <w:rsid w:val="00AA7DFA"/>
    <w:rsid w:val="00AB0054"/>
    <w:rsid w:val="00AB02A2"/>
    <w:rsid w:val="00AB0C8B"/>
    <w:rsid w:val="00AB0CF2"/>
    <w:rsid w:val="00AB0D5F"/>
    <w:rsid w:val="00AB0E64"/>
    <w:rsid w:val="00AB1251"/>
    <w:rsid w:val="00AB1693"/>
    <w:rsid w:val="00AB1698"/>
    <w:rsid w:val="00AB1A61"/>
    <w:rsid w:val="00AB1B09"/>
    <w:rsid w:val="00AB1BCA"/>
    <w:rsid w:val="00AB1CE7"/>
    <w:rsid w:val="00AB2140"/>
    <w:rsid w:val="00AB24CF"/>
    <w:rsid w:val="00AB2713"/>
    <w:rsid w:val="00AB294F"/>
    <w:rsid w:val="00AB2F0C"/>
    <w:rsid w:val="00AB3315"/>
    <w:rsid w:val="00AB34FF"/>
    <w:rsid w:val="00AB355E"/>
    <w:rsid w:val="00AB35F1"/>
    <w:rsid w:val="00AB3688"/>
    <w:rsid w:val="00AB3731"/>
    <w:rsid w:val="00AB397F"/>
    <w:rsid w:val="00AB3F15"/>
    <w:rsid w:val="00AB3FE5"/>
    <w:rsid w:val="00AB3FE7"/>
    <w:rsid w:val="00AB4054"/>
    <w:rsid w:val="00AB4146"/>
    <w:rsid w:val="00AB417B"/>
    <w:rsid w:val="00AB41CA"/>
    <w:rsid w:val="00AB41F3"/>
    <w:rsid w:val="00AB460F"/>
    <w:rsid w:val="00AB4C8F"/>
    <w:rsid w:val="00AB50EA"/>
    <w:rsid w:val="00AB5191"/>
    <w:rsid w:val="00AB51A3"/>
    <w:rsid w:val="00AB5297"/>
    <w:rsid w:val="00AB53B2"/>
    <w:rsid w:val="00AB575F"/>
    <w:rsid w:val="00AB577D"/>
    <w:rsid w:val="00AB57AB"/>
    <w:rsid w:val="00AB5862"/>
    <w:rsid w:val="00AB5939"/>
    <w:rsid w:val="00AB5C66"/>
    <w:rsid w:val="00AB5D93"/>
    <w:rsid w:val="00AB5DE2"/>
    <w:rsid w:val="00AB5E26"/>
    <w:rsid w:val="00AB610A"/>
    <w:rsid w:val="00AB6295"/>
    <w:rsid w:val="00AB64E6"/>
    <w:rsid w:val="00AB664E"/>
    <w:rsid w:val="00AB686E"/>
    <w:rsid w:val="00AB6D33"/>
    <w:rsid w:val="00AB6D5B"/>
    <w:rsid w:val="00AB7269"/>
    <w:rsid w:val="00AB7429"/>
    <w:rsid w:val="00AB7475"/>
    <w:rsid w:val="00AB76B9"/>
    <w:rsid w:val="00AB7708"/>
    <w:rsid w:val="00AB7730"/>
    <w:rsid w:val="00AB77F5"/>
    <w:rsid w:val="00AB78E2"/>
    <w:rsid w:val="00AB7C81"/>
    <w:rsid w:val="00AB7EC2"/>
    <w:rsid w:val="00AC024A"/>
    <w:rsid w:val="00AC02CB"/>
    <w:rsid w:val="00AC049C"/>
    <w:rsid w:val="00AC0D6B"/>
    <w:rsid w:val="00AC0D73"/>
    <w:rsid w:val="00AC0D7A"/>
    <w:rsid w:val="00AC0F31"/>
    <w:rsid w:val="00AC14F1"/>
    <w:rsid w:val="00AC1908"/>
    <w:rsid w:val="00AC1C2E"/>
    <w:rsid w:val="00AC1D30"/>
    <w:rsid w:val="00AC207D"/>
    <w:rsid w:val="00AC2257"/>
    <w:rsid w:val="00AC2279"/>
    <w:rsid w:val="00AC22AF"/>
    <w:rsid w:val="00AC28BE"/>
    <w:rsid w:val="00AC28DE"/>
    <w:rsid w:val="00AC301D"/>
    <w:rsid w:val="00AC3240"/>
    <w:rsid w:val="00AC3555"/>
    <w:rsid w:val="00AC3655"/>
    <w:rsid w:val="00AC384C"/>
    <w:rsid w:val="00AC38BC"/>
    <w:rsid w:val="00AC3A21"/>
    <w:rsid w:val="00AC473C"/>
    <w:rsid w:val="00AC4752"/>
    <w:rsid w:val="00AC49ED"/>
    <w:rsid w:val="00AC4A91"/>
    <w:rsid w:val="00AC4CD0"/>
    <w:rsid w:val="00AC4E96"/>
    <w:rsid w:val="00AC4FAE"/>
    <w:rsid w:val="00AC5195"/>
    <w:rsid w:val="00AC53C7"/>
    <w:rsid w:val="00AC5719"/>
    <w:rsid w:val="00AC5741"/>
    <w:rsid w:val="00AC5AB3"/>
    <w:rsid w:val="00AC5B0D"/>
    <w:rsid w:val="00AC5C94"/>
    <w:rsid w:val="00AC601F"/>
    <w:rsid w:val="00AC61D6"/>
    <w:rsid w:val="00AC63CF"/>
    <w:rsid w:val="00AC6420"/>
    <w:rsid w:val="00AC685C"/>
    <w:rsid w:val="00AC68AD"/>
    <w:rsid w:val="00AC6B35"/>
    <w:rsid w:val="00AC6DAD"/>
    <w:rsid w:val="00AC6E0A"/>
    <w:rsid w:val="00AC70BB"/>
    <w:rsid w:val="00AC71C6"/>
    <w:rsid w:val="00AC739D"/>
    <w:rsid w:val="00AC791C"/>
    <w:rsid w:val="00AC7CD7"/>
    <w:rsid w:val="00AD0269"/>
    <w:rsid w:val="00AD07D9"/>
    <w:rsid w:val="00AD0C1A"/>
    <w:rsid w:val="00AD0C44"/>
    <w:rsid w:val="00AD0FB2"/>
    <w:rsid w:val="00AD1007"/>
    <w:rsid w:val="00AD1485"/>
    <w:rsid w:val="00AD1639"/>
    <w:rsid w:val="00AD173C"/>
    <w:rsid w:val="00AD17EF"/>
    <w:rsid w:val="00AD1902"/>
    <w:rsid w:val="00AD1D8D"/>
    <w:rsid w:val="00AD2002"/>
    <w:rsid w:val="00AD2047"/>
    <w:rsid w:val="00AD217D"/>
    <w:rsid w:val="00AD217F"/>
    <w:rsid w:val="00AD22CF"/>
    <w:rsid w:val="00AD2459"/>
    <w:rsid w:val="00AD25C5"/>
    <w:rsid w:val="00AD2608"/>
    <w:rsid w:val="00AD2740"/>
    <w:rsid w:val="00AD2751"/>
    <w:rsid w:val="00AD275A"/>
    <w:rsid w:val="00AD27BD"/>
    <w:rsid w:val="00AD2882"/>
    <w:rsid w:val="00AD2C6E"/>
    <w:rsid w:val="00AD2E31"/>
    <w:rsid w:val="00AD2EBF"/>
    <w:rsid w:val="00AD2EFC"/>
    <w:rsid w:val="00AD3144"/>
    <w:rsid w:val="00AD3AC3"/>
    <w:rsid w:val="00AD3AC7"/>
    <w:rsid w:val="00AD3B24"/>
    <w:rsid w:val="00AD3E28"/>
    <w:rsid w:val="00AD3F0D"/>
    <w:rsid w:val="00AD3F4F"/>
    <w:rsid w:val="00AD40D8"/>
    <w:rsid w:val="00AD42E7"/>
    <w:rsid w:val="00AD42EE"/>
    <w:rsid w:val="00AD4366"/>
    <w:rsid w:val="00AD49D6"/>
    <w:rsid w:val="00AD4ECB"/>
    <w:rsid w:val="00AD51A8"/>
    <w:rsid w:val="00AD57A6"/>
    <w:rsid w:val="00AD5DEC"/>
    <w:rsid w:val="00AD5E6B"/>
    <w:rsid w:val="00AD5F88"/>
    <w:rsid w:val="00AD60F3"/>
    <w:rsid w:val="00AD683E"/>
    <w:rsid w:val="00AD6BD9"/>
    <w:rsid w:val="00AD6CA1"/>
    <w:rsid w:val="00AD6FFF"/>
    <w:rsid w:val="00AD740B"/>
    <w:rsid w:val="00AD7447"/>
    <w:rsid w:val="00AD7498"/>
    <w:rsid w:val="00AD7791"/>
    <w:rsid w:val="00AD77B4"/>
    <w:rsid w:val="00AD77B6"/>
    <w:rsid w:val="00AE030D"/>
    <w:rsid w:val="00AE0804"/>
    <w:rsid w:val="00AE0937"/>
    <w:rsid w:val="00AE0B74"/>
    <w:rsid w:val="00AE0C0F"/>
    <w:rsid w:val="00AE0CB5"/>
    <w:rsid w:val="00AE0D63"/>
    <w:rsid w:val="00AE0F7C"/>
    <w:rsid w:val="00AE1065"/>
    <w:rsid w:val="00AE10EE"/>
    <w:rsid w:val="00AE1185"/>
    <w:rsid w:val="00AE1379"/>
    <w:rsid w:val="00AE13DC"/>
    <w:rsid w:val="00AE190C"/>
    <w:rsid w:val="00AE1B41"/>
    <w:rsid w:val="00AE2350"/>
    <w:rsid w:val="00AE267A"/>
    <w:rsid w:val="00AE272C"/>
    <w:rsid w:val="00AE2B41"/>
    <w:rsid w:val="00AE2CB1"/>
    <w:rsid w:val="00AE2E47"/>
    <w:rsid w:val="00AE2FCC"/>
    <w:rsid w:val="00AE3096"/>
    <w:rsid w:val="00AE30D9"/>
    <w:rsid w:val="00AE3226"/>
    <w:rsid w:val="00AE3350"/>
    <w:rsid w:val="00AE3359"/>
    <w:rsid w:val="00AE3890"/>
    <w:rsid w:val="00AE396B"/>
    <w:rsid w:val="00AE3B0D"/>
    <w:rsid w:val="00AE3B16"/>
    <w:rsid w:val="00AE3C68"/>
    <w:rsid w:val="00AE3D81"/>
    <w:rsid w:val="00AE3DC4"/>
    <w:rsid w:val="00AE3FC8"/>
    <w:rsid w:val="00AE4157"/>
    <w:rsid w:val="00AE4911"/>
    <w:rsid w:val="00AE4946"/>
    <w:rsid w:val="00AE4A69"/>
    <w:rsid w:val="00AE4ACD"/>
    <w:rsid w:val="00AE5027"/>
    <w:rsid w:val="00AE51A4"/>
    <w:rsid w:val="00AE52BE"/>
    <w:rsid w:val="00AE546B"/>
    <w:rsid w:val="00AE5472"/>
    <w:rsid w:val="00AE5772"/>
    <w:rsid w:val="00AE5876"/>
    <w:rsid w:val="00AE5EF5"/>
    <w:rsid w:val="00AE5F47"/>
    <w:rsid w:val="00AE6089"/>
    <w:rsid w:val="00AE62C9"/>
    <w:rsid w:val="00AE699F"/>
    <w:rsid w:val="00AE69C4"/>
    <w:rsid w:val="00AE6D50"/>
    <w:rsid w:val="00AE7108"/>
    <w:rsid w:val="00AE7547"/>
    <w:rsid w:val="00AE761E"/>
    <w:rsid w:val="00AE767F"/>
    <w:rsid w:val="00AE780F"/>
    <w:rsid w:val="00AE7E59"/>
    <w:rsid w:val="00AE7F5D"/>
    <w:rsid w:val="00AE7F9D"/>
    <w:rsid w:val="00AF043B"/>
    <w:rsid w:val="00AF0BE9"/>
    <w:rsid w:val="00AF0FD6"/>
    <w:rsid w:val="00AF0FFD"/>
    <w:rsid w:val="00AF12B3"/>
    <w:rsid w:val="00AF1335"/>
    <w:rsid w:val="00AF14C7"/>
    <w:rsid w:val="00AF17DD"/>
    <w:rsid w:val="00AF1BD7"/>
    <w:rsid w:val="00AF1C05"/>
    <w:rsid w:val="00AF1D3E"/>
    <w:rsid w:val="00AF1DA0"/>
    <w:rsid w:val="00AF1DC1"/>
    <w:rsid w:val="00AF1F6A"/>
    <w:rsid w:val="00AF200C"/>
    <w:rsid w:val="00AF20EA"/>
    <w:rsid w:val="00AF21B9"/>
    <w:rsid w:val="00AF22FE"/>
    <w:rsid w:val="00AF25EC"/>
    <w:rsid w:val="00AF293D"/>
    <w:rsid w:val="00AF2A63"/>
    <w:rsid w:val="00AF2C09"/>
    <w:rsid w:val="00AF332C"/>
    <w:rsid w:val="00AF3439"/>
    <w:rsid w:val="00AF34DF"/>
    <w:rsid w:val="00AF3823"/>
    <w:rsid w:val="00AF3EC5"/>
    <w:rsid w:val="00AF43AB"/>
    <w:rsid w:val="00AF447F"/>
    <w:rsid w:val="00AF49B3"/>
    <w:rsid w:val="00AF4D41"/>
    <w:rsid w:val="00AF51F6"/>
    <w:rsid w:val="00AF522B"/>
    <w:rsid w:val="00AF59AC"/>
    <w:rsid w:val="00AF59EA"/>
    <w:rsid w:val="00AF5C3E"/>
    <w:rsid w:val="00AF5C78"/>
    <w:rsid w:val="00AF60CF"/>
    <w:rsid w:val="00AF610F"/>
    <w:rsid w:val="00AF62A1"/>
    <w:rsid w:val="00AF636D"/>
    <w:rsid w:val="00AF64AD"/>
    <w:rsid w:val="00AF68B5"/>
    <w:rsid w:val="00AF6A87"/>
    <w:rsid w:val="00AF6BF5"/>
    <w:rsid w:val="00AF6D5F"/>
    <w:rsid w:val="00AF6EBC"/>
    <w:rsid w:val="00AF6F79"/>
    <w:rsid w:val="00AF6FF2"/>
    <w:rsid w:val="00AF7144"/>
    <w:rsid w:val="00AF7698"/>
    <w:rsid w:val="00AF7EAC"/>
    <w:rsid w:val="00AF7ED4"/>
    <w:rsid w:val="00B00103"/>
    <w:rsid w:val="00B0030F"/>
    <w:rsid w:val="00B003BB"/>
    <w:rsid w:val="00B007A8"/>
    <w:rsid w:val="00B0086A"/>
    <w:rsid w:val="00B009D5"/>
    <w:rsid w:val="00B00C12"/>
    <w:rsid w:val="00B00E1A"/>
    <w:rsid w:val="00B013DD"/>
    <w:rsid w:val="00B015F6"/>
    <w:rsid w:val="00B016C2"/>
    <w:rsid w:val="00B017A7"/>
    <w:rsid w:val="00B018E7"/>
    <w:rsid w:val="00B01DAB"/>
    <w:rsid w:val="00B01E2B"/>
    <w:rsid w:val="00B02315"/>
    <w:rsid w:val="00B025F6"/>
    <w:rsid w:val="00B028E0"/>
    <w:rsid w:val="00B0291B"/>
    <w:rsid w:val="00B02A50"/>
    <w:rsid w:val="00B02C90"/>
    <w:rsid w:val="00B02F07"/>
    <w:rsid w:val="00B02F7A"/>
    <w:rsid w:val="00B03122"/>
    <w:rsid w:val="00B0328E"/>
    <w:rsid w:val="00B032AA"/>
    <w:rsid w:val="00B032BE"/>
    <w:rsid w:val="00B035BB"/>
    <w:rsid w:val="00B03D2F"/>
    <w:rsid w:val="00B03E74"/>
    <w:rsid w:val="00B03F8A"/>
    <w:rsid w:val="00B04069"/>
    <w:rsid w:val="00B04345"/>
    <w:rsid w:val="00B04907"/>
    <w:rsid w:val="00B04C26"/>
    <w:rsid w:val="00B04CCC"/>
    <w:rsid w:val="00B04EC0"/>
    <w:rsid w:val="00B05328"/>
    <w:rsid w:val="00B05920"/>
    <w:rsid w:val="00B05AA9"/>
    <w:rsid w:val="00B05B94"/>
    <w:rsid w:val="00B05BC1"/>
    <w:rsid w:val="00B05C23"/>
    <w:rsid w:val="00B05CA8"/>
    <w:rsid w:val="00B05DBC"/>
    <w:rsid w:val="00B060CD"/>
    <w:rsid w:val="00B06338"/>
    <w:rsid w:val="00B06379"/>
    <w:rsid w:val="00B0641C"/>
    <w:rsid w:val="00B064D5"/>
    <w:rsid w:val="00B06B9B"/>
    <w:rsid w:val="00B072B7"/>
    <w:rsid w:val="00B073A9"/>
    <w:rsid w:val="00B076F0"/>
    <w:rsid w:val="00B07843"/>
    <w:rsid w:val="00B078F4"/>
    <w:rsid w:val="00B07E54"/>
    <w:rsid w:val="00B10078"/>
    <w:rsid w:val="00B101E5"/>
    <w:rsid w:val="00B1034D"/>
    <w:rsid w:val="00B1051F"/>
    <w:rsid w:val="00B106FB"/>
    <w:rsid w:val="00B10798"/>
    <w:rsid w:val="00B108BB"/>
    <w:rsid w:val="00B10A12"/>
    <w:rsid w:val="00B10C33"/>
    <w:rsid w:val="00B10F75"/>
    <w:rsid w:val="00B1107C"/>
    <w:rsid w:val="00B11112"/>
    <w:rsid w:val="00B111CD"/>
    <w:rsid w:val="00B11363"/>
    <w:rsid w:val="00B11713"/>
    <w:rsid w:val="00B11831"/>
    <w:rsid w:val="00B119FC"/>
    <w:rsid w:val="00B11A6E"/>
    <w:rsid w:val="00B11CF1"/>
    <w:rsid w:val="00B11D34"/>
    <w:rsid w:val="00B11D63"/>
    <w:rsid w:val="00B11DDF"/>
    <w:rsid w:val="00B12092"/>
    <w:rsid w:val="00B1210D"/>
    <w:rsid w:val="00B121F5"/>
    <w:rsid w:val="00B12358"/>
    <w:rsid w:val="00B12683"/>
    <w:rsid w:val="00B12894"/>
    <w:rsid w:val="00B12B17"/>
    <w:rsid w:val="00B12C0B"/>
    <w:rsid w:val="00B12E35"/>
    <w:rsid w:val="00B12E6F"/>
    <w:rsid w:val="00B12EB4"/>
    <w:rsid w:val="00B13223"/>
    <w:rsid w:val="00B1323A"/>
    <w:rsid w:val="00B13299"/>
    <w:rsid w:val="00B137B7"/>
    <w:rsid w:val="00B137F8"/>
    <w:rsid w:val="00B1391E"/>
    <w:rsid w:val="00B1424F"/>
    <w:rsid w:val="00B14279"/>
    <w:rsid w:val="00B14405"/>
    <w:rsid w:val="00B14752"/>
    <w:rsid w:val="00B1488E"/>
    <w:rsid w:val="00B14AEA"/>
    <w:rsid w:val="00B14BAE"/>
    <w:rsid w:val="00B15588"/>
    <w:rsid w:val="00B158A6"/>
    <w:rsid w:val="00B15948"/>
    <w:rsid w:val="00B15958"/>
    <w:rsid w:val="00B15B44"/>
    <w:rsid w:val="00B15EE3"/>
    <w:rsid w:val="00B15FF0"/>
    <w:rsid w:val="00B16200"/>
    <w:rsid w:val="00B164D2"/>
    <w:rsid w:val="00B166B9"/>
    <w:rsid w:val="00B17222"/>
    <w:rsid w:val="00B1728E"/>
    <w:rsid w:val="00B17333"/>
    <w:rsid w:val="00B17863"/>
    <w:rsid w:val="00B179CC"/>
    <w:rsid w:val="00B17E53"/>
    <w:rsid w:val="00B17E60"/>
    <w:rsid w:val="00B200BD"/>
    <w:rsid w:val="00B20135"/>
    <w:rsid w:val="00B202B9"/>
    <w:rsid w:val="00B204F9"/>
    <w:rsid w:val="00B207DD"/>
    <w:rsid w:val="00B210BC"/>
    <w:rsid w:val="00B211D1"/>
    <w:rsid w:val="00B215D4"/>
    <w:rsid w:val="00B21852"/>
    <w:rsid w:val="00B21964"/>
    <w:rsid w:val="00B22357"/>
    <w:rsid w:val="00B226EC"/>
    <w:rsid w:val="00B2273C"/>
    <w:rsid w:val="00B22A3E"/>
    <w:rsid w:val="00B22BC6"/>
    <w:rsid w:val="00B22EC1"/>
    <w:rsid w:val="00B234DA"/>
    <w:rsid w:val="00B23520"/>
    <w:rsid w:val="00B23917"/>
    <w:rsid w:val="00B2420C"/>
    <w:rsid w:val="00B246DC"/>
    <w:rsid w:val="00B24A33"/>
    <w:rsid w:val="00B24A5B"/>
    <w:rsid w:val="00B24A6F"/>
    <w:rsid w:val="00B24AC9"/>
    <w:rsid w:val="00B24B12"/>
    <w:rsid w:val="00B24BE1"/>
    <w:rsid w:val="00B24E1E"/>
    <w:rsid w:val="00B24FE5"/>
    <w:rsid w:val="00B250AA"/>
    <w:rsid w:val="00B2552A"/>
    <w:rsid w:val="00B2552D"/>
    <w:rsid w:val="00B25553"/>
    <w:rsid w:val="00B25594"/>
    <w:rsid w:val="00B255EF"/>
    <w:rsid w:val="00B2568C"/>
    <w:rsid w:val="00B256C9"/>
    <w:rsid w:val="00B258D0"/>
    <w:rsid w:val="00B25D99"/>
    <w:rsid w:val="00B25DD7"/>
    <w:rsid w:val="00B25F74"/>
    <w:rsid w:val="00B2692C"/>
    <w:rsid w:val="00B26C2E"/>
    <w:rsid w:val="00B26FB3"/>
    <w:rsid w:val="00B26FDE"/>
    <w:rsid w:val="00B27150"/>
    <w:rsid w:val="00B27467"/>
    <w:rsid w:val="00B2753E"/>
    <w:rsid w:val="00B275EA"/>
    <w:rsid w:val="00B27884"/>
    <w:rsid w:val="00B27AB0"/>
    <w:rsid w:val="00B27DDF"/>
    <w:rsid w:val="00B302D4"/>
    <w:rsid w:val="00B3055C"/>
    <w:rsid w:val="00B309FA"/>
    <w:rsid w:val="00B30C9E"/>
    <w:rsid w:val="00B30D91"/>
    <w:rsid w:val="00B30EDF"/>
    <w:rsid w:val="00B310CD"/>
    <w:rsid w:val="00B314B7"/>
    <w:rsid w:val="00B314CB"/>
    <w:rsid w:val="00B31A38"/>
    <w:rsid w:val="00B31AA4"/>
    <w:rsid w:val="00B31D0C"/>
    <w:rsid w:val="00B31ED5"/>
    <w:rsid w:val="00B31F59"/>
    <w:rsid w:val="00B31F86"/>
    <w:rsid w:val="00B31F9E"/>
    <w:rsid w:val="00B31FD9"/>
    <w:rsid w:val="00B32097"/>
    <w:rsid w:val="00B320D8"/>
    <w:rsid w:val="00B32605"/>
    <w:rsid w:val="00B32C10"/>
    <w:rsid w:val="00B32D4F"/>
    <w:rsid w:val="00B330DC"/>
    <w:rsid w:val="00B331E8"/>
    <w:rsid w:val="00B33215"/>
    <w:rsid w:val="00B3325B"/>
    <w:rsid w:val="00B336FF"/>
    <w:rsid w:val="00B33726"/>
    <w:rsid w:val="00B338DD"/>
    <w:rsid w:val="00B3394F"/>
    <w:rsid w:val="00B3398D"/>
    <w:rsid w:val="00B33FFC"/>
    <w:rsid w:val="00B34288"/>
    <w:rsid w:val="00B34537"/>
    <w:rsid w:val="00B3460E"/>
    <w:rsid w:val="00B34786"/>
    <w:rsid w:val="00B3479F"/>
    <w:rsid w:val="00B347DF"/>
    <w:rsid w:val="00B34C42"/>
    <w:rsid w:val="00B3501D"/>
    <w:rsid w:val="00B35192"/>
    <w:rsid w:val="00B353CF"/>
    <w:rsid w:val="00B35553"/>
    <w:rsid w:val="00B3556C"/>
    <w:rsid w:val="00B3586A"/>
    <w:rsid w:val="00B35D8F"/>
    <w:rsid w:val="00B3614C"/>
    <w:rsid w:val="00B3626B"/>
    <w:rsid w:val="00B362DD"/>
    <w:rsid w:val="00B36726"/>
    <w:rsid w:val="00B36733"/>
    <w:rsid w:val="00B367FA"/>
    <w:rsid w:val="00B3682E"/>
    <w:rsid w:val="00B368BA"/>
    <w:rsid w:val="00B36E5D"/>
    <w:rsid w:val="00B36E80"/>
    <w:rsid w:val="00B36FF1"/>
    <w:rsid w:val="00B371A8"/>
    <w:rsid w:val="00B37285"/>
    <w:rsid w:val="00B37305"/>
    <w:rsid w:val="00B376F7"/>
    <w:rsid w:val="00B37781"/>
    <w:rsid w:val="00B377B9"/>
    <w:rsid w:val="00B377C1"/>
    <w:rsid w:val="00B37ADC"/>
    <w:rsid w:val="00B37FBE"/>
    <w:rsid w:val="00B401ED"/>
    <w:rsid w:val="00B4031E"/>
    <w:rsid w:val="00B4071B"/>
    <w:rsid w:val="00B40841"/>
    <w:rsid w:val="00B4093B"/>
    <w:rsid w:val="00B40C47"/>
    <w:rsid w:val="00B40D6D"/>
    <w:rsid w:val="00B40E3D"/>
    <w:rsid w:val="00B40E8E"/>
    <w:rsid w:val="00B41236"/>
    <w:rsid w:val="00B412A1"/>
    <w:rsid w:val="00B41484"/>
    <w:rsid w:val="00B41579"/>
    <w:rsid w:val="00B4162E"/>
    <w:rsid w:val="00B4163C"/>
    <w:rsid w:val="00B416EB"/>
    <w:rsid w:val="00B41B1C"/>
    <w:rsid w:val="00B41B7A"/>
    <w:rsid w:val="00B41EAF"/>
    <w:rsid w:val="00B420E1"/>
    <w:rsid w:val="00B4218B"/>
    <w:rsid w:val="00B4244D"/>
    <w:rsid w:val="00B42566"/>
    <w:rsid w:val="00B426DA"/>
    <w:rsid w:val="00B42762"/>
    <w:rsid w:val="00B427DD"/>
    <w:rsid w:val="00B427FF"/>
    <w:rsid w:val="00B42835"/>
    <w:rsid w:val="00B4292C"/>
    <w:rsid w:val="00B42B3A"/>
    <w:rsid w:val="00B43111"/>
    <w:rsid w:val="00B4339D"/>
    <w:rsid w:val="00B43600"/>
    <w:rsid w:val="00B43A61"/>
    <w:rsid w:val="00B43BAB"/>
    <w:rsid w:val="00B43C80"/>
    <w:rsid w:val="00B43E42"/>
    <w:rsid w:val="00B44173"/>
    <w:rsid w:val="00B4428E"/>
    <w:rsid w:val="00B443C2"/>
    <w:rsid w:val="00B44585"/>
    <w:rsid w:val="00B44921"/>
    <w:rsid w:val="00B44B0C"/>
    <w:rsid w:val="00B45054"/>
    <w:rsid w:val="00B453A0"/>
    <w:rsid w:val="00B454A4"/>
    <w:rsid w:val="00B454BD"/>
    <w:rsid w:val="00B45EA9"/>
    <w:rsid w:val="00B45FD0"/>
    <w:rsid w:val="00B46550"/>
    <w:rsid w:val="00B46A51"/>
    <w:rsid w:val="00B46B2E"/>
    <w:rsid w:val="00B46FFB"/>
    <w:rsid w:val="00B47A1B"/>
    <w:rsid w:val="00B47AE8"/>
    <w:rsid w:val="00B47B65"/>
    <w:rsid w:val="00B47E30"/>
    <w:rsid w:val="00B50141"/>
    <w:rsid w:val="00B50372"/>
    <w:rsid w:val="00B5046A"/>
    <w:rsid w:val="00B5063A"/>
    <w:rsid w:val="00B50D31"/>
    <w:rsid w:val="00B50E80"/>
    <w:rsid w:val="00B50F4B"/>
    <w:rsid w:val="00B5109F"/>
    <w:rsid w:val="00B510DE"/>
    <w:rsid w:val="00B513E6"/>
    <w:rsid w:val="00B514D1"/>
    <w:rsid w:val="00B51611"/>
    <w:rsid w:val="00B516CC"/>
    <w:rsid w:val="00B518DC"/>
    <w:rsid w:val="00B520B5"/>
    <w:rsid w:val="00B520D6"/>
    <w:rsid w:val="00B5220B"/>
    <w:rsid w:val="00B5247E"/>
    <w:rsid w:val="00B525DF"/>
    <w:rsid w:val="00B52725"/>
    <w:rsid w:val="00B52C71"/>
    <w:rsid w:val="00B52D66"/>
    <w:rsid w:val="00B52F5D"/>
    <w:rsid w:val="00B52FC8"/>
    <w:rsid w:val="00B530A4"/>
    <w:rsid w:val="00B5316A"/>
    <w:rsid w:val="00B5320C"/>
    <w:rsid w:val="00B533D2"/>
    <w:rsid w:val="00B53581"/>
    <w:rsid w:val="00B5360E"/>
    <w:rsid w:val="00B5389A"/>
    <w:rsid w:val="00B53C9A"/>
    <w:rsid w:val="00B53EDB"/>
    <w:rsid w:val="00B53FF0"/>
    <w:rsid w:val="00B5412A"/>
    <w:rsid w:val="00B541AA"/>
    <w:rsid w:val="00B54522"/>
    <w:rsid w:val="00B5467C"/>
    <w:rsid w:val="00B549EA"/>
    <w:rsid w:val="00B54AF1"/>
    <w:rsid w:val="00B54FB0"/>
    <w:rsid w:val="00B55118"/>
    <w:rsid w:val="00B5524B"/>
    <w:rsid w:val="00B55255"/>
    <w:rsid w:val="00B55496"/>
    <w:rsid w:val="00B5556F"/>
    <w:rsid w:val="00B556FF"/>
    <w:rsid w:val="00B55A50"/>
    <w:rsid w:val="00B55A81"/>
    <w:rsid w:val="00B55BAF"/>
    <w:rsid w:val="00B55C55"/>
    <w:rsid w:val="00B55E7F"/>
    <w:rsid w:val="00B55F97"/>
    <w:rsid w:val="00B56174"/>
    <w:rsid w:val="00B562FC"/>
    <w:rsid w:val="00B56309"/>
    <w:rsid w:val="00B56614"/>
    <w:rsid w:val="00B566F2"/>
    <w:rsid w:val="00B5671D"/>
    <w:rsid w:val="00B5677F"/>
    <w:rsid w:val="00B56AB8"/>
    <w:rsid w:val="00B56B0C"/>
    <w:rsid w:val="00B56C9F"/>
    <w:rsid w:val="00B56D3D"/>
    <w:rsid w:val="00B56D47"/>
    <w:rsid w:val="00B56FB0"/>
    <w:rsid w:val="00B570CC"/>
    <w:rsid w:val="00B57106"/>
    <w:rsid w:val="00B571D1"/>
    <w:rsid w:val="00B574ED"/>
    <w:rsid w:val="00B575D7"/>
    <w:rsid w:val="00B57637"/>
    <w:rsid w:val="00B57A83"/>
    <w:rsid w:val="00B60C74"/>
    <w:rsid w:val="00B60CC2"/>
    <w:rsid w:val="00B610D6"/>
    <w:rsid w:val="00B6137F"/>
    <w:rsid w:val="00B618DA"/>
    <w:rsid w:val="00B619AD"/>
    <w:rsid w:val="00B619C6"/>
    <w:rsid w:val="00B61B71"/>
    <w:rsid w:val="00B61CCA"/>
    <w:rsid w:val="00B61D05"/>
    <w:rsid w:val="00B61D36"/>
    <w:rsid w:val="00B61D4F"/>
    <w:rsid w:val="00B61DF9"/>
    <w:rsid w:val="00B620DA"/>
    <w:rsid w:val="00B625C7"/>
    <w:rsid w:val="00B62654"/>
    <w:rsid w:val="00B62706"/>
    <w:rsid w:val="00B62A5C"/>
    <w:rsid w:val="00B62BBB"/>
    <w:rsid w:val="00B634AC"/>
    <w:rsid w:val="00B6355E"/>
    <w:rsid w:val="00B638B4"/>
    <w:rsid w:val="00B63B97"/>
    <w:rsid w:val="00B63EAB"/>
    <w:rsid w:val="00B63FB6"/>
    <w:rsid w:val="00B63FE7"/>
    <w:rsid w:val="00B64219"/>
    <w:rsid w:val="00B64486"/>
    <w:rsid w:val="00B64B39"/>
    <w:rsid w:val="00B64BA5"/>
    <w:rsid w:val="00B64D11"/>
    <w:rsid w:val="00B64F38"/>
    <w:rsid w:val="00B65497"/>
    <w:rsid w:val="00B656FC"/>
    <w:rsid w:val="00B6576E"/>
    <w:rsid w:val="00B65B3E"/>
    <w:rsid w:val="00B65C80"/>
    <w:rsid w:val="00B65E5C"/>
    <w:rsid w:val="00B65E60"/>
    <w:rsid w:val="00B65E67"/>
    <w:rsid w:val="00B65F12"/>
    <w:rsid w:val="00B66018"/>
    <w:rsid w:val="00B66167"/>
    <w:rsid w:val="00B66267"/>
    <w:rsid w:val="00B66417"/>
    <w:rsid w:val="00B66481"/>
    <w:rsid w:val="00B66529"/>
    <w:rsid w:val="00B66546"/>
    <w:rsid w:val="00B665C7"/>
    <w:rsid w:val="00B66729"/>
    <w:rsid w:val="00B667F4"/>
    <w:rsid w:val="00B6683C"/>
    <w:rsid w:val="00B66937"/>
    <w:rsid w:val="00B669E0"/>
    <w:rsid w:val="00B66E7F"/>
    <w:rsid w:val="00B66F7B"/>
    <w:rsid w:val="00B672F6"/>
    <w:rsid w:val="00B67388"/>
    <w:rsid w:val="00B67494"/>
    <w:rsid w:val="00B67504"/>
    <w:rsid w:val="00B67610"/>
    <w:rsid w:val="00B67634"/>
    <w:rsid w:val="00B67AC2"/>
    <w:rsid w:val="00B67ADC"/>
    <w:rsid w:val="00B67BFD"/>
    <w:rsid w:val="00B67C19"/>
    <w:rsid w:val="00B67CC1"/>
    <w:rsid w:val="00B67D7A"/>
    <w:rsid w:val="00B67FA1"/>
    <w:rsid w:val="00B7014B"/>
    <w:rsid w:val="00B7036C"/>
    <w:rsid w:val="00B703C3"/>
    <w:rsid w:val="00B705D9"/>
    <w:rsid w:val="00B705F7"/>
    <w:rsid w:val="00B706B6"/>
    <w:rsid w:val="00B708F4"/>
    <w:rsid w:val="00B70955"/>
    <w:rsid w:val="00B70BE2"/>
    <w:rsid w:val="00B70D04"/>
    <w:rsid w:val="00B70DE9"/>
    <w:rsid w:val="00B70E69"/>
    <w:rsid w:val="00B70ED0"/>
    <w:rsid w:val="00B7109C"/>
    <w:rsid w:val="00B713B3"/>
    <w:rsid w:val="00B7173C"/>
    <w:rsid w:val="00B71F32"/>
    <w:rsid w:val="00B72066"/>
    <w:rsid w:val="00B72A04"/>
    <w:rsid w:val="00B72BCC"/>
    <w:rsid w:val="00B72E6A"/>
    <w:rsid w:val="00B72F94"/>
    <w:rsid w:val="00B730CD"/>
    <w:rsid w:val="00B7311E"/>
    <w:rsid w:val="00B73154"/>
    <w:rsid w:val="00B732AC"/>
    <w:rsid w:val="00B7358B"/>
    <w:rsid w:val="00B73626"/>
    <w:rsid w:val="00B7362A"/>
    <w:rsid w:val="00B7373A"/>
    <w:rsid w:val="00B73948"/>
    <w:rsid w:val="00B73D42"/>
    <w:rsid w:val="00B73DFD"/>
    <w:rsid w:val="00B73ECD"/>
    <w:rsid w:val="00B7439D"/>
    <w:rsid w:val="00B74B90"/>
    <w:rsid w:val="00B74C23"/>
    <w:rsid w:val="00B74F26"/>
    <w:rsid w:val="00B75243"/>
    <w:rsid w:val="00B7565B"/>
    <w:rsid w:val="00B7591E"/>
    <w:rsid w:val="00B75A38"/>
    <w:rsid w:val="00B75BE6"/>
    <w:rsid w:val="00B75DA0"/>
    <w:rsid w:val="00B76021"/>
    <w:rsid w:val="00B760DA"/>
    <w:rsid w:val="00B761A1"/>
    <w:rsid w:val="00B76548"/>
    <w:rsid w:val="00B76751"/>
    <w:rsid w:val="00B76954"/>
    <w:rsid w:val="00B76E6F"/>
    <w:rsid w:val="00B77265"/>
    <w:rsid w:val="00B775E1"/>
    <w:rsid w:val="00B77612"/>
    <w:rsid w:val="00B77B0B"/>
    <w:rsid w:val="00B77C4C"/>
    <w:rsid w:val="00B77DE5"/>
    <w:rsid w:val="00B801B9"/>
    <w:rsid w:val="00B80353"/>
    <w:rsid w:val="00B807F6"/>
    <w:rsid w:val="00B809F5"/>
    <w:rsid w:val="00B80B59"/>
    <w:rsid w:val="00B80B71"/>
    <w:rsid w:val="00B8103D"/>
    <w:rsid w:val="00B81259"/>
    <w:rsid w:val="00B813E0"/>
    <w:rsid w:val="00B81408"/>
    <w:rsid w:val="00B81440"/>
    <w:rsid w:val="00B81455"/>
    <w:rsid w:val="00B81615"/>
    <w:rsid w:val="00B8161A"/>
    <w:rsid w:val="00B816F1"/>
    <w:rsid w:val="00B81937"/>
    <w:rsid w:val="00B81D76"/>
    <w:rsid w:val="00B81E83"/>
    <w:rsid w:val="00B81FFA"/>
    <w:rsid w:val="00B821CB"/>
    <w:rsid w:val="00B82223"/>
    <w:rsid w:val="00B82565"/>
    <w:rsid w:val="00B82703"/>
    <w:rsid w:val="00B82792"/>
    <w:rsid w:val="00B8289C"/>
    <w:rsid w:val="00B82E5C"/>
    <w:rsid w:val="00B833B2"/>
    <w:rsid w:val="00B833C0"/>
    <w:rsid w:val="00B833E9"/>
    <w:rsid w:val="00B83466"/>
    <w:rsid w:val="00B834EA"/>
    <w:rsid w:val="00B8352A"/>
    <w:rsid w:val="00B837B5"/>
    <w:rsid w:val="00B83867"/>
    <w:rsid w:val="00B838CC"/>
    <w:rsid w:val="00B83A13"/>
    <w:rsid w:val="00B83A6F"/>
    <w:rsid w:val="00B84198"/>
    <w:rsid w:val="00B841CB"/>
    <w:rsid w:val="00B8424D"/>
    <w:rsid w:val="00B846BE"/>
    <w:rsid w:val="00B84718"/>
    <w:rsid w:val="00B84AAE"/>
    <w:rsid w:val="00B84BD1"/>
    <w:rsid w:val="00B84C10"/>
    <w:rsid w:val="00B84CF1"/>
    <w:rsid w:val="00B84D51"/>
    <w:rsid w:val="00B85275"/>
    <w:rsid w:val="00B853B8"/>
    <w:rsid w:val="00B855D8"/>
    <w:rsid w:val="00B85633"/>
    <w:rsid w:val="00B85746"/>
    <w:rsid w:val="00B8588D"/>
    <w:rsid w:val="00B859DA"/>
    <w:rsid w:val="00B85EB2"/>
    <w:rsid w:val="00B86496"/>
    <w:rsid w:val="00B864ED"/>
    <w:rsid w:val="00B8657A"/>
    <w:rsid w:val="00B8681C"/>
    <w:rsid w:val="00B86EB6"/>
    <w:rsid w:val="00B86F05"/>
    <w:rsid w:val="00B87306"/>
    <w:rsid w:val="00B87452"/>
    <w:rsid w:val="00B8748C"/>
    <w:rsid w:val="00B87530"/>
    <w:rsid w:val="00B87625"/>
    <w:rsid w:val="00B87C5C"/>
    <w:rsid w:val="00B905B5"/>
    <w:rsid w:val="00B90755"/>
    <w:rsid w:val="00B90AC2"/>
    <w:rsid w:val="00B90BC3"/>
    <w:rsid w:val="00B90C9C"/>
    <w:rsid w:val="00B90E78"/>
    <w:rsid w:val="00B90EEB"/>
    <w:rsid w:val="00B910BB"/>
    <w:rsid w:val="00B911D7"/>
    <w:rsid w:val="00B9167B"/>
    <w:rsid w:val="00B91AF9"/>
    <w:rsid w:val="00B91B6E"/>
    <w:rsid w:val="00B91BD6"/>
    <w:rsid w:val="00B91DD4"/>
    <w:rsid w:val="00B91EF4"/>
    <w:rsid w:val="00B92556"/>
    <w:rsid w:val="00B926E9"/>
    <w:rsid w:val="00B92708"/>
    <w:rsid w:val="00B92750"/>
    <w:rsid w:val="00B92948"/>
    <w:rsid w:val="00B92E7F"/>
    <w:rsid w:val="00B92EF5"/>
    <w:rsid w:val="00B93396"/>
    <w:rsid w:val="00B936F3"/>
    <w:rsid w:val="00B9384A"/>
    <w:rsid w:val="00B93850"/>
    <w:rsid w:val="00B93923"/>
    <w:rsid w:val="00B93940"/>
    <w:rsid w:val="00B939AB"/>
    <w:rsid w:val="00B939DA"/>
    <w:rsid w:val="00B93C99"/>
    <w:rsid w:val="00B93E36"/>
    <w:rsid w:val="00B94087"/>
    <w:rsid w:val="00B94265"/>
    <w:rsid w:val="00B9442A"/>
    <w:rsid w:val="00B945A0"/>
    <w:rsid w:val="00B94678"/>
    <w:rsid w:val="00B9478C"/>
    <w:rsid w:val="00B94993"/>
    <w:rsid w:val="00B94A81"/>
    <w:rsid w:val="00B94AA5"/>
    <w:rsid w:val="00B94C2D"/>
    <w:rsid w:val="00B94CF3"/>
    <w:rsid w:val="00B94DEB"/>
    <w:rsid w:val="00B94F67"/>
    <w:rsid w:val="00B950BC"/>
    <w:rsid w:val="00B954C6"/>
    <w:rsid w:val="00B9578C"/>
    <w:rsid w:val="00B9591E"/>
    <w:rsid w:val="00B95C09"/>
    <w:rsid w:val="00B95C33"/>
    <w:rsid w:val="00B95CA1"/>
    <w:rsid w:val="00B95F33"/>
    <w:rsid w:val="00B95F8F"/>
    <w:rsid w:val="00B9631C"/>
    <w:rsid w:val="00B964E9"/>
    <w:rsid w:val="00B965FF"/>
    <w:rsid w:val="00B968D6"/>
    <w:rsid w:val="00B968EB"/>
    <w:rsid w:val="00B9696F"/>
    <w:rsid w:val="00B96D66"/>
    <w:rsid w:val="00B96FC5"/>
    <w:rsid w:val="00B9701D"/>
    <w:rsid w:val="00B9717A"/>
    <w:rsid w:val="00B9770D"/>
    <w:rsid w:val="00B977C7"/>
    <w:rsid w:val="00B9788D"/>
    <w:rsid w:val="00B97F1F"/>
    <w:rsid w:val="00BA027B"/>
    <w:rsid w:val="00BA040F"/>
    <w:rsid w:val="00BA053B"/>
    <w:rsid w:val="00BA0616"/>
    <w:rsid w:val="00BA06B5"/>
    <w:rsid w:val="00BA09E9"/>
    <w:rsid w:val="00BA0A7F"/>
    <w:rsid w:val="00BA0ED1"/>
    <w:rsid w:val="00BA115E"/>
    <w:rsid w:val="00BA1473"/>
    <w:rsid w:val="00BA169E"/>
    <w:rsid w:val="00BA195D"/>
    <w:rsid w:val="00BA19A2"/>
    <w:rsid w:val="00BA1E13"/>
    <w:rsid w:val="00BA1EBF"/>
    <w:rsid w:val="00BA1EDB"/>
    <w:rsid w:val="00BA2003"/>
    <w:rsid w:val="00BA24D4"/>
    <w:rsid w:val="00BA26CA"/>
    <w:rsid w:val="00BA296E"/>
    <w:rsid w:val="00BA2FDE"/>
    <w:rsid w:val="00BA2FF0"/>
    <w:rsid w:val="00BA333C"/>
    <w:rsid w:val="00BA39C1"/>
    <w:rsid w:val="00BA4045"/>
    <w:rsid w:val="00BA41B3"/>
    <w:rsid w:val="00BA43C7"/>
    <w:rsid w:val="00BA4401"/>
    <w:rsid w:val="00BA4965"/>
    <w:rsid w:val="00BA4B39"/>
    <w:rsid w:val="00BA4D09"/>
    <w:rsid w:val="00BA4DE1"/>
    <w:rsid w:val="00BA4F08"/>
    <w:rsid w:val="00BA58F1"/>
    <w:rsid w:val="00BA5C83"/>
    <w:rsid w:val="00BA5C9D"/>
    <w:rsid w:val="00BA5F34"/>
    <w:rsid w:val="00BA62B5"/>
    <w:rsid w:val="00BA63DA"/>
    <w:rsid w:val="00BA6803"/>
    <w:rsid w:val="00BA68BF"/>
    <w:rsid w:val="00BA694E"/>
    <w:rsid w:val="00BA6B54"/>
    <w:rsid w:val="00BA6DCD"/>
    <w:rsid w:val="00BA6EB7"/>
    <w:rsid w:val="00BA6F49"/>
    <w:rsid w:val="00BA737E"/>
    <w:rsid w:val="00BA740F"/>
    <w:rsid w:val="00BA783D"/>
    <w:rsid w:val="00BA79C3"/>
    <w:rsid w:val="00BA79ED"/>
    <w:rsid w:val="00BA7A31"/>
    <w:rsid w:val="00BB0487"/>
    <w:rsid w:val="00BB0CB6"/>
    <w:rsid w:val="00BB0D01"/>
    <w:rsid w:val="00BB0D6F"/>
    <w:rsid w:val="00BB0F2B"/>
    <w:rsid w:val="00BB1026"/>
    <w:rsid w:val="00BB116B"/>
    <w:rsid w:val="00BB1292"/>
    <w:rsid w:val="00BB13B1"/>
    <w:rsid w:val="00BB1CF5"/>
    <w:rsid w:val="00BB1D42"/>
    <w:rsid w:val="00BB1D55"/>
    <w:rsid w:val="00BB1DE7"/>
    <w:rsid w:val="00BB208E"/>
    <w:rsid w:val="00BB20CD"/>
    <w:rsid w:val="00BB214F"/>
    <w:rsid w:val="00BB21B3"/>
    <w:rsid w:val="00BB2219"/>
    <w:rsid w:val="00BB22D3"/>
    <w:rsid w:val="00BB2456"/>
    <w:rsid w:val="00BB25DD"/>
    <w:rsid w:val="00BB2D9D"/>
    <w:rsid w:val="00BB2DF4"/>
    <w:rsid w:val="00BB2EAD"/>
    <w:rsid w:val="00BB304E"/>
    <w:rsid w:val="00BB31D3"/>
    <w:rsid w:val="00BB33B0"/>
    <w:rsid w:val="00BB3677"/>
    <w:rsid w:val="00BB3923"/>
    <w:rsid w:val="00BB3D7B"/>
    <w:rsid w:val="00BB3E64"/>
    <w:rsid w:val="00BB3EC7"/>
    <w:rsid w:val="00BB4105"/>
    <w:rsid w:val="00BB4336"/>
    <w:rsid w:val="00BB4502"/>
    <w:rsid w:val="00BB4813"/>
    <w:rsid w:val="00BB4A52"/>
    <w:rsid w:val="00BB4BD9"/>
    <w:rsid w:val="00BB4DE3"/>
    <w:rsid w:val="00BB4E03"/>
    <w:rsid w:val="00BB4F56"/>
    <w:rsid w:val="00BB53D2"/>
    <w:rsid w:val="00BB5548"/>
    <w:rsid w:val="00BB5571"/>
    <w:rsid w:val="00BB581B"/>
    <w:rsid w:val="00BB5993"/>
    <w:rsid w:val="00BB5D2E"/>
    <w:rsid w:val="00BB5E51"/>
    <w:rsid w:val="00BB5EBB"/>
    <w:rsid w:val="00BB5F87"/>
    <w:rsid w:val="00BB6011"/>
    <w:rsid w:val="00BB68DA"/>
    <w:rsid w:val="00BB6D28"/>
    <w:rsid w:val="00BB6F37"/>
    <w:rsid w:val="00BB6FA3"/>
    <w:rsid w:val="00BB719A"/>
    <w:rsid w:val="00BB7644"/>
    <w:rsid w:val="00BB77D9"/>
    <w:rsid w:val="00BB7896"/>
    <w:rsid w:val="00BB7964"/>
    <w:rsid w:val="00BB7A1A"/>
    <w:rsid w:val="00BB7A5D"/>
    <w:rsid w:val="00BB7BDE"/>
    <w:rsid w:val="00BC0224"/>
    <w:rsid w:val="00BC03AA"/>
    <w:rsid w:val="00BC05ED"/>
    <w:rsid w:val="00BC081F"/>
    <w:rsid w:val="00BC0A12"/>
    <w:rsid w:val="00BC0B83"/>
    <w:rsid w:val="00BC0C61"/>
    <w:rsid w:val="00BC0DE5"/>
    <w:rsid w:val="00BC0E5F"/>
    <w:rsid w:val="00BC0FFA"/>
    <w:rsid w:val="00BC107D"/>
    <w:rsid w:val="00BC11E3"/>
    <w:rsid w:val="00BC1463"/>
    <w:rsid w:val="00BC1485"/>
    <w:rsid w:val="00BC1622"/>
    <w:rsid w:val="00BC1916"/>
    <w:rsid w:val="00BC1A9D"/>
    <w:rsid w:val="00BC2256"/>
    <w:rsid w:val="00BC240D"/>
    <w:rsid w:val="00BC267D"/>
    <w:rsid w:val="00BC276B"/>
    <w:rsid w:val="00BC276C"/>
    <w:rsid w:val="00BC2AA8"/>
    <w:rsid w:val="00BC3125"/>
    <w:rsid w:val="00BC319B"/>
    <w:rsid w:val="00BC3212"/>
    <w:rsid w:val="00BC3411"/>
    <w:rsid w:val="00BC34CC"/>
    <w:rsid w:val="00BC3619"/>
    <w:rsid w:val="00BC3B0D"/>
    <w:rsid w:val="00BC3BEC"/>
    <w:rsid w:val="00BC3D30"/>
    <w:rsid w:val="00BC4215"/>
    <w:rsid w:val="00BC4485"/>
    <w:rsid w:val="00BC4557"/>
    <w:rsid w:val="00BC45ED"/>
    <w:rsid w:val="00BC46F0"/>
    <w:rsid w:val="00BC4749"/>
    <w:rsid w:val="00BC4771"/>
    <w:rsid w:val="00BC4A49"/>
    <w:rsid w:val="00BC4BF3"/>
    <w:rsid w:val="00BC4D04"/>
    <w:rsid w:val="00BC4E14"/>
    <w:rsid w:val="00BC531D"/>
    <w:rsid w:val="00BC554D"/>
    <w:rsid w:val="00BC5584"/>
    <w:rsid w:val="00BC5616"/>
    <w:rsid w:val="00BC56ED"/>
    <w:rsid w:val="00BC5A11"/>
    <w:rsid w:val="00BC5ADE"/>
    <w:rsid w:val="00BC5C1A"/>
    <w:rsid w:val="00BC5E1B"/>
    <w:rsid w:val="00BC5E70"/>
    <w:rsid w:val="00BC5E71"/>
    <w:rsid w:val="00BC5FB2"/>
    <w:rsid w:val="00BC6105"/>
    <w:rsid w:val="00BC66AB"/>
    <w:rsid w:val="00BC67ED"/>
    <w:rsid w:val="00BC695C"/>
    <w:rsid w:val="00BC6B48"/>
    <w:rsid w:val="00BC744B"/>
    <w:rsid w:val="00BC77FA"/>
    <w:rsid w:val="00BC79CA"/>
    <w:rsid w:val="00BD01E0"/>
    <w:rsid w:val="00BD01F0"/>
    <w:rsid w:val="00BD0492"/>
    <w:rsid w:val="00BD0526"/>
    <w:rsid w:val="00BD07D3"/>
    <w:rsid w:val="00BD0990"/>
    <w:rsid w:val="00BD0E00"/>
    <w:rsid w:val="00BD1444"/>
    <w:rsid w:val="00BD1534"/>
    <w:rsid w:val="00BD15B0"/>
    <w:rsid w:val="00BD1650"/>
    <w:rsid w:val="00BD166D"/>
    <w:rsid w:val="00BD18B3"/>
    <w:rsid w:val="00BD1F78"/>
    <w:rsid w:val="00BD2C4D"/>
    <w:rsid w:val="00BD2D19"/>
    <w:rsid w:val="00BD2DE3"/>
    <w:rsid w:val="00BD2E8E"/>
    <w:rsid w:val="00BD350C"/>
    <w:rsid w:val="00BD37D8"/>
    <w:rsid w:val="00BD3914"/>
    <w:rsid w:val="00BD3A21"/>
    <w:rsid w:val="00BD3BA8"/>
    <w:rsid w:val="00BD400A"/>
    <w:rsid w:val="00BD41C0"/>
    <w:rsid w:val="00BD423A"/>
    <w:rsid w:val="00BD4336"/>
    <w:rsid w:val="00BD43FB"/>
    <w:rsid w:val="00BD455E"/>
    <w:rsid w:val="00BD462C"/>
    <w:rsid w:val="00BD4680"/>
    <w:rsid w:val="00BD47FE"/>
    <w:rsid w:val="00BD48CB"/>
    <w:rsid w:val="00BD4904"/>
    <w:rsid w:val="00BD496A"/>
    <w:rsid w:val="00BD4C1B"/>
    <w:rsid w:val="00BD4C76"/>
    <w:rsid w:val="00BD4DF7"/>
    <w:rsid w:val="00BD5187"/>
    <w:rsid w:val="00BD552F"/>
    <w:rsid w:val="00BD557E"/>
    <w:rsid w:val="00BD571F"/>
    <w:rsid w:val="00BD572C"/>
    <w:rsid w:val="00BD5992"/>
    <w:rsid w:val="00BD5BBF"/>
    <w:rsid w:val="00BD5CAD"/>
    <w:rsid w:val="00BD65EA"/>
    <w:rsid w:val="00BD671A"/>
    <w:rsid w:val="00BD6734"/>
    <w:rsid w:val="00BD6955"/>
    <w:rsid w:val="00BD69A1"/>
    <w:rsid w:val="00BD74E9"/>
    <w:rsid w:val="00BD786C"/>
    <w:rsid w:val="00BD7A62"/>
    <w:rsid w:val="00BD7E33"/>
    <w:rsid w:val="00BD7E95"/>
    <w:rsid w:val="00BE014A"/>
    <w:rsid w:val="00BE0833"/>
    <w:rsid w:val="00BE08B8"/>
    <w:rsid w:val="00BE0903"/>
    <w:rsid w:val="00BE0A2A"/>
    <w:rsid w:val="00BE0B22"/>
    <w:rsid w:val="00BE0BA0"/>
    <w:rsid w:val="00BE0D73"/>
    <w:rsid w:val="00BE10AB"/>
    <w:rsid w:val="00BE1510"/>
    <w:rsid w:val="00BE182B"/>
    <w:rsid w:val="00BE1AC7"/>
    <w:rsid w:val="00BE273A"/>
    <w:rsid w:val="00BE2A06"/>
    <w:rsid w:val="00BE30CB"/>
    <w:rsid w:val="00BE330C"/>
    <w:rsid w:val="00BE33A2"/>
    <w:rsid w:val="00BE35AC"/>
    <w:rsid w:val="00BE3698"/>
    <w:rsid w:val="00BE3E1D"/>
    <w:rsid w:val="00BE3E44"/>
    <w:rsid w:val="00BE4190"/>
    <w:rsid w:val="00BE41A3"/>
    <w:rsid w:val="00BE4693"/>
    <w:rsid w:val="00BE4860"/>
    <w:rsid w:val="00BE4BD4"/>
    <w:rsid w:val="00BE4CFB"/>
    <w:rsid w:val="00BE4DAB"/>
    <w:rsid w:val="00BE52BC"/>
    <w:rsid w:val="00BE54AE"/>
    <w:rsid w:val="00BE569D"/>
    <w:rsid w:val="00BE56F0"/>
    <w:rsid w:val="00BE57D8"/>
    <w:rsid w:val="00BE57E3"/>
    <w:rsid w:val="00BE5931"/>
    <w:rsid w:val="00BE5B3B"/>
    <w:rsid w:val="00BE5BB1"/>
    <w:rsid w:val="00BE5D3E"/>
    <w:rsid w:val="00BE66AB"/>
    <w:rsid w:val="00BE677B"/>
    <w:rsid w:val="00BE6938"/>
    <w:rsid w:val="00BE6A6B"/>
    <w:rsid w:val="00BE6C5D"/>
    <w:rsid w:val="00BE6CC8"/>
    <w:rsid w:val="00BE6F07"/>
    <w:rsid w:val="00BE74D1"/>
    <w:rsid w:val="00BE7631"/>
    <w:rsid w:val="00BE76A0"/>
    <w:rsid w:val="00BE77D4"/>
    <w:rsid w:val="00BE7911"/>
    <w:rsid w:val="00BE79AC"/>
    <w:rsid w:val="00BE7ADE"/>
    <w:rsid w:val="00BE7CA0"/>
    <w:rsid w:val="00BE7D2B"/>
    <w:rsid w:val="00BE7D43"/>
    <w:rsid w:val="00BE7E37"/>
    <w:rsid w:val="00BE7F84"/>
    <w:rsid w:val="00BF02B0"/>
    <w:rsid w:val="00BF071A"/>
    <w:rsid w:val="00BF0C87"/>
    <w:rsid w:val="00BF0E61"/>
    <w:rsid w:val="00BF0ECC"/>
    <w:rsid w:val="00BF101B"/>
    <w:rsid w:val="00BF109E"/>
    <w:rsid w:val="00BF128D"/>
    <w:rsid w:val="00BF19DB"/>
    <w:rsid w:val="00BF27A3"/>
    <w:rsid w:val="00BF2AAA"/>
    <w:rsid w:val="00BF2C8A"/>
    <w:rsid w:val="00BF2CFF"/>
    <w:rsid w:val="00BF301D"/>
    <w:rsid w:val="00BF3051"/>
    <w:rsid w:val="00BF3058"/>
    <w:rsid w:val="00BF3523"/>
    <w:rsid w:val="00BF3604"/>
    <w:rsid w:val="00BF3855"/>
    <w:rsid w:val="00BF39B8"/>
    <w:rsid w:val="00BF4005"/>
    <w:rsid w:val="00BF412A"/>
    <w:rsid w:val="00BF417B"/>
    <w:rsid w:val="00BF4434"/>
    <w:rsid w:val="00BF44F9"/>
    <w:rsid w:val="00BF4576"/>
    <w:rsid w:val="00BF45C7"/>
    <w:rsid w:val="00BF486F"/>
    <w:rsid w:val="00BF49AC"/>
    <w:rsid w:val="00BF4A62"/>
    <w:rsid w:val="00BF4CD1"/>
    <w:rsid w:val="00BF4DFF"/>
    <w:rsid w:val="00BF4FF8"/>
    <w:rsid w:val="00BF5031"/>
    <w:rsid w:val="00BF50B1"/>
    <w:rsid w:val="00BF5146"/>
    <w:rsid w:val="00BF58C6"/>
    <w:rsid w:val="00BF59A5"/>
    <w:rsid w:val="00BF5C53"/>
    <w:rsid w:val="00BF6162"/>
    <w:rsid w:val="00BF6500"/>
    <w:rsid w:val="00BF67B7"/>
    <w:rsid w:val="00BF69CC"/>
    <w:rsid w:val="00BF6A23"/>
    <w:rsid w:val="00BF7465"/>
    <w:rsid w:val="00BF75D7"/>
    <w:rsid w:val="00BF760E"/>
    <w:rsid w:val="00BF7803"/>
    <w:rsid w:val="00BF782D"/>
    <w:rsid w:val="00BF78FE"/>
    <w:rsid w:val="00BF790C"/>
    <w:rsid w:val="00C00016"/>
    <w:rsid w:val="00C00054"/>
    <w:rsid w:val="00C000F4"/>
    <w:rsid w:val="00C00174"/>
    <w:rsid w:val="00C00293"/>
    <w:rsid w:val="00C005F6"/>
    <w:rsid w:val="00C00759"/>
    <w:rsid w:val="00C00C51"/>
    <w:rsid w:val="00C01169"/>
    <w:rsid w:val="00C01180"/>
    <w:rsid w:val="00C01427"/>
    <w:rsid w:val="00C0182A"/>
    <w:rsid w:val="00C01C63"/>
    <w:rsid w:val="00C01D38"/>
    <w:rsid w:val="00C02159"/>
    <w:rsid w:val="00C024CF"/>
    <w:rsid w:val="00C029A7"/>
    <w:rsid w:val="00C02A4C"/>
    <w:rsid w:val="00C02B1C"/>
    <w:rsid w:val="00C02D76"/>
    <w:rsid w:val="00C02F17"/>
    <w:rsid w:val="00C02F86"/>
    <w:rsid w:val="00C030D7"/>
    <w:rsid w:val="00C03222"/>
    <w:rsid w:val="00C0345A"/>
    <w:rsid w:val="00C0347B"/>
    <w:rsid w:val="00C03C9A"/>
    <w:rsid w:val="00C03E08"/>
    <w:rsid w:val="00C03EE0"/>
    <w:rsid w:val="00C04010"/>
    <w:rsid w:val="00C04570"/>
    <w:rsid w:val="00C045EA"/>
    <w:rsid w:val="00C0462D"/>
    <w:rsid w:val="00C046D7"/>
    <w:rsid w:val="00C0472D"/>
    <w:rsid w:val="00C04821"/>
    <w:rsid w:val="00C04A7D"/>
    <w:rsid w:val="00C04B6A"/>
    <w:rsid w:val="00C04D3F"/>
    <w:rsid w:val="00C04DEE"/>
    <w:rsid w:val="00C04ED7"/>
    <w:rsid w:val="00C04F92"/>
    <w:rsid w:val="00C04F9D"/>
    <w:rsid w:val="00C05463"/>
    <w:rsid w:val="00C055F1"/>
    <w:rsid w:val="00C05655"/>
    <w:rsid w:val="00C05B19"/>
    <w:rsid w:val="00C05ED6"/>
    <w:rsid w:val="00C05F9A"/>
    <w:rsid w:val="00C06183"/>
    <w:rsid w:val="00C06278"/>
    <w:rsid w:val="00C0634D"/>
    <w:rsid w:val="00C064D6"/>
    <w:rsid w:val="00C0681F"/>
    <w:rsid w:val="00C06BDF"/>
    <w:rsid w:val="00C06C22"/>
    <w:rsid w:val="00C06E7C"/>
    <w:rsid w:val="00C072B1"/>
    <w:rsid w:val="00C074A1"/>
    <w:rsid w:val="00C0756E"/>
    <w:rsid w:val="00C07705"/>
    <w:rsid w:val="00C078A2"/>
    <w:rsid w:val="00C07AD6"/>
    <w:rsid w:val="00C07CA6"/>
    <w:rsid w:val="00C07E1B"/>
    <w:rsid w:val="00C07ED0"/>
    <w:rsid w:val="00C100F0"/>
    <w:rsid w:val="00C101BC"/>
    <w:rsid w:val="00C105BC"/>
    <w:rsid w:val="00C10624"/>
    <w:rsid w:val="00C10A7C"/>
    <w:rsid w:val="00C11185"/>
    <w:rsid w:val="00C11228"/>
    <w:rsid w:val="00C1175C"/>
    <w:rsid w:val="00C118B0"/>
    <w:rsid w:val="00C119BE"/>
    <w:rsid w:val="00C1206A"/>
    <w:rsid w:val="00C12071"/>
    <w:rsid w:val="00C12905"/>
    <w:rsid w:val="00C12A12"/>
    <w:rsid w:val="00C12CE9"/>
    <w:rsid w:val="00C130A0"/>
    <w:rsid w:val="00C130D4"/>
    <w:rsid w:val="00C132F2"/>
    <w:rsid w:val="00C133C9"/>
    <w:rsid w:val="00C134BB"/>
    <w:rsid w:val="00C136A7"/>
    <w:rsid w:val="00C138EC"/>
    <w:rsid w:val="00C13966"/>
    <w:rsid w:val="00C13D49"/>
    <w:rsid w:val="00C14060"/>
    <w:rsid w:val="00C14282"/>
    <w:rsid w:val="00C14918"/>
    <w:rsid w:val="00C149E0"/>
    <w:rsid w:val="00C149E2"/>
    <w:rsid w:val="00C14B50"/>
    <w:rsid w:val="00C1501C"/>
    <w:rsid w:val="00C151C5"/>
    <w:rsid w:val="00C1555B"/>
    <w:rsid w:val="00C1565F"/>
    <w:rsid w:val="00C157FD"/>
    <w:rsid w:val="00C15959"/>
    <w:rsid w:val="00C15AF9"/>
    <w:rsid w:val="00C15BBE"/>
    <w:rsid w:val="00C15D5E"/>
    <w:rsid w:val="00C16361"/>
    <w:rsid w:val="00C166F4"/>
    <w:rsid w:val="00C16B46"/>
    <w:rsid w:val="00C16BF7"/>
    <w:rsid w:val="00C170A5"/>
    <w:rsid w:val="00C17333"/>
    <w:rsid w:val="00C1737D"/>
    <w:rsid w:val="00C173CD"/>
    <w:rsid w:val="00C174AE"/>
    <w:rsid w:val="00C17944"/>
    <w:rsid w:val="00C17BEB"/>
    <w:rsid w:val="00C17F77"/>
    <w:rsid w:val="00C200CF"/>
    <w:rsid w:val="00C2020B"/>
    <w:rsid w:val="00C2032E"/>
    <w:rsid w:val="00C20679"/>
    <w:rsid w:val="00C2069A"/>
    <w:rsid w:val="00C20879"/>
    <w:rsid w:val="00C20C12"/>
    <w:rsid w:val="00C20EED"/>
    <w:rsid w:val="00C2110E"/>
    <w:rsid w:val="00C2124D"/>
    <w:rsid w:val="00C2181F"/>
    <w:rsid w:val="00C21830"/>
    <w:rsid w:val="00C22146"/>
    <w:rsid w:val="00C221FD"/>
    <w:rsid w:val="00C223FE"/>
    <w:rsid w:val="00C22419"/>
    <w:rsid w:val="00C22420"/>
    <w:rsid w:val="00C224C9"/>
    <w:rsid w:val="00C225BB"/>
    <w:rsid w:val="00C22658"/>
    <w:rsid w:val="00C22664"/>
    <w:rsid w:val="00C226A6"/>
    <w:rsid w:val="00C2272C"/>
    <w:rsid w:val="00C22A6D"/>
    <w:rsid w:val="00C22B99"/>
    <w:rsid w:val="00C22D87"/>
    <w:rsid w:val="00C22DED"/>
    <w:rsid w:val="00C23118"/>
    <w:rsid w:val="00C23126"/>
    <w:rsid w:val="00C23621"/>
    <w:rsid w:val="00C23728"/>
    <w:rsid w:val="00C23784"/>
    <w:rsid w:val="00C238A9"/>
    <w:rsid w:val="00C23B2E"/>
    <w:rsid w:val="00C23D49"/>
    <w:rsid w:val="00C23E27"/>
    <w:rsid w:val="00C23E41"/>
    <w:rsid w:val="00C2404D"/>
    <w:rsid w:val="00C24318"/>
    <w:rsid w:val="00C24360"/>
    <w:rsid w:val="00C244A3"/>
    <w:rsid w:val="00C24502"/>
    <w:rsid w:val="00C249D8"/>
    <w:rsid w:val="00C24BC2"/>
    <w:rsid w:val="00C24EF0"/>
    <w:rsid w:val="00C24FA5"/>
    <w:rsid w:val="00C25437"/>
    <w:rsid w:val="00C255A7"/>
    <w:rsid w:val="00C255AB"/>
    <w:rsid w:val="00C25618"/>
    <w:rsid w:val="00C2564E"/>
    <w:rsid w:val="00C25858"/>
    <w:rsid w:val="00C25868"/>
    <w:rsid w:val="00C25CA8"/>
    <w:rsid w:val="00C25EA4"/>
    <w:rsid w:val="00C260CA"/>
    <w:rsid w:val="00C265E6"/>
    <w:rsid w:val="00C267CF"/>
    <w:rsid w:val="00C267D0"/>
    <w:rsid w:val="00C26A9F"/>
    <w:rsid w:val="00C26C05"/>
    <w:rsid w:val="00C26C61"/>
    <w:rsid w:val="00C26D14"/>
    <w:rsid w:val="00C26E1B"/>
    <w:rsid w:val="00C27246"/>
    <w:rsid w:val="00C2736E"/>
    <w:rsid w:val="00C273E4"/>
    <w:rsid w:val="00C2743F"/>
    <w:rsid w:val="00C2782C"/>
    <w:rsid w:val="00C2787D"/>
    <w:rsid w:val="00C278E6"/>
    <w:rsid w:val="00C27BAF"/>
    <w:rsid w:val="00C27E2B"/>
    <w:rsid w:val="00C27FFB"/>
    <w:rsid w:val="00C30029"/>
    <w:rsid w:val="00C3028F"/>
    <w:rsid w:val="00C3038B"/>
    <w:rsid w:val="00C303CA"/>
    <w:rsid w:val="00C305E6"/>
    <w:rsid w:val="00C306BB"/>
    <w:rsid w:val="00C30B4A"/>
    <w:rsid w:val="00C30BA1"/>
    <w:rsid w:val="00C312D9"/>
    <w:rsid w:val="00C315CE"/>
    <w:rsid w:val="00C31998"/>
    <w:rsid w:val="00C31ADB"/>
    <w:rsid w:val="00C31C93"/>
    <w:rsid w:val="00C31E0D"/>
    <w:rsid w:val="00C31F93"/>
    <w:rsid w:val="00C32170"/>
    <w:rsid w:val="00C3225F"/>
    <w:rsid w:val="00C32356"/>
    <w:rsid w:val="00C32473"/>
    <w:rsid w:val="00C3272C"/>
    <w:rsid w:val="00C329A0"/>
    <w:rsid w:val="00C329C0"/>
    <w:rsid w:val="00C32B8A"/>
    <w:rsid w:val="00C32BF6"/>
    <w:rsid w:val="00C32C6F"/>
    <w:rsid w:val="00C331FB"/>
    <w:rsid w:val="00C33244"/>
    <w:rsid w:val="00C333E3"/>
    <w:rsid w:val="00C333E5"/>
    <w:rsid w:val="00C33AA8"/>
    <w:rsid w:val="00C33B8B"/>
    <w:rsid w:val="00C33BB4"/>
    <w:rsid w:val="00C33FEF"/>
    <w:rsid w:val="00C340DF"/>
    <w:rsid w:val="00C34491"/>
    <w:rsid w:val="00C3460E"/>
    <w:rsid w:val="00C348A1"/>
    <w:rsid w:val="00C34BD7"/>
    <w:rsid w:val="00C34C06"/>
    <w:rsid w:val="00C35132"/>
    <w:rsid w:val="00C35252"/>
    <w:rsid w:val="00C35411"/>
    <w:rsid w:val="00C3542A"/>
    <w:rsid w:val="00C35C25"/>
    <w:rsid w:val="00C35D70"/>
    <w:rsid w:val="00C35E78"/>
    <w:rsid w:val="00C35FC9"/>
    <w:rsid w:val="00C361A6"/>
    <w:rsid w:val="00C36261"/>
    <w:rsid w:val="00C363B9"/>
    <w:rsid w:val="00C3676C"/>
    <w:rsid w:val="00C367BA"/>
    <w:rsid w:val="00C36A43"/>
    <w:rsid w:val="00C36AC8"/>
    <w:rsid w:val="00C36C28"/>
    <w:rsid w:val="00C36D47"/>
    <w:rsid w:val="00C36F3F"/>
    <w:rsid w:val="00C37009"/>
    <w:rsid w:val="00C37297"/>
    <w:rsid w:val="00C37474"/>
    <w:rsid w:val="00C37D14"/>
    <w:rsid w:val="00C37F6D"/>
    <w:rsid w:val="00C4028A"/>
    <w:rsid w:val="00C405F0"/>
    <w:rsid w:val="00C4079A"/>
    <w:rsid w:val="00C40B2D"/>
    <w:rsid w:val="00C40E11"/>
    <w:rsid w:val="00C413A7"/>
    <w:rsid w:val="00C415A9"/>
    <w:rsid w:val="00C41714"/>
    <w:rsid w:val="00C418B9"/>
    <w:rsid w:val="00C41A7E"/>
    <w:rsid w:val="00C41C9B"/>
    <w:rsid w:val="00C41DED"/>
    <w:rsid w:val="00C41E8B"/>
    <w:rsid w:val="00C41EED"/>
    <w:rsid w:val="00C42406"/>
    <w:rsid w:val="00C424B1"/>
    <w:rsid w:val="00C42A2A"/>
    <w:rsid w:val="00C42D39"/>
    <w:rsid w:val="00C42D7F"/>
    <w:rsid w:val="00C431AA"/>
    <w:rsid w:val="00C43248"/>
    <w:rsid w:val="00C439B5"/>
    <w:rsid w:val="00C446DD"/>
    <w:rsid w:val="00C44901"/>
    <w:rsid w:val="00C44950"/>
    <w:rsid w:val="00C44A84"/>
    <w:rsid w:val="00C44BED"/>
    <w:rsid w:val="00C44E9D"/>
    <w:rsid w:val="00C44EAE"/>
    <w:rsid w:val="00C450B6"/>
    <w:rsid w:val="00C45530"/>
    <w:rsid w:val="00C45586"/>
    <w:rsid w:val="00C45D5D"/>
    <w:rsid w:val="00C45D6A"/>
    <w:rsid w:val="00C46002"/>
    <w:rsid w:val="00C464C0"/>
    <w:rsid w:val="00C46507"/>
    <w:rsid w:val="00C4651A"/>
    <w:rsid w:val="00C46553"/>
    <w:rsid w:val="00C4670B"/>
    <w:rsid w:val="00C46B2C"/>
    <w:rsid w:val="00C46B6A"/>
    <w:rsid w:val="00C46CA3"/>
    <w:rsid w:val="00C4751C"/>
    <w:rsid w:val="00C476A2"/>
    <w:rsid w:val="00C47967"/>
    <w:rsid w:val="00C50772"/>
    <w:rsid w:val="00C50852"/>
    <w:rsid w:val="00C5086F"/>
    <w:rsid w:val="00C50ADD"/>
    <w:rsid w:val="00C50CED"/>
    <w:rsid w:val="00C50E22"/>
    <w:rsid w:val="00C50E2C"/>
    <w:rsid w:val="00C50F9E"/>
    <w:rsid w:val="00C5108A"/>
    <w:rsid w:val="00C51205"/>
    <w:rsid w:val="00C512D9"/>
    <w:rsid w:val="00C51578"/>
    <w:rsid w:val="00C5186E"/>
    <w:rsid w:val="00C51A8F"/>
    <w:rsid w:val="00C51B31"/>
    <w:rsid w:val="00C51D15"/>
    <w:rsid w:val="00C51E20"/>
    <w:rsid w:val="00C51FE7"/>
    <w:rsid w:val="00C521B7"/>
    <w:rsid w:val="00C52E91"/>
    <w:rsid w:val="00C52EA5"/>
    <w:rsid w:val="00C53194"/>
    <w:rsid w:val="00C53616"/>
    <w:rsid w:val="00C536FB"/>
    <w:rsid w:val="00C53792"/>
    <w:rsid w:val="00C53817"/>
    <w:rsid w:val="00C5394C"/>
    <w:rsid w:val="00C53FF6"/>
    <w:rsid w:val="00C5403D"/>
    <w:rsid w:val="00C54136"/>
    <w:rsid w:val="00C5457B"/>
    <w:rsid w:val="00C545F3"/>
    <w:rsid w:val="00C54877"/>
    <w:rsid w:val="00C54893"/>
    <w:rsid w:val="00C54C34"/>
    <w:rsid w:val="00C54C54"/>
    <w:rsid w:val="00C54FE1"/>
    <w:rsid w:val="00C55220"/>
    <w:rsid w:val="00C557E6"/>
    <w:rsid w:val="00C55A40"/>
    <w:rsid w:val="00C55AA1"/>
    <w:rsid w:val="00C55FCA"/>
    <w:rsid w:val="00C56110"/>
    <w:rsid w:val="00C56704"/>
    <w:rsid w:val="00C567DD"/>
    <w:rsid w:val="00C56E7A"/>
    <w:rsid w:val="00C56F99"/>
    <w:rsid w:val="00C570E4"/>
    <w:rsid w:val="00C57276"/>
    <w:rsid w:val="00C57461"/>
    <w:rsid w:val="00C57578"/>
    <w:rsid w:val="00C579FC"/>
    <w:rsid w:val="00C57A5D"/>
    <w:rsid w:val="00C57B0C"/>
    <w:rsid w:val="00C57DC7"/>
    <w:rsid w:val="00C6014E"/>
    <w:rsid w:val="00C603BE"/>
    <w:rsid w:val="00C603F7"/>
    <w:rsid w:val="00C60482"/>
    <w:rsid w:val="00C60A6B"/>
    <w:rsid w:val="00C60D48"/>
    <w:rsid w:val="00C60FF5"/>
    <w:rsid w:val="00C610E2"/>
    <w:rsid w:val="00C611F6"/>
    <w:rsid w:val="00C613FA"/>
    <w:rsid w:val="00C61B97"/>
    <w:rsid w:val="00C61F11"/>
    <w:rsid w:val="00C620DC"/>
    <w:rsid w:val="00C62203"/>
    <w:rsid w:val="00C62388"/>
    <w:rsid w:val="00C62653"/>
    <w:rsid w:val="00C6276A"/>
    <w:rsid w:val="00C628E9"/>
    <w:rsid w:val="00C62A1F"/>
    <w:rsid w:val="00C630F3"/>
    <w:rsid w:val="00C63281"/>
    <w:rsid w:val="00C63405"/>
    <w:rsid w:val="00C634B2"/>
    <w:rsid w:val="00C63779"/>
    <w:rsid w:val="00C63E42"/>
    <w:rsid w:val="00C63F03"/>
    <w:rsid w:val="00C6411B"/>
    <w:rsid w:val="00C64212"/>
    <w:rsid w:val="00C642FE"/>
    <w:rsid w:val="00C645F5"/>
    <w:rsid w:val="00C6480A"/>
    <w:rsid w:val="00C64A3A"/>
    <w:rsid w:val="00C64A9C"/>
    <w:rsid w:val="00C6529C"/>
    <w:rsid w:val="00C65506"/>
    <w:rsid w:val="00C656AB"/>
    <w:rsid w:val="00C65723"/>
    <w:rsid w:val="00C657EE"/>
    <w:rsid w:val="00C65A5D"/>
    <w:rsid w:val="00C65C80"/>
    <w:rsid w:val="00C65D49"/>
    <w:rsid w:val="00C65E15"/>
    <w:rsid w:val="00C65FAC"/>
    <w:rsid w:val="00C661B7"/>
    <w:rsid w:val="00C66387"/>
    <w:rsid w:val="00C666A7"/>
    <w:rsid w:val="00C667BB"/>
    <w:rsid w:val="00C668F8"/>
    <w:rsid w:val="00C66AD4"/>
    <w:rsid w:val="00C66E24"/>
    <w:rsid w:val="00C66E6F"/>
    <w:rsid w:val="00C66FD7"/>
    <w:rsid w:val="00C671CF"/>
    <w:rsid w:val="00C6722C"/>
    <w:rsid w:val="00C67EC2"/>
    <w:rsid w:val="00C70388"/>
    <w:rsid w:val="00C703C7"/>
    <w:rsid w:val="00C70A21"/>
    <w:rsid w:val="00C70CCF"/>
    <w:rsid w:val="00C70E2E"/>
    <w:rsid w:val="00C70EC8"/>
    <w:rsid w:val="00C71606"/>
    <w:rsid w:val="00C7175D"/>
    <w:rsid w:val="00C71962"/>
    <w:rsid w:val="00C71B0B"/>
    <w:rsid w:val="00C71D80"/>
    <w:rsid w:val="00C71E1E"/>
    <w:rsid w:val="00C71E46"/>
    <w:rsid w:val="00C71F8D"/>
    <w:rsid w:val="00C72043"/>
    <w:rsid w:val="00C72070"/>
    <w:rsid w:val="00C725B6"/>
    <w:rsid w:val="00C72620"/>
    <w:rsid w:val="00C72666"/>
    <w:rsid w:val="00C72EFF"/>
    <w:rsid w:val="00C72F30"/>
    <w:rsid w:val="00C732B3"/>
    <w:rsid w:val="00C732D9"/>
    <w:rsid w:val="00C735B6"/>
    <w:rsid w:val="00C735BE"/>
    <w:rsid w:val="00C73845"/>
    <w:rsid w:val="00C738AB"/>
    <w:rsid w:val="00C738F7"/>
    <w:rsid w:val="00C73B2F"/>
    <w:rsid w:val="00C741DA"/>
    <w:rsid w:val="00C7435F"/>
    <w:rsid w:val="00C7439C"/>
    <w:rsid w:val="00C74567"/>
    <w:rsid w:val="00C745F3"/>
    <w:rsid w:val="00C748D9"/>
    <w:rsid w:val="00C74E13"/>
    <w:rsid w:val="00C74ED0"/>
    <w:rsid w:val="00C74FC1"/>
    <w:rsid w:val="00C751EA"/>
    <w:rsid w:val="00C75382"/>
    <w:rsid w:val="00C754E0"/>
    <w:rsid w:val="00C756D7"/>
    <w:rsid w:val="00C75D87"/>
    <w:rsid w:val="00C7626D"/>
    <w:rsid w:val="00C76359"/>
    <w:rsid w:val="00C763CF"/>
    <w:rsid w:val="00C765FE"/>
    <w:rsid w:val="00C767D9"/>
    <w:rsid w:val="00C76968"/>
    <w:rsid w:val="00C76B9D"/>
    <w:rsid w:val="00C76DB8"/>
    <w:rsid w:val="00C76F88"/>
    <w:rsid w:val="00C774F0"/>
    <w:rsid w:val="00C77C46"/>
    <w:rsid w:val="00C77D00"/>
    <w:rsid w:val="00C80520"/>
    <w:rsid w:val="00C8072F"/>
    <w:rsid w:val="00C808AF"/>
    <w:rsid w:val="00C80D82"/>
    <w:rsid w:val="00C80F41"/>
    <w:rsid w:val="00C8129D"/>
    <w:rsid w:val="00C817C7"/>
    <w:rsid w:val="00C81BF1"/>
    <w:rsid w:val="00C81E1E"/>
    <w:rsid w:val="00C81F05"/>
    <w:rsid w:val="00C81F5E"/>
    <w:rsid w:val="00C81FD5"/>
    <w:rsid w:val="00C82011"/>
    <w:rsid w:val="00C820C4"/>
    <w:rsid w:val="00C82215"/>
    <w:rsid w:val="00C82362"/>
    <w:rsid w:val="00C8287D"/>
    <w:rsid w:val="00C82C72"/>
    <w:rsid w:val="00C82E1C"/>
    <w:rsid w:val="00C82E53"/>
    <w:rsid w:val="00C830CD"/>
    <w:rsid w:val="00C830FE"/>
    <w:rsid w:val="00C83364"/>
    <w:rsid w:val="00C833E5"/>
    <w:rsid w:val="00C83484"/>
    <w:rsid w:val="00C835C4"/>
    <w:rsid w:val="00C836D2"/>
    <w:rsid w:val="00C836DB"/>
    <w:rsid w:val="00C837F8"/>
    <w:rsid w:val="00C83839"/>
    <w:rsid w:val="00C83BAC"/>
    <w:rsid w:val="00C83E44"/>
    <w:rsid w:val="00C840A6"/>
    <w:rsid w:val="00C842F3"/>
    <w:rsid w:val="00C8457A"/>
    <w:rsid w:val="00C846CE"/>
    <w:rsid w:val="00C84AD4"/>
    <w:rsid w:val="00C84C46"/>
    <w:rsid w:val="00C850DE"/>
    <w:rsid w:val="00C8542E"/>
    <w:rsid w:val="00C85543"/>
    <w:rsid w:val="00C857DD"/>
    <w:rsid w:val="00C85870"/>
    <w:rsid w:val="00C85899"/>
    <w:rsid w:val="00C85911"/>
    <w:rsid w:val="00C85D2A"/>
    <w:rsid w:val="00C85D6D"/>
    <w:rsid w:val="00C85DB0"/>
    <w:rsid w:val="00C863E7"/>
    <w:rsid w:val="00C868D6"/>
    <w:rsid w:val="00C86A47"/>
    <w:rsid w:val="00C86DF6"/>
    <w:rsid w:val="00C870BD"/>
    <w:rsid w:val="00C87216"/>
    <w:rsid w:val="00C875A1"/>
    <w:rsid w:val="00C87702"/>
    <w:rsid w:val="00C87BE5"/>
    <w:rsid w:val="00C87C3A"/>
    <w:rsid w:val="00C87E0B"/>
    <w:rsid w:val="00C87F86"/>
    <w:rsid w:val="00C90184"/>
    <w:rsid w:val="00C90220"/>
    <w:rsid w:val="00C90311"/>
    <w:rsid w:val="00C90482"/>
    <w:rsid w:val="00C9053C"/>
    <w:rsid w:val="00C90602"/>
    <w:rsid w:val="00C909D7"/>
    <w:rsid w:val="00C90AE1"/>
    <w:rsid w:val="00C90FA2"/>
    <w:rsid w:val="00C91639"/>
    <w:rsid w:val="00C91704"/>
    <w:rsid w:val="00C91727"/>
    <w:rsid w:val="00C91832"/>
    <w:rsid w:val="00C91861"/>
    <w:rsid w:val="00C91951"/>
    <w:rsid w:val="00C91A18"/>
    <w:rsid w:val="00C91C49"/>
    <w:rsid w:val="00C91FA2"/>
    <w:rsid w:val="00C9225A"/>
    <w:rsid w:val="00C922BB"/>
    <w:rsid w:val="00C9257E"/>
    <w:rsid w:val="00C9270D"/>
    <w:rsid w:val="00C92730"/>
    <w:rsid w:val="00C928F3"/>
    <w:rsid w:val="00C92AA0"/>
    <w:rsid w:val="00C92BA0"/>
    <w:rsid w:val="00C92C2D"/>
    <w:rsid w:val="00C930C8"/>
    <w:rsid w:val="00C930FD"/>
    <w:rsid w:val="00C93247"/>
    <w:rsid w:val="00C933BF"/>
    <w:rsid w:val="00C9387B"/>
    <w:rsid w:val="00C939E9"/>
    <w:rsid w:val="00C93B43"/>
    <w:rsid w:val="00C93BEC"/>
    <w:rsid w:val="00C93D9B"/>
    <w:rsid w:val="00C93E57"/>
    <w:rsid w:val="00C93E60"/>
    <w:rsid w:val="00C942A0"/>
    <w:rsid w:val="00C942BE"/>
    <w:rsid w:val="00C94336"/>
    <w:rsid w:val="00C943A1"/>
    <w:rsid w:val="00C94448"/>
    <w:rsid w:val="00C94518"/>
    <w:rsid w:val="00C94C8C"/>
    <w:rsid w:val="00C94DD6"/>
    <w:rsid w:val="00C94F38"/>
    <w:rsid w:val="00C9506E"/>
    <w:rsid w:val="00C95525"/>
    <w:rsid w:val="00C955F7"/>
    <w:rsid w:val="00C95706"/>
    <w:rsid w:val="00C95A03"/>
    <w:rsid w:val="00C95A80"/>
    <w:rsid w:val="00C95CDF"/>
    <w:rsid w:val="00C95D3C"/>
    <w:rsid w:val="00C96117"/>
    <w:rsid w:val="00C96328"/>
    <w:rsid w:val="00C963BA"/>
    <w:rsid w:val="00C96583"/>
    <w:rsid w:val="00C9658F"/>
    <w:rsid w:val="00C96599"/>
    <w:rsid w:val="00C96AC6"/>
    <w:rsid w:val="00C96FAD"/>
    <w:rsid w:val="00C9731E"/>
    <w:rsid w:val="00C97736"/>
    <w:rsid w:val="00C979F3"/>
    <w:rsid w:val="00C97A73"/>
    <w:rsid w:val="00C97B24"/>
    <w:rsid w:val="00C97BC8"/>
    <w:rsid w:val="00CA02BF"/>
    <w:rsid w:val="00CA0375"/>
    <w:rsid w:val="00CA05BA"/>
    <w:rsid w:val="00CA065B"/>
    <w:rsid w:val="00CA08BC"/>
    <w:rsid w:val="00CA0ABB"/>
    <w:rsid w:val="00CA0EE7"/>
    <w:rsid w:val="00CA116E"/>
    <w:rsid w:val="00CA131C"/>
    <w:rsid w:val="00CA13F8"/>
    <w:rsid w:val="00CA1651"/>
    <w:rsid w:val="00CA17AF"/>
    <w:rsid w:val="00CA1864"/>
    <w:rsid w:val="00CA1877"/>
    <w:rsid w:val="00CA1D96"/>
    <w:rsid w:val="00CA207E"/>
    <w:rsid w:val="00CA2360"/>
    <w:rsid w:val="00CA2649"/>
    <w:rsid w:val="00CA2929"/>
    <w:rsid w:val="00CA2A6F"/>
    <w:rsid w:val="00CA2A93"/>
    <w:rsid w:val="00CA2B31"/>
    <w:rsid w:val="00CA2EB8"/>
    <w:rsid w:val="00CA2F18"/>
    <w:rsid w:val="00CA312E"/>
    <w:rsid w:val="00CA3347"/>
    <w:rsid w:val="00CA3359"/>
    <w:rsid w:val="00CA3485"/>
    <w:rsid w:val="00CA355D"/>
    <w:rsid w:val="00CA3E59"/>
    <w:rsid w:val="00CA447D"/>
    <w:rsid w:val="00CA448A"/>
    <w:rsid w:val="00CA46B1"/>
    <w:rsid w:val="00CA470D"/>
    <w:rsid w:val="00CA4ACA"/>
    <w:rsid w:val="00CA503D"/>
    <w:rsid w:val="00CA5206"/>
    <w:rsid w:val="00CA5328"/>
    <w:rsid w:val="00CA58CD"/>
    <w:rsid w:val="00CA5A2C"/>
    <w:rsid w:val="00CA5A73"/>
    <w:rsid w:val="00CA5D26"/>
    <w:rsid w:val="00CA5D80"/>
    <w:rsid w:val="00CA5DD8"/>
    <w:rsid w:val="00CA5F5C"/>
    <w:rsid w:val="00CA6010"/>
    <w:rsid w:val="00CA601D"/>
    <w:rsid w:val="00CA60AA"/>
    <w:rsid w:val="00CA6198"/>
    <w:rsid w:val="00CA646E"/>
    <w:rsid w:val="00CA662B"/>
    <w:rsid w:val="00CA67DC"/>
    <w:rsid w:val="00CA6EA3"/>
    <w:rsid w:val="00CA7493"/>
    <w:rsid w:val="00CA74AB"/>
    <w:rsid w:val="00CA7516"/>
    <w:rsid w:val="00CA77C5"/>
    <w:rsid w:val="00CA79C2"/>
    <w:rsid w:val="00CB029D"/>
    <w:rsid w:val="00CB0657"/>
    <w:rsid w:val="00CB0A52"/>
    <w:rsid w:val="00CB0AAE"/>
    <w:rsid w:val="00CB0DAD"/>
    <w:rsid w:val="00CB116B"/>
    <w:rsid w:val="00CB11E1"/>
    <w:rsid w:val="00CB14B3"/>
    <w:rsid w:val="00CB1ABB"/>
    <w:rsid w:val="00CB1BD5"/>
    <w:rsid w:val="00CB1E28"/>
    <w:rsid w:val="00CB2020"/>
    <w:rsid w:val="00CB21CD"/>
    <w:rsid w:val="00CB2463"/>
    <w:rsid w:val="00CB28F3"/>
    <w:rsid w:val="00CB2901"/>
    <w:rsid w:val="00CB2AD6"/>
    <w:rsid w:val="00CB2CEB"/>
    <w:rsid w:val="00CB2E77"/>
    <w:rsid w:val="00CB30BE"/>
    <w:rsid w:val="00CB370A"/>
    <w:rsid w:val="00CB3DA7"/>
    <w:rsid w:val="00CB3EC0"/>
    <w:rsid w:val="00CB4218"/>
    <w:rsid w:val="00CB4658"/>
    <w:rsid w:val="00CB4C6B"/>
    <w:rsid w:val="00CB510F"/>
    <w:rsid w:val="00CB5F12"/>
    <w:rsid w:val="00CB6228"/>
    <w:rsid w:val="00CB685C"/>
    <w:rsid w:val="00CB6B93"/>
    <w:rsid w:val="00CB6D73"/>
    <w:rsid w:val="00CB6D93"/>
    <w:rsid w:val="00CB6E81"/>
    <w:rsid w:val="00CB6ED2"/>
    <w:rsid w:val="00CB7463"/>
    <w:rsid w:val="00CB7639"/>
    <w:rsid w:val="00CB776F"/>
    <w:rsid w:val="00CB7A06"/>
    <w:rsid w:val="00CB7BFB"/>
    <w:rsid w:val="00CB7E7E"/>
    <w:rsid w:val="00CB7F51"/>
    <w:rsid w:val="00CC03E4"/>
    <w:rsid w:val="00CC05CB"/>
    <w:rsid w:val="00CC0698"/>
    <w:rsid w:val="00CC076B"/>
    <w:rsid w:val="00CC0B29"/>
    <w:rsid w:val="00CC121C"/>
    <w:rsid w:val="00CC12F5"/>
    <w:rsid w:val="00CC1462"/>
    <w:rsid w:val="00CC17B3"/>
    <w:rsid w:val="00CC197C"/>
    <w:rsid w:val="00CC1AB6"/>
    <w:rsid w:val="00CC1AE4"/>
    <w:rsid w:val="00CC1E56"/>
    <w:rsid w:val="00CC1F96"/>
    <w:rsid w:val="00CC20B3"/>
    <w:rsid w:val="00CC29C2"/>
    <w:rsid w:val="00CC2B3A"/>
    <w:rsid w:val="00CC2BBB"/>
    <w:rsid w:val="00CC2D67"/>
    <w:rsid w:val="00CC2E3A"/>
    <w:rsid w:val="00CC2EA9"/>
    <w:rsid w:val="00CC2FA1"/>
    <w:rsid w:val="00CC309B"/>
    <w:rsid w:val="00CC3536"/>
    <w:rsid w:val="00CC3543"/>
    <w:rsid w:val="00CC354F"/>
    <w:rsid w:val="00CC386A"/>
    <w:rsid w:val="00CC3944"/>
    <w:rsid w:val="00CC3990"/>
    <w:rsid w:val="00CC3997"/>
    <w:rsid w:val="00CC3B12"/>
    <w:rsid w:val="00CC3C78"/>
    <w:rsid w:val="00CC4103"/>
    <w:rsid w:val="00CC41D3"/>
    <w:rsid w:val="00CC45F5"/>
    <w:rsid w:val="00CC485F"/>
    <w:rsid w:val="00CC4BFB"/>
    <w:rsid w:val="00CC4CD5"/>
    <w:rsid w:val="00CC4D61"/>
    <w:rsid w:val="00CC4DA9"/>
    <w:rsid w:val="00CC4DAD"/>
    <w:rsid w:val="00CC4F22"/>
    <w:rsid w:val="00CC5285"/>
    <w:rsid w:val="00CC5361"/>
    <w:rsid w:val="00CC5464"/>
    <w:rsid w:val="00CC54C4"/>
    <w:rsid w:val="00CC54D8"/>
    <w:rsid w:val="00CC5876"/>
    <w:rsid w:val="00CC5C72"/>
    <w:rsid w:val="00CC5D7B"/>
    <w:rsid w:val="00CC5E2E"/>
    <w:rsid w:val="00CC5E30"/>
    <w:rsid w:val="00CC6610"/>
    <w:rsid w:val="00CC6955"/>
    <w:rsid w:val="00CC6A2C"/>
    <w:rsid w:val="00CC6E32"/>
    <w:rsid w:val="00CC6E6E"/>
    <w:rsid w:val="00CC71B9"/>
    <w:rsid w:val="00CC798C"/>
    <w:rsid w:val="00CC7A69"/>
    <w:rsid w:val="00CC7D70"/>
    <w:rsid w:val="00CD00C2"/>
    <w:rsid w:val="00CD03FE"/>
    <w:rsid w:val="00CD0410"/>
    <w:rsid w:val="00CD072C"/>
    <w:rsid w:val="00CD0D1F"/>
    <w:rsid w:val="00CD125C"/>
    <w:rsid w:val="00CD13C8"/>
    <w:rsid w:val="00CD13D9"/>
    <w:rsid w:val="00CD183E"/>
    <w:rsid w:val="00CD184E"/>
    <w:rsid w:val="00CD1870"/>
    <w:rsid w:val="00CD1C15"/>
    <w:rsid w:val="00CD1CA1"/>
    <w:rsid w:val="00CD208F"/>
    <w:rsid w:val="00CD24BD"/>
    <w:rsid w:val="00CD2715"/>
    <w:rsid w:val="00CD276D"/>
    <w:rsid w:val="00CD2A76"/>
    <w:rsid w:val="00CD2CCF"/>
    <w:rsid w:val="00CD2E58"/>
    <w:rsid w:val="00CD2FE5"/>
    <w:rsid w:val="00CD31C9"/>
    <w:rsid w:val="00CD3294"/>
    <w:rsid w:val="00CD3346"/>
    <w:rsid w:val="00CD337B"/>
    <w:rsid w:val="00CD39AC"/>
    <w:rsid w:val="00CD3A73"/>
    <w:rsid w:val="00CD3BBD"/>
    <w:rsid w:val="00CD3CE9"/>
    <w:rsid w:val="00CD3F32"/>
    <w:rsid w:val="00CD4103"/>
    <w:rsid w:val="00CD426D"/>
    <w:rsid w:val="00CD4403"/>
    <w:rsid w:val="00CD45FE"/>
    <w:rsid w:val="00CD4642"/>
    <w:rsid w:val="00CD4835"/>
    <w:rsid w:val="00CD575D"/>
    <w:rsid w:val="00CD5942"/>
    <w:rsid w:val="00CD5ADA"/>
    <w:rsid w:val="00CD5AF8"/>
    <w:rsid w:val="00CD5BEF"/>
    <w:rsid w:val="00CD5E02"/>
    <w:rsid w:val="00CD6031"/>
    <w:rsid w:val="00CD60AB"/>
    <w:rsid w:val="00CD6384"/>
    <w:rsid w:val="00CD63D8"/>
    <w:rsid w:val="00CD64B4"/>
    <w:rsid w:val="00CD679A"/>
    <w:rsid w:val="00CD6C77"/>
    <w:rsid w:val="00CD6CB4"/>
    <w:rsid w:val="00CD6D2A"/>
    <w:rsid w:val="00CD6DEF"/>
    <w:rsid w:val="00CD6F74"/>
    <w:rsid w:val="00CD723C"/>
    <w:rsid w:val="00CD73D5"/>
    <w:rsid w:val="00CD768F"/>
    <w:rsid w:val="00CD77A5"/>
    <w:rsid w:val="00CD789B"/>
    <w:rsid w:val="00CD78CE"/>
    <w:rsid w:val="00CD7DD6"/>
    <w:rsid w:val="00CD7DFC"/>
    <w:rsid w:val="00CE0444"/>
    <w:rsid w:val="00CE09D2"/>
    <w:rsid w:val="00CE0C25"/>
    <w:rsid w:val="00CE0EA4"/>
    <w:rsid w:val="00CE0F3D"/>
    <w:rsid w:val="00CE148C"/>
    <w:rsid w:val="00CE15C0"/>
    <w:rsid w:val="00CE175B"/>
    <w:rsid w:val="00CE17E9"/>
    <w:rsid w:val="00CE182B"/>
    <w:rsid w:val="00CE1924"/>
    <w:rsid w:val="00CE1B91"/>
    <w:rsid w:val="00CE1D13"/>
    <w:rsid w:val="00CE1F5F"/>
    <w:rsid w:val="00CE1F69"/>
    <w:rsid w:val="00CE23D6"/>
    <w:rsid w:val="00CE275F"/>
    <w:rsid w:val="00CE2A93"/>
    <w:rsid w:val="00CE2B44"/>
    <w:rsid w:val="00CE2D06"/>
    <w:rsid w:val="00CE2D0C"/>
    <w:rsid w:val="00CE2DB4"/>
    <w:rsid w:val="00CE3373"/>
    <w:rsid w:val="00CE3634"/>
    <w:rsid w:val="00CE3774"/>
    <w:rsid w:val="00CE3949"/>
    <w:rsid w:val="00CE3C81"/>
    <w:rsid w:val="00CE3E44"/>
    <w:rsid w:val="00CE46D9"/>
    <w:rsid w:val="00CE47E7"/>
    <w:rsid w:val="00CE4A82"/>
    <w:rsid w:val="00CE4D03"/>
    <w:rsid w:val="00CE52E1"/>
    <w:rsid w:val="00CE58D9"/>
    <w:rsid w:val="00CE5C13"/>
    <w:rsid w:val="00CE5C5A"/>
    <w:rsid w:val="00CE5D17"/>
    <w:rsid w:val="00CE5E31"/>
    <w:rsid w:val="00CE5F41"/>
    <w:rsid w:val="00CE60C4"/>
    <w:rsid w:val="00CE6135"/>
    <w:rsid w:val="00CE6252"/>
    <w:rsid w:val="00CE67E4"/>
    <w:rsid w:val="00CE6D4A"/>
    <w:rsid w:val="00CE6E6A"/>
    <w:rsid w:val="00CE7A84"/>
    <w:rsid w:val="00CE7E63"/>
    <w:rsid w:val="00CE7E88"/>
    <w:rsid w:val="00CF04D5"/>
    <w:rsid w:val="00CF063A"/>
    <w:rsid w:val="00CF0A1D"/>
    <w:rsid w:val="00CF0A92"/>
    <w:rsid w:val="00CF0DB2"/>
    <w:rsid w:val="00CF0F87"/>
    <w:rsid w:val="00CF1912"/>
    <w:rsid w:val="00CF1D57"/>
    <w:rsid w:val="00CF1D95"/>
    <w:rsid w:val="00CF1F23"/>
    <w:rsid w:val="00CF2BD8"/>
    <w:rsid w:val="00CF30CB"/>
    <w:rsid w:val="00CF336A"/>
    <w:rsid w:val="00CF372C"/>
    <w:rsid w:val="00CF3946"/>
    <w:rsid w:val="00CF3AB2"/>
    <w:rsid w:val="00CF3C66"/>
    <w:rsid w:val="00CF3C80"/>
    <w:rsid w:val="00CF428A"/>
    <w:rsid w:val="00CF453F"/>
    <w:rsid w:val="00CF4747"/>
    <w:rsid w:val="00CF4935"/>
    <w:rsid w:val="00CF4AF2"/>
    <w:rsid w:val="00CF4C67"/>
    <w:rsid w:val="00CF4C95"/>
    <w:rsid w:val="00CF4E74"/>
    <w:rsid w:val="00CF4E8A"/>
    <w:rsid w:val="00CF4EFD"/>
    <w:rsid w:val="00CF4F9D"/>
    <w:rsid w:val="00CF52AB"/>
    <w:rsid w:val="00CF52D5"/>
    <w:rsid w:val="00CF5674"/>
    <w:rsid w:val="00CF5679"/>
    <w:rsid w:val="00CF5758"/>
    <w:rsid w:val="00CF5A47"/>
    <w:rsid w:val="00CF5A4A"/>
    <w:rsid w:val="00CF5A91"/>
    <w:rsid w:val="00CF5D21"/>
    <w:rsid w:val="00CF629F"/>
    <w:rsid w:val="00CF647E"/>
    <w:rsid w:val="00CF67A2"/>
    <w:rsid w:val="00CF6991"/>
    <w:rsid w:val="00CF6AF6"/>
    <w:rsid w:val="00CF6C73"/>
    <w:rsid w:val="00CF6E49"/>
    <w:rsid w:val="00CF6F86"/>
    <w:rsid w:val="00CF7104"/>
    <w:rsid w:val="00CF730C"/>
    <w:rsid w:val="00CF748C"/>
    <w:rsid w:val="00CF755C"/>
    <w:rsid w:val="00CF75FE"/>
    <w:rsid w:val="00CF7671"/>
    <w:rsid w:val="00CF76BB"/>
    <w:rsid w:val="00CF76C2"/>
    <w:rsid w:val="00CF77EB"/>
    <w:rsid w:val="00CF7B1A"/>
    <w:rsid w:val="00CF7C01"/>
    <w:rsid w:val="00CF7F58"/>
    <w:rsid w:val="00D0006F"/>
    <w:rsid w:val="00D003A3"/>
    <w:rsid w:val="00D005AC"/>
    <w:rsid w:val="00D009C8"/>
    <w:rsid w:val="00D00A11"/>
    <w:rsid w:val="00D00C3E"/>
    <w:rsid w:val="00D00FFA"/>
    <w:rsid w:val="00D01532"/>
    <w:rsid w:val="00D016A0"/>
    <w:rsid w:val="00D019ED"/>
    <w:rsid w:val="00D01C10"/>
    <w:rsid w:val="00D021B1"/>
    <w:rsid w:val="00D0229A"/>
    <w:rsid w:val="00D022B8"/>
    <w:rsid w:val="00D024C6"/>
    <w:rsid w:val="00D0272E"/>
    <w:rsid w:val="00D027DB"/>
    <w:rsid w:val="00D028EC"/>
    <w:rsid w:val="00D02E6E"/>
    <w:rsid w:val="00D033A7"/>
    <w:rsid w:val="00D03419"/>
    <w:rsid w:val="00D03432"/>
    <w:rsid w:val="00D03486"/>
    <w:rsid w:val="00D034CF"/>
    <w:rsid w:val="00D03588"/>
    <w:rsid w:val="00D035A1"/>
    <w:rsid w:val="00D03750"/>
    <w:rsid w:val="00D03842"/>
    <w:rsid w:val="00D038FD"/>
    <w:rsid w:val="00D040AE"/>
    <w:rsid w:val="00D042EB"/>
    <w:rsid w:val="00D046F3"/>
    <w:rsid w:val="00D04811"/>
    <w:rsid w:val="00D04D3E"/>
    <w:rsid w:val="00D04EBF"/>
    <w:rsid w:val="00D04F25"/>
    <w:rsid w:val="00D05137"/>
    <w:rsid w:val="00D05195"/>
    <w:rsid w:val="00D055C2"/>
    <w:rsid w:val="00D05643"/>
    <w:rsid w:val="00D0586F"/>
    <w:rsid w:val="00D059E8"/>
    <w:rsid w:val="00D05C24"/>
    <w:rsid w:val="00D05E6F"/>
    <w:rsid w:val="00D06382"/>
    <w:rsid w:val="00D063CB"/>
    <w:rsid w:val="00D063CC"/>
    <w:rsid w:val="00D064F6"/>
    <w:rsid w:val="00D06625"/>
    <w:rsid w:val="00D06666"/>
    <w:rsid w:val="00D06674"/>
    <w:rsid w:val="00D067DD"/>
    <w:rsid w:val="00D06977"/>
    <w:rsid w:val="00D069F1"/>
    <w:rsid w:val="00D06FDA"/>
    <w:rsid w:val="00D07320"/>
    <w:rsid w:val="00D07668"/>
    <w:rsid w:val="00D07964"/>
    <w:rsid w:val="00D07B3F"/>
    <w:rsid w:val="00D07D17"/>
    <w:rsid w:val="00D07D93"/>
    <w:rsid w:val="00D07E5E"/>
    <w:rsid w:val="00D1020F"/>
    <w:rsid w:val="00D103F0"/>
    <w:rsid w:val="00D1045B"/>
    <w:rsid w:val="00D1050D"/>
    <w:rsid w:val="00D1091E"/>
    <w:rsid w:val="00D10D54"/>
    <w:rsid w:val="00D10D60"/>
    <w:rsid w:val="00D10FB9"/>
    <w:rsid w:val="00D1110B"/>
    <w:rsid w:val="00D1132B"/>
    <w:rsid w:val="00D117F9"/>
    <w:rsid w:val="00D1187E"/>
    <w:rsid w:val="00D118C4"/>
    <w:rsid w:val="00D1190D"/>
    <w:rsid w:val="00D119D8"/>
    <w:rsid w:val="00D11B66"/>
    <w:rsid w:val="00D11CCF"/>
    <w:rsid w:val="00D11D43"/>
    <w:rsid w:val="00D1213B"/>
    <w:rsid w:val="00D1233A"/>
    <w:rsid w:val="00D12348"/>
    <w:rsid w:val="00D12561"/>
    <w:rsid w:val="00D125A1"/>
    <w:rsid w:val="00D12791"/>
    <w:rsid w:val="00D127BA"/>
    <w:rsid w:val="00D12CAB"/>
    <w:rsid w:val="00D12CC8"/>
    <w:rsid w:val="00D12ED4"/>
    <w:rsid w:val="00D1316B"/>
    <w:rsid w:val="00D132CE"/>
    <w:rsid w:val="00D1340A"/>
    <w:rsid w:val="00D13580"/>
    <w:rsid w:val="00D135DB"/>
    <w:rsid w:val="00D13770"/>
    <w:rsid w:val="00D13788"/>
    <w:rsid w:val="00D1386B"/>
    <w:rsid w:val="00D13AF9"/>
    <w:rsid w:val="00D13BA8"/>
    <w:rsid w:val="00D13D2C"/>
    <w:rsid w:val="00D14447"/>
    <w:rsid w:val="00D144C3"/>
    <w:rsid w:val="00D1476A"/>
    <w:rsid w:val="00D14B63"/>
    <w:rsid w:val="00D14CA0"/>
    <w:rsid w:val="00D14DB5"/>
    <w:rsid w:val="00D150D9"/>
    <w:rsid w:val="00D1546B"/>
    <w:rsid w:val="00D1552B"/>
    <w:rsid w:val="00D15785"/>
    <w:rsid w:val="00D1585F"/>
    <w:rsid w:val="00D15ACC"/>
    <w:rsid w:val="00D15ADB"/>
    <w:rsid w:val="00D15C1D"/>
    <w:rsid w:val="00D15CEF"/>
    <w:rsid w:val="00D15FD0"/>
    <w:rsid w:val="00D1601F"/>
    <w:rsid w:val="00D1613A"/>
    <w:rsid w:val="00D169E5"/>
    <w:rsid w:val="00D16B83"/>
    <w:rsid w:val="00D16D0B"/>
    <w:rsid w:val="00D16DC6"/>
    <w:rsid w:val="00D16EC4"/>
    <w:rsid w:val="00D16FD1"/>
    <w:rsid w:val="00D1718A"/>
    <w:rsid w:val="00D17540"/>
    <w:rsid w:val="00D1759E"/>
    <w:rsid w:val="00D17713"/>
    <w:rsid w:val="00D17AF3"/>
    <w:rsid w:val="00D17B55"/>
    <w:rsid w:val="00D17B8A"/>
    <w:rsid w:val="00D17D67"/>
    <w:rsid w:val="00D17DBF"/>
    <w:rsid w:val="00D17DF7"/>
    <w:rsid w:val="00D17F47"/>
    <w:rsid w:val="00D17FAD"/>
    <w:rsid w:val="00D17FB4"/>
    <w:rsid w:val="00D2004B"/>
    <w:rsid w:val="00D201EA"/>
    <w:rsid w:val="00D202D7"/>
    <w:rsid w:val="00D205A5"/>
    <w:rsid w:val="00D205AB"/>
    <w:rsid w:val="00D2064E"/>
    <w:rsid w:val="00D2071C"/>
    <w:rsid w:val="00D2077D"/>
    <w:rsid w:val="00D208C7"/>
    <w:rsid w:val="00D20A67"/>
    <w:rsid w:val="00D20FFB"/>
    <w:rsid w:val="00D2144C"/>
    <w:rsid w:val="00D217BF"/>
    <w:rsid w:val="00D21F1A"/>
    <w:rsid w:val="00D21F96"/>
    <w:rsid w:val="00D221EE"/>
    <w:rsid w:val="00D22393"/>
    <w:rsid w:val="00D22648"/>
    <w:rsid w:val="00D22688"/>
    <w:rsid w:val="00D2270B"/>
    <w:rsid w:val="00D22C4F"/>
    <w:rsid w:val="00D22F12"/>
    <w:rsid w:val="00D231B2"/>
    <w:rsid w:val="00D23256"/>
    <w:rsid w:val="00D2325A"/>
    <w:rsid w:val="00D23549"/>
    <w:rsid w:val="00D23CB7"/>
    <w:rsid w:val="00D23E49"/>
    <w:rsid w:val="00D23EC0"/>
    <w:rsid w:val="00D24174"/>
    <w:rsid w:val="00D24287"/>
    <w:rsid w:val="00D2435A"/>
    <w:rsid w:val="00D2445C"/>
    <w:rsid w:val="00D245DC"/>
    <w:rsid w:val="00D2462C"/>
    <w:rsid w:val="00D24CD9"/>
    <w:rsid w:val="00D24D8F"/>
    <w:rsid w:val="00D250D9"/>
    <w:rsid w:val="00D25269"/>
    <w:rsid w:val="00D2571C"/>
    <w:rsid w:val="00D257DB"/>
    <w:rsid w:val="00D25B0A"/>
    <w:rsid w:val="00D25C3B"/>
    <w:rsid w:val="00D25C71"/>
    <w:rsid w:val="00D25CC1"/>
    <w:rsid w:val="00D260E1"/>
    <w:rsid w:val="00D2619A"/>
    <w:rsid w:val="00D26374"/>
    <w:rsid w:val="00D26B2D"/>
    <w:rsid w:val="00D26E0D"/>
    <w:rsid w:val="00D27138"/>
    <w:rsid w:val="00D27381"/>
    <w:rsid w:val="00D27405"/>
    <w:rsid w:val="00D2763C"/>
    <w:rsid w:val="00D2773F"/>
    <w:rsid w:val="00D2790B"/>
    <w:rsid w:val="00D279B0"/>
    <w:rsid w:val="00D27A1C"/>
    <w:rsid w:val="00D27A7F"/>
    <w:rsid w:val="00D27D2C"/>
    <w:rsid w:val="00D27FC3"/>
    <w:rsid w:val="00D30011"/>
    <w:rsid w:val="00D30083"/>
    <w:rsid w:val="00D30115"/>
    <w:rsid w:val="00D30460"/>
    <w:rsid w:val="00D3082B"/>
    <w:rsid w:val="00D308A1"/>
    <w:rsid w:val="00D30B9C"/>
    <w:rsid w:val="00D30C86"/>
    <w:rsid w:val="00D30C93"/>
    <w:rsid w:val="00D30DED"/>
    <w:rsid w:val="00D30E73"/>
    <w:rsid w:val="00D30E8B"/>
    <w:rsid w:val="00D3103C"/>
    <w:rsid w:val="00D31188"/>
    <w:rsid w:val="00D3118C"/>
    <w:rsid w:val="00D31220"/>
    <w:rsid w:val="00D31BFC"/>
    <w:rsid w:val="00D31D2B"/>
    <w:rsid w:val="00D321A8"/>
    <w:rsid w:val="00D32609"/>
    <w:rsid w:val="00D3268C"/>
    <w:rsid w:val="00D326A2"/>
    <w:rsid w:val="00D32921"/>
    <w:rsid w:val="00D3292A"/>
    <w:rsid w:val="00D32A7E"/>
    <w:rsid w:val="00D32C49"/>
    <w:rsid w:val="00D32C99"/>
    <w:rsid w:val="00D33223"/>
    <w:rsid w:val="00D333F1"/>
    <w:rsid w:val="00D334AE"/>
    <w:rsid w:val="00D335F4"/>
    <w:rsid w:val="00D33BF4"/>
    <w:rsid w:val="00D33EC5"/>
    <w:rsid w:val="00D3471F"/>
    <w:rsid w:val="00D34961"/>
    <w:rsid w:val="00D34A1D"/>
    <w:rsid w:val="00D34AC7"/>
    <w:rsid w:val="00D34B3F"/>
    <w:rsid w:val="00D34DFE"/>
    <w:rsid w:val="00D35827"/>
    <w:rsid w:val="00D35C97"/>
    <w:rsid w:val="00D35D10"/>
    <w:rsid w:val="00D36605"/>
    <w:rsid w:val="00D3676E"/>
    <w:rsid w:val="00D36B18"/>
    <w:rsid w:val="00D36CE2"/>
    <w:rsid w:val="00D36DDB"/>
    <w:rsid w:val="00D36E5E"/>
    <w:rsid w:val="00D36E83"/>
    <w:rsid w:val="00D37659"/>
    <w:rsid w:val="00D376DA"/>
    <w:rsid w:val="00D37B66"/>
    <w:rsid w:val="00D37DDF"/>
    <w:rsid w:val="00D37E04"/>
    <w:rsid w:val="00D37F25"/>
    <w:rsid w:val="00D4034B"/>
    <w:rsid w:val="00D40961"/>
    <w:rsid w:val="00D40A2D"/>
    <w:rsid w:val="00D40C7C"/>
    <w:rsid w:val="00D40CD9"/>
    <w:rsid w:val="00D40F08"/>
    <w:rsid w:val="00D411F6"/>
    <w:rsid w:val="00D412E7"/>
    <w:rsid w:val="00D41396"/>
    <w:rsid w:val="00D41902"/>
    <w:rsid w:val="00D41976"/>
    <w:rsid w:val="00D41A13"/>
    <w:rsid w:val="00D41AB5"/>
    <w:rsid w:val="00D41CE5"/>
    <w:rsid w:val="00D41CFF"/>
    <w:rsid w:val="00D41D23"/>
    <w:rsid w:val="00D424F5"/>
    <w:rsid w:val="00D42932"/>
    <w:rsid w:val="00D42A93"/>
    <w:rsid w:val="00D42B41"/>
    <w:rsid w:val="00D42D66"/>
    <w:rsid w:val="00D42DC8"/>
    <w:rsid w:val="00D42FF7"/>
    <w:rsid w:val="00D4313C"/>
    <w:rsid w:val="00D43403"/>
    <w:rsid w:val="00D434F7"/>
    <w:rsid w:val="00D43784"/>
    <w:rsid w:val="00D43817"/>
    <w:rsid w:val="00D43A27"/>
    <w:rsid w:val="00D43A62"/>
    <w:rsid w:val="00D43BF7"/>
    <w:rsid w:val="00D44187"/>
    <w:rsid w:val="00D443FC"/>
    <w:rsid w:val="00D4442E"/>
    <w:rsid w:val="00D447B2"/>
    <w:rsid w:val="00D44829"/>
    <w:rsid w:val="00D44E63"/>
    <w:rsid w:val="00D44F23"/>
    <w:rsid w:val="00D45193"/>
    <w:rsid w:val="00D4548C"/>
    <w:rsid w:val="00D455EB"/>
    <w:rsid w:val="00D45719"/>
    <w:rsid w:val="00D45745"/>
    <w:rsid w:val="00D45778"/>
    <w:rsid w:val="00D45A02"/>
    <w:rsid w:val="00D45E83"/>
    <w:rsid w:val="00D46132"/>
    <w:rsid w:val="00D461E5"/>
    <w:rsid w:val="00D463D3"/>
    <w:rsid w:val="00D467FA"/>
    <w:rsid w:val="00D4689F"/>
    <w:rsid w:val="00D46AC7"/>
    <w:rsid w:val="00D46C40"/>
    <w:rsid w:val="00D46C84"/>
    <w:rsid w:val="00D471ED"/>
    <w:rsid w:val="00D471FD"/>
    <w:rsid w:val="00D47351"/>
    <w:rsid w:val="00D47379"/>
    <w:rsid w:val="00D47407"/>
    <w:rsid w:val="00D47560"/>
    <w:rsid w:val="00D476F5"/>
    <w:rsid w:val="00D47831"/>
    <w:rsid w:val="00D4789B"/>
    <w:rsid w:val="00D47D51"/>
    <w:rsid w:val="00D500AD"/>
    <w:rsid w:val="00D50120"/>
    <w:rsid w:val="00D502B2"/>
    <w:rsid w:val="00D50694"/>
    <w:rsid w:val="00D50A71"/>
    <w:rsid w:val="00D50BF8"/>
    <w:rsid w:val="00D512A7"/>
    <w:rsid w:val="00D51374"/>
    <w:rsid w:val="00D51AC6"/>
    <w:rsid w:val="00D51EF7"/>
    <w:rsid w:val="00D51F77"/>
    <w:rsid w:val="00D522BB"/>
    <w:rsid w:val="00D5242A"/>
    <w:rsid w:val="00D526E0"/>
    <w:rsid w:val="00D52944"/>
    <w:rsid w:val="00D52AE6"/>
    <w:rsid w:val="00D52D24"/>
    <w:rsid w:val="00D52DB6"/>
    <w:rsid w:val="00D53079"/>
    <w:rsid w:val="00D53241"/>
    <w:rsid w:val="00D537BC"/>
    <w:rsid w:val="00D537EA"/>
    <w:rsid w:val="00D53DFF"/>
    <w:rsid w:val="00D53EA6"/>
    <w:rsid w:val="00D540FD"/>
    <w:rsid w:val="00D544DF"/>
    <w:rsid w:val="00D54781"/>
    <w:rsid w:val="00D547F3"/>
    <w:rsid w:val="00D548B2"/>
    <w:rsid w:val="00D54A46"/>
    <w:rsid w:val="00D54D9C"/>
    <w:rsid w:val="00D550B9"/>
    <w:rsid w:val="00D55494"/>
    <w:rsid w:val="00D55741"/>
    <w:rsid w:val="00D5583E"/>
    <w:rsid w:val="00D55933"/>
    <w:rsid w:val="00D55A19"/>
    <w:rsid w:val="00D55B02"/>
    <w:rsid w:val="00D55E18"/>
    <w:rsid w:val="00D55E1D"/>
    <w:rsid w:val="00D55E40"/>
    <w:rsid w:val="00D5610A"/>
    <w:rsid w:val="00D56174"/>
    <w:rsid w:val="00D561DB"/>
    <w:rsid w:val="00D5642F"/>
    <w:rsid w:val="00D56476"/>
    <w:rsid w:val="00D56534"/>
    <w:rsid w:val="00D56663"/>
    <w:rsid w:val="00D566DA"/>
    <w:rsid w:val="00D56B22"/>
    <w:rsid w:val="00D56CB9"/>
    <w:rsid w:val="00D56DFD"/>
    <w:rsid w:val="00D56EEB"/>
    <w:rsid w:val="00D57019"/>
    <w:rsid w:val="00D570FC"/>
    <w:rsid w:val="00D572A1"/>
    <w:rsid w:val="00D573D5"/>
    <w:rsid w:val="00D573F5"/>
    <w:rsid w:val="00D575AD"/>
    <w:rsid w:val="00D57669"/>
    <w:rsid w:val="00D5787B"/>
    <w:rsid w:val="00D57ADE"/>
    <w:rsid w:val="00D57BD6"/>
    <w:rsid w:val="00D57FE3"/>
    <w:rsid w:val="00D60714"/>
    <w:rsid w:val="00D60BBF"/>
    <w:rsid w:val="00D60E5C"/>
    <w:rsid w:val="00D60E92"/>
    <w:rsid w:val="00D610DE"/>
    <w:rsid w:val="00D61233"/>
    <w:rsid w:val="00D612C9"/>
    <w:rsid w:val="00D6139F"/>
    <w:rsid w:val="00D614BB"/>
    <w:rsid w:val="00D617E6"/>
    <w:rsid w:val="00D61838"/>
    <w:rsid w:val="00D61C50"/>
    <w:rsid w:val="00D61C87"/>
    <w:rsid w:val="00D61F4B"/>
    <w:rsid w:val="00D61FAD"/>
    <w:rsid w:val="00D6211F"/>
    <w:rsid w:val="00D62228"/>
    <w:rsid w:val="00D62237"/>
    <w:rsid w:val="00D6232A"/>
    <w:rsid w:val="00D62372"/>
    <w:rsid w:val="00D62744"/>
    <w:rsid w:val="00D62D03"/>
    <w:rsid w:val="00D6344E"/>
    <w:rsid w:val="00D63563"/>
    <w:rsid w:val="00D635C0"/>
    <w:rsid w:val="00D6394C"/>
    <w:rsid w:val="00D63A50"/>
    <w:rsid w:val="00D63C94"/>
    <w:rsid w:val="00D63CB7"/>
    <w:rsid w:val="00D63DBC"/>
    <w:rsid w:val="00D63F59"/>
    <w:rsid w:val="00D64139"/>
    <w:rsid w:val="00D644FC"/>
    <w:rsid w:val="00D64ADD"/>
    <w:rsid w:val="00D64BC5"/>
    <w:rsid w:val="00D64C4D"/>
    <w:rsid w:val="00D64D87"/>
    <w:rsid w:val="00D64D98"/>
    <w:rsid w:val="00D64DCA"/>
    <w:rsid w:val="00D652CC"/>
    <w:rsid w:val="00D6540E"/>
    <w:rsid w:val="00D659D7"/>
    <w:rsid w:val="00D65C5B"/>
    <w:rsid w:val="00D66065"/>
    <w:rsid w:val="00D662A0"/>
    <w:rsid w:val="00D664B5"/>
    <w:rsid w:val="00D664FA"/>
    <w:rsid w:val="00D6651B"/>
    <w:rsid w:val="00D66598"/>
    <w:rsid w:val="00D66B20"/>
    <w:rsid w:val="00D66FD2"/>
    <w:rsid w:val="00D6703A"/>
    <w:rsid w:val="00D67229"/>
    <w:rsid w:val="00D6750B"/>
    <w:rsid w:val="00D677B6"/>
    <w:rsid w:val="00D700BB"/>
    <w:rsid w:val="00D70151"/>
    <w:rsid w:val="00D70175"/>
    <w:rsid w:val="00D705AD"/>
    <w:rsid w:val="00D70D3B"/>
    <w:rsid w:val="00D70DDB"/>
    <w:rsid w:val="00D70F22"/>
    <w:rsid w:val="00D7135A"/>
    <w:rsid w:val="00D7189D"/>
    <w:rsid w:val="00D71CC9"/>
    <w:rsid w:val="00D71E23"/>
    <w:rsid w:val="00D7231A"/>
    <w:rsid w:val="00D72903"/>
    <w:rsid w:val="00D72A29"/>
    <w:rsid w:val="00D72DFB"/>
    <w:rsid w:val="00D72F5F"/>
    <w:rsid w:val="00D7367D"/>
    <w:rsid w:val="00D73837"/>
    <w:rsid w:val="00D73961"/>
    <w:rsid w:val="00D73A04"/>
    <w:rsid w:val="00D73E99"/>
    <w:rsid w:val="00D73FC4"/>
    <w:rsid w:val="00D7467C"/>
    <w:rsid w:val="00D74A1A"/>
    <w:rsid w:val="00D74A4D"/>
    <w:rsid w:val="00D74D6A"/>
    <w:rsid w:val="00D75047"/>
    <w:rsid w:val="00D75499"/>
    <w:rsid w:val="00D75673"/>
    <w:rsid w:val="00D75B4C"/>
    <w:rsid w:val="00D75E4E"/>
    <w:rsid w:val="00D75F8D"/>
    <w:rsid w:val="00D7635F"/>
    <w:rsid w:val="00D763C9"/>
    <w:rsid w:val="00D768EB"/>
    <w:rsid w:val="00D76944"/>
    <w:rsid w:val="00D76D33"/>
    <w:rsid w:val="00D76DBA"/>
    <w:rsid w:val="00D76FAE"/>
    <w:rsid w:val="00D772F7"/>
    <w:rsid w:val="00D77607"/>
    <w:rsid w:val="00D776F0"/>
    <w:rsid w:val="00D778C3"/>
    <w:rsid w:val="00D778CE"/>
    <w:rsid w:val="00D7791A"/>
    <w:rsid w:val="00D77A5A"/>
    <w:rsid w:val="00D77CFA"/>
    <w:rsid w:val="00D77D4D"/>
    <w:rsid w:val="00D77D4F"/>
    <w:rsid w:val="00D77D72"/>
    <w:rsid w:val="00D77DCB"/>
    <w:rsid w:val="00D80056"/>
    <w:rsid w:val="00D80333"/>
    <w:rsid w:val="00D804B8"/>
    <w:rsid w:val="00D805C2"/>
    <w:rsid w:val="00D80884"/>
    <w:rsid w:val="00D80A3D"/>
    <w:rsid w:val="00D80F70"/>
    <w:rsid w:val="00D8109D"/>
    <w:rsid w:val="00D8110C"/>
    <w:rsid w:val="00D8129C"/>
    <w:rsid w:val="00D81551"/>
    <w:rsid w:val="00D81567"/>
    <w:rsid w:val="00D81856"/>
    <w:rsid w:val="00D8190F"/>
    <w:rsid w:val="00D81958"/>
    <w:rsid w:val="00D81A2B"/>
    <w:rsid w:val="00D820DB"/>
    <w:rsid w:val="00D82375"/>
    <w:rsid w:val="00D8256F"/>
    <w:rsid w:val="00D82B59"/>
    <w:rsid w:val="00D831E3"/>
    <w:rsid w:val="00D83381"/>
    <w:rsid w:val="00D8352C"/>
    <w:rsid w:val="00D83535"/>
    <w:rsid w:val="00D83641"/>
    <w:rsid w:val="00D837C3"/>
    <w:rsid w:val="00D8383A"/>
    <w:rsid w:val="00D839CC"/>
    <w:rsid w:val="00D83A28"/>
    <w:rsid w:val="00D83F18"/>
    <w:rsid w:val="00D84275"/>
    <w:rsid w:val="00D8441B"/>
    <w:rsid w:val="00D84648"/>
    <w:rsid w:val="00D846AC"/>
    <w:rsid w:val="00D84B45"/>
    <w:rsid w:val="00D85364"/>
    <w:rsid w:val="00D8570F"/>
    <w:rsid w:val="00D857BD"/>
    <w:rsid w:val="00D85971"/>
    <w:rsid w:val="00D85CFD"/>
    <w:rsid w:val="00D85E58"/>
    <w:rsid w:val="00D862E0"/>
    <w:rsid w:val="00D864BC"/>
    <w:rsid w:val="00D86578"/>
    <w:rsid w:val="00D86586"/>
    <w:rsid w:val="00D8666B"/>
    <w:rsid w:val="00D869D6"/>
    <w:rsid w:val="00D86A48"/>
    <w:rsid w:val="00D86AB0"/>
    <w:rsid w:val="00D86B55"/>
    <w:rsid w:val="00D86C9E"/>
    <w:rsid w:val="00D86F53"/>
    <w:rsid w:val="00D87E96"/>
    <w:rsid w:val="00D87FF0"/>
    <w:rsid w:val="00D901F4"/>
    <w:rsid w:val="00D9023A"/>
    <w:rsid w:val="00D905CB"/>
    <w:rsid w:val="00D906ED"/>
    <w:rsid w:val="00D90DD4"/>
    <w:rsid w:val="00D912BF"/>
    <w:rsid w:val="00D91884"/>
    <w:rsid w:val="00D91A0F"/>
    <w:rsid w:val="00D91E51"/>
    <w:rsid w:val="00D91F2F"/>
    <w:rsid w:val="00D91FEE"/>
    <w:rsid w:val="00D92039"/>
    <w:rsid w:val="00D920DA"/>
    <w:rsid w:val="00D9233F"/>
    <w:rsid w:val="00D92699"/>
    <w:rsid w:val="00D92793"/>
    <w:rsid w:val="00D929FC"/>
    <w:rsid w:val="00D92B7D"/>
    <w:rsid w:val="00D92B7F"/>
    <w:rsid w:val="00D92C43"/>
    <w:rsid w:val="00D92F2B"/>
    <w:rsid w:val="00D93517"/>
    <w:rsid w:val="00D93902"/>
    <w:rsid w:val="00D93B9E"/>
    <w:rsid w:val="00D93E15"/>
    <w:rsid w:val="00D93EEF"/>
    <w:rsid w:val="00D9404F"/>
    <w:rsid w:val="00D949B2"/>
    <w:rsid w:val="00D94C46"/>
    <w:rsid w:val="00D94E75"/>
    <w:rsid w:val="00D94FAF"/>
    <w:rsid w:val="00D952EB"/>
    <w:rsid w:val="00D9539F"/>
    <w:rsid w:val="00D954DE"/>
    <w:rsid w:val="00D95815"/>
    <w:rsid w:val="00D9581A"/>
    <w:rsid w:val="00D959C9"/>
    <w:rsid w:val="00D95ACA"/>
    <w:rsid w:val="00D95B11"/>
    <w:rsid w:val="00D95BFB"/>
    <w:rsid w:val="00D95CE2"/>
    <w:rsid w:val="00D95D4C"/>
    <w:rsid w:val="00D95DE0"/>
    <w:rsid w:val="00D95E1E"/>
    <w:rsid w:val="00D95EE1"/>
    <w:rsid w:val="00D961A1"/>
    <w:rsid w:val="00D96233"/>
    <w:rsid w:val="00D964B6"/>
    <w:rsid w:val="00D964EE"/>
    <w:rsid w:val="00D9673B"/>
    <w:rsid w:val="00D96867"/>
    <w:rsid w:val="00D96C07"/>
    <w:rsid w:val="00D96C9A"/>
    <w:rsid w:val="00D96D99"/>
    <w:rsid w:val="00D96DA2"/>
    <w:rsid w:val="00D96DEA"/>
    <w:rsid w:val="00D96E3E"/>
    <w:rsid w:val="00D977F7"/>
    <w:rsid w:val="00D978A9"/>
    <w:rsid w:val="00D97B1E"/>
    <w:rsid w:val="00D97FFD"/>
    <w:rsid w:val="00DA00EE"/>
    <w:rsid w:val="00DA0184"/>
    <w:rsid w:val="00DA0252"/>
    <w:rsid w:val="00DA0325"/>
    <w:rsid w:val="00DA03BD"/>
    <w:rsid w:val="00DA03F1"/>
    <w:rsid w:val="00DA0418"/>
    <w:rsid w:val="00DA050E"/>
    <w:rsid w:val="00DA0556"/>
    <w:rsid w:val="00DA0A0E"/>
    <w:rsid w:val="00DA0B2D"/>
    <w:rsid w:val="00DA0DA3"/>
    <w:rsid w:val="00DA0EEA"/>
    <w:rsid w:val="00DA0FEE"/>
    <w:rsid w:val="00DA12E7"/>
    <w:rsid w:val="00DA18E1"/>
    <w:rsid w:val="00DA1C3B"/>
    <w:rsid w:val="00DA1E1A"/>
    <w:rsid w:val="00DA1E9D"/>
    <w:rsid w:val="00DA210A"/>
    <w:rsid w:val="00DA218C"/>
    <w:rsid w:val="00DA2194"/>
    <w:rsid w:val="00DA27F3"/>
    <w:rsid w:val="00DA2853"/>
    <w:rsid w:val="00DA2914"/>
    <w:rsid w:val="00DA2C4D"/>
    <w:rsid w:val="00DA31EC"/>
    <w:rsid w:val="00DA323E"/>
    <w:rsid w:val="00DA3766"/>
    <w:rsid w:val="00DA38D8"/>
    <w:rsid w:val="00DA3905"/>
    <w:rsid w:val="00DA3CA0"/>
    <w:rsid w:val="00DA3D82"/>
    <w:rsid w:val="00DA3F45"/>
    <w:rsid w:val="00DA3F8D"/>
    <w:rsid w:val="00DA408D"/>
    <w:rsid w:val="00DA4090"/>
    <w:rsid w:val="00DA445A"/>
    <w:rsid w:val="00DA4823"/>
    <w:rsid w:val="00DA482A"/>
    <w:rsid w:val="00DA4997"/>
    <w:rsid w:val="00DA4CC9"/>
    <w:rsid w:val="00DA4CFB"/>
    <w:rsid w:val="00DA4D5E"/>
    <w:rsid w:val="00DA4DD4"/>
    <w:rsid w:val="00DA50BF"/>
    <w:rsid w:val="00DA5918"/>
    <w:rsid w:val="00DA5994"/>
    <w:rsid w:val="00DA5A94"/>
    <w:rsid w:val="00DA60A3"/>
    <w:rsid w:val="00DA616B"/>
    <w:rsid w:val="00DA62C6"/>
    <w:rsid w:val="00DA6400"/>
    <w:rsid w:val="00DA6491"/>
    <w:rsid w:val="00DA674B"/>
    <w:rsid w:val="00DA6788"/>
    <w:rsid w:val="00DA6A66"/>
    <w:rsid w:val="00DA6C07"/>
    <w:rsid w:val="00DA6EA1"/>
    <w:rsid w:val="00DA7780"/>
    <w:rsid w:val="00DA797F"/>
    <w:rsid w:val="00DB0253"/>
    <w:rsid w:val="00DB04A9"/>
    <w:rsid w:val="00DB0EAF"/>
    <w:rsid w:val="00DB0F23"/>
    <w:rsid w:val="00DB1267"/>
    <w:rsid w:val="00DB130C"/>
    <w:rsid w:val="00DB14BD"/>
    <w:rsid w:val="00DB14ED"/>
    <w:rsid w:val="00DB15D6"/>
    <w:rsid w:val="00DB1673"/>
    <w:rsid w:val="00DB18E6"/>
    <w:rsid w:val="00DB19BC"/>
    <w:rsid w:val="00DB1A3D"/>
    <w:rsid w:val="00DB1B5D"/>
    <w:rsid w:val="00DB1B6E"/>
    <w:rsid w:val="00DB1CE3"/>
    <w:rsid w:val="00DB1F34"/>
    <w:rsid w:val="00DB283F"/>
    <w:rsid w:val="00DB2932"/>
    <w:rsid w:val="00DB29AE"/>
    <w:rsid w:val="00DB2A7B"/>
    <w:rsid w:val="00DB2AF5"/>
    <w:rsid w:val="00DB2CEC"/>
    <w:rsid w:val="00DB355B"/>
    <w:rsid w:val="00DB3AF6"/>
    <w:rsid w:val="00DB3D6A"/>
    <w:rsid w:val="00DB428A"/>
    <w:rsid w:val="00DB434F"/>
    <w:rsid w:val="00DB47BE"/>
    <w:rsid w:val="00DB4F1F"/>
    <w:rsid w:val="00DB4F8A"/>
    <w:rsid w:val="00DB55D3"/>
    <w:rsid w:val="00DB5690"/>
    <w:rsid w:val="00DB58C3"/>
    <w:rsid w:val="00DB592F"/>
    <w:rsid w:val="00DB594A"/>
    <w:rsid w:val="00DB5A2D"/>
    <w:rsid w:val="00DB5A95"/>
    <w:rsid w:val="00DB5D73"/>
    <w:rsid w:val="00DB5DDB"/>
    <w:rsid w:val="00DB618E"/>
    <w:rsid w:val="00DB648B"/>
    <w:rsid w:val="00DB65DC"/>
    <w:rsid w:val="00DB6FF2"/>
    <w:rsid w:val="00DB714F"/>
    <w:rsid w:val="00DB719F"/>
    <w:rsid w:val="00DB71BA"/>
    <w:rsid w:val="00DB7677"/>
    <w:rsid w:val="00DB7C1E"/>
    <w:rsid w:val="00DC016B"/>
    <w:rsid w:val="00DC04A8"/>
    <w:rsid w:val="00DC066E"/>
    <w:rsid w:val="00DC0676"/>
    <w:rsid w:val="00DC071A"/>
    <w:rsid w:val="00DC0741"/>
    <w:rsid w:val="00DC07BC"/>
    <w:rsid w:val="00DC0852"/>
    <w:rsid w:val="00DC0AD6"/>
    <w:rsid w:val="00DC11F0"/>
    <w:rsid w:val="00DC1272"/>
    <w:rsid w:val="00DC1367"/>
    <w:rsid w:val="00DC15E1"/>
    <w:rsid w:val="00DC1654"/>
    <w:rsid w:val="00DC1822"/>
    <w:rsid w:val="00DC1C3E"/>
    <w:rsid w:val="00DC1E0B"/>
    <w:rsid w:val="00DC1FED"/>
    <w:rsid w:val="00DC224F"/>
    <w:rsid w:val="00DC2360"/>
    <w:rsid w:val="00DC2703"/>
    <w:rsid w:val="00DC2B28"/>
    <w:rsid w:val="00DC2D5E"/>
    <w:rsid w:val="00DC2DF9"/>
    <w:rsid w:val="00DC3488"/>
    <w:rsid w:val="00DC352A"/>
    <w:rsid w:val="00DC3584"/>
    <w:rsid w:val="00DC35F7"/>
    <w:rsid w:val="00DC372F"/>
    <w:rsid w:val="00DC3946"/>
    <w:rsid w:val="00DC3FA8"/>
    <w:rsid w:val="00DC457D"/>
    <w:rsid w:val="00DC4628"/>
    <w:rsid w:val="00DC4676"/>
    <w:rsid w:val="00DC46F2"/>
    <w:rsid w:val="00DC48B0"/>
    <w:rsid w:val="00DC4D48"/>
    <w:rsid w:val="00DC4EE4"/>
    <w:rsid w:val="00DC5357"/>
    <w:rsid w:val="00DC5533"/>
    <w:rsid w:val="00DC56AD"/>
    <w:rsid w:val="00DC58F9"/>
    <w:rsid w:val="00DC6779"/>
    <w:rsid w:val="00DC698D"/>
    <w:rsid w:val="00DC70F5"/>
    <w:rsid w:val="00DC72DA"/>
    <w:rsid w:val="00DC7835"/>
    <w:rsid w:val="00DC78EE"/>
    <w:rsid w:val="00DC7BC7"/>
    <w:rsid w:val="00DC7DD0"/>
    <w:rsid w:val="00DC7F4F"/>
    <w:rsid w:val="00DC7F91"/>
    <w:rsid w:val="00DD00A7"/>
    <w:rsid w:val="00DD07E8"/>
    <w:rsid w:val="00DD09AF"/>
    <w:rsid w:val="00DD0DFC"/>
    <w:rsid w:val="00DD0F92"/>
    <w:rsid w:val="00DD0FF3"/>
    <w:rsid w:val="00DD1428"/>
    <w:rsid w:val="00DD1514"/>
    <w:rsid w:val="00DD15B4"/>
    <w:rsid w:val="00DD16AA"/>
    <w:rsid w:val="00DD1894"/>
    <w:rsid w:val="00DD1940"/>
    <w:rsid w:val="00DD196F"/>
    <w:rsid w:val="00DD1B0B"/>
    <w:rsid w:val="00DD1C74"/>
    <w:rsid w:val="00DD2FAA"/>
    <w:rsid w:val="00DD30F2"/>
    <w:rsid w:val="00DD320F"/>
    <w:rsid w:val="00DD360B"/>
    <w:rsid w:val="00DD3988"/>
    <w:rsid w:val="00DD3CB9"/>
    <w:rsid w:val="00DD40D2"/>
    <w:rsid w:val="00DD4A41"/>
    <w:rsid w:val="00DD4D8B"/>
    <w:rsid w:val="00DD4EAA"/>
    <w:rsid w:val="00DD5003"/>
    <w:rsid w:val="00DD512E"/>
    <w:rsid w:val="00DD52DA"/>
    <w:rsid w:val="00DD5705"/>
    <w:rsid w:val="00DD57A5"/>
    <w:rsid w:val="00DD57A6"/>
    <w:rsid w:val="00DD5F40"/>
    <w:rsid w:val="00DD605F"/>
    <w:rsid w:val="00DD638F"/>
    <w:rsid w:val="00DD6887"/>
    <w:rsid w:val="00DD6888"/>
    <w:rsid w:val="00DD6AD6"/>
    <w:rsid w:val="00DD6D98"/>
    <w:rsid w:val="00DD6DAD"/>
    <w:rsid w:val="00DD6DD3"/>
    <w:rsid w:val="00DD712D"/>
    <w:rsid w:val="00DD7296"/>
    <w:rsid w:val="00DD7789"/>
    <w:rsid w:val="00DD78A1"/>
    <w:rsid w:val="00DD7952"/>
    <w:rsid w:val="00DD7B4F"/>
    <w:rsid w:val="00DD7CE7"/>
    <w:rsid w:val="00DE034D"/>
    <w:rsid w:val="00DE03D6"/>
    <w:rsid w:val="00DE0407"/>
    <w:rsid w:val="00DE0477"/>
    <w:rsid w:val="00DE06B3"/>
    <w:rsid w:val="00DE08A1"/>
    <w:rsid w:val="00DE0951"/>
    <w:rsid w:val="00DE0B57"/>
    <w:rsid w:val="00DE0D5C"/>
    <w:rsid w:val="00DE0F0B"/>
    <w:rsid w:val="00DE0F35"/>
    <w:rsid w:val="00DE0F4E"/>
    <w:rsid w:val="00DE142B"/>
    <w:rsid w:val="00DE14D7"/>
    <w:rsid w:val="00DE1512"/>
    <w:rsid w:val="00DE1601"/>
    <w:rsid w:val="00DE17F1"/>
    <w:rsid w:val="00DE1980"/>
    <w:rsid w:val="00DE1DED"/>
    <w:rsid w:val="00DE1E8E"/>
    <w:rsid w:val="00DE2022"/>
    <w:rsid w:val="00DE2416"/>
    <w:rsid w:val="00DE2511"/>
    <w:rsid w:val="00DE25DC"/>
    <w:rsid w:val="00DE2973"/>
    <w:rsid w:val="00DE2A75"/>
    <w:rsid w:val="00DE2C5A"/>
    <w:rsid w:val="00DE2D11"/>
    <w:rsid w:val="00DE2EB7"/>
    <w:rsid w:val="00DE2FD2"/>
    <w:rsid w:val="00DE313D"/>
    <w:rsid w:val="00DE3561"/>
    <w:rsid w:val="00DE3588"/>
    <w:rsid w:val="00DE35E9"/>
    <w:rsid w:val="00DE373E"/>
    <w:rsid w:val="00DE3C2C"/>
    <w:rsid w:val="00DE3C38"/>
    <w:rsid w:val="00DE3D4A"/>
    <w:rsid w:val="00DE413F"/>
    <w:rsid w:val="00DE447A"/>
    <w:rsid w:val="00DE4520"/>
    <w:rsid w:val="00DE4526"/>
    <w:rsid w:val="00DE45B0"/>
    <w:rsid w:val="00DE468B"/>
    <w:rsid w:val="00DE49ED"/>
    <w:rsid w:val="00DE4CE1"/>
    <w:rsid w:val="00DE5001"/>
    <w:rsid w:val="00DE5357"/>
    <w:rsid w:val="00DE5AA2"/>
    <w:rsid w:val="00DE5D67"/>
    <w:rsid w:val="00DE6414"/>
    <w:rsid w:val="00DE66B4"/>
    <w:rsid w:val="00DE670A"/>
    <w:rsid w:val="00DE6CF1"/>
    <w:rsid w:val="00DE6DB6"/>
    <w:rsid w:val="00DE6F9F"/>
    <w:rsid w:val="00DE748E"/>
    <w:rsid w:val="00DE7541"/>
    <w:rsid w:val="00DE75DC"/>
    <w:rsid w:val="00DE763B"/>
    <w:rsid w:val="00DE773A"/>
    <w:rsid w:val="00DE7763"/>
    <w:rsid w:val="00DE7A56"/>
    <w:rsid w:val="00DE7AE5"/>
    <w:rsid w:val="00DF0574"/>
    <w:rsid w:val="00DF06DC"/>
    <w:rsid w:val="00DF0759"/>
    <w:rsid w:val="00DF0814"/>
    <w:rsid w:val="00DF0AC8"/>
    <w:rsid w:val="00DF0B92"/>
    <w:rsid w:val="00DF0BF6"/>
    <w:rsid w:val="00DF0DC9"/>
    <w:rsid w:val="00DF132F"/>
    <w:rsid w:val="00DF15B6"/>
    <w:rsid w:val="00DF165C"/>
    <w:rsid w:val="00DF18B3"/>
    <w:rsid w:val="00DF1BFB"/>
    <w:rsid w:val="00DF21C8"/>
    <w:rsid w:val="00DF2346"/>
    <w:rsid w:val="00DF262C"/>
    <w:rsid w:val="00DF2633"/>
    <w:rsid w:val="00DF2B1C"/>
    <w:rsid w:val="00DF2D63"/>
    <w:rsid w:val="00DF2EA9"/>
    <w:rsid w:val="00DF30BD"/>
    <w:rsid w:val="00DF3115"/>
    <w:rsid w:val="00DF31C2"/>
    <w:rsid w:val="00DF336E"/>
    <w:rsid w:val="00DF34EE"/>
    <w:rsid w:val="00DF393B"/>
    <w:rsid w:val="00DF3A22"/>
    <w:rsid w:val="00DF3B88"/>
    <w:rsid w:val="00DF42FC"/>
    <w:rsid w:val="00DF4AD6"/>
    <w:rsid w:val="00DF4C98"/>
    <w:rsid w:val="00DF5573"/>
    <w:rsid w:val="00DF56CE"/>
    <w:rsid w:val="00DF56DC"/>
    <w:rsid w:val="00DF5708"/>
    <w:rsid w:val="00DF5829"/>
    <w:rsid w:val="00DF5B6E"/>
    <w:rsid w:val="00DF5E84"/>
    <w:rsid w:val="00DF6098"/>
    <w:rsid w:val="00DF63B8"/>
    <w:rsid w:val="00DF63FD"/>
    <w:rsid w:val="00DF644A"/>
    <w:rsid w:val="00DF6460"/>
    <w:rsid w:val="00DF6604"/>
    <w:rsid w:val="00DF6678"/>
    <w:rsid w:val="00DF66AD"/>
    <w:rsid w:val="00DF6771"/>
    <w:rsid w:val="00DF678F"/>
    <w:rsid w:val="00DF67D6"/>
    <w:rsid w:val="00DF69F4"/>
    <w:rsid w:val="00DF6A87"/>
    <w:rsid w:val="00DF6D97"/>
    <w:rsid w:val="00DF6F4C"/>
    <w:rsid w:val="00DF6FF7"/>
    <w:rsid w:val="00DF708A"/>
    <w:rsid w:val="00DF70C6"/>
    <w:rsid w:val="00DF73CE"/>
    <w:rsid w:val="00DF76A3"/>
    <w:rsid w:val="00DF7CD7"/>
    <w:rsid w:val="00DF7CE4"/>
    <w:rsid w:val="00DF7E7F"/>
    <w:rsid w:val="00E000C6"/>
    <w:rsid w:val="00E000E9"/>
    <w:rsid w:val="00E002D2"/>
    <w:rsid w:val="00E00357"/>
    <w:rsid w:val="00E003AA"/>
    <w:rsid w:val="00E005E1"/>
    <w:rsid w:val="00E0063C"/>
    <w:rsid w:val="00E0064B"/>
    <w:rsid w:val="00E0075B"/>
    <w:rsid w:val="00E00A25"/>
    <w:rsid w:val="00E00B09"/>
    <w:rsid w:val="00E00C75"/>
    <w:rsid w:val="00E00DCD"/>
    <w:rsid w:val="00E01735"/>
    <w:rsid w:val="00E017E1"/>
    <w:rsid w:val="00E018DC"/>
    <w:rsid w:val="00E01956"/>
    <w:rsid w:val="00E01AB9"/>
    <w:rsid w:val="00E01BAD"/>
    <w:rsid w:val="00E01CBB"/>
    <w:rsid w:val="00E01DBF"/>
    <w:rsid w:val="00E01F88"/>
    <w:rsid w:val="00E020EA"/>
    <w:rsid w:val="00E02577"/>
    <w:rsid w:val="00E02A45"/>
    <w:rsid w:val="00E02BFF"/>
    <w:rsid w:val="00E02CC6"/>
    <w:rsid w:val="00E02D9E"/>
    <w:rsid w:val="00E02F56"/>
    <w:rsid w:val="00E03324"/>
    <w:rsid w:val="00E03844"/>
    <w:rsid w:val="00E038CD"/>
    <w:rsid w:val="00E03B61"/>
    <w:rsid w:val="00E03DC7"/>
    <w:rsid w:val="00E03DD1"/>
    <w:rsid w:val="00E049B1"/>
    <w:rsid w:val="00E04F7B"/>
    <w:rsid w:val="00E05473"/>
    <w:rsid w:val="00E05542"/>
    <w:rsid w:val="00E05549"/>
    <w:rsid w:val="00E055BC"/>
    <w:rsid w:val="00E059F5"/>
    <w:rsid w:val="00E05AF2"/>
    <w:rsid w:val="00E05B3B"/>
    <w:rsid w:val="00E05B61"/>
    <w:rsid w:val="00E05CC7"/>
    <w:rsid w:val="00E05ED7"/>
    <w:rsid w:val="00E06123"/>
    <w:rsid w:val="00E06574"/>
    <w:rsid w:val="00E06815"/>
    <w:rsid w:val="00E068BC"/>
    <w:rsid w:val="00E06B50"/>
    <w:rsid w:val="00E06B8B"/>
    <w:rsid w:val="00E06D1D"/>
    <w:rsid w:val="00E06F7D"/>
    <w:rsid w:val="00E06FD9"/>
    <w:rsid w:val="00E071D8"/>
    <w:rsid w:val="00E0766B"/>
    <w:rsid w:val="00E0787A"/>
    <w:rsid w:val="00E07A4C"/>
    <w:rsid w:val="00E07BBE"/>
    <w:rsid w:val="00E07FD7"/>
    <w:rsid w:val="00E102F5"/>
    <w:rsid w:val="00E10415"/>
    <w:rsid w:val="00E1071A"/>
    <w:rsid w:val="00E107A7"/>
    <w:rsid w:val="00E108CF"/>
    <w:rsid w:val="00E10A1D"/>
    <w:rsid w:val="00E10B0A"/>
    <w:rsid w:val="00E10B40"/>
    <w:rsid w:val="00E10BEA"/>
    <w:rsid w:val="00E10BEC"/>
    <w:rsid w:val="00E10C8B"/>
    <w:rsid w:val="00E10DF5"/>
    <w:rsid w:val="00E10ED9"/>
    <w:rsid w:val="00E111E7"/>
    <w:rsid w:val="00E11370"/>
    <w:rsid w:val="00E11BA1"/>
    <w:rsid w:val="00E11C5A"/>
    <w:rsid w:val="00E11D89"/>
    <w:rsid w:val="00E11F01"/>
    <w:rsid w:val="00E121C3"/>
    <w:rsid w:val="00E12212"/>
    <w:rsid w:val="00E12220"/>
    <w:rsid w:val="00E12287"/>
    <w:rsid w:val="00E12877"/>
    <w:rsid w:val="00E1292B"/>
    <w:rsid w:val="00E129CD"/>
    <w:rsid w:val="00E12A1D"/>
    <w:rsid w:val="00E12D22"/>
    <w:rsid w:val="00E12D23"/>
    <w:rsid w:val="00E1300A"/>
    <w:rsid w:val="00E13228"/>
    <w:rsid w:val="00E134CC"/>
    <w:rsid w:val="00E1364B"/>
    <w:rsid w:val="00E13699"/>
    <w:rsid w:val="00E136C0"/>
    <w:rsid w:val="00E136D4"/>
    <w:rsid w:val="00E13BDB"/>
    <w:rsid w:val="00E13C02"/>
    <w:rsid w:val="00E1420D"/>
    <w:rsid w:val="00E142FE"/>
    <w:rsid w:val="00E14351"/>
    <w:rsid w:val="00E14381"/>
    <w:rsid w:val="00E1454A"/>
    <w:rsid w:val="00E14667"/>
    <w:rsid w:val="00E1479E"/>
    <w:rsid w:val="00E148CD"/>
    <w:rsid w:val="00E14F3D"/>
    <w:rsid w:val="00E14FF8"/>
    <w:rsid w:val="00E15441"/>
    <w:rsid w:val="00E15541"/>
    <w:rsid w:val="00E1574B"/>
    <w:rsid w:val="00E1585C"/>
    <w:rsid w:val="00E15B07"/>
    <w:rsid w:val="00E15BB2"/>
    <w:rsid w:val="00E15BE4"/>
    <w:rsid w:val="00E15C18"/>
    <w:rsid w:val="00E15D4E"/>
    <w:rsid w:val="00E15EAC"/>
    <w:rsid w:val="00E15EF6"/>
    <w:rsid w:val="00E1610D"/>
    <w:rsid w:val="00E1619B"/>
    <w:rsid w:val="00E16452"/>
    <w:rsid w:val="00E16498"/>
    <w:rsid w:val="00E16506"/>
    <w:rsid w:val="00E16547"/>
    <w:rsid w:val="00E16696"/>
    <w:rsid w:val="00E16DCD"/>
    <w:rsid w:val="00E17203"/>
    <w:rsid w:val="00E1724F"/>
    <w:rsid w:val="00E17672"/>
    <w:rsid w:val="00E178B8"/>
    <w:rsid w:val="00E1790E"/>
    <w:rsid w:val="00E17C42"/>
    <w:rsid w:val="00E20014"/>
    <w:rsid w:val="00E210ED"/>
    <w:rsid w:val="00E214C1"/>
    <w:rsid w:val="00E214EC"/>
    <w:rsid w:val="00E215D9"/>
    <w:rsid w:val="00E21620"/>
    <w:rsid w:val="00E21980"/>
    <w:rsid w:val="00E21A90"/>
    <w:rsid w:val="00E21D72"/>
    <w:rsid w:val="00E21E1C"/>
    <w:rsid w:val="00E220A3"/>
    <w:rsid w:val="00E2230E"/>
    <w:rsid w:val="00E22508"/>
    <w:rsid w:val="00E22787"/>
    <w:rsid w:val="00E2299A"/>
    <w:rsid w:val="00E22D12"/>
    <w:rsid w:val="00E22DF9"/>
    <w:rsid w:val="00E22F54"/>
    <w:rsid w:val="00E23224"/>
    <w:rsid w:val="00E23249"/>
    <w:rsid w:val="00E23539"/>
    <w:rsid w:val="00E2408C"/>
    <w:rsid w:val="00E24777"/>
    <w:rsid w:val="00E24940"/>
    <w:rsid w:val="00E24A56"/>
    <w:rsid w:val="00E24EC6"/>
    <w:rsid w:val="00E24F11"/>
    <w:rsid w:val="00E24F1B"/>
    <w:rsid w:val="00E25010"/>
    <w:rsid w:val="00E250F1"/>
    <w:rsid w:val="00E253CF"/>
    <w:rsid w:val="00E2551F"/>
    <w:rsid w:val="00E258DF"/>
    <w:rsid w:val="00E258F4"/>
    <w:rsid w:val="00E25B30"/>
    <w:rsid w:val="00E25B86"/>
    <w:rsid w:val="00E25E55"/>
    <w:rsid w:val="00E25F8B"/>
    <w:rsid w:val="00E26226"/>
    <w:rsid w:val="00E2640F"/>
    <w:rsid w:val="00E2642F"/>
    <w:rsid w:val="00E267C6"/>
    <w:rsid w:val="00E269AB"/>
    <w:rsid w:val="00E26D01"/>
    <w:rsid w:val="00E26EBE"/>
    <w:rsid w:val="00E27079"/>
    <w:rsid w:val="00E270E2"/>
    <w:rsid w:val="00E271BB"/>
    <w:rsid w:val="00E271C6"/>
    <w:rsid w:val="00E272C3"/>
    <w:rsid w:val="00E27333"/>
    <w:rsid w:val="00E2746E"/>
    <w:rsid w:val="00E2779E"/>
    <w:rsid w:val="00E27906"/>
    <w:rsid w:val="00E27971"/>
    <w:rsid w:val="00E27AAA"/>
    <w:rsid w:val="00E27E52"/>
    <w:rsid w:val="00E27F1C"/>
    <w:rsid w:val="00E301AC"/>
    <w:rsid w:val="00E302B8"/>
    <w:rsid w:val="00E30389"/>
    <w:rsid w:val="00E3039D"/>
    <w:rsid w:val="00E30AC9"/>
    <w:rsid w:val="00E30C13"/>
    <w:rsid w:val="00E30C1C"/>
    <w:rsid w:val="00E31204"/>
    <w:rsid w:val="00E3175C"/>
    <w:rsid w:val="00E31767"/>
    <w:rsid w:val="00E31AA3"/>
    <w:rsid w:val="00E31FC9"/>
    <w:rsid w:val="00E3221B"/>
    <w:rsid w:val="00E322D7"/>
    <w:rsid w:val="00E3262C"/>
    <w:rsid w:val="00E32E7F"/>
    <w:rsid w:val="00E33051"/>
    <w:rsid w:val="00E339DA"/>
    <w:rsid w:val="00E33A29"/>
    <w:rsid w:val="00E348E3"/>
    <w:rsid w:val="00E3493F"/>
    <w:rsid w:val="00E3506F"/>
    <w:rsid w:val="00E350DF"/>
    <w:rsid w:val="00E35172"/>
    <w:rsid w:val="00E353C6"/>
    <w:rsid w:val="00E35921"/>
    <w:rsid w:val="00E35D8F"/>
    <w:rsid w:val="00E36333"/>
    <w:rsid w:val="00E364AB"/>
    <w:rsid w:val="00E36AAE"/>
    <w:rsid w:val="00E36FBD"/>
    <w:rsid w:val="00E373E6"/>
    <w:rsid w:val="00E37488"/>
    <w:rsid w:val="00E37536"/>
    <w:rsid w:val="00E377E0"/>
    <w:rsid w:val="00E378F2"/>
    <w:rsid w:val="00E37913"/>
    <w:rsid w:val="00E37DFB"/>
    <w:rsid w:val="00E37E88"/>
    <w:rsid w:val="00E400F4"/>
    <w:rsid w:val="00E402BA"/>
    <w:rsid w:val="00E40426"/>
    <w:rsid w:val="00E40533"/>
    <w:rsid w:val="00E40CBD"/>
    <w:rsid w:val="00E41291"/>
    <w:rsid w:val="00E41769"/>
    <w:rsid w:val="00E41BDD"/>
    <w:rsid w:val="00E41DBB"/>
    <w:rsid w:val="00E41DF0"/>
    <w:rsid w:val="00E41E2D"/>
    <w:rsid w:val="00E4211B"/>
    <w:rsid w:val="00E42580"/>
    <w:rsid w:val="00E42642"/>
    <w:rsid w:val="00E4279D"/>
    <w:rsid w:val="00E42A0E"/>
    <w:rsid w:val="00E42AD4"/>
    <w:rsid w:val="00E42E28"/>
    <w:rsid w:val="00E43119"/>
    <w:rsid w:val="00E4354B"/>
    <w:rsid w:val="00E4382F"/>
    <w:rsid w:val="00E438F5"/>
    <w:rsid w:val="00E43BEB"/>
    <w:rsid w:val="00E43CFC"/>
    <w:rsid w:val="00E43EEE"/>
    <w:rsid w:val="00E43F5A"/>
    <w:rsid w:val="00E44394"/>
    <w:rsid w:val="00E44569"/>
    <w:rsid w:val="00E445FF"/>
    <w:rsid w:val="00E4482C"/>
    <w:rsid w:val="00E44FED"/>
    <w:rsid w:val="00E450C5"/>
    <w:rsid w:val="00E450CC"/>
    <w:rsid w:val="00E45155"/>
    <w:rsid w:val="00E45401"/>
    <w:rsid w:val="00E45414"/>
    <w:rsid w:val="00E455F8"/>
    <w:rsid w:val="00E45768"/>
    <w:rsid w:val="00E4580C"/>
    <w:rsid w:val="00E45C55"/>
    <w:rsid w:val="00E45F31"/>
    <w:rsid w:val="00E4622E"/>
    <w:rsid w:val="00E46295"/>
    <w:rsid w:val="00E4659B"/>
    <w:rsid w:val="00E4669A"/>
    <w:rsid w:val="00E46750"/>
    <w:rsid w:val="00E468D2"/>
    <w:rsid w:val="00E46951"/>
    <w:rsid w:val="00E46B0F"/>
    <w:rsid w:val="00E4751A"/>
    <w:rsid w:val="00E4756D"/>
    <w:rsid w:val="00E4758F"/>
    <w:rsid w:val="00E478BE"/>
    <w:rsid w:val="00E47964"/>
    <w:rsid w:val="00E47978"/>
    <w:rsid w:val="00E47C1B"/>
    <w:rsid w:val="00E47DBF"/>
    <w:rsid w:val="00E5003F"/>
    <w:rsid w:val="00E500AE"/>
    <w:rsid w:val="00E50189"/>
    <w:rsid w:val="00E50276"/>
    <w:rsid w:val="00E506FC"/>
    <w:rsid w:val="00E507D2"/>
    <w:rsid w:val="00E50832"/>
    <w:rsid w:val="00E509F4"/>
    <w:rsid w:val="00E50BE8"/>
    <w:rsid w:val="00E50C06"/>
    <w:rsid w:val="00E5143F"/>
    <w:rsid w:val="00E516B0"/>
    <w:rsid w:val="00E51829"/>
    <w:rsid w:val="00E519AF"/>
    <w:rsid w:val="00E51F7D"/>
    <w:rsid w:val="00E5254C"/>
    <w:rsid w:val="00E52821"/>
    <w:rsid w:val="00E528BD"/>
    <w:rsid w:val="00E52B09"/>
    <w:rsid w:val="00E52FCF"/>
    <w:rsid w:val="00E5328D"/>
    <w:rsid w:val="00E538C0"/>
    <w:rsid w:val="00E53B03"/>
    <w:rsid w:val="00E53D81"/>
    <w:rsid w:val="00E53EF4"/>
    <w:rsid w:val="00E53F00"/>
    <w:rsid w:val="00E5404D"/>
    <w:rsid w:val="00E540C4"/>
    <w:rsid w:val="00E541A7"/>
    <w:rsid w:val="00E54362"/>
    <w:rsid w:val="00E548C6"/>
    <w:rsid w:val="00E54C58"/>
    <w:rsid w:val="00E54EBF"/>
    <w:rsid w:val="00E54FD7"/>
    <w:rsid w:val="00E550FC"/>
    <w:rsid w:val="00E5519C"/>
    <w:rsid w:val="00E551CF"/>
    <w:rsid w:val="00E554F0"/>
    <w:rsid w:val="00E5555C"/>
    <w:rsid w:val="00E5558A"/>
    <w:rsid w:val="00E55630"/>
    <w:rsid w:val="00E55AC4"/>
    <w:rsid w:val="00E55E45"/>
    <w:rsid w:val="00E55FB3"/>
    <w:rsid w:val="00E56248"/>
    <w:rsid w:val="00E56315"/>
    <w:rsid w:val="00E56985"/>
    <w:rsid w:val="00E570E5"/>
    <w:rsid w:val="00E5717A"/>
    <w:rsid w:val="00E57236"/>
    <w:rsid w:val="00E573EA"/>
    <w:rsid w:val="00E575C8"/>
    <w:rsid w:val="00E57674"/>
    <w:rsid w:val="00E576A8"/>
    <w:rsid w:val="00E577C0"/>
    <w:rsid w:val="00E57F39"/>
    <w:rsid w:val="00E57FCD"/>
    <w:rsid w:val="00E602CF"/>
    <w:rsid w:val="00E608AA"/>
    <w:rsid w:val="00E60B8E"/>
    <w:rsid w:val="00E60CF6"/>
    <w:rsid w:val="00E60DA6"/>
    <w:rsid w:val="00E61379"/>
    <w:rsid w:val="00E614D0"/>
    <w:rsid w:val="00E617EA"/>
    <w:rsid w:val="00E61836"/>
    <w:rsid w:val="00E618A9"/>
    <w:rsid w:val="00E618F8"/>
    <w:rsid w:val="00E61B64"/>
    <w:rsid w:val="00E61B6A"/>
    <w:rsid w:val="00E61C89"/>
    <w:rsid w:val="00E621FF"/>
    <w:rsid w:val="00E62414"/>
    <w:rsid w:val="00E62865"/>
    <w:rsid w:val="00E62A34"/>
    <w:rsid w:val="00E62CD9"/>
    <w:rsid w:val="00E630EE"/>
    <w:rsid w:val="00E63270"/>
    <w:rsid w:val="00E63294"/>
    <w:rsid w:val="00E633D6"/>
    <w:rsid w:val="00E63466"/>
    <w:rsid w:val="00E6376F"/>
    <w:rsid w:val="00E63983"/>
    <w:rsid w:val="00E63C04"/>
    <w:rsid w:val="00E63C13"/>
    <w:rsid w:val="00E64299"/>
    <w:rsid w:val="00E6466D"/>
    <w:rsid w:val="00E646B9"/>
    <w:rsid w:val="00E64834"/>
    <w:rsid w:val="00E64A2A"/>
    <w:rsid w:val="00E64B5B"/>
    <w:rsid w:val="00E64E11"/>
    <w:rsid w:val="00E64FF9"/>
    <w:rsid w:val="00E657A0"/>
    <w:rsid w:val="00E659A9"/>
    <w:rsid w:val="00E65A87"/>
    <w:rsid w:val="00E65D57"/>
    <w:rsid w:val="00E65D75"/>
    <w:rsid w:val="00E65F48"/>
    <w:rsid w:val="00E65FA2"/>
    <w:rsid w:val="00E660D4"/>
    <w:rsid w:val="00E6613C"/>
    <w:rsid w:val="00E66213"/>
    <w:rsid w:val="00E664E6"/>
    <w:rsid w:val="00E66856"/>
    <w:rsid w:val="00E66AE8"/>
    <w:rsid w:val="00E66C73"/>
    <w:rsid w:val="00E66E37"/>
    <w:rsid w:val="00E671CD"/>
    <w:rsid w:val="00E672EF"/>
    <w:rsid w:val="00E67364"/>
    <w:rsid w:val="00E67748"/>
    <w:rsid w:val="00E67AD9"/>
    <w:rsid w:val="00E67AE1"/>
    <w:rsid w:val="00E67BC2"/>
    <w:rsid w:val="00E67BF5"/>
    <w:rsid w:val="00E67F88"/>
    <w:rsid w:val="00E70438"/>
    <w:rsid w:val="00E70507"/>
    <w:rsid w:val="00E70982"/>
    <w:rsid w:val="00E70AE7"/>
    <w:rsid w:val="00E71372"/>
    <w:rsid w:val="00E71521"/>
    <w:rsid w:val="00E7168B"/>
    <w:rsid w:val="00E71710"/>
    <w:rsid w:val="00E71CF1"/>
    <w:rsid w:val="00E71D79"/>
    <w:rsid w:val="00E71D8D"/>
    <w:rsid w:val="00E71DA9"/>
    <w:rsid w:val="00E71F9F"/>
    <w:rsid w:val="00E71FB9"/>
    <w:rsid w:val="00E72596"/>
    <w:rsid w:val="00E72A8D"/>
    <w:rsid w:val="00E72CA4"/>
    <w:rsid w:val="00E72E74"/>
    <w:rsid w:val="00E72F1D"/>
    <w:rsid w:val="00E7300A"/>
    <w:rsid w:val="00E73080"/>
    <w:rsid w:val="00E73580"/>
    <w:rsid w:val="00E73635"/>
    <w:rsid w:val="00E73647"/>
    <w:rsid w:val="00E736EE"/>
    <w:rsid w:val="00E73700"/>
    <w:rsid w:val="00E73799"/>
    <w:rsid w:val="00E737FF"/>
    <w:rsid w:val="00E7383E"/>
    <w:rsid w:val="00E739AF"/>
    <w:rsid w:val="00E73A68"/>
    <w:rsid w:val="00E74151"/>
    <w:rsid w:val="00E74647"/>
    <w:rsid w:val="00E74B9C"/>
    <w:rsid w:val="00E74B9D"/>
    <w:rsid w:val="00E74E72"/>
    <w:rsid w:val="00E75170"/>
    <w:rsid w:val="00E7523B"/>
    <w:rsid w:val="00E75395"/>
    <w:rsid w:val="00E75400"/>
    <w:rsid w:val="00E75448"/>
    <w:rsid w:val="00E75499"/>
    <w:rsid w:val="00E75B4F"/>
    <w:rsid w:val="00E75CDF"/>
    <w:rsid w:val="00E75F6F"/>
    <w:rsid w:val="00E7638D"/>
    <w:rsid w:val="00E763D5"/>
    <w:rsid w:val="00E76440"/>
    <w:rsid w:val="00E7685F"/>
    <w:rsid w:val="00E76C2F"/>
    <w:rsid w:val="00E7737D"/>
    <w:rsid w:val="00E77718"/>
    <w:rsid w:val="00E77890"/>
    <w:rsid w:val="00E77BEE"/>
    <w:rsid w:val="00E80237"/>
    <w:rsid w:val="00E804B3"/>
    <w:rsid w:val="00E805CB"/>
    <w:rsid w:val="00E8127C"/>
    <w:rsid w:val="00E816DA"/>
    <w:rsid w:val="00E818D7"/>
    <w:rsid w:val="00E819FC"/>
    <w:rsid w:val="00E81AD2"/>
    <w:rsid w:val="00E81B14"/>
    <w:rsid w:val="00E81CB8"/>
    <w:rsid w:val="00E82B5C"/>
    <w:rsid w:val="00E82B91"/>
    <w:rsid w:val="00E83053"/>
    <w:rsid w:val="00E83947"/>
    <w:rsid w:val="00E83962"/>
    <w:rsid w:val="00E839AA"/>
    <w:rsid w:val="00E83AC8"/>
    <w:rsid w:val="00E83E8E"/>
    <w:rsid w:val="00E841A5"/>
    <w:rsid w:val="00E841E9"/>
    <w:rsid w:val="00E84213"/>
    <w:rsid w:val="00E84945"/>
    <w:rsid w:val="00E84B80"/>
    <w:rsid w:val="00E85102"/>
    <w:rsid w:val="00E851B1"/>
    <w:rsid w:val="00E851FB"/>
    <w:rsid w:val="00E8533E"/>
    <w:rsid w:val="00E8598D"/>
    <w:rsid w:val="00E85A9A"/>
    <w:rsid w:val="00E85C04"/>
    <w:rsid w:val="00E85DD0"/>
    <w:rsid w:val="00E85F95"/>
    <w:rsid w:val="00E85FE7"/>
    <w:rsid w:val="00E86153"/>
    <w:rsid w:val="00E86173"/>
    <w:rsid w:val="00E862C3"/>
    <w:rsid w:val="00E862F8"/>
    <w:rsid w:val="00E8661A"/>
    <w:rsid w:val="00E866B4"/>
    <w:rsid w:val="00E868F4"/>
    <w:rsid w:val="00E86DBF"/>
    <w:rsid w:val="00E86E86"/>
    <w:rsid w:val="00E86FEB"/>
    <w:rsid w:val="00E87016"/>
    <w:rsid w:val="00E871FD"/>
    <w:rsid w:val="00E875B9"/>
    <w:rsid w:val="00E87B54"/>
    <w:rsid w:val="00E87C68"/>
    <w:rsid w:val="00E87CC6"/>
    <w:rsid w:val="00E9024A"/>
    <w:rsid w:val="00E902D6"/>
    <w:rsid w:val="00E90432"/>
    <w:rsid w:val="00E9063E"/>
    <w:rsid w:val="00E90887"/>
    <w:rsid w:val="00E909FC"/>
    <w:rsid w:val="00E90B3F"/>
    <w:rsid w:val="00E90B94"/>
    <w:rsid w:val="00E90DBC"/>
    <w:rsid w:val="00E91002"/>
    <w:rsid w:val="00E913C9"/>
    <w:rsid w:val="00E9144C"/>
    <w:rsid w:val="00E91506"/>
    <w:rsid w:val="00E916C0"/>
    <w:rsid w:val="00E919CB"/>
    <w:rsid w:val="00E91D0D"/>
    <w:rsid w:val="00E91DB4"/>
    <w:rsid w:val="00E91E51"/>
    <w:rsid w:val="00E9204E"/>
    <w:rsid w:val="00E923B3"/>
    <w:rsid w:val="00E92F80"/>
    <w:rsid w:val="00E93498"/>
    <w:rsid w:val="00E9355C"/>
    <w:rsid w:val="00E9389E"/>
    <w:rsid w:val="00E938BF"/>
    <w:rsid w:val="00E93974"/>
    <w:rsid w:val="00E9400D"/>
    <w:rsid w:val="00E94408"/>
    <w:rsid w:val="00E94A38"/>
    <w:rsid w:val="00E94C36"/>
    <w:rsid w:val="00E94EFF"/>
    <w:rsid w:val="00E95107"/>
    <w:rsid w:val="00E9537E"/>
    <w:rsid w:val="00E956EE"/>
    <w:rsid w:val="00E957B4"/>
    <w:rsid w:val="00E95984"/>
    <w:rsid w:val="00E95D02"/>
    <w:rsid w:val="00E95E18"/>
    <w:rsid w:val="00E96194"/>
    <w:rsid w:val="00E96711"/>
    <w:rsid w:val="00E96AA4"/>
    <w:rsid w:val="00E96B4C"/>
    <w:rsid w:val="00E96B61"/>
    <w:rsid w:val="00E96B7D"/>
    <w:rsid w:val="00E96C6E"/>
    <w:rsid w:val="00E96F1C"/>
    <w:rsid w:val="00E970EE"/>
    <w:rsid w:val="00E9764D"/>
    <w:rsid w:val="00E976A2"/>
    <w:rsid w:val="00E977BC"/>
    <w:rsid w:val="00E97ADD"/>
    <w:rsid w:val="00E97E29"/>
    <w:rsid w:val="00E97FF3"/>
    <w:rsid w:val="00EA002E"/>
    <w:rsid w:val="00EA00EB"/>
    <w:rsid w:val="00EA0313"/>
    <w:rsid w:val="00EA0734"/>
    <w:rsid w:val="00EA0772"/>
    <w:rsid w:val="00EA09EF"/>
    <w:rsid w:val="00EA0BEE"/>
    <w:rsid w:val="00EA0D61"/>
    <w:rsid w:val="00EA0EC1"/>
    <w:rsid w:val="00EA0FC4"/>
    <w:rsid w:val="00EA1008"/>
    <w:rsid w:val="00EA1339"/>
    <w:rsid w:val="00EA1360"/>
    <w:rsid w:val="00EA1552"/>
    <w:rsid w:val="00EA1687"/>
    <w:rsid w:val="00EA21B0"/>
    <w:rsid w:val="00EA225F"/>
    <w:rsid w:val="00EA233F"/>
    <w:rsid w:val="00EA283D"/>
    <w:rsid w:val="00EA2A25"/>
    <w:rsid w:val="00EA2F64"/>
    <w:rsid w:val="00EA2F84"/>
    <w:rsid w:val="00EA3630"/>
    <w:rsid w:val="00EA3646"/>
    <w:rsid w:val="00EA3C00"/>
    <w:rsid w:val="00EA3EBA"/>
    <w:rsid w:val="00EA4005"/>
    <w:rsid w:val="00EA41A7"/>
    <w:rsid w:val="00EA43CC"/>
    <w:rsid w:val="00EA44FE"/>
    <w:rsid w:val="00EA461F"/>
    <w:rsid w:val="00EA4740"/>
    <w:rsid w:val="00EA4CEA"/>
    <w:rsid w:val="00EA514D"/>
    <w:rsid w:val="00EA5B39"/>
    <w:rsid w:val="00EA5DCE"/>
    <w:rsid w:val="00EA6423"/>
    <w:rsid w:val="00EA64C5"/>
    <w:rsid w:val="00EA6557"/>
    <w:rsid w:val="00EA6585"/>
    <w:rsid w:val="00EA662D"/>
    <w:rsid w:val="00EA67AE"/>
    <w:rsid w:val="00EA6CC1"/>
    <w:rsid w:val="00EA6CF2"/>
    <w:rsid w:val="00EA6D83"/>
    <w:rsid w:val="00EA7369"/>
    <w:rsid w:val="00EA73C1"/>
    <w:rsid w:val="00EA7634"/>
    <w:rsid w:val="00EA763C"/>
    <w:rsid w:val="00EA79AA"/>
    <w:rsid w:val="00EA7A56"/>
    <w:rsid w:val="00EA7BA8"/>
    <w:rsid w:val="00EA7D14"/>
    <w:rsid w:val="00EA7DCC"/>
    <w:rsid w:val="00EA7DD7"/>
    <w:rsid w:val="00EB0039"/>
    <w:rsid w:val="00EB00E9"/>
    <w:rsid w:val="00EB0648"/>
    <w:rsid w:val="00EB0713"/>
    <w:rsid w:val="00EB0782"/>
    <w:rsid w:val="00EB07C9"/>
    <w:rsid w:val="00EB0ABC"/>
    <w:rsid w:val="00EB0D5C"/>
    <w:rsid w:val="00EB11AE"/>
    <w:rsid w:val="00EB11BC"/>
    <w:rsid w:val="00EB1284"/>
    <w:rsid w:val="00EB1520"/>
    <w:rsid w:val="00EB1842"/>
    <w:rsid w:val="00EB1926"/>
    <w:rsid w:val="00EB1F4A"/>
    <w:rsid w:val="00EB1FE8"/>
    <w:rsid w:val="00EB213C"/>
    <w:rsid w:val="00EB2198"/>
    <w:rsid w:val="00EB222E"/>
    <w:rsid w:val="00EB22A6"/>
    <w:rsid w:val="00EB22FB"/>
    <w:rsid w:val="00EB24BE"/>
    <w:rsid w:val="00EB24C7"/>
    <w:rsid w:val="00EB259E"/>
    <w:rsid w:val="00EB2B1B"/>
    <w:rsid w:val="00EB31C4"/>
    <w:rsid w:val="00EB3454"/>
    <w:rsid w:val="00EB3493"/>
    <w:rsid w:val="00EB3686"/>
    <w:rsid w:val="00EB3746"/>
    <w:rsid w:val="00EB377C"/>
    <w:rsid w:val="00EB37BE"/>
    <w:rsid w:val="00EB3B35"/>
    <w:rsid w:val="00EB3BEF"/>
    <w:rsid w:val="00EB3C16"/>
    <w:rsid w:val="00EB3FCA"/>
    <w:rsid w:val="00EB491F"/>
    <w:rsid w:val="00EB4CBD"/>
    <w:rsid w:val="00EB51F6"/>
    <w:rsid w:val="00EB531E"/>
    <w:rsid w:val="00EB53A0"/>
    <w:rsid w:val="00EB5631"/>
    <w:rsid w:val="00EB575B"/>
    <w:rsid w:val="00EB5837"/>
    <w:rsid w:val="00EB5BD3"/>
    <w:rsid w:val="00EB5C35"/>
    <w:rsid w:val="00EB5EBF"/>
    <w:rsid w:val="00EB5FB5"/>
    <w:rsid w:val="00EB617D"/>
    <w:rsid w:val="00EB6636"/>
    <w:rsid w:val="00EB668B"/>
    <w:rsid w:val="00EB6699"/>
    <w:rsid w:val="00EB69A5"/>
    <w:rsid w:val="00EB6AB5"/>
    <w:rsid w:val="00EB6B3B"/>
    <w:rsid w:val="00EB6BD1"/>
    <w:rsid w:val="00EB6CB0"/>
    <w:rsid w:val="00EB6E6B"/>
    <w:rsid w:val="00EB79AD"/>
    <w:rsid w:val="00EB79F3"/>
    <w:rsid w:val="00EB7D89"/>
    <w:rsid w:val="00EB7DC7"/>
    <w:rsid w:val="00EC0319"/>
    <w:rsid w:val="00EC039D"/>
    <w:rsid w:val="00EC05C5"/>
    <w:rsid w:val="00EC0972"/>
    <w:rsid w:val="00EC0BDE"/>
    <w:rsid w:val="00EC0CD6"/>
    <w:rsid w:val="00EC0D0B"/>
    <w:rsid w:val="00EC107A"/>
    <w:rsid w:val="00EC1277"/>
    <w:rsid w:val="00EC13FE"/>
    <w:rsid w:val="00EC1420"/>
    <w:rsid w:val="00EC1606"/>
    <w:rsid w:val="00EC1629"/>
    <w:rsid w:val="00EC1798"/>
    <w:rsid w:val="00EC1B70"/>
    <w:rsid w:val="00EC2124"/>
    <w:rsid w:val="00EC21AB"/>
    <w:rsid w:val="00EC2229"/>
    <w:rsid w:val="00EC23E8"/>
    <w:rsid w:val="00EC2416"/>
    <w:rsid w:val="00EC2434"/>
    <w:rsid w:val="00EC24CD"/>
    <w:rsid w:val="00EC24FD"/>
    <w:rsid w:val="00EC2980"/>
    <w:rsid w:val="00EC2D09"/>
    <w:rsid w:val="00EC2D70"/>
    <w:rsid w:val="00EC2DFB"/>
    <w:rsid w:val="00EC3321"/>
    <w:rsid w:val="00EC348E"/>
    <w:rsid w:val="00EC34F9"/>
    <w:rsid w:val="00EC35CD"/>
    <w:rsid w:val="00EC373F"/>
    <w:rsid w:val="00EC3A26"/>
    <w:rsid w:val="00EC3AAD"/>
    <w:rsid w:val="00EC3C6D"/>
    <w:rsid w:val="00EC40B1"/>
    <w:rsid w:val="00EC4433"/>
    <w:rsid w:val="00EC4607"/>
    <w:rsid w:val="00EC46B1"/>
    <w:rsid w:val="00EC487A"/>
    <w:rsid w:val="00EC48C9"/>
    <w:rsid w:val="00EC5124"/>
    <w:rsid w:val="00EC524B"/>
    <w:rsid w:val="00EC5B2D"/>
    <w:rsid w:val="00EC5C3C"/>
    <w:rsid w:val="00EC5C8C"/>
    <w:rsid w:val="00EC5D20"/>
    <w:rsid w:val="00EC5DBF"/>
    <w:rsid w:val="00EC5F06"/>
    <w:rsid w:val="00EC5FA4"/>
    <w:rsid w:val="00EC62AC"/>
    <w:rsid w:val="00EC66E5"/>
    <w:rsid w:val="00EC69ED"/>
    <w:rsid w:val="00EC6EB2"/>
    <w:rsid w:val="00EC6FA3"/>
    <w:rsid w:val="00EC736A"/>
    <w:rsid w:val="00EC753D"/>
    <w:rsid w:val="00EC7577"/>
    <w:rsid w:val="00EC75FB"/>
    <w:rsid w:val="00EC765F"/>
    <w:rsid w:val="00EC77E4"/>
    <w:rsid w:val="00EC78C1"/>
    <w:rsid w:val="00EC7AFC"/>
    <w:rsid w:val="00EC7B04"/>
    <w:rsid w:val="00EC7C8F"/>
    <w:rsid w:val="00EC7CBB"/>
    <w:rsid w:val="00ED0010"/>
    <w:rsid w:val="00ED0110"/>
    <w:rsid w:val="00ED01BD"/>
    <w:rsid w:val="00ED0479"/>
    <w:rsid w:val="00ED0AA2"/>
    <w:rsid w:val="00ED0CF7"/>
    <w:rsid w:val="00ED0EC8"/>
    <w:rsid w:val="00ED0EF5"/>
    <w:rsid w:val="00ED1282"/>
    <w:rsid w:val="00ED17A9"/>
    <w:rsid w:val="00ED198A"/>
    <w:rsid w:val="00ED19B4"/>
    <w:rsid w:val="00ED1AE1"/>
    <w:rsid w:val="00ED1DA1"/>
    <w:rsid w:val="00ED1DCC"/>
    <w:rsid w:val="00ED1F1D"/>
    <w:rsid w:val="00ED2205"/>
    <w:rsid w:val="00ED22F4"/>
    <w:rsid w:val="00ED2799"/>
    <w:rsid w:val="00ED28BC"/>
    <w:rsid w:val="00ED2942"/>
    <w:rsid w:val="00ED2BC0"/>
    <w:rsid w:val="00ED2BF1"/>
    <w:rsid w:val="00ED2D1D"/>
    <w:rsid w:val="00ED2EDD"/>
    <w:rsid w:val="00ED3423"/>
    <w:rsid w:val="00ED35FB"/>
    <w:rsid w:val="00ED37DC"/>
    <w:rsid w:val="00ED3CC6"/>
    <w:rsid w:val="00ED3F74"/>
    <w:rsid w:val="00ED3F7B"/>
    <w:rsid w:val="00ED42B8"/>
    <w:rsid w:val="00ED43EC"/>
    <w:rsid w:val="00ED4608"/>
    <w:rsid w:val="00ED4678"/>
    <w:rsid w:val="00ED484B"/>
    <w:rsid w:val="00ED4ABC"/>
    <w:rsid w:val="00ED4C68"/>
    <w:rsid w:val="00ED4FD1"/>
    <w:rsid w:val="00ED508F"/>
    <w:rsid w:val="00ED5267"/>
    <w:rsid w:val="00ED5BA1"/>
    <w:rsid w:val="00ED5E07"/>
    <w:rsid w:val="00ED6023"/>
    <w:rsid w:val="00ED63C0"/>
    <w:rsid w:val="00ED6A1C"/>
    <w:rsid w:val="00ED6A3E"/>
    <w:rsid w:val="00ED6FFD"/>
    <w:rsid w:val="00ED72CF"/>
    <w:rsid w:val="00ED73BF"/>
    <w:rsid w:val="00ED78A7"/>
    <w:rsid w:val="00ED78C7"/>
    <w:rsid w:val="00EE00C3"/>
    <w:rsid w:val="00EE0102"/>
    <w:rsid w:val="00EE0125"/>
    <w:rsid w:val="00EE0217"/>
    <w:rsid w:val="00EE04CB"/>
    <w:rsid w:val="00EE0A96"/>
    <w:rsid w:val="00EE0AB2"/>
    <w:rsid w:val="00EE0ACA"/>
    <w:rsid w:val="00EE0DB4"/>
    <w:rsid w:val="00EE0E93"/>
    <w:rsid w:val="00EE0EBB"/>
    <w:rsid w:val="00EE1002"/>
    <w:rsid w:val="00EE103C"/>
    <w:rsid w:val="00EE15A5"/>
    <w:rsid w:val="00EE16A4"/>
    <w:rsid w:val="00EE16AC"/>
    <w:rsid w:val="00EE17D3"/>
    <w:rsid w:val="00EE19D5"/>
    <w:rsid w:val="00EE1C8F"/>
    <w:rsid w:val="00EE1D3E"/>
    <w:rsid w:val="00EE1D8B"/>
    <w:rsid w:val="00EE1E7D"/>
    <w:rsid w:val="00EE1F3C"/>
    <w:rsid w:val="00EE237F"/>
    <w:rsid w:val="00EE2A56"/>
    <w:rsid w:val="00EE2ABF"/>
    <w:rsid w:val="00EE2C46"/>
    <w:rsid w:val="00EE2CBB"/>
    <w:rsid w:val="00EE2D27"/>
    <w:rsid w:val="00EE2D71"/>
    <w:rsid w:val="00EE2DF6"/>
    <w:rsid w:val="00EE2E08"/>
    <w:rsid w:val="00EE2FAA"/>
    <w:rsid w:val="00EE30CC"/>
    <w:rsid w:val="00EE30EC"/>
    <w:rsid w:val="00EE31F7"/>
    <w:rsid w:val="00EE32D9"/>
    <w:rsid w:val="00EE3356"/>
    <w:rsid w:val="00EE349F"/>
    <w:rsid w:val="00EE3A8F"/>
    <w:rsid w:val="00EE3ACE"/>
    <w:rsid w:val="00EE3BB8"/>
    <w:rsid w:val="00EE3C4B"/>
    <w:rsid w:val="00EE4359"/>
    <w:rsid w:val="00EE44B8"/>
    <w:rsid w:val="00EE47A9"/>
    <w:rsid w:val="00EE4A42"/>
    <w:rsid w:val="00EE4B31"/>
    <w:rsid w:val="00EE4D83"/>
    <w:rsid w:val="00EE4E79"/>
    <w:rsid w:val="00EE5104"/>
    <w:rsid w:val="00EE5466"/>
    <w:rsid w:val="00EE55C1"/>
    <w:rsid w:val="00EE57C0"/>
    <w:rsid w:val="00EE5827"/>
    <w:rsid w:val="00EE590E"/>
    <w:rsid w:val="00EE5941"/>
    <w:rsid w:val="00EE5A50"/>
    <w:rsid w:val="00EE5CB8"/>
    <w:rsid w:val="00EE5F30"/>
    <w:rsid w:val="00EE6141"/>
    <w:rsid w:val="00EE618E"/>
    <w:rsid w:val="00EE6339"/>
    <w:rsid w:val="00EE642F"/>
    <w:rsid w:val="00EE6437"/>
    <w:rsid w:val="00EE684C"/>
    <w:rsid w:val="00EE6912"/>
    <w:rsid w:val="00EE69C9"/>
    <w:rsid w:val="00EE6C6E"/>
    <w:rsid w:val="00EE6CA8"/>
    <w:rsid w:val="00EE6E34"/>
    <w:rsid w:val="00EE6F13"/>
    <w:rsid w:val="00EE7234"/>
    <w:rsid w:val="00EE75B4"/>
    <w:rsid w:val="00EE765E"/>
    <w:rsid w:val="00EE7A53"/>
    <w:rsid w:val="00EE7D1A"/>
    <w:rsid w:val="00EE7EC3"/>
    <w:rsid w:val="00EE7EE6"/>
    <w:rsid w:val="00EE7F1C"/>
    <w:rsid w:val="00EF02DC"/>
    <w:rsid w:val="00EF02EA"/>
    <w:rsid w:val="00EF049C"/>
    <w:rsid w:val="00EF05C3"/>
    <w:rsid w:val="00EF06A2"/>
    <w:rsid w:val="00EF0E2F"/>
    <w:rsid w:val="00EF0EA6"/>
    <w:rsid w:val="00EF0ED6"/>
    <w:rsid w:val="00EF0FC2"/>
    <w:rsid w:val="00EF10BC"/>
    <w:rsid w:val="00EF11D5"/>
    <w:rsid w:val="00EF123F"/>
    <w:rsid w:val="00EF170E"/>
    <w:rsid w:val="00EF1D9E"/>
    <w:rsid w:val="00EF234D"/>
    <w:rsid w:val="00EF234F"/>
    <w:rsid w:val="00EF262D"/>
    <w:rsid w:val="00EF2651"/>
    <w:rsid w:val="00EF2826"/>
    <w:rsid w:val="00EF2872"/>
    <w:rsid w:val="00EF28C4"/>
    <w:rsid w:val="00EF2FD0"/>
    <w:rsid w:val="00EF31EB"/>
    <w:rsid w:val="00EF3234"/>
    <w:rsid w:val="00EF32D5"/>
    <w:rsid w:val="00EF3752"/>
    <w:rsid w:val="00EF386D"/>
    <w:rsid w:val="00EF3946"/>
    <w:rsid w:val="00EF3CBB"/>
    <w:rsid w:val="00EF3EF8"/>
    <w:rsid w:val="00EF418D"/>
    <w:rsid w:val="00EF466A"/>
    <w:rsid w:val="00EF4997"/>
    <w:rsid w:val="00EF4A9E"/>
    <w:rsid w:val="00EF4D05"/>
    <w:rsid w:val="00EF4D4A"/>
    <w:rsid w:val="00EF4DFC"/>
    <w:rsid w:val="00EF5133"/>
    <w:rsid w:val="00EF521B"/>
    <w:rsid w:val="00EF52DA"/>
    <w:rsid w:val="00EF5356"/>
    <w:rsid w:val="00EF55F1"/>
    <w:rsid w:val="00EF57EB"/>
    <w:rsid w:val="00EF5DE4"/>
    <w:rsid w:val="00EF5E36"/>
    <w:rsid w:val="00EF602B"/>
    <w:rsid w:val="00EF6136"/>
    <w:rsid w:val="00EF6387"/>
    <w:rsid w:val="00EF6423"/>
    <w:rsid w:val="00EF652A"/>
    <w:rsid w:val="00EF662D"/>
    <w:rsid w:val="00EF6CD1"/>
    <w:rsid w:val="00EF6DA6"/>
    <w:rsid w:val="00EF6F85"/>
    <w:rsid w:val="00EF7117"/>
    <w:rsid w:val="00EF72A0"/>
    <w:rsid w:val="00EF7341"/>
    <w:rsid w:val="00EF7741"/>
    <w:rsid w:val="00EF7AC4"/>
    <w:rsid w:val="00EF7ADB"/>
    <w:rsid w:val="00EF7B49"/>
    <w:rsid w:val="00EF7DDE"/>
    <w:rsid w:val="00EF7E89"/>
    <w:rsid w:val="00F0000A"/>
    <w:rsid w:val="00F004AB"/>
    <w:rsid w:val="00F00609"/>
    <w:rsid w:val="00F006CA"/>
    <w:rsid w:val="00F007B2"/>
    <w:rsid w:val="00F0080B"/>
    <w:rsid w:val="00F00821"/>
    <w:rsid w:val="00F00914"/>
    <w:rsid w:val="00F00D3B"/>
    <w:rsid w:val="00F01013"/>
    <w:rsid w:val="00F010A5"/>
    <w:rsid w:val="00F010AB"/>
    <w:rsid w:val="00F01151"/>
    <w:rsid w:val="00F01203"/>
    <w:rsid w:val="00F0127D"/>
    <w:rsid w:val="00F01306"/>
    <w:rsid w:val="00F01573"/>
    <w:rsid w:val="00F016F7"/>
    <w:rsid w:val="00F0195C"/>
    <w:rsid w:val="00F01ACB"/>
    <w:rsid w:val="00F01D3D"/>
    <w:rsid w:val="00F01DEC"/>
    <w:rsid w:val="00F02A78"/>
    <w:rsid w:val="00F02BC7"/>
    <w:rsid w:val="00F02BD2"/>
    <w:rsid w:val="00F030EA"/>
    <w:rsid w:val="00F03509"/>
    <w:rsid w:val="00F03757"/>
    <w:rsid w:val="00F03828"/>
    <w:rsid w:val="00F039A0"/>
    <w:rsid w:val="00F03DD1"/>
    <w:rsid w:val="00F03F71"/>
    <w:rsid w:val="00F04089"/>
    <w:rsid w:val="00F040E7"/>
    <w:rsid w:val="00F04438"/>
    <w:rsid w:val="00F04477"/>
    <w:rsid w:val="00F04889"/>
    <w:rsid w:val="00F04A9D"/>
    <w:rsid w:val="00F04DBC"/>
    <w:rsid w:val="00F04F9E"/>
    <w:rsid w:val="00F04FF8"/>
    <w:rsid w:val="00F05ABF"/>
    <w:rsid w:val="00F05C9B"/>
    <w:rsid w:val="00F0600E"/>
    <w:rsid w:val="00F06089"/>
    <w:rsid w:val="00F06110"/>
    <w:rsid w:val="00F0635E"/>
    <w:rsid w:val="00F06466"/>
    <w:rsid w:val="00F06649"/>
    <w:rsid w:val="00F0665B"/>
    <w:rsid w:val="00F06AAB"/>
    <w:rsid w:val="00F06C02"/>
    <w:rsid w:val="00F06D10"/>
    <w:rsid w:val="00F06D1A"/>
    <w:rsid w:val="00F06EC9"/>
    <w:rsid w:val="00F070C3"/>
    <w:rsid w:val="00F071F4"/>
    <w:rsid w:val="00F07299"/>
    <w:rsid w:val="00F0754A"/>
    <w:rsid w:val="00F07754"/>
    <w:rsid w:val="00F07876"/>
    <w:rsid w:val="00F079A8"/>
    <w:rsid w:val="00F079F0"/>
    <w:rsid w:val="00F10256"/>
    <w:rsid w:val="00F10333"/>
    <w:rsid w:val="00F1049F"/>
    <w:rsid w:val="00F10BD6"/>
    <w:rsid w:val="00F10D8D"/>
    <w:rsid w:val="00F10DA6"/>
    <w:rsid w:val="00F10F55"/>
    <w:rsid w:val="00F11073"/>
    <w:rsid w:val="00F1118C"/>
    <w:rsid w:val="00F111F2"/>
    <w:rsid w:val="00F112A9"/>
    <w:rsid w:val="00F11437"/>
    <w:rsid w:val="00F1172C"/>
    <w:rsid w:val="00F117D1"/>
    <w:rsid w:val="00F12150"/>
    <w:rsid w:val="00F12A12"/>
    <w:rsid w:val="00F12AD4"/>
    <w:rsid w:val="00F12D93"/>
    <w:rsid w:val="00F13135"/>
    <w:rsid w:val="00F132F9"/>
    <w:rsid w:val="00F13378"/>
    <w:rsid w:val="00F1367E"/>
    <w:rsid w:val="00F13F12"/>
    <w:rsid w:val="00F13FA8"/>
    <w:rsid w:val="00F142D8"/>
    <w:rsid w:val="00F144F3"/>
    <w:rsid w:val="00F1451F"/>
    <w:rsid w:val="00F14681"/>
    <w:rsid w:val="00F146DF"/>
    <w:rsid w:val="00F14B5F"/>
    <w:rsid w:val="00F15029"/>
    <w:rsid w:val="00F159BF"/>
    <w:rsid w:val="00F15A1E"/>
    <w:rsid w:val="00F15FB9"/>
    <w:rsid w:val="00F1604C"/>
    <w:rsid w:val="00F16170"/>
    <w:rsid w:val="00F16246"/>
    <w:rsid w:val="00F164B9"/>
    <w:rsid w:val="00F16AC7"/>
    <w:rsid w:val="00F17451"/>
    <w:rsid w:val="00F1746F"/>
    <w:rsid w:val="00F1749B"/>
    <w:rsid w:val="00F175DC"/>
    <w:rsid w:val="00F176E2"/>
    <w:rsid w:val="00F17910"/>
    <w:rsid w:val="00F17F38"/>
    <w:rsid w:val="00F17F74"/>
    <w:rsid w:val="00F20067"/>
    <w:rsid w:val="00F20090"/>
    <w:rsid w:val="00F20723"/>
    <w:rsid w:val="00F208C5"/>
    <w:rsid w:val="00F20A88"/>
    <w:rsid w:val="00F20C40"/>
    <w:rsid w:val="00F20EFF"/>
    <w:rsid w:val="00F210EC"/>
    <w:rsid w:val="00F2110D"/>
    <w:rsid w:val="00F21145"/>
    <w:rsid w:val="00F2114B"/>
    <w:rsid w:val="00F21649"/>
    <w:rsid w:val="00F21707"/>
    <w:rsid w:val="00F21917"/>
    <w:rsid w:val="00F2194A"/>
    <w:rsid w:val="00F21CDB"/>
    <w:rsid w:val="00F21FE9"/>
    <w:rsid w:val="00F220F6"/>
    <w:rsid w:val="00F221A0"/>
    <w:rsid w:val="00F2250F"/>
    <w:rsid w:val="00F22698"/>
    <w:rsid w:val="00F228A4"/>
    <w:rsid w:val="00F230BF"/>
    <w:rsid w:val="00F232F7"/>
    <w:rsid w:val="00F23340"/>
    <w:rsid w:val="00F23A8D"/>
    <w:rsid w:val="00F23B3A"/>
    <w:rsid w:val="00F23BB8"/>
    <w:rsid w:val="00F23C57"/>
    <w:rsid w:val="00F23CBE"/>
    <w:rsid w:val="00F240FB"/>
    <w:rsid w:val="00F24366"/>
    <w:rsid w:val="00F24371"/>
    <w:rsid w:val="00F24552"/>
    <w:rsid w:val="00F24626"/>
    <w:rsid w:val="00F2478D"/>
    <w:rsid w:val="00F2487B"/>
    <w:rsid w:val="00F24D12"/>
    <w:rsid w:val="00F24D88"/>
    <w:rsid w:val="00F24DD4"/>
    <w:rsid w:val="00F25353"/>
    <w:rsid w:val="00F253BA"/>
    <w:rsid w:val="00F253C0"/>
    <w:rsid w:val="00F254D4"/>
    <w:rsid w:val="00F25AC7"/>
    <w:rsid w:val="00F262DE"/>
    <w:rsid w:val="00F2653A"/>
    <w:rsid w:val="00F265FB"/>
    <w:rsid w:val="00F2690E"/>
    <w:rsid w:val="00F26994"/>
    <w:rsid w:val="00F26A79"/>
    <w:rsid w:val="00F26BD2"/>
    <w:rsid w:val="00F26CDC"/>
    <w:rsid w:val="00F27109"/>
    <w:rsid w:val="00F27217"/>
    <w:rsid w:val="00F273B3"/>
    <w:rsid w:val="00F273E1"/>
    <w:rsid w:val="00F279D0"/>
    <w:rsid w:val="00F27B2C"/>
    <w:rsid w:val="00F27ED6"/>
    <w:rsid w:val="00F27F62"/>
    <w:rsid w:val="00F3052F"/>
    <w:rsid w:val="00F3077F"/>
    <w:rsid w:val="00F30908"/>
    <w:rsid w:val="00F30A74"/>
    <w:rsid w:val="00F30F85"/>
    <w:rsid w:val="00F30FC7"/>
    <w:rsid w:val="00F30FF8"/>
    <w:rsid w:val="00F31256"/>
    <w:rsid w:val="00F3127E"/>
    <w:rsid w:val="00F31447"/>
    <w:rsid w:val="00F3166A"/>
    <w:rsid w:val="00F31724"/>
    <w:rsid w:val="00F317B4"/>
    <w:rsid w:val="00F31A56"/>
    <w:rsid w:val="00F31F98"/>
    <w:rsid w:val="00F32061"/>
    <w:rsid w:val="00F320CC"/>
    <w:rsid w:val="00F32147"/>
    <w:rsid w:val="00F32149"/>
    <w:rsid w:val="00F32202"/>
    <w:rsid w:val="00F3242F"/>
    <w:rsid w:val="00F326E6"/>
    <w:rsid w:val="00F327C5"/>
    <w:rsid w:val="00F3283A"/>
    <w:rsid w:val="00F32D90"/>
    <w:rsid w:val="00F32E0A"/>
    <w:rsid w:val="00F32E5F"/>
    <w:rsid w:val="00F32EC6"/>
    <w:rsid w:val="00F3359F"/>
    <w:rsid w:val="00F33964"/>
    <w:rsid w:val="00F33C15"/>
    <w:rsid w:val="00F33E1F"/>
    <w:rsid w:val="00F3439C"/>
    <w:rsid w:val="00F34424"/>
    <w:rsid w:val="00F34442"/>
    <w:rsid w:val="00F34465"/>
    <w:rsid w:val="00F344FA"/>
    <w:rsid w:val="00F34A44"/>
    <w:rsid w:val="00F34D23"/>
    <w:rsid w:val="00F34E8A"/>
    <w:rsid w:val="00F351A2"/>
    <w:rsid w:val="00F35320"/>
    <w:rsid w:val="00F35397"/>
    <w:rsid w:val="00F3554B"/>
    <w:rsid w:val="00F357F5"/>
    <w:rsid w:val="00F35A1C"/>
    <w:rsid w:val="00F35C7D"/>
    <w:rsid w:val="00F35F23"/>
    <w:rsid w:val="00F35F5A"/>
    <w:rsid w:val="00F36086"/>
    <w:rsid w:val="00F36433"/>
    <w:rsid w:val="00F364CC"/>
    <w:rsid w:val="00F36527"/>
    <w:rsid w:val="00F36587"/>
    <w:rsid w:val="00F36634"/>
    <w:rsid w:val="00F3680D"/>
    <w:rsid w:val="00F36845"/>
    <w:rsid w:val="00F36B2B"/>
    <w:rsid w:val="00F36C9E"/>
    <w:rsid w:val="00F36DE8"/>
    <w:rsid w:val="00F3727B"/>
    <w:rsid w:val="00F372B1"/>
    <w:rsid w:val="00F3735A"/>
    <w:rsid w:val="00F373F7"/>
    <w:rsid w:val="00F377AB"/>
    <w:rsid w:val="00F37AFE"/>
    <w:rsid w:val="00F37B30"/>
    <w:rsid w:val="00F37CBE"/>
    <w:rsid w:val="00F37CE6"/>
    <w:rsid w:val="00F37D61"/>
    <w:rsid w:val="00F40180"/>
    <w:rsid w:val="00F4035E"/>
    <w:rsid w:val="00F4079D"/>
    <w:rsid w:val="00F40817"/>
    <w:rsid w:val="00F40BC0"/>
    <w:rsid w:val="00F40BF6"/>
    <w:rsid w:val="00F40F97"/>
    <w:rsid w:val="00F41232"/>
    <w:rsid w:val="00F41370"/>
    <w:rsid w:val="00F41EE1"/>
    <w:rsid w:val="00F42254"/>
    <w:rsid w:val="00F42293"/>
    <w:rsid w:val="00F422A7"/>
    <w:rsid w:val="00F42507"/>
    <w:rsid w:val="00F42598"/>
    <w:rsid w:val="00F425FA"/>
    <w:rsid w:val="00F42738"/>
    <w:rsid w:val="00F42744"/>
    <w:rsid w:val="00F4275C"/>
    <w:rsid w:val="00F42B53"/>
    <w:rsid w:val="00F42B57"/>
    <w:rsid w:val="00F42B6D"/>
    <w:rsid w:val="00F42EE5"/>
    <w:rsid w:val="00F42EE9"/>
    <w:rsid w:val="00F42EEC"/>
    <w:rsid w:val="00F4305E"/>
    <w:rsid w:val="00F430E0"/>
    <w:rsid w:val="00F4323B"/>
    <w:rsid w:val="00F43259"/>
    <w:rsid w:val="00F4370C"/>
    <w:rsid w:val="00F437D6"/>
    <w:rsid w:val="00F438B5"/>
    <w:rsid w:val="00F43990"/>
    <w:rsid w:val="00F43AC8"/>
    <w:rsid w:val="00F43B70"/>
    <w:rsid w:val="00F43C51"/>
    <w:rsid w:val="00F44232"/>
    <w:rsid w:val="00F44328"/>
    <w:rsid w:val="00F44396"/>
    <w:rsid w:val="00F44551"/>
    <w:rsid w:val="00F4461C"/>
    <w:rsid w:val="00F447B2"/>
    <w:rsid w:val="00F44842"/>
    <w:rsid w:val="00F44995"/>
    <w:rsid w:val="00F4504E"/>
    <w:rsid w:val="00F45576"/>
    <w:rsid w:val="00F45696"/>
    <w:rsid w:val="00F45C60"/>
    <w:rsid w:val="00F45D93"/>
    <w:rsid w:val="00F46357"/>
    <w:rsid w:val="00F465BC"/>
    <w:rsid w:val="00F4676A"/>
    <w:rsid w:val="00F46CEB"/>
    <w:rsid w:val="00F46FF4"/>
    <w:rsid w:val="00F47388"/>
    <w:rsid w:val="00F47410"/>
    <w:rsid w:val="00F474D0"/>
    <w:rsid w:val="00F475D9"/>
    <w:rsid w:val="00F47647"/>
    <w:rsid w:val="00F47772"/>
    <w:rsid w:val="00F47922"/>
    <w:rsid w:val="00F47B05"/>
    <w:rsid w:val="00F47C64"/>
    <w:rsid w:val="00F47CD1"/>
    <w:rsid w:val="00F47DE4"/>
    <w:rsid w:val="00F47EA1"/>
    <w:rsid w:val="00F502D3"/>
    <w:rsid w:val="00F50D6E"/>
    <w:rsid w:val="00F51000"/>
    <w:rsid w:val="00F511E2"/>
    <w:rsid w:val="00F51273"/>
    <w:rsid w:val="00F513D4"/>
    <w:rsid w:val="00F5143D"/>
    <w:rsid w:val="00F51767"/>
    <w:rsid w:val="00F51AB4"/>
    <w:rsid w:val="00F51BC5"/>
    <w:rsid w:val="00F51C12"/>
    <w:rsid w:val="00F51E99"/>
    <w:rsid w:val="00F51F1F"/>
    <w:rsid w:val="00F52557"/>
    <w:rsid w:val="00F525F8"/>
    <w:rsid w:val="00F5280E"/>
    <w:rsid w:val="00F52825"/>
    <w:rsid w:val="00F528BF"/>
    <w:rsid w:val="00F5313B"/>
    <w:rsid w:val="00F53194"/>
    <w:rsid w:val="00F53544"/>
    <w:rsid w:val="00F53759"/>
    <w:rsid w:val="00F53A17"/>
    <w:rsid w:val="00F53AB0"/>
    <w:rsid w:val="00F53EFB"/>
    <w:rsid w:val="00F53FA1"/>
    <w:rsid w:val="00F541A4"/>
    <w:rsid w:val="00F54280"/>
    <w:rsid w:val="00F54281"/>
    <w:rsid w:val="00F542DE"/>
    <w:rsid w:val="00F54634"/>
    <w:rsid w:val="00F54838"/>
    <w:rsid w:val="00F54C6D"/>
    <w:rsid w:val="00F54E17"/>
    <w:rsid w:val="00F54E33"/>
    <w:rsid w:val="00F557BB"/>
    <w:rsid w:val="00F55AB6"/>
    <w:rsid w:val="00F55D4B"/>
    <w:rsid w:val="00F561E8"/>
    <w:rsid w:val="00F563B3"/>
    <w:rsid w:val="00F56531"/>
    <w:rsid w:val="00F56577"/>
    <w:rsid w:val="00F56605"/>
    <w:rsid w:val="00F56A03"/>
    <w:rsid w:val="00F56C7B"/>
    <w:rsid w:val="00F56D54"/>
    <w:rsid w:val="00F56E53"/>
    <w:rsid w:val="00F574AB"/>
    <w:rsid w:val="00F5781E"/>
    <w:rsid w:val="00F579A2"/>
    <w:rsid w:val="00F579EA"/>
    <w:rsid w:val="00F57C19"/>
    <w:rsid w:val="00F57C41"/>
    <w:rsid w:val="00F60280"/>
    <w:rsid w:val="00F602D8"/>
    <w:rsid w:val="00F604A5"/>
    <w:rsid w:val="00F604CB"/>
    <w:rsid w:val="00F6064D"/>
    <w:rsid w:val="00F606BF"/>
    <w:rsid w:val="00F60A3E"/>
    <w:rsid w:val="00F6139F"/>
    <w:rsid w:val="00F613D3"/>
    <w:rsid w:val="00F61942"/>
    <w:rsid w:val="00F61BA3"/>
    <w:rsid w:val="00F61CC7"/>
    <w:rsid w:val="00F61DC9"/>
    <w:rsid w:val="00F62288"/>
    <w:rsid w:val="00F62390"/>
    <w:rsid w:val="00F62A0F"/>
    <w:rsid w:val="00F62A1A"/>
    <w:rsid w:val="00F62A74"/>
    <w:rsid w:val="00F62BBA"/>
    <w:rsid w:val="00F62D27"/>
    <w:rsid w:val="00F62D39"/>
    <w:rsid w:val="00F63053"/>
    <w:rsid w:val="00F63179"/>
    <w:rsid w:val="00F636F5"/>
    <w:rsid w:val="00F6377E"/>
    <w:rsid w:val="00F63A7A"/>
    <w:rsid w:val="00F63CAD"/>
    <w:rsid w:val="00F63CE2"/>
    <w:rsid w:val="00F63F43"/>
    <w:rsid w:val="00F64054"/>
    <w:rsid w:val="00F640A3"/>
    <w:rsid w:val="00F6454C"/>
    <w:rsid w:val="00F645FC"/>
    <w:rsid w:val="00F648DC"/>
    <w:rsid w:val="00F65102"/>
    <w:rsid w:val="00F65516"/>
    <w:rsid w:val="00F6557F"/>
    <w:rsid w:val="00F65A01"/>
    <w:rsid w:val="00F65BAF"/>
    <w:rsid w:val="00F66AFA"/>
    <w:rsid w:val="00F66D01"/>
    <w:rsid w:val="00F66E78"/>
    <w:rsid w:val="00F671A9"/>
    <w:rsid w:val="00F671C1"/>
    <w:rsid w:val="00F672B9"/>
    <w:rsid w:val="00F67351"/>
    <w:rsid w:val="00F673F2"/>
    <w:rsid w:val="00F67418"/>
    <w:rsid w:val="00F67564"/>
    <w:rsid w:val="00F67754"/>
    <w:rsid w:val="00F679BE"/>
    <w:rsid w:val="00F67B20"/>
    <w:rsid w:val="00F67E81"/>
    <w:rsid w:val="00F67ECF"/>
    <w:rsid w:val="00F67F38"/>
    <w:rsid w:val="00F70095"/>
    <w:rsid w:val="00F700EA"/>
    <w:rsid w:val="00F7016F"/>
    <w:rsid w:val="00F70438"/>
    <w:rsid w:val="00F7056A"/>
    <w:rsid w:val="00F7065E"/>
    <w:rsid w:val="00F70716"/>
    <w:rsid w:val="00F70739"/>
    <w:rsid w:val="00F70772"/>
    <w:rsid w:val="00F70776"/>
    <w:rsid w:val="00F70A4A"/>
    <w:rsid w:val="00F71220"/>
    <w:rsid w:val="00F71732"/>
    <w:rsid w:val="00F7176D"/>
    <w:rsid w:val="00F717B6"/>
    <w:rsid w:val="00F71ED1"/>
    <w:rsid w:val="00F71ED4"/>
    <w:rsid w:val="00F7207E"/>
    <w:rsid w:val="00F723B4"/>
    <w:rsid w:val="00F72A3F"/>
    <w:rsid w:val="00F72B56"/>
    <w:rsid w:val="00F72E65"/>
    <w:rsid w:val="00F72EC3"/>
    <w:rsid w:val="00F73241"/>
    <w:rsid w:val="00F7325E"/>
    <w:rsid w:val="00F733EF"/>
    <w:rsid w:val="00F733F3"/>
    <w:rsid w:val="00F738BA"/>
    <w:rsid w:val="00F73D66"/>
    <w:rsid w:val="00F73FF0"/>
    <w:rsid w:val="00F7442A"/>
    <w:rsid w:val="00F74572"/>
    <w:rsid w:val="00F74C0E"/>
    <w:rsid w:val="00F74F10"/>
    <w:rsid w:val="00F75115"/>
    <w:rsid w:val="00F75307"/>
    <w:rsid w:val="00F75492"/>
    <w:rsid w:val="00F75A13"/>
    <w:rsid w:val="00F75A21"/>
    <w:rsid w:val="00F75CE6"/>
    <w:rsid w:val="00F75DF0"/>
    <w:rsid w:val="00F75EE9"/>
    <w:rsid w:val="00F75EEE"/>
    <w:rsid w:val="00F7625E"/>
    <w:rsid w:val="00F77A0C"/>
    <w:rsid w:val="00F77EBF"/>
    <w:rsid w:val="00F77FAA"/>
    <w:rsid w:val="00F80292"/>
    <w:rsid w:val="00F80385"/>
    <w:rsid w:val="00F80468"/>
    <w:rsid w:val="00F805EB"/>
    <w:rsid w:val="00F81654"/>
    <w:rsid w:val="00F81CFD"/>
    <w:rsid w:val="00F81DE3"/>
    <w:rsid w:val="00F81F7A"/>
    <w:rsid w:val="00F822B0"/>
    <w:rsid w:val="00F82341"/>
    <w:rsid w:val="00F823A5"/>
    <w:rsid w:val="00F8279C"/>
    <w:rsid w:val="00F8282A"/>
    <w:rsid w:val="00F82B0D"/>
    <w:rsid w:val="00F831AA"/>
    <w:rsid w:val="00F834DF"/>
    <w:rsid w:val="00F83556"/>
    <w:rsid w:val="00F83752"/>
    <w:rsid w:val="00F837BD"/>
    <w:rsid w:val="00F839CD"/>
    <w:rsid w:val="00F83B0E"/>
    <w:rsid w:val="00F83B36"/>
    <w:rsid w:val="00F83BE6"/>
    <w:rsid w:val="00F83D22"/>
    <w:rsid w:val="00F841E4"/>
    <w:rsid w:val="00F84436"/>
    <w:rsid w:val="00F844BE"/>
    <w:rsid w:val="00F845BF"/>
    <w:rsid w:val="00F848CF"/>
    <w:rsid w:val="00F84AB0"/>
    <w:rsid w:val="00F850EE"/>
    <w:rsid w:val="00F85282"/>
    <w:rsid w:val="00F8562E"/>
    <w:rsid w:val="00F85647"/>
    <w:rsid w:val="00F859A2"/>
    <w:rsid w:val="00F85BC8"/>
    <w:rsid w:val="00F85BD8"/>
    <w:rsid w:val="00F85C3D"/>
    <w:rsid w:val="00F85D30"/>
    <w:rsid w:val="00F85E59"/>
    <w:rsid w:val="00F8617A"/>
    <w:rsid w:val="00F862D4"/>
    <w:rsid w:val="00F8656C"/>
    <w:rsid w:val="00F86750"/>
    <w:rsid w:val="00F86768"/>
    <w:rsid w:val="00F8682D"/>
    <w:rsid w:val="00F86837"/>
    <w:rsid w:val="00F86A81"/>
    <w:rsid w:val="00F86F0B"/>
    <w:rsid w:val="00F8722C"/>
    <w:rsid w:val="00F87296"/>
    <w:rsid w:val="00F874EF"/>
    <w:rsid w:val="00F87519"/>
    <w:rsid w:val="00F875D3"/>
    <w:rsid w:val="00F875F7"/>
    <w:rsid w:val="00F8774F"/>
    <w:rsid w:val="00F87A7F"/>
    <w:rsid w:val="00F87BB6"/>
    <w:rsid w:val="00F87E31"/>
    <w:rsid w:val="00F87E54"/>
    <w:rsid w:val="00F9033C"/>
    <w:rsid w:val="00F90359"/>
    <w:rsid w:val="00F903CC"/>
    <w:rsid w:val="00F90424"/>
    <w:rsid w:val="00F90577"/>
    <w:rsid w:val="00F907B6"/>
    <w:rsid w:val="00F90968"/>
    <w:rsid w:val="00F90C10"/>
    <w:rsid w:val="00F90EC5"/>
    <w:rsid w:val="00F91033"/>
    <w:rsid w:val="00F911CE"/>
    <w:rsid w:val="00F9136E"/>
    <w:rsid w:val="00F91789"/>
    <w:rsid w:val="00F91791"/>
    <w:rsid w:val="00F91AC5"/>
    <w:rsid w:val="00F91AF5"/>
    <w:rsid w:val="00F91C69"/>
    <w:rsid w:val="00F91C86"/>
    <w:rsid w:val="00F91D0D"/>
    <w:rsid w:val="00F91F27"/>
    <w:rsid w:val="00F921C4"/>
    <w:rsid w:val="00F921D3"/>
    <w:rsid w:val="00F924BA"/>
    <w:rsid w:val="00F92669"/>
    <w:rsid w:val="00F92790"/>
    <w:rsid w:val="00F92837"/>
    <w:rsid w:val="00F92902"/>
    <w:rsid w:val="00F92C46"/>
    <w:rsid w:val="00F9309F"/>
    <w:rsid w:val="00F930A9"/>
    <w:rsid w:val="00F93345"/>
    <w:rsid w:val="00F933F2"/>
    <w:rsid w:val="00F9356E"/>
    <w:rsid w:val="00F93576"/>
    <w:rsid w:val="00F93CCA"/>
    <w:rsid w:val="00F93DDD"/>
    <w:rsid w:val="00F941D6"/>
    <w:rsid w:val="00F94321"/>
    <w:rsid w:val="00F94365"/>
    <w:rsid w:val="00F944A6"/>
    <w:rsid w:val="00F944EF"/>
    <w:rsid w:val="00F9457D"/>
    <w:rsid w:val="00F945A1"/>
    <w:rsid w:val="00F9497D"/>
    <w:rsid w:val="00F94EB3"/>
    <w:rsid w:val="00F94FB6"/>
    <w:rsid w:val="00F95966"/>
    <w:rsid w:val="00F95AE6"/>
    <w:rsid w:val="00F95B4D"/>
    <w:rsid w:val="00F95FE8"/>
    <w:rsid w:val="00F96030"/>
    <w:rsid w:val="00F9621B"/>
    <w:rsid w:val="00F9630A"/>
    <w:rsid w:val="00F9641E"/>
    <w:rsid w:val="00F966EF"/>
    <w:rsid w:val="00F967B1"/>
    <w:rsid w:val="00F968F9"/>
    <w:rsid w:val="00F96AAF"/>
    <w:rsid w:val="00F97073"/>
    <w:rsid w:val="00F970C3"/>
    <w:rsid w:val="00F97660"/>
    <w:rsid w:val="00F976E4"/>
    <w:rsid w:val="00F97762"/>
    <w:rsid w:val="00F977FE"/>
    <w:rsid w:val="00F97BD8"/>
    <w:rsid w:val="00FA0B8B"/>
    <w:rsid w:val="00FA0F27"/>
    <w:rsid w:val="00FA11B8"/>
    <w:rsid w:val="00FA126E"/>
    <w:rsid w:val="00FA14CA"/>
    <w:rsid w:val="00FA162D"/>
    <w:rsid w:val="00FA1919"/>
    <w:rsid w:val="00FA1A05"/>
    <w:rsid w:val="00FA1BB9"/>
    <w:rsid w:val="00FA21FA"/>
    <w:rsid w:val="00FA24D4"/>
    <w:rsid w:val="00FA2786"/>
    <w:rsid w:val="00FA2EDA"/>
    <w:rsid w:val="00FA329B"/>
    <w:rsid w:val="00FA334A"/>
    <w:rsid w:val="00FA361E"/>
    <w:rsid w:val="00FA372F"/>
    <w:rsid w:val="00FA39E2"/>
    <w:rsid w:val="00FA3B28"/>
    <w:rsid w:val="00FA3E4E"/>
    <w:rsid w:val="00FA3F49"/>
    <w:rsid w:val="00FA3FA1"/>
    <w:rsid w:val="00FA3FF4"/>
    <w:rsid w:val="00FA418F"/>
    <w:rsid w:val="00FA41F6"/>
    <w:rsid w:val="00FA458D"/>
    <w:rsid w:val="00FA4934"/>
    <w:rsid w:val="00FA4AF1"/>
    <w:rsid w:val="00FA4D2B"/>
    <w:rsid w:val="00FA4F4B"/>
    <w:rsid w:val="00FA5320"/>
    <w:rsid w:val="00FA55B3"/>
    <w:rsid w:val="00FA5656"/>
    <w:rsid w:val="00FA593B"/>
    <w:rsid w:val="00FA599A"/>
    <w:rsid w:val="00FA5A5C"/>
    <w:rsid w:val="00FA5D3B"/>
    <w:rsid w:val="00FA608F"/>
    <w:rsid w:val="00FA62C9"/>
    <w:rsid w:val="00FA64A4"/>
    <w:rsid w:val="00FA66BE"/>
    <w:rsid w:val="00FA698C"/>
    <w:rsid w:val="00FA6CEA"/>
    <w:rsid w:val="00FA6D28"/>
    <w:rsid w:val="00FA6E32"/>
    <w:rsid w:val="00FA6E37"/>
    <w:rsid w:val="00FA7082"/>
    <w:rsid w:val="00FA72EC"/>
    <w:rsid w:val="00FA750D"/>
    <w:rsid w:val="00FA7793"/>
    <w:rsid w:val="00FA7A4F"/>
    <w:rsid w:val="00FA7AAA"/>
    <w:rsid w:val="00FA7EDF"/>
    <w:rsid w:val="00FA7FD1"/>
    <w:rsid w:val="00FB0131"/>
    <w:rsid w:val="00FB05F5"/>
    <w:rsid w:val="00FB0666"/>
    <w:rsid w:val="00FB07F1"/>
    <w:rsid w:val="00FB0D31"/>
    <w:rsid w:val="00FB0D9A"/>
    <w:rsid w:val="00FB0E6E"/>
    <w:rsid w:val="00FB0F0D"/>
    <w:rsid w:val="00FB1041"/>
    <w:rsid w:val="00FB1166"/>
    <w:rsid w:val="00FB11E6"/>
    <w:rsid w:val="00FB1335"/>
    <w:rsid w:val="00FB1345"/>
    <w:rsid w:val="00FB1351"/>
    <w:rsid w:val="00FB13FE"/>
    <w:rsid w:val="00FB16DE"/>
    <w:rsid w:val="00FB1C5F"/>
    <w:rsid w:val="00FB1CF4"/>
    <w:rsid w:val="00FB1DDE"/>
    <w:rsid w:val="00FB1DFD"/>
    <w:rsid w:val="00FB1FAC"/>
    <w:rsid w:val="00FB265C"/>
    <w:rsid w:val="00FB2835"/>
    <w:rsid w:val="00FB2926"/>
    <w:rsid w:val="00FB29AD"/>
    <w:rsid w:val="00FB2AF1"/>
    <w:rsid w:val="00FB2C74"/>
    <w:rsid w:val="00FB342D"/>
    <w:rsid w:val="00FB34A3"/>
    <w:rsid w:val="00FB352E"/>
    <w:rsid w:val="00FB364B"/>
    <w:rsid w:val="00FB378B"/>
    <w:rsid w:val="00FB379B"/>
    <w:rsid w:val="00FB3B68"/>
    <w:rsid w:val="00FB3D38"/>
    <w:rsid w:val="00FB3F5A"/>
    <w:rsid w:val="00FB3FB5"/>
    <w:rsid w:val="00FB40F0"/>
    <w:rsid w:val="00FB41A1"/>
    <w:rsid w:val="00FB42C9"/>
    <w:rsid w:val="00FB43F9"/>
    <w:rsid w:val="00FB46F8"/>
    <w:rsid w:val="00FB47FE"/>
    <w:rsid w:val="00FB48B6"/>
    <w:rsid w:val="00FB4914"/>
    <w:rsid w:val="00FB50AC"/>
    <w:rsid w:val="00FB5348"/>
    <w:rsid w:val="00FB587F"/>
    <w:rsid w:val="00FB5892"/>
    <w:rsid w:val="00FB58BE"/>
    <w:rsid w:val="00FB594E"/>
    <w:rsid w:val="00FB6729"/>
    <w:rsid w:val="00FB6CAF"/>
    <w:rsid w:val="00FB703C"/>
    <w:rsid w:val="00FB70A4"/>
    <w:rsid w:val="00FB7593"/>
    <w:rsid w:val="00FB76BE"/>
    <w:rsid w:val="00FB787B"/>
    <w:rsid w:val="00FB79A1"/>
    <w:rsid w:val="00FB79EE"/>
    <w:rsid w:val="00FB79FF"/>
    <w:rsid w:val="00FB7B86"/>
    <w:rsid w:val="00FB7EE4"/>
    <w:rsid w:val="00FB7F84"/>
    <w:rsid w:val="00FC0101"/>
    <w:rsid w:val="00FC011E"/>
    <w:rsid w:val="00FC047E"/>
    <w:rsid w:val="00FC0503"/>
    <w:rsid w:val="00FC0627"/>
    <w:rsid w:val="00FC08A0"/>
    <w:rsid w:val="00FC08DE"/>
    <w:rsid w:val="00FC1097"/>
    <w:rsid w:val="00FC118C"/>
    <w:rsid w:val="00FC15FC"/>
    <w:rsid w:val="00FC1952"/>
    <w:rsid w:val="00FC1C8E"/>
    <w:rsid w:val="00FC1FD2"/>
    <w:rsid w:val="00FC2148"/>
    <w:rsid w:val="00FC2207"/>
    <w:rsid w:val="00FC2229"/>
    <w:rsid w:val="00FC2876"/>
    <w:rsid w:val="00FC2951"/>
    <w:rsid w:val="00FC2A90"/>
    <w:rsid w:val="00FC2E6B"/>
    <w:rsid w:val="00FC3389"/>
    <w:rsid w:val="00FC33E4"/>
    <w:rsid w:val="00FC3BCD"/>
    <w:rsid w:val="00FC3C96"/>
    <w:rsid w:val="00FC3E2B"/>
    <w:rsid w:val="00FC3F13"/>
    <w:rsid w:val="00FC3F46"/>
    <w:rsid w:val="00FC439D"/>
    <w:rsid w:val="00FC44B6"/>
    <w:rsid w:val="00FC4781"/>
    <w:rsid w:val="00FC4FF0"/>
    <w:rsid w:val="00FC532C"/>
    <w:rsid w:val="00FC539A"/>
    <w:rsid w:val="00FC5455"/>
    <w:rsid w:val="00FC56F9"/>
    <w:rsid w:val="00FC59B1"/>
    <w:rsid w:val="00FC5AD3"/>
    <w:rsid w:val="00FC60E3"/>
    <w:rsid w:val="00FC6257"/>
    <w:rsid w:val="00FC62CE"/>
    <w:rsid w:val="00FC64FD"/>
    <w:rsid w:val="00FC655E"/>
    <w:rsid w:val="00FC66D2"/>
    <w:rsid w:val="00FC6BDF"/>
    <w:rsid w:val="00FC6C0B"/>
    <w:rsid w:val="00FC6D4D"/>
    <w:rsid w:val="00FC6D9F"/>
    <w:rsid w:val="00FC6F52"/>
    <w:rsid w:val="00FC70F8"/>
    <w:rsid w:val="00FC70F9"/>
    <w:rsid w:val="00FC73F0"/>
    <w:rsid w:val="00FC73FA"/>
    <w:rsid w:val="00FC7418"/>
    <w:rsid w:val="00FC7AE6"/>
    <w:rsid w:val="00FC7B7D"/>
    <w:rsid w:val="00FC7EEA"/>
    <w:rsid w:val="00FC7F4A"/>
    <w:rsid w:val="00FD00E2"/>
    <w:rsid w:val="00FD0478"/>
    <w:rsid w:val="00FD0994"/>
    <w:rsid w:val="00FD0A8F"/>
    <w:rsid w:val="00FD0D7E"/>
    <w:rsid w:val="00FD0D81"/>
    <w:rsid w:val="00FD0DE9"/>
    <w:rsid w:val="00FD0F72"/>
    <w:rsid w:val="00FD100D"/>
    <w:rsid w:val="00FD103E"/>
    <w:rsid w:val="00FD130B"/>
    <w:rsid w:val="00FD140F"/>
    <w:rsid w:val="00FD17C6"/>
    <w:rsid w:val="00FD1B87"/>
    <w:rsid w:val="00FD1BBA"/>
    <w:rsid w:val="00FD1C6C"/>
    <w:rsid w:val="00FD1E9D"/>
    <w:rsid w:val="00FD20B7"/>
    <w:rsid w:val="00FD2171"/>
    <w:rsid w:val="00FD239C"/>
    <w:rsid w:val="00FD24CD"/>
    <w:rsid w:val="00FD2B88"/>
    <w:rsid w:val="00FD2D71"/>
    <w:rsid w:val="00FD2D84"/>
    <w:rsid w:val="00FD2E08"/>
    <w:rsid w:val="00FD2EC6"/>
    <w:rsid w:val="00FD2F0E"/>
    <w:rsid w:val="00FD3183"/>
    <w:rsid w:val="00FD333C"/>
    <w:rsid w:val="00FD3409"/>
    <w:rsid w:val="00FD345D"/>
    <w:rsid w:val="00FD3999"/>
    <w:rsid w:val="00FD39F7"/>
    <w:rsid w:val="00FD3A47"/>
    <w:rsid w:val="00FD3CE7"/>
    <w:rsid w:val="00FD3F3A"/>
    <w:rsid w:val="00FD40D0"/>
    <w:rsid w:val="00FD40EE"/>
    <w:rsid w:val="00FD46BB"/>
    <w:rsid w:val="00FD47A9"/>
    <w:rsid w:val="00FD483B"/>
    <w:rsid w:val="00FD4B23"/>
    <w:rsid w:val="00FD4C1A"/>
    <w:rsid w:val="00FD503F"/>
    <w:rsid w:val="00FD50EC"/>
    <w:rsid w:val="00FD54FE"/>
    <w:rsid w:val="00FD558B"/>
    <w:rsid w:val="00FD5657"/>
    <w:rsid w:val="00FD5888"/>
    <w:rsid w:val="00FD5C14"/>
    <w:rsid w:val="00FD5D32"/>
    <w:rsid w:val="00FD5D3A"/>
    <w:rsid w:val="00FD6063"/>
    <w:rsid w:val="00FD60DD"/>
    <w:rsid w:val="00FD66DD"/>
    <w:rsid w:val="00FD6A78"/>
    <w:rsid w:val="00FD6C3F"/>
    <w:rsid w:val="00FD6C45"/>
    <w:rsid w:val="00FD6F06"/>
    <w:rsid w:val="00FD70AA"/>
    <w:rsid w:val="00FD71A3"/>
    <w:rsid w:val="00FD71F9"/>
    <w:rsid w:val="00FD759C"/>
    <w:rsid w:val="00FD75AA"/>
    <w:rsid w:val="00FD76AC"/>
    <w:rsid w:val="00FD7942"/>
    <w:rsid w:val="00FD7B52"/>
    <w:rsid w:val="00FD7DA7"/>
    <w:rsid w:val="00FD7ED7"/>
    <w:rsid w:val="00FE0303"/>
    <w:rsid w:val="00FE04D5"/>
    <w:rsid w:val="00FE07AB"/>
    <w:rsid w:val="00FE087E"/>
    <w:rsid w:val="00FE08A9"/>
    <w:rsid w:val="00FE095D"/>
    <w:rsid w:val="00FE0A6D"/>
    <w:rsid w:val="00FE0C4D"/>
    <w:rsid w:val="00FE0C76"/>
    <w:rsid w:val="00FE0C7A"/>
    <w:rsid w:val="00FE0E42"/>
    <w:rsid w:val="00FE0EE4"/>
    <w:rsid w:val="00FE0FC7"/>
    <w:rsid w:val="00FE111C"/>
    <w:rsid w:val="00FE120C"/>
    <w:rsid w:val="00FE1ABF"/>
    <w:rsid w:val="00FE1BB8"/>
    <w:rsid w:val="00FE1FF7"/>
    <w:rsid w:val="00FE2045"/>
    <w:rsid w:val="00FE2074"/>
    <w:rsid w:val="00FE207B"/>
    <w:rsid w:val="00FE2243"/>
    <w:rsid w:val="00FE2329"/>
    <w:rsid w:val="00FE239B"/>
    <w:rsid w:val="00FE2B1F"/>
    <w:rsid w:val="00FE2E30"/>
    <w:rsid w:val="00FE2EC6"/>
    <w:rsid w:val="00FE2F30"/>
    <w:rsid w:val="00FE3003"/>
    <w:rsid w:val="00FE303E"/>
    <w:rsid w:val="00FE31E2"/>
    <w:rsid w:val="00FE33CC"/>
    <w:rsid w:val="00FE33FC"/>
    <w:rsid w:val="00FE37AC"/>
    <w:rsid w:val="00FE3A49"/>
    <w:rsid w:val="00FE3BA6"/>
    <w:rsid w:val="00FE3D6B"/>
    <w:rsid w:val="00FE3DAE"/>
    <w:rsid w:val="00FE3FB3"/>
    <w:rsid w:val="00FE4120"/>
    <w:rsid w:val="00FE437A"/>
    <w:rsid w:val="00FE466A"/>
    <w:rsid w:val="00FE489D"/>
    <w:rsid w:val="00FE4EF1"/>
    <w:rsid w:val="00FE4F34"/>
    <w:rsid w:val="00FE4FA2"/>
    <w:rsid w:val="00FE5129"/>
    <w:rsid w:val="00FE512C"/>
    <w:rsid w:val="00FE5404"/>
    <w:rsid w:val="00FE552B"/>
    <w:rsid w:val="00FE57D8"/>
    <w:rsid w:val="00FE5B89"/>
    <w:rsid w:val="00FE5C91"/>
    <w:rsid w:val="00FE5D2A"/>
    <w:rsid w:val="00FE5E69"/>
    <w:rsid w:val="00FE6296"/>
    <w:rsid w:val="00FE64F4"/>
    <w:rsid w:val="00FE6508"/>
    <w:rsid w:val="00FE6700"/>
    <w:rsid w:val="00FE684D"/>
    <w:rsid w:val="00FE696E"/>
    <w:rsid w:val="00FE6A54"/>
    <w:rsid w:val="00FE6DC5"/>
    <w:rsid w:val="00FE6EC6"/>
    <w:rsid w:val="00FE6F01"/>
    <w:rsid w:val="00FE798B"/>
    <w:rsid w:val="00FE7BD1"/>
    <w:rsid w:val="00FE7DE8"/>
    <w:rsid w:val="00FF042B"/>
    <w:rsid w:val="00FF052E"/>
    <w:rsid w:val="00FF0841"/>
    <w:rsid w:val="00FF0CC5"/>
    <w:rsid w:val="00FF1A34"/>
    <w:rsid w:val="00FF1AE2"/>
    <w:rsid w:val="00FF1CC4"/>
    <w:rsid w:val="00FF1CCD"/>
    <w:rsid w:val="00FF1E18"/>
    <w:rsid w:val="00FF21EF"/>
    <w:rsid w:val="00FF237F"/>
    <w:rsid w:val="00FF2381"/>
    <w:rsid w:val="00FF2400"/>
    <w:rsid w:val="00FF246A"/>
    <w:rsid w:val="00FF25BF"/>
    <w:rsid w:val="00FF2833"/>
    <w:rsid w:val="00FF2A28"/>
    <w:rsid w:val="00FF2A5D"/>
    <w:rsid w:val="00FF2A6E"/>
    <w:rsid w:val="00FF2AA6"/>
    <w:rsid w:val="00FF2DA2"/>
    <w:rsid w:val="00FF3143"/>
    <w:rsid w:val="00FF3904"/>
    <w:rsid w:val="00FF3B1C"/>
    <w:rsid w:val="00FF3B80"/>
    <w:rsid w:val="00FF3E30"/>
    <w:rsid w:val="00FF3E85"/>
    <w:rsid w:val="00FF41C2"/>
    <w:rsid w:val="00FF41DC"/>
    <w:rsid w:val="00FF41EB"/>
    <w:rsid w:val="00FF429B"/>
    <w:rsid w:val="00FF478C"/>
    <w:rsid w:val="00FF516F"/>
    <w:rsid w:val="00FF5253"/>
    <w:rsid w:val="00FF533E"/>
    <w:rsid w:val="00FF5480"/>
    <w:rsid w:val="00FF5499"/>
    <w:rsid w:val="00FF59B1"/>
    <w:rsid w:val="00FF5A51"/>
    <w:rsid w:val="00FF5D4A"/>
    <w:rsid w:val="00FF5F1A"/>
    <w:rsid w:val="00FF6195"/>
    <w:rsid w:val="00FF6396"/>
    <w:rsid w:val="00FF6705"/>
    <w:rsid w:val="00FF6B4C"/>
    <w:rsid w:val="00FF70DA"/>
    <w:rsid w:val="00FF75B1"/>
    <w:rsid w:val="00FF7605"/>
    <w:rsid w:val="00FF7771"/>
    <w:rsid w:val="00FF77C4"/>
    <w:rsid w:val="00FF7895"/>
    <w:rsid w:val="00FF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4C4ABE"/>
  <w15:docId w15:val="{C5FE8E43-827C-4C39-8526-9B4B4CE77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63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B3706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B37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8B37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8B370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cs="Eucrosi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45579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DefaultParagraphFont"/>
    <w:link w:val="Heading3"/>
    <w:locked/>
    <w:rsid w:val="0045579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455794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basedOn w:val="DefaultParagraphFont"/>
    <w:link w:val="Heading5"/>
    <w:locked/>
    <w:rsid w:val="00455794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basedOn w:val="DefaultParagraphFont"/>
    <w:link w:val="Heading6"/>
    <w:locked/>
    <w:rsid w:val="00455794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7Char">
    <w:name w:val="Heading 7 Char"/>
    <w:basedOn w:val="DefaultParagraphFont"/>
    <w:link w:val="Heading7"/>
    <w:locked/>
    <w:rsid w:val="00455794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basedOn w:val="DefaultParagraphFont"/>
    <w:link w:val="Heading8"/>
    <w:locked/>
    <w:rsid w:val="00455794"/>
    <w:rPr>
      <w:rFonts w:cs="EucrosiaUPC"/>
      <w:sz w:val="30"/>
      <w:szCs w:val="30"/>
      <w:lang w:val="en-US" w:eastAsia="en-US" w:bidi="th-TH"/>
    </w:rPr>
  </w:style>
  <w:style w:type="character" w:customStyle="1" w:styleId="Heading9Char">
    <w:name w:val="Heading 9 Char"/>
    <w:basedOn w:val="DefaultParagraphFont"/>
    <w:link w:val="Heading9"/>
    <w:locked/>
    <w:rsid w:val="00455794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B370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basedOn w:val="DefaultParagraphFont"/>
    <w:rsid w:val="008B370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8B370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B370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629C7"/>
    <w:rPr>
      <w:rFonts w:ascii="Arial" w:hAnsi="Arial" w:cs="Angsana New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8B3706"/>
    <w:rPr>
      <w:rFonts w:cs="Times New Roman"/>
      <w:b/>
      <w:bCs/>
    </w:rPr>
  </w:style>
  <w:style w:type="paragraph" w:styleId="ListBullet">
    <w:name w:val="List Bullet"/>
    <w:basedOn w:val="Normal"/>
    <w:rsid w:val="008B3706"/>
    <w:pPr>
      <w:numPr>
        <w:numId w:val="3"/>
      </w:num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8B3706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8B3706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8B3706"/>
    <w:pPr>
      <w:numPr>
        <w:numId w:val="2"/>
      </w:num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8B370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B3706"/>
    <w:pPr>
      <w:numPr>
        <w:numId w:val="6"/>
      </w:num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8B370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B3706"/>
    <w:pPr>
      <w:ind w:left="284"/>
    </w:pPr>
  </w:style>
  <w:style w:type="paragraph" w:customStyle="1" w:styleId="AAFrameAddress">
    <w:name w:val="AA Frame Address"/>
    <w:basedOn w:val="Heading1"/>
    <w:rsid w:val="008B370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B3706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8B3706"/>
    <w:pPr>
      <w:numPr>
        <w:numId w:val="9"/>
      </w:numPr>
      <w:tabs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B370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B3706"/>
    <w:pPr>
      <w:ind w:left="284" w:hanging="284"/>
    </w:pPr>
  </w:style>
  <w:style w:type="paragraph" w:styleId="Index2">
    <w:name w:val="index 2"/>
    <w:basedOn w:val="Normal"/>
    <w:next w:val="Normal"/>
    <w:autoRedefine/>
    <w:rsid w:val="008B370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B3706"/>
    <w:pPr>
      <w:ind w:left="851" w:hanging="284"/>
    </w:pPr>
  </w:style>
  <w:style w:type="paragraph" w:styleId="Index4">
    <w:name w:val="index 4"/>
    <w:basedOn w:val="Normal"/>
    <w:next w:val="Normal"/>
    <w:semiHidden/>
    <w:rsid w:val="008B3706"/>
    <w:pPr>
      <w:ind w:left="1135" w:hanging="284"/>
    </w:pPr>
  </w:style>
  <w:style w:type="paragraph" w:styleId="Index6">
    <w:name w:val="index 6"/>
    <w:basedOn w:val="Normal"/>
    <w:next w:val="Normal"/>
    <w:semiHidden/>
    <w:rsid w:val="008B3706"/>
    <w:pPr>
      <w:ind w:left="1702" w:hanging="284"/>
    </w:pPr>
  </w:style>
  <w:style w:type="paragraph" w:styleId="Index5">
    <w:name w:val="index 5"/>
    <w:basedOn w:val="Normal"/>
    <w:next w:val="Normal"/>
    <w:semiHidden/>
    <w:rsid w:val="008B3706"/>
    <w:pPr>
      <w:ind w:left="1418" w:hanging="284"/>
    </w:pPr>
  </w:style>
  <w:style w:type="paragraph" w:styleId="Index7">
    <w:name w:val="index 7"/>
    <w:basedOn w:val="Normal"/>
    <w:next w:val="Normal"/>
    <w:semiHidden/>
    <w:rsid w:val="008B3706"/>
    <w:pPr>
      <w:ind w:left="1985" w:hanging="284"/>
    </w:pPr>
  </w:style>
  <w:style w:type="paragraph" w:styleId="Index8">
    <w:name w:val="index 8"/>
    <w:basedOn w:val="Normal"/>
    <w:next w:val="Normal"/>
    <w:semiHidden/>
    <w:rsid w:val="008B3706"/>
    <w:pPr>
      <w:ind w:left="2269" w:hanging="284"/>
    </w:pPr>
  </w:style>
  <w:style w:type="paragraph" w:styleId="Index9">
    <w:name w:val="index 9"/>
    <w:basedOn w:val="Normal"/>
    <w:next w:val="Normal"/>
    <w:semiHidden/>
    <w:rsid w:val="008B3706"/>
    <w:pPr>
      <w:ind w:left="2552" w:hanging="284"/>
    </w:pPr>
  </w:style>
  <w:style w:type="paragraph" w:styleId="TOC2">
    <w:name w:val="toc 2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B3706"/>
    <w:pPr>
      <w:ind w:left="851"/>
    </w:pPr>
  </w:style>
  <w:style w:type="paragraph" w:styleId="TOC5">
    <w:name w:val="toc 5"/>
    <w:basedOn w:val="Normal"/>
    <w:next w:val="Normal"/>
    <w:semiHidden/>
    <w:rsid w:val="008B3706"/>
    <w:pPr>
      <w:ind w:left="1134"/>
    </w:pPr>
  </w:style>
  <w:style w:type="paragraph" w:styleId="TOC6">
    <w:name w:val="toc 6"/>
    <w:basedOn w:val="Normal"/>
    <w:next w:val="Normal"/>
    <w:semiHidden/>
    <w:rsid w:val="008B3706"/>
    <w:pPr>
      <w:ind w:left="1418"/>
    </w:pPr>
  </w:style>
  <w:style w:type="paragraph" w:styleId="TOC7">
    <w:name w:val="toc 7"/>
    <w:basedOn w:val="Normal"/>
    <w:next w:val="Normal"/>
    <w:semiHidden/>
    <w:rsid w:val="008B3706"/>
    <w:pPr>
      <w:ind w:left="1701"/>
    </w:pPr>
  </w:style>
  <w:style w:type="paragraph" w:styleId="TOC8">
    <w:name w:val="toc 8"/>
    <w:basedOn w:val="Normal"/>
    <w:next w:val="Normal"/>
    <w:semiHidden/>
    <w:rsid w:val="008B3706"/>
    <w:pPr>
      <w:ind w:left="1985"/>
    </w:pPr>
  </w:style>
  <w:style w:type="paragraph" w:styleId="TOC9">
    <w:name w:val="toc 9"/>
    <w:basedOn w:val="Normal"/>
    <w:next w:val="Normal"/>
    <w:semiHidden/>
    <w:rsid w:val="008B3706"/>
    <w:pPr>
      <w:ind w:left="2268"/>
    </w:pPr>
  </w:style>
  <w:style w:type="paragraph" w:styleId="TableofFigures">
    <w:name w:val="table of figures"/>
    <w:basedOn w:val="Normal"/>
    <w:next w:val="Normal"/>
    <w:semiHidden/>
    <w:rsid w:val="008B3706"/>
    <w:pPr>
      <w:ind w:left="567" w:hanging="567"/>
    </w:pPr>
  </w:style>
  <w:style w:type="paragraph" w:styleId="ListBullet5">
    <w:name w:val="List Bullet 5"/>
    <w:basedOn w:val="Normal"/>
    <w:rsid w:val="008B3706"/>
    <w:pPr>
      <w:numPr>
        <w:numId w:val="10"/>
      </w:num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B3706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8B3706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8B3706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8B3706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basedOn w:val="DefaultParagraphFont"/>
    <w:qFormat/>
    <w:rsid w:val="008B370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B370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B370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8B370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8B3706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  <w:tab w:val="num" w:pos="1209"/>
      </w:tabs>
      <w:ind w:left="454" w:hanging="360"/>
    </w:pPr>
  </w:style>
  <w:style w:type="paragraph" w:customStyle="1" w:styleId="AANumbering">
    <w:name w:val="AA Numbering"/>
    <w:basedOn w:val="Normal"/>
    <w:rsid w:val="008B370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B370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B3706"/>
    <w:pPr>
      <w:framePr w:h="1054" w:wrap="around" w:y="5920"/>
    </w:pPr>
  </w:style>
  <w:style w:type="paragraph" w:customStyle="1" w:styleId="ReportHeading3">
    <w:name w:val="ReportHeading3"/>
    <w:basedOn w:val="ReportHeading2"/>
    <w:rsid w:val="008B370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B370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8B370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B370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B370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B3706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rsid w:val="008B3706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455794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µÒÃÒ§3ªèÍ§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8B3706"/>
    <w:rPr>
      <w:rFonts w:cs="Times New Roman"/>
    </w:rPr>
  </w:style>
  <w:style w:type="paragraph" w:styleId="BodyText3">
    <w:name w:val="Body Text 3"/>
    <w:basedOn w:val="Normal"/>
    <w:link w:val="BodyText3Char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cs="EucrosiaUPC"/>
      <w:sz w:val="30"/>
      <w:szCs w:val="30"/>
      <w:lang w:val="th-TH"/>
    </w:rPr>
  </w:style>
  <w:style w:type="character" w:customStyle="1" w:styleId="BodyText3Char">
    <w:name w:val="Body Text 3 Char"/>
    <w:basedOn w:val="DefaultParagraphFont"/>
    <w:link w:val="BodyText3"/>
    <w:locked/>
    <w:rsid w:val="00455794"/>
    <w:rPr>
      <w:rFonts w:cs="EucrosiaUPC"/>
      <w:sz w:val="30"/>
      <w:szCs w:val="30"/>
      <w:lang w:val="th-TH" w:eastAsia="en-US" w:bidi="th-TH"/>
    </w:rPr>
  </w:style>
  <w:style w:type="paragraph" w:customStyle="1" w:styleId="a1">
    <w:name w:val="???????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7937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455794"/>
    <w:rPr>
      <w:rFonts w:ascii="Tahoma" w:hAnsi="Tahoma" w:cs="Tahoma"/>
      <w:sz w:val="16"/>
      <w:szCs w:val="16"/>
      <w:lang w:val="en-US" w:eastAsia="en-US" w:bidi="th-TH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6662E5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rsid w:val="006178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5C45D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81AC3"/>
    <w:rPr>
      <w:rFonts w:ascii="Arial" w:hAnsi="Arial" w:cs="Times New Roman"/>
      <w:sz w:val="20"/>
      <w:szCs w:val="20"/>
    </w:rPr>
  </w:style>
  <w:style w:type="paragraph" w:styleId="Signature">
    <w:name w:val="Signature"/>
    <w:basedOn w:val="Normal"/>
    <w:link w:val="SignatureChar"/>
    <w:rsid w:val="005C45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cs="Times New Roman"/>
      <w:sz w:val="22"/>
      <w:szCs w:val="20"/>
      <w:lang w:val="en-GB" w:bidi="ar-SA"/>
    </w:rPr>
  </w:style>
  <w:style w:type="character" w:customStyle="1" w:styleId="SignatureChar">
    <w:name w:val="Signature Char"/>
    <w:basedOn w:val="DefaultParagraphFont"/>
    <w:link w:val="Signature"/>
    <w:locked/>
    <w:rsid w:val="00455794"/>
    <w:rPr>
      <w:rFonts w:cs="Times New Roman"/>
      <w:sz w:val="22"/>
      <w:lang w:val="en-GB" w:eastAsia="en-US" w:bidi="ar-SA"/>
    </w:rPr>
  </w:style>
  <w:style w:type="paragraph" w:customStyle="1" w:styleId="acctfourfiguresyears">
    <w:name w:val="acct four figures years"/>
    <w:aliases w:val="a4y"/>
    <w:basedOn w:val="Normal"/>
    <w:rsid w:val="000063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NoteHeading">
    <w:name w:val="Acc Note Heading"/>
    <w:basedOn w:val="BodyText"/>
    <w:autoRedefine/>
    <w:rsid w:val="00DD19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720" w:hanging="540"/>
      <w:jc w:val="both"/>
    </w:pPr>
    <w:rPr>
      <w:rFonts w:cs="Times New Roman"/>
      <w:b/>
      <w:bCs/>
      <w:sz w:val="24"/>
      <w:szCs w:val="22"/>
      <w:lang w:eastAsia="en-GB"/>
    </w:rPr>
  </w:style>
  <w:style w:type="paragraph" w:customStyle="1" w:styleId="accttwolines">
    <w:name w:val="acct two lines"/>
    <w:aliases w:val="a2l"/>
    <w:basedOn w:val="Normal"/>
    <w:rsid w:val="00BC56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CoverClientName">
    <w:name w:val="Cover Client Name"/>
    <w:basedOn w:val="Normal"/>
    <w:rsid w:val="00BC56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B32D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32D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1D212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455794"/>
    <w:rPr>
      <w:rFonts w:ascii="Tahoma" w:hAnsi="Tahoma" w:cs="Tahoma"/>
      <w:lang w:val="en-US" w:eastAsia="en-US" w:bidi="th-TH"/>
    </w:rPr>
  </w:style>
  <w:style w:type="paragraph" w:customStyle="1" w:styleId="acctindenttabsnospaceafter">
    <w:name w:val="acct indent+tabs no space after"/>
    <w:aliases w:val="aitn"/>
    <w:basedOn w:val="Normal"/>
    <w:rsid w:val="00A922D9"/>
    <w:pPr>
      <w:numPr>
        <w:numId w:val="16"/>
      </w:numPr>
      <w:tabs>
        <w:tab w:val="clear" w:pos="227"/>
        <w:tab w:val="clear" w:pos="340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51"/>
        <w:tab w:val="left" w:pos="1134"/>
      </w:tabs>
      <w:spacing w:line="260" w:lineRule="atLeast"/>
      <w:ind w:left="284" w:firstLine="0"/>
    </w:pPr>
    <w:rPr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426FF2"/>
    <w:pPr>
      <w:ind w:left="720"/>
    </w:pPr>
    <w:rPr>
      <w:szCs w:val="22"/>
    </w:rPr>
  </w:style>
  <w:style w:type="character" w:styleId="Hyperlink">
    <w:name w:val="Hyperlink"/>
    <w:basedOn w:val="DefaultParagraphFont"/>
    <w:uiPriority w:val="99"/>
    <w:rsid w:val="00A41A67"/>
    <w:rPr>
      <w:rFonts w:cs="Times New Roman"/>
      <w:color w:val="0000FF"/>
      <w:u w:val="single"/>
    </w:rPr>
  </w:style>
  <w:style w:type="paragraph" w:customStyle="1" w:styleId="a3">
    <w:name w:val="??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T0">
    <w:name w:val="????? 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a5">
    <w:name w:val="Åº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cctmainheading">
    <w:name w:val="acct main heading"/>
    <w:aliases w:val="am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455794"/>
    <w:rPr>
      <w:rFonts w:eastAsia="Times New Roman" w:cs="Times New Roman"/>
      <w:sz w:val="18"/>
      <w:lang w:val="en-GB" w:eastAsia="en-US" w:bidi="ar-SA"/>
    </w:rPr>
  </w:style>
  <w:style w:type="paragraph" w:customStyle="1" w:styleId="Graphic">
    <w:name w:val="Graphic"/>
    <w:basedOn w:val="Signature"/>
    <w:rsid w:val="004557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customStyle="1" w:styleId="acctcolumnheading">
    <w:name w:val="acct column heading"/>
    <w:aliases w:val="ac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55794"/>
    <w:pPr>
      <w:spacing w:after="0"/>
    </w:pPr>
  </w:style>
  <w:style w:type="paragraph" w:customStyle="1" w:styleId="acctdividends">
    <w:name w:val="acct dividends"/>
    <w:aliases w:val="a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55794"/>
    <w:pPr>
      <w:spacing w:after="0"/>
    </w:pPr>
  </w:style>
  <w:style w:type="paragraph" w:customStyle="1" w:styleId="acctindent">
    <w:name w:val="acct indent"/>
    <w:aliases w:val="ai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5579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5579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5579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5579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5579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5579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5579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55794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55794"/>
    <w:pPr>
      <w:spacing w:after="0"/>
    </w:pPr>
  </w:style>
  <w:style w:type="paragraph" w:customStyle="1" w:styleId="List1a">
    <w:name w:val="List 1a"/>
    <w:aliases w:val="1a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5579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45579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45579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55794"/>
  </w:style>
  <w:style w:type="paragraph" w:customStyle="1" w:styleId="zreportaddinfo">
    <w:name w:val="zreport addinfo"/>
    <w:basedOn w:val="Normal"/>
    <w:rsid w:val="0045579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45579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5579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5579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5579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55794"/>
    <w:rPr>
      <w:b/>
      <w:bCs/>
    </w:rPr>
  </w:style>
  <w:style w:type="paragraph" w:customStyle="1" w:styleId="nineptbodytext">
    <w:name w:val="nine pt body text"/>
    <w:aliases w:val="9bt"/>
    <w:basedOn w:val="nineptnormal"/>
    <w:rsid w:val="00455794"/>
    <w:pPr>
      <w:spacing w:after="220"/>
    </w:pPr>
  </w:style>
  <w:style w:type="paragraph" w:customStyle="1" w:styleId="nineptnormal">
    <w:name w:val="nine pt normal"/>
    <w:aliases w:val="9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55794"/>
    <w:pPr>
      <w:jc w:val="center"/>
    </w:pPr>
  </w:style>
  <w:style w:type="paragraph" w:customStyle="1" w:styleId="heading">
    <w:name w:val="heading"/>
    <w:aliases w:val="h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5579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55794"/>
  </w:style>
  <w:style w:type="paragraph" w:customStyle="1" w:styleId="nineptheadingcentredbold">
    <w:name w:val="nine pt heading centred bold"/>
    <w:aliases w:val="9hc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5579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5579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55794"/>
    <w:rPr>
      <w:b/>
    </w:rPr>
  </w:style>
  <w:style w:type="paragraph" w:customStyle="1" w:styleId="nineptcolumntab1">
    <w:name w:val="nine pt column tab1"/>
    <w:aliases w:val="a91"/>
    <w:basedOn w:val="nineptnormal"/>
    <w:rsid w:val="0045579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5579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55794"/>
    <w:pPr>
      <w:jc w:val="center"/>
    </w:pPr>
  </w:style>
  <w:style w:type="paragraph" w:customStyle="1" w:styleId="Normalheading">
    <w:name w:val="Normal heading"/>
    <w:aliases w:val="nh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5579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5579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5579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5579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5579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5579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5579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5579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5579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55794"/>
    <w:rPr>
      <w:b/>
      <w:bCs/>
    </w:rPr>
  </w:style>
  <w:style w:type="paragraph" w:customStyle="1" w:styleId="accttwofiguresyears">
    <w:name w:val="acct two figures years"/>
    <w:aliases w:val="a2y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55794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5579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5579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5579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5579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5579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55794"/>
    <w:pPr>
      <w:spacing w:after="0"/>
    </w:pPr>
  </w:style>
  <w:style w:type="paragraph" w:customStyle="1" w:styleId="smallreturn">
    <w:name w:val="small return"/>
    <w:aliases w:val="sr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55794"/>
    <w:pPr>
      <w:spacing w:after="0"/>
    </w:pPr>
  </w:style>
  <w:style w:type="paragraph" w:customStyle="1" w:styleId="headingbolditalic">
    <w:name w:val="heading bold italic"/>
    <w:aliases w:val="hbi"/>
    <w:basedOn w:val="heading"/>
    <w:rsid w:val="0045579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55794"/>
    <w:pPr>
      <w:tabs>
        <w:tab w:val="left" w:pos="851"/>
        <w:tab w:val="left" w:pos="1134"/>
      </w:tabs>
    </w:pPr>
  </w:style>
  <w:style w:type="paragraph" w:customStyle="1" w:styleId="blockbullet">
    <w:name w:val="block bullet"/>
    <w:aliases w:val="bb"/>
    <w:basedOn w:val="block"/>
    <w:rsid w:val="00455794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5579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55794"/>
    <w:pPr>
      <w:spacing w:after="0"/>
    </w:pPr>
  </w:style>
  <w:style w:type="paragraph" w:customStyle="1" w:styleId="eightptnormal">
    <w:name w:val="eight pt normal"/>
    <w:aliases w:val="8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5579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5579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5579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55794"/>
    <w:rPr>
      <w:b/>
      <w:bCs/>
    </w:rPr>
  </w:style>
  <w:style w:type="paragraph" w:customStyle="1" w:styleId="eightptbodytext">
    <w:name w:val="eight pt body text"/>
    <w:aliases w:val="8bt"/>
    <w:basedOn w:val="eightptnormal"/>
    <w:rsid w:val="0045579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5579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5579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5579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55794"/>
    <w:pPr>
      <w:spacing w:after="0"/>
    </w:pPr>
  </w:style>
  <w:style w:type="paragraph" w:customStyle="1" w:styleId="eightptblock">
    <w:name w:val="eight pt block"/>
    <w:aliases w:val="8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5579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5579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5579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55794"/>
    <w:pPr>
      <w:spacing w:after="0"/>
    </w:pPr>
  </w:style>
  <w:style w:type="paragraph" w:customStyle="1" w:styleId="blockindent">
    <w:name w:val="block indent"/>
    <w:aliases w:val="bi"/>
    <w:basedOn w:val="block"/>
    <w:rsid w:val="0045579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55794"/>
    <w:pPr>
      <w:jc w:val="center"/>
    </w:pPr>
  </w:style>
  <w:style w:type="paragraph" w:customStyle="1" w:styleId="nineptcol">
    <w:name w:val="nine pt %col"/>
    <w:aliases w:val="9%"/>
    <w:basedOn w:val="nineptnormal"/>
    <w:rsid w:val="0045579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5579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5579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55794"/>
    <w:pPr>
      <w:spacing w:after="0"/>
    </w:pPr>
  </w:style>
  <w:style w:type="paragraph" w:customStyle="1" w:styleId="nineptblocklist">
    <w:name w:val="nine pt block list"/>
    <w:aliases w:val="9bl"/>
    <w:basedOn w:val="nineptblock"/>
    <w:rsid w:val="0045579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5579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5579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5579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5579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5579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5579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55794"/>
    <w:pPr>
      <w:spacing w:after="20"/>
    </w:pPr>
  </w:style>
  <w:style w:type="paragraph" w:customStyle="1" w:styleId="blockbulletnospaceafter">
    <w:name w:val="block bullet no space after"/>
    <w:aliases w:val="bbn,block bullet no sp"/>
    <w:rsid w:val="00455794"/>
    <w:pPr>
      <w:tabs>
        <w:tab w:val="num" w:pos="907"/>
      </w:tabs>
      <w:spacing w:line="260" w:lineRule="atLeast"/>
      <w:ind w:left="907" w:hanging="340"/>
    </w:pPr>
    <w:rPr>
      <w:rFonts w:ascii="Arial" w:hAnsi="Arial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5579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5579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55794"/>
    <w:pPr>
      <w:spacing w:after="80"/>
    </w:pPr>
  </w:style>
  <w:style w:type="paragraph" w:customStyle="1" w:styleId="nineptratecol">
    <w:name w:val="nine pt rate col"/>
    <w:aliases w:val="a9r"/>
    <w:basedOn w:val="nineptnormal"/>
    <w:rsid w:val="0045579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5579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5579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5579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5579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5579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5579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5579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5579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5579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5579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55794"/>
    <w:pPr>
      <w:ind w:left="907" w:hanging="340"/>
    </w:pPr>
  </w:style>
  <w:style w:type="paragraph" w:customStyle="1" w:styleId="List3i">
    <w:name w:val="List 3i"/>
    <w:aliases w:val="3i"/>
    <w:basedOn w:val="List2i"/>
    <w:rsid w:val="0045579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5579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5579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5579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5579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5579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5579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55794"/>
    <w:pPr>
      <w:spacing w:after="80"/>
    </w:pPr>
  </w:style>
  <w:style w:type="paragraph" w:customStyle="1" w:styleId="blockbullet2">
    <w:name w:val="block bullet 2"/>
    <w:aliases w:val="bb2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5579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5579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44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389"/>
      <w:jc w:val="both"/>
    </w:pPr>
    <w:rPr>
      <w:rFonts w:ascii="Angsana New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4244D9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5579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455794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Cs w:val="20"/>
      <w:u w:val="single"/>
      <w:lang w:val="en-GB" w:bidi="ar-SA"/>
    </w:rPr>
  </w:style>
  <w:style w:type="paragraph" w:customStyle="1" w:styleId="CoverSubTitle">
    <w:name w:val="Cover SubTitle"/>
    <w:basedOn w:val="Single"/>
    <w:rsid w:val="004557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557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Default">
    <w:name w:val="Default"/>
    <w:rsid w:val="0045579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455794"/>
    <w:rPr>
      <w:rFonts w:ascii="Consolas" w:hAnsi="Consolas" w:cs="Angsana New"/>
      <w:sz w:val="26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455794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455794"/>
    <w:rPr>
      <w:rFonts w:ascii="Arial" w:hAnsi="Arial" w:cs="Angsana New"/>
      <w:sz w:val="25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4557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455794"/>
    <w:rPr>
      <w:rFonts w:ascii="Arial" w:hAnsi="Arial" w:cs="Angsana New"/>
      <w:b/>
      <w:bCs/>
      <w:sz w:val="25"/>
      <w:szCs w:val="25"/>
      <w:lang w:val="en-US" w:eastAsia="en-US" w:bidi="th-TH"/>
    </w:rPr>
  </w:style>
  <w:style w:type="paragraph" w:styleId="Revision">
    <w:name w:val="Revision"/>
    <w:hidden/>
    <w:uiPriority w:val="99"/>
    <w:semiHidden/>
    <w:rsid w:val="00455794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locked/>
    <w:rsid w:val="00ED63C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basedOn w:val="DefaultParagraphFont"/>
    <w:rsid w:val="001907DD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1907DD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1907DD"/>
    <w:rPr>
      <w:rFonts w:cs="Times New Roman"/>
    </w:rPr>
  </w:style>
  <w:style w:type="character" w:customStyle="1" w:styleId="gt-icon-text1">
    <w:name w:val="gt-icon-text1"/>
    <w:basedOn w:val="DefaultParagraphFont"/>
    <w:rsid w:val="001907DD"/>
    <w:rPr>
      <w:rFonts w:cs="Times New Roman"/>
    </w:rPr>
  </w:style>
  <w:style w:type="character" w:customStyle="1" w:styleId="shorttext">
    <w:name w:val="short_text"/>
    <w:basedOn w:val="DefaultParagraphFont"/>
    <w:rsid w:val="001907DD"/>
    <w:rPr>
      <w:rFonts w:cs="Times New Roman"/>
    </w:rPr>
  </w:style>
  <w:style w:type="character" w:customStyle="1" w:styleId="longtext">
    <w:name w:val="long_text"/>
    <w:basedOn w:val="DefaultParagraphFont"/>
    <w:rsid w:val="001907DD"/>
    <w:rPr>
      <w:rFonts w:cs="Times New Roman"/>
    </w:rPr>
  </w:style>
  <w:style w:type="character" w:styleId="CommentReference">
    <w:name w:val="annotation reference"/>
    <w:basedOn w:val="DefaultParagraphFont"/>
    <w:rsid w:val="001907DD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semiHidden/>
    <w:locked/>
    <w:rsid w:val="00442F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Heading1Char1">
    <w:name w:val="Heading 1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B6763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B6763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B6763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uiPriority w:val="99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B67634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B67634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B6763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B6763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B6763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6763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67634"/>
  </w:style>
  <w:style w:type="character" w:styleId="Emphasis">
    <w:name w:val="Emphasis"/>
    <w:basedOn w:val="DefaultParagraphFont"/>
    <w:uiPriority w:val="20"/>
    <w:qFormat/>
    <w:rsid w:val="00B6763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B67634"/>
  </w:style>
  <w:style w:type="paragraph" w:styleId="NoSpacing">
    <w:name w:val="No Spacing"/>
    <w:uiPriority w:val="1"/>
    <w:qFormat/>
    <w:rsid w:val="00250F93"/>
    <w:rPr>
      <w:rFonts w:asciiTheme="minorHAnsi" w:eastAsiaTheme="minorHAnsi" w:hAnsiTheme="minorHAnsi" w:cstheme="minorBidi"/>
    </w:rPr>
  </w:style>
  <w:style w:type="character" w:customStyle="1" w:styleId="alt-edited1">
    <w:name w:val="alt-edited1"/>
    <w:basedOn w:val="DefaultParagraphFont"/>
    <w:rsid w:val="00EB4CBD"/>
    <w:rPr>
      <w:color w:val="4D90F0"/>
    </w:rPr>
  </w:style>
  <w:style w:type="character" w:styleId="FootnoteReference">
    <w:name w:val="footnote reference"/>
    <w:basedOn w:val="DefaultParagraphFont"/>
    <w:uiPriority w:val="99"/>
    <w:semiHidden/>
    <w:unhideWhenUsed/>
    <w:locked/>
    <w:rsid w:val="00886789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CC03E4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C03E4"/>
    <w:rPr>
      <w:rFonts w:ascii="Consolas" w:hAnsi="Consolas"/>
      <w:sz w:val="20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27559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FD46BB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2038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0383A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blockChar">
    <w:name w:val="block Char"/>
    <w:aliases w:val="b Char"/>
    <w:locked/>
    <w:rsid w:val="00033B2A"/>
    <w:rPr>
      <w:rFonts w:ascii="Times New Roman" w:hAnsi="Times New Roman"/>
      <w:sz w:val="22"/>
      <w:lang w:eastAsia="en-US" w:bidi="ar-SA"/>
    </w:rPr>
  </w:style>
  <w:style w:type="table" w:customStyle="1" w:styleId="TableGrid2">
    <w:name w:val="Table Grid2"/>
    <w:basedOn w:val="TableNormal"/>
    <w:next w:val="TableGrid"/>
    <w:uiPriority w:val="39"/>
    <w:rsid w:val="009960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18">
    <w:name w:val="Pa18"/>
    <w:basedOn w:val="Normal"/>
    <w:next w:val="Normal"/>
    <w:uiPriority w:val="99"/>
    <w:rsid w:val="00CF47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ui-provider">
    <w:name w:val="ui-provider"/>
    <w:basedOn w:val="DefaultParagraphFont"/>
    <w:rsid w:val="000702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670418-207C-400F-BBF2-07350F9130A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A8FD4EBF-987F-44F8-A121-9EFB0465C2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CB0622B-0DF5-47CA-8743-3B9FF1D315B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2662920-A87E-495B-AF2D-4A537CD99FA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4</TotalTime>
  <Pages>11</Pages>
  <Words>1409</Words>
  <Characters>8034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DMT</vt:lpstr>
    </vt:vector>
  </TitlesOfParts>
  <Company>KPMG</Company>
  <LinksUpToDate>false</LinksUpToDate>
  <CharactersWithSpaces>9425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DMT</dc:title>
  <dc:subject/>
  <dc:creator>Pasit, Janedittakarn</dc:creator>
  <cp:keywords/>
  <dc:description/>
  <cp:lastModifiedBy>Natthacha, Apinyarat</cp:lastModifiedBy>
  <cp:revision>6</cp:revision>
  <cp:lastPrinted>2024-05-08T13:10:00Z</cp:lastPrinted>
  <dcterms:created xsi:type="dcterms:W3CDTF">2024-05-09T00:53:00Z</dcterms:created>
  <dcterms:modified xsi:type="dcterms:W3CDTF">2024-05-09T02:22:00Z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