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835BA" w14:textId="1C2D692E" w:rsidR="00E4164D" w:rsidRPr="00521340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521340">
        <w:rPr>
          <w:rFonts w:asciiTheme="majorBidi" w:hAnsiTheme="majorBidi" w:cstheme="majorBidi"/>
          <w:b/>
          <w:bCs/>
          <w:sz w:val="52"/>
          <w:szCs w:val="52"/>
          <w:cs/>
        </w:rPr>
        <w:t>บริษัท พีทีที โกลบอล เคม</w:t>
      </w:r>
      <w:r w:rsidR="00F84418" w:rsidRPr="00521340">
        <w:rPr>
          <w:rFonts w:asciiTheme="majorBidi" w:hAnsiTheme="majorBidi" w:cstheme="majorBidi" w:hint="cs"/>
          <w:b/>
          <w:bCs/>
          <w:sz w:val="52"/>
          <w:szCs w:val="52"/>
          <w:cs/>
        </w:rPr>
        <w:t>ิ</w:t>
      </w:r>
      <w:r w:rsidRPr="00521340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คอล จำกัด (มหาชน)  </w:t>
      </w:r>
    </w:p>
    <w:p w14:paraId="1D82214D" w14:textId="77777777" w:rsidR="00E4164D" w:rsidRPr="00521340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521340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4443CD9" w14:textId="77777777" w:rsidR="00E4164D" w:rsidRPr="00521340" w:rsidRDefault="00E4164D" w:rsidP="00E4164D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68DF1B4F" w14:textId="77777777" w:rsidR="00E4164D" w:rsidRPr="00521340" w:rsidRDefault="00E4164D" w:rsidP="00E4164D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52134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521340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22794AB" w14:textId="17F2D059" w:rsidR="00E4164D" w:rsidRPr="00521340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52134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521340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52134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2134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521340">
        <w:rPr>
          <w:rFonts w:asciiTheme="majorBidi" w:hAnsiTheme="majorBidi" w:cstheme="majorBidi"/>
          <w:sz w:val="32"/>
          <w:szCs w:val="32"/>
        </w:rPr>
        <w:t xml:space="preserve">31 </w:t>
      </w:r>
      <w:r w:rsidRPr="0052134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521340">
        <w:rPr>
          <w:rFonts w:asciiTheme="majorBidi" w:hAnsiTheme="majorBidi" w:cstheme="majorBidi"/>
          <w:sz w:val="32"/>
          <w:szCs w:val="32"/>
        </w:rPr>
        <w:t>256</w:t>
      </w:r>
      <w:r w:rsidR="00B3323B" w:rsidRPr="00521340">
        <w:rPr>
          <w:rFonts w:asciiTheme="majorBidi" w:hAnsiTheme="majorBidi" w:cstheme="majorBidi"/>
          <w:sz w:val="32"/>
          <w:szCs w:val="32"/>
        </w:rPr>
        <w:t>7</w:t>
      </w:r>
    </w:p>
    <w:p w14:paraId="537F3E55" w14:textId="77777777" w:rsidR="00E4164D" w:rsidRPr="00521340" w:rsidRDefault="00E4164D" w:rsidP="00E4164D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521340">
        <w:rPr>
          <w:rFonts w:asciiTheme="majorBidi" w:hAnsiTheme="majorBidi" w:cstheme="majorBidi"/>
          <w:sz w:val="32"/>
          <w:szCs w:val="32"/>
          <w:cs/>
        </w:rPr>
        <w:t>แล</w:t>
      </w:r>
      <w:r w:rsidRPr="00521340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53873764" w14:textId="77777777" w:rsidR="00E4164D" w:rsidRPr="00521340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521340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521340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521340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0564E27B" w14:textId="77777777" w:rsidR="00E4164D" w:rsidRPr="00521340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FCD8D33" w14:textId="77777777" w:rsidR="00E4164D" w:rsidRPr="00521340" w:rsidRDefault="00E4164D" w:rsidP="00E4164D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BAEC920" w14:textId="77777777" w:rsidR="00E4164D" w:rsidRPr="00521340" w:rsidRDefault="00E4164D" w:rsidP="00E4164D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E4164D" w:rsidRPr="00521340" w:rsidSect="000F2A0D">
          <w:head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715224B3" w14:textId="77777777" w:rsidR="00E4164D" w:rsidRPr="00521340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52134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756DA1D" w14:textId="77777777" w:rsidR="00E4164D" w:rsidRPr="00521340" w:rsidRDefault="00E4164D" w:rsidP="00E4164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9FA8ABC" w14:textId="0937F003" w:rsidR="00E4164D" w:rsidRPr="00521340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1340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พีทีที โกลบอล เคมิคอล จำกัด (มหาชน)</w:t>
      </w:r>
    </w:p>
    <w:p w14:paraId="7BA94667" w14:textId="77777777" w:rsidR="00E4164D" w:rsidRPr="00521340" w:rsidRDefault="00E4164D" w:rsidP="00EB70DE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FEE424" w14:textId="011BFB40" w:rsidR="00E4164D" w:rsidRPr="00521340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21340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 xml:space="preserve">งบฐานะการเงินรวมและงบฐานะการเงินเฉพาะกิจการ </w:t>
      </w:r>
      <w:r w:rsidRPr="0052134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2134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213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21340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Pr="005213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21340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65E16" w:rsidRPr="0052134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213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</w:t>
      </w:r>
      <w:r w:rsidRPr="00521340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รวมและ</w:t>
      </w:r>
      <w:r w:rsidR="0014152F" w:rsidRPr="00521340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งบกำไรขาดทุน</w:t>
      </w:r>
      <w:r w:rsidRPr="00521340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เฉพาะกิจการ </w:t>
      </w:r>
      <w:bookmarkStart w:id="0" w:name="_Hlk132752358"/>
      <w:r w:rsidRPr="00521340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งบกำไรขาดทุน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>เบ็ดเสร็จรวม</w:t>
      </w:r>
      <w:bookmarkEnd w:id="0"/>
      <w:r w:rsidRPr="00521340">
        <w:rPr>
          <w:rFonts w:asciiTheme="majorBidi" w:eastAsia="Angsana New" w:hAnsiTheme="majorBidi" w:cstheme="majorBidi"/>
          <w:sz w:val="30"/>
          <w:szCs w:val="30"/>
          <w:cs/>
        </w:rPr>
        <w:t>และงบกำไรขาดทุนเบ็ดเสร็จเฉพาะกิจการ งบการ</w:t>
      </w:r>
      <w:r w:rsidRPr="00521340">
        <w:rPr>
          <w:rFonts w:asciiTheme="majorBidi" w:eastAsia="Angsana New" w:hAnsiTheme="majorBidi" w:cstheme="majorBidi"/>
          <w:spacing w:val="2"/>
          <w:sz w:val="30"/>
          <w:szCs w:val="30"/>
          <w:cs/>
        </w:rPr>
        <w:t>เปลี่ยนแปลงส่วนของผู้ถือหุ้นรวมและงบการเปลี่ยนแปลงส่วนของผู้ถือหุ้นเฉพาะกิจการ</w:t>
      </w:r>
      <w:r w:rsidRPr="00521340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Pr="00521340">
        <w:rPr>
          <w:rFonts w:asciiTheme="majorBidi" w:eastAsia="Angsana New" w:hAnsiTheme="majorBidi" w:cstheme="majorBidi"/>
          <w:spacing w:val="2"/>
          <w:sz w:val="30"/>
          <w:szCs w:val="30"/>
          <w:cs/>
        </w:rPr>
        <w:t>งบกระแสเงินสดรวมและ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งบกระแสเงินสดเฉพาะกิจกา</w:t>
      </w:r>
      <w:r w:rsidRPr="00521340">
        <w:rPr>
          <w:rFonts w:asciiTheme="majorBidi" w:hAnsiTheme="majorBidi" w:cstheme="majorBidi"/>
          <w:sz w:val="30"/>
          <w:szCs w:val="30"/>
          <w:cs/>
        </w:rPr>
        <w:t>ร</w:t>
      </w:r>
      <w:r w:rsidRPr="00521340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Pr="00521340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สาม</w:t>
      </w:r>
      <w:r w:rsidRPr="0052134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521340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521340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มีนาคม </w:t>
      </w:r>
      <w:r w:rsidRPr="00521340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 w:rsidR="00365E16" w:rsidRPr="00521340">
        <w:rPr>
          <w:rFonts w:asciiTheme="majorBidi" w:hAnsiTheme="majorBidi" w:cstheme="majorBidi"/>
          <w:spacing w:val="-2"/>
          <w:sz w:val="30"/>
          <w:szCs w:val="30"/>
          <w:lang w:val="en-US"/>
        </w:rPr>
        <w:t>7</w:t>
      </w:r>
      <w:r w:rsidRPr="00521340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521340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521340">
        <w:rPr>
          <w:rFonts w:asciiTheme="majorBidi" w:hAnsiTheme="majorBidi" w:cstheme="majorBidi"/>
          <w:spacing w:val="-2"/>
          <w:sz w:val="30"/>
          <w:szCs w:val="30"/>
        </w:rPr>
        <w:t>(</w:t>
      </w:r>
      <w:proofErr w:type="spellStart"/>
      <w:r w:rsidRPr="00521340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</w:t>
      </w:r>
      <w:proofErr w:type="spellEnd"/>
      <w:r w:rsidRPr="00521340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Pr="0052134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21340">
        <w:rPr>
          <w:rFonts w:asciiTheme="majorBidi" w:hAnsiTheme="majorBidi" w:cstheme="majorBidi"/>
          <w:sz w:val="30"/>
          <w:szCs w:val="30"/>
          <w:cs/>
        </w:rPr>
        <w:t>ของ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521340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พีทีที โกลบอล เคมิคอล จำกัด (มหาชน) 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>และบริษัทย่อย</w:t>
      </w:r>
      <w:r w:rsidR="00C63AC1" w:rsidRPr="0052134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</w:t>
      </w:r>
      <w:r w:rsidR="00C63AC1" w:rsidRPr="00521340">
        <w:rPr>
          <w:rFonts w:asciiTheme="majorBidi" w:eastAsia="Angsana New" w:hAnsiTheme="majorBidi" w:cstheme="majorBidi"/>
          <w:sz w:val="30"/>
          <w:szCs w:val="30"/>
          <w:lang w:val="en-US"/>
        </w:rPr>
        <w:t>“</w:t>
      </w:r>
      <w:r w:rsidR="00C63AC1" w:rsidRPr="00521340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กลุ่มบริษัท”)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 xml:space="preserve"> และของเฉพาะบริษั</w:t>
      </w:r>
      <w:r w:rsidR="0014152F" w:rsidRPr="0052134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ท 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>พีทีที โกลบอ</w:t>
      </w:r>
      <w:r w:rsidR="00F84418" w:rsidRPr="00521340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ล เคมิ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>คอล จำกัด (มหาชน)</w:t>
      </w:r>
      <w:r w:rsidR="00C63AC1" w:rsidRPr="0052134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(“บริษัท”</w:t>
      </w:r>
      <w:r w:rsidR="00C63AC1" w:rsidRPr="00521340">
        <w:rPr>
          <w:rFonts w:asciiTheme="majorBidi" w:eastAsia="Angsana New" w:hAnsiTheme="majorBidi" w:cstheme="majorBidi"/>
          <w:sz w:val="30"/>
          <w:szCs w:val="30"/>
          <w:lang w:val="en-US"/>
        </w:rPr>
        <w:t>)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21340">
        <w:rPr>
          <w:rFonts w:asciiTheme="majorBidi" w:hAnsiTheme="majorBidi" w:cstheme="majorBidi"/>
          <w:sz w:val="30"/>
          <w:szCs w:val="30"/>
        </w:rPr>
        <w:t>34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521340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521340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521340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521340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521340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8830354" w14:textId="77777777" w:rsidR="00E4164D" w:rsidRPr="00521340" w:rsidRDefault="00E4164D" w:rsidP="00EB70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5523ADF1" w14:textId="77777777" w:rsidR="00E4164D" w:rsidRPr="00521340" w:rsidRDefault="00E4164D" w:rsidP="00EB70D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2134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4D4DD47" w14:textId="77777777" w:rsidR="00E4164D" w:rsidRPr="00521340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9C7C3" w14:textId="77777777" w:rsidR="00E4164D" w:rsidRPr="00521340" w:rsidRDefault="00E4164D" w:rsidP="000F2A0D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52134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1340">
        <w:rPr>
          <w:rFonts w:asciiTheme="majorBidi" w:hAnsiTheme="majorBidi" w:cstheme="majorBidi"/>
          <w:sz w:val="30"/>
          <w:szCs w:val="30"/>
        </w:rPr>
        <w:t xml:space="preserve"> </w:t>
      </w:r>
      <w:r w:rsidRPr="00521340">
        <w:rPr>
          <w:rFonts w:asciiTheme="majorBidi" w:hAnsiTheme="majorBidi" w:cstheme="majorBidi"/>
          <w:sz w:val="30"/>
          <w:szCs w:val="30"/>
          <w:cs/>
        </w:rPr>
        <w:t>รหัส</w:t>
      </w:r>
      <w:r w:rsidRPr="00521340">
        <w:rPr>
          <w:rFonts w:asciiTheme="majorBidi" w:hAnsiTheme="majorBidi" w:cstheme="majorBidi"/>
          <w:sz w:val="30"/>
          <w:szCs w:val="30"/>
        </w:rPr>
        <w:t xml:space="preserve"> 2410 “</w:t>
      </w:r>
      <w:r w:rsidRPr="0052134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521340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521340">
        <w:rPr>
          <w:rFonts w:asciiTheme="majorBidi" w:hAnsiTheme="majorBidi" w:cstheme="majorBidi"/>
          <w:sz w:val="30"/>
          <w:szCs w:val="30"/>
        </w:rPr>
        <w:t>”</w:t>
      </w:r>
      <w:r w:rsidRPr="0052134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21340">
        <w:rPr>
          <w:rFonts w:asciiTheme="majorBidi" w:hAnsiTheme="majorBidi" w:cstheme="majorBidi"/>
          <w:sz w:val="30"/>
          <w:szCs w:val="30"/>
        </w:rPr>
        <w:t xml:space="preserve"> </w:t>
      </w:r>
      <w:r w:rsidRPr="0052134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21340">
        <w:rPr>
          <w:rFonts w:asciiTheme="majorBidi" w:hAnsiTheme="majorBidi" w:cstheme="majorBidi"/>
          <w:sz w:val="30"/>
          <w:szCs w:val="30"/>
        </w:rPr>
        <w:t xml:space="preserve"> </w:t>
      </w:r>
      <w:r w:rsidRPr="00521340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21340">
        <w:rPr>
          <w:rFonts w:asciiTheme="majorBidi" w:hAnsiTheme="majorBidi" w:cstheme="majorBidi"/>
          <w:sz w:val="30"/>
          <w:szCs w:val="30"/>
        </w:rPr>
        <w:t xml:space="preserve"> </w:t>
      </w:r>
      <w:r w:rsidRPr="00521340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4B12496" w14:textId="77777777" w:rsidR="00E4164D" w:rsidRPr="00521340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AD5506D" w14:textId="77777777" w:rsidR="00E4164D" w:rsidRPr="00521340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4164D" w:rsidRPr="00521340" w:rsidSect="00EB70DE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5C174590" w14:textId="77777777" w:rsidR="00E4164D" w:rsidRPr="00521340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2134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3D49C74" w14:textId="77777777" w:rsidR="00E4164D" w:rsidRPr="00521340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2BA47" w14:textId="77777777" w:rsidR="00E4164D" w:rsidRPr="00521340" w:rsidRDefault="00E4164D" w:rsidP="004B298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521340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521340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52134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2134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21340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521340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521340">
        <w:rPr>
          <w:rFonts w:asciiTheme="majorBidi" w:hAnsiTheme="majorBidi" w:cstheme="majorBidi"/>
          <w:sz w:val="30"/>
          <w:szCs w:val="30"/>
        </w:rPr>
        <w:t xml:space="preserve"> </w:t>
      </w:r>
      <w:r w:rsidRPr="0052134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F8EB4F0" w14:textId="60C03A7F" w:rsidR="00C91739" w:rsidRPr="00521340" w:rsidRDefault="00C91739" w:rsidP="00EB70DE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  <w:lang w:val="x-none"/>
        </w:rPr>
      </w:pPr>
    </w:p>
    <w:p w14:paraId="4990F5C6" w14:textId="77777777" w:rsidR="00C91739" w:rsidRPr="00521340" w:rsidRDefault="00C91739" w:rsidP="00EB70DE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  <w:cs/>
          <w:lang w:val="x-none"/>
        </w:rPr>
      </w:pPr>
    </w:p>
    <w:p w14:paraId="11CDC753" w14:textId="1E6474B3" w:rsidR="004D5B14" w:rsidRPr="00521340" w:rsidRDefault="004D5B14" w:rsidP="00EB70DE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1278F56" w14:textId="77777777" w:rsidR="007D101A" w:rsidRPr="00521340" w:rsidRDefault="007D101A" w:rsidP="00EB70DE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E288087" w14:textId="77777777" w:rsidR="00E4164D" w:rsidRPr="00521340" w:rsidRDefault="00E4164D" w:rsidP="00EB70DE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1D3A003A" w14:textId="77777777" w:rsidR="00A25277" w:rsidRPr="00521340" w:rsidRDefault="00A25277" w:rsidP="00A25277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521340">
        <w:rPr>
          <w:rFonts w:ascii="Angsana New" w:hAnsi="Angsana New" w:cs="Angsana New"/>
          <w:cs/>
        </w:rPr>
        <w:t>(</w:t>
      </w:r>
      <w:r w:rsidRPr="00521340">
        <w:rPr>
          <w:rFonts w:ascii="Angsana New" w:hAnsi="Angsana New" w:cs="Angsana New"/>
          <w:cs/>
          <w:lang w:val="en-US"/>
        </w:rPr>
        <w:t>วัยวัฒน์ กอสมานชัยกิจ</w:t>
      </w:r>
      <w:r w:rsidRPr="00521340">
        <w:rPr>
          <w:rFonts w:ascii="Angsana New" w:hAnsi="Angsana New" w:cs="Angsana New"/>
          <w:cs/>
        </w:rPr>
        <w:t>)</w:t>
      </w:r>
    </w:p>
    <w:p w14:paraId="55277F12" w14:textId="77777777" w:rsidR="00A25277" w:rsidRPr="00521340" w:rsidRDefault="00A25277" w:rsidP="00A25277">
      <w:pPr>
        <w:pStyle w:val="T"/>
        <w:ind w:left="0"/>
        <w:jc w:val="both"/>
        <w:rPr>
          <w:rFonts w:ascii="Angsana New" w:hAnsi="Angsana New" w:cs="Angsana New"/>
          <w:cs/>
        </w:rPr>
      </w:pPr>
      <w:r w:rsidRPr="00521340">
        <w:rPr>
          <w:rFonts w:ascii="Angsana New" w:hAnsi="Angsana New" w:cs="Angsana New"/>
          <w:cs/>
        </w:rPr>
        <w:t>ผู้สอบบัญชีรับอนุญาต</w:t>
      </w:r>
    </w:p>
    <w:p w14:paraId="6742B2BF" w14:textId="77777777" w:rsidR="00A25277" w:rsidRPr="00521340" w:rsidRDefault="00A25277" w:rsidP="00A25277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521340">
        <w:rPr>
          <w:rFonts w:ascii="Angsana New" w:hAnsi="Angsana New" w:cs="Angsana New"/>
          <w:cs/>
        </w:rPr>
        <w:t xml:space="preserve">เลขทะเบียน </w:t>
      </w:r>
      <w:r w:rsidRPr="00521340">
        <w:rPr>
          <w:rFonts w:ascii="Angsana New" w:hAnsi="Angsana New" w:cs="Angsana New"/>
          <w:lang w:val="en-US"/>
        </w:rPr>
        <w:t>6333</w:t>
      </w:r>
    </w:p>
    <w:p w14:paraId="04D04818" w14:textId="77777777" w:rsidR="00A25277" w:rsidRPr="00521340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456A7A1D" w14:textId="77777777" w:rsidR="00A25277" w:rsidRPr="00521340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521340">
        <w:rPr>
          <w:rFonts w:ascii="Angsana New" w:hAnsi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20DB899F" w14:textId="77777777" w:rsidR="00A25277" w:rsidRPr="00521340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</w:rPr>
      </w:pPr>
      <w:r w:rsidRPr="0052134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13B5F7F" w14:textId="363B9E7B" w:rsidR="00A25277" w:rsidRPr="00521340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21340">
        <w:rPr>
          <w:rFonts w:ascii="Angsana New" w:hAnsi="Angsana New"/>
          <w:sz w:val="30"/>
          <w:szCs w:val="30"/>
        </w:rPr>
        <w:t>1</w:t>
      </w:r>
      <w:r w:rsidR="00F70F75" w:rsidRPr="00521340">
        <w:rPr>
          <w:rFonts w:ascii="Angsana New" w:hAnsi="Angsana New"/>
          <w:sz w:val="30"/>
          <w:szCs w:val="30"/>
        </w:rPr>
        <w:t>3</w:t>
      </w:r>
      <w:r w:rsidRPr="00521340">
        <w:rPr>
          <w:rFonts w:ascii="Angsana New" w:hAnsi="Angsana New"/>
          <w:sz w:val="30"/>
          <w:szCs w:val="30"/>
        </w:rPr>
        <w:t xml:space="preserve"> </w:t>
      </w:r>
      <w:r w:rsidRPr="0052134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521340">
        <w:rPr>
          <w:rFonts w:ascii="Angsana New" w:hAnsi="Angsana New"/>
          <w:sz w:val="30"/>
          <w:szCs w:val="30"/>
        </w:rPr>
        <w:t>256</w:t>
      </w:r>
      <w:r w:rsidR="00F70F75" w:rsidRPr="00521340">
        <w:rPr>
          <w:rFonts w:ascii="Angsana New" w:hAnsi="Angsana New"/>
          <w:sz w:val="30"/>
          <w:szCs w:val="30"/>
        </w:rPr>
        <w:t>7</w:t>
      </w:r>
    </w:p>
    <w:p w14:paraId="6EA17CA6" w14:textId="1455D4FA" w:rsidR="005B3E62" w:rsidRPr="00521340" w:rsidRDefault="005B3E62" w:rsidP="00483D4C">
      <w:pPr>
        <w:pStyle w:val="IndexHeading1"/>
        <w:spacing w:after="0" w:line="240" w:lineRule="auto"/>
        <w:ind w:left="1260" w:right="-1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sectPr w:rsidR="005B3E62" w:rsidRPr="00521340" w:rsidSect="00483D4C">
      <w:headerReference w:type="default" r:id="rId15"/>
      <w:footerReference w:type="default" r:id="rId16"/>
      <w:headerReference w:type="first" r:id="rId17"/>
      <w:pgSz w:w="11907" w:h="16840" w:orient="landscape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398BD" w14:textId="77777777" w:rsidR="008C7E6B" w:rsidRDefault="008C7E6B" w:rsidP="004956B4">
      <w:r>
        <w:separator/>
      </w:r>
    </w:p>
  </w:endnote>
  <w:endnote w:type="continuationSeparator" w:id="0">
    <w:p w14:paraId="60E55C81" w14:textId="77777777" w:rsidR="008C7E6B" w:rsidRDefault="008C7E6B" w:rsidP="004956B4">
      <w:r>
        <w:continuationSeparator/>
      </w:r>
    </w:p>
  </w:endnote>
  <w:endnote w:type="continuationNotice" w:id="1">
    <w:p w14:paraId="4B938735" w14:textId="77777777" w:rsidR="008C7E6B" w:rsidRDefault="008C7E6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D8E6" w14:textId="6B369C22" w:rsidR="0030722E" w:rsidRPr="006147EE" w:rsidRDefault="0030722E" w:rsidP="001608D9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CBBF4" w14:textId="77777777" w:rsidR="0030722E" w:rsidRPr="00CC00FB" w:rsidRDefault="0030722E" w:rsidP="001608D9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30722E" w:rsidRPr="00483D4C" w:rsidRDefault="003072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3D4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3D4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3D4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71B87" w14:textId="77777777" w:rsidR="008C7E6B" w:rsidRDefault="008C7E6B" w:rsidP="004956B4">
      <w:r>
        <w:separator/>
      </w:r>
    </w:p>
  </w:footnote>
  <w:footnote w:type="continuationSeparator" w:id="0">
    <w:p w14:paraId="0343D1B7" w14:textId="77777777" w:rsidR="008C7E6B" w:rsidRDefault="008C7E6B" w:rsidP="004956B4">
      <w:r>
        <w:continuationSeparator/>
      </w:r>
    </w:p>
  </w:footnote>
  <w:footnote w:type="continuationNotice" w:id="1">
    <w:p w14:paraId="7BEB3BB2" w14:textId="77777777" w:rsidR="008C7E6B" w:rsidRDefault="008C7E6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9EFA" w14:textId="73F21B0C" w:rsidR="0030722E" w:rsidRDefault="0030722E" w:rsidP="001A4D8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B235303" w14:textId="453495A6" w:rsidR="001A4D83" w:rsidRDefault="001A4D83" w:rsidP="001A4D8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D5DC904" w14:textId="61F54B69" w:rsidR="001A4D83" w:rsidRDefault="001A4D83" w:rsidP="001A4D8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A5AD463" w14:textId="29929A41" w:rsidR="001A4D83" w:rsidRDefault="001A4D83" w:rsidP="001A4D8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834839B" w14:textId="11A9C2E7" w:rsidR="001A4D83" w:rsidRDefault="001A4D83" w:rsidP="001A4D8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8A6D97B" w14:textId="77777777" w:rsidR="001A4D83" w:rsidRPr="001A4D83" w:rsidRDefault="001A4D83" w:rsidP="001A4D8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974C4" w14:textId="3AC76FDB" w:rsidR="0030722E" w:rsidRDefault="0030722E" w:rsidP="001608D9">
    <w:pPr>
      <w:pStyle w:val="Header"/>
      <w:rPr>
        <w:rFonts w:asciiTheme="majorBidi" w:hAnsiTheme="majorBidi" w:cstheme="majorBidi"/>
        <w:sz w:val="32"/>
        <w:szCs w:val="32"/>
      </w:rPr>
    </w:pPr>
  </w:p>
  <w:p w14:paraId="101AEC6B" w14:textId="73EC7FC3" w:rsidR="001A4D83" w:rsidRDefault="001A4D83" w:rsidP="001608D9">
    <w:pPr>
      <w:pStyle w:val="Header"/>
      <w:rPr>
        <w:rFonts w:asciiTheme="majorBidi" w:hAnsiTheme="majorBidi" w:cstheme="majorBidi"/>
        <w:sz w:val="32"/>
        <w:szCs w:val="32"/>
      </w:rPr>
    </w:pPr>
  </w:p>
  <w:p w14:paraId="52EE5333" w14:textId="1BFAB301" w:rsidR="001A4D83" w:rsidRDefault="001A4D83" w:rsidP="001608D9">
    <w:pPr>
      <w:pStyle w:val="Header"/>
      <w:rPr>
        <w:rFonts w:asciiTheme="majorBidi" w:hAnsiTheme="majorBidi" w:cstheme="majorBidi"/>
        <w:sz w:val="32"/>
        <w:szCs w:val="32"/>
      </w:rPr>
    </w:pPr>
  </w:p>
  <w:p w14:paraId="7BB20148" w14:textId="76E811C7" w:rsidR="001A4D83" w:rsidRDefault="001A4D83" w:rsidP="001608D9">
    <w:pPr>
      <w:pStyle w:val="Header"/>
      <w:rPr>
        <w:rFonts w:asciiTheme="majorBidi" w:hAnsiTheme="majorBidi" w:cstheme="majorBidi"/>
        <w:sz w:val="32"/>
        <w:szCs w:val="32"/>
      </w:rPr>
    </w:pPr>
  </w:p>
  <w:p w14:paraId="3FFEEB6A" w14:textId="319A1F8B" w:rsidR="001A4D83" w:rsidRDefault="001A4D83" w:rsidP="001608D9">
    <w:pPr>
      <w:pStyle w:val="Header"/>
      <w:rPr>
        <w:rFonts w:asciiTheme="majorBidi" w:hAnsiTheme="majorBidi" w:cstheme="majorBidi"/>
        <w:sz w:val="32"/>
        <w:szCs w:val="32"/>
      </w:rPr>
    </w:pPr>
  </w:p>
  <w:p w14:paraId="00B8EFC4" w14:textId="51D2E4A1" w:rsidR="001A4D83" w:rsidRDefault="001A4D83" w:rsidP="001608D9">
    <w:pPr>
      <w:pStyle w:val="Header"/>
      <w:rPr>
        <w:rFonts w:asciiTheme="majorBidi" w:hAnsiTheme="majorBidi" w:cstheme="majorBidi"/>
        <w:sz w:val="32"/>
        <w:szCs w:val="32"/>
      </w:rPr>
    </w:pPr>
  </w:p>
  <w:p w14:paraId="2299D7B2" w14:textId="02F4997D" w:rsidR="001A4D83" w:rsidRDefault="001A4D83" w:rsidP="001608D9">
    <w:pPr>
      <w:pStyle w:val="Header"/>
      <w:rPr>
        <w:rFonts w:asciiTheme="majorBidi" w:hAnsiTheme="majorBidi" w:cstheme="majorBidi"/>
        <w:sz w:val="32"/>
        <w:szCs w:val="32"/>
      </w:rPr>
    </w:pPr>
  </w:p>
  <w:p w14:paraId="7CB1115F" w14:textId="2FF455DD" w:rsidR="001A4D83" w:rsidRDefault="001A4D83" w:rsidP="001608D9">
    <w:pPr>
      <w:pStyle w:val="Header"/>
      <w:rPr>
        <w:rFonts w:asciiTheme="majorBidi" w:hAnsiTheme="majorBidi" w:cstheme="majorBidi"/>
        <w:sz w:val="32"/>
        <w:szCs w:val="32"/>
      </w:rPr>
    </w:pPr>
  </w:p>
  <w:p w14:paraId="4B8EBC80" w14:textId="3DE263B3" w:rsidR="001A4D83" w:rsidRDefault="001A4D83" w:rsidP="001608D9">
    <w:pPr>
      <w:pStyle w:val="Header"/>
      <w:rPr>
        <w:rFonts w:asciiTheme="majorBidi" w:hAnsiTheme="majorBidi" w:cstheme="majorBidi"/>
        <w:sz w:val="32"/>
        <w:szCs w:val="32"/>
      </w:rPr>
    </w:pPr>
  </w:p>
  <w:p w14:paraId="3117A4C4" w14:textId="77777777" w:rsidR="001A4D83" w:rsidRPr="001A4D83" w:rsidRDefault="001A4D83" w:rsidP="001608D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A5A0D" w14:textId="5844AA95" w:rsidR="0030722E" w:rsidRDefault="0030722E" w:rsidP="00BF6E26">
    <w:pPr>
      <w:pStyle w:val="Header"/>
      <w:rPr>
        <w:rFonts w:asciiTheme="majorBidi" w:hAnsiTheme="majorBidi" w:cstheme="majorBidi"/>
        <w:sz w:val="32"/>
        <w:szCs w:val="32"/>
      </w:rPr>
    </w:pPr>
  </w:p>
  <w:p w14:paraId="5D510C11" w14:textId="293C807A" w:rsidR="00483D4C" w:rsidRDefault="00483D4C" w:rsidP="00BF6E26">
    <w:pPr>
      <w:pStyle w:val="Header"/>
      <w:rPr>
        <w:rFonts w:asciiTheme="majorBidi" w:hAnsiTheme="majorBidi" w:cstheme="majorBidi"/>
        <w:sz w:val="32"/>
        <w:szCs w:val="32"/>
      </w:rPr>
    </w:pPr>
  </w:p>
  <w:p w14:paraId="1119A2FD" w14:textId="1F8E7D88" w:rsidR="00A01EA9" w:rsidRDefault="00A01EA9" w:rsidP="00BF6E26">
    <w:pPr>
      <w:pStyle w:val="Header"/>
      <w:rPr>
        <w:rFonts w:asciiTheme="majorBidi" w:hAnsiTheme="majorBidi" w:cstheme="majorBidi"/>
        <w:sz w:val="32"/>
        <w:szCs w:val="32"/>
      </w:rPr>
    </w:pPr>
  </w:p>
  <w:p w14:paraId="38729808" w14:textId="77777777" w:rsidR="00A01EA9" w:rsidRPr="00BF6E26" w:rsidRDefault="00A01EA9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2AF8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30722E" w:rsidRPr="005F1026" w:rsidRDefault="0030722E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13725832"/>
    <w:lvl w:ilvl="0" w:tplc="06B841F2">
      <w:start w:val="1"/>
      <w:numFmt w:val="decimal"/>
      <w:lvlText w:val="%1"/>
      <w:lvlJc w:val="left"/>
      <w:pPr>
        <w:ind w:left="28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726688457">
    <w:abstractNumId w:val="15"/>
  </w:num>
  <w:num w:numId="2" w16cid:durableId="723335755">
    <w:abstractNumId w:val="14"/>
  </w:num>
  <w:num w:numId="3" w16cid:durableId="1318874060">
    <w:abstractNumId w:val="6"/>
  </w:num>
  <w:num w:numId="4" w16cid:durableId="399181996">
    <w:abstractNumId w:val="7"/>
  </w:num>
  <w:num w:numId="5" w16cid:durableId="51929574">
    <w:abstractNumId w:val="19"/>
  </w:num>
  <w:num w:numId="6" w16cid:durableId="4715271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51065868">
    <w:abstractNumId w:val="2"/>
  </w:num>
  <w:num w:numId="8" w16cid:durableId="497160292">
    <w:abstractNumId w:val="5"/>
  </w:num>
  <w:num w:numId="9" w16cid:durableId="860630815">
    <w:abstractNumId w:val="13"/>
  </w:num>
  <w:num w:numId="10" w16cid:durableId="1819104513">
    <w:abstractNumId w:val="27"/>
  </w:num>
  <w:num w:numId="11" w16cid:durableId="633415632">
    <w:abstractNumId w:val="21"/>
  </w:num>
  <w:num w:numId="12" w16cid:durableId="2070690701">
    <w:abstractNumId w:val="4"/>
  </w:num>
  <w:num w:numId="13" w16cid:durableId="1173640218">
    <w:abstractNumId w:val="3"/>
  </w:num>
  <w:num w:numId="14" w16cid:durableId="1839225000">
    <w:abstractNumId w:val="10"/>
  </w:num>
  <w:num w:numId="15" w16cid:durableId="261883294">
    <w:abstractNumId w:val="23"/>
  </w:num>
  <w:num w:numId="16" w16cid:durableId="22681410">
    <w:abstractNumId w:val="16"/>
  </w:num>
  <w:num w:numId="17" w16cid:durableId="180779355">
    <w:abstractNumId w:val="0"/>
  </w:num>
  <w:num w:numId="18" w16cid:durableId="1444619378">
    <w:abstractNumId w:val="1"/>
  </w:num>
  <w:num w:numId="19" w16cid:durableId="1610703227">
    <w:abstractNumId w:val="8"/>
  </w:num>
  <w:num w:numId="20" w16cid:durableId="1256014309">
    <w:abstractNumId w:val="11"/>
  </w:num>
  <w:num w:numId="21" w16cid:durableId="1777871125">
    <w:abstractNumId w:val="20"/>
  </w:num>
  <w:num w:numId="22" w16cid:durableId="236978638">
    <w:abstractNumId w:val="25"/>
  </w:num>
  <w:num w:numId="23" w16cid:durableId="708528140">
    <w:abstractNumId w:val="1"/>
  </w:num>
  <w:num w:numId="24" w16cid:durableId="214850009">
    <w:abstractNumId w:val="17"/>
  </w:num>
  <w:num w:numId="25" w16cid:durableId="86594546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7873399">
    <w:abstractNumId w:val="26"/>
  </w:num>
  <w:num w:numId="27" w16cid:durableId="2113471678">
    <w:abstractNumId w:val="18"/>
  </w:num>
  <w:num w:numId="28" w16cid:durableId="249235788">
    <w:abstractNumId w:val="9"/>
  </w:num>
  <w:num w:numId="29" w16cid:durableId="382103853">
    <w:abstractNumId w:val="24"/>
  </w:num>
  <w:num w:numId="30" w16cid:durableId="1569150735">
    <w:abstractNumId w:val="12"/>
  </w:num>
  <w:num w:numId="31" w16cid:durableId="1640068805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80E"/>
    <w:rsid w:val="000048C6"/>
    <w:rsid w:val="0000495D"/>
    <w:rsid w:val="000049D6"/>
    <w:rsid w:val="00004A11"/>
    <w:rsid w:val="00004D38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E11"/>
    <w:rsid w:val="0006619F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C35"/>
    <w:rsid w:val="000A70AF"/>
    <w:rsid w:val="000A7438"/>
    <w:rsid w:val="000A7469"/>
    <w:rsid w:val="000A76B6"/>
    <w:rsid w:val="000A76DF"/>
    <w:rsid w:val="000A7712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F36"/>
    <w:rsid w:val="000B6F46"/>
    <w:rsid w:val="000B70EA"/>
    <w:rsid w:val="000B7719"/>
    <w:rsid w:val="000B7789"/>
    <w:rsid w:val="000B78AD"/>
    <w:rsid w:val="000B7A60"/>
    <w:rsid w:val="000B7D16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957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809"/>
    <w:rsid w:val="000E0861"/>
    <w:rsid w:val="000E0AF7"/>
    <w:rsid w:val="000E0D9D"/>
    <w:rsid w:val="000E0DD0"/>
    <w:rsid w:val="000E0F08"/>
    <w:rsid w:val="000E11F9"/>
    <w:rsid w:val="000E14DD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F7"/>
    <w:rsid w:val="00116BEF"/>
    <w:rsid w:val="00116FEE"/>
    <w:rsid w:val="00117218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A30"/>
    <w:rsid w:val="00173B5E"/>
    <w:rsid w:val="00173C0F"/>
    <w:rsid w:val="00173F59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CA9"/>
    <w:rsid w:val="00193D18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A56"/>
    <w:rsid w:val="00195E5F"/>
    <w:rsid w:val="00195EF2"/>
    <w:rsid w:val="00196313"/>
    <w:rsid w:val="00196461"/>
    <w:rsid w:val="00196583"/>
    <w:rsid w:val="001965A3"/>
    <w:rsid w:val="0019667D"/>
    <w:rsid w:val="001967D1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EBA"/>
    <w:rsid w:val="001A0F49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172"/>
    <w:rsid w:val="001A43F1"/>
    <w:rsid w:val="001A4527"/>
    <w:rsid w:val="001A4530"/>
    <w:rsid w:val="001A492E"/>
    <w:rsid w:val="001A49CD"/>
    <w:rsid w:val="001A4B8E"/>
    <w:rsid w:val="001A4CD0"/>
    <w:rsid w:val="001A4D83"/>
    <w:rsid w:val="001A4E1C"/>
    <w:rsid w:val="001A5180"/>
    <w:rsid w:val="001A548E"/>
    <w:rsid w:val="001A549A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B12"/>
    <w:rsid w:val="001E6E7B"/>
    <w:rsid w:val="001E73FD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41EF"/>
    <w:rsid w:val="001F42FD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91"/>
    <w:rsid w:val="002217EB"/>
    <w:rsid w:val="00221929"/>
    <w:rsid w:val="00221D70"/>
    <w:rsid w:val="00221E94"/>
    <w:rsid w:val="00221EE6"/>
    <w:rsid w:val="00222452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82"/>
    <w:rsid w:val="002417F3"/>
    <w:rsid w:val="0024199A"/>
    <w:rsid w:val="002419B5"/>
    <w:rsid w:val="00241A13"/>
    <w:rsid w:val="00241AD0"/>
    <w:rsid w:val="00241E59"/>
    <w:rsid w:val="002421B0"/>
    <w:rsid w:val="00242298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3A"/>
    <w:rsid w:val="002B493C"/>
    <w:rsid w:val="002B4957"/>
    <w:rsid w:val="002B4ACF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7DD"/>
    <w:rsid w:val="002B798B"/>
    <w:rsid w:val="002B7AB2"/>
    <w:rsid w:val="002B7BE5"/>
    <w:rsid w:val="002B7CC3"/>
    <w:rsid w:val="002C00E1"/>
    <w:rsid w:val="002C028C"/>
    <w:rsid w:val="002C0292"/>
    <w:rsid w:val="002C09FA"/>
    <w:rsid w:val="002C0AE1"/>
    <w:rsid w:val="002C0BBC"/>
    <w:rsid w:val="002C0D6C"/>
    <w:rsid w:val="002C0E72"/>
    <w:rsid w:val="002C13BE"/>
    <w:rsid w:val="002C150E"/>
    <w:rsid w:val="002C152C"/>
    <w:rsid w:val="002C154D"/>
    <w:rsid w:val="002C19B7"/>
    <w:rsid w:val="002C1AA1"/>
    <w:rsid w:val="002C1AFE"/>
    <w:rsid w:val="002C1C7D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323B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DB5"/>
    <w:rsid w:val="00364ED8"/>
    <w:rsid w:val="00364FAE"/>
    <w:rsid w:val="003657F5"/>
    <w:rsid w:val="003658C6"/>
    <w:rsid w:val="00365A93"/>
    <w:rsid w:val="00365B7F"/>
    <w:rsid w:val="00365CA5"/>
    <w:rsid w:val="00365E16"/>
    <w:rsid w:val="003662EE"/>
    <w:rsid w:val="00366B2E"/>
    <w:rsid w:val="0036715F"/>
    <w:rsid w:val="0036716D"/>
    <w:rsid w:val="003672FE"/>
    <w:rsid w:val="003678B7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C69"/>
    <w:rsid w:val="00385099"/>
    <w:rsid w:val="003853E1"/>
    <w:rsid w:val="003857B5"/>
    <w:rsid w:val="00385847"/>
    <w:rsid w:val="00385928"/>
    <w:rsid w:val="00385B0D"/>
    <w:rsid w:val="00385E3D"/>
    <w:rsid w:val="00385EB0"/>
    <w:rsid w:val="003860F7"/>
    <w:rsid w:val="00386208"/>
    <w:rsid w:val="00386268"/>
    <w:rsid w:val="0038626B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8C3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C0042"/>
    <w:rsid w:val="003C010A"/>
    <w:rsid w:val="003C033B"/>
    <w:rsid w:val="003C037C"/>
    <w:rsid w:val="003C048E"/>
    <w:rsid w:val="003C04BF"/>
    <w:rsid w:val="003C0BAC"/>
    <w:rsid w:val="003C12DC"/>
    <w:rsid w:val="003C151E"/>
    <w:rsid w:val="003C16D1"/>
    <w:rsid w:val="003C18AA"/>
    <w:rsid w:val="003C18F6"/>
    <w:rsid w:val="003C1964"/>
    <w:rsid w:val="003C1A7E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10"/>
    <w:rsid w:val="003D7D4A"/>
    <w:rsid w:val="003D7E3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80A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A1A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861"/>
    <w:rsid w:val="00482CA7"/>
    <w:rsid w:val="00482D28"/>
    <w:rsid w:val="00483200"/>
    <w:rsid w:val="00483834"/>
    <w:rsid w:val="004838ED"/>
    <w:rsid w:val="0048399E"/>
    <w:rsid w:val="00483CB7"/>
    <w:rsid w:val="00483D4C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DC"/>
    <w:rsid w:val="004A7EF2"/>
    <w:rsid w:val="004A7F6D"/>
    <w:rsid w:val="004B02F5"/>
    <w:rsid w:val="004B03E9"/>
    <w:rsid w:val="004B05E3"/>
    <w:rsid w:val="004B0A7E"/>
    <w:rsid w:val="004B0DD7"/>
    <w:rsid w:val="004B0E09"/>
    <w:rsid w:val="004B109F"/>
    <w:rsid w:val="004B10BB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98B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F75"/>
    <w:rsid w:val="00505F82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2DA"/>
    <w:rsid w:val="0051258E"/>
    <w:rsid w:val="00512705"/>
    <w:rsid w:val="00512B4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340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30A0"/>
    <w:rsid w:val="005631F7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629C"/>
    <w:rsid w:val="005862CE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21B"/>
    <w:rsid w:val="0059428F"/>
    <w:rsid w:val="005943E5"/>
    <w:rsid w:val="005944FF"/>
    <w:rsid w:val="0059453D"/>
    <w:rsid w:val="005947D0"/>
    <w:rsid w:val="005948C1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D0"/>
    <w:rsid w:val="005B4413"/>
    <w:rsid w:val="005B4414"/>
    <w:rsid w:val="005B475E"/>
    <w:rsid w:val="005B47DF"/>
    <w:rsid w:val="005B4AFA"/>
    <w:rsid w:val="005B4E99"/>
    <w:rsid w:val="005B515E"/>
    <w:rsid w:val="005B52A2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103"/>
    <w:rsid w:val="0062228D"/>
    <w:rsid w:val="006222F3"/>
    <w:rsid w:val="006224B8"/>
    <w:rsid w:val="0062261D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974"/>
    <w:rsid w:val="00626DC2"/>
    <w:rsid w:val="00626DC5"/>
    <w:rsid w:val="00626E8C"/>
    <w:rsid w:val="00626FC9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3D4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CCD"/>
    <w:rsid w:val="00686E90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C63"/>
    <w:rsid w:val="00695E1E"/>
    <w:rsid w:val="00695E63"/>
    <w:rsid w:val="00695F77"/>
    <w:rsid w:val="00696034"/>
    <w:rsid w:val="00696217"/>
    <w:rsid w:val="0069623B"/>
    <w:rsid w:val="00696254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890"/>
    <w:rsid w:val="006D4921"/>
    <w:rsid w:val="006D4A03"/>
    <w:rsid w:val="006D4B11"/>
    <w:rsid w:val="006D4EC3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4E48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5C9"/>
    <w:rsid w:val="007915F8"/>
    <w:rsid w:val="00791665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93"/>
    <w:rsid w:val="007932DB"/>
    <w:rsid w:val="00793372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FA5"/>
    <w:rsid w:val="00797063"/>
    <w:rsid w:val="007970E2"/>
    <w:rsid w:val="0079718D"/>
    <w:rsid w:val="007972A2"/>
    <w:rsid w:val="007973A7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418"/>
    <w:rsid w:val="007C2420"/>
    <w:rsid w:val="007C27CA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16"/>
    <w:rsid w:val="007E3730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DF"/>
    <w:rsid w:val="00800F68"/>
    <w:rsid w:val="0080118E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79"/>
    <w:rsid w:val="00813E4E"/>
    <w:rsid w:val="00813F60"/>
    <w:rsid w:val="00813FB3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CDE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AE8"/>
    <w:rsid w:val="00833C38"/>
    <w:rsid w:val="00833E8B"/>
    <w:rsid w:val="00833EA9"/>
    <w:rsid w:val="008340AF"/>
    <w:rsid w:val="00834205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84F"/>
    <w:rsid w:val="008A2B55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E6B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F19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5C4"/>
    <w:rsid w:val="00957866"/>
    <w:rsid w:val="009578D3"/>
    <w:rsid w:val="00957AD4"/>
    <w:rsid w:val="00957C0E"/>
    <w:rsid w:val="00957CD0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F2"/>
    <w:rsid w:val="009A6E65"/>
    <w:rsid w:val="009A6EB7"/>
    <w:rsid w:val="009A70FF"/>
    <w:rsid w:val="009A729D"/>
    <w:rsid w:val="009A737C"/>
    <w:rsid w:val="009A7A63"/>
    <w:rsid w:val="009A7A98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C73"/>
    <w:rsid w:val="009F0FFE"/>
    <w:rsid w:val="009F12E2"/>
    <w:rsid w:val="009F1382"/>
    <w:rsid w:val="009F13DF"/>
    <w:rsid w:val="009F1533"/>
    <w:rsid w:val="009F1807"/>
    <w:rsid w:val="009F1D0F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90E"/>
    <w:rsid w:val="009F2A02"/>
    <w:rsid w:val="009F2ABB"/>
    <w:rsid w:val="009F2C38"/>
    <w:rsid w:val="009F2E1F"/>
    <w:rsid w:val="009F2EA4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EA9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7"/>
    <w:rsid w:val="00A2527F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E4B"/>
    <w:rsid w:val="00A34FC4"/>
    <w:rsid w:val="00A352AD"/>
    <w:rsid w:val="00A356DC"/>
    <w:rsid w:val="00A35733"/>
    <w:rsid w:val="00A35763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126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955"/>
    <w:rsid w:val="00A76D71"/>
    <w:rsid w:val="00A76DC3"/>
    <w:rsid w:val="00A76EBA"/>
    <w:rsid w:val="00A76FA8"/>
    <w:rsid w:val="00A770AC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28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827"/>
    <w:rsid w:val="00AF0023"/>
    <w:rsid w:val="00AF0052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10C8"/>
    <w:rsid w:val="00B0113C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989"/>
    <w:rsid w:val="00B32A4C"/>
    <w:rsid w:val="00B32A6F"/>
    <w:rsid w:val="00B32FF6"/>
    <w:rsid w:val="00B331AF"/>
    <w:rsid w:val="00B3323B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802"/>
    <w:rsid w:val="00B4693D"/>
    <w:rsid w:val="00B4705B"/>
    <w:rsid w:val="00B4710E"/>
    <w:rsid w:val="00B47139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F08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F2"/>
    <w:rsid w:val="00BE7271"/>
    <w:rsid w:val="00BE7279"/>
    <w:rsid w:val="00BE7440"/>
    <w:rsid w:val="00BE7677"/>
    <w:rsid w:val="00BE7B52"/>
    <w:rsid w:val="00BE7D1A"/>
    <w:rsid w:val="00BE7D4C"/>
    <w:rsid w:val="00BE7FCE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739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A7"/>
    <w:rsid w:val="00CC188F"/>
    <w:rsid w:val="00CC1995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17F"/>
    <w:rsid w:val="00D45614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58F"/>
    <w:rsid w:val="00D846EB"/>
    <w:rsid w:val="00D84780"/>
    <w:rsid w:val="00D84813"/>
    <w:rsid w:val="00D8483A"/>
    <w:rsid w:val="00D849C2"/>
    <w:rsid w:val="00D84C0A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68"/>
    <w:rsid w:val="00DA470D"/>
    <w:rsid w:val="00DA4872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455"/>
    <w:rsid w:val="00DC24D3"/>
    <w:rsid w:val="00DC2AA4"/>
    <w:rsid w:val="00DC2AD8"/>
    <w:rsid w:val="00DC2BEB"/>
    <w:rsid w:val="00DC2E88"/>
    <w:rsid w:val="00DC31D4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967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49D"/>
    <w:rsid w:val="00E505AA"/>
    <w:rsid w:val="00E506AC"/>
    <w:rsid w:val="00E50924"/>
    <w:rsid w:val="00E50DA7"/>
    <w:rsid w:val="00E50DB1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44C"/>
    <w:rsid w:val="00E64706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F67"/>
    <w:rsid w:val="00E80079"/>
    <w:rsid w:val="00E80177"/>
    <w:rsid w:val="00E802DF"/>
    <w:rsid w:val="00E803EC"/>
    <w:rsid w:val="00E804D0"/>
    <w:rsid w:val="00E80636"/>
    <w:rsid w:val="00E8076F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2DD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79"/>
    <w:rsid w:val="00E91501"/>
    <w:rsid w:val="00E917FB"/>
    <w:rsid w:val="00E9199C"/>
    <w:rsid w:val="00E91A0E"/>
    <w:rsid w:val="00E91BB4"/>
    <w:rsid w:val="00E91F6B"/>
    <w:rsid w:val="00E92091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552"/>
    <w:rsid w:val="00E97652"/>
    <w:rsid w:val="00E9778A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C0C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0F75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08C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72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ED"/>
    <w:rsid w:val="00FA49EC"/>
    <w:rsid w:val="00FA4D31"/>
    <w:rsid w:val="00FA515D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2D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3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Kamonrungsee, Thongkumwong</cp:lastModifiedBy>
  <cp:revision>7</cp:revision>
  <cp:lastPrinted>2022-04-29T03:36:00Z</cp:lastPrinted>
  <dcterms:created xsi:type="dcterms:W3CDTF">2024-04-19T07:59:00Z</dcterms:created>
  <dcterms:modified xsi:type="dcterms:W3CDTF">2024-05-10T09:10:00Z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