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B5BE9" w14:textId="77777777" w:rsidR="00460343" w:rsidRPr="00A12A88" w:rsidRDefault="00460343" w:rsidP="00460343">
      <w:pPr>
        <w:pStyle w:val="IndexHeading1"/>
        <w:spacing w:after="0" w:line="240" w:lineRule="auto"/>
        <w:ind w:left="1260" w:right="-10" w:hanging="1260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  <w:r w:rsidRPr="00A12A88"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หมายเหตุ</w:t>
      </w:r>
      <w:r w:rsidRPr="00A12A88">
        <w:rPr>
          <w:rFonts w:ascii="Angsana New" w:hAnsi="Angsana New" w:hint="cs"/>
          <w:b w:val="0"/>
          <w:bCs/>
          <w:sz w:val="30"/>
          <w:szCs w:val="30"/>
        </w:rPr>
        <w:tab/>
      </w:r>
      <w:r w:rsidRPr="00A12A88"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สารบัญ</w:t>
      </w:r>
    </w:p>
    <w:p w14:paraId="5431B822" w14:textId="77777777" w:rsidR="00460343" w:rsidRPr="00A12A88" w:rsidRDefault="00460343" w:rsidP="00460343">
      <w:pPr>
        <w:pStyle w:val="IndexHeading1"/>
        <w:spacing w:after="0" w:line="240" w:lineRule="auto"/>
        <w:ind w:left="1260" w:right="-10" w:hanging="1260"/>
        <w:outlineLvl w:val="0"/>
        <w:rPr>
          <w:rFonts w:ascii="Angsana New" w:hAnsi="Angsana New"/>
          <w:b w:val="0"/>
          <w:bCs/>
          <w:sz w:val="30"/>
          <w:szCs w:val="30"/>
          <w:lang w:val="en-US" w:bidi="th-TH"/>
        </w:rPr>
      </w:pPr>
    </w:p>
    <w:p w14:paraId="1271DCED" w14:textId="0340A1E7" w:rsidR="00460343" w:rsidRPr="00A12A88" w:rsidRDefault="00F90B65" w:rsidP="00F73C43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</w:rPr>
      </w:pPr>
      <w:r w:rsidRPr="00A12A88">
        <w:rPr>
          <w:rFonts w:ascii="Angsana New" w:hAnsi="Angsana New" w:hint="cs"/>
          <w:sz w:val="30"/>
          <w:szCs w:val="30"/>
          <w:cs/>
          <w:lang w:bidi="th-TH"/>
        </w:rPr>
        <w:t>เกณฑ์การจัดทำงบการเงินระหว่างกา</w:t>
      </w:r>
      <w:r w:rsidR="00F73C43" w:rsidRPr="00A12A88">
        <w:rPr>
          <w:rFonts w:ascii="Angsana New" w:hAnsi="Angsana New" w:hint="cs"/>
          <w:sz w:val="30"/>
          <w:szCs w:val="30"/>
          <w:cs/>
          <w:lang w:bidi="th-TH"/>
        </w:rPr>
        <w:t>ล</w:t>
      </w:r>
    </w:p>
    <w:p w14:paraId="4345C940" w14:textId="77777777" w:rsidR="00460343" w:rsidRPr="00A12A88" w:rsidRDefault="00460343" w:rsidP="00FD0C49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A12A88">
        <w:rPr>
          <w:rFonts w:ascii="Angsana New" w:hAnsi="Angsana New" w:hint="cs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A49CCD4" w14:textId="5F33D235" w:rsidR="00743E9F" w:rsidRPr="00A12A88" w:rsidRDefault="00743E9F" w:rsidP="00460343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A12A88">
        <w:rPr>
          <w:rFonts w:ascii="Angsana New" w:hAnsi="Angsana New" w:hint="cs"/>
          <w:sz w:val="30"/>
          <w:szCs w:val="30"/>
          <w:cs/>
          <w:lang w:bidi="th-TH"/>
        </w:rPr>
        <w:t>ลูกหนี้การค้า</w:t>
      </w:r>
    </w:p>
    <w:p w14:paraId="7E517D92" w14:textId="77777777" w:rsidR="008E5969" w:rsidRPr="00A12A88" w:rsidRDefault="008E5969" w:rsidP="00FD0C49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A12A88">
        <w:rPr>
          <w:rFonts w:ascii="Angsana New" w:hAnsi="Angsana New" w:hint="cs"/>
          <w:sz w:val="30"/>
          <w:szCs w:val="30"/>
          <w:cs/>
          <w:lang w:bidi="th-TH"/>
        </w:rPr>
        <w:t>ที่ดิน</w:t>
      </w:r>
      <w:r w:rsidRPr="00A12A88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12A88">
        <w:rPr>
          <w:rFonts w:ascii="Angsana New" w:hAnsi="Angsana New" w:hint="cs"/>
          <w:sz w:val="30"/>
          <w:szCs w:val="30"/>
          <w:cs/>
          <w:lang w:bidi="th-TH"/>
        </w:rPr>
        <w:t>อาคารและอุปกรณ์</w:t>
      </w:r>
    </w:p>
    <w:p w14:paraId="67188548" w14:textId="61D2F8C9" w:rsidR="00B6432D" w:rsidRPr="00A12A88" w:rsidRDefault="00B6432D" w:rsidP="00B6432D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A12A88">
        <w:rPr>
          <w:rFonts w:ascii="Angsana New" w:hAnsi="Angsana New" w:hint="cs"/>
          <w:sz w:val="30"/>
          <w:szCs w:val="30"/>
          <w:cs/>
          <w:lang w:bidi="th-TH"/>
        </w:rPr>
        <w:t>ส่วนงานดำเนินงาน</w:t>
      </w:r>
      <w:r w:rsidR="00AC07D0" w:rsidRPr="00A12A88">
        <w:rPr>
          <w:rFonts w:ascii="Angsana New" w:hAnsi="Angsana New" w:hint="cs"/>
          <w:sz w:val="30"/>
          <w:szCs w:val="30"/>
          <w:cs/>
          <w:lang w:bidi="th-TH"/>
        </w:rPr>
        <w:t>และการจำแนกรายได้</w:t>
      </w:r>
    </w:p>
    <w:p w14:paraId="16A522B3" w14:textId="660BA8F1" w:rsidR="00C0601F" w:rsidRPr="00A12A88" w:rsidRDefault="00C0601F" w:rsidP="00460343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A12A88">
        <w:rPr>
          <w:rFonts w:ascii="Angsana New" w:hAnsi="Angsana New" w:hint="cs"/>
          <w:sz w:val="30"/>
          <w:szCs w:val="30"/>
          <w:cs/>
          <w:lang w:bidi="th-TH"/>
        </w:rPr>
        <w:t>กำไร</w:t>
      </w:r>
      <w:r w:rsidR="00E51257" w:rsidRPr="00A12A88">
        <w:rPr>
          <w:rFonts w:ascii="Angsana New" w:hAnsi="Angsana New"/>
          <w:sz w:val="30"/>
          <w:szCs w:val="30"/>
          <w:lang w:bidi="th-TH"/>
        </w:rPr>
        <w:t xml:space="preserve"> </w:t>
      </w:r>
      <w:r w:rsidR="00E51257" w:rsidRPr="00A12A88">
        <w:rPr>
          <w:rFonts w:ascii="Angsana New" w:hAnsi="Angsana New" w:hint="cs"/>
          <w:sz w:val="30"/>
          <w:szCs w:val="30"/>
          <w:cs/>
          <w:lang w:bidi="th-TH"/>
        </w:rPr>
        <w:t xml:space="preserve">(ขาดทุน) </w:t>
      </w:r>
      <w:r w:rsidR="004823E4" w:rsidRPr="00A12A88">
        <w:rPr>
          <w:rFonts w:ascii="Angsana New" w:hAnsi="Angsana New" w:hint="cs"/>
          <w:sz w:val="30"/>
          <w:szCs w:val="30"/>
          <w:cs/>
          <w:lang w:bidi="th-TH"/>
        </w:rPr>
        <w:t>ต่</w:t>
      </w:r>
      <w:r w:rsidRPr="00A12A88">
        <w:rPr>
          <w:rFonts w:ascii="Angsana New" w:hAnsi="Angsana New" w:hint="cs"/>
          <w:sz w:val="30"/>
          <w:szCs w:val="30"/>
          <w:cs/>
          <w:lang w:bidi="th-TH"/>
        </w:rPr>
        <w:t>อหุ้น</w:t>
      </w:r>
    </w:p>
    <w:p w14:paraId="2E4975CF" w14:textId="27CDB508" w:rsidR="00FD0C49" w:rsidRPr="00A12A88" w:rsidRDefault="00FD0C49" w:rsidP="00460343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A12A88"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7E1B2F47" w14:textId="7B94CD30" w:rsidR="009F7298" w:rsidRPr="00A12A88" w:rsidRDefault="00743E9F" w:rsidP="009F7298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A12A88">
        <w:rPr>
          <w:rFonts w:ascii="Angsana New" w:hAnsi="Angsana New" w:hint="cs"/>
          <w:sz w:val="30"/>
          <w:szCs w:val="30"/>
          <w:cs/>
          <w:lang w:bidi="th-TH"/>
        </w:rPr>
        <w:t>ภาระผูกพันกับ</w:t>
      </w:r>
      <w:r w:rsidR="00E51257" w:rsidRPr="00A12A88">
        <w:rPr>
          <w:rFonts w:ascii="Angsana New" w:hAnsi="Angsana New" w:hint="cs"/>
          <w:sz w:val="30"/>
          <w:szCs w:val="30"/>
          <w:cs/>
          <w:lang w:bidi="th-TH"/>
        </w:rPr>
        <w:t>บุคคลหรือ</w:t>
      </w:r>
      <w:r w:rsidRPr="00A12A88">
        <w:rPr>
          <w:rFonts w:ascii="Angsana New" w:hAnsi="Angsana New" w:hint="cs"/>
          <w:sz w:val="30"/>
          <w:szCs w:val="30"/>
          <w:cs/>
          <w:lang w:bidi="th-TH"/>
        </w:rPr>
        <w:t>กิจการที่ไม่เกี่ยวข้องกัน</w:t>
      </w:r>
    </w:p>
    <w:p w14:paraId="5D4FAC30" w14:textId="73F1C1B5" w:rsidR="00743E9F" w:rsidRPr="00A12A88" w:rsidRDefault="00743E9F" w:rsidP="00743E9F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A12A88">
        <w:rPr>
          <w:rFonts w:ascii="Angsana New" w:hAnsi="Angsana New" w:hint="cs"/>
          <w:sz w:val="30"/>
          <w:szCs w:val="30"/>
          <w:cs/>
          <w:lang w:bidi="th-TH"/>
        </w:rPr>
        <w:t>คดีฟ้องร้อง</w:t>
      </w:r>
    </w:p>
    <w:p w14:paraId="2BB0E482" w14:textId="666DFD25" w:rsidR="009F7298" w:rsidRPr="00A12A88" w:rsidRDefault="009F7298" w:rsidP="009F7298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</w:rPr>
      </w:pPr>
      <w:r w:rsidRPr="00A12A88">
        <w:rPr>
          <w:rFonts w:ascii="Angsana New" w:hAnsi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3C9BD6D7" w14:textId="77777777" w:rsidR="004140FF" w:rsidRPr="00A12A88" w:rsidRDefault="004140FF" w:rsidP="009F6506">
      <w:pPr>
        <w:pStyle w:val="index"/>
        <w:tabs>
          <w:tab w:val="clear" w:pos="1134"/>
          <w:tab w:val="left" w:pos="1260"/>
        </w:tabs>
        <w:spacing w:after="0" w:line="240" w:lineRule="auto"/>
        <w:ind w:left="1350" w:right="-10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14:paraId="70D7444A" w14:textId="77777777" w:rsidR="007D101A" w:rsidRPr="00A12A88" w:rsidRDefault="007D10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  <w:sectPr w:rsidR="007D101A" w:rsidRPr="00A12A88" w:rsidSect="00C33DE1">
          <w:headerReference w:type="default" r:id="rId11"/>
          <w:footerReference w:type="default" r:id="rId12"/>
          <w:pgSz w:w="11907" w:h="16840" w:orient="landscape" w:code="9"/>
          <w:pgMar w:top="691" w:right="1152" w:bottom="576" w:left="1152" w:header="720" w:footer="720" w:gutter="0"/>
          <w:pgNumType w:start="12"/>
          <w:cols w:space="708"/>
          <w:docGrid w:linePitch="360"/>
        </w:sectPr>
      </w:pPr>
    </w:p>
    <w:p w14:paraId="352969A9" w14:textId="77777777" w:rsidR="008F334E" w:rsidRPr="00A12A88" w:rsidRDefault="008F334E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Theme="majorBidi" w:hAnsiTheme="majorBidi" w:cstheme="majorBidi"/>
          <w:sz w:val="30"/>
          <w:szCs w:val="30"/>
        </w:rPr>
      </w:pPr>
      <w:r w:rsidRPr="00A12A88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0C73C95" w14:textId="77777777" w:rsidR="008F334E" w:rsidRPr="00A12A88" w:rsidRDefault="008F334E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466BDED8" w14:textId="7B72952D" w:rsidR="008F334E" w:rsidRPr="00A12A88" w:rsidRDefault="008F334E" w:rsidP="00755A5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12A88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764FA6" w:rsidRPr="00A12A88">
        <w:rPr>
          <w:rFonts w:asciiTheme="majorBidi" w:hAnsiTheme="majorBidi" w:cstheme="majorBidi" w:hint="cs"/>
          <w:sz w:val="30"/>
          <w:szCs w:val="30"/>
          <w:cs/>
        </w:rPr>
        <w:t>ตรวจสอบ</w:t>
      </w:r>
      <w:r w:rsidRPr="00A12A88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E4008D" w:rsidRPr="00A12A8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70508" w:rsidRPr="00A12A88">
        <w:rPr>
          <w:rFonts w:asciiTheme="majorBidi" w:hAnsiTheme="majorBidi" w:cstheme="majorBidi"/>
          <w:sz w:val="30"/>
          <w:szCs w:val="30"/>
        </w:rPr>
        <w:t>13</w:t>
      </w:r>
      <w:r w:rsidR="000736CD" w:rsidRPr="00A12A88">
        <w:rPr>
          <w:rFonts w:asciiTheme="majorBidi" w:hAnsiTheme="majorBidi" w:cstheme="majorBidi"/>
          <w:sz w:val="30"/>
          <w:szCs w:val="30"/>
        </w:rPr>
        <w:t xml:space="preserve"> </w:t>
      </w:r>
      <w:r w:rsidR="000736CD" w:rsidRPr="00A12A88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143C0D" w:rsidRPr="00A12A88">
        <w:rPr>
          <w:rFonts w:asciiTheme="majorBidi" w:hAnsiTheme="majorBidi" w:cstheme="majorBidi"/>
          <w:sz w:val="30"/>
          <w:szCs w:val="30"/>
        </w:rPr>
        <w:t>256</w:t>
      </w:r>
      <w:r w:rsidR="007902B2" w:rsidRPr="00A12A88">
        <w:rPr>
          <w:rFonts w:asciiTheme="majorBidi" w:hAnsiTheme="majorBidi" w:cstheme="majorBidi"/>
          <w:sz w:val="30"/>
          <w:szCs w:val="30"/>
        </w:rPr>
        <w:t>7</w:t>
      </w:r>
    </w:p>
    <w:p w14:paraId="3350DF95" w14:textId="125FFA35" w:rsidR="008F334E" w:rsidRPr="00A12A88" w:rsidRDefault="008F334E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</w:rPr>
      </w:pPr>
    </w:p>
    <w:p w14:paraId="40527294" w14:textId="46D2DBA6" w:rsidR="001608D9" w:rsidRPr="00A12A88" w:rsidRDefault="001608D9" w:rsidP="00755A56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12A88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71E992B3" w14:textId="28ADDFDB" w:rsidR="008A24B9" w:rsidRPr="00A12A88" w:rsidRDefault="008A24B9" w:rsidP="00755A56">
      <w:pPr>
        <w:tabs>
          <w:tab w:val="clear" w:pos="227"/>
          <w:tab w:val="clear" w:pos="454"/>
          <w:tab w:val="clear" w:pos="680"/>
          <w:tab w:val="clear" w:pos="907"/>
          <w:tab w:val="clear" w:pos="3742"/>
          <w:tab w:val="left" w:pos="3735"/>
        </w:tabs>
        <w:spacing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p w14:paraId="4C5E4AAC" w14:textId="6DF7AB10" w:rsidR="00171FC1" w:rsidRPr="00A12A88" w:rsidRDefault="00171FC1" w:rsidP="00755A5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/>
          <w:sz w:val="30"/>
          <w:szCs w:val="30"/>
        </w:rPr>
      </w:pPr>
      <w:bookmarkStart w:id="1" w:name="_Hlk97118703"/>
      <w:r w:rsidRPr="00A12A88">
        <w:rPr>
          <w:rFonts w:asciiTheme="majorBidi" w:eastAsia="Times New Roman" w:hAnsiTheme="majorBidi" w:hint="cs"/>
          <w:spacing w:val="-6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</w:t>
      </w:r>
      <w:r w:rsidRPr="00A12A88">
        <w:rPr>
          <w:rFonts w:asciiTheme="majorBidi" w:eastAsia="Times New Roman" w:hAnsiTheme="majorBidi" w:hint="cs"/>
          <w:sz w:val="30"/>
          <w:szCs w:val="30"/>
          <w:cs/>
        </w:rPr>
        <w:t>ประกอบงบการเงินระหว่างกาลในรูปแบบย่อ</w:t>
      </w:r>
      <w:r w:rsidRPr="00A12A88">
        <w:rPr>
          <w:rFonts w:asciiTheme="majorBidi" w:eastAsia="Times New Roman" w:hAnsiTheme="majorBidi"/>
          <w:sz w:val="30"/>
          <w:szCs w:val="30"/>
          <w:cs/>
        </w:rPr>
        <w:t xml:space="preserve"> (“</w:t>
      </w:r>
      <w:r w:rsidRPr="00A12A88">
        <w:rPr>
          <w:rFonts w:asciiTheme="majorBidi" w:eastAsia="Times New Roman" w:hAnsiTheme="majorBidi" w:hint="cs"/>
          <w:sz w:val="30"/>
          <w:szCs w:val="30"/>
          <w:cs/>
        </w:rPr>
        <w:t>งบการเงินระหว่างกาล</w:t>
      </w:r>
      <w:r w:rsidRPr="00A12A88">
        <w:rPr>
          <w:rFonts w:asciiTheme="majorBidi" w:eastAsia="Times New Roman" w:hAnsiTheme="majorBidi" w:hint="eastAsia"/>
          <w:sz w:val="30"/>
          <w:szCs w:val="30"/>
          <w:cs/>
        </w:rPr>
        <w:t>”</w:t>
      </w:r>
      <w:r w:rsidRPr="00A12A88">
        <w:rPr>
          <w:rFonts w:asciiTheme="majorBidi" w:eastAsia="Times New Roman" w:hAnsiTheme="majorBidi"/>
          <w:sz w:val="30"/>
          <w:szCs w:val="30"/>
          <w:cs/>
        </w:rPr>
        <w:t xml:space="preserve">) </w:t>
      </w:r>
      <w:r w:rsidRPr="00A12A88">
        <w:rPr>
          <w:rFonts w:asciiTheme="majorBidi" w:eastAsia="Times New Roman" w:hAnsiTheme="majorBidi" w:hint="cs"/>
          <w:sz w:val="30"/>
          <w:szCs w:val="30"/>
          <w:cs/>
        </w:rPr>
        <w:t>ตามมาตรฐานการบัญชี</w:t>
      </w:r>
      <w:r w:rsidRPr="00A12A88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A12A88">
        <w:rPr>
          <w:rFonts w:asciiTheme="majorBidi" w:eastAsia="Times New Roman" w:hAnsiTheme="majorBidi" w:hint="cs"/>
          <w:sz w:val="30"/>
          <w:szCs w:val="30"/>
          <w:cs/>
        </w:rPr>
        <w:t>ฉบับที่</w:t>
      </w:r>
      <w:r w:rsidRPr="00A12A88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="00FF060E" w:rsidRPr="00A12A88">
        <w:rPr>
          <w:rFonts w:asciiTheme="majorBidi" w:eastAsia="Times New Roman" w:hAnsiTheme="majorBidi"/>
          <w:sz w:val="30"/>
          <w:szCs w:val="30"/>
        </w:rPr>
        <w:t>34</w:t>
      </w:r>
      <w:r w:rsidRPr="00A12A88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A12A88">
        <w:rPr>
          <w:rFonts w:asciiTheme="majorBidi" w:eastAsia="Times New Roman" w:hAnsiTheme="majorBidi" w:hint="cs"/>
          <w:sz w:val="30"/>
          <w:szCs w:val="30"/>
          <w:cs/>
        </w:rPr>
        <w:t>เรื่อง</w:t>
      </w:r>
      <w:r w:rsidRPr="00A12A88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A12A88">
        <w:rPr>
          <w:rFonts w:asciiTheme="majorBidi" w:eastAsia="Times New Roman" w:hAnsiTheme="majorBidi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A12A88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A12A88">
        <w:rPr>
          <w:rFonts w:asciiTheme="majorBidi" w:eastAsia="Times New Roman" w:hAnsiTheme="majorBidi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A12A88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A12A88">
        <w:rPr>
          <w:rFonts w:asciiTheme="majorBidi" w:eastAsia="Times New Roman" w:hAnsiTheme="majorBidi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A12A88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A12A88">
        <w:rPr>
          <w:rFonts w:asciiTheme="majorBidi" w:eastAsia="Times New Roman" w:hAnsiTheme="majorBidi" w:hint="cs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</w:t>
      </w:r>
      <w:r w:rsidRPr="00A12A88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A12A88">
        <w:rPr>
          <w:rFonts w:asciiTheme="majorBidi" w:eastAsia="Times New Roman" w:hAnsiTheme="majorBidi" w:hint="cs"/>
          <w:sz w:val="30"/>
          <w:szCs w:val="30"/>
          <w:cs/>
        </w:rPr>
        <w:t>เหตุการณ์และสถานการณ์ใหม่ๆ</w:t>
      </w:r>
      <w:r w:rsidRPr="00A12A88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A12A88">
        <w:rPr>
          <w:rFonts w:asciiTheme="majorBidi" w:eastAsia="Times New Roman" w:hAnsiTheme="majorBidi" w:hint="cs"/>
          <w:sz w:val="30"/>
          <w:szCs w:val="30"/>
          <w:cs/>
        </w:rPr>
        <w:t>เพื่อไม่ให้ซ้ำซ้อนกับข้อมูลที่ได้นำเสนอไปแล้วใน</w:t>
      </w:r>
      <w:r w:rsidR="005C6D71" w:rsidRPr="00A12A88">
        <w:rPr>
          <w:rFonts w:asciiTheme="majorBidi" w:eastAsia="Times New Roman" w:hAnsiTheme="majorBidi"/>
          <w:sz w:val="30"/>
          <w:szCs w:val="30"/>
        </w:rPr>
        <w:t xml:space="preserve">    </w:t>
      </w:r>
      <w:r w:rsidRPr="00A12A88">
        <w:rPr>
          <w:rFonts w:asciiTheme="majorBidi" w:eastAsia="Times New Roman" w:hAnsiTheme="majorBidi" w:hint="cs"/>
          <w:sz w:val="30"/>
          <w:szCs w:val="30"/>
          <w:cs/>
        </w:rPr>
        <w:t>งบการเงินประจำปี</w:t>
      </w:r>
      <w:r w:rsidRPr="00A12A88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A12A88">
        <w:rPr>
          <w:rFonts w:asciiTheme="majorBidi" w:eastAsia="Times New Roman" w:hAnsiTheme="majorBidi" w:hint="cs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A12A88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="00FF060E" w:rsidRPr="00A12A88">
        <w:rPr>
          <w:rFonts w:asciiTheme="majorBidi" w:eastAsia="Times New Roman" w:hAnsiTheme="majorBidi"/>
          <w:sz w:val="30"/>
          <w:szCs w:val="30"/>
        </w:rPr>
        <w:t>31</w:t>
      </w:r>
      <w:r w:rsidRPr="00A12A88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A12A88">
        <w:rPr>
          <w:rFonts w:asciiTheme="majorBidi" w:eastAsia="Times New Roman" w:hAnsiTheme="majorBidi" w:hint="cs"/>
          <w:sz w:val="30"/>
          <w:szCs w:val="30"/>
          <w:cs/>
        </w:rPr>
        <w:t>ธันวาคม</w:t>
      </w:r>
      <w:r w:rsidRPr="00A12A88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="00FF060E" w:rsidRPr="00A12A88">
        <w:rPr>
          <w:rFonts w:asciiTheme="majorBidi" w:eastAsia="Times New Roman" w:hAnsiTheme="majorBidi"/>
          <w:sz w:val="30"/>
          <w:szCs w:val="30"/>
        </w:rPr>
        <w:t>256</w:t>
      </w:r>
      <w:r w:rsidR="007902B2" w:rsidRPr="00A12A88">
        <w:rPr>
          <w:rFonts w:asciiTheme="majorBidi" w:eastAsia="Times New Roman" w:hAnsiTheme="majorBidi"/>
          <w:sz w:val="30"/>
          <w:szCs w:val="30"/>
        </w:rPr>
        <w:t>6</w:t>
      </w:r>
    </w:p>
    <w:p w14:paraId="6A8D1FF8" w14:textId="66F6ABC5" w:rsidR="00247148" w:rsidRPr="00A12A88" w:rsidRDefault="00247148" w:rsidP="00755A5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22"/>
          <w:szCs w:val="22"/>
          <w:cs/>
        </w:rPr>
      </w:pPr>
    </w:p>
    <w:p w14:paraId="377B1908" w14:textId="7CC6D3A4" w:rsidR="00494ABD" w:rsidRPr="00A12A88" w:rsidRDefault="00360E2D" w:rsidP="00755A5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/>
          <w:sz w:val="30"/>
          <w:szCs w:val="30"/>
        </w:rPr>
      </w:pPr>
      <w:bookmarkStart w:id="2" w:name="_Hlk99635490"/>
      <w:bookmarkEnd w:id="1"/>
      <w:r w:rsidRPr="00A12A88">
        <w:rPr>
          <w:rFonts w:asciiTheme="majorBidi" w:eastAsia="Times New Roman" w:hAnsiTheme="majorBidi" w:hint="cs"/>
          <w:sz w:val="30"/>
          <w:szCs w:val="30"/>
          <w:cs/>
        </w:rPr>
        <w:t>ในการจัดทำงบการเงินระหว่างกาล</w:t>
      </w:r>
      <w:r w:rsidRPr="00A12A88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A12A88">
        <w:rPr>
          <w:rFonts w:asciiTheme="majorBidi" w:eastAsia="Times New Roman" w:hAnsiTheme="majorBidi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A12A88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A12A88">
        <w:rPr>
          <w:rFonts w:asciiTheme="majorBidi" w:eastAsia="Times New Roman" w:hAnsiTheme="majorBidi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A12A88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A12A88">
        <w:rPr>
          <w:rFonts w:asciiTheme="majorBidi" w:eastAsia="Times New Roman" w:hAnsiTheme="majorBidi" w:hint="cs"/>
          <w:sz w:val="30"/>
          <w:szCs w:val="30"/>
          <w:cs/>
        </w:rPr>
        <w:t>ทั้งนี้</w:t>
      </w:r>
      <w:r w:rsidRPr="00A12A88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A12A88">
        <w:rPr>
          <w:rFonts w:asciiTheme="majorBidi" w:eastAsia="Times New Roman" w:hAnsiTheme="majorBidi" w:hint="cs"/>
          <w:sz w:val="30"/>
          <w:szCs w:val="30"/>
          <w:cs/>
        </w:rPr>
        <w:t>นโยบายการบัญชี</w:t>
      </w:r>
      <w:r w:rsidRPr="00A12A88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A12A88">
        <w:rPr>
          <w:rFonts w:asciiTheme="majorBidi" w:eastAsia="Times New Roman" w:hAnsiTheme="majorBidi" w:hint="cs"/>
          <w:sz w:val="30"/>
          <w:szCs w:val="30"/>
          <w:cs/>
        </w:rPr>
        <w:t>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A12A88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A12A88">
        <w:rPr>
          <w:rFonts w:asciiTheme="majorBidi" w:eastAsia="Times New Roman" w:hAnsiTheme="majorBidi"/>
          <w:sz w:val="30"/>
          <w:szCs w:val="30"/>
        </w:rPr>
        <w:t xml:space="preserve">31 </w:t>
      </w:r>
      <w:r w:rsidRPr="00A12A88">
        <w:rPr>
          <w:rFonts w:asciiTheme="majorBidi" w:eastAsia="Times New Roman" w:hAnsiTheme="majorBidi" w:hint="cs"/>
          <w:sz w:val="30"/>
          <w:szCs w:val="30"/>
          <w:cs/>
        </w:rPr>
        <w:t>ธันวาคม</w:t>
      </w:r>
      <w:r w:rsidRPr="00A12A88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A12A88">
        <w:rPr>
          <w:rFonts w:asciiTheme="majorBidi" w:eastAsia="Times New Roman" w:hAnsiTheme="majorBidi"/>
          <w:sz w:val="30"/>
          <w:szCs w:val="30"/>
        </w:rPr>
        <w:t>256</w:t>
      </w:r>
      <w:r w:rsidR="007902B2" w:rsidRPr="00A12A88">
        <w:rPr>
          <w:rFonts w:asciiTheme="majorBidi" w:eastAsia="Times New Roman" w:hAnsiTheme="majorBidi"/>
          <w:sz w:val="30"/>
          <w:szCs w:val="30"/>
        </w:rPr>
        <w:t>6</w:t>
      </w:r>
    </w:p>
    <w:p w14:paraId="72B24425" w14:textId="214C56FF" w:rsidR="004364BA" w:rsidRPr="00A12A88" w:rsidRDefault="004364BA" w:rsidP="00755A5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/>
          <w:sz w:val="22"/>
          <w:szCs w:val="22"/>
        </w:rPr>
      </w:pPr>
    </w:p>
    <w:bookmarkEnd w:id="2"/>
    <w:p w14:paraId="0ADC905C" w14:textId="73F75EE9" w:rsidR="00B61540" w:rsidRPr="00A12A88" w:rsidRDefault="00B61540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12A88">
        <w:rPr>
          <w:rFonts w:asciiTheme="majorBidi" w:hAnsiTheme="majorBidi" w:cstheme="majorBidi" w:hint="cs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58FA58C8" w14:textId="77777777" w:rsidR="00B61540" w:rsidRPr="00A12A88" w:rsidRDefault="00B61540" w:rsidP="00755A56">
      <w:pPr>
        <w:spacing w:line="240" w:lineRule="auto"/>
        <w:ind w:right="45"/>
        <w:jc w:val="thaiDistribute"/>
        <w:rPr>
          <w:rFonts w:ascii="Angsana New" w:hAnsi="Angsana New"/>
          <w:sz w:val="22"/>
          <w:szCs w:val="22"/>
          <w:shd w:val="clear" w:color="auto" w:fill="D9D9D9" w:themeFill="background1" w:themeFillShade="D9"/>
          <w:cs/>
        </w:rPr>
      </w:pPr>
    </w:p>
    <w:p w14:paraId="64D1B698" w14:textId="000D0040" w:rsidR="00A214A6" w:rsidRPr="00A12A88" w:rsidRDefault="00EF040B" w:rsidP="00D45856">
      <w:pPr>
        <w:spacing w:line="240" w:lineRule="auto"/>
        <w:ind w:left="540" w:right="45"/>
        <w:jc w:val="thaiDistribute"/>
        <w:rPr>
          <w:rFonts w:ascii="Angsana New" w:hAnsi="Angsana New"/>
          <w:b/>
          <w:sz w:val="30"/>
          <w:szCs w:val="30"/>
        </w:rPr>
      </w:pPr>
      <w:r w:rsidRPr="00A12A88">
        <w:rPr>
          <w:rFonts w:ascii="Angsana New" w:hAnsi="Angsana New" w:hint="cs"/>
          <w:b/>
          <w:sz w:val="30"/>
          <w:szCs w:val="30"/>
          <w:cs/>
        </w:rPr>
        <w:t>สำหรับความสัมพันธ์กับบุคคลหรือกิจการที่เกี่ยวข้องกันไม่มีการเปลี่ยนแปลงอย่างมีสาระสำคัญในระหว่างงวดสามเดือนสิ้นสุดวันที่</w:t>
      </w:r>
      <w:r w:rsidRPr="00A12A88">
        <w:rPr>
          <w:rFonts w:ascii="Angsana New" w:hAnsi="Angsana New"/>
          <w:b/>
          <w:sz w:val="30"/>
          <w:szCs w:val="30"/>
          <w:cs/>
        </w:rPr>
        <w:t xml:space="preserve"> </w:t>
      </w:r>
      <w:r w:rsidRPr="00A12A88">
        <w:rPr>
          <w:rFonts w:ascii="Angsana New" w:hAnsi="Angsana New"/>
          <w:bCs/>
          <w:sz w:val="30"/>
          <w:szCs w:val="30"/>
        </w:rPr>
        <w:t>31</w:t>
      </w:r>
      <w:r w:rsidRPr="00A12A88">
        <w:rPr>
          <w:rFonts w:ascii="Angsana New" w:hAnsi="Angsana New"/>
          <w:b/>
          <w:sz w:val="30"/>
          <w:szCs w:val="30"/>
          <w:cs/>
        </w:rPr>
        <w:t xml:space="preserve"> </w:t>
      </w:r>
      <w:r w:rsidRPr="00A12A88">
        <w:rPr>
          <w:rFonts w:ascii="Angsana New" w:hAnsi="Angsana New" w:hint="cs"/>
          <w:b/>
          <w:sz w:val="30"/>
          <w:szCs w:val="30"/>
          <w:cs/>
        </w:rPr>
        <w:t>มีนาคม</w:t>
      </w:r>
      <w:r w:rsidRPr="00A12A88">
        <w:rPr>
          <w:rFonts w:ascii="Angsana New" w:hAnsi="Angsana New"/>
          <w:b/>
          <w:sz w:val="30"/>
          <w:szCs w:val="30"/>
          <w:cs/>
        </w:rPr>
        <w:t xml:space="preserve"> </w:t>
      </w:r>
      <w:r w:rsidRPr="00A12A88">
        <w:rPr>
          <w:rFonts w:ascii="Angsana New" w:hAnsi="Angsana New"/>
          <w:bCs/>
          <w:sz w:val="30"/>
          <w:szCs w:val="30"/>
        </w:rPr>
        <w:t>2567</w:t>
      </w:r>
      <w:r w:rsidRPr="00A12A88">
        <w:rPr>
          <w:rFonts w:ascii="Angsana New" w:hAnsi="Angsana New"/>
          <w:b/>
          <w:sz w:val="30"/>
          <w:szCs w:val="30"/>
          <w:cs/>
        </w:rPr>
        <w:t xml:space="preserve"> </w:t>
      </w:r>
      <w:r w:rsidR="00B06343" w:rsidRPr="00A12A88">
        <w:rPr>
          <w:rFonts w:ascii="Angsana New" w:hAnsi="Angsana New" w:hint="cs"/>
          <w:b/>
          <w:sz w:val="30"/>
          <w:szCs w:val="30"/>
          <w:cs/>
        </w:rPr>
        <w:t>โดย</w:t>
      </w:r>
      <w:r w:rsidR="00DA73AF" w:rsidRPr="00A12A88"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A12A88">
        <w:rPr>
          <w:rFonts w:ascii="Angsana New" w:hAnsi="Angsana New" w:hint="cs"/>
          <w:b/>
          <w:sz w:val="30"/>
          <w:szCs w:val="30"/>
          <w:cs/>
        </w:rPr>
        <w:t>บริษัทมีรายการระหว่างกันที่มีนัยสำคัญในระหว่างงวดดังต่อไปนี้</w:t>
      </w:r>
    </w:p>
    <w:p w14:paraId="5F5D8259" w14:textId="77777777" w:rsidR="00EF040B" w:rsidRPr="00A12A88" w:rsidRDefault="00EF040B" w:rsidP="00755A56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2"/>
          <w:szCs w:val="22"/>
        </w:rPr>
      </w:pPr>
    </w:p>
    <w:tbl>
      <w:tblPr>
        <w:tblW w:w="94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5"/>
        <w:gridCol w:w="1104"/>
        <w:gridCol w:w="274"/>
        <w:gridCol w:w="1147"/>
        <w:gridCol w:w="272"/>
        <w:gridCol w:w="1119"/>
        <w:gridCol w:w="274"/>
        <w:gridCol w:w="1109"/>
      </w:tblGrid>
      <w:tr w:rsidR="00A12A88" w:rsidRPr="00A12A88" w14:paraId="376D72B0" w14:textId="77777777" w:rsidTr="00C86A94">
        <w:trPr>
          <w:tblHeader/>
        </w:trPr>
        <w:tc>
          <w:tcPr>
            <w:tcW w:w="4135" w:type="dxa"/>
          </w:tcPr>
          <w:p w14:paraId="61B699E3" w14:textId="77777777" w:rsidR="00CF3DDB" w:rsidRPr="00A12A88" w:rsidRDefault="00CF3DDB" w:rsidP="00C86A94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10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รายการที่สำคัญกับบุคคลหรือกิจการที่เกี่ยวข้องกัน </w:t>
            </w:r>
          </w:p>
        </w:tc>
        <w:tc>
          <w:tcPr>
            <w:tcW w:w="2525" w:type="dxa"/>
            <w:gridSpan w:val="3"/>
          </w:tcPr>
          <w:p w14:paraId="353A8D61" w14:textId="77777777" w:rsidR="00CF3DDB" w:rsidRPr="00A12A88" w:rsidRDefault="00CF3DDB" w:rsidP="00C86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224E9C01" w14:textId="77777777" w:rsidR="00CF3DDB" w:rsidRPr="00A12A88" w:rsidRDefault="00CF3DDB" w:rsidP="00C86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2" w:type="dxa"/>
            <w:gridSpan w:val="3"/>
          </w:tcPr>
          <w:p w14:paraId="3CC39D11" w14:textId="77777777" w:rsidR="00CF3DDB" w:rsidRPr="00A12A88" w:rsidRDefault="00CF3DDB" w:rsidP="00C86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12A88" w:rsidRPr="00A12A88" w14:paraId="7B2BDD6F" w14:textId="77777777" w:rsidTr="00C86A94">
        <w:trPr>
          <w:tblHeader/>
        </w:trPr>
        <w:tc>
          <w:tcPr>
            <w:tcW w:w="4135" w:type="dxa"/>
          </w:tcPr>
          <w:p w14:paraId="7CD597C9" w14:textId="77777777" w:rsidR="007902B2" w:rsidRPr="00A12A88" w:rsidRDefault="007902B2" w:rsidP="007902B2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สำหรับงวด</w:t>
            </w:r>
            <w:r w:rsidRPr="00A12A8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สาม</w:t>
            </w:r>
            <w:r w:rsidRPr="00A12A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A12A8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31</w:t>
            </w:r>
            <w:r w:rsidRPr="00A12A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ม</w:t>
            </w:r>
            <w:r w:rsidRPr="00A12A8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ีนาคม</w:t>
            </w:r>
          </w:p>
        </w:tc>
        <w:tc>
          <w:tcPr>
            <w:tcW w:w="1104" w:type="dxa"/>
          </w:tcPr>
          <w:p w14:paraId="292CEFA9" w14:textId="04B182F9" w:rsidR="007902B2" w:rsidRPr="00A12A88" w:rsidRDefault="007902B2" w:rsidP="00790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4" w:type="dxa"/>
          </w:tcPr>
          <w:p w14:paraId="3BF2E0C4" w14:textId="77777777" w:rsidR="007902B2" w:rsidRPr="00A12A88" w:rsidRDefault="007902B2" w:rsidP="00790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FA585C8" w14:textId="24463E91" w:rsidR="007902B2" w:rsidRPr="00A12A88" w:rsidRDefault="007902B2" w:rsidP="00790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2" w:type="dxa"/>
          </w:tcPr>
          <w:p w14:paraId="3C0A4DE8" w14:textId="77777777" w:rsidR="007902B2" w:rsidRPr="00A12A88" w:rsidRDefault="007902B2" w:rsidP="00790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25B87AF" w14:textId="0BA328B9" w:rsidR="007902B2" w:rsidRPr="00A12A88" w:rsidRDefault="007902B2" w:rsidP="00790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4" w:type="dxa"/>
          </w:tcPr>
          <w:p w14:paraId="3C712C93" w14:textId="77777777" w:rsidR="007902B2" w:rsidRPr="00A12A88" w:rsidRDefault="007902B2" w:rsidP="00790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CC7E1BC" w14:textId="67A63913" w:rsidR="007902B2" w:rsidRPr="00A12A88" w:rsidRDefault="007902B2" w:rsidP="00790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A12A88" w:rsidRPr="00A12A88" w14:paraId="6DF93A53" w14:textId="77777777" w:rsidTr="00C86A94">
        <w:trPr>
          <w:tblHeader/>
        </w:trPr>
        <w:tc>
          <w:tcPr>
            <w:tcW w:w="4135" w:type="dxa"/>
          </w:tcPr>
          <w:p w14:paraId="5CDAD9FE" w14:textId="77777777" w:rsidR="00CF3DDB" w:rsidRPr="00A12A88" w:rsidRDefault="00CF3DDB" w:rsidP="00CF3DD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99" w:type="dxa"/>
            <w:gridSpan w:val="7"/>
          </w:tcPr>
          <w:p w14:paraId="52E9CA0D" w14:textId="77777777" w:rsidR="00CF3DDB" w:rsidRPr="00A12A88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12A88" w:rsidRPr="00A12A88" w14:paraId="197BA4A1" w14:textId="77777777" w:rsidTr="00C86A94">
        <w:tc>
          <w:tcPr>
            <w:tcW w:w="4135" w:type="dxa"/>
          </w:tcPr>
          <w:p w14:paraId="0D3F67AF" w14:textId="1212ED32" w:rsidR="00CF3DDB" w:rsidRPr="00A12A88" w:rsidRDefault="00CF3DDB" w:rsidP="00CF3DDB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04" w:type="dxa"/>
          </w:tcPr>
          <w:p w14:paraId="54795CD8" w14:textId="77777777" w:rsidR="00CF3DDB" w:rsidRPr="00A12A88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4EEBB41E" w14:textId="77777777" w:rsidR="00CF3DDB" w:rsidRPr="00A12A88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4369C115" w14:textId="77777777" w:rsidR="00CF3DDB" w:rsidRPr="00A12A88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B2128D5" w14:textId="77777777" w:rsidR="00CF3DDB" w:rsidRPr="00A12A88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</w:tcPr>
          <w:p w14:paraId="522843ED" w14:textId="77777777" w:rsidR="00CF3DDB" w:rsidRPr="00A12A88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6DC2BF0D" w14:textId="77777777" w:rsidR="00CF3DDB" w:rsidRPr="00A12A88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63283B66" w14:textId="77777777" w:rsidR="00CF3DDB" w:rsidRPr="00A12A88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12A88" w:rsidRPr="00A12A88" w14:paraId="3051386C" w14:textId="77777777" w:rsidTr="00C86A94">
        <w:tc>
          <w:tcPr>
            <w:tcW w:w="4135" w:type="dxa"/>
          </w:tcPr>
          <w:p w14:paraId="37676F88" w14:textId="77777777" w:rsidR="00843593" w:rsidRPr="00A12A88" w:rsidRDefault="00843593" w:rsidP="00843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04" w:type="dxa"/>
          </w:tcPr>
          <w:p w14:paraId="162E9358" w14:textId="0046BE9C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 xml:space="preserve"> 2,525 </w:t>
            </w:r>
          </w:p>
        </w:tc>
        <w:tc>
          <w:tcPr>
            <w:tcW w:w="274" w:type="dxa"/>
          </w:tcPr>
          <w:p w14:paraId="13D74FC4" w14:textId="77777777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61BDFE7" w14:textId="6793C957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3,950</w:t>
            </w:r>
          </w:p>
        </w:tc>
        <w:tc>
          <w:tcPr>
            <w:tcW w:w="272" w:type="dxa"/>
          </w:tcPr>
          <w:p w14:paraId="3669889F" w14:textId="77777777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9AAFE3A" w14:textId="15122E10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2,472</w:t>
            </w:r>
          </w:p>
        </w:tc>
        <w:tc>
          <w:tcPr>
            <w:tcW w:w="274" w:type="dxa"/>
          </w:tcPr>
          <w:p w14:paraId="7FE7AEF7" w14:textId="77777777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63026E6" w14:textId="31C68586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3,892</w:t>
            </w:r>
          </w:p>
        </w:tc>
      </w:tr>
      <w:tr w:rsidR="00A12A88" w:rsidRPr="00A12A88" w14:paraId="7539B769" w14:textId="77777777" w:rsidTr="00C86A94">
        <w:tc>
          <w:tcPr>
            <w:tcW w:w="4135" w:type="dxa"/>
          </w:tcPr>
          <w:p w14:paraId="36EE4C3F" w14:textId="77777777" w:rsidR="00843593" w:rsidRPr="00A12A88" w:rsidRDefault="00843593" w:rsidP="00843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04" w:type="dxa"/>
          </w:tcPr>
          <w:p w14:paraId="6EEFCB86" w14:textId="350B052B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 xml:space="preserve"> 87,816 </w:t>
            </w:r>
          </w:p>
        </w:tc>
        <w:tc>
          <w:tcPr>
            <w:tcW w:w="274" w:type="dxa"/>
          </w:tcPr>
          <w:p w14:paraId="005FCE31" w14:textId="77777777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675E0AD" w14:textId="30EFEBBA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77,110</w:t>
            </w:r>
          </w:p>
        </w:tc>
        <w:tc>
          <w:tcPr>
            <w:tcW w:w="272" w:type="dxa"/>
          </w:tcPr>
          <w:p w14:paraId="23393381" w14:textId="77777777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47997E1" w14:textId="757DEA69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87,618</w:t>
            </w:r>
          </w:p>
        </w:tc>
        <w:tc>
          <w:tcPr>
            <w:tcW w:w="274" w:type="dxa"/>
          </w:tcPr>
          <w:p w14:paraId="27C47F89" w14:textId="77777777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385D7AB8" w14:textId="380AB38B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76,768</w:t>
            </w:r>
          </w:p>
        </w:tc>
      </w:tr>
      <w:tr w:rsidR="00A12A88" w:rsidRPr="00A12A88" w14:paraId="15148B03" w14:textId="77777777" w:rsidTr="00C86A94">
        <w:tc>
          <w:tcPr>
            <w:tcW w:w="4135" w:type="dxa"/>
          </w:tcPr>
          <w:p w14:paraId="423E3DCA" w14:textId="77777777" w:rsidR="00843593" w:rsidRPr="00A12A88" w:rsidRDefault="00843593" w:rsidP="00843593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04" w:type="dxa"/>
          </w:tcPr>
          <w:p w14:paraId="68D557F4" w14:textId="04BCC385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 xml:space="preserve"> 11 </w:t>
            </w:r>
          </w:p>
        </w:tc>
        <w:tc>
          <w:tcPr>
            <w:tcW w:w="274" w:type="dxa"/>
          </w:tcPr>
          <w:p w14:paraId="5B9C2938" w14:textId="77777777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10E633AC" w14:textId="619BFB19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2" w:type="dxa"/>
          </w:tcPr>
          <w:p w14:paraId="6A58F74B" w14:textId="77777777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213DFB8" w14:textId="4269FCC8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4" w:type="dxa"/>
          </w:tcPr>
          <w:p w14:paraId="7F7A9020" w14:textId="77777777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BF80640" w14:textId="6836473E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A12A88" w:rsidRPr="00A12A88" w:rsidDel="00545430" w14:paraId="73C89B7E" w14:textId="77777777" w:rsidTr="00C86A94">
        <w:tc>
          <w:tcPr>
            <w:tcW w:w="4135" w:type="dxa"/>
          </w:tcPr>
          <w:p w14:paraId="5025A9B0" w14:textId="2AFC539C" w:rsidR="00843593" w:rsidRPr="00A12A88" w:rsidRDefault="00843593" w:rsidP="00843593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04" w:type="dxa"/>
          </w:tcPr>
          <w:p w14:paraId="4FEB963C" w14:textId="58A572B9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</w:p>
        </w:tc>
        <w:tc>
          <w:tcPr>
            <w:tcW w:w="274" w:type="dxa"/>
          </w:tcPr>
          <w:p w14:paraId="1BEF58B6" w14:textId="77777777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82AFA96" w14:textId="063C8F61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2" w:type="dxa"/>
          </w:tcPr>
          <w:p w14:paraId="33DC165F" w14:textId="77777777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1D531819" w14:textId="77135FB1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4" w:type="dxa"/>
          </w:tcPr>
          <w:p w14:paraId="17D04BE7" w14:textId="77777777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CFCA813" w14:textId="1006508F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A12A88" w:rsidRPr="00A12A88" w:rsidDel="00545430" w14:paraId="25C8AE48" w14:textId="77777777" w:rsidTr="00C86A94">
        <w:tc>
          <w:tcPr>
            <w:tcW w:w="4135" w:type="dxa"/>
          </w:tcPr>
          <w:p w14:paraId="7202329F" w14:textId="77777777" w:rsidR="00843593" w:rsidRPr="00A12A88" w:rsidRDefault="00843593" w:rsidP="00843593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04" w:type="dxa"/>
          </w:tcPr>
          <w:p w14:paraId="595CF5B8" w14:textId="5E2EFFE4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 xml:space="preserve"> 11 </w:t>
            </w:r>
          </w:p>
        </w:tc>
        <w:tc>
          <w:tcPr>
            <w:tcW w:w="274" w:type="dxa"/>
          </w:tcPr>
          <w:p w14:paraId="5E4B8CB4" w14:textId="77777777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1361AEB5" w14:textId="4AF1D2B4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2" w:type="dxa"/>
          </w:tcPr>
          <w:p w14:paraId="25781D03" w14:textId="77777777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BFDCBF8" w14:textId="3D4AFDBD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4" w:type="dxa"/>
          </w:tcPr>
          <w:p w14:paraId="22868E56" w14:textId="77777777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F0F3749" w14:textId="764B4A4F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A12A88" w:rsidRPr="00A12A88" w:rsidDel="00545430" w14:paraId="541C2120" w14:textId="77777777" w:rsidTr="00C86A94">
        <w:tc>
          <w:tcPr>
            <w:tcW w:w="4135" w:type="dxa"/>
          </w:tcPr>
          <w:p w14:paraId="0CF8501E" w14:textId="77777777" w:rsidR="007902B2" w:rsidRPr="00A12A88" w:rsidRDefault="007902B2" w:rsidP="007902B2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4" w:type="dxa"/>
          </w:tcPr>
          <w:p w14:paraId="2D263BB5" w14:textId="77777777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</w:tcPr>
          <w:p w14:paraId="2ECD5A0F" w14:textId="77777777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7" w:type="dxa"/>
          </w:tcPr>
          <w:p w14:paraId="1704B9FC" w14:textId="77777777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2B5FA56E" w14:textId="77777777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</w:tcPr>
          <w:p w14:paraId="0F5A3F3C" w14:textId="77777777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</w:tcPr>
          <w:p w14:paraId="1438A536" w14:textId="77777777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5C26B5DF" w14:textId="77777777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12A88" w:rsidRPr="00A12A88" w:rsidDel="00545430" w14:paraId="3716AF2E" w14:textId="77777777" w:rsidTr="00C86A94">
        <w:tc>
          <w:tcPr>
            <w:tcW w:w="4135" w:type="dxa"/>
          </w:tcPr>
          <w:p w14:paraId="0091BE97" w14:textId="77777777" w:rsidR="007902B2" w:rsidRPr="00A12A88" w:rsidRDefault="007902B2" w:rsidP="007902B2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1104" w:type="dxa"/>
          </w:tcPr>
          <w:p w14:paraId="72495815" w14:textId="77777777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02C50470" w14:textId="77777777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5B47DD6E" w14:textId="77777777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6F06AD43" w14:textId="77777777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E31CE2F" w14:textId="77777777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07BFE22E" w14:textId="77777777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754B0FC" w14:textId="77777777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2A88" w:rsidRPr="00A12A88" w:rsidDel="00545430" w14:paraId="1BD3037B" w14:textId="77777777" w:rsidTr="00C86A94">
        <w:tc>
          <w:tcPr>
            <w:tcW w:w="4135" w:type="dxa"/>
          </w:tcPr>
          <w:p w14:paraId="7C4B464F" w14:textId="77777777" w:rsidR="00843593" w:rsidRPr="00A12A88" w:rsidRDefault="00843593" w:rsidP="00843593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04" w:type="dxa"/>
          </w:tcPr>
          <w:p w14:paraId="6ED5334A" w14:textId="30D0C747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041DA1FC" w14:textId="77777777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FDBFD03" w14:textId="715F5FBD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35864C55" w14:textId="77777777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C2B369C" w14:textId="378C481F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11,283</w:t>
            </w:r>
          </w:p>
        </w:tc>
        <w:tc>
          <w:tcPr>
            <w:tcW w:w="274" w:type="dxa"/>
          </w:tcPr>
          <w:p w14:paraId="20DB07CB" w14:textId="77777777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DC6B9CF" w14:textId="4E177A7E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10,409</w:t>
            </w:r>
          </w:p>
        </w:tc>
      </w:tr>
      <w:tr w:rsidR="00A12A88" w:rsidRPr="00A12A88" w:rsidDel="00545430" w14:paraId="4EBB9F34" w14:textId="77777777" w:rsidTr="00C86A94">
        <w:tc>
          <w:tcPr>
            <w:tcW w:w="4135" w:type="dxa"/>
          </w:tcPr>
          <w:p w14:paraId="093951E4" w14:textId="77777777" w:rsidR="00843593" w:rsidRPr="00A12A88" w:rsidRDefault="00843593" w:rsidP="00843593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04" w:type="dxa"/>
          </w:tcPr>
          <w:p w14:paraId="770740E3" w14:textId="5479AE42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6C5132FB" w14:textId="77777777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021DC465" w14:textId="67DA629E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4B03F7E2" w14:textId="77777777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24984D9" w14:textId="1BB78C21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2,326</w:t>
            </w:r>
          </w:p>
        </w:tc>
        <w:tc>
          <w:tcPr>
            <w:tcW w:w="274" w:type="dxa"/>
          </w:tcPr>
          <w:p w14:paraId="097A7152" w14:textId="77777777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395A0D43" w14:textId="5683B67E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2,388</w:t>
            </w:r>
          </w:p>
        </w:tc>
      </w:tr>
      <w:tr w:rsidR="00A12A88" w:rsidRPr="00A12A88" w:rsidDel="00545430" w14:paraId="7D8619F2" w14:textId="77777777" w:rsidTr="00C86A94">
        <w:tc>
          <w:tcPr>
            <w:tcW w:w="4135" w:type="dxa"/>
          </w:tcPr>
          <w:p w14:paraId="0A09B32B" w14:textId="77777777" w:rsidR="00843593" w:rsidRPr="00A12A88" w:rsidRDefault="00843593" w:rsidP="00843593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04" w:type="dxa"/>
          </w:tcPr>
          <w:p w14:paraId="312B33A1" w14:textId="5B1EEE0B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61686FC1" w14:textId="77777777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E943383" w14:textId="4AB3BF1A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16891C6F" w14:textId="77777777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25147AE9" w14:textId="6B8790AC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757</w:t>
            </w:r>
          </w:p>
        </w:tc>
        <w:tc>
          <w:tcPr>
            <w:tcW w:w="274" w:type="dxa"/>
          </w:tcPr>
          <w:p w14:paraId="1DBBF30B" w14:textId="77777777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E67C1E4" w14:textId="2001700A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465</w:t>
            </w:r>
          </w:p>
        </w:tc>
      </w:tr>
      <w:tr w:rsidR="00A12A88" w:rsidRPr="00A12A88" w:rsidDel="00545430" w14:paraId="60A54269" w14:textId="77777777" w:rsidTr="00C86A94">
        <w:tc>
          <w:tcPr>
            <w:tcW w:w="4135" w:type="dxa"/>
          </w:tcPr>
          <w:p w14:paraId="1C9E5C1E" w14:textId="77777777" w:rsidR="00843593" w:rsidRPr="00A12A88" w:rsidRDefault="00843593" w:rsidP="00843593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04" w:type="dxa"/>
          </w:tcPr>
          <w:p w14:paraId="0240A07A" w14:textId="4C9F148E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045916EE" w14:textId="77777777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8D15B30" w14:textId="48C7DAE6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42A43025" w14:textId="77777777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2FD7E5B1" w14:textId="4AC609A6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1,748</w:t>
            </w:r>
          </w:p>
        </w:tc>
        <w:tc>
          <w:tcPr>
            <w:tcW w:w="274" w:type="dxa"/>
          </w:tcPr>
          <w:p w14:paraId="08938082" w14:textId="77777777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DB5C076" w14:textId="4B298004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8,932</w:t>
            </w:r>
          </w:p>
        </w:tc>
      </w:tr>
      <w:tr w:rsidR="00A12A88" w:rsidRPr="00A12A88" w:rsidDel="00545430" w14:paraId="32663532" w14:textId="77777777" w:rsidTr="00C86A94">
        <w:tc>
          <w:tcPr>
            <w:tcW w:w="4135" w:type="dxa"/>
          </w:tcPr>
          <w:p w14:paraId="3EF1A44A" w14:textId="77777777" w:rsidR="00843593" w:rsidRPr="00A12A88" w:rsidRDefault="00843593" w:rsidP="00843593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04" w:type="dxa"/>
          </w:tcPr>
          <w:p w14:paraId="5738852C" w14:textId="0DE46F65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2E59BE1B" w14:textId="77777777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3DED279" w14:textId="57B0110D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563D3C6E" w14:textId="77777777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64424F3" w14:textId="600465CE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557965" w:rsidRPr="00A12A8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4" w:type="dxa"/>
          </w:tcPr>
          <w:p w14:paraId="7F4A41B6" w14:textId="77777777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EC7CF3D" w14:textId="16CBC2C8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274</w:t>
            </w:r>
          </w:p>
        </w:tc>
      </w:tr>
      <w:tr w:rsidR="00A12A88" w:rsidRPr="00A12A88" w:rsidDel="00545430" w14:paraId="30C9A852" w14:textId="77777777" w:rsidTr="00C86A94">
        <w:tc>
          <w:tcPr>
            <w:tcW w:w="4135" w:type="dxa"/>
          </w:tcPr>
          <w:p w14:paraId="1613976F" w14:textId="67A75F75" w:rsidR="00843593" w:rsidRPr="00A12A88" w:rsidRDefault="00843593" w:rsidP="00843593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04" w:type="dxa"/>
          </w:tcPr>
          <w:p w14:paraId="08A52FC1" w14:textId="0F922713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4425BBF5" w14:textId="77777777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6A86C5C" w14:textId="2AB0EBA7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3651F4C4" w14:textId="77777777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127DA0D" w14:textId="339333F5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1,065</w:t>
            </w:r>
          </w:p>
        </w:tc>
        <w:tc>
          <w:tcPr>
            <w:tcW w:w="274" w:type="dxa"/>
          </w:tcPr>
          <w:p w14:paraId="70E4C5D7" w14:textId="77777777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386ADE3" w14:textId="61D3F213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1,084</w:t>
            </w:r>
          </w:p>
        </w:tc>
      </w:tr>
      <w:tr w:rsidR="00A12A88" w:rsidRPr="00A12A88" w:rsidDel="00545430" w14:paraId="68DBD091" w14:textId="77777777" w:rsidTr="00C86A94">
        <w:tc>
          <w:tcPr>
            <w:tcW w:w="4135" w:type="dxa"/>
          </w:tcPr>
          <w:p w14:paraId="434B16E0" w14:textId="77777777" w:rsidR="00843593" w:rsidRPr="00A12A88" w:rsidRDefault="00843593" w:rsidP="00843593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04" w:type="dxa"/>
          </w:tcPr>
          <w:p w14:paraId="32B954FC" w14:textId="74F1ABE9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0AFE1793" w14:textId="77777777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50DB1594" w14:textId="0CA745A1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7FD7AAED" w14:textId="77777777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FC52FF9" w14:textId="7CC1D26B" w:rsidR="00843593" w:rsidRPr="00A12A88" w:rsidRDefault="00557965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74" w:type="dxa"/>
          </w:tcPr>
          <w:p w14:paraId="1ACE3043" w14:textId="77777777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31E34C8" w14:textId="1BA0F398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443</w:t>
            </w:r>
          </w:p>
        </w:tc>
      </w:tr>
      <w:tr w:rsidR="00A12A88" w:rsidRPr="00A12A88" w:rsidDel="00545430" w14:paraId="7309B693" w14:textId="77777777" w:rsidTr="00C86A94">
        <w:tc>
          <w:tcPr>
            <w:tcW w:w="4135" w:type="dxa"/>
          </w:tcPr>
          <w:p w14:paraId="53DD4AE1" w14:textId="77777777" w:rsidR="007902B2" w:rsidRPr="00A12A88" w:rsidRDefault="007902B2" w:rsidP="007902B2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ค่าใช้จ่ายที่รวมเข้าเป็นต้นทุนของสินทรัพย์ถาวร</w:t>
            </w:r>
          </w:p>
        </w:tc>
        <w:tc>
          <w:tcPr>
            <w:tcW w:w="1104" w:type="dxa"/>
          </w:tcPr>
          <w:p w14:paraId="6B8E6B68" w14:textId="1515F941" w:rsidR="007902B2" w:rsidRPr="00A12A88" w:rsidRDefault="00D86266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51BB7489" w14:textId="77777777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1F727A12" w14:textId="575E6713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05C1D744" w14:textId="77777777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86BED31" w14:textId="62BFD02A" w:rsidR="007902B2" w:rsidRPr="00A12A88" w:rsidRDefault="00D86266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/>
                <w:sz w:val="30"/>
                <w:szCs w:val="30"/>
                <w:cs/>
              </w:rPr>
              <w:t>374</w:t>
            </w:r>
          </w:p>
        </w:tc>
        <w:tc>
          <w:tcPr>
            <w:tcW w:w="274" w:type="dxa"/>
          </w:tcPr>
          <w:p w14:paraId="5F77786B" w14:textId="77777777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5539863" w14:textId="0F48402E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681</w:t>
            </w:r>
          </w:p>
        </w:tc>
      </w:tr>
      <w:tr w:rsidR="00A12A88" w:rsidRPr="00A12A88" w:rsidDel="00545430" w14:paraId="2DE8BCD7" w14:textId="77777777" w:rsidTr="00C86A94">
        <w:tc>
          <w:tcPr>
            <w:tcW w:w="4135" w:type="dxa"/>
          </w:tcPr>
          <w:p w14:paraId="56AE1079" w14:textId="77777777" w:rsidR="007902B2" w:rsidRPr="00A12A88" w:rsidRDefault="007902B2" w:rsidP="007902B2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4" w:type="dxa"/>
          </w:tcPr>
          <w:p w14:paraId="6EBAE186" w14:textId="77777777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</w:tcPr>
          <w:p w14:paraId="126ABD48" w14:textId="77777777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7" w:type="dxa"/>
          </w:tcPr>
          <w:p w14:paraId="23EC2057" w14:textId="77777777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34A17163" w14:textId="77777777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</w:tcPr>
          <w:p w14:paraId="3087BD41" w14:textId="77777777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</w:tcPr>
          <w:p w14:paraId="62743BBB" w14:textId="77777777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20245BF6" w14:textId="77777777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12A88" w:rsidRPr="00A12A88" w:rsidDel="00545430" w14:paraId="452ABD21" w14:textId="77777777" w:rsidTr="00CF3DDB">
        <w:tc>
          <w:tcPr>
            <w:tcW w:w="4135" w:type="dxa"/>
          </w:tcPr>
          <w:p w14:paraId="54A16117" w14:textId="1F5E425F" w:rsidR="007902B2" w:rsidRPr="00A12A88" w:rsidRDefault="007902B2" w:rsidP="007902B2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04" w:type="dxa"/>
          </w:tcPr>
          <w:p w14:paraId="4E169927" w14:textId="77777777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53FE594A" w14:textId="77777777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5FB449D7" w14:textId="77777777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2281B4C5" w14:textId="77777777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500A01D" w14:textId="77777777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640B5B5D" w14:textId="77777777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2BCEF08" w14:textId="77777777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2A88" w:rsidRPr="00A12A88" w:rsidDel="00545430" w14:paraId="367D7F1D" w14:textId="77777777" w:rsidTr="00CF3DDB">
        <w:tc>
          <w:tcPr>
            <w:tcW w:w="4135" w:type="dxa"/>
          </w:tcPr>
          <w:p w14:paraId="13A66FCF" w14:textId="77777777" w:rsidR="00843593" w:rsidRPr="00A12A88" w:rsidRDefault="00843593" w:rsidP="00843593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04" w:type="dxa"/>
          </w:tcPr>
          <w:p w14:paraId="731C2359" w14:textId="3B994423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 xml:space="preserve"> 3,93</w:t>
            </w:r>
            <w:r w:rsidR="00557965" w:rsidRPr="00A12A8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A12A8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4" w:type="dxa"/>
          </w:tcPr>
          <w:p w14:paraId="198514A8" w14:textId="77777777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2176264F" w14:textId="68C35012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3,251</w:t>
            </w:r>
          </w:p>
        </w:tc>
        <w:tc>
          <w:tcPr>
            <w:tcW w:w="272" w:type="dxa"/>
          </w:tcPr>
          <w:p w14:paraId="4CA85DCB" w14:textId="77777777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2231E51" w14:textId="4EE11432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3,457</w:t>
            </w:r>
          </w:p>
        </w:tc>
        <w:tc>
          <w:tcPr>
            <w:tcW w:w="274" w:type="dxa"/>
          </w:tcPr>
          <w:p w14:paraId="484F0701" w14:textId="77777777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ACC9BB0" w14:textId="7334DEA8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2,976</w:t>
            </w:r>
          </w:p>
        </w:tc>
      </w:tr>
      <w:tr w:rsidR="00A12A88" w:rsidRPr="00A12A88" w:rsidDel="00545430" w14:paraId="0C6A052B" w14:textId="77777777" w:rsidTr="00CF3DDB">
        <w:tc>
          <w:tcPr>
            <w:tcW w:w="4135" w:type="dxa"/>
          </w:tcPr>
          <w:p w14:paraId="07823CA7" w14:textId="77777777" w:rsidR="00843593" w:rsidRPr="00A12A88" w:rsidRDefault="00843593" w:rsidP="00843593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04" w:type="dxa"/>
          </w:tcPr>
          <w:p w14:paraId="2A5D803A" w14:textId="374A1A38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 xml:space="preserve"> 874 </w:t>
            </w:r>
          </w:p>
        </w:tc>
        <w:tc>
          <w:tcPr>
            <w:tcW w:w="274" w:type="dxa"/>
          </w:tcPr>
          <w:p w14:paraId="600CF554" w14:textId="77777777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C2C838F" w14:textId="679605FD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904</w:t>
            </w:r>
          </w:p>
        </w:tc>
        <w:tc>
          <w:tcPr>
            <w:tcW w:w="272" w:type="dxa"/>
          </w:tcPr>
          <w:p w14:paraId="02C0024F" w14:textId="77777777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1B253FD5" w14:textId="2BD09629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780</w:t>
            </w:r>
          </w:p>
        </w:tc>
        <w:tc>
          <w:tcPr>
            <w:tcW w:w="274" w:type="dxa"/>
          </w:tcPr>
          <w:p w14:paraId="7F0E8B85" w14:textId="77777777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C0B668C" w14:textId="3D55E139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860</w:t>
            </w:r>
          </w:p>
        </w:tc>
      </w:tr>
      <w:tr w:rsidR="00A12A88" w:rsidRPr="00A12A88" w:rsidDel="00545430" w14:paraId="42AD9E91" w14:textId="77777777" w:rsidTr="00CF3DDB">
        <w:tc>
          <w:tcPr>
            <w:tcW w:w="4135" w:type="dxa"/>
          </w:tcPr>
          <w:p w14:paraId="5A550348" w14:textId="77777777" w:rsidR="00843593" w:rsidRPr="00A12A88" w:rsidRDefault="00843593" w:rsidP="00843593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04" w:type="dxa"/>
          </w:tcPr>
          <w:p w14:paraId="0A6BD7FF" w14:textId="30DC971F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 xml:space="preserve"> 2 </w:t>
            </w:r>
          </w:p>
        </w:tc>
        <w:tc>
          <w:tcPr>
            <w:tcW w:w="274" w:type="dxa"/>
          </w:tcPr>
          <w:p w14:paraId="664A0842" w14:textId="77777777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12BB5C7" w14:textId="57635748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72" w:type="dxa"/>
          </w:tcPr>
          <w:p w14:paraId="44E9590D" w14:textId="77777777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470A25AF" w14:textId="7C1D6E1F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4" w:type="dxa"/>
          </w:tcPr>
          <w:p w14:paraId="6B547BDE" w14:textId="77777777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320F6ED" w14:textId="0B1942C1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A12A88" w:rsidRPr="00A12A88" w:rsidDel="00545430" w14:paraId="4F17B080" w14:textId="77777777" w:rsidTr="00CF3DDB">
        <w:tc>
          <w:tcPr>
            <w:tcW w:w="4135" w:type="dxa"/>
          </w:tcPr>
          <w:p w14:paraId="19A8EA8F" w14:textId="77777777" w:rsidR="00843593" w:rsidRPr="00A12A88" w:rsidRDefault="00843593" w:rsidP="00843593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04" w:type="dxa"/>
          </w:tcPr>
          <w:p w14:paraId="003B272D" w14:textId="3955CE3A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 xml:space="preserve"> 50 </w:t>
            </w:r>
          </w:p>
        </w:tc>
        <w:tc>
          <w:tcPr>
            <w:tcW w:w="274" w:type="dxa"/>
          </w:tcPr>
          <w:p w14:paraId="785A97CD" w14:textId="77777777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67E84FE" w14:textId="5560354D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72" w:type="dxa"/>
          </w:tcPr>
          <w:p w14:paraId="7EC0CD53" w14:textId="77777777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4591ED2D" w14:textId="65A1EBA1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74" w:type="dxa"/>
          </w:tcPr>
          <w:p w14:paraId="0A44B34A" w14:textId="77777777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89ECC7E" w14:textId="410C2BCC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</w:tr>
      <w:tr w:rsidR="00A12A88" w:rsidRPr="00A12A88" w:rsidDel="00545430" w14:paraId="3F3343B2" w14:textId="77777777" w:rsidTr="00CF3DDB">
        <w:tc>
          <w:tcPr>
            <w:tcW w:w="4135" w:type="dxa"/>
          </w:tcPr>
          <w:p w14:paraId="2624CAF6" w14:textId="194955EB" w:rsidR="00843593" w:rsidRPr="00A12A88" w:rsidRDefault="00843593" w:rsidP="00843593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04" w:type="dxa"/>
          </w:tcPr>
          <w:p w14:paraId="6C8B0067" w14:textId="2BD55406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 xml:space="preserve"> 101 </w:t>
            </w:r>
          </w:p>
        </w:tc>
        <w:tc>
          <w:tcPr>
            <w:tcW w:w="274" w:type="dxa"/>
          </w:tcPr>
          <w:p w14:paraId="2B9B62BC" w14:textId="77777777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03278EC2" w14:textId="2F305109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  <w:tc>
          <w:tcPr>
            <w:tcW w:w="272" w:type="dxa"/>
          </w:tcPr>
          <w:p w14:paraId="1F9C4E65" w14:textId="77777777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4A7828B9" w14:textId="31BEEEE7" w:rsidR="00843593" w:rsidRPr="00A12A88" w:rsidRDefault="00557965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274" w:type="dxa"/>
          </w:tcPr>
          <w:p w14:paraId="7EBF1C3E" w14:textId="77777777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4AB6AF7" w14:textId="0C76DCDD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</w:tr>
      <w:tr w:rsidR="00A12A88" w:rsidRPr="00A12A88" w:rsidDel="00545430" w14:paraId="7E79A98A" w14:textId="77777777" w:rsidTr="00CF3DDB">
        <w:tc>
          <w:tcPr>
            <w:tcW w:w="4135" w:type="dxa"/>
          </w:tcPr>
          <w:p w14:paraId="73974AE4" w14:textId="16F59F1F" w:rsidR="00843593" w:rsidRPr="00A12A88" w:rsidRDefault="00843593" w:rsidP="00843593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04" w:type="dxa"/>
          </w:tcPr>
          <w:p w14:paraId="0E20F91A" w14:textId="7B99B714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 xml:space="preserve"> 53</w:t>
            </w:r>
            <w:r w:rsidR="00557965" w:rsidRPr="00A12A8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4" w:type="dxa"/>
          </w:tcPr>
          <w:p w14:paraId="2201200E" w14:textId="77777777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2037891D" w14:textId="2E29F627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272" w:type="dxa"/>
          </w:tcPr>
          <w:p w14:paraId="0D93D0B7" w14:textId="77777777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ABAB247" w14:textId="240A91BC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466</w:t>
            </w:r>
          </w:p>
        </w:tc>
        <w:tc>
          <w:tcPr>
            <w:tcW w:w="274" w:type="dxa"/>
          </w:tcPr>
          <w:p w14:paraId="675637AA" w14:textId="77777777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1A267EB" w14:textId="73A269E2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</w:tr>
      <w:tr w:rsidR="00A12A88" w:rsidRPr="00A12A88" w:rsidDel="00545430" w14:paraId="6AAB06AD" w14:textId="77777777" w:rsidTr="00CF3DDB">
        <w:tc>
          <w:tcPr>
            <w:tcW w:w="4135" w:type="dxa"/>
          </w:tcPr>
          <w:p w14:paraId="6B6A228F" w14:textId="77777777" w:rsidR="00C07C93" w:rsidRPr="00A12A88" w:rsidRDefault="00C07C93" w:rsidP="007902B2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4" w:type="dxa"/>
          </w:tcPr>
          <w:p w14:paraId="61BCBF75" w14:textId="77777777" w:rsidR="00C07C93" w:rsidRPr="00A12A88" w:rsidRDefault="00C07C93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2109E0EB" w14:textId="77777777" w:rsidR="00C07C93" w:rsidRPr="00A12A88" w:rsidRDefault="00C07C93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1306630D" w14:textId="77777777" w:rsidR="00C07C93" w:rsidRPr="00A12A88" w:rsidRDefault="00C07C93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7712AEBB" w14:textId="77777777" w:rsidR="00C07C93" w:rsidRPr="00A12A88" w:rsidRDefault="00C07C93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22C620F0" w14:textId="77777777" w:rsidR="00C07C93" w:rsidRPr="00A12A88" w:rsidRDefault="00C07C93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25EA6B55" w14:textId="77777777" w:rsidR="00C07C93" w:rsidRPr="00A12A88" w:rsidRDefault="00C07C93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D24750C" w14:textId="77777777" w:rsidR="00C07C93" w:rsidRPr="00A12A88" w:rsidRDefault="00C07C93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2A88" w:rsidRPr="00A12A88" w:rsidDel="00545430" w14:paraId="3A65DCFD" w14:textId="77777777" w:rsidTr="00CF3DDB">
        <w:tc>
          <w:tcPr>
            <w:tcW w:w="4135" w:type="dxa"/>
          </w:tcPr>
          <w:p w14:paraId="1D2617CF" w14:textId="77777777" w:rsidR="007902B2" w:rsidRPr="00A12A88" w:rsidRDefault="007902B2" w:rsidP="007902B2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04" w:type="dxa"/>
          </w:tcPr>
          <w:p w14:paraId="596C24D5" w14:textId="77777777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24CDE7E8" w14:textId="77777777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0A4671AC" w14:textId="77777777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4B83846A" w14:textId="77777777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F7BA170" w14:textId="77777777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14ED11BE" w14:textId="77777777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5CE6782" w14:textId="77777777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2A88" w:rsidRPr="00A12A88" w:rsidDel="00545430" w14:paraId="3ED42483" w14:textId="77777777" w:rsidTr="00CF3DDB">
        <w:tc>
          <w:tcPr>
            <w:tcW w:w="4135" w:type="dxa"/>
          </w:tcPr>
          <w:p w14:paraId="70DBABED" w14:textId="77777777" w:rsidR="00843593" w:rsidRPr="00A12A88" w:rsidRDefault="00843593" w:rsidP="00843593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04" w:type="dxa"/>
          </w:tcPr>
          <w:p w14:paraId="365F9105" w14:textId="3735F697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 xml:space="preserve"> 2,297 </w:t>
            </w:r>
          </w:p>
        </w:tc>
        <w:tc>
          <w:tcPr>
            <w:tcW w:w="274" w:type="dxa"/>
          </w:tcPr>
          <w:p w14:paraId="0B4B3247" w14:textId="77777777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5ED48FE1" w14:textId="798C3D23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1,783</w:t>
            </w:r>
          </w:p>
        </w:tc>
        <w:tc>
          <w:tcPr>
            <w:tcW w:w="272" w:type="dxa"/>
          </w:tcPr>
          <w:p w14:paraId="1BA08C86" w14:textId="77777777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93BA5BA" w14:textId="65922412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1,815</w:t>
            </w:r>
          </w:p>
        </w:tc>
        <w:tc>
          <w:tcPr>
            <w:tcW w:w="274" w:type="dxa"/>
          </w:tcPr>
          <w:p w14:paraId="0051C17E" w14:textId="77777777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B78A80F" w14:textId="76A71554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1,573</w:t>
            </w:r>
          </w:p>
        </w:tc>
      </w:tr>
      <w:tr w:rsidR="00A12A88" w:rsidRPr="00A12A88" w:rsidDel="00545430" w14:paraId="07FDE62D" w14:textId="77777777" w:rsidTr="00CF3DDB">
        <w:tc>
          <w:tcPr>
            <w:tcW w:w="4135" w:type="dxa"/>
          </w:tcPr>
          <w:p w14:paraId="6B898E61" w14:textId="77777777" w:rsidR="00843593" w:rsidRPr="00A12A88" w:rsidRDefault="00843593" w:rsidP="00843593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04" w:type="dxa"/>
          </w:tcPr>
          <w:p w14:paraId="17280272" w14:textId="2C41C332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 xml:space="preserve"> 81 </w:t>
            </w:r>
          </w:p>
        </w:tc>
        <w:tc>
          <w:tcPr>
            <w:tcW w:w="274" w:type="dxa"/>
          </w:tcPr>
          <w:p w14:paraId="74F295C5" w14:textId="77777777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196895EA" w14:textId="2282649A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  <w:tc>
          <w:tcPr>
            <w:tcW w:w="272" w:type="dxa"/>
          </w:tcPr>
          <w:p w14:paraId="5C4BE27C" w14:textId="77777777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63C9CE4" w14:textId="327EBF53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274" w:type="dxa"/>
          </w:tcPr>
          <w:p w14:paraId="3E5BBB9B" w14:textId="77777777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0390EE9" w14:textId="6B9C9FDE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A12A88" w:rsidRPr="00A12A88" w:rsidDel="00545430" w14:paraId="6D2586A8" w14:textId="77777777" w:rsidTr="00CF3DDB">
        <w:tc>
          <w:tcPr>
            <w:tcW w:w="4135" w:type="dxa"/>
          </w:tcPr>
          <w:p w14:paraId="3274048C" w14:textId="77777777" w:rsidR="007902B2" w:rsidRPr="00A12A88" w:rsidRDefault="007902B2" w:rsidP="007902B2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04" w:type="dxa"/>
          </w:tcPr>
          <w:p w14:paraId="27DF2B2E" w14:textId="5926EB3C" w:rsidR="007902B2" w:rsidRPr="00A12A88" w:rsidRDefault="00843593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>42</w:t>
            </w:r>
          </w:p>
        </w:tc>
        <w:tc>
          <w:tcPr>
            <w:tcW w:w="274" w:type="dxa"/>
          </w:tcPr>
          <w:p w14:paraId="37883FA8" w14:textId="77777777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00FECF80" w14:textId="4075DD6A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272" w:type="dxa"/>
          </w:tcPr>
          <w:p w14:paraId="4A6B0F35" w14:textId="77777777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8333675" w14:textId="6D165F4A" w:rsidR="007902B2" w:rsidRPr="00A12A88" w:rsidRDefault="00843593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>42</w:t>
            </w:r>
          </w:p>
        </w:tc>
        <w:tc>
          <w:tcPr>
            <w:tcW w:w="274" w:type="dxa"/>
          </w:tcPr>
          <w:p w14:paraId="2FBCC90C" w14:textId="77777777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879A114" w14:textId="1442FA91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</w:tr>
      <w:tr w:rsidR="00A12A88" w:rsidRPr="00A12A88" w:rsidDel="00545430" w14:paraId="05841CDF" w14:textId="77777777" w:rsidTr="00CF3DDB">
        <w:tc>
          <w:tcPr>
            <w:tcW w:w="4135" w:type="dxa"/>
          </w:tcPr>
          <w:p w14:paraId="000C65A3" w14:textId="77777777" w:rsidR="007902B2" w:rsidRPr="00A12A88" w:rsidRDefault="007902B2" w:rsidP="007902B2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04" w:type="dxa"/>
          </w:tcPr>
          <w:p w14:paraId="76A3DD3A" w14:textId="57B064A8" w:rsidR="007902B2" w:rsidRPr="00A12A88" w:rsidRDefault="00843593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>121</w:t>
            </w:r>
          </w:p>
        </w:tc>
        <w:tc>
          <w:tcPr>
            <w:tcW w:w="274" w:type="dxa"/>
          </w:tcPr>
          <w:p w14:paraId="076AF110" w14:textId="77777777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2CAE9ECC" w14:textId="3A03D194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122</w:t>
            </w:r>
          </w:p>
        </w:tc>
        <w:tc>
          <w:tcPr>
            <w:tcW w:w="272" w:type="dxa"/>
          </w:tcPr>
          <w:p w14:paraId="420EC37D" w14:textId="77777777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4B6E61E9" w14:textId="0BA3A0DC" w:rsidR="007902B2" w:rsidRPr="00A12A88" w:rsidRDefault="00843593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  <w:tc>
          <w:tcPr>
            <w:tcW w:w="274" w:type="dxa"/>
          </w:tcPr>
          <w:p w14:paraId="64AEF6C4" w14:textId="77777777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73DB637" w14:textId="76B18B93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</w:tr>
      <w:tr w:rsidR="00A12A88" w:rsidRPr="00A12A88" w:rsidDel="00545430" w14:paraId="2A3E51E8" w14:textId="77777777" w:rsidTr="00CF3DDB">
        <w:tc>
          <w:tcPr>
            <w:tcW w:w="4135" w:type="dxa"/>
          </w:tcPr>
          <w:p w14:paraId="38545607" w14:textId="77777777" w:rsidR="007902B2" w:rsidRPr="00A12A88" w:rsidRDefault="007902B2" w:rsidP="007902B2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ค่าใช้จ่ายที่รวมเข้าเป็นต้นทุนของสินทรัพย์ถาวร</w:t>
            </w:r>
          </w:p>
        </w:tc>
        <w:tc>
          <w:tcPr>
            <w:tcW w:w="1104" w:type="dxa"/>
          </w:tcPr>
          <w:p w14:paraId="16751B2B" w14:textId="21F406F5" w:rsidR="007902B2" w:rsidRPr="00A12A88" w:rsidRDefault="00D86266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4" w:type="dxa"/>
          </w:tcPr>
          <w:p w14:paraId="25A0052F" w14:textId="77777777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06F39745" w14:textId="73BE57CF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72" w:type="dxa"/>
          </w:tcPr>
          <w:p w14:paraId="49FEF893" w14:textId="77777777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5592F651" w14:textId="11F75DE9" w:rsidR="007902B2" w:rsidRPr="00A12A88" w:rsidRDefault="00D86266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4" w:type="dxa"/>
          </w:tcPr>
          <w:p w14:paraId="0200763E" w14:textId="77777777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6C4E2D1" w14:textId="231243E3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A12A88" w:rsidRPr="00A12A88" w:rsidDel="00545430" w14:paraId="7E5B7607" w14:textId="77777777" w:rsidTr="000949B1">
        <w:trPr>
          <w:trHeight w:val="353"/>
        </w:trPr>
        <w:tc>
          <w:tcPr>
            <w:tcW w:w="4135" w:type="dxa"/>
          </w:tcPr>
          <w:p w14:paraId="270F1896" w14:textId="77777777" w:rsidR="00F21D6A" w:rsidRPr="00A12A88" w:rsidRDefault="00F21D6A" w:rsidP="00F21D6A">
            <w:pPr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04" w:type="dxa"/>
          </w:tcPr>
          <w:p w14:paraId="092EEDB0" w14:textId="77777777" w:rsidR="00F21D6A" w:rsidRPr="00A12A88" w:rsidRDefault="00F21D6A" w:rsidP="00F21D6A">
            <w:pPr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dxa"/>
          </w:tcPr>
          <w:p w14:paraId="68613F71" w14:textId="77777777" w:rsidR="00F21D6A" w:rsidRPr="00A12A88" w:rsidRDefault="00F21D6A" w:rsidP="00F21D6A">
            <w:pPr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7" w:type="dxa"/>
          </w:tcPr>
          <w:p w14:paraId="75CBCF54" w14:textId="77777777" w:rsidR="00F21D6A" w:rsidRPr="00A12A88" w:rsidRDefault="00F21D6A" w:rsidP="00F21D6A">
            <w:pPr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2" w:type="dxa"/>
          </w:tcPr>
          <w:p w14:paraId="26DDBE55" w14:textId="77777777" w:rsidR="00F21D6A" w:rsidRPr="00A12A88" w:rsidRDefault="00F21D6A" w:rsidP="00F21D6A">
            <w:pPr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9" w:type="dxa"/>
          </w:tcPr>
          <w:p w14:paraId="23DB7D40" w14:textId="77777777" w:rsidR="00F21D6A" w:rsidRPr="00A12A88" w:rsidRDefault="00F21D6A" w:rsidP="00F21D6A">
            <w:pPr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dxa"/>
          </w:tcPr>
          <w:p w14:paraId="3660C6D5" w14:textId="77777777" w:rsidR="00F21D6A" w:rsidRPr="00A12A88" w:rsidRDefault="00F21D6A" w:rsidP="00F21D6A">
            <w:pPr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9" w:type="dxa"/>
          </w:tcPr>
          <w:p w14:paraId="39B8B744" w14:textId="77777777" w:rsidR="00F21D6A" w:rsidRPr="00A12A88" w:rsidRDefault="00F21D6A" w:rsidP="00F21D6A">
            <w:pPr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12A88" w:rsidRPr="00A12A88" w:rsidDel="00545430" w14:paraId="5CA7680F" w14:textId="77777777" w:rsidTr="00CF3DDB">
        <w:tc>
          <w:tcPr>
            <w:tcW w:w="4135" w:type="dxa"/>
          </w:tcPr>
          <w:p w14:paraId="15CBF1F1" w14:textId="77777777" w:rsidR="00F21D6A" w:rsidRPr="00A12A88" w:rsidRDefault="00F21D6A" w:rsidP="00F21D6A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04" w:type="dxa"/>
          </w:tcPr>
          <w:p w14:paraId="4C0D66B8" w14:textId="77777777" w:rsidR="00F21D6A" w:rsidRPr="00A12A88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392A7537" w14:textId="77777777" w:rsidR="00F21D6A" w:rsidRPr="00A12A88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2CDF86B0" w14:textId="77777777" w:rsidR="00F21D6A" w:rsidRPr="00A12A88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163EE143" w14:textId="77777777" w:rsidR="00F21D6A" w:rsidRPr="00A12A88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5547A38" w14:textId="77777777" w:rsidR="00F21D6A" w:rsidRPr="00A12A88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14E176A3" w14:textId="77777777" w:rsidR="00F21D6A" w:rsidRPr="00A12A88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890F8D9" w14:textId="77777777" w:rsidR="00F21D6A" w:rsidRPr="00A12A88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2A88" w:rsidRPr="00A12A88" w:rsidDel="00545430" w14:paraId="7050A5F4" w14:textId="77777777" w:rsidTr="00CF3DDB">
        <w:tc>
          <w:tcPr>
            <w:tcW w:w="4135" w:type="dxa"/>
          </w:tcPr>
          <w:p w14:paraId="1D4FEF61" w14:textId="77777777" w:rsidR="00843593" w:rsidRPr="00A12A88" w:rsidRDefault="00843593" w:rsidP="00843593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04" w:type="dxa"/>
          </w:tcPr>
          <w:p w14:paraId="1E9F0D3E" w14:textId="7C2457F5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 xml:space="preserve"> 67,079 </w:t>
            </w:r>
          </w:p>
        </w:tc>
        <w:tc>
          <w:tcPr>
            <w:tcW w:w="274" w:type="dxa"/>
          </w:tcPr>
          <w:p w14:paraId="56CBD56B" w14:textId="77777777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4C7582A" w14:textId="7334B178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59,397</w:t>
            </w:r>
          </w:p>
        </w:tc>
        <w:tc>
          <w:tcPr>
            <w:tcW w:w="272" w:type="dxa"/>
          </w:tcPr>
          <w:p w14:paraId="4E8E2B7C" w14:textId="77777777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3F2700EC" w14:textId="03AD6BE3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65,249</w:t>
            </w:r>
          </w:p>
        </w:tc>
        <w:tc>
          <w:tcPr>
            <w:tcW w:w="274" w:type="dxa"/>
          </w:tcPr>
          <w:p w14:paraId="565B4582" w14:textId="77777777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6867C06" w14:textId="00375CCD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57,635</w:t>
            </w:r>
          </w:p>
        </w:tc>
      </w:tr>
      <w:tr w:rsidR="00A12A88" w:rsidRPr="00A12A88" w:rsidDel="00545430" w14:paraId="58425AD3" w14:textId="77777777" w:rsidTr="00CF3DDB">
        <w:tc>
          <w:tcPr>
            <w:tcW w:w="4135" w:type="dxa"/>
          </w:tcPr>
          <w:p w14:paraId="60FB6F2F" w14:textId="77777777" w:rsidR="00843593" w:rsidRPr="00A12A88" w:rsidRDefault="00843593" w:rsidP="00843593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04" w:type="dxa"/>
          </w:tcPr>
          <w:p w14:paraId="28E54D7F" w14:textId="194F4A91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 xml:space="preserve"> 12,969 </w:t>
            </w:r>
          </w:p>
        </w:tc>
        <w:tc>
          <w:tcPr>
            <w:tcW w:w="274" w:type="dxa"/>
          </w:tcPr>
          <w:p w14:paraId="7FDAB86E" w14:textId="77777777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04E2561E" w14:textId="75AF8ED3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13,053</w:t>
            </w:r>
          </w:p>
        </w:tc>
        <w:tc>
          <w:tcPr>
            <w:tcW w:w="272" w:type="dxa"/>
          </w:tcPr>
          <w:p w14:paraId="7A0E5DA4" w14:textId="77777777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142B44E2" w14:textId="1B8915FB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11,16</w:t>
            </w:r>
            <w:r w:rsidR="00557965" w:rsidRPr="00A12A8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4" w:type="dxa"/>
          </w:tcPr>
          <w:p w14:paraId="5AFE3F95" w14:textId="77777777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6DA1AC8" w14:textId="1756B852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11,122</w:t>
            </w:r>
          </w:p>
        </w:tc>
      </w:tr>
      <w:tr w:rsidR="00A12A88" w:rsidRPr="00A12A88" w:rsidDel="00545430" w14:paraId="67987AA4" w14:textId="77777777" w:rsidTr="00CF3DDB">
        <w:tc>
          <w:tcPr>
            <w:tcW w:w="4135" w:type="dxa"/>
          </w:tcPr>
          <w:p w14:paraId="04A32746" w14:textId="645A9EBF" w:rsidR="007902B2" w:rsidRPr="00A12A88" w:rsidRDefault="00213416" w:rsidP="007902B2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 xml:space="preserve">กำไร </w:t>
            </w:r>
            <w:r w:rsidRPr="00A12A88">
              <w:rPr>
                <w:rFonts w:asciiTheme="majorBidi" w:hAnsiTheme="majorBidi" w:cstheme="majorBidi"/>
                <w:spacing w:val="-8"/>
                <w:sz w:val="30"/>
                <w:szCs w:val="30"/>
              </w:rPr>
              <w:t>(</w:t>
            </w:r>
            <w:r w:rsidR="007902B2" w:rsidRPr="00A12A88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ขาดทุน</w:t>
            </w:r>
            <w:r w:rsidRPr="00A12A88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) </w:t>
            </w:r>
            <w:r w:rsidR="007902B2" w:rsidRPr="00A12A88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จากตราสารอนุพันธ์สุทธิ</w:t>
            </w:r>
          </w:p>
        </w:tc>
        <w:tc>
          <w:tcPr>
            <w:tcW w:w="1104" w:type="dxa"/>
          </w:tcPr>
          <w:p w14:paraId="02265B03" w14:textId="0BCACFC7" w:rsidR="007902B2" w:rsidRPr="00A12A88" w:rsidRDefault="00213416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74" w:type="dxa"/>
          </w:tcPr>
          <w:p w14:paraId="147E2682" w14:textId="77777777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6980758" w14:textId="0F1620CA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(151)</w:t>
            </w:r>
          </w:p>
        </w:tc>
        <w:tc>
          <w:tcPr>
            <w:tcW w:w="272" w:type="dxa"/>
          </w:tcPr>
          <w:p w14:paraId="515E9BB3" w14:textId="77777777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35880EF9" w14:textId="6CF37BF1" w:rsidR="007902B2" w:rsidRPr="00A12A88" w:rsidRDefault="00213416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74" w:type="dxa"/>
          </w:tcPr>
          <w:p w14:paraId="3FB34458" w14:textId="77777777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B51AE4C" w14:textId="4A1A5E34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(151)</w:t>
            </w:r>
          </w:p>
        </w:tc>
      </w:tr>
      <w:tr w:rsidR="00A12A88" w:rsidRPr="00A12A88" w:rsidDel="00545430" w14:paraId="3484F28A" w14:textId="77777777" w:rsidTr="00CF3DDB">
        <w:tc>
          <w:tcPr>
            <w:tcW w:w="4135" w:type="dxa"/>
          </w:tcPr>
          <w:p w14:paraId="2D02AC44" w14:textId="2FBCD1B1" w:rsidR="00843593" w:rsidRPr="00A12A88" w:rsidRDefault="00843593" w:rsidP="00843593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เงินปันผลรับ</w:t>
            </w:r>
          </w:p>
        </w:tc>
        <w:tc>
          <w:tcPr>
            <w:tcW w:w="1104" w:type="dxa"/>
          </w:tcPr>
          <w:p w14:paraId="5A977409" w14:textId="29D13EF4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 xml:space="preserve"> 3 </w:t>
            </w:r>
          </w:p>
        </w:tc>
        <w:tc>
          <w:tcPr>
            <w:tcW w:w="274" w:type="dxa"/>
          </w:tcPr>
          <w:p w14:paraId="7F4B541C" w14:textId="77777777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07E6A405" w14:textId="67E109DE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272" w:type="dxa"/>
          </w:tcPr>
          <w:p w14:paraId="362F1262" w14:textId="77777777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46E106C7" w14:textId="5CC14521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4" w:type="dxa"/>
          </w:tcPr>
          <w:p w14:paraId="41CDDD94" w14:textId="77777777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1BA5614" w14:textId="3FEDDD49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 xml:space="preserve"> 85</w:t>
            </w:r>
          </w:p>
        </w:tc>
      </w:tr>
      <w:tr w:rsidR="00A12A88" w:rsidRPr="00A12A88" w:rsidDel="00545430" w14:paraId="6857099D" w14:textId="77777777" w:rsidTr="00CF3DDB">
        <w:tc>
          <w:tcPr>
            <w:tcW w:w="4135" w:type="dxa"/>
          </w:tcPr>
          <w:p w14:paraId="5FA5C808" w14:textId="77777777" w:rsidR="00843593" w:rsidRPr="00A12A88" w:rsidRDefault="00843593" w:rsidP="00843593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04" w:type="dxa"/>
          </w:tcPr>
          <w:p w14:paraId="75F7CEAB" w14:textId="5B68ECA8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 xml:space="preserve"> 16 </w:t>
            </w:r>
          </w:p>
        </w:tc>
        <w:tc>
          <w:tcPr>
            <w:tcW w:w="274" w:type="dxa"/>
          </w:tcPr>
          <w:p w14:paraId="3EC06850" w14:textId="77777777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66E9801" w14:textId="42A00AEC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2" w:type="dxa"/>
          </w:tcPr>
          <w:p w14:paraId="0BCA617E" w14:textId="77777777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E0ACD74" w14:textId="7D85DE9F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74" w:type="dxa"/>
          </w:tcPr>
          <w:p w14:paraId="2F78BB33" w14:textId="77777777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5B26845" w14:textId="6145295C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A12A88" w:rsidRPr="00A12A88" w:rsidDel="00545430" w14:paraId="08D19BD9" w14:textId="77777777" w:rsidTr="00CF3DDB">
        <w:tc>
          <w:tcPr>
            <w:tcW w:w="4135" w:type="dxa"/>
          </w:tcPr>
          <w:p w14:paraId="6E18B11C" w14:textId="10D0475B" w:rsidR="00843593" w:rsidRPr="00A12A88" w:rsidRDefault="00843593" w:rsidP="00843593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04" w:type="dxa"/>
          </w:tcPr>
          <w:p w14:paraId="444F80A6" w14:textId="634BD6F3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</w:p>
        </w:tc>
        <w:tc>
          <w:tcPr>
            <w:tcW w:w="274" w:type="dxa"/>
          </w:tcPr>
          <w:p w14:paraId="39073559" w14:textId="77777777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4967763" w14:textId="0E064EAB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2" w:type="dxa"/>
          </w:tcPr>
          <w:p w14:paraId="7B6F0BEB" w14:textId="77777777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E293958" w14:textId="13BA7F96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4" w:type="dxa"/>
          </w:tcPr>
          <w:p w14:paraId="3E89D24A" w14:textId="77777777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8553B52" w14:textId="71C6D320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A12A88" w:rsidRPr="00A12A88" w:rsidDel="00545430" w14:paraId="37B0C9CA" w14:textId="77777777" w:rsidTr="00CF3DDB">
        <w:tc>
          <w:tcPr>
            <w:tcW w:w="4135" w:type="dxa"/>
          </w:tcPr>
          <w:p w14:paraId="6C548C40" w14:textId="77777777" w:rsidR="00843593" w:rsidRPr="00A12A88" w:rsidRDefault="00843593" w:rsidP="00843593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04" w:type="dxa"/>
          </w:tcPr>
          <w:p w14:paraId="02956AD7" w14:textId="6F821406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 xml:space="preserve"> 86 </w:t>
            </w:r>
          </w:p>
        </w:tc>
        <w:tc>
          <w:tcPr>
            <w:tcW w:w="274" w:type="dxa"/>
          </w:tcPr>
          <w:p w14:paraId="393069B0" w14:textId="77777777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11534588" w14:textId="05416061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272" w:type="dxa"/>
          </w:tcPr>
          <w:p w14:paraId="429F2C8D" w14:textId="77777777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F7CF543" w14:textId="74BD60DA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274" w:type="dxa"/>
          </w:tcPr>
          <w:p w14:paraId="27D9F597" w14:textId="77777777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FAF6B35" w14:textId="1D1BA9A2" w:rsidR="00843593" w:rsidRPr="00A12A88" w:rsidRDefault="00843593" w:rsidP="00843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</w:tr>
      <w:tr w:rsidR="00A12A88" w:rsidRPr="00A12A88" w:rsidDel="00545430" w14:paraId="6E504B16" w14:textId="77777777" w:rsidTr="00CF3DDB">
        <w:tc>
          <w:tcPr>
            <w:tcW w:w="4135" w:type="dxa"/>
          </w:tcPr>
          <w:p w14:paraId="143A15D7" w14:textId="77777777" w:rsidR="007902B2" w:rsidRPr="00A12A88" w:rsidRDefault="007902B2" w:rsidP="007902B2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ค่าใช้จ่ายที่รวมเข้าเป็นต้นทุนของสินทรัพย์ถาวร</w:t>
            </w:r>
          </w:p>
        </w:tc>
        <w:tc>
          <w:tcPr>
            <w:tcW w:w="1104" w:type="dxa"/>
          </w:tcPr>
          <w:p w14:paraId="13648936" w14:textId="6AECD2F6" w:rsidR="007902B2" w:rsidRPr="00A12A88" w:rsidRDefault="00D86266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4" w:type="dxa"/>
          </w:tcPr>
          <w:p w14:paraId="12F0A7A0" w14:textId="77777777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355B51C9" w14:textId="01D079AD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0B5D4964" w14:textId="77777777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14D52BBE" w14:textId="35D736CA" w:rsidR="007902B2" w:rsidRPr="00A12A88" w:rsidRDefault="00D86266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4" w:type="dxa"/>
          </w:tcPr>
          <w:p w14:paraId="50FBC428" w14:textId="77777777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5A10BD8" w14:textId="52CD636D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12A88" w:rsidRPr="00A12A88" w:rsidDel="00545430" w14:paraId="2F8F75AE" w14:textId="77777777" w:rsidTr="00CF3DDB">
        <w:tc>
          <w:tcPr>
            <w:tcW w:w="4135" w:type="dxa"/>
          </w:tcPr>
          <w:p w14:paraId="195D813B" w14:textId="77777777" w:rsidR="007902B2" w:rsidRPr="00A12A88" w:rsidRDefault="007902B2" w:rsidP="007902B2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04" w:type="dxa"/>
          </w:tcPr>
          <w:p w14:paraId="33338030" w14:textId="77777777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dxa"/>
          </w:tcPr>
          <w:p w14:paraId="59C97D6A" w14:textId="77777777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7" w:type="dxa"/>
          </w:tcPr>
          <w:p w14:paraId="21DD2C64" w14:textId="77777777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2" w:type="dxa"/>
          </w:tcPr>
          <w:p w14:paraId="3CFCCCD9" w14:textId="77777777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9" w:type="dxa"/>
          </w:tcPr>
          <w:p w14:paraId="494B767A" w14:textId="77777777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dxa"/>
          </w:tcPr>
          <w:p w14:paraId="6F0CF165" w14:textId="77777777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9" w:type="dxa"/>
          </w:tcPr>
          <w:p w14:paraId="5E95B00B" w14:textId="77777777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12A88" w:rsidRPr="00A12A88" w:rsidDel="00545430" w14:paraId="533F0CFE" w14:textId="77777777" w:rsidTr="00CF3DDB">
        <w:tc>
          <w:tcPr>
            <w:tcW w:w="4135" w:type="dxa"/>
          </w:tcPr>
          <w:p w14:paraId="2DA26C54" w14:textId="77777777" w:rsidR="007902B2" w:rsidRPr="00A12A88" w:rsidRDefault="007902B2" w:rsidP="007902B2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04" w:type="dxa"/>
          </w:tcPr>
          <w:p w14:paraId="4B229D5E" w14:textId="77777777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09FC0A99" w14:textId="77777777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252F5531" w14:textId="77777777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23E408D4" w14:textId="77777777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E336030" w14:textId="77777777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13FE13F7" w14:textId="77777777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550AE65" w14:textId="77777777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2A88" w:rsidRPr="00A12A88" w:rsidDel="00545430" w14:paraId="06AB96E8" w14:textId="77777777" w:rsidTr="00CF3DDB">
        <w:tc>
          <w:tcPr>
            <w:tcW w:w="4135" w:type="dxa"/>
          </w:tcPr>
          <w:p w14:paraId="34E23DDF" w14:textId="77777777" w:rsidR="007902B2" w:rsidRPr="00A12A88" w:rsidRDefault="007902B2" w:rsidP="007902B2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04" w:type="dxa"/>
          </w:tcPr>
          <w:p w14:paraId="666C666E" w14:textId="77777777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67A282AB" w14:textId="77777777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07BCBDC" w14:textId="77777777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0848ACCA" w14:textId="77777777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7196A24" w14:textId="77777777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5509E016" w14:textId="77777777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6E6933E" w14:textId="77777777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2A88" w:rsidRPr="00A12A88" w:rsidDel="00545430" w14:paraId="2CF58019" w14:textId="77777777" w:rsidTr="00CF3DDB">
        <w:tc>
          <w:tcPr>
            <w:tcW w:w="4135" w:type="dxa"/>
          </w:tcPr>
          <w:p w14:paraId="7FC8EC9D" w14:textId="77777777" w:rsidR="007902B2" w:rsidRPr="00A12A88" w:rsidRDefault="007902B2" w:rsidP="007902B2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104" w:type="dxa"/>
          </w:tcPr>
          <w:p w14:paraId="5A2A34ED" w14:textId="0F6C0BD5" w:rsidR="007902B2" w:rsidRPr="00A12A88" w:rsidRDefault="007772EF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  <w:tc>
          <w:tcPr>
            <w:tcW w:w="274" w:type="dxa"/>
          </w:tcPr>
          <w:p w14:paraId="203D4589" w14:textId="77777777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9A15FA6" w14:textId="50332AD8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119</w:t>
            </w:r>
          </w:p>
        </w:tc>
        <w:tc>
          <w:tcPr>
            <w:tcW w:w="272" w:type="dxa"/>
          </w:tcPr>
          <w:p w14:paraId="6EDF5D10" w14:textId="77777777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A020F06" w14:textId="67098624" w:rsidR="007902B2" w:rsidRPr="00A12A88" w:rsidRDefault="007772EF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274" w:type="dxa"/>
          </w:tcPr>
          <w:p w14:paraId="0C07155A" w14:textId="77777777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6CACBB5" w14:textId="4F2A8468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</w:tr>
      <w:tr w:rsidR="00A12A88" w:rsidRPr="00A12A88" w:rsidDel="00545430" w14:paraId="4ED482BA" w14:textId="77777777" w:rsidTr="00CF3DDB">
        <w:tc>
          <w:tcPr>
            <w:tcW w:w="4135" w:type="dxa"/>
          </w:tcPr>
          <w:p w14:paraId="61401267" w14:textId="77777777" w:rsidR="007902B2" w:rsidRPr="00A12A88" w:rsidRDefault="007902B2" w:rsidP="00790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ผลประโยชน์หลังออกจากงานและ  </w:t>
            </w:r>
          </w:p>
          <w:p w14:paraId="720ED2A8" w14:textId="77777777" w:rsidR="007902B2" w:rsidRPr="00A12A88" w:rsidRDefault="007902B2" w:rsidP="007902B2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</w:t>
            </w:r>
            <w:r w:rsidRPr="00A12A88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3DB45DAF" w14:textId="3F0E9E4E" w:rsidR="007902B2" w:rsidRPr="00A12A88" w:rsidRDefault="007772EF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4" w:type="dxa"/>
            <w:vAlign w:val="bottom"/>
          </w:tcPr>
          <w:p w14:paraId="4B7AD6B8" w14:textId="77777777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14:paraId="428C2A02" w14:textId="467109F2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2" w:type="dxa"/>
            <w:vAlign w:val="bottom"/>
          </w:tcPr>
          <w:p w14:paraId="16346E6A" w14:textId="77777777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vAlign w:val="bottom"/>
          </w:tcPr>
          <w:p w14:paraId="747C8A42" w14:textId="1DC8C36F" w:rsidR="007902B2" w:rsidRPr="00A12A88" w:rsidRDefault="007772EF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4" w:type="dxa"/>
            <w:vAlign w:val="bottom"/>
          </w:tcPr>
          <w:p w14:paraId="68D0F731" w14:textId="77777777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33A7FE53" w14:textId="35809428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7902B2" w:rsidRPr="00A12A88" w:rsidDel="00545430" w14:paraId="52D9138D" w14:textId="77777777" w:rsidTr="00CF3DDB">
        <w:tc>
          <w:tcPr>
            <w:tcW w:w="4135" w:type="dxa"/>
          </w:tcPr>
          <w:p w14:paraId="49A80BD6" w14:textId="77777777" w:rsidR="007902B2" w:rsidRPr="00A12A88" w:rsidRDefault="007902B2" w:rsidP="00790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4EDAEAA8" w14:textId="70144A17" w:rsidR="007902B2" w:rsidRPr="00A12A88" w:rsidRDefault="007772EF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2A88">
              <w:rPr>
                <w:rFonts w:ascii="Angsana New" w:hAnsi="Angsana New"/>
                <w:b/>
                <w:bCs/>
                <w:sz w:val="30"/>
                <w:szCs w:val="30"/>
              </w:rPr>
              <w:t>137</w:t>
            </w:r>
          </w:p>
        </w:tc>
        <w:tc>
          <w:tcPr>
            <w:tcW w:w="274" w:type="dxa"/>
          </w:tcPr>
          <w:p w14:paraId="3F6907AC" w14:textId="77777777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3B5826C1" w14:textId="41B120E5" w:rsidR="007902B2" w:rsidRPr="00A12A88" w:rsidRDefault="007902B2" w:rsidP="00790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="Angsana New" w:hAnsi="Angsana New"/>
                <w:b/>
                <w:bCs/>
                <w:sz w:val="30"/>
                <w:szCs w:val="30"/>
              </w:rPr>
              <w:t>121</w:t>
            </w:r>
          </w:p>
        </w:tc>
        <w:tc>
          <w:tcPr>
            <w:tcW w:w="272" w:type="dxa"/>
          </w:tcPr>
          <w:p w14:paraId="3FD388B7" w14:textId="77777777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</w:tcPr>
          <w:p w14:paraId="31309CB6" w14:textId="78F0C46F" w:rsidR="007902B2" w:rsidRPr="00A12A88" w:rsidRDefault="00221F83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2A88">
              <w:rPr>
                <w:rFonts w:ascii="Angsana New" w:hAnsi="Angsana New"/>
                <w:b/>
                <w:bCs/>
                <w:sz w:val="30"/>
                <w:szCs w:val="30"/>
              </w:rPr>
              <w:t>63</w:t>
            </w:r>
          </w:p>
        </w:tc>
        <w:tc>
          <w:tcPr>
            <w:tcW w:w="274" w:type="dxa"/>
          </w:tcPr>
          <w:p w14:paraId="30F8CFDB" w14:textId="77777777" w:rsidR="007902B2" w:rsidRPr="00A12A88" w:rsidRDefault="007902B2" w:rsidP="0079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544AC0F3" w14:textId="18E272AF" w:rsidR="007902B2" w:rsidRPr="00A12A88" w:rsidRDefault="007902B2" w:rsidP="00790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="Angsana New" w:hAnsi="Angsana New"/>
                <w:b/>
                <w:bCs/>
                <w:sz w:val="30"/>
                <w:szCs w:val="30"/>
              </w:rPr>
              <w:t>54</w:t>
            </w:r>
          </w:p>
        </w:tc>
      </w:tr>
    </w:tbl>
    <w:p w14:paraId="4234081A" w14:textId="77777777" w:rsidR="00A214A6" w:rsidRPr="00A12A88" w:rsidRDefault="00A214A6">
      <w:pPr>
        <w:rPr>
          <w:rFonts w:ascii="Angsana New" w:hAnsi="Angsana New"/>
          <w:b/>
          <w:bCs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170"/>
        <w:gridCol w:w="270"/>
        <w:gridCol w:w="1081"/>
        <w:gridCol w:w="269"/>
        <w:gridCol w:w="1170"/>
      </w:tblGrid>
      <w:tr w:rsidR="00A12A88" w:rsidRPr="00A12A88" w14:paraId="046F44F9" w14:textId="77777777" w:rsidTr="004364BA">
        <w:trPr>
          <w:tblHeader/>
        </w:trPr>
        <w:tc>
          <w:tcPr>
            <w:tcW w:w="4140" w:type="dxa"/>
          </w:tcPr>
          <w:p w14:paraId="4988F148" w14:textId="53267232" w:rsidR="00CF3DDB" w:rsidRPr="00A12A88" w:rsidRDefault="00CF3DDB" w:rsidP="003F772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ind w:right="-45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259D3B7D" w14:textId="77777777" w:rsidR="00CF3DDB" w:rsidRPr="00A12A88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BFFE635" w14:textId="77777777" w:rsidR="00CF3DDB" w:rsidRPr="00A12A88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432F30C8" w14:textId="77777777" w:rsidR="00CF3DDB" w:rsidRPr="00A12A88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12A88" w:rsidRPr="00A12A88" w14:paraId="65846428" w14:textId="77777777" w:rsidTr="004364BA">
        <w:trPr>
          <w:tblHeader/>
        </w:trPr>
        <w:tc>
          <w:tcPr>
            <w:tcW w:w="4140" w:type="dxa"/>
          </w:tcPr>
          <w:p w14:paraId="765BDACC" w14:textId="77777777" w:rsidR="007902B2" w:rsidRPr="00A12A88" w:rsidRDefault="007902B2" w:rsidP="007902B2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5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12A8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ยอดคงเหลือกับบุคคลหรือ</w:t>
            </w:r>
          </w:p>
          <w:p w14:paraId="3BB5AF8B" w14:textId="040ED54C" w:rsidR="007902B2" w:rsidRPr="00A12A88" w:rsidRDefault="007902B2" w:rsidP="007902B2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12A88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   </w:t>
            </w:r>
            <w:r w:rsidRPr="00A12A8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กิจการที่เกี่ยวข้องกัน ณ วันที่</w:t>
            </w:r>
          </w:p>
        </w:tc>
        <w:tc>
          <w:tcPr>
            <w:tcW w:w="1080" w:type="dxa"/>
          </w:tcPr>
          <w:p w14:paraId="14074A86" w14:textId="450273E8" w:rsidR="007902B2" w:rsidRPr="00A12A88" w:rsidRDefault="007902B2" w:rsidP="00790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2A88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A12A88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  <w:p w14:paraId="441C2BFB" w14:textId="1A52261E" w:rsidR="007902B2" w:rsidRPr="00A12A88" w:rsidRDefault="007902B2" w:rsidP="00790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12A8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7D016C7" w14:textId="77777777" w:rsidR="007902B2" w:rsidRPr="00A12A88" w:rsidRDefault="007902B2" w:rsidP="00790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F2D118" w14:textId="71873473" w:rsidR="007902B2" w:rsidRPr="00A12A88" w:rsidRDefault="007902B2" w:rsidP="00790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2A88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A12A88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  <w:p w14:paraId="5506748F" w14:textId="2C424749" w:rsidR="007902B2" w:rsidRPr="00A12A88" w:rsidRDefault="007902B2" w:rsidP="00790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12A8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3B2687D" w14:textId="77777777" w:rsidR="007902B2" w:rsidRPr="00A12A88" w:rsidRDefault="007902B2" w:rsidP="00790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A9DCF68" w14:textId="77777777" w:rsidR="007902B2" w:rsidRPr="00A12A88" w:rsidRDefault="007902B2" w:rsidP="00790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2A88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A12A88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  <w:p w14:paraId="1E5F7BBF" w14:textId="632A6C5F" w:rsidR="007902B2" w:rsidRPr="00A12A88" w:rsidRDefault="007902B2" w:rsidP="00790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12A8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9" w:type="dxa"/>
          </w:tcPr>
          <w:p w14:paraId="501B1D6F" w14:textId="77777777" w:rsidR="007902B2" w:rsidRPr="00A12A88" w:rsidRDefault="007902B2" w:rsidP="00790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DB25E0" w14:textId="77777777" w:rsidR="007902B2" w:rsidRPr="00A12A88" w:rsidRDefault="007902B2" w:rsidP="00790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2A88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A12A88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  <w:p w14:paraId="3B451D5E" w14:textId="3E48CDFA" w:rsidR="007902B2" w:rsidRPr="00A12A88" w:rsidRDefault="007902B2" w:rsidP="00790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12A88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A12A88" w:rsidRPr="00A12A88" w14:paraId="4FF1282C" w14:textId="77777777" w:rsidTr="004364BA">
        <w:trPr>
          <w:tblHeader/>
        </w:trPr>
        <w:tc>
          <w:tcPr>
            <w:tcW w:w="4140" w:type="dxa"/>
          </w:tcPr>
          <w:p w14:paraId="23033789" w14:textId="77777777" w:rsidR="00CF3DDB" w:rsidRPr="00A12A88" w:rsidRDefault="00CF3DDB" w:rsidP="003F772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ind w:right="-45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4D7656EA" w14:textId="77777777" w:rsidR="00CF3DDB" w:rsidRPr="00A12A88" w:rsidRDefault="00CF3DDB" w:rsidP="003F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2A8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12A88" w:rsidRPr="00A12A88" w14:paraId="21DF3143" w14:textId="77777777" w:rsidTr="004364BA">
        <w:tc>
          <w:tcPr>
            <w:tcW w:w="4140" w:type="dxa"/>
          </w:tcPr>
          <w:p w14:paraId="719EFFAA" w14:textId="77777777" w:rsidR="00CF3DDB" w:rsidRPr="00A12A88" w:rsidRDefault="00CF3DDB" w:rsidP="003F772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ind w:right="-45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12A8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vAlign w:val="bottom"/>
          </w:tcPr>
          <w:p w14:paraId="7BC31B3C" w14:textId="77777777" w:rsidR="00CF3DDB" w:rsidRPr="00A12A88" w:rsidRDefault="00CF3DDB" w:rsidP="003F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115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6F8BE04" w14:textId="77777777" w:rsidR="00CF3DDB" w:rsidRPr="00A12A88" w:rsidRDefault="00CF3DDB" w:rsidP="003F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115" w:right="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F9E649D" w14:textId="77777777" w:rsidR="00CF3DDB" w:rsidRPr="00A12A88" w:rsidRDefault="00CF3DDB" w:rsidP="003F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115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A86A79D" w14:textId="77777777" w:rsidR="00CF3DDB" w:rsidRPr="00A12A88" w:rsidRDefault="00CF3DDB" w:rsidP="003F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115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2AD8FDF0" w14:textId="77777777" w:rsidR="00CF3DDB" w:rsidRPr="00A12A88" w:rsidRDefault="00CF3DDB" w:rsidP="003F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115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6192BA1A" w14:textId="77777777" w:rsidR="00CF3DDB" w:rsidRPr="00A12A88" w:rsidRDefault="00CF3DDB" w:rsidP="003F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115" w:right="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4FA5016" w14:textId="77777777" w:rsidR="00CF3DDB" w:rsidRPr="00A12A88" w:rsidRDefault="00CF3DDB" w:rsidP="003F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115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12A88" w:rsidRPr="00A12A88" w14:paraId="5EDB0B6B" w14:textId="77777777" w:rsidTr="004364BA">
        <w:tc>
          <w:tcPr>
            <w:tcW w:w="4140" w:type="dxa"/>
          </w:tcPr>
          <w:p w14:paraId="0A71A5F1" w14:textId="7B224D8F" w:rsidR="007507A0" w:rsidRPr="00A12A88" w:rsidRDefault="007507A0" w:rsidP="00750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12A88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44F7D6C8" w14:textId="7B3AF894" w:rsidR="007507A0" w:rsidRPr="00A12A88" w:rsidRDefault="007507A0" w:rsidP="007507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934</w:t>
            </w:r>
          </w:p>
        </w:tc>
        <w:tc>
          <w:tcPr>
            <w:tcW w:w="270" w:type="dxa"/>
          </w:tcPr>
          <w:p w14:paraId="72F79464" w14:textId="77777777" w:rsidR="007507A0" w:rsidRPr="00A12A88" w:rsidRDefault="007507A0" w:rsidP="007507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04A316" w14:textId="75F61F20" w:rsidR="007507A0" w:rsidRPr="00A12A88" w:rsidRDefault="007507A0" w:rsidP="007507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2,456</w:t>
            </w:r>
          </w:p>
        </w:tc>
        <w:tc>
          <w:tcPr>
            <w:tcW w:w="270" w:type="dxa"/>
          </w:tcPr>
          <w:p w14:paraId="0FF1460E" w14:textId="77777777" w:rsidR="007507A0" w:rsidRPr="00A12A88" w:rsidRDefault="007507A0" w:rsidP="007507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3619505E" w14:textId="69EF4E90" w:rsidR="007507A0" w:rsidRPr="00A12A88" w:rsidRDefault="007507A0" w:rsidP="007507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 xml:space="preserve">        894 </w:t>
            </w:r>
          </w:p>
        </w:tc>
        <w:tc>
          <w:tcPr>
            <w:tcW w:w="269" w:type="dxa"/>
          </w:tcPr>
          <w:p w14:paraId="042CF25B" w14:textId="77777777" w:rsidR="007507A0" w:rsidRPr="00A12A88" w:rsidRDefault="007507A0" w:rsidP="007507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5A361E" w14:textId="5C857EB6" w:rsidR="007507A0" w:rsidRPr="00A12A88" w:rsidRDefault="007507A0" w:rsidP="007507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2,386</w:t>
            </w:r>
          </w:p>
        </w:tc>
      </w:tr>
      <w:tr w:rsidR="00A12A88" w:rsidRPr="00A12A88" w14:paraId="67607A2C" w14:textId="77777777" w:rsidTr="004364BA">
        <w:tc>
          <w:tcPr>
            <w:tcW w:w="4140" w:type="dxa"/>
          </w:tcPr>
          <w:p w14:paraId="1451DEA4" w14:textId="77777777" w:rsidR="007507A0" w:rsidRPr="00A12A88" w:rsidRDefault="007507A0" w:rsidP="00750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12A88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3D6FA18" w14:textId="205F4885" w:rsidR="007507A0" w:rsidRPr="00A12A88" w:rsidRDefault="007507A0" w:rsidP="007507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452D42" w14:textId="77777777" w:rsidR="007507A0" w:rsidRPr="00A12A88" w:rsidRDefault="007507A0" w:rsidP="007507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E5FBD8" w14:textId="07401FB4" w:rsidR="007507A0" w:rsidRPr="00A12A88" w:rsidRDefault="007507A0" w:rsidP="007507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FB5028" w14:textId="77777777" w:rsidR="007507A0" w:rsidRPr="00A12A88" w:rsidRDefault="007507A0" w:rsidP="007507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563EDB55" w14:textId="73819501" w:rsidR="007507A0" w:rsidRPr="00A12A88" w:rsidRDefault="007507A0" w:rsidP="007507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 xml:space="preserve">6,050 </w:t>
            </w:r>
          </w:p>
        </w:tc>
        <w:tc>
          <w:tcPr>
            <w:tcW w:w="269" w:type="dxa"/>
          </w:tcPr>
          <w:p w14:paraId="44712CB0" w14:textId="77777777" w:rsidR="007507A0" w:rsidRPr="00A12A88" w:rsidRDefault="007507A0" w:rsidP="007507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CC297D" w14:textId="085AEBCE" w:rsidR="007507A0" w:rsidRPr="00A12A88" w:rsidRDefault="007507A0" w:rsidP="007507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4,915</w:t>
            </w:r>
          </w:p>
        </w:tc>
      </w:tr>
      <w:tr w:rsidR="00A12A88" w:rsidRPr="00A12A88" w14:paraId="6782BBF8" w14:textId="77777777" w:rsidTr="004364BA">
        <w:tc>
          <w:tcPr>
            <w:tcW w:w="4140" w:type="dxa"/>
          </w:tcPr>
          <w:p w14:paraId="7B3BDB0C" w14:textId="77777777" w:rsidR="007507A0" w:rsidRPr="00A12A88" w:rsidRDefault="007507A0" w:rsidP="007507A0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12A88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424F5F3C" w14:textId="2F336769" w:rsidR="007507A0" w:rsidRPr="00A12A88" w:rsidRDefault="007507A0" w:rsidP="007507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2,508</w:t>
            </w:r>
          </w:p>
        </w:tc>
        <w:tc>
          <w:tcPr>
            <w:tcW w:w="270" w:type="dxa"/>
          </w:tcPr>
          <w:p w14:paraId="7A054EA5" w14:textId="77777777" w:rsidR="007507A0" w:rsidRPr="00A12A88" w:rsidRDefault="007507A0" w:rsidP="007507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A70594" w14:textId="0418F7CF" w:rsidR="007507A0" w:rsidRPr="00A12A88" w:rsidRDefault="007507A0" w:rsidP="007507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2,286</w:t>
            </w:r>
          </w:p>
        </w:tc>
        <w:tc>
          <w:tcPr>
            <w:tcW w:w="270" w:type="dxa"/>
          </w:tcPr>
          <w:p w14:paraId="7A8DDF7F" w14:textId="77777777" w:rsidR="007507A0" w:rsidRPr="00A12A88" w:rsidRDefault="007507A0" w:rsidP="007507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2FC3F815" w14:textId="53584773" w:rsidR="007507A0" w:rsidRPr="00A12A88" w:rsidRDefault="007507A0" w:rsidP="007507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 xml:space="preserve">   2,095 </w:t>
            </w:r>
          </w:p>
        </w:tc>
        <w:tc>
          <w:tcPr>
            <w:tcW w:w="269" w:type="dxa"/>
          </w:tcPr>
          <w:p w14:paraId="0C111BAB" w14:textId="77777777" w:rsidR="007507A0" w:rsidRPr="00A12A88" w:rsidRDefault="007507A0" w:rsidP="007507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5F2107" w14:textId="2314EF97" w:rsidR="007507A0" w:rsidRPr="00A12A88" w:rsidRDefault="007507A0" w:rsidP="007507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1,852</w:t>
            </w:r>
          </w:p>
        </w:tc>
      </w:tr>
      <w:tr w:rsidR="00A12A88" w:rsidRPr="00A12A88" w:rsidDel="00545430" w14:paraId="516AB339" w14:textId="77777777" w:rsidTr="004364BA">
        <w:tc>
          <w:tcPr>
            <w:tcW w:w="4140" w:type="dxa"/>
          </w:tcPr>
          <w:p w14:paraId="1D71FC4D" w14:textId="77777777" w:rsidR="007507A0" w:rsidRPr="00A12A88" w:rsidRDefault="007507A0" w:rsidP="007507A0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12A88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vAlign w:val="bottom"/>
          </w:tcPr>
          <w:p w14:paraId="38E8DC55" w14:textId="3274E717" w:rsidR="007507A0" w:rsidRPr="00A12A88" w:rsidRDefault="007507A0" w:rsidP="007507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 xml:space="preserve">   1,072</w:t>
            </w:r>
          </w:p>
        </w:tc>
        <w:tc>
          <w:tcPr>
            <w:tcW w:w="270" w:type="dxa"/>
          </w:tcPr>
          <w:p w14:paraId="585971DC" w14:textId="77777777" w:rsidR="007507A0" w:rsidRPr="00A12A88" w:rsidRDefault="007507A0" w:rsidP="007507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71DB9C" w14:textId="666A4439" w:rsidR="007507A0" w:rsidRPr="00A12A88" w:rsidRDefault="007507A0" w:rsidP="007507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1,294</w:t>
            </w:r>
          </w:p>
        </w:tc>
        <w:tc>
          <w:tcPr>
            <w:tcW w:w="270" w:type="dxa"/>
          </w:tcPr>
          <w:p w14:paraId="7D02F5F1" w14:textId="77777777" w:rsidR="007507A0" w:rsidRPr="00A12A88" w:rsidRDefault="007507A0" w:rsidP="007507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75A20B92" w14:textId="628A8EEC" w:rsidR="007507A0" w:rsidRPr="00A12A88" w:rsidRDefault="007507A0" w:rsidP="007507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 xml:space="preserve">           714                              </w:t>
            </w:r>
          </w:p>
        </w:tc>
        <w:tc>
          <w:tcPr>
            <w:tcW w:w="269" w:type="dxa"/>
          </w:tcPr>
          <w:p w14:paraId="64A2C4F7" w14:textId="77777777" w:rsidR="007507A0" w:rsidRPr="00A12A88" w:rsidRDefault="007507A0" w:rsidP="007507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6B2B58" w14:textId="75383EB5" w:rsidR="007507A0" w:rsidRPr="00A12A88" w:rsidRDefault="007507A0" w:rsidP="007507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</w:tr>
      <w:tr w:rsidR="00A12A88" w:rsidRPr="00A12A88" w14:paraId="2EEAAFD5" w14:textId="77777777" w:rsidTr="004364BA">
        <w:tc>
          <w:tcPr>
            <w:tcW w:w="4140" w:type="dxa"/>
          </w:tcPr>
          <w:p w14:paraId="056A6CE6" w14:textId="77777777" w:rsidR="007507A0" w:rsidRPr="00A12A88" w:rsidRDefault="007507A0" w:rsidP="007507A0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12A88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  <w:r w:rsidRPr="00A12A8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EE06934" w14:textId="53886252" w:rsidR="007507A0" w:rsidRPr="00A12A88" w:rsidRDefault="007507A0" w:rsidP="007507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 xml:space="preserve">  17,697 </w:t>
            </w:r>
          </w:p>
        </w:tc>
        <w:tc>
          <w:tcPr>
            <w:tcW w:w="270" w:type="dxa"/>
          </w:tcPr>
          <w:p w14:paraId="6230CBD3" w14:textId="77777777" w:rsidR="007507A0" w:rsidRPr="00A12A88" w:rsidRDefault="007507A0" w:rsidP="007507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50858FD" w14:textId="3DA3C802" w:rsidR="007507A0" w:rsidRPr="00A12A88" w:rsidRDefault="007507A0" w:rsidP="007507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21,684</w:t>
            </w:r>
          </w:p>
        </w:tc>
        <w:tc>
          <w:tcPr>
            <w:tcW w:w="270" w:type="dxa"/>
          </w:tcPr>
          <w:p w14:paraId="2C4A94A3" w14:textId="77777777" w:rsidR="007507A0" w:rsidRPr="00A12A88" w:rsidRDefault="007507A0" w:rsidP="007507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443509EE" w14:textId="4D42F871" w:rsidR="007507A0" w:rsidRPr="00A12A88" w:rsidRDefault="007507A0" w:rsidP="007507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 xml:space="preserve"> 17,141 </w:t>
            </w:r>
          </w:p>
        </w:tc>
        <w:tc>
          <w:tcPr>
            <w:tcW w:w="269" w:type="dxa"/>
          </w:tcPr>
          <w:p w14:paraId="41CACBB3" w14:textId="77777777" w:rsidR="007507A0" w:rsidRPr="00A12A88" w:rsidRDefault="007507A0" w:rsidP="007507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BF55C82" w14:textId="09CA9134" w:rsidR="007507A0" w:rsidRPr="00A12A88" w:rsidRDefault="007507A0" w:rsidP="007507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21,218</w:t>
            </w:r>
          </w:p>
        </w:tc>
      </w:tr>
      <w:tr w:rsidR="00A12A88" w:rsidRPr="00A12A88" w14:paraId="1E76BCF0" w14:textId="77777777" w:rsidTr="004364BA">
        <w:tc>
          <w:tcPr>
            <w:tcW w:w="4140" w:type="dxa"/>
          </w:tcPr>
          <w:p w14:paraId="7C685897" w14:textId="77777777" w:rsidR="007507A0" w:rsidRPr="00A12A88" w:rsidRDefault="007507A0" w:rsidP="007507A0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2A8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1B8D5E" w14:textId="0CC6697F" w:rsidR="007507A0" w:rsidRPr="00A12A88" w:rsidRDefault="007507A0" w:rsidP="007507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22,211 </w:t>
            </w:r>
          </w:p>
        </w:tc>
        <w:tc>
          <w:tcPr>
            <w:tcW w:w="270" w:type="dxa"/>
          </w:tcPr>
          <w:p w14:paraId="1E0B3A60" w14:textId="77777777" w:rsidR="007507A0" w:rsidRPr="00A12A88" w:rsidRDefault="007507A0" w:rsidP="007507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FCB2594" w14:textId="6929B53A" w:rsidR="007507A0" w:rsidRPr="00A12A88" w:rsidRDefault="007507A0" w:rsidP="007507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27,720</w:t>
            </w:r>
          </w:p>
        </w:tc>
        <w:tc>
          <w:tcPr>
            <w:tcW w:w="270" w:type="dxa"/>
          </w:tcPr>
          <w:p w14:paraId="1F6D7B28" w14:textId="77777777" w:rsidR="007507A0" w:rsidRPr="00A12A88" w:rsidRDefault="007507A0" w:rsidP="007507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1A5F95" w14:textId="6D9E7970" w:rsidR="007507A0" w:rsidRPr="00A12A88" w:rsidRDefault="007507A0" w:rsidP="007507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26,894 </w:t>
            </w:r>
          </w:p>
        </w:tc>
        <w:tc>
          <w:tcPr>
            <w:tcW w:w="269" w:type="dxa"/>
          </w:tcPr>
          <w:p w14:paraId="7CD1BDDA" w14:textId="77777777" w:rsidR="007507A0" w:rsidRPr="00A12A88" w:rsidRDefault="007507A0" w:rsidP="007507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56D5586" w14:textId="3B313DA6" w:rsidR="007507A0" w:rsidRPr="00A12A88" w:rsidRDefault="007507A0" w:rsidP="007507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30,971</w:t>
            </w:r>
          </w:p>
        </w:tc>
      </w:tr>
      <w:tr w:rsidR="00A12A88" w:rsidRPr="00A12A88" w14:paraId="09ECB32F" w14:textId="77777777" w:rsidTr="004364BA">
        <w:tc>
          <w:tcPr>
            <w:tcW w:w="4140" w:type="dxa"/>
          </w:tcPr>
          <w:p w14:paraId="4C3B1310" w14:textId="77777777" w:rsidR="00CF3DDB" w:rsidRPr="00A12A88" w:rsidRDefault="00CF3DDB" w:rsidP="003F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57186B" w14:textId="77777777" w:rsidR="00CF3DDB" w:rsidRPr="00A12A88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507EE9" w14:textId="77777777" w:rsidR="00CF3DDB" w:rsidRPr="00A12A88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2199C6" w14:textId="77777777" w:rsidR="00CF3DDB" w:rsidRPr="00A12A88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14EE57" w14:textId="77777777" w:rsidR="00CF3DDB" w:rsidRPr="00A12A88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E0835EE" w14:textId="77777777" w:rsidR="00CF3DDB" w:rsidRPr="00A12A88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5C09B963" w14:textId="77777777" w:rsidR="00CF3DDB" w:rsidRPr="00A12A88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19EED7" w14:textId="77777777" w:rsidR="00CF3DDB" w:rsidRPr="00A12A88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2A88" w:rsidRPr="00A12A88" w14:paraId="4108870F" w14:textId="77777777" w:rsidTr="004364BA">
        <w:tc>
          <w:tcPr>
            <w:tcW w:w="4140" w:type="dxa"/>
          </w:tcPr>
          <w:p w14:paraId="58A2B5F7" w14:textId="77777777" w:rsidR="00CF3DDB" w:rsidRPr="00A12A88" w:rsidRDefault="00CF3DDB" w:rsidP="003F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12A88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A12A88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A12A8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</w:tcPr>
          <w:p w14:paraId="752B9ECB" w14:textId="77777777" w:rsidR="00CF3DDB" w:rsidRPr="00A12A88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77B853" w14:textId="77777777" w:rsidR="00CF3DDB" w:rsidRPr="00A12A88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E71540" w14:textId="77777777" w:rsidR="00CF3DDB" w:rsidRPr="00A12A88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2734EE" w14:textId="77777777" w:rsidR="00CF3DDB" w:rsidRPr="00A12A88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232671E5" w14:textId="77777777" w:rsidR="00CF3DDB" w:rsidRPr="00A12A88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14EC1318" w14:textId="77777777" w:rsidR="00CF3DDB" w:rsidRPr="00A12A88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A53C56" w14:textId="77777777" w:rsidR="00CF3DDB" w:rsidRPr="00A12A88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2A88" w:rsidRPr="00A12A88" w14:paraId="0F528B47" w14:textId="77777777" w:rsidTr="004364BA">
        <w:tc>
          <w:tcPr>
            <w:tcW w:w="4140" w:type="dxa"/>
          </w:tcPr>
          <w:p w14:paraId="7F321FCA" w14:textId="6E066234" w:rsidR="007507A0" w:rsidRPr="00A12A88" w:rsidRDefault="007507A0" w:rsidP="00750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40FA8451" w14:textId="06F9D545" w:rsidR="007507A0" w:rsidRPr="00A12A88" w:rsidRDefault="007507A0" w:rsidP="007507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 xml:space="preserve">     114</w:t>
            </w:r>
          </w:p>
        </w:tc>
        <w:tc>
          <w:tcPr>
            <w:tcW w:w="270" w:type="dxa"/>
          </w:tcPr>
          <w:p w14:paraId="65B2DBAF" w14:textId="77777777" w:rsidR="007507A0" w:rsidRPr="00A12A88" w:rsidRDefault="007507A0" w:rsidP="007507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A2B4A0" w14:textId="34A53E98" w:rsidR="007507A0" w:rsidRPr="00A12A88" w:rsidRDefault="007507A0" w:rsidP="007507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312</w:t>
            </w:r>
          </w:p>
        </w:tc>
        <w:tc>
          <w:tcPr>
            <w:tcW w:w="270" w:type="dxa"/>
          </w:tcPr>
          <w:p w14:paraId="11F80EC2" w14:textId="77777777" w:rsidR="007507A0" w:rsidRPr="00A12A88" w:rsidRDefault="007507A0" w:rsidP="007507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745AD787" w14:textId="241F24FB" w:rsidR="007507A0" w:rsidRPr="00A12A88" w:rsidRDefault="007507A0" w:rsidP="007507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 xml:space="preserve">     114</w:t>
            </w:r>
          </w:p>
        </w:tc>
        <w:tc>
          <w:tcPr>
            <w:tcW w:w="269" w:type="dxa"/>
          </w:tcPr>
          <w:p w14:paraId="5C0B58F1" w14:textId="77777777" w:rsidR="007507A0" w:rsidRPr="00A12A88" w:rsidRDefault="007507A0" w:rsidP="007507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5FFBFA" w14:textId="20FDB28E" w:rsidR="007507A0" w:rsidRPr="00A12A88" w:rsidRDefault="007507A0" w:rsidP="007507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310</w:t>
            </w:r>
          </w:p>
        </w:tc>
      </w:tr>
      <w:tr w:rsidR="00A12A88" w:rsidRPr="00A12A88" w14:paraId="3A972016" w14:textId="77777777" w:rsidTr="004364BA">
        <w:tc>
          <w:tcPr>
            <w:tcW w:w="4140" w:type="dxa"/>
          </w:tcPr>
          <w:p w14:paraId="6CB5D405" w14:textId="77777777" w:rsidR="007507A0" w:rsidRPr="00A12A88" w:rsidRDefault="007507A0" w:rsidP="00750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693AA9F" w14:textId="23DC4797" w:rsidR="007507A0" w:rsidRPr="00A12A88" w:rsidRDefault="007507A0" w:rsidP="007507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055155" w14:textId="77777777" w:rsidR="007507A0" w:rsidRPr="00A12A88" w:rsidRDefault="007507A0" w:rsidP="007507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0DECDD" w14:textId="425F2DE0" w:rsidR="007507A0" w:rsidRPr="00A12A88" w:rsidRDefault="007507A0" w:rsidP="007507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44C2F6" w14:textId="77777777" w:rsidR="007507A0" w:rsidRPr="00A12A88" w:rsidRDefault="007507A0" w:rsidP="007507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6F827C4" w14:textId="0E26B9B7" w:rsidR="007507A0" w:rsidRPr="00A12A88" w:rsidRDefault="00682DF3" w:rsidP="007507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2,683</w:t>
            </w:r>
          </w:p>
        </w:tc>
        <w:tc>
          <w:tcPr>
            <w:tcW w:w="269" w:type="dxa"/>
          </w:tcPr>
          <w:p w14:paraId="691A6038" w14:textId="77777777" w:rsidR="007507A0" w:rsidRPr="00A12A88" w:rsidRDefault="007507A0" w:rsidP="007507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EA3244" w14:textId="3FB7BB3E" w:rsidR="007507A0" w:rsidRPr="00A12A88" w:rsidRDefault="007507A0" w:rsidP="007507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260</w:t>
            </w:r>
          </w:p>
        </w:tc>
      </w:tr>
      <w:tr w:rsidR="00A12A88" w:rsidRPr="00A12A88" w14:paraId="70F976C2" w14:textId="77777777" w:rsidTr="004364BA">
        <w:tc>
          <w:tcPr>
            <w:tcW w:w="4140" w:type="dxa"/>
          </w:tcPr>
          <w:p w14:paraId="52B6CD79" w14:textId="77777777" w:rsidR="0082003D" w:rsidRPr="00A12A88" w:rsidRDefault="0082003D" w:rsidP="0082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49F580DC" w14:textId="5E449B72" w:rsidR="0082003D" w:rsidRPr="00A12A88" w:rsidRDefault="007507A0" w:rsidP="007507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 xml:space="preserve">      930 </w:t>
            </w:r>
          </w:p>
        </w:tc>
        <w:tc>
          <w:tcPr>
            <w:tcW w:w="270" w:type="dxa"/>
          </w:tcPr>
          <w:p w14:paraId="6A5D52F5" w14:textId="77777777" w:rsidR="0082003D" w:rsidRPr="00A12A88" w:rsidRDefault="0082003D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447572" w14:textId="586FD05A" w:rsidR="0082003D" w:rsidRPr="00A12A88" w:rsidRDefault="0082003D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940</w:t>
            </w:r>
          </w:p>
        </w:tc>
        <w:tc>
          <w:tcPr>
            <w:tcW w:w="270" w:type="dxa"/>
          </w:tcPr>
          <w:p w14:paraId="725A543A" w14:textId="77777777" w:rsidR="0082003D" w:rsidRPr="00A12A88" w:rsidRDefault="0082003D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E5E2FA8" w14:textId="7D0ACA5C" w:rsidR="0082003D" w:rsidRPr="00A12A88" w:rsidRDefault="00682DF3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927</w:t>
            </w:r>
          </w:p>
        </w:tc>
        <w:tc>
          <w:tcPr>
            <w:tcW w:w="269" w:type="dxa"/>
          </w:tcPr>
          <w:p w14:paraId="4E56F9CD" w14:textId="77777777" w:rsidR="0082003D" w:rsidRPr="00A12A88" w:rsidRDefault="0082003D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BA0908" w14:textId="06970235" w:rsidR="0082003D" w:rsidRPr="00A12A88" w:rsidRDefault="0082003D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936</w:t>
            </w:r>
          </w:p>
        </w:tc>
      </w:tr>
      <w:tr w:rsidR="00A12A88" w:rsidRPr="00A12A88" w14:paraId="560BA3E1" w14:textId="77777777" w:rsidTr="004364BA">
        <w:tc>
          <w:tcPr>
            <w:tcW w:w="4140" w:type="dxa"/>
          </w:tcPr>
          <w:p w14:paraId="2D4DDE3F" w14:textId="77777777" w:rsidR="0082003D" w:rsidRPr="00A12A88" w:rsidRDefault="0082003D" w:rsidP="0082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1080" w:type="dxa"/>
          </w:tcPr>
          <w:p w14:paraId="1F53F4C6" w14:textId="40684E9A" w:rsidR="0082003D" w:rsidRPr="00A12A88" w:rsidRDefault="007507A0" w:rsidP="007507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 xml:space="preserve">       81</w:t>
            </w:r>
          </w:p>
        </w:tc>
        <w:tc>
          <w:tcPr>
            <w:tcW w:w="270" w:type="dxa"/>
          </w:tcPr>
          <w:p w14:paraId="72E21A41" w14:textId="77777777" w:rsidR="0082003D" w:rsidRPr="00A12A88" w:rsidRDefault="0082003D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163702" w14:textId="5498EEB3" w:rsidR="0082003D" w:rsidRPr="00A12A88" w:rsidRDefault="0082003D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5A492A42" w14:textId="77777777" w:rsidR="0082003D" w:rsidRPr="00A12A88" w:rsidRDefault="0082003D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3E6FA59" w14:textId="4ED073D0" w:rsidR="0082003D" w:rsidRPr="00A12A88" w:rsidRDefault="00682DF3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269" w:type="dxa"/>
          </w:tcPr>
          <w:p w14:paraId="0F1EF00B" w14:textId="77777777" w:rsidR="0082003D" w:rsidRPr="00A12A88" w:rsidRDefault="0082003D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EB82F4" w14:textId="6A3C6612" w:rsidR="0082003D" w:rsidRPr="00A12A88" w:rsidRDefault="0082003D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</w:tr>
      <w:tr w:rsidR="00A12A88" w:rsidRPr="00A12A88" w14:paraId="4D2148EE" w14:textId="77777777" w:rsidTr="004364BA">
        <w:tc>
          <w:tcPr>
            <w:tcW w:w="4140" w:type="dxa"/>
          </w:tcPr>
          <w:p w14:paraId="179AD565" w14:textId="77777777" w:rsidR="0082003D" w:rsidRPr="00A12A88" w:rsidRDefault="0082003D" w:rsidP="0082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F93153" w14:textId="61FF576F" w:rsidR="0082003D" w:rsidRPr="00A12A88" w:rsidRDefault="007507A0" w:rsidP="007507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 xml:space="preserve">436                               </w:t>
            </w:r>
          </w:p>
        </w:tc>
        <w:tc>
          <w:tcPr>
            <w:tcW w:w="270" w:type="dxa"/>
          </w:tcPr>
          <w:p w14:paraId="57E60861" w14:textId="77777777" w:rsidR="0082003D" w:rsidRPr="00A12A88" w:rsidRDefault="0082003D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DC592A" w14:textId="0A0A3959" w:rsidR="0082003D" w:rsidRPr="00A12A88" w:rsidRDefault="0082003D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664</w:t>
            </w:r>
          </w:p>
        </w:tc>
        <w:tc>
          <w:tcPr>
            <w:tcW w:w="270" w:type="dxa"/>
          </w:tcPr>
          <w:p w14:paraId="565577A0" w14:textId="77777777" w:rsidR="0082003D" w:rsidRPr="00A12A88" w:rsidRDefault="0082003D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27DB0706" w14:textId="7C247AD2" w:rsidR="0082003D" w:rsidRPr="00A12A88" w:rsidRDefault="00682DF3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348</w:t>
            </w:r>
          </w:p>
        </w:tc>
        <w:tc>
          <w:tcPr>
            <w:tcW w:w="269" w:type="dxa"/>
          </w:tcPr>
          <w:p w14:paraId="18A9391D" w14:textId="77777777" w:rsidR="0082003D" w:rsidRPr="00A12A88" w:rsidRDefault="0082003D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F00CF66" w14:textId="2A24B0EF" w:rsidR="0082003D" w:rsidRPr="00A12A88" w:rsidRDefault="0082003D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562</w:t>
            </w:r>
          </w:p>
        </w:tc>
      </w:tr>
      <w:tr w:rsidR="00A12A88" w:rsidRPr="00A12A88" w14:paraId="00730F40" w14:textId="77777777" w:rsidTr="004364BA">
        <w:tc>
          <w:tcPr>
            <w:tcW w:w="4140" w:type="dxa"/>
          </w:tcPr>
          <w:p w14:paraId="10F7BA3D" w14:textId="77777777" w:rsidR="0082003D" w:rsidRPr="00A12A88" w:rsidRDefault="0082003D" w:rsidP="0082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B07F98" w14:textId="221F175B" w:rsidR="0082003D" w:rsidRPr="00A12A88" w:rsidRDefault="007507A0" w:rsidP="007507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1,561</w:t>
            </w:r>
          </w:p>
        </w:tc>
        <w:tc>
          <w:tcPr>
            <w:tcW w:w="270" w:type="dxa"/>
          </w:tcPr>
          <w:p w14:paraId="301B9DFF" w14:textId="77777777" w:rsidR="0082003D" w:rsidRPr="00A12A88" w:rsidRDefault="0082003D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E8906D2" w14:textId="4546C986" w:rsidR="0082003D" w:rsidRPr="00A12A88" w:rsidRDefault="0082003D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1,945</w:t>
            </w:r>
          </w:p>
        </w:tc>
        <w:tc>
          <w:tcPr>
            <w:tcW w:w="270" w:type="dxa"/>
          </w:tcPr>
          <w:p w14:paraId="59D76F31" w14:textId="77777777" w:rsidR="0082003D" w:rsidRPr="00A12A88" w:rsidRDefault="0082003D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38D1A0E3" w14:textId="689199C7" w:rsidR="0082003D" w:rsidRPr="00A12A88" w:rsidRDefault="00682DF3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4,144</w:t>
            </w:r>
          </w:p>
        </w:tc>
        <w:tc>
          <w:tcPr>
            <w:tcW w:w="269" w:type="dxa"/>
          </w:tcPr>
          <w:p w14:paraId="5D16087E" w14:textId="77777777" w:rsidR="0082003D" w:rsidRPr="00A12A88" w:rsidRDefault="0082003D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150B66C" w14:textId="5CA485FB" w:rsidR="0082003D" w:rsidRPr="00A12A88" w:rsidRDefault="0082003D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2,093</w:t>
            </w:r>
          </w:p>
        </w:tc>
      </w:tr>
      <w:tr w:rsidR="00A12A88" w:rsidRPr="00A12A88" w14:paraId="00FB8969" w14:textId="77777777" w:rsidTr="004364BA">
        <w:tc>
          <w:tcPr>
            <w:tcW w:w="4140" w:type="dxa"/>
          </w:tcPr>
          <w:p w14:paraId="591CBEB3" w14:textId="77777777" w:rsidR="00CF3DDB" w:rsidRPr="00A12A88" w:rsidRDefault="00CF3DDB" w:rsidP="003F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ECCB890" w14:textId="77777777" w:rsidR="00CF3DDB" w:rsidRPr="00A12A88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ED141F4" w14:textId="77777777" w:rsidR="00CF3DDB" w:rsidRPr="00A12A88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CDC1F15" w14:textId="77777777" w:rsidR="00CF3DDB" w:rsidRPr="00A12A88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3A1429E" w14:textId="77777777" w:rsidR="00CF3DDB" w:rsidRPr="00A12A88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4C858702" w14:textId="77777777" w:rsidR="00CF3DDB" w:rsidRPr="00A12A88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399928E0" w14:textId="77777777" w:rsidR="00CF3DDB" w:rsidRPr="00A12A88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3C1E859" w14:textId="77777777" w:rsidR="00CF3DDB" w:rsidRPr="00A12A88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12A88" w:rsidRPr="00A12A88" w14:paraId="5606AF23" w14:textId="77777777" w:rsidTr="004364BA">
        <w:tc>
          <w:tcPr>
            <w:tcW w:w="4140" w:type="dxa"/>
          </w:tcPr>
          <w:p w14:paraId="4CD323E9" w14:textId="77777777" w:rsidR="00CF3DDB" w:rsidRPr="00A12A88" w:rsidRDefault="00CF3DDB" w:rsidP="003F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ตราสารอนุพันธ์ - สินทรัพย์หมุนเวียน</w:t>
            </w:r>
          </w:p>
        </w:tc>
        <w:tc>
          <w:tcPr>
            <w:tcW w:w="1080" w:type="dxa"/>
          </w:tcPr>
          <w:p w14:paraId="5B158646" w14:textId="77777777" w:rsidR="00CF3DDB" w:rsidRPr="00A12A88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3CD0E8F" w14:textId="77777777" w:rsidR="00CF3DDB" w:rsidRPr="00A12A88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B469B4" w14:textId="77777777" w:rsidR="00CF3DDB" w:rsidRPr="00A12A88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047EB7E" w14:textId="77777777" w:rsidR="00CF3DDB" w:rsidRPr="00A12A88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22221718" w14:textId="77777777" w:rsidR="00CF3DDB" w:rsidRPr="00A12A88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10DCB0CA" w14:textId="77777777" w:rsidR="00CF3DDB" w:rsidRPr="00A12A88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76EA47" w14:textId="77777777" w:rsidR="00CF3DDB" w:rsidRPr="00A12A88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12A88" w:rsidRPr="00A12A88" w14:paraId="230CA482" w14:textId="77777777" w:rsidTr="004364BA">
        <w:tc>
          <w:tcPr>
            <w:tcW w:w="4140" w:type="dxa"/>
          </w:tcPr>
          <w:p w14:paraId="5979A99B" w14:textId="77777777" w:rsidR="0082003D" w:rsidRPr="00A12A88" w:rsidRDefault="0082003D" w:rsidP="0082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6C7B9F" w14:textId="1CDCFA1E" w:rsidR="0082003D" w:rsidRPr="00A12A88" w:rsidRDefault="00213416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/>
                <w:sz w:val="30"/>
                <w:szCs w:val="30"/>
                <w:cs/>
              </w:rPr>
              <w:t>102</w:t>
            </w:r>
          </w:p>
        </w:tc>
        <w:tc>
          <w:tcPr>
            <w:tcW w:w="270" w:type="dxa"/>
          </w:tcPr>
          <w:p w14:paraId="7BCF5435" w14:textId="77777777" w:rsidR="0082003D" w:rsidRPr="00A12A88" w:rsidRDefault="0082003D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BDE601A" w14:textId="0EA9AF7C" w:rsidR="0082003D" w:rsidRPr="00A12A88" w:rsidRDefault="0082003D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 w:hint="cs"/>
                <w:sz w:val="30"/>
                <w:szCs w:val="30"/>
              </w:rPr>
              <w:t>37</w:t>
            </w:r>
          </w:p>
        </w:tc>
        <w:tc>
          <w:tcPr>
            <w:tcW w:w="270" w:type="dxa"/>
          </w:tcPr>
          <w:p w14:paraId="7D19A02E" w14:textId="77777777" w:rsidR="0082003D" w:rsidRPr="00A12A88" w:rsidRDefault="0082003D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5B2303A3" w14:textId="0182AC91" w:rsidR="0082003D" w:rsidRPr="00A12A88" w:rsidRDefault="00213416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  <w:tc>
          <w:tcPr>
            <w:tcW w:w="269" w:type="dxa"/>
          </w:tcPr>
          <w:p w14:paraId="694F7907" w14:textId="77777777" w:rsidR="0082003D" w:rsidRPr="00A12A88" w:rsidRDefault="0082003D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8E2E234" w14:textId="2773F05A" w:rsidR="0082003D" w:rsidRPr="00A12A88" w:rsidRDefault="0082003D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 w:hint="cs"/>
                <w:sz w:val="30"/>
                <w:szCs w:val="30"/>
              </w:rPr>
              <w:t>37</w:t>
            </w:r>
          </w:p>
        </w:tc>
      </w:tr>
      <w:tr w:rsidR="00A12A88" w:rsidRPr="00A12A88" w14:paraId="4ECB4CC6" w14:textId="77777777" w:rsidTr="004364BA">
        <w:tc>
          <w:tcPr>
            <w:tcW w:w="4140" w:type="dxa"/>
          </w:tcPr>
          <w:p w14:paraId="370FCADF" w14:textId="77777777" w:rsidR="0082003D" w:rsidRPr="00A12A88" w:rsidRDefault="0082003D" w:rsidP="0082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E696F7" w14:textId="1D290D3C" w:rsidR="0082003D" w:rsidRPr="00A12A88" w:rsidRDefault="00213416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</w:t>
            </w:r>
          </w:p>
        </w:tc>
        <w:tc>
          <w:tcPr>
            <w:tcW w:w="270" w:type="dxa"/>
          </w:tcPr>
          <w:p w14:paraId="703A6648" w14:textId="77777777" w:rsidR="0082003D" w:rsidRPr="00A12A88" w:rsidRDefault="0082003D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B72CF5F" w14:textId="1EBDEDF5" w:rsidR="0082003D" w:rsidRPr="00A12A88" w:rsidRDefault="0082003D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37</w:t>
            </w:r>
          </w:p>
        </w:tc>
        <w:tc>
          <w:tcPr>
            <w:tcW w:w="270" w:type="dxa"/>
          </w:tcPr>
          <w:p w14:paraId="4E8A22B0" w14:textId="77777777" w:rsidR="0082003D" w:rsidRPr="00A12A88" w:rsidRDefault="0082003D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2461961A" w14:textId="0654C791" w:rsidR="0082003D" w:rsidRPr="00A12A88" w:rsidRDefault="00213416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</w:t>
            </w:r>
          </w:p>
        </w:tc>
        <w:tc>
          <w:tcPr>
            <w:tcW w:w="269" w:type="dxa"/>
          </w:tcPr>
          <w:p w14:paraId="4EC826F5" w14:textId="77777777" w:rsidR="0082003D" w:rsidRPr="00A12A88" w:rsidRDefault="0082003D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F8B51BA" w14:textId="25D8815E" w:rsidR="0082003D" w:rsidRPr="00A12A88" w:rsidRDefault="0082003D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37</w:t>
            </w:r>
          </w:p>
        </w:tc>
      </w:tr>
      <w:tr w:rsidR="00A12A88" w:rsidRPr="00A12A88" w14:paraId="34C349CD" w14:textId="77777777" w:rsidTr="004364BA">
        <w:tc>
          <w:tcPr>
            <w:tcW w:w="4140" w:type="dxa"/>
          </w:tcPr>
          <w:p w14:paraId="684D19AD" w14:textId="77777777" w:rsidR="00B3262D" w:rsidRPr="00A12A88" w:rsidRDefault="00B3262D" w:rsidP="00B3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ind w:right="-10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0DEE234" w14:textId="77777777" w:rsidR="00B3262D" w:rsidRPr="00A12A88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198D55C" w14:textId="77777777" w:rsidR="00B3262D" w:rsidRPr="00A12A88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4F3DF6A0" w14:textId="77777777" w:rsidR="00B3262D" w:rsidRPr="00A12A88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72B278D" w14:textId="77777777" w:rsidR="00B3262D" w:rsidRPr="00A12A88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1" w:type="dxa"/>
          </w:tcPr>
          <w:p w14:paraId="6D991460" w14:textId="77777777" w:rsidR="00B3262D" w:rsidRPr="00A12A88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9" w:type="dxa"/>
          </w:tcPr>
          <w:p w14:paraId="24AFA402" w14:textId="77777777" w:rsidR="00B3262D" w:rsidRPr="00A12A88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0133A165" w14:textId="77777777" w:rsidR="00B3262D" w:rsidRPr="00A12A88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12A88" w:rsidRPr="00A12A88" w14:paraId="65E3B725" w14:textId="77777777" w:rsidTr="004364BA">
        <w:tc>
          <w:tcPr>
            <w:tcW w:w="4140" w:type="dxa"/>
          </w:tcPr>
          <w:p w14:paraId="42F31A76" w14:textId="77777777" w:rsidR="00B3262D" w:rsidRPr="00A12A88" w:rsidRDefault="00B3262D" w:rsidP="00B3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ind w:right="-10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A12A88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A12A8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80" w:type="dxa"/>
          </w:tcPr>
          <w:p w14:paraId="034AEFCF" w14:textId="77777777" w:rsidR="00B3262D" w:rsidRPr="00A12A88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CDE8634" w14:textId="77777777" w:rsidR="00B3262D" w:rsidRPr="00A12A88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CF66F7" w14:textId="77777777" w:rsidR="00B3262D" w:rsidRPr="00A12A88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ADD5B1" w14:textId="77777777" w:rsidR="00B3262D" w:rsidRPr="00A12A88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21EBB77A" w14:textId="77777777" w:rsidR="00B3262D" w:rsidRPr="00A12A88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6AEA846E" w14:textId="77777777" w:rsidR="00B3262D" w:rsidRPr="00A12A88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E76A3E" w14:textId="77777777" w:rsidR="00B3262D" w:rsidRPr="00A12A88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12A88" w:rsidRPr="00A12A88" w14:paraId="153472BC" w14:textId="77777777" w:rsidTr="004364BA">
        <w:tc>
          <w:tcPr>
            <w:tcW w:w="4140" w:type="dxa"/>
          </w:tcPr>
          <w:p w14:paraId="6BF5F27C" w14:textId="77777777" w:rsidR="006A2C37" w:rsidRPr="00A12A88" w:rsidRDefault="006A2C37" w:rsidP="006A2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5647C67" w14:textId="0EE6FBCC" w:rsidR="006A2C37" w:rsidRPr="00A12A88" w:rsidRDefault="006A2C37" w:rsidP="006A2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B0550EA" w14:textId="77777777" w:rsidR="006A2C37" w:rsidRPr="00A12A88" w:rsidRDefault="006A2C37" w:rsidP="006A2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FDDE26" w14:textId="59C09B19" w:rsidR="006A2C37" w:rsidRPr="00A12A88" w:rsidRDefault="006A2C37" w:rsidP="006A2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7403A09" w14:textId="77777777" w:rsidR="006A2C37" w:rsidRPr="00A12A88" w:rsidRDefault="006A2C37" w:rsidP="006A2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55FF4A21" w14:textId="28EF3663" w:rsidR="006A2C37" w:rsidRPr="00A12A88" w:rsidRDefault="006A2C37" w:rsidP="006A2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4,160</w:t>
            </w:r>
          </w:p>
        </w:tc>
        <w:tc>
          <w:tcPr>
            <w:tcW w:w="269" w:type="dxa"/>
          </w:tcPr>
          <w:p w14:paraId="3DCBAC2E" w14:textId="77777777" w:rsidR="006A2C37" w:rsidRPr="00A12A88" w:rsidRDefault="006A2C37" w:rsidP="006A2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993288" w14:textId="75C8196E" w:rsidR="006A2C37" w:rsidRPr="00A12A88" w:rsidRDefault="006A2C37" w:rsidP="006A2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3,294</w:t>
            </w:r>
          </w:p>
        </w:tc>
      </w:tr>
      <w:tr w:rsidR="00A12A88" w:rsidRPr="00A12A88" w14:paraId="2B51F203" w14:textId="77777777" w:rsidTr="004364BA">
        <w:tc>
          <w:tcPr>
            <w:tcW w:w="4140" w:type="dxa"/>
          </w:tcPr>
          <w:p w14:paraId="18225C48" w14:textId="77777777" w:rsidR="006A2C37" w:rsidRPr="00A12A88" w:rsidRDefault="006A2C37" w:rsidP="006A2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93B02A8" w14:textId="4E5668AC" w:rsidR="006A2C37" w:rsidRPr="00A12A88" w:rsidRDefault="006A2C37" w:rsidP="006A2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7E1D254" w14:textId="77777777" w:rsidR="006A2C37" w:rsidRPr="00A12A88" w:rsidRDefault="006A2C37" w:rsidP="006A2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D4EBE8D" w14:textId="4D0AE4D9" w:rsidR="006A2C37" w:rsidRPr="00A12A88" w:rsidRDefault="006A2C37" w:rsidP="006A2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0F0FF7D" w14:textId="77777777" w:rsidR="006A2C37" w:rsidRPr="00A12A88" w:rsidRDefault="006A2C37" w:rsidP="006A2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28863734" w14:textId="572E0534" w:rsidR="006A2C37" w:rsidRPr="00A12A88" w:rsidRDefault="006A2C37" w:rsidP="006A2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4,160</w:t>
            </w:r>
          </w:p>
        </w:tc>
        <w:tc>
          <w:tcPr>
            <w:tcW w:w="269" w:type="dxa"/>
          </w:tcPr>
          <w:p w14:paraId="400082BC" w14:textId="77777777" w:rsidR="006A2C37" w:rsidRPr="00A12A88" w:rsidRDefault="006A2C37" w:rsidP="006A2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EA42CA7" w14:textId="18848F84" w:rsidR="006A2C37" w:rsidRPr="00A12A88" w:rsidRDefault="006A2C37" w:rsidP="006A2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3,294</w:t>
            </w:r>
          </w:p>
        </w:tc>
      </w:tr>
      <w:tr w:rsidR="00A12A88" w:rsidRPr="00A12A88" w14:paraId="73E07477" w14:textId="77777777" w:rsidTr="004364BA">
        <w:tc>
          <w:tcPr>
            <w:tcW w:w="4140" w:type="dxa"/>
          </w:tcPr>
          <w:p w14:paraId="01BE33F0" w14:textId="77777777" w:rsidR="00B3262D" w:rsidRPr="00A12A88" w:rsidRDefault="00B3262D" w:rsidP="00B3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8DB1F4D" w14:textId="77777777" w:rsidR="00B3262D" w:rsidRPr="00A12A88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4CD81F" w14:textId="77777777" w:rsidR="00B3262D" w:rsidRPr="00A12A88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40BCD24" w14:textId="77777777" w:rsidR="00B3262D" w:rsidRPr="00A12A88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C9BA8A" w14:textId="77777777" w:rsidR="00B3262D" w:rsidRPr="00A12A88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5D061F84" w14:textId="77777777" w:rsidR="00B3262D" w:rsidRPr="00A12A88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4EF3ED8F" w14:textId="77777777" w:rsidR="00B3262D" w:rsidRPr="00A12A88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EED6249" w14:textId="77777777" w:rsidR="00B3262D" w:rsidRPr="00A12A88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12A88" w:rsidRPr="00A12A88" w14:paraId="5744CD6F" w14:textId="77777777" w:rsidTr="004364BA">
        <w:tc>
          <w:tcPr>
            <w:tcW w:w="4140" w:type="dxa"/>
          </w:tcPr>
          <w:p w14:paraId="396E06D0" w14:textId="77777777" w:rsidR="00CF3DDB" w:rsidRPr="00A12A88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2A88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A12A88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A12A8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080" w:type="dxa"/>
          </w:tcPr>
          <w:p w14:paraId="4D0819B3" w14:textId="77777777" w:rsidR="00CF3DDB" w:rsidRPr="00A12A88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ACED473" w14:textId="77777777" w:rsidR="00CF3DDB" w:rsidRPr="00A12A88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B9133F" w14:textId="77777777" w:rsidR="00CF3DDB" w:rsidRPr="00A12A88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6243F11" w14:textId="77777777" w:rsidR="00CF3DDB" w:rsidRPr="00A12A88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3794274C" w14:textId="77777777" w:rsidR="00CF3DDB" w:rsidRPr="00A12A88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49B46A52" w14:textId="77777777" w:rsidR="00CF3DDB" w:rsidRPr="00A12A88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5FB238" w14:textId="77777777" w:rsidR="00CF3DDB" w:rsidRPr="00A12A88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12A88" w:rsidRPr="00A12A88" w14:paraId="476075E7" w14:textId="77777777" w:rsidTr="004364BA">
        <w:tc>
          <w:tcPr>
            <w:tcW w:w="4140" w:type="dxa"/>
          </w:tcPr>
          <w:p w14:paraId="0589F2EB" w14:textId="77777777" w:rsidR="0082003D" w:rsidRPr="00A12A88" w:rsidRDefault="0082003D" w:rsidP="0082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12A88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838E1D0" w14:textId="5E4B7F80" w:rsidR="0082003D" w:rsidRPr="00A12A88" w:rsidRDefault="006A2C37" w:rsidP="00D94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3BA421" w14:textId="77777777" w:rsidR="0082003D" w:rsidRPr="00A12A88" w:rsidRDefault="0082003D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146F56" w14:textId="7D55EF23" w:rsidR="0082003D" w:rsidRPr="00A12A88" w:rsidRDefault="0082003D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001EEC" w14:textId="77777777" w:rsidR="0082003D" w:rsidRPr="00A12A88" w:rsidRDefault="0082003D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1EAEEDB2" w14:textId="183A547B" w:rsidR="0082003D" w:rsidRPr="00A12A88" w:rsidRDefault="006A2C37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="Angsana New" w:hAnsi="Angsana New"/>
                <w:sz w:val="30"/>
                <w:szCs w:val="30"/>
              </w:rPr>
              <w:t>52,874</w:t>
            </w:r>
          </w:p>
        </w:tc>
        <w:tc>
          <w:tcPr>
            <w:tcW w:w="269" w:type="dxa"/>
          </w:tcPr>
          <w:p w14:paraId="37E194B7" w14:textId="77777777" w:rsidR="0082003D" w:rsidRPr="00A12A88" w:rsidRDefault="0082003D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12FC28" w14:textId="72278C87" w:rsidR="0082003D" w:rsidRPr="00A12A88" w:rsidRDefault="0082003D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50,896</w:t>
            </w:r>
          </w:p>
        </w:tc>
      </w:tr>
      <w:tr w:rsidR="00A12A88" w:rsidRPr="00A12A88" w14:paraId="4905A662" w14:textId="77777777" w:rsidTr="004364BA">
        <w:tc>
          <w:tcPr>
            <w:tcW w:w="4140" w:type="dxa"/>
          </w:tcPr>
          <w:p w14:paraId="5A9803EC" w14:textId="77777777" w:rsidR="0082003D" w:rsidRPr="00A12A88" w:rsidRDefault="0082003D" w:rsidP="0082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2A88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DB48E2" w14:textId="2468A9EC" w:rsidR="0082003D" w:rsidRPr="00A12A88" w:rsidRDefault="006A2C37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="Angsana New" w:hAnsi="Angsana New"/>
                <w:sz w:val="30"/>
                <w:szCs w:val="30"/>
              </w:rPr>
              <w:t>158</w:t>
            </w:r>
          </w:p>
        </w:tc>
        <w:tc>
          <w:tcPr>
            <w:tcW w:w="270" w:type="dxa"/>
          </w:tcPr>
          <w:p w14:paraId="3B87B8E7" w14:textId="77777777" w:rsidR="0082003D" w:rsidRPr="00A12A88" w:rsidRDefault="0082003D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0CD559A" w14:textId="64C40780" w:rsidR="0082003D" w:rsidRPr="00A12A88" w:rsidRDefault="0082003D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202</w:t>
            </w:r>
          </w:p>
        </w:tc>
        <w:tc>
          <w:tcPr>
            <w:tcW w:w="270" w:type="dxa"/>
          </w:tcPr>
          <w:p w14:paraId="4059CD10" w14:textId="77777777" w:rsidR="0082003D" w:rsidRPr="00A12A88" w:rsidRDefault="0082003D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501CA9AA" w14:textId="39017A4E" w:rsidR="0082003D" w:rsidRPr="00A12A88" w:rsidRDefault="006A2C37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A12A88">
              <w:rPr>
                <w:rFonts w:ascii="Angsana New" w:hAnsi="Angsana New"/>
                <w:sz w:val="30"/>
                <w:szCs w:val="30"/>
              </w:rPr>
              <w:t>158</w:t>
            </w:r>
          </w:p>
        </w:tc>
        <w:tc>
          <w:tcPr>
            <w:tcW w:w="269" w:type="dxa"/>
          </w:tcPr>
          <w:p w14:paraId="76A5CA34" w14:textId="77777777" w:rsidR="0082003D" w:rsidRPr="00A12A88" w:rsidRDefault="0082003D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14B18DD" w14:textId="7246FC1E" w:rsidR="0082003D" w:rsidRPr="00A12A88" w:rsidRDefault="0082003D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202</w:t>
            </w:r>
          </w:p>
        </w:tc>
      </w:tr>
      <w:tr w:rsidR="00A12A88" w:rsidRPr="00A12A88" w14:paraId="45521E86" w14:textId="77777777" w:rsidTr="004364BA">
        <w:tc>
          <w:tcPr>
            <w:tcW w:w="4140" w:type="dxa"/>
          </w:tcPr>
          <w:p w14:paraId="78CCDE1B" w14:textId="77777777" w:rsidR="0082003D" w:rsidRPr="00A12A88" w:rsidRDefault="0082003D" w:rsidP="0082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2A8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671B036" w14:textId="71BE059D" w:rsidR="0082003D" w:rsidRPr="00A12A88" w:rsidRDefault="006A2C37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2A88">
              <w:rPr>
                <w:rFonts w:ascii="Angsana New" w:hAnsi="Angsana New"/>
                <w:b/>
                <w:bCs/>
                <w:sz w:val="30"/>
                <w:szCs w:val="30"/>
              </w:rPr>
              <w:t>158</w:t>
            </w:r>
          </w:p>
        </w:tc>
        <w:tc>
          <w:tcPr>
            <w:tcW w:w="270" w:type="dxa"/>
          </w:tcPr>
          <w:p w14:paraId="3281F1F1" w14:textId="77777777" w:rsidR="0082003D" w:rsidRPr="00A12A88" w:rsidRDefault="0082003D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E2B7AB9" w14:textId="4F60A805" w:rsidR="0082003D" w:rsidRPr="00A12A88" w:rsidRDefault="0082003D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202</w:t>
            </w:r>
          </w:p>
        </w:tc>
        <w:tc>
          <w:tcPr>
            <w:tcW w:w="270" w:type="dxa"/>
          </w:tcPr>
          <w:p w14:paraId="250FF2AF" w14:textId="77777777" w:rsidR="0082003D" w:rsidRPr="00A12A88" w:rsidRDefault="0082003D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6FDDF77E" w14:textId="1D460C97" w:rsidR="0082003D" w:rsidRPr="00A12A88" w:rsidRDefault="006A2C37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2A88">
              <w:rPr>
                <w:rFonts w:ascii="Angsana New" w:hAnsi="Angsana New"/>
                <w:b/>
                <w:bCs/>
                <w:sz w:val="30"/>
                <w:szCs w:val="30"/>
              </w:rPr>
              <w:t>53,032</w:t>
            </w:r>
          </w:p>
        </w:tc>
        <w:tc>
          <w:tcPr>
            <w:tcW w:w="269" w:type="dxa"/>
          </w:tcPr>
          <w:p w14:paraId="316C8766" w14:textId="77777777" w:rsidR="0082003D" w:rsidRPr="00A12A88" w:rsidRDefault="0082003D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B9319D1" w14:textId="28430C74" w:rsidR="0082003D" w:rsidRPr="00A12A88" w:rsidRDefault="0082003D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51,098</w:t>
            </w:r>
          </w:p>
        </w:tc>
      </w:tr>
      <w:tr w:rsidR="00A12A88" w:rsidRPr="00A12A88" w14:paraId="59C84F1D" w14:textId="77777777" w:rsidTr="004364BA">
        <w:tc>
          <w:tcPr>
            <w:tcW w:w="4140" w:type="dxa"/>
          </w:tcPr>
          <w:p w14:paraId="7A69CBF9" w14:textId="77777777" w:rsidR="0082003D" w:rsidRPr="00A12A88" w:rsidRDefault="0082003D" w:rsidP="0082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12A8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A12A88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7C312BB" w14:textId="68185769" w:rsidR="0082003D" w:rsidRPr="00A12A88" w:rsidRDefault="006A2C37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="Angsana New" w:hAnsi="Angsana New"/>
                <w:sz w:val="30"/>
                <w:szCs w:val="30"/>
              </w:rPr>
              <w:t>(72)</w:t>
            </w:r>
          </w:p>
        </w:tc>
        <w:tc>
          <w:tcPr>
            <w:tcW w:w="270" w:type="dxa"/>
          </w:tcPr>
          <w:p w14:paraId="21B272C4" w14:textId="77777777" w:rsidR="0082003D" w:rsidRPr="00A12A88" w:rsidRDefault="0082003D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5E99315" w14:textId="4A1A9E95" w:rsidR="0082003D" w:rsidRPr="00A12A88" w:rsidRDefault="0082003D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(54)</w:t>
            </w:r>
          </w:p>
        </w:tc>
        <w:tc>
          <w:tcPr>
            <w:tcW w:w="270" w:type="dxa"/>
          </w:tcPr>
          <w:p w14:paraId="7CBC6A36" w14:textId="77777777" w:rsidR="0082003D" w:rsidRPr="00A12A88" w:rsidRDefault="0082003D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634394CC" w14:textId="5CD52EF5" w:rsidR="0082003D" w:rsidRPr="00A12A88" w:rsidRDefault="006A2C37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="Angsana New" w:hAnsi="Angsana New"/>
                <w:sz w:val="30"/>
                <w:szCs w:val="30"/>
              </w:rPr>
              <w:t>(72)</w:t>
            </w:r>
          </w:p>
        </w:tc>
        <w:tc>
          <w:tcPr>
            <w:tcW w:w="269" w:type="dxa"/>
          </w:tcPr>
          <w:p w14:paraId="32B047A0" w14:textId="77777777" w:rsidR="0082003D" w:rsidRPr="00A12A88" w:rsidRDefault="0082003D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FB8A615" w14:textId="2F4173DE" w:rsidR="0082003D" w:rsidRPr="00A12A88" w:rsidRDefault="0082003D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(54)</w:t>
            </w:r>
          </w:p>
        </w:tc>
      </w:tr>
      <w:tr w:rsidR="00A12A88" w:rsidRPr="00A12A88" w14:paraId="290BBB09" w14:textId="77777777" w:rsidTr="004364BA">
        <w:tc>
          <w:tcPr>
            <w:tcW w:w="4140" w:type="dxa"/>
          </w:tcPr>
          <w:p w14:paraId="7490036B" w14:textId="77777777" w:rsidR="0082003D" w:rsidRPr="00A12A88" w:rsidRDefault="0082003D" w:rsidP="0082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3E011B0" w14:textId="4F632136" w:rsidR="0082003D" w:rsidRPr="00A12A88" w:rsidRDefault="006A2C37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2A88">
              <w:rPr>
                <w:rFonts w:ascii="Angsana New" w:hAnsi="Angsana New"/>
                <w:b/>
                <w:bCs/>
                <w:sz w:val="30"/>
                <w:szCs w:val="30"/>
              </w:rPr>
              <w:t>86</w:t>
            </w:r>
          </w:p>
        </w:tc>
        <w:tc>
          <w:tcPr>
            <w:tcW w:w="270" w:type="dxa"/>
          </w:tcPr>
          <w:p w14:paraId="5613637B" w14:textId="77777777" w:rsidR="0082003D" w:rsidRPr="00A12A88" w:rsidRDefault="0082003D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0DC37A8" w14:textId="7A42A101" w:rsidR="0082003D" w:rsidRPr="00A12A88" w:rsidRDefault="0082003D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148</w:t>
            </w:r>
          </w:p>
        </w:tc>
        <w:tc>
          <w:tcPr>
            <w:tcW w:w="270" w:type="dxa"/>
          </w:tcPr>
          <w:p w14:paraId="5B4FF6EE" w14:textId="77777777" w:rsidR="0082003D" w:rsidRPr="00A12A88" w:rsidRDefault="0082003D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25C0EC91" w14:textId="4AEC86CF" w:rsidR="0082003D" w:rsidRPr="00A12A88" w:rsidRDefault="006A2C37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2A88">
              <w:rPr>
                <w:rFonts w:ascii="Angsana New" w:hAnsi="Angsana New"/>
                <w:b/>
                <w:bCs/>
                <w:sz w:val="30"/>
                <w:szCs w:val="30"/>
              </w:rPr>
              <w:t>52,960</w:t>
            </w:r>
          </w:p>
        </w:tc>
        <w:tc>
          <w:tcPr>
            <w:tcW w:w="269" w:type="dxa"/>
          </w:tcPr>
          <w:p w14:paraId="754043ED" w14:textId="77777777" w:rsidR="0082003D" w:rsidRPr="00A12A88" w:rsidRDefault="0082003D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D7ABF5A" w14:textId="7D06C830" w:rsidR="0082003D" w:rsidRPr="00A12A88" w:rsidRDefault="0082003D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51,044</w:t>
            </w:r>
          </w:p>
        </w:tc>
      </w:tr>
      <w:tr w:rsidR="00A12A88" w:rsidRPr="00A12A88" w14:paraId="1E362EE3" w14:textId="77777777" w:rsidTr="004364BA">
        <w:tc>
          <w:tcPr>
            <w:tcW w:w="4140" w:type="dxa"/>
          </w:tcPr>
          <w:p w14:paraId="2F6D4EC2" w14:textId="77777777" w:rsidR="00F03780" w:rsidRPr="00A12A88" w:rsidRDefault="00F03780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F732253" w14:textId="77777777" w:rsidR="00F03780" w:rsidRPr="00A12A88" w:rsidRDefault="00F03780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EF88652" w14:textId="77777777" w:rsidR="00F03780" w:rsidRPr="00A12A88" w:rsidRDefault="00F03780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45CC29" w14:textId="77777777" w:rsidR="00F03780" w:rsidRPr="00A12A88" w:rsidRDefault="00F03780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3B6089A" w14:textId="77777777" w:rsidR="00F03780" w:rsidRPr="00A12A88" w:rsidRDefault="00F03780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1974CF45" w14:textId="77777777" w:rsidR="00F03780" w:rsidRPr="00A12A88" w:rsidRDefault="00F03780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31403CF2" w14:textId="77777777" w:rsidR="00F03780" w:rsidRPr="00A12A88" w:rsidRDefault="00F03780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6ED035" w14:textId="77777777" w:rsidR="00F03780" w:rsidRPr="00A12A88" w:rsidRDefault="00F03780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12A88" w:rsidRPr="00A12A88" w14:paraId="15ADB55C" w14:textId="77777777" w:rsidTr="004364BA">
        <w:tc>
          <w:tcPr>
            <w:tcW w:w="4140" w:type="dxa"/>
          </w:tcPr>
          <w:p w14:paraId="7BEA6326" w14:textId="77777777" w:rsidR="00CF3DDB" w:rsidRPr="00A12A88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2A8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A12A8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69EA997F" w14:textId="77777777" w:rsidR="00CF3DDB" w:rsidRPr="00A12A88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80F7E2B" w14:textId="77777777" w:rsidR="00CF3DDB" w:rsidRPr="00A12A88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681A14" w14:textId="77777777" w:rsidR="00CF3DDB" w:rsidRPr="00A12A88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5BD3EAA" w14:textId="77777777" w:rsidR="00CF3DDB" w:rsidRPr="00A12A88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7819F1F2" w14:textId="77777777" w:rsidR="00CF3DDB" w:rsidRPr="00A12A88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1663CA3A" w14:textId="77777777" w:rsidR="00CF3DDB" w:rsidRPr="00A12A88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51C98C" w14:textId="77777777" w:rsidR="00CF3DDB" w:rsidRPr="00A12A88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12A88" w:rsidRPr="00A12A88" w14:paraId="09CA8682" w14:textId="77777777" w:rsidTr="004364BA">
        <w:tc>
          <w:tcPr>
            <w:tcW w:w="4140" w:type="dxa"/>
          </w:tcPr>
          <w:p w14:paraId="4413586C" w14:textId="05F25D74" w:rsidR="00682DF3" w:rsidRPr="00A12A88" w:rsidRDefault="00682DF3" w:rsidP="00682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2A88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35340472" w14:textId="05A7AE5D" w:rsidR="00682DF3" w:rsidRPr="00A12A88" w:rsidRDefault="00682DF3" w:rsidP="0068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="Angsana New" w:hAnsi="Angsana New"/>
                <w:sz w:val="30"/>
                <w:szCs w:val="30"/>
              </w:rPr>
              <w:t>53,925</w:t>
            </w:r>
          </w:p>
        </w:tc>
        <w:tc>
          <w:tcPr>
            <w:tcW w:w="270" w:type="dxa"/>
          </w:tcPr>
          <w:p w14:paraId="279B61C2" w14:textId="77777777" w:rsidR="00682DF3" w:rsidRPr="00A12A88" w:rsidRDefault="00682DF3" w:rsidP="0068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0208E0" w14:textId="240F6284" w:rsidR="00682DF3" w:rsidRPr="00A12A88" w:rsidRDefault="00682DF3" w:rsidP="0068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50,933</w:t>
            </w:r>
          </w:p>
        </w:tc>
        <w:tc>
          <w:tcPr>
            <w:tcW w:w="270" w:type="dxa"/>
          </w:tcPr>
          <w:p w14:paraId="5C1B3218" w14:textId="77777777" w:rsidR="00682DF3" w:rsidRPr="00A12A88" w:rsidRDefault="00682DF3" w:rsidP="0068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1A5DAFD1" w14:textId="62598133" w:rsidR="00682DF3" w:rsidRPr="00A12A88" w:rsidRDefault="00682DF3" w:rsidP="0068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 xml:space="preserve"> 53,849 </w:t>
            </w:r>
          </w:p>
        </w:tc>
        <w:tc>
          <w:tcPr>
            <w:tcW w:w="269" w:type="dxa"/>
          </w:tcPr>
          <w:p w14:paraId="172EAA63" w14:textId="77777777" w:rsidR="00682DF3" w:rsidRPr="00A12A88" w:rsidRDefault="00682DF3" w:rsidP="0068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4B5A0C" w14:textId="30568ED9" w:rsidR="00682DF3" w:rsidRPr="00A12A88" w:rsidRDefault="00682DF3" w:rsidP="0068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50,874</w:t>
            </w:r>
          </w:p>
        </w:tc>
      </w:tr>
      <w:tr w:rsidR="00A12A88" w:rsidRPr="00A12A88" w14:paraId="5DB2147D" w14:textId="77777777" w:rsidTr="004364BA">
        <w:tc>
          <w:tcPr>
            <w:tcW w:w="4140" w:type="dxa"/>
          </w:tcPr>
          <w:p w14:paraId="3996DE5A" w14:textId="77777777" w:rsidR="00682DF3" w:rsidRPr="00A12A88" w:rsidRDefault="00682DF3" w:rsidP="00682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BDCF437" w14:textId="0CD8DBE3" w:rsidR="00682DF3" w:rsidRPr="00A12A88" w:rsidRDefault="00682DF3" w:rsidP="0068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91D3CD" w14:textId="77777777" w:rsidR="00682DF3" w:rsidRPr="00A12A88" w:rsidRDefault="00682DF3" w:rsidP="0068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770FA6" w14:textId="7D43254F" w:rsidR="00682DF3" w:rsidRPr="00A12A88" w:rsidRDefault="00682DF3" w:rsidP="0068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A04BA4" w14:textId="77777777" w:rsidR="00682DF3" w:rsidRPr="00A12A88" w:rsidRDefault="00682DF3" w:rsidP="0068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5582A1A0" w14:textId="1EBE5D51" w:rsidR="00682DF3" w:rsidRPr="00A12A88" w:rsidRDefault="00682DF3" w:rsidP="0068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 xml:space="preserve"> 508 </w:t>
            </w:r>
          </w:p>
        </w:tc>
        <w:tc>
          <w:tcPr>
            <w:tcW w:w="269" w:type="dxa"/>
          </w:tcPr>
          <w:p w14:paraId="0F7F692B" w14:textId="77777777" w:rsidR="00682DF3" w:rsidRPr="00A12A88" w:rsidRDefault="00682DF3" w:rsidP="0068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F25BA2" w14:textId="03B2EA43" w:rsidR="00682DF3" w:rsidRPr="00A12A88" w:rsidRDefault="00682DF3" w:rsidP="0068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451</w:t>
            </w:r>
          </w:p>
        </w:tc>
      </w:tr>
      <w:tr w:rsidR="00A12A88" w:rsidRPr="00A12A88" w14:paraId="1C20C588" w14:textId="77777777" w:rsidTr="004364BA">
        <w:tc>
          <w:tcPr>
            <w:tcW w:w="4140" w:type="dxa"/>
          </w:tcPr>
          <w:p w14:paraId="13C8F9EC" w14:textId="77777777" w:rsidR="00682DF3" w:rsidRPr="00A12A88" w:rsidRDefault="00682DF3" w:rsidP="00682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2028858A" w14:textId="449E4142" w:rsidR="00682DF3" w:rsidRPr="00A12A88" w:rsidRDefault="00682DF3" w:rsidP="0068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257</w:t>
            </w:r>
          </w:p>
        </w:tc>
        <w:tc>
          <w:tcPr>
            <w:tcW w:w="270" w:type="dxa"/>
          </w:tcPr>
          <w:p w14:paraId="4D97B874" w14:textId="77777777" w:rsidR="00682DF3" w:rsidRPr="00A12A88" w:rsidRDefault="00682DF3" w:rsidP="0068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8C1241" w14:textId="13FB5338" w:rsidR="00682DF3" w:rsidRPr="00A12A88" w:rsidRDefault="00682DF3" w:rsidP="0068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  <w:tc>
          <w:tcPr>
            <w:tcW w:w="270" w:type="dxa"/>
          </w:tcPr>
          <w:p w14:paraId="28A538D5" w14:textId="77777777" w:rsidR="00682DF3" w:rsidRPr="00A12A88" w:rsidRDefault="00682DF3" w:rsidP="0068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65820876" w14:textId="0A60E30F" w:rsidR="00682DF3" w:rsidRPr="00A12A88" w:rsidRDefault="00682DF3" w:rsidP="0068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 xml:space="preserve"> 203 </w:t>
            </w:r>
          </w:p>
        </w:tc>
        <w:tc>
          <w:tcPr>
            <w:tcW w:w="269" w:type="dxa"/>
          </w:tcPr>
          <w:p w14:paraId="488B82D7" w14:textId="77777777" w:rsidR="00682DF3" w:rsidRPr="00A12A88" w:rsidRDefault="00682DF3" w:rsidP="0068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274221" w14:textId="01D1AE23" w:rsidR="00682DF3" w:rsidRPr="00A12A88" w:rsidRDefault="00682DF3" w:rsidP="0068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149</w:t>
            </w:r>
          </w:p>
        </w:tc>
      </w:tr>
      <w:tr w:rsidR="00A12A88" w:rsidRPr="00A12A88" w14:paraId="69E272A8" w14:textId="77777777" w:rsidTr="004364BA">
        <w:tc>
          <w:tcPr>
            <w:tcW w:w="4140" w:type="dxa"/>
          </w:tcPr>
          <w:p w14:paraId="3046A835" w14:textId="77777777" w:rsidR="00682DF3" w:rsidRPr="00A12A88" w:rsidRDefault="00682DF3" w:rsidP="00682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21AFBCC4" w14:textId="662F915B" w:rsidR="00682DF3" w:rsidRPr="00A12A88" w:rsidRDefault="00682DF3" w:rsidP="0068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14:paraId="6DE977ED" w14:textId="77777777" w:rsidR="00682DF3" w:rsidRPr="00A12A88" w:rsidRDefault="00682DF3" w:rsidP="0068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AABF4D" w14:textId="2BB44737" w:rsidR="00682DF3" w:rsidRPr="00A12A88" w:rsidRDefault="00682DF3" w:rsidP="0068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2179BEB9" w14:textId="77777777" w:rsidR="00682DF3" w:rsidRPr="00A12A88" w:rsidRDefault="00682DF3" w:rsidP="0068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56967933" w14:textId="35723565" w:rsidR="00682DF3" w:rsidRPr="00A12A88" w:rsidRDefault="00682DF3" w:rsidP="0068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 xml:space="preserve"> 22</w:t>
            </w:r>
          </w:p>
        </w:tc>
        <w:tc>
          <w:tcPr>
            <w:tcW w:w="269" w:type="dxa"/>
          </w:tcPr>
          <w:p w14:paraId="65B489FE" w14:textId="77777777" w:rsidR="00682DF3" w:rsidRPr="00A12A88" w:rsidRDefault="00682DF3" w:rsidP="0068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1EC7C3" w14:textId="6412251E" w:rsidR="00682DF3" w:rsidRPr="00A12A88" w:rsidRDefault="00682DF3" w:rsidP="0068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</w:tr>
      <w:tr w:rsidR="00A12A88" w:rsidRPr="00A12A88" w14:paraId="08A707C1" w14:textId="77777777" w:rsidTr="004364BA">
        <w:tc>
          <w:tcPr>
            <w:tcW w:w="4140" w:type="dxa"/>
          </w:tcPr>
          <w:p w14:paraId="2F5589AC" w14:textId="77777777" w:rsidR="00682DF3" w:rsidRPr="00A12A88" w:rsidRDefault="00682DF3" w:rsidP="00682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8F61E0" w14:textId="61867F41" w:rsidR="00682DF3" w:rsidRPr="00A12A88" w:rsidRDefault="00682DF3" w:rsidP="0068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 xml:space="preserve"> 5,701 </w:t>
            </w:r>
          </w:p>
        </w:tc>
        <w:tc>
          <w:tcPr>
            <w:tcW w:w="270" w:type="dxa"/>
          </w:tcPr>
          <w:p w14:paraId="3AAAB8C6" w14:textId="77777777" w:rsidR="00682DF3" w:rsidRPr="00A12A88" w:rsidRDefault="00682DF3" w:rsidP="0068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27F5B12" w14:textId="3E1CC17A" w:rsidR="00682DF3" w:rsidRPr="00A12A88" w:rsidRDefault="00682DF3" w:rsidP="0068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5,782</w:t>
            </w:r>
          </w:p>
        </w:tc>
        <w:tc>
          <w:tcPr>
            <w:tcW w:w="270" w:type="dxa"/>
          </w:tcPr>
          <w:p w14:paraId="2AD5A4E5" w14:textId="77777777" w:rsidR="00682DF3" w:rsidRPr="00A12A88" w:rsidRDefault="00682DF3" w:rsidP="0068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6123B97C" w14:textId="338099B6" w:rsidR="00682DF3" w:rsidRPr="00A12A88" w:rsidRDefault="00682DF3" w:rsidP="0068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 xml:space="preserve"> 4,887 </w:t>
            </w:r>
          </w:p>
        </w:tc>
        <w:tc>
          <w:tcPr>
            <w:tcW w:w="269" w:type="dxa"/>
          </w:tcPr>
          <w:p w14:paraId="328FB126" w14:textId="77777777" w:rsidR="00682DF3" w:rsidRPr="00A12A88" w:rsidRDefault="00682DF3" w:rsidP="0068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D8BD63F" w14:textId="2726D6C7" w:rsidR="00682DF3" w:rsidRPr="00A12A88" w:rsidRDefault="00682DF3" w:rsidP="0068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5,136</w:t>
            </w:r>
          </w:p>
        </w:tc>
      </w:tr>
      <w:tr w:rsidR="00A12A88" w:rsidRPr="00A12A88" w14:paraId="672F88B3" w14:textId="77777777" w:rsidTr="004364BA">
        <w:tc>
          <w:tcPr>
            <w:tcW w:w="4140" w:type="dxa"/>
          </w:tcPr>
          <w:p w14:paraId="0AE13AED" w14:textId="77777777" w:rsidR="00682DF3" w:rsidRPr="00A12A88" w:rsidRDefault="00682DF3" w:rsidP="00682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D9E5855" w14:textId="7FCCD81F" w:rsidR="00682DF3" w:rsidRPr="00A12A88" w:rsidRDefault="00682DF3" w:rsidP="0068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59,932 </w:t>
            </w:r>
          </w:p>
        </w:tc>
        <w:tc>
          <w:tcPr>
            <w:tcW w:w="270" w:type="dxa"/>
          </w:tcPr>
          <w:p w14:paraId="3EAFA499" w14:textId="77777777" w:rsidR="00682DF3" w:rsidRPr="00A12A88" w:rsidRDefault="00682DF3" w:rsidP="0068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34A54D3" w14:textId="70373D82" w:rsidR="00682DF3" w:rsidRPr="00A12A88" w:rsidRDefault="00682DF3" w:rsidP="0068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56,945</w:t>
            </w:r>
          </w:p>
        </w:tc>
        <w:tc>
          <w:tcPr>
            <w:tcW w:w="270" w:type="dxa"/>
          </w:tcPr>
          <w:p w14:paraId="05A51B4A" w14:textId="77777777" w:rsidR="00682DF3" w:rsidRPr="00A12A88" w:rsidRDefault="00682DF3" w:rsidP="0068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2A14AA72" w14:textId="67959808" w:rsidR="00682DF3" w:rsidRPr="00A12A88" w:rsidRDefault="00682DF3" w:rsidP="0068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59,469 </w:t>
            </w:r>
          </w:p>
        </w:tc>
        <w:tc>
          <w:tcPr>
            <w:tcW w:w="269" w:type="dxa"/>
          </w:tcPr>
          <w:p w14:paraId="75DB929B" w14:textId="77777777" w:rsidR="00682DF3" w:rsidRPr="00A12A88" w:rsidRDefault="00682DF3" w:rsidP="0068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394312F" w14:textId="180A69D6" w:rsidR="00682DF3" w:rsidRPr="00A12A88" w:rsidRDefault="00682DF3" w:rsidP="0068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56,633</w:t>
            </w:r>
          </w:p>
        </w:tc>
      </w:tr>
      <w:tr w:rsidR="00A12A88" w:rsidRPr="00A12A88" w14:paraId="1DC4FCAE" w14:textId="77777777" w:rsidTr="004364BA">
        <w:tc>
          <w:tcPr>
            <w:tcW w:w="4140" w:type="dxa"/>
          </w:tcPr>
          <w:p w14:paraId="259C36D0" w14:textId="77777777" w:rsidR="00CF3DDB" w:rsidRPr="00A12A88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4EF7FBC" w14:textId="77777777" w:rsidR="00CF3DDB" w:rsidRPr="00A12A88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30435A7" w14:textId="77777777" w:rsidR="00CF3DDB" w:rsidRPr="00A12A88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38AFFF0" w14:textId="77777777" w:rsidR="00CF3DDB" w:rsidRPr="00A12A88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68983D6" w14:textId="77777777" w:rsidR="00CF3DDB" w:rsidRPr="00A12A88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54938713" w14:textId="77777777" w:rsidR="00CF3DDB" w:rsidRPr="00A12A88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3AB1D80B" w14:textId="77777777" w:rsidR="00CF3DDB" w:rsidRPr="00A12A88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3B9E64D" w14:textId="77777777" w:rsidR="00CF3DDB" w:rsidRPr="00A12A88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12A88" w:rsidRPr="00A12A88" w14:paraId="064AB82D" w14:textId="77777777" w:rsidTr="004364BA">
        <w:tc>
          <w:tcPr>
            <w:tcW w:w="4140" w:type="dxa"/>
          </w:tcPr>
          <w:p w14:paraId="291E577C" w14:textId="77777777" w:rsidR="00CF3DDB" w:rsidRPr="00A12A88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เจ้าหนี้อื่น</w:t>
            </w:r>
            <w:r w:rsidRPr="00A12A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0C0EF356" w14:textId="77777777" w:rsidR="00CF3DDB" w:rsidRPr="00A12A88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499E211" w14:textId="77777777" w:rsidR="00CF3DDB" w:rsidRPr="00A12A88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826605" w14:textId="77777777" w:rsidR="00CF3DDB" w:rsidRPr="00A12A88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B907800" w14:textId="77777777" w:rsidR="00CF3DDB" w:rsidRPr="00A12A88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30587BF5" w14:textId="77777777" w:rsidR="00CF3DDB" w:rsidRPr="00A12A88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4D982551" w14:textId="77777777" w:rsidR="00CF3DDB" w:rsidRPr="00A12A88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DC80EC" w14:textId="77777777" w:rsidR="00CF3DDB" w:rsidRPr="00A12A88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12A88" w:rsidRPr="00A12A88" w14:paraId="041D636A" w14:textId="77777777" w:rsidTr="004364BA">
        <w:tc>
          <w:tcPr>
            <w:tcW w:w="4140" w:type="dxa"/>
          </w:tcPr>
          <w:p w14:paraId="7B885309" w14:textId="3DF7E8A8" w:rsidR="00682DF3" w:rsidRPr="00A12A88" w:rsidRDefault="00682DF3" w:rsidP="00682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37E6856B" w14:textId="1A99FE4D" w:rsidR="00682DF3" w:rsidRPr="00A12A88" w:rsidRDefault="00682DF3" w:rsidP="0068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440</w:t>
            </w:r>
          </w:p>
        </w:tc>
        <w:tc>
          <w:tcPr>
            <w:tcW w:w="270" w:type="dxa"/>
          </w:tcPr>
          <w:p w14:paraId="21992B2C" w14:textId="77777777" w:rsidR="00682DF3" w:rsidRPr="00A12A88" w:rsidRDefault="00682DF3" w:rsidP="0068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19ED89" w14:textId="0D50A8ED" w:rsidR="00682DF3" w:rsidRPr="00A12A88" w:rsidRDefault="00682DF3" w:rsidP="0068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401</w:t>
            </w:r>
          </w:p>
        </w:tc>
        <w:tc>
          <w:tcPr>
            <w:tcW w:w="270" w:type="dxa"/>
          </w:tcPr>
          <w:p w14:paraId="59BA5D3C" w14:textId="77777777" w:rsidR="00682DF3" w:rsidRPr="00A12A88" w:rsidRDefault="00682DF3" w:rsidP="0068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5D97B70A" w14:textId="09EF8C3A" w:rsidR="00682DF3" w:rsidRPr="00A12A88" w:rsidRDefault="00682DF3" w:rsidP="0068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 xml:space="preserve"> 439 </w:t>
            </w:r>
          </w:p>
        </w:tc>
        <w:tc>
          <w:tcPr>
            <w:tcW w:w="269" w:type="dxa"/>
          </w:tcPr>
          <w:p w14:paraId="2055D838" w14:textId="77777777" w:rsidR="00682DF3" w:rsidRPr="00A12A88" w:rsidRDefault="00682DF3" w:rsidP="0068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54B12A" w14:textId="4ED460CB" w:rsidR="00682DF3" w:rsidRPr="00A12A88" w:rsidRDefault="00682DF3" w:rsidP="0068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</w:tr>
      <w:tr w:rsidR="00A12A88" w:rsidRPr="00A12A88" w14:paraId="064358C4" w14:textId="77777777" w:rsidTr="004364BA">
        <w:tc>
          <w:tcPr>
            <w:tcW w:w="4140" w:type="dxa"/>
          </w:tcPr>
          <w:p w14:paraId="767B9419" w14:textId="77777777" w:rsidR="00682DF3" w:rsidRPr="00A12A88" w:rsidRDefault="00682DF3" w:rsidP="00682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DED84EE" w14:textId="20BD99EE" w:rsidR="00682DF3" w:rsidRPr="00A12A88" w:rsidRDefault="00682DF3" w:rsidP="0068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11966C" w14:textId="77777777" w:rsidR="00682DF3" w:rsidRPr="00A12A88" w:rsidRDefault="00682DF3" w:rsidP="0068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C47FBA" w14:textId="6A6D3A53" w:rsidR="00682DF3" w:rsidRPr="00A12A88" w:rsidRDefault="00682DF3" w:rsidP="0068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650240" w14:textId="77777777" w:rsidR="00682DF3" w:rsidRPr="00A12A88" w:rsidRDefault="00682DF3" w:rsidP="0068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68141881" w14:textId="45E3506E" w:rsidR="00682DF3" w:rsidRPr="00A12A88" w:rsidRDefault="00682DF3" w:rsidP="0068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 xml:space="preserve"> 570 </w:t>
            </w:r>
          </w:p>
        </w:tc>
        <w:tc>
          <w:tcPr>
            <w:tcW w:w="269" w:type="dxa"/>
          </w:tcPr>
          <w:p w14:paraId="65FD0319" w14:textId="77777777" w:rsidR="00682DF3" w:rsidRPr="00A12A88" w:rsidRDefault="00682DF3" w:rsidP="0068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6CC80D" w14:textId="44921B05" w:rsidR="00682DF3" w:rsidRPr="00A12A88" w:rsidRDefault="00682DF3" w:rsidP="0068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1,325</w:t>
            </w:r>
          </w:p>
        </w:tc>
      </w:tr>
      <w:tr w:rsidR="00A12A88" w:rsidRPr="00A12A88" w14:paraId="50EA6A9C" w14:textId="77777777" w:rsidTr="004364BA">
        <w:tc>
          <w:tcPr>
            <w:tcW w:w="4140" w:type="dxa"/>
          </w:tcPr>
          <w:p w14:paraId="60B119F6" w14:textId="77777777" w:rsidR="00682DF3" w:rsidRPr="00A12A88" w:rsidRDefault="00682DF3" w:rsidP="00682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053DEC81" w14:textId="45995E4D" w:rsidR="00682DF3" w:rsidRPr="00A12A88" w:rsidRDefault="00682DF3" w:rsidP="0068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750</w:t>
            </w:r>
          </w:p>
        </w:tc>
        <w:tc>
          <w:tcPr>
            <w:tcW w:w="270" w:type="dxa"/>
          </w:tcPr>
          <w:p w14:paraId="33A6C730" w14:textId="77777777" w:rsidR="00682DF3" w:rsidRPr="00A12A88" w:rsidRDefault="00682DF3" w:rsidP="0068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344A5D" w14:textId="7B638520" w:rsidR="00682DF3" w:rsidRPr="00A12A88" w:rsidRDefault="00682DF3" w:rsidP="0068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787</w:t>
            </w:r>
          </w:p>
        </w:tc>
        <w:tc>
          <w:tcPr>
            <w:tcW w:w="270" w:type="dxa"/>
          </w:tcPr>
          <w:p w14:paraId="1115A808" w14:textId="77777777" w:rsidR="00682DF3" w:rsidRPr="00A12A88" w:rsidRDefault="00682DF3" w:rsidP="0068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06DBF102" w14:textId="1AC35D90" w:rsidR="00682DF3" w:rsidRPr="00A12A88" w:rsidRDefault="00682DF3" w:rsidP="0068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 xml:space="preserve"> 652 </w:t>
            </w:r>
          </w:p>
        </w:tc>
        <w:tc>
          <w:tcPr>
            <w:tcW w:w="269" w:type="dxa"/>
          </w:tcPr>
          <w:p w14:paraId="3EB992BF" w14:textId="77777777" w:rsidR="00682DF3" w:rsidRPr="00A12A88" w:rsidRDefault="00682DF3" w:rsidP="0068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3F8BFD" w14:textId="34236F66" w:rsidR="00682DF3" w:rsidRPr="00A12A88" w:rsidRDefault="00682DF3" w:rsidP="0068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650</w:t>
            </w:r>
          </w:p>
        </w:tc>
      </w:tr>
      <w:tr w:rsidR="00A12A88" w:rsidRPr="00A12A88" w14:paraId="16D10F59" w14:textId="77777777" w:rsidTr="004364BA">
        <w:tc>
          <w:tcPr>
            <w:tcW w:w="4140" w:type="dxa"/>
          </w:tcPr>
          <w:p w14:paraId="4C08CCB2" w14:textId="77777777" w:rsidR="00682DF3" w:rsidRPr="00A12A88" w:rsidRDefault="00682DF3" w:rsidP="00682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08A1A355" w14:textId="03927610" w:rsidR="00682DF3" w:rsidRPr="00A12A88" w:rsidRDefault="00682DF3" w:rsidP="0068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223</w:t>
            </w:r>
          </w:p>
        </w:tc>
        <w:tc>
          <w:tcPr>
            <w:tcW w:w="270" w:type="dxa"/>
          </w:tcPr>
          <w:p w14:paraId="3C039F1D" w14:textId="77777777" w:rsidR="00682DF3" w:rsidRPr="00A12A88" w:rsidRDefault="00682DF3" w:rsidP="0068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FBEDF4" w14:textId="33F709F2" w:rsidR="00682DF3" w:rsidRPr="00A12A88" w:rsidRDefault="00682DF3" w:rsidP="0068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253</w:t>
            </w:r>
          </w:p>
        </w:tc>
        <w:tc>
          <w:tcPr>
            <w:tcW w:w="270" w:type="dxa"/>
          </w:tcPr>
          <w:p w14:paraId="68E4A259" w14:textId="77777777" w:rsidR="00682DF3" w:rsidRPr="00A12A88" w:rsidRDefault="00682DF3" w:rsidP="0068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26352226" w14:textId="53E922D8" w:rsidR="00682DF3" w:rsidRPr="00A12A88" w:rsidRDefault="00682DF3" w:rsidP="0068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 xml:space="preserve">110 </w:t>
            </w:r>
          </w:p>
        </w:tc>
        <w:tc>
          <w:tcPr>
            <w:tcW w:w="269" w:type="dxa"/>
          </w:tcPr>
          <w:p w14:paraId="5F6BE245" w14:textId="77777777" w:rsidR="00682DF3" w:rsidRPr="00A12A88" w:rsidRDefault="00682DF3" w:rsidP="0068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D4626F" w14:textId="4E757B10" w:rsidR="00682DF3" w:rsidRPr="00A12A88" w:rsidRDefault="00682DF3" w:rsidP="0068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113</w:t>
            </w:r>
          </w:p>
        </w:tc>
      </w:tr>
      <w:tr w:rsidR="00A12A88" w:rsidRPr="00A12A88" w14:paraId="1BB4E862" w14:textId="77777777" w:rsidTr="004364BA">
        <w:tc>
          <w:tcPr>
            <w:tcW w:w="4140" w:type="dxa"/>
          </w:tcPr>
          <w:p w14:paraId="6D4686B2" w14:textId="77777777" w:rsidR="00682DF3" w:rsidRPr="00A12A88" w:rsidRDefault="00682DF3" w:rsidP="00682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5AA51CD" w14:textId="752CEC7D" w:rsidR="00682DF3" w:rsidRPr="00A12A88" w:rsidRDefault="00682DF3" w:rsidP="00436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 xml:space="preserve"> 128</w:t>
            </w:r>
          </w:p>
        </w:tc>
        <w:tc>
          <w:tcPr>
            <w:tcW w:w="270" w:type="dxa"/>
          </w:tcPr>
          <w:p w14:paraId="3210F81F" w14:textId="77777777" w:rsidR="00682DF3" w:rsidRPr="00A12A88" w:rsidRDefault="00682DF3" w:rsidP="0068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00B7E26" w14:textId="2745635B" w:rsidR="00682DF3" w:rsidRPr="00A12A88" w:rsidRDefault="00682DF3" w:rsidP="0068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  <w:tc>
          <w:tcPr>
            <w:tcW w:w="270" w:type="dxa"/>
          </w:tcPr>
          <w:p w14:paraId="63F35D2E" w14:textId="77777777" w:rsidR="00682DF3" w:rsidRPr="00A12A88" w:rsidRDefault="00682DF3" w:rsidP="0068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0A4AA4B3" w14:textId="3CA14952" w:rsidR="00682DF3" w:rsidRPr="00A12A88" w:rsidRDefault="00682DF3" w:rsidP="0068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 xml:space="preserve"> 99 </w:t>
            </w:r>
          </w:p>
        </w:tc>
        <w:tc>
          <w:tcPr>
            <w:tcW w:w="269" w:type="dxa"/>
          </w:tcPr>
          <w:p w14:paraId="6C9D2B96" w14:textId="77777777" w:rsidR="00682DF3" w:rsidRPr="00A12A88" w:rsidRDefault="00682DF3" w:rsidP="0068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49DFB0C" w14:textId="0BFEFAF1" w:rsidR="00682DF3" w:rsidRPr="00A12A88" w:rsidRDefault="00682DF3" w:rsidP="0068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</w:tr>
      <w:tr w:rsidR="00A12A88" w:rsidRPr="00A12A88" w14:paraId="5A3E3048" w14:textId="77777777" w:rsidTr="004364BA">
        <w:tc>
          <w:tcPr>
            <w:tcW w:w="4140" w:type="dxa"/>
          </w:tcPr>
          <w:p w14:paraId="0643B618" w14:textId="77777777" w:rsidR="00682DF3" w:rsidRPr="00A12A88" w:rsidRDefault="00682DF3" w:rsidP="00682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EAD7CED" w14:textId="4B82287B" w:rsidR="00682DF3" w:rsidRPr="00A12A88" w:rsidRDefault="00682DF3" w:rsidP="00436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1,541</w:t>
            </w:r>
          </w:p>
        </w:tc>
        <w:tc>
          <w:tcPr>
            <w:tcW w:w="270" w:type="dxa"/>
          </w:tcPr>
          <w:p w14:paraId="109E7182" w14:textId="77777777" w:rsidR="00682DF3" w:rsidRPr="00A12A88" w:rsidRDefault="00682DF3" w:rsidP="0068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97540CD" w14:textId="2C0156C1" w:rsidR="00682DF3" w:rsidRPr="00A12A88" w:rsidRDefault="00682DF3" w:rsidP="0068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1,564</w:t>
            </w:r>
          </w:p>
        </w:tc>
        <w:tc>
          <w:tcPr>
            <w:tcW w:w="270" w:type="dxa"/>
          </w:tcPr>
          <w:p w14:paraId="1243B145" w14:textId="77777777" w:rsidR="00682DF3" w:rsidRPr="00A12A88" w:rsidRDefault="00682DF3" w:rsidP="0068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49F471C4" w14:textId="1286AF3A" w:rsidR="00682DF3" w:rsidRPr="00A12A88" w:rsidRDefault="00682DF3" w:rsidP="0068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1,870 </w:t>
            </w:r>
          </w:p>
        </w:tc>
        <w:tc>
          <w:tcPr>
            <w:tcW w:w="269" w:type="dxa"/>
          </w:tcPr>
          <w:p w14:paraId="41BD53E7" w14:textId="77777777" w:rsidR="00682DF3" w:rsidRPr="00A12A88" w:rsidRDefault="00682DF3" w:rsidP="0068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748ADBF" w14:textId="4FEDB921" w:rsidR="00682DF3" w:rsidRPr="00A12A88" w:rsidRDefault="00682DF3" w:rsidP="0068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2,584</w:t>
            </w:r>
          </w:p>
        </w:tc>
      </w:tr>
      <w:tr w:rsidR="00A12A88" w:rsidRPr="00A12A88" w14:paraId="79FA16A6" w14:textId="77777777" w:rsidTr="004364BA">
        <w:tc>
          <w:tcPr>
            <w:tcW w:w="4140" w:type="dxa"/>
          </w:tcPr>
          <w:p w14:paraId="1ECF2754" w14:textId="77777777" w:rsidR="00CF3DDB" w:rsidRPr="00A12A88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C248DF2" w14:textId="77777777" w:rsidR="00CF3DDB" w:rsidRPr="00A12A88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663AE1" w14:textId="77777777" w:rsidR="00CF3DDB" w:rsidRPr="00A12A88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9EDABE4" w14:textId="77777777" w:rsidR="00CF3DDB" w:rsidRPr="00A12A88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E8483C" w14:textId="77777777" w:rsidR="00CF3DDB" w:rsidRPr="00A12A88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4327E9C2" w14:textId="77777777" w:rsidR="00CF3DDB" w:rsidRPr="00A12A88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6D3F87A6" w14:textId="77777777" w:rsidR="00CF3DDB" w:rsidRPr="00A12A88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943D2C8" w14:textId="77777777" w:rsidR="00CF3DDB" w:rsidRPr="00A12A88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12A88" w:rsidRPr="00A12A88" w14:paraId="30E6599B" w14:textId="77777777" w:rsidTr="004364BA">
        <w:trPr>
          <w:trHeight w:val="341"/>
        </w:trPr>
        <w:tc>
          <w:tcPr>
            <w:tcW w:w="4140" w:type="dxa"/>
            <w:shd w:val="clear" w:color="auto" w:fill="auto"/>
          </w:tcPr>
          <w:p w14:paraId="0A43CFE6" w14:textId="77777777" w:rsidR="00CF3DDB" w:rsidRPr="00A12A88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ตราสารอนุพันธ์ - หนี้สินหมุนเวียน</w:t>
            </w:r>
          </w:p>
        </w:tc>
        <w:tc>
          <w:tcPr>
            <w:tcW w:w="1080" w:type="dxa"/>
            <w:shd w:val="clear" w:color="auto" w:fill="auto"/>
          </w:tcPr>
          <w:p w14:paraId="668B6C1D" w14:textId="77777777" w:rsidR="00CF3DDB" w:rsidRPr="00A12A88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DBF9245" w14:textId="77777777" w:rsidR="00CF3DDB" w:rsidRPr="00A12A88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95B0C9A" w14:textId="77777777" w:rsidR="00CF3DDB" w:rsidRPr="00A12A88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4FF37E1" w14:textId="77777777" w:rsidR="00CF3DDB" w:rsidRPr="00A12A88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4E0F749A" w14:textId="77777777" w:rsidR="00CF3DDB" w:rsidRPr="00A12A88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41F904D2" w14:textId="77777777" w:rsidR="00CF3DDB" w:rsidRPr="00A12A88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93AD412" w14:textId="77777777" w:rsidR="00CF3DDB" w:rsidRPr="00A12A88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2A88" w:rsidRPr="00A12A88" w14:paraId="0243604D" w14:textId="77777777" w:rsidTr="004364BA">
        <w:tc>
          <w:tcPr>
            <w:tcW w:w="4140" w:type="dxa"/>
            <w:shd w:val="clear" w:color="auto" w:fill="auto"/>
          </w:tcPr>
          <w:p w14:paraId="10086973" w14:textId="77777777" w:rsidR="0082003D" w:rsidRPr="00A12A88" w:rsidRDefault="0082003D" w:rsidP="0082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DC227F6" w14:textId="6F5B8461" w:rsidR="0082003D" w:rsidRPr="00A12A88" w:rsidRDefault="00213416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0C83D147" w14:textId="77777777" w:rsidR="0082003D" w:rsidRPr="00A12A88" w:rsidRDefault="0082003D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8003A27" w14:textId="6B2D57CC" w:rsidR="0082003D" w:rsidRPr="00A12A88" w:rsidRDefault="0082003D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BC3CE32" w14:textId="77777777" w:rsidR="0082003D" w:rsidRPr="00A12A88" w:rsidRDefault="0082003D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21CA40D0" w14:textId="1AC946CE" w:rsidR="0082003D" w:rsidRPr="00A12A88" w:rsidRDefault="00213416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69" w:type="dxa"/>
            <w:shd w:val="clear" w:color="auto" w:fill="auto"/>
          </w:tcPr>
          <w:p w14:paraId="67252DB9" w14:textId="77777777" w:rsidR="0082003D" w:rsidRPr="00A12A88" w:rsidRDefault="0082003D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857FAF6" w14:textId="07FEE1C3" w:rsidR="0082003D" w:rsidRPr="00A12A88" w:rsidRDefault="0082003D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A12A88" w:rsidRPr="00A12A88" w:rsidDel="00C4573B" w14:paraId="1BAF1F67" w14:textId="77777777" w:rsidTr="004364BA">
        <w:trPr>
          <w:trHeight w:val="233"/>
        </w:trPr>
        <w:tc>
          <w:tcPr>
            <w:tcW w:w="4140" w:type="dxa"/>
            <w:shd w:val="clear" w:color="auto" w:fill="auto"/>
          </w:tcPr>
          <w:p w14:paraId="6DD20E89" w14:textId="77777777" w:rsidR="0082003D" w:rsidRPr="00A12A88" w:rsidRDefault="0082003D" w:rsidP="0082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2A8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849030" w14:textId="7DE583B0" w:rsidR="0082003D" w:rsidRPr="00A12A88" w:rsidRDefault="00213416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2A88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2E9C59EE" w14:textId="77777777" w:rsidR="0082003D" w:rsidRPr="00A12A88" w:rsidDel="00C4573B" w:rsidRDefault="0082003D" w:rsidP="0082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32C6CB" w14:textId="458E11D0" w:rsidR="0082003D" w:rsidRPr="00A12A88" w:rsidRDefault="0082003D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A013097" w14:textId="77777777" w:rsidR="0082003D" w:rsidRPr="00A12A88" w:rsidDel="00C4573B" w:rsidRDefault="0082003D" w:rsidP="0082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B1D856" w14:textId="1E464256" w:rsidR="0082003D" w:rsidRPr="00A12A88" w:rsidRDefault="00213416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2A88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269" w:type="dxa"/>
            <w:shd w:val="clear" w:color="auto" w:fill="auto"/>
          </w:tcPr>
          <w:p w14:paraId="53C54005" w14:textId="77777777" w:rsidR="0082003D" w:rsidRPr="00A12A88" w:rsidDel="00C4573B" w:rsidRDefault="0082003D" w:rsidP="0082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35E56B" w14:textId="5827A02C" w:rsidR="0082003D" w:rsidRPr="00A12A88" w:rsidRDefault="0082003D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tr w:rsidR="00A12A88" w:rsidRPr="00A12A88" w14:paraId="1DC4D77F" w14:textId="77777777" w:rsidTr="004364BA">
        <w:tc>
          <w:tcPr>
            <w:tcW w:w="4140" w:type="dxa"/>
            <w:shd w:val="clear" w:color="auto" w:fill="auto"/>
          </w:tcPr>
          <w:p w14:paraId="0EAFCD7D" w14:textId="77777777" w:rsidR="007902B2" w:rsidRPr="00A12A88" w:rsidRDefault="007902B2" w:rsidP="00790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96AFDEB" w14:textId="77777777" w:rsidR="007902B2" w:rsidRPr="00A12A88" w:rsidRDefault="007902B2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89BDB1D" w14:textId="77777777" w:rsidR="007902B2" w:rsidRPr="00A12A88" w:rsidRDefault="007902B2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E31D0F6" w14:textId="77777777" w:rsidR="007902B2" w:rsidRPr="00A12A88" w:rsidRDefault="007902B2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830"/>
              </w:tabs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82A36A6" w14:textId="77777777" w:rsidR="007902B2" w:rsidRPr="00A12A88" w:rsidRDefault="007902B2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267F4A82" w14:textId="77777777" w:rsidR="007902B2" w:rsidRPr="00A12A88" w:rsidRDefault="007902B2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7C5A2CA6" w14:textId="77777777" w:rsidR="007902B2" w:rsidRPr="00A12A88" w:rsidRDefault="007902B2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A6FCAD3" w14:textId="77777777" w:rsidR="007902B2" w:rsidRPr="00A12A88" w:rsidRDefault="007902B2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12A88" w:rsidRPr="00A12A88" w14:paraId="042BC8F4" w14:textId="77777777" w:rsidTr="004364BA">
        <w:tc>
          <w:tcPr>
            <w:tcW w:w="4140" w:type="dxa"/>
            <w:shd w:val="clear" w:color="auto" w:fill="auto"/>
          </w:tcPr>
          <w:p w14:paraId="1CEB524B" w14:textId="77777777" w:rsidR="00CF3DDB" w:rsidRPr="00A12A88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12A8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เจ้าหนี้ผู้รับเหมาก่อสร้าง</w:t>
            </w:r>
            <w:r w:rsidRPr="00A12A8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0AC0DBC5" w14:textId="77777777" w:rsidR="00CF3DDB" w:rsidRPr="00A12A88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3BBC3D9" w14:textId="77777777" w:rsidR="00CF3DDB" w:rsidRPr="00A12A88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55526E8" w14:textId="77777777" w:rsidR="00CF3DDB" w:rsidRPr="00A12A88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830"/>
              </w:tabs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EC292A2" w14:textId="77777777" w:rsidR="00CF3DDB" w:rsidRPr="00A12A88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69803088" w14:textId="77777777" w:rsidR="00CF3DDB" w:rsidRPr="00A12A88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75D2CFE2" w14:textId="77777777" w:rsidR="00CF3DDB" w:rsidRPr="00A12A88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37E0252" w14:textId="77777777" w:rsidR="00CF3DDB" w:rsidRPr="00A12A88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12A88" w:rsidRPr="00A12A88" w14:paraId="31D3B114" w14:textId="77777777" w:rsidTr="004364BA">
        <w:tc>
          <w:tcPr>
            <w:tcW w:w="4140" w:type="dxa"/>
            <w:shd w:val="clear" w:color="auto" w:fill="auto"/>
          </w:tcPr>
          <w:p w14:paraId="1EC8DEDB" w14:textId="77777777" w:rsidR="0082003D" w:rsidRPr="00A12A88" w:rsidRDefault="0082003D" w:rsidP="0082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12A88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1B1A4377" w14:textId="2DC2197A" w:rsidR="0082003D" w:rsidRPr="00A12A88" w:rsidRDefault="00971E40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9ADFC8" w14:textId="77777777" w:rsidR="0082003D" w:rsidRPr="00A12A88" w:rsidRDefault="0082003D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587D44C" w14:textId="68ACCE50" w:rsidR="0082003D" w:rsidRPr="00A12A88" w:rsidRDefault="0082003D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E83CE0" w14:textId="77777777" w:rsidR="0082003D" w:rsidRPr="00A12A88" w:rsidRDefault="0082003D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76745256" w14:textId="69DC2398" w:rsidR="0082003D" w:rsidRPr="00A12A88" w:rsidRDefault="00971E40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="Angsana New" w:hAnsi="Angsana New"/>
                <w:sz w:val="30"/>
                <w:szCs w:val="30"/>
              </w:rPr>
              <w:t>1,164</w:t>
            </w:r>
          </w:p>
        </w:tc>
        <w:tc>
          <w:tcPr>
            <w:tcW w:w="269" w:type="dxa"/>
            <w:shd w:val="clear" w:color="auto" w:fill="auto"/>
          </w:tcPr>
          <w:p w14:paraId="67879BD6" w14:textId="77777777" w:rsidR="0082003D" w:rsidRPr="00A12A88" w:rsidRDefault="0082003D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8723E7A" w14:textId="2743BD04" w:rsidR="0082003D" w:rsidRPr="00A12A88" w:rsidRDefault="0082003D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1,406</w:t>
            </w:r>
          </w:p>
        </w:tc>
      </w:tr>
      <w:tr w:rsidR="00A12A88" w:rsidRPr="00A12A88" w14:paraId="564B2579" w14:textId="77777777" w:rsidTr="004364BA">
        <w:tc>
          <w:tcPr>
            <w:tcW w:w="4140" w:type="dxa"/>
            <w:shd w:val="clear" w:color="auto" w:fill="auto"/>
          </w:tcPr>
          <w:p w14:paraId="213D0F2E" w14:textId="77777777" w:rsidR="0082003D" w:rsidRPr="00A12A88" w:rsidRDefault="0082003D" w:rsidP="0082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12A88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3E7C130E" w14:textId="0A582C86" w:rsidR="0082003D" w:rsidRPr="00A12A88" w:rsidRDefault="00971E40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38F3D488" w14:textId="77777777" w:rsidR="0082003D" w:rsidRPr="00A12A88" w:rsidRDefault="0082003D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D2D3414" w14:textId="4873C195" w:rsidR="0082003D" w:rsidRPr="00A12A88" w:rsidRDefault="0082003D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270" w:type="dxa"/>
            <w:shd w:val="clear" w:color="auto" w:fill="auto"/>
          </w:tcPr>
          <w:p w14:paraId="4A33D8D4" w14:textId="77777777" w:rsidR="0082003D" w:rsidRPr="00A12A88" w:rsidRDefault="0082003D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421216B4" w14:textId="3D4E707C" w:rsidR="0082003D" w:rsidRPr="00A12A88" w:rsidRDefault="00971E40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9" w:type="dxa"/>
            <w:shd w:val="clear" w:color="auto" w:fill="auto"/>
          </w:tcPr>
          <w:p w14:paraId="4AFDE17D" w14:textId="77777777" w:rsidR="0082003D" w:rsidRPr="00A12A88" w:rsidRDefault="0082003D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8C05A0C" w14:textId="6CB71BFD" w:rsidR="0082003D" w:rsidRPr="00A12A88" w:rsidRDefault="0082003D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A12A88" w:rsidRPr="00A12A88" w14:paraId="0473EFE1" w14:textId="77777777" w:rsidTr="004364BA">
        <w:tc>
          <w:tcPr>
            <w:tcW w:w="4140" w:type="dxa"/>
            <w:shd w:val="clear" w:color="auto" w:fill="auto"/>
          </w:tcPr>
          <w:p w14:paraId="1BE965C1" w14:textId="77777777" w:rsidR="0082003D" w:rsidRPr="00A12A88" w:rsidRDefault="0082003D" w:rsidP="0082003D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12A88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3F16BF0" w14:textId="73B0C3EE" w:rsidR="0082003D" w:rsidRPr="00A12A88" w:rsidRDefault="00971E40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FC6B353" w14:textId="77777777" w:rsidR="0082003D" w:rsidRPr="00A12A88" w:rsidRDefault="0082003D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4DA4886" w14:textId="1BD647E6" w:rsidR="0082003D" w:rsidRPr="00A12A88" w:rsidRDefault="0082003D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51D2090" w14:textId="77777777" w:rsidR="0082003D" w:rsidRPr="00A12A88" w:rsidRDefault="0082003D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4976ECA9" w14:textId="053E1EF7" w:rsidR="0082003D" w:rsidRPr="00A12A88" w:rsidRDefault="00971E40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9" w:type="dxa"/>
            <w:shd w:val="clear" w:color="auto" w:fill="auto"/>
          </w:tcPr>
          <w:p w14:paraId="7261D9A5" w14:textId="77777777" w:rsidR="0082003D" w:rsidRPr="00A12A88" w:rsidRDefault="0082003D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EE78F5F" w14:textId="47B9BB6F" w:rsidR="0082003D" w:rsidRPr="00A12A88" w:rsidRDefault="0082003D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A12A88" w:rsidRPr="00A12A88" w14:paraId="1327EB58" w14:textId="77777777" w:rsidTr="004364BA">
        <w:tc>
          <w:tcPr>
            <w:tcW w:w="4140" w:type="dxa"/>
            <w:shd w:val="clear" w:color="auto" w:fill="auto"/>
          </w:tcPr>
          <w:p w14:paraId="6EC63F56" w14:textId="77777777" w:rsidR="0082003D" w:rsidRPr="00A12A88" w:rsidRDefault="0082003D" w:rsidP="0082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2A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78B3B6" w14:textId="0374DAB0" w:rsidR="0082003D" w:rsidRPr="00A12A88" w:rsidRDefault="00971E40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2A88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1F93357F" w14:textId="77777777" w:rsidR="0082003D" w:rsidRPr="00A12A88" w:rsidRDefault="0082003D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77FD96" w14:textId="06910312" w:rsidR="0082003D" w:rsidRPr="00A12A88" w:rsidRDefault="0082003D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270" w:type="dxa"/>
            <w:shd w:val="clear" w:color="auto" w:fill="auto"/>
          </w:tcPr>
          <w:p w14:paraId="2F484307" w14:textId="77777777" w:rsidR="0082003D" w:rsidRPr="00A12A88" w:rsidRDefault="0082003D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402DCD" w14:textId="31EEF659" w:rsidR="0082003D" w:rsidRPr="00A12A88" w:rsidRDefault="00971E40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2A88">
              <w:rPr>
                <w:rFonts w:ascii="Angsana New" w:hAnsi="Angsana New"/>
                <w:b/>
                <w:bCs/>
                <w:sz w:val="30"/>
                <w:szCs w:val="30"/>
              </w:rPr>
              <w:t>1,176</w:t>
            </w:r>
          </w:p>
        </w:tc>
        <w:tc>
          <w:tcPr>
            <w:tcW w:w="269" w:type="dxa"/>
            <w:shd w:val="clear" w:color="auto" w:fill="auto"/>
          </w:tcPr>
          <w:p w14:paraId="7329C52C" w14:textId="77777777" w:rsidR="0082003D" w:rsidRPr="00A12A88" w:rsidRDefault="0082003D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7E0F91" w14:textId="3B587B59" w:rsidR="0082003D" w:rsidRPr="00A12A88" w:rsidRDefault="0082003D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1,437</w:t>
            </w:r>
          </w:p>
        </w:tc>
      </w:tr>
      <w:tr w:rsidR="00A12A88" w:rsidRPr="00A12A88" w14:paraId="770CCD87" w14:textId="77777777" w:rsidTr="004364BA">
        <w:trPr>
          <w:trHeight w:val="159"/>
        </w:trPr>
        <w:tc>
          <w:tcPr>
            <w:tcW w:w="4140" w:type="dxa"/>
            <w:shd w:val="clear" w:color="auto" w:fill="auto"/>
          </w:tcPr>
          <w:p w14:paraId="7D7C5540" w14:textId="77777777" w:rsidR="00CF3DDB" w:rsidRPr="00A12A88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5DF60A1" w14:textId="77777777" w:rsidR="00CF3DDB" w:rsidRPr="00A12A88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58AB504" w14:textId="77777777" w:rsidR="00CF3DDB" w:rsidRPr="00A12A88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54F1A98" w14:textId="77777777" w:rsidR="00CF3DDB" w:rsidRPr="00A12A88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  <w:tab w:val="decimal" w:pos="892"/>
              </w:tabs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6BBFF47" w14:textId="77777777" w:rsidR="00CF3DDB" w:rsidRPr="00A12A88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653D1A43" w14:textId="1E6C3A0E" w:rsidR="00CF3DDB" w:rsidRPr="00A12A88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74256383" w14:textId="77777777" w:rsidR="00CF3DDB" w:rsidRPr="00A12A88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9679D5D" w14:textId="77777777" w:rsidR="00CF3DDB" w:rsidRPr="00A12A88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2A88" w:rsidRPr="00A12A88" w14:paraId="210D43F5" w14:textId="77777777" w:rsidTr="004364BA">
        <w:trPr>
          <w:trHeight w:val="159"/>
        </w:trPr>
        <w:tc>
          <w:tcPr>
            <w:tcW w:w="4140" w:type="dxa"/>
            <w:shd w:val="clear" w:color="auto" w:fill="auto"/>
          </w:tcPr>
          <w:p w14:paraId="41359E97" w14:textId="77777777" w:rsidR="00CF3DDB" w:rsidRPr="00A12A88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12A8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4111EC15" w14:textId="77777777" w:rsidR="00CF3DDB" w:rsidRPr="00A12A88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79ACAAD" w14:textId="77777777" w:rsidR="00CF3DDB" w:rsidRPr="00A12A88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85E4203" w14:textId="77777777" w:rsidR="00CF3DDB" w:rsidRPr="00A12A88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  <w:tab w:val="decimal" w:pos="892"/>
              </w:tabs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3174DE6" w14:textId="77777777" w:rsidR="00CF3DDB" w:rsidRPr="00A12A88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00143E1C" w14:textId="77777777" w:rsidR="00CF3DDB" w:rsidRPr="00A12A88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239F6B93" w14:textId="77777777" w:rsidR="00CF3DDB" w:rsidRPr="00A12A88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5EEB11C" w14:textId="77777777" w:rsidR="00CF3DDB" w:rsidRPr="00A12A88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2A88" w:rsidRPr="00A12A88" w14:paraId="229A218D" w14:textId="77777777" w:rsidTr="004364BA">
        <w:trPr>
          <w:trHeight w:val="159"/>
        </w:trPr>
        <w:tc>
          <w:tcPr>
            <w:tcW w:w="4140" w:type="dxa"/>
            <w:shd w:val="clear" w:color="auto" w:fill="auto"/>
          </w:tcPr>
          <w:p w14:paraId="14F4DE1B" w14:textId="6AA553BD" w:rsidR="0082003D" w:rsidRPr="00A12A88" w:rsidRDefault="0082003D" w:rsidP="0082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12A88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</w:tcPr>
          <w:p w14:paraId="10F96BF5" w14:textId="6D587584" w:rsidR="0082003D" w:rsidRPr="00A12A88" w:rsidRDefault="00971E40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="Angsana New" w:hAnsi="Angsana New"/>
                <w:sz w:val="30"/>
                <w:szCs w:val="30"/>
              </w:rPr>
              <w:t>619</w:t>
            </w:r>
          </w:p>
        </w:tc>
        <w:tc>
          <w:tcPr>
            <w:tcW w:w="270" w:type="dxa"/>
            <w:shd w:val="clear" w:color="auto" w:fill="auto"/>
          </w:tcPr>
          <w:p w14:paraId="4BAF47AE" w14:textId="77777777" w:rsidR="0082003D" w:rsidRPr="00A12A88" w:rsidRDefault="0082003D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E5DC876" w14:textId="18A3AEE1" w:rsidR="0082003D" w:rsidRPr="00A12A88" w:rsidRDefault="0082003D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560</w:t>
            </w:r>
          </w:p>
        </w:tc>
        <w:tc>
          <w:tcPr>
            <w:tcW w:w="270" w:type="dxa"/>
            <w:shd w:val="clear" w:color="auto" w:fill="auto"/>
          </w:tcPr>
          <w:p w14:paraId="0EE02013" w14:textId="77777777" w:rsidR="0082003D" w:rsidRPr="00A12A88" w:rsidRDefault="0082003D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473B3E23" w14:textId="102964C8" w:rsidR="0082003D" w:rsidRPr="00A12A88" w:rsidRDefault="00971E40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="Angsana New" w:hAnsi="Angsana New"/>
                <w:sz w:val="30"/>
                <w:szCs w:val="30"/>
              </w:rPr>
              <w:t>603</w:t>
            </w:r>
          </w:p>
        </w:tc>
        <w:tc>
          <w:tcPr>
            <w:tcW w:w="269" w:type="dxa"/>
            <w:shd w:val="clear" w:color="auto" w:fill="auto"/>
          </w:tcPr>
          <w:p w14:paraId="46CB9843" w14:textId="77777777" w:rsidR="0082003D" w:rsidRPr="00A12A88" w:rsidRDefault="0082003D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B9D0A20" w14:textId="69CFECA2" w:rsidR="0082003D" w:rsidRPr="00A12A88" w:rsidRDefault="0082003D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544</w:t>
            </w:r>
          </w:p>
        </w:tc>
      </w:tr>
      <w:tr w:rsidR="00A12A88" w:rsidRPr="00A12A88" w14:paraId="6932054B" w14:textId="77777777" w:rsidTr="004364BA">
        <w:trPr>
          <w:trHeight w:val="159"/>
        </w:trPr>
        <w:tc>
          <w:tcPr>
            <w:tcW w:w="4140" w:type="dxa"/>
            <w:shd w:val="clear" w:color="auto" w:fill="auto"/>
          </w:tcPr>
          <w:p w14:paraId="0E05F358" w14:textId="77777777" w:rsidR="0082003D" w:rsidRPr="00A12A88" w:rsidRDefault="0082003D" w:rsidP="0082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12A8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155537A3" w14:textId="75A1470E" w:rsidR="0082003D" w:rsidRPr="00A12A88" w:rsidRDefault="00971E40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441254" w14:textId="77777777" w:rsidR="0082003D" w:rsidRPr="00A12A88" w:rsidRDefault="0082003D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B7FD724" w14:textId="5A78BE23" w:rsidR="0082003D" w:rsidRPr="00A12A88" w:rsidRDefault="0082003D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6D4383" w14:textId="77777777" w:rsidR="0082003D" w:rsidRPr="00A12A88" w:rsidRDefault="0082003D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14C3F037" w14:textId="1F0C0887" w:rsidR="0082003D" w:rsidRPr="00A12A88" w:rsidRDefault="00971E40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9" w:type="dxa"/>
            <w:shd w:val="clear" w:color="auto" w:fill="auto"/>
          </w:tcPr>
          <w:p w14:paraId="3BE33444" w14:textId="77777777" w:rsidR="0082003D" w:rsidRPr="00A12A88" w:rsidRDefault="0082003D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658D6B8" w14:textId="68B5F45E" w:rsidR="0082003D" w:rsidRPr="00A12A88" w:rsidRDefault="0082003D" w:rsidP="0082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A12A88" w:rsidRPr="00A12A88" w:rsidDel="000008D6" w14:paraId="3F4D62C4" w14:textId="77777777" w:rsidTr="004364BA">
        <w:trPr>
          <w:trHeight w:val="166"/>
        </w:trPr>
        <w:tc>
          <w:tcPr>
            <w:tcW w:w="4140" w:type="dxa"/>
            <w:shd w:val="clear" w:color="auto" w:fill="auto"/>
          </w:tcPr>
          <w:p w14:paraId="3F01EDC8" w14:textId="77777777" w:rsidR="00971E40" w:rsidRPr="00A12A88" w:rsidRDefault="00971E40" w:rsidP="00971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12A88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shd w:val="clear" w:color="auto" w:fill="auto"/>
          </w:tcPr>
          <w:p w14:paraId="480BDBD6" w14:textId="416989BC" w:rsidR="00971E40" w:rsidRPr="00A12A88" w:rsidRDefault="00971E40" w:rsidP="00971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 xml:space="preserve"> 13,993 </w:t>
            </w:r>
          </w:p>
        </w:tc>
        <w:tc>
          <w:tcPr>
            <w:tcW w:w="270" w:type="dxa"/>
            <w:shd w:val="clear" w:color="auto" w:fill="auto"/>
          </w:tcPr>
          <w:p w14:paraId="09FD73D7" w14:textId="77777777" w:rsidR="00971E40" w:rsidRPr="00A12A88" w:rsidRDefault="00971E40" w:rsidP="00971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B51C370" w14:textId="65231ABB" w:rsidR="00971E40" w:rsidRPr="00A12A88" w:rsidRDefault="00971E40" w:rsidP="00971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14,053</w:t>
            </w:r>
          </w:p>
        </w:tc>
        <w:tc>
          <w:tcPr>
            <w:tcW w:w="270" w:type="dxa"/>
            <w:shd w:val="clear" w:color="auto" w:fill="auto"/>
          </w:tcPr>
          <w:p w14:paraId="6AC392B3" w14:textId="77777777" w:rsidR="00971E40" w:rsidRPr="00A12A88" w:rsidRDefault="00971E40" w:rsidP="00971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6BDFD642" w14:textId="35477BE1" w:rsidR="00971E40" w:rsidRPr="00A12A88" w:rsidRDefault="00971E40" w:rsidP="00971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 xml:space="preserve"> 12,595 </w:t>
            </w:r>
          </w:p>
        </w:tc>
        <w:tc>
          <w:tcPr>
            <w:tcW w:w="269" w:type="dxa"/>
            <w:shd w:val="clear" w:color="auto" w:fill="auto"/>
          </w:tcPr>
          <w:p w14:paraId="052B9E23" w14:textId="77777777" w:rsidR="00971E40" w:rsidRPr="00A12A88" w:rsidRDefault="00971E40" w:rsidP="00971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55E5770" w14:textId="276C9B1C" w:rsidR="00971E40" w:rsidRPr="00A12A88" w:rsidRDefault="00971E40" w:rsidP="00971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12,629</w:t>
            </w:r>
          </w:p>
        </w:tc>
      </w:tr>
      <w:tr w:rsidR="00A12A88" w:rsidRPr="00A12A88" w14:paraId="5C8DF858" w14:textId="77777777" w:rsidTr="004364BA">
        <w:trPr>
          <w:trHeight w:val="166"/>
        </w:trPr>
        <w:tc>
          <w:tcPr>
            <w:tcW w:w="4140" w:type="dxa"/>
            <w:shd w:val="clear" w:color="auto" w:fill="auto"/>
          </w:tcPr>
          <w:p w14:paraId="48907856" w14:textId="77777777" w:rsidR="00971E40" w:rsidRPr="00A12A88" w:rsidRDefault="00971E40" w:rsidP="00971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12A88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9654B6A" w14:textId="08D5C9CA" w:rsidR="00971E40" w:rsidRPr="00A12A88" w:rsidRDefault="00971E40" w:rsidP="00971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 xml:space="preserve"> 114 </w:t>
            </w:r>
          </w:p>
        </w:tc>
        <w:tc>
          <w:tcPr>
            <w:tcW w:w="270" w:type="dxa"/>
            <w:shd w:val="clear" w:color="auto" w:fill="auto"/>
          </w:tcPr>
          <w:p w14:paraId="6E0B08FB" w14:textId="77777777" w:rsidR="00971E40" w:rsidRPr="00A12A88" w:rsidRDefault="00971E40" w:rsidP="00971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8647F78" w14:textId="0EC565DB" w:rsidR="00971E40" w:rsidRPr="00A12A88" w:rsidRDefault="00971E40" w:rsidP="00971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143</w:t>
            </w:r>
          </w:p>
        </w:tc>
        <w:tc>
          <w:tcPr>
            <w:tcW w:w="270" w:type="dxa"/>
            <w:shd w:val="clear" w:color="auto" w:fill="auto"/>
          </w:tcPr>
          <w:p w14:paraId="027AE2DC" w14:textId="77777777" w:rsidR="00971E40" w:rsidRPr="00A12A88" w:rsidRDefault="00971E40" w:rsidP="00971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3F5DB13E" w14:textId="12682502" w:rsidR="00971E40" w:rsidRPr="00A12A88" w:rsidRDefault="00971E40" w:rsidP="00971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 xml:space="preserve"> 93 </w:t>
            </w:r>
          </w:p>
        </w:tc>
        <w:tc>
          <w:tcPr>
            <w:tcW w:w="269" w:type="dxa"/>
            <w:shd w:val="clear" w:color="auto" w:fill="auto"/>
          </w:tcPr>
          <w:p w14:paraId="08656E85" w14:textId="77777777" w:rsidR="00971E40" w:rsidRPr="00A12A88" w:rsidRDefault="00971E40" w:rsidP="00971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64DAA60" w14:textId="0C87364D" w:rsidR="00971E40" w:rsidRPr="00A12A88" w:rsidRDefault="00971E40" w:rsidP="00971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</w:tr>
      <w:tr w:rsidR="00A12A88" w:rsidRPr="00A12A88" w14:paraId="0007070F" w14:textId="77777777" w:rsidTr="004364BA">
        <w:trPr>
          <w:trHeight w:val="166"/>
        </w:trPr>
        <w:tc>
          <w:tcPr>
            <w:tcW w:w="4140" w:type="dxa"/>
            <w:shd w:val="clear" w:color="auto" w:fill="auto"/>
          </w:tcPr>
          <w:p w14:paraId="4D7D2F25" w14:textId="77777777" w:rsidR="00971E40" w:rsidRPr="00A12A88" w:rsidRDefault="00971E40" w:rsidP="00971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867CDA" w14:textId="0CAB11B8" w:rsidR="00971E40" w:rsidRPr="00A12A88" w:rsidRDefault="00971E40" w:rsidP="00971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14,726 </w:t>
            </w:r>
          </w:p>
        </w:tc>
        <w:tc>
          <w:tcPr>
            <w:tcW w:w="270" w:type="dxa"/>
            <w:shd w:val="clear" w:color="auto" w:fill="auto"/>
          </w:tcPr>
          <w:p w14:paraId="00708BF2" w14:textId="77777777" w:rsidR="00971E40" w:rsidRPr="00A12A88" w:rsidDel="00C4573B" w:rsidRDefault="00971E40" w:rsidP="00971E4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B560BB" w14:textId="45E147F1" w:rsidR="00971E40" w:rsidRPr="00A12A88" w:rsidRDefault="00971E40" w:rsidP="00971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14,756</w:t>
            </w:r>
          </w:p>
        </w:tc>
        <w:tc>
          <w:tcPr>
            <w:tcW w:w="270" w:type="dxa"/>
            <w:shd w:val="clear" w:color="auto" w:fill="auto"/>
          </w:tcPr>
          <w:p w14:paraId="614CF160" w14:textId="77777777" w:rsidR="00971E40" w:rsidRPr="00A12A88" w:rsidDel="00C4573B" w:rsidRDefault="00971E40" w:rsidP="00971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D4D69A" w14:textId="40606F08" w:rsidR="00971E40" w:rsidRPr="00A12A88" w:rsidRDefault="00971E40" w:rsidP="00971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13,292 </w:t>
            </w:r>
          </w:p>
        </w:tc>
        <w:tc>
          <w:tcPr>
            <w:tcW w:w="269" w:type="dxa"/>
            <w:shd w:val="clear" w:color="auto" w:fill="auto"/>
          </w:tcPr>
          <w:p w14:paraId="0339ACEA" w14:textId="77777777" w:rsidR="00971E40" w:rsidRPr="00A12A88" w:rsidDel="00C4573B" w:rsidRDefault="00971E40" w:rsidP="00971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AB2DC0" w14:textId="3A3AD322" w:rsidR="00971E40" w:rsidRPr="00A12A88" w:rsidRDefault="00971E40" w:rsidP="00971E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13,294</w:t>
            </w:r>
          </w:p>
        </w:tc>
      </w:tr>
      <w:tr w:rsidR="00A12A88" w:rsidRPr="00A12A88" w14:paraId="5EA6DDC6" w14:textId="77777777" w:rsidTr="004364BA">
        <w:trPr>
          <w:trHeight w:val="166"/>
        </w:trPr>
        <w:tc>
          <w:tcPr>
            <w:tcW w:w="4140" w:type="dxa"/>
            <w:shd w:val="clear" w:color="auto" w:fill="auto"/>
          </w:tcPr>
          <w:p w14:paraId="28A66892" w14:textId="77777777" w:rsidR="00CF3DDB" w:rsidRPr="00A12A88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30683A2" w14:textId="77777777" w:rsidR="00CF3DDB" w:rsidRPr="00A12A88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BF48FC0" w14:textId="77777777" w:rsidR="00CF3DDB" w:rsidRPr="00A12A88" w:rsidDel="00C4573B" w:rsidRDefault="00CF3DDB" w:rsidP="00CF3DD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03BB7E7" w14:textId="77777777" w:rsidR="00CF3DDB" w:rsidRPr="00A12A88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E0AFC33" w14:textId="77777777" w:rsidR="00CF3DDB" w:rsidRPr="00A12A88" w:rsidDel="00C4573B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</w:tcPr>
          <w:p w14:paraId="4679FDEE" w14:textId="77777777" w:rsidR="00CF3DDB" w:rsidRPr="00A12A88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  <w:shd w:val="clear" w:color="auto" w:fill="auto"/>
          </w:tcPr>
          <w:p w14:paraId="510F5F4A" w14:textId="77777777" w:rsidR="00CF3DDB" w:rsidRPr="00A12A88" w:rsidDel="00C4573B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5C76CD4" w14:textId="77777777" w:rsidR="00CF3DDB" w:rsidRPr="00A12A88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A12A88" w:rsidRPr="00A12A88" w14:paraId="6AC871D6" w14:textId="77777777" w:rsidTr="004364BA">
        <w:trPr>
          <w:trHeight w:val="166"/>
        </w:trPr>
        <w:tc>
          <w:tcPr>
            <w:tcW w:w="4140" w:type="dxa"/>
            <w:shd w:val="clear" w:color="auto" w:fill="auto"/>
          </w:tcPr>
          <w:p w14:paraId="4291907F" w14:textId="77777777" w:rsidR="004364BA" w:rsidRPr="00A12A88" w:rsidRDefault="004364BA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56134F9" w14:textId="77777777" w:rsidR="004364BA" w:rsidRPr="00A12A88" w:rsidRDefault="004364BA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D3A1051" w14:textId="77777777" w:rsidR="004364BA" w:rsidRPr="00A12A88" w:rsidDel="00C4573B" w:rsidRDefault="004364BA" w:rsidP="00CF3DD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790E7CB" w14:textId="77777777" w:rsidR="004364BA" w:rsidRPr="00A12A88" w:rsidRDefault="004364BA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D190D98" w14:textId="77777777" w:rsidR="004364BA" w:rsidRPr="00A12A88" w:rsidDel="00C4573B" w:rsidRDefault="004364BA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</w:tcPr>
          <w:p w14:paraId="352B588F" w14:textId="77777777" w:rsidR="004364BA" w:rsidRPr="00A12A88" w:rsidRDefault="004364BA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  <w:shd w:val="clear" w:color="auto" w:fill="auto"/>
          </w:tcPr>
          <w:p w14:paraId="5AF145B5" w14:textId="77777777" w:rsidR="004364BA" w:rsidRPr="00A12A88" w:rsidDel="00C4573B" w:rsidRDefault="004364BA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50C0FD6" w14:textId="77777777" w:rsidR="004364BA" w:rsidRPr="00A12A88" w:rsidRDefault="004364BA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A12A88" w:rsidRPr="00A12A88" w14:paraId="5064E24A" w14:textId="77777777" w:rsidTr="004364BA">
        <w:trPr>
          <w:trHeight w:val="166"/>
        </w:trPr>
        <w:tc>
          <w:tcPr>
            <w:tcW w:w="4140" w:type="dxa"/>
            <w:shd w:val="clear" w:color="auto" w:fill="auto"/>
          </w:tcPr>
          <w:p w14:paraId="41FBEE89" w14:textId="77777777" w:rsidR="004364BA" w:rsidRPr="00A12A88" w:rsidRDefault="004364BA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8FAC553" w14:textId="77777777" w:rsidR="004364BA" w:rsidRPr="00A12A88" w:rsidRDefault="004364BA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77103E7" w14:textId="77777777" w:rsidR="004364BA" w:rsidRPr="00A12A88" w:rsidDel="00C4573B" w:rsidRDefault="004364BA" w:rsidP="00CF3DD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5AF8D68" w14:textId="77777777" w:rsidR="004364BA" w:rsidRPr="00A12A88" w:rsidRDefault="004364BA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AD0BC7A" w14:textId="77777777" w:rsidR="004364BA" w:rsidRPr="00A12A88" w:rsidDel="00C4573B" w:rsidRDefault="004364BA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</w:tcPr>
          <w:p w14:paraId="44DB6B2A" w14:textId="77777777" w:rsidR="004364BA" w:rsidRPr="00A12A88" w:rsidRDefault="004364BA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  <w:shd w:val="clear" w:color="auto" w:fill="auto"/>
          </w:tcPr>
          <w:p w14:paraId="30AAF1BE" w14:textId="77777777" w:rsidR="004364BA" w:rsidRPr="00A12A88" w:rsidDel="00C4573B" w:rsidRDefault="004364BA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908C471" w14:textId="77777777" w:rsidR="004364BA" w:rsidRPr="00A12A88" w:rsidRDefault="004364BA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A12A88" w:rsidRPr="00A12A88" w14:paraId="3CB14006" w14:textId="77777777" w:rsidTr="004364BA">
        <w:trPr>
          <w:trHeight w:val="166"/>
        </w:trPr>
        <w:tc>
          <w:tcPr>
            <w:tcW w:w="4140" w:type="dxa"/>
            <w:shd w:val="clear" w:color="auto" w:fill="auto"/>
          </w:tcPr>
          <w:p w14:paraId="4296F030" w14:textId="77777777" w:rsidR="00CF3DDB" w:rsidRPr="00A12A88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2A88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Pr="00A12A88">
              <w:rPr>
                <w:rFonts w:ascii="Angsana New" w:hAnsi="Angsana New"/>
                <w:sz w:val="30"/>
                <w:szCs w:val="30"/>
              </w:rPr>
              <w:br w:type="page"/>
            </w:r>
            <w:r w:rsidRPr="00A12A8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080" w:type="dxa"/>
            <w:shd w:val="clear" w:color="auto" w:fill="auto"/>
          </w:tcPr>
          <w:p w14:paraId="3389338F" w14:textId="77777777" w:rsidR="00CF3DDB" w:rsidRPr="00A12A88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18BD1C9" w14:textId="77777777" w:rsidR="00CF3DDB" w:rsidRPr="00A12A88" w:rsidDel="00C4573B" w:rsidRDefault="00CF3DDB" w:rsidP="00CF3DD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BFBE7E1" w14:textId="77777777" w:rsidR="00CF3DDB" w:rsidRPr="00A12A88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9FB971A" w14:textId="77777777" w:rsidR="00CF3DDB" w:rsidRPr="00A12A88" w:rsidDel="00C4573B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73E09DA7" w14:textId="77777777" w:rsidR="00CF3DDB" w:rsidRPr="00A12A88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0B0D0E60" w14:textId="77777777" w:rsidR="00CF3DDB" w:rsidRPr="00A12A88" w:rsidDel="00C4573B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EED3259" w14:textId="77777777" w:rsidR="00CF3DDB" w:rsidRPr="00A12A88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12A88" w:rsidRPr="00A12A88" w14:paraId="190DB92F" w14:textId="77777777" w:rsidTr="004364BA">
        <w:trPr>
          <w:trHeight w:val="166"/>
        </w:trPr>
        <w:tc>
          <w:tcPr>
            <w:tcW w:w="4140" w:type="dxa"/>
            <w:shd w:val="clear" w:color="auto" w:fill="auto"/>
          </w:tcPr>
          <w:p w14:paraId="76F1E8CA" w14:textId="77777777" w:rsidR="006A2C37" w:rsidRPr="00A12A88" w:rsidRDefault="006A2C37" w:rsidP="006A2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2A8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97C7994" w14:textId="5E8DFC31" w:rsidR="006A2C37" w:rsidRPr="00A12A88" w:rsidRDefault="006A2C37" w:rsidP="006A2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5107B1" w14:textId="77777777" w:rsidR="006A2C37" w:rsidRPr="00A12A88" w:rsidDel="00C4573B" w:rsidRDefault="006A2C37" w:rsidP="006A2C37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AA104D6" w14:textId="5765AF16" w:rsidR="006A2C37" w:rsidRPr="00A12A88" w:rsidRDefault="006A2C37" w:rsidP="006A2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43898B" w14:textId="77777777" w:rsidR="006A2C37" w:rsidRPr="00A12A88" w:rsidDel="00C4573B" w:rsidRDefault="006A2C37" w:rsidP="006A2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50006074" w14:textId="767C6EB3" w:rsidR="006A2C37" w:rsidRPr="00A12A88" w:rsidRDefault="006A2C37" w:rsidP="006A2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="Angsana New" w:hAnsi="Angsana New"/>
                <w:sz w:val="30"/>
                <w:szCs w:val="30"/>
              </w:rPr>
              <w:t>6,244</w:t>
            </w:r>
          </w:p>
        </w:tc>
        <w:tc>
          <w:tcPr>
            <w:tcW w:w="269" w:type="dxa"/>
            <w:shd w:val="clear" w:color="auto" w:fill="auto"/>
          </w:tcPr>
          <w:p w14:paraId="39811C81" w14:textId="77777777" w:rsidR="006A2C37" w:rsidRPr="00A12A88" w:rsidDel="00C4573B" w:rsidRDefault="006A2C37" w:rsidP="006A2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92F5CF4" w14:textId="594D45D0" w:rsidR="006A2C37" w:rsidRPr="00A12A88" w:rsidRDefault="006A2C37" w:rsidP="006A2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1,580</w:t>
            </w:r>
          </w:p>
        </w:tc>
      </w:tr>
      <w:tr w:rsidR="00A12A88" w:rsidRPr="00A12A88" w14:paraId="530CC8D9" w14:textId="77777777" w:rsidTr="004364BA">
        <w:trPr>
          <w:trHeight w:val="166"/>
        </w:trPr>
        <w:tc>
          <w:tcPr>
            <w:tcW w:w="4140" w:type="dxa"/>
            <w:shd w:val="clear" w:color="auto" w:fill="auto"/>
          </w:tcPr>
          <w:p w14:paraId="3E8610EC" w14:textId="77777777" w:rsidR="006A2C37" w:rsidRPr="00A12A88" w:rsidRDefault="006A2C37" w:rsidP="006A2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2A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440733" w14:textId="0810D339" w:rsidR="006A2C37" w:rsidRPr="00A12A88" w:rsidRDefault="006A2C37" w:rsidP="006A2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D504B9" w14:textId="77777777" w:rsidR="006A2C37" w:rsidRPr="00A12A88" w:rsidDel="00C4573B" w:rsidRDefault="006A2C37" w:rsidP="006A2C37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22F4D7" w14:textId="72FABB27" w:rsidR="006A2C37" w:rsidRPr="00A12A88" w:rsidRDefault="006A2C37" w:rsidP="006A2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17A876" w14:textId="77777777" w:rsidR="006A2C37" w:rsidRPr="00A12A88" w:rsidDel="00C4573B" w:rsidRDefault="006A2C37" w:rsidP="006A2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A66DDD" w14:textId="56049988" w:rsidR="006A2C37" w:rsidRPr="00A12A88" w:rsidRDefault="006A2C37" w:rsidP="006A2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2A88">
              <w:rPr>
                <w:rFonts w:ascii="Angsana New" w:hAnsi="Angsana New"/>
                <w:b/>
                <w:bCs/>
                <w:sz w:val="30"/>
                <w:szCs w:val="30"/>
              </w:rPr>
              <w:t>6,244</w:t>
            </w:r>
          </w:p>
        </w:tc>
        <w:tc>
          <w:tcPr>
            <w:tcW w:w="269" w:type="dxa"/>
            <w:shd w:val="clear" w:color="auto" w:fill="auto"/>
          </w:tcPr>
          <w:p w14:paraId="78D19D8F" w14:textId="77777777" w:rsidR="006A2C37" w:rsidRPr="00A12A88" w:rsidDel="00C4573B" w:rsidRDefault="006A2C37" w:rsidP="006A2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9674D5" w14:textId="047C3474" w:rsidR="006A2C37" w:rsidRPr="00A12A88" w:rsidRDefault="006A2C37" w:rsidP="006A2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1,580</w:t>
            </w:r>
          </w:p>
        </w:tc>
      </w:tr>
      <w:tr w:rsidR="00A12A88" w:rsidRPr="00A12A88" w14:paraId="50FD080C" w14:textId="77777777" w:rsidTr="004364BA">
        <w:trPr>
          <w:trHeight w:val="166"/>
        </w:trPr>
        <w:tc>
          <w:tcPr>
            <w:tcW w:w="4140" w:type="dxa"/>
            <w:shd w:val="clear" w:color="auto" w:fill="auto"/>
          </w:tcPr>
          <w:p w14:paraId="2C8212E3" w14:textId="77777777" w:rsidR="00CF3DDB" w:rsidRPr="00A12A88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51B5114" w14:textId="77777777" w:rsidR="00CF3DDB" w:rsidRPr="00A12A88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4023219" w14:textId="77777777" w:rsidR="00CF3DDB" w:rsidRPr="00A12A88" w:rsidDel="00C4573B" w:rsidRDefault="00CF3DDB" w:rsidP="00CF3DD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7348CE02" w14:textId="77777777" w:rsidR="00CF3DDB" w:rsidRPr="00A12A88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B141644" w14:textId="77777777" w:rsidR="00CF3DDB" w:rsidRPr="00A12A88" w:rsidDel="00C4573B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shd w:val="clear" w:color="auto" w:fill="auto"/>
          </w:tcPr>
          <w:p w14:paraId="5CA70C23" w14:textId="77777777" w:rsidR="00CF3DDB" w:rsidRPr="00A12A88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0F8987F7" w14:textId="77777777" w:rsidR="00CF3DDB" w:rsidRPr="00A12A88" w:rsidDel="00C4573B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2A31BBC4" w14:textId="77777777" w:rsidR="00CF3DDB" w:rsidRPr="00A12A88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12A88" w:rsidRPr="00A12A88" w14:paraId="37BD4A0A" w14:textId="77777777" w:rsidTr="004364BA">
        <w:trPr>
          <w:trHeight w:val="166"/>
        </w:trPr>
        <w:tc>
          <w:tcPr>
            <w:tcW w:w="4140" w:type="dxa"/>
            <w:shd w:val="clear" w:color="auto" w:fill="auto"/>
          </w:tcPr>
          <w:p w14:paraId="162A96E5" w14:textId="77777777" w:rsidR="00CF3DDB" w:rsidRPr="00A12A88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2A88">
              <w:rPr>
                <w:rFonts w:ascii="Angsana New" w:hAnsi="Angsana New"/>
                <w:sz w:val="30"/>
                <w:szCs w:val="30"/>
              </w:rPr>
              <w:br w:type="page"/>
            </w:r>
            <w:r w:rsidRPr="00A12A88">
              <w:rPr>
                <w:rFonts w:ascii="Angsana New" w:hAnsi="Angsana New"/>
                <w:sz w:val="30"/>
                <w:szCs w:val="30"/>
              </w:rPr>
              <w:br w:type="page"/>
            </w:r>
            <w:r w:rsidRPr="00A12A8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080" w:type="dxa"/>
            <w:shd w:val="clear" w:color="auto" w:fill="auto"/>
          </w:tcPr>
          <w:p w14:paraId="7AEB7D32" w14:textId="77777777" w:rsidR="00CF3DDB" w:rsidRPr="00A12A88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72ED53C" w14:textId="77777777" w:rsidR="00CF3DDB" w:rsidRPr="00A12A88" w:rsidDel="00C4573B" w:rsidRDefault="00CF3DDB" w:rsidP="00CF3DD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B73232" w14:textId="77777777" w:rsidR="00CF3DDB" w:rsidRPr="00A12A88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10D6203" w14:textId="77777777" w:rsidR="00CF3DDB" w:rsidRPr="00A12A88" w:rsidDel="00C4573B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7975C941" w14:textId="77777777" w:rsidR="00CF3DDB" w:rsidRPr="00A12A88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36B6BD59" w14:textId="77777777" w:rsidR="00CF3DDB" w:rsidRPr="00A12A88" w:rsidDel="00C4573B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B8AD294" w14:textId="77777777" w:rsidR="00CF3DDB" w:rsidRPr="00A12A88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12A88" w:rsidRPr="00A12A88" w14:paraId="0E74479D" w14:textId="77777777" w:rsidTr="004364BA">
        <w:trPr>
          <w:trHeight w:val="166"/>
        </w:trPr>
        <w:tc>
          <w:tcPr>
            <w:tcW w:w="4140" w:type="dxa"/>
            <w:shd w:val="clear" w:color="auto" w:fill="auto"/>
          </w:tcPr>
          <w:p w14:paraId="3785C6CB" w14:textId="21B95613" w:rsidR="006A2C37" w:rsidRPr="00A12A88" w:rsidRDefault="006A2C37" w:rsidP="006A2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12A8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2281AB6" w14:textId="4D6523E6" w:rsidR="006A2C37" w:rsidRPr="00A12A88" w:rsidRDefault="006A2C37" w:rsidP="006A2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957E19" w14:textId="77777777" w:rsidR="006A2C37" w:rsidRPr="00A12A88" w:rsidDel="00C4573B" w:rsidRDefault="006A2C37" w:rsidP="006A2C37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D1377F3" w14:textId="521C0C7A" w:rsidR="006A2C37" w:rsidRPr="00A12A88" w:rsidRDefault="006A2C37" w:rsidP="006A2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ED6A4A" w14:textId="77777777" w:rsidR="006A2C37" w:rsidRPr="00A12A88" w:rsidDel="00C4573B" w:rsidRDefault="006A2C37" w:rsidP="006A2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65135785" w14:textId="4655F530" w:rsidR="006A2C37" w:rsidRPr="00A12A88" w:rsidRDefault="006A2C37" w:rsidP="006A2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="Angsana New" w:hAnsi="Angsana New"/>
                <w:sz w:val="30"/>
                <w:szCs w:val="30"/>
              </w:rPr>
              <w:t>82,758</w:t>
            </w:r>
          </w:p>
        </w:tc>
        <w:tc>
          <w:tcPr>
            <w:tcW w:w="269" w:type="dxa"/>
            <w:shd w:val="clear" w:color="auto" w:fill="auto"/>
          </w:tcPr>
          <w:p w14:paraId="321183D3" w14:textId="77777777" w:rsidR="006A2C37" w:rsidRPr="00A12A88" w:rsidDel="00C4573B" w:rsidRDefault="006A2C37" w:rsidP="006A2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4FB0ED1" w14:textId="2BA9CA6B" w:rsidR="006A2C37" w:rsidRPr="00A12A88" w:rsidRDefault="006A2C37" w:rsidP="006A2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74,266</w:t>
            </w:r>
          </w:p>
        </w:tc>
      </w:tr>
      <w:tr w:rsidR="006A2C37" w:rsidRPr="00A12A88" w14:paraId="6E3564BD" w14:textId="77777777" w:rsidTr="004364BA">
        <w:trPr>
          <w:trHeight w:val="166"/>
        </w:trPr>
        <w:tc>
          <w:tcPr>
            <w:tcW w:w="4140" w:type="dxa"/>
            <w:shd w:val="clear" w:color="auto" w:fill="auto"/>
          </w:tcPr>
          <w:p w14:paraId="1DEC03CA" w14:textId="77777777" w:rsidR="006A2C37" w:rsidRPr="00A12A88" w:rsidRDefault="006A2C37" w:rsidP="006A2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12A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5A273E" w14:textId="3C1F132F" w:rsidR="006A2C37" w:rsidRPr="00A12A88" w:rsidRDefault="006A2C37" w:rsidP="006A2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A0143E" w14:textId="77777777" w:rsidR="006A2C37" w:rsidRPr="00A12A88" w:rsidDel="00C4573B" w:rsidRDefault="006A2C37" w:rsidP="006A2C37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357A80" w14:textId="191772C6" w:rsidR="006A2C37" w:rsidRPr="00A12A88" w:rsidRDefault="006A2C37" w:rsidP="006A2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A9412A" w14:textId="77777777" w:rsidR="006A2C37" w:rsidRPr="00A12A88" w:rsidDel="00C4573B" w:rsidRDefault="006A2C37" w:rsidP="006A2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35B8BB" w14:textId="675C9A92" w:rsidR="006A2C37" w:rsidRPr="00A12A88" w:rsidRDefault="006A2C37" w:rsidP="006A2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2A88">
              <w:rPr>
                <w:rFonts w:ascii="Angsana New" w:hAnsi="Angsana New"/>
                <w:b/>
                <w:bCs/>
                <w:sz w:val="30"/>
                <w:szCs w:val="30"/>
              </w:rPr>
              <w:t>82,758</w:t>
            </w:r>
          </w:p>
        </w:tc>
        <w:tc>
          <w:tcPr>
            <w:tcW w:w="269" w:type="dxa"/>
            <w:shd w:val="clear" w:color="auto" w:fill="auto"/>
          </w:tcPr>
          <w:p w14:paraId="4CFCBAEB" w14:textId="77777777" w:rsidR="006A2C37" w:rsidRPr="00A12A88" w:rsidDel="00C4573B" w:rsidRDefault="006A2C37" w:rsidP="006A2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9BB32C" w14:textId="2BC72817" w:rsidR="006A2C37" w:rsidRPr="00A12A88" w:rsidRDefault="006A2C37" w:rsidP="006A2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74,266</w:t>
            </w:r>
          </w:p>
        </w:tc>
      </w:tr>
    </w:tbl>
    <w:p w14:paraId="797DDE2F" w14:textId="494A1669" w:rsidR="00CF3DDB" w:rsidRPr="00A12A88" w:rsidRDefault="00CF3DDB" w:rsidP="00CF3D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="Angsana New" w:hAnsi="Angsana New"/>
          <w:i/>
          <w:iCs/>
          <w:sz w:val="28"/>
          <w:szCs w:val="28"/>
        </w:rPr>
      </w:pPr>
    </w:p>
    <w:p w14:paraId="78AE8F28" w14:textId="4BCCE59F" w:rsidR="00392039" w:rsidRPr="00A12A88" w:rsidRDefault="00C9272E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12A88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สัญญาสำคัญที่ทำกับกิจการที่เกี่ยวข้องกัน  </w:t>
      </w:r>
    </w:p>
    <w:p w14:paraId="6B740E73" w14:textId="77777777" w:rsidR="00755A56" w:rsidRPr="00A12A88" w:rsidRDefault="00755A56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="Angsana New" w:hAnsi="Angsana New"/>
          <w:i/>
          <w:iCs/>
          <w:sz w:val="28"/>
          <w:szCs w:val="28"/>
        </w:rPr>
      </w:pPr>
    </w:p>
    <w:p w14:paraId="27D766F8" w14:textId="48489816" w:rsidR="00C9272E" w:rsidRPr="00A12A88" w:rsidRDefault="00C9272E" w:rsidP="00517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12A88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0B6DAD" w:rsidRPr="00A12A88">
        <w:rPr>
          <w:rFonts w:ascii="Angsana New" w:hAnsi="Angsana New" w:hint="cs"/>
          <w:sz w:val="30"/>
          <w:szCs w:val="30"/>
        </w:rPr>
        <w:t>3</w:t>
      </w:r>
      <w:r w:rsidR="00544086" w:rsidRPr="00A12A88">
        <w:rPr>
          <w:rFonts w:ascii="Angsana New" w:hAnsi="Angsana New" w:hint="cs"/>
          <w:sz w:val="30"/>
          <w:szCs w:val="30"/>
        </w:rPr>
        <w:t>1</w:t>
      </w:r>
      <w:r w:rsidR="000B6DAD" w:rsidRPr="00A12A88">
        <w:rPr>
          <w:rFonts w:ascii="Angsana New" w:hAnsi="Angsana New" w:hint="cs"/>
          <w:sz w:val="30"/>
          <w:szCs w:val="30"/>
        </w:rPr>
        <w:t xml:space="preserve"> </w:t>
      </w:r>
      <w:r w:rsidR="00CF3DDB" w:rsidRPr="00A12A88">
        <w:rPr>
          <w:rFonts w:ascii="Angsana New" w:hAnsi="Angsana New" w:hint="cs"/>
          <w:sz w:val="30"/>
          <w:szCs w:val="30"/>
          <w:cs/>
        </w:rPr>
        <w:t>มีนาคม</w:t>
      </w:r>
      <w:r w:rsidRPr="00A12A88">
        <w:rPr>
          <w:rFonts w:ascii="Angsana New" w:hAnsi="Angsana New" w:hint="cs"/>
          <w:sz w:val="30"/>
          <w:szCs w:val="30"/>
        </w:rPr>
        <w:t xml:space="preserve"> 256</w:t>
      </w:r>
      <w:r w:rsidR="007902B2" w:rsidRPr="00A12A88">
        <w:rPr>
          <w:rFonts w:ascii="Angsana New" w:hAnsi="Angsana New"/>
          <w:sz w:val="30"/>
          <w:szCs w:val="30"/>
        </w:rPr>
        <w:t>7</w:t>
      </w:r>
      <w:r w:rsidRPr="00A12A88">
        <w:rPr>
          <w:rFonts w:ascii="Angsana New" w:hAnsi="Angsana New" w:hint="cs"/>
          <w:sz w:val="30"/>
          <w:szCs w:val="30"/>
        </w:rPr>
        <w:t xml:space="preserve"> </w:t>
      </w:r>
      <w:r w:rsidR="00F2242F" w:rsidRPr="00A12A88">
        <w:rPr>
          <w:rFonts w:ascii="Angsana New" w:hAnsi="Angsana New" w:hint="cs"/>
          <w:sz w:val="30"/>
          <w:szCs w:val="30"/>
          <w:cs/>
        </w:rPr>
        <w:t xml:space="preserve">การเปลี่ยนแปลงที่มีสาระสำคัญของสัญญาที่ทำกับกิจการที่เกี่ยวข้องกัน มีดังนี้ </w:t>
      </w:r>
    </w:p>
    <w:p w14:paraId="0A449216" w14:textId="77777777" w:rsidR="00620BAE" w:rsidRPr="00A12A88" w:rsidRDefault="00620BAE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="Angsana New" w:hAnsi="Angsana New"/>
          <w:sz w:val="28"/>
          <w:szCs w:val="28"/>
          <w:cs/>
        </w:rPr>
      </w:pPr>
    </w:p>
    <w:p w14:paraId="3F99451C" w14:textId="52AAE92D" w:rsidR="00A34B47" w:rsidRPr="00A12A88" w:rsidRDefault="00A34B47" w:rsidP="00A34B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  <w:cs/>
        </w:rPr>
      </w:pPr>
      <w:r w:rsidRPr="00A12A88">
        <w:rPr>
          <w:rFonts w:ascii="Angsana New" w:hAnsi="Angsana New" w:hint="cs"/>
          <w:i/>
          <w:iCs/>
          <w:sz w:val="30"/>
          <w:szCs w:val="30"/>
          <w:cs/>
        </w:rPr>
        <w:t>สัญญาซื้อขายผลิตภัณฑ์</w:t>
      </w:r>
    </w:p>
    <w:p w14:paraId="770CE186" w14:textId="1835A679" w:rsidR="00A7664B" w:rsidRPr="00A12A88" w:rsidRDefault="00B46D7F" w:rsidP="00A34B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A12A88">
        <w:rPr>
          <w:rFonts w:ascii="Angsana New" w:hAnsi="Angsana New" w:hint="cs"/>
          <w:sz w:val="30"/>
          <w:szCs w:val="30"/>
          <w:cs/>
        </w:rPr>
        <w:t>บริษัทมีสัญญาซื้อขายอะซีโตนรวมจำนวน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/>
          <w:sz w:val="30"/>
          <w:szCs w:val="30"/>
        </w:rPr>
        <w:t>3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 w:hint="cs"/>
          <w:sz w:val="30"/>
          <w:szCs w:val="30"/>
          <w:cs/>
        </w:rPr>
        <w:t>ฉบับกับกิจการที่เกี่ยวข้องกัน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/>
          <w:sz w:val="30"/>
          <w:szCs w:val="30"/>
        </w:rPr>
        <w:t>2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 w:hint="cs"/>
          <w:sz w:val="30"/>
          <w:szCs w:val="30"/>
          <w:cs/>
        </w:rPr>
        <w:t>แห่ง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 w:hint="cs"/>
          <w:sz w:val="30"/>
          <w:szCs w:val="30"/>
          <w:cs/>
        </w:rPr>
        <w:t>โดยราคาซื้อขายเป็นไปตามที่กำหนดในสัญญา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 w:hint="cs"/>
          <w:sz w:val="30"/>
          <w:szCs w:val="30"/>
          <w:cs/>
        </w:rPr>
        <w:t>สัญญามีระยะเวลา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/>
          <w:sz w:val="30"/>
          <w:szCs w:val="30"/>
        </w:rPr>
        <w:t>1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 w:hint="cs"/>
          <w:sz w:val="30"/>
          <w:szCs w:val="30"/>
          <w:cs/>
        </w:rPr>
        <w:t>ปี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 w:hint="cs"/>
          <w:sz w:val="30"/>
          <w:szCs w:val="30"/>
          <w:cs/>
        </w:rPr>
        <w:t>และ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/>
          <w:sz w:val="30"/>
          <w:szCs w:val="30"/>
        </w:rPr>
        <w:t>2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 w:hint="cs"/>
          <w:sz w:val="30"/>
          <w:szCs w:val="30"/>
          <w:cs/>
        </w:rPr>
        <w:t>ปี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 w:hint="cs"/>
          <w:sz w:val="30"/>
          <w:szCs w:val="30"/>
          <w:cs/>
        </w:rPr>
        <w:t>นับจากวันที่มีผลบังคับตามที่ระบุไว้ในแต่ละสัญญา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 w:hint="cs"/>
          <w:sz w:val="30"/>
          <w:szCs w:val="30"/>
          <w:cs/>
        </w:rPr>
        <w:t>และจะมีผลสิ้นสุดในเดือนธันวาคม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/>
          <w:sz w:val="30"/>
          <w:szCs w:val="30"/>
        </w:rPr>
        <w:t>2567</w:t>
      </w:r>
    </w:p>
    <w:p w14:paraId="75EC6EA1" w14:textId="77777777" w:rsidR="00B46D7F" w:rsidRPr="00A12A88" w:rsidRDefault="00B46D7F" w:rsidP="00A34B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8"/>
          <w:szCs w:val="28"/>
        </w:rPr>
      </w:pPr>
    </w:p>
    <w:p w14:paraId="26750F5D" w14:textId="77777777" w:rsidR="00B46D7F" w:rsidRPr="00A12A88" w:rsidRDefault="00B46D7F" w:rsidP="00B46D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A12A88">
        <w:rPr>
          <w:rFonts w:ascii="Angsana New" w:hAnsi="Angsana New" w:hint="cs"/>
          <w:i/>
          <w:iCs/>
          <w:sz w:val="30"/>
          <w:szCs w:val="30"/>
          <w:cs/>
        </w:rPr>
        <w:t>สัญญาซื้อขายสาธารณูปการและบริการอื่นๆ</w:t>
      </w:r>
    </w:p>
    <w:p w14:paraId="4AC0E087" w14:textId="129D27CE" w:rsidR="00B46D7F" w:rsidRPr="00A12A88" w:rsidRDefault="00B46D7F" w:rsidP="00A34B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A12A88">
        <w:rPr>
          <w:rFonts w:ascii="Angsana New" w:hAnsi="Angsana New" w:hint="cs"/>
          <w:sz w:val="30"/>
          <w:szCs w:val="30"/>
          <w:cs/>
        </w:rPr>
        <w:t>บริษัทและบริษัทย่อยหลายแห่งมีสัญญาซื้อขายไฟฟ้า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 w:hint="cs"/>
          <w:sz w:val="30"/>
          <w:szCs w:val="30"/>
          <w:cs/>
        </w:rPr>
        <w:t>ไอน้ำและน้ำเพื่อการอุตสาหกรรมจำนวนหลายฉบับกับกิจการที่เกี่ยวข้องกัน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/>
          <w:sz w:val="30"/>
          <w:szCs w:val="30"/>
        </w:rPr>
        <w:t>2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 w:hint="cs"/>
          <w:sz w:val="30"/>
          <w:szCs w:val="30"/>
          <w:cs/>
        </w:rPr>
        <w:t>แห่ง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 w:hint="cs"/>
          <w:sz w:val="30"/>
          <w:szCs w:val="30"/>
          <w:cs/>
        </w:rPr>
        <w:t>สัญญามีระยะเวลาตั้งแต่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/>
          <w:sz w:val="30"/>
          <w:szCs w:val="30"/>
        </w:rPr>
        <w:t>5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 w:hint="cs"/>
          <w:sz w:val="30"/>
          <w:szCs w:val="30"/>
          <w:cs/>
        </w:rPr>
        <w:t>ปี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 w:hint="cs"/>
          <w:sz w:val="30"/>
          <w:szCs w:val="30"/>
          <w:cs/>
        </w:rPr>
        <w:t>ถึง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/>
          <w:sz w:val="30"/>
          <w:szCs w:val="30"/>
        </w:rPr>
        <w:t>25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 w:hint="cs"/>
          <w:sz w:val="30"/>
          <w:szCs w:val="30"/>
          <w:cs/>
        </w:rPr>
        <w:t>ปี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 w:hint="cs"/>
          <w:sz w:val="30"/>
          <w:szCs w:val="30"/>
          <w:cs/>
        </w:rPr>
        <w:t>นับจากวันที่ที่มีผลบังคับตามที่ระบุไว้ในแต่ละสัญญา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 w:hint="cs"/>
          <w:sz w:val="30"/>
          <w:szCs w:val="30"/>
          <w:cs/>
        </w:rPr>
        <w:t>และจะมีผลสิ้นสุดในช่วงเดือนมิถุนายน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/>
          <w:sz w:val="30"/>
          <w:szCs w:val="30"/>
        </w:rPr>
        <w:t>2567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 w:hint="cs"/>
          <w:sz w:val="30"/>
          <w:szCs w:val="30"/>
          <w:cs/>
        </w:rPr>
        <w:t>ถึงเดือนมิถุนายน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/>
          <w:sz w:val="30"/>
          <w:szCs w:val="30"/>
        </w:rPr>
        <w:t>2588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 w:hint="cs"/>
          <w:sz w:val="30"/>
          <w:szCs w:val="30"/>
          <w:cs/>
        </w:rPr>
        <w:t>และสัญญาอีกฉบับจะมีผลบังคับต่อเนื่องโดยอัตโนมัติ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 w:hint="cs"/>
          <w:sz w:val="30"/>
          <w:szCs w:val="30"/>
          <w:cs/>
        </w:rPr>
        <w:t>ยกเว้นจะมีการบอกเลิกสัญญาล่วงหน้าเป็นลายลักษณ์อักษรโดยคู่สัญญาฝ่ายใดฝ่ายหนึ่ง</w:t>
      </w:r>
    </w:p>
    <w:p w14:paraId="2D112B70" w14:textId="77777777" w:rsidR="00B46D7F" w:rsidRPr="00A12A88" w:rsidRDefault="00B46D7F" w:rsidP="00A34B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593C7F37" w14:textId="7222F474" w:rsidR="00A34B47" w:rsidRPr="00A12A88" w:rsidRDefault="00A34B47" w:rsidP="00A34B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A12A88">
        <w:rPr>
          <w:rFonts w:ascii="Angsana New" w:hAnsi="Angsana New"/>
          <w:i/>
          <w:iCs/>
          <w:sz w:val="30"/>
          <w:szCs w:val="30"/>
          <w:cs/>
        </w:rPr>
        <w:t>สัญญาซื้อขายวัตถุดิบและก๊าซเชื้อเพลิง</w:t>
      </w:r>
    </w:p>
    <w:p w14:paraId="58AC16DE" w14:textId="71CF81E2" w:rsidR="00036E54" w:rsidRPr="00A12A88" w:rsidRDefault="00B46D7F" w:rsidP="00A34B47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A12A88">
        <w:rPr>
          <w:rFonts w:ascii="Angsana New" w:hAnsi="Angsana New" w:hint="cs"/>
          <w:sz w:val="30"/>
          <w:szCs w:val="30"/>
          <w:cs/>
        </w:rPr>
        <w:t>บริษัทและบริษัทย่อยแห่งหนึ่ง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 w:hint="cs"/>
          <w:sz w:val="30"/>
          <w:szCs w:val="30"/>
          <w:cs/>
        </w:rPr>
        <w:t>ได้ทำสัญญาซื้อขายก๊าซธรรมชาติจำนวนหลายฉบับกับบริษัทใหญ่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 w:hint="cs"/>
          <w:sz w:val="30"/>
          <w:szCs w:val="30"/>
          <w:cs/>
        </w:rPr>
        <w:t>ซึ่งสัญญามีระยะเวลาตั้งแต่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/>
          <w:sz w:val="30"/>
          <w:szCs w:val="30"/>
        </w:rPr>
        <w:t>3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 w:hint="cs"/>
          <w:sz w:val="30"/>
          <w:szCs w:val="30"/>
          <w:cs/>
        </w:rPr>
        <w:t>ปี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/>
          <w:sz w:val="30"/>
          <w:szCs w:val="30"/>
        </w:rPr>
        <w:t>9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 w:hint="cs"/>
          <w:sz w:val="30"/>
          <w:szCs w:val="30"/>
          <w:cs/>
        </w:rPr>
        <w:t>เดือน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 w:hint="cs"/>
          <w:sz w:val="30"/>
          <w:szCs w:val="30"/>
          <w:cs/>
        </w:rPr>
        <w:t>ถึง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/>
          <w:sz w:val="30"/>
          <w:szCs w:val="30"/>
        </w:rPr>
        <w:t>25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 w:hint="cs"/>
          <w:sz w:val="30"/>
          <w:szCs w:val="30"/>
          <w:cs/>
        </w:rPr>
        <w:t>ปี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 w:hint="cs"/>
          <w:sz w:val="30"/>
          <w:szCs w:val="30"/>
          <w:cs/>
        </w:rPr>
        <w:t>นับจากวันที่ที่มีผลบังคับตามที่ระบุไว้ในแต่ละสัญญา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 w:hint="cs"/>
          <w:sz w:val="30"/>
          <w:szCs w:val="30"/>
          <w:cs/>
        </w:rPr>
        <w:t>และจะมีผลสิ้นสุดในช่วงเดือนธันวาคม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/>
          <w:sz w:val="30"/>
          <w:szCs w:val="30"/>
        </w:rPr>
        <w:t>2568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 w:hint="cs"/>
          <w:sz w:val="30"/>
          <w:szCs w:val="30"/>
          <w:cs/>
        </w:rPr>
        <w:t>ถึงเดือนธันวาคม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/>
          <w:sz w:val="30"/>
          <w:szCs w:val="30"/>
        </w:rPr>
        <w:t>2590</w:t>
      </w:r>
    </w:p>
    <w:p w14:paraId="40B6BCF4" w14:textId="3D7BAE3D" w:rsidR="00C824B2" w:rsidRPr="00A12A88" w:rsidRDefault="00C824B2" w:rsidP="00A34B47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38F5E884" w14:textId="77777777" w:rsidR="00C824B2" w:rsidRPr="00A12A88" w:rsidRDefault="00C824B2" w:rsidP="00C824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A12A88">
        <w:rPr>
          <w:rFonts w:ascii="Angsana New" w:hAnsi="Angsana New"/>
          <w:i/>
          <w:iCs/>
          <w:sz w:val="30"/>
          <w:szCs w:val="30"/>
          <w:cs/>
        </w:rPr>
        <w:lastRenderedPageBreak/>
        <w:t>สัญญารับซื้อผลิตภัณฑ์ปิโตรเลียม</w:t>
      </w:r>
    </w:p>
    <w:p w14:paraId="4CE5F362" w14:textId="77777777" w:rsidR="00C824B2" w:rsidRPr="00A12A88" w:rsidRDefault="00C824B2" w:rsidP="00C824B2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A12A88">
        <w:rPr>
          <w:rFonts w:ascii="Angsana New" w:hAnsi="Angsana New"/>
          <w:sz w:val="30"/>
          <w:szCs w:val="30"/>
          <w:cs/>
        </w:rPr>
        <w:t>บริษัทมีสัญญาซื้อขายผลิตภัณฑ์ปิโตรเลียมกับกิจการที่เกี่ยวข้องกันแห่งหนึ่ง โดยราคาซื้อขายเป็นไปตามที่กำหนดในสัญญา สัญญามีระยะเวลา 2 ปี 11 เดือน นับจากวันที่ที่มีผลบังคับตามที่ระบุไว้ในสัญญา และจะมีผลสิ้นสุดในเดือนธันวาคม 2568 และหลังจากนั้นสัญญาจะมีผลบังคับต่อเนื่องโดยอัตโนมัติ 2 ปี ยกเว้นจะมีการบอกเลิกสัญญาล่วงหน้าเป็นลายลักษณ์อักษรโดยคู่สัญญาฝ่ายใดฝ่ายหนึ่ง</w:t>
      </w:r>
    </w:p>
    <w:p w14:paraId="20B3537E" w14:textId="77777777" w:rsidR="00B46D7F" w:rsidRPr="00A12A88" w:rsidRDefault="00B46D7F" w:rsidP="00A34B47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26B9ECC8" w14:textId="39FAB37A" w:rsidR="00B46D7F" w:rsidRPr="00A12A88" w:rsidRDefault="00B46D7F" w:rsidP="00B46D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A12A88">
        <w:rPr>
          <w:rFonts w:ascii="Angsana New" w:hAnsi="Angsana New" w:hint="cs"/>
          <w:i/>
          <w:iCs/>
          <w:sz w:val="30"/>
          <w:szCs w:val="30"/>
          <w:cs/>
        </w:rPr>
        <w:t>สัญญาป้องกันความเสี่ยงของราคาน้ำมันดิบคงเหลือ</w:t>
      </w:r>
    </w:p>
    <w:p w14:paraId="6A9ADC29" w14:textId="0903C179" w:rsidR="00776846" w:rsidRPr="00A12A88" w:rsidRDefault="00B46D7F" w:rsidP="00B46D7F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pacing w:val="-8"/>
          <w:sz w:val="30"/>
          <w:szCs w:val="30"/>
        </w:rPr>
      </w:pPr>
      <w:r w:rsidRPr="00A12A88">
        <w:rPr>
          <w:rFonts w:ascii="Angsana New" w:hAnsi="Angsana New" w:hint="cs"/>
          <w:sz w:val="30"/>
          <w:szCs w:val="30"/>
          <w:cs/>
        </w:rPr>
        <w:t>บริษัทได้ทำสัญญาป้องกันความเสี่ยงของราคาน้ำมันดิบคงเหลือจำนวนหลายสัญญากับกิจการที่เกี่ยวข้องกันเพื่อป้องกันความเสี่ยงด้านราคา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 w:hint="cs"/>
          <w:sz w:val="30"/>
          <w:szCs w:val="30"/>
          <w:cs/>
        </w:rPr>
        <w:t>โดย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 w:hint="cs"/>
          <w:sz w:val="30"/>
          <w:szCs w:val="30"/>
          <w:cs/>
        </w:rPr>
        <w:t>ณ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 w:hint="cs"/>
          <w:sz w:val="30"/>
          <w:szCs w:val="30"/>
          <w:cs/>
        </w:rPr>
        <w:t>วันที่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/>
          <w:sz w:val="30"/>
          <w:szCs w:val="30"/>
        </w:rPr>
        <w:t>31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 w:hint="cs"/>
          <w:sz w:val="30"/>
          <w:szCs w:val="30"/>
          <w:cs/>
        </w:rPr>
        <w:t>มีนาคม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/>
          <w:sz w:val="30"/>
          <w:szCs w:val="30"/>
        </w:rPr>
        <w:t>2567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 w:hint="cs"/>
          <w:sz w:val="30"/>
          <w:szCs w:val="30"/>
          <w:cs/>
        </w:rPr>
        <w:t>บริษัทมีปริมาณน้ำมันภายใต้สัญญาดังกล่าวจำนวน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="00C824B2" w:rsidRPr="00A12A88">
        <w:rPr>
          <w:rFonts w:ascii="Angsana New" w:hAnsi="Angsana New"/>
          <w:sz w:val="30"/>
          <w:szCs w:val="30"/>
        </w:rPr>
        <w:t>25</w:t>
      </w:r>
      <w:r w:rsidRPr="00A12A88">
        <w:rPr>
          <w:rFonts w:ascii="Angsana New" w:hAnsi="Angsana New"/>
          <w:sz w:val="30"/>
          <w:szCs w:val="30"/>
        </w:rPr>
        <w:t>0,000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 w:hint="cs"/>
          <w:sz w:val="30"/>
          <w:szCs w:val="30"/>
          <w:cs/>
        </w:rPr>
        <w:t>บาร์เรล</w:t>
      </w:r>
    </w:p>
    <w:p w14:paraId="498022C4" w14:textId="53C28E8C" w:rsidR="00776846" w:rsidRPr="00A12A88" w:rsidRDefault="00776846" w:rsidP="00A34B4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spacing w:val="-8"/>
          <w:sz w:val="22"/>
          <w:szCs w:val="22"/>
        </w:rPr>
      </w:pPr>
    </w:p>
    <w:p w14:paraId="629686B5" w14:textId="7673F6AF" w:rsidR="00A34B47" w:rsidRPr="00A12A88" w:rsidRDefault="00A34B47" w:rsidP="005171B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lang w:eastAsia="ja-JP"/>
        </w:rPr>
      </w:pPr>
      <w:r w:rsidRPr="00A12A88">
        <w:rPr>
          <w:rFonts w:ascii="Angsana New" w:hAnsi="Angsana New"/>
          <w:i/>
          <w:iCs/>
          <w:sz w:val="30"/>
          <w:szCs w:val="30"/>
          <w:cs/>
          <w:lang w:eastAsia="ja-JP"/>
        </w:rPr>
        <w:t xml:space="preserve">สัญญาซื้อขายผลิตภัณฑ์อะโรเมติกส์ </w:t>
      </w:r>
    </w:p>
    <w:p w14:paraId="31673F32" w14:textId="7838E4C3" w:rsidR="00036E54" w:rsidRPr="00A12A88" w:rsidRDefault="00B46D7F" w:rsidP="004909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30"/>
          <w:szCs w:val="30"/>
          <w:lang w:val="th-TH"/>
        </w:rPr>
      </w:pPr>
      <w:r w:rsidRPr="00A12A88">
        <w:rPr>
          <w:rFonts w:ascii="Angsana New" w:hAnsi="Angsana New" w:hint="cs"/>
          <w:spacing w:val="-2"/>
          <w:sz w:val="30"/>
          <w:szCs w:val="30"/>
          <w:cs/>
        </w:rPr>
        <w:t>บริษัทได้ร่วมลงนามในบันทึกหัวข้อสัญญาเกี่ยวกับหลักการของสัญญาซื้อขายวัตถุดิบและผลิตภัณฑ์หลายฉบับกับ</w:t>
      </w:r>
      <w:r w:rsidRPr="00A12A8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</w:rPr>
        <w:t>บริษัทใหญ่และกิจการที่เกี่ยวข้องกันหลายแห่ง</w:t>
      </w:r>
      <w:r w:rsidRPr="00A12A8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</w:rPr>
        <w:t>ราคาซื้อขายวัตถุดิบและผลิตภัณฑ์ดังกล่าวจะเป็นไปตามข้อตกลงในสัญญา</w:t>
      </w:r>
      <w:r w:rsidRPr="00A12A8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</w:rPr>
        <w:t>สัญญาดังกล่าวจะมีผลใช้บังคับเป็นระยะเวลา</w:t>
      </w:r>
      <w:r w:rsidRPr="00A12A88">
        <w:rPr>
          <w:rFonts w:ascii="Angsana New" w:hAnsi="Angsana New"/>
          <w:spacing w:val="-2"/>
          <w:sz w:val="30"/>
          <w:szCs w:val="30"/>
          <w:cs/>
        </w:rPr>
        <w:t xml:space="preserve"> 1 </w:t>
      </w:r>
      <w:r w:rsidRPr="00A12A88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A12A8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</w:rPr>
        <w:t>ถึง</w:t>
      </w:r>
      <w:r w:rsidRPr="00A12A88">
        <w:rPr>
          <w:rFonts w:ascii="Angsana New" w:hAnsi="Angsana New"/>
          <w:spacing w:val="-2"/>
          <w:sz w:val="30"/>
          <w:szCs w:val="30"/>
          <w:cs/>
        </w:rPr>
        <w:t xml:space="preserve"> 1 </w:t>
      </w:r>
      <w:r w:rsidRPr="00A12A88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A12A88">
        <w:rPr>
          <w:rFonts w:ascii="Angsana New" w:hAnsi="Angsana New"/>
          <w:spacing w:val="-2"/>
          <w:sz w:val="30"/>
          <w:szCs w:val="30"/>
          <w:cs/>
        </w:rPr>
        <w:t xml:space="preserve"> 6 </w:t>
      </w:r>
      <w:r w:rsidRPr="00A12A88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Pr="00A12A8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</w:rPr>
        <w:t>นับจากวันที่ที่มีผลบังคับตามที่ระบุไว้ในแต่ละสัญญา</w:t>
      </w:r>
      <w:r w:rsidRPr="00A12A8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</w:rPr>
        <w:t>โดยสัญญามีผลสิ้นสุดในช่วงเดือน</w:t>
      </w:r>
      <w:r w:rsidR="00BE06D7" w:rsidRPr="00A12A88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Pr="00A12A88">
        <w:rPr>
          <w:rFonts w:ascii="Angsana New" w:hAnsi="Angsana New"/>
          <w:spacing w:val="-2"/>
          <w:sz w:val="30"/>
          <w:szCs w:val="30"/>
          <w:cs/>
        </w:rPr>
        <w:t xml:space="preserve"> 2567 </w:t>
      </w:r>
      <w:r w:rsidRPr="00A12A88">
        <w:rPr>
          <w:rFonts w:ascii="Angsana New" w:hAnsi="Angsana New" w:hint="cs"/>
          <w:spacing w:val="-2"/>
          <w:sz w:val="30"/>
          <w:szCs w:val="30"/>
          <w:cs/>
        </w:rPr>
        <w:t>ถึงเดือนธันวาคม</w:t>
      </w:r>
      <w:r w:rsidRPr="00A12A88">
        <w:rPr>
          <w:rFonts w:ascii="Angsana New" w:hAnsi="Angsana New"/>
          <w:spacing w:val="-2"/>
          <w:sz w:val="30"/>
          <w:szCs w:val="30"/>
          <w:cs/>
        </w:rPr>
        <w:t xml:space="preserve"> 2567 </w:t>
      </w:r>
      <w:r w:rsidRPr="00A12A88">
        <w:rPr>
          <w:rFonts w:ascii="Angsana New" w:hAnsi="Angsana New" w:hint="cs"/>
          <w:spacing w:val="-2"/>
          <w:sz w:val="30"/>
          <w:szCs w:val="30"/>
          <w:cs/>
        </w:rPr>
        <w:t>และสัญญาฉบับอื่น</w:t>
      </w:r>
      <w:r w:rsidRPr="00A12A8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</w:rPr>
        <w:t>ๆ</w:t>
      </w:r>
      <w:r w:rsidRPr="00A12A8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</w:rPr>
        <w:t>จะมีผลบังคับต่อเนื่องโดยอัตโนมัติ</w:t>
      </w:r>
      <w:r w:rsidRPr="00A12A8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</w:rPr>
        <w:t>ยกเว้นจะมีการบอกเลิกสัญญาล่วงหน้าเป็นลายลักษณ์อักษรโดยคู่สัญญาฝ่ายใดฝ่ายหนึ่ง</w:t>
      </w:r>
    </w:p>
    <w:p w14:paraId="19920A57" w14:textId="77777777" w:rsidR="00B46D7F" w:rsidRPr="00A12A88" w:rsidRDefault="00B46D7F" w:rsidP="00036E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pacing w:val="-2"/>
          <w:sz w:val="22"/>
          <w:szCs w:val="22"/>
          <w:cs/>
          <w:lang w:val="th-TH"/>
        </w:rPr>
      </w:pPr>
    </w:p>
    <w:p w14:paraId="7456F4BA" w14:textId="705FB812" w:rsidR="00A34B47" w:rsidRPr="00A12A88" w:rsidRDefault="00A34B47" w:rsidP="00A34B47">
      <w:pPr>
        <w:pStyle w:val="BodyText"/>
        <w:spacing w:after="0"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A12A88">
        <w:rPr>
          <w:rFonts w:ascii="Angsana New" w:hAnsi="Angsana New"/>
          <w:i/>
          <w:iCs/>
          <w:sz w:val="30"/>
          <w:szCs w:val="30"/>
          <w:cs/>
        </w:rPr>
        <w:t>สัญญาเงินให้กู้ยืมและสัญญาเงินกู้ยืม</w:t>
      </w:r>
    </w:p>
    <w:p w14:paraId="48BB267D" w14:textId="14BDC179" w:rsidR="00EF3976" w:rsidRPr="00A12A88" w:rsidRDefault="00B46D7F" w:rsidP="00A34B47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A12A88">
        <w:rPr>
          <w:rFonts w:ascii="Angsana New" w:hAnsi="Angsana New" w:hint="cs"/>
          <w:sz w:val="30"/>
          <w:szCs w:val="30"/>
          <w:cs/>
        </w:rPr>
        <w:t>บริษัทมีสัญญาเงินให้กู้ยืมระยะสั้น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 w:hint="cs"/>
          <w:sz w:val="30"/>
          <w:szCs w:val="30"/>
          <w:cs/>
        </w:rPr>
        <w:t>โดยการใช้บริการโอนเงินระหว่างบัญชีผ่านระบบ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/>
          <w:sz w:val="30"/>
          <w:szCs w:val="30"/>
        </w:rPr>
        <w:t xml:space="preserve">Liquidity Management </w:t>
      </w:r>
      <w:r w:rsidRPr="00A12A88">
        <w:rPr>
          <w:rFonts w:ascii="Angsana New" w:hAnsi="Angsana New"/>
          <w:spacing w:val="-2"/>
          <w:sz w:val="30"/>
          <w:szCs w:val="30"/>
        </w:rPr>
        <w:t>System (“</w:t>
      </w:r>
      <w:r w:rsidRPr="00A12A88">
        <w:rPr>
          <w:rFonts w:ascii="Angsana New" w:hAnsi="Angsana New" w:hint="cs"/>
          <w:spacing w:val="-2"/>
          <w:sz w:val="30"/>
          <w:szCs w:val="30"/>
          <w:cs/>
        </w:rPr>
        <w:t>ระบบ</w:t>
      </w:r>
      <w:r w:rsidRPr="00A12A8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12A88">
        <w:rPr>
          <w:rFonts w:ascii="Angsana New" w:hAnsi="Angsana New"/>
          <w:spacing w:val="-2"/>
          <w:sz w:val="30"/>
          <w:szCs w:val="30"/>
        </w:rPr>
        <w:t xml:space="preserve">LMS”) </w:t>
      </w:r>
      <w:r w:rsidRPr="00A12A88">
        <w:rPr>
          <w:rFonts w:ascii="Angsana New" w:hAnsi="Angsana New" w:hint="cs"/>
          <w:spacing w:val="-2"/>
          <w:sz w:val="30"/>
          <w:szCs w:val="30"/>
          <w:cs/>
        </w:rPr>
        <w:t>ซึ่งไม่มีหลักประกันอายุสัญญา</w:t>
      </w:r>
      <w:r w:rsidRPr="00A12A8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5B54CD" w:rsidRPr="00A12A88">
        <w:rPr>
          <w:rFonts w:ascii="Angsana New" w:hAnsi="Angsana New"/>
          <w:spacing w:val="-2"/>
          <w:sz w:val="30"/>
          <w:szCs w:val="30"/>
        </w:rPr>
        <w:t>3</w:t>
      </w:r>
      <w:r w:rsidRPr="00A12A8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A12A8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</w:rPr>
        <w:t>แก่กิจการที่เกี่ยวข้องกัน</w:t>
      </w:r>
      <w:r w:rsidRPr="00A12A8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5B54CD" w:rsidRPr="00A12A88">
        <w:rPr>
          <w:rFonts w:ascii="Angsana New" w:hAnsi="Angsana New"/>
          <w:spacing w:val="-2"/>
          <w:sz w:val="30"/>
          <w:szCs w:val="30"/>
        </w:rPr>
        <w:t>6</w:t>
      </w:r>
      <w:r w:rsidRPr="00A12A8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</w:rPr>
        <w:t>แห่ง</w:t>
      </w:r>
      <w:r w:rsidRPr="00A12A8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</w:rPr>
        <w:t>โดยมีวงเงินกู้</w:t>
      </w:r>
      <w:r w:rsidRPr="00A12A8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5B54CD" w:rsidRPr="00A12A88">
        <w:rPr>
          <w:rFonts w:ascii="Angsana New" w:hAnsi="Angsana New"/>
          <w:spacing w:val="-2"/>
          <w:sz w:val="30"/>
          <w:szCs w:val="30"/>
        </w:rPr>
        <w:t>20</w:t>
      </w:r>
      <w:r w:rsidRPr="00A12A8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A12A88">
        <w:rPr>
          <w:rFonts w:ascii="Angsana New" w:hAnsi="Angsana New" w:hint="cs"/>
          <w:sz w:val="30"/>
          <w:szCs w:val="30"/>
          <w:cs/>
        </w:rPr>
        <w:t>ถึง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="005B54CD" w:rsidRPr="00A12A88">
        <w:rPr>
          <w:rFonts w:ascii="Angsana New" w:hAnsi="Angsana New"/>
          <w:sz w:val="30"/>
          <w:szCs w:val="30"/>
        </w:rPr>
        <w:t>6,000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 w:hint="cs"/>
          <w:sz w:val="30"/>
          <w:szCs w:val="30"/>
          <w:cs/>
        </w:rPr>
        <w:t>ล้านบาท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 w:hint="cs"/>
          <w:sz w:val="30"/>
          <w:szCs w:val="30"/>
          <w:cs/>
        </w:rPr>
        <w:t>เงินให้กู้ยืมดังกล่าวมีอัตราดอกเบี้ยเท่ากับอัตราดอกเบี้ยตามภาวะตลาดเงินโดยอ้างอิง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/>
          <w:sz w:val="30"/>
          <w:szCs w:val="30"/>
        </w:rPr>
        <w:t xml:space="preserve">BIBOR O/N </w:t>
      </w:r>
      <w:r w:rsidRPr="00A12A88">
        <w:rPr>
          <w:rFonts w:ascii="Angsana New" w:hAnsi="Angsana New" w:hint="cs"/>
          <w:sz w:val="30"/>
          <w:szCs w:val="30"/>
          <w:cs/>
        </w:rPr>
        <w:t>บวกส่วนต่างอัตราดอกเบี้ย</w:t>
      </w:r>
    </w:p>
    <w:p w14:paraId="0AC4A4F6" w14:textId="77777777" w:rsidR="00B46D7F" w:rsidRPr="00A12A88" w:rsidRDefault="00B46D7F" w:rsidP="00A34B47">
      <w:pPr>
        <w:spacing w:line="240" w:lineRule="auto"/>
        <w:ind w:left="544"/>
        <w:jc w:val="thaiDistribute"/>
        <w:rPr>
          <w:rFonts w:ascii="Angsana New" w:hAnsi="Angsana New"/>
          <w:sz w:val="22"/>
          <w:szCs w:val="22"/>
        </w:rPr>
      </w:pPr>
    </w:p>
    <w:p w14:paraId="5388F557" w14:textId="621DD889" w:rsidR="00B46D7F" w:rsidRPr="00A12A88" w:rsidRDefault="00B46D7F" w:rsidP="00A34B47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A12A88">
        <w:rPr>
          <w:rFonts w:ascii="Angsana New" w:hAnsi="Angsana New" w:hint="cs"/>
          <w:sz w:val="30"/>
          <w:szCs w:val="30"/>
          <w:cs/>
        </w:rPr>
        <w:t>บริษัทมีสัญญาเงินให้กู้ยืมระยะสั้นซึ่งไม่มีหลักประกัน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 w:hint="cs"/>
          <w:sz w:val="30"/>
          <w:szCs w:val="30"/>
          <w:cs/>
        </w:rPr>
        <w:t>อายุสัญญา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="005B54CD" w:rsidRPr="00A12A88">
        <w:rPr>
          <w:rFonts w:ascii="Angsana New" w:hAnsi="Angsana New"/>
          <w:sz w:val="30"/>
          <w:szCs w:val="30"/>
        </w:rPr>
        <w:t>9</w:t>
      </w:r>
      <w:r w:rsidRPr="00A12A88">
        <w:rPr>
          <w:rFonts w:ascii="Angsana New" w:hAnsi="Angsana New"/>
          <w:sz w:val="30"/>
          <w:szCs w:val="30"/>
        </w:rPr>
        <w:t xml:space="preserve"> </w:t>
      </w:r>
      <w:r w:rsidRPr="00A12A88">
        <w:rPr>
          <w:rFonts w:ascii="Angsana New" w:hAnsi="Angsana New" w:hint="cs"/>
          <w:sz w:val="30"/>
          <w:szCs w:val="30"/>
          <w:cs/>
        </w:rPr>
        <w:t>เดือน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 w:hint="cs"/>
          <w:sz w:val="30"/>
          <w:szCs w:val="30"/>
          <w:cs/>
        </w:rPr>
        <w:t>แก่กิจการที่เกี่ยวข้องกันแห่งหนึ่ง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 w:hint="cs"/>
          <w:sz w:val="30"/>
          <w:szCs w:val="30"/>
          <w:cs/>
        </w:rPr>
        <w:t>โดยมีวงเงินกู้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="005B54CD" w:rsidRPr="00A12A88">
        <w:rPr>
          <w:rFonts w:ascii="Angsana New" w:hAnsi="Angsana New"/>
          <w:sz w:val="30"/>
          <w:szCs w:val="30"/>
        </w:rPr>
        <w:t>47</w:t>
      </w:r>
      <w:r w:rsidRPr="00A12A88">
        <w:rPr>
          <w:rFonts w:ascii="Angsana New" w:hAnsi="Angsana New"/>
          <w:sz w:val="30"/>
          <w:szCs w:val="30"/>
        </w:rPr>
        <w:t xml:space="preserve"> </w:t>
      </w:r>
      <w:r w:rsidRPr="00A12A88">
        <w:rPr>
          <w:rFonts w:ascii="Angsana New" w:hAnsi="Angsana New" w:hint="cs"/>
          <w:sz w:val="30"/>
          <w:szCs w:val="30"/>
          <w:cs/>
        </w:rPr>
        <w:t>ล้านยูโร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 w:hint="cs"/>
          <w:sz w:val="30"/>
          <w:szCs w:val="30"/>
          <w:cs/>
        </w:rPr>
        <w:t>เงินให้กู้ยืมดังกล่าวมีอัตราดอกเบี้ยคงที่</w:t>
      </w:r>
    </w:p>
    <w:p w14:paraId="49579492" w14:textId="77777777" w:rsidR="00B46D7F" w:rsidRPr="00A12A88" w:rsidRDefault="00B46D7F" w:rsidP="00A34B47">
      <w:pPr>
        <w:spacing w:line="240" w:lineRule="auto"/>
        <w:ind w:left="544"/>
        <w:jc w:val="thaiDistribute"/>
        <w:rPr>
          <w:rFonts w:ascii="Angsana New" w:hAnsi="Angsana New"/>
          <w:sz w:val="22"/>
          <w:szCs w:val="22"/>
        </w:rPr>
      </w:pPr>
    </w:p>
    <w:p w14:paraId="486C6F8A" w14:textId="21003A6A" w:rsidR="00B46D7F" w:rsidRPr="00A12A88" w:rsidRDefault="00B46D7F" w:rsidP="00A34B47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A12A88">
        <w:rPr>
          <w:rFonts w:ascii="Angsana New" w:hAnsi="Angsana New" w:hint="cs"/>
          <w:sz w:val="30"/>
          <w:szCs w:val="30"/>
          <w:cs/>
        </w:rPr>
        <w:t>บริษัทมีสัญญาเงินกู้ยืมระยะสั้นโดยการใช้บริการโอนเงินระหว่างบัญชีผ่านระบบ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/>
          <w:sz w:val="30"/>
          <w:szCs w:val="30"/>
        </w:rPr>
        <w:t xml:space="preserve">LMS </w:t>
      </w:r>
      <w:r w:rsidRPr="00A12A88">
        <w:rPr>
          <w:rFonts w:ascii="Angsana New" w:hAnsi="Angsana New" w:hint="cs"/>
          <w:sz w:val="30"/>
          <w:szCs w:val="30"/>
          <w:cs/>
        </w:rPr>
        <w:t>ซึ่งไม่มีหลักประกันอายุสัญญา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/>
          <w:sz w:val="30"/>
          <w:szCs w:val="30"/>
        </w:rPr>
        <w:t xml:space="preserve">3 </w:t>
      </w:r>
      <w:r w:rsidRPr="00A12A88">
        <w:rPr>
          <w:rFonts w:ascii="Angsana New" w:hAnsi="Angsana New" w:hint="cs"/>
          <w:sz w:val="30"/>
          <w:szCs w:val="30"/>
          <w:cs/>
        </w:rPr>
        <w:t>ปี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 w:hint="cs"/>
          <w:sz w:val="30"/>
          <w:szCs w:val="30"/>
          <w:cs/>
        </w:rPr>
        <w:t>จากกิจการที่เกี่ยวข้องกัน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/>
          <w:sz w:val="30"/>
          <w:szCs w:val="30"/>
        </w:rPr>
        <w:t xml:space="preserve">6 </w:t>
      </w:r>
      <w:r w:rsidRPr="00A12A88">
        <w:rPr>
          <w:rFonts w:ascii="Angsana New" w:hAnsi="Angsana New" w:hint="cs"/>
          <w:sz w:val="30"/>
          <w:szCs w:val="30"/>
          <w:cs/>
        </w:rPr>
        <w:t>แห่ง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 w:hint="cs"/>
          <w:sz w:val="30"/>
          <w:szCs w:val="30"/>
          <w:cs/>
        </w:rPr>
        <w:t>โดยมีวงเงินกู้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/>
          <w:sz w:val="30"/>
          <w:szCs w:val="30"/>
        </w:rPr>
        <w:t xml:space="preserve">50 </w:t>
      </w:r>
      <w:r w:rsidRPr="00A12A88">
        <w:rPr>
          <w:rFonts w:ascii="Angsana New" w:hAnsi="Angsana New" w:hint="cs"/>
          <w:sz w:val="30"/>
          <w:szCs w:val="30"/>
          <w:cs/>
        </w:rPr>
        <w:t>ล้านบาทถึง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/>
          <w:sz w:val="30"/>
          <w:szCs w:val="30"/>
        </w:rPr>
        <w:t xml:space="preserve">1,200 </w:t>
      </w:r>
      <w:r w:rsidRPr="00A12A88">
        <w:rPr>
          <w:rFonts w:ascii="Angsana New" w:hAnsi="Angsana New" w:hint="cs"/>
          <w:sz w:val="30"/>
          <w:szCs w:val="30"/>
          <w:cs/>
        </w:rPr>
        <w:t>ล้านบาท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 w:hint="cs"/>
          <w:sz w:val="30"/>
          <w:szCs w:val="30"/>
          <w:cs/>
        </w:rPr>
        <w:t>เงินกู้ยืมดังกล่าวมีอัตราดอกเบี้ยเท่ากับอัตราดอกเบี้ยตามภาวะตลาดเงินโดยอ้างอิง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/>
          <w:sz w:val="30"/>
          <w:szCs w:val="30"/>
        </w:rPr>
        <w:t xml:space="preserve">BIBOR O/N </w:t>
      </w:r>
      <w:r w:rsidRPr="00A12A88">
        <w:rPr>
          <w:rFonts w:ascii="Angsana New" w:hAnsi="Angsana New" w:hint="cs"/>
          <w:sz w:val="30"/>
          <w:szCs w:val="30"/>
          <w:cs/>
        </w:rPr>
        <w:t>ลบส่วนต่างอัตราดอกเบี้ย</w:t>
      </w:r>
    </w:p>
    <w:p w14:paraId="13A9FF2B" w14:textId="77777777" w:rsidR="00036E54" w:rsidRPr="00A12A88" w:rsidRDefault="00036E54" w:rsidP="00B46D7F">
      <w:pPr>
        <w:spacing w:line="240" w:lineRule="auto"/>
        <w:jc w:val="thaiDistribute"/>
        <w:rPr>
          <w:rFonts w:ascii="Angsana New" w:hAnsi="Angsana New"/>
          <w:spacing w:val="2"/>
          <w:sz w:val="22"/>
          <w:szCs w:val="22"/>
        </w:rPr>
      </w:pPr>
    </w:p>
    <w:p w14:paraId="2EF24899" w14:textId="64586728" w:rsidR="00F545D2" w:rsidRPr="00A12A88" w:rsidRDefault="00F545D2" w:rsidP="002B317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eastAsia="ja-JP"/>
        </w:rPr>
      </w:pPr>
      <w:r w:rsidRPr="00A12A88">
        <w:rPr>
          <w:rFonts w:ascii="Angsana New" w:hAnsi="Angsana New" w:hint="cs"/>
          <w:i/>
          <w:iCs/>
          <w:sz w:val="30"/>
          <w:szCs w:val="30"/>
          <w:cs/>
          <w:lang w:eastAsia="ja-JP"/>
        </w:rPr>
        <w:t>สัญญาบริการ</w:t>
      </w:r>
    </w:p>
    <w:p w14:paraId="57DB8DAD" w14:textId="016450CA" w:rsidR="005B54CD" w:rsidRPr="00A12A88" w:rsidRDefault="005B54CD" w:rsidP="005B54CD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A12A88">
        <w:rPr>
          <w:rFonts w:ascii="Angsana New" w:hAnsi="Angsana New" w:hint="cs"/>
          <w:sz w:val="30"/>
          <w:szCs w:val="30"/>
          <w:cs/>
        </w:rPr>
        <w:t>บริษัทมีสัญญาการให้บริการแก่กิจการที่เกี่ยวข้องกันรวม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/>
          <w:sz w:val="30"/>
          <w:szCs w:val="30"/>
        </w:rPr>
        <w:t xml:space="preserve">26 </w:t>
      </w:r>
      <w:r w:rsidRPr="00A12A88">
        <w:rPr>
          <w:rFonts w:ascii="Angsana New" w:hAnsi="Angsana New" w:hint="cs"/>
          <w:sz w:val="30"/>
          <w:szCs w:val="30"/>
          <w:cs/>
        </w:rPr>
        <w:t>แห่ง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 w:hint="cs"/>
          <w:sz w:val="30"/>
          <w:szCs w:val="30"/>
          <w:cs/>
        </w:rPr>
        <w:t>เพื่อให้บริการด้านต่างๆ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 w:hint="cs"/>
          <w:sz w:val="30"/>
          <w:szCs w:val="30"/>
          <w:cs/>
        </w:rPr>
        <w:t>สัญญามีผลบังคับใช้ตั้งแต่วันที่ที่กำหนดในสัญญา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 w:hint="cs"/>
          <w:sz w:val="30"/>
          <w:szCs w:val="30"/>
          <w:cs/>
        </w:rPr>
        <w:t>และอัตราค่าบริการจะทำการตกลงร่วมกันภายในไตรมาส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/>
          <w:sz w:val="30"/>
          <w:szCs w:val="30"/>
        </w:rPr>
        <w:t xml:space="preserve">4 </w:t>
      </w:r>
      <w:r w:rsidRPr="00A12A88">
        <w:rPr>
          <w:rFonts w:ascii="Angsana New" w:hAnsi="Angsana New" w:hint="cs"/>
          <w:sz w:val="30"/>
          <w:szCs w:val="30"/>
          <w:cs/>
        </w:rPr>
        <w:t>ของปีก่อนหน้า</w:t>
      </w:r>
    </w:p>
    <w:p w14:paraId="3573C84D" w14:textId="76657C61" w:rsidR="005B54CD" w:rsidRPr="00A12A88" w:rsidRDefault="005B54CD" w:rsidP="005B54CD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A12A88">
        <w:rPr>
          <w:rFonts w:ascii="Angsana New" w:hAnsi="Angsana New" w:hint="cs"/>
          <w:sz w:val="30"/>
          <w:szCs w:val="30"/>
          <w:cs/>
        </w:rPr>
        <w:lastRenderedPageBreak/>
        <w:t>บริษัทมีสัญญาจ้างเหมาบริหารและจัดการงานวิศวกรรม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 w:hint="cs"/>
          <w:sz w:val="30"/>
          <w:szCs w:val="30"/>
          <w:cs/>
        </w:rPr>
        <w:t>สัญญาจ้างออกแบบ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 w:hint="cs"/>
          <w:sz w:val="30"/>
          <w:szCs w:val="30"/>
          <w:cs/>
        </w:rPr>
        <w:t>จัดหา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 w:hint="cs"/>
          <w:sz w:val="30"/>
          <w:szCs w:val="30"/>
          <w:cs/>
        </w:rPr>
        <w:t>ก่อสร้าง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 w:hint="cs"/>
          <w:sz w:val="30"/>
          <w:szCs w:val="30"/>
          <w:cs/>
        </w:rPr>
        <w:t>และติดตั้ง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 w:hint="cs"/>
          <w:sz w:val="30"/>
          <w:szCs w:val="30"/>
          <w:cs/>
        </w:rPr>
        <w:t>สัญญาจ้างเหมางานบริการตรวจสอบคุณภาพงานก่อสร้าง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 w:hint="cs"/>
          <w:sz w:val="30"/>
          <w:szCs w:val="30"/>
          <w:cs/>
        </w:rPr>
        <w:t>บริการตรวจสอบอุปกรณ์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 w:hint="cs"/>
          <w:sz w:val="30"/>
          <w:szCs w:val="30"/>
          <w:cs/>
        </w:rPr>
        <w:t>และบริการตรวจสอบเครื่องจักร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 w:hint="cs"/>
          <w:sz w:val="30"/>
          <w:szCs w:val="30"/>
          <w:cs/>
        </w:rPr>
        <w:t>และสัญญาจ้างเหมาบริหารและจัดการงานบำรุงรักษากับกิจการที่เกี่ยวข้องกันแห่งหนึ่ง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 w:hint="cs"/>
          <w:sz w:val="30"/>
          <w:szCs w:val="30"/>
          <w:cs/>
        </w:rPr>
        <w:t>โดยสัญญามีระยะเวลาตั้งแต่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/>
          <w:sz w:val="30"/>
          <w:szCs w:val="30"/>
        </w:rPr>
        <w:t xml:space="preserve">1 </w:t>
      </w:r>
      <w:r w:rsidRPr="00A12A88">
        <w:rPr>
          <w:rFonts w:ascii="Angsana New" w:hAnsi="Angsana New" w:hint="cs"/>
          <w:sz w:val="30"/>
          <w:szCs w:val="30"/>
          <w:cs/>
        </w:rPr>
        <w:t>ปี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/>
          <w:sz w:val="30"/>
          <w:szCs w:val="30"/>
        </w:rPr>
        <w:t xml:space="preserve">10 </w:t>
      </w:r>
      <w:r w:rsidRPr="00A12A88">
        <w:rPr>
          <w:rFonts w:ascii="Angsana New" w:hAnsi="Angsana New" w:hint="cs"/>
          <w:sz w:val="30"/>
          <w:szCs w:val="30"/>
          <w:cs/>
        </w:rPr>
        <w:t>เดือน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 w:hint="cs"/>
          <w:sz w:val="30"/>
          <w:szCs w:val="30"/>
          <w:cs/>
        </w:rPr>
        <w:t>ถึง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/>
          <w:sz w:val="30"/>
          <w:szCs w:val="30"/>
        </w:rPr>
        <w:t xml:space="preserve">2 </w:t>
      </w:r>
      <w:r w:rsidRPr="00A12A88">
        <w:rPr>
          <w:rFonts w:ascii="Angsana New" w:hAnsi="Angsana New" w:hint="cs"/>
          <w:sz w:val="30"/>
          <w:szCs w:val="30"/>
          <w:cs/>
        </w:rPr>
        <w:t>ปี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/>
          <w:sz w:val="30"/>
          <w:szCs w:val="30"/>
        </w:rPr>
        <w:t xml:space="preserve">8 </w:t>
      </w:r>
      <w:r w:rsidRPr="00A12A88">
        <w:rPr>
          <w:rFonts w:ascii="Angsana New" w:hAnsi="Angsana New" w:hint="cs"/>
          <w:sz w:val="30"/>
          <w:szCs w:val="30"/>
          <w:cs/>
        </w:rPr>
        <w:t>เดือน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 w:hint="cs"/>
          <w:sz w:val="30"/>
          <w:szCs w:val="30"/>
          <w:cs/>
        </w:rPr>
        <w:t>นับจากวันที่ที่มีผลบังคับตามที่ระบุไว้ในแต่ละสัญญา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 w:hint="cs"/>
          <w:sz w:val="30"/>
          <w:szCs w:val="30"/>
          <w:cs/>
        </w:rPr>
        <w:t>และจะมีผลสิ้นสุดในช่วงเดือนมิถุนายน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/>
          <w:sz w:val="30"/>
          <w:szCs w:val="30"/>
        </w:rPr>
        <w:t xml:space="preserve">2567 </w:t>
      </w:r>
      <w:r w:rsidRPr="00A12A88">
        <w:rPr>
          <w:rFonts w:ascii="Angsana New" w:hAnsi="Angsana New" w:hint="cs"/>
          <w:sz w:val="30"/>
          <w:szCs w:val="30"/>
          <w:cs/>
        </w:rPr>
        <w:t>ถึง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 w:hint="cs"/>
          <w:sz w:val="30"/>
          <w:szCs w:val="30"/>
          <w:cs/>
        </w:rPr>
        <w:t>ธันวาคม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/>
          <w:sz w:val="30"/>
          <w:szCs w:val="30"/>
        </w:rPr>
        <w:t>2568</w:t>
      </w:r>
    </w:p>
    <w:p w14:paraId="2E61991D" w14:textId="77777777" w:rsidR="00666E88" w:rsidRPr="00A12A88" w:rsidRDefault="00666E88" w:rsidP="005B54CD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</w:p>
    <w:p w14:paraId="3F956854" w14:textId="3CF59985" w:rsidR="005B54CD" w:rsidRPr="00A12A88" w:rsidRDefault="005B54CD" w:rsidP="005B54CD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A12A88">
        <w:rPr>
          <w:rFonts w:ascii="Angsana New" w:hAnsi="Angsana New" w:hint="cs"/>
          <w:sz w:val="30"/>
          <w:szCs w:val="30"/>
          <w:cs/>
        </w:rPr>
        <w:t>บริษัทมีสัญญาจ้างเหมาบริหารงานคลังสินค้าจำนวนหลายฉบับกับกิจการที่เกี่ยวข้องกันแห่งหนึ่ง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 w:hint="cs"/>
          <w:sz w:val="30"/>
          <w:szCs w:val="30"/>
          <w:cs/>
        </w:rPr>
        <w:t>โดยสัญญามีระยะเวลาตั้งแต่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/>
          <w:sz w:val="30"/>
          <w:szCs w:val="30"/>
        </w:rPr>
        <w:t xml:space="preserve">1 </w:t>
      </w:r>
      <w:r w:rsidRPr="00A12A88">
        <w:rPr>
          <w:rFonts w:ascii="Angsana New" w:hAnsi="Angsana New" w:hint="cs"/>
          <w:sz w:val="30"/>
          <w:szCs w:val="30"/>
          <w:cs/>
        </w:rPr>
        <w:t>ปี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 w:hint="cs"/>
          <w:sz w:val="30"/>
          <w:szCs w:val="30"/>
          <w:cs/>
        </w:rPr>
        <w:t>ถึง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/>
          <w:sz w:val="30"/>
          <w:szCs w:val="30"/>
        </w:rPr>
        <w:t xml:space="preserve">26 </w:t>
      </w:r>
      <w:r w:rsidRPr="00A12A88">
        <w:rPr>
          <w:rFonts w:ascii="Angsana New" w:hAnsi="Angsana New" w:hint="cs"/>
          <w:sz w:val="30"/>
          <w:szCs w:val="30"/>
          <w:cs/>
        </w:rPr>
        <w:t>ปี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/>
          <w:sz w:val="30"/>
          <w:szCs w:val="30"/>
        </w:rPr>
        <w:t xml:space="preserve">9 </w:t>
      </w:r>
      <w:r w:rsidRPr="00A12A88">
        <w:rPr>
          <w:rFonts w:ascii="Angsana New" w:hAnsi="Angsana New" w:hint="cs"/>
          <w:sz w:val="30"/>
          <w:szCs w:val="30"/>
          <w:cs/>
        </w:rPr>
        <w:t>เดือน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 w:hint="cs"/>
          <w:sz w:val="30"/>
          <w:szCs w:val="30"/>
          <w:cs/>
        </w:rPr>
        <w:t>และจะมีผลสิ้นสุดในช่วงเดือนธันวาคม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/>
          <w:sz w:val="30"/>
          <w:szCs w:val="30"/>
        </w:rPr>
        <w:t xml:space="preserve">2567 </w:t>
      </w:r>
      <w:r w:rsidRPr="00A12A88">
        <w:rPr>
          <w:rFonts w:ascii="Angsana New" w:hAnsi="Angsana New" w:hint="cs"/>
          <w:sz w:val="30"/>
          <w:szCs w:val="30"/>
          <w:cs/>
        </w:rPr>
        <w:t>ถึง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 w:hint="cs"/>
          <w:sz w:val="30"/>
          <w:szCs w:val="30"/>
          <w:cs/>
        </w:rPr>
        <w:t>ธันวาคม</w:t>
      </w:r>
      <w:r w:rsidRPr="00A12A88">
        <w:rPr>
          <w:rFonts w:ascii="Angsana New" w:hAnsi="Angsana New"/>
          <w:sz w:val="30"/>
          <w:szCs w:val="30"/>
          <w:cs/>
        </w:rPr>
        <w:t xml:space="preserve"> </w:t>
      </w:r>
      <w:r w:rsidRPr="00A12A88">
        <w:rPr>
          <w:rFonts w:ascii="Angsana New" w:hAnsi="Angsana New"/>
          <w:sz w:val="30"/>
          <w:szCs w:val="30"/>
        </w:rPr>
        <w:t>2593</w:t>
      </w:r>
    </w:p>
    <w:p w14:paraId="07DBD749" w14:textId="7A05AB0C" w:rsidR="00781F32" w:rsidRPr="00A12A88" w:rsidRDefault="00781F32" w:rsidP="004E486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Angsana New" w:hAnsi="Angsana New"/>
          <w:spacing w:val="-8"/>
          <w:sz w:val="30"/>
          <w:szCs w:val="30"/>
        </w:rPr>
      </w:pPr>
    </w:p>
    <w:p w14:paraId="25003709" w14:textId="0C189700" w:rsidR="00B63C41" w:rsidRPr="00A12A88" w:rsidRDefault="00B63C41" w:rsidP="00755A56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12A88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</w:p>
    <w:p w14:paraId="774B3EF3" w14:textId="77777777" w:rsidR="003F7720" w:rsidRPr="00A12A88" w:rsidRDefault="003F7720" w:rsidP="003F7720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818"/>
        <w:gridCol w:w="1080"/>
        <w:gridCol w:w="269"/>
        <w:gridCol w:w="1081"/>
        <w:gridCol w:w="271"/>
        <w:gridCol w:w="1079"/>
        <w:gridCol w:w="269"/>
        <w:gridCol w:w="1066"/>
      </w:tblGrid>
      <w:tr w:rsidR="00A12A88" w:rsidRPr="00A12A88" w14:paraId="6BF75849" w14:textId="77777777" w:rsidTr="00776846">
        <w:tc>
          <w:tcPr>
            <w:tcW w:w="1828" w:type="pct"/>
          </w:tcPr>
          <w:p w14:paraId="1632A8D1" w14:textId="77777777" w:rsidR="00CF3DDB" w:rsidRPr="00A12A88" w:rsidRDefault="00CF3DDB" w:rsidP="00C86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7" w:type="pct"/>
          </w:tcPr>
          <w:p w14:paraId="30831E90" w14:textId="77777777" w:rsidR="00CF3DDB" w:rsidRPr="00A12A88" w:rsidRDefault="00CF3DDB" w:rsidP="00C86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9" w:type="pct"/>
            <w:gridSpan w:val="3"/>
          </w:tcPr>
          <w:p w14:paraId="31383C7A" w14:textId="77777777" w:rsidR="00CF3DDB" w:rsidRPr="00A12A88" w:rsidRDefault="00CF3DDB" w:rsidP="00C86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5574D6B5" w14:textId="77777777" w:rsidR="00CF3DDB" w:rsidRPr="00A12A88" w:rsidRDefault="00CF3DDB" w:rsidP="00C86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pct"/>
            <w:gridSpan w:val="3"/>
          </w:tcPr>
          <w:p w14:paraId="7E5DB50B" w14:textId="77777777" w:rsidR="00CF3DDB" w:rsidRPr="00A12A88" w:rsidRDefault="00CF3DDB" w:rsidP="00C86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2A88" w:rsidRPr="00A12A88" w14:paraId="023793FD" w14:textId="77777777" w:rsidTr="00776846">
        <w:tc>
          <w:tcPr>
            <w:tcW w:w="1828" w:type="pct"/>
          </w:tcPr>
          <w:p w14:paraId="235BE0FE" w14:textId="77777777" w:rsidR="00CF3DDB" w:rsidRPr="00A12A88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7" w:type="pct"/>
          </w:tcPr>
          <w:p w14:paraId="16D345EB" w14:textId="77777777" w:rsidR="00CF3DDB" w:rsidRPr="00A12A88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422E1373" w14:textId="08227E72" w:rsidR="00CF3DDB" w:rsidRPr="00A12A88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12A8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</w:tcPr>
          <w:p w14:paraId="7CACFCC3" w14:textId="77777777" w:rsidR="00CF3DDB" w:rsidRPr="00A12A88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369CAD1" w14:textId="1E3E7318" w:rsidR="00CF3DDB" w:rsidRPr="00A12A88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12A8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5C965EB5" w14:textId="77777777" w:rsidR="00CF3DDB" w:rsidRPr="00A12A88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FBC3B18" w14:textId="661C0BFB" w:rsidR="00CF3DDB" w:rsidRPr="00A12A88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12A8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</w:tcPr>
          <w:p w14:paraId="4333CC6E" w14:textId="77777777" w:rsidR="00CF3DDB" w:rsidRPr="00A12A88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5366118" w14:textId="5D047F3D" w:rsidR="00CF3DDB" w:rsidRPr="00A12A88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12A8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12A88" w:rsidRPr="00A12A88" w14:paraId="56CCBD54" w14:textId="77777777" w:rsidTr="00776846">
        <w:tc>
          <w:tcPr>
            <w:tcW w:w="1828" w:type="pct"/>
          </w:tcPr>
          <w:p w14:paraId="0B02DAF0" w14:textId="22932D4B" w:rsidR="00305D76" w:rsidRPr="00A12A88" w:rsidRDefault="00305D76" w:rsidP="0030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37" w:type="pct"/>
          </w:tcPr>
          <w:p w14:paraId="0795EAC1" w14:textId="77777777" w:rsidR="00305D76" w:rsidRPr="00A12A88" w:rsidRDefault="00305D76" w:rsidP="0030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77" w:type="pct"/>
          </w:tcPr>
          <w:p w14:paraId="1D5B9F1E" w14:textId="484CF7C0" w:rsidR="00305D76" w:rsidRPr="00A12A88" w:rsidRDefault="00305D76" w:rsidP="0030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" w:type="pct"/>
          </w:tcPr>
          <w:p w14:paraId="5EF413CB" w14:textId="77777777" w:rsidR="00305D76" w:rsidRPr="00A12A88" w:rsidRDefault="00305D76" w:rsidP="0030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54A8410A" w14:textId="080F543C" w:rsidR="00305D76" w:rsidRPr="00A12A88" w:rsidRDefault="00305D76" w:rsidP="0030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5" w:type="pct"/>
          </w:tcPr>
          <w:p w14:paraId="55D404DB" w14:textId="77777777" w:rsidR="00305D76" w:rsidRPr="00A12A88" w:rsidRDefault="00305D76" w:rsidP="0030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1CB38CC" w14:textId="6D29ECE5" w:rsidR="00305D76" w:rsidRPr="00A12A88" w:rsidRDefault="00305D76" w:rsidP="0030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" w:type="pct"/>
          </w:tcPr>
          <w:p w14:paraId="2C4ED1E3" w14:textId="77777777" w:rsidR="00305D76" w:rsidRPr="00A12A88" w:rsidRDefault="00305D76" w:rsidP="0030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6D6BAE4" w14:textId="3A0C2065" w:rsidR="00305D76" w:rsidRPr="00A12A88" w:rsidRDefault="00305D76" w:rsidP="0030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A12A88" w:rsidRPr="00A12A88" w14:paraId="5D0C37B4" w14:textId="77777777" w:rsidTr="00776846">
        <w:tc>
          <w:tcPr>
            <w:tcW w:w="1828" w:type="pct"/>
          </w:tcPr>
          <w:p w14:paraId="07882D11" w14:textId="77777777" w:rsidR="00CF3DDB" w:rsidRPr="00A12A88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7" w:type="pct"/>
          </w:tcPr>
          <w:p w14:paraId="0E3587B9" w14:textId="77777777" w:rsidR="00CF3DDB" w:rsidRPr="00A12A88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34" w:type="pct"/>
            <w:gridSpan w:val="7"/>
          </w:tcPr>
          <w:p w14:paraId="36A46D91" w14:textId="77777777" w:rsidR="00CF3DDB" w:rsidRPr="00A12A88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12A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A12A8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12A88" w:rsidRPr="00A12A88" w14:paraId="317E3D58" w14:textId="77777777" w:rsidTr="00B12F15">
        <w:tc>
          <w:tcPr>
            <w:tcW w:w="1828" w:type="pct"/>
            <w:shd w:val="clear" w:color="auto" w:fill="auto"/>
          </w:tcPr>
          <w:p w14:paraId="38C1E10A" w14:textId="77777777" w:rsidR="00211A03" w:rsidRPr="00A12A88" w:rsidRDefault="00211A03" w:rsidP="00211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37" w:type="pct"/>
          </w:tcPr>
          <w:p w14:paraId="00E2FEA6" w14:textId="7EF0F7F3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F4FDAC2" w14:textId="1132478E" w:rsidR="00211A03" w:rsidRPr="00A12A88" w:rsidRDefault="00447B3A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22,211</w:t>
            </w:r>
          </w:p>
        </w:tc>
        <w:tc>
          <w:tcPr>
            <w:tcW w:w="144" w:type="pct"/>
          </w:tcPr>
          <w:p w14:paraId="5587FDA6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5D1A9EFC" w14:textId="5FC863F6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27,720</w:t>
            </w:r>
          </w:p>
        </w:tc>
        <w:tc>
          <w:tcPr>
            <w:tcW w:w="145" w:type="pct"/>
            <w:shd w:val="clear" w:color="auto" w:fill="auto"/>
          </w:tcPr>
          <w:p w14:paraId="61520B40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386910F" w14:textId="4B901F0E" w:rsidR="00211A03" w:rsidRPr="00A12A88" w:rsidRDefault="00447B3A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26,894</w:t>
            </w:r>
          </w:p>
        </w:tc>
        <w:tc>
          <w:tcPr>
            <w:tcW w:w="144" w:type="pct"/>
            <w:shd w:val="clear" w:color="auto" w:fill="auto"/>
          </w:tcPr>
          <w:p w14:paraId="7C77BB1F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185289D4" w14:textId="5F998548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5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30,971</w:t>
            </w:r>
          </w:p>
        </w:tc>
      </w:tr>
      <w:tr w:rsidR="00A12A88" w:rsidRPr="00A12A88" w14:paraId="7ADF184C" w14:textId="77777777" w:rsidTr="00B12F15">
        <w:tc>
          <w:tcPr>
            <w:tcW w:w="1828" w:type="pct"/>
            <w:shd w:val="clear" w:color="auto" w:fill="auto"/>
          </w:tcPr>
          <w:p w14:paraId="53041CB4" w14:textId="77777777" w:rsidR="00211A03" w:rsidRPr="00A12A88" w:rsidRDefault="00211A03" w:rsidP="00211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37" w:type="pct"/>
          </w:tcPr>
          <w:p w14:paraId="5FCE0705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F03EA7" w14:textId="66F0F51A" w:rsidR="00211A03" w:rsidRPr="00A12A88" w:rsidRDefault="00447B3A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34,488</w:t>
            </w:r>
          </w:p>
        </w:tc>
        <w:tc>
          <w:tcPr>
            <w:tcW w:w="144" w:type="pct"/>
          </w:tcPr>
          <w:p w14:paraId="04A085D5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14:paraId="1D3AE4EB" w14:textId="25AFBD92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30,252</w:t>
            </w:r>
          </w:p>
        </w:tc>
        <w:tc>
          <w:tcPr>
            <w:tcW w:w="145" w:type="pct"/>
            <w:shd w:val="clear" w:color="auto" w:fill="auto"/>
          </w:tcPr>
          <w:p w14:paraId="776CC91C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6C2ACA" w14:textId="5DDD181F" w:rsidR="00211A03" w:rsidRPr="00A12A88" w:rsidRDefault="00447B3A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15,043</w:t>
            </w:r>
          </w:p>
        </w:tc>
        <w:tc>
          <w:tcPr>
            <w:tcW w:w="144" w:type="pct"/>
            <w:shd w:val="clear" w:color="auto" w:fill="auto"/>
          </w:tcPr>
          <w:p w14:paraId="07B2455A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5D1B497D" w14:textId="1F9B06AE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13,254</w:t>
            </w:r>
          </w:p>
        </w:tc>
      </w:tr>
      <w:tr w:rsidR="00A12A88" w:rsidRPr="00A12A88" w14:paraId="62D8C4ED" w14:textId="77777777" w:rsidTr="00B12F15">
        <w:tc>
          <w:tcPr>
            <w:tcW w:w="1828" w:type="pct"/>
            <w:shd w:val="clear" w:color="auto" w:fill="auto"/>
          </w:tcPr>
          <w:p w14:paraId="5BB41E48" w14:textId="77777777" w:rsidR="00211A03" w:rsidRPr="00A12A88" w:rsidRDefault="00211A03" w:rsidP="00211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7" w:type="pct"/>
          </w:tcPr>
          <w:p w14:paraId="27FAA7F8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60A9994" w14:textId="5C38FC27" w:rsidR="00211A03" w:rsidRPr="00A12A88" w:rsidRDefault="00447B3A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56,699</w:t>
            </w:r>
          </w:p>
        </w:tc>
        <w:tc>
          <w:tcPr>
            <w:tcW w:w="144" w:type="pct"/>
          </w:tcPr>
          <w:p w14:paraId="6FB29D5A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324B76B0" w14:textId="62083E6A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57,972</w:t>
            </w:r>
          </w:p>
        </w:tc>
        <w:tc>
          <w:tcPr>
            <w:tcW w:w="145" w:type="pct"/>
            <w:shd w:val="clear" w:color="auto" w:fill="auto"/>
          </w:tcPr>
          <w:p w14:paraId="1415147C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7BF84A9" w14:textId="7981B43B" w:rsidR="00211A03" w:rsidRPr="00A12A88" w:rsidRDefault="00447B3A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41,937</w:t>
            </w:r>
          </w:p>
        </w:tc>
        <w:tc>
          <w:tcPr>
            <w:tcW w:w="144" w:type="pct"/>
            <w:shd w:val="clear" w:color="auto" w:fill="auto"/>
          </w:tcPr>
          <w:p w14:paraId="5950EFEE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auto"/>
          </w:tcPr>
          <w:p w14:paraId="11116191" w14:textId="195C0DCA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44,225</w:t>
            </w:r>
          </w:p>
        </w:tc>
      </w:tr>
      <w:tr w:rsidR="00A12A88" w:rsidRPr="00A12A88" w14:paraId="55ED8EDD" w14:textId="77777777" w:rsidTr="00B12F15">
        <w:tc>
          <w:tcPr>
            <w:tcW w:w="1828" w:type="pct"/>
            <w:shd w:val="clear" w:color="auto" w:fill="auto"/>
          </w:tcPr>
          <w:p w14:paraId="31079C5A" w14:textId="77777777" w:rsidR="00211A03" w:rsidRPr="00A12A88" w:rsidRDefault="00211A03" w:rsidP="00211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12A8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A12A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  <w:r w:rsidRPr="00A12A8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</w:t>
            </w:r>
          </w:p>
          <w:p w14:paraId="0C0603E3" w14:textId="77777777" w:rsidR="00211A03" w:rsidRPr="00A12A88" w:rsidRDefault="00211A03" w:rsidP="00211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</w:t>
            </w:r>
            <w:r w:rsidRPr="00A12A88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437" w:type="pct"/>
          </w:tcPr>
          <w:p w14:paraId="5DCFD11D" w14:textId="77777777" w:rsidR="00211A03" w:rsidRPr="00A12A88" w:rsidRDefault="00211A03" w:rsidP="00AF1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42A9BF" w14:textId="77777777" w:rsidR="00211A03" w:rsidRPr="00A12A88" w:rsidRDefault="00211A03" w:rsidP="00AF1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96217A" w14:textId="3F8607AA" w:rsidR="00AF19D0" w:rsidRPr="00A12A88" w:rsidRDefault="00AF19D0" w:rsidP="00AF1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(20</w:t>
            </w:r>
            <w:r w:rsidR="002B112E" w:rsidRPr="00A12A8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A12A88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</w:p>
        </w:tc>
        <w:tc>
          <w:tcPr>
            <w:tcW w:w="144" w:type="pct"/>
          </w:tcPr>
          <w:p w14:paraId="028EF3EE" w14:textId="77777777" w:rsidR="00211A03" w:rsidRPr="00A12A88" w:rsidRDefault="00211A03" w:rsidP="00AF1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bottom"/>
          </w:tcPr>
          <w:p w14:paraId="02179E29" w14:textId="714F4112" w:rsidR="00211A03" w:rsidRPr="00A12A88" w:rsidRDefault="00211A03" w:rsidP="00AF1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(211)</w:t>
            </w:r>
          </w:p>
        </w:tc>
        <w:tc>
          <w:tcPr>
            <w:tcW w:w="145" w:type="pct"/>
            <w:shd w:val="clear" w:color="auto" w:fill="auto"/>
          </w:tcPr>
          <w:p w14:paraId="0B0E6329" w14:textId="77777777" w:rsidR="00211A03" w:rsidRPr="00A12A88" w:rsidRDefault="00211A03" w:rsidP="00AF1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1B3168" w14:textId="77777777" w:rsidR="00AF19D0" w:rsidRPr="00A12A88" w:rsidRDefault="00AF19D0" w:rsidP="00AF1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B23BC0" w14:textId="77777777" w:rsidR="00211A03" w:rsidRPr="00A12A88" w:rsidRDefault="00211A03" w:rsidP="00AF1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903061" w14:textId="7F074BF5" w:rsidR="00AF19D0" w:rsidRPr="00A12A88" w:rsidRDefault="00AF19D0" w:rsidP="00AF1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  <w:tc>
          <w:tcPr>
            <w:tcW w:w="144" w:type="pct"/>
            <w:shd w:val="clear" w:color="auto" w:fill="auto"/>
          </w:tcPr>
          <w:p w14:paraId="1F9CF0AD" w14:textId="77777777" w:rsidR="00211A03" w:rsidRPr="00A12A88" w:rsidRDefault="00211A03" w:rsidP="00AF1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  <w:tab w:val="decimal" w:pos="88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89CA48" w14:textId="77777777" w:rsidR="00211A03" w:rsidRPr="00A12A88" w:rsidRDefault="00211A03" w:rsidP="00AF19D0">
            <w:pPr>
              <w:tabs>
                <w:tab w:val="decimal" w:pos="772"/>
                <w:tab w:val="decimal" w:pos="821"/>
              </w:tabs>
              <w:spacing w:line="240" w:lineRule="auto"/>
              <w:ind w:left="-115" w:right="-3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  <w:p w14:paraId="76632E21" w14:textId="70222C6E" w:rsidR="00211A03" w:rsidRPr="00A12A88" w:rsidRDefault="00211A03" w:rsidP="00AF1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 xml:space="preserve">(19)    </w:t>
            </w:r>
          </w:p>
        </w:tc>
      </w:tr>
      <w:tr w:rsidR="00A12A88" w:rsidRPr="00A12A88" w14:paraId="77EC1255" w14:textId="77777777" w:rsidTr="00B12F15">
        <w:tc>
          <w:tcPr>
            <w:tcW w:w="1828" w:type="pct"/>
            <w:shd w:val="clear" w:color="auto" w:fill="auto"/>
          </w:tcPr>
          <w:p w14:paraId="158E9D43" w14:textId="77777777" w:rsidR="00211A03" w:rsidRPr="00A12A88" w:rsidRDefault="00211A03" w:rsidP="00211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A12A8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37" w:type="pct"/>
          </w:tcPr>
          <w:p w14:paraId="1B33D92D" w14:textId="77777777" w:rsidR="00211A03" w:rsidRPr="00A12A88" w:rsidRDefault="00211A03" w:rsidP="00AF1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F1F51EA" w14:textId="331C1886" w:rsidR="00211A03" w:rsidRPr="00A12A88" w:rsidRDefault="00447B3A" w:rsidP="00AF1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56,49</w:t>
            </w:r>
            <w:r w:rsidR="002B112E"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5F964B2F" w14:textId="77777777" w:rsidR="00211A03" w:rsidRPr="00A12A88" w:rsidRDefault="00211A03" w:rsidP="00AF1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23CF275D" w14:textId="08804435" w:rsidR="00211A03" w:rsidRPr="00A12A88" w:rsidRDefault="00211A03" w:rsidP="00AF1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57,761</w:t>
            </w:r>
          </w:p>
        </w:tc>
        <w:tc>
          <w:tcPr>
            <w:tcW w:w="145" w:type="pct"/>
            <w:shd w:val="clear" w:color="auto" w:fill="auto"/>
          </w:tcPr>
          <w:p w14:paraId="5D25D3BB" w14:textId="77777777" w:rsidR="00211A03" w:rsidRPr="00A12A88" w:rsidRDefault="00211A03" w:rsidP="00AF1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F388893" w14:textId="6C6CDED5" w:rsidR="00211A03" w:rsidRPr="00A12A88" w:rsidRDefault="00447B3A" w:rsidP="00AF1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41,918</w:t>
            </w:r>
          </w:p>
        </w:tc>
        <w:tc>
          <w:tcPr>
            <w:tcW w:w="144" w:type="pct"/>
            <w:shd w:val="clear" w:color="auto" w:fill="auto"/>
          </w:tcPr>
          <w:p w14:paraId="06DC2880" w14:textId="77777777" w:rsidR="00211A03" w:rsidRPr="00A12A88" w:rsidRDefault="00211A03" w:rsidP="00AF1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  <w:tab w:val="decimal" w:pos="88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70A79B6" w14:textId="6A0F76F6" w:rsidR="00211A03" w:rsidRPr="00A12A88" w:rsidRDefault="00211A03" w:rsidP="00AF1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44,206</w:t>
            </w:r>
          </w:p>
        </w:tc>
      </w:tr>
      <w:tr w:rsidR="00A12A88" w:rsidRPr="00A12A88" w14:paraId="23CB03F4" w14:textId="77777777" w:rsidTr="00B12F15">
        <w:tc>
          <w:tcPr>
            <w:tcW w:w="1828" w:type="pct"/>
            <w:shd w:val="clear" w:color="auto" w:fill="auto"/>
          </w:tcPr>
          <w:p w14:paraId="605EBAC7" w14:textId="77777777" w:rsidR="00211A03" w:rsidRPr="00A12A88" w:rsidRDefault="00211A03" w:rsidP="00211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7" w:type="pct"/>
          </w:tcPr>
          <w:p w14:paraId="2D30603A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  <w:shd w:val="clear" w:color="auto" w:fill="auto"/>
          </w:tcPr>
          <w:p w14:paraId="33E86C2F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68B1C1D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51C28AF5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2F59ADC0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  <w:shd w:val="clear" w:color="auto" w:fill="auto"/>
          </w:tcPr>
          <w:p w14:paraId="1E6B62F0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15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18BF4FE8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7E692C07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2A88" w:rsidRPr="00A12A88" w14:paraId="27F0FBC2" w14:textId="77777777" w:rsidTr="00776846">
        <w:tc>
          <w:tcPr>
            <w:tcW w:w="1828" w:type="pct"/>
            <w:shd w:val="clear" w:color="auto" w:fill="auto"/>
          </w:tcPr>
          <w:p w14:paraId="35D8684A" w14:textId="1CBAECA9" w:rsidR="00211A03" w:rsidRPr="00A12A88" w:rsidRDefault="00211A03" w:rsidP="00211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2A8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37" w:type="pct"/>
          </w:tcPr>
          <w:p w14:paraId="4A259DAC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201EB191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48ED899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07184605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4942D886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24797B0D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15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63726A8D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376E9258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2A88" w:rsidRPr="00A12A88" w14:paraId="28DD0C83" w14:textId="77777777" w:rsidTr="00776846">
        <w:tc>
          <w:tcPr>
            <w:tcW w:w="1828" w:type="pct"/>
            <w:shd w:val="clear" w:color="auto" w:fill="auto"/>
          </w:tcPr>
          <w:p w14:paraId="62F70762" w14:textId="77777777" w:rsidR="00211A03" w:rsidRPr="00A12A88" w:rsidRDefault="00211A03" w:rsidP="00211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12A88">
              <w:rPr>
                <w:rFonts w:ascii="Angsana New" w:hAnsi="Angsana New" w:hint="cs"/>
                <w:sz w:val="30"/>
                <w:szCs w:val="30"/>
                <w:cs/>
              </w:rPr>
              <w:t>ยังไม่ถึง</w:t>
            </w:r>
            <w:r w:rsidRPr="00A12A8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437" w:type="pct"/>
          </w:tcPr>
          <w:p w14:paraId="39E32680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5A48C58E" w14:textId="05F4AA25" w:rsidR="00211A03" w:rsidRPr="00A12A88" w:rsidRDefault="008D1A9A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  <w:cs/>
              </w:rPr>
            </w:pPr>
            <w:r w:rsidRPr="00A12A88">
              <w:rPr>
                <w:rFonts w:ascii="Angsana New" w:hAnsi="Angsana New"/>
                <w:sz w:val="30"/>
                <w:szCs w:val="30"/>
              </w:rPr>
              <w:t>22,098</w:t>
            </w:r>
          </w:p>
        </w:tc>
        <w:tc>
          <w:tcPr>
            <w:tcW w:w="144" w:type="pct"/>
          </w:tcPr>
          <w:p w14:paraId="34CFB63F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1F8F6AAD" w14:textId="3BC551B0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26,829</w:t>
            </w:r>
          </w:p>
        </w:tc>
        <w:tc>
          <w:tcPr>
            <w:tcW w:w="145" w:type="pct"/>
            <w:shd w:val="clear" w:color="auto" w:fill="auto"/>
          </w:tcPr>
          <w:p w14:paraId="5BFC35E1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ABDA11" w14:textId="6E2F1A2A" w:rsidR="00211A03" w:rsidRPr="00A12A88" w:rsidRDefault="008D1A9A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="Angsana New" w:hAnsi="Angsana New"/>
                <w:sz w:val="30"/>
                <w:szCs w:val="30"/>
              </w:rPr>
              <w:t>26,171</w:t>
            </w:r>
          </w:p>
        </w:tc>
        <w:tc>
          <w:tcPr>
            <w:tcW w:w="144" w:type="pct"/>
            <w:shd w:val="clear" w:color="auto" w:fill="auto"/>
          </w:tcPr>
          <w:p w14:paraId="5CD9BC81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2821844B" w14:textId="6E53B712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29,014</w:t>
            </w:r>
          </w:p>
        </w:tc>
      </w:tr>
      <w:tr w:rsidR="00A12A88" w:rsidRPr="00A12A88" w14:paraId="23C71448" w14:textId="77777777" w:rsidTr="00776846">
        <w:tc>
          <w:tcPr>
            <w:tcW w:w="1828" w:type="pct"/>
            <w:shd w:val="clear" w:color="auto" w:fill="auto"/>
          </w:tcPr>
          <w:p w14:paraId="4335BA35" w14:textId="77777777" w:rsidR="00211A03" w:rsidRPr="00A12A88" w:rsidRDefault="00211A03" w:rsidP="00211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12A8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A12A88">
              <w:rPr>
                <w:rFonts w:ascii="Angsana New" w:hAnsi="Angsana New" w:hint="cs"/>
                <w:sz w:val="30"/>
                <w:szCs w:val="30"/>
              </w:rPr>
              <w:t>:</w:t>
            </w:r>
          </w:p>
        </w:tc>
        <w:tc>
          <w:tcPr>
            <w:tcW w:w="437" w:type="pct"/>
          </w:tcPr>
          <w:p w14:paraId="7F355B11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3CF396E2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7F031BE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04B13778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1DA9AA39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F405F5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7C9532C9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02CA3E5C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2A88" w:rsidRPr="00A12A88" w14:paraId="4C98CAAF" w14:textId="77777777" w:rsidTr="00776846">
        <w:tc>
          <w:tcPr>
            <w:tcW w:w="1828" w:type="pct"/>
            <w:shd w:val="clear" w:color="auto" w:fill="auto"/>
          </w:tcPr>
          <w:p w14:paraId="2761E53A" w14:textId="77777777" w:rsidR="00211A03" w:rsidRPr="00A12A88" w:rsidRDefault="00211A03" w:rsidP="00211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A12A8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37" w:type="pct"/>
          </w:tcPr>
          <w:p w14:paraId="71A3AF18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81216F" w14:textId="6CA1F793" w:rsidR="00211A03" w:rsidRPr="00A12A88" w:rsidRDefault="008D1A9A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144" w:type="pct"/>
          </w:tcPr>
          <w:p w14:paraId="07EC6097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12423C5A" w14:textId="1BDB9BC4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804</w:t>
            </w:r>
          </w:p>
        </w:tc>
        <w:tc>
          <w:tcPr>
            <w:tcW w:w="145" w:type="pct"/>
            <w:shd w:val="clear" w:color="auto" w:fill="auto"/>
          </w:tcPr>
          <w:p w14:paraId="121204B7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4BA6E9" w14:textId="41B94AD7" w:rsidR="00211A03" w:rsidRPr="00A12A88" w:rsidRDefault="008D1A9A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="Angsana New" w:hAnsi="Angsana New"/>
                <w:sz w:val="30"/>
                <w:szCs w:val="30"/>
              </w:rPr>
              <w:t>647</w:t>
            </w:r>
          </w:p>
        </w:tc>
        <w:tc>
          <w:tcPr>
            <w:tcW w:w="144" w:type="pct"/>
            <w:shd w:val="clear" w:color="auto" w:fill="auto"/>
          </w:tcPr>
          <w:p w14:paraId="694F2EF4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1DC93F94" w14:textId="1CA32979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1,880</w:t>
            </w:r>
          </w:p>
        </w:tc>
      </w:tr>
      <w:tr w:rsidR="00A12A88" w:rsidRPr="00A12A88" w14:paraId="0A325A79" w14:textId="77777777" w:rsidTr="00776846">
        <w:tc>
          <w:tcPr>
            <w:tcW w:w="1828" w:type="pct"/>
            <w:shd w:val="clear" w:color="auto" w:fill="auto"/>
          </w:tcPr>
          <w:p w14:paraId="1CA48513" w14:textId="77777777" w:rsidR="00211A03" w:rsidRPr="00A12A88" w:rsidRDefault="00211A03" w:rsidP="00211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A12A88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37" w:type="pct"/>
          </w:tcPr>
          <w:p w14:paraId="6E91FA26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36723F" w14:textId="3CEA15FE" w:rsidR="00211A03" w:rsidRPr="00A12A88" w:rsidRDefault="008D1A9A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0C9D133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696B642C" w14:textId="52F364FA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5" w:type="pct"/>
            <w:shd w:val="clear" w:color="auto" w:fill="auto"/>
          </w:tcPr>
          <w:p w14:paraId="57EED33C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2A8A2E" w14:textId="4DD660E9" w:rsidR="00211A03" w:rsidRPr="00A12A88" w:rsidRDefault="008D1A9A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B03B0F8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57A90504" w14:textId="3A7ACB38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12A88" w:rsidRPr="00A12A88" w14:paraId="0761AB54" w14:textId="77777777" w:rsidTr="00B12F15">
        <w:tc>
          <w:tcPr>
            <w:tcW w:w="1828" w:type="pct"/>
            <w:shd w:val="clear" w:color="auto" w:fill="auto"/>
          </w:tcPr>
          <w:p w14:paraId="48C59CA3" w14:textId="77777777" w:rsidR="00211A03" w:rsidRPr="00A12A88" w:rsidRDefault="00211A03" w:rsidP="00211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12A88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37" w:type="pct"/>
          </w:tcPr>
          <w:p w14:paraId="6016FA65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C90E515" w14:textId="7B5A7E4C" w:rsidR="00211A03" w:rsidRPr="00A12A88" w:rsidRDefault="008D1A9A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DB14228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64439ED1" w14:textId="5E759C31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45" w:type="pct"/>
            <w:shd w:val="clear" w:color="auto" w:fill="auto"/>
          </w:tcPr>
          <w:p w14:paraId="1130B12A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40947B1" w14:textId="3450B186" w:rsidR="00211A03" w:rsidRPr="00A12A88" w:rsidRDefault="008D1A9A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431003F4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58747963" w14:textId="13D2E908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A12A88" w:rsidRPr="00A12A88" w14:paraId="7669BB0E" w14:textId="77777777" w:rsidTr="00B12F15">
        <w:tc>
          <w:tcPr>
            <w:tcW w:w="1828" w:type="pct"/>
            <w:shd w:val="clear" w:color="auto" w:fill="auto"/>
          </w:tcPr>
          <w:p w14:paraId="48F65942" w14:textId="77777777" w:rsidR="00211A03" w:rsidRPr="00A12A88" w:rsidRDefault="00211A03" w:rsidP="00211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A12A88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37" w:type="pct"/>
          </w:tcPr>
          <w:p w14:paraId="2DCB051B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8FA543" w14:textId="64C6E272" w:rsidR="00211A03" w:rsidRPr="00A12A88" w:rsidRDefault="008D1A9A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144" w:type="pct"/>
          </w:tcPr>
          <w:p w14:paraId="01C3EDFC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14:paraId="548D8C93" w14:textId="60F5E7AE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145" w:type="pct"/>
            <w:shd w:val="clear" w:color="auto" w:fill="auto"/>
          </w:tcPr>
          <w:p w14:paraId="5556CDCD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221F9D" w14:textId="00A8266A" w:rsidR="00211A03" w:rsidRPr="00A12A88" w:rsidRDefault="008D1A9A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144" w:type="pct"/>
            <w:shd w:val="clear" w:color="auto" w:fill="auto"/>
          </w:tcPr>
          <w:p w14:paraId="7E23CAAF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239722" w14:textId="1D42888A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</w:tr>
      <w:tr w:rsidR="00211A03" w:rsidRPr="00A12A88" w14:paraId="05E8A73C" w14:textId="77777777" w:rsidTr="00B12F15">
        <w:tc>
          <w:tcPr>
            <w:tcW w:w="1828" w:type="pct"/>
            <w:shd w:val="clear" w:color="auto" w:fill="auto"/>
          </w:tcPr>
          <w:p w14:paraId="513A01C5" w14:textId="77777777" w:rsidR="00211A03" w:rsidRPr="00A12A88" w:rsidRDefault="00211A03" w:rsidP="00211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7" w:type="pct"/>
          </w:tcPr>
          <w:p w14:paraId="3962BBCF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CBB47D" w14:textId="2FC6CD29" w:rsidR="00211A03" w:rsidRPr="00A12A88" w:rsidRDefault="008D1A9A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2A88">
              <w:rPr>
                <w:rFonts w:ascii="Angsana New" w:hAnsi="Angsana New"/>
                <w:b/>
                <w:bCs/>
                <w:sz w:val="30"/>
                <w:szCs w:val="30"/>
              </w:rPr>
              <w:t>22,211</w:t>
            </w:r>
          </w:p>
        </w:tc>
        <w:tc>
          <w:tcPr>
            <w:tcW w:w="144" w:type="pct"/>
          </w:tcPr>
          <w:p w14:paraId="70D7F367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1A803" w14:textId="54C5DCEB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27,720</w:t>
            </w:r>
          </w:p>
        </w:tc>
        <w:tc>
          <w:tcPr>
            <w:tcW w:w="145" w:type="pct"/>
            <w:shd w:val="clear" w:color="auto" w:fill="auto"/>
          </w:tcPr>
          <w:p w14:paraId="7FB73CA6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9EAA09" w14:textId="7E29608A" w:rsidR="00211A03" w:rsidRPr="00A12A88" w:rsidRDefault="008D1A9A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2A88">
              <w:rPr>
                <w:rFonts w:ascii="Angsana New" w:hAnsi="Angsana New"/>
                <w:b/>
                <w:bCs/>
                <w:sz w:val="30"/>
                <w:szCs w:val="30"/>
              </w:rPr>
              <w:t>26,894</w:t>
            </w:r>
          </w:p>
        </w:tc>
        <w:tc>
          <w:tcPr>
            <w:tcW w:w="144" w:type="pct"/>
            <w:shd w:val="clear" w:color="auto" w:fill="auto"/>
          </w:tcPr>
          <w:p w14:paraId="68EDED50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B6124C" w14:textId="1C7CC531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30,971</w:t>
            </w:r>
          </w:p>
        </w:tc>
      </w:tr>
    </w:tbl>
    <w:p w14:paraId="192C5009" w14:textId="1D041424" w:rsidR="00F03780" w:rsidRPr="00A12A88" w:rsidRDefault="00F03780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  <w:lang w:val="th-TH"/>
        </w:rPr>
      </w:pPr>
    </w:p>
    <w:p w14:paraId="40856E63" w14:textId="77777777" w:rsidR="00F03780" w:rsidRPr="00A12A88" w:rsidRDefault="00F037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A12A88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tbl>
      <w:tblPr>
        <w:tblW w:w="93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818"/>
        <w:gridCol w:w="1080"/>
        <w:gridCol w:w="269"/>
        <w:gridCol w:w="1081"/>
        <w:gridCol w:w="271"/>
        <w:gridCol w:w="1079"/>
        <w:gridCol w:w="269"/>
        <w:gridCol w:w="1066"/>
      </w:tblGrid>
      <w:tr w:rsidR="00A12A88" w:rsidRPr="00A12A88" w14:paraId="0ECF5EC3" w14:textId="77777777" w:rsidTr="00C46019">
        <w:tc>
          <w:tcPr>
            <w:tcW w:w="1828" w:type="pct"/>
          </w:tcPr>
          <w:p w14:paraId="44470B4C" w14:textId="77777777" w:rsidR="00776846" w:rsidRPr="00A12A88" w:rsidRDefault="00776846" w:rsidP="00C46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7" w:type="pct"/>
          </w:tcPr>
          <w:p w14:paraId="748930E8" w14:textId="77777777" w:rsidR="00776846" w:rsidRPr="00A12A88" w:rsidRDefault="00776846" w:rsidP="00C46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9" w:type="pct"/>
            <w:gridSpan w:val="3"/>
          </w:tcPr>
          <w:p w14:paraId="4E262D5D" w14:textId="77777777" w:rsidR="00776846" w:rsidRPr="00A12A88" w:rsidRDefault="00776846" w:rsidP="00C46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29A73702" w14:textId="77777777" w:rsidR="00776846" w:rsidRPr="00A12A88" w:rsidRDefault="00776846" w:rsidP="00C46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pct"/>
            <w:gridSpan w:val="3"/>
          </w:tcPr>
          <w:p w14:paraId="0EF602A0" w14:textId="77777777" w:rsidR="00776846" w:rsidRPr="00A12A88" w:rsidRDefault="00776846" w:rsidP="00C46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2A88" w:rsidRPr="00A12A88" w14:paraId="3360A3EE" w14:textId="77777777" w:rsidTr="00C46019">
        <w:tc>
          <w:tcPr>
            <w:tcW w:w="1828" w:type="pct"/>
          </w:tcPr>
          <w:p w14:paraId="44731FE1" w14:textId="77777777" w:rsidR="00776846" w:rsidRPr="00A12A88" w:rsidRDefault="00776846" w:rsidP="00C46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7" w:type="pct"/>
          </w:tcPr>
          <w:p w14:paraId="0F9AC7B1" w14:textId="77777777" w:rsidR="00776846" w:rsidRPr="00A12A88" w:rsidRDefault="00776846" w:rsidP="00C46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3FEB99AF" w14:textId="77777777" w:rsidR="00776846" w:rsidRPr="00A12A88" w:rsidRDefault="00776846" w:rsidP="00C46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12A8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</w:tcPr>
          <w:p w14:paraId="4C7393E2" w14:textId="77777777" w:rsidR="00776846" w:rsidRPr="00A12A88" w:rsidRDefault="00776846" w:rsidP="00C46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8FD1F9E" w14:textId="77777777" w:rsidR="00776846" w:rsidRPr="00A12A88" w:rsidRDefault="00776846" w:rsidP="00C46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12A8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71B2B40E" w14:textId="77777777" w:rsidR="00776846" w:rsidRPr="00A12A88" w:rsidRDefault="00776846" w:rsidP="00C46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FB27E1C" w14:textId="77777777" w:rsidR="00776846" w:rsidRPr="00A12A88" w:rsidRDefault="00776846" w:rsidP="00C46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12A8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</w:tcPr>
          <w:p w14:paraId="2D9CF049" w14:textId="77777777" w:rsidR="00776846" w:rsidRPr="00A12A88" w:rsidRDefault="00776846" w:rsidP="00C46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78BADA96" w14:textId="77777777" w:rsidR="00776846" w:rsidRPr="00A12A88" w:rsidRDefault="00776846" w:rsidP="00C46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12A8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12A88" w:rsidRPr="00A12A88" w14:paraId="568DD12D" w14:textId="77777777" w:rsidTr="00C46019">
        <w:tc>
          <w:tcPr>
            <w:tcW w:w="1828" w:type="pct"/>
          </w:tcPr>
          <w:p w14:paraId="1D7DA99F" w14:textId="77777777" w:rsidR="00305D76" w:rsidRPr="00A12A88" w:rsidRDefault="00305D76" w:rsidP="0030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37" w:type="pct"/>
          </w:tcPr>
          <w:p w14:paraId="78E0E92A" w14:textId="0E2EE8F1" w:rsidR="00305D76" w:rsidRPr="00A12A88" w:rsidRDefault="00305D76" w:rsidP="0030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675DD722" w14:textId="6AC510DE" w:rsidR="00305D76" w:rsidRPr="00A12A88" w:rsidRDefault="00305D76" w:rsidP="0030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" w:type="pct"/>
          </w:tcPr>
          <w:p w14:paraId="16131C54" w14:textId="77777777" w:rsidR="00305D76" w:rsidRPr="00A12A88" w:rsidRDefault="00305D76" w:rsidP="0030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76328859" w14:textId="1AC03F65" w:rsidR="00305D76" w:rsidRPr="00A12A88" w:rsidRDefault="00305D76" w:rsidP="0030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5" w:type="pct"/>
          </w:tcPr>
          <w:p w14:paraId="0BA5A344" w14:textId="77777777" w:rsidR="00305D76" w:rsidRPr="00A12A88" w:rsidRDefault="00305D76" w:rsidP="0030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C750E97" w14:textId="05B92030" w:rsidR="00305D76" w:rsidRPr="00A12A88" w:rsidRDefault="00305D76" w:rsidP="0030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" w:type="pct"/>
          </w:tcPr>
          <w:p w14:paraId="61BD9B1C" w14:textId="77777777" w:rsidR="00305D76" w:rsidRPr="00A12A88" w:rsidRDefault="00305D76" w:rsidP="0030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1F45C82" w14:textId="6D985512" w:rsidR="00305D76" w:rsidRPr="00A12A88" w:rsidRDefault="00305D76" w:rsidP="0030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A12A88" w:rsidRPr="00A12A88" w14:paraId="2671A4FD" w14:textId="77777777" w:rsidTr="00C46019">
        <w:tc>
          <w:tcPr>
            <w:tcW w:w="1828" w:type="pct"/>
          </w:tcPr>
          <w:p w14:paraId="199E7F0C" w14:textId="77777777" w:rsidR="00776846" w:rsidRPr="00A12A88" w:rsidRDefault="00776846" w:rsidP="00C46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7" w:type="pct"/>
          </w:tcPr>
          <w:p w14:paraId="707C9EB6" w14:textId="77777777" w:rsidR="00776846" w:rsidRPr="00A12A88" w:rsidRDefault="00776846" w:rsidP="00C46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34" w:type="pct"/>
            <w:gridSpan w:val="7"/>
          </w:tcPr>
          <w:p w14:paraId="77E1A486" w14:textId="77777777" w:rsidR="00776846" w:rsidRPr="00A12A88" w:rsidRDefault="00776846" w:rsidP="00C46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12A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A12A8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12A88" w:rsidRPr="00A12A88" w14:paraId="15452839" w14:textId="77777777" w:rsidTr="00C46019">
        <w:tc>
          <w:tcPr>
            <w:tcW w:w="1828" w:type="pct"/>
            <w:shd w:val="clear" w:color="auto" w:fill="auto"/>
          </w:tcPr>
          <w:p w14:paraId="5482B18F" w14:textId="77777777" w:rsidR="00776846" w:rsidRPr="00A12A88" w:rsidRDefault="00776846" w:rsidP="00C46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37" w:type="pct"/>
          </w:tcPr>
          <w:p w14:paraId="34E29AED" w14:textId="77777777" w:rsidR="00776846" w:rsidRPr="00A12A88" w:rsidRDefault="00776846" w:rsidP="00C46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745E346F" w14:textId="77777777" w:rsidR="00776846" w:rsidRPr="00A12A88" w:rsidRDefault="00776846" w:rsidP="00C46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5D0E8B52" w14:textId="77777777" w:rsidR="00776846" w:rsidRPr="00A12A88" w:rsidRDefault="00776846" w:rsidP="00C46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203B284" w14:textId="77777777" w:rsidR="00776846" w:rsidRPr="00A12A88" w:rsidRDefault="00776846" w:rsidP="00C46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32E430BF" w14:textId="77777777" w:rsidR="00776846" w:rsidRPr="00A12A88" w:rsidRDefault="00776846" w:rsidP="00C46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772ECB1A" w14:textId="77777777" w:rsidR="00776846" w:rsidRPr="00A12A88" w:rsidRDefault="00776846" w:rsidP="00C46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59329BBB" w14:textId="77777777" w:rsidR="00776846" w:rsidRPr="00A12A88" w:rsidRDefault="00776846" w:rsidP="00C46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058D355F" w14:textId="77777777" w:rsidR="00776846" w:rsidRPr="00A12A88" w:rsidRDefault="00776846" w:rsidP="00C46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2A88" w:rsidRPr="00A12A88" w14:paraId="4A44DBE3" w14:textId="77777777" w:rsidTr="00C46019">
        <w:tc>
          <w:tcPr>
            <w:tcW w:w="1828" w:type="pct"/>
            <w:shd w:val="clear" w:color="auto" w:fill="auto"/>
          </w:tcPr>
          <w:p w14:paraId="1924DAB7" w14:textId="77777777" w:rsidR="00211A03" w:rsidRPr="00A12A88" w:rsidRDefault="00211A03" w:rsidP="00211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</w:t>
            </w:r>
            <w:r w:rsidRPr="00A12A8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437" w:type="pct"/>
          </w:tcPr>
          <w:p w14:paraId="35E76750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097330D2" w14:textId="6449C3A4" w:rsidR="00211A03" w:rsidRPr="00A12A88" w:rsidRDefault="008D1A9A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A88">
              <w:rPr>
                <w:rFonts w:asciiTheme="majorBidi" w:hAnsiTheme="majorBidi"/>
                <w:sz w:val="30"/>
                <w:szCs w:val="30"/>
                <w:cs/>
              </w:rPr>
              <w:t>32</w:t>
            </w:r>
            <w:r w:rsidRPr="00A12A88">
              <w:rPr>
                <w:rFonts w:asciiTheme="majorBidi" w:hAnsiTheme="majorBidi"/>
                <w:sz w:val="30"/>
                <w:szCs w:val="30"/>
              </w:rPr>
              <w:t>,</w:t>
            </w:r>
            <w:r w:rsidRPr="00A12A88">
              <w:rPr>
                <w:rFonts w:asciiTheme="majorBidi" w:hAnsiTheme="majorBidi"/>
                <w:sz w:val="30"/>
                <w:szCs w:val="30"/>
                <w:cs/>
              </w:rPr>
              <w:t>767</w:t>
            </w:r>
          </w:p>
        </w:tc>
        <w:tc>
          <w:tcPr>
            <w:tcW w:w="144" w:type="pct"/>
          </w:tcPr>
          <w:p w14:paraId="2324AA14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509D872C" w14:textId="2B44A9DB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28,241</w:t>
            </w:r>
          </w:p>
        </w:tc>
        <w:tc>
          <w:tcPr>
            <w:tcW w:w="145" w:type="pct"/>
            <w:shd w:val="clear" w:color="auto" w:fill="auto"/>
          </w:tcPr>
          <w:p w14:paraId="46578EE2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113D29" w14:textId="635319B6" w:rsidR="00211A03" w:rsidRPr="00A12A88" w:rsidRDefault="008D1A9A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14,346</w:t>
            </w:r>
          </w:p>
        </w:tc>
        <w:tc>
          <w:tcPr>
            <w:tcW w:w="144" w:type="pct"/>
            <w:shd w:val="clear" w:color="auto" w:fill="auto"/>
          </w:tcPr>
          <w:p w14:paraId="38640531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70280496" w14:textId="3DB7D052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12,480</w:t>
            </w:r>
          </w:p>
        </w:tc>
      </w:tr>
      <w:tr w:rsidR="00A12A88" w:rsidRPr="00A12A88" w14:paraId="0D54A62F" w14:textId="77777777" w:rsidTr="00C46019">
        <w:tc>
          <w:tcPr>
            <w:tcW w:w="1828" w:type="pct"/>
            <w:shd w:val="clear" w:color="auto" w:fill="auto"/>
          </w:tcPr>
          <w:p w14:paraId="4EB474CC" w14:textId="77777777" w:rsidR="00211A03" w:rsidRPr="00A12A88" w:rsidRDefault="00211A03" w:rsidP="00211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A12A88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437" w:type="pct"/>
          </w:tcPr>
          <w:p w14:paraId="7BF18E12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7CE4522E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E31A279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3132EE39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09E9DAA0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74DE66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7D84EAAF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6F2C30AF" w14:textId="45372D3D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2A88" w:rsidRPr="00A12A88" w14:paraId="0AE7EEA4" w14:textId="77777777" w:rsidTr="00C46019">
        <w:tc>
          <w:tcPr>
            <w:tcW w:w="1828" w:type="pct"/>
            <w:shd w:val="clear" w:color="auto" w:fill="auto"/>
          </w:tcPr>
          <w:p w14:paraId="03780F40" w14:textId="77777777" w:rsidR="00211A03" w:rsidRPr="00A12A88" w:rsidRDefault="00211A03" w:rsidP="00211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A12A8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37" w:type="pct"/>
          </w:tcPr>
          <w:p w14:paraId="2FEDCA3D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7464A5" w14:textId="31FFBDB1" w:rsidR="00211A03" w:rsidRPr="00A12A88" w:rsidRDefault="008D1A9A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A12A88">
              <w:rPr>
                <w:rFonts w:asciiTheme="majorBidi" w:hAnsiTheme="majorBidi"/>
                <w:sz w:val="30"/>
                <w:szCs w:val="30"/>
              </w:rPr>
              <w:t>,</w:t>
            </w:r>
            <w:r w:rsidRPr="00A12A88">
              <w:rPr>
                <w:rFonts w:asciiTheme="majorBidi" w:hAnsiTheme="majorBidi"/>
                <w:sz w:val="30"/>
                <w:szCs w:val="30"/>
                <w:cs/>
              </w:rPr>
              <w:t>416</w:t>
            </w:r>
          </w:p>
        </w:tc>
        <w:tc>
          <w:tcPr>
            <w:tcW w:w="144" w:type="pct"/>
          </w:tcPr>
          <w:p w14:paraId="1C45E9A8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41219218" w14:textId="0434FE92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1,748</w:t>
            </w:r>
          </w:p>
        </w:tc>
        <w:tc>
          <w:tcPr>
            <w:tcW w:w="145" w:type="pct"/>
            <w:shd w:val="clear" w:color="auto" w:fill="auto"/>
          </w:tcPr>
          <w:p w14:paraId="3FEE882C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EAD793" w14:textId="3C5BD788" w:rsidR="00211A03" w:rsidRPr="00A12A88" w:rsidRDefault="008D1A9A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678</w:t>
            </w:r>
          </w:p>
        </w:tc>
        <w:tc>
          <w:tcPr>
            <w:tcW w:w="144" w:type="pct"/>
            <w:shd w:val="clear" w:color="auto" w:fill="auto"/>
          </w:tcPr>
          <w:p w14:paraId="185D0935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4436F1D2" w14:textId="4FBF9ECC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752</w:t>
            </w:r>
          </w:p>
        </w:tc>
      </w:tr>
      <w:tr w:rsidR="00A12A88" w:rsidRPr="00A12A88" w14:paraId="33A71AA5" w14:textId="77777777" w:rsidTr="00C46019">
        <w:tc>
          <w:tcPr>
            <w:tcW w:w="1828" w:type="pct"/>
            <w:shd w:val="clear" w:color="auto" w:fill="auto"/>
          </w:tcPr>
          <w:p w14:paraId="7EBACBE3" w14:textId="77777777" w:rsidR="00211A03" w:rsidRPr="00A12A88" w:rsidRDefault="00211A03" w:rsidP="00211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A12A88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37" w:type="pct"/>
          </w:tcPr>
          <w:p w14:paraId="5F2CBA26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EE3937" w14:textId="357A885B" w:rsidR="00211A03" w:rsidRPr="00A12A88" w:rsidRDefault="008D1A9A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/>
                <w:sz w:val="30"/>
                <w:szCs w:val="30"/>
                <w:cs/>
              </w:rPr>
              <w:t>79</w:t>
            </w:r>
          </w:p>
        </w:tc>
        <w:tc>
          <w:tcPr>
            <w:tcW w:w="144" w:type="pct"/>
          </w:tcPr>
          <w:p w14:paraId="3B15E506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51FFDC30" w14:textId="0016C983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45" w:type="pct"/>
            <w:shd w:val="clear" w:color="auto" w:fill="auto"/>
          </w:tcPr>
          <w:p w14:paraId="5FAF0270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FD7D32" w14:textId="2F571225" w:rsidR="00211A03" w:rsidRPr="00A12A88" w:rsidRDefault="00AF19D0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32B8C054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74B73632" w14:textId="053BDD1E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12A88" w:rsidRPr="00A12A88" w14:paraId="36EEFF9F" w14:textId="77777777" w:rsidTr="00B12F15">
        <w:tc>
          <w:tcPr>
            <w:tcW w:w="1828" w:type="pct"/>
            <w:shd w:val="clear" w:color="auto" w:fill="auto"/>
          </w:tcPr>
          <w:p w14:paraId="2CB5F6CC" w14:textId="77777777" w:rsidR="00211A03" w:rsidRPr="00A12A88" w:rsidRDefault="00211A03" w:rsidP="00211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12A88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37" w:type="pct"/>
          </w:tcPr>
          <w:p w14:paraId="5BC9B531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43904C5" w14:textId="007DE180" w:rsidR="00211A03" w:rsidRPr="00A12A88" w:rsidRDefault="008D1A9A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14:paraId="7A78EFF3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0C9A3D2F" w14:textId="053D48FC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5" w:type="pct"/>
            <w:shd w:val="clear" w:color="auto" w:fill="auto"/>
          </w:tcPr>
          <w:p w14:paraId="1429E9F3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700D9C2" w14:textId="3A5FF101" w:rsidR="00211A03" w:rsidRPr="00A12A88" w:rsidRDefault="00AF19D0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6AEB014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56A5EFD7" w14:textId="649E75AD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A12A88" w:rsidRPr="00A12A88" w14:paraId="1908AE49" w14:textId="77777777" w:rsidTr="00B12F15">
        <w:tc>
          <w:tcPr>
            <w:tcW w:w="1828" w:type="pct"/>
            <w:shd w:val="clear" w:color="auto" w:fill="auto"/>
          </w:tcPr>
          <w:p w14:paraId="09D13B8D" w14:textId="77777777" w:rsidR="00211A03" w:rsidRPr="00A12A88" w:rsidRDefault="00211A03" w:rsidP="00211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A12A88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37" w:type="pct"/>
          </w:tcPr>
          <w:p w14:paraId="3AE639F5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4A4C83" w14:textId="455B3DE3" w:rsidR="00211A03" w:rsidRPr="00A12A88" w:rsidRDefault="008D1A9A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222</w:t>
            </w:r>
          </w:p>
        </w:tc>
        <w:tc>
          <w:tcPr>
            <w:tcW w:w="144" w:type="pct"/>
          </w:tcPr>
          <w:p w14:paraId="166615A2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14:paraId="6558ABBC" w14:textId="1B25AD56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211</w:t>
            </w:r>
          </w:p>
        </w:tc>
        <w:tc>
          <w:tcPr>
            <w:tcW w:w="145" w:type="pct"/>
            <w:shd w:val="clear" w:color="auto" w:fill="auto"/>
          </w:tcPr>
          <w:p w14:paraId="15C13ADE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FC1BE2" w14:textId="59648068" w:rsidR="00211A03" w:rsidRPr="00A12A88" w:rsidRDefault="008D1A9A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44" w:type="pct"/>
            <w:shd w:val="clear" w:color="auto" w:fill="auto"/>
          </w:tcPr>
          <w:p w14:paraId="52C680A5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422817" w14:textId="2E156D61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A12A88" w:rsidRPr="00A12A88" w14:paraId="1EBC0EFA" w14:textId="77777777" w:rsidTr="00B12F15">
        <w:tc>
          <w:tcPr>
            <w:tcW w:w="1828" w:type="pct"/>
            <w:shd w:val="clear" w:color="auto" w:fill="auto"/>
          </w:tcPr>
          <w:p w14:paraId="7D12D545" w14:textId="77777777" w:rsidR="00211A03" w:rsidRPr="00A12A88" w:rsidRDefault="00211A03" w:rsidP="00211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7" w:type="pct"/>
          </w:tcPr>
          <w:p w14:paraId="568CC574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17FEA0D" w14:textId="55223082" w:rsidR="00211A03" w:rsidRPr="00A12A88" w:rsidRDefault="008D1A9A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34,488</w:t>
            </w:r>
          </w:p>
        </w:tc>
        <w:tc>
          <w:tcPr>
            <w:tcW w:w="144" w:type="pct"/>
          </w:tcPr>
          <w:p w14:paraId="5342D8AD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467F4AAD" w14:textId="0F778FCF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30,252</w:t>
            </w:r>
          </w:p>
        </w:tc>
        <w:tc>
          <w:tcPr>
            <w:tcW w:w="145" w:type="pct"/>
            <w:shd w:val="clear" w:color="auto" w:fill="auto"/>
          </w:tcPr>
          <w:p w14:paraId="1C60A2EB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256E391" w14:textId="2D55A3F5" w:rsidR="00211A03" w:rsidRPr="00A12A88" w:rsidRDefault="008D1A9A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15,043</w:t>
            </w:r>
          </w:p>
        </w:tc>
        <w:tc>
          <w:tcPr>
            <w:tcW w:w="144" w:type="pct"/>
            <w:shd w:val="clear" w:color="auto" w:fill="auto"/>
          </w:tcPr>
          <w:p w14:paraId="1A65157C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32F5E76D" w14:textId="0711DB90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13,254</w:t>
            </w:r>
          </w:p>
        </w:tc>
      </w:tr>
      <w:tr w:rsidR="00A12A88" w:rsidRPr="00A12A88" w14:paraId="4DAC71CC" w14:textId="77777777" w:rsidTr="00B12F15">
        <w:tc>
          <w:tcPr>
            <w:tcW w:w="1828" w:type="pct"/>
            <w:shd w:val="clear" w:color="auto" w:fill="auto"/>
          </w:tcPr>
          <w:p w14:paraId="2F974026" w14:textId="64E25D35" w:rsidR="00211A03" w:rsidRPr="00A12A88" w:rsidRDefault="00211A03" w:rsidP="00C74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</w:t>
            </w:r>
            <w:r w:rsidR="00C74718" w:rsidRPr="00A12A88">
              <w:rPr>
                <w:rFonts w:asciiTheme="majorBidi" w:hAnsiTheme="majorBidi" w:cstheme="majorBidi"/>
                <w:sz w:val="30"/>
                <w:szCs w:val="30"/>
              </w:rPr>
              <w:t xml:space="preserve">                  </w:t>
            </w: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437" w:type="pct"/>
          </w:tcPr>
          <w:p w14:paraId="5884B58A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E55CC0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63550C3" w14:textId="20296E61" w:rsidR="00AF19D0" w:rsidRPr="00A12A88" w:rsidRDefault="00AF19D0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(20</w:t>
            </w:r>
            <w:r w:rsidR="002B112E" w:rsidRPr="00A12A8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A12A8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76683CAD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bottom"/>
          </w:tcPr>
          <w:p w14:paraId="17ECB229" w14:textId="78D4B81C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(211)</w:t>
            </w:r>
          </w:p>
        </w:tc>
        <w:tc>
          <w:tcPr>
            <w:tcW w:w="145" w:type="pct"/>
            <w:shd w:val="clear" w:color="auto" w:fill="auto"/>
          </w:tcPr>
          <w:p w14:paraId="6E7B855D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E20721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B84303" w14:textId="78D5D149" w:rsidR="00AF19D0" w:rsidRPr="00A12A88" w:rsidRDefault="00AF19D0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  <w:tc>
          <w:tcPr>
            <w:tcW w:w="144" w:type="pct"/>
            <w:shd w:val="clear" w:color="auto" w:fill="auto"/>
          </w:tcPr>
          <w:p w14:paraId="1EEF983E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B0474E" w14:textId="5320D510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</w:tr>
      <w:tr w:rsidR="00211A03" w:rsidRPr="00A12A88" w14:paraId="54926E90" w14:textId="77777777" w:rsidTr="00B12F15">
        <w:tc>
          <w:tcPr>
            <w:tcW w:w="1828" w:type="pct"/>
            <w:shd w:val="clear" w:color="auto" w:fill="auto"/>
          </w:tcPr>
          <w:p w14:paraId="6B967F9D" w14:textId="77777777" w:rsidR="00211A03" w:rsidRPr="00A12A88" w:rsidRDefault="00211A03" w:rsidP="00211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37" w:type="pct"/>
          </w:tcPr>
          <w:p w14:paraId="07AAA871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90CBB03" w14:textId="697B7396" w:rsidR="00211A03" w:rsidRPr="00A12A88" w:rsidRDefault="008D1A9A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56,49</w:t>
            </w:r>
            <w:r w:rsidR="002B112E"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386F3244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1CE81BD1" w14:textId="13A8080E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57,761</w:t>
            </w:r>
          </w:p>
        </w:tc>
        <w:tc>
          <w:tcPr>
            <w:tcW w:w="145" w:type="pct"/>
            <w:shd w:val="clear" w:color="auto" w:fill="auto"/>
          </w:tcPr>
          <w:p w14:paraId="0F7FF4D9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AE0ED18" w14:textId="6A882897" w:rsidR="00211A03" w:rsidRPr="00A12A88" w:rsidRDefault="008D1A9A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41,918</w:t>
            </w:r>
          </w:p>
        </w:tc>
        <w:tc>
          <w:tcPr>
            <w:tcW w:w="144" w:type="pct"/>
            <w:shd w:val="clear" w:color="auto" w:fill="auto"/>
          </w:tcPr>
          <w:p w14:paraId="61F47766" w14:textId="77777777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958168" w14:textId="2D9AB808" w:rsidR="00211A03" w:rsidRPr="00A12A88" w:rsidRDefault="00211A03" w:rsidP="0021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44,206</w:t>
            </w:r>
          </w:p>
        </w:tc>
      </w:tr>
    </w:tbl>
    <w:p w14:paraId="0AB81ECF" w14:textId="77777777" w:rsidR="00776846" w:rsidRPr="00A12A88" w:rsidRDefault="00776846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6A1353F2" w14:textId="33445633" w:rsidR="00170DD7" w:rsidRPr="00A12A88" w:rsidRDefault="003F7720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  <w:lang w:val="th-TH"/>
        </w:rPr>
      </w:pPr>
      <w:r w:rsidRPr="00A12A88">
        <w:rPr>
          <w:rFonts w:asciiTheme="majorBidi" w:hAnsiTheme="majorBidi" w:cstheme="majorBidi" w:hint="cs"/>
          <w:sz w:val="30"/>
          <w:szCs w:val="30"/>
          <w:cs/>
        </w:rPr>
        <w:t>โ</w:t>
      </w:r>
      <w:r w:rsidR="00E66ED8" w:rsidRPr="00A12A88">
        <w:rPr>
          <w:rFonts w:asciiTheme="majorBidi" w:hAnsiTheme="majorBidi" w:cstheme="majorBidi"/>
          <w:sz w:val="30"/>
          <w:szCs w:val="30"/>
          <w:cs/>
          <w:lang w:val="th-TH"/>
        </w:rPr>
        <w:t>ดยปกติระยะเวลาการให้สินเชื่อแก่ลูกค้าของ</w:t>
      </w:r>
      <w:r w:rsidR="00E66ED8" w:rsidRPr="00A12A88">
        <w:rPr>
          <w:rFonts w:asciiTheme="majorBidi" w:hAnsiTheme="majorBidi" w:cstheme="majorBidi"/>
          <w:sz w:val="30"/>
          <w:szCs w:val="30"/>
          <w:cs/>
        </w:rPr>
        <w:t>กลุ่ม</w:t>
      </w:r>
      <w:r w:rsidR="00E66ED8" w:rsidRPr="00A12A88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="00E66ED8" w:rsidRPr="00A12A88">
        <w:rPr>
          <w:rFonts w:asciiTheme="majorBidi" w:hAnsiTheme="majorBidi" w:cstheme="majorBidi"/>
          <w:sz w:val="30"/>
          <w:szCs w:val="30"/>
          <w:cs/>
        </w:rPr>
        <w:t xml:space="preserve">มีระยะเวลาตั้งแต่ </w:t>
      </w:r>
      <w:r w:rsidR="00813D79" w:rsidRPr="00A12A88">
        <w:rPr>
          <w:rFonts w:asciiTheme="majorBidi" w:hAnsiTheme="majorBidi" w:cstheme="majorBidi"/>
          <w:sz w:val="30"/>
          <w:szCs w:val="30"/>
        </w:rPr>
        <w:t>7</w:t>
      </w:r>
      <w:r w:rsidR="00E66ED8" w:rsidRPr="00A12A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66ED8" w:rsidRPr="00A12A88">
        <w:rPr>
          <w:rFonts w:asciiTheme="majorBidi" w:hAnsiTheme="majorBidi" w:cstheme="majorBidi"/>
          <w:sz w:val="30"/>
          <w:szCs w:val="30"/>
          <w:cs/>
          <w:lang w:val="th-TH"/>
        </w:rPr>
        <w:t xml:space="preserve">วันถึง </w:t>
      </w:r>
      <w:r w:rsidR="00813D79" w:rsidRPr="00A12A88">
        <w:rPr>
          <w:rFonts w:asciiTheme="majorBidi" w:hAnsiTheme="majorBidi" w:cstheme="majorBidi"/>
          <w:sz w:val="30"/>
          <w:szCs w:val="30"/>
        </w:rPr>
        <w:t>135</w:t>
      </w:r>
      <w:r w:rsidR="00E66ED8" w:rsidRPr="00A12A88">
        <w:rPr>
          <w:rFonts w:asciiTheme="majorBidi" w:hAnsiTheme="majorBidi" w:cstheme="majorBidi"/>
          <w:sz w:val="30"/>
          <w:szCs w:val="30"/>
          <w:cs/>
          <w:lang w:val="th-TH"/>
        </w:rPr>
        <w:t xml:space="preserve"> วัน </w:t>
      </w:r>
    </w:p>
    <w:p w14:paraId="3C29BE27" w14:textId="596C00C1" w:rsidR="00781F32" w:rsidRPr="00A12A88" w:rsidRDefault="0078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4F7F5AE" w14:textId="6CE02B1F" w:rsidR="004F3079" w:rsidRPr="00A12A88" w:rsidRDefault="004F3079" w:rsidP="00755A56">
      <w:pPr>
        <w:pStyle w:val="ListParagraph"/>
        <w:numPr>
          <w:ilvl w:val="0"/>
          <w:numId w:val="26"/>
        </w:numPr>
        <w:tabs>
          <w:tab w:val="left" w:pos="540"/>
          <w:tab w:val="left" w:pos="2070"/>
        </w:tabs>
        <w:ind w:left="540" w:right="-14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12A88">
        <w:rPr>
          <w:rFonts w:asciiTheme="majorBidi" w:hAnsiTheme="majorBidi" w:hint="cs"/>
          <w:b/>
          <w:bCs/>
          <w:sz w:val="30"/>
          <w:szCs w:val="30"/>
          <w:cs/>
        </w:rPr>
        <w:t>ที่ดิน</w:t>
      </w:r>
      <w:r w:rsidRPr="00A12A88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Pr="00A12A88">
        <w:rPr>
          <w:rFonts w:asciiTheme="majorBidi" w:hAnsiTheme="majorBidi" w:hint="cs"/>
          <w:b/>
          <w:bCs/>
          <w:sz w:val="30"/>
          <w:szCs w:val="30"/>
          <w:cs/>
        </w:rPr>
        <w:t>อาคารและอุปกรณ์</w:t>
      </w:r>
    </w:p>
    <w:p w14:paraId="08266C4A" w14:textId="687BE165" w:rsidR="004C460C" w:rsidRPr="00A12A88" w:rsidRDefault="004C460C" w:rsidP="006B7CF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351"/>
        <w:gridCol w:w="1346"/>
        <w:gridCol w:w="264"/>
        <w:gridCol w:w="1358"/>
      </w:tblGrid>
      <w:tr w:rsidR="00A12A88" w:rsidRPr="00A12A88" w14:paraId="42E7F22E" w14:textId="77777777" w:rsidTr="000525CF">
        <w:tc>
          <w:tcPr>
            <w:tcW w:w="2647" w:type="pct"/>
            <w:shd w:val="clear" w:color="auto" w:fill="auto"/>
            <w:vAlign w:val="bottom"/>
          </w:tcPr>
          <w:p w14:paraId="176B4099" w14:textId="4ECE411D" w:rsidR="005941C2" w:rsidRPr="00A12A88" w:rsidRDefault="005941C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575CC" w:rsidRPr="00A12A88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A12A88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A12A8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12A8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E575CC" w:rsidRPr="00A12A8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A12A8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575CC" w:rsidRPr="00A12A88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A12A8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12A8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F03780" w:rsidRPr="00A12A8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736" w:type="pct"/>
            <w:vAlign w:val="bottom"/>
          </w:tcPr>
          <w:p w14:paraId="721B9C31" w14:textId="400E3E40" w:rsidR="005941C2" w:rsidRPr="00A12A88" w:rsidRDefault="005941C2" w:rsidP="00594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3"/>
              </w:tabs>
              <w:spacing w:after="0"/>
              <w:ind w:left="-11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3" w:type="pct"/>
            <w:shd w:val="clear" w:color="auto" w:fill="auto"/>
            <w:vAlign w:val="bottom"/>
          </w:tcPr>
          <w:p w14:paraId="722F5AFA" w14:textId="79C0BCE5" w:rsidR="005941C2" w:rsidRPr="00A12A88" w:rsidRDefault="005941C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A12A8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1DC23011" w14:textId="77777777" w:rsidR="005941C2" w:rsidRPr="00A12A88" w:rsidRDefault="005941C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  <w:vAlign w:val="bottom"/>
          </w:tcPr>
          <w:p w14:paraId="69E7483B" w14:textId="77777777" w:rsidR="005941C2" w:rsidRPr="00A12A88" w:rsidRDefault="005941C2" w:rsidP="00755A5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3DBAD0C5" w14:textId="391AED94" w:rsidR="005941C2" w:rsidRPr="00A12A88" w:rsidRDefault="005941C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12A88" w:rsidRPr="00A12A88" w14:paraId="5C7DDE69" w14:textId="77777777" w:rsidTr="000525CF">
        <w:tc>
          <w:tcPr>
            <w:tcW w:w="2647" w:type="pct"/>
            <w:shd w:val="clear" w:color="auto" w:fill="auto"/>
            <w:vAlign w:val="bottom"/>
          </w:tcPr>
          <w:p w14:paraId="685C9598" w14:textId="77777777" w:rsidR="005941C2" w:rsidRPr="00A12A88" w:rsidRDefault="005941C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6" w:type="pct"/>
          </w:tcPr>
          <w:p w14:paraId="53ADF3DE" w14:textId="77777777" w:rsidR="005941C2" w:rsidRPr="00A12A88" w:rsidRDefault="005941C2" w:rsidP="00755A5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7" w:type="pct"/>
            <w:gridSpan w:val="3"/>
            <w:shd w:val="clear" w:color="auto" w:fill="auto"/>
            <w:vAlign w:val="bottom"/>
          </w:tcPr>
          <w:p w14:paraId="200AE19C" w14:textId="2843FF82" w:rsidR="005941C2" w:rsidRPr="00A12A88" w:rsidRDefault="005941C2" w:rsidP="00755A5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12A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12A88" w:rsidRPr="00A12A88" w14:paraId="171E9E6F" w14:textId="77777777" w:rsidTr="000525CF">
        <w:tc>
          <w:tcPr>
            <w:tcW w:w="2647" w:type="pct"/>
            <w:shd w:val="clear" w:color="auto" w:fill="auto"/>
          </w:tcPr>
          <w:p w14:paraId="0B099EF5" w14:textId="3887B712" w:rsidR="005941C2" w:rsidRPr="00A12A88" w:rsidRDefault="005941C2" w:rsidP="00755A56">
            <w:pPr>
              <w:spacing w:line="240" w:lineRule="auto"/>
              <w:ind w:left="-18" w:right="-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การซื้อและการโอนเข้า</w:t>
            </w:r>
            <w:r w:rsidRPr="00A12A8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12A88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A12A8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736" w:type="pct"/>
          </w:tcPr>
          <w:p w14:paraId="43D8B558" w14:textId="77777777" w:rsidR="005941C2" w:rsidRPr="00A12A88" w:rsidRDefault="005941C2" w:rsidP="00263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after="0"/>
              <w:ind w:left="-115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33" w:type="pct"/>
            <w:shd w:val="clear" w:color="auto" w:fill="auto"/>
          </w:tcPr>
          <w:p w14:paraId="17E8005E" w14:textId="54AD84A9" w:rsidR="005941C2" w:rsidRPr="00A12A88" w:rsidRDefault="00903106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6,27</w:t>
            </w:r>
            <w:r w:rsidR="002B112E" w:rsidRPr="00A12A8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" w:type="pct"/>
            <w:shd w:val="clear" w:color="auto" w:fill="auto"/>
          </w:tcPr>
          <w:p w14:paraId="3A62C222" w14:textId="77777777" w:rsidR="005941C2" w:rsidRPr="00A12A88" w:rsidRDefault="005941C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  <w:vAlign w:val="bottom"/>
          </w:tcPr>
          <w:p w14:paraId="79BE5DBA" w14:textId="0FE0A6ED" w:rsidR="005941C2" w:rsidRPr="00A12A88" w:rsidRDefault="00903106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4,443</w:t>
            </w:r>
          </w:p>
        </w:tc>
      </w:tr>
      <w:tr w:rsidR="00A12A88" w:rsidRPr="00A12A88" w14:paraId="29F37FF6" w14:textId="77777777" w:rsidTr="000525CF">
        <w:tc>
          <w:tcPr>
            <w:tcW w:w="2647" w:type="pct"/>
            <w:shd w:val="clear" w:color="auto" w:fill="auto"/>
          </w:tcPr>
          <w:p w14:paraId="2F3D07D5" w14:textId="0AFBB6E4" w:rsidR="005941C2" w:rsidRPr="00A12A88" w:rsidRDefault="005941C2" w:rsidP="00755A56">
            <w:pPr>
              <w:spacing w:line="240" w:lineRule="auto"/>
              <w:ind w:left="-18" w:right="-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การจำหน่ายและการโอนออก</w:t>
            </w:r>
            <w:r w:rsidRPr="00A12A8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12A88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</w:t>
            </w: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736" w:type="pct"/>
          </w:tcPr>
          <w:p w14:paraId="31ABE921" w14:textId="77777777" w:rsidR="005941C2" w:rsidRPr="00A12A88" w:rsidRDefault="005941C2" w:rsidP="00263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after="0"/>
              <w:ind w:left="-115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33" w:type="pct"/>
            <w:shd w:val="clear" w:color="auto" w:fill="auto"/>
          </w:tcPr>
          <w:p w14:paraId="018BE64F" w14:textId="14344D12" w:rsidR="005941C2" w:rsidRPr="00A12A88" w:rsidRDefault="00903106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(2,788)</w:t>
            </w:r>
          </w:p>
        </w:tc>
        <w:tc>
          <w:tcPr>
            <w:tcW w:w="144" w:type="pct"/>
            <w:shd w:val="clear" w:color="auto" w:fill="auto"/>
          </w:tcPr>
          <w:p w14:paraId="6F0F133A" w14:textId="77777777" w:rsidR="005941C2" w:rsidRPr="00A12A88" w:rsidRDefault="005941C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  <w:vAlign w:val="bottom"/>
          </w:tcPr>
          <w:p w14:paraId="3061908F" w14:textId="65F2F1DB" w:rsidR="005941C2" w:rsidRPr="00A12A88" w:rsidRDefault="00903106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(1,737)</w:t>
            </w:r>
          </w:p>
        </w:tc>
      </w:tr>
      <w:tr w:rsidR="005941C2" w:rsidRPr="00A12A88" w14:paraId="1ABFA3FD" w14:textId="77777777" w:rsidTr="000525CF">
        <w:tc>
          <w:tcPr>
            <w:tcW w:w="2647" w:type="pct"/>
            <w:shd w:val="clear" w:color="auto" w:fill="auto"/>
          </w:tcPr>
          <w:p w14:paraId="0145C4D8" w14:textId="75A40D29" w:rsidR="005941C2" w:rsidRPr="00A12A88" w:rsidRDefault="005941C2" w:rsidP="00755A56">
            <w:pPr>
              <w:spacing w:line="240" w:lineRule="auto"/>
              <w:ind w:left="-18" w:right="-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736" w:type="pct"/>
          </w:tcPr>
          <w:p w14:paraId="53A52AA4" w14:textId="77777777" w:rsidR="005941C2" w:rsidRPr="00A12A88" w:rsidRDefault="005941C2" w:rsidP="00263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after="0"/>
              <w:ind w:left="-115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3" w:type="pct"/>
            <w:shd w:val="clear" w:color="auto" w:fill="auto"/>
          </w:tcPr>
          <w:p w14:paraId="58343DCF" w14:textId="465E3012" w:rsidR="005941C2" w:rsidRPr="00A12A88" w:rsidRDefault="00903106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(5,328)</w:t>
            </w:r>
          </w:p>
        </w:tc>
        <w:tc>
          <w:tcPr>
            <w:tcW w:w="144" w:type="pct"/>
            <w:shd w:val="clear" w:color="auto" w:fill="auto"/>
          </w:tcPr>
          <w:p w14:paraId="67340052" w14:textId="77777777" w:rsidR="005941C2" w:rsidRPr="00A12A88" w:rsidRDefault="005941C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  <w:vAlign w:val="bottom"/>
          </w:tcPr>
          <w:p w14:paraId="50FD26A0" w14:textId="26B17A5B" w:rsidR="005941C2" w:rsidRPr="00A12A88" w:rsidRDefault="00903106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(3,694)</w:t>
            </w:r>
          </w:p>
        </w:tc>
      </w:tr>
    </w:tbl>
    <w:p w14:paraId="4CD56578" w14:textId="77777777" w:rsidR="00BC5AB7" w:rsidRPr="00A12A88" w:rsidRDefault="00BC5AB7" w:rsidP="00755A56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pacing w:val="8"/>
          <w:sz w:val="30"/>
          <w:szCs w:val="30"/>
        </w:rPr>
      </w:pPr>
    </w:p>
    <w:p w14:paraId="234501C7" w14:textId="51310EF3" w:rsidR="00825627" w:rsidRPr="00A12A88" w:rsidRDefault="005456B1" w:rsidP="00BE756C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z w:val="30"/>
          <w:szCs w:val="30"/>
        </w:rPr>
      </w:pPr>
      <w:r w:rsidRPr="00A12A88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E575CC" w:rsidRPr="00A12A88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EB547F" w:rsidRPr="00A12A88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0B6DAD" w:rsidRPr="00A12A88">
        <w:rPr>
          <w:rFonts w:asciiTheme="majorBidi" w:hAnsiTheme="majorBidi" w:cstheme="majorBidi"/>
          <w:sz w:val="30"/>
          <w:szCs w:val="30"/>
        </w:rPr>
        <w:t>3</w:t>
      </w:r>
      <w:r w:rsidR="00544086" w:rsidRPr="00A12A88">
        <w:rPr>
          <w:rFonts w:asciiTheme="majorBidi" w:hAnsiTheme="majorBidi" w:cstheme="majorBidi" w:hint="cs"/>
          <w:sz w:val="30"/>
          <w:szCs w:val="30"/>
        </w:rPr>
        <w:t>1</w:t>
      </w:r>
      <w:r w:rsidR="000B6DAD" w:rsidRPr="00A12A88">
        <w:rPr>
          <w:rFonts w:asciiTheme="majorBidi" w:hAnsiTheme="majorBidi" w:cstheme="majorBidi"/>
          <w:sz w:val="30"/>
          <w:szCs w:val="30"/>
        </w:rPr>
        <w:t xml:space="preserve"> </w:t>
      </w:r>
      <w:r w:rsidR="00E575CC" w:rsidRPr="00A12A88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AA2D97" w:rsidRPr="00A12A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427CE" w:rsidRPr="00A12A88">
        <w:rPr>
          <w:rFonts w:asciiTheme="majorBidi" w:hAnsiTheme="majorBidi" w:cstheme="majorBidi"/>
          <w:sz w:val="30"/>
          <w:szCs w:val="30"/>
        </w:rPr>
        <w:t>256</w:t>
      </w:r>
      <w:r w:rsidR="00F03780" w:rsidRPr="00A12A88">
        <w:rPr>
          <w:rFonts w:asciiTheme="majorBidi" w:hAnsiTheme="majorBidi" w:cstheme="majorBidi"/>
          <w:sz w:val="30"/>
          <w:szCs w:val="30"/>
        </w:rPr>
        <w:t>7</w:t>
      </w:r>
      <w:r w:rsidR="00EB547F" w:rsidRPr="00A12A88">
        <w:rPr>
          <w:rFonts w:asciiTheme="majorBidi" w:hAnsiTheme="majorBidi" w:cstheme="majorBidi"/>
          <w:sz w:val="30"/>
          <w:szCs w:val="30"/>
        </w:rPr>
        <w:t xml:space="preserve"> </w:t>
      </w:r>
      <w:r w:rsidR="00C751F3" w:rsidRPr="00A12A88">
        <w:rPr>
          <w:rFonts w:asciiTheme="majorBidi" w:hAnsiTheme="majorBidi" w:cstheme="majorBidi"/>
          <w:sz w:val="30"/>
          <w:szCs w:val="30"/>
          <w:cs/>
        </w:rPr>
        <w:t>ต้นทุนการกู้ยืมที่เกี่ยวข้องกับการก่อสร้าง</w:t>
      </w:r>
      <w:r w:rsidR="00C751F3" w:rsidRPr="00A12A88">
        <w:rPr>
          <w:rFonts w:asciiTheme="majorBidi" w:hAnsiTheme="majorBidi" w:cstheme="majorBidi"/>
          <w:spacing w:val="-8"/>
          <w:sz w:val="30"/>
          <w:szCs w:val="30"/>
          <w:cs/>
        </w:rPr>
        <w:t>โรงงานใหม่ได้บันทึกเป็นส่วนหนึ่งของต้นทุนซื้อสินทรัพย์จำนว</w:t>
      </w:r>
      <w:r w:rsidR="00EA245B" w:rsidRPr="00A12A88">
        <w:rPr>
          <w:rFonts w:asciiTheme="majorBidi" w:hAnsiTheme="majorBidi" w:cstheme="majorBidi"/>
          <w:spacing w:val="-8"/>
          <w:sz w:val="30"/>
          <w:szCs w:val="30"/>
          <w:cs/>
        </w:rPr>
        <w:t xml:space="preserve">น </w:t>
      </w:r>
      <w:r w:rsidR="00903106" w:rsidRPr="00A12A88">
        <w:rPr>
          <w:rFonts w:asciiTheme="majorBidi" w:hAnsiTheme="majorBidi" w:cstheme="majorBidi"/>
          <w:spacing w:val="-8"/>
          <w:sz w:val="30"/>
          <w:szCs w:val="30"/>
        </w:rPr>
        <w:t>27</w:t>
      </w:r>
      <w:r w:rsidR="00A923C6" w:rsidRPr="00A12A88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="00C751F3" w:rsidRPr="00A12A88">
        <w:rPr>
          <w:rFonts w:asciiTheme="majorBidi" w:hAnsiTheme="majorBidi" w:cstheme="majorBidi"/>
          <w:spacing w:val="-8"/>
          <w:sz w:val="30"/>
          <w:szCs w:val="30"/>
          <w:cs/>
        </w:rPr>
        <w:t>ล้านบาท</w:t>
      </w:r>
      <w:r w:rsidR="00903106" w:rsidRPr="00A12A88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 </w:t>
      </w:r>
      <w:r w:rsidR="00C751F3" w:rsidRPr="00A12A88">
        <w:rPr>
          <w:rFonts w:asciiTheme="majorBidi" w:hAnsiTheme="majorBidi" w:cstheme="majorBidi"/>
          <w:spacing w:val="-8"/>
          <w:sz w:val="30"/>
          <w:szCs w:val="30"/>
          <w:cs/>
        </w:rPr>
        <w:t>ในงบ</w:t>
      </w:r>
      <w:r w:rsidR="000F1BFB" w:rsidRPr="00A12A88">
        <w:rPr>
          <w:rFonts w:asciiTheme="majorBidi" w:hAnsiTheme="majorBidi" w:cstheme="majorBidi"/>
          <w:spacing w:val="-8"/>
          <w:sz w:val="30"/>
          <w:szCs w:val="30"/>
          <w:cs/>
        </w:rPr>
        <w:t>ฐานะ</w:t>
      </w:r>
      <w:r w:rsidR="00EB547F" w:rsidRPr="00A12A88">
        <w:rPr>
          <w:rFonts w:asciiTheme="majorBidi" w:hAnsiTheme="majorBidi" w:cstheme="majorBidi"/>
          <w:spacing w:val="-8"/>
          <w:sz w:val="30"/>
          <w:szCs w:val="30"/>
          <w:cs/>
        </w:rPr>
        <w:t xml:space="preserve">การเงินรวม </w:t>
      </w:r>
      <w:r w:rsidR="003C51E0" w:rsidRPr="00A12A88">
        <w:rPr>
          <w:rFonts w:asciiTheme="majorBidi" w:hAnsiTheme="majorBidi" w:cstheme="majorBidi"/>
          <w:spacing w:val="-8"/>
          <w:sz w:val="30"/>
          <w:szCs w:val="30"/>
          <w:cs/>
        </w:rPr>
        <w:t>กลุ่มบริษัท</w:t>
      </w:r>
      <w:r w:rsidR="003C51E0" w:rsidRPr="00A12A88">
        <w:rPr>
          <w:rFonts w:asciiTheme="majorBidi" w:hAnsiTheme="majorBidi" w:cstheme="majorBidi"/>
          <w:sz w:val="30"/>
          <w:szCs w:val="30"/>
          <w:cs/>
        </w:rPr>
        <w:t>มี</w:t>
      </w:r>
      <w:r w:rsidR="006B331B" w:rsidRPr="00A12A88">
        <w:rPr>
          <w:rFonts w:asciiTheme="majorBidi" w:hAnsiTheme="majorBidi" w:cstheme="majorBidi"/>
          <w:sz w:val="30"/>
          <w:szCs w:val="30"/>
          <w:cs/>
        </w:rPr>
        <w:t>ต้นทุนการกู้ยืม</w:t>
      </w:r>
      <w:r w:rsidR="003C51E0" w:rsidRPr="00A12A88">
        <w:rPr>
          <w:rFonts w:asciiTheme="majorBidi" w:hAnsiTheme="majorBidi" w:cstheme="majorBidi"/>
          <w:sz w:val="30"/>
          <w:szCs w:val="30"/>
          <w:cs/>
        </w:rPr>
        <w:t>ใน</w:t>
      </w:r>
      <w:r w:rsidR="006B331B" w:rsidRPr="00A12A88">
        <w:rPr>
          <w:rFonts w:asciiTheme="majorBidi" w:hAnsiTheme="majorBidi" w:cstheme="majorBidi"/>
          <w:sz w:val="30"/>
          <w:szCs w:val="30"/>
          <w:cs/>
        </w:rPr>
        <w:t>อัตรา</w:t>
      </w:r>
      <w:r w:rsidR="00EB547F" w:rsidRPr="00A12A88">
        <w:rPr>
          <w:rFonts w:asciiTheme="majorBidi" w:hAnsiTheme="majorBidi" w:cstheme="majorBidi"/>
          <w:sz w:val="30"/>
          <w:szCs w:val="30"/>
          <w:cs/>
        </w:rPr>
        <w:t>ร้อยละ</w:t>
      </w:r>
      <w:r w:rsidR="00EA245B" w:rsidRPr="00A12A88">
        <w:rPr>
          <w:rFonts w:asciiTheme="majorBidi" w:hAnsiTheme="majorBidi" w:cstheme="majorBidi"/>
          <w:sz w:val="30"/>
          <w:szCs w:val="30"/>
        </w:rPr>
        <w:t xml:space="preserve"> </w:t>
      </w:r>
      <w:r w:rsidR="00903106" w:rsidRPr="00A12A88">
        <w:rPr>
          <w:rFonts w:asciiTheme="majorBidi" w:hAnsiTheme="majorBidi" w:cstheme="majorBidi"/>
          <w:sz w:val="30"/>
          <w:szCs w:val="30"/>
        </w:rPr>
        <w:t>7.00</w:t>
      </w:r>
      <w:r w:rsidR="00F03780" w:rsidRPr="00A12A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91B4D" w:rsidRPr="00A12A88">
        <w:rPr>
          <w:rFonts w:asciiTheme="majorBidi" w:hAnsiTheme="majorBidi" w:cstheme="majorBidi" w:hint="cs"/>
          <w:sz w:val="30"/>
          <w:szCs w:val="30"/>
          <w:cs/>
        </w:rPr>
        <w:t>ต่อปี</w:t>
      </w:r>
    </w:p>
    <w:p w14:paraId="0AFAAA43" w14:textId="5C1A274C" w:rsidR="00A6773C" w:rsidRPr="00A12A88" w:rsidRDefault="00A6773C" w:rsidP="00BE756C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z w:val="30"/>
          <w:szCs w:val="30"/>
        </w:rPr>
      </w:pPr>
    </w:p>
    <w:p w14:paraId="726280E0" w14:textId="77777777" w:rsidR="004364BA" w:rsidRPr="00A12A88" w:rsidRDefault="004364BA" w:rsidP="00BE756C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z w:val="30"/>
          <w:szCs w:val="30"/>
        </w:rPr>
      </w:pPr>
    </w:p>
    <w:p w14:paraId="427C5801" w14:textId="4054E3B1" w:rsidR="006215D5" w:rsidRPr="00A12A88" w:rsidRDefault="006215D5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A12A88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การค้ำประกัน</w:t>
      </w:r>
    </w:p>
    <w:p w14:paraId="60E7B014" w14:textId="77777777" w:rsidR="00D22F20" w:rsidRPr="00A12A88" w:rsidRDefault="00D22F20" w:rsidP="00755A56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pacing w:val="2"/>
          <w:sz w:val="24"/>
          <w:szCs w:val="24"/>
        </w:rPr>
      </w:pPr>
    </w:p>
    <w:p w14:paraId="52AC9BF5" w14:textId="62175638" w:rsidR="001C790E" w:rsidRPr="00A12A88" w:rsidRDefault="00CA495D" w:rsidP="00263128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A12A88">
        <w:rPr>
          <w:rFonts w:asciiTheme="majorBidi" w:hAnsiTheme="majorBidi" w:cstheme="majorBidi"/>
          <w:spacing w:val="2"/>
          <w:sz w:val="30"/>
          <w:szCs w:val="30"/>
          <w:cs/>
        </w:rPr>
        <w:t xml:space="preserve">ณ วันที่ </w:t>
      </w:r>
      <w:r w:rsidR="000B6DAD" w:rsidRPr="00A12A88">
        <w:rPr>
          <w:rFonts w:asciiTheme="majorBidi" w:hAnsiTheme="majorBidi" w:cstheme="majorBidi"/>
          <w:spacing w:val="-6"/>
          <w:sz w:val="30"/>
          <w:szCs w:val="30"/>
        </w:rPr>
        <w:t>3</w:t>
      </w:r>
      <w:r w:rsidR="00544086" w:rsidRPr="00A12A88">
        <w:rPr>
          <w:rFonts w:asciiTheme="majorBidi" w:hAnsiTheme="majorBidi" w:cstheme="majorBidi" w:hint="cs"/>
          <w:spacing w:val="-6"/>
          <w:sz w:val="30"/>
          <w:szCs w:val="30"/>
        </w:rPr>
        <w:t>1</w:t>
      </w:r>
      <w:r w:rsidR="000B6DAD" w:rsidRPr="00A12A88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E575CC" w:rsidRPr="00A12A88">
        <w:rPr>
          <w:rFonts w:asciiTheme="majorBidi" w:hAnsiTheme="majorBidi" w:cstheme="majorBidi" w:hint="cs"/>
          <w:spacing w:val="-6"/>
          <w:sz w:val="30"/>
          <w:szCs w:val="30"/>
          <w:cs/>
        </w:rPr>
        <w:t>มีนาคม</w:t>
      </w:r>
      <w:r w:rsidR="00952A68" w:rsidRPr="00A12A88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3427CE" w:rsidRPr="00A12A88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F03780" w:rsidRPr="00A12A88">
        <w:rPr>
          <w:rFonts w:asciiTheme="majorBidi" w:hAnsiTheme="majorBidi" w:cstheme="majorBidi"/>
          <w:spacing w:val="-6"/>
          <w:sz w:val="30"/>
          <w:szCs w:val="30"/>
        </w:rPr>
        <w:t>7</w:t>
      </w:r>
      <w:r w:rsidRPr="00A12A88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7E7A4A" w:rsidRPr="00A12A88">
        <w:rPr>
          <w:rFonts w:asciiTheme="majorBidi" w:hAnsiTheme="majorBidi" w:cstheme="majorBidi"/>
          <w:spacing w:val="2"/>
          <w:sz w:val="30"/>
          <w:szCs w:val="30"/>
          <w:cs/>
        </w:rPr>
        <w:t>มูลค่าตามบัญชี</w:t>
      </w:r>
      <w:r w:rsidR="007E7A4A" w:rsidRPr="00A12A88">
        <w:rPr>
          <w:rFonts w:asciiTheme="majorBidi" w:hAnsiTheme="majorBidi" w:cstheme="majorBidi" w:hint="cs"/>
          <w:spacing w:val="2"/>
          <w:sz w:val="30"/>
          <w:szCs w:val="30"/>
          <w:cs/>
        </w:rPr>
        <w:t>ของที่ดิน อาคารและอุปกรณ์ของกลุ่มบริษัท</w:t>
      </w:r>
      <w:r w:rsidRPr="00A12A88">
        <w:rPr>
          <w:rFonts w:asciiTheme="majorBidi" w:hAnsiTheme="majorBidi" w:cstheme="majorBidi"/>
          <w:spacing w:val="2"/>
          <w:sz w:val="30"/>
          <w:szCs w:val="30"/>
          <w:cs/>
        </w:rPr>
        <w:t xml:space="preserve">จำนวน </w:t>
      </w:r>
      <w:r w:rsidR="00991B4D" w:rsidRPr="00A12A88">
        <w:rPr>
          <w:rFonts w:asciiTheme="majorBidi" w:hAnsiTheme="majorBidi" w:cstheme="majorBidi"/>
          <w:spacing w:val="-2"/>
          <w:sz w:val="30"/>
          <w:szCs w:val="30"/>
        </w:rPr>
        <w:t>8,446</w:t>
      </w:r>
      <w:r w:rsidR="00F03780" w:rsidRPr="00A12A88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pacing w:val="2"/>
          <w:sz w:val="30"/>
          <w:szCs w:val="30"/>
          <w:cs/>
        </w:rPr>
        <w:t>ล้านบาท</w:t>
      </w:r>
      <w:r w:rsidR="00095DED" w:rsidRPr="00A12A88">
        <w:rPr>
          <w:rFonts w:asciiTheme="majorBidi" w:hAnsiTheme="majorBidi" w:cstheme="majorBidi"/>
          <w:spacing w:val="2"/>
          <w:sz w:val="30"/>
          <w:szCs w:val="30"/>
          <w:cs/>
        </w:rPr>
        <w:br/>
      </w:r>
      <w:r w:rsidRPr="00A12A88">
        <w:rPr>
          <w:rFonts w:asciiTheme="majorBidi" w:hAnsiTheme="majorBidi" w:cstheme="majorBidi"/>
          <w:spacing w:val="-6"/>
          <w:sz w:val="30"/>
          <w:szCs w:val="30"/>
          <w:cs/>
        </w:rPr>
        <w:t>ได้จดทะเบียนเพื่อเป็นหลักประกันเงินกู้ยืม</w:t>
      </w:r>
      <w:r w:rsidR="007B781F" w:rsidRPr="00A12A88">
        <w:rPr>
          <w:rFonts w:asciiTheme="majorBidi" w:hAnsiTheme="majorBidi" w:cstheme="majorBidi"/>
          <w:spacing w:val="-6"/>
          <w:sz w:val="30"/>
          <w:szCs w:val="30"/>
          <w:cs/>
        </w:rPr>
        <w:t>กับสถาบันการเงิน</w:t>
      </w:r>
      <w:r w:rsidRPr="00A12A88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DF5C0E" w:rsidRPr="00A12A88">
        <w:rPr>
          <w:rFonts w:asciiTheme="majorBidi" w:hAnsiTheme="majorBidi" w:hint="cs"/>
          <w:spacing w:val="-6"/>
          <w:sz w:val="30"/>
          <w:szCs w:val="30"/>
          <w:cs/>
        </w:rPr>
        <w:t>นอกจากนี้เงินฝากของบริษัทย่อยบางแห่งในบัญชีเงินฝาก</w:t>
      </w:r>
      <w:r w:rsidR="00DF5C0E" w:rsidRPr="00A12A88">
        <w:rPr>
          <w:rFonts w:asciiTheme="majorBidi" w:hAnsiTheme="majorBidi" w:hint="cs"/>
          <w:spacing w:val="-4"/>
          <w:sz w:val="30"/>
          <w:szCs w:val="30"/>
          <w:cs/>
        </w:rPr>
        <w:t>ธนาคารก็เป็นส่วนหนึ่งของหลักประกันเงินกู้ยืมกับสถาบันการเงิน</w:t>
      </w:r>
      <w:r w:rsidR="00B83702" w:rsidRPr="00A12A88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F82185" w:rsidRPr="00A12A88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อย่างไรก็ตาม </w:t>
      </w:r>
      <w:r w:rsidR="00DF5C0E" w:rsidRPr="00A12A88">
        <w:rPr>
          <w:rFonts w:asciiTheme="majorBidi" w:hAnsiTheme="majorBidi" w:cstheme="majorBidi" w:hint="cs"/>
          <w:spacing w:val="4"/>
          <w:sz w:val="30"/>
          <w:szCs w:val="30"/>
          <w:cs/>
        </w:rPr>
        <w:t>บัญชี</w:t>
      </w:r>
      <w:r w:rsidR="00F82185" w:rsidRPr="00A12A88">
        <w:rPr>
          <w:rFonts w:asciiTheme="majorBidi" w:hAnsiTheme="majorBidi" w:cstheme="majorBidi" w:hint="cs"/>
          <w:spacing w:val="4"/>
          <w:sz w:val="30"/>
          <w:szCs w:val="30"/>
          <w:cs/>
        </w:rPr>
        <w:t>เงินฝากธนาคารที่ได้วางไว้เป็นหลักประกันดังกล่าวสามารถเบิกถอนตามวัตถุประสงค์และเงื่อนไขที่ระบุไว้ในสัญญาเงินกู้</w:t>
      </w:r>
    </w:p>
    <w:p w14:paraId="49ED6993" w14:textId="3E316FB7" w:rsidR="000525CF" w:rsidRPr="00A12A88" w:rsidRDefault="000525CF" w:rsidP="00263128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328D38A9" w14:textId="2A393437" w:rsidR="00B20300" w:rsidRPr="00A12A88" w:rsidRDefault="00B20300" w:rsidP="000736CD">
      <w:pPr>
        <w:pStyle w:val="ListParagraph"/>
        <w:numPr>
          <w:ilvl w:val="0"/>
          <w:numId w:val="26"/>
        </w:numPr>
        <w:tabs>
          <w:tab w:val="left" w:pos="2070"/>
        </w:tabs>
        <w:ind w:left="547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A12A88">
        <w:rPr>
          <w:rFonts w:asciiTheme="majorBidi" w:hAnsiTheme="majorBidi" w:cstheme="majorBidi" w:hint="cs"/>
          <w:b/>
          <w:bCs/>
          <w:sz w:val="30"/>
          <w:szCs w:val="30"/>
          <w:cs/>
        </w:rPr>
        <w:t>ส่วนงานดำเนินงาน</w:t>
      </w:r>
      <w:r w:rsidR="00AC07D0" w:rsidRPr="00A12A88">
        <w:rPr>
          <w:rFonts w:asciiTheme="majorBidi" w:hAnsiTheme="majorBidi" w:cstheme="majorBidi" w:hint="cs"/>
          <w:b/>
          <w:bCs/>
          <w:sz w:val="30"/>
          <w:szCs w:val="30"/>
          <w:cs/>
        </w:rPr>
        <w:t>และการจำแนกรายได้</w:t>
      </w:r>
    </w:p>
    <w:p w14:paraId="583B9E19" w14:textId="77777777" w:rsidR="007E7A4A" w:rsidRPr="00A12A88" w:rsidRDefault="007E7A4A" w:rsidP="000736CD">
      <w:pPr>
        <w:pStyle w:val="ListParagraph"/>
        <w:tabs>
          <w:tab w:val="left" w:pos="2070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5ED25558" w14:textId="4491A541" w:rsidR="00B20300" w:rsidRPr="00A12A88" w:rsidRDefault="00263128" w:rsidP="00073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  <w:r w:rsidRPr="00A12A88">
        <w:rPr>
          <w:rFonts w:asciiTheme="majorBidi" w:hAnsiTheme="majorBidi" w:hint="cs"/>
          <w:sz w:val="30"/>
          <w:szCs w:val="30"/>
          <w:cs/>
        </w:rPr>
        <w:t xml:space="preserve">ผู้บริหารพิจารณาว่ากลุ่มบริษัทมี </w:t>
      </w:r>
      <w:r w:rsidR="009A7C79" w:rsidRPr="00A12A88">
        <w:rPr>
          <w:rFonts w:asciiTheme="majorBidi" w:hAnsiTheme="majorBidi"/>
          <w:sz w:val="30"/>
          <w:szCs w:val="30"/>
        </w:rPr>
        <w:t>6</w:t>
      </w:r>
      <w:r w:rsidRPr="00A12A88">
        <w:rPr>
          <w:rFonts w:asciiTheme="majorBidi" w:hAnsiTheme="majorBidi"/>
          <w:sz w:val="30"/>
          <w:szCs w:val="30"/>
        </w:rPr>
        <w:t xml:space="preserve"> </w:t>
      </w:r>
      <w:r w:rsidRPr="00A12A88">
        <w:rPr>
          <w:rFonts w:asciiTheme="majorBidi" w:hAnsiTheme="majorBidi" w:hint="cs"/>
          <w:sz w:val="30"/>
          <w:szCs w:val="30"/>
          <w:cs/>
        </w:rPr>
        <w:t xml:space="preserve"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</w:t>
      </w:r>
      <w:r w:rsidR="0079326C" w:rsidRPr="00A12A88">
        <w:rPr>
          <w:rFonts w:asciiTheme="majorBidi" w:hAnsiTheme="majorBidi" w:hint="cs"/>
          <w:sz w:val="30"/>
          <w:szCs w:val="30"/>
          <w:cs/>
        </w:rPr>
        <w:t>และมีการบริหารจัดการแยกต่างหาก</w:t>
      </w:r>
      <w:r w:rsidR="0079326C" w:rsidRPr="00A12A88">
        <w:rPr>
          <w:rFonts w:asciiTheme="majorBidi" w:hAnsiTheme="majorBidi"/>
          <w:sz w:val="30"/>
          <w:szCs w:val="30"/>
          <w:cs/>
        </w:rPr>
        <w:t xml:space="preserve"> </w:t>
      </w:r>
      <w:r w:rsidR="0079326C" w:rsidRPr="00A12A88">
        <w:rPr>
          <w:rFonts w:asciiTheme="majorBidi" w:hAnsiTheme="majorBidi" w:hint="cs"/>
          <w:sz w:val="30"/>
          <w:szCs w:val="30"/>
          <w:cs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</w:t>
      </w:r>
      <w:r w:rsidR="0079326C" w:rsidRPr="00A12A88">
        <w:rPr>
          <w:rFonts w:asciiTheme="majorBidi" w:hAnsiTheme="majorBidi"/>
          <w:sz w:val="30"/>
          <w:szCs w:val="30"/>
          <w:cs/>
        </w:rPr>
        <w:t xml:space="preserve"> </w:t>
      </w:r>
      <w:r w:rsidR="005905AF" w:rsidRPr="00A12A88">
        <w:rPr>
          <w:rFonts w:asciiTheme="majorBidi" w:hAnsiTheme="majorBidi" w:cstheme="majorBidi"/>
          <w:spacing w:val="-4"/>
          <w:sz w:val="30"/>
          <w:szCs w:val="30"/>
          <w:cs/>
        </w:rPr>
        <w:t>การดำเนินงานของแต่ละส่วนงานของกลุ่มบริษัท ดังนี้</w:t>
      </w:r>
    </w:p>
    <w:p w14:paraId="34F5248F" w14:textId="77777777" w:rsidR="000736CD" w:rsidRPr="00A12A88" w:rsidRDefault="000736CD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1080"/>
        <w:gridCol w:w="8190"/>
      </w:tblGrid>
      <w:tr w:rsidR="00A12A88" w:rsidRPr="00A12A88" w14:paraId="5817926A" w14:textId="7BB11B5B" w:rsidTr="005171B2">
        <w:tc>
          <w:tcPr>
            <w:tcW w:w="1080" w:type="dxa"/>
            <w:shd w:val="clear" w:color="auto" w:fill="auto"/>
          </w:tcPr>
          <w:p w14:paraId="46210795" w14:textId="763915F7" w:rsidR="005905AF" w:rsidRPr="00A12A88" w:rsidRDefault="005905AF" w:rsidP="005905AF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A12A8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8190" w:type="dxa"/>
            <w:shd w:val="clear" w:color="auto" w:fill="auto"/>
          </w:tcPr>
          <w:p w14:paraId="7C2CA735" w14:textId="0B4B54B6" w:rsidR="005905AF" w:rsidRPr="00A12A88" w:rsidRDefault="005905AF" w:rsidP="005905AF">
            <w:pPr>
              <w:spacing w:line="240" w:lineRule="auto"/>
              <w:ind w:left="250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กลุ่มกิจการผลิตภัณฑ์</w:t>
            </w:r>
            <w:r w:rsidRPr="00A12A88">
              <w:rPr>
                <w:rFonts w:asciiTheme="majorBidi" w:hAnsiTheme="majorBidi" w:hint="cs"/>
                <w:sz w:val="30"/>
                <w:szCs w:val="30"/>
                <w:cs/>
              </w:rPr>
              <w:t>ปิโตรเคมีขั้นต้น</w:t>
            </w:r>
            <w:r w:rsidRPr="00A12A88">
              <w:rPr>
                <w:rFonts w:asciiTheme="majorBidi" w:hAnsiTheme="majorBidi"/>
                <w:sz w:val="30"/>
                <w:szCs w:val="30"/>
              </w:rPr>
              <w:t xml:space="preserve"> (</w:t>
            </w:r>
            <w:r w:rsidRPr="00A12A88">
              <w:rPr>
                <w:rFonts w:asciiTheme="majorBidi" w:hAnsiTheme="majorBidi" w:hint="cs"/>
                <w:sz w:val="30"/>
                <w:szCs w:val="30"/>
                <w:cs/>
              </w:rPr>
              <w:t>ประกอบด้วยกลุ่มผลิตภัณฑ์ปิโตรเลียม กลุ่มผลิตภัณฑ์</w:t>
            </w:r>
            <w:r w:rsidRPr="00A12A88">
              <w:rPr>
                <w:rFonts w:asciiTheme="majorBidi" w:hAnsiTheme="majorBidi"/>
                <w:sz w:val="30"/>
                <w:szCs w:val="30"/>
              </w:rPr>
              <w:br/>
            </w:r>
            <w:r w:rsidRPr="00A12A88">
              <w:rPr>
                <w:rFonts w:asciiTheme="majorBidi" w:hAnsiTheme="majorBidi" w:hint="cs"/>
                <w:sz w:val="30"/>
                <w:szCs w:val="30"/>
                <w:cs/>
              </w:rPr>
              <w:t>อะโรเมติกส์ และกลุ่มผลิตภัณฑ์โอเลฟินส์)</w:t>
            </w:r>
          </w:p>
        </w:tc>
      </w:tr>
      <w:tr w:rsidR="00A12A88" w:rsidRPr="00A12A88" w14:paraId="25A2209B" w14:textId="6D96F334" w:rsidTr="005171B2">
        <w:tc>
          <w:tcPr>
            <w:tcW w:w="1080" w:type="dxa"/>
            <w:shd w:val="clear" w:color="auto" w:fill="auto"/>
          </w:tcPr>
          <w:p w14:paraId="1B58D795" w14:textId="0D49B318" w:rsidR="005905AF" w:rsidRPr="00A12A88" w:rsidRDefault="005905AF" w:rsidP="005905AF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A12A8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8190" w:type="dxa"/>
            <w:shd w:val="clear" w:color="auto" w:fill="auto"/>
          </w:tcPr>
          <w:p w14:paraId="3A533842" w14:textId="41E1C49A" w:rsidR="005905AF" w:rsidRPr="00A12A88" w:rsidRDefault="005905AF" w:rsidP="005905AF">
            <w:pPr>
              <w:spacing w:line="240" w:lineRule="auto"/>
              <w:ind w:left="250" w:hanging="274"/>
              <w:rPr>
                <w:rFonts w:asciiTheme="majorBidi" w:hAnsi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กลุ่มกิจการผลิตภัณฑ์</w:t>
            </w:r>
            <w:r w:rsidRPr="00A12A88">
              <w:rPr>
                <w:rFonts w:asciiTheme="majorBidi" w:hAnsiTheme="majorBidi" w:hint="cs"/>
                <w:sz w:val="30"/>
                <w:szCs w:val="30"/>
                <w:cs/>
              </w:rPr>
              <w:t>ปิโตรเคมีขั้นกลาง</w:t>
            </w:r>
            <w:r w:rsidRPr="00A12A88">
              <w:rPr>
                <w:rFonts w:asciiTheme="majorBidi" w:hAnsiTheme="majorBidi"/>
                <w:sz w:val="30"/>
                <w:szCs w:val="30"/>
              </w:rPr>
              <w:t xml:space="preserve"> (</w:t>
            </w:r>
            <w:r w:rsidRPr="00A12A88">
              <w:rPr>
                <w:rFonts w:asciiTheme="majorBidi" w:hAnsiTheme="majorBidi" w:hint="cs"/>
                <w:sz w:val="30"/>
                <w:szCs w:val="30"/>
                <w:cs/>
              </w:rPr>
              <w:t>ประกอบด้วยกลุ่มผลิตภัณฑ์เอทิลีนออกไซด์</w:t>
            </w:r>
            <w:r w:rsidRPr="00A12A88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A12A88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A12A88">
              <w:rPr>
                <w:rFonts w:asciiTheme="majorBidi" w:hAnsiTheme="majorBidi" w:hint="cs"/>
                <w:sz w:val="30"/>
                <w:szCs w:val="30"/>
                <w:cs/>
              </w:rPr>
              <w:t>กลุ่มผลิตภัณฑ์ฟีนอล</w:t>
            </w:r>
            <w:r w:rsidRPr="00A12A88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A12A88">
              <w:rPr>
                <w:rFonts w:asciiTheme="majorBidi" w:hAnsiTheme="majorBidi" w:hint="cs"/>
                <w:sz w:val="30"/>
                <w:szCs w:val="30"/>
                <w:cs/>
              </w:rPr>
              <w:t>และกลุ่มผลิตภัณฑ์อื่นๆ)</w:t>
            </w:r>
          </w:p>
        </w:tc>
      </w:tr>
      <w:tr w:rsidR="00A12A88" w:rsidRPr="00A12A88" w14:paraId="55930DE1" w14:textId="4EB7F667" w:rsidTr="005171B2">
        <w:tc>
          <w:tcPr>
            <w:tcW w:w="1080" w:type="dxa"/>
            <w:shd w:val="clear" w:color="auto" w:fill="auto"/>
          </w:tcPr>
          <w:p w14:paraId="57C9B1F9" w14:textId="6F74182A" w:rsidR="005905AF" w:rsidRPr="00A12A88" w:rsidRDefault="005905AF" w:rsidP="005905AF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A12A8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8190" w:type="dxa"/>
            <w:shd w:val="clear" w:color="auto" w:fill="auto"/>
          </w:tcPr>
          <w:p w14:paraId="6FBD8B39" w14:textId="6C588C19" w:rsidR="005905AF" w:rsidRPr="00A12A88" w:rsidRDefault="005905AF" w:rsidP="005905AF">
            <w:pPr>
              <w:spacing w:line="240" w:lineRule="auto"/>
              <w:ind w:left="250" w:hanging="27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กลุ่มกิจการผลิตภัณฑ์โพลิเมอร์และเคมีภัณฑ์</w:t>
            </w:r>
          </w:p>
        </w:tc>
      </w:tr>
      <w:tr w:rsidR="00A12A88" w:rsidRPr="00A12A88" w14:paraId="27A20FE6" w14:textId="51A2F0BE" w:rsidTr="005171B2">
        <w:tc>
          <w:tcPr>
            <w:tcW w:w="1080" w:type="dxa"/>
            <w:shd w:val="clear" w:color="auto" w:fill="auto"/>
          </w:tcPr>
          <w:p w14:paraId="05885A77" w14:textId="51CDACD0" w:rsidR="005905AF" w:rsidRPr="00A12A88" w:rsidRDefault="005905AF" w:rsidP="005905AF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A12A8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8190" w:type="dxa"/>
            <w:shd w:val="clear" w:color="auto" w:fill="auto"/>
          </w:tcPr>
          <w:p w14:paraId="5B034605" w14:textId="6CB716E7" w:rsidR="005905AF" w:rsidRPr="00A12A88" w:rsidRDefault="005905AF" w:rsidP="005905AF">
            <w:pPr>
              <w:spacing w:line="240" w:lineRule="auto"/>
              <w:ind w:left="250" w:hanging="27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กลุ่มกิจการผลิตภัณฑ์พลาสติกชีวภาพและผลิตภัณฑ์เพื่อความยั่งยืน</w:t>
            </w:r>
          </w:p>
        </w:tc>
      </w:tr>
      <w:tr w:rsidR="00A12A88" w:rsidRPr="00A12A88" w14:paraId="4C95182F" w14:textId="0E30AFD6" w:rsidTr="005171B2">
        <w:tc>
          <w:tcPr>
            <w:tcW w:w="1080" w:type="dxa"/>
            <w:shd w:val="clear" w:color="auto" w:fill="auto"/>
          </w:tcPr>
          <w:p w14:paraId="0F48BB7B" w14:textId="7A97280C" w:rsidR="005905AF" w:rsidRPr="00A12A88" w:rsidRDefault="005905AF" w:rsidP="005905AF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A12A8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8190" w:type="dxa"/>
            <w:shd w:val="clear" w:color="auto" w:fill="auto"/>
          </w:tcPr>
          <w:p w14:paraId="744D17C0" w14:textId="51F59629" w:rsidR="005905AF" w:rsidRPr="00A12A88" w:rsidRDefault="005905AF" w:rsidP="005905AF">
            <w:pPr>
              <w:spacing w:line="240" w:lineRule="auto"/>
              <w:ind w:left="250" w:hanging="27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กลุ่มกิจการผลิตภัณฑ์เคมีภัณฑ์ชนิดพิเศษ</w:t>
            </w:r>
          </w:p>
        </w:tc>
      </w:tr>
      <w:tr w:rsidR="005905AF" w:rsidRPr="00A12A88" w14:paraId="4A9DAC6C" w14:textId="46A426C6" w:rsidTr="005171B2">
        <w:tc>
          <w:tcPr>
            <w:tcW w:w="1080" w:type="dxa"/>
            <w:shd w:val="clear" w:color="auto" w:fill="auto"/>
          </w:tcPr>
          <w:p w14:paraId="0ECDB199" w14:textId="584B1356" w:rsidR="005905AF" w:rsidRPr="00A12A88" w:rsidRDefault="005905AF" w:rsidP="005905AF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A12A8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8190" w:type="dxa"/>
            <w:shd w:val="clear" w:color="auto" w:fill="auto"/>
          </w:tcPr>
          <w:p w14:paraId="0422EAFD" w14:textId="33875EC2" w:rsidR="005905AF" w:rsidRPr="00A12A88" w:rsidRDefault="005905AF" w:rsidP="005905AF">
            <w:pPr>
              <w:spacing w:line="240" w:lineRule="auto"/>
              <w:ind w:left="250" w:hanging="27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กลุ่มธุรกิจบริการและอื่น ๆ</w:t>
            </w:r>
          </w:p>
        </w:tc>
      </w:tr>
    </w:tbl>
    <w:p w14:paraId="06242145" w14:textId="77777777" w:rsidR="00600A57" w:rsidRPr="00A12A88" w:rsidRDefault="00600A57" w:rsidP="0079326C">
      <w:pPr>
        <w:tabs>
          <w:tab w:val="clear" w:pos="680"/>
          <w:tab w:val="clear" w:pos="907"/>
          <w:tab w:val="left" w:pos="900"/>
          <w:tab w:val="num" w:pos="108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EC54188" w14:textId="456521FE" w:rsidR="00711CAF" w:rsidRPr="00A12A88" w:rsidRDefault="00711CAF" w:rsidP="009F0A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12A88">
        <w:rPr>
          <w:rFonts w:asciiTheme="majorBidi" w:hAnsiTheme="majorBidi" w:cstheme="majorBidi"/>
          <w:spacing w:val="-6"/>
          <w:sz w:val="30"/>
          <w:szCs w:val="30"/>
          <w:cs/>
        </w:rPr>
        <w:t>ผลการดำเนินงานของแต่ละส่วนงานดำเนินงาน วัดโดยใช้กำไรก่อนหักต้นทุนทางการเงิน ภาษีเงินได้</w:t>
      </w:r>
      <w:r w:rsidRPr="00A12A88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A12A88">
        <w:rPr>
          <w:rFonts w:asciiTheme="majorBidi" w:hAnsiTheme="majorBidi" w:cstheme="majorBidi"/>
          <w:spacing w:val="-4"/>
          <w:sz w:val="30"/>
          <w:szCs w:val="30"/>
          <w:cs/>
        </w:rPr>
        <w:t xml:space="preserve">ค่าเสื่อมราคา </w:t>
      </w:r>
      <w:r w:rsidRPr="00A12A88">
        <w:rPr>
          <w:rFonts w:asciiTheme="majorBidi" w:hAnsiTheme="majorBidi" w:cstheme="majorBidi"/>
          <w:spacing w:val="-4"/>
          <w:sz w:val="30"/>
          <w:szCs w:val="30"/>
        </w:rPr>
        <w:t xml:space="preserve">            </w:t>
      </w:r>
      <w:r w:rsidRPr="00A12A88">
        <w:rPr>
          <w:rFonts w:asciiTheme="majorBidi" w:hAnsiTheme="majorBidi" w:cstheme="majorBidi"/>
          <w:spacing w:val="-4"/>
          <w:sz w:val="30"/>
          <w:szCs w:val="30"/>
          <w:cs/>
        </w:rPr>
        <w:t>ค่าตัดจำหน่าย และอื่นๆ ซึ่งนำเสนอในรายงานการจัดการภายในและสอบทานโดยผู้มีอำนาจตัดสินใจ</w:t>
      </w:r>
      <w:r w:rsidRPr="00A12A88">
        <w:rPr>
          <w:rFonts w:asciiTheme="majorBidi" w:hAnsiTheme="majorBidi" w:cstheme="majorBidi"/>
          <w:spacing w:val="4"/>
          <w:sz w:val="30"/>
          <w:szCs w:val="30"/>
          <w:cs/>
        </w:rPr>
        <w:t>สูงสุด</w:t>
      </w:r>
      <w:r w:rsidRPr="00A12A88">
        <w:rPr>
          <w:rFonts w:asciiTheme="majorBidi" w:hAnsiTheme="majorBidi" w:cstheme="majorBidi"/>
          <w:spacing w:val="-4"/>
          <w:sz w:val="30"/>
          <w:szCs w:val="30"/>
          <w:cs/>
        </w:rPr>
        <w:t>ด้านการดำเนินงานของกลุ่มบริษัท ผู้บริหารเชื่อว่าการใช้กำไรก่อนหักต้นทุนทางการเงิน ภาษีเงินได้ ค่าเสื่อมราคา</w:t>
      </w:r>
      <w:r w:rsidRPr="00A12A88">
        <w:rPr>
          <w:rFonts w:asciiTheme="majorBidi" w:hAnsiTheme="majorBidi" w:cstheme="majorBidi"/>
          <w:spacing w:val="-8"/>
          <w:sz w:val="30"/>
          <w:szCs w:val="30"/>
          <w:cs/>
        </w:rPr>
        <w:t xml:space="preserve"> ค่าตัดจำหน่าย และอื่นๆ ในการวัดผลการดำเนินงานนั้นเป็นข้อมูลที่เหมาะสมในการประเมินผล</w:t>
      </w:r>
      <w:r w:rsidRPr="00A12A88">
        <w:rPr>
          <w:rFonts w:asciiTheme="majorBidi" w:hAnsiTheme="majorBidi" w:cstheme="majorBidi"/>
          <w:sz w:val="30"/>
          <w:szCs w:val="30"/>
          <w:cs/>
        </w:rPr>
        <w:t>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2E355626" w14:textId="407FB811" w:rsidR="00711CAF" w:rsidRPr="00A12A88" w:rsidRDefault="00711CAF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right="-43"/>
        <w:rPr>
          <w:rFonts w:asciiTheme="majorBidi" w:hAnsiTheme="majorBidi" w:cstheme="majorBidi"/>
          <w:b/>
          <w:bCs/>
          <w:sz w:val="30"/>
          <w:szCs w:val="30"/>
        </w:rPr>
        <w:sectPr w:rsidR="00711CAF" w:rsidRPr="00A12A88" w:rsidSect="000F2A0D">
          <w:footerReference w:type="default" r:id="rId13"/>
          <w:pgSz w:w="11907" w:h="16840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5154" w:type="dxa"/>
        <w:tblInd w:w="-10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13"/>
        <w:gridCol w:w="1354"/>
        <w:gridCol w:w="186"/>
        <w:gridCol w:w="1270"/>
        <w:gridCol w:w="182"/>
        <w:gridCol w:w="1280"/>
        <w:gridCol w:w="181"/>
        <w:gridCol w:w="1535"/>
        <w:gridCol w:w="181"/>
        <w:gridCol w:w="1444"/>
        <w:gridCol w:w="180"/>
        <w:gridCol w:w="1174"/>
        <w:gridCol w:w="180"/>
        <w:gridCol w:w="1099"/>
        <w:gridCol w:w="179"/>
        <w:gridCol w:w="1116"/>
      </w:tblGrid>
      <w:tr w:rsidR="00A12A88" w:rsidRPr="00A12A88" w14:paraId="392D1681" w14:textId="77777777" w:rsidTr="00711CAF">
        <w:trPr>
          <w:cantSplit/>
        </w:trPr>
        <w:tc>
          <w:tcPr>
            <w:tcW w:w="3613" w:type="dxa"/>
          </w:tcPr>
          <w:p w14:paraId="221AE3E8" w14:textId="77777777" w:rsidR="00711CAF" w:rsidRPr="00A12A88" w:rsidRDefault="00711CAF" w:rsidP="00D83391">
            <w:pPr>
              <w:spacing w:line="240" w:lineRule="auto"/>
              <w:ind w:right="-79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541" w:type="dxa"/>
            <w:gridSpan w:val="15"/>
          </w:tcPr>
          <w:p w14:paraId="3BCCC1A1" w14:textId="1B81B128" w:rsidR="00711CAF" w:rsidRPr="00A12A88" w:rsidRDefault="00711CAF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A12A8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A12A88" w:rsidRPr="00A12A88" w14:paraId="60041F44" w14:textId="77777777" w:rsidTr="00711CAF">
        <w:trPr>
          <w:cantSplit/>
        </w:trPr>
        <w:tc>
          <w:tcPr>
            <w:tcW w:w="3613" w:type="dxa"/>
          </w:tcPr>
          <w:p w14:paraId="48B55486" w14:textId="65EA6B78" w:rsidR="00600A57" w:rsidRPr="00A12A88" w:rsidRDefault="00600A57" w:rsidP="00D83391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A12A88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A12A88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A12A88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มีนาคม </w:t>
            </w:r>
            <w:r w:rsidRPr="00A12A88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610842" w:rsidRPr="00A12A88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1354" w:type="dxa"/>
          </w:tcPr>
          <w:p w14:paraId="6F7868ED" w14:textId="77777777" w:rsidR="00600A57" w:rsidRPr="00A12A88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95E3A8A" w14:textId="77777777" w:rsidR="00600A57" w:rsidRPr="00A12A88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2EF8B672" w14:textId="77777777" w:rsidR="00600A57" w:rsidRPr="00A12A88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ปิโตรเคมีขั้นต้น</w:t>
            </w:r>
          </w:p>
        </w:tc>
        <w:tc>
          <w:tcPr>
            <w:tcW w:w="186" w:type="dxa"/>
          </w:tcPr>
          <w:p w14:paraId="167C0610" w14:textId="77777777" w:rsidR="00600A57" w:rsidRPr="00A12A88" w:rsidRDefault="00600A57" w:rsidP="00D8339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2F0154B4" w14:textId="77777777" w:rsidR="00600A57" w:rsidRPr="00A12A88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11B3C67" w14:textId="77777777" w:rsidR="00600A57" w:rsidRPr="00A12A88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6CE93267" w14:textId="77777777" w:rsidR="00600A57" w:rsidRPr="00A12A88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12A88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ปิโตรเคมีขั้นกลาง</w:t>
            </w:r>
          </w:p>
        </w:tc>
        <w:tc>
          <w:tcPr>
            <w:tcW w:w="182" w:type="dxa"/>
          </w:tcPr>
          <w:p w14:paraId="493F8457" w14:textId="77777777" w:rsidR="00600A57" w:rsidRPr="00A12A88" w:rsidRDefault="00600A57" w:rsidP="00D8339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</w:tcPr>
          <w:p w14:paraId="24C4DF3D" w14:textId="77777777" w:rsidR="00600A57" w:rsidRPr="00A12A88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2FB4F4A3" w14:textId="77777777" w:rsidR="00600A57" w:rsidRPr="00A12A88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12A88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โพลิเมอร์และเคมีภัณฑ์</w:t>
            </w:r>
          </w:p>
        </w:tc>
        <w:tc>
          <w:tcPr>
            <w:tcW w:w="181" w:type="dxa"/>
          </w:tcPr>
          <w:p w14:paraId="4C19E403" w14:textId="77777777" w:rsidR="00600A57" w:rsidRPr="00A12A88" w:rsidRDefault="00600A57" w:rsidP="00D8339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184D15EB" w14:textId="77777777" w:rsidR="00600A57" w:rsidRPr="00A12A88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  <w:r w:rsidRPr="00A12A8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</w:t>
            </w:r>
            <w:r w:rsidRPr="00A12A88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พลาสติกชีวภาพและผลิตภัณฑ์เพื่อความยั่งยืน</w:t>
            </w:r>
          </w:p>
        </w:tc>
        <w:tc>
          <w:tcPr>
            <w:tcW w:w="181" w:type="dxa"/>
          </w:tcPr>
          <w:p w14:paraId="604E8F24" w14:textId="77777777" w:rsidR="00600A57" w:rsidRPr="00A12A88" w:rsidRDefault="00600A57" w:rsidP="00D8339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40D64FD0" w14:textId="77777777" w:rsidR="00600A57" w:rsidRPr="00A12A88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8C0C270" w14:textId="77777777" w:rsidR="00600A57" w:rsidRPr="00A12A88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  <w:r w:rsidRPr="00A12A88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เคมีภัณฑ์ชนิดพิเศษ</w:t>
            </w:r>
          </w:p>
        </w:tc>
        <w:tc>
          <w:tcPr>
            <w:tcW w:w="180" w:type="dxa"/>
          </w:tcPr>
          <w:p w14:paraId="15F047C3" w14:textId="77777777" w:rsidR="00600A57" w:rsidRPr="00A12A88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3DFDCE18" w14:textId="77777777" w:rsidR="00600A57" w:rsidRPr="00A12A88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CD848C8" w14:textId="77777777" w:rsidR="00600A57" w:rsidRPr="00A12A88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ธุรกิจบริการ</w:t>
            </w:r>
          </w:p>
          <w:p w14:paraId="206D073C" w14:textId="29FFBC12" w:rsidR="00600A57" w:rsidRPr="00A12A88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และอื่นๆ</w:t>
            </w:r>
          </w:p>
        </w:tc>
        <w:tc>
          <w:tcPr>
            <w:tcW w:w="180" w:type="dxa"/>
          </w:tcPr>
          <w:p w14:paraId="11BB55D4" w14:textId="77777777" w:rsidR="00600A57" w:rsidRPr="00A12A88" w:rsidRDefault="00600A57" w:rsidP="00D83391">
            <w:pPr>
              <w:pStyle w:val="acctfourfigures"/>
              <w:spacing w:line="240" w:lineRule="auto"/>
              <w:ind w:left="-79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5AD84F00" w14:textId="77777777" w:rsidR="00600A57" w:rsidRPr="00A12A88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75B9A8D" w14:textId="77777777" w:rsidR="00600A57" w:rsidRPr="00A12A88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ตัดรายการ</w:t>
            </w:r>
          </w:p>
          <w:p w14:paraId="5044EE1C" w14:textId="77777777" w:rsidR="00600A57" w:rsidRPr="00A12A88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ระหว่างกัน</w:t>
            </w:r>
          </w:p>
        </w:tc>
        <w:tc>
          <w:tcPr>
            <w:tcW w:w="179" w:type="dxa"/>
          </w:tcPr>
          <w:p w14:paraId="7F6F8EAC" w14:textId="77777777" w:rsidR="00600A57" w:rsidRPr="00A12A88" w:rsidRDefault="00600A57" w:rsidP="00D8339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75C148E7" w14:textId="77777777" w:rsidR="00600A57" w:rsidRPr="00A12A88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316BFD4" w14:textId="77777777" w:rsidR="00600A57" w:rsidRPr="00A12A88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AC9EFDF" w14:textId="77777777" w:rsidR="00600A57" w:rsidRPr="00A12A88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A12A88" w:rsidRPr="00A12A88" w14:paraId="6CA1DAB6" w14:textId="77777777" w:rsidTr="00711CAF">
        <w:trPr>
          <w:cantSplit/>
          <w:trHeight w:val="288"/>
        </w:trPr>
        <w:tc>
          <w:tcPr>
            <w:tcW w:w="3613" w:type="dxa"/>
            <w:vAlign w:val="bottom"/>
          </w:tcPr>
          <w:p w14:paraId="19306B37" w14:textId="77777777" w:rsidR="00600A57" w:rsidRPr="00A12A88" w:rsidRDefault="00600A57" w:rsidP="00D83391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541" w:type="dxa"/>
            <w:gridSpan w:val="15"/>
          </w:tcPr>
          <w:p w14:paraId="718DEBF4" w14:textId="77777777" w:rsidR="00600A57" w:rsidRPr="00A12A88" w:rsidRDefault="00600A57" w:rsidP="00D83391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A12A88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A12A88" w:rsidRPr="00A12A88" w14:paraId="132F789E" w14:textId="77777777" w:rsidTr="00997F57">
        <w:trPr>
          <w:cantSplit/>
          <w:trHeight w:val="288"/>
        </w:trPr>
        <w:tc>
          <w:tcPr>
            <w:tcW w:w="3613" w:type="dxa"/>
            <w:vAlign w:val="bottom"/>
          </w:tcPr>
          <w:p w14:paraId="185067B0" w14:textId="77777777" w:rsidR="00B6195F" w:rsidRPr="00A12A88" w:rsidRDefault="00B6195F" w:rsidP="00B6195F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354" w:type="dxa"/>
            <w:vAlign w:val="bottom"/>
          </w:tcPr>
          <w:p w14:paraId="5FA6903F" w14:textId="0D87C8AF" w:rsidR="00B6195F" w:rsidRPr="00A12A88" w:rsidRDefault="00B6195F" w:rsidP="00B6195F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84,372</w:t>
            </w:r>
          </w:p>
        </w:tc>
        <w:tc>
          <w:tcPr>
            <w:tcW w:w="186" w:type="dxa"/>
            <w:vAlign w:val="bottom"/>
          </w:tcPr>
          <w:p w14:paraId="13F89B67" w14:textId="77777777" w:rsidR="00B6195F" w:rsidRPr="00A12A88" w:rsidRDefault="00B6195F" w:rsidP="00B6195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  <w:vAlign w:val="bottom"/>
          </w:tcPr>
          <w:p w14:paraId="436E8214" w14:textId="2D2AA1CA" w:rsidR="00B6195F" w:rsidRPr="00A12A88" w:rsidRDefault="00B6195F" w:rsidP="00B6195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18,816</w:t>
            </w:r>
          </w:p>
        </w:tc>
        <w:tc>
          <w:tcPr>
            <w:tcW w:w="182" w:type="dxa"/>
            <w:vAlign w:val="bottom"/>
          </w:tcPr>
          <w:p w14:paraId="018113EF" w14:textId="77777777" w:rsidR="00B6195F" w:rsidRPr="00A12A88" w:rsidRDefault="00B6195F" w:rsidP="00B6195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  <w:vAlign w:val="bottom"/>
          </w:tcPr>
          <w:p w14:paraId="4FE6630F" w14:textId="578D8F68" w:rsidR="00B6195F" w:rsidRPr="00A12A88" w:rsidRDefault="00B6195F" w:rsidP="00B6195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24,875</w:t>
            </w:r>
          </w:p>
        </w:tc>
        <w:tc>
          <w:tcPr>
            <w:tcW w:w="181" w:type="dxa"/>
            <w:vAlign w:val="bottom"/>
          </w:tcPr>
          <w:p w14:paraId="547308DF" w14:textId="77777777" w:rsidR="00B6195F" w:rsidRPr="00A12A88" w:rsidRDefault="00B6195F" w:rsidP="00B6195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  <w:vAlign w:val="bottom"/>
          </w:tcPr>
          <w:p w14:paraId="5C2830D2" w14:textId="6CC37E7E" w:rsidR="00B6195F" w:rsidRPr="00A12A88" w:rsidRDefault="00B6195F" w:rsidP="00B6195F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3,797</w:t>
            </w:r>
          </w:p>
        </w:tc>
        <w:tc>
          <w:tcPr>
            <w:tcW w:w="181" w:type="dxa"/>
            <w:vAlign w:val="bottom"/>
          </w:tcPr>
          <w:p w14:paraId="0CE5D204" w14:textId="77777777" w:rsidR="00B6195F" w:rsidRPr="00A12A88" w:rsidRDefault="00B6195F" w:rsidP="00B6195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vAlign w:val="bottom"/>
          </w:tcPr>
          <w:p w14:paraId="67B6A23E" w14:textId="22D88F54" w:rsidR="00B6195F" w:rsidRPr="00A12A88" w:rsidRDefault="00B6195F" w:rsidP="00B6195F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23,544</w:t>
            </w:r>
          </w:p>
        </w:tc>
        <w:tc>
          <w:tcPr>
            <w:tcW w:w="180" w:type="dxa"/>
            <w:vAlign w:val="bottom"/>
          </w:tcPr>
          <w:p w14:paraId="647B069A" w14:textId="77777777" w:rsidR="00B6195F" w:rsidRPr="00A12A88" w:rsidRDefault="00B6195F" w:rsidP="00B6195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  <w:vAlign w:val="bottom"/>
          </w:tcPr>
          <w:p w14:paraId="5EB9393B" w14:textId="68FF3E30" w:rsidR="00B6195F" w:rsidRPr="00A12A88" w:rsidRDefault="00B6195F" w:rsidP="00B6195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838</w:t>
            </w:r>
          </w:p>
        </w:tc>
        <w:tc>
          <w:tcPr>
            <w:tcW w:w="180" w:type="dxa"/>
            <w:vAlign w:val="bottom"/>
          </w:tcPr>
          <w:p w14:paraId="02D56CDF" w14:textId="77777777" w:rsidR="00B6195F" w:rsidRPr="00A12A88" w:rsidRDefault="00B6195F" w:rsidP="00B6195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  <w:vAlign w:val="bottom"/>
          </w:tcPr>
          <w:p w14:paraId="50BE51B8" w14:textId="2301ABE1" w:rsidR="00B6195F" w:rsidRPr="00A12A88" w:rsidRDefault="00B6195F" w:rsidP="00B6195F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3051EE37" w14:textId="77777777" w:rsidR="00B6195F" w:rsidRPr="00A12A88" w:rsidRDefault="00B6195F" w:rsidP="00B6195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  <w:vAlign w:val="bottom"/>
          </w:tcPr>
          <w:p w14:paraId="522C93D0" w14:textId="122B948F" w:rsidR="00B6195F" w:rsidRPr="00A12A88" w:rsidRDefault="00B6195F" w:rsidP="00B6195F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156,242</w:t>
            </w:r>
          </w:p>
        </w:tc>
      </w:tr>
      <w:tr w:rsidR="00A12A88" w:rsidRPr="00A12A88" w14:paraId="0C16E84A" w14:textId="77777777" w:rsidTr="00997F57">
        <w:trPr>
          <w:cantSplit/>
          <w:trHeight w:val="288"/>
        </w:trPr>
        <w:tc>
          <w:tcPr>
            <w:tcW w:w="3613" w:type="dxa"/>
            <w:vAlign w:val="bottom"/>
          </w:tcPr>
          <w:p w14:paraId="1F330803" w14:textId="77777777" w:rsidR="00B6195F" w:rsidRPr="00A12A88" w:rsidRDefault="00B6195F" w:rsidP="00B6195F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03C720ED" w14:textId="2CEEDFCF" w:rsidR="00B6195F" w:rsidRPr="00A12A88" w:rsidRDefault="00B6195F" w:rsidP="00B6195F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32,419</w:t>
            </w:r>
          </w:p>
        </w:tc>
        <w:tc>
          <w:tcPr>
            <w:tcW w:w="186" w:type="dxa"/>
            <w:vAlign w:val="bottom"/>
          </w:tcPr>
          <w:p w14:paraId="0946E2AB" w14:textId="77777777" w:rsidR="00B6195F" w:rsidRPr="00A12A88" w:rsidRDefault="00B6195F" w:rsidP="00B6195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vAlign w:val="bottom"/>
          </w:tcPr>
          <w:p w14:paraId="7F7260EE" w14:textId="630CC1F8" w:rsidR="00B6195F" w:rsidRPr="00A12A88" w:rsidRDefault="00B6195F" w:rsidP="00B6195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2,260</w:t>
            </w:r>
          </w:p>
        </w:tc>
        <w:tc>
          <w:tcPr>
            <w:tcW w:w="182" w:type="dxa"/>
            <w:vAlign w:val="bottom"/>
          </w:tcPr>
          <w:p w14:paraId="61FD8E1C" w14:textId="77777777" w:rsidR="00B6195F" w:rsidRPr="00A12A88" w:rsidRDefault="00B6195F" w:rsidP="00B6195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5741A78E" w14:textId="7B7A22A7" w:rsidR="00B6195F" w:rsidRPr="00A12A88" w:rsidRDefault="00B6195F" w:rsidP="00B6195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1,028</w:t>
            </w:r>
          </w:p>
        </w:tc>
        <w:tc>
          <w:tcPr>
            <w:tcW w:w="181" w:type="dxa"/>
            <w:vAlign w:val="bottom"/>
          </w:tcPr>
          <w:p w14:paraId="0CC5D532" w14:textId="77777777" w:rsidR="00B6195F" w:rsidRPr="00A12A88" w:rsidRDefault="00B6195F" w:rsidP="00B6195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vAlign w:val="bottom"/>
          </w:tcPr>
          <w:p w14:paraId="1C909424" w14:textId="17905F86" w:rsidR="00B6195F" w:rsidRPr="00A12A88" w:rsidRDefault="00B6195F" w:rsidP="00B6195F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881</w:t>
            </w:r>
          </w:p>
        </w:tc>
        <w:tc>
          <w:tcPr>
            <w:tcW w:w="181" w:type="dxa"/>
            <w:vAlign w:val="bottom"/>
          </w:tcPr>
          <w:p w14:paraId="718FECA9" w14:textId="77777777" w:rsidR="00B6195F" w:rsidRPr="00A12A88" w:rsidRDefault="00B6195F" w:rsidP="00B6195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39770974" w14:textId="18AD5F17" w:rsidR="00B6195F" w:rsidRPr="00A12A88" w:rsidRDefault="00B6195F" w:rsidP="00B6195F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6B27CEF" w14:textId="77777777" w:rsidR="00B6195F" w:rsidRPr="00A12A88" w:rsidRDefault="00B6195F" w:rsidP="00B6195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286FB5D7" w14:textId="4E25ACCD" w:rsidR="00B6195F" w:rsidRPr="00A12A88" w:rsidRDefault="00B6195F" w:rsidP="00B6195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822</w:t>
            </w:r>
          </w:p>
        </w:tc>
        <w:tc>
          <w:tcPr>
            <w:tcW w:w="180" w:type="dxa"/>
            <w:vAlign w:val="bottom"/>
          </w:tcPr>
          <w:p w14:paraId="609FCADA" w14:textId="77777777" w:rsidR="00B6195F" w:rsidRPr="00A12A88" w:rsidRDefault="00B6195F" w:rsidP="00B6195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14:paraId="6D35ED8D" w14:textId="16631E33" w:rsidR="00B6195F" w:rsidRPr="00A12A88" w:rsidRDefault="00B6195F" w:rsidP="00B6195F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(37,410)</w:t>
            </w:r>
          </w:p>
        </w:tc>
        <w:tc>
          <w:tcPr>
            <w:tcW w:w="179" w:type="dxa"/>
            <w:vAlign w:val="bottom"/>
          </w:tcPr>
          <w:p w14:paraId="48E72AB1" w14:textId="77777777" w:rsidR="00B6195F" w:rsidRPr="00A12A88" w:rsidRDefault="00B6195F" w:rsidP="00B6195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675D9480" w14:textId="738A4950" w:rsidR="00B6195F" w:rsidRPr="00A12A88" w:rsidRDefault="00B6195F" w:rsidP="00B6195F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A12A88" w:rsidRPr="00A12A88" w14:paraId="3BC676FB" w14:textId="77777777" w:rsidTr="00997F57">
        <w:trPr>
          <w:cantSplit/>
          <w:trHeight w:val="288"/>
        </w:trPr>
        <w:tc>
          <w:tcPr>
            <w:tcW w:w="3613" w:type="dxa"/>
            <w:vAlign w:val="bottom"/>
          </w:tcPr>
          <w:p w14:paraId="65DA2709" w14:textId="748B297F" w:rsidR="00B6195F" w:rsidRPr="00A12A88" w:rsidRDefault="00B6195F" w:rsidP="00B6195F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รายได้รวม</w:t>
            </w:r>
            <w:r w:rsidRPr="00A12A8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*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188165" w14:textId="1B2B8A82" w:rsidR="00B6195F" w:rsidRPr="00A12A88" w:rsidRDefault="00B6195F" w:rsidP="00B6195F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116,791</w:t>
            </w:r>
          </w:p>
        </w:tc>
        <w:tc>
          <w:tcPr>
            <w:tcW w:w="186" w:type="dxa"/>
            <w:vAlign w:val="bottom"/>
          </w:tcPr>
          <w:p w14:paraId="30290CEF" w14:textId="77777777" w:rsidR="00B6195F" w:rsidRPr="00A12A88" w:rsidRDefault="00B6195F" w:rsidP="00B6195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E1EF70" w14:textId="706D6E39" w:rsidR="00B6195F" w:rsidRPr="00A12A88" w:rsidRDefault="00B6195F" w:rsidP="00B6195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21,076</w:t>
            </w:r>
          </w:p>
        </w:tc>
        <w:tc>
          <w:tcPr>
            <w:tcW w:w="182" w:type="dxa"/>
            <w:vAlign w:val="bottom"/>
          </w:tcPr>
          <w:p w14:paraId="43AB6185" w14:textId="77777777" w:rsidR="00B6195F" w:rsidRPr="00A12A88" w:rsidRDefault="00B6195F" w:rsidP="00B6195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C9103F" w14:textId="312A681C" w:rsidR="00B6195F" w:rsidRPr="00A12A88" w:rsidRDefault="00B6195F" w:rsidP="00B6195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25,903</w:t>
            </w:r>
          </w:p>
        </w:tc>
        <w:tc>
          <w:tcPr>
            <w:tcW w:w="181" w:type="dxa"/>
            <w:vAlign w:val="bottom"/>
          </w:tcPr>
          <w:p w14:paraId="5C810E10" w14:textId="77777777" w:rsidR="00B6195F" w:rsidRPr="00A12A88" w:rsidRDefault="00B6195F" w:rsidP="00B6195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055919" w14:textId="42E8C720" w:rsidR="00B6195F" w:rsidRPr="00A12A88" w:rsidRDefault="00B6195F" w:rsidP="00B6195F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4,678</w:t>
            </w:r>
          </w:p>
        </w:tc>
        <w:tc>
          <w:tcPr>
            <w:tcW w:w="181" w:type="dxa"/>
            <w:vAlign w:val="bottom"/>
          </w:tcPr>
          <w:p w14:paraId="0E37F365" w14:textId="77777777" w:rsidR="00B6195F" w:rsidRPr="00A12A88" w:rsidRDefault="00B6195F" w:rsidP="00B6195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811EF8" w14:textId="772BDF01" w:rsidR="00B6195F" w:rsidRPr="00A12A88" w:rsidRDefault="00B6195F" w:rsidP="00B6195F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23,544</w:t>
            </w:r>
          </w:p>
        </w:tc>
        <w:tc>
          <w:tcPr>
            <w:tcW w:w="180" w:type="dxa"/>
            <w:vAlign w:val="bottom"/>
          </w:tcPr>
          <w:p w14:paraId="5B8DC930" w14:textId="77777777" w:rsidR="00B6195F" w:rsidRPr="00A12A88" w:rsidRDefault="00B6195F" w:rsidP="00B6195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6C2002" w14:textId="69171508" w:rsidR="00B6195F" w:rsidRPr="00A12A88" w:rsidRDefault="00B6195F" w:rsidP="00B6195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1,660</w:t>
            </w:r>
          </w:p>
        </w:tc>
        <w:tc>
          <w:tcPr>
            <w:tcW w:w="180" w:type="dxa"/>
            <w:vAlign w:val="bottom"/>
          </w:tcPr>
          <w:p w14:paraId="7414EA4E" w14:textId="77777777" w:rsidR="00B6195F" w:rsidRPr="00A12A88" w:rsidRDefault="00B6195F" w:rsidP="00B6195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6D9CA8" w14:textId="358ED4DC" w:rsidR="00B6195F" w:rsidRPr="00A12A88" w:rsidRDefault="00B6195F" w:rsidP="00B6195F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(37,410)</w:t>
            </w:r>
          </w:p>
        </w:tc>
        <w:tc>
          <w:tcPr>
            <w:tcW w:w="179" w:type="dxa"/>
            <w:vAlign w:val="bottom"/>
          </w:tcPr>
          <w:p w14:paraId="451FCFA5" w14:textId="77777777" w:rsidR="00B6195F" w:rsidRPr="00A12A88" w:rsidRDefault="00B6195F" w:rsidP="00B6195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6DB505" w14:textId="4388C68D" w:rsidR="00B6195F" w:rsidRPr="00A12A88" w:rsidRDefault="00B6195F" w:rsidP="00B6195F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156,242</w:t>
            </w:r>
          </w:p>
        </w:tc>
      </w:tr>
      <w:tr w:rsidR="00A12A88" w:rsidRPr="00A12A88" w14:paraId="39A7F8C6" w14:textId="77777777" w:rsidTr="00997F57">
        <w:trPr>
          <w:cantSplit/>
          <w:trHeight w:val="288"/>
        </w:trPr>
        <w:tc>
          <w:tcPr>
            <w:tcW w:w="3613" w:type="dxa"/>
            <w:vAlign w:val="bottom"/>
          </w:tcPr>
          <w:p w14:paraId="47CF3FE5" w14:textId="77777777" w:rsidR="00B6195F" w:rsidRPr="00A12A88" w:rsidRDefault="00B6195F" w:rsidP="00B6195F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ต้นทุนขายและการให้บริการ</w:t>
            </w: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74D2FD52" w14:textId="7135E5C3" w:rsidR="00B6195F" w:rsidRPr="00A12A88" w:rsidRDefault="00B6195F" w:rsidP="00B6195F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(106,621)</w:t>
            </w:r>
          </w:p>
        </w:tc>
        <w:tc>
          <w:tcPr>
            <w:tcW w:w="186" w:type="dxa"/>
          </w:tcPr>
          <w:p w14:paraId="5D4D176B" w14:textId="77777777" w:rsidR="00B6195F" w:rsidRPr="00A12A88" w:rsidRDefault="00B6195F" w:rsidP="00B6195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71883B9C" w14:textId="3BBC622D" w:rsidR="00B6195F" w:rsidRPr="00A12A88" w:rsidRDefault="00B6195F" w:rsidP="00B6195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(20,124)</w:t>
            </w:r>
          </w:p>
        </w:tc>
        <w:tc>
          <w:tcPr>
            <w:tcW w:w="182" w:type="dxa"/>
          </w:tcPr>
          <w:p w14:paraId="1263C46A" w14:textId="77777777" w:rsidR="00B6195F" w:rsidRPr="00A12A88" w:rsidRDefault="00B6195F" w:rsidP="00B6195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</w:tcPr>
          <w:p w14:paraId="1872C9FC" w14:textId="450F2766" w:rsidR="00B6195F" w:rsidRPr="00A12A88" w:rsidRDefault="00B6195F" w:rsidP="00B6195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(24,478)</w:t>
            </w:r>
          </w:p>
        </w:tc>
        <w:tc>
          <w:tcPr>
            <w:tcW w:w="181" w:type="dxa"/>
          </w:tcPr>
          <w:p w14:paraId="06BB9A39" w14:textId="77777777" w:rsidR="00B6195F" w:rsidRPr="00A12A88" w:rsidRDefault="00B6195F" w:rsidP="00B6195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66182FBB" w14:textId="71673FBB" w:rsidR="00B6195F" w:rsidRPr="00A12A88" w:rsidRDefault="00B6195F" w:rsidP="00B6195F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(4,412)</w:t>
            </w:r>
          </w:p>
        </w:tc>
        <w:tc>
          <w:tcPr>
            <w:tcW w:w="181" w:type="dxa"/>
          </w:tcPr>
          <w:p w14:paraId="48EC0D86" w14:textId="77777777" w:rsidR="00B6195F" w:rsidRPr="00A12A88" w:rsidRDefault="00B6195F" w:rsidP="00B6195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22CF996F" w14:textId="2104D44F" w:rsidR="00B6195F" w:rsidRPr="00A12A88" w:rsidRDefault="00B6195F" w:rsidP="00B6195F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(18,305)</w:t>
            </w:r>
          </w:p>
        </w:tc>
        <w:tc>
          <w:tcPr>
            <w:tcW w:w="180" w:type="dxa"/>
          </w:tcPr>
          <w:p w14:paraId="113E034E" w14:textId="77777777" w:rsidR="00B6195F" w:rsidRPr="00A12A88" w:rsidRDefault="00B6195F" w:rsidP="00B6195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131181DC" w14:textId="5151996A" w:rsidR="00B6195F" w:rsidRPr="00A12A88" w:rsidRDefault="00B6195F" w:rsidP="00B6195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(1,459)</w:t>
            </w:r>
          </w:p>
        </w:tc>
        <w:tc>
          <w:tcPr>
            <w:tcW w:w="180" w:type="dxa"/>
          </w:tcPr>
          <w:p w14:paraId="21AF8314" w14:textId="77777777" w:rsidR="00B6195F" w:rsidRPr="00A12A88" w:rsidRDefault="00B6195F" w:rsidP="00B6195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65446BE8" w14:textId="4277529F" w:rsidR="00B6195F" w:rsidRPr="00A12A88" w:rsidRDefault="00B6195F" w:rsidP="00B6195F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37,104</w:t>
            </w:r>
          </w:p>
        </w:tc>
        <w:tc>
          <w:tcPr>
            <w:tcW w:w="179" w:type="dxa"/>
          </w:tcPr>
          <w:p w14:paraId="0CEC94BA" w14:textId="77777777" w:rsidR="00B6195F" w:rsidRPr="00A12A88" w:rsidRDefault="00B6195F" w:rsidP="00B6195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6B125732" w14:textId="76A972CD" w:rsidR="00B6195F" w:rsidRPr="00A12A88" w:rsidRDefault="00B6195F" w:rsidP="00B6195F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(138,295)</w:t>
            </w:r>
          </w:p>
        </w:tc>
      </w:tr>
      <w:tr w:rsidR="00A12A88" w:rsidRPr="00A12A88" w14:paraId="3941B486" w14:textId="77777777" w:rsidTr="00F30CC4">
        <w:trPr>
          <w:cantSplit/>
          <w:trHeight w:val="288"/>
        </w:trPr>
        <w:tc>
          <w:tcPr>
            <w:tcW w:w="3613" w:type="dxa"/>
            <w:vAlign w:val="bottom"/>
          </w:tcPr>
          <w:p w14:paraId="7BFF9513" w14:textId="77777777" w:rsidR="00B6195F" w:rsidRPr="00A12A88" w:rsidRDefault="00B6195F" w:rsidP="00B6195F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ค่าใช้จ่ายในการขายและจัดจำหน่ายและบริหาร</w:t>
            </w:r>
          </w:p>
        </w:tc>
        <w:tc>
          <w:tcPr>
            <w:tcW w:w="1354" w:type="dxa"/>
          </w:tcPr>
          <w:p w14:paraId="1706EF3E" w14:textId="76865F40" w:rsidR="00B6195F" w:rsidRPr="00A12A88" w:rsidRDefault="00B6195F" w:rsidP="00B6195F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(890)</w:t>
            </w:r>
          </w:p>
        </w:tc>
        <w:tc>
          <w:tcPr>
            <w:tcW w:w="186" w:type="dxa"/>
          </w:tcPr>
          <w:p w14:paraId="0014E263" w14:textId="77777777" w:rsidR="00B6195F" w:rsidRPr="00A12A88" w:rsidRDefault="00B6195F" w:rsidP="00B6195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3C3DA0AB" w14:textId="1C010600" w:rsidR="00B6195F" w:rsidRPr="00A12A88" w:rsidRDefault="00B6195F" w:rsidP="00B6195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(697)</w:t>
            </w:r>
          </w:p>
        </w:tc>
        <w:tc>
          <w:tcPr>
            <w:tcW w:w="182" w:type="dxa"/>
          </w:tcPr>
          <w:p w14:paraId="23499C83" w14:textId="77777777" w:rsidR="00B6195F" w:rsidRPr="00A12A88" w:rsidRDefault="00B6195F" w:rsidP="00B6195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</w:tcPr>
          <w:p w14:paraId="5A060D47" w14:textId="6E4FE944" w:rsidR="00B6195F" w:rsidRPr="00A12A88" w:rsidRDefault="00B6195F" w:rsidP="00B6195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(1,173)</w:t>
            </w:r>
          </w:p>
        </w:tc>
        <w:tc>
          <w:tcPr>
            <w:tcW w:w="181" w:type="dxa"/>
          </w:tcPr>
          <w:p w14:paraId="353845C5" w14:textId="77777777" w:rsidR="00B6195F" w:rsidRPr="00A12A88" w:rsidRDefault="00B6195F" w:rsidP="00B6195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4AD95C66" w14:textId="0AB4C98C" w:rsidR="00B6195F" w:rsidRPr="00A12A88" w:rsidRDefault="00B6195F" w:rsidP="00B6195F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(199)</w:t>
            </w:r>
          </w:p>
        </w:tc>
        <w:tc>
          <w:tcPr>
            <w:tcW w:w="181" w:type="dxa"/>
          </w:tcPr>
          <w:p w14:paraId="0FBA99FD" w14:textId="77777777" w:rsidR="00B6195F" w:rsidRPr="00A12A88" w:rsidRDefault="00B6195F" w:rsidP="00B6195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shd w:val="clear" w:color="auto" w:fill="auto"/>
          </w:tcPr>
          <w:p w14:paraId="04B225BA" w14:textId="54A4AC71" w:rsidR="00B6195F" w:rsidRPr="00A12A88" w:rsidRDefault="00B6195F" w:rsidP="00B6195F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(3,590)</w:t>
            </w:r>
          </w:p>
        </w:tc>
        <w:tc>
          <w:tcPr>
            <w:tcW w:w="180" w:type="dxa"/>
          </w:tcPr>
          <w:p w14:paraId="415E077E" w14:textId="77777777" w:rsidR="00B6195F" w:rsidRPr="00A12A88" w:rsidRDefault="00B6195F" w:rsidP="00B6195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4F524C15" w14:textId="4C7847D0" w:rsidR="00B6195F" w:rsidRPr="00A12A88" w:rsidRDefault="00B6195F" w:rsidP="00B6195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(492)</w:t>
            </w:r>
          </w:p>
        </w:tc>
        <w:tc>
          <w:tcPr>
            <w:tcW w:w="180" w:type="dxa"/>
          </w:tcPr>
          <w:p w14:paraId="233D9D45" w14:textId="77777777" w:rsidR="00B6195F" w:rsidRPr="00A12A88" w:rsidRDefault="00B6195F" w:rsidP="00B6195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0DC7192A" w14:textId="3D67CB75" w:rsidR="00B6195F" w:rsidRPr="00A12A88" w:rsidRDefault="00B6195F" w:rsidP="00B6195F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76</w:t>
            </w:r>
          </w:p>
        </w:tc>
        <w:tc>
          <w:tcPr>
            <w:tcW w:w="179" w:type="dxa"/>
          </w:tcPr>
          <w:p w14:paraId="2A1D2378" w14:textId="77777777" w:rsidR="00B6195F" w:rsidRPr="00A12A88" w:rsidRDefault="00B6195F" w:rsidP="00B6195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3AE689D0" w14:textId="51F519A0" w:rsidR="00B6195F" w:rsidRPr="00A12A88" w:rsidRDefault="00B6195F" w:rsidP="00B6195F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(6,965)</w:t>
            </w:r>
          </w:p>
        </w:tc>
      </w:tr>
      <w:tr w:rsidR="00A12A88" w:rsidRPr="00A12A88" w14:paraId="6D388F83" w14:textId="77777777" w:rsidTr="00711CAF">
        <w:trPr>
          <w:cantSplit/>
          <w:trHeight w:val="288"/>
        </w:trPr>
        <w:tc>
          <w:tcPr>
            <w:tcW w:w="3613" w:type="dxa"/>
            <w:vAlign w:val="bottom"/>
          </w:tcPr>
          <w:p w14:paraId="28B748DB" w14:textId="77777777" w:rsidR="00B6195F" w:rsidRPr="00A12A88" w:rsidRDefault="00B6195F" w:rsidP="00B6195F">
            <w:pPr>
              <w:spacing w:line="240" w:lineRule="auto"/>
              <w:ind w:left="180" w:right="-79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</w:t>
            </w:r>
            <w:r w:rsidRPr="00A12A8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(</w:t>
            </w:r>
            <w:r w:rsidRPr="00A12A8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 xml:space="preserve">ขาดทุน) </w:t>
            </w:r>
            <w:r w:rsidRPr="00A12A8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ก่อนหักต้นทุนทางการเงิน</w:t>
            </w:r>
            <w:r w:rsidRPr="00A12A8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54" w:type="dxa"/>
          </w:tcPr>
          <w:p w14:paraId="1A72BAAD" w14:textId="77777777" w:rsidR="00B6195F" w:rsidRPr="00A12A88" w:rsidRDefault="00B6195F" w:rsidP="00B6195F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6" w:type="dxa"/>
            <w:vAlign w:val="bottom"/>
          </w:tcPr>
          <w:p w14:paraId="3E702C68" w14:textId="77777777" w:rsidR="00B6195F" w:rsidRPr="00A12A88" w:rsidRDefault="00B6195F" w:rsidP="00B6195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7064560A" w14:textId="77777777" w:rsidR="00B6195F" w:rsidRPr="00A12A88" w:rsidRDefault="00B6195F" w:rsidP="00B6195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5445A9AE" w14:textId="77777777" w:rsidR="00B6195F" w:rsidRPr="00A12A88" w:rsidRDefault="00B6195F" w:rsidP="00B6195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</w:tcPr>
          <w:p w14:paraId="0F8B4F5B" w14:textId="77777777" w:rsidR="00B6195F" w:rsidRPr="00A12A88" w:rsidRDefault="00B6195F" w:rsidP="00B6195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6E70130C" w14:textId="77777777" w:rsidR="00B6195F" w:rsidRPr="00A12A88" w:rsidRDefault="00B6195F" w:rsidP="00B6195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5C97AE04" w14:textId="77777777" w:rsidR="00B6195F" w:rsidRPr="00A12A88" w:rsidRDefault="00B6195F" w:rsidP="00B6195F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41FBB6A1" w14:textId="77777777" w:rsidR="00B6195F" w:rsidRPr="00A12A88" w:rsidRDefault="00B6195F" w:rsidP="00B6195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shd w:val="clear" w:color="auto" w:fill="auto"/>
          </w:tcPr>
          <w:p w14:paraId="709A1CE5" w14:textId="77777777" w:rsidR="00B6195F" w:rsidRPr="00A12A88" w:rsidRDefault="00B6195F" w:rsidP="00B6195F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353784C" w14:textId="77777777" w:rsidR="00B6195F" w:rsidRPr="00A12A88" w:rsidRDefault="00B6195F" w:rsidP="00B6195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143AE63C" w14:textId="77777777" w:rsidR="00B6195F" w:rsidRPr="00A12A88" w:rsidRDefault="00B6195F" w:rsidP="00B6195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29F517B" w14:textId="77777777" w:rsidR="00B6195F" w:rsidRPr="00A12A88" w:rsidRDefault="00B6195F" w:rsidP="00B6195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2505B2AD" w14:textId="77777777" w:rsidR="00B6195F" w:rsidRPr="00A12A88" w:rsidRDefault="00B6195F" w:rsidP="00B6195F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66A46C44" w14:textId="77777777" w:rsidR="00B6195F" w:rsidRPr="00A12A88" w:rsidRDefault="00B6195F" w:rsidP="00B6195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  <w:vAlign w:val="bottom"/>
          </w:tcPr>
          <w:p w14:paraId="4CDA493D" w14:textId="77777777" w:rsidR="00B6195F" w:rsidRPr="00A12A88" w:rsidRDefault="00B6195F" w:rsidP="00B6195F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12A88" w:rsidRPr="00A12A88" w14:paraId="363F6CF8" w14:textId="77777777" w:rsidTr="00AA3590">
        <w:trPr>
          <w:cantSplit/>
          <w:trHeight w:val="288"/>
        </w:trPr>
        <w:tc>
          <w:tcPr>
            <w:tcW w:w="3613" w:type="dxa"/>
            <w:vAlign w:val="bottom"/>
          </w:tcPr>
          <w:p w14:paraId="2DE67313" w14:textId="77777777" w:rsidR="00B6195F" w:rsidRPr="00A12A88" w:rsidRDefault="00B6195F" w:rsidP="00B6195F">
            <w:pPr>
              <w:spacing w:line="240" w:lineRule="auto"/>
              <w:ind w:left="100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ภาษีเงินได้ ค่าเสื่อมราคา</w:t>
            </w:r>
            <w:r w:rsidRPr="00A12A8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A12A8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ค่าตัดจำหน่าย และอื่น</w:t>
            </w:r>
            <w:r w:rsidRPr="00A12A8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1354" w:type="dxa"/>
          </w:tcPr>
          <w:p w14:paraId="7CD97BB0" w14:textId="0EC54B5A" w:rsidR="00B6195F" w:rsidRPr="00A12A88" w:rsidRDefault="00B6195F" w:rsidP="00B6195F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9,427</w:t>
            </w:r>
          </w:p>
        </w:tc>
        <w:tc>
          <w:tcPr>
            <w:tcW w:w="186" w:type="dxa"/>
          </w:tcPr>
          <w:p w14:paraId="3E6AFC55" w14:textId="77777777" w:rsidR="00B6195F" w:rsidRPr="00A12A88" w:rsidRDefault="00B6195F" w:rsidP="00B6195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295F2A36" w14:textId="41E87517" w:rsidR="00B6195F" w:rsidRPr="00A12A88" w:rsidRDefault="00B6195F" w:rsidP="00B6195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282</w:t>
            </w:r>
          </w:p>
        </w:tc>
        <w:tc>
          <w:tcPr>
            <w:tcW w:w="182" w:type="dxa"/>
          </w:tcPr>
          <w:p w14:paraId="42E33195" w14:textId="77777777" w:rsidR="00B6195F" w:rsidRPr="00A12A88" w:rsidRDefault="00B6195F" w:rsidP="00B6195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</w:tcPr>
          <w:p w14:paraId="20F20469" w14:textId="0DE0D271" w:rsidR="00B6195F" w:rsidRPr="00A12A88" w:rsidRDefault="00B6195F" w:rsidP="00B6195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307</w:t>
            </w:r>
          </w:p>
        </w:tc>
        <w:tc>
          <w:tcPr>
            <w:tcW w:w="181" w:type="dxa"/>
          </w:tcPr>
          <w:p w14:paraId="7F9FFD78" w14:textId="77777777" w:rsidR="00B6195F" w:rsidRPr="00A12A88" w:rsidRDefault="00B6195F" w:rsidP="00B6195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37CBCFD1" w14:textId="04F5FFC9" w:rsidR="00B6195F" w:rsidRPr="00A12A88" w:rsidRDefault="00B6195F" w:rsidP="00B6195F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77</w:t>
            </w:r>
          </w:p>
        </w:tc>
        <w:tc>
          <w:tcPr>
            <w:tcW w:w="181" w:type="dxa"/>
          </w:tcPr>
          <w:p w14:paraId="20F05C12" w14:textId="77777777" w:rsidR="00B6195F" w:rsidRPr="00A12A88" w:rsidRDefault="00B6195F" w:rsidP="00B6195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shd w:val="clear" w:color="auto" w:fill="auto"/>
          </w:tcPr>
          <w:p w14:paraId="4008DB88" w14:textId="6C62877A" w:rsidR="00B6195F" w:rsidRPr="00A12A88" w:rsidRDefault="00B6195F" w:rsidP="00B6195F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1,772</w:t>
            </w:r>
          </w:p>
        </w:tc>
        <w:tc>
          <w:tcPr>
            <w:tcW w:w="180" w:type="dxa"/>
          </w:tcPr>
          <w:p w14:paraId="2EDAC4B4" w14:textId="77777777" w:rsidR="00B6195F" w:rsidRPr="00A12A88" w:rsidRDefault="00B6195F" w:rsidP="00B6195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19B8EE22" w14:textId="1AF43BC6" w:rsidR="00B6195F" w:rsidRPr="00A12A88" w:rsidRDefault="00B6195F" w:rsidP="00B6195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(112)</w:t>
            </w:r>
          </w:p>
        </w:tc>
        <w:tc>
          <w:tcPr>
            <w:tcW w:w="180" w:type="dxa"/>
          </w:tcPr>
          <w:p w14:paraId="66943F6D" w14:textId="77777777" w:rsidR="00B6195F" w:rsidRPr="00A12A88" w:rsidRDefault="00B6195F" w:rsidP="00B6195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605237D3" w14:textId="26A5D680" w:rsidR="00B6195F" w:rsidRPr="00A12A88" w:rsidRDefault="00B6195F" w:rsidP="00B6195F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(324)</w:t>
            </w:r>
          </w:p>
        </w:tc>
        <w:tc>
          <w:tcPr>
            <w:tcW w:w="179" w:type="dxa"/>
          </w:tcPr>
          <w:p w14:paraId="4D3483D3" w14:textId="77777777" w:rsidR="00B6195F" w:rsidRPr="00A12A88" w:rsidRDefault="00B6195F" w:rsidP="00B6195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72B21E40" w14:textId="4322AF7C" w:rsidR="00B6195F" w:rsidRPr="00A12A88" w:rsidRDefault="00B6195F" w:rsidP="00B6195F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11,429</w:t>
            </w:r>
          </w:p>
        </w:tc>
      </w:tr>
      <w:tr w:rsidR="00A12A88" w:rsidRPr="00A12A88" w14:paraId="0C93C892" w14:textId="77777777" w:rsidTr="00233E33">
        <w:trPr>
          <w:cantSplit/>
          <w:trHeight w:val="288"/>
        </w:trPr>
        <w:tc>
          <w:tcPr>
            <w:tcW w:w="3613" w:type="dxa"/>
            <w:vAlign w:val="bottom"/>
          </w:tcPr>
          <w:p w14:paraId="3A443957" w14:textId="77777777" w:rsidR="00B6195F" w:rsidRPr="00A12A88" w:rsidRDefault="00B6195F" w:rsidP="00B6195F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รายได้จากการลงทุน</w:t>
            </w:r>
          </w:p>
        </w:tc>
        <w:tc>
          <w:tcPr>
            <w:tcW w:w="1354" w:type="dxa"/>
          </w:tcPr>
          <w:p w14:paraId="665890E0" w14:textId="6D405B74" w:rsidR="00B6195F" w:rsidRPr="00A12A88" w:rsidRDefault="00B6195F" w:rsidP="00B6195F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234</w:t>
            </w:r>
          </w:p>
        </w:tc>
        <w:tc>
          <w:tcPr>
            <w:tcW w:w="186" w:type="dxa"/>
          </w:tcPr>
          <w:p w14:paraId="6EBACC25" w14:textId="77777777" w:rsidR="00B6195F" w:rsidRPr="00A12A88" w:rsidRDefault="00B6195F" w:rsidP="00B6195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0F36A16E" w14:textId="590169B3" w:rsidR="00B6195F" w:rsidRPr="00A12A88" w:rsidRDefault="00B6195F" w:rsidP="00B6195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</w:t>
            </w:r>
          </w:p>
        </w:tc>
        <w:tc>
          <w:tcPr>
            <w:tcW w:w="182" w:type="dxa"/>
          </w:tcPr>
          <w:p w14:paraId="3DDBA159" w14:textId="77777777" w:rsidR="00B6195F" w:rsidRPr="00A12A88" w:rsidRDefault="00B6195F" w:rsidP="00B6195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</w:tcPr>
          <w:p w14:paraId="2DC9A980" w14:textId="2640DBE9" w:rsidR="00B6195F" w:rsidRPr="00A12A88" w:rsidRDefault="00B6195F" w:rsidP="00B6195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86</w:t>
            </w:r>
          </w:p>
        </w:tc>
        <w:tc>
          <w:tcPr>
            <w:tcW w:w="181" w:type="dxa"/>
          </w:tcPr>
          <w:p w14:paraId="2C7868FF" w14:textId="77777777" w:rsidR="00B6195F" w:rsidRPr="00A12A88" w:rsidRDefault="00B6195F" w:rsidP="00B6195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2260BBC8" w14:textId="214131FE" w:rsidR="00B6195F" w:rsidRPr="00A12A88" w:rsidRDefault="00B6195F" w:rsidP="00B6195F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</w:t>
            </w:r>
          </w:p>
        </w:tc>
        <w:tc>
          <w:tcPr>
            <w:tcW w:w="181" w:type="dxa"/>
          </w:tcPr>
          <w:p w14:paraId="7410A385" w14:textId="77777777" w:rsidR="00B6195F" w:rsidRPr="00A12A88" w:rsidRDefault="00B6195F" w:rsidP="00B6195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shd w:val="clear" w:color="auto" w:fill="auto"/>
          </w:tcPr>
          <w:p w14:paraId="3D5E2A8A" w14:textId="5D27A787" w:rsidR="00B6195F" w:rsidRPr="00A12A88" w:rsidRDefault="00B6195F" w:rsidP="00B6195F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106</w:t>
            </w:r>
          </w:p>
        </w:tc>
        <w:tc>
          <w:tcPr>
            <w:tcW w:w="180" w:type="dxa"/>
          </w:tcPr>
          <w:p w14:paraId="6092C879" w14:textId="77777777" w:rsidR="00B6195F" w:rsidRPr="00A12A88" w:rsidRDefault="00B6195F" w:rsidP="00B6195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7A21A9B6" w14:textId="5552C01B" w:rsidR="00B6195F" w:rsidRPr="00A12A88" w:rsidRDefault="00B6195F" w:rsidP="00B6195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188</w:t>
            </w:r>
          </w:p>
        </w:tc>
        <w:tc>
          <w:tcPr>
            <w:tcW w:w="180" w:type="dxa"/>
          </w:tcPr>
          <w:p w14:paraId="7878B090" w14:textId="77777777" w:rsidR="00B6195F" w:rsidRPr="00A12A88" w:rsidRDefault="00B6195F" w:rsidP="00B6195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491A717C" w14:textId="62A0B262" w:rsidR="00B6195F" w:rsidRPr="00A12A88" w:rsidRDefault="00B6195F" w:rsidP="00B6195F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(130)</w:t>
            </w:r>
          </w:p>
        </w:tc>
        <w:tc>
          <w:tcPr>
            <w:tcW w:w="179" w:type="dxa"/>
          </w:tcPr>
          <w:p w14:paraId="16806E8D" w14:textId="77777777" w:rsidR="00B6195F" w:rsidRPr="00A12A88" w:rsidRDefault="00B6195F" w:rsidP="00B6195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581DDC28" w14:textId="49E84CFE" w:rsidR="00B6195F" w:rsidRPr="00A12A88" w:rsidRDefault="00B6195F" w:rsidP="00B6195F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521</w:t>
            </w:r>
          </w:p>
        </w:tc>
      </w:tr>
      <w:tr w:rsidR="00A12A88" w:rsidRPr="00A12A88" w14:paraId="01667B72" w14:textId="77777777" w:rsidTr="00233E33">
        <w:trPr>
          <w:cantSplit/>
          <w:trHeight w:val="288"/>
        </w:trPr>
        <w:tc>
          <w:tcPr>
            <w:tcW w:w="3613" w:type="dxa"/>
            <w:vAlign w:val="bottom"/>
          </w:tcPr>
          <w:p w14:paraId="1C823AF2" w14:textId="77777777" w:rsidR="00B6195F" w:rsidRPr="00A12A88" w:rsidRDefault="00B6195F" w:rsidP="00B6195F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ต้นทุนทางการเงิน</w:t>
            </w:r>
          </w:p>
        </w:tc>
        <w:tc>
          <w:tcPr>
            <w:tcW w:w="1354" w:type="dxa"/>
          </w:tcPr>
          <w:p w14:paraId="4B1C0857" w14:textId="6FDE7B9F" w:rsidR="00B6195F" w:rsidRPr="00A12A88" w:rsidRDefault="00B6195F" w:rsidP="00B6195F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(508)</w:t>
            </w:r>
          </w:p>
        </w:tc>
        <w:tc>
          <w:tcPr>
            <w:tcW w:w="186" w:type="dxa"/>
          </w:tcPr>
          <w:p w14:paraId="0D78D4D0" w14:textId="77777777" w:rsidR="00B6195F" w:rsidRPr="00A12A88" w:rsidRDefault="00B6195F" w:rsidP="00B6195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6F88F5EB" w14:textId="45396A50" w:rsidR="00B6195F" w:rsidRPr="00A12A88" w:rsidRDefault="00B6195F" w:rsidP="00B6195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(255)</w:t>
            </w:r>
          </w:p>
        </w:tc>
        <w:tc>
          <w:tcPr>
            <w:tcW w:w="182" w:type="dxa"/>
          </w:tcPr>
          <w:p w14:paraId="744F27B6" w14:textId="77777777" w:rsidR="00B6195F" w:rsidRPr="00A12A88" w:rsidRDefault="00B6195F" w:rsidP="00B6195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</w:tcPr>
          <w:p w14:paraId="1BB36E53" w14:textId="46B05A1A" w:rsidR="00B6195F" w:rsidRPr="00A12A88" w:rsidRDefault="00B6195F" w:rsidP="00B6195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(496)</w:t>
            </w:r>
          </w:p>
        </w:tc>
        <w:tc>
          <w:tcPr>
            <w:tcW w:w="181" w:type="dxa"/>
          </w:tcPr>
          <w:p w14:paraId="4D9C2DB5" w14:textId="77777777" w:rsidR="00B6195F" w:rsidRPr="00A12A88" w:rsidRDefault="00B6195F" w:rsidP="00B6195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7B92647F" w14:textId="767D6585" w:rsidR="00B6195F" w:rsidRPr="00A12A88" w:rsidRDefault="00B6195F" w:rsidP="00B6195F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(38)</w:t>
            </w:r>
          </w:p>
        </w:tc>
        <w:tc>
          <w:tcPr>
            <w:tcW w:w="181" w:type="dxa"/>
          </w:tcPr>
          <w:p w14:paraId="3A2663FB" w14:textId="77777777" w:rsidR="00B6195F" w:rsidRPr="00A12A88" w:rsidRDefault="00B6195F" w:rsidP="00B6195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shd w:val="clear" w:color="auto" w:fill="auto"/>
          </w:tcPr>
          <w:p w14:paraId="6DD67A29" w14:textId="43AC837F" w:rsidR="00B6195F" w:rsidRPr="00A12A88" w:rsidRDefault="00B6195F" w:rsidP="00B6195F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(823)</w:t>
            </w:r>
          </w:p>
        </w:tc>
        <w:tc>
          <w:tcPr>
            <w:tcW w:w="180" w:type="dxa"/>
          </w:tcPr>
          <w:p w14:paraId="581958E6" w14:textId="77777777" w:rsidR="00B6195F" w:rsidRPr="00A12A88" w:rsidRDefault="00B6195F" w:rsidP="00B6195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5F745FDF" w14:textId="4C3D736E" w:rsidR="00B6195F" w:rsidRPr="00A12A88" w:rsidRDefault="00B6195F" w:rsidP="00B6195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(1,084)</w:t>
            </w:r>
          </w:p>
        </w:tc>
        <w:tc>
          <w:tcPr>
            <w:tcW w:w="180" w:type="dxa"/>
          </w:tcPr>
          <w:p w14:paraId="0E8ED292" w14:textId="77777777" w:rsidR="00B6195F" w:rsidRPr="00A12A88" w:rsidRDefault="00B6195F" w:rsidP="00B6195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1830D560" w14:textId="6C822A0F" w:rsidR="00B6195F" w:rsidRPr="00A12A88" w:rsidRDefault="00B6195F" w:rsidP="00B6195F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137</w:t>
            </w:r>
          </w:p>
        </w:tc>
        <w:tc>
          <w:tcPr>
            <w:tcW w:w="179" w:type="dxa"/>
          </w:tcPr>
          <w:p w14:paraId="24768F68" w14:textId="77777777" w:rsidR="00B6195F" w:rsidRPr="00A12A88" w:rsidRDefault="00B6195F" w:rsidP="00B6195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73683FDA" w14:textId="58947F41" w:rsidR="00B6195F" w:rsidRPr="00A12A88" w:rsidRDefault="00B6195F" w:rsidP="00B6195F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(3,067)</w:t>
            </w:r>
          </w:p>
        </w:tc>
      </w:tr>
      <w:tr w:rsidR="00A12A88" w:rsidRPr="00A12A88" w14:paraId="0AF2CDD7" w14:textId="77777777" w:rsidTr="00233E33">
        <w:trPr>
          <w:cantSplit/>
          <w:trHeight w:val="288"/>
        </w:trPr>
        <w:tc>
          <w:tcPr>
            <w:tcW w:w="3613" w:type="dxa"/>
            <w:vAlign w:val="bottom"/>
          </w:tcPr>
          <w:p w14:paraId="539A7198" w14:textId="77777777" w:rsidR="00B6195F" w:rsidRPr="00A12A88" w:rsidRDefault="00B6195F" w:rsidP="00B6195F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ค่าเสื่อมราคา และค่าตัดจำหน่าย</w:t>
            </w:r>
          </w:p>
        </w:tc>
        <w:tc>
          <w:tcPr>
            <w:tcW w:w="1354" w:type="dxa"/>
          </w:tcPr>
          <w:p w14:paraId="6704C25D" w14:textId="53E2B98D" w:rsidR="00B6195F" w:rsidRPr="00A12A88" w:rsidRDefault="00B6195F" w:rsidP="00B6195F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(2,896)</w:t>
            </w:r>
          </w:p>
        </w:tc>
        <w:tc>
          <w:tcPr>
            <w:tcW w:w="186" w:type="dxa"/>
          </w:tcPr>
          <w:p w14:paraId="3CA14F8A" w14:textId="77777777" w:rsidR="00B6195F" w:rsidRPr="00A12A88" w:rsidRDefault="00B6195F" w:rsidP="00B6195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13752E3D" w14:textId="3BF5475D" w:rsidR="00B6195F" w:rsidRPr="00A12A88" w:rsidRDefault="00B6195F" w:rsidP="00B6195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(991)</w:t>
            </w:r>
          </w:p>
        </w:tc>
        <w:tc>
          <w:tcPr>
            <w:tcW w:w="182" w:type="dxa"/>
          </w:tcPr>
          <w:p w14:paraId="117B8A1E" w14:textId="77777777" w:rsidR="00B6195F" w:rsidRPr="00A12A88" w:rsidRDefault="00B6195F" w:rsidP="00B6195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</w:tcPr>
          <w:p w14:paraId="4B6E5DF7" w14:textId="4BBF9F43" w:rsidR="00B6195F" w:rsidRPr="00A12A88" w:rsidRDefault="00B6195F" w:rsidP="00B6195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(760)</w:t>
            </w:r>
          </w:p>
        </w:tc>
        <w:tc>
          <w:tcPr>
            <w:tcW w:w="181" w:type="dxa"/>
          </w:tcPr>
          <w:p w14:paraId="6417A7FE" w14:textId="77777777" w:rsidR="00B6195F" w:rsidRPr="00A12A88" w:rsidRDefault="00B6195F" w:rsidP="00B6195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5" w:type="dxa"/>
          </w:tcPr>
          <w:p w14:paraId="7A949E40" w14:textId="114DBD70" w:rsidR="00B6195F" w:rsidRPr="00A12A88" w:rsidRDefault="00B6195F" w:rsidP="00B6195F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(155)</w:t>
            </w:r>
          </w:p>
        </w:tc>
        <w:tc>
          <w:tcPr>
            <w:tcW w:w="181" w:type="dxa"/>
          </w:tcPr>
          <w:p w14:paraId="3287FB6E" w14:textId="77777777" w:rsidR="00B6195F" w:rsidRPr="00A12A88" w:rsidRDefault="00B6195F" w:rsidP="00B6195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4" w:type="dxa"/>
            <w:shd w:val="clear" w:color="auto" w:fill="auto"/>
          </w:tcPr>
          <w:p w14:paraId="25C5804E" w14:textId="6E691AF8" w:rsidR="00B6195F" w:rsidRPr="00A12A88" w:rsidRDefault="00B6195F" w:rsidP="00B6195F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(2,440)</w:t>
            </w:r>
          </w:p>
        </w:tc>
        <w:tc>
          <w:tcPr>
            <w:tcW w:w="180" w:type="dxa"/>
          </w:tcPr>
          <w:p w14:paraId="24D805E8" w14:textId="77777777" w:rsidR="00B6195F" w:rsidRPr="00A12A88" w:rsidRDefault="00B6195F" w:rsidP="00B6195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4" w:type="dxa"/>
          </w:tcPr>
          <w:p w14:paraId="0E675965" w14:textId="513C9F84" w:rsidR="00B6195F" w:rsidRPr="00A12A88" w:rsidRDefault="00B6195F" w:rsidP="00B6195F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(79)</w:t>
            </w:r>
          </w:p>
        </w:tc>
        <w:tc>
          <w:tcPr>
            <w:tcW w:w="180" w:type="dxa"/>
          </w:tcPr>
          <w:p w14:paraId="2DDD2F71" w14:textId="77777777" w:rsidR="00B6195F" w:rsidRPr="00A12A88" w:rsidRDefault="00B6195F" w:rsidP="00B6195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9" w:type="dxa"/>
          </w:tcPr>
          <w:p w14:paraId="1971BAED" w14:textId="1DC07BDF" w:rsidR="00B6195F" w:rsidRPr="00A12A88" w:rsidRDefault="00B6195F" w:rsidP="00B6195F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91</w:t>
            </w:r>
          </w:p>
        </w:tc>
        <w:tc>
          <w:tcPr>
            <w:tcW w:w="179" w:type="dxa"/>
          </w:tcPr>
          <w:p w14:paraId="3B1CC467" w14:textId="77777777" w:rsidR="00B6195F" w:rsidRPr="00A12A88" w:rsidRDefault="00B6195F" w:rsidP="00B6195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6" w:type="dxa"/>
          </w:tcPr>
          <w:p w14:paraId="59A786FF" w14:textId="7C5CE995" w:rsidR="00B6195F" w:rsidRPr="00A12A88" w:rsidRDefault="00B6195F" w:rsidP="00B6195F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(7,230)</w:t>
            </w:r>
          </w:p>
        </w:tc>
      </w:tr>
      <w:tr w:rsidR="00A12A88" w:rsidRPr="00A12A88" w14:paraId="59D1CB96" w14:textId="77777777" w:rsidTr="00233E33">
        <w:trPr>
          <w:cantSplit/>
          <w:trHeight w:val="288"/>
        </w:trPr>
        <w:tc>
          <w:tcPr>
            <w:tcW w:w="3613" w:type="dxa"/>
            <w:vAlign w:val="bottom"/>
          </w:tcPr>
          <w:p w14:paraId="11D48CE3" w14:textId="77777777" w:rsidR="00B6195F" w:rsidRPr="00A12A88" w:rsidRDefault="00B6195F" w:rsidP="00B6195F">
            <w:pPr>
              <w:spacing w:line="240" w:lineRule="auto"/>
              <w:ind w:left="90" w:right="-79" w:hanging="90"/>
              <w:rPr>
                <w:rFonts w:asciiTheme="majorBidi" w:hAnsiTheme="majorBidi"/>
                <w:sz w:val="24"/>
                <w:szCs w:val="24"/>
                <w:lang w:val="en-GB"/>
              </w:rPr>
            </w:pPr>
            <w:r w:rsidRPr="00A12A88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กำไร</w:t>
            </w:r>
            <w:r w:rsidRPr="00A12A88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 xml:space="preserve"> (</w:t>
            </w:r>
            <w:r w:rsidRPr="00A12A88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ขาดทุน</w:t>
            </w:r>
            <w:r w:rsidRPr="00A12A88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 xml:space="preserve">) </w:t>
            </w:r>
            <w:r w:rsidRPr="00A12A88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จากการด้อยค่าของสินทรัพย์และ</w:t>
            </w:r>
          </w:p>
          <w:p w14:paraId="1FCF657C" w14:textId="0B3C92A2" w:rsidR="00B6195F" w:rsidRPr="00A12A88" w:rsidRDefault="00B6195F" w:rsidP="00B6195F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12A88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 xml:space="preserve">  </w:t>
            </w:r>
            <w:r w:rsidRPr="00A12A88">
              <w:rPr>
                <w:rFonts w:asciiTheme="majorBidi" w:hAnsiTheme="majorBidi"/>
                <w:sz w:val="24"/>
                <w:szCs w:val="24"/>
                <w:lang w:val="en-GB"/>
              </w:rPr>
              <w:t xml:space="preserve"> </w:t>
            </w:r>
            <w:r w:rsidRPr="00A12A88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การ</w:t>
            </w:r>
            <w:r w:rsidRPr="00A12A88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จำหน่าย</w:t>
            </w:r>
            <w:r w:rsidRPr="00A12A88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สินทรัพย์</w:t>
            </w:r>
          </w:p>
        </w:tc>
        <w:tc>
          <w:tcPr>
            <w:tcW w:w="1354" w:type="dxa"/>
          </w:tcPr>
          <w:p w14:paraId="7274F83F" w14:textId="1379F596" w:rsidR="00B6195F" w:rsidRPr="00A12A88" w:rsidRDefault="00B6195F" w:rsidP="00B6195F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6" w:type="dxa"/>
          </w:tcPr>
          <w:p w14:paraId="0C647D8E" w14:textId="77777777" w:rsidR="00B6195F" w:rsidRPr="00A12A88" w:rsidRDefault="00B6195F" w:rsidP="00B619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0" w:type="dxa"/>
          </w:tcPr>
          <w:p w14:paraId="06315D06" w14:textId="48CF4A17" w:rsidR="00B6195F" w:rsidRPr="00A12A88" w:rsidRDefault="00B6195F" w:rsidP="00B6195F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(3)</w:t>
            </w:r>
          </w:p>
        </w:tc>
        <w:tc>
          <w:tcPr>
            <w:tcW w:w="182" w:type="dxa"/>
          </w:tcPr>
          <w:p w14:paraId="2ECA57A4" w14:textId="77777777" w:rsidR="00B6195F" w:rsidRPr="00A12A88" w:rsidRDefault="00B6195F" w:rsidP="00B619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</w:tcPr>
          <w:p w14:paraId="23910BB7" w14:textId="535A42F3" w:rsidR="00B6195F" w:rsidRPr="00A12A88" w:rsidRDefault="00B6195F" w:rsidP="00B6195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1" w:type="dxa"/>
          </w:tcPr>
          <w:p w14:paraId="0E7B3CDB" w14:textId="77777777" w:rsidR="00B6195F" w:rsidRPr="00A12A88" w:rsidRDefault="00B6195F" w:rsidP="00B619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5" w:type="dxa"/>
          </w:tcPr>
          <w:p w14:paraId="28DA5B14" w14:textId="48C74203" w:rsidR="00B6195F" w:rsidRPr="00A12A88" w:rsidRDefault="00B6195F" w:rsidP="00B6195F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5BE4C69C" w14:textId="77777777" w:rsidR="00B6195F" w:rsidRPr="00A12A88" w:rsidRDefault="00B6195F" w:rsidP="00B619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4" w:type="dxa"/>
          </w:tcPr>
          <w:p w14:paraId="72A43F49" w14:textId="1F3C4FD9" w:rsidR="00B6195F" w:rsidRPr="00A12A88" w:rsidRDefault="00B6195F" w:rsidP="00B6195F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(60)</w:t>
            </w:r>
          </w:p>
        </w:tc>
        <w:tc>
          <w:tcPr>
            <w:tcW w:w="180" w:type="dxa"/>
          </w:tcPr>
          <w:p w14:paraId="221CD3F3" w14:textId="77777777" w:rsidR="00B6195F" w:rsidRPr="00A12A88" w:rsidRDefault="00B6195F" w:rsidP="00B619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4" w:type="dxa"/>
          </w:tcPr>
          <w:p w14:paraId="46FBD1A4" w14:textId="67CFFABE" w:rsidR="00B6195F" w:rsidRPr="00A12A88" w:rsidRDefault="00B6195F" w:rsidP="00B6195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5A65B8B" w14:textId="77777777" w:rsidR="00B6195F" w:rsidRPr="00A12A88" w:rsidRDefault="00B6195F" w:rsidP="00B619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9" w:type="dxa"/>
          </w:tcPr>
          <w:p w14:paraId="1A12AA9B" w14:textId="30D32CBB" w:rsidR="00B6195F" w:rsidRPr="00A12A88" w:rsidRDefault="00B6195F" w:rsidP="00B6195F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5927BE3F" w14:textId="77777777" w:rsidR="00B6195F" w:rsidRPr="00A12A88" w:rsidRDefault="00B6195F" w:rsidP="00B619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6" w:type="dxa"/>
          </w:tcPr>
          <w:p w14:paraId="64BA4ABB" w14:textId="3067D661" w:rsidR="00B6195F" w:rsidRPr="00A12A88" w:rsidRDefault="00B6195F" w:rsidP="00B6195F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(61)</w:t>
            </w:r>
          </w:p>
        </w:tc>
      </w:tr>
      <w:tr w:rsidR="00A12A88" w:rsidRPr="00A12A88" w14:paraId="07528F23" w14:textId="77777777" w:rsidTr="00233E33">
        <w:trPr>
          <w:cantSplit/>
          <w:trHeight w:val="288"/>
        </w:trPr>
        <w:tc>
          <w:tcPr>
            <w:tcW w:w="3613" w:type="dxa"/>
            <w:vAlign w:val="bottom"/>
          </w:tcPr>
          <w:p w14:paraId="489FE116" w14:textId="77777777" w:rsidR="00B6195F" w:rsidRPr="00A12A88" w:rsidRDefault="00B6195F" w:rsidP="00B6195F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ส่วนแบ่งกำไร</w:t>
            </w:r>
            <w:r w:rsidRPr="00A12A88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 </w:t>
            </w:r>
            <w:r w:rsidRPr="00A12A8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A12A8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ขาดทุน) </w:t>
            </w:r>
            <w:r w:rsidRPr="00A12A88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ของ</w:t>
            </w:r>
            <w:r w:rsidRPr="00A12A88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การร่วมค้าและ</w:t>
            </w:r>
            <w:r w:rsidRPr="00A12A88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   </w:t>
            </w:r>
            <w:r w:rsidRPr="00A12A88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        </w:t>
            </w:r>
            <w:r w:rsidRPr="00A12A88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 </w:t>
            </w:r>
          </w:p>
          <w:p w14:paraId="607C29A8" w14:textId="3FE96275" w:rsidR="00B6195F" w:rsidRPr="00A12A88" w:rsidRDefault="00B6195F" w:rsidP="00B6195F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  </w:t>
            </w:r>
            <w:r w:rsidRPr="00A12A88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บริษัทร่วม</w:t>
            </w:r>
            <w:r w:rsidRPr="00A12A88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ที่ใช้วิธีส่วนได้เสีย</w:t>
            </w:r>
          </w:p>
        </w:tc>
        <w:tc>
          <w:tcPr>
            <w:tcW w:w="1354" w:type="dxa"/>
          </w:tcPr>
          <w:p w14:paraId="16570F04" w14:textId="1A9815EA" w:rsidR="00B6195F" w:rsidRPr="00A12A88" w:rsidRDefault="00B6195F" w:rsidP="00B6195F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6" w:type="dxa"/>
          </w:tcPr>
          <w:p w14:paraId="24E7BF08" w14:textId="77777777" w:rsidR="00B6195F" w:rsidRPr="00A12A88" w:rsidRDefault="00B6195F" w:rsidP="00B619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0" w:type="dxa"/>
          </w:tcPr>
          <w:p w14:paraId="699860AF" w14:textId="578D8135" w:rsidR="00B6195F" w:rsidRPr="00A12A88" w:rsidRDefault="00B6195F" w:rsidP="00B6195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(143)</w:t>
            </w:r>
          </w:p>
        </w:tc>
        <w:tc>
          <w:tcPr>
            <w:tcW w:w="182" w:type="dxa"/>
          </w:tcPr>
          <w:p w14:paraId="15C1FE0E" w14:textId="77777777" w:rsidR="00B6195F" w:rsidRPr="00A12A88" w:rsidRDefault="00B6195F" w:rsidP="00B619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</w:tcPr>
          <w:p w14:paraId="4E3C28D1" w14:textId="6AA2A7DE" w:rsidR="00B6195F" w:rsidRPr="00A12A88" w:rsidRDefault="00B6195F" w:rsidP="00B6195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(103)</w:t>
            </w:r>
          </w:p>
        </w:tc>
        <w:tc>
          <w:tcPr>
            <w:tcW w:w="181" w:type="dxa"/>
          </w:tcPr>
          <w:p w14:paraId="74F6A992" w14:textId="77777777" w:rsidR="00B6195F" w:rsidRPr="00A12A88" w:rsidRDefault="00B6195F" w:rsidP="00B619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5" w:type="dxa"/>
          </w:tcPr>
          <w:p w14:paraId="35D44977" w14:textId="7D0ED2C6" w:rsidR="00B6195F" w:rsidRPr="00A12A88" w:rsidRDefault="00B6195F" w:rsidP="00B6195F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(422)</w:t>
            </w:r>
          </w:p>
        </w:tc>
        <w:tc>
          <w:tcPr>
            <w:tcW w:w="181" w:type="dxa"/>
          </w:tcPr>
          <w:p w14:paraId="2C1324C9" w14:textId="77777777" w:rsidR="00B6195F" w:rsidRPr="00A12A88" w:rsidRDefault="00B6195F" w:rsidP="00B619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4" w:type="dxa"/>
          </w:tcPr>
          <w:p w14:paraId="75770297" w14:textId="3CB9020C" w:rsidR="00B6195F" w:rsidRPr="00A12A88" w:rsidRDefault="00B6195F" w:rsidP="00B6195F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178</w:t>
            </w:r>
          </w:p>
        </w:tc>
        <w:tc>
          <w:tcPr>
            <w:tcW w:w="180" w:type="dxa"/>
          </w:tcPr>
          <w:p w14:paraId="71AB574F" w14:textId="77777777" w:rsidR="00B6195F" w:rsidRPr="00A12A88" w:rsidRDefault="00B6195F" w:rsidP="00B619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4" w:type="dxa"/>
          </w:tcPr>
          <w:p w14:paraId="554166A9" w14:textId="2090539D" w:rsidR="00B6195F" w:rsidRPr="00A12A88" w:rsidRDefault="00B6195F" w:rsidP="00B6195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139</w:t>
            </w:r>
          </w:p>
        </w:tc>
        <w:tc>
          <w:tcPr>
            <w:tcW w:w="180" w:type="dxa"/>
          </w:tcPr>
          <w:p w14:paraId="490C5010" w14:textId="77777777" w:rsidR="00B6195F" w:rsidRPr="00A12A88" w:rsidRDefault="00B6195F" w:rsidP="00B619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9" w:type="dxa"/>
          </w:tcPr>
          <w:p w14:paraId="78685A83" w14:textId="5BE46BED" w:rsidR="00B6195F" w:rsidRPr="00A12A88" w:rsidRDefault="00B6195F" w:rsidP="00B6195F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</w:t>
            </w:r>
          </w:p>
        </w:tc>
        <w:tc>
          <w:tcPr>
            <w:tcW w:w="179" w:type="dxa"/>
          </w:tcPr>
          <w:p w14:paraId="56655896" w14:textId="77777777" w:rsidR="00B6195F" w:rsidRPr="00A12A88" w:rsidRDefault="00B6195F" w:rsidP="00B619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6" w:type="dxa"/>
          </w:tcPr>
          <w:p w14:paraId="09045C38" w14:textId="650D3E49" w:rsidR="00B6195F" w:rsidRPr="00A12A88" w:rsidRDefault="00B6195F" w:rsidP="00B6195F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(332)</w:t>
            </w:r>
          </w:p>
        </w:tc>
      </w:tr>
      <w:tr w:rsidR="00A12A88" w:rsidRPr="00A12A88" w14:paraId="0E43A77C" w14:textId="77777777" w:rsidTr="00233E33">
        <w:trPr>
          <w:cantSplit/>
          <w:trHeight w:val="288"/>
        </w:trPr>
        <w:tc>
          <w:tcPr>
            <w:tcW w:w="3613" w:type="dxa"/>
            <w:vAlign w:val="bottom"/>
          </w:tcPr>
          <w:p w14:paraId="0549ED70" w14:textId="77777777" w:rsidR="00B6195F" w:rsidRPr="00A12A88" w:rsidRDefault="00B6195F" w:rsidP="00B6195F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354" w:type="dxa"/>
          </w:tcPr>
          <w:p w14:paraId="00268C40" w14:textId="481B5288" w:rsidR="00B6195F" w:rsidRPr="00A12A88" w:rsidRDefault="00B6195F" w:rsidP="00B6195F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610</w:t>
            </w:r>
          </w:p>
        </w:tc>
        <w:tc>
          <w:tcPr>
            <w:tcW w:w="186" w:type="dxa"/>
          </w:tcPr>
          <w:p w14:paraId="61DF2D51" w14:textId="77777777" w:rsidR="00B6195F" w:rsidRPr="00A12A88" w:rsidRDefault="00B6195F" w:rsidP="00B6195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49DA73DD" w14:textId="5B3A0758" w:rsidR="00B6195F" w:rsidRPr="00A12A88" w:rsidRDefault="00B6195F" w:rsidP="00B6195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452</w:t>
            </w:r>
          </w:p>
        </w:tc>
        <w:tc>
          <w:tcPr>
            <w:tcW w:w="182" w:type="dxa"/>
          </w:tcPr>
          <w:p w14:paraId="5C9BBBAD" w14:textId="77777777" w:rsidR="00B6195F" w:rsidRPr="00A12A88" w:rsidRDefault="00B6195F" w:rsidP="00B6195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</w:tcPr>
          <w:p w14:paraId="5D7BC63F" w14:textId="5C388FF0" w:rsidR="00B6195F" w:rsidRPr="00A12A88" w:rsidRDefault="00B6195F" w:rsidP="00B6195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407</w:t>
            </w:r>
          </w:p>
        </w:tc>
        <w:tc>
          <w:tcPr>
            <w:tcW w:w="181" w:type="dxa"/>
          </w:tcPr>
          <w:p w14:paraId="70713607" w14:textId="77777777" w:rsidR="00B6195F" w:rsidRPr="00A12A88" w:rsidRDefault="00B6195F" w:rsidP="00B6195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42328DE6" w14:textId="00F6C348" w:rsidR="00B6195F" w:rsidRPr="00A12A88" w:rsidRDefault="00B6195F" w:rsidP="00B6195F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</w:t>
            </w:r>
          </w:p>
        </w:tc>
        <w:tc>
          <w:tcPr>
            <w:tcW w:w="181" w:type="dxa"/>
          </w:tcPr>
          <w:p w14:paraId="287A8500" w14:textId="77777777" w:rsidR="00B6195F" w:rsidRPr="00A12A88" w:rsidRDefault="00B6195F" w:rsidP="00B6195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7F4D1FAC" w14:textId="15AE5383" w:rsidR="00B6195F" w:rsidRPr="00A12A88" w:rsidRDefault="00B6195F" w:rsidP="00B6195F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(57)</w:t>
            </w:r>
          </w:p>
        </w:tc>
        <w:tc>
          <w:tcPr>
            <w:tcW w:w="180" w:type="dxa"/>
          </w:tcPr>
          <w:p w14:paraId="4CC4FF0C" w14:textId="77777777" w:rsidR="00B6195F" w:rsidRPr="00A12A88" w:rsidRDefault="00B6195F" w:rsidP="00B6195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3C79490D" w14:textId="5BC67E77" w:rsidR="00B6195F" w:rsidRPr="00A12A88" w:rsidRDefault="00B6195F" w:rsidP="00B6195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(3,005)</w:t>
            </w:r>
          </w:p>
        </w:tc>
        <w:tc>
          <w:tcPr>
            <w:tcW w:w="180" w:type="dxa"/>
          </w:tcPr>
          <w:p w14:paraId="13F43B76" w14:textId="77777777" w:rsidR="00B6195F" w:rsidRPr="00A12A88" w:rsidRDefault="00B6195F" w:rsidP="00B6195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1B99D923" w14:textId="68EE7135" w:rsidR="00B6195F" w:rsidRPr="00A12A88" w:rsidRDefault="00B6195F" w:rsidP="00B6195F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(24)</w:t>
            </w:r>
          </w:p>
        </w:tc>
        <w:tc>
          <w:tcPr>
            <w:tcW w:w="179" w:type="dxa"/>
          </w:tcPr>
          <w:p w14:paraId="782BE130" w14:textId="77777777" w:rsidR="00B6195F" w:rsidRPr="00A12A88" w:rsidRDefault="00B6195F" w:rsidP="00B6195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466AE799" w14:textId="1E79FBD6" w:rsidR="00B6195F" w:rsidRPr="00A12A88" w:rsidRDefault="00B6195F" w:rsidP="00B6195F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(1,565)</w:t>
            </w:r>
          </w:p>
        </w:tc>
      </w:tr>
      <w:tr w:rsidR="00A12A88" w:rsidRPr="00A12A88" w14:paraId="66B32779" w14:textId="77777777" w:rsidTr="00BA779E">
        <w:trPr>
          <w:cantSplit/>
          <w:trHeight w:val="288"/>
        </w:trPr>
        <w:tc>
          <w:tcPr>
            <w:tcW w:w="3613" w:type="dxa"/>
            <w:vAlign w:val="bottom"/>
          </w:tcPr>
          <w:p w14:paraId="547CFDC9" w14:textId="77777777" w:rsidR="00B6195F" w:rsidRPr="00A12A88" w:rsidRDefault="00B6195F" w:rsidP="00B6195F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</w:t>
            </w:r>
            <w:r w:rsidRPr="00A12A8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 xml:space="preserve"> (</w:t>
            </w:r>
            <w:r w:rsidRPr="00A12A8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ขาดทุน) </w:t>
            </w:r>
            <w:r w:rsidRPr="00A12A8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ก่อนภาษีเงินได้</w:t>
            </w:r>
          </w:p>
        </w:tc>
        <w:tc>
          <w:tcPr>
            <w:tcW w:w="1354" w:type="dxa"/>
          </w:tcPr>
          <w:p w14:paraId="5A20FBA2" w14:textId="4D889484" w:rsidR="00B6195F" w:rsidRPr="00A12A88" w:rsidRDefault="00B6195F" w:rsidP="00B6195F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6,867</w:t>
            </w:r>
          </w:p>
        </w:tc>
        <w:tc>
          <w:tcPr>
            <w:tcW w:w="186" w:type="dxa"/>
          </w:tcPr>
          <w:p w14:paraId="3E625A1B" w14:textId="77777777" w:rsidR="00B6195F" w:rsidRPr="00A12A88" w:rsidRDefault="00B6195F" w:rsidP="00B6195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5E2798FF" w14:textId="0BB67C46" w:rsidR="00B6195F" w:rsidRPr="00A12A88" w:rsidRDefault="00B6195F" w:rsidP="00B6195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(640)</w:t>
            </w:r>
          </w:p>
        </w:tc>
        <w:tc>
          <w:tcPr>
            <w:tcW w:w="182" w:type="dxa"/>
          </w:tcPr>
          <w:p w14:paraId="30254AA6" w14:textId="77777777" w:rsidR="00B6195F" w:rsidRPr="00A12A88" w:rsidRDefault="00B6195F" w:rsidP="00B6195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</w:tcPr>
          <w:p w14:paraId="21AD9E3E" w14:textId="72CA479E" w:rsidR="00B6195F" w:rsidRPr="00A12A88" w:rsidRDefault="00B6195F" w:rsidP="00B6195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(557)</w:t>
            </w:r>
          </w:p>
        </w:tc>
        <w:tc>
          <w:tcPr>
            <w:tcW w:w="181" w:type="dxa"/>
          </w:tcPr>
          <w:p w14:paraId="1C9C857F" w14:textId="77777777" w:rsidR="00B6195F" w:rsidRPr="00A12A88" w:rsidRDefault="00B6195F" w:rsidP="00B6195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3BBA0BDD" w14:textId="552A6F75" w:rsidR="00B6195F" w:rsidRPr="00A12A88" w:rsidRDefault="00B6195F" w:rsidP="00B6195F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(467)</w:t>
            </w:r>
          </w:p>
        </w:tc>
        <w:tc>
          <w:tcPr>
            <w:tcW w:w="181" w:type="dxa"/>
          </w:tcPr>
          <w:p w14:paraId="6B65F5FF" w14:textId="77777777" w:rsidR="00B6195F" w:rsidRPr="00A12A88" w:rsidRDefault="00B6195F" w:rsidP="00B6195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419B3A3D" w14:textId="5802CD78" w:rsidR="00B6195F" w:rsidRPr="00A12A88" w:rsidRDefault="00B6195F" w:rsidP="00B6195F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(1,324)</w:t>
            </w:r>
          </w:p>
        </w:tc>
        <w:tc>
          <w:tcPr>
            <w:tcW w:w="180" w:type="dxa"/>
          </w:tcPr>
          <w:p w14:paraId="7B1600B6" w14:textId="77777777" w:rsidR="00B6195F" w:rsidRPr="00A12A88" w:rsidRDefault="00B6195F" w:rsidP="00B6195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16263C0F" w14:textId="7E9158FF" w:rsidR="00B6195F" w:rsidRPr="00A12A88" w:rsidRDefault="00B6195F" w:rsidP="00B6195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(3,953)</w:t>
            </w:r>
          </w:p>
        </w:tc>
        <w:tc>
          <w:tcPr>
            <w:tcW w:w="180" w:type="dxa"/>
          </w:tcPr>
          <w:p w14:paraId="53DABB54" w14:textId="77777777" w:rsidR="00B6195F" w:rsidRPr="00A12A88" w:rsidRDefault="00B6195F" w:rsidP="00B6195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095161FB" w14:textId="291017C3" w:rsidR="00B6195F" w:rsidRPr="00A12A88" w:rsidRDefault="00B6195F" w:rsidP="00B6195F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(231)</w:t>
            </w:r>
          </w:p>
        </w:tc>
        <w:tc>
          <w:tcPr>
            <w:tcW w:w="179" w:type="dxa"/>
          </w:tcPr>
          <w:p w14:paraId="12289335" w14:textId="77777777" w:rsidR="00B6195F" w:rsidRPr="00A12A88" w:rsidRDefault="00B6195F" w:rsidP="00B6195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39A4147F" w14:textId="696C67AF" w:rsidR="00B6195F" w:rsidRPr="00A12A88" w:rsidRDefault="00B6195F" w:rsidP="00B6195F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(305)</w:t>
            </w:r>
          </w:p>
        </w:tc>
      </w:tr>
      <w:tr w:rsidR="00A12A88" w:rsidRPr="00A12A88" w14:paraId="27B8D4E0" w14:textId="77777777" w:rsidTr="00711CAF">
        <w:trPr>
          <w:cantSplit/>
          <w:trHeight w:val="288"/>
        </w:trPr>
        <w:tc>
          <w:tcPr>
            <w:tcW w:w="3613" w:type="dxa"/>
            <w:vAlign w:val="bottom"/>
          </w:tcPr>
          <w:p w14:paraId="01FE36E9" w14:textId="77777777" w:rsidR="00B6195F" w:rsidRPr="00A12A88" w:rsidRDefault="00B6195F" w:rsidP="00B6195F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</w:t>
            </w:r>
            <w:r w:rsidRPr="00A12A8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 xml:space="preserve"> (ขาดทุน) </w:t>
            </w:r>
            <w:r w:rsidRPr="00A12A8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ตามส่วนงานสุทธิ</w:t>
            </w:r>
          </w:p>
        </w:tc>
        <w:tc>
          <w:tcPr>
            <w:tcW w:w="1354" w:type="dxa"/>
          </w:tcPr>
          <w:p w14:paraId="108D35FB" w14:textId="67E91684" w:rsidR="00B6195F" w:rsidRPr="00A12A88" w:rsidRDefault="00B6195F" w:rsidP="00B6195F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6" w:type="dxa"/>
            <w:vAlign w:val="bottom"/>
          </w:tcPr>
          <w:p w14:paraId="145C8D8B" w14:textId="77777777" w:rsidR="00B6195F" w:rsidRPr="00A12A88" w:rsidRDefault="00B6195F" w:rsidP="00B6195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3DAED02F" w14:textId="3070869E" w:rsidR="00B6195F" w:rsidRPr="00A12A88" w:rsidRDefault="00B6195F" w:rsidP="00B6195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767567DF" w14:textId="77777777" w:rsidR="00B6195F" w:rsidRPr="00A12A88" w:rsidRDefault="00B6195F" w:rsidP="00B6195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</w:tcPr>
          <w:p w14:paraId="111EDD2F" w14:textId="0C22DC77" w:rsidR="00B6195F" w:rsidRPr="00A12A88" w:rsidRDefault="00B6195F" w:rsidP="00B6195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6818219F" w14:textId="77777777" w:rsidR="00B6195F" w:rsidRPr="00A12A88" w:rsidRDefault="00B6195F" w:rsidP="00B6195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00CED0E5" w14:textId="62164A07" w:rsidR="00B6195F" w:rsidRPr="00A12A88" w:rsidRDefault="00B6195F" w:rsidP="00B6195F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19308589" w14:textId="77777777" w:rsidR="00B6195F" w:rsidRPr="00A12A88" w:rsidRDefault="00B6195F" w:rsidP="00B6195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757F8FEA" w14:textId="14D59DE0" w:rsidR="00B6195F" w:rsidRPr="00A12A88" w:rsidRDefault="00B6195F" w:rsidP="00B6195F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9C103B9" w14:textId="77777777" w:rsidR="00B6195F" w:rsidRPr="00A12A88" w:rsidRDefault="00B6195F" w:rsidP="00B6195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3CB8AE3E" w14:textId="38E719CD" w:rsidR="00B6195F" w:rsidRPr="00A12A88" w:rsidRDefault="00B6195F" w:rsidP="00B6195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40158CB" w14:textId="77777777" w:rsidR="00B6195F" w:rsidRPr="00A12A88" w:rsidRDefault="00B6195F" w:rsidP="00B6195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12B8162D" w14:textId="7B59A3A0" w:rsidR="00B6195F" w:rsidRPr="00A12A88" w:rsidRDefault="00B6195F" w:rsidP="00B6195F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3B377931" w14:textId="77777777" w:rsidR="00B6195F" w:rsidRPr="00A12A88" w:rsidRDefault="00B6195F" w:rsidP="00B6195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5A311328" w14:textId="23A490F4" w:rsidR="00B6195F" w:rsidRPr="00A12A88" w:rsidRDefault="00B6195F" w:rsidP="00B6195F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12A88" w:rsidRPr="00A12A88" w14:paraId="565B9DA4" w14:textId="77777777" w:rsidTr="00BB1B10">
        <w:trPr>
          <w:cantSplit/>
          <w:trHeight w:val="80"/>
        </w:trPr>
        <w:tc>
          <w:tcPr>
            <w:tcW w:w="3613" w:type="dxa"/>
            <w:vAlign w:val="bottom"/>
          </w:tcPr>
          <w:p w14:paraId="78CB6C10" w14:textId="77777777" w:rsidR="00B6195F" w:rsidRPr="00A12A88" w:rsidRDefault="00B6195F" w:rsidP="00B6195F">
            <w:pPr>
              <w:spacing w:line="240" w:lineRule="auto"/>
              <w:ind w:left="100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ส่วนที่เป็นของบริษัท</w:t>
            </w:r>
          </w:p>
        </w:tc>
        <w:tc>
          <w:tcPr>
            <w:tcW w:w="1354" w:type="dxa"/>
          </w:tcPr>
          <w:p w14:paraId="2EFDA816" w14:textId="587F92B4" w:rsidR="00B6195F" w:rsidRPr="00A12A88" w:rsidRDefault="00B6195F" w:rsidP="00B6195F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6,658</w:t>
            </w:r>
          </w:p>
        </w:tc>
        <w:tc>
          <w:tcPr>
            <w:tcW w:w="186" w:type="dxa"/>
          </w:tcPr>
          <w:p w14:paraId="54261AA6" w14:textId="77777777" w:rsidR="00B6195F" w:rsidRPr="00A12A88" w:rsidRDefault="00B6195F" w:rsidP="00B6195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54D93728" w14:textId="312BEC97" w:rsidR="00B6195F" w:rsidRPr="00A12A88" w:rsidRDefault="00B6195F" w:rsidP="00B6195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(830)</w:t>
            </w:r>
          </w:p>
        </w:tc>
        <w:tc>
          <w:tcPr>
            <w:tcW w:w="182" w:type="dxa"/>
          </w:tcPr>
          <w:p w14:paraId="2C25E61B" w14:textId="77777777" w:rsidR="00B6195F" w:rsidRPr="00A12A88" w:rsidRDefault="00B6195F" w:rsidP="00B6195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</w:tcPr>
          <w:p w14:paraId="44F954DA" w14:textId="7D203797" w:rsidR="00B6195F" w:rsidRPr="00A12A88" w:rsidRDefault="00B6195F" w:rsidP="00B6195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(533)</w:t>
            </w:r>
          </w:p>
        </w:tc>
        <w:tc>
          <w:tcPr>
            <w:tcW w:w="181" w:type="dxa"/>
          </w:tcPr>
          <w:p w14:paraId="2C390E22" w14:textId="77777777" w:rsidR="00B6195F" w:rsidRPr="00A12A88" w:rsidRDefault="00B6195F" w:rsidP="00B6195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23DFE726" w14:textId="58019AC8" w:rsidR="00B6195F" w:rsidRPr="00A12A88" w:rsidRDefault="00B6195F" w:rsidP="00B6195F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(425)</w:t>
            </w:r>
          </w:p>
        </w:tc>
        <w:tc>
          <w:tcPr>
            <w:tcW w:w="181" w:type="dxa"/>
          </w:tcPr>
          <w:p w14:paraId="5FB36A81" w14:textId="77777777" w:rsidR="00B6195F" w:rsidRPr="00A12A88" w:rsidRDefault="00B6195F" w:rsidP="00B6195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0109BE91" w14:textId="509BDF78" w:rsidR="00B6195F" w:rsidRPr="00A12A88" w:rsidRDefault="00B6195F" w:rsidP="00B6195F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(1,262)</w:t>
            </w:r>
          </w:p>
        </w:tc>
        <w:tc>
          <w:tcPr>
            <w:tcW w:w="180" w:type="dxa"/>
          </w:tcPr>
          <w:p w14:paraId="6DE08322" w14:textId="77777777" w:rsidR="00B6195F" w:rsidRPr="00A12A88" w:rsidRDefault="00B6195F" w:rsidP="00B6195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5913B3F9" w14:textId="06D8DF41" w:rsidR="00B6195F" w:rsidRPr="00A12A88" w:rsidRDefault="00B6195F" w:rsidP="00B6195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(2,944)</w:t>
            </w:r>
          </w:p>
        </w:tc>
        <w:tc>
          <w:tcPr>
            <w:tcW w:w="180" w:type="dxa"/>
          </w:tcPr>
          <w:p w14:paraId="63EC502A" w14:textId="77777777" w:rsidR="00B6195F" w:rsidRPr="00A12A88" w:rsidRDefault="00B6195F" w:rsidP="00B6195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7BCC4CFF" w14:textId="48F9803A" w:rsidR="00B6195F" w:rsidRPr="00A12A88" w:rsidRDefault="00B6195F" w:rsidP="00B6195F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(1,270)</w:t>
            </w:r>
          </w:p>
        </w:tc>
        <w:tc>
          <w:tcPr>
            <w:tcW w:w="179" w:type="dxa"/>
          </w:tcPr>
          <w:p w14:paraId="67B2C87F" w14:textId="77777777" w:rsidR="00B6195F" w:rsidRPr="00A12A88" w:rsidRDefault="00B6195F" w:rsidP="00B6195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50C2A5B3" w14:textId="26B91314" w:rsidR="00B6195F" w:rsidRPr="00A12A88" w:rsidRDefault="00B6195F" w:rsidP="00B6195F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(606)</w:t>
            </w:r>
          </w:p>
        </w:tc>
      </w:tr>
    </w:tbl>
    <w:p w14:paraId="6830E78E" w14:textId="77777777" w:rsidR="002213B7" w:rsidRPr="00A12A88" w:rsidRDefault="002213B7" w:rsidP="002213B7">
      <w:pPr>
        <w:pStyle w:val="ListParagraph"/>
        <w:ind w:left="680"/>
        <w:rPr>
          <w:rFonts w:asciiTheme="majorBidi" w:hAnsiTheme="majorBidi"/>
          <w:sz w:val="10"/>
          <w:szCs w:val="10"/>
        </w:rPr>
      </w:pPr>
    </w:p>
    <w:p w14:paraId="0D19D715" w14:textId="4407CE39" w:rsidR="00610842" w:rsidRPr="00A12A88" w:rsidRDefault="009F1EA0" w:rsidP="002213B7">
      <w:pPr>
        <w:pStyle w:val="ListParagraph"/>
        <w:ind w:left="0"/>
        <w:rPr>
          <w:rFonts w:asciiTheme="majorBidi" w:hAnsiTheme="majorBidi"/>
          <w:i/>
          <w:iCs/>
          <w:sz w:val="20"/>
          <w:szCs w:val="20"/>
        </w:rPr>
      </w:pPr>
      <w:r w:rsidRPr="00A12A88">
        <w:rPr>
          <w:rFonts w:asciiTheme="majorBidi" w:hAnsiTheme="majorBidi"/>
          <w:i/>
          <w:iCs/>
          <w:sz w:val="20"/>
          <w:szCs w:val="20"/>
          <w:cs/>
        </w:rPr>
        <w:t>*</w:t>
      </w:r>
      <w:r w:rsidRPr="00A12A88">
        <w:rPr>
          <w:rFonts w:asciiTheme="majorBidi" w:hAnsiTheme="majorBidi" w:hint="cs"/>
          <w:i/>
          <w:iCs/>
          <w:sz w:val="20"/>
          <w:szCs w:val="20"/>
          <w:cs/>
        </w:rPr>
        <w:t>รายได้ตามส่วนงานที่รายงานของกลุ่มบริษัทข้างต้น</w:t>
      </w:r>
      <w:r w:rsidRPr="00A12A88">
        <w:rPr>
          <w:rFonts w:asciiTheme="majorBidi" w:hAnsiTheme="majorBidi"/>
          <w:i/>
          <w:iCs/>
          <w:sz w:val="20"/>
          <w:szCs w:val="20"/>
          <w:cs/>
        </w:rPr>
        <w:t xml:space="preserve"> </w:t>
      </w:r>
      <w:r w:rsidRPr="00A12A88">
        <w:rPr>
          <w:rFonts w:asciiTheme="majorBidi" w:hAnsiTheme="majorBidi" w:hint="cs"/>
          <w:i/>
          <w:iCs/>
          <w:sz w:val="20"/>
          <w:szCs w:val="20"/>
          <w:cs/>
        </w:rPr>
        <w:t>เป็นการเปิดเผยข้อมูลในลักษณะเดียวกับการจำแนกรายได้ตามสินค้าและบริการ</w:t>
      </w:r>
      <w:r w:rsidRPr="00A12A88">
        <w:rPr>
          <w:rFonts w:asciiTheme="majorBidi" w:hAnsiTheme="majorBidi"/>
          <w:i/>
          <w:iCs/>
          <w:sz w:val="20"/>
          <w:szCs w:val="20"/>
          <w:cs/>
        </w:rPr>
        <w:t xml:space="preserve"> (</w:t>
      </w:r>
      <w:r w:rsidRPr="00A12A88">
        <w:rPr>
          <w:rFonts w:asciiTheme="majorBidi" w:hAnsiTheme="majorBidi" w:hint="cs"/>
          <w:i/>
          <w:iCs/>
          <w:sz w:val="20"/>
          <w:szCs w:val="20"/>
          <w:cs/>
        </w:rPr>
        <w:t>กลุ่มผลิตภัณฑ์หลัก</w:t>
      </w:r>
      <w:r w:rsidRPr="00A12A88">
        <w:rPr>
          <w:rFonts w:asciiTheme="majorBidi" w:hAnsiTheme="majorBidi"/>
          <w:i/>
          <w:iCs/>
          <w:sz w:val="20"/>
          <w:szCs w:val="20"/>
          <w:cs/>
        </w:rPr>
        <w:t>)</w:t>
      </w:r>
      <w:r w:rsidRPr="00A12A88">
        <w:rPr>
          <w:rFonts w:asciiTheme="majorBidi" w:hAnsiTheme="majorBidi"/>
          <w:i/>
          <w:iCs/>
          <w:sz w:val="20"/>
          <w:szCs w:val="20"/>
        </w:rPr>
        <w:t> </w:t>
      </w:r>
    </w:p>
    <w:p w14:paraId="7A7F275C" w14:textId="77777777" w:rsidR="00610842" w:rsidRPr="00A12A88" w:rsidRDefault="00610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/>
          <w:i/>
          <w:iCs/>
          <w:sz w:val="20"/>
          <w:szCs w:val="20"/>
        </w:rPr>
      </w:pPr>
      <w:r w:rsidRPr="00A12A88">
        <w:rPr>
          <w:rFonts w:asciiTheme="majorBidi" w:hAnsiTheme="majorBidi"/>
          <w:i/>
          <w:iCs/>
          <w:sz w:val="20"/>
          <w:szCs w:val="20"/>
        </w:rPr>
        <w:br w:type="page"/>
      </w:r>
    </w:p>
    <w:tbl>
      <w:tblPr>
        <w:tblW w:w="15154" w:type="dxa"/>
        <w:tblInd w:w="-10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13"/>
        <w:gridCol w:w="1354"/>
        <w:gridCol w:w="186"/>
        <w:gridCol w:w="1270"/>
        <w:gridCol w:w="182"/>
        <w:gridCol w:w="1280"/>
        <w:gridCol w:w="181"/>
        <w:gridCol w:w="1535"/>
        <w:gridCol w:w="181"/>
        <w:gridCol w:w="1444"/>
        <w:gridCol w:w="180"/>
        <w:gridCol w:w="1174"/>
        <w:gridCol w:w="180"/>
        <w:gridCol w:w="1099"/>
        <w:gridCol w:w="179"/>
        <w:gridCol w:w="1116"/>
      </w:tblGrid>
      <w:tr w:rsidR="00A12A88" w:rsidRPr="00A12A88" w14:paraId="0102F3D0" w14:textId="77777777" w:rsidTr="00DA2D3F">
        <w:trPr>
          <w:cantSplit/>
        </w:trPr>
        <w:tc>
          <w:tcPr>
            <w:tcW w:w="3613" w:type="dxa"/>
          </w:tcPr>
          <w:p w14:paraId="266D6311" w14:textId="77777777" w:rsidR="00610842" w:rsidRPr="00A12A88" w:rsidRDefault="00610842" w:rsidP="00DA2D3F">
            <w:pPr>
              <w:spacing w:line="240" w:lineRule="auto"/>
              <w:ind w:right="-79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541" w:type="dxa"/>
            <w:gridSpan w:val="15"/>
          </w:tcPr>
          <w:p w14:paraId="4D7E4AA8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A12A8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A12A88" w:rsidRPr="00A12A88" w14:paraId="4A227FF3" w14:textId="77777777" w:rsidTr="00DA2D3F">
        <w:trPr>
          <w:cantSplit/>
        </w:trPr>
        <w:tc>
          <w:tcPr>
            <w:tcW w:w="3613" w:type="dxa"/>
          </w:tcPr>
          <w:p w14:paraId="695031CD" w14:textId="77777777" w:rsidR="00610842" w:rsidRPr="00A12A88" w:rsidRDefault="00610842" w:rsidP="00DA2D3F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A12A88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A12A88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A12A88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มีนาคม </w:t>
            </w:r>
            <w:r w:rsidRPr="00A12A88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1354" w:type="dxa"/>
          </w:tcPr>
          <w:p w14:paraId="44936B00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67CC906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5C38C5D7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ปิโตรเคมีขั้นต้น</w:t>
            </w:r>
          </w:p>
        </w:tc>
        <w:tc>
          <w:tcPr>
            <w:tcW w:w="186" w:type="dxa"/>
          </w:tcPr>
          <w:p w14:paraId="090AC112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7C9D7B98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09B6EEE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25FB6BEA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12A88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ปิโตรเคมีขั้นกลาง</w:t>
            </w:r>
          </w:p>
        </w:tc>
        <w:tc>
          <w:tcPr>
            <w:tcW w:w="182" w:type="dxa"/>
          </w:tcPr>
          <w:p w14:paraId="3967C67A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</w:tcPr>
          <w:p w14:paraId="5D360152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7BDDA02B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12A88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โพลิเมอร์และเคมีภัณฑ์</w:t>
            </w:r>
          </w:p>
        </w:tc>
        <w:tc>
          <w:tcPr>
            <w:tcW w:w="181" w:type="dxa"/>
          </w:tcPr>
          <w:p w14:paraId="00569BB8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15A08C55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  <w:r w:rsidRPr="00A12A8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</w:t>
            </w:r>
            <w:r w:rsidRPr="00A12A88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พลาสติกชีวภาพและผลิตภัณฑ์เพื่อความยั่งยืน</w:t>
            </w:r>
          </w:p>
        </w:tc>
        <w:tc>
          <w:tcPr>
            <w:tcW w:w="181" w:type="dxa"/>
          </w:tcPr>
          <w:p w14:paraId="4B344BFB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3053BFBF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7EFCD18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  <w:r w:rsidRPr="00A12A88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เคมีภัณฑ์ชนิดพิเศษ</w:t>
            </w:r>
          </w:p>
        </w:tc>
        <w:tc>
          <w:tcPr>
            <w:tcW w:w="180" w:type="dxa"/>
          </w:tcPr>
          <w:p w14:paraId="659BC8DD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2475BA80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3808FC6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ธุรกิจบริการ</w:t>
            </w:r>
          </w:p>
          <w:p w14:paraId="06187F84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และอื่นๆ</w:t>
            </w:r>
          </w:p>
        </w:tc>
        <w:tc>
          <w:tcPr>
            <w:tcW w:w="180" w:type="dxa"/>
          </w:tcPr>
          <w:p w14:paraId="74E0A399" w14:textId="77777777" w:rsidR="00610842" w:rsidRPr="00A12A88" w:rsidRDefault="00610842" w:rsidP="00DA2D3F">
            <w:pPr>
              <w:pStyle w:val="acctfourfigures"/>
              <w:spacing w:line="240" w:lineRule="auto"/>
              <w:ind w:left="-79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68F10AB5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234B1C7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ตัดรายการ</w:t>
            </w:r>
          </w:p>
          <w:p w14:paraId="3A94C19C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ระหว่างกัน</w:t>
            </w:r>
          </w:p>
        </w:tc>
        <w:tc>
          <w:tcPr>
            <w:tcW w:w="179" w:type="dxa"/>
          </w:tcPr>
          <w:p w14:paraId="77D45EDA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2947D898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44CFB63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854D955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A12A88" w:rsidRPr="00A12A88" w14:paraId="1025ACF2" w14:textId="77777777" w:rsidTr="00DA2D3F">
        <w:trPr>
          <w:cantSplit/>
          <w:trHeight w:val="288"/>
        </w:trPr>
        <w:tc>
          <w:tcPr>
            <w:tcW w:w="3613" w:type="dxa"/>
            <w:vAlign w:val="bottom"/>
          </w:tcPr>
          <w:p w14:paraId="28936099" w14:textId="77777777" w:rsidR="00610842" w:rsidRPr="00A12A88" w:rsidRDefault="00610842" w:rsidP="00DA2D3F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541" w:type="dxa"/>
            <w:gridSpan w:val="15"/>
          </w:tcPr>
          <w:p w14:paraId="38EDA6D3" w14:textId="77777777" w:rsidR="00610842" w:rsidRPr="00A12A88" w:rsidRDefault="00610842" w:rsidP="00DA2D3F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A12A88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A12A88" w:rsidRPr="00A12A88" w14:paraId="165406B9" w14:textId="77777777" w:rsidTr="00DA2D3F">
        <w:trPr>
          <w:cantSplit/>
          <w:trHeight w:val="288"/>
        </w:trPr>
        <w:tc>
          <w:tcPr>
            <w:tcW w:w="3613" w:type="dxa"/>
            <w:vAlign w:val="bottom"/>
          </w:tcPr>
          <w:p w14:paraId="10686D8C" w14:textId="77777777" w:rsidR="00610842" w:rsidRPr="00A12A88" w:rsidRDefault="00610842" w:rsidP="00DA2D3F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354" w:type="dxa"/>
          </w:tcPr>
          <w:p w14:paraId="113F5F17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80,345 </w:t>
            </w:r>
          </w:p>
        </w:tc>
        <w:tc>
          <w:tcPr>
            <w:tcW w:w="186" w:type="dxa"/>
            <w:vAlign w:val="bottom"/>
          </w:tcPr>
          <w:p w14:paraId="472FB6EB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0C892CBE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15,901 </w:t>
            </w:r>
          </w:p>
        </w:tc>
        <w:tc>
          <w:tcPr>
            <w:tcW w:w="182" w:type="dxa"/>
            <w:vAlign w:val="bottom"/>
          </w:tcPr>
          <w:p w14:paraId="05862090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</w:tcPr>
          <w:p w14:paraId="059BD5E2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22,198 </w:t>
            </w:r>
          </w:p>
        </w:tc>
        <w:tc>
          <w:tcPr>
            <w:tcW w:w="181" w:type="dxa"/>
            <w:vAlign w:val="bottom"/>
          </w:tcPr>
          <w:p w14:paraId="466900F7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4556D09B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</w:rPr>
              <w:t xml:space="preserve">3,955 </w:t>
            </w:r>
          </w:p>
        </w:tc>
        <w:tc>
          <w:tcPr>
            <w:tcW w:w="181" w:type="dxa"/>
            <w:vAlign w:val="bottom"/>
          </w:tcPr>
          <w:p w14:paraId="2E8DB216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0CF5BF6D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25,151 </w:t>
            </w:r>
          </w:p>
        </w:tc>
        <w:tc>
          <w:tcPr>
            <w:tcW w:w="180" w:type="dxa"/>
            <w:vAlign w:val="bottom"/>
          </w:tcPr>
          <w:p w14:paraId="4ABD6C5F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5FF3660E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597 </w:t>
            </w:r>
          </w:p>
        </w:tc>
        <w:tc>
          <w:tcPr>
            <w:tcW w:w="180" w:type="dxa"/>
            <w:vAlign w:val="bottom"/>
          </w:tcPr>
          <w:p w14:paraId="179F165B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4D2970C8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bottom"/>
          </w:tcPr>
          <w:p w14:paraId="49D88CAF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139A0239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</w:rPr>
              <w:t xml:space="preserve">148,147 </w:t>
            </w:r>
          </w:p>
        </w:tc>
      </w:tr>
      <w:tr w:rsidR="00A12A88" w:rsidRPr="00A12A88" w14:paraId="15AA8215" w14:textId="77777777" w:rsidTr="00DA2D3F">
        <w:trPr>
          <w:cantSplit/>
          <w:trHeight w:val="288"/>
        </w:trPr>
        <w:tc>
          <w:tcPr>
            <w:tcW w:w="3613" w:type="dxa"/>
            <w:vAlign w:val="bottom"/>
          </w:tcPr>
          <w:p w14:paraId="30929BA8" w14:textId="77777777" w:rsidR="00610842" w:rsidRPr="00A12A88" w:rsidRDefault="00610842" w:rsidP="00DA2D3F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036A5B92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25,514 </w:t>
            </w:r>
          </w:p>
        </w:tc>
        <w:tc>
          <w:tcPr>
            <w:tcW w:w="186" w:type="dxa"/>
            <w:vAlign w:val="bottom"/>
          </w:tcPr>
          <w:p w14:paraId="224793DB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2F000BA8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1,518 </w:t>
            </w:r>
          </w:p>
        </w:tc>
        <w:tc>
          <w:tcPr>
            <w:tcW w:w="182" w:type="dxa"/>
            <w:vAlign w:val="bottom"/>
          </w:tcPr>
          <w:p w14:paraId="2FCBF05E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3DD112CD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992 </w:t>
            </w:r>
          </w:p>
        </w:tc>
        <w:tc>
          <w:tcPr>
            <w:tcW w:w="181" w:type="dxa"/>
            <w:vAlign w:val="bottom"/>
          </w:tcPr>
          <w:p w14:paraId="18CB1559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</w:tcPr>
          <w:p w14:paraId="41FEA6C3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</w:rPr>
              <w:t xml:space="preserve">745 </w:t>
            </w:r>
          </w:p>
        </w:tc>
        <w:tc>
          <w:tcPr>
            <w:tcW w:w="181" w:type="dxa"/>
            <w:vAlign w:val="bottom"/>
          </w:tcPr>
          <w:p w14:paraId="61505FDA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637A264E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01C5EB1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3B699CC5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2,035 </w:t>
            </w:r>
          </w:p>
        </w:tc>
        <w:tc>
          <w:tcPr>
            <w:tcW w:w="180" w:type="dxa"/>
            <w:vAlign w:val="bottom"/>
          </w:tcPr>
          <w:p w14:paraId="5DAFFDB1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43A45E1F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</w:rPr>
              <w:t>(30,804)</w:t>
            </w:r>
          </w:p>
        </w:tc>
        <w:tc>
          <w:tcPr>
            <w:tcW w:w="179" w:type="dxa"/>
            <w:vAlign w:val="bottom"/>
          </w:tcPr>
          <w:p w14:paraId="13BB978B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1EB15F87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12A88" w:rsidRPr="00A12A88" w14:paraId="1F0511B2" w14:textId="77777777" w:rsidTr="00DA2D3F">
        <w:trPr>
          <w:cantSplit/>
          <w:trHeight w:val="288"/>
        </w:trPr>
        <w:tc>
          <w:tcPr>
            <w:tcW w:w="3613" w:type="dxa"/>
            <w:vAlign w:val="bottom"/>
          </w:tcPr>
          <w:p w14:paraId="494D1068" w14:textId="77777777" w:rsidR="00610842" w:rsidRPr="00A12A88" w:rsidRDefault="00610842" w:rsidP="00DA2D3F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รายได้รวม</w:t>
            </w:r>
            <w:r w:rsidRPr="00A12A8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*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2C7B4923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105,859 </w:t>
            </w:r>
          </w:p>
        </w:tc>
        <w:tc>
          <w:tcPr>
            <w:tcW w:w="186" w:type="dxa"/>
            <w:vAlign w:val="bottom"/>
          </w:tcPr>
          <w:p w14:paraId="10B19803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14:paraId="08216BD5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 xml:space="preserve">17,419 </w:t>
            </w:r>
          </w:p>
        </w:tc>
        <w:tc>
          <w:tcPr>
            <w:tcW w:w="182" w:type="dxa"/>
            <w:vAlign w:val="bottom"/>
          </w:tcPr>
          <w:p w14:paraId="05327B76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14:paraId="7CB7105E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23,190 </w:t>
            </w:r>
          </w:p>
        </w:tc>
        <w:tc>
          <w:tcPr>
            <w:tcW w:w="181" w:type="dxa"/>
            <w:vAlign w:val="bottom"/>
          </w:tcPr>
          <w:p w14:paraId="15FBD053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</w:tcBorders>
          </w:tcPr>
          <w:p w14:paraId="7873C276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4,700 </w:t>
            </w:r>
          </w:p>
        </w:tc>
        <w:tc>
          <w:tcPr>
            <w:tcW w:w="181" w:type="dxa"/>
            <w:vAlign w:val="bottom"/>
          </w:tcPr>
          <w:p w14:paraId="0BF81F8F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14:paraId="48DF59A3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25,151 </w:t>
            </w:r>
          </w:p>
        </w:tc>
        <w:tc>
          <w:tcPr>
            <w:tcW w:w="180" w:type="dxa"/>
            <w:vAlign w:val="bottom"/>
          </w:tcPr>
          <w:p w14:paraId="3B7E8DE5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01164F34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2,632 </w:t>
            </w:r>
          </w:p>
        </w:tc>
        <w:tc>
          <w:tcPr>
            <w:tcW w:w="180" w:type="dxa"/>
            <w:vAlign w:val="bottom"/>
          </w:tcPr>
          <w:p w14:paraId="4FE93C88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14:paraId="41C4018D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(30,804)</w:t>
            </w:r>
          </w:p>
        </w:tc>
        <w:tc>
          <w:tcPr>
            <w:tcW w:w="179" w:type="dxa"/>
            <w:vAlign w:val="bottom"/>
          </w:tcPr>
          <w:p w14:paraId="177C62DB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19E91CDD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148,147 </w:t>
            </w:r>
          </w:p>
        </w:tc>
      </w:tr>
      <w:tr w:rsidR="00A12A88" w:rsidRPr="00A12A88" w14:paraId="50FD4AAF" w14:textId="77777777" w:rsidTr="00DA2D3F">
        <w:trPr>
          <w:cantSplit/>
          <w:trHeight w:val="288"/>
        </w:trPr>
        <w:tc>
          <w:tcPr>
            <w:tcW w:w="3613" w:type="dxa"/>
            <w:vAlign w:val="bottom"/>
          </w:tcPr>
          <w:p w14:paraId="2084911D" w14:textId="77777777" w:rsidR="00610842" w:rsidRPr="00A12A88" w:rsidRDefault="00610842" w:rsidP="00DA2D3F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ต้นทุนขายและการให้บริการ</w:t>
            </w: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18BFC8E6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(99,710)</w:t>
            </w:r>
          </w:p>
        </w:tc>
        <w:tc>
          <w:tcPr>
            <w:tcW w:w="186" w:type="dxa"/>
            <w:vAlign w:val="bottom"/>
          </w:tcPr>
          <w:p w14:paraId="108ADE59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3A80B80D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(17,102)</w:t>
            </w:r>
          </w:p>
        </w:tc>
        <w:tc>
          <w:tcPr>
            <w:tcW w:w="182" w:type="dxa"/>
            <w:vAlign w:val="bottom"/>
          </w:tcPr>
          <w:p w14:paraId="77219BA4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</w:tcPr>
          <w:p w14:paraId="5F5CE95F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(20,382)</w:t>
            </w:r>
          </w:p>
        </w:tc>
        <w:tc>
          <w:tcPr>
            <w:tcW w:w="181" w:type="dxa"/>
            <w:vAlign w:val="bottom"/>
          </w:tcPr>
          <w:p w14:paraId="0A71D907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4C9F8A27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</w:rPr>
              <w:t>(4,369)</w:t>
            </w:r>
          </w:p>
        </w:tc>
        <w:tc>
          <w:tcPr>
            <w:tcW w:w="181" w:type="dxa"/>
            <w:vAlign w:val="bottom"/>
          </w:tcPr>
          <w:p w14:paraId="1F83E53E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21FE44A8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(20,179)</w:t>
            </w:r>
          </w:p>
        </w:tc>
        <w:tc>
          <w:tcPr>
            <w:tcW w:w="180" w:type="dxa"/>
            <w:vAlign w:val="bottom"/>
          </w:tcPr>
          <w:p w14:paraId="329C9F4C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3D97FE47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(1,963)</w:t>
            </w:r>
          </w:p>
        </w:tc>
        <w:tc>
          <w:tcPr>
            <w:tcW w:w="180" w:type="dxa"/>
            <w:vAlign w:val="bottom"/>
          </w:tcPr>
          <w:p w14:paraId="0B02B134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0154CF57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</w:rPr>
              <w:t xml:space="preserve">29,807 </w:t>
            </w:r>
          </w:p>
        </w:tc>
        <w:tc>
          <w:tcPr>
            <w:tcW w:w="179" w:type="dxa"/>
            <w:vAlign w:val="bottom"/>
          </w:tcPr>
          <w:p w14:paraId="2DA2FFF8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61428BE2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</w:rPr>
              <w:t>(133,898)</w:t>
            </w:r>
          </w:p>
        </w:tc>
      </w:tr>
      <w:tr w:rsidR="00A12A88" w:rsidRPr="00A12A88" w14:paraId="62B6D821" w14:textId="77777777" w:rsidTr="00DA2D3F">
        <w:trPr>
          <w:cantSplit/>
          <w:trHeight w:val="288"/>
        </w:trPr>
        <w:tc>
          <w:tcPr>
            <w:tcW w:w="3613" w:type="dxa"/>
            <w:vAlign w:val="bottom"/>
          </w:tcPr>
          <w:p w14:paraId="2026FB2F" w14:textId="77777777" w:rsidR="00610842" w:rsidRPr="00A12A88" w:rsidRDefault="00610842" w:rsidP="00DA2D3F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ค่าใช้จ่ายในการขายและจัดจำหน่ายและบริหาร</w:t>
            </w:r>
          </w:p>
        </w:tc>
        <w:tc>
          <w:tcPr>
            <w:tcW w:w="1354" w:type="dxa"/>
          </w:tcPr>
          <w:p w14:paraId="127F0B3A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(790)</w:t>
            </w:r>
          </w:p>
        </w:tc>
        <w:tc>
          <w:tcPr>
            <w:tcW w:w="186" w:type="dxa"/>
            <w:vAlign w:val="bottom"/>
          </w:tcPr>
          <w:p w14:paraId="2EDE58AF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22FCF649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(662)</w:t>
            </w:r>
          </w:p>
        </w:tc>
        <w:tc>
          <w:tcPr>
            <w:tcW w:w="182" w:type="dxa"/>
            <w:vAlign w:val="bottom"/>
          </w:tcPr>
          <w:p w14:paraId="5D8117A6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</w:tcPr>
          <w:p w14:paraId="3C751FEF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(1,115)</w:t>
            </w:r>
          </w:p>
        </w:tc>
        <w:tc>
          <w:tcPr>
            <w:tcW w:w="181" w:type="dxa"/>
            <w:vAlign w:val="bottom"/>
          </w:tcPr>
          <w:p w14:paraId="7456EB7D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4595082E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</w:rPr>
              <w:t>(205)</w:t>
            </w:r>
          </w:p>
        </w:tc>
        <w:tc>
          <w:tcPr>
            <w:tcW w:w="181" w:type="dxa"/>
            <w:vAlign w:val="bottom"/>
          </w:tcPr>
          <w:p w14:paraId="0167AA9A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shd w:val="clear" w:color="auto" w:fill="auto"/>
          </w:tcPr>
          <w:p w14:paraId="010879EA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(3,469)</w:t>
            </w:r>
          </w:p>
        </w:tc>
        <w:tc>
          <w:tcPr>
            <w:tcW w:w="180" w:type="dxa"/>
            <w:vAlign w:val="bottom"/>
          </w:tcPr>
          <w:p w14:paraId="3D39C0AE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6BA19ACD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(517)</w:t>
            </w:r>
          </w:p>
        </w:tc>
        <w:tc>
          <w:tcPr>
            <w:tcW w:w="180" w:type="dxa"/>
            <w:vAlign w:val="bottom"/>
          </w:tcPr>
          <w:p w14:paraId="31BC95EC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2AD0447F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</w:rPr>
              <w:t xml:space="preserve">197 </w:t>
            </w:r>
          </w:p>
        </w:tc>
        <w:tc>
          <w:tcPr>
            <w:tcW w:w="179" w:type="dxa"/>
            <w:vAlign w:val="bottom"/>
          </w:tcPr>
          <w:p w14:paraId="12E073BD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47C4C498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</w:rPr>
              <w:t>(6,561)</w:t>
            </w:r>
          </w:p>
        </w:tc>
      </w:tr>
      <w:tr w:rsidR="00A12A88" w:rsidRPr="00A12A88" w14:paraId="4478A30E" w14:textId="77777777" w:rsidTr="00DA2D3F">
        <w:trPr>
          <w:cantSplit/>
          <w:trHeight w:val="288"/>
        </w:trPr>
        <w:tc>
          <w:tcPr>
            <w:tcW w:w="3613" w:type="dxa"/>
            <w:vAlign w:val="bottom"/>
          </w:tcPr>
          <w:p w14:paraId="1B8E4CD2" w14:textId="77777777" w:rsidR="00610842" w:rsidRPr="00A12A88" w:rsidRDefault="00610842" w:rsidP="00DA2D3F">
            <w:pPr>
              <w:spacing w:line="240" w:lineRule="auto"/>
              <w:ind w:left="180" w:right="-79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</w:t>
            </w:r>
            <w:r w:rsidRPr="00A12A8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(</w:t>
            </w:r>
            <w:r w:rsidRPr="00A12A8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 xml:space="preserve">ขาดทุน) </w:t>
            </w:r>
            <w:r w:rsidRPr="00A12A8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ก่อนหักต้นทุนทางการเงิน</w:t>
            </w:r>
            <w:r w:rsidRPr="00A12A8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54" w:type="dxa"/>
          </w:tcPr>
          <w:p w14:paraId="3D25DE2B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6" w:type="dxa"/>
            <w:vAlign w:val="bottom"/>
          </w:tcPr>
          <w:p w14:paraId="70C8F534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6873C712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3CA8EF0E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</w:tcPr>
          <w:p w14:paraId="37E7CD0B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52B1FA7C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10E33892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77FE047D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shd w:val="clear" w:color="auto" w:fill="auto"/>
          </w:tcPr>
          <w:p w14:paraId="66FF2C3D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65111AD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4F1FFACE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8E58C53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39451DAD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2B90414D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  <w:vAlign w:val="bottom"/>
          </w:tcPr>
          <w:p w14:paraId="5825FD70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12A88" w:rsidRPr="00A12A88" w14:paraId="4EE9F9A4" w14:textId="77777777" w:rsidTr="00DA2D3F">
        <w:trPr>
          <w:cantSplit/>
          <w:trHeight w:val="288"/>
        </w:trPr>
        <w:tc>
          <w:tcPr>
            <w:tcW w:w="3613" w:type="dxa"/>
            <w:vAlign w:val="bottom"/>
          </w:tcPr>
          <w:p w14:paraId="6314231B" w14:textId="77777777" w:rsidR="00610842" w:rsidRPr="00A12A88" w:rsidRDefault="00610842" w:rsidP="00DA2D3F">
            <w:pPr>
              <w:spacing w:line="240" w:lineRule="auto"/>
              <w:ind w:left="100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ภาษีเงินได้ ค่าเสื่อมราคา</w:t>
            </w:r>
            <w:r w:rsidRPr="00A12A8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A12A8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ค่าตัดจำหน่าย และอื่น</w:t>
            </w:r>
            <w:r w:rsidRPr="00A12A8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1354" w:type="dxa"/>
          </w:tcPr>
          <w:p w14:paraId="1693A68A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6,329 </w:t>
            </w:r>
          </w:p>
        </w:tc>
        <w:tc>
          <w:tcPr>
            <w:tcW w:w="186" w:type="dxa"/>
            <w:vAlign w:val="bottom"/>
          </w:tcPr>
          <w:p w14:paraId="3968CCE8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0489B2C8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(416)</w:t>
            </w:r>
          </w:p>
        </w:tc>
        <w:tc>
          <w:tcPr>
            <w:tcW w:w="182" w:type="dxa"/>
            <w:vAlign w:val="bottom"/>
          </w:tcPr>
          <w:p w14:paraId="319C559C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</w:tcPr>
          <w:p w14:paraId="558D08ED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1,745 </w:t>
            </w:r>
          </w:p>
        </w:tc>
        <w:tc>
          <w:tcPr>
            <w:tcW w:w="181" w:type="dxa"/>
            <w:vAlign w:val="bottom"/>
          </w:tcPr>
          <w:p w14:paraId="1E9C6256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707548D8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136 </w:t>
            </w:r>
          </w:p>
        </w:tc>
        <w:tc>
          <w:tcPr>
            <w:tcW w:w="181" w:type="dxa"/>
            <w:vAlign w:val="bottom"/>
          </w:tcPr>
          <w:p w14:paraId="5E786ADF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shd w:val="clear" w:color="auto" w:fill="auto"/>
          </w:tcPr>
          <w:p w14:paraId="4CA8D623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1,665 </w:t>
            </w:r>
          </w:p>
        </w:tc>
        <w:tc>
          <w:tcPr>
            <w:tcW w:w="180" w:type="dxa"/>
            <w:vAlign w:val="bottom"/>
          </w:tcPr>
          <w:p w14:paraId="042BD07D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1FEA01BC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289 </w:t>
            </w:r>
          </w:p>
        </w:tc>
        <w:tc>
          <w:tcPr>
            <w:tcW w:w="180" w:type="dxa"/>
            <w:vAlign w:val="bottom"/>
          </w:tcPr>
          <w:p w14:paraId="6F515738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1E8BFBF4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(633)</w:t>
            </w:r>
          </w:p>
        </w:tc>
        <w:tc>
          <w:tcPr>
            <w:tcW w:w="179" w:type="dxa"/>
            <w:vAlign w:val="bottom"/>
          </w:tcPr>
          <w:p w14:paraId="7B4D75CF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65AD92EA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9,115</w:t>
            </w:r>
          </w:p>
        </w:tc>
      </w:tr>
      <w:tr w:rsidR="00A12A88" w:rsidRPr="00A12A88" w14:paraId="3D2FB288" w14:textId="77777777" w:rsidTr="00DA2D3F">
        <w:trPr>
          <w:cantSplit/>
          <w:trHeight w:val="288"/>
        </w:trPr>
        <w:tc>
          <w:tcPr>
            <w:tcW w:w="3613" w:type="dxa"/>
            <w:vAlign w:val="bottom"/>
          </w:tcPr>
          <w:p w14:paraId="011AF23B" w14:textId="77777777" w:rsidR="00610842" w:rsidRPr="00A12A88" w:rsidRDefault="00610842" w:rsidP="00DA2D3F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รายได้จากการลงทุน</w:t>
            </w:r>
          </w:p>
        </w:tc>
        <w:tc>
          <w:tcPr>
            <w:tcW w:w="1354" w:type="dxa"/>
          </w:tcPr>
          <w:p w14:paraId="01CB7942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49 </w:t>
            </w:r>
          </w:p>
        </w:tc>
        <w:tc>
          <w:tcPr>
            <w:tcW w:w="186" w:type="dxa"/>
            <w:vAlign w:val="bottom"/>
          </w:tcPr>
          <w:p w14:paraId="75F798D0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36AE65F9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6 </w:t>
            </w:r>
          </w:p>
        </w:tc>
        <w:tc>
          <w:tcPr>
            <w:tcW w:w="182" w:type="dxa"/>
            <w:vAlign w:val="bottom"/>
          </w:tcPr>
          <w:p w14:paraId="5B8ADD18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</w:tcPr>
          <w:p w14:paraId="7950C12D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12 </w:t>
            </w:r>
          </w:p>
        </w:tc>
        <w:tc>
          <w:tcPr>
            <w:tcW w:w="181" w:type="dxa"/>
            <w:vAlign w:val="bottom"/>
          </w:tcPr>
          <w:p w14:paraId="2A0FC4EC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3A026907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</w:rPr>
              <w:t xml:space="preserve">8 </w:t>
            </w:r>
          </w:p>
        </w:tc>
        <w:tc>
          <w:tcPr>
            <w:tcW w:w="181" w:type="dxa"/>
            <w:vAlign w:val="bottom"/>
          </w:tcPr>
          <w:p w14:paraId="0983FC7A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shd w:val="clear" w:color="auto" w:fill="auto"/>
          </w:tcPr>
          <w:p w14:paraId="27797A03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21 </w:t>
            </w:r>
          </w:p>
        </w:tc>
        <w:tc>
          <w:tcPr>
            <w:tcW w:w="180" w:type="dxa"/>
            <w:vAlign w:val="bottom"/>
          </w:tcPr>
          <w:p w14:paraId="7A4A8693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1819AC2B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10,985 </w:t>
            </w:r>
          </w:p>
        </w:tc>
        <w:tc>
          <w:tcPr>
            <w:tcW w:w="180" w:type="dxa"/>
            <w:vAlign w:val="bottom"/>
          </w:tcPr>
          <w:p w14:paraId="2BEE9D5A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7C175438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</w:rPr>
              <w:t>(10,885)</w:t>
            </w:r>
          </w:p>
        </w:tc>
        <w:tc>
          <w:tcPr>
            <w:tcW w:w="179" w:type="dxa"/>
            <w:vAlign w:val="bottom"/>
          </w:tcPr>
          <w:p w14:paraId="2606CFF9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6E653F06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</w:rPr>
              <w:t xml:space="preserve">196 </w:t>
            </w:r>
          </w:p>
        </w:tc>
      </w:tr>
      <w:tr w:rsidR="00A12A88" w:rsidRPr="00A12A88" w14:paraId="3B711349" w14:textId="77777777" w:rsidTr="00DA2D3F">
        <w:trPr>
          <w:cantSplit/>
          <w:trHeight w:val="288"/>
        </w:trPr>
        <w:tc>
          <w:tcPr>
            <w:tcW w:w="3613" w:type="dxa"/>
            <w:vAlign w:val="bottom"/>
          </w:tcPr>
          <w:p w14:paraId="69E0CDDE" w14:textId="77777777" w:rsidR="00610842" w:rsidRPr="00A12A88" w:rsidRDefault="00610842" w:rsidP="00DA2D3F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ต้นทุนทางการเงิน</w:t>
            </w:r>
          </w:p>
        </w:tc>
        <w:tc>
          <w:tcPr>
            <w:tcW w:w="1354" w:type="dxa"/>
          </w:tcPr>
          <w:p w14:paraId="70469BE8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(589)</w:t>
            </w:r>
          </w:p>
        </w:tc>
        <w:tc>
          <w:tcPr>
            <w:tcW w:w="186" w:type="dxa"/>
            <w:vAlign w:val="bottom"/>
          </w:tcPr>
          <w:p w14:paraId="5FD80073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7C962EA4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(205)</w:t>
            </w:r>
          </w:p>
        </w:tc>
        <w:tc>
          <w:tcPr>
            <w:tcW w:w="182" w:type="dxa"/>
            <w:vAlign w:val="bottom"/>
          </w:tcPr>
          <w:p w14:paraId="288834E1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</w:tcPr>
          <w:p w14:paraId="0C61536A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(261)</w:t>
            </w:r>
          </w:p>
        </w:tc>
        <w:tc>
          <w:tcPr>
            <w:tcW w:w="181" w:type="dxa"/>
            <w:vAlign w:val="bottom"/>
          </w:tcPr>
          <w:p w14:paraId="0CC9BB6A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322783F0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</w:rPr>
              <w:t>(33)</w:t>
            </w:r>
          </w:p>
        </w:tc>
        <w:tc>
          <w:tcPr>
            <w:tcW w:w="181" w:type="dxa"/>
            <w:vAlign w:val="bottom"/>
          </w:tcPr>
          <w:p w14:paraId="30FD4B08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shd w:val="clear" w:color="auto" w:fill="auto"/>
          </w:tcPr>
          <w:p w14:paraId="00343845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(629)</w:t>
            </w:r>
          </w:p>
        </w:tc>
        <w:tc>
          <w:tcPr>
            <w:tcW w:w="180" w:type="dxa"/>
            <w:vAlign w:val="bottom"/>
          </w:tcPr>
          <w:p w14:paraId="6E5F51AE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59CD7D44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(1,611)</w:t>
            </w:r>
          </w:p>
        </w:tc>
        <w:tc>
          <w:tcPr>
            <w:tcW w:w="180" w:type="dxa"/>
            <w:vAlign w:val="bottom"/>
          </w:tcPr>
          <w:p w14:paraId="3B4B8813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5BB009BB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</w:rPr>
              <w:t xml:space="preserve">542 </w:t>
            </w:r>
          </w:p>
        </w:tc>
        <w:tc>
          <w:tcPr>
            <w:tcW w:w="179" w:type="dxa"/>
            <w:vAlign w:val="bottom"/>
          </w:tcPr>
          <w:p w14:paraId="0B723A0E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3829ECE0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</w:rPr>
              <w:t>(2,786)</w:t>
            </w:r>
          </w:p>
        </w:tc>
      </w:tr>
      <w:tr w:rsidR="00A12A88" w:rsidRPr="00A12A88" w14:paraId="7D50B8CD" w14:textId="77777777" w:rsidTr="00DA2D3F">
        <w:trPr>
          <w:cantSplit/>
          <w:trHeight w:val="288"/>
        </w:trPr>
        <w:tc>
          <w:tcPr>
            <w:tcW w:w="3613" w:type="dxa"/>
            <w:vAlign w:val="bottom"/>
          </w:tcPr>
          <w:p w14:paraId="7BFD9D0D" w14:textId="77777777" w:rsidR="00610842" w:rsidRPr="00A12A88" w:rsidRDefault="00610842" w:rsidP="00DA2D3F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ค่าเสื่อมราคา และค่าตัดจำหน่าย</w:t>
            </w:r>
          </w:p>
        </w:tc>
        <w:tc>
          <w:tcPr>
            <w:tcW w:w="1354" w:type="dxa"/>
          </w:tcPr>
          <w:p w14:paraId="4B7EEB24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(2,917)</w:t>
            </w:r>
          </w:p>
        </w:tc>
        <w:tc>
          <w:tcPr>
            <w:tcW w:w="186" w:type="dxa"/>
            <w:vAlign w:val="bottom"/>
          </w:tcPr>
          <w:p w14:paraId="5F0FA1D0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75BF8B51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(1,030)</w:t>
            </w:r>
          </w:p>
        </w:tc>
        <w:tc>
          <w:tcPr>
            <w:tcW w:w="182" w:type="dxa"/>
            <w:vAlign w:val="bottom"/>
          </w:tcPr>
          <w:p w14:paraId="50508BB3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</w:tcPr>
          <w:p w14:paraId="3D0C33CF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(732)</w:t>
            </w:r>
          </w:p>
        </w:tc>
        <w:tc>
          <w:tcPr>
            <w:tcW w:w="181" w:type="dxa"/>
            <w:vAlign w:val="bottom"/>
          </w:tcPr>
          <w:p w14:paraId="182C679D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5" w:type="dxa"/>
          </w:tcPr>
          <w:p w14:paraId="7A8FBC96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</w:rPr>
              <w:t>(170)</w:t>
            </w:r>
          </w:p>
        </w:tc>
        <w:tc>
          <w:tcPr>
            <w:tcW w:w="181" w:type="dxa"/>
            <w:vAlign w:val="bottom"/>
          </w:tcPr>
          <w:p w14:paraId="7742BC6D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4" w:type="dxa"/>
            <w:shd w:val="clear" w:color="auto" w:fill="auto"/>
          </w:tcPr>
          <w:p w14:paraId="56439E34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(2,080)</w:t>
            </w:r>
          </w:p>
        </w:tc>
        <w:tc>
          <w:tcPr>
            <w:tcW w:w="180" w:type="dxa"/>
            <w:vAlign w:val="bottom"/>
          </w:tcPr>
          <w:p w14:paraId="7B190D6C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4" w:type="dxa"/>
          </w:tcPr>
          <w:p w14:paraId="0B24F4F4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(148)</w:t>
            </w:r>
          </w:p>
        </w:tc>
        <w:tc>
          <w:tcPr>
            <w:tcW w:w="180" w:type="dxa"/>
            <w:vAlign w:val="bottom"/>
          </w:tcPr>
          <w:p w14:paraId="23D5ECEA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9" w:type="dxa"/>
          </w:tcPr>
          <w:p w14:paraId="60EE904B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</w:rPr>
              <w:t xml:space="preserve">88 </w:t>
            </w:r>
          </w:p>
        </w:tc>
        <w:tc>
          <w:tcPr>
            <w:tcW w:w="179" w:type="dxa"/>
            <w:vAlign w:val="bottom"/>
          </w:tcPr>
          <w:p w14:paraId="3B226B6E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6" w:type="dxa"/>
          </w:tcPr>
          <w:p w14:paraId="3280412A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</w:rPr>
              <w:t>(6,989)</w:t>
            </w:r>
          </w:p>
        </w:tc>
      </w:tr>
      <w:tr w:rsidR="00A12A88" w:rsidRPr="00A12A88" w14:paraId="510384C4" w14:textId="77777777" w:rsidTr="00DA2D3F">
        <w:trPr>
          <w:cantSplit/>
          <w:trHeight w:val="288"/>
        </w:trPr>
        <w:tc>
          <w:tcPr>
            <w:tcW w:w="3613" w:type="dxa"/>
            <w:vAlign w:val="bottom"/>
          </w:tcPr>
          <w:p w14:paraId="1CCE9ACB" w14:textId="77777777" w:rsidR="00610842" w:rsidRPr="00A12A88" w:rsidRDefault="00610842" w:rsidP="00DA2D3F">
            <w:pPr>
              <w:spacing w:line="240" w:lineRule="auto"/>
              <w:ind w:left="90" w:right="-79" w:hanging="90"/>
              <w:rPr>
                <w:rFonts w:asciiTheme="majorBidi" w:hAnsiTheme="majorBidi"/>
                <w:sz w:val="24"/>
                <w:szCs w:val="24"/>
                <w:lang w:val="en-GB"/>
              </w:rPr>
            </w:pPr>
            <w:r w:rsidRPr="00A12A88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กำไร</w:t>
            </w:r>
            <w:r w:rsidRPr="00A12A88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 xml:space="preserve"> (</w:t>
            </w:r>
            <w:r w:rsidRPr="00A12A88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ขาดทุน</w:t>
            </w:r>
            <w:r w:rsidRPr="00A12A88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 xml:space="preserve">) </w:t>
            </w:r>
            <w:r w:rsidRPr="00A12A88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จากการด้อยค่าของสินทรัพย์และ</w:t>
            </w:r>
          </w:p>
          <w:p w14:paraId="3D151D36" w14:textId="77777777" w:rsidR="00610842" w:rsidRPr="00A12A88" w:rsidRDefault="00610842" w:rsidP="00DA2D3F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12A88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 xml:space="preserve">  </w:t>
            </w:r>
            <w:r w:rsidRPr="00A12A88">
              <w:rPr>
                <w:rFonts w:asciiTheme="majorBidi" w:hAnsiTheme="majorBidi"/>
                <w:sz w:val="24"/>
                <w:szCs w:val="24"/>
                <w:lang w:val="en-GB"/>
              </w:rPr>
              <w:t xml:space="preserve"> </w:t>
            </w:r>
            <w:r w:rsidRPr="00A12A88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การ</w:t>
            </w:r>
            <w:r w:rsidRPr="00A12A88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จำหน่าย</w:t>
            </w:r>
            <w:r w:rsidRPr="00A12A88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สินทรัพย์</w:t>
            </w:r>
          </w:p>
        </w:tc>
        <w:tc>
          <w:tcPr>
            <w:tcW w:w="1354" w:type="dxa"/>
            <w:vAlign w:val="bottom"/>
          </w:tcPr>
          <w:p w14:paraId="6E0E74AF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(34)</w:t>
            </w:r>
          </w:p>
        </w:tc>
        <w:tc>
          <w:tcPr>
            <w:tcW w:w="186" w:type="dxa"/>
            <w:vAlign w:val="bottom"/>
          </w:tcPr>
          <w:p w14:paraId="3B9F5622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0" w:type="dxa"/>
            <w:vAlign w:val="bottom"/>
          </w:tcPr>
          <w:p w14:paraId="6AB83A3B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(80)</w:t>
            </w:r>
          </w:p>
        </w:tc>
        <w:tc>
          <w:tcPr>
            <w:tcW w:w="182" w:type="dxa"/>
            <w:vAlign w:val="bottom"/>
          </w:tcPr>
          <w:p w14:paraId="389EC825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  <w:vAlign w:val="bottom"/>
          </w:tcPr>
          <w:p w14:paraId="3E70FDB2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84 </w:t>
            </w:r>
          </w:p>
        </w:tc>
        <w:tc>
          <w:tcPr>
            <w:tcW w:w="181" w:type="dxa"/>
            <w:vAlign w:val="bottom"/>
          </w:tcPr>
          <w:p w14:paraId="0FC16FBB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5" w:type="dxa"/>
            <w:vAlign w:val="bottom"/>
          </w:tcPr>
          <w:p w14:paraId="0AE81927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</w:p>
        </w:tc>
        <w:tc>
          <w:tcPr>
            <w:tcW w:w="181" w:type="dxa"/>
            <w:vAlign w:val="bottom"/>
          </w:tcPr>
          <w:p w14:paraId="051993D6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4" w:type="dxa"/>
            <w:vAlign w:val="bottom"/>
          </w:tcPr>
          <w:p w14:paraId="414921BA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(15)</w:t>
            </w:r>
          </w:p>
        </w:tc>
        <w:tc>
          <w:tcPr>
            <w:tcW w:w="180" w:type="dxa"/>
            <w:vAlign w:val="bottom"/>
          </w:tcPr>
          <w:p w14:paraId="2D9FC41F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4" w:type="dxa"/>
            <w:vAlign w:val="bottom"/>
          </w:tcPr>
          <w:p w14:paraId="6533B426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(3)</w:t>
            </w:r>
          </w:p>
        </w:tc>
        <w:tc>
          <w:tcPr>
            <w:tcW w:w="180" w:type="dxa"/>
            <w:vAlign w:val="bottom"/>
          </w:tcPr>
          <w:p w14:paraId="0B92FC4F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9" w:type="dxa"/>
            <w:vAlign w:val="bottom"/>
          </w:tcPr>
          <w:p w14:paraId="20E628C2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</w:rPr>
              <w:t xml:space="preserve">75 </w:t>
            </w:r>
          </w:p>
        </w:tc>
        <w:tc>
          <w:tcPr>
            <w:tcW w:w="179" w:type="dxa"/>
            <w:vAlign w:val="bottom"/>
          </w:tcPr>
          <w:p w14:paraId="38B66DF3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6" w:type="dxa"/>
            <w:vAlign w:val="bottom"/>
          </w:tcPr>
          <w:p w14:paraId="49A4C417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</w:rPr>
              <w:t xml:space="preserve">29 </w:t>
            </w:r>
          </w:p>
        </w:tc>
      </w:tr>
      <w:tr w:rsidR="00A12A88" w:rsidRPr="00A12A88" w14:paraId="3214D1E4" w14:textId="77777777" w:rsidTr="00DA2D3F">
        <w:trPr>
          <w:cantSplit/>
          <w:trHeight w:val="288"/>
        </w:trPr>
        <w:tc>
          <w:tcPr>
            <w:tcW w:w="3613" w:type="dxa"/>
            <w:vAlign w:val="bottom"/>
          </w:tcPr>
          <w:p w14:paraId="0F0927F3" w14:textId="77777777" w:rsidR="00610842" w:rsidRPr="00A12A88" w:rsidRDefault="00610842" w:rsidP="00DA2D3F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ส่วนแบ่งกำไร</w:t>
            </w:r>
            <w:r w:rsidRPr="00A12A88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 </w:t>
            </w:r>
            <w:r w:rsidRPr="00A12A8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A12A8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ขาดทุน) </w:t>
            </w:r>
            <w:r w:rsidRPr="00A12A88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ของ</w:t>
            </w:r>
            <w:r w:rsidRPr="00A12A88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การร่วมค้าและ</w:t>
            </w:r>
            <w:r w:rsidRPr="00A12A88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   </w:t>
            </w:r>
            <w:r w:rsidRPr="00A12A88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        </w:t>
            </w:r>
            <w:r w:rsidRPr="00A12A88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 </w:t>
            </w:r>
          </w:p>
          <w:p w14:paraId="6D4E5976" w14:textId="77777777" w:rsidR="00610842" w:rsidRPr="00A12A88" w:rsidRDefault="00610842" w:rsidP="00DA2D3F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  </w:t>
            </w:r>
            <w:r w:rsidRPr="00A12A88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บริษัทร่วม</w:t>
            </w:r>
            <w:r w:rsidRPr="00A12A88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ที่ใช้วิธีส่วนได้เสีย</w:t>
            </w:r>
          </w:p>
        </w:tc>
        <w:tc>
          <w:tcPr>
            <w:tcW w:w="1354" w:type="dxa"/>
            <w:vAlign w:val="bottom"/>
          </w:tcPr>
          <w:p w14:paraId="71CAE8F1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6" w:type="dxa"/>
            <w:vAlign w:val="bottom"/>
          </w:tcPr>
          <w:p w14:paraId="1057671B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0" w:type="dxa"/>
            <w:vAlign w:val="bottom"/>
          </w:tcPr>
          <w:p w14:paraId="041B2C89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(309)</w:t>
            </w:r>
          </w:p>
        </w:tc>
        <w:tc>
          <w:tcPr>
            <w:tcW w:w="182" w:type="dxa"/>
            <w:vAlign w:val="bottom"/>
          </w:tcPr>
          <w:p w14:paraId="21884050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  <w:vAlign w:val="bottom"/>
          </w:tcPr>
          <w:p w14:paraId="03180DEA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(143)</w:t>
            </w:r>
          </w:p>
        </w:tc>
        <w:tc>
          <w:tcPr>
            <w:tcW w:w="181" w:type="dxa"/>
            <w:vAlign w:val="bottom"/>
          </w:tcPr>
          <w:p w14:paraId="4CDA7D1C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5" w:type="dxa"/>
            <w:vAlign w:val="bottom"/>
          </w:tcPr>
          <w:p w14:paraId="74FE705D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</w:rPr>
              <w:t xml:space="preserve">127 </w:t>
            </w:r>
          </w:p>
        </w:tc>
        <w:tc>
          <w:tcPr>
            <w:tcW w:w="181" w:type="dxa"/>
            <w:vAlign w:val="bottom"/>
          </w:tcPr>
          <w:p w14:paraId="6029A4C8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4" w:type="dxa"/>
            <w:vAlign w:val="bottom"/>
          </w:tcPr>
          <w:p w14:paraId="38A37661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(39)</w:t>
            </w:r>
          </w:p>
        </w:tc>
        <w:tc>
          <w:tcPr>
            <w:tcW w:w="180" w:type="dxa"/>
            <w:vAlign w:val="bottom"/>
          </w:tcPr>
          <w:p w14:paraId="72014C64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4" w:type="dxa"/>
            <w:vAlign w:val="bottom"/>
          </w:tcPr>
          <w:p w14:paraId="36DC7A69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140 </w:t>
            </w:r>
          </w:p>
        </w:tc>
        <w:tc>
          <w:tcPr>
            <w:tcW w:w="180" w:type="dxa"/>
            <w:vAlign w:val="bottom"/>
          </w:tcPr>
          <w:p w14:paraId="4350DF24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9" w:type="dxa"/>
            <w:vAlign w:val="bottom"/>
          </w:tcPr>
          <w:p w14:paraId="108D4F7B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</w:rPr>
              <w:t>(20)</w:t>
            </w:r>
          </w:p>
        </w:tc>
        <w:tc>
          <w:tcPr>
            <w:tcW w:w="179" w:type="dxa"/>
            <w:vAlign w:val="bottom"/>
          </w:tcPr>
          <w:p w14:paraId="182EEEA3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6" w:type="dxa"/>
            <w:vAlign w:val="bottom"/>
          </w:tcPr>
          <w:p w14:paraId="5B85AB98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</w:rPr>
              <w:t>(244)</w:t>
            </w:r>
          </w:p>
        </w:tc>
      </w:tr>
      <w:tr w:rsidR="00A12A88" w:rsidRPr="00A12A88" w14:paraId="7F11B1A0" w14:textId="77777777" w:rsidTr="00DA2D3F">
        <w:trPr>
          <w:cantSplit/>
          <w:trHeight w:val="288"/>
        </w:trPr>
        <w:tc>
          <w:tcPr>
            <w:tcW w:w="3613" w:type="dxa"/>
            <w:vAlign w:val="bottom"/>
          </w:tcPr>
          <w:p w14:paraId="63C4F257" w14:textId="77777777" w:rsidR="00610842" w:rsidRPr="00A12A88" w:rsidRDefault="00610842" w:rsidP="00DA2D3F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354" w:type="dxa"/>
          </w:tcPr>
          <w:p w14:paraId="1591DDA2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(81)</w:t>
            </w:r>
          </w:p>
        </w:tc>
        <w:tc>
          <w:tcPr>
            <w:tcW w:w="186" w:type="dxa"/>
            <w:vAlign w:val="bottom"/>
          </w:tcPr>
          <w:p w14:paraId="17F04427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77735DC3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52 </w:t>
            </w:r>
          </w:p>
        </w:tc>
        <w:tc>
          <w:tcPr>
            <w:tcW w:w="182" w:type="dxa"/>
            <w:vAlign w:val="bottom"/>
          </w:tcPr>
          <w:p w14:paraId="1FE0FAA0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</w:tcPr>
          <w:p w14:paraId="14FB9E79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(42)</w:t>
            </w:r>
          </w:p>
        </w:tc>
        <w:tc>
          <w:tcPr>
            <w:tcW w:w="181" w:type="dxa"/>
            <w:vAlign w:val="bottom"/>
          </w:tcPr>
          <w:p w14:paraId="13FB5357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2BB8D9BE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</w:rPr>
              <w:t>(3)</w:t>
            </w:r>
          </w:p>
        </w:tc>
        <w:tc>
          <w:tcPr>
            <w:tcW w:w="181" w:type="dxa"/>
            <w:vAlign w:val="bottom"/>
          </w:tcPr>
          <w:p w14:paraId="6D861D25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4D190D73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(57)</w:t>
            </w:r>
          </w:p>
        </w:tc>
        <w:tc>
          <w:tcPr>
            <w:tcW w:w="180" w:type="dxa"/>
            <w:vAlign w:val="bottom"/>
          </w:tcPr>
          <w:p w14:paraId="5525DC1A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2879BDCB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490 </w:t>
            </w:r>
          </w:p>
        </w:tc>
        <w:tc>
          <w:tcPr>
            <w:tcW w:w="180" w:type="dxa"/>
            <w:vAlign w:val="bottom"/>
          </w:tcPr>
          <w:p w14:paraId="6172E13F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0F381930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</w:rPr>
              <w:t xml:space="preserve">336 </w:t>
            </w:r>
          </w:p>
        </w:tc>
        <w:tc>
          <w:tcPr>
            <w:tcW w:w="179" w:type="dxa"/>
            <w:vAlign w:val="bottom"/>
          </w:tcPr>
          <w:p w14:paraId="762AFE1B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6A63506F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12A88">
              <w:rPr>
                <w:rFonts w:asciiTheme="majorBidi" w:hAnsiTheme="majorBidi" w:cstheme="majorBidi"/>
                <w:sz w:val="24"/>
                <w:szCs w:val="24"/>
              </w:rPr>
              <w:t xml:space="preserve">695 </w:t>
            </w:r>
          </w:p>
        </w:tc>
      </w:tr>
      <w:tr w:rsidR="00A12A88" w:rsidRPr="00A12A88" w14:paraId="68E8C085" w14:textId="77777777" w:rsidTr="00DA2D3F">
        <w:trPr>
          <w:cantSplit/>
          <w:trHeight w:val="288"/>
        </w:trPr>
        <w:tc>
          <w:tcPr>
            <w:tcW w:w="3613" w:type="dxa"/>
            <w:vAlign w:val="bottom"/>
          </w:tcPr>
          <w:p w14:paraId="64D83844" w14:textId="77777777" w:rsidR="00610842" w:rsidRPr="00A12A88" w:rsidRDefault="00610842" w:rsidP="00DA2D3F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</w:t>
            </w:r>
            <w:r w:rsidRPr="00A12A8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 xml:space="preserve"> (</w:t>
            </w:r>
            <w:r w:rsidRPr="00A12A8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ขาดทุน) </w:t>
            </w:r>
            <w:r w:rsidRPr="00A12A8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ก่อนภาษีเงินได้</w:t>
            </w:r>
          </w:p>
        </w:tc>
        <w:tc>
          <w:tcPr>
            <w:tcW w:w="1354" w:type="dxa"/>
          </w:tcPr>
          <w:p w14:paraId="55F36D55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2,757 </w:t>
            </w:r>
          </w:p>
        </w:tc>
        <w:tc>
          <w:tcPr>
            <w:tcW w:w="186" w:type="dxa"/>
            <w:vAlign w:val="bottom"/>
          </w:tcPr>
          <w:p w14:paraId="76B62D8B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45FE1B44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(1,982)</w:t>
            </w:r>
          </w:p>
        </w:tc>
        <w:tc>
          <w:tcPr>
            <w:tcW w:w="182" w:type="dxa"/>
            <w:vAlign w:val="bottom"/>
          </w:tcPr>
          <w:p w14:paraId="4068DD97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</w:tcPr>
          <w:p w14:paraId="1209B430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663 </w:t>
            </w:r>
          </w:p>
        </w:tc>
        <w:tc>
          <w:tcPr>
            <w:tcW w:w="181" w:type="dxa"/>
            <w:vAlign w:val="bottom"/>
          </w:tcPr>
          <w:p w14:paraId="1952501C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05D7FE45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67 </w:t>
            </w:r>
          </w:p>
        </w:tc>
        <w:tc>
          <w:tcPr>
            <w:tcW w:w="181" w:type="dxa"/>
            <w:vAlign w:val="bottom"/>
          </w:tcPr>
          <w:p w14:paraId="4A42441B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6B3B8BA2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(1,134)</w:t>
            </w:r>
          </w:p>
        </w:tc>
        <w:tc>
          <w:tcPr>
            <w:tcW w:w="180" w:type="dxa"/>
            <w:vAlign w:val="bottom"/>
          </w:tcPr>
          <w:p w14:paraId="6668BF29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5B7A64BB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10,142 </w:t>
            </w:r>
          </w:p>
        </w:tc>
        <w:tc>
          <w:tcPr>
            <w:tcW w:w="180" w:type="dxa"/>
            <w:vAlign w:val="bottom"/>
          </w:tcPr>
          <w:p w14:paraId="017735CD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5557A11C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(10,497)</w:t>
            </w:r>
          </w:p>
        </w:tc>
        <w:tc>
          <w:tcPr>
            <w:tcW w:w="179" w:type="dxa"/>
            <w:vAlign w:val="bottom"/>
          </w:tcPr>
          <w:p w14:paraId="1DCC8C63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4B326F68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</w:t>
            </w:r>
          </w:p>
        </w:tc>
      </w:tr>
      <w:tr w:rsidR="00A12A88" w:rsidRPr="00A12A88" w14:paraId="777BF992" w14:textId="77777777" w:rsidTr="00DA2D3F">
        <w:trPr>
          <w:cantSplit/>
          <w:trHeight w:val="288"/>
        </w:trPr>
        <w:tc>
          <w:tcPr>
            <w:tcW w:w="3613" w:type="dxa"/>
            <w:vAlign w:val="bottom"/>
          </w:tcPr>
          <w:p w14:paraId="442EA30E" w14:textId="77777777" w:rsidR="00610842" w:rsidRPr="00A12A88" w:rsidRDefault="00610842" w:rsidP="00DA2D3F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</w:t>
            </w:r>
            <w:r w:rsidRPr="00A12A8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 xml:space="preserve"> (ขาดทุน) </w:t>
            </w:r>
            <w:r w:rsidRPr="00A12A8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ตามส่วนงานสุทธิ</w:t>
            </w:r>
          </w:p>
        </w:tc>
        <w:tc>
          <w:tcPr>
            <w:tcW w:w="1354" w:type="dxa"/>
          </w:tcPr>
          <w:p w14:paraId="4C3229C6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6" w:type="dxa"/>
            <w:vAlign w:val="bottom"/>
          </w:tcPr>
          <w:p w14:paraId="3B797B07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3E719D2D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27A794D3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</w:tcPr>
          <w:p w14:paraId="63053572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59E04B9A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0CC13016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6A5E6700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42A24EE1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7B8EC72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3C53C208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44786F8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7711BEAB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7ECC9995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0A2CE5E3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12A88" w:rsidRPr="00A12A88" w14:paraId="129D6A85" w14:textId="77777777" w:rsidTr="00DA2D3F">
        <w:trPr>
          <w:cantSplit/>
          <w:trHeight w:val="80"/>
        </w:trPr>
        <w:tc>
          <w:tcPr>
            <w:tcW w:w="3613" w:type="dxa"/>
            <w:vAlign w:val="bottom"/>
          </w:tcPr>
          <w:p w14:paraId="6A225A83" w14:textId="77777777" w:rsidR="00610842" w:rsidRPr="00A12A88" w:rsidRDefault="00610842" w:rsidP="00DA2D3F">
            <w:pPr>
              <w:spacing w:line="240" w:lineRule="auto"/>
              <w:ind w:left="100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ส่วนที่เป็นของบริษัท</w:t>
            </w:r>
          </w:p>
        </w:tc>
        <w:tc>
          <w:tcPr>
            <w:tcW w:w="1354" w:type="dxa"/>
          </w:tcPr>
          <w:p w14:paraId="42F732D3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2,274 </w:t>
            </w:r>
          </w:p>
        </w:tc>
        <w:tc>
          <w:tcPr>
            <w:tcW w:w="186" w:type="dxa"/>
            <w:vAlign w:val="bottom"/>
          </w:tcPr>
          <w:p w14:paraId="20659D53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7551365E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(1,883)</w:t>
            </w:r>
          </w:p>
        </w:tc>
        <w:tc>
          <w:tcPr>
            <w:tcW w:w="182" w:type="dxa"/>
            <w:vAlign w:val="bottom"/>
          </w:tcPr>
          <w:p w14:paraId="479F9D59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</w:tcPr>
          <w:p w14:paraId="51643A12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1,102 </w:t>
            </w:r>
          </w:p>
        </w:tc>
        <w:tc>
          <w:tcPr>
            <w:tcW w:w="181" w:type="dxa"/>
            <w:vAlign w:val="bottom"/>
          </w:tcPr>
          <w:p w14:paraId="0D149D1C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6ADBE31B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59 </w:t>
            </w:r>
          </w:p>
        </w:tc>
        <w:tc>
          <w:tcPr>
            <w:tcW w:w="181" w:type="dxa"/>
            <w:vAlign w:val="bottom"/>
          </w:tcPr>
          <w:p w14:paraId="10A47BE5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1131C80D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(1,072)</w:t>
            </w:r>
          </w:p>
        </w:tc>
        <w:tc>
          <w:tcPr>
            <w:tcW w:w="180" w:type="dxa"/>
            <w:vAlign w:val="bottom"/>
          </w:tcPr>
          <w:p w14:paraId="3DD4559E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15E55F66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9,103 </w:t>
            </w:r>
          </w:p>
        </w:tc>
        <w:tc>
          <w:tcPr>
            <w:tcW w:w="180" w:type="dxa"/>
            <w:vAlign w:val="bottom"/>
          </w:tcPr>
          <w:p w14:paraId="1B898D18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06F69EAD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(9,501)</w:t>
            </w:r>
          </w:p>
        </w:tc>
        <w:tc>
          <w:tcPr>
            <w:tcW w:w="179" w:type="dxa"/>
            <w:vAlign w:val="bottom"/>
          </w:tcPr>
          <w:p w14:paraId="3E31F4DE" w14:textId="77777777" w:rsidR="00610842" w:rsidRPr="00A12A88" w:rsidRDefault="00610842" w:rsidP="00DA2D3F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1D8BADF6" w14:textId="77777777" w:rsidR="00610842" w:rsidRPr="00A12A88" w:rsidRDefault="00610842" w:rsidP="00DA2D3F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82</w:t>
            </w:r>
          </w:p>
        </w:tc>
      </w:tr>
    </w:tbl>
    <w:p w14:paraId="3C0C33FA" w14:textId="77777777" w:rsidR="00610842" w:rsidRPr="00A12A88" w:rsidRDefault="00610842" w:rsidP="00610842">
      <w:pPr>
        <w:pStyle w:val="ListParagraph"/>
        <w:ind w:left="680"/>
        <w:rPr>
          <w:rFonts w:asciiTheme="majorBidi" w:hAnsiTheme="majorBidi"/>
          <w:sz w:val="10"/>
          <w:szCs w:val="10"/>
        </w:rPr>
      </w:pPr>
    </w:p>
    <w:p w14:paraId="3CCA4116" w14:textId="1053B2FC" w:rsidR="002213B7" w:rsidRPr="00A12A88" w:rsidRDefault="00610842" w:rsidP="00610842">
      <w:pPr>
        <w:pStyle w:val="ListParagraph"/>
        <w:ind w:left="0"/>
        <w:rPr>
          <w:rFonts w:asciiTheme="majorBidi" w:hAnsiTheme="majorBidi"/>
          <w:i/>
          <w:iCs/>
          <w:sz w:val="20"/>
          <w:szCs w:val="20"/>
        </w:rPr>
      </w:pPr>
      <w:r w:rsidRPr="00A12A88">
        <w:rPr>
          <w:rFonts w:asciiTheme="majorBidi" w:hAnsiTheme="majorBidi"/>
          <w:i/>
          <w:iCs/>
          <w:sz w:val="20"/>
          <w:szCs w:val="20"/>
          <w:cs/>
        </w:rPr>
        <w:t>*</w:t>
      </w:r>
      <w:r w:rsidRPr="00A12A88">
        <w:rPr>
          <w:rFonts w:asciiTheme="majorBidi" w:hAnsiTheme="majorBidi" w:hint="cs"/>
          <w:i/>
          <w:iCs/>
          <w:sz w:val="20"/>
          <w:szCs w:val="20"/>
          <w:cs/>
        </w:rPr>
        <w:t>รายได้ตามส่วนงานที่รายงานของกลุ่มบริษัทข้างต้น</w:t>
      </w:r>
      <w:r w:rsidRPr="00A12A88">
        <w:rPr>
          <w:rFonts w:asciiTheme="majorBidi" w:hAnsiTheme="majorBidi"/>
          <w:i/>
          <w:iCs/>
          <w:sz w:val="20"/>
          <w:szCs w:val="20"/>
          <w:cs/>
        </w:rPr>
        <w:t xml:space="preserve"> </w:t>
      </w:r>
      <w:r w:rsidRPr="00A12A88">
        <w:rPr>
          <w:rFonts w:asciiTheme="majorBidi" w:hAnsiTheme="majorBidi" w:hint="cs"/>
          <w:i/>
          <w:iCs/>
          <w:sz w:val="20"/>
          <w:szCs w:val="20"/>
          <w:cs/>
        </w:rPr>
        <w:t>เป็นการเปิดเผยข้อมูลในลักษณะเดียวกับการจำแนกรายได้ตามสินค้าและบริการ</w:t>
      </w:r>
      <w:r w:rsidRPr="00A12A88">
        <w:rPr>
          <w:rFonts w:asciiTheme="majorBidi" w:hAnsiTheme="majorBidi"/>
          <w:i/>
          <w:iCs/>
          <w:sz w:val="20"/>
          <w:szCs w:val="20"/>
          <w:cs/>
        </w:rPr>
        <w:t xml:space="preserve"> (</w:t>
      </w:r>
      <w:r w:rsidRPr="00A12A88">
        <w:rPr>
          <w:rFonts w:asciiTheme="majorBidi" w:hAnsiTheme="majorBidi" w:hint="cs"/>
          <w:i/>
          <w:iCs/>
          <w:sz w:val="20"/>
          <w:szCs w:val="20"/>
          <w:cs/>
        </w:rPr>
        <w:t>กลุ่มผลิตภัณฑ์หลัก</w:t>
      </w:r>
      <w:r w:rsidRPr="00A12A88">
        <w:rPr>
          <w:rFonts w:asciiTheme="majorBidi" w:hAnsiTheme="majorBidi"/>
          <w:i/>
          <w:iCs/>
          <w:sz w:val="20"/>
          <w:szCs w:val="20"/>
          <w:cs/>
        </w:rPr>
        <w:t>)</w:t>
      </w:r>
      <w:r w:rsidRPr="00A12A88">
        <w:rPr>
          <w:rFonts w:asciiTheme="majorBidi" w:hAnsiTheme="majorBidi"/>
          <w:i/>
          <w:iCs/>
          <w:sz w:val="20"/>
          <w:szCs w:val="20"/>
        </w:rPr>
        <w:t> </w:t>
      </w:r>
    </w:p>
    <w:p w14:paraId="33E0F905" w14:textId="77777777" w:rsidR="00B20300" w:rsidRPr="00A12A88" w:rsidRDefault="00B20300" w:rsidP="00755A56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 w:bidi="th-TH"/>
        </w:rPr>
        <w:sectPr w:rsidR="00B20300" w:rsidRPr="00A12A88" w:rsidSect="001C790E">
          <w:pgSz w:w="16840" w:h="11907" w:code="9"/>
          <w:pgMar w:top="1152" w:right="576" w:bottom="1152" w:left="900" w:header="720" w:footer="720" w:gutter="0"/>
          <w:cols w:space="708"/>
          <w:docGrid w:linePitch="360"/>
        </w:sectPr>
      </w:pPr>
    </w:p>
    <w:p w14:paraId="7A4E27DF" w14:textId="6F58915D" w:rsidR="003968AF" w:rsidRPr="00A12A88" w:rsidRDefault="003968AF" w:rsidP="000736CD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A12A88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กำไร</w:t>
      </w:r>
      <w:r w:rsidR="000E597A" w:rsidRPr="00A12A88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(ขาดทุน) </w:t>
      </w:r>
      <w:r w:rsidRPr="00A12A8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ต่อหุ้น </w:t>
      </w:r>
    </w:p>
    <w:p w14:paraId="6C11ED3E" w14:textId="77777777" w:rsidR="0077515E" w:rsidRPr="00A12A88" w:rsidRDefault="0077515E" w:rsidP="000736CD">
      <w:pPr>
        <w:pStyle w:val="ListParagraph"/>
        <w:ind w:left="288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2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77"/>
        <w:gridCol w:w="271"/>
        <w:gridCol w:w="1101"/>
        <w:gridCol w:w="254"/>
        <w:gridCol w:w="1082"/>
        <w:gridCol w:w="263"/>
        <w:gridCol w:w="1080"/>
      </w:tblGrid>
      <w:tr w:rsidR="00A12A88" w:rsidRPr="00A12A88" w14:paraId="7571E7A1" w14:textId="77777777" w:rsidTr="00C86A94">
        <w:trPr>
          <w:tblHeader/>
        </w:trPr>
        <w:tc>
          <w:tcPr>
            <w:tcW w:w="2233" w:type="pct"/>
          </w:tcPr>
          <w:p w14:paraId="06C74921" w14:textId="77777777" w:rsidR="0077515E" w:rsidRPr="00A12A88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1" w:hanging="1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1" w:type="pct"/>
            <w:gridSpan w:val="3"/>
          </w:tcPr>
          <w:p w14:paraId="264D3628" w14:textId="77777777" w:rsidR="0077515E" w:rsidRPr="00A12A88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</w:tcPr>
          <w:p w14:paraId="7B2354B9" w14:textId="77777777" w:rsidR="0077515E" w:rsidRPr="00A12A88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pct"/>
            <w:gridSpan w:val="3"/>
          </w:tcPr>
          <w:p w14:paraId="15764641" w14:textId="77777777" w:rsidR="0077515E" w:rsidRPr="00A12A88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2A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2A88" w:rsidRPr="00A12A88" w14:paraId="0F9262FF" w14:textId="77777777" w:rsidTr="00C86A94">
        <w:trPr>
          <w:tblHeader/>
        </w:trPr>
        <w:tc>
          <w:tcPr>
            <w:tcW w:w="2233" w:type="pct"/>
          </w:tcPr>
          <w:p w14:paraId="2DCFF849" w14:textId="77777777" w:rsidR="00682823" w:rsidRPr="00A12A88" w:rsidRDefault="00682823" w:rsidP="00682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1" w:hanging="1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12A8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A12A8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12A8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81" w:type="pct"/>
          </w:tcPr>
          <w:p w14:paraId="1E74D878" w14:textId="74F5ECBE" w:rsidR="00682823" w:rsidRPr="00A12A88" w:rsidRDefault="00682823" w:rsidP="00682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6" w:type="pct"/>
          </w:tcPr>
          <w:p w14:paraId="03A1462B" w14:textId="77777777" w:rsidR="00682823" w:rsidRPr="00A12A88" w:rsidRDefault="00682823" w:rsidP="00682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5D0D998A" w14:textId="6C3EFAB8" w:rsidR="00682823" w:rsidRPr="00A12A88" w:rsidRDefault="00682823" w:rsidP="00682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7" w:type="pct"/>
          </w:tcPr>
          <w:p w14:paraId="6DC82CA1" w14:textId="77777777" w:rsidR="00682823" w:rsidRPr="00A12A88" w:rsidRDefault="00682823" w:rsidP="00682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3365131A" w14:textId="6AAC964D" w:rsidR="00682823" w:rsidRPr="00A12A88" w:rsidRDefault="00682823" w:rsidP="00682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2" w:type="pct"/>
          </w:tcPr>
          <w:p w14:paraId="479A949A" w14:textId="77777777" w:rsidR="00682823" w:rsidRPr="00A12A88" w:rsidRDefault="00682823" w:rsidP="00682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1043AEB7" w14:textId="2D8B7A17" w:rsidR="00682823" w:rsidRPr="00A12A88" w:rsidRDefault="00682823" w:rsidP="00682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A12A88" w:rsidRPr="00A12A88" w14:paraId="09FDD4BF" w14:textId="77777777" w:rsidTr="00C86A94">
        <w:trPr>
          <w:tblHeader/>
        </w:trPr>
        <w:tc>
          <w:tcPr>
            <w:tcW w:w="2233" w:type="pct"/>
          </w:tcPr>
          <w:p w14:paraId="7DEC932B" w14:textId="77777777" w:rsidR="0077515E" w:rsidRPr="00A12A88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1" w:hanging="1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7" w:type="pct"/>
            <w:gridSpan w:val="7"/>
          </w:tcPr>
          <w:p w14:paraId="77D6E436" w14:textId="77777777" w:rsidR="0077515E" w:rsidRPr="00A12A88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12A8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12A8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A12A88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 w:rsidRPr="00A12A8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ล้านหุ้น</w:t>
            </w:r>
            <w:r w:rsidRPr="00A12A8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12A88" w:rsidRPr="00A12A88" w14:paraId="08900D97" w14:textId="77777777" w:rsidTr="00C86A94">
        <w:trPr>
          <w:trHeight w:val="432"/>
        </w:trPr>
        <w:tc>
          <w:tcPr>
            <w:tcW w:w="2233" w:type="pct"/>
            <w:shd w:val="clear" w:color="auto" w:fill="auto"/>
          </w:tcPr>
          <w:p w14:paraId="69D750DE" w14:textId="2C85CC77" w:rsidR="0077515E" w:rsidRPr="00A12A88" w:rsidRDefault="0077515E" w:rsidP="000E5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0E597A" w:rsidRPr="00A12A88"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A12A88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0E597A" w:rsidRPr="00A12A88">
              <w:rPr>
                <w:rFonts w:ascii="Angsana New" w:hAnsi="Angsana New" w:hint="cs"/>
                <w:sz w:val="30"/>
                <w:szCs w:val="30"/>
                <w:cs/>
              </w:rPr>
              <w:t>ที่เป็นของ</w:t>
            </w:r>
          </w:p>
        </w:tc>
        <w:tc>
          <w:tcPr>
            <w:tcW w:w="581" w:type="pct"/>
            <w:shd w:val="clear" w:color="auto" w:fill="auto"/>
          </w:tcPr>
          <w:p w14:paraId="0446384F" w14:textId="77777777" w:rsidR="0077515E" w:rsidRPr="00A12A88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4EAD225" w14:textId="77777777" w:rsidR="0077515E" w:rsidRPr="00A12A88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0F8C85B3" w14:textId="77777777" w:rsidR="0077515E" w:rsidRPr="00A12A88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auto"/>
          </w:tcPr>
          <w:p w14:paraId="1CF1D69B" w14:textId="77777777" w:rsidR="0077515E" w:rsidRPr="00A12A88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04C2C317" w14:textId="77777777" w:rsidR="0077515E" w:rsidRPr="00A12A88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3EC30779" w14:textId="77777777" w:rsidR="0077515E" w:rsidRPr="00A12A88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5B0276AF" w14:textId="77777777" w:rsidR="0077515E" w:rsidRPr="00A12A88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2A88" w:rsidRPr="00A12A88" w14:paraId="07A07831" w14:textId="77777777" w:rsidTr="00C86A94">
        <w:trPr>
          <w:trHeight w:val="432"/>
        </w:trPr>
        <w:tc>
          <w:tcPr>
            <w:tcW w:w="2233" w:type="pct"/>
            <w:shd w:val="clear" w:color="auto" w:fill="auto"/>
          </w:tcPr>
          <w:p w14:paraId="1966108E" w14:textId="176F67BD" w:rsidR="002F3332" w:rsidRPr="00A12A88" w:rsidRDefault="002F3332" w:rsidP="002F3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A12A88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0E597A" w:rsidRPr="00A12A88">
              <w:rPr>
                <w:rFonts w:ascii="Angsana New" w:hAnsi="Angsana New"/>
                <w:sz w:val="30"/>
                <w:szCs w:val="30"/>
                <w:cs/>
              </w:rPr>
              <w:t>ผู้ถือหุ้นสามัญ</w:t>
            </w:r>
            <w:r w:rsidRPr="00A12A88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A12A88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A12A8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12A8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12A88">
              <w:rPr>
                <w:rFonts w:ascii="Angsana New" w:hAnsi="Angsana New" w:hint="cs"/>
                <w:sz w:val="30"/>
                <w:szCs w:val="30"/>
                <w:cs/>
              </w:rPr>
              <w:t>ขั้นพื้นฐาน</w:t>
            </w:r>
            <w:r w:rsidRPr="00A12A8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581" w:type="pct"/>
            <w:tcBorders>
              <w:bottom w:val="double" w:sz="4" w:space="0" w:color="auto"/>
            </w:tcBorders>
            <w:shd w:val="clear" w:color="auto" w:fill="auto"/>
          </w:tcPr>
          <w:p w14:paraId="7B95E1FD" w14:textId="36195DBC" w:rsidR="002F3332" w:rsidRPr="00A12A88" w:rsidRDefault="00CF6C95" w:rsidP="002F3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="Angsana New" w:hAnsi="Angsana New"/>
                <w:sz w:val="30"/>
                <w:szCs w:val="30"/>
              </w:rPr>
              <w:t>(606.1</w:t>
            </w:r>
            <w:r w:rsidR="00762258" w:rsidRPr="00A12A88">
              <w:rPr>
                <w:rFonts w:ascii="Angsana New" w:hAnsi="Angsana New"/>
                <w:sz w:val="30"/>
                <w:szCs w:val="30"/>
              </w:rPr>
              <w:t>0</w:t>
            </w:r>
            <w:r w:rsidRPr="00A12A8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400B8EE9" w14:textId="77777777" w:rsidR="002F3332" w:rsidRPr="00A12A88" w:rsidRDefault="002F3332" w:rsidP="002F3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14:paraId="16765EFB" w14:textId="7738C9A4" w:rsidR="002F3332" w:rsidRPr="00A12A88" w:rsidRDefault="002F3332" w:rsidP="002F3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="Angsana New" w:hAnsi="Angsana New"/>
                <w:sz w:val="30"/>
                <w:szCs w:val="30"/>
              </w:rPr>
              <w:t>82.45</w:t>
            </w:r>
          </w:p>
        </w:tc>
        <w:tc>
          <w:tcPr>
            <w:tcW w:w="137" w:type="pct"/>
            <w:shd w:val="clear" w:color="auto" w:fill="auto"/>
          </w:tcPr>
          <w:p w14:paraId="562690F5" w14:textId="77777777" w:rsidR="002F3332" w:rsidRPr="00A12A88" w:rsidRDefault="002F3332" w:rsidP="002F3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</w:tcPr>
          <w:p w14:paraId="2093F5AD" w14:textId="3A3A241B" w:rsidR="002F3332" w:rsidRPr="00A12A88" w:rsidRDefault="00CF6C95" w:rsidP="002F3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="Angsana New" w:hAnsi="Angsana New"/>
                <w:sz w:val="30"/>
                <w:szCs w:val="30"/>
              </w:rPr>
              <w:t>5,544.32</w:t>
            </w:r>
          </w:p>
        </w:tc>
        <w:tc>
          <w:tcPr>
            <w:tcW w:w="142" w:type="pct"/>
            <w:shd w:val="clear" w:color="auto" w:fill="auto"/>
          </w:tcPr>
          <w:p w14:paraId="6744AC30" w14:textId="77777777" w:rsidR="002F3332" w:rsidRPr="00A12A88" w:rsidRDefault="002F3332" w:rsidP="002F3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14:paraId="508E8C12" w14:textId="25870152" w:rsidR="002F3332" w:rsidRPr="00A12A88" w:rsidRDefault="002F3332" w:rsidP="002F3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="Angsana New" w:hAnsi="Angsana New"/>
                <w:sz w:val="30"/>
                <w:szCs w:val="30"/>
              </w:rPr>
              <w:t>12,031.65</w:t>
            </w:r>
          </w:p>
        </w:tc>
      </w:tr>
      <w:tr w:rsidR="00A12A88" w:rsidRPr="00A12A88" w14:paraId="117F6C5B" w14:textId="77777777" w:rsidTr="004823E4">
        <w:trPr>
          <w:trHeight w:val="432"/>
        </w:trPr>
        <w:tc>
          <w:tcPr>
            <w:tcW w:w="2233" w:type="pct"/>
            <w:shd w:val="clear" w:color="auto" w:fill="auto"/>
          </w:tcPr>
          <w:p w14:paraId="322FA7A0" w14:textId="77777777" w:rsidR="002F3332" w:rsidRPr="00A12A88" w:rsidRDefault="002F3332" w:rsidP="002F3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A12A88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</w:t>
            </w:r>
          </w:p>
        </w:tc>
        <w:tc>
          <w:tcPr>
            <w:tcW w:w="581" w:type="pct"/>
            <w:tcBorders>
              <w:top w:val="double" w:sz="4" w:space="0" w:color="auto"/>
            </w:tcBorders>
            <w:shd w:val="clear" w:color="auto" w:fill="auto"/>
          </w:tcPr>
          <w:p w14:paraId="693E64F6" w14:textId="77777777" w:rsidR="002F3332" w:rsidRPr="00A12A88" w:rsidRDefault="002F3332" w:rsidP="002F3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9B42848" w14:textId="77777777" w:rsidR="002F3332" w:rsidRPr="00A12A88" w:rsidRDefault="002F3332" w:rsidP="002F3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14:paraId="2F7A0FC0" w14:textId="77777777" w:rsidR="002F3332" w:rsidRPr="00A12A88" w:rsidRDefault="002F3332" w:rsidP="002F3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auto"/>
          </w:tcPr>
          <w:p w14:paraId="78BAF810" w14:textId="77777777" w:rsidR="002F3332" w:rsidRPr="00A12A88" w:rsidRDefault="002F3332" w:rsidP="002F3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</w:tcPr>
          <w:p w14:paraId="37CB6A4F" w14:textId="77777777" w:rsidR="002F3332" w:rsidRPr="00A12A88" w:rsidRDefault="002F3332" w:rsidP="002F3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11BA3324" w14:textId="77777777" w:rsidR="002F3332" w:rsidRPr="00A12A88" w:rsidRDefault="002F3332" w:rsidP="002F3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2F48A8C5" w14:textId="77777777" w:rsidR="002F3332" w:rsidRPr="00A12A88" w:rsidRDefault="002F3332" w:rsidP="002F3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2A88" w:rsidRPr="00A12A88" w14:paraId="3322B3BA" w14:textId="77777777" w:rsidTr="004823E4">
        <w:trPr>
          <w:trHeight w:val="432"/>
        </w:trPr>
        <w:tc>
          <w:tcPr>
            <w:tcW w:w="2233" w:type="pct"/>
            <w:shd w:val="clear" w:color="auto" w:fill="auto"/>
          </w:tcPr>
          <w:p w14:paraId="606C89EA" w14:textId="77777777" w:rsidR="002F3332" w:rsidRPr="00A12A88" w:rsidRDefault="002F3332" w:rsidP="002F3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A12A88">
              <w:rPr>
                <w:rFonts w:ascii="Angsana New" w:hAnsi="Angsana New"/>
                <w:sz w:val="30"/>
                <w:szCs w:val="30"/>
                <w:cs/>
              </w:rPr>
              <w:t xml:space="preserve">    ณ วันที่ </w:t>
            </w:r>
            <w:r w:rsidRPr="00A12A88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  <w:r w:rsidRPr="00A12A88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3EF3D250" w14:textId="29134D8B" w:rsidR="002F3332" w:rsidRPr="00A12A88" w:rsidRDefault="00CF6C95" w:rsidP="002F3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  <w:tc>
          <w:tcPr>
            <w:tcW w:w="146" w:type="pct"/>
          </w:tcPr>
          <w:p w14:paraId="2AD82E04" w14:textId="77777777" w:rsidR="002F3332" w:rsidRPr="00A12A88" w:rsidRDefault="002F3332" w:rsidP="002F3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426A18F5" w14:textId="589C7E1B" w:rsidR="002F3332" w:rsidRPr="00A12A88" w:rsidRDefault="002F3332" w:rsidP="002F3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  <w:tc>
          <w:tcPr>
            <w:tcW w:w="137" w:type="pct"/>
            <w:shd w:val="clear" w:color="auto" w:fill="auto"/>
          </w:tcPr>
          <w:p w14:paraId="7B4C501C" w14:textId="77777777" w:rsidR="002F3332" w:rsidRPr="00A12A88" w:rsidRDefault="002F3332" w:rsidP="002F3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39AA2B99" w14:textId="424020C7" w:rsidR="002F3332" w:rsidRPr="00A12A88" w:rsidRDefault="00CF6C95" w:rsidP="002F3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  <w:tc>
          <w:tcPr>
            <w:tcW w:w="142" w:type="pct"/>
            <w:shd w:val="clear" w:color="auto" w:fill="auto"/>
          </w:tcPr>
          <w:p w14:paraId="505755F0" w14:textId="77777777" w:rsidR="002F3332" w:rsidRPr="00A12A88" w:rsidRDefault="002F3332" w:rsidP="002F3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4188AB5C" w14:textId="474A6FD8" w:rsidR="002F3332" w:rsidRPr="00A12A88" w:rsidRDefault="002F3332" w:rsidP="002F3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</w:tr>
      <w:tr w:rsidR="00A12A88" w:rsidRPr="00A12A88" w14:paraId="51E46AFC" w14:textId="77777777" w:rsidTr="004823E4">
        <w:trPr>
          <w:trHeight w:val="432"/>
        </w:trPr>
        <w:tc>
          <w:tcPr>
            <w:tcW w:w="2233" w:type="pct"/>
            <w:shd w:val="clear" w:color="auto" w:fill="auto"/>
          </w:tcPr>
          <w:p w14:paraId="45698FEE" w14:textId="77777777" w:rsidR="002F3332" w:rsidRPr="00A12A88" w:rsidRDefault="002F3332" w:rsidP="002F3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60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จำนวนหุ้นสามัญถัวเฉลี่ยถ่วงน้ำหนัก </w:t>
            </w:r>
          </w:p>
          <w:p w14:paraId="370E30E4" w14:textId="1D735247" w:rsidR="002F3332" w:rsidRPr="00A12A88" w:rsidRDefault="002F3332" w:rsidP="002F3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A12A88">
              <w:rPr>
                <w:rFonts w:ascii="Angsana New" w:hAnsi="Angsana New" w:hint="cs"/>
                <w:sz w:val="30"/>
                <w:szCs w:val="30"/>
                <w:cs/>
              </w:rPr>
              <w:t xml:space="preserve">       (ขั้นพื้นฐาน)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219AE5" w14:textId="77777777" w:rsidR="00CF6C95" w:rsidRPr="00A12A88" w:rsidRDefault="00CF6C95" w:rsidP="002F3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  <w:p w14:paraId="781924CB" w14:textId="63E07CD3" w:rsidR="002F3332" w:rsidRPr="00A12A88" w:rsidRDefault="00CF6C95" w:rsidP="002F3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  <w:tc>
          <w:tcPr>
            <w:tcW w:w="146" w:type="pct"/>
          </w:tcPr>
          <w:p w14:paraId="77A56AD1" w14:textId="77777777" w:rsidR="002F3332" w:rsidRPr="00A12A88" w:rsidRDefault="002F3332" w:rsidP="002F3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069EB072" w14:textId="77777777" w:rsidR="002F3332" w:rsidRPr="00A12A88" w:rsidRDefault="002F3332" w:rsidP="002F3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  <w:p w14:paraId="31FBA472" w14:textId="10E3C8B4" w:rsidR="002F3332" w:rsidRPr="00A12A88" w:rsidRDefault="002F3332" w:rsidP="002F3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  <w:tc>
          <w:tcPr>
            <w:tcW w:w="137" w:type="pct"/>
            <w:shd w:val="clear" w:color="auto" w:fill="auto"/>
          </w:tcPr>
          <w:p w14:paraId="1DE083EE" w14:textId="77777777" w:rsidR="002F3332" w:rsidRPr="00A12A88" w:rsidRDefault="002F3332" w:rsidP="002F3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52EEB1" w14:textId="77777777" w:rsidR="002F3332" w:rsidRPr="00A12A88" w:rsidRDefault="002F3332" w:rsidP="002F3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  <w:p w14:paraId="1EFB50ED" w14:textId="2A9BB6E5" w:rsidR="00CF6C95" w:rsidRPr="00A12A88" w:rsidRDefault="00CF6C95" w:rsidP="002F3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  <w:tc>
          <w:tcPr>
            <w:tcW w:w="142" w:type="pct"/>
            <w:shd w:val="clear" w:color="auto" w:fill="auto"/>
          </w:tcPr>
          <w:p w14:paraId="2A5C65B2" w14:textId="77777777" w:rsidR="002F3332" w:rsidRPr="00A12A88" w:rsidRDefault="002F3332" w:rsidP="002F3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B18F22" w14:textId="77777777" w:rsidR="002F3332" w:rsidRPr="00A12A88" w:rsidRDefault="002F3332" w:rsidP="002F3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  <w:p w14:paraId="295F8E57" w14:textId="6FCCC0C6" w:rsidR="002F3332" w:rsidRPr="00A12A88" w:rsidRDefault="002F3332" w:rsidP="002F3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</w:tr>
      <w:tr w:rsidR="002F3332" w:rsidRPr="00A12A88" w14:paraId="54749902" w14:textId="77777777" w:rsidTr="00C86A94">
        <w:trPr>
          <w:trHeight w:val="432"/>
        </w:trPr>
        <w:tc>
          <w:tcPr>
            <w:tcW w:w="2233" w:type="pct"/>
            <w:shd w:val="clear" w:color="auto" w:fill="auto"/>
          </w:tcPr>
          <w:p w14:paraId="42E9150C" w14:textId="75AAF9C2" w:rsidR="002F3332" w:rsidRPr="00A12A88" w:rsidRDefault="002F3332" w:rsidP="002F3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A12A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0E597A" w:rsidRPr="00A12A8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A12A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</w:t>
            </w:r>
            <w:r w:rsidRPr="00A12A8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12A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A12A8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A12A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) </w:t>
            </w:r>
            <w:r w:rsidRPr="00A12A8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8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2D93C7D" w14:textId="66EF315A" w:rsidR="002F3332" w:rsidRPr="00A12A88" w:rsidRDefault="00CF6C95" w:rsidP="002F3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2A88">
              <w:rPr>
                <w:rFonts w:ascii="Angsana New" w:hAnsi="Angsana New"/>
                <w:b/>
                <w:bCs/>
                <w:sz w:val="30"/>
                <w:szCs w:val="30"/>
              </w:rPr>
              <w:t>(0.13)</w:t>
            </w:r>
          </w:p>
        </w:tc>
        <w:tc>
          <w:tcPr>
            <w:tcW w:w="146" w:type="pct"/>
          </w:tcPr>
          <w:p w14:paraId="62F233B1" w14:textId="77777777" w:rsidR="002F3332" w:rsidRPr="00A12A88" w:rsidRDefault="002F3332" w:rsidP="002F3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double" w:sz="4" w:space="0" w:color="auto"/>
              <w:bottom w:val="double" w:sz="4" w:space="0" w:color="auto"/>
            </w:tcBorders>
          </w:tcPr>
          <w:p w14:paraId="00B5F48F" w14:textId="0D975937" w:rsidR="002F3332" w:rsidRPr="00A12A88" w:rsidRDefault="002F3332" w:rsidP="002F3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="Angsana New" w:hAnsi="Angsana New"/>
                <w:b/>
                <w:bCs/>
                <w:sz w:val="30"/>
                <w:szCs w:val="30"/>
              </w:rPr>
              <w:t>0.02</w:t>
            </w:r>
          </w:p>
        </w:tc>
        <w:tc>
          <w:tcPr>
            <w:tcW w:w="137" w:type="pct"/>
            <w:shd w:val="clear" w:color="auto" w:fill="auto"/>
          </w:tcPr>
          <w:p w14:paraId="5F73C19A" w14:textId="77777777" w:rsidR="002F3332" w:rsidRPr="00A12A88" w:rsidRDefault="002F3332" w:rsidP="002F3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6D71EDD" w14:textId="07FF57F1" w:rsidR="002F3332" w:rsidRPr="00A12A88" w:rsidRDefault="00CF6C95" w:rsidP="002F3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2A88">
              <w:rPr>
                <w:rFonts w:ascii="Angsana New" w:hAnsi="Angsana New"/>
                <w:b/>
                <w:bCs/>
                <w:sz w:val="30"/>
                <w:szCs w:val="30"/>
              </w:rPr>
              <w:t>1.23</w:t>
            </w:r>
          </w:p>
        </w:tc>
        <w:tc>
          <w:tcPr>
            <w:tcW w:w="142" w:type="pct"/>
            <w:shd w:val="clear" w:color="auto" w:fill="auto"/>
          </w:tcPr>
          <w:p w14:paraId="35C7FB7F" w14:textId="77777777" w:rsidR="002F3332" w:rsidRPr="00A12A88" w:rsidRDefault="002F3332" w:rsidP="002F3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40810AD" w14:textId="1D0C5954" w:rsidR="002F3332" w:rsidRPr="00A12A88" w:rsidRDefault="002F3332" w:rsidP="002F3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="Angsana New" w:hAnsi="Angsana New"/>
                <w:b/>
                <w:bCs/>
                <w:sz w:val="30"/>
                <w:szCs w:val="30"/>
              </w:rPr>
              <w:t>2.67</w:t>
            </w:r>
          </w:p>
        </w:tc>
      </w:tr>
    </w:tbl>
    <w:p w14:paraId="1CE96096" w14:textId="04388F44" w:rsidR="003F7720" w:rsidRPr="00A12A88" w:rsidRDefault="003F7720" w:rsidP="00073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495E7509" w14:textId="697D2972" w:rsidR="000736CD" w:rsidRPr="00A12A88" w:rsidRDefault="000736CD" w:rsidP="000736CD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A12A88">
        <w:rPr>
          <w:rFonts w:asciiTheme="majorBidi" w:hAnsiTheme="majorBidi"/>
          <w:spacing w:val="2"/>
          <w:sz w:val="30"/>
          <w:szCs w:val="30"/>
          <w:cs/>
        </w:rPr>
        <w:t>บริษัทไม่มีหุ้นสามัญเทียบเท่าปรับลดในระหว่าง</w:t>
      </w:r>
      <w:r w:rsidRPr="00A12A88">
        <w:rPr>
          <w:rFonts w:asciiTheme="majorBidi" w:hAnsiTheme="majorBidi" w:hint="cs"/>
          <w:spacing w:val="2"/>
          <w:sz w:val="30"/>
          <w:szCs w:val="30"/>
          <w:cs/>
        </w:rPr>
        <w:t xml:space="preserve">งวดสามเดือนสิ้นสุดวันที่ </w:t>
      </w:r>
      <w:r w:rsidRPr="00A12A88">
        <w:rPr>
          <w:rFonts w:asciiTheme="majorBidi" w:hAnsiTheme="majorBidi"/>
          <w:spacing w:val="2"/>
          <w:sz w:val="30"/>
          <w:szCs w:val="30"/>
        </w:rPr>
        <w:t xml:space="preserve">31 </w:t>
      </w:r>
      <w:r w:rsidR="00716F86" w:rsidRPr="00A12A88">
        <w:rPr>
          <w:rFonts w:asciiTheme="majorBidi" w:hAnsiTheme="majorBidi" w:hint="cs"/>
          <w:spacing w:val="2"/>
          <w:sz w:val="30"/>
          <w:szCs w:val="30"/>
          <w:cs/>
        </w:rPr>
        <w:t>มีนาคม</w:t>
      </w:r>
      <w:r w:rsidRPr="00A12A88">
        <w:rPr>
          <w:rFonts w:asciiTheme="majorBidi" w:hAnsiTheme="majorBidi" w:hint="cs"/>
          <w:spacing w:val="2"/>
          <w:sz w:val="30"/>
          <w:szCs w:val="30"/>
          <w:cs/>
        </w:rPr>
        <w:t xml:space="preserve"> </w:t>
      </w:r>
      <w:r w:rsidRPr="00A12A88">
        <w:rPr>
          <w:rFonts w:asciiTheme="majorBidi" w:hAnsiTheme="majorBidi"/>
          <w:spacing w:val="2"/>
          <w:sz w:val="30"/>
          <w:szCs w:val="30"/>
        </w:rPr>
        <w:t>256</w:t>
      </w:r>
      <w:r w:rsidR="00682823" w:rsidRPr="00A12A88">
        <w:rPr>
          <w:rFonts w:asciiTheme="majorBidi" w:hAnsiTheme="majorBidi"/>
          <w:spacing w:val="2"/>
          <w:sz w:val="30"/>
          <w:szCs w:val="30"/>
        </w:rPr>
        <w:t>7</w:t>
      </w:r>
      <w:r w:rsidRPr="00A12A88">
        <w:rPr>
          <w:rFonts w:asciiTheme="majorBidi" w:hAnsiTheme="majorBidi" w:hint="cs"/>
          <w:spacing w:val="2"/>
          <w:sz w:val="30"/>
          <w:szCs w:val="30"/>
          <w:cs/>
        </w:rPr>
        <w:t xml:space="preserve"> และ </w:t>
      </w:r>
      <w:r w:rsidRPr="00A12A88">
        <w:rPr>
          <w:rFonts w:asciiTheme="majorBidi" w:hAnsiTheme="majorBidi"/>
          <w:spacing w:val="2"/>
          <w:sz w:val="30"/>
          <w:szCs w:val="30"/>
        </w:rPr>
        <w:t>256</w:t>
      </w:r>
      <w:r w:rsidR="00682823" w:rsidRPr="00A12A88">
        <w:rPr>
          <w:rFonts w:asciiTheme="majorBidi" w:hAnsiTheme="majorBidi"/>
          <w:spacing w:val="2"/>
          <w:sz w:val="30"/>
          <w:szCs w:val="30"/>
        </w:rPr>
        <w:t>6</w:t>
      </w:r>
      <w:r w:rsidRPr="00A12A88">
        <w:rPr>
          <w:rFonts w:asciiTheme="majorBidi" w:hAnsiTheme="majorBidi"/>
          <w:spacing w:val="2"/>
          <w:sz w:val="30"/>
          <w:szCs w:val="30"/>
          <w:cs/>
        </w:rPr>
        <w:t xml:space="preserve"> ดังนั้น</w:t>
      </w:r>
      <w:r w:rsidR="00AF00D8" w:rsidRPr="00A12A88">
        <w:rPr>
          <w:rFonts w:asciiTheme="majorBidi" w:hAnsiTheme="majorBidi"/>
          <w:spacing w:val="2"/>
          <w:sz w:val="30"/>
          <w:szCs w:val="30"/>
        </w:rPr>
        <w:t xml:space="preserve"> </w:t>
      </w:r>
      <w:r w:rsidR="00AF00D8" w:rsidRPr="00A12A88">
        <w:rPr>
          <w:rFonts w:asciiTheme="majorBidi" w:hAnsiTheme="majorBidi" w:hint="cs"/>
          <w:spacing w:val="2"/>
          <w:sz w:val="30"/>
          <w:szCs w:val="30"/>
          <w:cs/>
        </w:rPr>
        <w:t>กำไร</w:t>
      </w:r>
      <w:r w:rsidR="009D0951" w:rsidRPr="00A12A88">
        <w:rPr>
          <w:rFonts w:asciiTheme="majorBidi" w:hAnsiTheme="majorBidi" w:hint="cs"/>
          <w:spacing w:val="2"/>
          <w:sz w:val="30"/>
          <w:szCs w:val="30"/>
          <w:cs/>
        </w:rPr>
        <w:t xml:space="preserve"> (ขาดทุน) </w:t>
      </w:r>
      <w:r w:rsidR="00AF00D8" w:rsidRPr="00A12A88">
        <w:rPr>
          <w:rFonts w:asciiTheme="majorBidi" w:hAnsiTheme="majorBidi" w:hint="cs"/>
          <w:spacing w:val="2"/>
          <w:sz w:val="30"/>
          <w:szCs w:val="30"/>
          <w:cs/>
        </w:rPr>
        <w:t>ต่อหุ้นปรับลด</w:t>
      </w:r>
      <w:r w:rsidRPr="00A12A88">
        <w:rPr>
          <w:rFonts w:asciiTheme="majorBidi" w:hAnsiTheme="majorBidi"/>
          <w:spacing w:val="2"/>
          <w:sz w:val="30"/>
          <w:szCs w:val="30"/>
          <w:cs/>
        </w:rPr>
        <w:t>จึง</w:t>
      </w:r>
      <w:r w:rsidR="00AF00D8" w:rsidRPr="00A12A88">
        <w:rPr>
          <w:rFonts w:asciiTheme="majorBidi" w:hAnsiTheme="majorBidi" w:hint="cs"/>
          <w:spacing w:val="2"/>
          <w:sz w:val="30"/>
          <w:szCs w:val="30"/>
          <w:cs/>
        </w:rPr>
        <w:t>เท่ากับกำไร</w:t>
      </w:r>
      <w:r w:rsidR="009D0951" w:rsidRPr="00A12A88">
        <w:rPr>
          <w:rFonts w:asciiTheme="majorBidi" w:hAnsiTheme="majorBidi" w:hint="cs"/>
          <w:spacing w:val="2"/>
          <w:sz w:val="30"/>
          <w:szCs w:val="30"/>
          <w:cs/>
        </w:rPr>
        <w:t xml:space="preserve"> (ขาดทุน) </w:t>
      </w:r>
      <w:r w:rsidR="00AF00D8" w:rsidRPr="00A12A88">
        <w:rPr>
          <w:rFonts w:asciiTheme="majorBidi" w:hAnsiTheme="majorBidi" w:hint="cs"/>
          <w:spacing w:val="2"/>
          <w:sz w:val="30"/>
          <w:szCs w:val="30"/>
          <w:cs/>
        </w:rPr>
        <w:t>ต่อหุ้นขั้นพื้นฐาน</w:t>
      </w:r>
    </w:p>
    <w:p w14:paraId="087B0522" w14:textId="77777777" w:rsidR="000736CD" w:rsidRPr="00A12A88" w:rsidRDefault="000736CD" w:rsidP="00073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</w:p>
    <w:p w14:paraId="44B0A298" w14:textId="48667027" w:rsidR="005116B7" w:rsidRPr="00A12A88" w:rsidRDefault="00C016C5" w:rsidP="000736CD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12A88">
        <w:rPr>
          <w:rFonts w:asciiTheme="majorBidi" w:hAnsiTheme="majorBidi" w:cstheme="majorBidi" w:hint="cs"/>
          <w:b/>
          <w:bCs/>
          <w:sz w:val="30"/>
          <w:szCs w:val="30"/>
          <w:cs/>
        </w:rPr>
        <w:t>เครื่องมือทางการเงิน</w:t>
      </w:r>
    </w:p>
    <w:p w14:paraId="6FC2A0D0" w14:textId="77777777" w:rsidR="00DE3288" w:rsidRPr="00A12A88" w:rsidRDefault="00DE3288" w:rsidP="00755A56">
      <w:pPr>
        <w:spacing w:line="240" w:lineRule="auto"/>
        <w:ind w:left="562" w:right="14"/>
        <w:jc w:val="thaiDistribute"/>
        <w:rPr>
          <w:rFonts w:asciiTheme="majorBidi" w:hAnsiTheme="majorBidi" w:cstheme="majorBidi"/>
          <w:spacing w:val="2"/>
          <w:sz w:val="30"/>
          <w:szCs w:val="30"/>
          <w:lang w:val="x-none"/>
        </w:rPr>
      </w:pPr>
    </w:p>
    <w:p w14:paraId="350FECE8" w14:textId="148CA9C4" w:rsidR="00C016C5" w:rsidRPr="00A12A88" w:rsidRDefault="00C016C5" w:rsidP="00755A5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pacing w:val="2"/>
          <w:sz w:val="30"/>
          <w:szCs w:val="30"/>
        </w:rPr>
      </w:pPr>
      <w:r w:rsidRPr="00A12A88">
        <w:rPr>
          <w:rFonts w:asciiTheme="majorBidi" w:hAnsiTheme="majorBidi" w:hint="cs"/>
          <w:i/>
          <w:iCs/>
          <w:spacing w:val="2"/>
          <w:sz w:val="30"/>
          <w:szCs w:val="30"/>
          <w:cs/>
        </w:rPr>
        <w:t>มูลค่าตามบัญชีและมูลค่ายุติธรรม</w:t>
      </w:r>
      <w:r w:rsidRPr="00A12A88">
        <w:rPr>
          <w:rFonts w:asciiTheme="majorBidi" w:hAnsiTheme="majorBidi"/>
          <w:i/>
          <w:iCs/>
          <w:spacing w:val="2"/>
          <w:sz w:val="30"/>
          <w:szCs w:val="30"/>
          <w:cs/>
        </w:rPr>
        <w:t xml:space="preserve"> </w:t>
      </w:r>
    </w:p>
    <w:p w14:paraId="73596F22" w14:textId="77777777" w:rsidR="00C016C5" w:rsidRPr="00A12A88" w:rsidRDefault="00C016C5" w:rsidP="00755A5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2"/>
          <w:sz w:val="30"/>
          <w:szCs w:val="30"/>
        </w:rPr>
      </w:pPr>
    </w:p>
    <w:p w14:paraId="4F6D6126" w14:textId="18133985" w:rsidR="004823E4" w:rsidRPr="00A12A88" w:rsidRDefault="00C016C5" w:rsidP="00755A5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A12A88">
        <w:rPr>
          <w:rFonts w:asciiTheme="majorBidi" w:hAnsiTheme="majorBidi" w:hint="cs"/>
          <w:spacing w:val="2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A12A88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A12A88">
        <w:rPr>
          <w:rFonts w:asciiTheme="majorBidi" w:hAnsiTheme="majorBidi" w:hint="cs"/>
          <w:spacing w:val="2"/>
          <w:sz w:val="30"/>
          <w:szCs w:val="30"/>
          <w:cs/>
        </w:rPr>
        <w:t>รวมถึงลำดับชั้นมูลค่ายุติธรรม</w:t>
      </w:r>
      <w:r w:rsidRPr="00A12A88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A12A88">
        <w:rPr>
          <w:rFonts w:asciiTheme="majorBidi" w:hAnsiTheme="majorBidi" w:hint="cs"/>
          <w:spacing w:val="2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96D7D62" w14:textId="77777777" w:rsidR="004823E4" w:rsidRPr="00A12A88" w:rsidRDefault="004823E4" w:rsidP="00755A5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</w:rPr>
      </w:pPr>
    </w:p>
    <w:p w14:paraId="36E32B2F" w14:textId="77777777" w:rsidR="004823E4" w:rsidRPr="00A12A88" w:rsidRDefault="004823E4" w:rsidP="00755A5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</w:rPr>
      </w:pPr>
    </w:p>
    <w:p w14:paraId="6DB3BEA8" w14:textId="386FDFA2" w:rsidR="005116B7" w:rsidRPr="00A12A88" w:rsidRDefault="003B1077" w:rsidP="00755A5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12A8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</w:p>
    <w:p w14:paraId="23A62F44" w14:textId="77777777" w:rsidR="000E21DC" w:rsidRPr="00A12A88" w:rsidRDefault="000E21DC" w:rsidP="00755A56">
      <w:pPr>
        <w:tabs>
          <w:tab w:val="clear" w:pos="227"/>
          <w:tab w:val="clear" w:pos="454"/>
          <w:tab w:val="left" w:pos="540"/>
        </w:tabs>
        <w:spacing w:before="240"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  <w:sectPr w:rsidR="000E21DC" w:rsidRPr="00A12A88" w:rsidSect="000F2A0D">
          <w:headerReference w:type="default" r:id="rId14"/>
          <w:footerReference w:type="default" r:id="rId15"/>
          <w:headerReference w:type="first" r:id="rId16"/>
          <w:pgSz w:w="11907" w:h="16840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50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1170"/>
        <w:gridCol w:w="236"/>
        <w:gridCol w:w="1204"/>
        <w:gridCol w:w="236"/>
        <w:gridCol w:w="1204"/>
        <w:gridCol w:w="236"/>
        <w:gridCol w:w="1114"/>
        <w:gridCol w:w="236"/>
        <w:gridCol w:w="1024"/>
        <w:gridCol w:w="236"/>
        <w:gridCol w:w="1024"/>
        <w:gridCol w:w="236"/>
        <w:gridCol w:w="1024"/>
        <w:gridCol w:w="236"/>
        <w:gridCol w:w="934"/>
        <w:gridCol w:w="236"/>
        <w:gridCol w:w="1024"/>
      </w:tblGrid>
      <w:tr w:rsidR="00A12A88" w:rsidRPr="00A12A88" w14:paraId="77E8564F" w14:textId="77777777" w:rsidTr="00195EF2">
        <w:trPr>
          <w:trHeight w:val="261"/>
          <w:tblHeader/>
        </w:trPr>
        <w:tc>
          <w:tcPr>
            <w:tcW w:w="3420" w:type="dxa"/>
            <w:vAlign w:val="bottom"/>
          </w:tcPr>
          <w:p w14:paraId="01C619D8" w14:textId="59FDAA44" w:rsidR="00195EF2" w:rsidRPr="00A12A88" w:rsidRDefault="00195EF2" w:rsidP="00755A56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7"/>
            <w:vAlign w:val="bottom"/>
          </w:tcPr>
          <w:p w14:paraId="74298536" w14:textId="4837EEC7" w:rsidR="00195EF2" w:rsidRPr="00A12A88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A12A88" w:rsidRPr="00A12A88" w14:paraId="25F229C1" w14:textId="77777777" w:rsidTr="00195EF2">
        <w:trPr>
          <w:trHeight w:val="261"/>
          <w:tblHeader/>
        </w:trPr>
        <w:tc>
          <w:tcPr>
            <w:tcW w:w="3420" w:type="dxa"/>
            <w:vAlign w:val="bottom"/>
          </w:tcPr>
          <w:p w14:paraId="274411E8" w14:textId="77777777" w:rsidR="00195EF2" w:rsidRPr="00A12A88" w:rsidRDefault="00195EF2" w:rsidP="00755A5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9"/>
            <w:tcBorders>
              <w:bottom w:val="single" w:sz="4" w:space="0" w:color="auto"/>
            </w:tcBorders>
            <w:vAlign w:val="bottom"/>
          </w:tcPr>
          <w:p w14:paraId="4E12D57D" w14:textId="77777777" w:rsidR="00195EF2" w:rsidRPr="00A12A88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vAlign w:val="bottom"/>
          </w:tcPr>
          <w:p w14:paraId="4394FE0B" w14:textId="77777777" w:rsidR="00195EF2" w:rsidRPr="00A12A88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714" w:type="dxa"/>
            <w:gridSpan w:val="7"/>
            <w:tcBorders>
              <w:bottom w:val="single" w:sz="4" w:space="0" w:color="auto"/>
            </w:tcBorders>
            <w:vAlign w:val="bottom"/>
          </w:tcPr>
          <w:p w14:paraId="45E2B979" w14:textId="77777777" w:rsidR="00195EF2" w:rsidRPr="00A12A88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A12A88" w:rsidRPr="00A12A88" w14:paraId="4F363E01" w14:textId="77777777" w:rsidTr="00195EF2">
        <w:trPr>
          <w:trHeight w:val="261"/>
          <w:tblHeader/>
        </w:trPr>
        <w:tc>
          <w:tcPr>
            <w:tcW w:w="3420" w:type="dxa"/>
            <w:vAlign w:val="bottom"/>
            <w:hideMark/>
          </w:tcPr>
          <w:p w14:paraId="56389FF0" w14:textId="46CEB8E6" w:rsidR="00195EF2" w:rsidRPr="00A12A88" w:rsidRDefault="00195EF2" w:rsidP="00755A5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12A8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B47494" w:rsidRPr="00A12A8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  <w:r w:rsidR="0077515E" w:rsidRPr="00A12A8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1</w:t>
            </w:r>
            <w:r w:rsidR="00B47494" w:rsidRPr="00A12A8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77515E" w:rsidRPr="00A12A88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  <w:r w:rsidRPr="00A12A8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A12A8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682823" w:rsidRPr="00A12A8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C261C86" w14:textId="77777777" w:rsidR="00195EF2" w:rsidRPr="00A12A88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D21248F" w14:textId="77777777" w:rsidR="00195EF2" w:rsidRPr="00A12A88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B8460A9" w14:textId="77777777" w:rsidR="00195EF2" w:rsidRPr="00A12A88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607CFDA6" w14:textId="77777777" w:rsidR="00195EF2" w:rsidRPr="00A12A88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61BA35F" w14:textId="77777777" w:rsidR="00195EF2" w:rsidRPr="00A12A88" w:rsidRDefault="00195EF2" w:rsidP="00755A56">
            <w:pPr>
              <w:pStyle w:val="NoSpacing"/>
              <w:rPr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  <w:hideMark/>
          </w:tcPr>
          <w:p w14:paraId="5D5733B9" w14:textId="77777777" w:rsidR="00195EF2" w:rsidRPr="00A12A88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75683398" w14:textId="77777777" w:rsidR="00195EF2" w:rsidRPr="00A12A88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399043EF" w14:textId="77777777" w:rsidR="00195EF2" w:rsidRPr="00A12A88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E8AE916" w14:textId="77777777" w:rsidR="00195EF2" w:rsidRPr="00A12A88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621CD2D9" w14:textId="77777777" w:rsidR="00195EF2" w:rsidRPr="00A12A88" w:rsidRDefault="00195EF2" w:rsidP="008F035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46425610" w14:textId="77777777" w:rsidR="008F0358" w:rsidRPr="00A12A88" w:rsidRDefault="00195EF2" w:rsidP="008F035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06D1B15E" w14:textId="6ABBEB64" w:rsidR="00195EF2" w:rsidRPr="00A12A88" w:rsidRDefault="00195EF2" w:rsidP="008F035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58E1128" w14:textId="77777777" w:rsidR="00195EF2" w:rsidRPr="00A12A88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  <w:hideMark/>
          </w:tcPr>
          <w:p w14:paraId="2634F33D" w14:textId="77777777" w:rsidR="00195EF2" w:rsidRPr="00A12A88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58643E7B" w14:textId="77777777" w:rsidR="00195EF2" w:rsidRPr="00A12A88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ทางการเงินที่วัดมูลค่าด้วยราคาทุน</w:t>
            </w:r>
          </w:p>
          <w:p w14:paraId="18BDCDED" w14:textId="77777777" w:rsidR="00195EF2" w:rsidRPr="00A12A88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  <w:r w:rsidRPr="00A12A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491BD63" w14:textId="77777777" w:rsidR="00195EF2" w:rsidRPr="00A12A88" w:rsidRDefault="00195EF2" w:rsidP="00755A5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  <w:hideMark/>
          </w:tcPr>
          <w:p w14:paraId="261B52F6" w14:textId="77777777" w:rsidR="00195EF2" w:rsidRPr="00A12A88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  <w:vAlign w:val="bottom"/>
          </w:tcPr>
          <w:p w14:paraId="014A7299" w14:textId="77777777" w:rsidR="00195EF2" w:rsidRPr="00A12A88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201B1926" w14:textId="77777777" w:rsidR="00195EF2" w:rsidRPr="00A12A88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12A88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36" w:type="dxa"/>
            <w:vAlign w:val="bottom"/>
          </w:tcPr>
          <w:p w14:paraId="4AA077CF" w14:textId="77777777" w:rsidR="00195EF2" w:rsidRPr="00A12A88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09211D9A" w14:textId="77777777" w:rsidR="00195EF2" w:rsidRPr="00A12A88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12A88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36" w:type="dxa"/>
            <w:vAlign w:val="bottom"/>
          </w:tcPr>
          <w:p w14:paraId="56794D33" w14:textId="77777777" w:rsidR="00195EF2" w:rsidRPr="00A12A88" w:rsidRDefault="00195EF2" w:rsidP="00755A5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  <w:hideMark/>
          </w:tcPr>
          <w:p w14:paraId="06937679" w14:textId="77777777" w:rsidR="00195EF2" w:rsidRPr="00A12A88" w:rsidRDefault="00195EF2" w:rsidP="00755A5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A12A88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  <w:vAlign w:val="bottom"/>
          </w:tcPr>
          <w:p w14:paraId="6234A45F" w14:textId="77777777" w:rsidR="00195EF2" w:rsidRPr="00A12A88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1892B4FE" w14:textId="77777777" w:rsidR="00195EF2" w:rsidRPr="00A12A88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12A88" w:rsidRPr="00A12A88" w14:paraId="1E289EC9" w14:textId="77777777" w:rsidTr="00195EF2">
        <w:trPr>
          <w:trHeight w:val="261"/>
          <w:tblHeader/>
        </w:trPr>
        <w:tc>
          <w:tcPr>
            <w:tcW w:w="3420" w:type="dxa"/>
            <w:vAlign w:val="bottom"/>
          </w:tcPr>
          <w:p w14:paraId="6EF57C02" w14:textId="5AFE4294" w:rsidR="00195EF2" w:rsidRPr="00A12A88" w:rsidRDefault="00195EF2" w:rsidP="00755A5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1610" w:type="dxa"/>
            <w:gridSpan w:val="17"/>
            <w:vAlign w:val="bottom"/>
          </w:tcPr>
          <w:p w14:paraId="48130EB9" w14:textId="77777777" w:rsidR="00195EF2" w:rsidRPr="00A12A88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A12A88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A12A88" w:rsidRPr="00A12A88" w14:paraId="170C9F53" w14:textId="77777777" w:rsidTr="00DA168F">
        <w:trPr>
          <w:trHeight w:val="261"/>
        </w:trPr>
        <w:tc>
          <w:tcPr>
            <w:tcW w:w="3420" w:type="dxa"/>
            <w:vAlign w:val="bottom"/>
            <w:hideMark/>
          </w:tcPr>
          <w:p w14:paraId="400F0D3A" w14:textId="77777777" w:rsidR="00EE7C28" w:rsidRPr="00A12A88" w:rsidRDefault="00EE7C28" w:rsidP="00EE7C2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A12A8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422239B6" w14:textId="07FFC3B1" w:rsidR="00EE7C28" w:rsidRPr="00A12A88" w:rsidRDefault="00EE7C28" w:rsidP="00EE7C2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360CCA2B" w14:textId="77777777" w:rsidR="00EE7C28" w:rsidRPr="00A12A88" w:rsidRDefault="00EE7C28" w:rsidP="00EE7C2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3B49F4D" w14:textId="7F80B72A" w:rsidR="00EE7C28" w:rsidRPr="00A12A88" w:rsidRDefault="00EE7C28" w:rsidP="00EE7C2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35011FB" w14:textId="77777777" w:rsidR="00EE7C28" w:rsidRPr="00A12A88" w:rsidRDefault="00EE7C28" w:rsidP="00EE7C2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1CEAF31" w14:textId="4F94189A" w:rsidR="00EE7C28" w:rsidRPr="00A12A88" w:rsidRDefault="00EE7C28" w:rsidP="00EE7C2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1239895" w14:textId="77777777" w:rsidR="00EE7C28" w:rsidRPr="00A12A88" w:rsidRDefault="00EE7C28" w:rsidP="00EE7C2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DA1654C" w14:textId="798A7414" w:rsidR="00EE7C28" w:rsidRPr="00A12A88" w:rsidRDefault="00EE7C28" w:rsidP="00EE7C2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3B7CDEF" w14:textId="77777777" w:rsidR="00EE7C28" w:rsidRPr="00A12A88" w:rsidRDefault="00EE7C28" w:rsidP="00EE7C2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D63FB94" w14:textId="14F441BC" w:rsidR="00EE7C28" w:rsidRPr="00A12A88" w:rsidRDefault="00EE7C28" w:rsidP="00EE7C2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FB7279F" w14:textId="77777777" w:rsidR="00EE7C28" w:rsidRPr="00A12A88" w:rsidRDefault="00EE7C28" w:rsidP="00EE7C2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077C3D8" w14:textId="6E10C8CD" w:rsidR="00EE7C28" w:rsidRPr="00A12A88" w:rsidRDefault="00EE7C28" w:rsidP="00EE7C2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DA12171" w14:textId="77777777" w:rsidR="00EE7C28" w:rsidRPr="00A12A88" w:rsidRDefault="00EE7C28" w:rsidP="00EE7C2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98CBC26" w14:textId="3257D19A" w:rsidR="00EE7C28" w:rsidRPr="00A12A88" w:rsidRDefault="00EE7C28" w:rsidP="00EE7C2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71ADE50" w14:textId="77777777" w:rsidR="00EE7C28" w:rsidRPr="00A12A88" w:rsidRDefault="00EE7C28" w:rsidP="00EE7C2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CCF7B1B" w14:textId="7F8F2A54" w:rsidR="00EE7C28" w:rsidRPr="00A12A88" w:rsidRDefault="00EE7C28" w:rsidP="00EE7C2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EB27EB1" w14:textId="77777777" w:rsidR="00EE7C28" w:rsidRPr="00A12A88" w:rsidRDefault="00EE7C28" w:rsidP="00EE7C2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0B33BDF" w14:textId="353CFBA8" w:rsidR="00EE7C28" w:rsidRPr="00A12A88" w:rsidRDefault="00EE7C28" w:rsidP="00EE7C2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12A88" w:rsidRPr="00A12A88" w14:paraId="232211F0" w14:textId="77777777" w:rsidTr="00DA168F">
        <w:trPr>
          <w:trHeight w:val="261"/>
        </w:trPr>
        <w:tc>
          <w:tcPr>
            <w:tcW w:w="3420" w:type="dxa"/>
            <w:vAlign w:val="bottom"/>
          </w:tcPr>
          <w:p w14:paraId="53706549" w14:textId="01970948" w:rsidR="00346CA3" w:rsidRPr="00A12A88" w:rsidRDefault="00346CA3" w:rsidP="00346CA3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12A88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52F8B0B0" w14:textId="35C7258E" w:rsidR="00346CA3" w:rsidRPr="00A12A88" w:rsidRDefault="00346CA3" w:rsidP="007622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12A8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299F3BB0" w14:textId="77777777" w:rsidR="00346CA3" w:rsidRPr="00A12A88" w:rsidRDefault="00346CA3" w:rsidP="00346CA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CC18A0E" w14:textId="33F87AAC" w:rsidR="00346CA3" w:rsidRPr="00A12A88" w:rsidRDefault="00346CA3" w:rsidP="007622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7DA20FE" w14:textId="77777777" w:rsidR="00346CA3" w:rsidRPr="00A12A88" w:rsidRDefault="00346CA3" w:rsidP="00346CA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63064F2" w14:textId="3E1B06D6" w:rsidR="00346CA3" w:rsidRPr="00A12A88" w:rsidRDefault="00346CA3" w:rsidP="0076225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99D8C5B" w14:textId="77777777" w:rsidR="00346CA3" w:rsidRPr="00A12A88" w:rsidRDefault="00346CA3" w:rsidP="00346CA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C1E3CE0" w14:textId="1D8EA602" w:rsidR="00346CA3" w:rsidRPr="00A12A88" w:rsidRDefault="00346CA3" w:rsidP="00346CA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39,799</w:t>
            </w:r>
          </w:p>
        </w:tc>
        <w:tc>
          <w:tcPr>
            <w:tcW w:w="236" w:type="dxa"/>
          </w:tcPr>
          <w:p w14:paraId="3F123198" w14:textId="77777777" w:rsidR="00346CA3" w:rsidRPr="00A12A88" w:rsidRDefault="00346CA3" w:rsidP="00346C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805745A" w14:textId="789E8F6B" w:rsidR="00346CA3" w:rsidRPr="00A12A88" w:rsidRDefault="00346CA3" w:rsidP="00346CA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39,799</w:t>
            </w:r>
          </w:p>
        </w:tc>
        <w:tc>
          <w:tcPr>
            <w:tcW w:w="236" w:type="dxa"/>
          </w:tcPr>
          <w:p w14:paraId="444D7C42" w14:textId="77777777" w:rsidR="00346CA3" w:rsidRPr="00A12A88" w:rsidRDefault="00346CA3" w:rsidP="00346CA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BA4C877" w14:textId="182304CB" w:rsidR="00346CA3" w:rsidRPr="00A12A88" w:rsidRDefault="00346CA3" w:rsidP="007622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BAB6AED" w14:textId="77777777" w:rsidR="00346CA3" w:rsidRPr="00A12A88" w:rsidRDefault="00346CA3" w:rsidP="00346C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A31DCF0" w14:textId="2DD9C62B" w:rsidR="00346CA3" w:rsidRPr="00A12A88" w:rsidRDefault="00346CA3" w:rsidP="007622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5F5D109" w14:textId="77777777" w:rsidR="00346CA3" w:rsidRPr="00A12A88" w:rsidRDefault="00346CA3" w:rsidP="00346C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26104B0" w14:textId="2A475DD2" w:rsidR="00346CA3" w:rsidRPr="00A12A88" w:rsidRDefault="00346CA3" w:rsidP="007622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EFD932E" w14:textId="77777777" w:rsidR="00346CA3" w:rsidRPr="00A12A88" w:rsidRDefault="00346CA3" w:rsidP="00346C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1040AE0" w14:textId="4EAF7E13" w:rsidR="00346CA3" w:rsidRPr="00A12A88" w:rsidRDefault="00346CA3" w:rsidP="007622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12A88" w:rsidRPr="00A12A88" w14:paraId="0A597A6F" w14:textId="77777777" w:rsidTr="00DA168F">
        <w:trPr>
          <w:trHeight w:val="261"/>
        </w:trPr>
        <w:tc>
          <w:tcPr>
            <w:tcW w:w="3420" w:type="dxa"/>
            <w:vAlign w:val="bottom"/>
          </w:tcPr>
          <w:p w14:paraId="1B37193D" w14:textId="6B6665BE" w:rsidR="00346CA3" w:rsidRPr="00A12A88" w:rsidRDefault="00346CA3" w:rsidP="00346CA3">
            <w:pPr>
              <w:spacing w:line="240" w:lineRule="auto"/>
              <w:ind w:left="189" w:hanging="189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A12A88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Pr="00A12A88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70" w:type="dxa"/>
            <w:vAlign w:val="bottom"/>
          </w:tcPr>
          <w:p w14:paraId="66EECA42" w14:textId="4F681C6F" w:rsidR="00346CA3" w:rsidRPr="00A12A88" w:rsidRDefault="00346CA3" w:rsidP="007622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12A8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71D236BE" w14:textId="77777777" w:rsidR="00346CA3" w:rsidRPr="00A12A88" w:rsidRDefault="00346CA3" w:rsidP="00346CA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88AFF07" w14:textId="68179C19" w:rsidR="00346CA3" w:rsidRPr="00A12A88" w:rsidRDefault="00346CA3" w:rsidP="007622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7666783" w14:textId="77777777" w:rsidR="00346CA3" w:rsidRPr="00A12A88" w:rsidRDefault="00346CA3" w:rsidP="00346CA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E9E00BB" w14:textId="2BB2D926" w:rsidR="00346CA3" w:rsidRPr="00A12A88" w:rsidRDefault="00346CA3" w:rsidP="00346CA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</w:rPr>
              <w:t>720</w:t>
            </w:r>
          </w:p>
        </w:tc>
        <w:tc>
          <w:tcPr>
            <w:tcW w:w="236" w:type="dxa"/>
          </w:tcPr>
          <w:p w14:paraId="7E8ECE63" w14:textId="77777777" w:rsidR="00346CA3" w:rsidRPr="00A12A88" w:rsidRDefault="00346CA3" w:rsidP="00346CA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7909E9B" w14:textId="705AD39C" w:rsidR="00346CA3" w:rsidRPr="00A12A88" w:rsidRDefault="00346CA3" w:rsidP="00346CA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</w:rPr>
              <w:t>11,763</w:t>
            </w:r>
          </w:p>
        </w:tc>
        <w:tc>
          <w:tcPr>
            <w:tcW w:w="236" w:type="dxa"/>
          </w:tcPr>
          <w:p w14:paraId="122176DB" w14:textId="77777777" w:rsidR="00346CA3" w:rsidRPr="00A12A88" w:rsidRDefault="00346CA3" w:rsidP="00346C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8D95B2B" w14:textId="5796702E" w:rsidR="00346CA3" w:rsidRPr="00A12A88" w:rsidRDefault="00346CA3" w:rsidP="00346CA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</w:rPr>
              <w:t>12,483</w:t>
            </w:r>
          </w:p>
        </w:tc>
        <w:tc>
          <w:tcPr>
            <w:tcW w:w="236" w:type="dxa"/>
          </w:tcPr>
          <w:p w14:paraId="358B4F86" w14:textId="77777777" w:rsidR="00346CA3" w:rsidRPr="00A12A88" w:rsidRDefault="00346CA3" w:rsidP="00346CA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C76856C" w14:textId="7F660CA6" w:rsidR="00346CA3" w:rsidRPr="00A12A88" w:rsidRDefault="00346CA3" w:rsidP="007622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9E94D7D" w14:textId="77777777" w:rsidR="00346CA3" w:rsidRPr="00A12A88" w:rsidRDefault="00346CA3" w:rsidP="00346C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64E724C" w14:textId="02B38449" w:rsidR="00346CA3" w:rsidRPr="00A12A88" w:rsidRDefault="00346CA3" w:rsidP="00346CA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</w:rPr>
              <w:t>720</w:t>
            </w:r>
          </w:p>
        </w:tc>
        <w:tc>
          <w:tcPr>
            <w:tcW w:w="236" w:type="dxa"/>
            <w:vAlign w:val="bottom"/>
          </w:tcPr>
          <w:p w14:paraId="3A83CF29" w14:textId="77777777" w:rsidR="00346CA3" w:rsidRPr="00A12A88" w:rsidRDefault="00346CA3" w:rsidP="00346C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DAF33FB" w14:textId="6AD02585" w:rsidR="00346CA3" w:rsidRPr="00A12A88" w:rsidRDefault="00346CA3" w:rsidP="007622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56A0716" w14:textId="77777777" w:rsidR="00346CA3" w:rsidRPr="00A12A88" w:rsidRDefault="00346CA3" w:rsidP="00346C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F9ECE33" w14:textId="1D3D8F9A" w:rsidR="00346CA3" w:rsidRPr="00A12A88" w:rsidRDefault="00346CA3" w:rsidP="00346CA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720</w:t>
            </w:r>
          </w:p>
        </w:tc>
      </w:tr>
      <w:tr w:rsidR="00A12A88" w:rsidRPr="00A12A88" w14:paraId="21E43715" w14:textId="77777777" w:rsidTr="00267C18">
        <w:trPr>
          <w:trHeight w:val="261"/>
        </w:trPr>
        <w:tc>
          <w:tcPr>
            <w:tcW w:w="3420" w:type="dxa"/>
            <w:vAlign w:val="bottom"/>
          </w:tcPr>
          <w:p w14:paraId="47C60AB0" w14:textId="0DA3D2E0" w:rsidR="00346CA3" w:rsidRPr="00A12A88" w:rsidRDefault="00346CA3" w:rsidP="00346CA3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A12A88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5318F7EF" w14:textId="4711567E" w:rsidR="00346CA3" w:rsidRPr="00A12A88" w:rsidRDefault="00346CA3" w:rsidP="007622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12A8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7FEC7A44" w14:textId="77777777" w:rsidR="00346CA3" w:rsidRPr="00A12A88" w:rsidRDefault="00346CA3" w:rsidP="00346CA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E1B78DE" w14:textId="18F8612F" w:rsidR="00346CA3" w:rsidRPr="00A12A88" w:rsidRDefault="00346CA3" w:rsidP="00346CA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</w:rPr>
              <w:t>1,672</w:t>
            </w:r>
          </w:p>
        </w:tc>
        <w:tc>
          <w:tcPr>
            <w:tcW w:w="236" w:type="dxa"/>
          </w:tcPr>
          <w:p w14:paraId="6EF8A15B" w14:textId="77777777" w:rsidR="00346CA3" w:rsidRPr="00A12A88" w:rsidRDefault="00346CA3" w:rsidP="00346CA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3530F8D" w14:textId="1F7F6AE6" w:rsidR="00346CA3" w:rsidRPr="00A12A88" w:rsidRDefault="00346CA3" w:rsidP="0076225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48878DA" w14:textId="77777777" w:rsidR="00346CA3" w:rsidRPr="00A12A88" w:rsidRDefault="00346CA3" w:rsidP="00346CA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2911ADC" w14:textId="7634CE39" w:rsidR="00346CA3" w:rsidRPr="00A12A88" w:rsidRDefault="00346CA3" w:rsidP="0076225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43C057B1" w14:textId="77777777" w:rsidR="00346CA3" w:rsidRPr="00A12A88" w:rsidRDefault="00346CA3" w:rsidP="00346C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4F0FF30" w14:textId="61901C02" w:rsidR="00346CA3" w:rsidRPr="00A12A88" w:rsidRDefault="00346CA3" w:rsidP="00346CA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</w:rPr>
              <w:t>1,672</w:t>
            </w:r>
          </w:p>
        </w:tc>
        <w:tc>
          <w:tcPr>
            <w:tcW w:w="236" w:type="dxa"/>
          </w:tcPr>
          <w:p w14:paraId="6C7A9EC4" w14:textId="77777777" w:rsidR="00346CA3" w:rsidRPr="00A12A88" w:rsidRDefault="00346CA3" w:rsidP="00346CA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729A63C" w14:textId="21330605" w:rsidR="00346CA3" w:rsidRPr="00A12A88" w:rsidRDefault="00346CA3" w:rsidP="007622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3DB2E54" w14:textId="77777777" w:rsidR="00346CA3" w:rsidRPr="00A12A88" w:rsidRDefault="00346CA3" w:rsidP="00346C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A8D20E3" w14:textId="46E924A1" w:rsidR="00346CA3" w:rsidRPr="00A12A88" w:rsidRDefault="00346CA3" w:rsidP="00346CA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</w:rPr>
              <w:t>1,672</w:t>
            </w:r>
          </w:p>
        </w:tc>
        <w:tc>
          <w:tcPr>
            <w:tcW w:w="236" w:type="dxa"/>
            <w:vAlign w:val="bottom"/>
          </w:tcPr>
          <w:p w14:paraId="33336C2C" w14:textId="77777777" w:rsidR="00346CA3" w:rsidRPr="00A12A88" w:rsidRDefault="00346CA3" w:rsidP="00346C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6C9A74E" w14:textId="24CCA8F2" w:rsidR="00346CA3" w:rsidRPr="00A12A88" w:rsidRDefault="00346CA3" w:rsidP="007622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1243494" w14:textId="77777777" w:rsidR="00346CA3" w:rsidRPr="00A12A88" w:rsidRDefault="00346CA3" w:rsidP="00346C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501D20E" w14:textId="1ED7EC16" w:rsidR="00346CA3" w:rsidRPr="00A12A88" w:rsidRDefault="00346CA3" w:rsidP="00346CA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</w:rPr>
              <w:t>1,672</w:t>
            </w:r>
          </w:p>
        </w:tc>
      </w:tr>
      <w:tr w:rsidR="00A12A88" w:rsidRPr="00A12A88" w14:paraId="0B65590E" w14:textId="77777777" w:rsidTr="00267C18">
        <w:trPr>
          <w:trHeight w:val="261"/>
        </w:trPr>
        <w:tc>
          <w:tcPr>
            <w:tcW w:w="3420" w:type="dxa"/>
            <w:vAlign w:val="bottom"/>
          </w:tcPr>
          <w:p w14:paraId="6CCB221A" w14:textId="7F66D857" w:rsidR="00346CA3" w:rsidRPr="00A12A88" w:rsidRDefault="00346CA3" w:rsidP="00346CA3">
            <w:pPr>
              <w:spacing w:line="240" w:lineRule="auto"/>
              <w:ind w:left="189" w:hanging="189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A12A88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70" w:type="dxa"/>
            <w:vAlign w:val="bottom"/>
          </w:tcPr>
          <w:p w14:paraId="33601ABE" w14:textId="18412EBB" w:rsidR="00346CA3" w:rsidRPr="00A12A88" w:rsidRDefault="00346CA3" w:rsidP="007622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12A8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8EEC0E5" w14:textId="77777777" w:rsidR="00346CA3" w:rsidRPr="00A12A88" w:rsidRDefault="00346CA3" w:rsidP="00346CA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A6ACAD0" w14:textId="4C0F2014" w:rsidR="00346CA3" w:rsidRPr="00A12A88" w:rsidRDefault="00346CA3" w:rsidP="00346CA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</w:rPr>
              <w:t>540</w:t>
            </w:r>
          </w:p>
        </w:tc>
        <w:tc>
          <w:tcPr>
            <w:tcW w:w="236" w:type="dxa"/>
            <w:vAlign w:val="bottom"/>
          </w:tcPr>
          <w:p w14:paraId="7DF35B2F" w14:textId="77777777" w:rsidR="00346CA3" w:rsidRPr="00A12A88" w:rsidRDefault="00346CA3" w:rsidP="00346CA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BFE212B" w14:textId="125C6DA6" w:rsidR="00346CA3" w:rsidRPr="00A12A88" w:rsidRDefault="00346CA3" w:rsidP="00346CA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</w:rPr>
              <w:t>17,502</w:t>
            </w:r>
          </w:p>
        </w:tc>
        <w:tc>
          <w:tcPr>
            <w:tcW w:w="236" w:type="dxa"/>
            <w:vAlign w:val="bottom"/>
          </w:tcPr>
          <w:p w14:paraId="5F4B5BA4" w14:textId="77777777" w:rsidR="00346CA3" w:rsidRPr="00A12A88" w:rsidRDefault="00346CA3" w:rsidP="00346CA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9078781" w14:textId="6EADFC1F" w:rsidR="00346CA3" w:rsidRPr="00A12A88" w:rsidRDefault="00346CA3" w:rsidP="0076225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0E65367" w14:textId="77777777" w:rsidR="00346CA3" w:rsidRPr="00A12A88" w:rsidRDefault="00346CA3" w:rsidP="00346C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F1A73B3" w14:textId="3283FA1F" w:rsidR="00346CA3" w:rsidRPr="00A12A88" w:rsidRDefault="00346CA3" w:rsidP="00346CA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18,042</w:t>
            </w:r>
          </w:p>
        </w:tc>
        <w:tc>
          <w:tcPr>
            <w:tcW w:w="236" w:type="dxa"/>
            <w:vAlign w:val="bottom"/>
          </w:tcPr>
          <w:p w14:paraId="34D59FB3" w14:textId="77777777" w:rsidR="00346CA3" w:rsidRPr="00A12A88" w:rsidRDefault="00346CA3" w:rsidP="00346CA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25C71AB" w14:textId="7891AA22" w:rsidR="00346CA3" w:rsidRPr="00A12A88" w:rsidRDefault="00346CA3" w:rsidP="00346CA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15,194</w:t>
            </w:r>
          </w:p>
        </w:tc>
        <w:tc>
          <w:tcPr>
            <w:tcW w:w="236" w:type="dxa"/>
            <w:vAlign w:val="bottom"/>
          </w:tcPr>
          <w:p w14:paraId="2F816638" w14:textId="77777777" w:rsidR="00346CA3" w:rsidRPr="00A12A88" w:rsidRDefault="00346CA3" w:rsidP="00346C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23B358F" w14:textId="4869E6E9" w:rsidR="00346CA3" w:rsidRPr="00A12A88" w:rsidRDefault="00346CA3" w:rsidP="00346CA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831</w:t>
            </w:r>
          </w:p>
        </w:tc>
        <w:tc>
          <w:tcPr>
            <w:tcW w:w="236" w:type="dxa"/>
            <w:vAlign w:val="bottom"/>
          </w:tcPr>
          <w:p w14:paraId="048276CF" w14:textId="77777777" w:rsidR="00346CA3" w:rsidRPr="00A12A88" w:rsidRDefault="00346CA3" w:rsidP="00346C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C149E18" w14:textId="7C540537" w:rsidR="00346CA3" w:rsidRPr="00A12A88" w:rsidRDefault="00346CA3" w:rsidP="00346CA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2,017</w:t>
            </w:r>
          </w:p>
        </w:tc>
        <w:tc>
          <w:tcPr>
            <w:tcW w:w="236" w:type="dxa"/>
            <w:vAlign w:val="bottom"/>
          </w:tcPr>
          <w:p w14:paraId="5E01CFB7" w14:textId="77777777" w:rsidR="00346CA3" w:rsidRPr="00A12A88" w:rsidRDefault="00346CA3" w:rsidP="00346C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68A86E3" w14:textId="3EFF82CA" w:rsidR="00346CA3" w:rsidRPr="00A12A88" w:rsidRDefault="00346CA3" w:rsidP="00346CA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</w:rPr>
              <w:t>18,042</w:t>
            </w:r>
          </w:p>
        </w:tc>
      </w:tr>
      <w:tr w:rsidR="00A12A88" w:rsidRPr="00A12A88" w14:paraId="2EC34F4C" w14:textId="77777777" w:rsidTr="00267C18">
        <w:trPr>
          <w:trHeight w:val="261"/>
        </w:trPr>
        <w:tc>
          <w:tcPr>
            <w:tcW w:w="3420" w:type="dxa"/>
            <w:vAlign w:val="bottom"/>
          </w:tcPr>
          <w:p w14:paraId="150A93A9" w14:textId="0005E1F9" w:rsidR="00346CA3" w:rsidRPr="00A12A88" w:rsidRDefault="00346CA3" w:rsidP="00346CA3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A12A88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1FCD7DA2" w14:textId="0040F0DA" w:rsidR="00346CA3" w:rsidRPr="00A12A88" w:rsidRDefault="00346CA3" w:rsidP="007622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12A8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295963A1" w14:textId="77777777" w:rsidR="00346CA3" w:rsidRPr="00A12A88" w:rsidRDefault="00346CA3" w:rsidP="00346CA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54FDEAB" w14:textId="76C517D4" w:rsidR="00346CA3" w:rsidRPr="00A12A88" w:rsidRDefault="00346CA3" w:rsidP="00346CA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</w:rPr>
              <w:t>610</w:t>
            </w:r>
          </w:p>
        </w:tc>
        <w:tc>
          <w:tcPr>
            <w:tcW w:w="236" w:type="dxa"/>
          </w:tcPr>
          <w:p w14:paraId="441E3564" w14:textId="77777777" w:rsidR="00346CA3" w:rsidRPr="00A12A88" w:rsidRDefault="00346CA3" w:rsidP="00346CA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5F30D0D" w14:textId="6C463CB2" w:rsidR="00346CA3" w:rsidRPr="00A12A88" w:rsidRDefault="00346CA3" w:rsidP="0076225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8488FC0" w14:textId="77777777" w:rsidR="00346CA3" w:rsidRPr="00A12A88" w:rsidRDefault="00346CA3" w:rsidP="00346CA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2BFA565" w14:textId="5D93738C" w:rsidR="00346CA3" w:rsidRPr="00A12A88" w:rsidRDefault="00346CA3" w:rsidP="0076225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4D38FC11" w14:textId="77777777" w:rsidR="00346CA3" w:rsidRPr="00A12A88" w:rsidRDefault="00346CA3" w:rsidP="00346C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E2AF2FE" w14:textId="7864A91F" w:rsidR="00346CA3" w:rsidRPr="00A12A88" w:rsidRDefault="00346CA3" w:rsidP="00346CA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610</w:t>
            </w:r>
          </w:p>
        </w:tc>
        <w:tc>
          <w:tcPr>
            <w:tcW w:w="236" w:type="dxa"/>
          </w:tcPr>
          <w:p w14:paraId="70B8B371" w14:textId="77777777" w:rsidR="00346CA3" w:rsidRPr="00A12A88" w:rsidRDefault="00346CA3" w:rsidP="00346CA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8C8E697" w14:textId="1CF4FAF2" w:rsidR="00346CA3" w:rsidRPr="00A12A88" w:rsidRDefault="00346CA3" w:rsidP="007622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E432877" w14:textId="77777777" w:rsidR="00346CA3" w:rsidRPr="00A12A88" w:rsidRDefault="00346CA3" w:rsidP="00346C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1742F95" w14:textId="7DF5C76C" w:rsidR="00346CA3" w:rsidRPr="00A12A88" w:rsidRDefault="00346CA3" w:rsidP="00346CA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610</w:t>
            </w:r>
          </w:p>
        </w:tc>
        <w:tc>
          <w:tcPr>
            <w:tcW w:w="236" w:type="dxa"/>
            <w:vAlign w:val="bottom"/>
          </w:tcPr>
          <w:p w14:paraId="61520C24" w14:textId="77777777" w:rsidR="00346CA3" w:rsidRPr="00A12A88" w:rsidRDefault="00346CA3" w:rsidP="00346C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3A8B6F2" w14:textId="5F85527B" w:rsidR="00346CA3" w:rsidRPr="00A12A88" w:rsidRDefault="00346CA3" w:rsidP="007622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A7F1624" w14:textId="77777777" w:rsidR="00346CA3" w:rsidRPr="00A12A88" w:rsidRDefault="00346CA3" w:rsidP="00346C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8812DB6" w14:textId="1BE69467" w:rsidR="00346CA3" w:rsidRPr="00A12A88" w:rsidRDefault="00346CA3" w:rsidP="00346CA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610</w:t>
            </w:r>
          </w:p>
        </w:tc>
      </w:tr>
      <w:tr w:rsidR="00A12A88" w:rsidRPr="00A12A88" w14:paraId="79E1D0BE" w14:textId="77777777" w:rsidTr="00195EF2">
        <w:trPr>
          <w:trHeight w:val="261"/>
        </w:trPr>
        <w:tc>
          <w:tcPr>
            <w:tcW w:w="3420" w:type="dxa"/>
            <w:vAlign w:val="bottom"/>
          </w:tcPr>
          <w:p w14:paraId="194ADE0D" w14:textId="77777777" w:rsidR="00346CA3" w:rsidRPr="00A12A88" w:rsidRDefault="00346CA3" w:rsidP="00346CA3">
            <w:pPr>
              <w:rPr>
                <w:cs/>
              </w:rPr>
            </w:pPr>
          </w:p>
        </w:tc>
        <w:tc>
          <w:tcPr>
            <w:tcW w:w="1170" w:type="dxa"/>
            <w:vAlign w:val="bottom"/>
          </w:tcPr>
          <w:p w14:paraId="683567FF" w14:textId="77777777" w:rsidR="00346CA3" w:rsidRPr="00A12A88" w:rsidRDefault="00346CA3" w:rsidP="007622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3E38238" w14:textId="77777777" w:rsidR="00346CA3" w:rsidRPr="00A12A88" w:rsidRDefault="00346CA3" w:rsidP="00346CA3"/>
        </w:tc>
        <w:tc>
          <w:tcPr>
            <w:tcW w:w="1204" w:type="dxa"/>
            <w:vAlign w:val="bottom"/>
          </w:tcPr>
          <w:p w14:paraId="2A077D5B" w14:textId="77777777" w:rsidR="00346CA3" w:rsidRPr="00A12A88" w:rsidRDefault="00346CA3" w:rsidP="007622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C60CBD2" w14:textId="77777777" w:rsidR="00346CA3" w:rsidRPr="00A12A88" w:rsidRDefault="00346CA3" w:rsidP="00346CA3"/>
        </w:tc>
        <w:tc>
          <w:tcPr>
            <w:tcW w:w="1204" w:type="dxa"/>
            <w:vAlign w:val="bottom"/>
          </w:tcPr>
          <w:p w14:paraId="2878273C" w14:textId="77777777" w:rsidR="00346CA3" w:rsidRPr="00A12A88" w:rsidRDefault="00346CA3" w:rsidP="0076225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485EAA9" w14:textId="77777777" w:rsidR="00346CA3" w:rsidRPr="00A12A88" w:rsidRDefault="00346CA3" w:rsidP="00346CA3"/>
        </w:tc>
        <w:tc>
          <w:tcPr>
            <w:tcW w:w="1114" w:type="dxa"/>
            <w:vAlign w:val="bottom"/>
          </w:tcPr>
          <w:p w14:paraId="40882245" w14:textId="77777777" w:rsidR="00346CA3" w:rsidRPr="00A12A88" w:rsidRDefault="00346CA3" w:rsidP="0076225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19798D8" w14:textId="77777777" w:rsidR="00346CA3" w:rsidRPr="00A12A88" w:rsidRDefault="00346CA3" w:rsidP="00346CA3"/>
        </w:tc>
        <w:tc>
          <w:tcPr>
            <w:tcW w:w="1024" w:type="dxa"/>
            <w:vAlign w:val="bottom"/>
          </w:tcPr>
          <w:p w14:paraId="6FCF5FE5" w14:textId="77777777" w:rsidR="00346CA3" w:rsidRPr="00A12A88" w:rsidRDefault="00346CA3" w:rsidP="00346CA3"/>
        </w:tc>
        <w:tc>
          <w:tcPr>
            <w:tcW w:w="236" w:type="dxa"/>
            <w:vAlign w:val="bottom"/>
          </w:tcPr>
          <w:p w14:paraId="019ED4B3" w14:textId="77777777" w:rsidR="00346CA3" w:rsidRPr="00A12A88" w:rsidRDefault="00346CA3" w:rsidP="00346CA3"/>
        </w:tc>
        <w:tc>
          <w:tcPr>
            <w:tcW w:w="1024" w:type="dxa"/>
            <w:vAlign w:val="bottom"/>
          </w:tcPr>
          <w:p w14:paraId="455277EC" w14:textId="77777777" w:rsidR="00346CA3" w:rsidRPr="00A12A88" w:rsidRDefault="00346CA3" w:rsidP="007622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7CF689D" w14:textId="77777777" w:rsidR="00346CA3" w:rsidRPr="00A12A88" w:rsidRDefault="00346CA3" w:rsidP="00346CA3"/>
        </w:tc>
        <w:tc>
          <w:tcPr>
            <w:tcW w:w="1024" w:type="dxa"/>
            <w:vAlign w:val="bottom"/>
          </w:tcPr>
          <w:p w14:paraId="3AECFFBD" w14:textId="77777777" w:rsidR="00346CA3" w:rsidRPr="00A12A88" w:rsidRDefault="00346CA3" w:rsidP="00346CA3"/>
        </w:tc>
        <w:tc>
          <w:tcPr>
            <w:tcW w:w="236" w:type="dxa"/>
            <w:vAlign w:val="bottom"/>
          </w:tcPr>
          <w:p w14:paraId="311BD20C" w14:textId="77777777" w:rsidR="00346CA3" w:rsidRPr="00A12A88" w:rsidRDefault="00346CA3" w:rsidP="00346CA3"/>
        </w:tc>
        <w:tc>
          <w:tcPr>
            <w:tcW w:w="934" w:type="dxa"/>
            <w:vAlign w:val="bottom"/>
          </w:tcPr>
          <w:p w14:paraId="1355EEC7" w14:textId="77777777" w:rsidR="00346CA3" w:rsidRPr="00A12A88" w:rsidRDefault="00346CA3" w:rsidP="00346CA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2B608A8" w14:textId="77777777" w:rsidR="00346CA3" w:rsidRPr="00A12A88" w:rsidRDefault="00346CA3" w:rsidP="00346CA3"/>
        </w:tc>
        <w:tc>
          <w:tcPr>
            <w:tcW w:w="1024" w:type="dxa"/>
            <w:vAlign w:val="bottom"/>
          </w:tcPr>
          <w:p w14:paraId="7C76EFFE" w14:textId="77777777" w:rsidR="00346CA3" w:rsidRPr="00A12A88" w:rsidRDefault="00346CA3" w:rsidP="00346CA3"/>
        </w:tc>
      </w:tr>
      <w:tr w:rsidR="00A12A88" w:rsidRPr="00A12A88" w14:paraId="51C9F270" w14:textId="77777777" w:rsidTr="00267C18">
        <w:trPr>
          <w:trHeight w:val="261"/>
        </w:trPr>
        <w:tc>
          <w:tcPr>
            <w:tcW w:w="3420" w:type="dxa"/>
            <w:vAlign w:val="bottom"/>
          </w:tcPr>
          <w:p w14:paraId="7DDF6DCB" w14:textId="77777777" w:rsidR="00346CA3" w:rsidRPr="00A12A88" w:rsidRDefault="00346CA3" w:rsidP="00346CA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A12A8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072BEB1D" w14:textId="26004FF3" w:rsidR="00346CA3" w:rsidRPr="00A12A88" w:rsidRDefault="00346CA3" w:rsidP="007622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AE76E75" w14:textId="77777777" w:rsidR="00346CA3" w:rsidRPr="00A12A88" w:rsidRDefault="00346CA3" w:rsidP="00346C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B855DD0" w14:textId="7DEA710F" w:rsidR="00346CA3" w:rsidRPr="00A12A88" w:rsidRDefault="00346CA3" w:rsidP="007622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66CD034" w14:textId="77777777" w:rsidR="00346CA3" w:rsidRPr="00A12A88" w:rsidRDefault="00346CA3" w:rsidP="00346C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77C13FD" w14:textId="51C7ED61" w:rsidR="00346CA3" w:rsidRPr="00A12A88" w:rsidRDefault="00346CA3" w:rsidP="0076225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E17941F" w14:textId="77777777" w:rsidR="00346CA3" w:rsidRPr="00A12A88" w:rsidRDefault="00346CA3" w:rsidP="00346C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99A407A" w14:textId="12F8119A" w:rsidR="00346CA3" w:rsidRPr="00A12A88" w:rsidRDefault="00346CA3" w:rsidP="0076225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DA872A6" w14:textId="77777777" w:rsidR="00346CA3" w:rsidRPr="00A12A88" w:rsidRDefault="00346CA3" w:rsidP="00346CA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242F41E" w14:textId="4A35F4AB" w:rsidR="00346CA3" w:rsidRPr="00A12A88" w:rsidRDefault="00346CA3" w:rsidP="00346CA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D9BE403" w14:textId="77777777" w:rsidR="00346CA3" w:rsidRPr="00A12A88" w:rsidRDefault="00346CA3" w:rsidP="00346C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0871B02" w14:textId="3DA6FC9D" w:rsidR="00346CA3" w:rsidRPr="00A12A88" w:rsidRDefault="00346CA3" w:rsidP="007622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A240659" w14:textId="77777777" w:rsidR="00346CA3" w:rsidRPr="00A12A88" w:rsidRDefault="00346CA3" w:rsidP="00346C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3147062" w14:textId="6B1FCA76" w:rsidR="00346CA3" w:rsidRPr="00A12A88" w:rsidRDefault="00346CA3" w:rsidP="00346C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228103B" w14:textId="77777777" w:rsidR="00346CA3" w:rsidRPr="00A12A88" w:rsidRDefault="00346CA3" w:rsidP="00346CA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6037CDB" w14:textId="519C1007" w:rsidR="00346CA3" w:rsidRPr="00A12A88" w:rsidRDefault="00346CA3" w:rsidP="00346CA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ED9AABD" w14:textId="77777777" w:rsidR="00346CA3" w:rsidRPr="00A12A88" w:rsidRDefault="00346CA3" w:rsidP="00346C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F77CB96" w14:textId="51CA1BDF" w:rsidR="00346CA3" w:rsidRPr="00A12A88" w:rsidRDefault="00346CA3" w:rsidP="00346C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12A88" w:rsidRPr="00A12A88" w14:paraId="34F813E4" w14:textId="77777777" w:rsidTr="00DA168F">
        <w:trPr>
          <w:trHeight w:val="261"/>
        </w:trPr>
        <w:tc>
          <w:tcPr>
            <w:tcW w:w="3420" w:type="dxa"/>
            <w:vAlign w:val="bottom"/>
            <w:hideMark/>
          </w:tcPr>
          <w:p w14:paraId="4B668E53" w14:textId="7FF8812D" w:rsidR="00346CA3" w:rsidRPr="00A12A88" w:rsidRDefault="00346CA3" w:rsidP="00346CA3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12A88">
              <w:rPr>
                <w:rFonts w:ascii="Angsana New" w:hAnsi="Angsana New"/>
                <w:spacing w:val="-4"/>
                <w:sz w:val="26"/>
                <w:szCs w:val="26"/>
                <w:cs/>
              </w:rPr>
              <w:t>หนี้สินตราสารอนุพันธ์หมุนเวียน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116B7B40" w14:textId="3423B469" w:rsidR="00346CA3" w:rsidRPr="00A12A88" w:rsidRDefault="00346CA3" w:rsidP="00346CA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12A88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</w:p>
        </w:tc>
        <w:tc>
          <w:tcPr>
            <w:tcW w:w="236" w:type="dxa"/>
            <w:vAlign w:val="bottom"/>
          </w:tcPr>
          <w:p w14:paraId="6363F71A" w14:textId="77777777" w:rsidR="00346CA3" w:rsidRPr="00A12A88" w:rsidRDefault="00346CA3" w:rsidP="00346C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0D0B8AC6" w14:textId="56DD3A42" w:rsidR="00346CA3" w:rsidRPr="00A12A88" w:rsidRDefault="00346CA3" w:rsidP="00346CA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</w:rPr>
              <w:t>220</w:t>
            </w:r>
          </w:p>
        </w:tc>
        <w:tc>
          <w:tcPr>
            <w:tcW w:w="236" w:type="dxa"/>
            <w:vAlign w:val="bottom"/>
          </w:tcPr>
          <w:p w14:paraId="0ED777BE" w14:textId="77777777" w:rsidR="00346CA3" w:rsidRPr="00A12A88" w:rsidRDefault="00346CA3" w:rsidP="00346C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B197522" w14:textId="7294829C" w:rsidR="00346CA3" w:rsidRPr="00A12A88" w:rsidRDefault="00346CA3" w:rsidP="0076225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AAF93A3" w14:textId="77777777" w:rsidR="00346CA3" w:rsidRPr="00A12A88" w:rsidRDefault="00346CA3" w:rsidP="00346C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CBF9879" w14:textId="4663A25E" w:rsidR="00346CA3" w:rsidRPr="00A12A88" w:rsidRDefault="00346CA3" w:rsidP="0076225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D494601" w14:textId="77777777" w:rsidR="00346CA3" w:rsidRPr="00A12A88" w:rsidRDefault="00346CA3" w:rsidP="00346CA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F0F6B5B" w14:textId="63145505" w:rsidR="00346CA3" w:rsidRPr="00A12A88" w:rsidRDefault="00346CA3" w:rsidP="00346CA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250</w:t>
            </w:r>
          </w:p>
        </w:tc>
        <w:tc>
          <w:tcPr>
            <w:tcW w:w="236" w:type="dxa"/>
            <w:vAlign w:val="bottom"/>
          </w:tcPr>
          <w:p w14:paraId="4D96577A" w14:textId="77777777" w:rsidR="00346CA3" w:rsidRPr="00A12A88" w:rsidRDefault="00346CA3" w:rsidP="00346C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BA6BFDC" w14:textId="2404C3B0" w:rsidR="00346CA3" w:rsidRPr="00A12A88" w:rsidRDefault="00346CA3" w:rsidP="007622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71B1AE9" w14:textId="77777777" w:rsidR="00346CA3" w:rsidRPr="00A12A88" w:rsidRDefault="00346CA3" w:rsidP="00346C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5E43B22" w14:textId="356118CA" w:rsidR="00346CA3" w:rsidRPr="00A12A88" w:rsidRDefault="00346CA3" w:rsidP="00346CA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250</w:t>
            </w:r>
          </w:p>
        </w:tc>
        <w:tc>
          <w:tcPr>
            <w:tcW w:w="236" w:type="dxa"/>
            <w:vAlign w:val="bottom"/>
          </w:tcPr>
          <w:p w14:paraId="6FBD3CB3" w14:textId="77777777" w:rsidR="00346CA3" w:rsidRPr="00A12A88" w:rsidRDefault="00346CA3" w:rsidP="00346CA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9CE8574" w14:textId="111C106B" w:rsidR="00346CA3" w:rsidRPr="00A12A88" w:rsidRDefault="00346CA3" w:rsidP="007622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2E298AC" w14:textId="77777777" w:rsidR="00346CA3" w:rsidRPr="00A12A88" w:rsidRDefault="00346CA3" w:rsidP="00346C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A07B6AF" w14:textId="745D6D2F" w:rsidR="00346CA3" w:rsidRPr="00A12A88" w:rsidRDefault="00346CA3" w:rsidP="00346CA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250</w:t>
            </w:r>
          </w:p>
        </w:tc>
      </w:tr>
      <w:tr w:rsidR="00A12A88" w:rsidRPr="00A12A88" w14:paraId="65AD0152" w14:textId="77777777" w:rsidTr="00DA168F">
        <w:trPr>
          <w:trHeight w:val="261"/>
        </w:trPr>
        <w:tc>
          <w:tcPr>
            <w:tcW w:w="3420" w:type="dxa"/>
            <w:vAlign w:val="bottom"/>
            <w:hideMark/>
          </w:tcPr>
          <w:p w14:paraId="2C1FF423" w14:textId="0C9D876C" w:rsidR="00346CA3" w:rsidRPr="00A12A88" w:rsidRDefault="00346CA3" w:rsidP="00346CA3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12A88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vAlign w:val="bottom"/>
          </w:tcPr>
          <w:p w14:paraId="648B92C7" w14:textId="52DD1AE1" w:rsidR="00346CA3" w:rsidRPr="00A12A88" w:rsidRDefault="00346CA3" w:rsidP="007622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12A8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98AD4DA" w14:textId="77777777" w:rsidR="00346CA3" w:rsidRPr="00A12A88" w:rsidRDefault="00346CA3" w:rsidP="00346C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E149300" w14:textId="075CFCFD" w:rsidR="00346CA3" w:rsidRPr="00A12A88" w:rsidRDefault="00346CA3" w:rsidP="007622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6583EBE" w14:textId="77777777" w:rsidR="00346CA3" w:rsidRPr="00A12A88" w:rsidRDefault="00346CA3" w:rsidP="00346C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26BCD65" w14:textId="156221D2" w:rsidR="00346CA3" w:rsidRPr="00A12A88" w:rsidRDefault="00346CA3" w:rsidP="0076225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CB39BBF" w14:textId="77777777" w:rsidR="00346CA3" w:rsidRPr="00A12A88" w:rsidRDefault="00346CA3" w:rsidP="00346C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16AB233" w14:textId="4C4C4D56" w:rsidR="00346CA3" w:rsidRPr="00A12A88" w:rsidRDefault="00346CA3" w:rsidP="00346CA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101,959</w:t>
            </w:r>
          </w:p>
        </w:tc>
        <w:tc>
          <w:tcPr>
            <w:tcW w:w="236" w:type="dxa"/>
            <w:vAlign w:val="bottom"/>
          </w:tcPr>
          <w:p w14:paraId="754310C3" w14:textId="77777777" w:rsidR="00346CA3" w:rsidRPr="00A12A88" w:rsidRDefault="00346CA3" w:rsidP="00346CA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8E6F890" w14:textId="32DDEF2D" w:rsidR="00346CA3" w:rsidRPr="00A12A88" w:rsidRDefault="00346CA3" w:rsidP="00346CA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  <w:lang w:val="en-US"/>
              </w:rPr>
              <w:t>101,959</w:t>
            </w:r>
          </w:p>
        </w:tc>
        <w:tc>
          <w:tcPr>
            <w:tcW w:w="236" w:type="dxa"/>
            <w:vAlign w:val="bottom"/>
          </w:tcPr>
          <w:p w14:paraId="3FDA64BC" w14:textId="77777777" w:rsidR="00346CA3" w:rsidRPr="00A12A88" w:rsidRDefault="00346CA3" w:rsidP="00346C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8575185" w14:textId="64EABE0D" w:rsidR="00346CA3" w:rsidRPr="00A12A88" w:rsidRDefault="00346CA3" w:rsidP="007622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8DF3143" w14:textId="77777777" w:rsidR="00346CA3" w:rsidRPr="00A12A88" w:rsidRDefault="00346CA3" w:rsidP="00346C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57197ED" w14:textId="73846CF8" w:rsidR="00346CA3" w:rsidRPr="00A12A88" w:rsidRDefault="00346CA3" w:rsidP="00346CA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  <w:lang w:val="en-US" w:bidi="th-TH"/>
              </w:rPr>
              <w:t>61</w:t>
            </w:r>
            <w:r w:rsidRPr="00A12A88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236" w:type="dxa"/>
            <w:vAlign w:val="bottom"/>
          </w:tcPr>
          <w:p w14:paraId="21DE4EF8" w14:textId="77777777" w:rsidR="00346CA3" w:rsidRPr="00A12A88" w:rsidRDefault="00346CA3" w:rsidP="00346CA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8883AE9" w14:textId="7392941B" w:rsidR="00346CA3" w:rsidRPr="00A12A88" w:rsidRDefault="00346CA3" w:rsidP="007622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D48ED09" w14:textId="77777777" w:rsidR="00346CA3" w:rsidRPr="00A12A88" w:rsidRDefault="00346CA3" w:rsidP="00346C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1BA5DCC" w14:textId="79538294" w:rsidR="00346CA3" w:rsidRPr="00A12A88" w:rsidRDefault="00346CA3" w:rsidP="00346CA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  <w:lang w:val="en-US" w:bidi="th-TH"/>
              </w:rPr>
              <w:t>61</w:t>
            </w:r>
          </w:p>
        </w:tc>
      </w:tr>
      <w:tr w:rsidR="00A12A88" w:rsidRPr="00A12A88" w14:paraId="7CBF2794" w14:textId="77777777" w:rsidTr="00DA168F">
        <w:trPr>
          <w:trHeight w:val="261"/>
        </w:trPr>
        <w:tc>
          <w:tcPr>
            <w:tcW w:w="3420" w:type="dxa"/>
            <w:vAlign w:val="bottom"/>
            <w:hideMark/>
          </w:tcPr>
          <w:p w14:paraId="289E0E8E" w14:textId="0199F986" w:rsidR="00346CA3" w:rsidRPr="00A12A88" w:rsidRDefault="00346CA3" w:rsidP="00346CA3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12A88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หุ้นกู้</w:t>
            </w:r>
            <w:r w:rsidRPr="00A12A88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0CCCCE4D" w14:textId="5513E64B" w:rsidR="00346CA3" w:rsidRPr="00A12A88" w:rsidRDefault="00346CA3" w:rsidP="007622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12A8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81312A0" w14:textId="77777777" w:rsidR="00346CA3" w:rsidRPr="00A12A88" w:rsidRDefault="00346CA3" w:rsidP="00346C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EBE55DE" w14:textId="7776AA1A" w:rsidR="00346CA3" w:rsidRPr="00A12A88" w:rsidRDefault="00346CA3" w:rsidP="007622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6F12C5E" w14:textId="77777777" w:rsidR="00346CA3" w:rsidRPr="00A12A88" w:rsidRDefault="00346CA3" w:rsidP="00346C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D4002C4" w14:textId="1E68A600" w:rsidR="00346CA3" w:rsidRPr="00A12A88" w:rsidRDefault="00346CA3" w:rsidP="0076225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BB6F345" w14:textId="77777777" w:rsidR="00346CA3" w:rsidRPr="00A12A88" w:rsidRDefault="00346CA3" w:rsidP="00346C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49F5E48" w14:textId="5856186F" w:rsidR="00346CA3" w:rsidRPr="00A12A88" w:rsidRDefault="00346CA3" w:rsidP="00346CA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169,076</w:t>
            </w:r>
          </w:p>
        </w:tc>
        <w:tc>
          <w:tcPr>
            <w:tcW w:w="236" w:type="dxa"/>
            <w:vAlign w:val="bottom"/>
          </w:tcPr>
          <w:p w14:paraId="10F0BD30" w14:textId="77777777" w:rsidR="00346CA3" w:rsidRPr="00A12A88" w:rsidRDefault="00346CA3" w:rsidP="00346CA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E96836B" w14:textId="1F5CB1F9" w:rsidR="00346CA3" w:rsidRPr="00A12A88" w:rsidRDefault="00346CA3" w:rsidP="00346CA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169,076</w:t>
            </w:r>
          </w:p>
        </w:tc>
        <w:tc>
          <w:tcPr>
            <w:tcW w:w="236" w:type="dxa"/>
            <w:vAlign w:val="bottom"/>
          </w:tcPr>
          <w:p w14:paraId="6F3CADC8" w14:textId="77777777" w:rsidR="00346CA3" w:rsidRPr="00A12A88" w:rsidRDefault="00346CA3" w:rsidP="00346C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5E3D310" w14:textId="4CBBB746" w:rsidR="00346CA3" w:rsidRPr="00A12A88" w:rsidRDefault="00346CA3" w:rsidP="007622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024B49A" w14:textId="77777777" w:rsidR="00346CA3" w:rsidRPr="00A12A88" w:rsidRDefault="00346CA3" w:rsidP="00346C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B313CBA" w14:textId="017EBAA2" w:rsidR="00346CA3" w:rsidRPr="00A12A88" w:rsidRDefault="00346CA3" w:rsidP="00346CA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156,934</w:t>
            </w:r>
          </w:p>
        </w:tc>
        <w:tc>
          <w:tcPr>
            <w:tcW w:w="236" w:type="dxa"/>
            <w:vAlign w:val="bottom"/>
          </w:tcPr>
          <w:p w14:paraId="5AF3A208" w14:textId="77777777" w:rsidR="00346CA3" w:rsidRPr="00A12A88" w:rsidRDefault="00346CA3" w:rsidP="00346CA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F9BED7D" w14:textId="4608291D" w:rsidR="00346CA3" w:rsidRPr="00A12A88" w:rsidRDefault="00346CA3" w:rsidP="007622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BF2B36C" w14:textId="77777777" w:rsidR="00346CA3" w:rsidRPr="00A12A88" w:rsidRDefault="00346CA3" w:rsidP="00346C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8D9F600" w14:textId="052A36C4" w:rsidR="00346CA3" w:rsidRPr="00A12A88" w:rsidRDefault="00346CA3" w:rsidP="00346CA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156,934</w:t>
            </w:r>
          </w:p>
        </w:tc>
      </w:tr>
      <w:tr w:rsidR="00A12A88" w:rsidRPr="00A12A88" w14:paraId="766A08DA" w14:textId="77777777" w:rsidTr="00267C18">
        <w:trPr>
          <w:trHeight w:val="261"/>
        </w:trPr>
        <w:tc>
          <w:tcPr>
            <w:tcW w:w="3420" w:type="dxa"/>
            <w:vAlign w:val="bottom"/>
          </w:tcPr>
          <w:p w14:paraId="4C5E40D7" w14:textId="08DAFF6A" w:rsidR="00346CA3" w:rsidRPr="00A12A88" w:rsidRDefault="00346CA3" w:rsidP="00346CA3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12A88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772424A0" w14:textId="14FE0BDF" w:rsidR="00346CA3" w:rsidRPr="00A12A88" w:rsidRDefault="00346CA3" w:rsidP="007622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12A8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09E01F7" w14:textId="77777777" w:rsidR="00346CA3" w:rsidRPr="00A12A88" w:rsidRDefault="00346CA3" w:rsidP="00346CA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8BE33AE" w14:textId="01AC37F5" w:rsidR="00346CA3" w:rsidRPr="00A12A88" w:rsidRDefault="00346CA3" w:rsidP="007622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</w:rPr>
              <w:t>46</w:t>
            </w:r>
          </w:p>
        </w:tc>
        <w:tc>
          <w:tcPr>
            <w:tcW w:w="236" w:type="dxa"/>
            <w:vAlign w:val="bottom"/>
          </w:tcPr>
          <w:p w14:paraId="03D1509D" w14:textId="77777777" w:rsidR="00346CA3" w:rsidRPr="00A12A88" w:rsidRDefault="00346CA3" w:rsidP="00346CA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6A577F2" w14:textId="14DE1412" w:rsidR="00346CA3" w:rsidRPr="00A12A88" w:rsidRDefault="00346CA3" w:rsidP="0076225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4F75AC8" w14:textId="77777777" w:rsidR="00346CA3" w:rsidRPr="00A12A88" w:rsidRDefault="00346CA3" w:rsidP="00346CA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387834D8" w14:textId="26B4C657" w:rsidR="00346CA3" w:rsidRPr="00A12A88" w:rsidRDefault="00346CA3" w:rsidP="0076225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690224D" w14:textId="77777777" w:rsidR="00346CA3" w:rsidRPr="00A12A88" w:rsidRDefault="00346CA3" w:rsidP="00346C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280CA07" w14:textId="0C0CFFF7" w:rsidR="00346CA3" w:rsidRPr="00A12A88" w:rsidRDefault="00346CA3" w:rsidP="00346CA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</w:rPr>
              <w:t>46</w:t>
            </w:r>
          </w:p>
        </w:tc>
        <w:tc>
          <w:tcPr>
            <w:tcW w:w="236" w:type="dxa"/>
            <w:vAlign w:val="bottom"/>
          </w:tcPr>
          <w:p w14:paraId="71D3314D" w14:textId="77777777" w:rsidR="00346CA3" w:rsidRPr="00A12A88" w:rsidRDefault="00346CA3" w:rsidP="00346C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8D576CD" w14:textId="5C2758AF" w:rsidR="00346CA3" w:rsidRPr="00A12A88" w:rsidRDefault="00346CA3" w:rsidP="007622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03B8AFC" w14:textId="77777777" w:rsidR="00346CA3" w:rsidRPr="00A12A88" w:rsidRDefault="00346CA3" w:rsidP="00346C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F24755A" w14:textId="2F6EB647" w:rsidR="00346CA3" w:rsidRPr="00A12A88" w:rsidRDefault="00346CA3" w:rsidP="00346CA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</w:rPr>
              <w:t>46</w:t>
            </w:r>
          </w:p>
        </w:tc>
        <w:tc>
          <w:tcPr>
            <w:tcW w:w="236" w:type="dxa"/>
            <w:vAlign w:val="bottom"/>
          </w:tcPr>
          <w:p w14:paraId="04B6AF60" w14:textId="77777777" w:rsidR="00346CA3" w:rsidRPr="00A12A88" w:rsidRDefault="00346CA3" w:rsidP="00346C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0458CAA" w14:textId="5638C7D4" w:rsidR="00346CA3" w:rsidRPr="00A12A88" w:rsidRDefault="00346CA3" w:rsidP="007622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73256A3" w14:textId="77777777" w:rsidR="00346CA3" w:rsidRPr="00A12A88" w:rsidRDefault="00346CA3" w:rsidP="00346CA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CC1EB3B" w14:textId="30D1A6B1" w:rsidR="00346CA3" w:rsidRPr="00A12A88" w:rsidRDefault="00346CA3" w:rsidP="00346CA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</w:rPr>
              <w:t>46</w:t>
            </w:r>
          </w:p>
        </w:tc>
      </w:tr>
      <w:tr w:rsidR="00A12A88" w:rsidRPr="00A12A88" w14:paraId="4395248A" w14:textId="77777777" w:rsidTr="00195EF2">
        <w:trPr>
          <w:trHeight w:val="261"/>
        </w:trPr>
        <w:tc>
          <w:tcPr>
            <w:tcW w:w="15030" w:type="dxa"/>
            <w:gridSpan w:val="18"/>
            <w:vAlign w:val="bottom"/>
          </w:tcPr>
          <w:p w14:paraId="35B032AF" w14:textId="28E6E0C4" w:rsidR="00346CA3" w:rsidRPr="00A12A88" w:rsidRDefault="00346CA3" w:rsidP="00346CA3">
            <w:pPr>
              <w:pStyle w:val="acctfourfigures"/>
              <w:spacing w:before="240"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*</w:t>
            </w:r>
            <w:r w:rsidRPr="00A12A8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12A88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มูลค่ายุติธรรมของเงินกู้ยืมระยะยาวจากสถาบันการเงินที่มีอัตราดอกเบี้ยคงที่เท่านั้น</w:t>
            </w:r>
          </w:p>
        </w:tc>
      </w:tr>
    </w:tbl>
    <w:p w14:paraId="731604E6" w14:textId="6FE689B5" w:rsidR="00682823" w:rsidRPr="00A12A88" w:rsidRDefault="00195EF2">
      <w:r w:rsidRPr="00A12A88">
        <w:br w:type="page"/>
      </w:r>
    </w:p>
    <w:tbl>
      <w:tblPr>
        <w:tblW w:w="150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1170"/>
        <w:gridCol w:w="236"/>
        <w:gridCol w:w="1204"/>
        <w:gridCol w:w="236"/>
        <w:gridCol w:w="1204"/>
        <w:gridCol w:w="236"/>
        <w:gridCol w:w="1114"/>
        <w:gridCol w:w="236"/>
        <w:gridCol w:w="1024"/>
        <w:gridCol w:w="236"/>
        <w:gridCol w:w="1024"/>
        <w:gridCol w:w="236"/>
        <w:gridCol w:w="1024"/>
        <w:gridCol w:w="236"/>
        <w:gridCol w:w="934"/>
        <w:gridCol w:w="236"/>
        <w:gridCol w:w="1024"/>
      </w:tblGrid>
      <w:tr w:rsidR="00A12A88" w:rsidRPr="00A12A88" w14:paraId="6649D81E" w14:textId="77777777" w:rsidTr="00DA2D3F">
        <w:trPr>
          <w:trHeight w:val="261"/>
          <w:tblHeader/>
        </w:trPr>
        <w:tc>
          <w:tcPr>
            <w:tcW w:w="3420" w:type="dxa"/>
            <w:vAlign w:val="bottom"/>
          </w:tcPr>
          <w:p w14:paraId="1834C027" w14:textId="77777777" w:rsidR="00682823" w:rsidRPr="00A12A88" w:rsidRDefault="00682823" w:rsidP="00DA2D3F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7"/>
            <w:vAlign w:val="bottom"/>
          </w:tcPr>
          <w:p w14:paraId="3ABC565C" w14:textId="77777777" w:rsidR="00682823" w:rsidRPr="00A12A88" w:rsidRDefault="00682823" w:rsidP="00DA2D3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A12A88" w:rsidRPr="00A12A88" w14:paraId="6EFCD172" w14:textId="77777777" w:rsidTr="00DA2D3F">
        <w:trPr>
          <w:trHeight w:val="261"/>
          <w:tblHeader/>
        </w:trPr>
        <w:tc>
          <w:tcPr>
            <w:tcW w:w="3420" w:type="dxa"/>
            <w:vAlign w:val="bottom"/>
          </w:tcPr>
          <w:p w14:paraId="39F4E8CA" w14:textId="77777777" w:rsidR="00682823" w:rsidRPr="00A12A88" w:rsidRDefault="00682823" w:rsidP="00DA2D3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9"/>
            <w:tcBorders>
              <w:bottom w:val="single" w:sz="4" w:space="0" w:color="auto"/>
            </w:tcBorders>
            <w:vAlign w:val="bottom"/>
          </w:tcPr>
          <w:p w14:paraId="03936AD3" w14:textId="77777777" w:rsidR="00682823" w:rsidRPr="00A12A88" w:rsidRDefault="00682823" w:rsidP="00DA2D3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vAlign w:val="bottom"/>
          </w:tcPr>
          <w:p w14:paraId="4975C12C" w14:textId="77777777" w:rsidR="00682823" w:rsidRPr="00A12A88" w:rsidRDefault="00682823" w:rsidP="00DA2D3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714" w:type="dxa"/>
            <w:gridSpan w:val="7"/>
            <w:tcBorders>
              <w:bottom w:val="single" w:sz="4" w:space="0" w:color="auto"/>
            </w:tcBorders>
            <w:vAlign w:val="bottom"/>
          </w:tcPr>
          <w:p w14:paraId="45808861" w14:textId="77777777" w:rsidR="00682823" w:rsidRPr="00A12A88" w:rsidRDefault="00682823" w:rsidP="00DA2D3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A12A88" w:rsidRPr="00A12A88" w14:paraId="2FA38A4E" w14:textId="77777777" w:rsidTr="00DA2D3F">
        <w:trPr>
          <w:trHeight w:val="261"/>
          <w:tblHeader/>
        </w:trPr>
        <w:tc>
          <w:tcPr>
            <w:tcW w:w="3420" w:type="dxa"/>
            <w:vAlign w:val="bottom"/>
            <w:hideMark/>
          </w:tcPr>
          <w:p w14:paraId="73FBE4F1" w14:textId="77777777" w:rsidR="00682823" w:rsidRPr="00A12A88" w:rsidRDefault="00682823" w:rsidP="00DA2D3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A12A8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A12A88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A12A8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18AEC5C" w14:textId="77777777" w:rsidR="00682823" w:rsidRPr="00A12A88" w:rsidRDefault="00682823" w:rsidP="00DA2D3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699A542B" w14:textId="77777777" w:rsidR="00682823" w:rsidRPr="00A12A88" w:rsidRDefault="00682823" w:rsidP="00DA2D3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609BF226" w14:textId="77777777" w:rsidR="00682823" w:rsidRPr="00A12A88" w:rsidRDefault="00682823" w:rsidP="00DA2D3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59A597A9" w14:textId="77777777" w:rsidR="00682823" w:rsidRPr="00A12A88" w:rsidRDefault="00682823" w:rsidP="00DA2D3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0B811E6" w14:textId="77777777" w:rsidR="00682823" w:rsidRPr="00A12A88" w:rsidRDefault="00682823" w:rsidP="00DA2D3F">
            <w:pPr>
              <w:pStyle w:val="NoSpacing"/>
              <w:rPr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  <w:hideMark/>
          </w:tcPr>
          <w:p w14:paraId="709386C8" w14:textId="77777777" w:rsidR="00682823" w:rsidRPr="00A12A88" w:rsidRDefault="00682823" w:rsidP="00DA2D3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66A6ABE0" w14:textId="77777777" w:rsidR="00682823" w:rsidRPr="00A12A88" w:rsidRDefault="00682823" w:rsidP="00DA2D3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231CAF15" w14:textId="77777777" w:rsidR="00682823" w:rsidRPr="00A12A88" w:rsidRDefault="00682823" w:rsidP="00DA2D3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E757207" w14:textId="77777777" w:rsidR="00682823" w:rsidRPr="00A12A88" w:rsidRDefault="00682823" w:rsidP="00DA2D3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1AA42F44" w14:textId="77777777" w:rsidR="00682823" w:rsidRPr="00A12A88" w:rsidRDefault="00682823" w:rsidP="00DA2D3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27B60A70" w14:textId="77777777" w:rsidR="00682823" w:rsidRPr="00A12A88" w:rsidRDefault="00682823" w:rsidP="00DA2D3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0DBB3026" w14:textId="77777777" w:rsidR="00682823" w:rsidRPr="00A12A88" w:rsidRDefault="00682823" w:rsidP="00DA2D3F">
            <w:pPr>
              <w:pStyle w:val="acctfourfigures"/>
              <w:tabs>
                <w:tab w:val="left" w:pos="720"/>
              </w:tabs>
              <w:spacing w:line="240" w:lineRule="atLeast"/>
              <w:ind w:left="-109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132E3E4" w14:textId="77777777" w:rsidR="00682823" w:rsidRPr="00A12A88" w:rsidRDefault="00682823" w:rsidP="00DA2D3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  <w:hideMark/>
          </w:tcPr>
          <w:p w14:paraId="785D839B" w14:textId="77777777" w:rsidR="00682823" w:rsidRPr="00A12A88" w:rsidRDefault="00682823" w:rsidP="00DA2D3F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368ED316" w14:textId="77777777" w:rsidR="00682823" w:rsidRPr="00A12A88" w:rsidRDefault="00682823" w:rsidP="00DA2D3F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ทางการเงินที่วัดมูลค่าด้วยราคาทุน</w:t>
            </w:r>
          </w:p>
          <w:p w14:paraId="2044BD8C" w14:textId="77777777" w:rsidR="00682823" w:rsidRPr="00A12A88" w:rsidRDefault="00682823" w:rsidP="00DA2D3F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  <w:r w:rsidRPr="00A12A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8287370" w14:textId="77777777" w:rsidR="00682823" w:rsidRPr="00A12A88" w:rsidRDefault="00682823" w:rsidP="00DA2D3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  <w:hideMark/>
          </w:tcPr>
          <w:p w14:paraId="12E13F6B" w14:textId="77777777" w:rsidR="00682823" w:rsidRPr="00A12A88" w:rsidRDefault="00682823" w:rsidP="00DA2D3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  <w:vAlign w:val="bottom"/>
          </w:tcPr>
          <w:p w14:paraId="664ABA65" w14:textId="77777777" w:rsidR="00682823" w:rsidRPr="00A12A88" w:rsidRDefault="00682823" w:rsidP="00DA2D3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5BDD9C51" w14:textId="77777777" w:rsidR="00682823" w:rsidRPr="00A12A88" w:rsidRDefault="00682823" w:rsidP="00DA2D3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12A88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36" w:type="dxa"/>
            <w:vAlign w:val="bottom"/>
          </w:tcPr>
          <w:p w14:paraId="5FC2B148" w14:textId="77777777" w:rsidR="00682823" w:rsidRPr="00A12A88" w:rsidRDefault="00682823" w:rsidP="00DA2D3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4B17F989" w14:textId="77777777" w:rsidR="00682823" w:rsidRPr="00A12A88" w:rsidRDefault="00682823" w:rsidP="00DA2D3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12A88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36" w:type="dxa"/>
            <w:vAlign w:val="bottom"/>
          </w:tcPr>
          <w:p w14:paraId="71CCE990" w14:textId="77777777" w:rsidR="00682823" w:rsidRPr="00A12A88" w:rsidRDefault="00682823" w:rsidP="00DA2D3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  <w:hideMark/>
          </w:tcPr>
          <w:p w14:paraId="5D292F9F" w14:textId="77777777" w:rsidR="00682823" w:rsidRPr="00A12A88" w:rsidRDefault="00682823" w:rsidP="00DA2D3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A12A88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  <w:vAlign w:val="bottom"/>
          </w:tcPr>
          <w:p w14:paraId="1014DFC6" w14:textId="77777777" w:rsidR="00682823" w:rsidRPr="00A12A88" w:rsidRDefault="00682823" w:rsidP="00DA2D3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0BD96FD2" w14:textId="77777777" w:rsidR="00682823" w:rsidRPr="00A12A88" w:rsidRDefault="00682823" w:rsidP="00DA2D3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12A88" w:rsidRPr="00A12A88" w14:paraId="26DC14A8" w14:textId="77777777" w:rsidTr="00DA2D3F">
        <w:trPr>
          <w:trHeight w:val="261"/>
          <w:tblHeader/>
        </w:trPr>
        <w:tc>
          <w:tcPr>
            <w:tcW w:w="3420" w:type="dxa"/>
            <w:vAlign w:val="bottom"/>
          </w:tcPr>
          <w:p w14:paraId="2FFDA2F6" w14:textId="77777777" w:rsidR="00682823" w:rsidRPr="00A12A88" w:rsidRDefault="00682823" w:rsidP="00DA2D3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1610" w:type="dxa"/>
            <w:gridSpan w:val="17"/>
            <w:vAlign w:val="bottom"/>
          </w:tcPr>
          <w:p w14:paraId="30617BEE" w14:textId="77777777" w:rsidR="00682823" w:rsidRPr="00A12A88" w:rsidRDefault="00682823" w:rsidP="00DA2D3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A12A88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A12A88" w:rsidRPr="00A12A88" w14:paraId="5FDC1A96" w14:textId="77777777" w:rsidTr="00DA2D3F">
        <w:trPr>
          <w:trHeight w:val="261"/>
        </w:trPr>
        <w:tc>
          <w:tcPr>
            <w:tcW w:w="3420" w:type="dxa"/>
            <w:vAlign w:val="bottom"/>
            <w:hideMark/>
          </w:tcPr>
          <w:p w14:paraId="64113789" w14:textId="77777777" w:rsidR="00682823" w:rsidRPr="00A12A88" w:rsidRDefault="00682823" w:rsidP="00DA2D3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A12A8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038C800E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019412C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3E615A5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CD91A8E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FDC9B98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D49E02D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629DC89" w14:textId="77777777" w:rsidR="00682823" w:rsidRPr="00A12A88" w:rsidRDefault="00682823" w:rsidP="00DA2D3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EFE6AD4" w14:textId="77777777" w:rsidR="00682823" w:rsidRPr="00A12A88" w:rsidRDefault="00682823" w:rsidP="00DA2D3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15538E8" w14:textId="77777777" w:rsidR="00682823" w:rsidRPr="00A12A88" w:rsidRDefault="00682823" w:rsidP="00DA2D3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D74F9B8" w14:textId="77777777" w:rsidR="00682823" w:rsidRPr="00A12A88" w:rsidRDefault="00682823" w:rsidP="00DA2D3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B9CCEB9" w14:textId="77777777" w:rsidR="00682823" w:rsidRPr="00A12A88" w:rsidRDefault="00682823" w:rsidP="00DA2D3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9B388F7" w14:textId="77777777" w:rsidR="00682823" w:rsidRPr="00A12A88" w:rsidRDefault="00682823" w:rsidP="00DA2D3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79A4C04" w14:textId="77777777" w:rsidR="00682823" w:rsidRPr="00A12A88" w:rsidRDefault="00682823" w:rsidP="00DA2D3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562F897" w14:textId="77777777" w:rsidR="00682823" w:rsidRPr="00A12A88" w:rsidRDefault="00682823" w:rsidP="00DA2D3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0E7891C" w14:textId="77777777" w:rsidR="00682823" w:rsidRPr="00A12A88" w:rsidRDefault="00682823" w:rsidP="00DA2D3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D8398E4" w14:textId="77777777" w:rsidR="00682823" w:rsidRPr="00A12A88" w:rsidRDefault="00682823" w:rsidP="00DA2D3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C8D32A1" w14:textId="77777777" w:rsidR="00682823" w:rsidRPr="00A12A88" w:rsidRDefault="00682823" w:rsidP="00DA2D3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12A88" w:rsidRPr="00A12A88" w14:paraId="49CC9B9D" w14:textId="77777777" w:rsidTr="00DA2D3F">
        <w:trPr>
          <w:trHeight w:val="261"/>
        </w:trPr>
        <w:tc>
          <w:tcPr>
            <w:tcW w:w="3420" w:type="dxa"/>
            <w:vAlign w:val="bottom"/>
          </w:tcPr>
          <w:p w14:paraId="19F4CD01" w14:textId="77777777" w:rsidR="00682823" w:rsidRPr="00A12A88" w:rsidRDefault="00682823" w:rsidP="00DA2D3F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12A88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5F69510A" w14:textId="77777777" w:rsidR="00682823" w:rsidRPr="00A12A88" w:rsidRDefault="00682823" w:rsidP="007622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6656D6E1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C7E654F" w14:textId="77777777" w:rsidR="00682823" w:rsidRPr="00A12A88" w:rsidRDefault="00682823" w:rsidP="007622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8014CF0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4F1405F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263F444C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42BCB88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37,318</w:t>
            </w:r>
          </w:p>
        </w:tc>
        <w:tc>
          <w:tcPr>
            <w:tcW w:w="236" w:type="dxa"/>
          </w:tcPr>
          <w:p w14:paraId="7F2C1BE2" w14:textId="77777777" w:rsidR="00682823" w:rsidRPr="00A12A88" w:rsidRDefault="00682823" w:rsidP="00DA2D3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A36BA7D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37,319</w:t>
            </w:r>
          </w:p>
        </w:tc>
        <w:tc>
          <w:tcPr>
            <w:tcW w:w="236" w:type="dxa"/>
          </w:tcPr>
          <w:p w14:paraId="009D4453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C52E1BF" w14:textId="77777777" w:rsidR="00682823" w:rsidRPr="00A12A88" w:rsidRDefault="00682823" w:rsidP="007622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2AB1BB5" w14:textId="77777777" w:rsidR="00682823" w:rsidRPr="00A12A88" w:rsidRDefault="00682823" w:rsidP="00DA2D3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9529A06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12A88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236" w:type="dxa"/>
            <w:vAlign w:val="bottom"/>
          </w:tcPr>
          <w:p w14:paraId="70EBC144" w14:textId="77777777" w:rsidR="00682823" w:rsidRPr="00A12A88" w:rsidRDefault="00682823" w:rsidP="00DA2D3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F624837" w14:textId="77777777" w:rsidR="00682823" w:rsidRPr="00A12A88" w:rsidRDefault="00682823" w:rsidP="007622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87918DC" w14:textId="77777777" w:rsidR="00682823" w:rsidRPr="00A12A88" w:rsidRDefault="00682823" w:rsidP="00DA2D3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8BB7035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12A88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</w:p>
        </w:tc>
      </w:tr>
      <w:tr w:rsidR="00A12A88" w:rsidRPr="00A12A88" w14:paraId="19242D01" w14:textId="77777777" w:rsidTr="00DA2D3F">
        <w:trPr>
          <w:trHeight w:val="261"/>
        </w:trPr>
        <w:tc>
          <w:tcPr>
            <w:tcW w:w="3420" w:type="dxa"/>
            <w:vAlign w:val="bottom"/>
          </w:tcPr>
          <w:p w14:paraId="497AA156" w14:textId="77777777" w:rsidR="00682823" w:rsidRPr="00A12A88" w:rsidRDefault="00682823" w:rsidP="00DA2D3F">
            <w:pPr>
              <w:spacing w:line="240" w:lineRule="auto"/>
              <w:ind w:left="189" w:hanging="189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A12A88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Pr="00A12A88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70" w:type="dxa"/>
            <w:vAlign w:val="bottom"/>
          </w:tcPr>
          <w:p w14:paraId="008C4F24" w14:textId="77777777" w:rsidR="00682823" w:rsidRPr="00A12A88" w:rsidRDefault="00682823" w:rsidP="007622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21C4C4F6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4C4E3A5" w14:textId="77777777" w:rsidR="00682823" w:rsidRPr="00A12A88" w:rsidRDefault="00682823" w:rsidP="007622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05DDA7D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B93CFAF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</w:rPr>
              <w:t>797</w:t>
            </w:r>
          </w:p>
        </w:tc>
        <w:tc>
          <w:tcPr>
            <w:tcW w:w="236" w:type="dxa"/>
          </w:tcPr>
          <w:p w14:paraId="40931556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5A656E3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</w:rPr>
              <w:t>8,133</w:t>
            </w:r>
          </w:p>
        </w:tc>
        <w:tc>
          <w:tcPr>
            <w:tcW w:w="236" w:type="dxa"/>
          </w:tcPr>
          <w:p w14:paraId="396029B7" w14:textId="77777777" w:rsidR="00682823" w:rsidRPr="00A12A88" w:rsidRDefault="00682823" w:rsidP="00DA2D3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92D36DC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</w:rPr>
              <w:t>8,930</w:t>
            </w:r>
          </w:p>
        </w:tc>
        <w:tc>
          <w:tcPr>
            <w:tcW w:w="236" w:type="dxa"/>
          </w:tcPr>
          <w:p w14:paraId="169E668C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5D0CD6B" w14:textId="77777777" w:rsidR="00682823" w:rsidRPr="00A12A88" w:rsidRDefault="00682823" w:rsidP="007622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665636D" w14:textId="77777777" w:rsidR="00682823" w:rsidRPr="00A12A88" w:rsidRDefault="00682823" w:rsidP="00DA2D3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AA43978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</w:rPr>
              <w:t>797</w:t>
            </w:r>
          </w:p>
        </w:tc>
        <w:tc>
          <w:tcPr>
            <w:tcW w:w="236" w:type="dxa"/>
            <w:vAlign w:val="bottom"/>
          </w:tcPr>
          <w:p w14:paraId="493D8783" w14:textId="77777777" w:rsidR="00682823" w:rsidRPr="00A12A88" w:rsidRDefault="00682823" w:rsidP="00DA2D3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8847B0A" w14:textId="77777777" w:rsidR="00682823" w:rsidRPr="00A12A88" w:rsidRDefault="00682823" w:rsidP="007622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D710F4A" w14:textId="77777777" w:rsidR="00682823" w:rsidRPr="00A12A88" w:rsidRDefault="00682823" w:rsidP="00DA2D3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5646FDD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797</w:t>
            </w:r>
          </w:p>
        </w:tc>
      </w:tr>
      <w:tr w:rsidR="00A12A88" w:rsidRPr="00A12A88" w14:paraId="66270CA8" w14:textId="77777777" w:rsidTr="00DA2D3F">
        <w:trPr>
          <w:trHeight w:val="261"/>
        </w:trPr>
        <w:tc>
          <w:tcPr>
            <w:tcW w:w="3420" w:type="dxa"/>
            <w:vAlign w:val="bottom"/>
          </w:tcPr>
          <w:p w14:paraId="1BDF504A" w14:textId="77777777" w:rsidR="00682823" w:rsidRPr="00A12A88" w:rsidRDefault="00682823" w:rsidP="00DA2D3F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A12A88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6117E0F3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</w:t>
            </w:r>
          </w:p>
        </w:tc>
        <w:tc>
          <w:tcPr>
            <w:tcW w:w="236" w:type="dxa"/>
          </w:tcPr>
          <w:p w14:paraId="6C1DC1B6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C9D517C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</w:rPr>
              <w:t>497</w:t>
            </w:r>
          </w:p>
        </w:tc>
        <w:tc>
          <w:tcPr>
            <w:tcW w:w="236" w:type="dxa"/>
          </w:tcPr>
          <w:p w14:paraId="4A4BF151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E758026" w14:textId="77777777" w:rsidR="00682823" w:rsidRPr="00A12A88" w:rsidRDefault="00682823" w:rsidP="007622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CC215D5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CCC7907" w14:textId="77777777" w:rsidR="00682823" w:rsidRPr="00A12A88" w:rsidRDefault="00682823" w:rsidP="007622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6B4BC38D" w14:textId="77777777" w:rsidR="00682823" w:rsidRPr="00A12A88" w:rsidRDefault="00682823" w:rsidP="00DA2D3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499F966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531</w:t>
            </w:r>
          </w:p>
        </w:tc>
        <w:tc>
          <w:tcPr>
            <w:tcW w:w="236" w:type="dxa"/>
          </w:tcPr>
          <w:p w14:paraId="32019D97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307740A" w14:textId="77777777" w:rsidR="00682823" w:rsidRPr="00A12A88" w:rsidRDefault="00682823" w:rsidP="007622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FFB505D" w14:textId="77777777" w:rsidR="00682823" w:rsidRPr="00A12A88" w:rsidRDefault="00682823" w:rsidP="00DA2D3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746EA7B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531</w:t>
            </w:r>
          </w:p>
        </w:tc>
        <w:tc>
          <w:tcPr>
            <w:tcW w:w="236" w:type="dxa"/>
            <w:vAlign w:val="bottom"/>
          </w:tcPr>
          <w:p w14:paraId="769E7AB3" w14:textId="77777777" w:rsidR="00682823" w:rsidRPr="00A12A88" w:rsidRDefault="00682823" w:rsidP="00DA2D3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8D61558" w14:textId="77777777" w:rsidR="00682823" w:rsidRPr="00A12A88" w:rsidRDefault="00682823" w:rsidP="007622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7FDB59A" w14:textId="77777777" w:rsidR="00682823" w:rsidRPr="00A12A88" w:rsidRDefault="00682823" w:rsidP="00DA2D3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B2C8640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</w:rPr>
              <w:t>531</w:t>
            </w:r>
          </w:p>
        </w:tc>
      </w:tr>
      <w:tr w:rsidR="00A12A88" w:rsidRPr="00A12A88" w14:paraId="5B9E1186" w14:textId="77777777" w:rsidTr="00DA2D3F">
        <w:trPr>
          <w:trHeight w:val="261"/>
        </w:trPr>
        <w:tc>
          <w:tcPr>
            <w:tcW w:w="3420" w:type="dxa"/>
            <w:vAlign w:val="bottom"/>
          </w:tcPr>
          <w:p w14:paraId="031D66D8" w14:textId="77777777" w:rsidR="00682823" w:rsidRPr="00A12A88" w:rsidRDefault="00682823" w:rsidP="00DA2D3F">
            <w:pPr>
              <w:spacing w:line="240" w:lineRule="auto"/>
              <w:ind w:left="189" w:hanging="189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A12A88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70" w:type="dxa"/>
            <w:vAlign w:val="bottom"/>
          </w:tcPr>
          <w:p w14:paraId="19FF2FD5" w14:textId="77777777" w:rsidR="00682823" w:rsidRPr="00A12A88" w:rsidRDefault="00682823" w:rsidP="007622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DDABD2B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B9813B4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</w:rPr>
              <w:t>575</w:t>
            </w:r>
          </w:p>
        </w:tc>
        <w:tc>
          <w:tcPr>
            <w:tcW w:w="236" w:type="dxa"/>
            <w:vAlign w:val="bottom"/>
          </w:tcPr>
          <w:p w14:paraId="1438CE9D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25B1801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16,118</w:t>
            </w:r>
          </w:p>
        </w:tc>
        <w:tc>
          <w:tcPr>
            <w:tcW w:w="236" w:type="dxa"/>
            <w:vAlign w:val="bottom"/>
          </w:tcPr>
          <w:p w14:paraId="5BB4B654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3EC397CC" w14:textId="77777777" w:rsidR="00682823" w:rsidRPr="00A12A88" w:rsidRDefault="00682823" w:rsidP="007622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0A33A6F" w14:textId="77777777" w:rsidR="00682823" w:rsidRPr="00A12A88" w:rsidRDefault="00682823" w:rsidP="00DA2D3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1059F8C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16,693</w:t>
            </w:r>
          </w:p>
        </w:tc>
        <w:tc>
          <w:tcPr>
            <w:tcW w:w="236" w:type="dxa"/>
            <w:vAlign w:val="bottom"/>
          </w:tcPr>
          <w:p w14:paraId="0FC69501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04F045B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</w:rPr>
              <w:t>14,012</w:t>
            </w:r>
          </w:p>
        </w:tc>
        <w:tc>
          <w:tcPr>
            <w:tcW w:w="236" w:type="dxa"/>
            <w:vAlign w:val="bottom"/>
          </w:tcPr>
          <w:p w14:paraId="0266EB5B" w14:textId="77777777" w:rsidR="00682823" w:rsidRPr="00A12A88" w:rsidRDefault="00682823" w:rsidP="00DA2D3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15FC2CC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842</w:t>
            </w:r>
          </w:p>
        </w:tc>
        <w:tc>
          <w:tcPr>
            <w:tcW w:w="236" w:type="dxa"/>
            <w:vAlign w:val="bottom"/>
          </w:tcPr>
          <w:p w14:paraId="11C0E38E" w14:textId="77777777" w:rsidR="00682823" w:rsidRPr="00A12A88" w:rsidRDefault="00682823" w:rsidP="00DA2D3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FE68818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1,839</w:t>
            </w:r>
          </w:p>
        </w:tc>
        <w:tc>
          <w:tcPr>
            <w:tcW w:w="236" w:type="dxa"/>
            <w:vAlign w:val="bottom"/>
          </w:tcPr>
          <w:p w14:paraId="39FFBB77" w14:textId="77777777" w:rsidR="00682823" w:rsidRPr="00A12A88" w:rsidRDefault="00682823" w:rsidP="00DA2D3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2C7874B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</w:rPr>
              <w:t>16,693</w:t>
            </w:r>
          </w:p>
        </w:tc>
      </w:tr>
      <w:tr w:rsidR="00A12A88" w:rsidRPr="00A12A88" w14:paraId="1221FBC5" w14:textId="77777777" w:rsidTr="00DA2D3F">
        <w:trPr>
          <w:trHeight w:val="261"/>
        </w:trPr>
        <w:tc>
          <w:tcPr>
            <w:tcW w:w="3420" w:type="dxa"/>
            <w:vAlign w:val="bottom"/>
          </w:tcPr>
          <w:p w14:paraId="5A13343E" w14:textId="77777777" w:rsidR="00682823" w:rsidRPr="00A12A88" w:rsidRDefault="00682823" w:rsidP="00DA2D3F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A12A88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2DC82450" w14:textId="77777777" w:rsidR="00682823" w:rsidRPr="00A12A88" w:rsidRDefault="00682823" w:rsidP="007622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7225D937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10B101D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12A88">
              <w:rPr>
                <w:rFonts w:asciiTheme="majorBidi" w:hAnsiTheme="majorBidi" w:cstheme="majorBidi" w:hint="cs"/>
                <w:sz w:val="26"/>
                <w:szCs w:val="26"/>
              </w:rPr>
              <w:t>09</w:t>
            </w:r>
          </w:p>
        </w:tc>
        <w:tc>
          <w:tcPr>
            <w:tcW w:w="236" w:type="dxa"/>
          </w:tcPr>
          <w:p w14:paraId="1075E934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6801A01" w14:textId="77777777" w:rsidR="00682823" w:rsidRPr="00A12A88" w:rsidRDefault="00682823" w:rsidP="007622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B724EFC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B4D0358" w14:textId="77777777" w:rsidR="00682823" w:rsidRPr="00A12A88" w:rsidRDefault="00682823" w:rsidP="007622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54863317" w14:textId="77777777" w:rsidR="00682823" w:rsidRPr="00A12A88" w:rsidRDefault="00682823" w:rsidP="00DA2D3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B62D764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109</w:t>
            </w:r>
          </w:p>
        </w:tc>
        <w:tc>
          <w:tcPr>
            <w:tcW w:w="236" w:type="dxa"/>
          </w:tcPr>
          <w:p w14:paraId="59EDEF98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80D7303" w14:textId="77777777" w:rsidR="00682823" w:rsidRPr="00A12A88" w:rsidRDefault="00682823" w:rsidP="007622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701F6EE" w14:textId="77777777" w:rsidR="00682823" w:rsidRPr="00A12A88" w:rsidRDefault="00682823" w:rsidP="00DA2D3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16AF530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109</w:t>
            </w:r>
          </w:p>
        </w:tc>
        <w:tc>
          <w:tcPr>
            <w:tcW w:w="236" w:type="dxa"/>
            <w:vAlign w:val="bottom"/>
          </w:tcPr>
          <w:p w14:paraId="7F4CD50D" w14:textId="77777777" w:rsidR="00682823" w:rsidRPr="00A12A88" w:rsidRDefault="00682823" w:rsidP="00DA2D3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19650C8" w14:textId="77777777" w:rsidR="00682823" w:rsidRPr="00A12A88" w:rsidRDefault="00682823" w:rsidP="007622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EA5CDD1" w14:textId="77777777" w:rsidR="00682823" w:rsidRPr="00A12A88" w:rsidRDefault="00682823" w:rsidP="00DA2D3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9D59780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109</w:t>
            </w:r>
          </w:p>
        </w:tc>
      </w:tr>
      <w:tr w:rsidR="00A12A88" w:rsidRPr="00A12A88" w14:paraId="7214829C" w14:textId="77777777" w:rsidTr="00DA2D3F">
        <w:trPr>
          <w:trHeight w:val="261"/>
        </w:trPr>
        <w:tc>
          <w:tcPr>
            <w:tcW w:w="3420" w:type="dxa"/>
            <w:vAlign w:val="bottom"/>
          </w:tcPr>
          <w:p w14:paraId="3CC46831" w14:textId="77777777" w:rsidR="00682823" w:rsidRPr="00A12A88" w:rsidRDefault="00682823" w:rsidP="00DA2D3F">
            <w:pPr>
              <w:rPr>
                <w:cs/>
              </w:rPr>
            </w:pPr>
          </w:p>
        </w:tc>
        <w:tc>
          <w:tcPr>
            <w:tcW w:w="1170" w:type="dxa"/>
            <w:vAlign w:val="bottom"/>
          </w:tcPr>
          <w:p w14:paraId="55DDFF69" w14:textId="77777777" w:rsidR="00682823" w:rsidRPr="00A12A88" w:rsidRDefault="00682823" w:rsidP="007622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09C304B" w14:textId="77777777" w:rsidR="00682823" w:rsidRPr="00A12A88" w:rsidRDefault="00682823" w:rsidP="00DA2D3F"/>
        </w:tc>
        <w:tc>
          <w:tcPr>
            <w:tcW w:w="1204" w:type="dxa"/>
            <w:vAlign w:val="bottom"/>
          </w:tcPr>
          <w:p w14:paraId="42F57C38" w14:textId="77777777" w:rsidR="00682823" w:rsidRPr="00A12A88" w:rsidRDefault="00682823" w:rsidP="007622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EAB5B6A" w14:textId="77777777" w:rsidR="00682823" w:rsidRPr="00A12A88" w:rsidRDefault="00682823" w:rsidP="00DA2D3F"/>
        </w:tc>
        <w:tc>
          <w:tcPr>
            <w:tcW w:w="1204" w:type="dxa"/>
            <w:vAlign w:val="bottom"/>
          </w:tcPr>
          <w:p w14:paraId="6EDEE100" w14:textId="77777777" w:rsidR="00682823" w:rsidRPr="00A12A88" w:rsidRDefault="00682823" w:rsidP="007622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76AA1A0" w14:textId="77777777" w:rsidR="00682823" w:rsidRPr="00A12A88" w:rsidRDefault="00682823" w:rsidP="00DA2D3F"/>
        </w:tc>
        <w:tc>
          <w:tcPr>
            <w:tcW w:w="1114" w:type="dxa"/>
            <w:vAlign w:val="bottom"/>
          </w:tcPr>
          <w:p w14:paraId="50C7753B" w14:textId="77777777" w:rsidR="00682823" w:rsidRPr="00A12A88" w:rsidRDefault="00682823" w:rsidP="007622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EE926E3" w14:textId="77777777" w:rsidR="00682823" w:rsidRPr="00A12A88" w:rsidRDefault="00682823" w:rsidP="00DA2D3F"/>
        </w:tc>
        <w:tc>
          <w:tcPr>
            <w:tcW w:w="1024" w:type="dxa"/>
            <w:vAlign w:val="bottom"/>
          </w:tcPr>
          <w:p w14:paraId="21858CC3" w14:textId="77777777" w:rsidR="00682823" w:rsidRPr="00A12A88" w:rsidRDefault="00682823" w:rsidP="00DA2D3F"/>
        </w:tc>
        <w:tc>
          <w:tcPr>
            <w:tcW w:w="236" w:type="dxa"/>
            <w:vAlign w:val="bottom"/>
          </w:tcPr>
          <w:p w14:paraId="1B75D475" w14:textId="77777777" w:rsidR="00682823" w:rsidRPr="00A12A88" w:rsidRDefault="00682823" w:rsidP="00DA2D3F"/>
        </w:tc>
        <w:tc>
          <w:tcPr>
            <w:tcW w:w="1024" w:type="dxa"/>
            <w:vAlign w:val="bottom"/>
          </w:tcPr>
          <w:p w14:paraId="12644826" w14:textId="77777777" w:rsidR="00682823" w:rsidRPr="00A12A88" w:rsidRDefault="00682823" w:rsidP="007622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C30A3C3" w14:textId="77777777" w:rsidR="00682823" w:rsidRPr="00A12A88" w:rsidRDefault="00682823" w:rsidP="00DA2D3F"/>
        </w:tc>
        <w:tc>
          <w:tcPr>
            <w:tcW w:w="1024" w:type="dxa"/>
            <w:vAlign w:val="bottom"/>
          </w:tcPr>
          <w:p w14:paraId="61072E07" w14:textId="77777777" w:rsidR="00682823" w:rsidRPr="00A12A88" w:rsidRDefault="00682823" w:rsidP="00DA2D3F"/>
        </w:tc>
        <w:tc>
          <w:tcPr>
            <w:tcW w:w="236" w:type="dxa"/>
            <w:vAlign w:val="bottom"/>
          </w:tcPr>
          <w:p w14:paraId="6B7DB99A" w14:textId="77777777" w:rsidR="00682823" w:rsidRPr="00A12A88" w:rsidRDefault="00682823" w:rsidP="00DA2D3F"/>
        </w:tc>
        <w:tc>
          <w:tcPr>
            <w:tcW w:w="934" w:type="dxa"/>
            <w:vAlign w:val="bottom"/>
          </w:tcPr>
          <w:p w14:paraId="51463AD6" w14:textId="77777777" w:rsidR="00682823" w:rsidRPr="00A12A88" w:rsidRDefault="00682823" w:rsidP="007622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E4C012E" w14:textId="77777777" w:rsidR="00682823" w:rsidRPr="00A12A88" w:rsidRDefault="00682823" w:rsidP="00DA2D3F"/>
        </w:tc>
        <w:tc>
          <w:tcPr>
            <w:tcW w:w="1024" w:type="dxa"/>
            <w:vAlign w:val="bottom"/>
          </w:tcPr>
          <w:p w14:paraId="14D60899" w14:textId="77777777" w:rsidR="00682823" w:rsidRPr="00A12A88" w:rsidRDefault="00682823" w:rsidP="00DA2D3F"/>
        </w:tc>
      </w:tr>
      <w:tr w:rsidR="00A12A88" w:rsidRPr="00A12A88" w14:paraId="02C44EEF" w14:textId="77777777" w:rsidTr="00DA2D3F">
        <w:trPr>
          <w:trHeight w:val="261"/>
        </w:trPr>
        <w:tc>
          <w:tcPr>
            <w:tcW w:w="3420" w:type="dxa"/>
            <w:vAlign w:val="bottom"/>
          </w:tcPr>
          <w:p w14:paraId="17E3A13F" w14:textId="77777777" w:rsidR="00682823" w:rsidRPr="00A12A88" w:rsidRDefault="00682823" w:rsidP="00DA2D3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A12A8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12ADAA0F" w14:textId="77777777" w:rsidR="00682823" w:rsidRPr="00A12A88" w:rsidRDefault="00682823" w:rsidP="007622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B61AF75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D94E335" w14:textId="77777777" w:rsidR="00682823" w:rsidRPr="00A12A88" w:rsidRDefault="00682823" w:rsidP="007622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3DD61F0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F030D6D" w14:textId="77777777" w:rsidR="00682823" w:rsidRPr="00A12A88" w:rsidRDefault="00682823" w:rsidP="007622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326F540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89B6C3F" w14:textId="77777777" w:rsidR="00682823" w:rsidRPr="00A12A88" w:rsidRDefault="00682823" w:rsidP="007622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D94781E" w14:textId="77777777" w:rsidR="00682823" w:rsidRPr="00A12A88" w:rsidRDefault="00682823" w:rsidP="00DA2D3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3D0D877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E0CFE3C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38215B1" w14:textId="77777777" w:rsidR="00682823" w:rsidRPr="00A12A88" w:rsidRDefault="00682823" w:rsidP="007622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0871599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9545072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29EF24B" w14:textId="77777777" w:rsidR="00682823" w:rsidRPr="00A12A88" w:rsidRDefault="00682823" w:rsidP="00DA2D3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6C1E8A9" w14:textId="77777777" w:rsidR="00682823" w:rsidRPr="00A12A88" w:rsidRDefault="00682823" w:rsidP="007622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80764D4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EB3CCCA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12A88" w:rsidRPr="00A12A88" w14:paraId="78A984A9" w14:textId="77777777" w:rsidTr="00DA2D3F">
        <w:trPr>
          <w:trHeight w:val="261"/>
        </w:trPr>
        <w:tc>
          <w:tcPr>
            <w:tcW w:w="3420" w:type="dxa"/>
            <w:vAlign w:val="bottom"/>
            <w:hideMark/>
          </w:tcPr>
          <w:p w14:paraId="4014C984" w14:textId="77777777" w:rsidR="00682823" w:rsidRPr="00A12A88" w:rsidRDefault="00682823" w:rsidP="00DA2D3F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12A88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7883AA9D" w14:textId="77777777" w:rsidR="00682823" w:rsidRPr="00A12A88" w:rsidRDefault="00682823" w:rsidP="007622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E353BD3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B44F1FC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</w:rPr>
              <w:t>74</w:t>
            </w:r>
          </w:p>
        </w:tc>
        <w:tc>
          <w:tcPr>
            <w:tcW w:w="236" w:type="dxa"/>
            <w:vAlign w:val="bottom"/>
          </w:tcPr>
          <w:p w14:paraId="6F040C69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95D1D5F" w14:textId="77777777" w:rsidR="00682823" w:rsidRPr="00A12A88" w:rsidRDefault="00682823" w:rsidP="007622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43C777D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EC0D62B" w14:textId="77777777" w:rsidR="00682823" w:rsidRPr="00A12A88" w:rsidRDefault="00682823" w:rsidP="007622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6E50EB5" w14:textId="77777777" w:rsidR="00682823" w:rsidRPr="00A12A88" w:rsidRDefault="00682823" w:rsidP="00DA2D3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C71FC7D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74</w:t>
            </w:r>
          </w:p>
        </w:tc>
        <w:tc>
          <w:tcPr>
            <w:tcW w:w="236" w:type="dxa"/>
            <w:vAlign w:val="bottom"/>
          </w:tcPr>
          <w:p w14:paraId="0BF00CDF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32A891A" w14:textId="77777777" w:rsidR="00682823" w:rsidRPr="00A12A88" w:rsidRDefault="00682823" w:rsidP="007622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1DA65DD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282AAB3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74</w:t>
            </w:r>
          </w:p>
        </w:tc>
        <w:tc>
          <w:tcPr>
            <w:tcW w:w="236" w:type="dxa"/>
            <w:vAlign w:val="bottom"/>
          </w:tcPr>
          <w:p w14:paraId="39DB5F95" w14:textId="77777777" w:rsidR="00682823" w:rsidRPr="00A12A88" w:rsidRDefault="00682823" w:rsidP="00DA2D3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FEEA6B4" w14:textId="77777777" w:rsidR="00682823" w:rsidRPr="00A12A88" w:rsidRDefault="00682823" w:rsidP="007622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17E1D7B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E3DEC93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74</w:t>
            </w:r>
          </w:p>
        </w:tc>
      </w:tr>
      <w:tr w:rsidR="00A12A88" w:rsidRPr="00A12A88" w14:paraId="096F4003" w14:textId="77777777" w:rsidTr="00DA2D3F">
        <w:trPr>
          <w:trHeight w:val="261"/>
        </w:trPr>
        <w:tc>
          <w:tcPr>
            <w:tcW w:w="3420" w:type="dxa"/>
            <w:vAlign w:val="bottom"/>
            <w:hideMark/>
          </w:tcPr>
          <w:p w14:paraId="1A534F9E" w14:textId="77777777" w:rsidR="00682823" w:rsidRPr="00A12A88" w:rsidRDefault="00682823" w:rsidP="00DA2D3F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12A88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vAlign w:val="bottom"/>
          </w:tcPr>
          <w:p w14:paraId="09221C92" w14:textId="77777777" w:rsidR="00682823" w:rsidRPr="00A12A88" w:rsidRDefault="00682823" w:rsidP="007622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CAEBB0B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64A8311" w14:textId="77777777" w:rsidR="00682823" w:rsidRPr="00A12A88" w:rsidRDefault="00682823" w:rsidP="007622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392F693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80A1F3F" w14:textId="77777777" w:rsidR="00682823" w:rsidRPr="00A12A88" w:rsidRDefault="00682823" w:rsidP="007622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75D966A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C605B3D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98,410</w:t>
            </w:r>
          </w:p>
        </w:tc>
        <w:tc>
          <w:tcPr>
            <w:tcW w:w="236" w:type="dxa"/>
            <w:vAlign w:val="bottom"/>
          </w:tcPr>
          <w:p w14:paraId="77992160" w14:textId="77777777" w:rsidR="00682823" w:rsidRPr="00A12A88" w:rsidRDefault="00682823" w:rsidP="00DA2D3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8A2677F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  <w:lang w:val="en-US"/>
              </w:rPr>
              <w:t>98,410</w:t>
            </w:r>
          </w:p>
        </w:tc>
        <w:tc>
          <w:tcPr>
            <w:tcW w:w="236" w:type="dxa"/>
            <w:vAlign w:val="bottom"/>
          </w:tcPr>
          <w:p w14:paraId="19694449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66D737E" w14:textId="77777777" w:rsidR="00682823" w:rsidRPr="00A12A88" w:rsidRDefault="00682823" w:rsidP="007622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FF493D8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4D8B509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  <w:lang w:val="en-US" w:bidi="th-TH"/>
              </w:rPr>
              <w:t>63</w:t>
            </w:r>
            <w:r w:rsidRPr="00A12A88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236" w:type="dxa"/>
            <w:vAlign w:val="bottom"/>
          </w:tcPr>
          <w:p w14:paraId="48A605DE" w14:textId="77777777" w:rsidR="00682823" w:rsidRPr="00A12A88" w:rsidRDefault="00682823" w:rsidP="00DA2D3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43BE932" w14:textId="77777777" w:rsidR="00682823" w:rsidRPr="00A12A88" w:rsidRDefault="00682823" w:rsidP="007622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96DEAF2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8DB2033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  <w:lang w:val="en-US" w:bidi="th-TH"/>
              </w:rPr>
              <w:t>63</w:t>
            </w:r>
          </w:p>
        </w:tc>
      </w:tr>
      <w:tr w:rsidR="00A12A88" w:rsidRPr="00A12A88" w14:paraId="16563A99" w14:textId="77777777" w:rsidTr="00DA2D3F">
        <w:trPr>
          <w:trHeight w:val="261"/>
        </w:trPr>
        <w:tc>
          <w:tcPr>
            <w:tcW w:w="3420" w:type="dxa"/>
            <w:vAlign w:val="bottom"/>
            <w:hideMark/>
          </w:tcPr>
          <w:p w14:paraId="0BF773C2" w14:textId="77777777" w:rsidR="00682823" w:rsidRPr="00A12A88" w:rsidRDefault="00682823" w:rsidP="00DA2D3F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12A88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หุ้นกู้</w:t>
            </w:r>
            <w:r w:rsidRPr="00A12A88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2F208396" w14:textId="77777777" w:rsidR="00682823" w:rsidRPr="00A12A88" w:rsidRDefault="00682823" w:rsidP="007622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D64EE7B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41DA81E" w14:textId="77777777" w:rsidR="00682823" w:rsidRPr="00A12A88" w:rsidRDefault="00682823" w:rsidP="007622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0C77305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E9464D9" w14:textId="77777777" w:rsidR="00682823" w:rsidRPr="00A12A88" w:rsidRDefault="00682823" w:rsidP="007622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DEDD776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386FA2CF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164,189</w:t>
            </w:r>
          </w:p>
        </w:tc>
        <w:tc>
          <w:tcPr>
            <w:tcW w:w="236" w:type="dxa"/>
            <w:vAlign w:val="bottom"/>
          </w:tcPr>
          <w:p w14:paraId="2DC5A9FB" w14:textId="77777777" w:rsidR="00682823" w:rsidRPr="00A12A88" w:rsidRDefault="00682823" w:rsidP="00DA2D3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316C04D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164,189</w:t>
            </w:r>
          </w:p>
        </w:tc>
        <w:tc>
          <w:tcPr>
            <w:tcW w:w="236" w:type="dxa"/>
            <w:vAlign w:val="bottom"/>
          </w:tcPr>
          <w:p w14:paraId="6ADC13B3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7ECB00B" w14:textId="77777777" w:rsidR="00682823" w:rsidRPr="00A12A88" w:rsidRDefault="00682823" w:rsidP="007622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E2A4CC4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7CFF2F0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151,900</w:t>
            </w:r>
          </w:p>
        </w:tc>
        <w:tc>
          <w:tcPr>
            <w:tcW w:w="236" w:type="dxa"/>
            <w:vAlign w:val="bottom"/>
          </w:tcPr>
          <w:p w14:paraId="2FA7C538" w14:textId="77777777" w:rsidR="00682823" w:rsidRPr="00A12A88" w:rsidRDefault="00682823" w:rsidP="00DA2D3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245BBA0" w14:textId="77777777" w:rsidR="00682823" w:rsidRPr="00A12A88" w:rsidRDefault="00682823" w:rsidP="007622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83BD180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9E0F651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151,900</w:t>
            </w:r>
          </w:p>
        </w:tc>
      </w:tr>
      <w:tr w:rsidR="00A12A88" w:rsidRPr="00A12A88" w14:paraId="2A10DD0B" w14:textId="77777777" w:rsidTr="00DA2D3F">
        <w:trPr>
          <w:trHeight w:val="261"/>
        </w:trPr>
        <w:tc>
          <w:tcPr>
            <w:tcW w:w="3420" w:type="dxa"/>
            <w:vAlign w:val="bottom"/>
          </w:tcPr>
          <w:p w14:paraId="0512C9C4" w14:textId="77777777" w:rsidR="00682823" w:rsidRPr="00A12A88" w:rsidRDefault="00682823" w:rsidP="00DA2D3F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12A88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3CD310F0" w14:textId="77777777" w:rsidR="00682823" w:rsidRPr="00A12A88" w:rsidRDefault="00682823" w:rsidP="007622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83D8B87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C1E6055" w14:textId="77777777" w:rsidR="00682823" w:rsidRPr="00A12A88" w:rsidRDefault="00682823" w:rsidP="007622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</w:rPr>
              <w:t>79</w:t>
            </w:r>
          </w:p>
        </w:tc>
        <w:tc>
          <w:tcPr>
            <w:tcW w:w="236" w:type="dxa"/>
            <w:vAlign w:val="bottom"/>
          </w:tcPr>
          <w:p w14:paraId="74626FBF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F65EE8A" w14:textId="77777777" w:rsidR="00682823" w:rsidRPr="00A12A88" w:rsidRDefault="00682823" w:rsidP="007622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47D2397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FCB0A48" w14:textId="77777777" w:rsidR="00682823" w:rsidRPr="00A12A88" w:rsidRDefault="00682823" w:rsidP="007622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B564F5D" w14:textId="77777777" w:rsidR="00682823" w:rsidRPr="00A12A88" w:rsidRDefault="00682823" w:rsidP="00DA2D3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92F6924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236" w:type="dxa"/>
            <w:vAlign w:val="bottom"/>
          </w:tcPr>
          <w:p w14:paraId="2AE1796C" w14:textId="77777777" w:rsidR="00682823" w:rsidRPr="00A12A88" w:rsidRDefault="00682823" w:rsidP="00DA2D3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6FBFB14" w14:textId="77777777" w:rsidR="00682823" w:rsidRPr="00A12A88" w:rsidRDefault="00682823" w:rsidP="007622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BDBF5C0" w14:textId="77777777" w:rsidR="00682823" w:rsidRPr="00A12A88" w:rsidRDefault="00682823" w:rsidP="00DA2D3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06F852B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236" w:type="dxa"/>
            <w:vAlign w:val="bottom"/>
          </w:tcPr>
          <w:p w14:paraId="415481DC" w14:textId="77777777" w:rsidR="00682823" w:rsidRPr="00A12A88" w:rsidRDefault="00682823" w:rsidP="00DA2D3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206BA73" w14:textId="77777777" w:rsidR="00682823" w:rsidRPr="00A12A88" w:rsidRDefault="00682823" w:rsidP="007622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72BAC56" w14:textId="77777777" w:rsidR="00682823" w:rsidRPr="00A12A88" w:rsidRDefault="00682823" w:rsidP="00DA2D3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17F41ED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79</w:t>
            </w:r>
          </w:p>
        </w:tc>
      </w:tr>
      <w:tr w:rsidR="00A12A88" w:rsidRPr="00A12A88" w14:paraId="6FBDB8EF" w14:textId="77777777" w:rsidTr="00DA2D3F">
        <w:trPr>
          <w:trHeight w:val="261"/>
        </w:trPr>
        <w:tc>
          <w:tcPr>
            <w:tcW w:w="15030" w:type="dxa"/>
            <w:gridSpan w:val="18"/>
            <w:vAlign w:val="bottom"/>
          </w:tcPr>
          <w:p w14:paraId="63FCAE75" w14:textId="77777777" w:rsidR="00682823" w:rsidRPr="00A12A88" w:rsidRDefault="00682823" w:rsidP="00DA2D3F">
            <w:pPr>
              <w:pStyle w:val="acctfourfigures"/>
              <w:spacing w:before="240"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*</w:t>
            </w:r>
            <w:r w:rsidRPr="00A12A8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12A88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มูลค่ายุติธรรมของเงินกู้ยืมระยะยาวจากสถาบันการเงินที่มีอัตราดอกเบี้ยคงที่เท่านั้น</w:t>
            </w:r>
          </w:p>
        </w:tc>
      </w:tr>
    </w:tbl>
    <w:p w14:paraId="7A3DE960" w14:textId="77777777" w:rsidR="00682823" w:rsidRPr="00A12A88" w:rsidRDefault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A12A88">
        <w:br w:type="page"/>
      </w:r>
    </w:p>
    <w:tbl>
      <w:tblPr>
        <w:tblW w:w="150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1170"/>
        <w:gridCol w:w="236"/>
        <w:gridCol w:w="1204"/>
        <w:gridCol w:w="236"/>
        <w:gridCol w:w="1114"/>
        <w:gridCol w:w="90"/>
        <w:gridCol w:w="146"/>
        <w:gridCol w:w="90"/>
        <w:gridCol w:w="1114"/>
        <w:gridCol w:w="236"/>
        <w:gridCol w:w="1024"/>
        <w:gridCol w:w="90"/>
        <w:gridCol w:w="146"/>
        <w:gridCol w:w="90"/>
        <w:gridCol w:w="934"/>
        <w:gridCol w:w="90"/>
        <w:gridCol w:w="146"/>
        <w:gridCol w:w="90"/>
        <w:gridCol w:w="934"/>
        <w:gridCol w:w="90"/>
        <w:gridCol w:w="146"/>
        <w:gridCol w:w="90"/>
        <w:gridCol w:w="844"/>
        <w:gridCol w:w="90"/>
        <w:gridCol w:w="146"/>
        <w:gridCol w:w="90"/>
        <w:gridCol w:w="934"/>
      </w:tblGrid>
      <w:tr w:rsidR="00A12A88" w:rsidRPr="00A12A88" w14:paraId="0C35BDBD" w14:textId="77777777" w:rsidTr="0058611A">
        <w:trPr>
          <w:trHeight w:val="261"/>
          <w:tblHeader/>
        </w:trPr>
        <w:tc>
          <w:tcPr>
            <w:tcW w:w="3420" w:type="dxa"/>
            <w:vAlign w:val="bottom"/>
          </w:tcPr>
          <w:p w14:paraId="7FC4A62C" w14:textId="77777777" w:rsidR="00EE6E6E" w:rsidRPr="00A12A88" w:rsidRDefault="00EE6E6E" w:rsidP="00755A56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27"/>
            <w:vAlign w:val="bottom"/>
          </w:tcPr>
          <w:p w14:paraId="30B433D8" w14:textId="4CAECA9D" w:rsidR="00EE6E6E" w:rsidRPr="00A12A88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A12A8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A12A88" w:rsidRPr="00A12A88" w14:paraId="47DA23B7" w14:textId="77777777" w:rsidTr="0058611A">
        <w:trPr>
          <w:trHeight w:val="261"/>
          <w:tblHeader/>
        </w:trPr>
        <w:tc>
          <w:tcPr>
            <w:tcW w:w="3420" w:type="dxa"/>
            <w:vAlign w:val="bottom"/>
          </w:tcPr>
          <w:p w14:paraId="04BCAE17" w14:textId="77777777" w:rsidR="00EE6E6E" w:rsidRPr="00A12A88" w:rsidRDefault="00EE6E6E" w:rsidP="00755A5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11"/>
            <w:tcBorders>
              <w:bottom w:val="single" w:sz="4" w:space="0" w:color="auto"/>
            </w:tcBorders>
            <w:vAlign w:val="bottom"/>
          </w:tcPr>
          <w:p w14:paraId="2D8A1BE3" w14:textId="77777777" w:rsidR="00EE6E6E" w:rsidRPr="00A12A88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  <w:vAlign w:val="bottom"/>
          </w:tcPr>
          <w:p w14:paraId="265C9C72" w14:textId="77777777" w:rsidR="00EE6E6E" w:rsidRPr="00A12A88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714" w:type="dxa"/>
            <w:gridSpan w:val="14"/>
            <w:tcBorders>
              <w:bottom w:val="single" w:sz="4" w:space="0" w:color="auto"/>
            </w:tcBorders>
            <w:vAlign w:val="bottom"/>
          </w:tcPr>
          <w:p w14:paraId="49EA981B" w14:textId="77777777" w:rsidR="00EE6E6E" w:rsidRPr="00A12A88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A12A88" w:rsidRPr="00A12A88" w14:paraId="4D21080B" w14:textId="77777777" w:rsidTr="0058611A">
        <w:trPr>
          <w:trHeight w:val="261"/>
          <w:tblHeader/>
        </w:trPr>
        <w:tc>
          <w:tcPr>
            <w:tcW w:w="3420" w:type="dxa"/>
            <w:vAlign w:val="bottom"/>
            <w:hideMark/>
          </w:tcPr>
          <w:p w14:paraId="16991081" w14:textId="3605EEC4" w:rsidR="00EE6E6E" w:rsidRPr="00A12A88" w:rsidRDefault="00EE6E6E" w:rsidP="00755A5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B47494" w:rsidRPr="00A12A8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  <w:r w:rsidR="00544086" w:rsidRPr="00A12A88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</w:rPr>
              <w:t>1</w:t>
            </w:r>
            <w:r w:rsidR="0077515E" w:rsidRPr="00A12A8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77515E" w:rsidRPr="00A12A88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  <w:r w:rsidRPr="00A12A8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A12A8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682823" w:rsidRPr="00A12A8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790E044" w14:textId="77777777" w:rsidR="00EE6E6E" w:rsidRPr="00A12A88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BF8721C" w14:textId="77777777" w:rsidR="00EE6E6E" w:rsidRPr="00A12A88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53E7B1B" w14:textId="77777777" w:rsidR="00EE6E6E" w:rsidRPr="00A12A88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090599F9" w14:textId="77777777" w:rsidR="00EE6E6E" w:rsidRPr="00A12A88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6F08CCC" w14:textId="77777777" w:rsidR="00EE6E6E" w:rsidRPr="00A12A88" w:rsidRDefault="00EE6E6E" w:rsidP="00755A56">
            <w:pPr>
              <w:pStyle w:val="NoSpacing"/>
              <w:rPr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  <w:hideMark/>
          </w:tcPr>
          <w:p w14:paraId="45562F72" w14:textId="77777777" w:rsidR="00EE6E6E" w:rsidRPr="00A12A88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1667113E" w14:textId="77777777" w:rsidR="00EE6E6E" w:rsidRPr="00A12A88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0B0D2F6C" w14:textId="77777777" w:rsidR="00EE6E6E" w:rsidRPr="00A12A88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3E1090B" w14:textId="77777777" w:rsidR="00EE6E6E" w:rsidRPr="00A12A88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  <w:vAlign w:val="bottom"/>
          </w:tcPr>
          <w:p w14:paraId="3B24B76C" w14:textId="77777777" w:rsidR="00EE6E6E" w:rsidRPr="00A12A88" w:rsidRDefault="00EE6E6E" w:rsidP="008F035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44D6F181" w14:textId="77777777" w:rsidR="008F0358" w:rsidRPr="00A12A88" w:rsidRDefault="00EE6E6E" w:rsidP="008F035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0A9D8E91" w14:textId="510EEE40" w:rsidR="00EE6E6E" w:rsidRPr="00A12A88" w:rsidRDefault="00EE6E6E" w:rsidP="008F035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vAlign w:val="bottom"/>
          </w:tcPr>
          <w:p w14:paraId="59730C78" w14:textId="77777777" w:rsidR="00EE6E6E" w:rsidRPr="00A12A88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  <w:hideMark/>
          </w:tcPr>
          <w:p w14:paraId="2DB22F7C" w14:textId="77777777" w:rsidR="00EE6E6E" w:rsidRPr="00A12A88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27D4845C" w14:textId="77777777" w:rsidR="00EE6E6E" w:rsidRPr="00A12A88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ทางการเงินที่วัดมูลค่าด้วยราคาทุน</w:t>
            </w:r>
          </w:p>
          <w:p w14:paraId="1EE68EDF" w14:textId="77777777" w:rsidR="00EE6E6E" w:rsidRPr="00A12A88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  <w:r w:rsidRPr="00A12A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E03C580" w14:textId="77777777" w:rsidR="00EE6E6E" w:rsidRPr="00A12A88" w:rsidRDefault="00EE6E6E" w:rsidP="00755A5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  <w:hideMark/>
          </w:tcPr>
          <w:p w14:paraId="41BC73BA" w14:textId="77777777" w:rsidR="00EE6E6E" w:rsidRPr="00A12A88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  <w:vAlign w:val="bottom"/>
          </w:tcPr>
          <w:p w14:paraId="75B07132" w14:textId="77777777" w:rsidR="00EE6E6E" w:rsidRPr="00A12A88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0CF38813" w14:textId="77777777" w:rsidR="00EE6E6E" w:rsidRPr="00A12A88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12A88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36" w:type="dxa"/>
            <w:gridSpan w:val="2"/>
            <w:vAlign w:val="bottom"/>
          </w:tcPr>
          <w:p w14:paraId="75B7EC95" w14:textId="77777777" w:rsidR="00EE6E6E" w:rsidRPr="00A12A88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2BFC0C5D" w14:textId="77777777" w:rsidR="00EE6E6E" w:rsidRPr="00A12A88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12A88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36" w:type="dxa"/>
            <w:gridSpan w:val="2"/>
            <w:vAlign w:val="bottom"/>
          </w:tcPr>
          <w:p w14:paraId="7F73058D" w14:textId="77777777" w:rsidR="00EE6E6E" w:rsidRPr="00A12A88" w:rsidRDefault="00EE6E6E" w:rsidP="00755A5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  <w:hideMark/>
          </w:tcPr>
          <w:p w14:paraId="7AA8F425" w14:textId="77777777" w:rsidR="00EE6E6E" w:rsidRPr="00A12A88" w:rsidRDefault="00EE6E6E" w:rsidP="00755A5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A12A88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  <w:gridSpan w:val="2"/>
            <w:vAlign w:val="bottom"/>
          </w:tcPr>
          <w:p w14:paraId="3EAB2E72" w14:textId="77777777" w:rsidR="00EE6E6E" w:rsidRPr="00A12A88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4821A0C2" w14:textId="77777777" w:rsidR="00EE6E6E" w:rsidRPr="00A12A88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12A88" w:rsidRPr="00A12A88" w14:paraId="3513FFCC" w14:textId="77777777" w:rsidTr="0058611A">
        <w:trPr>
          <w:trHeight w:val="261"/>
          <w:tblHeader/>
        </w:trPr>
        <w:tc>
          <w:tcPr>
            <w:tcW w:w="3420" w:type="dxa"/>
            <w:vAlign w:val="bottom"/>
          </w:tcPr>
          <w:p w14:paraId="073E7879" w14:textId="77777777" w:rsidR="00EE6E6E" w:rsidRPr="00A12A88" w:rsidRDefault="00EE6E6E" w:rsidP="00755A5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1610" w:type="dxa"/>
            <w:gridSpan w:val="27"/>
            <w:vAlign w:val="bottom"/>
          </w:tcPr>
          <w:p w14:paraId="6036E59F" w14:textId="77777777" w:rsidR="00EE6E6E" w:rsidRPr="00A12A88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A12A88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A12A88" w:rsidRPr="00A12A88" w14:paraId="61EF722B" w14:textId="77777777" w:rsidTr="0058611A">
        <w:trPr>
          <w:trHeight w:val="261"/>
        </w:trPr>
        <w:tc>
          <w:tcPr>
            <w:tcW w:w="3420" w:type="dxa"/>
            <w:vAlign w:val="bottom"/>
            <w:hideMark/>
          </w:tcPr>
          <w:p w14:paraId="407E3B46" w14:textId="77777777" w:rsidR="00EE6E6E" w:rsidRPr="00A12A88" w:rsidRDefault="00EE6E6E" w:rsidP="00755A5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A12A8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41DC9C9D" w14:textId="77777777" w:rsidR="00EE6E6E" w:rsidRPr="00A12A88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77110EC" w14:textId="77777777" w:rsidR="00EE6E6E" w:rsidRPr="00A12A88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7A2F810" w14:textId="77777777" w:rsidR="00EE6E6E" w:rsidRPr="00A12A88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2135ED9" w14:textId="77777777" w:rsidR="00EE6E6E" w:rsidRPr="00A12A88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C2A66EC" w14:textId="77777777" w:rsidR="00EE6E6E" w:rsidRPr="00A12A88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1BB5F7F" w14:textId="77777777" w:rsidR="00EE6E6E" w:rsidRPr="00A12A88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6C4B7D53" w14:textId="77777777" w:rsidR="00EE6E6E" w:rsidRPr="00A12A88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713D277" w14:textId="77777777" w:rsidR="00EE6E6E" w:rsidRPr="00A12A88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3E7DD5B4" w14:textId="77777777" w:rsidR="00EE6E6E" w:rsidRPr="00A12A88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C7C3640" w14:textId="77777777" w:rsidR="00EE6E6E" w:rsidRPr="00A12A88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43A299D" w14:textId="77777777" w:rsidR="00EE6E6E" w:rsidRPr="00A12A88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65B4953" w14:textId="77777777" w:rsidR="00EE6E6E" w:rsidRPr="00A12A88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718AE18" w14:textId="77777777" w:rsidR="00EE6E6E" w:rsidRPr="00A12A88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8DBD0B9" w14:textId="77777777" w:rsidR="00EE6E6E" w:rsidRPr="00A12A88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73E30260" w14:textId="77777777" w:rsidR="00EE6E6E" w:rsidRPr="00A12A88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6DF0D6A" w14:textId="77777777" w:rsidR="00EE6E6E" w:rsidRPr="00A12A88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612951F" w14:textId="77777777" w:rsidR="00EE6E6E" w:rsidRPr="00A12A88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12A88" w:rsidRPr="00A12A88" w14:paraId="7E27F37E" w14:textId="77777777" w:rsidTr="0058611A">
        <w:trPr>
          <w:trHeight w:val="261"/>
        </w:trPr>
        <w:tc>
          <w:tcPr>
            <w:tcW w:w="3420" w:type="dxa"/>
            <w:vAlign w:val="bottom"/>
          </w:tcPr>
          <w:p w14:paraId="39FBC665" w14:textId="77777777" w:rsidR="00B760CC" w:rsidRPr="00A12A88" w:rsidRDefault="00B760CC" w:rsidP="00B760CC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12A88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3CA19FD0" w14:textId="3C0E76F5" w:rsidR="00B760CC" w:rsidRPr="00A12A88" w:rsidRDefault="00B760CC" w:rsidP="00C82B79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F7CC4BB" w14:textId="77777777" w:rsidR="00B760CC" w:rsidRPr="00A12A88" w:rsidRDefault="00B760CC" w:rsidP="00B760C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0940F6E" w14:textId="34215BFF" w:rsidR="00B760CC" w:rsidRPr="00A12A88" w:rsidRDefault="00B760CC" w:rsidP="007622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B20AC1B" w14:textId="77777777" w:rsidR="00B760CC" w:rsidRPr="00A12A88" w:rsidRDefault="00B760CC" w:rsidP="00B760C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F7743AD" w14:textId="24C2F632" w:rsidR="00B760CC" w:rsidRPr="00A12A88" w:rsidRDefault="00B760CC" w:rsidP="007622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2D6C22B5" w14:textId="77777777" w:rsidR="00B760CC" w:rsidRPr="00A12A88" w:rsidRDefault="00B760CC" w:rsidP="00B760C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287C51F2" w14:textId="530523CE" w:rsidR="00B760CC" w:rsidRPr="00A12A88" w:rsidRDefault="00B760CC" w:rsidP="00B760CC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22,759</w:t>
            </w:r>
          </w:p>
        </w:tc>
        <w:tc>
          <w:tcPr>
            <w:tcW w:w="236" w:type="dxa"/>
          </w:tcPr>
          <w:p w14:paraId="446082BC" w14:textId="77777777" w:rsidR="00B760CC" w:rsidRPr="00A12A88" w:rsidRDefault="00B760CC" w:rsidP="00B760C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45844D9F" w14:textId="5B271EEB" w:rsidR="00B760CC" w:rsidRPr="00A12A88" w:rsidRDefault="00B760CC" w:rsidP="00B760C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22,759</w:t>
            </w:r>
          </w:p>
        </w:tc>
        <w:tc>
          <w:tcPr>
            <w:tcW w:w="236" w:type="dxa"/>
            <w:gridSpan w:val="2"/>
          </w:tcPr>
          <w:p w14:paraId="7FA2B91B" w14:textId="77777777" w:rsidR="00B760CC" w:rsidRPr="00A12A88" w:rsidRDefault="00B760CC" w:rsidP="00B760C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0A433AD" w14:textId="5ED6FAB4" w:rsidR="00B760CC" w:rsidRPr="00A12A88" w:rsidRDefault="00B760CC" w:rsidP="007622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65F38DB" w14:textId="77777777" w:rsidR="00B760CC" w:rsidRPr="00A12A88" w:rsidRDefault="00B760CC" w:rsidP="00B760C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E150E90" w14:textId="45053AE7" w:rsidR="00B760CC" w:rsidRPr="00A12A88" w:rsidRDefault="00B760CC" w:rsidP="007622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8DC7E75" w14:textId="77777777" w:rsidR="00B760CC" w:rsidRPr="00A12A88" w:rsidRDefault="00B760CC" w:rsidP="00B760C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DEC27AC" w14:textId="6B3B0A9E" w:rsidR="00B760CC" w:rsidRPr="00A12A88" w:rsidRDefault="00B760CC" w:rsidP="007622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7BAAACE" w14:textId="77777777" w:rsidR="00B760CC" w:rsidRPr="00A12A88" w:rsidRDefault="00B760CC" w:rsidP="00B760C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F3778F4" w14:textId="37EEC853" w:rsidR="00B760CC" w:rsidRPr="00A12A88" w:rsidRDefault="005969B6" w:rsidP="00B760CC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12A88" w:rsidRPr="00A12A88" w14:paraId="13FF5E4E" w14:textId="77777777" w:rsidTr="0058611A">
        <w:trPr>
          <w:trHeight w:val="261"/>
        </w:trPr>
        <w:tc>
          <w:tcPr>
            <w:tcW w:w="3420" w:type="dxa"/>
            <w:vAlign w:val="bottom"/>
          </w:tcPr>
          <w:p w14:paraId="5DB51438" w14:textId="725A6FE1" w:rsidR="00B760CC" w:rsidRPr="00A12A88" w:rsidRDefault="00B760CC" w:rsidP="00B760CC">
            <w:pPr>
              <w:ind w:left="256" w:right="-90" w:hanging="256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A12A88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Pr="00A12A88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70" w:type="dxa"/>
            <w:vAlign w:val="bottom"/>
          </w:tcPr>
          <w:p w14:paraId="4AAD7731" w14:textId="1FF15953" w:rsidR="00B760CC" w:rsidRPr="00A12A88" w:rsidRDefault="00B760CC" w:rsidP="00C82B79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BC26418" w14:textId="77777777" w:rsidR="00B760CC" w:rsidRPr="00A12A88" w:rsidRDefault="00B760CC" w:rsidP="00B760C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B86EFFE" w14:textId="5CE83967" w:rsidR="00B760CC" w:rsidRPr="00A12A88" w:rsidRDefault="00B760CC" w:rsidP="007622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2B1C61B" w14:textId="77777777" w:rsidR="00B760CC" w:rsidRPr="00A12A88" w:rsidRDefault="00B760CC" w:rsidP="00B760C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909C3C3" w14:textId="6DC1AF54" w:rsidR="00B760CC" w:rsidRPr="00A12A88" w:rsidRDefault="00B760CC" w:rsidP="00B760C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719</w:t>
            </w:r>
          </w:p>
        </w:tc>
        <w:tc>
          <w:tcPr>
            <w:tcW w:w="236" w:type="dxa"/>
            <w:gridSpan w:val="2"/>
          </w:tcPr>
          <w:p w14:paraId="36A7F465" w14:textId="77777777" w:rsidR="00B760CC" w:rsidRPr="00A12A88" w:rsidRDefault="00B760CC" w:rsidP="00B760C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64579763" w14:textId="110F0BC9" w:rsidR="00B760CC" w:rsidRPr="00A12A88" w:rsidRDefault="00B760CC" w:rsidP="00B760CC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12A88">
              <w:rPr>
                <w:rFonts w:ascii="Angsana New" w:hAnsi="Angsana New"/>
                <w:sz w:val="26"/>
                <w:szCs w:val="26"/>
                <w:lang w:val="en-US" w:bidi="th-TH"/>
              </w:rPr>
              <w:t>7,623</w:t>
            </w:r>
          </w:p>
        </w:tc>
        <w:tc>
          <w:tcPr>
            <w:tcW w:w="236" w:type="dxa"/>
          </w:tcPr>
          <w:p w14:paraId="0F57A2DC" w14:textId="77777777" w:rsidR="00B760CC" w:rsidRPr="00A12A88" w:rsidRDefault="00B760CC" w:rsidP="00B760C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300F88FF" w14:textId="0F71D4B1" w:rsidR="00B760CC" w:rsidRPr="00A12A88" w:rsidRDefault="00B760CC" w:rsidP="00B760C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</w:rPr>
              <w:t>8,342</w:t>
            </w:r>
          </w:p>
        </w:tc>
        <w:tc>
          <w:tcPr>
            <w:tcW w:w="236" w:type="dxa"/>
            <w:gridSpan w:val="2"/>
          </w:tcPr>
          <w:p w14:paraId="5F076584" w14:textId="77777777" w:rsidR="00B760CC" w:rsidRPr="00A12A88" w:rsidRDefault="00B760CC" w:rsidP="00B760C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9CE72B6" w14:textId="485FF285" w:rsidR="00B760CC" w:rsidRPr="00A12A88" w:rsidRDefault="00B760CC" w:rsidP="007622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0139053" w14:textId="77777777" w:rsidR="00B760CC" w:rsidRPr="00A12A88" w:rsidRDefault="00B760CC" w:rsidP="00B760C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994A2AF" w14:textId="749CFADB" w:rsidR="00B760CC" w:rsidRPr="00A12A88" w:rsidRDefault="00B760CC" w:rsidP="00B760CC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7</w:t>
            </w:r>
            <w:r w:rsidR="001A350B" w:rsidRPr="00A12A88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19</w:t>
            </w:r>
          </w:p>
        </w:tc>
        <w:tc>
          <w:tcPr>
            <w:tcW w:w="236" w:type="dxa"/>
            <w:gridSpan w:val="2"/>
            <w:vAlign w:val="bottom"/>
          </w:tcPr>
          <w:p w14:paraId="6631E7F1" w14:textId="77777777" w:rsidR="00B760CC" w:rsidRPr="00A12A88" w:rsidRDefault="00B760CC" w:rsidP="00B760C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39BF69F" w14:textId="1121D387" w:rsidR="00B760CC" w:rsidRPr="00A12A88" w:rsidRDefault="00B760CC" w:rsidP="007622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1510515" w14:textId="77777777" w:rsidR="00B760CC" w:rsidRPr="00A12A88" w:rsidRDefault="00B760CC" w:rsidP="00B760C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C3CCFDF" w14:textId="5712B1EC" w:rsidR="00B760CC" w:rsidRPr="00A12A88" w:rsidRDefault="00B760CC" w:rsidP="00B760CC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  <w:r w:rsidR="001A350B" w:rsidRPr="00A12A88">
              <w:rPr>
                <w:rFonts w:ascii="Angsana New" w:hAnsi="Angsana New"/>
                <w:sz w:val="26"/>
                <w:szCs w:val="26"/>
              </w:rPr>
              <w:t>19</w:t>
            </w:r>
          </w:p>
        </w:tc>
      </w:tr>
      <w:tr w:rsidR="00A12A88" w:rsidRPr="00A12A88" w14:paraId="0A80DB96" w14:textId="77777777" w:rsidTr="0058611A">
        <w:trPr>
          <w:trHeight w:val="261"/>
        </w:trPr>
        <w:tc>
          <w:tcPr>
            <w:tcW w:w="3420" w:type="dxa"/>
            <w:vAlign w:val="bottom"/>
          </w:tcPr>
          <w:p w14:paraId="46D183F8" w14:textId="77777777" w:rsidR="00B760CC" w:rsidRPr="00A12A88" w:rsidRDefault="00B760CC" w:rsidP="00B760CC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A12A88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6BD40DB6" w14:textId="033A50D8" w:rsidR="00B760CC" w:rsidRPr="00A12A88" w:rsidRDefault="00B760CC" w:rsidP="00C82B79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11EFCEC" w14:textId="77777777" w:rsidR="00B760CC" w:rsidRPr="00A12A88" w:rsidRDefault="00B760CC" w:rsidP="00B760C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CD9C2AC" w14:textId="6104238A" w:rsidR="00B760CC" w:rsidRPr="00A12A88" w:rsidRDefault="00B760CC" w:rsidP="00B760C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</w:rPr>
              <w:t>1,654</w:t>
            </w:r>
          </w:p>
        </w:tc>
        <w:tc>
          <w:tcPr>
            <w:tcW w:w="236" w:type="dxa"/>
          </w:tcPr>
          <w:p w14:paraId="290E31A1" w14:textId="77777777" w:rsidR="00B760CC" w:rsidRPr="00A12A88" w:rsidRDefault="00B760CC" w:rsidP="00B760C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092AB9B" w14:textId="7DD2B8FF" w:rsidR="00B760CC" w:rsidRPr="00A12A88" w:rsidRDefault="00B760CC" w:rsidP="007622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35CE230A" w14:textId="77777777" w:rsidR="00B760CC" w:rsidRPr="00A12A88" w:rsidRDefault="00B760CC" w:rsidP="00B760C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40230648" w14:textId="37EE6445" w:rsidR="00B760CC" w:rsidRPr="00A12A88" w:rsidRDefault="00B760CC" w:rsidP="007622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AB4D538" w14:textId="77777777" w:rsidR="00B760CC" w:rsidRPr="00A12A88" w:rsidRDefault="00B760CC" w:rsidP="00B760C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26648FC0" w14:textId="55F1FAB4" w:rsidR="00B760CC" w:rsidRPr="00A12A88" w:rsidRDefault="00B760CC" w:rsidP="00B760CC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</w:rPr>
              <w:t>1,654</w:t>
            </w:r>
          </w:p>
        </w:tc>
        <w:tc>
          <w:tcPr>
            <w:tcW w:w="236" w:type="dxa"/>
            <w:gridSpan w:val="2"/>
          </w:tcPr>
          <w:p w14:paraId="7AEB7A62" w14:textId="77777777" w:rsidR="00B760CC" w:rsidRPr="00A12A88" w:rsidRDefault="00B760CC" w:rsidP="00B760C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6C3064D" w14:textId="3143D414" w:rsidR="00B760CC" w:rsidRPr="00A12A88" w:rsidRDefault="00B760CC" w:rsidP="007622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2D585D2" w14:textId="77777777" w:rsidR="00B760CC" w:rsidRPr="00A12A88" w:rsidRDefault="00B760CC" w:rsidP="00B760C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47BBEEE" w14:textId="08071EC4" w:rsidR="00B760CC" w:rsidRPr="00A12A88" w:rsidRDefault="00B760CC" w:rsidP="00B760CC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</w:rPr>
              <w:t>1,654</w:t>
            </w:r>
          </w:p>
        </w:tc>
        <w:tc>
          <w:tcPr>
            <w:tcW w:w="236" w:type="dxa"/>
            <w:gridSpan w:val="2"/>
            <w:vAlign w:val="bottom"/>
          </w:tcPr>
          <w:p w14:paraId="1A586AD5" w14:textId="77777777" w:rsidR="00B760CC" w:rsidRPr="00A12A88" w:rsidRDefault="00B760CC" w:rsidP="00B760C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4D0733F6" w14:textId="6EB895A9" w:rsidR="00B760CC" w:rsidRPr="00A12A88" w:rsidRDefault="00B760CC" w:rsidP="007622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8614241" w14:textId="77777777" w:rsidR="00B760CC" w:rsidRPr="00A12A88" w:rsidRDefault="00B760CC" w:rsidP="00B760C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63781F1" w14:textId="02CD9F05" w:rsidR="00B760CC" w:rsidRPr="00A12A88" w:rsidRDefault="00B760CC" w:rsidP="00B760C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1,654</w:t>
            </w:r>
          </w:p>
        </w:tc>
      </w:tr>
      <w:tr w:rsidR="00A12A88" w:rsidRPr="00A12A88" w14:paraId="14F56ED7" w14:textId="77777777" w:rsidTr="0058611A">
        <w:trPr>
          <w:trHeight w:val="261"/>
        </w:trPr>
        <w:tc>
          <w:tcPr>
            <w:tcW w:w="3420" w:type="dxa"/>
            <w:vAlign w:val="bottom"/>
          </w:tcPr>
          <w:p w14:paraId="76CCD8E4" w14:textId="7D2BB62C" w:rsidR="00B760CC" w:rsidRPr="00A12A88" w:rsidRDefault="00B760CC" w:rsidP="00B760CC">
            <w:pPr>
              <w:ind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A12A88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70" w:type="dxa"/>
            <w:vAlign w:val="bottom"/>
          </w:tcPr>
          <w:p w14:paraId="23C6B3C4" w14:textId="57A70C78" w:rsidR="00B760CC" w:rsidRPr="00A12A88" w:rsidRDefault="00B760CC" w:rsidP="00C82B79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8EB1C9B" w14:textId="77777777" w:rsidR="00B760CC" w:rsidRPr="00A12A88" w:rsidRDefault="00B760CC" w:rsidP="00B760C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EB514D8" w14:textId="37A8EBB2" w:rsidR="00B760CC" w:rsidRPr="00A12A88" w:rsidRDefault="00B760CC" w:rsidP="00B760C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</w:rPr>
              <w:t>307</w:t>
            </w:r>
          </w:p>
        </w:tc>
        <w:tc>
          <w:tcPr>
            <w:tcW w:w="236" w:type="dxa"/>
            <w:vAlign w:val="bottom"/>
          </w:tcPr>
          <w:p w14:paraId="53ED4E3A" w14:textId="77777777" w:rsidR="00B760CC" w:rsidRPr="00A12A88" w:rsidRDefault="00B760CC" w:rsidP="00B760C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1DEE3E8" w14:textId="354F35F7" w:rsidR="00B760CC" w:rsidRPr="00A12A88" w:rsidRDefault="00B760CC" w:rsidP="00B760C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15,718</w:t>
            </w:r>
          </w:p>
        </w:tc>
        <w:tc>
          <w:tcPr>
            <w:tcW w:w="236" w:type="dxa"/>
            <w:gridSpan w:val="2"/>
            <w:vAlign w:val="bottom"/>
          </w:tcPr>
          <w:p w14:paraId="6EDA1724" w14:textId="77777777" w:rsidR="00B760CC" w:rsidRPr="00A12A88" w:rsidRDefault="00B760CC" w:rsidP="00B760C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3FB6B471" w14:textId="17049361" w:rsidR="00B760CC" w:rsidRPr="00A12A88" w:rsidRDefault="00B760CC" w:rsidP="007622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F353056" w14:textId="77777777" w:rsidR="00B760CC" w:rsidRPr="00A12A88" w:rsidRDefault="00B760CC" w:rsidP="00B760C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168C328E" w14:textId="21AC07F3" w:rsidR="00B760CC" w:rsidRPr="00A12A88" w:rsidRDefault="00B760CC" w:rsidP="00B760CC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16,025</w:t>
            </w:r>
          </w:p>
        </w:tc>
        <w:tc>
          <w:tcPr>
            <w:tcW w:w="236" w:type="dxa"/>
            <w:gridSpan w:val="2"/>
            <w:vAlign w:val="bottom"/>
          </w:tcPr>
          <w:p w14:paraId="1B7C26DD" w14:textId="63C71234" w:rsidR="00B760CC" w:rsidRPr="00A12A88" w:rsidRDefault="00B760CC" w:rsidP="00B760C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4EBA562" w14:textId="5DA2A5F2" w:rsidR="00B760CC" w:rsidRPr="00A12A88" w:rsidRDefault="00572D3D" w:rsidP="00B760C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</w:rPr>
              <w:t>15,181</w:t>
            </w:r>
          </w:p>
        </w:tc>
        <w:tc>
          <w:tcPr>
            <w:tcW w:w="236" w:type="dxa"/>
            <w:gridSpan w:val="2"/>
            <w:vAlign w:val="bottom"/>
          </w:tcPr>
          <w:p w14:paraId="5F3463D0" w14:textId="77777777" w:rsidR="00B760CC" w:rsidRPr="00A12A88" w:rsidRDefault="00B760CC" w:rsidP="00B760C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7E5F9C7" w14:textId="5A1857B7" w:rsidR="00B760CC" w:rsidRPr="00A12A88" w:rsidRDefault="00B760CC" w:rsidP="00B760CC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831</w:t>
            </w:r>
          </w:p>
        </w:tc>
        <w:tc>
          <w:tcPr>
            <w:tcW w:w="236" w:type="dxa"/>
            <w:gridSpan w:val="2"/>
            <w:vAlign w:val="bottom"/>
          </w:tcPr>
          <w:p w14:paraId="4CAC319E" w14:textId="77777777" w:rsidR="00B760CC" w:rsidRPr="00A12A88" w:rsidRDefault="00B760CC" w:rsidP="00B760C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04F84AA7" w14:textId="694F5284" w:rsidR="00B760CC" w:rsidRPr="00A12A88" w:rsidRDefault="00572D3D" w:rsidP="00B760CC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236" w:type="dxa"/>
            <w:gridSpan w:val="2"/>
            <w:vAlign w:val="bottom"/>
          </w:tcPr>
          <w:p w14:paraId="44548A63" w14:textId="77777777" w:rsidR="00B760CC" w:rsidRPr="00A12A88" w:rsidRDefault="00B760CC" w:rsidP="00B760C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A4DC7C3" w14:textId="7F234037" w:rsidR="00B760CC" w:rsidRPr="00A12A88" w:rsidRDefault="00572D3D" w:rsidP="00B760C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16,025</w:t>
            </w:r>
          </w:p>
        </w:tc>
      </w:tr>
      <w:tr w:rsidR="00A12A88" w:rsidRPr="00A12A88" w14:paraId="59581738" w14:textId="77777777" w:rsidTr="0058611A">
        <w:trPr>
          <w:trHeight w:val="261"/>
        </w:trPr>
        <w:tc>
          <w:tcPr>
            <w:tcW w:w="3420" w:type="dxa"/>
            <w:vAlign w:val="bottom"/>
          </w:tcPr>
          <w:p w14:paraId="46C5DC7D" w14:textId="17962CAC" w:rsidR="00B760CC" w:rsidRPr="00A12A88" w:rsidRDefault="00B760CC" w:rsidP="00B760CC">
            <w:pPr>
              <w:ind w:right="-90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A12A88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2FA87FAD" w14:textId="6A98AF1F" w:rsidR="00B760CC" w:rsidRPr="00A12A88" w:rsidRDefault="00B760CC" w:rsidP="00C82B79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E36E8A3" w14:textId="77777777" w:rsidR="00B760CC" w:rsidRPr="00A12A88" w:rsidRDefault="00B760CC" w:rsidP="00B760C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B87986B" w14:textId="12C6644B" w:rsidR="00B760CC" w:rsidRPr="00A12A88" w:rsidRDefault="008E55B9" w:rsidP="00B760C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</w:rPr>
              <w:t>554</w:t>
            </w:r>
          </w:p>
        </w:tc>
        <w:tc>
          <w:tcPr>
            <w:tcW w:w="236" w:type="dxa"/>
          </w:tcPr>
          <w:p w14:paraId="2BEF2D98" w14:textId="77777777" w:rsidR="00B760CC" w:rsidRPr="00A12A88" w:rsidRDefault="00B760CC" w:rsidP="00B760C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1B4E934" w14:textId="08D27929" w:rsidR="00B760CC" w:rsidRPr="00A12A88" w:rsidRDefault="00B760CC" w:rsidP="007622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64632038" w14:textId="77777777" w:rsidR="00B760CC" w:rsidRPr="00A12A88" w:rsidRDefault="00B760CC" w:rsidP="00B760C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49D7E440" w14:textId="0D7EC595" w:rsidR="00B760CC" w:rsidRPr="00A12A88" w:rsidRDefault="00B760CC" w:rsidP="007622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A5C5844" w14:textId="77777777" w:rsidR="00B760CC" w:rsidRPr="00A12A88" w:rsidRDefault="00B760CC" w:rsidP="00B760C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43B333EC" w14:textId="6AB62F3D" w:rsidR="00B760CC" w:rsidRPr="00A12A88" w:rsidRDefault="008E55B9" w:rsidP="00B760CC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</w:rPr>
              <w:t>554</w:t>
            </w:r>
          </w:p>
        </w:tc>
        <w:tc>
          <w:tcPr>
            <w:tcW w:w="236" w:type="dxa"/>
            <w:gridSpan w:val="2"/>
          </w:tcPr>
          <w:p w14:paraId="4CDBAB17" w14:textId="77777777" w:rsidR="00B760CC" w:rsidRPr="00A12A88" w:rsidRDefault="00B760CC" w:rsidP="00B760C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23F80B3" w14:textId="5448EAD5" w:rsidR="00B760CC" w:rsidRPr="00A12A88" w:rsidRDefault="00B760CC" w:rsidP="007622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93929B7" w14:textId="77777777" w:rsidR="00B760CC" w:rsidRPr="00A12A88" w:rsidRDefault="00B760CC" w:rsidP="00B760C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10257C1" w14:textId="27471C24" w:rsidR="00B760CC" w:rsidRPr="00A12A88" w:rsidRDefault="008E55B9" w:rsidP="00B760CC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</w:rPr>
              <w:t>554</w:t>
            </w:r>
          </w:p>
        </w:tc>
        <w:tc>
          <w:tcPr>
            <w:tcW w:w="236" w:type="dxa"/>
            <w:gridSpan w:val="2"/>
            <w:vAlign w:val="bottom"/>
          </w:tcPr>
          <w:p w14:paraId="71ED4DC5" w14:textId="77777777" w:rsidR="00B760CC" w:rsidRPr="00A12A88" w:rsidRDefault="00B760CC" w:rsidP="00B760C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37CD636C" w14:textId="3B83B3E2" w:rsidR="00B760CC" w:rsidRPr="00A12A88" w:rsidRDefault="00B760CC" w:rsidP="007622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D6BEC97" w14:textId="77777777" w:rsidR="00B760CC" w:rsidRPr="00A12A88" w:rsidRDefault="00B760CC" w:rsidP="00B760C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0604C34" w14:textId="528079F7" w:rsidR="00B760CC" w:rsidRPr="00A12A88" w:rsidRDefault="008E55B9" w:rsidP="00B760CC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</w:rPr>
              <w:t>554</w:t>
            </w:r>
          </w:p>
        </w:tc>
      </w:tr>
      <w:tr w:rsidR="00A12A88" w:rsidRPr="00A12A88" w14:paraId="37974B03" w14:textId="77777777" w:rsidTr="0058611A">
        <w:trPr>
          <w:trHeight w:val="261"/>
        </w:trPr>
        <w:tc>
          <w:tcPr>
            <w:tcW w:w="3420" w:type="dxa"/>
            <w:vAlign w:val="bottom"/>
          </w:tcPr>
          <w:p w14:paraId="6898B0E5" w14:textId="77777777" w:rsidR="00B760CC" w:rsidRPr="00A12A88" w:rsidRDefault="00B760CC" w:rsidP="00B760C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4C734CE" w14:textId="69FF3675" w:rsidR="00B760CC" w:rsidRPr="00A12A88" w:rsidRDefault="00B760CC" w:rsidP="00C82B79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941A717" w14:textId="77777777" w:rsidR="00B760CC" w:rsidRPr="00A12A88" w:rsidRDefault="00B760CC" w:rsidP="00B760C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4" w:type="dxa"/>
            <w:vAlign w:val="bottom"/>
          </w:tcPr>
          <w:p w14:paraId="56B3F88B" w14:textId="7ED91731" w:rsidR="00B760CC" w:rsidRPr="00A12A88" w:rsidRDefault="00B760CC" w:rsidP="007622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152C882" w14:textId="77777777" w:rsidR="00B760CC" w:rsidRPr="00A12A88" w:rsidRDefault="00B760CC" w:rsidP="00B760C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4" w:type="dxa"/>
            <w:vAlign w:val="bottom"/>
          </w:tcPr>
          <w:p w14:paraId="6FE2FF29" w14:textId="695BBA32" w:rsidR="00B760CC" w:rsidRPr="00A12A88" w:rsidRDefault="00B760CC" w:rsidP="007622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263C339" w14:textId="77777777" w:rsidR="00B760CC" w:rsidRPr="00A12A88" w:rsidRDefault="00B760CC" w:rsidP="00B760C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7845614F" w14:textId="7F02F2B1" w:rsidR="00B760CC" w:rsidRPr="00A12A88" w:rsidRDefault="00B760CC" w:rsidP="007622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8B2FA6E" w14:textId="77777777" w:rsidR="00B760CC" w:rsidRPr="00A12A88" w:rsidRDefault="00B760CC" w:rsidP="00B760C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253E02A3" w14:textId="2F256B09" w:rsidR="00B760CC" w:rsidRPr="00A12A88" w:rsidRDefault="00B760CC" w:rsidP="00B760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6F7F54A" w14:textId="77777777" w:rsidR="00B760CC" w:rsidRPr="00A12A88" w:rsidRDefault="00B760CC" w:rsidP="00B760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189FC11" w14:textId="49880020" w:rsidR="00B760CC" w:rsidRPr="00A12A88" w:rsidRDefault="00B760CC" w:rsidP="007622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597C609" w14:textId="77777777" w:rsidR="00B760CC" w:rsidRPr="00A12A88" w:rsidRDefault="00B760CC" w:rsidP="00B760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A95010A" w14:textId="0179ACE3" w:rsidR="00B760CC" w:rsidRPr="00A12A88" w:rsidRDefault="00B760CC" w:rsidP="00B760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155C3B2" w14:textId="77777777" w:rsidR="00B760CC" w:rsidRPr="00A12A88" w:rsidRDefault="00B760CC" w:rsidP="00B760C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62416AC3" w14:textId="33EA2B1A" w:rsidR="00B760CC" w:rsidRPr="00A12A88" w:rsidRDefault="00B760CC" w:rsidP="007622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2A9B8A6" w14:textId="77777777" w:rsidR="00B760CC" w:rsidRPr="00A12A88" w:rsidRDefault="00B760CC" w:rsidP="00B760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34" w:type="dxa"/>
            <w:vAlign w:val="bottom"/>
          </w:tcPr>
          <w:p w14:paraId="441D6ACE" w14:textId="3984457C" w:rsidR="00B760CC" w:rsidRPr="00A12A88" w:rsidRDefault="00B760CC" w:rsidP="00B760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</w:tr>
      <w:tr w:rsidR="00A12A88" w:rsidRPr="00A12A88" w14:paraId="1EC1A120" w14:textId="77777777" w:rsidTr="0058611A">
        <w:trPr>
          <w:trHeight w:val="261"/>
        </w:trPr>
        <w:tc>
          <w:tcPr>
            <w:tcW w:w="3420" w:type="dxa"/>
            <w:vAlign w:val="bottom"/>
          </w:tcPr>
          <w:p w14:paraId="07127F81" w14:textId="77777777" w:rsidR="00B760CC" w:rsidRPr="00A12A88" w:rsidRDefault="00B760CC" w:rsidP="00B760C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A12A8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2C246691" w14:textId="77777777" w:rsidR="00B760CC" w:rsidRPr="00A12A88" w:rsidRDefault="00B760CC" w:rsidP="00C82B79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B7F83A6" w14:textId="77777777" w:rsidR="00B760CC" w:rsidRPr="00A12A88" w:rsidRDefault="00B760CC" w:rsidP="00B760C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5EA28E8" w14:textId="77777777" w:rsidR="00B760CC" w:rsidRPr="00A12A88" w:rsidRDefault="00B760CC" w:rsidP="007622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3302F8F" w14:textId="77777777" w:rsidR="00B760CC" w:rsidRPr="00A12A88" w:rsidRDefault="00B760CC" w:rsidP="00B760C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A9D74A4" w14:textId="77777777" w:rsidR="00B760CC" w:rsidRPr="00A12A88" w:rsidRDefault="00B760CC" w:rsidP="007622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5907C70" w14:textId="77777777" w:rsidR="00B760CC" w:rsidRPr="00A12A88" w:rsidRDefault="00B760CC" w:rsidP="00B760C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3302ABC1" w14:textId="77777777" w:rsidR="00B760CC" w:rsidRPr="00A12A88" w:rsidRDefault="00B760CC" w:rsidP="007622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883E781" w14:textId="77777777" w:rsidR="00B760CC" w:rsidRPr="00A12A88" w:rsidRDefault="00B760CC" w:rsidP="00B760C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4754F1EA" w14:textId="77777777" w:rsidR="00B760CC" w:rsidRPr="00A12A88" w:rsidRDefault="00B760CC" w:rsidP="00B760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0D184BD" w14:textId="77777777" w:rsidR="00B760CC" w:rsidRPr="00A12A88" w:rsidRDefault="00B760CC" w:rsidP="00B760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0DDFB43" w14:textId="77777777" w:rsidR="00B760CC" w:rsidRPr="00A12A88" w:rsidRDefault="00B760CC" w:rsidP="007622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EFD0071" w14:textId="77777777" w:rsidR="00B760CC" w:rsidRPr="00A12A88" w:rsidRDefault="00B760CC" w:rsidP="00B760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B06FDB7" w14:textId="77777777" w:rsidR="00B760CC" w:rsidRPr="00A12A88" w:rsidRDefault="00B760CC" w:rsidP="00B760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6402953" w14:textId="77777777" w:rsidR="00B760CC" w:rsidRPr="00A12A88" w:rsidRDefault="00B760CC" w:rsidP="00B760C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467E38CF" w14:textId="77777777" w:rsidR="00B760CC" w:rsidRPr="00A12A88" w:rsidRDefault="00B760CC" w:rsidP="007622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3562700" w14:textId="77777777" w:rsidR="00B760CC" w:rsidRPr="00A12A88" w:rsidRDefault="00B760CC" w:rsidP="00B760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B2327FB" w14:textId="77777777" w:rsidR="00B760CC" w:rsidRPr="00A12A88" w:rsidRDefault="00B760CC" w:rsidP="00B760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12A88" w:rsidRPr="00A12A88" w14:paraId="01C94503" w14:textId="77777777" w:rsidTr="0058611A">
        <w:trPr>
          <w:trHeight w:val="261"/>
        </w:trPr>
        <w:tc>
          <w:tcPr>
            <w:tcW w:w="3420" w:type="dxa"/>
            <w:vAlign w:val="bottom"/>
            <w:hideMark/>
          </w:tcPr>
          <w:p w14:paraId="054F1368" w14:textId="77777777" w:rsidR="00B760CC" w:rsidRPr="00A12A88" w:rsidRDefault="00B760CC" w:rsidP="00B760CC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12A88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61E85348" w14:textId="226A7E80" w:rsidR="00B760CC" w:rsidRPr="00A12A88" w:rsidRDefault="00B760CC" w:rsidP="00C82B79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8CFE72C" w14:textId="77777777" w:rsidR="00B760CC" w:rsidRPr="00A12A88" w:rsidRDefault="00B760CC" w:rsidP="00B760C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AE439AF" w14:textId="43444BF3" w:rsidR="00B760CC" w:rsidRPr="00A12A88" w:rsidRDefault="00D84913" w:rsidP="00B760C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</w:rPr>
              <w:t>168</w:t>
            </w:r>
          </w:p>
        </w:tc>
        <w:tc>
          <w:tcPr>
            <w:tcW w:w="236" w:type="dxa"/>
            <w:vAlign w:val="bottom"/>
          </w:tcPr>
          <w:p w14:paraId="3085B8FB" w14:textId="77777777" w:rsidR="00B760CC" w:rsidRPr="00A12A88" w:rsidRDefault="00B760CC" w:rsidP="00B760C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51636D3" w14:textId="5D255610" w:rsidR="00B760CC" w:rsidRPr="00A12A88" w:rsidRDefault="00B760CC" w:rsidP="007622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1041F4A1" w14:textId="77777777" w:rsidR="00B760CC" w:rsidRPr="00A12A88" w:rsidRDefault="00B760CC" w:rsidP="00B760C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4D526BE6" w14:textId="7C637C39" w:rsidR="00B760CC" w:rsidRPr="00A12A88" w:rsidRDefault="00B760CC" w:rsidP="007622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E024539" w14:textId="77777777" w:rsidR="00B760CC" w:rsidRPr="00A12A88" w:rsidRDefault="00B760CC" w:rsidP="00B760C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68268069" w14:textId="7E36A070" w:rsidR="00B760CC" w:rsidRPr="00A12A88" w:rsidRDefault="00D84913" w:rsidP="00B760CC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</w:rPr>
              <w:t>168</w:t>
            </w:r>
          </w:p>
        </w:tc>
        <w:tc>
          <w:tcPr>
            <w:tcW w:w="236" w:type="dxa"/>
            <w:gridSpan w:val="2"/>
            <w:vAlign w:val="bottom"/>
          </w:tcPr>
          <w:p w14:paraId="28191AC8" w14:textId="77777777" w:rsidR="00B760CC" w:rsidRPr="00A12A88" w:rsidRDefault="00B760CC" w:rsidP="00B760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66252DF1" w14:textId="4715A426" w:rsidR="00B760CC" w:rsidRPr="00A12A88" w:rsidRDefault="00B760CC" w:rsidP="007622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B6054BC" w14:textId="77777777" w:rsidR="00B760CC" w:rsidRPr="00A12A88" w:rsidRDefault="00B760CC" w:rsidP="00B760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99F967F" w14:textId="2AD185E3" w:rsidR="00B760CC" w:rsidRPr="00A12A88" w:rsidRDefault="00D84913" w:rsidP="00B760CC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</w:rPr>
              <w:t>168</w:t>
            </w:r>
          </w:p>
        </w:tc>
        <w:tc>
          <w:tcPr>
            <w:tcW w:w="236" w:type="dxa"/>
            <w:gridSpan w:val="2"/>
            <w:vAlign w:val="bottom"/>
          </w:tcPr>
          <w:p w14:paraId="7A5D7D0B" w14:textId="77777777" w:rsidR="00B760CC" w:rsidRPr="00A12A88" w:rsidRDefault="00B760CC" w:rsidP="00B760C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6F931963" w14:textId="55D282EB" w:rsidR="00B760CC" w:rsidRPr="00A12A88" w:rsidRDefault="00B760CC" w:rsidP="007622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941D7AF" w14:textId="77777777" w:rsidR="00B760CC" w:rsidRPr="00A12A88" w:rsidRDefault="00B760CC" w:rsidP="00B760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DFC43FD" w14:textId="7A5C83DD" w:rsidR="00B760CC" w:rsidRPr="00A12A88" w:rsidRDefault="00D84913" w:rsidP="00B760CC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</w:rPr>
              <w:t>168</w:t>
            </w:r>
          </w:p>
        </w:tc>
      </w:tr>
      <w:tr w:rsidR="00A12A88" w:rsidRPr="00A12A88" w14:paraId="59022E57" w14:textId="77777777" w:rsidTr="0058611A">
        <w:trPr>
          <w:trHeight w:val="261"/>
        </w:trPr>
        <w:tc>
          <w:tcPr>
            <w:tcW w:w="3420" w:type="dxa"/>
            <w:vAlign w:val="bottom"/>
            <w:hideMark/>
          </w:tcPr>
          <w:p w14:paraId="51EE1B42" w14:textId="77777777" w:rsidR="00B760CC" w:rsidRPr="00A12A88" w:rsidRDefault="00B760CC" w:rsidP="00B760CC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A12A88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14288D91" w14:textId="0A9C727A" w:rsidR="00B760CC" w:rsidRPr="00A12A88" w:rsidRDefault="00B760CC" w:rsidP="00C82B79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2CBBDC7" w14:textId="77777777" w:rsidR="00B760CC" w:rsidRPr="00A12A88" w:rsidRDefault="00B760CC" w:rsidP="00B760C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D3C6DC9" w14:textId="717A571B" w:rsidR="00B760CC" w:rsidRPr="00A12A88" w:rsidRDefault="00B760CC" w:rsidP="007622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24C8079" w14:textId="77777777" w:rsidR="00B760CC" w:rsidRPr="00A12A88" w:rsidRDefault="00B760CC" w:rsidP="00B760C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BE99499" w14:textId="4BDCF502" w:rsidR="00B760CC" w:rsidRPr="00A12A88" w:rsidRDefault="00B760CC" w:rsidP="007622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3AF687FA" w14:textId="77777777" w:rsidR="00B760CC" w:rsidRPr="00A12A88" w:rsidRDefault="00B760CC" w:rsidP="00B760C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1ECB45DC" w14:textId="38C9A33B" w:rsidR="00B760CC" w:rsidRPr="00A12A88" w:rsidRDefault="00EB345E" w:rsidP="00B760CC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82,758</w:t>
            </w:r>
          </w:p>
        </w:tc>
        <w:tc>
          <w:tcPr>
            <w:tcW w:w="236" w:type="dxa"/>
            <w:vAlign w:val="bottom"/>
          </w:tcPr>
          <w:p w14:paraId="7743B9B2" w14:textId="77777777" w:rsidR="00B760CC" w:rsidRPr="00A12A88" w:rsidRDefault="00B760CC" w:rsidP="00B760C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7C37EB61" w14:textId="615458C2" w:rsidR="00B760CC" w:rsidRPr="00A12A88" w:rsidRDefault="00EB345E" w:rsidP="00B760CC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82,758</w:t>
            </w:r>
          </w:p>
        </w:tc>
        <w:tc>
          <w:tcPr>
            <w:tcW w:w="236" w:type="dxa"/>
            <w:gridSpan w:val="2"/>
            <w:vAlign w:val="bottom"/>
          </w:tcPr>
          <w:p w14:paraId="084DE30D" w14:textId="77777777" w:rsidR="00B760CC" w:rsidRPr="00A12A88" w:rsidRDefault="00B760CC" w:rsidP="00B760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F0C121C" w14:textId="37846C32" w:rsidR="00B760CC" w:rsidRPr="00A12A88" w:rsidRDefault="00B760CC" w:rsidP="007622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D1F9256" w14:textId="77777777" w:rsidR="00B760CC" w:rsidRPr="00A12A88" w:rsidRDefault="00B760CC" w:rsidP="00B760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3F3DE919" w14:textId="18CB01B7" w:rsidR="00B760CC" w:rsidRPr="00A12A88" w:rsidRDefault="00DC7E1A" w:rsidP="00B760CC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7</w:t>
            </w:r>
            <w:r w:rsidR="00EB345E" w:rsidRPr="00A12A88">
              <w:rPr>
                <w:rFonts w:ascii="Angsana New" w:hAnsi="Angsana New"/>
                <w:sz w:val="26"/>
                <w:szCs w:val="26"/>
              </w:rPr>
              <w:t>1</w:t>
            </w:r>
            <w:r w:rsidRPr="00A12A88">
              <w:rPr>
                <w:rFonts w:ascii="Angsana New" w:hAnsi="Angsana New"/>
                <w:sz w:val="26"/>
                <w:szCs w:val="26"/>
              </w:rPr>
              <w:t>,232</w:t>
            </w:r>
            <w:r w:rsidR="00B760CC" w:rsidRPr="00A12A88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52447A9" w14:textId="77777777" w:rsidR="00B760CC" w:rsidRPr="00A12A88" w:rsidRDefault="00B760CC" w:rsidP="00B760C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shd w:val="clear" w:color="auto" w:fill="auto"/>
            <w:vAlign w:val="bottom"/>
          </w:tcPr>
          <w:p w14:paraId="1BDE0799" w14:textId="16CF8A2A" w:rsidR="00B760CC" w:rsidRPr="00A12A88" w:rsidRDefault="00B760CC" w:rsidP="007622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FD62CF5" w14:textId="77777777" w:rsidR="00B760CC" w:rsidRPr="00A12A88" w:rsidRDefault="00B760CC" w:rsidP="00B760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6878B92" w14:textId="075F4810" w:rsidR="00B760CC" w:rsidRPr="00A12A88" w:rsidRDefault="00DC7E1A" w:rsidP="00B760CC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7</w:t>
            </w:r>
            <w:r w:rsidR="00EB345E" w:rsidRPr="00A12A88">
              <w:rPr>
                <w:rFonts w:ascii="Angsana New" w:hAnsi="Angsana New"/>
                <w:sz w:val="26"/>
                <w:szCs w:val="26"/>
              </w:rPr>
              <w:t>1</w:t>
            </w:r>
            <w:r w:rsidRPr="00A12A88">
              <w:rPr>
                <w:rFonts w:ascii="Angsana New" w:hAnsi="Angsana New"/>
                <w:sz w:val="26"/>
                <w:szCs w:val="26"/>
              </w:rPr>
              <w:t>,232</w:t>
            </w:r>
          </w:p>
        </w:tc>
      </w:tr>
      <w:tr w:rsidR="00A12A88" w:rsidRPr="00A12A88" w14:paraId="16DFA36C" w14:textId="77777777" w:rsidTr="0058611A">
        <w:trPr>
          <w:trHeight w:val="261"/>
        </w:trPr>
        <w:tc>
          <w:tcPr>
            <w:tcW w:w="3420" w:type="dxa"/>
            <w:vAlign w:val="bottom"/>
            <w:hideMark/>
          </w:tcPr>
          <w:p w14:paraId="43B89254" w14:textId="77777777" w:rsidR="00B760CC" w:rsidRPr="00A12A88" w:rsidRDefault="00B760CC" w:rsidP="00B760CC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12A88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หุ้นกู้</w:t>
            </w:r>
            <w:r w:rsidRPr="00A12A88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14FAE5C6" w14:textId="0CA6E161" w:rsidR="00B760CC" w:rsidRPr="00A12A88" w:rsidRDefault="00B760CC" w:rsidP="00C82B79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84D8790" w14:textId="77777777" w:rsidR="00B760CC" w:rsidRPr="00A12A88" w:rsidRDefault="00B760CC" w:rsidP="00B760C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15686B6" w14:textId="7F69868C" w:rsidR="00B760CC" w:rsidRPr="00A12A88" w:rsidRDefault="00B760CC" w:rsidP="007622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F7AE76E" w14:textId="77777777" w:rsidR="00B760CC" w:rsidRPr="00A12A88" w:rsidRDefault="00B760CC" w:rsidP="00B760C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90D55B5" w14:textId="6E0715D5" w:rsidR="00B760CC" w:rsidRPr="00A12A88" w:rsidRDefault="00B760CC" w:rsidP="007622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7F9DC635" w14:textId="77777777" w:rsidR="00B760CC" w:rsidRPr="00A12A88" w:rsidRDefault="00B760CC" w:rsidP="00B760C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62C9EE11" w14:textId="58B6551F" w:rsidR="00B760CC" w:rsidRPr="00A12A88" w:rsidRDefault="00B760CC" w:rsidP="00B760CC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89,9</w:t>
            </w:r>
            <w:r w:rsidR="00D84913" w:rsidRPr="00A12A88">
              <w:rPr>
                <w:rFonts w:ascii="Angsana New" w:hAnsi="Angsana New"/>
                <w:sz w:val="26"/>
                <w:szCs w:val="26"/>
              </w:rPr>
              <w:t>47</w:t>
            </w:r>
          </w:p>
        </w:tc>
        <w:tc>
          <w:tcPr>
            <w:tcW w:w="236" w:type="dxa"/>
            <w:vAlign w:val="bottom"/>
          </w:tcPr>
          <w:p w14:paraId="77BEE41B" w14:textId="77777777" w:rsidR="00B760CC" w:rsidRPr="00A12A88" w:rsidRDefault="00B760CC" w:rsidP="00B760C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7141C928" w14:textId="3C292956" w:rsidR="00B760CC" w:rsidRPr="00A12A88" w:rsidRDefault="00B760CC" w:rsidP="00B760CC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89,94</w:t>
            </w:r>
            <w:r w:rsidR="00D84913" w:rsidRPr="00A12A88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36" w:type="dxa"/>
            <w:gridSpan w:val="2"/>
            <w:vAlign w:val="bottom"/>
          </w:tcPr>
          <w:p w14:paraId="03CEEC5C" w14:textId="77777777" w:rsidR="00B760CC" w:rsidRPr="00A12A88" w:rsidRDefault="00B760CC" w:rsidP="00B760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44E3D65" w14:textId="0CB35E66" w:rsidR="00B760CC" w:rsidRPr="00A12A88" w:rsidRDefault="00B760CC" w:rsidP="007622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8961978" w14:textId="77777777" w:rsidR="00B760CC" w:rsidRPr="00A12A88" w:rsidRDefault="00B760CC" w:rsidP="00B760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15BD8E6" w14:textId="06342156" w:rsidR="00B760CC" w:rsidRPr="00A12A88" w:rsidRDefault="00B760CC" w:rsidP="00B760CC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88,</w:t>
            </w:r>
            <w:r w:rsidR="00D84913" w:rsidRPr="00A12A88">
              <w:rPr>
                <w:rFonts w:ascii="Angsana New" w:hAnsi="Angsana New"/>
                <w:sz w:val="26"/>
                <w:szCs w:val="26"/>
              </w:rPr>
              <w:t>955</w:t>
            </w:r>
          </w:p>
        </w:tc>
        <w:tc>
          <w:tcPr>
            <w:tcW w:w="236" w:type="dxa"/>
            <w:gridSpan w:val="2"/>
            <w:vAlign w:val="bottom"/>
          </w:tcPr>
          <w:p w14:paraId="6B9CD442" w14:textId="77777777" w:rsidR="00B760CC" w:rsidRPr="00A12A88" w:rsidRDefault="00B760CC" w:rsidP="00B760C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7A87C69C" w14:textId="4139EC46" w:rsidR="00B760CC" w:rsidRPr="00A12A88" w:rsidRDefault="00B760CC" w:rsidP="007622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5DB3865" w14:textId="77777777" w:rsidR="00B760CC" w:rsidRPr="00A12A88" w:rsidRDefault="00B760CC" w:rsidP="00B760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60F5FEC" w14:textId="2CA6BA95" w:rsidR="00B760CC" w:rsidRPr="00A12A88" w:rsidRDefault="00D84913" w:rsidP="00B760CC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88,955</w:t>
            </w:r>
          </w:p>
        </w:tc>
      </w:tr>
      <w:tr w:rsidR="00A12A88" w:rsidRPr="00A12A88" w14:paraId="4766003D" w14:textId="77777777" w:rsidTr="0058611A">
        <w:trPr>
          <w:trHeight w:val="261"/>
        </w:trPr>
        <w:tc>
          <w:tcPr>
            <w:tcW w:w="3420" w:type="dxa"/>
            <w:vAlign w:val="bottom"/>
          </w:tcPr>
          <w:p w14:paraId="1C8D330A" w14:textId="77777777" w:rsidR="00B760CC" w:rsidRPr="00A12A88" w:rsidRDefault="00B760CC" w:rsidP="00B760CC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12A88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425AE9D1" w14:textId="4DD4C340" w:rsidR="00B760CC" w:rsidRPr="00A12A88" w:rsidRDefault="00B760CC" w:rsidP="00C82B79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4C8D0C4" w14:textId="77777777" w:rsidR="00B760CC" w:rsidRPr="00A12A88" w:rsidRDefault="00B760CC" w:rsidP="00B760C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6FDC0E1" w14:textId="0BC37EDF" w:rsidR="00B760CC" w:rsidRPr="00A12A88" w:rsidRDefault="00D84913" w:rsidP="00B760C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36" w:type="dxa"/>
            <w:vAlign w:val="bottom"/>
          </w:tcPr>
          <w:p w14:paraId="1FDD2AC4" w14:textId="77777777" w:rsidR="00B760CC" w:rsidRPr="00A12A88" w:rsidRDefault="00B760CC" w:rsidP="00B760C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2BE6F6F" w14:textId="14E7CA8B" w:rsidR="00B760CC" w:rsidRPr="00A12A88" w:rsidRDefault="00B760CC" w:rsidP="007622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5EC59AB6" w14:textId="77777777" w:rsidR="00B760CC" w:rsidRPr="00A12A88" w:rsidRDefault="00B760CC" w:rsidP="00B760C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5DCD2A75" w14:textId="2FB230D4" w:rsidR="00B760CC" w:rsidRPr="00A12A88" w:rsidRDefault="00B760CC" w:rsidP="007622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2E2C264" w14:textId="77777777" w:rsidR="00B760CC" w:rsidRPr="00A12A88" w:rsidRDefault="00B760CC" w:rsidP="00B760C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704841C7" w14:textId="2D73362B" w:rsidR="00B760CC" w:rsidRPr="00A12A88" w:rsidRDefault="00D84913" w:rsidP="00B760CC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6" w:type="dxa"/>
            <w:gridSpan w:val="2"/>
            <w:vAlign w:val="bottom"/>
          </w:tcPr>
          <w:p w14:paraId="1F106C20" w14:textId="77777777" w:rsidR="00B760CC" w:rsidRPr="00A12A88" w:rsidRDefault="00B760CC" w:rsidP="00B760C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5410D2C7" w14:textId="5A4CD28A" w:rsidR="00B760CC" w:rsidRPr="00A12A88" w:rsidRDefault="00B760CC" w:rsidP="007622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472FD41" w14:textId="77777777" w:rsidR="00B760CC" w:rsidRPr="00A12A88" w:rsidRDefault="00B760CC" w:rsidP="00B760C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6A6A5BBC" w14:textId="1A9F6D41" w:rsidR="00B760CC" w:rsidRPr="00A12A88" w:rsidRDefault="00D84913" w:rsidP="00B760CC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6" w:type="dxa"/>
            <w:gridSpan w:val="2"/>
            <w:vAlign w:val="bottom"/>
          </w:tcPr>
          <w:p w14:paraId="0D4E3330" w14:textId="77777777" w:rsidR="00B760CC" w:rsidRPr="00A12A88" w:rsidRDefault="00B760CC" w:rsidP="00B760C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0C0E5D88" w14:textId="2017839B" w:rsidR="00B760CC" w:rsidRPr="00A12A88" w:rsidRDefault="00B760CC" w:rsidP="007622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E26DA83" w14:textId="77777777" w:rsidR="00B760CC" w:rsidRPr="00A12A88" w:rsidRDefault="00B760CC" w:rsidP="00B760C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3999E98" w14:textId="52603609" w:rsidR="00B760CC" w:rsidRPr="00A12A88" w:rsidRDefault="00D84913" w:rsidP="00B760CC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A12A88" w:rsidRPr="00A12A88" w14:paraId="222B6879" w14:textId="4CC0444E" w:rsidTr="0058611A">
        <w:trPr>
          <w:trHeight w:val="594"/>
        </w:trPr>
        <w:tc>
          <w:tcPr>
            <w:tcW w:w="15030" w:type="dxa"/>
            <w:gridSpan w:val="28"/>
            <w:vAlign w:val="bottom"/>
          </w:tcPr>
          <w:p w14:paraId="46706423" w14:textId="77777777" w:rsidR="0058611A" w:rsidRPr="00A12A88" w:rsidRDefault="0058611A" w:rsidP="00B760CC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b/>
                <w:bCs/>
                <w:i/>
                <w:iCs/>
                <w:sz w:val="8"/>
                <w:szCs w:val="8"/>
                <w:lang w:val="en-US" w:bidi="th-TH"/>
              </w:rPr>
            </w:pPr>
          </w:p>
          <w:p w14:paraId="5081E497" w14:textId="423A77E1" w:rsidR="0058611A" w:rsidRPr="00A12A88" w:rsidRDefault="0058611A" w:rsidP="00B760CC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A12A8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bidi="th-TH"/>
              </w:rPr>
              <w:t>*</w:t>
            </w:r>
            <w:r w:rsidRPr="00A12A88">
              <w:rPr>
                <w:sz w:val="36"/>
                <w:szCs w:val="32"/>
              </w:rPr>
              <w:t xml:space="preserve"> </w:t>
            </w:r>
            <w:r w:rsidRPr="00A12A88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bidi="th-TH"/>
              </w:rPr>
              <w:t>มูลค่ายุติธรรมของเงินกู้ยืมระยะยาวจากกิจการที่เกี่ยวข้องกันที่มีอัตราดอกเบี้ยคงที่เท่านั้น</w:t>
            </w:r>
          </w:p>
        </w:tc>
      </w:tr>
    </w:tbl>
    <w:p w14:paraId="712AD2CF" w14:textId="28FAB9B6" w:rsidR="00C40A17" w:rsidRPr="00A12A88" w:rsidRDefault="00C40A17"/>
    <w:tbl>
      <w:tblPr>
        <w:tblW w:w="150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1170"/>
        <w:gridCol w:w="236"/>
        <w:gridCol w:w="1204"/>
        <w:gridCol w:w="236"/>
        <w:gridCol w:w="1114"/>
        <w:gridCol w:w="90"/>
        <w:gridCol w:w="146"/>
        <w:gridCol w:w="90"/>
        <w:gridCol w:w="1114"/>
        <w:gridCol w:w="236"/>
        <w:gridCol w:w="1024"/>
        <w:gridCol w:w="90"/>
        <w:gridCol w:w="146"/>
        <w:gridCol w:w="90"/>
        <w:gridCol w:w="934"/>
        <w:gridCol w:w="90"/>
        <w:gridCol w:w="146"/>
        <w:gridCol w:w="90"/>
        <w:gridCol w:w="934"/>
        <w:gridCol w:w="90"/>
        <w:gridCol w:w="146"/>
        <w:gridCol w:w="90"/>
        <w:gridCol w:w="844"/>
        <w:gridCol w:w="90"/>
        <w:gridCol w:w="146"/>
        <w:gridCol w:w="90"/>
        <w:gridCol w:w="934"/>
      </w:tblGrid>
      <w:tr w:rsidR="00A12A88" w:rsidRPr="00A12A88" w14:paraId="2F872C76" w14:textId="77777777" w:rsidTr="00DA2D3F">
        <w:trPr>
          <w:trHeight w:val="261"/>
          <w:tblHeader/>
        </w:trPr>
        <w:tc>
          <w:tcPr>
            <w:tcW w:w="3420" w:type="dxa"/>
            <w:vAlign w:val="bottom"/>
          </w:tcPr>
          <w:p w14:paraId="179CADB6" w14:textId="77777777" w:rsidR="00682823" w:rsidRPr="00A12A88" w:rsidRDefault="00682823" w:rsidP="00DA2D3F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27"/>
            <w:vAlign w:val="bottom"/>
          </w:tcPr>
          <w:p w14:paraId="70C0CD0C" w14:textId="77777777" w:rsidR="00682823" w:rsidRPr="00A12A88" w:rsidRDefault="00682823" w:rsidP="00DA2D3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A12A8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A12A88" w:rsidRPr="00A12A88" w14:paraId="2B4B4150" w14:textId="77777777" w:rsidTr="00DA2D3F">
        <w:trPr>
          <w:trHeight w:val="261"/>
          <w:tblHeader/>
        </w:trPr>
        <w:tc>
          <w:tcPr>
            <w:tcW w:w="3420" w:type="dxa"/>
            <w:vAlign w:val="bottom"/>
          </w:tcPr>
          <w:p w14:paraId="6FC1824E" w14:textId="77777777" w:rsidR="00682823" w:rsidRPr="00A12A88" w:rsidRDefault="00682823" w:rsidP="00DA2D3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11"/>
            <w:tcBorders>
              <w:bottom w:val="single" w:sz="4" w:space="0" w:color="auto"/>
            </w:tcBorders>
            <w:vAlign w:val="bottom"/>
          </w:tcPr>
          <w:p w14:paraId="6DB0E990" w14:textId="77777777" w:rsidR="00682823" w:rsidRPr="00A12A88" w:rsidRDefault="00682823" w:rsidP="00DA2D3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  <w:vAlign w:val="bottom"/>
          </w:tcPr>
          <w:p w14:paraId="36FD23A3" w14:textId="77777777" w:rsidR="00682823" w:rsidRPr="00A12A88" w:rsidRDefault="00682823" w:rsidP="00DA2D3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714" w:type="dxa"/>
            <w:gridSpan w:val="14"/>
            <w:tcBorders>
              <w:bottom w:val="single" w:sz="4" w:space="0" w:color="auto"/>
            </w:tcBorders>
            <w:vAlign w:val="bottom"/>
          </w:tcPr>
          <w:p w14:paraId="284CF477" w14:textId="77777777" w:rsidR="00682823" w:rsidRPr="00A12A88" w:rsidRDefault="00682823" w:rsidP="00DA2D3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A12A88" w:rsidRPr="00A12A88" w14:paraId="303E3261" w14:textId="77777777" w:rsidTr="00DA2D3F">
        <w:trPr>
          <w:trHeight w:val="261"/>
          <w:tblHeader/>
        </w:trPr>
        <w:tc>
          <w:tcPr>
            <w:tcW w:w="3420" w:type="dxa"/>
            <w:vAlign w:val="bottom"/>
            <w:hideMark/>
          </w:tcPr>
          <w:p w14:paraId="011569DE" w14:textId="77777777" w:rsidR="00682823" w:rsidRPr="00A12A88" w:rsidRDefault="00682823" w:rsidP="00DA2D3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A12A8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A12A88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A12A8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D8B07EC" w14:textId="77777777" w:rsidR="00682823" w:rsidRPr="00A12A88" w:rsidRDefault="00682823" w:rsidP="00DA2D3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9BBAAE6" w14:textId="77777777" w:rsidR="00682823" w:rsidRPr="00A12A88" w:rsidRDefault="00682823" w:rsidP="00DA2D3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F980771" w14:textId="77777777" w:rsidR="00682823" w:rsidRPr="00A12A88" w:rsidRDefault="00682823" w:rsidP="00DA2D3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46625FF4" w14:textId="77777777" w:rsidR="00682823" w:rsidRPr="00A12A88" w:rsidRDefault="00682823" w:rsidP="00DA2D3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707EEAE" w14:textId="77777777" w:rsidR="00682823" w:rsidRPr="00A12A88" w:rsidRDefault="00682823" w:rsidP="00DA2D3F">
            <w:pPr>
              <w:pStyle w:val="NoSpacing"/>
              <w:rPr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  <w:hideMark/>
          </w:tcPr>
          <w:p w14:paraId="165C574A" w14:textId="77777777" w:rsidR="00682823" w:rsidRPr="00A12A88" w:rsidRDefault="00682823" w:rsidP="00DA2D3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6F8D6FB2" w14:textId="77777777" w:rsidR="00682823" w:rsidRPr="00A12A88" w:rsidRDefault="00682823" w:rsidP="00DA2D3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2002FA40" w14:textId="77777777" w:rsidR="00682823" w:rsidRPr="00A12A88" w:rsidRDefault="00682823" w:rsidP="00DA2D3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D472305" w14:textId="77777777" w:rsidR="00682823" w:rsidRPr="00A12A88" w:rsidRDefault="00682823" w:rsidP="00DA2D3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  <w:vAlign w:val="bottom"/>
          </w:tcPr>
          <w:p w14:paraId="1D175262" w14:textId="77777777" w:rsidR="00682823" w:rsidRPr="00A12A88" w:rsidRDefault="00682823" w:rsidP="00DA2D3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22C02BBB" w14:textId="77777777" w:rsidR="00682823" w:rsidRPr="00A12A88" w:rsidRDefault="00682823" w:rsidP="00DA2D3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415A6C44" w14:textId="77777777" w:rsidR="00682823" w:rsidRPr="00A12A88" w:rsidRDefault="00682823" w:rsidP="00DA2D3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vAlign w:val="bottom"/>
          </w:tcPr>
          <w:p w14:paraId="44F8438C" w14:textId="77777777" w:rsidR="00682823" w:rsidRPr="00A12A88" w:rsidRDefault="00682823" w:rsidP="00DA2D3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  <w:hideMark/>
          </w:tcPr>
          <w:p w14:paraId="03441958" w14:textId="77777777" w:rsidR="00682823" w:rsidRPr="00A12A88" w:rsidRDefault="00682823" w:rsidP="00DA2D3F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668D0362" w14:textId="77777777" w:rsidR="00682823" w:rsidRPr="00A12A88" w:rsidRDefault="00682823" w:rsidP="00DA2D3F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ทางการเงินที่วัดมูลค่าด้วยราคาทุน</w:t>
            </w:r>
          </w:p>
          <w:p w14:paraId="4AC7AC35" w14:textId="77777777" w:rsidR="00682823" w:rsidRPr="00A12A88" w:rsidRDefault="00682823" w:rsidP="00DA2D3F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  <w:r w:rsidRPr="00A12A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926436B" w14:textId="77777777" w:rsidR="00682823" w:rsidRPr="00A12A88" w:rsidRDefault="00682823" w:rsidP="00DA2D3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  <w:hideMark/>
          </w:tcPr>
          <w:p w14:paraId="7BF55BB9" w14:textId="77777777" w:rsidR="00682823" w:rsidRPr="00A12A88" w:rsidRDefault="00682823" w:rsidP="00DA2D3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  <w:vAlign w:val="bottom"/>
          </w:tcPr>
          <w:p w14:paraId="0ECCD214" w14:textId="77777777" w:rsidR="00682823" w:rsidRPr="00A12A88" w:rsidRDefault="00682823" w:rsidP="00DA2D3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62A40522" w14:textId="77777777" w:rsidR="00682823" w:rsidRPr="00A12A88" w:rsidRDefault="00682823" w:rsidP="00DA2D3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12A88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36" w:type="dxa"/>
            <w:gridSpan w:val="2"/>
            <w:vAlign w:val="bottom"/>
          </w:tcPr>
          <w:p w14:paraId="4965C836" w14:textId="77777777" w:rsidR="00682823" w:rsidRPr="00A12A88" w:rsidRDefault="00682823" w:rsidP="00DA2D3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60BE97CE" w14:textId="77777777" w:rsidR="00682823" w:rsidRPr="00A12A88" w:rsidRDefault="00682823" w:rsidP="00DA2D3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12A88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36" w:type="dxa"/>
            <w:gridSpan w:val="2"/>
            <w:vAlign w:val="bottom"/>
          </w:tcPr>
          <w:p w14:paraId="0AD2B206" w14:textId="77777777" w:rsidR="00682823" w:rsidRPr="00A12A88" w:rsidRDefault="00682823" w:rsidP="00DA2D3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  <w:hideMark/>
          </w:tcPr>
          <w:p w14:paraId="50045124" w14:textId="77777777" w:rsidR="00682823" w:rsidRPr="00A12A88" w:rsidRDefault="00682823" w:rsidP="00DA2D3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A12A88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  <w:gridSpan w:val="2"/>
            <w:vAlign w:val="bottom"/>
          </w:tcPr>
          <w:p w14:paraId="50A9BE6C" w14:textId="77777777" w:rsidR="00682823" w:rsidRPr="00A12A88" w:rsidRDefault="00682823" w:rsidP="00DA2D3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1AFB281A" w14:textId="77777777" w:rsidR="00682823" w:rsidRPr="00A12A88" w:rsidRDefault="00682823" w:rsidP="00DA2D3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12A88" w:rsidRPr="00A12A88" w14:paraId="04153F75" w14:textId="77777777" w:rsidTr="00DA2D3F">
        <w:trPr>
          <w:trHeight w:val="261"/>
          <w:tblHeader/>
        </w:trPr>
        <w:tc>
          <w:tcPr>
            <w:tcW w:w="3420" w:type="dxa"/>
            <w:vAlign w:val="bottom"/>
          </w:tcPr>
          <w:p w14:paraId="5D1F9146" w14:textId="77777777" w:rsidR="00682823" w:rsidRPr="00A12A88" w:rsidRDefault="00682823" w:rsidP="00DA2D3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1610" w:type="dxa"/>
            <w:gridSpan w:val="27"/>
            <w:vAlign w:val="bottom"/>
          </w:tcPr>
          <w:p w14:paraId="1F1502B3" w14:textId="77777777" w:rsidR="00682823" w:rsidRPr="00A12A88" w:rsidRDefault="00682823" w:rsidP="00DA2D3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A12A88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A12A88" w:rsidRPr="00A12A88" w14:paraId="21CF15FE" w14:textId="77777777" w:rsidTr="00DA2D3F">
        <w:trPr>
          <w:trHeight w:val="261"/>
        </w:trPr>
        <w:tc>
          <w:tcPr>
            <w:tcW w:w="3420" w:type="dxa"/>
            <w:vAlign w:val="bottom"/>
            <w:hideMark/>
          </w:tcPr>
          <w:p w14:paraId="3E302859" w14:textId="77777777" w:rsidR="00682823" w:rsidRPr="00A12A88" w:rsidRDefault="00682823" w:rsidP="00DA2D3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A12A8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5888A4B0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D22E349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E7617DA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37DBFBD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A31A2AE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D3AD211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24999C63" w14:textId="77777777" w:rsidR="00682823" w:rsidRPr="00A12A88" w:rsidRDefault="00682823" w:rsidP="00DA2D3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4113D02" w14:textId="77777777" w:rsidR="00682823" w:rsidRPr="00A12A88" w:rsidRDefault="00682823" w:rsidP="00DA2D3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145E54AA" w14:textId="77777777" w:rsidR="00682823" w:rsidRPr="00A12A88" w:rsidRDefault="00682823" w:rsidP="00DA2D3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1E2B68F" w14:textId="77777777" w:rsidR="00682823" w:rsidRPr="00A12A88" w:rsidRDefault="00682823" w:rsidP="00DA2D3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1823349" w14:textId="77777777" w:rsidR="00682823" w:rsidRPr="00A12A88" w:rsidRDefault="00682823" w:rsidP="00DA2D3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AF65F39" w14:textId="77777777" w:rsidR="00682823" w:rsidRPr="00A12A88" w:rsidRDefault="00682823" w:rsidP="00DA2D3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8AFE73F" w14:textId="77777777" w:rsidR="00682823" w:rsidRPr="00A12A88" w:rsidRDefault="00682823" w:rsidP="00DA2D3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F47380D" w14:textId="77777777" w:rsidR="00682823" w:rsidRPr="00A12A88" w:rsidRDefault="00682823" w:rsidP="00DA2D3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0A3E0E3D" w14:textId="77777777" w:rsidR="00682823" w:rsidRPr="00A12A88" w:rsidRDefault="00682823" w:rsidP="00DA2D3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9B4E087" w14:textId="77777777" w:rsidR="00682823" w:rsidRPr="00A12A88" w:rsidRDefault="00682823" w:rsidP="00DA2D3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B164E84" w14:textId="77777777" w:rsidR="00682823" w:rsidRPr="00A12A88" w:rsidRDefault="00682823" w:rsidP="00DA2D3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12A88" w:rsidRPr="00A12A88" w14:paraId="5D0F6155" w14:textId="77777777" w:rsidTr="00DA2D3F">
        <w:trPr>
          <w:trHeight w:val="261"/>
        </w:trPr>
        <w:tc>
          <w:tcPr>
            <w:tcW w:w="3420" w:type="dxa"/>
            <w:vAlign w:val="bottom"/>
          </w:tcPr>
          <w:p w14:paraId="208B6474" w14:textId="77777777" w:rsidR="00682823" w:rsidRPr="00A12A88" w:rsidRDefault="00682823" w:rsidP="00DA2D3F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12A88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1E996BF1" w14:textId="77777777" w:rsidR="00682823" w:rsidRPr="00A12A88" w:rsidRDefault="00682823" w:rsidP="00C82B79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ECEC00F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CAAF28A" w14:textId="77777777" w:rsidR="00682823" w:rsidRPr="00A12A88" w:rsidRDefault="00682823" w:rsidP="007622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52771F9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54C2F20" w14:textId="77777777" w:rsidR="00682823" w:rsidRPr="00A12A88" w:rsidRDefault="00682823" w:rsidP="00DA2D3F">
            <w:pPr>
              <w:pStyle w:val="acctfourfigures"/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236" w:type="dxa"/>
            <w:gridSpan w:val="2"/>
          </w:tcPr>
          <w:p w14:paraId="06B8DE62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7D37FD89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17,273</w:t>
            </w:r>
          </w:p>
        </w:tc>
        <w:tc>
          <w:tcPr>
            <w:tcW w:w="236" w:type="dxa"/>
          </w:tcPr>
          <w:p w14:paraId="680669DA" w14:textId="77777777" w:rsidR="00682823" w:rsidRPr="00A12A88" w:rsidRDefault="00682823" w:rsidP="00DA2D3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5917BE6A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</w:rPr>
              <w:t>17,274</w:t>
            </w:r>
          </w:p>
        </w:tc>
        <w:tc>
          <w:tcPr>
            <w:tcW w:w="236" w:type="dxa"/>
            <w:gridSpan w:val="2"/>
          </w:tcPr>
          <w:p w14:paraId="7EF0C9C3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6793533" w14:textId="77777777" w:rsidR="00682823" w:rsidRPr="00A12A88" w:rsidRDefault="00682823" w:rsidP="00C82B79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2FACD01" w14:textId="77777777" w:rsidR="00682823" w:rsidRPr="00A12A88" w:rsidRDefault="00682823" w:rsidP="00DA2D3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A97735D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236" w:type="dxa"/>
            <w:gridSpan w:val="2"/>
            <w:vAlign w:val="bottom"/>
          </w:tcPr>
          <w:p w14:paraId="6F315BA6" w14:textId="77777777" w:rsidR="00682823" w:rsidRPr="00A12A88" w:rsidRDefault="00682823" w:rsidP="00DA2D3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5395D73B" w14:textId="77777777" w:rsidR="00682823" w:rsidRPr="00A12A88" w:rsidRDefault="00682823" w:rsidP="007622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66EC9E0" w14:textId="77777777" w:rsidR="00682823" w:rsidRPr="00A12A88" w:rsidRDefault="00682823" w:rsidP="00DA2D3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3436F3D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</w:p>
        </w:tc>
      </w:tr>
      <w:tr w:rsidR="00A12A88" w:rsidRPr="00A12A88" w14:paraId="62346A69" w14:textId="77777777" w:rsidTr="00DA2D3F">
        <w:trPr>
          <w:trHeight w:val="261"/>
        </w:trPr>
        <w:tc>
          <w:tcPr>
            <w:tcW w:w="3420" w:type="dxa"/>
            <w:vAlign w:val="bottom"/>
          </w:tcPr>
          <w:p w14:paraId="3215E27B" w14:textId="77777777" w:rsidR="00682823" w:rsidRPr="00A12A88" w:rsidRDefault="00682823" w:rsidP="00DA2D3F">
            <w:pPr>
              <w:ind w:left="256" w:right="-90" w:hanging="256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A12A88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Pr="00A12A88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70" w:type="dxa"/>
            <w:vAlign w:val="bottom"/>
          </w:tcPr>
          <w:p w14:paraId="0C9E520B" w14:textId="77777777" w:rsidR="00682823" w:rsidRPr="00A12A88" w:rsidRDefault="00682823" w:rsidP="00C82B79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0BE1CCE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863D625" w14:textId="77777777" w:rsidR="00682823" w:rsidRPr="00A12A88" w:rsidRDefault="00682823" w:rsidP="007622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91AEB9B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8CD92EC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12A88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797</w:t>
            </w:r>
          </w:p>
        </w:tc>
        <w:tc>
          <w:tcPr>
            <w:tcW w:w="236" w:type="dxa"/>
            <w:gridSpan w:val="2"/>
          </w:tcPr>
          <w:p w14:paraId="218A13B8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49234539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12A88">
              <w:rPr>
                <w:rFonts w:ascii="Angsana New" w:hAnsi="Angsana New"/>
                <w:sz w:val="26"/>
                <w:szCs w:val="26"/>
                <w:lang w:val="en-US" w:bidi="th-TH"/>
              </w:rPr>
              <w:t>4,088</w:t>
            </w:r>
          </w:p>
        </w:tc>
        <w:tc>
          <w:tcPr>
            <w:tcW w:w="236" w:type="dxa"/>
          </w:tcPr>
          <w:p w14:paraId="69236B34" w14:textId="77777777" w:rsidR="00682823" w:rsidRPr="00A12A88" w:rsidRDefault="00682823" w:rsidP="00DA2D3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0ED49F62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</w:rPr>
              <w:t>4,885</w:t>
            </w:r>
          </w:p>
        </w:tc>
        <w:tc>
          <w:tcPr>
            <w:tcW w:w="236" w:type="dxa"/>
            <w:gridSpan w:val="2"/>
          </w:tcPr>
          <w:p w14:paraId="0DF31EE3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2F4AB5A" w14:textId="77777777" w:rsidR="00682823" w:rsidRPr="00A12A88" w:rsidRDefault="00682823" w:rsidP="00C82B79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F5E8113" w14:textId="77777777" w:rsidR="00682823" w:rsidRPr="00A12A88" w:rsidRDefault="00682823" w:rsidP="00DA2D3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78A8687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12A88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797</w:t>
            </w:r>
          </w:p>
        </w:tc>
        <w:tc>
          <w:tcPr>
            <w:tcW w:w="236" w:type="dxa"/>
            <w:gridSpan w:val="2"/>
            <w:vAlign w:val="bottom"/>
          </w:tcPr>
          <w:p w14:paraId="0857AD9B" w14:textId="77777777" w:rsidR="00682823" w:rsidRPr="00A12A88" w:rsidRDefault="00682823" w:rsidP="00DA2D3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6ABCE81" w14:textId="77777777" w:rsidR="00682823" w:rsidRPr="00A12A88" w:rsidRDefault="00682823" w:rsidP="007622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81DF15F" w14:textId="77777777" w:rsidR="00682823" w:rsidRPr="00A12A88" w:rsidRDefault="00682823" w:rsidP="00DA2D3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FC1A06E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12A88">
              <w:rPr>
                <w:rFonts w:ascii="Angsana New" w:hAnsi="Angsana New" w:hint="cs"/>
                <w:sz w:val="26"/>
                <w:szCs w:val="26"/>
                <w:lang w:val="en-US" w:bidi="th-TH"/>
              </w:rPr>
              <w:t>797</w:t>
            </w:r>
          </w:p>
        </w:tc>
      </w:tr>
      <w:tr w:rsidR="00A12A88" w:rsidRPr="00A12A88" w14:paraId="0C384484" w14:textId="77777777" w:rsidTr="00DA2D3F">
        <w:trPr>
          <w:trHeight w:val="261"/>
        </w:trPr>
        <w:tc>
          <w:tcPr>
            <w:tcW w:w="3420" w:type="dxa"/>
            <w:vAlign w:val="bottom"/>
          </w:tcPr>
          <w:p w14:paraId="0FE31ECE" w14:textId="77777777" w:rsidR="00682823" w:rsidRPr="00A12A88" w:rsidRDefault="00682823" w:rsidP="00DA2D3F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A12A88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17218474" w14:textId="77777777" w:rsidR="00682823" w:rsidRPr="00A12A88" w:rsidRDefault="00682823" w:rsidP="00C82B79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BE311C8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12E15F9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</w:rPr>
              <w:t>443</w:t>
            </w:r>
          </w:p>
        </w:tc>
        <w:tc>
          <w:tcPr>
            <w:tcW w:w="236" w:type="dxa"/>
          </w:tcPr>
          <w:p w14:paraId="700DD615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DDAE1A8" w14:textId="77777777" w:rsidR="00682823" w:rsidRPr="00A12A88" w:rsidRDefault="00682823" w:rsidP="00762258">
            <w:pPr>
              <w:pStyle w:val="acctfourfigures"/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310FD7F4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47DC7106" w14:textId="77777777" w:rsidR="00682823" w:rsidRPr="00A12A88" w:rsidRDefault="00682823" w:rsidP="007622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12A88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EE8D4A9" w14:textId="77777777" w:rsidR="00682823" w:rsidRPr="00A12A88" w:rsidRDefault="00682823" w:rsidP="00DA2D3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75333D4B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443</w:t>
            </w:r>
          </w:p>
        </w:tc>
        <w:tc>
          <w:tcPr>
            <w:tcW w:w="236" w:type="dxa"/>
            <w:gridSpan w:val="2"/>
          </w:tcPr>
          <w:p w14:paraId="49C367A6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686C1974" w14:textId="77777777" w:rsidR="00682823" w:rsidRPr="00A12A88" w:rsidRDefault="00682823" w:rsidP="00C82B79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619624A" w14:textId="77777777" w:rsidR="00682823" w:rsidRPr="00A12A88" w:rsidRDefault="00682823" w:rsidP="00DA2D3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66DC80FB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443</w:t>
            </w:r>
          </w:p>
        </w:tc>
        <w:tc>
          <w:tcPr>
            <w:tcW w:w="236" w:type="dxa"/>
            <w:gridSpan w:val="2"/>
            <w:vAlign w:val="bottom"/>
          </w:tcPr>
          <w:p w14:paraId="344CFDB1" w14:textId="77777777" w:rsidR="00682823" w:rsidRPr="00A12A88" w:rsidRDefault="00682823" w:rsidP="00DA2D3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08AD4758" w14:textId="77777777" w:rsidR="00682823" w:rsidRPr="00A12A88" w:rsidRDefault="00682823" w:rsidP="007622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A96BEDA" w14:textId="77777777" w:rsidR="00682823" w:rsidRPr="00A12A88" w:rsidRDefault="00682823" w:rsidP="00DA2D3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424A0C4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443</w:t>
            </w:r>
          </w:p>
        </w:tc>
      </w:tr>
      <w:tr w:rsidR="00A12A88" w:rsidRPr="00A12A88" w14:paraId="5E131400" w14:textId="77777777" w:rsidTr="00DA2D3F">
        <w:trPr>
          <w:trHeight w:val="261"/>
        </w:trPr>
        <w:tc>
          <w:tcPr>
            <w:tcW w:w="3420" w:type="dxa"/>
            <w:vAlign w:val="bottom"/>
          </w:tcPr>
          <w:p w14:paraId="65A9301A" w14:textId="77777777" w:rsidR="00682823" w:rsidRPr="00A12A88" w:rsidRDefault="00682823" w:rsidP="00DA2D3F">
            <w:pPr>
              <w:ind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A12A88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70" w:type="dxa"/>
            <w:vAlign w:val="bottom"/>
          </w:tcPr>
          <w:p w14:paraId="26A73F79" w14:textId="77777777" w:rsidR="00682823" w:rsidRPr="00A12A88" w:rsidRDefault="00682823" w:rsidP="00C82B79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93AB941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CE1EA92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</w:rPr>
              <w:t>316</w:t>
            </w:r>
          </w:p>
        </w:tc>
        <w:tc>
          <w:tcPr>
            <w:tcW w:w="236" w:type="dxa"/>
            <w:vAlign w:val="bottom"/>
          </w:tcPr>
          <w:p w14:paraId="61F0DBE6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030DFDE" w14:textId="77777777" w:rsidR="00682823" w:rsidRPr="00A12A88" w:rsidRDefault="00682823" w:rsidP="00762258">
            <w:pPr>
              <w:pStyle w:val="acctfourfigures"/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14,529</w:t>
            </w:r>
          </w:p>
        </w:tc>
        <w:tc>
          <w:tcPr>
            <w:tcW w:w="236" w:type="dxa"/>
            <w:gridSpan w:val="2"/>
            <w:vAlign w:val="bottom"/>
          </w:tcPr>
          <w:p w14:paraId="1E093545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624D6803" w14:textId="77777777" w:rsidR="00682823" w:rsidRPr="00A12A88" w:rsidRDefault="00682823" w:rsidP="007622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12A88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E9C3406" w14:textId="77777777" w:rsidR="00682823" w:rsidRPr="00A12A88" w:rsidRDefault="00682823" w:rsidP="00DA2D3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5984AA76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14,845</w:t>
            </w:r>
          </w:p>
        </w:tc>
        <w:tc>
          <w:tcPr>
            <w:tcW w:w="236" w:type="dxa"/>
            <w:gridSpan w:val="2"/>
            <w:vAlign w:val="bottom"/>
          </w:tcPr>
          <w:p w14:paraId="518C5A5E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0739866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</w:rPr>
              <w:t>13,991</w:t>
            </w:r>
          </w:p>
        </w:tc>
        <w:tc>
          <w:tcPr>
            <w:tcW w:w="236" w:type="dxa"/>
            <w:gridSpan w:val="2"/>
            <w:vAlign w:val="bottom"/>
          </w:tcPr>
          <w:p w14:paraId="3DAA4923" w14:textId="77777777" w:rsidR="00682823" w:rsidRPr="00A12A88" w:rsidRDefault="00682823" w:rsidP="00DA2D3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8C49383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842</w:t>
            </w:r>
          </w:p>
        </w:tc>
        <w:tc>
          <w:tcPr>
            <w:tcW w:w="236" w:type="dxa"/>
            <w:gridSpan w:val="2"/>
            <w:vAlign w:val="bottom"/>
          </w:tcPr>
          <w:p w14:paraId="385BF397" w14:textId="77777777" w:rsidR="00682823" w:rsidRPr="00A12A88" w:rsidRDefault="00682823" w:rsidP="00DA2D3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3A9CAA05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236" w:type="dxa"/>
            <w:gridSpan w:val="2"/>
            <w:vAlign w:val="bottom"/>
          </w:tcPr>
          <w:p w14:paraId="27334434" w14:textId="77777777" w:rsidR="00682823" w:rsidRPr="00A12A88" w:rsidRDefault="00682823" w:rsidP="00DA2D3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4CC562E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14,845</w:t>
            </w:r>
          </w:p>
        </w:tc>
      </w:tr>
      <w:tr w:rsidR="00A12A88" w:rsidRPr="00A12A88" w14:paraId="75272EAB" w14:textId="77777777" w:rsidTr="00DA2D3F">
        <w:trPr>
          <w:trHeight w:val="261"/>
        </w:trPr>
        <w:tc>
          <w:tcPr>
            <w:tcW w:w="3420" w:type="dxa"/>
            <w:vAlign w:val="bottom"/>
          </w:tcPr>
          <w:p w14:paraId="1CF3366B" w14:textId="77777777" w:rsidR="00682823" w:rsidRPr="00A12A88" w:rsidRDefault="00682823" w:rsidP="00DA2D3F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A12A88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397B685C" w14:textId="77777777" w:rsidR="00682823" w:rsidRPr="00A12A88" w:rsidRDefault="00682823" w:rsidP="00C82B79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E5F61D2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C388B4F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236" w:type="dxa"/>
          </w:tcPr>
          <w:p w14:paraId="60451D41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680325C" w14:textId="77777777" w:rsidR="00682823" w:rsidRPr="00A12A88" w:rsidRDefault="00682823" w:rsidP="00762258">
            <w:pPr>
              <w:pStyle w:val="acctfourfigures"/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0F18D4E8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46AC87D2" w14:textId="77777777" w:rsidR="00682823" w:rsidRPr="00A12A88" w:rsidRDefault="00682823" w:rsidP="007622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12A88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3E35E53" w14:textId="77777777" w:rsidR="00682823" w:rsidRPr="00A12A88" w:rsidRDefault="00682823" w:rsidP="00DA2D3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24A68A98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236" w:type="dxa"/>
            <w:gridSpan w:val="2"/>
          </w:tcPr>
          <w:p w14:paraId="241FA709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6D57D87D" w14:textId="77777777" w:rsidR="00682823" w:rsidRPr="00A12A88" w:rsidRDefault="00682823" w:rsidP="00C82B79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E19138B" w14:textId="77777777" w:rsidR="00682823" w:rsidRPr="00A12A88" w:rsidRDefault="00682823" w:rsidP="00DA2D3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30F9723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236" w:type="dxa"/>
            <w:gridSpan w:val="2"/>
            <w:vAlign w:val="bottom"/>
          </w:tcPr>
          <w:p w14:paraId="0825D2D0" w14:textId="77777777" w:rsidR="00682823" w:rsidRPr="00A12A88" w:rsidRDefault="00682823" w:rsidP="00DA2D3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E1538C7" w14:textId="77777777" w:rsidR="00682823" w:rsidRPr="00A12A88" w:rsidRDefault="00682823" w:rsidP="007622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F2FF223" w14:textId="77777777" w:rsidR="00682823" w:rsidRPr="00A12A88" w:rsidRDefault="00682823" w:rsidP="00DA2D3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D692116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50</w:t>
            </w:r>
          </w:p>
        </w:tc>
      </w:tr>
      <w:tr w:rsidR="00A12A88" w:rsidRPr="00A12A88" w14:paraId="5BFD8C74" w14:textId="77777777" w:rsidTr="00DA2D3F">
        <w:trPr>
          <w:trHeight w:val="261"/>
        </w:trPr>
        <w:tc>
          <w:tcPr>
            <w:tcW w:w="3420" w:type="dxa"/>
            <w:vAlign w:val="bottom"/>
          </w:tcPr>
          <w:p w14:paraId="7B3642B0" w14:textId="77777777" w:rsidR="00682823" w:rsidRPr="00A12A88" w:rsidRDefault="00682823" w:rsidP="00DA2D3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BA961C8" w14:textId="77777777" w:rsidR="00682823" w:rsidRPr="00A12A88" w:rsidRDefault="00682823" w:rsidP="00C82B79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C191BA2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4" w:type="dxa"/>
            <w:vAlign w:val="bottom"/>
          </w:tcPr>
          <w:p w14:paraId="4A45F7EF" w14:textId="77777777" w:rsidR="00682823" w:rsidRPr="00A12A88" w:rsidRDefault="00682823" w:rsidP="007622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9455CBE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4" w:type="dxa"/>
            <w:vAlign w:val="bottom"/>
          </w:tcPr>
          <w:p w14:paraId="7503EBD1" w14:textId="77777777" w:rsidR="00682823" w:rsidRPr="00A12A88" w:rsidRDefault="00682823" w:rsidP="00762258">
            <w:pPr>
              <w:pStyle w:val="acctfourfigures"/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27AA870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269C9FBD" w14:textId="77777777" w:rsidR="00682823" w:rsidRPr="00A12A88" w:rsidRDefault="00682823" w:rsidP="007622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1A8E156" w14:textId="77777777" w:rsidR="00682823" w:rsidRPr="00A12A88" w:rsidRDefault="00682823" w:rsidP="00DA2D3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26D98B9E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2CDEB0B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0BEB2C7" w14:textId="77777777" w:rsidR="00682823" w:rsidRPr="00A12A88" w:rsidRDefault="00682823" w:rsidP="00C82B79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EDD5576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C246031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A8B06DB" w14:textId="77777777" w:rsidR="00682823" w:rsidRPr="00A12A88" w:rsidRDefault="00682823" w:rsidP="00DA2D3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1292A4E0" w14:textId="77777777" w:rsidR="00682823" w:rsidRPr="00A12A88" w:rsidRDefault="00682823" w:rsidP="007622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ECBEA63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34" w:type="dxa"/>
            <w:vAlign w:val="bottom"/>
          </w:tcPr>
          <w:p w14:paraId="0FEB969C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12A88" w:rsidRPr="00A12A88" w14:paraId="5BB305BF" w14:textId="77777777" w:rsidTr="00DA2D3F">
        <w:trPr>
          <w:trHeight w:val="261"/>
        </w:trPr>
        <w:tc>
          <w:tcPr>
            <w:tcW w:w="3420" w:type="dxa"/>
            <w:vAlign w:val="bottom"/>
          </w:tcPr>
          <w:p w14:paraId="2902174F" w14:textId="77777777" w:rsidR="00682823" w:rsidRPr="00A12A88" w:rsidRDefault="00682823" w:rsidP="00DA2D3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A12A8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5044EB05" w14:textId="77777777" w:rsidR="00682823" w:rsidRPr="00A12A88" w:rsidRDefault="00682823" w:rsidP="00C82B79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EF8F6EE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025F9AE" w14:textId="77777777" w:rsidR="00682823" w:rsidRPr="00A12A88" w:rsidRDefault="00682823" w:rsidP="007622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BE84D5F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9ED0216" w14:textId="77777777" w:rsidR="00682823" w:rsidRPr="00A12A88" w:rsidRDefault="00682823" w:rsidP="00762258">
            <w:pPr>
              <w:pStyle w:val="acctfourfigures"/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475F841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6CC1D5E3" w14:textId="77777777" w:rsidR="00682823" w:rsidRPr="00A12A88" w:rsidRDefault="00682823" w:rsidP="007622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3376477" w14:textId="77777777" w:rsidR="00682823" w:rsidRPr="00A12A88" w:rsidRDefault="00682823" w:rsidP="00DA2D3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5F1624EF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F93E0C1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7223697" w14:textId="77777777" w:rsidR="00682823" w:rsidRPr="00A12A88" w:rsidRDefault="00682823" w:rsidP="00C82B79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694F6AE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6BC8310C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A0E9044" w14:textId="77777777" w:rsidR="00682823" w:rsidRPr="00A12A88" w:rsidRDefault="00682823" w:rsidP="00DA2D3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1BC18B19" w14:textId="77777777" w:rsidR="00682823" w:rsidRPr="00A12A88" w:rsidRDefault="00682823" w:rsidP="007622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B020470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7712C08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12A88" w:rsidRPr="00A12A88" w14:paraId="2E7219CC" w14:textId="77777777" w:rsidTr="00DA2D3F">
        <w:trPr>
          <w:trHeight w:val="261"/>
        </w:trPr>
        <w:tc>
          <w:tcPr>
            <w:tcW w:w="3420" w:type="dxa"/>
            <w:vAlign w:val="bottom"/>
            <w:hideMark/>
          </w:tcPr>
          <w:p w14:paraId="7DF05E3A" w14:textId="77777777" w:rsidR="00682823" w:rsidRPr="00A12A88" w:rsidRDefault="00682823" w:rsidP="00DA2D3F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12A88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095BE237" w14:textId="77777777" w:rsidR="00682823" w:rsidRPr="00A12A88" w:rsidRDefault="00682823" w:rsidP="00C82B79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502174C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C4484BE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236" w:type="dxa"/>
            <w:vAlign w:val="bottom"/>
          </w:tcPr>
          <w:p w14:paraId="4BA54776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EB35CED" w14:textId="77777777" w:rsidR="00682823" w:rsidRPr="00A12A88" w:rsidRDefault="00682823" w:rsidP="00762258">
            <w:pPr>
              <w:pStyle w:val="acctfourfigures"/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6200A884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4E4DC78A" w14:textId="77777777" w:rsidR="00682823" w:rsidRPr="00A12A88" w:rsidRDefault="00682823" w:rsidP="007622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12A88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8ECCF14" w14:textId="77777777" w:rsidR="00682823" w:rsidRPr="00A12A88" w:rsidRDefault="00682823" w:rsidP="00DA2D3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4FD0F2DA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236" w:type="dxa"/>
            <w:gridSpan w:val="2"/>
            <w:vAlign w:val="bottom"/>
          </w:tcPr>
          <w:p w14:paraId="1E018511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B5A97EC" w14:textId="77777777" w:rsidR="00682823" w:rsidRPr="00A12A88" w:rsidRDefault="00682823" w:rsidP="00C82B79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D82FBCC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5028A64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236" w:type="dxa"/>
            <w:gridSpan w:val="2"/>
            <w:vAlign w:val="bottom"/>
          </w:tcPr>
          <w:p w14:paraId="0D83EA89" w14:textId="77777777" w:rsidR="00682823" w:rsidRPr="00A12A88" w:rsidRDefault="00682823" w:rsidP="00DA2D3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18C932D5" w14:textId="77777777" w:rsidR="00682823" w:rsidRPr="00A12A88" w:rsidRDefault="00682823" w:rsidP="007622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9AFDD88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AD2A789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25</w:t>
            </w:r>
          </w:p>
        </w:tc>
      </w:tr>
      <w:tr w:rsidR="00A12A88" w:rsidRPr="00A12A88" w14:paraId="2318D67D" w14:textId="77777777" w:rsidTr="00DA2D3F">
        <w:trPr>
          <w:trHeight w:val="261"/>
        </w:trPr>
        <w:tc>
          <w:tcPr>
            <w:tcW w:w="3420" w:type="dxa"/>
            <w:vAlign w:val="bottom"/>
            <w:hideMark/>
          </w:tcPr>
          <w:p w14:paraId="6A5477A8" w14:textId="77777777" w:rsidR="00682823" w:rsidRPr="00A12A88" w:rsidRDefault="00682823" w:rsidP="00DA2D3F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A12A88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457F4BFC" w14:textId="77777777" w:rsidR="00682823" w:rsidRPr="00A12A88" w:rsidRDefault="00682823" w:rsidP="00C82B79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F92E83A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1E3BF35" w14:textId="77777777" w:rsidR="00682823" w:rsidRPr="00A12A88" w:rsidRDefault="00682823" w:rsidP="007622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92B0855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2EB6193" w14:textId="77777777" w:rsidR="00682823" w:rsidRPr="00A12A88" w:rsidRDefault="00682823" w:rsidP="00762258">
            <w:pPr>
              <w:pStyle w:val="acctfourfigures"/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3B0B13D4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3304742C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12A88">
              <w:rPr>
                <w:rFonts w:ascii="Angsana New" w:hAnsi="Angsana New"/>
                <w:sz w:val="26"/>
                <w:szCs w:val="26"/>
                <w:lang w:val="en-US" w:bidi="th-TH"/>
              </w:rPr>
              <w:t>74,266</w:t>
            </w:r>
          </w:p>
        </w:tc>
        <w:tc>
          <w:tcPr>
            <w:tcW w:w="236" w:type="dxa"/>
            <w:vAlign w:val="bottom"/>
          </w:tcPr>
          <w:p w14:paraId="4CE992C0" w14:textId="77777777" w:rsidR="00682823" w:rsidRPr="00A12A88" w:rsidRDefault="00682823" w:rsidP="00DA2D3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37AFB6A1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74,266</w:t>
            </w:r>
          </w:p>
        </w:tc>
        <w:tc>
          <w:tcPr>
            <w:tcW w:w="236" w:type="dxa"/>
            <w:gridSpan w:val="2"/>
            <w:vAlign w:val="bottom"/>
          </w:tcPr>
          <w:p w14:paraId="6AFE0106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D7A2869" w14:textId="77777777" w:rsidR="00682823" w:rsidRPr="00A12A88" w:rsidRDefault="00682823" w:rsidP="00C82B79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26D06E8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6BAEC60C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66,995*</w:t>
            </w:r>
          </w:p>
        </w:tc>
        <w:tc>
          <w:tcPr>
            <w:tcW w:w="236" w:type="dxa"/>
            <w:gridSpan w:val="2"/>
            <w:vAlign w:val="bottom"/>
          </w:tcPr>
          <w:p w14:paraId="2AF0BD69" w14:textId="77777777" w:rsidR="00682823" w:rsidRPr="00A12A88" w:rsidRDefault="00682823" w:rsidP="00DA2D3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709F3324" w14:textId="77777777" w:rsidR="00682823" w:rsidRPr="00A12A88" w:rsidRDefault="00682823" w:rsidP="007622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679EFA7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EEBB203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66,995</w:t>
            </w:r>
          </w:p>
        </w:tc>
      </w:tr>
      <w:tr w:rsidR="00A12A88" w:rsidRPr="00A12A88" w14:paraId="5FAA728F" w14:textId="77777777" w:rsidTr="00DA2D3F">
        <w:trPr>
          <w:trHeight w:val="261"/>
        </w:trPr>
        <w:tc>
          <w:tcPr>
            <w:tcW w:w="3420" w:type="dxa"/>
            <w:vAlign w:val="bottom"/>
            <w:hideMark/>
          </w:tcPr>
          <w:p w14:paraId="0AE93222" w14:textId="77777777" w:rsidR="00682823" w:rsidRPr="00A12A88" w:rsidRDefault="00682823" w:rsidP="00DA2D3F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12A88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หุ้นกู้</w:t>
            </w:r>
            <w:r w:rsidRPr="00A12A88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2F350916" w14:textId="77777777" w:rsidR="00682823" w:rsidRPr="00A12A88" w:rsidRDefault="00682823" w:rsidP="00C82B79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0AA5674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1C3623A" w14:textId="77777777" w:rsidR="00682823" w:rsidRPr="00A12A88" w:rsidRDefault="00682823" w:rsidP="007622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F9C2CD9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571829C" w14:textId="77777777" w:rsidR="00682823" w:rsidRPr="00A12A88" w:rsidRDefault="00682823" w:rsidP="00762258">
            <w:pPr>
              <w:pStyle w:val="acctfourfigures"/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0EAC653B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06B431A6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12A88">
              <w:rPr>
                <w:rFonts w:ascii="Angsana New" w:hAnsi="Angsana New"/>
                <w:sz w:val="26"/>
                <w:szCs w:val="26"/>
                <w:lang w:val="en-US" w:bidi="th-TH"/>
              </w:rPr>
              <w:t>89,943</w:t>
            </w:r>
          </w:p>
        </w:tc>
        <w:tc>
          <w:tcPr>
            <w:tcW w:w="236" w:type="dxa"/>
            <w:vAlign w:val="bottom"/>
          </w:tcPr>
          <w:p w14:paraId="49E15D09" w14:textId="77777777" w:rsidR="00682823" w:rsidRPr="00A12A88" w:rsidRDefault="00682823" w:rsidP="00DA2D3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65BAF0CB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89,943</w:t>
            </w:r>
          </w:p>
        </w:tc>
        <w:tc>
          <w:tcPr>
            <w:tcW w:w="236" w:type="dxa"/>
            <w:gridSpan w:val="2"/>
            <w:vAlign w:val="bottom"/>
          </w:tcPr>
          <w:p w14:paraId="4FB4835F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5B20B55E" w14:textId="77777777" w:rsidR="00682823" w:rsidRPr="00A12A88" w:rsidRDefault="00682823" w:rsidP="00C82B79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0DAB988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20C5CD7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88,046</w:t>
            </w:r>
          </w:p>
        </w:tc>
        <w:tc>
          <w:tcPr>
            <w:tcW w:w="236" w:type="dxa"/>
            <w:gridSpan w:val="2"/>
            <w:vAlign w:val="bottom"/>
          </w:tcPr>
          <w:p w14:paraId="1F52740E" w14:textId="77777777" w:rsidR="00682823" w:rsidRPr="00A12A88" w:rsidRDefault="00682823" w:rsidP="00DA2D3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393B0FA8" w14:textId="77777777" w:rsidR="00682823" w:rsidRPr="00A12A88" w:rsidRDefault="00682823" w:rsidP="007622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9D48051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84B668F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88,046</w:t>
            </w:r>
          </w:p>
        </w:tc>
      </w:tr>
      <w:tr w:rsidR="00A12A88" w:rsidRPr="00A12A88" w14:paraId="2F6CD9D0" w14:textId="77777777" w:rsidTr="00DA2D3F">
        <w:trPr>
          <w:trHeight w:val="261"/>
        </w:trPr>
        <w:tc>
          <w:tcPr>
            <w:tcW w:w="3420" w:type="dxa"/>
            <w:vAlign w:val="bottom"/>
          </w:tcPr>
          <w:p w14:paraId="28F9C665" w14:textId="77777777" w:rsidR="00682823" w:rsidRPr="00A12A88" w:rsidRDefault="00682823" w:rsidP="00DA2D3F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12A88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113CE07E" w14:textId="77777777" w:rsidR="00682823" w:rsidRPr="00A12A88" w:rsidRDefault="00682823" w:rsidP="00C82B79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77D0668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26BAC4E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236" w:type="dxa"/>
            <w:vAlign w:val="bottom"/>
          </w:tcPr>
          <w:p w14:paraId="37BE1516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23BC449" w14:textId="77777777" w:rsidR="00682823" w:rsidRPr="00A12A88" w:rsidRDefault="00682823" w:rsidP="00762258">
            <w:pPr>
              <w:pStyle w:val="acctfourfigures"/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19E5EF73" w14:textId="77777777" w:rsidR="00682823" w:rsidRPr="00A12A88" w:rsidRDefault="00682823" w:rsidP="00DA2D3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251FDAD5" w14:textId="77777777" w:rsidR="00682823" w:rsidRPr="00A12A88" w:rsidRDefault="00682823" w:rsidP="007622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12A88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21ADEDE" w14:textId="77777777" w:rsidR="00682823" w:rsidRPr="00A12A88" w:rsidRDefault="00682823" w:rsidP="00DA2D3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6BE4BB0B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236" w:type="dxa"/>
            <w:gridSpan w:val="2"/>
            <w:vAlign w:val="bottom"/>
          </w:tcPr>
          <w:p w14:paraId="40E89161" w14:textId="77777777" w:rsidR="00682823" w:rsidRPr="00A12A88" w:rsidRDefault="00682823" w:rsidP="00DA2D3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51DFDCC" w14:textId="77777777" w:rsidR="00682823" w:rsidRPr="00A12A88" w:rsidRDefault="00682823" w:rsidP="00C82B79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A9E407E" w14:textId="77777777" w:rsidR="00682823" w:rsidRPr="00A12A88" w:rsidRDefault="00682823" w:rsidP="00DA2D3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41D0342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236" w:type="dxa"/>
            <w:gridSpan w:val="2"/>
            <w:vAlign w:val="bottom"/>
          </w:tcPr>
          <w:p w14:paraId="6812BA83" w14:textId="77777777" w:rsidR="00682823" w:rsidRPr="00A12A88" w:rsidRDefault="00682823" w:rsidP="00DA2D3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318A34FE" w14:textId="77777777" w:rsidR="00682823" w:rsidRPr="00A12A88" w:rsidRDefault="00682823" w:rsidP="007622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E1FC25A" w14:textId="77777777" w:rsidR="00682823" w:rsidRPr="00A12A88" w:rsidRDefault="00682823" w:rsidP="00DA2D3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36FB483" w14:textId="77777777" w:rsidR="00682823" w:rsidRPr="00A12A88" w:rsidRDefault="00682823" w:rsidP="00DA2D3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12A88">
              <w:rPr>
                <w:rFonts w:ascii="Angsana New" w:hAnsi="Angsana New"/>
                <w:sz w:val="26"/>
                <w:szCs w:val="26"/>
              </w:rPr>
              <w:t>36</w:t>
            </w:r>
          </w:p>
        </w:tc>
      </w:tr>
      <w:tr w:rsidR="00A12A88" w:rsidRPr="00A12A88" w14:paraId="2A2A09B1" w14:textId="77777777" w:rsidTr="00DA2D3F">
        <w:trPr>
          <w:trHeight w:val="594"/>
        </w:trPr>
        <w:tc>
          <w:tcPr>
            <w:tcW w:w="15030" w:type="dxa"/>
            <w:gridSpan w:val="28"/>
            <w:vAlign w:val="bottom"/>
          </w:tcPr>
          <w:p w14:paraId="7DECBA54" w14:textId="77777777" w:rsidR="00682823" w:rsidRPr="00A12A88" w:rsidRDefault="00682823" w:rsidP="00DA2D3F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b/>
                <w:bCs/>
                <w:i/>
                <w:iCs/>
                <w:sz w:val="8"/>
                <w:szCs w:val="8"/>
                <w:lang w:val="en-US" w:bidi="th-TH"/>
              </w:rPr>
            </w:pPr>
          </w:p>
          <w:p w14:paraId="7DB52A70" w14:textId="77777777" w:rsidR="00682823" w:rsidRPr="00A12A88" w:rsidRDefault="00682823" w:rsidP="00DA2D3F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A12A8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bidi="th-TH"/>
              </w:rPr>
              <w:t>*</w:t>
            </w:r>
            <w:r w:rsidRPr="00A12A88">
              <w:rPr>
                <w:sz w:val="36"/>
                <w:szCs w:val="32"/>
              </w:rPr>
              <w:t xml:space="preserve"> </w:t>
            </w:r>
            <w:r w:rsidRPr="00A12A88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bidi="th-TH"/>
              </w:rPr>
              <w:t>มูลค่ายุติธรรมของเงินกู้ยืมระยะยาวจากกิจการที่เกี่ยวข้องกันที่มีอัตราดอกเบี้ยคงที่เท่านั้น</w:t>
            </w:r>
          </w:p>
        </w:tc>
      </w:tr>
    </w:tbl>
    <w:p w14:paraId="627503AD" w14:textId="77777777" w:rsidR="006A0FCA" w:rsidRPr="00A12A88" w:rsidRDefault="006A0FCA" w:rsidP="004E2290">
      <w:pPr>
        <w:pStyle w:val="block"/>
        <w:spacing w:after="0" w:line="240" w:lineRule="auto"/>
        <w:ind w:left="0"/>
        <w:jc w:val="both"/>
        <w:rPr>
          <w:rFonts w:asciiTheme="majorBidi" w:hAnsiTheme="majorBidi" w:cstheme="majorBidi"/>
          <w:sz w:val="30"/>
          <w:szCs w:val="30"/>
        </w:rPr>
        <w:sectPr w:rsidR="006A0FCA" w:rsidRPr="00A12A88" w:rsidSect="006A0FCA">
          <w:headerReference w:type="default" r:id="rId17"/>
          <w:footerReference w:type="default" r:id="rId18"/>
          <w:pgSz w:w="16840" w:h="11907" w:code="9"/>
          <w:pgMar w:top="1152" w:right="576" w:bottom="1152" w:left="990" w:header="720" w:footer="720" w:gutter="0"/>
          <w:cols w:space="708"/>
          <w:docGrid w:linePitch="360"/>
        </w:sectPr>
      </w:pPr>
    </w:p>
    <w:p w14:paraId="71EF79AD" w14:textId="13250CD1" w:rsidR="00D853E9" w:rsidRPr="00A12A88" w:rsidRDefault="00D853E9" w:rsidP="00D853E9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  <w:cs/>
        </w:rPr>
      </w:pPr>
      <w:r w:rsidRPr="00A12A88">
        <w:rPr>
          <w:rFonts w:asciiTheme="majorBidi" w:hAnsiTheme="majorBidi" w:hint="cs"/>
          <w:spacing w:val="2"/>
          <w:sz w:val="30"/>
          <w:szCs w:val="30"/>
          <w:cs/>
        </w:rPr>
        <w:lastRenderedPageBreak/>
        <w:t>บริษัทมีการ</w:t>
      </w:r>
      <w:r w:rsidR="008D0B42" w:rsidRPr="00A12A88">
        <w:rPr>
          <w:rFonts w:asciiTheme="majorBidi" w:hAnsiTheme="majorBidi" w:hint="cs"/>
          <w:spacing w:val="2"/>
          <w:sz w:val="30"/>
          <w:szCs w:val="30"/>
          <w:cs/>
        </w:rPr>
        <w:t>ขาย</w:t>
      </w:r>
      <w:r w:rsidRPr="00A12A88">
        <w:rPr>
          <w:rFonts w:asciiTheme="majorBidi" w:hAnsiTheme="majorBidi" w:hint="cs"/>
          <w:spacing w:val="2"/>
          <w:sz w:val="30"/>
          <w:szCs w:val="30"/>
          <w:cs/>
        </w:rPr>
        <w:t>เงินตราต่างประเทศ</w:t>
      </w:r>
      <w:r w:rsidR="008D0B42" w:rsidRPr="00A12A88">
        <w:rPr>
          <w:rFonts w:asciiTheme="majorBidi" w:hAnsiTheme="majorBidi" w:hint="cs"/>
          <w:spacing w:val="2"/>
          <w:sz w:val="30"/>
          <w:szCs w:val="30"/>
          <w:cs/>
        </w:rPr>
        <w:t>แบบส่งมอบทันที</w:t>
      </w:r>
      <w:r w:rsidRPr="00A12A88">
        <w:rPr>
          <w:rFonts w:asciiTheme="majorBidi" w:hAnsiTheme="majorBidi" w:hint="cs"/>
          <w:spacing w:val="2"/>
          <w:sz w:val="30"/>
          <w:szCs w:val="30"/>
          <w:cs/>
        </w:rPr>
        <w:t xml:space="preserve">จำนวน </w:t>
      </w:r>
      <w:r w:rsidRPr="00A12A88">
        <w:rPr>
          <w:rFonts w:asciiTheme="majorBidi" w:hAnsiTheme="majorBidi"/>
          <w:spacing w:val="2"/>
          <w:sz w:val="30"/>
          <w:szCs w:val="30"/>
        </w:rPr>
        <w:t xml:space="preserve">300 </w:t>
      </w:r>
      <w:r w:rsidRPr="00A12A88">
        <w:rPr>
          <w:rFonts w:asciiTheme="majorBidi" w:hAnsiTheme="majorBidi" w:hint="cs"/>
          <w:spacing w:val="2"/>
          <w:sz w:val="30"/>
          <w:szCs w:val="30"/>
          <w:cs/>
        </w:rPr>
        <w:t xml:space="preserve">ล้านเหรียญสหรัฐอเมริกากับสถาบันการเงินหลายแห่งซึ่งอยู่ระหว่างการส่งมอบ ณ วันที่ </w:t>
      </w:r>
      <w:r w:rsidRPr="00A12A88">
        <w:rPr>
          <w:rFonts w:asciiTheme="majorBidi" w:hAnsiTheme="majorBidi"/>
          <w:spacing w:val="2"/>
          <w:sz w:val="30"/>
          <w:szCs w:val="30"/>
        </w:rPr>
        <w:t xml:space="preserve">31 </w:t>
      </w:r>
      <w:r w:rsidRPr="00A12A88">
        <w:rPr>
          <w:rFonts w:asciiTheme="majorBidi" w:hAnsiTheme="majorBidi" w:hint="cs"/>
          <w:spacing w:val="2"/>
          <w:sz w:val="30"/>
          <w:szCs w:val="30"/>
          <w:cs/>
        </w:rPr>
        <w:t xml:space="preserve">มีนาคม </w:t>
      </w:r>
      <w:r w:rsidRPr="00A12A88">
        <w:rPr>
          <w:rFonts w:asciiTheme="majorBidi" w:hAnsiTheme="majorBidi"/>
          <w:spacing w:val="2"/>
          <w:sz w:val="30"/>
          <w:szCs w:val="30"/>
        </w:rPr>
        <w:t>2567</w:t>
      </w:r>
      <w:r w:rsidRPr="00A12A88">
        <w:rPr>
          <w:rFonts w:asciiTheme="majorBidi" w:hAnsiTheme="majorBidi" w:hint="cs"/>
          <w:spacing w:val="2"/>
          <w:sz w:val="30"/>
          <w:szCs w:val="30"/>
          <w:cs/>
        </w:rPr>
        <w:t xml:space="preserve"> บริษัทบันทึกลูกหนี้อื่นและเจ้าหนี้อื่นจากรายการดังกล่าวเป็นจำนวนเงิน </w:t>
      </w:r>
      <w:r w:rsidR="00EC0464" w:rsidRPr="00A12A88">
        <w:rPr>
          <w:rFonts w:asciiTheme="majorBidi" w:hAnsiTheme="majorBidi"/>
          <w:spacing w:val="2"/>
          <w:sz w:val="30"/>
          <w:szCs w:val="30"/>
        </w:rPr>
        <w:t>10,942</w:t>
      </w:r>
      <w:r w:rsidRPr="00A12A88">
        <w:rPr>
          <w:rFonts w:asciiTheme="majorBidi" w:hAnsiTheme="majorBidi"/>
          <w:spacing w:val="2"/>
          <w:sz w:val="30"/>
          <w:szCs w:val="30"/>
        </w:rPr>
        <w:t xml:space="preserve"> </w:t>
      </w:r>
      <w:r w:rsidRPr="00A12A88">
        <w:rPr>
          <w:rFonts w:asciiTheme="majorBidi" w:hAnsiTheme="majorBidi" w:hint="cs"/>
          <w:spacing w:val="2"/>
          <w:sz w:val="30"/>
          <w:szCs w:val="30"/>
          <w:cs/>
        </w:rPr>
        <w:t>ล้านบาทในงบฐานะการเงิน</w:t>
      </w:r>
    </w:p>
    <w:p w14:paraId="1685DEF1" w14:textId="77777777" w:rsidR="00D853E9" w:rsidRPr="00A12A88" w:rsidRDefault="00D853E9" w:rsidP="00D853E9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B1718C4" w14:textId="5B68D912" w:rsidR="00F03B2B" w:rsidRPr="00A12A88" w:rsidRDefault="00F03B2B" w:rsidP="00755A56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A12A88">
        <w:rPr>
          <w:rFonts w:asciiTheme="majorBidi" w:hAnsiTheme="majorBidi" w:cstheme="majorBidi"/>
          <w:b/>
          <w:bCs/>
          <w:sz w:val="30"/>
          <w:szCs w:val="30"/>
          <w:cs/>
        </w:rPr>
        <w:t>ภาระ</w:t>
      </w:r>
      <w:r w:rsidRPr="00A12A8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ผูกพันกับบุคคลหรือกิจการที่ไม่เกี่ยวข้องกัน</w:t>
      </w:r>
    </w:p>
    <w:p w14:paraId="7138BDC8" w14:textId="77777777" w:rsidR="00D90054" w:rsidRPr="00A12A88" w:rsidRDefault="00D90054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4"/>
          <w:sz w:val="22"/>
          <w:szCs w:val="22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82"/>
        <w:gridCol w:w="1261"/>
        <w:gridCol w:w="263"/>
        <w:gridCol w:w="1264"/>
      </w:tblGrid>
      <w:tr w:rsidR="00A12A88" w:rsidRPr="00A12A88" w14:paraId="22F30C73" w14:textId="77777777" w:rsidTr="005171B2">
        <w:trPr>
          <w:tblHeader/>
        </w:trPr>
        <w:tc>
          <w:tcPr>
            <w:tcW w:w="3496" w:type="pct"/>
            <w:vAlign w:val="bottom"/>
          </w:tcPr>
          <w:p w14:paraId="06B7363E" w14:textId="6FC611E0" w:rsidR="00096A9B" w:rsidRPr="00A12A88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47494" w:rsidRPr="00A12A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544086" w:rsidRPr="00A12A8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1</w:t>
            </w:r>
            <w:r w:rsidR="00B47494" w:rsidRPr="00A12A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A6827" w:rsidRPr="00A12A8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A12A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12A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682823" w:rsidRPr="00A12A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680" w:type="pct"/>
            <w:vAlign w:val="bottom"/>
          </w:tcPr>
          <w:p w14:paraId="3DA897E1" w14:textId="54D3E10F" w:rsidR="00096A9B" w:rsidRPr="00A12A88" w:rsidRDefault="00096A9B" w:rsidP="00755A56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42" w:type="pct"/>
          </w:tcPr>
          <w:p w14:paraId="07D764CA" w14:textId="77777777" w:rsidR="00096A9B" w:rsidRPr="00A12A88" w:rsidRDefault="00096A9B" w:rsidP="00755A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</w:tcPr>
          <w:p w14:paraId="6D4248E3" w14:textId="2E3FD570" w:rsidR="00096A9B" w:rsidRPr="00A12A88" w:rsidRDefault="00096A9B" w:rsidP="00755A56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 </w:t>
            </w:r>
          </w:p>
        </w:tc>
      </w:tr>
      <w:tr w:rsidR="00A12A88" w:rsidRPr="00A12A88" w14:paraId="4BAFC5AC" w14:textId="77777777" w:rsidTr="00C40A17">
        <w:trPr>
          <w:tblHeader/>
        </w:trPr>
        <w:tc>
          <w:tcPr>
            <w:tcW w:w="3496" w:type="pct"/>
            <w:vAlign w:val="bottom"/>
          </w:tcPr>
          <w:p w14:paraId="04D7F535" w14:textId="77777777" w:rsidR="00096A9B" w:rsidRPr="00A12A88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04" w:type="pct"/>
            <w:gridSpan w:val="3"/>
            <w:vAlign w:val="bottom"/>
          </w:tcPr>
          <w:p w14:paraId="2E09DEA9" w14:textId="12E7F996" w:rsidR="00096A9B" w:rsidRPr="00A12A88" w:rsidRDefault="00096A9B" w:rsidP="00755A56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12A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A12A88" w:rsidRPr="00A12A88" w14:paraId="68CE14DD" w14:textId="77777777" w:rsidTr="005171B2">
        <w:tc>
          <w:tcPr>
            <w:tcW w:w="3496" w:type="pct"/>
            <w:hideMark/>
          </w:tcPr>
          <w:p w14:paraId="25ACDF88" w14:textId="77777777" w:rsidR="00096A9B" w:rsidRPr="00A12A88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80" w:type="pct"/>
          </w:tcPr>
          <w:p w14:paraId="3B20FE48" w14:textId="77777777" w:rsidR="00096A9B" w:rsidRPr="00A12A88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7BC7ECFD" w14:textId="77777777" w:rsidR="00096A9B" w:rsidRPr="00A12A88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</w:tcPr>
          <w:p w14:paraId="3FDBA823" w14:textId="77777777" w:rsidR="00096A9B" w:rsidRPr="00A12A88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2A88" w:rsidRPr="00A12A88" w14:paraId="5B372090" w14:textId="77777777" w:rsidTr="005171B2">
        <w:tc>
          <w:tcPr>
            <w:tcW w:w="3496" w:type="pct"/>
            <w:hideMark/>
          </w:tcPr>
          <w:p w14:paraId="751B3244" w14:textId="77777777" w:rsidR="00096A9B" w:rsidRPr="00A12A88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680" w:type="pct"/>
          </w:tcPr>
          <w:p w14:paraId="78B5F8F8" w14:textId="36028398" w:rsidR="00096A9B" w:rsidRPr="00A12A88" w:rsidRDefault="004F04E8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2" w:type="pct"/>
          </w:tcPr>
          <w:p w14:paraId="781D31E2" w14:textId="77777777" w:rsidR="00096A9B" w:rsidRPr="00A12A88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</w:tcPr>
          <w:p w14:paraId="130FAB9B" w14:textId="219CBE49" w:rsidR="00096A9B" w:rsidRPr="00A12A88" w:rsidRDefault="004F04E8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12A88" w:rsidRPr="00A12A88" w14:paraId="41B9887C" w14:textId="77777777" w:rsidTr="005171B2">
        <w:tc>
          <w:tcPr>
            <w:tcW w:w="3496" w:type="pct"/>
            <w:hideMark/>
          </w:tcPr>
          <w:p w14:paraId="6CE92A8C" w14:textId="77777777" w:rsidR="00096A9B" w:rsidRPr="00A12A88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>โรงงาน เครื่องจักรและอุปกรณ์</w:t>
            </w:r>
          </w:p>
        </w:tc>
        <w:tc>
          <w:tcPr>
            <w:tcW w:w="680" w:type="pct"/>
          </w:tcPr>
          <w:p w14:paraId="0FB610DB" w14:textId="7D4A3AAA" w:rsidR="00096A9B" w:rsidRPr="00A12A88" w:rsidRDefault="004F04E8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3,863</w:t>
            </w:r>
          </w:p>
        </w:tc>
        <w:tc>
          <w:tcPr>
            <w:tcW w:w="142" w:type="pct"/>
          </w:tcPr>
          <w:p w14:paraId="56B16BF6" w14:textId="77777777" w:rsidR="00096A9B" w:rsidRPr="00A12A88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</w:tcPr>
          <w:p w14:paraId="6F87A45D" w14:textId="208303FB" w:rsidR="00096A9B" w:rsidRPr="00A12A88" w:rsidRDefault="004F04E8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2,582</w:t>
            </w:r>
          </w:p>
        </w:tc>
      </w:tr>
      <w:tr w:rsidR="00A12A88" w:rsidRPr="00A12A88" w14:paraId="6A91D188" w14:textId="77777777" w:rsidTr="005171B2">
        <w:tc>
          <w:tcPr>
            <w:tcW w:w="3496" w:type="pct"/>
            <w:hideMark/>
          </w:tcPr>
          <w:p w14:paraId="05B5CAE7" w14:textId="77777777" w:rsidR="00096A9B" w:rsidRPr="00A12A88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อาคาร</w:t>
            </w:r>
            <w:r w:rsidRPr="00A12A88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A12A8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และเครื่องตกแต่ง ติดตั้งและอุปกรณ์</w:t>
            </w:r>
          </w:p>
        </w:tc>
        <w:tc>
          <w:tcPr>
            <w:tcW w:w="680" w:type="pct"/>
          </w:tcPr>
          <w:p w14:paraId="21E2C821" w14:textId="311B1D1E" w:rsidR="00096A9B" w:rsidRPr="00A12A88" w:rsidRDefault="004F04E8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142" w:type="pct"/>
          </w:tcPr>
          <w:p w14:paraId="14245BB4" w14:textId="77777777" w:rsidR="00096A9B" w:rsidRPr="00A12A88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</w:tcPr>
          <w:p w14:paraId="51DEC754" w14:textId="551B441C" w:rsidR="00096A9B" w:rsidRPr="00A12A88" w:rsidRDefault="004F04E8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979ED" w:rsidRPr="00A12A8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A12A88" w:rsidRPr="00A12A88" w14:paraId="03E704FD" w14:textId="77777777" w:rsidTr="005171B2">
        <w:tc>
          <w:tcPr>
            <w:tcW w:w="3496" w:type="pct"/>
            <w:hideMark/>
          </w:tcPr>
          <w:p w14:paraId="77203D72" w14:textId="77777777" w:rsidR="00096A9B" w:rsidRPr="00A12A88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D9C20E" w14:textId="2D412430" w:rsidR="00096A9B" w:rsidRPr="00A12A88" w:rsidRDefault="004F04E8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279</w:t>
            </w:r>
          </w:p>
        </w:tc>
        <w:tc>
          <w:tcPr>
            <w:tcW w:w="142" w:type="pct"/>
          </w:tcPr>
          <w:p w14:paraId="21F6697B" w14:textId="77777777" w:rsidR="00096A9B" w:rsidRPr="00A12A88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</w:tcPr>
          <w:p w14:paraId="053957B9" w14:textId="7528C7CD" w:rsidR="00096A9B" w:rsidRPr="00A12A88" w:rsidRDefault="004F04E8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212</w:t>
            </w:r>
          </w:p>
        </w:tc>
      </w:tr>
      <w:tr w:rsidR="00A12A88" w:rsidRPr="00A12A88" w14:paraId="4CFA1361" w14:textId="77777777" w:rsidTr="005171B2">
        <w:tc>
          <w:tcPr>
            <w:tcW w:w="3496" w:type="pct"/>
            <w:hideMark/>
          </w:tcPr>
          <w:p w14:paraId="50B71AE7" w14:textId="77777777" w:rsidR="00096A9B" w:rsidRPr="00A12A88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A3D2A5" w14:textId="7779B934" w:rsidR="00096A9B" w:rsidRPr="00A12A88" w:rsidRDefault="004F04E8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4,466</w:t>
            </w:r>
          </w:p>
        </w:tc>
        <w:tc>
          <w:tcPr>
            <w:tcW w:w="142" w:type="pct"/>
          </w:tcPr>
          <w:p w14:paraId="35D4E86C" w14:textId="77777777" w:rsidR="00096A9B" w:rsidRPr="00A12A88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E540F7" w14:textId="6AB54F70" w:rsidR="00096A9B" w:rsidRPr="00A12A88" w:rsidRDefault="004F04E8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2,805</w:t>
            </w:r>
          </w:p>
        </w:tc>
      </w:tr>
      <w:tr w:rsidR="00A12A88" w:rsidRPr="00A12A88" w14:paraId="2DCED44F" w14:textId="77777777" w:rsidTr="005171B2">
        <w:tc>
          <w:tcPr>
            <w:tcW w:w="3496" w:type="pct"/>
          </w:tcPr>
          <w:p w14:paraId="30C64D4D" w14:textId="77777777" w:rsidR="00096A9B" w:rsidRPr="00A12A88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nil"/>
              <w:right w:val="nil"/>
            </w:tcBorders>
          </w:tcPr>
          <w:p w14:paraId="3A1A767F" w14:textId="77777777" w:rsidR="00096A9B" w:rsidRPr="00A12A88" w:rsidRDefault="00096A9B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pct"/>
          </w:tcPr>
          <w:p w14:paraId="2440CAD8" w14:textId="77777777" w:rsidR="00096A9B" w:rsidRPr="00A12A88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right w:val="nil"/>
            </w:tcBorders>
          </w:tcPr>
          <w:p w14:paraId="64B278BD" w14:textId="77777777" w:rsidR="00096A9B" w:rsidRPr="00A12A88" w:rsidRDefault="00096A9B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12A88" w:rsidRPr="00A12A88" w14:paraId="02BD3A0B" w14:textId="77777777" w:rsidTr="005171B2">
        <w:tc>
          <w:tcPr>
            <w:tcW w:w="3496" w:type="pct"/>
            <w:hideMark/>
          </w:tcPr>
          <w:p w14:paraId="72B3B8E2" w14:textId="77777777" w:rsidR="00096A9B" w:rsidRPr="00A12A88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ภาระผูกพันตามสัญญาเช่าที่ยกเลิกไม่ได้</w:t>
            </w:r>
          </w:p>
        </w:tc>
        <w:tc>
          <w:tcPr>
            <w:tcW w:w="680" w:type="pct"/>
            <w:tcBorders>
              <w:left w:val="nil"/>
              <w:right w:val="nil"/>
            </w:tcBorders>
          </w:tcPr>
          <w:p w14:paraId="1B8FE32D" w14:textId="243DF1F7" w:rsidR="00096A9B" w:rsidRPr="00A12A88" w:rsidRDefault="00096A9B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7A0AECA4" w14:textId="77777777" w:rsidR="00096A9B" w:rsidRPr="00A12A88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</w:tcPr>
          <w:p w14:paraId="102551BB" w14:textId="77777777" w:rsidR="00096A9B" w:rsidRPr="00A12A88" w:rsidRDefault="00096A9B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2A88" w:rsidRPr="00A12A88" w14:paraId="766121EB" w14:textId="77777777" w:rsidTr="005171B2">
        <w:tc>
          <w:tcPr>
            <w:tcW w:w="3496" w:type="pct"/>
            <w:hideMark/>
          </w:tcPr>
          <w:p w14:paraId="306879EF" w14:textId="77777777" w:rsidR="00096A9B" w:rsidRPr="00A12A88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80" w:type="pct"/>
            <w:tcBorders>
              <w:left w:val="nil"/>
              <w:right w:val="nil"/>
            </w:tcBorders>
          </w:tcPr>
          <w:p w14:paraId="2BCEEF38" w14:textId="752D1C67" w:rsidR="00096A9B" w:rsidRPr="00A12A88" w:rsidRDefault="004F04E8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  <w:tc>
          <w:tcPr>
            <w:tcW w:w="142" w:type="pct"/>
          </w:tcPr>
          <w:p w14:paraId="3CBBFB28" w14:textId="77777777" w:rsidR="00096A9B" w:rsidRPr="00A12A88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</w:tcPr>
          <w:p w14:paraId="129EEFC5" w14:textId="024381E7" w:rsidR="00096A9B" w:rsidRPr="00A12A88" w:rsidRDefault="004F04E8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</w:tr>
      <w:tr w:rsidR="00A12A88" w:rsidRPr="00A12A88" w14:paraId="173552CA" w14:textId="77777777" w:rsidTr="005171B2">
        <w:tc>
          <w:tcPr>
            <w:tcW w:w="3496" w:type="pct"/>
            <w:hideMark/>
          </w:tcPr>
          <w:p w14:paraId="075F2DE9" w14:textId="77777777" w:rsidR="00096A9B" w:rsidRPr="00A12A88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80" w:type="pct"/>
            <w:tcBorders>
              <w:left w:val="nil"/>
              <w:right w:val="nil"/>
            </w:tcBorders>
          </w:tcPr>
          <w:p w14:paraId="0BBA012A" w14:textId="754850C8" w:rsidR="00096A9B" w:rsidRPr="00A12A88" w:rsidRDefault="004F04E8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142" w:type="pct"/>
          </w:tcPr>
          <w:p w14:paraId="79CB52AA" w14:textId="77777777" w:rsidR="00096A9B" w:rsidRPr="00A12A88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</w:tcPr>
          <w:p w14:paraId="082F3C9F" w14:textId="71CD6419" w:rsidR="00096A9B" w:rsidRPr="00A12A88" w:rsidRDefault="004F04E8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</w:tr>
      <w:tr w:rsidR="00A12A88" w:rsidRPr="00A12A88" w14:paraId="66E126C3" w14:textId="77777777" w:rsidTr="005171B2">
        <w:trPr>
          <w:trHeight w:val="224"/>
        </w:trPr>
        <w:tc>
          <w:tcPr>
            <w:tcW w:w="3496" w:type="pct"/>
            <w:hideMark/>
          </w:tcPr>
          <w:p w14:paraId="73B5DD9B" w14:textId="77777777" w:rsidR="00096A9B" w:rsidRPr="00A12A88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2A887B" w14:textId="5CD4FA2A" w:rsidR="00096A9B" w:rsidRPr="00A12A88" w:rsidRDefault="004F04E8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202</w:t>
            </w:r>
          </w:p>
        </w:tc>
        <w:tc>
          <w:tcPr>
            <w:tcW w:w="142" w:type="pct"/>
          </w:tcPr>
          <w:p w14:paraId="5DC29E3D" w14:textId="77777777" w:rsidR="00096A9B" w:rsidRPr="00A12A88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3D75E9" w14:textId="17DAAC7B" w:rsidR="00096A9B" w:rsidRPr="00A12A88" w:rsidRDefault="004F04E8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193</w:t>
            </w:r>
          </w:p>
        </w:tc>
      </w:tr>
      <w:tr w:rsidR="00A12A88" w:rsidRPr="00A12A88" w14:paraId="72AD674D" w14:textId="77777777" w:rsidTr="005171B2">
        <w:trPr>
          <w:trHeight w:val="274"/>
        </w:trPr>
        <w:tc>
          <w:tcPr>
            <w:tcW w:w="3496" w:type="pct"/>
          </w:tcPr>
          <w:p w14:paraId="6698ECBE" w14:textId="498ED1FC" w:rsidR="004823E4" w:rsidRPr="00A12A88" w:rsidRDefault="004823E4" w:rsidP="00073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nil"/>
              <w:right w:val="nil"/>
            </w:tcBorders>
          </w:tcPr>
          <w:p w14:paraId="0A77D208" w14:textId="77777777" w:rsidR="00096A9B" w:rsidRPr="00A12A88" w:rsidRDefault="00096A9B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pct"/>
          </w:tcPr>
          <w:p w14:paraId="31C1321B" w14:textId="77777777" w:rsidR="00096A9B" w:rsidRPr="00A12A88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right w:val="nil"/>
            </w:tcBorders>
          </w:tcPr>
          <w:p w14:paraId="5BAC0E4C" w14:textId="77777777" w:rsidR="00096A9B" w:rsidRPr="00A12A88" w:rsidRDefault="00096A9B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A12A88" w:rsidRPr="00A12A88" w14:paraId="5497F253" w14:textId="77777777" w:rsidTr="005171B2">
        <w:trPr>
          <w:trHeight w:val="274"/>
        </w:trPr>
        <w:tc>
          <w:tcPr>
            <w:tcW w:w="3496" w:type="pct"/>
            <w:hideMark/>
          </w:tcPr>
          <w:p w14:paraId="0160F22F" w14:textId="77777777" w:rsidR="00096A9B" w:rsidRPr="00A12A88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680" w:type="pct"/>
            <w:tcBorders>
              <w:left w:val="nil"/>
              <w:right w:val="nil"/>
            </w:tcBorders>
          </w:tcPr>
          <w:p w14:paraId="76C411EF" w14:textId="77777777" w:rsidR="00096A9B" w:rsidRPr="00A12A88" w:rsidRDefault="00096A9B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5AF10598" w14:textId="77777777" w:rsidR="00096A9B" w:rsidRPr="00A12A88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</w:tcPr>
          <w:p w14:paraId="6B707727" w14:textId="77777777" w:rsidR="00096A9B" w:rsidRPr="00A12A88" w:rsidRDefault="00096A9B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12A88" w:rsidRPr="00A12A88" w14:paraId="27DE7A19" w14:textId="77777777" w:rsidTr="005171B2">
        <w:tc>
          <w:tcPr>
            <w:tcW w:w="3496" w:type="pct"/>
            <w:hideMark/>
          </w:tcPr>
          <w:p w14:paraId="64384E5D" w14:textId="77777777" w:rsidR="00096A9B" w:rsidRPr="00A12A88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680" w:type="pct"/>
            <w:tcBorders>
              <w:left w:val="nil"/>
              <w:right w:val="nil"/>
            </w:tcBorders>
          </w:tcPr>
          <w:p w14:paraId="4CD29E4B" w14:textId="78BB0010" w:rsidR="00096A9B" w:rsidRPr="00A12A88" w:rsidRDefault="004F04E8" w:rsidP="00517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125</w:t>
            </w:r>
          </w:p>
        </w:tc>
        <w:tc>
          <w:tcPr>
            <w:tcW w:w="142" w:type="pct"/>
          </w:tcPr>
          <w:p w14:paraId="470F925D" w14:textId="77777777" w:rsidR="00096A9B" w:rsidRPr="00A12A88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</w:tcPr>
          <w:p w14:paraId="3B6EE1F0" w14:textId="533D7CF6" w:rsidR="00096A9B" w:rsidRPr="00A12A88" w:rsidRDefault="004F04E8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</w:tr>
      <w:tr w:rsidR="00A12A88" w:rsidRPr="00A12A88" w14:paraId="4DB5BCD1" w14:textId="77777777" w:rsidTr="005171B2">
        <w:tc>
          <w:tcPr>
            <w:tcW w:w="3496" w:type="pct"/>
            <w:hideMark/>
          </w:tcPr>
          <w:p w14:paraId="1CFED69E" w14:textId="77777777" w:rsidR="00096A9B" w:rsidRPr="00A12A88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680" w:type="pct"/>
            <w:tcBorders>
              <w:left w:val="nil"/>
              <w:right w:val="nil"/>
            </w:tcBorders>
          </w:tcPr>
          <w:p w14:paraId="3A97A17F" w14:textId="1A11E6B3" w:rsidR="00096A9B" w:rsidRPr="00A12A88" w:rsidRDefault="004F04E8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10,451</w:t>
            </w:r>
          </w:p>
        </w:tc>
        <w:tc>
          <w:tcPr>
            <w:tcW w:w="142" w:type="pct"/>
          </w:tcPr>
          <w:p w14:paraId="661B59BB" w14:textId="77777777" w:rsidR="00096A9B" w:rsidRPr="00A12A88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</w:tcPr>
          <w:p w14:paraId="424E378C" w14:textId="70B2AAEE" w:rsidR="00096A9B" w:rsidRPr="00A12A88" w:rsidRDefault="004F04E8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6,096</w:t>
            </w:r>
          </w:p>
        </w:tc>
      </w:tr>
      <w:tr w:rsidR="00A12A88" w:rsidRPr="00A12A88" w14:paraId="08B4D125" w14:textId="77777777" w:rsidTr="00275E3F">
        <w:tc>
          <w:tcPr>
            <w:tcW w:w="3496" w:type="pct"/>
          </w:tcPr>
          <w:p w14:paraId="6015C5E5" w14:textId="77777777" w:rsidR="00275E3F" w:rsidRPr="00A12A88" w:rsidRDefault="00275E3F" w:rsidP="003C2CB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5" w:right="-131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680" w:type="pct"/>
            <w:tcBorders>
              <w:left w:val="nil"/>
              <w:right w:val="nil"/>
            </w:tcBorders>
            <w:vAlign w:val="bottom"/>
          </w:tcPr>
          <w:p w14:paraId="3E55D13C" w14:textId="4006C892" w:rsidR="00275E3F" w:rsidRPr="00A12A88" w:rsidRDefault="004F04E8" w:rsidP="003C2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7,732</w:t>
            </w:r>
          </w:p>
        </w:tc>
        <w:tc>
          <w:tcPr>
            <w:tcW w:w="142" w:type="pct"/>
          </w:tcPr>
          <w:p w14:paraId="7D48CBFA" w14:textId="77777777" w:rsidR="00275E3F" w:rsidRPr="00A12A88" w:rsidRDefault="00275E3F" w:rsidP="003C2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  <w:vAlign w:val="bottom"/>
          </w:tcPr>
          <w:p w14:paraId="6CC62636" w14:textId="1E74526C" w:rsidR="00275E3F" w:rsidRPr="00A12A88" w:rsidRDefault="004F04E8" w:rsidP="003C2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7,732</w:t>
            </w:r>
          </w:p>
        </w:tc>
      </w:tr>
      <w:tr w:rsidR="00A12A88" w:rsidRPr="00A12A88" w14:paraId="1CD24F2A" w14:textId="77777777" w:rsidTr="005171B2">
        <w:tc>
          <w:tcPr>
            <w:tcW w:w="3496" w:type="pct"/>
            <w:hideMark/>
          </w:tcPr>
          <w:p w14:paraId="7C288AF7" w14:textId="7F4BB9A2" w:rsidR="00096A9B" w:rsidRPr="00A12A88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5" w:right="-131" w:hanging="165"/>
              <w:rPr>
                <w:rFonts w:asciiTheme="majorBidi" w:hAnsiTheme="majorBidi" w:cstheme="majorBidi"/>
                <w:spacing w:val="-10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>การค้ำประกันให้แก่บริษัทย่อย</w:t>
            </w:r>
            <w:r w:rsidRPr="00A12A88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สำหรับเงินกู้ยืม การออกหุ้นกู้ </w:t>
            </w:r>
          </w:p>
          <w:p w14:paraId="3A682F00" w14:textId="77777777" w:rsidR="00096A9B" w:rsidRPr="00A12A88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5" w:right="-131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และหนังสือค้ำประกันจากธนาคาร</w:t>
            </w:r>
          </w:p>
        </w:tc>
        <w:tc>
          <w:tcPr>
            <w:tcW w:w="680" w:type="pct"/>
            <w:tcBorders>
              <w:left w:val="nil"/>
              <w:right w:val="nil"/>
            </w:tcBorders>
            <w:vAlign w:val="bottom"/>
          </w:tcPr>
          <w:p w14:paraId="1B6A36F3" w14:textId="09F14F82" w:rsidR="00096A9B" w:rsidRPr="00A12A88" w:rsidRDefault="004F04E8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4,917</w:t>
            </w:r>
          </w:p>
        </w:tc>
        <w:tc>
          <w:tcPr>
            <w:tcW w:w="142" w:type="pct"/>
          </w:tcPr>
          <w:p w14:paraId="54CABF59" w14:textId="77777777" w:rsidR="00096A9B" w:rsidRPr="00A12A88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  <w:vAlign w:val="bottom"/>
          </w:tcPr>
          <w:p w14:paraId="011BA695" w14:textId="3231FE7A" w:rsidR="00096A9B" w:rsidRPr="00A12A88" w:rsidRDefault="004F04E8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95,839</w:t>
            </w:r>
          </w:p>
        </w:tc>
      </w:tr>
      <w:tr w:rsidR="00A12A88" w:rsidRPr="00A12A88" w14:paraId="02C9DF9F" w14:textId="77777777" w:rsidTr="005171B2">
        <w:tc>
          <w:tcPr>
            <w:tcW w:w="3496" w:type="pct"/>
            <w:hideMark/>
          </w:tcPr>
          <w:p w14:paraId="4B33B81A" w14:textId="492F5F24" w:rsidR="00096A9B" w:rsidRPr="00A12A88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680" w:type="pct"/>
            <w:tcBorders>
              <w:left w:val="nil"/>
              <w:bottom w:val="single" w:sz="4" w:space="0" w:color="auto"/>
              <w:right w:val="nil"/>
            </w:tcBorders>
          </w:tcPr>
          <w:p w14:paraId="4193F236" w14:textId="205E0D2D" w:rsidR="00096A9B" w:rsidRPr="00A12A88" w:rsidRDefault="004F04E8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5,842</w:t>
            </w:r>
          </w:p>
        </w:tc>
        <w:tc>
          <w:tcPr>
            <w:tcW w:w="142" w:type="pct"/>
          </w:tcPr>
          <w:p w14:paraId="63BFE472" w14:textId="77777777" w:rsidR="00096A9B" w:rsidRPr="00A12A88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bottom w:val="single" w:sz="4" w:space="0" w:color="auto"/>
              <w:right w:val="nil"/>
            </w:tcBorders>
          </w:tcPr>
          <w:p w14:paraId="53ABD9A8" w14:textId="6678C03E" w:rsidR="00096A9B" w:rsidRPr="00A12A88" w:rsidRDefault="004F04E8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609</w:t>
            </w:r>
          </w:p>
        </w:tc>
      </w:tr>
      <w:tr w:rsidR="00096A9B" w:rsidRPr="00A12A88" w14:paraId="4946BAA8" w14:textId="77777777" w:rsidTr="005171B2">
        <w:tc>
          <w:tcPr>
            <w:tcW w:w="3496" w:type="pct"/>
            <w:hideMark/>
          </w:tcPr>
          <w:p w14:paraId="15948538" w14:textId="77777777" w:rsidR="00096A9B" w:rsidRPr="00A12A88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E1D0E3" w14:textId="75A6E403" w:rsidR="00096A9B" w:rsidRPr="00A12A88" w:rsidRDefault="004F04E8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29,067</w:t>
            </w:r>
          </w:p>
        </w:tc>
        <w:tc>
          <w:tcPr>
            <w:tcW w:w="142" w:type="pct"/>
          </w:tcPr>
          <w:p w14:paraId="25176457" w14:textId="77777777" w:rsidR="00096A9B" w:rsidRPr="00A12A88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712936" w14:textId="3DAF8CE8" w:rsidR="00096A9B" w:rsidRPr="00A12A88" w:rsidRDefault="004F04E8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110,326</w:t>
            </w:r>
          </w:p>
        </w:tc>
      </w:tr>
    </w:tbl>
    <w:p w14:paraId="36C54F1E" w14:textId="77777777" w:rsidR="004823E4" w:rsidRPr="00A12A88" w:rsidRDefault="004823E4" w:rsidP="00E418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/>
          <w:sz w:val="22"/>
          <w:szCs w:val="22"/>
        </w:rPr>
      </w:pPr>
    </w:p>
    <w:p w14:paraId="33274299" w14:textId="77777777" w:rsidR="001A25CB" w:rsidRPr="00A12A88" w:rsidRDefault="001A25CB" w:rsidP="00695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/>
          <w:sz w:val="30"/>
          <w:szCs w:val="30"/>
        </w:rPr>
      </w:pPr>
    </w:p>
    <w:p w14:paraId="28DFED2B" w14:textId="77777777" w:rsidR="001A25CB" w:rsidRPr="00A12A88" w:rsidRDefault="001A25CB" w:rsidP="00695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/>
          <w:sz w:val="30"/>
          <w:szCs w:val="30"/>
        </w:rPr>
      </w:pPr>
    </w:p>
    <w:p w14:paraId="027DB175" w14:textId="0432B895" w:rsidR="0012214A" w:rsidRPr="00A12A88" w:rsidRDefault="000F11DE" w:rsidP="00695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/>
          <w:sz w:val="30"/>
          <w:szCs w:val="30"/>
        </w:rPr>
      </w:pPr>
      <w:r w:rsidRPr="00A12A88">
        <w:rPr>
          <w:rFonts w:asciiTheme="majorBidi" w:hAnsiTheme="majorBidi" w:hint="cs"/>
          <w:sz w:val="30"/>
          <w:szCs w:val="30"/>
          <w:cs/>
        </w:rPr>
        <w:lastRenderedPageBreak/>
        <w:t>บริษัทฯ</w:t>
      </w:r>
      <w:r w:rsidRPr="00A12A88">
        <w:rPr>
          <w:rFonts w:asciiTheme="majorBidi" w:hAnsi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hint="cs"/>
          <w:sz w:val="30"/>
          <w:szCs w:val="30"/>
          <w:cs/>
        </w:rPr>
        <w:t>จะให้การสนับสนุนทางการเงินทางตรง</w:t>
      </w:r>
      <w:r w:rsidRPr="00A12A88">
        <w:rPr>
          <w:rFonts w:asciiTheme="majorBidi" w:hAnsi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hint="cs"/>
          <w:sz w:val="30"/>
          <w:szCs w:val="30"/>
          <w:cs/>
        </w:rPr>
        <w:t>หรือทางอ้อม</w:t>
      </w:r>
      <w:r w:rsidRPr="00A12A88">
        <w:rPr>
          <w:rFonts w:asciiTheme="majorBidi" w:hAnsi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hint="cs"/>
          <w:sz w:val="30"/>
          <w:szCs w:val="30"/>
          <w:cs/>
        </w:rPr>
        <w:t>ให้แก่บริษัทการร่วมค้าทางอ้อม</w:t>
      </w:r>
      <w:r w:rsidRPr="00A12A88">
        <w:rPr>
          <w:rFonts w:asciiTheme="majorBidi" w:hAnsi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hint="cs"/>
          <w:sz w:val="30"/>
          <w:szCs w:val="30"/>
          <w:cs/>
        </w:rPr>
        <w:t>สำหรับการก่อสร้าง</w:t>
      </w:r>
      <w:r w:rsidRPr="00A12A88">
        <w:rPr>
          <w:rFonts w:asciiTheme="majorBidi" w:hAnsiTheme="majorBidi" w:hint="cs"/>
          <w:spacing w:val="-4"/>
          <w:sz w:val="30"/>
          <w:szCs w:val="30"/>
          <w:cs/>
        </w:rPr>
        <w:t>โครงการ</w:t>
      </w:r>
      <w:r w:rsidRPr="00A12A88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A12A88">
        <w:rPr>
          <w:rFonts w:asciiTheme="majorBidi" w:hAnsiTheme="majorBidi" w:hint="cs"/>
          <w:spacing w:val="-4"/>
          <w:sz w:val="30"/>
          <w:szCs w:val="30"/>
          <w:cs/>
        </w:rPr>
        <w:t>ในกรณีที่มีการลงทุนในโครงการเกินกว่ากำหนดไว้</w:t>
      </w:r>
      <w:r w:rsidRPr="00A12A88">
        <w:rPr>
          <w:rFonts w:asciiTheme="majorBidi" w:hAnsiTheme="majorBidi"/>
          <w:spacing w:val="-4"/>
          <w:sz w:val="30"/>
          <w:szCs w:val="30"/>
          <w:cs/>
        </w:rPr>
        <w:t xml:space="preserve"> (“</w:t>
      </w:r>
      <w:r w:rsidRPr="00A12A88">
        <w:rPr>
          <w:rFonts w:asciiTheme="majorBidi" w:hAnsiTheme="majorBidi"/>
          <w:spacing w:val="-4"/>
          <w:sz w:val="30"/>
          <w:szCs w:val="30"/>
        </w:rPr>
        <w:t xml:space="preserve">Cost overrun”) </w:t>
      </w:r>
      <w:r w:rsidRPr="00A12A88">
        <w:rPr>
          <w:rFonts w:asciiTheme="majorBidi" w:hAnsiTheme="majorBidi" w:hint="cs"/>
          <w:spacing w:val="-4"/>
          <w:sz w:val="30"/>
          <w:szCs w:val="30"/>
          <w:cs/>
        </w:rPr>
        <w:t>ตามสัดส่วนการถือหุ้นในวงเงินไม่เกิน</w:t>
      </w:r>
      <w:r w:rsidRPr="00A12A88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A12A88">
        <w:rPr>
          <w:rFonts w:asciiTheme="majorBidi" w:hAnsiTheme="majorBidi"/>
          <w:sz w:val="30"/>
          <w:szCs w:val="30"/>
        </w:rPr>
        <w:t xml:space="preserve">486 </w:t>
      </w:r>
      <w:r w:rsidRPr="00A12A88">
        <w:rPr>
          <w:rFonts w:asciiTheme="majorBidi" w:hAnsiTheme="majorBidi" w:hint="cs"/>
          <w:sz w:val="30"/>
          <w:szCs w:val="30"/>
          <w:cs/>
        </w:rPr>
        <w:t>ล้านบาท</w:t>
      </w:r>
      <w:r w:rsidRPr="00A12A88">
        <w:rPr>
          <w:rFonts w:asciiTheme="majorBidi" w:hAnsiTheme="majorBidi"/>
          <w:sz w:val="30"/>
          <w:szCs w:val="30"/>
        </w:rPr>
        <w:t xml:space="preserve"> </w:t>
      </w:r>
      <w:r w:rsidR="00695409" w:rsidRPr="00A12A88">
        <w:rPr>
          <w:rFonts w:asciiTheme="majorBidi" w:hAnsiTheme="majorBidi" w:hint="cs"/>
          <w:sz w:val="30"/>
          <w:szCs w:val="30"/>
          <w:cs/>
        </w:rPr>
        <w:t>นอกจากนี้</w:t>
      </w:r>
      <w:r w:rsidRPr="00A12A88">
        <w:rPr>
          <w:rFonts w:asciiTheme="majorBidi" w:hAnsiTheme="majorBidi" w:hint="cs"/>
          <w:sz w:val="30"/>
          <w:szCs w:val="30"/>
          <w:cs/>
        </w:rPr>
        <w:t>บริษัทฯ</w:t>
      </w:r>
      <w:r w:rsidRPr="00A12A88">
        <w:rPr>
          <w:rFonts w:asciiTheme="majorBidi" w:hAnsi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hint="cs"/>
          <w:sz w:val="30"/>
          <w:szCs w:val="30"/>
          <w:cs/>
        </w:rPr>
        <w:t>จะให้การสนับสนุนทางการเงินทางตรง</w:t>
      </w:r>
      <w:r w:rsidRPr="00A12A88">
        <w:rPr>
          <w:rFonts w:asciiTheme="majorBidi" w:hAnsi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hint="cs"/>
          <w:sz w:val="30"/>
          <w:szCs w:val="30"/>
          <w:cs/>
        </w:rPr>
        <w:t>แก่บริษัทการร่วมค้าทางอ้อม</w:t>
      </w:r>
      <w:r w:rsidRPr="00A12A88">
        <w:rPr>
          <w:rFonts w:asciiTheme="majorBidi" w:hAnsi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hint="cs"/>
          <w:sz w:val="30"/>
          <w:szCs w:val="30"/>
          <w:cs/>
        </w:rPr>
        <w:t>ในกรณีที่มีการขาดสภาพคล่อง</w:t>
      </w:r>
      <w:r w:rsidRPr="00A12A88">
        <w:rPr>
          <w:rFonts w:asciiTheme="majorBidi" w:hAnsiTheme="majorBidi"/>
          <w:sz w:val="30"/>
          <w:szCs w:val="30"/>
          <w:cs/>
        </w:rPr>
        <w:t xml:space="preserve"> (“</w:t>
      </w:r>
      <w:r w:rsidRPr="00A12A88">
        <w:rPr>
          <w:rFonts w:asciiTheme="majorBidi" w:hAnsiTheme="majorBidi"/>
          <w:sz w:val="30"/>
          <w:szCs w:val="30"/>
        </w:rPr>
        <w:t xml:space="preserve">Cash deficiency”) </w:t>
      </w:r>
      <w:r w:rsidRPr="00A12A88">
        <w:rPr>
          <w:rFonts w:asciiTheme="majorBidi" w:hAnsiTheme="majorBidi" w:hint="cs"/>
          <w:sz w:val="30"/>
          <w:szCs w:val="30"/>
          <w:cs/>
        </w:rPr>
        <w:t>แก่บริษัทการร่วมค้าทางอ้อม</w:t>
      </w:r>
      <w:r w:rsidRPr="00A12A88">
        <w:rPr>
          <w:rFonts w:asciiTheme="majorBidi" w:hAnsi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hint="cs"/>
          <w:sz w:val="30"/>
          <w:szCs w:val="30"/>
          <w:cs/>
        </w:rPr>
        <w:t>แห่งหนึ่งตามสัดส่วนการถือหุ้นแต่เมื่อรวม</w:t>
      </w:r>
      <w:r w:rsidRPr="00A12A88">
        <w:rPr>
          <w:rFonts w:asciiTheme="majorBidi" w:hAnsi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/>
          <w:sz w:val="30"/>
          <w:szCs w:val="30"/>
        </w:rPr>
        <w:t xml:space="preserve">Cost overrun </w:t>
      </w:r>
      <w:r w:rsidRPr="00A12A88">
        <w:rPr>
          <w:rFonts w:asciiTheme="majorBidi" w:hAnsiTheme="majorBidi" w:hint="cs"/>
          <w:sz w:val="30"/>
          <w:szCs w:val="30"/>
          <w:cs/>
        </w:rPr>
        <w:t>แล้วจะไม่เกินวงเงิน</w:t>
      </w:r>
      <w:r w:rsidRPr="00A12A88">
        <w:rPr>
          <w:rFonts w:asciiTheme="majorBidi" w:hAnsi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/>
          <w:sz w:val="30"/>
          <w:szCs w:val="30"/>
        </w:rPr>
        <w:t xml:space="preserve">990 </w:t>
      </w:r>
      <w:r w:rsidRPr="00A12A88">
        <w:rPr>
          <w:rFonts w:asciiTheme="majorBidi" w:hAnsiTheme="majorBidi" w:hint="cs"/>
          <w:sz w:val="30"/>
          <w:szCs w:val="30"/>
          <w:cs/>
        </w:rPr>
        <w:t>ล้านบาท</w:t>
      </w:r>
      <w:r w:rsidRPr="00A12A88">
        <w:rPr>
          <w:rFonts w:asciiTheme="majorBidi" w:hAnsi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hint="cs"/>
          <w:sz w:val="30"/>
          <w:szCs w:val="30"/>
          <w:cs/>
        </w:rPr>
        <w:t>ระหว่างช่วงที่ดำเนินการเชิงพาณิชย์</w:t>
      </w:r>
    </w:p>
    <w:p w14:paraId="0F922DAD" w14:textId="77777777" w:rsidR="0031298C" w:rsidRPr="00A12A88" w:rsidRDefault="0031298C" w:rsidP="00695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/>
          <w:sz w:val="30"/>
          <w:szCs w:val="30"/>
          <w:cs/>
        </w:rPr>
      </w:pPr>
    </w:p>
    <w:p w14:paraId="77A690B2" w14:textId="4D0092E5" w:rsidR="000736CD" w:rsidRPr="00A12A88" w:rsidRDefault="008F0358" w:rsidP="008F0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/>
          <w:sz w:val="30"/>
          <w:szCs w:val="30"/>
          <w:cs/>
        </w:rPr>
      </w:pPr>
      <w:r w:rsidRPr="00A12A88">
        <w:rPr>
          <w:rFonts w:asciiTheme="majorBidi" w:hAnsiTheme="majorBidi" w:hint="cs"/>
          <w:sz w:val="30"/>
          <w:szCs w:val="30"/>
          <w:cs/>
        </w:rPr>
        <w:t>ณ</w:t>
      </w:r>
      <w:r w:rsidRPr="00A12A88">
        <w:rPr>
          <w:rFonts w:asciiTheme="majorBidi" w:hAnsi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hint="cs"/>
          <w:sz w:val="30"/>
          <w:szCs w:val="30"/>
          <w:cs/>
        </w:rPr>
        <w:t>วันที่</w:t>
      </w:r>
      <w:r w:rsidRPr="00A12A88">
        <w:rPr>
          <w:rFonts w:asciiTheme="majorBidi" w:hAnsiTheme="majorBidi" w:hint="eastAsia"/>
          <w:sz w:val="30"/>
          <w:szCs w:val="30"/>
        </w:rPr>
        <w:t> </w:t>
      </w:r>
      <w:r w:rsidR="00D907B0" w:rsidRPr="00A12A88">
        <w:rPr>
          <w:rFonts w:asciiTheme="majorBidi" w:hAnsiTheme="majorBidi"/>
          <w:sz w:val="30"/>
          <w:szCs w:val="30"/>
        </w:rPr>
        <w:t>31</w:t>
      </w:r>
      <w:r w:rsidRPr="00A12A88">
        <w:rPr>
          <w:rFonts w:asciiTheme="majorBidi" w:hAnsi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hint="cs"/>
          <w:sz w:val="30"/>
          <w:szCs w:val="30"/>
          <w:cs/>
        </w:rPr>
        <w:t>มีนาคม</w:t>
      </w:r>
      <w:r w:rsidRPr="00A12A88">
        <w:rPr>
          <w:rFonts w:asciiTheme="majorBidi" w:hAnsiTheme="majorBidi" w:hint="eastAsia"/>
          <w:sz w:val="30"/>
          <w:szCs w:val="30"/>
        </w:rPr>
        <w:t> </w:t>
      </w:r>
      <w:r w:rsidR="00D907B0" w:rsidRPr="00A12A88">
        <w:rPr>
          <w:rFonts w:asciiTheme="majorBidi" w:hAnsiTheme="majorBidi"/>
          <w:sz w:val="30"/>
          <w:szCs w:val="30"/>
        </w:rPr>
        <w:t>256</w:t>
      </w:r>
      <w:r w:rsidR="00682823" w:rsidRPr="00A12A88">
        <w:rPr>
          <w:rFonts w:asciiTheme="majorBidi" w:hAnsiTheme="majorBidi"/>
          <w:sz w:val="30"/>
          <w:szCs w:val="30"/>
        </w:rPr>
        <w:t>7</w:t>
      </w:r>
      <w:r w:rsidRPr="00A12A88">
        <w:rPr>
          <w:rFonts w:asciiTheme="majorBidi" w:hAnsi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hint="cs"/>
          <w:sz w:val="30"/>
          <w:szCs w:val="30"/>
          <w:cs/>
        </w:rPr>
        <w:t>ภาระผูกพันอื่นตามสัญญาไม่มีการเปลี่ยนแปลงอย่างมีสาระสำคัญในระหว่างงวดที่ต้องเปิดเผยข้อมูลเพิ่มเติมจากที่แสดงไว้ในหมายเหตุประกอบงบการเงินสำหรับปีสิ้นสุดวันที่</w:t>
      </w:r>
      <w:r w:rsidRPr="00A12A88">
        <w:rPr>
          <w:rFonts w:asciiTheme="majorBidi" w:hAnsiTheme="majorBidi"/>
          <w:sz w:val="30"/>
          <w:szCs w:val="30"/>
          <w:cs/>
        </w:rPr>
        <w:t xml:space="preserve"> </w:t>
      </w:r>
      <w:r w:rsidR="00D907B0" w:rsidRPr="00A12A88">
        <w:rPr>
          <w:rFonts w:asciiTheme="majorBidi" w:hAnsiTheme="majorBidi"/>
          <w:sz w:val="30"/>
          <w:szCs w:val="30"/>
        </w:rPr>
        <w:t>31</w:t>
      </w:r>
      <w:r w:rsidRPr="00A12A88">
        <w:rPr>
          <w:rFonts w:asciiTheme="majorBidi" w:hAnsi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hint="cs"/>
          <w:sz w:val="30"/>
          <w:szCs w:val="30"/>
          <w:cs/>
        </w:rPr>
        <w:t>ธันวาคม</w:t>
      </w:r>
      <w:r w:rsidRPr="00A12A88">
        <w:rPr>
          <w:rFonts w:asciiTheme="majorBidi" w:hAnsiTheme="majorBidi" w:hint="eastAsia"/>
          <w:sz w:val="30"/>
          <w:szCs w:val="30"/>
        </w:rPr>
        <w:t> </w:t>
      </w:r>
      <w:r w:rsidR="00D907B0" w:rsidRPr="00A12A88">
        <w:rPr>
          <w:rFonts w:asciiTheme="majorBidi" w:hAnsiTheme="majorBidi"/>
          <w:sz w:val="30"/>
          <w:szCs w:val="30"/>
        </w:rPr>
        <w:t>256</w:t>
      </w:r>
      <w:r w:rsidR="00682823" w:rsidRPr="00A12A88">
        <w:rPr>
          <w:rFonts w:asciiTheme="majorBidi" w:hAnsiTheme="majorBidi"/>
          <w:sz w:val="30"/>
          <w:szCs w:val="30"/>
        </w:rPr>
        <w:t>6</w:t>
      </w:r>
    </w:p>
    <w:p w14:paraId="5E118CCA" w14:textId="77777777" w:rsidR="002201D8" w:rsidRPr="00A12A88" w:rsidRDefault="002201D8" w:rsidP="008F0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/>
          <w:sz w:val="30"/>
          <w:szCs w:val="30"/>
        </w:rPr>
      </w:pPr>
    </w:p>
    <w:p w14:paraId="49E61363" w14:textId="0606AA2B" w:rsidR="00F03B2B" w:rsidRPr="00A12A88" w:rsidRDefault="00F03B2B" w:rsidP="00755A56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12A88">
        <w:rPr>
          <w:rFonts w:asciiTheme="majorBidi" w:hAnsiTheme="majorBidi" w:cstheme="majorBidi"/>
          <w:b/>
          <w:bCs/>
          <w:sz w:val="30"/>
          <w:szCs w:val="30"/>
          <w:cs/>
        </w:rPr>
        <w:t>คดีฟ้องร้อง</w:t>
      </w:r>
    </w:p>
    <w:p w14:paraId="763D388A" w14:textId="77777777" w:rsidR="00D90054" w:rsidRPr="00A12A88" w:rsidRDefault="00D90054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Theme="majorBidi" w:hAnsiTheme="majorBidi" w:cstheme="majorBidi"/>
          <w:b/>
          <w:bCs/>
          <w:sz w:val="30"/>
          <w:szCs w:val="30"/>
        </w:rPr>
      </w:pPr>
    </w:p>
    <w:p w14:paraId="47FDA9A9" w14:textId="77777777" w:rsidR="006F6469" w:rsidRPr="00A12A88" w:rsidRDefault="006F6469" w:rsidP="006F6469">
      <w:pPr>
        <w:pStyle w:val="block"/>
        <w:numPr>
          <w:ilvl w:val="0"/>
          <w:numId w:val="31"/>
        </w:numPr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bidi="th-TH"/>
        </w:rPr>
      </w:pPr>
      <w:bookmarkStart w:id="3" w:name="_Hlk7173166"/>
      <w:bookmarkStart w:id="4" w:name="_Hlk7192586"/>
      <w:r w:rsidRPr="00A12A88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bidi="th-TH"/>
        </w:rPr>
        <w:t>คดีความเกี่ยวกับกรณีท่อรับน้ำมันดิบรั่ว</w:t>
      </w:r>
    </w:p>
    <w:p w14:paraId="6962A5F0" w14:textId="77777777" w:rsidR="006F6469" w:rsidRPr="00A12A88" w:rsidRDefault="006F6469" w:rsidP="006F6469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  <w:bookmarkStart w:id="5" w:name="_Hlk7192634"/>
    </w:p>
    <w:p w14:paraId="0884D776" w14:textId="77777777" w:rsidR="006F6469" w:rsidRPr="00A12A88" w:rsidRDefault="006F6469" w:rsidP="006F6469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  <w:r w:rsidRPr="00A12A88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ในระหว่างไตรมาสที่</w:t>
      </w:r>
      <w:r w:rsidRPr="00A12A88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A12A88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3</w:t>
      </w:r>
      <w:r w:rsidRPr="00A12A88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A12A88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ปี</w:t>
      </w:r>
      <w:r w:rsidRPr="00A12A8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2557</w:t>
      </w:r>
      <w:r w:rsidRPr="00A12A88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A12A88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กลุ่มบุคคลจำนวนหนึ่งในจังหวัดระยอง</w:t>
      </w:r>
      <w:r w:rsidRPr="00A12A8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ได้ยื่นฟ้องต่อศาลแพ่งและศาลจังหวัดระยองจำนวนหลายคดี</w:t>
      </w:r>
      <w:r w:rsidRPr="00A12A8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เพื่อขอให้บริษัทชดใช้ค่าเสียหายเพิ่มและขอให้บริษัทเข้าไปดำเนินการฟื้นฟูสภาพแวดล้อมทางทะเลและธรรมชาติ</w:t>
      </w:r>
      <w:r w:rsidRPr="00A12A8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จากกรณีท่อรับน้ำมันดิบของบริษัทรั่ว</w:t>
      </w:r>
      <w:r w:rsidRPr="00A12A8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ซึ่งคดีฟ้องร้องบางส่วนได้ยุติแล้ว</w:t>
      </w:r>
      <w:r w:rsidRPr="00A12A8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และคดีฟ้องร้องบางส่วนศาลแพ่งได้มีคำพิพากษาเมื่อวันที่</w:t>
      </w:r>
      <w:r w:rsidRPr="00A12A8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</w:t>
      </w:r>
      <w:r w:rsidRPr="00A12A88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A12A88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สิงหาคม</w:t>
      </w:r>
      <w:r w:rsidRPr="00A12A8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2559</w:t>
      </w:r>
      <w:r w:rsidRPr="00A12A88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A12A88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โดยให้บริษัทชดใช้ค่าเสียหายพร้อมดอกเบี้ยและค่าฟื้นฟูสภาพแวดล้อมเป็นจำนวนเงินประมาณ</w:t>
      </w:r>
      <w:r w:rsidRPr="00A12A8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11</w:t>
      </w:r>
      <w:r w:rsidRPr="00A12A88">
        <w:rPr>
          <w:rFonts w:asciiTheme="majorBidi" w:hAnsiTheme="majorBidi" w:cstheme="majorBidi"/>
          <w:spacing w:val="-4"/>
          <w:sz w:val="30"/>
          <w:szCs w:val="30"/>
          <w:lang w:bidi="th-TH"/>
        </w:rPr>
        <w:t>.</w:t>
      </w:r>
      <w:r w:rsidRPr="00A12A88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26</w:t>
      </w:r>
      <w:r w:rsidRPr="00A12A88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A12A88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ล้านบาท</w:t>
      </w:r>
      <w:r w:rsidRPr="00A12A8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ซึ่งบริษัทได้ยื่นอุทธรณ์ต่อศาลเมื่อวันที่ </w:t>
      </w:r>
      <w:r w:rsidRPr="00A12A88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17</w:t>
      </w:r>
      <w:r w:rsidRPr="00A12A88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กุมภาพันธ์ </w:t>
      </w:r>
      <w:r w:rsidRPr="00A12A88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2560</w:t>
      </w:r>
      <w:r w:rsidRPr="00A12A88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ต่อมาเมื่อวันที่ </w:t>
      </w:r>
      <w:r w:rsidRPr="00A12A88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11</w:t>
      </w:r>
      <w:r w:rsidRPr="00A12A88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พฤษภาคม </w:t>
      </w:r>
      <w:r w:rsidRPr="00A12A88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2561</w:t>
      </w:r>
      <w:r w:rsidRPr="00A12A88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บริษัทได้ทำสัญญาประนีประนอมยอมความกับโจทก์ส่วนใหญ่ที่ศาลแพ่ง โดยเมื่อวันที่ </w:t>
      </w:r>
      <w:r w:rsidRPr="00A12A88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20</w:t>
      </w:r>
      <w:r w:rsidRPr="00A12A88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A12A88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ธันวาคม </w:t>
      </w:r>
      <w:r w:rsidRPr="00A12A88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2561</w:t>
      </w:r>
      <w:r w:rsidRPr="00A12A88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A12A88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ศาลอุทธรณ์มีคำพิพากษาตามสัญญาประนีประนอมยอมความดังกล่าว ซึ่งบริษัทได้ชำระค่าเสียหายไปครบถ้วนแล้ว ส่วน</w:t>
      </w:r>
      <w:r w:rsidRPr="00A12A88">
        <w:rPr>
          <w:rFonts w:asciiTheme="majorBidi" w:hAnsiTheme="majorBidi" w:cstheme="majorBidi"/>
          <w:sz w:val="30"/>
          <w:szCs w:val="30"/>
          <w:cs/>
          <w:lang w:bidi="th-TH"/>
        </w:rPr>
        <w:t>โจทก์ที่เหลือ ศาลอุทธรณ์พิพากษาให้บริษัทชดใช้ค่าเสียหายพร้อมดอกเบี้ยตามคำพิพากษาศาลชั้นต้น</w:t>
      </w:r>
      <w:r w:rsidRPr="00A12A88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แต่ให้ลดจำนวนดอกเบี้ยลง โดยบริษัทได้ชำระค่าเสียหายให้โจทก์ดังกล่าวแล้ว และไม่มีโจทก์รายใดยื่นฎีกาจึงถือได้ว่าคดีเป็นอันสิ้นสุด</w:t>
      </w:r>
    </w:p>
    <w:p w14:paraId="1FE3ED6C" w14:textId="77777777" w:rsidR="004823E4" w:rsidRPr="00A12A88" w:rsidRDefault="004823E4" w:rsidP="006F6469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</w:p>
    <w:bookmarkEnd w:id="3"/>
    <w:bookmarkEnd w:id="4"/>
    <w:bookmarkEnd w:id="5"/>
    <w:p w14:paraId="22335C1A" w14:textId="319A5793" w:rsidR="006F6469" w:rsidRPr="00A12A88" w:rsidRDefault="006F6469" w:rsidP="006F6469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  <w:lang w:val="en-US" w:bidi="th-TH"/>
        </w:rPr>
      </w:pPr>
      <w:r w:rsidRPr="00A12A88">
        <w:rPr>
          <w:rFonts w:asciiTheme="majorBidi" w:hAnsiTheme="majorBidi" w:cstheme="majorBidi"/>
          <w:sz w:val="30"/>
          <w:szCs w:val="30"/>
          <w:cs/>
          <w:lang w:bidi="th-TH"/>
        </w:rPr>
        <w:t>สำหรับคดีฟ้องร้องที่ศาลจังหวัดระยอง</w:t>
      </w:r>
      <w:r w:rsidRPr="00A12A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z w:val="30"/>
          <w:szCs w:val="30"/>
          <w:cs/>
          <w:lang w:bidi="th-TH"/>
        </w:rPr>
        <w:t>เมื่อวันที่</w:t>
      </w:r>
      <w:r w:rsidRPr="00A12A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z w:val="30"/>
          <w:szCs w:val="30"/>
          <w:lang w:bidi="th-TH"/>
        </w:rPr>
        <w:t>28</w:t>
      </w:r>
      <w:r w:rsidRPr="00A12A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z w:val="30"/>
          <w:szCs w:val="30"/>
          <w:cs/>
          <w:lang w:bidi="th-TH"/>
        </w:rPr>
        <w:t>กันยายน</w:t>
      </w:r>
      <w:r w:rsidRPr="00A12A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z w:val="30"/>
          <w:szCs w:val="30"/>
          <w:lang w:bidi="th-TH"/>
        </w:rPr>
        <w:t>2561</w:t>
      </w:r>
      <w:r w:rsidRPr="00A12A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z w:val="30"/>
          <w:szCs w:val="30"/>
          <w:cs/>
          <w:lang w:bidi="th-TH"/>
        </w:rPr>
        <w:t>ศาลจังหวัดระยองได้มีคำพิพากษาให้บริษัทชดใช้ค่าเสียหายพร้อมดอกเบี้ยเป็นจำนวนเงินสุทธิประมาณ</w:t>
      </w:r>
      <w:r w:rsidRPr="00A12A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z w:val="30"/>
          <w:szCs w:val="30"/>
          <w:lang w:bidi="th-TH"/>
        </w:rPr>
        <w:t>38</w:t>
      </w:r>
      <w:r w:rsidRPr="00A12A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z w:val="30"/>
          <w:szCs w:val="30"/>
          <w:cs/>
          <w:lang w:bidi="th-TH"/>
        </w:rPr>
        <w:t>ล้านบาท</w:t>
      </w:r>
      <w:r w:rsidRPr="00A12A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z w:val="30"/>
          <w:szCs w:val="30"/>
          <w:cs/>
          <w:lang w:bidi="th-TH"/>
        </w:rPr>
        <w:t>โดยหักเงินเยียวยาที่บริษัทได้จ่ายชดใช้ให้โจทก์แล้วก่อนหน้านี้เป็นจำนวน</w:t>
      </w:r>
      <w:r w:rsidRPr="00A12A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z w:val="30"/>
          <w:szCs w:val="30"/>
          <w:lang w:bidi="th-TH"/>
        </w:rPr>
        <w:t xml:space="preserve">24 </w:t>
      </w:r>
      <w:r w:rsidRPr="00A12A88">
        <w:rPr>
          <w:rFonts w:asciiTheme="majorBidi" w:hAnsiTheme="majorBidi" w:cstheme="majorBidi"/>
          <w:sz w:val="30"/>
          <w:szCs w:val="30"/>
          <w:cs/>
          <w:lang w:bidi="th-TH"/>
        </w:rPr>
        <w:t>ล้านบาทและส่วนที่เหลือบริษัทได้นำเงินไปวางที่ศาลจังหวัดระยองในวันที่</w:t>
      </w:r>
      <w:r w:rsidRPr="00A12A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z w:val="30"/>
          <w:szCs w:val="30"/>
          <w:lang w:bidi="th-TH"/>
        </w:rPr>
        <w:t>25</w:t>
      </w:r>
      <w:r w:rsidRPr="00A12A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z w:val="30"/>
          <w:szCs w:val="30"/>
          <w:cs/>
          <w:lang w:bidi="th-TH"/>
        </w:rPr>
        <w:t>กุมภาพันธ์</w:t>
      </w:r>
      <w:r w:rsidRPr="00A12A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z w:val="30"/>
          <w:szCs w:val="30"/>
          <w:lang w:bidi="th-TH"/>
        </w:rPr>
        <w:t>2562</w:t>
      </w:r>
      <w:r w:rsidRPr="00A12A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z w:val="30"/>
          <w:szCs w:val="30"/>
          <w:cs/>
          <w:lang w:bidi="th-TH"/>
        </w:rPr>
        <w:t>โดยมีโจทก์บางรายยื่นอุทธรณ์คำพิพากษาของศาลจังหวัดระยอง</w:t>
      </w:r>
      <w:r w:rsidRPr="00A12A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z w:val="30"/>
          <w:szCs w:val="30"/>
          <w:cs/>
          <w:lang w:bidi="th-TH"/>
        </w:rPr>
        <w:t>และบริษัทได้ยื่นคำแก้อุทธรณ์ต่อศาลจังหวัดระยองเมื่อวันที่</w:t>
      </w:r>
      <w:r w:rsidRPr="00A12A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z w:val="30"/>
          <w:szCs w:val="30"/>
          <w:lang w:bidi="th-TH"/>
        </w:rPr>
        <w:t>2</w:t>
      </w:r>
      <w:r w:rsidRPr="00A12A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z w:val="30"/>
          <w:szCs w:val="30"/>
          <w:cs/>
          <w:lang w:bidi="th-TH"/>
        </w:rPr>
        <w:t>ตุลาคม</w:t>
      </w:r>
      <w:r w:rsidRPr="00A12A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z w:val="30"/>
          <w:szCs w:val="30"/>
          <w:lang w:bidi="th-TH"/>
        </w:rPr>
        <w:t>2562</w:t>
      </w:r>
      <w:r w:rsidRPr="00A12A88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ต่อมาเมื่อวันที่ </w:t>
      </w:r>
      <w:r w:rsidRPr="00A12A88">
        <w:rPr>
          <w:rFonts w:asciiTheme="majorBidi" w:hAnsiTheme="majorBidi" w:cstheme="majorBidi"/>
          <w:sz w:val="30"/>
          <w:szCs w:val="30"/>
          <w:lang w:bidi="th-TH"/>
        </w:rPr>
        <w:t xml:space="preserve">1 </w:t>
      </w:r>
      <w:r w:rsidRPr="00A12A8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กันยายน </w:t>
      </w:r>
      <w:r w:rsidRPr="00A12A88">
        <w:rPr>
          <w:rFonts w:asciiTheme="majorBidi" w:hAnsiTheme="majorBidi" w:cstheme="majorBidi"/>
          <w:sz w:val="30"/>
          <w:szCs w:val="30"/>
          <w:lang w:bidi="th-TH"/>
        </w:rPr>
        <w:t xml:space="preserve">2563 </w:t>
      </w:r>
      <w:r w:rsidRPr="00A12A8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ศาลอุทธรณ์ภาค </w:t>
      </w:r>
      <w:r w:rsidRPr="00A12A88">
        <w:rPr>
          <w:rFonts w:asciiTheme="majorBidi" w:hAnsiTheme="majorBidi" w:cstheme="majorBidi"/>
          <w:sz w:val="30"/>
          <w:szCs w:val="30"/>
          <w:lang w:bidi="th-TH"/>
        </w:rPr>
        <w:t xml:space="preserve">2 </w:t>
      </w:r>
      <w:r w:rsidRPr="00A12A88">
        <w:rPr>
          <w:rFonts w:asciiTheme="majorBidi" w:hAnsiTheme="majorBidi" w:cstheme="majorBidi"/>
          <w:sz w:val="30"/>
          <w:szCs w:val="30"/>
          <w:cs/>
          <w:lang w:bidi="th-TH"/>
        </w:rPr>
        <w:t xml:space="preserve">ได้มีคำพิพากษาให้บริษัทชดใช้ค่าเสียหายพร้อมดอกเบี้ยให้แก่โจทก์ที่ยื่นอุทธรณ์เพิ่มเติม บริษัทได้นำเงินจำนวน </w:t>
      </w:r>
      <w:r w:rsidRPr="00A12A88">
        <w:rPr>
          <w:rFonts w:asciiTheme="majorBidi" w:hAnsiTheme="majorBidi" w:cstheme="majorBidi"/>
          <w:sz w:val="30"/>
          <w:szCs w:val="30"/>
          <w:lang w:bidi="th-TH"/>
        </w:rPr>
        <w:t xml:space="preserve">25 </w:t>
      </w:r>
      <w:r w:rsidRPr="00A12A88">
        <w:rPr>
          <w:rFonts w:asciiTheme="majorBidi" w:hAnsiTheme="majorBidi" w:cstheme="majorBidi"/>
          <w:sz w:val="30"/>
          <w:szCs w:val="30"/>
          <w:cs/>
          <w:lang w:bidi="th-TH"/>
        </w:rPr>
        <w:t>ล้านบาท ซึ่งครอบคลุมค่าเสียหายตามคำพิพากษาไปวางที่ศาลจังหวัดระยองในวันที่</w:t>
      </w:r>
      <w:r w:rsidRPr="00A12A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z w:val="30"/>
          <w:szCs w:val="30"/>
          <w:lang w:bidi="th-TH"/>
        </w:rPr>
        <w:t xml:space="preserve">30 </w:t>
      </w:r>
      <w:r w:rsidRPr="00A12A88">
        <w:rPr>
          <w:rFonts w:asciiTheme="majorBidi" w:hAnsiTheme="majorBidi" w:cstheme="majorBidi"/>
          <w:sz w:val="30"/>
          <w:szCs w:val="30"/>
          <w:cs/>
          <w:lang w:bidi="th-TH"/>
        </w:rPr>
        <w:t>กันยายน</w:t>
      </w:r>
      <w:r w:rsidRPr="00A12A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z w:val="30"/>
          <w:szCs w:val="30"/>
          <w:lang w:bidi="th-TH"/>
        </w:rPr>
        <w:t xml:space="preserve">2563 </w:t>
      </w:r>
      <w:r w:rsidRPr="00A12A88">
        <w:rPr>
          <w:rFonts w:asciiTheme="majorBidi" w:hAnsiTheme="majorBidi" w:cstheme="majorBidi"/>
          <w:sz w:val="30"/>
          <w:szCs w:val="30"/>
          <w:cs/>
          <w:lang w:bidi="th-TH"/>
        </w:rPr>
        <w:t>ต่อม</w:t>
      </w:r>
      <w:r w:rsidRPr="00A12A88">
        <w:rPr>
          <w:rFonts w:asciiTheme="majorBidi" w:hAnsiTheme="majorBidi" w:cstheme="majorBidi" w:hint="cs"/>
          <w:sz w:val="30"/>
          <w:szCs w:val="30"/>
          <w:cs/>
          <w:lang w:bidi="th-TH"/>
        </w:rPr>
        <w:t>า</w:t>
      </w:r>
      <w:r w:rsidRPr="00A12A88">
        <w:rPr>
          <w:rFonts w:asciiTheme="majorBidi" w:hAnsiTheme="majorBidi" w:cstheme="majorBidi"/>
          <w:sz w:val="30"/>
          <w:szCs w:val="30"/>
          <w:cs/>
          <w:lang w:bidi="th-TH"/>
        </w:rPr>
        <w:t>เมื่อวันที่</w:t>
      </w:r>
      <w:r w:rsidRPr="00A12A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z w:val="30"/>
          <w:szCs w:val="30"/>
          <w:lang w:bidi="th-TH"/>
        </w:rPr>
        <w:t xml:space="preserve">14 </w:t>
      </w:r>
      <w:r w:rsidRPr="00A12A88">
        <w:rPr>
          <w:rFonts w:asciiTheme="majorBidi" w:hAnsiTheme="majorBidi" w:cstheme="majorBidi"/>
          <w:sz w:val="30"/>
          <w:szCs w:val="30"/>
          <w:cs/>
          <w:lang w:bidi="th-TH"/>
        </w:rPr>
        <w:t>ตุลาคม</w:t>
      </w:r>
      <w:r w:rsidRPr="00A12A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z w:val="30"/>
          <w:szCs w:val="30"/>
          <w:lang w:bidi="th-TH"/>
        </w:rPr>
        <w:t xml:space="preserve">2563 </w:t>
      </w:r>
      <w:r w:rsidRPr="00A12A88">
        <w:rPr>
          <w:rFonts w:asciiTheme="majorBidi" w:hAnsiTheme="majorBidi" w:cstheme="majorBidi"/>
          <w:sz w:val="30"/>
          <w:szCs w:val="30"/>
          <w:cs/>
          <w:lang w:bidi="th-TH"/>
        </w:rPr>
        <w:t>ศาลจังหวัดระยองได้นัดฟังคำพิพากษาหรือคำสั่งศาลอุทธรณ์ภาค</w:t>
      </w:r>
      <w:r w:rsidRPr="00A12A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z w:val="30"/>
          <w:szCs w:val="30"/>
          <w:lang w:bidi="th-TH"/>
        </w:rPr>
        <w:t xml:space="preserve">2 </w:t>
      </w:r>
      <w:r w:rsidRPr="00A12A88">
        <w:rPr>
          <w:rFonts w:asciiTheme="majorBidi" w:hAnsiTheme="majorBidi" w:cstheme="majorBidi"/>
          <w:sz w:val="30"/>
          <w:szCs w:val="30"/>
          <w:cs/>
          <w:lang w:bidi="th-TH"/>
        </w:rPr>
        <w:t>เพิ่มเติมในวันที่</w:t>
      </w:r>
      <w:r w:rsidRPr="00A12A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z w:val="30"/>
          <w:szCs w:val="30"/>
          <w:lang w:bidi="th-TH"/>
        </w:rPr>
        <w:t xml:space="preserve">26 </w:t>
      </w:r>
      <w:r w:rsidRPr="00A12A88">
        <w:rPr>
          <w:rFonts w:asciiTheme="majorBidi" w:hAnsiTheme="majorBidi" w:cstheme="majorBidi"/>
          <w:sz w:val="30"/>
          <w:szCs w:val="30"/>
          <w:cs/>
          <w:lang w:bidi="th-TH"/>
        </w:rPr>
        <w:t>พฤศจิกายน</w:t>
      </w:r>
      <w:r w:rsidRPr="00A12A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z w:val="30"/>
          <w:szCs w:val="30"/>
          <w:lang w:bidi="th-TH"/>
        </w:rPr>
        <w:t xml:space="preserve">2563 </w:t>
      </w:r>
      <w:r w:rsidRPr="00A12A88">
        <w:rPr>
          <w:rFonts w:asciiTheme="majorBidi" w:hAnsiTheme="majorBidi" w:cstheme="majorBidi" w:hint="cs"/>
          <w:sz w:val="30"/>
          <w:szCs w:val="30"/>
          <w:cs/>
          <w:lang w:bidi="th-TH"/>
        </w:rPr>
        <w:t>ซึ่ง</w:t>
      </w:r>
      <w:r w:rsidRPr="00A12A88">
        <w:rPr>
          <w:rFonts w:asciiTheme="majorBidi" w:hAnsiTheme="majorBidi" w:cstheme="majorBidi" w:hint="cs"/>
          <w:sz w:val="30"/>
          <w:szCs w:val="30"/>
          <w:cs/>
          <w:lang w:bidi="th-TH"/>
        </w:rPr>
        <w:lastRenderedPageBreak/>
        <w:t xml:space="preserve">โจทก์ได้ยื่นฎีกาต่อศาลแล้วเมื่อวันที่ </w:t>
      </w:r>
      <w:r w:rsidRPr="00A12A88">
        <w:rPr>
          <w:rFonts w:asciiTheme="majorBidi" w:hAnsiTheme="majorBidi" w:cstheme="majorBidi"/>
          <w:sz w:val="30"/>
          <w:szCs w:val="30"/>
          <w:lang w:bidi="th-TH"/>
        </w:rPr>
        <w:t>1</w:t>
      </w:r>
      <w:r w:rsidRPr="00A12A88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มีนาคม </w:t>
      </w:r>
      <w:r w:rsidRPr="00A12A88">
        <w:rPr>
          <w:rFonts w:asciiTheme="majorBidi" w:hAnsiTheme="majorBidi" w:cstheme="majorBidi"/>
          <w:sz w:val="30"/>
          <w:szCs w:val="30"/>
          <w:lang w:bidi="th-TH"/>
        </w:rPr>
        <w:t>2564</w:t>
      </w:r>
      <w:r w:rsidRPr="00A12A88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A12A88">
        <w:rPr>
          <w:rFonts w:asciiTheme="majorBidi" w:hAnsiTheme="majorBidi" w:hint="cs"/>
          <w:sz w:val="30"/>
          <w:szCs w:val="30"/>
          <w:cs/>
          <w:lang w:bidi="th-TH"/>
        </w:rPr>
        <w:t>โดยศาลฎีกาได้มีคำสั่งรับฎีกาโจทก์เมื่อวันที่</w:t>
      </w:r>
      <w:r w:rsidRPr="00A12A88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12A88">
        <w:rPr>
          <w:rFonts w:asciiTheme="majorBidi" w:hAnsiTheme="majorBidi" w:cstheme="majorBidi"/>
          <w:sz w:val="30"/>
          <w:szCs w:val="30"/>
          <w:lang w:bidi="th-TH"/>
        </w:rPr>
        <w:t xml:space="preserve">2 </w:t>
      </w:r>
      <w:r w:rsidRPr="00A12A88">
        <w:rPr>
          <w:rFonts w:asciiTheme="majorBidi" w:hAnsiTheme="majorBidi" w:hint="cs"/>
          <w:sz w:val="30"/>
          <w:szCs w:val="30"/>
          <w:cs/>
          <w:lang w:bidi="th-TH"/>
        </w:rPr>
        <w:t>มีนาคม</w:t>
      </w:r>
      <w:r w:rsidRPr="00A12A88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12A88">
        <w:rPr>
          <w:rFonts w:asciiTheme="majorBidi" w:hAnsiTheme="majorBidi" w:cstheme="majorBidi"/>
          <w:sz w:val="30"/>
          <w:szCs w:val="30"/>
          <w:lang w:bidi="th-TH"/>
        </w:rPr>
        <w:t xml:space="preserve">2565 </w:t>
      </w:r>
      <w:r w:rsidRPr="00A12A88">
        <w:rPr>
          <w:rFonts w:asciiTheme="majorBidi" w:hAnsiTheme="majorBidi" w:hint="cs"/>
          <w:sz w:val="30"/>
          <w:szCs w:val="30"/>
          <w:cs/>
          <w:lang w:bidi="th-TH"/>
        </w:rPr>
        <w:t>และได้ส่งสำเนาคำฟ้องฎีกาให้แก่บริษัทเมื่อวันที่</w:t>
      </w:r>
      <w:r w:rsidRPr="00A12A88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12A88">
        <w:rPr>
          <w:rFonts w:asciiTheme="majorBidi" w:hAnsiTheme="majorBidi" w:cstheme="majorBidi"/>
          <w:sz w:val="30"/>
          <w:szCs w:val="30"/>
          <w:lang w:bidi="th-TH"/>
        </w:rPr>
        <w:t xml:space="preserve">19 </w:t>
      </w:r>
      <w:r w:rsidRPr="00A12A88">
        <w:rPr>
          <w:rFonts w:asciiTheme="majorBidi" w:hAnsiTheme="majorBidi" w:hint="cs"/>
          <w:sz w:val="30"/>
          <w:szCs w:val="30"/>
          <w:cs/>
          <w:lang w:bidi="th-TH"/>
        </w:rPr>
        <w:t>มีนาคม</w:t>
      </w:r>
      <w:r w:rsidRPr="00A12A88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12A88">
        <w:rPr>
          <w:rFonts w:asciiTheme="majorBidi" w:hAnsiTheme="majorBidi" w:cstheme="majorBidi"/>
          <w:sz w:val="30"/>
          <w:szCs w:val="30"/>
          <w:lang w:bidi="th-TH"/>
        </w:rPr>
        <w:t xml:space="preserve">2565 </w:t>
      </w:r>
      <w:r w:rsidR="008013FC" w:rsidRPr="00A12A88">
        <w:rPr>
          <w:rFonts w:asciiTheme="majorBidi" w:hAnsiTheme="majorBidi" w:hint="cs"/>
          <w:sz w:val="30"/>
          <w:szCs w:val="30"/>
          <w:cs/>
          <w:lang w:val="en-US" w:bidi="th-TH"/>
        </w:rPr>
        <w:t>บริษัทได้ยื่นคำแก้ฎีกาเมื่อวันที่</w:t>
      </w:r>
      <w:r w:rsidR="008013FC" w:rsidRPr="00A12A88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="008013FC" w:rsidRPr="00A12A88">
        <w:rPr>
          <w:rFonts w:asciiTheme="majorBidi" w:hAnsiTheme="majorBidi"/>
          <w:sz w:val="30"/>
          <w:szCs w:val="30"/>
          <w:lang w:val="en-US" w:bidi="th-TH"/>
        </w:rPr>
        <w:t xml:space="preserve">13 </w:t>
      </w:r>
      <w:r w:rsidR="008013FC" w:rsidRPr="00A12A88">
        <w:rPr>
          <w:rFonts w:asciiTheme="majorBidi" w:hAnsiTheme="majorBidi" w:hint="cs"/>
          <w:sz w:val="30"/>
          <w:szCs w:val="30"/>
          <w:cs/>
          <w:lang w:val="en-US" w:bidi="th-TH"/>
        </w:rPr>
        <w:t>กันยายน</w:t>
      </w:r>
      <w:r w:rsidR="008013FC" w:rsidRPr="00A12A88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="008013FC" w:rsidRPr="00A12A88">
        <w:rPr>
          <w:rFonts w:asciiTheme="majorBidi" w:hAnsiTheme="majorBidi"/>
          <w:sz w:val="30"/>
          <w:szCs w:val="30"/>
          <w:lang w:val="en-US" w:bidi="th-TH"/>
        </w:rPr>
        <w:t xml:space="preserve">2565 </w:t>
      </w:r>
      <w:r w:rsidR="008013FC" w:rsidRPr="00A12A88">
        <w:rPr>
          <w:rFonts w:asciiTheme="majorBidi" w:hAnsiTheme="majorBidi" w:hint="cs"/>
          <w:sz w:val="30"/>
          <w:szCs w:val="30"/>
          <w:cs/>
          <w:lang w:val="en-US" w:bidi="th-TH"/>
        </w:rPr>
        <w:t>คดีอยู่ระหว่างการพิจารณาของศาลฎีกา</w:t>
      </w:r>
    </w:p>
    <w:p w14:paraId="091E6AC9" w14:textId="6EF36653" w:rsidR="001A25CB" w:rsidRPr="00A12A88" w:rsidRDefault="001A25CB" w:rsidP="006F6469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  <w:lang w:val="en-US" w:bidi="th-TH"/>
        </w:rPr>
      </w:pPr>
    </w:p>
    <w:p w14:paraId="0A791553" w14:textId="77777777" w:rsidR="009C1E30" w:rsidRPr="00A12A88" w:rsidRDefault="009C1E30" w:rsidP="009C1E30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  <w:lang w:val="en-US" w:bidi="th-TH"/>
        </w:rPr>
      </w:pPr>
      <w:r w:rsidRPr="00A12A88">
        <w:rPr>
          <w:rFonts w:asciiTheme="majorBidi" w:hAnsiTheme="majorBidi" w:hint="cs"/>
          <w:sz w:val="30"/>
          <w:szCs w:val="30"/>
          <w:cs/>
          <w:lang w:val="en-US" w:bidi="th-TH"/>
        </w:rPr>
        <w:t>ต่อมาเมื่อวันที่</w:t>
      </w:r>
      <w:r w:rsidRPr="00A12A88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A12A88">
        <w:rPr>
          <w:rFonts w:asciiTheme="majorBidi" w:hAnsiTheme="majorBidi"/>
          <w:sz w:val="30"/>
          <w:szCs w:val="30"/>
          <w:lang w:val="en-US" w:bidi="th-TH"/>
        </w:rPr>
        <w:t xml:space="preserve">28 </w:t>
      </w:r>
      <w:r w:rsidRPr="00A12A88">
        <w:rPr>
          <w:rFonts w:asciiTheme="majorBidi" w:hAnsiTheme="majorBidi" w:hint="cs"/>
          <w:sz w:val="30"/>
          <w:szCs w:val="30"/>
          <w:cs/>
          <w:lang w:val="en-US" w:bidi="th-TH"/>
        </w:rPr>
        <w:t>กรกฎาคม</w:t>
      </w:r>
      <w:r w:rsidRPr="00A12A88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A12A88">
        <w:rPr>
          <w:rFonts w:asciiTheme="majorBidi" w:hAnsiTheme="majorBidi"/>
          <w:sz w:val="30"/>
          <w:szCs w:val="30"/>
          <w:lang w:val="en-US" w:bidi="th-TH"/>
        </w:rPr>
        <w:t xml:space="preserve">2566 </w:t>
      </w:r>
      <w:r w:rsidRPr="00A12A88">
        <w:rPr>
          <w:rFonts w:asciiTheme="majorBidi" w:hAnsiTheme="majorBidi" w:hint="cs"/>
          <w:sz w:val="30"/>
          <w:szCs w:val="30"/>
          <w:cs/>
          <w:lang w:val="en-US" w:bidi="th-TH"/>
        </w:rPr>
        <w:t>บริษัทได้รับหมายเรียกและสำเนาคำฟ้องคดีแพ่งในคดีที่กรมอุทยานแห่งชาติ</w:t>
      </w:r>
      <w:r w:rsidRPr="00A12A88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A12A88">
        <w:rPr>
          <w:rFonts w:asciiTheme="majorBidi" w:hAnsiTheme="majorBidi" w:hint="cs"/>
          <w:sz w:val="30"/>
          <w:szCs w:val="30"/>
          <w:cs/>
          <w:lang w:val="en-US" w:bidi="th-TH"/>
        </w:rPr>
        <w:t>สัตว์ป่า</w:t>
      </w:r>
      <w:r w:rsidRPr="00A12A88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A12A88">
        <w:rPr>
          <w:rFonts w:asciiTheme="majorBidi" w:hAnsiTheme="majorBidi" w:hint="cs"/>
          <w:sz w:val="30"/>
          <w:szCs w:val="30"/>
          <w:cs/>
          <w:lang w:val="en-US" w:bidi="th-TH"/>
        </w:rPr>
        <w:t>และพันธุ์พืช</w:t>
      </w:r>
      <w:r w:rsidRPr="00A12A88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A12A88">
        <w:rPr>
          <w:rFonts w:asciiTheme="majorBidi" w:hAnsiTheme="majorBidi" w:hint="cs"/>
          <w:sz w:val="30"/>
          <w:szCs w:val="30"/>
          <w:cs/>
          <w:lang w:val="en-US" w:bidi="th-TH"/>
        </w:rPr>
        <w:t>ได้ยื่นฟ้องบริษัทเป็นจำเลย</w:t>
      </w:r>
      <w:r w:rsidRPr="00A12A88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A12A88">
        <w:rPr>
          <w:rFonts w:asciiTheme="majorBidi" w:hAnsiTheme="majorBidi" w:hint="cs"/>
          <w:sz w:val="30"/>
          <w:szCs w:val="30"/>
          <w:cs/>
          <w:lang w:val="en-US" w:bidi="th-TH"/>
        </w:rPr>
        <w:t>ต่อศาลจังหวัดระยอง</w:t>
      </w:r>
      <w:r w:rsidRPr="00A12A88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A12A88">
        <w:rPr>
          <w:rFonts w:asciiTheme="majorBidi" w:hAnsiTheme="majorBidi" w:hint="cs"/>
          <w:sz w:val="30"/>
          <w:szCs w:val="30"/>
          <w:cs/>
          <w:lang w:val="en-US" w:bidi="th-TH"/>
        </w:rPr>
        <w:t>ในข้อหาละเมิด</w:t>
      </w:r>
      <w:r w:rsidRPr="00A12A88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A12A88">
        <w:rPr>
          <w:rFonts w:asciiTheme="majorBidi" w:hAnsiTheme="majorBidi" w:hint="cs"/>
          <w:sz w:val="30"/>
          <w:szCs w:val="30"/>
          <w:cs/>
          <w:lang w:val="en-US" w:bidi="th-TH"/>
        </w:rPr>
        <w:t>ทำให้เกิดความเสียหายต่อทรัพยากรธรรมชาติ</w:t>
      </w:r>
      <w:r w:rsidRPr="00A12A88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A12A88">
        <w:rPr>
          <w:rFonts w:asciiTheme="majorBidi" w:hAnsiTheme="majorBidi" w:hint="cs"/>
          <w:sz w:val="30"/>
          <w:szCs w:val="30"/>
          <w:cs/>
          <w:lang w:val="en-US" w:bidi="th-TH"/>
        </w:rPr>
        <w:t>และให้ชดใช้ค่าเสียหาย</w:t>
      </w:r>
      <w:r w:rsidRPr="00A12A88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A12A88">
        <w:rPr>
          <w:rFonts w:asciiTheme="majorBidi" w:hAnsiTheme="majorBidi" w:hint="cs"/>
          <w:sz w:val="30"/>
          <w:szCs w:val="30"/>
          <w:cs/>
          <w:lang w:val="en-US" w:bidi="th-TH"/>
        </w:rPr>
        <w:t>โดยโจทก์กล่าวอ้างว่า</w:t>
      </w:r>
      <w:r w:rsidRPr="00A12A88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A12A88">
        <w:rPr>
          <w:rFonts w:asciiTheme="majorBidi" w:hAnsiTheme="majorBidi" w:hint="cs"/>
          <w:sz w:val="30"/>
          <w:szCs w:val="30"/>
          <w:cs/>
          <w:lang w:val="en-US" w:bidi="th-TH"/>
        </w:rPr>
        <w:t>เหตุการณ์น้ำมันดิบรั่วไหลในปี</w:t>
      </w:r>
      <w:r w:rsidRPr="00A12A88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A12A88">
        <w:rPr>
          <w:rFonts w:asciiTheme="majorBidi" w:hAnsiTheme="majorBidi"/>
          <w:sz w:val="30"/>
          <w:szCs w:val="30"/>
          <w:lang w:val="en-US" w:bidi="th-TH"/>
        </w:rPr>
        <w:t xml:space="preserve">2556 </w:t>
      </w:r>
      <w:r w:rsidRPr="00A12A88">
        <w:rPr>
          <w:rFonts w:asciiTheme="majorBidi" w:hAnsiTheme="majorBidi" w:hint="cs"/>
          <w:sz w:val="30"/>
          <w:szCs w:val="30"/>
          <w:cs/>
          <w:lang w:val="en-US" w:bidi="th-TH"/>
        </w:rPr>
        <w:t>ส่งผลให้โจทก์ได้รับความเสียหาย</w:t>
      </w:r>
      <w:r w:rsidRPr="00A12A88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A12A88">
        <w:rPr>
          <w:rFonts w:asciiTheme="majorBidi" w:hAnsiTheme="majorBidi" w:hint="cs"/>
          <w:sz w:val="30"/>
          <w:szCs w:val="30"/>
          <w:cs/>
          <w:lang w:val="en-US" w:bidi="th-TH"/>
        </w:rPr>
        <w:t>บริษัทและที่ปรึกษากฎหมายของบริษัทได้พิจารณาข้อเท็จจริง</w:t>
      </w:r>
      <w:r w:rsidRPr="00A12A88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A12A88">
        <w:rPr>
          <w:rFonts w:asciiTheme="majorBidi" w:hAnsiTheme="majorBidi" w:hint="cs"/>
          <w:sz w:val="30"/>
          <w:szCs w:val="30"/>
          <w:cs/>
          <w:lang w:val="en-US" w:bidi="th-TH"/>
        </w:rPr>
        <w:t>หลักฐาน</w:t>
      </w:r>
      <w:r w:rsidRPr="00A12A88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A12A88">
        <w:rPr>
          <w:rFonts w:asciiTheme="majorBidi" w:hAnsiTheme="majorBidi" w:hint="cs"/>
          <w:sz w:val="30"/>
          <w:szCs w:val="30"/>
          <w:cs/>
          <w:lang w:val="en-US" w:bidi="th-TH"/>
        </w:rPr>
        <w:t>และข้อกฎหมายที่เกี่ยวข้องแล้ว</w:t>
      </w:r>
      <w:r w:rsidRPr="00A12A88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A12A88">
        <w:rPr>
          <w:rFonts w:asciiTheme="majorBidi" w:hAnsiTheme="majorBidi" w:hint="cs"/>
          <w:sz w:val="30"/>
          <w:szCs w:val="30"/>
          <w:cs/>
          <w:lang w:val="en-US" w:bidi="th-TH"/>
        </w:rPr>
        <w:t>เห็นว่า</w:t>
      </w:r>
      <w:r w:rsidRPr="00A12A88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A12A88">
        <w:rPr>
          <w:rFonts w:asciiTheme="majorBidi" w:hAnsiTheme="majorBidi" w:hint="cs"/>
          <w:sz w:val="30"/>
          <w:szCs w:val="30"/>
          <w:cs/>
          <w:lang w:val="en-US" w:bidi="th-TH"/>
        </w:rPr>
        <w:t>บริษัทได้ชดใช้</w:t>
      </w:r>
      <w:r w:rsidRPr="00A12A88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A12A88">
        <w:rPr>
          <w:rFonts w:asciiTheme="majorBidi" w:hAnsiTheme="majorBidi" w:hint="cs"/>
          <w:sz w:val="30"/>
          <w:szCs w:val="30"/>
          <w:cs/>
          <w:lang w:val="en-US" w:bidi="th-TH"/>
        </w:rPr>
        <w:t>เยียวยา</w:t>
      </w:r>
      <w:r w:rsidRPr="00A12A88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A12A88">
        <w:rPr>
          <w:rFonts w:asciiTheme="majorBidi" w:hAnsiTheme="majorBidi" w:hint="cs"/>
          <w:sz w:val="30"/>
          <w:szCs w:val="30"/>
          <w:cs/>
          <w:lang w:val="en-US" w:bidi="th-TH"/>
        </w:rPr>
        <w:t>และทำให้ทรัพยากรธรรมชาติและสิ่งแวดล้อมกลับคืนสู่สภาวะปกติแล้ว</w:t>
      </w:r>
      <w:r w:rsidRPr="00A12A88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A12A88">
        <w:rPr>
          <w:rFonts w:asciiTheme="majorBidi" w:hAnsiTheme="majorBidi" w:hint="cs"/>
          <w:sz w:val="30"/>
          <w:szCs w:val="30"/>
          <w:cs/>
          <w:lang w:val="en-US" w:bidi="th-TH"/>
        </w:rPr>
        <w:t>หลังจากเกิดเหตุ</w:t>
      </w:r>
      <w:r w:rsidRPr="00A12A88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A12A88">
        <w:rPr>
          <w:rFonts w:asciiTheme="majorBidi" w:hAnsiTheme="majorBidi" w:hint="cs"/>
          <w:sz w:val="30"/>
          <w:szCs w:val="30"/>
          <w:cs/>
          <w:lang w:val="en-US" w:bidi="th-TH"/>
        </w:rPr>
        <w:t>จึงไม่มีหน้าที่ต้องรับผิดตามฟ้อง</w:t>
      </w:r>
      <w:r w:rsidRPr="00A12A88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A12A88">
        <w:rPr>
          <w:rFonts w:asciiTheme="majorBidi" w:hAnsiTheme="majorBidi" w:hint="cs"/>
          <w:sz w:val="30"/>
          <w:szCs w:val="30"/>
          <w:cs/>
          <w:lang w:val="en-US" w:bidi="th-TH"/>
        </w:rPr>
        <w:t>ดังนั้น</w:t>
      </w:r>
      <w:r w:rsidRPr="00A12A88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A12A88">
        <w:rPr>
          <w:rFonts w:asciiTheme="majorBidi" w:hAnsiTheme="majorBidi" w:hint="cs"/>
          <w:sz w:val="30"/>
          <w:szCs w:val="30"/>
          <w:cs/>
          <w:lang w:val="en-US" w:bidi="th-TH"/>
        </w:rPr>
        <w:t>บริษัทจึงไม่ได้บันทึกค่าเผื่อผลเสียหายที่อาจเกิดขึ้นจากคดีดังกล่าว</w:t>
      </w:r>
    </w:p>
    <w:p w14:paraId="26BF5C1E" w14:textId="77777777" w:rsidR="009C1E30" w:rsidRPr="00A12A88" w:rsidRDefault="009C1E30" w:rsidP="006F6469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  <w:lang w:val="en-US" w:bidi="th-TH"/>
        </w:rPr>
      </w:pPr>
    </w:p>
    <w:p w14:paraId="52DB02D1" w14:textId="77777777" w:rsidR="006F6469" w:rsidRPr="00A12A88" w:rsidRDefault="006F6469" w:rsidP="006F6469">
      <w:pPr>
        <w:pStyle w:val="block"/>
        <w:numPr>
          <w:ilvl w:val="0"/>
          <w:numId w:val="31"/>
        </w:numPr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bidi="th-TH"/>
        </w:rPr>
      </w:pPr>
      <w:r w:rsidRPr="00A12A88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bidi="th-TH"/>
        </w:rPr>
        <w:t>คดีความเกี่ยวกับการโอนสิทธิการรับชำระเงินค่าวัตถุดิบของบริษัทย่อย</w:t>
      </w:r>
    </w:p>
    <w:p w14:paraId="3707E29E" w14:textId="77777777" w:rsidR="006F6469" w:rsidRPr="00A12A88" w:rsidRDefault="006F6469" w:rsidP="006F6469">
      <w:pPr>
        <w:pStyle w:val="block"/>
        <w:tabs>
          <w:tab w:val="decimal" w:pos="1080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pacing w:val="-4"/>
          <w:sz w:val="30"/>
          <w:szCs w:val="30"/>
          <w:lang w:bidi="th-TH"/>
        </w:rPr>
      </w:pPr>
    </w:p>
    <w:p w14:paraId="448DA74F" w14:textId="77777777" w:rsidR="006F6469" w:rsidRPr="00A12A88" w:rsidRDefault="006F6469" w:rsidP="006F6469">
      <w:pPr>
        <w:pStyle w:val="block"/>
        <w:numPr>
          <w:ilvl w:val="1"/>
          <w:numId w:val="8"/>
        </w:numPr>
        <w:tabs>
          <w:tab w:val="left" w:pos="1170"/>
        </w:tabs>
        <w:spacing w:after="0" w:line="240" w:lineRule="auto"/>
        <w:ind w:left="1170" w:hanging="630"/>
        <w:jc w:val="thaiDistribute"/>
        <w:rPr>
          <w:rFonts w:ascii="Angsana New" w:hAnsi="Angsana New"/>
          <w:spacing w:val="-2"/>
          <w:sz w:val="30"/>
          <w:szCs w:val="30"/>
        </w:rPr>
      </w:pPr>
      <w:r w:rsidRPr="00A12A88">
        <w:rPr>
          <w:rFonts w:ascii="Angsana New" w:hAnsi="Angsana New" w:hint="cs"/>
          <w:spacing w:val="4"/>
          <w:sz w:val="30"/>
          <w:szCs w:val="30"/>
          <w:cs/>
          <w:lang w:bidi="th-TH"/>
        </w:rPr>
        <w:t xml:space="preserve">เมื่อวันที่ </w:t>
      </w:r>
      <w:r w:rsidRPr="00A12A88">
        <w:rPr>
          <w:rFonts w:ascii="Angsana New" w:hAnsi="Angsana New" w:hint="cs"/>
          <w:spacing w:val="4"/>
          <w:sz w:val="30"/>
          <w:szCs w:val="30"/>
          <w:lang w:val="en-US" w:bidi="th-TH"/>
        </w:rPr>
        <w:t xml:space="preserve">18 </w:t>
      </w:r>
      <w:r w:rsidRPr="00A12A88">
        <w:rPr>
          <w:rFonts w:ascii="Angsana New" w:hAnsi="Angsana New" w:hint="cs"/>
          <w:spacing w:val="4"/>
          <w:sz w:val="30"/>
          <w:szCs w:val="30"/>
          <w:cs/>
          <w:lang w:bidi="th-TH"/>
        </w:rPr>
        <w:t xml:space="preserve">สิงหาคม </w:t>
      </w:r>
      <w:r w:rsidRPr="00A12A88">
        <w:rPr>
          <w:rFonts w:ascii="Angsana New" w:hAnsi="Angsana New" w:hint="cs"/>
          <w:spacing w:val="4"/>
          <w:sz w:val="30"/>
          <w:szCs w:val="30"/>
          <w:lang w:val="en-US" w:bidi="th-TH"/>
        </w:rPr>
        <w:t xml:space="preserve">2560 </w:t>
      </w:r>
      <w:r w:rsidRPr="00A12A88">
        <w:rPr>
          <w:rFonts w:ascii="Angsana New" w:hAnsi="Angsana New" w:hint="cs"/>
          <w:spacing w:val="4"/>
          <w:sz w:val="30"/>
          <w:szCs w:val="30"/>
          <w:cs/>
          <w:lang w:bidi="th-TH"/>
        </w:rPr>
        <w:t>บริษัท อนัตตา กรีน จำกัด ต่อมาเปลี่ยนชื่อเป็น บริษัท ไทย ไบโอ อินโนเวชั่น</w:t>
      </w:r>
      <w:r w:rsidRPr="00A12A88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จำกัด (“อนัตตา”) บริษัทย่อย และบริษัท เอเชีย แคปปิตอล กรุ๊ป จำกัด (มหาชน) (“</w:t>
      </w:r>
      <w:r w:rsidRPr="00A12A88">
        <w:rPr>
          <w:rFonts w:ascii="Angsana New" w:hAnsi="Angsana New" w:hint="cs"/>
          <w:spacing w:val="-2"/>
          <w:sz w:val="30"/>
          <w:szCs w:val="30"/>
          <w:lang w:val="en-US" w:bidi="th-TH"/>
        </w:rPr>
        <w:t xml:space="preserve">ACAP”)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ได้ทำบันทึกความเข้าใจ </w:t>
      </w:r>
      <w:r w:rsidRPr="00A12A88">
        <w:rPr>
          <w:rFonts w:ascii="Angsana New" w:hAnsi="Angsana New" w:hint="cs"/>
          <w:spacing w:val="-2"/>
          <w:sz w:val="30"/>
          <w:szCs w:val="30"/>
          <w:lang w:val="en-US" w:bidi="th-TH"/>
        </w:rPr>
        <w:t xml:space="preserve">3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ฝ่าย โดยอนัตตามีหน้าที่เป็นผู้จัดหาน้ำมันปาล์มส่งจำหน่ายให้แก่บริษัทย่อย และ </w:t>
      </w:r>
      <w:r w:rsidRPr="00A12A88">
        <w:rPr>
          <w:rFonts w:ascii="Angsana New" w:hAnsi="Angsana New" w:hint="cs"/>
          <w:spacing w:val="-2"/>
          <w:sz w:val="30"/>
          <w:szCs w:val="30"/>
          <w:lang w:val="en-US" w:bidi="th-TH"/>
        </w:rPr>
        <w:t xml:space="preserve">ACAP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เป็นผู้ออกเงินทุนให้อนัตตานำไปชำระค่าสินค้าแก่ผู้ค้ารายย่อย ในวันเดียวกัน อนัตตาได้ทำสัญญากู้ยืมเงินจาก </w:t>
      </w:r>
      <w:r w:rsidRPr="00A12A88">
        <w:rPr>
          <w:rFonts w:ascii="Angsana New" w:hAnsi="Angsana New" w:hint="cs"/>
          <w:spacing w:val="-2"/>
          <w:sz w:val="30"/>
          <w:szCs w:val="30"/>
          <w:lang w:val="en-US" w:bidi="th-TH"/>
        </w:rPr>
        <w:t xml:space="preserve">ACAP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และโอนสิทธิการรับเงินค่าวัตถุดิบให้แก่ </w:t>
      </w:r>
      <w:r w:rsidRPr="00A12A88">
        <w:rPr>
          <w:rFonts w:ascii="Angsana New" w:hAnsi="Angsana New" w:hint="cs"/>
          <w:spacing w:val="-2"/>
          <w:sz w:val="30"/>
          <w:szCs w:val="30"/>
          <w:lang w:val="en-US" w:bidi="th-TH"/>
        </w:rPr>
        <w:t xml:space="preserve">ACAP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bidi="th-TH"/>
        </w:rPr>
        <w:t>พร้อมกับแจ้งการโอนสิทธิการรับเงินให้บริษัทย่อยทราบ และบริษัทย่อยได้ให้ความยินยอมในการโอนสิทธิเรียกร้องดังกล่าว</w:t>
      </w:r>
    </w:p>
    <w:p w14:paraId="0958485C" w14:textId="77777777" w:rsidR="006F6469" w:rsidRPr="00A12A88" w:rsidRDefault="006F6469" w:rsidP="006F6469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24"/>
          <w:szCs w:val="24"/>
          <w:cs/>
        </w:rPr>
      </w:pPr>
    </w:p>
    <w:p w14:paraId="1ADCAFEA" w14:textId="77777777" w:rsidR="006F6469" w:rsidRPr="00A12A88" w:rsidRDefault="006F6469" w:rsidP="006F6469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lang w:bidi="th-TH"/>
        </w:rPr>
      </w:pPr>
      <w:r w:rsidRPr="00A12A88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ในช่วงไตรมาส </w:t>
      </w:r>
      <w:r w:rsidRPr="00A12A88">
        <w:rPr>
          <w:rFonts w:ascii="Angsana New" w:hAnsi="Angsana New" w:hint="cs"/>
          <w:spacing w:val="-2"/>
          <w:sz w:val="30"/>
          <w:szCs w:val="30"/>
          <w:lang w:bidi="th-TH"/>
        </w:rPr>
        <w:t>2</w:t>
      </w:r>
      <w:r w:rsidRPr="00A12A88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ปี </w:t>
      </w:r>
      <w:r w:rsidRPr="00A12A88">
        <w:rPr>
          <w:rFonts w:ascii="Angsana New" w:hAnsi="Angsana New" w:hint="cs"/>
          <w:spacing w:val="-2"/>
          <w:sz w:val="30"/>
          <w:szCs w:val="30"/>
          <w:lang w:bidi="th-TH"/>
        </w:rPr>
        <w:t>2561</w:t>
      </w:r>
      <w:r w:rsidRPr="00A12A88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บริษัทย่อยได้มีการแจ้งข่าวปัญหาวัตถุดิบคงคลังต่อตลาดหลักทรัพย์แห่งประเทศไทย ในเวลาเดียวกัน </w:t>
      </w:r>
      <w:r w:rsidRPr="00A12A88">
        <w:rPr>
          <w:rFonts w:ascii="Angsana New" w:hAnsi="Angsana New" w:hint="cs"/>
          <w:spacing w:val="-2"/>
          <w:sz w:val="30"/>
          <w:szCs w:val="30"/>
          <w:lang w:bidi="th-TH"/>
        </w:rPr>
        <w:t xml:space="preserve">ACAP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ได้เรียกร้องให้บริษัทย่อยชำระค่าวัตถุดิบที่ซื้อขายกับอนัตตาภายใต้การโอนสิทธิการรับชำระเงินค่าวัตถุดิบรวม </w:t>
      </w:r>
      <w:r w:rsidRPr="00A12A88">
        <w:rPr>
          <w:rFonts w:ascii="Angsana New" w:hAnsi="Angsana New" w:hint="cs"/>
          <w:spacing w:val="-2"/>
          <w:sz w:val="30"/>
          <w:szCs w:val="30"/>
          <w:lang w:bidi="th-TH"/>
        </w:rPr>
        <w:t>11</w:t>
      </w:r>
      <w:r w:rsidRPr="00A12A88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รายการ ซึ่งบริษัทย่อยได้พิจารณาเอกสารที่ได้รับมาและได้ชี้แจงกับ </w:t>
      </w:r>
      <w:r w:rsidRPr="00A12A88">
        <w:rPr>
          <w:rFonts w:ascii="Angsana New" w:hAnsi="Angsana New" w:hint="cs"/>
          <w:spacing w:val="-2"/>
          <w:sz w:val="30"/>
          <w:szCs w:val="30"/>
          <w:lang w:bidi="th-TH"/>
        </w:rPr>
        <w:t xml:space="preserve">ACAP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bidi="th-TH"/>
        </w:rPr>
        <w:t>ว่าเป็นเอกสารที่ไม่อยู่ในระบบของบริษัทย่อยและไม่พบหลักฐานการส่งมอบวัตถุดิบจากอนัตตาตามที่ระบุในเอกสารดังกล่าว</w:t>
      </w:r>
    </w:p>
    <w:p w14:paraId="1F556A38" w14:textId="77777777" w:rsidR="006F6469" w:rsidRPr="00A12A88" w:rsidRDefault="006F6469" w:rsidP="006F6469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24"/>
          <w:szCs w:val="24"/>
          <w:lang w:bidi="th-TH"/>
        </w:rPr>
      </w:pPr>
    </w:p>
    <w:p w14:paraId="2AD8A164" w14:textId="77777777" w:rsidR="006F6469" w:rsidRPr="00A12A88" w:rsidRDefault="006F6469" w:rsidP="006F6469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lang w:bidi="th-TH"/>
        </w:rPr>
      </w:pPr>
      <w:r w:rsidRPr="00A12A88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ต่อมาเมื่อวันที่ </w:t>
      </w:r>
      <w:r w:rsidRPr="00A12A88">
        <w:rPr>
          <w:rFonts w:ascii="Angsana New" w:hAnsi="Angsana New" w:hint="cs"/>
          <w:spacing w:val="-2"/>
          <w:sz w:val="30"/>
          <w:szCs w:val="30"/>
          <w:lang w:bidi="th-TH"/>
        </w:rPr>
        <w:t>20</w:t>
      </w:r>
      <w:r w:rsidRPr="00A12A88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สิงหาคม </w:t>
      </w:r>
      <w:r w:rsidRPr="00A12A88">
        <w:rPr>
          <w:rFonts w:ascii="Angsana New" w:hAnsi="Angsana New" w:hint="cs"/>
          <w:spacing w:val="-2"/>
          <w:sz w:val="30"/>
          <w:szCs w:val="30"/>
          <w:lang w:bidi="th-TH"/>
        </w:rPr>
        <w:t>256</w:t>
      </w:r>
      <w:r w:rsidRPr="00A12A88">
        <w:rPr>
          <w:rFonts w:ascii="Angsana New" w:hAnsi="Angsana New"/>
          <w:spacing w:val="-2"/>
          <w:sz w:val="30"/>
          <w:szCs w:val="30"/>
          <w:lang w:bidi="th-TH"/>
        </w:rPr>
        <w:t>1</w:t>
      </w:r>
      <w:r w:rsidRPr="00A12A88">
        <w:rPr>
          <w:rFonts w:ascii="Angsana New" w:hAnsi="Angsana New" w:hint="cs"/>
          <w:spacing w:val="-2"/>
          <w:sz w:val="30"/>
          <w:szCs w:val="30"/>
          <w:lang w:bidi="th-TH"/>
        </w:rPr>
        <w:t xml:space="preserve"> ACAP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ได้ยื่นฟ้องคดีต่อศาลแพ่ง เพื่อเรียกร้องให้อนัตตา และบริษัทย่อยร่วมกันชดใช้ค่าเสียหายรวมเป็นจำนวนเงินทั้งสิ้น </w:t>
      </w:r>
      <w:r w:rsidRPr="00A12A88">
        <w:rPr>
          <w:rFonts w:ascii="Angsana New" w:hAnsi="Angsana New" w:hint="cs"/>
          <w:spacing w:val="-2"/>
          <w:sz w:val="30"/>
          <w:szCs w:val="30"/>
          <w:lang w:bidi="th-TH"/>
        </w:rPr>
        <w:t>324.65</w:t>
      </w:r>
      <w:r w:rsidRPr="00A12A88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ล้านบาท และดอกเบี้ยร้อยละ </w:t>
      </w:r>
      <w:r w:rsidRPr="00A12A88">
        <w:rPr>
          <w:rFonts w:ascii="Angsana New" w:hAnsi="Angsana New" w:hint="cs"/>
          <w:spacing w:val="-2"/>
          <w:sz w:val="30"/>
          <w:szCs w:val="30"/>
          <w:lang w:bidi="th-TH"/>
        </w:rPr>
        <w:t>15</w:t>
      </w:r>
      <w:r w:rsidRPr="00A12A88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ต่อปี ซึ่ง</w:t>
      </w:r>
      <w:r w:rsidRPr="00A12A88">
        <w:rPr>
          <w:rFonts w:ascii="Angsana New" w:hAnsi="Angsana New"/>
          <w:spacing w:val="-2"/>
          <w:sz w:val="30"/>
          <w:szCs w:val="30"/>
          <w:lang w:bidi="th-TH"/>
        </w:rPr>
        <w:t> </w:t>
      </w:r>
      <w:r w:rsidRPr="00A12A88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ที่ปรึกษากฎหมายของบริษัทย่อยได้พิจารณาข้อเท็จจริงและหลักฐานที่เกี่ยวข้องแล้วเห็นว่า บริษัทย่อยไม่ต้องรับผิดตามฟ้อง บริษัทย่อยจึงได้แต่งตั้งทนายความและยื่นคำให้การต่อสู้คดี</w:t>
      </w:r>
    </w:p>
    <w:p w14:paraId="53B431E6" w14:textId="77777777" w:rsidR="006F6469" w:rsidRPr="00A12A88" w:rsidRDefault="006F6469" w:rsidP="006F6469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24"/>
          <w:szCs w:val="24"/>
          <w:lang w:bidi="th-TH"/>
        </w:rPr>
      </w:pPr>
    </w:p>
    <w:p w14:paraId="42EB23B7" w14:textId="4502AE6E" w:rsidR="006F6469" w:rsidRPr="00A12A88" w:rsidRDefault="006F6469" w:rsidP="006F6469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lang w:bidi="th-TH"/>
        </w:rPr>
      </w:pPr>
      <w:r w:rsidRPr="00A12A88">
        <w:rPr>
          <w:rFonts w:ascii="Angsana New" w:hAnsi="Angsana New" w:hint="cs"/>
          <w:spacing w:val="-2"/>
          <w:sz w:val="30"/>
          <w:szCs w:val="30"/>
          <w:cs/>
          <w:lang w:bidi="th-TH"/>
        </w:rPr>
        <w:lastRenderedPageBreak/>
        <w:t xml:space="preserve">เมื่อวันที่ </w:t>
      </w:r>
      <w:r w:rsidRPr="00A12A88">
        <w:rPr>
          <w:rFonts w:ascii="Angsana New" w:hAnsi="Angsana New" w:hint="cs"/>
          <w:spacing w:val="-2"/>
          <w:sz w:val="30"/>
          <w:szCs w:val="30"/>
          <w:lang w:bidi="th-TH"/>
        </w:rPr>
        <w:t>10</w:t>
      </w:r>
      <w:r w:rsidRPr="00A12A88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มิถุนายน </w:t>
      </w:r>
      <w:r w:rsidRPr="00A12A88">
        <w:rPr>
          <w:rFonts w:ascii="Angsana New" w:hAnsi="Angsana New" w:hint="cs"/>
          <w:spacing w:val="-2"/>
          <w:sz w:val="30"/>
          <w:szCs w:val="30"/>
          <w:lang w:bidi="th-TH"/>
        </w:rPr>
        <w:t>2563</w:t>
      </w:r>
      <w:r w:rsidRPr="00A12A88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ศาลชั้นต้นได้พิพากษาให้บริษัทย่อยชดใช้ค่าเสียหายให้กับ </w:t>
      </w:r>
      <w:r w:rsidRPr="00A12A88">
        <w:rPr>
          <w:rFonts w:ascii="Angsana New" w:hAnsi="Angsana New" w:hint="cs"/>
          <w:spacing w:val="-2"/>
          <w:sz w:val="30"/>
          <w:szCs w:val="30"/>
          <w:lang w:bidi="th-TH"/>
        </w:rPr>
        <w:t xml:space="preserve">ACAP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จำนวน </w:t>
      </w:r>
      <w:r w:rsidRPr="00A12A88">
        <w:rPr>
          <w:rFonts w:ascii="Angsana New" w:hAnsi="Angsana New" w:hint="cs"/>
          <w:spacing w:val="-2"/>
          <w:sz w:val="30"/>
          <w:szCs w:val="30"/>
          <w:lang w:bidi="th-TH"/>
        </w:rPr>
        <w:t>289.56</w:t>
      </w:r>
      <w:r w:rsidRPr="00A12A88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ล้านบาท พร้อมดอกเบี้ยร้อยละ </w:t>
      </w:r>
      <w:r w:rsidRPr="00A12A88">
        <w:rPr>
          <w:rFonts w:ascii="Angsana New" w:hAnsi="Angsana New" w:hint="cs"/>
          <w:spacing w:val="-2"/>
          <w:sz w:val="30"/>
          <w:szCs w:val="30"/>
          <w:lang w:bidi="th-TH"/>
        </w:rPr>
        <w:t>15</w:t>
      </w:r>
      <w:r w:rsidRPr="00A12A88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ต่อปี นับแต่วันผิดนัดจนกว่าจะชำระเสร็จสิ้น หากบริษัทย่อยไม่ชำระหนี้ดังกล่าวให้ครบถ้วน ให้อนัตตาชำระหนี้ส่วนที่เหลือแก่ </w:t>
      </w:r>
      <w:r w:rsidRPr="00A12A88">
        <w:rPr>
          <w:rFonts w:ascii="Angsana New" w:hAnsi="Angsana New" w:hint="cs"/>
          <w:spacing w:val="-2"/>
          <w:sz w:val="30"/>
          <w:szCs w:val="30"/>
          <w:lang w:bidi="th-TH"/>
        </w:rPr>
        <w:t xml:space="preserve">ACAP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ทั้งนี้ บริษัทย่อยได้ยื่นอุทธรณ์ตามกฎหมายเมื่อวันที่ </w:t>
      </w:r>
      <w:r w:rsidRPr="00A12A88">
        <w:rPr>
          <w:rFonts w:ascii="Angsana New" w:hAnsi="Angsana New" w:hint="cs"/>
          <w:spacing w:val="-2"/>
          <w:sz w:val="30"/>
          <w:szCs w:val="30"/>
          <w:lang w:bidi="th-TH"/>
        </w:rPr>
        <w:t>25</w:t>
      </w:r>
      <w:r w:rsidRPr="00A12A88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พฤศจิกายน </w:t>
      </w:r>
      <w:r w:rsidRPr="00A12A88">
        <w:rPr>
          <w:rFonts w:ascii="Angsana New" w:hAnsi="Angsana New" w:hint="cs"/>
          <w:spacing w:val="-2"/>
          <w:sz w:val="30"/>
          <w:szCs w:val="30"/>
          <w:lang w:bidi="th-TH"/>
        </w:rPr>
        <w:t>2563</w:t>
      </w:r>
    </w:p>
    <w:p w14:paraId="12EA8DFA" w14:textId="4B556565" w:rsidR="004823E4" w:rsidRPr="00A12A88" w:rsidRDefault="004823E4" w:rsidP="006F6469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24"/>
          <w:szCs w:val="24"/>
          <w:lang w:bidi="th-TH"/>
        </w:rPr>
      </w:pPr>
    </w:p>
    <w:p w14:paraId="325AB701" w14:textId="77777777" w:rsidR="009C1E30" w:rsidRPr="00A12A88" w:rsidRDefault="009C1E30" w:rsidP="009C1E30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4"/>
          <w:sz w:val="30"/>
          <w:szCs w:val="30"/>
          <w:lang w:val="en-US" w:bidi="th-TH"/>
        </w:rPr>
      </w:pPr>
      <w:bookmarkStart w:id="6" w:name="_Hlk110412512"/>
      <w:r w:rsidRPr="00A12A88">
        <w:rPr>
          <w:rFonts w:ascii="Angsana New" w:hAnsi="Angsana New" w:hint="cs"/>
          <w:spacing w:val="-4"/>
          <w:sz w:val="30"/>
          <w:szCs w:val="30"/>
          <w:cs/>
          <w:lang w:bidi="th-TH"/>
        </w:rPr>
        <w:t>เมื่อวันที่</w:t>
      </w:r>
      <w:r w:rsidRPr="00A12A88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A12A88">
        <w:rPr>
          <w:rFonts w:ascii="Angsana New" w:hAnsi="Angsana New"/>
          <w:spacing w:val="-4"/>
          <w:sz w:val="30"/>
          <w:szCs w:val="30"/>
        </w:rPr>
        <w:t xml:space="preserve">20 </w:t>
      </w:r>
      <w:r w:rsidRPr="00A12A88">
        <w:rPr>
          <w:rFonts w:ascii="Angsana New" w:hAnsi="Angsana New" w:hint="cs"/>
          <w:spacing w:val="-4"/>
          <w:sz w:val="30"/>
          <w:szCs w:val="30"/>
          <w:cs/>
          <w:lang w:bidi="th-TH"/>
        </w:rPr>
        <w:t>มกราคม</w:t>
      </w:r>
      <w:r w:rsidRPr="00A12A88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A12A88">
        <w:rPr>
          <w:rFonts w:ascii="Angsana New" w:hAnsi="Angsana New"/>
          <w:spacing w:val="-4"/>
          <w:sz w:val="30"/>
          <w:szCs w:val="30"/>
        </w:rPr>
        <w:t xml:space="preserve">2565 </w:t>
      </w:r>
      <w:r w:rsidRPr="00A12A88">
        <w:rPr>
          <w:rFonts w:ascii="Angsana New" w:hAnsi="Angsana New" w:hint="cs"/>
          <w:spacing w:val="-4"/>
          <w:sz w:val="30"/>
          <w:szCs w:val="30"/>
          <w:cs/>
          <w:lang w:bidi="th-TH"/>
        </w:rPr>
        <w:t>ศาลอุทธรณ์ได้พิพากษายืนตามศาลชั้นต้น</w:t>
      </w:r>
      <w:r w:rsidRPr="00A12A88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A12A88">
        <w:rPr>
          <w:rFonts w:ascii="Angsana New" w:hAnsi="Angsana New" w:hint="cs"/>
          <w:spacing w:val="-4"/>
          <w:sz w:val="30"/>
          <w:szCs w:val="30"/>
          <w:cs/>
          <w:lang w:bidi="th-TH"/>
        </w:rPr>
        <w:t>อย่างไรก็ตาม</w:t>
      </w:r>
      <w:r w:rsidRPr="00A12A88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A12A88">
        <w:rPr>
          <w:rFonts w:ascii="Angsana New" w:hAnsi="Angsana New" w:hint="cs"/>
          <w:spacing w:val="-4"/>
          <w:sz w:val="30"/>
          <w:szCs w:val="30"/>
          <w:cs/>
          <w:lang w:bidi="th-TH"/>
        </w:rPr>
        <w:t>บริษัทย่อยยังไม่เห็นพ้องกับคำพิพากษาของศาลอุทธรณ์</w:t>
      </w:r>
      <w:r w:rsidRPr="00A12A88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A12A88">
        <w:rPr>
          <w:rFonts w:ascii="Angsana New" w:hAnsi="Angsana New" w:hint="cs"/>
          <w:spacing w:val="-4"/>
          <w:sz w:val="30"/>
          <w:szCs w:val="30"/>
          <w:cs/>
          <w:lang w:bidi="th-TH"/>
        </w:rPr>
        <w:t>และได้ยื่นขออนุญาตฎีกาต่อศาลฎีกาเมื่อวันที่</w:t>
      </w:r>
      <w:r w:rsidRPr="00A12A88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A12A88">
        <w:rPr>
          <w:rFonts w:ascii="Angsana New" w:hAnsi="Angsana New"/>
          <w:spacing w:val="-4"/>
          <w:sz w:val="30"/>
          <w:szCs w:val="30"/>
          <w:lang w:val="en-US" w:bidi="th-TH"/>
        </w:rPr>
        <w:t>9</w:t>
      </w:r>
      <w:r w:rsidRPr="00A12A88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A12A88">
        <w:rPr>
          <w:rFonts w:ascii="Angsana New" w:hAnsi="Angsana New" w:hint="cs"/>
          <w:spacing w:val="-4"/>
          <w:sz w:val="30"/>
          <w:szCs w:val="30"/>
          <w:cs/>
          <w:lang w:bidi="th-TH"/>
        </w:rPr>
        <w:t>มีนาคม</w:t>
      </w:r>
      <w:r w:rsidRPr="00A12A88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A12A88">
        <w:rPr>
          <w:rFonts w:ascii="Angsana New" w:hAnsi="Angsana New"/>
          <w:spacing w:val="-4"/>
          <w:sz w:val="30"/>
          <w:szCs w:val="30"/>
          <w:lang w:bidi="th-TH"/>
        </w:rPr>
        <w:t xml:space="preserve">2565 </w:t>
      </w:r>
      <w:r w:rsidRPr="00A12A88">
        <w:rPr>
          <w:rFonts w:ascii="Angsana New" w:hAnsi="Angsana New" w:hint="cs"/>
          <w:spacing w:val="-4"/>
          <w:sz w:val="30"/>
          <w:szCs w:val="30"/>
          <w:cs/>
          <w:lang w:bidi="th-TH"/>
        </w:rPr>
        <w:t>ซึ่งบริษัทย่อยมีความเชื่อว่าข้อต่อสู้ทั้งในข้อเท็จจริง</w:t>
      </w:r>
      <w:r w:rsidRPr="00A12A88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A12A88">
        <w:rPr>
          <w:rFonts w:ascii="Angsana New" w:hAnsi="Angsana New" w:hint="cs"/>
          <w:spacing w:val="-4"/>
          <w:sz w:val="30"/>
          <w:szCs w:val="30"/>
          <w:cs/>
          <w:lang w:bidi="th-TH"/>
        </w:rPr>
        <w:t>ข้อกฎหมาย</w:t>
      </w:r>
      <w:r w:rsidRPr="00A12A88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A12A88">
        <w:rPr>
          <w:rFonts w:ascii="Angsana New" w:hAnsi="Angsana New" w:hint="cs"/>
          <w:spacing w:val="-4"/>
          <w:sz w:val="30"/>
          <w:szCs w:val="30"/>
          <w:cs/>
          <w:lang w:bidi="th-TH"/>
        </w:rPr>
        <w:t>และการใช้สิทธิทางศาลโดยสุจริต</w:t>
      </w:r>
      <w:r w:rsidRPr="00A12A88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A12A88">
        <w:rPr>
          <w:rFonts w:ascii="Angsana New" w:hAnsi="Angsana New" w:hint="cs"/>
          <w:spacing w:val="-4"/>
          <w:sz w:val="30"/>
          <w:szCs w:val="30"/>
          <w:cs/>
          <w:lang w:bidi="th-TH"/>
        </w:rPr>
        <w:t>ผลที่สุดศาลฎีกาจะพิจารณาพยานหลักฐานในคดีและพิพากษาให้บริษัทย่อยไม่ต้องรับผิดชำระหนี้ตามคำพิพากษาของศาลชั้นต้นและศาลอุทธรณ์</w:t>
      </w:r>
      <w:r w:rsidRPr="00A12A88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A12A88">
        <w:rPr>
          <w:rFonts w:ascii="Angsana New" w:hAnsi="Angsana New" w:hint="cs"/>
          <w:spacing w:val="-4"/>
          <w:sz w:val="30"/>
          <w:szCs w:val="30"/>
          <w:cs/>
          <w:lang w:bidi="th-TH"/>
        </w:rPr>
        <w:t>ทั้งนี้</w:t>
      </w:r>
      <w:r w:rsidRPr="00A12A88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A12A88">
        <w:rPr>
          <w:rFonts w:ascii="Angsana New" w:hAnsi="Angsana New" w:hint="cs"/>
          <w:spacing w:val="-4"/>
          <w:sz w:val="30"/>
          <w:szCs w:val="30"/>
          <w:cs/>
          <w:lang w:bidi="th-TH"/>
        </w:rPr>
        <w:t>จากพยานหลักฐานที่บริษัทย่อยได้ยื่นเสนอเพิ่มเติมในชั้นพิจารณาของศาลอุทธรณ์ซึ่งเป็นพยานหลักฐานที่สำคัญซึ่งเกี่ยวข้องกับประเด็นแห่งคดีโดยตรง</w:t>
      </w:r>
      <w:r w:rsidRPr="00A12A88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A12A88">
        <w:rPr>
          <w:rFonts w:ascii="Angsana New" w:hAnsi="Angsana New" w:hint="cs"/>
          <w:spacing w:val="-4"/>
          <w:sz w:val="30"/>
          <w:szCs w:val="30"/>
          <w:cs/>
          <w:lang w:bidi="th-TH"/>
        </w:rPr>
        <w:t>เป็นพยานหลักฐานใหม่ที่พนักงานสอบสวนในคดีอาญาได้รวบรวมและจัดทำขึ้นจากการสอบสวนภายหลังจากศาลชั้นต้นมีคำพิพากษาแล้ว</w:t>
      </w:r>
      <w:r w:rsidRPr="00A12A88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บริษัทย่อยเชื่อว่าเป็นพยานหลักฐานที่มีน้ำหนักมั่นคงที่จะทำให้ศาลฎีการับฟังได้ว่า นิติกรรมการซื้อขายที่อนัตตาได้ทำขึ้นโดยมีอดีตพนักงานของบริษัทย่อยให้ความช่วยเหลือแก่อนัตตา และ </w:t>
      </w:r>
      <w:r w:rsidRPr="00A12A88">
        <w:rPr>
          <w:rFonts w:ascii="Angsana New" w:hAnsi="Angsana New"/>
          <w:spacing w:val="-4"/>
          <w:sz w:val="30"/>
          <w:szCs w:val="30"/>
        </w:rPr>
        <w:t xml:space="preserve">ACAP </w:t>
      </w:r>
      <w:r w:rsidRPr="00A12A88">
        <w:rPr>
          <w:rFonts w:ascii="Angsana New" w:hAnsi="Angsana New"/>
          <w:spacing w:val="-4"/>
          <w:sz w:val="30"/>
          <w:szCs w:val="30"/>
          <w:cs/>
          <w:lang w:bidi="th-TH"/>
        </w:rPr>
        <w:t>นำมาเป็นเอกสารหลักฐานในการฟ้องเอาผิดกับบริษัทย่อย เป็นการกระทำที่ไม่สุจริตและไม่ชอบด้วยกฎหมาย ซึ่งสอดคล้อง</w:t>
      </w:r>
      <w:r w:rsidRPr="00A12A88">
        <w:rPr>
          <w:rFonts w:ascii="Angsana New" w:hAnsi="Angsana New" w:hint="cs"/>
          <w:spacing w:val="-4"/>
          <w:sz w:val="30"/>
          <w:szCs w:val="30"/>
          <w:cs/>
          <w:lang w:bidi="th-TH"/>
        </w:rPr>
        <w:t>กับข้อเท็จจริงที่</w:t>
      </w:r>
      <w:r w:rsidRPr="00A12A88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A12A88">
        <w:rPr>
          <w:rFonts w:ascii="Angsana New" w:hAnsi="Angsana New" w:hint="cs"/>
          <w:spacing w:val="-4"/>
          <w:sz w:val="30"/>
          <w:szCs w:val="30"/>
          <w:cs/>
          <w:lang w:bidi="th-TH"/>
        </w:rPr>
        <w:t>ก</w:t>
      </w:r>
      <w:r w:rsidRPr="00A12A88">
        <w:rPr>
          <w:rFonts w:ascii="Angsana New" w:hAnsi="Angsana New"/>
          <w:spacing w:val="-4"/>
          <w:sz w:val="30"/>
          <w:szCs w:val="30"/>
          <w:cs/>
          <w:lang w:bidi="th-TH"/>
        </w:rPr>
        <w:t>.</w:t>
      </w:r>
      <w:r w:rsidRPr="00A12A88">
        <w:rPr>
          <w:rFonts w:ascii="Angsana New" w:hAnsi="Angsana New" w:hint="cs"/>
          <w:spacing w:val="-4"/>
          <w:sz w:val="30"/>
          <w:szCs w:val="30"/>
          <w:cs/>
          <w:lang w:bidi="th-TH"/>
        </w:rPr>
        <w:t>ล</w:t>
      </w:r>
      <w:r w:rsidRPr="00A12A88">
        <w:rPr>
          <w:rFonts w:ascii="Angsana New" w:hAnsi="Angsana New"/>
          <w:spacing w:val="-4"/>
          <w:sz w:val="30"/>
          <w:szCs w:val="30"/>
          <w:cs/>
          <w:lang w:bidi="th-TH"/>
        </w:rPr>
        <w:t>.</w:t>
      </w:r>
      <w:r w:rsidRPr="00A12A88">
        <w:rPr>
          <w:rFonts w:ascii="Angsana New" w:hAnsi="Angsana New" w:hint="cs"/>
          <w:spacing w:val="-4"/>
          <w:sz w:val="30"/>
          <w:szCs w:val="30"/>
          <w:cs/>
          <w:lang w:bidi="th-TH"/>
        </w:rPr>
        <w:t>ต</w:t>
      </w:r>
      <w:r w:rsidRPr="00A12A88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. </w:t>
      </w:r>
      <w:r w:rsidRPr="00A12A88">
        <w:rPr>
          <w:rFonts w:ascii="Angsana New" w:hAnsi="Angsana New" w:hint="cs"/>
          <w:spacing w:val="-4"/>
          <w:sz w:val="30"/>
          <w:szCs w:val="30"/>
          <w:cs/>
          <w:lang w:bidi="th-TH"/>
        </w:rPr>
        <w:t>ตรวจสอบพบการกระทำการทุจริตเกี่ยวกับการบริหารวัตถุดิบคงคลัง</w:t>
      </w:r>
      <w:r w:rsidRPr="00A12A88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A12A88">
        <w:rPr>
          <w:rFonts w:ascii="Angsana New" w:hAnsi="Angsana New" w:hint="cs"/>
          <w:spacing w:val="-4"/>
          <w:sz w:val="30"/>
          <w:szCs w:val="30"/>
          <w:cs/>
          <w:lang w:bidi="th-TH"/>
        </w:rPr>
        <w:t>แสวงหาประโยชน์โดยมิชอบด้วยกฎหมาย</w:t>
      </w:r>
      <w:r w:rsidRPr="00A12A88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A12A88">
        <w:rPr>
          <w:rFonts w:ascii="Angsana New" w:hAnsi="Angsana New" w:hint="cs"/>
          <w:spacing w:val="-4"/>
          <w:sz w:val="30"/>
          <w:szCs w:val="30"/>
          <w:cs/>
          <w:lang w:bidi="th-TH"/>
        </w:rPr>
        <w:t>อันเป็นเหตุให้บริษัทย่อยได้รับความเสียหาย</w:t>
      </w:r>
      <w:r w:rsidRPr="00A12A88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A12A88">
        <w:rPr>
          <w:rFonts w:ascii="Angsana New" w:hAnsi="Angsana New" w:hint="cs"/>
          <w:spacing w:val="-4"/>
          <w:sz w:val="30"/>
          <w:szCs w:val="30"/>
          <w:cs/>
          <w:lang w:bidi="th-TH"/>
        </w:rPr>
        <w:t>ซึ่งเข้าข่ายเป็นความผิดตามพระราชบัญญัติหลักทรัพย์และตลาดหลักทรัพย์</w:t>
      </w:r>
      <w:r w:rsidRPr="00A12A88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A12A88">
        <w:rPr>
          <w:rFonts w:ascii="Angsana New" w:hAnsi="Angsana New" w:hint="cs"/>
          <w:spacing w:val="-4"/>
          <w:sz w:val="30"/>
          <w:szCs w:val="30"/>
          <w:cs/>
          <w:lang w:bidi="th-TH"/>
        </w:rPr>
        <w:t>พ</w:t>
      </w:r>
      <w:r w:rsidRPr="00A12A88">
        <w:rPr>
          <w:rFonts w:ascii="Angsana New" w:hAnsi="Angsana New"/>
          <w:spacing w:val="-4"/>
          <w:sz w:val="30"/>
          <w:szCs w:val="30"/>
          <w:cs/>
          <w:lang w:bidi="th-TH"/>
        </w:rPr>
        <w:t>.</w:t>
      </w:r>
      <w:r w:rsidRPr="00A12A88">
        <w:rPr>
          <w:rFonts w:ascii="Angsana New" w:hAnsi="Angsana New" w:hint="cs"/>
          <w:spacing w:val="-4"/>
          <w:sz w:val="30"/>
          <w:szCs w:val="30"/>
          <w:cs/>
          <w:lang w:bidi="th-TH"/>
        </w:rPr>
        <w:t>ศ</w:t>
      </w:r>
      <w:r w:rsidRPr="00A12A88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. </w:t>
      </w:r>
      <w:r w:rsidRPr="00A12A88">
        <w:rPr>
          <w:rFonts w:ascii="Angsana New" w:hAnsi="Angsana New"/>
          <w:spacing w:val="-4"/>
          <w:sz w:val="30"/>
          <w:szCs w:val="30"/>
        </w:rPr>
        <w:t xml:space="preserve">2535 </w:t>
      </w:r>
      <w:bookmarkStart w:id="7" w:name="_Hlk110412473"/>
      <w:r w:rsidRPr="00A12A88">
        <w:rPr>
          <w:rFonts w:ascii="Angsana New" w:hAnsi="Angsana New" w:hint="cs"/>
          <w:spacing w:val="-4"/>
          <w:sz w:val="30"/>
          <w:szCs w:val="30"/>
          <w:cs/>
          <w:lang w:bidi="th-TH"/>
        </w:rPr>
        <w:t>จึงได้กล่าวโทษให้ดำเนินคดีอาญาเอาผิดกับบุคคลดังกล่าว</w:t>
      </w:r>
      <w:r w:rsidRPr="00A12A88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A12A88">
        <w:rPr>
          <w:rFonts w:ascii="Angsana New" w:hAnsi="Angsana New" w:hint="cs"/>
          <w:spacing w:val="-4"/>
          <w:sz w:val="30"/>
          <w:szCs w:val="30"/>
          <w:cs/>
          <w:lang w:bidi="th-TH"/>
        </w:rPr>
        <w:t>ซึ่งพนักงานสอบสวนได้มีการสั่งฟ้องคดีอาญาบางคดีและส่งสำนวนการสอบสวนให้พนักงานอัยการแล้ว</w:t>
      </w:r>
      <w:r w:rsidRPr="00A12A88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A12A88">
        <w:rPr>
          <w:rFonts w:ascii="Angsana New" w:hAnsi="Angsana New" w:hint="cs"/>
          <w:spacing w:val="-4"/>
          <w:sz w:val="30"/>
          <w:szCs w:val="30"/>
          <w:cs/>
          <w:lang w:bidi="th-TH"/>
        </w:rPr>
        <w:t>ดังนั้น</w:t>
      </w:r>
      <w:r w:rsidRPr="00A12A88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A12A88">
        <w:rPr>
          <w:rFonts w:ascii="Angsana New" w:hAnsi="Angsana New" w:hint="cs"/>
          <w:spacing w:val="-4"/>
          <w:sz w:val="30"/>
          <w:szCs w:val="30"/>
          <w:cs/>
          <w:lang w:bidi="th-TH"/>
        </w:rPr>
        <w:t>บริษัทย่อยเชื่อว่าบริษัทย่อยไม่มีหนี้ที่จะต้องรับผิดต่อ</w:t>
      </w:r>
      <w:r w:rsidRPr="00A12A88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A12A88">
        <w:rPr>
          <w:rFonts w:ascii="Angsana New" w:hAnsi="Angsana New"/>
          <w:spacing w:val="-4"/>
          <w:sz w:val="30"/>
          <w:szCs w:val="30"/>
        </w:rPr>
        <w:t xml:space="preserve">ACAP </w:t>
      </w:r>
      <w:r w:rsidRPr="00A12A88">
        <w:rPr>
          <w:rFonts w:ascii="Angsana New" w:hAnsi="Angsana New" w:hint="cs"/>
          <w:spacing w:val="-4"/>
          <w:sz w:val="30"/>
          <w:szCs w:val="30"/>
          <w:cs/>
          <w:lang w:bidi="th-TH"/>
        </w:rPr>
        <w:t>ตามสัญญาที่เกิดจากการกระทำที่ไม่สุจริตและไม่ชอบด้วยกฎหมาย</w:t>
      </w:r>
      <w:r w:rsidRPr="00A12A88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A12A88">
        <w:rPr>
          <w:rFonts w:ascii="Angsana New" w:hAnsi="Angsana New" w:hint="cs"/>
          <w:spacing w:val="-4"/>
          <w:sz w:val="30"/>
          <w:szCs w:val="30"/>
          <w:cs/>
          <w:lang w:bidi="th-TH"/>
        </w:rPr>
        <w:t>อย่างไรก็ตาม</w:t>
      </w:r>
      <w:r w:rsidRPr="00A12A88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A12A88">
        <w:rPr>
          <w:rFonts w:ascii="Angsana New" w:hAnsi="Angsana New" w:hint="cs"/>
          <w:spacing w:val="-4"/>
          <w:sz w:val="30"/>
          <w:szCs w:val="30"/>
          <w:cs/>
          <w:lang w:bidi="th-TH"/>
        </w:rPr>
        <w:t>บริษัทย่อยได้ตั้งสำรองความเสียหายจากคดีดังกล่าวจำนวน</w:t>
      </w:r>
      <w:r w:rsidRPr="00A12A88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A12A88">
        <w:rPr>
          <w:rFonts w:ascii="Angsana New" w:hAnsi="Angsana New"/>
          <w:spacing w:val="-4"/>
          <w:sz w:val="30"/>
          <w:szCs w:val="30"/>
        </w:rPr>
        <w:t xml:space="preserve">444 </w:t>
      </w:r>
      <w:r w:rsidRPr="00A12A88">
        <w:rPr>
          <w:rFonts w:ascii="Angsana New" w:hAnsi="Angsana New" w:hint="cs"/>
          <w:spacing w:val="-4"/>
          <w:sz w:val="30"/>
          <w:szCs w:val="30"/>
          <w:cs/>
          <w:lang w:bidi="th-TH"/>
        </w:rPr>
        <w:t>ล้านบาทในปี</w:t>
      </w:r>
      <w:r w:rsidRPr="00A12A88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A12A88">
        <w:rPr>
          <w:rFonts w:ascii="Angsana New" w:hAnsi="Angsana New"/>
          <w:spacing w:val="-4"/>
          <w:sz w:val="30"/>
          <w:szCs w:val="30"/>
          <w:lang w:val="en-US" w:bidi="th-TH"/>
        </w:rPr>
        <w:t>2564</w:t>
      </w:r>
    </w:p>
    <w:bookmarkEnd w:id="6"/>
    <w:bookmarkEnd w:id="7"/>
    <w:p w14:paraId="07ECF9F9" w14:textId="77777777" w:rsidR="006F6469" w:rsidRPr="00A12A88" w:rsidRDefault="006F6469" w:rsidP="006F6469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</w:p>
    <w:p w14:paraId="5BB2400A" w14:textId="77777777" w:rsidR="009C1E30" w:rsidRPr="00A12A88" w:rsidRDefault="009C1E30" w:rsidP="009C1E30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z w:val="30"/>
          <w:szCs w:val="30"/>
          <w:lang w:bidi="th-TH"/>
        </w:rPr>
      </w:pPr>
      <w:r w:rsidRPr="00A12A88">
        <w:rPr>
          <w:rFonts w:ascii="Angsana New" w:hAnsi="Angsana New" w:hint="cs"/>
          <w:sz w:val="30"/>
          <w:szCs w:val="30"/>
          <w:cs/>
          <w:lang w:bidi="th-TH"/>
        </w:rPr>
        <w:t>เมื่อวันที่</w:t>
      </w:r>
      <w:r w:rsidRPr="00A12A88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12A88">
        <w:rPr>
          <w:rFonts w:ascii="Angsana New" w:hAnsi="Angsana New"/>
          <w:sz w:val="30"/>
          <w:szCs w:val="30"/>
          <w:lang w:val="en-US" w:bidi="th-TH"/>
        </w:rPr>
        <w:t>31</w:t>
      </w:r>
      <w:r w:rsidRPr="00A12A88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12A88">
        <w:rPr>
          <w:rFonts w:ascii="Angsana New" w:hAnsi="Angsana New" w:hint="cs"/>
          <w:sz w:val="30"/>
          <w:szCs w:val="30"/>
          <w:cs/>
          <w:lang w:bidi="th-TH"/>
        </w:rPr>
        <w:t>มีนาคม</w:t>
      </w:r>
      <w:r w:rsidRPr="00A12A88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12A88">
        <w:rPr>
          <w:rFonts w:ascii="Angsana New" w:hAnsi="Angsana New"/>
          <w:sz w:val="30"/>
          <w:szCs w:val="30"/>
          <w:lang w:val="en-US" w:bidi="th-TH"/>
        </w:rPr>
        <w:t>2565</w:t>
      </w:r>
      <w:r w:rsidRPr="00A12A88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12A88">
        <w:rPr>
          <w:rFonts w:ascii="Angsana New" w:hAnsi="Angsana New" w:hint="cs"/>
          <w:sz w:val="30"/>
          <w:szCs w:val="30"/>
          <w:cs/>
          <w:lang w:bidi="th-TH"/>
        </w:rPr>
        <w:t>เจ้าพนักงานบังคับคดีตามคำร้องขอของ</w:t>
      </w:r>
      <w:r w:rsidRPr="00A12A88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12A88">
        <w:rPr>
          <w:rFonts w:ascii="Angsana New" w:hAnsi="Angsana New"/>
          <w:sz w:val="30"/>
          <w:szCs w:val="30"/>
          <w:lang w:bidi="th-TH"/>
        </w:rPr>
        <w:t xml:space="preserve">ACAP </w:t>
      </w:r>
      <w:r w:rsidRPr="00A12A88">
        <w:rPr>
          <w:rFonts w:ascii="Angsana New" w:hAnsi="Angsana New" w:hint="cs"/>
          <w:sz w:val="30"/>
          <w:szCs w:val="30"/>
          <w:cs/>
          <w:lang w:bidi="th-TH"/>
        </w:rPr>
        <w:t>ได้มีคำสั่งอายัดเงินฝากบัญชีธนาคารของบริษัทย่อย</w:t>
      </w:r>
      <w:r w:rsidRPr="00A12A88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12A88">
        <w:rPr>
          <w:rFonts w:ascii="Angsana New" w:hAnsi="Angsana New" w:hint="cs"/>
          <w:sz w:val="30"/>
          <w:szCs w:val="30"/>
          <w:cs/>
          <w:lang w:bidi="th-TH"/>
        </w:rPr>
        <w:t>ซึ่งบริษัทย่อยได้ยื่นคำร้องขอถอนการบังคับคดีดังกล่าวต่อศาลแพ่ง</w:t>
      </w:r>
      <w:r w:rsidRPr="00A12A88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12A88">
        <w:rPr>
          <w:rFonts w:ascii="Angsana New" w:hAnsi="Angsana New" w:hint="cs"/>
          <w:sz w:val="30"/>
          <w:szCs w:val="30"/>
          <w:cs/>
          <w:lang w:bidi="th-TH"/>
        </w:rPr>
        <w:t>ต่อมาเมื่อวันที่</w:t>
      </w:r>
      <w:r w:rsidRPr="00A12A88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12A88">
        <w:rPr>
          <w:rFonts w:ascii="Angsana New" w:hAnsi="Angsana New"/>
          <w:sz w:val="30"/>
          <w:szCs w:val="30"/>
          <w:lang w:val="en-US" w:bidi="th-TH"/>
        </w:rPr>
        <w:t>17</w:t>
      </w:r>
      <w:r w:rsidRPr="00A12A88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12A88">
        <w:rPr>
          <w:rFonts w:ascii="Angsana New" w:hAnsi="Angsana New" w:hint="cs"/>
          <w:sz w:val="30"/>
          <w:szCs w:val="30"/>
          <w:cs/>
          <w:lang w:bidi="th-TH"/>
        </w:rPr>
        <w:t>พฤษภาคม</w:t>
      </w:r>
      <w:r w:rsidRPr="00A12A88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12A88">
        <w:rPr>
          <w:rFonts w:ascii="Angsana New" w:hAnsi="Angsana New"/>
          <w:sz w:val="30"/>
          <w:szCs w:val="30"/>
          <w:lang w:val="en-US" w:bidi="th-TH"/>
        </w:rPr>
        <w:t>2565</w:t>
      </w:r>
      <w:r w:rsidRPr="00A12A88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12A88">
        <w:rPr>
          <w:rFonts w:ascii="Angsana New" w:hAnsi="Angsana New" w:hint="cs"/>
          <w:sz w:val="30"/>
          <w:szCs w:val="30"/>
          <w:cs/>
          <w:lang w:bidi="th-TH"/>
        </w:rPr>
        <w:t>ศาลแพ่งได้ไต่สวนคำร้องและมีคำสั่งอนุญาตให้ถอนการอายัดเงินฝากของบริษัทย่อย</w:t>
      </w:r>
      <w:r w:rsidRPr="00A12A88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12A88">
        <w:rPr>
          <w:rFonts w:ascii="Angsana New" w:hAnsi="Angsana New" w:hint="cs"/>
          <w:sz w:val="30"/>
          <w:szCs w:val="30"/>
          <w:cs/>
          <w:lang w:bidi="th-TH"/>
        </w:rPr>
        <w:t>และให้บริษัทย่อยนำหนังสือสัญญาค้ำประกันของธนาคารวงเงิน</w:t>
      </w:r>
      <w:r w:rsidRPr="00A12A88">
        <w:rPr>
          <w:rFonts w:ascii="Angsana New" w:hAnsi="Angsana New"/>
          <w:sz w:val="30"/>
          <w:szCs w:val="30"/>
          <w:lang w:bidi="th-TH"/>
        </w:rPr>
        <w:t xml:space="preserve"> </w:t>
      </w:r>
      <w:r w:rsidRPr="00A12A88">
        <w:rPr>
          <w:rFonts w:ascii="Angsana New" w:hAnsi="Angsana New"/>
          <w:sz w:val="30"/>
          <w:szCs w:val="30"/>
          <w:lang w:val="en-US" w:bidi="th-TH"/>
        </w:rPr>
        <w:t>503</w:t>
      </w:r>
      <w:r w:rsidRPr="00A12A88">
        <w:rPr>
          <w:rFonts w:ascii="Angsana New" w:hAnsi="Angsana New"/>
          <w:sz w:val="30"/>
          <w:szCs w:val="30"/>
          <w:cs/>
          <w:lang w:bidi="th-TH"/>
        </w:rPr>
        <w:t>.</w:t>
      </w:r>
      <w:r w:rsidRPr="00A12A88">
        <w:rPr>
          <w:rFonts w:ascii="Angsana New" w:hAnsi="Angsana New"/>
          <w:sz w:val="30"/>
          <w:szCs w:val="30"/>
          <w:lang w:val="en-US" w:bidi="th-TH"/>
        </w:rPr>
        <w:t>31</w:t>
      </w:r>
      <w:r w:rsidRPr="00A12A88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12A88">
        <w:rPr>
          <w:rFonts w:ascii="Angsana New" w:hAnsi="Angsana New" w:hint="cs"/>
          <w:sz w:val="30"/>
          <w:szCs w:val="30"/>
          <w:cs/>
          <w:lang w:bidi="th-TH"/>
        </w:rPr>
        <w:t>ล้านบาทไปวางต่อศาล</w:t>
      </w:r>
      <w:r w:rsidRPr="00A12A88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12A88">
        <w:rPr>
          <w:rFonts w:ascii="Angsana New" w:hAnsi="Angsana New" w:hint="cs"/>
          <w:sz w:val="30"/>
          <w:szCs w:val="30"/>
          <w:cs/>
          <w:lang w:bidi="th-TH"/>
        </w:rPr>
        <w:t>ซึ่งบริษัทย่อยได้นำเงินฝากธนาคารของบริษัทย่อยเป็นหลักประกันสำหรับหนังสือสัญญาค้ำประกันที่บริษัทย่อยได้รับจากธนาคาร</w:t>
      </w:r>
    </w:p>
    <w:p w14:paraId="3F134E19" w14:textId="22C53BFB" w:rsidR="0098694B" w:rsidRPr="00A12A88" w:rsidRDefault="0098694B" w:rsidP="006F6469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lang w:bidi="th-TH"/>
        </w:rPr>
      </w:pPr>
    </w:p>
    <w:p w14:paraId="123A6723" w14:textId="7C7BC2BD" w:rsidR="00D66295" w:rsidRPr="00A12A88" w:rsidRDefault="006E446C" w:rsidP="001A25CB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lang w:bidi="th-TH"/>
        </w:rPr>
      </w:pPr>
      <w:r w:rsidRPr="00A12A88">
        <w:rPr>
          <w:rFonts w:ascii="Angsana New" w:hAnsi="Angsana New" w:hint="cs"/>
          <w:spacing w:val="-2"/>
          <w:sz w:val="30"/>
          <w:szCs w:val="30"/>
          <w:cs/>
          <w:lang w:bidi="th-TH"/>
        </w:rPr>
        <w:t>ทั้งนี้</w:t>
      </w:r>
      <w:r w:rsidRPr="00A12A88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bidi="th-TH"/>
        </w:rPr>
        <w:t>ต่อมาเมื่อวันที่</w:t>
      </w:r>
      <w:r w:rsidRPr="00A12A88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="003B7BB8" w:rsidRPr="00A12A88">
        <w:rPr>
          <w:rFonts w:ascii="Angsana New" w:hAnsi="Angsana New"/>
          <w:spacing w:val="-2"/>
          <w:sz w:val="30"/>
          <w:szCs w:val="30"/>
          <w:lang w:val="en-US" w:bidi="th-TH"/>
        </w:rPr>
        <w:t>20</w:t>
      </w:r>
      <w:r w:rsidRPr="00A12A88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bidi="th-TH"/>
        </w:rPr>
        <w:t>กุมภาพันธ์</w:t>
      </w:r>
      <w:r w:rsidRPr="00A12A88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="003B7BB8" w:rsidRPr="00A12A88">
        <w:rPr>
          <w:rFonts w:ascii="Angsana New" w:hAnsi="Angsana New"/>
          <w:spacing w:val="-2"/>
          <w:sz w:val="30"/>
          <w:szCs w:val="30"/>
          <w:lang w:val="en-US" w:bidi="th-TH"/>
        </w:rPr>
        <w:t>2566</w:t>
      </w:r>
      <w:r w:rsidRPr="00A12A88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bidi="th-TH"/>
        </w:rPr>
        <w:t>ศาลฎีกามีคําสั่งรับฎีกาของบริษัท</w:t>
      </w:r>
      <w:r w:rsidR="007257FB" w:rsidRPr="00A12A88">
        <w:rPr>
          <w:rFonts w:ascii="Angsana New" w:hAnsi="Angsana New" w:hint="cs"/>
          <w:spacing w:val="-2"/>
          <w:sz w:val="30"/>
          <w:szCs w:val="30"/>
          <w:cs/>
          <w:lang w:bidi="th-TH"/>
        </w:rPr>
        <w:t>ย่อย</w:t>
      </w:r>
      <w:r w:rsidRPr="00A12A88">
        <w:rPr>
          <w:rFonts w:ascii="Angsana New" w:hAnsi="Angsana New" w:hint="cs"/>
          <w:spacing w:val="-2"/>
          <w:sz w:val="30"/>
          <w:szCs w:val="30"/>
          <w:cs/>
          <w:lang w:bidi="th-TH"/>
        </w:rPr>
        <w:t>ไว้พิจารณา</w:t>
      </w:r>
      <w:r w:rsidRPr="00A12A88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bidi="th-TH"/>
        </w:rPr>
        <w:t>ดังนั้น</w:t>
      </w:r>
      <w:r w:rsidRPr="00A12A88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bidi="th-TH"/>
        </w:rPr>
        <w:t>คดีนี้จึงยังไม่ถึงที่สุดต้องรอผลคําพิพากษาของศาลฎีกาต่อไป</w:t>
      </w:r>
      <w:r w:rsidR="00D66295" w:rsidRPr="00A12A88">
        <w:rPr>
          <w:rFonts w:ascii="Angsana New" w:hAnsi="Angsana New"/>
          <w:spacing w:val="-2"/>
          <w:sz w:val="30"/>
          <w:szCs w:val="30"/>
          <w:lang w:bidi="th-TH"/>
        </w:rPr>
        <w:br w:type="page"/>
      </w:r>
    </w:p>
    <w:p w14:paraId="461A9E81" w14:textId="49FB596B" w:rsidR="009C1E30" w:rsidRPr="00A12A88" w:rsidRDefault="009C1E30" w:rsidP="00B2292A">
      <w:pPr>
        <w:pStyle w:val="block"/>
        <w:numPr>
          <w:ilvl w:val="1"/>
          <w:numId w:val="8"/>
        </w:numPr>
        <w:tabs>
          <w:tab w:val="left" w:pos="1170"/>
        </w:tabs>
        <w:spacing w:after="0" w:line="240" w:lineRule="auto"/>
        <w:ind w:left="1170" w:hanging="630"/>
        <w:jc w:val="thaiDistribute"/>
        <w:rPr>
          <w:rFonts w:ascii="Angsana New" w:hAnsi="Angsana New"/>
          <w:spacing w:val="-2"/>
          <w:sz w:val="30"/>
          <w:szCs w:val="30"/>
        </w:rPr>
      </w:pPr>
      <w:r w:rsidRPr="00A12A88">
        <w:rPr>
          <w:rFonts w:ascii="Angsana New" w:hAnsi="Angsana New" w:hint="cs"/>
          <w:spacing w:val="-4"/>
          <w:sz w:val="30"/>
          <w:szCs w:val="30"/>
          <w:cs/>
          <w:lang w:bidi="th-TH"/>
        </w:rPr>
        <w:lastRenderedPageBreak/>
        <w:t xml:space="preserve">ในปี </w:t>
      </w:r>
      <w:r w:rsidRPr="00A12A88">
        <w:rPr>
          <w:rFonts w:ascii="Angsana New" w:hAnsi="Angsana New"/>
          <w:spacing w:val="-4"/>
          <w:sz w:val="30"/>
          <w:szCs w:val="30"/>
          <w:lang w:val="en-US" w:bidi="th-TH"/>
        </w:rPr>
        <w:t xml:space="preserve">2563 </w:t>
      </w:r>
      <w:r w:rsidRPr="00A12A88">
        <w:rPr>
          <w:rFonts w:ascii="Angsana New" w:hAnsi="Angsana New"/>
          <w:spacing w:val="-4"/>
          <w:sz w:val="30"/>
          <w:szCs w:val="30"/>
          <w:cs/>
          <w:lang w:bidi="th-TH"/>
        </w:rPr>
        <w:t>บริษัทแห่งหนึ่ง ซึ่งเป็นคู่ค้าเดิมของบริษัทย่อยได้ยื่นฟ้องบริษัทย่อยเป็นคดีแพ่งในข้อหาผิดสัญญา เรียกเงินคืน</w:t>
      </w:r>
      <w:r w:rsidRPr="00A12A88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bidi="th-TH"/>
        </w:rPr>
        <w:t>และเรียกค่าเสียหาย</w:t>
      </w:r>
      <w:r w:rsidRPr="00A12A88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bidi="th-TH"/>
        </w:rPr>
        <w:t>รวม</w:t>
      </w:r>
      <w:r w:rsidRPr="00A12A88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A12A88">
        <w:rPr>
          <w:rFonts w:ascii="Angsana New" w:hAnsi="Angsana New"/>
          <w:spacing w:val="-2"/>
          <w:sz w:val="30"/>
          <w:szCs w:val="30"/>
          <w:lang w:val="en-US"/>
        </w:rPr>
        <w:t>3</w:t>
      </w:r>
      <w:r w:rsidRPr="00A12A88">
        <w:rPr>
          <w:rFonts w:ascii="Angsana New" w:hAnsi="Angsana New"/>
          <w:spacing w:val="-2"/>
          <w:sz w:val="30"/>
          <w:szCs w:val="30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bidi="th-TH"/>
        </w:rPr>
        <w:t>คดี</w:t>
      </w:r>
      <w:r w:rsidRPr="00A12A88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bidi="th-TH"/>
        </w:rPr>
        <w:t>เป็นเงินต้นและดอกเบี้ยทั้งสิ้น</w:t>
      </w:r>
      <w:r w:rsidRPr="00A12A88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A12A88">
        <w:rPr>
          <w:rFonts w:ascii="Angsana New" w:hAnsi="Angsana New"/>
          <w:spacing w:val="-2"/>
          <w:sz w:val="30"/>
          <w:szCs w:val="30"/>
        </w:rPr>
        <w:t xml:space="preserve">1,069.23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bidi="th-TH"/>
        </w:rPr>
        <w:t>ล้านบาท</w:t>
      </w:r>
      <w:r w:rsidRPr="00A12A88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ทั้งนี้ บริษัทย่อยและที่ปรึกษากฎหมายของบริษัทย่อยได้พิจารณาข้อเท็จจริงและหลักฐานที่เกี่ยวข้องแล้วเห็นว่า บริษัทย่อยมิได้กระทำผิดสัญญาตามฟ้อง บริษัทย่อยจึงไม่มีหน้าที่ต้องชำระเงินและค่าเสียหาย โดยได้แต่งตั้งทนายความเพื่อยื่นคำให้การต่อสู้คดี ทั้งนี้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bidi="th-TH"/>
        </w:rPr>
        <w:t>คดีอยู่ระหว่างการพิจารณาของศาลชั้นต้น</w:t>
      </w:r>
      <w:r w:rsidRPr="00A12A88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bidi="th-TH"/>
        </w:rPr>
        <w:t>และบางคดีศาลชั้นต้นมีคำพิพากษายกฟ้องแล้ว</w:t>
      </w:r>
      <w:r w:rsidRPr="00A12A88">
        <w:rPr>
          <w:rFonts w:hint="cs"/>
          <w:lang w:bidi="th-TH"/>
        </w:rPr>
        <w:t> </w:t>
      </w:r>
      <w:r w:rsidRPr="00A12A88">
        <w:rPr>
          <w:rFonts w:ascii="Angsana New" w:hAnsi="Angsana New" w:hint="cs"/>
          <w:spacing w:val="-2"/>
          <w:sz w:val="30"/>
          <w:szCs w:val="30"/>
          <w:cs/>
          <w:lang w:bidi="th-TH"/>
        </w:rPr>
        <w:t>ดังนั้น</w:t>
      </w:r>
      <w:r w:rsidRPr="00A12A88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bidi="th-TH"/>
        </w:rPr>
        <w:t>บริษัทย่อยจึงไม่ได้บันทึกค่าเผื่อผลเสียหายที่อาจเกิดขึ้นจากคดีดังกล่าว</w:t>
      </w:r>
    </w:p>
    <w:p w14:paraId="4AA229EC" w14:textId="77777777" w:rsidR="00D66295" w:rsidRPr="00A12A88" w:rsidRDefault="00D66295" w:rsidP="00D66295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736ED596" w14:textId="77777777" w:rsidR="006F6469" w:rsidRPr="00A12A88" w:rsidRDefault="006F6469" w:rsidP="006F6469">
      <w:pPr>
        <w:pStyle w:val="block"/>
        <w:numPr>
          <w:ilvl w:val="0"/>
          <w:numId w:val="31"/>
        </w:numPr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bidi="th-TH"/>
        </w:rPr>
      </w:pPr>
      <w:r w:rsidRPr="00A12A88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bidi="th-TH"/>
        </w:rPr>
        <w:t>คดี</w:t>
      </w:r>
      <w:r w:rsidRPr="00A12A88">
        <w:rPr>
          <w:rFonts w:asciiTheme="majorBidi" w:hAnsiTheme="majorBidi" w:cstheme="majorBidi" w:hint="cs"/>
          <w:b/>
          <w:bCs/>
          <w:i/>
          <w:iCs/>
          <w:spacing w:val="-4"/>
          <w:sz w:val="30"/>
          <w:szCs w:val="30"/>
          <w:cs/>
          <w:lang w:bidi="th-TH"/>
        </w:rPr>
        <w:t xml:space="preserve">แพ่งเกี่ยวกับการละเมิด ผิดสัญญา ผิดคำมั่น เรียกค่าเสียหายที่เกิดขึ้นในปี </w:t>
      </w:r>
      <w:r w:rsidRPr="00A12A88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bidi="th-TH"/>
        </w:rPr>
        <w:t xml:space="preserve">2564 </w:t>
      </w:r>
      <w:r w:rsidRPr="00A12A88">
        <w:rPr>
          <w:rFonts w:asciiTheme="majorBidi" w:hAnsiTheme="majorBidi" w:cstheme="majorBidi" w:hint="cs"/>
          <w:b/>
          <w:bCs/>
          <w:i/>
          <w:iCs/>
          <w:spacing w:val="-4"/>
          <w:sz w:val="30"/>
          <w:szCs w:val="30"/>
          <w:cs/>
          <w:lang w:bidi="th-TH"/>
        </w:rPr>
        <w:t>ของบริษัทย่อย</w:t>
      </w:r>
    </w:p>
    <w:p w14:paraId="7E04D9BE" w14:textId="77777777" w:rsidR="006F6469" w:rsidRPr="00A12A88" w:rsidRDefault="006F6469" w:rsidP="006F6469">
      <w:pPr>
        <w:pStyle w:val="block"/>
        <w:tabs>
          <w:tab w:val="decimal" w:pos="1080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26"/>
          <w:szCs w:val="26"/>
          <w:lang w:bidi="th-TH"/>
        </w:rPr>
      </w:pPr>
    </w:p>
    <w:p w14:paraId="7C92A84A" w14:textId="77777777" w:rsidR="009C1E30" w:rsidRPr="00A12A88" w:rsidRDefault="009C1E30" w:rsidP="009C1E30">
      <w:pPr>
        <w:pStyle w:val="block"/>
        <w:tabs>
          <w:tab w:val="left" w:pos="1260"/>
        </w:tabs>
        <w:spacing w:after="0"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 w:bidi="th-TH"/>
        </w:rPr>
      </w:pP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เมื่อวันที่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/>
          <w:spacing w:val="-2"/>
          <w:sz w:val="30"/>
          <w:szCs w:val="30"/>
          <w:lang w:val="en-US"/>
        </w:rPr>
        <w:t xml:space="preserve">28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มิถุนายน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/>
          <w:spacing w:val="-2"/>
          <w:sz w:val="30"/>
          <w:szCs w:val="30"/>
          <w:lang w:val="en-US"/>
        </w:rPr>
        <w:t xml:space="preserve">2564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บริษัทย่อยได้รับหมายเรียกและสำเนาคำฟ้องคดีแพ่ง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โดยบริษัทแห่งหนึ่งได้ยื่นฟ้องบริษัทย่อยต่อศาลแพ่งในข้อหาละเมิด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ผิดสัญญา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ผิดคำมั่น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และเรียกค่าเสียหาย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โดยขอให้บริษัทย่อยชดใช้ค่าเสียหายเป็นจำนวนเงินรวม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/>
          <w:spacing w:val="-2"/>
          <w:sz w:val="30"/>
          <w:szCs w:val="30"/>
          <w:lang w:val="en-US"/>
        </w:rPr>
        <w:t xml:space="preserve">449.77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ล้านบาท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พร้อมดอกเบี้ยร้อยละ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/>
          <w:spacing w:val="-2"/>
          <w:sz w:val="30"/>
          <w:szCs w:val="30"/>
          <w:lang w:val="en-US"/>
        </w:rPr>
        <w:t xml:space="preserve">7.5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ต่อปี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ซึ่งบริษัทย่อยและที่ปรึกษากฎหมายของบริษัทย่อยได้พิจารณาข้อเท็จจริงและหลักฐานที่เกี่ยวข้องแล้วเห็นว่า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ประเด็นแห่งคดีนี้เป็นประเด็นเดียวกับคดีที่บริษัทย่อยเคยยื่นฟ้องบริษัทดังกล่าว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และบริษัทย่อยไม่ได้กระทำละเมิดและผิดสัญญาต่อโจทก์ตามที่กล่าวอ้างในฟ้อง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ดังนั้น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บริษัทย่อยจึงได้แต่งตั้งทนายความและยื่นคำให้การต่อสู้คดี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ต่อมาเมื่อวันที่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/>
          <w:spacing w:val="-2"/>
          <w:sz w:val="30"/>
          <w:szCs w:val="30"/>
          <w:lang w:val="en-US" w:bidi="th-TH"/>
        </w:rPr>
        <w:t>21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มีนาคม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/>
          <w:spacing w:val="-2"/>
          <w:sz w:val="30"/>
          <w:szCs w:val="30"/>
          <w:lang w:val="en-US" w:bidi="th-TH"/>
        </w:rPr>
        <w:t>2565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ศาลแพ่งได้มีคำพิพากษายกฟ้อง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และเมื่อวันที่</w:t>
      </w:r>
      <w:r w:rsidRPr="00A12A88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lang w:val="en-US" w:bidi="th-TH"/>
        </w:rPr>
        <w:t xml:space="preserve">29 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>พฤษภาคม</w:t>
      </w:r>
      <w:r w:rsidRPr="00A12A88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lang w:val="en-US" w:bidi="th-TH"/>
        </w:rPr>
        <w:t xml:space="preserve">2566 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>ศาลอุทธรณ์พิพากษายืน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ตามศาลชั้นต้น</w:t>
      </w:r>
      <w:r w:rsidRPr="00A12A88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>อย่างไรก็ตาม</w:t>
      </w:r>
      <w:r w:rsidRPr="00A12A88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>คดียังไม่ถึงที่สุด</w:t>
      </w:r>
      <w:r w:rsidRPr="00A12A88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>หากโจทก์ไม่เห็นด้วยกับคำพิพากษาศาลอุทธรณ์สามารถใช้สิทธิยื่นขออนุญาตฎีกาต่อศาลฎีกาได้หากศาลเห็นว่าปัญหาที่ขออนุญาตฎีกานั้นเป็นปัญหาสำคัญดังที่บัญญัติไว้ตามกฎหมาย</w:t>
      </w:r>
    </w:p>
    <w:p w14:paraId="3E7F83E1" w14:textId="3814B38F" w:rsidR="006F6469" w:rsidRPr="00A12A88" w:rsidRDefault="006F6469" w:rsidP="006F6469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0D39528A" w14:textId="4FD8D48A" w:rsidR="006E446C" w:rsidRPr="00A12A88" w:rsidRDefault="006E446C" w:rsidP="006E446C">
      <w:pPr>
        <w:pStyle w:val="block"/>
        <w:numPr>
          <w:ilvl w:val="0"/>
          <w:numId w:val="31"/>
        </w:numPr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bidi="th-TH"/>
        </w:rPr>
      </w:pPr>
      <w:r w:rsidRPr="00A12A88">
        <w:rPr>
          <w:rFonts w:asciiTheme="majorBidi" w:hAnsiTheme="majorBidi" w:cstheme="majorBidi" w:hint="cs"/>
          <w:b/>
          <w:bCs/>
          <w:i/>
          <w:iCs/>
          <w:spacing w:val="-4"/>
          <w:sz w:val="30"/>
          <w:szCs w:val="30"/>
          <w:cs/>
          <w:lang w:bidi="th-TH"/>
        </w:rPr>
        <w:t>คดีความเกี่ยวกับกรณีท่อรับน้ำมันดิบรั่วในปี</w:t>
      </w:r>
      <w:r w:rsidRPr="00A12A88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bidi="th-TH"/>
        </w:rPr>
        <w:t xml:space="preserve"> </w:t>
      </w:r>
      <w:r w:rsidRPr="00A12A88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bidi="th-TH"/>
        </w:rPr>
        <w:t>2565</w:t>
      </w:r>
    </w:p>
    <w:p w14:paraId="5FA402F0" w14:textId="45B322E9" w:rsidR="006E446C" w:rsidRPr="00A12A88" w:rsidRDefault="006E446C" w:rsidP="006E446C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E312D44" w14:textId="77777777" w:rsidR="009C1E30" w:rsidRPr="00A12A88" w:rsidRDefault="009C1E30" w:rsidP="009C1E30">
      <w:pPr>
        <w:pStyle w:val="block"/>
        <w:tabs>
          <w:tab w:val="left" w:pos="1260"/>
        </w:tabs>
        <w:spacing w:after="0"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 w:bidi="th-TH"/>
        </w:rPr>
      </w:pP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เมื่อวันที่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/>
          <w:spacing w:val="-2"/>
          <w:sz w:val="30"/>
          <w:szCs w:val="30"/>
          <w:lang w:val="en-US" w:bidi="th-TH"/>
        </w:rPr>
        <w:t>8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เมษายน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/>
          <w:spacing w:val="-2"/>
          <w:sz w:val="30"/>
          <w:szCs w:val="30"/>
          <w:lang w:val="en-US" w:bidi="th-TH"/>
        </w:rPr>
        <w:t>2566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บริษัทได้รับหมายเรียกและสำเนาคำฟ้องคดีแพ่งในคดีที่สมาคมประมงพื้นบ้านท้องถิ่น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และชาวประมง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พ่อค้า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แม่ค้าในจังหวัดระยองจำนวนหนึ่ง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ได้ยื่นฟ้อง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บริษัท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สตาร์ปิโตรเลียม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รีไฟน์นิ่ง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จำกัด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(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มหาชน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)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เป็นจำเลยที่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/>
          <w:spacing w:val="-2"/>
          <w:sz w:val="30"/>
          <w:szCs w:val="30"/>
          <w:lang w:val="en-US" w:bidi="th-TH"/>
        </w:rPr>
        <w:t>1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และบริษัทเป็นจำเลยที่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/>
          <w:spacing w:val="-2"/>
          <w:sz w:val="30"/>
          <w:szCs w:val="30"/>
          <w:lang w:val="en-US" w:bidi="th-TH"/>
        </w:rPr>
        <w:t>2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ต่อศาลจังหวัดระยอง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ในข้อหาละเมิด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เรียกค่าเสียหาย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และขอให้ฟื้นฟูทรัพยากรทางทะเล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โดยโจทก์กล่าวอ้างว่า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เหตุการณ์น้ำมันดิบรั่วไหลส่งผลให้โจทก์ได้รับความเสียหายจากการขาดรายได้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บริษัทและที่ปรึกษากฎหมายของบริษัทได้พิจารณาข้อเท็จจริง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หลักฐาน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และข้อกฎหมายที่เกี่ยวข้องแล้ว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เห็นว่า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บริษัทไม่ได้กระทำละเมิดต่อโจทก์ตามที่กล่าวอ้างในคำฟ้อง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จึงไม่มีหน้าที่ต้องรับผิดตามฟ้อง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โดยบริษัทได้ยื่นคำให้การต่อสู้คดีต่อศาลจังหวัดระยองแล้ว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เมื่อวันที่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/>
          <w:spacing w:val="-2"/>
          <w:sz w:val="30"/>
          <w:szCs w:val="30"/>
          <w:lang w:val="en-US" w:bidi="th-TH"/>
        </w:rPr>
        <w:t>8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มิถุนายน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/>
          <w:spacing w:val="-2"/>
          <w:sz w:val="30"/>
          <w:szCs w:val="30"/>
          <w:lang w:val="en-US" w:bidi="th-TH"/>
        </w:rPr>
        <w:t>2566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ซึ่งคดีอยู่ระหว่างการพิจารณาของศาลจังหวัดระยอง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ดังนั้น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บริษัทจึงไม่ได้บันทึกค่าเผื่อผลเสียหายที่อาจเกิดขึ้นจากคดีดังกล่าว</w:t>
      </w:r>
    </w:p>
    <w:p w14:paraId="071B34EF" w14:textId="59E96E0E" w:rsidR="00D66295" w:rsidRPr="00A12A88" w:rsidRDefault="00D66295" w:rsidP="006F6469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12A88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11011761" w14:textId="34FBE479" w:rsidR="00F03B2B" w:rsidRPr="00A12A88" w:rsidRDefault="00A73103" w:rsidP="00755A56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A12A88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0950E1CD" w14:textId="1D3D3A48" w:rsidR="00E740DC" w:rsidRPr="00A12A88" w:rsidRDefault="00E740DC" w:rsidP="00755A56">
      <w:pPr>
        <w:pStyle w:val="block"/>
        <w:spacing w:after="0" w:line="240" w:lineRule="auto"/>
        <w:ind w:left="547"/>
        <w:jc w:val="thaiDistribute"/>
        <w:rPr>
          <w:rFonts w:asciiTheme="majorBidi" w:hAnsiTheme="majorBidi"/>
          <w:sz w:val="30"/>
          <w:szCs w:val="30"/>
          <w:lang w:bidi="th-TH"/>
        </w:rPr>
      </w:pPr>
    </w:p>
    <w:p w14:paraId="50F1A01E" w14:textId="6BA52422" w:rsidR="003B7BB8" w:rsidRPr="00A12A88" w:rsidRDefault="003B7BB8" w:rsidP="003B7BB8">
      <w:pPr>
        <w:pStyle w:val="block"/>
        <w:spacing w:line="240" w:lineRule="auto"/>
        <w:ind w:left="547"/>
        <w:jc w:val="thaiDistribute"/>
        <w:rPr>
          <w:rFonts w:asciiTheme="majorBidi" w:hAnsiTheme="majorBidi"/>
          <w:i/>
          <w:iCs/>
          <w:sz w:val="30"/>
          <w:szCs w:val="30"/>
          <w:lang w:bidi="th-TH"/>
        </w:rPr>
      </w:pPr>
      <w:r w:rsidRPr="00A12A88">
        <w:rPr>
          <w:rFonts w:asciiTheme="majorBidi" w:hAnsiTheme="majorBidi" w:hint="cs"/>
          <w:i/>
          <w:iCs/>
          <w:sz w:val="30"/>
          <w:szCs w:val="30"/>
          <w:cs/>
          <w:lang w:bidi="th-TH"/>
        </w:rPr>
        <w:t>การจ่ายเงินปันผล</w:t>
      </w:r>
    </w:p>
    <w:p w14:paraId="3E05E072" w14:textId="4D0307D5" w:rsidR="003B7BB8" w:rsidRPr="00A12A88" w:rsidRDefault="002201D8" w:rsidP="002201D8">
      <w:pPr>
        <w:pStyle w:val="block"/>
        <w:tabs>
          <w:tab w:val="left" w:pos="1260"/>
        </w:tabs>
        <w:spacing w:after="0"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 w:bidi="th-TH"/>
        </w:rPr>
      </w:pP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ในการประชุมสามัญผู้ถือหุ้นประจำปีของบริษัทเมื่อวันที่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/>
          <w:spacing w:val="-2"/>
          <w:sz w:val="30"/>
          <w:szCs w:val="30"/>
          <w:lang w:val="en-US" w:bidi="th-TH"/>
        </w:rPr>
        <w:t>9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เมษายน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/>
          <w:spacing w:val="-2"/>
          <w:sz w:val="30"/>
          <w:szCs w:val="30"/>
          <w:lang w:val="en-US" w:bidi="th-TH"/>
        </w:rPr>
        <w:t>2567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ผู้ถือหุ้นมีมติอนุมัติจ่ายเงินปันผลสำหรับผลประกอบการปี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/>
          <w:spacing w:val="-2"/>
          <w:sz w:val="30"/>
          <w:szCs w:val="30"/>
          <w:lang w:val="en-US" w:bidi="th-TH"/>
        </w:rPr>
        <w:t>2566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ในอัตราหุ้นละ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/>
          <w:spacing w:val="-2"/>
          <w:sz w:val="30"/>
          <w:szCs w:val="30"/>
          <w:lang w:val="en-US" w:bidi="th-TH"/>
        </w:rPr>
        <w:t>0.75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บาท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เป็นจำนวนเงินทั้งสิ้น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/>
          <w:spacing w:val="-2"/>
          <w:sz w:val="30"/>
          <w:szCs w:val="30"/>
          <w:lang w:val="en-US" w:bidi="th-TH"/>
        </w:rPr>
        <w:t>3,382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ล้านบาท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เงินปันผลดังกล่าวได้จ่ายให้แก่ผู้ถือหุ้นแล้วเมื่อวันที่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/>
          <w:spacing w:val="-2"/>
          <w:sz w:val="30"/>
          <w:szCs w:val="30"/>
          <w:lang w:val="en-US" w:bidi="th-TH"/>
        </w:rPr>
        <w:t>24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เมษายน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/>
          <w:spacing w:val="-2"/>
          <w:sz w:val="30"/>
          <w:szCs w:val="30"/>
          <w:lang w:val="en-US" w:bidi="th-TH"/>
        </w:rPr>
        <w:t>2567</w:t>
      </w:r>
    </w:p>
    <w:p w14:paraId="08504CA0" w14:textId="0B984C3A" w:rsidR="00CF7D89" w:rsidRPr="00A12A88" w:rsidRDefault="00CF7D89" w:rsidP="002201D8">
      <w:pPr>
        <w:pStyle w:val="block"/>
        <w:tabs>
          <w:tab w:val="left" w:pos="1260"/>
        </w:tabs>
        <w:spacing w:after="0"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 w:bidi="th-TH"/>
        </w:rPr>
      </w:pPr>
    </w:p>
    <w:p w14:paraId="05DC67D1" w14:textId="323F66CD" w:rsidR="00CF7D89" w:rsidRPr="00A12A88" w:rsidRDefault="00560B94" w:rsidP="00560B94">
      <w:pPr>
        <w:pStyle w:val="block"/>
        <w:spacing w:line="240" w:lineRule="auto"/>
        <w:ind w:left="547"/>
        <w:jc w:val="thaiDistribute"/>
        <w:rPr>
          <w:rFonts w:ascii="Angsana New" w:hAnsi="Angsana New"/>
          <w:i/>
          <w:iCs/>
          <w:spacing w:val="-2"/>
          <w:sz w:val="30"/>
          <w:szCs w:val="30"/>
          <w:cs/>
          <w:lang w:val="en-US" w:bidi="th-TH"/>
        </w:rPr>
      </w:pPr>
      <w:r w:rsidRPr="00A12A88">
        <w:rPr>
          <w:rFonts w:ascii="Angsana New" w:hAnsi="Angsana New" w:hint="cs"/>
          <w:i/>
          <w:iCs/>
          <w:spacing w:val="-2"/>
          <w:sz w:val="30"/>
          <w:szCs w:val="30"/>
          <w:cs/>
          <w:lang w:val="en-US" w:bidi="th-TH"/>
        </w:rPr>
        <w:t>การทำสัญญาเงินกู้ยืมระยะสั้น</w:t>
      </w:r>
      <w:r w:rsidR="00C5778B" w:rsidRPr="00A12A88">
        <w:rPr>
          <w:rFonts w:ascii="Angsana New" w:hAnsi="Angsana New" w:hint="cs"/>
          <w:i/>
          <w:iCs/>
          <w:spacing w:val="-2"/>
          <w:sz w:val="30"/>
          <w:szCs w:val="30"/>
          <w:cs/>
          <w:lang w:val="en-US" w:bidi="th-TH"/>
        </w:rPr>
        <w:t>ของบริษัทย่อย</w:t>
      </w:r>
      <w:r w:rsidRPr="00A12A88">
        <w:rPr>
          <w:rFonts w:ascii="Angsana New" w:hAnsi="Angsana New" w:hint="cs"/>
          <w:i/>
          <w:iCs/>
          <w:spacing w:val="-2"/>
          <w:sz w:val="30"/>
          <w:szCs w:val="30"/>
          <w:cs/>
          <w:lang w:val="en-US" w:bidi="th-TH"/>
        </w:rPr>
        <w:t>กับสถาบันการเงิน</w:t>
      </w:r>
      <w:r w:rsidR="00C5778B" w:rsidRPr="00A12A88">
        <w:rPr>
          <w:rFonts w:ascii="Angsana New" w:hAnsi="Angsana New" w:hint="cs"/>
          <w:i/>
          <w:iCs/>
          <w:spacing w:val="-2"/>
          <w:sz w:val="30"/>
          <w:szCs w:val="30"/>
          <w:cs/>
          <w:lang w:val="en-US" w:bidi="th-TH"/>
        </w:rPr>
        <w:t>แห่งหนึ่ง</w:t>
      </w:r>
    </w:p>
    <w:p w14:paraId="333E7407" w14:textId="5B52A92D" w:rsidR="003D3CD2" w:rsidRPr="00A12A88" w:rsidRDefault="00560B94" w:rsidP="00CF7D89">
      <w:pPr>
        <w:pStyle w:val="block"/>
        <w:tabs>
          <w:tab w:val="left" w:pos="126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 w:bidi="th-TH"/>
        </w:rPr>
      </w:pP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เมื่อวันที่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="00064F3F" w:rsidRPr="00A12A88">
        <w:rPr>
          <w:rFonts w:ascii="Angsana New" w:hAnsi="Angsana New"/>
          <w:spacing w:val="-2"/>
          <w:sz w:val="30"/>
          <w:szCs w:val="30"/>
          <w:lang w:val="en-US" w:bidi="th-TH"/>
        </w:rPr>
        <w:t>11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เมษายน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="00064F3F" w:rsidRPr="00A12A88">
        <w:rPr>
          <w:rFonts w:ascii="Angsana New" w:hAnsi="Angsana New"/>
          <w:spacing w:val="-2"/>
          <w:sz w:val="30"/>
          <w:szCs w:val="30"/>
          <w:lang w:val="en-US" w:bidi="th-TH"/>
        </w:rPr>
        <w:t>2567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บริษัทย่อยได้ลงนามในสัญญาเงินกู้ยืมระยะสั้นประเภทไม่มีหลักประกันกับสถาบันการเงินแห่งหนึ่ง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วงเงินกู้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="00064F3F" w:rsidRPr="00A12A88">
        <w:rPr>
          <w:rFonts w:ascii="Angsana New" w:hAnsi="Angsana New"/>
          <w:spacing w:val="-2"/>
          <w:sz w:val="30"/>
          <w:szCs w:val="30"/>
          <w:lang w:val="en-US" w:bidi="th-TH"/>
        </w:rPr>
        <w:t>300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ล้านเหรียญสหรัฐอเมริกา</w:t>
      </w:r>
      <w:r w:rsidR="00066729"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 xml:space="preserve"> หรือเทียบเท่าเป็นเงินบาทจำนวน </w:t>
      </w:r>
      <w:r w:rsidR="00066729" w:rsidRPr="00A12A88">
        <w:rPr>
          <w:rFonts w:ascii="Angsana New" w:hAnsi="Angsana New"/>
          <w:spacing w:val="-2"/>
          <w:sz w:val="30"/>
          <w:szCs w:val="30"/>
          <w:lang w:val="en-US" w:bidi="th-TH"/>
        </w:rPr>
        <w:t xml:space="preserve">11,042 </w:t>
      </w:r>
      <w:r w:rsidR="00066729"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ล้านบาท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เงินกู้ยืม</w:t>
      </w:r>
      <w:r w:rsidRPr="00A12A88">
        <w:rPr>
          <w:rFonts w:ascii="Angsana New" w:hAnsi="Angsana New" w:hint="cs"/>
          <w:sz w:val="30"/>
          <w:szCs w:val="30"/>
          <w:cs/>
          <w:lang w:val="en-US" w:bidi="th-TH"/>
        </w:rPr>
        <w:t>ดังกล่าวมีอัตราดอกเบี้ยเท่ากับอัตราดอกเบี้ยตามภาวะตลาดเงินโดยอ้างอิง</w:t>
      </w:r>
      <w:r w:rsidRPr="00A12A88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/>
          <w:sz w:val="30"/>
          <w:szCs w:val="30"/>
          <w:lang w:val="en-US" w:bidi="th-TH"/>
        </w:rPr>
        <w:t xml:space="preserve">SOFR </w:t>
      </w:r>
      <w:r w:rsidRPr="00A12A88">
        <w:rPr>
          <w:rFonts w:ascii="Angsana New" w:hAnsi="Angsana New" w:hint="cs"/>
          <w:sz w:val="30"/>
          <w:szCs w:val="30"/>
          <w:cs/>
          <w:lang w:val="en-US" w:bidi="th-TH"/>
        </w:rPr>
        <w:t>บวกอัตราส่วนเพิ่มและชำระคืน</w:t>
      </w:r>
      <w:r w:rsidRPr="00A12A88">
        <w:rPr>
          <w:rFonts w:ascii="Angsana New" w:hAnsi="Angsana New" w:hint="cs"/>
          <w:spacing w:val="2"/>
          <w:sz w:val="30"/>
          <w:szCs w:val="30"/>
          <w:cs/>
          <w:lang w:val="en-US" w:bidi="th-TH"/>
        </w:rPr>
        <w:t>เงินต้นครั้งเดียวเมื่อครบ</w:t>
      </w:r>
      <w:r w:rsidRPr="00A12A88">
        <w:rPr>
          <w:rFonts w:ascii="Angsana New" w:hAnsi="Angsana New"/>
          <w:spacing w:val="2"/>
          <w:sz w:val="30"/>
          <w:szCs w:val="30"/>
          <w:cs/>
          <w:lang w:val="en-US" w:bidi="th-TH"/>
        </w:rPr>
        <w:t xml:space="preserve"> </w:t>
      </w:r>
      <w:r w:rsidR="00064F3F" w:rsidRPr="00A12A88">
        <w:rPr>
          <w:rFonts w:ascii="Angsana New" w:hAnsi="Angsana New"/>
          <w:spacing w:val="2"/>
          <w:sz w:val="30"/>
          <w:szCs w:val="30"/>
          <w:lang w:val="en-US" w:bidi="th-TH"/>
        </w:rPr>
        <w:t>12</w:t>
      </w:r>
      <w:r w:rsidRPr="00A12A88">
        <w:rPr>
          <w:rFonts w:ascii="Angsana New" w:hAnsi="Angsana New"/>
          <w:spacing w:val="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2"/>
          <w:sz w:val="30"/>
          <w:szCs w:val="30"/>
          <w:cs/>
          <w:lang w:val="en-US" w:bidi="th-TH"/>
        </w:rPr>
        <w:t>เดือนนับจากวันลงนามสัญญาเงินกู้</w:t>
      </w:r>
      <w:r w:rsidRPr="00A12A88">
        <w:rPr>
          <w:rFonts w:ascii="Angsana New" w:hAnsi="Angsana New"/>
          <w:spacing w:val="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2"/>
          <w:sz w:val="30"/>
          <w:szCs w:val="30"/>
          <w:cs/>
          <w:lang w:val="en-US" w:bidi="th-TH"/>
        </w:rPr>
        <w:t>การจัดหาเงินกู้ในครั้งนี้มีวัตถุประสงค์เพื่อใช้ใน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การ</w:t>
      </w:r>
      <w:r w:rsidRPr="00A12A88">
        <w:rPr>
          <w:rFonts w:ascii="Angsana New" w:hAnsi="Angsana New" w:hint="cs"/>
          <w:sz w:val="30"/>
          <w:szCs w:val="30"/>
          <w:cs/>
          <w:lang w:val="en-US" w:bidi="th-TH"/>
        </w:rPr>
        <w:t>ดำเนินธุรกิจทั่วไปและให้กู้ยืมแก่บริษัทภายในกลุ่ม</w:t>
      </w:r>
      <w:r w:rsidRPr="00A12A88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z w:val="30"/>
          <w:szCs w:val="30"/>
          <w:cs/>
          <w:lang w:val="en-US" w:bidi="th-TH"/>
        </w:rPr>
        <w:t>ทั้งนี้</w:t>
      </w:r>
      <w:r w:rsidRPr="00A12A88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z w:val="30"/>
          <w:szCs w:val="30"/>
          <w:cs/>
          <w:lang w:val="en-US" w:bidi="th-TH"/>
        </w:rPr>
        <w:t>บริษัทได้ทำสัญญาค้ำประกันเงินกู้ยืมดังกล่าวให้แก่บริษัทย่อย</w:t>
      </w:r>
    </w:p>
    <w:p w14:paraId="60DCBB96" w14:textId="3A4EBB82" w:rsidR="003D3CD2" w:rsidRPr="00A12A88" w:rsidRDefault="00560B94" w:rsidP="00CF7D89">
      <w:pPr>
        <w:pStyle w:val="block"/>
        <w:tabs>
          <w:tab w:val="left" w:pos="126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  <w:lang w:val="en-US" w:bidi="th-TH"/>
        </w:rPr>
      </w:pPr>
      <w:r w:rsidRPr="00A12A88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US" w:bidi="th-TH"/>
        </w:rPr>
        <w:t>การซื้อคืน</w:t>
      </w:r>
      <w:r w:rsidR="00EC6EA6" w:rsidRPr="00A12A88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US" w:bidi="th-TH"/>
        </w:rPr>
        <w:t>และยกเลิก</w:t>
      </w:r>
      <w:r w:rsidRPr="00A12A88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US" w:bidi="th-TH"/>
        </w:rPr>
        <w:t>หุ้นกู้</w:t>
      </w:r>
    </w:p>
    <w:p w14:paraId="742E8425" w14:textId="77777777" w:rsidR="00AF5DE1" w:rsidRPr="00A12A88" w:rsidRDefault="00AF5DE1" w:rsidP="00AF5DE1">
      <w:pPr>
        <w:pStyle w:val="block"/>
        <w:tabs>
          <w:tab w:val="left" w:pos="126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</w:pPr>
      <w:r w:rsidRPr="00A12A88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ตั้งแต่เดือนเมษายน </w:t>
      </w:r>
      <w:r w:rsidRPr="00A12A88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2567</w:t>
      </w:r>
      <w:r w:rsidRPr="00A12A88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 จนถึงวันที่ได้รับอนุมัติให้ออกงบการเงินระหว่างกาลนี้ บริษัท จีซี ศูนย์บริหารเงิน จำกัด (“</w:t>
      </w:r>
      <w:r w:rsidRPr="00A12A88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GCTC”) </w:t>
      </w:r>
      <w:r w:rsidRPr="00A12A88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>ซึ่งเป็นบริษัทย่อยของบริษัท ได้ดำเนินการซื้อคืนและยกเลิกหุ้นกู้บางส่วนผ่านการทำคำเสนอซื้อคืนเป็นการทั่วไป (</w:t>
      </w:r>
      <w:r w:rsidRPr="00A12A88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Tender Offer) </w:t>
      </w:r>
      <w:r w:rsidRPr="00A12A88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>ดังนี้</w:t>
      </w:r>
    </w:p>
    <w:tbl>
      <w:tblPr>
        <w:tblStyle w:val="TableGrid"/>
        <w:tblW w:w="9043" w:type="dxa"/>
        <w:tblInd w:w="450" w:type="dxa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322"/>
        <w:gridCol w:w="277"/>
        <w:gridCol w:w="1392"/>
        <w:gridCol w:w="277"/>
        <w:gridCol w:w="1330"/>
        <w:gridCol w:w="277"/>
        <w:gridCol w:w="1378"/>
      </w:tblGrid>
      <w:tr w:rsidR="00A12A88" w:rsidRPr="00A12A88" w14:paraId="495C840E" w14:textId="77777777" w:rsidTr="00AF5DE1">
        <w:trPr>
          <w:trHeight w:val="419"/>
        </w:trPr>
        <w:tc>
          <w:tcPr>
            <w:tcW w:w="2790" w:type="dxa"/>
          </w:tcPr>
          <w:p w14:paraId="37906618" w14:textId="33633AFB" w:rsidR="00AF5DE1" w:rsidRPr="00A12A88" w:rsidRDefault="00AF5DE1" w:rsidP="00286A7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bookmarkStart w:id="8" w:name="_Hlk165556219"/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หุ้นกู้ที่จะครบกำหนด</w:t>
            </w:r>
            <w:r w:rsidR="009C03BF" w:rsidRPr="00A12A8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ชำระ</w:t>
            </w:r>
            <w:r w:rsidR="00F04C12" w:rsidRPr="00A12A8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ในปี</w:t>
            </w:r>
          </w:p>
        </w:tc>
        <w:tc>
          <w:tcPr>
            <w:tcW w:w="1322" w:type="dxa"/>
          </w:tcPr>
          <w:p w14:paraId="39A97ADD" w14:textId="5CD5FCD2" w:rsidR="00AF5DE1" w:rsidRPr="00A12A88" w:rsidRDefault="00AF5DE1" w:rsidP="00286A7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2575</w:t>
            </w:r>
          </w:p>
        </w:tc>
        <w:tc>
          <w:tcPr>
            <w:tcW w:w="277" w:type="dxa"/>
          </w:tcPr>
          <w:p w14:paraId="35DB4973" w14:textId="77777777" w:rsidR="00AF5DE1" w:rsidRPr="00A12A88" w:rsidRDefault="00AF5DE1" w:rsidP="00286A7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2" w:type="dxa"/>
          </w:tcPr>
          <w:p w14:paraId="389DA076" w14:textId="25ED0ABF" w:rsidR="00AF5DE1" w:rsidRPr="00A12A88" w:rsidRDefault="00AF5DE1" w:rsidP="00286A7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2594</w:t>
            </w:r>
          </w:p>
        </w:tc>
        <w:tc>
          <w:tcPr>
            <w:tcW w:w="277" w:type="dxa"/>
          </w:tcPr>
          <w:p w14:paraId="1221A6FC" w14:textId="77777777" w:rsidR="00AF5DE1" w:rsidRPr="00A12A88" w:rsidRDefault="00AF5DE1" w:rsidP="00286A7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0" w:type="dxa"/>
          </w:tcPr>
          <w:p w14:paraId="300FDC67" w14:textId="3ECE82E9" w:rsidR="00AF5DE1" w:rsidRPr="00A12A88" w:rsidRDefault="00AF5DE1" w:rsidP="00AF5DE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30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2595</w:t>
            </w:r>
          </w:p>
        </w:tc>
        <w:tc>
          <w:tcPr>
            <w:tcW w:w="277" w:type="dxa"/>
          </w:tcPr>
          <w:p w14:paraId="6B872080" w14:textId="77777777" w:rsidR="00AF5DE1" w:rsidRPr="00A12A88" w:rsidRDefault="00AF5DE1" w:rsidP="00286A7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8" w:type="dxa"/>
          </w:tcPr>
          <w:p w14:paraId="39F6BA79" w14:textId="77777777" w:rsidR="00AF5DE1" w:rsidRPr="00A12A88" w:rsidRDefault="00AF5DE1" w:rsidP="00286A7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A12A88" w:rsidRPr="00A12A88" w14:paraId="5626A64C" w14:textId="77777777" w:rsidTr="00865D67">
        <w:trPr>
          <w:trHeight w:val="263"/>
        </w:trPr>
        <w:tc>
          <w:tcPr>
            <w:tcW w:w="2790" w:type="dxa"/>
          </w:tcPr>
          <w:p w14:paraId="7D42ED97" w14:textId="77777777" w:rsidR="00AF5DE1" w:rsidRPr="00A12A88" w:rsidRDefault="00AF5DE1" w:rsidP="00286A7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53" w:type="dxa"/>
            <w:gridSpan w:val="7"/>
          </w:tcPr>
          <w:p w14:paraId="0BA1B843" w14:textId="67503288" w:rsidR="00AF5DE1" w:rsidRPr="00A12A88" w:rsidRDefault="00AF5DE1" w:rsidP="00286A7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9C03BF" w:rsidRPr="00A12A8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A12A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เหรียญสหรัฐอเมริกา</w:t>
            </w:r>
            <w:r w:rsidRPr="00A12A8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12A88" w:rsidRPr="00A12A88" w14:paraId="4E884C51" w14:textId="77777777" w:rsidTr="00AF5DE1">
        <w:trPr>
          <w:trHeight w:val="407"/>
        </w:trPr>
        <w:tc>
          <w:tcPr>
            <w:tcW w:w="2790" w:type="dxa"/>
          </w:tcPr>
          <w:p w14:paraId="5FDFE27C" w14:textId="77777777" w:rsidR="009C03BF" w:rsidRPr="00A12A88" w:rsidRDefault="00AF5DE1" w:rsidP="009C03B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56" w:right="-131" w:hanging="15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มูลค่าหุ้นกู้ก่อนการซื้อคืน</w:t>
            </w:r>
            <w:r w:rsidR="009C03BF" w:rsidRPr="00A12A8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  <w:p w14:paraId="23C6A826" w14:textId="5119A51B" w:rsidR="00AF5DE1" w:rsidRPr="00A12A88" w:rsidRDefault="009C03BF" w:rsidP="009C03B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56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A12A8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12A8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 </w:t>
            </w:r>
            <w:r w:rsidRPr="00A12A8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22" w:type="dxa"/>
            <w:tcBorders>
              <w:bottom w:val="nil"/>
            </w:tcBorders>
          </w:tcPr>
          <w:p w14:paraId="26F82D14" w14:textId="77777777" w:rsidR="000C4916" w:rsidRPr="00A12A88" w:rsidRDefault="000C4916" w:rsidP="009C03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2D7AEC" w14:textId="4EF4F8C3" w:rsidR="00AF5DE1" w:rsidRPr="00A12A88" w:rsidRDefault="00AF5DE1" w:rsidP="009C03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800</w:t>
            </w:r>
            <w:r w:rsidR="009C03BF" w:rsidRPr="00A12A8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12A8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7" w:type="dxa"/>
          </w:tcPr>
          <w:p w14:paraId="46D15D4A" w14:textId="77777777" w:rsidR="00AF5DE1" w:rsidRPr="00A12A88" w:rsidRDefault="00AF5DE1" w:rsidP="00AF5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  <w:tcBorders>
              <w:bottom w:val="nil"/>
            </w:tcBorders>
          </w:tcPr>
          <w:p w14:paraId="2CCFC1FE" w14:textId="77777777" w:rsidR="000C4916" w:rsidRPr="00A12A88" w:rsidRDefault="000C4916" w:rsidP="009C03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F4CA81" w14:textId="19E622BF" w:rsidR="00AF5DE1" w:rsidRPr="00A12A88" w:rsidRDefault="00AF5DE1" w:rsidP="009C03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525</w:t>
            </w:r>
            <w:r w:rsidR="009C03BF" w:rsidRPr="00A12A8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12A88">
              <w:rPr>
                <w:rFonts w:asciiTheme="majorBidi" w:hAnsiTheme="majorBidi" w:cstheme="majorBidi"/>
                <w:sz w:val="30"/>
                <w:szCs w:val="30"/>
              </w:rPr>
              <w:t>163</w:t>
            </w:r>
          </w:p>
        </w:tc>
        <w:tc>
          <w:tcPr>
            <w:tcW w:w="277" w:type="dxa"/>
          </w:tcPr>
          <w:p w14:paraId="1209A2EA" w14:textId="77777777" w:rsidR="00AF5DE1" w:rsidRPr="00A12A88" w:rsidRDefault="00AF5DE1" w:rsidP="00AF5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tcBorders>
              <w:bottom w:val="nil"/>
            </w:tcBorders>
          </w:tcPr>
          <w:p w14:paraId="1AF61490" w14:textId="77777777" w:rsidR="000C4916" w:rsidRPr="00A12A88" w:rsidRDefault="000C4916" w:rsidP="009C03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BB9BA4" w14:textId="3952077D" w:rsidR="00AF5DE1" w:rsidRPr="00A12A88" w:rsidRDefault="00AF5DE1" w:rsidP="009C03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240</w:t>
            </w:r>
            <w:r w:rsidR="009C03BF" w:rsidRPr="00A12A8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12A8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7" w:type="dxa"/>
          </w:tcPr>
          <w:p w14:paraId="364E91A2" w14:textId="77777777" w:rsidR="00AF5DE1" w:rsidRPr="00A12A88" w:rsidRDefault="00AF5DE1" w:rsidP="00AF5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  <w:tcBorders>
              <w:bottom w:val="nil"/>
            </w:tcBorders>
          </w:tcPr>
          <w:p w14:paraId="53BA982E" w14:textId="77777777" w:rsidR="000C4916" w:rsidRPr="00A12A88" w:rsidRDefault="000C4916" w:rsidP="009C03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F35D062" w14:textId="6D7F9D18" w:rsidR="00AF5DE1" w:rsidRPr="00A12A88" w:rsidRDefault="00AF5DE1" w:rsidP="009C03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1,565</w:t>
            </w:r>
            <w:r w:rsidR="009C03BF" w:rsidRPr="00A12A8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12A88">
              <w:rPr>
                <w:rFonts w:asciiTheme="majorBidi" w:hAnsiTheme="majorBidi" w:cstheme="majorBidi"/>
                <w:sz w:val="30"/>
                <w:szCs w:val="30"/>
              </w:rPr>
              <w:t>163</w:t>
            </w:r>
          </w:p>
        </w:tc>
      </w:tr>
      <w:tr w:rsidR="00A12A88" w:rsidRPr="00A12A88" w14:paraId="77FDFB3F" w14:textId="77777777" w:rsidTr="00AF5DE1">
        <w:trPr>
          <w:trHeight w:val="407"/>
        </w:trPr>
        <w:tc>
          <w:tcPr>
            <w:tcW w:w="2790" w:type="dxa"/>
          </w:tcPr>
          <w:p w14:paraId="5DE49E0F" w14:textId="77777777" w:rsidR="00AF5DE1" w:rsidRPr="00A12A88" w:rsidRDefault="00AF5DE1" w:rsidP="00286A7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12A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มูลค่าหุ้นกู้ที่ซื้อคืนและยกเลิก</w:t>
            </w: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26908F1A" w14:textId="173ADD5E" w:rsidR="00AF5DE1" w:rsidRPr="00A12A88" w:rsidRDefault="00AF5DE1" w:rsidP="009C03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(461</w:t>
            </w:r>
            <w:r w:rsidR="009C03BF" w:rsidRPr="00A12A8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12A88">
              <w:rPr>
                <w:rFonts w:asciiTheme="majorBidi" w:hAnsiTheme="majorBidi" w:cstheme="majorBidi"/>
                <w:sz w:val="30"/>
                <w:szCs w:val="30"/>
              </w:rPr>
              <w:t>372)</w:t>
            </w:r>
          </w:p>
        </w:tc>
        <w:tc>
          <w:tcPr>
            <w:tcW w:w="277" w:type="dxa"/>
          </w:tcPr>
          <w:p w14:paraId="12CE9045" w14:textId="77777777" w:rsidR="00AF5DE1" w:rsidRPr="00A12A88" w:rsidRDefault="00AF5DE1" w:rsidP="00AF5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</w:tcPr>
          <w:p w14:paraId="198166E8" w14:textId="6B5B924E" w:rsidR="00AF5DE1" w:rsidRPr="00A12A88" w:rsidRDefault="00AF5DE1" w:rsidP="009C03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(150</w:t>
            </w:r>
            <w:r w:rsidR="009C03BF" w:rsidRPr="00A12A8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12A88">
              <w:rPr>
                <w:rFonts w:asciiTheme="majorBidi" w:hAnsiTheme="majorBidi" w:cstheme="majorBidi"/>
                <w:sz w:val="30"/>
                <w:szCs w:val="30"/>
              </w:rPr>
              <w:t>832)</w:t>
            </w:r>
          </w:p>
        </w:tc>
        <w:tc>
          <w:tcPr>
            <w:tcW w:w="277" w:type="dxa"/>
          </w:tcPr>
          <w:p w14:paraId="1455A2D5" w14:textId="77777777" w:rsidR="00AF5DE1" w:rsidRPr="00A12A88" w:rsidRDefault="00AF5DE1" w:rsidP="00AF5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14:paraId="345482F9" w14:textId="71A7EEF0" w:rsidR="00AF5DE1" w:rsidRPr="00A12A88" w:rsidRDefault="00AF5DE1" w:rsidP="009C03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(137</w:t>
            </w:r>
            <w:r w:rsidR="009C03BF" w:rsidRPr="00A12A8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12A88">
              <w:rPr>
                <w:rFonts w:asciiTheme="majorBidi" w:hAnsiTheme="majorBidi" w:cstheme="majorBidi"/>
                <w:sz w:val="30"/>
                <w:szCs w:val="30"/>
              </w:rPr>
              <w:t>020)</w:t>
            </w:r>
          </w:p>
        </w:tc>
        <w:tc>
          <w:tcPr>
            <w:tcW w:w="277" w:type="dxa"/>
          </w:tcPr>
          <w:p w14:paraId="293149C6" w14:textId="77777777" w:rsidR="00AF5DE1" w:rsidRPr="00A12A88" w:rsidRDefault="00AF5DE1" w:rsidP="00AF5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</w:tcPr>
          <w:p w14:paraId="62E7F710" w14:textId="68CE7E1C" w:rsidR="00AF5DE1" w:rsidRPr="00A12A88" w:rsidRDefault="00AF5DE1" w:rsidP="009C03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(749</w:t>
            </w:r>
            <w:r w:rsidR="009C03BF" w:rsidRPr="00A12A8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12A88">
              <w:rPr>
                <w:rFonts w:asciiTheme="majorBidi" w:hAnsiTheme="majorBidi" w:cstheme="majorBidi"/>
                <w:sz w:val="30"/>
                <w:szCs w:val="30"/>
              </w:rPr>
              <w:t>224)</w:t>
            </w:r>
          </w:p>
        </w:tc>
      </w:tr>
      <w:tr w:rsidR="00A12A88" w:rsidRPr="00A12A88" w14:paraId="38655D9C" w14:textId="77777777" w:rsidTr="00AF5DE1">
        <w:trPr>
          <w:trHeight w:val="407"/>
        </w:trPr>
        <w:tc>
          <w:tcPr>
            <w:tcW w:w="2790" w:type="dxa"/>
            <w:tcBorders>
              <w:bottom w:val="nil"/>
            </w:tcBorders>
          </w:tcPr>
          <w:p w14:paraId="659CA94E" w14:textId="0419ABA2" w:rsidR="00AF5DE1" w:rsidRPr="00A12A88" w:rsidRDefault="00AF5DE1" w:rsidP="00286A7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มูลค่าหุ้นกู้</w:t>
            </w:r>
            <w:r w:rsidRPr="00A12A8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</w:t>
            </w: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งเหลือ</w:t>
            </w: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14:paraId="4617F445" w14:textId="70983D47" w:rsidR="00AF5DE1" w:rsidRPr="00A12A88" w:rsidRDefault="00AF5DE1" w:rsidP="009C03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338</w:t>
            </w:r>
            <w:r w:rsidR="009C03BF"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628</w:t>
            </w:r>
          </w:p>
        </w:tc>
        <w:tc>
          <w:tcPr>
            <w:tcW w:w="277" w:type="dxa"/>
            <w:tcBorders>
              <w:bottom w:val="nil"/>
            </w:tcBorders>
          </w:tcPr>
          <w:p w14:paraId="2002DA3A" w14:textId="77777777" w:rsidR="00AF5DE1" w:rsidRPr="00A12A88" w:rsidRDefault="00AF5DE1" w:rsidP="00AF5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double" w:sz="4" w:space="0" w:color="auto"/>
            </w:tcBorders>
          </w:tcPr>
          <w:p w14:paraId="287AB0C6" w14:textId="417EBA85" w:rsidR="00AF5DE1" w:rsidRPr="00A12A88" w:rsidRDefault="00AF5DE1" w:rsidP="009C03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374</w:t>
            </w:r>
            <w:r w:rsidR="009C03BF"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331</w:t>
            </w:r>
          </w:p>
        </w:tc>
        <w:tc>
          <w:tcPr>
            <w:tcW w:w="277" w:type="dxa"/>
            <w:tcBorders>
              <w:bottom w:val="nil"/>
            </w:tcBorders>
          </w:tcPr>
          <w:p w14:paraId="05DC5D45" w14:textId="77777777" w:rsidR="00AF5DE1" w:rsidRPr="00A12A88" w:rsidRDefault="00AF5DE1" w:rsidP="00AF5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</w:tcPr>
          <w:p w14:paraId="71F2E286" w14:textId="594332EA" w:rsidR="00AF5DE1" w:rsidRPr="00A12A88" w:rsidRDefault="00AF5DE1" w:rsidP="009C03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</w:t>
            </w:r>
            <w:r w:rsidR="009C03BF"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980</w:t>
            </w:r>
          </w:p>
        </w:tc>
        <w:tc>
          <w:tcPr>
            <w:tcW w:w="277" w:type="dxa"/>
            <w:tcBorders>
              <w:bottom w:val="nil"/>
            </w:tcBorders>
          </w:tcPr>
          <w:p w14:paraId="0DE9334E" w14:textId="77777777" w:rsidR="00AF5DE1" w:rsidRPr="00A12A88" w:rsidRDefault="00AF5DE1" w:rsidP="00AF5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</w:tcPr>
          <w:p w14:paraId="4661FE4B" w14:textId="4CA5D7D5" w:rsidR="00AF5DE1" w:rsidRPr="00A12A88" w:rsidRDefault="00AF5DE1" w:rsidP="009C03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815</w:t>
            </w:r>
            <w:r w:rsidR="009C03BF"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939</w:t>
            </w:r>
          </w:p>
        </w:tc>
      </w:tr>
      <w:tr w:rsidR="00AF5DE1" w:rsidRPr="00A12A88" w14:paraId="25981E7C" w14:textId="77777777" w:rsidTr="00A721D5">
        <w:trPr>
          <w:trHeight w:val="161"/>
        </w:trPr>
        <w:tc>
          <w:tcPr>
            <w:tcW w:w="2790" w:type="dxa"/>
            <w:tcBorders>
              <w:top w:val="nil"/>
              <w:bottom w:val="nil"/>
            </w:tcBorders>
          </w:tcPr>
          <w:p w14:paraId="23C505C3" w14:textId="77777777" w:rsidR="00AF5DE1" w:rsidRPr="00A12A88" w:rsidRDefault="00AF5DE1" w:rsidP="00286A7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2" w:type="dxa"/>
            <w:tcBorders>
              <w:top w:val="double" w:sz="4" w:space="0" w:color="auto"/>
              <w:bottom w:val="nil"/>
            </w:tcBorders>
          </w:tcPr>
          <w:p w14:paraId="587AC661" w14:textId="77777777" w:rsidR="00AF5DE1" w:rsidRPr="00A12A88" w:rsidRDefault="00AF5DE1" w:rsidP="00286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dxa"/>
            <w:tcBorders>
              <w:top w:val="nil"/>
              <w:bottom w:val="nil"/>
            </w:tcBorders>
          </w:tcPr>
          <w:p w14:paraId="79196E72" w14:textId="77777777" w:rsidR="00AF5DE1" w:rsidRPr="00A12A88" w:rsidRDefault="00AF5DE1" w:rsidP="00286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double" w:sz="4" w:space="0" w:color="auto"/>
              <w:bottom w:val="nil"/>
            </w:tcBorders>
          </w:tcPr>
          <w:p w14:paraId="5FAF0B3D" w14:textId="77777777" w:rsidR="00AF5DE1" w:rsidRPr="00A12A88" w:rsidRDefault="00AF5DE1" w:rsidP="00286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dxa"/>
            <w:tcBorders>
              <w:top w:val="nil"/>
              <w:bottom w:val="nil"/>
            </w:tcBorders>
          </w:tcPr>
          <w:p w14:paraId="594F1EDE" w14:textId="77777777" w:rsidR="00AF5DE1" w:rsidRPr="00A12A88" w:rsidRDefault="00AF5DE1" w:rsidP="00286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double" w:sz="4" w:space="0" w:color="auto"/>
              <w:bottom w:val="nil"/>
            </w:tcBorders>
          </w:tcPr>
          <w:p w14:paraId="4B600037" w14:textId="77777777" w:rsidR="00AF5DE1" w:rsidRPr="00A12A88" w:rsidRDefault="00AF5DE1" w:rsidP="00286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dxa"/>
            <w:tcBorders>
              <w:top w:val="nil"/>
              <w:bottom w:val="nil"/>
            </w:tcBorders>
          </w:tcPr>
          <w:p w14:paraId="3CF52874" w14:textId="77777777" w:rsidR="00AF5DE1" w:rsidRPr="00A12A88" w:rsidRDefault="00AF5DE1" w:rsidP="00286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double" w:sz="4" w:space="0" w:color="auto"/>
              <w:bottom w:val="nil"/>
            </w:tcBorders>
          </w:tcPr>
          <w:p w14:paraId="241DC841" w14:textId="77777777" w:rsidR="00AF5DE1" w:rsidRPr="00A12A88" w:rsidRDefault="00AF5DE1" w:rsidP="00286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bookmarkEnd w:id="8"/>
    </w:tbl>
    <w:p w14:paraId="3D503FC0" w14:textId="77777777" w:rsidR="00A721D5" w:rsidRPr="00A12A88" w:rsidRDefault="00A721D5" w:rsidP="00AF5DE1">
      <w:pPr>
        <w:pStyle w:val="block"/>
        <w:tabs>
          <w:tab w:val="left" w:pos="126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pacing w:val="-2"/>
          <w:sz w:val="30"/>
          <w:szCs w:val="30"/>
          <w:lang w:val="en-US" w:bidi="th-TH"/>
        </w:rPr>
      </w:pPr>
    </w:p>
    <w:p w14:paraId="0B915ED3" w14:textId="77777777" w:rsidR="00A721D5" w:rsidRPr="00A12A88" w:rsidRDefault="00A721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</w:rPr>
      </w:pPr>
      <w:r w:rsidRPr="00A12A88">
        <w:rPr>
          <w:rFonts w:asciiTheme="majorBidi" w:hAnsiTheme="majorBidi" w:cstheme="majorBidi"/>
          <w:spacing w:val="-2"/>
          <w:sz w:val="30"/>
          <w:szCs w:val="30"/>
        </w:rPr>
        <w:br w:type="page"/>
      </w:r>
    </w:p>
    <w:p w14:paraId="57D64FB7" w14:textId="4AAA8A88" w:rsidR="00AF5DE1" w:rsidRPr="00A12A88" w:rsidRDefault="00AF5DE1" w:rsidP="00AF5DE1">
      <w:pPr>
        <w:pStyle w:val="block"/>
        <w:tabs>
          <w:tab w:val="left" w:pos="126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</w:pPr>
      <w:r w:rsidRPr="00A12A88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lastRenderedPageBreak/>
        <w:t>-</w:t>
      </w:r>
      <w:r w:rsidRPr="00A12A88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ab/>
      </w:r>
      <w:r w:rsidRPr="00A12A88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สำหรับหุ้นกู้ที่ไม่มีหลักประกันและไม่ด้อยสิทธิจำนวน </w:t>
      </w:r>
      <w:r w:rsidRPr="00A12A88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1,000</w:t>
      </w:r>
      <w:r w:rsidRPr="00A12A88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 ล้านเหรียญสหรัฐอเมริกาอายุ </w:t>
      </w:r>
      <w:r w:rsidRPr="00A12A88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10</w:t>
      </w:r>
      <w:r w:rsidRPr="00A12A88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 ปี อัตราดอกเบี้ยคงที่ร้อยละ </w:t>
      </w:r>
      <w:r w:rsidRPr="00A12A88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4.40</w:t>
      </w:r>
      <w:r w:rsidRPr="00A12A88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 ต่อปี ซึ่งได้ออกและเสนอขายในต่างประเทศในเดือนมีนาคม </w:t>
      </w:r>
      <w:r w:rsidRPr="00A12A88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2565 GCTC </w:t>
      </w:r>
      <w:r w:rsidRPr="00A12A88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ได้ดำเนินการซื้อคืนและยกเลิกหุ้นกู้บางส่วนของหุ้นกู้ฉบับดังกล่าวเพิ่มเติมจากปี </w:t>
      </w:r>
      <w:r w:rsidRPr="00A12A88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2566</w:t>
      </w:r>
      <w:r w:rsidRPr="00A12A88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 เป็นจำนวนเงินทั้งสิ้น </w:t>
      </w:r>
      <w:r w:rsidRPr="00A12A88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461.372</w:t>
      </w:r>
      <w:r w:rsidRPr="00A12A88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 ล้านเหรียญสหรัฐอเมริกา ส่งผลให้ ณ วันที่ </w:t>
      </w:r>
      <w:r w:rsidRPr="00A12A88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13</w:t>
      </w:r>
      <w:r w:rsidRPr="00A12A88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 พฤษภาคม </w:t>
      </w:r>
      <w:r w:rsidRPr="00A12A88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2567 GCTC </w:t>
      </w:r>
      <w:r w:rsidRPr="00A12A88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มีมูลค่าหุ้นกู้เหรียญสหรัฐอเมริกาที่จะครบกำหนดในปี </w:t>
      </w:r>
      <w:r w:rsidRPr="00A12A88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2575</w:t>
      </w:r>
      <w:r w:rsidRPr="00A12A88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 คงเหลือทั้งสิ้นจำนวน </w:t>
      </w:r>
      <w:r w:rsidRPr="00A12A88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338.628 </w:t>
      </w:r>
      <w:r w:rsidRPr="00A12A88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>ล้านเหรียญสหรัฐอเมริกา</w:t>
      </w:r>
    </w:p>
    <w:p w14:paraId="53BD030F" w14:textId="77777777" w:rsidR="00AF5DE1" w:rsidRPr="00A12A88" w:rsidRDefault="00AF5DE1" w:rsidP="00AF5DE1">
      <w:pPr>
        <w:pStyle w:val="block"/>
        <w:tabs>
          <w:tab w:val="left" w:pos="126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pacing w:val="-2"/>
          <w:sz w:val="30"/>
          <w:szCs w:val="30"/>
          <w:lang w:val="en-US" w:bidi="th-TH"/>
        </w:rPr>
      </w:pPr>
      <w:r w:rsidRPr="00A12A88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-</w:t>
      </w:r>
      <w:r w:rsidRPr="00A12A88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ab/>
      </w:r>
      <w:r w:rsidRPr="00A12A88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สำหรับหุ้นกู้ที่ไม่มีหลักประกันและไม่ด้อยสิทธิจำนวน </w:t>
      </w:r>
      <w:r w:rsidRPr="00A12A88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550</w:t>
      </w:r>
      <w:r w:rsidRPr="00A12A88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 ล้านเหรียญสหรัฐอเมริกาอายุ </w:t>
      </w:r>
      <w:r w:rsidRPr="00A12A88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30</w:t>
      </w:r>
      <w:r w:rsidRPr="00A12A88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 ปี อัตราดอกเบี้ยคงที่ร้อยละ </w:t>
      </w:r>
      <w:r w:rsidRPr="00A12A88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4.30</w:t>
      </w:r>
      <w:r w:rsidRPr="00A12A88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 ต่อปี ซึ่งได้ออกและเสนอขายในต่างประเทศในเดือนมีนาคม </w:t>
      </w:r>
      <w:r w:rsidRPr="00A12A88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2564 GCTC </w:t>
      </w:r>
      <w:r w:rsidRPr="00A12A88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ได้ดำเนินการซื้อคืนและยกเลิกหุ้นกู้บางส่วนของหุ้นกู้ฉบับดังกล่าวเพิ่มเติมจากปี </w:t>
      </w:r>
      <w:r w:rsidRPr="00A12A88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2566</w:t>
      </w:r>
      <w:r w:rsidRPr="00A12A88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 เป็นจำนวนเงินทั้งสิ้น </w:t>
      </w:r>
      <w:r w:rsidRPr="00A12A88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150.832 </w:t>
      </w:r>
      <w:r w:rsidRPr="00A12A88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ล้านเหรียญสหรัฐอเมริกา ส่งผลให้ ณ วันที่ </w:t>
      </w:r>
      <w:r w:rsidRPr="00A12A88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13</w:t>
      </w:r>
      <w:r w:rsidRPr="00A12A88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 พฤษภาคม </w:t>
      </w:r>
      <w:r w:rsidRPr="00A12A88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2567 GCTC </w:t>
      </w:r>
      <w:r w:rsidRPr="00A12A88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มีมูลค่าหุ้นกู้เหรียญสหรัฐอเมริกาที่จะครบกำหนดในปี </w:t>
      </w:r>
      <w:r w:rsidRPr="00A12A88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2594</w:t>
      </w:r>
      <w:r w:rsidRPr="00A12A88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 คงเหลือทั้งสิ้นจำนวน </w:t>
      </w:r>
      <w:r w:rsidRPr="00A12A88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374.331 </w:t>
      </w:r>
      <w:r w:rsidRPr="00A12A88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>ล้านเหรียญสหรัฐอเมริกา</w:t>
      </w:r>
    </w:p>
    <w:p w14:paraId="152B3FA7" w14:textId="77777777" w:rsidR="00AF5DE1" w:rsidRPr="00A12A88" w:rsidRDefault="00AF5DE1" w:rsidP="00AF5DE1">
      <w:pPr>
        <w:pStyle w:val="block"/>
        <w:tabs>
          <w:tab w:val="left" w:pos="126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pacing w:val="-2"/>
          <w:sz w:val="30"/>
          <w:szCs w:val="30"/>
          <w:lang w:val="en-US" w:bidi="th-TH"/>
        </w:rPr>
      </w:pPr>
      <w:r w:rsidRPr="00A12A88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-</w:t>
      </w:r>
      <w:r w:rsidRPr="00A12A88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ab/>
      </w:r>
      <w:r w:rsidRPr="00A12A88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สำหรับหุ้นกู้ที่ไม่มีหลักประกันและไม่ด้อยสิทธิจำนวน </w:t>
      </w:r>
      <w:r w:rsidRPr="00A12A88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300</w:t>
      </w:r>
      <w:r w:rsidRPr="00A12A88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 ล้านเหรียญสหรัฐอเมริกาอายุ </w:t>
      </w:r>
      <w:r w:rsidRPr="00A12A88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30</w:t>
      </w:r>
      <w:r w:rsidRPr="00A12A88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 ปี อัตราดอกเบี้ยคงที่ร้อยละ </w:t>
      </w:r>
      <w:r w:rsidRPr="00A12A88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5.20</w:t>
      </w:r>
      <w:r w:rsidRPr="00A12A88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 ต่อปี ซึ่งได้ออกและเสนอขายในต่างประเทศในเดือนมีนาคม </w:t>
      </w:r>
      <w:r w:rsidRPr="00A12A88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2565 GCTC </w:t>
      </w:r>
      <w:r w:rsidRPr="00A12A88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ได้ดำเนินการซื้อคืนและยกเลิกหุ้นกู้บางส่วนของหุ้นกู้ฉบับดังกล่าวเพิ่มเติมจากปี </w:t>
      </w:r>
      <w:r w:rsidRPr="00A12A88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2566</w:t>
      </w:r>
      <w:r w:rsidRPr="00A12A88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 เป็นจำนวนเงินทั้งสิ้น </w:t>
      </w:r>
      <w:r w:rsidRPr="00A12A88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137.020</w:t>
      </w:r>
      <w:r w:rsidRPr="00A12A88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 ล้านเหรียญสหรัฐอเมริกา ส่งผลให้ ณ วันที่ </w:t>
      </w:r>
      <w:r w:rsidRPr="00A12A88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13</w:t>
      </w:r>
      <w:r w:rsidRPr="00A12A88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 พฤษภาคม </w:t>
      </w:r>
      <w:r w:rsidRPr="00A12A88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2567 GCTC </w:t>
      </w:r>
      <w:r w:rsidRPr="00A12A88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มีมูลค่าหุ้นกู้เหรียญสหรัฐอเมริกาที่จะครบกำหนดในปี </w:t>
      </w:r>
      <w:r w:rsidRPr="00A12A88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2595</w:t>
      </w:r>
      <w:r w:rsidRPr="00A12A88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 คงเหลือทั้งสิ้นจำนวน </w:t>
      </w:r>
      <w:r w:rsidRPr="00A12A88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102.980</w:t>
      </w:r>
      <w:r w:rsidRPr="00A12A88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 ล้านเหรียญสหรัฐอเมริกา</w:t>
      </w:r>
    </w:p>
    <w:p w14:paraId="37359E0B" w14:textId="77777777" w:rsidR="00AF5DE1" w:rsidRPr="00A12A88" w:rsidRDefault="00AF5DE1" w:rsidP="00AF5DE1">
      <w:pPr>
        <w:pStyle w:val="block"/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A12A88">
        <w:rPr>
          <w:rFonts w:asciiTheme="majorBidi" w:hAnsiTheme="majorBidi" w:cstheme="majorBidi"/>
          <w:i/>
          <w:iCs/>
          <w:sz w:val="30"/>
          <w:szCs w:val="30"/>
          <w:cs/>
        </w:rPr>
        <w:t>การปรับลดสัดส่วนการถือหุ้นในบริษัท พีทีที ดิจิตอล โซลูชั่น จำกัด</w:t>
      </w:r>
    </w:p>
    <w:p w14:paraId="1EFCE490" w14:textId="43664AFA" w:rsidR="00AF5DE1" w:rsidRPr="00A12A88" w:rsidRDefault="00AF5DE1" w:rsidP="00AF5DE1">
      <w:pPr>
        <w:pStyle w:val="block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12A88">
        <w:rPr>
          <w:rFonts w:asciiTheme="majorBidi" w:hAnsiTheme="majorBidi" w:cstheme="majorBidi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Pr="00A12A88">
        <w:rPr>
          <w:rFonts w:asciiTheme="majorBidi" w:hAnsiTheme="majorBidi" w:cstheme="majorBidi"/>
          <w:sz w:val="30"/>
          <w:szCs w:val="30"/>
          <w:lang w:bidi="th-TH"/>
        </w:rPr>
        <w:t xml:space="preserve">22 </w:t>
      </w:r>
      <w:r w:rsidRPr="00A12A88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A12A88">
        <w:rPr>
          <w:rFonts w:asciiTheme="majorBidi" w:hAnsiTheme="majorBidi" w:cstheme="majorBidi"/>
          <w:sz w:val="30"/>
          <w:szCs w:val="30"/>
          <w:lang w:bidi="th-TH"/>
        </w:rPr>
        <w:t xml:space="preserve">2567 </w:t>
      </w:r>
      <w:r w:rsidR="008A363E" w:rsidRPr="00A12A88">
        <w:rPr>
          <w:rFonts w:asciiTheme="majorBidi" w:hAnsiTheme="majorBidi" w:hint="cs"/>
          <w:sz w:val="30"/>
          <w:szCs w:val="30"/>
          <w:cs/>
          <w:lang w:bidi="th-TH"/>
        </w:rPr>
        <w:t>คณะกรรมการ</w:t>
      </w:r>
      <w:r w:rsidRPr="00A12A88">
        <w:rPr>
          <w:rFonts w:asciiTheme="majorBidi" w:hAnsiTheme="majorBidi" w:cstheme="majorBidi"/>
          <w:sz w:val="30"/>
          <w:szCs w:val="30"/>
          <w:cs/>
        </w:rPr>
        <w:t xml:space="preserve">มีมติอนุมัติการขายหุ้นในบริษัท พีทีที ดิจิตอล </w:t>
      </w:r>
      <w:r w:rsidRPr="00A12A88">
        <w:rPr>
          <w:rFonts w:asciiTheme="majorBidi" w:hAnsiTheme="majorBidi" w:cstheme="majorBidi"/>
          <w:spacing w:val="-2"/>
          <w:sz w:val="30"/>
          <w:szCs w:val="30"/>
          <w:cs/>
        </w:rPr>
        <w:t>โซลูชั่น จำกัด (“</w:t>
      </w:r>
      <w:r w:rsidRPr="00A12A88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PTT Digital”) </w:t>
      </w:r>
      <w:r w:rsidRPr="00A12A88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สัดส่วนร้อยละ </w:t>
      </w:r>
      <w:r w:rsidRPr="00A12A88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20 </w:t>
      </w:r>
      <w:r w:rsidRPr="00A12A88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ของจำนวนหุ้นทั้งหมดของ </w:t>
      </w:r>
      <w:r w:rsidRPr="00A12A88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PTT Digital </w:t>
      </w:r>
      <w:r w:rsidRPr="00A12A88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หรือจำนวน </w:t>
      </w:r>
      <w:r w:rsidRPr="00A12A88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3,000,000 </w:t>
      </w:r>
      <w:r w:rsidRPr="00A12A88">
        <w:rPr>
          <w:rFonts w:asciiTheme="majorBidi" w:hAnsiTheme="majorBidi" w:cstheme="majorBidi"/>
          <w:spacing w:val="-2"/>
          <w:sz w:val="30"/>
          <w:szCs w:val="30"/>
          <w:cs/>
        </w:rPr>
        <w:t>หุ้น</w:t>
      </w:r>
      <w:r w:rsidRPr="00A12A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pacing w:val="-4"/>
          <w:sz w:val="30"/>
          <w:szCs w:val="30"/>
          <w:cs/>
        </w:rPr>
        <w:t xml:space="preserve">โดยมีราคาเสนอขายหุ้นละ </w:t>
      </w:r>
      <w:r w:rsidRPr="00A12A88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341 </w:t>
      </w:r>
      <w:r w:rsidRPr="00A12A88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บาท คิดเป็นจำนวนเงินรวมทั้งสิ้น </w:t>
      </w:r>
      <w:r w:rsidRPr="00A12A88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1,023 </w:t>
      </w:r>
      <w:r w:rsidRPr="00A12A88">
        <w:rPr>
          <w:rFonts w:asciiTheme="majorBidi" w:hAnsiTheme="majorBidi" w:cstheme="majorBidi"/>
          <w:spacing w:val="-4"/>
          <w:sz w:val="30"/>
          <w:szCs w:val="30"/>
          <w:cs/>
        </w:rPr>
        <w:t>ล้านบาท ให้แก่ บริษัท มอดูลัส เวนเจอร์ จำกัด</w:t>
      </w:r>
      <w:r w:rsidRPr="00A12A88">
        <w:rPr>
          <w:rFonts w:asciiTheme="majorBidi" w:hAnsiTheme="majorBidi" w:cstheme="majorBidi"/>
          <w:sz w:val="30"/>
          <w:szCs w:val="30"/>
          <w:cs/>
        </w:rPr>
        <w:t xml:space="preserve"> (“</w:t>
      </w:r>
      <w:r w:rsidRPr="00A12A88">
        <w:rPr>
          <w:rFonts w:asciiTheme="majorBidi" w:hAnsiTheme="majorBidi" w:cstheme="majorBidi"/>
          <w:sz w:val="30"/>
          <w:szCs w:val="30"/>
          <w:lang w:bidi="th-TH"/>
        </w:rPr>
        <w:t xml:space="preserve">Modulus”) </w:t>
      </w:r>
      <w:r w:rsidRPr="00A12A88">
        <w:rPr>
          <w:rFonts w:asciiTheme="majorBidi" w:hAnsiTheme="majorBidi" w:cstheme="majorBidi"/>
          <w:sz w:val="30"/>
          <w:szCs w:val="30"/>
          <w:cs/>
        </w:rPr>
        <w:t>ซึ่งเป็นบริษัทย่อยของ บริษัท ปตท. น้ำมันและการค้าปลีก จำกัด (มหาชน) (“</w:t>
      </w:r>
      <w:r w:rsidRPr="00A12A88">
        <w:rPr>
          <w:rFonts w:asciiTheme="majorBidi" w:hAnsiTheme="majorBidi" w:cstheme="majorBidi"/>
          <w:sz w:val="30"/>
          <w:szCs w:val="30"/>
          <w:lang w:bidi="th-TH"/>
        </w:rPr>
        <w:t xml:space="preserve">OR”) </w:t>
      </w:r>
      <w:r w:rsidRPr="00A12A88">
        <w:rPr>
          <w:rFonts w:asciiTheme="majorBidi" w:hAnsiTheme="majorBidi" w:cstheme="majorBidi"/>
          <w:sz w:val="30"/>
          <w:szCs w:val="30"/>
          <w:cs/>
        </w:rPr>
        <w:t xml:space="preserve">การทำรายการขายคาดว่าจะเสร็จสิ้นภายในเดือนมิถุนายน </w:t>
      </w:r>
      <w:r w:rsidRPr="00A12A88">
        <w:rPr>
          <w:rFonts w:asciiTheme="majorBidi" w:hAnsiTheme="majorBidi" w:cstheme="majorBidi"/>
          <w:sz w:val="30"/>
          <w:szCs w:val="30"/>
          <w:lang w:bidi="th-TH"/>
        </w:rPr>
        <w:t xml:space="preserve">2567 </w:t>
      </w:r>
      <w:r w:rsidRPr="00A12A88">
        <w:rPr>
          <w:rFonts w:asciiTheme="majorBidi" w:hAnsiTheme="majorBidi" w:cstheme="majorBidi"/>
          <w:sz w:val="30"/>
          <w:szCs w:val="30"/>
          <w:cs/>
        </w:rPr>
        <w:t xml:space="preserve">โดยจะส่งผลให้บริษัทมีสัดส่วนการถือหุ้นใน </w:t>
      </w:r>
      <w:r w:rsidRPr="00A12A88">
        <w:rPr>
          <w:rFonts w:asciiTheme="majorBidi" w:hAnsiTheme="majorBidi" w:cstheme="majorBidi"/>
          <w:sz w:val="30"/>
          <w:szCs w:val="30"/>
          <w:lang w:bidi="th-TH"/>
        </w:rPr>
        <w:t xml:space="preserve">PTT Digital </w:t>
      </w:r>
      <w:r w:rsidRPr="00A12A88">
        <w:rPr>
          <w:rFonts w:asciiTheme="majorBidi" w:hAnsiTheme="majorBidi" w:cstheme="majorBidi"/>
          <w:sz w:val="30"/>
          <w:szCs w:val="30"/>
          <w:cs/>
        </w:rPr>
        <w:t xml:space="preserve">ลดลงจากร้อยละ </w:t>
      </w:r>
      <w:r w:rsidRPr="00A12A88">
        <w:rPr>
          <w:rFonts w:asciiTheme="majorBidi" w:hAnsiTheme="majorBidi" w:cstheme="majorBidi"/>
          <w:sz w:val="30"/>
          <w:szCs w:val="30"/>
          <w:lang w:bidi="th-TH"/>
        </w:rPr>
        <w:t xml:space="preserve">40 </w:t>
      </w:r>
      <w:r w:rsidRPr="00A12A88">
        <w:rPr>
          <w:rFonts w:asciiTheme="majorBidi" w:hAnsiTheme="majorBidi" w:cstheme="majorBidi"/>
          <w:sz w:val="30"/>
          <w:szCs w:val="30"/>
          <w:cs/>
        </w:rPr>
        <w:t xml:space="preserve">ก่อนการขายหุ้น เป็นร้อยละ </w:t>
      </w:r>
      <w:r w:rsidRPr="00A12A88">
        <w:rPr>
          <w:rFonts w:asciiTheme="majorBidi" w:hAnsiTheme="majorBidi" w:cstheme="majorBidi"/>
          <w:sz w:val="30"/>
          <w:szCs w:val="30"/>
          <w:lang w:bidi="th-TH"/>
        </w:rPr>
        <w:t>20</w:t>
      </w:r>
      <w:r w:rsidRPr="00A12A88">
        <w:rPr>
          <w:rFonts w:asciiTheme="majorBidi" w:hAnsiTheme="majorBidi" w:cstheme="majorBidi"/>
          <w:sz w:val="30"/>
          <w:szCs w:val="30"/>
          <w:cs/>
        </w:rPr>
        <w:t xml:space="preserve"> ภายหลังการขายหุ้น ซึ่งยังมีสถานะเป็นเงินลงทุนในบริษัทร่วมของบริษัท</w:t>
      </w:r>
    </w:p>
    <w:p w14:paraId="0C6EA2F6" w14:textId="4BAAD808" w:rsidR="00C6676D" w:rsidRPr="00A12A88" w:rsidRDefault="00C6676D" w:rsidP="00AF5DE1">
      <w:pPr>
        <w:pStyle w:val="block"/>
        <w:tabs>
          <w:tab w:val="left" w:pos="126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</w:p>
    <w:sectPr w:rsidR="00C6676D" w:rsidRPr="00A12A88" w:rsidSect="000F2A0D">
      <w:headerReference w:type="default" r:id="rId19"/>
      <w:footerReference w:type="default" r:id="rId20"/>
      <w:headerReference w:type="first" r:id="rId21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EA89BD" w14:textId="77777777" w:rsidR="00D45A3A" w:rsidRDefault="00D45A3A" w:rsidP="004956B4">
      <w:r>
        <w:separator/>
      </w:r>
    </w:p>
  </w:endnote>
  <w:endnote w:type="continuationSeparator" w:id="0">
    <w:p w14:paraId="1F932BDD" w14:textId="77777777" w:rsidR="00D45A3A" w:rsidRDefault="00D45A3A" w:rsidP="004956B4">
      <w:r>
        <w:continuationSeparator/>
      </w:r>
    </w:p>
  </w:endnote>
  <w:endnote w:type="continuationNotice" w:id="1">
    <w:p w14:paraId="5262297F" w14:textId="77777777" w:rsidR="00D45A3A" w:rsidRDefault="00D45A3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 55">
    <w:altName w:val="Calibri"/>
    <w:charset w:val="00"/>
    <w:family w:val="auto"/>
    <w:pitch w:val="variable"/>
    <w:sig w:usb0="8000002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Univers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1498657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CF3435E" w14:textId="77777777" w:rsidR="00C463C8" w:rsidRPr="000945FC" w:rsidRDefault="00C463C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945F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945F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945F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3632276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1A46B71" w14:textId="77777777" w:rsidR="003F7720" w:rsidRPr="000945FC" w:rsidRDefault="003F772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945F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945F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945F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2519580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1B0C390" w14:textId="77777777" w:rsidR="00C463C8" w:rsidRPr="000945FC" w:rsidRDefault="00C463C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945F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945F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945F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3035180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EFB0241" w14:textId="77777777" w:rsidR="00C463C8" w:rsidRPr="000945FC" w:rsidRDefault="00C463C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945F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945F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945F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9044101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C7D1676" w14:textId="77777777" w:rsidR="00C463C8" w:rsidRPr="000945FC" w:rsidRDefault="00C463C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945F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945F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945F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F4CD2" w14:textId="77777777" w:rsidR="00D45A3A" w:rsidRDefault="00D45A3A" w:rsidP="004956B4">
      <w:r>
        <w:separator/>
      </w:r>
    </w:p>
  </w:footnote>
  <w:footnote w:type="continuationSeparator" w:id="0">
    <w:p w14:paraId="753805D0" w14:textId="77777777" w:rsidR="00D45A3A" w:rsidRDefault="00D45A3A" w:rsidP="004956B4">
      <w:r>
        <w:continuationSeparator/>
      </w:r>
    </w:p>
  </w:footnote>
  <w:footnote w:type="continuationNotice" w:id="1">
    <w:p w14:paraId="28C33743" w14:textId="77777777" w:rsidR="00D45A3A" w:rsidRDefault="00D45A3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2FF83" w14:textId="77777777" w:rsidR="00C463C8" w:rsidRDefault="00C463C8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บริษัท พีทีที โกลบอล เคมิคอล จำกัด (มหาชน) และบริษัทย่อย</w:t>
    </w:r>
  </w:p>
  <w:p w14:paraId="573113A3" w14:textId="77777777" w:rsidR="00C463C8" w:rsidRDefault="00C463C8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2AFCAD59" w14:textId="317A5B5D" w:rsidR="00CF3DDB" w:rsidRDefault="00CF3DDB" w:rsidP="00CF3DDB">
    <w:pPr>
      <w:pStyle w:val="Header"/>
      <w:rPr>
        <w:rFonts w:ascii="Angsana New" w:hAnsi="Angsana New"/>
        <w:b/>
        <w:bCs/>
        <w:sz w:val="32"/>
        <w:szCs w:val="32"/>
        <w:lang w:val="en-US"/>
      </w:rPr>
    </w:pPr>
    <w:bookmarkStart w:id="0" w:name="_Hlk132752027"/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  <w:lang w:val="en-US"/>
      </w:rPr>
      <w:t>256</w:t>
    </w:r>
    <w:bookmarkEnd w:id="0"/>
    <w:r w:rsidR="007902B2">
      <w:rPr>
        <w:rFonts w:ascii="Angsana New" w:hAnsi="Angsana New"/>
        <w:b/>
        <w:bCs/>
        <w:sz w:val="32"/>
        <w:szCs w:val="32"/>
        <w:lang w:val="en-US"/>
      </w:rPr>
      <w:t>7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615316FC" w14:textId="77777777" w:rsidR="00C463C8" w:rsidRPr="000945FC" w:rsidRDefault="00C463C8" w:rsidP="000945FC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A9C5D" w14:textId="77777777" w:rsidR="00C463C8" w:rsidRDefault="00C463C8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พีทีที โกลบอล เคมิคอล จำกัด (มหาชน) และบริษัทย่อย</w:t>
    </w:r>
  </w:p>
  <w:p w14:paraId="648D9A69" w14:textId="77777777" w:rsidR="00C463C8" w:rsidRDefault="00C463C8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5E48BDE0" w14:textId="3098E600" w:rsidR="0077515E" w:rsidRDefault="0077515E" w:rsidP="0077515E">
    <w:pPr>
      <w:pStyle w:val="Header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  <w:lang w:val="en-US"/>
      </w:rPr>
      <w:t>256</w:t>
    </w:r>
    <w:r w:rsidR="007902B2">
      <w:rPr>
        <w:rFonts w:ascii="Angsana New" w:hAnsi="Angsana New"/>
        <w:b/>
        <w:bCs/>
        <w:sz w:val="32"/>
        <w:szCs w:val="32"/>
        <w:lang w:val="en-US"/>
      </w:rPr>
      <w:t>7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73A02F10" w14:textId="77777777" w:rsidR="00C463C8" w:rsidRPr="000945FC" w:rsidRDefault="00C463C8" w:rsidP="000945FC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E43E5" w14:textId="77777777" w:rsidR="00C463C8" w:rsidRPr="005F1026" w:rsidRDefault="00C463C8" w:rsidP="005F1026">
    <w:pPr>
      <w:pStyle w:val="Header"/>
      <w:spacing w:line="240" w:lineRule="auto"/>
      <w:jc w:val="center"/>
      <w:rPr>
        <w:rFonts w:ascii="Angsana New" w:hAnsi="Angsana New"/>
        <w:b/>
        <w:bCs/>
        <w:sz w:val="30"/>
        <w:szCs w:val="30"/>
        <w:cs/>
        <w:lang w:val="en-US"/>
      </w:rPr>
    </w:pPr>
    <w:r>
      <w:rPr>
        <w:rFonts w:ascii="Angsana New" w:hAnsi="Angsana New" w:hint="cs"/>
        <w:b/>
        <w:bCs/>
        <w:sz w:val="30"/>
        <w:szCs w:val="30"/>
        <w:cs/>
        <w:lang w:val="en-US"/>
      </w:rPr>
      <w:t>ร่าง</w:t>
    </w:r>
  </w:p>
  <w:p w14:paraId="00FF84E2" w14:textId="77777777" w:rsidR="00C463C8" w:rsidRPr="005F1026" w:rsidRDefault="00C463C8" w:rsidP="005F1026">
    <w:pPr>
      <w:pStyle w:val="Header"/>
      <w:spacing w:line="240" w:lineRule="auto"/>
      <w:jc w:val="center"/>
      <w:rPr>
        <w:rFonts w:ascii="Times New Roman" w:hAnsi="Times New Roman" w:cs="Cordia New"/>
        <w:noProof/>
        <w:sz w:val="20"/>
        <w:szCs w:val="20"/>
        <w:lang w:val="en-US"/>
      </w:rPr>
    </w:pPr>
    <w:r w:rsidRPr="005F1026">
      <w:rPr>
        <w:rFonts w:ascii="Times New Roman" w:hAnsi="Times New Roman" w:cs="Times New Roman"/>
        <w:sz w:val="20"/>
        <w:szCs w:val="20"/>
        <w:cs/>
      </w:rPr>
      <w:t>-</w:t>
    </w:r>
    <w:r w:rsidRPr="005F1026">
      <w:rPr>
        <w:rFonts w:ascii="Times New Roman" w:hAnsi="Times New Roman" w:cs="Times New Roman"/>
        <w:sz w:val="20"/>
        <w:szCs w:val="20"/>
      </w:rPr>
      <w:t xml:space="preserve"> </w:t>
    </w:r>
    <w:r w:rsidRPr="005F1026">
      <w:rPr>
        <w:rFonts w:ascii="Times New Roman" w:hAnsi="Times New Roman" w:cs="Times New Roman"/>
        <w:sz w:val="20"/>
        <w:szCs w:val="20"/>
      </w:rPr>
      <w:fldChar w:fldCharType="begin"/>
    </w:r>
    <w:r w:rsidRPr="005F1026">
      <w:rPr>
        <w:rFonts w:ascii="Times New Roman" w:hAnsi="Times New Roman" w:cs="Times New Roman"/>
        <w:sz w:val="20"/>
        <w:szCs w:val="20"/>
      </w:rPr>
      <w:instrText xml:space="preserve"> PAGE   \* MERGEFORMAT </w:instrText>
    </w:r>
    <w:r w:rsidRPr="005F1026">
      <w:rPr>
        <w:rFonts w:ascii="Times New Roman" w:hAnsi="Times New Roman" w:cs="Times New Roman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sz w:val="20"/>
        <w:szCs w:val="20"/>
      </w:rPr>
      <w:t>62</w:t>
    </w:r>
    <w:r w:rsidRPr="005F1026">
      <w:rPr>
        <w:rFonts w:ascii="Times New Roman" w:hAnsi="Times New Roman" w:cs="Times New Roman"/>
        <w:noProof/>
        <w:sz w:val="20"/>
        <w:szCs w:val="20"/>
      </w:rPr>
      <w:fldChar w:fldCharType="end"/>
    </w:r>
    <w:r w:rsidRPr="005F1026">
      <w:rPr>
        <w:rFonts w:ascii="Times New Roman" w:hAnsi="Times New Roman" w:cs="Times New Roman"/>
        <w:noProof/>
        <w:sz w:val="20"/>
        <w:szCs w:val="20"/>
        <w:cs/>
      </w:rPr>
      <w:t xml:space="preserve"> </w:t>
    </w:r>
    <w:r w:rsidRPr="005F1026">
      <w:rPr>
        <w:rFonts w:ascii="Times New Roman" w:hAnsi="Times New Roman"/>
        <w:noProof/>
        <w:sz w:val="20"/>
        <w:szCs w:val="20"/>
        <w:lang w:val="en-US"/>
      </w:rPr>
      <w:t>-</w:t>
    </w:r>
  </w:p>
  <w:p w14:paraId="659979A9" w14:textId="77777777" w:rsidR="00C463C8" w:rsidRPr="005F1026" w:rsidRDefault="00C463C8" w:rsidP="005F1026">
    <w:pPr>
      <w:pStyle w:val="Header"/>
      <w:spacing w:line="240" w:lineRule="auto"/>
      <w:jc w:val="center"/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DB5AE" w14:textId="77777777" w:rsidR="00C463C8" w:rsidRDefault="00C463C8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พีทีที โกลบอล เคมิคอล จำกัด (มหาชน) และบริษัทย่อย</w:t>
    </w:r>
  </w:p>
  <w:p w14:paraId="66BFA941" w14:textId="77777777" w:rsidR="00C463C8" w:rsidRDefault="00C463C8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156D48B7" w14:textId="11329244" w:rsidR="0077515E" w:rsidRDefault="0077515E" w:rsidP="0077515E">
    <w:pPr>
      <w:pStyle w:val="Header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  <w:lang w:val="en-US"/>
      </w:rPr>
      <w:t>256</w:t>
    </w:r>
    <w:r w:rsidR="007902B2">
      <w:rPr>
        <w:rFonts w:ascii="Angsana New" w:hAnsi="Angsana New"/>
        <w:b/>
        <w:bCs/>
        <w:sz w:val="32"/>
        <w:szCs w:val="32"/>
        <w:lang w:val="en-US"/>
      </w:rPr>
      <w:t>7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10EC5515" w14:textId="77777777" w:rsidR="00C463C8" w:rsidRPr="000945FC" w:rsidRDefault="00C463C8" w:rsidP="000945FC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2C235" w14:textId="77777777" w:rsidR="00C463C8" w:rsidRDefault="00C463C8" w:rsidP="00BF6E26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พีทีที โกลบอล เคมิคอล จำกัด (มหาชน) และบริษัทย่อย</w:t>
    </w:r>
  </w:p>
  <w:p w14:paraId="3EB16A68" w14:textId="77777777" w:rsidR="00C463C8" w:rsidRDefault="00C463C8" w:rsidP="00BF6E26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1C8B3EF8" w14:textId="0FA20BE9" w:rsidR="0077515E" w:rsidRDefault="0077515E" w:rsidP="0077515E">
    <w:pPr>
      <w:pStyle w:val="Header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  <w:lang w:val="en-US"/>
      </w:rPr>
      <w:t>256</w:t>
    </w:r>
    <w:r w:rsidR="007902B2">
      <w:rPr>
        <w:rFonts w:ascii="Angsana New" w:hAnsi="Angsana New"/>
        <w:b/>
        <w:bCs/>
        <w:sz w:val="32"/>
        <w:szCs w:val="32"/>
        <w:lang w:val="en-US"/>
      </w:rPr>
      <w:t>7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0ADA5A0D" w14:textId="77777777" w:rsidR="00C463C8" w:rsidRPr="00BF6E26" w:rsidRDefault="00C463C8" w:rsidP="00BF6E26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D2AF8" w14:textId="77777777" w:rsidR="00C463C8" w:rsidRPr="005F1026" w:rsidRDefault="00C463C8" w:rsidP="005F1026">
    <w:pPr>
      <w:pStyle w:val="Header"/>
      <w:spacing w:line="240" w:lineRule="auto"/>
      <w:jc w:val="center"/>
      <w:rPr>
        <w:rFonts w:ascii="Angsana New" w:hAnsi="Angsana New"/>
        <w:b/>
        <w:bCs/>
        <w:sz w:val="30"/>
        <w:szCs w:val="30"/>
        <w:cs/>
        <w:lang w:val="en-US"/>
      </w:rPr>
    </w:pPr>
    <w:r>
      <w:rPr>
        <w:rFonts w:ascii="Angsana New" w:hAnsi="Angsana New" w:hint="cs"/>
        <w:b/>
        <w:bCs/>
        <w:sz w:val="30"/>
        <w:szCs w:val="30"/>
        <w:cs/>
        <w:lang w:val="en-US"/>
      </w:rPr>
      <w:t>ร่าง</w:t>
    </w:r>
  </w:p>
  <w:p w14:paraId="729640C3" w14:textId="77777777" w:rsidR="00C463C8" w:rsidRPr="005F1026" w:rsidRDefault="00C463C8" w:rsidP="005F1026">
    <w:pPr>
      <w:pStyle w:val="Header"/>
      <w:spacing w:line="240" w:lineRule="auto"/>
      <w:jc w:val="center"/>
      <w:rPr>
        <w:rFonts w:ascii="Times New Roman" w:hAnsi="Times New Roman" w:cs="Cordia New"/>
        <w:noProof/>
        <w:sz w:val="20"/>
        <w:szCs w:val="20"/>
        <w:lang w:val="en-US"/>
      </w:rPr>
    </w:pPr>
    <w:r w:rsidRPr="005F1026">
      <w:rPr>
        <w:rFonts w:ascii="Times New Roman" w:hAnsi="Times New Roman" w:cs="Times New Roman"/>
        <w:sz w:val="20"/>
        <w:szCs w:val="20"/>
        <w:cs/>
      </w:rPr>
      <w:t>-</w:t>
    </w:r>
    <w:r w:rsidRPr="005F1026">
      <w:rPr>
        <w:rFonts w:ascii="Times New Roman" w:hAnsi="Times New Roman" w:cs="Times New Roman"/>
        <w:sz w:val="20"/>
        <w:szCs w:val="20"/>
      </w:rPr>
      <w:t xml:space="preserve"> </w:t>
    </w:r>
    <w:r w:rsidRPr="005F1026">
      <w:rPr>
        <w:rFonts w:ascii="Times New Roman" w:hAnsi="Times New Roman" w:cs="Times New Roman"/>
        <w:sz w:val="20"/>
        <w:szCs w:val="20"/>
      </w:rPr>
      <w:fldChar w:fldCharType="begin"/>
    </w:r>
    <w:r w:rsidRPr="005F1026">
      <w:rPr>
        <w:rFonts w:ascii="Times New Roman" w:hAnsi="Times New Roman" w:cs="Times New Roman"/>
        <w:sz w:val="20"/>
        <w:szCs w:val="20"/>
      </w:rPr>
      <w:instrText xml:space="preserve"> PAGE   \* MERGEFORMAT </w:instrText>
    </w:r>
    <w:r w:rsidRPr="005F1026">
      <w:rPr>
        <w:rFonts w:ascii="Times New Roman" w:hAnsi="Times New Roman" w:cs="Times New Roman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sz w:val="20"/>
        <w:szCs w:val="20"/>
      </w:rPr>
      <w:t>62</w:t>
    </w:r>
    <w:r w:rsidRPr="005F1026">
      <w:rPr>
        <w:rFonts w:ascii="Times New Roman" w:hAnsi="Times New Roman" w:cs="Times New Roman"/>
        <w:noProof/>
        <w:sz w:val="20"/>
        <w:szCs w:val="20"/>
      </w:rPr>
      <w:fldChar w:fldCharType="end"/>
    </w:r>
    <w:r w:rsidRPr="005F1026">
      <w:rPr>
        <w:rFonts w:ascii="Times New Roman" w:hAnsi="Times New Roman" w:cs="Times New Roman"/>
        <w:noProof/>
        <w:sz w:val="20"/>
        <w:szCs w:val="20"/>
        <w:cs/>
      </w:rPr>
      <w:t xml:space="preserve"> </w:t>
    </w:r>
    <w:r w:rsidRPr="005F1026">
      <w:rPr>
        <w:rFonts w:ascii="Times New Roman" w:hAnsi="Times New Roman"/>
        <w:noProof/>
        <w:sz w:val="20"/>
        <w:szCs w:val="20"/>
        <w:lang w:val="en-US"/>
      </w:rPr>
      <w:t>-</w:t>
    </w:r>
  </w:p>
  <w:p w14:paraId="093F5C6C" w14:textId="77777777" w:rsidR="00C463C8" w:rsidRPr="005F1026" w:rsidRDefault="00C463C8" w:rsidP="005F1026">
    <w:pPr>
      <w:pStyle w:val="Header"/>
      <w:spacing w:line="240" w:lineRule="auto"/>
      <w:jc w:val="cent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ABA"/>
    <w:multiLevelType w:val="hybridMultilevel"/>
    <w:tmpl w:val="6C242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917CC"/>
    <w:multiLevelType w:val="hybridMultilevel"/>
    <w:tmpl w:val="0902E0AE"/>
    <w:lvl w:ilvl="0" w:tplc="36C2FE7C">
      <w:start w:val="40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" w15:restartNumberingAfterBreak="0">
    <w:nsid w:val="10A40B2A"/>
    <w:multiLevelType w:val="multilevel"/>
    <w:tmpl w:val="0114A5C6"/>
    <w:lvl w:ilvl="0">
      <w:start w:val="1"/>
      <w:numFmt w:val="decimal"/>
      <w:lvlText w:val="%1"/>
      <w:lvlJc w:val="left"/>
      <w:pPr>
        <w:tabs>
          <w:tab w:val="num" w:pos="3316"/>
        </w:tabs>
        <w:ind w:left="3316" w:hanging="340"/>
      </w:pPr>
      <w:rPr>
        <w:rFonts w:ascii="Angsana New" w:hAnsi="Angsana New" w:cs="Angsana New" w:hint="cs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Times New Roman" w:hint="cs"/>
        <w:b w:val="0"/>
        <w:bCs w:val="0"/>
        <w:sz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1504CF3"/>
    <w:multiLevelType w:val="hybridMultilevel"/>
    <w:tmpl w:val="A4584C0E"/>
    <w:lvl w:ilvl="0" w:tplc="BC5A57B6">
      <w:start w:val="15"/>
      <w:numFmt w:val="bullet"/>
      <w:lvlText w:val="-"/>
      <w:lvlJc w:val="left"/>
      <w:pPr>
        <w:ind w:left="2007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" w15:restartNumberingAfterBreak="0">
    <w:nsid w:val="11B5797F"/>
    <w:multiLevelType w:val="hybridMultilevel"/>
    <w:tmpl w:val="81622330"/>
    <w:lvl w:ilvl="0" w:tplc="BC5A57B6">
      <w:start w:val="15"/>
      <w:numFmt w:val="bullet"/>
      <w:lvlText w:val="-"/>
      <w:lvlJc w:val="left"/>
      <w:pPr>
        <w:ind w:left="1854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50A49BF"/>
    <w:multiLevelType w:val="hybridMultilevel"/>
    <w:tmpl w:val="62EEC0DC"/>
    <w:lvl w:ilvl="0" w:tplc="2F58AFD0">
      <w:start w:val="1"/>
      <w:numFmt w:val="thaiLetters"/>
      <w:lvlText w:val="%1)"/>
      <w:lvlJc w:val="left"/>
      <w:pPr>
        <w:ind w:left="374" w:hanging="360"/>
      </w:pPr>
      <w:rPr>
        <w:rFonts w:hint="default"/>
      </w:rPr>
    </w:lvl>
    <w:lvl w:ilvl="1" w:tplc="430A57B0">
      <w:start w:val="1"/>
      <w:numFmt w:val="decimal"/>
      <w:lvlText w:val="(ข.%2)"/>
      <w:lvlJc w:val="left"/>
      <w:pPr>
        <w:ind w:left="1094" w:hanging="360"/>
      </w:pPr>
      <w:rPr>
        <w:rFonts w:hint="default"/>
        <w:b w:val="0"/>
        <w:bCs w:val="0"/>
      </w:rPr>
    </w:lvl>
    <w:lvl w:ilvl="2" w:tplc="0409001B">
      <w:start w:val="1"/>
      <w:numFmt w:val="lowerRoman"/>
      <w:lvlText w:val="%3."/>
      <w:lvlJc w:val="right"/>
      <w:pPr>
        <w:ind w:left="1814" w:hanging="180"/>
      </w:pPr>
    </w:lvl>
    <w:lvl w:ilvl="3" w:tplc="0409000F" w:tentative="1">
      <w:start w:val="1"/>
      <w:numFmt w:val="decimal"/>
      <w:lvlText w:val="%4."/>
      <w:lvlJc w:val="left"/>
      <w:pPr>
        <w:ind w:left="2534" w:hanging="360"/>
      </w:pPr>
    </w:lvl>
    <w:lvl w:ilvl="4" w:tplc="04090019" w:tentative="1">
      <w:start w:val="1"/>
      <w:numFmt w:val="lowerLetter"/>
      <w:lvlText w:val="%5."/>
      <w:lvlJc w:val="left"/>
      <w:pPr>
        <w:ind w:left="3254" w:hanging="360"/>
      </w:pPr>
    </w:lvl>
    <w:lvl w:ilvl="5" w:tplc="0409001B" w:tentative="1">
      <w:start w:val="1"/>
      <w:numFmt w:val="lowerRoman"/>
      <w:lvlText w:val="%6."/>
      <w:lvlJc w:val="right"/>
      <w:pPr>
        <w:ind w:left="3974" w:hanging="180"/>
      </w:pPr>
    </w:lvl>
    <w:lvl w:ilvl="6" w:tplc="0409000F" w:tentative="1">
      <w:start w:val="1"/>
      <w:numFmt w:val="decimal"/>
      <w:lvlText w:val="%7."/>
      <w:lvlJc w:val="left"/>
      <w:pPr>
        <w:ind w:left="4694" w:hanging="360"/>
      </w:pPr>
    </w:lvl>
    <w:lvl w:ilvl="7" w:tplc="04090019" w:tentative="1">
      <w:start w:val="1"/>
      <w:numFmt w:val="lowerLetter"/>
      <w:lvlText w:val="%8."/>
      <w:lvlJc w:val="left"/>
      <w:pPr>
        <w:ind w:left="5414" w:hanging="360"/>
      </w:pPr>
    </w:lvl>
    <w:lvl w:ilvl="8" w:tplc="040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6" w15:restartNumberingAfterBreak="0">
    <w:nsid w:val="188858A5"/>
    <w:multiLevelType w:val="hybridMultilevel"/>
    <w:tmpl w:val="DD280AC6"/>
    <w:lvl w:ilvl="0" w:tplc="36C2FE7C">
      <w:start w:val="40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A306BB"/>
    <w:multiLevelType w:val="hybridMultilevel"/>
    <w:tmpl w:val="E674899C"/>
    <w:lvl w:ilvl="0" w:tplc="36C2FE7C">
      <w:start w:val="40"/>
      <w:numFmt w:val="bullet"/>
      <w:lvlText w:val="-"/>
      <w:lvlJc w:val="left"/>
      <w:pPr>
        <w:ind w:left="1292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>
      <w:start w:val="1"/>
      <w:numFmt w:val="bullet"/>
      <w:lvlText w:val="o"/>
      <w:lvlJc w:val="left"/>
      <w:pPr>
        <w:ind w:left="20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2" w:hanging="360"/>
      </w:pPr>
      <w:rPr>
        <w:rFonts w:ascii="Wingdings" w:hAnsi="Wingdings" w:hint="default"/>
      </w:rPr>
    </w:lvl>
  </w:abstractNum>
  <w:abstractNum w:abstractNumId="8" w15:restartNumberingAfterBreak="0">
    <w:nsid w:val="23216367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52B0E1D"/>
    <w:multiLevelType w:val="hybridMultilevel"/>
    <w:tmpl w:val="42BEC4CC"/>
    <w:lvl w:ilvl="0" w:tplc="9C304D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F54FC3"/>
    <w:multiLevelType w:val="hybridMultilevel"/>
    <w:tmpl w:val="50FA1E62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1" w15:restartNumberingAfterBreak="0">
    <w:nsid w:val="27146314"/>
    <w:multiLevelType w:val="hybridMultilevel"/>
    <w:tmpl w:val="15CEC206"/>
    <w:lvl w:ilvl="0" w:tplc="8B304FDC">
      <w:start w:val="1"/>
      <w:numFmt w:val="decimal"/>
      <w:lvlText w:val="37.%1"/>
      <w:lvlJc w:val="left"/>
      <w:pPr>
        <w:ind w:left="18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2A540DB1"/>
    <w:multiLevelType w:val="hybridMultilevel"/>
    <w:tmpl w:val="F57E8802"/>
    <w:lvl w:ilvl="0" w:tplc="A906CA8C">
      <w:start w:val="4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0E87567"/>
    <w:multiLevelType w:val="hybridMultilevel"/>
    <w:tmpl w:val="498A92B6"/>
    <w:lvl w:ilvl="0" w:tplc="2FE0FFC8">
      <w:start w:val="1"/>
      <w:numFmt w:val="decimal"/>
      <w:lvlText w:val="(%1)"/>
      <w:lvlJc w:val="left"/>
      <w:pPr>
        <w:ind w:left="15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9" w:hanging="360"/>
      </w:pPr>
    </w:lvl>
    <w:lvl w:ilvl="2" w:tplc="0409001B" w:tentative="1">
      <w:start w:val="1"/>
      <w:numFmt w:val="lowerRoman"/>
      <w:lvlText w:val="%3."/>
      <w:lvlJc w:val="right"/>
      <w:pPr>
        <w:ind w:left="2959" w:hanging="180"/>
      </w:pPr>
    </w:lvl>
    <w:lvl w:ilvl="3" w:tplc="0409000F" w:tentative="1">
      <w:start w:val="1"/>
      <w:numFmt w:val="decimal"/>
      <w:lvlText w:val="%4."/>
      <w:lvlJc w:val="left"/>
      <w:pPr>
        <w:ind w:left="3679" w:hanging="360"/>
      </w:pPr>
    </w:lvl>
    <w:lvl w:ilvl="4" w:tplc="04090019" w:tentative="1">
      <w:start w:val="1"/>
      <w:numFmt w:val="lowerLetter"/>
      <w:lvlText w:val="%5."/>
      <w:lvlJc w:val="left"/>
      <w:pPr>
        <w:ind w:left="4399" w:hanging="360"/>
      </w:pPr>
    </w:lvl>
    <w:lvl w:ilvl="5" w:tplc="0409001B" w:tentative="1">
      <w:start w:val="1"/>
      <w:numFmt w:val="lowerRoman"/>
      <w:lvlText w:val="%6."/>
      <w:lvlJc w:val="right"/>
      <w:pPr>
        <w:ind w:left="5119" w:hanging="180"/>
      </w:pPr>
    </w:lvl>
    <w:lvl w:ilvl="6" w:tplc="0409000F" w:tentative="1">
      <w:start w:val="1"/>
      <w:numFmt w:val="decimal"/>
      <w:lvlText w:val="%7."/>
      <w:lvlJc w:val="left"/>
      <w:pPr>
        <w:ind w:left="5839" w:hanging="360"/>
      </w:pPr>
    </w:lvl>
    <w:lvl w:ilvl="7" w:tplc="04090019" w:tentative="1">
      <w:start w:val="1"/>
      <w:numFmt w:val="lowerLetter"/>
      <w:lvlText w:val="%8."/>
      <w:lvlJc w:val="left"/>
      <w:pPr>
        <w:ind w:left="6559" w:hanging="360"/>
      </w:pPr>
    </w:lvl>
    <w:lvl w:ilvl="8" w:tplc="0409001B" w:tentative="1">
      <w:start w:val="1"/>
      <w:numFmt w:val="lowerRoman"/>
      <w:lvlText w:val="%9."/>
      <w:lvlJc w:val="right"/>
      <w:pPr>
        <w:ind w:left="7279" w:hanging="180"/>
      </w:pPr>
    </w:lvl>
  </w:abstractNum>
  <w:abstractNum w:abstractNumId="14" w15:restartNumberingAfterBreak="0">
    <w:nsid w:val="31C9286E"/>
    <w:multiLevelType w:val="hybridMultilevel"/>
    <w:tmpl w:val="A71E94A0"/>
    <w:lvl w:ilvl="0" w:tplc="36C2FE7C">
      <w:start w:val="4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146371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B80709D"/>
    <w:multiLevelType w:val="hybridMultilevel"/>
    <w:tmpl w:val="F2D6A8E4"/>
    <w:lvl w:ilvl="0" w:tplc="8A94F4CC">
      <w:start w:val="1"/>
      <w:numFmt w:val="decimal"/>
      <w:lvlText w:val="39.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8" w15:restartNumberingAfterBreak="0">
    <w:nsid w:val="3BE62561"/>
    <w:multiLevelType w:val="hybridMultilevel"/>
    <w:tmpl w:val="EE50046A"/>
    <w:lvl w:ilvl="0" w:tplc="DBD05BC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A06BE0"/>
    <w:multiLevelType w:val="hybridMultilevel"/>
    <w:tmpl w:val="AE125AAE"/>
    <w:lvl w:ilvl="0" w:tplc="96E43E04">
      <w:start w:val="13"/>
      <w:numFmt w:val="bullet"/>
      <w:lvlText w:val="-"/>
      <w:lvlJc w:val="left"/>
      <w:pPr>
        <w:ind w:left="117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0" w15:restartNumberingAfterBreak="0">
    <w:nsid w:val="54533C06"/>
    <w:multiLevelType w:val="hybridMultilevel"/>
    <w:tmpl w:val="C8588396"/>
    <w:lvl w:ilvl="0" w:tplc="DBB440FA">
      <w:start w:val="1"/>
      <w:numFmt w:val="decimal"/>
      <w:lvlText w:val="35.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6D64A3"/>
    <w:multiLevelType w:val="singleLevel"/>
    <w:tmpl w:val="C75E0E7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70B40AA1"/>
    <w:multiLevelType w:val="hybridMultilevel"/>
    <w:tmpl w:val="F89C420C"/>
    <w:lvl w:ilvl="0" w:tplc="772E878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78867A97"/>
    <w:multiLevelType w:val="hybridMultilevel"/>
    <w:tmpl w:val="96944312"/>
    <w:lvl w:ilvl="0" w:tplc="96E43E0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F77546"/>
    <w:multiLevelType w:val="hybridMultilevel"/>
    <w:tmpl w:val="2010539E"/>
    <w:lvl w:ilvl="0" w:tplc="44307366">
      <w:start w:val="1"/>
      <w:numFmt w:val="decimal"/>
      <w:lvlText w:val="%1"/>
      <w:lvlJc w:val="left"/>
      <w:pPr>
        <w:ind w:left="2880" w:hanging="36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abstractNum w:abstractNumId="28" w15:restartNumberingAfterBreak="0">
    <w:nsid w:val="7FF80EC6"/>
    <w:multiLevelType w:val="multilevel"/>
    <w:tmpl w:val="779C00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 w16cid:durableId="1921672796">
    <w:abstractNumId w:val="15"/>
  </w:num>
  <w:num w:numId="2" w16cid:durableId="2008510125">
    <w:abstractNumId w:val="14"/>
  </w:num>
  <w:num w:numId="3" w16cid:durableId="1601595801">
    <w:abstractNumId w:val="6"/>
  </w:num>
  <w:num w:numId="4" w16cid:durableId="1418407956">
    <w:abstractNumId w:val="7"/>
  </w:num>
  <w:num w:numId="5" w16cid:durableId="1929847187">
    <w:abstractNumId w:val="19"/>
  </w:num>
  <w:num w:numId="6" w16cid:durableId="417021088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320694193">
    <w:abstractNumId w:val="2"/>
  </w:num>
  <w:num w:numId="8" w16cid:durableId="2019455686">
    <w:abstractNumId w:val="5"/>
  </w:num>
  <w:num w:numId="9" w16cid:durableId="1513490667">
    <w:abstractNumId w:val="13"/>
  </w:num>
  <w:num w:numId="10" w16cid:durableId="1844120796">
    <w:abstractNumId w:val="27"/>
  </w:num>
  <w:num w:numId="11" w16cid:durableId="32855191">
    <w:abstractNumId w:val="21"/>
  </w:num>
  <w:num w:numId="12" w16cid:durableId="1272976603">
    <w:abstractNumId w:val="4"/>
  </w:num>
  <w:num w:numId="13" w16cid:durableId="684328439">
    <w:abstractNumId w:val="3"/>
  </w:num>
  <w:num w:numId="14" w16cid:durableId="244582018">
    <w:abstractNumId w:val="10"/>
  </w:num>
  <w:num w:numId="15" w16cid:durableId="1529173579">
    <w:abstractNumId w:val="23"/>
  </w:num>
  <w:num w:numId="16" w16cid:durableId="360739429">
    <w:abstractNumId w:val="16"/>
  </w:num>
  <w:num w:numId="17" w16cid:durableId="1402174044">
    <w:abstractNumId w:val="0"/>
  </w:num>
  <w:num w:numId="18" w16cid:durableId="2121800118">
    <w:abstractNumId w:val="1"/>
  </w:num>
  <w:num w:numId="19" w16cid:durableId="341511557">
    <w:abstractNumId w:val="8"/>
  </w:num>
  <w:num w:numId="20" w16cid:durableId="897285404">
    <w:abstractNumId w:val="11"/>
  </w:num>
  <w:num w:numId="21" w16cid:durableId="1014110971">
    <w:abstractNumId w:val="20"/>
  </w:num>
  <w:num w:numId="22" w16cid:durableId="1735011125">
    <w:abstractNumId w:val="25"/>
  </w:num>
  <w:num w:numId="23" w16cid:durableId="1803696778">
    <w:abstractNumId w:val="1"/>
  </w:num>
  <w:num w:numId="24" w16cid:durableId="82189550">
    <w:abstractNumId w:val="17"/>
  </w:num>
  <w:num w:numId="25" w16cid:durableId="1928608393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820317478">
    <w:abstractNumId w:val="26"/>
  </w:num>
  <w:num w:numId="27" w16cid:durableId="1286932813">
    <w:abstractNumId w:val="18"/>
  </w:num>
  <w:num w:numId="28" w16cid:durableId="2055230772">
    <w:abstractNumId w:val="9"/>
  </w:num>
  <w:num w:numId="29" w16cid:durableId="1248079746">
    <w:abstractNumId w:val="24"/>
  </w:num>
  <w:num w:numId="30" w16cid:durableId="605427020">
    <w:abstractNumId w:val="12"/>
  </w:num>
  <w:num w:numId="31" w16cid:durableId="554970131">
    <w:abstractNumId w:val="2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embedSystemFonts/>
  <w:hideSpellingErrors/>
  <w:hideGrammaticalErrors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2B7"/>
    <w:rsid w:val="00000383"/>
    <w:rsid w:val="000005ED"/>
    <w:rsid w:val="000007A2"/>
    <w:rsid w:val="0000080B"/>
    <w:rsid w:val="00000870"/>
    <w:rsid w:val="000008CB"/>
    <w:rsid w:val="00000A38"/>
    <w:rsid w:val="00000AA4"/>
    <w:rsid w:val="00000DFC"/>
    <w:rsid w:val="0000114D"/>
    <w:rsid w:val="00001247"/>
    <w:rsid w:val="0000141B"/>
    <w:rsid w:val="00001652"/>
    <w:rsid w:val="00001923"/>
    <w:rsid w:val="000019C7"/>
    <w:rsid w:val="00001BD3"/>
    <w:rsid w:val="00001E2A"/>
    <w:rsid w:val="00001E7F"/>
    <w:rsid w:val="00002354"/>
    <w:rsid w:val="00002479"/>
    <w:rsid w:val="000024ED"/>
    <w:rsid w:val="0000261B"/>
    <w:rsid w:val="0000262B"/>
    <w:rsid w:val="00002C93"/>
    <w:rsid w:val="00002DD5"/>
    <w:rsid w:val="00002EE0"/>
    <w:rsid w:val="00002F02"/>
    <w:rsid w:val="00003005"/>
    <w:rsid w:val="000030F8"/>
    <w:rsid w:val="000032A8"/>
    <w:rsid w:val="000034A6"/>
    <w:rsid w:val="00003651"/>
    <w:rsid w:val="000036BB"/>
    <w:rsid w:val="00003772"/>
    <w:rsid w:val="00003922"/>
    <w:rsid w:val="00003A97"/>
    <w:rsid w:val="00003CF4"/>
    <w:rsid w:val="00003FD2"/>
    <w:rsid w:val="00003FF8"/>
    <w:rsid w:val="0000449F"/>
    <w:rsid w:val="00004617"/>
    <w:rsid w:val="0000480E"/>
    <w:rsid w:val="000048C6"/>
    <w:rsid w:val="0000495D"/>
    <w:rsid w:val="000049D6"/>
    <w:rsid w:val="00004A11"/>
    <w:rsid w:val="00004D38"/>
    <w:rsid w:val="0000535D"/>
    <w:rsid w:val="0000544C"/>
    <w:rsid w:val="00005746"/>
    <w:rsid w:val="000057E2"/>
    <w:rsid w:val="00005816"/>
    <w:rsid w:val="00005B82"/>
    <w:rsid w:val="00005D16"/>
    <w:rsid w:val="00005E67"/>
    <w:rsid w:val="00006407"/>
    <w:rsid w:val="000064B5"/>
    <w:rsid w:val="0000692B"/>
    <w:rsid w:val="00006A9C"/>
    <w:rsid w:val="00006C64"/>
    <w:rsid w:val="00006EF7"/>
    <w:rsid w:val="0000752B"/>
    <w:rsid w:val="00007552"/>
    <w:rsid w:val="00007713"/>
    <w:rsid w:val="000079D7"/>
    <w:rsid w:val="0001010F"/>
    <w:rsid w:val="00010395"/>
    <w:rsid w:val="00010506"/>
    <w:rsid w:val="000105D3"/>
    <w:rsid w:val="00010680"/>
    <w:rsid w:val="00010A72"/>
    <w:rsid w:val="00010D91"/>
    <w:rsid w:val="00010F4A"/>
    <w:rsid w:val="00011357"/>
    <w:rsid w:val="000114E5"/>
    <w:rsid w:val="0001157F"/>
    <w:rsid w:val="000117A3"/>
    <w:rsid w:val="00011A0E"/>
    <w:rsid w:val="00011AE7"/>
    <w:rsid w:val="00011C80"/>
    <w:rsid w:val="00011D87"/>
    <w:rsid w:val="00011FD3"/>
    <w:rsid w:val="000121A2"/>
    <w:rsid w:val="0001244B"/>
    <w:rsid w:val="0001249C"/>
    <w:rsid w:val="00012528"/>
    <w:rsid w:val="00012724"/>
    <w:rsid w:val="00012937"/>
    <w:rsid w:val="00012D38"/>
    <w:rsid w:val="00012EB8"/>
    <w:rsid w:val="00012EF0"/>
    <w:rsid w:val="00012F85"/>
    <w:rsid w:val="00013165"/>
    <w:rsid w:val="0001316C"/>
    <w:rsid w:val="00013195"/>
    <w:rsid w:val="00013199"/>
    <w:rsid w:val="000132EA"/>
    <w:rsid w:val="0001342C"/>
    <w:rsid w:val="00013536"/>
    <w:rsid w:val="000135A3"/>
    <w:rsid w:val="000135D3"/>
    <w:rsid w:val="0001364D"/>
    <w:rsid w:val="00013679"/>
    <w:rsid w:val="000136B0"/>
    <w:rsid w:val="00013704"/>
    <w:rsid w:val="00013762"/>
    <w:rsid w:val="00013787"/>
    <w:rsid w:val="0001388F"/>
    <w:rsid w:val="00013B38"/>
    <w:rsid w:val="00013E1A"/>
    <w:rsid w:val="000149C6"/>
    <w:rsid w:val="00014A09"/>
    <w:rsid w:val="00014B96"/>
    <w:rsid w:val="00014E5B"/>
    <w:rsid w:val="00014ECB"/>
    <w:rsid w:val="00014FFC"/>
    <w:rsid w:val="00015077"/>
    <w:rsid w:val="0001511C"/>
    <w:rsid w:val="0001519A"/>
    <w:rsid w:val="00015218"/>
    <w:rsid w:val="000152C1"/>
    <w:rsid w:val="00015369"/>
    <w:rsid w:val="000153CA"/>
    <w:rsid w:val="000156FE"/>
    <w:rsid w:val="00015904"/>
    <w:rsid w:val="00015B35"/>
    <w:rsid w:val="00015BFD"/>
    <w:rsid w:val="00015EEC"/>
    <w:rsid w:val="000162DE"/>
    <w:rsid w:val="0001635D"/>
    <w:rsid w:val="00017266"/>
    <w:rsid w:val="000172D7"/>
    <w:rsid w:val="000175FA"/>
    <w:rsid w:val="00017A56"/>
    <w:rsid w:val="00017FD8"/>
    <w:rsid w:val="0002024F"/>
    <w:rsid w:val="000206B5"/>
    <w:rsid w:val="0002074C"/>
    <w:rsid w:val="00020955"/>
    <w:rsid w:val="00020FED"/>
    <w:rsid w:val="000210F7"/>
    <w:rsid w:val="000212D4"/>
    <w:rsid w:val="000212E2"/>
    <w:rsid w:val="00021404"/>
    <w:rsid w:val="00021429"/>
    <w:rsid w:val="0002142F"/>
    <w:rsid w:val="00021566"/>
    <w:rsid w:val="00021824"/>
    <w:rsid w:val="000218F9"/>
    <w:rsid w:val="00021E9A"/>
    <w:rsid w:val="00022108"/>
    <w:rsid w:val="00022291"/>
    <w:rsid w:val="00022605"/>
    <w:rsid w:val="0002277D"/>
    <w:rsid w:val="00022944"/>
    <w:rsid w:val="000235AB"/>
    <w:rsid w:val="0002369A"/>
    <w:rsid w:val="00023754"/>
    <w:rsid w:val="0002379A"/>
    <w:rsid w:val="00023840"/>
    <w:rsid w:val="00023BC3"/>
    <w:rsid w:val="00023E11"/>
    <w:rsid w:val="00023E56"/>
    <w:rsid w:val="00023E63"/>
    <w:rsid w:val="0002426A"/>
    <w:rsid w:val="000242C2"/>
    <w:rsid w:val="00024344"/>
    <w:rsid w:val="00024346"/>
    <w:rsid w:val="000243E4"/>
    <w:rsid w:val="00024402"/>
    <w:rsid w:val="000245CA"/>
    <w:rsid w:val="0002475C"/>
    <w:rsid w:val="0002484E"/>
    <w:rsid w:val="000248B7"/>
    <w:rsid w:val="000249B5"/>
    <w:rsid w:val="00024B70"/>
    <w:rsid w:val="00024E62"/>
    <w:rsid w:val="00025021"/>
    <w:rsid w:val="000250DD"/>
    <w:rsid w:val="00025364"/>
    <w:rsid w:val="0002555E"/>
    <w:rsid w:val="0002566A"/>
    <w:rsid w:val="00025747"/>
    <w:rsid w:val="00025774"/>
    <w:rsid w:val="0002589D"/>
    <w:rsid w:val="00025BA6"/>
    <w:rsid w:val="00025C5C"/>
    <w:rsid w:val="00025E10"/>
    <w:rsid w:val="00025E90"/>
    <w:rsid w:val="000261DA"/>
    <w:rsid w:val="00026392"/>
    <w:rsid w:val="00026A7A"/>
    <w:rsid w:val="00026D3C"/>
    <w:rsid w:val="00026FCF"/>
    <w:rsid w:val="000275ED"/>
    <w:rsid w:val="000275F4"/>
    <w:rsid w:val="00027942"/>
    <w:rsid w:val="00027A57"/>
    <w:rsid w:val="00027C1D"/>
    <w:rsid w:val="00027C5E"/>
    <w:rsid w:val="00027E83"/>
    <w:rsid w:val="00027EA8"/>
    <w:rsid w:val="00027EFB"/>
    <w:rsid w:val="00027F9C"/>
    <w:rsid w:val="0003002D"/>
    <w:rsid w:val="0003008D"/>
    <w:rsid w:val="000300A8"/>
    <w:rsid w:val="000301F2"/>
    <w:rsid w:val="0003043B"/>
    <w:rsid w:val="0003046C"/>
    <w:rsid w:val="0003051C"/>
    <w:rsid w:val="000308D0"/>
    <w:rsid w:val="00030A3C"/>
    <w:rsid w:val="00030BA6"/>
    <w:rsid w:val="00030C59"/>
    <w:rsid w:val="00030D2B"/>
    <w:rsid w:val="00030F93"/>
    <w:rsid w:val="0003105E"/>
    <w:rsid w:val="000310C9"/>
    <w:rsid w:val="000313A9"/>
    <w:rsid w:val="0003143F"/>
    <w:rsid w:val="00031636"/>
    <w:rsid w:val="00031867"/>
    <w:rsid w:val="0003190D"/>
    <w:rsid w:val="00031B7D"/>
    <w:rsid w:val="00031DFB"/>
    <w:rsid w:val="000320F2"/>
    <w:rsid w:val="00032405"/>
    <w:rsid w:val="0003266A"/>
    <w:rsid w:val="0003267B"/>
    <w:rsid w:val="000326F3"/>
    <w:rsid w:val="0003294A"/>
    <w:rsid w:val="00032BE4"/>
    <w:rsid w:val="00032CCD"/>
    <w:rsid w:val="00032D9B"/>
    <w:rsid w:val="00032E2F"/>
    <w:rsid w:val="00032F5A"/>
    <w:rsid w:val="00032FB2"/>
    <w:rsid w:val="00033192"/>
    <w:rsid w:val="000331F2"/>
    <w:rsid w:val="00033267"/>
    <w:rsid w:val="000332BC"/>
    <w:rsid w:val="00033322"/>
    <w:rsid w:val="0003353C"/>
    <w:rsid w:val="000336F7"/>
    <w:rsid w:val="00033747"/>
    <w:rsid w:val="000338A8"/>
    <w:rsid w:val="000339B8"/>
    <w:rsid w:val="00033FAE"/>
    <w:rsid w:val="00034055"/>
    <w:rsid w:val="000342C2"/>
    <w:rsid w:val="000344F7"/>
    <w:rsid w:val="000346A2"/>
    <w:rsid w:val="0003483C"/>
    <w:rsid w:val="00034980"/>
    <w:rsid w:val="000349E4"/>
    <w:rsid w:val="00034A01"/>
    <w:rsid w:val="00034BEA"/>
    <w:rsid w:val="00034CF9"/>
    <w:rsid w:val="00035561"/>
    <w:rsid w:val="000356C3"/>
    <w:rsid w:val="000359DE"/>
    <w:rsid w:val="00035A3B"/>
    <w:rsid w:val="00035A3F"/>
    <w:rsid w:val="00035AA5"/>
    <w:rsid w:val="00035F39"/>
    <w:rsid w:val="000361C0"/>
    <w:rsid w:val="000364AE"/>
    <w:rsid w:val="0003671E"/>
    <w:rsid w:val="000367D0"/>
    <w:rsid w:val="0003689A"/>
    <w:rsid w:val="00036B97"/>
    <w:rsid w:val="00036C3C"/>
    <w:rsid w:val="00036E08"/>
    <w:rsid w:val="00036E54"/>
    <w:rsid w:val="00036E5F"/>
    <w:rsid w:val="00037152"/>
    <w:rsid w:val="00037238"/>
    <w:rsid w:val="000373D5"/>
    <w:rsid w:val="000375B1"/>
    <w:rsid w:val="00037798"/>
    <w:rsid w:val="0003793F"/>
    <w:rsid w:val="00037985"/>
    <w:rsid w:val="00037A58"/>
    <w:rsid w:val="00037A5C"/>
    <w:rsid w:val="00037B04"/>
    <w:rsid w:val="00037CF6"/>
    <w:rsid w:val="00037D2A"/>
    <w:rsid w:val="00037EE9"/>
    <w:rsid w:val="00037F1A"/>
    <w:rsid w:val="0004022C"/>
    <w:rsid w:val="00040243"/>
    <w:rsid w:val="00040379"/>
    <w:rsid w:val="00040417"/>
    <w:rsid w:val="0004082A"/>
    <w:rsid w:val="00040AFD"/>
    <w:rsid w:val="00040C31"/>
    <w:rsid w:val="00040E1C"/>
    <w:rsid w:val="00041159"/>
    <w:rsid w:val="00041256"/>
    <w:rsid w:val="00041576"/>
    <w:rsid w:val="0004162C"/>
    <w:rsid w:val="000416DB"/>
    <w:rsid w:val="00041750"/>
    <w:rsid w:val="00041A11"/>
    <w:rsid w:val="00041A17"/>
    <w:rsid w:val="00041C97"/>
    <w:rsid w:val="00042009"/>
    <w:rsid w:val="000424DF"/>
    <w:rsid w:val="000426BE"/>
    <w:rsid w:val="00042885"/>
    <w:rsid w:val="00042C69"/>
    <w:rsid w:val="00042CF5"/>
    <w:rsid w:val="00042DCC"/>
    <w:rsid w:val="00042E0A"/>
    <w:rsid w:val="00042F0D"/>
    <w:rsid w:val="00043211"/>
    <w:rsid w:val="00043265"/>
    <w:rsid w:val="000433E6"/>
    <w:rsid w:val="00043505"/>
    <w:rsid w:val="00043A51"/>
    <w:rsid w:val="00043ADD"/>
    <w:rsid w:val="00043BD2"/>
    <w:rsid w:val="00043D47"/>
    <w:rsid w:val="00043E1A"/>
    <w:rsid w:val="000441EA"/>
    <w:rsid w:val="00044395"/>
    <w:rsid w:val="000446F7"/>
    <w:rsid w:val="000447C3"/>
    <w:rsid w:val="00044811"/>
    <w:rsid w:val="00044857"/>
    <w:rsid w:val="000448DE"/>
    <w:rsid w:val="000449D7"/>
    <w:rsid w:val="00044C6A"/>
    <w:rsid w:val="00044D3E"/>
    <w:rsid w:val="00045089"/>
    <w:rsid w:val="000450A2"/>
    <w:rsid w:val="00045C74"/>
    <w:rsid w:val="00045CE8"/>
    <w:rsid w:val="00045E0E"/>
    <w:rsid w:val="00045EE1"/>
    <w:rsid w:val="00045F1F"/>
    <w:rsid w:val="00046090"/>
    <w:rsid w:val="000460C8"/>
    <w:rsid w:val="000464D3"/>
    <w:rsid w:val="0004661E"/>
    <w:rsid w:val="00046698"/>
    <w:rsid w:val="000466B9"/>
    <w:rsid w:val="00046799"/>
    <w:rsid w:val="00046826"/>
    <w:rsid w:val="00046A15"/>
    <w:rsid w:val="00046C58"/>
    <w:rsid w:val="00047073"/>
    <w:rsid w:val="00047181"/>
    <w:rsid w:val="000473D6"/>
    <w:rsid w:val="000474B6"/>
    <w:rsid w:val="0004778F"/>
    <w:rsid w:val="000479BE"/>
    <w:rsid w:val="00047A12"/>
    <w:rsid w:val="00047B94"/>
    <w:rsid w:val="00047D25"/>
    <w:rsid w:val="00047E2B"/>
    <w:rsid w:val="00047FE1"/>
    <w:rsid w:val="000500C0"/>
    <w:rsid w:val="00050275"/>
    <w:rsid w:val="0005037F"/>
    <w:rsid w:val="00050753"/>
    <w:rsid w:val="000508F2"/>
    <w:rsid w:val="00050941"/>
    <w:rsid w:val="00050A95"/>
    <w:rsid w:val="00050AFE"/>
    <w:rsid w:val="00050F81"/>
    <w:rsid w:val="000510E3"/>
    <w:rsid w:val="00051198"/>
    <w:rsid w:val="0005122A"/>
    <w:rsid w:val="00051235"/>
    <w:rsid w:val="0005137F"/>
    <w:rsid w:val="0005146F"/>
    <w:rsid w:val="000514D3"/>
    <w:rsid w:val="00051547"/>
    <w:rsid w:val="0005154F"/>
    <w:rsid w:val="000516C5"/>
    <w:rsid w:val="00051871"/>
    <w:rsid w:val="000518B4"/>
    <w:rsid w:val="000519C3"/>
    <w:rsid w:val="00051A2B"/>
    <w:rsid w:val="00051A65"/>
    <w:rsid w:val="00051DED"/>
    <w:rsid w:val="00052083"/>
    <w:rsid w:val="00052142"/>
    <w:rsid w:val="0005222D"/>
    <w:rsid w:val="0005237C"/>
    <w:rsid w:val="00052394"/>
    <w:rsid w:val="000525CF"/>
    <w:rsid w:val="00052893"/>
    <w:rsid w:val="000529B4"/>
    <w:rsid w:val="00052C22"/>
    <w:rsid w:val="00052EE8"/>
    <w:rsid w:val="00052F44"/>
    <w:rsid w:val="00052FBE"/>
    <w:rsid w:val="00052FF2"/>
    <w:rsid w:val="00053163"/>
    <w:rsid w:val="0005320C"/>
    <w:rsid w:val="0005328B"/>
    <w:rsid w:val="000532F5"/>
    <w:rsid w:val="00053357"/>
    <w:rsid w:val="0005396A"/>
    <w:rsid w:val="00053CA0"/>
    <w:rsid w:val="00053F10"/>
    <w:rsid w:val="00053F6A"/>
    <w:rsid w:val="000541EF"/>
    <w:rsid w:val="00054293"/>
    <w:rsid w:val="000542A8"/>
    <w:rsid w:val="00054324"/>
    <w:rsid w:val="000543A9"/>
    <w:rsid w:val="0005484B"/>
    <w:rsid w:val="00054D5B"/>
    <w:rsid w:val="00054FEE"/>
    <w:rsid w:val="000550BF"/>
    <w:rsid w:val="00055178"/>
    <w:rsid w:val="00055234"/>
    <w:rsid w:val="00055388"/>
    <w:rsid w:val="00055431"/>
    <w:rsid w:val="00055557"/>
    <w:rsid w:val="00055574"/>
    <w:rsid w:val="00055575"/>
    <w:rsid w:val="00055633"/>
    <w:rsid w:val="0005575D"/>
    <w:rsid w:val="00055960"/>
    <w:rsid w:val="00055B2E"/>
    <w:rsid w:val="00055B4B"/>
    <w:rsid w:val="00055D63"/>
    <w:rsid w:val="0005623E"/>
    <w:rsid w:val="00056288"/>
    <w:rsid w:val="0005634B"/>
    <w:rsid w:val="00056640"/>
    <w:rsid w:val="00056741"/>
    <w:rsid w:val="000568F0"/>
    <w:rsid w:val="00056906"/>
    <w:rsid w:val="00056D6F"/>
    <w:rsid w:val="00056DE4"/>
    <w:rsid w:val="00057483"/>
    <w:rsid w:val="000574DA"/>
    <w:rsid w:val="00057991"/>
    <w:rsid w:val="00057C6E"/>
    <w:rsid w:val="00057F65"/>
    <w:rsid w:val="0006029F"/>
    <w:rsid w:val="000602D8"/>
    <w:rsid w:val="00060457"/>
    <w:rsid w:val="00060649"/>
    <w:rsid w:val="00060908"/>
    <w:rsid w:val="00060A63"/>
    <w:rsid w:val="00060C8E"/>
    <w:rsid w:val="00061112"/>
    <w:rsid w:val="0006118E"/>
    <w:rsid w:val="00061324"/>
    <w:rsid w:val="0006151E"/>
    <w:rsid w:val="0006164F"/>
    <w:rsid w:val="0006180F"/>
    <w:rsid w:val="00061A76"/>
    <w:rsid w:val="00061A83"/>
    <w:rsid w:val="00061AAE"/>
    <w:rsid w:val="00061BFA"/>
    <w:rsid w:val="00061DD8"/>
    <w:rsid w:val="00061E51"/>
    <w:rsid w:val="00061E82"/>
    <w:rsid w:val="00062019"/>
    <w:rsid w:val="0006228F"/>
    <w:rsid w:val="000622B0"/>
    <w:rsid w:val="0006230A"/>
    <w:rsid w:val="00062534"/>
    <w:rsid w:val="00062610"/>
    <w:rsid w:val="0006264E"/>
    <w:rsid w:val="00062751"/>
    <w:rsid w:val="0006277A"/>
    <w:rsid w:val="000627A4"/>
    <w:rsid w:val="00062860"/>
    <w:rsid w:val="00062B06"/>
    <w:rsid w:val="00062D01"/>
    <w:rsid w:val="00062F81"/>
    <w:rsid w:val="00063022"/>
    <w:rsid w:val="0006323C"/>
    <w:rsid w:val="000632CE"/>
    <w:rsid w:val="00063399"/>
    <w:rsid w:val="0006354B"/>
    <w:rsid w:val="000635EE"/>
    <w:rsid w:val="000636DD"/>
    <w:rsid w:val="000638D8"/>
    <w:rsid w:val="00063DB0"/>
    <w:rsid w:val="00063E7C"/>
    <w:rsid w:val="00063F61"/>
    <w:rsid w:val="00063FDE"/>
    <w:rsid w:val="000640A0"/>
    <w:rsid w:val="000642F8"/>
    <w:rsid w:val="000643E0"/>
    <w:rsid w:val="000644DF"/>
    <w:rsid w:val="000645BD"/>
    <w:rsid w:val="000646A7"/>
    <w:rsid w:val="00064955"/>
    <w:rsid w:val="00064BEC"/>
    <w:rsid w:val="00064CE9"/>
    <w:rsid w:val="00064F3F"/>
    <w:rsid w:val="00064F71"/>
    <w:rsid w:val="00065180"/>
    <w:rsid w:val="0006543E"/>
    <w:rsid w:val="00065574"/>
    <w:rsid w:val="000656E1"/>
    <w:rsid w:val="00065ADE"/>
    <w:rsid w:val="00065C80"/>
    <w:rsid w:val="00065DB7"/>
    <w:rsid w:val="00065E11"/>
    <w:rsid w:val="0006619F"/>
    <w:rsid w:val="00066373"/>
    <w:rsid w:val="00066729"/>
    <w:rsid w:val="00066C60"/>
    <w:rsid w:val="00066D23"/>
    <w:rsid w:val="00066E0E"/>
    <w:rsid w:val="00066FF4"/>
    <w:rsid w:val="000670FE"/>
    <w:rsid w:val="000672D7"/>
    <w:rsid w:val="00067554"/>
    <w:rsid w:val="000679B7"/>
    <w:rsid w:val="00067B22"/>
    <w:rsid w:val="00067B89"/>
    <w:rsid w:val="00067D22"/>
    <w:rsid w:val="00070119"/>
    <w:rsid w:val="00070149"/>
    <w:rsid w:val="0007019A"/>
    <w:rsid w:val="00070222"/>
    <w:rsid w:val="00070286"/>
    <w:rsid w:val="00070488"/>
    <w:rsid w:val="00070699"/>
    <w:rsid w:val="00070752"/>
    <w:rsid w:val="0007082A"/>
    <w:rsid w:val="00070885"/>
    <w:rsid w:val="00070958"/>
    <w:rsid w:val="00070A2C"/>
    <w:rsid w:val="00070C4D"/>
    <w:rsid w:val="00070F6E"/>
    <w:rsid w:val="00071232"/>
    <w:rsid w:val="000712AB"/>
    <w:rsid w:val="000713DE"/>
    <w:rsid w:val="0007148F"/>
    <w:rsid w:val="000714DE"/>
    <w:rsid w:val="0007158C"/>
    <w:rsid w:val="00071670"/>
    <w:rsid w:val="000717CF"/>
    <w:rsid w:val="00071894"/>
    <w:rsid w:val="000719C0"/>
    <w:rsid w:val="00071BC4"/>
    <w:rsid w:val="00071D16"/>
    <w:rsid w:val="00071D38"/>
    <w:rsid w:val="00071DEC"/>
    <w:rsid w:val="0007200A"/>
    <w:rsid w:val="0007220B"/>
    <w:rsid w:val="000722E1"/>
    <w:rsid w:val="0007237E"/>
    <w:rsid w:val="0007277C"/>
    <w:rsid w:val="000727E3"/>
    <w:rsid w:val="00072E7C"/>
    <w:rsid w:val="00072F88"/>
    <w:rsid w:val="00073040"/>
    <w:rsid w:val="000730B7"/>
    <w:rsid w:val="000730CF"/>
    <w:rsid w:val="00073109"/>
    <w:rsid w:val="0007310C"/>
    <w:rsid w:val="000732D1"/>
    <w:rsid w:val="0007334C"/>
    <w:rsid w:val="000733F6"/>
    <w:rsid w:val="0007369C"/>
    <w:rsid w:val="000736CD"/>
    <w:rsid w:val="00073733"/>
    <w:rsid w:val="00073A4A"/>
    <w:rsid w:val="00073CAE"/>
    <w:rsid w:val="00073F96"/>
    <w:rsid w:val="00074230"/>
    <w:rsid w:val="000742DB"/>
    <w:rsid w:val="000742E8"/>
    <w:rsid w:val="00074401"/>
    <w:rsid w:val="000744FA"/>
    <w:rsid w:val="000747AD"/>
    <w:rsid w:val="000748CA"/>
    <w:rsid w:val="000749EB"/>
    <w:rsid w:val="000749ED"/>
    <w:rsid w:val="00074BDB"/>
    <w:rsid w:val="00074E26"/>
    <w:rsid w:val="0007508E"/>
    <w:rsid w:val="0007509B"/>
    <w:rsid w:val="000751B4"/>
    <w:rsid w:val="000754D3"/>
    <w:rsid w:val="0007557D"/>
    <w:rsid w:val="000756F2"/>
    <w:rsid w:val="00075961"/>
    <w:rsid w:val="000759B4"/>
    <w:rsid w:val="00075BC7"/>
    <w:rsid w:val="00075CE3"/>
    <w:rsid w:val="00076225"/>
    <w:rsid w:val="000763BB"/>
    <w:rsid w:val="0007679B"/>
    <w:rsid w:val="00076A91"/>
    <w:rsid w:val="0007717B"/>
    <w:rsid w:val="00077520"/>
    <w:rsid w:val="0007765F"/>
    <w:rsid w:val="00077864"/>
    <w:rsid w:val="000778FF"/>
    <w:rsid w:val="00077B28"/>
    <w:rsid w:val="00077D33"/>
    <w:rsid w:val="00080292"/>
    <w:rsid w:val="0008033F"/>
    <w:rsid w:val="00080387"/>
    <w:rsid w:val="000803BC"/>
    <w:rsid w:val="00080505"/>
    <w:rsid w:val="0008077E"/>
    <w:rsid w:val="0008091A"/>
    <w:rsid w:val="00080B23"/>
    <w:rsid w:val="00080D09"/>
    <w:rsid w:val="000810C5"/>
    <w:rsid w:val="00081343"/>
    <w:rsid w:val="0008141B"/>
    <w:rsid w:val="000819BE"/>
    <w:rsid w:val="00081D05"/>
    <w:rsid w:val="00081DFA"/>
    <w:rsid w:val="00081F8E"/>
    <w:rsid w:val="00082209"/>
    <w:rsid w:val="0008226A"/>
    <w:rsid w:val="00082523"/>
    <w:rsid w:val="000826E7"/>
    <w:rsid w:val="000828DC"/>
    <w:rsid w:val="00082E07"/>
    <w:rsid w:val="00082E13"/>
    <w:rsid w:val="00082E18"/>
    <w:rsid w:val="00082F02"/>
    <w:rsid w:val="000831A6"/>
    <w:rsid w:val="0008325F"/>
    <w:rsid w:val="000832C1"/>
    <w:rsid w:val="00083521"/>
    <w:rsid w:val="0008356D"/>
    <w:rsid w:val="000838F4"/>
    <w:rsid w:val="00083A8F"/>
    <w:rsid w:val="00083BF8"/>
    <w:rsid w:val="00083C90"/>
    <w:rsid w:val="00084539"/>
    <w:rsid w:val="000846B6"/>
    <w:rsid w:val="00084AE2"/>
    <w:rsid w:val="00084D2F"/>
    <w:rsid w:val="000851B1"/>
    <w:rsid w:val="0008527F"/>
    <w:rsid w:val="000852A2"/>
    <w:rsid w:val="00085519"/>
    <w:rsid w:val="0008577B"/>
    <w:rsid w:val="00085C8D"/>
    <w:rsid w:val="000860D1"/>
    <w:rsid w:val="000860FD"/>
    <w:rsid w:val="00086190"/>
    <w:rsid w:val="00086238"/>
    <w:rsid w:val="00086304"/>
    <w:rsid w:val="0008635F"/>
    <w:rsid w:val="00086409"/>
    <w:rsid w:val="000864DB"/>
    <w:rsid w:val="000867AD"/>
    <w:rsid w:val="0008696E"/>
    <w:rsid w:val="00086A3F"/>
    <w:rsid w:val="00086B07"/>
    <w:rsid w:val="00087113"/>
    <w:rsid w:val="00087616"/>
    <w:rsid w:val="000876C0"/>
    <w:rsid w:val="000876E9"/>
    <w:rsid w:val="000877F1"/>
    <w:rsid w:val="00087B3B"/>
    <w:rsid w:val="00087BCE"/>
    <w:rsid w:val="00087C9A"/>
    <w:rsid w:val="00087FF3"/>
    <w:rsid w:val="0009000F"/>
    <w:rsid w:val="00090444"/>
    <w:rsid w:val="0009057F"/>
    <w:rsid w:val="000905B0"/>
    <w:rsid w:val="00090767"/>
    <w:rsid w:val="00090A2E"/>
    <w:rsid w:val="00090D6E"/>
    <w:rsid w:val="00090EB5"/>
    <w:rsid w:val="00090FD5"/>
    <w:rsid w:val="0009110D"/>
    <w:rsid w:val="000913C5"/>
    <w:rsid w:val="00091552"/>
    <w:rsid w:val="0009173D"/>
    <w:rsid w:val="00091750"/>
    <w:rsid w:val="00091840"/>
    <w:rsid w:val="00091AED"/>
    <w:rsid w:val="00091D45"/>
    <w:rsid w:val="00091D4E"/>
    <w:rsid w:val="00091F29"/>
    <w:rsid w:val="00091F3F"/>
    <w:rsid w:val="00092097"/>
    <w:rsid w:val="000925E7"/>
    <w:rsid w:val="00092641"/>
    <w:rsid w:val="00092704"/>
    <w:rsid w:val="0009275A"/>
    <w:rsid w:val="00092889"/>
    <w:rsid w:val="0009296D"/>
    <w:rsid w:val="00092A37"/>
    <w:rsid w:val="00092A8F"/>
    <w:rsid w:val="00092B97"/>
    <w:rsid w:val="00092BAE"/>
    <w:rsid w:val="00092C9C"/>
    <w:rsid w:val="00092E52"/>
    <w:rsid w:val="00092EA5"/>
    <w:rsid w:val="00093038"/>
    <w:rsid w:val="000930F7"/>
    <w:rsid w:val="00093258"/>
    <w:rsid w:val="0009349A"/>
    <w:rsid w:val="00093A25"/>
    <w:rsid w:val="00093A69"/>
    <w:rsid w:val="00093D29"/>
    <w:rsid w:val="00093E1D"/>
    <w:rsid w:val="00093E72"/>
    <w:rsid w:val="0009402A"/>
    <w:rsid w:val="00094249"/>
    <w:rsid w:val="00094590"/>
    <w:rsid w:val="000945FC"/>
    <w:rsid w:val="000945FD"/>
    <w:rsid w:val="000948D2"/>
    <w:rsid w:val="000949B1"/>
    <w:rsid w:val="00094E37"/>
    <w:rsid w:val="00094F75"/>
    <w:rsid w:val="00094F92"/>
    <w:rsid w:val="00094FE7"/>
    <w:rsid w:val="0009528F"/>
    <w:rsid w:val="000955A1"/>
    <w:rsid w:val="000955B2"/>
    <w:rsid w:val="000957CE"/>
    <w:rsid w:val="000958D9"/>
    <w:rsid w:val="00095A12"/>
    <w:rsid w:val="00095A75"/>
    <w:rsid w:val="00095B89"/>
    <w:rsid w:val="00095BB3"/>
    <w:rsid w:val="00095C5A"/>
    <w:rsid w:val="00095D26"/>
    <w:rsid w:val="00095D88"/>
    <w:rsid w:val="00095DB3"/>
    <w:rsid w:val="00095DED"/>
    <w:rsid w:val="00095F38"/>
    <w:rsid w:val="00096516"/>
    <w:rsid w:val="0009656E"/>
    <w:rsid w:val="00096591"/>
    <w:rsid w:val="000965CE"/>
    <w:rsid w:val="00096659"/>
    <w:rsid w:val="0009670A"/>
    <w:rsid w:val="00096712"/>
    <w:rsid w:val="00096945"/>
    <w:rsid w:val="00096A36"/>
    <w:rsid w:val="00096A9B"/>
    <w:rsid w:val="00096BEB"/>
    <w:rsid w:val="00096CB5"/>
    <w:rsid w:val="00096E14"/>
    <w:rsid w:val="00096F67"/>
    <w:rsid w:val="000970F5"/>
    <w:rsid w:val="00097139"/>
    <w:rsid w:val="0009727B"/>
    <w:rsid w:val="000973B9"/>
    <w:rsid w:val="000974E5"/>
    <w:rsid w:val="0009756E"/>
    <w:rsid w:val="0009759B"/>
    <w:rsid w:val="00097635"/>
    <w:rsid w:val="00097677"/>
    <w:rsid w:val="0009773F"/>
    <w:rsid w:val="000978B3"/>
    <w:rsid w:val="000978C2"/>
    <w:rsid w:val="00097A3D"/>
    <w:rsid w:val="00097CDD"/>
    <w:rsid w:val="00097D60"/>
    <w:rsid w:val="00097DCF"/>
    <w:rsid w:val="00097F35"/>
    <w:rsid w:val="000A0016"/>
    <w:rsid w:val="000A036D"/>
    <w:rsid w:val="000A0427"/>
    <w:rsid w:val="000A0447"/>
    <w:rsid w:val="000A0902"/>
    <w:rsid w:val="000A0AA1"/>
    <w:rsid w:val="000A0B2A"/>
    <w:rsid w:val="000A0BDF"/>
    <w:rsid w:val="000A0BF8"/>
    <w:rsid w:val="000A0C9F"/>
    <w:rsid w:val="000A0D55"/>
    <w:rsid w:val="000A0EA3"/>
    <w:rsid w:val="000A0EC8"/>
    <w:rsid w:val="000A0F6F"/>
    <w:rsid w:val="000A0FF4"/>
    <w:rsid w:val="000A100B"/>
    <w:rsid w:val="000A1139"/>
    <w:rsid w:val="000A11FA"/>
    <w:rsid w:val="000A14AF"/>
    <w:rsid w:val="000A1597"/>
    <w:rsid w:val="000A1623"/>
    <w:rsid w:val="000A16ED"/>
    <w:rsid w:val="000A1705"/>
    <w:rsid w:val="000A17F6"/>
    <w:rsid w:val="000A1885"/>
    <w:rsid w:val="000A196A"/>
    <w:rsid w:val="000A1BA9"/>
    <w:rsid w:val="000A1C8E"/>
    <w:rsid w:val="000A1EA5"/>
    <w:rsid w:val="000A1F67"/>
    <w:rsid w:val="000A1FCA"/>
    <w:rsid w:val="000A212F"/>
    <w:rsid w:val="000A27C1"/>
    <w:rsid w:val="000A2A9A"/>
    <w:rsid w:val="000A2C1A"/>
    <w:rsid w:val="000A3218"/>
    <w:rsid w:val="000A324B"/>
    <w:rsid w:val="000A363B"/>
    <w:rsid w:val="000A3676"/>
    <w:rsid w:val="000A36F9"/>
    <w:rsid w:val="000A3D39"/>
    <w:rsid w:val="000A41DE"/>
    <w:rsid w:val="000A4215"/>
    <w:rsid w:val="000A434E"/>
    <w:rsid w:val="000A43D0"/>
    <w:rsid w:val="000A446E"/>
    <w:rsid w:val="000A4868"/>
    <w:rsid w:val="000A497B"/>
    <w:rsid w:val="000A49D1"/>
    <w:rsid w:val="000A49D7"/>
    <w:rsid w:val="000A4BF9"/>
    <w:rsid w:val="000A4CD1"/>
    <w:rsid w:val="000A4EFE"/>
    <w:rsid w:val="000A4F57"/>
    <w:rsid w:val="000A50CC"/>
    <w:rsid w:val="000A518C"/>
    <w:rsid w:val="000A54FD"/>
    <w:rsid w:val="000A5531"/>
    <w:rsid w:val="000A55EF"/>
    <w:rsid w:val="000A5740"/>
    <w:rsid w:val="000A58A2"/>
    <w:rsid w:val="000A5ADE"/>
    <w:rsid w:val="000A5E15"/>
    <w:rsid w:val="000A62C5"/>
    <w:rsid w:val="000A6631"/>
    <w:rsid w:val="000A66C0"/>
    <w:rsid w:val="000A67A9"/>
    <w:rsid w:val="000A683D"/>
    <w:rsid w:val="000A6B65"/>
    <w:rsid w:val="000A6C35"/>
    <w:rsid w:val="000A70AF"/>
    <w:rsid w:val="000A7438"/>
    <w:rsid w:val="000A7469"/>
    <w:rsid w:val="000A76B6"/>
    <w:rsid w:val="000A76DF"/>
    <w:rsid w:val="000A7712"/>
    <w:rsid w:val="000A7775"/>
    <w:rsid w:val="000A78E8"/>
    <w:rsid w:val="000A79F6"/>
    <w:rsid w:val="000A7D56"/>
    <w:rsid w:val="000B0005"/>
    <w:rsid w:val="000B029B"/>
    <w:rsid w:val="000B0405"/>
    <w:rsid w:val="000B0467"/>
    <w:rsid w:val="000B04AF"/>
    <w:rsid w:val="000B06DD"/>
    <w:rsid w:val="000B0720"/>
    <w:rsid w:val="000B07F4"/>
    <w:rsid w:val="000B0A6D"/>
    <w:rsid w:val="000B0E74"/>
    <w:rsid w:val="000B0FF2"/>
    <w:rsid w:val="000B1028"/>
    <w:rsid w:val="000B1398"/>
    <w:rsid w:val="000B18DC"/>
    <w:rsid w:val="000B1A08"/>
    <w:rsid w:val="000B1B44"/>
    <w:rsid w:val="000B1BD6"/>
    <w:rsid w:val="000B1D2C"/>
    <w:rsid w:val="000B1EB2"/>
    <w:rsid w:val="000B2008"/>
    <w:rsid w:val="000B2179"/>
    <w:rsid w:val="000B2365"/>
    <w:rsid w:val="000B24E2"/>
    <w:rsid w:val="000B24FD"/>
    <w:rsid w:val="000B26A6"/>
    <w:rsid w:val="000B27A1"/>
    <w:rsid w:val="000B284D"/>
    <w:rsid w:val="000B29BC"/>
    <w:rsid w:val="000B2BB2"/>
    <w:rsid w:val="000B2D7F"/>
    <w:rsid w:val="000B33DF"/>
    <w:rsid w:val="000B35F2"/>
    <w:rsid w:val="000B367F"/>
    <w:rsid w:val="000B3753"/>
    <w:rsid w:val="000B37C0"/>
    <w:rsid w:val="000B3902"/>
    <w:rsid w:val="000B3C14"/>
    <w:rsid w:val="000B3E3C"/>
    <w:rsid w:val="000B4120"/>
    <w:rsid w:val="000B43F0"/>
    <w:rsid w:val="000B4934"/>
    <w:rsid w:val="000B4B2D"/>
    <w:rsid w:val="000B4BC1"/>
    <w:rsid w:val="000B4C12"/>
    <w:rsid w:val="000B4C79"/>
    <w:rsid w:val="000B4DF2"/>
    <w:rsid w:val="000B4FA0"/>
    <w:rsid w:val="000B5127"/>
    <w:rsid w:val="000B517D"/>
    <w:rsid w:val="000B5250"/>
    <w:rsid w:val="000B5399"/>
    <w:rsid w:val="000B5A82"/>
    <w:rsid w:val="000B5EA2"/>
    <w:rsid w:val="000B641A"/>
    <w:rsid w:val="000B6467"/>
    <w:rsid w:val="000B6522"/>
    <w:rsid w:val="000B6674"/>
    <w:rsid w:val="000B6708"/>
    <w:rsid w:val="000B6787"/>
    <w:rsid w:val="000B695E"/>
    <w:rsid w:val="000B6A1E"/>
    <w:rsid w:val="000B6A75"/>
    <w:rsid w:val="000B6D9B"/>
    <w:rsid w:val="000B6DAD"/>
    <w:rsid w:val="000B6F36"/>
    <w:rsid w:val="000B6F46"/>
    <w:rsid w:val="000B70EA"/>
    <w:rsid w:val="000B7719"/>
    <w:rsid w:val="000B7789"/>
    <w:rsid w:val="000B78AD"/>
    <w:rsid w:val="000B7A60"/>
    <w:rsid w:val="000B7D16"/>
    <w:rsid w:val="000B7E6F"/>
    <w:rsid w:val="000B7F82"/>
    <w:rsid w:val="000C0365"/>
    <w:rsid w:val="000C0484"/>
    <w:rsid w:val="000C0522"/>
    <w:rsid w:val="000C064E"/>
    <w:rsid w:val="000C0758"/>
    <w:rsid w:val="000C0946"/>
    <w:rsid w:val="000C09C4"/>
    <w:rsid w:val="000C0E11"/>
    <w:rsid w:val="000C1082"/>
    <w:rsid w:val="000C1205"/>
    <w:rsid w:val="000C16E0"/>
    <w:rsid w:val="000C17BD"/>
    <w:rsid w:val="000C1822"/>
    <w:rsid w:val="000C1A0D"/>
    <w:rsid w:val="000C1B87"/>
    <w:rsid w:val="000C1CC4"/>
    <w:rsid w:val="000C1E1C"/>
    <w:rsid w:val="000C2123"/>
    <w:rsid w:val="000C217C"/>
    <w:rsid w:val="000C231D"/>
    <w:rsid w:val="000C24BA"/>
    <w:rsid w:val="000C266F"/>
    <w:rsid w:val="000C2869"/>
    <w:rsid w:val="000C2C79"/>
    <w:rsid w:val="000C300F"/>
    <w:rsid w:val="000C314F"/>
    <w:rsid w:val="000C3200"/>
    <w:rsid w:val="000C3258"/>
    <w:rsid w:val="000C3500"/>
    <w:rsid w:val="000C3601"/>
    <w:rsid w:val="000C36B5"/>
    <w:rsid w:val="000C379B"/>
    <w:rsid w:val="000C3BB9"/>
    <w:rsid w:val="000C3CED"/>
    <w:rsid w:val="000C433A"/>
    <w:rsid w:val="000C47AC"/>
    <w:rsid w:val="000C4916"/>
    <w:rsid w:val="000C4E74"/>
    <w:rsid w:val="000C4F26"/>
    <w:rsid w:val="000C548C"/>
    <w:rsid w:val="000C5587"/>
    <w:rsid w:val="000C55D7"/>
    <w:rsid w:val="000C5677"/>
    <w:rsid w:val="000C5912"/>
    <w:rsid w:val="000C597C"/>
    <w:rsid w:val="000C59DB"/>
    <w:rsid w:val="000C5A3F"/>
    <w:rsid w:val="000C5B3F"/>
    <w:rsid w:val="000C5B66"/>
    <w:rsid w:val="000C5BEA"/>
    <w:rsid w:val="000C5C2F"/>
    <w:rsid w:val="000C5DC5"/>
    <w:rsid w:val="000C5DC6"/>
    <w:rsid w:val="000C61FB"/>
    <w:rsid w:val="000C6222"/>
    <w:rsid w:val="000C6258"/>
    <w:rsid w:val="000C63D4"/>
    <w:rsid w:val="000C66D7"/>
    <w:rsid w:val="000C67F7"/>
    <w:rsid w:val="000C6964"/>
    <w:rsid w:val="000C6A32"/>
    <w:rsid w:val="000C6B1E"/>
    <w:rsid w:val="000C6CF1"/>
    <w:rsid w:val="000C6D34"/>
    <w:rsid w:val="000C6DE7"/>
    <w:rsid w:val="000C6FC9"/>
    <w:rsid w:val="000C700E"/>
    <w:rsid w:val="000C7086"/>
    <w:rsid w:val="000C70B2"/>
    <w:rsid w:val="000C71ED"/>
    <w:rsid w:val="000C74A7"/>
    <w:rsid w:val="000C74B9"/>
    <w:rsid w:val="000C7538"/>
    <w:rsid w:val="000C7598"/>
    <w:rsid w:val="000C768E"/>
    <w:rsid w:val="000C778E"/>
    <w:rsid w:val="000C78FE"/>
    <w:rsid w:val="000C7A60"/>
    <w:rsid w:val="000C7E2D"/>
    <w:rsid w:val="000C7F19"/>
    <w:rsid w:val="000D0260"/>
    <w:rsid w:val="000D031A"/>
    <w:rsid w:val="000D0684"/>
    <w:rsid w:val="000D07B0"/>
    <w:rsid w:val="000D0C5C"/>
    <w:rsid w:val="000D0E78"/>
    <w:rsid w:val="000D0F4C"/>
    <w:rsid w:val="000D1189"/>
    <w:rsid w:val="000D1431"/>
    <w:rsid w:val="000D1637"/>
    <w:rsid w:val="000D16F3"/>
    <w:rsid w:val="000D186B"/>
    <w:rsid w:val="000D1AB9"/>
    <w:rsid w:val="000D1CCB"/>
    <w:rsid w:val="000D1DF5"/>
    <w:rsid w:val="000D1EF4"/>
    <w:rsid w:val="000D22AE"/>
    <w:rsid w:val="000D2491"/>
    <w:rsid w:val="000D24E2"/>
    <w:rsid w:val="000D2596"/>
    <w:rsid w:val="000D2818"/>
    <w:rsid w:val="000D2AE6"/>
    <w:rsid w:val="000D2D97"/>
    <w:rsid w:val="000D318F"/>
    <w:rsid w:val="000D33B4"/>
    <w:rsid w:val="000D3725"/>
    <w:rsid w:val="000D3780"/>
    <w:rsid w:val="000D392C"/>
    <w:rsid w:val="000D3B06"/>
    <w:rsid w:val="000D3B38"/>
    <w:rsid w:val="000D3E10"/>
    <w:rsid w:val="000D41FB"/>
    <w:rsid w:val="000D4244"/>
    <w:rsid w:val="000D45A2"/>
    <w:rsid w:val="000D468E"/>
    <w:rsid w:val="000D48BB"/>
    <w:rsid w:val="000D4901"/>
    <w:rsid w:val="000D4A01"/>
    <w:rsid w:val="000D4C49"/>
    <w:rsid w:val="000D4CAD"/>
    <w:rsid w:val="000D4DAF"/>
    <w:rsid w:val="000D4FFD"/>
    <w:rsid w:val="000D535A"/>
    <w:rsid w:val="000D538F"/>
    <w:rsid w:val="000D55FF"/>
    <w:rsid w:val="000D569C"/>
    <w:rsid w:val="000D571B"/>
    <w:rsid w:val="000D586A"/>
    <w:rsid w:val="000D5A24"/>
    <w:rsid w:val="000D5C45"/>
    <w:rsid w:val="000D5C7E"/>
    <w:rsid w:val="000D5FDE"/>
    <w:rsid w:val="000D6135"/>
    <w:rsid w:val="000D6207"/>
    <w:rsid w:val="000D622A"/>
    <w:rsid w:val="000D6279"/>
    <w:rsid w:val="000D6397"/>
    <w:rsid w:val="000D667F"/>
    <w:rsid w:val="000D6779"/>
    <w:rsid w:val="000D6D8E"/>
    <w:rsid w:val="000D7485"/>
    <w:rsid w:val="000D748C"/>
    <w:rsid w:val="000D75F9"/>
    <w:rsid w:val="000D79DC"/>
    <w:rsid w:val="000D7A29"/>
    <w:rsid w:val="000D7AA6"/>
    <w:rsid w:val="000D7B69"/>
    <w:rsid w:val="000D7D2A"/>
    <w:rsid w:val="000D7E58"/>
    <w:rsid w:val="000D7FEE"/>
    <w:rsid w:val="000E0089"/>
    <w:rsid w:val="000E0246"/>
    <w:rsid w:val="000E0451"/>
    <w:rsid w:val="000E0614"/>
    <w:rsid w:val="000E0707"/>
    <w:rsid w:val="000E0809"/>
    <w:rsid w:val="000E0861"/>
    <w:rsid w:val="000E0AF7"/>
    <w:rsid w:val="000E0C07"/>
    <w:rsid w:val="000E0D9D"/>
    <w:rsid w:val="000E0DD0"/>
    <w:rsid w:val="000E0F08"/>
    <w:rsid w:val="000E11F9"/>
    <w:rsid w:val="000E14DD"/>
    <w:rsid w:val="000E19EE"/>
    <w:rsid w:val="000E1A58"/>
    <w:rsid w:val="000E1ADF"/>
    <w:rsid w:val="000E1C29"/>
    <w:rsid w:val="000E1DDA"/>
    <w:rsid w:val="000E2039"/>
    <w:rsid w:val="000E2087"/>
    <w:rsid w:val="000E21B2"/>
    <w:rsid w:val="000E21DC"/>
    <w:rsid w:val="000E21FC"/>
    <w:rsid w:val="000E22A5"/>
    <w:rsid w:val="000E276B"/>
    <w:rsid w:val="000E2B53"/>
    <w:rsid w:val="000E2B60"/>
    <w:rsid w:val="000E2D2A"/>
    <w:rsid w:val="000E2EC4"/>
    <w:rsid w:val="000E302C"/>
    <w:rsid w:val="000E3122"/>
    <w:rsid w:val="000E3AD4"/>
    <w:rsid w:val="000E3AD6"/>
    <w:rsid w:val="000E3C79"/>
    <w:rsid w:val="000E41EA"/>
    <w:rsid w:val="000E44F2"/>
    <w:rsid w:val="000E49CB"/>
    <w:rsid w:val="000E4BAC"/>
    <w:rsid w:val="000E4F0B"/>
    <w:rsid w:val="000E50DA"/>
    <w:rsid w:val="000E511E"/>
    <w:rsid w:val="000E5367"/>
    <w:rsid w:val="000E53B4"/>
    <w:rsid w:val="000E5484"/>
    <w:rsid w:val="000E5537"/>
    <w:rsid w:val="000E5607"/>
    <w:rsid w:val="000E568D"/>
    <w:rsid w:val="000E582F"/>
    <w:rsid w:val="000E584D"/>
    <w:rsid w:val="000E58A4"/>
    <w:rsid w:val="000E58EE"/>
    <w:rsid w:val="000E592B"/>
    <w:rsid w:val="000E597A"/>
    <w:rsid w:val="000E5993"/>
    <w:rsid w:val="000E5AA1"/>
    <w:rsid w:val="000E5B38"/>
    <w:rsid w:val="000E5BA4"/>
    <w:rsid w:val="000E5C1B"/>
    <w:rsid w:val="000E5DB5"/>
    <w:rsid w:val="000E5EAE"/>
    <w:rsid w:val="000E5EB1"/>
    <w:rsid w:val="000E61CC"/>
    <w:rsid w:val="000E62EB"/>
    <w:rsid w:val="000E64BF"/>
    <w:rsid w:val="000E652E"/>
    <w:rsid w:val="000E687C"/>
    <w:rsid w:val="000E6A6E"/>
    <w:rsid w:val="000E6CEA"/>
    <w:rsid w:val="000E71AA"/>
    <w:rsid w:val="000E7391"/>
    <w:rsid w:val="000E74E0"/>
    <w:rsid w:val="000E7583"/>
    <w:rsid w:val="000E777A"/>
    <w:rsid w:val="000E7980"/>
    <w:rsid w:val="000E79EE"/>
    <w:rsid w:val="000E7A43"/>
    <w:rsid w:val="000E7E13"/>
    <w:rsid w:val="000E7EE4"/>
    <w:rsid w:val="000F0369"/>
    <w:rsid w:val="000F053E"/>
    <w:rsid w:val="000F064D"/>
    <w:rsid w:val="000F082E"/>
    <w:rsid w:val="000F087B"/>
    <w:rsid w:val="000F089B"/>
    <w:rsid w:val="000F094F"/>
    <w:rsid w:val="000F0A0A"/>
    <w:rsid w:val="000F0FAC"/>
    <w:rsid w:val="000F1175"/>
    <w:rsid w:val="000F11DE"/>
    <w:rsid w:val="000F1220"/>
    <w:rsid w:val="000F14E6"/>
    <w:rsid w:val="000F14F3"/>
    <w:rsid w:val="000F1511"/>
    <w:rsid w:val="000F1555"/>
    <w:rsid w:val="000F15EF"/>
    <w:rsid w:val="000F1718"/>
    <w:rsid w:val="000F171A"/>
    <w:rsid w:val="000F17F0"/>
    <w:rsid w:val="000F18AC"/>
    <w:rsid w:val="000F1A01"/>
    <w:rsid w:val="000F1A87"/>
    <w:rsid w:val="000F1BFB"/>
    <w:rsid w:val="000F1F5C"/>
    <w:rsid w:val="000F232A"/>
    <w:rsid w:val="000F2804"/>
    <w:rsid w:val="000F29C8"/>
    <w:rsid w:val="000F2A0D"/>
    <w:rsid w:val="000F3114"/>
    <w:rsid w:val="000F31D4"/>
    <w:rsid w:val="000F33A5"/>
    <w:rsid w:val="000F33B6"/>
    <w:rsid w:val="000F356A"/>
    <w:rsid w:val="000F3899"/>
    <w:rsid w:val="000F3A83"/>
    <w:rsid w:val="000F3B0D"/>
    <w:rsid w:val="000F3DA6"/>
    <w:rsid w:val="000F3E2F"/>
    <w:rsid w:val="000F3E52"/>
    <w:rsid w:val="000F3EAA"/>
    <w:rsid w:val="000F3EC3"/>
    <w:rsid w:val="000F414E"/>
    <w:rsid w:val="000F41A7"/>
    <w:rsid w:val="000F4234"/>
    <w:rsid w:val="000F453E"/>
    <w:rsid w:val="000F4556"/>
    <w:rsid w:val="000F4630"/>
    <w:rsid w:val="000F4701"/>
    <w:rsid w:val="000F480A"/>
    <w:rsid w:val="000F4A8D"/>
    <w:rsid w:val="000F4C78"/>
    <w:rsid w:val="000F502B"/>
    <w:rsid w:val="000F5098"/>
    <w:rsid w:val="000F50BE"/>
    <w:rsid w:val="000F50CD"/>
    <w:rsid w:val="000F5198"/>
    <w:rsid w:val="000F52B1"/>
    <w:rsid w:val="000F52CD"/>
    <w:rsid w:val="000F543E"/>
    <w:rsid w:val="000F54FB"/>
    <w:rsid w:val="000F54FD"/>
    <w:rsid w:val="000F5555"/>
    <w:rsid w:val="000F57A9"/>
    <w:rsid w:val="000F585C"/>
    <w:rsid w:val="000F587B"/>
    <w:rsid w:val="000F59CF"/>
    <w:rsid w:val="000F5CCD"/>
    <w:rsid w:val="000F604F"/>
    <w:rsid w:val="000F60D4"/>
    <w:rsid w:val="000F6235"/>
    <w:rsid w:val="000F6C1A"/>
    <w:rsid w:val="000F6CDC"/>
    <w:rsid w:val="000F6DA2"/>
    <w:rsid w:val="000F6EB4"/>
    <w:rsid w:val="000F6EF0"/>
    <w:rsid w:val="000F7004"/>
    <w:rsid w:val="000F7158"/>
    <w:rsid w:val="000F7294"/>
    <w:rsid w:val="000F7370"/>
    <w:rsid w:val="000F7578"/>
    <w:rsid w:val="000F7699"/>
    <w:rsid w:val="000F77E0"/>
    <w:rsid w:val="000F78BA"/>
    <w:rsid w:val="000F79E2"/>
    <w:rsid w:val="000F7CD0"/>
    <w:rsid w:val="00100166"/>
    <w:rsid w:val="0010089F"/>
    <w:rsid w:val="00100C2F"/>
    <w:rsid w:val="00100CF4"/>
    <w:rsid w:val="00100EAD"/>
    <w:rsid w:val="00100FDA"/>
    <w:rsid w:val="00100FFF"/>
    <w:rsid w:val="00101044"/>
    <w:rsid w:val="00101047"/>
    <w:rsid w:val="00101218"/>
    <w:rsid w:val="00101333"/>
    <w:rsid w:val="00101555"/>
    <w:rsid w:val="00101853"/>
    <w:rsid w:val="001018C3"/>
    <w:rsid w:val="001018F9"/>
    <w:rsid w:val="00101A52"/>
    <w:rsid w:val="00101B3F"/>
    <w:rsid w:val="00102097"/>
    <w:rsid w:val="0010216A"/>
    <w:rsid w:val="0010228F"/>
    <w:rsid w:val="00102380"/>
    <w:rsid w:val="001027CD"/>
    <w:rsid w:val="0010289A"/>
    <w:rsid w:val="00102AB3"/>
    <w:rsid w:val="00102B57"/>
    <w:rsid w:val="00102BF5"/>
    <w:rsid w:val="00102CDC"/>
    <w:rsid w:val="00103202"/>
    <w:rsid w:val="00103503"/>
    <w:rsid w:val="001035B6"/>
    <w:rsid w:val="001036A7"/>
    <w:rsid w:val="00103891"/>
    <w:rsid w:val="00103B24"/>
    <w:rsid w:val="00103B43"/>
    <w:rsid w:val="00103DB2"/>
    <w:rsid w:val="00103E48"/>
    <w:rsid w:val="00103E70"/>
    <w:rsid w:val="00103EEB"/>
    <w:rsid w:val="00104489"/>
    <w:rsid w:val="00104539"/>
    <w:rsid w:val="001045D0"/>
    <w:rsid w:val="001045E1"/>
    <w:rsid w:val="00104907"/>
    <w:rsid w:val="0010492D"/>
    <w:rsid w:val="001049A3"/>
    <w:rsid w:val="00104B80"/>
    <w:rsid w:val="00104EFD"/>
    <w:rsid w:val="00104F88"/>
    <w:rsid w:val="00105360"/>
    <w:rsid w:val="00105832"/>
    <w:rsid w:val="001059DD"/>
    <w:rsid w:val="00105C3D"/>
    <w:rsid w:val="00105C3F"/>
    <w:rsid w:val="00105C5D"/>
    <w:rsid w:val="00105CB6"/>
    <w:rsid w:val="00105E3E"/>
    <w:rsid w:val="00106068"/>
    <w:rsid w:val="0010618F"/>
    <w:rsid w:val="00106219"/>
    <w:rsid w:val="00106691"/>
    <w:rsid w:val="001066C3"/>
    <w:rsid w:val="001067A3"/>
    <w:rsid w:val="00106B29"/>
    <w:rsid w:val="00106BB0"/>
    <w:rsid w:val="00106BD5"/>
    <w:rsid w:val="00106D06"/>
    <w:rsid w:val="00106E6E"/>
    <w:rsid w:val="001070D3"/>
    <w:rsid w:val="00107247"/>
    <w:rsid w:val="0010727F"/>
    <w:rsid w:val="0010735B"/>
    <w:rsid w:val="001075E5"/>
    <w:rsid w:val="001077C4"/>
    <w:rsid w:val="00107886"/>
    <w:rsid w:val="00107A4F"/>
    <w:rsid w:val="00107E83"/>
    <w:rsid w:val="00107EF7"/>
    <w:rsid w:val="00107F06"/>
    <w:rsid w:val="0011026A"/>
    <w:rsid w:val="001102E3"/>
    <w:rsid w:val="001104AC"/>
    <w:rsid w:val="0011053B"/>
    <w:rsid w:val="00110544"/>
    <w:rsid w:val="00110571"/>
    <w:rsid w:val="001106F5"/>
    <w:rsid w:val="00110762"/>
    <w:rsid w:val="00110A59"/>
    <w:rsid w:val="00110CE0"/>
    <w:rsid w:val="001112C3"/>
    <w:rsid w:val="001113A2"/>
    <w:rsid w:val="00111697"/>
    <w:rsid w:val="00111790"/>
    <w:rsid w:val="001118BA"/>
    <w:rsid w:val="00111BE3"/>
    <w:rsid w:val="00111C60"/>
    <w:rsid w:val="00111D15"/>
    <w:rsid w:val="00111ECD"/>
    <w:rsid w:val="00112159"/>
    <w:rsid w:val="00112358"/>
    <w:rsid w:val="00112819"/>
    <w:rsid w:val="001128A7"/>
    <w:rsid w:val="001129F2"/>
    <w:rsid w:val="00112B31"/>
    <w:rsid w:val="00113117"/>
    <w:rsid w:val="00113628"/>
    <w:rsid w:val="00113901"/>
    <w:rsid w:val="001139DE"/>
    <w:rsid w:val="00113AEC"/>
    <w:rsid w:val="00113C7C"/>
    <w:rsid w:val="00113D54"/>
    <w:rsid w:val="00113E1F"/>
    <w:rsid w:val="00113E8F"/>
    <w:rsid w:val="00114244"/>
    <w:rsid w:val="0011424B"/>
    <w:rsid w:val="00114305"/>
    <w:rsid w:val="0011432E"/>
    <w:rsid w:val="001143CD"/>
    <w:rsid w:val="0011465A"/>
    <w:rsid w:val="00114712"/>
    <w:rsid w:val="001149A6"/>
    <w:rsid w:val="00114B7D"/>
    <w:rsid w:val="00114BCD"/>
    <w:rsid w:val="00114CA4"/>
    <w:rsid w:val="00114D9F"/>
    <w:rsid w:val="00114EBF"/>
    <w:rsid w:val="00115135"/>
    <w:rsid w:val="001153E5"/>
    <w:rsid w:val="0011562A"/>
    <w:rsid w:val="0011571E"/>
    <w:rsid w:val="0011586F"/>
    <w:rsid w:val="00115BA6"/>
    <w:rsid w:val="0011603C"/>
    <w:rsid w:val="001160E2"/>
    <w:rsid w:val="0011617E"/>
    <w:rsid w:val="00116495"/>
    <w:rsid w:val="0011654B"/>
    <w:rsid w:val="001166F7"/>
    <w:rsid w:val="00116BEF"/>
    <w:rsid w:val="00116FEE"/>
    <w:rsid w:val="00117218"/>
    <w:rsid w:val="00117274"/>
    <w:rsid w:val="001174EC"/>
    <w:rsid w:val="001174F5"/>
    <w:rsid w:val="00117582"/>
    <w:rsid w:val="00117760"/>
    <w:rsid w:val="00117846"/>
    <w:rsid w:val="00117903"/>
    <w:rsid w:val="00117A4E"/>
    <w:rsid w:val="00117B78"/>
    <w:rsid w:val="00117B97"/>
    <w:rsid w:val="00117F1E"/>
    <w:rsid w:val="00117F74"/>
    <w:rsid w:val="00117FB0"/>
    <w:rsid w:val="0012002A"/>
    <w:rsid w:val="0012016B"/>
    <w:rsid w:val="001202CE"/>
    <w:rsid w:val="001202E8"/>
    <w:rsid w:val="00120302"/>
    <w:rsid w:val="001203FF"/>
    <w:rsid w:val="0012079A"/>
    <w:rsid w:val="00120C73"/>
    <w:rsid w:val="00121026"/>
    <w:rsid w:val="00121097"/>
    <w:rsid w:val="001210B1"/>
    <w:rsid w:val="00121317"/>
    <w:rsid w:val="001213CF"/>
    <w:rsid w:val="001216CD"/>
    <w:rsid w:val="00121AB6"/>
    <w:rsid w:val="00121AF3"/>
    <w:rsid w:val="00121B5D"/>
    <w:rsid w:val="00121C86"/>
    <w:rsid w:val="00121CC3"/>
    <w:rsid w:val="00121F00"/>
    <w:rsid w:val="001220BD"/>
    <w:rsid w:val="0012214A"/>
    <w:rsid w:val="0012245A"/>
    <w:rsid w:val="00122529"/>
    <w:rsid w:val="00122753"/>
    <w:rsid w:val="0012283B"/>
    <w:rsid w:val="00122DA1"/>
    <w:rsid w:val="00122DCB"/>
    <w:rsid w:val="00123008"/>
    <w:rsid w:val="0012309C"/>
    <w:rsid w:val="0012339B"/>
    <w:rsid w:val="00123513"/>
    <w:rsid w:val="0012384D"/>
    <w:rsid w:val="00123AE3"/>
    <w:rsid w:val="00123B00"/>
    <w:rsid w:val="00123D77"/>
    <w:rsid w:val="0012409B"/>
    <w:rsid w:val="001245F1"/>
    <w:rsid w:val="00124623"/>
    <w:rsid w:val="00124704"/>
    <w:rsid w:val="00124ADC"/>
    <w:rsid w:val="00124BFA"/>
    <w:rsid w:val="00125125"/>
    <w:rsid w:val="001252FE"/>
    <w:rsid w:val="00125792"/>
    <w:rsid w:val="001259D0"/>
    <w:rsid w:val="001259DC"/>
    <w:rsid w:val="00125A0F"/>
    <w:rsid w:val="00125B4C"/>
    <w:rsid w:val="00125D04"/>
    <w:rsid w:val="0012626A"/>
    <w:rsid w:val="001264E8"/>
    <w:rsid w:val="0012654E"/>
    <w:rsid w:val="0012668E"/>
    <w:rsid w:val="0012669A"/>
    <w:rsid w:val="001266AB"/>
    <w:rsid w:val="001267E0"/>
    <w:rsid w:val="001269AF"/>
    <w:rsid w:val="00126A32"/>
    <w:rsid w:val="00126C10"/>
    <w:rsid w:val="00126C9F"/>
    <w:rsid w:val="00126E82"/>
    <w:rsid w:val="001270E5"/>
    <w:rsid w:val="00127299"/>
    <w:rsid w:val="001272FC"/>
    <w:rsid w:val="00127366"/>
    <w:rsid w:val="00127385"/>
    <w:rsid w:val="00127440"/>
    <w:rsid w:val="001275B6"/>
    <w:rsid w:val="00127776"/>
    <w:rsid w:val="00127858"/>
    <w:rsid w:val="001278CC"/>
    <w:rsid w:val="00127A9B"/>
    <w:rsid w:val="00127AE1"/>
    <w:rsid w:val="00127ECE"/>
    <w:rsid w:val="00130144"/>
    <w:rsid w:val="00130402"/>
    <w:rsid w:val="00130431"/>
    <w:rsid w:val="00130433"/>
    <w:rsid w:val="00130442"/>
    <w:rsid w:val="001308EE"/>
    <w:rsid w:val="00130B28"/>
    <w:rsid w:val="00130DB9"/>
    <w:rsid w:val="00130DBC"/>
    <w:rsid w:val="00130F55"/>
    <w:rsid w:val="00130FB4"/>
    <w:rsid w:val="00131136"/>
    <w:rsid w:val="001314C0"/>
    <w:rsid w:val="00131664"/>
    <w:rsid w:val="001316A8"/>
    <w:rsid w:val="001317A3"/>
    <w:rsid w:val="00131C3F"/>
    <w:rsid w:val="00131C6B"/>
    <w:rsid w:val="00131EBC"/>
    <w:rsid w:val="00131FFA"/>
    <w:rsid w:val="00132175"/>
    <w:rsid w:val="00132190"/>
    <w:rsid w:val="001322AC"/>
    <w:rsid w:val="001323C7"/>
    <w:rsid w:val="00132781"/>
    <w:rsid w:val="00132D2E"/>
    <w:rsid w:val="00132FD9"/>
    <w:rsid w:val="00133375"/>
    <w:rsid w:val="0013343D"/>
    <w:rsid w:val="00133519"/>
    <w:rsid w:val="001337A9"/>
    <w:rsid w:val="0013383B"/>
    <w:rsid w:val="001339B3"/>
    <w:rsid w:val="00133AA1"/>
    <w:rsid w:val="00133ABB"/>
    <w:rsid w:val="00133CC0"/>
    <w:rsid w:val="00133DBD"/>
    <w:rsid w:val="00133F1E"/>
    <w:rsid w:val="00134035"/>
    <w:rsid w:val="00134117"/>
    <w:rsid w:val="001341DF"/>
    <w:rsid w:val="0013426F"/>
    <w:rsid w:val="00134331"/>
    <w:rsid w:val="001344B9"/>
    <w:rsid w:val="001349EE"/>
    <w:rsid w:val="00134A1D"/>
    <w:rsid w:val="00134C48"/>
    <w:rsid w:val="00134FB2"/>
    <w:rsid w:val="0013512B"/>
    <w:rsid w:val="0013526B"/>
    <w:rsid w:val="001352C8"/>
    <w:rsid w:val="0013539F"/>
    <w:rsid w:val="001356D1"/>
    <w:rsid w:val="001356F3"/>
    <w:rsid w:val="001357DA"/>
    <w:rsid w:val="0013590B"/>
    <w:rsid w:val="00135BD3"/>
    <w:rsid w:val="00135CDF"/>
    <w:rsid w:val="00135FDD"/>
    <w:rsid w:val="001362CE"/>
    <w:rsid w:val="001362E6"/>
    <w:rsid w:val="00136686"/>
    <w:rsid w:val="00136743"/>
    <w:rsid w:val="001367FF"/>
    <w:rsid w:val="00136D39"/>
    <w:rsid w:val="00136DEF"/>
    <w:rsid w:val="00136F1C"/>
    <w:rsid w:val="00136F7B"/>
    <w:rsid w:val="00137143"/>
    <w:rsid w:val="0013714B"/>
    <w:rsid w:val="001371CD"/>
    <w:rsid w:val="001372E4"/>
    <w:rsid w:val="00137345"/>
    <w:rsid w:val="00137465"/>
    <w:rsid w:val="001376DE"/>
    <w:rsid w:val="00137742"/>
    <w:rsid w:val="00137780"/>
    <w:rsid w:val="00137A2E"/>
    <w:rsid w:val="00137A90"/>
    <w:rsid w:val="00137CFC"/>
    <w:rsid w:val="00137FC4"/>
    <w:rsid w:val="001400ED"/>
    <w:rsid w:val="001400FA"/>
    <w:rsid w:val="001401A1"/>
    <w:rsid w:val="001401C2"/>
    <w:rsid w:val="00140291"/>
    <w:rsid w:val="0014048A"/>
    <w:rsid w:val="00140707"/>
    <w:rsid w:val="00140767"/>
    <w:rsid w:val="00140C1E"/>
    <w:rsid w:val="00140E53"/>
    <w:rsid w:val="00140E56"/>
    <w:rsid w:val="00140F74"/>
    <w:rsid w:val="00140FB7"/>
    <w:rsid w:val="0014135D"/>
    <w:rsid w:val="0014137C"/>
    <w:rsid w:val="0014144E"/>
    <w:rsid w:val="0014152F"/>
    <w:rsid w:val="00141531"/>
    <w:rsid w:val="00141892"/>
    <w:rsid w:val="00141BEB"/>
    <w:rsid w:val="00141CBA"/>
    <w:rsid w:val="00142383"/>
    <w:rsid w:val="0014266C"/>
    <w:rsid w:val="00142757"/>
    <w:rsid w:val="00142848"/>
    <w:rsid w:val="00142AC5"/>
    <w:rsid w:val="00142D83"/>
    <w:rsid w:val="00142FBF"/>
    <w:rsid w:val="001430FA"/>
    <w:rsid w:val="0014364B"/>
    <w:rsid w:val="001436A4"/>
    <w:rsid w:val="001439E9"/>
    <w:rsid w:val="00143C00"/>
    <w:rsid w:val="00143C0D"/>
    <w:rsid w:val="00143CDB"/>
    <w:rsid w:val="00143D0F"/>
    <w:rsid w:val="00143E9F"/>
    <w:rsid w:val="001441A3"/>
    <w:rsid w:val="00144425"/>
    <w:rsid w:val="001446AF"/>
    <w:rsid w:val="001447D1"/>
    <w:rsid w:val="001447ED"/>
    <w:rsid w:val="00144825"/>
    <w:rsid w:val="00144C69"/>
    <w:rsid w:val="00144E44"/>
    <w:rsid w:val="001451BC"/>
    <w:rsid w:val="00145661"/>
    <w:rsid w:val="001458C9"/>
    <w:rsid w:val="00145BE2"/>
    <w:rsid w:val="00145CC5"/>
    <w:rsid w:val="00145EA9"/>
    <w:rsid w:val="00145F17"/>
    <w:rsid w:val="00146728"/>
    <w:rsid w:val="001467C7"/>
    <w:rsid w:val="00146847"/>
    <w:rsid w:val="00146D16"/>
    <w:rsid w:val="00146DD0"/>
    <w:rsid w:val="00146E63"/>
    <w:rsid w:val="00146E97"/>
    <w:rsid w:val="001472BD"/>
    <w:rsid w:val="001472E7"/>
    <w:rsid w:val="001474B8"/>
    <w:rsid w:val="00147673"/>
    <w:rsid w:val="001476AD"/>
    <w:rsid w:val="001477D7"/>
    <w:rsid w:val="00147905"/>
    <w:rsid w:val="00147A5D"/>
    <w:rsid w:val="00147A62"/>
    <w:rsid w:val="00147AF1"/>
    <w:rsid w:val="00147B17"/>
    <w:rsid w:val="00147BED"/>
    <w:rsid w:val="00147DD6"/>
    <w:rsid w:val="00150258"/>
    <w:rsid w:val="0015031B"/>
    <w:rsid w:val="001503D0"/>
    <w:rsid w:val="001504FD"/>
    <w:rsid w:val="00150501"/>
    <w:rsid w:val="00150A2B"/>
    <w:rsid w:val="00150CF4"/>
    <w:rsid w:val="00150FD7"/>
    <w:rsid w:val="00151030"/>
    <w:rsid w:val="0015120A"/>
    <w:rsid w:val="001512A7"/>
    <w:rsid w:val="0015148D"/>
    <w:rsid w:val="00151512"/>
    <w:rsid w:val="00151693"/>
    <w:rsid w:val="00151A46"/>
    <w:rsid w:val="00151B87"/>
    <w:rsid w:val="00152006"/>
    <w:rsid w:val="00152141"/>
    <w:rsid w:val="00152281"/>
    <w:rsid w:val="001523B3"/>
    <w:rsid w:val="0015250E"/>
    <w:rsid w:val="001527D4"/>
    <w:rsid w:val="00152AFA"/>
    <w:rsid w:val="00152B69"/>
    <w:rsid w:val="0015329C"/>
    <w:rsid w:val="001532C8"/>
    <w:rsid w:val="00153586"/>
    <w:rsid w:val="00153967"/>
    <w:rsid w:val="001540D8"/>
    <w:rsid w:val="001541B6"/>
    <w:rsid w:val="0015440C"/>
    <w:rsid w:val="00154633"/>
    <w:rsid w:val="0015478D"/>
    <w:rsid w:val="001547DD"/>
    <w:rsid w:val="00154842"/>
    <w:rsid w:val="00154848"/>
    <w:rsid w:val="00154989"/>
    <w:rsid w:val="00154C39"/>
    <w:rsid w:val="00154CA9"/>
    <w:rsid w:val="00154F01"/>
    <w:rsid w:val="00154FF0"/>
    <w:rsid w:val="0015556B"/>
    <w:rsid w:val="001555AB"/>
    <w:rsid w:val="00155657"/>
    <w:rsid w:val="001557B1"/>
    <w:rsid w:val="001557F9"/>
    <w:rsid w:val="001558D9"/>
    <w:rsid w:val="0015591C"/>
    <w:rsid w:val="00155975"/>
    <w:rsid w:val="001559F5"/>
    <w:rsid w:val="00155B06"/>
    <w:rsid w:val="00155B88"/>
    <w:rsid w:val="0015642F"/>
    <w:rsid w:val="00156683"/>
    <w:rsid w:val="001569B1"/>
    <w:rsid w:val="00156CF3"/>
    <w:rsid w:val="00156FCD"/>
    <w:rsid w:val="0015745A"/>
    <w:rsid w:val="00157760"/>
    <w:rsid w:val="00157B40"/>
    <w:rsid w:val="00157DB5"/>
    <w:rsid w:val="00157FD3"/>
    <w:rsid w:val="001600FF"/>
    <w:rsid w:val="00160299"/>
    <w:rsid w:val="00160767"/>
    <w:rsid w:val="00160885"/>
    <w:rsid w:val="001608D9"/>
    <w:rsid w:val="00160B21"/>
    <w:rsid w:val="00160B3E"/>
    <w:rsid w:val="00160D14"/>
    <w:rsid w:val="00160FCF"/>
    <w:rsid w:val="001613EF"/>
    <w:rsid w:val="001615A1"/>
    <w:rsid w:val="001615CD"/>
    <w:rsid w:val="00161714"/>
    <w:rsid w:val="001619EF"/>
    <w:rsid w:val="00161C60"/>
    <w:rsid w:val="001620C9"/>
    <w:rsid w:val="00162212"/>
    <w:rsid w:val="00162261"/>
    <w:rsid w:val="00162805"/>
    <w:rsid w:val="00162901"/>
    <w:rsid w:val="00162BA3"/>
    <w:rsid w:val="00162E5A"/>
    <w:rsid w:val="00163169"/>
    <w:rsid w:val="0016317C"/>
    <w:rsid w:val="0016339C"/>
    <w:rsid w:val="001634E8"/>
    <w:rsid w:val="00163520"/>
    <w:rsid w:val="0016362D"/>
    <w:rsid w:val="00163A44"/>
    <w:rsid w:val="00163B7A"/>
    <w:rsid w:val="00163BE7"/>
    <w:rsid w:val="00163C7B"/>
    <w:rsid w:val="00163CA3"/>
    <w:rsid w:val="00163F72"/>
    <w:rsid w:val="00163F74"/>
    <w:rsid w:val="00163FF7"/>
    <w:rsid w:val="001640DF"/>
    <w:rsid w:val="0016422A"/>
    <w:rsid w:val="00164236"/>
    <w:rsid w:val="0016494A"/>
    <w:rsid w:val="001649EB"/>
    <w:rsid w:val="00164A87"/>
    <w:rsid w:val="00164BCB"/>
    <w:rsid w:val="00164E7E"/>
    <w:rsid w:val="00164EEA"/>
    <w:rsid w:val="00165129"/>
    <w:rsid w:val="001652CF"/>
    <w:rsid w:val="0016534D"/>
    <w:rsid w:val="0016537C"/>
    <w:rsid w:val="0016544E"/>
    <w:rsid w:val="001654F0"/>
    <w:rsid w:val="00165598"/>
    <w:rsid w:val="001655DF"/>
    <w:rsid w:val="00165685"/>
    <w:rsid w:val="001656EB"/>
    <w:rsid w:val="001656EE"/>
    <w:rsid w:val="00165A33"/>
    <w:rsid w:val="00165C54"/>
    <w:rsid w:val="00165DA8"/>
    <w:rsid w:val="00166015"/>
    <w:rsid w:val="0016608A"/>
    <w:rsid w:val="001662B7"/>
    <w:rsid w:val="001669C4"/>
    <w:rsid w:val="0016711F"/>
    <w:rsid w:val="00167696"/>
    <w:rsid w:val="001678B4"/>
    <w:rsid w:val="0016791E"/>
    <w:rsid w:val="00167955"/>
    <w:rsid w:val="00167984"/>
    <w:rsid w:val="00167AA3"/>
    <w:rsid w:val="00167BA6"/>
    <w:rsid w:val="00167D3B"/>
    <w:rsid w:val="00167F3A"/>
    <w:rsid w:val="001702A5"/>
    <w:rsid w:val="001702C5"/>
    <w:rsid w:val="001703E5"/>
    <w:rsid w:val="001706C5"/>
    <w:rsid w:val="001706E6"/>
    <w:rsid w:val="00170856"/>
    <w:rsid w:val="00170887"/>
    <w:rsid w:val="00170976"/>
    <w:rsid w:val="00170AD9"/>
    <w:rsid w:val="00170DD7"/>
    <w:rsid w:val="00170FB0"/>
    <w:rsid w:val="00171036"/>
    <w:rsid w:val="00171335"/>
    <w:rsid w:val="001713D8"/>
    <w:rsid w:val="001715A2"/>
    <w:rsid w:val="0017171B"/>
    <w:rsid w:val="001717FE"/>
    <w:rsid w:val="00171909"/>
    <w:rsid w:val="0017192F"/>
    <w:rsid w:val="00171D05"/>
    <w:rsid w:val="00171FC1"/>
    <w:rsid w:val="00172076"/>
    <w:rsid w:val="00172479"/>
    <w:rsid w:val="00172885"/>
    <w:rsid w:val="00172D90"/>
    <w:rsid w:val="00172EA7"/>
    <w:rsid w:val="0017314F"/>
    <w:rsid w:val="00173171"/>
    <w:rsid w:val="001731AB"/>
    <w:rsid w:val="001732C9"/>
    <w:rsid w:val="001733BC"/>
    <w:rsid w:val="00173432"/>
    <w:rsid w:val="00173460"/>
    <w:rsid w:val="001739BE"/>
    <w:rsid w:val="00173A30"/>
    <w:rsid w:val="00173B5E"/>
    <w:rsid w:val="00173C0F"/>
    <w:rsid w:val="00173F59"/>
    <w:rsid w:val="00173FA2"/>
    <w:rsid w:val="00173FF6"/>
    <w:rsid w:val="00174060"/>
    <w:rsid w:val="001741DD"/>
    <w:rsid w:val="0017421D"/>
    <w:rsid w:val="00174478"/>
    <w:rsid w:val="0017473A"/>
    <w:rsid w:val="001748CC"/>
    <w:rsid w:val="001749D0"/>
    <w:rsid w:val="00174A32"/>
    <w:rsid w:val="00174E60"/>
    <w:rsid w:val="00174E83"/>
    <w:rsid w:val="001751B9"/>
    <w:rsid w:val="00175321"/>
    <w:rsid w:val="00175354"/>
    <w:rsid w:val="0017548F"/>
    <w:rsid w:val="00175706"/>
    <w:rsid w:val="001757E2"/>
    <w:rsid w:val="00175964"/>
    <w:rsid w:val="0017597E"/>
    <w:rsid w:val="00175C3F"/>
    <w:rsid w:val="00175CAB"/>
    <w:rsid w:val="00175E31"/>
    <w:rsid w:val="001762AD"/>
    <w:rsid w:val="001762F1"/>
    <w:rsid w:val="001764F5"/>
    <w:rsid w:val="001766B7"/>
    <w:rsid w:val="001766E3"/>
    <w:rsid w:val="001768FE"/>
    <w:rsid w:val="0017697D"/>
    <w:rsid w:val="00176985"/>
    <w:rsid w:val="00176AF2"/>
    <w:rsid w:val="00176BB1"/>
    <w:rsid w:val="00176BF5"/>
    <w:rsid w:val="00176C18"/>
    <w:rsid w:val="00176CBC"/>
    <w:rsid w:val="00176D48"/>
    <w:rsid w:val="00176E0A"/>
    <w:rsid w:val="00176E46"/>
    <w:rsid w:val="00176F83"/>
    <w:rsid w:val="00177166"/>
    <w:rsid w:val="00177209"/>
    <w:rsid w:val="0017727A"/>
    <w:rsid w:val="001772D9"/>
    <w:rsid w:val="001772E2"/>
    <w:rsid w:val="0017748E"/>
    <w:rsid w:val="00177540"/>
    <w:rsid w:val="001775DE"/>
    <w:rsid w:val="00177C3C"/>
    <w:rsid w:val="00177D9C"/>
    <w:rsid w:val="00177E09"/>
    <w:rsid w:val="00177E1D"/>
    <w:rsid w:val="00177E45"/>
    <w:rsid w:val="00177EF9"/>
    <w:rsid w:val="0018027D"/>
    <w:rsid w:val="0018052E"/>
    <w:rsid w:val="001807C0"/>
    <w:rsid w:val="0018080A"/>
    <w:rsid w:val="00180863"/>
    <w:rsid w:val="001808C6"/>
    <w:rsid w:val="00180AA9"/>
    <w:rsid w:val="00180B1E"/>
    <w:rsid w:val="00180C81"/>
    <w:rsid w:val="00180D38"/>
    <w:rsid w:val="00180DBE"/>
    <w:rsid w:val="00180E1E"/>
    <w:rsid w:val="00180EE6"/>
    <w:rsid w:val="00180FF1"/>
    <w:rsid w:val="00181034"/>
    <w:rsid w:val="001810F2"/>
    <w:rsid w:val="00181191"/>
    <w:rsid w:val="0018159A"/>
    <w:rsid w:val="001816B6"/>
    <w:rsid w:val="001817AD"/>
    <w:rsid w:val="001819F8"/>
    <w:rsid w:val="00181A9D"/>
    <w:rsid w:val="00181D32"/>
    <w:rsid w:val="00181E9D"/>
    <w:rsid w:val="00181EAD"/>
    <w:rsid w:val="00181EE8"/>
    <w:rsid w:val="00181F50"/>
    <w:rsid w:val="00182150"/>
    <w:rsid w:val="001823B3"/>
    <w:rsid w:val="001824A1"/>
    <w:rsid w:val="00182733"/>
    <w:rsid w:val="00182782"/>
    <w:rsid w:val="001828E7"/>
    <w:rsid w:val="001829C5"/>
    <w:rsid w:val="00182C08"/>
    <w:rsid w:val="0018305D"/>
    <w:rsid w:val="00183306"/>
    <w:rsid w:val="001833FE"/>
    <w:rsid w:val="00183413"/>
    <w:rsid w:val="001834F1"/>
    <w:rsid w:val="00183798"/>
    <w:rsid w:val="00183934"/>
    <w:rsid w:val="00183941"/>
    <w:rsid w:val="00183BAA"/>
    <w:rsid w:val="00183D93"/>
    <w:rsid w:val="0018403E"/>
    <w:rsid w:val="0018414B"/>
    <w:rsid w:val="00184201"/>
    <w:rsid w:val="0018431E"/>
    <w:rsid w:val="00184380"/>
    <w:rsid w:val="00184603"/>
    <w:rsid w:val="00184633"/>
    <w:rsid w:val="001846A4"/>
    <w:rsid w:val="001846AE"/>
    <w:rsid w:val="00184731"/>
    <w:rsid w:val="00184878"/>
    <w:rsid w:val="0018495D"/>
    <w:rsid w:val="00184CF7"/>
    <w:rsid w:val="00184E9B"/>
    <w:rsid w:val="001853B0"/>
    <w:rsid w:val="001853F3"/>
    <w:rsid w:val="001856AA"/>
    <w:rsid w:val="001857D0"/>
    <w:rsid w:val="001859D6"/>
    <w:rsid w:val="001859E0"/>
    <w:rsid w:val="00185A38"/>
    <w:rsid w:val="00185CA3"/>
    <w:rsid w:val="00185E1F"/>
    <w:rsid w:val="0018602A"/>
    <w:rsid w:val="00186283"/>
    <w:rsid w:val="00186379"/>
    <w:rsid w:val="001864BF"/>
    <w:rsid w:val="0018668C"/>
    <w:rsid w:val="001867CD"/>
    <w:rsid w:val="001868AA"/>
    <w:rsid w:val="001868CE"/>
    <w:rsid w:val="00186901"/>
    <w:rsid w:val="0018698F"/>
    <w:rsid w:val="00186AEB"/>
    <w:rsid w:val="00186DA7"/>
    <w:rsid w:val="00186DFF"/>
    <w:rsid w:val="001873CF"/>
    <w:rsid w:val="001874C6"/>
    <w:rsid w:val="0018754B"/>
    <w:rsid w:val="001878C8"/>
    <w:rsid w:val="00187C9E"/>
    <w:rsid w:val="00187E9E"/>
    <w:rsid w:val="00190045"/>
    <w:rsid w:val="00190055"/>
    <w:rsid w:val="0019009C"/>
    <w:rsid w:val="00190160"/>
    <w:rsid w:val="001901C4"/>
    <w:rsid w:val="001902A4"/>
    <w:rsid w:val="001903F1"/>
    <w:rsid w:val="00190643"/>
    <w:rsid w:val="001907F7"/>
    <w:rsid w:val="00190959"/>
    <w:rsid w:val="00190A77"/>
    <w:rsid w:val="00190AC9"/>
    <w:rsid w:val="00190B1B"/>
    <w:rsid w:val="00190C12"/>
    <w:rsid w:val="00190F72"/>
    <w:rsid w:val="00191092"/>
    <w:rsid w:val="00191329"/>
    <w:rsid w:val="0019145B"/>
    <w:rsid w:val="001914E1"/>
    <w:rsid w:val="0019186F"/>
    <w:rsid w:val="001918AA"/>
    <w:rsid w:val="001919C1"/>
    <w:rsid w:val="00191B63"/>
    <w:rsid w:val="00191D98"/>
    <w:rsid w:val="00191F9B"/>
    <w:rsid w:val="00192018"/>
    <w:rsid w:val="0019240B"/>
    <w:rsid w:val="001924D4"/>
    <w:rsid w:val="00192674"/>
    <w:rsid w:val="00192A84"/>
    <w:rsid w:val="00192B13"/>
    <w:rsid w:val="00192E81"/>
    <w:rsid w:val="00193249"/>
    <w:rsid w:val="001936F7"/>
    <w:rsid w:val="00193CA9"/>
    <w:rsid w:val="00193D18"/>
    <w:rsid w:val="00193DA4"/>
    <w:rsid w:val="00193F72"/>
    <w:rsid w:val="00193F8D"/>
    <w:rsid w:val="00193FE8"/>
    <w:rsid w:val="00194116"/>
    <w:rsid w:val="00194501"/>
    <w:rsid w:val="0019462C"/>
    <w:rsid w:val="00194BD3"/>
    <w:rsid w:val="00194E49"/>
    <w:rsid w:val="00194FAB"/>
    <w:rsid w:val="00195104"/>
    <w:rsid w:val="00195827"/>
    <w:rsid w:val="0019589F"/>
    <w:rsid w:val="001958F2"/>
    <w:rsid w:val="00195987"/>
    <w:rsid w:val="00195A25"/>
    <w:rsid w:val="00195E5F"/>
    <w:rsid w:val="00195EF2"/>
    <w:rsid w:val="00196313"/>
    <w:rsid w:val="00196461"/>
    <w:rsid w:val="00196583"/>
    <w:rsid w:val="001965A3"/>
    <w:rsid w:val="0019667D"/>
    <w:rsid w:val="001967D1"/>
    <w:rsid w:val="00196889"/>
    <w:rsid w:val="001969CF"/>
    <w:rsid w:val="001969EE"/>
    <w:rsid w:val="00196A16"/>
    <w:rsid w:val="00196D9F"/>
    <w:rsid w:val="00196E1E"/>
    <w:rsid w:val="001970AA"/>
    <w:rsid w:val="0019727B"/>
    <w:rsid w:val="0019755A"/>
    <w:rsid w:val="001975AE"/>
    <w:rsid w:val="0019760B"/>
    <w:rsid w:val="0019761A"/>
    <w:rsid w:val="0019786F"/>
    <w:rsid w:val="00197C72"/>
    <w:rsid w:val="00197EC9"/>
    <w:rsid w:val="00197F5D"/>
    <w:rsid w:val="001A01B1"/>
    <w:rsid w:val="001A0253"/>
    <w:rsid w:val="001A0643"/>
    <w:rsid w:val="001A0A35"/>
    <w:rsid w:val="001A0A60"/>
    <w:rsid w:val="001A0EBA"/>
    <w:rsid w:val="001A0F49"/>
    <w:rsid w:val="001A1072"/>
    <w:rsid w:val="001A121A"/>
    <w:rsid w:val="001A1415"/>
    <w:rsid w:val="001A1712"/>
    <w:rsid w:val="001A17ED"/>
    <w:rsid w:val="001A18BF"/>
    <w:rsid w:val="001A198D"/>
    <w:rsid w:val="001A1A09"/>
    <w:rsid w:val="001A1BE4"/>
    <w:rsid w:val="001A1F45"/>
    <w:rsid w:val="001A2007"/>
    <w:rsid w:val="001A21D6"/>
    <w:rsid w:val="001A21FF"/>
    <w:rsid w:val="001A221D"/>
    <w:rsid w:val="001A226A"/>
    <w:rsid w:val="001A2272"/>
    <w:rsid w:val="001A2440"/>
    <w:rsid w:val="001A25CB"/>
    <w:rsid w:val="001A2673"/>
    <w:rsid w:val="001A28ED"/>
    <w:rsid w:val="001A2BAC"/>
    <w:rsid w:val="001A3181"/>
    <w:rsid w:val="001A31DF"/>
    <w:rsid w:val="001A32F6"/>
    <w:rsid w:val="001A32FB"/>
    <w:rsid w:val="001A350B"/>
    <w:rsid w:val="001A3713"/>
    <w:rsid w:val="001A3BA9"/>
    <w:rsid w:val="001A3D1B"/>
    <w:rsid w:val="001A3D35"/>
    <w:rsid w:val="001A3D3E"/>
    <w:rsid w:val="001A401E"/>
    <w:rsid w:val="001A4172"/>
    <w:rsid w:val="001A43F1"/>
    <w:rsid w:val="001A4527"/>
    <w:rsid w:val="001A4530"/>
    <w:rsid w:val="001A492E"/>
    <w:rsid w:val="001A49CD"/>
    <w:rsid w:val="001A4B8E"/>
    <w:rsid w:val="001A4CD0"/>
    <w:rsid w:val="001A4E1C"/>
    <w:rsid w:val="001A5180"/>
    <w:rsid w:val="001A548E"/>
    <w:rsid w:val="001A549A"/>
    <w:rsid w:val="001A5623"/>
    <w:rsid w:val="001A565D"/>
    <w:rsid w:val="001A57B7"/>
    <w:rsid w:val="001A586F"/>
    <w:rsid w:val="001A5B49"/>
    <w:rsid w:val="001A5BA7"/>
    <w:rsid w:val="001A5C97"/>
    <w:rsid w:val="001A5FA2"/>
    <w:rsid w:val="001A61D5"/>
    <w:rsid w:val="001A6295"/>
    <w:rsid w:val="001A629A"/>
    <w:rsid w:val="001A632E"/>
    <w:rsid w:val="001A6531"/>
    <w:rsid w:val="001A6883"/>
    <w:rsid w:val="001A6A4A"/>
    <w:rsid w:val="001A6A71"/>
    <w:rsid w:val="001A6B04"/>
    <w:rsid w:val="001A6C61"/>
    <w:rsid w:val="001A6CE3"/>
    <w:rsid w:val="001A6CEA"/>
    <w:rsid w:val="001A6E37"/>
    <w:rsid w:val="001A70EA"/>
    <w:rsid w:val="001A71BF"/>
    <w:rsid w:val="001A7354"/>
    <w:rsid w:val="001A73BE"/>
    <w:rsid w:val="001A761F"/>
    <w:rsid w:val="001A7AEB"/>
    <w:rsid w:val="001A7B42"/>
    <w:rsid w:val="001A7B66"/>
    <w:rsid w:val="001A7BD2"/>
    <w:rsid w:val="001A7E45"/>
    <w:rsid w:val="001A7EE4"/>
    <w:rsid w:val="001B01A7"/>
    <w:rsid w:val="001B01DE"/>
    <w:rsid w:val="001B0805"/>
    <w:rsid w:val="001B09D4"/>
    <w:rsid w:val="001B09EC"/>
    <w:rsid w:val="001B0B8F"/>
    <w:rsid w:val="001B0E69"/>
    <w:rsid w:val="001B0EDD"/>
    <w:rsid w:val="001B0F82"/>
    <w:rsid w:val="001B1346"/>
    <w:rsid w:val="001B14EB"/>
    <w:rsid w:val="001B15E0"/>
    <w:rsid w:val="001B1B57"/>
    <w:rsid w:val="001B1C5B"/>
    <w:rsid w:val="001B1C98"/>
    <w:rsid w:val="001B1C9D"/>
    <w:rsid w:val="001B1D3A"/>
    <w:rsid w:val="001B1E05"/>
    <w:rsid w:val="001B2040"/>
    <w:rsid w:val="001B2247"/>
    <w:rsid w:val="001B232A"/>
    <w:rsid w:val="001B2355"/>
    <w:rsid w:val="001B23A0"/>
    <w:rsid w:val="001B240C"/>
    <w:rsid w:val="001B2468"/>
    <w:rsid w:val="001B2788"/>
    <w:rsid w:val="001B27D6"/>
    <w:rsid w:val="001B2B4D"/>
    <w:rsid w:val="001B2BC1"/>
    <w:rsid w:val="001B2BF9"/>
    <w:rsid w:val="001B2DD5"/>
    <w:rsid w:val="001B2EB6"/>
    <w:rsid w:val="001B31A5"/>
    <w:rsid w:val="001B32E9"/>
    <w:rsid w:val="001B35F1"/>
    <w:rsid w:val="001B3705"/>
    <w:rsid w:val="001B3A56"/>
    <w:rsid w:val="001B3B9D"/>
    <w:rsid w:val="001B3ED1"/>
    <w:rsid w:val="001B3F94"/>
    <w:rsid w:val="001B4014"/>
    <w:rsid w:val="001B40A8"/>
    <w:rsid w:val="001B40C1"/>
    <w:rsid w:val="001B4212"/>
    <w:rsid w:val="001B4287"/>
    <w:rsid w:val="001B4528"/>
    <w:rsid w:val="001B452F"/>
    <w:rsid w:val="001B45A2"/>
    <w:rsid w:val="001B472A"/>
    <w:rsid w:val="001B490D"/>
    <w:rsid w:val="001B4DED"/>
    <w:rsid w:val="001B4F27"/>
    <w:rsid w:val="001B5826"/>
    <w:rsid w:val="001B5B0A"/>
    <w:rsid w:val="001B5BAA"/>
    <w:rsid w:val="001B5D9F"/>
    <w:rsid w:val="001B5F24"/>
    <w:rsid w:val="001B5F63"/>
    <w:rsid w:val="001B61F5"/>
    <w:rsid w:val="001B62CE"/>
    <w:rsid w:val="001B6335"/>
    <w:rsid w:val="001B63AA"/>
    <w:rsid w:val="001B6487"/>
    <w:rsid w:val="001B6859"/>
    <w:rsid w:val="001B68F5"/>
    <w:rsid w:val="001B6932"/>
    <w:rsid w:val="001B6A5E"/>
    <w:rsid w:val="001B6A80"/>
    <w:rsid w:val="001B6A84"/>
    <w:rsid w:val="001B6E6E"/>
    <w:rsid w:val="001B6F06"/>
    <w:rsid w:val="001B713C"/>
    <w:rsid w:val="001B7251"/>
    <w:rsid w:val="001B77FE"/>
    <w:rsid w:val="001B789F"/>
    <w:rsid w:val="001B79B1"/>
    <w:rsid w:val="001B7C75"/>
    <w:rsid w:val="001B7C8A"/>
    <w:rsid w:val="001B7EDF"/>
    <w:rsid w:val="001B7EFE"/>
    <w:rsid w:val="001C0019"/>
    <w:rsid w:val="001C008B"/>
    <w:rsid w:val="001C017F"/>
    <w:rsid w:val="001C0439"/>
    <w:rsid w:val="001C058A"/>
    <w:rsid w:val="001C0738"/>
    <w:rsid w:val="001C0785"/>
    <w:rsid w:val="001C07D0"/>
    <w:rsid w:val="001C07D7"/>
    <w:rsid w:val="001C07F6"/>
    <w:rsid w:val="001C09A1"/>
    <w:rsid w:val="001C09CC"/>
    <w:rsid w:val="001C0C63"/>
    <w:rsid w:val="001C0D1D"/>
    <w:rsid w:val="001C0E56"/>
    <w:rsid w:val="001C0E97"/>
    <w:rsid w:val="001C0EAE"/>
    <w:rsid w:val="001C135C"/>
    <w:rsid w:val="001C13F4"/>
    <w:rsid w:val="001C140A"/>
    <w:rsid w:val="001C1513"/>
    <w:rsid w:val="001C16DA"/>
    <w:rsid w:val="001C16E0"/>
    <w:rsid w:val="001C1747"/>
    <w:rsid w:val="001C17A0"/>
    <w:rsid w:val="001C17B0"/>
    <w:rsid w:val="001C1836"/>
    <w:rsid w:val="001C1873"/>
    <w:rsid w:val="001C1B11"/>
    <w:rsid w:val="001C1DDE"/>
    <w:rsid w:val="001C1E56"/>
    <w:rsid w:val="001C2CCF"/>
    <w:rsid w:val="001C2CF1"/>
    <w:rsid w:val="001C2D91"/>
    <w:rsid w:val="001C2E73"/>
    <w:rsid w:val="001C2EB2"/>
    <w:rsid w:val="001C331C"/>
    <w:rsid w:val="001C33A4"/>
    <w:rsid w:val="001C35B8"/>
    <w:rsid w:val="001C36A4"/>
    <w:rsid w:val="001C383D"/>
    <w:rsid w:val="001C38EC"/>
    <w:rsid w:val="001C3BCA"/>
    <w:rsid w:val="001C40AA"/>
    <w:rsid w:val="001C4155"/>
    <w:rsid w:val="001C437C"/>
    <w:rsid w:val="001C43D4"/>
    <w:rsid w:val="001C471A"/>
    <w:rsid w:val="001C493C"/>
    <w:rsid w:val="001C4A1C"/>
    <w:rsid w:val="001C506B"/>
    <w:rsid w:val="001C50FF"/>
    <w:rsid w:val="001C51EE"/>
    <w:rsid w:val="001C52AE"/>
    <w:rsid w:val="001C5448"/>
    <w:rsid w:val="001C5592"/>
    <w:rsid w:val="001C5638"/>
    <w:rsid w:val="001C564D"/>
    <w:rsid w:val="001C57A8"/>
    <w:rsid w:val="001C590F"/>
    <w:rsid w:val="001C5EEE"/>
    <w:rsid w:val="001C61C8"/>
    <w:rsid w:val="001C633A"/>
    <w:rsid w:val="001C6473"/>
    <w:rsid w:val="001C6654"/>
    <w:rsid w:val="001C66B2"/>
    <w:rsid w:val="001C6A16"/>
    <w:rsid w:val="001C6A1E"/>
    <w:rsid w:val="001C6A31"/>
    <w:rsid w:val="001C6B90"/>
    <w:rsid w:val="001C6DCF"/>
    <w:rsid w:val="001C70DB"/>
    <w:rsid w:val="001C788F"/>
    <w:rsid w:val="001C790E"/>
    <w:rsid w:val="001C7A03"/>
    <w:rsid w:val="001C7A71"/>
    <w:rsid w:val="001C7AE8"/>
    <w:rsid w:val="001C7D0D"/>
    <w:rsid w:val="001C7D81"/>
    <w:rsid w:val="001C7EC5"/>
    <w:rsid w:val="001C7EC7"/>
    <w:rsid w:val="001C7F71"/>
    <w:rsid w:val="001D0012"/>
    <w:rsid w:val="001D01C0"/>
    <w:rsid w:val="001D01D7"/>
    <w:rsid w:val="001D01DB"/>
    <w:rsid w:val="001D02B7"/>
    <w:rsid w:val="001D052D"/>
    <w:rsid w:val="001D061B"/>
    <w:rsid w:val="001D079D"/>
    <w:rsid w:val="001D0974"/>
    <w:rsid w:val="001D097F"/>
    <w:rsid w:val="001D0A6E"/>
    <w:rsid w:val="001D0B7A"/>
    <w:rsid w:val="001D0BB3"/>
    <w:rsid w:val="001D0F24"/>
    <w:rsid w:val="001D0FAD"/>
    <w:rsid w:val="001D103E"/>
    <w:rsid w:val="001D116D"/>
    <w:rsid w:val="001D11A0"/>
    <w:rsid w:val="001D1452"/>
    <w:rsid w:val="001D15DC"/>
    <w:rsid w:val="001D16D5"/>
    <w:rsid w:val="001D196E"/>
    <w:rsid w:val="001D1B25"/>
    <w:rsid w:val="001D1C2A"/>
    <w:rsid w:val="001D1E44"/>
    <w:rsid w:val="001D1E85"/>
    <w:rsid w:val="001D1F7C"/>
    <w:rsid w:val="001D201D"/>
    <w:rsid w:val="001D20A1"/>
    <w:rsid w:val="001D2134"/>
    <w:rsid w:val="001D241F"/>
    <w:rsid w:val="001D24DC"/>
    <w:rsid w:val="001D250B"/>
    <w:rsid w:val="001D2666"/>
    <w:rsid w:val="001D2AA7"/>
    <w:rsid w:val="001D2B04"/>
    <w:rsid w:val="001D2B27"/>
    <w:rsid w:val="001D2C13"/>
    <w:rsid w:val="001D2C6C"/>
    <w:rsid w:val="001D2E87"/>
    <w:rsid w:val="001D2EB6"/>
    <w:rsid w:val="001D2F51"/>
    <w:rsid w:val="001D326A"/>
    <w:rsid w:val="001D352D"/>
    <w:rsid w:val="001D36B0"/>
    <w:rsid w:val="001D37E6"/>
    <w:rsid w:val="001D3A33"/>
    <w:rsid w:val="001D3C2B"/>
    <w:rsid w:val="001D3CC4"/>
    <w:rsid w:val="001D3D3E"/>
    <w:rsid w:val="001D43E6"/>
    <w:rsid w:val="001D457D"/>
    <w:rsid w:val="001D4852"/>
    <w:rsid w:val="001D48BD"/>
    <w:rsid w:val="001D4B40"/>
    <w:rsid w:val="001D51C7"/>
    <w:rsid w:val="001D55F3"/>
    <w:rsid w:val="001D584B"/>
    <w:rsid w:val="001D5BB4"/>
    <w:rsid w:val="001D5C5F"/>
    <w:rsid w:val="001D5D2B"/>
    <w:rsid w:val="001D5D64"/>
    <w:rsid w:val="001D614F"/>
    <w:rsid w:val="001D6484"/>
    <w:rsid w:val="001D64DA"/>
    <w:rsid w:val="001D65C9"/>
    <w:rsid w:val="001D66F6"/>
    <w:rsid w:val="001D6801"/>
    <w:rsid w:val="001D6BEA"/>
    <w:rsid w:val="001D6D35"/>
    <w:rsid w:val="001D6DD4"/>
    <w:rsid w:val="001D6F6B"/>
    <w:rsid w:val="001D70F9"/>
    <w:rsid w:val="001D7275"/>
    <w:rsid w:val="001D7310"/>
    <w:rsid w:val="001D7728"/>
    <w:rsid w:val="001D7792"/>
    <w:rsid w:val="001D7971"/>
    <w:rsid w:val="001D7B6F"/>
    <w:rsid w:val="001D7C23"/>
    <w:rsid w:val="001D7E24"/>
    <w:rsid w:val="001E000B"/>
    <w:rsid w:val="001E0241"/>
    <w:rsid w:val="001E03F6"/>
    <w:rsid w:val="001E044B"/>
    <w:rsid w:val="001E04B8"/>
    <w:rsid w:val="001E04C0"/>
    <w:rsid w:val="001E0AED"/>
    <w:rsid w:val="001E0C04"/>
    <w:rsid w:val="001E0D3F"/>
    <w:rsid w:val="001E0EE5"/>
    <w:rsid w:val="001E0FBF"/>
    <w:rsid w:val="001E11A2"/>
    <w:rsid w:val="001E12C0"/>
    <w:rsid w:val="001E1360"/>
    <w:rsid w:val="001E1904"/>
    <w:rsid w:val="001E1C75"/>
    <w:rsid w:val="001E1DE1"/>
    <w:rsid w:val="001E1EB9"/>
    <w:rsid w:val="001E20EB"/>
    <w:rsid w:val="001E2114"/>
    <w:rsid w:val="001E21D4"/>
    <w:rsid w:val="001E2A4C"/>
    <w:rsid w:val="001E2A4F"/>
    <w:rsid w:val="001E33ED"/>
    <w:rsid w:val="001E37E4"/>
    <w:rsid w:val="001E3971"/>
    <w:rsid w:val="001E3C4F"/>
    <w:rsid w:val="001E3C66"/>
    <w:rsid w:val="001E3D8B"/>
    <w:rsid w:val="001E3ED5"/>
    <w:rsid w:val="001E3FCE"/>
    <w:rsid w:val="001E419A"/>
    <w:rsid w:val="001E41BA"/>
    <w:rsid w:val="001E4213"/>
    <w:rsid w:val="001E4310"/>
    <w:rsid w:val="001E435D"/>
    <w:rsid w:val="001E43A8"/>
    <w:rsid w:val="001E4411"/>
    <w:rsid w:val="001E4473"/>
    <w:rsid w:val="001E4758"/>
    <w:rsid w:val="001E4B1E"/>
    <w:rsid w:val="001E4F54"/>
    <w:rsid w:val="001E5019"/>
    <w:rsid w:val="001E5107"/>
    <w:rsid w:val="001E52D8"/>
    <w:rsid w:val="001E5412"/>
    <w:rsid w:val="001E5810"/>
    <w:rsid w:val="001E58BC"/>
    <w:rsid w:val="001E5900"/>
    <w:rsid w:val="001E59BD"/>
    <w:rsid w:val="001E5E0E"/>
    <w:rsid w:val="001E5F8D"/>
    <w:rsid w:val="001E6013"/>
    <w:rsid w:val="001E6146"/>
    <w:rsid w:val="001E61CA"/>
    <w:rsid w:val="001E62AA"/>
    <w:rsid w:val="001E6408"/>
    <w:rsid w:val="001E6788"/>
    <w:rsid w:val="001E67BB"/>
    <w:rsid w:val="001E6811"/>
    <w:rsid w:val="001E6B12"/>
    <w:rsid w:val="001E6E7B"/>
    <w:rsid w:val="001E73FD"/>
    <w:rsid w:val="001E76AF"/>
    <w:rsid w:val="001E76E7"/>
    <w:rsid w:val="001E77ED"/>
    <w:rsid w:val="001E789C"/>
    <w:rsid w:val="001E78E2"/>
    <w:rsid w:val="001E78EB"/>
    <w:rsid w:val="001E7E16"/>
    <w:rsid w:val="001F0077"/>
    <w:rsid w:val="001F0590"/>
    <w:rsid w:val="001F05AF"/>
    <w:rsid w:val="001F0AA8"/>
    <w:rsid w:val="001F0B05"/>
    <w:rsid w:val="001F0B2F"/>
    <w:rsid w:val="001F1136"/>
    <w:rsid w:val="001F1207"/>
    <w:rsid w:val="001F12E4"/>
    <w:rsid w:val="001F1759"/>
    <w:rsid w:val="001F1A54"/>
    <w:rsid w:val="001F1E1B"/>
    <w:rsid w:val="001F1EA6"/>
    <w:rsid w:val="001F226F"/>
    <w:rsid w:val="001F23A9"/>
    <w:rsid w:val="001F2AC4"/>
    <w:rsid w:val="001F2B29"/>
    <w:rsid w:val="001F2C59"/>
    <w:rsid w:val="001F2CC0"/>
    <w:rsid w:val="001F2D1A"/>
    <w:rsid w:val="001F2DE6"/>
    <w:rsid w:val="001F2F4E"/>
    <w:rsid w:val="001F2FE5"/>
    <w:rsid w:val="001F3023"/>
    <w:rsid w:val="001F3241"/>
    <w:rsid w:val="001F32C5"/>
    <w:rsid w:val="001F34EC"/>
    <w:rsid w:val="001F3630"/>
    <w:rsid w:val="001F3A47"/>
    <w:rsid w:val="001F3AC6"/>
    <w:rsid w:val="001F3B19"/>
    <w:rsid w:val="001F3B48"/>
    <w:rsid w:val="001F41EF"/>
    <w:rsid w:val="001F42FD"/>
    <w:rsid w:val="001F463E"/>
    <w:rsid w:val="001F4728"/>
    <w:rsid w:val="001F47B8"/>
    <w:rsid w:val="001F4924"/>
    <w:rsid w:val="001F4D91"/>
    <w:rsid w:val="001F50D4"/>
    <w:rsid w:val="001F53E2"/>
    <w:rsid w:val="001F566F"/>
    <w:rsid w:val="001F56B3"/>
    <w:rsid w:val="001F5C62"/>
    <w:rsid w:val="001F600D"/>
    <w:rsid w:val="001F6024"/>
    <w:rsid w:val="001F62AC"/>
    <w:rsid w:val="001F6495"/>
    <w:rsid w:val="001F6783"/>
    <w:rsid w:val="001F69D2"/>
    <w:rsid w:val="001F6E24"/>
    <w:rsid w:val="001F6EB9"/>
    <w:rsid w:val="001F6EFC"/>
    <w:rsid w:val="001F6FA8"/>
    <w:rsid w:val="001F70EC"/>
    <w:rsid w:val="001F7226"/>
    <w:rsid w:val="001F7437"/>
    <w:rsid w:val="001F74F5"/>
    <w:rsid w:val="001F7667"/>
    <w:rsid w:val="001F7696"/>
    <w:rsid w:val="001F77D9"/>
    <w:rsid w:val="001F7BF4"/>
    <w:rsid w:val="001F7D5D"/>
    <w:rsid w:val="001F7EEC"/>
    <w:rsid w:val="00200060"/>
    <w:rsid w:val="00200118"/>
    <w:rsid w:val="00200219"/>
    <w:rsid w:val="0020058B"/>
    <w:rsid w:val="002005D8"/>
    <w:rsid w:val="002006A9"/>
    <w:rsid w:val="00200B50"/>
    <w:rsid w:val="00200BE4"/>
    <w:rsid w:val="00200E31"/>
    <w:rsid w:val="002013AA"/>
    <w:rsid w:val="0020149A"/>
    <w:rsid w:val="00201504"/>
    <w:rsid w:val="0020178D"/>
    <w:rsid w:val="00201AD2"/>
    <w:rsid w:val="00201B12"/>
    <w:rsid w:val="00201FF0"/>
    <w:rsid w:val="002020BC"/>
    <w:rsid w:val="002021C7"/>
    <w:rsid w:val="00202452"/>
    <w:rsid w:val="002025AA"/>
    <w:rsid w:val="002028BD"/>
    <w:rsid w:val="00202A38"/>
    <w:rsid w:val="00202D29"/>
    <w:rsid w:val="00202ECC"/>
    <w:rsid w:val="0020300C"/>
    <w:rsid w:val="002031CB"/>
    <w:rsid w:val="002032D5"/>
    <w:rsid w:val="0020345A"/>
    <w:rsid w:val="002035DE"/>
    <w:rsid w:val="002038AF"/>
    <w:rsid w:val="00203B88"/>
    <w:rsid w:val="0020402B"/>
    <w:rsid w:val="0020440B"/>
    <w:rsid w:val="0020446A"/>
    <w:rsid w:val="00204789"/>
    <w:rsid w:val="00204B1D"/>
    <w:rsid w:val="00204B6D"/>
    <w:rsid w:val="00204C14"/>
    <w:rsid w:val="00204D72"/>
    <w:rsid w:val="00204D9D"/>
    <w:rsid w:val="002051A2"/>
    <w:rsid w:val="002051F9"/>
    <w:rsid w:val="002052A9"/>
    <w:rsid w:val="002054E4"/>
    <w:rsid w:val="002055CB"/>
    <w:rsid w:val="00205721"/>
    <w:rsid w:val="00205897"/>
    <w:rsid w:val="00205BAF"/>
    <w:rsid w:val="00205C27"/>
    <w:rsid w:val="00206035"/>
    <w:rsid w:val="0020604D"/>
    <w:rsid w:val="0020635E"/>
    <w:rsid w:val="00206CBD"/>
    <w:rsid w:val="00206D53"/>
    <w:rsid w:val="00206EEE"/>
    <w:rsid w:val="00206EFC"/>
    <w:rsid w:val="00206FDC"/>
    <w:rsid w:val="0020705B"/>
    <w:rsid w:val="002070BB"/>
    <w:rsid w:val="0020711D"/>
    <w:rsid w:val="0020712D"/>
    <w:rsid w:val="0020724A"/>
    <w:rsid w:val="00207515"/>
    <w:rsid w:val="00207730"/>
    <w:rsid w:val="002077DE"/>
    <w:rsid w:val="00207AEE"/>
    <w:rsid w:val="00207C5A"/>
    <w:rsid w:val="00207D6E"/>
    <w:rsid w:val="002100B3"/>
    <w:rsid w:val="00210319"/>
    <w:rsid w:val="0021056D"/>
    <w:rsid w:val="0021056F"/>
    <w:rsid w:val="002106E2"/>
    <w:rsid w:val="00210822"/>
    <w:rsid w:val="002108FB"/>
    <w:rsid w:val="00210916"/>
    <w:rsid w:val="0021099B"/>
    <w:rsid w:val="00210B6C"/>
    <w:rsid w:val="00210B6E"/>
    <w:rsid w:val="00210B88"/>
    <w:rsid w:val="00210D45"/>
    <w:rsid w:val="00210E78"/>
    <w:rsid w:val="00210F81"/>
    <w:rsid w:val="00210FB1"/>
    <w:rsid w:val="0021112E"/>
    <w:rsid w:val="002111B6"/>
    <w:rsid w:val="002112DB"/>
    <w:rsid w:val="00211394"/>
    <w:rsid w:val="00211438"/>
    <w:rsid w:val="00211981"/>
    <w:rsid w:val="002119A4"/>
    <w:rsid w:val="00211A03"/>
    <w:rsid w:val="00211A14"/>
    <w:rsid w:val="00211CD0"/>
    <w:rsid w:val="00211E81"/>
    <w:rsid w:val="002120E8"/>
    <w:rsid w:val="00212335"/>
    <w:rsid w:val="00212552"/>
    <w:rsid w:val="0021267A"/>
    <w:rsid w:val="002126E1"/>
    <w:rsid w:val="0021279F"/>
    <w:rsid w:val="00212911"/>
    <w:rsid w:val="002129EA"/>
    <w:rsid w:val="00212B18"/>
    <w:rsid w:val="00212BAE"/>
    <w:rsid w:val="00213045"/>
    <w:rsid w:val="002130B2"/>
    <w:rsid w:val="002130C4"/>
    <w:rsid w:val="0021315E"/>
    <w:rsid w:val="002131CD"/>
    <w:rsid w:val="002133D4"/>
    <w:rsid w:val="00213416"/>
    <w:rsid w:val="002135AE"/>
    <w:rsid w:val="0021370A"/>
    <w:rsid w:val="002138BF"/>
    <w:rsid w:val="00213EC2"/>
    <w:rsid w:val="00214001"/>
    <w:rsid w:val="00214189"/>
    <w:rsid w:val="0021429D"/>
    <w:rsid w:val="00214312"/>
    <w:rsid w:val="002145DE"/>
    <w:rsid w:val="00214606"/>
    <w:rsid w:val="002146F5"/>
    <w:rsid w:val="00214AD9"/>
    <w:rsid w:val="00214B2B"/>
    <w:rsid w:val="00214DFD"/>
    <w:rsid w:val="00215008"/>
    <w:rsid w:val="00215062"/>
    <w:rsid w:val="00215546"/>
    <w:rsid w:val="002155A1"/>
    <w:rsid w:val="002157FB"/>
    <w:rsid w:val="00215838"/>
    <w:rsid w:val="0021583C"/>
    <w:rsid w:val="00215B43"/>
    <w:rsid w:val="00215BDB"/>
    <w:rsid w:val="00215CF0"/>
    <w:rsid w:val="00215E76"/>
    <w:rsid w:val="00215FCA"/>
    <w:rsid w:val="00215FD4"/>
    <w:rsid w:val="0021634C"/>
    <w:rsid w:val="002163B3"/>
    <w:rsid w:val="00216418"/>
    <w:rsid w:val="00216427"/>
    <w:rsid w:val="002165F6"/>
    <w:rsid w:val="00216728"/>
    <w:rsid w:val="002167EF"/>
    <w:rsid w:val="0021699F"/>
    <w:rsid w:val="00216AB6"/>
    <w:rsid w:val="00216B44"/>
    <w:rsid w:val="00216BEA"/>
    <w:rsid w:val="00216C01"/>
    <w:rsid w:val="00216C6B"/>
    <w:rsid w:val="00216EF5"/>
    <w:rsid w:val="0021707F"/>
    <w:rsid w:val="00217142"/>
    <w:rsid w:val="00217868"/>
    <w:rsid w:val="00217895"/>
    <w:rsid w:val="00217E84"/>
    <w:rsid w:val="00217E88"/>
    <w:rsid w:val="00217FAF"/>
    <w:rsid w:val="00220014"/>
    <w:rsid w:val="0022003B"/>
    <w:rsid w:val="002201D8"/>
    <w:rsid w:val="002201EE"/>
    <w:rsid w:val="002202B9"/>
    <w:rsid w:val="0022030B"/>
    <w:rsid w:val="00220329"/>
    <w:rsid w:val="0022059F"/>
    <w:rsid w:val="00220696"/>
    <w:rsid w:val="0022072F"/>
    <w:rsid w:val="00220867"/>
    <w:rsid w:val="002208DB"/>
    <w:rsid w:val="00220C6F"/>
    <w:rsid w:val="00220DF7"/>
    <w:rsid w:val="00220F8D"/>
    <w:rsid w:val="00221231"/>
    <w:rsid w:val="002212B8"/>
    <w:rsid w:val="002212C1"/>
    <w:rsid w:val="002213B0"/>
    <w:rsid w:val="002213B7"/>
    <w:rsid w:val="00221648"/>
    <w:rsid w:val="00221691"/>
    <w:rsid w:val="002217EB"/>
    <w:rsid w:val="00221929"/>
    <w:rsid w:val="00221D70"/>
    <w:rsid w:val="00221E94"/>
    <w:rsid w:val="00221EE6"/>
    <w:rsid w:val="00221F83"/>
    <w:rsid w:val="00222452"/>
    <w:rsid w:val="00222741"/>
    <w:rsid w:val="0022282B"/>
    <w:rsid w:val="00222BDD"/>
    <w:rsid w:val="00222F1B"/>
    <w:rsid w:val="002231E4"/>
    <w:rsid w:val="0022342F"/>
    <w:rsid w:val="0022349F"/>
    <w:rsid w:val="002236F7"/>
    <w:rsid w:val="0022370C"/>
    <w:rsid w:val="00223C58"/>
    <w:rsid w:val="00223CF1"/>
    <w:rsid w:val="00223F2E"/>
    <w:rsid w:val="00223F4A"/>
    <w:rsid w:val="00224190"/>
    <w:rsid w:val="00224635"/>
    <w:rsid w:val="002247D7"/>
    <w:rsid w:val="00224844"/>
    <w:rsid w:val="002249BA"/>
    <w:rsid w:val="00224A41"/>
    <w:rsid w:val="00224B07"/>
    <w:rsid w:val="00224B33"/>
    <w:rsid w:val="00224B3E"/>
    <w:rsid w:val="002250DC"/>
    <w:rsid w:val="002252B6"/>
    <w:rsid w:val="00225428"/>
    <w:rsid w:val="00225539"/>
    <w:rsid w:val="00225612"/>
    <w:rsid w:val="00225A51"/>
    <w:rsid w:val="00225B1A"/>
    <w:rsid w:val="00225B8E"/>
    <w:rsid w:val="0022643E"/>
    <w:rsid w:val="002264EB"/>
    <w:rsid w:val="00226562"/>
    <w:rsid w:val="002265C8"/>
    <w:rsid w:val="002268BB"/>
    <w:rsid w:val="00226A0A"/>
    <w:rsid w:val="00226B6B"/>
    <w:rsid w:val="00226C40"/>
    <w:rsid w:val="00226CAE"/>
    <w:rsid w:val="00226D1B"/>
    <w:rsid w:val="00226D96"/>
    <w:rsid w:val="00226DCC"/>
    <w:rsid w:val="00226F0C"/>
    <w:rsid w:val="00226FE4"/>
    <w:rsid w:val="002270F5"/>
    <w:rsid w:val="00227204"/>
    <w:rsid w:val="0022725C"/>
    <w:rsid w:val="002274F5"/>
    <w:rsid w:val="00227595"/>
    <w:rsid w:val="002276E6"/>
    <w:rsid w:val="00227865"/>
    <w:rsid w:val="00227B54"/>
    <w:rsid w:val="00227D0E"/>
    <w:rsid w:val="00227DC8"/>
    <w:rsid w:val="002300C6"/>
    <w:rsid w:val="00230204"/>
    <w:rsid w:val="00230590"/>
    <w:rsid w:val="002307A9"/>
    <w:rsid w:val="00230847"/>
    <w:rsid w:val="00230BF9"/>
    <w:rsid w:val="00230CB6"/>
    <w:rsid w:val="00230F76"/>
    <w:rsid w:val="00231025"/>
    <w:rsid w:val="00231242"/>
    <w:rsid w:val="00231433"/>
    <w:rsid w:val="00231465"/>
    <w:rsid w:val="0023179A"/>
    <w:rsid w:val="00231954"/>
    <w:rsid w:val="00231AF4"/>
    <w:rsid w:val="0023223B"/>
    <w:rsid w:val="00232588"/>
    <w:rsid w:val="002326F3"/>
    <w:rsid w:val="002327D7"/>
    <w:rsid w:val="00232E24"/>
    <w:rsid w:val="00232E28"/>
    <w:rsid w:val="00232F21"/>
    <w:rsid w:val="0023315D"/>
    <w:rsid w:val="002331D7"/>
    <w:rsid w:val="002331F5"/>
    <w:rsid w:val="0023340C"/>
    <w:rsid w:val="002338B3"/>
    <w:rsid w:val="002338E8"/>
    <w:rsid w:val="002338FA"/>
    <w:rsid w:val="00233CF6"/>
    <w:rsid w:val="00233ED9"/>
    <w:rsid w:val="0023412E"/>
    <w:rsid w:val="0023419E"/>
    <w:rsid w:val="0023420C"/>
    <w:rsid w:val="00234421"/>
    <w:rsid w:val="0023470E"/>
    <w:rsid w:val="0023475C"/>
    <w:rsid w:val="00234A4B"/>
    <w:rsid w:val="00234B19"/>
    <w:rsid w:val="00234D33"/>
    <w:rsid w:val="002350C7"/>
    <w:rsid w:val="002353A9"/>
    <w:rsid w:val="002353BA"/>
    <w:rsid w:val="002353C7"/>
    <w:rsid w:val="00235871"/>
    <w:rsid w:val="00235926"/>
    <w:rsid w:val="00235C4B"/>
    <w:rsid w:val="00235CB8"/>
    <w:rsid w:val="00235D2F"/>
    <w:rsid w:val="00235DDD"/>
    <w:rsid w:val="00235E91"/>
    <w:rsid w:val="002360E6"/>
    <w:rsid w:val="00236154"/>
    <w:rsid w:val="002361C2"/>
    <w:rsid w:val="002362D5"/>
    <w:rsid w:val="00236495"/>
    <w:rsid w:val="0023684F"/>
    <w:rsid w:val="002368B6"/>
    <w:rsid w:val="00236A99"/>
    <w:rsid w:val="00236B85"/>
    <w:rsid w:val="00236B9C"/>
    <w:rsid w:val="00236CB9"/>
    <w:rsid w:val="00237073"/>
    <w:rsid w:val="002370E0"/>
    <w:rsid w:val="002374B1"/>
    <w:rsid w:val="00237C64"/>
    <w:rsid w:val="00237F28"/>
    <w:rsid w:val="00237F7E"/>
    <w:rsid w:val="00240217"/>
    <w:rsid w:val="002402A1"/>
    <w:rsid w:val="002404D8"/>
    <w:rsid w:val="002404E3"/>
    <w:rsid w:val="002405CE"/>
    <w:rsid w:val="002406DB"/>
    <w:rsid w:val="002407AD"/>
    <w:rsid w:val="002407D9"/>
    <w:rsid w:val="0024084E"/>
    <w:rsid w:val="0024088C"/>
    <w:rsid w:val="00240D5A"/>
    <w:rsid w:val="00240E63"/>
    <w:rsid w:val="00240EB6"/>
    <w:rsid w:val="00240F13"/>
    <w:rsid w:val="00241525"/>
    <w:rsid w:val="00241625"/>
    <w:rsid w:val="00241682"/>
    <w:rsid w:val="002417F3"/>
    <w:rsid w:val="0024199A"/>
    <w:rsid w:val="002419B5"/>
    <w:rsid w:val="00241A13"/>
    <w:rsid w:val="00241AD0"/>
    <w:rsid w:val="00241B82"/>
    <w:rsid w:val="00241E59"/>
    <w:rsid w:val="0024208B"/>
    <w:rsid w:val="002421B0"/>
    <w:rsid w:val="00242298"/>
    <w:rsid w:val="00242941"/>
    <w:rsid w:val="00242948"/>
    <w:rsid w:val="00242AF3"/>
    <w:rsid w:val="00242D1B"/>
    <w:rsid w:val="00242E52"/>
    <w:rsid w:val="00242F41"/>
    <w:rsid w:val="00242FB0"/>
    <w:rsid w:val="00243057"/>
    <w:rsid w:val="002430E3"/>
    <w:rsid w:val="0024319F"/>
    <w:rsid w:val="00243376"/>
    <w:rsid w:val="00243476"/>
    <w:rsid w:val="0024348E"/>
    <w:rsid w:val="00243671"/>
    <w:rsid w:val="0024377A"/>
    <w:rsid w:val="002437A3"/>
    <w:rsid w:val="00243A6B"/>
    <w:rsid w:val="00243ACF"/>
    <w:rsid w:val="00243AF3"/>
    <w:rsid w:val="00243BDB"/>
    <w:rsid w:val="00243D8D"/>
    <w:rsid w:val="00243E18"/>
    <w:rsid w:val="00243E65"/>
    <w:rsid w:val="00243EBF"/>
    <w:rsid w:val="00243F3B"/>
    <w:rsid w:val="00243FAE"/>
    <w:rsid w:val="00243FBF"/>
    <w:rsid w:val="002445A4"/>
    <w:rsid w:val="00244773"/>
    <w:rsid w:val="002448FF"/>
    <w:rsid w:val="00244919"/>
    <w:rsid w:val="00244939"/>
    <w:rsid w:val="00244EBE"/>
    <w:rsid w:val="00244ED4"/>
    <w:rsid w:val="00244F03"/>
    <w:rsid w:val="00244F4E"/>
    <w:rsid w:val="002451E7"/>
    <w:rsid w:val="0024524F"/>
    <w:rsid w:val="002453DC"/>
    <w:rsid w:val="00245437"/>
    <w:rsid w:val="00245524"/>
    <w:rsid w:val="00245605"/>
    <w:rsid w:val="00245609"/>
    <w:rsid w:val="00245AE9"/>
    <w:rsid w:val="00245B02"/>
    <w:rsid w:val="00245C9D"/>
    <w:rsid w:val="00245D87"/>
    <w:rsid w:val="002462BC"/>
    <w:rsid w:val="0024648D"/>
    <w:rsid w:val="002464C7"/>
    <w:rsid w:val="0024652C"/>
    <w:rsid w:val="00246630"/>
    <w:rsid w:val="00246867"/>
    <w:rsid w:val="002468CC"/>
    <w:rsid w:val="00246924"/>
    <w:rsid w:val="002469C9"/>
    <w:rsid w:val="00246A06"/>
    <w:rsid w:val="00246C8E"/>
    <w:rsid w:val="00246D7F"/>
    <w:rsid w:val="00246EA8"/>
    <w:rsid w:val="00246FE4"/>
    <w:rsid w:val="00246FFF"/>
    <w:rsid w:val="00247148"/>
    <w:rsid w:val="0024733E"/>
    <w:rsid w:val="00247441"/>
    <w:rsid w:val="0024762D"/>
    <w:rsid w:val="00247942"/>
    <w:rsid w:val="00247C78"/>
    <w:rsid w:val="00250164"/>
    <w:rsid w:val="00250469"/>
    <w:rsid w:val="002504BF"/>
    <w:rsid w:val="00250713"/>
    <w:rsid w:val="00250828"/>
    <w:rsid w:val="00250C69"/>
    <w:rsid w:val="00250D5A"/>
    <w:rsid w:val="00250D8B"/>
    <w:rsid w:val="00250DDA"/>
    <w:rsid w:val="00250ECB"/>
    <w:rsid w:val="00250F16"/>
    <w:rsid w:val="002510A2"/>
    <w:rsid w:val="0025119E"/>
    <w:rsid w:val="0025168B"/>
    <w:rsid w:val="00251754"/>
    <w:rsid w:val="00251931"/>
    <w:rsid w:val="00251CE8"/>
    <w:rsid w:val="0025221D"/>
    <w:rsid w:val="002522BE"/>
    <w:rsid w:val="00252572"/>
    <w:rsid w:val="002526B4"/>
    <w:rsid w:val="002528C7"/>
    <w:rsid w:val="002528F1"/>
    <w:rsid w:val="002529E5"/>
    <w:rsid w:val="00252A12"/>
    <w:rsid w:val="00252D42"/>
    <w:rsid w:val="00253535"/>
    <w:rsid w:val="002535D9"/>
    <w:rsid w:val="00253639"/>
    <w:rsid w:val="002536D5"/>
    <w:rsid w:val="002538E8"/>
    <w:rsid w:val="00253981"/>
    <w:rsid w:val="00253BF6"/>
    <w:rsid w:val="00253F7C"/>
    <w:rsid w:val="00253FCE"/>
    <w:rsid w:val="00254411"/>
    <w:rsid w:val="00254496"/>
    <w:rsid w:val="002546AC"/>
    <w:rsid w:val="00254766"/>
    <w:rsid w:val="00254783"/>
    <w:rsid w:val="002547C4"/>
    <w:rsid w:val="002548D0"/>
    <w:rsid w:val="00254A95"/>
    <w:rsid w:val="00254AFC"/>
    <w:rsid w:val="00254D53"/>
    <w:rsid w:val="00254F3D"/>
    <w:rsid w:val="0025526A"/>
    <w:rsid w:val="00255379"/>
    <w:rsid w:val="0025544A"/>
    <w:rsid w:val="002555A1"/>
    <w:rsid w:val="00255A93"/>
    <w:rsid w:val="00255B71"/>
    <w:rsid w:val="00255C32"/>
    <w:rsid w:val="00255CA6"/>
    <w:rsid w:val="00255D92"/>
    <w:rsid w:val="00256055"/>
    <w:rsid w:val="002562ED"/>
    <w:rsid w:val="00256539"/>
    <w:rsid w:val="002565FE"/>
    <w:rsid w:val="002566E2"/>
    <w:rsid w:val="00256701"/>
    <w:rsid w:val="002568A5"/>
    <w:rsid w:val="002568D2"/>
    <w:rsid w:val="00256ED8"/>
    <w:rsid w:val="00256FDF"/>
    <w:rsid w:val="0025718E"/>
    <w:rsid w:val="00257244"/>
    <w:rsid w:val="0025733D"/>
    <w:rsid w:val="002574ED"/>
    <w:rsid w:val="002577D5"/>
    <w:rsid w:val="00257B84"/>
    <w:rsid w:val="00257BF5"/>
    <w:rsid w:val="00257C82"/>
    <w:rsid w:val="00257C99"/>
    <w:rsid w:val="00257CEE"/>
    <w:rsid w:val="00257D3F"/>
    <w:rsid w:val="00257E2F"/>
    <w:rsid w:val="00257F10"/>
    <w:rsid w:val="00260087"/>
    <w:rsid w:val="0026022E"/>
    <w:rsid w:val="00260BEE"/>
    <w:rsid w:val="00260C2C"/>
    <w:rsid w:val="00260C4A"/>
    <w:rsid w:val="00260DCA"/>
    <w:rsid w:val="00261067"/>
    <w:rsid w:val="00261174"/>
    <w:rsid w:val="002611BD"/>
    <w:rsid w:val="00261580"/>
    <w:rsid w:val="00261D4B"/>
    <w:rsid w:val="00261D5A"/>
    <w:rsid w:val="00261F1B"/>
    <w:rsid w:val="002621C2"/>
    <w:rsid w:val="002621FF"/>
    <w:rsid w:val="00262267"/>
    <w:rsid w:val="002625A6"/>
    <w:rsid w:val="00262EAC"/>
    <w:rsid w:val="0026303B"/>
    <w:rsid w:val="0026308A"/>
    <w:rsid w:val="00263128"/>
    <w:rsid w:val="00263157"/>
    <w:rsid w:val="0026337C"/>
    <w:rsid w:val="00263934"/>
    <w:rsid w:val="00263C74"/>
    <w:rsid w:val="00263CD3"/>
    <w:rsid w:val="00263D2D"/>
    <w:rsid w:val="00263D4F"/>
    <w:rsid w:val="00263D73"/>
    <w:rsid w:val="00263F8E"/>
    <w:rsid w:val="00264012"/>
    <w:rsid w:val="00264030"/>
    <w:rsid w:val="002643F3"/>
    <w:rsid w:val="00264465"/>
    <w:rsid w:val="002644BF"/>
    <w:rsid w:val="00264CBF"/>
    <w:rsid w:val="00264D7D"/>
    <w:rsid w:val="00264E9E"/>
    <w:rsid w:val="00264F7A"/>
    <w:rsid w:val="002650F3"/>
    <w:rsid w:val="002654AB"/>
    <w:rsid w:val="00265A63"/>
    <w:rsid w:val="00265C02"/>
    <w:rsid w:val="00265F4B"/>
    <w:rsid w:val="00265FFB"/>
    <w:rsid w:val="0026621A"/>
    <w:rsid w:val="0026636D"/>
    <w:rsid w:val="002666D0"/>
    <w:rsid w:val="00266C8C"/>
    <w:rsid w:val="00267188"/>
    <w:rsid w:val="0026730E"/>
    <w:rsid w:val="0026749A"/>
    <w:rsid w:val="002676B3"/>
    <w:rsid w:val="002676E7"/>
    <w:rsid w:val="002677BF"/>
    <w:rsid w:val="00267800"/>
    <w:rsid w:val="00267B37"/>
    <w:rsid w:val="00270029"/>
    <w:rsid w:val="00270047"/>
    <w:rsid w:val="002702F8"/>
    <w:rsid w:val="00270387"/>
    <w:rsid w:val="00270436"/>
    <w:rsid w:val="002707C6"/>
    <w:rsid w:val="00270BFC"/>
    <w:rsid w:val="00270C0D"/>
    <w:rsid w:val="00270CD2"/>
    <w:rsid w:val="00270DA9"/>
    <w:rsid w:val="00271100"/>
    <w:rsid w:val="002711DD"/>
    <w:rsid w:val="00271382"/>
    <w:rsid w:val="002717DF"/>
    <w:rsid w:val="0027190B"/>
    <w:rsid w:val="00271A5B"/>
    <w:rsid w:val="00271C5B"/>
    <w:rsid w:val="00271D89"/>
    <w:rsid w:val="00272035"/>
    <w:rsid w:val="00272089"/>
    <w:rsid w:val="00272244"/>
    <w:rsid w:val="0027240A"/>
    <w:rsid w:val="0027263F"/>
    <w:rsid w:val="0027270B"/>
    <w:rsid w:val="0027287B"/>
    <w:rsid w:val="00272B43"/>
    <w:rsid w:val="00272C61"/>
    <w:rsid w:val="00272CD6"/>
    <w:rsid w:val="00272CD7"/>
    <w:rsid w:val="00272D1B"/>
    <w:rsid w:val="00272F24"/>
    <w:rsid w:val="00272F76"/>
    <w:rsid w:val="002730BF"/>
    <w:rsid w:val="00273487"/>
    <w:rsid w:val="002734F8"/>
    <w:rsid w:val="00273506"/>
    <w:rsid w:val="002736ED"/>
    <w:rsid w:val="002737F1"/>
    <w:rsid w:val="00273A78"/>
    <w:rsid w:val="00273B3D"/>
    <w:rsid w:val="00273B6F"/>
    <w:rsid w:val="00273B94"/>
    <w:rsid w:val="00273BC4"/>
    <w:rsid w:val="00273C7D"/>
    <w:rsid w:val="00273D92"/>
    <w:rsid w:val="00273FF4"/>
    <w:rsid w:val="0027411C"/>
    <w:rsid w:val="00274263"/>
    <w:rsid w:val="00274341"/>
    <w:rsid w:val="0027468F"/>
    <w:rsid w:val="00274823"/>
    <w:rsid w:val="00274A01"/>
    <w:rsid w:val="00274A8C"/>
    <w:rsid w:val="00274BE9"/>
    <w:rsid w:val="00274E70"/>
    <w:rsid w:val="00274FC5"/>
    <w:rsid w:val="00275011"/>
    <w:rsid w:val="002750B7"/>
    <w:rsid w:val="00275146"/>
    <w:rsid w:val="0027516E"/>
    <w:rsid w:val="00275203"/>
    <w:rsid w:val="002752C5"/>
    <w:rsid w:val="00275391"/>
    <w:rsid w:val="002753AC"/>
    <w:rsid w:val="002754EB"/>
    <w:rsid w:val="002755C4"/>
    <w:rsid w:val="00275C56"/>
    <w:rsid w:val="00275C99"/>
    <w:rsid w:val="00275E3F"/>
    <w:rsid w:val="00275F65"/>
    <w:rsid w:val="00275F93"/>
    <w:rsid w:val="00275FC4"/>
    <w:rsid w:val="00276092"/>
    <w:rsid w:val="002763E6"/>
    <w:rsid w:val="002764C0"/>
    <w:rsid w:val="0027656E"/>
    <w:rsid w:val="00276874"/>
    <w:rsid w:val="0027687D"/>
    <w:rsid w:val="002768F6"/>
    <w:rsid w:val="00276D51"/>
    <w:rsid w:val="00276E03"/>
    <w:rsid w:val="002771CD"/>
    <w:rsid w:val="002773F5"/>
    <w:rsid w:val="00277639"/>
    <w:rsid w:val="00277CB8"/>
    <w:rsid w:val="00277CD2"/>
    <w:rsid w:val="00277D46"/>
    <w:rsid w:val="00277E51"/>
    <w:rsid w:val="00277EF7"/>
    <w:rsid w:val="00277FAA"/>
    <w:rsid w:val="002801CA"/>
    <w:rsid w:val="002802EC"/>
    <w:rsid w:val="00280329"/>
    <w:rsid w:val="002805E4"/>
    <w:rsid w:val="00280658"/>
    <w:rsid w:val="00280792"/>
    <w:rsid w:val="002807ED"/>
    <w:rsid w:val="002809CA"/>
    <w:rsid w:val="00280BF2"/>
    <w:rsid w:val="00281173"/>
    <w:rsid w:val="002811F5"/>
    <w:rsid w:val="00281224"/>
    <w:rsid w:val="0028170D"/>
    <w:rsid w:val="00281926"/>
    <w:rsid w:val="00281A0F"/>
    <w:rsid w:val="00281A1D"/>
    <w:rsid w:val="00281B11"/>
    <w:rsid w:val="00281E23"/>
    <w:rsid w:val="00282243"/>
    <w:rsid w:val="00282570"/>
    <w:rsid w:val="002825EB"/>
    <w:rsid w:val="00282634"/>
    <w:rsid w:val="00282667"/>
    <w:rsid w:val="00282745"/>
    <w:rsid w:val="002828BD"/>
    <w:rsid w:val="00282904"/>
    <w:rsid w:val="00282A55"/>
    <w:rsid w:val="00282A9D"/>
    <w:rsid w:val="00282C1E"/>
    <w:rsid w:val="00282E94"/>
    <w:rsid w:val="00282E9D"/>
    <w:rsid w:val="0028340B"/>
    <w:rsid w:val="002834E4"/>
    <w:rsid w:val="002834FE"/>
    <w:rsid w:val="00283549"/>
    <w:rsid w:val="002837EA"/>
    <w:rsid w:val="00283939"/>
    <w:rsid w:val="00283AAC"/>
    <w:rsid w:val="00283E0A"/>
    <w:rsid w:val="00283EEF"/>
    <w:rsid w:val="00283F70"/>
    <w:rsid w:val="00283F97"/>
    <w:rsid w:val="0028408D"/>
    <w:rsid w:val="002840F0"/>
    <w:rsid w:val="0028431C"/>
    <w:rsid w:val="002843B5"/>
    <w:rsid w:val="002847A1"/>
    <w:rsid w:val="002848A4"/>
    <w:rsid w:val="00284ABD"/>
    <w:rsid w:val="00284B26"/>
    <w:rsid w:val="00284BFF"/>
    <w:rsid w:val="00284C08"/>
    <w:rsid w:val="00284C2B"/>
    <w:rsid w:val="00284C4E"/>
    <w:rsid w:val="0028503B"/>
    <w:rsid w:val="0028511D"/>
    <w:rsid w:val="00285389"/>
    <w:rsid w:val="00285433"/>
    <w:rsid w:val="002856AE"/>
    <w:rsid w:val="00285885"/>
    <w:rsid w:val="0028588B"/>
    <w:rsid w:val="00285D3D"/>
    <w:rsid w:val="00285E36"/>
    <w:rsid w:val="00286228"/>
    <w:rsid w:val="002868A4"/>
    <w:rsid w:val="002868DD"/>
    <w:rsid w:val="00286AC6"/>
    <w:rsid w:val="00286C09"/>
    <w:rsid w:val="00286CFA"/>
    <w:rsid w:val="00286E3D"/>
    <w:rsid w:val="00286E4E"/>
    <w:rsid w:val="00286E59"/>
    <w:rsid w:val="00286F29"/>
    <w:rsid w:val="00286F7E"/>
    <w:rsid w:val="0028719D"/>
    <w:rsid w:val="00287449"/>
    <w:rsid w:val="0028758E"/>
    <w:rsid w:val="0028769B"/>
    <w:rsid w:val="00287786"/>
    <w:rsid w:val="002878FA"/>
    <w:rsid w:val="002878FF"/>
    <w:rsid w:val="002879A6"/>
    <w:rsid w:val="00287B2E"/>
    <w:rsid w:val="00287D6D"/>
    <w:rsid w:val="00287F33"/>
    <w:rsid w:val="00290011"/>
    <w:rsid w:val="00290074"/>
    <w:rsid w:val="002900B1"/>
    <w:rsid w:val="002900B6"/>
    <w:rsid w:val="002907E0"/>
    <w:rsid w:val="0029096D"/>
    <w:rsid w:val="00290CE4"/>
    <w:rsid w:val="00290F16"/>
    <w:rsid w:val="002912BB"/>
    <w:rsid w:val="00291480"/>
    <w:rsid w:val="00291771"/>
    <w:rsid w:val="002917F3"/>
    <w:rsid w:val="002918BB"/>
    <w:rsid w:val="00291967"/>
    <w:rsid w:val="00291975"/>
    <w:rsid w:val="00291A93"/>
    <w:rsid w:val="00291C63"/>
    <w:rsid w:val="002921A2"/>
    <w:rsid w:val="00292235"/>
    <w:rsid w:val="002924AB"/>
    <w:rsid w:val="00292739"/>
    <w:rsid w:val="00292796"/>
    <w:rsid w:val="002927A4"/>
    <w:rsid w:val="00292896"/>
    <w:rsid w:val="00292BC4"/>
    <w:rsid w:val="00292ECE"/>
    <w:rsid w:val="002933B4"/>
    <w:rsid w:val="00293459"/>
    <w:rsid w:val="0029369A"/>
    <w:rsid w:val="00293708"/>
    <w:rsid w:val="00293B35"/>
    <w:rsid w:val="00293E7F"/>
    <w:rsid w:val="0029404D"/>
    <w:rsid w:val="002940C6"/>
    <w:rsid w:val="00294B02"/>
    <w:rsid w:val="00294BB1"/>
    <w:rsid w:val="00294BFC"/>
    <w:rsid w:val="00294DD6"/>
    <w:rsid w:val="0029527C"/>
    <w:rsid w:val="00295365"/>
    <w:rsid w:val="00295566"/>
    <w:rsid w:val="002955C2"/>
    <w:rsid w:val="0029576F"/>
    <w:rsid w:val="00295D26"/>
    <w:rsid w:val="00295E52"/>
    <w:rsid w:val="00295F30"/>
    <w:rsid w:val="002961C5"/>
    <w:rsid w:val="00296247"/>
    <w:rsid w:val="002963C8"/>
    <w:rsid w:val="00296552"/>
    <w:rsid w:val="002965B2"/>
    <w:rsid w:val="00296652"/>
    <w:rsid w:val="00296759"/>
    <w:rsid w:val="00296E1A"/>
    <w:rsid w:val="00296F3A"/>
    <w:rsid w:val="0029703C"/>
    <w:rsid w:val="0029718C"/>
    <w:rsid w:val="002975E6"/>
    <w:rsid w:val="002976D5"/>
    <w:rsid w:val="002976EE"/>
    <w:rsid w:val="00297879"/>
    <w:rsid w:val="002979EE"/>
    <w:rsid w:val="00297C98"/>
    <w:rsid w:val="00297D6A"/>
    <w:rsid w:val="002A002B"/>
    <w:rsid w:val="002A0345"/>
    <w:rsid w:val="002A03B3"/>
    <w:rsid w:val="002A05E1"/>
    <w:rsid w:val="002A0968"/>
    <w:rsid w:val="002A0A6D"/>
    <w:rsid w:val="002A0B01"/>
    <w:rsid w:val="002A0C40"/>
    <w:rsid w:val="002A0E06"/>
    <w:rsid w:val="002A1254"/>
    <w:rsid w:val="002A1295"/>
    <w:rsid w:val="002A130B"/>
    <w:rsid w:val="002A134E"/>
    <w:rsid w:val="002A1611"/>
    <w:rsid w:val="002A17E0"/>
    <w:rsid w:val="002A17F9"/>
    <w:rsid w:val="002A18F3"/>
    <w:rsid w:val="002A1BF7"/>
    <w:rsid w:val="002A1D85"/>
    <w:rsid w:val="002A2143"/>
    <w:rsid w:val="002A21E2"/>
    <w:rsid w:val="002A230A"/>
    <w:rsid w:val="002A2A27"/>
    <w:rsid w:val="002A2D0E"/>
    <w:rsid w:val="002A2E82"/>
    <w:rsid w:val="002A3068"/>
    <w:rsid w:val="002A30A3"/>
    <w:rsid w:val="002A3119"/>
    <w:rsid w:val="002A3319"/>
    <w:rsid w:val="002A38D6"/>
    <w:rsid w:val="002A3908"/>
    <w:rsid w:val="002A3A9C"/>
    <w:rsid w:val="002A3BB0"/>
    <w:rsid w:val="002A3D89"/>
    <w:rsid w:val="002A3E86"/>
    <w:rsid w:val="002A3FEB"/>
    <w:rsid w:val="002A4157"/>
    <w:rsid w:val="002A423F"/>
    <w:rsid w:val="002A42AE"/>
    <w:rsid w:val="002A438C"/>
    <w:rsid w:val="002A44C6"/>
    <w:rsid w:val="002A45BC"/>
    <w:rsid w:val="002A4654"/>
    <w:rsid w:val="002A4BE8"/>
    <w:rsid w:val="002A4D48"/>
    <w:rsid w:val="002A4DB0"/>
    <w:rsid w:val="002A4E55"/>
    <w:rsid w:val="002A4EB5"/>
    <w:rsid w:val="002A4F72"/>
    <w:rsid w:val="002A5007"/>
    <w:rsid w:val="002A51CC"/>
    <w:rsid w:val="002A53CE"/>
    <w:rsid w:val="002A55A8"/>
    <w:rsid w:val="002A5770"/>
    <w:rsid w:val="002A577B"/>
    <w:rsid w:val="002A5807"/>
    <w:rsid w:val="002A5958"/>
    <w:rsid w:val="002A5A2F"/>
    <w:rsid w:val="002A5BB6"/>
    <w:rsid w:val="002A5BE1"/>
    <w:rsid w:val="002A5EA5"/>
    <w:rsid w:val="002A6004"/>
    <w:rsid w:val="002A6186"/>
    <w:rsid w:val="002A6397"/>
    <w:rsid w:val="002A64E6"/>
    <w:rsid w:val="002A687B"/>
    <w:rsid w:val="002A69F1"/>
    <w:rsid w:val="002A6A0C"/>
    <w:rsid w:val="002A6A62"/>
    <w:rsid w:val="002A6ACF"/>
    <w:rsid w:val="002A6CEF"/>
    <w:rsid w:val="002A6F14"/>
    <w:rsid w:val="002A710F"/>
    <w:rsid w:val="002A711D"/>
    <w:rsid w:val="002A7232"/>
    <w:rsid w:val="002A7239"/>
    <w:rsid w:val="002A74BC"/>
    <w:rsid w:val="002A74F1"/>
    <w:rsid w:val="002A75B3"/>
    <w:rsid w:val="002A7630"/>
    <w:rsid w:val="002A77C7"/>
    <w:rsid w:val="002A7941"/>
    <w:rsid w:val="002A7B65"/>
    <w:rsid w:val="002B0039"/>
    <w:rsid w:val="002B0051"/>
    <w:rsid w:val="002B00AA"/>
    <w:rsid w:val="002B0101"/>
    <w:rsid w:val="002B0667"/>
    <w:rsid w:val="002B0757"/>
    <w:rsid w:val="002B090D"/>
    <w:rsid w:val="002B0A37"/>
    <w:rsid w:val="002B0E91"/>
    <w:rsid w:val="002B10BE"/>
    <w:rsid w:val="002B112E"/>
    <w:rsid w:val="002B1196"/>
    <w:rsid w:val="002B1208"/>
    <w:rsid w:val="002B138E"/>
    <w:rsid w:val="002B1787"/>
    <w:rsid w:val="002B18AF"/>
    <w:rsid w:val="002B19E0"/>
    <w:rsid w:val="002B1A14"/>
    <w:rsid w:val="002B1B22"/>
    <w:rsid w:val="002B1BF7"/>
    <w:rsid w:val="002B1F57"/>
    <w:rsid w:val="002B2A95"/>
    <w:rsid w:val="002B2AAD"/>
    <w:rsid w:val="002B2C63"/>
    <w:rsid w:val="002B2D4B"/>
    <w:rsid w:val="002B2D6B"/>
    <w:rsid w:val="002B3172"/>
    <w:rsid w:val="002B3378"/>
    <w:rsid w:val="002B33EF"/>
    <w:rsid w:val="002B350D"/>
    <w:rsid w:val="002B36F5"/>
    <w:rsid w:val="002B3778"/>
    <w:rsid w:val="002B3945"/>
    <w:rsid w:val="002B3A75"/>
    <w:rsid w:val="002B3E44"/>
    <w:rsid w:val="002B3F73"/>
    <w:rsid w:val="002B42EF"/>
    <w:rsid w:val="002B4418"/>
    <w:rsid w:val="002B47F2"/>
    <w:rsid w:val="002B490D"/>
    <w:rsid w:val="002B493A"/>
    <w:rsid w:val="002B493C"/>
    <w:rsid w:val="002B4957"/>
    <w:rsid w:val="002B4ACF"/>
    <w:rsid w:val="002B4B92"/>
    <w:rsid w:val="002B5187"/>
    <w:rsid w:val="002B5488"/>
    <w:rsid w:val="002B54EC"/>
    <w:rsid w:val="002B56FC"/>
    <w:rsid w:val="002B5708"/>
    <w:rsid w:val="002B5796"/>
    <w:rsid w:val="002B5B97"/>
    <w:rsid w:val="002B5FC2"/>
    <w:rsid w:val="002B61BC"/>
    <w:rsid w:val="002B641C"/>
    <w:rsid w:val="002B67BC"/>
    <w:rsid w:val="002B69AB"/>
    <w:rsid w:val="002B69D3"/>
    <w:rsid w:val="002B6ACD"/>
    <w:rsid w:val="002B6BB9"/>
    <w:rsid w:val="002B6C75"/>
    <w:rsid w:val="002B6D76"/>
    <w:rsid w:val="002B6DF2"/>
    <w:rsid w:val="002B7283"/>
    <w:rsid w:val="002B72C0"/>
    <w:rsid w:val="002B7329"/>
    <w:rsid w:val="002B73E5"/>
    <w:rsid w:val="002B77DD"/>
    <w:rsid w:val="002B798B"/>
    <w:rsid w:val="002B7AB2"/>
    <w:rsid w:val="002B7BE5"/>
    <w:rsid w:val="002B7CC3"/>
    <w:rsid w:val="002C00E1"/>
    <w:rsid w:val="002C028C"/>
    <w:rsid w:val="002C0292"/>
    <w:rsid w:val="002C09FA"/>
    <w:rsid w:val="002C0AE1"/>
    <w:rsid w:val="002C0BBC"/>
    <w:rsid w:val="002C0D6C"/>
    <w:rsid w:val="002C0E72"/>
    <w:rsid w:val="002C1204"/>
    <w:rsid w:val="002C13BE"/>
    <w:rsid w:val="002C150E"/>
    <w:rsid w:val="002C152C"/>
    <w:rsid w:val="002C154D"/>
    <w:rsid w:val="002C19B7"/>
    <w:rsid w:val="002C1AA1"/>
    <w:rsid w:val="002C1AFE"/>
    <w:rsid w:val="002C1C7D"/>
    <w:rsid w:val="002C1C83"/>
    <w:rsid w:val="002C1EEE"/>
    <w:rsid w:val="002C1F35"/>
    <w:rsid w:val="002C2397"/>
    <w:rsid w:val="002C2475"/>
    <w:rsid w:val="002C2511"/>
    <w:rsid w:val="002C2584"/>
    <w:rsid w:val="002C26E9"/>
    <w:rsid w:val="002C27AF"/>
    <w:rsid w:val="002C2977"/>
    <w:rsid w:val="002C29F6"/>
    <w:rsid w:val="002C2B6D"/>
    <w:rsid w:val="002C2D3A"/>
    <w:rsid w:val="002C2DA0"/>
    <w:rsid w:val="002C309B"/>
    <w:rsid w:val="002C34FC"/>
    <w:rsid w:val="002C3512"/>
    <w:rsid w:val="002C3653"/>
    <w:rsid w:val="002C39D1"/>
    <w:rsid w:val="002C3ECA"/>
    <w:rsid w:val="002C40A7"/>
    <w:rsid w:val="002C40ED"/>
    <w:rsid w:val="002C44E9"/>
    <w:rsid w:val="002C455E"/>
    <w:rsid w:val="002C4593"/>
    <w:rsid w:val="002C45EC"/>
    <w:rsid w:val="002C49D0"/>
    <w:rsid w:val="002C4EEE"/>
    <w:rsid w:val="002C4F62"/>
    <w:rsid w:val="002C5034"/>
    <w:rsid w:val="002C53EB"/>
    <w:rsid w:val="002C542E"/>
    <w:rsid w:val="002C55AC"/>
    <w:rsid w:val="002C55BF"/>
    <w:rsid w:val="002C57B9"/>
    <w:rsid w:val="002C5951"/>
    <w:rsid w:val="002C59FA"/>
    <w:rsid w:val="002C5A22"/>
    <w:rsid w:val="002C5A25"/>
    <w:rsid w:val="002C5A44"/>
    <w:rsid w:val="002C5C17"/>
    <w:rsid w:val="002C5C6C"/>
    <w:rsid w:val="002C5CD5"/>
    <w:rsid w:val="002C5E69"/>
    <w:rsid w:val="002C5E7C"/>
    <w:rsid w:val="002C6234"/>
    <w:rsid w:val="002C6320"/>
    <w:rsid w:val="002C640B"/>
    <w:rsid w:val="002C64F9"/>
    <w:rsid w:val="002C654F"/>
    <w:rsid w:val="002C662E"/>
    <w:rsid w:val="002C667D"/>
    <w:rsid w:val="002C6FAE"/>
    <w:rsid w:val="002C7141"/>
    <w:rsid w:val="002C7159"/>
    <w:rsid w:val="002C71B3"/>
    <w:rsid w:val="002C720D"/>
    <w:rsid w:val="002C72B0"/>
    <w:rsid w:val="002C76E9"/>
    <w:rsid w:val="002C77ED"/>
    <w:rsid w:val="002C78A1"/>
    <w:rsid w:val="002C796B"/>
    <w:rsid w:val="002C796E"/>
    <w:rsid w:val="002C79EF"/>
    <w:rsid w:val="002C7C3A"/>
    <w:rsid w:val="002C7C87"/>
    <w:rsid w:val="002C7E0C"/>
    <w:rsid w:val="002C7E87"/>
    <w:rsid w:val="002C7FB5"/>
    <w:rsid w:val="002D001F"/>
    <w:rsid w:val="002D024A"/>
    <w:rsid w:val="002D0327"/>
    <w:rsid w:val="002D0449"/>
    <w:rsid w:val="002D045B"/>
    <w:rsid w:val="002D04FC"/>
    <w:rsid w:val="002D0709"/>
    <w:rsid w:val="002D09DB"/>
    <w:rsid w:val="002D0A3C"/>
    <w:rsid w:val="002D0B9C"/>
    <w:rsid w:val="002D0D94"/>
    <w:rsid w:val="002D102B"/>
    <w:rsid w:val="002D1158"/>
    <w:rsid w:val="002D11F6"/>
    <w:rsid w:val="002D1253"/>
    <w:rsid w:val="002D1564"/>
    <w:rsid w:val="002D1927"/>
    <w:rsid w:val="002D1BDC"/>
    <w:rsid w:val="002D1E3B"/>
    <w:rsid w:val="002D211D"/>
    <w:rsid w:val="002D2150"/>
    <w:rsid w:val="002D23D2"/>
    <w:rsid w:val="002D23E4"/>
    <w:rsid w:val="002D249C"/>
    <w:rsid w:val="002D296A"/>
    <w:rsid w:val="002D2A4C"/>
    <w:rsid w:val="002D2B14"/>
    <w:rsid w:val="002D2BF3"/>
    <w:rsid w:val="002D332B"/>
    <w:rsid w:val="002D33B5"/>
    <w:rsid w:val="002D345D"/>
    <w:rsid w:val="002D34BF"/>
    <w:rsid w:val="002D35E7"/>
    <w:rsid w:val="002D35EB"/>
    <w:rsid w:val="002D3718"/>
    <w:rsid w:val="002D3888"/>
    <w:rsid w:val="002D3A68"/>
    <w:rsid w:val="002D3ADB"/>
    <w:rsid w:val="002D3AEA"/>
    <w:rsid w:val="002D3D5A"/>
    <w:rsid w:val="002D3E5A"/>
    <w:rsid w:val="002D4059"/>
    <w:rsid w:val="002D4101"/>
    <w:rsid w:val="002D41B9"/>
    <w:rsid w:val="002D4389"/>
    <w:rsid w:val="002D45B8"/>
    <w:rsid w:val="002D483B"/>
    <w:rsid w:val="002D4A87"/>
    <w:rsid w:val="002D4CEC"/>
    <w:rsid w:val="002D4D9C"/>
    <w:rsid w:val="002D4EAF"/>
    <w:rsid w:val="002D503A"/>
    <w:rsid w:val="002D5056"/>
    <w:rsid w:val="002D51F5"/>
    <w:rsid w:val="002D5261"/>
    <w:rsid w:val="002D52F7"/>
    <w:rsid w:val="002D55E6"/>
    <w:rsid w:val="002D56C3"/>
    <w:rsid w:val="002D57EF"/>
    <w:rsid w:val="002D586A"/>
    <w:rsid w:val="002D599F"/>
    <w:rsid w:val="002D5B1D"/>
    <w:rsid w:val="002D5B37"/>
    <w:rsid w:val="002D5B62"/>
    <w:rsid w:val="002D5C60"/>
    <w:rsid w:val="002D5D96"/>
    <w:rsid w:val="002D5E31"/>
    <w:rsid w:val="002D5EEF"/>
    <w:rsid w:val="002D5F97"/>
    <w:rsid w:val="002D6014"/>
    <w:rsid w:val="002D6221"/>
    <w:rsid w:val="002D6391"/>
    <w:rsid w:val="002D642B"/>
    <w:rsid w:val="002D64C4"/>
    <w:rsid w:val="002D661E"/>
    <w:rsid w:val="002D66EF"/>
    <w:rsid w:val="002D6871"/>
    <w:rsid w:val="002D68ED"/>
    <w:rsid w:val="002D6AB3"/>
    <w:rsid w:val="002D6AD9"/>
    <w:rsid w:val="002D6B98"/>
    <w:rsid w:val="002D6C84"/>
    <w:rsid w:val="002D6D7F"/>
    <w:rsid w:val="002D6F14"/>
    <w:rsid w:val="002D7503"/>
    <w:rsid w:val="002D7572"/>
    <w:rsid w:val="002D775D"/>
    <w:rsid w:val="002D7A9F"/>
    <w:rsid w:val="002D7B5A"/>
    <w:rsid w:val="002D7C8F"/>
    <w:rsid w:val="002D7CD5"/>
    <w:rsid w:val="002D7E1E"/>
    <w:rsid w:val="002D7F34"/>
    <w:rsid w:val="002D7F6A"/>
    <w:rsid w:val="002D7F9E"/>
    <w:rsid w:val="002E027D"/>
    <w:rsid w:val="002E0631"/>
    <w:rsid w:val="002E0634"/>
    <w:rsid w:val="002E06AC"/>
    <w:rsid w:val="002E0821"/>
    <w:rsid w:val="002E0867"/>
    <w:rsid w:val="002E0C6C"/>
    <w:rsid w:val="002E0CD1"/>
    <w:rsid w:val="002E0E42"/>
    <w:rsid w:val="002E0E90"/>
    <w:rsid w:val="002E0F47"/>
    <w:rsid w:val="002E10D2"/>
    <w:rsid w:val="002E11A1"/>
    <w:rsid w:val="002E14FE"/>
    <w:rsid w:val="002E150F"/>
    <w:rsid w:val="002E15F3"/>
    <w:rsid w:val="002E1BDC"/>
    <w:rsid w:val="002E1C52"/>
    <w:rsid w:val="002E2301"/>
    <w:rsid w:val="002E24BF"/>
    <w:rsid w:val="002E2783"/>
    <w:rsid w:val="002E2864"/>
    <w:rsid w:val="002E29EC"/>
    <w:rsid w:val="002E2CA9"/>
    <w:rsid w:val="002E2CE3"/>
    <w:rsid w:val="002E2D82"/>
    <w:rsid w:val="002E2E7C"/>
    <w:rsid w:val="002E2F63"/>
    <w:rsid w:val="002E305F"/>
    <w:rsid w:val="002E30E6"/>
    <w:rsid w:val="002E30F5"/>
    <w:rsid w:val="002E373F"/>
    <w:rsid w:val="002E3CAD"/>
    <w:rsid w:val="002E3CF4"/>
    <w:rsid w:val="002E40F9"/>
    <w:rsid w:val="002E467F"/>
    <w:rsid w:val="002E46E0"/>
    <w:rsid w:val="002E4846"/>
    <w:rsid w:val="002E48B9"/>
    <w:rsid w:val="002E49EA"/>
    <w:rsid w:val="002E513D"/>
    <w:rsid w:val="002E51D9"/>
    <w:rsid w:val="002E5486"/>
    <w:rsid w:val="002E5498"/>
    <w:rsid w:val="002E54FF"/>
    <w:rsid w:val="002E566B"/>
    <w:rsid w:val="002E57CB"/>
    <w:rsid w:val="002E595B"/>
    <w:rsid w:val="002E5964"/>
    <w:rsid w:val="002E5CE5"/>
    <w:rsid w:val="002E5D41"/>
    <w:rsid w:val="002E5D84"/>
    <w:rsid w:val="002E6023"/>
    <w:rsid w:val="002E6094"/>
    <w:rsid w:val="002E61E4"/>
    <w:rsid w:val="002E6217"/>
    <w:rsid w:val="002E62F7"/>
    <w:rsid w:val="002E6346"/>
    <w:rsid w:val="002E6643"/>
    <w:rsid w:val="002E66E8"/>
    <w:rsid w:val="002E6767"/>
    <w:rsid w:val="002E690A"/>
    <w:rsid w:val="002E6C3F"/>
    <w:rsid w:val="002E6CF0"/>
    <w:rsid w:val="002E6DA7"/>
    <w:rsid w:val="002E6FD9"/>
    <w:rsid w:val="002E7266"/>
    <w:rsid w:val="002E75BE"/>
    <w:rsid w:val="002E765B"/>
    <w:rsid w:val="002E7721"/>
    <w:rsid w:val="002E7803"/>
    <w:rsid w:val="002E7A3B"/>
    <w:rsid w:val="002E7D6C"/>
    <w:rsid w:val="002E7EAA"/>
    <w:rsid w:val="002F003A"/>
    <w:rsid w:val="002F01AC"/>
    <w:rsid w:val="002F0C88"/>
    <w:rsid w:val="002F0F2C"/>
    <w:rsid w:val="002F1137"/>
    <w:rsid w:val="002F1208"/>
    <w:rsid w:val="002F1239"/>
    <w:rsid w:val="002F1296"/>
    <w:rsid w:val="002F1468"/>
    <w:rsid w:val="002F1478"/>
    <w:rsid w:val="002F14CA"/>
    <w:rsid w:val="002F1685"/>
    <w:rsid w:val="002F1AF0"/>
    <w:rsid w:val="002F1BB2"/>
    <w:rsid w:val="002F1C25"/>
    <w:rsid w:val="002F1C62"/>
    <w:rsid w:val="002F1CD1"/>
    <w:rsid w:val="002F2008"/>
    <w:rsid w:val="002F20BA"/>
    <w:rsid w:val="002F2146"/>
    <w:rsid w:val="002F2399"/>
    <w:rsid w:val="002F24FD"/>
    <w:rsid w:val="002F250B"/>
    <w:rsid w:val="002F25B4"/>
    <w:rsid w:val="002F27B5"/>
    <w:rsid w:val="002F29A6"/>
    <w:rsid w:val="002F2C7D"/>
    <w:rsid w:val="002F2F70"/>
    <w:rsid w:val="002F2FA1"/>
    <w:rsid w:val="002F3066"/>
    <w:rsid w:val="002F312E"/>
    <w:rsid w:val="002F32B7"/>
    <w:rsid w:val="002F3332"/>
    <w:rsid w:val="002F3393"/>
    <w:rsid w:val="002F3740"/>
    <w:rsid w:val="002F3A2C"/>
    <w:rsid w:val="002F4387"/>
    <w:rsid w:val="002F4910"/>
    <w:rsid w:val="002F4A08"/>
    <w:rsid w:val="002F4D5C"/>
    <w:rsid w:val="002F4D6C"/>
    <w:rsid w:val="002F5043"/>
    <w:rsid w:val="002F5078"/>
    <w:rsid w:val="002F530C"/>
    <w:rsid w:val="002F5346"/>
    <w:rsid w:val="002F53BB"/>
    <w:rsid w:val="002F585E"/>
    <w:rsid w:val="002F59DD"/>
    <w:rsid w:val="002F5BDC"/>
    <w:rsid w:val="002F5C6C"/>
    <w:rsid w:val="002F5D22"/>
    <w:rsid w:val="002F5F63"/>
    <w:rsid w:val="002F6024"/>
    <w:rsid w:val="002F64E0"/>
    <w:rsid w:val="002F67EC"/>
    <w:rsid w:val="002F67F3"/>
    <w:rsid w:val="002F6AAD"/>
    <w:rsid w:val="002F6C89"/>
    <w:rsid w:val="002F6E29"/>
    <w:rsid w:val="002F6FD5"/>
    <w:rsid w:val="002F7220"/>
    <w:rsid w:val="002F7321"/>
    <w:rsid w:val="002F73F5"/>
    <w:rsid w:val="002F7519"/>
    <w:rsid w:val="002F75EB"/>
    <w:rsid w:val="002F7671"/>
    <w:rsid w:val="002F772B"/>
    <w:rsid w:val="002F7874"/>
    <w:rsid w:val="002F7984"/>
    <w:rsid w:val="002F7AB4"/>
    <w:rsid w:val="002F7EF4"/>
    <w:rsid w:val="002F7F5D"/>
    <w:rsid w:val="0030001E"/>
    <w:rsid w:val="003000BA"/>
    <w:rsid w:val="00300121"/>
    <w:rsid w:val="0030047C"/>
    <w:rsid w:val="003005C4"/>
    <w:rsid w:val="003005CE"/>
    <w:rsid w:val="003006D1"/>
    <w:rsid w:val="003008BA"/>
    <w:rsid w:val="003008D2"/>
    <w:rsid w:val="003009DA"/>
    <w:rsid w:val="00300C20"/>
    <w:rsid w:val="00300C22"/>
    <w:rsid w:val="00300C69"/>
    <w:rsid w:val="003012A1"/>
    <w:rsid w:val="00301524"/>
    <w:rsid w:val="00301B7C"/>
    <w:rsid w:val="00301B89"/>
    <w:rsid w:val="00302038"/>
    <w:rsid w:val="0030208F"/>
    <w:rsid w:val="00302133"/>
    <w:rsid w:val="00302149"/>
    <w:rsid w:val="0030230E"/>
    <w:rsid w:val="0030232B"/>
    <w:rsid w:val="003024F3"/>
    <w:rsid w:val="0030257D"/>
    <w:rsid w:val="003027B9"/>
    <w:rsid w:val="00302889"/>
    <w:rsid w:val="003028BC"/>
    <w:rsid w:val="00302922"/>
    <w:rsid w:val="003029CC"/>
    <w:rsid w:val="00302D62"/>
    <w:rsid w:val="00302E08"/>
    <w:rsid w:val="00302E92"/>
    <w:rsid w:val="003032E6"/>
    <w:rsid w:val="003033DC"/>
    <w:rsid w:val="0030340C"/>
    <w:rsid w:val="00303497"/>
    <w:rsid w:val="00303696"/>
    <w:rsid w:val="00303718"/>
    <w:rsid w:val="003039CC"/>
    <w:rsid w:val="00303A3B"/>
    <w:rsid w:val="00303F09"/>
    <w:rsid w:val="00304080"/>
    <w:rsid w:val="00304092"/>
    <w:rsid w:val="00304158"/>
    <w:rsid w:val="00304350"/>
    <w:rsid w:val="00304387"/>
    <w:rsid w:val="00304491"/>
    <w:rsid w:val="003045C1"/>
    <w:rsid w:val="00304699"/>
    <w:rsid w:val="003046E8"/>
    <w:rsid w:val="0030491C"/>
    <w:rsid w:val="00304B71"/>
    <w:rsid w:val="00304CE8"/>
    <w:rsid w:val="00304D26"/>
    <w:rsid w:val="00304D35"/>
    <w:rsid w:val="00304F3B"/>
    <w:rsid w:val="00304F81"/>
    <w:rsid w:val="00304F90"/>
    <w:rsid w:val="00305013"/>
    <w:rsid w:val="00305033"/>
    <w:rsid w:val="003050A8"/>
    <w:rsid w:val="00305111"/>
    <w:rsid w:val="00305261"/>
    <w:rsid w:val="003052BA"/>
    <w:rsid w:val="00305465"/>
    <w:rsid w:val="0030549A"/>
    <w:rsid w:val="00305576"/>
    <w:rsid w:val="0030579D"/>
    <w:rsid w:val="003057D6"/>
    <w:rsid w:val="00305879"/>
    <w:rsid w:val="00305961"/>
    <w:rsid w:val="00305994"/>
    <w:rsid w:val="00305B72"/>
    <w:rsid w:val="00305D5E"/>
    <w:rsid w:val="00305D76"/>
    <w:rsid w:val="00305D89"/>
    <w:rsid w:val="00305DB8"/>
    <w:rsid w:val="00305E5D"/>
    <w:rsid w:val="00305FD7"/>
    <w:rsid w:val="0030612B"/>
    <w:rsid w:val="0030628D"/>
    <w:rsid w:val="00306375"/>
    <w:rsid w:val="00306591"/>
    <w:rsid w:val="003066D2"/>
    <w:rsid w:val="00306A3D"/>
    <w:rsid w:val="00306AAC"/>
    <w:rsid w:val="00306B1E"/>
    <w:rsid w:val="00306CFA"/>
    <w:rsid w:val="00306E02"/>
    <w:rsid w:val="003070E6"/>
    <w:rsid w:val="0030711A"/>
    <w:rsid w:val="0030722E"/>
    <w:rsid w:val="003073D1"/>
    <w:rsid w:val="00307430"/>
    <w:rsid w:val="003074E0"/>
    <w:rsid w:val="00307AFB"/>
    <w:rsid w:val="00307B28"/>
    <w:rsid w:val="00307CE3"/>
    <w:rsid w:val="00307CF5"/>
    <w:rsid w:val="00307D09"/>
    <w:rsid w:val="00307D5D"/>
    <w:rsid w:val="00307E9F"/>
    <w:rsid w:val="00307EDD"/>
    <w:rsid w:val="00307FE8"/>
    <w:rsid w:val="00310178"/>
    <w:rsid w:val="0031024E"/>
    <w:rsid w:val="003107B6"/>
    <w:rsid w:val="00310832"/>
    <w:rsid w:val="00310AB0"/>
    <w:rsid w:val="00310E49"/>
    <w:rsid w:val="00310F74"/>
    <w:rsid w:val="003111DB"/>
    <w:rsid w:val="003112C4"/>
    <w:rsid w:val="003112FC"/>
    <w:rsid w:val="003113E6"/>
    <w:rsid w:val="0031159E"/>
    <w:rsid w:val="00311770"/>
    <w:rsid w:val="00311B86"/>
    <w:rsid w:val="00311E95"/>
    <w:rsid w:val="00311F59"/>
    <w:rsid w:val="00311FEC"/>
    <w:rsid w:val="0031215F"/>
    <w:rsid w:val="003121E0"/>
    <w:rsid w:val="0031255B"/>
    <w:rsid w:val="00312719"/>
    <w:rsid w:val="00312875"/>
    <w:rsid w:val="0031298C"/>
    <w:rsid w:val="00312DE5"/>
    <w:rsid w:val="00312E4E"/>
    <w:rsid w:val="00312F4C"/>
    <w:rsid w:val="00313073"/>
    <w:rsid w:val="00313076"/>
    <w:rsid w:val="003130A5"/>
    <w:rsid w:val="00313508"/>
    <w:rsid w:val="00313C6E"/>
    <w:rsid w:val="0031413A"/>
    <w:rsid w:val="0031422B"/>
    <w:rsid w:val="00314269"/>
    <w:rsid w:val="00314626"/>
    <w:rsid w:val="0031493A"/>
    <w:rsid w:val="0031494A"/>
    <w:rsid w:val="003149EE"/>
    <w:rsid w:val="00314E14"/>
    <w:rsid w:val="00314E92"/>
    <w:rsid w:val="00314FD3"/>
    <w:rsid w:val="00315114"/>
    <w:rsid w:val="00315528"/>
    <w:rsid w:val="0031564C"/>
    <w:rsid w:val="00315662"/>
    <w:rsid w:val="0031569F"/>
    <w:rsid w:val="0031584A"/>
    <w:rsid w:val="00315999"/>
    <w:rsid w:val="00315AD8"/>
    <w:rsid w:val="00315B00"/>
    <w:rsid w:val="00315B90"/>
    <w:rsid w:val="00315CC8"/>
    <w:rsid w:val="00315CD4"/>
    <w:rsid w:val="00315CEE"/>
    <w:rsid w:val="00316043"/>
    <w:rsid w:val="0031611D"/>
    <w:rsid w:val="00316322"/>
    <w:rsid w:val="003163D7"/>
    <w:rsid w:val="003163EA"/>
    <w:rsid w:val="003165A7"/>
    <w:rsid w:val="00316693"/>
    <w:rsid w:val="00316788"/>
    <w:rsid w:val="003167FE"/>
    <w:rsid w:val="00316A4F"/>
    <w:rsid w:val="00316B05"/>
    <w:rsid w:val="00316B1E"/>
    <w:rsid w:val="00316BA9"/>
    <w:rsid w:val="00316D42"/>
    <w:rsid w:val="00316DA3"/>
    <w:rsid w:val="00317130"/>
    <w:rsid w:val="00317405"/>
    <w:rsid w:val="0031754E"/>
    <w:rsid w:val="00317668"/>
    <w:rsid w:val="00317998"/>
    <w:rsid w:val="00317ACB"/>
    <w:rsid w:val="00317BEF"/>
    <w:rsid w:val="00317E99"/>
    <w:rsid w:val="00317F97"/>
    <w:rsid w:val="003200C4"/>
    <w:rsid w:val="003201BF"/>
    <w:rsid w:val="00320296"/>
    <w:rsid w:val="0032034D"/>
    <w:rsid w:val="0032043A"/>
    <w:rsid w:val="003204AA"/>
    <w:rsid w:val="003205E0"/>
    <w:rsid w:val="0032067B"/>
    <w:rsid w:val="00320AC1"/>
    <w:rsid w:val="00320ADA"/>
    <w:rsid w:val="00320B67"/>
    <w:rsid w:val="00320C5B"/>
    <w:rsid w:val="00320DCE"/>
    <w:rsid w:val="00320E8A"/>
    <w:rsid w:val="00321368"/>
    <w:rsid w:val="003214E8"/>
    <w:rsid w:val="003218CC"/>
    <w:rsid w:val="00321ADE"/>
    <w:rsid w:val="00322057"/>
    <w:rsid w:val="0032210A"/>
    <w:rsid w:val="00322399"/>
    <w:rsid w:val="003225A0"/>
    <w:rsid w:val="0032265A"/>
    <w:rsid w:val="003227E0"/>
    <w:rsid w:val="00322D27"/>
    <w:rsid w:val="00322E64"/>
    <w:rsid w:val="00322F3A"/>
    <w:rsid w:val="00323133"/>
    <w:rsid w:val="0032330F"/>
    <w:rsid w:val="0032343A"/>
    <w:rsid w:val="00323471"/>
    <w:rsid w:val="003237D5"/>
    <w:rsid w:val="003238BB"/>
    <w:rsid w:val="003238FC"/>
    <w:rsid w:val="00323965"/>
    <w:rsid w:val="00323A98"/>
    <w:rsid w:val="00323AA3"/>
    <w:rsid w:val="00323B17"/>
    <w:rsid w:val="00323D84"/>
    <w:rsid w:val="00323E98"/>
    <w:rsid w:val="00323EBF"/>
    <w:rsid w:val="0032418B"/>
    <w:rsid w:val="00324255"/>
    <w:rsid w:val="003243C3"/>
    <w:rsid w:val="00324547"/>
    <w:rsid w:val="0032480E"/>
    <w:rsid w:val="00324997"/>
    <w:rsid w:val="003249D4"/>
    <w:rsid w:val="00324ACE"/>
    <w:rsid w:val="00324BEC"/>
    <w:rsid w:val="00324CC3"/>
    <w:rsid w:val="00324D83"/>
    <w:rsid w:val="003250D5"/>
    <w:rsid w:val="0032514C"/>
    <w:rsid w:val="00325159"/>
    <w:rsid w:val="003251F6"/>
    <w:rsid w:val="0032536F"/>
    <w:rsid w:val="003253F0"/>
    <w:rsid w:val="003256A9"/>
    <w:rsid w:val="003256FF"/>
    <w:rsid w:val="00325ADD"/>
    <w:rsid w:val="00325AEF"/>
    <w:rsid w:val="00325B41"/>
    <w:rsid w:val="00325CE2"/>
    <w:rsid w:val="00325FE3"/>
    <w:rsid w:val="0032609C"/>
    <w:rsid w:val="003266FC"/>
    <w:rsid w:val="0032679C"/>
    <w:rsid w:val="003267DA"/>
    <w:rsid w:val="0032693C"/>
    <w:rsid w:val="003269B6"/>
    <w:rsid w:val="00326CBE"/>
    <w:rsid w:val="00326DEB"/>
    <w:rsid w:val="00326F71"/>
    <w:rsid w:val="00327107"/>
    <w:rsid w:val="00327119"/>
    <w:rsid w:val="003271AC"/>
    <w:rsid w:val="003271F2"/>
    <w:rsid w:val="00327367"/>
    <w:rsid w:val="003273C5"/>
    <w:rsid w:val="003273E8"/>
    <w:rsid w:val="003274BB"/>
    <w:rsid w:val="0032783D"/>
    <w:rsid w:val="0032798F"/>
    <w:rsid w:val="00327AE6"/>
    <w:rsid w:val="00327B13"/>
    <w:rsid w:val="00327B67"/>
    <w:rsid w:val="00327BF1"/>
    <w:rsid w:val="00330118"/>
    <w:rsid w:val="003304AB"/>
    <w:rsid w:val="003309F8"/>
    <w:rsid w:val="00330C08"/>
    <w:rsid w:val="00330CF5"/>
    <w:rsid w:val="00330DFE"/>
    <w:rsid w:val="00330F7A"/>
    <w:rsid w:val="00331084"/>
    <w:rsid w:val="00331090"/>
    <w:rsid w:val="003310AB"/>
    <w:rsid w:val="003310B0"/>
    <w:rsid w:val="00331301"/>
    <w:rsid w:val="003314C7"/>
    <w:rsid w:val="00331560"/>
    <w:rsid w:val="0033179B"/>
    <w:rsid w:val="00331A74"/>
    <w:rsid w:val="00331C1A"/>
    <w:rsid w:val="00331FCA"/>
    <w:rsid w:val="0033234A"/>
    <w:rsid w:val="00332563"/>
    <w:rsid w:val="003326E5"/>
    <w:rsid w:val="003326E6"/>
    <w:rsid w:val="0033272E"/>
    <w:rsid w:val="0033274B"/>
    <w:rsid w:val="00332755"/>
    <w:rsid w:val="0033287E"/>
    <w:rsid w:val="00332C0A"/>
    <w:rsid w:val="00332C94"/>
    <w:rsid w:val="00332D30"/>
    <w:rsid w:val="00332D8D"/>
    <w:rsid w:val="00332DFE"/>
    <w:rsid w:val="0033323B"/>
    <w:rsid w:val="0033369C"/>
    <w:rsid w:val="0033374E"/>
    <w:rsid w:val="00333860"/>
    <w:rsid w:val="00333A4C"/>
    <w:rsid w:val="00333A79"/>
    <w:rsid w:val="00333B77"/>
    <w:rsid w:val="00333DF3"/>
    <w:rsid w:val="00333ED3"/>
    <w:rsid w:val="00333EE6"/>
    <w:rsid w:val="003345E7"/>
    <w:rsid w:val="0033465F"/>
    <w:rsid w:val="003349F2"/>
    <w:rsid w:val="00334BFA"/>
    <w:rsid w:val="00334C15"/>
    <w:rsid w:val="00334CC5"/>
    <w:rsid w:val="00334D29"/>
    <w:rsid w:val="00334DE2"/>
    <w:rsid w:val="00334E2D"/>
    <w:rsid w:val="00334ED6"/>
    <w:rsid w:val="003350EA"/>
    <w:rsid w:val="00335171"/>
    <w:rsid w:val="00335264"/>
    <w:rsid w:val="0033526A"/>
    <w:rsid w:val="00335B2B"/>
    <w:rsid w:val="00335BD3"/>
    <w:rsid w:val="00335C1F"/>
    <w:rsid w:val="00335CDB"/>
    <w:rsid w:val="00335D3E"/>
    <w:rsid w:val="00335E1D"/>
    <w:rsid w:val="003360B1"/>
    <w:rsid w:val="00336272"/>
    <w:rsid w:val="003363A5"/>
    <w:rsid w:val="003368FD"/>
    <w:rsid w:val="00336915"/>
    <w:rsid w:val="00336A49"/>
    <w:rsid w:val="00336BDE"/>
    <w:rsid w:val="00336DE0"/>
    <w:rsid w:val="00336E29"/>
    <w:rsid w:val="00336EEA"/>
    <w:rsid w:val="00336FA5"/>
    <w:rsid w:val="00337023"/>
    <w:rsid w:val="0033707C"/>
    <w:rsid w:val="0033710B"/>
    <w:rsid w:val="003371F1"/>
    <w:rsid w:val="003373D4"/>
    <w:rsid w:val="0033756D"/>
    <w:rsid w:val="003376A6"/>
    <w:rsid w:val="00337D7E"/>
    <w:rsid w:val="00337F5C"/>
    <w:rsid w:val="003404B7"/>
    <w:rsid w:val="00340642"/>
    <w:rsid w:val="003406A9"/>
    <w:rsid w:val="003407E9"/>
    <w:rsid w:val="00340CD8"/>
    <w:rsid w:val="00340F25"/>
    <w:rsid w:val="00340F33"/>
    <w:rsid w:val="0034128C"/>
    <w:rsid w:val="00341290"/>
    <w:rsid w:val="00341C02"/>
    <w:rsid w:val="00341CE4"/>
    <w:rsid w:val="00341D47"/>
    <w:rsid w:val="00341D98"/>
    <w:rsid w:val="00341E26"/>
    <w:rsid w:val="00341E4F"/>
    <w:rsid w:val="00342009"/>
    <w:rsid w:val="00342114"/>
    <w:rsid w:val="003422F2"/>
    <w:rsid w:val="00342649"/>
    <w:rsid w:val="0034278A"/>
    <w:rsid w:val="003427CE"/>
    <w:rsid w:val="00342854"/>
    <w:rsid w:val="00342E3C"/>
    <w:rsid w:val="00343009"/>
    <w:rsid w:val="0034308C"/>
    <w:rsid w:val="003430C8"/>
    <w:rsid w:val="0034318A"/>
    <w:rsid w:val="003434AA"/>
    <w:rsid w:val="003436EC"/>
    <w:rsid w:val="003439CB"/>
    <w:rsid w:val="00343B02"/>
    <w:rsid w:val="00343B37"/>
    <w:rsid w:val="00343D73"/>
    <w:rsid w:val="00343E7E"/>
    <w:rsid w:val="00343EAA"/>
    <w:rsid w:val="0034431D"/>
    <w:rsid w:val="00344396"/>
    <w:rsid w:val="003443DA"/>
    <w:rsid w:val="00344567"/>
    <w:rsid w:val="00344735"/>
    <w:rsid w:val="00344B2A"/>
    <w:rsid w:val="00344D02"/>
    <w:rsid w:val="003452F2"/>
    <w:rsid w:val="00345377"/>
    <w:rsid w:val="003453ED"/>
    <w:rsid w:val="003454D5"/>
    <w:rsid w:val="003454F3"/>
    <w:rsid w:val="00345848"/>
    <w:rsid w:val="00345900"/>
    <w:rsid w:val="00345ACE"/>
    <w:rsid w:val="00345B18"/>
    <w:rsid w:val="00345C74"/>
    <w:rsid w:val="00345D38"/>
    <w:rsid w:val="0034605B"/>
    <w:rsid w:val="0034624A"/>
    <w:rsid w:val="00346317"/>
    <w:rsid w:val="00346987"/>
    <w:rsid w:val="00346B95"/>
    <w:rsid w:val="00346CA3"/>
    <w:rsid w:val="00347477"/>
    <w:rsid w:val="0034788B"/>
    <w:rsid w:val="003479CC"/>
    <w:rsid w:val="00347D18"/>
    <w:rsid w:val="00347D85"/>
    <w:rsid w:val="00347EB1"/>
    <w:rsid w:val="00350512"/>
    <w:rsid w:val="00350783"/>
    <w:rsid w:val="00350BD0"/>
    <w:rsid w:val="00350DC8"/>
    <w:rsid w:val="00350E5D"/>
    <w:rsid w:val="00350F49"/>
    <w:rsid w:val="00351242"/>
    <w:rsid w:val="003516A5"/>
    <w:rsid w:val="0035173D"/>
    <w:rsid w:val="00351891"/>
    <w:rsid w:val="003519A8"/>
    <w:rsid w:val="00351ACE"/>
    <w:rsid w:val="00351D7C"/>
    <w:rsid w:val="00351D8D"/>
    <w:rsid w:val="00351E9C"/>
    <w:rsid w:val="00351EFC"/>
    <w:rsid w:val="00351F1A"/>
    <w:rsid w:val="0035212D"/>
    <w:rsid w:val="003527AB"/>
    <w:rsid w:val="0035296B"/>
    <w:rsid w:val="00352B4D"/>
    <w:rsid w:val="00352BBC"/>
    <w:rsid w:val="00352BBF"/>
    <w:rsid w:val="00352BFC"/>
    <w:rsid w:val="00352CAD"/>
    <w:rsid w:val="00352D9F"/>
    <w:rsid w:val="00352F31"/>
    <w:rsid w:val="00352FB7"/>
    <w:rsid w:val="0035302E"/>
    <w:rsid w:val="003530A6"/>
    <w:rsid w:val="003530C4"/>
    <w:rsid w:val="003532B1"/>
    <w:rsid w:val="00353341"/>
    <w:rsid w:val="00353391"/>
    <w:rsid w:val="0035348C"/>
    <w:rsid w:val="003534CE"/>
    <w:rsid w:val="0035356C"/>
    <w:rsid w:val="003535C4"/>
    <w:rsid w:val="00353771"/>
    <w:rsid w:val="00353789"/>
    <w:rsid w:val="0035386C"/>
    <w:rsid w:val="003538EB"/>
    <w:rsid w:val="00353991"/>
    <w:rsid w:val="003539F8"/>
    <w:rsid w:val="00353A4B"/>
    <w:rsid w:val="00353E68"/>
    <w:rsid w:val="00353EF8"/>
    <w:rsid w:val="00353F0B"/>
    <w:rsid w:val="00354626"/>
    <w:rsid w:val="00354866"/>
    <w:rsid w:val="00354B28"/>
    <w:rsid w:val="00354F31"/>
    <w:rsid w:val="003550BF"/>
    <w:rsid w:val="003552BF"/>
    <w:rsid w:val="0035558F"/>
    <w:rsid w:val="003556DF"/>
    <w:rsid w:val="0035585D"/>
    <w:rsid w:val="00355C74"/>
    <w:rsid w:val="00355C8C"/>
    <w:rsid w:val="00355CB8"/>
    <w:rsid w:val="00355D16"/>
    <w:rsid w:val="0035686E"/>
    <w:rsid w:val="003569B5"/>
    <w:rsid w:val="00356A46"/>
    <w:rsid w:val="00356A80"/>
    <w:rsid w:val="00356B2D"/>
    <w:rsid w:val="00356C1A"/>
    <w:rsid w:val="00356F8A"/>
    <w:rsid w:val="0035708D"/>
    <w:rsid w:val="003570A4"/>
    <w:rsid w:val="003570FC"/>
    <w:rsid w:val="003571CC"/>
    <w:rsid w:val="00357345"/>
    <w:rsid w:val="003573D4"/>
    <w:rsid w:val="003573E0"/>
    <w:rsid w:val="003574AD"/>
    <w:rsid w:val="003574C4"/>
    <w:rsid w:val="00357888"/>
    <w:rsid w:val="0035793C"/>
    <w:rsid w:val="0035799C"/>
    <w:rsid w:val="00357A25"/>
    <w:rsid w:val="00357B4A"/>
    <w:rsid w:val="00357C07"/>
    <w:rsid w:val="00357E64"/>
    <w:rsid w:val="00357F41"/>
    <w:rsid w:val="00357F66"/>
    <w:rsid w:val="00360213"/>
    <w:rsid w:val="0036027A"/>
    <w:rsid w:val="003605CF"/>
    <w:rsid w:val="00360740"/>
    <w:rsid w:val="003607E7"/>
    <w:rsid w:val="003607FB"/>
    <w:rsid w:val="00360958"/>
    <w:rsid w:val="0036096C"/>
    <w:rsid w:val="00360A80"/>
    <w:rsid w:val="00360DAC"/>
    <w:rsid w:val="00360E2D"/>
    <w:rsid w:val="00360F87"/>
    <w:rsid w:val="00360F95"/>
    <w:rsid w:val="00361057"/>
    <w:rsid w:val="00361321"/>
    <w:rsid w:val="0036133C"/>
    <w:rsid w:val="00361527"/>
    <w:rsid w:val="003615AF"/>
    <w:rsid w:val="003617C1"/>
    <w:rsid w:val="00361AD6"/>
    <w:rsid w:val="00361D68"/>
    <w:rsid w:val="0036208F"/>
    <w:rsid w:val="00362591"/>
    <w:rsid w:val="003627FB"/>
    <w:rsid w:val="003629C0"/>
    <w:rsid w:val="00362AB5"/>
    <w:rsid w:val="00362AD2"/>
    <w:rsid w:val="00362BEC"/>
    <w:rsid w:val="00363080"/>
    <w:rsid w:val="003632F5"/>
    <w:rsid w:val="003633B8"/>
    <w:rsid w:val="00363787"/>
    <w:rsid w:val="00363864"/>
    <w:rsid w:val="00363B44"/>
    <w:rsid w:val="00363BBD"/>
    <w:rsid w:val="00363CC5"/>
    <w:rsid w:val="00363F01"/>
    <w:rsid w:val="00364029"/>
    <w:rsid w:val="00364175"/>
    <w:rsid w:val="003641E2"/>
    <w:rsid w:val="003642FB"/>
    <w:rsid w:val="003642FC"/>
    <w:rsid w:val="003648EE"/>
    <w:rsid w:val="0036493E"/>
    <w:rsid w:val="00364BBF"/>
    <w:rsid w:val="00364D28"/>
    <w:rsid w:val="00364DB5"/>
    <w:rsid w:val="00364ED8"/>
    <w:rsid w:val="00364FAE"/>
    <w:rsid w:val="003657F5"/>
    <w:rsid w:val="003658C6"/>
    <w:rsid w:val="00365A93"/>
    <w:rsid w:val="00365B7F"/>
    <w:rsid w:val="00365CA5"/>
    <w:rsid w:val="003662EE"/>
    <w:rsid w:val="00366B2E"/>
    <w:rsid w:val="0036715F"/>
    <w:rsid w:val="0036716D"/>
    <w:rsid w:val="003672FE"/>
    <w:rsid w:val="003678B7"/>
    <w:rsid w:val="003679BE"/>
    <w:rsid w:val="00367AC5"/>
    <w:rsid w:val="00367B20"/>
    <w:rsid w:val="00367BF0"/>
    <w:rsid w:val="00367CBD"/>
    <w:rsid w:val="00367E27"/>
    <w:rsid w:val="00367ED6"/>
    <w:rsid w:val="00370007"/>
    <w:rsid w:val="003700CB"/>
    <w:rsid w:val="003701C6"/>
    <w:rsid w:val="0037025B"/>
    <w:rsid w:val="003707E7"/>
    <w:rsid w:val="0037089C"/>
    <w:rsid w:val="00370ADF"/>
    <w:rsid w:val="00370C3B"/>
    <w:rsid w:val="00370DCB"/>
    <w:rsid w:val="00370F06"/>
    <w:rsid w:val="003710AD"/>
    <w:rsid w:val="003713F4"/>
    <w:rsid w:val="00371403"/>
    <w:rsid w:val="0037141F"/>
    <w:rsid w:val="003715A4"/>
    <w:rsid w:val="003715D5"/>
    <w:rsid w:val="0037173C"/>
    <w:rsid w:val="00371781"/>
    <w:rsid w:val="0037185F"/>
    <w:rsid w:val="00371904"/>
    <w:rsid w:val="0037198E"/>
    <w:rsid w:val="00371A79"/>
    <w:rsid w:val="00371D30"/>
    <w:rsid w:val="0037204F"/>
    <w:rsid w:val="00372130"/>
    <w:rsid w:val="00372498"/>
    <w:rsid w:val="003726BE"/>
    <w:rsid w:val="0037290F"/>
    <w:rsid w:val="003729A0"/>
    <w:rsid w:val="00372AB3"/>
    <w:rsid w:val="00372AD2"/>
    <w:rsid w:val="00372CBD"/>
    <w:rsid w:val="00372D36"/>
    <w:rsid w:val="00372DE4"/>
    <w:rsid w:val="00372F7A"/>
    <w:rsid w:val="003730F7"/>
    <w:rsid w:val="00373161"/>
    <w:rsid w:val="003733A8"/>
    <w:rsid w:val="00373594"/>
    <w:rsid w:val="00373C0C"/>
    <w:rsid w:val="00373C18"/>
    <w:rsid w:val="00373CA6"/>
    <w:rsid w:val="00373D36"/>
    <w:rsid w:val="00373FB8"/>
    <w:rsid w:val="003740FC"/>
    <w:rsid w:val="00374649"/>
    <w:rsid w:val="003746F8"/>
    <w:rsid w:val="003747CE"/>
    <w:rsid w:val="00374A94"/>
    <w:rsid w:val="00374F9A"/>
    <w:rsid w:val="003751C4"/>
    <w:rsid w:val="00375266"/>
    <w:rsid w:val="0037539E"/>
    <w:rsid w:val="003753E6"/>
    <w:rsid w:val="003755F9"/>
    <w:rsid w:val="003757CF"/>
    <w:rsid w:val="00375C14"/>
    <w:rsid w:val="00375C2A"/>
    <w:rsid w:val="00375C4A"/>
    <w:rsid w:val="00375D96"/>
    <w:rsid w:val="00375DA3"/>
    <w:rsid w:val="00375DB0"/>
    <w:rsid w:val="00375E1A"/>
    <w:rsid w:val="00375F5C"/>
    <w:rsid w:val="00375F96"/>
    <w:rsid w:val="00375F9E"/>
    <w:rsid w:val="003761C1"/>
    <w:rsid w:val="00376245"/>
    <w:rsid w:val="00376302"/>
    <w:rsid w:val="00376805"/>
    <w:rsid w:val="00376839"/>
    <w:rsid w:val="003768F1"/>
    <w:rsid w:val="00376A0E"/>
    <w:rsid w:val="00376FF1"/>
    <w:rsid w:val="003771EA"/>
    <w:rsid w:val="00377380"/>
    <w:rsid w:val="003774F5"/>
    <w:rsid w:val="003776E9"/>
    <w:rsid w:val="00377B26"/>
    <w:rsid w:val="00377B81"/>
    <w:rsid w:val="00377BAE"/>
    <w:rsid w:val="00377BB9"/>
    <w:rsid w:val="00380030"/>
    <w:rsid w:val="00380048"/>
    <w:rsid w:val="00380248"/>
    <w:rsid w:val="0038030A"/>
    <w:rsid w:val="00380757"/>
    <w:rsid w:val="0038089F"/>
    <w:rsid w:val="00380936"/>
    <w:rsid w:val="00380B1E"/>
    <w:rsid w:val="00380DD8"/>
    <w:rsid w:val="00380E34"/>
    <w:rsid w:val="00380FC0"/>
    <w:rsid w:val="00381090"/>
    <w:rsid w:val="0038143F"/>
    <w:rsid w:val="0038148A"/>
    <w:rsid w:val="003815C3"/>
    <w:rsid w:val="00381680"/>
    <w:rsid w:val="00381718"/>
    <w:rsid w:val="003818CD"/>
    <w:rsid w:val="00381909"/>
    <w:rsid w:val="00381ABB"/>
    <w:rsid w:val="00381CBD"/>
    <w:rsid w:val="00381E92"/>
    <w:rsid w:val="00381F49"/>
    <w:rsid w:val="00381F96"/>
    <w:rsid w:val="003820EB"/>
    <w:rsid w:val="003821BA"/>
    <w:rsid w:val="003821E7"/>
    <w:rsid w:val="003822ED"/>
    <w:rsid w:val="003822F7"/>
    <w:rsid w:val="0038252C"/>
    <w:rsid w:val="00382600"/>
    <w:rsid w:val="0038266A"/>
    <w:rsid w:val="0038268D"/>
    <w:rsid w:val="00382844"/>
    <w:rsid w:val="0038285C"/>
    <w:rsid w:val="00382A44"/>
    <w:rsid w:val="00382BA5"/>
    <w:rsid w:val="00382C22"/>
    <w:rsid w:val="00382DC8"/>
    <w:rsid w:val="00382F2C"/>
    <w:rsid w:val="00383061"/>
    <w:rsid w:val="00383160"/>
    <w:rsid w:val="003831B9"/>
    <w:rsid w:val="00383416"/>
    <w:rsid w:val="003834A6"/>
    <w:rsid w:val="00383524"/>
    <w:rsid w:val="0038352F"/>
    <w:rsid w:val="00383624"/>
    <w:rsid w:val="003837E9"/>
    <w:rsid w:val="00383B57"/>
    <w:rsid w:val="00383BB1"/>
    <w:rsid w:val="00383D2E"/>
    <w:rsid w:val="00384057"/>
    <w:rsid w:val="00384639"/>
    <w:rsid w:val="00384672"/>
    <w:rsid w:val="00384703"/>
    <w:rsid w:val="00384C69"/>
    <w:rsid w:val="00385099"/>
    <w:rsid w:val="003853E1"/>
    <w:rsid w:val="003857B5"/>
    <w:rsid w:val="00385847"/>
    <w:rsid w:val="00385928"/>
    <w:rsid w:val="00385B0D"/>
    <w:rsid w:val="00385E3D"/>
    <w:rsid w:val="00385EB0"/>
    <w:rsid w:val="003860F7"/>
    <w:rsid w:val="00386208"/>
    <w:rsid w:val="00386268"/>
    <w:rsid w:val="0038626B"/>
    <w:rsid w:val="00386604"/>
    <w:rsid w:val="00386784"/>
    <w:rsid w:val="00386B89"/>
    <w:rsid w:val="00386EDA"/>
    <w:rsid w:val="00386F4D"/>
    <w:rsid w:val="00386F9A"/>
    <w:rsid w:val="003870AD"/>
    <w:rsid w:val="003873E1"/>
    <w:rsid w:val="003875FA"/>
    <w:rsid w:val="00387877"/>
    <w:rsid w:val="00387C47"/>
    <w:rsid w:val="00387CA6"/>
    <w:rsid w:val="00387D1B"/>
    <w:rsid w:val="003900F6"/>
    <w:rsid w:val="003903A7"/>
    <w:rsid w:val="003903F3"/>
    <w:rsid w:val="0039048C"/>
    <w:rsid w:val="0039088A"/>
    <w:rsid w:val="00390B4B"/>
    <w:rsid w:val="00390B4D"/>
    <w:rsid w:val="00390C4C"/>
    <w:rsid w:val="00390CAD"/>
    <w:rsid w:val="00390CE2"/>
    <w:rsid w:val="00390E65"/>
    <w:rsid w:val="00391219"/>
    <w:rsid w:val="003912B7"/>
    <w:rsid w:val="00391348"/>
    <w:rsid w:val="00391580"/>
    <w:rsid w:val="003915AA"/>
    <w:rsid w:val="00391672"/>
    <w:rsid w:val="003918E7"/>
    <w:rsid w:val="0039196A"/>
    <w:rsid w:val="00391979"/>
    <w:rsid w:val="00391C62"/>
    <w:rsid w:val="00391D76"/>
    <w:rsid w:val="00391FA3"/>
    <w:rsid w:val="00392039"/>
    <w:rsid w:val="00392649"/>
    <w:rsid w:val="0039269E"/>
    <w:rsid w:val="00392A97"/>
    <w:rsid w:val="00392C44"/>
    <w:rsid w:val="00392D01"/>
    <w:rsid w:val="00392D0B"/>
    <w:rsid w:val="00392D40"/>
    <w:rsid w:val="00392D6F"/>
    <w:rsid w:val="00392EE3"/>
    <w:rsid w:val="0039323E"/>
    <w:rsid w:val="00393265"/>
    <w:rsid w:val="003933A2"/>
    <w:rsid w:val="00393464"/>
    <w:rsid w:val="00393740"/>
    <w:rsid w:val="00393873"/>
    <w:rsid w:val="0039399D"/>
    <w:rsid w:val="00393D4C"/>
    <w:rsid w:val="00393EC1"/>
    <w:rsid w:val="00394019"/>
    <w:rsid w:val="003941B0"/>
    <w:rsid w:val="003944C7"/>
    <w:rsid w:val="00394AD0"/>
    <w:rsid w:val="00394D4B"/>
    <w:rsid w:val="00394E2F"/>
    <w:rsid w:val="00395506"/>
    <w:rsid w:val="00395558"/>
    <w:rsid w:val="003956A6"/>
    <w:rsid w:val="0039573D"/>
    <w:rsid w:val="003958B2"/>
    <w:rsid w:val="00395936"/>
    <w:rsid w:val="00395B6F"/>
    <w:rsid w:val="00395BFE"/>
    <w:rsid w:val="00395D6D"/>
    <w:rsid w:val="00395D96"/>
    <w:rsid w:val="00395DE2"/>
    <w:rsid w:val="00395FD1"/>
    <w:rsid w:val="003962A6"/>
    <w:rsid w:val="003963B8"/>
    <w:rsid w:val="0039670A"/>
    <w:rsid w:val="003968AF"/>
    <w:rsid w:val="00396CF1"/>
    <w:rsid w:val="00396F80"/>
    <w:rsid w:val="00397227"/>
    <w:rsid w:val="0039747D"/>
    <w:rsid w:val="003974D1"/>
    <w:rsid w:val="00397873"/>
    <w:rsid w:val="003978B4"/>
    <w:rsid w:val="00397978"/>
    <w:rsid w:val="00397CB5"/>
    <w:rsid w:val="00397D8F"/>
    <w:rsid w:val="00397F91"/>
    <w:rsid w:val="003A0041"/>
    <w:rsid w:val="003A0205"/>
    <w:rsid w:val="003A0240"/>
    <w:rsid w:val="003A026C"/>
    <w:rsid w:val="003A0552"/>
    <w:rsid w:val="003A0750"/>
    <w:rsid w:val="003A0AC6"/>
    <w:rsid w:val="003A0E4C"/>
    <w:rsid w:val="003A0FA0"/>
    <w:rsid w:val="003A1032"/>
    <w:rsid w:val="003A13D0"/>
    <w:rsid w:val="003A1730"/>
    <w:rsid w:val="003A176B"/>
    <w:rsid w:val="003A1BFA"/>
    <w:rsid w:val="003A1DF7"/>
    <w:rsid w:val="003A1E27"/>
    <w:rsid w:val="003A1E61"/>
    <w:rsid w:val="003A2058"/>
    <w:rsid w:val="003A2103"/>
    <w:rsid w:val="003A21CF"/>
    <w:rsid w:val="003A23C5"/>
    <w:rsid w:val="003A2B67"/>
    <w:rsid w:val="003A2C3F"/>
    <w:rsid w:val="003A2C89"/>
    <w:rsid w:val="003A2CE4"/>
    <w:rsid w:val="003A2DC5"/>
    <w:rsid w:val="003A2F1A"/>
    <w:rsid w:val="003A3019"/>
    <w:rsid w:val="003A329F"/>
    <w:rsid w:val="003A363D"/>
    <w:rsid w:val="003A36B2"/>
    <w:rsid w:val="003A37C8"/>
    <w:rsid w:val="003A3B2A"/>
    <w:rsid w:val="003A3F23"/>
    <w:rsid w:val="003A3FF7"/>
    <w:rsid w:val="003A4063"/>
    <w:rsid w:val="003A41E9"/>
    <w:rsid w:val="003A42A5"/>
    <w:rsid w:val="003A4374"/>
    <w:rsid w:val="003A442E"/>
    <w:rsid w:val="003A4455"/>
    <w:rsid w:val="003A4456"/>
    <w:rsid w:val="003A4730"/>
    <w:rsid w:val="003A4E7E"/>
    <w:rsid w:val="003A4FC5"/>
    <w:rsid w:val="003A5193"/>
    <w:rsid w:val="003A5247"/>
    <w:rsid w:val="003A5431"/>
    <w:rsid w:val="003A5892"/>
    <w:rsid w:val="003A58A8"/>
    <w:rsid w:val="003A5C72"/>
    <w:rsid w:val="003A5E33"/>
    <w:rsid w:val="003A5E91"/>
    <w:rsid w:val="003A5ED0"/>
    <w:rsid w:val="003A5F8E"/>
    <w:rsid w:val="003A6358"/>
    <w:rsid w:val="003A6359"/>
    <w:rsid w:val="003A6447"/>
    <w:rsid w:val="003A64CD"/>
    <w:rsid w:val="003A65D1"/>
    <w:rsid w:val="003A6680"/>
    <w:rsid w:val="003A69D8"/>
    <w:rsid w:val="003A6C8F"/>
    <w:rsid w:val="003A6E9C"/>
    <w:rsid w:val="003A6F0C"/>
    <w:rsid w:val="003A7015"/>
    <w:rsid w:val="003A7034"/>
    <w:rsid w:val="003A70F0"/>
    <w:rsid w:val="003A78E0"/>
    <w:rsid w:val="003A7DE8"/>
    <w:rsid w:val="003B001A"/>
    <w:rsid w:val="003B0114"/>
    <w:rsid w:val="003B06A5"/>
    <w:rsid w:val="003B073D"/>
    <w:rsid w:val="003B0EB9"/>
    <w:rsid w:val="003B1077"/>
    <w:rsid w:val="003B107C"/>
    <w:rsid w:val="003B10BA"/>
    <w:rsid w:val="003B1B24"/>
    <w:rsid w:val="003B1C26"/>
    <w:rsid w:val="003B1C6F"/>
    <w:rsid w:val="003B1CD1"/>
    <w:rsid w:val="003B1CFF"/>
    <w:rsid w:val="003B1DB9"/>
    <w:rsid w:val="003B1E4F"/>
    <w:rsid w:val="003B1EA6"/>
    <w:rsid w:val="003B2059"/>
    <w:rsid w:val="003B22FF"/>
    <w:rsid w:val="003B262E"/>
    <w:rsid w:val="003B26E1"/>
    <w:rsid w:val="003B2F9A"/>
    <w:rsid w:val="003B303C"/>
    <w:rsid w:val="003B3040"/>
    <w:rsid w:val="003B317E"/>
    <w:rsid w:val="003B3629"/>
    <w:rsid w:val="003B395F"/>
    <w:rsid w:val="003B3A19"/>
    <w:rsid w:val="003B3A5C"/>
    <w:rsid w:val="003B3B4A"/>
    <w:rsid w:val="003B3B74"/>
    <w:rsid w:val="003B3E18"/>
    <w:rsid w:val="003B4193"/>
    <w:rsid w:val="003B4211"/>
    <w:rsid w:val="003B4278"/>
    <w:rsid w:val="003B4453"/>
    <w:rsid w:val="003B44C8"/>
    <w:rsid w:val="003B44E6"/>
    <w:rsid w:val="003B4D8A"/>
    <w:rsid w:val="003B4E8C"/>
    <w:rsid w:val="003B4F0A"/>
    <w:rsid w:val="003B4F0B"/>
    <w:rsid w:val="003B4F6B"/>
    <w:rsid w:val="003B4FA3"/>
    <w:rsid w:val="003B5029"/>
    <w:rsid w:val="003B515F"/>
    <w:rsid w:val="003B5398"/>
    <w:rsid w:val="003B5A1D"/>
    <w:rsid w:val="003B5AC8"/>
    <w:rsid w:val="003B5E45"/>
    <w:rsid w:val="003B5E9D"/>
    <w:rsid w:val="003B6042"/>
    <w:rsid w:val="003B6229"/>
    <w:rsid w:val="003B6345"/>
    <w:rsid w:val="003B65DA"/>
    <w:rsid w:val="003B65ED"/>
    <w:rsid w:val="003B67BC"/>
    <w:rsid w:val="003B6C8B"/>
    <w:rsid w:val="003B6D7E"/>
    <w:rsid w:val="003B6ED8"/>
    <w:rsid w:val="003B705B"/>
    <w:rsid w:val="003B722A"/>
    <w:rsid w:val="003B7288"/>
    <w:rsid w:val="003B7590"/>
    <w:rsid w:val="003B79B0"/>
    <w:rsid w:val="003B79F1"/>
    <w:rsid w:val="003B79FD"/>
    <w:rsid w:val="003B7BB8"/>
    <w:rsid w:val="003C0042"/>
    <w:rsid w:val="003C010A"/>
    <w:rsid w:val="003C033B"/>
    <w:rsid w:val="003C037C"/>
    <w:rsid w:val="003C048E"/>
    <w:rsid w:val="003C04BF"/>
    <w:rsid w:val="003C0BAC"/>
    <w:rsid w:val="003C10B6"/>
    <w:rsid w:val="003C12DC"/>
    <w:rsid w:val="003C151E"/>
    <w:rsid w:val="003C16D1"/>
    <w:rsid w:val="003C18AA"/>
    <w:rsid w:val="003C18F6"/>
    <w:rsid w:val="003C1964"/>
    <w:rsid w:val="003C1A7E"/>
    <w:rsid w:val="003C1B95"/>
    <w:rsid w:val="003C2030"/>
    <w:rsid w:val="003C2351"/>
    <w:rsid w:val="003C24B2"/>
    <w:rsid w:val="003C25B4"/>
    <w:rsid w:val="003C274F"/>
    <w:rsid w:val="003C2786"/>
    <w:rsid w:val="003C2B2F"/>
    <w:rsid w:val="003C2BF2"/>
    <w:rsid w:val="003C2C02"/>
    <w:rsid w:val="003C2C35"/>
    <w:rsid w:val="003C2C66"/>
    <w:rsid w:val="003C2C79"/>
    <w:rsid w:val="003C2F72"/>
    <w:rsid w:val="003C305B"/>
    <w:rsid w:val="003C318B"/>
    <w:rsid w:val="003C35FB"/>
    <w:rsid w:val="003C3745"/>
    <w:rsid w:val="003C3948"/>
    <w:rsid w:val="003C3952"/>
    <w:rsid w:val="003C3981"/>
    <w:rsid w:val="003C3F21"/>
    <w:rsid w:val="003C3FAC"/>
    <w:rsid w:val="003C3FE8"/>
    <w:rsid w:val="003C406D"/>
    <w:rsid w:val="003C40A6"/>
    <w:rsid w:val="003C41A9"/>
    <w:rsid w:val="003C4288"/>
    <w:rsid w:val="003C4331"/>
    <w:rsid w:val="003C43FC"/>
    <w:rsid w:val="003C455A"/>
    <w:rsid w:val="003C45E9"/>
    <w:rsid w:val="003C469B"/>
    <w:rsid w:val="003C47F1"/>
    <w:rsid w:val="003C48C4"/>
    <w:rsid w:val="003C4B27"/>
    <w:rsid w:val="003C4C77"/>
    <w:rsid w:val="003C4CD3"/>
    <w:rsid w:val="003C4DEF"/>
    <w:rsid w:val="003C50B0"/>
    <w:rsid w:val="003C515A"/>
    <w:rsid w:val="003C51E0"/>
    <w:rsid w:val="003C5307"/>
    <w:rsid w:val="003C53B6"/>
    <w:rsid w:val="003C5DEC"/>
    <w:rsid w:val="003C5EA4"/>
    <w:rsid w:val="003C5F90"/>
    <w:rsid w:val="003C62BA"/>
    <w:rsid w:val="003C6327"/>
    <w:rsid w:val="003C6669"/>
    <w:rsid w:val="003C66CD"/>
    <w:rsid w:val="003C672D"/>
    <w:rsid w:val="003C674B"/>
    <w:rsid w:val="003C69C6"/>
    <w:rsid w:val="003C6BAC"/>
    <w:rsid w:val="003C6DE7"/>
    <w:rsid w:val="003C6E36"/>
    <w:rsid w:val="003C6EFA"/>
    <w:rsid w:val="003C6F4A"/>
    <w:rsid w:val="003C71FC"/>
    <w:rsid w:val="003C729E"/>
    <w:rsid w:val="003C73D2"/>
    <w:rsid w:val="003C73FC"/>
    <w:rsid w:val="003C7463"/>
    <w:rsid w:val="003C74B2"/>
    <w:rsid w:val="003C763B"/>
    <w:rsid w:val="003C765B"/>
    <w:rsid w:val="003C779D"/>
    <w:rsid w:val="003C77B1"/>
    <w:rsid w:val="003C7949"/>
    <w:rsid w:val="003C7AE5"/>
    <w:rsid w:val="003C7B4C"/>
    <w:rsid w:val="003C7B93"/>
    <w:rsid w:val="003C7C64"/>
    <w:rsid w:val="003C7C84"/>
    <w:rsid w:val="003C7CA2"/>
    <w:rsid w:val="003C7F24"/>
    <w:rsid w:val="003C7F4B"/>
    <w:rsid w:val="003D01B6"/>
    <w:rsid w:val="003D01F3"/>
    <w:rsid w:val="003D03A2"/>
    <w:rsid w:val="003D04FE"/>
    <w:rsid w:val="003D08A9"/>
    <w:rsid w:val="003D101D"/>
    <w:rsid w:val="003D101E"/>
    <w:rsid w:val="003D1232"/>
    <w:rsid w:val="003D12E3"/>
    <w:rsid w:val="003D131F"/>
    <w:rsid w:val="003D14F5"/>
    <w:rsid w:val="003D16A6"/>
    <w:rsid w:val="003D17FB"/>
    <w:rsid w:val="003D19AB"/>
    <w:rsid w:val="003D1C5A"/>
    <w:rsid w:val="003D1FA7"/>
    <w:rsid w:val="003D2369"/>
    <w:rsid w:val="003D2504"/>
    <w:rsid w:val="003D2621"/>
    <w:rsid w:val="003D2859"/>
    <w:rsid w:val="003D29C5"/>
    <w:rsid w:val="003D2C89"/>
    <w:rsid w:val="003D2D40"/>
    <w:rsid w:val="003D2E1D"/>
    <w:rsid w:val="003D2F8C"/>
    <w:rsid w:val="003D3050"/>
    <w:rsid w:val="003D3133"/>
    <w:rsid w:val="003D319D"/>
    <w:rsid w:val="003D325C"/>
    <w:rsid w:val="003D3689"/>
    <w:rsid w:val="003D369A"/>
    <w:rsid w:val="003D36F3"/>
    <w:rsid w:val="003D38AC"/>
    <w:rsid w:val="003D38DD"/>
    <w:rsid w:val="003D3969"/>
    <w:rsid w:val="003D396C"/>
    <w:rsid w:val="003D3C4F"/>
    <w:rsid w:val="003D3CD2"/>
    <w:rsid w:val="003D3D65"/>
    <w:rsid w:val="003D3EDE"/>
    <w:rsid w:val="003D3F74"/>
    <w:rsid w:val="003D4005"/>
    <w:rsid w:val="003D4007"/>
    <w:rsid w:val="003D40DD"/>
    <w:rsid w:val="003D4210"/>
    <w:rsid w:val="003D44BB"/>
    <w:rsid w:val="003D45AD"/>
    <w:rsid w:val="003D491B"/>
    <w:rsid w:val="003D4B2F"/>
    <w:rsid w:val="003D4C9B"/>
    <w:rsid w:val="003D4D96"/>
    <w:rsid w:val="003D4F07"/>
    <w:rsid w:val="003D4F7D"/>
    <w:rsid w:val="003D5230"/>
    <w:rsid w:val="003D538A"/>
    <w:rsid w:val="003D55C2"/>
    <w:rsid w:val="003D55C3"/>
    <w:rsid w:val="003D56AA"/>
    <w:rsid w:val="003D56F2"/>
    <w:rsid w:val="003D5898"/>
    <w:rsid w:val="003D5990"/>
    <w:rsid w:val="003D5A37"/>
    <w:rsid w:val="003D5D69"/>
    <w:rsid w:val="003D5FC2"/>
    <w:rsid w:val="003D6019"/>
    <w:rsid w:val="003D6024"/>
    <w:rsid w:val="003D6504"/>
    <w:rsid w:val="003D6665"/>
    <w:rsid w:val="003D6841"/>
    <w:rsid w:val="003D689F"/>
    <w:rsid w:val="003D6A17"/>
    <w:rsid w:val="003D6CE6"/>
    <w:rsid w:val="003D6E2E"/>
    <w:rsid w:val="003D6EAC"/>
    <w:rsid w:val="003D70C2"/>
    <w:rsid w:val="003D720E"/>
    <w:rsid w:val="003D74CE"/>
    <w:rsid w:val="003D780D"/>
    <w:rsid w:val="003D7865"/>
    <w:rsid w:val="003D790E"/>
    <w:rsid w:val="003D7910"/>
    <w:rsid w:val="003D7D4A"/>
    <w:rsid w:val="003D7E32"/>
    <w:rsid w:val="003D7EA2"/>
    <w:rsid w:val="003E00A5"/>
    <w:rsid w:val="003E019B"/>
    <w:rsid w:val="003E055A"/>
    <w:rsid w:val="003E0747"/>
    <w:rsid w:val="003E082C"/>
    <w:rsid w:val="003E0B8C"/>
    <w:rsid w:val="003E11D3"/>
    <w:rsid w:val="003E1652"/>
    <w:rsid w:val="003E1949"/>
    <w:rsid w:val="003E1A75"/>
    <w:rsid w:val="003E1B63"/>
    <w:rsid w:val="003E1CBD"/>
    <w:rsid w:val="003E1E1F"/>
    <w:rsid w:val="003E1EA4"/>
    <w:rsid w:val="003E2050"/>
    <w:rsid w:val="003E2473"/>
    <w:rsid w:val="003E2504"/>
    <w:rsid w:val="003E2563"/>
    <w:rsid w:val="003E258A"/>
    <w:rsid w:val="003E27F3"/>
    <w:rsid w:val="003E2C52"/>
    <w:rsid w:val="003E2F6C"/>
    <w:rsid w:val="003E2FAF"/>
    <w:rsid w:val="003E3029"/>
    <w:rsid w:val="003E3501"/>
    <w:rsid w:val="003E3582"/>
    <w:rsid w:val="003E3624"/>
    <w:rsid w:val="003E3A6B"/>
    <w:rsid w:val="003E3B76"/>
    <w:rsid w:val="003E3EC5"/>
    <w:rsid w:val="003E41B5"/>
    <w:rsid w:val="003E4297"/>
    <w:rsid w:val="003E4322"/>
    <w:rsid w:val="003E433A"/>
    <w:rsid w:val="003E4351"/>
    <w:rsid w:val="003E439C"/>
    <w:rsid w:val="003E45F3"/>
    <w:rsid w:val="003E49A4"/>
    <w:rsid w:val="003E4AE8"/>
    <w:rsid w:val="003E4D1D"/>
    <w:rsid w:val="003E4DE2"/>
    <w:rsid w:val="003E525B"/>
    <w:rsid w:val="003E53F7"/>
    <w:rsid w:val="003E5513"/>
    <w:rsid w:val="003E560E"/>
    <w:rsid w:val="003E5674"/>
    <w:rsid w:val="003E56A5"/>
    <w:rsid w:val="003E58C9"/>
    <w:rsid w:val="003E5E55"/>
    <w:rsid w:val="003E5ECF"/>
    <w:rsid w:val="003E5F58"/>
    <w:rsid w:val="003E5F63"/>
    <w:rsid w:val="003E5F89"/>
    <w:rsid w:val="003E60BA"/>
    <w:rsid w:val="003E61D4"/>
    <w:rsid w:val="003E623A"/>
    <w:rsid w:val="003E65CD"/>
    <w:rsid w:val="003E65F0"/>
    <w:rsid w:val="003E6BC3"/>
    <w:rsid w:val="003E6C07"/>
    <w:rsid w:val="003E6DC7"/>
    <w:rsid w:val="003E6E37"/>
    <w:rsid w:val="003E6E56"/>
    <w:rsid w:val="003E6EAA"/>
    <w:rsid w:val="003E6ED4"/>
    <w:rsid w:val="003E70DA"/>
    <w:rsid w:val="003E710D"/>
    <w:rsid w:val="003E7120"/>
    <w:rsid w:val="003E71E5"/>
    <w:rsid w:val="003E72DD"/>
    <w:rsid w:val="003E77D9"/>
    <w:rsid w:val="003E7B7A"/>
    <w:rsid w:val="003E7D5D"/>
    <w:rsid w:val="003F0109"/>
    <w:rsid w:val="003F026F"/>
    <w:rsid w:val="003F02B0"/>
    <w:rsid w:val="003F0497"/>
    <w:rsid w:val="003F0509"/>
    <w:rsid w:val="003F0534"/>
    <w:rsid w:val="003F0922"/>
    <w:rsid w:val="003F09BD"/>
    <w:rsid w:val="003F0B40"/>
    <w:rsid w:val="003F0C52"/>
    <w:rsid w:val="003F13BC"/>
    <w:rsid w:val="003F13F6"/>
    <w:rsid w:val="003F15C2"/>
    <w:rsid w:val="003F179E"/>
    <w:rsid w:val="003F17CC"/>
    <w:rsid w:val="003F17E1"/>
    <w:rsid w:val="003F1939"/>
    <w:rsid w:val="003F1C77"/>
    <w:rsid w:val="003F1C99"/>
    <w:rsid w:val="003F1E3A"/>
    <w:rsid w:val="003F1F5B"/>
    <w:rsid w:val="003F22E0"/>
    <w:rsid w:val="003F2371"/>
    <w:rsid w:val="003F237D"/>
    <w:rsid w:val="003F25C8"/>
    <w:rsid w:val="003F26DA"/>
    <w:rsid w:val="003F273E"/>
    <w:rsid w:val="003F2743"/>
    <w:rsid w:val="003F288C"/>
    <w:rsid w:val="003F29D5"/>
    <w:rsid w:val="003F2A53"/>
    <w:rsid w:val="003F2AB9"/>
    <w:rsid w:val="003F2AF3"/>
    <w:rsid w:val="003F2CED"/>
    <w:rsid w:val="003F2D6B"/>
    <w:rsid w:val="003F2E0D"/>
    <w:rsid w:val="003F301A"/>
    <w:rsid w:val="003F3052"/>
    <w:rsid w:val="003F318B"/>
    <w:rsid w:val="003F31C1"/>
    <w:rsid w:val="003F3350"/>
    <w:rsid w:val="003F35BE"/>
    <w:rsid w:val="003F36AA"/>
    <w:rsid w:val="003F36B1"/>
    <w:rsid w:val="003F36D3"/>
    <w:rsid w:val="003F3740"/>
    <w:rsid w:val="003F375C"/>
    <w:rsid w:val="003F3874"/>
    <w:rsid w:val="003F3AA3"/>
    <w:rsid w:val="003F40E0"/>
    <w:rsid w:val="003F4166"/>
    <w:rsid w:val="003F4271"/>
    <w:rsid w:val="003F434A"/>
    <w:rsid w:val="003F43E9"/>
    <w:rsid w:val="003F44A4"/>
    <w:rsid w:val="003F45B6"/>
    <w:rsid w:val="003F4605"/>
    <w:rsid w:val="003F46E8"/>
    <w:rsid w:val="003F47F6"/>
    <w:rsid w:val="003F4968"/>
    <w:rsid w:val="003F4980"/>
    <w:rsid w:val="003F4B72"/>
    <w:rsid w:val="003F4EBF"/>
    <w:rsid w:val="003F4F55"/>
    <w:rsid w:val="003F503F"/>
    <w:rsid w:val="003F513F"/>
    <w:rsid w:val="003F547A"/>
    <w:rsid w:val="003F5777"/>
    <w:rsid w:val="003F57FE"/>
    <w:rsid w:val="003F58D5"/>
    <w:rsid w:val="003F5915"/>
    <w:rsid w:val="003F5A25"/>
    <w:rsid w:val="003F5BAA"/>
    <w:rsid w:val="003F5CA1"/>
    <w:rsid w:val="003F5D5A"/>
    <w:rsid w:val="003F5E2D"/>
    <w:rsid w:val="003F5E49"/>
    <w:rsid w:val="003F5E77"/>
    <w:rsid w:val="003F5EC3"/>
    <w:rsid w:val="003F628F"/>
    <w:rsid w:val="003F646F"/>
    <w:rsid w:val="003F6685"/>
    <w:rsid w:val="003F699C"/>
    <w:rsid w:val="003F6A38"/>
    <w:rsid w:val="003F6DF8"/>
    <w:rsid w:val="003F70FF"/>
    <w:rsid w:val="003F7145"/>
    <w:rsid w:val="003F72C4"/>
    <w:rsid w:val="003F747D"/>
    <w:rsid w:val="003F7720"/>
    <w:rsid w:val="003F7A62"/>
    <w:rsid w:val="003F7B29"/>
    <w:rsid w:val="003F7C90"/>
    <w:rsid w:val="0040013B"/>
    <w:rsid w:val="0040039A"/>
    <w:rsid w:val="0040052D"/>
    <w:rsid w:val="0040055F"/>
    <w:rsid w:val="004009FE"/>
    <w:rsid w:val="00400CA9"/>
    <w:rsid w:val="00401693"/>
    <w:rsid w:val="0040169C"/>
    <w:rsid w:val="00401741"/>
    <w:rsid w:val="00401910"/>
    <w:rsid w:val="00401BF1"/>
    <w:rsid w:val="00401EE8"/>
    <w:rsid w:val="00401F98"/>
    <w:rsid w:val="00401FDF"/>
    <w:rsid w:val="00402016"/>
    <w:rsid w:val="00402105"/>
    <w:rsid w:val="004023B1"/>
    <w:rsid w:val="00402433"/>
    <w:rsid w:val="00402C8D"/>
    <w:rsid w:val="00402D1E"/>
    <w:rsid w:val="00402DB7"/>
    <w:rsid w:val="00402DE5"/>
    <w:rsid w:val="0040318F"/>
    <w:rsid w:val="004032A1"/>
    <w:rsid w:val="004032CE"/>
    <w:rsid w:val="004033ED"/>
    <w:rsid w:val="0040353F"/>
    <w:rsid w:val="00403735"/>
    <w:rsid w:val="0040385C"/>
    <w:rsid w:val="00403980"/>
    <w:rsid w:val="00403991"/>
    <w:rsid w:val="00403A61"/>
    <w:rsid w:val="00403AA6"/>
    <w:rsid w:val="00403DA9"/>
    <w:rsid w:val="00403F15"/>
    <w:rsid w:val="00404427"/>
    <w:rsid w:val="004044D9"/>
    <w:rsid w:val="0040459F"/>
    <w:rsid w:val="00404871"/>
    <w:rsid w:val="0040497B"/>
    <w:rsid w:val="00404A1A"/>
    <w:rsid w:val="00404C0F"/>
    <w:rsid w:val="00404D27"/>
    <w:rsid w:val="00404D84"/>
    <w:rsid w:val="00404DDB"/>
    <w:rsid w:val="00404EFC"/>
    <w:rsid w:val="00404FA3"/>
    <w:rsid w:val="00404FFE"/>
    <w:rsid w:val="0040503D"/>
    <w:rsid w:val="00405312"/>
    <w:rsid w:val="004055AC"/>
    <w:rsid w:val="004055B3"/>
    <w:rsid w:val="00405729"/>
    <w:rsid w:val="00405819"/>
    <w:rsid w:val="00405941"/>
    <w:rsid w:val="00405B0B"/>
    <w:rsid w:val="00405C86"/>
    <w:rsid w:val="00406003"/>
    <w:rsid w:val="00406364"/>
    <w:rsid w:val="004065B6"/>
    <w:rsid w:val="004065F0"/>
    <w:rsid w:val="0040668D"/>
    <w:rsid w:val="00406755"/>
    <w:rsid w:val="0040676E"/>
    <w:rsid w:val="0040684D"/>
    <w:rsid w:val="00406854"/>
    <w:rsid w:val="004068E4"/>
    <w:rsid w:val="00406932"/>
    <w:rsid w:val="004069BA"/>
    <w:rsid w:val="004069CE"/>
    <w:rsid w:val="00406B8C"/>
    <w:rsid w:val="00406C73"/>
    <w:rsid w:val="00406EAA"/>
    <w:rsid w:val="00406FB2"/>
    <w:rsid w:val="00407053"/>
    <w:rsid w:val="00407092"/>
    <w:rsid w:val="00407286"/>
    <w:rsid w:val="00407749"/>
    <w:rsid w:val="004077BC"/>
    <w:rsid w:val="004077CB"/>
    <w:rsid w:val="004078C9"/>
    <w:rsid w:val="00407985"/>
    <w:rsid w:val="00407FCF"/>
    <w:rsid w:val="0041010F"/>
    <w:rsid w:val="004102C4"/>
    <w:rsid w:val="00410416"/>
    <w:rsid w:val="004105EB"/>
    <w:rsid w:val="004109B7"/>
    <w:rsid w:val="00410A47"/>
    <w:rsid w:val="00410A86"/>
    <w:rsid w:val="00410BB7"/>
    <w:rsid w:val="00410DC9"/>
    <w:rsid w:val="00411181"/>
    <w:rsid w:val="004113AC"/>
    <w:rsid w:val="00411487"/>
    <w:rsid w:val="00411545"/>
    <w:rsid w:val="0041184D"/>
    <w:rsid w:val="0041187D"/>
    <w:rsid w:val="00411B28"/>
    <w:rsid w:val="00411B8F"/>
    <w:rsid w:val="00411CF5"/>
    <w:rsid w:val="00411D53"/>
    <w:rsid w:val="00411E66"/>
    <w:rsid w:val="004120B0"/>
    <w:rsid w:val="004122D5"/>
    <w:rsid w:val="004125C2"/>
    <w:rsid w:val="0041274D"/>
    <w:rsid w:val="004129BD"/>
    <w:rsid w:val="00412AAD"/>
    <w:rsid w:val="00412B18"/>
    <w:rsid w:val="00412B21"/>
    <w:rsid w:val="00412EE5"/>
    <w:rsid w:val="00412F78"/>
    <w:rsid w:val="0041305F"/>
    <w:rsid w:val="004130C9"/>
    <w:rsid w:val="00413200"/>
    <w:rsid w:val="0041332D"/>
    <w:rsid w:val="00413458"/>
    <w:rsid w:val="0041361C"/>
    <w:rsid w:val="0041364C"/>
    <w:rsid w:val="004138EB"/>
    <w:rsid w:val="00413A08"/>
    <w:rsid w:val="00413B13"/>
    <w:rsid w:val="00413BD4"/>
    <w:rsid w:val="00413C60"/>
    <w:rsid w:val="00413D3D"/>
    <w:rsid w:val="00413DBF"/>
    <w:rsid w:val="00413E75"/>
    <w:rsid w:val="00413EF5"/>
    <w:rsid w:val="004140FF"/>
    <w:rsid w:val="004141FB"/>
    <w:rsid w:val="00414353"/>
    <w:rsid w:val="004145AF"/>
    <w:rsid w:val="00414773"/>
    <w:rsid w:val="00414777"/>
    <w:rsid w:val="004148D7"/>
    <w:rsid w:val="00414946"/>
    <w:rsid w:val="00414C97"/>
    <w:rsid w:val="00414CBC"/>
    <w:rsid w:val="00414D20"/>
    <w:rsid w:val="00414D9E"/>
    <w:rsid w:val="004152F2"/>
    <w:rsid w:val="004155FB"/>
    <w:rsid w:val="00415612"/>
    <w:rsid w:val="00415781"/>
    <w:rsid w:val="004157EA"/>
    <w:rsid w:val="00415819"/>
    <w:rsid w:val="00415891"/>
    <w:rsid w:val="004159D5"/>
    <w:rsid w:val="00415A02"/>
    <w:rsid w:val="00415A24"/>
    <w:rsid w:val="00415AF8"/>
    <w:rsid w:val="00415BC0"/>
    <w:rsid w:val="00416B99"/>
    <w:rsid w:val="00416F2F"/>
    <w:rsid w:val="00416F6D"/>
    <w:rsid w:val="0041758E"/>
    <w:rsid w:val="00417BC9"/>
    <w:rsid w:val="00417BD1"/>
    <w:rsid w:val="00417DFA"/>
    <w:rsid w:val="0042008D"/>
    <w:rsid w:val="004201AB"/>
    <w:rsid w:val="004201BE"/>
    <w:rsid w:val="0042025C"/>
    <w:rsid w:val="0042061B"/>
    <w:rsid w:val="00420741"/>
    <w:rsid w:val="0042075E"/>
    <w:rsid w:val="0042087E"/>
    <w:rsid w:val="00420A28"/>
    <w:rsid w:val="00420AA6"/>
    <w:rsid w:val="00420BD1"/>
    <w:rsid w:val="00420C98"/>
    <w:rsid w:val="00420CEA"/>
    <w:rsid w:val="00420D4A"/>
    <w:rsid w:val="00420FAE"/>
    <w:rsid w:val="00421337"/>
    <w:rsid w:val="004215FB"/>
    <w:rsid w:val="00421771"/>
    <w:rsid w:val="00421798"/>
    <w:rsid w:val="004217C6"/>
    <w:rsid w:val="0042185D"/>
    <w:rsid w:val="00421968"/>
    <w:rsid w:val="004219BC"/>
    <w:rsid w:val="00421BD9"/>
    <w:rsid w:val="00421C78"/>
    <w:rsid w:val="00421C7F"/>
    <w:rsid w:val="00421D01"/>
    <w:rsid w:val="00421E87"/>
    <w:rsid w:val="00421EE5"/>
    <w:rsid w:val="00421F6F"/>
    <w:rsid w:val="00422147"/>
    <w:rsid w:val="0042225E"/>
    <w:rsid w:val="0042253F"/>
    <w:rsid w:val="004225EC"/>
    <w:rsid w:val="00422A0A"/>
    <w:rsid w:val="00422AE8"/>
    <w:rsid w:val="00422B6F"/>
    <w:rsid w:val="00422F9A"/>
    <w:rsid w:val="00423144"/>
    <w:rsid w:val="004232DA"/>
    <w:rsid w:val="0042343D"/>
    <w:rsid w:val="0042348F"/>
    <w:rsid w:val="00423551"/>
    <w:rsid w:val="0042357E"/>
    <w:rsid w:val="00423786"/>
    <w:rsid w:val="00423D9C"/>
    <w:rsid w:val="004240B0"/>
    <w:rsid w:val="0042429F"/>
    <w:rsid w:val="00424359"/>
    <w:rsid w:val="00424577"/>
    <w:rsid w:val="004246E8"/>
    <w:rsid w:val="004247DC"/>
    <w:rsid w:val="00424851"/>
    <w:rsid w:val="00424BD4"/>
    <w:rsid w:val="00424DAA"/>
    <w:rsid w:val="00425076"/>
    <w:rsid w:val="00425227"/>
    <w:rsid w:val="004253B1"/>
    <w:rsid w:val="00425762"/>
    <w:rsid w:val="004257BD"/>
    <w:rsid w:val="004257D4"/>
    <w:rsid w:val="00425801"/>
    <w:rsid w:val="0042594F"/>
    <w:rsid w:val="00425A17"/>
    <w:rsid w:val="00425B81"/>
    <w:rsid w:val="00425F3F"/>
    <w:rsid w:val="00426323"/>
    <w:rsid w:val="00426540"/>
    <w:rsid w:val="0042670B"/>
    <w:rsid w:val="004268F8"/>
    <w:rsid w:val="00426B96"/>
    <w:rsid w:val="00426CB5"/>
    <w:rsid w:val="00426DDC"/>
    <w:rsid w:val="00426F43"/>
    <w:rsid w:val="004274AC"/>
    <w:rsid w:val="0042753F"/>
    <w:rsid w:val="00427919"/>
    <w:rsid w:val="00427A55"/>
    <w:rsid w:val="00427C28"/>
    <w:rsid w:val="00427EBF"/>
    <w:rsid w:val="00430364"/>
    <w:rsid w:val="00430574"/>
    <w:rsid w:val="00430886"/>
    <w:rsid w:val="00430966"/>
    <w:rsid w:val="00430BC2"/>
    <w:rsid w:val="00430CF5"/>
    <w:rsid w:val="00430FA8"/>
    <w:rsid w:val="0043104D"/>
    <w:rsid w:val="0043117C"/>
    <w:rsid w:val="0043128F"/>
    <w:rsid w:val="0043140D"/>
    <w:rsid w:val="00431438"/>
    <w:rsid w:val="004316B1"/>
    <w:rsid w:val="0043176A"/>
    <w:rsid w:val="004317A7"/>
    <w:rsid w:val="00431A24"/>
    <w:rsid w:val="00431AA9"/>
    <w:rsid w:val="0043218A"/>
    <w:rsid w:val="004323A8"/>
    <w:rsid w:val="00432505"/>
    <w:rsid w:val="00432B1E"/>
    <w:rsid w:val="00432D20"/>
    <w:rsid w:val="00432F59"/>
    <w:rsid w:val="00432F95"/>
    <w:rsid w:val="004333F1"/>
    <w:rsid w:val="00433606"/>
    <w:rsid w:val="00433788"/>
    <w:rsid w:val="004337B0"/>
    <w:rsid w:val="004339B7"/>
    <w:rsid w:val="004339BC"/>
    <w:rsid w:val="00433AC7"/>
    <w:rsid w:val="00433BC1"/>
    <w:rsid w:val="00433CBB"/>
    <w:rsid w:val="00433DB8"/>
    <w:rsid w:val="00433FB7"/>
    <w:rsid w:val="00434177"/>
    <w:rsid w:val="004346AB"/>
    <w:rsid w:val="0043477B"/>
    <w:rsid w:val="004349CC"/>
    <w:rsid w:val="004349EE"/>
    <w:rsid w:val="004349F2"/>
    <w:rsid w:val="00434B5C"/>
    <w:rsid w:val="00434DB6"/>
    <w:rsid w:val="00434DBA"/>
    <w:rsid w:val="00434F52"/>
    <w:rsid w:val="004350B9"/>
    <w:rsid w:val="004350E3"/>
    <w:rsid w:val="00435118"/>
    <w:rsid w:val="0043520B"/>
    <w:rsid w:val="004353D8"/>
    <w:rsid w:val="004356D5"/>
    <w:rsid w:val="00435BA9"/>
    <w:rsid w:val="00436052"/>
    <w:rsid w:val="0043628C"/>
    <w:rsid w:val="004362E9"/>
    <w:rsid w:val="004364BA"/>
    <w:rsid w:val="004367A2"/>
    <w:rsid w:val="00436B8C"/>
    <w:rsid w:val="00436FEC"/>
    <w:rsid w:val="00437043"/>
    <w:rsid w:val="00437054"/>
    <w:rsid w:val="004372A0"/>
    <w:rsid w:val="0043778F"/>
    <w:rsid w:val="0043795E"/>
    <w:rsid w:val="00437B65"/>
    <w:rsid w:val="00437C67"/>
    <w:rsid w:val="0044012E"/>
    <w:rsid w:val="00440290"/>
    <w:rsid w:val="0044038A"/>
    <w:rsid w:val="004404D2"/>
    <w:rsid w:val="004407D8"/>
    <w:rsid w:val="0044081C"/>
    <w:rsid w:val="00440870"/>
    <w:rsid w:val="004408CC"/>
    <w:rsid w:val="0044095A"/>
    <w:rsid w:val="00440CE6"/>
    <w:rsid w:val="00440FB8"/>
    <w:rsid w:val="00441170"/>
    <w:rsid w:val="00441232"/>
    <w:rsid w:val="00441A63"/>
    <w:rsid w:val="00441E59"/>
    <w:rsid w:val="004420BD"/>
    <w:rsid w:val="00442187"/>
    <w:rsid w:val="00442279"/>
    <w:rsid w:val="00442769"/>
    <w:rsid w:val="004427FE"/>
    <w:rsid w:val="004429CF"/>
    <w:rsid w:val="00442AAC"/>
    <w:rsid w:val="00442B93"/>
    <w:rsid w:val="00442E4A"/>
    <w:rsid w:val="00442E60"/>
    <w:rsid w:val="00442EBD"/>
    <w:rsid w:val="00442EF0"/>
    <w:rsid w:val="00443046"/>
    <w:rsid w:val="0044312A"/>
    <w:rsid w:val="004434CA"/>
    <w:rsid w:val="0044354D"/>
    <w:rsid w:val="004435C7"/>
    <w:rsid w:val="004436D3"/>
    <w:rsid w:val="0044375B"/>
    <w:rsid w:val="00443851"/>
    <w:rsid w:val="0044396A"/>
    <w:rsid w:val="004439A2"/>
    <w:rsid w:val="00443EDF"/>
    <w:rsid w:val="00443FB5"/>
    <w:rsid w:val="00443FF3"/>
    <w:rsid w:val="00444068"/>
    <w:rsid w:val="00444148"/>
    <w:rsid w:val="0044465C"/>
    <w:rsid w:val="00444853"/>
    <w:rsid w:val="00444C85"/>
    <w:rsid w:val="00444D2F"/>
    <w:rsid w:val="00444ECA"/>
    <w:rsid w:val="00444F01"/>
    <w:rsid w:val="00444FB3"/>
    <w:rsid w:val="00444FFD"/>
    <w:rsid w:val="004450AD"/>
    <w:rsid w:val="00445431"/>
    <w:rsid w:val="0044548F"/>
    <w:rsid w:val="004454C6"/>
    <w:rsid w:val="004456A5"/>
    <w:rsid w:val="0044584C"/>
    <w:rsid w:val="004459EE"/>
    <w:rsid w:val="00445C2F"/>
    <w:rsid w:val="00445CB0"/>
    <w:rsid w:val="00446133"/>
    <w:rsid w:val="0044615B"/>
    <w:rsid w:val="00446244"/>
    <w:rsid w:val="0044625C"/>
    <w:rsid w:val="004463CF"/>
    <w:rsid w:val="004465E6"/>
    <w:rsid w:val="00446619"/>
    <w:rsid w:val="0044686A"/>
    <w:rsid w:val="00446AE0"/>
    <w:rsid w:val="00446CBC"/>
    <w:rsid w:val="00446D05"/>
    <w:rsid w:val="00446ED4"/>
    <w:rsid w:val="00446FAC"/>
    <w:rsid w:val="004470EC"/>
    <w:rsid w:val="004472A2"/>
    <w:rsid w:val="00447423"/>
    <w:rsid w:val="00447430"/>
    <w:rsid w:val="00447B3A"/>
    <w:rsid w:val="00447E99"/>
    <w:rsid w:val="00447F15"/>
    <w:rsid w:val="004500CB"/>
    <w:rsid w:val="00450246"/>
    <w:rsid w:val="00450640"/>
    <w:rsid w:val="00450713"/>
    <w:rsid w:val="00450A34"/>
    <w:rsid w:val="00450B20"/>
    <w:rsid w:val="00450C70"/>
    <w:rsid w:val="00450D9E"/>
    <w:rsid w:val="00450EEE"/>
    <w:rsid w:val="00451236"/>
    <w:rsid w:val="004513E4"/>
    <w:rsid w:val="0045144F"/>
    <w:rsid w:val="004514D2"/>
    <w:rsid w:val="00451627"/>
    <w:rsid w:val="00451780"/>
    <w:rsid w:val="0045198D"/>
    <w:rsid w:val="00451990"/>
    <w:rsid w:val="004519DF"/>
    <w:rsid w:val="00451A0A"/>
    <w:rsid w:val="00451B90"/>
    <w:rsid w:val="00451E4A"/>
    <w:rsid w:val="00451F0B"/>
    <w:rsid w:val="0045200E"/>
    <w:rsid w:val="00452368"/>
    <w:rsid w:val="004524E1"/>
    <w:rsid w:val="00452532"/>
    <w:rsid w:val="00452584"/>
    <w:rsid w:val="0045270F"/>
    <w:rsid w:val="004527C3"/>
    <w:rsid w:val="004529A1"/>
    <w:rsid w:val="00452BBA"/>
    <w:rsid w:val="00452C87"/>
    <w:rsid w:val="00452D25"/>
    <w:rsid w:val="00452E9E"/>
    <w:rsid w:val="00453023"/>
    <w:rsid w:val="004530C3"/>
    <w:rsid w:val="00453116"/>
    <w:rsid w:val="00453156"/>
    <w:rsid w:val="00453718"/>
    <w:rsid w:val="00453883"/>
    <w:rsid w:val="00453902"/>
    <w:rsid w:val="00453AB7"/>
    <w:rsid w:val="00453DE5"/>
    <w:rsid w:val="00453F50"/>
    <w:rsid w:val="004541EC"/>
    <w:rsid w:val="0045424B"/>
    <w:rsid w:val="00454339"/>
    <w:rsid w:val="004543D0"/>
    <w:rsid w:val="0045443A"/>
    <w:rsid w:val="0045446D"/>
    <w:rsid w:val="004544AA"/>
    <w:rsid w:val="004548C5"/>
    <w:rsid w:val="00454D0F"/>
    <w:rsid w:val="00455177"/>
    <w:rsid w:val="0045529E"/>
    <w:rsid w:val="004552A2"/>
    <w:rsid w:val="0045536C"/>
    <w:rsid w:val="0045549B"/>
    <w:rsid w:val="00455748"/>
    <w:rsid w:val="004558D9"/>
    <w:rsid w:val="004559B4"/>
    <w:rsid w:val="00455D05"/>
    <w:rsid w:val="00455F55"/>
    <w:rsid w:val="00455FFA"/>
    <w:rsid w:val="0045606B"/>
    <w:rsid w:val="0045618F"/>
    <w:rsid w:val="004565CB"/>
    <w:rsid w:val="004566B5"/>
    <w:rsid w:val="00456A9F"/>
    <w:rsid w:val="00456B19"/>
    <w:rsid w:val="00456B81"/>
    <w:rsid w:val="00456C2E"/>
    <w:rsid w:val="00456C58"/>
    <w:rsid w:val="00456D9C"/>
    <w:rsid w:val="00456E80"/>
    <w:rsid w:val="00457306"/>
    <w:rsid w:val="004574E3"/>
    <w:rsid w:val="004575C8"/>
    <w:rsid w:val="0045765F"/>
    <w:rsid w:val="004576F3"/>
    <w:rsid w:val="00457874"/>
    <w:rsid w:val="004578EB"/>
    <w:rsid w:val="004579DB"/>
    <w:rsid w:val="00457AED"/>
    <w:rsid w:val="00457B9A"/>
    <w:rsid w:val="00457C50"/>
    <w:rsid w:val="00457D12"/>
    <w:rsid w:val="00457DEC"/>
    <w:rsid w:val="00457E01"/>
    <w:rsid w:val="00457F9F"/>
    <w:rsid w:val="004600CF"/>
    <w:rsid w:val="00460295"/>
    <w:rsid w:val="00460343"/>
    <w:rsid w:val="004603C4"/>
    <w:rsid w:val="00460532"/>
    <w:rsid w:val="0046054A"/>
    <w:rsid w:val="004606D5"/>
    <w:rsid w:val="00460A1B"/>
    <w:rsid w:val="00460C6C"/>
    <w:rsid w:val="00460CAB"/>
    <w:rsid w:val="00460E72"/>
    <w:rsid w:val="00460FE0"/>
    <w:rsid w:val="00460FED"/>
    <w:rsid w:val="00461015"/>
    <w:rsid w:val="0046189D"/>
    <w:rsid w:val="0046190A"/>
    <w:rsid w:val="004619AE"/>
    <w:rsid w:val="00462236"/>
    <w:rsid w:val="00462282"/>
    <w:rsid w:val="004623CB"/>
    <w:rsid w:val="004624B8"/>
    <w:rsid w:val="00462525"/>
    <w:rsid w:val="00463071"/>
    <w:rsid w:val="004632FA"/>
    <w:rsid w:val="004633E8"/>
    <w:rsid w:val="00463423"/>
    <w:rsid w:val="004635C0"/>
    <w:rsid w:val="004635CB"/>
    <w:rsid w:val="004635FC"/>
    <w:rsid w:val="00463729"/>
    <w:rsid w:val="00463B4D"/>
    <w:rsid w:val="00463C85"/>
    <w:rsid w:val="00464267"/>
    <w:rsid w:val="004642CD"/>
    <w:rsid w:val="004642F9"/>
    <w:rsid w:val="00464587"/>
    <w:rsid w:val="00464707"/>
    <w:rsid w:val="00464760"/>
    <w:rsid w:val="0046486F"/>
    <w:rsid w:val="00464A14"/>
    <w:rsid w:val="00464A78"/>
    <w:rsid w:val="00464F32"/>
    <w:rsid w:val="0046505C"/>
    <w:rsid w:val="00465258"/>
    <w:rsid w:val="00465362"/>
    <w:rsid w:val="0046539B"/>
    <w:rsid w:val="00465482"/>
    <w:rsid w:val="004654E5"/>
    <w:rsid w:val="004656EE"/>
    <w:rsid w:val="0046586B"/>
    <w:rsid w:val="004658A6"/>
    <w:rsid w:val="004658E2"/>
    <w:rsid w:val="00465AF4"/>
    <w:rsid w:val="00465C8B"/>
    <w:rsid w:val="00465E2E"/>
    <w:rsid w:val="00465E46"/>
    <w:rsid w:val="00465EA7"/>
    <w:rsid w:val="00465F7E"/>
    <w:rsid w:val="00466194"/>
    <w:rsid w:val="0046638B"/>
    <w:rsid w:val="004663BE"/>
    <w:rsid w:val="00466859"/>
    <w:rsid w:val="00466A5B"/>
    <w:rsid w:val="00466AFE"/>
    <w:rsid w:val="00466B69"/>
    <w:rsid w:val="00466EFF"/>
    <w:rsid w:val="00467199"/>
    <w:rsid w:val="004671B5"/>
    <w:rsid w:val="00467259"/>
    <w:rsid w:val="00467271"/>
    <w:rsid w:val="004673B6"/>
    <w:rsid w:val="004673F3"/>
    <w:rsid w:val="00467486"/>
    <w:rsid w:val="00467543"/>
    <w:rsid w:val="00467DA1"/>
    <w:rsid w:val="00467DE5"/>
    <w:rsid w:val="00467ECC"/>
    <w:rsid w:val="004701ED"/>
    <w:rsid w:val="00470461"/>
    <w:rsid w:val="00470635"/>
    <w:rsid w:val="00470814"/>
    <w:rsid w:val="004708D5"/>
    <w:rsid w:val="0047130F"/>
    <w:rsid w:val="00471A46"/>
    <w:rsid w:val="00471CE4"/>
    <w:rsid w:val="00471DEB"/>
    <w:rsid w:val="004721D9"/>
    <w:rsid w:val="004725D2"/>
    <w:rsid w:val="0047283A"/>
    <w:rsid w:val="0047286B"/>
    <w:rsid w:val="00472928"/>
    <w:rsid w:val="00472A5D"/>
    <w:rsid w:val="00472BD0"/>
    <w:rsid w:val="00472BDF"/>
    <w:rsid w:val="00472D04"/>
    <w:rsid w:val="00472FCF"/>
    <w:rsid w:val="00473080"/>
    <w:rsid w:val="00473684"/>
    <w:rsid w:val="004736A8"/>
    <w:rsid w:val="004738C2"/>
    <w:rsid w:val="004738DB"/>
    <w:rsid w:val="00473969"/>
    <w:rsid w:val="004739C5"/>
    <w:rsid w:val="00473A8E"/>
    <w:rsid w:val="00473AEA"/>
    <w:rsid w:val="00473B96"/>
    <w:rsid w:val="00473D42"/>
    <w:rsid w:val="00473D8B"/>
    <w:rsid w:val="00473E9A"/>
    <w:rsid w:val="0047457A"/>
    <w:rsid w:val="004745BF"/>
    <w:rsid w:val="004746CD"/>
    <w:rsid w:val="00474859"/>
    <w:rsid w:val="004748CA"/>
    <w:rsid w:val="00474964"/>
    <w:rsid w:val="004749AD"/>
    <w:rsid w:val="004749DF"/>
    <w:rsid w:val="00474A4B"/>
    <w:rsid w:val="00474B36"/>
    <w:rsid w:val="00475B38"/>
    <w:rsid w:val="00475CA2"/>
    <w:rsid w:val="00475D3F"/>
    <w:rsid w:val="00475E16"/>
    <w:rsid w:val="00475EAA"/>
    <w:rsid w:val="00475F7D"/>
    <w:rsid w:val="00476053"/>
    <w:rsid w:val="00476067"/>
    <w:rsid w:val="004762B8"/>
    <w:rsid w:val="00476399"/>
    <w:rsid w:val="004763AB"/>
    <w:rsid w:val="0047668F"/>
    <w:rsid w:val="0047673F"/>
    <w:rsid w:val="0047675A"/>
    <w:rsid w:val="00476859"/>
    <w:rsid w:val="00476B75"/>
    <w:rsid w:val="00476FD9"/>
    <w:rsid w:val="0047714F"/>
    <w:rsid w:val="0047726D"/>
    <w:rsid w:val="0047742C"/>
    <w:rsid w:val="00477524"/>
    <w:rsid w:val="004775EE"/>
    <w:rsid w:val="00477873"/>
    <w:rsid w:val="00477992"/>
    <w:rsid w:val="00477A35"/>
    <w:rsid w:val="00477B20"/>
    <w:rsid w:val="00477CAD"/>
    <w:rsid w:val="00477DC2"/>
    <w:rsid w:val="00477DDC"/>
    <w:rsid w:val="00480011"/>
    <w:rsid w:val="00480048"/>
    <w:rsid w:val="0048033D"/>
    <w:rsid w:val="00480562"/>
    <w:rsid w:val="004805A3"/>
    <w:rsid w:val="00480693"/>
    <w:rsid w:val="00480A60"/>
    <w:rsid w:val="00480ADB"/>
    <w:rsid w:val="00480D33"/>
    <w:rsid w:val="00480E51"/>
    <w:rsid w:val="00481059"/>
    <w:rsid w:val="004812A7"/>
    <w:rsid w:val="004814D0"/>
    <w:rsid w:val="004818B1"/>
    <w:rsid w:val="004819EE"/>
    <w:rsid w:val="00481A80"/>
    <w:rsid w:val="00481BCD"/>
    <w:rsid w:val="00481BE0"/>
    <w:rsid w:val="00481C89"/>
    <w:rsid w:val="004823E4"/>
    <w:rsid w:val="00482861"/>
    <w:rsid w:val="00482CA7"/>
    <w:rsid w:val="00482D28"/>
    <w:rsid w:val="00483200"/>
    <w:rsid w:val="00483834"/>
    <w:rsid w:val="004838ED"/>
    <w:rsid w:val="0048399E"/>
    <w:rsid w:val="00483CB7"/>
    <w:rsid w:val="00483F6B"/>
    <w:rsid w:val="00484343"/>
    <w:rsid w:val="004843CA"/>
    <w:rsid w:val="00484613"/>
    <w:rsid w:val="004846E7"/>
    <w:rsid w:val="004848C6"/>
    <w:rsid w:val="00484A2E"/>
    <w:rsid w:val="00484B81"/>
    <w:rsid w:val="00484C08"/>
    <w:rsid w:val="00484D0B"/>
    <w:rsid w:val="00484E16"/>
    <w:rsid w:val="00484E75"/>
    <w:rsid w:val="00485027"/>
    <w:rsid w:val="00485372"/>
    <w:rsid w:val="0048543A"/>
    <w:rsid w:val="0048547A"/>
    <w:rsid w:val="0048555A"/>
    <w:rsid w:val="004856DF"/>
    <w:rsid w:val="00485734"/>
    <w:rsid w:val="004857E7"/>
    <w:rsid w:val="00485B1D"/>
    <w:rsid w:val="00485C7D"/>
    <w:rsid w:val="00485CF0"/>
    <w:rsid w:val="0048602F"/>
    <w:rsid w:val="00486357"/>
    <w:rsid w:val="0048636F"/>
    <w:rsid w:val="0048644E"/>
    <w:rsid w:val="00486478"/>
    <w:rsid w:val="004864AE"/>
    <w:rsid w:val="00486564"/>
    <w:rsid w:val="004865CF"/>
    <w:rsid w:val="0048670F"/>
    <w:rsid w:val="00486711"/>
    <w:rsid w:val="00486C15"/>
    <w:rsid w:val="00486D5D"/>
    <w:rsid w:val="00486E00"/>
    <w:rsid w:val="0048707F"/>
    <w:rsid w:val="00487176"/>
    <w:rsid w:val="004874F3"/>
    <w:rsid w:val="00487851"/>
    <w:rsid w:val="00487AE0"/>
    <w:rsid w:val="00487B3F"/>
    <w:rsid w:val="00490076"/>
    <w:rsid w:val="0049010D"/>
    <w:rsid w:val="0049017E"/>
    <w:rsid w:val="004903EC"/>
    <w:rsid w:val="00490583"/>
    <w:rsid w:val="004906F0"/>
    <w:rsid w:val="00490849"/>
    <w:rsid w:val="004908C7"/>
    <w:rsid w:val="004908FE"/>
    <w:rsid w:val="00490904"/>
    <w:rsid w:val="00490AB7"/>
    <w:rsid w:val="00490ECE"/>
    <w:rsid w:val="00490FC1"/>
    <w:rsid w:val="004910C9"/>
    <w:rsid w:val="00491102"/>
    <w:rsid w:val="0049139F"/>
    <w:rsid w:val="00491967"/>
    <w:rsid w:val="00491B59"/>
    <w:rsid w:val="00491BB7"/>
    <w:rsid w:val="00491BD6"/>
    <w:rsid w:val="00491FBB"/>
    <w:rsid w:val="00492189"/>
    <w:rsid w:val="0049223D"/>
    <w:rsid w:val="004923BE"/>
    <w:rsid w:val="00492583"/>
    <w:rsid w:val="00492686"/>
    <w:rsid w:val="004927B7"/>
    <w:rsid w:val="0049281E"/>
    <w:rsid w:val="00492BF1"/>
    <w:rsid w:val="00492D3D"/>
    <w:rsid w:val="00492D9C"/>
    <w:rsid w:val="00492DD4"/>
    <w:rsid w:val="0049307E"/>
    <w:rsid w:val="004933CE"/>
    <w:rsid w:val="0049342E"/>
    <w:rsid w:val="004934D2"/>
    <w:rsid w:val="004936E0"/>
    <w:rsid w:val="00493902"/>
    <w:rsid w:val="004939B2"/>
    <w:rsid w:val="00493B06"/>
    <w:rsid w:val="00493DFB"/>
    <w:rsid w:val="00493E23"/>
    <w:rsid w:val="00494015"/>
    <w:rsid w:val="0049412F"/>
    <w:rsid w:val="0049413C"/>
    <w:rsid w:val="004946F4"/>
    <w:rsid w:val="0049471E"/>
    <w:rsid w:val="0049489B"/>
    <w:rsid w:val="00494A67"/>
    <w:rsid w:val="00494ABD"/>
    <w:rsid w:val="00494B94"/>
    <w:rsid w:val="00494C02"/>
    <w:rsid w:val="00495335"/>
    <w:rsid w:val="004953F8"/>
    <w:rsid w:val="0049544A"/>
    <w:rsid w:val="004955AA"/>
    <w:rsid w:val="00495630"/>
    <w:rsid w:val="004956B4"/>
    <w:rsid w:val="004956F6"/>
    <w:rsid w:val="004957FE"/>
    <w:rsid w:val="00495901"/>
    <w:rsid w:val="004959E8"/>
    <w:rsid w:val="00495A0A"/>
    <w:rsid w:val="00495AB6"/>
    <w:rsid w:val="00495CC1"/>
    <w:rsid w:val="00495D00"/>
    <w:rsid w:val="00495DC5"/>
    <w:rsid w:val="00495E76"/>
    <w:rsid w:val="00495F8B"/>
    <w:rsid w:val="004960C2"/>
    <w:rsid w:val="00496182"/>
    <w:rsid w:val="004964E2"/>
    <w:rsid w:val="00496797"/>
    <w:rsid w:val="00496D9C"/>
    <w:rsid w:val="00497007"/>
    <w:rsid w:val="0049705A"/>
    <w:rsid w:val="004970CE"/>
    <w:rsid w:val="00497146"/>
    <w:rsid w:val="00497517"/>
    <w:rsid w:val="004975EF"/>
    <w:rsid w:val="0049766C"/>
    <w:rsid w:val="00497B9E"/>
    <w:rsid w:val="00497E3C"/>
    <w:rsid w:val="004A0135"/>
    <w:rsid w:val="004A0B01"/>
    <w:rsid w:val="004A0B56"/>
    <w:rsid w:val="004A0C96"/>
    <w:rsid w:val="004A0CFA"/>
    <w:rsid w:val="004A1164"/>
    <w:rsid w:val="004A121D"/>
    <w:rsid w:val="004A13F9"/>
    <w:rsid w:val="004A1984"/>
    <w:rsid w:val="004A1A58"/>
    <w:rsid w:val="004A1BAC"/>
    <w:rsid w:val="004A1EA4"/>
    <w:rsid w:val="004A1EFA"/>
    <w:rsid w:val="004A21B3"/>
    <w:rsid w:val="004A21CE"/>
    <w:rsid w:val="004A239B"/>
    <w:rsid w:val="004A264F"/>
    <w:rsid w:val="004A26DF"/>
    <w:rsid w:val="004A2907"/>
    <w:rsid w:val="004A2964"/>
    <w:rsid w:val="004A29F5"/>
    <w:rsid w:val="004A2A09"/>
    <w:rsid w:val="004A2A21"/>
    <w:rsid w:val="004A2C11"/>
    <w:rsid w:val="004A3085"/>
    <w:rsid w:val="004A35C8"/>
    <w:rsid w:val="004A3B8B"/>
    <w:rsid w:val="004A3BF8"/>
    <w:rsid w:val="004A3C33"/>
    <w:rsid w:val="004A4039"/>
    <w:rsid w:val="004A41A0"/>
    <w:rsid w:val="004A4490"/>
    <w:rsid w:val="004A4568"/>
    <w:rsid w:val="004A4701"/>
    <w:rsid w:val="004A475D"/>
    <w:rsid w:val="004A491E"/>
    <w:rsid w:val="004A4AB4"/>
    <w:rsid w:val="004A4EDD"/>
    <w:rsid w:val="004A5140"/>
    <w:rsid w:val="004A52BF"/>
    <w:rsid w:val="004A531B"/>
    <w:rsid w:val="004A5520"/>
    <w:rsid w:val="004A591B"/>
    <w:rsid w:val="004A5992"/>
    <w:rsid w:val="004A5A01"/>
    <w:rsid w:val="004A5BC5"/>
    <w:rsid w:val="004A5C11"/>
    <w:rsid w:val="004A5C71"/>
    <w:rsid w:val="004A65A8"/>
    <w:rsid w:val="004A6793"/>
    <w:rsid w:val="004A69E8"/>
    <w:rsid w:val="004A6A70"/>
    <w:rsid w:val="004A6A7D"/>
    <w:rsid w:val="004A6E45"/>
    <w:rsid w:val="004A6F18"/>
    <w:rsid w:val="004A6F40"/>
    <w:rsid w:val="004A726A"/>
    <w:rsid w:val="004A7454"/>
    <w:rsid w:val="004A74B7"/>
    <w:rsid w:val="004A7734"/>
    <w:rsid w:val="004A7776"/>
    <w:rsid w:val="004A7821"/>
    <w:rsid w:val="004A790C"/>
    <w:rsid w:val="004A7990"/>
    <w:rsid w:val="004A79DC"/>
    <w:rsid w:val="004A7EF2"/>
    <w:rsid w:val="004A7F6D"/>
    <w:rsid w:val="004B02F5"/>
    <w:rsid w:val="004B03E9"/>
    <w:rsid w:val="004B05E3"/>
    <w:rsid w:val="004B06E1"/>
    <w:rsid w:val="004B0A7E"/>
    <w:rsid w:val="004B0DD7"/>
    <w:rsid w:val="004B0E09"/>
    <w:rsid w:val="004B109F"/>
    <w:rsid w:val="004B1364"/>
    <w:rsid w:val="004B154A"/>
    <w:rsid w:val="004B15C0"/>
    <w:rsid w:val="004B15FF"/>
    <w:rsid w:val="004B161D"/>
    <w:rsid w:val="004B169D"/>
    <w:rsid w:val="004B1748"/>
    <w:rsid w:val="004B17DB"/>
    <w:rsid w:val="004B1939"/>
    <w:rsid w:val="004B1D75"/>
    <w:rsid w:val="004B1E28"/>
    <w:rsid w:val="004B1F93"/>
    <w:rsid w:val="004B1FEF"/>
    <w:rsid w:val="004B202C"/>
    <w:rsid w:val="004B206E"/>
    <w:rsid w:val="004B2088"/>
    <w:rsid w:val="004B240B"/>
    <w:rsid w:val="004B2411"/>
    <w:rsid w:val="004B2485"/>
    <w:rsid w:val="004B2718"/>
    <w:rsid w:val="004B2B31"/>
    <w:rsid w:val="004B2CB5"/>
    <w:rsid w:val="004B2D90"/>
    <w:rsid w:val="004B3192"/>
    <w:rsid w:val="004B31A6"/>
    <w:rsid w:val="004B33D2"/>
    <w:rsid w:val="004B35F4"/>
    <w:rsid w:val="004B3696"/>
    <w:rsid w:val="004B3955"/>
    <w:rsid w:val="004B3998"/>
    <w:rsid w:val="004B3AC9"/>
    <w:rsid w:val="004B3B67"/>
    <w:rsid w:val="004B3C32"/>
    <w:rsid w:val="004B3D10"/>
    <w:rsid w:val="004B3EC7"/>
    <w:rsid w:val="004B414F"/>
    <w:rsid w:val="004B41CA"/>
    <w:rsid w:val="004B439F"/>
    <w:rsid w:val="004B4501"/>
    <w:rsid w:val="004B482B"/>
    <w:rsid w:val="004B48C2"/>
    <w:rsid w:val="004B49B8"/>
    <w:rsid w:val="004B49E6"/>
    <w:rsid w:val="004B4A7C"/>
    <w:rsid w:val="004B4ED2"/>
    <w:rsid w:val="004B54A7"/>
    <w:rsid w:val="004B551A"/>
    <w:rsid w:val="004B5636"/>
    <w:rsid w:val="004B56B5"/>
    <w:rsid w:val="004B591B"/>
    <w:rsid w:val="004B5B40"/>
    <w:rsid w:val="004B5BAE"/>
    <w:rsid w:val="004B5CC5"/>
    <w:rsid w:val="004B5F0B"/>
    <w:rsid w:val="004B5F97"/>
    <w:rsid w:val="004B6250"/>
    <w:rsid w:val="004B64A1"/>
    <w:rsid w:val="004B688C"/>
    <w:rsid w:val="004B68CB"/>
    <w:rsid w:val="004B69FF"/>
    <w:rsid w:val="004B6AF5"/>
    <w:rsid w:val="004B6C28"/>
    <w:rsid w:val="004B7350"/>
    <w:rsid w:val="004B73EA"/>
    <w:rsid w:val="004B751E"/>
    <w:rsid w:val="004B758E"/>
    <w:rsid w:val="004B75D6"/>
    <w:rsid w:val="004B7A34"/>
    <w:rsid w:val="004B7E86"/>
    <w:rsid w:val="004C049E"/>
    <w:rsid w:val="004C0654"/>
    <w:rsid w:val="004C07D3"/>
    <w:rsid w:val="004C07DF"/>
    <w:rsid w:val="004C093F"/>
    <w:rsid w:val="004C0BF6"/>
    <w:rsid w:val="004C0C52"/>
    <w:rsid w:val="004C0EB7"/>
    <w:rsid w:val="004C0F59"/>
    <w:rsid w:val="004C12A9"/>
    <w:rsid w:val="004C13FC"/>
    <w:rsid w:val="004C19A5"/>
    <w:rsid w:val="004C1C1D"/>
    <w:rsid w:val="004C1D74"/>
    <w:rsid w:val="004C1F4C"/>
    <w:rsid w:val="004C1FF4"/>
    <w:rsid w:val="004C20C3"/>
    <w:rsid w:val="004C210B"/>
    <w:rsid w:val="004C2206"/>
    <w:rsid w:val="004C2499"/>
    <w:rsid w:val="004C2777"/>
    <w:rsid w:val="004C2B7F"/>
    <w:rsid w:val="004C2F06"/>
    <w:rsid w:val="004C2F78"/>
    <w:rsid w:val="004C33FD"/>
    <w:rsid w:val="004C37B7"/>
    <w:rsid w:val="004C37C6"/>
    <w:rsid w:val="004C38B7"/>
    <w:rsid w:val="004C396E"/>
    <w:rsid w:val="004C3A8A"/>
    <w:rsid w:val="004C3D92"/>
    <w:rsid w:val="004C3EE2"/>
    <w:rsid w:val="004C40A5"/>
    <w:rsid w:val="004C4186"/>
    <w:rsid w:val="004C41E0"/>
    <w:rsid w:val="004C460C"/>
    <w:rsid w:val="004C4740"/>
    <w:rsid w:val="004C47AE"/>
    <w:rsid w:val="004C498E"/>
    <w:rsid w:val="004C50C5"/>
    <w:rsid w:val="004C5159"/>
    <w:rsid w:val="004C5257"/>
    <w:rsid w:val="004C529F"/>
    <w:rsid w:val="004C52AC"/>
    <w:rsid w:val="004C52C6"/>
    <w:rsid w:val="004C53C1"/>
    <w:rsid w:val="004C5614"/>
    <w:rsid w:val="004C58C0"/>
    <w:rsid w:val="004C5A0B"/>
    <w:rsid w:val="004C6246"/>
    <w:rsid w:val="004C62ED"/>
    <w:rsid w:val="004C66EB"/>
    <w:rsid w:val="004C677F"/>
    <w:rsid w:val="004C689E"/>
    <w:rsid w:val="004C6ADF"/>
    <w:rsid w:val="004C6AFB"/>
    <w:rsid w:val="004C6BAD"/>
    <w:rsid w:val="004C6E70"/>
    <w:rsid w:val="004C6F1A"/>
    <w:rsid w:val="004C6FDB"/>
    <w:rsid w:val="004C7121"/>
    <w:rsid w:val="004C7152"/>
    <w:rsid w:val="004C71B6"/>
    <w:rsid w:val="004C72D6"/>
    <w:rsid w:val="004C7326"/>
    <w:rsid w:val="004C7375"/>
    <w:rsid w:val="004C747E"/>
    <w:rsid w:val="004C7702"/>
    <w:rsid w:val="004C77B4"/>
    <w:rsid w:val="004C7DB5"/>
    <w:rsid w:val="004D03B6"/>
    <w:rsid w:val="004D03F5"/>
    <w:rsid w:val="004D0483"/>
    <w:rsid w:val="004D04E6"/>
    <w:rsid w:val="004D0526"/>
    <w:rsid w:val="004D0558"/>
    <w:rsid w:val="004D0652"/>
    <w:rsid w:val="004D0855"/>
    <w:rsid w:val="004D09D9"/>
    <w:rsid w:val="004D0F05"/>
    <w:rsid w:val="004D151B"/>
    <w:rsid w:val="004D1530"/>
    <w:rsid w:val="004D1594"/>
    <w:rsid w:val="004D16AC"/>
    <w:rsid w:val="004D17FF"/>
    <w:rsid w:val="004D1806"/>
    <w:rsid w:val="004D18E3"/>
    <w:rsid w:val="004D19AD"/>
    <w:rsid w:val="004D19BD"/>
    <w:rsid w:val="004D19CC"/>
    <w:rsid w:val="004D1B77"/>
    <w:rsid w:val="004D1BAE"/>
    <w:rsid w:val="004D1E0D"/>
    <w:rsid w:val="004D1EEB"/>
    <w:rsid w:val="004D1F4E"/>
    <w:rsid w:val="004D223D"/>
    <w:rsid w:val="004D227C"/>
    <w:rsid w:val="004D22AC"/>
    <w:rsid w:val="004D2318"/>
    <w:rsid w:val="004D2405"/>
    <w:rsid w:val="004D2557"/>
    <w:rsid w:val="004D25DA"/>
    <w:rsid w:val="004D2732"/>
    <w:rsid w:val="004D2A33"/>
    <w:rsid w:val="004D2C1E"/>
    <w:rsid w:val="004D2C53"/>
    <w:rsid w:val="004D2D6A"/>
    <w:rsid w:val="004D2D9F"/>
    <w:rsid w:val="004D2F2C"/>
    <w:rsid w:val="004D2F54"/>
    <w:rsid w:val="004D3064"/>
    <w:rsid w:val="004D320E"/>
    <w:rsid w:val="004D33B1"/>
    <w:rsid w:val="004D346E"/>
    <w:rsid w:val="004D3621"/>
    <w:rsid w:val="004D3955"/>
    <w:rsid w:val="004D3B21"/>
    <w:rsid w:val="004D3B30"/>
    <w:rsid w:val="004D3E28"/>
    <w:rsid w:val="004D3EC6"/>
    <w:rsid w:val="004D4207"/>
    <w:rsid w:val="004D4287"/>
    <w:rsid w:val="004D4736"/>
    <w:rsid w:val="004D4D33"/>
    <w:rsid w:val="004D4DDF"/>
    <w:rsid w:val="004D4DE2"/>
    <w:rsid w:val="004D5169"/>
    <w:rsid w:val="004D52BE"/>
    <w:rsid w:val="004D5357"/>
    <w:rsid w:val="004D5699"/>
    <w:rsid w:val="004D578F"/>
    <w:rsid w:val="004D5A8F"/>
    <w:rsid w:val="004D5B14"/>
    <w:rsid w:val="004D5C7B"/>
    <w:rsid w:val="004D5D40"/>
    <w:rsid w:val="004D5DA7"/>
    <w:rsid w:val="004D60F5"/>
    <w:rsid w:val="004D6324"/>
    <w:rsid w:val="004D63B9"/>
    <w:rsid w:val="004D6588"/>
    <w:rsid w:val="004D659F"/>
    <w:rsid w:val="004D6664"/>
    <w:rsid w:val="004D676A"/>
    <w:rsid w:val="004D67E4"/>
    <w:rsid w:val="004D6866"/>
    <w:rsid w:val="004D6952"/>
    <w:rsid w:val="004D6C17"/>
    <w:rsid w:val="004D6C41"/>
    <w:rsid w:val="004D6F36"/>
    <w:rsid w:val="004D6F95"/>
    <w:rsid w:val="004D70C7"/>
    <w:rsid w:val="004D7194"/>
    <w:rsid w:val="004D73A6"/>
    <w:rsid w:val="004D7545"/>
    <w:rsid w:val="004D75B8"/>
    <w:rsid w:val="004D75DF"/>
    <w:rsid w:val="004D762B"/>
    <w:rsid w:val="004D7658"/>
    <w:rsid w:val="004D7768"/>
    <w:rsid w:val="004D7819"/>
    <w:rsid w:val="004D7BB7"/>
    <w:rsid w:val="004D7EBD"/>
    <w:rsid w:val="004D7F9A"/>
    <w:rsid w:val="004E002F"/>
    <w:rsid w:val="004E0346"/>
    <w:rsid w:val="004E0362"/>
    <w:rsid w:val="004E03DC"/>
    <w:rsid w:val="004E091F"/>
    <w:rsid w:val="004E09C9"/>
    <w:rsid w:val="004E0AC7"/>
    <w:rsid w:val="004E0B8A"/>
    <w:rsid w:val="004E0BCB"/>
    <w:rsid w:val="004E0BE4"/>
    <w:rsid w:val="004E0F11"/>
    <w:rsid w:val="004E0F6C"/>
    <w:rsid w:val="004E0F89"/>
    <w:rsid w:val="004E1191"/>
    <w:rsid w:val="004E11B5"/>
    <w:rsid w:val="004E1256"/>
    <w:rsid w:val="004E16B7"/>
    <w:rsid w:val="004E16F1"/>
    <w:rsid w:val="004E18C1"/>
    <w:rsid w:val="004E1C60"/>
    <w:rsid w:val="004E1CB4"/>
    <w:rsid w:val="004E1EE7"/>
    <w:rsid w:val="004E1FD3"/>
    <w:rsid w:val="004E2290"/>
    <w:rsid w:val="004E2762"/>
    <w:rsid w:val="004E27FA"/>
    <w:rsid w:val="004E2F07"/>
    <w:rsid w:val="004E303C"/>
    <w:rsid w:val="004E3076"/>
    <w:rsid w:val="004E314B"/>
    <w:rsid w:val="004E3570"/>
    <w:rsid w:val="004E35FA"/>
    <w:rsid w:val="004E367D"/>
    <w:rsid w:val="004E3958"/>
    <w:rsid w:val="004E3A1B"/>
    <w:rsid w:val="004E3BCB"/>
    <w:rsid w:val="004E3D38"/>
    <w:rsid w:val="004E3D6A"/>
    <w:rsid w:val="004E3EDD"/>
    <w:rsid w:val="004E3F98"/>
    <w:rsid w:val="004E4862"/>
    <w:rsid w:val="004E486A"/>
    <w:rsid w:val="004E4A7F"/>
    <w:rsid w:val="004E4AE8"/>
    <w:rsid w:val="004E4C0C"/>
    <w:rsid w:val="004E4C8F"/>
    <w:rsid w:val="004E505F"/>
    <w:rsid w:val="004E5097"/>
    <w:rsid w:val="004E5433"/>
    <w:rsid w:val="004E54BB"/>
    <w:rsid w:val="004E5502"/>
    <w:rsid w:val="004E55CB"/>
    <w:rsid w:val="004E5700"/>
    <w:rsid w:val="004E5950"/>
    <w:rsid w:val="004E5A92"/>
    <w:rsid w:val="004E5B18"/>
    <w:rsid w:val="004E5C28"/>
    <w:rsid w:val="004E5CA2"/>
    <w:rsid w:val="004E5CAB"/>
    <w:rsid w:val="004E5EF3"/>
    <w:rsid w:val="004E5FD3"/>
    <w:rsid w:val="004E6106"/>
    <w:rsid w:val="004E63C2"/>
    <w:rsid w:val="004E64A0"/>
    <w:rsid w:val="004E64F1"/>
    <w:rsid w:val="004E65C0"/>
    <w:rsid w:val="004E6829"/>
    <w:rsid w:val="004E682E"/>
    <w:rsid w:val="004E6BA0"/>
    <w:rsid w:val="004E70C4"/>
    <w:rsid w:val="004E7147"/>
    <w:rsid w:val="004E72B5"/>
    <w:rsid w:val="004E7398"/>
    <w:rsid w:val="004E756A"/>
    <w:rsid w:val="004E7616"/>
    <w:rsid w:val="004E764E"/>
    <w:rsid w:val="004E7964"/>
    <w:rsid w:val="004E7D6C"/>
    <w:rsid w:val="004E7D99"/>
    <w:rsid w:val="004E7D9F"/>
    <w:rsid w:val="004E7E40"/>
    <w:rsid w:val="004E7F69"/>
    <w:rsid w:val="004E7FBD"/>
    <w:rsid w:val="004F0088"/>
    <w:rsid w:val="004F04E8"/>
    <w:rsid w:val="004F07D8"/>
    <w:rsid w:val="004F0815"/>
    <w:rsid w:val="004F0B31"/>
    <w:rsid w:val="004F0D01"/>
    <w:rsid w:val="004F0D5C"/>
    <w:rsid w:val="004F0EDB"/>
    <w:rsid w:val="004F0F6C"/>
    <w:rsid w:val="004F104F"/>
    <w:rsid w:val="004F13DF"/>
    <w:rsid w:val="004F1AA9"/>
    <w:rsid w:val="004F1C05"/>
    <w:rsid w:val="004F1C84"/>
    <w:rsid w:val="004F22BC"/>
    <w:rsid w:val="004F22C1"/>
    <w:rsid w:val="004F2389"/>
    <w:rsid w:val="004F25BD"/>
    <w:rsid w:val="004F2622"/>
    <w:rsid w:val="004F2635"/>
    <w:rsid w:val="004F26F9"/>
    <w:rsid w:val="004F2861"/>
    <w:rsid w:val="004F2935"/>
    <w:rsid w:val="004F2A18"/>
    <w:rsid w:val="004F2B71"/>
    <w:rsid w:val="004F3079"/>
    <w:rsid w:val="004F3221"/>
    <w:rsid w:val="004F3348"/>
    <w:rsid w:val="004F3418"/>
    <w:rsid w:val="004F34A4"/>
    <w:rsid w:val="004F365B"/>
    <w:rsid w:val="004F37B4"/>
    <w:rsid w:val="004F3A0E"/>
    <w:rsid w:val="004F3A98"/>
    <w:rsid w:val="004F3A99"/>
    <w:rsid w:val="004F3AA7"/>
    <w:rsid w:val="004F3D20"/>
    <w:rsid w:val="004F3F25"/>
    <w:rsid w:val="004F405D"/>
    <w:rsid w:val="004F40FA"/>
    <w:rsid w:val="004F4155"/>
    <w:rsid w:val="004F430D"/>
    <w:rsid w:val="004F4489"/>
    <w:rsid w:val="004F44EC"/>
    <w:rsid w:val="004F4656"/>
    <w:rsid w:val="004F46B7"/>
    <w:rsid w:val="004F484D"/>
    <w:rsid w:val="004F4875"/>
    <w:rsid w:val="004F48ED"/>
    <w:rsid w:val="004F4994"/>
    <w:rsid w:val="004F49A8"/>
    <w:rsid w:val="004F4DB8"/>
    <w:rsid w:val="004F5337"/>
    <w:rsid w:val="004F550F"/>
    <w:rsid w:val="004F56E0"/>
    <w:rsid w:val="004F5973"/>
    <w:rsid w:val="004F59F1"/>
    <w:rsid w:val="004F5A39"/>
    <w:rsid w:val="004F5A4F"/>
    <w:rsid w:val="004F5B5B"/>
    <w:rsid w:val="004F5D48"/>
    <w:rsid w:val="004F5F6C"/>
    <w:rsid w:val="004F602A"/>
    <w:rsid w:val="004F603A"/>
    <w:rsid w:val="004F6090"/>
    <w:rsid w:val="004F621D"/>
    <w:rsid w:val="004F636A"/>
    <w:rsid w:val="004F63CF"/>
    <w:rsid w:val="004F6412"/>
    <w:rsid w:val="004F649F"/>
    <w:rsid w:val="004F652C"/>
    <w:rsid w:val="004F68B4"/>
    <w:rsid w:val="004F6996"/>
    <w:rsid w:val="004F69FA"/>
    <w:rsid w:val="004F6A44"/>
    <w:rsid w:val="004F6AE1"/>
    <w:rsid w:val="004F6B8A"/>
    <w:rsid w:val="004F6FB2"/>
    <w:rsid w:val="004F706A"/>
    <w:rsid w:val="004F71BD"/>
    <w:rsid w:val="004F7302"/>
    <w:rsid w:val="004F749C"/>
    <w:rsid w:val="004F76C0"/>
    <w:rsid w:val="004F778F"/>
    <w:rsid w:val="004F7889"/>
    <w:rsid w:val="004F7CD4"/>
    <w:rsid w:val="004F7CF1"/>
    <w:rsid w:val="004F7E49"/>
    <w:rsid w:val="0050025D"/>
    <w:rsid w:val="0050026D"/>
    <w:rsid w:val="005002A5"/>
    <w:rsid w:val="005005B8"/>
    <w:rsid w:val="00500622"/>
    <w:rsid w:val="00500752"/>
    <w:rsid w:val="00500C35"/>
    <w:rsid w:val="00500DB2"/>
    <w:rsid w:val="00500E70"/>
    <w:rsid w:val="00501007"/>
    <w:rsid w:val="005010A8"/>
    <w:rsid w:val="0050132F"/>
    <w:rsid w:val="0050157E"/>
    <w:rsid w:val="00501966"/>
    <w:rsid w:val="005019A2"/>
    <w:rsid w:val="005019F4"/>
    <w:rsid w:val="00501D4F"/>
    <w:rsid w:val="005021E7"/>
    <w:rsid w:val="00502241"/>
    <w:rsid w:val="00502374"/>
    <w:rsid w:val="005024BF"/>
    <w:rsid w:val="005024E2"/>
    <w:rsid w:val="00502605"/>
    <w:rsid w:val="0050279F"/>
    <w:rsid w:val="005029CD"/>
    <w:rsid w:val="00502D3A"/>
    <w:rsid w:val="00502E27"/>
    <w:rsid w:val="00502F3D"/>
    <w:rsid w:val="00503263"/>
    <w:rsid w:val="00503461"/>
    <w:rsid w:val="005035F7"/>
    <w:rsid w:val="0050363B"/>
    <w:rsid w:val="00503AD9"/>
    <w:rsid w:val="00503C4D"/>
    <w:rsid w:val="00503CAC"/>
    <w:rsid w:val="00503D54"/>
    <w:rsid w:val="00503E55"/>
    <w:rsid w:val="00503F7C"/>
    <w:rsid w:val="00504103"/>
    <w:rsid w:val="005041DF"/>
    <w:rsid w:val="00504259"/>
    <w:rsid w:val="0050442A"/>
    <w:rsid w:val="005045E7"/>
    <w:rsid w:val="00504B01"/>
    <w:rsid w:val="00504DD4"/>
    <w:rsid w:val="00504F00"/>
    <w:rsid w:val="00505121"/>
    <w:rsid w:val="0050524F"/>
    <w:rsid w:val="0050526F"/>
    <w:rsid w:val="00505935"/>
    <w:rsid w:val="00505A6D"/>
    <w:rsid w:val="00505A82"/>
    <w:rsid w:val="00505E58"/>
    <w:rsid w:val="00505EFC"/>
    <w:rsid w:val="00505F75"/>
    <w:rsid w:val="00505F82"/>
    <w:rsid w:val="0050622C"/>
    <w:rsid w:val="0050635F"/>
    <w:rsid w:val="0050665D"/>
    <w:rsid w:val="00506837"/>
    <w:rsid w:val="00506960"/>
    <w:rsid w:val="00506B19"/>
    <w:rsid w:val="00506B47"/>
    <w:rsid w:val="00506B94"/>
    <w:rsid w:val="00506E80"/>
    <w:rsid w:val="005070F5"/>
    <w:rsid w:val="005073DD"/>
    <w:rsid w:val="005074FC"/>
    <w:rsid w:val="005075C3"/>
    <w:rsid w:val="005075C6"/>
    <w:rsid w:val="0050764F"/>
    <w:rsid w:val="00507677"/>
    <w:rsid w:val="0050798A"/>
    <w:rsid w:val="00507A2A"/>
    <w:rsid w:val="00507A32"/>
    <w:rsid w:val="00507AFB"/>
    <w:rsid w:val="00507B6F"/>
    <w:rsid w:val="00507B7C"/>
    <w:rsid w:val="0051001F"/>
    <w:rsid w:val="0051016F"/>
    <w:rsid w:val="005108B4"/>
    <w:rsid w:val="005108C8"/>
    <w:rsid w:val="00510AE0"/>
    <w:rsid w:val="00510EC3"/>
    <w:rsid w:val="00510F58"/>
    <w:rsid w:val="005111FA"/>
    <w:rsid w:val="005112E0"/>
    <w:rsid w:val="00511575"/>
    <w:rsid w:val="0051165E"/>
    <w:rsid w:val="005116B7"/>
    <w:rsid w:val="005116F8"/>
    <w:rsid w:val="0051171B"/>
    <w:rsid w:val="00511947"/>
    <w:rsid w:val="005120BD"/>
    <w:rsid w:val="0051214F"/>
    <w:rsid w:val="005122DA"/>
    <w:rsid w:val="0051258E"/>
    <w:rsid w:val="00512705"/>
    <w:rsid w:val="00512B45"/>
    <w:rsid w:val="00512E1D"/>
    <w:rsid w:val="00512E5C"/>
    <w:rsid w:val="00512F35"/>
    <w:rsid w:val="0051302A"/>
    <w:rsid w:val="00513435"/>
    <w:rsid w:val="00513653"/>
    <w:rsid w:val="00513B42"/>
    <w:rsid w:val="00513B9B"/>
    <w:rsid w:val="00513EE9"/>
    <w:rsid w:val="00513F2E"/>
    <w:rsid w:val="00514035"/>
    <w:rsid w:val="00514417"/>
    <w:rsid w:val="005144DF"/>
    <w:rsid w:val="0051452C"/>
    <w:rsid w:val="00514776"/>
    <w:rsid w:val="00514ACD"/>
    <w:rsid w:val="00514BBE"/>
    <w:rsid w:val="00514F66"/>
    <w:rsid w:val="0051504C"/>
    <w:rsid w:val="00515061"/>
    <w:rsid w:val="005154AB"/>
    <w:rsid w:val="00515604"/>
    <w:rsid w:val="00515670"/>
    <w:rsid w:val="005156F2"/>
    <w:rsid w:val="005158F0"/>
    <w:rsid w:val="00515A2F"/>
    <w:rsid w:val="00515A56"/>
    <w:rsid w:val="00515B48"/>
    <w:rsid w:val="00515B86"/>
    <w:rsid w:val="00515D8E"/>
    <w:rsid w:val="00515F77"/>
    <w:rsid w:val="00516141"/>
    <w:rsid w:val="00516556"/>
    <w:rsid w:val="00516577"/>
    <w:rsid w:val="0051663C"/>
    <w:rsid w:val="005168F2"/>
    <w:rsid w:val="005169A8"/>
    <w:rsid w:val="00516ACC"/>
    <w:rsid w:val="00516B85"/>
    <w:rsid w:val="00516D6A"/>
    <w:rsid w:val="00516F43"/>
    <w:rsid w:val="00516FF8"/>
    <w:rsid w:val="005171B2"/>
    <w:rsid w:val="00517505"/>
    <w:rsid w:val="005175E0"/>
    <w:rsid w:val="0051770E"/>
    <w:rsid w:val="005177F4"/>
    <w:rsid w:val="00517AED"/>
    <w:rsid w:val="00517B35"/>
    <w:rsid w:val="00517CC1"/>
    <w:rsid w:val="00517D29"/>
    <w:rsid w:val="00517DEF"/>
    <w:rsid w:val="00517F9D"/>
    <w:rsid w:val="00520092"/>
    <w:rsid w:val="00520229"/>
    <w:rsid w:val="0052026E"/>
    <w:rsid w:val="0052035F"/>
    <w:rsid w:val="00520466"/>
    <w:rsid w:val="00520653"/>
    <w:rsid w:val="00520993"/>
    <w:rsid w:val="00520C6F"/>
    <w:rsid w:val="00520FBE"/>
    <w:rsid w:val="00521424"/>
    <w:rsid w:val="00521490"/>
    <w:rsid w:val="005216FF"/>
    <w:rsid w:val="00521C31"/>
    <w:rsid w:val="00521C83"/>
    <w:rsid w:val="00521E67"/>
    <w:rsid w:val="00521FF2"/>
    <w:rsid w:val="00522071"/>
    <w:rsid w:val="005221FC"/>
    <w:rsid w:val="005222EE"/>
    <w:rsid w:val="0052286E"/>
    <w:rsid w:val="0052294F"/>
    <w:rsid w:val="00522E66"/>
    <w:rsid w:val="00522FA9"/>
    <w:rsid w:val="00523071"/>
    <w:rsid w:val="00523522"/>
    <w:rsid w:val="00523814"/>
    <w:rsid w:val="0052393E"/>
    <w:rsid w:val="00523A68"/>
    <w:rsid w:val="00523BC5"/>
    <w:rsid w:val="00523CC0"/>
    <w:rsid w:val="00523D05"/>
    <w:rsid w:val="00523D26"/>
    <w:rsid w:val="00523EF6"/>
    <w:rsid w:val="00523FA6"/>
    <w:rsid w:val="00523FBA"/>
    <w:rsid w:val="0052400F"/>
    <w:rsid w:val="005240E4"/>
    <w:rsid w:val="005241C8"/>
    <w:rsid w:val="005241D9"/>
    <w:rsid w:val="005241DE"/>
    <w:rsid w:val="00524220"/>
    <w:rsid w:val="00524320"/>
    <w:rsid w:val="00524350"/>
    <w:rsid w:val="005244BE"/>
    <w:rsid w:val="005247AF"/>
    <w:rsid w:val="00524AA4"/>
    <w:rsid w:val="00524C7D"/>
    <w:rsid w:val="00525019"/>
    <w:rsid w:val="00525094"/>
    <w:rsid w:val="0052521C"/>
    <w:rsid w:val="00525416"/>
    <w:rsid w:val="00525454"/>
    <w:rsid w:val="005255D3"/>
    <w:rsid w:val="00525755"/>
    <w:rsid w:val="005259D3"/>
    <w:rsid w:val="00525B48"/>
    <w:rsid w:val="00525D42"/>
    <w:rsid w:val="00525D4D"/>
    <w:rsid w:val="00525EF6"/>
    <w:rsid w:val="00525F43"/>
    <w:rsid w:val="00525FF5"/>
    <w:rsid w:val="005260CD"/>
    <w:rsid w:val="005260FA"/>
    <w:rsid w:val="0052629A"/>
    <w:rsid w:val="00526439"/>
    <w:rsid w:val="00526496"/>
    <w:rsid w:val="00526527"/>
    <w:rsid w:val="0052696D"/>
    <w:rsid w:val="00526A8F"/>
    <w:rsid w:val="00526DB1"/>
    <w:rsid w:val="00526FB8"/>
    <w:rsid w:val="005271D9"/>
    <w:rsid w:val="005271F4"/>
    <w:rsid w:val="005273CE"/>
    <w:rsid w:val="005273F2"/>
    <w:rsid w:val="0052747A"/>
    <w:rsid w:val="0052756C"/>
    <w:rsid w:val="00527698"/>
    <w:rsid w:val="005276AA"/>
    <w:rsid w:val="005276B7"/>
    <w:rsid w:val="005278E1"/>
    <w:rsid w:val="00527B8C"/>
    <w:rsid w:val="00527CCF"/>
    <w:rsid w:val="00527E43"/>
    <w:rsid w:val="005300D8"/>
    <w:rsid w:val="005302F1"/>
    <w:rsid w:val="005303C6"/>
    <w:rsid w:val="0053047E"/>
    <w:rsid w:val="005304EC"/>
    <w:rsid w:val="00530520"/>
    <w:rsid w:val="00530521"/>
    <w:rsid w:val="00530685"/>
    <w:rsid w:val="00530899"/>
    <w:rsid w:val="005308A2"/>
    <w:rsid w:val="00530929"/>
    <w:rsid w:val="00530ADB"/>
    <w:rsid w:val="00530B2A"/>
    <w:rsid w:val="00530F32"/>
    <w:rsid w:val="00530F77"/>
    <w:rsid w:val="00530FA9"/>
    <w:rsid w:val="00531069"/>
    <w:rsid w:val="00531128"/>
    <w:rsid w:val="00531307"/>
    <w:rsid w:val="00531354"/>
    <w:rsid w:val="00531931"/>
    <w:rsid w:val="00531A46"/>
    <w:rsid w:val="00531BD1"/>
    <w:rsid w:val="00531F36"/>
    <w:rsid w:val="005320D8"/>
    <w:rsid w:val="0053214D"/>
    <w:rsid w:val="005323F9"/>
    <w:rsid w:val="005325B2"/>
    <w:rsid w:val="00532827"/>
    <w:rsid w:val="0053295C"/>
    <w:rsid w:val="005329C5"/>
    <w:rsid w:val="00532AEF"/>
    <w:rsid w:val="00532AFC"/>
    <w:rsid w:val="00532E32"/>
    <w:rsid w:val="00532FA8"/>
    <w:rsid w:val="005330AC"/>
    <w:rsid w:val="00533443"/>
    <w:rsid w:val="005336E5"/>
    <w:rsid w:val="005337BB"/>
    <w:rsid w:val="00533965"/>
    <w:rsid w:val="00533A13"/>
    <w:rsid w:val="00533A78"/>
    <w:rsid w:val="00533A7B"/>
    <w:rsid w:val="00533B0B"/>
    <w:rsid w:val="00533EEB"/>
    <w:rsid w:val="0053415B"/>
    <w:rsid w:val="0053421F"/>
    <w:rsid w:val="005346DF"/>
    <w:rsid w:val="005347F9"/>
    <w:rsid w:val="00534AA2"/>
    <w:rsid w:val="00534BF1"/>
    <w:rsid w:val="00534CB0"/>
    <w:rsid w:val="00534E78"/>
    <w:rsid w:val="00534E8C"/>
    <w:rsid w:val="00534EE1"/>
    <w:rsid w:val="00535107"/>
    <w:rsid w:val="00535162"/>
    <w:rsid w:val="005354D4"/>
    <w:rsid w:val="00535561"/>
    <w:rsid w:val="00535798"/>
    <w:rsid w:val="005358C6"/>
    <w:rsid w:val="00535BD3"/>
    <w:rsid w:val="00535C01"/>
    <w:rsid w:val="00535F96"/>
    <w:rsid w:val="00536117"/>
    <w:rsid w:val="005362CA"/>
    <w:rsid w:val="0053640B"/>
    <w:rsid w:val="00536432"/>
    <w:rsid w:val="005364CA"/>
    <w:rsid w:val="005364D9"/>
    <w:rsid w:val="005366D2"/>
    <w:rsid w:val="005366DE"/>
    <w:rsid w:val="005369FA"/>
    <w:rsid w:val="00536C7A"/>
    <w:rsid w:val="00536E7B"/>
    <w:rsid w:val="00537013"/>
    <w:rsid w:val="005375E9"/>
    <w:rsid w:val="00537720"/>
    <w:rsid w:val="00537811"/>
    <w:rsid w:val="005378BF"/>
    <w:rsid w:val="00537D78"/>
    <w:rsid w:val="00537DAF"/>
    <w:rsid w:val="00537F04"/>
    <w:rsid w:val="00537F5F"/>
    <w:rsid w:val="00537F76"/>
    <w:rsid w:val="005403ED"/>
    <w:rsid w:val="00540646"/>
    <w:rsid w:val="00540844"/>
    <w:rsid w:val="00540A9D"/>
    <w:rsid w:val="00540BE0"/>
    <w:rsid w:val="00541245"/>
    <w:rsid w:val="005412C8"/>
    <w:rsid w:val="0054132F"/>
    <w:rsid w:val="0054137F"/>
    <w:rsid w:val="0054143F"/>
    <w:rsid w:val="00541482"/>
    <w:rsid w:val="0054187F"/>
    <w:rsid w:val="005418E3"/>
    <w:rsid w:val="00541985"/>
    <w:rsid w:val="00541AEF"/>
    <w:rsid w:val="00541C05"/>
    <w:rsid w:val="00541CAC"/>
    <w:rsid w:val="00541F9A"/>
    <w:rsid w:val="00541FBF"/>
    <w:rsid w:val="0054228A"/>
    <w:rsid w:val="005422EE"/>
    <w:rsid w:val="005423C7"/>
    <w:rsid w:val="00542715"/>
    <w:rsid w:val="005427DA"/>
    <w:rsid w:val="005428B7"/>
    <w:rsid w:val="0054291F"/>
    <w:rsid w:val="00542A6B"/>
    <w:rsid w:val="00542B38"/>
    <w:rsid w:val="00542BDD"/>
    <w:rsid w:val="00542C3A"/>
    <w:rsid w:val="00542E35"/>
    <w:rsid w:val="00542EFF"/>
    <w:rsid w:val="00542F53"/>
    <w:rsid w:val="005430DE"/>
    <w:rsid w:val="0054315E"/>
    <w:rsid w:val="00543337"/>
    <w:rsid w:val="00543343"/>
    <w:rsid w:val="00543416"/>
    <w:rsid w:val="00543592"/>
    <w:rsid w:val="00543710"/>
    <w:rsid w:val="00543743"/>
    <w:rsid w:val="005437D3"/>
    <w:rsid w:val="00543BC2"/>
    <w:rsid w:val="00543C8E"/>
    <w:rsid w:val="00543E26"/>
    <w:rsid w:val="00543E95"/>
    <w:rsid w:val="00543FA3"/>
    <w:rsid w:val="00544086"/>
    <w:rsid w:val="005440EF"/>
    <w:rsid w:val="005440F6"/>
    <w:rsid w:val="0054415D"/>
    <w:rsid w:val="005441F4"/>
    <w:rsid w:val="0054423C"/>
    <w:rsid w:val="005442C8"/>
    <w:rsid w:val="00544309"/>
    <w:rsid w:val="0054435A"/>
    <w:rsid w:val="00544373"/>
    <w:rsid w:val="00544460"/>
    <w:rsid w:val="005446FB"/>
    <w:rsid w:val="005447D0"/>
    <w:rsid w:val="005447D4"/>
    <w:rsid w:val="005448EB"/>
    <w:rsid w:val="0054494D"/>
    <w:rsid w:val="00544DC9"/>
    <w:rsid w:val="00544E5B"/>
    <w:rsid w:val="0054500E"/>
    <w:rsid w:val="0054511C"/>
    <w:rsid w:val="00545384"/>
    <w:rsid w:val="00545430"/>
    <w:rsid w:val="00545655"/>
    <w:rsid w:val="005456B1"/>
    <w:rsid w:val="00545914"/>
    <w:rsid w:val="00545ADA"/>
    <w:rsid w:val="00545B1D"/>
    <w:rsid w:val="00545B5F"/>
    <w:rsid w:val="00545E3A"/>
    <w:rsid w:val="00545F07"/>
    <w:rsid w:val="00546013"/>
    <w:rsid w:val="005460FB"/>
    <w:rsid w:val="00546146"/>
    <w:rsid w:val="00546245"/>
    <w:rsid w:val="005462DF"/>
    <w:rsid w:val="0054642E"/>
    <w:rsid w:val="0054680A"/>
    <w:rsid w:val="00546C88"/>
    <w:rsid w:val="00546CCA"/>
    <w:rsid w:val="00546CE3"/>
    <w:rsid w:val="00546D84"/>
    <w:rsid w:val="00546E7E"/>
    <w:rsid w:val="00546EF5"/>
    <w:rsid w:val="00546F31"/>
    <w:rsid w:val="00547005"/>
    <w:rsid w:val="005470FC"/>
    <w:rsid w:val="00547111"/>
    <w:rsid w:val="00547901"/>
    <w:rsid w:val="00547D03"/>
    <w:rsid w:val="00550284"/>
    <w:rsid w:val="005502D3"/>
    <w:rsid w:val="00550393"/>
    <w:rsid w:val="005503A2"/>
    <w:rsid w:val="005503F2"/>
    <w:rsid w:val="00550415"/>
    <w:rsid w:val="005504C2"/>
    <w:rsid w:val="00550843"/>
    <w:rsid w:val="00550920"/>
    <w:rsid w:val="005509C8"/>
    <w:rsid w:val="00550A8E"/>
    <w:rsid w:val="00551026"/>
    <w:rsid w:val="005513D7"/>
    <w:rsid w:val="0055148F"/>
    <w:rsid w:val="005515BB"/>
    <w:rsid w:val="005515D6"/>
    <w:rsid w:val="005517D8"/>
    <w:rsid w:val="0055189A"/>
    <w:rsid w:val="005519C3"/>
    <w:rsid w:val="005519DE"/>
    <w:rsid w:val="005519EC"/>
    <w:rsid w:val="00551DF2"/>
    <w:rsid w:val="00551F2D"/>
    <w:rsid w:val="00552139"/>
    <w:rsid w:val="00552206"/>
    <w:rsid w:val="0055225F"/>
    <w:rsid w:val="005524FF"/>
    <w:rsid w:val="00552798"/>
    <w:rsid w:val="00552903"/>
    <w:rsid w:val="00552A0E"/>
    <w:rsid w:val="00552CCF"/>
    <w:rsid w:val="00552DAD"/>
    <w:rsid w:val="00553025"/>
    <w:rsid w:val="00553049"/>
    <w:rsid w:val="0055307B"/>
    <w:rsid w:val="0055323B"/>
    <w:rsid w:val="0055344A"/>
    <w:rsid w:val="00553676"/>
    <w:rsid w:val="00553C88"/>
    <w:rsid w:val="00553C95"/>
    <w:rsid w:val="00553CAB"/>
    <w:rsid w:val="00553D54"/>
    <w:rsid w:val="00553DD5"/>
    <w:rsid w:val="00553EDE"/>
    <w:rsid w:val="005540B7"/>
    <w:rsid w:val="005544BF"/>
    <w:rsid w:val="00554768"/>
    <w:rsid w:val="005549F6"/>
    <w:rsid w:val="00554E05"/>
    <w:rsid w:val="00554F5D"/>
    <w:rsid w:val="00555045"/>
    <w:rsid w:val="00555054"/>
    <w:rsid w:val="00555135"/>
    <w:rsid w:val="00555317"/>
    <w:rsid w:val="005554B9"/>
    <w:rsid w:val="00555766"/>
    <w:rsid w:val="00555BC0"/>
    <w:rsid w:val="00555C89"/>
    <w:rsid w:val="00555CE1"/>
    <w:rsid w:val="005562EC"/>
    <w:rsid w:val="005562FB"/>
    <w:rsid w:val="0055635F"/>
    <w:rsid w:val="00556402"/>
    <w:rsid w:val="005566C4"/>
    <w:rsid w:val="005566D7"/>
    <w:rsid w:val="00556957"/>
    <w:rsid w:val="00556A97"/>
    <w:rsid w:val="00556CC0"/>
    <w:rsid w:val="00556DA1"/>
    <w:rsid w:val="00556FB4"/>
    <w:rsid w:val="00557086"/>
    <w:rsid w:val="0055716B"/>
    <w:rsid w:val="0055718F"/>
    <w:rsid w:val="0055724C"/>
    <w:rsid w:val="00557410"/>
    <w:rsid w:val="00557965"/>
    <w:rsid w:val="00557BFE"/>
    <w:rsid w:val="00557C1C"/>
    <w:rsid w:val="00557D7E"/>
    <w:rsid w:val="00557E24"/>
    <w:rsid w:val="00557F1B"/>
    <w:rsid w:val="00560036"/>
    <w:rsid w:val="005601A4"/>
    <w:rsid w:val="005601FD"/>
    <w:rsid w:val="00560314"/>
    <w:rsid w:val="00560346"/>
    <w:rsid w:val="00560566"/>
    <w:rsid w:val="00560726"/>
    <w:rsid w:val="00560B40"/>
    <w:rsid w:val="00560B94"/>
    <w:rsid w:val="00560E09"/>
    <w:rsid w:val="005612C7"/>
    <w:rsid w:val="005613B7"/>
    <w:rsid w:val="00561AF6"/>
    <w:rsid w:val="00561B3E"/>
    <w:rsid w:val="00561CF7"/>
    <w:rsid w:val="00561DC8"/>
    <w:rsid w:val="00561EC7"/>
    <w:rsid w:val="00561F51"/>
    <w:rsid w:val="005620B1"/>
    <w:rsid w:val="00562113"/>
    <w:rsid w:val="00562146"/>
    <w:rsid w:val="0056219D"/>
    <w:rsid w:val="00562203"/>
    <w:rsid w:val="0056227C"/>
    <w:rsid w:val="00562335"/>
    <w:rsid w:val="0056257F"/>
    <w:rsid w:val="00562C94"/>
    <w:rsid w:val="00562D3F"/>
    <w:rsid w:val="00562E7A"/>
    <w:rsid w:val="005630A0"/>
    <w:rsid w:val="005631F7"/>
    <w:rsid w:val="0056325A"/>
    <w:rsid w:val="0056326A"/>
    <w:rsid w:val="005634E0"/>
    <w:rsid w:val="00563622"/>
    <w:rsid w:val="0056392D"/>
    <w:rsid w:val="00563B4B"/>
    <w:rsid w:val="00563B82"/>
    <w:rsid w:val="00563C6A"/>
    <w:rsid w:val="00563DFD"/>
    <w:rsid w:val="00563EC0"/>
    <w:rsid w:val="00564062"/>
    <w:rsid w:val="0056415B"/>
    <w:rsid w:val="00564253"/>
    <w:rsid w:val="005645C0"/>
    <w:rsid w:val="005646F2"/>
    <w:rsid w:val="00564726"/>
    <w:rsid w:val="0056498C"/>
    <w:rsid w:val="00564C64"/>
    <w:rsid w:val="00564E3C"/>
    <w:rsid w:val="00564EB6"/>
    <w:rsid w:val="00564F67"/>
    <w:rsid w:val="00564F9C"/>
    <w:rsid w:val="005656C3"/>
    <w:rsid w:val="0056578C"/>
    <w:rsid w:val="005657E8"/>
    <w:rsid w:val="005658C9"/>
    <w:rsid w:val="0056593F"/>
    <w:rsid w:val="00565BCA"/>
    <w:rsid w:val="005660FB"/>
    <w:rsid w:val="00566137"/>
    <w:rsid w:val="0056619D"/>
    <w:rsid w:val="0056633E"/>
    <w:rsid w:val="00566628"/>
    <w:rsid w:val="005667AA"/>
    <w:rsid w:val="00566F01"/>
    <w:rsid w:val="0056708F"/>
    <w:rsid w:val="005670CE"/>
    <w:rsid w:val="00567108"/>
    <w:rsid w:val="00567315"/>
    <w:rsid w:val="005673AE"/>
    <w:rsid w:val="0056754E"/>
    <w:rsid w:val="00567610"/>
    <w:rsid w:val="0056798B"/>
    <w:rsid w:val="00567C3D"/>
    <w:rsid w:val="00567C66"/>
    <w:rsid w:val="00567ECD"/>
    <w:rsid w:val="00567FE8"/>
    <w:rsid w:val="00570291"/>
    <w:rsid w:val="0057029F"/>
    <w:rsid w:val="005702F3"/>
    <w:rsid w:val="00570300"/>
    <w:rsid w:val="0057032D"/>
    <w:rsid w:val="00570399"/>
    <w:rsid w:val="0057067F"/>
    <w:rsid w:val="00570741"/>
    <w:rsid w:val="00570848"/>
    <w:rsid w:val="00570BB3"/>
    <w:rsid w:val="00570CC8"/>
    <w:rsid w:val="00570CE7"/>
    <w:rsid w:val="00570E5F"/>
    <w:rsid w:val="00570EF1"/>
    <w:rsid w:val="00570FA8"/>
    <w:rsid w:val="00571095"/>
    <w:rsid w:val="0057142D"/>
    <w:rsid w:val="00571604"/>
    <w:rsid w:val="00571761"/>
    <w:rsid w:val="0057198D"/>
    <w:rsid w:val="005719EF"/>
    <w:rsid w:val="00571B93"/>
    <w:rsid w:val="00571F3E"/>
    <w:rsid w:val="0057210C"/>
    <w:rsid w:val="00572215"/>
    <w:rsid w:val="005722FA"/>
    <w:rsid w:val="0057235F"/>
    <w:rsid w:val="00572447"/>
    <w:rsid w:val="0057245E"/>
    <w:rsid w:val="0057248D"/>
    <w:rsid w:val="005728BE"/>
    <w:rsid w:val="005729BC"/>
    <w:rsid w:val="00572BF1"/>
    <w:rsid w:val="00572C7E"/>
    <w:rsid w:val="00572D3D"/>
    <w:rsid w:val="005732A4"/>
    <w:rsid w:val="005735E7"/>
    <w:rsid w:val="00573641"/>
    <w:rsid w:val="005736E5"/>
    <w:rsid w:val="00573841"/>
    <w:rsid w:val="0057396E"/>
    <w:rsid w:val="00573AE5"/>
    <w:rsid w:val="00573AED"/>
    <w:rsid w:val="00573CEF"/>
    <w:rsid w:val="00573DBB"/>
    <w:rsid w:val="005740C7"/>
    <w:rsid w:val="005740CC"/>
    <w:rsid w:val="005741A6"/>
    <w:rsid w:val="0057448F"/>
    <w:rsid w:val="00574889"/>
    <w:rsid w:val="0057490C"/>
    <w:rsid w:val="00574DEF"/>
    <w:rsid w:val="00574E04"/>
    <w:rsid w:val="00574EA9"/>
    <w:rsid w:val="00574F1C"/>
    <w:rsid w:val="00575169"/>
    <w:rsid w:val="005751F7"/>
    <w:rsid w:val="00575235"/>
    <w:rsid w:val="005759E4"/>
    <w:rsid w:val="00575A34"/>
    <w:rsid w:val="00575B36"/>
    <w:rsid w:val="0057629F"/>
    <w:rsid w:val="005762B1"/>
    <w:rsid w:val="005763BC"/>
    <w:rsid w:val="0057669D"/>
    <w:rsid w:val="00576930"/>
    <w:rsid w:val="00576945"/>
    <w:rsid w:val="00576A8A"/>
    <w:rsid w:val="00576B21"/>
    <w:rsid w:val="00576BD5"/>
    <w:rsid w:val="00576CE0"/>
    <w:rsid w:val="00576D58"/>
    <w:rsid w:val="00577168"/>
    <w:rsid w:val="005771DC"/>
    <w:rsid w:val="0057729A"/>
    <w:rsid w:val="005773FD"/>
    <w:rsid w:val="005774FE"/>
    <w:rsid w:val="00577A14"/>
    <w:rsid w:val="00577A16"/>
    <w:rsid w:val="00577B1D"/>
    <w:rsid w:val="00577BCE"/>
    <w:rsid w:val="00577CB1"/>
    <w:rsid w:val="00577F05"/>
    <w:rsid w:val="0058000D"/>
    <w:rsid w:val="0058003B"/>
    <w:rsid w:val="00580561"/>
    <w:rsid w:val="0058058F"/>
    <w:rsid w:val="005808FB"/>
    <w:rsid w:val="00580C44"/>
    <w:rsid w:val="00580DE0"/>
    <w:rsid w:val="00580E66"/>
    <w:rsid w:val="00580F65"/>
    <w:rsid w:val="0058136C"/>
    <w:rsid w:val="00581558"/>
    <w:rsid w:val="0058173E"/>
    <w:rsid w:val="00581888"/>
    <w:rsid w:val="005818EA"/>
    <w:rsid w:val="00581A3B"/>
    <w:rsid w:val="00581BC4"/>
    <w:rsid w:val="00581D46"/>
    <w:rsid w:val="00581E6E"/>
    <w:rsid w:val="00582139"/>
    <w:rsid w:val="005821C2"/>
    <w:rsid w:val="00582368"/>
    <w:rsid w:val="00582656"/>
    <w:rsid w:val="005827D3"/>
    <w:rsid w:val="00582B9F"/>
    <w:rsid w:val="00582D2F"/>
    <w:rsid w:val="00582E0B"/>
    <w:rsid w:val="00582E5A"/>
    <w:rsid w:val="005830E7"/>
    <w:rsid w:val="0058311F"/>
    <w:rsid w:val="00583147"/>
    <w:rsid w:val="005834E9"/>
    <w:rsid w:val="00583562"/>
    <w:rsid w:val="0058388B"/>
    <w:rsid w:val="00583E6B"/>
    <w:rsid w:val="00583ED3"/>
    <w:rsid w:val="00583F92"/>
    <w:rsid w:val="005840D4"/>
    <w:rsid w:val="0058427A"/>
    <w:rsid w:val="00584CA1"/>
    <w:rsid w:val="00584CD7"/>
    <w:rsid w:val="00584F04"/>
    <w:rsid w:val="00585602"/>
    <w:rsid w:val="005857C3"/>
    <w:rsid w:val="00585841"/>
    <w:rsid w:val="00585B0F"/>
    <w:rsid w:val="00585B63"/>
    <w:rsid w:val="00585C56"/>
    <w:rsid w:val="0058611A"/>
    <w:rsid w:val="0058629C"/>
    <w:rsid w:val="005862CE"/>
    <w:rsid w:val="0058655B"/>
    <w:rsid w:val="005865FF"/>
    <w:rsid w:val="005866AF"/>
    <w:rsid w:val="005866C1"/>
    <w:rsid w:val="00586762"/>
    <w:rsid w:val="0058678C"/>
    <w:rsid w:val="005868C7"/>
    <w:rsid w:val="00586AAA"/>
    <w:rsid w:val="00586C53"/>
    <w:rsid w:val="00586D78"/>
    <w:rsid w:val="00586E03"/>
    <w:rsid w:val="00587339"/>
    <w:rsid w:val="005875B9"/>
    <w:rsid w:val="0058762E"/>
    <w:rsid w:val="00587742"/>
    <w:rsid w:val="00587925"/>
    <w:rsid w:val="00587ABE"/>
    <w:rsid w:val="00587B48"/>
    <w:rsid w:val="00587F87"/>
    <w:rsid w:val="0059006F"/>
    <w:rsid w:val="005902E2"/>
    <w:rsid w:val="005902E9"/>
    <w:rsid w:val="0059034F"/>
    <w:rsid w:val="005905AF"/>
    <w:rsid w:val="00590675"/>
    <w:rsid w:val="00590718"/>
    <w:rsid w:val="00590852"/>
    <w:rsid w:val="00590A11"/>
    <w:rsid w:val="00590AE9"/>
    <w:rsid w:val="00590BC1"/>
    <w:rsid w:val="00590E67"/>
    <w:rsid w:val="00590E8E"/>
    <w:rsid w:val="00590EC4"/>
    <w:rsid w:val="00591003"/>
    <w:rsid w:val="00591043"/>
    <w:rsid w:val="0059109A"/>
    <w:rsid w:val="00591359"/>
    <w:rsid w:val="005914C7"/>
    <w:rsid w:val="0059159D"/>
    <w:rsid w:val="00591A22"/>
    <w:rsid w:val="00591A97"/>
    <w:rsid w:val="00591B55"/>
    <w:rsid w:val="00591BD1"/>
    <w:rsid w:val="00591F9B"/>
    <w:rsid w:val="0059223A"/>
    <w:rsid w:val="00592388"/>
    <w:rsid w:val="005923AE"/>
    <w:rsid w:val="0059250A"/>
    <w:rsid w:val="005925D9"/>
    <w:rsid w:val="00592611"/>
    <w:rsid w:val="005926A1"/>
    <w:rsid w:val="005926B6"/>
    <w:rsid w:val="005928CE"/>
    <w:rsid w:val="00592B1A"/>
    <w:rsid w:val="00592BAC"/>
    <w:rsid w:val="00592E82"/>
    <w:rsid w:val="00592FAC"/>
    <w:rsid w:val="0059310F"/>
    <w:rsid w:val="005931E9"/>
    <w:rsid w:val="005932A8"/>
    <w:rsid w:val="0059341A"/>
    <w:rsid w:val="00593471"/>
    <w:rsid w:val="00593652"/>
    <w:rsid w:val="0059373F"/>
    <w:rsid w:val="00593788"/>
    <w:rsid w:val="005937B9"/>
    <w:rsid w:val="00593934"/>
    <w:rsid w:val="00593B0E"/>
    <w:rsid w:val="00593BB4"/>
    <w:rsid w:val="00593BB7"/>
    <w:rsid w:val="00593CF4"/>
    <w:rsid w:val="00593EFA"/>
    <w:rsid w:val="005941C2"/>
    <w:rsid w:val="0059421B"/>
    <w:rsid w:val="0059428F"/>
    <w:rsid w:val="005943E5"/>
    <w:rsid w:val="005944FF"/>
    <w:rsid w:val="0059453D"/>
    <w:rsid w:val="005947D0"/>
    <w:rsid w:val="005948C1"/>
    <w:rsid w:val="005950DC"/>
    <w:rsid w:val="005951FC"/>
    <w:rsid w:val="0059564E"/>
    <w:rsid w:val="005958A7"/>
    <w:rsid w:val="00595BEA"/>
    <w:rsid w:val="00595C19"/>
    <w:rsid w:val="00595DCA"/>
    <w:rsid w:val="00596845"/>
    <w:rsid w:val="00596970"/>
    <w:rsid w:val="0059697B"/>
    <w:rsid w:val="005969B6"/>
    <w:rsid w:val="005969CA"/>
    <w:rsid w:val="00596C79"/>
    <w:rsid w:val="00596E8A"/>
    <w:rsid w:val="00596EF4"/>
    <w:rsid w:val="00597224"/>
    <w:rsid w:val="005972E7"/>
    <w:rsid w:val="00597313"/>
    <w:rsid w:val="005974CE"/>
    <w:rsid w:val="00597575"/>
    <w:rsid w:val="005976AE"/>
    <w:rsid w:val="005976E0"/>
    <w:rsid w:val="00597894"/>
    <w:rsid w:val="00597939"/>
    <w:rsid w:val="00597984"/>
    <w:rsid w:val="00597985"/>
    <w:rsid w:val="00597A50"/>
    <w:rsid w:val="00597B6B"/>
    <w:rsid w:val="00597F3C"/>
    <w:rsid w:val="005A01A3"/>
    <w:rsid w:val="005A01F3"/>
    <w:rsid w:val="005A02B8"/>
    <w:rsid w:val="005A02D9"/>
    <w:rsid w:val="005A048C"/>
    <w:rsid w:val="005A0848"/>
    <w:rsid w:val="005A0CE1"/>
    <w:rsid w:val="005A0FEE"/>
    <w:rsid w:val="005A105B"/>
    <w:rsid w:val="005A10DF"/>
    <w:rsid w:val="005A130D"/>
    <w:rsid w:val="005A14FF"/>
    <w:rsid w:val="005A19AB"/>
    <w:rsid w:val="005A1E66"/>
    <w:rsid w:val="005A1F2F"/>
    <w:rsid w:val="005A20FE"/>
    <w:rsid w:val="005A2631"/>
    <w:rsid w:val="005A27AE"/>
    <w:rsid w:val="005A27CC"/>
    <w:rsid w:val="005A27E9"/>
    <w:rsid w:val="005A2C25"/>
    <w:rsid w:val="005A373C"/>
    <w:rsid w:val="005A374B"/>
    <w:rsid w:val="005A37DA"/>
    <w:rsid w:val="005A39B2"/>
    <w:rsid w:val="005A3A79"/>
    <w:rsid w:val="005A3B30"/>
    <w:rsid w:val="005A3B47"/>
    <w:rsid w:val="005A3C36"/>
    <w:rsid w:val="005A3C74"/>
    <w:rsid w:val="005A3CAC"/>
    <w:rsid w:val="005A3EDF"/>
    <w:rsid w:val="005A4312"/>
    <w:rsid w:val="005A447D"/>
    <w:rsid w:val="005A45D6"/>
    <w:rsid w:val="005A4829"/>
    <w:rsid w:val="005A4964"/>
    <w:rsid w:val="005A499C"/>
    <w:rsid w:val="005A49FF"/>
    <w:rsid w:val="005A4A12"/>
    <w:rsid w:val="005A4A6D"/>
    <w:rsid w:val="005A51F3"/>
    <w:rsid w:val="005A52CA"/>
    <w:rsid w:val="005A53F4"/>
    <w:rsid w:val="005A548F"/>
    <w:rsid w:val="005A55C9"/>
    <w:rsid w:val="005A5643"/>
    <w:rsid w:val="005A568C"/>
    <w:rsid w:val="005A57AA"/>
    <w:rsid w:val="005A5B3D"/>
    <w:rsid w:val="005A5C98"/>
    <w:rsid w:val="005A5D1D"/>
    <w:rsid w:val="005A5DF9"/>
    <w:rsid w:val="005A5E53"/>
    <w:rsid w:val="005A5F9B"/>
    <w:rsid w:val="005A61E8"/>
    <w:rsid w:val="005A62CB"/>
    <w:rsid w:val="005A6740"/>
    <w:rsid w:val="005A6974"/>
    <w:rsid w:val="005A6AA4"/>
    <w:rsid w:val="005A6AF6"/>
    <w:rsid w:val="005A6CD8"/>
    <w:rsid w:val="005A6D5F"/>
    <w:rsid w:val="005A6DB9"/>
    <w:rsid w:val="005A6FB9"/>
    <w:rsid w:val="005A6FE0"/>
    <w:rsid w:val="005A7182"/>
    <w:rsid w:val="005A71B0"/>
    <w:rsid w:val="005A7395"/>
    <w:rsid w:val="005A77B7"/>
    <w:rsid w:val="005A7A3E"/>
    <w:rsid w:val="005A7A8C"/>
    <w:rsid w:val="005A7D80"/>
    <w:rsid w:val="005B01DD"/>
    <w:rsid w:val="005B029C"/>
    <w:rsid w:val="005B04FF"/>
    <w:rsid w:val="005B06E3"/>
    <w:rsid w:val="005B07A2"/>
    <w:rsid w:val="005B07EA"/>
    <w:rsid w:val="005B0F8A"/>
    <w:rsid w:val="005B101A"/>
    <w:rsid w:val="005B12EC"/>
    <w:rsid w:val="005B1382"/>
    <w:rsid w:val="005B17E1"/>
    <w:rsid w:val="005B192A"/>
    <w:rsid w:val="005B1936"/>
    <w:rsid w:val="005B1C9F"/>
    <w:rsid w:val="005B260A"/>
    <w:rsid w:val="005B26D4"/>
    <w:rsid w:val="005B2707"/>
    <w:rsid w:val="005B2829"/>
    <w:rsid w:val="005B283C"/>
    <w:rsid w:val="005B29B0"/>
    <w:rsid w:val="005B2AF3"/>
    <w:rsid w:val="005B2B30"/>
    <w:rsid w:val="005B3324"/>
    <w:rsid w:val="005B337A"/>
    <w:rsid w:val="005B33D6"/>
    <w:rsid w:val="005B33FB"/>
    <w:rsid w:val="005B358A"/>
    <w:rsid w:val="005B36E8"/>
    <w:rsid w:val="005B38E3"/>
    <w:rsid w:val="005B3955"/>
    <w:rsid w:val="005B39CE"/>
    <w:rsid w:val="005B3B70"/>
    <w:rsid w:val="005B3E62"/>
    <w:rsid w:val="005B3F64"/>
    <w:rsid w:val="005B3FBE"/>
    <w:rsid w:val="005B402A"/>
    <w:rsid w:val="005B40B3"/>
    <w:rsid w:val="005B40D0"/>
    <w:rsid w:val="005B4350"/>
    <w:rsid w:val="005B4413"/>
    <w:rsid w:val="005B4414"/>
    <w:rsid w:val="005B475E"/>
    <w:rsid w:val="005B47DF"/>
    <w:rsid w:val="005B4AFA"/>
    <w:rsid w:val="005B4E99"/>
    <w:rsid w:val="005B4ED7"/>
    <w:rsid w:val="005B515E"/>
    <w:rsid w:val="005B52A2"/>
    <w:rsid w:val="005B54CD"/>
    <w:rsid w:val="005B563A"/>
    <w:rsid w:val="005B56CE"/>
    <w:rsid w:val="005B5700"/>
    <w:rsid w:val="005B5B59"/>
    <w:rsid w:val="005B5C00"/>
    <w:rsid w:val="005B5DF6"/>
    <w:rsid w:val="005B5F78"/>
    <w:rsid w:val="005B5F85"/>
    <w:rsid w:val="005B605A"/>
    <w:rsid w:val="005B62A4"/>
    <w:rsid w:val="005B6416"/>
    <w:rsid w:val="005B65BB"/>
    <w:rsid w:val="005B6726"/>
    <w:rsid w:val="005B67E8"/>
    <w:rsid w:val="005B68A8"/>
    <w:rsid w:val="005B6930"/>
    <w:rsid w:val="005B6EDC"/>
    <w:rsid w:val="005B6EF5"/>
    <w:rsid w:val="005B6F8D"/>
    <w:rsid w:val="005B70BE"/>
    <w:rsid w:val="005B7125"/>
    <w:rsid w:val="005B7169"/>
    <w:rsid w:val="005B71E2"/>
    <w:rsid w:val="005B7256"/>
    <w:rsid w:val="005B76C7"/>
    <w:rsid w:val="005B7853"/>
    <w:rsid w:val="005B7890"/>
    <w:rsid w:val="005B78EE"/>
    <w:rsid w:val="005B7C07"/>
    <w:rsid w:val="005B7C25"/>
    <w:rsid w:val="005B7DD7"/>
    <w:rsid w:val="005B7DDC"/>
    <w:rsid w:val="005B7F2A"/>
    <w:rsid w:val="005C0133"/>
    <w:rsid w:val="005C0149"/>
    <w:rsid w:val="005C0260"/>
    <w:rsid w:val="005C052D"/>
    <w:rsid w:val="005C06F4"/>
    <w:rsid w:val="005C07E5"/>
    <w:rsid w:val="005C083E"/>
    <w:rsid w:val="005C0ADB"/>
    <w:rsid w:val="005C0BB0"/>
    <w:rsid w:val="005C0C11"/>
    <w:rsid w:val="005C0CBD"/>
    <w:rsid w:val="005C0DC6"/>
    <w:rsid w:val="005C1181"/>
    <w:rsid w:val="005C120C"/>
    <w:rsid w:val="005C1594"/>
    <w:rsid w:val="005C17E5"/>
    <w:rsid w:val="005C1AB9"/>
    <w:rsid w:val="005C1CA7"/>
    <w:rsid w:val="005C1F2F"/>
    <w:rsid w:val="005C215A"/>
    <w:rsid w:val="005C21AE"/>
    <w:rsid w:val="005C23CA"/>
    <w:rsid w:val="005C29A1"/>
    <w:rsid w:val="005C2A34"/>
    <w:rsid w:val="005C2AE8"/>
    <w:rsid w:val="005C2E5F"/>
    <w:rsid w:val="005C31A0"/>
    <w:rsid w:val="005C31B6"/>
    <w:rsid w:val="005C31FB"/>
    <w:rsid w:val="005C34B3"/>
    <w:rsid w:val="005C3A30"/>
    <w:rsid w:val="005C3A67"/>
    <w:rsid w:val="005C3C90"/>
    <w:rsid w:val="005C3D43"/>
    <w:rsid w:val="005C3EF6"/>
    <w:rsid w:val="005C4042"/>
    <w:rsid w:val="005C405E"/>
    <w:rsid w:val="005C41C2"/>
    <w:rsid w:val="005C4282"/>
    <w:rsid w:val="005C471F"/>
    <w:rsid w:val="005C47BE"/>
    <w:rsid w:val="005C4909"/>
    <w:rsid w:val="005C4B72"/>
    <w:rsid w:val="005C4D58"/>
    <w:rsid w:val="005C4D89"/>
    <w:rsid w:val="005C4EAC"/>
    <w:rsid w:val="005C4F6D"/>
    <w:rsid w:val="005C51F5"/>
    <w:rsid w:val="005C52A5"/>
    <w:rsid w:val="005C53A6"/>
    <w:rsid w:val="005C545D"/>
    <w:rsid w:val="005C54A2"/>
    <w:rsid w:val="005C55F1"/>
    <w:rsid w:val="005C568F"/>
    <w:rsid w:val="005C57C2"/>
    <w:rsid w:val="005C5842"/>
    <w:rsid w:val="005C595C"/>
    <w:rsid w:val="005C5BF2"/>
    <w:rsid w:val="005C5C28"/>
    <w:rsid w:val="005C5DD8"/>
    <w:rsid w:val="005C6023"/>
    <w:rsid w:val="005C61D3"/>
    <w:rsid w:val="005C65FA"/>
    <w:rsid w:val="005C66BD"/>
    <w:rsid w:val="005C66D3"/>
    <w:rsid w:val="005C6D71"/>
    <w:rsid w:val="005C6D86"/>
    <w:rsid w:val="005C6F59"/>
    <w:rsid w:val="005C7178"/>
    <w:rsid w:val="005C7186"/>
    <w:rsid w:val="005C7280"/>
    <w:rsid w:val="005C738A"/>
    <w:rsid w:val="005C752B"/>
    <w:rsid w:val="005C774E"/>
    <w:rsid w:val="005C789D"/>
    <w:rsid w:val="005C7B9B"/>
    <w:rsid w:val="005C7CB4"/>
    <w:rsid w:val="005C7D60"/>
    <w:rsid w:val="005C7D99"/>
    <w:rsid w:val="005C7FC6"/>
    <w:rsid w:val="005D03E5"/>
    <w:rsid w:val="005D03E6"/>
    <w:rsid w:val="005D046A"/>
    <w:rsid w:val="005D04E3"/>
    <w:rsid w:val="005D06EF"/>
    <w:rsid w:val="005D081A"/>
    <w:rsid w:val="005D0837"/>
    <w:rsid w:val="005D0906"/>
    <w:rsid w:val="005D0D69"/>
    <w:rsid w:val="005D0E39"/>
    <w:rsid w:val="005D0F14"/>
    <w:rsid w:val="005D0F62"/>
    <w:rsid w:val="005D0FED"/>
    <w:rsid w:val="005D10CB"/>
    <w:rsid w:val="005D10E5"/>
    <w:rsid w:val="005D10FE"/>
    <w:rsid w:val="005D1178"/>
    <w:rsid w:val="005D11C5"/>
    <w:rsid w:val="005D12A5"/>
    <w:rsid w:val="005D144F"/>
    <w:rsid w:val="005D1837"/>
    <w:rsid w:val="005D1A42"/>
    <w:rsid w:val="005D1BDA"/>
    <w:rsid w:val="005D1D0F"/>
    <w:rsid w:val="005D1DD0"/>
    <w:rsid w:val="005D209C"/>
    <w:rsid w:val="005D22D5"/>
    <w:rsid w:val="005D2436"/>
    <w:rsid w:val="005D25C8"/>
    <w:rsid w:val="005D2756"/>
    <w:rsid w:val="005D29E5"/>
    <w:rsid w:val="005D3182"/>
    <w:rsid w:val="005D31A7"/>
    <w:rsid w:val="005D3261"/>
    <w:rsid w:val="005D3601"/>
    <w:rsid w:val="005D3689"/>
    <w:rsid w:val="005D3753"/>
    <w:rsid w:val="005D3775"/>
    <w:rsid w:val="005D3781"/>
    <w:rsid w:val="005D3818"/>
    <w:rsid w:val="005D3B5D"/>
    <w:rsid w:val="005D4190"/>
    <w:rsid w:val="005D4644"/>
    <w:rsid w:val="005D484B"/>
    <w:rsid w:val="005D4998"/>
    <w:rsid w:val="005D4B78"/>
    <w:rsid w:val="005D4C69"/>
    <w:rsid w:val="005D4FB4"/>
    <w:rsid w:val="005D5036"/>
    <w:rsid w:val="005D537E"/>
    <w:rsid w:val="005D53E8"/>
    <w:rsid w:val="005D5496"/>
    <w:rsid w:val="005D56CC"/>
    <w:rsid w:val="005D5792"/>
    <w:rsid w:val="005D5954"/>
    <w:rsid w:val="005D5974"/>
    <w:rsid w:val="005D5AE8"/>
    <w:rsid w:val="005D5C09"/>
    <w:rsid w:val="005D5E3B"/>
    <w:rsid w:val="005D6097"/>
    <w:rsid w:val="005D61CF"/>
    <w:rsid w:val="005D62FC"/>
    <w:rsid w:val="005D66F5"/>
    <w:rsid w:val="005D698C"/>
    <w:rsid w:val="005D699A"/>
    <w:rsid w:val="005D6A39"/>
    <w:rsid w:val="005D6C61"/>
    <w:rsid w:val="005D6EAC"/>
    <w:rsid w:val="005D6F4B"/>
    <w:rsid w:val="005D6FE4"/>
    <w:rsid w:val="005D702A"/>
    <w:rsid w:val="005D72DF"/>
    <w:rsid w:val="005D73B9"/>
    <w:rsid w:val="005D75E9"/>
    <w:rsid w:val="005D79EA"/>
    <w:rsid w:val="005D7BAE"/>
    <w:rsid w:val="005D7BBD"/>
    <w:rsid w:val="005D7D74"/>
    <w:rsid w:val="005D7E3F"/>
    <w:rsid w:val="005D7ED6"/>
    <w:rsid w:val="005E0186"/>
    <w:rsid w:val="005E01F8"/>
    <w:rsid w:val="005E04AA"/>
    <w:rsid w:val="005E0548"/>
    <w:rsid w:val="005E0593"/>
    <w:rsid w:val="005E05D5"/>
    <w:rsid w:val="005E0630"/>
    <w:rsid w:val="005E0716"/>
    <w:rsid w:val="005E072E"/>
    <w:rsid w:val="005E0817"/>
    <w:rsid w:val="005E08C9"/>
    <w:rsid w:val="005E08E3"/>
    <w:rsid w:val="005E098B"/>
    <w:rsid w:val="005E0A57"/>
    <w:rsid w:val="005E0A87"/>
    <w:rsid w:val="005E0B98"/>
    <w:rsid w:val="005E0D11"/>
    <w:rsid w:val="005E0F5E"/>
    <w:rsid w:val="005E105A"/>
    <w:rsid w:val="005E10A9"/>
    <w:rsid w:val="005E12A7"/>
    <w:rsid w:val="005E14AC"/>
    <w:rsid w:val="005E1678"/>
    <w:rsid w:val="005E1C8C"/>
    <w:rsid w:val="005E201B"/>
    <w:rsid w:val="005E2113"/>
    <w:rsid w:val="005E2250"/>
    <w:rsid w:val="005E225D"/>
    <w:rsid w:val="005E22D3"/>
    <w:rsid w:val="005E2335"/>
    <w:rsid w:val="005E2378"/>
    <w:rsid w:val="005E2473"/>
    <w:rsid w:val="005E2775"/>
    <w:rsid w:val="005E2CD4"/>
    <w:rsid w:val="005E2EA5"/>
    <w:rsid w:val="005E2F87"/>
    <w:rsid w:val="005E3070"/>
    <w:rsid w:val="005E31DF"/>
    <w:rsid w:val="005E329B"/>
    <w:rsid w:val="005E3528"/>
    <w:rsid w:val="005E3750"/>
    <w:rsid w:val="005E378D"/>
    <w:rsid w:val="005E3A37"/>
    <w:rsid w:val="005E3BE9"/>
    <w:rsid w:val="005E3C93"/>
    <w:rsid w:val="005E40C0"/>
    <w:rsid w:val="005E40CB"/>
    <w:rsid w:val="005E418A"/>
    <w:rsid w:val="005E41DF"/>
    <w:rsid w:val="005E41F4"/>
    <w:rsid w:val="005E43E7"/>
    <w:rsid w:val="005E4ADB"/>
    <w:rsid w:val="005E4BA4"/>
    <w:rsid w:val="005E4E14"/>
    <w:rsid w:val="005E5206"/>
    <w:rsid w:val="005E54AF"/>
    <w:rsid w:val="005E5792"/>
    <w:rsid w:val="005E5C03"/>
    <w:rsid w:val="005E5D98"/>
    <w:rsid w:val="005E5DD2"/>
    <w:rsid w:val="005E5F98"/>
    <w:rsid w:val="005E606D"/>
    <w:rsid w:val="005E62B5"/>
    <w:rsid w:val="005E62D0"/>
    <w:rsid w:val="005E62F3"/>
    <w:rsid w:val="005E633A"/>
    <w:rsid w:val="005E6357"/>
    <w:rsid w:val="005E64AD"/>
    <w:rsid w:val="005E655D"/>
    <w:rsid w:val="005E662A"/>
    <w:rsid w:val="005E6775"/>
    <w:rsid w:val="005E6A95"/>
    <w:rsid w:val="005E6C00"/>
    <w:rsid w:val="005E6F4A"/>
    <w:rsid w:val="005E7018"/>
    <w:rsid w:val="005E731A"/>
    <w:rsid w:val="005E74AC"/>
    <w:rsid w:val="005E74E8"/>
    <w:rsid w:val="005E760E"/>
    <w:rsid w:val="005E77F1"/>
    <w:rsid w:val="005E7B4B"/>
    <w:rsid w:val="005E7BB0"/>
    <w:rsid w:val="005E7C1D"/>
    <w:rsid w:val="005E7D0E"/>
    <w:rsid w:val="005E7E15"/>
    <w:rsid w:val="005E7E4C"/>
    <w:rsid w:val="005E7EB3"/>
    <w:rsid w:val="005F025E"/>
    <w:rsid w:val="005F0434"/>
    <w:rsid w:val="005F052B"/>
    <w:rsid w:val="005F08FA"/>
    <w:rsid w:val="005F0B43"/>
    <w:rsid w:val="005F0B7F"/>
    <w:rsid w:val="005F0E9E"/>
    <w:rsid w:val="005F0EBD"/>
    <w:rsid w:val="005F0EFF"/>
    <w:rsid w:val="005F1026"/>
    <w:rsid w:val="005F1074"/>
    <w:rsid w:val="005F1206"/>
    <w:rsid w:val="005F121C"/>
    <w:rsid w:val="005F147A"/>
    <w:rsid w:val="005F147F"/>
    <w:rsid w:val="005F14EA"/>
    <w:rsid w:val="005F1573"/>
    <w:rsid w:val="005F15E0"/>
    <w:rsid w:val="005F16C4"/>
    <w:rsid w:val="005F1957"/>
    <w:rsid w:val="005F1979"/>
    <w:rsid w:val="005F198C"/>
    <w:rsid w:val="005F1A41"/>
    <w:rsid w:val="005F1B03"/>
    <w:rsid w:val="005F2091"/>
    <w:rsid w:val="005F2457"/>
    <w:rsid w:val="005F250A"/>
    <w:rsid w:val="005F26D1"/>
    <w:rsid w:val="005F271D"/>
    <w:rsid w:val="005F2824"/>
    <w:rsid w:val="005F2998"/>
    <w:rsid w:val="005F2B04"/>
    <w:rsid w:val="005F2CA1"/>
    <w:rsid w:val="005F2E75"/>
    <w:rsid w:val="005F2EC3"/>
    <w:rsid w:val="005F2FBF"/>
    <w:rsid w:val="005F2FFF"/>
    <w:rsid w:val="005F300E"/>
    <w:rsid w:val="005F32AC"/>
    <w:rsid w:val="005F356D"/>
    <w:rsid w:val="005F3815"/>
    <w:rsid w:val="005F39DA"/>
    <w:rsid w:val="005F3AFE"/>
    <w:rsid w:val="005F3D69"/>
    <w:rsid w:val="005F3EF2"/>
    <w:rsid w:val="005F41EA"/>
    <w:rsid w:val="005F4258"/>
    <w:rsid w:val="005F428E"/>
    <w:rsid w:val="005F4388"/>
    <w:rsid w:val="005F44CA"/>
    <w:rsid w:val="005F4642"/>
    <w:rsid w:val="005F4662"/>
    <w:rsid w:val="005F47D5"/>
    <w:rsid w:val="005F4B3B"/>
    <w:rsid w:val="005F4D09"/>
    <w:rsid w:val="005F4EB9"/>
    <w:rsid w:val="005F5292"/>
    <w:rsid w:val="005F545D"/>
    <w:rsid w:val="005F557F"/>
    <w:rsid w:val="005F5657"/>
    <w:rsid w:val="005F56C0"/>
    <w:rsid w:val="005F5BF4"/>
    <w:rsid w:val="005F5CB6"/>
    <w:rsid w:val="005F5EDD"/>
    <w:rsid w:val="005F6057"/>
    <w:rsid w:val="005F6445"/>
    <w:rsid w:val="005F6554"/>
    <w:rsid w:val="005F6796"/>
    <w:rsid w:val="005F69B2"/>
    <w:rsid w:val="005F6AF9"/>
    <w:rsid w:val="005F6C5C"/>
    <w:rsid w:val="005F6FF9"/>
    <w:rsid w:val="005F702A"/>
    <w:rsid w:val="005F7213"/>
    <w:rsid w:val="005F7471"/>
    <w:rsid w:val="005F772A"/>
    <w:rsid w:val="005F7998"/>
    <w:rsid w:val="005F7B8D"/>
    <w:rsid w:val="005F7CCE"/>
    <w:rsid w:val="005F7E89"/>
    <w:rsid w:val="005F7EBC"/>
    <w:rsid w:val="006000FB"/>
    <w:rsid w:val="00600225"/>
    <w:rsid w:val="006005EB"/>
    <w:rsid w:val="00600A57"/>
    <w:rsid w:val="00600C54"/>
    <w:rsid w:val="00600DE8"/>
    <w:rsid w:val="00600E67"/>
    <w:rsid w:val="00600FAA"/>
    <w:rsid w:val="00600FCE"/>
    <w:rsid w:val="00600FDF"/>
    <w:rsid w:val="00600FE7"/>
    <w:rsid w:val="0060107D"/>
    <w:rsid w:val="006010E9"/>
    <w:rsid w:val="00601245"/>
    <w:rsid w:val="00601395"/>
    <w:rsid w:val="006013C7"/>
    <w:rsid w:val="0060147B"/>
    <w:rsid w:val="0060177C"/>
    <w:rsid w:val="0060194A"/>
    <w:rsid w:val="00601A5A"/>
    <w:rsid w:val="00601B15"/>
    <w:rsid w:val="00601B32"/>
    <w:rsid w:val="00601B86"/>
    <w:rsid w:val="00601D14"/>
    <w:rsid w:val="00601F73"/>
    <w:rsid w:val="00601FA7"/>
    <w:rsid w:val="006020FF"/>
    <w:rsid w:val="0060210E"/>
    <w:rsid w:val="006022A3"/>
    <w:rsid w:val="00602714"/>
    <w:rsid w:val="006027E7"/>
    <w:rsid w:val="00602DCF"/>
    <w:rsid w:val="00602ECC"/>
    <w:rsid w:val="006030D0"/>
    <w:rsid w:val="00603156"/>
    <w:rsid w:val="0060318A"/>
    <w:rsid w:val="0060320E"/>
    <w:rsid w:val="00603399"/>
    <w:rsid w:val="006035B3"/>
    <w:rsid w:val="00603874"/>
    <w:rsid w:val="006038D1"/>
    <w:rsid w:val="00603C44"/>
    <w:rsid w:val="00603CDB"/>
    <w:rsid w:val="00603FBF"/>
    <w:rsid w:val="006040D6"/>
    <w:rsid w:val="0060410F"/>
    <w:rsid w:val="0060438D"/>
    <w:rsid w:val="006045F3"/>
    <w:rsid w:val="006047B9"/>
    <w:rsid w:val="0060485F"/>
    <w:rsid w:val="00604A8E"/>
    <w:rsid w:val="00604C28"/>
    <w:rsid w:val="00604D13"/>
    <w:rsid w:val="00604F67"/>
    <w:rsid w:val="00605002"/>
    <w:rsid w:val="00605127"/>
    <w:rsid w:val="00605364"/>
    <w:rsid w:val="006053D7"/>
    <w:rsid w:val="0060553A"/>
    <w:rsid w:val="006056A4"/>
    <w:rsid w:val="0060573E"/>
    <w:rsid w:val="0060581C"/>
    <w:rsid w:val="0060589E"/>
    <w:rsid w:val="00605930"/>
    <w:rsid w:val="00605A8A"/>
    <w:rsid w:val="00605B3F"/>
    <w:rsid w:val="00605CE5"/>
    <w:rsid w:val="00605F18"/>
    <w:rsid w:val="00605FCE"/>
    <w:rsid w:val="0060603A"/>
    <w:rsid w:val="00606327"/>
    <w:rsid w:val="00606508"/>
    <w:rsid w:val="00606DA3"/>
    <w:rsid w:val="00607011"/>
    <w:rsid w:val="00607046"/>
    <w:rsid w:val="006070CA"/>
    <w:rsid w:val="00607109"/>
    <w:rsid w:val="00607234"/>
    <w:rsid w:val="0060736E"/>
    <w:rsid w:val="0060747C"/>
    <w:rsid w:val="00607710"/>
    <w:rsid w:val="0060791F"/>
    <w:rsid w:val="00607945"/>
    <w:rsid w:val="00607B6E"/>
    <w:rsid w:val="00607DDA"/>
    <w:rsid w:val="00607F8C"/>
    <w:rsid w:val="0061011D"/>
    <w:rsid w:val="0061013A"/>
    <w:rsid w:val="00610406"/>
    <w:rsid w:val="00610576"/>
    <w:rsid w:val="00610654"/>
    <w:rsid w:val="00610842"/>
    <w:rsid w:val="006108D8"/>
    <w:rsid w:val="00610B8B"/>
    <w:rsid w:val="00610C6D"/>
    <w:rsid w:val="00611075"/>
    <w:rsid w:val="0061134E"/>
    <w:rsid w:val="006113F1"/>
    <w:rsid w:val="006115B0"/>
    <w:rsid w:val="006117F0"/>
    <w:rsid w:val="0061192F"/>
    <w:rsid w:val="00611972"/>
    <w:rsid w:val="00611A43"/>
    <w:rsid w:val="0061233A"/>
    <w:rsid w:val="0061247E"/>
    <w:rsid w:val="00612538"/>
    <w:rsid w:val="006125CD"/>
    <w:rsid w:val="006127F1"/>
    <w:rsid w:val="00612829"/>
    <w:rsid w:val="00612897"/>
    <w:rsid w:val="00612D8F"/>
    <w:rsid w:val="00612DFE"/>
    <w:rsid w:val="00612E21"/>
    <w:rsid w:val="00613041"/>
    <w:rsid w:val="006135E3"/>
    <w:rsid w:val="00613A84"/>
    <w:rsid w:val="00613C88"/>
    <w:rsid w:val="00613CCE"/>
    <w:rsid w:val="00613D30"/>
    <w:rsid w:val="00613E28"/>
    <w:rsid w:val="00613F1E"/>
    <w:rsid w:val="006141A6"/>
    <w:rsid w:val="006141D6"/>
    <w:rsid w:val="006141F6"/>
    <w:rsid w:val="00614361"/>
    <w:rsid w:val="006145CB"/>
    <w:rsid w:val="006145E0"/>
    <w:rsid w:val="00614802"/>
    <w:rsid w:val="006148A4"/>
    <w:rsid w:val="00614995"/>
    <w:rsid w:val="006149CD"/>
    <w:rsid w:val="00614B00"/>
    <w:rsid w:val="00614B2E"/>
    <w:rsid w:val="00614B7E"/>
    <w:rsid w:val="00614C52"/>
    <w:rsid w:val="00614F92"/>
    <w:rsid w:val="00615047"/>
    <w:rsid w:val="006150FD"/>
    <w:rsid w:val="00615161"/>
    <w:rsid w:val="00615B01"/>
    <w:rsid w:val="00615C2C"/>
    <w:rsid w:val="00615D68"/>
    <w:rsid w:val="00615ECD"/>
    <w:rsid w:val="00615F2F"/>
    <w:rsid w:val="00615FE0"/>
    <w:rsid w:val="006165C5"/>
    <w:rsid w:val="00616631"/>
    <w:rsid w:val="00616649"/>
    <w:rsid w:val="0061679A"/>
    <w:rsid w:val="00616937"/>
    <w:rsid w:val="00616AE4"/>
    <w:rsid w:val="00616B45"/>
    <w:rsid w:val="00616C1D"/>
    <w:rsid w:val="00616CF1"/>
    <w:rsid w:val="00616E25"/>
    <w:rsid w:val="00616E47"/>
    <w:rsid w:val="0061705C"/>
    <w:rsid w:val="0061787E"/>
    <w:rsid w:val="006178A1"/>
    <w:rsid w:val="00617A91"/>
    <w:rsid w:val="00617ACC"/>
    <w:rsid w:val="00617AD5"/>
    <w:rsid w:val="00617B24"/>
    <w:rsid w:val="00617B4A"/>
    <w:rsid w:val="00617D35"/>
    <w:rsid w:val="00617E66"/>
    <w:rsid w:val="00617EE1"/>
    <w:rsid w:val="00620021"/>
    <w:rsid w:val="00620092"/>
    <w:rsid w:val="006200DA"/>
    <w:rsid w:val="00620195"/>
    <w:rsid w:val="006201C8"/>
    <w:rsid w:val="00620364"/>
    <w:rsid w:val="006204DC"/>
    <w:rsid w:val="006204ED"/>
    <w:rsid w:val="0062056D"/>
    <w:rsid w:val="0062080F"/>
    <w:rsid w:val="00620A41"/>
    <w:rsid w:val="00620AFF"/>
    <w:rsid w:val="00620B02"/>
    <w:rsid w:val="00620BAE"/>
    <w:rsid w:val="00620F50"/>
    <w:rsid w:val="00621174"/>
    <w:rsid w:val="0062124E"/>
    <w:rsid w:val="0062134C"/>
    <w:rsid w:val="00621561"/>
    <w:rsid w:val="00621570"/>
    <w:rsid w:val="006215D5"/>
    <w:rsid w:val="006219DD"/>
    <w:rsid w:val="00621B3D"/>
    <w:rsid w:val="00621B85"/>
    <w:rsid w:val="00621C00"/>
    <w:rsid w:val="00621E25"/>
    <w:rsid w:val="00621E3C"/>
    <w:rsid w:val="00621E6A"/>
    <w:rsid w:val="00622034"/>
    <w:rsid w:val="00622103"/>
    <w:rsid w:val="0062228D"/>
    <w:rsid w:val="006222F3"/>
    <w:rsid w:val="006224B8"/>
    <w:rsid w:val="0062261D"/>
    <w:rsid w:val="00622EC1"/>
    <w:rsid w:val="006230FF"/>
    <w:rsid w:val="00623358"/>
    <w:rsid w:val="0062341C"/>
    <w:rsid w:val="00623741"/>
    <w:rsid w:val="00623876"/>
    <w:rsid w:val="006239CA"/>
    <w:rsid w:val="00623A2F"/>
    <w:rsid w:val="00623A3B"/>
    <w:rsid w:val="00623CBC"/>
    <w:rsid w:val="00623EFE"/>
    <w:rsid w:val="00624025"/>
    <w:rsid w:val="00624064"/>
    <w:rsid w:val="006240EA"/>
    <w:rsid w:val="00624272"/>
    <w:rsid w:val="0062445E"/>
    <w:rsid w:val="006244B3"/>
    <w:rsid w:val="0062457F"/>
    <w:rsid w:val="006246BC"/>
    <w:rsid w:val="00624984"/>
    <w:rsid w:val="00624CE9"/>
    <w:rsid w:val="00624EA0"/>
    <w:rsid w:val="006254B2"/>
    <w:rsid w:val="006254DB"/>
    <w:rsid w:val="0062561A"/>
    <w:rsid w:val="0062571A"/>
    <w:rsid w:val="00625A8C"/>
    <w:rsid w:val="00625AE7"/>
    <w:rsid w:val="00625C89"/>
    <w:rsid w:val="00626298"/>
    <w:rsid w:val="00626446"/>
    <w:rsid w:val="00626672"/>
    <w:rsid w:val="0062667C"/>
    <w:rsid w:val="006267A4"/>
    <w:rsid w:val="00626948"/>
    <w:rsid w:val="00626DC2"/>
    <w:rsid w:val="00626DC5"/>
    <w:rsid w:val="00626E8C"/>
    <w:rsid w:val="00626FC9"/>
    <w:rsid w:val="00626FDE"/>
    <w:rsid w:val="00627563"/>
    <w:rsid w:val="006275C5"/>
    <w:rsid w:val="00627687"/>
    <w:rsid w:val="006277D7"/>
    <w:rsid w:val="0062782A"/>
    <w:rsid w:val="00627C37"/>
    <w:rsid w:val="00627C42"/>
    <w:rsid w:val="00627CF0"/>
    <w:rsid w:val="00627F55"/>
    <w:rsid w:val="0063034F"/>
    <w:rsid w:val="0063060A"/>
    <w:rsid w:val="0063082B"/>
    <w:rsid w:val="00630B1D"/>
    <w:rsid w:val="00630BB8"/>
    <w:rsid w:val="00631000"/>
    <w:rsid w:val="006310AB"/>
    <w:rsid w:val="006310FF"/>
    <w:rsid w:val="006315A9"/>
    <w:rsid w:val="006316A5"/>
    <w:rsid w:val="00631EC7"/>
    <w:rsid w:val="0063250C"/>
    <w:rsid w:val="00632685"/>
    <w:rsid w:val="006326B1"/>
    <w:rsid w:val="006326C9"/>
    <w:rsid w:val="00632C17"/>
    <w:rsid w:val="00632C1B"/>
    <w:rsid w:val="00632E15"/>
    <w:rsid w:val="00632F21"/>
    <w:rsid w:val="00632FB9"/>
    <w:rsid w:val="00633063"/>
    <w:rsid w:val="006332A8"/>
    <w:rsid w:val="0063330A"/>
    <w:rsid w:val="006335FF"/>
    <w:rsid w:val="00633657"/>
    <w:rsid w:val="006338A3"/>
    <w:rsid w:val="00633AB0"/>
    <w:rsid w:val="00633B29"/>
    <w:rsid w:val="00633E1D"/>
    <w:rsid w:val="00634025"/>
    <w:rsid w:val="00634247"/>
    <w:rsid w:val="00634408"/>
    <w:rsid w:val="00634458"/>
    <w:rsid w:val="00634921"/>
    <w:rsid w:val="00634D49"/>
    <w:rsid w:val="00634DD1"/>
    <w:rsid w:val="006350DE"/>
    <w:rsid w:val="00635283"/>
    <w:rsid w:val="006352C3"/>
    <w:rsid w:val="00635462"/>
    <w:rsid w:val="00635ACB"/>
    <w:rsid w:val="00635B52"/>
    <w:rsid w:val="00635D9F"/>
    <w:rsid w:val="00635E28"/>
    <w:rsid w:val="00635F68"/>
    <w:rsid w:val="006360E3"/>
    <w:rsid w:val="00636224"/>
    <w:rsid w:val="006362CD"/>
    <w:rsid w:val="00636516"/>
    <w:rsid w:val="006366F3"/>
    <w:rsid w:val="00636724"/>
    <w:rsid w:val="00636988"/>
    <w:rsid w:val="00636BE2"/>
    <w:rsid w:val="00636BEF"/>
    <w:rsid w:val="006370C2"/>
    <w:rsid w:val="00637310"/>
    <w:rsid w:val="0063742B"/>
    <w:rsid w:val="006374DB"/>
    <w:rsid w:val="0063753A"/>
    <w:rsid w:val="00637619"/>
    <w:rsid w:val="006376E5"/>
    <w:rsid w:val="00637762"/>
    <w:rsid w:val="006377F9"/>
    <w:rsid w:val="0063785B"/>
    <w:rsid w:val="006378CB"/>
    <w:rsid w:val="00637963"/>
    <w:rsid w:val="00637B51"/>
    <w:rsid w:val="00637DB7"/>
    <w:rsid w:val="006400B2"/>
    <w:rsid w:val="0064048D"/>
    <w:rsid w:val="006404CD"/>
    <w:rsid w:val="0064052B"/>
    <w:rsid w:val="0064066A"/>
    <w:rsid w:val="00640926"/>
    <w:rsid w:val="00640B22"/>
    <w:rsid w:val="00640B2B"/>
    <w:rsid w:val="00640B46"/>
    <w:rsid w:val="00640C99"/>
    <w:rsid w:val="00640EC8"/>
    <w:rsid w:val="0064121B"/>
    <w:rsid w:val="006412FC"/>
    <w:rsid w:val="00641339"/>
    <w:rsid w:val="00641631"/>
    <w:rsid w:val="00641860"/>
    <w:rsid w:val="00641A50"/>
    <w:rsid w:val="00641D33"/>
    <w:rsid w:val="00641E0E"/>
    <w:rsid w:val="00641E20"/>
    <w:rsid w:val="0064224E"/>
    <w:rsid w:val="00642404"/>
    <w:rsid w:val="00642507"/>
    <w:rsid w:val="006425F0"/>
    <w:rsid w:val="006425F8"/>
    <w:rsid w:val="006426E5"/>
    <w:rsid w:val="00642798"/>
    <w:rsid w:val="0064292F"/>
    <w:rsid w:val="00642ED5"/>
    <w:rsid w:val="00643446"/>
    <w:rsid w:val="006435B6"/>
    <w:rsid w:val="00643891"/>
    <w:rsid w:val="00643970"/>
    <w:rsid w:val="006439F3"/>
    <w:rsid w:val="00643A1E"/>
    <w:rsid w:val="00643B92"/>
    <w:rsid w:val="00643FB4"/>
    <w:rsid w:val="00644049"/>
    <w:rsid w:val="00644298"/>
    <w:rsid w:val="006443B6"/>
    <w:rsid w:val="00644839"/>
    <w:rsid w:val="00644C3C"/>
    <w:rsid w:val="00644E9D"/>
    <w:rsid w:val="00644EAC"/>
    <w:rsid w:val="00644F4C"/>
    <w:rsid w:val="006452C8"/>
    <w:rsid w:val="006454AB"/>
    <w:rsid w:val="0064559A"/>
    <w:rsid w:val="0064560D"/>
    <w:rsid w:val="006456DF"/>
    <w:rsid w:val="0064582E"/>
    <w:rsid w:val="00645F8F"/>
    <w:rsid w:val="0064625B"/>
    <w:rsid w:val="006464C6"/>
    <w:rsid w:val="00646640"/>
    <w:rsid w:val="006467ED"/>
    <w:rsid w:val="00646B13"/>
    <w:rsid w:val="00646BB7"/>
    <w:rsid w:val="00646C14"/>
    <w:rsid w:val="00646C64"/>
    <w:rsid w:val="00646CAB"/>
    <w:rsid w:val="00646D9E"/>
    <w:rsid w:val="00646E28"/>
    <w:rsid w:val="0064737C"/>
    <w:rsid w:val="006475A4"/>
    <w:rsid w:val="006475E2"/>
    <w:rsid w:val="0064792E"/>
    <w:rsid w:val="00647970"/>
    <w:rsid w:val="00647BF0"/>
    <w:rsid w:val="00647C2D"/>
    <w:rsid w:val="00647C31"/>
    <w:rsid w:val="00647C93"/>
    <w:rsid w:val="00647D31"/>
    <w:rsid w:val="0065009A"/>
    <w:rsid w:val="0065015E"/>
    <w:rsid w:val="006502A3"/>
    <w:rsid w:val="006502BF"/>
    <w:rsid w:val="006505EF"/>
    <w:rsid w:val="0065077F"/>
    <w:rsid w:val="0065085C"/>
    <w:rsid w:val="006508CE"/>
    <w:rsid w:val="0065093F"/>
    <w:rsid w:val="006509C8"/>
    <w:rsid w:val="00650A23"/>
    <w:rsid w:val="00650AE8"/>
    <w:rsid w:val="00650C12"/>
    <w:rsid w:val="00650CA8"/>
    <w:rsid w:val="00650CFE"/>
    <w:rsid w:val="00650D26"/>
    <w:rsid w:val="00650D4A"/>
    <w:rsid w:val="00650D95"/>
    <w:rsid w:val="00650E31"/>
    <w:rsid w:val="0065115A"/>
    <w:rsid w:val="00651452"/>
    <w:rsid w:val="0065183E"/>
    <w:rsid w:val="00651D2D"/>
    <w:rsid w:val="00652031"/>
    <w:rsid w:val="006520B0"/>
    <w:rsid w:val="0065217A"/>
    <w:rsid w:val="006526A3"/>
    <w:rsid w:val="006526D2"/>
    <w:rsid w:val="006528F0"/>
    <w:rsid w:val="0065294F"/>
    <w:rsid w:val="006529B6"/>
    <w:rsid w:val="00652C33"/>
    <w:rsid w:val="00652EA5"/>
    <w:rsid w:val="00652EB7"/>
    <w:rsid w:val="00652F5E"/>
    <w:rsid w:val="006534AD"/>
    <w:rsid w:val="006538A2"/>
    <w:rsid w:val="00653D72"/>
    <w:rsid w:val="0065441A"/>
    <w:rsid w:val="00654480"/>
    <w:rsid w:val="00654541"/>
    <w:rsid w:val="006545A4"/>
    <w:rsid w:val="00654762"/>
    <w:rsid w:val="00654A04"/>
    <w:rsid w:val="00654AE6"/>
    <w:rsid w:val="00654B3A"/>
    <w:rsid w:val="00654BEC"/>
    <w:rsid w:val="00654F48"/>
    <w:rsid w:val="0065525E"/>
    <w:rsid w:val="0065552A"/>
    <w:rsid w:val="00655B85"/>
    <w:rsid w:val="00655BEB"/>
    <w:rsid w:val="00655DC0"/>
    <w:rsid w:val="00656050"/>
    <w:rsid w:val="006562AD"/>
    <w:rsid w:val="006564CE"/>
    <w:rsid w:val="0065683D"/>
    <w:rsid w:val="00656EE9"/>
    <w:rsid w:val="00656F16"/>
    <w:rsid w:val="0065711D"/>
    <w:rsid w:val="006576CA"/>
    <w:rsid w:val="00657780"/>
    <w:rsid w:val="00657856"/>
    <w:rsid w:val="00657902"/>
    <w:rsid w:val="00657942"/>
    <w:rsid w:val="00657982"/>
    <w:rsid w:val="00657C22"/>
    <w:rsid w:val="00657C87"/>
    <w:rsid w:val="00657D51"/>
    <w:rsid w:val="0066029D"/>
    <w:rsid w:val="006603CE"/>
    <w:rsid w:val="00660931"/>
    <w:rsid w:val="00660A05"/>
    <w:rsid w:val="00660A3F"/>
    <w:rsid w:val="00660DFD"/>
    <w:rsid w:val="006612CF"/>
    <w:rsid w:val="006613CC"/>
    <w:rsid w:val="006613D9"/>
    <w:rsid w:val="006614EF"/>
    <w:rsid w:val="00661644"/>
    <w:rsid w:val="00661682"/>
    <w:rsid w:val="006617DF"/>
    <w:rsid w:val="00661E75"/>
    <w:rsid w:val="00661F08"/>
    <w:rsid w:val="006620E6"/>
    <w:rsid w:val="0066235C"/>
    <w:rsid w:val="006623F7"/>
    <w:rsid w:val="006624BA"/>
    <w:rsid w:val="006629D4"/>
    <w:rsid w:val="00662BCB"/>
    <w:rsid w:val="00662CA1"/>
    <w:rsid w:val="00662E66"/>
    <w:rsid w:val="00663037"/>
    <w:rsid w:val="0066317A"/>
    <w:rsid w:val="006631D6"/>
    <w:rsid w:val="006632BC"/>
    <w:rsid w:val="006632D1"/>
    <w:rsid w:val="0066335C"/>
    <w:rsid w:val="0066341E"/>
    <w:rsid w:val="0066345D"/>
    <w:rsid w:val="006634F1"/>
    <w:rsid w:val="00663584"/>
    <w:rsid w:val="0066359D"/>
    <w:rsid w:val="00663A73"/>
    <w:rsid w:val="00663A77"/>
    <w:rsid w:val="00663AD1"/>
    <w:rsid w:val="00663F2A"/>
    <w:rsid w:val="00663F85"/>
    <w:rsid w:val="00664268"/>
    <w:rsid w:val="0066449F"/>
    <w:rsid w:val="0066453E"/>
    <w:rsid w:val="0066470B"/>
    <w:rsid w:val="006647AC"/>
    <w:rsid w:val="006647B6"/>
    <w:rsid w:val="00664849"/>
    <w:rsid w:val="00664999"/>
    <w:rsid w:val="00664B1B"/>
    <w:rsid w:val="00664DB1"/>
    <w:rsid w:val="00664DDC"/>
    <w:rsid w:val="00664FB6"/>
    <w:rsid w:val="006651EE"/>
    <w:rsid w:val="00665249"/>
    <w:rsid w:val="0066572D"/>
    <w:rsid w:val="00665AB8"/>
    <w:rsid w:val="00665B9C"/>
    <w:rsid w:val="00665BC6"/>
    <w:rsid w:val="00665FDC"/>
    <w:rsid w:val="006663D3"/>
    <w:rsid w:val="006666B5"/>
    <w:rsid w:val="006666DF"/>
    <w:rsid w:val="00666807"/>
    <w:rsid w:val="00666848"/>
    <w:rsid w:val="00666AFE"/>
    <w:rsid w:val="00666D6B"/>
    <w:rsid w:val="00666D73"/>
    <w:rsid w:val="00666E88"/>
    <w:rsid w:val="0066704F"/>
    <w:rsid w:val="006670FC"/>
    <w:rsid w:val="006671D0"/>
    <w:rsid w:val="006672CE"/>
    <w:rsid w:val="00667392"/>
    <w:rsid w:val="00667580"/>
    <w:rsid w:val="00667767"/>
    <w:rsid w:val="00667809"/>
    <w:rsid w:val="0066789A"/>
    <w:rsid w:val="006678CC"/>
    <w:rsid w:val="00667D5C"/>
    <w:rsid w:val="00667EB3"/>
    <w:rsid w:val="00667FEF"/>
    <w:rsid w:val="0067002F"/>
    <w:rsid w:val="0067004F"/>
    <w:rsid w:val="0067009D"/>
    <w:rsid w:val="006702FE"/>
    <w:rsid w:val="006704E3"/>
    <w:rsid w:val="00670503"/>
    <w:rsid w:val="006707A4"/>
    <w:rsid w:val="006707BD"/>
    <w:rsid w:val="006707E5"/>
    <w:rsid w:val="006708E3"/>
    <w:rsid w:val="00670995"/>
    <w:rsid w:val="00670A01"/>
    <w:rsid w:val="00670A82"/>
    <w:rsid w:val="00670F56"/>
    <w:rsid w:val="00671066"/>
    <w:rsid w:val="0067123C"/>
    <w:rsid w:val="0067131D"/>
    <w:rsid w:val="00671531"/>
    <w:rsid w:val="006716B8"/>
    <w:rsid w:val="0067171E"/>
    <w:rsid w:val="00671D67"/>
    <w:rsid w:val="00671D89"/>
    <w:rsid w:val="00671EAF"/>
    <w:rsid w:val="00671ED3"/>
    <w:rsid w:val="00672247"/>
    <w:rsid w:val="0067278A"/>
    <w:rsid w:val="00672838"/>
    <w:rsid w:val="00672B27"/>
    <w:rsid w:val="00672C28"/>
    <w:rsid w:val="00672DA6"/>
    <w:rsid w:val="00672E00"/>
    <w:rsid w:val="00672ED1"/>
    <w:rsid w:val="00673034"/>
    <w:rsid w:val="00673488"/>
    <w:rsid w:val="006736AE"/>
    <w:rsid w:val="006736CD"/>
    <w:rsid w:val="00673738"/>
    <w:rsid w:val="0067375B"/>
    <w:rsid w:val="006737F0"/>
    <w:rsid w:val="006738E8"/>
    <w:rsid w:val="00673A50"/>
    <w:rsid w:val="00673BA7"/>
    <w:rsid w:val="00673C01"/>
    <w:rsid w:val="00673DA9"/>
    <w:rsid w:val="00673DD7"/>
    <w:rsid w:val="00673FB2"/>
    <w:rsid w:val="00673FC1"/>
    <w:rsid w:val="0067428D"/>
    <w:rsid w:val="00674329"/>
    <w:rsid w:val="00674388"/>
    <w:rsid w:val="006744C8"/>
    <w:rsid w:val="00674517"/>
    <w:rsid w:val="00674932"/>
    <w:rsid w:val="0067498C"/>
    <w:rsid w:val="00674DF6"/>
    <w:rsid w:val="00674E58"/>
    <w:rsid w:val="00675231"/>
    <w:rsid w:val="00675348"/>
    <w:rsid w:val="00675472"/>
    <w:rsid w:val="00675477"/>
    <w:rsid w:val="00675716"/>
    <w:rsid w:val="00675943"/>
    <w:rsid w:val="00675969"/>
    <w:rsid w:val="00675C3B"/>
    <w:rsid w:val="00675ED1"/>
    <w:rsid w:val="00675EF5"/>
    <w:rsid w:val="006760D1"/>
    <w:rsid w:val="006761DA"/>
    <w:rsid w:val="0067646D"/>
    <w:rsid w:val="00676585"/>
    <w:rsid w:val="00676647"/>
    <w:rsid w:val="00676690"/>
    <w:rsid w:val="0067679B"/>
    <w:rsid w:val="006768DD"/>
    <w:rsid w:val="00676CAC"/>
    <w:rsid w:val="00676D77"/>
    <w:rsid w:val="00676D9D"/>
    <w:rsid w:val="00676F7B"/>
    <w:rsid w:val="0067712C"/>
    <w:rsid w:val="006771FB"/>
    <w:rsid w:val="00677270"/>
    <w:rsid w:val="006775FE"/>
    <w:rsid w:val="00677789"/>
    <w:rsid w:val="00677839"/>
    <w:rsid w:val="00677911"/>
    <w:rsid w:val="00677B7E"/>
    <w:rsid w:val="00677CA0"/>
    <w:rsid w:val="00677FA6"/>
    <w:rsid w:val="00680221"/>
    <w:rsid w:val="006802C4"/>
    <w:rsid w:val="006807B5"/>
    <w:rsid w:val="006809E2"/>
    <w:rsid w:val="00680A19"/>
    <w:rsid w:val="00680D48"/>
    <w:rsid w:val="00680D8F"/>
    <w:rsid w:val="00680E01"/>
    <w:rsid w:val="00680E2E"/>
    <w:rsid w:val="00681035"/>
    <w:rsid w:val="00681116"/>
    <w:rsid w:val="00681376"/>
    <w:rsid w:val="006813F6"/>
    <w:rsid w:val="006813FA"/>
    <w:rsid w:val="00681556"/>
    <w:rsid w:val="006815AE"/>
    <w:rsid w:val="006817C0"/>
    <w:rsid w:val="006818EE"/>
    <w:rsid w:val="00681A91"/>
    <w:rsid w:val="00681BB9"/>
    <w:rsid w:val="00681F93"/>
    <w:rsid w:val="006820B7"/>
    <w:rsid w:val="00682442"/>
    <w:rsid w:val="00682470"/>
    <w:rsid w:val="006824A7"/>
    <w:rsid w:val="006825B2"/>
    <w:rsid w:val="00682645"/>
    <w:rsid w:val="00682685"/>
    <w:rsid w:val="006826EB"/>
    <w:rsid w:val="00682823"/>
    <w:rsid w:val="00682B0F"/>
    <w:rsid w:val="00682B77"/>
    <w:rsid w:val="00682CDF"/>
    <w:rsid w:val="00682D59"/>
    <w:rsid w:val="00682DF3"/>
    <w:rsid w:val="00682E90"/>
    <w:rsid w:val="00682F47"/>
    <w:rsid w:val="006836CC"/>
    <w:rsid w:val="006837B2"/>
    <w:rsid w:val="006837E9"/>
    <w:rsid w:val="006838FB"/>
    <w:rsid w:val="006839EB"/>
    <w:rsid w:val="00683A43"/>
    <w:rsid w:val="00683E23"/>
    <w:rsid w:val="00683F7B"/>
    <w:rsid w:val="0068419D"/>
    <w:rsid w:val="006841A2"/>
    <w:rsid w:val="00684308"/>
    <w:rsid w:val="00684561"/>
    <w:rsid w:val="00684691"/>
    <w:rsid w:val="0068471A"/>
    <w:rsid w:val="00684A5B"/>
    <w:rsid w:val="00684C04"/>
    <w:rsid w:val="00684CAE"/>
    <w:rsid w:val="00684F84"/>
    <w:rsid w:val="006851FC"/>
    <w:rsid w:val="00685215"/>
    <w:rsid w:val="0068526B"/>
    <w:rsid w:val="00685444"/>
    <w:rsid w:val="006854D8"/>
    <w:rsid w:val="006858F9"/>
    <w:rsid w:val="00685989"/>
    <w:rsid w:val="00685A29"/>
    <w:rsid w:val="00685BB5"/>
    <w:rsid w:val="00685C6B"/>
    <w:rsid w:val="00685F8E"/>
    <w:rsid w:val="006860E1"/>
    <w:rsid w:val="006860EA"/>
    <w:rsid w:val="006868DB"/>
    <w:rsid w:val="00686920"/>
    <w:rsid w:val="00686CCD"/>
    <w:rsid w:val="00686E90"/>
    <w:rsid w:val="00686FD3"/>
    <w:rsid w:val="00687035"/>
    <w:rsid w:val="00687071"/>
    <w:rsid w:val="006870F1"/>
    <w:rsid w:val="00687246"/>
    <w:rsid w:val="00687514"/>
    <w:rsid w:val="00687568"/>
    <w:rsid w:val="0068766A"/>
    <w:rsid w:val="0068769D"/>
    <w:rsid w:val="0068778A"/>
    <w:rsid w:val="006879C8"/>
    <w:rsid w:val="00690019"/>
    <w:rsid w:val="00690120"/>
    <w:rsid w:val="00690248"/>
    <w:rsid w:val="006903B2"/>
    <w:rsid w:val="006905B7"/>
    <w:rsid w:val="00690D28"/>
    <w:rsid w:val="00690FE9"/>
    <w:rsid w:val="00690FF2"/>
    <w:rsid w:val="00691033"/>
    <w:rsid w:val="00691601"/>
    <w:rsid w:val="00691646"/>
    <w:rsid w:val="006916F5"/>
    <w:rsid w:val="006918FA"/>
    <w:rsid w:val="00691C3A"/>
    <w:rsid w:val="00691C65"/>
    <w:rsid w:val="00691DBC"/>
    <w:rsid w:val="00692025"/>
    <w:rsid w:val="006921C3"/>
    <w:rsid w:val="00692214"/>
    <w:rsid w:val="006922C6"/>
    <w:rsid w:val="006926C9"/>
    <w:rsid w:val="006926DC"/>
    <w:rsid w:val="006927AC"/>
    <w:rsid w:val="00692A13"/>
    <w:rsid w:val="00692EEF"/>
    <w:rsid w:val="0069323C"/>
    <w:rsid w:val="006934E5"/>
    <w:rsid w:val="00693717"/>
    <w:rsid w:val="006937DE"/>
    <w:rsid w:val="0069388F"/>
    <w:rsid w:val="00693A8A"/>
    <w:rsid w:val="00693C7A"/>
    <w:rsid w:val="00693DCD"/>
    <w:rsid w:val="00693FB7"/>
    <w:rsid w:val="00693FE2"/>
    <w:rsid w:val="0069408A"/>
    <w:rsid w:val="00694213"/>
    <w:rsid w:val="00694266"/>
    <w:rsid w:val="0069461F"/>
    <w:rsid w:val="00694B02"/>
    <w:rsid w:val="00694D0A"/>
    <w:rsid w:val="00694F76"/>
    <w:rsid w:val="006950D0"/>
    <w:rsid w:val="00695261"/>
    <w:rsid w:val="00695409"/>
    <w:rsid w:val="00695A8F"/>
    <w:rsid w:val="00695BAC"/>
    <w:rsid w:val="00695C63"/>
    <w:rsid w:val="00695E1E"/>
    <w:rsid w:val="00695E63"/>
    <w:rsid w:val="00695F76"/>
    <w:rsid w:val="00695F77"/>
    <w:rsid w:val="00696034"/>
    <w:rsid w:val="00696217"/>
    <w:rsid w:val="0069623B"/>
    <w:rsid w:val="00696254"/>
    <w:rsid w:val="0069627A"/>
    <w:rsid w:val="00696346"/>
    <w:rsid w:val="006965FF"/>
    <w:rsid w:val="006967C5"/>
    <w:rsid w:val="00696D63"/>
    <w:rsid w:val="0069711E"/>
    <w:rsid w:val="0069726F"/>
    <w:rsid w:val="0069738D"/>
    <w:rsid w:val="00697394"/>
    <w:rsid w:val="006974B8"/>
    <w:rsid w:val="00697623"/>
    <w:rsid w:val="0069763C"/>
    <w:rsid w:val="00697C5D"/>
    <w:rsid w:val="00697D95"/>
    <w:rsid w:val="006A002C"/>
    <w:rsid w:val="006A0149"/>
    <w:rsid w:val="006A03CC"/>
    <w:rsid w:val="006A03EF"/>
    <w:rsid w:val="006A0434"/>
    <w:rsid w:val="006A06A5"/>
    <w:rsid w:val="006A07CA"/>
    <w:rsid w:val="006A0987"/>
    <w:rsid w:val="006A09C1"/>
    <w:rsid w:val="006A0AD1"/>
    <w:rsid w:val="006A0B68"/>
    <w:rsid w:val="006A0E77"/>
    <w:rsid w:val="006A0FCA"/>
    <w:rsid w:val="006A10A6"/>
    <w:rsid w:val="006A1113"/>
    <w:rsid w:val="006A13E9"/>
    <w:rsid w:val="006A14D7"/>
    <w:rsid w:val="006A17A8"/>
    <w:rsid w:val="006A17D9"/>
    <w:rsid w:val="006A1839"/>
    <w:rsid w:val="006A1C5D"/>
    <w:rsid w:val="006A1D60"/>
    <w:rsid w:val="006A1DBB"/>
    <w:rsid w:val="006A1EBD"/>
    <w:rsid w:val="006A2092"/>
    <w:rsid w:val="006A2096"/>
    <w:rsid w:val="006A2220"/>
    <w:rsid w:val="006A23D5"/>
    <w:rsid w:val="006A2516"/>
    <w:rsid w:val="006A26B1"/>
    <w:rsid w:val="006A2A10"/>
    <w:rsid w:val="006A2AB7"/>
    <w:rsid w:val="006A2C37"/>
    <w:rsid w:val="006A2CF7"/>
    <w:rsid w:val="006A2E71"/>
    <w:rsid w:val="006A2F60"/>
    <w:rsid w:val="006A302A"/>
    <w:rsid w:val="006A30CF"/>
    <w:rsid w:val="006A320F"/>
    <w:rsid w:val="006A3267"/>
    <w:rsid w:val="006A34F1"/>
    <w:rsid w:val="006A37CE"/>
    <w:rsid w:val="006A385A"/>
    <w:rsid w:val="006A3A88"/>
    <w:rsid w:val="006A3D5C"/>
    <w:rsid w:val="006A4270"/>
    <w:rsid w:val="006A42A8"/>
    <w:rsid w:val="006A4332"/>
    <w:rsid w:val="006A4340"/>
    <w:rsid w:val="006A4363"/>
    <w:rsid w:val="006A43FB"/>
    <w:rsid w:val="006A444F"/>
    <w:rsid w:val="006A447B"/>
    <w:rsid w:val="006A486D"/>
    <w:rsid w:val="006A4D34"/>
    <w:rsid w:val="006A5388"/>
    <w:rsid w:val="006A552E"/>
    <w:rsid w:val="006A5848"/>
    <w:rsid w:val="006A5A8A"/>
    <w:rsid w:val="006A5D31"/>
    <w:rsid w:val="006A5F3D"/>
    <w:rsid w:val="006A6276"/>
    <w:rsid w:val="006A63AC"/>
    <w:rsid w:val="006A66B6"/>
    <w:rsid w:val="006A673B"/>
    <w:rsid w:val="006A686E"/>
    <w:rsid w:val="006A6AB1"/>
    <w:rsid w:val="006A6ADF"/>
    <w:rsid w:val="006A6AF8"/>
    <w:rsid w:val="006A6FD2"/>
    <w:rsid w:val="006A713F"/>
    <w:rsid w:val="006A71A9"/>
    <w:rsid w:val="006A71D2"/>
    <w:rsid w:val="006A7673"/>
    <w:rsid w:val="006A784C"/>
    <w:rsid w:val="006A7985"/>
    <w:rsid w:val="006A7AB9"/>
    <w:rsid w:val="006A7DEF"/>
    <w:rsid w:val="006A7E69"/>
    <w:rsid w:val="006A7EA9"/>
    <w:rsid w:val="006B0230"/>
    <w:rsid w:val="006B0660"/>
    <w:rsid w:val="006B0924"/>
    <w:rsid w:val="006B0991"/>
    <w:rsid w:val="006B0BB0"/>
    <w:rsid w:val="006B0D66"/>
    <w:rsid w:val="006B0EFB"/>
    <w:rsid w:val="006B0FDF"/>
    <w:rsid w:val="006B1077"/>
    <w:rsid w:val="006B10E9"/>
    <w:rsid w:val="006B1206"/>
    <w:rsid w:val="006B1349"/>
    <w:rsid w:val="006B1360"/>
    <w:rsid w:val="006B1747"/>
    <w:rsid w:val="006B19A8"/>
    <w:rsid w:val="006B19C0"/>
    <w:rsid w:val="006B19EF"/>
    <w:rsid w:val="006B1AD8"/>
    <w:rsid w:val="006B1ADB"/>
    <w:rsid w:val="006B1AE7"/>
    <w:rsid w:val="006B1C5E"/>
    <w:rsid w:val="006B2043"/>
    <w:rsid w:val="006B209E"/>
    <w:rsid w:val="006B20C9"/>
    <w:rsid w:val="006B22D3"/>
    <w:rsid w:val="006B2423"/>
    <w:rsid w:val="006B270D"/>
    <w:rsid w:val="006B27F7"/>
    <w:rsid w:val="006B2889"/>
    <w:rsid w:val="006B2B83"/>
    <w:rsid w:val="006B331B"/>
    <w:rsid w:val="006B354E"/>
    <w:rsid w:val="006B3595"/>
    <w:rsid w:val="006B369D"/>
    <w:rsid w:val="006B3BAE"/>
    <w:rsid w:val="006B3FF3"/>
    <w:rsid w:val="006B4077"/>
    <w:rsid w:val="006B4319"/>
    <w:rsid w:val="006B4386"/>
    <w:rsid w:val="006B440F"/>
    <w:rsid w:val="006B479F"/>
    <w:rsid w:val="006B4826"/>
    <w:rsid w:val="006B4A43"/>
    <w:rsid w:val="006B4CC1"/>
    <w:rsid w:val="006B50B3"/>
    <w:rsid w:val="006B51A3"/>
    <w:rsid w:val="006B52A3"/>
    <w:rsid w:val="006B5460"/>
    <w:rsid w:val="006B5474"/>
    <w:rsid w:val="006B58CB"/>
    <w:rsid w:val="006B5AE2"/>
    <w:rsid w:val="006B5BA8"/>
    <w:rsid w:val="006B6118"/>
    <w:rsid w:val="006B61F7"/>
    <w:rsid w:val="006B65A6"/>
    <w:rsid w:val="006B662C"/>
    <w:rsid w:val="006B6AC1"/>
    <w:rsid w:val="006B6D75"/>
    <w:rsid w:val="006B6F5E"/>
    <w:rsid w:val="006B7211"/>
    <w:rsid w:val="006B72CA"/>
    <w:rsid w:val="006B79BE"/>
    <w:rsid w:val="006B7C24"/>
    <w:rsid w:val="006B7CF9"/>
    <w:rsid w:val="006B7DBE"/>
    <w:rsid w:val="006B7E6F"/>
    <w:rsid w:val="006B7F96"/>
    <w:rsid w:val="006B7F9A"/>
    <w:rsid w:val="006C0004"/>
    <w:rsid w:val="006C023C"/>
    <w:rsid w:val="006C02E9"/>
    <w:rsid w:val="006C035C"/>
    <w:rsid w:val="006C073F"/>
    <w:rsid w:val="006C0A5D"/>
    <w:rsid w:val="006C0CC8"/>
    <w:rsid w:val="006C0EB2"/>
    <w:rsid w:val="006C0F21"/>
    <w:rsid w:val="006C1357"/>
    <w:rsid w:val="006C1396"/>
    <w:rsid w:val="006C13C3"/>
    <w:rsid w:val="006C13EC"/>
    <w:rsid w:val="006C147D"/>
    <w:rsid w:val="006C14B4"/>
    <w:rsid w:val="006C1610"/>
    <w:rsid w:val="006C1961"/>
    <w:rsid w:val="006C1DED"/>
    <w:rsid w:val="006C1F43"/>
    <w:rsid w:val="006C2130"/>
    <w:rsid w:val="006C242D"/>
    <w:rsid w:val="006C24D9"/>
    <w:rsid w:val="006C295C"/>
    <w:rsid w:val="006C2A4A"/>
    <w:rsid w:val="006C2AB4"/>
    <w:rsid w:val="006C2C7B"/>
    <w:rsid w:val="006C2CCD"/>
    <w:rsid w:val="006C2D02"/>
    <w:rsid w:val="006C2D8F"/>
    <w:rsid w:val="006C2DEF"/>
    <w:rsid w:val="006C3045"/>
    <w:rsid w:val="006C30B5"/>
    <w:rsid w:val="006C30F8"/>
    <w:rsid w:val="006C3151"/>
    <w:rsid w:val="006C34BD"/>
    <w:rsid w:val="006C35BA"/>
    <w:rsid w:val="006C364B"/>
    <w:rsid w:val="006C37A1"/>
    <w:rsid w:val="006C37D6"/>
    <w:rsid w:val="006C3F42"/>
    <w:rsid w:val="006C421A"/>
    <w:rsid w:val="006C438C"/>
    <w:rsid w:val="006C44D7"/>
    <w:rsid w:val="006C47C4"/>
    <w:rsid w:val="006C4815"/>
    <w:rsid w:val="006C4A6E"/>
    <w:rsid w:val="006C4BE1"/>
    <w:rsid w:val="006C4CD4"/>
    <w:rsid w:val="006C4F7A"/>
    <w:rsid w:val="006C503F"/>
    <w:rsid w:val="006C50C9"/>
    <w:rsid w:val="006C5159"/>
    <w:rsid w:val="006C51DF"/>
    <w:rsid w:val="006C5448"/>
    <w:rsid w:val="006C552F"/>
    <w:rsid w:val="006C5763"/>
    <w:rsid w:val="006C5890"/>
    <w:rsid w:val="006C5B17"/>
    <w:rsid w:val="006C5D20"/>
    <w:rsid w:val="006C5D3A"/>
    <w:rsid w:val="006C5F22"/>
    <w:rsid w:val="006C5FE7"/>
    <w:rsid w:val="006C634F"/>
    <w:rsid w:val="006C6371"/>
    <w:rsid w:val="006C6394"/>
    <w:rsid w:val="006C6507"/>
    <w:rsid w:val="006C67DA"/>
    <w:rsid w:val="006C69DD"/>
    <w:rsid w:val="006C6AAB"/>
    <w:rsid w:val="006C6B27"/>
    <w:rsid w:val="006C6BF4"/>
    <w:rsid w:val="006C6C64"/>
    <w:rsid w:val="006C6DD6"/>
    <w:rsid w:val="006C6E2B"/>
    <w:rsid w:val="006C7034"/>
    <w:rsid w:val="006C707B"/>
    <w:rsid w:val="006C717A"/>
    <w:rsid w:val="006C7203"/>
    <w:rsid w:val="006C7386"/>
    <w:rsid w:val="006C7477"/>
    <w:rsid w:val="006C761C"/>
    <w:rsid w:val="006C765E"/>
    <w:rsid w:val="006C77E1"/>
    <w:rsid w:val="006C785F"/>
    <w:rsid w:val="006C7A45"/>
    <w:rsid w:val="006C7A48"/>
    <w:rsid w:val="006C7A54"/>
    <w:rsid w:val="006C7AF6"/>
    <w:rsid w:val="006C7BD1"/>
    <w:rsid w:val="006C7C45"/>
    <w:rsid w:val="006C7D5D"/>
    <w:rsid w:val="006C7FFC"/>
    <w:rsid w:val="006D00F7"/>
    <w:rsid w:val="006D015F"/>
    <w:rsid w:val="006D03EF"/>
    <w:rsid w:val="006D0405"/>
    <w:rsid w:val="006D05E4"/>
    <w:rsid w:val="006D0733"/>
    <w:rsid w:val="006D081B"/>
    <w:rsid w:val="006D099F"/>
    <w:rsid w:val="006D09CA"/>
    <w:rsid w:val="006D0AD1"/>
    <w:rsid w:val="006D0AD9"/>
    <w:rsid w:val="006D0BFD"/>
    <w:rsid w:val="006D0D65"/>
    <w:rsid w:val="006D0F53"/>
    <w:rsid w:val="006D1094"/>
    <w:rsid w:val="006D10CE"/>
    <w:rsid w:val="006D10E4"/>
    <w:rsid w:val="006D11A1"/>
    <w:rsid w:val="006D1308"/>
    <w:rsid w:val="006D142C"/>
    <w:rsid w:val="006D1618"/>
    <w:rsid w:val="006D1C0E"/>
    <w:rsid w:val="006D1F52"/>
    <w:rsid w:val="006D2014"/>
    <w:rsid w:val="006D2021"/>
    <w:rsid w:val="006D229B"/>
    <w:rsid w:val="006D24FE"/>
    <w:rsid w:val="006D2789"/>
    <w:rsid w:val="006D2A16"/>
    <w:rsid w:val="006D2A4C"/>
    <w:rsid w:val="006D2AE2"/>
    <w:rsid w:val="006D3E48"/>
    <w:rsid w:val="006D3F4C"/>
    <w:rsid w:val="006D4308"/>
    <w:rsid w:val="006D4788"/>
    <w:rsid w:val="006D4890"/>
    <w:rsid w:val="006D4921"/>
    <w:rsid w:val="006D4A03"/>
    <w:rsid w:val="006D4B11"/>
    <w:rsid w:val="006D4EC3"/>
    <w:rsid w:val="006D4EFA"/>
    <w:rsid w:val="006D4FF5"/>
    <w:rsid w:val="006D5367"/>
    <w:rsid w:val="006D53D5"/>
    <w:rsid w:val="006D5429"/>
    <w:rsid w:val="006D542A"/>
    <w:rsid w:val="006D5C60"/>
    <w:rsid w:val="006D5EF7"/>
    <w:rsid w:val="006D5F12"/>
    <w:rsid w:val="006D5FFF"/>
    <w:rsid w:val="006D6104"/>
    <w:rsid w:val="006D6124"/>
    <w:rsid w:val="006D6405"/>
    <w:rsid w:val="006D68D9"/>
    <w:rsid w:val="006D6A94"/>
    <w:rsid w:val="006D6B14"/>
    <w:rsid w:val="006D6CA8"/>
    <w:rsid w:val="006D6CD3"/>
    <w:rsid w:val="006D70B6"/>
    <w:rsid w:val="006D7262"/>
    <w:rsid w:val="006D7306"/>
    <w:rsid w:val="006D73B8"/>
    <w:rsid w:val="006D73EF"/>
    <w:rsid w:val="006D778C"/>
    <w:rsid w:val="006D782B"/>
    <w:rsid w:val="006D78DA"/>
    <w:rsid w:val="006D7A76"/>
    <w:rsid w:val="006D7CED"/>
    <w:rsid w:val="006D7E93"/>
    <w:rsid w:val="006D7F03"/>
    <w:rsid w:val="006E01D2"/>
    <w:rsid w:val="006E03F1"/>
    <w:rsid w:val="006E069F"/>
    <w:rsid w:val="006E06CB"/>
    <w:rsid w:val="006E0806"/>
    <w:rsid w:val="006E0862"/>
    <w:rsid w:val="006E0F60"/>
    <w:rsid w:val="006E1100"/>
    <w:rsid w:val="006E1216"/>
    <w:rsid w:val="006E128F"/>
    <w:rsid w:val="006E1521"/>
    <w:rsid w:val="006E155F"/>
    <w:rsid w:val="006E16FD"/>
    <w:rsid w:val="006E1888"/>
    <w:rsid w:val="006E1955"/>
    <w:rsid w:val="006E1B7F"/>
    <w:rsid w:val="006E1C5E"/>
    <w:rsid w:val="006E1D36"/>
    <w:rsid w:val="006E1F79"/>
    <w:rsid w:val="006E2541"/>
    <w:rsid w:val="006E2560"/>
    <w:rsid w:val="006E2759"/>
    <w:rsid w:val="006E2875"/>
    <w:rsid w:val="006E2A6A"/>
    <w:rsid w:val="006E2B26"/>
    <w:rsid w:val="006E2C85"/>
    <w:rsid w:val="006E2C95"/>
    <w:rsid w:val="006E2D1D"/>
    <w:rsid w:val="006E2F32"/>
    <w:rsid w:val="006E31A3"/>
    <w:rsid w:val="006E3418"/>
    <w:rsid w:val="006E3493"/>
    <w:rsid w:val="006E358D"/>
    <w:rsid w:val="006E36AD"/>
    <w:rsid w:val="006E3A0E"/>
    <w:rsid w:val="006E3A22"/>
    <w:rsid w:val="006E3BEC"/>
    <w:rsid w:val="006E3EE6"/>
    <w:rsid w:val="006E3FE6"/>
    <w:rsid w:val="006E423D"/>
    <w:rsid w:val="006E445E"/>
    <w:rsid w:val="006E446C"/>
    <w:rsid w:val="006E48F5"/>
    <w:rsid w:val="006E4B2F"/>
    <w:rsid w:val="006E4C06"/>
    <w:rsid w:val="006E4D2B"/>
    <w:rsid w:val="006E4E2E"/>
    <w:rsid w:val="006E4E9F"/>
    <w:rsid w:val="006E4FA8"/>
    <w:rsid w:val="006E51B8"/>
    <w:rsid w:val="006E52C4"/>
    <w:rsid w:val="006E56C5"/>
    <w:rsid w:val="006E5841"/>
    <w:rsid w:val="006E5C0C"/>
    <w:rsid w:val="006E5C5D"/>
    <w:rsid w:val="006E5ED3"/>
    <w:rsid w:val="006E6003"/>
    <w:rsid w:val="006E6070"/>
    <w:rsid w:val="006E60F0"/>
    <w:rsid w:val="006E612A"/>
    <w:rsid w:val="006E615B"/>
    <w:rsid w:val="006E64E6"/>
    <w:rsid w:val="006E6745"/>
    <w:rsid w:val="006E68B6"/>
    <w:rsid w:val="006E6A90"/>
    <w:rsid w:val="006E6B78"/>
    <w:rsid w:val="006E6F8A"/>
    <w:rsid w:val="006E6FB0"/>
    <w:rsid w:val="006E708A"/>
    <w:rsid w:val="006E716E"/>
    <w:rsid w:val="006E7210"/>
    <w:rsid w:val="006E792E"/>
    <w:rsid w:val="006E7CF0"/>
    <w:rsid w:val="006E7D57"/>
    <w:rsid w:val="006E7D7B"/>
    <w:rsid w:val="006E7F86"/>
    <w:rsid w:val="006F036D"/>
    <w:rsid w:val="006F03A4"/>
    <w:rsid w:val="006F0434"/>
    <w:rsid w:val="006F04CD"/>
    <w:rsid w:val="006F09FF"/>
    <w:rsid w:val="006F0D25"/>
    <w:rsid w:val="006F0D41"/>
    <w:rsid w:val="006F0F47"/>
    <w:rsid w:val="006F0FE9"/>
    <w:rsid w:val="006F1216"/>
    <w:rsid w:val="006F139A"/>
    <w:rsid w:val="006F15D2"/>
    <w:rsid w:val="006F193F"/>
    <w:rsid w:val="006F19B1"/>
    <w:rsid w:val="006F1A2D"/>
    <w:rsid w:val="006F1D71"/>
    <w:rsid w:val="006F1D80"/>
    <w:rsid w:val="006F1D8A"/>
    <w:rsid w:val="006F1DD7"/>
    <w:rsid w:val="006F1EB6"/>
    <w:rsid w:val="006F1F5E"/>
    <w:rsid w:val="006F2066"/>
    <w:rsid w:val="006F28B1"/>
    <w:rsid w:val="006F2A35"/>
    <w:rsid w:val="006F3235"/>
    <w:rsid w:val="006F3454"/>
    <w:rsid w:val="006F347A"/>
    <w:rsid w:val="006F35E8"/>
    <w:rsid w:val="006F37AE"/>
    <w:rsid w:val="006F39CC"/>
    <w:rsid w:val="006F3E57"/>
    <w:rsid w:val="006F41BC"/>
    <w:rsid w:val="006F438E"/>
    <w:rsid w:val="006F4550"/>
    <w:rsid w:val="006F4842"/>
    <w:rsid w:val="006F49F3"/>
    <w:rsid w:val="006F4B6C"/>
    <w:rsid w:val="006F4CB2"/>
    <w:rsid w:val="006F4D6A"/>
    <w:rsid w:val="006F5176"/>
    <w:rsid w:val="006F53F2"/>
    <w:rsid w:val="006F5427"/>
    <w:rsid w:val="006F54A6"/>
    <w:rsid w:val="006F55FD"/>
    <w:rsid w:val="006F56DE"/>
    <w:rsid w:val="006F57A5"/>
    <w:rsid w:val="006F5CB1"/>
    <w:rsid w:val="006F5D5E"/>
    <w:rsid w:val="006F5EB2"/>
    <w:rsid w:val="006F5F85"/>
    <w:rsid w:val="006F613C"/>
    <w:rsid w:val="006F61B0"/>
    <w:rsid w:val="006F635E"/>
    <w:rsid w:val="006F6469"/>
    <w:rsid w:val="006F66DC"/>
    <w:rsid w:val="006F6742"/>
    <w:rsid w:val="006F680E"/>
    <w:rsid w:val="006F6870"/>
    <w:rsid w:val="006F6885"/>
    <w:rsid w:val="006F68E3"/>
    <w:rsid w:val="006F6D2E"/>
    <w:rsid w:val="006F6DD3"/>
    <w:rsid w:val="006F70E1"/>
    <w:rsid w:val="006F77D5"/>
    <w:rsid w:val="006F781B"/>
    <w:rsid w:val="006F78C8"/>
    <w:rsid w:val="006F79B5"/>
    <w:rsid w:val="006F7A29"/>
    <w:rsid w:val="006F7A57"/>
    <w:rsid w:val="006F7B55"/>
    <w:rsid w:val="006F7B62"/>
    <w:rsid w:val="006F7DC0"/>
    <w:rsid w:val="006F7F51"/>
    <w:rsid w:val="006F7FE8"/>
    <w:rsid w:val="007000FA"/>
    <w:rsid w:val="0070045A"/>
    <w:rsid w:val="00700473"/>
    <w:rsid w:val="007004E2"/>
    <w:rsid w:val="0070073E"/>
    <w:rsid w:val="00700781"/>
    <w:rsid w:val="0070078E"/>
    <w:rsid w:val="0070095F"/>
    <w:rsid w:val="0070098E"/>
    <w:rsid w:val="00700B27"/>
    <w:rsid w:val="00700E36"/>
    <w:rsid w:val="0070109E"/>
    <w:rsid w:val="007010FA"/>
    <w:rsid w:val="007014B4"/>
    <w:rsid w:val="0070150D"/>
    <w:rsid w:val="007016A9"/>
    <w:rsid w:val="00701920"/>
    <w:rsid w:val="00701961"/>
    <w:rsid w:val="00701A6E"/>
    <w:rsid w:val="00701F2A"/>
    <w:rsid w:val="007024E1"/>
    <w:rsid w:val="007026C3"/>
    <w:rsid w:val="00702854"/>
    <w:rsid w:val="00702A06"/>
    <w:rsid w:val="00702A20"/>
    <w:rsid w:val="00702C7B"/>
    <w:rsid w:val="00702D6B"/>
    <w:rsid w:val="00702F31"/>
    <w:rsid w:val="00702FE6"/>
    <w:rsid w:val="0070328B"/>
    <w:rsid w:val="00703583"/>
    <w:rsid w:val="007036CD"/>
    <w:rsid w:val="007037C2"/>
    <w:rsid w:val="00703806"/>
    <w:rsid w:val="00703C30"/>
    <w:rsid w:val="00703E38"/>
    <w:rsid w:val="00703F63"/>
    <w:rsid w:val="00704045"/>
    <w:rsid w:val="007040AB"/>
    <w:rsid w:val="00704145"/>
    <w:rsid w:val="00704161"/>
    <w:rsid w:val="007042EA"/>
    <w:rsid w:val="007043AC"/>
    <w:rsid w:val="00704B5A"/>
    <w:rsid w:val="00704BF7"/>
    <w:rsid w:val="0070503D"/>
    <w:rsid w:val="007050E0"/>
    <w:rsid w:val="0070544A"/>
    <w:rsid w:val="0070549A"/>
    <w:rsid w:val="0070555D"/>
    <w:rsid w:val="00705993"/>
    <w:rsid w:val="00705B6E"/>
    <w:rsid w:val="00705C9A"/>
    <w:rsid w:val="00705CC1"/>
    <w:rsid w:val="00705ED0"/>
    <w:rsid w:val="00705EDA"/>
    <w:rsid w:val="00705F69"/>
    <w:rsid w:val="007065F2"/>
    <w:rsid w:val="00706648"/>
    <w:rsid w:val="007067F0"/>
    <w:rsid w:val="00706D70"/>
    <w:rsid w:val="00706ED8"/>
    <w:rsid w:val="00707341"/>
    <w:rsid w:val="00707626"/>
    <w:rsid w:val="00707994"/>
    <w:rsid w:val="00707A62"/>
    <w:rsid w:val="00707B92"/>
    <w:rsid w:val="00707CBE"/>
    <w:rsid w:val="00707DAD"/>
    <w:rsid w:val="00710015"/>
    <w:rsid w:val="0071037D"/>
    <w:rsid w:val="00710813"/>
    <w:rsid w:val="007108B5"/>
    <w:rsid w:val="007108C0"/>
    <w:rsid w:val="0071098E"/>
    <w:rsid w:val="00710D10"/>
    <w:rsid w:val="00710EAC"/>
    <w:rsid w:val="007111C7"/>
    <w:rsid w:val="007119CB"/>
    <w:rsid w:val="00711AB7"/>
    <w:rsid w:val="00711CAF"/>
    <w:rsid w:val="00711CCC"/>
    <w:rsid w:val="00712008"/>
    <w:rsid w:val="0071219A"/>
    <w:rsid w:val="0071220B"/>
    <w:rsid w:val="007124B5"/>
    <w:rsid w:val="007124CC"/>
    <w:rsid w:val="00712500"/>
    <w:rsid w:val="0071253C"/>
    <w:rsid w:val="00712701"/>
    <w:rsid w:val="0071273E"/>
    <w:rsid w:val="007127BC"/>
    <w:rsid w:val="00712893"/>
    <w:rsid w:val="00712B4B"/>
    <w:rsid w:val="00712FD6"/>
    <w:rsid w:val="00712FE2"/>
    <w:rsid w:val="0071312D"/>
    <w:rsid w:val="007132B1"/>
    <w:rsid w:val="0071337D"/>
    <w:rsid w:val="00713430"/>
    <w:rsid w:val="007134BE"/>
    <w:rsid w:val="00713582"/>
    <w:rsid w:val="00713669"/>
    <w:rsid w:val="0071397A"/>
    <w:rsid w:val="00713B86"/>
    <w:rsid w:val="00713C07"/>
    <w:rsid w:val="00713D63"/>
    <w:rsid w:val="007141B6"/>
    <w:rsid w:val="0071421F"/>
    <w:rsid w:val="007142C7"/>
    <w:rsid w:val="007143E8"/>
    <w:rsid w:val="007145F7"/>
    <w:rsid w:val="007147B0"/>
    <w:rsid w:val="0071486A"/>
    <w:rsid w:val="00714DA1"/>
    <w:rsid w:val="00714E9B"/>
    <w:rsid w:val="00714F98"/>
    <w:rsid w:val="00714FC9"/>
    <w:rsid w:val="007152C5"/>
    <w:rsid w:val="0071532F"/>
    <w:rsid w:val="00715611"/>
    <w:rsid w:val="00715D05"/>
    <w:rsid w:val="00715D53"/>
    <w:rsid w:val="00715D59"/>
    <w:rsid w:val="00715ECA"/>
    <w:rsid w:val="007162C6"/>
    <w:rsid w:val="00716379"/>
    <w:rsid w:val="00716465"/>
    <w:rsid w:val="00716517"/>
    <w:rsid w:val="0071670B"/>
    <w:rsid w:val="00716787"/>
    <w:rsid w:val="00716B7D"/>
    <w:rsid w:val="00716C31"/>
    <w:rsid w:val="00716CBF"/>
    <w:rsid w:val="00716E39"/>
    <w:rsid w:val="00716F86"/>
    <w:rsid w:val="00717531"/>
    <w:rsid w:val="00717732"/>
    <w:rsid w:val="00717878"/>
    <w:rsid w:val="00717A0C"/>
    <w:rsid w:val="00717C1B"/>
    <w:rsid w:val="00717C47"/>
    <w:rsid w:val="00717C71"/>
    <w:rsid w:val="00717D3A"/>
    <w:rsid w:val="0072001F"/>
    <w:rsid w:val="00720065"/>
    <w:rsid w:val="00720338"/>
    <w:rsid w:val="007205D0"/>
    <w:rsid w:val="007205EC"/>
    <w:rsid w:val="007206CE"/>
    <w:rsid w:val="00720B66"/>
    <w:rsid w:val="00720CD8"/>
    <w:rsid w:val="00720F51"/>
    <w:rsid w:val="007215B4"/>
    <w:rsid w:val="0072163F"/>
    <w:rsid w:val="00721790"/>
    <w:rsid w:val="00721B75"/>
    <w:rsid w:val="00721BCE"/>
    <w:rsid w:val="00721C36"/>
    <w:rsid w:val="00721DB2"/>
    <w:rsid w:val="00721E16"/>
    <w:rsid w:val="00721E9D"/>
    <w:rsid w:val="00721EEC"/>
    <w:rsid w:val="00722024"/>
    <w:rsid w:val="0072238C"/>
    <w:rsid w:val="0072270F"/>
    <w:rsid w:val="007228C2"/>
    <w:rsid w:val="0072291D"/>
    <w:rsid w:val="0072298D"/>
    <w:rsid w:val="00722AE7"/>
    <w:rsid w:val="00722BB5"/>
    <w:rsid w:val="00722CB5"/>
    <w:rsid w:val="00722D9F"/>
    <w:rsid w:val="0072312F"/>
    <w:rsid w:val="00723191"/>
    <w:rsid w:val="007231E6"/>
    <w:rsid w:val="00723458"/>
    <w:rsid w:val="0072349B"/>
    <w:rsid w:val="007237CC"/>
    <w:rsid w:val="00723B12"/>
    <w:rsid w:val="00723D3F"/>
    <w:rsid w:val="00723DD0"/>
    <w:rsid w:val="00723E07"/>
    <w:rsid w:val="00723ECD"/>
    <w:rsid w:val="007241D7"/>
    <w:rsid w:val="00724275"/>
    <w:rsid w:val="007247B1"/>
    <w:rsid w:val="00724817"/>
    <w:rsid w:val="00724905"/>
    <w:rsid w:val="0072498B"/>
    <w:rsid w:val="00724B7E"/>
    <w:rsid w:val="00724BEE"/>
    <w:rsid w:val="00724C24"/>
    <w:rsid w:val="00724E68"/>
    <w:rsid w:val="00724E6A"/>
    <w:rsid w:val="00724ECE"/>
    <w:rsid w:val="00724F3A"/>
    <w:rsid w:val="007252E4"/>
    <w:rsid w:val="00725350"/>
    <w:rsid w:val="007253C0"/>
    <w:rsid w:val="007255E7"/>
    <w:rsid w:val="0072565E"/>
    <w:rsid w:val="007256AA"/>
    <w:rsid w:val="0072570B"/>
    <w:rsid w:val="007257FB"/>
    <w:rsid w:val="00725AC4"/>
    <w:rsid w:val="00725C58"/>
    <w:rsid w:val="00725DA3"/>
    <w:rsid w:val="0072610F"/>
    <w:rsid w:val="007263DC"/>
    <w:rsid w:val="0072640D"/>
    <w:rsid w:val="00726431"/>
    <w:rsid w:val="00726EAA"/>
    <w:rsid w:val="007274D8"/>
    <w:rsid w:val="00727980"/>
    <w:rsid w:val="00727A0C"/>
    <w:rsid w:val="00727DA9"/>
    <w:rsid w:val="00727F0A"/>
    <w:rsid w:val="00727F27"/>
    <w:rsid w:val="0073005C"/>
    <w:rsid w:val="00730165"/>
    <w:rsid w:val="00730838"/>
    <w:rsid w:val="0073089E"/>
    <w:rsid w:val="0073092B"/>
    <w:rsid w:val="00731234"/>
    <w:rsid w:val="007312AE"/>
    <w:rsid w:val="00731817"/>
    <w:rsid w:val="00731855"/>
    <w:rsid w:val="00731A42"/>
    <w:rsid w:val="00731D02"/>
    <w:rsid w:val="00731D33"/>
    <w:rsid w:val="00731DC7"/>
    <w:rsid w:val="00732008"/>
    <w:rsid w:val="0073227C"/>
    <w:rsid w:val="0073235B"/>
    <w:rsid w:val="007323E7"/>
    <w:rsid w:val="007325A3"/>
    <w:rsid w:val="007326B5"/>
    <w:rsid w:val="007328AB"/>
    <w:rsid w:val="0073290C"/>
    <w:rsid w:val="0073294B"/>
    <w:rsid w:val="00732C75"/>
    <w:rsid w:val="00732EC2"/>
    <w:rsid w:val="0073303E"/>
    <w:rsid w:val="00733306"/>
    <w:rsid w:val="00733323"/>
    <w:rsid w:val="007335B1"/>
    <w:rsid w:val="0073370F"/>
    <w:rsid w:val="00733928"/>
    <w:rsid w:val="00734229"/>
    <w:rsid w:val="00734438"/>
    <w:rsid w:val="0073447C"/>
    <w:rsid w:val="0073451B"/>
    <w:rsid w:val="007347B5"/>
    <w:rsid w:val="007347B6"/>
    <w:rsid w:val="00734AC7"/>
    <w:rsid w:val="00734BAB"/>
    <w:rsid w:val="00734CEC"/>
    <w:rsid w:val="00735037"/>
    <w:rsid w:val="0073506D"/>
    <w:rsid w:val="007350DF"/>
    <w:rsid w:val="007351CB"/>
    <w:rsid w:val="0073543E"/>
    <w:rsid w:val="00735448"/>
    <w:rsid w:val="00735468"/>
    <w:rsid w:val="007354CE"/>
    <w:rsid w:val="007354F2"/>
    <w:rsid w:val="0073562C"/>
    <w:rsid w:val="007357BD"/>
    <w:rsid w:val="00735840"/>
    <w:rsid w:val="00735841"/>
    <w:rsid w:val="00735875"/>
    <w:rsid w:val="0073599E"/>
    <w:rsid w:val="007359AD"/>
    <w:rsid w:val="00735A86"/>
    <w:rsid w:val="00735AEC"/>
    <w:rsid w:val="00735B4B"/>
    <w:rsid w:val="00735B92"/>
    <w:rsid w:val="00735C37"/>
    <w:rsid w:val="00735C81"/>
    <w:rsid w:val="00735F6A"/>
    <w:rsid w:val="00736042"/>
    <w:rsid w:val="00736256"/>
    <w:rsid w:val="007362B2"/>
    <w:rsid w:val="00736488"/>
    <w:rsid w:val="007365CC"/>
    <w:rsid w:val="00736628"/>
    <w:rsid w:val="007366C9"/>
    <w:rsid w:val="007366FC"/>
    <w:rsid w:val="007367FC"/>
    <w:rsid w:val="00736DDA"/>
    <w:rsid w:val="00736FFA"/>
    <w:rsid w:val="0073710E"/>
    <w:rsid w:val="0073719D"/>
    <w:rsid w:val="0073738D"/>
    <w:rsid w:val="007373DF"/>
    <w:rsid w:val="007374DA"/>
    <w:rsid w:val="00737A9F"/>
    <w:rsid w:val="00737C5B"/>
    <w:rsid w:val="00737CA9"/>
    <w:rsid w:val="00737F1E"/>
    <w:rsid w:val="007400A5"/>
    <w:rsid w:val="00740251"/>
    <w:rsid w:val="00740282"/>
    <w:rsid w:val="00740496"/>
    <w:rsid w:val="0074049B"/>
    <w:rsid w:val="0074058F"/>
    <w:rsid w:val="0074062F"/>
    <w:rsid w:val="007407AB"/>
    <w:rsid w:val="00740A4E"/>
    <w:rsid w:val="00740D8E"/>
    <w:rsid w:val="00740F59"/>
    <w:rsid w:val="007410D7"/>
    <w:rsid w:val="0074136C"/>
    <w:rsid w:val="00741591"/>
    <w:rsid w:val="0074160D"/>
    <w:rsid w:val="007417FF"/>
    <w:rsid w:val="0074192B"/>
    <w:rsid w:val="00742295"/>
    <w:rsid w:val="00742728"/>
    <w:rsid w:val="007427A1"/>
    <w:rsid w:val="0074305A"/>
    <w:rsid w:val="007436B7"/>
    <w:rsid w:val="00743B8A"/>
    <w:rsid w:val="00743CFF"/>
    <w:rsid w:val="00743E1F"/>
    <w:rsid w:val="00743E7F"/>
    <w:rsid w:val="00743E9F"/>
    <w:rsid w:val="0074405B"/>
    <w:rsid w:val="007440B0"/>
    <w:rsid w:val="007440F4"/>
    <w:rsid w:val="007441F1"/>
    <w:rsid w:val="00744269"/>
    <w:rsid w:val="00744396"/>
    <w:rsid w:val="00744465"/>
    <w:rsid w:val="007444CE"/>
    <w:rsid w:val="007445D7"/>
    <w:rsid w:val="0074463C"/>
    <w:rsid w:val="0074498A"/>
    <w:rsid w:val="007449E4"/>
    <w:rsid w:val="00744A85"/>
    <w:rsid w:val="00744B02"/>
    <w:rsid w:val="00744C59"/>
    <w:rsid w:val="00744CEF"/>
    <w:rsid w:val="00744F42"/>
    <w:rsid w:val="00744FC5"/>
    <w:rsid w:val="00745068"/>
    <w:rsid w:val="0074518D"/>
    <w:rsid w:val="0074540E"/>
    <w:rsid w:val="007454B5"/>
    <w:rsid w:val="00745654"/>
    <w:rsid w:val="00745A31"/>
    <w:rsid w:val="00745D39"/>
    <w:rsid w:val="00745D4A"/>
    <w:rsid w:val="00746030"/>
    <w:rsid w:val="007461A3"/>
    <w:rsid w:val="007461C2"/>
    <w:rsid w:val="007462D0"/>
    <w:rsid w:val="0074631B"/>
    <w:rsid w:val="0074636A"/>
    <w:rsid w:val="00746708"/>
    <w:rsid w:val="007468D6"/>
    <w:rsid w:val="007468D7"/>
    <w:rsid w:val="00746B4C"/>
    <w:rsid w:val="00746EEE"/>
    <w:rsid w:val="007470E6"/>
    <w:rsid w:val="00747119"/>
    <w:rsid w:val="0074717B"/>
    <w:rsid w:val="00747210"/>
    <w:rsid w:val="007476D7"/>
    <w:rsid w:val="00747838"/>
    <w:rsid w:val="00747C3D"/>
    <w:rsid w:val="00747EDC"/>
    <w:rsid w:val="00747FFD"/>
    <w:rsid w:val="0075019E"/>
    <w:rsid w:val="007501F4"/>
    <w:rsid w:val="0075029E"/>
    <w:rsid w:val="007507A0"/>
    <w:rsid w:val="00750818"/>
    <w:rsid w:val="0075083C"/>
    <w:rsid w:val="00750AF0"/>
    <w:rsid w:val="00750CED"/>
    <w:rsid w:val="00750DD0"/>
    <w:rsid w:val="00750F3A"/>
    <w:rsid w:val="00750F5A"/>
    <w:rsid w:val="00751039"/>
    <w:rsid w:val="0075105E"/>
    <w:rsid w:val="007511ED"/>
    <w:rsid w:val="007515F8"/>
    <w:rsid w:val="00751765"/>
    <w:rsid w:val="00751A97"/>
    <w:rsid w:val="00751B3C"/>
    <w:rsid w:val="00751D85"/>
    <w:rsid w:val="007522BF"/>
    <w:rsid w:val="007522D8"/>
    <w:rsid w:val="00752834"/>
    <w:rsid w:val="00752845"/>
    <w:rsid w:val="00752A4F"/>
    <w:rsid w:val="00752C0D"/>
    <w:rsid w:val="00752D20"/>
    <w:rsid w:val="0075343D"/>
    <w:rsid w:val="00753517"/>
    <w:rsid w:val="0075361C"/>
    <w:rsid w:val="00753C31"/>
    <w:rsid w:val="00753E21"/>
    <w:rsid w:val="007540FB"/>
    <w:rsid w:val="00754689"/>
    <w:rsid w:val="00754A54"/>
    <w:rsid w:val="00754B2B"/>
    <w:rsid w:val="00754BE9"/>
    <w:rsid w:val="00754C2E"/>
    <w:rsid w:val="0075515F"/>
    <w:rsid w:val="0075523C"/>
    <w:rsid w:val="00755287"/>
    <w:rsid w:val="00755389"/>
    <w:rsid w:val="0075553F"/>
    <w:rsid w:val="007555F3"/>
    <w:rsid w:val="007556AC"/>
    <w:rsid w:val="0075596F"/>
    <w:rsid w:val="00755A56"/>
    <w:rsid w:val="00755B9F"/>
    <w:rsid w:val="00755D83"/>
    <w:rsid w:val="00755FC4"/>
    <w:rsid w:val="00756104"/>
    <w:rsid w:val="0075618F"/>
    <w:rsid w:val="00756197"/>
    <w:rsid w:val="007564CD"/>
    <w:rsid w:val="00756574"/>
    <w:rsid w:val="0075683F"/>
    <w:rsid w:val="0075696F"/>
    <w:rsid w:val="00756D23"/>
    <w:rsid w:val="0075736F"/>
    <w:rsid w:val="00757569"/>
    <w:rsid w:val="00757696"/>
    <w:rsid w:val="007576D1"/>
    <w:rsid w:val="00757BB8"/>
    <w:rsid w:val="00760258"/>
    <w:rsid w:val="0076025A"/>
    <w:rsid w:val="007602E7"/>
    <w:rsid w:val="0076084E"/>
    <w:rsid w:val="007610E2"/>
    <w:rsid w:val="007612F3"/>
    <w:rsid w:val="007613D7"/>
    <w:rsid w:val="007614D0"/>
    <w:rsid w:val="007615F7"/>
    <w:rsid w:val="007617BA"/>
    <w:rsid w:val="0076186B"/>
    <w:rsid w:val="00761A58"/>
    <w:rsid w:val="00761AE7"/>
    <w:rsid w:val="00761B1C"/>
    <w:rsid w:val="00761DCE"/>
    <w:rsid w:val="00761F7F"/>
    <w:rsid w:val="0076218B"/>
    <w:rsid w:val="00762258"/>
    <w:rsid w:val="00762636"/>
    <w:rsid w:val="00762B74"/>
    <w:rsid w:val="00762BE5"/>
    <w:rsid w:val="00762BF2"/>
    <w:rsid w:val="00762C37"/>
    <w:rsid w:val="00762F9B"/>
    <w:rsid w:val="007630D7"/>
    <w:rsid w:val="0076332A"/>
    <w:rsid w:val="00763382"/>
    <w:rsid w:val="00763412"/>
    <w:rsid w:val="00763432"/>
    <w:rsid w:val="007634B2"/>
    <w:rsid w:val="00763620"/>
    <w:rsid w:val="0076369B"/>
    <w:rsid w:val="007636A7"/>
    <w:rsid w:val="007636A8"/>
    <w:rsid w:val="0076376E"/>
    <w:rsid w:val="007638F3"/>
    <w:rsid w:val="0076392D"/>
    <w:rsid w:val="00763935"/>
    <w:rsid w:val="00763A86"/>
    <w:rsid w:val="00763DA6"/>
    <w:rsid w:val="00764068"/>
    <w:rsid w:val="0076410E"/>
    <w:rsid w:val="00764726"/>
    <w:rsid w:val="00764729"/>
    <w:rsid w:val="00764746"/>
    <w:rsid w:val="00764758"/>
    <w:rsid w:val="007648E3"/>
    <w:rsid w:val="00764A8F"/>
    <w:rsid w:val="00764BFA"/>
    <w:rsid w:val="00764F71"/>
    <w:rsid w:val="00764FA6"/>
    <w:rsid w:val="0076525B"/>
    <w:rsid w:val="007654C6"/>
    <w:rsid w:val="00765507"/>
    <w:rsid w:val="007655EB"/>
    <w:rsid w:val="00765716"/>
    <w:rsid w:val="007658B1"/>
    <w:rsid w:val="00765ACF"/>
    <w:rsid w:val="00765AF5"/>
    <w:rsid w:val="00765B34"/>
    <w:rsid w:val="00765C03"/>
    <w:rsid w:val="0076606A"/>
    <w:rsid w:val="00766159"/>
    <w:rsid w:val="007662F7"/>
    <w:rsid w:val="007664D2"/>
    <w:rsid w:val="00766714"/>
    <w:rsid w:val="00766A4C"/>
    <w:rsid w:val="00766D26"/>
    <w:rsid w:val="00767076"/>
    <w:rsid w:val="007671C2"/>
    <w:rsid w:val="00767291"/>
    <w:rsid w:val="00767313"/>
    <w:rsid w:val="007673CD"/>
    <w:rsid w:val="007673D7"/>
    <w:rsid w:val="00767508"/>
    <w:rsid w:val="007675EE"/>
    <w:rsid w:val="00767838"/>
    <w:rsid w:val="00767CC9"/>
    <w:rsid w:val="0077005A"/>
    <w:rsid w:val="00770135"/>
    <w:rsid w:val="007703AA"/>
    <w:rsid w:val="00770422"/>
    <w:rsid w:val="00770455"/>
    <w:rsid w:val="0077053E"/>
    <w:rsid w:val="007705FA"/>
    <w:rsid w:val="00770A3E"/>
    <w:rsid w:val="00770B9E"/>
    <w:rsid w:val="00770CD6"/>
    <w:rsid w:val="00770CF8"/>
    <w:rsid w:val="00770D29"/>
    <w:rsid w:val="00771061"/>
    <w:rsid w:val="00771394"/>
    <w:rsid w:val="007719DE"/>
    <w:rsid w:val="00771C2E"/>
    <w:rsid w:val="00772518"/>
    <w:rsid w:val="00772567"/>
    <w:rsid w:val="007726DC"/>
    <w:rsid w:val="00772A3E"/>
    <w:rsid w:val="00772F13"/>
    <w:rsid w:val="007730F8"/>
    <w:rsid w:val="00773232"/>
    <w:rsid w:val="00773364"/>
    <w:rsid w:val="0077345D"/>
    <w:rsid w:val="0077367D"/>
    <w:rsid w:val="007736E7"/>
    <w:rsid w:val="00773755"/>
    <w:rsid w:val="007737F9"/>
    <w:rsid w:val="007739A2"/>
    <w:rsid w:val="00773F8C"/>
    <w:rsid w:val="0077438B"/>
    <w:rsid w:val="00774646"/>
    <w:rsid w:val="007746F5"/>
    <w:rsid w:val="00774CB3"/>
    <w:rsid w:val="00774CEB"/>
    <w:rsid w:val="0077515E"/>
    <w:rsid w:val="00775296"/>
    <w:rsid w:val="0077529C"/>
    <w:rsid w:val="007752FF"/>
    <w:rsid w:val="0077568A"/>
    <w:rsid w:val="00775903"/>
    <w:rsid w:val="00775BA3"/>
    <w:rsid w:val="00775CEA"/>
    <w:rsid w:val="00775E33"/>
    <w:rsid w:val="00775E52"/>
    <w:rsid w:val="00776217"/>
    <w:rsid w:val="00776355"/>
    <w:rsid w:val="00776537"/>
    <w:rsid w:val="007765B7"/>
    <w:rsid w:val="007767F0"/>
    <w:rsid w:val="00776846"/>
    <w:rsid w:val="00776A51"/>
    <w:rsid w:val="00776C03"/>
    <w:rsid w:val="00776D70"/>
    <w:rsid w:val="00776DC3"/>
    <w:rsid w:val="00776E58"/>
    <w:rsid w:val="00776EB3"/>
    <w:rsid w:val="00776FB4"/>
    <w:rsid w:val="00777228"/>
    <w:rsid w:val="007772EF"/>
    <w:rsid w:val="0077749C"/>
    <w:rsid w:val="0077768E"/>
    <w:rsid w:val="00777981"/>
    <w:rsid w:val="007779C9"/>
    <w:rsid w:val="00777AE7"/>
    <w:rsid w:val="00777B6C"/>
    <w:rsid w:val="00777E2C"/>
    <w:rsid w:val="00777EED"/>
    <w:rsid w:val="00777F61"/>
    <w:rsid w:val="007802F6"/>
    <w:rsid w:val="007805AA"/>
    <w:rsid w:val="007806DF"/>
    <w:rsid w:val="00780E2A"/>
    <w:rsid w:val="00780F23"/>
    <w:rsid w:val="007810BB"/>
    <w:rsid w:val="007812B3"/>
    <w:rsid w:val="007815DF"/>
    <w:rsid w:val="0078169B"/>
    <w:rsid w:val="007816AD"/>
    <w:rsid w:val="007817F5"/>
    <w:rsid w:val="0078189F"/>
    <w:rsid w:val="00781A3D"/>
    <w:rsid w:val="00781AD5"/>
    <w:rsid w:val="00781C32"/>
    <w:rsid w:val="00781C5B"/>
    <w:rsid w:val="00781CE7"/>
    <w:rsid w:val="00781DCB"/>
    <w:rsid w:val="00781F13"/>
    <w:rsid w:val="00781F32"/>
    <w:rsid w:val="0078214F"/>
    <w:rsid w:val="00782163"/>
    <w:rsid w:val="0078240B"/>
    <w:rsid w:val="0078259D"/>
    <w:rsid w:val="0078285C"/>
    <w:rsid w:val="00782B38"/>
    <w:rsid w:val="00782D5E"/>
    <w:rsid w:val="00782D94"/>
    <w:rsid w:val="00783543"/>
    <w:rsid w:val="00783684"/>
    <w:rsid w:val="00783BA9"/>
    <w:rsid w:val="00783F97"/>
    <w:rsid w:val="0078420B"/>
    <w:rsid w:val="007842BF"/>
    <w:rsid w:val="00784335"/>
    <w:rsid w:val="007843E6"/>
    <w:rsid w:val="00784FBE"/>
    <w:rsid w:val="00784FD4"/>
    <w:rsid w:val="0078526B"/>
    <w:rsid w:val="00785370"/>
    <w:rsid w:val="007853C9"/>
    <w:rsid w:val="00785456"/>
    <w:rsid w:val="00785544"/>
    <w:rsid w:val="00785A4E"/>
    <w:rsid w:val="00785C1C"/>
    <w:rsid w:val="00785EEF"/>
    <w:rsid w:val="00785F64"/>
    <w:rsid w:val="00786321"/>
    <w:rsid w:val="00786479"/>
    <w:rsid w:val="00786847"/>
    <w:rsid w:val="00786AA8"/>
    <w:rsid w:val="007871C4"/>
    <w:rsid w:val="007871F7"/>
    <w:rsid w:val="00787325"/>
    <w:rsid w:val="00787577"/>
    <w:rsid w:val="00787617"/>
    <w:rsid w:val="00787683"/>
    <w:rsid w:val="0078773B"/>
    <w:rsid w:val="007877E8"/>
    <w:rsid w:val="00787B87"/>
    <w:rsid w:val="00790118"/>
    <w:rsid w:val="0079020E"/>
    <w:rsid w:val="007902B2"/>
    <w:rsid w:val="007903AD"/>
    <w:rsid w:val="0079040A"/>
    <w:rsid w:val="0079047C"/>
    <w:rsid w:val="007905D2"/>
    <w:rsid w:val="00790818"/>
    <w:rsid w:val="0079084C"/>
    <w:rsid w:val="0079097E"/>
    <w:rsid w:val="0079099F"/>
    <w:rsid w:val="007909B8"/>
    <w:rsid w:val="00790A41"/>
    <w:rsid w:val="00790A5E"/>
    <w:rsid w:val="00790BAC"/>
    <w:rsid w:val="00790DBF"/>
    <w:rsid w:val="00790F2C"/>
    <w:rsid w:val="0079107F"/>
    <w:rsid w:val="007911A1"/>
    <w:rsid w:val="007912B0"/>
    <w:rsid w:val="007915C9"/>
    <w:rsid w:val="007915F8"/>
    <w:rsid w:val="00791665"/>
    <w:rsid w:val="00791A37"/>
    <w:rsid w:val="00791AA2"/>
    <w:rsid w:val="00791B11"/>
    <w:rsid w:val="00791C5C"/>
    <w:rsid w:val="00791DAF"/>
    <w:rsid w:val="007922BB"/>
    <w:rsid w:val="0079268C"/>
    <w:rsid w:val="007926F4"/>
    <w:rsid w:val="00792968"/>
    <w:rsid w:val="00792D12"/>
    <w:rsid w:val="00792E35"/>
    <w:rsid w:val="007930BA"/>
    <w:rsid w:val="007931D5"/>
    <w:rsid w:val="0079326C"/>
    <w:rsid w:val="00793293"/>
    <w:rsid w:val="007932DB"/>
    <w:rsid w:val="00793372"/>
    <w:rsid w:val="00793535"/>
    <w:rsid w:val="007936C6"/>
    <w:rsid w:val="0079398D"/>
    <w:rsid w:val="00793C3C"/>
    <w:rsid w:val="00793C3E"/>
    <w:rsid w:val="00793CFC"/>
    <w:rsid w:val="00793E7A"/>
    <w:rsid w:val="00793EC4"/>
    <w:rsid w:val="00793FE2"/>
    <w:rsid w:val="00794025"/>
    <w:rsid w:val="0079415A"/>
    <w:rsid w:val="007942B5"/>
    <w:rsid w:val="007943A4"/>
    <w:rsid w:val="0079444A"/>
    <w:rsid w:val="007944C3"/>
    <w:rsid w:val="007945A5"/>
    <w:rsid w:val="0079465A"/>
    <w:rsid w:val="007947D8"/>
    <w:rsid w:val="0079493C"/>
    <w:rsid w:val="00794B3C"/>
    <w:rsid w:val="00794D65"/>
    <w:rsid w:val="00794DF6"/>
    <w:rsid w:val="00794F13"/>
    <w:rsid w:val="007950BF"/>
    <w:rsid w:val="0079522A"/>
    <w:rsid w:val="007952A3"/>
    <w:rsid w:val="0079533E"/>
    <w:rsid w:val="00795485"/>
    <w:rsid w:val="00795624"/>
    <w:rsid w:val="00795A91"/>
    <w:rsid w:val="00796042"/>
    <w:rsid w:val="007961CF"/>
    <w:rsid w:val="0079624F"/>
    <w:rsid w:val="007963D2"/>
    <w:rsid w:val="0079658A"/>
    <w:rsid w:val="00796898"/>
    <w:rsid w:val="00796939"/>
    <w:rsid w:val="007969A2"/>
    <w:rsid w:val="00796E42"/>
    <w:rsid w:val="00796FA5"/>
    <w:rsid w:val="00797063"/>
    <w:rsid w:val="007970E2"/>
    <w:rsid w:val="0079718D"/>
    <w:rsid w:val="007972A2"/>
    <w:rsid w:val="007973A7"/>
    <w:rsid w:val="007974ED"/>
    <w:rsid w:val="007975C8"/>
    <w:rsid w:val="0079797E"/>
    <w:rsid w:val="00797A1B"/>
    <w:rsid w:val="00797AD6"/>
    <w:rsid w:val="00797B41"/>
    <w:rsid w:val="00797BE6"/>
    <w:rsid w:val="00797BEB"/>
    <w:rsid w:val="00797C29"/>
    <w:rsid w:val="00797C31"/>
    <w:rsid w:val="00797DB9"/>
    <w:rsid w:val="00797FEF"/>
    <w:rsid w:val="007A012E"/>
    <w:rsid w:val="007A029A"/>
    <w:rsid w:val="007A06DD"/>
    <w:rsid w:val="007A07C1"/>
    <w:rsid w:val="007A082E"/>
    <w:rsid w:val="007A0D82"/>
    <w:rsid w:val="007A0E97"/>
    <w:rsid w:val="007A10CF"/>
    <w:rsid w:val="007A1175"/>
    <w:rsid w:val="007A1238"/>
    <w:rsid w:val="007A130B"/>
    <w:rsid w:val="007A1330"/>
    <w:rsid w:val="007A1352"/>
    <w:rsid w:val="007A137F"/>
    <w:rsid w:val="007A140B"/>
    <w:rsid w:val="007A17B5"/>
    <w:rsid w:val="007A1A14"/>
    <w:rsid w:val="007A1A18"/>
    <w:rsid w:val="007A1B4D"/>
    <w:rsid w:val="007A1B54"/>
    <w:rsid w:val="007A1BC9"/>
    <w:rsid w:val="007A1DCE"/>
    <w:rsid w:val="007A1F9B"/>
    <w:rsid w:val="007A203B"/>
    <w:rsid w:val="007A20D2"/>
    <w:rsid w:val="007A22E1"/>
    <w:rsid w:val="007A22EB"/>
    <w:rsid w:val="007A275A"/>
    <w:rsid w:val="007A2818"/>
    <w:rsid w:val="007A29B6"/>
    <w:rsid w:val="007A2B6B"/>
    <w:rsid w:val="007A2E98"/>
    <w:rsid w:val="007A2FFC"/>
    <w:rsid w:val="007A305B"/>
    <w:rsid w:val="007A310A"/>
    <w:rsid w:val="007A333C"/>
    <w:rsid w:val="007A3341"/>
    <w:rsid w:val="007A33CC"/>
    <w:rsid w:val="007A368F"/>
    <w:rsid w:val="007A374A"/>
    <w:rsid w:val="007A3B11"/>
    <w:rsid w:val="007A3B62"/>
    <w:rsid w:val="007A3BA5"/>
    <w:rsid w:val="007A3C15"/>
    <w:rsid w:val="007A3D20"/>
    <w:rsid w:val="007A40ED"/>
    <w:rsid w:val="007A4107"/>
    <w:rsid w:val="007A431A"/>
    <w:rsid w:val="007A49F5"/>
    <w:rsid w:val="007A4A57"/>
    <w:rsid w:val="007A4B47"/>
    <w:rsid w:val="007A4B77"/>
    <w:rsid w:val="007A4BFD"/>
    <w:rsid w:val="007A4DDC"/>
    <w:rsid w:val="007A4EC4"/>
    <w:rsid w:val="007A520E"/>
    <w:rsid w:val="007A5213"/>
    <w:rsid w:val="007A53C6"/>
    <w:rsid w:val="007A5623"/>
    <w:rsid w:val="007A5661"/>
    <w:rsid w:val="007A5666"/>
    <w:rsid w:val="007A5745"/>
    <w:rsid w:val="007A5798"/>
    <w:rsid w:val="007A58E6"/>
    <w:rsid w:val="007A5F54"/>
    <w:rsid w:val="007A60A1"/>
    <w:rsid w:val="007A61F5"/>
    <w:rsid w:val="007A623E"/>
    <w:rsid w:val="007A63B1"/>
    <w:rsid w:val="007A6410"/>
    <w:rsid w:val="007A66B9"/>
    <w:rsid w:val="007A6A55"/>
    <w:rsid w:val="007A6BC5"/>
    <w:rsid w:val="007A6CAF"/>
    <w:rsid w:val="007A6CBF"/>
    <w:rsid w:val="007A6D51"/>
    <w:rsid w:val="007A722F"/>
    <w:rsid w:val="007A7354"/>
    <w:rsid w:val="007A7452"/>
    <w:rsid w:val="007A7841"/>
    <w:rsid w:val="007A7980"/>
    <w:rsid w:val="007A7A79"/>
    <w:rsid w:val="007A7CA8"/>
    <w:rsid w:val="007A7D42"/>
    <w:rsid w:val="007B033C"/>
    <w:rsid w:val="007B0397"/>
    <w:rsid w:val="007B079A"/>
    <w:rsid w:val="007B09EE"/>
    <w:rsid w:val="007B0AA3"/>
    <w:rsid w:val="007B0D48"/>
    <w:rsid w:val="007B0DAB"/>
    <w:rsid w:val="007B0FDB"/>
    <w:rsid w:val="007B1077"/>
    <w:rsid w:val="007B1152"/>
    <w:rsid w:val="007B1299"/>
    <w:rsid w:val="007B1514"/>
    <w:rsid w:val="007B1693"/>
    <w:rsid w:val="007B16C0"/>
    <w:rsid w:val="007B196E"/>
    <w:rsid w:val="007B1973"/>
    <w:rsid w:val="007B2216"/>
    <w:rsid w:val="007B2331"/>
    <w:rsid w:val="007B2412"/>
    <w:rsid w:val="007B269D"/>
    <w:rsid w:val="007B270F"/>
    <w:rsid w:val="007B2878"/>
    <w:rsid w:val="007B2997"/>
    <w:rsid w:val="007B29C9"/>
    <w:rsid w:val="007B2C7A"/>
    <w:rsid w:val="007B2D44"/>
    <w:rsid w:val="007B2E90"/>
    <w:rsid w:val="007B30C1"/>
    <w:rsid w:val="007B31A1"/>
    <w:rsid w:val="007B3234"/>
    <w:rsid w:val="007B3246"/>
    <w:rsid w:val="007B326B"/>
    <w:rsid w:val="007B335D"/>
    <w:rsid w:val="007B388A"/>
    <w:rsid w:val="007B38C8"/>
    <w:rsid w:val="007B39AF"/>
    <w:rsid w:val="007B3A65"/>
    <w:rsid w:val="007B3BD7"/>
    <w:rsid w:val="007B3E85"/>
    <w:rsid w:val="007B3FBF"/>
    <w:rsid w:val="007B4148"/>
    <w:rsid w:val="007B4254"/>
    <w:rsid w:val="007B428D"/>
    <w:rsid w:val="007B44BC"/>
    <w:rsid w:val="007B4603"/>
    <w:rsid w:val="007B481D"/>
    <w:rsid w:val="007B4846"/>
    <w:rsid w:val="007B4848"/>
    <w:rsid w:val="007B49D0"/>
    <w:rsid w:val="007B4A6A"/>
    <w:rsid w:val="007B4A86"/>
    <w:rsid w:val="007B4B8D"/>
    <w:rsid w:val="007B5001"/>
    <w:rsid w:val="007B59AE"/>
    <w:rsid w:val="007B5CDB"/>
    <w:rsid w:val="007B5D75"/>
    <w:rsid w:val="007B5F41"/>
    <w:rsid w:val="007B5FF1"/>
    <w:rsid w:val="007B6258"/>
    <w:rsid w:val="007B6314"/>
    <w:rsid w:val="007B6387"/>
    <w:rsid w:val="007B64FE"/>
    <w:rsid w:val="007B6673"/>
    <w:rsid w:val="007B676E"/>
    <w:rsid w:val="007B67D7"/>
    <w:rsid w:val="007B695B"/>
    <w:rsid w:val="007B6B40"/>
    <w:rsid w:val="007B6BC1"/>
    <w:rsid w:val="007B712A"/>
    <w:rsid w:val="007B72D7"/>
    <w:rsid w:val="007B73AF"/>
    <w:rsid w:val="007B74F5"/>
    <w:rsid w:val="007B7764"/>
    <w:rsid w:val="007B7797"/>
    <w:rsid w:val="007B77EF"/>
    <w:rsid w:val="007B781F"/>
    <w:rsid w:val="007B7888"/>
    <w:rsid w:val="007B7BD5"/>
    <w:rsid w:val="007B7C70"/>
    <w:rsid w:val="007B7CF9"/>
    <w:rsid w:val="007C00AE"/>
    <w:rsid w:val="007C05F1"/>
    <w:rsid w:val="007C0876"/>
    <w:rsid w:val="007C089C"/>
    <w:rsid w:val="007C0909"/>
    <w:rsid w:val="007C09A2"/>
    <w:rsid w:val="007C0BCB"/>
    <w:rsid w:val="007C0E08"/>
    <w:rsid w:val="007C0F76"/>
    <w:rsid w:val="007C0FEE"/>
    <w:rsid w:val="007C121E"/>
    <w:rsid w:val="007C1410"/>
    <w:rsid w:val="007C145B"/>
    <w:rsid w:val="007C152C"/>
    <w:rsid w:val="007C15D1"/>
    <w:rsid w:val="007C1724"/>
    <w:rsid w:val="007C1A37"/>
    <w:rsid w:val="007C1E7B"/>
    <w:rsid w:val="007C1FBE"/>
    <w:rsid w:val="007C213A"/>
    <w:rsid w:val="007C2342"/>
    <w:rsid w:val="007C2396"/>
    <w:rsid w:val="007C2418"/>
    <w:rsid w:val="007C2420"/>
    <w:rsid w:val="007C27CA"/>
    <w:rsid w:val="007C2945"/>
    <w:rsid w:val="007C2946"/>
    <w:rsid w:val="007C2AFD"/>
    <w:rsid w:val="007C2C85"/>
    <w:rsid w:val="007C2D20"/>
    <w:rsid w:val="007C2E5E"/>
    <w:rsid w:val="007C3270"/>
    <w:rsid w:val="007C338F"/>
    <w:rsid w:val="007C34D0"/>
    <w:rsid w:val="007C35A7"/>
    <w:rsid w:val="007C3FD5"/>
    <w:rsid w:val="007C4003"/>
    <w:rsid w:val="007C40CD"/>
    <w:rsid w:val="007C412B"/>
    <w:rsid w:val="007C41A9"/>
    <w:rsid w:val="007C4208"/>
    <w:rsid w:val="007C4445"/>
    <w:rsid w:val="007C4839"/>
    <w:rsid w:val="007C4A7C"/>
    <w:rsid w:val="007C4C62"/>
    <w:rsid w:val="007C4E79"/>
    <w:rsid w:val="007C536A"/>
    <w:rsid w:val="007C56FF"/>
    <w:rsid w:val="007C57CE"/>
    <w:rsid w:val="007C57E0"/>
    <w:rsid w:val="007C59A9"/>
    <w:rsid w:val="007C5A3E"/>
    <w:rsid w:val="007C5AA6"/>
    <w:rsid w:val="007C5B0E"/>
    <w:rsid w:val="007C5EA9"/>
    <w:rsid w:val="007C5FA1"/>
    <w:rsid w:val="007C6124"/>
    <w:rsid w:val="007C65E8"/>
    <w:rsid w:val="007C6891"/>
    <w:rsid w:val="007C6956"/>
    <w:rsid w:val="007C6995"/>
    <w:rsid w:val="007C6B3C"/>
    <w:rsid w:val="007C6B5B"/>
    <w:rsid w:val="007C6C0F"/>
    <w:rsid w:val="007C6EB9"/>
    <w:rsid w:val="007C7770"/>
    <w:rsid w:val="007C7909"/>
    <w:rsid w:val="007C7C08"/>
    <w:rsid w:val="007C7C91"/>
    <w:rsid w:val="007C7DA5"/>
    <w:rsid w:val="007C7F9F"/>
    <w:rsid w:val="007C7FF8"/>
    <w:rsid w:val="007D0042"/>
    <w:rsid w:val="007D0106"/>
    <w:rsid w:val="007D01F5"/>
    <w:rsid w:val="007D0387"/>
    <w:rsid w:val="007D03CC"/>
    <w:rsid w:val="007D0A93"/>
    <w:rsid w:val="007D0AF2"/>
    <w:rsid w:val="007D0B0D"/>
    <w:rsid w:val="007D0CFA"/>
    <w:rsid w:val="007D0FAF"/>
    <w:rsid w:val="007D101A"/>
    <w:rsid w:val="007D1079"/>
    <w:rsid w:val="007D109E"/>
    <w:rsid w:val="007D112B"/>
    <w:rsid w:val="007D13D5"/>
    <w:rsid w:val="007D18E1"/>
    <w:rsid w:val="007D1A96"/>
    <w:rsid w:val="007D1FD3"/>
    <w:rsid w:val="007D1FEC"/>
    <w:rsid w:val="007D200D"/>
    <w:rsid w:val="007D2496"/>
    <w:rsid w:val="007D27C5"/>
    <w:rsid w:val="007D2843"/>
    <w:rsid w:val="007D2AAD"/>
    <w:rsid w:val="007D2AE0"/>
    <w:rsid w:val="007D2BC7"/>
    <w:rsid w:val="007D2C78"/>
    <w:rsid w:val="007D2C7A"/>
    <w:rsid w:val="007D308E"/>
    <w:rsid w:val="007D33AB"/>
    <w:rsid w:val="007D3408"/>
    <w:rsid w:val="007D354D"/>
    <w:rsid w:val="007D3626"/>
    <w:rsid w:val="007D367E"/>
    <w:rsid w:val="007D36CF"/>
    <w:rsid w:val="007D37C3"/>
    <w:rsid w:val="007D380C"/>
    <w:rsid w:val="007D3817"/>
    <w:rsid w:val="007D38F6"/>
    <w:rsid w:val="007D3A12"/>
    <w:rsid w:val="007D3AC6"/>
    <w:rsid w:val="007D3B09"/>
    <w:rsid w:val="007D3C86"/>
    <w:rsid w:val="007D3DD4"/>
    <w:rsid w:val="007D3F5F"/>
    <w:rsid w:val="007D411E"/>
    <w:rsid w:val="007D4269"/>
    <w:rsid w:val="007D4399"/>
    <w:rsid w:val="007D4439"/>
    <w:rsid w:val="007D450C"/>
    <w:rsid w:val="007D4568"/>
    <w:rsid w:val="007D4B09"/>
    <w:rsid w:val="007D4B2E"/>
    <w:rsid w:val="007D4BCC"/>
    <w:rsid w:val="007D4C80"/>
    <w:rsid w:val="007D4FED"/>
    <w:rsid w:val="007D50D8"/>
    <w:rsid w:val="007D51B2"/>
    <w:rsid w:val="007D56B6"/>
    <w:rsid w:val="007D56BD"/>
    <w:rsid w:val="007D5769"/>
    <w:rsid w:val="007D57DF"/>
    <w:rsid w:val="007D5B86"/>
    <w:rsid w:val="007D5BA9"/>
    <w:rsid w:val="007D5DD4"/>
    <w:rsid w:val="007D6212"/>
    <w:rsid w:val="007D628D"/>
    <w:rsid w:val="007D6750"/>
    <w:rsid w:val="007D680A"/>
    <w:rsid w:val="007D6A39"/>
    <w:rsid w:val="007D6B0A"/>
    <w:rsid w:val="007D6C20"/>
    <w:rsid w:val="007D6CCD"/>
    <w:rsid w:val="007D6D71"/>
    <w:rsid w:val="007D6FA4"/>
    <w:rsid w:val="007D7236"/>
    <w:rsid w:val="007D77DD"/>
    <w:rsid w:val="007D79C3"/>
    <w:rsid w:val="007D7AA4"/>
    <w:rsid w:val="007D7BC5"/>
    <w:rsid w:val="007D7D34"/>
    <w:rsid w:val="007D7F15"/>
    <w:rsid w:val="007D7FDB"/>
    <w:rsid w:val="007E00CC"/>
    <w:rsid w:val="007E0152"/>
    <w:rsid w:val="007E022F"/>
    <w:rsid w:val="007E0283"/>
    <w:rsid w:val="007E0331"/>
    <w:rsid w:val="007E0668"/>
    <w:rsid w:val="007E0A1A"/>
    <w:rsid w:val="007E0A68"/>
    <w:rsid w:val="007E0B12"/>
    <w:rsid w:val="007E0D0B"/>
    <w:rsid w:val="007E0DC0"/>
    <w:rsid w:val="007E1131"/>
    <w:rsid w:val="007E11A3"/>
    <w:rsid w:val="007E11F8"/>
    <w:rsid w:val="007E14C2"/>
    <w:rsid w:val="007E188C"/>
    <w:rsid w:val="007E18BF"/>
    <w:rsid w:val="007E1959"/>
    <w:rsid w:val="007E1988"/>
    <w:rsid w:val="007E19E0"/>
    <w:rsid w:val="007E1D7E"/>
    <w:rsid w:val="007E1DA3"/>
    <w:rsid w:val="007E1FC3"/>
    <w:rsid w:val="007E2026"/>
    <w:rsid w:val="007E21EF"/>
    <w:rsid w:val="007E2259"/>
    <w:rsid w:val="007E2979"/>
    <w:rsid w:val="007E2AB2"/>
    <w:rsid w:val="007E2B6D"/>
    <w:rsid w:val="007E2F2E"/>
    <w:rsid w:val="007E2FC8"/>
    <w:rsid w:val="007E311B"/>
    <w:rsid w:val="007E3158"/>
    <w:rsid w:val="007E34F1"/>
    <w:rsid w:val="007E358F"/>
    <w:rsid w:val="007E35F4"/>
    <w:rsid w:val="007E3616"/>
    <w:rsid w:val="007E3730"/>
    <w:rsid w:val="007E3BFE"/>
    <w:rsid w:val="007E3E6F"/>
    <w:rsid w:val="007E435C"/>
    <w:rsid w:val="007E4423"/>
    <w:rsid w:val="007E4709"/>
    <w:rsid w:val="007E47E2"/>
    <w:rsid w:val="007E4800"/>
    <w:rsid w:val="007E49C9"/>
    <w:rsid w:val="007E4C15"/>
    <w:rsid w:val="007E4D11"/>
    <w:rsid w:val="007E5226"/>
    <w:rsid w:val="007E541B"/>
    <w:rsid w:val="007E576A"/>
    <w:rsid w:val="007E5C6D"/>
    <w:rsid w:val="007E5FB2"/>
    <w:rsid w:val="007E61DD"/>
    <w:rsid w:val="007E62AC"/>
    <w:rsid w:val="007E6348"/>
    <w:rsid w:val="007E64C5"/>
    <w:rsid w:val="007E64C8"/>
    <w:rsid w:val="007E6633"/>
    <w:rsid w:val="007E6A1F"/>
    <w:rsid w:val="007E6A51"/>
    <w:rsid w:val="007E6BFA"/>
    <w:rsid w:val="007E6F93"/>
    <w:rsid w:val="007E72B5"/>
    <w:rsid w:val="007E752E"/>
    <w:rsid w:val="007E780C"/>
    <w:rsid w:val="007E7952"/>
    <w:rsid w:val="007E7A05"/>
    <w:rsid w:val="007E7A4A"/>
    <w:rsid w:val="007E7C3C"/>
    <w:rsid w:val="007E7C9B"/>
    <w:rsid w:val="007E7E8D"/>
    <w:rsid w:val="007E7ED3"/>
    <w:rsid w:val="007F026F"/>
    <w:rsid w:val="007F06A7"/>
    <w:rsid w:val="007F073A"/>
    <w:rsid w:val="007F09C5"/>
    <w:rsid w:val="007F09F4"/>
    <w:rsid w:val="007F0B84"/>
    <w:rsid w:val="007F0C8F"/>
    <w:rsid w:val="007F0CDD"/>
    <w:rsid w:val="007F0D50"/>
    <w:rsid w:val="007F0DC1"/>
    <w:rsid w:val="007F0DD0"/>
    <w:rsid w:val="007F0DFB"/>
    <w:rsid w:val="007F1460"/>
    <w:rsid w:val="007F1551"/>
    <w:rsid w:val="007F15B0"/>
    <w:rsid w:val="007F1738"/>
    <w:rsid w:val="007F181F"/>
    <w:rsid w:val="007F1944"/>
    <w:rsid w:val="007F1B72"/>
    <w:rsid w:val="007F1DBB"/>
    <w:rsid w:val="007F1FB7"/>
    <w:rsid w:val="007F2509"/>
    <w:rsid w:val="007F2514"/>
    <w:rsid w:val="007F2A3F"/>
    <w:rsid w:val="007F2B8F"/>
    <w:rsid w:val="007F2BB8"/>
    <w:rsid w:val="007F2FF8"/>
    <w:rsid w:val="007F319B"/>
    <w:rsid w:val="007F3507"/>
    <w:rsid w:val="007F3615"/>
    <w:rsid w:val="007F3723"/>
    <w:rsid w:val="007F3C58"/>
    <w:rsid w:val="007F3DAB"/>
    <w:rsid w:val="007F42BB"/>
    <w:rsid w:val="007F449E"/>
    <w:rsid w:val="007F45AA"/>
    <w:rsid w:val="007F46D8"/>
    <w:rsid w:val="007F46E3"/>
    <w:rsid w:val="007F4B00"/>
    <w:rsid w:val="007F4C5A"/>
    <w:rsid w:val="007F4DB2"/>
    <w:rsid w:val="007F4DBE"/>
    <w:rsid w:val="007F4F9C"/>
    <w:rsid w:val="007F51AF"/>
    <w:rsid w:val="007F51FF"/>
    <w:rsid w:val="007F55C3"/>
    <w:rsid w:val="007F568D"/>
    <w:rsid w:val="007F5771"/>
    <w:rsid w:val="007F5789"/>
    <w:rsid w:val="007F58D3"/>
    <w:rsid w:val="007F5CD3"/>
    <w:rsid w:val="007F5CFA"/>
    <w:rsid w:val="007F5D07"/>
    <w:rsid w:val="007F5EA8"/>
    <w:rsid w:val="007F5F38"/>
    <w:rsid w:val="007F605D"/>
    <w:rsid w:val="007F633D"/>
    <w:rsid w:val="007F6365"/>
    <w:rsid w:val="007F63D7"/>
    <w:rsid w:val="007F6439"/>
    <w:rsid w:val="007F6733"/>
    <w:rsid w:val="007F6858"/>
    <w:rsid w:val="007F6A20"/>
    <w:rsid w:val="007F6B56"/>
    <w:rsid w:val="007F6DF3"/>
    <w:rsid w:val="007F6EBB"/>
    <w:rsid w:val="007F706E"/>
    <w:rsid w:val="007F739B"/>
    <w:rsid w:val="007F7413"/>
    <w:rsid w:val="007F74E4"/>
    <w:rsid w:val="007F75D4"/>
    <w:rsid w:val="007F78AF"/>
    <w:rsid w:val="007F7E7F"/>
    <w:rsid w:val="007F7EF5"/>
    <w:rsid w:val="007F7F26"/>
    <w:rsid w:val="007F7FA1"/>
    <w:rsid w:val="00800025"/>
    <w:rsid w:val="00800049"/>
    <w:rsid w:val="00800070"/>
    <w:rsid w:val="008001AE"/>
    <w:rsid w:val="0080026A"/>
    <w:rsid w:val="00800476"/>
    <w:rsid w:val="00800496"/>
    <w:rsid w:val="0080057A"/>
    <w:rsid w:val="00800892"/>
    <w:rsid w:val="008009DF"/>
    <w:rsid w:val="00800F68"/>
    <w:rsid w:val="0080118E"/>
    <w:rsid w:val="008013FC"/>
    <w:rsid w:val="00801856"/>
    <w:rsid w:val="00801916"/>
    <w:rsid w:val="00801B50"/>
    <w:rsid w:val="00801F90"/>
    <w:rsid w:val="008024A1"/>
    <w:rsid w:val="008029B4"/>
    <w:rsid w:val="00802B34"/>
    <w:rsid w:val="00802B9D"/>
    <w:rsid w:val="00802BFB"/>
    <w:rsid w:val="00802D59"/>
    <w:rsid w:val="00802E0E"/>
    <w:rsid w:val="008031E1"/>
    <w:rsid w:val="0080363E"/>
    <w:rsid w:val="00803755"/>
    <w:rsid w:val="00803B91"/>
    <w:rsid w:val="00803C1A"/>
    <w:rsid w:val="00803F0B"/>
    <w:rsid w:val="008043B1"/>
    <w:rsid w:val="008043CC"/>
    <w:rsid w:val="0080449B"/>
    <w:rsid w:val="0080453D"/>
    <w:rsid w:val="0080459A"/>
    <w:rsid w:val="00804634"/>
    <w:rsid w:val="0080474C"/>
    <w:rsid w:val="00804AD4"/>
    <w:rsid w:val="0080522B"/>
    <w:rsid w:val="00805456"/>
    <w:rsid w:val="008054DD"/>
    <w:rsid w:val="00805684"/>
    <w:rsid w:val="00805707"/>
    <w:rsid w:val="00805754"/>
    <w:rsid w:val="008059DB"/>
    <w:rsid w:val="00805CD7"/>
    <w:rsid w:val="00805F83"/>
    <w:rsid w:val="00806207"/>
    <w:rsid w:val="00806629"/>
    <w:rsid w:val="0080662A"/>
    <w:rsid w:val="0080682F"/>
    <w:rsid w:val="0080696B"/>
    <w:rsid w:val="00806DB4"/>
    <w:rsid w:val="00806DF5"/>
    <w:rsid w:val="00806EE2"/>
    <w:rsid w:val="00806F6C"/>
    <w:rsid w:val="008070D7"/>
    <w:rsid w:val="0080710E"/>
    <w:rsid w:val="00807245"/>
    <w:rsid w:val="0080764D"/>
    <w:rsid w:val="008078D2"/>
    <w:rsid w:val="00807ADD"/>
    <w:rsid w:val="00807CA0"/>
    <w:rsid w:val="00807E49"/>
    <w:rsid w:val="00807F2E"/>
    <w:rsid w:val="00810077"/>
    <w:rsid w:val="00810131"/>
    <w:rsid w:val="00810190"/>
    <w:rsid w:val="00810264"/>
    <w:rsid w:val="00810396"/>
    <w:rsid w:val="008104D6"/>
    <w:rsid w:val="00810900"/>
    <w:rsid w:val="0081099C"/>
    <w:rsid w:val="008109C3"/>
    <w:rsid w:val="00810A38"/>
    <w:rsid w:val="00810A67"/>
    <w:rsid w:val="00810AEB"/>
    <w:rsid w:val="00810F5F"/>
    <w:rsid w:val="00811289"/>
    <w:rsid w:val="00811513"/>
    <w:rsid w:val="00811805"/>
    <w:rsid w:val="00811839"/>
    <w:rsid w:val="0081188D"/>
    <w:rsid w:val="00811B9B"/>
    <w:rsid w:val="00811C05"/>
    <w:rsid w:val="00811C53"/>
    <w:rsid w:val="00811DA4"/>
    <w:rsid w:val="00811F88"/>
    <w:rsid w:val="00812027"/>
    <w:rsid w:val="00812104"/>
    <w:rsid w:val="008122DF"/>
    <w:rsid w:val="0081230B"/>
    <w:rsid w:val="00812934"/>
    <w:rsid w:val="00812A22"/>
    <w:rsid w:val="00812B36"/>
    <w:rsid w:val="00812C8B"/>
    <w:rsid w:val="00812CB7"/>
    <w:rsid w:val="00812F86"/>
    <w:rsid w:val="00813022"/>
    <w:rsid w:val="00813394"/>
    <w:rsid w:val="00813608"/>
    <w:rsid w:val="008138D3"/>
    <w:rsid w:val="00813906"/>
    <w:rsid w:val="00813A0D"/>
    <w:rsid w:val="00813A25"/>
    <w:rsid w:val="00813B56"/>
    <w:rsid w:val="00813C85"/>
    <w:rsid w:val="00813CA0"/>
    <w:rsid w:val="00813CBB"/>
    <w:rsid w:val="00813D48"/>
    <w:rsid w:val="00813D79"/>
    <w:rsid w:val="00813E4E"/>
    <w:rsid w:val="00813F60"/>
    <w:rsid w:val="00813FB3"/>
    <w:rsid w:val="00814179"/>
    <w:rsid w:val="00814209"/>
    <w:rsid w:val="00814229"/>
    <w:rsid w:val="00814297"/>
    <w:rsid w:val="00814408"/>
    <w:rsid w:val="00814519"/>
    <w:rsid w:val="00814572"/>
    <w:rsid w:val="00814648"/>
    <w:rsid w:val="008147BA"/>
    <w:rsid w:val="0081487A"/>
    <w:rsid w:val="00814881"/>
    <w:rsid w:val="00814AB9"/>
    <w:rsid w:val="00814BEE"/>
    <w:rsid w:val="00814EEE"/>
    <w:rsid w:val="00815252"/>
    <w:rsid w:val="008152F6"/>
    <w:rsid w:val="0081534E"/>
    <w:rsid w:val="00815370"/>
    <w:rsid w:val="008156B0"/>
    <w:rsid w:val="008156B7"/>
    <w:rsid w:val="0081589C"/>
    <w:rsid w:val="008159DF"/>
    <w:rsid w:val="00815B7E"/>
    <w:rsid w:val="00815B93"/>
    <w:rsid w:val="00815E73"/>
    <w:rsid w:val="00815FCC"/>
    <w:rsid w:val="00816434"/>
    <w:rsid w:val="0081656E"/>
    <w:rsid w:val="008166A8"/>
    <w:rsid w:val="008168A0"/>
    <w:rsid w:val="008168B8"/>
    <w:rsid w:val="00816A91"/>
    <w:rsid w:val="00816C4B"/>
    <w:rsid w:val="00816E6D"/>
    <w:rsid w:val="00816EDF"/>
    <w:rsid w:val="00816F5E"/>
    <w:rsid w:val="008170AB"/>
    <w:rsid w:val="008171EB"/>
    <w:rsid w:val="00817401"/>
    <w:rsid w:val="00817774"/>
    <w:rsid w:val="0081785E"/>
    <w:rsid w:val="00817907"/>
    <w:rsid w:val="00817AF3"/>
    <w:rsid w:val="00817E6B"/>
    <w:rsid w:val="00820007"/>
    <w:rsid w:val="0082003D"/>
    <w:rsid w:val="00820134"/>
    <w:rsid w:val="0082031D"/>
    <w:rsid w:val="0082036B"/>
    <w:rsid w:val="0082040F"/>
    <w:rsid w:val="008204E7"/>
    <w:rsid w:val="00820505"/>
    <w:rsid w:val="0082059D"/>
    <w:rsid w:val="00820636"/>
    <w:rsid w:val="00820A65"/>
    <w:rsid w:val="00820D10"/>
    <w:rsid w:val="00820D5B"/>
    <w:rsid w:val="00820D80"/>
    <w:rsid w:val="00820E3A"/>
    <w:rsid w:val="00820FE7"/>
    <w:rsid w:val="0082104C"/>
    <w:rsid w:val="008212F0"/>
    <w:rsid w:val="008214A2"/>
    <w:rsid w:val="00821694"/>
    <w:rsid w:val="0082171A"/>
    <w:rsid w:val="008217D5"/>
    <w:rsid w:val="008218EA"/>
    <w:rsid w:val="00821BAB"/>
    <w:rsid w:val="00821C44"/>
    <w:rsid w:val="00821E83"/>
    <w:rsid w:val="00821F97"/>
    <w:rsid w:val="008221D5"/>
    <w:rsid w:val="00822594"/>
    <w:rsid w:val="008227F1"/>
    <w:rsid w:val="00822B06"/>
    <w:rsid w:val="00822B90"/>
    <w:rsid w:val="00822E7F"/>
    <w:rsid w:val="00822F28"/>
    <w:rsid w:val="00823098"/>
    <w:rsid w:val="008232D5"/>
    <w:rsid w:val="0082341A"/>
    <w:rsid w:val="00823785"/>
    <w:rsid w:val="00823889"/>
    <w:rsid w:val="00823CC5"/>
    <w:rsid w:val="00824079"/>
    <w:rsid w:val="00824142"/>
    <w:rsid w:val="008241D7"/>
    <w:rsid w:val="0082445A"/>
    <w:rsid w:val="008244FB"/>
    <w:rsid w:val="0082471B"/>
    <w:rsid w:val="008247E8"/>
    <w:rsid w:val="008248D8"/>
    <w:rsid w:val="00824BD5"/>
    <w:rsid w:val="0082518A"/>
    <w:rsid w:val="00825367"/>
    <w:rsid w:val="0082549E"/>
    <w:rsid w:val="008254B1"/>
    <w:rsid w:val="008255A4"/>
    <w:rsid w:val="00825627"/>
    <w:rsid w:val="00825686"/>
    <w:rsid w:val="0082584E"/>
    <w:rsid w:val="00825B7D"/>
    <w:rsid w:val="00825CD2"/>
    <w:rsid w:val="00825CE5"/>
    <w:rsid w:val="00825D1D"/>
    <w:rsid w:val="00825EF7"/>
    <w:rsid w:val="008262A6"/>
    <w:rsid w:val="0082630F"/>
    <w:rsid w:val="0082642B"/>
    <w:rsid w:val="0082665A"/>
    <w:rsid w:val="00826771"/>
    <w:rsid w:val="00826816"/>
    <w:rsid w:val="00826883"/>
    <w:rsid w:val="00826B55"/>
    <w:rsid w:val="00826C3A"/>
    <w:rsid w:val="00826CF5"/>
    <w:rsid w:val="00826F5F"/>
    <w:rsid w:val="00827017"/>
    <w:rsid w:val="00827291"/>
    <w:rsid w:val="008274AC"/>
    <w:rsid w:val="00827584"/>
    <w:rsid w:val="0082761A"/>
    <w:rsid w:val="008276D8"/>
    <w:rsid w:val="00827BAF"/>
    <w:rsid w:val="00827DE2"/>
    <w:rsid w:val="00827F41"/>
    <w:rsid w:val="008300A4"/>
    <w:rsid w:val="00830405"/>
    <w:rsid w:val="008304EE"/>
    <w:rsid w:val="00830795"/>
    <w:rsid w:val="008309AD"/>
    <w:rsid w:val="00830A8E"/>
    <w:rsid w:val="00830ABF"/>
    <w:rsid w:val="00830BE4"/>
    <w:rsid w:val="00830D1C"/>
    <w:rsid w:val="00830DFF"/>
    <w:rsid w:val="00830F41"/>
    <w:rsid w:val="00831270"/>
    <w:rsid w:val="00831407"/>
    <w:rsid w:val="008314DB"/>
    <w:rsid w:val="00831514"/>
    <w:rsid w:val="00831618"/>
    <w:rsid w:val="00831684"/>
    <w:rsid w:val="0083168A"/>
    <w:rsid w:val="00831778"/>
    <w:rsid w:val="008317B6"/>
    <w:rsid w:val="0083183F"/>
    <w:rsid w:val="00831C93"/>
    <w:rsid w:val="00831DC6"/>
    <w:rsid w:val="00831E22"/>
    <w:rsid w:val="00831F59"/>
    <w:rsid w:val="00831F5D"/>
    <w:rsid w:val="00831F65"/>
    <w:rsid w:val="008321C6"/>
    <w:rsid w:val="008321E7"/>
    <w:rsid w:val="0083244B"/>
    <w:rsid w:val="008326D2"/>
    <w:rsid w:val="008327A2"/>
    <w:rsid w:val="008329C8"/>
    <w:rsid w:val="00832DA8"/>
    <w:rsid w:val="00833060"/>
    <w:rsid w:val="0083365C"/>
    <w:rsid w:val="00833AE8"/>
    <w:rsid w:val="00833C38"/>
    <w:rsid w:val="00833E8B"/>
    <w:rsid w:val="00833EA9"/>
    <w:rsid w:val="008340AF"/>
    <w:rsid w:val="00834205"/>
    <w:rsid w:val="00834374"/>
    <w:rsid w:val="0083461B"/>
    <w:rsid w:val="008349E8"/>
    <w:rsid w:val="00834B03"/>
    <w:rsid w:val="00834BE2"/>
    <w:rsid w:val="00834ECC"/>
    <w:rsid w:val="0083532F"/>
    <w:rsid w:val="008353EE"/>
    <w:rsid w:val="008354C0"/>
    <w:rsid w:val="008356FC"/>
    <w:rsid w:val="00835731"/>
    <w:rsid w:val="00835ACB"/>
    <w:rsid w:val="008360A9"/>
    <w:rsid w:val="008360DA"/>
    <w:rsid w:val="00836142"/>
    <w:rsid w:val="00836278"/>
    <w:rsid w:val="00836316"/>
    <w:rsid w:val="0083660D"/>
    <w:rsid w:val="0083671C"/>
    <w:rsid w:val="0083679C"/>
    <w:rsid w:val="00836947"/>
    <w:rsid w:val="00836D23"/>
    <w:rsid w:val="00836D2F"/>
    <w:rsid w:val="00836D51"/>
    <w:rsid w:val="00836D7F"/>
    <w:rsid w:val="00836DE7"/>
    <w:rsid w:val="008370FA"/>
    <w:rsid w:val="008370FB"/>
    <w:rsid w:val="00837120"/>
    <w:rsid w:val="0083729A"/>
    <w:rsid w:val="008374AB"/>
    <w:rsid w:val="008375A7"/>
    <w:rsid w:val="00837935"/>
    <w:rsid w:val="00837D9A"/>
    <w:rsid w:val="00837FAC"/>
    <w:rsid w:val="008400A9"/>
    <w:rsid w:val="0084012F"/>
    <w:rsid w:val="00840518"/>
    <w:rsid w:val="00840541"/>
    <w:rsid w:val="0084054E"/>
    <w:rsid w:val="008405C3"/>
    <w:rsid w:val="008406C4"/>
    <w:rsid w:val="008409AF"/>
    <w:rsid w:val="00840B43"/>
    <w:rsid w:val="00840C37"/>
    <w:rsid w:val="008410F3"/>
    <w:rsid w:val="008411C3"/>
    <w:rsid w:val="0084120C"/>
    <w:rsid w:val="0084133B"/>
    <w:rsid w:val="008414C5"/>
    <w:rsid w:val="008414C9"/>
    <w:rsid w:val="00841514"/>
    <w:rsid w:val="00841AE3"/>
    <w:rsid w:val="00841AE8"/>
    <w:rsid w:val="00841B17"/>
    <w:rsid w:val="00841C26"/>
    <w:rsid w:val="00841C6E"/>
    <w:rsid w:val="00841DAB"/>
    <w:rsid w:val="00841E02"/>
    <w:rsid w:val="00841E89"/>
    <w:rsid w:val="00841EA6"/>
    <w:rsid w:val="00841FDA"/>
    <w:rsid w:val="00842151"/>
    <w:rsid w:val="00842164"/>
    <w:rsid w:val="0084217A"/>
    <w:rsid w:val="008423EC"/>
    <w:rsid w:val="008424FB"/>
    <w:rsid w:val="00842651"/>
    <w:rsid w:val="00842908"/>
    <w:rsid w:val="00842F56"/>
    <w:rsid w:val="00843314"/>
    <w:rsid w:val="008434D5"/>
    <w:rsid w:val="00843593"/>
    <w:rsid w:val="008435B0"/>
    <w:rsid w:val="00843724"/>
    <w:rsid w:val="00843B0C"/>
    <w:rsid w:val="00843B2B"/>
    <w:rsid w:val="00843C12"/>
    <w:rsid w:val="00843C45"/>
    <w:rsid w:val="00843E3C"/>
    <w:rsid w:val="00843ED1"/>
    <w:rsid w:val="00844019"/>
    <w:rsid w:val="0084406E"/>
    <w:rsid w:val="00844190"/>
    <w:rsid w:val="0084421F"/>
    <w:rsid w:val="00844243"/>
    <w:rsid w:val="00844528"/>
    <w:rsid w:val="0084452A"/>
    <w:rsid w:val="0084481D"/>
    <w:rsid w:val="0084483B"/>
    <w:rsid w:val="008448CC"/>
    <w:rsid w:val="008448D1"/>
    <w:rsid w:val="008448EF"/>
    <w:rsid w:val="00844C1E"/>
    <w:rsid w:val="00844C34"/>
    <w:rsid w:val="00844D09"/>
    <w:rsid w:val="00844D6D"/>
    <w:rsid w:val="00844DF8"/>
    <w:rsid w:val="00844E35"/>
    <w:rsid w:val="008451B7"/>
    <w:rsid w:val="00845207"/>
    <w:rsid w:val="00845298"/>
    <w:rsid w:val="00845810"/>
    <w:rsid w:val="00845831"/>
    <w:rsid w:val="008458FB"/>
    <w:rsid w:val="00845A39"/>
    <w:rsid w:val="008461AC"/>
    <w:rsid w:val="00846544"/>
    <w:rsid w:val="008465FF"/>
    <w:rsid w:val="00846706"/>
    <w:rsid w:val="00846A00"/>
    <w:rsid w:val="00846D8F"/>
    <w:rsid w:val="00846F17"/>
    <w:rsid w:val="008473F2"/>
    <w:rsid w:val="0084743F"/>
    <w:rsid w:val="008478C0"/>
    <w:rsid w:val="008479DB"/>
    <w:rsid w:val="00847BA9"/>
    <w:rsid w:val="00847EC4"/>
    <w:rsid w:val="00847F1A"/>
    <w:rsid w:val="00850008"/>
    <w:rsid w:val="0085078C"/>
    <w:rsid w:val="00850F56"/>
    <w:rsid w:val="00851236"/>
    <w:rsid w:val="008513E3"/>
    <w:rsid w:val="0085141C"/>
    <w:rsid w:val="0085156D"/>
    <w:rsid w:val="00851606"/>
    <w:rsid w:val="0085176F"/>
    <w:rsid w:val="00851779"/>
    <w:rsid w:val="00851801"/>
    <w:rsid w:val="00851818"/>
    <w:rsid w:val="008519ED"/>
    <w:rsid w:val="00851A84"/>
    <w:rsid w:val="00851B00"/>
    <w:rsid w:val="00851B72"/>
    <w:rsid w:val="00851D23"/>
    <w:rsid w:val="00851F53"/>
    <w:rsid w:val="008521A5"/>
    <w:rsid w:val="00852211"/>
    <w:rsid w:val="0085228F"/>
    <w:rsid w:val="00852733"/>
    <w:rsid w:val="008527A5"/>
    <w:rsid w:val="008527EA"/>
    <w:rsid w:val="0085292C"/>
    <w:rsid w:val="00852A91"/>
    <w:rsid w:val="00852BF8"/>
    <w:rsid w:val="00852DCF"/>
    <w:rsid w:val="00852E6E"/>
    <w:rsid w:val="00852FE6"/>
    <w:rsid w:val="00853502"/>
    <w:rsid w:val="008539DE"/>
    <w:rsid w:val="00853AF2"/>
    <w:rsid w:val="00854131"/>
    <w:rsid w:val="008543CE"/>
    <w:rsid w:val="00854408"/>
    <w:rsid w:val="00854543"/>
    <w:rsid w:val="00854601"/>
    <w:rsid w:val="0085460D"/>
    <w:rsid w:val="0085463C"/>
    <w:rsid w:val="0085469B"/>
    <w:rsid w:val="0085476E"/>
    <w:rsid w:val="00854D84"/>
    <w:rsid w:val="00854EC3"/>
    <w:rsid w:val="00854EF1"/>
    <w:rsid w:val="00855338"/>
    <w:rsid w:val="00855459"/>
    <w:rsid w:val="008554A0"/>
    <w:rsid w:val="00855568"/>
    <w:rsid w:val="00855590"/>
    <w:rsid w:val="00855646"/>
    <w:rsid w:val="008559B0"/>
    <w:rsid w:val="00855A7A"/>
    <w:rsid w:val="00855B4A"/>
    <w:rsid w:val="00855B58"/>
    <w:rsid w:val="00855E91"/>
    <w:rsid w:val="0085604D"/>
    <w:rsid w:val="0085616E"/>
    <w:rsid w:val="00856279"/>
    <w:rsid w:val="008564BC"/>
    <w:rsid w:val="008565ED"/>
    <w:rsid w:val="00856638"/>
    <w:rsid w:val="008566A8"/>
    <w:rsid w:val="00856769"/>
    <w:rsid w:val="00856ABA"/>
    <w:rsid w:val="00856F53"/>
    <w:rsid w:val="00857320"/>
    <w:rsid w:val="0085746D"/>
    <w:rsid w:val="008575C1"/>
    <w:rsid w:val="00857662"/>
    <w:rsid w:val="00857710"/>
    <w:rsid w:val="00857C42"/>
    <w:rsid w:val="00857E86"/>
    <w:rsid w:val="00857EA9"/>
    <w:rsid w:val="008600E2"/>
    <w:rsid w:val="00860144"/>
    <w:rsid w:val="00860329"/>
    <w:rsid w:val="00860399"/>
    <w:rsid w:val="008603C6"/>
    <w:rsid w:val="00860453"/>
    <w:rsid w:val="0086049B"/>
    <w:rsid w:val="008605C7"/>
    <w:rsid w:val="0086065E"/>
    <w:rsid w:val="00860702"/>
    <w:rsid w:val="008607B8"/>
    <w:rsid w:val="008608C4"/>
    <w:rsid w:val="008608D5"/>
    <w:rsid w:val="008608E9"/>
    <w:rsid w:val="008609E6"/>
    <w:rsid w:val="00860A0E"/>
    <w:rsid w:val="00860E3B"/>
    <w:rsid w:val="00860F77"/>
    <w:rsid w:val="00861046"/>
    <w:rsid w:val="00861553"/>
    <w:rsid w:val="00861622"/>
    <w:rsid w:val="008616F4"/>
    <w:rsid w:val="008617A0"/>
    <w:rsid w:val="00861869"/>
    <w:rsid w:val="00861A01"/>
    <w:rsid w:val="00861A68"/>
    <w:rsid w:val="00861B36"/>
    <w:rsid w:val="00861D64"/>
    <w:rsid w:val="00861DD4"/>
    <w:rsid w:val="00861EB1"/>
    <w:rsid w:val="00861F83"/>
    <w:rsid w:val="00862062"/>
    <w:rsid w:val="00862161"/>
    <w:rsid w:val="008621D2"/>
    <w:rsid w:val="0086280C"/>
    <w:rsid w:val="00862840"/>
    <w:rsid w:val="00862A44"/>
    <w:rsid w:val="00862A79"/>
    <w:rsid w:val="00862C18"/>
    <w:rsid w:val="00862C5F"/>
    <w:rsid w:val="00862C86"/>
    <w:rsid w:val="00862DC6"/>
    <w:rsid w:val="00862FCE"/>
    <w:rsid w:val="00863224"/>
    <w:rsid w:val="00863362"/>
    <w:rsid w:val="00863489"/>
    <w:rsid w:val="0086370C"/>
    <w:rsid w:val="008637D4"/>
    <w:rsid w:val="00863BEC"/>
    <w:rsid w:val="00863C2B"/>
    <w:rsid w:val="00863C3C"/>
    <w:rsid w:val="0086408F"/>
    <w:rsid w:val="008640B2"/>
    <w:rsid w:val="00864130"/>
    <w:rsid w:val="008642AD"/>
    <w:rsid w:val="00864532"/>
    <w:rsid w:val="008647C5"/>
    <w:rsid w:val="00864964"/>
    <w:rsid w:val="00864A88"/>
    <w:rsid w:val="00864B72"/>
    <w:rsid w:val="00864C42"/>
    <w:rsid w:val="00864F8C"/>
    <w:rsid w:val="00865351"/>
    <w:rsid w:val="0086551B"/>
    <w:rsid w:val="0086563F"/>
    <w:rsid w:val="0086590A"/>
    <w:rsid w:val="0086591A"/>
    <w:rsid w:val="0086596D"/>
    <w:rsid w:val="0086596E"/>
    <w:rsid w:val="00865990"/>
    <w:rsid w:val="00865AAA"/>
    <w:rsid w:val="00865D67"/>
    <w:rsid w:val="00865DF8"/>
    <w:rsid w:val="00865F72"/>
    <w:rsid w:val="00866150"/>
    <w:rsid w:val="008664EA"/>
    <w:rsid w:val="008666C7"/>
    <w:rsid w:val="00866A49"/>
    <w:rsid w:val="00866B36"/>
    <w:rsid w:val="00866D40"/>
    <w:rsid w:val="00866D72"/>
    <w:rsid w:val="00866D9E"/>
    <w:rsid w:val="00866DCF"/>
    <w:rsid w:val="00866EEB"/>
    <w:rsid w:val="00866F52"/>
    <w:rsid w:val="00867157"/>
    <w:rsid w:val="008671C7"/>
    <w:rsid w:val="008672C0"/>
    <w:rsid w:val="00867423"/>
    <w:rsid w:val="00867533"/>
    <w:rsid w:val="008676CD"/>
    <w:rsid w:val="008678E9"/>
    <w:rsid w:val="0086795A"/>
    <w:rsid w:val="0086795D"/>
    <w:rsid w:val="00867A61"/>
    <w:rsid w:val="00867D96"/>
    <w:rsid w:val="00867EA3"/>
    <w:rsid w:val="00867F02"/>
    <w:rsid w:val="00870452"/>
    <w:rsid w:val="00870C4F"/>
    <w:rsid w:val="00870D30"/>
    <w:rsid w:val="00870E0B"/>
    <w:rsid w:val="0087116F"/>
    <w:rsid w:val="008713B2"/>
    <w:rsid w:val="00871806"/>
    <w:rsid w:val="0087183F"/>
    <w:rsid w:val="00871E60"/>
    <w:rsid w:val="00872012"/>
    <w:rsid w:val="008720F9"/>
    <w:rsid w:val="008721A7"/>
    <w:rsid w:val="00872220"/>
    <w:rsid w:val="008722B8"/>
    <w:rsid w:val="00872743"/>
    <w:rsid w:val="008727BC"/>
    <w:rsid w:val="008727F8"/>
    <w:rsid w:val="008728BD"/>
    <w:rsid w:val="0087293F"/>
    <w:rsid w:val="00872A61"/>
    <w:rsid w:val="00872A8E"/>
    <w:rsid w:val="00872A9B"/>
    <w:rsid w:val="00872B03"/>
    <w:rsid w:val="00872C8E"/>
    <w:rsid w:val="00873274"/>
    <w:rsid w:val="00873385"/>
    <w:rsid w:val="0087349B"/>
    <w:rsid w:val="00873C37"/>
    <w:rsid w:val="00874135"/>
    <w:rsid w:val="0087414D"/>
    <w:rsid w:val="0087419F"/>
    <w:rsid w:val="00874243"/>
    <w:rsid w:val="008743F1"/>
    <w:rsid w:val="008745AF"/>
    <w:rsid w:val="0087479C"/>
    <w:rsid w:val="00874859"/>
    <w:rsid w:val="00874963"/>
    <w:rsid w:val="00874A9E"/>
    <w:rsid w:val="00874DB0"/>
    <w:rsid w:val="00874E03"/>
    <w:rsid w:val="00875011"/>
    <w:rsid w:val="00875088"/>
    <w:rsid w:val="008750F3"/>
    <w:rsid w:val="00875130"/>
    <w:rsid w:val="00875229"/>
    <w:rsid w:val="00875876"/>
    <w:rsid w:val="008759CC"/>
    <w:rsid w:val="00875B2F"/>
    <w:rsid w:val="00875C42"/>
    <w:rsid w:val="00876121"/>
    <w:rsid w:val="00876215"/>
    <w:rsid w:val="008762EC"/>
    <w:rsid w:val="008763F5"/>
    <w:rsid w:val="00876466"/>
    <w:rsid w:val="008767CC"/>
    <w:rsid w:val="0087696B"/>
    <w:rsid w:val="00876AF9"/>
    <w:rsid w:val="00876B4E"/>
    <w:rsid w:val="00876C7D"/>
    <w:rsid w:val="00876DAF"/>
    <w:rsid w:val="00877223"/>
    <w:rsid w:val="0087727B"/>
    <w:rsid w:val="00877602"/>
    <w:rsid w:val="00877615"/>
    <w:rsid w:val="00877819"/>
    <w:rsid w:val="00877BE7"/>
    <w:rsid w:val="00877BF5"/>
    <w:rsid w:val="00877C6B"/>
    <w:rsid w:val="00877D7B"/>
    <w:rsid w:val="00877E73"/>
    <w:rsid w:val="00877F03"/>
    <w:rsid w:val="00880027"/>
    <w:rsid w:val="00880048"/>
    <w:rsid w:val="0088012B"/>
    <w:rsid w:val="00880283"/>
    <w:rsid w:val="0088028E"/>
    <w:rsid w:val="0088029B"/>
    <w:rsid w:val="00880334"/>
    <w:rsid w:val="0088043A"/>
    <w:rsid w:val="00880517"/>
    <w:rsid w:val="0088056E"/>
    <w:rsid w:val="008806EB"/>
    <w:rsid w:val="00880861"/>
    <w:rsid w:val="008809E9"/>
    <w:rsid w:val="00880AF3"/>
    <w:rsid w:val="00880BA8"/>
    <w:rsid w:val="00880CF1"/>
    <w:rsid w:val="00880D68"/>
    <w:rsid w:val="00880DB9"/>
    <w:rsid w:val="00880E35"/>
    <w:rsid w:val="0088104F"/>
    <w:rsid w:val="008815AE"/>
    <w:rsid w:val="00881711"/>
    <w:rsid w:val="0088178B"/>
    <w:rsid w:val="0088186F"/>
    <w:rsid w:val="00881B7D"/>
    <w:rsid w:val="00881ECD"/>
    <w:rsid w:val="00881F70"/>
    <w:rsid w:val="0088203F"/>
    <w:rsid w:val="008820D5"/>
    <w:rsid w:val="00882299"/>
    <w:rsid w:val="008822EC"/>
    <w:rsid w:val="00882595"/>
    <w:rsid w:val="00882638"/>
    <w:rsid w:val="0088270A"/>
    <w:rsid w:val="008829FE"/>
    <w:rsid w:val="00882B6F"/>
    <w:rsid w:val="00882DEE"/>
    <w:rsid w:val="00882E02"/>
    <w:rsid w:val="00882FB4"/>
    <w:rsid w:val="0088309C"/>
    <w:rsid w:val="008834A3"/>
    <w:rsid w:val="0088364F"/>
    <w:rsid w:val="008839E2"/>
    <w:rsid w:val="00883A94"/>
    <w:rsid w:val="00883B03"/>
    <w:rsid w:val="00883B9A"/>
    <w:rsid w:val="00883BD1"/>
    <w:rsid w:val="00883D7F"/>
    <w:rsid w:val="00883EB0"/>
    <w:rsid w:val="00883F38"/>
    <w:rsid w:val="0088413C"/>
    <w:rsid w:val="008841DD"/>
    <w:rsid w:val="008843FF"/>
    <w:rsid w:val="00884522"/>
    <w:rsid w:val="0088453A"/>
    <w:rsid w:val="008845FD"/>
    <w:rsid w:val="00884603"/>
    <w:rsid w:val="008847AC"/>
    <w:rsid w:val="00884C05"/>
    <w:rsid w:val="00884CDE"/>
    <w:rsid w:val="00884D20"/>
    <w:rsid w:val="00884E74"/>
    <w:rsid w:val="00884F90"/>
    <w:rsid w:val="00884F96"/>
    <w:rsid w:val="008853C2"/>
    <w:rsid w:val="008854D7"/>
    <w:rsid w:val="0088581F"/>
    <w:rsid w:val="008859FF"/>
    <w:rsid w:val="00885AF0"/>
    <w:rsid w:val="00885C27"/>
    <w:rsid w:val="00885C6E"/>
    <w:rsid w:val="00885C75"/>
    <w:rsid w:val="00885EFE"/>
    <w:rsid w:val="00886064"/>
    <w:rsid w:val="00886152"/>
    <w:rsid w:val="00886174"/>
    <w:rsid w:val="00886370"/>
    <w:rsid w:val="008863B7"/>
    <w:rsid w:val="00886517"/>
    <w:rsid w:val="008866FF"/>
    <w:rsid w:val="00886731"/>
    <w:rsid w:val="008867AD"/>
    <w:rsid w:val="008867FC"/>
    <w:rsid w:val="0088686C"/>
    <w:rsid w:val="0088691A"/>
    <w:rsid w:val="00886B9A"/>
    <w:rsid w:val="00886C12"/>
    <w:rsid w:val="0088713E"/>
    <w:rsid w:val="008873BB"/>
    <w:rsid w:val="00887741"/>
    <w:rsid w:val="008877CB"/>
    <w:rsid w:val="00887917"/>
    <w:rsid w:val="00887AE8"/>
    <w:rsid w:val="00887AFD"/>
    <w:rsid w:val="00887D60"/>
    <w:rsid w:val="008901B1"/>
    <w:rsid w:val="008901EC"/>
    <w:rsid w:val="00890298"/>
    <w:rsid w:val="0089041C"/>
    <w:rsid w:val="008905BA"/>
    <w:rsid w:val="0089068F"/>
    <w:rsid w:val="008907FD"/>
    <w:rsid w:val="00890AA5"/>
    <w:rsid w:val="00890B45"/>
    <w:rsid w:val="00890BB9"/>
    <w:rsid w:val="00890D59"/>
    <w:rsid w:val="00891003"/>
    <w:rsid w:val="00891092"/>
    <w:rsid w:val="0089129A"/>
    <w:rsid w:val="008913F9"/>
    <w:rsid w:val="0089140A"/>
    <w:rsid w:val="00891426"/>
    <w:rsid w:val="00891486"/>
    <w:rsid w:val="00891492"/>
    <w:rsid w:val="00891B07"/>
    <w:rsid w:val="00891BCC"/>
    <w:rsid w:val="00892140"/>
    <w:rsid w:val="00892354"/>
    <w:rsid w:val="008924E7"/>
    <w:rsid w:val="00892757"/>
    <w:rsid w:val="008927E2"/>
    <w:rsid w:val="00892843"/>
    <w:rsid w:val="00892AE2"/>
    <w:rsid w:val="00892B4F"/>
    <w:rsid w:val="00892BC7"/>
    <w:rsid w:val="00892CB1"/>
    <w:rsid w:val="00892E25"/>
    <w:rsid w:val="00892E50"/>
    <w:rsid w:val="00892F73"/>
    <w:rsid w:val="00892FF9"/>
    <w:rsid w:val="008935A0"/>
    <w:rsid w:val="0089361E"/>
    <w:rsid w:val="0089381F"/>
    <w:rsid w:val="00893AF5"/>
    <w:rsid w:val="00893E06"/>
    <w:rsid w:val="008940EF"/>
    <w:rsid w:val="008942AC"/>
    <w:rsid w:val="008942AE"/>
    <w:rsid w:val="008943AD"/>
    <w:rsid w:val="00894496"/>
    <w:rsid w:val="00894516"/>
    <w:rsid w:val="00894564"/>
    <w:rsid w:val="008945B3"/>
    <w:rsid w:val="00894C71"/>
    <w:rsid w:val="008950C9"/>
    <w:rsid w:val="00895114"/>
    <w:rsid w:val="008958EE"/>
    <w:rsid w:val="00895B71"/>
    <w:rsid w:val="00895DBA"/>
    <w:rsid w:val="0089615B"/>
    <w:rsid w:val="0089635B"/>
    <w:rsid w:val="00896379"/>
    <w:rsid w:val="00896463"/>
    <w:rsid w:val="008966B6"/>
    <w:rsid w:val="00896822"/>
    <w:rsid w:val="00896993"/>
    <w:rsid w:val="00896BAC"/>
    <w:rsid w:val="0089705D"/>
    <w:rsid w:val="00897081"/>
    <w:rsid w:val="008970E0"/>
    <w:rsid w:val="00897283"/>
    <w:rsid w:val="008972B7"/>
    <w:rsid w:val="008972CF"/>
    <w:rsid w:val="0089746F"/>
    <w:rsid w:val="00897564"/>
    <w:rsid w:val="008976B0"/>
    <w:rsid w:val="00897932"/>
    <w:rsid w:val="008979B2"/>
    <w:rsid w:val="008979C6"/>
    <w:rsid w:val="00897AA7"/>
    <w:rsid w:val="00897AD1"/>
    <w:rsid w:val="00897B25"/>
    <w:rsid w:val="00897C39"/>
    <w:rsid w:val="00897F8A"/>
    <w:rsid w:val="008A01C1"/>
    <w:rsid w:val="008A0253"/>
    <w:rsid w:val="008A047C"/>
    <w:rsid w:val="008A0649"/>
    <w:rsid w:val="008A06C6"/>
    <w:rsid w:val="008A087F"/>
    <w:rsid w:val="008A08EC"/>
    <w:rsid w:val="008A0BFD"/>
    <w:rsid w:val="008A116F"/>
    <w:rsid w:val="008A1210"/>
    <w:rsid w:val="008A128E"/>
    <w:rsid w:val="008A13F0"/>
    <w:rsid w:val="008A14C1"/>
    <w:rsid w:val="008A165F"/>
    <w:rsid w:val="008A16EE"/>
    <w:rsid w:val="008A184C"/>
    <w:rsid w:val="008A1AC0"/>
    <w:rsid w:val="008A1B29"/>
    <w:rsid w:val="008A1EF0"/>
    <w:rsid w:val="008A21B4"/>
    <w:rsid w:val="008A2208"/>
    <w:rsid w:val="008A24B9"/>
    <w:rsid w:val="008A25C1"/>
    <w:rsid w:val="008A2600"/>
    <w:rsid w:val="008A284F"/>
    <w:rsid w:val="008A2B55"/>
    <w:rsid w:val="008A2F99"/>
    <w:rsid w:val="008A342D"/>
    <w:rsid w:val="008A363E"/>
    <w:rsid w:val="008A3AB3"/>
    <w:rsid w:val="008A3AD0"/>
    <w:rsid w:val="008A3D9F"/>
    <w:rsid w:val="008A4061"/>
    <w:rsid w:val="008A407C"/>
    <w:rsid w:val="008A41E5"/>
    <w:rsid w:val="008A4214"/>
    <w:rsid w:val="008A438C"/>
    <w:rsid w:val="008A465A"/>
    <w:rsid w:val="008A46B2"/>
    <w:rsid w:val="008A49AF"/>
    <w:rsid w:val="008A49C4"/>
    <w:rsid w:val="008A4D97"/>
    <w:rsid w:val="008A4E11"/>
    <w:rsid w:val="008A4ED4"/>
    <w:rsid w:val="008A51AA"/>
    <w:rsid w:val="008A534E"/>
    <w:rsid w:val="008A539C"/>
    <w:rsid w:val="008A5651"/>
    <w:rsid w:val="008A56E0"/>
    <w:rsid w:val="008A57A5"/>
    <w:rsid w:val="008A5BB5"/>
    <w:rsid w:val="008A5CAC"/>
    <w:rsid w:val="008A5E90"/>
    <w:rsid w:val="008A5FB3"/>
    <w:rsid w:val="008A6128"/>
    <w:rsid w:val="008A6243"/>
    <w:rsid w:val="008A647A"/>
    <w:rsid w:val="008A6699"/>
    <w:rsid w:val="008A66A1"/>
    <w:rsid w:val="008A6972"/>
    <w:rsid w:val="008A6B1C"/>
    <w:rsid w:val="008A6E30"/>
    <w:rsid w:val="008A6E4A"/>
    <w:rsid w:val="008A7510"/>
    <w:rsid w:val="008A7A00"/>
    <w:rsid w:val="008A7A84"/>
    <w:rsid w:val="008A7B67"/>
    <w:rsid w:val="008A7BD4"/>
    <w:rsid w:val="008A7EF0"/>
    <w:rsid w:val="008A7F2F"/>
    <w:rsid w:val="008B026B"/>
    <w:rsid w:val="008B048F"/>
    <w:rsid w:val="008B0767"/>
    <w:rsid w:val="008B07B3"/>
    <w:rsid w:val="008B0AB1"/>
    <w:rsid w:val="008B0B22"/>
    <w:rsid w:val="008B0D1E"/>
    <w:rsid w:val="008B0DB1"/>
    <w:rsid w:val="008B0DF7"/>
    <w:rsid w:val="008B0FA7"/>
    <w:rsid w:val="008B139B"/>
    <w:rsid w:val="008B1602"/>
    <w:rsid w:val="008B18D9"/>
    <w:rsid w:val="008B1EAA"/>
    <w:rsid w:val="008B1EB2"/>
    <w:rsid w:val="008B2130"/>
    <w:rsid w:val="008B2190"/>
    <w:rsid w:val="008B234F"/>
    <w:rsid w:val="008B284F"/>
    <w:rsid w:val="008B295D"/>
    <w:rsid w:val="008B2B68"/>
    <w:rsid w:val="008B2C05"/>
    <w:rsid w:val="008B2C3F"/>
    <w:rsid w:val="008B2D0E"/>
    <w:rsid w:val="008B2DA4"/>
    <w:rsid w:val="008B304D"/>
    <w:rsid w:val="008B33A9"/>
    <w:rsid w:val="008B34F9"/>
    <w:rsid w:val="008B36B7"/>
    <w:rsid w:val="008B38A8"/>
    <w:rsid w:val="008B3A4A"/>
    <w:rsid w:val="008B3BF6"/>
    <w:rsid w:val="008B3C3B"/>
    <w:rsid w:val="008B3DD6"/>
    <w:rsid w:val="008B3DDF"/>
    <w:rsid w:val="008B41D5"/>
    <w:rsid w:val="008B4423"/>
    <w:rsid w:val="008B4480"/>
    <w:rsid w:val="008B4528"/>
    <w:rsid w:val="008B4590"/>
    <w:rsid w:val="008B45A7"/>
    <w:rsid w:val="008B45CE"/>
    <w:rsid w:val="008B4620"/>
    <w:rsid w:val="008B470D"/>
    <w:rsid w:val="008B4B13"/>
    <w:rsid w:val="008B4B1E"/>
    <w:rsid w:val="008B4BEE"/>
    <w:rsid w:val="008B4D32"/>
    <w:rsid w:val="008B4F2E"/>
    <w:rsid w:val="008B506B"/>
    <w:rsid w:val="008B5596"/>
    <w:rsid w:val="008B5822"/>
    <w:rsid w:val="008B59AC"/>
    <w:rsid w:val="008B5B81"/>
    <w:rsid w:val="008B5E54"/>
    <w:rsid w:val="008B6164"/>
    <w:rsid w:val="008B62E6"/>
    <w:rsid w:val="008B62FC"/>
    <w:rsid w:val="008B64D0"/>
    <w:rsid w:val="008B6558"/>
    <w:rsid w:val="008B66CA"/>
    <w:rsid w:val="008B68A5"/>
    <w:rsid w:val="008B6916"/>
    <w:rsid w:val="008B6923"/>
    <w:rsid w:val="008B6A3D"/>
    <w:rsid w:val="008B6E28"/>
    <w:rsid w:val="008B6E8F"/>
    <w:rsid w:val="008B6E98"/>
    <w:rsid w:val="008B6EE2"/>
    <w:rsid w:val="008B7598"/>
    <w:rsid w:val="008B7784"/>
    <w:rsid w:val="008B7830"/>
    <w:rsid w:val="008B78CF"/>
    <w:rsid w:val="008B7A4F"/>
    <w:rsid w:val="008B7D43"/>
    <w:rsid w:val="008C03F8"/>
    <w:rsid w:val="008C04DA"/>
    <w:rsid w:val="008C05A8"/>
    <w:rsid w:val="008C05DD"/>
    <w:rsid w:val="008C0C7C"/>
    <w:rsid w:val="008C0D79"/>
    <w:rsid w:val="008C0FDB"/>
    <w:rsid w:val="008C0FE0"/>
    <w:rsid w:val="008C11BE"/>
    <w:rsid w:val="008C1378"/>
    <w:rsid w:val="008C15DB"/>
    <w:rsid w:val="008C15F9"/>
    <w:rsid w:val="008C18E9"/>
    <w:rsid w:val="008C1A65"/>
    <w:rsid w:val="008C1CFB"/>
    <w:rsid w:val="008C1F5A"/>
    <w:rsid w:val="008C2231"/>
    <w:rsid w:val="008C24C3"/>
    <w:rsid w:val="008C2592"/>
    <w:rsid w:val="008C25B7"/>
    <w:rsid w:val="008C2638"/>
    <w:rsid w:val="008C279C"/>
    <w:rsid w:val="008C27AB"/>
    <w:rsid w:val="008C2847"/>
    <w:rsid w:val="008C2860"/>
    <w:rsid w:val="008C2A98"/>
    <w:rsid w:val="008C2B62"/>
    <w:rsid w:val="008C2D12"/>
    <w:rsid w:val="008C2EB4"/>
    <w:rsid w:val="008C2F3C"/>
    <w:rsid w:val="008C2F92"/>
    <w:rsid w:val="008C3059"/>
    <w:rsid w:val="008C3142"/>
    <w:rsid w:val="008C3648"/>
    <w:rsid w:val="008C3768"/>
    <w:rsid w:val="008C38E5"/>
    <w:rsid w:val="008C4152"/>
    <w:rsid w:val="008C41A0"/>
    <w:rsid w:val="008C41D0"/>
    <w:rsid w:val="008C429F"/>
    <w:rsid w:val="008C45E1"/>
    <w:rsid w:val="008C4818"/>
    <w:rsid w:val="008C483B"/>
    <w:rsid w:val="008C4922"/>
    <w:rsid w:val="008C4934"/>
    <w:rsid w:val="008C4A04"/>
    <w:rsid w:val="008C4A5F"/>
    <w:rsid w:val="008C4BD5"/>
    <w:rsid w:val="008C55E4"/>
    <w:rsid w:val="008C57A3"/>
    <w:rsid w:val="008C5CF9"/>
    <w:rsid w:val="008C61C6"/>
    <w:rsid w:val="008C63B9"/>
    <w:rsid w:val="008C6497"/>
    <w:rsid w:val="008C65ED"/>
    <w:rsid w:val="008C6646"/>
    <w:rsid w:val="008C678E"/>
    <w:rsid w:val="008C688E"/>
    <w:rsid w:val="008C69C0"/>
    <w:rsid w:val="008C6A11"/>
    <w:rsid w:val="008C6A13"/>
    <w:rsid w:val="008C6A8E"/>
    <w:rsid w:val="008C6B1C"/>
    <w:rsid w:val="008C6BF0"/>
    <w:rsid w:val="008C6C24"/>
    <w:rsid w:val="008C6CF4"/>
    <w:rsid w:val="008C6D10"/>
    <w:rsid w:val="008C6E9D"/>
    <w:rsid w:val="008C6F2F"/>
    <w:rsid w:val="008C700D"/>
    <w:rsid w:val="008C7116"/>
    <w:rsid w:val="008C7137"/>
    <w:rsid w:val="008C72BC"/>
    <w:rsid w:val="008C7537"/>
    <w:rsid w:val="008C7560"/>
    <w:rsid w:val="008C7841"/>
    <w:rsid w:val="008C78A5"/>
    <w:rsid w:val="008C7A6B"/>
    <w:rsid w:val="008C7A7F"/>
    <w:rsid w:val="008C7B6D"/>
    <w:rsid w:val="008C7FFA"/>
    <w:rsid w:val="008D0000"/>
    <w:rsid w:val="008D0020"/>
    <w:rsid w:val="008D029C"/>
    <w:rsid w:val="008D039A"/>
    <w:rsid w:val="008D04B6"/>
    <w:rsid w:val="008D06BB"/>
    <w:rsid w:val="008D0759"/>
    <w:rsid w:val="008D08ED"/>
    <w:rsid w:val="008D0B42"/>
    <w:rsid w:val="008D0E0B"/>
    <w:rsid w:val="008D101E"/>
    <w:rsid w:val="008D1119"/>
    <w:rsid w:val="008D11E4"/>
    <w:rsid w:val="008D1580"/>
    <w:rsid w:val="008D177C"/>
    <w:rsid w:val="008D19B7"/>
    <w:rsid w:val="008D19FA"/>
    <w:rsid w:val="008D1A2A"/>
    <w:rsid w:val="008D1A9A"/>
    <w:rsid w:val="008D1EB9"/>
    <w:rsid w:val="008D1F1F"/>
    <w:rsid w:val="008D221A"/>
    <w:rsid w:val="008D26C9"/>
    <w:rsid w:val="008D27A6"/>
    <w:rsid w:val="008D2865"/>
    <w:rsid w:val="008D2A25"/>
    <w:rsid w:val="008D2A99"/>
    <w:rsid w:val="008D2AF7"/>
    <w:rsid w:val="008D2C32"/>
    <w:rsid w:val="008D2DCE"/>
    <w:rsid w:val="008D2F0E"/>
    <w:rsid w:val="008D32B5"/>
    <w:rsid w:val="008D32EE"/>
    <w:rsid w:val="008D341B"/>
    <w:rsid w:val="008D3630"/>
    <w:rsid w:val="008D3692"/>
    <w:rsid w:val="008D3706"/>
    <w:rsid w:val="008D3816"/>
    <w:rsid w:val="008D3C1B"/>
    <w:rsid w:val="008D3CF2"/>
    <w:rsid w:val="008D4064"/>
    <w:rsid w:val="008D4299"/>
    <w:rsid w:val="008D43EF"/>
    <w:rsid w:val="008D4884"/>
    <w:rsid w:val="008D4A1F"/>
    <w:rsid w:val="008D4B03"/>
    <w:rsid w:val="008D4B3B"/>
    <w:rsid w:val="008D4B51"/>
    <w:rsid w:val="008D4FD1"/>
    <w:rsid w:val="008D5044"/>
    <w:rsid w:val="008D50EB"/>
    <w:rsid w:val="008D5214"/>
    <w:rsid w:val="008D5447"/>
    <w:rsid w:val="008D55BF"/>
    <w:rsid w:val="008D5BBA"/>
    <w:rsid w:val="008D5D5F"/>
    <w:rsid w:val="008D5E02"/>
    <w:rsid w:val="008D5E80"/>
    <w:rsid w:val="008D5F59"/>
    <w:rsid w:val="008D610B"/>
    <w:rsid w:val="008D6183"/>
    <w:rsid w:val="008D623F"/>
    <w:rsid w:val="008D6295"/>
    <w:rsid w:val="008D62DD"/>
    <w:rsid w:val="008D635D"/>
    <w:rsid w:val="008D64A7"/>
    <w:rsid w:val="008D6577"/>
    <w:rsid w:val="008D6934"/>
    <w:rsid w:val="008D6A57"/>
    <w:rsid w:val="008D6BF0"/>
    <w:rsid w:val="008D6C27"/>
    <w:rsid w:val="008D6DD5"/>
    <w:rsid w:val="008D6EC9"/>
    <w:rsid w:val="008D6F89"/>
    <w:rsid w:val="008D7056"/>
    <w:rsid w:val="008D70A0"/>
    <w:rsid w:val="008D7220"/>
    <w:rsid w:val="008D726F"/>
    <w:rsid w:val="008D72FD"/>
    <w:rsid w:val="008D7822"/>
    <w:rsid w:val="008D7862"/>
    <w:rsid w:val="008D78A1"/>
    <w:rsid w:val="008D78B4"/>
    <w:rsid w:val="008D7F14"/>
    <w:rsid w:val="008D7F18"/>
    <w:rsid w:val="008E0115"/>
    <w:rsid w:val="008E0214"/>
    <w:rsid w:val="008E03B3"/>
    <w:rsid w:val="008E045D"/>
    <w:rsid w:val="008E0795"/>
    <w:rsid w:val="008E08BD"/>
    <w:rsid w:val="008E08C5"/>
    <w:rsid w:val="008E0915"/>
    <w:rsid w:val="008E0A9B"/>
    <w:rsid w:val="008E0B24"/>
    <w:rsid w:val="008E13AD"/>
    <w:rsid w:val="008E192B"/>
    <w:rsid w:val="008E19A7"/>
    <w:rsid w:val="008E1A62"/>
    <w:rsid w:val="008E1ADF"/>
    <w:rsid w:val="008E1BF1"/>
    <w:rsid w:val="008E1EE0"/>
    <w:rsid w:val="008E1F60"/>
    <w:rsid w:val="008E1F6B"/>
    <w:rsid w:val="008E2298"/>
    <w:rsid w:val="008E27FF"/>
    <w:rsid w:val="008E293E"/>
    <w:rsid w:val="008E2B54"/>
    <w:rsid w:val="008E2CBC"/>
    <w:rsid w:val="008E2D41"/>
    <w:rsid w:val="008E2F77"/>
    <w:rsid w:val="008E2F9F"/>
    <w:rsid w:val="008E3054"/>
    <w:rsid w:val="008E324F"/>
    <w:rsid w:val="008E3289"/>
    <w:rsid w:val="008E3932"/>
    <w:rsid w:val="008E3C84"/>
    <w:rsid w:val="008E3C95"/>
    <w:rsid w:val="008E3CA6"/>
    <w:rsid w:val="008E4016"/>
    <w:rsid w:val="008E40D7"/>
    <w:rsid w:val="008E453E"/>
    <w:rsid w:val="008E4653"/>
    <w:rsid w:val="008E4736"/>
    <w:rsid w:val="008E4775"/>
    <w:rsid w:val="008E488E"/>
    <w:rsid w:val="008E4960"/>
    <w:rsid w:val="008E49D4"/>
    <w:rsid w:val="008E4A89"/>
    <w:rsid w:val="008E4CD3"/>
    <w:rsid w:val="008E4CFC"/>
    <w:rsid w:val="008E4F6E"/>
    <w:rsid w:val="008E4FA1"/>
    <w:rsid w:val="008E5017"/>
    <w:rsid w:val="008E55B9"/>
    <w:rsid w:val="008E5969"/>
    <w:rsid w:val="008E59E2"/>
    <w:rsid w:val="008E5BFA"/>
    <w:rsid w:val="008E5CD4"/>
    <w:rsid w:val="008E5E8C"/>
    <w:rsid w:val="008E6193"/>
    <w:rsid w:val="008E69FA"/>
    <w:rsid w:val="008E69FE"/>
    <w:rsid w:val="008E6B28"/>
    <w:rsid w:val="008E6D30"/>
    <w:rsid w:val="008E6D5F"/>
    <w:rsid w:val="008E7044"/>
    <w:rsid w:val="008E716D"/>
    <w:rsid w:val="008E719C"/>
    <w:rsid w:val="008E726C"/>
    <w:rsid w:val="008E7659"/>
    <w:rsid w:val="008E7666"/>
    <w:rsid w:val="008E7BA6"/>
    <w:rsid w:val="008E7BF7"/>
    <w:rsid w:val="008E7F19"/>
    <w:rsid w:val="008F02DD"/>
    <w:rsid w:val="008F0358"/>
    <w:rsid w:val="008F040A"/>
    <w:rsid w:val="008F07A2"/>
    <w:rsid w:val="008F0A06"/>
    <w:rsid w:val="008F0BAB"/>
    <w:rsid w:val="008F0C54"/>
    <w:rsid w:val="008F10C0"/>
    <w:rsid w:val="008F1306"/>
    <w:rsid w:val="008F1438"/>
    <w:rsid w:val="008F150E"/>
    <w:rsid w:val="008F15AE"/>
    <w:rsid w:val="008F182E"/>
    <w:rsid w:val="008F18FF"/>
    <w:rsid w:val="008F1A30"/>
    <w:rsid w:val="008F1F12"/>
    <w:rsid w:val="008F1F5B"/>
    <w:rsid w:val="008F1FB2"/>
    <w:rsid w:val="008F203E"/>
    <w:rsid w:val="008F2138"/>
    <w:rsid w:val="008F2337"/>
    <w:rsid w:val="008F23AA"/>
    <w:rsid w:val="008F25EB"/>
    <w:rsid w:val="008F28DB"/>
    <w:rsid w:val="008F296C"/>
    <w:rsid w:val="008F2C88"/>
    <w:rsid w:val="008F2DDB"/>
    <w:rsid w:val="008F2E05"/>
    <w:rsid w:val="008F2FD9"/>
    <w:rsid w:val="008F3143"/>
    <w:rsid w:val="008F3192"/>
    <w:rsid w:val="008F3335"/>
    <w:rsid w:val="008F334E"/>
    <w:rsid w:val="008F33D7"/>
    <w:rsid w:val="008F3423"/>
    <w:rsid w:val="008F3438"/>
    <w:rsid w:val="008F3476"/>
    <w:rsid w:val="008F34EC"/>
    <w:rsid w:val="008F367B"/>
    <w:rsid w:val="008F3816"/>
    <w:rsid w:val="008F3960"/>
    <w:rsid w:val="008F39FA"/>
    <w:rsid w:val="008F3D6E"/>
    <w:rsid w:val="008F3E4B"/>
    <w:rsid w:val="008F4098"/>
    <w:rsid w:val="008F409A"/>
    <w:rsid w:val="008F40EF"/>
    <w:rsid w:val="008F428E"/>
    <w:rsid w:val="008F4428"/>
    <w:rsid w:val="008F449E"/>
    <w:rsid w:val="008F4A3F"/>
    <w:rsid w:val="008F4B13"/>
    <w:rsid w:val="008F4B19"/>
    <w:rsid w:val="008F4C07"/>
    <w:rsid w:val="008F4CC9"/>
    <w:rsid w:val="008F4DE5"/>
    <w:rsid w:val="008F50E2"/>
    <w:rsid w:val="008F51A3"/>
    <w:rsid w:val="008F5269"/>
    <w:rsid w:val="008F53A5"/>
    <w:rsid w:val="008F53DF"/>
    <w:rsid w:val="008F540A"/>
    <w:rsid w:val="008F5646"/>
    <w:rsid w:val="008F5979"/>
    <w:rsid w:val="008F5B41"/>
    <w:rsid w:val="008F6010"/>
    <w:rsid w:val="008F60BA"/>
    <w:rsid w:val="008F616A"/>
    <w:rsid w:val="008F6385"/>
    <w:rsid w:val="008F6516"/>
    <w:rsid w:val="008F662C"/>
    <w:rsid w:val="008F6795"/>
    <w:rsid w:val="008F6900"/>
    <w:rsid w:val="008F69B6"/>
    <w:rsid w:val="008F6C05"/>
    <w:rsid w:val="008F6D18"/>
    <w:rsid w:val="008F6F8F"/>
    <w:rsid w:val="008F7024"/>
    <w:rsid w:val="008F702A"/>
    <w:rsid w:val="008F7247"/>
    <w:rsid w:val="008F72B8"/>
    <w:rsid w:val="008F731A"/>
    <w:rsid w:val="008F7360"/>
    <w:rsid w:val="008F73C0"/>
    <w:rsid w:val="008F749E"/>
    <w:rsid w:val="008F75A7"/>
    <w:rsid w:val="008F7ACF"/>
    <w:rsid w:val="008F7AE1"/>
    <w:rsid w:val="008F7B11"/>
    <w:rsid w:val="008F7B66"/>
    <w:rsid w:val="008F7D22"/>
    <w:rsid w:val="008F7D6F"/>
    <w:rsid w:val="008F7F88"/>
    <w:rsid w:val="00900036"/>
    <w:rsid w:val="009000B1"/>
    <w:rsid w:val="00900108"/>
    <w:rsid w:val="0090028F"/>
    <w:rsid w:val="009003E0"/>
    <w:rsid w:val="0090057B"/>
    <w:rsid w:val="009006E7"/>
    <w:rsid w:val="009008F9"/>
    <w:rsid w:val="00900A61"/>
    <w:rsid w:val="00900C63"/>
    <w:rsid w:val="00900DEB"/>
    <w:rsid w:val="00900E8C"/>
    <w:rsid w:val="0090148F"/>
    <w:rsid w:val="00901592"/>
    <w:rsid w:val="00901716"/>
    <w:rsid w:val="00901798"/>
    <w:rsid w:val="009017C4"/>
    <w:rsid w:val="009018E8"/>
    <w:rsid w:val="00901945"/>
    <w:rsid w:val="00901AC2"/>
    <w:rsid w:val="00901E23"/>
    <w:rsid w:val="00901EC5"/>
    <w:rsid w:val="00901F6A"/>
    <w:rsid w:val="00901FBF"/>
    <w:rsid w:val="00901FE8"/>
    <w:rsid w:val="0090228E"/>
    <w:rsid w:val="00902344"/>
    <w:rsid w:val="00902472"/>
    <w:rsid w:val="009024AE"/>
    <w:rsid w:val="0090252D"/>
    <w:rsid w:val="00902619"/>
    <w:rsid w:val="009027A4"/>
    <w:rsid w:val="009028DA"/>
    <w:rsid w:val="00902AC8"/>
    <w:rsid w:val="00902BA0"/>
    <w:rsid w:val="00902D52"/>
    <w:rsid w:val="0090307B"/>
    <w:rsid w:val="00903106"/>
    <w:rsid w:val="00903408"/>
    <w:rsid w:val="00903507"/>
    <w:rsid w:val="00903671"/>
    <w:rsid w:val="00903836"/>
    <w:rsid w:val="0090387A"/>
    <w:rsid w:val="00903908"/>
    <w:rsid w:val="00903C1A"/>
    <w:rsid w:val="00903DAD"/>
    <w:rsid w:val="009040E2"/>
    <w:rsid w:val="0090414D"/>
    <w:rsid w:val="009041D1"/>
    <w:rsid w:val="0090423F"/>
    <w:rsid w:val="009043AB"/>
    <w:rsid w:val="009043C6"/>
    <w:rsid w:val="009043EA"/>
    <w:rsid w:val="00904478"/>
    <w:rsid w:val="00904728"/>
    <w:rsid w:val="009049DA"/>
    <w:rsid w:val="00904B66"/>
    <w:rsid w:val="00904CB6"/>
    <w:rsid w:val="00904D41"/>
    <w:rsid w:val="00905012"/>
    <w:rsid w:val="00905357"/>
    <w:rsid w:val="009054C1"/>
    <w:rsid w:val="00905539"/>
    <w:rsid w:val="009056E4"/>
    <w:rsid w:val="009057FC"/>
    <w:rsid w:val="00905D33"/>
    <w:rsid w:val="00906151"/>
    <w:rsid w:val="009064F7"/>
    <w:rsid w:val="00906638"/>
    <w:rsid w:val="00906B0E"/>
    <w:rsid w:val="00906D3C"/>
    <w:rsid w:val="00906E90"/>
    <w:rsid w:val="00907038"/>
    <w:rsid w:val="00907101"/>
    <w:rsid w:val="00907165"/>
    <w:rsid w:val="009077F0"/>
    <w:rsid w:val="00907B1F"/>
    <w:rsid w:val="00907C9B"/>
    <w:rsid w:val="00907CBF"/>
    <w:rsid w:val="00907DCE"/>
    <w:rsid w:val="009100F8"/>
    <w:rsid w:val="00910113"/>
    <w:rsid w:val="0091037A"/>
    <w:rsid w:val="00910527"/>
    <w:rsid w:val="009105D8"/>
    <w:rsid w:val="00910647"/>
    <w:rsid w:val="00910964"/>
    <w:rsid w:val="00910C93"/>
    <w:rsid w:val="00910DA0"/>
    <w:rsid w:val="00910E72"/>
    <w:rsid w:val="009113C7"/>
    <w:rsid w:val="009114A6"/>
    <w:rsid w:val="00911632"/>
    <w:rsid w:val="0091178C"/>
    <w:rsid w:val="0091185D"/>
    <w:rsid w:val="00911950"/>
    <w:rsid w:val="009119E8"/>
    <w:rsid w:val="00911C7C"/>
    <w:rsid w:val="00911D3B"/>
    <w:rsid w:val="00911E62"/>
    <w:rsid w:val="00911E65"/>
    <w:rsid w:val="00911F46"/>
    <w:rsid w:val="00911F9A"/>
    <w:rsid w:val="009120C5"/>
    <w:rsid w:val="009120D0"/>
    <w:rsid w:val="009121F7"/>
    <w:rsid w:val="009124E6"/>
    <w:rsid w:val="009125C9"/>
    <w:rsid w:val="00912628"/>
    <w:rsid w:val="009126E4"/>
    <w:rsid w:val="00912B0C"/>
    <w:rsid w:val="00912BFC"/>
    <w:rsid w:val="00912C36"/>
    <w:rsid w:val="00912C96"/>
    <w:rsid w:val="00912D11"/>
    <w:rsid w:val="00912F2E"/>
    <w:rsid w:val="00912F47"/>
    <w:rsid w:val="0091308D"/>
    <w:rsid w:val="009134A1"/>
    <w:rsid w:val="009137CF"/>
    <w:rsid w:val="00913994"/>
    <w:rsid w:val="00913A74"/>
    <w:rsid w:val="00913ABC"/>
    <w:rsid w:val="00913C9C"/>
    <w:rsid w:val="00913FB2"/>
    <w:rsid w:val="00914238"/>
    <w:rsid w:val="0091428F"/>
    <w:rsid w:val="00914458"/>
    <w:rsid w:val="009145B7"/>
    <w:rsid w:val="009148DF"/>
    <w:rsid w:val="00914A6A"/>
    <w:rsid w:val="00914BFE"/>
    <w:rsid w:val="00914C82"/>
    <w:rsid w:val="00914DDC"/>
    <w:rsid w:val="00914FFD"/>
    <w:rsid w:val="009153F3"/>
    <w:rsid w:val="00915447"/>
    <w:rsid w:val="0091554F"/>
    <w:rsid w:val="00915551"/>
    <w:rsid w:val="00915601"/>
    <w:rsid w:val="00915770"/>
    <w:rsid w:val="00915803"/>
    <w:rsid w:val="009159F1"/>
    <w:rsid w:val="00915C34"/>
    <w:rsid w:val="00915DA9"/>
    <w:rsid w:val="00915FEA"/>
    <w:rsid w:val="009163FA"/>
    <w:rsid w:val="009167DD"/>
    <w:rsid w:val="00916AD9"/>
    <w:rsid w:val="00917070"/>
    <w:rsid w:val="009173A3"/>
    <w:rsid w:val="0091741D"/>
    <w:rsid w:val="00917988"/>
    <w:rsid w:val="00917F0E"/>
    <w:rsid w:val="0092001B"/>
    <w:rsid w:val="00920154"/>
    <w:rsid w:val="009201A4"/>
    <w:rsid w:val="009203BA"/>
    <w:rsid w:val="00920813"/>
    <w:rsid w:val="00920A08"/>
    <w:rsid w:val="00920BDB"/>
    <w:rsid w:val="00920C99"/>
    <w:rsid w:val="00920DD9"/>
    <w:rsid w:val="0092118C"/>
    <w:rsid w:val="00921341"/>
    <w:rsid w:val="00921521"/>
    <w:rsid w:val="0092153E"/>
    <w:rsid w:val="00921860"/>
    <w:rsid w:val="0092196D"/>
    <w:rsid w:val="00921A70"/>
    <w:rsid w:val="00921C40"/>
    <w:rsid w:val="00921E03"/>
    <w:rsid w:val="00921E0A"/>
    <w:rsid w:val="00921F57"/>
    <w:rsid w:val="009220D5"/>
    <w:rsid w:val="009220F4"/>
    <w:rsid w:val="00922307"/>
    <w:rsid w:val="009228C5"/>
    <w:rsid w:val="00922CE6"/>
    <w:rsid w:val="00922E10"/>
    <w:rsid w:val="00922FCB"/>
    <w:rsid w:val="00923019"/>
    <w:rsid w:val="00923143"/>
    <w:rsid w:val="009232BD"/>
    <w:rsid w:val="009232D9"/>
    <w:rsid w:val="00923452"/>
    <w:rsid w:val="0092359E"/>
    <w:rsid w:val="00923756"/>
    <w:rsid w:val="00923837"/>
    <w:rsid w:val="00923854"/>
    <w:rsid w:val="00923895"/>
    <w:rsid w:val="00923B91"/>
    <w:rsid w:val="00923CC4"/>
    <w:rsid w:val="00923D90"/>
    <w:rsid w:val="00923F8E"/>
    <w:rsid w:val="0092466F"/>
    <w:rsid w:val="009247CF"/>
    <w:rsid w:val="0092492E"/>
    <w:rsid w:val="00924AC4"/>
    <w:rsid w:val="00924BE3"/>
    <w:rsid w:val="00924BEA"/>
    <w:rsid w:val="00924EBE"/>
    <w:rsid w:val="009250DC"/>
    <w:rsid w:val="0092517E"/>
    <w:rsid w:val="009254AA"/>
    <w:rsid w:val="00925719"/>
    <w:rsid w:val="0092582C"/>
    <w:rsid w:val="00925ED1"/>
    <w:rsid w:val="00926238"/>
    <w:rsid w:val="009264FB"/>
    <w:rsid w:val="009267BF"/>
    <w:rsid w:val="00926838"/>
    <w:rsid w:val="0092684B"/>
    <w:rsid w:val="00926A94"/>
    <w:rsid w:val="00926B1F"/>
    <w:rsid w:val="00926CB2"/>
    <w:rsid w:val="00926E99"/>
    <w:rsid w:val="009270F6"/>
    <w:rsid w:val="0092718B"/>
    <w:rsid w:val="00927308"/>
    <w:rsid w:val="0092751F"/>
    <w:rsid w:val="0092765B"/>
    <w:rsid w:val="00927A56"/>
    <w:rsid w:val="00927D38"/>
    <w:rsid w:val="009300DD"/>
    <w:rsid w:val="00930158"/>
    <w:rsid w:val="009302B6"/>
    <w:rsid w:val="0093034C"/>
    <w:rsid w:val="009307B3"/>
    <w:rsid w:val="00930936"/>
    <w:rsid w:val="009309B8"/>
    <w:rsid w:val="00930A84"/>
    <w:rsid w:val="00930DC3"/>
    <w:rsid w:val="00930E20"/>
    <w:rsid w:val="00930FF0"/>
    <w:rsid w:val="0093103F"/>
    <w:rsid w:val="0093108A"/>
    <w:rsid w:val="00931153"/>
    <w:rsid w:val="009312EE"/>
    <w:rsid w:val="0093133C"/>
    <w:rsid w:val="00931393"/>
    <w:rsid w:val="009313C4"/>
    <w:rsid w:val="009313F8"/>
    <w:rsid w:val="0093148E"/>
    <w:rsid w:val="0093166B"/>
    <w:rsid w:val="0093173A"/>
    <w:rsid w:val="009317B7"/>
    <w:rsid w:val="00931810"/>
    <w:rsid w:val="0093198F"/>
    <w:rsid w:val="00931A82"/>
    <w:rsid w:val="00931EA5"/>
    <w:rsid w:val="009322DB"/>
    <w:rsid w:val="009324C3"/>
    <w:rsid w:val="00932566"/>
    <w:rsid w:val="0093275D"/>
    <w:rsid w:val="00932A7C"/>
    <w:rsid w:val="00932B2A"/>
    <w:rsid w:val="00932C50"/>
    <w:rsid w:val="00933382"/>
    <w:rsid w:val="00933661"/>
    <w:rsid w:val="00933710"/>
    <w:rsid w:val="00933779"/>
    <w:rsid w:val="009337B4"/>
    <w:rsid w:val="009337C8"/>
    <w:rsid w:val="009339BF"/>
    <w:rsid w:val="00933DC8"/>
    <w:rsid w:val="00934049"/>
    <w:rsid w:val="0093409B"/>
    <w:rsid w:val="009342FE"/>
    <w:rsid w:val="009344E8"/>
    <w:rsid w:val="00934551"/>
    <w:rsid w:val="00934B52"/>
    <w:rsid w:val="00934BED"/>
    <w:rsid w:val="00934C64"/>
    <w:rsid w:val="00934C7C"/>
    <w:rsid w:val="00934F23"/>
    <w:rsid w:val="0093501F"/>
    <w:rsid w:val="0093519D"/>
    <w:rsid w:val="00935321"/>
    <w:rsid w:val="0093548C"/>
    <w:rsid w:val="00935663"/>
    <w:rsid w:val="0093569C"/>
    <w:rsid w:val="009358B3"/>
    <w:rsid w:val="009359F7"/>
    <w:rsid w:val="00935BB1"/>
    <w:rsid w:val="00935E40"/>
    <w:rsid w:val="00935E41"/>
    <w:rsid w:val="00935F97"/>
    <w:rsid w:val="0093607D"/>
    <w:rsid w:val="0093639F"/>
    <w:rsid w:val="009363A8"/>
    <w:rsid w:val="00936514"/>
    <w:rsid w:val="009365D3"/>
    <w:rsid w:val="0093692F"/>
    <w:rsid w:val="00936ABD"/>
    <w:rsid w:val="00936AD2"/>
    <w:rsid w:val="00936B0C"/>
    <w:rsid w:val="00936DB3"/>
    <w:rsid w:val="009370B2"/>
    <w:rsid w:val="00937198"/>
    <w:rsid w:val="009373F7"/>
    <w:rsid w:val="0093745A"/>
    <w:rsid w:val="009375D8"/>
    <w:rsid w:val="00937619"/>
    <w:rsid w:val="009376E6"/>
    <w:rsid w:val="00937735"/>
    <w:rsid w:val="009379F9"/>
    <w:rsid w:val="00937A11"/>
    <w:rsid w:val="00937A3B"/>
    <w:rsid w:val="00937D00"/>
    <w:rsid w:val="00937E69"/>
    <w:rsid w:val="00940086"/>
    <w:rsid w:val="00940506"/>
    <w:rsid w:val="0094084B"/>
    <w:rsid w:val="0094090B"/>
    <w:rsid w:val="00940C22"/>
    <w:rsid w:val="00940E37"/>
    <w:rsid w:val="00941434"/>
    <w:rsid w:val="009415D0"/>
    <w:rsid w:val="009415F5"/>
    <w:rsid w:val="009416C1"/>
    <w:rsid w:val="009416EF"/>
    <w:rsid w:val="009418C9"/>
    <w:rsid w:val="00941ACC"/>
    <w:rsid w:val="00941BDF"/>
    <w:rsid w:val="00941C26"/>
    <w:rsid w:val="00941DEE"/>
    <w:rsid w:val="00941E3D"/>
    <w:rsid w:val="00941F5E"/>
    <w:rsid w:val="00942149"/>
    <w:rsid w:val="0094219B"/>
    <w:rsid w:val="0094231F"/>
    <w:rsid w:val="00942477"/>
    <w:rsid w:val="009424CD"/>
    <w:rsid w:val="009424E5"/>
    <w:rsid w:val="009425B7"/>
    <w:rsid w:val="0094267B"/>
    <w:rsid w:val="0094274E"/>
    <w:rsid w:val="00942B8D"/>
    <w:rsid w:val="00942DC2"/>
    <w:rsid w:val="0094306B"/>
    <w:rsid w:val="00943139"/>
    <w:rsid w:val="009434AD"/>
    <w:rsid w:val="00943915"/>
    <w:rsid w:val="00943A1D"/>
    <w:rsid w:val="00943E66"/>
    <w:rsid w:val="00943EF6"/>
    <w:rsid w:val="00944078"/>
    <w:rsid w:val="0094411D"/>
    <w:rsid w:val="00944287"/>
    <w:rsid w:val="009442F9"/>
    <w:rsid w:val="00944364"/>
    <w:rsid w:val="009446A4"/>
    <w:rsid w:val="00944804"/>
    <w:rsid w:val="00944A7C"/>
    <w:rsid w:val="00944E47"/>
    <w:rsid w:val="00944F1A"/>
    <w:rsid w:val="009452A3"/>
    <w:rsid w:val="009452B2"/>
    <w:rsid w:val="0094530F"/>
    <w:rsid w:val="00945358"/>
    <w:rsid w:val="009454CE"/>
    <w:rsid w:val="00945659"/>
    <w:rsid w:val="0094570E"/>
    <w:rsid w:val="00945916"/>
    <w:rsid w:val="00945A14"/>
    <w:rsid w:val="00945ABA"/>
    <w:rsid w:val="00945B0C"/>
    <w:rsid w:val="00945C75"/>
    <w:rsid w:val="00945C99"/>
    <w:rsid w:val="00945D67"/>
    <w:rsid w:val="00945DF2"/>
    <w:rsid w:val="00945E77"/>
    <w:rsid w:val="00945F62"/>
    <w:rsid w:val="0094658A"/>
    <w:rsid w:val="00946A14"/>
    <w:rsid w:val="00946A94"/>
    <w:rsid w:val="00946A98"/>
    <w:rsid w:val="00946B23"/>
    <w:rsid w:val="00946BFE"/>
    <w:rsid w:val="00946C4D"/>
    <w:rsid w:val="00946CAB"/>
    <w:rsid w:val="00946FD0"/>
    <w:rsid w:val="0094716F"/>
    <w:rsid w:val="00947252"/>
    <w:rsid w:val="0094739F"/>
    <w:rsid w:val="00947C9D"/>
    <w:rsid w:val="00947E85"/>
    <w:rsid w:val="00947EEE"/>
    <w:rsid w:val="0095008A"/>
    <w:rsid w:val="0095036E"/>
    <w:rsid w:val="0095043B"/>
    <w:rsid w:val="009508EC"/>
    <w:rsid w:val="00950C86"/>
    <w:rsid w:val="00951A91"/>
    <w:rsid w:val="00951BD8"/>
    <w:rsid w:val="00951C78"/>
    <w:rsid w:val="00952083"/>
    <w:rsid w:val="00952097"/>
    <w:rsid w:val="00952139"/>
    <w:rsid w:val="0095222D"/>
    <w:rsid w:val="00952613"/>
    <w:rsid w:val="00952853"/>
    <w:rsid w:val="00952933"/>
    <w:rsid w:val="00952A56"/>
    <w:rsid w:val="00952A68"/>
    <w:rsid w:val="00952AB2"/>
    <w:rsid w:val="00952B56"/>
    <w:rsid w:val="00952D95"/>
    <w:rsid w:val="00952E02"/>
    <w:rsid w:val="00952F76"/>
    <w:rsid w:val="0095302C"/>
    <w:rsid w:val="0095330E"/>
    <w:rsid w:val="00953537"/>
    <w:rsid w:val="00953791"/>
    <w:rsid w:val="009539E1"/>
    <w:rsid w:val="00953DF6"/>
    <w:rsid w:val="00954139"/>
    <w:rsid w:val="0095449C"/>
    <w:rsid w:val="00954569"/>
    <w:rsid w:val="009548AB"/>
    <w:rsid w:val="00954973"/>
    <w:rsid w:val="0095497B"/>
    <w:rsid w:val="00954AB5"/>
    <w:rsid w:val="00954C14"/>
    <w:rsid w:val="00954C51"/>
    <w:rsid w:val="00954E8E"/>
    <w:rsid w:val="00954ED5"/>
    <w:rsid w:val="00954F71"/>
    <w:rsid w:val="0095508B"/>
    <w:rsid w:val="00955355"/>
    <w:rsid w:val="009553A7"/>
    <w:rsid w:val="0095543B"/>
    <w:rsid w:val="00955539"/>
    <w:rsid w:val="009557F2"/>
    <w:rsid w:val="00955BEA"/>
    <w:rsid w:val="00955C3C"/>
    <w:rsid w:val="00955C88"/>
    <w:rsid w:val="00955D7B"/>
    <w:rsid w:val="00955F6E"/>
    <w:rsid w:val="00955FA7"/>
    <w:rsid w:val="0095613B"/>
    <w:rsid w:val="009561D5"/>
    <w:rsid w:val="0095631C"/>
    <w:rsid w:val="00956543"/>
    <w:rsid w:val="009565F3"/>
    <w:rsid w:val="00956952"/>
    <w:rsid w:val="00956A8A"/>
    <w:rsid w:val="00956B82"/>
    <w:rsid w:val="00956F2C"/>
    <w:rsid w:val="00957136"/>
    <w:rsid w:val="0095720B"/>
    <w:rsid w:val="009572BA"/>
    <w:rsid w:val="009575C4"/>
    <w:rsid w:val="00957866"/>
    <w:rsid w:val="009578D3"/>
    <w:rsid w:val="00957AD4"/>
    <w:rsid w:val="00957C0E"/>
    <w:rsid w:val="00957CD0"/>
    <w:rsid w:val="0096005D"/>
    <w:rsid w:val="009600A7"/>
    <w:rsid w:val="009603BF"/>
    <w:rsid w:val="009603FB"/>
    <w:rsid w:val="00960A04"/>
    <w:rsid w:val="00960B3D"/>
    <w:rsid w:val="00960BEE"/>
    <w:rsid w:val="00960C3E"/>
    <w:rsid w:val="00960E5A"/>
    <w:rsid w:val="0096111A"/>
    <w:rsid w:val="009611D6"/>
    <w:rsid w:val="009611FF"/>
    <w:rsid w:val="00961205"/>
    <w:rsid w:val="00961236"/>
    <w:rsid w:val="009612B1"/>
    <w:rsid w:val="009614E4"/>
    <w:rsid w:val="0096150B"/>
    <w:rsid w:val="00961608"/>
    <w:rsid w:val="0096193D"/>
    <w:rsid w:val="00961A4A"/>
    <w:rsid w:val="00961A5E"/>
    <w:rsid w:val="00961BD7"/>
    <w:rsid w:val="00961D36"/>
    <w:rsid w:val="00961D52"/>
    <w:rsid w:val="00961DC5"/>
    <w:rsid w:val="0096229E"/>
    <w:rsid w:val="009623F5"/>
    <w:rsid w:val="00962587"/>
    <w:rsid w:val="009626D1"/>
    <w:rsid w:val="0096275C"/>
    <w:rsid w:val="009627C7"/>
    <w:rsid w:val="009627FC"/>
    <w:rsid w:val="0096285E"/>
    <w:rsid w:val="009628A4"/>
    <w:rsid w:val="0096298F"/>
    <w:rsid w:val="009629C1"/>
    <w:rsid w:val="00962A1D"/>
    <w:rsid w:val="00962B60"/>
    <w:rsid w:val="00962DC7"/>
    <w:rsid w:val="00962ECF"/>
    <w:rsid w:val="0096304D"/>
    <w:rsid w:val="00963261"/>
    <w:rsid w:val="009635C5"/>
    <w:rsid w:val="009635E2"/>
    <w:rsid w:val="00963827"/>
    <w:rsid w:val="0096392F"/>
    <w:rsid w:val="0096393B"/>
    <w:rsid w:val="0096398D"/>
    <w:rsid w:val="00963ADC"/>
    <w:rsid w:val="00963BBF"/>
    <w:rsid w:val="00963C9F"/>
    <w:rsid w:val="00963DA9"/>
    <w:rsid w:val="0096406F"/>
    <w:rsid w:val="009640A7"/>
    <w:rsid w:val="009640E3"/>
    <w:rsid w:val="00964374"/>
    <w:rsid w:val="00964511"/>
    <w:rsid w:val="0096454E"/>
    <w:rsid w:val="009645DF"/>
    <w:rsid w:val="0096487F"/>
    <w:rsid w:val="00964AFC"/>
    <w:rsid w:val="00964E5F"/>
    <w:rsid w:val="00964F69"/>
    <w:rsid w:val="009650AF"/>
    <w:rsid w:val="009650B7"/>
    <w:rsid w:val="009650C7"/>
    <w:rsid w:val="009651C2"/>
    <w:rsid w:val="0096560D"/>
    <w:rsid w:val="009656BF"/>
    <w:rsid w:val="009658BA"/>
    <w:rsid w:val="009658DB"/>
    <w:rsid w:val="00965DB1"/>
    <w:rsid w:val="009660D6"/>
    <w:rsid w:val="009662A7"/>
    <w:rsid w:val="00966422"/>
    <w:rsid w:val="0096648E"/>
    <w:rsid w:val="00966746"/>
    <w:rsid w:val="00966764"/>
    <w:rsid w:val="00966988"/>
    <w:rsid w:val="0096698D"/>
    <w:rsid w:val="00966BC4"/>
    <w:rsid w:val="00966BE2"/>
    <w:rsid w:val="00966F7F"/>
    <w:rsid w:val="00966FF5"/>
    <w:rsid w:val="00967077"/>
    <w:rsid w:val="009672CE"/>
    <w:rsid w:val="00967593"/>
    <w:rsid w:val="009675C9"/>
    <w:rsid w:val="00967B16"/>
    <w:rsid w:val="00967DF3"/>
    <w:rsid w:val="00967E76"/>
    <w:rsid w:val="0097014D"/>
    <w:rsid w:val="0097021A"/>
    <w:rsid w:val="0097027E"/>
    <w:rsid w:val="009702E7"/>
    <w:rsid w:val="009706AC"/>
    <w:rsid w:val="00970B0A"/>
    <w:rsid w:val="00970D89"/>
    <w:rsid w:val="00970DEE"/>
    <w:rsid w:val="00970EEF"/>
    <w:rsid w:val="00971003"/>
    <w:rsid w:val="00971008"/>
    <w:rsid w:val="009710C8"/>
    <w:rsid w:val="009711C1"/>
    <w:rsid w:val="00971224"/>
    <w:rsid w:val="0097132C"/>
    <w:rsid w:val="00971339"/>
    <w:rsid w:val="00971353"/>
    <w:rsid w:val="0097144B"/>
    <w:rsid w:val="009714BF"/>
    <w:rsid w:val="00971757"/>
    <w:rsid w:val="00971978"/>
    <w:rsid w:val="00971CD4"/>
    <w:rsid w:val="00971DA8"/>
    <w:rsid w:val="00971E40"/>
    <w:rsid w:val="009720A3"/>
    <w:rsid w:val="009720DA"/>
    <w:rsid w:val="009722D7"/>
    <w:rsid w:val="0097273C"/>
    <w:rsid w:val="009727A5"/>
    <w:rsid w:val="0097287A"/>
    <w:rsid w:val="009728F0"/>
    <w:rsid w:val="00972C92"/>
    <w:rsid w:val="00973163"/>
    <w:rsid w:val="0097344C"/>
    <w:rsid w:val="009735E5"/>
    <w:rsid w:val="0097367D"/>
    <w:rsid w:val="009736B0"/>
    <w:rsid w:val="00973A46"/>
    <w:rsid w:val="00973A90"/>
    <w:rsid w:val="00973BC4"/>
    <w:rsid w:val="00973E85"/>
    <w:rsid w:val="00973F18"/>
    <w:rsid w:val="00973FD9"/>
    <w:rsid w:val="00973FE6"/>
    <w:rsid w:val="00974020"/>
    <w:rsid w:val="00974126"/>
    <w:rsid w:val="009743C4"/>
    <w:rsid w:val="0097461B"/>
    <w:rsid w:val="0097462C"/>
    <w:rsid w:val="0097463D"/>
    <w:rsid w:val="00974774"/>
    <w:rsid w:val="0097478F"/>
    <w:rsid w:val="0097479D"/>
    <w:rsid w:val="00974C45"/>
    <w:rsid w:val="00974D3C"/>
    <w:rsid w:val="00974DF5"/>
    <w:rsid w:val="00974E4A"/>
    <w:rsid w:val="00974F15"/>
    <w:rsid w:val="00974FC5"/>
    <w:rsid w:val="009759E8"/>
    <w:rsid w:val="009759FD"/>
    <w:rsid w:val="00975C09"/>
    <w:rsid w:val="00975C3B"/>
    <w:rsid w:val="00975C3D"/>
    <w:rsid w:val="00975D52"/>
    <w:rsid w:val="00975D57"/>
    <w:rsid w:val="00975EFA"/>
    <w:rsid w:val="00975F5E"/>
    <w:rsid w:val="00976014"/>
    <w:rsid w:val="009764AB"/>
    <w:rsid w:val="009764FA"/>
    <w:rsid w:val="00976561"/>
    <w:rsid w:val="00976820"/>
    <w:rsid w:val="00976B2B"/>
    <w:rsid w:val="00976E24"/>
    <w:rsid w:val="009778D3"/>
    <w:rsid w:val="0097791B"/>
    <w:rsid w:val="00977948"/>
    <w:rsid w:val="009779F7"/>
    <w:rsid w:val="00977D08"/>
    <w:rsid w:val="00977D0B"/>
    <w:rsid w:val="00977DDA"/>
    <w:rsid w:val="00977E42"/>
    <w:rsid w:val="00977ED9"/>
    <w:rsid w:val="009801F5"/>
    <w:rsid w:val="00980380"/>
    <w:rsid w:val="00980785"/>
    <w:rsid w:val="00980AAA"/>
    <w:rsid w:val="00980C5B"/>
    <w:rsid w:val="00980CF2"/>
    <w:rsid w:val="00980E8A"/>
    <w:rsid w:val="00980EEF"/>
    <w:rsid w:val="00980F1A"/>
    <w:rsid w:val="00981293"/>
    <w:rsid w:val="00981308"/>
    <w:rsid w:val="00981369"/>
    <w:rsid w:val="009813D7"/>
    <w:rsid w:val="009813DA"/>
    <w:rsid w:val="009815BB"/>
    <w:rsid w:val="0098178C"/>
    <w:rsid w:val="00981802"/>
    <w:rsid w:val="00981804"/>
    <w:rsid w:val="00981852"/>
    <w:rsid w:val="009820A6"/>
    <w:rsid w:val="00982171"/>
    <w:rsid w:val="00982404"/>
    <w:rsid w:val="009825D4"/>
    <w:rsid w:val="0098260C"/>
    <w:rsid w:val="00982682"/>
    <w:rsid w:val="00982822"/>
    <w:rsid w:val="009829EF"/>
    <w:rsid w:val="00982A3A"/>
    <w:rsid w:val="00982CA3"/>
    <w:rsid w:val="00982DC1"/>
    <w:rsid w:val="00982DE7"/>
    <w:rsid w:val="00982DE8"/>
    <w:rsid w:val="00982F6F"/>
    <w:rsid w:val="009830FC"/>
    <w:rsid w:val="009832CD"/>
    <w:rsid w:val="00983345"/>
    <w:rsid w:val="009834A8"/>
    <w:rsid w:val="009835AE"/>
    <w:rsid w:val="00983883"/>
    <w:rsid w:val="0098388F"/>
    <w:rsid w:val="009838FB"/>
    <w:rsid w:val="00983988"/>
    <w:rsid w:val="00983A72"/>
    <w:rsid w:val="00983A86"/>
    <w:rsid w:val="00983ABA"/>
    <w:rsid w:val="00983C02"/>
    <w:rsid w:val="00983CF5"/>
    <w:rsid w:val="00983D96"/>
    <w:rsid w:val="00983E42"/>
    <w:rsid w:val="00983FCC"/>
    <w:rsid w:val="00984130"/>
    <w:rsid w:val="00984150"/>
    <w:rsid w:val="009841E1"/>
    <w:rsid w:val="0098481A"/>
    <w:rsid w:val="00984C8C"/>
    <w:rsid w:val="00984D9E"/>
    <w:rsid w:val="0098570A"/>
    <w:rsid w:val="00985788"/>
    <w:rsid w:val="00985877"/>
    <w:rsid w:val="009858F8"/>
    <w:rsid w:val="0098593E"/>
    <w:rsid w:val="00985B41"/>
    <w:rsid w:val="00985EC1"/>
    <w:rsid w:val="0098603F"/>
    <w:rsid w:val="009860AD"/>
    <w:rsid w:val="00986192"/>
    <w:rsid w:val="00986382"/>
    <w:rsid w:val="00986386"/>
    <w:rsid w:val="009863F1"/>
    <w:rsid w:val="009867CC"/>
    <w:rsid w:val="00986825"/>
    <w:rsid w:val="009868FA"/>
    <w:rsid w:val="0098694B"/>
    <w:rsid w:val="009869A8"/>
    <w:rsid w:val="00986A4F"/>
    <w:rsid w:val="00986BC4"/>
    <w:rsid w:val="00986D71"/>
    <w:rsid w:val="00986E60"/>
    <w:rsid w:val="00986EE7"/>
    <w:rsid w:val="00986F04"/>
    <w:rsid w:val="00986F54"/>
    <w:rsid w:val="009870EC"/>
    <w:rsid w:val="0098711A"/>
    <w:rsid w:val="009871F0"/>
    <w:rsid w:val="009872B4"/>
    <w:rsid w:val="00987359"/>
    <w:rsid w:val="00987747"/>
    <w:rsid w:val="00987C83"/>
    <w:rsid w:val="00987E8D"/>
    <w:rsid w:val="00987F47"/>
    <w:rsid w:val="009901CC"/>
    <w:rsid w:val="0099042B"/>
    <w:rsid w:val="009904A4"/>
    <w:rsid w:val="009905BD"/>
    <w:rsid w:val="0099061F"/>
    <w:rsid w:val="009906E0"/>
    <w:rsid w:val="00990858"/>
    <w:rsid w:val="009908AD"/>
    <w:rsid w:val="00990901"/>
    <w:rsid w:val="00990BD9"/>
    <w:rsid w:val="00990D88"/>
    <w:rsid w:val="00990E8B"/>
    <w:rsid w:val="0099107F"/>
    <w:rsid w:val="00991771"/>
    <w:rsid w:val="00991877"/>
    <w:rsid w:val="00991A8A"/>
    <w:rsid w:val="00991A99"/>
    <w:rsid w:val="00991ABC"/>
    <w:rsid w:val="00991B4D"/>
    <w:rsid w:val="00991BE0"/>
    <w:rsid w:val="00991D9E"/>
    <w:rsid w:val="00991EC4"/>
    <w:rsid w:val="00991FAF"/>
    <w:rsid w:val="0099201F"/>
    <w:rsid w:val="00992178"/>
    <w:rsid w:val="00992416"/>
    <w:rsid w:val="0099266C"/>
    <w:rsid w:val="009926DD"/>
    <w:rsid w:val="00992D2C"/>
    <w:rsid w:val="00992E0C"/>
    <w:rsid w:val="00992E34"/>
    <w:rsid w:val="00992E9C"/>
    <w:rsid w:val="009931C6"/>
    <w:rsid w:val="00993285"/>
    <w:rsid w:val="009932B2"/>
    <w:rsid w:val="009933A2"/>
    <w:rsid w:val="0099356F"/>
    <w:rsid w:val="0099369C"/>
    <w:rsid w:val="00993A03"/>
    <w:rsid w:val="00993AFF"/>
    <w:rsid w:val="00993BF4"/>
    <w:rsid w:val="00993D02"/>
    <w:rsid w:val="00994155"/>
    <w:rsid w:val="0099447E"/>
    <w:rsid w:val="009946CD"/>
    <w:rsid w:val="00994722"/>
    <w:rsid w:val="00994ACF"/>
    <w:rsid w:val="00994C2B"/>
    <w:rsid w:val="00994DDD"/>
    <w:rsid w:val="00994DF2"/>
    <w:rsid w:val="00994E10"/>
    <w:rsid w:val="00994FF1"/>
    <w:rsid w:val="00995411"/>
    <w:rsid w:val="00995415"/>
    <w:rsid w:val="00995456"/>
    <w:rsid w:val="0099553C"/>
    <w:rsid w:val="00995718"/>
    <w:rsid w:val="00995834"/>
    <w:rsid w:val="00995A81"/>
    <w:rsid w:val="00995ABA"/>
    <w:rsid w:val="00995C54"/>
    <w:rsid w:val="00996063"/>
    <w:rsid w:val="009960FB"/>
    <w:rsid w:val="00996426"/>
    <w:rsid w:val="009966EC"/>
    <w:rsid w:val="009969B2"/>
    <w:rsid w:val="00996BF7"/>
    <w:rsid w:val="00996E83"/>
    <w:rsid w:val="00996ED9"/>
    <w:rsid w:val="00997117"/>
    <w:rsid w:val="009971D1"/>
    <w:rsid w:val="00997220"/>
    <w:rsid w:val="0099734E"/>
    <w:rsid w:val="009974DA"/>
    <w:rsid w:val="009976F2"/>
    <w:rsid w:val="0099782F"/>
    <w:rsid w:val="00997879"/>
    <w:rsid w:val="009978B7"/>
    <w:rsid w:val="009979B6"/>
    <w:rsid w:val="009979ED"/>
    <w:rsid w:val="00997B12"/>
    <w:rsid w:val="00997E7B"/>
    <w:rsid w:val="009A0082"/>
    <w:rsid w:val="009A0094"/>
    <w:rsid w:val="009A00C2"/>
    <w:rsid w:val="009A02B9"/>
    <w:rsid w:val="009A036E"/>
    <w:rsid w:val="009A0543"/>
    <w:rsid w:val="009A0D10"/>
    <w:rsid w:val="009A0DFF"/>
    <w:rsid w:val="009A0E44"/>
    <w:rsid w:val="009A0F3C"/>
    <w:rsid w:val="009A122B"/>
    <w:rsid w:val="009A12E9"/>
    <w:rsid w:val="009A1720"/>
    <w:rsid w:val="009A17D9"/>
    <w:rsid w:val="009A199E"/>
    <w:rsid w:val="009A1AE6"/>
    <w:rsid w:val="009A1D16"/>
    <w:rsid w:val="009A1ED0"/>
    <w:rsid w:val="009A1FF5"/>
    <w:rsid w:val="009A2325"/>
    <w:rsid w:val="009A235A"/>
    <w:rsid w:val="009A2626"/>
    <w:rsid w:val="009A26B4"/>
    <w:rsid w:val="009A27B4"/>
    <w:rsid w:val="009A289B"/>
    <w:rsid w:val="009A28DA"/>
    <w:rsid w:val="009A28F0"/>
    <w:rsid w:val="009A2917"/>
    <w:rsid w:val="009A2A3B"/>
    <w:rsid w:val="009A2A6C"/>
    <w:rsid w:val="009A2B02"/>
    <w:rsid w:val="009A2BF4"/>
    <w:rsid w:val="009A2C21"/>
    <w:rsid w:val="009A2C51"/>
    <w:rsid w:val="009A2D5B"/>
    <w:rsid w:val="009A2D67"/>
    <w:rsid w:val="009A2E4D"/>
    <w:rsid w:val="009A2FAB"/>
    <w:rsid w:val="009A3060"/>
    <w:rsid w:val="009A3164"/>
    <w:rsid w:val="009A3644"/>
    <w:rsid w:val="009A3799"/>
    <w:rsid w:val="009A3907"/>
    <w:rsid w:val="009A39A3"/>
    <w:rsid w:val="009A3A56"/>
    <w:rsid w:val="009A3AFE"/>
    <w:rsid w:val="009A3BB3"/>
    <w:rsid w:val="009A3BF4"/>
    <w:rsid w:val="009A3D4B"/>
    <w:rsid w:val="009A3D4C"/>
    <w:rsid w:val="009A3EA3"/>
    <w:rsid w:val="009A3F1E"/>
    <w:rsid w:val="009A3F5E"/>
    <w:rsid w:val="009A40CC"/>
    <w:rsid w:val="009A410A"/>
    <w:rsid w:val="009A4171"/>
    <w:rsid w:val="009A42DF"/>
    <w:rsid w:val="009A4456"/>
    <w:rsid w:val="009A4573"/>
    <w:rsid w:val="009A4620"/>
    <w:rsid w:val="009A4668"/>
    <w:rsid w:val="009A4674"/>
    <w:rsid w:val="009A46F9"/>
    <w:rsid w:val="009A4902"/>
    <w:rsid w:val="009A4C2A"/>
    <w:rsid w:val="009A4D72"/>
    <w:rsid w:val="009A4D75"/>
    <w:rsid w:val="009A4E97"/>
    <w:rsid w:val="009A4F4A"/>
    <w:rsid w:val="009A4FA0"/>
    <w:rsid w:val="009A5037"/>
    <w:rsid w:val="009A5229"/>
    <w:rsid w:val="009A5432"/>
    <w:rsid w:val="009A5694"/>
    <w:rsid w:val="009A56E4"/>
    <w:rsid w:val="009A57EA"/>
    <w:rsid w:val="009A5A02"/>
    <w:rsid w:val="009A5C01"/>
    <w:rsid w:val="009A5CA2"/>
    <w:rsid w:val="009A5CA9"/>
    <w:rsid w:val="009A5CC1"/>
    <w:rsid w:val="009A5DDC"/>
    <w:rsid w:val="009A613C"/>
    <w:rsid w:val="009A6141"/>
    <w:rsid w:val="009A62AA"/>
    <w:rsid w:val="009A65D9"/>
    <w:rsid w:val="009A6827"/>
    <w:rsid w:val="009A68AD"/>
    <w:rsid w:val="009A6B6C"/>
    <w:rsid w:val="009A6DF2"/>
    <w:rsid w:val="009A6E65"/>
    <w:rsid w:val="009A6EB7"/>
    <w:rsid w:val="009A70FF"/>
    <w:rsid w:val="009A729D"/>
    <w:rsid w:val="009A737C"/>
    <w:rsid w:val="009A772C"/>
    <w:rsid w:val="009A7A63"/>
    <w:rsid w:val="009A7A98"/>
    <w:rsid w:val="009A7C79"/>
    <w:rsid w:val="009A7CD5"/>
    <w:rsid w:val="009A7CE2"/>
    <w:rsid w:val="009A7E70"/>
    <w:rsid w:val="009A7EF0"/>
    <w:rsid w:val="009B0174"/>
    <w:rsid w:val="009B0176"/>
    <w:rsid w:val="009B024D"/>
    <w:rsid w:val="009B0B2F"/>
    <w:rsid w:val="009B0B57"/>
    <w:rsid w:val="009B0FCE"/>
    <w:rsid w:val="009B100F"/>
    <w:rsid w:val="009B10F6"/>
    <w:rsid w:val="009B12DE"/>
    <w:rsid w:val="009B168E"/>
    <w:rsid w:val="009B171C"/>
    <w:rsid w:val="009B19C8"/>
    <w:rsid w:val="009B1A2B"/>
    <w:rsid w:val="009B1A46"/>
    <w:rsid w:val="009B1BB5"/>
    <w:rsid w:val="009B1CE5"/>
    <w:rsid w:val="009B1F14"/>
    <w:rsid w:val="009B210F"/>
    <w:rsid w:val="009B21AE"/>
    <w:rsid w:val="009B2393"/>
    <w:rsid w:val="009B23E6"/>
    <w:rsid w:val="009B262A"/>
    <w:rsid w:val="009B2658"/>
    <w:rsid w:val="009B2786"/>
    <w:rsid w:val="009B2A5A"/>
    <w:rsid w:val="009B2B1B"/>
    <w:rsid w:val="009B2C3C"/>
    <w:rsid w:val="009B2D3B"/>
    <w:rsid w:val="009B2F32"/>
    <w:rsid w:val="009B3063"/>
    <w:rsid w:val="009B3182"/>
    <w:rsid w:val="009B31DA"/>
    <w:rsid w:val="009B34CB"/>
    <w:rsid w:val="009B367E"/>
    <w:rsid w:val="009B3773"/>
    <w:rsid w:val="009B3B24"/>
    <w:rsid w:val="009B410E"/>
    <w:rsid w:val="009B422B"/>
    <w:rsid w:val="009B4230"/>
    <w:rsid w:val="009B43CE"/>
    <w:rsid w:val="009B44FF"/>
    <w:rsid w:val="009B471B"/>
    <w:rsid w:val="009B494A"/>
    <w:rsid w:val="009B4B18"/>
    <w:rsid w:val="009B4CBE"/>
    <w:rsid w:val="009B4F39"/>
    <w:rsid w:val="009B52BD"/>
    <w:rsid w:val="009B52FD"/>
    <w:rsid w:val="009B53B0"/>
    <w:rsid w:val="009B53EB"/>
    <w:rsid w:val="009B5552"/>
    <w:rsid w:val="009B5624"/>
    <w:rsid w:val="009B56B7"/>
    <w:rsid w:val="009B5712"/>
    <w:rsid w:val="009B57B7"/>
    <w:rsid w:val="009B57F3"/>
    <w:rsid w:val="009B5934"/>
    <w:rsid w:val="009B5FDA"/>
    <w:rsid w:val="009B6132"/>
    <w:rsid w:val="009B6237"/>
    <w:rsid w:val="009B627C"/>
    <w:rsid w:val="009B65D6"/>
    <w:rsid w:val="009B6662"/>
    <w:rsid w:val="009B6697"/>
    <w:rsid w:val="009B67CA"/>
    <w:rsid w:val="009B6888"/>
    <w:rsid w:val="009B6B8A"/>
    <w:rsid w:val="009B7183"/>
    <w:rsid w:val="009B7212"/>
    <w:rsid w:val="009B726E"/>
    <w:rsid w:val="009B7353"/>
    <w:rsid w:val="009B7681"/>
    <w:rsid w:val="009B7721"/>
    <w:rsid w:val="009B788C"/>
    <w:rsid w:val="009B7D6B"/>
    <w:rsid w:val="009B7E8D"/>
    <w:rsid w:val="009B7F06"/>
    <w:rsid w:val="009B7F47"/>
    <w:rsid w:val="009C008D"/>
    <w:rsid w:val="009C03BF"/>
    <w:rsid w:val="009C0BAB"/>
    <w:rsid w:val="009C0DB6"/>
    <w:rsid w:val="009C1021"/>
    <w:rsid w:val="009C102E"/>
    <w:rsid w:val="009C109C"/>
    <w:rsid w:val="009C10A4"/>
    <w:rsid w:val="009C1381"/>
    <w:rsid w:val="009C13EB"/>
    <w:rsid w:val="009C14BE"/>
    <w:rsid w:val="009C175B"/>
    <w:rsid w:val="009C18B1"/>
    <w:rsid w:val="009C1B92"/>
    <w:rsid w:val="009C1D4F"/>
    <w:rsid w:val="009C1E30"/>
    <w:rsid w:val="009C1F87"/>
    <w:rsid w:val="009C237F"/>
    <w:rsid w:val="009C2762"/>
    <w:rsid w:val="009C2BDE"/>
    <w:rsid w:val="009C3007"/>
    <w:rsid w:val="009C321F"/>
    <w:rsid w:val="009C3234"/>
    <w:rsid w:val="009C34AB"/>
    <w:rsid w:val="009C351E"/>
    <w:rsid w:val="009C358B"/>
    <w:rsid w:val="009C35C0"/>
    <w:rsid w:val="009C38F6"/>
    <w:rsid w:val="009C38FB"/>
    <w:rsid w:val="009C3A69"/>
    <w:rsid w:val="009C3A8F"/>
    <w:rsid w:val="009C3BDE"/>
    <w:rsid w:val="009C3C9D"/>
    <w:rsid w:val="009C3EA3"/>
    <w:rsid w:val="009C4065"/>
    <w:rsid w:val="009C43A3"/>
    <w:rsid w:val="009C43ED"/>
    <w:rsid w:val="009C4434"/>
    <w:rsid w:val="009C4561"/>
    <w:rsid w:val="009C4690"/>
    <w:rsid w:val="009C4713"/>
    <w:rsid w:val="009C4732"/>
    <w:rsid w:val="009C4BEC"/>
    <w:rsid w:val="009C4BEF"/>
    <w:rsid w:val="009C4E5F"/>
    <w:rsid w:val="009C4F97"/>
    <w:rsid w:val="009C52AF"/>
    <w:rsid w:val="009C546B"/>
    <w:rsid w:val="009C558C"/>
    <w:rsid w:val="009C55D4"/>
    <w:rsid w:val="009C570D"/>
    <w:rsid w:val="009C5EA0"/>
    <w:rsid w:val="009C5FB1"/>
    <w:rsid w:val="009C6001"/>
    <w:rsid w:val="009C6059"/>
    <w:rsid w:val="009C6708"/>
    <w:rsid w:val="009C673A"/>
    <w:rsid w:val="009C6798"/>
    <w:rsid w:val="009C6A00"/>
    <w:rsid w:val="009C6A7A"/>
    <w:rsid w:val="009C6D60"/>
    <w:rsid w:val="009C707E"/>
    <w:rsid w:val="009C70A7"/>
    <w:rsid w:val="009C71B6"/>
    <w:rsid w:val="009C733A"/>
    <w:rsid w:val="009C7921"/>
    <w:rsid w:val="009C7BEA"/>
    <w:rsid w:val="009D00FA"/>
    <w:rsid w:val="009D0160"/>
    <w:rsid w:val="009D0422"/>
    <w:rsid w:val="009D06D1"/>
    <w:rsid w:val="009D072C"/>
    <w:rsid w:val="009D07B7"/>
    <w:rsid w:val="009D0951"/>
    <w:rsid w:val="009D0A21"/>
    <w:rsid w:val="009D0D39"/>
    <w:rsid w:val="009D1196"/>
    <w:rsid w:val="009D11A8"/>
    <w:rsid w:val="009D141E"/>
    <w:rsid w:val="009D1512"/>
    <w:rsid w:val="009D170A"/>
    <w:rsid w:val="009D1908"/>
    <w:rsid w:val="009D1943"/>
    <w:rsid w:val="009D1965"/>
    <w:rsid w:val="009D196D"/>
    <w:rsid w:val="009D1C09"/>
    <w:rsid w:val="009D1E54"/>
    <w:rsid w:val="009D1E9A"/>
    <w:rsid w:val="009D2134"/>
    <w:rsid w:val="009D2135"/>
    <w:rsid w:val="009D22E5"/>
    <w:rsid w:val="009D243D"/>
    <w:rsid w:val="009D25CC"/>
    <w:rsid w:val="009D2632"/>
    <w:rsid w:val="009D28F2"/>
    <w:rsid w:val="009D2993"/>
    <w:rsid w:val="009D2FCF"/>
    <w:rsid w:val="009D3110"/>
    <w:rsid w:val="009D3154"/>
    <w:rsid w:val="009D36FC"/>
    <w:rsid w:val="009D37B8"/>
    <w:rsid w:val="009D3AB2"/>
    <w:rsid w:val="009D3B0D"/>
    <w:rsid w:val="009D3BF1"/>
    <w:rsid w:val="009D3C64"/>
    <w:rsid w:val="009D3C79"/>
    <w:rsid w:val="009D3E11"/>
    <w:rsid w:val="009D3E62"/>
    <w:rsid w:val="009D3E9F"/>
    <w:rsid w:val="009D3FC9"/>
    <w:rsid w:val="009D4022"/>
    <w:rsid w:val="009D48E9"/>
    <w:rsid w:val="009D494E"/>
    <w:rsid w:val="009D4F42"/>
    <w:rsid w:val="009D4F95"/>
    <w:rsid w:val="009D4F9B"/>
    <w:rsid w:val="009D50FA"/>
    <w:rsid w:val="009D5106"/>
    <w:rsid w:val="009D5187"/>
    <w:rsid w:val="009D51BF"/>
    <w:rsid w:val="009D5206"/>
    <w:rsid w:val="009D5333"/>
    <w:rsid w:val="009D54E2"/>
    <w:rsid w:val="009D598F"/>
    <w:rsid w:val="009D5C85"/>
    <w:rsid w:val="009D6290"/>
    <w:rsid w:val="009D6308"/>
    <w:rsid w:val="009D6676"/>
    <w:rsid w:val="009D6836"/>
    <w:rsid w:val="009D68EF"/>
    <w:rsid w:val="009D6B14"/>
    <w:rsid w:val="009D6DD0"/>
    <w:rsid w:val="009D6E04"/>
    <w:rsid w:val="009D70BD"/>
    <w:rsid w:val="009D7117"/>
    <w:rsid w:val="009D74A2"/>
    <w:rsid w:val="009D776C"/>
    <w:rsid w:val="009D7EEF"/>
    <w:rsid w:val="009E013F"/>
    <w:rsid w:val="009E038E"/>
    <w:rsid w:val="009E03E5"/>
    <w:rsid w:val="009E04E1"/>
    <w:rsid w:val="009E0510"/>
    <w:rsid w:val="009E063F"/>
    <w:rsid w:val="009E0AD9"/>
    <w:rsid w:val="009E0CFE"/>
    <w:rsid w:val="009E1006"/>
    <w:rsid w:val="009E13C6"/>
    <w:rsid w:val="009E17E4"/>
    <w:rsid w:val="009E1D52"/>
    <w:rsid w:val="009E1DFB"/>
    <w:rsid w:val="009E1EC2"/>
    <w:rsid w:val="009E1F6D"/>
    <w:rsid w:val="009E1F8A"/>
    <w:rsid w:val="009E243E"/>
    <w:rsid w:val="009E2A9B"/>
    <w:rsid w:val="009E2BDC"/>
    <w:rsid w:val="009E2C4A"/>
    <w:rsid w:val="009E2DE1"/>
    <w:rsid w:val="009E2DF2"/>
    <w:rsid w:val="009E2E2A"/>
    <w:rsid w:val="009E2E7D"/>
    <w:rsid w:val="009E3408"/>
    <w:rsid w:val="009E359A"/>
    <w:rsid w:val="009E3602"/>
    <w:rsid w:val="009E376F"/>
    <w:rsid w:val="009E3A64"/>
    <w:rsid w:val="009E3B3C"/>
    <w:rsid w:val="009E3B97"/>
    <w:rsid w:val="009E3DDB"/>
    <w:rsid w:val="009E3F73"/>
    <w:rsid w:val="009E4043"/>
    <w:rsid w:val="009E416D"/>
    <w:rsid w:val="009E417D"/>
    <w:rsid w:val="009E43D1"/>
    <w:rsid w:val="009E4419"/>
    <w:rsid w:val="009E44C8"/>
    <w:rsid w:val="009E45FF"/>
    <w:rsid w:val="009E477A"/>
    <w:rsid w:val="009E47B4"/>
    <w:rsid w:val="009E4870"/>
    <w:rsid w:val="009E4ADC"/>
    <w:rsid w:val="009E4B43"/>
    <w:rsid w:val="009E4EF1"/>
    <w:rsid w:val="009E50B0"/>
    <w:rsid w:val="009E51D1"/>
    <w:rsid w:val="009E52BB"/>
    <w:rsid w:val="009E5350"/>
    <w:rsid w:val="009E5352"/>
    <w:rsid w:val="009E58AA"/>
    <w:rsid w:val="009E5A1E"/>
    <w:rsid w:val="009E5FA5"/>
    <w:rsid w:val="009E6002"/>
    <w:rsid w:val="009E61FD"/>
    <w:rsid w:val="009E62D4"/>
    <w:rsid w:val="009E63CF"/>
    <w:rsid w:val="009E6733"/>
    <w:rsid w:val="009E6AAC"/>
    <w:rsid w:val="009E6B7F"/>
    <w:rsid w:val="009E6B96"/>
    <w:rsid w:val="009E6BB2"/>
    <w:rsid w:val="009E6BFD"/>
    <w:rsid w:val="009E6C37"/>
    <w:rsid w:val="009E6DDB"/>
    <w:rsid w:val="009E6EFA"/>
    <w:rsid w:val="009E70D0"/>
    <w:rsid w:val="009E7522"/>
    <w:rsid w:val="009E76C1"/>
    <w:rsid w:val="009E7CE0"/>
    <w:rsid w:val="009F0A0D"/>
    <w:rsid w:val="009F0C73"/>
    <w:rsid w:val="009F0FFE"/>
    <w:rsid w:val="009F12E2"/>
    <w:rsid w:val="009F1382"/>
    <w:rsid w:val="009F13DF"/>
    <w:rsid w:val="009F1533"/>
    <w:rsid w:val="009F1807"/>
    <w:rsid w:val="009F1D0F"/>
    <w:rsid w:val="009F1EA0"/>
    <w:rsid w:val="009F1EBD"/>
    <w:rsid w:val="009F1F3B"/>
    <w:rsid w:val="009F1F3C"/>
    <w:rsid w:val="009F229F"/>
    <w:rsid w:val="009F22D2"/>
    <w:rsid w:val="009F2443"/>
    <w:rsid w:val="009F2457"/>
    <w:rsid w:val="009F2616"/>
    <w:rsid w:val="009F2894"/>
    <w:rsid w:val="009F28C5"/>
    <w:rsid w:val="009F290E"/>
    <w:rsid w:val="009F2A02"/>
    <w:rsid w:val="009F2ABB"/>
    <w:rsid w:val="009F2C38"/>
    <w:rsid w:val="009F2E1F"/>
    <w:rsid w:val="009F2EA4"/>
    <w:rsid w:val="009F31D1"/>
    <w:rsid w:val="009F339F"/>
    <w:rsid w:val="009F3428"/>
    <w:rsid w:val="009F3467"/>
    <w:rsid w:val="009F36AA"/>
    <w:rsid w:val="009F37EB"/>
    <w:rsid w:val="009F39A9"/>
    <w:rsid w:val="009F3A05"/>
    <w:rsid w:val="009F3CE4"/>
    <w:rsid w:val="009F3FDC"/>
    <w:rsid w:val="009F418F"/>
    <w:rsid w:val="009F428A"/>
    <w:rsid w:val="009F4487"/>
    <w:rsid w:val="009F4675"/>
    <w:rsid w:val="009F4877"/>
    <w:rsid w:val="009F4CEC"/>
    <w:rsid w:val="009F4E1F"/>
    <w:rsid w:val="009F4FE6"/>
    <w:rsid w:val="009F5007"/>
    <w:rsid w:val="009F52A4"/>
    <w:rsid w:val="009F55B8"/>
    <w:rsid w:val="009F56AE"/>
    <w:rsid w:val="009F5727"/>
    <w:rsid w:val="009F5796"/>
    <w:rsid w:val="009F5B93"/>
    <w:rsid w:val="009F5D20"/>
    <w:rsid w:val="009F5D4B"/>
    <w:rsid w:val="009F5D6C"/>
    <w:rsid w:val="009F5EFF"/>
    <w:rsid w:val="009F60B8"/>
    <w:rsid w:val="009F60F6"/>
    <w:rsid w:val="009F6139"/>
    <w:rsid w:val="009F64DB"/>
    <w:rsid w:val="009F6506"/>
    <w:rsid w:val="009F65C3"/>
    <w:rsid w:val="009F67B7"/>
    <w:rsid w:val="009F6848"/>
    <w:rsid w:val="009F6A38"/>
    <w:rsid w:val="009F6CC9"/>
    <w:rsid w:val="009F6EA2"/>
    <w:rsid w:val="009F6FAE"/>
    <w:rsid w:val="009F706A"/>
    <w:rsid w:val="009F70C9"/>
    <w:rsid w:val="009F7170"/>
    <w:rsid w:val="009F7298"/>
    <w:rsid w:val="009F735D"/>
    <w:rsid w:val="009F7738"/>
    <w:rsid w:val="009F7953"/>
    <w:rsid w:val="009F79EB"/>
    <w:rsid w:val="009F7ABB"/>
    <w:rsid w:val="009F7CD5"/>
    <w:rsid w:val="009F7EEA"/>
    <w:rsid w:val="00A001B7"/>
    <w:rsid w:val="00A006E9"/>
    <w:rsid w:val="00A00711"/>
    <w:rsid w:val="00A0073F"/>
    <w:rsid w:val="00A008FE"/>
    <w:rsid w:val="00A00DCB"/>
    <w:rsid w:val="00A011A6"/>
    <w:rsid w:val="00A011B0"/>
    <w:rsid w:val="00A012EA"/>
    <w:rsid w:val="00A01418"/>
    <w:rsid w:val="00A015A1"/>
    <w:rsid w:val="00A01968"/>
    <w:rsid w:val="00A01C1C"/>
    <w:rsid w:val="00A01C5C"/>
    <w:rsid w:val="00A01E33"/>
    <w:rsid w:val="00A01E90"/>
    <w:rsid w:val="00A01FDF"/>
    <w:rsid w:val="00A0228B"/>
    <w:rsid w:val="00A0231B"/>
    <w:rsid w:val="00A0243C"/>
    <w:rsid w:val="00A0243F"/>
    <w:rsid w:val="00A024F3"/>
    <w:rsid w:val="00A02665"/>
    <w:rsid w:val="00A02698"/>
    <w:rsid w:val="00A029DD"/>
    <w:rsid w:val="00A029ED"/>
    <w:rsid w:val="00A02CAC"/>
    <w:rsid w:val="00A02D32"/>
    <w:rsid w:val="00A03123"/>
    <w:rsid w:val="00A032C6"/>
    <w:rsid w:val="00A03375"/>
    <w:rsid w:val="00A03539"/>
    <w:rsid w:val="00A0354C"/>
    <w:rsid w:val="00A03774"/>
    <w:rsid w:val="00A03786"/>
    <w:rsid w:val="00A037BB"/>
    <w:rsid w:val="00A037C7"/>
    <w:rsid w:val="00A0397C"/>
    <w:rsid w:val="00A03CB8"/>
    <w:rsid w:val="00A03D36"/>
    <w:rsid w:val="00A03EB8"/>
    <w:rsid w:val="00A03F72"/>
    <w:rsid w:val="00A04017"/>
    <w:rsid w:val="00A04216"/>
    <w:rsid w:val="00A04260"/>
    <w:rsid w:val="00A04433"/>
    <w:rsid w:val="00A044E9"/>
    <w:rsid w:val="00A04938"/>
    <w:rsid w:val="00A04BC4"/>
    <w:rsid w:val="00A04ECF"/>
    <w:rsid w:val="00A04FC1"/>
    <w:rsid w:val="00A05083"/>
    <w:rsid w:val="00A053EF"/>
    <w:rsid w:val="00A05675"/>
    <w:rsid w:val="00A05AB4"/>
    <w:rsid w:val="00A05B23"/>
    <w:rsid w:val="00A05B60"/>
    <w:rsid w:val="00A05DA0"/>
    <w:rsid w:val="00A05E16"/>
    <w:rsid w:val="00A05E4B"/>
    <w:rsid w:val="00A061B1"/>
    <w:rsid w:val="00A06292"/>
    <w:rsid w:val="00A062DC"/>
    <w:rsid w:val="00A06479"/>
    <w:rsid w:val="00A0654B"/>
    <w:rsid w:val="00A06827"/>
    <w:rsid w:val="00A06983"/>
    <w:rsid w:val="00A069C2"/>
    <w:rsid w:val="00A06A2B"/>
    <w:rsid w:val="00A06D5A"/>
    <w:rsid w:val="00A06EE2"/>
    <w:rsid w:val="00A0707C"/>
    <w:rsid w:val="00A073C9"/>
    <w:rsid w:val="00A073CA"/>
    <w:rsid w:val="00A07549"/>
    <w:rsid w:val="00A076B6"/>
    <w:rsid w:val="00A0776C"/>
    <w:rsid w:val="00A0795B"/>
    <w:rsid w:val="00A0799C"/>
    <w:rsid w:val="00A079DB"/>
    <w:rsid w:val="00A079F0"/>
    <w:rsid w:val="00A07BF1"/>
    <w:rsid w:val="00A07CB4"/>
    <w:rsid w:val="00A1010D"/>
    <w:rsid w:val="00A1019F"/>
    <w:rsid w:val="00A10208"/>
    <w:rsid w:val="00A103DF"/>
    <w:rsid w:val="00A1060B"/>
    <w:rsid w:val="00A10616"/>
    <w:rsid w:val="00A10B51"/>
    <w:rsid w:val="00A10F4D"/>
    <w:rsid w:val="00A113DB"/>
    <w:rsid w:val="00A115A8"/>
    <w:rsid w:val="00A1163A"/>
    <w:rsid w:val="00A11695"/>
    <w:rsid w:val="00A118A5"/>
    <w:rsid w:val="00A11952"/>
    <w:rsid w:val="00A119CF"/>
    <w:rsid w:val="00A11B84"/>
    <w:rsid w:val="00A11F03"/>
    <w:rsid w:val="00A11F6A"/>
    <w:rsid w:val="00A1203B"/>
    <w:rsid w:val="00A12288"/>
    <w:rsid w:val="00A123B1"/>
    <w:rsid w:val="00A12454"/>
    <w:rsid w:val="00A1252F"/>
    <w:rsid w:val="00A12738"/>
    <w:rsid w:val="00A12777"/>
    <w:rsid w:val="00A12A88"/>
    <w:rsid w:val="00A12AB4"/>
    <w:rsid w:val="00A12D0A"/>
    <w:rsid w:val="00A12D49"/>
    <w:rsid w:val="00A12F55"/>
    <w:rsid w:val="00A12FD6"/>
    <w:rsid w:val="00A13049"/>
    <w:rsid w:val="00A13069"/>
    <w:rsid w:val="00A131D3"/>
    <w:rsid w:val="00A1341F"/>
    <w:rsid w:val="00A13963"/>
    <w:rsid w:val="00A139BD"/>
    <w:rsid w:val="00A13AA8"/>
    <w:rsid w:val="00A13ADC"/>
    <w:rsid w:val="00A13BE4"/>
    <w:rsid w:val="00A13C76"/>
    <w:rsid w:val="00A13FF4"/>
    <w:rsid w:val="00A14712"/>
    <w:rsid w:val="00A14799"/>
    <w:rsid w:val="00A1489E"/>
    <w:rsid w:val="00A149D1"/>
    <w:rsid w:val="00A149E2"/>
    <w:rsid w:val="00A14CEF"/>
    <w:rsid w:val="00A15032"/>
    <w:rsid w:val="00A1510D"/>
    <w:rsid w:val="00A1512C"/>
    <w:rsid w:val="00A15143"/>
    <w:rsid w:val="00A1538F"/>
    <w:rsid w:val="00A153C2"/>
    <w:rsid w:val="00A15468"/>
    <w:rsid w:val="00A15479"/>
    <w:rsid w:val="00A158B0"/>
    <w:rsid w:val="00A15BBD"/>
    <w:rsid w:val="00A15BEF"/>
    <w:rsid w:val="00A15E89"/>
    <w:rsid w:val="00A16177"/>
    <w:rsid w:val="00A16184"/>
    <w:rsid w:val="00A161CF"/>
    <w:rsid w:val="00A16356"/>
    <w:rsid w:val="00A163FE"/>
    <w:rsid w:val="00A1652F"/>
    <w:rsid w:val="00A16728"/>
    <w:rsid w:val="00A16B0B"/>
    <w:rsid w:val="00A16DBB"/>
    <w:rsid w:val="00A16FAC"/>
    <w:rsid w:val="00A170CE"/>
    <w:rsid w:val="00A17263"/>
    <w:rsid w:val="00A17506"/>
    <w:rsid w:val="00A17803"/>
    <w:rsid w:val="00A178F6"/>
    <w:rsid w:val="00A17917"/>
    <w:rsid w:val="00A17B79"/>
    <w:rsid w:val="00A17BFF"/>
    <w:rsid w:val="00A17C99"/>
    <w:rsid w:val="00A17DA4"/>
    <w:rsid w:val="00A17EA9"/>
    <w:rsid w:val="00A20264"/>
    <w:rsid w:val="00A20347"/>
    <w:rsid w:val="00A2056B"/>
    <w:rsid w:val="00A205A5"/>
    <w:rsid w:val="00A209B9"/>
    <w:rsid w:val="00A209D4"/>
    <w:rsid w:val="00A20AE6"/>
    <w:rsid w:val="00A20D15"/>
    <w:rsid w:val="00A20D3D"/>
    <w:rsid w:val="00A20D8D"/>
    <w:rsid w:val="00A20DF5"/>
    <w:rsid w:val="00A21363"/>
    <w:rsid w:val="00A214A6"/>
    <w:rsid w:val="00A21586"/>
    <w:rsid w:val="00A21A06"/>
    <w:rsid w:val="00A21A8C"/>
    <w:rsid w:val="00A21B22"/>
    <w:rsid w:val="00A21C30"/>
    <w:rsid w:val="00A21D88"/>
    <w:rsid w:val="00A21E6C"/>
    <w:rsid w:val="00A21E94"/>
    <w:rsid w:val="00A2229D"/>
    <w:rsid w:val="00A222B5"/>
    <w:rsid w:val="00A22416"/>
    <w:rsid w:val="00A22929"/>
    <w:rsid w:val="00A22A4E"/>
    <w:rsid w:val="00A22CD2"/>
    <w:rsid w:val="00A22D61"/>
    <w:rsid w:val="00A22DBF"/>
    <w:rsid w:val="00A22F35"/>
    <w:rsid w:val="00A23082"/>
    <w:rsid w:val="00A23169"/>
    <w:rsid w:val="00A23377"/>
    <w:rsid w:val="00A23616"/>
    <w:rsid w:val="00A2385D"/>
    <w:rsid w:val="00A23878"/>
    <w:rsid w:val="00A23A0C"/>
    <w:rsid w:val="00A23A83"/>
    <w:rsid w:val="00A23B60"/>
    <w:rsid w:val="00A23D78"/>
    <w:rsid w:val="00A23E95"/>
    <w:rsid w:val="00A23F1E"/>
    <w:rsid w:val="00A23F69"/>
    <w:rsid w:val="00A243A0"/>
    <w:rsid w:val="00A2445C"/>
    <w:rsid w:val="00A246A3"/>
    <w:rsid w:val="00A248A1"/>
    <w:rsid w:val="00A24E69"/>
    <w:rsid w:val="00A25000"/>
    <w:rsid w:val="00A2527F"/>
    <w:rsid w:val="00A25496"/>
    <w:rsid w:val="00A2560C"/>
    <w:rsid w:val="00A257AD"/>
    <w:rsid w:val="00A2589B"/>
    <w:rsid w:val="00A25A4F"/>
    <w:rsid w:val="00A25F18"/>
    <w:rsid w:val="00A26386"/>
    <w:rsid w:val="00A26907"/>
    <w:rsid w:val="00A2694A"/>
    <w:rsid w:val="00A26983"/>
    <w:rsid w:val="00A269A8"/>
    <w:rsid w:val="00A26B97"/>
    <w:rsid w:val="00A26E32"/>
    <w:rsid w:val="00A27081"/>
    <w:rsid w:val="00A27167"/>
    <w:rsid w:val="00A27227"/>
    <w:rsid w:val="00A27631"/>
    <w:rsid w:val="00A277DB"/>
    <w:rsid w:val="00A277EE"/>
    <w:rsid w:val="00A2796E"/>
    <w:rsid w:val="00A27AC3"/>
    <w:rsid w:val="00A27AE8"/>
    <w:rsid w:val="00A27AF3"/>
    <w:rsid w:val="00A27BEA"/>
    <w:rsid w:val="00A27BF0"/>
    <w:rsid w:val="00A27D31"/>
    <w:rsid w:val="00A27D43"/>
    <w:rsid w:val="00A3000A"/>
    <w:rsid w:val="00A3028D"/>
    <w:rsid w:val="00A302D0"/>
    <w:rsid w:val="00A30384"/>
    <w:rsid w:val="00A30571"/>
    <w:rsid w:val="00A3061A"/>
    <w:rsid w:val="00A3096C"/>
    <w:rsid w:val="00A309FE"/>
    <w:rsid w:val="00A30AF6"/>
    <w:rsid w:val="00A30AFF"/>
    <w:rsid w:val="00A30C3F"/>
    <w:rsid w:val="00A310DD"/>
    <w:rsid w:val="00A31510"/>
    <w:rsid w:val="00A31A5B"/>
    <w:rsid w:val="00A31B13"/>
    <w:rsid w:val="00A31BF7"/>
    <w:rsid w:val="00A31D3D"/>
    <w:rsid w:val="00A31E48"/>
    <w:rsid w:val="00A31F7F"/>
    <w:rsid w:val="00A32083"/>
    <w:rsid w:val="00A320CB"/>
    <w:rsid w:val="00A3215A"/>
    <w:rsid w:val="00A321C0"/>
    <w:rsid w:val="00A322B0"/>
    <w:rsid w:val="00A322B9"/>
    <w:rsid w:val="00A323CD"/>
    <w:rsid w:val="00A32437"/>
    <w:rsid w:val="00A324FF"/>
    <w:rsid w:val="00A32598"/>
    <w:rsid w:val="00A32ADF"/>
    <w:rsid w:val="00A32DD3"/>
    <w:rsid w:val="00A32E00"/>
    <w:rsid w:val="00A32EDB"/>
    <w:rsid w:val="00A33015"/>
    <w:rsid w:val="00A331F8"/>
    <w:rsid w:val="00A337A7"/>
    <w:rsid w:val="00A337FF"/>
    <w:rsid w:val="00A3394C"/>
    <w:rsid w:val="00A33A34"/>
    <w:rsid w:val="00A33C64"/>
    <w:rsid w:val="00A33D4D"/>
    <w:rsid w:val="00A3400B"/>
    <w:rsid w:val="00A340E2"/>
    <w:rsid w:val="00A3411F"/>
    <w:rsid w:val="00A34142"/>
    <w:rsid w:val="00A34384"/>
    <w:rsid w:val="00A344C3"/>
    <w:rsid w:val="00A34733"/>
    <w:rsid w:val="00A34A4A"/>
    <w:rsid w:val="00A34B47"/>
    <w:rsid w:val="00A34E4B"/>
    <w:rsid w:val="00A34FC4"/>
    <w:rsid w:val="00A352AD"/>
    <w:rsid w:val="00A356DC"/>
    <w:rsid w:val="00A35733"/>
    <w:rsid w:val="00A35763"/>
    <w:rsid w:val="00A35A4A"/>
    <w:rsid w:val="00A35CCE"/>
    <w:rsid w:val="00A3601B"/>
    <w:rsid w:val="00A3602E"/>
    <w:rsid w:val="00A360D1"/>
    <w:rsid w:val="00A3610E"/>
    <w:rsid w:val="00A3638C"/>
    <w:rsid w:val="00A363AF"/>
    <w:rsid w:val="00A36401"/>
    <w:rsid w:val="00A365AB"/>
    <w:rsid w:val="00A3681E"/>
    <w:rsid w:val="00A3686C"/>
    <w:rsid w:val="00A369D4"/>
    <w:rsid w:val="00A36F0B"/>
    <w:rsid w:val="00A36FA7"/>
    <w:rsid w:val="00A36FAC"/>
    <w:rsid w:val="00A37266"/>
    <w:rsid w:val="00A37277"/>
    <w:rsid w:val="00A3730F"/>
    <w:rsid w:val="00A37383"/>
    <w:rsid w:val="00A37580"/>
    <w:rsid w:val="00A37791"/>
    <w:rsid w:val="00A378BB"/>
    <w:rsid w:val="00A3791B"/>
    <w:rsid w:val="00A379AC"/>
    <w:rsid w:val="00A37A0E"/>
    <w:rsid w:val="00A37A41"/>
    <w:rsid w:val="00A37B06"/>
    <w:rsid w:val="00A37BE1"/>
    <w:rsid w:val="00A40447"/>
    <w:rsid w:val="00A40455"/>
    <w:rsid w:val="00A40496"/>
    <w:rsid w:val="00A4071E"/>
    <w:rsid w:val="00A4072A"/>
    <w:rsid w:val="00A40740"/>
    <w:rsid w:val="00A40AFE"/>
    <w:rsid w:val="00A40BFA"/>
    <w:rsid w:val="00A40DE7"/>
    <w:rsid w:val="00A411C7"/>
    <w:rsid w:val="00A41276"/>
    <w:rsid w:val="00A41866"/>
    <w:rsid w:val="00A41D60"/>
    <w:rsid w:val="00A41E47"/>
    <w:rsid w:val="00A41EF7"/>
    <w:rsid w:val="00A41F28"/>
    <w:rsid w:val="00A42194"/>
    <w:rsid w:val="00A42357"/>
    <w:rsid w:val="00A423BA"/>
    <w:rsid w:val="00A42771"/>
    <w:rsid w:val="00A428A9"/>
    <w:rsid w:val="00A42924"/>
    <w:rsid w:val="00A42B46"/>
    <w:rsid w:val="00A430BB"/>
    <w:rsid w:val="00A430DD"/>
    <w:rsid w:val="00A43904"/>
    <w:rsid w:val="00A43915"/>
    <w:rsid w:val="00A4398F"/>
    <w:rsid w:val="00A43D26"/>
    <w:rsid w:val="00A43EF1"/>
    <w:rsid w:val="00A4408A"/>
    <w:rsid w:val="00A4435A"/>
    <w:rsid w:val="00A44389"/>
    <w:rsid w:val="00A44646"/>
    <w:rsid w:val="00A4476F"/>
    <w:rsid w:val="00A44791"/>
    <w:rsid w:val="00A44826"/>
    <w:rsid w:val="00A44846"/>
    <w:rsid w:val="00A44BA0"/>
    <w:rsid w:val="00A44BA7"/>
    <w:rsid w:val="00A45205"/>
    <w:rsid w:val="00A452AD"/>
    <w:rsid w:val="00A45518"/>
    <w:rsid w:val="00A4557E"/>
    <w:rsid w:val="00A456AB"/>
    <w:rsid w:val="00A45712"/>
    <w:rsid w:val="00A458BC"/>
    <w:rsid w:val="00A45A33"/>
    <w:rsid w:val="00A45A80"/>
    <w:rsid w:val="00A45B12"/>
    <w:rsid w:val="00A45E1A"/>
    <w:rsid w:val="00A45F65"/>
    <w:rsid w:val="00A4613C"/>
    <w:rsid w:val="00A46253"/>
    <w:rsid w:val="00A463C3"/>
    <w:rsid w:val="00A4658B"/>
    <w:rsid w:val="00A46A5C"/>
    <w:rsid w:val="00A46B01"/>
    <w:rsid w:val="00A46CE3"/>
    <w:rsid w:val="00A46DC9"/>
    <w:rsid w:val="00A46E2F"/>
    <w:rsid w:val="00A47056"/>
    <w:rsid w:val="00A4706E"/>
    <w:rsid w:val="00A4717A"/>
    <w:rsid w:val="00A47191"/>
    <w:rsid w:val="00A47244"/>
    <w:rsid w:val="00A473D2"/>
    <w:rsid w:val="00A475D2"/>
    <w:rsid w:val="00A4787D"/>
    <w:rsid w:val="00A47AE3"/>
    <w:rsid w:val="00A47C4A"/>
    <w:rsid w:val="00A47D78"/>
    <w:rsid w:val="00A47E35"/>
    <w:rsid w:val="00A5013F"/>
    <w:rsid w:val="00A50473"/>
    <w:rsid w:val="00A504F0"/>
    <w:rsid w:val="00A50879"/>
    <w:rsid w:val="00A508BF"/>
    <w:rsid w:val="00A50A97"/>
    <w:rsid w:val="00A5125E"/>
    <w:rsid w:val="00A51578"/>
    <w:rsid w:val="00A51583"/>
    <w:rsid w:val="00A515AC"/>
    <w:rsid w:val="00A51751"/>
    <w:rsid w:val="00A517F9"/>
    <w:rsid w:val="00A51B6F"/>
    <w:rsid w:val="00A51CBD"/>
    <w:rsid w:val="00A51D86"/>
    <w:rsid w:val="00A51DD2"/>
    <w:rsid w:val="00A520ED"/>
    <w:rsid w:val="00A5210C"/>
    <w:rsid w:val="00A5218A"/>
    <w:rsid w:val="00A5234C"/>
    <w:rsid w:val="00A52374"/>
    <w:rsid w:val="00A52818"/>
    <w:rsid w:val="00A529B5"/>
    <w:rsid w:val="00A52B6B"/>
    <w:rsid w:val="00A52D0C"/>
    <w:rsid w:val="00A52DCF"/>
    <w:rsid w:val="00A52F1F"/>
    <w:rsid w:val="00A53141"/>
    <w:rsid w:val="00A5322A"/>
    <w:rsid w:val="00A53411"/>
    <w:rsid w:val="00A53571"/>
    <w:rsid w:val="00A53643"/>
    <w:rsid w:val="00A5367D"/>
    <w:rsid w:val="00A5417C"/>
    <w:rsid w:val="00A543BF"/>
    <w:rsid w:val="00A544CA"/>
    <w:rsid w:val="00A5454D"/>
    <w:rsid w:val="00A548A5"/>
    <w:rsid w:val="00A548FF"/>
    <w:rsid w:val="00A54A94"/>
    <w:rsid w:val="00A54A9F"/>
    <w:rsid w:val="00A54CD3"/>
    <w:rsid w:val="00A54D59"/>
    <w:rsid w:val="00A54F20"/>
    <w:rsid w:val="00A5526D"/>
    <w:rsid w:val="00A552D8"/>
    <w:rsid w:val="00A55A10"/>
    <w:rsid w:val="00A55B70"/>
    <w:rsid w:val="00A55BEE"/>
    <w:rsid w:val="00A561F4"/>
    <w:rsid w:val="00A562B7"/>
    <w:rsid w:val="00A56442"/>
    <w:rsid w:val="00A56908"/>
    <w:rsid w:val="00A56EDD"/>
    <w:rsid w:val="00A57201"/>
    <w:rsid w:val="00A57290"/>
    <w:rsid w:val="00A572B2"/>
    <w:rsid w:val="00A572C6"/>
    <w:rsid w:val="00A5769D"/>
    <w:rsid w:val="00A576B4"/>
    <w:rsid w:val="00A5775D"/>
    <w:rsid w:val="00A577BE"/>
    <w:rsid w:val="00A57E85"/>
    <w:rsid w:val="00A60166"/>
    <w:rsid w:val="00A6028E"/>
    <w:rsid w:val="00A603AE"/>
    <w:rsid w:val="00A6042F"/>
    <w:rsid w:val="00A60620"/>
    <w:rsid w:val="00A606DB"/>
    <w:rsid w:val="00A608E9"/>
    <w:rsid w:val="00A60926"/>
    <w:rsid w:val="00A609B9"/>
    <w:rsid w:val="00A60ABE"/>
    <w:rsid w:val="00A60B1F"/>
    <w:rsid w:val="00A60C22"/>
    <w:rsid w:val="00A60FFB"/>
    <w:rsid w:val="00A61256"/>
    <w:rsid w:val="00A61318"/>
    <w:rsid w:val="00A617F4"/>
    <w:rsid w:val="00A619EF"/>
    <w:rsid w:val="00A61B95"/>
    <w:rsid w:val="00A61BC1"/>
    <w:rsid w:val="00A61E01"/>
    <w:rsid w:val="00A62298"/>
    <w:rsid w:val="00A62480"/>
    <w:rsid w:val="00A6258F"/>
    <w:rsid w:val="00A627EC"/>
    <w:rsid w:val="00A629C2"/>
    <w:rsid w:val="00A62A33"/>
    <w:rsid w:val="00A62C45"/>
    <w:rsid w:val="00A62DDB"/>
    <w:rsid w:val="00A62F18"/>
    <w:rsid w:val="00A6307A"/>
    <w:rsid w:val="00A634B4"/>
    <w:rsid w:val="00A636A5"/>
    <w:rsid w:val="00A63708"/>
    <w:rsid w:val="00A63989"/>
    <w:rsid w:val="00A639B8"/>
    <w:rsid w:val="00A639E5"/>
    <w:rsid w:val="00A63A36"/>
    <w:rsid w:val="00A63B45"/>
    <w:rsid w:val="00A63B47"/>
    <w:rsid w:val="00A63D85"/>
    <w:rsid w:val="00A63FCF"/>
    <w:rsid w:val="00A6424E"/>
    <w:rsid w:val="00A64461"/>
    <w:rsid w:val="00A644DC"/>
    <w:rsid w:val="00A645E5"/>
    <w:rsid w:val="00A64633"/>
    <w:rsid w:val="00A646D6"/>
    <w:rsid w:val="00A64776"/>
    <w:rsid w:val="00A6481D"/>
    <w:rsid w:val="00A64E3D"/>
    <w:rsid w:val="00A64F81"/>
    <w:rsid w:val="00A6524B"/>
    <w:rsid w:val="00A65271"/>
    <w:rsid w:val="00A65332"/>
    <w:rsid w:val="00A65467"/>
    <w:rsid w:val="00A65836"/>
    <w:rsid w:val="00A65C41"/>
    <w:rsid w:val="00A65CC1"/>
    <w:rsid w:val="00A65DCD"/>
    <w:rsid w:val="00A65E63"/>
    <w:rsid w:val="00A660F2"/>
    <w:rsid w:val="00A66356"/>
    <w:rsid w:val="00A6650D"/>
    <w:rsid w:val="00A666CE"/>
    <w:rsid w:val="00A6673D"/>
    <w:rsid w:val="00A66790"/>
    <w:rsid w:val="00A66988"/>
    <w:rsid w:val="00A669D4"/>
    <w:rsid w:val="00A669D7"/>
    <w:rsid w:val="00A669E5"/>
    <w:rsid w:val="00A66A6D"/>
    <w:rsid w:val="00A66D5A"/>
    <w:rsid w:val="00A66F4E"/>
    <w:rsid w:val="00A6710B"/>
    <w:rsid w:val="00A672A4"/>
    <w:rsid w:val="00A6748D"/>
    <w:rsid w:val="00A6749B"/>
    <w:rsid w:val="00A6749E"/>
    <w:rsid w:val="00A674B2"/>
    <w:rsid w:val="00A675C7"/>
    <w:rsid w:val="00A676DC"/>
    <w:rsid w:val="00A6773C"/>
    <w:rsid w:val="00A67945"/>
    <w:rsid w:val="00A67C9D"/>
    <w:rsid w:val="00A67D7C"/>
    <w:rsid w:val="00A67DB4"/>
    <w:rsid w:val="00A67EA3"/>
    <w:rsid w:val="00A70262"/>
    <w:rsid w:val="00A702FB"/>
    <w:rsid w:val="00A70337"/>
    <w:rsid w:val="00A70415"/>
    <w:rsid w:val="00A704E4"/>
    <w:rsid w:val="00A705F3"/>
    <w:rsid w:val="00A705FF"/>
    <w:rsid w:val="00A70ACE"/>
    <w:rsid w:val="00A70B11"/>
    <w:rsid w:val="00A70CE2"/>
    <w:rsid w:val="00A70D08"/>
    <w:rsid w:val="00A70D30"/>
    <w:rsid w:val="00A70E09"/>
    <w:rsid w:val="00A70F08"/>
    <w:rsid w:val="00A70FA5"/>
    <w:rsid w:val="00A71028"/>
    <w:rsid w:val="00A71392"/>
    <w:rsid w:val="00A714A7"/>
    <w:rsid w:val="00A715B3"/>
    <w:rsid w:val="00A7169D"/>
    <w:rsid w:val="00A718B1"/>
    <w:rsid w:val="00A719E3"/>
    <w:rsid w:val="00A71AB2"/>
    <w:rsid w:val="00A71BA4"/>
    <w:rsid w:val="00A71D87"/>
    <w:rsid w:val="00A7203E"/>
    <w:rsid w:val="00A72115"/>
    <w:rsid w:val="00A721D5"/>
    <w:rsid w:val="00A722CF"/>
    <w:rsid w:val="00A72777"/>
    <w:rsid w:val="00A728A0"/>
    <w:rsid w:val="00A7292A"/>
    <w:rsid w:val="00A729F5"/>
    <w:rsid w:val="00A72BE1"/>
    <w:rsid w:val="00A72C06"/>
    <w:rsid w:val="00A72C18"/>
    <w:rsid w:val="00A72CA3"/>
    <w:rsid w:val="00A72D79"/>
    <w:rsid w:val="00A72DE2"/>
    <w:rsid w:val="00A72F87"/>
    <w:rsid w:val="00A73103"/>
    <w:rsid w:val="00A731A0"/>
    <w:rsid w:val="00A734B9"/>
    <w:rsid w:val="00A734D4"/>
    <w:rsid w:val="00A735ED"/>
    <w:rsid w:val="00A735F8"/>
    <w:rsid w:val="00A73687"/>
    <w:rsid w:val="00A73AF3"/>
    <w:rsid w:val="00A73B2B"/>
    <w:rsid w:val="00A73D5D"/>
    <w:rsid w:val="00A73EBB"/>
    <w:rsid w:val="00A74086"/>
    <w:rsid w:val="00A743EA"/>
    <w:rsid w:val="00A7447F"/>
    <w:rsid w:val="00A744BD"/>
    <w:rsid w:val="00A746EC"/>
    <w:rsid w:val="00A74806"/>
    <w:rsid w:val="00A74AA9"/>
    <w:rsid w:val="00A74B48"/>
    <w:rsid w:val="00A74BF3"/>
    <w:rsid w:val="00A74E5E"/>
    <w:rsid w:val="00A74EE6"/>
    <w:rsid w:val="00A74F90"/>
    <w:rsid w:val="00A750A0"/>
    <w:rsid w:val="00A753F3"/>
    <w:rsid w:val="00A7555F"/>
    <w:rsid w:val="00A755EE"/>
    <w:rsid w:val="00A75817"/>
    <w:rsid w:val="00A75E24"/>
    <w:rsid w:val="00A75ECC"/>
    <w:rsid w:val="00A75F8E"/>
    <w:rsid w:val="00A761A1"/>
    <w:rsid w:val="00A76405"/>
    <w:rsid w:val="00A7643D"/>
    <w:rsid w:val="00A7655C"/>
    <w:rsid w:val="00A7664B"/>
    <w:rsid w:val="00A7665D"/>
    <w:rsid w:val="00A76955"/>
    <w:rsid w:val="00A76D71"/>
    <w:rsid w:val="00A76DC3"/>
    <w:rsid w:val="00A76EBA"/>
    <w:rsid w:val="00A76EE2"/>
    <w:rsid w:val="00A76FA8"/>
    <w:rsid w:val="00A770AC"/>
    <w:rsid w:val="00A770B3"/>
    <w:rsid w:val="00A7713E"/>
    <w:rsid w:val="00A77409"/>
    <w:rsid w:val="00A77838"/>
    <w:rsid w:val="00A779A5"/>
    <w:rsid w:val="00A77BB5"/>
    <w:rsid w:val="00A77F40"/>
    <w:rsid w:val="00A80394"/>
    <w:rsid w:val="00A8046F"/>
    <w:rsid w:val="00A80737"/>
    <w:rsid w:val="00A807FE"/>
    <w:rsid w:val="00A808F1"/>
    <w:rsid w:val="00A8092F"/>
    <w:rsid w:val="00A80C5A"/>
    <w:rsid w:val="00A80D48"/>
    <w:rsid w:val="00A81060"/>
    <w:rsid w:val="00A81079"/>
    <w:rsid w:val="00A81557"/>
    <w:rsid w:val="00A81659"/>
    <w:rsid w:val="00A8171A"/>
    <w:rsid w:val="00A81774"/>
    <w:rsid w:val="00A81980"/>
    <w:rsid w:val="00A81996"/>
    <w:rsid w:val="00A81A7B"/>
    <w:rsid w:val="00A81BE4"/>
    <w:rsid w:val="00A81E74"/>
    <w:rsid w:val="00A81EC3"/>
    <w:rsid w:val="00A821C1"/>
    <w:rsid w:val="00A822BF"/>
    <w:rsid w:val="00A8242F"/>
    <w:rsid w:val="00A824FC"/>
    <w:rsid w:val="00A824FE"/>
    <w:rsid w:val="00A82518"/>
    <w:rsid w:val="00A825D4"/>
    <w:rsid w:val="00A826D9"/>
    <w:rsid w:val="00A82A48"/>
    <w:rsid w:val="00A82BF1"/>
    <w:rsid w:val="00A82CF0"/>
    <w:rsid w:val="00A83748"/>
    <w:rsid w:val="00A83A4B"/>
    <w:rsid w:val="00A83BEF"/>
    <w:rsid w:val="00A83D1D"/>
    <w:rsid w:val="00A83D7F"/>
    <w:rsid w:val="00A83E21"/>
    <w:rsid w:val="00A83F20"/>
    <w:rsid w:val="00A83F5F"/>
    <w:rsid w:val="00A840B3"/>
    <w:rsid w:val="00A84110"/>
    <w:rsid w:val="00A8411B"/>
    <w:rsid w:val="00A84375"/>
    <w:rsid w:val="00A843FD"/>
    <w:rsid w:val="00A8483E"/>
    <w:rsid w:val="00A84AAE"/>
    <w:rsid w:val="00A84BC6"/>
    <w:rsid w:val="00A84DE9"/>
    <w:rsid w:val="00A84E60"/>
    <w:rsid w:val="00A8528A"/>
    <w:rsid w:val="00A852F3"/>
    <w:rsid w:val="00A85393"/>
    <w:rsid w:val="00A85413"/>
    <w:rsid w:val="00A854F7"/>
    <w:rsid w:val="00A8558A"/>
    <w:rsid w:val="00A855AC"/>
    <w:rsid w:val="00A8583A"/>
    <w:rsid w:val="00A8588C"/>
    <w:rsid w:val="00A8590D"/>
    <w:rsid w:val="00A85979"/>
    <w:rsid w:val="00A85A48"/>
    <w:rsid w:val="00A85D02"/>
    <w:rsid w:val="00A85E12"/>
    <w:rsid w:val="00A85F70"/>
    <w:rsid w:val="00A86061"/>
    <w:rsid w:val="00A86161"/>
    <w:rsid w:val="00A861A6"/>
    <w:rsid w:val="00A86207"/>
    <w:rsid w:val="00A8640C"/>
    <w:rsid w:val="00A864B4"/>
    <w:rsid w:val="00A86526"/>
    <w:rsid w:val="00A86529"/>
    <w:rsid w:val="00A8652C"/>
    <w:rsid w:val="00A867A2"/>
    <w:rsid w:val="00A86810"/>
    <w:rsid w:val="00A86818"/>
    <w:rsid w:val="00A86980"/>
    <w:rsid w:val="00A86A14"/>
    <w:rsid w:val="00A86AA8"/>
    <w:rsid w:val="00A86B91"/>
    <w:rsid w:val="00A86C0C"/>
    <w:rsid w:val="00A86D20"/>
    <w:rsid w:val="00A86D48"/>
    <w:rsid w:val="00A8706B"/>
    <w:rsid w:val="00A871CE"/>
    <w:rsid w:val="00A872A9"/>
    <w:rsid w:val="00A87356"/>
    <w:rsid w:val="00A8736F"/>
    <w:rsid w:val="00A873D4"/>
    <w:rsid w:val="00A87443"/>
    <w:rsid w:val="00A876A4"/>
    <w:rsid w:val="00A878B7"/>
    <w:rsid w:val="00A87F3C"/>
    <w:rsid w:val="00A90099"/>
    <w:rsid w:val="00A90145"/>
    <w:rsid w:val="00A901D0"/>
    <w:rsid w:val="00A902C4"/>
    <w:rsid w:val="00A902C9"/>
    <w:rsid w:val="00A902E2"/>
    <w:rsid w:val="00A90453"/>
    <w:rsid w:val="00A9091A"/>
    <w:rsid w:val="00A90D3A"/>
    <w:rsid w:val="00A90D40"/>
    <w:rsid w:val="00A90E7F"/>
    <w:rsid w:val="00A90F27"/>
    <w:rsid w:val="00A91086"/>
    <w:rsid w:val="00A91459"/>
    <w:rsid w:val="00A914AE"/>
    <w:rsid w:val="00A91580"/>
    <w:rsid w:val="00A9163B"/>
    <w:rsid w:val="00A916C6"/>
    <w:rsid w:val="00A916C8"/>
    <w:rsid w:val="00A919EC"/>
    <w:rsid w:val="00A91C06"/>
    <w:rsid w:val="00A91CD6"/>
    <w:rsid w:val="00A91E51"/>
    <w:rsid w:val="00A92029"/>
    <w:rsid w:val="00A92194"/>
    <w:rsid w:val="00A923C6"/>
    <w:rsid w:val="00A924C9"/>
    <w:rsid w:val="00A925E4"/>
    <w:rsid w:val="00A92A75"/>
    <w:rsid w:val="00A92C5E"/>
    <w:rsid w:val="00A92DF5"/>
    <w:rsid w:val="00A92E7D"/>
    <w:rsid w:val="00A92E94"/>
    <w:rsid w:val="00A933A5"/>
    <w:rsid w:val="00A9344F"/>
    <w:rsid w:val="00A934BF"/>
    <w:rsid w:val="00A93506"/>
    <w:rsid w:val="00A93902"/>
    <w:rsid w:val="00A939B2"/>
    <w:rsid w:val="00A93A13"/>
    <w:rsid w:val="00A93FC7"/>
    <w:rsid w:val="00A941E8"/>
    <w:rsid w:val="00A941F1"/>
    <w:rsid w:val="00A9427C"/>
    <w:rsid w:val="00A9441D"/>
    <w:rsid w:val="00A94652"/>
    <w:rsid w:val="00A94682"/>
    <w:rsid w:val="00A94C77"/>
    <w:rsid w:val="00A94ECF"/>
    <w:rsid w:val="00A94F8B"/>
    <w:rsid w:val="00A9523B"/>
    <w:rsid w:val="00A9533B"/>
    <w:rsid w:val="00A955D1"/>
    <w:rsid w:val="00A959D7"/>
    <w:rsid w:val="00A95EA2"/>
    <w:rsid w:val="00A96133"/>
    <w:rsid w:val="00A961D4"/>
    <w:rsid w:val="00A96294"/>
    <w:rsid w:val="00A96358"/>
    <w:rsid w:val="00A965BB"/>
    <w:rsid w:val="00A966A4"/>
    <w:rsid w:val="00A966A7"/>
    <w:rsid w:val="00A96731"/>
    <w:rsid w:val="00A96928"/>
    <w:rsid w:val="00A969C2"/>
    <w:rsid w:val="00A969C7"/>
    <w:rsid w:val="00A96A49"/>
    <w:rsid w:val="00A96B80"/>
    <w:rsid w:val="00A96FDA"/>
    <w:rsid w:val="00A970F6"/>
    <w:rsid w:val="00A971F1"/>
    <w:rsid w:val="00A977B0"/>
    <w:rsid w:val="00A97950"/>
    <w:rsid w:val="00A97A21"/>
    <w:rsid w:val="00A97FA7"/>
    <w:rsid w:val="00AA028B"/>
    <w:rsid w:val="00AA0590"/>
    <w:rsid w:val="00AA07E0"/>
    <w:rsid w:val="00AA0854"/>
    <w:rsid w:val="00AA0A09"/>
    <w:rsid w:val="00AA0CD6"/>
    <w:rsid w:val="00AA0E40"/>
    <w:rsid w:val="00AA12B7"/>
    <w:rsid w:val="00AA1305"/>
    <w:rsid w:val="00AA1340"/>
    <w:rsid w:val="00AA15AC"/>
    <w:rsid w:val="00AA1728"/>
    <w:rsid w:val="00AA1A09"/>
    <w:rsid w:val="00AA228E"/>
    <w:rsid w:val="00AA22AB"/>
    <w:rsid w:val="00AA272D"/>
    <w:rsid w:val="00AA2731"/>
    <w:rsid w:val="00AA2900"/>
    <w:rsid w:val="00AA2A8F"/>
    <w:rsid w:val="00AA2B9C"/>
    <w:rsid w:val="00AA2C3B"/>
    <w:rsid w:val="00AA2D97"/>
    <w:rsid w:val="00AA2E04"/>
    <w:rsid w:val="00AA2E31"/>
    <w:rsid w:val="00AA2F24"/>
    <w:rsid w:val="00AA3412"/>
    <w:rsid w:val="00AA344E"/>
    <w:rsid w:val="00AA3B58"/>
    <w:rsid w:val="00AA3D17"/>
    <w:rsid w:val="00AA40F2"/>
    <w:rsid w:val="00AA43D7"/>
    <w:rsid w:val="00AA453B"/>
    <w:rsid w:val="00AA4543"/>
    <w:rsid w:val="00AA4657"/>
    <w:rsid w:val="00AA46D8"/>
    <w:rsid w:val="00AA46FF"/>
    <w:rsid w:val="00AA4759"/>
    <w:rsid w:val="00AA496E"/>
    <w:rsid w:val="00AA4989"/>
    <w:rsid w:val="00AA498A"/>
    <w:rsid w:val="00AA49B0"/>
    <w:rsid w:val="00AA4B2A"/>
    <w:rsid w:val="00AA4BC0"/>
    <w:rsid w:val="00AA4D54"/>
    <w:rsid w:val="00AA4F6E"/>
    <w:rsid w:val="00AA5157"/>
    <w:rsid w:val="00AA541E"/>
    <w:rsid w:val="00AA548B"/>
    <w:rsid w:val="00AA5558"/>
    <w:rsid w:val="00AA56AD"/>
    <w:rsid w:val="00AA5749"/>
    <w:rsid w:val="00AA5920"/>
    <w:rsid w:val="00AA5A6F"/>
    <w:rsid w:val="00AA5B83"/>
    <w:rsid w:val="00AA6045"/>
    <w:rsid w:val="00AA60F2"/>
    <w:rsid w:val="00AA61DC"/>
    <w:rsid w:val="00AA62AF"/>
    <w:rsid w:val="00AA6326"/>
    <w:rsid w:val="00AA63D6"/>
    <w:rsid w:val="00AA64CB"/>
    <w:rsid w:val="00AA650A"/>
    <w:rsid w:val="00AA6903"/>
    <w:rsid w:val="00AA6AEE"/>
    <w:rsid w:val="00AA708A"/>
    <w:rsid w:val="00AA74DD"/>
    <w:rsid w:val="00AA78DD"/>
    <w:rsid w:val="00AA794F"/>
    <w:rsid w:val="00AA7BE5"/>
    <w:rsid w:val="00AA7E74"/>
    <w:rsid w:val="00AA7F43"/>
    <w:rsid w:val="00AB037F"/>
    <w:rsid w:val="00AB038E"/>
    <w:rsid w:val="00AB071A"/>
    <w:rsid w:val="00AB0D3B"/>
    <w:rsid w:val="00AB0E1A"/>
    <w:rsid w:val="00AB1018"/>
    <w:rsid w:val="00AB1047"/>
    <w:rsid w:val="00AB110B"/>
    <w:rsid w:val="00AB12E6"/>
    <w:rsid w:val="00AB12F6"/>
    <w:rsid w:val="00AB17AA"/>
    <w:rsid w:val="00AB17AC"/>
    <w:rsid w:val="00AB1934"/>
    <w:rsid w:val="00AB1AC6"/>
    <w:rsid w:val="00AB1B53"/>
    <w:rsid w:val="00AB1C3E"/>
    <w:rsid w:val="00AB1CC2"/>
    <w:rsid w:val="00AB1F08"/>
    <w:rsid w:val="00AB2175"/>
    <w:rsid w:val="00AB2256"/>
    <w:rsid w:val="00AB2288"/>
    <w:rsid w:val="00AB22EA"/>
    <w:rsid w:val="00AB238B"/>
    <w:rsid w:val="00AB2443"/>
    <w:rsid w:val="00AB26BB"/>
    <w:rsid w:val="00AB2866"/>
    <w:rsid w:val="00AB28DF"/>
    <w:rsid w:val="00AB29C0"/>
    <w:rsid w:val="00AB2DBF"/>
    <w:rsid w:val="00AB3142"/>
    <w:rsid w:val="00AB314D"/>
    <w:rsid w:val="00AB329F"/>
    <w:rsid w:val="00AB33F2"/>
    <w:rsid w:val="00AB3420"/>
    <w:rsid w:val="00AB36E9"/>
    <w:rsid w:val="00AB385F"/>
    <w:rsid w:val="00AB3B2D"/>
    <w:rsid w:val="00AB3D11"/>
    <w:rsid w:val="00AB4001"/>
    <w:rsid w:val="00AB42A7"/>
    <w:rsid w:val="00AB4308"/>
    <w:rsid w:val="00AB451A"/>
    <w:rsid w:val="00AB4627"/>
    <w:rsid w:val="00AB4700"/>
    <w:rsid w:val="00AB4732"/>
    <w:rsid w:val="00AB4BEF"/>
    <w:rsid w:val="00AB4C89"/>
    <w:rsid w:val="00AB4E2F"/>
    <w:rsid w:val="00AB4FB4"/>
    <w:rsid w:val="00AB5111"/>
    <w:rsid w:val="00AB52F2"/>
    <w:rsid w:val="00AB531E"/>
    <w:rsid w:val="00AB5641"/>
    <w:rsid w:val="00AB5CBB"/>
    <w:rsid w:val="00AB5E5B"/>
    <w:rsid w:val="00AB5ECD"/>
    <w:rsid w:val="00AB5ED5"/>
    <w:rsid w:val="00AB61D2"/>
    <w:rsid w:val="00AB62DC"/>
    <w:rsid w:val="00AB6600"/>
    <w:rsid w:val="00AB6A26"/>
    <w:rsid w:val="00AB6B4A"/>
    <w:rsid w:val="00AB6CAE"/>
    <w:rsid w:val="00AB6CC4"/>
    <w:rsid w:val="00AB6D08"/>
    <w:rsid w:val="00AB6EA8"/>
    <w:rsid w:val="00AB713D"/>
    <w:rsid w:val="00AB732D"/>
    <w:rsid w:val="00AB7915"/>
    <w:rsid w:val="00AB7A3F"/>
    <w:rsid w:val="00AB7ADE"/>
    <w:rsid w:val="00AB7C02"/>
    <w:rsid w:val="00AB7D1B"/>
    <w:rsid w:val="00AB7DC7"/>
    <w:rsid w:val="00AB7F91"/>
    <w:rsid w:val="00AC01B0"/>
    <w:rsid w:val="00AC0392"/>
    <w:rsid w:val="00AC03B4"/>
    <w:rsid w:val="00AC07D0"/>
    <w:rsid w:val="00AC0BC3"/>
    <w:rsid w:val="00AC1047"/>
    <w:rsid w:val="00AC137A"/>
    <w:rsid w:val="00AC163E"/>
    <w:rsid w:val="00AC16F5"/>
    <w:rsid w:val="00AC1868"/>
    <w:rsid w:val="00AC1BA0"/>
    <w:rsid w:val="00AC1D90"/>
    <w:rsid w:val="00AC2106"/>
    <w:rsid w:val="00AC2192"/>
    <w:rsid w:val="00AC238D"/>
    <w:rsid w:val="00AC23D1"/>
    <w:rsid w:val="00AC29C3"/>
    <w:rsid w:val="00AC3179"/>
    <w:rsid w:val="00AC3254"/>
    <w:rsid w:val="00AC33D6"/>
    <w:rsid w:val="00AC346B"/>
    <w:rsid w:val="00AC3861"/>
    <w:rsid w:val="00AC3B0A"/>
    <w:rsid w:val="00AC3D8D"/>
    <w:rsid w:val="00AC3DDA"/>
    <w:rsid w:val="00AC3EC4"/>
    <w:rsid w:val="00AC3EEF"/>
    <w:rsid w:val="00AC3F3E"/>
    <w:rsid w:val="00AC422D"/>
    <w:rsid w:val="00AC441A"/>
    <w:rsid w:val="00AC4425"/>
    <w:rsid w:val="00AC4A00"/>
    <w:rsid w:val="00AC4A2C"/>
    <w:rsid w:val="00AC4CD2"/>
    <w:rsid w:val="00AC4D08"/>
    <w:rsid w:val="00AC5145"/>
    <w:rsid w:val="00AC5197"/>
    <w:rsid w:val="00AC5222"/>
    <w:rsid w:val="00AC5422"/>
    <w:rsid w:val="00AC55CC"/>
    <w:rsid w:val="00AC55FD"/>
    <w:rsid w:val="00AC560D"/>
    <w:rsid w:val="00AC57F1"/>
    <w:rsid w:val="00AC582E"/>
    <w:rsid w:val="00AC5A08"/>
    <w:rsid w:val="00AC5A7F"/>
    <w:rsid w:val="00AC5B50"/>
    <w:rsid w:val="00AC5FD1"/>
    <w:rsid w:val="00AC60B0"/>
    <w:rsid w:val="00AC6141"/>
    <w:rsid w:val="00AC6249"/>
    <w:rsid w:val="00AC6356"/>
    <w:rsid w:val="00AC639E"/>
    <w:rsid w:val="00AC6435"/>
    <w:rsid w:val="00AC655D"/>
    <w:rsid w:val="00AC673A"/>
    <w:rsid w:val="00AC6743"/>
    <w:rsid w:val="00AC6818"/>
    <w:rsid w:val="00AC6BA2"/>
    <w:rsid w:val="00AC6C12"/>
    <w:rsid w:val="00AC6CA2"/>
    <w:rsid w:val="00AC6F1E"/>
    <w:rsid w:val="00AC7165"/>
    <w:rsid w:val="00AC742E"/>
    <w:rsid w:val="00AC77C4"/>
    <w:rsid w:val="00AC7AAB"/>
    <w:rsid w:val="00AC7CA2"/>
    <w:rsid w:val="00AC7D2A"/>
    <w:rsid w:val="00AC7E58"/>
    <w:rsid w:val="00AD008C"/>
    <w:rsid w:val="00AD00AE"/>
    <w:rsid w:val="00AD0481"/>
    <w:rsid w:val="00AD04D8"/>
    <w:rsid w:val="00AD0724"/>
    <w:rsid w:val="00AD08B8"/>
    <w:rsid w:val="00AD09D4"/>
    <w:rsid w:val="00AD0D45"/>
    <w:rsid w:val="00AD0D5C"/>
    <w:rsid w:val="00AD0D8F"/>
    <w:rsid w:val="00AD0E6E"/>
    <w:rsid w:val="00AD11BC"/>
    <w:rsid w:val="00AD11DE"/>
    <w:rsid w:val="00AD12CA"/>
    <w:rsid w:val="00AD191A"/>
    <w:rsid w:val="00AD1A1A"/>
    <w:rsid w:val="00AD1A5F"/>
    <w:rsid w:val="00AD1A6F"/>
    <w:rsid w:val="00AD1AC1"/>
    <w:rsid w:val="00AD1C6D"/>
    <w:rsid w:val="00AD1D41"/>
    <w:rsid w:val="00AD1D96"/>
    <w:rsid w:val="00AD1F38"/>
    <w:rsid w:val="00AD2063"/>
    <w:rsid w:val="00AD20F6"/>
    <w:rsid w:val="00AD2160"/>
    <w:rsid w:val="00AD2258"/>
    <w:rsid w:val="00AD2421"/>
    <w:rsid w:val="00AD2557"/>
    <w:rsid w:val="00AD26B1"/>
    <w:rsid w:val="00AD2754"/>
    <w:rsid w:val="00AD2776"/>
    <w:rsid w:val="00AD2801"/>
    <w:rsid w:val="00AD29FD"/>
    <w:rsid w:val="00AD2A1B"/>
    <w:rsid w:val="00AD2A64"/>
    <w:rsid w:val="00AD2CAD"/>
    <w:rsid w:val="00AD2EC5"/>
    <w:rsid w:val="00AD2F5D"/>
    <w:rsid w:val="00AD3049"/>
    <w:rsid w:val="00AD34A6"/>
    <w:rsid w:val="00AD35DA"/>
    <w:rsid w:val="00AD3765"/>
    <w:rsid w:val="00AD39AB"/>
    <w:rsid w:val="00AD3CC5"/>
    <w:rsid w:val="00AD3E0C"/>
    <w:rsid w:val="00AD4136"/>
    <w:rsid w:val="00AD4156"/>
    <w:rsid w:val="00AD43FD"/>
    <w:rsid w:val="00AD47CC"/>
    <w:rsid w:val="00AD4897"/>
    <w:rsid w:val="00AD48A5"/>
    <w:rsid w:val="00AD493F"/>
    <w:rsid w:val="00AD4E23"/>
    <w:rsid w:val="00AD4F93"/>
    <w:rsid w:val="00AD535B"/>
    <w:rsid w:val="00AD54EA"/>
    <w:rsid w:val="00AD58FE"/>
    <w:rsid w:val="00AD5908"/>
    <w:rsid w:val="00AD5988"/>
    <w:rsid w:val="00AD5AD1"/>
    <w:rsid w:val="00AD5B5A"/>
    <w:rsid w:val="00AD5C9B"/>
    <w:rsid w:val="00AD5D05"/>
    <w:rsid w:val="00AD607B"/>
    <w:rsid w:val="00AD63AC"/>
    <w:rsid w:val="00AD67E9"/>
    <w:rsid w:val="00AD680A"/>
    <w:rsid w:val="00AD6A6E"/>
    <w:rsid w:val="00AD6F0B"/>
    <w:rsid w:val="00AD6F74"/>
    <w:rsid w:val="00AD72EA"/>
    <w:rsid w:val="00AD75B1"/>
    <w:rsid w:val="00AD7669"/>
    <w:rsid w:val="00AD769F"/>
    <w:rsid w:val="00AD7782"/>
    <w:rsid w:val="00AD77BF"/>
    <w:rsid w:val="00AD7893"/>
    <w:rsid w:val="00AD78C4"/>
    <w:rsid w:val="00AD7929"/>
    <w:rsid w:val="00AD7ADC"/>
    <w:rsid w:val="00AD7AEE"/>
    <w:rsid w:val="00AD7C5F"/>
    <w:rsid w:val="00AD7C84"/>
    <w:rsid w:val="00AE03C7"/>
    <w:rsid w:val="00AE03FE"/>
    <w:rsid w:val="00AE0570"/>
    <w:rsid w:val="00AE0572"/>
    <w:rsid w:val="00AE09A2"/>
    <w:rsid w:val="00AE0BEF"/>
    <w:rsid w:val="00AE1071"/>
    <w:rsid w:val="00AE126B"/>
    <w:rsid w:val="00AE17C6"/>
    <w:rsid w:val="00AE17F8"/>
    <w:rsid w:val="00AE199A"/>
    <w:rsid w:val="00AE1D9E"/>
    <w:rsid w:val="00AE1E4B"/>
    <w:rsid w:val="00AE1EE5"/>
    <w:rsid w:val="00AE204E"/>
    <w:rsid w:val="00AE2511"/>
    <w:rsid w:val="00AE252F"/>
    <w:rsid w:val="00AE25AE"/>
    <w:rsid w:val="00AE26A2"/>
    <w:rsid w:val="00AE294A"/>
    <w:rsid w:val="00AE3070"/>
    <w:rsid w:val="00AE3158"/>
    <w:rsid w:val="00AE32B9"/>
    <w:rsid w:val="00AE3637"/>
    <w:rsid w:val="00AE3B44"/>
    <w:rsid w:val="00AE4000"/>
    <w:rsid w:val="00AE4084"/>
    <w:rsid w:val="00AE4160"/>
    <w:rsid w:val="00AE42E6"/>
    <w:rsid w:val="00AE42F2"/>
    <w:rsid w:val="00AE43B5"/>
    <w:rsid w:val="00AE45ED"/>
    <w:rsid w:val="00AE498C"/>
    <w:rsid w:val="00AE4CC3"/>
    <w:rsid w:val="00AE4D4C"/>
    <w:rsid w:val="00AE4D87"/>
    <w:rsid w:val="00AE5046"/>
    <w:rsid w:val="00AE50E6"/>
    <w:rsid w:val="00AE52AB"/>
    <w:rsid w:val="00AE52E9"/>
    <w:rsid w:val="00AE52F6"/>
    <w:rsid w:val="00AE547C"/>
    <w:rsid w:val="00AE54B9"/>
    <w:rsid w:val="00AE54DD"/>
    <w:rsid w:val="00AE573C"/>
    <w:rsid w:val="00AE58B9"/>
    <w:rsid w:val="00AE5AF7"/>
    <w:rsid w:val="00AE5D9E"/>
    <w:rsid w:val="00AE5E28"/>
    <w:rsid w:val="00AE5E8C"/>
    <w:rsid w:val="00AE5F9B"/>
    <w:rsid w:val="00AE60FD"/>
    <w:rsid w:val="00AE6143"/>
    <w:rsid w:val="00AE650A"/>
    <w:rsid w:val="00AE6687"/>
    <w:rsid w:val="00AE6A61"/>
    <w:rsid w:val="00AE6D70"/>
    <w:rsid w:val="00AE6EE3"/>
    <w:rsid w:val="00AE700B"/>
    <w:rsid w:val="00AE70F6"/>
    <w:rsid w:val="00AE7100"/>
    <w:rsid w:val="00AE7360"/>
    <w:rsid w:val="00AE7827"/>
    <w:rsid w:val="00AF0023"/>
    <w:rsid w:val="00AF0052"/>
    <w:rsid w:val="00AF00D8"/>
    <w:rsid w:val="00AF019A"/>
    <w:rsid w:val="00AF022B"/>
    <w:rsid w:val="00AF03B0"/>
    <w:rsid w:val="00AF05C7"/>
    <w:rsid w:val="00AF08FC"/>
    <w:rsid w:val="00AF0C2A"/>
    <w:rsid w:val="00AF0C52"/>
    <w:rsid w:val="00AF0D4C"/>
    <w:rsid w:val="00AF0EC0"/>
    <w:rsid w:val="00AF19C4"/>
    <w:rsid w:val="00AF19D0"/>
    <w:rsid w:val="00AF1BD3"/>
    <w:rsid w:val="00AF1E77"/>
    <w:rsid w:val="00AF1EE0"/>
    <w:rsid w:val="00AF2159"/>
    <w:rsid w:val="00AF2196"/>
    <w:rsid w:val="00AF21A1"/>
    <w:rsid w:val="00AF220D"/>
    <w:rsid w:val="00AF22CB"/>
    <w:rsid w:val="00AF24F2"/>
    <w:rsid w:val="00AF282A"/>
    <w:rsid w:val="00AF28D3"/>
    <w:rsid w:val="00AF2B7E"/>
    <w:rsid w:val="00AF2CDD"/>
    <w:rsid w:val="00AF2DBA"/>
    <w:rsid w:val="00AF2DEE"/>
    <w:rsid w:val="00AF2E7D"/>
    <w:rsid w:val="00AF2F10"/>
    <w:rsid w:val="00AF2F14"/>
    <w:rsid w:val="00AF2F3D"/>
    <w:rsid w:val="00AF2F73"/>
    <w:rsid w:val="00AF2F83"/>
    <w:rsid w:val="00AF32CA"/>
    <w:rsid w:val="00AF32DC"/>
    <w:rsid w:val="00AF3413"/>
    <w:rsid w:val="00AF3456"/>
    <w:rsid w:val="00AF3466"/>
    <w:rsid w:val="00AF3593"/>
    <w:rsid w:val="00AF3628"/>
    <w:rsid w:val="00AF3825"/>
    <w:rsid w:val="00AF38FD"/>
    <w:rsid w:val="00AF39F5"/>
    <w:rsid w:val="00AF3DD9"/>
    <w:rsid w:val="00AF3E34"/>
    <w:rsid w:val="00AF3E35"/>
    <w:rsid w:val="00AF413E"/>
    <w:rsid w:val="00AF41AE"/>
    <w:rsid w:val="00AF444E"/>
    <w:rsid w:val="00AF46E3"/>
    <w:rsid w:val="00AF478C"/>
    <w:rsid w:val="00AF4D06"/>
    <w:rsid w:val="00AF4FAC"/>
    <w:rsid w:val="00AF51BD"/>
    <w:rsid w:val="00AF52C1"/>
    <w:rsid w:val="00AF52F8"/>
    <w:rsid w:val="00AF539E"/>
    <w:rsid w:val="00AF53B6"/>
    <w:rsid w:val="00AF5568"/>
    <w:rsid w:val="00AF5867"/>
    <w:rsid w:val="00AF5AED"/>
    <w:rsid w:val="00AF5D41"/>
    <w:rsid w:val="00AF5DE1"/>
    <w:rsid w:val="00AF5EC0"/>
    <w:rsid w:val="00AF5EE0"/>
    <w:rsid w:val="00AF5FD8"/>
    <w:rsid w:val="00AF5FDD"/>
    <w:rsid w:val="00AF640D"/>
    <w:rsid w:val="00AF67EA"/>
    <w:rsid w:val="00AF6808"/>
    <w:rsid w:val="00AF6C32"/>
    <w:rsid w:val="00AF6F8F"/>
    <w:rsid w:val="00AF6FBA"/>
    <w:rsid w:val="00AF714F"/>
    <w:rsid w:val="00AF7591"/>
    <w:rsid w:val="00AF7902"/>
    <w:rsid w:val="00AF7A50"/>
    <w:rsid w:val="00AF7BC5"/>
    <w:rsid w:val="00AF7CDB"/>
    <w:rsid w:val="00AF7DB0"/>
    <w:rsid w:val="00AF7FD1"/>
    <w:rsid w:val="00AF7FF0"/>
    <w:rsid w:val="00B00432"/>
    <w:rsid w:val="00B008D3"/>
    <w:rsid w:val="00B00A94"/>
    <w:rsid w:val="00B00BF1"/>
    <w:rsid w:val="00B00E02"/>
    <w:rsid w:val="00B00F9E"/>
    <w:rsid w:val="00B010C8"/>
    <w:rsid w:val="00B0113C"/>
    <w:rsid w:val="00B011D0"/>
    <w:rsid w:val="00B01336"/>
    <w:rsid w:val="00B01426"/>
    <w:rsid w:val="00B014A1"/>
    <w:rsid w:val="00B014D0"/>
    <w:rsid w:val="00B01686"/>
    <w:rsid w:val="00B01855"/>
    <w:rsid w:val="00B01ADC"/>
    <w:rsid w:val="00B01F79"/>
    <w:rsid w:val="00B01F9E"/>
    <w:rsid w:val="00B0284C"/>
    <w:rsid w:val="00B02907"/>
    <w:rsid w:val="00B029BD"/>
    <w:rsid w:val="00B029F3"/>
    <w:rsid w:val="00B02FA2"/>
    <w:rsid w:val="00B03186"/>
    <w:rsid w:val="00B032C2"/>
    <w:rsid w:val="00B03387"/>
    <w:rsid w:val="00B033BF"/>
    <w:rsid w:val="00B03491"/>
    <w:rsid w:val="00B035A6"/>
    <w:rsid w:val="00B036D5"/>
    <w:rsid w:val="00B03754"/>
    <w:rsid w:val="00B0376C"/>
    <w:rsid w:val="00B03888"/>
    <w:rsid w:val="00B039B5"/>
    <w:rsid w:val="00B03A99"/>
    <w:rsid w:val="00B03C82"/>
    <w:rsid w:val="00B03DC2"/>
    <w:rsid w:val="00B03EA7"/>
    <w:rsid w:val="00B0410D"/>
    <w:rsid w:val="00B04237"/>
    <w:rsid w:val="00B042D0"/>
    <w:rsid w:val="00B04517"/>
    <w:rsid w:val="00B0466C"/>
    <w:rsid w:val="00B04824"/>
    <w:rsid w:val="00B04A1B"/>
    <w:rsid w:val="00B04E8D"/>
    <w:rsid w:val="00B0509F"/>
    <w:rsid w:val="00B05111"/>
    <w:rsid w:val="00B05129"/>
    <w:rsid w:val="00B05178"/>
    <w:rsid w:val="00B051FF"/>
    <w:rsid w:val="00B052C4"/>
    <w:rsid w:val="00B052E1"/>
    <w:rsid w:val="00B05474"/>
    <w:rsid w:val="00B0551E"/>
    <w:rsid w:val="00B0564A"/>
    <w:rsid w:val="00B05CB9"/>
    <w:rsid w:val="00B05CD1"/>
    <w:rsid w:val="00B05D14"/>
    <w:rsid w:val="00B05F8E"/>
    <w:rsid w:val="00B06046"/>
    <w:rsid w:val="00B061DD"/>
    <w:rsid w:val="00B06343"/>
    <w:rsid w:val="00B06427"/>
    <w:rsid w:val="00B06463"/>
    <w:rsid w:val="00B0678E"/>
    <w:rsid w:val="00B067E0"/>
    <w:rsid w:val="00B068BC"/>
    <w:rsid w:val="00B06963"/>
    <w:rsid w:val="00B06C9C"/>
    <w:rsid w:val="00B06F85"/>
    <w:rsid w:val="00B070A1"/>
    <w:rsid w:val="00B07332"/>
    <w:rsid w:val="00B07510"/>
    <w:rsid w:val="00B07603"/>
    <w:rsid w:val="00B076F5"/>
    <w:rsid w:val="00B07798"/>
    <w:rsid w:val="00B0782C"/>
    <w:rsid w:val="00B07923"/>
    <w:rsid w:val="00B079AF"/>
    <w:rsid w:val="00B07D43"/>
    <w:rsid w:val="00B07DF2"/>
    <w:rsid w:val="00B07F3C"/>
    <w:rsid w:val="00B10051"/>
    <w:rsid w:val="00B1048A"/>
    <w:rsid w:val="00B104D2"/>
    <w:rsid w:val="00B104DD"/>
    <w:rsid w:val="00B1056E"/>
    <w:rsid w:val="00B1061C"/>
    <w:rsid w:val="00B10A55"/>
    <w:rsid w:val="00B10BFD"/>
    <w:rsid w:val="00B10C4A"/>
    <w:rsid w:val="00B10FC5"/>
    <w:rsid w:val="00B1106F"/>
    <w:rsid w:val="00B114CF"/>
    <w:rsid w:val="00B1155D"/>
    <w:rsid w:val="00B119F1"/>
    <w:rsid w:val="00B11A95"/>
    <w:rsid w:val="00B11AF0"/>
    <w:rsid w:val="00B11B68"/>
    <w:rsid w:val="00B11C24"/>
    <w:rsid w:val="00B11C8C"/>
    <w:rsid w:val="00B11FD4"/>
    <w:rsid w:val="00B12196"/>
    <w:rsid w:val="00B12271"/>
    <w:rsid w:val="00B125B5"/>
    <w:rsid w:val="00B129A7"/>
    <w:rsid w:val="00B12C23"/>
    <w:rsid w:val="00B12C52"/>
    <w:rsid w:val="00B12D32"/>
    <w:rsid w:val="00B12EAE"/>
    <w:rsid w:val="00B12EC2"/>
    <w:rsid w:val="00B12ECC"/>
    <w:rsid w:val="00B12F15"/>
    <w:rsid w:val="00B12F1F"/>
    <w:rsid w:val="00B132F9"/>
    <w:rsid w:val="00B133AA"/>
    <w:rsid w:val="00B13B7A"/>
    <w:rsid w:val="00B13B7B"/>
    <w:rsid w:val="00B13BFC"/>
    <w:rsid w:val="00B13D1B"/>
    <w:rsid w:val="00B142F5"/>
    <w:rsid w:val="00B149C7"/>
    <w:rsid w:val="00B14B91"/>
    <w:rsid w:val="00B14DA8"/>
    <w:rsid w:val="00B14E1F"/>
    <w:rsid w:val="00B14E31"/>
    <w:rsid w:val="00B14ED0"/>
    <w:rsid w:val="00B14F12"/>
    <w:rsid w:val="00B15B8A"/>
    <w:rsid w:val="00B15E55"/>
    <w:rsid w:val="00B160EE"/>
    <w:rsid w:val="00B16129"/>
    <w:rsid w:val="00B16225"/>
    <w:rsid w:val="00B1634A"/>
    <w:rsid w:val="00B16353"/>
    <w:rsid w:val="00B1639B"/>
    <w:rsid w:val="00B16493"/>
    <w:rsid w:val="00B167A3"/>
    <w:rsid w:val="00B16AB3"/>
    <w:rsid w:val="00B16C13"/>
    <w:rsid w:val="00B16C17"/>
    <w:rsid w:val="00B1705B"/>
    <w:rsid w:val="00B17177"/>
    <w:rsid w:val="00B17338"/>
    <w:rsid w:val="00B17430"/>
    <w:rsid w:val="00B1745D"/>
    <w:rsid w:val="00B17567"/>
    <w:rsid w:val="00B177F4"/>
    <w:rsid w:val="00B1788A"/>
    <w:rsid w:val="00B17CCD"/>
    <w:rsid w:val="00B17EE2"/>
    <w:rsid w:val="00B20300"/>
    <w:rsid w:val="00B2033C"/>
    <w:rsid w:val="00B20371"/>
    <w:rsid w:val="00B205B2"/>
    <w:rsid w:val="00B2066E"/>
    <w:rsid w:val="00B20A0A"/>
    <w:rsid w:val="00B20B6B"/>
    <w:rsid w:val="00B20EBC"/>
    <w:rsid w:val="00B20EE4"/>
    <w:rsid w:val="00B20F20"/>
    <w:rsid w:val="00B20F78"/>
    <w:rsid w:val="00B2111A"/>
    <w:rsid w:val="00B21149"/>
    <w:rsid w:val="00B21315"/>
    <w:rsid w:val="00B213C7"/>
    <w:rsid w:val="00B21438"/>
    <w:rsid w:val="00B214EE"/>
    <w:rsid w:val="00B21636"/>
    <w:rsid w:val="00B216A6"/>
    <w:rsid w:val="00B21787"/>
    <w:rsid w:val="00B2180E"/>
    <w:rsid w:val="00B2182A"/>
    <w:rsid w:val="00B21860"/>
    <w:rsid w:val="00B21A25"/>
    <w:rsid w:val="00B21B39"/>
    <w:rsid w:val="00B21B68"/>
    <w:rsid w:val="00B21B84"/>
    <w:rsid w:val="00B21BF4"/>
    <w:rsid w:val="00B21C10"/>
    <w:rsid w:val="00B21D2E"/>
    <w:rsid w:val="00B21E37"/>
    <w:rsid w:val="00B21FC7"/>
    <w:rsid w:val="00B221E1"/>
    <w:rsid w:val="00B22399"/>
    <w:rsid w:val="00B2244D"/>
    <w:rsid w:val="00B2248B"/>
    <w:rsid w:val="00B224FD"/>
    <w:rsid w:val="00B22A96"/>
    <w:rsid w:val="00B22F1C"/>
    <w:rsid w:val="00B23279"/>
    <w:rsid w:val="00B234A1"/>
    <w:rsid w:val="00B234DD"/>
    <w:rsid w:val="00B2355C"/>
    <w:rsid w:val="00B23598"/>
    <w:rsid w:val="00B2363F"/>
    <w:rsid w:val="00B238A5"/>
    <w:rsid w:val="00B238E1"/>
    <w:rsid w:val="00B2393F"/>
    <w:rsid w:val="00B239E5"/>
    <w:rsid w:val="00B23E38"/>
    <w:rsid w:val="00B23E46"/>
    <w:rsid w:val="00B23F06"/>
    <w:rsid w:val="00B23FD1"/>
    <w:rsid w:val="00B2400F"/>
    <w:rsid w:val="00B24232"/>
    <w:rsid w:val="00B242D9"/>
    <w:rsid w:val="00B24326"/>
    <w:rsid w:val="00B243CF"/>
    <w:rsid w:val="00B244AC"/>
    <w:rsid w:val="00B247FB"/>
    <w:rsid w:val="00B24800"/>
    <w:rsid w:val="00B248AE"/>
    <w:rsid w:val="00B249C6"/>
    <w:rsid w:val="00B24D91"/>
    <w:rsid w:val="00B25504"/>
    <w:rsid w:val="00B25AF3"/>
    <w:rsid w:val="00B25C18"/>
    <w:rsid w:val="00B25F4C"/>
    <w:rsid w:val="00B25FAF"/>
    <w:rsid w:val="00B26253"/>
    <w:rsid w:val="00B26289"/>
    <w:rsid w:val="00B2652E"/>
    <w:rsid w:val="00B26699"/>
    <w:rsid w:val="00B26833"/>
    <w:rsid w:val="00B268D7"/>
    <w:rsid w:val="00B26B13"/>
    <w:rsid w:val="00B26CE5"/>
    <w:rsid w:val="00B26EAD"/>
    <w:rsid w:val="00B273F1"/>
    <w:rsid w:val="00B276FB"/>
    <w:rsid w:val="00B2783F"/>
    <w:rsid w:val="00B27A04"/>
    <w:rsid w:val="00B27B36"/>
    <w:rsid w:val="00B27B73"/>
    <w:rsid w:val="00B27FCB"/>
    <w:rsid w:val="00B302BE"/>
    <w:rsid w:val="00B305FB"/>
    <w:rsid w:val="00B3088E"/>
    <w:rsid w:val="00B3115E"/>
    <w:rsid w:val="00B31323"/>
    <w:rsid w:val="00B31952"/>
    <w:rsid w:val="00B31C23"/>
    <w:rsid w:val="00B31CCE"/>
    <w:rsid w:val="00B31D23"/>
    <w:rsid w:val="00B31DDD"/>
    <w:rsid w:val="00B31F17"/>
    <w:rsid w:val="00B320A5"/>
    <w:rsid w:val="00B32127"/>
    <w:rsid w:val="00B3226B"/>
    <w:rsid w:val="00B3262D"/>
    <w:rsid w:val="00B32989"/>
    <w:rsid w:val="00B32A4C"/>
    <w:rsid w:val="00B32A6F"/>
    <w:rsid w:val="00B32FF6"/>
    <w:rsid w:val="00B331AF"/>
    <w:rsid w:val="00B333F1"/>
    <w:rsid w:val="00B3354A"/>
    <w:rsid w:val="00B33A6B"/>
    <w:rsid w:val="00B33CC2"/>
    <w:rsid w:val="00B3414D"/>
    <w:rsid w:val="00B34197"/>
    <w:rsid w:val="00B341EF"/>
    <w:rsid w:val="00B34278"/>
    <w:rsid w:val="00B34656"/>
    <w:rsid w:val="00B3476D"/>
    <w:rsid w:val="00B3483F"/>
    <w:rsid w:val="00B3497E"/>
    <w:rsid w:val="00B34B24"/>
    <w:rsid w:val="00B35100"/>
    <w:rsid w:val="00B35123"/>
    <w:rsid w:val="00B3515E"/>
    <w:rsid w:val="00B3516D"/>
    <w:rsid w:val="00B35397"/>
    <w:rsid w:val="00B353B3"/>
    <w:rsid w:val="00B35450"/>
    <w:rsid w:val="00B35B59"/>
    <w:rsid w:val="00B35EA8"/>
    <w:rsid w:val="00B35F6E"/>
    <w:rsid w:val="00B360B5"/>
    <w:rsid w:val="00B3630E"/>
    <w:rsid w:val="00B3671B"/>
    <w:rsid w:val="00B36760"/>
    <w:rsid w:val="00B367E3"/>
    <w:rsid w:val="00B36A8D"/>
    <w:rsid w:val="00B36E2B"/>
    <w:rsid w:val="00B36E70"/>
    <w:rsid w:val="00B36FA5"/>
    <w:rsid w:val="00B37028"/>
    <w:rsid w:val="00B37767"/>
    <w:rsid w:val="00B377BE"/>
    <w:rsid w:val="00B37853"/>
    <w:rsid w:val="00B379B2"/>
    <w:rsid w:val="00B37B66"/>
    <w:rsid w:val="00B37B80"/>
    <w:rsid w:val="00B37C9C"/>
    <w:rsid w:val="00B37D63"/>
    <w:rsid w:val="00B37DB2"/>
    <w:rsid w:val="00B40083"/>
    <w:rsid w:val="00B401D4"/>
    <w:rsid w:val="00B40241"/>
    <w:rsid w:val="00B40260"/>
    <w:rsid w:val="00B40395"/>
    <w:rsid w:val="00B40580"/>
    <w:rsid w:val="00B40676"/>
    <w:rsid w:val="00B4085B"/>
    <w:rsid w:val="00B40BA9"/>
    <w:rsid w:val="00B40DBA"/>
    <w:rsid w:val="00B40E91"/>
    <w:rsid w:val="00B41060"/>
    <w:rsid w:val="00B4135A"/>
    <w:rsid w:val="00B413B7"/>
    <w:rsid w:val="00B41549"/>
    <w:rsid w:val="00B41570"/>
    <w:rsid w:val="00B4181D"/>
    <w:rsid w:val="00B41839"/>
    <w:rsid w:val="00B41EF1"/>
    <w:rsid w:val="00B41F49"/>
    <w:rsid w:val="00B42364"/>
    <w:rsid w:val="00B42457"/>
    <w:rsid w:val="00B4283C"/>
    <w:rsid w:val="00B431D1"/>
    <w:rsid w:val="00B4327B"/>
    <w:rsid w:val="00B43297"/>
    <w:rsid w:val="00B433FE"/>
    <w:rsid w:val="00B4353F"/>
    <w:rsid w:val="00B43619"/>
    <w:rsid w:val="00B43940"/>
    <w:rsid w:val="00B43A53"/>
    <w:rsid w:val="00B43C98"/>
    <w:rsid w:val="00B43CE7"/>
    <w:rsid w:val="00B43EB3"/>
    <w:rsid w:val="00B440D4"/>
    <w:rsid w:val="00B442E5"/>
    <w:rsid w:val="00B4444A"/>
    <w:rsid w:val="00B44552"/>
    <w:rsid w:val="00B448CE"/>
    <w:rsid w:val="00B449D9"/>
    <w:rsid w:val="00B44B65"/>
    <w:rsid w:val="00B44D4C"/>
    <w:rsid w:val="00B44D95"/>
    <w:rsid w:val="00B45006"/>
    <w:rsid w:val="00B45311"/>
    <w:rsid w:val="00B453D7"/>
    <w:rsid w:val="00B453F2"/>
    <w:rsid w:val="00B4542F"/>
    <w:rsid w:val="00B454E0"/>
    <w:rsid w:val="00B4567E"/>
    <w:rsid w:val="00B45A29"/>
    <w:rsid w:val="00B45F6A"/>
    <w:rsid w:val="00B46396"/>
    <w:rsid w:val="00B46802"/>
    <w:rsid w:val="00B4693D"/>
    <w:rsid w:val="00B46D7F"/>
    <w:rsid w:val="00B4705B"/>
    <w:rsid w:val="00B4710E"/>
    <w:rsid w:val="00B47139"/>
    <w:rsid w:val="00B47494"/>
    <w:rsid w:val="00B474B9"/>
    <w:rsid w:val="00B4756C"/>
    <w:rsid w:val="00B47575"/>
    <w:rsid w:val="00B47697"/>
    <w:rsid w:val="00B4770A"/>
    <w:rsid w:val="00B47868"/>
    <w:rsid w:val="00B47B0E"/>
    <w:rsid w:val="00B47FB9"/>
    <w:rsid w:val="00B47FF4"/>
    <w:rsid w:val="00B504C0"/>
    <w:rsid w:val="00B505E0"/>
    <w:rsid w:val="00B50711"/>
    <w:rsid w:val="00B507EF"/>
    <w:rsid w:val="00B508B4"/>
    <w:rsid w:val="00B508E2"/>
    <w:rsid w:val="00B50BCC"/>
    <w:rsid w:val="00B50C09"/>
    <w:rsid w:val="00B50C99"/>
    <w:rsid w:val="00B50D15"/>
    <w:rsid w:val="00B50EB6"/>
    <w:rsid w:val="00B50F4A"/>
    <w:rsid w:val="00B50FFC"/>
    <w:rsid w:val="00B51093"/>
    <w:rsid w:val="00B5117B"/>
    <w:rsid w:val="00B51782"/>
    <w:rsid w:val="00B5189E"/>
    <w:rsid w:val="00B51DC5"/>
    <w:rsid w:val="00B5202C"/>
    <w:rsid w:val="00B52166"/>
    <w:rsid w:val="00B5266D"/>
    <w:rsid w:val="00B52B3A"/>
    <w:rsid w:val="00B52CE5"/>
    <w:rsid w:val="00B52E0B"/>
    <w:rsid w:val="00B52F00"/>
    <w:rsid w:val="00B52FBE"/>
    <w:rsid w:val="00B53029"/>
    <w:rsid w:val="00B53459"/>
    <w:rsid w:val="00B5345C"/>
    <w:rsid w:val="00B536DC"/>
    <w:rsid w:val="00B53710"/>
    <w:rsid w:val="00B5377B"/>
    <w:rsid w:val="00B5378E"/>
    <w:rsid w:val="00B5392E"/>
    <w:rsid w:val="00B5394F"/>
    <w:rsid w:val="00B53A65"/>
    <w:rsid w:val="00B53B3D"/>
    <w:rsid w:val="00B53B58"/>
    <w:rsid w:val="00B53D28"/>
    <w:rsid w:val="00B53EBA"/>
    <w:rsid w:val="00B54090"/>
    <w:rsid w:val="00B54134"/>
    <w:rsid w:val="00B5415D"/>
    <w:rsid w:val="00B54198"/>
    <w:rsid w:val="00B54240"/>
    <w:rsid w:val="00B542ED"/>
    <w:rsid w:val="00B544CC"/>
    <w:rsid w:val="00B544D3"/>
    <w:rsid w:val="00B54559"/>
    <w:rsid w:val="00B545B8"/>
    <w:rsid w:val="00B5479D"/>
    <w:rsid w:val="00B5497C"/>
    <w:rsid w:val="00B54B07"/>
    <w:rsid w:val="00B54B1E"/>
    <w:rsid w:val="00B54CFB"/>
    <w:rsid w:val="00B54DC9"/>
    <w:rsid w:val="00B5522C"/>
    <w:rsid w:val="00B55379"/>
    <w:rsid w:val="00B5539D"/>
    <w:rsid w:val="00B55D33"/>
    <w:rsid w:val="00B55F63"/>
    <w:rsid w:val="00B56114"/>
    <w:rsid w:val="00B56671"/>
    <w:rsid w:val="00B56986"/>
    <w:rsid w:val="00B569A6"/>
    <w:rsid w:val="00B56BA5"/>
    <w:rsid w:val="00B56BEA"/>
    <w:rsid w:val="00B56CFB"/>
    <w:rsid w:val="00B56F2D"/>
    <w:rsid w:val="00B571B5"/>
    <w:rsid w:val="00B57290"/>
    <w:rsid w:val="00B5729A"/>
    <w:rsid w:val="00B5732B"/>
    <w:rsid w:val="00B5740F"/>
    <w:rsid w:val="00B574A2"/>
    <w:rsid w:val="00B57626"/>
    <w:rsid w:val="00B578D0"/>
    <w:rsid w:val="00B57A62"/>
    <w:rsid w:val="00B57AB8"/>
    <w:rsid w:val="00B60493"/>
    <w:rsid w:val="00B60BDD"/>
    <w:rsid w:val="00B60D38"/>
    <w:rsid w:val="00B60E2B"/>
    <w:rsid w:val="00B60FB0"/>
    <w:rsid w:val="00B6105C"/>
    <w:rsid w:val="00B61232"/>
    <w:rsid w:val="00B61540"/>
    <w:rsid w:val="00B617BB"/>
    <w:rsid w:val="00B6195F"/>
    <w:rsid w:val="00B61AC1"/>
    <w:rsid w:val="00B61D5C"/>
    <w:rsid w:val="00B61F9B"/>
    <w:rsid w:val="00B620CA"/>
    <w:rsid w:val="00B62140"/>
    <w:rsid w:val="00B62195"/>
    <w:rsid w:val="00B6222C"/>
    <w:rsid w:val="00B6244A"/>
    <w:rsid w:val="00B624DE"/>
    <w:rsid w:val="00B629BF"/>
    <w:rsid w:val="00B62C3A"/>
    <w:rsid w:val="00B633D2"/>
    <w:rsid w:val="00B63538"/>
    <w:rsid w:val="00B63785"/>
    <w:rsid w:val="00B63944"/>
    <w:rsid w:val="00B63A3C"/>
    <w:rsid w:val="00B63C41"/>
    <w:rsid w:val="00B63EBC"/>
    <w:rsid w:val="00B63F01"/>
    <w:rsid w:val="00B63FFA"/>
    <w:rsid w:val="00B640EB"/>
    <w:rsid w:val="00B6432D"/>
    <w:rsid w:val="00B6448B"/>
    <w:rsid w:val="00B646E0"/>
    <w:rsid w:val="00B64BD0"/>
    <w:rsid w:val="00B64BFD"/>
    <w:rsid w:val="00B64E0F"/>
    <w:rsid w:val="00B64E9E"/>
    <w:rsid w:val="00B64F7D"/>
    <w:rsid w:val="00B65330"/>
    <w:rsid w:val="00B653FE"/>
    <w:rsid w:val="00B65753"/>
    <w:rsid w:val="00B65E6E"/>
    <w:rsid w:val="00B66370"/>
    <w:rsid w:val="00B666F6"/>
    <w:rsid w:val="00B6675B"/>
    <w:rsid w:val="00B6675E"/>
    <w:rsid w:val="00B66860"/>
    <w:rsid w:val="00B6695C"/>
    <w:rsid w:val="00B66CAA"/>
    <w:rsid w:val="00B66F54"/>
    <w:rsid w:val="00B671B8"/>
    <w:rsid w:val="00B673DB"/>
    <w:rsid w:val="00B677BD"/>
    <w:rsid w:val="00B679AD"/>
    <w:rsid w:val="00B67A78"/>
    <w:rsid w:val="00B67E7B"/>
    <w:rsid w:val="00B70039"/>
    <w:rsid w:val="00B7011E"/>
    <w:rsid w:val="00B70127"/>
    <w:rsid w:val="00B70278"/>
    <w:rsid w:val="00B7033A"/>
    <w:rsid w:val="00B703CA"/>
    <w:rsid w:val="00B70464"/>
    <w:rsid w:val="00B70B66"/>
    <w:rsid w:val="00B70C64"/>
    <w:rsid w:val="00B70DD0"/>
    <w:rsid w:val="00B70FC6"/>
    <w:rsid w:val="00B710B7"/>
    <w:rsid w:val="00B710EF"/>
    <w:rsid w:val="00B712F6"/>
    <w:rsid w:val="00B713CC"/>
    <w:rsid w:val="00B71492"/>
    <w:rsid w:val="00B715B7"/>
    <w:rsid w:val="00B715FE"/>
    <w:rsid w:val="00B71B56"/>
    <w:rsid w:val="00B72430"/>
    <w:rsid w:val="00B7249A"/>
    <w:rsid w:val="00B7296A"/>
    <w:rsid w:val="00B72A41"/>
    <w:rsid w:val="00B72A55"/>
    <w:rsid w:val="00B72B0E"/>
    <w:rsid w:val="00B72E06"/>
    <w:rsid w:val="00B72F4A"/>
    <w:rsid w:val="00B72FD9"/>
    <w:rsid w:val="00B734B5"/>
    <w:rsid w:val="00B73786"/>
    <w:rsid w:val="00B73915"/>
    <w:rsid w:val="00B73BB7"/>
    <w:rsid w:val="00B73C08"/>
    <w:rsid w:val="00B73CC3"/>
    <w:rsid w:val="00B7402B"/>
    <w:rsid w:val="00B741AB"/>
    <w:rsid w:val="00B744BD"/>
    <w:rsid w:val="00B74681"/>
    <w:rsid w:val="00B7471C"/>
    <w:rsid w:val="00B74775"/>
    <w:rsid w:val="00B747C9"/>
    <w:rsid w:val="00B7494A"/>
    <w:rsid w:val="00B74AE4"/>
    <w:rsid w:val="00B74AEF"/>
    <w:rsid w:val="00B74DB6"/>
    <w:rsid w:val="00B7510D"/>
    <w:rsid w:val="00B75151"/>
    <w:rsid w:val="00B75192"/>
    <w:rsid w:val="00B75429"/>
    <w:rsid w:val="00B755B1"/>
    <w:rsid w:val="00B7576C"/>
    <w:rsid w:val="00B7589A"/>
    <w:rsid w:val="00B75CC1"/>
    <w:rsid w:val="00B75DCA"/>
    <w:rsid w:val="00B75E06"/>
    <w:rsid w:val="00B75ED8"/>
    <w:rsid w:val="00B760CC"/>
    <w:rsid w:val="00B76212"/>
    <w:rsid w:val="00B76460"/>
    <w:rsid w:val="00B766AF"/>
    <w:rsid w:val="00B76719"/>
    <w:rsid w:val="00B7671F"/>
    <w:rsid w:val="00B76820"/>
    <w:rsid w:val="00B76846"/>
    <w:rsid w:val="00B7689E"/>
    <w:rsid w:val="00B76B4E"/>
    <w:rsid w:val="00B76D65"/>
    <w:rsid w:val="00B76E03"/>
    <w:rsid w:val="00B76E46"/>
    <w:rsid w:val="00B76FBF"/>
    <w:rsid w:val="00B771A7"/>
    <w:rsid w:val="00B773A7"/>
    <w:rsid w:val="00B77695"/>
    <w:rsid w:val="00B776F9"/>
    <w:rsid w:val="00B7783E"/>
    <w:rsid w:val="00B77E3B"/>
    <w:rsid w:val="00B77E89"/>
    <w:rsid w:val="00B77FD4"/>
    <w:rsid w:val="00B801A5"/>
    <w:rsid w:val="00B803A1"/>
    <w:rsid w:val="00B805CD"/>
    <w:rsid w:val="00B805D4"/>
    <w:rsid w:val="00B8069B"/>
    <w:rsid w:val="00B80751"/>
    <w:rsid w:val="00B807F2"/>
    <w:rsid w:val="00B80920"/>
    <w:rsid w:val="00B809FA"/>
    <w:rsid w:val="00B80B03"/>
    <w:rsid w:val="00B80B29"/>
    <w:rsid w:val="00B80C95"/>
    <w:rsid w:val="00B80D64"/>
    <w:rsid w:val="00B80E2B"/>
    <w:rsid w:val="00B810BA"/>
    <w:rsid w:val="00B81141"/>
    <w:rsid w:val="00B8144B"/>
    <w:rsid w:val="00B814E7"/>
    <w:rsid w:val="00B8156B"/>
    <w:rsid w:val="00B81577"/>
    <w:rsid w:val="00B817A8"/>
    <w:rsid w:val="00B817FD"/>
    <w:rsid w:val="00B81A77"/>
    <w:rsid w:val="00B81B6C"/>
    <w:rsid w:val="00B81D09"/>
    <w:rsid w:val="00B81D76"/>
    <w:rsid w:val="00B81E05"/>
    <w:rsid w:val="00B8216D"/>
    <w:rsid w:val="00B82206"/>
    <w:rsid w:val="00B822CE"/>
    <w:rsid w:val="00B822DC"/>
    <w:rsid w:val="00B8240A"/>
    <w:rsid w:val="00B82463"/>
    <w:rsid w:val="00B827D1"/>
    <w:rsid w:val="00B82A19"/>
    <w:rsid w:val="00B82EDF"/>
    <w:rsid w:val="00B82F02"/>
    <w:rsid w:val="00B82F9B"/>
    <w:rsid w:val="00B830B7"/>
    <w:rsid w:val="00B83130"/>
    <w:rsid w:val="00B8321F"/>
    <w:rsid w:val="00B832FD"/>
    <w:rsid w:val="00B83483"/>
    <w:rsid w:val="00B83702"/>
    <w:rsid w:val="00B837BB"/>
    <w:rsid w:val="00B83A99"/>
    <w:rsid w:val="00B83AFA"/>
    <w:rsid w:val="00B83C5D"/>
    <w:rsid w:val="00B83F71"/>
    <w:rsid w:val="00B84040"/>
    <w:rsid w:val="00B842EF"/>
    <w:rsid w:val="00B843D3"/>
    <w:rsid w:val="00B84528"/>
    <w:rsid w:val="00B8466B"/>
    <w:rsid w:val="00B8476C"/>
    <w:rsid w:val="00B849BE"/>
    <w:rsid w:val="00B84B3F"/>
    <w:rsid w:val="00B84B99"/>
    <w:rsid w:val="00B84D24"/>
    <w:rsid w:val="00B84E65"/>
    <w:rsid w:val="00B84FE8"/>
    <w:rsid w:val="00B85005"/>
    <w:rsid w:val="00B8524F"/>
    <w:rsid w:val="00B85364"/>
    <w:rsid w:val="00B853D3"/>
    <w:rsid w:val="00B8553E"/>
    <w:rsid w:val="00B85590"/>
    <w:rsid w:val="00B85884"/>
    <w:rsid w:val="00B85D96"/>
    <w:rsid w:val="00B85E92"/>
    <w:rsid w:val="00B85F77"/>
    <w:rsid w:val="00B861A2"/>
    <w:rsid w:val="00B8637A"/>
    <w:rsid w:val="00B8658F"/>
    <w:rsid w:val="00B86761"/>
    <w:rsid w:val="00B869B9"/>
    <w:rsid w:val="00B86AFB"/>
    <w:rsid w:val="00B86CCB"/>
    <w:rsid w:val="00B86FF4"/>
    <w:rsid w:val="00B8704C"/>
    <w:rsid w:val="00B87095"/>
    <w:rsid w:val="00B8711E"/>
    <w:rsid w:val="00B8718F"/>
    <w:rsid w:val="00B87249"/>
    <w:rsid w:val="00B87405"/>
    <w:rsid w:val="00B875BE"/>
    <w:rsid w:val="00B878B4"/>
    <w:rsid w:val="00B878DC"/>
    <w:rsid w:val="00B87911"/>
    <w:rsid w:val="00B87A58"/>
    <w:rsid w:val="00B87A7E"/>
    <w:rsid w:val="00B87BE5"/>
    <w:rsid w:val="00B87BED"/>
    <w:rsid w:val="00B87E96"/>
    <w:rsid w:val="00B90021"/>
    <w:rsid w:val="00B90257"/>
    <w:rsid w:val="00B9030F"/>
    <w:rsid w:val="00B90402"/>
    <w:rsid w:val="00B90453"/>
    <w:rsid w:val="00B9051B"/>
    <w:rsid w:val="00B905A1"/>
    <w:rsid w:val="00B909EE"/>
    <w:rsid w:val="00B90CF9"/>
    <w:rsid w:val="00B90DD2"/>
    <w:rsid w:val="00B90FAE"/>
    <w:rsid w:val="00B913D8"/>
    <w:rsid w:val="00B914AE"/>
    <w:rsid w:val="00B91722"/>
    <w:rsid w:val="00B917A0"/>
    <w:rsid w:val="00B917EA"/>
    <w:rsid w:val="00B91930"/>
    <w:rsid w:val="00B91AF1"/>
    <w:rsid w:val="00B91FF5"/>
    <w:rsid w:val="00B91FFC"/>
    <w:rsid w:val="00B920AC"/>
    <w:rsid w:val="00B923D1"/>
    <w:rsid w:val="00B9242B"/>
    <w:rsid w:val="00B924FC"/>
    <w:rsid w:val="00B92746"/>
    <w:rsid w:val="00B92C0C"/>
    <w:rsid w:val="00B92C7A"/>
    <w:rsid w:val="00B92C83"/>
    <w:rsid w:val="00B92CC2"/>
    <w:rsid w:val="00B92D08"/>
    <w:rsid w:val="00B92D13"/>
    <w:rsid w:val="00B92D5C"/>
    <w:rsid w:val="00B92D6A"/>
    <w:rsid w:val="00B92DAD"/>
    <w:rsid w:val="00B92DCE"/>
    <w:rsid w:val="00B92E50"/>
    <w:rsid w:val="00B92EB0"/>
    <w:rsid w:val="00B92F9D"/>
    <w:rsid w:val="00B92FB0"/>
    <w:rsid w:val="00B92FDE"/>
    <w:rsid w:val="00B93056"/>
    <w:rsid w:val="00B9322A"/>
    <w:rsid w:val="00B9330A"/>
    <w:rsid w:val="00B93466"/>
    <w:rsid w:val="00B93622"/>
    <w:rsid w:val="00B93AD3"/>
    <w:rsid w:val="00B93ADE"/>
    <w:rsid w:val="00B93C19"/>
    <w:rsid w:val="00B93FF5"/>
    <w:rsid w:val="00B946B9"/>
    <w:rsid w:val="00B94A4F"/>
    <w:rsid w:val="00B94B2D"/>
    <w:rsid w:val="00B94B9F"/>
    <w:rsid w:val="00B94C53"/>
    <w:rsid w:val="00B94CD3"/>
    <w:rsid w:val="00B94D30"/>
    <w:rsid w:val="00B94EF9"/>
    <w:rsid w:val="00B94F91"/>
    <w:rsid w:val="00B951BF"/>
    <w:rsid w:val="00B952A4"/>
    <w:rsid w:val="00B953B1"/>
    <w:rsid w:val="00B955FD"/>
    <w:rsid w:val="00B956A8"/>
    <w:rsid w:val="00B95A05"/>
    <w:rsid w:val="00B95A0B"/>
    <w:rsid w:val="00B95B49"/>
    <w:rsid w:val="00B95DBE"/>
    <w:rsid w:val="00B95FDB"/>
    <w:rsid w:val="00B95FE1"/>
    <w:rsid w:val="00B96085"/>
    <w:rsid w:val="00B96266"/>
    <w:rsid w:val="00B965BA"/>
    <w:rsid w:val="00B96D85"/>
    <w:rsid w:val="00B96EB2"/>
    <w:rsid w:val="00B97260"/>
    <w:rsid w:val="00B9727D"/>
    <w:rsid w:val="00B9739A"/>
    <w:rsid w:val="00B9764D"/>
    <w:rsid w:val="00B976BA"/>
    <w:rsid w:val="00B97B38"/>
    <w:rsid w:val="00B97C33"/>
    <w:rsid w:val="00B97C83"/>
    <w:rsid w:val="00B97EB5"/>
    <w:rsid w:val="00BA0005"/>
    <w:rsid w:val="00BA0011"/>
    <w:rsid w:val="00BA002B"/>
    <w:rsid w:val="00BA02B9"/>
    <w:rsid w:val="00BA0301"/>
    <w:rsid w:val="00BA047F"/>
    <w:rsid w:val="00BA04B9"/>
    <w:rsid w:val="00BA0666"/>
    <w:rsid w:val="00BA0852"/>
    <w:rsid w:val="00BA0C75"/>
    <w:rsid w:val="00BA0D2A"/>
    <w:rsid w:val="00BA0EAD"/>
    <w:rsid w:val="00BA126A"/>
    <w:rsid w:val="00BA133F"/>
    <w:rsid w:val="00BA144D"/>
    <w:rsid w:val="00BA1677"/>
    <w:rsid w:val="00BA16A8"/>
    <w:rsid w:val="00BA192B"/>
    <w:rsid w:val="00BA1A2C"/>
    <w:rsid w:val="00BA2067"/>
    <w:rsid w:val="00BA2257"/>
    <w:rsid w:val="00BA22E8"/>
    <w:rsid w:val="00BA2793"/>
    <w:rsid w:val="00BA2877"/>
    <w:rsid w:val="00BA2903"/>
    <w:rsid w:val="00BA2930"/>
    <w:rsid w:val="00BA2982"/>
    <w:rsid w:val="00BA2AC3"/>
    <w:rsid w:val="00BA2E6E"/>
    <w:rsid w:val="00BA2EC6"/>
    <w:rsid w:val="00BA2EDD"/>
    <w:rsid w:val="00BA2F03"/>
    <w:rsid w:val="00BA3670"/>
    <w:rsid w:val="00BA3691"/>
    <w:rsid w:val="00BA36D3"/>
    <w:rsid w:val="00BA37C7"/>
    <w:rsid w:val="00BA3E99"/>
    <w:rsid w:val="00BA40BE"/>
    <w:rsid w:val="00BA40DE"/>
    <w:rsid w:val="00BA416E"/>
    <w:rsid w:val="00BA420D"/>
    <w:rsid w:val="00BA44D9"/>
    <w:rsid w:val="00BA4629"/>
    <w:rsid w:val="00BA4698"/>
    <w:rsid w:val="00BA472E"/>
    <w:rsid w:val="00BA492B"/>
    <w:rsid w:val="00BA4C54"/>
    <w:rsid w:val="00BA4DB3"/>
    <w:rsid w:val="00BA4FCE"/>
    <w:rsid w:val="00BA5168"/>
    <w:rsid w:val="00BA5204"/>
    <w:rsid w:val="00BA525A"/>
    <w:rsid w:val="00BA55A4"/>
    <w:rsid w:val="00BA5A59"/>
    <w:rsid w:val="00BA5B00"/>
    <w:rsid w:val="00BA5C0F"/>
    <w:rsid w:val="00BA5E1E"/>
    <w:rsid w:val="00BA5E52"/>
    <w:rsid w:val="00BA60A8"/>
    <w:rsid w:val="00BA6388"/>
    <w:rsid w:val="00BA653B"/>
    <w:rsid w:val="00BA690B"/>
    <w:rsid w:val="00BA6BD4"/>
    <w:rsid w:val="00BA6D72"/>
    <w:rsid w:val="00BA6F08"/>
    <w:rsid w:val="00BA6FC9"/>
    <w:rsid w:val="00BA7135"/>
    <w:rsid w:val="00BA7164"/>
    <w:rsid w:val="00BA71B6"/>
    <w:rsid w:val="00BA71BC"/>
    <w:rsid w:val="00BA72DA"/>
    <w:rsid w:val="00BA73D7"/>
    <w:rsid w:val="00BA7595"/>
    <w:rsid w:val="00BA75BD"/>
    <w:rsid w:val="00BA7813"/>
    <w:rsid w:val="00BA79F6"/>
    <w:rsid w:val="00BA7B73"/>
    <w:rsid w:val="00BA7BA3"/>
    <w:rsid w:val="00BA7E1E"/>
    <w:rsid w:val="00BA7E2A"/>
    <w:rsid w:val="00BA7EC9"/>
    <w:rsid w:val="00BA7F65"/>
    <w:rsid w:val="00BB0048"/>
    <w:rsid w:val="00BB0112"/>
    <w:rsid w:val="00BB01AA"/>
    <w:rsid w:val="00BB02F2"/>
    <w:rsid w:val="00BB0366"/>
    <w:rsid w:val="00BB05A3"/>
    <w:rsid w:val="00BB05BF"/>
    <w:rsid w:val="00BB0667"/>
    <w:rsid w:val="00BB06DE"/>
    <w:rsid w:val="00BB0BE0"/>
    <w:rsid w:val="00BB0DAD"/>
    <w:rsid w:val="00BB0DB4"/>
    <w:rsid w:val="00BB0E92"/>
    <w:rsid w:val="00BB107A"/>
    <w:rsid w:val="00BB12EE"/>
    <w:rsid w:val="00BB1300"/>
    <w:rsid w:val="00BB146D"/>
    <w:rsid w:val="00BB1617"/>
    <w:rsid w:val="00BB1631"/>
    <w:rsid w:val="00BB1720"/>
    <w:rsid w:val="00BB1803"/>
    <w:rsid w:val="00BB1884"/>
    <w:rsid w:val="00BB18E1"/>
    <w:rsid w:val="00BB191C"/>
    <w:rsid w:val="00BB1A1A"/>
    <w:rsid w:val="00BB1C52"/>
    <w:rsid w:val="00BB1FE5"/>
    <w:rsid w:val="00BB2087"/>
    <w:rsid w:val="00BB23C5"/>
    <w:rsid w:val="00BB28FF"/>
    <w:rsid w:val="00BB2A60"/>
    <w:rsid w:val="00BB2B06"/>
    <w:rsid w:val="00BB2E62"/>
    <w:rsid w:val="00BB3290"/>
    <w:rsid w:val="00BB34E8"/>
    <w:rsid w:val="00BB3671"/>
    <w:rsid w:val="00BB378F"/>
    <w:rsid w:val="00BB3844"/>
    <w:rsid w:val="00BB38E6"/>
    <w:rsid w:val="00BB3910"/>
    <w:rsid w:val="00BB3A1E"/>
    <w:rsid w:val="00BB3DA8"/>
    <w:rsid w:val="00BB3DB1"/>
    <w:rsid w:val="00BB4278"/>
    <w:rsid w:val="00BB449F"/>
    <w:rsid w:val="00BB4870"/>
    <w:rsid w:val="00BB4A11"/>
    <w:rsid w:val="00BB4ADE"/>
    <w:rsid w:val="00BB4B77"/>
    <w:rsid w:val="00BB4BAB"/>
    <w:rsid w:val="00BB4C4A"/>
    <w:rsid w:val="00BB4C63"/>
    <w:rsid w:val="00BB4C70"/>
    <w:rsid w:val="00BB4CCD"/>
    <w:rsid w:val="00BB4F78"/>
    <w:rsid w:val="00BB5047"/>
    <w:rsid w:val="00BB517E"/>
    <w:rsid w:val="00BB55C1"/>
    <w:rsid w:val="00BB5F62"/>
    <w:rsid w:val="00BB601D"/>
    <w:rsid w:val="00BB6297"/>
    <w:rsid w:val="00BB62DD"/>
    <w:rsid w:val="00BB63FC"/>
    <w:rsid w:val="00BB6606"/>
    <w:rsid w:val="00BB6713"/>
    <w:rsid w:val="00BB68CE"/>
    <w:rsid w:val="00BB6EE1"/>
    <w:rsid w:val="00BB6F52"/>
    <w:rsid w:val="00BB6FF8"/>
    <w:rsid w:val="00BB716D"/>
    <w:rsid w:val="00BB74EF"/>
    <w:rsid w:val="00BB7518"/>
    <w:rsid w:val="00BB76E8"/>
    <w:rsid w:val="00BB790E"/>
    <w:rsid w:val="00BB7B01"/>
    <w:rsid w:val="00BB7E07"/>
    <w:rsid w:val="00BB7EC3"/>
    <w:rsid w:val="00BC02A5"/>
    <w:rsid w:val="00BC03A6"/>
    <w:rsid w:val="00BC042F"/>
    <w:rsid w:val="00BC0820"/>
    <w:rsid w:val="00BC095E"/>
    <w:rsid w:val="00BC0B91"/>
    <w:rsid w:val="00BC0C7F"/>
    <w:rsid w:val="00BC0D7E"/>
    <w:rsid w:val="00BC0E2A"/>
    <w:rsid w:val="00BC0EDA"/>
    <w:rsid w:val="00BC1009"/>
    <w:rsid w:val="00BC108C"/>
    <w:rsid w:val="00BC1118"/>
    <w:rsid w:val="00BC11E9"/>
    <w:rsid w:val="00BC1251"/>
    <w:rsid w:val="00BC14A6"/>
    <w:rsid w:val="00BC1598"/>
    <w:rsid w:val="00BC15AA"/>
    <w:rsid w:val="00BC16B4"/>
    <w:rsid w:val="00BC16E4"/>
    <w:rsid w:val="00BC1ABC"/>
    <w:rsid w:val="00BC1ACF"/>
    <w:rsid w:val="00BC1CA6"/>
    <w:rsid w:val="00BC1EC1"/>
    <w:rsid w:val="00BC1FC1"/>
    <w:rsid w:val="00BC1FF0"/>
    <w:rsid w:val="00BC23DF"/>
    <w:rsid w:val="00BC2A1E"/>
    <w:rsid w:val="00BC2ED8"/>
    <w:rsid w:val="00BC3508"/>
    <w:rsid w:val="00BC354D"/>
    <w:rsid w:val="00BC3693"/>
    <w:rsid w:val="00BC374F"/>
    <w:rsid w:val="00BC3CCF"/>
    <w:rsid w:val="00BC3EA3"/>
    <w:rsid w:val="00BC411D"/>
    <w:rsid w:val="00BC4379"/>
    <w:rsid w:val="00BC43A3"/>
    <w:rsid w:val="00BC44E4"/>
    <w:rsid w:val="00BC45E2"/>
    <w:rsid w:val="00BC4A25"/>
    <w:rsid w:val="00BC4B6C"/>
    <w:rsid w:val="00BC4CF5"/>
    <w:rsid w:val="00BC507A"/>
    <w:rsid w:val="00BC523A"/>
    <w:rsid w:val="00BC567A"/>
    <w:rsid w:val="00BC57D7"/>
    <w:rsid w:val="00BC581C"/>
    <w:rsid w:val="00BC59A9"/>
    <w:rsid w:val="00BC5AB7"/>
    <w:rsid w:val="00BC5B81"/>
    <w:rsid w:val="00BC5E6B"/>
    <w:rsid w:val="00BC633F"/>
    <w:rsid w:val="00BC640D"/>
    <w:rsid w:val="00BC6456"/>
    <w:rsid w:val="00BC6559"/>
    <w:rsid w:val="00BC66BC"/>
    <w:rsid w:val="00BC6950"/>
    <w:rsid w:val="00BC6C54"/>
    <w:rsid w:val="00BC6F99"/>
    <w:rsid w:val="00BC7197"/>
    <w:rsid w:val="00BC71F3"/>
    <w:rsid w:val="00BC7226"/>
    <w:rsid w:val="00BC7422"/>
    <w:rsid w:val="00BC756D"/>
    <w:rsid w:val="00BC7612"/>
    <w:rsid w:val="00BC765F"/>
    <w:rsid w:val="00BC769D"/>
    <w:rsid w:val="00BC7703"/>
    <w:rsid w:val="00BC77C9"/>
    <w:rsid w:val="00BC79D7"/>
    <w:rsid w:val="00BC7A23"/>
    <w:rsid w:val="00BC7D8C"/>
    <w:rsid w:val="00BC7E81"/>
    <w:rsid w:val="00BD0042"/>
    <w:rsid w:val="00BD055A"/>
    <w:rsid w:val="00BD05B4"/>
    <w:rsid w:val="00BD0660"/>
    <w:rsid w:val="00BD075C"/>
    <w:rsid w:val="00BD0A5B"/>
    <w:rsid w:val="00BD0AE1"/>
    <w:rsid w:val="00BD140E"/>
    <w:rsid w:val="00BD144B"/>
    <w:rsid w:val="00BD1504"/>
    <w:rsid w:val="00BD1BBA"/>
    <w:rsid w:val="00BD1C30"/>
    <w:rsid w:val="00BD1D08"/>
    <w:rsid w:val="00BD1EBF"/>
    <w:rsid w:val="00BD21FD"/>
    <w:rsid w:val="00BD2395"/>
    <w:rsid w:val="00BD2495"/>
    <w:rsid w:val="00BD251B"/>
    <w:rsid w:val="00BD2AC4"/>
    <w:rsid w:val="00BD2C63"/>
    <w:rsid w:val="00BD2D22"/>
    <w:rsid w:val="00BD2E71"/>
    <w:rsid w:val="00BD2EB6"/>
    <w:rsid w:val="00BD2EC1"/>
    <w:rsid w:val="00BD2F5A"/>
    <w:rsid w:val="00BD3023"/>
    <w:rsid w:val="00BD30E9"/>
    <w:rsid w:val="00BD32D3"/>
    <w:rsid w:val="00BD349C"/>
    <w:rsid w:val="00BD39A8"/>
    <w:rsid w:val="00BD3A42"/>
    <w:rsid w:val="00BD3A94"/>
    <w:rsid w:val="00BD3A9E"/>
    <w:rsid w:val="00BD3B55"/>
    <w:rsid w:val="00BD48CA"/>
    <w:rsid w:val="00BD49EE"/>
    <w:rsid w:val="00BD4AE5"/>
    <w:rsid w:val="00BD4C1D"/>
    <w:rsid w:val="00BD4F91"/>
    <w:rsid w:val="00BD5151"/>
    <w:rsid w:val="00BD5277"/>
    <w:rsid w:val="00BD52B0"/>
    <w:rsid w:val="00BD5687"/>
    <w:rsid w:val="00BD568C"/>
    <w:rsid w:val="00BD57FA"/>
    <w:rsid w:val="00BD59D0"/>
    <w:rsid w:val="00BD5A30"/>
    <w:rsid w:val="00BD5A77"/>
    <w:rsid w:val="00BD5B70"/>
    <w:rsid w:val="00BD5C1C"/>
    <w:rsid w:val="00BD5DA5"/>
    <w:rsid w:val="00BD5EA7"/>
    <w:rsid w:val="00BD5F68"/>
    <w:rsid w:val="00BD5FF8"/>
    <w:rsid w:val="00BD60E3"/>
    <w:rsid w:val="00BD6104"/>
    <w:rsid w:val="00BD65EE"/>
    <w:rsid w:val="00BD685C"/>
    <w:rsid w:val="00BD6884"/>
    <w:rsid w:val="00BD6A1F"/>
    <w:rsid w:val="00BD6B0A"/>
    <w:rsid w:val="00BD6B41"/>
    <w:rsid w:val="00BD6DDD"/>
    <w:rsid w:val="00BD6EAE"/>
    <w:rsid w:val="00BD6EEA"/>
    <w:rsid w:val="00BD6F58"/>
    <w:rsid w:val="00BD6FA8"/>
    <w:rsid w:val="00BD7027"/>
    <w:rsid w:val="00BD71C7"/>
    <w:rsid w:val="00BD7486"/>
    <w:rsid w:val="00BD74D4"/>
    <w:rsid w:val="00BD76B1"/>
    <w:rsid w:val="00BD77D4"/>
    <w:rsid w:val="00BD784A"/>
    <w:rsid w:val="00BD784C"/>
    <w:rsid w:val="00BD7891"/>
    <w:rsid w:val="00BD7AEA"/>
    <w:rsid w:val="00BD7C41"/>
    <w:rsid w:val="00BD7CCF"/>
    <w:rsid w:val="00BD7D75"/>
    <w:rsid w:val="00BD7E98"/>
    <w:rsid w:val="00BE018C"/>
    <w:rsid w:val="00BE01E0"/>
    <w:rsid w:val="00BE0250"/>
    <w:rsid w:val="00BE02B5"/>
    <w:rsid w:val="00BE02BD"/>
    <w:rsid w:val="00BE02F8"/>
    <w:rsid w:val="00BE031F"/>
    <w:rsid w:val="00BE0643"/>
    <w:rsid w:val="00BE06D7"/>
    <w:rsid w:val="00BE08CB"/>
    <w:rsid w:val="00BE08EF"/>
    <w:rsid w:val="00BE0992"/>
    <w:rsid w:val="00BE0B40"/>
    <w:rsid w:val="00BE0D0C"/>
    <w:rsid w:val="00BE0D19"/>
    <w:rsid w:val="00BE0ED8"/>
    <w:rsid w:val="00BE1021"/>
    <w:rsid w:val="00BE113E"/>
    <w:rsid w:val="00BE11F1"/>
    <w:rsid w:val="00BE132C"/>
    <w:rsid w:val="00BE14BF"/>
    <w:rsid w:val="00BE152C"/>
    <w:rsid w:val="00BE1573"/>
    <w:rsid w:val="00BE1AB2"/>
    <w:rsid w:val="00BE1B3C"/>
    <w:rsid w:val="00BE1BA0"/>
    <w:rsid w:val="00BE1BE0"/>
    <w:rsid w:val="00BE1D70"/>
    <w:rsid w:val="00BE1E1A"/>
    <w:rsid w:val="00BE1E6B"/>
    <w:rsid w:val="00BE20EC"/>
    <w:rsid w:val="00BE22D1"/>
    <w:rsid w:val="00BE2318"/>
    <w:rsid w:val="00BE235D"/>
    <w:rsid w:val="00BE24CD"/>
    <w:rsid w:val="00BE26B9"/>
    <w:rsid w:val="00BE2E03"/>
    <w:rsid w:val="00BE30D3"/>
    <w:rsid w:val="00BE30EA"/>
    <w:rsid w:val="00BE31D8"/>
    <w:rsid w:val="00BE32B0"/>
    <w:rsid w:val="00BE3A5E"/>
    <w:rsid w:val="00BE3C08"/>
    <w:rsid w:val="00BE3CF0"/>
    <w:rsid w:val="00BE3E02"/>
    <w:rsid w:val="00BE4384"/>
    <w:rsid w:val="00BE465E"/>
    <w:rsid w:val="00BE46ED"/>
    <w:rsid w:val="00BE4A0E"/>
    <w:rsid w:val="00BE4E17"/>
    <w:rsid w:val="00BE4E21"/>
    <w:rsid w:val="00BE4F47"/>
    <w:rsid w:val="00BE51F9"/>
    <w:rsid w:val="00BE5704"/>
    <w:rsid w:val="00BE598F"/>
    <w:rsid w:val="00BE5A28"/>
    <w:rsid w:val="00BE5C37"/>
    <w:rsid w:val="00BE5CC2"/>
    <w:rsid w:val="00BE5EB6"/>
    <w:rsid w:val="00BE5EC5"/>
    <w:rsid w:val="00BE5F19"/>
    <w:rsid w:val="00BE636C"/>
    <w:rsid w:val="00BE64C2"/>
    <w:rsid w:val="00BE64DC"/>
    <w:rsid w:val="00BE650C"/>
    <w:rsid w:val="00BE65B9"/>
    <w:rsid w:val="00BE694E"/>
    <w:rsid w:val="00BE6B05"/>
    <w:rsid w:val="00BE6BBC"/>
    <w:rsid w:val="00BE6CBA"/>
    <w:rsid w:val="00BE6DC7"/>
    <w:rsid w:val="00BE6DE0"/>
    <w:rsid w:val="00BE6F3E"/>
    <w:rsid w:val="00BE6FF2"/>
    <w:rsid w:val="00BE7271"/>
    <w:rsid w:val="00BE7279"/>
    <w:rsid w:val="00BE7440"/>
    <w:rsid w:val="00BE756C"/>
    <w:rsid w:val="00BE7677"/>
    <w:rsid w:val="00BE7858"/>
    <w:rsid w:val="00BE7B52"/>
    <w:rsid w:val="00BE7D1A"/>
    <w:rsid w:val="00BE7D4C"/>
    <w:rsid w:val="00BE7FCE"/>
    <w:rsid w:val="00BF0128"/>
    <w:rsid w:val="00BF013C"/>
    <w:rsid w:val="00BF0244"/>
    <w:rsid w:val="00BF0395"/>
    <w:rsid w:val="00BF03D9"/>
    <w:rsid w:val="00BF042C"/>
    <w:rsid w:val="00BF0502"/>
    <w:rsid w:val="00BF0636"/>
    <w:rsid w:val="00BF07FE"/>
    <w:rsid w:val="00BF0802"/>
    <w:rsid w:val="00BF09BD"/>
    <w:rsid w:val="00BF09D7"/>
    <w:rsid w:val="00BF0B2F"/>
    <w:rsid w:val="00BF0C87"/>
    <w:rsid w:val="00BF0F00"/>
    <w:rsid w:val="00BF1062"/>
    <w:rsid w:val="00BF108B"/>
    <w:rsid w:val="00BF1230"/>
    <w:rsid w:val="00BF1708"/>
    <w:rsid w:val="00BF1999"/>
    <w:rsid w:val="00BF1B10"/>
    <w:rsid w:val="00BF1B5F"/>
    <w:rsid w:val="00BF1E93"/>
    <w:rsid w:val="00BF20A3"/>
    <w:rsid w:val="00BF21F9"/>
    <w:rsid w:val="00BF237D"/>
    <w:rsid w:val="00BF2655"/>
    <w:rsid w:val="00BF299C"/>
    <w:rsid w:val="00BF2A5E"/>
    <w:rsid w:val="00BF2B41"/>
    <w:rsid w:val="00BF2C84"/>
    <w:rsid w:val="00BF2CDB"/>
    <w:rsid w:val="00BF2FE8"/>
    <w:rsid w:val="00BF301B"/>
    <w:rsid w:val="00BF304A"/>
    <w:rsid w:val="00BF3087"/>
    <w:rsid w:val="00BF36E4"/>
    <w:rsid w:val="00BF38E4"/>
    <w:rsid w:val="00BF397C"/>
    <w:rsid w:val="00BF3A85"/>
    <w:rsid w:val="00BF3B38"/>
    <w:rsid w:val="00BF3F1E"/>
    <w:rsid w:val="00BF3F27"/>
    <w:rsid w:val="00BF4311"/>
    <w:rsid w:val="00BF4324"/>
    <w:rsid w:val="00BF43D7"/>
    <w:rsid w:val="00BF44E0"/>
    <w:rsid w:val="00BF4679"/>
    <w:rsid w:val="00BF473E"/>
    <w:rsid w:val="00BF4780"/>
    <w:rsid w:val="00BF484C"/>
    <w:rsid w:val="00BF4A16"/>
    <w:rsid w:val="00BF4C11"/>
    <w:rsid w:val="00BF4D0C"/>
    <w:rsid w:val="00BF502D"/>
    <w:rsid w:val="00BF51AB"/>
    <w:rsid w:val="00BF51CB"/>
    <w:rsid w:val="00BF5370"/>
    <w:rsid w:val="00BF53D6"/>
    <w:rsid w:val="00BF5447"/>
    <w:rsid w:val="00BF55F9"/>
    <w:rsid w:val="00BF564A"/>
    <w:rsid w:val="00BF5671"/>
    <w:rsid w:val="00BF580A"/>
    <w:rsid w:val="00BF5A4B"/>
    <w:rsid w:val="00BF5DE7"/>
    <w:rsid w:val="00BF5F56"/>
    <w:rsid w:val="00BF609C"/>
    <w:rsid w:val="00BF6551"/>
    <w:rsid w:val="00BF668B"/>
    <w:rsid w:val="00BF66EF"/>
    <w:rsid w:val="00BF6917"/>
    <w:rsid w:val="00BF6A0B"/>
    <w:rsid w:val="00BF6A78"/>
    <w:rsid w:val="00BF6BAD"/>
    <w:rsid w:val="00BF6DA0"/>
    <w:rsid w:val="00BF6E03"/>
    <w:rsid w:val="00BF6E26"/>
    <w:rsid w:val="00BF70F9"/>
    <w:rsid w:val="00BF7159"/>
    <w:rsid w:val="00BF7165"/>
    <w:rsid w:val="00BF7195"/>
    <w:rsid w:val="00BF72BE"/>
    <w:rsid w:val="00BF7799"/>
    <w:rsid w:val="00BF77E6"/>
    <w:rsid w:val="00BF7810"/>
    <w:rsid w:val="00BF78AC"/>
    <w:rsid w:val="00BF791D"/>
    <w:rsid w:val="00BF7E3A"/>
    <w:rsid w:val="00BF7EA7"/>
    <w:rsid w:val="00C000E8"/>
    <w:rsid w:val="00C0052B"/>
    <w:rsid w:val="00C0055A"/>
    <w:rsid w:val="00C0056D"/>
    <w:rsid w:val="00C00750"/>
    <w:rsid w:val="00C0079D"/>
    <w:rsid w:val="00C00936"/>
    <w:rsid w:val="00C00949"/>
    <w:rsid w:val="00C009AD"/>
    <w:rsid w:val="00C00A43"/>
    <w:rsid w:val="00C00A9C"/>
    <w:rsid w:val="00C00BCD"/>
    <w:rsid w:val="00C00E87"/>
    <w:rsid w:val="00C00FA2"/>
    <w:rsid w:val="00C01479"/>
    <w:rsid w:val="00C016C5"/>
    <w:rsid w:val="00C018BA"/>
    <w:rsid w:val="00C01A27"/>
    <w:rsid w:val="00C01B8B"/>
    <w:rsid w:val="00C01BD8"/>
    <w:rsid w:val="00C01F27"/>
    <w:rsid w:val="00C020FF"/>
    <w:rsid w:val="00C0217A"/>
    <w:rsid w:val="00C02472"/>
    <w:rsid w:val="00C024A4"/>
    <w:rsid w:val="00C024CD"/>
    <w:rsid w:val="00C0257A"/>
    <w:rsid w:val="00C02722"/>
    <w:rsid w:val="00C02802"/>
    <w:rsid w:val="00C02D0F"/>
    <w:rsid w:val="00C02FAA"/>
    <w:rsid w:val="00C030B5"/>
    <w:rsid w:val="00C03215"/>
    <w:rsid w:val="00C0333C"/>
    <w:rsid w:val="00C03341"/>
    <w:rsid w:val="00C036A4"/>
    <w:rsid w:val="00C037CE"/>
    <w:rsid w:val="00C038B1"/>
    <w:rsid w:val="00C0391F"/>
    <w:rsid w:val="00C03982"/>
    <w:rsid w:val="00C03B74"/>
    <w:rsid w:val="00C03BC6"/>
    <w:rsid w:val="00C03DD9"/>
    <w:rsid w:val="00C0442A"/>
    <w:rsid w:val="00C048D2"/>
    <w:rsid w:val="00C04B2B"/>
    <w:rsid w:val="00C04BE4"/>
    <w:rsid w:val="00C04C25"/>
    <w:rsid w:val="00C04D49"/>
    <w:rsid w:val="00C04E3C"/>
    <w:rsid w:val="00C0501A"/>
    <w:rsid w:val="00C05061"/>
    <w:rsid w:val="00C050F1"/>
    <w:rsid w:val="00C0513A"/>
    <w:rsid w:val="00C0565C"/>
    <w:rsid w:val="00C05865"/>
    <w:rsid w:val="00C05955"/>
    <w:rsid w:val="00C05CA2"/>
    <w:rsid w:val="00C05D23"/>
    <w:rsid w:val="00C0601F"/>
    <w:rsid w:val="00C062DF"/>
    <w:rsid w:val="00C062F9"/>
    <w:rsid w:val="00C065DD"/>
    <w:rsid w:val="00C066B0"/>
    <w:rsid w:val="00C06907"/>
    <w:rsid w:val="00C06939"/>
    <w:rsid w:val="00C0696C"/>
    <w:rsid w:val="00C06CDA"/>
    <w:rsid w:val="00C06CDF"/>
    <w:rsid w:val="00C06DB8"/>
    <w:rsid w:val="00C06E91"/>
    <w:rsid w:val="00C072B2"/>
    <w:rsid w:val="00C073E1"/>
    <w:rsid w:val="00C078E6"/>
    <w:rsid w:val="00C07A19"/>
    <w:rsid w:val="00C07B34"/>
    <w:rsid w:val="00C07C93"/>
    <w:rsid w:val="00C07D5F"/>
    <w:rsid w:val="00C07DC7"/>
    <w:rsid w:val="00C100F5"/>
    <w:rsid w:val="00C10734"/>
    <w:rsid w:val="00C107C1"/>
    <w:rsid w:val="00C108DD"/>
    <w:rsid w:val="00C10B61"/>
    <w:rsid w:val="00C10D1C"/>
    <w:rsid w:val="00C10D7E"/>
    <w:rsid w:val="00C10DD7"/>
    <w:rsid w:val="00C10E85"/>
    <w:rsid w:val="00C10F48"/>
    <w:rsid w:val="00C10F98"/>
    <w:rsid w:val="00C10FD2"/>
    <w:rsid w:val="00C11118"/>
    <w:rsid w:val="00C1115F"/>
    <w:rsid w:val="00C11474"/>
    <w:rsid w:val="00C114B0"/>
    <w:rsid w:val="00C1183A"/>
    <w:rsid w:val="00C11F19"/>
    <w:rsid w:val="00C120EC"/>
    <w:rsid w:val="00C12119"/>
    <w:rsid w:val="00C121F2"/>
    <w:rsid w:val="00C122CE"/>
    <w:rsid w:val="00C1242C"/>
    <w:rsid w:val="00C12433"/>
    <w:rsid w:val="00C12551"/>
    <w:rsid w:val="00C127FA"/>
    <w:rsid w:val="00C1291D"/>
    <w:rsid w:val="00C12AF5"/>
    <w:rsid w:val="00C12CDB"/>
    <w:rsid w:val="00C12DC6"/>
    <w:rsid w:val="00C1314F"/>
    <w:rsid w:val="00C131FD"/>
    <w:rsid w:val="00C13445"/>
    <w:rsid w:val="00C135D9"/>
    <w:rsid w:val="00C13845"/>
    <w:rsid w:val="00C13BCC"/>
    <w:rsid w:val="00C13C57"/>
    <w:rsid w:val="00C13CD8"/>
    <w:rsid w:val="00C1411E"/>
    <w:rsid w:val="00C14184"/>
    <w:rsid w:val="00C141A2"/>
    <w:rsid w:val="00C142BE"/>
    <w:rsid w:val="00C1439D"/>
    <w:rsid w:val="00C147DD"/>
    <w:rsid w:val="00C14A14"/>
    <w:rsid w:val="00C14A33"/>
    <w:rsid w:val="00C14A74"/>
    <w:rsid w:val="00C1523F"/>
    <w:rsid w:val="00C15295"/>
    <w:rsid w:val="00C1530F"/>
    <w:rsid w:val="00C15313"/>
    <w:rsid w:val="00C1563C"/>
    <w:rsid w:val="00C1595B"/>
    <w:rsid w:val="00C15A27"/>
    <w:rsid w:val="00C15A58"/>
    <w:rsid w:val="00C15BD5"/>
    <w:rsid w:val="00C15E4B"/>
    <w:rsid w:val="00C15E4D"/>
    <w:rsid w:val="00C15F54"/>
    <w:rsid w:val="00C15FC5"/>
    <w:rsid w:val="00C16108"/>
    <w:rsid w:val="00C16159"/>
    <w:rsid w:val="00C16170"/>
    <w:rsid w:val="00C167BF"/>
    <w:rsid w:val="00C16975"/>
    <w:rsid w:val="00C16A46"/>
    <w:rsid w:val="00C16BA9"/>
    <w:rsid w:val="00C16CEB"/>
    <w:rsid w:val="00C16E53"/>
    <w:rsid w:val="00C16E67"/>
    <w:rsid w:val="00C16E8C"/>
    <w:rsid w:val="00C16ECD"/>
    <w:rsid w:val="00C174B6"/>
    <w:rsid w:val="00C17604"/>
    <w:rsid w:val="00C179F0"/>
    <w:rsid w:val="00C17A25"/>
    <w:rsid w:val="00C17A93"/>
    <w:rsid w:val="00C17D38"/>
    <w:rsid w:val="00C17F95"/>
    <w:rsid w:val="00C2005C"/>
    <w:rsid w:val="00C20296"/>
    <w:rsid w:val="00C20472"/>
    <w:rsid w:val="00C20690"/>
    <w:rsid w:val="00C20964"/>
    <w:rsid w:val="00C209E4"/>
    <w:rsid w:val="00C20D42"/>
    <w:rsid w:val="00C20D4F"/>
    <w:rsid w:val="00C20D90"/>
    <w:rsid w:val="00C20E37"/>
    <w:rsid w:val="00C20FAD"/>
    <w:rsid w:val="00C212D0"/>
    <w:rsid w:val="00C216DA"/>
    <w:rsid w:val="00C217DC"/>
    <w:rsid w:val="00C21AAC"/>
    <w:rsid w:val="00C21AE9"/>
    <w:rsid w:val="00C21CC5"/>
    <w:rsid w:val="00C21DE3"/>
    <w:rsid w:val="00C21E82"/>
    <w:rsid w:val="00C21EE4"/>
    <w:rsid w:val="00C22142"/>
    <w:rsid w:val="00C221E1"/>
    <w:rsid w:val="00C222DD"/>
    <w:rsid w:val="00C22316"/>
    <w:rsid w:val="00C22759"/>
    <w:rsid w:val="00C22995"/>
    <w:rsid w:val="00C22B2F"/>
    <w:rsid w:val="00C22BFE"/>
    <w:rsid w:val="00C22E5B"/>
    <w:rsid w:val="00C22E7C"/>
    <w:rsid w:val="00C22F5D"/>
    <w:rsid w:val="00C23064"/>
    <w:rsid w:val="00C23069"/>
    <w:rsid w:val="00C23293"/>
    <w:rsid w:val="00C23456"/>
    <w:rsid w:val="00C23679"/>
    <w:rsid w:val="00C238D7"/>
    <w:rsid w:val="00C238E7"/>
    <w:rsid w:val="00C23C06"/>
    <w:rsid w:val="00C23C0D"/>
    <w:rsid w:val="00C23CA0"/>
    <w:rsid w:val="00C23D45"/>
    <w:rsid w:val="00C240BE"/>
    <w:rsid w:val="00C24258"/>
    <w:rsid w:val="00C246CB"/>
    <w:rsid w:val="00C24715"/>
    <w:rsid w:val="00C247CE"/>
    <w:rsid w:val="00C24821"/>
    <w:rsid w:val="00C25402"/>
    <w:rsid w:val="00C255AF"/>
    <w:rsid w:val="00C257F4"/>
    <w:rsid w:val="00C25ABD"/>
    <w:rsid w:val="00C25B1F"/>
    <w:rsid w:val="00C25B31"/>
    <w:rsid w:val="00C25BAE"/>
    <w:rsid w:val="00C25F0E"/>
    <w:rsid w:val="00C25F78"/>
    <w:rsid w:val="00C26250"/>
    <w:rsid w:val="00C26412"/>
    <w:rsid w:val="00C266B1"/>
    <w:rsid w:val="00C26814"/>
    <w:rsid w:val="00C26B6B"/>
    <w:rsid w:val="00C26C9D"/>
    <w:rsid w:val="00C2707A"/>
    <w:rsid w:val="00C271C0"/>
    <w:rsid w:val="00C27278"/>
    <w:rsid w:val="00C2774C"/>
    <w:rsid w:val="00C27932"/>
    <w:rsid w:val="00C27BB4"/>
    <w:rsid w:val="00C27C52"/>
    <w:rsid w:val="00C27F0A"/>
    <w:rsid w:val="00C3014A"/>
    <w:rsid w:val="00C30189"/>
    <w:rsid w:val="00C30280"/>
    <w:rsid w:val="00C302CB"/>
    <w:rsid w:val="00C3038C"/>
    <w:rsid w:val="00C3062A"/>
    <w:rsid w:val="00C30632"/>
    <w:rsid w:val="00C30740"/>
    <w:rsid w:val="00C3082A"/>
    <w:rsid w:val="00C30A4A"/>
    <w:rsid w:val="00C30BEC"/>
    <w:rsid w:val="00C30F4E"/>
    <w:rsid w:val="00C31033"/>
    <w:rsid w:val="00C311AD"/>
    <w:rsid w:val="00C31545"/>
    <w:rsid w:val="00C31877"/>
    <w:rsid w:val="00C31955"/>
    <w:rsid w:val="00C31D8C"/>
    <w:rsid w:val="00C31E61"/>
    <w:rsid w:val="00C31E74"/>
    <w:rsid w:val="00C31ED3"/>
    <w:rsid w:val="00C323BE"/>
    <w:rsid w:val="00C32574"/>
    <w:rsid w:val="00C32949"/>
    <w:rsid w:val="00C32A4A"/>
    <w:rsid w:val="00C32D51"/>
    <w:rsid w:val="00C32FD6"/>
    <w:rsid w:val="00C330BB"/>
    <w:rsid w:val="00C335FC"/>
    <w:rsid w:val="00C33910"/>
    <w:rsid w:val="00C33DE1"/>
    <w:rsid w:val="00C33E84"/>
    <w:rsid w:val="00C33ED1"/>
    <w:rsid w:val="00C34008"/>
    <w:rsid w:val="00C340B8"/>
    <w:rsid w:val="00C344C8"/>
    <w:rsid w:val="00C34578"/>
    <w:rsid w:val="00C3482C"/>
    <w:rsid w:val="00C34869"/>
    <w:rsid w:val="00C3492B"/>
    <w:rsid w:val="00C34967"/>
    <w:rsid w:val="00C34EAF"/>
    <w:rsid w:val="00C34F3E"/>
    <w:rsid w:val="00C3503F"/>
    <w:rsid w:val="00C35271"/>
    <w:rsid w:val="00C356D5"/>
    <w:rsid w:val="00C35B9B"/>
    <w:rsid w:val="00C35C0E"/>
    <w:rsid w:val="00C35EBE"/>
    <w:rsid w:val="00C35F49"/>
    <w:rsid w:val="00C35F72"/>
    <w:rsid w:val="00C35FF0"/>
    <w:rsid w:val="00C361E0"/>
    <w:rsid w:val="00C365F1"/>
    <w:rsid w:val="00C3685C"/>
    <w:rsid w:val="00C36D73"/>
    <w:rsid w:val="00C36E93"/>
    <w:rsid w:val="00C37104"/>
    <w:rsid w:val="00C37550"/>
    <w:rsid w:val="00C37717"/>
    <w:rsid w:val="00C37795"/>
    <w:rsid w:val="00C378DA"/>
    <w:rsid w:val="00C37BE9"/>
    <w:rsid w:val="00C37C28"/>
    <w:rsid w:val="00C37D94"/>
    <w:rsid w:val="00C37DFA"/>
    <w:rsid w:val="00C400FF"/>
    <w:rsid w:val="00C403A3"/>
    <w:rsid w:val="00C40530"/>
    <w:rsid w:val="00C407F0"/>
    <w:rsid w:val="00C40A05"/>
    <w:rsid w:val="00C40A17"/>
    <w:rsid w:val="00C40A90"/>
    <w:rsid w:val="00C40B4F"/>
    <w:rsid w:val="00C40DE7"/>
    <w:rsid w:val="00C40E46"/>
    <w:rsid w:val="00C41207"/>
    <w:rsid w:val="00C412BA"/>
    <w:rsid w:val="00C41621"/>
    <w:rsid w:val="00C419B0"/>
    <w:rsid w:val="00C419B2"/>
    <w:rsid w:val="00C41C62"/>
    <w:rsid w:val="00C41F24"/>
    <w:rsid w:val="00C41F35"/>
    <w:rsid w:val="00C42509"/>
    <w:rsid w:val="00C425A9"/>
    <w:rsid w:val="00C4293D"/>
    <w:rsid w:val="00C42C14"/>
    <w:rsid w:val="00C42EC3"/>
    <w:rsid w:val="00C43231"/>
    <w:rsid w:val="00C43312"/>
    <w:rsid w:val="00C43394"/>
    <w:rsid w:val="00C434E6"/>
    <w:rsid w:val="00C43658"/>
    <w:rsid w:val="00C4370C"/>
    <w:rsid w:val="00C4378C"/>
    <w:rsid w:val="00C43BCA"/>
    <w:rsid w:val="00C43DE3"/>
    <w:rsid w:val="00C441B2"/>
    <w:rsid w:val="00C4431B"/>
    <w:rsid w:val="00C443A9"/>
    <w:rsid w:val="00C44547"/>
    <w:rsid w:val="00C445B4"/>
    <w:rsid w:val="00C44869"/>
    <w:rsid w:val="00C4492C"/>
    <w:rsid w:val="00C44947"/>
    <w:rsid w:val="00C44EBB"/>
    <w:rsid w:val="00C450D7"/>
    <w:rsid w:val="00C4554A"/>
    <w:rsid w:val="00C455B0"/>
    <w:rsid w:val="00C456A4"/>
    <w:rsid w:val="00C4573B"/>
    <w:rsid w:val="00C45985"/>
    <w:rsid w:val="00C45B19"/>
    <w:rsid w:val="00C45B97"/>
    <w:rsid w:val="00C45C74"/>
    <w:rsid w:val="00C45C9C"/>
    <w:rsid w:val="00C45CF7"/>
    <w:rsid w:val="00C4602A"/>
    <w:rsid w:val="00C46062"/>
    <w:rsid w:val="00C46157"/>
    <w:rsid w:val="00C463C8"/>
    <w:rsid w:val="00C463F4"/>
    <w:rsid w:val="00C464DD"/>
    <w:rsid w:val="00C4652C"/>
    <w:rsid w:val="00C465A5"/>
    <w:rsid w:val="00C46782"/>
    <w:rsid w:val="00C4696A"/>
    <w:rsid w:val="00C46A81"/>
    <w:rsid w:val="00C46BF4"/>
    <w:rsid w:val="00C46F38"/>
    <w:rsid w:val="00C47302"/>
    <w:rsid w:val="00C4733E"/>
    <w:rsid w:val="00C474FC"/>
    <w:rsid w:val="00C4753A"/>
    <w:rsid w:val="00C47555"/>
    <w:rsid w:val="00C4770A"/>
    <w:rsid w:val="00C47727"/>
    <w:rsid w:val="00C477D1"/>
    <w:rsid w:val="00C477F4"/>
    <w:rsid w:val="00C47876"/>
    <w:rsid w:val="00C4790C"/>
    <w:rsid w:val="00C4793D"/>
    <w:rsid w:val="00C47BAD"/>
    <w:rsid w:val="00C47FFC"/>
    <w:rsid w:val="00C506A0"/>
    <w:rsid w:val="00C50CA1"/>
    <w:rsid w:val="00C50D53"/>
    <w:rsid w:val="00C5107A"/>
    <w:rsid w:val="00C511B7"/>
    <w:rsid w:val="00C51263"/>
    <w:rsid w:val="00C513A9"/>
    <w:rsid w:val="00C51550"/>
    <w:rsid w:val="00C51C6E"/>
    <w:rsid w:val="00C51D71"/>
    <w:rsid w:val="00C51DDD"/>
    <w:rsid w:val="00C51E09"/>
    <w:rsid w:val="00C51FFD"/>
    <w:rsid w:val="00C52369"/>
    <w:rsid w:val="00C523AB"/>
    <w:rsid w:val="00C527A7"/>
    <w:rsid w:val="00C52B90"/>
    <w:rsid w:val="00C52C1C"/>
    <w:rsid w:val="00C52CF1"/>
    <w:rsid w:val="00C52D3B"/>
    <w:rsid w:val="00C52DD3"/>
    <w:rsid w:val="00C52EAC"/>
    <w:rsid w:val="00C531CF"/>
    <w:rsid w:val="00C532E9"/>
    <w:rsid w:val="00C536F6"/>
    <w:rsid w:val="00C537A3"/>
    <w:rsid w:val="00C537EB"/>
    <w:rsid w:val="00C5389A"/>
    <w:rsid w:val="00C538FF"/>
    <w:rsid w:val="00C53A22"/>
    <w:rsid w:val="00C53B1C"/>
    <w:rsid w:val="00C53EC5"/>
    <w:rsid w:val="00C53F46"/>
    <w:rsid w:val="00C54173"/>
    <w:rsid w:val="00C5430E"/>
    <w:rsid w:val="00C5433B"/>
    <w:rsid w:val="00C5435D"/>
    <w:rsid w:val="00C54361"/>
    <w:rsid w:val="00C543F7"/>
    <w:rsid w:val="00C54573"/>
    <w:rsid w:val="00C54735"/>
    <w:rsid w:val="00C54A14"/>
    <w:rsid w:val="00C54B32"/>
    <w:rsid w:val="00C54C1B"/>
    <w:rsid w:val="00C54CFC"/>
    <w:rsid w:val="00C54D11"/>
    <w:rsid w:val="00C54D57"/>
    <w:rsid w:val="00C54FDD"/>
    <w:rsid w:val="00C551C8"/>
    <w:rsid w:val="00C5528F"/>
    <w:rsid w:val="00C5529A"/>
    <w:rsid w:val="00C55423"/>
    <w:rsid w:val="00C55471"/>
    <w:rsid w:val="00C55497"/>
    <w:rsid w:val="00C554CE"/>
    <w:rsid w:val="00C55639"/>
    <w:rsid w:val="00C55645"/>
    <w:rsid w:val="00C55784"/>
    <w:rsid w:val="00C55863"/>
    <w:rsid w:val="00C558DE"/>
    <w:rsid w:val="00C5593C"/>
    <w:rsid w:val="00C55C1A"/>
    <w:rsid w:val="00C55E2C"/>
    <w:rsid w:val="00C55F43"/>
    <w:rsid w:val="00C563BA"/>
    <w:rsid w:val="00C5642D"/>
    <w:rsid w:val="00C567E1"/>
    <w:rsid w:val="00C567F6"/>
    <w:rsid w:val="00C569F7"/>
    <w:rsid w:val="00C56B58"/>
    <w:rsid w:val="00C56DDD"/>
    <w:rsid w:val="00C57126"/>
    <w:rsid w:val="00C571DF"/>
    <w:rsid w:val="00C57368"/>
    <w:rsid w:val="00C5778B"/>
    <w:rsid w:val="00C577C6"/>
    <w:rsid w:val="00C5788C"/>
    <w:rsid w:val="00C578E8"/>
    <w:rsid w:val="00C579F5"/>
    <w:rsid w:val="00C57A90"/>
    <w:rsid w:val="00C57D9A"/>
    <w:rsid w:val="00C6013C"/>
    <w:rsid w:val="00C6019C"/>
    <w:rsid w:val="00C603D9"/>
    <w:rsid w:val="00C60451"/>
    <w:rsid w:val="00C60461"/>
    <w:rsid w:val="00C60908"/>
    <w:rsid w:val="00C609A5"/>
    <w:rsid w:val="00C6102E"/>
    <w:rsid w:val="00C610C3"/>
    <w:rsid w:val="00C61166"/>
    <w:rsid w:val="00C614B6"/>
    <w:rsid w:val="00C614BA"/>
    <w:rsid w:val="00C61646"/>
    <w:rsid w:val="00C6184F"/>
    <w:rsid w:val="00C6193C"/>
    <w:rsid w:val="00C61B84"/>
    <w:rsid w:val="00C61D9A"/>
    <w:rsid w:val="00C61D9E"/>
    <w:rsid w:val="00C61EB7"/>
    <w:rsid w:val="00C61F67"/>
    <w:rsid w:val="00C61F81"/>
    <w:rsid w:val="00C622D0"/>
    <w:rsid w:val="00C623C2"/>
    <w:rsid w:val="00C625B1"/>
    <w:rsid w:val="00C62674"/>
    <w:rsid w:val="00C62C6C"/>
    <w:rsid w:val="00C62E51"/>
    <w:rsid w:val="00C62E82"/>
    <w:rsid w:val="00C62E9F"/>
    <w:rsid w:val="00C632E6"/>
    <w:rsid w:val="00C63528"/>
    <w:rsid w:val="00C635D9"/>
    <w:rsid w:val="00C6386B"/>
    <w:rsid w:val="00C63A37"/>
    <w:rsid w:val="00C63AC1"/>
    <w:rsid w:val="00C63E00"/>
    <w:rsid w:val="00C63E69"/>
    <w:rsid w:val="00C63F61"/>
    <w:rsid w:val="00C640BD"/>
    <w:rsid w:val="00C644FE"/>
    <w:rsid w:val="00C64764"/>
    <w:rsid w:val="00C647BE"/>
    <w:rsid w:val="00C64895"/>
    <w:rsid w:val="00C648EB"/>
    <w:rsid w:val="00C64900"/>
    <w:rsid w:val="00C64988"/>
    <w:rsid w:val="00C64AC0"/>
    <w:rsid w:val="00C64BBA"/>
    <w:rsid w:val="00C64F4A"/>
    <w:rsid w:val="00C64F70"/>
    <w:rsid w:val="00C653F0"/>
    <w:rsid w:val="00C6553D"/>
    <w:rsid w:val="00C658E2"/>
    <w:rsid w:val="00C6594A"/>
    <w:rsid w:val="00C65BAE"/>
    <w:rsid w:val="00C65C8F"/>
    <w:rsid w:val="00C65CB0"/>
    <w:rsid w:val="00C65F9F"/>
    <w:rsid w:val="00C6613C"/>
    <w:rsid w:val="00C66245"/>
    <w:rsid w:val="00C664C1"/>
    <w:rsid w:val="00C66522"/>
    <w:rsid w:val="00C666AA"/>
    <w:rsid w:val="00C6676D"/>
    <w:rsid w:val="00C66ABE"/>
    <w:rsid w:val="00C66B6D"/>
    <w:rsid w:val="00C66F70"/>
    <w:rsid w:val="00C671BE"/>
    <w:rsid w:val="00C6727C"/>
    <w:rsid w:val="00C672A8"/>
    <w:rsid w:val="00C67973"/>
    <w:rsid w:val="00C67C1A"/>
    <w:rsid w:val="00C67D2F"/>
    <w:rsid w:val="00C67E9A"/>
    <w:rsid w:val="00C7038D"/>
    <w:rsid w:val="00C703D4"/>
    <w:rsid w:val="00C705AB"/>
    <w:rsid w:val="00C71037"/>
    <w:rsid w:val="00C7113E"/>
    <w:rsid w:val="00C7117C"/>
    <w:rsid w:val="00C71301"/>
    <w:rsid w:val="00C71377"/>
    <w:rsid w:val="00C714FA"/>
    <w:rsid w:val="00C71808"/>
    <w:rsid w:val="00C7192B"/>
    <w:rsid w:val="00C71977"/>
    <w:rsid w:val="00C71F28"/>
    <w:rsid w:val="00C72091"/>
    <w:rsid w:val="00C723FB"/>
    <w:rsid w:val="00C7245A"/>
    <w:rsid w:val="00C724C4"/>
    <w:rsid w:val="00C72514"/>
    <w:rsid w:val="00C7260F"/>
    <w:rsid w:val="00C7264A"/>
    <w:rsid w:val="00C726A9"/>
    <w:rsid w:val="00C728EF"/>
    <w:rsid w:val="00C728F7"/>
    <w:rsid w:val="00C72913"/>
    <w:rsid w:val="00C72943"/>
    <w:rsid w:val="00C72AA3"/>
    <w:rsid w:val="00C72B99"/>
    <w:rsid w:val="00C72BB8"/>
    <w:rsid w:val="00C72C92"/>
    <w:rsid w:val="00C72E7B"/>
    <w:rsid w:val="00C730D5"/>
    <w:rsid w:val="00C73129"/>
    <w:rsid w:val="00C731E9"/>
    <w:rsid w:val="00C7324C"/>
    <w:rsid w:val="00C7343E"/>
    <w:rsid w:val="00C73466"/>
    <w:rsid w:val="00C73768"/>
    <w:rsid w:val="00C7377C"/>
    <w:rsid w:val="00C73A55"/>
    <w:rsid w:val="00C73D3A"/>
    <w:rsid w:val="00C73DCC"/>
    <w:rsid w:val="00C74014"/>
    <w:rsid w:val="00C743A9"/>
    <w:rsid w:val="00C743AF"/>
    <w:rsid w:val="00C74420"/>
    <w:rsid w:val="00C7465B"/>
    <w:rsid w:val="00C74718"/>
    <w:rsid w:val="00C747FD"/>
    <w:rsid w:val="00C74894"/>
    <w:rsid w:val="00C74905"/>
    <w:rsid w:val="00C7495D"/>
    <w:rsid w:val="00C74968"/>
    <w:rsid w:val="00C749D0"/>
    <w:rsid w:val="00C74BE0"/>
    <w:rsid w:val="00C74C32"/>
    <w:rsid w:val="00C751F3"/>
    <w:rsid w:val="00C7524B"/>
    <w:rsid w:val="00C7538E"/>
    <w:rsid w:val="00C753B4"/>
    <w:rsid w:val="00C7542C"/>
    <w:rsid w:val="00C7557D"/>
    <w:rsid w:val="00C7581A"/>
    <w:rsid w:val="00C758DC"/>
    <w:rsid w:val="00C75A81"/>
    <w:rsid w:val="00C75D99"/>
    <w:rsid w:val="00C75FA0"/>
    <w:rsid w:val="00C75FBD"/>
    <w:rsid w:val="00C76049"/>
    <w:rsid w:val="00C762C8"/>
    <w:rsid w:val="00C76325"/>
    <w:rsid w:val="00C76354"/>
    <w:rsid w:val="00C763E2"/>
    <w:rsid w:val="00C76406"/>
    <w:rsid w:val="00C76558"/>
    <w:rsid w:val="00C76738"/>
    <w:rsid w:val="00C76813"/>
    <w:rsid w:val="00C76832"/>
    <w:rsid w:val="00C7695E"/>
    <w:rsid w:val="00C769C3"/>
    <w:rsid w:val="00C76B7D"/>
    <w:rsid w:val="00C76D43"/>
    <w:rsid w:val="00C76FB9"/>
    <w:rsid w:val="00C77054"/>
    <w:rsid w:val="00C77238"/>
    <w:rsid w:val="00C7738F"/>
    <w:rsid w:val="00C77521"/>
    <w:rsid w:val="00C776C8"/>
    <w:rsid w:val="00C779CD"/>
    <w:rsid w:val="00C77C04"/>
    <w:rsid w:val="00C77DB5"/>
    <w:rsid w:val="00C77F58"/>
    <w:rsid w:val="00C80313"/>
    <w:rsid w:val="00C80377"/>
    <w:rsid w:val="00C803B9"/>
    <w:rsid w:val="00C80451"/>
    <w:rsid w:val="00C805A4"/>
    <w:rsid w:val="00C806D6"/>
    <w:rsid w:val="00C80806"/>
    <w:rsid w:val="00C80D28"/>
    <w:rsid w:val="00C80EDB"/>
    <w:rsid w:val="00C8101F"/>
    <w:rsid w:val="00C81031"/>
    <w:rsid w:val="00C81149"/>
    <w:rsid w:val="00C811A6"/>
    <w:rsid w:val="00C816E6"/>
    <w:rsid w:val="00C8182B"/>
    <w:rsid w:val="00C81896"/>
    <w:rsid w:val="00C81B64"/>
    <w:rsid w:val="00C81C9D"/>
    <w:rsid w:val="00C81E42"/>
    <w:rsid w:val="00C81FE7"/>
    <w:rsid w:val="00C820D8"/>
    <w:rsid w:val="00C824B2"/>
    <w:rsid w:val="00C828C2"/>
    <w:rsid w:val="00C8290C"/>
    <w:rsid w:val="00C82B79"/>
    <w:rsid w:val="00C82C79"/>
    <w:rsid w:val="00C82E8F"/>
    <w:rsid w:val="00C82ED0"/>
    <w:rsid w:val="00C82FA3"/>
    <w:rsid w:val="00C830EE"/>
    <w:rsid w:val="00C8312C"/>
    <w:rsid w:val="00C834B9"/>
    <w:rsid w:val="00C835B8"/>
    <w:rsid w:val="00C83682"/>
    <w:rsid w:val="00C839C5"/>
    <w:rsid w:val="00C83B67"/>
    <w:rsid w:val="00C83BEE"/>
    <w:rsid w:val="00C83E0A"/>
    <w:rsid w:val="00C83EBC"/>
    <w:rsid w:val="00C83FDD"/>
    <w:rsid w:val="00C8425B"/>
    <w:rsid w:val="00C84382"/>
    <w:rsid w:val="00C8451D"/>
    <w:rsid w:val="00C84701"/>
    <w:rsid w:val="00C84855"/>
    <w:rsid w:val="00C84AB2"/>
    <w:rsid w:val="00C84B04"/>
    <w:rsid w:val="00C84C45"/>
    <w:rsid w:val="00C84FEA"/>
    <w:rsid w:val="00C850C6"/>
    <w:rsid w:val="00C8522A"/>
    <w:rsid w:val="00C8538B"/>
    <w:rsid w:val="00C85598"/>
    <w:rsid w:val="00C856EB"/>
    <w:rsid w:val="00C8580F"/>
    <w:rsid w:val="00C85A9D"/>
    <w:rsid w:val="00C85B18"/>
    <w:rsid w:val="00C85B7B"/>
    <w:rsid w:val="00C85BC8"/>
    <w:rsid w:val="00C85C30"/>
    <w:rsid w:val="00C85CAF"/>
    <w:rsid w:val="00C85CD8"/>
    <w:rsid w:val="00C85EDF"/>
    <w:rsid w:val="00C86004"/>
    <w:rsid w:val="00C8616E"/>
    <w:rsid w:val="00C862A8"/>
    <w:rsid w:val="00C863CD"/>
    <w:rsid w:val="00C86482"/>
    <w:rsid w:val="00C8659E"/>
    <w:rsid w:val="00C865BD"/>
    <w:rsid w:val="00C866B6"/>
    <w:rsid w:val="00C867AF"/>
    <w:rsid w:val="00C86939"/>
    <w:rsid w:val="00C86D21"/>
    <w:rsid w:val="00C86D96"/>
    <w:rsid w:val="00C86EBD"/>
    <w:rsid w:val="00C86FF2"/>
    <w:rsid w:val="00C871B3"/>
    <w:rsid w:val="00C8731D"/>
    <w:rsid w:val="00C87703"/>
    <w:rsid w:val="00C87A4F"/>
    <w:rsid w:val="00C87D61"/>
    <w:rsid w:val="00C87FA9"/>
    <w:rsid w:val="00C90050"/>
    <w:rsid w:val="00C9045F"/>
    <w:rsid w:val="00C90620"/>
    <w:rsid w:val="00C90786"/>
    <w:rsid w:val="00C907F3"/>
    <w:rsid w:val="00C90CE9"/>
    <w:rsid w:val="00C90E34"/>
    <w:rsid w:val="00C90EA2"/>
    <w:rsid w:val="00C91057"/>
    <w:rsid w:val="00C9107F"/>
    <w:rsid w:val="00C91163"/>
    <w:rsid w:val="00C91227"/>
    <w:rsid w:val="00C9140E"/>
    <w:rsid w:val="00C91510"/>
    <w:rsid w:val="00C9164E"/>
    <w:rsid w:val="00C918E1"/>
    <w:rsid w:val="00C918E6"/>
    <w:rsid w:val="00C91952"/>
    <w:rsid w:val="00C91D65"/>
    <w:rsid w:val="00C91E6F"/>
    <w:rsid w:val="00C922B6"/>
    <w:rsid w:val="00C9261B"/>
    <w:rsid w:val="00C9272E"/>
    <w:rsid w:val="00C92751"/>
    <w:rsid w:val="00C927D2"/>
    <w:rsid w:val="00C92888"/>
    <w:rsid w:val="00C928E2"/>
    <w:rsid w:val="00C92FFD"/>
    <w:rsid w:val="00C933F7"/>
    <w:rsid w:val="00C934D5"/>
    <w:rsid w:val="00C9368C"/>
    <w:rsid w:val="00C9385D"/>
    <w:rsid w:val="00C93A2E"/>
    <w:rsid w:val="00C93B35"/>
    <w:rsid w:val="00C93C84"/>
    <w:rsid w:val="00C93EE2"/>
    <w:rsid w:val="00C93EF4"/>
    <w:rsid w:val="00C93F0D"/>
    <w:rsid w:val="00C93F65"/>
    <w:rsid w:val="00C94369"/>
    <w:rsid w:val="00C943FF"/>
    <w:rsid w:val="00C94400"/>
    <w:rsid w:val="00C94423"/>
    <w:rsid w:val="00C9447C"/>
    <w:rsid w:val="00C945A6"/>
    <w:rsid w:val="00C945E9"/>
    <w:rsid w:val="00C94645"/>
    <w:rsid w:val="00C94867"/>
    <w:rsid w:val="00C94A06"/>
    <w:rsid w:val="00C94AB3"/>
    <w:rsid w:val="00C94E44"/>
    <w:rsid w:val="00C94FEC"/>
    <w:rsid w:val="00C9525C"/>
    <w:rsid w:val="00C953C9"/>
    <w:rsid w:val="00C95497"/>
    <w:rsid w:val="00C95680"/>
    <w:rsid w:val="00C95903"/>
    <w:rsid w:val="00C95931"/>
    <w:rsid w:val="00C9599E"/>
    <w:rsid w:val="00C95AE3"/>
    <w:rsid w:val="00C95BEC"/>
    <w:rsid w:val="00C95FAA"/>
    <w:rsid w:val="00C95FFF"/>
    <w:rsid w:val="00C96276"/>
    <w:rsid w:val="00C96441"/>
    <w:rsid w:val="00C9656F"/>
    <w:rsid w:val="00C968AE"/>
    <w:rsid w:val="00C9690B"/>
    <w:rsid w:val="00C96980"/>
    <w:rsid w:val="00C96999"/>
    <w:rsid w:val="00C96A9A"/>
    <w:rsid w:val="00C96AE8"/>
    <w:rsid w:val="00C96C31"/>
    <w:rsid w:val="00C96C66"/>
    <w:rsid w:val="00C96F73"/>
    <w:rsid w:val="00C97021"/>
    <w:rsid w:val="00C97345"/>
    <w:rsid w:val="00C9768C"/>
    <w:rsid w:val="00C97841"/>
    <w:rsid w:val="00C979D4"/>
    <w:rsid w:val="00C97B39"/>
    <w:rsid w:val="00C97C68"/>
    <w:rsid w:val="00C97E27"/>
    <w:rsid w:val="00C97E53"/>
    <w:rsid w:val="00C97F02"/>
    <w:rsid w:val="00CA005E"/>
    <w:rsid w:val="00CA00A3"/>
    <w:rsid w:val="00CA020D"/>
    <w:rsid w:val="00CA0622"/>
    <w:rsid w:val="00CA0753"/>
    <w:rsid w:val="00CA07E8"/>
    <w:rsid w:val="00CA0812"/>
    <w:rsid w:val="00CA1085"/>
    <w:rsid w:val="00CA10D8"/>
    <w:rsid w:val="00CA1757"/>
    <w:rsid w:val="00CA186C"/>
    <w:rsid w:val="00CA1A6C"/>
    <w:rsid w:val="00CA1AAE"/>
    <w:rsid w:val="00CA1D29"/>
    <w:rsid w:val="00CA1DE4"/>
    <w:rsid w:val="00CA1ED6"/>
    <w:rsid w:val="00CA20BB"/>
    <w:rsid w:val="00CA21FE"/>
    <w:rsid w:val="00CA2221"/>
    <w:rsid w:val="00CA2311"/>
    <w:rsid w:val="00CA2429"/>
    <w:rsid w:val="00CA2587"/>
    <w:rsid w:val="00CA260A"/>
    <w:rsid w:val="00CA2A6D"/>
    <w:rsid w:val="00CA2B97"/>
    <w:rsid w:val="00CA2EFD"/>
    <w:rsid w:val="00CA2FC2"/>
    <w:rsid w:val="00CA3000"/>
    <w:rsid w:val="00CA30DC"/>
    <w:rsid w:val="00CA34FA"/>
    <w:rsid w:val="00CA360A"/>
    <w:rsid w:val="00CA36C7"/>
    <w:rsid w:val="00CA3A49"/>
    <w:rsid w:val="00CA420E"/>
    <w:rsid w:val="00CA4278"/>
    <w:rsid w:val="00CA4440"/>
    <w:rsid w:val="00CA4584"/>
    <w:rsid w:val="00CA472B"/>
    <w:rsid w:val="00CA48AC"/>
    <w:rsid w:val="00CA495D"/>
    <w:rsid w:val="00CA49DD"/>
    <w:rsid w:val="00CA4E22"/>
    <w:rsid w:val="00CA4E91"/>
    <w:rsid w:val="00CA4FB4"/>
    <w:rsid w:val="00CA51D0"/>
    <w:rsid w:val="00CA5275"/>
    <w:rsid w:val="00CA53AC"/>
    <w:rsid w:val="00CA548F"/>
    <w:rsid w:val="00CA5742"/>
    <w:rsid w:val="00CA57AA"/>
    <w:rsid w:val="00CA5ACE"/>
    <w:rsid w:val="00CA5CE5"/>
    <w:rsid w:val="00CA5D17"/>
    <w:rsid w:val="00CA5E57"/>
    <w:rsid w:val="00CA5E59"/>
    <w:rsid w:val="00CA5EBB"/>
    <w:rsid w:val="00CA6118"/>
    <w:rsid w:val="00CA6127"/>
    <w:rsid w:val="00CA616F"/>
    <w:rsid w:val="00CA621E"/>
    <w:rsid w:val="00CA6348"/>
    <w:rsid w:val="00CA637B"/>
    <w:rsid w:val="00CA6393"/>
    <w:rsid w:val="00CA660F"/>
    <w:rsid w:val="00CA669B"/>
    <w:rsid w:val="00CA6751"/>
    <w:rsid w:val="00CA689E"/>
    <w:rsid w:val="00CA68E0"/>
    <w:rsid w:val="00CA69DE"/>
    <w:rsid w:val="00CA6CF0"/>
    <w:rsid w:val="00CA714D"/>
    <w:rsid w:val="00CA714F"/>
    <w:rsid w:val="00CA7329"/>
    <w:rsid w:val="00CA73D2"/>
    <w:rsid w:val="00CA7455"/>
    <w:rsid w:val="00CA7787"/>
    <w:rsid w:val="00CA79F2"/>
    <w:rsid w:val="00CA7A0C"/>
    <w:rsid w:val="00CA7BEF"/>
    <w:rsid w:val="00CA7C2E"/>
    <w:rsid w:val="00CA7EBA"/>
    <w:rsid w:val="00CA7F5B"/>
    <w:rsid w:val="00CB030E"/>
    <w:rsid w:val="00CB045D"/>
    <w:rsid w:val="00CB04A7"/>
    <w:rsid w:val="00CB05C1"/>
    <w:rsid w:val="00CB070A"/>
    <w:rsid w:val="00CB083C"/>
    <w:rsid w:val="00CB0B3E"/>
    <w:rsid w:val="00CB0B84"/>
    <w:rsid w:val="00CB0DF8"/>
    <w:rsid w:val="00CB0FFA"/>
    <w:rsid w:val="00CB1208"/>
    <w:rsid w:val="00CB153D"/>
    <w:rsid w:val="00CB15DE"/>
    <w:rsid w:val="00CB174B"/>
    <w:rsid w:val="00CB191D"/>
    <w:rsid w:val="00CB1B70"/>
    <w:rsid w:val="00CB1B74"/>
    <w:rsid w:val="00CB1C66"/>
    <w:rsid w:val="00CB1F37"/>
    <w:rsid w:val="00CB20D2"/>
    <w:rsid w:val="00CB219F"/>
    <w:rsid w:val="00CB21FF"/>
    <w:rsid w:val="00CB2230"/>
    <w:rsid w:val="00CB27EB"/>
    <w:rsid w:val="00CB2B14"/>
    <w:rsid w:val="00CB301A"/>
    <w:rsid w:val="00CB32CD"/>
    <w:rsid w:val="00CB3472"/>
    <w:rsid w:val="00CB3473"/>
    <w:rsid w:val="00CB3532"/>
    <w:rsid w:val="00CB37AD"/>
    <w:rsid w:val="00CB3922"/>
    <w:rsid w:val="00CB3C29"/>
    <w:rsid w:val="00CB3D04"/>
    <w:rsid w:val="00CB4425"/>
    <w:rsid w:val="00CB4687"/>
    <w:rsid w:val="00CB48B7"/>
    <w:rsid w:val="00CB49A8"/>
    <w:rsid w:val="00CB4A12"/>
    <w:rsid w:val="00CB4AA6"/>
    <w:rsid w:val="00CB4C7F"/>
    <w:rsid w:val="00CB4D65"/>
    <w:rsid w:val="00CB4EEE"/>
    <w:rsid w:val="00CB4F1F"/>
    <w:rsid w:val="00CB4F9C"/>
    <w:rsid w:val="00CB5040"/>
    <w:rsid w:val="00CB51A6"/>
    <w:rsid w:val="00CB5233"/>
    <w:rsid w:val="00CB5477"/>
    <w:rsid w:val="00CB5D6B"/>
    <w:rsid w:val="00CB6241"/>
    <w:rsid w:val="00CB627D"/>
    <w:rsid w:val="00CB6500"/>
    <w:rsid w:val="00CB6516"/>
    <w:rsid w:val="00CB655C"/>
    <w:rsid w:val="00CB6599"/>
    <w:rsid w:val="00CB66BD"/>
    <w:rsid w:val="00CB6754"/>
    <w:rsid w:val="00CB6C54"/>
    <w:rsid w:val="00CB7049"/>
    <w:rsid w:val="00CB710D"/>
    <w:rsid w:val="00CB72C6"/>
    <w:rsid w:val="00CB777C"/>
    <w:rsid w:val="00CB7987"/>
    <w:rsid w:val="00CB7C71"/>
    <w:rsid w:val="00CB7E1F"/>
    <w:rsid w:val="00CC0023"/>
    <w:rsid w:val="00CC0431"/>
    <w:rsid w:val="00CC049E"/>
    <w:rsid w:val="00CC04F2"/>
    <w:rsid w:val="00CC04F6"/>
    <w:rsid w:val="00CC05F8"/>
    <w:rsid w:val="00CC0808"/>
    <w:rsid w:val="00CC083C"/>
    <w:rsid w:val="00CC0BFE"/>
    <w:rsid w:val="00CC11AE"/>
    <w:rsid w:val="00CC13E9"/>
    <w:rsid w:val="00CC16A7"/>
    <w:rsid w:val="00CC188F"/>
    <w:rsid w:val="00CC1995"/>
    <w:rsid w:val="00CC1AF4"/>
    <w:rsid w:val="00CC1CDD"/>
    <w:rsid w:val="00CC1EA6"/>
    <w:rsid w:val="00CC1F9C"/>
    <w:rsid w:val="00CC239A"/>
    <w:rsid w:val="00CC2486"/>
    <w:rsid w:val="00CC2894"/>
    <w:rsid w:val="00CC2AAA"/>
    <w:rsid w:val="00CC2C5B"/>
    <w:rsid w:val="00CC2C6C"/>
    <w:rsid w:val="00CC2D45"/>
    <w:rsid w:val="00CC2E1A"/>
    <w:rsid w:val="00CC3557"/>
    <w:rsid w:val="00CC36D2"/>
    <w:rsid w:val="00CC3A7D"/>
    <w:rsid w:val="00CC3D61"/>
    <w:rsid w:val="00CC4117"/>
    <w:rsid w:val="00CC411C"/>
    <w:rsid w:val="00CC41E7"/>
    <w:rsid w:val="00CC463D"/>
    <w:rsid w:val="00CC4706"/>
    <w:rsid w:val="00CC4CDE"/>
    <w:rsid w:val="00CC4F9F"/>
    <w:rsid w:val="00CC4FEC"/>
    <w:rsid w:val="00CC50F3"/>
    <w:rsid w:val="00CC5168"/>
    <w:rsid w:val="00CC58B6"/>
    <w:rsid w:val="00CC58ED"/>
    <w:rsid w:val="00CC59E4"/>
    <w:rsid w:val="00CC5C1C"/>
    <w:rsid w:val="00CC5C97"/>
    <w:rsid w:val="00CC5FC4"/>
    <w:rsid w:val="00CC5FF0"/>
    <w:rsid w:val="00CC6065"/>
    <w:rsid w:val="00CC6184"/>
    <w:rsid w:val="00CC6247"/>
    <w:rsid w:val="00CC629C"/>
    <w:rsid w:val="00CC65DC"/>
    <w:rsid w:val="00CC690E"/>
    <w:rsid w:val="00CC6AEC"/>
    <w:rsid w:val="00CC6C42"/>
    <w:rsid w:val="00CC6D80"/>
    <w:rsid w:val="00CC72B4"/>
    <w:rsid w:val="00CC7388"/>
    <w:rsid w:val="00CC777F"/>
    <w:rsid w:val="00CC77CE"/>
    <w:rsid w:val="00CC7970"/>
    <w:rsid w:val="00CC7CA3"/>
    <w:rsid w:val="00CC7FB2"/>
    <w:rsid w:val="00CD005E"/>
    <w:rsid w:val="00CD02DC"/>
    <w:rsid w:val="00CD04A7"/>
    <w:rsid w:val="00CD0558"/>
    <w:rsid w:val="00CD05E5"/>
    <w:rsid w:val="00CD067E"/>
    <w:rsid w:val="00CD0696"/>
    <w:rsid w:val="00CD087D"/>
    <w:rsid w:val="00CD09A2"/>
    <w:rsid w:val="00CD0C92"/>
    <w:rsid w:val="00CD0E55"/>
    <w:rsid w:val="00CD0FF6"/>
    <w:rsid w:val="00CD11F6"/>
    <w:rsid w:val="00CD14F8"/>
    <w:rsid w:val="00CD1530"/>
    <w:rsid w:val="00CD1935"/>
    <w:rsid w:val="00CD1AB7"/>
    <w:rsid w:val="00CD1CD0"/>
    <w:rsid w:val="00CD1F37"/>
    <w:rsid w:val="00CD1FFD"/>
    <w:rsid w:val="00CD2819"/>
    <w:rsid w:val="00CD2A2F"/>
    <w:rsid w:val="00CD2A76"/>
    <w:rsid w:val="00CD2AF6"/>
    <w:rsid w:val="00CD2B12"/>
    <w:rsid w:val="00CD2B62"/>
    <w:rsid w:val="00CD2DB4"/>
    <w:rsid w:val="00CD31B1"/>
    <w:rsid w:val="00CD32C3"/>
    <w:rsid w:val="00CD333B"/>
    <w:rsid w:val="00CD360D"/>
    <w:rsid w:val="00CD365E"/>
    <w:rsid w:val="00CD39C6"/>
    <w:rsid w:val="00CD3BFB"/>
    <w:rsid w:val="00CD3CE3"/>
    <w:rsid w:val="00CD3ED2"/>
    <w:rsid w:val="00CD3F4E"/>
    <w:rsid w:val="00CD4047"/>
    <w:rsid w:val="00CD4261"/>
    <w:rsid w:val="00CD44D4"/>
    <w:rsid w:val="00CD450F"/>
    <w:rsid w:val="00CD4512"/>
    <w:rsid w:val="00CD4559"/>
    <w:rsid w:val="00CD4596"/>
    <w:rsid w:val="00CD4637"/>
    <w:rsid w:val="00CD47E7"/>
    <w:rsid w:val="00CD4AB1"/>
    <w:rsid w:val="00CD4B95"/>
    <w:rsid w:val="00CD4F46"/>
    <w:rsid w:val="00CD51D5"/>
    <w:rsid w:val="00CD54F3"/>
    <w:rsid w:val="00CD55EB"/>
    <w:rsid w:val="00CD58B9"/>
    <w:rsid w:val="00CD5A83"/>
    <w:rsid w:val="00CD5B1D"/>
    <w:rsid w:val="00CD5D8B"/>
    <w:rsid w:val="00CD5EDE"/>
    <w:rsid w:val="00CD605C"/>
    <w:rsid w:val="00CD61A7"/>
    <w:rsid w:val="00CD6451"/>
    <w:rsid w:val="00CD6467"/>
    <w:rsid w:val="00CD648D"/>
    <w:rsid w:val="00CD649C"/>
    <w:rsid w:val="00CD65EE"/>
    <w:rsid w:val="00CD6681"/>
    <w:rsid w:val="00CD66CF"/>
    <w:rsid w:val="00CD686C"/>
    <w:rsid w:val="00CD6931"/>
    <w:rsid w:val="00CD6988"/>
    <w:rsid w:val="00CD6B14"/>
    <w:rsid w:val="00CD6B5A"/>
    <w:rsid w:val="00CD6CE3"/>
    <w:rsid w:val="00CD6D37"/>
    <w:rsid w:val="00CD6DB1"/>
    <w:rsid w:val="00CD6EC6"/>
    <w:rsid w:val="00CD70B9"/>
    <w:rsid w:val="00CD7185"/>
    <w:rsid w:val="00CD73FE"/>
    <w:rsid w:val="00CD75EF"/>
    <w:rsid w:val="00CD7A4A"/>
    <w:rsid w:val="00CD7DF8"/>
    <w:rsid w:val="00CD7F12"/>
    <w:rsid w:val="00CE03E8"/>
    <w:rsid w:val="00CE047A"/>
    <w:rsid w:val="00CE07FA"/>
    <w:rsid w:val="00CE0E92"/>
    <w:rsid w:val="00CE0FF0"/>
    <w:rsid w:val="00CE1083"/>
    <w:rsid w:val="00CE10C6"/>
    <w:rsid w:val="00CE12FF"/>
    <w:rsid w:val="00CE15BF"/>
    <w:rsid w:val="00CE1709"/>
    <w:rsid w:val="00CE1720"/>
    <w:rsid w:val="00CE199E"/>
    <w:rsid w:val="00CE1D45"/>
    <w:rsid w:val="00CE1DE7"/>
    <w:rsid w:val="00CE1EC0"/>
    <w:rsid w:val="00CE2198"/>
    <w:rsid w:val="00CE2249"/>
    <w:rsid w:val="00CE22DF"/>
    <w:rsid w:val="00CE2440"/>
    <w:rsid w:val="00CE265B"/>
    <w:rsid w:val="00CE29E8"/>
    <w:rsid w:val="00CE2A24"/>
    <w:rsid w:val="00CE2A71"/>
    <w:rsid w:val="00CE2BA7"/>
    <w:rsid w:val="00CE30C4"/>
    <w:rsid w:val="00CE319E"/>
    <w:rsid w:val="00CE32A7"/>
    <w:rsid w:val="00CE3515"/>
    <w:rsid w:val="00CE3567"/>
    <w:rsid w:val="00CE3699"/>
    <w:rsid w:val="00CE37FA"/>
    <w:rsid w:val="00CE38A8"/>
    <w:rsid w:val="00CE3948"/>
    <w:rsid w:val="00CE3B88"/>
    <w:rsid w:val="00CE3CA5"/>
    <w:rsid w:val="00CE3CD5"/>
    <w:rsid w:val="00CE3F1E"/>
    <w:rsid w:val="00CE424B"/>
    <w:rsid w:val="00CE4936"/>
    <w:rsid w:val="00CE4A2B"/>
    <w:rsid w:val="00CE4A88"/>
    <w:rsid w:val="00CE4ABD"/>
    <w:rsid w:val="00CE4C1E"/>
    <w:rsid w:val="00CE4DF7"/>
    <w:rsid w:val="00CE4EB2"/>
    <w:rsid w:val="00CE5171"/>
    <w:rsid w:val="00CE56C2"/>
    <w:rsid w:val="00CE56F1"/>
    <w:rsid w:val="00CE5A0F"/>
    <w:rsid w:val="00CE5ECA"/>
    <w:rsid w:val="00CE615A"/>
    <w:rsid w:val="00CE6174"/>
    <w:rsid w:val="00CE631E"/>
    <w:rsid w:val="00CE6472"/>
    <w:rsid w:val="00CE65B0"/>
    <w:rsid w:val="00CE68BC"/>
    <w:rsid w:val="00CE68CA"/>
    <w:rsid w:val="00CE6911"/>
    <w:rsid w:val="00CE6A7E"/>
    <w:rsid w:val="00CE6C6F"/>
    <w:rsid w:val="00CE7076"/>
    <w:rsid w:val="00CE714F"/>
    <w:rsid w:val="00CE72A0"/>
    <w:rsid w:val="00CE7488"/>
    <w:rsid w:val="00CE76FC"/>
    <w:rsid w:val="00CE7733"/>
    <w:rsid w:val="00CE7AF0"/>
    <w:rsid w:val="00CE7B6A"/>
    <w:rsid w:val="00CE7CAF"/>
    <w:rsid w:val="00CE7EB8"/>
    <w:rsid w:val="00CE7F86"/>
    <w:rsid w:val="00CF019B"/>
    <w:rsid w:val="00CF0331"/>
    <w:rsid w:val="00CF0397"/>
    <w:rsid w:val="00CF03C5"/>
    <w:rsid w:val="00CF03DC"/>
    <w:rsid w:val="00CF05B9"/>
    <w:rsid w:val="00CF0745"/>
    <w:rsid w:val="00CF0811"/>
    <w:rsid w:val="00CF0B0B"/>
    <w:rsid w:val="00CF0CD2"/>
    <w:rsid w:val="00CF0E09"/>
    <w:rsid w:val="00CF0F1B"/>
    <w:rsid w:val="00CF118A"/>
    <w:rsid w:val="00CF11F4"/>
    <w:rsid w:val="00CF1253"/>
    <w:rsid w:val="00CF13E7"/>
    <w:rsid w:val="00CF1847"/>
    <w:rsid w:val="00CF1D2B"/>
    <w:rsid w:val="00CF1D6B"/>
    <w:rsid w:val="00CF1DDF"/>
    <w:rsid w:val="00CF1E2B"/>
    <w:rsid w:val="00CF1F2D"/>
    <w:rsid w:val="00CF1F5F"/>
    <w:rsid w:val="00CF20DC"/>
    <w:rsid w:val="00CF2229"/>
    <w:rsid w:val="00CF2338"/>
    <w:rsid w:val="00CF233E"/>
    <w:rsid w:val="00CF2718"/>
    <w:rsid w:val="00CF2720"/>
    <w:rsid w:val="00CF2806"/>
    <w:rsid w:val="00CF2863"/>
    <w:rsid w:val="00CF2EAE"/>
    <w:rsid w:val="00CF34BC"/>
    <w:rsid w:val="00CF395F"/>
    <w:rsid w:val="00CF3C1A"/>
    <w:rsid w:val="00CF3C7D"/>
    <w:rsid w:val="00CF3DC9"/>
    <w:rsid w:val="00CF3DDB"/>
    <w:rsid w:val="00CF3E77"/>
    <w:rsid w:val="00CF3ED6"/>
    <w:rsid w:val="00CF41DF"/>
    <w:rsid w:val="00CF453B"/>
    <w:rsid w:val="00CF472F"/>
    <w:rsid w:val="00CF47C3"/>
    <w:rsid w:val="00CF4852"/>
    <w:rsid w:val="00CF490F"/>
    <w:rsid w:val="00CF4936"/>
    <w:rsid w:val="00CF49D3"/>
    <w:rsid w:val="00CF4A36"/>
    <w:rsid w:val="00CF4ABF"/>
    <w:rsid w:val="00CF4D1A"/>
    <w:rsid w:val="00CF510D"/>
    <w:rsid w:val="00CF5129"/>
    <w:rsid w:val="00CF513C"/>
    <w:rsid w:val="00CF5293"/>
    <w:rsid w:val="00CF5377"/>
    <w:rsid w:val="00CF57BE"/>
    <w:rsid w:val="00CF599E"/>
    <w:rsid w:val="00CF5A86"/>
    <w:rsid w:val="00CF5D3C"/>
    <w:rsid w:val="00CF6322"/>
    <w:rsid w:val="00CF6474"/>
    <w:rsid w:val="00CF651C"/>
    <w:rsid w:val="00CF65A9"/>
    <w:rsid w:val="00CF6649"/>
    <w:rsid w:val="00CF6877"/>
    <w:rsid w:val="00CF6A99"/>
    <w:rsid w:val="00CF6C95"/>
    <w:rsid w:val="00CF6D2C"/>
    <w:rsid w:val="00CF6F6D"/>
    <w:rsid w:val="00CF6F9D"/>
    <w:rsid w:val="00CF7000"/>
    <w:rsid w:val="00CF7299"/>
    <w:rsid w:val="00CF7431"/>
    <w:rsid w:val="00CF7551"/>
    <w:rsid w:val="00CF7555"/>
    <w:rsid w:val="00CF762A"/>
    <w:rsid w:val="00CF76DF"/>
    <w:rsid w:val="00CF778D"/>
    <w:rsid w:val="00CF78F1"/>
    <w:rsid w:val="00CF7953"/>
    <w:rsid w:val="00CF7A89"/>
    <w:rsid w:val="00CF7CA6"/>
    <w:rsid w:val="00CF7D89"/>
    <w:rsid w:val="00CF7DEF"/>
    <w:rsid w:val="00CF7FC4"/>
    <w:rsid w:val="00D0013E"/>
    <w:rsid w:val="00D00192"/>
    <w:rsid w:val="00D0050F"/>
    <w:rsid w:val="00D00535"/>
    <w:rsid w:val="00D00778"/>
    <w:rsid w:val="00D008A9"/>
    <w:rsid w:val="00D008DA"/>
    <w:rsid w:val="00D00B34"/>
    <w:rsid w:val="00D0135E"/>
    <w:rsid w:val="00D014A4"/>
    <w:rsid w:val="00D01575"/>
    <w:rsid w:val="00D01617"/>
    <w:rsid w:val="00D01A6A"/>
    <w:rsid w:val="00D01AB8"/>
    <w:rsid w:val="00D01BD8"/>
    <w:rsid w:val="00D01FE5"/>
    <w:rsid w:val="00D0209C"/>
    <w:rsid w:val="00D02121"/>
    <w:rsid w:val="00D02461"/>
    <w:rsid w:val="00D02688"/>
    <w:rsid w:val="00D028F7"/>
    <w:rsid w:val="00D0298A"/>
    <w:rsid w:val="00D02B37"/>
    <w:rsid w:val="00D02D7D"/>
    <w:rsid w:val="00D02DEF"/>
    <w:rsid w:val="00D02FB2"/>
    <w:rsid w:val="00D03173"/>
    <w:rsid w:val="00D032D4"/>
    <w:rsid w:val="00D035F6"/>
    <w:rsid w:val="00D0361A"/>
    <w:rsid w:val="00D037B0"/>
    <w:rsid w:val="00D03D6C"/>
    <w:rsid w:val="00D042C6"/>
    <w:rsid w:val="00D04611"/>
    <w:rsid w:val="00D04871"/>
    <w:rsid w:val="00D04873"/>
    <w:rsid w:val="00D04930"/>
    <w:rsid w:val="00D04BA3"/>
    <w:rsid w:val="00D04E90"/>
    <w:rsid w:val="00D04EFC"/>
    <w:rsid w:val="00D0503F"/>
    <w:rsid w:val="00D053C1"/>
    <w:rsid w:val="00D053F3"/>
    <w:rsid w:val="00D055B6"/>
    <w:rsid w:val="00D0566C"/>
    <w:rsid w:val="00D05761"/>
    <w:rsid w:val="00D0577B"/>
    <w:rsid w:val="00D05C9A"/>
    <w:rsid w:val="00D05CA9"/>
    <w:rsid w:val="00D0606D"/>
    <w:rsid w:val="00D062BD"/>
    <w:rsid w:val="00D0650B"/>
    <w:rsid w:val="00D06B4F"/>
    <w:rsid w:val="00D06B8D"/>
    <w:rsid w:val="00D0721F"/>
    <w:rsid w:val="00D073B1"/>
    <w:rsid w:val="00D07623"/>
    <w:rsid w:val="00D0768F"/>
    <w:rsid w:val="00D07776"/>
    <w:rsid w:val="00D0792A"/>
    <w:rsid w:val="00D07A0B"/>
    <w:rsid w:val="00D07E08"/>
    <w:rsid w:val="00D07F23"/>
    <w:rsid w:val="00D07F43"/>
    <w:rsid w:val="00D1005E"/>
    <w:rsid w:val="00D10108"/>
    <w:rsid w:val="00D10147"/>
    <w:rsid w:val="00D102BB"/>
    <w:rsid w:val="00D105F6"/>
    <w:rsid w:val="00D10C5A"/>
    <w:rsid w:val="00D10E68"/>
    <w:rsid w:val="00D110B9"/>
    <w:rsid w:val="00D111BD"/>
    <w:rsid w:val="00D113D9"/>
    <w:rsid w:val="00D1192B"/>
    <w:rsid w:val="00D119B9"/>
    <w:rsid w:val="00D11E30"/>
    <w:rsid w:val="00D12048"/>
    <w:rsid w:val="00D120BA"/>
    <w:rsid w:val="00D1225A"/>
    <w:rsid w:val="00D123DF"/>
    <w:rsid w:val="00D124F9"/>
    <w:rsid w:val="00D125DA"/>
    <w:rsid w:val="00D13194"/>
    <w:rsid w:val="00D1351A"/>
    <w:rsid w:val="00D1352A"/>
    <w:rsid w:val="00D137F7"/>
    <w:rsid w:val="00D13973"/>
    <w:rsid w:val="00D13FCD"/>
    <w:rsid w:val="00D1403D"/>
    <w:rsid w:val="00D141ED"/>
    <w:rsid w:val="00D1441F"/>
    <w:rsid w:val="00D14674"/>
    <w:rsid w:val="00D14696"/>
    <w:rsid w:val="00D14945"/>
    <w:rsid w:val="00D14A92"/>
    <w:rsid w:val="00D14E70"/>
    <w:rsid w:val="00D15480"/>
    <w:rsid w:val="00D155BC"/>
    <w:rsid w:val="00D1572D"/>
    <w:rsid w:val="00D1577D"/>
    <w:rsid w:val="00D1579E"/>
    <w:rsid w:val="00D158E3"/>
    <w:rsid w:val="00D15A65"/>
    <w:rsid w:val="00D15A7A"/>
    <w:rsid w:val="00D15B08"/>
    <w:rsid w:val="00D15B96"/>
    <w:rsid w:val="00D15BA6"/>
    <w:rsid w:val="00D15F3E"/>
    <w:rsid w:val="00D1616D"/>
    <w:rsid w:val="00D16290"/>
    <w:rsid w:val="00D16519"/>
    <w:rsid w:val="00D16550"/>
    <w:rsid w:val="00D16911"/>
    <w:rsid w:val="00D1691B"/>
    <w:rsid w:val="00D16B28"/>
    <w:rsid w:val="00D16BA7"/>
    <w:rsid w:val="00D16CF7"/>
    <w:rsid w:val="00D16E69"/>
    <w:rsid w:val="00D16F0E"/>
    <w:rsid w:val="00D1707F"/>
    <w:rsid w:val="00D173E1"/>
    <w:rsid w:val="00D175DD"/>
    <w:rsid w:val="00D1762C"/>
    <w:rsid w:val="00D177EC"/>
    <w:rsid w:val="00D1782F"/>
    <w:rsid w:val="00D17A97"/>
    <w:rsid w:val="00D17A9C"/>
    <w:rsid w:val="00D17B27"/>
    <w:rsid w:val="00D17ED3"/>
    <w:rsid w:val="00D17EF9"/>
    <w:rsid w:val="00D203D4"/>
    <w:rsid w:val="00D20B56"/>
    <w:rsid w:val="00D20E4D"/>
    <w:rsid w:val="00D2109F"/>
    <w:rsid w:val="00D2143D"/>
    <w:rsid w:val="00D214E8"/>
    <w:rsid w:val="00D21622"/>
    <w:rsid w:val="00D2184C"/>
    <w:rsid w:val="00D2191C"/>
    <w:rsid w:val="00D21C2E"/>
    <w:rsid w:val="00D21DD8"/>
    <w:rsid w:val="00D21EB3"/>
    <w:rsid w:val="00D21ED6"/>
    <w:rsid w:val="00D22767"/>
    <w:rsid w:val="00D2280C"/>
    <w:rsid w:val="00D22973"/>
    <w:rsid w:val="00D229AA"/>
    <w:rsid w:val="00D22A8A"/>
    <w:rsid w:val="00D22BC9"/>
    <w:rsid w:val="00D22F20"/>
    <w:rsid w:val="00D22F29"/>
    <w:rsid w:val="00D22F4F"/>
    <w:rsid w:val="00D23222"/>
    <w:rsid w:val="00D23265"/>
    <w:rsid w:val="00D232A6"/>
    <w:rsid w:val="00D23411"/>
    <w:rsid w:val="00D23BF0"/>
    <w:rsid w:val="00D23C3D"/>
    <w:rsid w:val="00D23DC3"/>
    <w:rsid w:val="00D23DDF"/>
    <w:rsid w:val="00D23E22"/>
    <w:rsid w:val="00D23E3E"/>
    <w:rsid w:val="00D240CD"/>
    <w:rsid w:val="00D241FE"/>
    <w:rsid w:val="00D242E4"/>
    <w:rsid w:val="00D2433A"/>
    <w:rsid w:val="00D244B6"/>
    <w:rsid w:val="00D245BE"/>
    <w:rsid w:val="00D246D5"/>
    <w:rsid w:val="00D24966"/>
    <w:rsid w:val="00D24976"/>
    <w:rsid w:val="00D24B9D"/>
    <w:rsid w:val="00D24C6B"/>
    <w:rsid w:val="00D24D41"/>
    <w:rsid w:val="00D24E5F"/>
    <w:rsid w:val="00D24F7D"/>
    <w:rsid w:val="00D24FB2"/>
    <w:rsid w:val="00D25495"/>
    <w:rsid w:val="00D256A5"/>
    <w:rsid w:val="00D25778"/>
    <w:rsid w:val="00D2590C"/>
    <w:rsid w:val="00D25976"/>
    <w:rsid w:val="00D25A85"/>
    <w:rsid w:val="00D25CF3"/>
    <w:rsid w:val="00D26019"/>
    <w:rsid w:val="00D260C9"/>
    <w:rsid w:val="00D2628F"/>
    <w:rsid w:val="00D266B7"/>
    <w:rsid w:val="00D26889"/>
    <w:rsid w:val="00D26971"/>
    <w:rsid w:val="00D269FA"/>
    <w:rsid w:val="00D26B38"/>
    <w:rsid w:val="00D26B4C"/>
    <w:rsid w:val="00D26C0C"/>
    <w:rsid w:val="00D26D6C"/>
    <w:rsid w:val="00D26E3B"/>
    <w:rsid w:val="00D26EA6"/>
    <w:rsid w:val="00D27190"/>
    <w:rsid w:val="00D27269"/>
    <w:rsid w:val="00D27512"/>
    <w:rsid w:val="00D2772C"/>
    <w:rsid w:val="00D27755"/>
    <w:rsid w:val="00D277B6"/>
    <w:rsid w:val="00D30089"/>
    <w:rsid w:val="00D3020B"/>
    <w:rsid w:val="00D3043A"/>
    <w:rsid w:val="00D3056A"/>
    <w:rsid w:val="00D306A9"/>
    <w:rsid w:val="00D3071C"/>
    <w:rsid w:val="00D30989"/>
    <w:rsid w:val="00D30A22"/>
    <w:rsid w:val="00D30C27"/>
    <w:rsid w:val="00D30ED8"/>
    <w:rsid w:val="00D30F61"/>
    <w:rsid w:val="00D30FFE"/>
    <w:rsid w:val="00D31218"/>
    <w:rsid w:val="00D314B5"/>
    <w:rsid w:val="00D31521"/>
    <w:rsid w:val="00D315D8"/>
    <w:rsid w:val="00D316E6"/>
    <w:rsid w:val="00D3170F"/>
    <w:rsid w:val="00D3187C"/>
    <w:rsid w:val="00D31DA8"/>
    <w:rsid w:val="00D31ECD"/>
    <w:rsid w:val="00D31F55"/>
    <w:rsid w:val="00D31FFE"/>
    <w:rsid w:val="00D32013"/>
    <w:rsid w:val="00D32282"/>
    <w:rsid w:val="00D322B2"/>
    <w:rsid w:val="00D3235A"/>
    <w:rsid w:val="00D32421"/>
    <w:rsid w:val="00D324A9"/>
    <w:rsid w:val="00D32779"/>
    <w:rsid w:val="00D32853"/>
    <w:rsid w:val="00D32AE0"/>
    <w:rsid w:val="00D32EEC"/>
    <w:rsid w:val="00D32F96"/>
    <w:rsid w:val="00D3313A"/>
    <w:rsid w:val="00D3347A"/>
    <w:rsid w:val="00D335A8"/>
    <w:rsid w:val="00D33681"/>
    <w:rsid w:val="00D33CEE"/>
    <w:rsid w:val="00D33F32"/>
    <w:rsid w:val="00D33F45"/>
    <w:rsid w:val="00D33F51"/>
    <w:rsid w:val="00D34009"/>
    <w:rsid w:val="00D34248"/>
    <w:rsid w:val="00D346F6"/>
    <w:rsid w:val="00D34712"/>
    <w:rsid w:val="00D34A16"/>
    <w:rsid w:val="00D34EDA"/>
    <w:rsid w:val="00D352C2"/>
    <w:rsid w:val="00D35375"/>
    <w:rsid w:val="00D354E7"/>
    <w:rsid w:val="00D3582D"/>
    <w:rsid w:val="00D35B4D"/>
    <w:rsid w:val="00D35E9B"/>
    <w:rsid w:val="00D362EB"/>
    <w:rsid w:val="00D36439"/>
    <w:rsid w:val="00D3661C"/>
    <w:rsid w:val="00D36850"/>
    <w:rsid w:val="00D36955"/>
    <w:rsid w:val="00D3697B"/>
    <w:rsid w:val="00D36A02"/>
    <w:rsid w:val="00D36CB0"/>
    <w:rsid w:val="00D36CD3"/>
    <w:rsid w:val="00D36E0E"/>
    <w:rsid w:val="00D37130"/>
    <w:rsid w:val="00D371BD"/>
    <w:rsid w:val="00D371D9"/>
    <w:rsid w:val="00D373D7"/>
    <w:rsid w:val="00D374DA"/>
    <w:rsid w:val="00D37A66"/>
    <w:rsid w:val="00D37AC1"/>
    <w:rsid w:val="00D37B5D"/>
    <w:rsid w:val="00D37D83"/>
    <w:rsid w:val="00D37EE7"/>
    <w:rsid w:val="00D37FBB"/>
    <w:rsid w:val="00D400F3"/>
    <w:rsid w:val="00D4030A"/>
    <w:rsid w:val="00D4030E"/>
    <w:rsid w:val="00D40510"/>
    <w:rsid w:val="00D40621"/>
    <w:rsid w:val="00D406EA"/>
    <w:rsid w:val="00D407A4"/>
    <w:rsid w:val="00D40964"/>
    <w:rsid w:val="00D40A42"/>
    <w:rsid w:val="00D40D7C"/>
    <w:rsid w:val="00D40D90"/>
    <w:rsid w:val="00D40DC7"/>
    <w:rsid w:val="00D40E78"/>
    <w:rsid w:val="00D41092"/>
    <w:rsid w:val="00D410CC"/>
    <w:rsid w:val="00D411DB"/>
    <w:rsid w:val="00D41266"/>
    <w:rsid w:val="00D41272"/>
    <w:rsid w:val="00D41392"/>
    <w:rsid w:val="00D413A6"/>
    <w:rsid w:val="00D413DD"/>
    <w:rsid w:val="00D4145F"/>
    <w:rsid w:val="00D4147C"/>
    <w:rsid w:val="00D4158D"/>
    <w:rsid w:val="00D415F2"/>
    <w:rsid w:val="00D41670"/>
    <w:rsid w:val="00D4173A"/>
    <w:rsid w:val="00D417A9"/>
    <w:rsid w:val="00D4187F"/>
    <w:rsid w:val="00D419CF"/>
    <w:rsid w:val="00D41BA1"/>
    <w:rsid w:val="00D41D66"/>
    <w:rsid w:val="00D41F68"/>
    <w:rsid w:val="00D420AD"/>
    <w:rsid w:val="00D4235D"/>
    <w:rsid w:val="00D42695"/>
    <w:rsid w:val="00D427E0"/>
    <w:rsid w:val="00D4292E"/>
    <w:rsid w:val="00D42BBC"/>
    <w:rsid w:val="00D42D88"/>
    <w:rsid w:val="00D42FEC"/>
    <w:rsid w:val="00D433EF"/>
    <w:rsid w:val="00D434DA"/>
    <w:rsid w:val="00D4351C"/>
    <w:rsid w:val="00D43530"/>
    <w:rsid w:val="00D43535"/>
    <w:rsid w:val="00D435B4"/>
    <w:rsid w:val="00D435CB"/>
    <w:rsid w:val="00D43868"/>
    <w:rsid w:val="00D43A3B"/>
    <w:rsid w:val="00D43CAD"/>
    <w:rsid w:val="00D440ED"/>
    <w:rsid w:val="00D44184"/>
    <w:rsid w:val="00D44197"/>
    <w:rsid w:val="00D44203"/>
    <w:rsid w:val="00D4424A"/>
    <w:rsid w:val="00D443B4"/>
    <w:rsid w:val="00D4452C"/>
    <w:rsid w:val="00D44947"/>
    <w:rsid w:val="00D449B3"/>
    <w:rsid w:val="00D44A04"/>
    <w:rsid w:val="00D4509B"/>
    <w:rsid w:val="00D4517F"/>
    <w:rsid w:val="00D45614"/>
    <w:rsid w:val="00D45833"/>
    <w:rsid w:val="00D45856"/>
    <w:rsid w:val="00D45A3A"/>
    <w:rsid w:val="00D45AA1"/>
    <w:rsid w:val="00D45B3B"/>
    <w:rsid w:val="00D45C55"/>
    <w:rsid w:val="00D45D80"/>
    <w:rsid w:val="00D45DD6"/>
    <w:rsid w:val="00D45DFE"/>
    <w:rsid w:val="00D45EAD"/>
    <w:rsid w:val="00D461FA"/>
    <w:rsid w:val="00D462D4"/>
    <w:rsid w:val="00D46354"/>
    <w:rsid w:val="00D46417"/>
    <w:rsid w:val="00D465C9"/>
    <w:rsid w:val="00D46628"/>
    <w:rsid w:val="00D466F4"/>
    <w:rsid w:val="00D46763"/>
    <w:rsid w:val="00D467A6"/>
    <w:rsid w:val="00D467CE"/>
    <w:rsid w:val="00D468C5"/>
    <w:rsid w:val="00D46B14"/>
    <w:rsid w:val="00D46E19"/>
    <w:rsid w:val="00D46F1C"/>
    <w:rsid w:val="00D46F32"/>
    <w:rsid w:val="00D46F80"/>
    <w:rsid w:val="00D4703A"/>
    <w:rsid w:val="00D471D0"/>
    <w:rsid w:val="00D4725E"/>
    <w:rsid w:val="00D473E7"/>
    <w:rsid w:val="00D474BF"/>
    <w:rsid w:val="00D476C0"/>
    <w:rsid w:val="00D47CC7"/>
    <w:rsid w:val="00D47DD3"/>
    <w:rsid w:val="00D50127"/>
    <w:rsid w:val="00D50483"/>
    <w:rsid w:val="00D5060E"/>
    <w:rsid w:val="00D5067C"/>
    <w:rsid w:val="00D50834"/>
    <w:rsid w:val="00D509AD"/>
    <w:rsid w:val="00D509BC"/>
    <w:rsid w:val="00D50B7B"/>
    <w:rsid w:val="00D50E87"/>
    <w:rsid w:val="00D510B2"/>
    <w:rsid w:val="00D5125C"/>
    <w:rsid w:val="00D516C6"/>
    <w:rsid w:val="00D5183B"/>
    <w:rsid w:val="00D51852"/>
    <w:rsid w:val="00D518B3"/>
    <w:rsid w:val="00D51A60"/>
    <w:rsid w:val="00D51C6A"/>
    <w:rsid w:val="00D5203F"/>
    <w:rsid w:val="00D521AB"/>
    <w:rsid w:val="00D5232F"/>
    <w:rsid w:val="00D524C0"/>
    <w:rsid w:val="00D525FA"/>
    <w:rsid w:val="00D52606"/>
    <w:rsid w:val="00D52711"/>
    <w:rsid w:val="00D528A8"/>
    <w:rsid w:val="00D52B04"/>
    <w:rsid w:val="00D52B51"/>
    <w:rsid w:val="00D52B84"/>
    <w:rsid w:val="00D52BB6"/>
    <w:rsid w:val="00D52C31"/>
    <w:rsid w:val="00D52CE1"/>
    <w:rsid w:val="00D52ECF"/>
    <w:rsid w:val="00D52F0F"/>
    <w:rsid w:val="00D53149"/>
    <w:rsid w:val="00D5314C"/>
    <w:rsid w:val="00D53181"/>
    <w:rsid w:val="00D53752"/>
    <w:rsid w:val="00D5380E"/>
    <w:rsid w:val="00D53868"/>
    <w:rsid w:val="00D53A44"/>
    <w:rsid w:val="00D53C16"/>
    <w:rsid w:val="00D53D4C"/>
    <w:rsid w:val="00D53D57"/>
    <w:rsid w:val="00D53E0E"/>
    <w:rsid w:val="00D53EFF"/>
    <w:rsid w:val="00D53F55"/>
    <w:rsid w:val="00D53F69"/>
    <w:rsid w:val="00D53FEF"/>
    <w:rsid w:val="00D54127"/>
    <w:rsid w:val="00D542AF"/>
    <w:rsid w:val="00D545EB"/>
    <w:rsid w:val="00D54A37"/>
    <w:rsid w:val="00D54B91"/>
    <w:rsid w:val="00D5586A"/>
    <w:rsid w:val="00D55878"/>
    <w:rsid w:val="00D55946"/>
    <w:rsid w:val="00D55BA6"/>
    <w:rsid w:val="00D55C6A"/>
    <w:rsid w:val="00D55C79"/>
    <w:rsid w:val="00D55D73"/>
    <w:rsid w:val="00D55E74"/>
    <w:rsid w:val="00D56129"/>
    <w:rsid w:val="00D5616F"/>
    <w:rsid w:val="00D561DC"/>
    <w:rsid w:val="00D565F4"/>
    <w:rsid w:val="00D566E0"/>
    <w:rsid w:val="00D567B0"/>
    <w:rsid w:val="00D56853"/>
    <w:rsid w:val="00D56A7F"/>
    <w:rsid w:val="00D56F91"/>
    <w:rsid w:val="00D57156"/>
    <w:rsid w:val="00D571A9"/>
    <w:rsid w:val="00D57380"/>
    <w:rsid w:val="00D57392"/>
    <w:rsid w:val="00D5755E"/>
    <w:rsid w:val="00D57634"/>
    <w:rsid w:val="00D57687"/>
    <w:rsid w:val="00D57760"/>
    <w:rsid w:val="00D57B78"/>
    <w:rsid w:val="00D57C78"/>
    <w:rsid w:val="00D57E12"/>
    <w:rsid w:val="00D57EA4"/>
    <w:rsid w:val="00D57F31"/>
    <w:rsid w:val="00D6004F"/>
    <w:rsid w:val="00D6016E"/>
    <w:rsid w:val="00D60659"/>
    <w:rsid w:val="00D60B79"/>
    <w:rsid w:val="00D60C6A"/>
    <w:rsid w:val="00D60F56"/>
    <w:rsid w:val="00D61061"/>
    <w:rsid w:val="00D610A5"/>
    <w:rsid w:val="00D61291"/>
    <w:rsid w:val="00D61491"/>
    <w:rsid w:val="00D615C1"/>
    <w:rsid w:val="00D617FF"/>
    <w:rsid w:val="00D61967"/>
    <w:rsid w:val="00D61B8A"/>
    <w:rsid w:val="00D61E2A"/>
    <w:rsid w:val="00D61FA4"/>
    <w:rsid w:val="00D62126"/>
    <w:rsid w:val="00D622F0"/>
    <w:rsid w:val="00D625E7"/>
    <w:rsid w:val="00D62607"/>
    <w:rsid w:val="00D6269E"/>
    <w:rsid w:val="00D6270E"/>
    <w:rsid w:val="00D62BBD"/>
    <w:rsid w:val="00D62ECA"/>
    <w:rsid w:val="00D62F68"/>
    <w:rsid w:val="00D63269"/>
    <w:rsid w:val="00D632C3"/>
    <w:rsid w:val="00D63303"/>
    <w:rsid w:val="00D633FE"/>
    <w:rsid w:val="00D63673"/>
    <w:rsid w:val="00D636D7"/>
    <w:rsid w:val="00D636E2"/>
    <w:rsid w:val="00D6383F"/>
    <w:rsid w:val="00D6385D"/>
    <w:rsid w:val="00D63987"/>
    <w:rsid w:val="00D63A5D"/>
    <w:rsid w:val="00D63A9E"/>
    <w:rsid w:val="00D63E1B"/>
    <w:rsid w:val="00D640A0"/>
    <w:rsid w:val="00D642A1"/>
    <w:rsid w:val="00D645CE"/>
    <w:rsid w:val="00D64602"/>
    <w:rsid w:val="00D6488A"/>
    <w:rsid w:val="00D648FB"/>
    <w:rsid w:val="00D64CA1"/>
    <w:rsid w:val="00D64D95"/>
    <w:rsid w:val="00D64E2D"/>
    <w:rsid w:val="00D6506A"/>
    <w:rsid w:val="00D650FF"/>
    <w:rsid w:val="00D651B5"/>
    <w:rsid w:val="00D65230"/>
    <w:rsid w:val="00D655AF"/>
    <w:rsid w:val="00D65851"/>
    <w:rsid w:val="00D65C35"/>
    <w:rsid w:val="00D65D1B"/>
    <w:rsid w:val="00D65D82"/>
    <w:rsid w:val="00D65F67"/>
    <w:rsid w:val="00D65F81"/>
    <w:rsid w:val="00D660CD"/>
    <w:rsid w:val="00D66180"/>
    <w:rsid w:val="00D661D5"/>
    <w:rsid w:val="00D6625C"/>
    <w:rsid w:val="00D66295"/>
    <w:rsid w:val="00D664A3"/>
    <w:rsid w:val="00D66767"/>
    <w:rsid w:val="00D668D1"/>
    <w:rsid w:val="00D66BB7"/>
    <w:rsid w:val="00D66DEB"/>
    <w:rsid w:val="00D66EFD"/>
    <w:rsid w:val="00D66FBC"/>
    <w:rsid w:val="00D671A0"/>
    <w:rsid w:val="00D67235"/>
    <w:rsid w:val="00D675A3"/>
    <w:rsid w:val="00D67637"/>
    <w:rsid w:val="00D6768F"/>
    <w:rsid w:val="00D678FD"/>
    <w:rsid w:val="00D67CED"/>
    <w:rsid w:val="00D67DB7"/>
    <w:rsid w:val="00D67EF7"/>
    <w:rsid w:val="00D70048"/>
    <w:rsid w:val="00D700E4"/>
    <w:rsid w:val="00D70246"/>
    <w:rsid w:val="00D7027B"/>
    <w:rsid w:val="00D703E3"/>
    <w:rsid w:val="00D70576"/>
    <w:rsid w:val="00D70789"/>
    <w:rsid w:val="00D70839"/>
    <w:rsid w:val="00D709C2"/>
    <w:rsid w:val="00D70B67"/>
    <w:rsid w:val="00D70D07"/>
    <w:rsid w:val="00D70DBD"/>
    <w:rsid w:val="00D71135"/>
    <w:rsid w:val="00D712AC"/>
    <w:rsid w:val="00D71375"/>
    <w:rsid w:val="00D71408"/>
    <w:rsid w:val="00D71549"/>
    <w:rsid w:val="00D716A7"/>
    <w:rsid w:val="00D716E0"/>
    <w:rsid w:val="00D71892"/>
    <w:rsid w:val="00D71B06"/>
    <w:rsid w:val="00D71BAB"/>
    <w:rsid w:val="00D71C65"/>
    <w:rsid w:val="00D71DD6"/>
    <w:rsid w:val="00D71FCE"/>
    <w:rsid w:val="00D7225D"/>
    <w:rsid w:val="00D72280"/>
    <w:rsid w:val="00D72452"/>
    <w:rsid w:val="00D7258C"/>
    <w:rsid w:val="00D7260F"/>
    <w:rsid w:val="00D72ADF"/>
    <w:rsid w:val="00D72C5C"/>
    <w:rsid w:val="00D72DFD"/>
    <w:rsid w:val="00D72F33"/>
    <w:rsid w:val="00D731B7"/>
    <w:rsid w:val="00D7350B"/>
    <w:rsid w:val="00D735CD"/>
    <w:rsid w:val="00D735EA"/>
    <w:rsid w:val="00D7386A"/>
    <w:rsid w:val="00D739AB"/>
    <w:rsid w:val="00D73A70"/>
    <w:rsid w:val="00D73BBF"/>
    <w:rsid w:val="00D73C12"/>
    <w:rsid w:val="00D73DF5"/>
    <w:rsid w:val="00D74010"/>
    <w:rsid w:val="00D741DD"/>
    <w:rsid w:val="00D74212"/>
    <w:rsid w:val="00D74308"/>
    <w:rsid w:val="00D74377"/>
    <w:rsid w:val="00D7437D"/>
    <w:rsid w:val="00D74514"/>
    <w:rsid w:val="00D74628"/>
    <w:rsid w:val="00D74678"/>
    <w:rsid w:val="00D748C0"/>
    <w:rsid w:val="00D74A1A"/>
    <w:rsid w:val="00D74D18"/>
    <w:rsid w:val="00D75011"/>
    <w:rsid w:val="00D75356"/>
    <w:rsid w:val="00D754F9"/>
    <w:rsid w:val="00D75971"/>
    <w:rsid w:val="00D75C8D"/>
    <w:rsid w:val="00D75D03"/>
    <w:rsid w:val="00D75D0D"/>
    <w:rsid w:val="00D7606A"/>
    <w:rsid w:val="00D7631B"/>
    <w:rsid w:val="00D763A7"/>
    <w:rsid w:val="00D764C1"/>
    <w:rsid w:val="00D766BB"/>
    <w:rsid w:val="00D76753"/>
    <w:rsid w:val="00D7689C"/>
    <w:rsid w:val="00D768C8"/>
    <w:rsid w:val="00D768E8"/>
    <w:rsid w:val="00D76BF4"/>
    <w:rsid w:val="00D76BF6"/>
    <w:rsid w:val="00D76D1D"/>
    <w:rsid w:val="00D76DAF"/>
    <w:rsid w:val="00D76DC9"/>
    <w:rsid w:val="00D76DE0"/>
    <w:rsid w:val="00D76E15"/>
    <w:rsid w:val="00D76E16"/>
    <w:rsid w:val="00D76E42"/>
    <w:rsid w:val="00D76E61"/>
    <w:rsid w:val="00D76E94"/>
    <w:rsid w:val="00D76F48"/>
    <w:rsid w:val="00D77227"/>
    <w:rsid w:val="00D77248"/>
    <w:rsid w:val="00D772E6"/>
    <w:rsid w:val="00D77580"/>
    <w:rsid w:val="00D77630"/>
    <w:rsid w:val="00D776DF"/>
    <w:rsid w:val="00D777E6"/>
    <w:rsid w:val="00D778BE"/>
    <w:rsid w:val="00D778F3"/>
    <w:rsid w:val="00D77965"/>
    <w:rsid w:val="00D77A90"/>
    <w:rsid w:val="00D77C35"/>
    <w:rsid w:val="00D77CD1"/>
    <w:rsid w:val="00D77D6A"/>
    <w:rsid w:val="00D77E09"/>
    <w:rsid w:val="00D77F4C"/>
    <w:rsid w:val="00D800C8"/>
    <w:rsid w:val="00D801A2"/>
    <w:rsid w:val="00D80239"/>
    <w:rsid w:val="00D80250"/>
    <w:rsid w:val="00D803E3"/>
    <w:rsid w:val="00D80563"/>
    <w:rsid w:val="00D805FD"/>
    <w:rsid w:val="00D80645"/>
    <w:rsid w:val="00D8072E"/>
    <w:rsid w:val="00D808E4"/>
    <w:rsid w:val="00D80913"/>
    <w:rsid w:val="00D80981"/>
    <w:rsid w:val="00D80B2B"/>
    <w:rsid w:val="00D80D6D"/>
    <w:rsid w:val="00D80EA3"/>
    <w:rsid w:val="00D813EC"/>
    <w:rsid w:val="00D81A0B"/>
    <w:rsid w:val="00D81BD2"/>
    <w:rsid w:val="00D81C18"/>
    <w:rsid w:val="00D81DCE"/>
    <w:rsid w:val="00D81F47"/>
    <w:rsid w:val="00D82049"/>
    <w:rsid w:val="00D820F6"/>
    <w:rsid w:val="00D821DB"/>
    <w:rsid w:val="00D8251D"/>
    <w:rsid w:val="00D828EF"/>
    <w:rsid w:val="00D829AA"/>
    <w:rsid w:val="00D829AC"/>
    <w:rsid w:val="00D829CF"/>
    <w:rsid w:val="00D82CE5"/>
    <w:rsid w:val="00D82D7A"/>
    <w:rsid w:val="00D830D0"/>
    <w:rsid w:val="00D83137"/>
    <w:rsid w:val="00D833D2"/>
    <w:rsid w:val="00D83480"/>
    <w:rsid w:val="00D8361C"/>
    <w:rsid w:val="00D83779"/>
    <w:rsid w:val="00D83A49"/>
    <w:rsid w:val="00D83DBA"/>
    <w:rsid w:val="00D83FF5"/>
    <w:rsid w:val="00D840CC"/>
    <w:rsid w:val="00D84289"/>
    <w:rsid w:val="00D8458F"/>
    <w:rsid w:val="00D846EB"/>
    <w:rsid w:val="00D84780"/>
    <w:rsid w:val="00D84813"/>
    <w:rsid w:val="00D8483A"/>
    <w:rsid w:val="00D84913"/>
    <w:rsid w:val="00D849C2"/>
    <w:rsid w:val="00D84C0A"/>
    <w:rsid w:val="00D84D06"/>
    <w:rsid w:val="00D84DD2"/>
    <w:rsid w:val="00D85051"/>
    <w:rsid w:val="00D852CD"/>
    <w:rsid w:val="00D853E9"/>
    <w:rsid w:val="00D85626"/>
    <w:rsid w:val="00D8572F"/>
    <w:rsid w:val="00D858B6"/>
    <w:rsid w:val="00D858FE"/>
    <w:rsid w:val="00D85AA6"/>
    <w:rsid w:val="00D85AC7"/>
    <w:rsid w:val="00D85CA4"/>
    <w:rsid w:val="00D85E07"/>
    <w:rsid w:val="00D85E4A"/>
    <w:rsid w:val="00D85EA4"/>
    <w:rsid w:val="00D85EB7"/>
    <w:rsid w:val="00D86261"/>
    <w:rsid w:val="00D86266"/>
    <w:rsid w:val="00D86291"/>
    <w:rsid w:val="00D865B4"/>
    <w:rsid w:val="00D86639"/>
    <w:rsid w:val="00D86A09"/>
    <w:rsid w:val="00D86A34"/>
    <w:rsid w:val="00D86A84"/>
    <w:rsid w:val="00D86EDE"/>
    <w:rsid w:val="00D871B0"/>
    <w:rsid w:val="00D87316"/>
    <w:rsid w:val="00D8763C"/>
    <w:rsid w:val="00D87A79"/>
    <w:rsid w:val="00D87BBB"/>
    <w:rsid w:val="00D90054"/>
    <w:rsid w:val="00D90055"/>
    <w:rsid w:val="00D90398"/>
    <w:rsid w:val="00D907B0"/>
    <w:rsid w:val="00D90BF8"/>
    <w:rsid w:val="00D90DDE"/>
    <w:rsid w:val="00D91052"/>
    <w:rsid w:val="00D9112C"/>
    <w:rsid w:val="00D91229"/>
    <w:rsid w:val="00D91241"/>
    <w:rsid w:val="00D915B4"/>
    <w:rsid w:val="00D91976"/>
    <w:rsid w:val="00D91AC5"/>
    <w:rsid w:val="00D91CFE"/>
    <w:rsid w:val="00D91D67"/>
    <w:rsid w:val="00D91FA4"/>
    <w:rsid w:val="00D91FC9"/>
    <w:rsid w:val="00D9235A"/>
    <w:rsid w:val="00D925AE"/>
    <w:rsid w:val="00D928D5"/>
    <w:rsid w:val="00D92980"/>
    <w:rsid w:val="00D92A7A"/>
    <w:rsid w:val="00D92AED"/>
    <w:rsid w:val="00D92C67"/>
    <w:rsid w:val="00D92D42"/>
    <w:rsid w:val="00D93093"/>
    <w:rsid w:val="00D930A2"/>
    <w:rsid w:val="00D9312F"/>
    <w:rsid w:val="00D931CA"/>
    <w:rsid w:val="00D93530"/>
    <w:rsid w:val="00D9393C"/>
    <w:rsid w:val="00D93BC0"/>
    <w:rsid w:val="00D93F79"/>
    <w:rsid w:val="00D940B1"/>
    <w:rsid w:val="00D9434B"/>
    <w:rsid w:val="00D94458"/>
    <w:rsid w:val="00D94545"/>
    <w:rsid w:val="00D945B6"/>
    <w:rsid w:val="00D947A7"/>
    <w:rsid w:val="00D9496C"/>
    <w:rsid w:val="00D94B56"/>
    <w:rsid w:val="00D94C04"/>
    <w:rsid w:val="00D94EA1"/>
    <w:rsid w:val="00D95005"/>
    <w:rsid w:val="00D95103"/>
    <w:rsid w:val="00D95322"/>
    <w:rsid w:val="00D9582F"/>
    <w:rsid w:val="00D95866"/>
    <w:rsid w:val="00D95878"/>
    <w:rsid w:val="00D95932"/>
    <w:rsid w:val="00D95C4A"/>
    <w:rsid w:val="00D95D16"/>
    <w:rsid w:val="00D95DE1"/>
    <w:rsid w:val="00D95E16"/>
    <w:rsid w:val="00D96236"/>
    <w:rsid w:val="00D966C2"/>
    <w:rsid w:val="00D96D8D"/>
    <w:rsid w:val="00D97435"/>
    <w:rsid w:val="00D9764F"/>
    <w:rsid w:val="00D9787B"/>
    <w:rsid w:val="00D97A48"/>
    <w:rsid w:val="00D97A69"/>
    <w:rsid w:val="00D97A6A"/>
    <w:rsid w:val="00D97B55"/>
    <w:rsid w:val="00D97C48"/>
    <w:rsid w:val="00D97F19"/>
    <w:rsid w:val="00D97F5A"/>
    <w:rsid w:val="00DA0090"/>
    <w:rsid w:val="00DA036D"/>
    <w:rsid w:val="00DA0628"/>
    <w:rsid w:val="00DA06EB"/>
    <w:rsid w:val="00DA0C04"/>
    <w:rsid w:val="00DA0FFC"/>
    <w:rsid w:val="00DA123A"/>
    <w:rsid w:val="00DA13EC"/>
    <w:rsid w:val="00DA1425"/>
    <w:rsid w:val="00DA1466"/>
    <w:rsid w:val="00DA171F"/>
    <w:rsid w:val="00DA19C2"/>
    <w:rsid w:val="00DA1A96"/>
    <w:rsid w:val="00DA1D42"/>
    <w:rsid w:val="00DA209C"/>
    <w:rsid w:val="00DA20E0"/>
    <w:rsid w:val="00DA2145"/>
    <w:rsid w:val="00DA21FE"/>
    <w:rsid w:val="00DA2432"/>
    <w:rsid w:val="00DA2454"/>
    <w:rsid w:val="00DA25EE"/>
    <w:rsid w:val="00DA28A2"/>
    <w:rsid w:val="00DA29CB"/>
    <w:rsid w:val="00DA29E8"/>
    <w:rsid w:val="00DA2A18"/>
    <w:rsid w:val="00DA2ACD"/>
    <w:rsid w:val="00DA2B9F"/>
    <w:rsid w:val="00DA2C5D"/>
    <w:rsid w:val="00DA2D40"/>
    <w:rsid w:val="00DA2E78"/>
    <w:rsid w:val="00DA352B"/>
    <w:rsid w:val="00DA39D2"/>
    <w:rsid w:val="00DA3A93"/>
    <w:rsid w:val="00DA3B94"/>
    <w:rsid w:val="00DA3C75"/>
    <w:rsid w:val="00DA3D82"/>
    <w:rsid w:val="00DA4011"/>
    <w:rsid w:val="00DA4338"/>
    <w:rsid w:val="00DA4630"/>
    <w:rsid w:val="00DA4668"/>
    <w:rsid w:val="00DA470D"/>
    <w:rsid w:val="00DA4872"/>
    <w:rsid w:val="00DA49B8"/>
    <w:rsid w:val="00DA4A80"/>
    <w:rsid w:val="00DA4AAE"/>
    <w:rsid w:val="00DA4CDC"/>
    <w:rsid w:val="00DA4E44"/>
    <w:rsid w:val="00DA4F27"/>
    <w:rsid w:val="00DA4FFC"/>
    <w:rsid w:val="00DA51DE"/>
    <w:rsid w:val="00DA5341"/>
    <w:rsid w:val="00DA535A"/>
    <w:rsid w:val="00DA53B2"/>
    <w:rsid w:val="00DA543A"/>
    <w:rsid w:val="00DA57FE"/>
    <w:rsid w:val="00DA58D5"/>
    <w:rsid w:val="00DA5C11"/>
    <w:rsid w:val="00DA5D09"/>
    <w:rsid w:val="00DA5E29"/>
    <w:rsid w:val="00DA5F0B"/>
    <w:rsid w:val="00DA61F7"/>
    <w:rsid w:val="00DA63DC"/>
    <w:rsid w:val="00DA656A"/>
    <w:rsid w:val="00DA65A7"/>
    <w:rsid w:val="00DA6903"/>
    <w:rsid w:val="00DA6923"/>
    <w:rsid w:val="00DA6A25"/>
    <w:rsid w:val="00DA6A27"/>
    <w:rsid w:val="00DA6AD3"/>
    <w:rsid w:val="00DA6C01"/>
    <w:rsid w:val="00DA6C1E"/>
    <w:rsid w:val="00DA6C3D"/>
    <w:rsid w:val="00DA6E28"/>
    <w:rsid w:val="00DA710A"/>
    <w:rsid w:val="00DA7255"/>
    <w:rsid w:val="00DA7353"/>
    <w:rsid w:val="00DA73AF"/>
    <w:rsid w:val="00DA7467"/>
    <w:rsid w:val="00DA776A"/>
    <w:rsid w:val="00DA78D8"/>
    <w:rsid w:val="00DA7B93"/>
    <w:rsid w:val="00DA7C0E"/>
    <w:rsid w:val="00DA7CC1"/>
    <w:rsid w:val="00DA7E3D"/>
    <w:rsid w:val="00DB0201"/>
    <w:rsid w:val="00DB0409"/>
    <w:rsid w:val="00DB0465"/>
    <w:rsid w:val="00DB064A"/>
    <w:rsid w:val="00DB0B88"/>
    <w:rsid w:val="00DB0C4A"/>
    <w:rsid w:val="00DB0D2D"/>
    <w:rsid w:val="00DB0E1D"/>
    <w:rsid w:val="00DB0E50"/>
    <w:rsid w:val="00DB1187"/>
    <w:rsid w:val="00DB1378"/>
    <w:rsid w:val="00DB18A3"/>
    <w:rsid w:val="00DB1A6E"/>
    <w:rsid w:val="00DB1B01"/>
    <w:rsid w:val="00DB1B97"/>
    <w:rsid w:val="00DB1DD0"/>
    <w:rsid w:val="00DB20C7"/>
    <w:rsid w:val="00DB21B4"/>
    <w:rsid w:val="00DB24FD"/>
    <w:rsid w:val="00DB2650"/>
    <w:rsid w:val="00DB273E"/>
    <w:rsid w:val="00DB2868"/>
    <w:rsid w:val="00DB2EB4"/>
    <w:rsid w:val="00DB2FF4"/>
    <w:rsid w:val="00DB306D"/>
    <w:rsid w:val="00DB3178"/>
    <w:rsid w:val="00DB3390"/>
    <w:rsid w:val="00DB345F"/>
    <w:rsid w:val="00DB3500"/>
    <w:rsid w:val="00DB3581"/>
    <w:rsid w:val="00DB3732"/>
    <w:rsid w:val="00DB37A0"/>
    <w:rsid w:val="00DB37A2"/>
    <w:rsid w:val="00DB38D4"/>
    <w:rsid w:val="00DB398E"/>
    <w:rsid w:val="00DB3C75"/>
    <w:rsid w:val="00DB3CD0"/>
    <w:rsid w:val="00DB41F4"/>
    <w:rsid w:val="00DB430E"/>
    <w:rsid w:val="00DB4323"/>
    <w:rsid w:val="00DB4426"/>
    <w:rsid w:val="00DB4726"/>
    <w:rsid w:val="00DB49DA"/>
    <w:rsid w:val="00DB4DFC"/>
    <w:rsid w:val="00DB51A3"/>
    <w:rsid w:val="00DB52A6"/>
    <w:rsid w:val="00DB52DF"/>
    <w:rsid w:val="00DB54AA"/>
    <w:rsid w:val="00DB54AD"/>
    <w:rsid w:val="00DB54B9"/>
    <w:rsid w:val="00DB55F0"/>
    <w:rsid w:val="00DB5966"/>
    <w:rsid w:val="00DB5BCD"/>
    <w:rsid w:val="00DB5F0F"/>
    <w:rsid w:val="00DB6017"/>
    <w:rsid w:val="00DB6154"/>
    <w:rsid w:val="00DB61BC"/>
    <w:rsid w:val="00DB63CE"/>
    <w:rsid w:val="00DB65A0"/>
    <w:rsid w:val="00DB6B72"/>
    <w:rsid w:val="00DB6CAF"/>
    <w:rsid w:val="00DB6D78"/>
    <w:rsid w:val="00DB6F48"/>
    <w:rsid w:val="00DB6F91"/>
    <w:rsid w:val="00DB7190"/>
    <w:rsid w:val="00DB7429"/>
    <w:rsid w:val="00DB749E"/>
    <w:rsid w:val="00DB7536"/>
    <w:rsid w:val="00DB75A9"/>
    <w:rsid w:val="00DB7619"/>
    <w:rsid w:val="00DB76FD"/>
    <w:rsid w:val="00DB77DC"/>
    <w:rsid w:val="00DB7A51"/>
    <w:rsid w:val="00DB7AEC"/>
    <w:rsid w:val="00DB7B20"/>
    <w:rsid w:val="00DB7B28"/>
    <w:rsid w:val="00DB7BB7"/>
    <w:rsid w:val="00DB7D5D"/>
    <w:rsid w:val="00DB7DED"/>
    <w:rsid w:val="00DB7E6C"/>
    <w:rsid w:val="00DB7E96"/>
    <w:rsid w:val="00DC008B"/>
    <w:rsid w:val="00DC0354"/>
    <w:rsid w:val="00DC037C"/>
    <w:rsid w:val="00DC0746"/>
    <w:rsid w:val="00DC089C"/>
    <w:rsid w:val="00DC093B"/>
    <w:rsid w:val="00DC09D1"/>
    <w:rsid w:val="00DC0A5F"/>
    <w:rsid w:val="00DC0BE4"/>
    <w:rsid w:val="00DC0C23"/>
    <w:rsid w:val="00DC0C66"/>
    <w:rsid w:val="00DC0E22"/>
    <w:rsid w:val="00DC0F81"/>
    <w:rsid w:val="00DC1074"/>
    <w:rsid w:val="00DC14BE"/>
    <w:rsid w:val="00DC15EA"/>
    <w:rsid w:val="00DC166C"/>
    <w:rsid w:val="00DC17D2"/>
    <w:rsid w:val="00DC181C"/>
    <w:rsid w:val="00DC1825"/>
    <w:rsid w:val="00DC1A69"/>
    <w:rsid w:val="00DC1C09"/>
    <w:rsid w:val="00DC223D"/>
    <w:rsid w:val="00DC2455"/>
    <w:rsid w:val="00DC24D3"/>
    <w:rsid w:val="00DC2AA4"/>
    <w:rsid w:val="00DC2AD8"/>
    <w:rsid w:val="00DC2BEB"/>
    <w:rsid w:val="00DC2E88"/>
    <w:rsid w:val="00DC31D4"/>
    <w:rsid w:val="00DC3375"/>
    <w:rsid w:val="00DC33C7"/>
    <w:rsid w:val="00DC34C0"/>
    <w:rsid w:val="00DC3559"/>
    <w:rsid w:val="00DC3587"/>
    <w:rsid w:val="00DC3594"/>
    <w:rsid w:val="00DC3595"/>
    <w:rsid w:val="00DC366D"/>
    <w:rsid w:val="00DC3929"/>
    <w:rsid w:val="00DC3CD5"/>
    <w:rsid w:val="00DC3F0D"/>
    <w:rsid w:val="00DC4117"/>
    <w:rsid w:val="00DC41C6"/>
    <w:rsid w:val="00DC43A7"/>
    <w:rsid w:val="00DC4505"/>
    <w:rsid w:val="00DC46CA"/>
    <w:rsid w:val="00DC46E1"/>
    <w:rsid w:val="00DC4C3F"/>
    <w:rsid w:val="00DC4C68"/>
    <w:rsid w:val="00DC5737"/>
    <w:rsid w:val="00DC583D"/>
    <w:rsid w:val="00DC5F7B"/>
    <w:rsid w:val="00DC60B3"/>
    <w:rsid w:val="00DC60DB"/>
    <w:rsid w:val="00DC650B"/>
    <w:rsid w:val="00DC6512"/>
    <w:rsid w:val="00DC673C"/>
    <w:rsid w:val="00DC6762"/>
    <w:rsid w:val="00DC6869"/>
    <w:rsid w:val="00DC6C78"/>
    <w:rsid w:val="00DC6D99"/>
    <w:rsid w:val="00DC6E5D"/>
    <w:rsid w:val="00DC72C6"/>
    <w:rsid w:val="00DC7409"/>
    <w:rsid w:val="00DC7602"/>
    <w:rsid w:val="00DC762D"/>
    <w:rsid w:val="00DC7BFB"/>
    <w:rsid w:val="00DC7E1A"/>
    <w:rsid w:val="00DC7F72"/>
    <w:rsid w:val="00DC7FB3"/>
    <w:rsid w:val="00DC7FF1"/>
    <w:rsid w:val="00DD001A"/>
    <w:rsid w:val="00DD02BD"/>
    <w:rsid w:val="00DD0369"/>
    <w:rsid w:val="00DD03C6"/>
    <w:rsid w:val="00DD0461"/>
    <w:rsid w:val="00DD06D0"/>
    <w:rsid w:val="00DD0884"/>
    <w:rsid w:val="00DD0903"/>
    <w:rsid w:val="00DD0AC5"/>
    <w:rsid w:val="00DD0D78"/>
    <w:rsid w:val="00DD0E4C"/>
    <w:rsid w:val="00DD0E7B"/>
    <w:rsid w:val="00DD11A7"/>
    <w:rsid w:val="00DD1315"/>
    <w:rsid w:val="00DD181C"/>
    <w:rsid w:val="00DD1E4B"/>
    <w:rsid w:val="00DD2079"/>
    <w:rsid w:val="00DD2165"/>
    <w:rsid w:val="00DD22B9"/>
    <w:rsid w:val="00DD22FB"/>
    <w:rsid w:val="00DD2796"/>
    <w:rsid w:val="00DD27D9"/>
    <w:rsid w:val="00DD2979"/>
    <w:rsid w:val="00DD29A2"/>
    <w:rsid w:val="00DD2A04"/>
    <w:rsid w:val="00DD2A69"/>
    <w:rsid w:val="00DD2B28"/>
    <w:rsid w:val="00DD3074"/>
    <w:rsid w:val="00DD32B2"/>
    <w:rsid w:val="00DD32DE"/>
    <w:rsid w:val="00DD3396"/>
    <w:rsid w:val="00DD35DE"/>
    <w:rsid w:val="00DD37DB"/>
    <w:rsid w:val="00DD3EC6"/>
    <w:rsid w:val="00DD3F12"/>
    <w:rsid w:val="00DD3F40"/>
    <w:rsid w:val="00DD3FED"/>
    <w:rsid w:val="00DD40B5"/>
    <w:rsid w:val="00DD4210"/>
    <w:rsid w:val="00DD4360"/>
    <w:rsid w:val="00DD4434"/>
    <w:rsid w:val="00DD4686"/>
    <w:rsid w:val="00DD479D"/>
    <w:rsid w:val="00DD49BE"/>
    <w:rsid w:val="00DD49F6"/>
    <w:rsid w:val="00DD4B92"/>
    <w:rsid w:val="00DD4D3D"/>
    <w:rsid w:val="00DD4D84"/>
    <w:rsid w:val="00DD4E20"/>
    <w:rsid w:val="00DD4EA2"/>
    <w:rsid w:val="00DD5A08"/>
    <w:rsid w:val="00DD5D51"/>
    <w:rsid w:val="00DD5DCE"/>
    <w:rsid w:val="00DD5EA0"/>
    <w:rsid w:val="00DD601F"/>
    <w:rsid w:val="00DD60A2"/>
    <w:rsid w:val="00DD62E4"/>
    <w:rsid w:val="00DD6358"/>
    <w:rsid w:val="00DD6400"/>
    <w:rsid w:val="00DD642F"/>
    <w:rsid w:val="00DD6491"/>
    <w:rsid w:val="00DD67F9"/>
    <w:rsid w:val="00DD68EC"/>
    <w:rsid w:val="00DD696E"/>
    <w:rsid w:val="00DD6A54"/>
    <w:rsid w:val="00DD6B52"/>
    <w:rsid w:val="00DD6E24"/>
    <w:rsid w:val="00DD6EF9"/>
    <w:rsid w:val="00DD6F72"/>
    <w:rsid w:val="00DD7136"/>
    <w:rsid w:val="00DD737B"/>
    <w:rsid w:val="00DD73A5"/>
    <w:rsid w:val="00DD77F2"/>
    <w:rsid w:val="00DE02EA"/>
    <w:rsid w:val="00DE0358"/>
    <w:rsid w:val="00DE0460"/>
    <w:rsid w:val="00DE052A"/>
    <w:rsid w:val="00DE057D"/>
    <w:rsid w:val="00DE05B6"/>
    <w:rsid w:val="00DE076C"/>
    <w:rsid w:val="00DE093C"/>
    <w:rsid w:val="00DE0B01"/>
    <w:rsid w:val="00DE1248"/>
    <w:rsid w:val="00DE140B"/>
    <w:rsid w:val="00DE1624"/>
    <w:rsid w:val="00DE170A"/>
    <w:rsid w:val="00DE17E9"/>
    <w:rsid w:val="00DE1C4E"/>
    <w:rsid w:val="00DE1D86"/>
    <w:rsid w:val="00DE1ECB"/>
    <w:rsid w:val="00DE1FDE"/>
    <w:rsid w:val="00DE2058"/>
    <w:rsid w:val="00DE206B"/>
    <w:rsid w:val="00DE2078"/>
    <w:rsid w:val="00DE238C"/>
    <w:rsid w:val="00DE23E1"/>
    <w:rsid w:val="00DE29AF"/>
    <w:rsid w:val="00DE2A0F"/>
    <w:rsid w:val="00DE2C55"/>
    <w:rsid w:val="00DE2CC8"/>
    <w:rsid w:val="00DE2E70"/>
    <w:rsid w:val="00DE30DB"/>
    <w:rsid w:val="00DE3288"/>
    <w:rsid w:val="00DE33A6"/>
    <w:rsid w:val="00DE354E"/>
    <w:rsid w:val="00DE35B2"/>
    <w:rsid w:val="00DE364E"/>
    <w:rsid w:val="00DE38AD"/>
    <w:rsid w:val="00DE38F2"/>
    <w:rsid w:val="00DE3CAB"/>
    <w:rsid w:val="00DE3CBB"/>
    <w:rsid w:val="00DE4032"/>
    <w:rsid w:val="00DE4140"/>
    <w:rsid w:val="00DE4145"/>
    <w:rsid w:val="00DE4358"/>
    <w:rsid w:val="00DE48AD"/>
    <w:rsid w:val="00DE48D9"/>
    <w:rsid w:val="00DE496E"/>
    <w:rsid w:val="00DE4EE6"/>
    <w:rsid w:val="00DE5046"/>
    <w:rsid w:val="00DE50DB"/>
    <w:rsid w:val="00DE5244"/>
    <w:rsid w:val="00DE552C"/>
    <w:rsid w:val="00DE561E"/>
    <w:rsid w:val="00DE5672"/>
    <w:rsid w:val="00DE5741"/>
    <w:rsid w:val="00DE5769"/>
    <w:rsid w:val="00DE58AF"/>
    <w:rsid w:val="00DE5977"/>
    <w:rsid w:val="00DE5AC5"/>
    <w:rsid w:val="00DE5B07"/>
    <w:rsid w:val="00DE5BDC"/>
    <w:rsid w:val="00DE5D66"/>
    <w:rsid w:val="00DE5E84"/>
    <w:rsid w:val="00DE5EDD"/>
    <w:rsid w:val="00DE6270"/>
    <w:rsid w:val="00DE636B"/>
    <w:rsid w:val="00DE6442"/>
    <w:rsid w:val="00DE6551"/>
    <w:rsid w:val="00DE6577"/>
    <w:rsid w:val="00DE6643"/>
    <w:rsid w:val="00DE6657"/>
    <w:rsid w:val="00DE673A"/>
    <w:rsid w:val="00DE673D"/>
    <w:rsid w:val="00DE67AC"/>
    <w:rsid w:val="00DE686B"/>
    <w:rsid w:val="00DE6AD0"/>
    <w:rsid w:val="00DE6AF7"/>
    <w:rsid w:val="00DE6B3C"/>
    <w:rsid w:val="00DE6BD7"/>
    <w:rsid w:val="00DE6C28"/>
    <w:rsid w:val="00DE6C32"/>
    <w:rsid w:val="00DE6EC7"/>
    <w:rsid w:val="00DE6FD5"/>
    <w:rsid w:val="00DE6FD7"/>
    <w:rsid w:val="00DE7379"/>
    <w:rsid w:val="00DE7529"/>
    <w:rsid w:val="00DE782E"/>
    <w:rsid w:val="00DE7955"/>
    <w:rsid w:val="00DE7CEE"/>
    <w:rsid w:val="00DE7DC4"/>
    <w:rsid w:val="00DE7F96"/>
    <w:rsid w:val="00DF0053"/>
    <w:rsid w:val="00DF0064"/>
    <w:rsid w:val="00DF013C"/>
    <w:rsid w:val="00DF01B1"/>
    <w:rsid w:val="00DF01F7"/>
    <w:rsid w:val="00DF0254"/>
    <w:rsid w:val="00DF039D"/>
    <w:rsid w:val="00DF03D5"/>
    <w:rsid w:val="00DF047A"/>
    <w:rsid w:val="00DF0A04"/>
    <w:rsid w:val="00DF0AAA"/>
    <w:rsid w:val="00DF0B04"/>
    <w:rsid w:val="00DF12E9"/>
    <w:rsid w:val="00DF1351"/>
    <w:rsid w:val="00DF13D1"/>
    <w:rsid w:val="00DF13DD"/>
    <w:rsid w:val="00DF1682"/>
    <w:rsid w:val="00DF185E"/>
    <w:rsid w:val="00DF1B76"/>
    <w:rsid w:val="00DF1B84"/>
    <w:rsid w:val="00DF1D44"/>
    <w:rsid w:val="00DF1E90"/>
    <w:rsid w:val="00DF205D"/>
    <w:rsid w:val="00DF2079"/>
    <w:rsid w:val="00DF25FF"/>
    <w:rsid w:val="00DF26D7"/>
    <w:rsid w:val="00DF2775"/>
    <w:rsid w:val="00DF279E"/>
    <w:rsid w:val="00DF2C04"/>
    <w:rsid w:val="00DF2C3D"/>
    <w:rsid w:val="00DF2DB9"/>
    <w:rsid w:val="00DF2F0C"/>
    <w:rsid w:val="00DF3038"/>
    <w:rsid w:val="00DF30C9"/>
    <w:rsid w:val="00DF3193"/>
    <w:rsid w:val="00DF3554"/>
    <w:rsid w:val="00DF3830"/>
    <w:rsid w:val="00DF386B"/>
    <w:rsid w:val="00DF39E1"/>
    <w:rsid w:val="00DF3AB7"/>
    <w:rsid w:val="00DF3E5E"/>
    <w:rsid w:val="00DF3F93"/>
    <w:rsid w:val="00DF4276"/>
    <w:rsid w:val="00DF4295"/>
    <w:rsid w:val="00DF4307"/>
    <w:rsid w:val="00DF44C7"/>
    <w:rsid w:val="00DF48D6"/>
    <w:rsid w:val="00DF4A29"/>
    <w:rsid w:val="00DF4C36"/>
    <w:rsid w:val="00DF4EA6"/>
    <w:rsid w:val="00DF4F65"/>
    <w:rsid w:val="00DF518F"/>
    <w:rsid w:val="00DF53A2"/>
    <w:rsid w:val="00DF5A2D"/>
    <w:rsid w:val="00DF5A90"/>
    <w:rsid w:val="00DF5C0E"/>
    <w:rsid w:val="00DF5D20"/>
    <w:rsid w:val="00DF5DBD"/>
    <w:rsid w:val="00DF5E8C"/>
    <w:rsid w:val="00DF5EAB"/>
    <w:rsid w:val="00DF5ED5"/>
    <w:rsid w:val="00DF60AA"/>
    <w:rsid w:val="00DF618A"/>
    <w:rsid w:val="00DF619C"/>
    <w:rsid w:val="00DF6234"/>
    <w:rsid w:val="00DF651D"/>
    <w:rsid w:val="00DF65F9"/>
    <w:rsid w:val="00DF6668"/>
    <w:rsid w:val="00DF6675"/>
    <w:rsid w:val="00DF66FB"/>
    <w:rsid w:val="00DF6A0D"/>
    <w:rsid w:val="00DF6A41"/>
    <w:rsid w:val="00DF6B6D"/>
    <w:rsid w:val="00DF6D99"/>
    <w:rsid w:val="00DF6FC9"/>
    <w:rsid w:val="00DF70FD"/>
    <w:rsid w:val="00DF71B1"/>
    <w:rsid w:val="00DF71FB"/>
    <w:rsid w:val="00DF748D"/>
    <w:rsid w:val="00DF7546"/>
    <w:rsid w:val="00DF79EB"/>
    <w:rsid w:val="00DF7ACD"/>
    <w:rsid w:val="00DF7CB6"/>
    <w:rsid w:val="00DF7D90"/>
    <w:rsid w:val="00DF7F67"/>
    <w:rsid w:val="00DF7F8B"/>
    <w:rsid w:val="00E00088"/>
    <w:rsid w:val="00E0031C"/>
    <w:rsid w:val="00E0046F"/>
    <w:rsid w:val="00E0052D"/>
    <w:rsid w:val="00E00829"/>
    <w:rsid w:val="00E00867"/>
    <w:rsid w:val="00E0089B"/>
    <w:rsid w:val="00E00921"/>
    <w:rsid w:val="00E00993"/>
    <w:rsid w:val="00E00A19"/>
    <w:rsid w:val="00E00B1F"/>
    <w:rsid w:val="00E00D97"/>
    <w:rsid w:val="00E00E17"/>
    <w:rsid w:val="00E00F33"/>
    <w:rsid w:val="00E00F80"/>
    <w:rsid w:val="00E01488"/>
    <w:rsid w:val="00E01616"/>
    <w:rsid w:val="00E016F4"/>
    <w:rsid w:val="00E01999"/>
    <w:rsid w:val="00E01BF7"/>
    <w:rsid w:val="00E01C88"/>
    <w:rsid w:val="00E01CED"/>
    <w:rsid w:val="00E01D63"/>
    <w:rsid w:val="00E01E8E"/>
    <w:rsid w:val="00E0211B"/>
    <w:rsid w:val="00E021C3"/>
    <w:rsid w:val="00E02368"/>
    <w:rsid w:val="00E023E9"/>
    <w:rsid w:val="00E02408"/>
    <w:rsid w:val="00E025F8"/>
    <w:rsid w:val="00E026CF"/>
    <w:rsid w:val="00E028A3"/>
    <w:rsid w:val="00E02D04"/>
    <w:rsid w:val="00E02E7F"/>
    <w:rsid w:val="00E033F6"/>
    <w:rsid w:val="00E036BF"/>
    <w:rsid w:val="00E03726"/>
    <w:rsid w:val="00E03768"/>
    <w:rsid w:val="00E037C2"/>
    <w:rsid w:val="00E03AAD"/>
    <w:rsid w:val="00E03BE5"/>
    <w:rsid w:val="00E03D06"/>
    <w:rsid w:val="00E03E97"/>
    <w:rsid w:val="00E04230"/>
    <w:rsid w:val="00E04288"/>
    <w:rsid w:val="00E043D9"/>
    <w:rsid w:val="00E0445F"/>
    <w:rsid w:val="00E045A2"/>
    <w:rsid w:val="00E045E5"/>
    <w:rsid w:val="00E04629"/>
    <w:rsid w:val="00E04635"/>
    <w:rsid w:val="00E0480C"/>
    <w:rsid w:val="00E048B2"/>
    <w:rsid w:val="00E04916"/>
    <w:rsid w:val="00E04BCE"/>
    <w:rsid w:val="00E04F06"/>
    <w:rsid w:val="00E04F7C"/>
    <w:rsid w:val="00E0501C"/>
    <w:rsid w:val="00E051D4"/>
    <w:rsid w:val="00E05267"/>
    <w:rsid w:val="00E05368"/>
    <w:rsid w:val="00E053AD"/>
    <w:rsid w:val="00E05703"/>
    <w:rsid w:val="00E057E7"/>
    <w:rsid w:val="00E05904"/>
    <w:rsid w:val="00E05A51"/>
    <w:rsid w:val="00E05C78"/>
    <w:rsid w:val="00E05FB8"/>
    <w:rsid w:val="00E05FF4"/>
    <w:rsid w:val="00E06094"/>
    <w:rsid w:val="00E060BA"/>
    <w:rsid w:val="00E06156"/>
    <w:rsid w:val="00E063E7"/>
    <w:rsid w:val="00E0670A"/>
    <w:rsid w:val="00E06CC4"/>
    <w:rsid w:val="00E06EC3"/>
    <w:rsid w:val="00E06FFF"/>
    <w:rsid w:val="00E078EE"/>
    <w:rsid w:val="00E07985"/>
    <w:rsid w:val="00E07A2B"/>
    <w:rsid w:val="00E07B0A"/>
    <w:rsid w:val="00E07D0F"/>
    <w:rsid w:val="00E07EDA"/>
    <w:rsid w:val="00E10045"/>
    <w:rsid w:val="00E100A6"/>
    <w:rsid w:val="00E105D9"/>
    <w:rsid w:val="00E106DB"/>
    <w:rsid w:val="00E10B8A"/>
    <w:rsid w:val="00E10D4C"/>
    <w:rsid w:val="00E10F99"/>
    <w:rsid w:val="00E110A8"/>
    <w:rsid w:val="00E110C8"/>
    <w:rsid w:val="00E112D3"/>
    <w:rsid w:val="00E113F7"/>
    <w:rsid w:val="00E11421"/>
    <w:rsid w:val="00E1151E"/>
    <w:rsid w:val="00E117F3"/>
    <w:rsid w:val="00E11969"/>
    <w:rsid w:val="00E11C30"/>
    <w:rsid w:val="00E11CB3"/>
    <w:rsid w:val="00E11E44"/>
    <w:rsid w:val="00E1200F"/>
    <w:rsid w:val="00E1271D"/>
    <w:rsid w:val="00E12901"/>
    <w:rsid w:val="00E12C65"/>
    <w:rsid w:val="00E12F92"/>
    <w:rsid w:val="00E12FC3"/>
    <w:rsid w:val="00E12FD2"/>
    <w:rsid w:val="00E12FD3"/>
    <w:rsid w:val="00E130BC"/>
    <w:rsid w:val="00E130FB"/>
    <w:rsid w:val="00E132D5"/>
    <w:rsid w:val="00E133CF"/>
    <w:rsid w:val="00E1361C"/>
    <w:rsid w:val="00E13633"/>
    <w:rsid w:val="00E136F8"/>
    <w:rsid w:val="00E13AC7"/>
    <w:rsid w:val="00E13C20"/>
    <w:rsid w:val="00E13CBC"/>
    <w:rsid w:val="00E13E74"/>
    <w:rsid w:val="00E14002"/>
    <w:rsid w:val="00E14153"/>
    <w:rsid w:val="00E141DC"/>
    <w:rsid w:val="00E1425A"/>
    <w:rsid w:val="00E14374"/>
    <w:rsid w:val="00E14418"/>
    <w:rsid w:val="00E14497"/>
    <w:rsid w:val="00E14669"/>
    <w:rsid w:val="00E146E9"/>
    <w:rsid w:val="00E14B51"/>
    <w:rsid w:val="00E14E4B"/>
    <w:rsid w:val="00E14F86"/>
    <w:rsid w:val="00E15089"/>
    <w:rsid w:val="00E150DB"/>
    <w:rsid w:val="00E151CB"/>
    <w:rsid w:val="00E15493"/>
    <w:rsid w:val="00E15651"/>
    <w:rsid w:val="00E15782"/>
    <w:rsid w:val="00E157A2"/>
    <w:rsid w:val="00E15981"/>
    <w:rsid w:val="00E15A30"/>
    <w:rsid w:val="00E15D74"/>
    <w:rsid w:val="00E15EE5"/>
    <w:rsid w:val="00E16003"/>
    <w:rsid w:val="00E16214"/>
    <w:rsid w:val="00E16245"/>
    <w:rsid w:val="00E168F7"/>
    <w:rsid w:val="00E169F4"/>
    <w:rsid w:val="00E16A02"/>
    <w:rsid w:val="00E16ABF"/>
    <w:rsid w:val="00E16B5A"/>
    <w:rsid w:val="00E16B8F"/>
    <w:rsid w:val="00E16CA0"/>
    <w:rsid w:val="00E16D2B"/>
    <w:rsid w:val="00E16DDB"/>
    <w:rsid w:val="00E16FC3"/>
    <w:rsid w:val="00E170E5"/>
    <w:rsid w:val="00E17187"/>
    <w:rsid w:val="00E17475"/>
    <w:rsid w:val="00E1757D"/>
    <w:rsid w:val="00E17703"/>
    <w:rsid w:val="00E17881"/>
    <w:rsid w:val="00E17C84"/>
    <w:rsid w:val="00E17D3A"/>
    <w:rsid w:val="00E2006C"/>
    <w:rsid w:val="00E201FB"/>
    <w:rsid w:val="00E2031F"/>
    <w:rsid w:val="00E204BE"/>
    <w:rsid w:val="00E20525"/>
    <w:rsid w:val="00E20940"/>
    <w:rsid w:val="00E20950"/>
    <w:rsid w:val="00E2097F"/>
    <w:rsid w:val="00E209B6"/>
    <w:rsid w:val="00E20B61"/>
    <w:rsid w:val="00E20F20"/>
    <w:rsid w:val="00E20F70"/>
    <w:rsid w:val="00E21101"/>
    <w:rsid w:val="00E212BC"/>
    <w:rsid w:val="00E213BA"/>
    <w:rsid w:val="00E21579"/>
    <w:rsid w:val="00E218ED"/>
    <w:rsid w:val="00E21AC1"/>
    <w:rsid w:val="00E21BFC"/>
    <w:rsid w:val="00E21F33"/>
    <w:rsid w:val="00E21FB3"/>
    <w:rsid w:val="00E22648"/>
    <w:rsid w:val="00E228A1"/>
    <w:rsid w:val="00E22963"/>
    <w:rsid w:val="00E22A3A"/>
    <w:rsid w:val="00E22ADE"/>
    <w:rsid w:val="00E22B53"/>
    <w:rsid w:val="00E22CB8"/>
    <w:rsid w:val="00E2334D"/>
    <w:rsid w:val="00E233C4"/>
    <w:rsid w:val="00E23420"/>
    <w:rsid w:val="00E23A61"/>
    <w:rsid w:val="00E23BB3"/>
    <w:rsid w:val="00E23C34"/>
    <w:rsid w:val="00E23CD9"/>
    <w:rsid w:val="00E23E6E"/>
    <w:rsid w:val="00E2412E"/>
    <w:rsid w:val="00E241FA"/>
    <w:rsid w:val="00E2427B"/>
    <w:rsid w:val="00E24400"/>
    <w:rsid w:val="00E244A4"/>
    <w:rsid w:val="00E245EC"/>
    <w:rsid w:val="00E24C37"/>
    <w:rsid w:val="00E24D25"/>
    <w:rsid w:val="00E24F66"/>
    <w:rsid w:val="00E25044"/>
    <w:rsid w:val="00E2510B"/>
    <w:rsid w:val="00E25184"/>
    <w:rsid w:val="00E251E0"/>
    <w:rsid w:val="00E25264"/>
    <w:rsid w:val="00E25348"/>
    <w:rsid w:val="00E25471"/>
    <w:rsid w:val="00E254B0"/>
    <w:rsid w:val="00E25503"/>
    <w:rsid w:val="00E2589C"/>
    <w:rsid w:val="00E2598C"/>
    <w:rsid w:val="00E25A84"/>
    <w:rsid w:val="00E25AC2"/>
    <w:rsid w:val="00E25CAC"/>
    <w:rsid w:val="00E26332"/>
    <w:rsid w:val="00E2637B"/>
    <w:rsid w:val="00E2641E"/>
    <w:rsid w:val="00E26552"/>
    <w:rsid w:val="00E265F5"/>
    <w:rsid w:val="00E26806"/>
    <w:rsid w:val="00E269C3"/>
    <w:rsid w:val="00E26A2C"/>
    <w:rsid w:val="00E26B82"/>
    <w:rsid w:val="00E26BFF"/>
    <w:rsid w:val="00E26C52"/>
    <w:rsid w:val="00E26D06"/>
    <w:rsid w:val="00E26EC4"/>
    <w:rsid w:val="00E26F9E"/>
    <w:rsid w:val="00E272FD"/>
    <w:rsid w:val="00E277BC"/>
    <w:rsid w:val="00E27A0C"/>
    <w:rsid w:val="00E27AE2"/>
    <w:rsid w:val="00E27C6F"/>
    <w:rsid w:val="00E300AB"/>
    <w:rsid w:val="00E30132"/>
    <w:rsid w:val="00E3014A"/>
    <w:rsid w:val="00E3019E"/>
    <w:rsid w:val="00E304A6"/>
    <w:rsid w:val="00E304F1"/>
    <w:rsid w:val="00E30623"/>
    <w:rsid w:val="00E306D6"/>
    <w:rsid w:val="00E30831"/>
    <w:rsid w:val="00E30839"/>
    <w:rsid w:val="00E30A1F"/>
    <w:rsid w:val="00E30A29"/>
    <w:rsid w:val="00E30C21"/>
    <w:rsid w:val="00E30D08"/>
    <w:rsid w:val="00E312B5"/>
    <w:rsid w:val="00E3173E"/>
    <w:rsid w:val="00E31880"/>
    <w:rsid w:val="00E31EFC"/>
    <w:rsid w:val="00E3265B"/>
    <w:rsid w:val="00E32902"/>
    <w:rsid w:val="00E32BAF"/>
    <w:rsid w:val="00E32D38"/>
    <w:rsid w:val="00E3310F"/>
    <w:rsid w:val="00E33221"/>
    <w:rsid w:val="00E33436"/>
    <w:rsid w:val="00E334C7"/>
    <w:rsid w:val="00E335F7"/>
    <w:rsid w:val="00E33931"/>
    <w:rsid w:val="00E33A58"/>
    <w:rsid w:val="00E33A5C"/>
    <w:rsid w:val="00E33B29"/>
    <w:rsid w:val="00E33BD9"/>
    <w:rsid w:val="00E33D5D"/>
    <w:rsid w:val="00E33F76"/>
    <w:rsid w:val="00E33FFE"/>
    <w:rsid w:val="00E341D2"/>
    <w:rsid w:val="00E3428C"/>
    <w:rsid w:val="00E342B8"/>
    <w:rsid w:val="00E342ED"/>
    <w:rsid w:val="00E344F5"/>
    <w:rsid w:val="00E34688"/>
    <w:rsid w:val="00E3468A"/>
    <w:rsid w:val="00E34A0F"/>
    <w:rsid w:val="00E34C53"/>
    <w:rsid w:val="00E34EC2"/>
    <w:rsid w:val="00E350E1"/>
    <w:rsid w:val="00E352AE"/>
    <w:rsid w:val="00E35623"/>
    <w:rsid w:val="00E35821"/>
    <w:rsid w:val="00E35883"/>
    <w:rsid w:val="00E35B16"/>
    <w:rsid w:val="00E35BA8"/>
    <w:rsid w:val="00E360C2"/>
    <w:rsid w:val="00E36581"/>
    <w:rsid w:val="00E365E7"/>
    <w:rsid w:val="00E36727"/>
    <w:rsid w:val="00E36BAC"/>
    <w:rsid w:val="00E37079"/>
    <w:rsid w:val="00E37152"/>
    <w:rsid w:val="00E3729D"/>
    <w:rsid w:val="00E37509"/>
    <w:rsid w:val="00E37794"/>
    <w:rsid w:val="00E37A5A"/>
    <w:rsid w:val="00E37C1B"/>
    <w:rsid w:val="00E37F4E"/>
    <w:rsid w:val="00E4008D"/>
    <w:rsid w:val="00E401D6"/>
    <w:rsid w:val="00E40390"/>
    <w:rsid w:val="00E405C5"/>
    <w:rsid w:val="00E40751"/>
    <w:rsid w:val="00E40812"/>
    <w:rsid w:val="00E40930"/>
    <w:rsid w:val="00E40B69"/>
    <w:rsid w:val="00E41619"/>
    <w:rsid w:val="00E4164D"/>
    <w:rsid w:val="00E416F8"/>
    <w:rsid w:val="00E417D9"/>
    <w:rsid w:val="00E4188D"/>
    <w:rsid w:val="00E41E67"/>
    <w:rsid w:val="00E4214D"/>
    <w:rsid w:val="00E4226E"/>
    <w:rsid w:val="00E42431"/>
    <w:rsid w:val="00E42762"/>
    <w:rsid w:val="00E42830"/>
    <w:rsid w:val="00E42961"/>
    <w:rsid w:val="00E43330"/>
    <w:rsid w:val="00E4347A"/>
    <w:rsid w:val="00E434C7"/>
    <w:rsid w:val="00E43BCF"/>
    <w:rsid w:val="00E43C0A"/>
    <w:rsid w:val="00E43D6A"/>
    <w:rsid w:val="00E43D88"/>
    <w:rsid w:val="00E4402B"/>
    <w:rsid w:val="00E441C7"/>
    <w:rsid w:val="00E44248"/>
    <w:rsid w:val="00E4438F"/>
    <w:rsid w:val="00E4447C"/>
    <w:rsid w:val="00E44A8C"/>
    <w:rsid w:val="00E44AC1"/>
    <w:rsid w:val="00E44AD9"/>
    <w:rsid w:val="00E44B26"/>
    <w:rsid w:val="00E4506F"/>
    <w:rsid w:val="00E4540F"/>
    <w:rsid w:val="00E4542A"/>
    <w:rsid w:val="00E45444"/>
    <w:rsid w:val="00E45538"/>
    <w:rsid w:val="00E458F2"/>
    <w:rsid w:val="00E45B9A"/>
    <w:rsid w:val="00E45BCF"/>
    <w:rsid w:val="00E45D8D"/>
    <w:rsid w:val="00E45DF6"/>
    <w:rsid w:val="00E45EA3"/>
    <w:rsid w:val="00E461DF"/>
    <w:rsid w:val="00E461EB"/>
    <w:rsid w:val="00E464ED"/>
    <w:rsid w:val="00E46831"/>
    <w:rsid w:val="00E46887"/>
    <w:rsid w:val="00E469BB"/>
    <w:rsid w:val="00E46CA1"/>
    <w:rsid w:val="00E46DB0"/>
    <w:rsid w:val="00E46E50"/>
    <w:rsid w:val="00E46E7C"/>
    <w:rsid w:val="00E472C8"/>
    <w:rsid w:val="00E47353"/>
    <w:rsid w:val="00E4741D"/>
    <w:rsid w:val="00E47673"/>
    <w:rsid w:val="00E47827"/>
    <w:rsid w:val="00E478F1"/>
    <w:rsid w:val="00E47A61"/>
    <w:rsid w:val="00E47B3E"/>
    <w:rsid w:val="00E47B60"/>
    <w:rsid w:val="00E47B6D"/>
    <w:rsid w:val="00E47C38"/>
    <w:rsid w:val="00E47C46"/>
    <w:rsid w:val="00E47D83"/>
    <w:rsid w:val="00E47D91"/>
    <w:rsid w:val="00E5006B"/>
    <w:rsid w:val="00E50199"/>
    <w:rsid w:val="00E501D6"/>
    <w:rsid w:val="00E5034C"/>
    <w:rsid w:val="00E5049D"/>
    <w:rsid w:val="00E505AA"/>
    <w:rsid w:val="00E506AC"/>
    <w:rsid w:val="00E50924"/>
    <w:rsid w:val="00E50DA7"/>
    <w:rsid w:val="00E50DB1"/>
    <w:rsid w:val="00E51257"/>
    <w:rsid w:val="00E513DE"/>
    <w:rsid w:val="00E513E5"/>
    <w:rsid w:val="00E5175C"/>
    <w:rsid w:val="00E517B9"/>
    <w:rsid w:val="00E517C7"/>
    <w:rsid w:val="00E518C8"/>
    <w:rsid w:val="00E5198D"/>
    <w:rsid w:val="00E51A1C"/>
    <w:rsid w:val="00E51AF6"/>
    <w:rsid w:val="00E51CE2"/>
    <w:rsid w:val="00E52058"/>
    <w:rsid w:val="00E5244A"/>
    <w:rsid w:val="00E52565"/>
    <w:rsid w:val="00E5268A"/>
    <w:rsid w:val="00E5277A"/>
    <w:rsid w:val="00E5281B"/>
    <w:rsid w:val="00E52823"/>
    <w:rsid w:val="00E52858"/>
    <w:rsid w:val="00E529EE"/>
    <w:rsid w:val="00E52ABF"/>
    <w:rsid w:val="00E52AE4"/>
    <w:rsid w:val="00E52B10"/>
    <w:rsid w:val="00E52D89"/>
    <w:rsid w:val="00E52ECB"/>
    <w:rsid w:val="00E52F45"/>
    <w:rsid w:val="00E53247"/>
    <w:rsid w:val="00E533ED"/>
    <w:rsid w:val="00E535F6"/>
    <w:rsid w:val="00E53739"/>
    <w:rsid w:val="00E537C6"/>
    <w:rsid w:val="00E53BE3"/>
    <w:rsid w:val="00E53CEF"/>
    <w:rsid w:val="00E53E42"/>
    <w:rsid w:val="00E54058"/>
    <w:rsid w:val="00E54359"/>
    <w:rsid w:val="00E54657"/>
    <w:rsid w:val="00E54AA6"/>
    <w:rsid w:val="00E54B79"/>
    <w:rsid w:val="00E54C03"/>
    <w:rsid w:val="00E54C5A"/>
    <w:rsid w:val="00E54C5F"/>
    <w:rsid w:val="00E54D2E"/>
    <w:rsid w:val="00E54F90"/>
    <w:rsid w:val="00E5502C"/>
    <w:rsid w:val="00E55129"/>
    <w:rsid w:val="00E5541A"/>
    <w:rsid w:val="00E554A5"/>
    <w:rsid w:val="00E55A5B"/>
    <w:rsid w:val="00E55B0C"/>
    <w:rsid w:val="00E55D2E"/>
    <w:rsid w:val="00E55F66"/>
    <w:rsid w:val="00E5630F"/>
    <w:rsid w:val="00E5652C"/>
    <w:rsid w:val="00E56AB1"/>
    <w:rsid w:val="00E56CD2"/>
    <w:rsid w:val="00E56D73"/>
    <w:rsid w:val="00E56F03"/>
    <w:rsid w:val="00E57133"/>
    <w:rsid w:val="00E57141"/>
    <w:rsid w:val="00E5720C"/>
    <w:rsid w:val="00E5737A"/>
    <w:rsid w:val="00E5752C"/>
    <w:rsid w:val="00E57552"/>
    <w:rsid w:val="00E575CC"/>
    <w:rsid w:val="00E57B79"/>
    <w:rsid w:val="00E57BB4"/>
    <w:rsid w:val="00E57D9F"/>
    <w:rsid w:val="00E60182"/>
    <w:rsid w:val="00E60322"/>
    <w:rsid w:val="00E603DF"/>
    <w:rsid w:val="00E60572"/>
    <w:rsid w:val="00E60605"/>
    <w:rsid w:val="00E6095E"/>
    <w:rsid w:val="00E60A16"/>
    <w:rsid w:val="00E60AB1"/>
    <w:rsid w:val="00E60BA2"/>
    <w:rsid w:val="00E60DCA"/>
    <w:rsid w:val="00E60FCD"/>
    <w:rsid w:val="00E61026"/>
    <w:rsid w:val="00E61070"/>
    <w:rsid w:val="00E6163A"/>
    <w:rsid w:val="00E61AA4"/>
    <w:rsid w:val="00E61B21"/>
    <w:rsid w:val="00E61BA5"/>
    <w:rsid w:val="00E61C3B"/>
    <w:rsid w:val="00E61C96"/>
    <w:rsid w:val="00E61FAB"/>
    <w:rsid w:val="00E61FD5"/>
    <w:rsid w:val="00E6219B"/>
    <w:rsid w:val="00E6254C"/>
    <w:rsid w:val="00E625A0"/>
    <w:rsid w:val="00E626C7"/>
    <w:rsid w:val="00E628CD"/>
    <w:rsid w:val="00E6297A"/>
    <w:rsid w:val="00E629AC"/>
    <w:rsid w:val="00E62A0A"/>
    <w:rsid w:val="00E62C86"/>
    <w:rsid w:val="00E62E0F"/>
    <w:rsid w:val="00E62E8C"/>
    <w:rsid w:val="00E62FA2"/>
    <w:rsid w:val="00E6301C"/>
    <w:rsid w:val="00E63050"/>
    <w:rsid w:val="00E63062"/>
    <w:rsid w:val="00E63080"/>
    <w:rsid w:val="00E63394"/>
    <w:rsid w:val="00E6351C"/>
    <w:rsid w:val="00E6360E"/>
    <w:rsid w:val="00E6367D"/>
    <w:rsid w:val="00E6381C"/>
    <w:rsid w:val="00E638E6"/>
    <w:rsid w:val="00E63938"/>
    <w:rsid w:val="00E63F9B"/>
    <w:rsid w:val="00E64322"/>
    <w:rsid w:val="00E6444C"/>
    <w:rsid w:val="00E64706"/>
    <w:rsid w:val="00E64874"/>
    <w:rsid w:val="00E64C22"/>
    <w:rsid w:val="00E64E9A"/>
    <w:rsid w:val="00E64F99"/>
    <w:rsid w:val="00E64FA7"/>
    <w:rsid w:val="00E65108"/>
    <w:rsid w:val="00E6523C"/>
    <w:rsid w:val="00E652C8"/>
    <w:rsid w:val="00E652D3"/>
    <w:rsid w:val="00E6553E"/>
    <w:rsid w:val="00E657C5"/>
    <w:rsid w:val="00E65A5B"/>
    <w:rsid w:val="00E65B13"/>
    <w:rsid w:val="00E65C8F"/>
    <w:rsid w:val="00E65D0B"/>
    <w:rsid w:val="00E65D6C"/>
    <w:rsid w:val="00E65DBE"/>
    <w:rsid w:val="00E66153"/>
    <w:rsid w:val="00E661F9"/>
    <w:rsid w:val="00E6626E"/>
    <w:rsid w:val="00E663D6"/>
    <w:rsid w:val="00E66575"/>
    <w:rsid w:val="00E66727"/>
    <w:rsid w:val="00E669EC"/>
    <w:rsid w:val="00E66D22"/>
    <w:rsid w:val="00E66DD5"/>
    <w:rsid w:val="00E66ED8"/>
    <w:rsid w:val="00E67063"/>
    <w:rsid w:val="00E6723E"/>
    <w:rsid w:val="00E6737F"/>
    <w:rsid w:val="00E67409"/>
    <w:rsid w:val="00E6760C"/>
    <w:rsid w:val="00E67A63"/>
    <w:rsid w:val="00E67AE2"/>
    <w:rsid w:val="00E67B53"/>
    <w:rsid w:val="00E67B85"/>
    <w:rsid w:val="00E67D4D"/>
    <w:rsid w:val="00E67EA7"/>
    <w:rsid w:val="00E700ED"/>
    <w:rsid w:val="00E70103"/>
    <w:rsid w:val="00E70128"/>
    <w:rsid w:val="00E701FE"/>
    <w:rsid w:val="00E7032D"/>
    <w:rsid w:val="00E704D9"/>
    <w:rsid w:val="00E7078F"/>
    <w:rsid w:val="00E70C8E"/>
    <w:rsid w:val="00E7107D"/>
    <w:rsid w:val="00E7107E"/>
    <w:rsid w:val="00E71189"/>
    <w:rsid w:val="00E7119E"/>
    <w:rsid w:val="00E711E4"/>
    <w:rsid w:val="00E71203"/>
    <w:rsid w:val="00E7135F"/>
    <w:rsid w:val="00E71416"/>
    <w:rsid w:val="00E718F5"/>
    <w:rsid w:val="00E71A67"/>
    <w:rsid w:val="00E71B5F"/>
    <w:rsid w:val="00E71B72"/>
    <w:rsid w:val="00E71BA7"/>
    <w:rsid w:val="00E71C77"/>
    <w:rsid w:val="00E71E00"/>
    <w:rsid w:val="00E72184"/>
    <w:rsid w:val="00E72384"/>
    <w:rsid w:val="00E72715"/>
    <w:rsid w:val="00E727B8"/>
    <w:rsid w:val="00E727D7"/>
    <w:rsid w:val="00E72821"/>
    <w:rsid w:val="00E729BC"/>
    <w:rsid w:val="00E72B90"/>
    <w:rsid w:val="00E72CCD"/>
    <w:rsid w:val="00E7302B"/>
    <w:rsid w:val="00E730E7"/>
    <w:rsid w:val="00E730F9"/>
    <w:rsid w:val="00E73122"/>
    <w:rsid w:val="00E733CC"/>
    <w:rsid w:val="00E734C3"/>
    <w:rsid w:val="00E73885"/>
    <w:rsid w:val="00E73A43"/>
    <w:rsid w:val="00E73ABA"/>
    <w:rsid w:val="00E73D1A"/>
    <w:rsid w:val="00E740DC"/>
    <w:rsid w:val="00E741F4"/>
    <w:rsid w:val="00E74346"/>
    <w:rsid w:val="00E746E8"/>
    <w:rsid w:val="00E74744"/>
    <w:rsid w:val="00E748B9"/>
    <w:rsid w:val="00E74B30"/>
    <w:rsid w:val="00E74B89"/>
    <w:rsid w:val="00E74C50"/>
    <w:rsid w:val="00E74DB6"/>
    <w:rsid w:val="00E74F98"/>
    <w:rsid w:val="00E750AA"/>
    <w:rsid w:val="00E7511A"/>
    <w:rsid w:val="00E75202"/>
    <w:rsid w:val="00E7521C"/>
    <w:rsid w:val="00E7522C"/>
    <w:rsid w:val="00E753A9"/>
    <w:rsid w:val="00E75623"/>
    <w:rsid w:val="00E7580D"/>
    <w:rsid w:val="00E7599A"/>
    <w:rsid w:val="00E75C82"/>
    <w:rsid w:val="00E75E1B"/>
    <w:rsid w:val="00E76095"/>
    <w:rsid w:val="00E7615F"/>
    <w:rsid w:val="00E7642B"/>
    <w:rsid w:val="00E767C2"/>
    <w:rsid w:val="00E768C9"/>
    <w:rsid w:val="00E76A41"/>
    <w:rsid w:val="00E76BBD"/>
    <w:rsid w:val="00E76C61"/>
    <w:rsid w:val="00E76D74"/>
    <w:rsid w:val="00E76F0D"/>
    <w:rsid w:val="00E7706E"/>
    <w:rsid w:val="00E7725B"/>
    <w:rsid w:val="00E77352"/>
    <w:rsid w:val="00E77381"/>
    <w:rsid w:val="00E77419"/>
    <w:rsid w:val="00E774A1"/>
    <w:rsid w:val="00E774CB"/>
    <w:rsid w:val="00E77707"/>
    <w:rsid w:val="00E77B16"/>
    <w:rsid w:val="00E77B77"/>
    <w:rsid w:val="00E77BE9"/>
    <w:rsid w:val="00E77D0F"/>
    <w:rsid w:val="00E77ECF"/>
    <w:rsid w:val="00E77F67"/>
    <w:rsid w:val="00E80079"/>
    <w:rsid w:val="00E80177"/>
    <w:rsid w:val="00E802DF"/>
    <w:rsid w:val="00E803EC"/>
    <w:rsid w:val="00E804D0"/>
    <w:rsid w:val="00E80636"/>
    <w:rsid w:val="00E8076F"/>
    <w:rsid w:val="00E80C89"/>
    <w:rsid w:val="00E80DF6"/>
    <w:rsid w:val="00E80DFC"/>
    <w:rsid w:val="00E81411"/>
    <w:rsid w:val="00E81509"/>
    <w:rsid w:val="00E8161A"/>
    <w:rsid w:val="00E81693"/>
    <w:rsid w:val="00E8177C"/>
    <w:rsid w:val="00E81980"/>
    <w:rsid w:val="00E81A86"/>
    <w:rsid w:val="00E81B47"/>
    <w:rsid w:val="00E81CDB"/>
    <w:rsid w:val="00E81F8F"/>
    <w:rsid w:val="00E823C3"/>
    <w:rsid w:val="00E82605"/>
    <w:rsid w:val="00E82667"/>
    <w:rsid w:val="00E8270F"/>
    <w:rsid w:val="00E829ED"/>
    <w:rsid w:val="00E82AA7"/>
    <w:rsid w:val="00E82F16"/>
    <w:rsid w:val="00E82F28"/>
    <w:rsid w:val="00E82FE8"/>
    <w:rsid w:val="00E8301C"/>
    <w:rsid w:val="00E8319E"/>
    <w:rsid w:val="00E836C8"/>
    <w:rsid w:val="00E838F7"/>
    <w:rsid w:val="00E839AE"/>
    <w:rsid w:val="00E83C70"/>
    <w:rsid w:val="00E83EEC"/>
    <w:rsid w:val="00E83EFF"/>
    <w:rsid w:val="00E83FF4"/>
    <w:rsid w:val="00E8401A"/>
    <w:rsid w:val="00E84080"/>
    <w:rsid w:val="00E84499"/>
    <w:rsid w:val="00E847EB"/>
    <w:rsid w:val="00E8490A"/>
    <w:rsid w:val="00E84943"/>
    <w:rsid w:val="00E84DCD"/>
    <w:rsid w:val="00E85215"/>
    <w:rsid w:val="00E8537F"/>
    <w:rsid w:val="00E85781"/>
    <w:rsid w:val="00E85825"/>
    <w:rsid w:val="00E85867"/>
    <w:rsid w:val="00E863CF"/>
    <w:rsid w:val="00E8641A"/>
    <w:rsid w:val="00E86511"/>
    <w:rsid w:val="00E865FD"/>
    <w:rsid w:val="00E86610"/>
    <w:rsid w:val="00E8672A"/>
    <w:rsid w:val="00E868CA"/>
    <w:rsid w:val="00E868D2"/>
    <w:rsid w:val="00E86B5E"/>
    <w:rsid w:val="00E86BFC"/>
    <w:rsid w:val="00E86C07"/>
    <w:rsid w:val="00E86C4C"/>
    <w:rsid w:val="00E86D2F"/>
    <w:rsid w:val="00E86E58"/>
    <w:rsid w:val="00E870B4"/>
    <w:rsid w:val="00E87172"/>
    <w:rsid w:val="00E8723C"/>
    <w:rsid w:val="00E874D5"/>
    <w:rsid w:val="00E874EA"/>
    <w:rsid w:val="00E87521"/>
    <w:rsid w:val="00E87A45"/>
    <w:rsid w:val="00E87D0C"/>
    <w:rsid w:val="00E87DCC"/>
    <w:rsid w:val="00E90079"/>
    <w:rsid w:val="00E9010D"/>
    <w:rsid w:val="00E901B5"/>
    <w:rsid w:val="00E90266"/>
    <w:rsid w:val="00E90654"/>
    <w:rsid w:val="00E90720"/>
    <w:rsid w:val="00E90721"/>
    <w:rsid w:val="00E90CCB"/>
    <w:rsid w:val="00E90F26"/>
    <w:rsid w:val="00E91102"/>
    <w:rsid w:val="00E9111A"/>
    <w:rsid w:val="00E9140A"/>
    <w:rsid w:val="00E91479"/>
    <w:rsid w:val="00E91501"/>
    <w:rsid w:val="00E917FB"/>
    <w:rsid w:val="00E9199C"/>
    <w:rsid w:val="00E91A0E"/>
    <w:rsid w:val="00E91BB4"/>
    <w:rsid w:val="00E91F6B"/>
    <w:rsid w:val="00E92091"/>
    <w:rsid w:val="00E92176"/>
    <w:rsid w:val="00E92340"/>
    <w:rsid w:val="00E92394"/>
    <w:rsid w:val="00E92420"/>
    <w:rsid w:val="00E92426"/>
    <w:rsid w:val="00E92552"/>
    <w:rsid w:val="00E92803"/>
    <w:rsid w:val="00E92A65"/>
    <w:rsid w:val="00E92C1E"/>
    <w:rsid w:val="00E92F50"/>
    <w:rsid w:val="00E93138"/>
    <w:rsid w:val="00E931B4"/>
    <w:rsid w:val="00E931E2"/>
    <w:rsid w:val="00E93246"/>
    <w:rsid w:val="00E935E1"/>
    <w:rsid w:val="00E937BA"/>
    <w:rsid w:val="00E93C13"/>
    <w:rsid w:val="00E93E7C"/>
    <w:rsid w:val="00E93FE0"/>
    <w:rsid w:val="00E94185"/>
    <w:rsid w:val="00E944EB"/>
    <w:rsid w:val="00E94653"/>
    <w:rsid w:val="00E947A4"/>
    <w:rsid w:val="00E9483F"/>
    <w:rsid w:val="00E94945"/>
    <w:rsid w:val="00E9497F"/>
    <w:rsid w:val="00E94AFC"/>
    <w:rsid w:val="00E94DD8"/>
    <w:rsid w:val="00E94E3F"/>
    <w:rsid w:val="00E94EC3"/>
    <w:rsid w:val="00E94EF4"/>
    <w:rsid w:val="00E95160"/>
    <w:rsid w:val="00E95380"/>
    <w:rsid w:val="00E9556A"/>
    <w:rsid w:val="00E95782"/>
    <w:rsid w:val="00E9592F"/>
    <w:rsid w:val="00E959F1"/>
    <w:rsid w:val="00E95A64"/>
    <w:rsid w:val="00E95A7A"/>
    <w:rsid w:val="00E95B21"/>
    <w:rsid w:val="00E95B3B"/>
    <w:rsid w:val="00E95C57"/>
    <w:rsid w:val="00E95D88"/>
    <w:rsid w:val="00E95DA1"/>
    <w:rsid w:val="00E95E73"/>
    <w:rsid w:val="00E95FB3"/>
    <w:rsid w:val="00E9603F"/>
    <w:rsid w:val="00E96160"/>
    <w:rsid w:val="00E962BF"/>
    <w:rsid w:val="00E962C5"/>
    <w:rsid w:val="00E963DC"/>
    <w:rsid w:val="00E964A5"/>
    <w:rsid w:val="00E964E8"/>
    <w:rsid w:val="00E96519"/>
    <w:rsid w:val="00E967AA"/>
    <w:rsid w:val="00E969DF"/>
    <w:rsid w:val="00E96BFD"/>
    <w:rsid w:val="00E96CCB"/>
    <w:rsid w:val="00E96F4E"/>
    <w:rsid w:val="00E97352"/>
    <w:rsid w:val="00E97552"/>
    <w:rsid w:val="00E97652"/>
    <w:rsid w:val="00E9778A"/>
    <w:rsid w:val="00E97A46"/>
    <w:rsid w:val="00E97C16"/>
    <w:rsid w:val="00E97CAC"/>
    <w:rsid w:val="00E97E8A"/>
    <w:rsid w:val="00E97F26"/>
    <w:rsid w:val="00E97FBD"/>
    <w:rsid w:val="00EA015F"/>
    <w:rsid w:val="00EA0439"/>
    <w:rsid w:val="00EA0592"/>
    <w:rsid w:val="00EA062F"/>
    <w:rsid w:val="00EA0646"/>
    <w:rsid w:val="00EA0940"/>
    <w:rsid w:val="00EA0A33"/>
    <w:rsid w:val="00EA0A7F"/>
    <w:rsid w:val="00EA0B51"/>
    <w:rsid w:val="00EA0CB4"/>
    <w:rsid w:val="00EA0D2F"/>
    <w:rsid w:val="00EA0D37"/>
    <w:rsid w:val="00EA0DA0"/>
    <w:rsid w:val="00EA0E6B"/>
    <w:rsid w:val="00EA0ECF"/>
    <w:rsid w:val="00EA0FDD"/>
    <w:rsid w:val="00EA12FE"/>
    <w:rsid w:val="00EA135D"/>
    <w:rsid w:val="00EA13D4"/>
    <w:rsid w:val="00EA14B1"/>
    <w:rsid w:val="00EA16E9"/>
    <w:rsid w:val="00EA19B9"/>
    <w:rsid w:val="00EA1C8D"/>
    <w:rsid w:val="00EA1D2A"/>
    <w:rsid w:val="00EA1DAA"/>
    <w:rsid w:val="00EA20EA"/>
    <w:rsid w:val="00EA21A9"/>
    <w:rsid w:val="00EA23F4"/>
    <w:rsid w:val="00EA245B"/>
    <w:rsid w:val="00EA282A"/>
    <w:rsid w:val="00EA2B2E"/>
    <w:rsid w:val="00EA2BEA"/>
    <w:rsid w:val="00EA2C87"/>
    <w:rsid w:val="00EA2DC2"/>
    <w:rsid w:val="00EA2F26"/>
    <w:rsid w:val="00EA30EF"/>
    <w:rsid w:val="00EA313E"/>
    <w:rsid w:val="00EA34F6"/>
    <w:rsid w:val="00EA3601"/>
    <w:rsid w:val="00EA38D1"/>
    <w:rsid w:val="00EA3970"/>
    <w:rsid w:val="00EA39DE"/>
    <w:rsid w:val="00EA3CE0"/>
    <w:rsid w:val="00EA3D05"/>
    <w:rsid w:val="00EA3D6F"/>
    <w:rsid w:val="00EA3DB9"/>
    <w:rsid w:val="00EA3F37"/>
    <w:rsid w:val="00EA3F68"/>
    <w:rsid w:val="00EA41C1"/>
    <w:rsid w:val="00EA432F"/>
    <w:rsid w:val="00EA43BA"/>
    <w:rsid w:val="00EA4483"/>
    <w:rsid w:val="00EA46F7"/>
    <w:rsid w:val="00EA47B0"/>
    <w:rsid w:val="00EA49B6"/>
    <w:rsid w:val="00EA49B8"/>
    <w:rsid w:val="00EA4A30"/>
    <w:rsid w:val="00EA4B1A"/>
    <w:rsid w:val="00EA4B6B"/>
    <w:rsid w:val="00EA4D70"/>
    <w:rsid w:val="00EA4EDF"/>
    <w:rsid w:val="00EA503E"/>
    <w:rsid w:val="00EA549C"/>
    <w:rsid w:val="00EA5539"/>
    <w:rsid w:val="00EA57AE"/>
    <w:rsid w:val="00EA58E8"/>
    <w:rsid w:val="00EA5967"/>
    <w:rsid w:val="00EA59A6"/>
    <w:rsid w:val="00EA59CC"/>
    <w:rsid w:val="00EA5CE4"/>
    <w:rsid w:val="00EA5F27"/>
    <w:rsid w:val="00EA607E"/>
    <w:rsid w:val="00EA63B7"/>
    <w:rsid w:val="00EA6527"/>
    <w:rsid w:val="00EA663C"/>
    <w:rsid w:val="00EA6789"/>
    <w:rsid w:val="00EA6C8D"/>
    <w:rsid w:val="00EA6C9C"/>
    <w:rsid w:val="00EA6FA8"/>
    <w:rsid w:val="00EA708E"/>
    <w:rsid w:val="00EA72AA"/>
    <w:rsid w:val="00EA73E1"/>
    <w:rsid w:val="00EA74E8"/>
    <w:rsid w:val="00EA75FF"/>
    <w:rsid w:val="00EA7603"/>
    <w:rsid w:val="00EA7C0C"/>
    <w:rsid w:val="00EA7C3A"/>
    <w:rsid w:val="00EA7D74"/>
    <w:rsid w:val="00EA7F83"/>
    <w:rsid w:val="00EB0031"/>
    <w:rsid w:val="00EB02C0"/>
    <w:rsid w:val="00EB03E1"/>
    <w:rsid w:val="00EB051F"/>
    <w:rsid w:val="00EB0566"/>
    <w:rsid w:val="00EB068D"/>
    <w:rsid w:val="00EB06C7"/>
    <w:rsid w:val="00EB0777"/>
    <w:rsid w:val="00EB0786"/>
    <w:rsid w:val="00EB0AF4"/>
    <w:rsid w:val="00EB0C33"/>
    <w:rsid w:val="00EB0E70"/>
    <w:rsid w:val="00EB0F11"/>
    <w:rsid w:val="00EB1052"/>
    <w:rsid w:val="00EB11F0"/>
    <w:rsid w:val="00EB12FF"/>
    <w:rsid w:val="00EB17B9"/>
    <w:rsid w:val="00EB17CF"/>
    <w:rsid w:val="00EB1C50"/>
    <w:rsid w:val="00EB203A"/>
    <w:rsid w:val="00EB2138"/>
    <w:rsid w:val="00EB21B9"/>
    <w:rsid w:val="00EB26C7"/>
    <w:rsid w:val="00EB2AA1"/>
    <w:rsid w:val="00EB2EAC"/>
    <w:rsid w:val="00EB2EE2"/>
    <w:rsid w:val="00EB30BF"/>
    <w:rsid w:val="00EB3108"/>
    <w:rsid w:val="00EB31A2"/>
    <w:rsid w:val="00EB31C0"/>
    <w:rsid w:val="00EB31F7"/>
    <w:rsid w:val="00EB345E"/>
    <w:rsid w:val="00EB3629"/>
    <w:rsid w:val="00EB36C2"/>
    <w:rsid w:val="00EB36F1"/>
    <w:rsid w:val="00EB371F"/>
    <w:rsid w:val="00EB3785"/>
    <w:rsid w:val="00EB382C"/>
    <w:rsid w:val="00EB39FB"/>
    <w:rsid w:val="00EB3B09"/>
    <w:rsid w:val="00EB3DA5"/>
    <w:rsid w:val="00EB4003"/>
    <w:rsid w:val="00EB42A5"/>
    <w:rsid w:val="00EB446B"/>
    <w:rsid w:val="00EB46DA"/>
    <w:rsid w:val="00EB4792"/>
    <w:rsid w:val="00EB481C"/>
    <w:rsid w:val="00EB48A3"/>
    <w:rsid w:val="00EB4CE3"/>
    <w:rsid w:val="00EB4CFE"/>
    <w:rsid w:val="00EB503D"/>
    <w:rsid w:val="00EB50B3"/>
    <w:rsid w:val="00EB5167"/>
    <w:rsid w:val="00EB519D"/>
    <w:rsid w:val="00EB5308"/>
    <w:rsid w:val="00EB53B9"/>
    <w:rsid w:val="00EB53D8"/>
    <w:rsid w:val="00EB547F"/>
    <w:rsid w:val="00EB549F"/>
    <w:rsid w:val="00EB5520"/>
    <w:rsid w:val="00EB58DF"/>
    <w:rsid w:val="00EB5960"/>
    <w:rsid w:val="00EB5C11"/>
    <w:rsid w:val="00EB5C17"/>
    <w:rsid w:val="00EB5E67"/>
    <w:rsid w:val="00EB5F44"/>
    <w:rsid w:val="00EB612A"/>
    <w:rsid w:val="00EB61B4"/>
    <w:rsid w:val="00EB6372"/>
    <w:rsid w:val="00EB6403"/>
    <w:rsid w:val="00EB650D"/>
    <w:rsid w:val="00EB6532"/>
    <w:rsid w:val="00EB67EE"/>
    <w:rsid w:val="00EB6803"/>
    <w:rsid w:val="00EB6C84"/>
    <w:rsid w:val="00EB6D8F"/>
    <w:rsid w:val="00EB6E4D"/>
    <w:rsid w:val="00EB70DE"/>
    <w:rsid w:val="00EB7176"/>
    <w:rsid w:val="00EB71D9"/>
    <w:rsid w:val="00EB721B"/>
    <w:rsid w:val="00EB73BE"/>
    <w:rsid w:val="00EB75D3"/>
    <w:rsid w:val="00EB76BE"/>
    <w:rsid w:val="00EB793F"/>
    <w:rsid w:val="00EB7D5E"/>
    <w:rsid w:val="00EB7DA8"/>
    <w:rsid w:val="00EB7DBF"/>
    <w:rsid w:val="00EC00D9"/>
    <w:rsid w:val="00EC01AA"/>
    <w:rsid w:val="00EC0464"/>
    <w:rsid w:val="00EC04D7"/>
    <w:rsid w:val="00EC0B24"/>
    <w:rsid w:val="00EC0B4E"/>
    <w:rsid w:val="00EC0DBE"/>
    <w:rsid w:val="00EC11DF"/>
    <w:rsid w:val="00EC1282"/>
    <w:rsid w:val="00EC1371"/>
    <w:rsid w:val="00EC139A"/>
    <w:rsid w:val="00EC1462"/>
    <w:rsid w:val="00EC15B2"/>
    <w:rsid w:val="00EC1649"/>
    <w:rsid w:val="00EC16B4"/>
    <w:rsid w:val="00EC16B7"/>
    <w:rsid w:val="00EC18FB"/>
    <w:rsid w:val="00EC1B01"/>
    <w:rsid w:val="00EC1D58"/>
    <w:rsid w:val="00EC22EA"/>
    <w:rsid w:val="00EC2389"/>
    <w:rsid w:val="00EC2455"/>
    <w:rsid w:val="00EC24F8"/>
    <w:rsid w:val="00EC2A58"/>
    <w:rsid w:val="00EC2B3D"/>
    <w:rsid w:val="00EC2D10"/>
    <w:rsid w:val="00EC31E0"/>
    <w:rsid w:val="00EC3427"/>
    <w:rsid w:val="00EC3496"/>
    <w:rsid w:val="00EC363F"/>
    <w:rsid w:val="00EC368C"/>
    <w:rsid w:val="00EC38E9"/>
    <w:rsid w:val="00EC3AE7"/>
    <w:rsid w:val="00EC3C34"/>
    <w:rsid w:val="00EC3E8A"/>
    <w:rsid w:val="00EC3F90"/>
    <w:rsid w:val="00EC3FBC"/>
    <w:rsid w:val="00EC3FBE"/>
    <w:rsid w:val="00EC3FC8"/>
    <w:rsid w:val="00EC4043"/>
    <w:rsid w:val="00EC41CC"/>
    <w:rsid w:val="00EC449F"/>
    <w:rsid w:val="00EC45BE"/>
    <w:rsid w:val="00EC4728"/>
    <w:rsid w:val="00EC4B0A"/>
    <w:rsid w:val="00EC4B75"/>
    <w:rsid w:val="00EC4B83"/>
    <w:rsid w:val="00EC4C6E"/>
    <w:rsid w:val="00EC4CFE"/>
    <w:rsid w:val="00EC4D75"/>
    <w:rsid w:val="00EC4E71"/>
    <w:rsid w:val="00EC51C3"/>
    <w:rsid w:val="00EC5228"/>
    <w:rsid w:val="00EC52D9"/>
    <w:rsid w:val="00EC53EA"/>
    <w:rsid w:val="00EC5815"/>
    <w:rsid w:val="00EC582E"/>
    <w:rsid w:val="00EC58D9"/>
    <w:rsid w:val="00EC5933"/>
    <w:rsid w:val="00EC5AE6"/>
    <w:rsid w:val="00EC5C60"/>
    <w:rsid w:val="00EC5EF4"/>
    <w:rsid w:val="00EC6074"/>
    <w:rsid w:val="00EC620A"/>
    <w:rsid w:val="00EC6230"/>
    <w:rsid w:val="00EC631D"/>
    <w:rsid w:val="00EC6493"/>
    <w:rsid w:val="00EC6569"/>
    <w:rsid w:val="00EC66DC"/>
    <w:rsid w:val="00EC6A51"/>
    <w:rsid w:val="00EC6BA9"/>
    <w:rsid w:val="00EC6BEB"/>
    <w:rsid w:val="00EC6EA6"/>
    <w:rsid w:val="00EC6EA8"/>
    <w:rsid w:val="00EC70B9"/>
    <w:rsid w:val="00EC72A5"/>
    <w:rsid w:val="00EC7555"/>
    <w:rsid w:val="00EC7584"/>
    <w:rsid w:val="00EC75B6"/>
    <w:rsid w:val="00EC76B2"/>
    <w:rsid w:val="00EC78D2"/>
    <w:rsid w:val="00EC7908"/>
    <w:rsid w:val="00EC7C29"/>
    <w:rsid w:val="00EC7D48"/>
    <w:rsid w:val="00EC7FE3"/>
    <w:rsid w:val="00ED00C8"/>
    <w:rsid w:val="00ED0383"/>
    <w:rsid w:val="00ED0413"/>
    <w:rsid w:val="00ED074C"/>
    <w:rsid w:val="00ED0832"/>
    <w:rsid w:val="00ED0847"/>
    <w:rsid w:val="00ED08EC"/>
    <w:rsid w:val="00ED0933"/>
    <w:rsid w:val="00ED0C00"/>
    <w:rsid w:val="00ED0CEE"/>
    <w:rsid w:val="00ED0EA2"/>
    <w:rsid w:val="00ED0FBF"/>
    <w:rsid w:val="00ED1091"/>
    <w:rsid w:val="00ED1147"/>
    <w:rsid w:val="00ED11F8"/>
    <w:rsid w:val="00ED1426"/>
    <w:rsid w:val="00ED15A0"/>
    <w:rsid w:val="00ED15C9"/>
    <w:rsid w:val="00ED16E4"/>
    <w:rsid w:val="00ED1719"/>
    <w:rsid w:val="00ED1A94"/>
    <w:rsid w:val="00ED1D66"/>
    <w:rsid w:val="00ED1D8A"/>
    <w:rsid w:val="00ED1E56"/>
    <w:rsid w:val="00ED2015"/>
    <w:rsid w:val="00ED2344"/>
    <w:rsid w:val="00ED2358"/>
    <w:rsid w:val="00ED23B7"/>
    <w:rsid w:val="00ED258E"/>
    <w:rsid w:val="00ED2620"/>
    <w:rsid w:val="00ED26AC"/>
    <w:rsid w:val="00ED29E9"/>
    <w:rsid w:val="00ED29ED"/>
    <w:rsid w:val="00ED2C4E"/>
    <w:rsid w:val="00ED2D88"/>
    <w:rsid w:val="00ED2DC7"/>
    <w:rsid w:val="00ED2EAF"/>
    <w:rsid w:val="00ED2EBE"/>
    <w:rsid w:val="00ED30B6"/>
    <w:rsid w:val="00ED30D0"/>
    <w:rsid w:val="00ED3264"/>
    <w:rsid w:val="00ED372C"/>
    <w:rsid w:val="00ED3966"/>
    <w:rsid w:val="00ED399C"/>
    <w:rsid w:val="00ED39A9"/>
    <w:rsid w:val="00ED39B9"/>
    <w:rsid w:val="00ED39D8"/>
    <w:rsid w:val="00ED3D48"/>
    <w:rsid w:val="00ED3D7E"/>
    <w:rsid w:val="00ED3F4A"/>
    <w:rsid w:val="00ED3F7D"/>
    <w:rsid w:val="00ED402E"/>
    <w:rsid w:val="00ED4302"/>
    <w:rsid w:val="00ED43FA"/>
    <w:rsid w:val="00ED450B"/>
    <w:rsid w:val="00ED45CE"/>
    <w:rsid w:val="00ED480A"/>
    <w:rsid w:val="00ED48B1"/>
    <w:rsid w:val="00ED4B14"/>
    <w:rsid w:val="00ED4CB4"/>
    <w:rsid w:val="00ED4D48"/>
    <w:rsid w:val="00ED4FE5"/>
    <w:rsid w:val="00ED4FE9"/>
    <w:rsid w:val="00ED5098"/>
    <w:rsid w:val="00ED5245"/>
    <w:rsid w:val="00ED52E1"/>
    <w:rsid w:val="00ED5691"/>
    <w:rsid w:val="00ED5742"/>
    <w:rsid w:val="00ED57ED"/>
    <w:rsid w:val="00ED59A9"/>
    <w:rsid w:val="00ED5A9F"/>
    <w:rsid w:val="00ED5B91"/>
    <w:rsid w:val="00ED5C22"/>
    <w:rsid w:val="00ED5EAF"/>
    <w:rsid w:val="00ED61DE"/>
    <w:rsid w:val="00ED6253"/>
    <w:rsid w:val="00ED6302"/>
    <w:rsid w:val="00ED6354"/>
    <w:rsid w:val="00ED6539"/>
    <w:rsid w:val="00ED6930"/>
    <w:rsid w:val="00ED69E6"/>
    <w:rsid w:val="00ED6E91"/>
    <w:rsid w:val="00ED6E92"/>
    <w:rsid w:val="00ED6F1A"/>
    <w:rsid w:val="00ED718E"/>
    <w:rsid w:val="00ED7200"/>
    <w:rsid w:val="00ED72E5"/>
    <w:rsid w:val="00ED7438"/>
    <w:rsid w:val="00ED74CD"/>
    <w:rsid w:val="00ED7536"/>
    <w:rsid w:val="00ED76AD"/>
    <w:rsid w:val="00ED788B"/>
    <w:rsid w:val="00ED798A"/>
    <w:rsid w:val="00ED7A26"/>
    <w:rsid w:val="00ED7A36"/>
    <w:rsid w:val="00ED7AF4"/>
    <w:rsid w:val="00ED7B39"/>
    <w:rsid w:val="00ED7CBF"/>
    <w:rsid w:val="00ED7D17"/>
    <w:rsid w:val="00ED7EFE"/>
    <w:rsid w:val="00ED7FAC"/>
    <w:rsid w:val="00EE0052"/>
    <w:rsid w:val="00EE0429"/>
    <w:rsid w:val="00EE06C6"/>
    <w:rsid w:val="00EE0734"/>
    <w:rsid w:val="00EE084C"/>
    <w:rsid w:val="00EE08D7"/>
    <w:rsid w:val="00EE0A71"/>
    <w:rsid w:val="00EE0AB7"/>
    <w:rsid w:val="00EE0BEF"/>
    <w:rsid w:val="00EE0BF4"/>
    <w:rsid w:val="00EE1077"/>
    <w:rsid w:val="00EE123C"/>
    <w:rsid w:val="00EE1286"/>
    <w:rsid w:val="00EE16E2"/>
    <w:rsid w:val="00EE1AC2"/>
    <w:rsid w:val="00EE1AF9"/>
    <w:rsid w:val="00EE1C2E"/>
    <w:rsid w:val="00EE1C78"/>
    <w:rsid w:val="00EE1CF3"/>
    <w:rsid w:val="00EE1DE3"/>
    <w:rsid w:val="00EE1F78"/>
    <w:rsid w:val="00EE20B1"/>
    <w:rsid w:val="00EE236D"/>
    <w:rsid w:val="00EE270C"/>
    <w:rsid w:val="00EE2AC7"/>
    <w:rsid w:val="00EE2B7C"/>
    <w:rsid w:val="00EE2C27"/>
    <w:rsid w:val="00EE2F88"/>
    <w:rsid w:val="00EE318D"/>
    <w:rsid w:val="00EE3418"/>
    <w:rsid w:val="00EE3476"/>
    <w:rsid w:val="00EE35DC"/>
    <w:rsid w:val="00EE399B"/>
    <w:rsid w:val="00EE3B15"/>
    <w:rsid w:val="00EE3CA0"/>
    <w:rsid w:val="00EE3FD6"/>
    <w:rsid w:val="00EE4078"/>
    <w:rsid w:val="00EE40BC"/>
    <w:rsid w:val="00EE4359"/>
    <w:rsid w:val="00EE43BE"/>
    <w:rsid w:val="00EE43D5"/>
    <w:rsid w:val="00EE44C1"/>
    <w:rsid w:val="00EE4745"/>
    <w:rsid w:val="00EE481E"/>
    <w:rsid w:val="00EE4829"/>
    <w:rsid w:val="00EE4871"/>
    <w:rsid w:val="00EE4961"/>
    <w:rsid w:val="00EE4997"/>
    <w:rsid w:val="00EE49C9"/>
    <w:rsid w:val="00EE49E1"/>
    <w:rsid w:val="00EE4EBA"/>
    <w:rsid w:val="00EE4ECD"/>
    <w:rsid w:val="00EE504A"/>
    <w:rsid w:val="00EE50CA"/>
    <w:rsid w:val="00EE57D6"/>
    <w:rsid w:val="00EE5889"/>
    <w:rsid w:val="00EE5A2B"/>
    <w:rsid w:val="00EE5B10"/>
    <w:rsid w:val="00EE5C8A"/>
    <w:rsid w:val="00EE5D51"/>
    <w:rsid w:val="00EE5FD2"/>
    <w:rsid w:val="00EE61C3"/>
    <w:rsid w:val="00EE667E"/>
    <w:rsid w:val="00EE6868"/>
    <w:rsid w:val="00EE6B35"/>
    <w:rsid w:val="00EE6B39"/>
    <w:rsid w:val="00EE6B72"/>
    <w:rsid w:val="00EE6C3A"/>
    <w:rsid w:val="00EE6CAA"/>
    <w:rsid w:val="00EE6D01"/>
    <w:rsid w:val="00EE6E6E"/>
    <w:rsid w:val="00EE6F69"/>
    <w:rsid w:val="00EE7237"/>
    <w:rsid w:val="00EE7379"/>
    <w:rsid w:val="00EE74AA"/>
    <w:rsid w:val="00EE75D5"/>
    <w:rsid w:val="00EE77A1"/>
    <w:rsid w:val="00EE7C28"/>
    <w:rsid w:val="00EE7EBC"/>
    <w:rsid w:val="00EF00D2"/>
    <w:rsid w:val="00EF02BF"/>
    <w:rsid w:val="00EF02F1"/>
    <w:rsid w:val="00EF040B"/>
    <w:rsid w:val="00EF0610"/>
    <w:rsid w:val="00EF06FB"/>
    <w:rsid w:val="00EF072D"/>
    <w:rsid w:val="00EF080B"/>
    <w:rsid w:val="00EF0891"/>
    <w:rsid w:val="00EF0909"/>
    <w:rsid w:val="00EF0919"/>
    <w:rsid w:val="00EF0925"/>
    <w:rsid w:val="00EF0932"/>
    <w:rsid w:val="00EF0A0B"/>
    <w:rsid w:val="00EF0D6A"/>
    <w:rsid w:val="00EF0F7E"/>
    <w:rsid w:val="00EF1398"/>
    <w:rsid w:val="00EF1443"/>
    <w:rsid w:val="00EF19DB"/>
    <w:rsid w:val="00EF19EC"/>
    <w:rsid w:val="00EF1B72"/>
    <w:rsid w:val="00EF1C47"/>
    <w:rsid w:val="00EF1D2B"/>
    <w:rsid w:val="00EF1DAF"/>
    <w:rsid w:val="00EF1DE5"/>
    <w:rsid w:val="00EF1E77"/>
    <w:rsid w:val="00EF1FCC"/>
    <w:rsid w:val="00EF200A"/>
    <w:rsid w:val="00EF20F4"/>
    <w:rsid w:val="00EF23A4"/>
    <w:rsid w:val="00EF2804"/>
    <w:rsid w:val="00EF2C2B"/>
    <w:rsid w:val="00EF2D84"/>
    <w:rsid w:val="00EF2F71"/>
    <w:rsid w:val="00EF31A2"/>
    <w:rsid w:val="00EF3686"/>
    <w:rsid w:val="00EF377D"/>
    <w:rsid w:val="00EF3976"/>
    <w:rsid w:val="00EF3A0C"/>
    <w:rsid w:val="00EF3A6D"/>
    <w:rsid w:val="00EF3BAB"/>
    <w:rsid w:val="00EF3CAA"/>
    <w:rsid w:val="00EF3E26"/>
    <w:rsid w:val="00EF3EF6"/>
    <w:rsid w:val="00EF424F"/>
    <w:rsid w:val="00EF4597"/>
    <w:rsid w:val="00EF4700"/>
    <w:rsid w:val="00EF474A"/>
    <w:rsid w:val="00EF4C03"/>
    <w:rsid w:val="00EF4D33"/>
    <w:rsid w:val="00EF4EBB"/>
    <w:rsid w:val="00EF516C"/>
    <w:rsid w:val="00EF5467"/>
    <w:rsid w:val="00EF58D1"/>
    <w:rsid w:val="00EF5948"/>
    <w:rsid w:val="00EF5962"/>
    <w:rsid w:val="00EF598A"/>
    <w:rsid w:val="00EF5A3F"/>
    <w:rsid w:val="00EF5AE7"/>
    <w:rsid w:val="00EF5B56"/>
    <w:rsid w:val="00EF5C69"/>
    <w:rsid w:val="00EF5CE2"/>
    <w:rsid w:val="00EF5CF2"/>
    <w:rsid w:val="00EF634E"/>
    <w:rsid w:val="00EF647C"/>
    <w:rsid w:val="00EF67E2"/>
    <w:rsid w:val="00EF6C90"/>
    <w:rsid w:val="00EF7135"/>
    <w:rsid w:val="00EF73DE"/>
    <w:rsid w:val="00EF73EC"/>
    <w:rsid w:val="00EF7493"/>
    <w:rsid w:val="00EF775C"/>
    <w:rsid w:val="00EF7847"/>
    <w:rsid w:val="00EF7A1C"/>
    <w:rsid w:val="00EF7AAC"/>
    <w:rsid w:val="00EF7B31"/>
    <w:rsid w:val="00EF7B3E"/>
    <w:rsid w:val="00EF7C7C"/>
    <w:rsid w:val="00EF7E33"/>
    <w:rsid w:val="00EF7E43"/>
    <w:rsid w:val="00F0030E"/>
    <w:rsid w:val="00F004C7"/>
    <w:rsid w:val="00F004FF"/>
    <w:rsid w:val="00F0057E"/>
    <w:rsid w:val="00F005EA"/>
    <w:rsid w:val="00F005ED"/>
    <w:rsid w:val="00F00C23"/>
    <w:rsid w:val="00F00D3D"/>
    <w:rsid w:val="00F00E9A"/>
    <w:rsid w:val="00F0102E"/>
    <w:rsid w:val="00F0107E"/>
    <w:rsid w:val="00F011E2"/>
    <w:rsid w:val="00F01363"/>
    <w:rsid w:val="00F01430"/>
    <w:rsid w:val="00F0148B"/>
    <w:rsid w:val="00F015AB"/>
    <w:rsid w:val="00F017C0"/>
    <w:rsid w:val="00F017E1"/>
    <w:rsid w:val="00F01897"/>
    <w:rsid w:val="00F01922"/>
    <w:rsid w:val="00F01CA0"/>
    <w:rsid w:val="00F01D5E"/>
    <w:rsid w:val="00F0206E"/>
    <w:rsid w:val="00F020B2"/>
    <w:rsid w:val="00F0225E"/>
    <w:rsid w:val="00F02730"/>
    <w:rsid w:val="00F02D81"/>
    <w:rsid w:val="00F02DAF"/>
    <w:rsid w:val="00F02E4A"/>
    <w:rsid w:val="00F02EF5"/>
    <w:rsid w:val="00F02F94"/>
    <w:rsid w:val="00F02FFC"/>
    <w:rsid w:val="00F03005"/>
    <w:rsid w:val="00F031C8"/>
    <w:rsid w:val="00F031E8"/>
    <w:rsid w:val="00F0337C"/>
    <w:rsid w:val="00F03394"/>
    <w:rsid w:val="00F033AF"/>
    <w:rsid w:val="00F03780"/>
    <w:rsid w:val="00F038C0"/>
    <w:rsid w:val="00F03915"/>
    <w:rsid w:val="00F03B2B"/>
    <w:rsid w:val="00F03C07"/>
    <w:rsid w:val="00F03D21"/>
    <w:rsid w:val="00F03E57"/>
    <w:rsid w:val="00F0422E"/>
    <w:rsid w:val="00F04536"/>
    <w:rsid w:val="00F046D7"/>
    <w:rsid w:val="00F04826"/>
    <w:rsid w:val="00F04A2D"/>
    <w:rsid w:val="00F04AE6"/>
    <w:rsid w:val="00F04C12"/>
    <w:rsid w:val="00F05107"/>
    <w:rsid w:val="00F05332"/>
    <w:rsid w:val="00F0550D"/>
    <w:rsid w:val="00F0554A"/>
    <w:rsid w:val="00F055EB"/>
    <w:rsid w:val="00F05684"/>
    <w:rsid w:val="00F05A9F"/>
    <w:rsid w:val="00F05AE0"/>
    <w:rsid w:val="00F05B74"/>
    <w:rsid w:val="00F05C7B"/>
    <w:rsid w:val="00F05CB1"/>
    <w:rsid w:val="00F06087"/>
    <w:rsid w:val="00F060C8"/>
    <w:rsid w:val="00F060CB"/>
    <w:rsid w:val="00F06115"/>
    <w:rsid w:val="00F061F9"/>
    <w:rsid w:val="00F0621C"/>
    <w:rsid w:val="00F06237"/>
    <w:rsid w:val="00F06410"/>
    <w:rsid w:val="00F06594"/>
    <w:rsid w:val="00F067AB"/>
    <w:rsid w:val="00F067D1"/>
    <w:rsid w:val="00F067E2"/>
    <w:rsid w:val="00F06815"/>
    <w:rsid w:val="00F06C5F"/>
    <w:rsid w:val="00F06D40"/>
    <w:rsid w:val="00F070E4"/>
    <w:rsid w:val="00F07218"/>
    <w:rsid w:val="00F07281"/>
    <w:rsid w:val="00F075B4"/>
    <w:rsid w:val="00F078C3"/>
    <w:rsid w:val="00F078FB"/>
    <w:rsid w:val="00F07976"/>
    <w:rsid w:val="00F07990"/>
    <w:rsid w:val="00F07B9F"/>
    <w:rsid w:val="00F07E17"/>
    <w:rsid w:val="00F07FA9"/>
    <w:rsid w:val="00F10136"/>
    <w:rsid w:val="00F104BC"/>
    <w:rsid w:val="00F1057D"/>
    <w:rsid w:val="00F1078A"/>
    <w:rsid w:val="00F10D4F"/>
    <w:rsid w:val="00F10D53"/>
    <w:rsid w:val="00F10FEC"/>
    <w:rsid w:val="00F1121E"/>
    <w:rsid w:val="00F1123D"/>
    <w:rsid w:val="00F1124B"/>
    <w:rsid w:val="00F11393"/>
    <w:rsid w:val="00F113A4"/>
    <w:rsid w:val="00F114CF"/>
    <w:rsid w:val="00F11842"/>
    <w:rsid w:val="00F1191B"/>
    <w:rsid w:val="00F119EB"/>
    <w:rsid w:val="00F11AC7"/>
    <w:rsid w:val="00F11B28"/>
    <w:rsid w:val="00F11C21"/>
    <w:rsid w:val="00F11CB4"/>
    <w:rsid w:val="00F11CB9"/>
    <w:rsid w:val="00F11D5C"/>
    <w:rsid w:val="00F11D71"/>
    <w:rsid w:val="00F11E7E"/>
    <w:rsid w:val="00F122ED"/>
    <w:rsid w:val="00F123BC"/>
    <w:rsid w:val="00F12515"/>
    <w:rsid w:val="00F12954"/>
    <w:rsid w:val="00F129DA"/>
    <w:rsid w:val="00F129F8"/>
    <w:rsid w:val="00F12BB9"/>
    <w:rsid w:val="00F12BE5"/>
    <w:rsid w:val="00F12DB7"/>
    <w:rsid w:val="00F130BC"/>
    <w:rsid w:val="00F13182"/>
    <w:rsid w:val="00F13420"/>
    <w:rsid w:val="00F13783"/>
    <w:rsid w:val="00F1391B"/>
    <w:rsid w:val="00F13A35"/>
    <w:rsid w:val="00F13AB5"/>
    <w:rsid w:val="00F13B27"/>
    <w:rsid w:val="00F13B69"/>
    <w:rsid w:val="00F13BD7"/>
    <w:rsid w:val="00F13CE7"/>
    <w:rsid w:val="00F13DC2"/>
    <w:rsid w:val="00F14450"/>
    <w:rsid w:val="00F148AA"/>
    <w:rsid w:val="00F14D8D"/>
    <w:rsid w:val="00F150FE"/>
    <w:rsid w:val="00F15209"/>
    <w:rsid w:val="00F153E9"/>
    <w:rsid w:val="00F15509"/>
    <w:rsid w:val="00F15689"/>
    <w:rsid w:val="00F15732"/>
    <w:rsid w:val="00F1587C"/>
    <w:rsid w:val="00F15A8A"/>
    <w:rsid w:val="00F15C94"/>
    <w:rsid w:val="00F15D2E"/>
    <w:rsid w:val="00F15DAA"/>
    <w:rsid w:val="00F1620F"/>
    <w:rsid w:val="00F16281"/>
    <w:rsid w:val="00F16366"/>
    <w:rsid w:val="00F163EF"/>
    <w:rsid w:val="00F1685A"/>
    <w:rsid w:val="00F16937"/>
    <w:rsid w:val="00F16AD1"/>
    <w:rsid w:val="00F16FC4"/>
    <w:rsid w:val="00F17087"/>
    <w:rsid w:val="00F1743F"/>
    <w:rsid w:val="00F17496"/>
    <w:rsid w:val="00F177C9"/>
    <w:rsid w:val="00F178C0"/>
    <w:rsid w:val="00F17B17"/>
    <w:rsid w:val="00F17B74"/>
    <w:rsid w:val="00F17D26"/>
    <w:rsid w:val="00F17D94"/>
    <w:rsid w:val="00F17DBA"/>
    <w:rsid w:val="00F17EB3"/>
    <w:rsid w:val="00F17EFE"/>
    <w:rsid w:val="00F17F40"/>
    <w:rsid w:val="00F200D6"/>
    <w:rsid w:val="00F201F0"/>
    <w:rsid w:val="00F20426"/>
    <w:rsid w:val="00F20427"/>
    <w:rsid w:val="00F20519"/>
    <w:rsid w:val="00F207D1"/>
    <w:rsid w:val="00F2090D"/>
    <w:rsid w:val="00F20953"/>
    <w:rsid w:val="00F20D57"/>
    <w:rsid w:val="00F20F27"/>
    <w:rsid w:val="00F2102D"/>
    <w:rsid w:val="00F21447"/>
    <w:rsid w:val="00F2148D"/>
    <w:rsid w:val="00F2155F"/>
    <w:rsid w:val="00F2171E"/>
    <w:rsid w:val="00F21746"/>
    <w:rsid w:val="00F21968"/>
    <w:rsid w:val="00F21D6A"/>
    <w:rsid w:val="00F21E02"/>
    <w:rsid w:val="00F21E6B"/>
    <w:rsid w:val="00F21EBF"/>
    <w:rsid w:val="00F21EEE"/>
    <w:rsid w:val="00F21F46"/>
    <w:rsid w:val="00F21F8C"/>
    <w:rsid w:val="00F223C6"/>
    <w:rsid w:val="00F223E5"/>
    <w:rsid w:val="00F22401"/>
    <w:rsid w:val="00F2242F"/>
    <w:rsid w:val="00F2248B"/>
    <w:rsid w:val="00F224D0"/>
    <w:rsid w:val="00F226F4"/>
    <w:rsid w:val="00F228A3"/>
    <w:rsid w:val="00F228FC"/>
    <w:rsid w:val="00F22AAE"/>
    <w:rsid w:val="00F22C39"/>
    <w:rsid w:val="00F22E96"/>
    <w:rsid w:val="00F22EF0"/>
    <w:rsid w:val="00F22F8B"/>
    <w:rsid w:val="00F235FC"/>
    <w:rsid w:val="00F236B4"/>
    <w:rsid w:val="00F23787"/>
    <w:rsid w:val="00F23914"/>
    <w:rsid w:val="00F2395A"/>
    <w:rsid w:val="00F23970"/>
    <w:rsid w:val="00F23BC0"/>
    <w:rsid w:val="00F23C49"/>
    <w:rsid w:val="00F23D8C"/>
    <w:rsid w:val="00F23E4B"/>
    <w:rsid w:val="00F24087"/>
    <w:rsid w:val="00F240D9"/>
    <w:rsid w:val="00F24404"/>
    <w:rsid w:val="00F247FC"/>
    <w:rsid w:val="00F248D1"/>
    <w:rsid w:val="00F24AA3"/>
    <w:rsid w:val="00F24C1D"/>
    <w:rsid w:val="00F24C2B"/>
    <w:rsid w:val="00F24C71"/>
    <w:rsid w:val="00F24D44"/>
    <w:rsid w:val="00F251A8"/>
    <w:rsid w:val="00F251F7"/>
    <w:rsid w:val="00F25727"/>
    <w:rsid w:val="00F25832"/>
    <w:rsid w:val="00F25AE6"/>
    <w:rsid w:val="00F25B65"/>
    <w:rsid w:val="00F25CEB"/>
    <w:rsid w:val="00F25E38"/>
    <w:rsid w:val="00F26242"/>
    <w:rsid w:val="00F264ED"/>
    <w:rsid w:val="00F26B9D"/>
    <w:rsid w:val="00F26D6C"/>
    <w:rsid w:val="00F26E18"/>
    <w:rsid w:val="00F27841"/>
    <w:rsid w:val="00F2793F"/>
    <w:rsid w:val="00F279D4"/>
    <w:rsid w:val="00F27A3D"/>
    <w:rsid w:val="00F27A8E"/>
    <w:rsid w:val="00F27D2A"/>
    <w:rsid w:val="00F27F32"/>
    <w:rsid w:val="00F3000E"/>
    <w:rsid w:val="00F30466"/>
    <w:rsid w:val="00F30CE6"/>
    <w:rsid w:val="00F30D66"/>
    <w:rsid w:val="00F30E72"/>
    <w:rsid w:val="00F30FC1"/>
    <w:rsid w:val="00F31355"/>
    <w:rsid w:val="00F314F8"/>
    <w:rsid w:val="00F31533"/>
    <w:rsid w:val="00F31641"/>
    <w:rsid w:val="00F3179A"/>
    <w:rsid w:val="00F31B35"/>
    <w:rsid w:val="00F31C06"/>
    <w:rsid w:val="00F31F81"/>
    <w:rsid w:val="00F3252E"/>
    <w:rsid w:val="00F325F1"/>
    <w:rsid w:val="00F326B0"/>
    <w:rsid w:val="00F3282B"/>
    <w:rsid w:val="00F32A03"/>
    <w:rsid w:val="00F32DE0"/>
    <w:rsid w:val="00F32F4D"/>
    <w:rsid w:val="00F3306F"/>
    <w:rsid w:val="00F331ED"/>
    <w:rsid w:val="00F3328E"/>
    <w:rsid w:val="00F333B5"/>
    <w:rsid w:val="00F33596"/>
    <w:rsid w:val="00F335BF"/>
    <w:rsid w:val="00F33690"/>
    <w:rsid w:val="00F336A1"/>
    <w:rsid w:val="00F33848"/>
    <w:rsid w:val="00F33896"/>
    <w:rsid w:val="00F33C66"/>
    <w:rsid w:val="00F3434F"/>
    <w:rsid w:val="00F34356"/>
    <w:rsid w:val="00F34AB1"/>
    <w:rsid w:val="00F34AC1"/>
    <w:rsid w:val="00F34BAD"/>
    <w:rsid w:val="00F34FC1"/>
    <w:rsid w:val="00F3511D"/>
    <w:rsid w:val="00F35193"/>
    <w:rsid w:val="00F351E2"/>
    <w:rsid w:val="00F352F4"/>
    <w:rsid w:val="00F3576D"/>
    <w:rsid w:val="00F35A06"/>
    <w:rsid w:val="00F35A8F"/>
    <w:rsid w:val="00F36190"/>
    <w:rsid w:val="00F362DA"/>
    <w:rsid w:val="00F365C8"/>
    <w:rsid w:val="00F3683E"/>
    <w:rsid w:val="00F3696A"/>
    <w:rsid w:val="00F36D1D"/>
    <w:rsid w:val="00F37027"/>
    <w:rsid w:val="00F3709E"/>
    <w:rsid w:val="00F37256"/>
    <w:rsid w:val="00F3792B"/>
    <w:rsid w:val="00F37B63"/>
    <w:rsid w:val="00F37D21"/>
    <w:rsid w:val="00F37DC2"/>
    <w:rsid w:val="00F37E4B"/>
    <w:rsid w:val="00F37FB5"/>
    <w:rsid w:val="00F4025B"/>
    <w:rsid w:val="00F40381"/>
    <w:rsid w:val="00F40558"/>
    <w:rsid w:val="00F40BDD"/>
    <w:rsid w:val="00F411D9"/>
    <w:rsid w:val="00F416D2"/>
    <w:rsid w:val="00F41768"/>
    <w:rsid w:val="00F41800"/>
    <w:rsid w:val="00F4183D"/>
    <w:rsid w:val="00F419C4"/>
    <w:rsid w:val="00F41A4B"/>
    <w:rsid w:val="00F41CB4"/>
    <w:rsid w:val="00F42077"/>
    <w:rsid w:val="00F422A5"/>
    <w:rsid w:val="00F423AE"/>
    <w:rsid w:val="00F424B3"/>
    <w:rsid w:val="00F4257E"/>
    <w:rsid w:val="00F42630"/>
    <w:rsid w:val="00F42807"/>
    <w:rsid w:val="00F4280C"/>
    <w:rsid w:val="00F42A2E"/>
    <w:rsid w:val="00F42A3A"/>
    <w:rsid w:val="00F42A5A"/>
    <w:rsid w:val="00F42C16"/>
    <w:rsid w:val="00F42C1A"/>
    <w:rsid w:val="00F42DA5"/>
    <w:rsid w:val="00F42F4C"/>
    <w:rsid w:val="00F42FA2"/>
    <w:rsid w:val="00F43188"/>
    <w:rsid w:val="00F43211"/>
    <w:rsid w:val="00F43695"/>
    <w:rsid w:val="00F43807"/>
    <w:rsid w:val="00F43D7E"/>
    <w:rsid w:val="00F43E9D"/>
    <w:rsid w:val="00F43FB7"/>
    <w:rsid w:val="00F440B6"/>
    <w:rsid w:val="00F440E5"/>
    <w:rsid w:val="00F44105"/>
    <w:rsid w:val="00F44490"/>
    <w:rsid w:val="00F44570"/>
    <w:rsid w:val="00F447D4"/>
    <w:rsid w:val="00F448CA"/>
    <w:rsid w:val="00F44B98"/>
    <w:rsid w:val="00F44E0D"/>
    <w:rsid w:val="00F44EF7"/>
    <w:rsid w:val="00F44F1A"/>
    <w:rsid w:val="00F44FBF"/>
    <w:rsid w:val="00F4507B"/>
    <w:rsid w:val="00F450DD"/>
    <w:rsid w:val="00F452D5"/>
    <w:rsid w:val="00F4540A"/>
    <w:rsid w:val="00F458CE"/>
    <w:rsid w:val="00F45A76"/>
    <w:rsid w:val="00F45CAF"/>
    <w:rsid w:val="00F45D7B"/>
    <w:rsid w:val="00F45DD1"/>
    <w:rsid w:val="00F45DF5"/>
    <w:rsid w:val="00F45FAB"/>
    <w:rsid w:val="00F46066"/>
    <w:rsid w:val="00F463F6"/>
    <w:rsid w:val="00F46410"/>
    <w:rsid w:val="00F4678D"/>
    <w:rsid w:val="00F469CE"/>
    <w:rsid w:val="00F469D9"/>
    <w:rsid w:val="00F46E92"/>
    <w:rsid w:val="00F4768A"/>
    <w:rsid w:val="00F47862"/>
    <w:rsid w:val="00F47A5D"/>
    <w:rsid w:val="00F47BB7"/>
    <w:rsid w:val="00F47BC2"/>
    <w:rsid w:val="00F47D16"/>
    <w:rsid w:val="00F47E71"/>
    <w:rsid w:val="00F47F70"/>
    <w:rsid w:val="00F502CA"/>
    <w:rsid w:val="00F503B1"/>
    <w:rsid w:val="00F50557"/>
    <w:rsid w:val="00F5060D"/>
    <w:rsid w:val="00F506B5"/>
    <w:rsid w:val="00F507FF"/>
    <w:rsid w:val="00F50A8A"/>
    <w:rsid w:val="00F50AEE"/>
    <w:rsid w:val="00F50B12"/>
    <w:rsid w:val="00F50E5D"/>
    <w:rsid w:val="00F51081"/>
    <w:rsid w:val="00F51209"/>
    <w:rsid w:val="00F512B1"/>
    <w:rsid w:val="00F512D9"/>
    <w:rsid w:val="00F513DF"/>
    <w:rsid w:val="00F514A1"/>
    <w:rsid w:val="00F516AC"/>
    <w:rsid w:val="00F517C2"/>
    <w:rsid w:val="00F518DF"/>
    <w:rsid w:val="00F51960"/>
    <w:rsid w:val="00F51A34"/>
    <w:rsid w:val="00F51C09"/>
    <w:rsid w:val="00F520AD"/>
    <w:rsid w:val="00F52217"/>
    <w:rsid w:val="00F522F5"/>
    <w:rsid w:val="00F523BF"/>
    <w:rsid w:val="00F52553"/>
    <w:rsid w:val="00F5258D"/>
    <w:rsid w:val="00F527A4"/>
    <w:rsid w:val="00F5283E"/>
    <w:rsid w:val="00F529FC"/>
    <w:rsid w:val="00F52B82"/>
    <w:rsid w:val="00F52C83"/>
    <w:rsid w:val="00F53147"/>
    <w:rsid w:val="00F53198"/>
    <w:rsid w:val="00F533E2"/>
    <w:rsid w:val="00F5362E"/>
    <w:rsid w:val="00F53805"/>
    <w:rsid w:val="00F539B4"/>
    <w:rsid w:val="00F53A4E"/>
    <w:rsid w:val="00F53C28"/>
    <w:rsid w:val="00F53DB4"/>
    <w:rsid w:val="00F53E29"/>
    <w:rsid w:val="00F54094"/>
    <w:rsid w:val="00F541CA"/>
    <w:rsid w:val="00F54231"/>
    <w:rsid w:val="00F545D2"/>
    <w:rsid w:val="00F545FA"/>
    <w:rsid w:val="00F546DE"/>
    <w:rsid w:val="00F54B49"/>
    <w:rsid w:val="00F54B60"/>
    <w:rsid w:val="00F54D48"/>
    <w:rsid w:val="00F54D9F"/>
    <w:rsid w:val="00F55179"/>
    <w:rsid w:val="00F553CA"/>
    <w:rsid w:val="00F554DD"/>
    <w:rsid w:val="00F55814"/>
    <w:rsid w:val="00F55B75"/>
    <w:rsid w:val="00F55E52"/>
    <w:rsid w:val="00F55ED0"/>
    <w:rsid w:val="00F55FA4"/>
    <w:rsid w:val="00F56017"/>
    <w:rsid w:val="00F56135"/>
    <w:rsid w:val="00F56303"/>
    <w:rsid w:val="00F5652D"/>
    <w:rsid w:val="00F566E4"/>
    <w:rsid w:val="00F5678F"/>
    <w:rsid w:val="00F56904"/>
    <w:rsid w:val="00F56914"/>
    <w:rsid w:val="00F56FE5"/>
    <w:rsid w:val="00F57074"/>
    <w:rsid w:val="00F572AA"/>
    <w:rsid w:val="00F5733B"/>
    <w:rsid w:val="00F573A0"/>
    <w:rsid w:val="00F57606"/>
    <w:rsid w:val="00F57A0D"/>
    <w:rsid w:val="00F60889"/>
    <w:rsid w:val="00F609F7"/>
    <w:rsid w:val="00F60B2C"/>
    <w:rsid w:val="00F60B43"/>
    <w:rsid w:val="00F60B80"/>
    <w:rsid w:val="00F60BC8"/>
    <w:rsid w:val="00F60E70"/>
    <w:rsid w:val="00F61143"/>
    <w:rsid w:val="00F6145F"/>
    <w:rsid w:val="00F61674"/>
    <w:rsid w:val="00F61693"/>
    <w:rsid w:val="00F6186F"/>
    <w:rsid w:val="00F61983"/>
    <w:rsid w:val="00F61E90"/>
    <w:rsid w:val="00F6210C"/>
    <w:rsid w:val="00F621C8"/>
    <w:rsid w:val="00F6242D"/>
    <w:rsid w:val="00F6256B"/>
    <w:rsid w:val="00F62693"/>
    <w:rsid w:val="00F629FC"/>
    <w:rsid w:val="00F62A98"/>
    <w:rsid w:val="00F62F90"/>
    <w:rsid w:val="00F63234"/>
    <w:rsid w:val="00F63271"/>
    <w:rsid w:val="00F6346F"/>
    <w:rsid w:val="00F635D1"/>
    <w:rsid w:val="00F63674"/>
    <w:rsid w:val="00F63992"/>
    <w:rsid w:val="00F63A8F"/>
    <w:rsid w:val="00F63AF9"/>
    <w:rsid w:val="00F64249"/>
    <w:rsid w:val="00F6426F"/>
    <w:rsid w:val="00F6455F"/>
    <w:rsid w:val="00F647FD"/>
    <w:rsid w:val="00F649AA"/>
    <w:rsid w:val="00F64A5A"/>
    <w:rsid w:val="00F64C51"/>
    <w:rsid w:val="00F64C92"/>
    <w:rsid w:val="00F64CD3"/>
    <w:rsid w:val="00F64DA1"/>
    <w:rsid w:val="00F64ED2"/>
    <w:rsid w:val="00F65015"/>
    <w:rsid w:val="00F65383"/>
    <w:rsid w:val="00F65438"/>
    <w:rsid w:val="00F65921"/>
    <w:rsid w:val="00F65B5F"/>
    <w:rsid w:val="00F65B8D"/>
    <w:rsid w:val="00F65D66"/>
    <w:rsid w:val="00F65DCB"/>
    <w:rsid w:val="00F65DE8"/>
    <w:rsid w:val="00F65EDB"/>
    <w:rsid w:val="00F6601E"/>
    <w:rsid w:val="00F662F6"/>
    <w:rsid w:val="00F6637C"/>
    <w:rsid w:val="00F66382"/>
    <w:rsid w:val="00F663B5"/>
    <w:rsid w:val="00F663FC"/>
    <w:rsid w:val="00F66792"/>
    <w:rsid w:val="00F66795"/>
    <w:rsid w:val="00F66CC9"/>
    <w:rsid w:val="00F6716D"/>
    <w:rsid w:val="00F6747B"/>
    <w:rsid w:val="00F678F3"/>
    <w:rsid w:val="00F6792A"/>
    <w:rsid w:val="00F67F24"/>
    <w:rsid w:val="00F67F31"/>
    <w:rsid w:val="00F67F3A"/>
    <w:rsid w:val="00F7008B"/>
    <w:rsid w:val="00F70096"/>
    <w:rsid w:val="00F7025A"/>
    <w:rsid w:val="00F704B0"/>
    <w:rsid w:val="00F70508"/>
    <w:rsid w:val="00F706BF"/>
    <w:rsid w:val="00F708E8"/>
    <w:rsid w:val="00F70997"/>
    <w:rsid w:val="00F70C62"/>
    <w:rsid w:val="00F716B8"/>
    <w:rsid w:val="00F7189C"/>
    <w:rsid w:val="00F719B0"/>
    <w:rsid w:val="00F71D8E"/>
    <w:rsid w:val="00F72000"/>
    <w:rsid w:val="00F72658"/>
    <w:rsid w:val="00F7291C"/>
    <w:rsid w:val="00F72AC9"/>
    <w:rsid w:val="00F72ACB"/>
    <w:rsid w:val="00F72AF7"/>
    <w:rsid w:val="00F72B74"/>
    <w:rsid w:val="00F72BDD"/>
    <w:rsid w:val="00F72EAF"/>
    <w:rsid w:val="00F7306C"/>
    <w:rsid w:val="00F731B8"/>
    <w:rsid w:val="00F734D7"/>
    <w:rsid w:val="00F73758"/>
    <w:rsid w:val="00F739D1"/>
    <w:rsid w:val="00F73A75"/>
    <w:rsid w:val="00F73B11"/>
    <w:rsid w:val="00F73B44"/>
    <w:rsid w:val="00F73C43"/>
    <w:rsid w:val="00F73CA7"/>
    <w:rsid w:val="00F73E27"/>
    <w:rsid w:val="00F73E48"/>
    <w:rsid w:val="00F73E6C"/>
    <w:rsid w:val="00F7410A"/>
    <w:rsid w:val="00F74324"/>
    <w:rsid w:val="00F746A9"/>
    <w:rsid w:val="00F7494B"/>
    <w:rsid w:val="00F74B98"/>
    <w:rsid w:val="00F74CFA"/>
    <w:rsid w:val="00F74F78"/>
    <w:rsid w:val="00F7546C"/>
    <w:rsid w:val="00F7559A"/>
    <w:rsid w:val="00F75692"/>
    <w:rsid w:val="00F757CB"/>
    <w:rsid w:val="00F757EE"/>
    <w:rsid w:val="00F75831"/>
    <w:rsid w:val="00F758DA"/>
    <w:rsid w:val="00F7596A"/>
    <w:rsid w:val="00F75B45"/>
    <w:rsid w:val="00F75D25"/>
    <w:rsid w:val="00F75DB0"/>
    <w:rsid w:val="00F75EB1"/>
    <w:rsid w:val="00F75F43"/>
    <w:rsid w:val="00F7650A"/>
    <w:rsid w:val="00F768E0"/>
    <w:rsid w:val="00F770A8"/>
    <w:rsid w:val="00F776AF"/>
    <w:rsid w:val="00F77BB1"/>
    <w:rsid w:val="00F800CE"/>
    <w:rsid w:val="00F80248"/>
    <w:rsid w:val="00F8032B"/>
    <w:rsid w:val="00F80430"/>
    <w:rsid w:val="00F8045A"/>
    <w:rsid w:val="00F80737"/>
    <w:rsid w:val="00F80953"/>
    <w:rsid w:val="00F80B78"/>
    <w:rsid w:val="00F80C13"/>
    <w:rsid w:val="00F80D2A"/>
    <w:rsid w:val="00F80E7F"/>
    <w:rsid w:val="00F81034"/>
    <w:rsid w:val="00F8139C"/>
    <w:rsid w:val="00F8140A"/>
    <w:rsid w:val="00F81510"/>
    <w:rsid w:val="00F816D8"/>
    <w:rsid w:val="00F81A0B"/>
    <w:rsid w:val="00F81AB1"/>
    <w:rsid w:val="00F81AE7"/>
    <w:rsid w:val="00F81C60"/>
    <w:rsid w:val="00F81D4D"/>
    <w:rsid w:val="00F81E6A"/>
    <w:rsid w:val="00F81F14"/>
    <w:rsid w:val="00F81F93"/>
    <w:rsid w:val="00F81F96"/>
    <w:rsid w:val="00F82185"/>
    <w:rsid w:val="00F8224D"/>
    <w:rsid w:val="00F82443"/>
    <w:rsid w:val="00F8260B"/>
    <w:rsid w:val="00F8266E"/>
    <w:rsid w:val="00F82689"/>
    <w:rsid w:val="00F82810"/>
    <w:rsid w:val="00F82B17"/>
    <w:rsid w:val="00F82BB6"/>
    <w:rsid w:val="00F82C76"/>
    <w:rsid w:val="00F82E6F"/>
    <w:rsid w:val="00F82EC7"/>
    <w:rsid w:val="00F82F32"/>
    <w:rsid w:val="00F82F38"/>
    <w:rsid w:val="00F82F4B"/>
    <w:rsid w:val="00F83087"/>
    <w:rsid w:val="00F8351E"/>
    <w:rsid w:val="00F8383D"/>
    <w:rsid w:val="00F83874"/>
    <w:rsid w:val="00F8391B"/>
    <w:rsid w:val="00F8398F"/>
    <w:rsid w:val="00F83BEB"/>
    <w:rsid w:val="00F83EA2"/>
    <w:rsid w:val="00F83EE5"/>
    <w:rsid w:val="00F84179"/>
    <w:rsid w:val="00F84418"/>
    <w:rsid w:val="00F84625"/>
    <w:rsid w:val="00F84905"/>
    <w:rsid w:val="00F8490C"/>
    <w:rsid w:val="00F84DF4"/>
    <w:rsid w:val="00F85389"/>
    <w:rsid w:val="00F853A7"/>
    <w:rsid w:val="00F854CC"/>
    <w:rsid w:val="00F8574E"/>
    <w:rsid w:val="00F859A4"/>
    <w:rsid w:val="00F85ABA"/>
    <w:rsid w:val="00F85CA0"/>
    <w:rsid w:val="00F85CAA"/>
    <w:rsid w:val="00F85FD3"/>
    <w:rsid w:val="00F86076"/>
    <w:rsid w:val="00F861BD"/>
    <w:rsid w:val="00F863E4"/>
    <w:rsid w:val="00F86650"/>
    <w:rsid w:val="00F866C3"/>
    <w:rsid w:val="00F866D3"/>
    <w:rsid w:val="00F86713"/>
    <w:rsid w:val="00F86BC5"/>
    <w:rsid w:val="00F86C01"/>
    <w:rsid w:val="00F86ECD"/>
    <w:rsid w:val="00F86FEB"/>
    <w:rsid w:val="00F8706A"/>
    <w:rsid w:val="00F8708E"/>
    <w:rsid w:val="00F8709E"/>
    <w:rsid w:val="00F87247"/>
    <w:rsid w:val="00F87281"/>
    <w:rsid w:val="00F87480"/>
    <w:rsid w:val="00F87548"/>
    <w:rsid w:val="00F8754B"/>
    <w:rsid w:val="00F875A9"/>
    <w:rsid w:val="00F875FD"/>
    <w:rsid w:val="00F87670"/>
    <w:rsid w:val="00F87870"/>
    <w:rsid w:val="00F878BF"/>
    <w:rsid w:val="00F8798D"/>
    <w:rsid w:val="00F87F46"/>
    <w:rsid w:val="00F90005"/>
    <w:rsid w:val="00F900B7"/>
    <w:rsid w:val="00F9020A"/>
    <w:rsid w:val="00F903B0"/>
    <w:rsid w:val="00F90682"/>
    <w:rsid w:val="00F90877"/>
    <w:rsid w:val="00F90936"/>
    <w:rsid w:val="00F90B12"/>
    <w:rsid w:val="00F90B29"/>
    <w:rsid w:val="00F90B5C"/>
    <w:rsid w:val="00F90B65"/>
    <w:rsid w:val="00F90BB2"/>
    <w:rsid w:val="00F90CC1"/>
    <w:rsid w:val="00F90CDA"/>
    <w:rsid w:val="00F90FA1"/>
    <w:rsid w:val="00F9109B"/>
    <w:rsid w:val="00F91375"/>
    <w:rsid w:val="00F9159A"/>
    <w:rsid w:val="00F9167D"/>
    <w:rsid w:val="00F91803"/>
    <w:rsid w:val="00F91879"/>
    <w:rsid w:val="00F9195E"/>
    <w:rsid w:val="00F919C4"/>
    <w:rsid w:val="00F919D1"/>
    <w:rsid w:val="00F91B45"/>
    <w:rsid w:val="00F91EC6"/>
    <w:rsid w:val="00F91F35"/>
    <w:rsid w:val="00F91F9F"/>
    <w:rsid w:val="00F92090"/>
    <w:rsid w:val="00F9209C"/>
    <w:rsid w:val="00F921DE"/>
    <w:rsid w:val="00F921F8"/>
    <w:rsid w:val="00F9238D"/>
    <w:rsid w:val="00F9240A"/>
    <w:rsid w:val="00F92421"/>
    <w:rsid w:val="00F92707"/>
    <w:rsid w:val="00F9286A"/>
    <w:rsid w:val="00F92A45"/>
    <w:rsid w:val="00F92EB1"/>
    <w:rsid w:val="00F92EC0"/>
    <w:rsid w:val="00F92FC3"/>
    <w:rsid w:val="00F9337E"/>
    <w:rsid w:val="00F9339C"/>
    <w:rsid w:val="00F93491"/>
    <w:rsid w:val="00F93528"/>
    <w:rsid w:val="00F935CC"/>
    <w:rsid w:val="00F93756"/>
    <w:rsid w:val="00F93810"/>
    <w:rsid w:val="00F93866"/>
    <w:rsid w:val="00F938D6"/>
    <w:rsid w:val="00F93935"/>
    <w:rsid w:val="00F939A5"/>
    <w:rsid w:val="00F93B46"/>
    <w:rsid w:val="00F93D54"/>
    <w:rsid w:val="00F93D65"/>
    <w:rsid w:val="00F94042"/>
    <w:rsid w:val="00F94085"/>
    <w:rsid w:val="00F940DC"/>
    <w:rsid w:val="00F940DE"/>
    <w:rsid w:val="00F94221"/>
    <w:rsid w:val="00F9428F"/>
    <w:rsid w:val="00F943C2"/>
    <w:rsid w:val="00F94541"/>
    <w:rsid w:val="00F945CB"/>
    <w:rsid w:val="00F94664"/>
    <w:rsid w:val="00F94755"/>
    <w:rsid w:val="00F94829"/>
    <w:rsid w:val="00F9499F"/>
    <w:rsid w:val="00F94CE2"/>
    <w:rsid w:val="00F94F90"/>
    <w:rsid w:val="00F9510F"/>
    <w:rsid w:val="00F95221"/>
    <w:rsid w:val="00F956B3"/>
    <w:rsid w:val="00F956C3"/>
    <w:rsid w:val="00F956E8"/>
    <w:rsid w:val="00F95808"/>
    <w:rsid w:val="00F95953"/>
    <w:rsid w:val="00F95AC3"/>
    <w:rsid w:val="00F95BC7"/>
    <w:rsid w:val="00F95DEE"/>
    <w:rsid w:val="00F95FD9"/>
    <w:rsid w:val="00F96046"/>
    <w:rsid w:val="00F960A1"/>
    <w:rsid w:val="00F96161"/>
    <w:rsid w:val="00F96248"/>
    <w:rsid w:val="00F9627A"/>
    <w:rsid w:val="00F96323"/>
    <w:rsid w:val="00F963A8"/>
    <w:rsid w:val="00F963BE"/>
    <w:rsid w:val="00F965A2"/>
    <w:rsid w:val="00F965F1"/>
    <w:rsid w:val="00F96656"/>
    <w:rsid w:val="00F96CE2"/>
    <w:rsid w:val="00F96DA6"/>
    <w:rsid w:val="00F9709A"/>
    <w:rsid w:val="00F970B1"/>
    <w:rsid w:val="00F9710B"/>
    <w:rsid w:val="00F97289"/>
    <w:rsid w:val="00F9745C"/>
    <w:rsid w:val="00F976B7"/>
    <w:rsid w:val="00F9777E"/>
    <w:rsid w:val="00F97F0E"/>
    <w:rsid w:val="00F97F62"/>
    <w:rsid w:val="00F97FD3"/>
    <w:rsid w:val="00FA0158"/>
    <w:rsid w:val="00FA0969"/>
    <w:rsid w:val="00FA09D7"/>
    <w:rsid w:val="00FA0B27"/>
    <w:rsid w:val="00FA0B6E"/>
    <w:rsid w:val="00FA0B90"/>
    <w:rsid w:val="00FA0D2A"/>
    <w:rsid w:val="00FA0E00"/>
    <w:rsid w:val="00FA0F9B"/>
    <w:rsid w:val="00FA108E"/>
    <w:rsid w:val="00FA113B"/>
    <w:rsid w:val="00FA12F0"/>
    <w:rsid w:val="00FA173D"/>
    <w:rsid w:val="00FA1759"/>
    <w:rsid w:val="00FA177A"/>
    <w:rsid w:val="00FA1836"/>
    <w:rsid w:val="00FA1BAE"/>
    <w:rsid w:val="00FA1C47"/>
    <w:rsid w:val="00FA1D3E"/>
    <w:rsid w:val="00FA1E67"/>
    <w:rsid w:val="00FA1EAA"/>
    <w:rsid w:val="00FA1F00"/>
    <w:rsid w:val="00FA1F6D"/>
    <w:rsid w:val="00FA1FC3"/>
    <w:rsid w:val="00FA2069"/>
    <w:rsid w:val="00FA2147"/>
    <w:rsid w:val="00FA253E"/>
    <w:rsid w:val="00FA2613"/>
    <w:rsid w:val="00FA279B"/>
    <w:rsid w:val="00FA280F"/>
    <w:rsid w:val="00FA2872"/>
    <w:rsid w:val="00FA28C4"/>
    <w:rsid w:val="00FA28F0"/>
    <w:rsid w:val="00FA298F"/>
    <w:rsid w:val="00FA2C65"/>
    <w:rsid w:val="00FA2D5E"/>
    <w:rsid w:val="00FA2E43"/>
    <w:rsid w:val="00FA2F64"/>
    <w:rsid w:val="00FA30E1"/>
    <w:rsid w:val="00FA3169"/>
    <w:rsid w:val="00FA316D"/>
    <w:rsid w:val="00FA31D0"/>
    <w:rsid w:val="00FA322F"/>
    <w:rsid w:val="00FA3312"/>
    <w:rsid w:val="00FA3816"/>
    <w:rsid w:val="00FA390B"/>
    <w:rsid w:val="00FA3BA4"/>
    <w:rsid w:val="00FA3DC3"/>
    <w:rsid w:val="00FA3F93"/>
    <w:rsid w:val="00FA4061"/>
    <w:rsid w:val="00FA4075"/>
    <w:rsid w:val="00FA40EC"/>
    <w:rsid w:val="00FA41AE"/>
    <w:rsid w:val="00FA4275"/>
    <w:rsid w:val="00FA4282"/>
    <w:rsid w:val="00FA42B5"/>
    <w:rsid w:val="00FA4382"/>
    <w:rsid w:val="00FA44EB"/>
    <w:rsid w:val="00FA4560"/>
    <w:rsid w:val="00FA4630"/>
    <w:rsid w:val="00FA473D"/>
    <w:rsid w:val="00FA4820"/>
    <w:rsid w:val="00FA4894"/>
    <w:rsid w:val="00FA48ED"/>
    <w:rsid w:val="00FA49EC"/>
    <w:rsid w:val="00FA4D31"/>
    <w:rsid w:val="00FA515D"/>
    <w:rsid w:val="00FA53FE"/>
    <w:rsid w:val="00FA54D5"/>
    <w:rsid w:val="00FA556A"/>
    <w:rsid w:val="00FA5BCA"/>
    <w:rsid w:val="00FA5D48"/>
    <w:rsid w:val="00FA5D60"/>
    <w:rsid w:val="00FA5E81"/>
    <w:rsid w:val="00FA5E86"/>
    <w:rsid w:val="00FA5E92"/>
    <w:rsid w:val="00FA5F0A"/>
    <w:rsid w:val="00FA5F1F"/>
    <w:rsid w:val="00FA5F94"/>
    <w:rsid w:val="00FA602C"/>
    <w:rsid w:val="00FA60C7"/>
    <w:rsid w:val="00FA61C4"/>
    <w:rsid w:val="00FA6474"/>
    <w:rsid w:val="00FA653D"/>
    <w:rsid w:val="00FA665B"/>
    <w:rsid w:val="00FA66C4"/>
    <w:rsid w:val="00FA66C7"/>
    <w:rsid w:val="00FA6969"/>
    <w:rsid w:val="00FA6A8C"/>
    <w:rsid w:val="00FA6C05"/>
    <w:rsid w:val="00FA6C78"/>
    <w:rsid w:val="00FA6EDA"/>
    <w:rsid w:val="00FA7183"/>
    <w:rsid w:val="00FA71A9"/>
    <w:rsid w:val="00FA71FC"/>
    <w:rsid w:val="00FA770A"/>
    <w:rsid w:val="00FA7769"/>
    <w:rsid w:val="00FA7A56"/>
    <w:rsid w:val="00FA7ADF"/>
    <w:rsid w:val="00FA7CCF"/>
    <w:rsid w:val="00FA7E8E"/>
    <w:rsid w:val="00FA7F0A"/>
    <w:rsid w:val="00FA7F1D"/>
    <w:rsid w:val="00FB0104"/>
    <w:rsid w:val="00FB02D0"/>
    <w:rsid w:val="00FB0305"/>
    <w:rsid w:val="00FB039B"/>
    <w:rsid w:val="00FB04D3"/>
    <w:rsid w:val="00FB0627"/>
    <w:rsid w:val="00FB0638"/>
    <w:rsid w:val="00FB0687"/>
    <w:rsid w:val="00FB0818"/>
    <w:rsid w:val="00FB0AE3"/>
    <w:rsid w:val="00FB0B78"/>
    <w:rsid w:val="00FB100F"/>
    <w:rsid w:val="00FB116C"/>
    <w:rsid w:val="00FB167D"/>
    <w:rsid w:val="00FB176C"/>
    <w:rsid w:val="00FB1943"/>
    <w:rsid w:val="00FB1991"/>
    <w:rsid w:val="00FB19FF"/>
    <w:rsid w:val="00FB1C37"/>
    <w:rsid w:val="00FB2216"/>
    <w:rsid w:val="00FB22C1"/>
    <w:rsid w:val="00FB22D8"/>
    <w:rsid w:val="00FB2C41"/>
    <w:rsid w:val="00FB3088"/>
    <w:rsid w:val="00FB331C"/>
    <w:rsid w:val="00FB3416"/>
    <w:rsid w:val="00FB3435"/>
    <w:rsid w:val="00FB346C"/>
    <w:rsid w:val="00FB361C"/>
    <w:rsid w:val="00FB36FD"/>
    <w:rsid w:val="00FB3A85"/>
    <w:rsid w:val="00FB3C11"/>
    <w:rsid w:val="00FB3E71"/>
    <w:rsid w:val="00FB3EF9"/>
    <w:rsid w:val="00FB400C"/>
    <w:rsid w:val="00FB40A8"/>
    <w:rsid w:val="00FB4183"/>
    <w:rsid w:val="00FB4276"/>
    <w:rsid w:val="00FB4296"/>
    <w:rsid w:val="00FB4325"/>
    <w:rsid w:val="00FB43C4"/>
    <w:rsid w:val="00FB44F1"/>
    <w:rsid w:val="00FB4799"/>
    <w:rsid w:val="00FB4806"/>
    <w:rsid w:val="00FB48A7"/>
    <w:rsid w:val="00FB4A57"/>
    <w:rsid w:val="00FB4CA0"/>
    <w:rsid w:val="00FB50BA"/>
    <w:rsid w:val="00FB513F"/>
    <w:rsid w:val="00FB5320"/>
    <w:rsid w:val="00FB56F2"/>
    <w:rsid w:val="00FB584B"/>
    <w:rsid w:val="00FB598E"/>
    <w:rsid w:val="00FB59F6"/>
    <w:rsid w:val="00FB5B09"/>
    <w:rsid w:val="00FB5E8F"/>
    <w:rsid w:val="00FB6060"/>
    <w:rsid w:val="00FB606D"/>
    <w:rsid w:val="00FB6139"/>
    <w:rsid w:val="00FB6238"/>
    <w:rsid w:val="00FB626E"/>
    <w:rsid w:val="00FB62ED"/>
    <w:rsid w:val="00FB6355"/>
    <w:rsid w:val="00FB643E"/>
    <w:rsid w:val="00FB653B"/>
    <w:rsid w:val="00FB6981"/>
    <w:rsid w:val="00FB6A03"/>
    <w:rsid w:val="00FB6BF2"/>
    <w:rsid w:val="00FB6C25"/>
    <w:rsid w:val="00FB6C4D"/>
    <w:rsid w:val="00FB6C95"/>
    <w:rsid w:val="00FB6D28"/>
    <w:rsid w:val="00FB6E85"/>
    <w:rsid w:val="00FB6F88"/>
    <w:rsid w:val="00FB70A3"/>
    <w:rsid w:val="00FB71AF"/>
    <w:rsid w:val="00FB73DD"/>
    <w:rsid w:val="00FB73F5"/>
    <w:rsid w:val="00FB7815"/>
    <w:rsid w:val="00FB7BF7"/>
    <w:rsid w:val="00FB7E6A"/>
    <w:rsid w:val="00FB7EAD"/>
    <w:rsid w:val="00FC0006"/>
    <w:rsid w:val="00FC008D"/>
    <w:rsid w:val="00FC00DE"/>
    <w:rsid w:val="00FC028F"/>
    <w:rsid w:val="00FC0602"/>
    <w:rsid w:val="00FC0AA3"/>
    <w:rsid w:val="00FC0BE3"/>
    <w:rsid w:val="00FC0C19"/>
    <w:rsid w:val="00FC0CCD"/>
    <w:rsid w:val="00FC0E22"/>
    <w:rsid w:val="00FC0EB4"/>
    <w:rsid w:val="00FC0F14"/>
    <w:rsid w:val="00FC110E"/>
    <w:rsid w:val="00FC115A"/>
    <w:rsid w:val="00FC11A5"/>
    <w:rsid w:val="00FC15DF"/>
    <w:rsid w:val="00FC1672"/>
    <w:rsid w:val="00FC1713"/>
    <w:rsid w:val="00FC1736"/>
    <w:rsid w:val="00FC173F"/>
    <w:rsid w:val="00FC1743"/>
    <w:rsid w:val="00FC182A"/>
    <w:rsid w:val="00FC1959"/>
    <w:rsid w:val="00FC1A24"/>
    <w:rsid w:val="00FC1B7D"/>
    <w:rsid w:val="00FC1C7B"/>
    <w:rsid w:val="00FC1E21"/>
    <w:rsid w:val="00FC1E77"/>
    <w:rsid w:val="00FC1F58"/>
    <w:rsid w:val="00FC1F94"/>
    <w:rsid w:val="00FC20A7"/>
    <w:rsid w:val="00FC2186"/>
    <w:rsid w:val="00FC226A"/>
    <w:rsid w:val="00FC2283"/>
    <w:rsid w:val="00FC22EA"/>
    <w:rsid w:val="00FC230A"/>
    <w:rsid w:val="00FC23DD"/>
    <w:rsid w:val="00FC2422"/>
    <w:rsid w:val="00FC244C"/>
    <w:rsid w:val="00FC2764"/>
    <w:rsid w:val="00FC2821"/>
    <w:rsid w:val="00FC2C4B"/>
    <w:rsid w:val="00FC2CFB"/>
    <w:rsid w:val="00FC2E45"/>
    <w:rsid w:val="00FC31B0"/>
    <w:rsid w:val="00FC321C"/>
    <w:rsid w:val="00FC3509"/>
    <w:rsid w:val="00FC35EF"/>
    <w:rsid w:val="00FC371A"/>
    <w:rsid w:val="00FC37C7"/>
    <w:rsid w:val="00FC3819"/>
    <w:rsid w:val="00FC38F2"/>
    <w:rsid w:val="00FC396C"/>
    <w:rsid w:val="00FC39A9"/>
    <w:rsid w:val="00FC3A1D"/>
    <w:rsid w:val="00FC3CEA"/>
    <w:rsid w:val="00FC41A1"/>
    <w:rsid w:val="00FC4293"/>
    <w:rsid w:val="00FC42C3"/>
    <w:rsid w:val="00FC44F0"/>
    <w:rsid w:val="00FC450A"/>
    <w:rsid w:val="00FC45CD"/>
    <w:rsid w:val="00FC49FF"/>
    <w:rsid w:val="00FC4AB7"/>
    <w:rsid w:val="00FC4D33"/>
    <w:rsid w:val="00FC4DA0"/>
    <w:rsid w:val="00FC51C5"/>
    <w:rsid w:val="00FC51F4"/>
    <w:rsid w:val="00FC52BC"/>
    <w:rsid w:val="00FC52FB"/>
    <w:rsid w:val="00FC5318"/>
    <w:rsid w:val="00FC5323"/>
    <w:rsid w:val="00FC546A"/>
    <w:rsid w:val="00FC56D6"/>
    <w:rsid w:val="00FC574E"/>
    <w:rsid w:val="00FC575E"/>
    <w:rsid w:val="00FC57A0"/>
    <w:rsid w:val="00FC59AD"/>
    <w:rsid w:val="00FC5EF4"/>
    <w:rsid w:val="00FC691A"/>
    <w:rsid w:val="00FC69E1"/>
    <w:rsid w:val="00FC6A26"/>
    <w:rsid w:val="00FC6AE3"/>
    <w:rsid w:val="00FC6E07"/>
    <w:rsid w:val="00FC7533"/>
    <w:rsid w:val="00FC77DE"/>
    <w:rsid w:val="00FC7831"/>
    <w:rsid w:val="00FC78B6"/>
    <w:rsid w:val="00FC7B9F"/>
    <w:rsid w:val="00FC7C12"/>
    <w:rsid w:val="00FC7C4A"/>
    <w:rsid w:val="00FC7DE6"/>
    <w:rsid w:val="00FC7ECF"/>
    <w:rsid w:val="00FC7EF8"/>
    <w:rsid w:val="00FD0156"/>
    <w:rsid w:val="00FD0226"/>
    <w:rsid w:val="00FD0482"/>
    <w:rsid w:val="00FD06D0"/>
    <w:rsid w:val="00FD095E"/>
    <w:rsid w:val="00FD0A35"/>
    <w:rsid w:val="00FD0C49"/>
    <w:rsid w:val="00FD0E14"/>
    <w:rsid w:val="00FD0E7D"/>
    <w:rsid w:val="00FD0F05"/>
    <w:rsid w:val="00FD0F14"/>
    <w:rsid w:val="00FD0F7B"/>
    <w:rsid w:val="00FD151B"/>
    <w:rsid w:val="00FD15D3"/>
    <w:rsid w:val="00FD18B1"/>
    <w:rsid w:val="00FD1A14"/>
    <w:rsid w:val="00FD1B19"/>
    <w:rsid w:val="00FD2774"/>
    <w:rsid w:val="00FD27CB"/>
    <w:rsid w:val="00FD297D"/>
    <w:rsid w:val="00FD29D1"/>
    <w:rsid w:val="00FD2BF9"/>
    <w:rsid w:val="00FD2D3D"/>
    <w:rsid w:val="00FD2E4E"/>
    <w:rsid w:val="00FD2F8D"/>
    <w:rsid w:val="00FD3110"/>
    <w:rsid w:val="00FD314A"/>
    <w:rsid w:val="00FD3179"/>
    <w:rsid w:val="00FD33FD"/>
    <w:rsid w:val="00FD35C2"/>
    <w:rsid w:val="00FD35CB"/>
    <w:rsid w:val="00FD360D"/>
    <w:rsid w:val="00FD3721"/>
    <w:rsid w:val="00FD376D"/>
    <w:rsid w:val="00FD3908"/>
    <w:rsid w:val="00FD39AC"/>
    <w:rsid w:val="00FD39BC"/>
    <w:rsid w:val="00FD3B8A"/>
    <w:rsid w:val="00FD3E4A"/>
    <w:rsid w:val="00FD3F5D"/>
    <w:rsid w:val="00FD3F5F"/>
    <w:rsid w:val="00FD3FD6"/>
    <w:rsid w:val="00FD3FF3"/>
    <w:rsid w:val="00FD413C"/>
    <w:rsid w:val="00FD41CC"/>
    <w:rsid w:val="00FD42B2"/>
    <w:rsid w:val="00FD43BE"/>
    <w:rsid w:val="00FD43D1"/>
    <w:rsid w:val="00FD44AE"/>
    <w:rsid w:val="00FD4596"/>
    <w:rsid w:val="00FD47FB"/>
    <w:rsid w:val="00FD4930"/>
    <w:rsid w:val="00FD4DC3"/>
    <w:rsid w:val="00FD4EED"/>
    <w:rsid w:val="00FD4F15"/>
    <w:rsid w:val="00FD5101"/>
    <w:rsid w:val="00FD537C"/>
    <w:rsid w:val="00FD5668"/>
    <w:rsid w:val="00FD572B"/>
    <w:rsid w:val="00FD5AB0"/>
    <w:rsid w:val="00FD5DA5"/>
    <w:rsid w:val="00FD5EA6"/>
    <w:rsid w:val="00FD6252"/>
    <w:rsid w:val="00FD62F1"/>
    <w:rsid w:val="00FD633A"/>
    <w:rsid w:val="00FD6661"/>
    <w:rsid w:val="00FD6812"/>
    <w:rsid w:val="00FD6AC4"/>
    <w:rsid w:val="00FD6BA0"/>
    <w:rsid w:val="00FD6F62"/>
    <w:rsid w:val="00FD7170"/>
    <w:rsid w:val="00FD76AD"/>
    <w:rsid w:val="00FD772F"/>
    <w:rsid w:val="00FD77AE"/>
    <w:rsid w:val="00FD77D7"/>
    <w:rsid w:val="00FD7803"/>
    <w:rsid w:val="00FD7CD3"/>
    <w:rsid w:val="00FD7D7D"/>
    <w:rsid w:val="00FD7E4E"/>
    <w:rsid w:val="00FD7EE9"/>
    <w:rsid w:val="00FE010E"/>
    <w:rsid w:val="00FE01A1"/>
    <w:rsid w:val="00FE023B"/>
    <w:rsid w:val="00FE03ED"/>
    <w:rsid w:val="00FE0684"/>
    <w:rsid w:val="00FE06CB"/>
    <w:rsid w:val="00FE0A09"/>
    <w:rsid w:val="00FE0B41"/>
    <w:rsid w:val="00FE0C32"/>
    <w:rsid w:val="00FE0C8D"/>
    <w:rsid w:val="00FE0EB7"/>
    <w:rsid w:val="00FE102E"/>
    <w:rsid w:val="00FE124E"/>
    <w:rsid w:val="00FE1675"/>
    <w:rsid w:val="00FE180D"/>
    <w:rsid w:val="00FE1889"/>
    <w:rsid w:val="00FE195E"/>
    <w:rsid w:val="00FE1993"/>
    <w:rsid w:val="00FE1A35"/>
    <w:rsid w:val="00FE1B84"/>
    <w:rsid w:val="00FE2124"/>
    <w:rsid w:val="00FE21C3"/>
    <w:rsid w:val="00FE22A1"/>
    <w:rsid w:val="00FE2578"/>
    <w:rsid w:val="00FE25BB"/>
    <w:rsid w:val="00FE296D"/>
    <w:rsid w:val="00FE2C11"/>
    <w:rsid w:val="00FE2CA6"/>
    <w:rsid w:val="00FE2E66"/>
    <w:rsid w:val="00FE3084"/>
    <w:rsid w:val="00FE30CF"/>
    <w:rsid w:val="00FE31EF"/>
    <w:rsid w:val="00FE325E"/>
    <w:rsid w:val="00FE32B9"/>
    <w:rsid w:val="00FE332A"/>
    <w:rsid w:val="00FE361D"/>
    <w:rsid w:val="00FE3683"/>
    <w:rsid w:val="00FE3805"/>
    <w:rsid w:val="00FE38D7"/>
    <w:rsid w:val="00FE392B"/>
    <w:rsid w:val="00FE3987"/>
    <w:rsid w:val="00FE39B1"/>
    <w:rsid w:val="00FE3BAE"/>
    <w:rsid w:val="00FE3D4F"/>
    <w:rsid w:val="00FE4325"/>
    <w:rsid w:val="00FE432C"/>
    <w:rsid w:val="00FE433B"/>
    <w:rsid w:val="00FE439E"/>
    <w:rsid w:val="00FE481F"/>
    <w:rsid w:val="00FE486E"/>
    <w:rsid w:val="00FE4B25"/>
    <w:rsid w:val="00FE4C18"/>
    <w:rsid w:val="00FE4C93"/>
    <w:rsid w:val="00FE4CC3"/>
    <w:rsid w:val="00FE4E0A"/>
    <w:rsid w:val="00FE4F88"/>
    <w:rsid w:val="00FE517F"/>
    <w:rsid w:val="00FE52F9"/>
    <w:rsid w:val="00FE5551"/>
    <w:rsid w:val="00FE5599"/>
    <w:rsid w:val="00FE55A4"/>
    <w:rsid w:val="00FE581D"/>
    <w:rsid w:val="00FE59C2"/>
    <w:rsid w:val="00FE5CC4"/>
    <w:rsid w:val="00FE5CCA"/>
    <w:rsid w:val="00FE5EEB"/>
    <w:rsid w:val="00FE6090"/>
    <w:rsid w:val="00FE620A"/>
    <w:rsid w:val="00FE6539"/>
    <w:rsid w:val="00FE6AB0"/>
    <w:rsid w:val="00FE6B15"/>
    <w:rsid w:val="00FE6BC7"/>
    <w:rsid w:val="00FE6BE5"/>
    <w:rsid w:val="00FE6CB0"/>
    <w:rsid w:val="00FE6EAF"/>
    <w:rsid w:val="00FE7051"/>
    <w:rsid w:val="00FE714A"/>
    <w:rsid w:val="00FE73F3"/>
    <w:rsid w:val="00FE76B5"/>
    <w:rsid w:val="00FE76CE"/>
    <w:rsid w:val="00FE7A1F"/>
    <w:rsid w:val="00FF01D5"/>
    <w:rsid w:val="00FF0230"/>
    <w:rsid w:val="00FF02F0"/>
    <w:rsid w:val="00FF060E"/>
    <w:rsid w:val="00FF0697"/>
    <w:rsid w:val="00FF0A88"/>
    <w:rsid w:val="00FF0F61"/>
    <w:rsid w:val="00FF11E3"/>
    <w:rsid w:val="00FF122A"/>
    <w:rsid w:val="00FF1253"/>
    <w:rsid w:val="00FF154E"/>
    <w:rsid w:val="00FF174B"/>
    <w:rsid w:val="00FF17F1"/>
    <w:rsid w:val="00FF190F"/>
    <w:rsid w:val="00FF1925"/>
    <w:rsid w:val="00FF199E"/>
    <w:rsid w:val="00FF1B57"/>
    <w:rsid w:val="00FF1CFB"/>
    <w:rsid w:val="00FF1FA9"/>
    <w:rsid w:val="00FF2563"/>
    <w:rsid w:val="00FF2752"/>
    <w:rsid w:val="00FF28BF"/>
    <w:rsid w:val="00FF294C"/>
    <w:rsid w:val="00FF2B0C"/>
    <w:rsid w:val="00FF2B8B"/>
    <w:rsid w:val="00FF2EC8"/>
    <w:rsid w:val="00FF2F35"/>
    <w:rsid w:val="00FF2F37"/>
    <w:rsid w:val="00FF30A3"/>
    <w:rsid w:val="00FF31B8"/>
    <w:rsid w:val="00FF3A0D"/>
    <w:rsid w:val="00FF3B43"/>
    <w:rsid w:val="00FF3C13"/>
    <w:rsid w:val="00FF3CBE"/>
    <w:rsid w:val="00FF3DAB"/>
    <w:rsid w:val="00FF3E6F"/>
    <w:rsid w:val="00FF4001"/>
    <w:rsid w:val="00FF43C7"/>
    <w:rsid w:val="00FF4431"/>
    <w:rsid w:val="00FF45C1"/>
    <w:rsid w:val="00FF48B5"/>
    <w:rsid w:val="00FF4ACE"/>
    <w:rsid w:val="00FF4B9C"/>
    <w:rsid w:val="00FF4BD5"/>
    <w:rsid w:val="00FF4C54"/>
    <w:rsid w:val="00FF4CB7"/>
    <w:rsid w:val="00FF4E7F"/>
    <w:rsid w:val="00FF4F46"/>
    <w:rsid w:val="00FF4F5C"/>
    <w:rsid w:val="00FF5221"/>
    <w:rsid w:val="00FF5328"/>
    <w:rsid w:val="00FF54C7"/>
    <w:rsid w:val="00FF5503"/>
    <w:rsid w:val="00FF573D"/>
    <w:rsid w:val="00FF591F"/>
    <w:rsid w:val="00FF59AA"/>
    <w:rsid w:val="00FF5A93"/>
    <w:rsid w:val="00FF5BB3"/>
    <w:rsid w:val="00FF5CD4"/>
    <w:rsid w:val="00FF5FCC"/>
    <w:rsid w:val="00FF6035"/>
    <w:rsid w:val="00FF6152"/>
    <w:rsid w:val="00FF635A"/>
    <w:rsid w:val="00FF64E1"/>
    <w:rsid w:val="00FF6A59"/>
    <w:rsid w:val="00FF6C1A"/>
    <w:rsid w:val="00FF70DC"/>
    <w:rsid w:val="00FF7143"/>
    <w:rsid w:val="00FF725D"/>
    <w:rsid w:val="00FF76E2"/>
    <w:rsid w:val="00FF778B"/>
    <w:rsid w:val="00FF78DA"/>
    <w:rsid w:val="00FF790B"/>
    <w:rsid w:val="00FF79E2"/>
    <w:rsid w:val="00FF7E61"/>
    <w:rsid w:val="1FA9E6D7"/>
    <w:rsid w:val="380B0A4B"/>
    <w:rsid w:val="391F3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5047F01"/>
  <w15:chartTrackingRefBased/>
  <w15:docId w15:val="{56D66DD8-0918-415B-BC83-53349D2D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6" w:uiPriority="99"/>
    <w:lsdException w:name="toc 7" w:uiPriority="99"/>
    <w:lsdException w:name="toc 8" w:uiPriority="99"/>
    <w:lsdException w:name="toc 9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macro" w:uiPriority="99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55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547C4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547C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547C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2547C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E782E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E8301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E782E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locked/>
    <w:rsid w:val="00DE782E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ED48B1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locked/>
    <w:rsid w:val="00DE782E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"/>
    <w:basedOn w:val="Normal"/>
    <w:link w:val="BodyTextChar"/>
    <w:rsid w:val="002547C4"/>
    <w:pPr>
      <w:spacing w:after="120"/>
    </w:pPr>
  </w:style>
  <w:style w:type="paragraph" w:styleId="Header">
    <w:name w:val="header"/>
    <w:basedOn w:val="Normal"/>
    <w:link w:val="HeaderChar"/>
    <w:uiPriority w:val="99"/>
    <w:rsid w:val="002547C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D1762C"/>
    <w:rPr>
      <w:rFonts w:ascii="Arial" w:hAnsi="Arial"/>
      <w:sz w:val="18"/>
      <w:szCs w:val="18"/>
    </w:rPr>
  </w:style>
  <w:style w:type="character" w:customStyle="1" w:styleId="AAAddress">
    <w:name w:val="AA Address"/>
    <w:rsid w:val="002547C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547C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547C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C65ED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547C4"/>
    <w:rPr>
      <w:rFonts w:cs="Times New Roman"/>
      <w:b/>
      <w:bCs/>
    </w:rPr>
  </w:style>
  <w:style w:type="paragraph" w:styleId="ListBullet">
    <w:name w:val="List Bullet"/>
    <w:basedOn w:val="Normal"/>
    <w:rsid w:val="002547C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2547C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2547C4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2547C4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2547C4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2547C4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2547C4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2547C4"/>
    <w:pPr>
      <w:ind w:left="284"/>
    </w:pPr>
  </w:style>
  <w:style w:type="paragraph" w:customStyle="1" w:styleId="AAFrameAddress">
    <w:name w:val="AA Frame Address"/>
    <w:basedOn w:val="Heading1"/>
    <w:rsid w:val="002547C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2547C4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547C4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2547C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547C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2547C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2547C4"/>
    <w:pPr>
      <w:ind w:left="851" w:hanging="284"/>
    </w:pPr>
  </w:style>
  <w:style w:type="paragraph" w:styleId="Index4">
    <w:name w:val="index 4"/>
    <w:basedOn w:val="Normal"/>
    <w:next w:val="Normal"/>
    <w:uiPriority w:val="99"/>
    <w:rsid w:val="002547C4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2547C4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2547C4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2547C4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2547C4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2547C4"/>
    <w:pPr>
      <w:ind w:left="2552" w:hanging="284"/>
    </w:pPr>
  </w:style>
  <w:style w:type="paragraph" w:styleId="TOC2">
    <w:name w:val="toc 2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2547C4"/>
    <w:pPr>
      <w:ind w:left="851"/>
    </w:pPr>
  </w:style>
  <w:style w:type="paragraph" w:styleId="TOC5">
    <w:name w:val="toc 5"/>
    <w:basedOn w:val="Normal"/>
    <w:next w:val="Normal"/>
    <w:semiHidden/>
    <w:rsid w:val="002547C4"/>
    <w:pPr>
      <w:ind w:left="1134"/>
    </w:pPr>
  </w:style>
  <w:style w:type="paragraph" w:styleId="TOC6">
    <w:name w:val="toc 6"/>
    <w:basedOn w:val="Normal"/>
    <w:next w:val="Normal"/>
    <w:uiPriority w:val="99"/>
    <w:rsid w:val="002547C4"/>
    <w:pPr>
      <w:ind w:left="1418"/>
    </w:pPr>
  </w:style>
  <w:style w:type="paragraph" w:styleId="TOC7">
    <w:name w:val="toc 7"/>
    <w:basedOn w:val="Normal"/>
    <w:next w:val="Normal"/>
    <w:uiPriority w:val="99"/>
    <w:rsid w:val="002547C4"/>
    <w:pPr>
      <w:ind w:left="1701"/>
    </w:pPr>
  </w:style>
  <w:style w:type="paragraph" w:styleId="TOC8">
    <w:name w:val="toc 8"/>
    <w:basedOn w:val="Normal"/>
    <w:next w:val="Normal"/>
    <w:uiPriority w:val="99"/>
    <w:rsid w:val="002547C4"/>
    <w:pPr>
      <w:ind w:left="1985"/>
    </w:pPr>
  </w:style>
  <w:style w:type="paragraph" w:styleId="TOC9">
    <w:name w:val="toc 9"/>
    <w:basedOn w:val="Normal"/>
    <w:next w:val="Normal"/>
    <w:uiPriority w:val="99"/>
    <w:rsid w:val="002547C4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2547C4"/>
    <w:pPr>
      <w:ind w:left="567" w:hanging="567"/>
    </w:pPr>
  </w:style>
  <w:style w:type="paragraph" w:styleId="ListBullet5">
    <w:name w:val="List Bullet 5"/>
    <w:basedOn w:val="Normal"/>
    <w:rsid w:val="002547C4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2547C4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locked/>
    <w:rsid w:val="00DE782E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547C4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E782E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547C4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DE782E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2547C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547C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547C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547C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547C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547C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547C4"/>
    <w:pPr>
      <w:framePr w:h="1054" w:wrap="around" w:y="5920"/>
    </w:pPr>
  </w:style>
  <w:style w:type="paragraph" w:customStyle="1" w:styleId="ReportHeading3">
    <w:name w:val="ReportHeading3"/>
    <w:basedOn w:val="ReportHeading2"/>
    <w:rsid w:val="002547C4"/>
    <w:pPr>
      <w:framePr w:h="443" w:wrap="around" w:y="8223"/>
    </w:pPr>
  </w:style>
  <w:style w:type="paragraph" w:customStyle="1" w:styleId="a">
    <w:name w:val="¢éÍ¤ÇÒÁ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2547C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547C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547C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547C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547C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CE76FC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E782E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2547C4"/>
  </w:style>
  <w:style w:type="paragraph" w:customStyle="1" w:styleId="ASSETS">
    <w:name w:val="ASSETS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DE782E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rsid w:val="00105CB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CE76F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71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29" w:hanging="7"/>
      <w:jc w:val="thaiDistribute"/>
    </w:pPr>
    <w:rPr>
      <w:rFonts w:ascii="Angsana New" w:hAnsi="Angsana New"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571761"/>
    <w:rPr>
      <w:rFonts w:ascii="Angsana New" w:hAnsi="Angsana New"/>
      <w:sz w:val="30"/>
      <w:szCs w:val="30"/>
      <w:lang w:val="en-GB" w:eastAsia="x-none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DE782E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DE782E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locked/>
    <w:rsid w:val="00DE782E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63A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621"/>
      </w:tabs>
      <w:spacing w:line="240" w:lineRule="auto"/>
      <w:ind w:left="540" w:right="-18"/>
      <w:jc w:val="both"/>
    </w:pPr>
    <w:rPr>
      <w:rFonts w:ascii="Times New Roman" w:hAnsi="Times New Roman"/>
      <w:b/>
      <w:i/>
      <w:iCs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rsid w:val="00663A73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15DA9"/>
    <w:pPr>
      <w:tabs>
        <w:tab w:val="left" w:pos="540"/>
      </w:tabs>
      <w:ind w:left="0"/>
    </w:pPr>
  </w:style>
  <w:style w:type="character" w:customStyle="1" w:styleId="AccPolicyalternativeChar">
    <w:name w:val="Acc Policy alternative Char"/>
    <w:link w:val="AccPolicyalternative"/>
    <w:rsid w:val="00915DA9"/>
    <w:rPr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rsid w:val="00DE782E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rsid w:val="004E16F1"/>
    <w:rPr>
      <w:position w:val="6"/>
      <w:sz w:val="14"/>
    </w:rPr>
  </w:style>
  <w:style w:type="character" w:customStyle="1" w:styleId="KPMG">
    <w:name w:val="KPMG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,Normal + Times New Roman,11 pt,Right:  0.02&quot;,Line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DE782E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paragraph" w:styleId="NormalWeb">
    <w:name w:val="Normal (Web)"/>
    <w:basedOn w:val="Normal"/>
    <w:uiPriority w:val="99"/>
    <w:semiHidden/>
    <w:rsid w:val="00404D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ahoma" w:hAnsi="Tahoma" w:cs="Tahoma"/>
      <w:color w:val="7030A0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003F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character" w:customStyle="1" w:styleId="apple-style-span">
    <w:name w:val="apple-style-span"/>
    <w:basedOn w:val="DefaultParagraphFont"/>
    <w:rsid w:val="00336FA5"/>
  </w:style>
  <w:style w:type="character" w:customStyle="1" w:styleId="apple-converted-space">
    <w:name w:val="apple-converted-space"/>
    <w:basedOn w:val="DefaultParagraphFont"/>
    <w:rsid w:val="00336FA5"/>
  </w:style>
  <w:style w:type="paragraph" w:styleId="Title">
    <w:name w:val="Title"/>
    <w:basedOn w:val="Normal"/>
    <w:link w:val="TitleChar"/>
    <w:qFormat/>
    <w:rsid w:val="00015B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60" w:lineRule="auto"/>
      <w:ind w:left="540" w:right="749"/>
      <w:jc w:val="center"/>
    </w:pPr>
    <w:rPr>
      <w:rFonts w:ascii="Angsana New" w:hAnsi="Angsana New"/>
      <w:sz w:val="20"/>
      <w:szCs w:val="20"/>
      <w:u w:val="single"/>
      <w:lang w:val="th-TH" w:eastAsia="x-none"/>
    </w:rPr>
  </w:style>
  <w:style w:type="character" w:customStyle="1" w:styleId="TitleChar">
    <w:name w:val="Title Char"/>
    <w:link w:val="Title"/>
    <w:rsid w:val="00015BFD"/>
    <w:rPr>
      <w:rFonts w:ascii="Angsana New" w:hAnsi="Angsana New" w:cs="Geneva"/>
      <w:u w:val="single"/>
      <w:lang w:val="th-TH"/>
    </w:rPr>
  </w:style>
  <w:style w:type="paragraph" w:customStyle="1" w:styleId="Default">
    <w:name w:val="Default"/>
    <w:rsid w:val="00AC16F5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Char">
    <w:name w:val="Char"/>
    <w:basedOn w:val="Normal"/>
    <w:rsid w:val="00CE7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7I-7H-">
    <w:name w:val="@7I-@#7H-"/>
    <w:basedOn w:val="Normal"/>
    <w:next w:val="Normal"/>
    <w:rsid w:val="003F50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cs="Cordia New"/>
      <w:sz w:val="24"/>
      <w:szCs w:val="24"/>
      <w:lang w:val="th-TH" w:eastAsia="th-TH"/>
    </w:rPr>
  </w:style>
  <w:style w:type="paragraph" w:styleId="EndnoteText">
    <w:name w:val="endnote text"/>
    <w:basedOn w:val="Normal"/>
    <w:link w:val="EndnoteTextChar"/>
    <w:rsid w:val="005F356D"/>
    <w:rPr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rsid w:val="005F356D"/>
    <w:rPr>
      <w:rFonts w:ascii="Arial" w:hAnsi="Arial"/>
      <w:szCs w:val="25"/>
    </w:rPr>
  </w:style>
  <w:style w:type="character" w:styleId="EndnoteReference">
    <w:name w:val="endnote reference"/>
    <w:rsid w:val="005F356D"/>
    <w:rPr>
      <w:sz w:val="32"/>
      <w:szCs w:val="32"/>
      <w:vertAlign w:val="superscript"/>
    </w:rPr>
  </w:style>
  <w:style w:type="character" w:styleId="CommentReference">
    <w:name w:val="annotation reference"/>
    <w:rsid w:val="005F356D"/>
    <w:rPr>
      <w:sz w:val="16"/>
      <w:szCs w:val="18"/>
    </w:rPr>
  </w:style>
  <w:style w:type="paragraph" w:styleId="CommentText">
    <w:name w:val="annotation text"/>
    <w:basedOn w:val="Normal"/>
    <w:link w:val="CommentTextChar"/>
    <w:rsid w:val="005F356D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F356D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F356D"/>
    <w:rPr>
      <w:b/>
      <w:bCs/>
    </w:rPr>
  </w:style>
  <w:style w:type="character" w:customStyle="1" w:styleId="CommentSubjectChar">
    <w:name w:val="Comment Subject Char"/>
    <w:link w:val="CommentSubject"/>
    <w:rsid w:val="005F356D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2A438C"/>
    <w:rPr>
      <w:rFonts w:ascii="Arial" w:hAnsi="Arial"/>
      <w:sz w:val="18"/>
      <w:szCs w:val="22"/>
    </w:rPr>
  </w:style>
  <w:style w:type="character" w:customStyle="1" w:styleId="Heading8Char1">
    <w:name w:val="Heading 8 Char1"/>
    <w:rsid w:val="00B734B5"/>
    <w:rPr>
      <w:rFonts w:cs="EucrosiaUPC"/>
      <w:b/>
      <w:bCs/>
      <w:sz w:val="32"/>
      <w:szCs w:val="32"/>
    </w:rPr>
  </w:style>
  <w:style w:type="paragraph" w:customStyle="1" w:styleId="CharChar10">
    <w:name w:val="อักขระ อักขระ อักขระ Char Char อักขระ1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DE782E"/>
    <w:rPr>
      <w:rFonts w:cs="Angsana New"/>
      <w:b/>
      <w:i/>
      <w:sz w:val="24"/>
      <w:lang w:val="en-GB" w:eastAsia="en-US" w:bidi="ar-SA"/>
    </w:rPr>
  </w:style>
  <w:style w:type="character" w:customStyle="1" w:styleId="Heading5Char1">
    <w:name w:val="Heading 5 Char1"/>
    <w:rsid w:val="00DE782E"/>
    <w:rPr>
      <w:rFonts w:cs="EucrosiaUPC"/>
      <w:b/>
      <w:bCs/>
      <w:sz w:val="32"/>
      <w:szCs w:val="32"/>
    </w:rPr>
  </w:style>
  <w:style w:type="paragraph" w:customStyle="1" w:styleId="zfaxdetails">
    <w:name w:val="zfax details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DE782E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paragraph" w:customStyle="1" w:styleId="zsubject">
    <w:name w:val="zsubject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paragraph" w:customStyle="1" w:styleId="xxbody">
    <w:name w:val="x.x body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360" w:lineRule="atLeast"/>
      <w:ind w:left="720"/>
      <w:jc w:val="both"/>
    </w:pPr>
    <w:rPr>
      <w:rFonts w:ascii="CG Times (W1)" w:hAnsi="CG Times (W1)" w:cs="Cordia New"/>
      <w:sz w:val="32"/>
      <w:szCs w:val="32"/>
      <w:lang w:val="th-TH"/>
    </w:rPr>
  </w:style>
  <w:style w:type="paragraph" w:customStyle="1" w:styleId="Text">
    <w:name w:val="Text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character" w:styleId="Hyperlink">
    <w:name w:val="Hyperlink"/>
    <w:rsid w:val="00DE782E"/>
    <w:rPr>
      <w:color w:val="0000FF"/>
      <w:u w:val="single"/>
    </w:rPr>
  </w:style>
  <w:style w:type="paragraph" w:customStyle="1" w:styleId="E0">
    <w:name w:val="Å§ª×èÍ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1">
    <w:name w:val="??????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Times New Roman"/>
      <w:sz w:val="20"/>
      <w:szCs w:val="20"/>
      <w:lang w:val="th-TH"/>
    </w:rPr>
  </w:style>
  <w:style w:type="paragraph" w:customStyle="1" w:styleId="StyleHeading3Left05">
    <w:name w:val="Style Heading 3 + Left:  0.5&quot;"/>
    <w:basedOn w:val="Heading3"/>
    <w:rsid w:val="00DE782E"/>
    <w:pPr>
      <w:keepNext w:val="0"/>
      <w:tabs>
        <w:tab w:val="clear" w:pos="227"/>
        <w:tab w:val="clear" w:pos="454"/>
        <w:tab w:val="clear" w:pos="680"/>
        <w:tab w:val="clear" w:pos="907"/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ind w:left="720"/>
      <w:jc w:val="both"/>
    </w:pPr>
    <w:rPr>
      <w:rFonts w:ascii="Times New Roman" w:hAnsi="Times New Roman"/>
      <w:b/>
      <w:bCs/>
      <w:iCs w:val="0"/>
      <w:sz w:val="22"/>
      <w:szCs w:val="22"/>
    </w:rPr>
  </w:style>
  <w:style w:type="paragraph" w:customStyle="1" w:styleId="3E">
    <w:name w:val="ชื่อบ์3ิษัท E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a6">
    <w:name w:val="บวก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Nomal">
    <w:name w:val="Nomal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-36"/>
    </w:pPr>
    <w:rPr>
      <w:rFonts w:ascii="Times New Roman" w:hAnsi="Times New Roman" w:cs="Times New Roman"/>
      <w:b/>
      <w:bCs/>
      <w:sz w:val="22"/>
      <w:szCs w:val="22"/>
    </w:rPr>
  </w:style>
  <w:style w:type="character" w:styleId="FollowedHyperlink">
    <w:name w:val="FollowedHyperlink"/>
    <w:rsid w:val="00DE782E"/>
    <w:rPr>
      <w:color w:val="606420"/>
      <w:u w:val="single"/>
    </w:rPr>
  </w:style>
  <w:style w:type="character" w:customStyle="1" w:styleId="shorttext1">
    <w:name w:val="short_text1"/>
    <w:uiPriority w:val="99"/>
    <w:rsid w:val="00DE782E"/>
    <w:rPr>
      <w:rFonts w:cs="Times New Roman"/>
      <w:sz w:val="29"/>
      <w:szCs w:val="29"/>
    </w:rPr>
  </w:style>
  <w:style w:type="character" w:customStyle="1" w:styleId="hps">
    <w:name w:val="hps"/>
    <w:uiPriority w:val="99"/>
    <w:rsid w:val="00DE782E"/>
    <w:rPr>
      <w:rFonts w:cs="Times New Roman"/>
    </w:rPr>
  </w:style>
  <w:style w:type="character" w:customStyle="1" w:styleId="gt-icon-text1">
    <w:name w:val="gt-icon-text1"/>
    <w:uiPriority w:val="99"/>
    <w:rsid w:val="00DE782E"/>
    <w:rPr>
      <w:rFonts w:cs="Times New Roman"/>
    </w:rPr>
  </w:style>
  <w:style w:type="character" w:customStyle="1" w:styleId="shorttext">
    <w:name w:val="short_text"/>
    <w:uiPriority w:val="99"/>
    <w:rsid w:val="00DE782E"/>
    <w:rPr>
      <w:rFonts w:cs="Times New Roman"/>
    </w:rPr>
  </w:style>
  <w:style w:type="character" w:customStyle="1" w:styleId="longtext">
    <w:name w:val="long_text"/>
    <w:uiPriority w:val="99"/>
    <w:rsid w:val="00DE782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E782E"/>
    <w:rPr>
      <w:rFonts w:ascii="Consolas" w:hAnsi="Consolas"/>
      <w:sz w:val="21"/>
      <w:szCs w:val="26"/>
    </w:rPr>
  </w:style>
  <w:style w:type="character" w:customStyle="1" w:styleId="Heading4Char1">
    <w:name w:val="Heading 4 Char1"/>
    <w:rsid w:val="00DE782E"/>
    <w:rPr>
      <w:rFonts w:ascii="Angsana New"/>
      <w:sz w:val="32"/>
      <w:szCs w:val="32"/>
    </w:rPr>
  </w:style>
  <w:style w:type="character" w:styleId="Emphasis">
    <w:name w:val="Emphasis"/>
    <w:uiPriority w:val="20"/>
    <w:qFormat/>
    <w:rsid w:val="00DE782E"/>
    <w:rPr>
      <w:i/>
      <w:iCs/>
    </w:rPr>
  </w:style>
  <w:style w:type="paragraph" w:styleId="Date">
    <w:name w:val="Date"/>
    <w:basedOn w:val="Normal"/>
    <w:next w:val="Normal"/>
    <w:link w:val="DateChar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/>
      <w:sz w:val="28"/>
      <w:szCs w:val="28"/>
      <w:lang w:val="x-none" w:eastAsia="x-none"/>
    </w:rPr>
  </w:style>
  <w:style w:type="character" w:customStyle="1" w:styleId="DateChar">
    <w:name w:val="Date Char"/>
    <w:link w:val="Date"/>
    <w:rsid w:val="00DE782E"/>
    <w:rPr>
      <w:rFonts w:ascii="Cordia New" w:eastAsia="Cordia New" w:hAnsi="Cordia New"/>
      <w:sz w:val="28"/>
      <w:szCs w:val="28"/>
    </w:rPr>
  </w:style>
  <w:style w:type="paragraph" w:customStyle="1" w:styleId="AccountingPolicy">
    <w:name w:val="Accounting Policy"/>
    <w:basedOn w:val="Normal"/>
    <w:link w:val="AccountingPolicyChar1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E782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DE782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DE782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E782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E782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E782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E782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E782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character" w:customStyle="1" w:styleId="NoSpacingChar">
    <w:name w:val="No Spacing Char"/>
    <w:link w:val="NoSpacing"/>
    <w:uiPriority w:val="1"/>
    <w:locked/>
    <w:rsid w:val="00DE782E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hAnsi="Calibri"/>
      <w:sz w:val="20"/>
      <w:szCs w:val="20"/>
      <w:lang w:val="x-none" w:eastAsia="x-none"/>
    </w:rPr>
  </w:style>
  <w:style w:type="character" w:customStyle="1" w:styleId="SignatureChar1">
    <w:name w:val="Signature Char1"/>
    <w:rsid w:val="00F527A4"/>
    <w:rPr>
      <w:rFonts w:ascii="Arial" w:eastAsia="Times New Roman" w:hAnsi="Arial" w:cs="Times New Roman"/>
      <w:sz w:val="18"/>
      <w:szCs w:val="18"/>
    </w:rPr>
  </w:style>
  <w:style w:type="paragraph" w:customStyle="1" w:styleId="NormalIndent10">
    <w:name w:val="Normal Indent10"/>
    <w:basedOn w:val="Normal"/>
    <w:rsid w:val="004D18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erChar1">
    <w:name w:val="Header Char1"/>
    <w:rsid w:val="00DA4A80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A4A80"/>
    <w:rPr>
      <w:rFonts w:ascii="Arial" w:eastAsia="Times New Roman" w:hAnsi="Arial" w:cs="Times New Roman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DA4A80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textnormal">
    <w:name w:val="text_normal"/>
    <w:rsid w:val="00F20426"/>
  </w:style>
  <w:style w:type="character" w:customStyle="1" w:styleId="blockChar">
    <w:name w:val="block Char"/>
    <w:aliases w:val="b Char"/>
    <w:link w:val="block"/>
    <w:locked/>
    <w:rsid w:val="006E4B2F"/>
    <w:rPr>
      <w:sz w:val="22"/>
      <w:lang w:val="en-GB" w:bidi="ar-SA"/>
    </w:rPr>
  </w:style>
  <w:style w:type="paragraph" w:customStyle="1" w:styleId="Normal21">
    <w:name w:val="Normal_21"/>
    <w:qFormat/>
    <w:rsid w:val="00C97345"/>
    <w:pPr>
      <w:spacing w:after="200" w:line="276" w:lineRule="auto"/>
    </w:pPr>
    <w:rPr>
      <w:rFonts w:ascii="Calibri" w:eastAsia="Calibri" w:hAnsi="Calibri" w:cs="Arial"/>
      <w:sz w:val="22"/>
      <w:szCs w:val="22"/>
      <w:lang w:bidi="ar-SA"/>
    </w:rPr>
  </w:style>
  <w:style w:type="paragraph" w:customStyle="1" w:styleId="Pa13">
    <w:name w:val="Pa13"/>
    <w:basedOn w:val="Default"/>
    <w:next w:val="Default"/>
    <w:uiPriority w:val="99"/>
    <w:rsid w:val="00446CBC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2">
    <w:name w:val="Pa12"/>
    <w:basedOn w:val="Default"/>
    <w:next w:val="Default"/>
    <w:uiPriority w:val="99"/>
    <w:rsid w:val="00446CBC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NormalIndent2">
    <w:name w:val="Normal Indent2"/>
    <w:basedOn w:val="Normal"/>
    <w:rsid w:val="005972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09296D"/>
    <w:rPr>
      <w:rFonts w:ascii="Calibri" w:eastAsia="Calibri" w:hAnsi="Calibri"/>
      <w:sz w:val="22"/>
      <w:szCs w:val="22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8327A2"/>
    <w:rPr>
      <w:rFonts w:ascii="Arial" w:hAnsi="Arial" w:cs="Angsana New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2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90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45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96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85672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77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8389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05526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1198583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9910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05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041183-0D20-4D0D-A4E8-72FFB6E60F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96DCE1-BCDF-44D3-8092-5D83E698A6E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BACC5DC-B6CE-482E-B041-DA5D42910C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CC9D59D-3868-4D88-A543-C78D66F18C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26</TotalTime>
  <Pages>1</Pages>
  <Words>5583</Words>
  <Characters>31829</Characters>
  <Application>Microsoft Office Word</Application>
  <DocSecurity>0</DocSecurity>
  <Lines>265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37338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Prapatsara S &lt;F-A1-GC/8923&gt;</dc:creator>
  <cp:keywords/>
  <cp:lastModifiedBy>Kamonrungsee, Thongkumwong</cp:lastModifiedBy>
  <cp:revision>19</cp:revision>
  <cp:lastPrinted>2023-04-24T14:39:00Z</cp:lastPrinted>
  <dcterms:created xsi:type="dcterms:W3CDTF">2024-04-30T02:34:00Z</dcterms:created>
  <dcterms:modified xsi:type="dcterms:W3CDTF">2024-05-10T09:11:00Z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</Properties>
</file>