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17FE3" w14:textId="0AB3DC3B" w:rsidR="008D0211" w:rsidRPr="002D4E82" w:rsidRDefault="00B1183B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D4E82">
        <w:rPr>
          <w:rFonts w:ascii="Angsana New" w:hAnsi="Angsana New"/>
          <w:b/>
          <w:bCs/>
          <w:sz w:val="30"/>
          <w:szCs w:val="30"/>
        </w:rPr>
        <w:t xml:space="preserve"> </w:t>
      </w:r>
      <w:r w:rsidR="00E7507C" w:rsidRPr="002D4E8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2D4E8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14:paraId="0624001C" w14:textId="77777777" w:rsidR="008D0211" w:rsidRPr="00DA2C8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E24E114" w14:textId="4E1B8D1D" w:rsidR="00A95220" w:rsidRPr="002D4E8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D4E8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2D4E82">
        <w:rPr>
          <w:rFonts w:ascii="Angsana New" w:hAnsi="Angsana New" w:hint="cs"/>
          <w:sz w:val="30"/>
          <w:szCs w:val="30"/>
          <w:cs/>
        </w:rPr>
        <w:t>ถูก</w:t>
      </w:r>
      <w:r w:rsidRPr="002D4E82">
        <w:rPr>
          <w:rFonts w:ascii="Angsana New" w:hAnsi="Angsana New"/>
          <w:sz w:val="30"/>
          <w:szCs w:val="30"/>
          <w:cs/>
        </w:rPr>
        <w:t>จัดทำขึ้น</w:t>
      </w:r>
      <w:r w:rsidRPr="002D4E8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2D4E8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2D4E82">
        <w:rPr>
          <w:rFonts w:ascii="Angsana New" w:hAnsi="Angsana New"/>
          <w:sz w:val="30"/>
          <w:szCs w:val="30"/>
        </w:rPr>
        <w:t>34</w:t>
      </w:r>
      <w:r w:rsidRPr="002D4E8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D4E82">
        <w:rPr>
          <w:rFonts w:ascii="Angsana New" w:hAnsi="Angsana New"/>
          <w:sz w:val="30"/>
          <w:szCs w:val="30"/>
          <w:cs/>
        </w:rPr>
        <w:t xml:space="preserve">เรื่อง </w:t>
      </w:r>
      <w:r w:rsidRPr="002D4E82">
        <w:rPr>
          <w:rFonts w:ascii="Angsana New" w:hAnsi="Angsana New"/>
          <w:sz w:val="30"/>
          <w:szCs w:val="30"/>
        </w:rPr>
        <w:t>"</w:t>
      </w:r>
      <w:r w:rsidR="00EE0A94" w:rsidRPr="002D4E8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2D4E82">
        <w:rPr>
          <w:rFonts w:ascii="Angsana New" w:hAnsi="Angsana New"/>
          <w:sz w:val="30"/>
          <w:szCs w:val="30"/>
          <w:cs/>
        </w:rPr>
        <w:t>ระหว่างกาล</w:t>
      </w:r>
      <w:r w:rsidRPr="002D4E82">
        <w:rPr>
          <w:rFonts w:ascii="Angsana New" w:hAnsi="Angsana New"/>
          <w:sz w:val="30"/>
          <w:szCs w:val="30"/>
        </w:rPr>
        <w:t xml:space="preserve">" </w:t>
      </w:r>
      <w:r w:rsidRPr="002D4E8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2D4E8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2D4E8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2D4E8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57DB8ADD" w14:textId="77777777" w:rsidR="00A95220" w:rsidRPr="00DA2C8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C6B2EE2" w14:textId="5E109ACB" w:rsidR="00A95220" w:rsidRPr="002D4E8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2D4E8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2D4E82">
        <w:rPr>
          <w:rFonts w:ascii="Angsana New" w:hAnsi="Angsana New" w:hint="cs"/>
          <w:sz w:val="30"/>
          <w:szCs w:val="30"/>
          <w:cs/>
        </w:rPr>
        <w:t>ปี</w:t>
      </w:r>
      <w:r w:rsidRPr="002D4E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D4E82">
        <w:rPr>
          <w:rFonts w:ascii="Angsana New" w:hAnsi="Angsana New"/>
          <w:sz w:val="30"/>
          <w:szCs w:val="30"/>
        </w:rPr>
        <w:t xml:space="preserve">31 </w:t>
      </w:r>
      <w:r w:rsidR="009F0049" w:rsidRPr="002D4E82">
        <w:rPr>
          <w:rFonts w:ascii="Angsana New" w:hAnsi="Angsana New"/>
          <w:sz w:val="30"/>
          <w:szCs w:val="30"/>
          <w:cs/>
        </w:rPr>
        <w:t>ธ</w:t>
      </w:r>
      <w:r w:rsidR="009F0049" w:rsidRPr="002D4E82">
        <w:rPr>
          <w:rFonts w:ascii="Angsana New" w:hAnsi="Angsana New" w:hint="cs"/>
          <w:sz w:val="30"/>
          <w:szCs w:val="30"/>
          <w:cs/>
        </w:rPr>
        <w:t>ั</w:t>
      </w:r>
      <w:r w:rsidR="00557BCC" w:rsidRPr="002D4E82">
        <w:rPr>
          <w:rFonts w:ascii="Angsana New" w:hAnsi="Angsana New"/>
          <w:sz w:val="30"/>
          <w:szCs w:val="30"/>
          <w:cs/>
        </w:rPr>
        <w:t xml:space="preserve">นวาคม </w:t>
      </w:r>
      <w:r w:rsidR="00F505C9" w:rsidRPr="002D4E82">
        <w:rPr>
          <w:rFonts w:ascii="Angsana New" w:hAnsi="Angsana New"/>
          <w:sz w:val="30"/>
          <w:szCs w:val="30"/>
        </w:rPr>
        <w:t>256</w:t>
      </w:r>
      <w:r w:rsidR="00D755EA" w:rsidRPr="002D4E82">
        <w:rPr>
          <w:rFonts w:ascii="Angsana New" w:hAnsi="Angsana New"/>
          <w:sz w:val="30"/>
          <w:szCs w:val="30"/>
        </w:rPr>
        <w:t>6</w:t>
      </w:r>
      <w:r w:rsidR="00223E18">
        <w:rPr>
          <w:rFonts w:ascii="Angsana New" w:hAnsi="Angsana New"/>
          <w:sz w:val="30"/>
          <w:szCs w:val="30"/>
        </w:rPr>
        <w:t xml:space="preserve"> </w:t>
      </w:r>
      <w:r w:rsidRPr="002D4E8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2D4E82">
        <w:rPr>
          <w:rFonts w:ascii="Angsana New" w:hAnsi="Angsana New" w:hint="cs"/>
          <w:sz w:val="30"/>
          <w:szCs w:val="30"/>
          <w:cs/>
        </w:rPr>
        <w:t xml:space="preserve"> </w:t>
      </w:r>
      <w:r w:rsidRPr="002D4E8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2D4E82">
        <w:rPr>
          <w:rFonts w:ascii="Angsana New" w:hAnsi="Angsana New" w:hint="cs"/>
          <w:sz w:val="30"/>
          <w:szCs w:val="30"/>
          <w:cs/>
        </w:rPr>
        <w:t>อ</w:t>
      </w:r>
      <w:r w:rsidRPr="002D4E8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2D4E82">
        <w:rPr>
          <w:rFonts w:ascii="Angsana New" w:hAnsi="Angsana New" w:hint="cs"/>
          <w:sz w:val="30"/>
          <w:szCs w:val="30"/>
          <w:cs/>
        </w:rPr>
        <w:t xml:space="preserve"> </w:t>
      </w:r>
      <w:r w:rsidRPr="002D4E82">
        <w:rPr>
          <w:rFonts w:ascii="Angsana New" w:hAnsi="Angsana New"/>
          <w:sz w:val="30"/>
          <w:szCs w:val="30"/>
          <w:cs/>
        </w:rPr>
        <w:t>ดังนั้น</w:t>
      </w:r>
      <w:r w:rsidRPr="002D4E82">
        <w:rPr>
          <w:rFonts w:ascii="Angsana New" w:hAnsi="Angsana New" w:hint="cs"/>
          <w:sz w:val="30"/>
          <w:szCs w:val="30"/>
          <w:cs/>
        </w:rPr>
        <w:t xml:space="preserve"> </w:t>
      </w:r>
      <w:r w:rsidRPr="002D4E8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2D4E82">
        <w:rPr>
          <w:rFonts w:ascii="Angsana New" w:hAnsi="Angsana New" w:hint="cs"/>
          <w:sz w:val="30"/>
          <w:szCs w:val="30"/>
          <w:cs/>
        </w:rPr>
        <w:t>ปี</w:t>
      </w:r>
      <w:r w:rsidRPr="002D4E82">
        <w:rPr>
          <w:rFonts w:ascii="Angsana New" w:hAnsi="Angsana New"/>
          <w:sz w:val="30"/>
          <w:szCs w:val="30"/>
          <w:cs/>
        </w:rPr>
        <w:t>สิ้นสุดวันที่</w:t>
      </w:r>
      <w:r w:rsidRPr="002D4E82">
        <w:rPr>
          <w:rFonts w:ascii="Angsana New" w:hAnsi="Angsana New" w:hint="cs"/>
          <w:sz w:val="30"/>
          <w:szCs w:val="30"/>
          <w:cs/>
        </w:rPr>
        <w:t xml:space="preserve"> </w:t>
      </w:r>
      <w:r w:rsidRPr="002D4E82">
        <w:rPr>
          <w:rFonts w:ascii="Angsana New" w:hAnsi="Angsana New"/>
          <w:sz w:val="30"/>
          <w:szCs w:val="30"/>
        </w:rPr>
        <w:t xml:space="preserve">31 </w:t>
      </w:r>
      <w:r w:rsidR="00837E3B" w:rsidRPr="002D4E82">
        <w:rPr>
          <w:rFonts w:ascii="Angsana New" w:hAnsi="Angsana New"/>
          <w:sz w:val="30"/>
          <w:szCs w:val="30"/>
          <w:cs/>
        </w:rPr>
        <w:t>ธัน</w:t>
      </w:r>
      <w:r w:rsidR="00557BCC" w:rsidRPr="002D4E82">
        <w:rPr>
          <w:rFonts w:ascii="Angsana New" w:hAnsi="Angsana New"/>
          <w:sz w:val="30"/>
          <w:szCs w:val="30"/>
          <w:cs/>
        </w:rPr>
        <w:t xml:space="preserve">วาคม </w:t>
      </w:r>
      <w:r w:rsidR="00F505C9" w:rsidRPr="002D4E82">
        <w:rPr>
          <w:rFonts w:ascii="Angsana New" w:hAnsi="Angsana New"/>
          <w:sz w:val="30"/>
          <w:szCs w:val="30"/>
        </w:rPr>
        <w:t>256</w:t>
      </w:r>
      <w:r w:rsidR="00D755EA" w:rsidRPr="002D4E82">
        <w:rPr>
          <w:rFonts w:ascii="Angsana New" w:hAnsi="Angsana New"/>
          <w:sz w:val="30"/>
          <w:szCs w:val="30"/>
        </w:rPr>
        <w:t>6</w:t>
      </w:r>
    </w:p>
    <w:p w14:paraId="56F24B79" w14:textId="77777777" w:rsidR="008242BB" w:rsidRPr="00DA2C8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84643B7" w14:textId="7A51520C" w:rsidR="009603C3" w:rsidRPr="002D4E8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4E8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2D4E8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 w:rsidRPr="002D4E82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2D4E8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505C9" w:rsidRPr="002D4E82">
        <w:rPr>
          <w:rFonts w:ascii="Angsana New" w:hAnsi="Angsana New" w:hint="cs"/>
          <w:sz w:val="30"/>
          <w:szCs w:val="30"/>
        </w:rPr>
        <w:t>31</w:t>
      </w:r>
      <w:r w:rsidR="00FA3C4B" w:rsidRPr="002D4E82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FF2E1B" w:rsidRPr="002D4E82">
        <w:rPr>
          <w:rFonts w:ascii="Angsana New" w:hAnsi="Angsana New"/>
          <w:sz w:val="30"/>
          <w:szCs w:val="30"/>
          <w:cs/>
        </w:rPr>
        <w:t xml:space="preserve"> </w:t>
      </w:r>
      <w:r w:rsidR="00F505C9" w:rsidRPr="002D4E82">
        <w:rPr>
          <w:rFonts w:ascii="Angsana New" w:hAnsi="Angsana New"/>
          <w:sz w:val="30"/>
          <w:szCs w:val="30"/>
        </w:rPr>
        <w:t>256</w:t>
      </w:r>
      <w:r w:rsidR="00BB09B6" w:rsidRPr="002D4E82">
        <w:rPr>
          <w:rFonts w:ascii="Angsana New" w:hAnsi="Angsana New"/>
          <w:sz w:val="30"/>
          <w:szCs w:val="30"/>
        </w:rPr>
        <w:t>7</w:t>
      </w:r>
      <w:r w:rsidR="00557BCC" w:rsidRPr="002D4E82">
        <w:rPr>
          <w:rFonts w:ascii="Angsana New" w:hAnsi="Angsana New"/>
          <w:sz w:val="30"/>
          <w:szCs w:val="30"/>
          <w:cs/>
        </w:rPr>
        <w:t xml:space="preserve"> และ </w:t>
      </w:r>
      <w:r w:rsidR="00F505C9" w:rsidRPr="002D4E82">
        <w:rPr>
          <w:rFonts w:ascii="Angsana New" w:hAnsi="Angsana New"/>
          <w:sz w:val="30"/>
          <w:szCs w:val="30"/>
        </w:rPr>
        <w:t>256</w:t>
      </w:r>
      <w:r w:rsidR="00BB09B6" w:rsidRPr="002D4E82">
        <w:rPr>
          <w:rFonts w:ascii="Angsana New" w:hAnsi="Angsana New"/>
          <w:sz w:val="30"/>
          <w:szCs w:val="30"/>
        </w:rPr>
        <w:t>6</w:t>
      </w:r>
      <w:r w:rsidR="00EE0A94" w:rsidRPr="002D4E82">
        <w:rPr>
          <w:rFonts w:ascii="Angsana New" w:hAnsi="Angsana New"/>
          <w:sz w:val="30"/>
          <w:szCs w:val="30"/>
        </w:rPr>
        <w:t xml:space="preserve"> </w:t>
      </w:r>
      <w:r w:rsidR="00EE0A94" w:rsidRPr="002D4E82">
        <w:rPr>
          <w:rFonts w:ascii="Angsana New" w:hAnsi="Angsana New" w:hint="cs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F505C9" w:rsidRPr="002D4E82">
        <w:rPr>
          <w:rFonts w:ascii="Angsana New" w:hAnsi="Angsana New" w:hint="cs"/>
          <w:sz w:val="30"/>
          <w:szCs w:val="30"/>
        </w:rPr>
        <w:t>31</w:t>
      </w:r>
      <w:r w:rsidR="00EE0A94" w:rsidRPr="002D4E82">
        <w:rPr>
          <w:rFonts w:ascii="Angsana New" w:hAnsi="Angsana New" w:hint="cs"/>
          <w:sz w:val="30"/>
          <w:szCs w:val="30"/>
          <w:cs/>
        </w:rPr>
        <w:t xml:space="preserve"> </w:t>
      </w:r>
      <w:r w:rsidR="00837E3B" w:rsidRPr="002D4E82">
        <w:rPr>
          <w:rFonts w:ascii="Angsana New" w:hAnsi="Angsana New" w:hint="cs"/>
          <w:sz w:val="30"/>
          <w:szCs w:val="30"/>
          <w:cs/>
        </w:rPr>
        <w:t>ธัน</w:t>
      </w:r>
      <w:r w:rsidR="00557BCC" w:rsidRPr="002D4E82">
        <w:rPr>
          <w:rFonts w:ascii="Angsana New" w:hAnsi="Angsana New" w:hint="cs"/>
          <w:sz w:val="30"/>
          <w:szCs w:val="30"/>
          <w:cs/>
        </w:rPr>
        <w:t xml:space="preserve">วาคม </w:t>
      </w:r>
      <w:r w:rsidR="00F505C9" w:rsidRPr="002D4E82">
        <w:rPr>
          <w:rFonts w:ascii="Angsana New" w:hAnsi="Angsana New" w:hint="cs"/>
          <w:sz w:val="30"/>
          <w:szCs w:val="30"/>
        </w:rPr>
        <w:t>256</w:t>
      </w:r>
      <w:r w:rsidR="00BB09B6" w:rsidRPr="002D4E82">
        <w:rPr>
          <w:rFonts w:ascii="Angsana New" w:hAnsi="Angsana New"/>
          <w:sz w:val="30"/>
          <w:szCs w:val="30"/>
        </w:rPr>
        <w:t>6</w:t>
      </w:r>
      <w:r w:rsidRPr="002D4E82">
        <w:rPr>
          <w:rFonts w:ascii="Angsana New" w:hAnsi="Angsana New"/>
          <w:sz w:val="30"/>
          <w:szCs w:val="30"/>
        </w:rPr>
        <w:t xml:space="preserve"> </w:t>
      </w:r>
      <w:r w:rsidRPr="002D4E82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2D4E82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2D4E82">
        <w:rPr>
          <w:rFonts w:ascii="Angsana New" w:hAnsi="Angsana New" w:hint="cs"/>
          <w:sz w:val="30"/>
          <w:szCs w:val="30"/>
          <w:cs/>
        </w:rPr>
        <w:t>นี้</w:t>
      </w:r>
      <w:r w:rsidRPr="002D4E82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2D4E82">
        <w:rPr>
          <w:rFonts w:ascii="Angsana New" w:hAnsi="Angsana New" w:hint="cs"/>
          <w:sz w:val="30"/>
          <w:szCs w:val="30"/>
          <w:cs/>
        </w:rPr>
        <w:t>ที่</w:t>
      </w:r>
      <w:r w:rsidRPr="002D4E82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2D4E82"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 </w:t>
      </w:r>
      <w:r w:rsidR="00BF2BD9" w:rsidRPr="002D4E82">
        <w:rPr>
          <w:rFonts w:ascii="Angsana New" w:hAnsi="Angsana New"/>
          <w:sz w:val="30"/>
          <w:szCs w:val="30"/>
        </w:rPr>
        <w:t>5</w:t>
      </w:r>
    </w:p>
    <w:p w14:paraId="2AA08665" w14:textId="77777777" w:rsidR="009603C3" w:rsidRPr="00DA2C8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B508C08" w14:textId="77777777" w:rsidR="009603C3" w:rsidRPr="002D4E8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D4E82">
        <w:rPr>
          <w:rFonts w:ascii="Angsana New" w:hAnsi="Angsana New"/>
          <w:spacing w:val="-2"/>
          <w:sz w:val="30"/>
          <w:szCs w:val="30"/>
          <w:cs/>
        </w:rPr>
        <w:t>รายการบัญชีระหว่างบริษัท</w:t>
      </w:r>
      <w:r w:rsidRPr="002D4E8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2D4E82">
        <w:rPr>
          <w:rFonts w:ascii="Angsana New" w:hAnsi="Angsana New"/>
          <w:spacing w:val="-2"/>
          <w:sz w:val="30"/>
          <w:szCs w:val="30"/>
          <w:cs/>
        </w:rPr>
        <w:t>บริษัทย่อย</w:t>
      </w:r>
      <w:r w:rsidR="003B5E01" w:rsidRPr="002D4E82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3B5E01" w:rsidRPr="002D4E82">
        <w:rPr>
          <w:rFonts w:ascii="Angsana New" w:hAnsi="Angsana New"/>
          <w:spacing w:val="-2"/>
          <w:sz w:val="30"/>
          <w:szCs w:val="30"/>
        </w:rPr>
        <w:t>“</w:t>
      </w:r>
      <w:r w:rsidR="003B5E01" w:rsidRPr="002D4E82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3B5E01" w:rsidRPr="002D4E82">
        <w:rPr>
          <w:rFonts w:ascii="Angsana New" w:hAnsi="Angsana New"/>
          <w:spacing w:val="-2"/>
          <w:sz w:val="30"/>
          <w:szCs w:val="30"/>
        </w:rPr>
        <w:t>”</w:t>
      </w:r>
      <w:r w:rsidR="003B5E01" w:rsidRPr="002D4E82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2D4E82">
        <w:rPr>
          <w:rFonts w:ascii="Angsana New" w:hAnsi="Angsana New"/>
          <w:spacing w:val="-2"/>
          <w:sz w:val="30"/>
          <w:szCs w:val="30"/>
          <w:cs/>
        </w:rPr>
        <w:t>ที่มีนัยสำคัญได้ถูกตัดรายการในการ</w:t>
      </w:r>
      <w:r w:rsidRPr="002D4E82">
        <w:rPr>
          <w:rFonts w:ascii="Angsana New" w:hAnsi="Angsana New" w:hint="cs"/>
          <w:spacing w:val="-2"/>
          <w:sz w:val="30"/>
          <w:szCs w:val="30"/>
          <w:cs/>
        </w:rPr>
        <w:t>จัด</w:t>
      </w:r>
      <w:r w:rsidRPr="002D4E82">
        <w:rPr>
          <w:rFonts w:ascii="Angsana New" w:hAnsi="Angsana New"/>
          <w:spacing w:val="-2"/>
          <w:sz w:val="30"/>
          <w:szCs w:val="30"/>
          <w:cs/>
        </w:rPr>
        <w:t>ทำงบการเงินรวมแล้ว</w:t>
      </w:r>
    </w:p>
    <w:p w14:paraId="0C1909B8" w14:textId="77777777" w:rsidR="009B28C8" w:rsidRPr="00DA2C82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796803B" w14:textId="62588AD3" w:rsidR="00C8793A" w:rsidRPr="002D4E82" w:rsidRDefault="009B4AC8" w:rsidP="0013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D4E82">
        <w:rPr>
          <w:rFonts w:ascii="Angsana New" w:hAnsi="Angsana New"/>
          <w:sz w:val="30"/>
          <w:szCs w:val="30"/>
          <w:cs/>
          <w:lang w:val="th-TH"/>
        </w:rPr>
        <w:t>สภาวิชาชีพบัญชีได้มีการปรับปรุง</w:t>
      </w:r>
      <w:r w:rsidR="007B5692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มาตรฐานการบัญชี </w:t>
      </w:r>
      <w:r w:rsidR="007B5692">
        <w:rPr>
          <w:rFonts w:ascii="Angsana New" w:hAnsi="Angsana New"/>
          <w:sz w:val="30"/>
          <w:szCs w:val="30"/>
        </w:rPr>
        <w:t xml:space="preserve">(“TAS”) </w:t>
      </w:r>
      <w:r w:rsidR="007B5692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</w:t>
      </w:r>
      <w:r w:rsidR="007B5692">
        <w:rPr>
          <w:rFonts w:ascii="Angsana New" w:hAnsi="Angsana New"/>
          <w:sz w:val="30"/>
          <w:szCs w:val="30"/>
        </w:rPr>
        <w:t>(“</w:t>
      </w:r>
      <w:r w:rsidRPr="002D4E82">
        <w:rPr>
          <w:rFonts w:ascii="Angsana New" w:hAnsi="Angsana New"/>
          <w:sz w:val="30"/>
          <w:szCs w:val="30"/>
          <w:lang w:val="th-TH"/>
        </w:rPr>
        <w:t>TFRS</w:t>
      </w:r>
      <w:r w:rsidR="007B5692">
        <w:rPr>
          <w:rFonts w:ascii="Angsana New" w:hAnsi="Angsana New"/>
          <w:sz w:val="30"/>
          <w:szCs w:val="30"/>
        </w:rPr>
        <w:t>”)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F63B25">
        <w:rPr>
          <w:rFonts w:ascii="Angsana New" w:hAnsi="Angsana New" w:hint="cs"/>
          <w:sz w:val="30"/>
          <w:szCs w:val="30"/>
          <w:cs/>
          <w:lang w:val="th-TH"/>
        </w:rPr>
        <w:t xml:space="preserve">     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แนวปฏิบัติทางการบัญชีหลายฉบับซึ่งมีผลบังคับใช้สำหรับรอบระยะเวลาบัญชีที่เริ่มในหรือหลังวันที่ </w:t>
      </w:r>
      <w:r w:rsidRPr="002D4E82">
        <w:rPr>
          <w:rFonts w:ascii="Angsana New" w:hAnsi="Angsana New"/>
          <w:sz w:val="30"/>
          <w:szCs w:val="30"/>
        </w:rPr>
        <w:t>1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Pr="002D4E82">
        <w:rPr>
          <w:rFonts w:ascii="Angsana New" w:hAnsi="Angsana New"/>
          <w:sz w:val="30"/>
          <w:szCs w:val="30"/>
        </w:rPr>
        <w:t>2567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และได้ออก </w:t>
      </w:r>
      <w:r w:rsidRPr="002D4E82">
        <w:rPr>
          <w:rFonts w:ascii="Angsana New" w:hAnsi="Angsana New"/>
          <w:sz w:val="30"/>
          <w:szCs w:val="30"/>
          <w:lang w:val="th-TH"/>
        </w:rPr>
        <w:t>TFRS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D4E82">
        <w:rPr>
          <w:rFonts w:ascii="Angsana New" w:hAnsi="Angsana New"/>
          <w:sz w:val="30"/>
          <w:szCs w:val="30"/>
        </w:rPr>
        <w:t>17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“สัญญาประกันภัย” ฉบับใหม่มาแทน </w:t>
      </w:r>
      <w:r w:rsidRPr="002D4E82">
        <w:rPr>
          <w:rFonts w:ascii="Angsana New" w:hAnsi="Angsana New"/>
          <w:sz w:val="30"/>
          <w:szCs w:val="30"/>
          <w:lang w:val="th-TH"/>
        </w:rPr>
        <w:t>TFRS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D4E82">
        <w:rPr>
          <w:rFonts w:ascii="Angsana New" w:hAnsi="Angsana New"/>
          <w:sz w:val="30"/>
          <w:szCs w:val="30"/>
        </w:rPr>
        <w:t>4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2D4E82">
        <w:rPr>
          <w:rFonts w:ascii="Angsana New" w:hAnsi="Angsana New"/>
          <w:sz w:val="30"/>
          <w:szCs w:val="30"/>
        </w:rPr>
        <w:t>1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Pr="002D4E82">
        <w:rPr>
          <w:rFonts w:ascii="Angsana New" w:hAnsi="Angsana New"/>
          <w:sz w:val="30"/>
          <w:szCs w:val="30"/>
        </w:rPr>
        <w:t>2568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ซึ่งการปรับปรุงครั้งนี้โดยรวมเป็นการปรับปรุงถ้อยคำและเนื้อหาให้ชัดเจนและเหมาะสมยิ่งขึ้นรวมถึงให้สอดคล้องกับ </w:t>
      </w:r>
      <w:r w:rsidRPr="002D4E82">
        <w:rPr>
          <w:rFonts w:ascii="Angsana New" w:hAnsi="Angsana New"/>
          <w:sz w:val="30"/>
          <w:szCs w:val="30"/>
        </w:rPr>
        <w:t xml:space="preserve">TFRS 17 </w:t>
      </w:r>
      <w:r w:rsidRPr="002D4E82">
        <w:rPr>
          <w:rFonts w:ascii="Angsana New" w:hAnsi="Angsana New" w:hint="cs"/>
          <w:sz w:val="30"/>
          <w:szCs w:val="30"/>
          <w:cs/>
        </w:rPr>
        <w:t>ที่ออกใหม่</w:t>
      </w:r>
      <w:r w:rsidRPr="002D4E82">
        <w:rPr>
          <w:rFonts w:ascii="Angsana New" w:hAnsi="Angsana New" w:hint="cs"/>
          <w:sz w:val="30"/>
          <w:szCs w:val="30"/>
          <w:cs/>
          <w:lang w:val="th-TH"/>
        </w:rPr>
        <w:t xml:space="preserve"> ทั้งนี้ </w:t>
      </w:r>
      <w:r w:rsidRPr="002D4E82">
        <w:rPr>
          <w:rFonts w:ascii="Angsana New" w:hAnsi="Angsana New"/>
          <w:sz w:val="30"/>
          <w:szCs w:val="30"/>
          <w:lang w:val="th-TH"/>
        </w:rPr>
        <w:t>TAS TFRS</w:t>
      </w:r>
      <w:r w:rsidRPr="002D4E82">
        <w:rPr>
          <w:rFonts w:ascii="Angsana New" w:hAnsi="Angsana New"/>
          <w:sz w:val="30"/>
          <w:szCs w:val="30"/>
          <w:cs/>
          <w:lang w:val="th-TH"/>
        </w:rPr>
        <w:t xml:space="preserve"> และแนวปฏิบัติทางการบัญชี</w:t>
      </w:r>
      <w:r w:rsidRPr="002D4E82">
        <w:rPr>
          <w:rFonts w:ascii="Angsana New" w:hAnsi="Angsana New" w:hint="cs"/>
          <w:sz w:val="30"/>
          <w:szCs w:val="30"/>
          <w:cs/>
          <w:lang w:val="th-TH"/>
        </w:rPr>
        <w:t>ที่ปรับปรุงหรือออกใหม่ข้างต้น</w:t>
      </w:r>
      <w:r w:rsidRPr="002D4E82">
        <w:rPr>
          <w:rFonts w:ascii="Angsana New" w:hAnsi="Angsana New"/>
          <w:sz w:val="30"/>
          <w:szCs w:val="30"/>
          <w:cs/>
          <w:lang w:val="th-TH"/>
        </w:rPr>
        <w:t>ไม่มีผลกระทบที่เป็นสาระสำคัญต่องบการเงินของ</w:t>
      </w:r>
      <w:r w:rsidRPr="002D4E82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2D4E8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23C22D9A" w14:textId="77777777" w:rsidR="00921643" w:rsidRPr="00DA2C82" w:rsidRDefault="00921643" w:rsidP="0013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6B5C4270" w14:textId="77777777" w:rsidR="00AF59AE" w:rsidRPr="002D4E82" w:rsidRDefault="007E78BE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D4E8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2560FEAC" w14:textId="77777777" w:rsidR="002E77D8" w:rsidRPr="00DA2C82" w:rsidRDefault="002E77D8" w:rsidP="00AF5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D6DA631" w14:textId="77777777" w:rsidR="00090FDB" w:rsidRPr="009222E8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22E8">
        <w:rPr>
          <w:rFonts w:ascii="Angsana New" w:hAnsi="Angsana New"/>
          <w:b/>
          <w:bCs/>
          <w:sz w:val="30"/>
          <w:szCs w:val="30"/>
          <w:cs/>
        </w:rPr>
        <w:t>สรุป</w:t>
      </w:r>
      <w:r w:rsidR="00090FDB" w:rsidRPr="009222E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28D8809" w14:textId="77777777" w:rsidR="00E448F0" w:rsidRPr="00DA2C82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AA879C5" w14:textId="524AB2B9" w:rsidR="006747F5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2E8">
        <w:rPr>
          <w:rFonts w:ascii="Angsana New" w:hAnsi="Angsana New"/>
          <w:sz w:val="30"/>
          <w:szCs w:val="30"/>
          <w:cs/>
        </w:rPr>
        <w:t xml:space="preserve"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</w:t>
      </w:r>
      <w:r w:rsidR="00F505C9" w:rsidRPr="009222E8">
        <w:rPr>
          <w:rFonts w:ascii="Angsana New" w:hAnsi="Angsana New"/>
          <w:sz w:val="30"/>
          <w:szCs w:val="30"/>
        </w:rPr>
        <w:t>3</w:t>
      </w:r>
      <w:r w:rsidRPr="009222E8">
        <w:rPr>
          <w:rFonts w:ascii="Angsana New" w:hAnsi="Angsana New"/>
          <w:sz w:val="30"/>
          <w:szCs w:val="30"/>
        </w:rPr>
        <w:t>1</w:t>
      </w:r>
      <w:r w:rsidRPr="009222E8">
        <w:rPr>
          <w:rFonts w:ascii="Angsana New" w:hAnsi="Angsana New"/>
          <w:sz w:val="30"/>
          <w:szCs w:val="30"/>
          <w:cs/>
        </w:rPr>
        <w:t xml:space="preserve"> มีนาคม </w:t>
      </w:r>
      <w:r w:rsidR="00F505C9" w:rsidRPr="009222E8">
        <w:rPr>
          <w:rFonts w:ascii="Angsana New" w:hAnsi="Angsana New"/>
          <w:sz w:val="30"/>
          <w:szCs w:val="30"/>
        </w:rPr>
        <w:t>256</w:t>
      </w:r>
      <w:r w:rsidR="002D4E82" w:rsidRPr="009222E8">
        <w:rPr>
          <w:rFonts w:ascii="Angsana New" w:hAnsi="Angsana New"/>
          <w:sz w:val="30"/>
          <w:szCs w:val="30"/>
        </w:rPr>
        <w:t>7</w:t>
      </w:r>
      <w:r w:rsidRPr="009222E8">
        <w:rPr>
          <w:rFonts w:ascii="Angsana New" w:hAnsi="Angsana New"/>
          <w:sz w:val="30"/>
          <w:szCs w:val="30"/>
          <w:cs/>
        </w:rPr>
        <w:t xml:space="preserve"> และ </w:t>
      </w:r>
      <w:r w:rsidR="00F505C9" w:rsidRPr="009222E8">
        <w:rPr>
          <w:rFonts w:ascii="Angsana New" w:hAnsi="Angsana New"/>
          <w:sz w:val="30"/>
          <w:szCs w:val="30"/>
        </w:rPr>
        <w:t>256</w:t>
      </w:r>
      <w:r w:rsidR="002D4E82" w:rsidRPr="009222E8">
        <w:rPr>
          <w:rFonts w:ascii="Angsana New" w:hAnsi="Angsana New"/>
          <w:sz w:val="30"/>
          <w:szCs w:val="30"/>
        </w:rPr>
        <w:t>6</w:t>
      </w:r>
      <w:r w:rsidRPr="009222E8">
        <w:rPr>
          <w:rFonts w:ascii="Angsana New" w:hAnsi="Angsana New"/>
          <w:sz w:val="30"/>
          <w:szCs w:val="30"/>
        </w:rPr>
        <w:t xml:space="preserve"> </w:t>
      </w:r>
      <w:r w:rsidRPr="009222E8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9222E8">
        <w:rPr>
          <w:rFonts w:ascii="Angsana New" w:hAnsi="Angsana New"/>
          <w:sz w:val="30"/>
          <w:szCs w:val="30"/>
        </w:rPr>
        <w:t xml:space="preserve">31 </w:t>
      </w:r>
      <w:r w:rsidRPr="009222E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222E8">
        <w:rPr>
          <w:rFonts w:ascii="Angsana New" w:hAnsi="Angsana New"/>
          <w:sz w:val="30"/>
          <w:szCs w:val="30"/>
        </w:rPr>
        <w:t>256</w:t>
      </w:r>
      <w:r w:rsidR="002D4E82" w:rsidRPr="009222E8">
        <w:rPr>
          <w:rFonts w:ascii="Angsana New" w:hAnsi="Angsana New"/>
          <w:sz w:val="30"/>
          <w:szCs w:val="30"/>
        </w:rPr>
        <w:t>6</w:t>
      </w:r>
      <w:r w:rsidRPr="009222E8">
        <w:rPr>
          <w:rFonts w:ascii="Angsana New" w:hAnsi="Angsana New"/>
          <w:sz w:val="30"/>
          <w:szCs w:val="30"/>
        </w:rPr>
        <w:t xml:space="preserve"> </w:t>
      </w:r>
      <w:r w:rsidRPr="009222E8">
        <w:rPr>
          <w:rFonts w:ascii="Angsana New" w:hAnsi="Angsana New"/>
          <w:sz w:val="30"/>
          <w:szCs w:val="30"/>
          <w:cs/>
        </w:rPr>
        <w:t>ยกเว้นการนำ</w:t>
      </w:r>
      <w:r w:rsidR="001F12EF">
        <w:rPr>
          <w:rFonts w:ascii="Angsana New" w:hAnsi="Angsana New" w:hint="cs"/>
          <w:sz w:val="30"/>
          <w:szCs w:val="30"/>
          <w:cs/>
        </w:rPr>
        <w:t>มาตรฐานการบัญชีและมาตรฐานการรายงานทางการเงินรวมถึง</w:t>
      </w:r>
      <w:r w:rsidRPr="009222E8">
        <w:rPr>
          <w:rFonts w:ascii="Angsana New" w:hAnsi="Angsana New"/>
          <w:sz w:val="30"/>
          <w:szCs w:val="30"/>
          <w:cs/>
        </w:rPr>
        <w:t xml:space="preserve">แนวปฏิบัติทางการบัญชีที่ปรับปรุงใหม่ตามที่กล่าวในหมายเหตุ </w:t>
      </w:r>
      <w:r w:rsidR="00F505C9" w:rsidRPr="009222E8">
        <w:rPr>
          <w:rFonts w:ascii="Angsana New" w:hAnsi="Angsana New"/>
          <w:sz w:val="30"/>
          <w:szCs w:val="30"/>
        </w:rPr>
        <w:t>1</w:t>
      </w:r>
      <w:r w:rsidRPr="009222E8">
        <w:rPr>
          <w:rFonts w:ascii="Angsana New" w:hAnsi="Angsana New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0FC77A5C" w14:textId="77777777" w:rsidR="001F12EF" w:rsidRPr="009222E8" w:rsidRDefault="001F12EF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380782" w14:textId="77777777" w:rsidR="00090FDB" w:rsidRPr="009222E8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222E8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</w:t>
      </w:r>
      <w:r w:rsidR="00B831FB" w:rsidRPr="009222E8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Pr="009222E8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3484D547" w14:textId="77777777" w:rsidR="00090FDB" w:rsidRPr="00D32CC5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6F6D078" w14:textId="274A912B" w:rsidR="007B5E83" w:rsidRPr="009222E8" w:rsidRDefault="00570466" w:rsidP="00D7100A">
      <w:pPr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รายได้</w:t>
      </w:r>
      <w:r w:rsidR="001553FD" w:rsidRPr="009222E8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ค่าใช้จ่ายที่เกิด</w:t>
      </w:r>
      <w:r w:rsidR="00B831FB" w:rsidRPr="009222E8">
        <w:rPr>
          <w:rFonts w:ascii="Angsana New" w:hAnsi="Angsana New" w:hint="cs"/>
          <w:color w:val="000000"/>
          <w:spacing w:val="-2"/>
          <w:sz w:val="30"/>
          <w:szCs w:val="30"/>
          <w:cs/>
        </w:rPr>
        <w:t>ขึ้นกับ</w:t>
      </w: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บุคคลหรือ</w:t>
      </w:r>
      <w:r w:rsidR="00B831FB" w:rsidRPr="009222E8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กิจการ</w:t>
      </w:r>
      <w:r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ที่เกี่ยวข้องกัน</w:t>
      </w:r>
      <w:r w:rsidR="00632C23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สำหรับงวดสามเดือน</w:t>
      </w:r>
      <w:r w:rsidR="008C2D8F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F505C9" w:rsidRPr="009222E8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="007B5E83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มีนาคม </w:t>
      </w:r>
      <w:r w:rsidR="00F505C9" w:rsidRPr="009222E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B4AC8" w:rsidRPr="009222E8">
        <w:rPr>
          <w:rFonts w:ascii="Angsana New" w:hAnsi="Angsana New"/>
          <w:color w:val="000000"/>
          <w:spacing w:val="-2"/>
          <w:sz w:val="30"/>
          <w:szCs w:val="30"/>
        </w:rPr>
        <w:t>7</w:t>
      </w:r>
      <w:r w:rsidR="00557BCC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 </w:t>
      </w:r>
      <w:r w:rsidR="00F505C9" w:rsidRPr="009222E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B4AC8" w:rsidRPr="009222E8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="00D96C84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381BF9" w:rsidRPr="009222E8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p w14:paraId="25A876F8" w14:textId="77777777" w:rsidR="00A22D28" w:rsidRPr="00D32CC5" w:rsidRDefault="00A22D28" w:rsidP="00D7100A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6"/>
        <w:gridCol w:w="1350"/>
        <w:gridCol w:w="283"/>
        <w:gridCol w:w="1337"/>
        <w:gridCol w:w="284"/>
        <w:gridCol w:w="1338"/>
        <w:gridCol w:w="283"/>
        <w:gridCol w:w="1337"/>
      </w:tblGrid>
      <w:tr w:rsidR="007B5E83" w:rsidRPr="009222E8" w14:paraId="73F43E36" w14:textId="77777777" w:rsidTr="00675954">
        <w:trPr>
          <w:tblHeader/>
        </w:trPr>
        <w:tc>
          <w:tcPr>
            <w:tcW w:w="3796" w:type="dxa"/>
            <w:vAlign w:val="bottom"/>
          </w:tcPr>
          <w:p w14:paraId="4AE8C6BC" w14:textId="77777777" w:rsidR="007B5E83" w:rsidRPr="009222E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2" w:type="dxa"/>
            <w:gridSpan w:val="7"/>
            <w:tcBorders>
              <w:bottom w:val="single" w:sz="4" w:space="0" w:color="auto"/>
            </w:tcBorders>
            <w:vAlign w:val="bottom"/>
          </w:tcPr>
          <w:p w14:paraId="5F1CEE71" w14:textId="77777777" w:rsidR="007B5E83" w:rsidRPr="009222E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7B5E83" w:rsidRPr="009222E8" w14:paraId="1D9BFE05" w14:textId="77777777" w:rsidTr="00675954">
        <w:trPr>
          <w:tblHeader/>
        </w:trPr>
        <w:tc>
          <w:tcPr>
            <w:tcW w:w="3796" w:type="dxa"/>
            <w:vAlign w:val="bottom"/>
          </w:tcPr>
          <w:p w14:paraId="7C03A3A9" w14:textId="77777777" w:rsidR="007B5E83" w:rsidRPr="009222E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88F3" w14:textId="77777777" w:rsidR="007B5E83" w:rsidRPr="009222E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354A42C" w14:textId="77777777" w:rsidR="007B5E83" w:rsidRPr="009222E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1A47" w14:textId="77777777" w:rsidR="007B5E83" w:rsidRPr="009222E8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</w:t>
            </w:r>
            <w:r w:rsidR="00BE6BE1" w:rsidRPr="00922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EA0AFE" w:rsidRPr="009222E8" w14:paraId="5188D7DF" w14:textId="77777777" w:rsidTr="00675954">
        <w:trPr>
          <w:tblHeader/>
        </w:trPr>
        <w:tc>
          <w:tcPr>
            <w:tcW w:w="3796" w:type="dxa"/>
            <w:vAlign w:val="bottom"/>
          </w:tcPr>
          <w:p w14:paraId="046CD2C6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E97F2" w14:textId="018CA6D3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3F780A96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B3AF701" w14:textId="436875FE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9222E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2022CB64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1E16FB3" w14:textId="78988989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708724F4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19975" w14:textId="6656BAAE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9222E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EA0AFE" w:rsidRPr="009222E8" w14:paraId="3707E30C" w14:textId="77777777" w:rsidTr="00675954">
        <w:tc>
          <w:tcPr>
            <w:tcW w:w="3796" w:type="dxa"/>
            <w:vAlign w:val="bottom"/>
          </w:tcPr>
          <w:p w14:paraId="09CE72F6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01CFEE3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036B3B29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3C94E90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CD7CCC5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DD76EF8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6CC8EBEB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30F8FAD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7B7BBB" w:rsidRPr="009222E8" w14:paraId="7223034B" w14:textId="77777777" w:rsidTr="001F12EF">
        <w:tc>
          <w:tcPr>
            <w:tcW w:w="3796" w:type="dxa"/>
            <w:vAlign w:val="bottom"/>
          </w:tcPr>
          <w:p w14:paraId="449E1F4C" w14:textId="77777777" w:rsidR="007B7BBB" w:rsidRPr="009222E8" w:rsidRDefault="007B7BBB" w:rsidP="007B7BB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1237B95" w14:textId="0529D11C" w:rsidR="007B7BBB" w:rsidRPr="009222E8" w:rsidRDefault="007B7BBB" w:rsidP="007B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948B5DB" w14:textId="77777777" w:rsidR="007B7BBB" w:rsidRPr="009222E8" w:rsidRDefault="007B7BBB" w:rsidP="007B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5756B47" w14:textId="6171CC0D" w:rsidR="007B7BBB" w:rsidRPr="009222E8" w:rsidRDefault="007B7BBB" w:rsidP="007B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4A14422" w14:textId="77777777" w:rsidR="007B7BBB" w:rsidRPr="009222E8" w:rsidRDefault="007B7BBB" w:rsidP="007B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9BF8ED0" w14:textId="25DF522C" w:rsidR="007B7BBB" w:rsidRPr="009222E8" w:rsidRDefault="001D171E" w:rsidP="007B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37,865</w:t>
            </w:r>
          </w:p>
        </w:tc>
        <w:tc>
          <w:tcPr>
            <w:tcW w:w="283" w:type="dxa"/>
            <w:vAlign w:val="bottom"/>
          </w:tcPr>
          <w:p w14:paraId="04D69FD4" w14:textId="77777777" w:rsidR="007B7BBB" w:rsidRPr="009222E8" w:rsidRDefault="007B7BBB" w:rsidP="007B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8BE2876" w14:textId="68A5320E" w:rsidR="007B7BBB" w:rsidRPr="009222E8" w:rsidRDefault="007B7BBB" w:rsidP="007B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31,769</w:t>
            </w:r>
          </w:p>
        </w:tc>
      </w:tr>
      <w:tr w:rsidR="00B92C65" w:rsidRPr="009222E8" w14:paraId="3CB297C6" w14:textId="77777777" w:rsidTr="001F12EF">
        <w:tc>
          <w:tcPr>
            <w:tcW w:w="3796" w:type="dxa"/>
            <w:vAlign w:val="bottom"/>
          </w:tcPr>
          <w:p w14:paraId="5585C143" w14:textId="65E9AC23" w:rsidR="00B92C65" w:rsidRPr="009222E8" w:rsidRDefault="00C37136" w:rsidP="00B92C65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กิจ</w:t>
            </w:r>
            <w:r w:rsidR="001D171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4163D" w14:textId="6668F556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2,527</w:t>
            </w:r>
          </w:p>
        </w:tc>
        <w:tc>
          <w:tcPr>
            <w:tcW w:w="283" w:type="dxa"/>
            <w:vAlign w:val="bottom"/>
          </w:tcPr>
          <w:p w14:paraId="3FE5CF0B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E44AB44" w14:textId="386C653D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B6B3A79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BAF2E04" w14:textId="5684904F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2,527</w:t>
            </w:r>
          </w:p>
        </w:tc>
        <w:tc>
          <w:tcPr>
            <w:tcW w:w="283" w:type="dxa"/>
            <w:vAlign w:val="bottom"/>
          </w:tcPr>
          <w:p w14:paraId="4A85252C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0EFDB07" w14:textId="650EE260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92C65" w:rsidRPr="009222E8" w14:paraId="6E5612C4" w14:textId="77777777" w:rsidTr="001F12EF">
        <w:tc>
          <w:tcPr>
            <w:tcW w:w="3796" w:type="dxa"/>
            <w:vAlign w:val="bottom"/>
          </w:tcPr>
          <w:p w14:paraId="44423893" w14:textId="77777777" w:rsidR="00B92C65" w:rsidRPr="009222E8" w:rsidRDefault="00B92C65" w:rsidP="00B92C65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8141A2" w14:textId="0DE17976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85,</w:t>
            </w:r>
            <w:r w:rsidR="001D171E">
              <w:rPr>
                <w:rFonts w:ascii="Angsana New" w:hAnsi="Angsana New"/>
                <w:color w:val="000000"/>
                <w:sz w:val="30"/>
                <w:szCs w:val="30"/>
              </w:rPr>
              <w:t>365</w:t>
            </w:r>
          </w:p>
        </w:tc>
        <w:tc>
          <w:tcPr>
            <w:tcW w:w="283" w:type="dxa"/>
            <w:vAlign w:val="bottom"/>
          </w:tcPr>
          <w:p w14:paraId="68BFC2B5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F9D984F" w14:textId="5DC516B4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39,010</w:t>
            </w:r>
          </w:p>
        </w:tc>
        <w:tc>
          <w:tcPr>
            <w:tcW w:w="284" w:type="dxa"/>
          </w:tcPr>
          <w:p w14:paraId="7BE8E085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FFA35A5" w14:textId="4380A994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="001D171E">
              <w:rPr>
                <w:rFonts w:ascii="Angsana New" w:hAnsi="Angsana New"/>
                <w:color w:val="000000"/>
                <w:sz w:val="30"/>
                <w:szCs w:val="30"/>
              </w:rPr>
              <w:t>,293</w:t>
            </w:r>
          </w:p>
        </w:tc>
        <w:tc>
          <w:tcPr>
            <w:tcW w:w="283" w:type="dxa"/>
            <w:vAlign w:val="bottom"/>
          </w:tcPr>
          <w:p w14:paraId="2CE8C100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840F078" w14:textId="16AC9050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34,281</w:t>
            </w:r>
          </w:p>
        </w:tc>
      </w:tr>
      <w:tr w:rsidR="00B92C65" w:rsidRPr="009222E8" w14:paraId="74B3635F" w14:textId="77777777" w:rsidTr="00675954">
        <w:tc>
          <w:tcPr>
            <w:tcW w:w="3796" w:type="dxa"/>
            <w:vAlign w:val="bottom"/>
          </w:tcPr>
          <w:p w14:paraId="771AEE0C" w14:textId="77777777" w:rsidR="00B92C65" w:rsidRPr="009222E8" w:rsidRDefault="00B92C65" w:rsidP="00B92C65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B4482" w14:textId="71CCEF8B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87,</w:t>
            </w:r>
            <w:r w:rsidR="001D171E">
              <w:rPr>
                <w:rFonts w:ascii="Angsana New" w:hAnsi="Angsana New"/>
                <w:color w:val="000000"/>
                <w:sz w:val="30"/>
                <w:szCs w:val="30"/>
              </w:rPr>
              <w:t>892</w:t>
            </w:r>
          </w:p>
        </w:tc>
        <w:tc>
          <w:tcPr>
            <w:tcW w:w="283" w:type="dxa"/>
            <w:vAlign w:val="bottom"/>
          </w:tcPr>
          <w:p w14:paraId="19F01CB3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9C0F7" w14:textId="709BAAE8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39,010</w:t>
            </w:r>
          </w:p>
        </w:tc>
        <w:tc>
          <w:tcPr>
            <w:tcW w:w="284" w:type="dxa"/>
          </w:tcPr>
          <w:p w14:paraId="5EBC9793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FC610" w14:textId="0BD990A6" w:rsidR="00B92C65" w:rsidRPr="009222E8" w:rsidRDefault="001D171E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171E">
              <w:rPr>
                <w:rFonts w:ascii="Angsana New" w:hAnsi="Angsana New"/>
                <w:color w:val="000000"/>
                <w:sz w:val="30"/>
                <w:szCs w:val="30"/>
              </w:rPr>
              <w:t>120,6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83" w:type="dxa"/>
            <w:vAlign w:val="bottom"/>
          </w:tcPr>
          <w:p w14:paraId="6C2DF740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34F3B" w14:textId="43D23F9A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66,050</w:t>
            </w:r>
          </w:p>
        </w:tc>
      </w:tr>
      <w:tr w:rsidR="00B92C65" w:rsidRPr="009222E8" w14:paraId="2E995EBD" w14:textId="77777777" w:rsidTr="00675954">
        <w:tc>
          <w:tcPr>
            <w:tcW w:w="3796" w:type="dxa"/>
            <w:vAlign w:val="bottom"/>
          </w:tcPr>
          <w:p w14:paraId="20F824A8" w14:textId="42328A77" w:rsidR="00B92C65" w:rsidRPr="009222E8" w:rsidRDefault="001D171E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D17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รายได้ทางการเงิน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(</w:t>
            </w:r>
            <w:r w:rsidR="00B92C65" w:rsidRPr="009222E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ดอกเบี้ยรับ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A2FF4B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A28DE47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E41133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74AF57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775FF6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DA96BE3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79C9F55" w14:textId="77777777" w:rsidR="00B92C65" w:rsidRPr="009222E8" w:rsidRDefault="00B92C65" w:rsidP="00B92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171E" w:rsidRPr="009222E8" w14:paraId="0C40E651" w14:textId="77777777" w:rsidTr="00675954">
        <w:tc>
          <w:tcPr>
            <w:tcW w:w="3796" w:type="dxa"/>
            <w:vAlign w:val="bottom"/>
          </w:tcPr>
          <w:p w14:paraId="4CD450DA" w14:textId="77777777" w:rsidR="001D171E" w:rsidRPr="009222E8" w:rsidRDefault="001D171E" w:rsidP="001D171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82E8D05" w14:textId="7A23147F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CE4B9C7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DB7F3A3" w14:textId="3FED0D8D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50AA73B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44BE5561" w14:textId="2862394D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54DE4700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E569FE4" w14:textId="4760F0A8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1D171E" w:rsidRPr="009222E8" w14:paraId="5210099D" w14:textId="77777777" w:rsidTr="00675954">
        <w:tc>
          <w:tcPr>
            <w:tcW w:w="3796" w:type="dxa"/>
            <w:vAlign w:val="bottom"/>
          </w:tcPr>
          <w:p w14:paraId="30D067E6" w14:textId="77777777" w:rsidR="001D171E" w:rsidRPr="009222E8" w:rsidRDefault="001D171E" w:rsidP="001D171E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62EBE6B" w14:textId="444EDB54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2,138</w:t>
            </w:r>
          </w:p>
        </w:tc>
        <w:tc>
          <w:tcPr>
            <w:tcW w:w="283" w:type="dxa"/>
            <w:vAlign w:val="bottom"/>
          </w:tcPr>
          <w:p w14:paraId="0A4BDCE0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B65343A" w14:textId="6944B144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2,429</w:t>
            </w:r>
          </w:p>
        </w:tc>
        <w:tc>
          <w:tcPr>
            <w:tcW w:w="284" w:type="dxa"/>
          </w:tcPr>
          <w:p w14:paraId="1491470D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45F771F" w14:textId="74DD9BC9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D6998FB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71EC247" w14:textId="474BF069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D171E" w:rsidRPr="009222E8" w14:paraId="0EDA6ED7" w14:textId="77777777" w:rsidTr="00675954">
        <w:tc>
          <w:tcPr>
            <w:tcW w:w="3796" w:type="dxa"/>
            <w:vAlign w:val="bottom"/>
          </w:tcPr>
          <w:p w14:paraId="439213C2" w14:textId="77777777" w:rsidR="001D171E" w:rsidRPr="009222E8" w:rsidRDefault="001D171E" w:rsidP="001D171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CBFE8" w14:textId="0A848BA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2,138</w:t>
            </w:r>
          </w:p>
        </w:tc>
        <w:tc>
          <w:tcPr>
            <w:tcW w:w="283" w:type="dxa"/>
            <w:vAlign w:val="bottom"/>
          </w:tcPr>
          <w:p w14:paraId="422B1D98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B22CB" w14:textId="16560D6E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2,429</w:t>
            </w:r>
          </w:p>
        </w:tc>
        <w:tc>
          <w:tcPr>
            <w:tcW w:w="284" w:type="dxa"/>
          </w:tcPr>
          <w:p w14:paraId="2B127FAB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88641" w14:textId="70118E23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5036239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33A" w14:textId="26223D94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</w:tr>
      <w:tr w:rsidR="001D171E" w:rsidRPr="009222E8" w14:paraId="18F98BF5" w14:textId="77777777" w:rsidTr="00675954">
        <w:tc>
          <w:tcPr>
            <w:tcW w:w="3796" w:type="dxa"/>
            <w:vAlign w:val="bottom"/>
          </w:tcPr>
          <w:p w14:paraId="6CDAEE9E" w14:textId="2C4931F9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010C4D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141A4D7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E5D8ECB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3BCE8D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3F6FB1AB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AFFBAAC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FA9323F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171E" w:rsidRPr="009222E8" w14:paraId="7B42248A" w14:textId="77777777" w:rsidTr="00675954">
        <w:tc>
          <w:tcPr>
            <w:tcW w:w="3796" w:type="dxa"/>
            <w:vAlign w:val="bottom"/>
          </w:tcPr>
          <w:p w14:paraId="387AED3A" w14:textId="31CFB1B0" w:rsidR="001D171E" w:rsidRPr="009222E8" w:rsidRDefault="001D171E" w:rsidP="001D171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9222E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EB9EE3" w14:textId="6855265F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83" w:type="dxa"/>
            <w:vAlign w:val="bottom"/>
          </w:tcPr>
          <w:p w14:paraId="103B5BFC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50448D24" w14:textId="0E1756A6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0E77990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7B2F8132" w14:textId="1C23B69A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83" w:type="dxa"/>
            <w:vAlign w:val="bottom"/>
          </w:tcPr>
          <w:p w14:paraId="687C4CFA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3A20FBB" w14:textId="63A7896E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D171E" w:rsidRPr="009222E8" w14:paraId="55F82AF3" w14:textId="77777777" w:rsidTr="007732AC">
        <w:tc>
          <w:tcPr>
            <w:tcW w:w="3796" w:type="dxa"/>
            <w:vAlign w:val="bottom"/>
          </w:tcPr>
          <w:p w14:paraId="3380B766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0881DE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D6B1C3C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126E391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F50D3D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309B5A7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68A8EFF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C9CC9D7" w14:textId="77777777" w:rsidR="001D171E" w:rsidRPr="009222E8" w:rsidRDefault="001D171E" w:rsidP="001D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2AC" w:rsidRPr="009222E8" w14:paraId="13BE59BA" w14:textId="77777777" w:rsidTr="007732AC">
        <w:tc>
          <w:tcPr>
            <w:tcW w:w="3796" w:type="dxa"/>
            <w:vAlign w:val="bottom"/>
          </w:tcPr>
          <w:p w14:paraId="1D1FF613" w14:textId="5E83F9A6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E30080C" w14:textId="0057235E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3B1A9B2" w14:textId="77777777" w:rsidR="007732AC" w:rsidRPr="007732AC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1C7FCE4" w14:textId="29F47D0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03D6788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0EB9A8CC" w14:textId="4EFB6E7E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1,024</w:t>
            </w:r>
          </w:p>
        </w:tc>
        <w:tc>
          <w:tcPr>
            <w:tcW w:w="283" w:type="dxa"/>
            <w:vAlign w:val="bottom"/>
          </w:tcPr>
          <w:p w14:paraId="038D4C2A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EAFA79F" w14:textId="218828D3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732AC" w:rsidRPr="009222E8" w14:paraId="20BF475F" w14:textId="77777777" w:rsidTr="007732AC">
        <w:tc>
          <w:tcPr>
            <w:tcW w:w="3796" w:type="dxa"/>
            <w:vAlign w:val="bottom"/>
          </w:tcPr>
          <w:p w14:paraId="2C949135" w14:textId="77777777" w:rsidR="007732AC" w:rsidRPr="009222E8" w:rsidRDefault="007732AC" w:rsidP="007732A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936B6E" w14:textId="460750C0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2,022</w:t>
            </w:r>
          </w:p>
        </w:tc>
        <w:tc>
          <w:tcPr>
            <w:tcW w:w="283" w:type="dxa"/>
            <w:vAlign w:val="bottom"/>
          </w:tcPr>
          <w:p w14:paraId="648D383F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8B3A833" w14:textId="0353963A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3F4861CD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6DCD4EE" w14:textId="445BEFEA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257</w:t>
            </w:r>
          </w:p>
        </w:tc>
        <w:tc>
          <w:tcPr>
            <w:tcW w:w="283" w:type="dxa"/>
            <w:vAlign w:val="bottom"/>
          </w:tcPr>
          <w:p w14:paraId="70E19808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992687D" w14:textId="760CB189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732AC" w:rsidRPr="009222E8" w14:paraId="381644AD" w14:textId="77777777" w:rsidTr="007732AC">
        <w:tc>
          <w:tcPr>
            <w:tcW w:w="3796" w:type="dxa"/>
            <w:vAlign w:val="bottom"/>
          </w:tcPr>
          <w:p w14:paraId="554662EA" w14:textId="35395D7F" w:rsidR="007732AC" w:rsidRPr="009222E8" w:rsidRDefault="007732AC" w:rsidP="007732A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D80A8" w14:textId="45BFE829" w:rsidR="007732AC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2,022</w:t>
            </w:r>
          </w:p>
        </w:tc>
        <w:tc>
          <w:tcPr>
            <w:tcW w:w="283" w:type="dxa"/>
            <w:vAlign w:val="bottom"/>
          </w:tcPr>
          <w:p w14:paraId="204D51C0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5E660" w14:textId="2F96A46D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01A3D07D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F633" w14:textId="1DF5CA6D" w:rsidR="007732AC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1,281</w:t>
            </w:r>
          </w:p>
        </w:tc>
        <w:tc>
          <w:tcPr>
            <w:tcW w:w="283" w:type="dxa"/>
            <w:vAlign w:val="bottom"/>
          </w:tcPr>
          <w:p w14:paraId="08CEAB25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85448" w14:textId="4347ABCD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732AC" w:rsidRPr="009222E8" w14:paraId="0871FD30" w14:textId="77777777" w:rsidTr="00D32CC5">
        <w:tc>
          <w:tcPr>
            <w:tcW w:w="3796" w:type="dxa"/>
            <w:vAlign w:val="bottom"/>
          </w:tcPr>
          <w:p w14:paraId="390A39F4" w14:textId="77777777" w:rsidR="007732AC" w:rsidRPr="009222E8" w:rsidRDefault="007732AC" w:rsidP="007732AC">
            <w:pPr>
              <w:tabs>
                <w:tab w:val="clear" w:pos="25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585E1EF4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DD66443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4D12E37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E6BF95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A509B89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6B9987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7EDCA2D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2AC" w:rsidRPr="009222E8" w14:paraId="17005B06" w14:textId="77777777" w:rsidTr="00D32CC5">
        <w:tc>
          <w:tcPr>
            <w:tcW w:w="3796" w:type="dxa"/>
            <w:vAlign w:val="bottom"/>
          </w:tcPr>
          <w:p w14:paraId="180ACFF0" w14:textId="77777777" w:rsidR="007732AC" w:rsidRPr="009222E8" w:rsidRDefault="007732AC" w:rsidP="007732AC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1D7F82F" w14:textId="79294EA9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14:paraId="055926A7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82C86A5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 w:hint="cs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14:paraId="6F3647B2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14:paraId="10697D1D" w14:textId="2672B8B4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83" w:type="dxa"/>
            <w:vAlign w:val="bottom"/>
          </w:tcPr>
          <w:p w14:paraId="39F18858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2086466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 w:hint="cs"/>
                <w:color w:val="000000"/>
                <w:sz w:val="30"/>
                <w:szCs w:val="30"/>
              </w:rPr>
              <w:t>20</w:t>
            </w:r>
          </w:p>
        </w:tc>
      </w:tr>
      <w:tr w:rsidR="007732AC" w:rsidRPr="009222E8" w14:paraId="190D952B" w14:textId="77777777" w:rsidTr="00D32CC5">
        <w:tc>
          <w:tcPr>
            <w:tcW w:w="3796" w:type="dxa"/>
            <w:vAlign w:val="bottom"/>
          </w:tcPr>
          <w:p w14:paraId="35763BC5" w14:textId="77777777" w:rsidR="007732AC" w:rsidRPr="009222E8" w:rsidRDefault="007732AC" w:rsidP="007732A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13DFC378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A5A9057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F60007E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0FFC607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5F5CD5BB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78042F3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E9519D9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732AC" w:rsidRPr="009222E8" w14:paraId="1919F71D" w14:textId="77777777" w:rsidTr="00D32CC5">
        <w:tc>
          <w:tcPr>
            <w:tcW w:w="3796" w:type="dxa"/>
            <w:vAlign w:val="bottom"/>
          </w:tcPr>
          <w:p w14:paraId="39204559" w14:textId="77777777" w:rsidR="007732AC" w:rsidRPr="009222E8" w:rsidRDefault="007732AC" w:rsidP="007732A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611400D" w14:textId="4805FA39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ED2E898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C32000F" w14:textId="100E3561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5392E92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DBC58E7" w14:textId="768FAA1C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1,337</w:t>
            </w:r>
          </w:p>
        </w:tc>
        <w:tc>
          <w:tcPr>
            <w:tcW w:w="283" w:type="dxa"/>
            <w:vAlign w:val="bottom"/>
          </w:tcPr>
          <w:p w14:paraId="5DAB62CB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2F9ED86" w14:textId="16F0BE29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1,191</w:t>
            </w:r>
          </w:p>
        </w:tc>
      </w:tr>
      <w:tr w:rsidR="007732AC" w:rsidRPr="009222E8" w14:paraId="4ABA0C81" w14:textId="77777777" w:rsidTr="00D32CC5">
        <w:tc>
          <w:tcPr>
            <w:tcW w:w="3796" w:type="dxa"/>
            <w:vAlign w:val="bottom"/>
          </w:tcPr>
          <w:p w14:paraId="1429C750" w14:textId="77777777" w:rsidR="007732AC" w:rsidRPr="009222E8" w:rsidRDefault="007732AC" w:rsidP="007732AC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D00F3F" w14:textId="70747443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1,094</w:t>
            </w:r>
          </w:p>
        </w:tc>
        <w:tc>
          <w:tcPr>
            <w:tcW w:w="283" w:type="dxa"/>
            <w:vAlign w:val="bottom"/>
          </w:tcPr>
          <w:p w14:paraId="45E5ACCB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722B779" w14:textId="23713951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9E55AA0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5ED27268" w14:textId="1683C1A2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1,093</w:t>
            </w:r>
          </w:p>
        </w:tc>
        <w:tc>
          <w:tcPr>
            <w:tcW w:w="283" w:type="dxa"/>
            <w:vAlign w:val="bottom"/>
          </w:tcPr>
          <w:p w14:paraId="4A7BE828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E862159" w14:textId="3E7CB21D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732AC" w:rsidRPr="009222E8" w14:paraId="48051B40" w14:textId="77777777" w:rsidTr="00D32CC5">
        <w:tc>
          <w:tcPr>
            <w:tcW w:w="3796" w:type="dxa"/>
            <w:vAlign w:val="bottom"/>
          </w:tcPr>
          <w:p w14:paraId="5E7E7B0A" w14:textId="77777777" w:rsidR="007732AC" w:rsidRPr="009222E8" w:rsidRDefault="007732AC" w:rsidP="007732AC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32818" w14:textId="22584871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1,094</w:t>
            </w:r>
          </w:p>
        </w:tc>
        <w:tc>
          <w:tcPr>
            <w:tcW w:w="283" w:type="dxa"/>
            <w:vAlign w:val="bottom"/>
          </w:tcPr>
          <w:p w14:paraId="6C65E50D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116BD" w14:textId="17CB2DE0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6A2239B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CCE12" w14:textId="31AE095E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2,430</w:t>
            </w:r>
          </w:p>
        </w:tc>
        <w:tc>
          <w:tcPr>
            <w:tcW w:w="283" w:type="dxa"/>
            <w:vAlign w:val="bottom"/>
          </w:tcPr>
          <w:p w14:paraId="28BA5D6F" w14:textId="77777777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F3D73" w14:textId="6CA4CEB3" w:rsidR="007732AC" w:rsidRPr="009222E8" w:rsidRDefault="007732AC" w:rsidP="00773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1,191</w:t>
            </w:r>
          </w:p>
        </w:tc>
      </w:tr>
    </w:tbl>
    <w:p w14:paraId="4C47C35B" w14:textId="77777777" w:rsidR="00675954" w:rsidRDefault="00675954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6"/>
        <w:gridCol w:w="1350"/>
        <w:gridCol w:w="283"/>
        <w:gridCol w:w="1337"/>
        <w:gridCol w:w="284"/>
        <w:gridCol w:w="1338"/>
        <w:gridCol w:w="283"/>
        <w:gridCol w:w="1337"/>
      </w:tblGrid>
      <w:tr w:rsidR="00675954" w:rsidRPr="009222E8" w14:paraId="088572DA" w14:textId="77777777" w:rsidTr="00675954">
        <w:trPr>
          <w:tblHeader/>
        </w:trPr>
        <w:tc>
          <w:tcPr>
            <w:tcW w:w="3796" w:type="dxa"/>
            <w:vAlign w:val="bottom"/>
          </w:tcPr>
          <w:p w14:paraId="67768FE9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2" w:type="dxa"/>
            <w:gridSpan w:val="7"/>
            <w:tcBorders>
              <w:bottom w:val="single" w:sz="4" w:space="0" w:color="auto"/>
            </w:tcBorders>
            <w:vAlign w:val="bottom"/>
          </w:tcPr>
          <w:p w14:paraId="4A7BC01A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75954" w:rsidRPr="009222E8" w14:paraId="68305D5C" w14:textId="77777777" w:rsidTr="00675954">
        <w:trPr>
          <w:tblHeader/>
        </w:trPr>
        <w:tc>
          <w:tcPr>
            <w:tcW w:w="3796" w:type="dxa"/>
            <w:vAlign w:val="bottom"/>
          </w:tcPr>
          <w:p w14:paraId="0293BAAA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B856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DE8BE5E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081E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5954" w:rsidRPr="009222E8" w14:paraId="20FE0663" w14:textId="77777777" w:rsidTr="00675954">
        <w:trPr>
          <w:tblHeader/>
        </w:trPr>
        <w:tc>
          <w:tcPr>
            <w:tcW w:w="3796" w:type="dxa"/>
            <w:vAlign w:val="bottom"/>
          </w:tcPr>
          <w:p w14:paraId="227A72EF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7EC80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3558D4C0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BE692F5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9222E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47A0863D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744AA5B4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6EC3D888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6DA35" w14:textId="77777777" w:rsidR="00675954" w:rsidRPr="009222E8" w:rsidRDefault="00675954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9222E8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</w:tr>
      <w:tr w:rsidR="00EA0AFE" w:rsidRPr="009222E8" w14:paraId="2CB17C4A" w14:textId="77777777" w:rsidTr="00D32CC5">
        <w:tc>
          <w:tcPr>
            <w:tcW w:w="3796" w:type="dxa"/>
            <w:vAlign w:val="bottom"/>
          </w:tcPr>
          <w:p w14:paraId="4BF433EB" w14:textId="77777777" w:rsidR="00EA0AFE" w:rsidRPr="009222E8" w:rsidRDefault="00EA0AFE" w:rsidP="00EA0AFE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78AB2A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A4B6092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8C493AF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86287D4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7018F08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1D8F688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B7683F8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A0AFE" w:rsidRPr="009222E8" w14:paraId="3D3034EF" w14:textId="77777777" w:rsidTr="00D32CC5">
        <w:tc>
          <w:tcPr>
            <w:tcW w:w="3796" w:type="dxa"/>
            <w:vAlign w:val="bottom"/>
          </w:tcPr>
          <w:p w14:paraId="2FF9E964" w14:textId="77777777" w:rsidR="00EA0AFE" w:rsidRPr="009222E8" w:rsidRDefault="00EA0AFE" w:rsidP="00EA0A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217B783F" w14:textId="1F0E33DA" w:rsidR="00EA0AFE" w:rsidRPr="009222E8" w:rsidRDefault="007732AC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4,615</w:t>
            </w:r>
          </w:p>
        </w:tc>
        <w:tc>
          <w:tcPr>
            <w:tcW w:w="283" w:type="dxa"/>
            <w:vAlign w:val="bottom"/>
          </w:tcPr>
          <w:p w14:paraId="18C0D757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911DEE7" w14:textId="19BCB26A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4,579</w:t>
            </w:r>
          </w:p>
        </w:tc>
        <w:tc>
          <w:tcPr>
            <w:tcW w:w="284" w:type="dxa"/>
          </w:tcPr>
          <w:p w14:paraId="7DA10387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25115A6A" w14:textId="2B4ADB7F" w:rsidR="00EA0AFE" w:rsidRPr="009222E8" w:rsidRDefault="007732AC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3,775</w:t>
            </w:r>
          </w:p>
        </w:tc>
        <w:tc>
          <w:tcPr>
            <w:tcW w:w="283" w:type="dxa"/>
            <w:vAlign w:val="bottom"/>
          </w:tcPr>
          <w:p w14:paraId="25C65E77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4622B96C" w14:textId="088CC589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3,740</w:t>
            </w:r>
          </w:p>
        </w:tc>
      </w:tr>
      <w:tr w:rsidR="00EA0AFE" w:rsidRPr="009222E8" w14:paraId="0BEE3A1C" w14:textId="77777777" w:rsidTr="00D32CC5">
        <w:tc>
          <w:tcPr>
            <w:tcW w:w="3796" w:type="dxa"/>
            <w:vAlign w:val="bottom"/>
          </w:tcPr>
          <w:p w14:paraId="7D6B8059" w14:textId="77777777" w:rsidR="00EA0AFE" w:rsidRPr="009222E8" w:rsidRDefault="00EA0AFE" w:rsidP="00EA0AFE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27DA22" w14:textId="2C73FB25" w:rsidR="00EA0AFE" w:rsidRPr="009222E8" w:rsidRDefault="007732AC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</w:t>
            </w:r>
          </w:p>
        </w:tc>
        <w:tc>
          <w:tcPr>
            <w:tcW w:w="283" w:type="dxa"/>
            <w:vAlign w:val="bottom"/>
          </w:tcPr>
          <w:p w14:paraId="33E8114F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8ECDE10" w14:textId="079D3D32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219</w:t>
            </w:r>
          </w:p>
        </w:tc>
        <w:tc>
          <w:tcPr>
            <w:tcW w:w="284" w:type="dxa"/>
          </w:tcPr>
          <w:p w14:paraId="620FE7E6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7404576" w14:textId="234601E0" w:rsidR="00EA0AFE" w:rsidRPr="009222E8" w:rsidRDefault="007732AC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83" w:type="dxa"/>
            <w:vAlign w:val="bottom"/>
          </w:tcPr>
          <w:p w14:paraId="17B590B8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B7D95F2" w14:textId="04B9F4DD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143</w:t>
            </w:r>
          </w:p>
        </w:tc>
      </w:tr>
      <w:tr w:rsidR="00EA0AFE" w:rsidRPr="009222E8" w14:paraId="09309BB4" w14:textId="77777777" w:rsidTr="00D32CC5">
        <w:tc>
          <w:tcPr>
            <w:tcW w:w="3796" w:type="dxa"/>
            <w:vAlign w:val="bottom"/>
          </w:tcPr>
          <w:p w14:paraId="4D380BCE" w14:textId="77777777" w:rsidR="00EA0AFE" w:rsidRPr="009222E8" w:rsidRDefault="00EA0AFE" w:rsidP="00EA0AFE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9AA2F" w14:textId="58308562" w:rsidR="00EA0AFE" w:rsidRPr="009222E8" w:rsidRDefault="00C37136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4,844</w:t>
            </w:r>
          </w:p>
        </w:tc>
        <w:tc>
          <w:tcPr>
            <w:tcW w:w="283" w:type="dxa"/>
            <w:vAlign w:val="bottom"/>
          </w:tcPr>
          <w:p w14:paraId="2B72D0CD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10889" w14:textId="0198B5C6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4,798</w:t>
            </w:r>
          </w:p>
        </w:tc>
        <w:tc>
          <w:tcPr>
            <w:tcW w:w="284" w:type="dxa"/>
          </w:tcPr>
          <w:p w14:paraId="7E715538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4372" w14:textId="70459656" w:rsidR="00EA0AFE" w:rsidRPr="009222E8" w:rsidRDefault="007732AC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3,926</w:t>
            </w:r>
          </w:p>
        </w:tc>
        <w:tc>
          <w:tcPr>
            <w:tcW w:w="283" w:type="dxa"/>
            <w:vAlign w:val="bottom"/>
          </w:tcPr>
          <w:p w14:paraId="7C2B6139" w14:textId="77777777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DCEBB" w14:textId="5294F00A" w:rsidR="00EA0AFE" w:rsidRPr="009222E8" w:rsidRDefault="00EA0AFE" w:rsidP="00EA0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22E8">
              <w:rPr>
                <w:rFonts w:ascii="Angsana New" w:hAnsi="Angsana New"/>
                <w:color w:val="000000"/>
                <w:sz w:val="30"/>
                <w:szCs w:val="30"/>
              </w:rPr>
              <w:t>3,883</w:t>
            </w:r>
          </w:p>
        </w:tc>
      </w:tr>
    </w:tbl>
    <w:p w14:paraId="529E05EA" w14:textId="77777777" w:rsidR="009B4AC8" w:rsidRPr="002E3302" w:rsidRDefault="009B4AC8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488163" w14:textId="6D78823D" w:rsidR="00033716" w:rsidRPr="009222E8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9222E8">
        <w:rPr>
          <w:rFonts w:ascii="Angsana New" w:hAnsi="Angsana New"/>
          <w:color w:val="000000"/>
          <w:sz w:val="30"/>
          <w:szCs w:val="30"/>
          <w:cs/>
        </w:rPr>
        <w:t>ยอดคงเหลือกับ</w:t>
      </w:r>
      <w:r w:rsidR="00E91DEE" w:rsidRPr="009222E8">
        <w:rPr>
          <w:rFonts w:ascii="Angsana New" w:hAnsi="Angsana New" w:hint="cs"/>
          <w:color w:val="000000"/>
          <w:sz w:val="30"/>
          <w:szCs w:val="30"/>
          <w:cs/>
        </w:rPr>
        <w:t>บุคคลหรือ</w:t>
      </w:r>
      <w:r w:rsidR="00837E3B" w:rsidRPr="009222E8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9222E8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9222E8">
        <w:rPr>
          <w:rFonts w:ascii="Angsana New" w:hAnsi="Angsana New"/>
          <w:sz w:val="30"/>
          <w:szCs w:val="30"/>
          <w:cs/>
        </w:rPr>
        <w:t>วันที่</w:t>
      </w:r>
      <w:r w:rsidR="00033716" w:rsidRPr="009222E8">
        <w:rPr>
          <w:rFonts w:ascii="Angsana New" w:hAnsi="Angsana New"/>
          <w:sz w:val="30"/>
          <w:szCs w:val="30"/>
          <w:cs/>
        </w:rPr>
        <w:t xml:space="preserve"> </w:t>
      </w:r>
      <w:r w:rsidR="00FF2E1B" w:rsidRPr="009222E8">
        <w:rPr>
          <w:rFonts w:ascii="Angsana New" w:hAnsi="Angsana New"/>
          <w:sz w:val="30"/>
          <w:szCs w:val="30"/>
        </w:rPr>
        <w:t>3</w:t>
      </w:r>
      <w:r w:rsidR="007B5E83" w:rsidRPr="009222E8">
        <w:rPr>
          <w:rFonts w:ascii="Angsana New" w:hAnsi="Angsana New"/>
          <w:sz w:val="30"/>
          <w:szCs w:val="30"/>
        </w:rPr>
        <w:t>1</w:t>
      </w:r>
      <w:r w:rsidR="007B5E83" w:rsidRPr="009222E8">
        <w:rPr>
          <w:rFonts w:ascii="Angsana New" w:hAnsi="Angsana New" w:hint="cs"/>
          <w:sz w:val="30"/>
          <w:szCs w:val="30"/>
          <w:cs/>
        </w:rPr>
        <w:t xml:space="preserve"> </w:t>
      </w:r>
      <w:r w:rsidR="00837E3B" w:rsidRPr="009222E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05C9" w:rsidRPr="009222E8">
        <w:rPr>
          <w:rFonts w:ascii="Angsana New" w:hAnsi="Angsana New" w:hint="cs"/>
          <w:sz w:val="30"/>
          <w:szCs w:val="30"/>
        </w:rPr>
        <w:t>256</w:t>
      </w:r>
      <w:r w:rsidR="00ED5B12" w:rsidRPr="009222E8">
        <w:rPr>
          <w:rFonts w:ascii="Angsana New" w:hAnsi="Angsana New"/>
          <w:sz w:val="30"/>
          <w:szCs w:val="30"/>
        </w:rPr>
        <w:t>7</w:t>
      </w:r>
      <w:r w:rsidR="00033716" w:rsidRPr="009222E8">
        <w:rPr>
          <w:rFonts w:ascii="Angsana New" w:hAnsi="Angsana New"/>
          <w:sz w:val="30"/>
          <w:szCs w:val="30"/>
        </w:rPr>
        <w:t xml:space="preserve"> </w:t>
      </w:r>
      <w:r w:rsidR="00033716" w:rsidRPr="009222E8">
        <w:rPr>
          <w:rFonts w:ascii="Angsana New" w:hAnsi="Angsana New"/>
          <w:sz w:val="30"/>
          <w:szCs w:val="30"/>
          <w:cs/>
        </w:rPr>
        <w:t>และ</w:t>
      </w:r>
      <w:r w:rsidR="002E3302">
        <w:rPr>
          <w:rFonts w:ascii="Angsana New" w:hAnsi="Angsana New" w:hint="cs"/>
          <w:sz w:val="30"/>
          <w:szCs w:val="30"/>
          <w:cs/>
        </w:rPr>
        <w:t>วันที่</w:t>
      </w:r>
      <w:r w:rsidR="00033716" w:rsidRPr="009222E8">
        <w:rPr>
          <w:rFonts w:ascii="Angsana New" w:hAnsi="Angsana New"/>
          <w:sz w:val="30"/>
          <w:szCs w:val="30"/>
          <w:cs/>
        </w:rPr>
        <w:t xml:space="preserve"> </w:t>
      </w:r>
      <w:r w:rsidR="00033716" w:rsidRPr="009222E8">
        <w:rPr>
          <w:rFonts w:ascii="Angsana New" w:hAnsi="Angsana New"/>
          <w:sz w:val="30"/>
          <w:szCs w:val="30"/>
        </w:rPr>
        <w:t xml:space="preserve">31 </w:t>
      </w:r>
      <w:r w:rsidR="00837E3B" w:rsidRPr="009222E8">
        <w:rPr>
          <w:rFonts w:ascii="Angsana New" w:hAnsi="Angsana New"/>
          <w:sz w:val="30"/>
          <w:szCs w:val="30"/>
          <w:cs/>
        </w:rPr>
        <w:t>ธัน</w:t>
      </w:r>
      <w:r w:rsidR="00557BCC" w:rsidRPr="009222E8">
        <w:rPr>
          <w:rFonts w:ascii="Angsana New" w:hAnsi="Angsana New"/>
          <w:sz w:val="30"/>
          <w:szCs w:val="30"/>
          <w:cs/>
        </w:rPr>
        <w:t xml:space="preserve">วาคม </w:t>
      </w:r>
      <w:r w:rsidR="00F505C9" w:rsidRPr="009222E8">
        <w:rPr>
          <w:rFonts w:ascii="Angsana New" w:hAnsi="Angsana New"/>
          <w:sz w:val="30"/>
          <w:szCs w:val="30"/>
        </w:rPr>
        <w:t>256</w:t>
      </w:r>
      <w:r w:rsidR="00ED5B12" w:rsidRPr="009222E8">
        <w:rPr>
          <w:rFonts w:ascii="Angsana New" w:hAnsi="Angsana New"/>
          <w:sz w:val="30"/>
          <w:szCs w:val="30"/>
        </w:rPr>
        <w:t>6</w:t>
      </w:r>
      <w:r w:rsidR="00033716" w:rsidRPr="009222E8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9222E8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309871E8" w14:textId="77777777" w:rsidR="005879B7" w:rsidRPr="002E3302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837E3B" w:rsidRPr="009222E8" w14:paraId="0CEE72D5" w14:textId="77777777" w:rsidTr="0003570B">
        <w:tc>
          <w:tcPr>
            <w:tcW w:w="3798" w:type="dxa"/>
            <w:vAlign w:val="bottom"/>
          </w:tcPr>
          <w:p w14:paraId="63569AEF" w14:textId="77777777" w:rsidR="00837E3B" w:rsidRPr="009222E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0C82B1DF" w14:textId="77777777" w:rsidR="00837E3B" w:rsidRPr="009222E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37E3B" w:rsidRPr="009222E8" w14:paraId="7020E08E" w14:textId="77777777" w:rsidTr="0003570B">
        <w:tc>
          <w:tcPr>
            <w:tcW w:w="3798" w:type="dxa"/>
            <w:vAlign w:val="bottom"/>
          </w:tcPr>
          <w:p w14:paraId="32B81F69" w14:textId="77777777" w:rsidR="00837E3B" w:rsidRPr="009222E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9C44D" w14:textId="77777777" w:rsidR="00837E3B" w:rsidRPr="009222E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20CB0EA" w14:textId="77777777" w:rsidR="00837E3B" w:rsidRPr="009222E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BCCEA" w14:textId="77777777" w:rsidR="00837E3B" w:rsidRPr="009222E8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A9F" w:rsidRPr="009222E8" w14:paraId="11819070" w14:textId="77777777" w:rsidTr="0003570B">
        <w:tc>
          <w:tcPr>
            <w:tcW w:w="3798" w:type="dxa"/>
            <w:vAlign w:val="bottom"/>
          </w:tcPr>
          <w:p w14:paraId="3853A697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2166" w14:textId="77777777" w:rsidR="009D1A9F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7C2AC432" w14:textId="32A7EBBB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FB5AE19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576D9" w14:textId="77777777" w:rsidR="009D1A9F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47E4B957" w14:textId="5AEE3ADF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2CA72AA7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7A55BF0" w14:textId="77777777" w:rsidR="009D1A9F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241C1FA9" w14:textId="7DC4F24E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65F76BD0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38AD7" w14:textId="77777777" w:rsidR="009D1A9F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5FEFE719" w14:textId="389244F4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9D1A9F" w:rsidRPr="009222E8" w14:paraId="32A9FB46" w14:textId="77777777" w:rsidTr="0003570B">
        <w:tc>
          <w:tcPr>
            <w:tcW w:w="3798" w:type="dxa"/>
            <w:vAlign w:val="bottom"/>
          </w:tcPr>
          <w:p w14:paraId="328ED0CF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ED70EA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F118112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6D9174FD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0420BDE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0CE042A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7A8281CB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7BBA3C58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</w:tr>
      <w:tr w:rsidR="009D1A9F" w:rsidRPr="009222E8" w14:paraId="4E322929" w14:textId="77777777" w:rsidTr="00C37136">
        <w:tc>
          <w:tcPr>
            <w:tcW w:w="3798" w:type="dxa"/>
            <w:vAlign w:val="bottom"/>
          </w:tcPr>
          <w:p w14:paraId="3E197749" w14:textId="77777777" w:rsidR="009D1A9F" w:rsidRPr="009222E8" w:rsidRDefault="009D1A9F" w:rsidP="009D1A9F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201F09A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782FEB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0D31A78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DAB4E1A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3FE0137D" w14:textId="6DDBF0C9" w:rsidR="009D1A9F" w:rsidRPr="009222E8" w:rsidRDefault="00C37136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20,004</w:t>
            </w:r>
          </w:p>
        </w:tc>
        <w:tc>
          <w:tcPr>
            <w:tcW w:w="283" w:type="dxa"/>
            <w:vAlign w:val="bottom"/>
          </w:tcPr>
          <w:p w14:paraId="1258664C" w14:textId="77777777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4593AD0" w14:textId="3500137B" w:rsidR="009D1A9F" w:rsidRPr="009222E8" w:rsidRDefault="009D1A9F" w:rsidP="009D1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59,714</w:t>
            </w:r>
          </w:p>
        </w:tc>
      </w:tr>
      <w:tr w:rsidR="00AE360D" w:rsidRPr="009222E8" w14:paraId="297B4980" w14:textId="77777777" w:rsidTr="00C37136">
        <w:tc>
          <w:tcPr>
            <w:tcW w:w="3798" w:type="dxa"/>
            <w:vAlign w:val="bottom"/>
          </w:tcPr>
          <w:p w14:paraId="406B3E16" w14:textId="11E2728C" w:rsidR="00AE360D" w:rsidRPr="009222E8" w:rsidRDefault="00AE360D" w:rsidP="00AE360D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กิจ</w:t>
            </w:r>
            <w:r w:rsidRPr="00C37136"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D39B113" w14:textId="1F8F7003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2,703</w:t>
            </w:r>
          </w:p>
        </w:tc>
        <w:tc>
          <w:tcPr>
            <w:tcW w:w="283" w:type="dxa"/>
          </w:tcPr>
          <w:p w14:paraId="594B12FF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024AC76" w14:textId="32BC1B90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9F8ECF5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DA72E6C" w14:textId="3263D624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2,703</w:t>
            </w:r>
          </w:p>
        </w:tc>
        <w:tc>
          <w:tcPr>
            <w:tcW w:w="283" w:type="dxa"/>
            <w:vAlign w:val="bottom"/>
          </w:tcPr>
          <w:p w14:paraId="01ACC0A7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B676ADB" w14:textId="6D62442E" w:rsidR="00AE360D" w:rsidRPr="00AE360D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6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E360D" w:rsidRPr="009222E8" w14:paraId="40CBB71A" w14:textId="77777777" w:rsidTr="00C37136">
        <w:tc>
          <w:tcPr>
            <w:tcW w:w="3798" w:type="dxa"/>
            <w:vAlign w:val="bottom"/>
          </w:tcPr>
          <w:p w14:paraId="7561DD70" w14:textId="77777777" w:rsidR="00AE360D" w:rsidRPr="009222E8" w:rsidRDefault="00AE360D" w:rsidP="00AE360D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22E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78FFD5" w14:textId="40216964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92,463</w:t>
            </w:r>
          </w:p>
        </w:tc>
        <w:tc>
          <w:tcPr>
            <w:tcW w:w="283" w:type="dxa"/>
          </w:tcPr>
          <w:p w14:paraId="2AFB68D2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9F0FCFC" w14:textId="54D6E97B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7D2607F7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370C8651" w14:textId="43915242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85,929</w:t>
            </w:r>
          </w:p>
        </w:tc>
        <w:tc>
          <w:tcPr>
            <w:tcW w:w="283" w:type="dxa"/>
            <w:vAlign w:val="bottom"/>
          </w:tcPr>
          <w:p w14:paraId="7689A75E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19E6A81A" w14:textId="1CAD2EA8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60,608</w:t>
            </w:r>
          </w:p>
        </w:tc>
      </w:tr>
      <w:tr w:rsidR="00AE360D" w:rsidRPr="009222E8" w14:paraId="566074A1" w14:textId="77777777" w:rsidTr="0003570B">
        <w:tc>
          <w:tcPr>
            <w:tcW w:w="3798" w:type="dxa"/>
            <w:vAlign w:val="bottom"/>
          </w:tcPr>
          <w:p w14:paraId="623C2920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291CF" w14:textId="7ECE7478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95,166</w:t>
            </w:r>
          </w:p>
        </w:tc>
        <w:tc>
          <w:tcPr>
            <w:tcW w:w="283" w:type="dxa"/>
          </w:tcPr>
          <w:p w14:paraId="32A07C3B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AA897" w14:textId="7E04E3EB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65,917</w:t>
            </w:r>
          </w:p>
        </w:tc>
        <w:tc>
          <w:tcPr>
            <w:tcW w:w="284" w:type="dxa"/>
            <w:vAlign w:val="bottom"/>
          </w:tcPr>
          <w:p w14:paraId="66B29BCB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FAD02" w14:textId="7EE76635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108,636</w:t>
            </w:r>
          </w:p>
        </w:tc>
        <w:tc>
          <w:tcPr>
            <w:tcW w:w="283" w:type="dxa"/>
            <w:vAlign w:val="bottom"/>
          </w:tcPr>
          <w:p w14:paraId="0D6D2602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7CD01" w14:textId="29E07FCD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120,322</w:t>
            </w:r>
          </w:p>
        </w:tc>
      </w:tr>
      <w:tr w:rsidR="00AE360D" w:rsidRPr="009222E8" w14:paraId="0CDB1C99" w14:textId="77777777" w:rsidTr="00AD0EF1">
        <w:tc>
          <w:tcPr>
            <w:tcW w:w="3798" w:type="dxa"/>
            <w:vAlign w:val="bottom"/>
          </w:tcPr>
          <w:p w14:paraId="4D673973" w14:textId="34D0193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22E8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(</w:t>
            </w:r>
            <w:r w:rsidRPr="005E55E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C13DF60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6D1D3F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207DCA5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2A86902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11D114A6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D11E125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51F7072D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360D" w:rsidRPr="009222E8" w14:paraId="3D9A028D" w14:textId="77777777" w:rsidTr="004E6A5F">
        <w:tc>
          <w:tcPr>
            <w:tcW w:w="3798" w:type="dxa"/>
            <w:vAlign w:val="bottom"/>
          </w:tcPr>
          <w:p w14:paraId="4CE4C57D" w14:textId="30D3F08E" w:rsidR="00AE360D" w:rsidRPr="009222E8" w:rsidRDefault="00AE360D" w:rsidP="00AE360D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F79372E" w14:textId="17D0EF4A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657</w:t>
            </w:r>
          </w:p>
        </w:tc>
        <w:tc>
          <w:tcPr>
            <w:tcW w:w="283" w:type="dxa"/>
            <w:vAlign w:val="bottom"/>
          </w:tcPr>
          <w:p w14:paraId="6846D9B1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011A506B" w14:textId="51B771EF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04DE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837</w:t>
            </w:r>
          </w:p>
        </w:tc>
        <w:tc>
          <w:tcPr>
            <w:tcW w:w="284" w:type="dxa"/>
            <w:vAlign w:val="bottom"/>
          </w:tcPr>
          <w:p w14:paraId="698BC8AC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329E6A58" w14:textId="5700E02C" w:rsidR="00AE360D" w:rsidRPr="00AE360D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36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2627A94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1705339E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E360D" w:rsidRPr="009222E8" w14:paraId="14925B55" w14:textId="77777777" w:rsidTr="00AE360D">
        <w:trPr>
          <w:trHeight w:hRule="exact" w:val="397"/>
        </w:trPr>
        <w:tc>
          <w:tcPr>
            <w:tcW w:w="3798" w:type="dxa"/>
            <w:vAlign w:val="bottom"/>
          </w:tcPr>
          <w:p w14:paraId="34514B6B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14:paraId="2DC70A55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E43D23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14:paraId="1A0A54E3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96754E5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C309329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E8A47B0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9ED02D3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360D" w:rsidRPr="009222E8" w14:paraId="242FA362" w14:textId="77777777" w:rsidTr="00AE360D">
        <w:tc>
          <w:tcPr>
            <w:tcW w:w="3798" w:type="dxa"/>
            <w:vAlign w:val="bottom"/>
          </w:tcPr>
          <w:p w14:paraId="3281F7A0" w14:textId="77777777" w:rsidR="00AE360D" w:rsidRPr="009222E8" w:rsidRDefault="00AE360D" w:rsidP="00AE360D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222E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  <w:r w:rsidRPr="009222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9222E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9222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10 </w:t>
            </w:r>
            <w:r w:rsidRPr="009222E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ต่อปี</w:t>
            </w:r>
          </w:p>
          <w:p w14:paraId="3F0578B6" w14:textId="77777777" w:rsidR="00AE360D" w:rsidRPr="009222E8" w:rsidRDefault="00AE360D" w:rsidP="00AE360D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222E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การถือหุ้นในบริษัทร่วมแห่งนี้</w:t>
            </w:r>
            <w:r w:rsidRPr="009222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F4B1D0" w14:textId="7834F3D1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72,500</w:t>
            </w:r>
          </w:p>
        </w:tc>
        <w:tc>
          <w:tcPr>
            <w:tcW w:w="283" w:type="dxa"/>
          </w:tcPr>
          <w:p w14:paraId="79564E47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F05F233" w14:textId="2D2CCD6F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98,500</w:t>
            </w:r>
          </w:p>
        </w:tc>
        <w:tc>
          <w:tcPr>
            <w:tcW w:w="284" w:type="dxa"/>
            <w:vAlign w:val="bottom"/>
          </w:tcPr>
          <w:p w14:paraId="22298AD6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EBFF468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5100A42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3663C9A" w14:textId="2B5ACF4B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E360D" w:rsidRPr="00832003" w14:paraId="1F345C04" w14:textId="77777777" w:rsidTr="00AE360D">
        <w:tc>
          <w:tcPr>
            <w:tcW w:w="3798" w:type="dxa"/>
            <w:vAlign w:val="bottom"/>
          </w:tcPr>
          <w:p w14:paraId="6ADD96C5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1EDE546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8182E0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39869A0D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BD0B3EB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10933E5A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BCBBF75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27CF79E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360D" w:rsidRPr="00832003" w14:paraId="2AF711E5" w14:textId="77777777" w:rsidTr="0003570B">
        <w:tc>
          <w:tcPr>
            <w:tcW w:w="3798" w:type="dxa"/>
            <w:vAlign w:val="bottom"/>
          </w:tcPr>
          <w:p w14:paraId="36BAC358" w14:textId="77777777" w:rsidR="00AE360D" w:rsidRPr="00832003" w:rsidRDefault="00AE360D" w:rsidP="00AE360D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5E4E228" w14:textId="22DDD196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14:paraId="28C4F48C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6E6546F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14:paraId="6D41FB4A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17524557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A3ACD08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4CD88F1C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2F17BD50" w14:textId="77777777" w:rsidR="00AE360D" w:rsidRDefault="00AE360D"/>
    <w:p w14:paraId="2309566A" w14:textId="77777777" w:rsidR="00AE360D" w:rsidRDefault="00AE360D"/>
    <w:p w14:paraId="47CC6AF2" w14:textId="77777777" w:rsidR="00AE360D" w:rsidRDefault="00AE360D"/>
    <w:p w14:paraId="26699CC7" w14:textId="77777777" w:rsidR="00AE360D" w:rsidRDefault="00AE360D"/>
    <w:tbl>
      <w:tblPr>
        <w:tblW w:w="10008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AE360D" w:rsidRPr="009222E8" w14:paraId="55ED847F" w14:textId="77777777" w:rsidTr="004E6A5F">
        <w:tc>
          <w:tcPr>
            <w:tcW w:w="3798" w:type="dxa"/>
            <w:vAlign w:val="bottom"/>
          </w:tcPr>
          <w:p w14:paraId="42603BED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14:paraId="00E7C141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E360D" w:rsidRPr="009222E8" w14:paraId="0EBDF64E" w14:textId="77777777" w:rsidTr="004E6A5F">
        <w:tc>
          <w:tcPr>
            <w:tcW w:w="3798" w:type="dxa"/>
            <w:vAlign w:val="bottom"/>
          </w:tcPr>
          <w:p w14:paraId="1400EA96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3165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757AC4F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A2A84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360D" w:rsidRPr="009222E8" w14:paraId="5D297A7F" w14:textId="77777777" w:rsidTr="004E6A5F">
        <w:tc>
          <w:tcPr>
            <w:tcW w:w="3798" w:type="dxa"/>
            <w:vAlign w:val="bottom"/>
          </w:tcPr>
          <w:p w14:paraId="289EB47A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587D4" w14:textId="77777777" w:rsidR="00AE360D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6B7E7141" w14:textId="6928C401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CCBA8A5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BF4AA" w14:textId="77777777" w:rsidR="00AE360D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5C11C0A5" w14:textId="6B35FBA4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84" w:type="dxa"/>
            <w:vAlign w:val="bottom"/>
          </w:tcPr>
          <w:p w14:paraId="301859C7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2220E88" w14:textId="77777777" w:rsidR="00AE360D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3138E6FC" w14:textId="6F942DCD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6F021428" w14:textId="77777777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B4B10" w14:textId="77777777" w:rsidR="00AE360D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3DCC2EBA" w14:textId="39EB5238" w:rsidR="00AE360D" w:rsidRPr="009222E8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22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AE360D" w:rsidRPr="00832003" w14:paraId="7EE0E904" w14:textId="77777777" w:rsidTr="00B614A5">
        <w:tc>
          <w:tcPr>
            <w:tcW w:w="3798" w:type="dxa"/>
            <w:vAlign w:val="bottom"/>
          </w:tcPr>
          <w:p w14:paraId="6376472B" w14:textId="7D062E70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</w:t>
            </w:r>
            <w:r w:rsidRPr="008320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9539AD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36D281C2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4C8B622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63001B34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6208677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78D33E45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B08E25D" w14:textId="77777777" w:rsidR="00AE360D" w:rsidRPr="00832003" w:rsidRDefault="00AE360D" w:rsidP="00AE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8A1F21" w:rsidRPr="00832003" w14:paraId="530D487D" w14:textId="77777777" w:rsidTr="00B614A5">
        <w:tc>
          <w:tcPr>
            <w:tcW w:w="3798" w:type="dxa"/>
            <w:vAlign w:val="bottom"/>
          </w:tcPr>
          <w:p w14:paraId="6270726B" w14:textId="7B7C8FD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EE24C90" w14:textId="185CD7F0" w:rsidR="008A1F21" w:rsidRPr="008A1F21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A9FF40D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56251FF" w14:textId="75777039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7F04AC0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48707A8C" w14:textId="78555593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1,253</w:t>
            </w:r>
          </w:p>
        </w:tc>
        <w:tc>
          <w:tcPr>
            <w:tcW w:w="283" w:type="dxa"/>
            <w:vAlign w:val="bottom"/>
          </w:tcPr>
          <w:p w14:paraId="1E1A1BB0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AA4E5B5" w14:textId="33ACD789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994</w:t>
            </w:r>
          </w:p>
        </w:tc>
      </w:tr>
      <w:tr w:rsidR="008A1F21" w:rsidRPr="00832003" w14:paraId="74A68625" w14:textId="77777777" w:rsidTr="00B614A5">
        <w:tc>
          <w:tcPr>
            <w:tcW w:w="3798" w:type="dxa"/>
            <w:vAlign w:val="bottom"/>
          </w:tcPr>
          <w:p w14:paraId="123E62CA" w14:textId="74A72CF4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609BFF" w14:textId="77785B21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83" w:type="dxa"/>
            <w:vAlign w:val="bottom"/>
          </w:tcPr>
          <w:p w14:paraId="5B4D83D1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7C6BE45" w14:textId="5A10943E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2E7E32A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A695B53" w14:textId="0E10266C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</w:t>
            </w:r>
          </w:p>
        </w:tc>
        <w:tc>
          <w:tcPr>
            <w:tcW w:w="283" w:type="dxa"/>
            <w:vAlign w:val="bottom"/>
          </w:tcPr>
          <w:p w14:paraId="76E15D42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EC3B293" w14:textId="1242A328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</w:tr>
      <w:tr w:rsidR="008A1F21" w:rsidRPr="00832003" w14:paraId="5C6AA978" w14:textId="77777777" w:rsidTr="00B614A5">
        <w:tc>
          <w:tcPr>
            <w:tcW w:w="3798" w:type="dxa"/>
            <w:vAlign w:val="bottom"/>
          </w:tcPr>
          <w:p w14:paraId="4E09EB49" w14:textId="5359E6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41C18" w14:textId="0C489EE9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283" w:type="dxa"/>
            <w:vAlign w:val="bottom"/>
          </w:tcPr>
          <w:p w14:paraId="6606B6FB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6BB8A" w14:textId="036D656E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1,319</w:t>
            </w:r>
          </w:p>
        </w:tc>
        <w:tc>
          <w:tcPr>
            <w:tcW w:w="284" w:type="dxa"/>
            <w:vAlign w:val="bottom"/>
          </w:tcPr>
          <w:p w14:paraId="59755660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F9864" w14:textId="317EDFB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528</w:t>
            </w:r>
          </w:p>
        </w:tc>
        <w:tc>
          <w:tcPr>
            <w:tcW w:w="283" w:type="dxa"/>
            <w:vAlign w:val="bottom"/>
          </w:tcPr>
          <w:p w14:paraId="0B05DCF1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9CE42" w14:textId="6EEC4456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1,169</w:t>
            </w:r>
          </w:p>
        </w:tc>
      </w:tr>
      <w:tr w:rsidR="008A1F21" w:rsidRPr="00832003" w14:paraId="484E6A07" w14:textId="77777777" w:rsidTr="00B614A5">
        <w:tc>
          <w:tcPr>
            <w:tcW w:w="3798" w:type="dxa"/>
            <w:vAlign w:val="bottom"/>
          </w:tcPr>
          <w:p w14:paraId="184AB5B2" w14:textId="70010738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2937C6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194D4CB2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584111F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76919E89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4B7BEA86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14:paraId="6BE10127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31F61347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</w:tr>
      <w:tr w:rsidR="008A1F21" w:rsidRPr="00832003" w14:paraId="05B1DBB1" w14:textId="77777777" w:rsidTr="00EE375B">
        <w:tc>
          <w:tcPr>
            <w:tcW w:w="3798" w:type="dxa"/>
            <w:vAlign w:val="bottom"/>
          </w:tcPr>
          <w:p w14:paraId="1558397D" w14:textId="77777777" w:rsidR="008A1F21" w:rsidRPr="00832003" w:rsidRDefault="008A1F21" w:rsidP="008A1F2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4A22DC6" w14:textId="6FF71387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CC2FC12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F4CEAD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4D9618B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27FD084" w14:textId="74B507CB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4C6F0236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9B4BC8A" w14:textId="4443420F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8A1F21" w:rsidRPr="00832003" w14:paraId="21E8697D" w14:textId="77777777" w:rsidTr="004E6A5F">
        <w:tc>
          <w:tcPr>
            <w:tcW w:w="3798" w:type="dxa"/>
            <w:vAlign w:val="bottom"/>
          </w:tcPr>
          <w:p w14:paraId="4F7B5698" w14:textId="351936A5" w:rsidR="008A1F21" w:rsidRPr="00832003" w:rsidRDefault="008A1F21" w:rsidP="008A1F2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49B5EFD7" w14:textId="79118F98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14:paraId="63BEF726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01C6A29" w14:textId="1B14AB7A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04DE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4" w:type="dxa"/>
            <w:vAlign w:val="bottom"/>
          </w:tcPr>
          <w:p w14:paraId="4D217C50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8AAE59A" w14:textId="5FF8EA5C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6F3704EE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CC5234F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A1F21" w:rsidRPr="00832003" w14:paraId="49173522" w14:textId="77777777" w:rsidTr="00EE375B">
        <w:tc>
          <w:tcPr>
            <w:tcW w:w="3798" w:type="dxa"/>
            <w:vAlign w:val="bottom"/>
          </w:tcPr>
          <w:p w14:paraId="1345DBD0" w14:textId="77777777" w:rsidR="008A1F21" w:rsidRPr="00832003" w:rsidRDefault="008A1F21" w:rsidP="008A1F2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7A0E6B1D" w14:textId="3049F992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14:paraId="16302C5A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1223310" w14:textId="45747785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bottom"/>
          </w:tcPr>
          <w:p w14:paraId="280DD9C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667C55D" w14:textId="1C9EC10C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bottom"/>
          </w:tcPr>
          <w:p w14:paraId="460B4B1D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A4D7891" w14:textId="201A1058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8A1F21" w:rsidRPr="00832003" w14:paraId="2EE44CA4" w14:textId="77777777" w:rsidTr="00360851">
        <w:tc>
          <w:tcPr>
            <w:tcW w:w="3798" w:type="dxa"/>
            <w:vAlign w:val="bottom"/>
          </w:tcPr>
          <w:p w14:paraId="3CD6D4AF" w14:textId="7DC07C37" w:rsidR="008A1F21" w:rsidRPr="00832003" w:rsidRDefault="008A1F21" w:rsidP="008A1F2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AA15EB" w14:textId="0989ACEF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83" w:type="dxa"/>
            <w:vAlign w:val="bottom"/>
          </w:tcPr>
          <w:p w14:paraId="501791C4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33FEB4A" w14:textId="630F354C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04DEB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311</w:t>
            </w:r>
          </w:p>
        </w:tc>
        <w:tc>
          <w:tcPr>
            <w:tcW w:w="284" w:type="dxa"/>
            <w:vAlign w:val="bottom"/>
          </w:tcPr>
          <w:p w14:paraId="36323C9E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04C3EDB" w14:textId="1160AB99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bottom"/>
          </w:tcPr>
          <w:p w14:paraId="48144002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BE86E82" w14:textId="20114E2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</w:tr>
      <w:tr w:rsidR="008A1F21" w:rsidRPr="00832003" w14:paraId="60ABD9F5" w14:textId="77777777" w:rsidTr="00360851">
        <w:tc>
          <w:tcPr>
            <w:tcW w:w="3798" w:type="dxa"/>
            <w:vAlign w:val="bottom"/>
          </w:tcPr>
          <w:p w14:paraId="075CFA23" w14:textId="77777777" w:rsidR="008A1F21" w:rsidRPr="00832003" w:rsidRDefault="008A1F21" w:rsidP="008A1F2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4B9EE" w14:textId="2297A28C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1,092</w:t>
            </w:r>
          </w:p>
        </w:tc>
        <w:tc>
          <w:tcPr>
            <w:tcW w:w="283" w:type="dxa"/>
            <w:vAlign w:val="bottom"/>
          </w:tcPr>
          <w:p w14:paraId="0B8D8F32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B1953" w14:textId="7C345BB9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1,092</w:t>
            </w:r>
          </w:p>
        </w:tc>
        <w:tc>
          <w:tcPr>
            <w:tcW w:w="284" w:type="dxa"/>
            <w:vAlign w:val="bottom"/>
          </w:tcPr>
          <w:p w14:paraId="34C76CC7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4F026" w14:textId="6B43AFC0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0F9DC430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C2BDF" w14:textId="04D2696E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</w:tr>
      <w:tr w:rsidR="008A1F21" w:rsidRPr="00832003" w14:paraId="1A250143" w14:textId="77777777" w:rsidTr="000C1DDA">
        <w:tc>
          <w:tcPr>
            <w:tcW w:w="3798" w:type="dxa"/>
            <w:vAlign w:val="bottom"/>
          </w:tcPr>
          <w:p w14:paraId="3BD584F0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959CB79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4DFA418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22A6FCF8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B437E2C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14:paraId="674C5425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7644FA8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4F4B6315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A1F21" w:rsidRPr="00832003" w14:paraId="27935B9F" w14:textId="77777777" w:rsidTr="000C1DDA">
        <w:tc>
          <w:tcPr>
            <w:tcW w:w="3798" w:type="dxa"/>
            <w:vAlign w:val="bottom"/>
          </w:tcPr>
          <w:p w14:paraId="18AE18A5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69F43959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948E924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D24F3CD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DA9E4A0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29B4B035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3D8B241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7B3B28A6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A1F21" w:rsidRPr="00832003" w14:paraId="58EB102E" w14:textId="77777777" w:rsidTr="000C1DDA">
        <w:tc>
          <w:tcPr>
            <w:tcW w:w="3798" w:type="dxa"/>
            <w:vAlign w:val="bottom"/>
          </w:tcPr>
          <w:p w14:paraId="5B2EAB37" w14:textId="77777777" w:rsidR="008A1F21" w:rsidRPr="00832003" w:rsidRDefault="008A1F21" w:rsidP="008A1F2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86B4F9F" w14:textId="260E566A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7DA5D28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F348B91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DDB10D2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48210548" w14:textId="37169B6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20,226</w:t>
            </w:r>
          </w:p>
        </w:tc>
        <w:tc>
          <w:tcPr>
            <w:tcW w:w="283" w:type="dxa"/>
            <w:vAlign w:val="bottom"/>
          </w:tcPr>
          <w:p w14:paraId="35D46F74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31C475E1" w14:textId="0539FCD5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18,889</w:t>
            </w:r>
          </w:p>
        </w:tc>
      </w:tr>
      <w:tr w:rsidR="008A1F21" w:rsidRPr="00832003" w14:paraId="697A8500" w14:textId="77777777" w:rsidTr="000C1DDA">
        <w:tc>
          <w:tcPr>
            <w:tcW w:w="3798" w:type="dxa"/>
            <w:vAlign w:val="bottom"/>
          </w:tcPr>
          <w:p w14:paraId="2FDA83EF" w14:textId="0B1233E5" w:rsidR="008A1F21" w:rsidRPr="00832003" w:rsidRDefault="008A1F21" w:rsidP="008A1F2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6D044110" w14:textId="34DBF013" w:rsidR="008A1F21" w:rsidRPr="00832003" w:rsidRDefault="00950DD4" w:rsidP="0095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1,290</w:t>
            </w:r>
          </w:p>
        </w:tc>
        <w:tc>
          <w:tcPr>
            <w:tcW w:w="283" w:type="dxa"/>
            <w:vAlign w:val="bottom"/>
          </w:tcPr>
          <w:p w14:paraId="5740E977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0494E5F" w14:textId="1A58E415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263</w:t>
            </w:r>
          </w:p>
        </w:tc>
        <w:tc>
          <w:tcPr>
            <w:tcW w:w="284" w:type="dxa"/>
            <w:vAlign w:val="bottom"/>
          </w:tcPr>
          <w:p w14:paraId="4750920A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78FF6977" w14:textId="6F0BE540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1,287</w:t>
            </w:r>
          </w:p>
        </w:tc>
        <w:tc>
          <w:tcPr>
            <w:tcW w:w="283" w:type="dxa"/>
            <w:vAlign w:val="bottom"/>
          </w:tcPr>
          <w:p w14:paraId="797DE048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D121347" w14:textId="5719CCDB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</w:t>
            </w:r>
          </w:p>
        </w:tc>
      </w:tr>
      <w:tr w:rsidR="008A1F21" w:rsidRPr="00832003" w14:paraId="54AFC206" w14:textId="77777777" w:rsidTr="00C72625">
        <w:tc>
          <w:tcPr>
            <w:tcW w:w="3798" w:type="dxa"/>
            <w:vAlign w:val="bottom"/>
          </w:tcPr>
          <w:p w14:paraId="4CD88D9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2ABC2A94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FBA3201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51D19B7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8707B0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0E2C13E9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4C0481D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63F54D9F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A1F21" w:rsidRPr="00832003" w14:paraId="4B271772" w14:textId="77777777" w:rsidTr="00C72625">
        <w:tc>
          <w:tcPr>
            <w:tcW w:w="3798" w:type="dxa"/>
            <w:vAlign w:val="bottom"/>
          </w:tcPr>
          <w:p w14:paraId="6586DD47" w14:textId="6CDD3421" w:rsidR="008A1F21" w:rsidRPr="00832003" w:rsidRDefault="008A1F21" w:rsidP="008A1F2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บริษัทย่อย</w:t>
            </w:r>
            <w:r w:rsidRPr="008320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(</w:t>
            </w: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20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5.5</w:t>
            </w: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8320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14:paraId="01E3DAA4" w14:textId="7F6ECCFF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1D4783FF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B9F8CE1" w14:textId="58BB454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2EC69E9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14:paraId="12A7BEC7" w14:textId="65201A27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111,551</w:t>
            </w:r>
          </w:p>
        </w:tc>
        <w:tc>
          <w:tcPr>
            <w:tcW w:w="283" w:type="dxa"/>
            <w:vAlign w:val="bottom"/>
          </w:tcPr>
          <w:p w14:paraId="484E956F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9C7A58F" w14:textId="37C345C3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86,551</w:t>
            </w:r>
          </w:p>
        </w:tc>
      </w:tr>
      <w:tr w:rsidR="008A1F21" w:rsidRPr="00832003" w14:paraId="4A929E81" w14:textId="77777777" w:rsidTr="00C72625">
        <w:tc>
          <w:tcPr>
            <w:tcW w:w="3798" w:type="dxa"/>
            <w:vAlign w:val="bottom"/>
          </w:tcPr>
          <w:p w14:paraId="75B34448" w14:textId="40FC1ACB" w:rsidR="008A1F21" w:rsidRPr="00832003" w:rsidRDefault="008A1F21" w:rsidP="008A1F21">
            <w:pPr>
              <w:tabs>
                <w:tab w:val="clear" w:pos="258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83200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</w:t>
            </w:r>
            <w:r w:rsidRPr="008320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320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5.77</w:t>
            </w: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83200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4F71C4" w14:textId="1BA2C7C8" w:rsidR="008A1F21" w:rsidRPr="00832003" w:rsidRDefault="00950DD4" w:rsidP="0095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</w:t>
            </w:r>
            <w:r w:rsidR="008A1F21"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,100</w:t>
            </w:r>
          </w:p>
        </w:tc>
        <w:tc>
          <w:tcPr>
            <w:tcW w:w="283" w:type="dxa"/>
            <w:vAlign w:val="bottom"/>
          </w:tcPr>
          <w:p w14:paraId="77CC76E4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9FA116B" w14:textId="7650F9B8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65,100</w:t>
            </w:r>
          </w:p>
        </w:tc>
        <w:tc>
          <w:tcPr>
            <w:tcW w:w="284" w:type="dxa"/>
            <w:vAlign w:val="bottom"/>
          </w:tcPr>
          <w:p w14:paraId="097B3B2C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799BFDB" w14:textId="6ACCB05E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75,000</w:t>
            </w:r>
          </w:p>
        </w:tc>
        <w:tc>
          <w:tcPr>
            <w:tcW w:w="283" w:type="dxa"/>
            <w:vAlign w:val="bottom"/>
          </w:tcPr>
          <w:p w14:paraId="4062093A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0C08D9A7" w14:textId="354C9DBC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65,000</w:t>
            </w:r>
          </w:p>
        </w:tc>
      </w:tr>
      <w:tr w:rsidR="008A1F21" w:rsidRPr="00832003" w14:paraId="09324F62" w14:textId="77777777" w:rsidTr="00DB2F0F">
        <w:tc>
          <w:tcPr>
            <w:tcW w:w="3798" w:type="dxa"/>
            <w:vAlign w:val="bottom"/>
          </w:tcPr>
          <w:p w14:paraId="75D79599" w14:textId="77777777" w:rsidR="008A1F21" w:rsidRPr="00832003" w:rsidRDefault="008A1F21" w:rsidP="008A1F2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3200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30D82" w14:textId="1EA8B4D5" w:rsidR="008A1F21" w:rsidRPr="00832003" w:rsidRDefault="00950DD4" w:rsidP="0095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76,390</w:t>
            </w:r>
          </w:p>
        </w:tc>
        <w:tc>
          <w:tcPr>
            <w:tcW w:w="283" w:type="dxa"/>
            <w:vAlign w:val="bottom"/>
          </w:tcPr>
          <w:p w14:paraId="267A290B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5454B" w14:textId="0E0D270D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65,363</w:t>
            </w:r>
          </w:p>
        </w:tc>
        <w:tc>
          <w:tcPr>
            <w:tcW w:w="284" w:type="dxa"/>
            <w:vAlign w:val="bottom"/>
          </w:tcPr>
          <w:p w14:paraId="0EC00DDD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92ED" w14:textId="6EA4C9B5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208,064</w:t>
            </w:r>
          </w:p>
        </w:tc>
        <w:tc>
          <w:tcPr>
            <w:tcW w:w="283" w:type="dxa"/>
            <w:vAlign w:val="bottom"/>
          </w:tcPr>
          <w:p w14:paraId="5A717E6A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B8D23" w14:textId="13242815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170,702</w:t>
            </w:r>
          </w:p>
        </w:tc>
      </w:tr>
      <w:tr w:rsidR="008A1F21" w:rsidRPr="00832003" w14:paraId="632F72F9" w14:textId="77777777" w:rsidTr="007B5CC5">
        <w:tc>
          <w:tcPr>
            <w:tcW w:w="3798" w:type="dxa"/>
            <w:vAlign w:val="bottom"/>
          </w:tcPr>
          <w:p w14:paraId="5341D8CC" w14:textId="22DB475E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Pr="008320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  <w:p w14:paraId="55846C89" w14:textId="514DA33C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0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(ระยะเวลาการเช่าที่ดิน </w:t>
            </w:r>
            <w:r w:rsidRPr="008320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20</w:t>
            </w:r>
            <w:r w:rsidRPr="008320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444AD7E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9C09FED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DC4292E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96C9AA3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6751949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557D697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5D04D3A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A1F21" w:rsidRPr="00832003" w14:paraId="13A312E6" w14:textId="77777777" w:rsidTr="00521151">
        <w:tc>
          <w:tcPr>
            <w:tcW w:w="3798" w:type="dxa"/>
            <w:vAlign w:val="bottom"/>
          </w:tcPr>
          <w:p w14:paraId="2E5AB08C" w14:textId="77777777" w:rsidR="008A1F21" w:rsidRPr="00832003" w:rsidRDefault="008A1F21" w:rsidP="008A1F21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32003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3A886" w14:textId="2C6B3F6A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1,779</w:t>
            </w:r>
          </w:p>
        </w:tc>
        <w:tc>
          <w:tcPr>
            <w:tcW w:w="283" w:type="dxa"/>
            <w:vAlign w:val="bottom"/>
          </w:tcPr>
          <w:p w14:paraId="20D50954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27D39D87" w14:textId="4A6687FD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1,782</w:t>
            </w:r>
          </w:p>
        </w:tc>
        <w:tc>
          <w:tcPr>
            <w:tcW w:w="284" w:type="dxa"/>
            <w:vAlign w:val="bottom"/>
          </w:tcPr>
          <w:p w14:paraId="7C4F1EDA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F9719" w14:textId="70B830D6" w:rsidR="008A1F21" w:rsidRPr="00832003" w:rsidRDefault="00950DD4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1,779</w:t>
            </w:r>
          </w:p>
        </w:tc>
        <w:tc>
          <w:tcPr>
            <w:tcW w:w="283" w:type="dxa"/>
            <w:vAlign w:val="bottom"/>
          </w:tcPr>
          <w:p w14:paraId="28343DF9" w14:textId="77777777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14:paraId="773A5385" w14:textId="27692C2A" w:rsidR="008A1F21" w:rsidRPr="00832003" w:rsidRDefault="008A1F21" w:rsidP="008A1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0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1,782</w:t>
            </w:r>
          </w:p>
        </w:tc>
      </w:tr>
    </w:tbl>
    <w:p w14:paraId="2EAFCEA9" w14:textId="77777777" w:rsidR="006C1E35" w:rsidRDefault="006C1E35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14:paraId="6968A1FC" w14:textId="77777777" w:rsidR="006C1E35" w:rsidRDefault="006C1E35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14:paraId="46C38800" w14:textId="77777777" w:rsidR="00BC5541" w:rsidRDefault="00BC5541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14:paraId="3B5E2921" w14:textId="0A121EC0" w:rsidR="00837E3B" w:rsidRPr="008034FF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8034FF">
        <w:rPr>
          <w:rFonts w:ascii="Angsana New" w:hAnsi="Angsana New"/>
          <w:sz w:val="30"/>
          <w:szCs w:val="30"/>
          <w:cs/>
        </w:rPr>
        <w:lastRenderedPageBreak/>
        <w:t>เงินให้กู้ยืมและเงินกู้ยืมที่เกิดขึ้นกับ</w:t>
      </w:r>
      <w:r w:rsidR="00C23564">
        <w:rPr>
          <w:rFonts w:ascii="Angsana New" w:hAnsi="Angsana New" w:hint="cs"/>
          <w:sz w:val="30"/>
          <w:szCs w:val="30"/>
          <w:cs/>
        </w:rPr>
        <w:t>บุคคลและกิจการ</w:t>
      </w:r>
      <w:r w:rsidRPr="008034FF">
        <w:rPr>
          <w:rFonts w:ascii="Angsana New" w:hAnsi="Angsana New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97DC9">
        <w:rPr>
          <w:rFonts w:ascii="Angsana New" w:hAnsi="Angsana New" w:hint="cs"/>
          <w:sz w:val="30"/>
          <w:szCs w:val="30"/>
          <w:cs/>
        </w:rPr>
        <w:t>งวด</w:t>
      </w:r>
      <w:r w:rsidRPr="008034FF">
        <w:rPr>
          <w:rFonts w:ascii="Angsana New" w:hAnsi="Angsana New"/>
          <w:sz w:val="30"/>
          <w:szCs w:val="30"/>
          <w:cs/>
        </w:rPr>
        <w:t>ดังนี้</w:t>
      </w:r>
    </w:p>
    <w:p w14:paraId="265C9841" w14:textId="77777777" w:rsidR="00837E3B" w:rsidRPr="00FF0F44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1002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2"/>
        <w:gridCol w:w="1757"/>
        <w:gridCol w:w="283"/>
        <w:gridCol w:w="1276"/>
        <w:gridCol w:w="284"/>
        <w:gridCol w:w="1276"/>
        <w:gridCol w:w="283"/>
        <w:gridCol w:w="1758"/>
      </w:tblGrid>
      <w:tr w:rsidR="00837E3B" w:rsidRPr="008034FF" w14:paraId="75178D3B" w14:textId="77777777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14:paraId="4949B11B" w14:textId="77777777" w:rsidR="00837E3B" w:rsidRPr="008034FF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C3B31" w14:textId="77777777" w:rsidR="00837E3B" w:rsidRPr="008034FF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8034FF" w14:paraId="2CFD46AF" w14:textId="77777777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14:paraId="239206BF" w14:textId="77777777" w:rsidR="00837E3B" w:rsidRPr="008034FF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9A009" w14:textId="77777777"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D3A28" w14:textId="77777777" w:rsidR="00837E3B" w:rsidRPr="008034FF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CF5E9" w14:textId="77777777" w:rsidR="00837E3B" w:rsidRPr="008034FF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397DC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2BC45" w14:textId="77777777"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D679F" w14:textId="77777777"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97DC9" w:rsidRPr="008034FF" w14:paraId="1180DBCB" w14:textId="77777777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14:paraId="0B8D6E3C" w14:textId="77777777" w:rsidR="00397DC9" w:rsidRPr="008034FF" w:rsidRDefault="00E4630B" w:rsidP="00E4630B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AB249" w14:textId="108310C7" w:rsidR="00397DC9" w:rsidRPr="008034FF" w:rsidRDefault="006F73A0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268717" w14:textId="77777777"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95EC2" w14:textId="77777777"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34F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53DC6" w14:textId="77777777"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FB429" w14:textId="77777777"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34F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1F83ED" w14:textId="77777777" w:rsidR="00397DC9" w:rsidRPr="008034FF" w:rsidRDefault="00397DC9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4FED5" w14:textId="729AC824" w:rsidR="00397DC9" w:rsidRPr="008034FF" w:rsidRDefault="00F505C9" w:rsidP="004D20D6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397DC9" w:rsidRPr="008034F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900E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F6660" w:rsidRPr="008034FF" w14:paraId="0BB57617" w14:textId="77777777" w:rsidTr="00327C8F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14:paraId="177CA6E2" w14:textId="77777777" w:rsidR="006F6660" w:rsidRPr="008034FF" w:rsidRDefault="006F6660" w:rsidP="0003570B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กรีนเอิร์ธพาวเวอร์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br/>
              <w:t>(ไทย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41ADF0E" w14:textId="77777777" w:rsidR="006F6660" w:rsidRPr="008034FF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98,500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EBE358" w14:textId="77777777" w:rsidR="006F6660" w:rsidRPr="008034FF" w:rsidRDefault="006F6660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7D76D8" w14:textId="296C99F4" w:rsidR="006F6660" w:rsidRPr="00921643" w:rsidRDefault="00950DD4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9450813" w14:textId="77777777" w:rsidR="006F6660" w:rsidRPr="008034FF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37EF1" w14:textId="749E71F3" w:rsidR="006F6660" w:rsidRPr="00921643" w:rsidRDefault="00950DD4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9CCAE" w14:textId="77777777" w:rsidR="006F6660" w:rsidRPr="008034FF" w:rsidRDefault="006F6660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26DDC9E" w14:textId="6610883F" w:rsidR="006F6660" w:rsidRPr="008034FF" w:rsidRDefault="00950DD4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72,500</w:t>
            </w:r>
          </w:p>
        </w:tc>
      </w:tr>
    </w:tbl>
    <w:p w14:paraId="0ACC0E5B" w14:textId="77777777" w:rsidR="004D20D6" w:rsidRPr="00FF0F44" w:rsidRDefault="004D20D6">
      <w:pPr>
        <w:rPr>
          <w:sz w:val="30"/>
          <w:szCs w:val="30"/>
        </w:rPr>
      </w:pPr>
    </w:p>
    <w:tbl>
      <w:tblPr>
        <w:tblW w:w="100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757"/>
        <w:gridCol w:w="283"/>
        <w:gridCol w:w="1276"/>
        <w:gridCol w:w="284"/>
        <w:gridCol w:w="1276"/>
        <w:gridCol w:w="283"/>
        <w:gridCol w:w="1758"/>
      </w:tblGrid>
      <w:tr w:rsidR="00837E3B" w:rsidRPr="00284779" w14:paraId="0F07BE15" w14:textId="77777777" w:rsidTr="004E267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14F681D" w14:textId="77777777" w:rsidR="00837E3B" w:rsidRPr="0028477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A0892" w14:textId="4C81161F" w:rsidR="00837E3B" w:rsidRPr="00284779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</w:t>
            </w:r>
            <w:r w:rsidR="000A7A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284779" w14:paraId="4FB7AC68" w14:textId="77777777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713D49E" w14:textId="77777777" w:rsidR="00837E3B" w:rsidRPr="00284779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07297" w14:textId="0B692D73"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="003F00CF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8BF61" w14:textId="77777777" w:rsidR="00837E3B" w:rsidRPr="0028477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2BD" w14:textId="77777777" w:rsidR="00837E3B" w:rsidRPr="00284779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B8914" w14:textId="77777777"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6BE19" w14:textId="77777777" w:rsidR="00837E3B" w:rsidRPr="00284779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6F73A0" w:rsidRPr="00284779" w14:paraId="68D2D37B" w14:textId="77777777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45DFE20" w14:textId="77777777" w:rsidR="006F73A0" w:rsidRPr="00284779" w:rsidRDefault="006F73A0" w:rsidP="006F73A0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B047E" w14:textId="4F526A43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181AB5" w14:textId="77777777" w:rsidR="006F73A0" w:rsidRPr="00284779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56FCA" w14:textId="77777777" w:rsidR="006F73A0" w:rsidRPr="00284779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77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E70A6" w14:textId="77777777" w:rsidR="006F73A0" w:rsidRPr="00284779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46918" w14:textId="77777777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10A0ED" w14:textId="77777777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A6A74" w14:textId="206F92FB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A0A41" w:rsidRPr="00284779" w14:paraId="302FC2DC" w14:textId="77777777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B0812E3" w14:textId="1CA435E4" w:rsidR="00CA0A41" w:rsidRPr="00284779" w:rsidRDefault="00FC462A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FC97C4E" w14:textId="4262B71C" w:rsidR="00CA0A41" w:rsidRPr="00284779" w:rsidRDefault="00FC462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B2C7A0" w14:textId="77777777" w:rsidR="00CA0A41" w:rsidRPr="00284779" w:rsidRDefault="00CA0A41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138BD" w14:textId="4A3D9420" w:rsidR="00CA0A41" w:rsidRPr="00921643" w:rsidRDefault="00E62CC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0A8EFE" w14:textId="77777777" w:rsidR="00CA0A41" w:rsidRPr="008034FF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1C6211" w14:textId="51A69CB3" w:rsidR="00CA0A41" w:rsidRPr="00921643" w:rsidRDefault="00E62CC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EAFE11" w14:textId="77777777" w:rsidR="00CA0A41" w:rsidRPr="00284779" w:rsidRDefault="00CA0A41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D21AE7D" w14:textId="27B54380" w:rsidR="00CA0A41" w:rsidRPr="00284779" w:rsidRDefault="00E62CC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19,000</w:t>
            </w:r>
          </w:p>
        </w:tc>
      </w:tr>
      <w:tr w:rsidR="00CA0A41" w:rsidRPr="00284779" w14:paraId="51B91DAE" w14:textId="77777777" w:rsidTr="006F6660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3533668" w14:textId="3B948C76" w:rsidR="00CA0A41" w:rsidRPr="00284779" w:rsidRDefault="00FC462A" w:rsidP="00360851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A5B0E5F" w14:textId="0281A6BB" w:rsidR="00CA0A41" w:rsidRPr="00284779" w:rsidRDefault="00FC462A" w:rsidP="004E2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36,100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431D24" w14:textId="77777777" w:rsidR="00CA0A41" w:rsidRPr="00284779" w:rsidRDefault="00CA0A41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C1C49F" w14:textId="52E21715" w:rsidR="00CA0A41" w:rsidRPr="00921643" w:rsidRDefault="00E62CC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A0D9BC" w14:textId="77777777" w:rsidR="00CA0A41" w:rsidRPr="008034FF" w:rsidRDefault="00CA0A41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DD032" w14:textId="0B67E745" w:rsidR="00CA0A41" w:rsidRPr="00921643" w:rsidRDefault="00E62CC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(37,500)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B8F245" w14:textId="77777777" w:rsidR="00CA0A41" w:rsidRPr="00284779" w:rsidRDefault="00CA0A41" w:rsidP="004E267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0330E51" w14:textId="0341F1F0" w:rsidR="00CA0A41" w:rsidRPr="00284779" w:rsidRDefault="002E3302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56</w:t>
            </w:r>
            <w:r w:rsidR="00E62C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</w:t>
            </w:r>
            <w:r w:rsidR="00E62CC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00</w:t>
            </w:r>
          </w:p>
        </w:tc>
      </w:tr>
    </w:tbl>
    <w:p w14:paraId="5F87848C" w14:textId="77777777" w:rsidR="00416B55" w:rsidRPr="00FF0F44" w:rsidRDefault="00416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03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757"/>
        <w:gridCol w:w="283"/>
        <w:gridCol w:w="1276"/>
        <w:gridCol w:w="284"/>
        <w:gridCol w:w="1276"/>
        <w:gridCol w:w="283"/>
        <w:gridCol w:w="1758"/>
      </w:tblGrid>
      <w:tr w:rsidR="000A7A9B" w:rsidRPr="00284779" w14:paraId="26CD193D" w14:textId="77777777" w:rsidTr="004E6A5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AB6013A" w14:textId="77777777" w:rsidR="000A7A9B" w:rsidRPr="00284779" w:rsidRDefault="000A7A9B" w:rsidP="004E6A5F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1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CAFE" w14:textId="77777777" w:rsidR="000A7A9B" w:rsidRPr="00284779" w:rsidRDefault="000A7A9B" w:rsidP="004E6A5F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A7A9B" w:rsidRPr="00284779" w14:paraId="0030B800" w14:textId="77777777" w:rsidTr="004E6A5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54DFE05" w14:textId="77777777" w:rsidR="000A7A9B" w:rsidRPr="00284779" w:rsidRDefault="000A7A9B" w:rsidP="004E6A5F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6DCE2" w14:textId="7F1DB5B6" w:rsidR="000A7A9B" w:rsidRPr="00284779" w:rsidRDefault="000A7A9B" w:rsidP="004E6A5F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</w:t>
            </w:r>
            <w:r w:rsidR="003F00CF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4A67D" w14:textId="77777777" w:rsidR="000A7A9B" w:rsidRPr="00284779" w:rsidRDefault="000A7A9B" w:rsidP="004E6A5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3E1D4" w14:textId="77777777" w:rsidR="000A7A9B" w:rsidRPr="00284779" w:rsidRDefault="000A7A9B" w:rsidP="004E6A5F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B4262" w14:textId="77777777" w:rsidR="000A7A9B" w:rsidRPr="00284779" w:rsidRDefault="000A7A9B" w:rsidP="004E6A5F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E5E33" w14:textId="77777777" w:rsidR="000A7A9B" w:rsidRPr="00284779" w:rsidRDefault="000A7A9B" w:rsidP="004E6A5F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6F73A0" w:rsidRPr="00284779" w14:paraId="06E0AE97" w14:textId="77777777" w:rsidTr="004E6A5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80F9A02" w14:textId="5ED42A6B" w:rsidR="006F73A0" w:rsidRPr="00284779" w:rsidRDefault="00950DD4" w:rsidP="006F73A0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43FE8" w14:textId="0A5D49D8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646ED7" w14:textId="77777777" w:rsidR="006F73A0" w:rsidRPr="00284779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CF37D" w14:textId="77777777" w:rsidR="006F73A0" w:rsidRPr="00284779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477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5E3E5" w14:textId="77777777" w:rsidR="006F73A0" w:rsidRPr="00284779" w:rsidRDefault="006F73A0" w:rsidP="006F73A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487BB" w14:textId="77777777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67EBF8" w14:textId="77777777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7D89" w14:textId="77777777" w:rsidR="006F73A0" w:rsidRPr="00284779" w:rsidRDefault="006F73A0" w:rsidP="006F73A0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A7A9B" w:rsidRPr="00284779" w14:paraId="7FD9E958" w14:textId="77777777" w:rsidTr="004E6A5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49684B5" w14:textId="77777777" w:rsidR="000A7A9B" w:rsidRPr="00284779" w:rsidRDefault="000A7A9B" w:rsidP="004E6A5F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อีซีเอฟ </w:t>
            </w: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>พาวเวอร์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4D6E1A40" w14:textId="4342DE0D" w:rsidR="000A7A9B" w:rsidRPr="00284779" w:rsidRDefault="006637D9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74,351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F1E4E4" w14:textId="77777777" w:rsidR="000A7A9B" w:rsidRPr="00284779" w:rsidRDefault="000A7A9B" w:rsidP="004E6A5F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E6B7EC" w14:textId="04B84082" w:rsidR="000A7A9B" w:rsidRPr="00921643" w:rsidRDefault="001F411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2AC24F" w14:textId="77777777" w:rsidR="000A7A9B" w:rsidRPr="008034FF" w:rsidRDefault="000A7A9B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6D27EA" w14:textId="491D80A5" w:rsidR="000A7A9B" w:rsidRPr="00921643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  1,000)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A12654" w14:textId="77777777" w:rsidR="000A7A9B" w:rsidRPr="00284779" w:rsidRDefault="000A7A9B" w:rsidP="004E6A5F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71485B0D" w14:textId="06942421" w:rsidR="000A7A9B" w:rsidRPr="00284779" w:rsidRDefault="001F411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99,851</w:t>
            </w:r>
          </w:p>
        </w:tc>
      </w:tr>
      <w:tr w:rsidR="001F4110" w:rsidRPr="00284779" w14:paraId="5B4019FF" w14:textId="77777777" w:rsidTr="004E6A5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5D9DD43" w14:textId="77777777" w:rsidR="001F4110" w:rsidRPr="00284779" w:rsidRDefault="001F4110" w:rsidP="001F4110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284779">
              <w:rPr>
                <w:rFonts w:ascii="Angsana New" w:hAnsi="Angsana New" w:hint="cs"/>
                <w:sz w:val="30"/>
                <w:szCs w:val="30"/>
                <w:cs/>
              </w:rPr>
              <w:t>แพลนเนทบอร์ด</w:t>
            </w:r>
            <w:r w:rsidRPr="0028477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20A3CC3" w14:textId="4C29A4D6" w:rsidR="001F4110" w:rsidRPr="00284779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12,200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C9F47D" w14:textId="77777777" w:rsidR="001F4110" w:rsidRPr="00284779" w:rsidRDefault="001F4110" w:rsidP="001F411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B50567" w14:textId="1732046E" w:rsidR="001F4110" w:rsidRPr="00921643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9CF76B" w14:textId="77777777" w:rsidR="001F4110" w:rsidRPr="008034FF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CC83CA" w14:textId="5CD79BBB" w:rsidR="001F4110" w:rsidRPr="00921643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    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E88D8A" w14:textId="77777777" w:rsidR="001F4110" w:rsidRPr="00284779" w:rsidRDefault="001F4110" w:rsidP="001F4110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428AA09A" w14:textId="75B494F8" w:rsidR="001F4110" w:rsidRPr="00284779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11,700</w:t>
            </w:r>
          </w:p>
        </w:tc>
      </w:tr>
      <w:tr w:rsidR="001F4110" w:rsidRPr="00284779" w14:paraId="4573B711" w14:textId="77777777" w:rsidTr="004E6A5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E76EC6D" w14:textId="6F444F59" w:rsidR="001F4110" w:rsidRPr="00284779" w:rsidRDefault="001F4110" w:rsidP="001F4110">
            <w:pPr>
              <w:ind w:left="34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358CCCC" w14:textId="5B7616FC" w:rsidR="001F4110" w:rsidRPr="00284779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29,000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B54E42" w14:textId="77777777" w:rsidR="001F4110" w:rsidRPr="00284779" w:rsidRDefault="001F4110" w:rsidP="001F411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87EA88" w14:textId="52928115" w:rsidR="001F4110" w:rsidRPr="00921643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3D31DB" w14:textId="77777777" w:rsidR="001F4110" w:rsidRPr="008034FF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AE8AAE" w14:textId="596ED8F2" w:rsidR="001F4110" w:rsidRPr="00921643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(10,000)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0B132D" w14:textId="77777777" w:rsidR="001F4110" w:rsidRPr="00284779" w:rsidRDefault="001F4110" w:rsidP="001F4110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13EB5049" w14:textId="0C859F59" w:rsidR="001F4110" w:rsidRPr="00284779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19,000</w:t>
            </w:r>
          </w:p>
        </w:tc>
      </w:tr>
      <w:tr w:rsidR="001F4110" w:rsidRPr="00284779" w14:paraId="442A87C5" w14:textId="77777777" w:rsidTr="004E6A5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4287353" w14:textId="654B9D77" w:rsidR="001F4110" w:rsidRPr="00284779" w:rsidRDefault="001F4110" w:rsidP="001F4110">
            <w:pPr>
              <w:ind w:left="34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EDD1F00" w14:textId="23DE895B" w:rsidR="001F4110" w:rsidRPr="00284779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36,000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FB39C4" w14:textId="77777777" w:rsidR="001F4110" w:rsidRPr="00284779" w:rsidRDefault="001F4110" w:rsidP="001F4110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E3C3EE" w14:textId="7D3ECE3A" w:rsidR="001F4110" w:rsidRPr="00921643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E07659" w14:textId="77777777" w:rsidR="001F4110" w:rsidRPr="008034FF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291BF5" w14:textId="6D7A9069" w:rsidR="001F4110" w:rsidRPr="00921643" w:rsidRDefault="001F4110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(37,500)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267DD" w14:textId="77777777" w:rsidR="001F4110" w:rsidRPr="00284779" w:rsidRDefault="001F4110" w:rsidP="001F4110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14:paraId="57F7454D" w14:textId="522AE4D6" w:rsidR="001F4110" w:rsidRPr="00284779" w:rsidRDefault="002E3302" w:rsidP="001F4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56</w:t>
            </w:r>
            <w:r w:rsidR="001F4110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,000</w:t>
            </w:r>
          </w:p>
        </w:tc>
      </w:tr>
    </w:tbl>
    <w:p w14:paraId="7CC01334" w14:textId="77777777" w:rsidR="003552B6" w:rsidRDefault="00355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B5F2F2" w14:textId="77777777" w:rsidR="00B10BB7" w:rsidRDefault="00B10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65BFCB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FCAE32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E9EF49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473137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6F082D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9203AF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525DCF" w14:textId="77777777" w:rsidR="00FF0F44" w:rsidRDefault="00FF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556011" w14:textId="1CCDB223" w:rsidR="004819DC" w:rsidRPr="00416B55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16B55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CA0A41" w:rsidRPr="00416B55">
        <w:rPr>
          <w:rFonts w:ascii="Angsana New" w:hAnsi="Angsana New" w:hint="cs"/>
          <w:b/>
          <w:bCs/>
          <w:sz w:val="30"/>
          <w:szCs w:val="30"/>
          <w:cs/>
        </w:rPr>
        <w:t>และลูกหนี้การค้า</w:t>
      </w:r>
      <w:r w:rsidR="00346C3C" w:rsidRPr="00416B55">
        <w:rPr>
          <w:rFonts w:ascii="Angsana New" w:hAnsi="Angsana New" w:hint="cs"/>
          <w:b/>
          <w:bCs/>
          <w:sz w:val="30"/>
          <w:szCs w:val="30"/>
          <w:cs/>
        </w:rPr>
        <w:t>ส่วนที่</w:t>
      </w:r>
      <w:r w:rsidR="00CA0A41" w:rsidRPr="00416B55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="00FC2E4B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</w:t>
      </w:r>
    </w:p>
    <w:p w14:paraId="6153481C" w14:textId="77777777" w:rsidR="004E4658" w:rsidRPr="002F28A0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025581" w14:textId="43634EA6" w:rsidR="004E4658" w:rsidRPr="00416B55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 </w:t>
      </w:r>
      <w:r w:rsidR="004E4658" w:rsidRPr="00416B55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4E4658" w:rsidRPr="00416B55">
        <w:rPr>
          <w:rFonts w:ascii="Angsana New" w:hAnsi="Angsana New"/>
          <w:color w:val="000000"/>
          <w:sz w:val="30"/>
          <w:szCs w:val="30"/>
        </w:rPr>
        <w:t xml:space="preserve"> </w:t>
      </w:r>
      <w:r w:rsidR="00F505C9" w:rsidRPr="00416B55">
        <w:rPr>
          <w:rFonts w:ascii="Angsana New" w:hAnsi="Angsana New"/>
          <w:sz w:val="30"/>
          <w:szCs w:val="30"/>
        </w:rPr>
        <w:t>3</w:t>
      </w:r>
      <w:r w:rsidR="00F505C9" w:rsidRPr="00416B55">
        <w:rPr>
          <w:rFonts w:ascii="Angsana New" w:hAnsi="Angsana New" w:hint="cs"/>
          <w:sz w:val="30"/>
          <w:szCs w:val="30"/>
        </w:rPr>
        <w:t>1</w:t>
      </w:r>
      <w:r w:rsidR="002216F9" w:rsidRPr="00416B55">
        <w:rPr>
          <w:rFonts w:ascii="Angsana New" w:hAnsi="Angsana New" w:hint="cs"/>
          <w:sz w:val="30"/>
          <w:szCs w:val="30"/>
          <w:cs/>
        </w:rPr>
        <w:t xml:space="preserve"> </w:t>
      </w:r>
      <w:r w:rsidR="00837E3B" w:rsidRPr="00416B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05C9" w:rsidRPr="00416B55">
        <w:rPr>
          <w:rFonts w:ascii="Angsana New" w:hAnsi="Angsana New" w:hint="cs"/>
          <w:sz w:val="30"/>
          <w:szCs w:val="30"/>
        </w:rPr>
        <w:t>256</w:t>
      </w:r>
      <w:r w:rsidR="00F939D5" w:rsidRPr="00416B55">
        <w:rPr>
          <w:rFonts w:ascii="Angsana New" w:hAnsi="Angsana New"/>
          <w:sz w:val="30"/>
          <w:szCs w:val="30"/>
        </w:rPr>
        <w:t>7</w:t>
      </w:r>
      <w:r w:rsidR="005F1D96" w:rsidRPr="00416B55">
        <w:rPr>
          <w:rFonts w:ascii="Angsana New" w:hAnsi="Angsana New"/>
          <w:sz w:val="30"/>
          <w:szCs w:val="30"/>
        </w:rPr>
        <w:t xml:space="preserve"> </w:t>
      </w:r>
      <w:r w:rsidR="005F1D96" w:rsidRPr="00416B55">
        <w:rPr>
          <w:rFonts w:ascii="Angsana New" w:hAnsi="Angsana New"/>
          <w:sz w:val="30"/>
          <w:szCs w:val="30"/>
          <w:cs/>
        </w:rPr>
        <w:t>และ</w:t>
      </w:r>
      <w:r w:rsidR="005879B7" w:rsidRPr="00416B55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416B55">
        <w:rPr>
          <w:rFonts w:ascii="Angsana New" w:hAnsi="Angsana New"/>
          <w:sz w:val="30"/>
          <w:szCs w:val="30"/>
          <w:cs/>
        </w:rPr>
        <w:t xml:space="preserve"> </w:t>
      </w:r>
      <w:r w:rsidR="005F1D96" w:rsidRPr="00416B55">
        <w:rPr>
          <w:rFonts w:ascii="Angsana New" w:hAnsi="Angsana New"/>
          <w:sz w:val="30"/>
          <w:szCs w:val="30"/>
        </w:rPr>
        <w:t xml:space="preserve">31 </w:t>
      </w:r>
      <w:r w:rsidR="00837E3B" w:rsidRPr="00416B55">
        <w:rPr>
          <w:rFonts w:ascii="Angsana New" w:hAnsi="Angsana New"/>
          <w:sz w:val="30"/>
          <w:szCs w:val="30"/>
          <w:cs/>
        </w:rPr>
        <w:t>ธัน</w:t>
      </w:r>
      <w:r w:rsidR="00557BCC" w:rsidRPr="00416B55">
        <w:rPr>
          <w:rFonts w:ascii="Angsana New" w:hAnsi="Angsana New"/>
          <w:sz w:val="30"/>
          <w:szCs w:val="30"/>
          <w:cs/>
        </w:rPr>
        <w:t xml:space="preserve">วาคม </w:t>
      </w:r>
      <w:r w:rsidR="00F505C9" w:rsidRPr="00416B55">
        <w:rPr>
          <w:rFonts w:ascii="Angsana New" w:hAnsi="Angsana New"/>
          <w:sz w:val="30"/>
          <w:szCs w:val="30"/>
        </w:rPr>
        <w:t>256</w:t>
      </w:r>
      <w:r w:rsidR="00F939D5" w:rsidRPr="00416B55">
        <w:rPr>
          <w:rFonts w:ascii="Angsana New" w:hAnsi="Angsana New"/>
          <w:sz w:val="30"/>
          <w:szCs w:val="30"/>
        </w:rPr>
        <w:t>6</w:t>
      </w:r>
      <w:r w:rsidRPr="00416B55">
        <w:rPr>
          <w:rFonts w:ascii="Angsana New" w:hAnsi="Angsana New"/>
          <w:sz w:val="30"/>
          <w:szCs w:val="30"/>
          <w:cs/>
        </w:rPr>
        <w:t xml:space="preserve"> </w:t>
      </w:r>
      <w:r w:rsidR="004E4658" w:rsidRPr="00416B55">
        <w:rPr>
          <w:rFonts w:ascii="Angsana New" w:hAnsi="Angsana New"/>
          <w:color w:val="000000"/>
          <w:sz w:val="30"/>
          <w:szCs w:val="30"/>
          <w:cs/>
        </w:rPr>
        <w:t>แยกตามอายุหนี้ที่ค้างชำระได้ดังนี้</w:t>
      </w:r>
    </w:p>
    <w:p w14:paraId="1B970EF5" w14:textId="77777777" w:rsidR="004E4658" w:rsidRPr="002F28A0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26" w:type="dxa"/>
        <w:tblLayout w:type="fixed"/>
        <w:tblLook w:val="04A0" w:firstRow="1" w:lastRow="0" w:firstColumn="1" w:lastColumn="0" w:noHBand="0" w:noVBand="1"/>
      </w:tblPr>
      <w:tblGrid>
        <w:gridCol w:w="3222"/>
        <w:gridCol w:w="1422"/>
        <w:gridCol w:w="283"/>
        <w:gridCol w:w="1429"/>
        <w:gridCol w:w="267"/>
        <w:gridCol w:w="1409"/>
        <w:gridCol w:w="282"/>
        <w:gridCol w:w="1412"/>
      </w:tblGrid>
      <w:tr w:rsidR="00042576" w:rsidRPr="00416B55" w14:paraId="24C60817" w14:textId="77777777" w:rsidTr="005148D3">
        <w:trPr>
          <w:tblHeader/>
        </w:trPr>
        <w:tc>
          <w:tcPr>
            <w:tcW w:w="3222" w:type="dxa"/>
            <w:vAlign w:val="bottom"/>
          </w:tcPr>
          <w:p w14:paraId="0D257F5C" w14:textId="77777777" w:rsidR="00042576" w:rsidRPr="00416B5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4" w:type="dxa"/>
            <w:gridSpan w:val="7"/>
            <w:tcBorders>
              <w:bottom w:val="single" w:sz="4" w:space="0" w:color="auto"/>
            </w:tcBorders>
            <w:vAlign w:val="bottom"/>
          </w:tcPr>
          <w:p w14:paraId="7293A24B" w14:textId="77777777" w:rsidR="00042576" w:rsidRPr="00416B5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42576" w:rsidRPr="00416B55" w14:paraId="18803964" w14:textId="77777777" w:rsidTr="005148D3">
        <w:trPr>
          <w:tblHeader/>
        </w:trPr>
        <w:tc>
          <w:tcPr>
            <w:tcW w:w="3222" w:type="dxa"/>
            <w:vAlign w:val="bottom"/>
          </w:tcPr>
          <w:p w14:paraId="5C31231C" w14:textId="77777777" w:rsidR="00042576" w:rsidRPr="00416B5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D152" w14:textId="77777777" w:rsidR="00042576" w:rsidRPr="00416B5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0972310" w14:textId="77777777" w:rsidR="00042576" w:rsidRPr="00416B5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E25A" w14:textId="77777777" w:rsidR="00042576" w:rsidRPr="00416B5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3CFD" w:rsidRPr="00416B55" w14:paraId="737712D1" w14:textId="77777777" w:rsidTr="005148D3">
        <w:trPr>
          <w:tblHeader/>
        </w:trPr>
        <w:tc>
          <w:tcPr>
            <w:tcW w:w="3222" w:type="dxa"/>
            <w:vAlign w:val="bottom"/>
          </w:tcPr>
          <w:p w14:paraId="0A2668A1" w14:textId="4E5F82DE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80AE8" w14:textId="77777777" w:rsidR="00A53CF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7E88A969" w14:textId="5E0790BA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BD81D30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0AE62B0C" w14:textId="77777777" w:rsidR="00A53CF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0CE49C39" w14:textId="1CFC0205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bottom"/>
          </w:tcPr>
          <w:p w14:paraId="3949EBC2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BEB8FBD" w14:textId="77777777" w:rsidR="00A53CF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63E63C07" w14:textId="56F61083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  <w:vAlign w:val="bottom"/>
          </w:tcPr>
          <w:p w14:paraId="1299CE7C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20E3E" w14:textId="77777777" w:rsidR="00A53CF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31931AC7" w14:textId="3479308C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A53CFD" w:rsidRPr="00416B55" w14:paraId="648C4C69" w14:textId="77777777" w:rsidTr="005148D3">
        <w:tc>
          <w:tcPr>
            <w:tcW w:w="3222" w:type="dxa"/>
            <w:vAlign w:val="bottom"/>
          </w:tcPr>
          <w:p w14:paraId="3A19C38D" w14:textId="73B74676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16B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="00C410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96FDA28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310F38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C5AF7A0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8DAABD0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67FE199C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vAlign w:val="bottom"/>
          </w:tcPr>
          <w:p w14:paraId="1A2967B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17C9C7D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53CFD" w:rsidRPr="00416B55" w14:paraId="0B426B68" w14:textId="77777777" w:rsidTr="005148D3">
        <w:tc>
          <w:tcPr>
            <w:tcW w:w="3222" w:type="dxa"/>
            <w:vAlign w:val="bottom"/>
          </w:tcPr>
          <w:p w14:paraId="18F115D3" w14:textId="23C81878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DF08EE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E66850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E0A2D0B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76ECE1E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0E64DE8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4E47A49B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2D82BABB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A53CFD" w:rsidRPr="00416B55" w14:paraId="2895F6FB" w14:textId="77777777" w:rsidTr="005148D3">
        <w:tc>
          <w:tcPr>
            <w:tcW w:w="3222" w:type="dxa"/>
            <w:vAlign w:val="bottom"/>
          </w:tcPr>
          <w:p w14:paraId="755C52A6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1DBA9D4" w14:textId="4835DBBB" w:rsidR="00A53CFD" w:rsidRPr="00416B55" w:rsidRDefault="00A57D7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65,</w:t>
            </w:r>
            <w:r w:rsidR="00731FDC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65</w:t>
            </w:r>
            <w:r w:rsidR="001470B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</w:t>
            </w:r>
          </w:p>
        </w:tc>
        <w:tc>
          <w:tcPr>
            <w:tcW w:w="283" w:type="dxa"/>
            <w:vAlign w:val="bottom"/>
          </w:tcPr>
          <w:p w14:paraId="130F303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8B96DBF" w14:textId="14CB21C9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45,984</w:t>
            </w:r>
          </w:p>
        </w:tc>
        <w:tc>
          <w:tcPr>
            <w:tcW w:w="267" w:type="dxa"/>
            <w:vAlign w:val="bottom"/>
          </w:tcPr>
          <w:p w14:paraId="0CB401F8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0BC48CE" w14:textId="25B86FCE" w:rsidR="00A53CFD" w:rsidRPr="00416B55" w:rsidRDefault="00A57D7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80,149</w:t>
            </w:r>
          </w:p>
        </w:tc>
        <w:tc>
          <w:tcPr>
            <w:tcW w:w="282" w:type="dxa"/>
            <w:vAlign w:val="bottom"/>
          </w:tcPr>
          <w:p w14:paraId="0241EC2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360CEABC" w14:textId="1CBBA4FF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3F0BA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87,50</w:t>
            </w:r>
            <w:r w:rsidR="002E330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A53CFD" w:rsidRPr="00416B55" w14:paraId="7D609832" w14:textId="77777777" w:rsidTr="005148D3">
        <w:tc>
          <w:tcPr>
            <w:tcW w:w="3222" w:type="dxa"/>
            <w:vAlign w:val="bottom"/>
          </w:tcPr>
          <w:p w14:paraId="1C30CD02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16B5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73586B1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7B7CFA48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49A8F06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386D9E30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05A7C70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0A64CF33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586D8A54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A53CFD" w:rsidRPr="00416B55" w14:paraId="7664C037" w14:textId="77777777" w:rsidTr="005148D3">
        <w:tc>
          <w:tcPr>
            <w:tcW w:w="3222" w:type="dxa"/>
            <w:vAlign w:val="bottom"/>
          </w:tcPr>
          <w:p w14:paraId="7DBBB4A4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16B55">
              <w:rPr>
                <w:rFonts w:ascii="Angsana New" w:hAnsi="Angsana New"/>
                <w:sz w:val="30"/>
                <w:szCs w:val="30"/>
              </w:rPr>
              <w:t>3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0DE8CC" w14:textId="482F5413" w:rsidR="00A53CFD" w:rsidRPr="00416B55" w:rsidRDefault="00A57D7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29,509</w:t>
            </w:r>
          </w:p>
        </w:tc>
        <w:tc>
          <w:tcPr>
            <w:tcW w:w="283" w:type="dxa"/>
            <w:vAlign w:val="bottom"/>
          </w:tcPr>
          <w:p w14:paraId="21A89F4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CF2E6A4" w14:textId="0262778B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19,933</w:t>
            </w:r>
          </w:p>
        </w:tc>
        <w:tc>
          <w:tcPr>
            <w:tcW w:w="267" w:type="dxa"/>
            <w:vAlign w:val="bottom"/>
          </w:tcPr>
          <w:p w14:paraId="6D8713D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2111F61" w14:textId="27EC45B9" w:rsidR="00A53CFD" w:rsidRPr="00416B55" w:rsidRDefault="00A57D7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28,407</w:t>
            </w:r>
          </w:p>
        </w:tc>
        <w:tc>
          <w:tcPr>
            <w:tcW w:w="282" w:type="dxa"/>
            <w:vAlign w:val="bottom"/>
          </w:tcPr>
          <w:p w14:paraId="15EDCB3F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5E9ADEDD" w14:textId="24547F9B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19,196</w:t>
            </w:r>
          </w:p>
        </w:tc>
      </w:tr>
      <w:tr w:rsidR="00A53CFD" w:rsidRPr="00416B55" w14:paraId="4BDE5ADA" w14:textId="77777777" w:rsidTr="005148D3">
        <w:tc>
          <w:tcPr>
            <w:tcW w:w="3222" w:type="dxa"/>
            <w:vAlign w:val="bottom"/>
          </w:tcPr>
          <w:p w14:paraId="122EE87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16B55">
              <w:rPr>
                <w:rFonts w:ascii="Angsana New" w:hAnsi="Angsana New"/>
                <w:sz w:val="30"/>
                <w:szCs w:val="30"/>
              </w:rPr>
              <w:t>3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16B55">
              <w:rPr>
                <w:rFonts w:ascii="Angsana New" w:hAnsi="Angsana New"/>
                <w:sz w:val="30"/>
                <w:szCs w:val="30"/>
              </w:rPr>
              <w:t>6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988854" w14:textId="5AB928CE" w:rsidR="00A53CFD" w:rsidRPr="00416B55" w:rsidRDefault="00A57D72" w:rsidP="00A5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72B2BE5A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4E3D799B" w14:textId="1690B38A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416B55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276F135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B45B6E3" w14:textId="2E3B98F5" w:rsidR="00A53CFD" w:rsidRPr="00A57D72" w:rsidRDefault="00A57D72" w:rsidP="00A5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A57D7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2" w:type="dxa"/>
            <w:vAlign w:val="bottom"/>
          </w:tcPr>
          <w:p w14:paraId="6C860AD6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D5AB4FE" w14:textId="2ECBB65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416B55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731FDC" w:rsidRPr="00416B55" w14:paraId="77F0198B" w14:textId="77777777" w:rsidTr="005148D3">
        <w:tc>
          <w:tcPr>
            <w:tcW w:w="3222" w:type="dxa"/>
            <w:vAlign w:val="bottom"/>
          </w:tcPr>
          <w:p w14:paraId="2C502A4C" w14:textId="77777777" w:rsidR="00731FDC" w:rsidRPr="00416B55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16B55">
              <w:rPr>
                <w:rFonts w:ascii="Angsana New" w:hAnsi="Angsana New"/>
                <w:sz w:val="30"/>
                <w:szCs w:val="30"/>
              </w:rPr>
              <w:t>6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16B55">
              <w:rPr>
                <w:rFonts w:ascii="Angsana New" w:hAnsi="Angsana New"/>
                <w:sz w:val="30"/>
                <w:szCs w:val="30"/>
              </w:rPr>
              <w:t>12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737BEE" w14:textId="7C5BD610" w:rsidR="00731FDC" w:rsidRPr="00731FDC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5B661687" w14:textId="77777777" w:rsidR="00731FDC" w:rsidRPr="00416B55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767B144D" w14:textId="484476C6" w:rsidR="00731FDC" w:rsidRPr="00416B55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416B55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6AC6D750" w14:textId="77777777" w:rsidR="00731FDC" w:rsidRPr="00416B55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693F1651" w14:textId="0B03FE7B" w:rsidR="00731FDC" w:rsidRPr="00416B55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80</w:t>
            </w:r>
          </w:p>
        </w:tc>
        <w:tc>
          <w:tcPr>
            <w:tcW w:w="282" w:type="dxa"/>
            <w:vAlign w:val="bottom"/>
          </w:tcPr>
          <w:p w14:paraId="3447FDD0" w14:textId="77777777" w:rsidR="00731FDC" w:rsidRPr="00416B55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vAlign w:val="bottom"/>
          </w:tcPr>
          <w:p w14:paraId="48E0ECFA" w14:textId="790A37F3" w:rsidR="00731FDC" w:rsidRPr="00416B55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80</w:t>
            </w:r>
          </w:p>
        </w:tc>
      </w:tr>
      <w:tr w:rsidR="00A53CFD" w:rsidRPr="00416B55" w14:paraId="1EAE568E" w14:textId="77777777" w:rsidTr="005148D3">
        <w:tc>
          <w:tcPr>
            <w:tcW w:w="3222" w:type="dxa"/>
            <w:vAlign w:val="bottom"/>
          </w:tcPr>
          <w:p w14:paraId="5110EAD2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10D67EA" w14:textId="6FB77798" w:rsidR="00A53CFD" w:rsidRPr="00416B55" w:rsidRDefault="00A57D72" w:rsidP="00A5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3" w:type="dxa"/>
            <w:vAlign w:val="bottom"/>
          </w:tcPr>
          <w:p w14:paraId="4A58258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2A42AEC" w14:textId="058D58E8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416B55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5F0F5DC6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B8D5E0D" w14:textId="66508D3D" w:rsidR="00A53CFD" w:rsidRPr="00A57D72" w:rsidRDefault="00A57D72" w:rsidP="00A5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8"/>
              <w:jc w:val="center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 w:rsidRPr="00A57D72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82" w:type="dxa"/>
            <w:vAlign w:val="bottom"/>
          </w:tcPr>
          <w:p w14:paraId="295E12DC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19063866" w14:textId="43E62F74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13,538</w:t>
            </w:r>
          </w:p>
        </w:tc>
      </w:tr>
      <w:tr w:rsidR="00A53CFD" w:rsidRPr="00416B55" w14:paraId="0BDB2ED4" w14:textId="77777777" w:rsidTr="005148D3">
        <w:tc>
          <w:tcPr>
            <w:tcW w:w="3222" w:type="dxa"/>
            <w:vAlign w:val="bottom"/>
          </w:tcPr>
          <w:p w14:paraId="213B539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27EB3" w14:textId="25F37699" w:rsidR="00A53CFD" w:rsidRPr="00416B55" w:rsidRDefault="00A57D7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95,166</w:t>
            </w:r>
          </w:p>
        </w:tc>
        <w:tc>
          <w:tcPr>
            <w:tcW w:w="283" w:type="dxa"/>
            <w:vAlign w:val="bottom"/>
          </w:tcPr>
          <w:p w14:paraId="06C397BC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0C0C5" w14:textId="3AC74923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65,917</w:t>
            </w:r>
          </w:p>
        </w:tc>
        <w:tc>
          <w:tcPr>
            <w:tcW w:w="267" w:type="dxa"/>
            <w:vAlign w:val="bottom"/>
          </w:tcPr>
          <w:p w14:paraId="6A100541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67798" w14:textId="584273C3" w:rsidR="00A53CFD" w:rsidRPr="00416B55" w:rsidRDefault="00A57D7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108,636</w:t>
            </w:r>
          </w:p>
        </w:tc>
        <w:tc>
          <w:tcPr>
            <w:tcW w:w="282" w:type="dxa"/>
            <w:vAlign w:val="bottom"/>
          </w:tcPr>
          <w:p w14:paraId="2446A1B1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5C1DE" w14:textId="0E634332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120,322</w:t>
            </w:r>
          </w:p>
        </w:tc>
      </w:tr>
      <w:tr w:rsidR="00A53CFD" w:rsidRPr="007D3C3D" w14:paraId="795A0605" w14:textId="77777777" w:rsidTr="004F04C8">
        <w:trPr>
          <w:trHeight w:hRule="exact" w:val="397"/>
        </w:trPr>
        <w:tc>
          <w:tcPr>
            <w:tcW w:w="3222" w:type="dxa"/>
            <w:vAlign w:val="bottom"/>
          </w:tcPr>
          <w:p w14:paraId="0ECB9DA8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416B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416B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416B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14:paraId="346BF51F" w14:textId="77777777" w:rsidR="00A53CFD" w:rsidRPr="007D3C3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  <w:vAlign w:val="bottom"/>
          </w:tcPr>
          <w:p w14:paraId="2CA77DDB" w14:textId="77777777" w:rsidR="00A53CFD" w:rsidRPr="007D3C3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093FB00" w14:textId="77777777" w:rsidR="00A53CFD" w:rsidRPr="007D3C3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67" w:type="dxa"/>
            <w:vAlign w:val="bottom"/>
          </w:tcPr>
          <w:p w14:paraId="3810EA92" w14:textId="77777777" w:rsidR="00A53CFD" w:rsidRPr="007D3C3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7C03A606" w14:textId="77777777" w:rsidR="00A53CFD" w:rsidRPr="007D3C3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33051CDB" w14:textId="77777777" w:rsidR="00A53CFD" w:rsidRPr="007D3C3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630CDF4" w14:textId="77777777" w:rsidR="00A53CFD" w:rsidRPr="007D3C3D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</w:pPr>
          </w:p>
        </w:tc>
      </w:tr>
      <w:tr w:rsidR="00A53CFD" w:rsidRPr="00416B55" w14:paraId="5FC49DA8" w14:textId="77777777" w:rsidTr="005148D3">
        <w:tc>
          <w:tcPr>
            <w:tcW w:w="3222" w:type="dxa"/>
            <w:vAlign w:val="bottom"/>
          </w:tcPr>
          <w:p w14:paraId="0DA5DBBD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14:paraId="2EEBA71F" w14:textId="5457E984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319,091</w:t>
            </w:r>
          </w:p>
        </w:tc>
        <w:tc>
          <w:tcPr>
            <w:tcW w:w="283" w:type="dxa"/>
            <w:vAlign w:val="bottom"/>
          </w:tcPr>
          <w:p w14:paraId="2177125A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007C21C" w14:textId="20108A7A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314,064</w:t>
            </w:r>
          </w:p>
        </w:tc>
        <w:tc>
          <w:tcPr>
            <w:tcW w:w="267" w:type="dxa"/>
            <w:vAlign w:val="bottom"/>
          </w:tcPr>
          <w:p w14:paraId="74AEADF2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6C540DD4" w14:textId="36F3559E" w:rsidR="00A53CFD" w:rsidRPr="00416B55" w:rsidRDefault="00A57D72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</w:t>
            </w:r>
            <w:r w:rsidR="001470B4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4,168</w:t>
            </w:r>
          </w:p>
        </w:tc>
        <w:tc>
          <w:tcPr>
            <w:tcW w:w="282" w:type="dxa"/>
            <w:vAlign w:val="bottom"/>
          </w:tcPr>
          <w:p w14:paraId="6FA37406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CA70DAD" w14:textId="75FC3AF3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279,366</w:t>
            </w:r>
          </w:p>
        </w:tc>
      </w:tr>
      <w:tr w:rsidR="00A53CFD" w:rsidRPr="00416B55" w14:paraId="09CA655C" w14:textId="77777777" w:rsidTr="005148D3">
        <w:tc>
          <w:tcPr>
            <w:tcW w:w="3222" w:type="dxa"/>
            <w:vAlign w:val="bottom"/>
          </w:tcPr>
          <w:p w14:paraId="14E120F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416B5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22" w:type="dxa"/>
            <w:vAlign w:val="bottom"/>
          </w:tcPr>
          <w:p w14:paraId="1BBA1233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4C58F509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BBD3131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7414CCE2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D05011F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2408E864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04C80DE9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A53CFD" w:rsidRPr="00416B55" w14:paraId="335C0924" w14:textId="77777777" w:rsidTr="005148D3">
        <w:tc>
          <w:tcPr>
            <w:tcW w:w="3222" w:type="dxa"/>
            <w:vAlign w:val="bottom"/>
          </w:tcPr>
          <w:p w14:paraId="349F395D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16B55">
              <w:rPr>
                <w:rFonts w:ascii="Angsana New" w:hAnsi="Angsana New"/>
                <w:sz w:val="30"/>
                <w:szCs w:val="30"/>
              </w:rPr>
              <w:t>3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5B686E70" w14:textId="1AEA2D64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72,692</w:t>
            </w:r>
          </w:p>
        </w:tc>
        <w:tc>
          <w:tcPr>
            <w:tcW w:w="283" w:type="dxa"/>
            <w:vAlign w:val="bottom"/>
          </w:tcPr>
          <w:p w14:paraId="5061ADBB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E52C01D" w14:textId="15E374BC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50,587</w:t>
            </w:r>
          </w:p>
        </w:tc>
        <w:tc>
          <w:tcPr>
            <w:tcW w:w="267" w:type="dxa"/>
            <w:vAlign w:val="bottom"/>
          </w:tcPr>
          <w:p w14:paraId="57A108ED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57E0579E" w14:textId="3182EFD9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56,293</w:t>
            </w:r>
          </w:p>
        </w:tc>
        <w:tc>
          <w:tcPr>
            <w:tcW w:w="282" w:type="dxa"/>
            <w:vAlign w:val="bottom"/>
          </w:tcPr>
          <w:p w14:paraId="548E3B56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F874481" w14:textId="22034D64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36,277</w:t>
            </w:r>
          </w:p>
        </w:tc>
      </w:tr>
      <w:tr w:rsidR="00A53CFD" w:rsidRPr="00416B55" w14:paraId="7AF126C2" w14:textId="77777777" w:rsidTr="005148D3">
        <w:tc>
          <w:tcPr>
            <w:tcW w:w="3222" w:type="dxa"/>
            <w:vAlign w:val="bottom"/>
          </w:tcPr>
          <w:p w14:paraId="6CD782B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16B55">
              <w:rPr>
                <w:rFonts w:ascii="Angsana New" w:hAnsi="Angsana New"/>
                <w:sz w:val="30"/>
                <w:szCs w:val="30"/>
              </w:rPr>
              <w:t>3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16B55">
              <w:rPr>
                <w:rFonts w:ascii="Angsana New" w:hAnsi="Angsana New"/>
                <w:sz w:val="30"/>
                <w:szCs w:val="30"/>
              </w:rPr>
              <w:t>6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22BEA21D" w14:textId="6DEFBED8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2,686</w:t>
            </w:r>
          </w:p>
        </w:tc>
        <w:tc>
          <w:tcPr>
            <w:tcW w:w="283" w:type="dxa"/>
            <w:vAlign w:val="bottom"/>
          </w:tcPr>
          <w:p w14:paraId="065E014A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5F6423AF" w14:textId="017E3976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1,721</w:t>
            </w:r>
          </w:p>
        </w:tc>
        <w:tc>
          <w:tcPr>
            <w:tcW w:w="267" w:type="dxa"/>
            <w:vAlign w:val="bottom"/>
          </w:tcPr>
          <w:p w14:paraId="1FB9EC6F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3AB01B77" w14:textId="78A71DDB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732</w:t>
            </w:r>
          </w:p>
        </w:tc>
        <w:tc>
          <w:tcPr>
            <w:tcW w:w="282" w:type="dxa"/>
            <w:vAlign w:val="bottom"/>
          </w:tcPr>
          <w:p w14:paraId="111A867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41A53BBA" w14:textId="495EA478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414</w:t>
            </w:r>
          </w:p>
        </w:tc>
      </w:tr>
      <w:tr w:rsidR="00A53CFD" w:rsidRPr="00416B55" w14:paraId="3D3CD590" w14:textId="77777777" w:rsidTr="005148D3">
        <w:tc>
          <w:tcPr>
            <w:tcW w:w="3222" w:type="dxa"/>
            <w:vAlign w:val="bottom"/>
          </w:tcPr>
          <w:p w14:paraId="1068D8AA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416B55">
              <w:rPr>
                <w:rFonts w:ascii="Angsana New" w:hAnsi="Angsana New"/>
                <w:sz w:val="30"/>
                <w:szCs w:val="30"/>
              </w:rPr>
              <w:t>6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416B55">
              <w:rPr>
                <w:rFonts w:ascii="Angsana New" w:hAnsi="Angsana New"/>
                <w:sz w:val="30"/>
                <w:szCs w:val="30"/>
              </w:rPr>
              <w:t>12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14:paraId="214CB2B9" w14:textId="43224E5F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2,879</w:t>
            </w:r>
          </w:p>
        </w:tc>
        <w:tc>
          <w:tcPr>
            <w:tcW w:w="283" w:type="dxa"/>
            <w:vAlign w:val="bottom"/>
          </w:tcPr>
          <w:p w14:paraId="16712931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0E46094E" w14:textId="011032B8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9,469</w:t>
            </w:r>
          </w:p>
        </w:tc>
        <w:tc>
          <w:tcPr>
            <w:tcW w:w="267" w:type="dxa"/>
            <w:vAlign w:val="bottom"/>
          </w:tcPr>
          <w:p w14:paraId="2FDFBA4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34F9C71A" w14:textId="2AF3929F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898</w:t>
            </w:r>
          </w:p>
        </w:tc>
        <w:tc>
          <w:tcPr>
            <w:tcW w:w="282" w:type="dxa"/>
            <w:vAlign w:val="bottom"/>
          </w:tcPr>
          <w:p w14:paraId="6D5808B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655306E8" w14:textId="04124825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7,143</w:t>
            </w:r>
          </w:p>
        </w:tc>
      </w:tr>
      <w:tr w:rsidR="00A53CFD" w:rsidRPr="00416B55" w14:paraId="16D6FB6C" w14:textId="77777777" w:rsidTr="005148D3">
        <w:tc>
          <w:tcPr>
            <w:tcW w:w="3222" w:type="dxa"/>
            <w:vAlign w:val="bottom"/>
          </w:tcPr>
          <w:p w14:paraId="61D9C2A3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A0CD26F" w14:textId="5B517FB4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33,401</w:t>
            </w:r>
          </w:p>
        </w:tc>
        <w:tc>
          <w:tcPr>
            <w:tcW w:w="283" w:type="dxa"/>
            <w:vAlign w:val="bottom"/>
          </w:tcPr>
          <w:p w14:paraId="58F1E9C1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3A16DA6" w14:textId="4C7137F8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28,882</w:t>
            </w:r>
          </w:p>
        </w:tc>
        <w:tc>
          <w:tcPr>
            <w:tcW w:w="267" w:type="dxa"/>
            <w:vAlign w:val="bottom"/>
          </w:tcPr>
          <w:p w14:paraId="72F85FA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D7A8E84" w14:textId="6D02EA17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28,277</w:t>
            </w:r>
          </w:p>
        </w:tc>
        <w:tc>
          <w:tcPr>
            <w:tcW w:w="282" w:type="dxa"/>
            <w:vAlign w:val="bottom"/>
          </w:tcPr>
          <w:p w14:paraId="21BA39BE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045F50F" w14:textId="04CA2CE8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24,039</w:t>
            </w:r>
          </w:p>
        </w:tc>
      </w:tr>
      <w:tr w:rsidR="00A53CFD" w:rsidRPr="00416B55" w14:paraId="2175FCFC" w14:textId="77777777" w:rsidTr="005148D3">
        <w:tc>
          <w:tcPr>
            <w:tcW w:w="3222" w:type="dxa"/>
            <w:vAlign w:val="bottom"/>
          </w:tcPr>
          <w:p w14:paraId="50780FD6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9047664" w14:textId="52686AB0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430,749</w:t>
            </w:r>
          </w:p>
        </w:tc>
        <w:tc>
          <w:tcPr>
            <w:tcW w:w="283" w:type="dxa"/>
            <w:vAlign w:val="bottom"/>
          </w:tcPr>
          <w:p w14:paraId="2B3EAABA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1E287797" w14:textId="404C4D29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404,723</w:t>
            </w:r>
          </w:p>
        </w:tc>
        <w:tc>
          <w:tcPr>
            <w:tcW w:w="267" w:type="dxa"/>
            <w:vAlign w:val="bottom"/>
          </w:tcPr>
          <w:p w14:paraId="1180A36A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F09DEE5" w14:textId="29FB434D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370,368</w:t>
            </w:r>
          </w:p>
        </w:tc>
        <w:tc>
          <w:tcPr>
            <w:tcW w:w="282" w:type="dxa"/>
            <w:vAlign w:val="bottom"/>
          </w:tcPr>
          <w:p w14:paraId="08B8B250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09D669A" w14:textId="7CD27A34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347,239</w:t>
            </w:r>
          </w:p>
        </w:tc>
      </w:tr>
      <w:tr w:rsidR="00A53CFD" w:rsidRPr="00416B55" w14:paraId="3959656D" w14:textId="77777777" w:rsidTr="005148D3">
        <w:tc>
          <w:tcPr>
            <w:tcW w:w="3222" w:type="dxa"/>
          </w:tcPr>
          <w:p w14:paraId="46771D9F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62B840F0" w14:textId="1CF41182" w:rsidR="00A53CFD" w:rsidRPr="00416B55" w:rsidRDefault="001470B4" w:rsidP="00147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7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331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3" w:type="dxa"/>
            <w:vAlign w:val="bottom"/>
          </w:tcPr>
          <w:p w14:paraId="51A031C5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9A232B4" w14:textId="45BB0C5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32,137)</w:t>
            </w:r>
          </w:p>
        </w:tc>
        <w:tc>
          <w:tcPr>
            <w:tcW w:w="267" w:type="dxa"/>
            <w:vAlign w:val="bottom"/>
          </w:tcPr>
          <w:p w14:paraId="2E7FD89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9A4F158" w14:textId="225512EE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A04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</w:t>
            </w:r>
            <w:r w:rsidRPr="00DA04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900</w:t>
            </w:r>
            <w:r w:rsidRPr="00DA04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2" w:type="dxa"/>
            <w:vAlign w:val="bottom"/>
          </w:tcPr>
          <w:p w14:paraId="47CBAAAA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B5F1299" w14:textId="57607F32" w:rsidR="00A53CFD" w:rsidRPr="00DA04A7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A04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24,99</w:t>
            </w:r>
            <w:r w:rsidR="00404DEB" w:rsidRPr="00DA04A7">
              <w:rPr>
                <w:rFonts w:ascii="Angsana New" w:hAnsi="Angsana New" w:hint="cs"/>
                <w:color w:val="000000"/>
                <w:sz w:val="30"/>
                <w:szCs w:val="30"/>
                <w:lang w:eastAsia="zh-CN"/>
              </w:rPr>
              <w:t>2</w:t>
            </w:r>
            <w:r w:rsidRPr="00DA04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A53CFD" w:rsidRPr="00416B55" w14:paraId="6AAF44F0" w14:textId="77777777" w:rsidTr="005148D3">
        <w:tc>
          <w:tcPr>
            <w:tcW w:w="3222" w:type="dxa"/>
          </w:tcPr>
          <w:p w14:paraId="3594EB87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C6738" w14:textId="2FAD59B3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393,418</w:t>
            </w:r>
          </w:p>
        </w:tc>
        <w:tc>
          <w:tcPr>
            <w:tcW w:w="283" w:type="dxa"/>
            <w:vAlign w:val="bottom"/>
          </w:tcPr>
          <w:p w14:paraId="35B0ACA1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7BCC" w14:textId="75A2F944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372,586</w:t>
            </w:r>
          </w:p>
        </w:tc>
        <w:tc>
          <w:tcPr>
            <w:tcW w:w="267" w:type="dxa"/>
            <w:vAlign w:val="bottom"/>
          </w:tcPr>
          <w:p w14:paraId="60291CBF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0AAD9" w14:textId="51CB906C" w:rsidR="00A53CFD" w:rsidRPr="00416B55" w:rsidRDefault="001470B4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340,468</w:t>
            </w:r>
          </w:p>
        </w:tc>
        <w:tc>
          <w:tcPr>
            <w:tcW w:w="282" w:type="dxa"/>
            <w:vAlign w:val="bottom"/>
          </w:tcPr>
          <w:p w14:paraId="5FE70A0B" w14:textId="77777777" w:rsidR="00A53CFD" w:rsidRPr="00416B55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1F37" w14:textId="4D0FE865" w:rsidR="00A53CFD" w:rsidRPr="00DA04A7" w:rsidRDefault="00A53CFD" w:rsidP="00A5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DA04A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322,24</w:t>
            </w:r>
            <w:r w:rsidR="00404DEB" w:rsidRPr="00DA04A7">
              <w:rPr>
                <w:rFonts w:ascii="Angsana New" w:hAnsi="Angsana New" w:hint="cs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1AFFFF97" w14:textId="77777777" w:rsidR="002F28A0" w:rsidRDefault="002F28A0">
      <w:pPr>
        <w:rPr>
          <w:sz w:val="30"/>
          <w:szCs w:val="30"/>
        </w:rPr>
      </w:pPr>
    </w:p>
    <w:p w14:paraId="6E83D8A8" w14:textId="77777777" w:rsidR="002F28A0" w:rsidRDefault="002F28A0">
      <w:pPr>
        <w:rPr>
          <w:sz w:val="30"/>
          <w:szCs w:val="30"/>
        </w:rPr>
      </w:pPr>
    </w:p>
    <w:p w14:paraId="64CD157E" w14:textId="77777777" w:rsidR="002F28A0" w:rsidRDefault="002F28A0">
      <w:pPr>
        <w:rPr>
          <w:sz w:val="30"/>
          <w:szCs w:val="30"/>
        </w:rPr>
      </w:pPr>
    </w:p>
    <w:tbl>
      <w:tblPr>
        <w:tblW w:w="9726" w:type="dxa"/>
        <w:tblLayout w:type="fixed"/>
        <w:tblLook w:val="04A0" w:firstRow="1" w:lastRow="0" w:firstColumn="1" w:lastColumn="0" w:noHBand="0" w:noVBand="1"/>
      </w:tblPr>
      <w:tblGrid>
        <w:gridCol w:w="3222"/>
        <w:gridCol w:w="1422"/>
        <w:gridCol w:w="283"/>
        <w:gridCol w:w="1429"/>
        <w:gridCol w:w="267"/>
        <w:gridCol w:w="1409"/>
        <w:gridCol w:w="282"/>
        <w:gridCol w:w="1412"/>
      </w:tblGrid>
      <w:tr w:rsidR="002F28A0" w:rsidRPr="00416B55" w14:paraId="6F405584" w14:textId="77777777" w:rsidTr="004E6A5F">
        <w:trPr>
          <w:tblHeader/>
        </w:trPr>
        <w:tc>
          <w:tcPr>
            <w:tcW w:w="3222" w:type="dxa"/>
            <w:vAlign w:val="bottom"/>
          </w:tcPr>
          <w:p w14:paraId="068097AE" w14:textId="77777777" w:rsidR="002F28A0" w:rsidRPr="00416B55" w:rsidRDefault="002F28A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4" w:type="dxa"/>
            <w:gridSpan w:val="7"/>
            <w:tcBorders>
              <w:bottom w:val="single" w:sz="4" w:space="0" w:color="auto"/>
            </w:tcBorders>
            <w:vAlign w:val="bottom"/>
          </w:tcPr>
          <w:p w14:paraId="0E47B03A" w14:textId="77777777" w:rsidR="002F28A0" w:rsidRPr="00416B55" w:rsidRDefault="002F28A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2F28A0" w:rsidRPr="00416B55" w14:paraId="4DA6C09A" w14:textId="77777777" w:rsidTr="004E6A5F">
        <w:trPr>
          <w:tblHeader/>
        </w:trPr>
        <w:tc>
          <w:tcPr>
            <w:tcW w:w="3222" w:type="dxa"/>
            <w:vAlign w:val="bottom"/>
          </w:tcPr>
          <w:p w14:paraId="121DAEDA" w14:textId="77777777" w:rsidR="002F28A0" w:rsidRPr="00416B55" w:rsidRDefault="002F28A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AB74" w14:textId="77777777" w:rsidR="002F28A0" w:rsidRPr="00416B55" w:rsidRDefault="002F28A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EC334D8" w14:textId="77777777" w:rsidR="002F28A0" w:rsidRPr="00416B55" w:rsidRDefault="002F28A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F02AF" w14:textId="77777777" w:rsidR="002F28A0" w:rsidRPr="00416B55" w:rsidRDefault="002F28A0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F30" w:rsidRPr="00416B55" w14:paraId="0850CFEC" w14:textId="77777777" w:rsidTr="002F28A0">
        <w:trPr>
          <w:tblHeader/>
        </w:trPr>
        <w:tc>
          <w:tcPr>
            <w:tcW w:w="3222" w:type="dxa"/>
            <w:vAlign w:val="bottom"/>
          </w:tcPr>
          <w:p w14:paraId="1137A34C" w14:textId="1766A5A0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B7DFD" w14:textId="77777777" w:rsidR="00057F30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1E805BCD" w14:textId="6EFD23FB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D4E7BFF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0A7E" w14:textId="77777777" w:rsidR="00057F30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06F7CC24" w14:textId="2C775380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  <w:vAlign w:val="bottom"/>
          </w:tcPr>
          <w:p w14:paraId="6B5F4722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3D30613" w14:textId="77777777" w:rsidR="00057F30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4138DD2F" w14:textId="719CD773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2" w:type="dxa"/>
            <w:vAlign w:val="bottom"/>
          </w:tcPr>
          <w:p w14:paraId="3D8A3B67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3FDC3" w14:textId="77777777" w:rsidR="00057F30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7B15A466" w14:textId="297AF5E9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057F30" w:rsidRPr="00416B55" w14:paraId="467A21C7" w14:textId="77777777" w:rsidTr="005148D3">
        <w:tc>
          <w:tcPr>
            <w:tcW w:w="3222" w:type="dxa"/>
            <w:vAlign w:val="bottom"/>
          </w:tcPr>
          <w:p w14:paraId="7D5BB3FC" w14:textId="5CA438DC" w:rsidR="00057F30" w:rsidRPr="007F1CD7" w:rsidRDefault="00057F30" w:rsidP="007F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F1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ลูกหนี้การค้าส่วนที่ไม่หมุนเวียน</w:t>
            </w:r>
            <w:r w:rsidR="007F1CD7" w:rsidRPr="007F1C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vAlign w:val="bottom"/>
          </w:tcPr>
          <w:p w14:paraId="4214D5FD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3" w:type="dxa"/>
            <w:vAlign w:val="bottom"/>
          </w:tcPr>
          <w:p w14:paraId="34622619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345C6918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67" w:type="dxa"/>
            <w:vAlign w:val="bottom"/>
          </w:tcPr>
          <w:p w14:paraId="583899A8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0E6B9701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82" w:type="dxa"/>
            <w:vAlign w:val="bottom"/>
          </w:tcPr>
          <w:p w14:paraId="508CB417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40E5AF12" w14:textId="77777777" w:rsidR="00057F30" w:rsidRPr="00416B55" w:rsidRDefault="00057F30" w:rsidP="0005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95640C" w:rsidRPr="00416B55" w14:paraId="16EDE16C" w14:textId="77777777" w:rsidTr="0095640C">
        <w:tc>
          <w:tcPr>
            <w:tcW w:w="3222" w:type="dxa"/>
            <w:vAlign w:val="bottom"/>
          </w:tcPr>
          <w:p w14:paraId="053791CD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14:paraId="3FE11BCC" w14:textId="1A3498A5" w:rsidR="0095640C" w:rsidRPr="00416B55" w:rsidRDefault="00281AE7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104</w:t>
            </w:r>
            <w:r w:rsidR="0095640C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875</w:t>
            </w:r>
          </w:p>
        </w:tc>
        <w:tc>
          <w:tcPr>
            <w:tcW w:w="283" w:type="dxa"/>
            <w:vAlign w:val="bottom"/>
          </w:tcPr>
          <w:p w14:paraId="39F42F09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67BD4283" w14:textId="37A17B7D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  <w:tc>
          <w:tcPr>
            <w:tcW w:w="267" w:type="dxa"/>
            <w:vAlign w:val="bottom"/>
          </w:tcPr>
          <w:p w14:paraId="62AD780D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vAlign w:val="bottom"/>
          </w:tcPr>
          <w:p w14:paraId="33E36A1C" w14:textId="1DB769AE" w:rsidR="0095640C" w:rsidRPr="00416B55" w:rsidRDefault="00281AE7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104</w:t>
            </w:r>
            <w:r w:rsidR="0095640C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875</w:t>
            </w:r>
          </w:p>
        </w:tc>
        <w:tc>
          <w:tcPr>
            <w:tcW w:w="282" w:type="dxa"/>
            <w:vAlign w:val="bottom"/>
          </w:tcPr>
          <w:p w14:paraId="366A706A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vAlign w:val="bottom"/>
          </w:tcPr>
          <w:p w14:paraId="2C676DD9" w14:textId="042C6D09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130,429</w:t>
            </w:r>
          </w:p>
        </w:tc>
      </w:tr>
      <w:tr w:rsidR="0095640C" w:rsidRPr="00416B55" w14:paraId="42C22A9D" w14:textId="77777777" w:rsidTr="0095640C">
        <w:tc>
          <w:tcPr>
            <w:tcW w:w="3222" w:type="dxa"/>
          </w:tcPr>
          <w:p w14:paraId="3EED9991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C292565" w14:textId="11D7437A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(    </w:t>
            </w:r>
            <w:r w:rsidR="00281AE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281AE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058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3" w:type="dxa"/>
            <w:vAlign w:val="bottom"/>
          </w:tcPr>
          <w:p w14:paraId="118C65BE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5227D987" w14:textId="75138A5D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1,313)</w:t>
            </w:r>
          </w:p>
        </w:tc>
        <w:tc>
          <w:tcPr>
            <w:tcW w:w="267" w:type="dxa"/>
            <w:vAlign w:val="bottom"/>
          </w:tcPr>
          <w:p w14:paraId="5DD0F006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33950A2B" w14:textId="79347E2D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 xml:space="preserve">(    </w:t>
            </w:r>
            <w:r w:rsidR="00281AE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 w:rsidR="00281AE7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058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82" w:type="dxa"/>
            <w:vAlign w:val="bottom"/>
          </w:tcPr>
          <w:p w14:paraId="77B3F45A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DB20DA4" w14:textId="375FAD64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(    1,313)</w:t>
            </w:r>
          </w:p>
        </w:tc>
      </w:tr>
      <w:tr w:rsidR="0095640C" w:rsidRPr="00416B55" w14:paraId="2FA8598C" w14:textId="77777777" w:rsidTr="005148D3">
        <w:tc>
          <w:tcPr>
            <w:tcW w:w="3222" w:type="dxa"/>
          </w:tcPr>
          <w:p w14:paraId="2DE9A14D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DDFC2" w14:textId="4A80C243" w:rsidR="0095640C" w:rsidRPr="0095640C" w:rsidRDefault="00281AE7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103</w:t>
            </w:r>
            <w:r w:rsidR="0095640C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817</w:t>
            </w:r>
          </w:p>
        </w:tc>
        <w:tc>
          <w:tcPr>
            <w:tcW w:w="283" w:type="dxa"/>
            <w:vAlign w:val="bottom"/>
          </w:tcPr>
          <w:p w14:paraId="38DE1F0C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9D5B8" w14:textId="3A8F13BA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  <w:tc>
          <w:tcPr>
            <w:tcW w:w="267" w:type="dxa"/>
            <w:vAlign w:val="bottom"/>
          </w:tcPr>
          <w:p w14:paraId="5D68BCD3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0C159" w14:textId="13FF0F56" w:rsidR="0095640C" w:rsidRPr="00416B55" w:rsidRDefault="00281AE7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103</w:t>
            </w:r>
            <w:r w:rsidR="0095640C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817</w:t>
            </w:r>
          </w:p>
        </w:tc>
        <w:tc>
          <w:tcPr>
            <w:tcW w:w="282" w:type="dxa"/>
            <w:vAlign w:val="bottom"/>
          </w:tcPr>
          <w:p w14:paraId="01A62CE2" w14:textId="77777777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47A65" w14:textId="6C8B94DD" w:rsidR="0095640C" w:rsidRPr="00416B55" w:rsidRDefault="0095640C" w:rsidP="0095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129,116</w:t>
            </w:r>
          </w:p>
        </w:tc>
      </w:tr>
    </w:tbl>
    <w:p w14:paraId="685B91F0" w14:textId="77777777" w:rsidR="002F28A0" w:rsidRDefault="002F28A0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9337CC" w14:textId="4D3794FD" w:rsidR="006129B7" w:rsidRPr="00416B55" w:rsidRDefault="00DB2F0F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6B55">
        <w:rPr>
          <w:rFonts w:ascii="Angsana New" w:hAnsi="Angsana New" w:hint="cs"/>
          <w:sz w:val="30"/>
          <w:szCs w:val="30"/>
          <w:cs/>
        </w:rPr>
        <w:t>ใน</w:t>
      </w:r>
      <w:r w:rsidR="00553925" w:rsidRPr="00416B55">
        <w:rPr>
          <w:rFonts w:ascii="Angsana New" w:hAnsi="Angsana New" w:hint="cs"/>
          <w:sz w:val="30"/>
          <w:szCs w:val="30"/>
          <w:cs/>
        </w:rPr>
        <w:t>ปี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/>
          <w:sz w:val="30"/>
          <w:szCs w:val="30"/>
        </w:rPr>
        <w:t>2566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บริษัทได้ทำสัญญาผ่อนชำระหนี้ที่คงค้างกับลูกหนี้การค้า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EB7D60" w:rsidRPr="00416B55">
        <w:rPr>
          <w:rFonts w:ascii="Angsana New" w:hAnsi="Angsana New" w:hint="cs"/>
          <w:sz w:val="30"/>
          <w:szCs w:val="30"/>
          <w:cs/>
        </w:rPr>
        <w:t>ซึ่งเป็นลูกหนี้ที่</w:t>
      </w:r>
      <w:r w:rsidR="00C76C3D" w:rsidRPr="00416B55">
        <w:rPr>
          <w:rFonts w:ascii="Angsana New" w:hAnsi="Angsana New" w:hint="cs"/>
          <w:sz w:val="30"/>
          <w:szCs w:val="30"/>
          <w:cs/>
        </w:rPr>
        <w:t>ส่วนใหญ่</w:t>
      </w:r>
      <w:r w:rsidR="00EB7D60" w:rsidRPr="00416B55">
        <w:rPr>
          <w:rFonts w:ascii="Angsana New" w:hAnsi="Angsana New" w:hint="cs"/>
          <w:sz w:val="30"/>
          <w:szCs w:val="30"/>
          <w:cs/>
        </w:rPr>
        <w:t>ค้างชำระเกินกำหนดในช่วง</w:t>
      </w:r>
      <w:r w:rsidR="00EB7D60" w:rsidRPr="00416B55">
        <w:rPr>
          <w:rFonts w:ascii="Angsana New" w:hAnsi="Angsana New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 w:hint="cs"/>
          <w:sz w:val="30"/>
          <w:szCs w:val="30"/>
        </w:rPr>
        <w:t>1</w:t>
      </w:r>
      <w:r w:rsidR="00EB7D60" w:rsidRPr="00416B55">
        <w:rPr>
          <w:rFonts w:ascii="Angsana New" w:hAnsi="Angsana New"/>
          <w:sz w:val="30"/>
          <w:szCs w:val="30"/>
          <w:cs/>
        </w:rPr>
        <w:t xml:space="preserve"> </w:t>
      </w:r>
      <w:r w:rsidR="00EB7D60" w:rsidRPr="00416B55">
        <w:rPr>
          <w:rFonts w:ascii="Angsana New" w:hAnsi="Angsana New" w:hint="cs"/>
          <w:sz w:val="30"/>
          <w:szCs w:val="30"/>
          <w:cs/>
        </w:rPr>
        <w:t>เดือนถึง</w:t>
      </w:r>
      <w:r w:rsidR="00C148A9" w:rsidRPr="00416B55">
        <w:rPr>
          <w:rFonts w:ascii="Angsana New" w:hAnsi="Angsana New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 w:hint="cs"/>
          <w:sz w:val="30"/>
          <w:szCs w:val="30"/>
        </w:rPr>
        <w:t>13</w:t>
      </w:r>
      <w:r w:rsidR="00C148A9" w:rsidRPr="00416B55">
        <w:rPr>
          <w:rFonts w:ascii="Angsana New" w:hAnsi="Angsana New" w:hint="cs"/>
          <w:sz w:val="30"/>
          <w:szCs w:val="30"/>
          <w:cs/>
        </w:rPr>
        <w:t xml:space="preserve"> </w:t>
      </w:r>
      <w:r w:rsidR="00EB7D60" w:rsidRPr="00416B55">
        <w:rPr>
          <w:rFonts w:ascii="Angsana New" w:hAnsi="Angsana New" w:hint="cs"/>
          <w:sz w:val="30"/>
          <w:szCs w:val="30"/>
          <w:cs/>
        </w:rPr>
        <w:t>เดือนเมื่อสิ้นปี</w:t>
      </w:r>
      <w:r w:rsidR="00EB7D60" w:rsidRPr="00416B55">
        <w:rPr>
          <w:rFonts w:ascii="Angsana New" w:hAnsi="Angsana New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/>
          <w:sz w:val="30"/>
          <w:szCs w:val="30"/>
        </w:rPr>
        <w:t>2565</w:t>
      </w:r>
      <w:r w:rsidR="00EB7D60" w:rsidRPr="00416B55">
        <w:rPr>
          <w:rFonts w:ascii="Angsana New" w:hAnsi="Angsana New" w:hint="cs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โดยลูกหนี้เหล่านี้ได้รับผลกระทบทางเศรษฐกิจจากสถานการณ์โควิด</w:t>
      </w:r>
      <w:r w:rsidR="006129B7" w:rsidRPr="00416B55">
        <w:rPr>
          <w:rFonts w:ascii="Angsana New" w:hAnsi="Angsana New"/>
          <w:sz w:val="30"/>
          <w:szCs w:val="30"/>
          <w:cs/>
        </w:rPr>
        <w:t>-</w:t>
      </w:r>
      <w:r w:rsidR="00F505C9" w:rsidRPr="00416B55">
        <w:rPr>
          <w:rFonts w:ascii="Angsana New" w:hAnsi="Angsana New"/>
          <w:sz w:val="30"/>
          <w:szCs w:val="30"/>
        </w:rPr>
        <w:t>19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ในช่วงที่ผ่านมา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ทั้งนี้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</w:t>
      </w:r>
      <w:r w:rsidR="00C76C3D" w:rsidRPr="00416B55">
        <w:rPr>
          <w:rFonts w:ascii="Angsana New" w:hAnsi="Angsana New" w:hint="cs"/>
          <w:sz w:val="30"/>
          <w:szCs w:val="30"/>
          <w:cs/>
        </w:rPr>
        <w:t>ำระหนี้ที่คงค้างเป็นรายเดือน</w:t>
      </w:r>
      <w:r w:rsidR="006129B7" w:rsidRPr="00416B55">
        <w:rPr>
          <w:rFonts w:ascii="Angsana New" w:hAnsi="Angsana New" w:hint="cs"/>
          <w:sz w:val="30"/>
          <w:szCs w:val="30"/>
          <w:cs/>
        </w:rPr>
        <w:t>ระหว่าง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/>
          <w:sz w:val="30"/>
          <w:szCs w:val="30"/>
        </w:rPr>
        <w:t>12</w:t>
      </w:r>
      <w:r w:rsidR="006129B7" w:rsidRPr="00416B55">
        <w:rPr>
          <w:rFonts w:ascii="Angsana New" w:hAnsi="Angsana New" w:hint="cs"/>
          <w:sz w:val="30"/>
          <w:szCs w:val="30"/>
          <w:cs/>
        </w:rPr>
        <w:t xml:space="preserve"> เดือนและ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/>
          <w:sz w:val="30"/>
          <w:szCs w:val="30"/>
        </w:rPr>
        <w:t xml:space="preserve">36 </w:t>
      </w:r>
      <w:r w:rsidR="006129B7" w:rsidRPr="00416B55">
        <w:rPr>
          <w:rFonts w:ascii="Angsana New" w:hAnsi="Angsana New" w:hint="cs"/>
          <w:sz w:val="30"/>
          <w:szCs w:val="30"/>
          <w:cs/>
        </w:rPr>
        <w:t>เดือนโดยมีการ</w:t>
      </w:r>
      <w:r w:rsidR="00C76C3D" w:rsidRPr="00416B55">
        <w:rPr>
          <w:rFonts w:ascii="Angsana New" w:hAnsi="Angsana New" w:hint="cs"/>
          <w:sz w:val="30"/>
          <w:szCs w:val="30"/>
          <w:cs/>
        </w:rPr>
        <w:t>คิด</w:t>
      </w:r>
      <w:r w:rsidR="006129B7" w:rsidRPr="00416B55">
        <w:rPr>
          <w:rFonts w:ascii="Angsana New" w:hAnsi="Angsana New" w:hint="cs"/>
          <w:sz w:val="30"/>
          <w:szCs w:val="30"/>
          <w:cs/>
        </w:rPr>
        <w:t>ดอกเบี้ยในอัตราร้อยละ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/>
          <w:sz w:val="30"/>
          <w:szCs w:val="30"/>
        </w:rPr>
        <w:t xml:space="preserve">6.6 </w:t>
      </w:r>
      <w:r w:rsidR="006129B7" w:rsidRPr="00416B55">
        <w:rPr>
          <w:rFonts w:ascii="Angsana New" w:hAnsi="Angsana New" w:hint="cs"/>
          <w:sz w:val="30"/>
          <w:szCs w:val="30"/>
          <w:cs/>
        </w:rPr>
        <w:t>ต่อปี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ณ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วันที่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/>
          <w:sz w:val="30"/>
          <w:szCs w:val="30"/>
        </w:rPr>
        <w:t>31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มีนาคม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/>
          <w:sz w:val="30"/>
          <w:szCs w:val="30"/>
        </w:rPr>
        <w:t>256</w:t>
      </w:r>
      <w:r w:rsidR="00553925" w:rsidRPr="00416B55">
        <w:rPr>
          <w:rFonts w:ascii="Angsana New" w:hAnsi="Angsana New"/>
          <w:sz w:val="30"/>
          <w:szCs w:val="30"/>
        </w:rPr>
        <w:t>7</w:t>
      </w:r>
      <w:r w:rsidR="006129B7" w:rsidRPr="00416B55">
        <w:rPr>
          <w:rFonts w:ascii="Angsana New" w:hAnsi="Angsana New"/>
          <w:sz w:val="30"/>
          <w:szCs w:val="30"/>
          <w:cs/>
        </w:rPr>
        <w:t xml:space="preserve"> </w:t>
      </w:r>
      <w:r w:rsidR="006129B7" w:rsidRPr="00416B55">
        <w:rPr>
          <w:rFonts w:ascii="Angsana New" w:hAnsi="Angsana New" w:hint="cs"/>
          <w:sz w:val="30"/>
          <w:szCs w:val="30"/>
          <w:cs/>
        </w:rPr>
        <w:t>ยอดคงเหลือของลูกหนี้ดังกล่าวสรุปได้ดังนี้</w:t>
      </w:r>
    </w:p>
    <w:p w14:paraId="28D05B56" w14:textId="77777777" w:rsidR="006129B7" w:rsidRPr="00416B55" w:rsidRDefault="006129B7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3" w:type="dxa"/>
        <w:tblLook w:val="04A0" w:firstRow="1" w:lastRow="0" w:firstColumn="1" w:lastColumn="0" w:noHBand="0" w:noVBand="1"/>
      </w:tblPr>
      <w:tblGrid>
        <w:gridCol w:w="5508"/>
        <w:gridCol w:w="270"/>
        <w:gridCol w:w="1620"/>
        <w:gridCol w:w="236"/>
        <w:gridCol w:w="1719"/>
      </w:tblGrid>
      <w:tr w:rsidR="002C27F9" w:rsidRPr="00416B55" w14:paraId="16812E0A" w14:textId="77777777" w:rsidTr="002C27F9">
        <w:tc>
          <w:tcPr>
            <w:tcW w:w="5508" w:type="dxa"/>
          </w:tcPr>
          <w:p w14:paraId="5C4CBDFE" w14:textId="77777777" w:rsidR="002C27F9" w:rsidRPr="00416B5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6B5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ส่วนที่ครบกำหนดชำระภายในหนึ่งปี</w:t>
            </w:r>
            <w:r w:rsidR="00C76C3D" w:rsidRPr="00416B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70" w:type="dxa"/>
          </w:tcPr>
          <w:p w14:paraId="0721AB9E" w14:textId="77777777" w:rsidR="002C27F9" w:rsidRPr="00416B5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C186EB" w14:textId="51C30DD4" w:rsidR="002C27F9" w:rsidRPr="00416B55" w:rsidRDefault="0095640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123,059</w:t>
            </w:r>
          </w:p>
        </w:tc>
        <w:tc>
          <w:tcPr>
            <w:tcW w:w="236" w:type="dxa"/>
          </w:tcPr>
          <w:p w14:paraId="6861B9E3" w14:textId="77777777" w:rsidR="002C27F9" w:rsidRPr="00416B5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825357A" w14:textId="77777777" w:rsidR="002C27F9" w:rsidRPr="00416B55" w:rsidRDefault="002C27F9" w:rsidP="00EB7D60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30"/>
                <w:szCs w:val="30"/>
              </w:rPr>
            </w:pPr>
            <w:r w:rsidRPr="00416B5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C27F9" w:rsidRPr="00416B55" w14:paraId="4EDBD9BD" w14:textId="77777777" w:rsidTr="002C27F9">
        <w:tc>
          <w:tcPr>
            <w:tcW w:w="5508" w:type="dxa"/>
          </w:tcPr>
          <w:p w14:paraId="74CFE941" w14:textId="77777777" w:rsidR="002C27F9" w:rsidRPr="00416B5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6B5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ส่วนที่ครบกำหนดชำระเกินกว่าหนึ่งปี</w:t>
            </w:r>
            <w:r w:rsidR="00C76C3D" w:rsidRPr="00416B55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C76C3D" w:rsidRPr="00416B55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7346895" w14:textId="77777777" w:rsidR="002C27F9" w:rsidRPr="00416B5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09D13A3" w14:textId="417FCBB6" w:rsidR="002C27F9" w:rsidRPr="00416B55" w:rsidRDefault="0095640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103,817</w:t>
            </w:r>
          </w:p>
        </w:tc>
        <w:tc>
          <w:tcPr>
            <w:tcW w:w="236" w:type="dxa"/>
          </w:tcPr>
          <w:p w14:paraId="0507498E" w14:textId="77777777" w:rsidR="002C27F9" w:rsidRPr="00416B5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39D914D" w14:textId="77777777" w:rsidR="002C27F9" w:rsidRPr="00416B55" w:rsidRDefault="002C27F9" w:rsidP="00EB7D60">
            <w:pPr>
              <w:pStyle w:val="NoSpacing"/>
              <w:spacing w:line="240" w:lineRule="atLeast"/>
              <w:ind w:right="144"/>
              <w:rPr>
                <w:rFonts w:ascii="Angsana New" w:hAnsi="Angsana New" w:cs="Angsana New"/>
                <w:sz w:val="30"/>
                <w:szCs w:val="30"/>
              </w:rPr>
            </w:pPr>
            <w:r w:rsidRPr="00416B5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C27F9" w:rsidRPr="00416B55" w14:paraId="4875FB08" w14:textId="77777777" w:rsidTr="002C27F9">
        <w:tc>
          <w:tcPr>
            <w:tcW w:w="5508" w:type="dxa"/>
          </w:tcPr>
          <w:p w14:paraId="633D0C49" w14:textId="77777777" w:rsidR="002C27F9" w:rsidRPr="00416B5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16B55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0D4A8D" w14:textId="77777777" w:rsidR="002C27F9" w:rsidRPr="00416B55" w:rsidRDefault="002C27F9" w:rsidP="002C27F9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CAA0" w14:textId="0F106E75" w:rsidR="002C27F9" w:rsidRPr="00416B55" w:rsidRDefault="0095640C" w:rsidP="002C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  <w:t>226,876</w:t>
            </w:r>
          </w:p>
        </w:tc>
        <w:tc>
          <w:tcPr>
            <w:tcW w:w="236" w:type="dxa"/>
          </w:tcPr>
          <w:p w14:paraId="06F7604D" w14:textId="77777777" w:rsidR="002C27F9" w:rsidRPr="00416B55" w:rsidRDefault="002C27F9" w:rsidP="002C27F9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B362D55" w14:textId="77777777" w:rsidR="002C27F9" w:rsidRPr="00416B55" w:rsidRDefault="002C27F9" w:rsidP="00EB7D60">
            <w:pPr>
              <w:pStyle w:val="NoSpacing"/>
              <w:spacing w:line="240" w:lineRule="atLeast"/>
              <w:ind w:right="223"/>
              <w:rPr>
                <w:rFonts w:ascii="Angsana New" w:hAnsi="Angsana New" w:cs="Angsana New"/>
                <w:sz w:val="30"/>
                <w:szCs w:val="30"/>
              </w:rPr>
            </w:pPr>
            <w:r w:rsidRPr="00416B55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</w:tbl>
    <w:p w14:paraId="712C43FC" w14:textId="77777777" w:rsidR="00271A7A" w:rsidRPr="00416B55" w:rsidRDefault="00271A7A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3911D5" w14:textId="3B113A03" w:rsidR="00042576" w:rsidRPr="00416B55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16B5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05C9" w:rsidRPr="00416B55">
        <w:rPr>
          <w:rFonts w:ascii="Angsana New" w:hAnsi="Angsana New"/>
          <w:sz w:val="30"/>
          <w:szCs w:val="30"/>
        </w:rPr>
        <w:t>31</w:t>
      </w:r>
      <w:r w:rsidRPr="00416B55">
        <w:rPr>
          <w:rFonts w:ascii="Angsana New" w:hAnsi="Angsana New"/>
          <w:sz w:val="30"/>
          <w:szCs w:val="30"/>
          <w:cs/>
        </w:rPr>
        <w:t xml:space="preserve"> </w:t>
      </w:r>
      <w:r w:rsidRPr="00416B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05C9" w:rsidRPr="00416B55">
        <w:rPr>
          <w:rFonts w:ascii="Angsana New" w:hAnsi="Angsana New"/>
          <w:sz w:val="30"/>
          <w:szCs w:val="30"/>
        </w:rPr>
        <w:t>256</w:t>
      </w:r>
      <w:r w:rsidR="00E16B86" w:rsidRPr="00416B55">
        <w:rPr>
          <w:rFonts w:ascii="Angsana New" w:hAnsi="Angsana New"/>
          <w:sz w:val="30"/>
          <w:szCs w:val="30"/>
        </w:rPr>
        <w:t>7</w:t>
      </w:r>
      <w:r w:rsidRPr="00416B55">
        <w:rPr>
          <w:rFonts w:ascii="Angsana New" w:hAnsi="Angsana New"/>
          <w:sz w:val="30"/>
          <w:szCs w:val="30"/>
          <w:cs/>
        </w:rPr>
        <w:t xml:space="preserve"> และ</w:t>
      </w:r>
      <w:r w:rsidRPr="00416B55">
        <w:rPr>
          <w:rFonts w:ascii="Angsana New" w:hAnsi="Angsana New" w:hint="cs"/>
          <w:sz w:val="30"/>
          <w:szCs w:val="30"/>
          <w:cs/>
        </w:rPr>
        <w:t>วันที่</w:t>
      </w:r>
      <w:r w:rsidRPr="00416B55">
        <w:rPr>
          <w:rFonts w:ascii="Angsana New" w:hAnsi="Angsana New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 w:hint="cs"/>
          <w:sz w:val="30"/>
          <w:szCs w:val="30"/>
        </w:rPr>
        <w:t>31</w:t>
      </w:r>
      <w:r w:rsidRPr="00416B5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505C9" w:rsidRPr="00416B55">
        <w:rPr>
          <w:rFonts w:ascii="Angsana New" w:hAnsi="Angsana New" w:hint="cs"/>
          <w:sz w:val="30"/>
          <w:szCs w:val="30"/>
        </w:rPr>
        <w:t>256</w:t>
      </w:r>
      <w:r w:rsidR="00E16B86" w:rsidRPr="00416B55">
        <w:rPr>
          <w:rFonts w:ascii="Angsana New" w:hAnsi="Angsana New"/>
          <w:sz w:val="30"/>
          <w:szCs w:val="30"/>
        </w:rPr>
        <w:t>6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บริษัทได้นำลูกหนี้การค้าจำนวนเงินประมาณ </w:t>
      </w:r>
      <w:r w:rsidR="00627673">
        <w:rPr>
          <w:rFonts w:ascii="Angsana New" w:hAnsi="Angsana New"/>
          <w:color w:val="000000"/>
          <w:sz w:val="30"/>
          <w:szCs w:val="30"/>
        </w:rPr>
        <w:t xml:space="preserve">243.7 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ล้านบาทและ </w:t>
      </w:r>
      <w:r w:rsidR="008A1869" w:rsidRPr="00416B55">
        <w:rPr>
          <w:rFonts w:ascii="Angsana New" w:hAnsi="Angsana New"/>
          <w:color w:val="000000"/>
          <w:sz w:val="30"/>
          <w:szCs w:val="30"/>
        </w:rPr>
        <w:t>227.9</w:t>
      </w:r>
      <w:r w:rsidRPr="00416B5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6B55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A042CD" w:rsidRPr="00416B5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5D91" w:rsidRPr="00416B55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="00A042CD" w:rsidRPr="00416B55">
        <w:rPr>
          <w:rFonts w:ascii="Angsana New" w:hAnsi="Angsana New" w:hint="cs"/>
          <w:color w:val="000000"/>
          <w:sz w:val="30"/>
          <w:szCs w:val="30"/>
          <w:cs/>
        </w:rPr>
        <w:t xml:space="preserve">(รวมยอดคงค้างกับบริษัทที่เกี่ยวข้องกันจำนวนประมาณ </w:t>
      </w:r>
      <w:r w:rsidR="00627673">
        <w:rPr>
          <w:rFonts w:ascii="Angsana New" w:hAnsi="Angsana New"/>
          <w:color w:val="000000"/>
          <w:sz w:val="30"/>
          <w:szCs w:val="30"/>
        </w:rPr>
        <w:t>55.5</w:t>
      </w:r>
      <w:r w:rsidR="00955D91" w:rsidRPr="00416B5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A042CD" w:rsidRPr="00416B55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="00CF5644" w:rsidRPr="00416B55">
        <w:rPr>
          <w:rFonts w:ascii="Angsana New" w:hAnsi="Angsana New"/>
          <w:color w:val="000000"/>
          <w:sz w:val="30"/>
          <w:szCs w:val="30"/>
        </w:rPr>
        <w:t xml:space="preserve"> </w:t>
      </w:r>
      <w:r w:rsidRPr="00416B55">
        <w:rPr>
          <w:rFonts w:ascii="Angsana New" w:hAnsi="Angsana New"/>
          <w:color w:val="000000"/>
          <w:sz w:val="30"/>
          <w:szCs w:val="30"/>
          <w:cs/>
        </w:rPr>
        <w:t>ไปขายลดแก่สถาบันการเงินในประเทศ</w:t>
      </w:r>
      <w:r w:rsidR="00B55605" w:rsidRPr="00416B55">
        <w:rPr>
          <w:rFonts w:ascii="Angsana New" w:hAnsi="Angsana New" w:hint="cs"/>
          <w:sz w:val="30"/>
          <w:szCs w:val="30"/>
          <w:cs/>
        </w:rPr>
        <w:t>สี่</w:t>
      </w:r>
      <w:r w:rsidRPr="00416B55">
        <w:rPr>
          <w:rFonts w:ascii="Angsana New" w:hAnsi="Angsana New"/>
          <w:sz w:val="30"/>
          <w:szCs w:val="30"/>
          <w:cs/>
        </w:rPr>
        <w:t>แห่ง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16B55">
        <w:rPr>
          <w:rFonts w:ascii="Angsana New" w:hAnsi="Angsana New"/>
          <w:color w:val="000000"/>
          <w:sz w:val="30"/>
          <w:szCs w:val="30"/>
        </w:rPr>
        <w:t>(</w:t>
      </w:r>
      <w:r w:rsidRPr="00416B55">
        <w:rPr>
          <w:rFonts w:ascii="Angsana New" w:hAnsi="Angsana New"/>
          <w:color w:val="000000"/>
          <w:sz w:val="30"/>
          <w:szCs w:val="30"/>
          <w:cs/>
        </w:rPr>
        <w:t>ภายใต้วงเงินสินเชื่อรวม</w:t>
      </w:r>
      <w:r w:rsidRPr="00416B55">
        <w:rPr>
          <w:rFonts w:ascii="Angsana New" w:hAnsi="Angsana New"/>
          <w:color w:val="000000"/>
          <w:sz w:val="30"/>
          <w:szCs w:val="30"/>
        </w:rPr>
        <w:t xml:space="preserve"> </w:t>
      </w:r>
      <w:r w:rsidR="00627673">
        <w:rPr>
          <w:rFonts w:ascii="Angsana New" w:hAnsi="Angsana New"/>
          <w:color w:val="000000"/>
          <w:sz w:val="30"/>
          <w:szCs w:val="30"/>
        </w:rPr>
        <w:t>210</w:t>
      </w:r>
      <w:r w:rsidR="00955D91" w:rsidRPr="00416B55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Pr="00416B55">
        <w:rPr>
          <w:rFonts w:ascii="Angsana New" w:hAnsi="Angsana New"/>
          <w:color w:val="000000"/>
          <w:sz w:val="30"/>
          <w:szCs w:val="30"/>
        </w:rPr>
        <w:t>)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โดยสถาบันการเงินดังกล่าวมีสิทธิไล่เบี้ยจำนวนเงินประมาณ </w:t>
      </w:r>
      <w:r w:rsidR="00627673">
        <w:rPr>
          <w:rFonts w:ascii="Angsana New" w:hAnsi="Angsana New"/>
          <w:color w:val="000000"/>
          <w:sz w:val="30"/>
          <w:szCs w:val="30"/>
        </w:rPr>
        <w:t>207.4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2C4583" w:rsidRPr="00416B55">
        <w:rPr>
          <w:rFonts w:ascii="Angsana New" w:hAnsi="Angsana New"/>
          <w:color w:val="000000"/>
          <w:sz w:val="30"/>
          <w:szCs w:val="30"/>
        </w:rPr>
        <w:t>195.7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416B55">
        <w:rPr>
          <w:rFonts w:ascii="Angsana New" w:hAnsi="Angsana New"/>
          <w:color w:val="000000"/>
          <w:sz w:val="30"/>
          <w:szCs w:val="30"/>
        </w:rPr>
        <w:t>“</w:t>
      </w:r>
      <w:r w:rsidRPr="00416B55">
        <w:rPr>
          <w:rFonts w:ascii="Angsana New" w:hAnsi="Angsana New"/>
          <w:color w:val="000000"/>
          <w:sz w:val="30"/>
          <w:szCs w:val="30"/>
          <w:cs/>
        </w:rPr>
        <w:t>เจ้าหนี้จากการขายสิทธิเรียกร้อง</w:t>
      </w:r>
      <w:r w:rsidR="007F1CD7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Pr="00416B55">
        <w:rPr>
          <w:rFonts w:ascii="Angsana New" w:hAnsi="Angsana New"/>
          <w:color w:val="000000"/>
          <w:sz w:val="30"/>
          <w:szCs w:val="30"/>
          <w:cs/>
        </w:rPr>
        <w:t>ลูกหนี้การค้า</w:t>
      </w:r>
      <w:r w:rsidRPr="00416B55">
        <w:rPr>
          <w:rFonts w:ascii="Angsana New" w:hAnsi="Angsana New"/>
          <w:color w:val="000000"/>
          <w:sz w:val="30"/>
          <w:szCs w:val="30"/>
        </w:rPr>
        <w:t>”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ในงบฐานะการเงิน</w:t>
      </w:r>
    </w:p>
    <w:p w14:paraId="18AF30BB" w14:textId="77777777" w:rsidR="00627673" w:rsidRPr="00416B55" w:rsidRDefault="00627673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ADF01C" w14:textId="50F7F7A5" w:rsidR="005F5B59" w:rsidRDefault="005F5B59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16B55">
        <w:rPr>
          <w:rFonts w:ascii="Angsana New" w:hAnsi="Angsana New" w:hint="cs"/>
          <w:color w:val="000000"/>
          <w:sz w:val="30"/>
          <w:szCs w:val="30"/>
          <w:cs/>
        </w:rPr>
        <w:t>ระยะเวลาการให้สินเชื่อ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416B55">
        <w:rPr>
          <w:rFonts w:ascii="Angsana New" w:hAnsi="Angsana New" w:hint="cs"/>
          <w:color w:val="000000"/>
          <w:sz w:val="30"/>
          <w:szCs w:val="30"/>
          <w:cs/>
        </w:rPr>
        <w:t>เครดิตเทอม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416B55">
        <w:rPr>
          <w:rFonts w:ascii="Angsana New" w:hAnsi="Angsana New" w:hint="cs"/>
          <w:color w:val="000000"/>
          <w:sz w:val="30"/>
          <w:szCs w:val="30"/>
          <w:cs/>
        </w:rPr>
        <w:t>แก่ลูกค้าตามนโยบายของกลุ่มบริษัทคือ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16B55">
        <w:rPr>
          <w:rFonts w:ascii="Angsana New" w:hAnsi="Angsana New"/>
          <w:color w:val="000000"/>
          <w:sz w:val="30"/>
          <w:szCs w:val="30"/>
        </w:rPr>
        <w:t>30-90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16B55">
        <w:rPr>
          <w:rFonts w:ascii="Angsana New" w:hAnsi="Angsana New" w:hint="cs"/>
          <w:color w:val="000000"/>
          <w:sz w:val="30"/>
          <w:szCs w:val="30"/>
          <w:cs/>
        </w:rPr>
        <w:t>วัน</w:t>
      </w:r>
    </w:p>
    <w:p w14:paraId="7330F4C8" w14:textId="77777777" w:rsidR="00CA7617" w:rsidRDefault="00CA7617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5F016F" w14:textId="77777777" w:rsidR="00CA7617" w:rsidRPr="00416B55" w:rsidRDefault="00CA7617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E3E147" w14:textId="406964C0" w:rsidR="00B2113C" w:rsidRPr="00416B55" w:rsidRDefault="00C9510A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16B55">
        <w:rPr>
          <w:rFonts w:ascii="Angsana New" w:hAnsi="Angsana New" w:hint="cs"/>
          <w:color w:val="000000"/>
          <w:sz w:val="30"/>
          <w:szCs w:val="30"/>
          <w:cs/>
        </w:rPr>
        <w:lastRenderedPageBreak/>
        <w:t>ลูกหนี้อื่น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Pr="00416B55">
        <w:rPr>
          <w:rFonts w:ascii="Angsana New" w:hAnsi="Angsana New" w:hint="cs"/>
          <w:color w:val="000000"/>
          <w:sz w:val="30"/>
          <w:szCs w:val="30"/>
          <w:cs/>
        </w:rPr>
        <w:t>บุคคลและกิจการอื่น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Pr="00416B55">
        <w:rPr>
          <w:rFonts w:ascii="Angsana New" w:hAnsi="Angsana New" w:hint="cs"/>
          <w:color w:val="000000"/>
          <w:sz w:val="30"/>
          <w:szCs w:val="30"/>
          <w:cs/>
        </w:rPr>
        <w:t>สุทธิ</w:t>
      </w:r>
      <w:r w:rsidRPr="00416B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F5B59" w:rsidRPr="00416B55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="005F5B59" w:rsidRPr="00416B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F5B59" w:rsidRPr="00416B5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5F5B59" w:rsidRPr="00416B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16B5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416B55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416B55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416B55">
        <w:rPr>
          <w:rFonts w:ascii="Angsana New" w:hAnsi="Angsana New" w:hint="cs"/>
          <w:color w:val="000000"/>
          <w:sz w:val="30"/>
          <w:szCs w:val="30"/>
          <w:cs/>
        </w:rPr>
        <w:t xml:space="preserve">และวันที่ </w:t>
      </w:r>
      <w:r w:rsidR="005F5B59" w:rsidRPr="00416B55">
        <w:rPr>
          <w:rFonts w:ascii="Angsana New" w:hAnsi="Angsana New"/>
          <w:color w:val="000000"/>
          <w:sz w:val="30"/>
          <w:szCs w:val="30"/>
        </w:rPr>
        <w:t xml:space="preserve">31 </w:t>
      </w:r>
      <w:r w:rsidR="005F5B59" w:rsidRPr="00416B5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5F5B59" w:rsidRPr="00416B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F5B59" w:rsidRPr="00416B55">
        <w:rPr>
          <w:rFonts w:ascii="Angsana New" w:hAnsi="Angsana New"/>
          <w:color w:val="000000"/>
          <w:sz w:val="30"/>
          <w:szCs w:val="30"/>
        </w:rPr>
        <w:t xml:space="preserve">2566 </w:t>
      </w:r>
      <w:r w:rsidR="005F5B59" w:rsidRPr="00416B55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A6DF8D1" w14:textId="77777777" w:rsidR="00A042CD" w:rsidRPr="00416B55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3742"/>
        <w:gridCol w:w="1361"/>
        <w:gridCol w:w="236"/>
        <w:gridCol w:w="1362"/>
        <w:gridCol w:w="236"/>
        <w:gridCol w:w="1361"/>
        <w:gridCol w:w="236"/>
        <w:gridCol w:w="1359"/>
        <w:gridCol w:w="6"/>
      </w:tblGrid>
      <w:tr w:rsidR="00B05ACD" w:rsidRPr="00416B55" w14:paraId="1F07A0BF" w14:textId="77777777" w:rsidTr="008F63F1">
        <w:trPr>
          <w:gridAfter w:val="1"/>
          <w:wAfter w:w="6" w:type="dxa"/>
          <w:trHeight w:val="283"/>
          <w:tblHeader/>
        </w:trPr>
        <w:tc>
          <w:tcPr>
            <w:tcW w:w="3742" w:type="dxa"/>
            <w:vAlign w:val="bottom"/>
          </w:tcPr>
          <w:p w14:paraId="007FAEED" w14:textId="77777777" w:rsidR="00B05ACD" w:rsidRPr="00416B5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1" w:type="dxa"/>
            <w:gridSpan w:val="7"/>
            <w:tcBorders>
              <w:bottom w:val="single" w:sz="4" w:space="0" w:color="auto"/>
            </w:tcBorders>
            <w:vAlign w:val="bottom"/>
          </w:tcPr>
          <w:p w14:paraId="3D66779D" w14:textId="77777777" w:rsidR="00B05ACD" w:rsidRPr="00416B5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B05ACD" w:rsidRPr="00416B55" w14:paraId="5BACCFEC" w14:textId="77777777" w:rsidTr="008F63F1">
        <w:trPr>
          <w:trHeight w:val="283"/>
          <w:tblHeader/>
        </w:trPr>
        <w:tc>
          <w:tcPr>
            <w:tcW w:w="3742" w:type="dxa"/>
            <w:vAlign w:val="bottom"/>
          </w:tcPr>
          <w:p w14:paraId="02AE951C" w14:textId="77777777" w:rsidR="00B05ACD" w:rsidRPr="00416B5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AFEDA" w14:textId="77777777" w:rsidR="00B05ACD" w:rsidRPr="00416B5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B2FED6E" w14:textId="77777777" w:rsidR="00B05ACD" w:rsidRPr="00416B5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465A9" w14:textId="77777777" w:rsidR="00B05ACD" w:rsidRPr="00416B55" w:rsidRDefault="00B05AC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85A" w:rsidRPr="00416B55" w14:paraId="469DBD1A" w14:textId="77777777" w:rsidTr="008F63F1">
        <w:trPr>
          <w:trHeight w:val="283"/>
          <w:tblHeader/>
        </w:trPr>
        <w:tc>
          <w:tcPr>
            <w:tcW w:w="3742" w:type="dxa"/>
            <w:vAlign w:val="bottom"/>
          </w:tcPr>
          <w:p w14:paraId="0FB16E2C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6D717" w14:textId="77777777" w:rsidR="0023385A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24DC54DE" w14:textId="1A0D37EA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3B09C0B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92D9E" w14:textId="77777777" w:rsidR="0023385A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195F3235" w14:textId="68564385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415D76B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6C30C82" w14:textId="77777777" w:rsidR="0023385A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04F61E9C" w14:textId="73C3A3F3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100E82A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BD6E" w14:textId="77777777" w:rsidR="0023385A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4AD77484" w14:textId="77300551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23385A" w:rsidRPr="00416B55" w14:paraId="21F8E0A8" w14:textId="77777777" w:rsidTr="00B05ACD">
        <w:tc>
          <w:tcPr>
            <w:tcW w:w="3742" w:type="dxa"/>
            <w:vAlign w:val="bottom"/>
          </w:tcPr>
          <w:p w14:paraId="2C6C5D6C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เงินมัดจำซื้อวัตถุดิบและสินค้า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448BCF1" w14:textId="5B9AC4BD" w:rsidR="0023385A" w:rsidRPr="00416B55" w:rsidRDefault="00A2193B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</w:t>
            </w:r>
            <w:r w:rsidR="00CA7617">
              <w:rPr>
                <w:rFonts w:ascii="Angsana New" w:hAnsi="Angsana New"/>
                <w:color w:val="000000"/>
                <w:sz w:val="30"/>
                <w:szCs w:val="30"/>
              </w:rPr>
              <w:t>982</w:t>
            </w:r>
          </w:p>
        </w:tc>
        <w:tc>
          <w:tcPr>
            <w:tcW w:w="236" w:type="dxa"/>
            <w:vAlign w:val="bottom"/>
          </w:tcPr>
          <w:p w14:paraId="0585590C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7B5DF9F" w14:textId="4A33C50E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14,982</w:t>
            </w:r>
          </w:p>
        </w:tc>
        <w:tc>
          <w:tcPr>
            <w:tcW w:w="236" w:type="dxa"/>
            <w:vAlign w:val="bottom"/>
          </w:tcPr>
          <w:p w14:paraId="4750D4CA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03003728" w14:textId="5389585C" w:rsidR="0023385A" w:rsidRPr="00416B55" w:rsidRDefault="00EB3852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14,927</w:t>
            </w:r>
          </w:p>
        </w:tc>
        <w:tc>
          <w:tcPr>
            <w:tcW w:w="236" w:type="dxa"/>
            <w:vAlign w:val="bottom"/>
          </w:tcPr>
          <w:p w14:paraId="3A50B0FB" w14:textId="77777777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44A2508C" w14:textId="233CED20" w:rsidR="0023385A" w:rsidRPr="00416B55" w:rsidRDefault="0023385A" w:rsidP="00233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14,927</w:t>
            </w:r>
          </w:p>
        </w:tc>
      </w:tr>
      <w:tr w:rsidR="00A2193B" w:rsidRPr="00416B55" w14:paraId="2B299978" w14:textId="77777777" w:rsidTr="00B05ACD">
        <w:tc>
          <w:tcPr>
            <w:tcW w:w="3742" w:type="dxa"/>
            <w:vAlign w:val="bottom"/>
          </w:tcPr>
          <w:p w14:paraId="21FF3B2C" w14:textId="5091B8A6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8DC8FF" w14:textId="0165887B" w:rsidR="00A2193B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9,128</w:t>
            </w:r>
          </w:p>
        </w:tc>
        <w:tc>
          <w:tcPr>
            <w:tcW w:w="236" w:type="dxa"/>
            <w:vAlign w:val="bottom"/>
          </w:tcPr>
          <w:p w14:paraId="7564B972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2B5050" w14:textId="2F3197CC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5,339</w:t>
            </w:r>
          </w:p>
        </w:tc>
        <w:tc>
          <w:tcPr>
            <w:tcW w:w="236" w:type="dxa"/>
            <w:vAlign w:val="bottom"/>
          </w:tcPr>
          <w:p w14:paraId="7CB4D750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0B5187D" w14:textId="1C994108" w:rsidR="00A2193B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3,311</w:t>
            </w:r>
          </w:p>
        </w:tc>
        <w:tc>
          <w:tcPr>
            <w:tcW w:w="236" w:type="dxa"/>
            <w:vAlign w:val="bottom"/>
          </w:tcPr>
          <w:p w14:paraId="7E795A22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1083CBAE" w14:textId="3E609FAB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268</w:t>
            </w:r>
          </w:p>
        </w:tc>
      </w:tr>
      <w:tr w:rsidR="00A2193B" w:rsidRPr="00416B55" w14:paraId="31042668" w14:textId="77777777" w:rsidTr="00B05ACD">
        <w:tc>
          <w:tcPr>
            <w:tcW w:w="3742" w:type="dxa"/>
            <w:vAlign w:val="bottom"/>
          </w:tcPr>
          <w:p w14:paraId="63CF3FAE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0CAEE53" w14:textId="782C3CC9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7,763</w:t>
            </w:r>
          </w:p>
        </w:tc>
        <w:tc>
          <w:tcPr>
            <w:tcW w:w="236" w:type="dxa"/>
            <w:vAlign w:val="bottom"/>
          </w:tcPr>
          <w:p w14:paraId="2425A026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527D9BE8" w14:textId="1D47DC3F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9,974</w:t>
            </w:r>
          </w:p>
        </w:tc>
        <w:tc>
          <w:tcPr>
            <w:tcW w:w="236" w:type="dxa"/>
            <w:vAlign w:val="bottom"/>
          </w:tcPr>
          <w:p w14:paraId="37D305C6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35914563" w14:textId="51072262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7,530</w:t>
            </w:r>
          </w:p>
        </w:tc>
        <w:tc>
          <w:tcPr>
            <w:tcW w:w="236" w:type="dxa"/>
            <w:vAlign w:val="bottom"/>
          </w:tcPr>
          <w:p w14:paraId="211FB33E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582C27EA" w14:textId="02628BA1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9,936</w:t>
            </w:r>
          </w:p>
        </w:tc>
      </w:tr>
      <w:tr w:rsidR="00A2193B" w:rsidRPr="00416B55" w14:paraId="1A8A9215" w14:textId="77777777" w:rsidTr="00B05ACD">
        <w:tc>
          <w:tcPr>
            <w:tcW w:w="3742" w:type="dxa"/>
            <w:vAlign w:val="bottom"/>
          </w:tcPr>
          <w:p w14:paraId="07423AED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DB5318" w14:textId="718539F5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7,909</w:t>
            </w:r>
          </w:p>
        </w:tc>
        <w:tc>
          <w:tcPr>
            <w:tcW w:w="236" w:type="dxa"/>
            <w:vAlign w:val="bottom"/>
          </w:tcPr>
          <w:p w14:paraId="030F6DA7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01EE6069" w14:textId="6AF68A36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8,270</w:t>
            </w:r>
          </w:p>
        </w:tc>
        <w:tc>
          <w:tcPr>
            <w:tcW w:w="236" w:type="dxa"/>
            <w:vAlign w:val="bottom"/>
          </w:tcPr>
          <w:p w14:paraId="30F54D3A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4DA07392" w14:textId="2B1E6910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5,643</w:t>
            </w:r>
          </w:p>
        </w:tc>
        <w:tc>
          <w:tcPr>
            <w:tcW w:w="236" w:type="dxa"/>
            <w:vAlign w:val="bottom"/>
          </w:tcPr>
          <w:p w14:paraId="1F7E8181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533B070E" w14:textId="4466D975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6,003</w:t>
            </w:r>
          </w:p>
        </w:tc>
      </w:tr>
      <w:tr w:rsidR="00A2193B" w:rsidRPr="00416B55" w14:paraId="08F43912" w14:textId="77777777" w:rsidTr="00B05ACD">
        <w:tc>
          <w:tcPr>
            <w:tcW w:w="3742" w:type="dxa"/>
            <w:vAlign w:val="bottom"/>
          </w:tcPr>
          <w:p w14:paraId="5112FBFB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ลูกหนี้อื่น *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059A98B" w14:textId="381E84B4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CA7617">
              <w:rPr>
                <w:rFonts w:ascii="Angsana New" w:hAnsi="Angsana New"/>
                <w:color w:val="000000"/>
                <w:sz w:val="30"/>
                <w:szCs w:val="30"/>
              </w:rPr>
              <w:t>850</w:t>
            </w:r>
          </w:p>
        </w:tc>
        <w:tc>
          <w:tcPr>
            <w:tcW w:w="236" w:type="dxa"/>
            <w:vAlign w:val="bottom"/>
          </w:tcPr>
          <w:p w14:paraId="6ACA1FC5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731C672" w14:textId="088BC0DA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7,687</w:t>
            </w:r>
          </w:p>
        </w:tc>
        <w:tc>
          <w:tcPr>
            <w:tcW w:w="236" w:type="dxa"/>
            <w:vAlign w:val="bottom"/>
          </w:tcPr>
          <w:p w14:paraId="7B96E33E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6698CDF0" w14:textId="12C7CDD9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5,850</w:t>
            </w:r>
          </w:p>
        </w:tc>
        <w:tc>
          <w:tcPr>
            <w:tcW w:w="236" w:type="dxa"/>
            <w:vAlign w:val="bottom"/>
          </w:tcPr>
          <w:p w14:paraId="0F215951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0D6C25D6" w14:textId="7F9CB40C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7,687</w:t>
            </w:r>
          </w:p>
        </w:tc>
      </w:tr>
      <w:tr w:rsidR="00A2193B" w:rsidRPr="00416B55" w14:paraId="18009129" w14:textId="77777777" w:rsidTr="00B05ACD">
        <w:tc>
          <w:tcPr>
            <w:tcW w:w="3742" w:type="dxa"/>
            <w:vAlign w:val="bottom"/>
          </w:tcPr>
          <w:p w14:paraId="6B032694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16B55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E8EF" w14:textId="31565F94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CA7617"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236" w:type="dxa"/>
            <w:vAlign w:val="bottom"/>
          </w:tcPr>
          <w:p w14:paraId="5F540BB0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36514A50" w14:textId="47075524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7,715</w:t>
            </w:r>
          </w:p>
        </w:tc>
        <w:tc>
          <w:tcPr>
            <w:tcW w:w="236" w:type="dxa"/>
            <w:vAlign w:val="bottom"/>
          </w:tcPr>
          <w:p w14:paraId="679C9DB3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E5AD688" w14:textId="0C28F200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5,202</w:t>
            </w:r>
          </w:p>
        </w:tc>
        <w:tc>
          <w:tcPr>
            <w:tcW w:w="236" w:type="dxa"/>
            <w:vAlign w:val="bottom"/>
          </w:tcPr>
          <w:p w14:paraId="7DE51EEE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59E096A8" w14:textId="62789C8B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7,839</w:t>
            </w:r>
          </w:p>
        </w:tc>
      </w:tr>
      <w:tr w:rsidR="00A2193B" w:rsidRPr="00416B55" w14:paraId="31E79B88" w14:textId="77777777" w:rsidTr="00EB3852">
        <w:trPr>
          <w:trHeight w:val="215"/>
        </w:trPr>
        <w:tc>
          <w:tcPr>
            <w:tcW w:w="3742" w:type="dxa"/>
            <w:vAlign w:val="bottom"/>
          </w:tcPr>
          <w:p w14:paraId="68CD9B79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16B5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25909" w14:textId="1D66FDA9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F1397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,959</w:t>
            </w:r>
          </w:p>
        </w:tc>
        <w:tc>
          <w:tcPr>
            <w:tcW w:w="236" w:type="dxa"/>
            <w:vAlign w:val="bottom"/>
          </w:tcPr>
          <w:p w14:paraId="4AAE6D35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20A07A46" w14:textId="4036BB28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53,967</w:t>
            </w:r>
          </w:p>
        </w:tc>
        <w:tc>
          <w:tcPr>
            <w:tcW w:w="236" w:type="dxa"/>
            <w:vAlign w:val="bottom"/>
          </w:tcPr>
          <w:p w14:paraId="477F981C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4FB4B5C" w14:textId="60F2AB9E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3852">
              <w:rPr>
                <w:rFonts w:ascii="Angsana New" w:hAnsi="Angsana New"/>
                <w:color w:val="000000"/>
                <w:sz w:val="30"/>
                <w:szCs w:val="30"/>
              </w:rPr>
              <w:t>42,463</w:t>
            </w:r>
          </w:p>
        </w:tc>
        <w:tc>
          <w:tcPr>
            <w:tcW w:w="236" w:type="dxa"/>
            <w:vAlign w:val="bottom"/>
          </w:tcPr>
          <w:p w14:paraId="3786AC17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4484B384" w14:textId="35E30899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46,660</w:t>
            </w:r>
          </w:p>
        </w:tc>
      </w:tr>
      <w:tr w:rsidR="00A2193B" w:rsidRPr="00416B55" w14:paraId="5974E7CC" w14:textId="77777777" w:rsidTr="00B05ACD">
        <w:tc>
          <w:tcPr>
            <w:tcW w:w="3742" w:type="dxa"/>
            <w:vAlign w:val="bottom"/>
          </w:tcPr>
          <w:p w14:paraId="1D467C50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หัก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ค่าเผื่อการด้อยค่าสำหรับผลขาดทุนด้านเครดิตที่คาดว่าจะเกิดขึ้น</w:t>
            </w: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41BBC9D" w14:textId="0F83C4A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(  3,997)</w:t>
            </w:r>
          </w:p>
        </w:tc>
        <w:tc>
          <w:tcPr>
            <w:tcW w:w="236" w:type="dxa"/>
            <w:vAlign w:val="bottom"/>
          </w:tcPr>
          <w:p w14:paraId="271FABAD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0509E11F" w14:textId="16364BBD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(  3,997)</w:t>
            </w:r>
          </w:p>
        </w:tc>
        <w:tc>
          <w:tcPr>
            <w:tcW w:w="236" w:type="dxa"/>
            <w:vAlign w:val="bottom"/>
          </w:tcPr>
          <w:p w14:paraId="670E0A7F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vAlign w:val="bottom"/>
          </w:tcPr>
          <w:p w14:paraId="20B598BC" w14:textId="6F59101A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(  3,997)</w:t>
            </w:r>
          </w:p>
        </w:tc>
        <w:tc>
          <w:tcPr>
            <w:tcW w:w="236" w:type="dxa"/>
            <w:vAlign w:val="bottom"/>
          </w:tcPr>
          <w:p w14:paraId="71B11BAB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vAlign w:val="bottom"/>
          </w:tcPr>
          <w:p w14:paraId="327F51E1" w14:textId="27461CA5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(  3,997)</w:t>
            </w:r>
          </w:p>
        </w:tc>
      </w:tr>
      <w:tr w:rsidR="00A2193B" w:rsidRPr="00416B55" w14:paraId="0CD47293" w14:textId="77777777" w:rsidTr="00B05ACD">
        <w:tc>
          <w:tcPr>
            <w:tcW w:w="3742" w:type="dxa"/>
            <w:vAlign w:val="bottom"/>
          </w:tcPr>
          <w:p w14:paraId="74ED6CC0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6B5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1F451" w14:textId="119ABBE2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962</w:t>
            </w:r>
          </w:p>
        </w:tc>
        <w:tc>
          <w:tcPr>
            <w:tcW w:w="236" w:type="dxa"/>
            <w:vAlign w:val="bottom"/>
          </w:tcPr>
          <w:p w14:paraId="55B696EC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8D139" w14:textId="09CEED8C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49,970</w:t>
            </w:r>
          </w:p>
        </w:tc>
        <w:tc>
          <w:tcPr>
            <w:tcW w:w="236" w:type="dxa"/>
            <w:vAlign w:val="bottom"/>
          </w:tcPr>
          <w:p w14:paraId="2B0F4A5B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445F3" w14:textId="68921883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236" w:type="dxa"/>
            <w:vAlign w:val="bottom"/>
          </w:tcPr>
          <w:p w14:paraId="2D1C3A4B" w14:textId="77777777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51FDF" w14:textId="075B58D8" w:rsidR="00A2193B" w:rsidRPr="00416B55" w:rsidRDefault="00A2193B" w:rsidP="00A21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42,663</w:t>
            </w:r>
          </w:p>
        </w:tc>
      </w:tr>
    </w:tbl>
    <w:p w14:paraId="22B76315" w14:textId="77777777" w:rsidR="00A35106" w:rsidRDefault="00A35106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19AFA0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055A9C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B98436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DB7164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1E3154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7A6AFB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0AF3C7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F75BA2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DD6AE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208D9A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680B40" w14:textId="77777777" w:rsidR="00296974" w:rsidRDefault="00296974" w:rsidP="00A3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1FC07A" w14:textId="77777777" w:rsidR="00296974" w:rsidRDefault="00296974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EF14A3" w14:textId="2B33908E" w:rsidR="00BF0C21" w:rsidRPr="007E5DC5" w:rsidRDefault="00BF0C21" w:rsidP="007E5DC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E5D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เงินลงทุนในบริษัทย่อยซึ่งบันทึกโดยวิธีราคาทุน</w:t>
      </w:r>
      <w:r w:rsidR="00BE3E46">
        <w:rPr>
          <w:rFonts w:ascii="Angsana New" w:hAnsi="Angsana New" w:hint="cs"/>
          <w:b/>
          <w:bCs/>
          <w:sz w:val="30"/>
          <w:szCs w:val="30"/>
          <w:cs/>
        </w:rPr>
        <w:t xml:space="preserve"> - สุทธิ </w:t>
      </w:r>
      <w:r w:rsidRPr="007E5DC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686D61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686D61" w:rsidRPr="00E8363B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Pr="007E5DC5">
        <w:rPr>
          <w:rFonts w:ascii="Angsana New" w:hAnsi="Angsana New"/>
          <w:b/>
          <w:bCs/>
          <w:sz w:val="30"/>
          <w:szCs w:val="30"/>
          <w:cs/>
        </w:rPr>
        <w:t>ซึ่งบันทึกโดยวิธีส่วนได้เสีย</w:t>
      </w:r>
    </w:p>
    <w:p w14:paraId="69F77938" w14:textId="77777777" w:rsidR="00692D71" w:rsidRPr="00BF1F50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BEFC31" w14:textId="7BB0781C" w:rsidR="00BF1F50" w:rsidRPr="00263C58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BD0109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- สุทธิ</w:t>
      </w:r>
    </w:p>
    <w:tbl>
      <w:tblPr>
        <w:tblpPr w:leftFromText="180" w:rightFromText="180" w:vertAnchor="text" w:horzAnchor="margin" w:tblpY="272"/>
        <w:tblW w:w="10123" w:type="dxa"/>
        <w:tblLook w:val="01E0" w:firstRow="1" w:lastRow="1" w:firstColumn="1" w:lastColumn="1" w:noHBand="0" w:noVBand="0"/>
      </w:tblPr>
      <w:tblGrid>
        <w:gridCol w:w="2660"/>
        <w:gridCol w:w="1020"/>
        <w:gridCol w:w="236"/>
        <w:gridCol w:w="1012"/>
        <w:gridCol w:w="8"/>
        <w:gridCol w:w="228"/>
        <w:gridCol w:w="8"/>
        <w:gridCol w:w="1077"/>
        <w:gridCol w:w="236"/>
        <w:gridCol w:w="995"/>
        <w:gridCol w:w="8"/>
        <w:gridCol w:w="228"/>
        <w:gridCol w:w="8"/>
        <w:gridCol w:w="1077"/>
        <w:gridCol w:w="236"/>
        <w:gridCol w:w="1078"/>
        <w:gridCol w:w="8"/>
      </w:tblGrid>
      <w:tr w:rsidR="001553B8" w:rsidRPr="002E715B" w14:paraId="4B973D4E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4AD59EE3" w14:textId="77777777"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5"/>
            <w:tcBorders>
              <w:bottom w:val="single" w:sz="4" w:space="0" w:color="auto"/>
            </w:tcBorders>
            <w:vAlign w:val="bottom"/>
          </w:tcPr>
          <w:p w14:paraId="003D529F" w14:textId="77777777" w:rsidR="001553B8" w:rsidRPr="00071D05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2E715B" w14:paraId="7F9C499A" w14:textId="77777777" w:rsidTr="005C4993">
        <w:trPr>
          <w:gridAfter w:val="1"/>
          <w:wAfter w:w="8" w:type="dxa"/>
        </w:trPr>
        <w:tc>
          <w:tcPr>
            <w:tcW w:w="2660" w:type="dxa"/>
            <w:vAlign w:val="bottom"/>
          </w:tcPr>
          <w:p w14:paraId="0417C53D" w14:textId="77777777"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6663E" w14:textId="77777777" w:rsidR="001553B8" w:rsidRPr="00071D0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14:paraId="6DBD0B06" w14:textId="77777777" w:rsidR="001553B8" w:rsidRPr="00071D0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85CCF5B" w14:textId="77777777"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985E" w14:textId="77777777" w:rsidR="001553B8" w:rsidRPr="00071D05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656144D5" w14:textId="77777777"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A94CA" w14:textId="77777777" w:rsidR="001553B8" w:rsidRPr="00071D0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14:paraId="484AFB6C" w14:textId="77777777" w:rsidR="001553B8" w:rsidRPr="00071D0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BD0109" w:rsidRPr="002E715B" w14:paraId="4F9D9D4B" w14:textId="77777777" w:rsidTr="005C4993">
        <w:tc>
          <w:tcPr>
            <w:tcW w:w="2660" w:type="dxa"/>
            <w:vAlign w:val="bottom"/>
          </w:tcPr>
          <w:p w14:paraId="29C0A450" w14:textId="77777777" w:rsidR="00BD0109" w:rsidRPr="00071D05" w:rsidRDefault="00BD0109" w:rsidP="00BD0109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E6C6535" w14:textId="12FB4C0E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F737B6A" w14:textId="77777777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0C52978F" w14:textId="44B187D4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578CFAC7" w14:textId="77777777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7D761D" w14:textId="6841B628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26291DDD" w14:textId="77777777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bottom w:val="single" w:sz="4" w:space="0" w:color="auto"/>
            </w:tcBorders>
            <w:vAlign w:val="bottom"/>
          </w:tcPr>
          <w:p w14:paraId="126B6D45" w14:textId="6AE47389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3E4BBC92" w14:textId="77777777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8DF1F8" w14:textId="061767E4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288BB7E" w14:textId="77777777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428DA91D" w14:textId="58F9A172" w:rsidR="00BD0109" w:rsidRPr="00071D05" w:rsidRDefault="00BD0109" w:rsidP="00BD0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E3659" w:rsidRPr="002E715B" w14:paraId="19D0590C" w14:textId="77777777" w:rsidTr="005C4993">
        <w:tc>
          <w:tcPr>
            <w:tcW w:w="2660" w:type="dxa"/>
            <w:vAlign w:val="bottom"/>
          </w:tcPr>
          <w:p w14:paraId="6CA82554" w14:textId="77777777"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9ACF49D" w14:textId="77777777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0F07E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2F86FA3A" w14:textId="77777777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3A3E7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7C1CD3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6A9535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CEAE1D4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E6581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4CEF8B3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0327AC4B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40974BE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8E3659" w:rsidRPr="002E715B" w14:paraId="5EC0B1CE" w14:textId="77777777" w:rsidTr="005C4993">
        <w:tc>
          <w:tcPr>
            <w:tcW w:w="2660" w:type="dxa"/>
          </w:tcPr>
          <w:p w14:paraId="68F4D86E" w14:textId="77777777"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41FE136" w14:textId="2D0C4CBC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="00F505C9" w:rsidRPr="00F505C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F81A7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BED9D83" w14:textId="0CD5B805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="00F505C9" w:rsidRPr="00F505C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C08D1F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F2B2A1" w14:textId="55347B91" w:rsidR="008E3659" w:rsidRPr="00071D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94</w:t>
            </w:r>
            <w:r w:rsidR="008E3659" w:rsidRPr="00071D0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BB890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47A41945" w14:textId="056F10D1" w:rsidR="008E3659" w:rsidRPr="00071D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94</w:t>
            </w:r>
            <w:r w:rsidR="008E3659" w:rsidRPr="00071D0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6A454D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0F1A7FC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14:paraId="01C6690F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33B91754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8E3659" w:rsidRPr="002E715B" w14:paraId="55ACA606" w14:textId="77777777" w:rsidTr="005C4993">
        <w:tc>
          <w:tcPr>
            <w:tcW w:w="2660" w:type="dxa"/>
          </w:tcPr>
          <w:p w14:paraId="217216D6" w14:textId="77777777"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0E2D1E8" w14:textId="467CB131" w:rsidR="008E3659" w:rsidRPr="00071D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909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B73A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4EB13E69" w14:textId="5F592914" w:rsidR="008E3659" w:rsidRPr="00071D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909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B43371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C261BBE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30982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7890C27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821A30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E33891D" w14:textId="48D278E9" w:rsidR="008E3659" w:rsidRPr="00071D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909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14:paraId="4A200A08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A2DAF58" w14:textId="60685698" w:rsidR="008E3659" w:rsidRPr="00071D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909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</w:tr>
      <w:tr w:rsidR="008E3659" w:rsidRPr="002E715B" w14:paraId="647A39F7" w14:textId="77777777" w:rsidTr="005C4993">
        <w:tc>
          <w:tcPr>
            <w:tcW w:w="2660" w:type="dxa"/>
          </w:tcPr>
          <w:p w14:paraId="5B6A12F6" w14:textId="77777777"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F665EF5" w14:textId="77777777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558C95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1DFF1715" w14:textId="77777777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254A22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799DB75" w14:textId="2FF5B203" w:rsidR="008E3659" w:rsidRPr="00071D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57</w:t>
            </w:r>
            <w:r w:rsidR="008E3659" w:rsidRPr="00071D0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500EE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D8173BE" w14:textId="3E3BECB3" w:rsidR="008E3659" w:rsidRPr="00071D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57</w:t>
            </w:r>
            <w:r w:rsidR="008E3659" w:rsidRPr="00071D0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420C3A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2DBDC7F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14:paraId="07A6BC4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22926004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8E3659" w:rsidRPr="002E715B" w14:paraId="6F151674" w14:textId="77777777" w:rsidTr="005C4993">
        <w:tc>
          <w:tcPr>
            <w:tcW w:w="2660" w:type="dxa"/>
          </w:tcPr>
          <w:p w14:paraId="400EA1A1" w14:textId="77777777"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C5B82B8" w14:textId="24177B56" w:rsidR="008E3659" w:rsidRPr="00071D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2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28F88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6392135" w14:textId="35E17CDF" w:rsidR="008E3659" w:rsidRPr="00071D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2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BBCF10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803665C" w14:textId="0A5C5ED7" w:rsidR="008E3659" w:rsidRPr="00071D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75</w:t>
            </w:r>
            <w:r w:rsidR="008E3659" w:rsidRPr="00071D0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AD78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4AC06ED" w14:textId="1DA97721" w:rsidR="008E3659" w:rsidRPr="00071D05" w:rsidRDefault="00F505C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75</w:t>
            </w:r>
            <w:r w:rsidR="008E3659" w:rsidRPr="00071D05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928F9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F9C2185" w14:textId="1300876F" w:rsidR="008E3659" w:rsidRPr="00071D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1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14:paraId="23BEE0F5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CC8D15F" w14:textId="5680D5E9" w:rsidR="008E3659" w:rsidRPr="00071D05" w:rsidRDefault="00F505C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1</w:t>
            </w:r>
            <w:r w:rsidR="008E3659"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8E3659" w:rsidRPr="002E715B" w14:paraId="776E3F6C" w14:textId="77777777" w:rsidTr="005C4993">
        <w:tc>
          <w:tcPr>
            <w:tcW w:w="2660" w:type="dxa"/>
          </w:tcPr>
          <w:p w14:paraId="170B648B" w14:textId="77777777" w:rsidR="008E3659" w:rsidRPr="00071D05" w:rsidRDefault="008E3659" w:rsidP="008E3659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B1CDA7A" w14:textId="0A5DC528" w:rsidR="008E3659" w:rsidRPr="00071D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1</w:t>
            </w:r>
            <w:r w:rsidR="008E365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633B8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5C2AD290" w14:textId="1040564F" w:rsidR="008E3659" w:rsidRPr="00071D05" w:rsidRDefault="00F505C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1</w:t>
            </w:r>
            <w:r w:rsidR="008E365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DCCB68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74409A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F3C79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6B1FB057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BCF743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9058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14:paraId="76BC52FC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bottom"/>
          </w:tcPr>
          <w:p w14:paraId="31C897A4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8E3659" w:rsidRPr="00F6770E" w14:paraId="5B625D33" w14:textId="77777777" w:rsidTr="005C4993">
        <w:tc>
          <w:tcPr>
            <w:tcW w:w="2660" w:type="dxa"/>
          </w:tcPr>
          <w:p w14:paraId="5B841210" w14:textId="77777777" w:rsidR="008E3659" w:rsidRPr="00071D05" w:rsidRDefault="008E3659" w:rsidP="008E3659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4B5C527" w14:textId="77777777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596519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0C885AB5" w14:textId="77777777" w:rsidR="008E3659" w:rsidRPr="00071D05" w:rsidRDefault="008E3659" w:rsidP="005C4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0C9783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C1D5A8E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27A485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54DF5F3A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5516E7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C65CD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62,40</w:t>
            </w:r>
            <w:r w:rsidRPr="00071D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5ABA20B2" w14:textId="77777777" w:rsidR="008E3659" w:rsidRPr="00071D05" w:rsidRDefault="008E3659" w:rsidP="008E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bottom"/>
          </w:tcPr>
          <w:p w14:paraId="3185217C" w14:textId="77777777" w:rsidR="008E3659" w:rsidRPr="00071D05" w:rsidRDefault="008E3659" w:rsidP="0092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62,40</w:t>
            </w:r>
            <w:r w:rsidRPr="00071D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4271D" w:rsidRPr="00F6770E" w14:paraId="7D5EB526" w14:textId="77777777" w:rsidTr="004E6A5F">
        <w:tc>
          <w:tcPr>
            <w:tcW w:w="2660" w:type="dxa"/>
          </w:tcPr>
          <w:p w14:paraId="09649C4A" w14:textId="26AF2205" w:rsidR="00B4271D" w:rsidRPr="00071D05" w:rsidRDefault="00B4271D" w:rsidP="00B4271D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3CC850B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18DFC0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3D4C79D4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EA92E2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711ABE9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CF23E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1E6243E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0931C4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724D7" w14:textId="4AEEF0BB" w:rsidR="00B4271D" w:rsidRPr="00C25CF8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CF8">
              <w:rPr>
                <w:rFonts w:ascii="Angsana New" w:hAnsi="Angsana New"/>
                <w:sz w:val="30"/>
                <w:szCs w:val="30"/>
              </w:rPr>
              <w:t>(    7,555)</w:t>
            </w:r>
          </w:p>
        </w:tc>
        <w:tc>
          <w:tcPr>
            <w:tcW w:w="236" w:type="dxa"/>
            <w:vAlign w:val="bottom"/>
          </w:tcPr>
          <w:p w14:paraId="6EDD1083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</w:tcPr>
          <w:p w14:paraId="31CF6B93" w14:textId="340D402A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271D">
              <w:rPr>
                <w:rFonts w:ascii="Angsana New" w:hAnsi="Angsana New"/>
                <w:sz w:val="30"/>
                <w:szCs w:val="30"/>
              </w:rPr>
              <w:t>(    7,555)</w:t>
            </w:r>
          </w:p>
        </w:tc>
      </w:tr>
      <w:tr w:rsidR="00B4271D" w:rsidRPr="00F6770E" w14:paraId="72831F7D" w14:textId="77777777" w:rsidTr="004E6A5F">
        <w:tc>
          <w:tcPr>
            <w:tcW w:w="2660" w:type="dxa"/>
          </w:tcPr>
          <w:p w14:paraId="7DD39B9E" w14:textId="645D65BA" w:rsidR="00B4271D" w:rsidRPr="00071D05" w:rsidRDefault="00B4271D" w:rsidP="00B4271D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A05E61F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5A187E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shd w:val="clear" w:color="auto" w:fill="auto"/>
            <w:vAlign w:val="bottom"/>
          </w:tcPr>
          <w:p w14:paraId="0E6A5C77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69E7AC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E96BED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DE5702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bottom"/>
          </w:tcPr>
          <w:p w14:paraId="33BCE7EE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1A6734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63C9D" w14:textId="54FC96C4" w:rsidR="00B4271D" w:rsidRPr="00C25CF8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5CF8">
              <w:rPr>
                <w:rFonts w:ascii="Angsana New" w:hAnsi="Angsana New"/>
                <w:sz w:val="30"/>
                <w:szCs w:val="30"/>
              </w:rPr>
              <w:t>954,852</w:t>
            </w:r>
          </w:p>
        </w:tc>
        <w:tc>
          <w:tcPr>
            <w:tcW w:w="236" w:type="dxa"/>
            <w:vAlign w:val="bottom"/>
          </w:tcPr>
          <w:p w14:paraId="2D801D4A" w14:textId="77777777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079F3" w14:textId="2DC8B1AA" w:rsidR="00B4271D" w:rsidRPr="00071D05" w:rsidRDefault="00B4271D" w:rsidP="00B4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271D">
              <w:rPr>
                <w:rFonts w:ascii="Angsana New" w:hAnsi="Angsana New"/>
                <w:sz w:val="30"/>
                <w:szCs w:val="30"/>
              </w:rPr>
              <w:t>954,852</w:t>
            </w:r>
          </w:p>
        </w:tc>
      </w:tr>
    </w:tbl>
    <w:p w14:paraId="679E4E7C" w14:textId="77777777" w:rsidR="0088685B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F35C689" w14:textId="417E9451" w:rsidR="0088685B" w:rsidRPr="0088685B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8685B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F505C9" w:rsidRPr="00F505C9">
        <w:rPr>
          <w:rFonts w:ascii="Angsana New" w:hAnsi="Angsana New"/>
          <w:sz w:val="30"/>
          <w:szCs w:val="30"/>
        </w:rPr>
        <w:t>256</w:t>
      </w:r>
      <w:r w:rsidR="008B36EB">
        <w:rPr>
          <w:rFonts w:ascii="Angsana New" w:hAnsi="Angsana New"/>
          <w:sz w:val="30"/>
          <w:szCs w:val="30"/>
        </w:rPr>
        <w:t>7</w:t>
      </w:r>
      <w:r w:rsidRPr="0088685B">
        <w:rPr>
          <w:rFonts w:ascii="Angsana New" w:hAnsi="Angsana New"/>
          <w:sz w:val="30"/>
          <w:szCs w:val="30"/>
          <w:cs/>
        </w:rPr>
        <w:t xml:space="preserve"> และ </w:t>
      </w:r>
      <w:r w:rsidR="00F505C9" w:rsidRPr="00F505C9">
        <w:rPr>
          <w:rFonts w:ascii="Angsana New" w:hAnsi="Angsana New"/>
          <w:sz w:val="30"/>
          <w:szCs w:val="30"/>
        </w:rPr>
        <w:t>256</w:t>
      </w:r>
      <w:r w:rsidR="008B36EB">
        <w:rPr>
          <w:rFonts w:ascii="Angsana New" w:hAnsi="Angsana New"/>
          <w:sz w:val="30"/>
          <w:szCs w:val="30"/>
        </w:rPr>
        <w:t>6</w:t>
      </w:r>
      <w:r w:rsidRPr="0088685B">
        <w:rPr>
          <w:rFonts w:ascii="Angsana New" w:hAnsi="Angsana New"/>
          <w:sz w:val="30"/>
          <w:szCs w:val="30"/>
          <w:cs/>
        </w:rPr>
        <w:t xml:space="preserve"> บริษัทย่อยไม่มีการประกาศจ่ายเงินปันผลแก่ผู้ถือหุ้น</w:t>
      </w:r>
    </w:p>
    <w:p w14:paraId="0D0E474C" w14:textId="77777777" w:rsidR="0088685B" w:rsidRPr="0088685B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7D1D3B2" w14:textId="072D2978" w:rsidR="00EF6ABC" w:rsidRPr="0088685B" w:rsidRDefault="008D305F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208DE">
        <w:rPr>
          <w:rFonts w:ascii="Angsana New" w:hAnsi="Angsana New" w:hint="cs"/>
          <w:spacing w:val="-2"/>
          <w:sz w:val="30"/>
          <w:szCs w:val="30"/>
          <w:cs/>
        </w:rPr>
        <w:t>ใน</w:t>
      </w:r>
      <w:r>
        <w:rPr>
          <w:rFonts w:ascii="Angsana New" w:hAnsi="Angsana New" w:hint="cs"/>
          <w:spacing w:val="-2"/>
          <w:sz w:val="30"/>
          <w:szCs w:val="30"/>
          <w:cs/>
        </w:rPr>
        <w:t>ระหว่าง</w:t>
      </w:r>
      <w:r w:rsidRPr="00D208DE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D208DE">
        <w:rPr>
          <w:rFonts w:ascii="Angsana New" w:hAnsi="Angsana New" w:hint="cs"/>
          <w:spacing w:val="-2"/>
          <w:sz w:val="30"/>
          <w:szCs w:val="30"/>
        </w:rPr>
        <w:t>2566</w:t>
      </w:r>
      <w:r w:rsidRPr="00D208DE">
        <w:rPr>
          <w:rFonts w:ascii="Angsana New" w:hAnsi="Angsana New" w:hint="cs"/>
          <w:spacing w:val="-2"/>
          <w:sz w:val="30"/>
          <w:szCs w:val="30"/>
          <w:cs/>
        </w:rPr>
        <w:t xml:space="preserve"> ฝ่ายบริหารได้พิจารณาและกำหนดทิศทางของ</w:t>
      </w:r>
      <w:r w:rsidRPr="00D208DE">
        <w:rPr>
          <w:rFonts w:ascii="Angsana New" w:hAnsi="Angsana New"/>
          <w:spacing w:val="-2"/>
          <w:sz w:val="30"/>
          <w:szCs w:val="30"/>
          <w:cs/>
        </w:rPr>
        <w:t>บริษัท แพลนเนทบอร์ด จำกัด</w:t>
      </w:r>
      <w:r w:rsidRPr="00D208D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C25CF8">
        <w:rPr>
          <w:rFonts w:ascii="Angsana New" w:hAnsi="Angsana New"/>
          <w:spacing w:val="-2"/>
          <w:sz w:val="30"/>
          <w:szCs w:val="30"/>
        </w:rPr>
        <w:t xml:space="preserve"> </w:t>
      </w:r>
      <w:r w:rsidRPr="00D208D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D208DE">
        <w:rPr>
          <w:rFonts w:ascii="Angsana New" w:hAnsi="Angsana New"/>
          <w:spacing w:val="-2"/>
          <w:sz w:val="30"/>
          <w:szCs w:val="30"/>
        </w:rPr>
        <w:t xml:space="preserve"> </w:t>
      </w:r>
      <w:r w:rsidRPr="00D208DE">
        <w:rPr>
          <w:rFonts w:ascii="Angsana New" w:hAnsi="Angsana New"/>
          <w:spacing w:val="-2"/>
          <w:sz w:val="30"/>
          <w:szCs w:val="30"/>
          <w:cs/>
        </w:rPr>
        <w:t>โซเมว่า</w:t>
      </w:r>
      <w:r w:rsidRPr="00D208DE">
        <w:rPr>
          <w:rFonts w:ascii="Angsana New" w:hAnsi="Angsana New"/>
          <w:sz w:val="30"/>
          <w:szCs w:val="30"/>
          <w:cs/>
        </w:rPr>
        <w:t xml:space="preserve"> พลาซ่า </w:t>
      </w:r>
      <w:r w:rsidRPr="00D208DE">
        <w:rPr>
          <w:rFonts w:ascii="Angsana New" w:hAnsi="Angsana New" w:hint="cs"/>
          <w:sz w:val="30"/>
          <w:szCs w:val="30"/>
          <w:cs/>
        </w:rPr>
        <w:t>จำ</w:t>
      </w:r>
      <w:r w:rsidRPr="00D208DE">
        <w:rPr>
          <w:rFonts w:ascii="Angsana New" w:hAnsi="Angsana New"/>
          <w:sz w:val="30"/>
          <w:szCs w:val="30"/>
          <w:cs/>
        </w:rPr>
        <w:t>กัด</w:t>
      </w:r>
      <w:r w:rsidRPr="00D208DE">
        <w:rPr>
          <w:rFonts w:ascii="Angsana New" w:hAnsi="Angsana New" w:hint="cs"/>
          <w:sz w:val="30"/>
          <w:szCs w:val="30"/>
          <w:cs/>
        </w:rPr>
        <w:t xml:space="preserve"> โดยได้ตัดสินใจ</w:t>
      </w:r>
      <w:r>
        <w:rPr>
          <w:rFonts w:ascii="Angsana New" w:hAnsi="Angsana New" w:hint="cs"/>
          <w:sz w:val="30"/>
          <w:szCs w:val="30"/>
          <w:cs/>
        </w:rPr>
        <w:t>ยัง</w:t>
      </w:r>
      <w:r w:rsidRPr="00D208DE">
        <w:rPr>
          <w:rFonts w:ascii="Angsana New" w:hAnsi="Angsana New" w:hint="cs"/>
          <w:sz w:val="30"/>
          <w:szCs w:val="30"/>
          <w:cs/>
        </w:rPr>
        <w:t>ไม่ดำเนินการใด</w:t>
      </w:r>
      <w:r>
        <w:rPr>
          <w:rFonts w:ascii="Angsana New" w:hAnsi="Angsana New" w:hint="cs"/>
          <w:sz w:val="30"/>
          <w:szCs w:val="30"/>
          <w:cs/>
        </w:rPr>
        <w:t xml:space="preserve">ๆ </w:t>
      </w:r>
      <w:r w:rsidRPr="00D208DE">
        <w:rPr>
          <w:rFonts w:ascii="Angsana New" w:hAnsi="Angsana New" w:hint="cs"/>
          <w:sz w:val="30"/>
          <w:szCs w:val="30"/>
          <w:cs/>
        </w:rPr>
        <w:t>ในเชิงธุรกิจสำหรับทั้งสองบริษัทนี้ บริษัทจึงรับรู้</w:t>
      </w:r>
      <w:r w:rsidR="00C25CF8">
        <w:rPr>
          <w:rFonts w:ascii="Angsana New" w:hAnsi="Angsana New" w:hint="cs"/>
          <w:sz w:val="30"/>
          <w:szCs w:val="30"/>
          <w:cs/>
        </w:rPr>
        <w:t>ค่าเผื่อ</w:t>
      </w:r>
      <w:r w:rsidRPr="00D208DE">
        <w:rPr>
          <w:rFonts w:ascii="Angsana New" w:hAnsi="Angsana New" w:hint="cs"/>
          <w:sz w:val="30"/>
          <w:szCs w:val="30"/>
          <w:cs/>
        </w:rPr>
        <w:t>การด้อยค่าของเงินลงทุนใน</w:t>
      </w:r>
      <w:r w:rsidRPr="00D208D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D208D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8086E">
        <w:rPr>
          <w:rFonts w:ascii="Angsana New" w:hAnsi="Angsana New" w:hint="cs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>.</w:t>
      </w:r>
      <w:r w:rsidRPr="0058086E">
        <w:rPr>
          <w:rFonts w:ascii="Angsana New" w:hAnsi="Angsana New" w:hint="cs"/>
          <w:sz w:val="30"/>
          <w:szCs w:val="30"/>
        </w:rPr>
        <w:t>125</w:t>
      </w:r>
      <w:r w:rsidRPr="00D208DE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8086E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>.</w:t>
      </w:r>
      <w:r w:rsidRPr="0058086E">
        <w:rPr>
          <w:rFonts w:ascii="Angsana New" w:hAnsi="Angsana New" w:hint="cs"/>
          <w:sz w:val="30"/>
          <w:szCs w:val="30"/>
        </w:rPr>
        <w:t>43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D208DE">
        <w:rPr>
          <w:rFonts w:ascii="Angsana New" w:hAnsi="Angsana New" w:hint="cs"/>
          <w:sz w:val="30"/>
          <w:szCs w:val="30"/>
          <w:cs/>
        </w:rPr>
        <w:t>ในงบ</w:t>
      </w:r>
      <w:r w:rsidR="00C25CF8">
        <w:rPr>
          <w:rFonts w:ascii="Angsana New" w:hAnsi="Angsana New" w:hint="cs"/>
          <w:sz w:val="30"/>
          <w:szCs w:val="30"/>
          <w:cs/>
        </w:rPr>
        <w:t>การเงิน</w:t>
      </w:r>
      <w:r w:rsidRPr="00D208DE">
        <w:rPr>
          <w:rFonts w:ascii="Angsana New" w:hAnsi="Angsana New" w:hint="cs"/>
          <w:sz w:val="30"/>
          <w:szCs w:val="30"/>
          <w:cs/>
        </w:rPr>
        <w:t>เฉพาะกิจการ นอกจากนี้ เงินรับล่วงหน้าค่าหุ้นจากผู้ถือหุ้นอื่นของบริษัท</w:t>
      </w:r>
      <w:r w:rsidRPr="00D208DE">
        <w:rPr>
          <w:rFonts w:ascii="Angsana New" w:hAnsi="Angsana New"/>
          <w:sz w:val="30"/>
          <w:szCs w:val="30"/>
        </w:rPr>
        <w:t xml:space="preserve"> </w:t>
      </w:r>
      <w:r w:rsidRPr="00D208DE">
        <w:rPr>
          <w:rFonts w:ascii="Angsana New" w:hAnsi="Angsana New" w:hint="cs"/>
          <w:sz w:val="30"/>
          <w:szCs w:val="30"/>
          <w:cs/>
        </w:rPr>
        <w:t>แพลนเนทบอร์ด</w:t>
      </w:r>
      <w:r w:rsidRPr="00D208DE">
        <w:rPr>
          <w:rFonts w:ascii="Angsana New" w:hAnsi="Angsana New"/>
          <w:sz w:val="30"/>
          <w:szCs w:val="30"/>
        </w:rPr>
        <w:t xml:space="preserve"> </w:t>
      </w:r>
      <w:r w:rsidRPr="00D208DE">
        <w:rPr>
          <w:rFonts w:ascii="Angsana New" w:hAnsi="Angsana New" w:hint="cs"/>
          <w:sz w:val="30"/>
          <w:szCs w:val="30"/>
          <w:cs/>
        </w:rPr>
        <w:t>จำกัด</w:t>
      </w:r>
      <w:r w:rsidRPr="00D208DE">
        <w:rPr>
          <w:rFonts w:ascii="Angsana New" w:hAnsi="Angsana New"/>
          <w:sz w:val="30"/>
          <w:szCs w:val="30"/>
        </w:rPr>
        <w:t xml:space="preserve"> </w:t>
      </w:r>
      <w:r w:rsidRPr="00D208DE">
        <w:rPr>
          <w:rFonts w:ascii="Angsana New" w:hAnsi="Angsana New" w:hint="cs"/>
          <w:sz w:val="30"/>
          <w:szCs w:val="30"/>
          <w:cs/>
        </w:rPr>
        <w:t xml:space="preserve">จำนวนประมาณ </w:t>
      </w:r>
      <w:r w:rsidRPr="00D208DE">
        <w:rPr>
          <w:rFonts w:ascii="Angsana New" w:hAnsi="Angsana New" w:hint="cs"/>
          <w:sz w:val="30"/>
          <w:szCs w:val="30"/>
        </w:rPr>
        <w:t>25</w:t>
      </w:r>
      <w:r w:rsidRPr="00D208DE">
        <w:rPr>
          <w:rFonts w:ascii="Angsana New" w:hAnsi="Angsana New" w:hint="cs"/>
          <w:sz w:val="30"/>
          <w:szCs w:val="30"/>
          <w:cs/>
        </w:rPr>
        <w:t>.</w:t>
      </w:r>
      <w:r w:rsidRPr="00D208DE">
        <w:rPr>
          <w:rFonts w:ascii="Angsana New" w:hAnsi="Angsana New" w:hint="cs"/>
          <w:sz w:val="30"/>
          <w:szCs w:val="30"/>
        </w:rPr>
        <w:t>6</w:t>
      </w:r>
      <w:r w:rsidRPr="00D208DE">
        <w:rPr>
          <w:rFonts w:ascii="Angsana New" w:hAnsi="Angsana New" w:hint="cs"/>
          <w:sz w:val="30"/>
          <w:szCs w:val="30"/>
          <w:cs/>
        </w:rPr>
        <w:t xml:space="preserve"> ล้านบาทได้ถูกจัดประเภทใหม่จากเดิมที่แสดงรายการในงบการเงินรวมเป็นส่วนหนึ่งของส่วนได้เสียที่ไม่มีอำนาจควบคุมมาเป็นหนี้สินทางการเงินหมุนเวียนอื่น (เจ้าหนี้อื่น) เนื่องจากการเกิดขึ้นของภาระผูกพันที่ต้องชำระเงินคืน</w:t>
      </w:r>
    </w:p>
    <w:p w14:paraId="47B3507F" w14:textId="77777777" w:rsidR="00341831" w:rsidRPr="004F5042" w:rsidRDefault="006C7664" w:rsidP="0088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7B002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2" w:chapStyle="1"/>
          <w:cols w:space="720"/>
          <w:titlePg/>
        </w:sect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523E34A" w14:textId="5866CB55" w:rsidR="00883EA7" w:rsidRPr="00F616EB" w:rsidRDefault="00883EA7" w:rsidP="00EE6554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616EB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เงินลงทุนในบริษัทร่วม</w:t>
      </w:r>
      <w:r w:rsidR="00686D61" w:rsidRPr="00F616EB">
        <w:rPr>
          <w:rFonts w:ascii="Angsana New" w:hAnsi="Angsana New"/>
          <w:i/>
          <w:iCs/>
          <w:color w:val="000000"/>
          <w:sz w:val="30"/>
          <w:szCs w:val="30"/>
          <w:cs/>
        </w:rPr>
        <w:t>และการร่วมค้า</w:t>
      </w:r>
      <w:r w:rsidRPr="00F616EB">
        <w:rPr>
          <w:rFonts w:ascii="Angsana New" w:hAnsi="Angsana New"/>
          <w:i/>
          <w:iCs/>
          <w:color w:val="000000"/>
          <w:sz w:val="30"/>
          <w:szCs w:val="30"/>
          <w:cs/>
        </w:rPr>
        <w:t>ซึ่งบันทึกด้วยวิธีส่วนได้เสีย</w:t>
      </w:r>
    </w:p>
    <w:p w14:paraId="0CD36ED8" w14:textId="77777777" w:rsidR="00200CA5" w:rsidRPr="00971CEE" w:rsidRDefault="00200CA5" w:rsidP="00971CEE">
      <w:pPr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Style w:val="TableGrid"/>
        <w:tblW w:w="1507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1020"/>
        <w:gridCol w:w="283"/>
        <w:gridCol w:w="1021"/>
        <w:gridCol w:w="236"/>
        <w:gridCol w:w="1077"/>
        <w:gridCol w:w="236"/>
        <w:gridCol w:w="1077"/>
        <w:gridCol w:w="236"/>
        <w:gridCol w:w="1077"/>
        <w:gridCol w:w="236"/>
        <w:gridCol w:w="1077"/>
        <w:gridCol w:w="236"/>
        <w:gridCol w:w="1020"/>
        <w:gridCol w:w="236"/>
        <w:gridCol w:w="1020"/>
      </w:tblGrid>
      <w:tr w:rsidR="00200CA5" w:rsidRPr="00F616EB" w14:paraId="2C8EC7FD" w14:textId="77777777" w:rsidTr="001C4538">
        <w:tc>
          <w:tcPr>
            <w:tcW w:w="4989" w:type="dxa"/>
            <w:vMerge w:val="restart"/>
          </w:tcPr>
          <w:p w14:paraId="26500998" w14:textId="77777777" w:rsidR="00200CA5" w:rsidRPr="00F616EB" w:rsidRDefault="00200CA5" w:rsidP="00EE6554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gridSpan w:val="3"/>
            <w:vMerge w:val="restart"/>
            <w:tcBorders>
              <w:bottom w:val="single" w:sz="4" w:space="0" w:color="auto"/>
            </w:tcBorders>
          </w:tcPr>
          <w:p w14:paraId="678CDDBD" w14:textId="7D279569" w:rsidR="00823F42" w:rsidRPr="00F616EB" w:rsidRDefault="00200CA5" w:rsidP="00823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6EB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  <w:p w14:paraId="22238D7A" w14:textId="32A2B590" w:rsidR="00200CA5" w:rsidRPr="00F616EB" w:rsidRDefault="0067578E" w:rsidP="00200CA5">
            <w:pPr>
              <w:ind w:left="-340" w:right="-3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0CA5" w:rsidRPr="00F616EB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8F757CA" w14:textId="77777777" w:rsidR="00200CA5" w:rsidRPr="00F616EB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528" w:type="dxa"/>
            <w:gridSpan w:val="11"/>
            <w:tcBorders>
              <w:bottom w:val="single" w:sz="4" w:space="0" w:color="auto"/>
            </w:tcBorders>
          </w:tcPr>
          <w:p w14:paraId="53EFAB63" w14:textId="77777777" w:rsidR="00200CA5" w:rsidRPr="00F616EB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616EB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00CA5" w:rsidRPr="00F616EB" w14:paraId="4D08502E" w14:textId="77777777" w:rsidTr="001C4538">
        <w:tc>
          <w:tcPr>
            <w:tcW w:w="4989" w:type="dxa"/>
            <w:vMerge/>
          </w:tcPr>
          <w:p w14:paraId="7C9AF246" w14:textId="77777777" w:rsidR="00200CA5" w:rsidRPr="00F616EB" w:rsidRDefault="00200CA5" w:rsidP="00200CA5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24" w:type="dxa"/>
            <w:gridSpan w:val="3"/>
            <w:vMerge/>
            <w:tcBorders>
              <w:bottom w:val="single" w:sz="4" w:space="0" w:color="auto"/>
            </w:tcBorders>
          </w:tcPr>
          <w:p w14:paraId="5F4D5E90" w14:textId="77777777" w:rsidR="00200CA5" w:rsidRPr="00F616EB" w:rsidRDefault="00200CA5" w:rsidP="00200CA5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31B353" w14:textId="77777777" w:rsidR="00200CA5" w:rsidRPr="00F616EB" w:rsidRDefault="00200CA5" w:rsidP="00200CA5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9380B" w14:textId="77777777" w:rsidR="00200CA5" w:rsidRPr="00F616EB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16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A7BD02" w14:textId="77777777" w:rsidR="00200CA5" w:rsidRPr="00F616EB" w:rsidRDefault="00200CA5" w:rsidP="00200CA5">
            <w:pPr>
              <w:pStyle w:val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AECB6" w14:textId="77777777" w:rsidR="00200CA5" w:rsidRPr="00F616EB" w:rsidRDefault="00200CA5" w:rsidP="00200CA5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F616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27ED0A" w14:textId="77777777" w:rsidR="00200CA5" w:rsidRPr="00F616EB" w:rsidRDefault="00200CA5" w:rsidP="0020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D7A44" w14:textId="77777777" w:rsidR="00200CA5" w:rsidRPr="00F616EB" w:rsidRDefault="00200CA5" w:rsidP="00200CA5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616EB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971CEE" w:rsidRPr="00F616EB" w14:paraId="5CFF53A9" w14:textId="77777777" w:rsidTr="001C4538">
        <w:tc>
          <w:tcPr>
            <w:tcW w:w="4989" w:type="dxa"/>
          </w:tcPr>
          <w:p w14:paraId="52F8C782" w14:textId="77777777" w:rsidR="00971CEE" w:rsidRPr="00F616EB" w:rsidRDefault="00971CEE" w:rsidP="00971CEE">
            <w:pPr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2D0A950D" w14:textId="75BD5456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A04F0DD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98F94A" w14:textId="759FEBBB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9A09620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0AC286A" w14:textId="018C6D16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797155D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A1B8D18" w14:textId="04B43A18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E009DC4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8B1766A" w14:textId="57AB97B9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B18B76B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E4167E7" w14:textId="2C28D02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E3BCF32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788BFE7" w14:textId="3CD571CB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436DBCF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379B5457" w14:textId="16F88D59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F616E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71CEE" w:rsidRPr="00F616EB" w14:paraId="3A6BA362" w14:textId="77777777" w:rsidTr="001C4538">
        <w:tc>
          <w:tcPr>
            <w:tcW w:w="4989" w:type="dxa"/>
          </w:tcPr>
          <w:p w14:paraId="4A39743A" w14:textId="12D1531F" w:rsidR="00971CEE" w:rsidRPr="00F616EB" w:rsidRDefault="00971CEE" w:rsidP="00971CEE">
            <w:pPr>
              <w:ind w:left="-72" w:right="-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616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เงินลงทุนในบริษัทร่วม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 - </w:t>
            </w:r>
            <w:r w:rsidRPr="00823F4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ถือหุ้นโดย</w:t>
            </w:r>
            <w:r w:rsidRPr="00823F42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 ECF-P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92CBC40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43E9B4B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0D8875A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CD723F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DA49999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A5840E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EC8087F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FAA9D5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D5224F8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614113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50A167F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0DE080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26A6A96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87DF67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02921CE8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1CEE" w:rsidRPr="00F616EB" w14:paraId="5D9A8F13" w14:textId="77777777" w:rsidTr="00F616EB">
        <w:tc>
          <w:tcPr>
            <w:tcW w:w="4989" w:type="dxa"/>
          </w:tcPr>
          <w:p w14:paraId="4E67BBCC" w14:textId="39CC97F1" w:rsidR="00971CEE" w:rsidRPr="00F616EB" w:rsidRDefault="00971CEE" w:rsidP="00971CEE">
            <w:pPr>
              <w:ind w:left="-72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sz w:val="30"/>
                <w:szCs w:val="30"/>
                <w:cs/>
              </w:rPr>
              <w:t>บริษัท กรีนเอิร์ธ พาวเวอร์ (ไทยแลนด์) จำกัด (</w:t>
            </w:r>
            <w:r w:rsidRPr="00F616EB">
              <w:rPr>
                <w:rFonts w:ascii="Angsana New" w:hAnsi="Angsana New"/>
                <w:sz w:val="30"/>
                <w:szCs w:val="30"/>
              </w:rPr>
              <w:t>“GEP”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0" w:type="dxa"/>
          </w:tcPr>
          <w:p w14:paraId="7C9C5FBE" w14:textId="1C4EC794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sz w:val="30"/>
                <w:szCs w:val="30"/>
              </w:rPr>
              <w:t>20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616E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1611E5AD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7A4D5D2" w14:textId="02F8152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sz w:val="30"/>
                <w:szCs w:val="30"/>
              </w:rPr>
              <w:t>20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616E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19ABA711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934FF7B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6EB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vAlign w:val="bottom"/>
          </w:tcPr>
          <w:p w14:paraId="3139F663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7AE129A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6EB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</w:tcPr>
          <w:p w14:paraId="0C0C613C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51FAF29E" w14:textId="7ADF19DA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6EB">
              <w:rPr>
                <w:rFonts w:ascii="Angsana New" w:hAnsi="Angsana New"/>
                <w:sz w:val="30"/>
                <w:szCs w:val="30"/>
              </w:rPr>
              <w:t>926,444</w:t>
            </w:r>
          </w:p>
        </w:tc>
        <w:tc>
          <w:tcPr>
            <w:tcW w:w="236" w:type="dxa"/>
            <w:vAlign w:val="bottom"/>
          </w:tcPr>
          <w:p w14:paraId="233A7D9A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5F14D7F" w14:textId="0814279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6EB">
              <w:rPr>
                <w:rFonts w:ascii="Angsana New" w:hAnsi="Angsana New"/>
                <w:sz w:val="30"/>
                <w:szCs w:val="30"/>
              </w:rPr>
              <w:t>8</w:t>
            </w:r>
            <w:r w:rsidRPr="00FE187E">
              <w:rPr>
                <w:rFonts w:ascii="Angsana New" w:hAnsi="Angsana New"/>
                <w:sz w:val="30"/>
                <w:szCs w:val="30"/>
              </w:rPr>
              <w:t>77</w:t>
            </w:r>
            <w:r w:rsidRPr="00F616EB">
              <w:rPr>
                <w:rFonts w:ascii="Angsana New" w:hAnsi="Angsana New"/>
                <w:sz w:val="30"/>
                <w:szCs w:val="30"/>
              </w:rPr>
              <w:t>,</w:t>
            </w:r>
            <w:r w:rsidRPr="00FE187E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36" w:type="dxa"/>
          </w:tcPr>
          <w:p w14:paraId="6536BEBA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vAlign w:val="bottom"/>
          </w:tcPr>
          <w:p w14:paraId="003FCB41" w14:textId="103F7F35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A651C62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3FEB60C" w14:textId="296CFA16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6EB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</w:tr>
      <w:tr w:rsidR="00971CEE" w:rsidRPr="00F616EB" w14:paraId="11CE0DB3" w14:textId="77777777" w:rsidTr="00F616EB">
        <w:tc>
          <w:tcPr>
            <w:tcW w:w="4989" w:type="dxa"/>
          </w:tcPr>
          <w:p w14:paraId="704173D5" w14:textId="2DB8601C" w:rsidR="00971CEE" w:rsidRPr="00F616EB" w:rsidRDefault="00971CEE" w:rsidP="00971CEE">
            <w:pPr>
              <w:ind w:left="-72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020" w:type="dxa"/>
          </w:tcPr>
          <w:p w14:paraId="1A059CDB" w14:textId="77777777" w:rsidR="00971CEE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45F3561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38FB071" w14:textId="77777777" w:rsidR="00971CEE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70AF9A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400D6489" w14:textId="77777777" w:rsidR="00971CEE" w:rsidRDefault="00971CEE" w:rsidP="00971CEE">
            <w:pPr>
              <w:tabs>
                <w:tab w:val="clear" w:pos="907"/>
              </w:tabs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D6C172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C81EE9" w14:textId="77777777" w:rsidR="00971CEE" w:rsidRDefault="00971CEE" w:rsidP="00971CEE">
            <w:pPr>
              <w:tabs>
                <w:tab w:val="clear" w:pos="907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56AB15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14:paraId="6CEE27AF" w14:textId="77777777" w:rsidR="00971CEE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75435D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8A5F1B8" w14:textId="77777777" w:rsidR="00971CEE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6FCC1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vAlign w:val="bottom"/>
          </w:tcPr>
          <w:p w14:paraId="458B5AF2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E2CBFCC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5C6AC54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1CEE" w:rsidRPr="00F616EB" w14:paraId="74258EC7" w14:textId="77777777" w:rsidTr="00F616EB">
        <w:tc>
          <w:tcPr>
            <w:tcW w:w="4989" w:type="dxa"/>
          </w:tcPr>
          <w:p w14:paraId="5C8FBB70" w14:textId="0182AB0A" w:rsidR="00971CEE" w:rsidRPr="00F616EB" w:rsidRDefault="00971CEE" w:rsidP="00971CEE">
            <w:pPr>
              <w:ind w:left="-72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6EB">
              <w:rPr>
                <w:rFonts w:ascii="Angsana New" w:hAnsi="Angsana New" w:hint="cs"/>
                <w:sz w:val="30"/>
                <w:szCs w:val="30"/>
                <w:cs/>
              </w:rPr>
              <w:t>อีซีเอฟ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6EB">
              <w:rPr>
                <w:rFonts w:ascii="Angsana New" w:hAnsi="Angsana New" w:hint="cs"/>
                <w:sz w:val="30"/>
                <w:szCs w:val="30"/>
                <w:cs/>
              </w:rPr>
              <w:t>ดีไซน์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6E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 xml:space="preserve"> (“</w:t>
            </w:r>
            <w:r w:rsidRPr="00F616EB">
              <w:rPr>
                <w:rFonts w:ascii="Angsana New" w:hAnsi="Angsana New"/>
                <w:sz w:val="30"/>
                <w:szCs w:val="30"/>
              </w:rPr>
              <w:t>ECFD”)</w:t>
            </w:r>
          </w:p>
        </w:tc>
        <w:tc>
          <w:tcPr>
            <w:tcW w:w="1020" w:type="dxa"/>
          </w:tcPr>
          <w:p w14:paraId="1116A3E3" w14:textId="3719D0BC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187E">
              <w:rPr>
                <w:rFonts w:ascii="Angsana New" w:hAnsi="Angsana New" w:hint="cs"/>
                <w:sz w:val="30"/>
                <w:szCs w:val="30"/>
              </w:rPr>
              <w:t>51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616E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2C99FA08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A19D216" w14:textId="0EB4F0CA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187E">
              <w:rPr>
                <w:rFonts w:ascii="Angsana New" w:hAnsi="Angsana New" w:hint="cs"/>
                <w:sz w:val="30"/>
                <w:szCs w:val="30"/>
              </w:rPr>
              <w:t>51</w:t>
            </w:r>
            <w:r w:rsidRPr="00F616E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616EB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3B9D4CEA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C9C8C52" w14:textId="007B8CBD" w:rsidR="00971CEE" w:rsidRPr="00F616EB" w:rsidRDefault="00971CEE" w:rsidP="00971CEE">
            <w:pPr>
              <w:tabs>
                <w:tab w:val="clear" w:pos="907"/>
              </w:tabs>
              <w:ind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36" w:type="dxa"/>
            <w:vAlign w:val="bottom"/>
          </w:tcPr>
          <w:p w14:paraId="3CBFDB10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743D446" w14:textId="5CC04EEE" w:rsidR="00971CEE" w:rsidRPr="00F616EB" w:rsidRDefault="00971CEE" w:rsidP="00971CEE">
            <w:pPr>
              <w:tabs>
                <w:tab w:val="clear" w:pos="907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36" w:type="dxa"/>
          </w:tcPr>
          <w:p w14:paraId="703344A3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9DD1ECB" w14:textId="4A675689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2,855</w:t>
            </w:r>
          </w:p>
        </w:tc>
        <w:tc>
          <w:tcPr>
            <w:tcW w:w="236" w:type="dxa"/>
            <w:vAlign w:val="bottom"/>
          </w:tcPr>
          <w:p w14:paraId="32F33C12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8544ECA" w14:textId="7F8C2DAD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3,215</w:t>
            </w:r>
          </w:p>
        </w:tc>
        <w:tc>
          <w:tcPr>
            <w:tcW w:w="236" w:type="dxa"/>
          </w:tcPr>
          <w:p w14:paraId="155F6377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vAlign w:val="bottom"/>
          </w:tcPr>
          <w:p w14:paraId="07779C08" w14:textId="6EFFBD01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2A9A38B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0F3CDA9" w14:textId="5DD6E4C0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6EB">
              <w:rPr>
                <w:rFonts w:ascii="Angsana New" w:hAnsi="Angsana New"/>
                <w:sz w:val="30"/>
                <w:szCs w:val="30"/>
                <w:cs/>
              </w:rPr>
              <w:t xml:space="preserve">  -</w:t>
            </w:r>
          </w:p>
        </w:tc>
      </w:tr>
      <w:tr w:rsidR="00971CEE" w:rsidRPr="00F616EB" w14:paraId="4C511293" w14:textId="77777777" w:rsidTr="00F616EB">
        <w:tc>
          <w:tcPr>
            <w:tcW w:w="4989" w:type="dxa"/>
          </w:tcPr>
          <w:p w14:paraId="513C8B1F" w14:textId="6DAB168F" w:rsidR="00971CEE" w:rsidRPr="00F616EB" w:rsidRDefault="00971CEE" w:rsidP="00971CEE">
            <w:pPr>
              <w:ind w:left="-72" w:right="-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20" w:type="dxa"/>
          </w:tcPr>
          <w:p w14:paraId="1AB20C57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90248C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23D6D884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3D08A3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4811009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50F34C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929621" w14:textId="77777777" w:rsidR="00971CEE" w:rsidRPr="00F616EB" w:rsidRDefault="00971CEE" w:rsidP="00971CE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9662ED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E1083" w14:textId="451D576C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929,299</w:t>
            </w:r>
          </w:p>
        </w:tc>
        <w:tc>
          <w:tcPr>
            <w:tcW w:w="236" w:type="dxa"/>
            <w:vAlign w:val="bottom"/>
          </w:tcPr>
          <w:p w14:paraId="4BAC5971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0149A" w14:textId="2BAF4A81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880,764</w:t>
            </w:r>
          </w:p>
        </w:tc>
        <w:tc>
          <w:tcPr>
            <w:tcW w:w="236" w:type="dxa"/>
          </w:tcPr>
          <w:p w14:paraId="6E531589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vAlign w:val="bottom"/>
          </w:tcPr>
          <w:p w14:paraId="046E0E74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D2D17FD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15FDFFF5" w14:textId="77777777" w:rsidR="00971CEE" w:rsidRPr="00F616EB" w:rsidRDefault="00971CEE" w:rsidP="00971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D6FA5E5" w14:textId="77777777" w:rsidR="00EE6554" w:rsidRPr="00971CEE" w:rsidRDefault="00EE6554" w:rsidP="0097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0F3BFB71" w14:textId="37F17D67" w:rsidR="00674529" w:rsidRPr="00F616EB" w:rsidRDefault="006218A4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616EB">
        <w:rPr>
          <w:rFonts w:ascii="Angsana New" w:hAnsi="Angsana New"/>
          <w:spacing w:val="-2"/>
          <w:sz w:val="30"/>
          <w:szCs w:val="30"/>
          <w:cs/>
        </w:rPr>
        <w:t>ส่วนแบ่งกำไร</w:t>
      </w:r>
      <w:r w:rsidR="00F054EE" w:rsidRPr="00F616EB">
        <w:rPr>
          <w:rFonts w:ascii="Angsana New" w:hAnsi="Angsana New"/>
          <w:spacing w:val="-2"/>
          <w:sz w:val="30"/>
          <w:szCs w:val="30"/>
          <w:cs/>
        </w:rPr>
        <w:t xml:space="preserve">จาก </w:t>
      </w:r>
      <w:r w:rsidR="00F054EE" w:rsidRPr="00F616EB">
        <w:rPr>
          <w:rFonts w:ascii="Angsana New" w:hAnsi="Angsana New"/>
          <w:spacing w:val="-2"/>
          <w:sz w:val="30"/>
          <w:szCs w:val="30"/>
        </w:rPr>
        <w:t xml:space="preserve">GEP </w:t>
      </w:r>
      <w:r w:rsidR="00F054EE" w:rsidRPr="00F616EB">
        <w:rPr>
          <w:rFonts w:ascii="Angsana New" w:hAnsi="Angsana New"/>
          <w:spacing w:val="-2"/>
          <w:sz w:val="30"/>
          <w:szCs w:val="30"/>
          <w:cs/>
        </w:rPr>
        <w:t>สำหรับงวดสามเ</w:t>
      </w:r>
      <w:r w:rsidR="006C23E7" w:rsidRPr="00F616EB">
        <w:rPr>
          <w:rFonts w:ascii="Angsana New" w:hAnsi="Angsana New"/>
          <w:spacing w:val="-2"/>
          <w:sz w:val="30"/>
          <w:szCs w:val="30"/>
          <w:cs/>
        </w:rPr>
        <w:t xml:space="preserve">ดือนสิ้นสุดวันที่ </w:t>
      </w:r>
      <w:r w:rsidR="00F505C9" w:rsidRPr="00F616EB">
        <w:rPr>
          <w:rFonts w:ascii="Angsana New" w:hAnsi="Angsana New"/>
          <w:spacing w:val="-2"/>
          <w:sz w:val="30"/>
          <w:szCs w:val="30"/>
        </w:rPr>
        <w:t>31</w:t>
      </w:r>
      <w:r w:rsidR="006C23E7" w:rsidRPr="00F616E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37E3B" w:rsidRPr="00F616EB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F505C9" w:rsidRPr="00F616EB">
        <w:rPr>
          <w:rFonts w:ascii="Angsana New" w:hAnsi="Angsana New"/>
          <w:spacing w:val="-2"/>
          <w:sz w:val="30"/>
          <w:szCs w:val="30"/>
        </w:rPr>
        <w:t>256</w:t>
      </w:r>
      <w:r w:rsidR="00822A8F" w:rsidRPr="00F616EB">
        <w:rPr>
          <w:rFonts w:ascii="Angsana New" w:hAnsi="Angsana New"/>
          <w:spacing w:val="-2"/>
          <w:sz w:val="30"/>
          <w:szCs w:val="30"/>
        </w:rPr>
        <w:t>7</w:t>
      </w:r>
      <w:r w:rsidR="00FE1611" w:rsidRPr="00F616EB">
        <w:rPr>
          <w:rFonts w:ascii="Angsana New" w:hAnsi="Angsana New"/>
          <w:spacing w:val="-2"/>
          <w:sz w:val="30"/>
          <w:szCs w:val="30"/>
          <w:cs/>
        </w:rPr>
        <w:t xml:space="preserve"> มีจำนวนเงินประมาณ </w:t>
      </w:r>
      <w:r w:rsidR="0095796C" w:rsidRPr="00F616EB">
        <w:rPr>
          <w:rFonts w:ascii="Angsana New" w:hAnsi="Angsana New"/>
          <w:spacing w:val="-2"/>
          <w:sz w:val="30"/>
          <w:szCs w:val="30"/>
        </w:rPr>
        <w:t>9.5</w:t>
      </w:r>
      <w:r w:rsidR="00F054EE" w:rsidRPr="00F616EB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0B25D6" w:rsidRPr="00F616EB">
        <w:rPr>
          <w:rFonts w:ascii="Angsana New" w:hAnsi="Angsana New"/>
          <w:spacing w:val="-2"/>
          <w:sz w:val="30"/>
          <w:szCs w:val="30"/>
          <w:cs/>
        </w:rPr>
        <w:t>ในขณะที่ส่วนแบ่ง</w:t>
      </w:r>
      <w:r w:rsidR="0095796C" w:rsidRPr="00F616EB">
        <w:rPr>
          <w:rFonts w:ascii="Angsana New" w:hAnsi="Angsana New"/>
          <w:spacing w:val="-2"/>
          <w:sz w:val="30"/>
          <w:szCs w:val="30"/>
          <w:cs/>
        </w:rPr>
        <w:t>กำไร</w:t>
      </w:r>
      <w:r w:rsidR="000B25D6" w:rsidRPr="00F616EB">
        <w:rPr>
          <w:rFonts w:ascii="Angsana New" w:hAnsi="Angsana New"/>
          <w:spacing w:val="-2"/>
          <w:sz w:val="30"/>
          <w:szCs w:val="30"/>
          <w:cs/>
        </w:rPr>
        <w:t>เบ็ดเสร็จอื่น</w:t>
      </w:r>
      <w:r w:rsidR="004A23F4">
        <w:rPr>
          <w:rFonts w:ascii="Angsana New" w:hAnsi="Angsana New" w:hint="cs"/>
          <w:spacing w:val="-2"/>
          <w:sz w:val="30"/>
          <w:szCs w:val="30"/>
          <w:cs/>
        </w:rPr>
        <w:t xml:space="preserve"> (ผลต่างของอัตราแลกเปลี่ยนจากการแปลงค่างบการเงิน) </w:t>
      </w:r>
      <w:r w:rsidR="000B25D6" w:rsidRPr="00F616EB">
        <w:rPr>
          <w:rFonts w:ascii="Angsana New" w:hAnsi="Angsana New"/>
          <w:spacing w:val="-2"/>
          <w:sz w:val="30"/>
          <w:szCs w:val="30"/>
          <w:cs/>
        </w:rPr>
        <w:t>สำหรับงวดเดียวกันมีจำนวนเงินประมาณ</w:t>
      </w:r>
      <w:r w:rsidR="004B57DC" w:rsidRPr="00F616E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5796C" w:rsidRPr="00F616EB">
        <w:rPr>
          <w:rFonts w:ascii="Angsana New" w:hAnsi="Angsana New"/>
          <w:spacing w:val="-2"/>
          <w:sz w:val="30"/>
          <w:szCs w:val="30"/>
        </w:rPr>
        <w:t xml:space="preserve">39.4 </w:t>
      </w:r>
      <w:r w:rsidR="0063321D" w:rsidRPr="00F616EB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0B29C8D7" w14:textId="77777777" w:rsidR="00D22E1C" w:rsidRPr="00971CEE" w:rsidRDefault="00D22E1C" w:rsidP="0097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D0A88B7" w14:textId="7EF5B81E" w:rsidR="00EE6554" w:rsidRPr="00F616EB" w:rsidRDefault="00124FA2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16EB">
        <w:rPr>
          <w:rFonts w:ascii="Angsana New" w:hAnsi="Angsana New"/>
          <w:sz w:val="30"/>
          <w:szCs w:val="30"/>
        </w:rPr>
        <w:t xml:space="preserve">GEP </w:t>
      </w:r>
      <w:r w:rsidRPr="00F616EB">
        <w:rPr>
          <w:rFonts w:ascii="Angsana New" w:hAnsi="Angsana New"/>
          <w:sz w:val="30"/>
          <w:szCs w:val="30"/>
          <w:cs/>
        </w:rPr>
        <w:t>ถือหุ้น</w:t>
      </w:r>
      <w:r w:rsidR="00183A6B" w:rsidRPr="00F616EB">
        <w:rPr>
          <w:rFonts w:ascii="Angsana New" w:hAnsi="Angsana New"/>
          <w:sz w:val="30"/>
          <w:szCs w:val="30"/>
          <w:cs/>
        </w:rPr>
        <w:t>ทั้งหมดในบริษัทย่อย</w:t>
      </w:r>
      <w:r w:rsidRPr="00F616EB">
        <w:rPr>
          <w:rFonts w:ascii="Angsana New" w:hAnsi="Angsana New"/>
          <w:sz w:val="30"/>
          <w:szCs w:val="30"/>
          <w:cs/>
        </w:rPr>
        <w:t xml:space="preserve">ซึ่งได้แก่ </w:t>
      </w:r>
      <w:r w:rsidRPr="00F616EB">
        <w:rPr>
          <w:rFonts w:ascii="Angsana New" w:hAnsi="Angsana New"/>
          <w:sz w:val="30"/>
          <w:szCs w:val="30"/>
        </w:rPr>
        <w:t xml:space="preserve">GEP (Myanmar) Company Limited (“GEPM”) </w:t>
      </w:r>
      <w:r w:rsidR="00183A6B" w:rsidRPr="00F616EB">
        <w:rPr>
          <w:rFonts w:ascii="Angsana New" w:hAnsi="Angsana New"/>
          <w:sz w:val="30"/>
          <w:szCs w:val="30"/>
          <w:cs/>
        </w:rPr>
        <w:t>โดย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/>
          <w:sz w:val="30"/>
          <w:szCs w:val="30"/>
        </w:rPr>
        <w:t xml:space="preserve">GEP </w:t>
      </w:r>
      <w:r w:rsidRPr="00F616EB">
        <w:rPr>
          <w:rFonts w:ascii="Angsana New" w:hAnsi="Angsana New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</w:t>
      </w:r>
      <w:r w:rsidR="001C4538" w:rsidRPr="00F616EB">
        <w:rPr>
          <w:rFonts w:ascii="Angsana New" w:hAnsi="Angsana New"/>
          <w:sz w:val="30"/>
          <w:szCs w:val="30"/>
          <w:cs/>
        </w:rPr>
        <w:t xml:space="preserve">ซึ่งแบ่งออกเป็น </w:t>
      </w:r>
      <w:r w:rsidR="00F505C9" w:rsidRPr="00F616EB">
        <w:rPr>
          <w:rFonts w:ascii="Angsana New" w:hAnsi="Angsana New"/>
          <w:sz w:val="30"/>
          <w:szCs w:val="30"/>
        </w:rPr>
        <w:t>4</w:t>
      </w:r>
      <w:r w:rsidR="00530A13" w:rsidRPr="00F616EB">
        <w:rPr>
          <w:rFonts w:ascii="Angsana New" w:hAnsi="Angsana New"/>
          <w:sz w:val="30"/>
          <w:szCs w:val="30"/>
        </w:rPr>
        <w:t xml:space="preserve"> </w:t>
      </w:r>
      <w:r w:rsidR="00183A6B" w:rsidRPr="00F616EB">
        <w:rPr>
          <w:rFonts w:ascii="Angsana New" w:hAnsi="Angsana New"/>
          <w:sz w:val="30"/>
          <w:szCs w:val="30"/>
          <w:cs/>
        </w:rPr>
        <w:t>เฟส</w:t>
      </w:r>
      <w:r w:rsidRPr="00F616EB">
        <w:rPr>
          <w:rFonts w:ascii="Angsana New" w:hAnsi="Angsana New"/>
          <w:sz w:val="30"/>
          <w:szCs w:val="30"/>
          <w:cs/>
        </w:rPr>
        <w:t>ขนาด</w:t>
      </w:r>
      <w:r w:rsidR="00183A6B" w:rsidRPr="00F616EB">
        <w:rPr>
          <w:rFonts w:ascii="Angsana New" w:hAnsi="Angsana New"/>
          <w:sz w:val="30"/>
          <w:szCs w:val="30"/>
          <w:cs/>
        </w:rPr>
        <w:t>รวม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="00F505C9" w:rsidRPr="00F616EB">
        <w:rPr>
          <w:rFonts w:ascii="Angsana New" w:hAnsi="Angsana New"/>
          <w:sz w:val="30"/>
          <w:szCs w:val="30"/>
        </w:rPr>
        <w:t>220</w:t>
      </w:r>
      <w:r w:rsidRPr="00F616EB">
        <w:rPr>
          <w:rFonts w:ascii="Angsana New" w:hAnsi="Angsana New"/>
          <w:sz w:val="30"/>
          <w:szCs w:val="30"/>
          <w:cs/>
        </w:rPr>
        <w:t xml:space="preserve"> เมกะวัตต์ของ </w:t>
      </w:r>
      <w:r w:rsidRPr="00F616EB">
        <w:rPr>
          <w:rFonts w:ascii="Angsana New" w:hAnsi="Angsana New"/>
          <w:sz w:val="30"/>
          <w:szCs w:val="30"/>
        </w:rPr>
        <w:t xml:space="preserve">GEPM </w:t>
      </w:r>
      <w:r w:rsidRPr="00F616EB">
        <w:rPr>
          <w:rFonts w:ascii="Angsana New" w:hAnsi="Angsana New"/>
          <w:sz w:val="30"/>
          <w:szCs w:val="30"/>
          <w:cs/>
        </w:rPr>
        <w:t>ซึ่งตั้งอยู่ที่เมืองมินบู ประเทศเมียนมาร์</w:t>
      </w:r>
    </w:p>
    <w:p w14:paraId="782BBF8D" w14:textId="77777777" w:rsidR="00200CA5" w:rsidRPr="00971CEE" w:rsidRDefault="00200CA5" w:rsidP="0097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F85B980" w14:textId="3351CCA4" w:rsidR="00793B96" w:rsidRDefault="00200CA5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616EB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F616EB">
        <w:rPr>
          <w:rFonts w:ascii="Angsana New" w:hAnsi="Angsana New"/>
          <w:sz w:val="30"/>
          <w:szCs w:val="30"/>
        </w:rPr>
        <w:t xml:space="preserve"> </w:t>
      </w:r>
      <w:r w:rsidRPr="00F616EB">
        <w:rPr>
          <w:rFonts w:ascii="Angsana New" w:hAnsi="Angsana New"/>
          <w:sz w:val="30"/>
          <w:szCs w:val="30"/>
          <w:cs/>
        </w:rPr>
        <w:t xml:space="preserve">ได้วางหลักประกันการก่อสร้างโรงไฟฟ้าพลังงานแสงอาทิตย์ของ </w:t>
      </w:r>
      <w:r w:rsidRPr="00F616EB">
        <w:rPr>
          <w:rFonts w:ascii="Angsana New" w:hAnsi="Angsana New"/>
          <w:sz w:val="30"/>
          <w:szCs w:val="30"/>
        </w:rPr>
        <w:t xml:space="preserve">GEP </w:t>
      </w:r>
      <w:r w:rsidRPr="00F616EB">
        <w:rPr>
          <w:rFonts w:ascii="Angsana New" w:hAnsi="Angsana New"/>
          <w:sz w:val="30"/>
          <w:szCs w:val="30"/>
          <w:cs/>
        </w:rPr>
        <w:t xml:space="preserve">เป็นเงินจำนวน </w:t>
      </w:r>
      <w:r w:rsidR="00F505C9" w:rsidRPr="00F616EB">
        <w:rPr>
          <w:rFonts w:ascii="Angsana New" w:hAnsi="Angsana New"/>
          <w:sz w:val="30"/>
          <w:szCs w:val="30"/>
        </w:rPr>
        <w:t>20</w:t>
      </w:r>
      <w:r w:rsidRPr="00F616EB">
        <w:rPr>
          <w:rFonts w:ascii="Angsana New" w:hAnsi="Angsana New"/>
          <w:sz w:val="30"/>
          <w:szCs w:val="30"/>
          <w:cs/>
        </w:rPr>
        <w:t>.</w:t>
      </w:r>
      <w:r w:rsidR="00F505C9" w:rsidRPr="00F616EB">
        <w:rPr>
          <w:rFonts w:ascii="Angsana New" w:hAnsi="Angsana New"/>
          <w:sz w:val="30"/>
          <w:szCs w:val="30"/>
        </w:rPr>
        <w:t>0</w:t>
      </w:r>
      <w:r w:rsidRPr="00F616EB">
        <w:rPr>
          <w:rFonts w:ascii="Angsana New" w:hAnsi="Angsana New"/>
          <w:sz w:val="30"/>
          <w:szCs w:val="30"/>
          <w:cs/>
        </w:rPr>
        <w:t xml:space="preserve"> ล้านบาทซึ่งจะได้รับคืนเมื่อการก่อสร้างโรงไฟฟ้าทั้ง </w:t>
      </w:r>
      <w:r w:rsidR="00F505C9" w:rsidRPr="00F616EB">
        <w:rPr>
          <w:rFonts w:ascii="Angsana New" w:hAnsi="Angsana New"/>
          <w:sz w:val="30"/>
          <w:szCs w:val="30"/>
        </w:rPr>
        <w:t>4</w:t>
      </w:r>
      <w:r w:rsidRPr="00F616EB">
        <w:rPr>
          <w:rFonts w:ascii="Angsana New" w:hAnsi="Angsana New"/>
          <w:sz w:val="30"/>
          <w:szCs w:val="30"/>
          <w:cs/>
        </w:rPr>
        <w:t xml:space="preserve"> เฟสได้แล้วเสร็จ</w:t>
      </w:r>
      <w:r w:rsidR="0095796C" w:rsidRPr="00F616EB">
        <w:rPr>
          <w:rFonts w:ascii="Angsana New" w:hAnsi="Angsana New"/>
          <w:sz w:val="30"/>
          <w:szCs w:val="30"/>
        </w:rPr>
        <w:t xml:space="preserve"> </w:t>
      </w:r>
      <w:r w:rsidRPr="00F616EB">
        <w:rPr>
          <w:rFonts w:ascii="Angsana New" w:hAnsi="Angsana New"/>
          <w:sz w:val="30"/>
          <w:szCs w:val="30"/>
          <w:cs/>
        </w:rPr>
        <w:t xml:space="preserve">โดยเงินค้ำประกันดังกล่าวแสดงรายการเป็นส่วนหนึ่งของ </w:t>
      </w:r>
      <w:r w:rsidRPr="00F616EB">
        <w:rPr>
          <w:rFonts w:ascii="Angsana New" w:hAnsi="Angsana New"/>
          <w:sz w:val="30"/>
          <w:szCs w:val="30"/>
        </w:rPr>
        <w:t>“</w:t>
      </w:r>
      <w:r w:rsidRPr="00F616EB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F616EB">
        <w:rPr>
          <w:rFonts w:ascii="Angsana New" w:hAnsi="Angsana New"/>
          <w:sz w:val="30"/>
          <w:szCs w:val="30"/>
        </w:rPr>
        <w:t xml:space="preserve">” </w:t>
      </w:r>
      <w:r w:rsidRPr="00F616EB">
        <w:rPr>
          <w:rFonts w:ascii="Angsana New" w:hAnsi="Angsana New"/>
          <w:sz w:val="30"/>
          <w:szCs w:val="30"/>
          <w:cs/>
        </w:rPr>
        <w:t xml:space="preserve">ในงบฐานะการเงินรวม ณ วันที่ </w:t>
      </w:r>
      <w:r w:rsidR="00F505C9" w:rsidRPr="00F616EB">
        <w:rPr>
          <w:rFonts w:ascii="Angsana New" w:hAnsi="Angsana New"/>
          <w:sz w:val="30"/>
          <w:szCs w:val="30"/>
        </w:rPr>
        <w:t>31</w:t>
      </w:r>
      <w:r w:rsidRPr="00F616EB">
        <w:rPr>
          <w:rFonts w:ascii="Angsana New" w:hAnsi="Angsana New"/>
          <w:sz w:val="30"/>
          <w:szCs w:val="30"/>
          <w:cs/>
        </w:rPr>
        <w:t xml:space="preserve"> มีนาคม </w:t>
      </w:r>
      <w:r w:rsidR="00F505C9" w:rsidRPr="00F616EB">
        <w:rPr>
          <w:rFonts w:ascii="Angsana New" w:hAnsi="Angsana New"/>
          <w:sz w:val="30"/>
          <w:szCs w:val="30"/>
        </w:rPr>
        <w:t>256</w:t>
      </w:r>
      <w:r w:rsidR="00357DBC" w:rsidRPr="00F616EB">
        <w:rPr>
          <w:rFonts w:ascii="Angsana New" w:hAnsi="Angsana New"/>
          <w:sz w:val="30"/>
          <w:szCs w:val="30"/>
        </w:rPr>
        <w:t>7</w:t>
      </w:r>
      <w:r w:rsidRPr="00F616E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F505C9" w:rsidRPr="00F616EB">
        <w:rPr>
          <w:rFonts w:ascii="Angsana New" w:hAnsi="Angsana New"/>
          <w:sz w:val="30"/>
          <w:szCs w:val="30"/>
        </w:rPr>
        <w:t>31</w:t>
      </w:r>
      <w:r w:rsidRPr="00F616E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505C9" w:rsidRPr="00F616EB">
        <w:rPr>
          <w:rFonts w:ascii="Angsana New" w:hAnsi="Angsana New"/>
          <w:sz w:val="30"/>
          <w:szCs w:val="30"/>
        </w:rPr>
        <w:t>256</w:t>
      </w:r>
      <w:r w:rsidR="00357DBC" w:rsidRPr="00F616EB">
        <w:rPr>
          <w:rFonts w:ascii="Angsana New" w:hAnsi="Angsana New"/>
          <w:sz w:val="30"/>
          <w:szCs w:val="30"/>
        </w:rPr>
        <w:t>6</w:t>
      </w:r>
    </w:p>
    <w:p w14:paraId="66E21C83" w14:textId="2980B8F8" w:rsidR="00793B96" w:rsidRPr="00793B96" w:rsidRDefault="00793B96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793B96" w:rsidRPr="00793B96" w:rsidSect="007B0023">
          <w:footerReference w:type="first" r:id="rId13"/>
          <w:pgSz w:w="16834" w:h="11909" w:orient="landscape" w:code="9"/>
          <w:pgMar w:top="1134" w:right="816" w:bottom="1135" w:left="1219" w:header="992" w:footer="122" w:gutter="0"/>
          <w:pgNumType w:chapStyle="1"/>
          <w:cols w:space="720"/>
          <w:titlePg/>
          <w:docGrid w:linePitch="245"/>
        </w:sectPr>
      </w:pPr>
    </w:p>
    <w:p w14:paraId="47D710D3" w14:textId="6F3615D9" w:rsidR="00734267" w:rsidRPr="00F616EB" w:rsidRDefault="00F616EB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616EB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อีซีเอฟ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พาวเวอร์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จำกัด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ได้นำใบหุ้นที่ลงทุนใน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/>
          <w:sz w:val="30"/>
          <w:szCs w:val="30"/>
        </w:rPr>
        <w:t xml:space="preserve">GEP </w:t>
      </w:r>
      <w:r w:rsidRPr="00F616EB">
        <w:rPr>
          <w:rFonts w:ascii="Angsana New" w:hAnsi="Angsana New" w:hint="cs"/>
          <w:sz w:val="30"/>
          <w:szCs w:val="30"/>
          <w:cs/>
        </w:rPr>
        <w:t>จำนวน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/>
          <w:sz w:val="30"/>
          <w:szCs w:val="30"/>
        </w:rPr>
        <w:t xml:space="preserve">4,505,433 </w:t>
      </w:r>
      <w:r w:rsidRPr="00F616EB">
        <w:rPr>
          <w:rFonts w:ascii="Angsana New" w:hAnsi="Angsana New" w:hint="cs"/>
          <w:sz w:val="30"/>
          <w:szCs w:val="30"/>
          <w:cs/>
        </w:rPr>
        <w:t>หุ้น</w:t>
      </w:r>
      <w:r w:rsidRPr="00F616EB">
        <w:rPr>
          <w:rFonts w:ascii="Angsana New" w:hAnsi="Angsana New"/>
          <w:sz w:val="30"/>
          <w:szCs w:val="30"/>
          <w:cs/>
        </w:rPr>
        <w:t xml:space="preserve"> (</w:t>
      </w:r>
      <w:r w:rsidRPr="00F616EB">
        <w:rPr>
          <w:rFonts w:ascii="Angsana New" w:hAnsi="Angsana New" w:hint="cs"/>
          <w:sz w:val="30"/>
          <w:szCs w:val="30"/>
          <w:cs/>
        </w:rPr>
        <w:t>เป็นหุ้นทั้งหมดที่ลงทุน</w:t>
      </w:r>
      <w:r w:rsidRPr="00F616EB">
        <w:rPr>
          <w:rFonts w:ascii="Angsana New" w:hAnsi="Angsana New"/>
          <w:sz w:val="30"/>
          <w:szCs w:val="30"/>
          <w:cs/>
        </w:rPr>
        <w:t xml:space="preserve">) </w:t>
      </w:r>
      <w:r w:rsidRPr="00F616EB">
        <w:rPr>
          <w:rFonts w:ascii="Angsana New" w:hAnsi="Angsana New" w:hint="cs"/>
          <w:sz w:val="30"/>
          <w:szCs w:val="30"/>
          <w:cs/>
        </w:rPr>
        <w:t>ไปวางเป็นหลักประกันการจ่ายชำระเงินค่าก่อสร้างโครงการโรงไฟฟ้าพลังงานแสงอาทิตย์ในประเทศพม่าของ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/>
          <w:sz w:val="30"/>
          <w:szCs w:val="30"/>
        </w:rPr>
        <w:t xml:space="preserve">GEPM </w:t>
      </w:r>
      <w:r w:rsidRPr="00F616EB"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เมตะ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คอร์ปอเรชั่น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จำกัด</w:t>
      </w:r>
      <w:r w:rsidRPr="00F616EB">
        <w:rPr>
          <w:rFonts w:ascii="Angsana New" w:hAnsi="Angsana New"/>
          <w:sz w:val="30"/>
          <w:szCs w:val="30"/>
          <w:cs/>
        </w:rPr>
        <w:t xml:space="preserve"> (</w:t>
      </w:r>
      <w:r w:rsidRPr="00F616EB">
        <w:rPr>
          <w:rFonts w:ascii="Angsana New" w:hAnsi="Angsana New" w:hint="cs"/>
          <w:sz w:val="30"/>
          <w:szCs w:val="30"/>
          <w:cs/>
        </w:rPr>
        <w:t>มหาชน</w:t>
      </w:r>
      <w:r w:rsidRPr="00F616EB">
        <w:rPr>
          <w:rFonts w:ascii="Angsana New" w:hAnsi="Angsana New"/>
          <w:sz w:val="30"/>
          <w:szCs w:val="30"/>
          <w:cs/>
        </w:rPr>
        <w:t xml:space="preserve">) </w:t>
      </w:r>
      <w:r w:rsidRPr="00F616EB">
        <w:rPr>
          <w:rFonts w:ascii="Angsana New" w:hAnsi="Angsana New" w:hint="cs"/>
          <w:sz w:val="30"/>
          <w:szCs w:val="30"/>
          <w:cs/>
        </w:rPr>
        <w:t>ซึ่งเป็นผู้รับเหมาก่อสร้างโครงการดังกล่าว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ทั้งนี้</w:t>
      </w:r>
      <w:r w:rsidRPr="00F616EB">
        <w:rPr>
          <w:rFonts w:ascii="Angsana New" w:hAnsi="Angsana New"/>
          <w:sz w:val="30"/>
          <w:szCs w:val="30"/>
          <w:cs/>
        </w:rPr>
        <w:t xml:space="preserve"> </w:t>
      </w:r>
      <w:r w:rsidRPr="00F616EB">
        <w:rPr>
          <w:rFonts w:ascii="Angsana New" w:hAnsi="Angsana New" w:hint="cs"/>
          <w:sz w:val="30"/>
          <w:szCs w:val="30"/>
          <w:cs/>
        </w:rPr>
        <w:t>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252D85F3" w14:textId="77777777" w:rsidR="00F616EB" w:rsidRPr="00F616EB" w:rsidRDefault="00F616EB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0AD38C2" w14:textId="2887C349" w:rsidR="00734267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41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E0A31">
        <w:rPr>
          <w:rFonts w:ascii="Angsana New" w:hAnsi="Angsana New"/>
          <w:sz w:val="30"/>
          <w:szCs w:val="30"/>
        </w:rPr>
        <w:t>27</w:t>
      </w:r>
      <w:r w:rsidRPr="00D1416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E0A31">
        <w:rPr>
          <w:rFonts w:ascii="Angsana New" w:hAnsi="Angsana New"/>
          <w:sz w:val="30"/>
          <w:szCs w:val="30"/>
        </w:rPr>
        <w:t>2566</w:t>
      </w:r>
      <w:r w:rsidRPr="00D1416E">
        <w:rPr>
          <w:rFonts w:ascii="Angsana New" w:hAnsi="Angsana New"/>
          <w:sz w:val="30"/>
          <w:szCs w:val="30"/>
          <w:cs/>
        </w:rPr>
        <w:t xml:space="preserve"> บริษัท อีซีเอฟ ดีไซน์ จำกัด</w:t>
      </w:r>
      <w:r w:rsidRPr="00D1416E">
        <w:rPr>
          <w:rFonts w:ascii="Angsana New" w:hAnsi="Angsana New"/>
          <w:sz w:val="30"/>
          <w:szCs w:val="30"/>
        </w:rPr>
        <w:t xml:space="preserve"> (“ECFD”) </w:t>
      </w:r>
      <w:r w:rsidRPr="00D1416E">
        <w:rPr>
          <w:rFonts w:ascii="Angsana New" w:hAnsi="Angsana New"/>
          <w:sz w:val="30"/>
          <w:szCs w:val="30"/>
          <w:cs/>
        </w:rPr>
        <w:t>ได้ถูกจดทะเบียนจัดตั้งขึ้นซึ่ง</w:t>
      </w:r>
      <w:r w:rsidRPr="00D1416E">
        <w:rPr>
          <w:rFonts w:ascii="Angsana New" w:hAnsi="Angsana New"/>
          <w:sz w:val="30"/>
          <w:szCs w:val="30"/>
        </w:rPr>
        <w:t xml:space="preserve"> ECFD </w:t>
      </w:r>
      <w:r w:rsidRPr="00D1416E">
        <w:rPr>
          <w:rFonts w:ascii="Angsana New" w:hAnsi="Angsana New"/>
          <w:sz w:val="30"/>
          <w:szCs w:val="30"/>
          <w:cs/>
        </w:rPr>
        <w:t xml:space="preserve">เป็นบริษัทร่วมทุนในลักษณะของการร่วมค้าระหว่างบริษัท (ลงทุนในสัดส่วนร้อยละ </w:t>
      </w:r>
      <w:r w:rsidRPr="003E0A31">
        <w:rPr>
          <w:rFonts w:ascii="Angsana New" w:hAnsi="Angsana New"/>
          <w:sz w:val="30"/>
          <w:szCs w:val="30"/>
        </w:rPr>
        <w:t>51</w:t>
      </w:r>
      <w:r w:rsidRPr="00D1416E">
        <w:rPr>
          <w:rFonts w:ascii="Angsana New" w:hAnsi="Angsana New"/>
          <w:sz w:val="30"/>
          <w:szCs w:val="30"/>
          <w:cs/>
        </w:rPr>
        <w:t>) กับพันธมิตรทางธุรกิจซึ่งเป็นบริษัทเอกชนแห่งหนึ่งจากประเทศ</w:t>
      </w:r>
      <w:r w:rsidR="00F8580A">
        <w:rPr>
          <w:rFonts w:ascii="Angsana New" w:hAnsi="Angsana New" w:hint="cs"/>
          <w:sz w:val="30"/>
          <w:szCs w:val="30"/>
          <w:cs/>
        </w:rPr>
        <w:t>สหรัฐอเมริกา</w:t>
      </w:r>
      <w:r w:rsidRPr="00D1416E">
        <w:rPr>
          <w:rFonts w:ascii="Angsana New" w:hAnsi="Angsana New"/>
          <w:sz w:val="30"/>
          <w:szCs w:val="30"/>
          <w:cs/>
        </w:rPr>
        <w:t xml:space="preserve"> (ลงทุนในสัดส่วนร้อยละ </w:t>
      </w:r>
      <w:r w:rsidRPr="003E0A31">
        <w:rPr>
          <w:rFonts w:ascii="Angsana New" w:hAnsi="Angsana New"/>
          <w:sz w:val="30"/>
          <w:szCs w:val="30"/>
        </w:rPr>
        <w:t>49</w:t>
      </w:r>
      <w:r w:rsidRPr="00D1416E">
        <w:rPr>
          <w:rFonts w:ascii="Angsana New" w:hAnsi="Angsana New"/>
          <w:sz w:val="30"/>
          <w:szCs w:val="30"/>
          <w:cs/>
        </w:rPr>
        <w:t>) ด้วย</w:t>
      </w:r>
      <w:r>
        <w:rPr>
          <w:rFonts w:ascii="Angsana New" w:hAnsi="Angsana New" w:hint="cs"/>
          <w:sz w:val="30"/>
          <w:szCs w:val="30"/>
          <w:cs/>
        </w:rPr>
        <w:t>ทุนจดทะเบียนและทุนที่ชำระแล้วจำนวน</w:t>
      </w:r>
      <w:r>
        <w:rPr>
          <w:rFonts w:ascii="Angsana New" w:hAnsi="Angsana New"/>
          <w:sz w:val="30"/>
          <w:szCs w:val="30"/>
        </w:rPr>
        <w:t xml:space="preserve"> 7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1416E">
        <w:rPr>
          <w:rFonts w:ascii="Angsana New" w:hAnsi="Angsana New"/>
          <w:sz w:val="30"/>
          <w:szCs w:val="30"/>
          <w:cs/>
        </w:rPr>
        <w:t xml:space="preserve">เพื่อดำเนินธุรกิจเกี่ยวกับการซื้อสินค้าประเภทเฟอร์นิเจอร์จากบริษัทและส่งออกเพื่อขายในตลาดต่างประเทศ ทั้งนี้ สัญญาร่วมลงทุนของทั้งสองฝ่ายใน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รวมถึงข้อบังคับบริษัทของ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มีเนื้อหาสาระสำคัญในลักษณะที่ทั้งสองฝ่ายร่วมกันควบคุมและบริหารจัดการ </w:t>
      </w:r>
      <w:r w:rsidRPr="00D1416E">
        <w:rPr>
          <w:rFonts w:ascii="Angsana New" w:hAnsi="Angsana New"/>
          <w:sz w:val="30"/>
          <w:szCs w:val="30"/>
        </w:rPr>
        <w:t xml:space="preserve">ECFD </w:t>
      </w:r>
      <w:r w:rsidRPr="00D1416E">
        <w:rPr>
          <w:rFonts w:ascii="Angsana New" w:hAnsi="Angsana New"/>
          <w:sz w:val="30"/>
          <w:szCs w:val="30"/>
          <w:cs/>
        </w:rPr>
        <w:t xml:space="preserve">ในลักษณะที่ต้องมีฉันทามติจากทั้งสองฝ่าย นอกจากนี้ การร่วมค้าดังกล่าวได้รับการอนุมัติในที่ประชุมคณะกรรมการบริษัทเมื่อวันที่ </w:t>
      </w:r>
      <w:r w:rsidRPr="00D1416E">
        <w:rPr>
          <w:rFonts w:ascii="Angsana New" w:hAnsi="Angsana New"/>
          <w:sz w:val="30"/>
          <w:szCs w:val="30"/>
        </w:rPr>
        <w:t>7</w:t>
      </w:r>
      <w:r w:rsidRPr="00D1416E">
        <w:rPr>
          <w:rFonts w:ascii="Angsana New" w:hAnsi="Angsana New"/>
          <w:sz w:val="30"/>
          <w:szCs w:val="30"/>
          <w:cs/>
        </w:rPr>
        <w:t xml:space="preserve"> เมษายน </w:t>
      </w:r>
      <w:r w:rsidRPr="00D1416E">
        <w:rPr>
          <w:rFonts w:ascii="Angsana New" w:hAnsi="Angsana New"/>
          <w:sz w:val="30"/>
          <w:szCs w:val="30"/>
        </w:rPr>
        <w:t>2566</w:t>
      </w:r>
    </w:p>
    <w:p w14:paraId="3067369B" w14:textId="77777777" w:rsidR="00734267" w:rsidRPr="00F616EB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2A6A0C5" w14:textId="46DA5D33" w:rsidR="00734267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5569D">
        <w:rPr>
          <w:rFonts w:ascii="Angsana New" w:hAnsi="Angsana New" w:hint="cs"/>
          <w:sz w:val="30"/>
          <w:szCs w:val="30"/>
          <w:cs/>
        </w:rPr>
        <w:t>ส่วนแบ่งขาดทุนจาก</w:t>
      </w:r>
      <w:r w:rsidRPr="00B5569D">
        <w:rPr>
          <w:rFonts w:ascii="Angsana New" w:hAnsi="Angsana New"/>
          <w:sz w:val="30"/>
          <w:szCs w:val="30"/>
        </w:rPr>
        <w:t xml:space="preserve"> ECFD </w:t>
      </w:r>
      <w:r w:rsidRPr="00B5569D">
        <w:rPr>
          <w:rFonts w:ascii="Angsana New" w:hAnsi="Angsana New" w:hint="cs"/>
          <w:sz w:val="30"/>
          <w:szCs w:val="30"/>
          <w:cs/>
        </w:rPr>
        <w:t>สำหรับงวด</w:t>
      </w:r>
      <w:r w:rsidR="0095796C">
        <w:rPr>
          <w:rFonts w:ascii="Angsana New" w:hAnsi="Angsana New" w:hint="cs"/>
          <w:sz w:val="30"/>
          <w:szCs w:val="30"/>
          <w:cs/>
        </w:rPr>
        <w:t>สาม</w:t>
      </w:r>
      <w:r w:rsidRPr="00B5569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B5569D">
        <w:rPr>
          <w:rFonts w:ascii="Angsana New" w:hAnsi="Angsana New" w:hint="cs"/>
          <w:sz w:val="30"/>
          <w:szCs w:val="30"/>
        </w:rPr>
        <w:t>3</w:t>
      </w:r>
      <w:r w:rsidR="00E8363B">
        <w:rPr>
          <w:rFonts w:ascii="Angsana New" w:hAnsi="Angsana New"/>
          <w:sz w:val="30"/>
          <w:szCs w:val="30"/>
        </w:rPr>
        <w:t>1</w:t>
      </w:r>
      <w:r w:rsidRPr="00B5569D">
        <w:rPr>
          <w:rFonts w:ascii="Angsana New" w:hAnsi="Angsana New" w:hint="cs"/>
          <w:sz w:val="30"/>
          <w:szCs w:val="30"/>
        </w:rPr>
        <w:t xml:space="preserve"> </w:t>
      </w:r>
      <w:r w:rsidR="00E8363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8363B">
        <w:rPr>
          <w:rFonts w:ascii="Angsana New" w:hAnsi="Angsana New"/>
          <w:sz w:val="30"/>
          <w:szCs w:val="30"/>
        </w:rPr>
        <w:t>2</w:t>
      </w:r>
      <w:r w:rsidRPr="00B5569D">
        <w:rPr>
          <w:rFonts w:ascii="Angsana New" w:hAnsi="Angsana New" w:hint="cs"/>
          <w:sz w:val="30"/>
          <w:szCs w:val="30"/>
        </w:rPr>
        <w:t>56</w:t>
      </w:r>
      <w:r w:rsidR="00E8363B">
        <w:rPr>
          <w:rFonts w:ascii="Angsana New" w:hAnsi="Angsana New"/>
          <w:sz w:val="30"/>
          <w:szCs w:val="30"/>
        </w:rPr>
        <w:t>7</w:t>
      </w:r>
      <w:r w:rsidRPr="00B5569D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95796C">
        <w:rPr>
          <w:rFonts w:ascii="Angsana New" w:hAnsi="Angsana New"/>
          <w:sz w:val="30"/>
          <w:szCs w:val="30"/>
        </w:rPr>
        <w:t xml:space="preserve">361 </w:t>
      </w:r>
      <w:r>
        <w:rPr>
          <w:rFonts w:ascii="Angsana New" w:hAnsi="Angsana New" w:hint="cs"/>
          <w:sz w:val="30"/>
          <w:szCs w:val="30"/>
          <w:cs/>
        </w:rPr>
        <w:t>พัน</w:t>
      </w:r>
      <w:r w:rsidRPr="00B5569D">
        <w:rPr>
          <w:rFonts w:ascii="Angsana New" w:hAnsi="Angsana New" w:hint="cs"/>
          <w:sz w:val="30"/>
          <w:szCs w:val="30"/>
          <w:cs/>
        </w:rPr>
        <w:t>บาท</w:t>
      </w:r>
    </w:p>
    <w:p w14:paraId="74932C26" w14:textId="77777777" w:rsidR="00734267" w:rsidRPr="00F616EB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8715B5C" w14:textId="2D755E78" w:rsidR="00110823" w:rsidRDefault="0011082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 - สุทธิ</w:t>
      </w:r>
    </w:p>
    <w:p w14:paraId="3B817B94" w14:textId="77777777" w:rsidR="00A52F47" w:rsidRPr="00F616EB" w:rsidRDefault="00A52F47" w:rsidP="00A52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95" w:type="dxa"/>
        <w:tblLayout w:type="fixed"/>
        <w:tblLook w:val="04A0" w:firstRow="1" w:lastRow="0" w:firstColumn="1" w:lastColumn="0" w:noHBand="0" w:noVBand="1"/>
      </w:tblPr>
      <w:tblGrid>
        <w:gridCol w:w="5556"/>
        <w:gridCol w:w="1928"/>
        <w:gridCol w:w="283"/>
        <w:gridCol w:w="1928"/>
      </w:tblGrid>
      <w:tr w:rsidR="00A42C0D" w:rsidRPr="002D404E" w14:paraId="21644212" w14:textId="77777777" w:rsidTr="00A42C0D">
        <w:trPr>
          <w:tblHeader/>
        </w:trPr>
        <w:tc>
          <w:tcPr>
            <w:tcW w:w="5556" w:type="dxa"/>
            <w:vAlign w:val="bottom"/>
          </w:tcPr>
          <w:p w14:paraId="6187AE6C" w14:textId="77777777" w:rsidR="00A42C0D" w:rsidRPr="002D404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7563E" w14:textId="74E8C863" w:rsidR="00A42C0D" w:rsidRPr="002D404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42C0D" w:rsidRPr="002D404E" w14:paraId="54DCA3FA" w14:textId="77777777" w:rsidTr="00A42C0D">
        <w:trPr>
          <w:tblHeader/>
        </w:trPr>
        <w:tc>
          <w:tcPr>
            <w:tcW w:w="5556" w:type="dxa"/>
            <w:vAlign w:val="bottom"/>
          </w:tcPr>
          <w:p w14:paraId="716EB0E8" w14:textId="77777777" w:rsidR="00A52F47" w:rsidRPr="002D404E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5B3CF" w14:textId="0679E4FB" w:rsidR="00A52F47" w:rsidRPr="002D404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4FEC09" w14:textId="77777777" w:rsidR="00A52F47" w:rsidRPr="002D404E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D4F5" w14:textId="392FBF99" w:rsidR="00A52F47" w:rsidRPr="002D404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0D" w:rsidRPr="002D404E" w14:paraId="0E612C14" w14:textId="77777777" w:rsidTr="00A42C0D">
        <w:tc>
          <w:tcPr>
            <w:tcW w:w="5556" w:type="dxa"/>
            <w:vAlign w:val="bottom"/>
          </w:tcPr>
          <w:p w14:paraId="2F8B9A05" w14:textId="0A4A6FDB" w:rsidR="00A52F47" w:rsidRPr="002D404E" w:rsidRDefault="0044412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มูลค่าตามบัญชี</w:t>
            </w:r>
            <w:r w:rsidR="00A52F47"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ณ วันที่ </w:t>
            </w:r>
            <w:r w:rsidR="00A52F4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A52F47"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มกราคม </w:t>
            </w:r>
            <w:r w:rsidR="00A52F4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4725E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07062" w14:textId="34390EB2" w:rsidR="00A52F47" w:rsidRPr="002D404E" w:rsidRDefault="00DD4C9E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819,329</w:t>
            </w:r>
          </w:p>
        </w:tc>
        <w:tc>
          <w:tcPr>
            <w:tcW w:w="283" w:type="dxa"/>
            <w:shd w:val="clear" w:color="auto" w:fill="auto"/>
          </w:tcPr>
          <w:p w14:paraId="3B042CC7" w14:textId="77777777" w:rsidR="00A52F47" w:rsidRPr="002D404E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2A36AB95" w14:textId="0FBEE062" w:rsidR="00A52F47" w:rsidRPr="002D404E" w:rsidRDefault="00DD4C9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813,421</w:t>
            </w:r>
          </w:p>
        </w:tc>
      </w:tr>
      <w:tr w:rsidR="0095796C" w:rsidRPr="002D404E" w14:paraId="43299AAC" w14:textId="77777777" w:rsidTr="00A42C0D">
        <w:tc>
          <w:tcPr>
            <w:tcW w:w="5556" w:type="dxa"/>
            <w:vAlign w:val="bottom"/>
          </w:tcPr>
          <w:p w14:paraId="40E4B08A" w14:textId="77777777" w:rsidR="0095796C" w:rsidRPr="002D404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20557D98" w14:textId="461E7DFF" w:rsidR="0095796C" w:rsidRPr="002D404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53,955</w:t>
            </w:r>
          </w:p>
        </w:tc>
        <w:tc>
          <w:tcPr>
            <w:tcW w:w="283" w:type="dxa"/>
            <w:shd w:val="clear" w:color="auto" w:fill="auto"/>
          </w:tcPr>
          <w:p w14:paraId="0ABFF36F" w14:textId="77777777" w:rsidR="0095796C" w:rsidRPr="002D404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0EA9A2F" w14:textId="36EF01E4" w:rsidR="0095796C" w:rsidRPr="002D404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53,910</w:t>
            </w:r>
          </w:p>
        </w:tc>
      </w:tr>
      <w:tr w:rsidR="0095796C" w:rsidRPr="002D404E" w14:paraId="72FE5CF1" w14:textId="77777777" w:rsidTr="00A42C0D">
        <w:tc>
          <w:tcPr>
            <w:tcW w:w="5556" w:type="dxa"/>
            <w:vAlign w:val="bottom"/>
          </w:tcPr>
          <w:p w14:paraId="420E605F" w14:textId="575C5BD9" w:rsidR="0095796C" w:rsidRPr="002D404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3EB1D" w14:textId="0EA1E112" w:rsidR="0095796C" w:rsidRPr="00DD4C9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    8,471)</w:t>
            </w:r>
          </w:p>
        </w:tc>
        <w:tc>
          <w:tcPr>
            <w:tcW w:w="283" w:type="dxa"/>
            <w:shd w:val="clear" w:color="auto" w:fill="auto"/>
          </w:tcPr>
          <w:p w14:paraId="11AF7FC5" w14:textId="77777777" w:rsidR="0095796C" w:rsidRPr="002D404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55FF1" w14:textId="23A62A28" w:rsidR="0095796C" w:rsidRPr="002D404E" w:rsidRDefault="0095796C" w:rsidP="0095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    8,471)</w:t>
            </w:r>
          </w:p>
        </w:tc>
      </w:tr>
      <w:tr w:rsidR="00A42C0D" w:rsidRPr="002D404E" w14:paraId="271C4D8E" w14:textId="77777777" w:rsidTr="00A42C0D">
        <w:tc>
          <w:tcPr>
            <w:tcW w:w="5556" w:type="dxa"/>
            <w:vAlign w:val="bottom"/>
          </w:tcPr>
          <w:p w14:paraId="234072D4" w14:textId="4317CD7B" w:rsidR="00A52F47" w:rsidRPr="004725EC" w:rsidRDefault="0044412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มูลค่าตามบัญชี</w:t>
            </w:r>
            <w:r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="00A52F47"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52F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4725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52F47"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</w:t>
            </w:r>
            <w:r w:rsidR="004725E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ีนาคม</w:t>
            </w:r>
            <w:r w:rsidR="00A52F47"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A52F4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4725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1EA6E" w14:textId="42F3048E" w:rsidR="00A52F47" w:rsidRPr="00DD4C9E" w:rsidRDefault="0095796C" w:rsidP="00DD4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864,813</w:t>
            </w:r>
          </w:p>
        </w:tc>
        <w:tc>
          <w:tcPr>
            <w:tcW w:w="283" w:type="dxa"/>
            <w:shd w:val="clear" w:color="auto" w:fill="auto"/>
          </w:tcPr>
          <w:p w14:paraId="650B7FBC" w14:textId="77777777" w:rsidR="00A52F47" w:rsidRPr="002D404E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04038" w14:textId="637A686E" w:rsidR="00A52F47" w:rsidRPr="002D404E" w:rsidRDefault="0095796C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858,860</w:t>
            </w:r>
          </w:p>
        </w:tc>
      </w:tr>
    </w:tbl>
    <w:p w14:paraId="79819FB6" w14:textId="77777777" w:rsidR="00110823" w:rsidRPr="00F616EB" w:rsidRDefault="00110823" w:rsidP="0011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C3279B4" w14:textId="67F86983" w:rsidR="000A637D" w:rsidRDefault="000A637D" w:rsidP="00A52F4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- สุทธิ</w:t>
      </w:r>
    </w:p>
    <w:p w14:paraId="6E95606A" w14:textId="77777777" w:rsidR="000A637D" w:rsidRPr="00F616EB" w:rsidRDefault="000A637D" w:rsidP="000A6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95" w:type="dxa"/>
        <w:tblLayout w:type="fixed"/>
        <w:tblLook w:val="04A0" w:firstRow="1" w:lastRow="0" w:firstColumn="1" w:lastColumn="0" w:noHBand="0" w:noVBand="1"/>
      </w:tblPr>
      <w:tblGrid>
        <w:gridCol w:w="5556"/>
        <w:gridCol w:w="1928"/>
        <w:gridCol w:w="283"/>
        <w:gridCol w:w="1928"/>
      </w:tblGrid>
      <w:tr w:rsidR="000A637D" w:rsidRPr="002D404E" w14:paraId="401AF188" w14:textId="77777777" w:rsidTr="004E6A5F">
        <w:trPr>
          <w:tblHeader/>
        </w:trPr>
        <w:tc>
          <w:tcPr>
            <w:tcW w:w="5556" w:type="dxa"/>
            <w:vAlign w:val="bottom"/>
          </w:tcPr>
          <w:p w14:paraId="73A0C435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13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40F46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A637D" w:rsidRPr="002D404E" w14:paraId="1A8E8D1A" w14:textId="77777777" w:rsidTr="004E6A5F">
        <w:trPr>
          <w:tblHeader/>
        </w:trPr>
        <w:tc>
          <w:tcPr>
            <w:tcW w:w="5556" w:type="dxa"/>
            <w:vAlign w:val="bottom"/>
          </w:tcPr>
          <w:p w14:paraId="64B0C70B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0ECA0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12AB17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A59AA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37D" w:rsidRPr="002D404E" w14:paraId="5DA27BFC" w14:textId="77777777" w:rsidTr="004E6A5F">
        <w:tc>
          <w:tcPr>
            <w:tcW w:w="5556" w:type="dxa"/>
            <w:vAlign w:val="bottom"/>
          </w:tcPr>
          <w:p w14:paraId="69C7D6B7" w14:textId="4F8168F8" w:rsidR="000A637D" w:rsidRPr="002D404E" w:rsidRDefault="0044412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มูลค่าตามบัญชี</w:t>
            </w:r>
            <w:r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="000A637D"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0A637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A637D"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มกราคม </w:t>
            </w:r>
            <w:r w:rsidR="000A637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51421" w14:textId="16B226E1" w:rsidR="000A637D" w:rsidRPr="002D404E" w:rsidRDefault="00352382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37,827</w:t>
            </w:r>
          </w:p>
        </w:tc>
        <w:tc>
          <w:tcPr>
            <w:tcW w:w="283" w:type="dxa"/>
            <w:shd w:val="clear" w:color="auto" w:fill="auto"/>
          </w:tcPr>
          <w:p w14:paraId="3662142D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BACC22F" w14:textId="4447711B" w:rsidR="000A637D" w:rsidRPr="002D404E" w:rsidRDefault="00352382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37,827</w:t>
            </w:r>
          </w:p>
        </w:tc>
      </w:tr>
      <w:tr w:rsidR="000A637D" w:rsidRPr="002D404E" w14:paraId="790BEAB4" w14:textId="77777777" w:rsidTr="004E6A5F">
        <w:tc>
          <w:tcPr>
            <w:tcW w:w="5556" w:type="dxa"/>
            <w:vAlign w:val="bottom"/>
          </w:tcPr>
          <w:p w14:paraId="3D7B5694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เพิ่มขึ้น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FB5320C" w14:textId="4917CCA1" w:rsidR="000A637D" w:rsidRPr="002D404E" w:rsidRDefault="006A5FB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  <w:tc>
          <w:tcPr>
            <w:tcW w:w="283" w:type="dxa"/>
            <w:shd w:val="clear" w:color="auto" w:fill="auto"/>
          </w:tcPr>
          <w:p w14:paraId="254DDEBD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766AD1C" w14:textId="764AFC48" w:rsidR="000A637D" w:rsidRPr="002D404E" w:rsidRDefault="006A5FB3" w:rsidP="006A5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</w:tr>
      <w:tr w:rsidR="000A637D" w:rsidRPr="002D404E" w14:paraId="3FA64A21" w14:textId="77777777" w:rsidTr="004E6A5F">
        <w:tc>
          <w:tcPr>
            <w:tcW w:w="5556" w:type="dxa"/>
            <w:vAlign w:val="bottom"/>
          </w:tcPr>
          <w:p w14:paraId="1E089005" w14:textId="106A1C95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  <w:r w:rsidR="00B51FC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BF9F" w14:textId="704F75B6" w:rsidR="000A637D" w:rsidRPr="00DD4C9E" w:rsidRDefault="006A5FB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    2,256)</w:t>
            </w:r>
          </w:p>
        </w:tc>
        <w:tc>
          <w:tcPr>
            <w:tcW w:w="283" w:type="dxa"/>
            <w:shd w:val="clear" w:color="auto" w:fill="auto"/>
          </w:tcPr>
          <w:p w14:paraId="44890C41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FD1E" w14:textId="110DF1A9" w:rsidR="000A637D" w:rsidRPr="002D404E" w:rsidRDefault="006A5FB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(    2,256)</w:t>
            </w:r>
          </w:p>
        </w:tc>
      </w:tr>
      <w:tr w:rsidR="000A637D" w:rsidRPr="002D404E" w14:paraId="3AC0E293" w14:textId="77777777" w:rsidTr="004E6A5F">
        <w:tc>
          <w:tcPr>
            <w:tcW w:w="5556" w:type="dxa"/>
            <w:vAlign w:val="bottom"/>
          </w:tcPr>
          <w:p w14:paraId="6976B2D8" w14:textId="779DB395" w:rsidR="000A637D" w:rsidRPr="004725EC" w:rsidRDefault="0044412E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มูลค่าตามบัญชี</w:t>
            </w:r>
            <w:r w:rsidRPr="002D404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="000A637D"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0A63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0A637D"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</w:t>
            </w:r>
            <w:r w:rsidR="000A637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ีนาคม</w:t>
            </w:r>
            <w:r w:rsidR="000A637D" w:rsidRPr="002D404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0A63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80707" w14:textId="4816F516" w:rsidR="000A637D" w:rsidRPr="00DD4C9E" w:rsidRDefault="006A5FB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39,805</w:t>
            </w:r>
          </w:p>
        </w:tc>
        <w:tc>
          <w:tcPr>
            <w:tcW w:w="283" w:type="dxa"/>
            <w:shd w:val="clear" w:color="auto" w:fill="auto"/>
          </w:tcPr>
          <w:p w14:paraId="73F24300" w14:textId="77777777" w:rsidR="000A637D" w:rsidRPr="002D404E" w:rsidRDefault="000A637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13E54" w14:textId="0308D7B0" w:rsidR="000A637D" w:rsidRPr="002D404E" w:rsidRDefault="006A5FB3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39,805</w:t>
            </w:r>
          </w:p>
        </w:tc>
      </w:tr>
    </w:tbl>
    <w:p w14:paraId="0B6CAB67" w14:textId="23FCB284" w:rsidR="000841C6" w:rsidRPr="00A52F47" w:rsidRDefault="00E151B7" w:rsidP="00A52F4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เจ้าหนี้อื่น - บุคคลและกิจการอื่น</w:t>
      </w:r>
    </w:p>
    <w:p w14:paraId="62F851C7" w14:textId="77777777"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 w:firstRow="1" w:lastRow="1" w:firstColumn="1" w:lastColumn="1" w:noHBand="0" w:noVBand="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7916BA" w:rsidRPr="00290C79" w14:paraId="7F72D821" w14:textId="77777777" w:rsidTr="006356D4">
        <w:tc>
          <w:tcPr>
            <w:tcW w:w="3528" w:type="dxa"/>
            <w:vAlign w:val="bottom"/>
          </w:tcPr>
          <w:p w14:paraId="6B662472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14:paraId="48910B7F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16BA" w:rsidRPr="00290C79" w14:paraId="2AFD6762" w14:textId="77777777" w:rsidTr="006356D4">
        <w:tc>
          <w:tcPr>
            <w:tcW w:w="3528" w:type="dxa"/>
            <w:vAlign w:val="bottom"/>
          </w:tcPr>
          <w:p w14:paraId="73DA77C0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0F411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40FF8A2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22B20" w14:textId="77777777"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5FED" w:rsidRPr="00290C79" w14:paraId="1BE6A066" w14:textId="77777777" w:rsidTr="006356D4">
        <w:tc>
          <w:tcPr>
            <w:tcW w:w="3528" w:type="dxa"/>
            <w:vAlign w:val="bottom"/>
          </w:tcPr>
          <w:p w14:paraId="5673DEA3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17F82" w14:textId="77777777" w:rsidR="00115FED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3630EA5B" w14:textId="573D548D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14:paraId="0D9B886B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A0A4C1D" w14:textId="77777777" w:rsidR="00115FED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22CD1ECE" w14:textId="7DAEE814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32238593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2110D46E" w14:textId="77777777" w:rsidR="00115FED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17C82FD9" w14:textId="1DB241E6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75E04A55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A5E74B5" w14:textId="77777777" w:rsidR="00115FED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3890890E" w14:textId="44B033EC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115FED" w:rsidRPr="00290C79" w14:paraId="6865CE46" w14:textId="77777777" w:rsidTr="006356D4">
        <w:tc>
          <w:tcPr>
            <w:tcW w:w="3528" w:type="dxa"/>
            <w:vAlign w:val="bottom"/>
          </w:tcPr>
          <w:p w14:paraId="79A43960" w14:textId="4BC5850E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A0D4A" w14:textId="70A6CB02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25,8</w:t>
            </w:r>
            <w:r w:rsidR="000F3748">
              <w:rPr>
                <w:rFonts w:ascii="Angsana New" w:hAnsi="Angsana New"/>
                <w:sz w:val="30"/>
                <w:szCs w:val="30"/>
                <w:lang w:eastAsia="zh-CN"/>
              </w:rPr>
              <w:t>80</w:t>
            </w:r>
          </w:p>
        </w:tc>
        <w:tc>
          <w:tcPr>
            <w:tcW w:w="285" w:type="dxa"/>
            <w:vAlign w:val="bottom"/>
          </w:tcPr>
          <w:p w14:paraId="4A1C9BA3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68B8831" w14:textId="7A648AE3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39,832</w:t>
            </w:r>
          </w:p>
        </w:tc>
        <w:tc>
          <w:tcPr>
            <w:tcW w:w="283" w:type="dxa"/>
            <w:vAlign w:val="bottom"/>
          </w:tcPr>
          <w:p w14:paraId="71F4A0AE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0C52E18" w14:textId="3BE4F05B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20,6</w:t>
            </w:r>
            <w:r w:rsidR="000F3748">
              <w:rPr>
                <w:rFonts w:ascii="Angsana New" w:hAnsi="Angsana New"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283" w:type="dxa"/>
            <w:vAlign w:val="bottom"/>
          </w:tcPr>
          <w:p w14:paraId="3786245D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02DCEDD" w14:textId="7538390A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33,815</w:t>
            </w:r>
          </w:p>
        </w:tc>
      </w:tr>
      <w:tr w:rsidR="00115FED" w:rsidRPr="00290C79" w14:paraId="754E9340" w14:textId="77777777" w:rsidTr="006356D4">
        <w:tc>
          <w:tcPr>
            <w:tcW w:w="3528" w:type="dxa"/>
            <w:vAlign w:val="bottom"/>
          </w:tcPr>
          <w:p w14:paraId="24A7330A" w14:textId="738E47D2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เงินรับล่วงหน้าค่าหุ้นรอชำระคืน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D5DD7C8" w14:textId="31F340AF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25,613</w:t>
            </w:r>
          </w:p>
        </w:tc>
        <w:tc>
          <w:tcPr>
            <w:tcW w:w="285" w:type="dxa"/>
            <w:vAlign w:val="bottom"/>
          </w:tcPr>
          <w:p w14:paraId="542BE2A1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2A22590" w14:textId="5E9E606F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25,613</w:t>
            </w:r>
          </w:p>
        </w:tc>
        <w:tc>
          <w:tcPr>
            <w:tcW w:w="283" w:type="dxa"/>
            <w:vAlign w:val="bottom"/>
          </w:tcPr>
          <w:p w14:paraId="1187CE72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207A9AE" w14:textId="08DA4D15" w:rsidR="00115FED" w:rsidRPr="00025A51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B054FE1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5D63225" w14:textId="08F12A46" w:rsidR="00115FED" w:rsidRPr="00290C79" w:rsidRDefault="00620D89" w:rsidP="00620D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A90" w:rsidRPr="00290C79" w14:paraId="10ABD92B" w14:textId="77777777" w:rsidTr="006356D4">
        <w:tc>
          <w:tcPr>
            <w:tcW w:w="3528" w:type="dxa"/>
            <w:vAlign w:val="bottom"/>
          </w:tcPr>
          <w:p w14:paraId="6C851325" w14:textId="428F76FB" w:rsidR="00900A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จากลูกค้า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3C5EF0" w14:textId="14D453D4" w:rsidR="00900A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25,438</w:t>
            </w:r>
          </w:p>
        </w:tc>
        <w:tc>
          <w:tcPr>
            <w:tcW w:w="285" w:type="dxa"/>
            <w:vAlign w:val="bottom"/>
          </w:tcPr>
          <w:p w14:paraId="4F12F7A0" w14:textId="77777777" w:rsidR="00900A90" w:rsidRPr="00290C79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25B2982F" w14:textId="30A09AEC" w:rsidR="00900A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8,198</w:t>
            </w:r>
          </w:p>
        </w:tc>
        <w:tc>
          <w:tcPr>
            <w:tcW w:w="283" w:type="dxa"/>
            <w:vAlign w:val="bottom"/>
          </w:tcPr>
          <w:p w14:paraId="4F84FB7F" w14:textId="77777777" w:rsidR="00900A90" w:rsidRPr="00290C79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BB1085C" w14:textId="1C641E56" w:rsidR="00900A90" w:rsidRDefault="00900A90" w:rsidP="00A21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4,706</w:t>
            </w:r>
          </w:p>
        </w:tc>
        <w:tc>
          <w:tcPr>
            <w:tcW w:w="283" w:type="dxa"/>
            <w:vAlign w:val="bottom"/>
          </w:tcPr>
          <w:p w14:paraId="119A875E" w14:textId="77777777" w:rsidR="00900A90" w:rsidRPr="00290C79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047E1BC" w14:textId="47EC9179" w:rsidR="00900A90" w:rsidRDefault="00900A90" w:rsidP="00A21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5,512</w:t>
            </w:r>
          </w:p>
        </w:tc>
      </w:tr>
      <w:tr w:rsidR="00115FED" w:rsidRPr="00290C79" w14:paraId="78360CF3" w14:textId="77777777" w:rsidTr="006356D4">
        <w:tc>
          <w:tcPr>
            <w:tcW w:w="3528" w:type="dxa"/>
            <w:vAlign w:val="bottom"/>
          </w:tcPr>
          <w:p w14:paraId="6273E7F9" w14:textId="3466260C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9720B0" w14:textId="6AF1A2AA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21,000</w:t>
            </w:r>
          </w:p>
        </w:tc>
        <w:tc>
          <w:tcPr>
            <w:tcW w:w="285" w:type="dxa"/>
            <w:vAlign w:val="bottom"/>
          </w:tcPr>
          <w:p w14:paraId="27CDC2A0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BB040EE" w14:textId="5FD8EA85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25,015</w:t>
            </w:r>
          </w:p>
        </w:tc>
        <w:tc>
          <w:tcPr>
            <w:tcW w:w="283" w:type="dxa"/>
            <w:vAlign w:val="bottom"/>
          </w:tcPr>
          <w:p w14:paraId="53B7A4E7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73E25D5" w14:textId="10E19170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21,000</w:t>
            </w:r>
          </w:p>
        </w:tc>
        <w:tc>
          <w:tcPr>
            <w:tcW w:w="283" w:type="dxa"/>
            <w:vAlign w:val="bottom"/>
          </w:tcPr>
          <w:p w14:paraId="363E3625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BAFF426" w14:textId="47DBC141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25,015</w:t>
            </w:r>
          </w:p>
        </w:tc>
      </w:tr>
      <w:tr w:rsidR="00115FED" w:rsidRPr="00290C79" w14:paraId="023D6D0E" w14:textId="77777777" w:rsidTr="006356D4">
        <w:tc>
          <w:tcPr>
            <w:tcW w:w="3528" w:type="dxa"/>
            <w:vAlign w:val="bottom"/>
          </w:tcPr>
          <w:p w14:paraId="4C9BBA7E" w14:textId="4DCE5D6B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D4E4320" w14:textId="203A81FF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13,542</w:t>
            </w:r>
          </w:p>
        </w:tc>
        <w:tc>
          <w:tcPr>
            <w:tcW w:w="285" w:type="dxa"/>
            <w:vAlign w:val="bottom"/>
          </w:tcPr>
          <w:p w14:paraId="0E71E3D1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23D7D73" w14:textId="3037355A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13,101</w:t>
            </w:r>
          </w:p>
        </w:tc>
        <w:tc>
          <w:tcPr>
            <w:tcW w:w="283" w:type="dxa"/>
            <w:vAlign w:val="bottom"/>
          </w:tcPr>
          <w:p w14:paraId="4C028B47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8A60F38" w14:textId="5A0FEAC0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12,905</w:t>
            </w:r>
          </w:p>
        </w:tc>
        <w:tc>
          <w:tcPr>
            <w:tcW w:w="283" w:type="dxa"/>
            <w:vAlign w:val="bottom"/>
          </w:tcPr>
          <w:p w14:paraId="35A28474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6C016F4" w14:textId="1E74203A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12,462</w:t>
            </w:r>
          </w:p>
        </w:tc>
      </w:tr>
      <w:tr w:rsidR="00115FED" w:rsidRPr="00290C79" w14:paraId="758333C4" w14:textId="77777777" w:rsidTr="006356D4">
        <w:tc>
          <w:tcPr>
            <w:tcW w:w="3528" w:type="dxa"/>
            <w:vAlign w:val="bottom"/>
          </w:tcPr>
          <w:p w14:paraId="74A6CF8A" w14:textId="1626B128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74E921" w14:textId="382A1217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5,083</w:t>
            </w:r>
          </w:p>
        </w:tc>
        <w:tc>
          <w:tcPr>
            <w:tcW w:w="285" w:type="dxa"/>
            <w:vAlign w:val="bottom"/>
          </w:tcPr>
          <w:p w14:paraId="2620648A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43BDDBE6" w14:textId="31A51D82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4,534</w:t>
            </w:r>
          </w:p>
        </w:tc>
        <w:tc>
          <w:tcPr>
            <w:tcW w:w="283" w:type="dxa"/>
            <w:vAlign w:val="bottom"/>
          </w:tcPr>
          <w:p w14:paraId="65A9D142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ECDAE7D" w14:textId="4C929857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5,043</w:t>
            </w:r>
          </w:p>
        </w:tc>
        <w:tc>
          <w:tcPr>
            <w:tcW w:w="283" w:type="dxa"/>
            <w:vAlign w:val="bottom"/>
          </w:tcPr>
          <w:p w14:paraId="73ABBF42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ED53C9E" w14:textId="2174DFBE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4,494</w:t>
            </w:r>
          </w:p>
        </w:tc>
      </w:tr>
      <w:tr w:rsidR="00900A90" w:rsidRPr="00290C79" w14:paraId="3AEB363A" w14:textId="77777777" w:rsidTr="006356D4">
        <w:tc>
          <w:tcPr>
            <w:tcW w:w="3528" w:type="dxa"/>
            <w:vAlign w:val="bottom"/>
          </w:tcPr>
          <w:p w14:paraId="66CB135D" w14:textId="0B7DA13D" w:rsidR="00900A90" w:rsidRPr="00290C79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7B2B7BF" w14:textId="7AA40642" w:rsidR="00900A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4,7</w:t>
            </w:r>
            <w:r w:rsidR="000F3748">
              <w:rPr>
                <w:rFonts w:ascii="Angsana New" w:hAnsi="Angsana New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285" w:type="dxa"/>
            <w:vAlign w:val="bottom"/>
          </w:tcPr>
          <w:p w14:paraId="3E3FCF83" w14:textId="77777777" w:rsidR="00900A90" w:rsidRPr="00290C79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3108A61D" w14:textId="158CF6BC" w:rsidR="00900A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3,885</w:t>
            </w:r>
          </w:p>
        </w:tc>
        <w:tc>
          <w:tcPr>
            <w:tcW w:w="283" w:type="dxa"/>
            <w:vAlign w:val="bottom"/>
          </w:tcPr>
          <w:p w14:paraId="33D971FD" w14:textId="77777777" w:rsidR="00900A90" w:rsidRPr="00290C79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7F6CD61" w14:textId="07ED5FA3" w:rsidR="00900A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4,7</w:t>
            </w:r>
            <w:r w:rsidR="000F3748">
              <w:rPr>
                <w:rFonts w:ascii="Angsana New" w:hAnsi="Angsana New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283" w:type="dxa"/>
            <w:vAlign w:val="bottom"/>
          </w:tcPr>
          <w:p w14:paraId="1231CD3F" w14:textId="77777777" w:rsidR="00900A90" w:rsidRPr="00290C79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1B9B968C" w14:textId="10C7ADD9" w:rsidR="00900A90" w:rsidRDefault="00900A90" w:rsidP="00900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3,885</w:t>
            </w:r>
          </w:p>
        </w:tc>
      </w:tr>
      <w:tr w:rsidR="00115FED" w:rsidRPr="00290C79" w14:paraId="39B00EC0" w14:textId="77777777" w:rsidTr="006356D4">
        <w:tc>
          <w:tcPr>
            <w:tcW w:w="3528" w:type="dxa"/>
            <w:vAlign w:val="bottom"/>
          </w:tcPr>
          <w:p w14:paraId="31460357" w14:textId="65671AF4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5FAE7EF" w14:textId="46C94C59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4,446</w:t>
            </w:r>
          </w:p>
        </w:tc>
        <w:tc>
          <w:tcPr>
            <w:tcW w:w="285" w:type="dxa"/>
            <w:vAlign w:val="bottom"/>
          </w:tcPr>
          <w:p w14:paraId="65A0B907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61E72F63" w14:textId="34DE4777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4,482</w:t>
            </w:r>
          </w:p>
        </w:tc>
        <w:tc>
          <w:tcPr>
            <w:tcW w:w="283" w:type="dxa"/>
            <w:vAlign w:val="bottom"/>
          </w:tcPr>
          <w:p w14:paraId="7D11CDBD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F0ED7A1" w14:textId="1168E28A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4,446</w:t>
            </w:r>
          </w:p>
        </w:tc>
        <w:tc>
          <w:tcPr>
            <w:tcW w:w="283" w:type="dxa"/>
            <w:vAlign w:val="bottom"/>
          </w:tcPr>
          <w:p w14:paraId="6772FAA7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106B73A" w14:textId="5C0CD83E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4,482</w:t>
            </w:r>
          </w:p>
        </w:tc>
      </w:tr>
      <w:tr w:rsidR="00115FED" w:rsidRPr="00290C79" w14:paraId="433584D0" w14:textId="77777777" w:rsidTr="006356D4">
        <w:tc>
          <w:tcPr>
            <w:tcW w:w="3528" w:type="dxa"/>
            <w:vAlign w:val="bottom"/>
          </w:tcPr>
          <w:p w14:paraId="776AF55A" w14:textId="78C6C4D8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537F9F" w14:textId="379F57B4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8,716</w:t>
            </w:r>
          </w:p>
        </w:tc>
        <w:tc>
          <w:tcPr>
            <w:tcW w:w="285" w:type="dxa"/>
            <w:vAlign w:val="bottom"/>
          </w:tcPr>
          <w:p w14:paraId="6753CF66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14:paraId="154877B0" w14:textId="0C8D56D8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7,237</w:t>
            </w:r>
          </w:p>
        </w:tc>
        <w:tc>
          <w:tcPr>
            <w:tcW w:w="283" w:type="dxa"/>
            <w:vAlign w:val="bottom"/>
          </w:tcPr>
          <w:p w14:paraId="1824698A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7F19B5D" w14:textId="28E683BC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6,597</w:t>
            </w:r>
          </w:p>
        </w:tc>
        <w:tc>
          <w:tcPr>
            <w:tcW w:w="283" w:type="dxa"/>
            <w:vAlign w:val="bottom"/>
          </w:tcPr>
          <w:p w14:paraId="1AE21C86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F6CFD12" w14:textId="7721DA50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4,956</w:t>
            </w:r>
          </w:p>
        </w:tc>
      </w:tr>
      <w:tr w:rsidR="00115FED" w:rsidRPr="00290C79" w14:paraId="6CA1DDDC" w14:textId="77777777" w:rsidTr="006356D4">
        <w:tc>
          <w:tcPr>
            <w:tcW w:w="3528" w:type="dxa"/>
            <w:vAlign w:val="bottom"/>
          </w:tcPr>
          <w:p w14:paraId="54E8AB7C" w14:textId="77777777" w:rsidR="00115FED" w:rsidRPr="00290C79" w:rsidRDefault="00115FED" w:rsidP="00115FED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79F7E" w14:textId="18F95EC4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134,468</w:t>
            </w:r>
          </w:p>
        </w:tc>
        <w:tc>
          <w:tcPr>
            <w:tcW w:w="285" w:type="dxa"/>
            <w:vAlign w:val="bottom"/>
          </w:tcPr>
          <w:p w14:paraId="287E90BF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3BF7D" w14:textId="7409A181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131,897</w:t>
            </w:r>
          </w:p>
        </w:tc>
        <w:tc>
          <w:tcPr>
            <w:tcW w:w="283" w:type="dxa"/>
            <w:vAlign w:val="bottom"/>
          </w:tcPr>
          <w:p w14:paraId="4B55D88E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197A1" w14:textId="0C580FE7" w:rsidR="00115FED" w:rsidRPr="00025A51" w:rsidRDefault="00900A90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80,101</w:t>
            </w:r>
          </w:p>
        </w:tc>
        <w:tc>
          <w:tcPr>
            <w:tcW w:w="283" w:type="dxa"/>
            <w:vAlign w:val="bottom"/>
          </w:tcPr>
          <w:p w14:paraId="3602BF60" w14:textId="77777777" w:rsidR="00115FED" w:rsidRPr="00290C79" w:rsidRDefault="00115FED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48F15" w14:textId="169F446F" w:rsidR="00115FED" w:rsidRPr="00290C79" w:rsidRDefault="00620D89" w:rsidP="0011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94,621</w:t>
            </w:r>
          </w:p>
        </w:tc>
      </w:tr>
    </w:tbl>
    <w:p w14:paraId="18C93AD5" w14:textId="77777777" w:rsidR="00742744" w:rsidRPr="00E013AB" w:rsidRDefault="00742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AE2C53B" w14:textId="77777777" w:rsidR="00F63DD6" w:rsidRPr="00172BDE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72BDE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8B5700D" w14:textId="77777777" w:rsidR="001C4538" w:rsidRPr="00E013AB" w:rsidRDefault="001C4538" w:rsidP="0082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41" w:type="dxa"/>
        <w:tblLook w:val="04A0" w:firstRow="1" w:lastRow="0" w:firstColumn="1" w:lastColumn="0" w:noHBand="0" w:noVBand="1"/>
      </w:tblPr>
      <w:tblGrid>
        <w:gridCol w:w="5613"/>
        <w:gridCol w:w="270"/>
        <w:gridCol w:w="1587"/>
        <w:gridCol w:w="283"/>
        <w:gridCol w:w="1588"/>
      </w:tblGrid>
      <w:tr w:rsidR="006356D4" w:rsidRPr="00E013AB" w14:paraId="14BD1663" w14:textId="77777777" w:rsidTr="00C96811">
        <w:tc>
          <w:tcPr>
            <w:tcW w:w="5613" w:type="dxa"/>
          </w:tcPr>
          <w:p w14:paraId="13989A3C" w14:textId="77777777"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1BEC5" w14:textId="77777777"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000000"/>
            </w:tcBorders>
          </w:tcPr>
          <w:p w14:paraId="20E076A4" w14:textId="77777777"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14:paraId="5E343AB5" w14:textId="77777777"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6356D4" w:rsidRPr="00E013AB" w14:paraId="2D5BA034" w14:textId="77777777" w:rsidTr="00C96811">
        <w:trPr>
          <w:trHeight w:val="328"/>
        </w:trPr>
        <w:tc>
          <w:tcPr>
            <w:tcW w:w="5613" w:type="dxa"/>
          </w:tcPr>
          <w:p w14:paraId="35108545" w14:textId="77777777"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56F79" w14:textId="77777777" w:rsidR="006356D4" w:rsidRPr="00E013AB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58D414A6" w14:textId="5B290C87" w:rsidR="00276B69" w:rsidRDefault="00276B6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782252C4" w14:textId="7C5B6239" w:rsidR="006356D4" w:rsidRPr="00E013AB" w:rsidRDefault="00F505C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5C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6B6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000000"/>
            </w:tcBorders>
          </w:tcPr>
          <w:p w14:paraId="57CE12ED" w14:textId="77777777" w:rsidR="006356D4" w:rsidRPr="00E013AB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  <w:bottom w:val="single" w:sz="4" w:space="0" w:color="000000"/>
            </w:tcBorders>
          </w:tcPr>
          <w:p w14:paraId="1CD35ACE" w14:textId="77777777" w:rsidR="00276B69" w:rsidRDefault="00276B6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  <w:p w14:paraId="17B8F354" w14:textId="7A6C039B" w:rsidR="006356D4" w:rsidRPr="00E013AB" w:rsidRDefault="00F505C9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05C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76B69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900A90" w:rsidRPr="00E013AB" w14:paraId="54FCF067" w14:textId="77777777" w:rsidTr="00C96811">
        <w:tc>
          <w:tcPr>
            <w:tcW w:w="5613" w:type="dxa"/>
          </w:tcPr>
          <w:p w14:paraId="2F1DB7B2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221CE21C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91B19B9" w14:textId="6378F6C0" w:rsidR="00900A90" w:rsidRPr="00E013AB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</w:tcPr>
          <w:p w14:paraId="2FB6A7F9" w14:textId="77777777" w:rsidR="00900A90" w:rsidRPr="00E013AB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D56C62A" w14:textId="78BDC356" w:rsidR="00900A90" w:rsidRPr="00E013AB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206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00A90" w:rsidRPr="00E013AB" w14:paraId="5583AE2C" w14:textId="77777777" w:rsidTr="00C96811">
        <w:tc>
          <w:tcPr>
            <w:tcW w:w="5613" w:type="dxa"/>
          </w:tcPr>
          <w:p w14:paraId="069F93A3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14:paraId="32EF7D20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28A01536" w14:textId="045B5831" w:rsidR="00900A90" w:rsidRPr="00E013AB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 xml:space="preserve">(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A2104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21044">
              <w:rPr>
                <w:rFonts w:ascii="Angsana New" w:hAnsi="Angsana New" w:cs="Angsana New"/>
                <w:sz w:val="30"/>
                <w:szCs w:val="30"/>
              </w:rPr>
              <w:t>531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05A7144" w14:textId="77777777" w:rsidR="00900A90" w:rsidRPr="00E013AB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000000"/>
            </w:tcBorders>
          </w:tcPr>
          <w:p w14:paraId="48B7FD78" w14:textId="178E1817" w:rsidR="00900A90" w:rsidRPr="00E013AB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 xml:space="preserve">( 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595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00A90" w:rsidRPr="00E013AB" w14:paraId="1F7EEF92" w14:textId="77777777" w:rsidTr="00C96811">
        <w:tc>
          <w:tcPr>
            <w:tcW w:w="5613" w:type="dxa"/>
          </w:tcPr>
          <w:p w14:paraId="37BDB610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3FE42C2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4C53AFC4" w14:textId="4FF9DF4F" w:rsidR="00900A90" w:rsidRPr="00E013AB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A2104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21044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14:paraId="418AE13F" w14:textId="77777777" w:rsidR="00900A90" w:rsidRPr="00E013AB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000000"/>
            </w:tcBorders>
          </w:tcPr>
          <w:p w14:paraId="07F00F13" w14:textId="6993A12C" w:rsidR="00900A90" w:rsidRPr="00E013AB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196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</w:tr>
      <w:tr w:rsidR="00900A90" w:rsidRPr="00E013AB" w14:paraId="76036820" w14:textId="77777777" w:rsidTr="00C96811">
        <w:tc>
          <w:tcPr>
            <w:tcW w:w="5613" w:type="dxa"/>
          </w:tcPr>
          <w:p w14:paraId="63B97932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14:paraId="5D6B661A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C38E5B5" w14:textId="2CE7478F" w:rsidR="00900A90" w:rsidRPr="00E013AB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>
              <w:rPr>
                <w:rFonts w:ascii="Angsana New" w:hAnsi="Angsana New" w:cs="Angsana New"/>
                <w:sz w:val="30"/>
                <w:szCs w:val="30"/>
              </w:rPr>
              <w:t>608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179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DD15108" w14:textId="77777777" w:rsidR="00900A90" w:rsidRPr="00E013AB" w:rsidRDefault="00900A90" w:rsidP="00900A90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21E788C" w14:textId="3BDD7120" w:rsidR="00900A90" w:rsidRPr="00E013AB" w:rsidRDefault="00900A90" w:rsidP="00900A90">
            <w:pPr>
              <w:pStyle w:val="NoSpacing"/>
              <w:spacing w:line="240" w:lineRule="atLeast"/>
              <w:ind w:right="1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</w:rPr>
              <w:t xml:space="preserve">(   </w:t>
            </w:r>
            <w:r>
              <w:rPr>
                <w:rFonts w:ascii="Angsana New" w:hAnsi="Angsana New" w:cs="Angsana New"/>
                <w:sz w:val="30"/>
                <w:szCs w:val="30"/>
              </w:rPr>
              <w:t>606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042</w:t>
            </w:r>
            <w:r w:rsidRPr="00E013A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00A90" w:rsidRPr="00E013AB" w14:paraId="4D7473F3" w14:textId="77777777" w:rsidTr="00C96811">
        <w:tc>
          <w:tcPr>
            <w:tcW w:w="5613" w:type="dxa"/>
          </w:tcPr>
          <w:p w14:paraId="7BBE8896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013AB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78AD129" w14:textId="77777777" w:rsidR="00900A90" w:rsidRPr="00E013AB" w:rsidRDefault="00900A90" w:rsidP="00900A90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</w:tcPr>
          <w:p w14:paraId="0386F6AD" w14:textId="7F5F3AAC" w:rsidR="00900A90" w:rsidRPr="00E013AB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591,790</w:t>
            </w:r>
          </w:p>
        </w:tc>
        <w:tc>
          <w:tcPr>
            <w:tcW w:w="283" w:type="dxa"/>
          </w:tcPr>
          <w:p w14:paraId="6BB20A16" w14:textId="77777777" w:rsidR="00900A90" w:rsidRPr="00E013AB" w:rsidRDefault="00900A90" w:rsidP="00900A90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</w:tcPr>
          <w:p w14:paraId="2839D386" w14:textId="76C2C246" w:rsidR="00900A90" w:rsidRPr="00E013AB" w:rsidRDefault="00900A90" w:rsidP="00900A90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590,863</w:t>
            </w:r>
          </w:p>
        </w:tc>
      </w:tr>
    </w:tbl>
    <w:p w14:paraId="07911AEE" w14:textId="77777777" w:rsidR="00BE2AC0" w:rsidRPr="00E013AB" w:rsidRDefault="00BE2AC0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64C2D448" w14:textId="3AFF1FE8" w:rsidR="00B550AD" w:rsidRPr="004C52E2" w:rsidRDefault="00B550AD" w:rsidP="006356D4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 w:rsidRPr="004C52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505C9" w:rsidRPr="004C52E2">
        <w:rPr>
          <w:rFonts w:asciiTheme="majorBidi" w:hAnsiTheme="majorBidi" w:cstheme="majorBidi"/>
          <w:sz w:val="30"/>
          <w:szCs w:val="30"/>
        </w:rPr>
        <w:t>31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533477" w:rsidRPr="004C52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05C9" w:rsidRPr="004C52E2">
        <w:rPr>
          <w:rFonts w:asciiTheme="majorBidi" w:hAnsiTheme="majorBidi" w:cstheme="majorBidi"/>
          <w:sz w:val="30"/>
          <w:szCs w:val="30"/>
        </w:rPr>
        <w:t>256</w:t>
      </w:r>
      <w:r w:rsidR="00533477"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F505C9" w:rsidRPr="004C52E2">
        <w:rPr>
          <w:rFonts w:asciiTheme="majorBidi" w:hAnsiTheme="majorBidi" w:cstheme="majorBidi"/>
          <w:sz w:val="30"/>
          <w:szCs w:val="30"/>
        </w:rPr>
        <w:t>31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505C9" w:rsidRPr="004C52E2">
        <w:rPr>
          <w:rFonts w:asciiTheme="majorBidi" w:hAnsiTheme="majorBidi" w:cstheme="majorBidi"/>
          <w:sz w:val="30"/>
          <w:szCs w:val="30"/>
        </w:rPr>
        <w:t>256</w:t>
      </w:r>
      <w:r w:rsidR="00533477" w:rsidRPr="004C52E2">
        <w:rPr>
          <w:rFonts w:asciiTheme="majorBidi" w:hAnsiTheme="majorBidi" w:cstheme="majorBidi"/>
          <w:sz w:val="30"/>
          <w:szCs w:val="30"/>
        </w:rPr>
        <w:t>6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หุ้นกู้ดังกล่าวมีมูลค่ายุติธรรมรวมประมาณ </w:t>
      </w:r>
      <w:r w:rsidR="00A21044" w:rsidRPr="004C52E2">
        <w:rPr>
          <w:rFonts w:asciiTheme="majorBidi" w:hAnsiTheme="majorBidi" w:cstheme="majorBidi"/>
          <w:sz w:val="30"/>
          <w:szCs w:val="30"/>
        </w:rPr>
        <w:t>1,204.5</w:t>
      </w:r>
      <w:r w:rsidRPr="004C52E2">
        <w:rPr>
          <w:rFonts w:asciiTheme="majorBidi" w:hAnsiTheme="majorBidi" w:cstheme="majorBidi"/>
          <w:sz w:val="30"/>
          <w:szCs w:val="30"/>
        </w:rPr>
        <w:t xml:space="preserve"> 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533477" w:rsidRPr="004C52E2">
        <w:rPr>
          <w:rFonts w:asciiTheme="majorBidi" w:hAnsiTheme="majorBidi" w:cstheme="majorBidi"/>
          <w:sz w:val="30"/>
          <w:szCs w:val="30"/>
        </w:rPr>
        <w:t>1,201.6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92359B" w:rsidRPr="004C52E2">
        <w:rPr>
          <w:rFonts w:asciiTheme="majorBidi" w:hAnsiTheme="majorBidi" w:cstheme="majorBidi"/>
          <w:color w:val="FFFFFF" w:themeColor="background1"/>
          <w:sz w:val="30"/>
          <w:szCs w:val="30"/>
        </w:rPr>
        <w:t xml:space="preserve"> 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(มูลค่ายุติธรรมเป็นข้อมูลระดับ </w:t>
      </w:r>
      <w:r w:rsidR="00F505C9" w:rsidRPr="004C52E2">
        <w:rPr>
          <w:rFonts w:asciiTheme="majorBidi" w:hAnsiTheme="majorBidi" w:cstheme="majorBidi"/>
          <w:sz w:val="30"/>
          <w:szCs w:val="30"/>
        </w:rPr>
        <w:t>2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14:paraId="0AC3AAD7" w14:textId="77777777" w:rsidR="00404DEB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DB8C0" w14:textId="0FF1BF1B" w:rsidR="00404DEB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52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C52E2">
        <w:rPr>
          <w:rFonts w:asciiTheme="majorBidi" w:hAnsiTheme="majorBidi" w:cstheme="majorBidi"/>
          <w:sz w:val="30"/>
          <w:szCs w:val="30"/>
        </w:rPr>
        <w:t>9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C52E2">
        <w:rPr>
          <w:rFonts w:asciiTheme="majorBidi" w:hAnsiTheme="majorBidi" w:cstheme="majorBidi"/>
          <w:sz w:val="30"/>
          <w:szCs w:val="30"/>
        </w:rPr>
        <w:t>2565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 </w:t>
      </w:r>
      <w:r w:rsidRPr="004C52E2">
        <w:rPr>
          <w:rFonts w:asciiTheme="majorBidi" w:hAnsiTheme="majorBidi" w:cstheme="majorBidi"/>
          <w:sz w:val="30"/>
          <w:szCs w:val="30"/>
        </w:rPr>
        <w:t>3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ชุดเป็นชนิดระบุชื่อผู้ถือ ไม่ด้อยสิทธิ และไม่มีหลักประกันให้แก่ผู้</w:t>
      </w:r>
      <w:r w:rsidRPr="00455A60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ลงทุนสถาบันจำนวน </w:t>
      </w:r>
      <w:r w:rsidRPr="00455A60">
        <w:rPr>
          <w:rFonts w:asciiTheme="majorBidi" w:hAnsiTheme="majorBidi" w:cstheme="majorBidi"/>
          <w:spacing w:val="-2"/>
          <w:sz w:val="30"/>
          <w:szCs w:val="30"/>
        </w:rPr>
        <w:t>200</w:t>
      </w:r>
      <w:r w:rsidRPr="00455A60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Pr="00455A60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455A6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หน่วย (ไถ่ถอนแล้วในไตรมาส </w:t>
      </w:r>
      <w:r w:rsidRPr="00455A6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55A6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ของปี </w:t>
      </w:r>
      <w:r w:rsidRPr="00455A60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455A60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455A60">
        <w:rPr>
          <w:rFonts w:asciiTheme="majorBidi" w:hAnsiTheme="majorBidi" w:cstheme="majorBidi"/>
          <w:spacing w:val="-2"/>
          <w:sz w:val="30"/>
          <w:szCs w:val="30"/>
        </w:rPr>
        <w:t>409</w:t>
      </w:r>
      <w:r w:rsidRPr="00455A60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Pr="00455A60">
        <w:rPr>
          <w:rFonts w:asciiTheme="majorBidi" w:hAnsiTheme="majorBidi" w:cstheme="majorBidi"/>
          <w:spacing w:val="-2"/>
          <w:sz w:val="30"/>
          <w:szCs w:val="30"/>
        </w:rPr>
        <w:t>500</w:t>
      </w:r>
      <w:r w:rsidRPr="00455A6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หน่วย</w:t>
      </w:r>
      <w:r w:rsidR="0029717A" w:rsidRPr="00455A6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(</w:t>
      </w:r>
      <w:r w:rsidR="0029717A" w:rsidRPr="00455A60">
        <w:rPr>
          <w:rFonts w:asciiTheme="majorBidi" w:hAnsiTheme="majorBidi" w:cstheme="majorBidi"/>
          <w:spacing w:val="-2"/>
          <w:sz w:val="30"/>
          <w:szCs w:val="30"/>
        </w:rPr>
        <w:t>“ECF24</w:t>
      </w:r>
      <w:r w:rsidR="00AD076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29717A" w:rsidRPr="00455A60">
        <w:rPr>
          <w:rFonts w:asciiTheme="majorBidi" w:hAnsiTheme="majorBidi" w:cstheme="majorBidi"/>
          <w:spacing w:val="-2"/>
          <w:sz w:val="30"/>
          <w:szCs w:val="30"/>
        </w:rPr>
        <w:t>A”) (</w:t>
      </w:r>
      <w:r w:rsidR="0029717A" w:rsidRPr="00455A60">
        <w:rPr>
          <w:rFonts w:asciiTheme="majorBidi" w:hAnsiTheme="majorBidi" w:cstheme="majorBidi" w:hint="cs"/>
          <w:spacing w:val="-2"/>
          <w:sz w:val="30"/>
          <w:szCs w:val="30"/>
          <w:cs/>
        </w:rPr>
        <w:t>ดูหมายเหตุ</w:t>
      </w:r>
      <w:r w:rsidR="002971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717A">
        <w:rPr>
          <w:rFonts w:asciiTheme="majorBidi" w:hAnsiTheme="majorBidi" w:cstheme="majorBidi"/>
          <w:sz w:val="30"/>
          <w:szCs w:val="30"/>
        </w:rPr>
        <w:t xml:space="preserve">17) </w:t>
      </w:r>
      <w:r w:rsidR="0029717A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4C52E2">
        <w:rPr>
          <w:rFonts w:asciiTheme="majorBidi" w:hAnsiTheme="majorBidi" w:cstheme="majorBidi"/>
          <w:sz w:val="30"/>
          <w:szCs w:val="30"/>
        </w:rPr>
        <w:t>240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500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หน่วยโดยมีมูลค่าที่ตราไว้หน่วยละ </w:t>
      </w:r>
      <w:r w:rsidRPr="004C52E2">
        <w:rPr>
          <w:rFonts w:asciiTheme="majorBidi" w:hAnsiTheme="majorBidi" w:cstheme="majorBidi"/>
          <w:sz w:val="30"/>
          <w:szCs w:val="30"/>
        </w:rPr>
        <w:t>1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000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บาท หุ้นกู้เหล่านี้มีอัตราดอกเบี้ยร้อยละ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15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30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ต่อปี ตามลำดับ ดอกเบี้ยครบกำหนดชำระทุก </w:t>
      </w:r>
      <w:r w:rsidRPr="004C52E2">
        <w:rPr>
          <w:rFonts w:asciiTheme="majorBidi" w:hAnsiTheme="majorBidi" w:cstheme="majorBidi"/>
          <w:sz w:val="30"/>
          <w:szCs w:val="30"/>
        </w:rPr>
        <w:t>3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เดือน และครบกำหนดไถ่ถอนในวันที่ </w:t>
      </w:r>
      <w:r w:rsidRPr="004C52E2">
        <w:rPr>
          <w:rFonts w:asciiTheme="majorBidi" w:hAnsiTheme="majorBidi" w:cstheme="majorBidi"/>
          <w:sz w:val="30"/>
          <w:szCs w:val="30"/>
        </w:rPr>
        <w:t>9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C52E2">
        <w:rPr>
          <w:rFonts w:asciiTheme="majorBidi" w:hAnsiTheme="majorBidi" w:cstheme="majorBidi"/>
          <w:sz w:val="30"/>
          <w:szCs w:val="30"/>
        </w:rPr>
        <w:t>2566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Pr="004C52E2">
        <w:rPr>
          <w:rFonts w:asciiTheme="majorBidi" w:hAnsiTheme="majorBidi" w:cstheme="majorBidi"/>
          <w:sz w:val="30"/>
          <w:szCs w:val="30"/>
        </w:rPr>
        <w:t>9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C52E2">
        <w:rPr>
          <w:rFonts w:asciiTheme="majorBidi" w:hAnsiTheme="majorBidi" w:cstheme="majorBidi"/>
          <w:sz w:val="30"/>
          <w:szCs w:val="30"/>
        </w:rPr>
        <w:t>2567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4C52E2">
        <w:rPr>
          <w:rFonts w:asciiTheme="majorBidi" w:hAnsiTheme="majorBidi" w:cstheme="majorBidi"/>
          <w:sz w:val="30"/>
          <w:szCs w:val="30"/>
        </w:rPr>
        <w:t>9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C52E2">
        <w:rPr>
          <w:rFonts w:asciiTheme="majorBidi" w:hAnsiTheme="majorBidi" w:cstheme="majorBidi"/>
          <w:sz w:val="30"/>
          <w:szCs w:val="30"/>
        </w:rPr>
        <w:t>2568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ตามลำดับ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4C52E2">
        <w:rPr>
          <w:rFonts w:asciiTheme="majorBidi" w:hAnsiTheme="majorBidi" w:cstheme="majorBidi"/>
          <w:sz w:val="30"/>
          <w:szCs w:val="30"/>
        </w:rPr>
        <w:t>4</w:t>
      </w:r>
      <w:r w:rsidRPr="004C52E2">
        <w:rPr>
          <w:rFonts w:asciiTheme="majorBidi" w:hAnsiTheme="majorBidi" w:cstheme="majorBidi"/>
          <w:sz w:val="30"/>
          <w:szCs w:val="30"/>
          <w:cs/>
        </w:rPr>
        <w:t>:</w:t>
      </w:r>
      <w:r w:rsidRPr="004C52E2">
        <w:rPr>
          <w:rFonts w:asciiTheme="majorBidi" w:hAnsiTheme="majorBidi" w:cstheme="majorBidi"/>
          <w:sz w:val="30"/>
          <w:szCs w:val="30"/>
        </w:rPr>
        <w:t>1</w:t>
      </w:r>
    </w:p>
    <w:p w14:paraId="3F700B52" w14:textId="77777777" w:rsidR="00404DEB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54B87" w14:textId="50079FEF" w:rsidR="00404DEB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52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C52E2">
        <w:rPr>
          <w:rFonts w:asciiTheme="majorBidi" w:hAnsiTheme="majorBidi" w:cstheme="majorBidi"/>
          <w:sz w:val="30"/>
          <w:szCs w:val="30"/>
        </w:rPr>
        <w:t>11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C52E2">
        <w:rPr>
          <w:rFonts w:asciiTheme="majorBidi" w:hAnsiTheme="majorBidi" w:cstheme="majorBidi"/>
          <w:sz w:val="30"/>
          <w:szCs w:val="30"/>
        </w:rPr>
        <w:t>2566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 </w:t>
      </w:r>
      <w:r w:rsidRPr="004C52E2">
        <w:rPr>
          <w:rFonts w:asciiTheme="majorBidi" w:hAnsiTheme="majorBidi" w:cstheme="majorBidi"/>
          <w:sz w:val="30"/>
          <w:szCs w:val="30"/>
        </w:rPr>
        <w:t>3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ชุดเป็นชนิดระบุชื่อผู้ถือ ไม่ด้อยสิทธิ และไม่มีหลักประกันให้แก่ผู้ลงทุนสถาบันจำนวน </w:t>
      </w:r>
      <w:r w:rsidRPr="004C52E2">
        <w:rPr>
          <w:rFonts w:asciiTheme="majorBidi" w:hAnsiTheme="majorBidi" w:cstheme="majorBidi"/>
          <w:sz w:val="30"/>
          <w:szCs w:val="30"/>
        </w:rPr>
        <w:t>200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000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หน่วย </w:t>
      </w:r>
      <w:r w:rsidR="008F44B7" w:rsidRPr="00455A60">
        <w:rPr>
          <w:rFonts w:asciiTheme="majorBidi" w:hAnsiTheme="majorBidi" w:cstheme="majorBidi"/>
          <w:spacing w:val="-2"/>
          <w:sz w:val="30"/>
          <w:szCs w:val="30"/>
          <w:cs/>
        </w:rPr>
        <w:t xml:space="preserve">(ไถ่ถอนแล้วในไตรมาส </w:t>
      </w:r>
      <w:r w:rsidR="008F44B7" w:rsidRPr="00455A60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8F44B7" w:rsidRPr="00455A6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ของปี </w:t>
      </w:r>
      <w:r w:rsidR="008F44B7" w:rsidRPr="00455A6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F44B7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8F44B7" w:rsidRPr="00455A60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8F44B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C52E2">
        <w:rPr>
          <w:rFonts w:asciiTheme="majorBidi" w:hAnsiTheme="majorBidi" w:cstheme="majorBidi"/>
          <w:sz w:val="30"/>
          <w:szCs w:val="30"/>
        </w:rPr>
        <w:t>74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800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หน่วย และ </w:t>
      </w:r>
      <w:r w:rsidRPr="004C52E2">
        <w:rPr>
          <w:rFonts w:asciiTheme="majorBidi" w:hAnsiTheme="majorBidi" w:cstheme="majorBidi"/>
          <w:sz w:val="30"/>
          <w:szCs w:val="30"/>
        </w:rPr>
        <w:t>25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200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หน่วยโดยมีมูลค่าที่ตราไว้หน่วยละ </w:t>
      </w:r>
      <w:r w:rsidRPr="004C52E2">
        <w:rPr>
          <w:rFonts w:asciiTheme="majorBidi" w:hAnsiTheme="majorBidi" w:cstheme="majorBidi"/>
          <w:sz w:val="30"/>
          <w:szCs w:val="30"/>
        </w:rPr>
        <w:t>1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000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บาท หุ้นกู้เหล่านี้มีอัตราดอกเบี้ยร้อยละ </w:t>
      </w:r>
      <w:r w:rsidRPr="004C52E2">
        <w:rPr>
          <w:rFonts w:asciiTheme="majorBidi" w:hAnsiTheme="majorBidi" w:cstheme="majorBidi"/>
          <w:sz w:val="30"/>
          <w:szCs w:val="30"/>
        </w:rPr>
        <w:t>6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85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05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15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ต่อปี ตามลำดับ ดอกเบี้ยครบกำหนดชำระทุก </w:t>
      </w:r>
      <w:r w:rsidRPr="004C52E2">
        <w:rPr>
          <w:rFonts w:asciiTheme="majorBidi" w:hAnsiTheme="majorBidi" w:cstheme="majorBidi"/>
          <w:sz w:val="30"/>
          <w:szCs w:val="30"/>
        </w:rPr>
        <w:t>3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เดือน และครบกำหนดไถ่ถอนในวันที่ </w:t>
      </w:r>
      <w:r w:rsidRPr="004C52E2">
        <w:rPr>
          <w:rFonts w:asciiTheme="majorBidi" w:hAnsiTheme="majorBidi" w:cstheme="majorBidi"/>
          <w:sz w:val="30"/>
          <w:szCs w:val="30"/>
        </w:rPr>
        <w:t>11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C52E2">
        <w:rPr>
          <w:rFonts w:asciiTheme="majorBidi" w:hAnsiTheme="majorBidi" w:cstheme="majorBidi"/>
          <w:sz w:val="30"/>
          <w:szCs w:val="30"/>
        </w:rPr>
        <w:t>2567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Pr="004C52E2">
        <w:rPr>
          <w:rFonts w:asciiTheme="majorBidi" w:hAnsiTheme="majorBidi" w:cstheme="majorBidi"/>
          <w:sz w:val="30"/>
          <w:szCs w:val="30"/>
        </w:rPr>
        <w:t>11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C52E2">
        <w:rPr>
          <w:rFonts w:asciiTheme="majorBidi" w:hAnsiTheme="majorBidi" w:cstheme="majorBidi"/>
          <w:sz w:val="30"/>
          <w:szCs w:val="30"/>
        </w:rPr>
        <w:t>2568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4C52E2">
        <w:rPr>
          <w:rFonts w:asciiTheme="majorBidi" w:hAnsiTheme="majorBidi" w:cstheme="majorBidi"/>
          <w:sz w:val="30"/>
          <w:szCs w:val="30"/>
        </w:rPr>
        <w:t>11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C52E2">
        <w:rPr>
          <w:rFonts w:asciiTheme="majorBidi" w:hAnsiTheme="majorBidi" w:cstheme="majorBidi"/>
          <w:sz w:val="30"/>
          <w:szCs w:val="30"/>
        </w:rPr>
        <w:t>2569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ตามลำดับ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4C52E2">
        <w:rPr>
          <w:rFonts w:asciiTheme="majorBidi" w:hAnsiTheme="majorBidi" w:cstheme="majorBidi"/>
          <w:sz w:val="30"/>
          <w:szCs w:val="30"/>
        </w:rPr>
        <w:t>4</w:t>
      </w:r>
      <w:r w:rsidRPr="004C52E2">
        <w:rPr>
          <w:rFonts w:asciiTheme="majorBidi" w:hAnsiTheme="majorBidi" w:cstheme="majorBidi"/>
          <w:sz w:val="30"/>
          <w:szCs w:val="30"/>
          <w:cs/>
        </w:rPr>
        <w:t>:</w:t>
      </w:r>
      <w:r w:rsidRPr="004C52E2">
        <w:rPr>
          <w:rFonts w:asciiTheme="majorBidi" w:hAnsiTheme="majorBidi" w:cstheme="majorBidi"/>
          <w:sz w:val="30"/>
          <w:szCs w:val="30"/>
        </w:rPr>
        <w:t>1</w:t>
      </w:r>
    </w:p>
    <w:p w14:paraId="62CF7992" w14:textId="77777777" w:rsidR="00404DEB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7B5B9" w14:textId="413E0B0A" w:rsidR="00404DEB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52E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C52E2">
        <w:rPr>
          <w:rFonts w:asciiTheme="majorBidi" w:hAnsiTheme="majorBidi" w:cstheme="majorBidi"/>
          <w:sz w:val="30"/>
          <w:szCs w:val="30"/>
        </w:rPr>
        <w:t>17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4C52E2">
        <w:rPr>
          <w:rFonts w:asciiTheme="majorBidi" w:hAnsiTheme="majorBidi" w:cstheme="majorBidi"/>
          <w:sz w:val="30"/>
          <w:szCs w:val="30"/>
        </w:rPr>
        <w:t>2566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 </w:t>
      </w:r>
      <w:r w:rsidRPr="004C52E2">
        <w:rPr>
          <w:rFonts w:asciiTheme="majorBidi" w:hAnsiTheme="majorBidi" w:cstheme="majorBidi"/>
          <w:sz w:val="30"/>
          <w:szCs w:val="30"/>
        </w:rPr>
        <w:t>3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ชุดเป็นชนิดระบุชื่อผู้ถือ ไม่ด้อยสิทธิ และมีหลักประกันให้แก่ผู้ลงทุนสถาบันจำนวน </w:t>
      </w:r>
      <w:r w:rsidRPr="004C52E2">
        <w:rPr>
          <w:rFonts w:asciiTheme="majorBidi" w:hAnsiTheme="majorBidi" w:cstheme="majorBidi"/>
          <w:sz w:val="30"/>
          <w:szCs w:val="30"/>
        </w:rPr>
        <w:t>179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000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หน่วย </w:t>
      </w:r>
      <w:r w:rsidRPr="004C52E2">
        <w:rPr>
          <w:rFonts w:asciiTheme="majorBidi" w:hAnsiTheme="majorBidi" w:cstheme="majorBidi"/>
          <w:sz w:val="30"/>
          <w:szCs w:val="30"/>
        </w:rPr>
        <w:t>28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000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หน่วย และ </w:t>
      </w:r>
      <w:r w:rsidRPr="004C52E2">
        <w:rPr>
          <w:rFonts w:asciiTheme="majorBidi" w:hAnsiTheme="majorBidi" w:cstheme="majorBidi"/>
          <w:sz w:val="30"/>
          <w:szCs w:val="30"/>
        </w:rPr>
        <w:t>49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500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หน่วยโดยมีมูลค่าที่ตราไว้หน่วยละ </w:t>
      </w:r>
      <w:r w:rsidRPr="004C52E2">
        <w:rPr>
          <w:rFonts w:asciiTheme="majorBidi" w:hAnsiTheme="majorBidi" w:cstheme="majorBidi"/>
          <w:sz w:val="30"/>
          <w:szCs w:val="30"/>
        </w:rPr>
        <w:t>1</w:t>
      </w:r>
      <w:r w:rsidRPr="004C52E2">
        <w:rPr>
          <w:rFonts w:asciiTheme="majorBidi" w:hAnsiTheme="majorBidi" w:cstheme="majorBidi"/>
          <w:sz w:val="30"/>
          <w:szCs w:val="30"/>
          <w:cs/>
        </w:rPr>
        <w:t>,</w:t>
      </w:r>
      <w:r w:rsidRPr="004C52E2">
        <w:rPr>
          <w:rFonts w:asciiTheme="majorBidi" w:hAnsiTheme="majorBidi" w:cstheme="majorBidi"/>
          <w:sz w:val="30"/>
          <w:szCs w:val="30"/>
        </w:rPr>
        <w:t>000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บาท หุ้นกู้เหล่านี้มีอัตราดอกเบี้ยร้อยละ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30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60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และร้อยละ </w:t>
      </w:r>
      <w:r w:rsidRPr="004C52E2">
        <w:rPr>
          <w:rFonts w:asciiTheme="majorBidi" w:hAnsiTheme="majorBidi" w:cstheme="majorBidi"/>
          <w:sz w:val="30"/>
          <w:szCs w:val="30"/>
        </w:rPr>
        <w:t>7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30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ถึง ร้อยละ </w:t>
      </w:r>
      <w:r w:rsidRPr="004C52E2">
        <w:rPr>
          <w:rFonts w:asciiTheme="majorBidi" w:hAnsiTheme="majorBidi" w:cstheme="majorBidi"/>
          <w:sz w:val="30"/>
          <w:szCs w:val="30"/>
        </w:rPr>
        <w:t>9</w:t>
      </w:r>
      <w:r w:rsidRPr="004C52E2">
        <w:rPr>
          <w:rFonts w:asciiTheme="majorBidi" w:hAnsiTheme="majorBidi" w:cstheme="majorBidi"/>
          <w:sz w:val="30"/>
          <w:szCs w:val="30"/>
          <w:cs/>
        </w:rPr>
        <w:t>.</w:t>
      </w:r>
      <w:r w:rsidRPr="004C52E2">
        <w:rPr>
          <w:rFonts w:asciiTheme="majorBidi" w:hAnsiTheme="majorBidi" w:cstheme="majorBidi"/>
          <w:sz w:val="30"/>
          <w:szCs w:val="30"/>
        </w:rPr>
        <w:t>00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ต่อปี ตามลำดับ ดอกเบี้ยครบกำหนดชำระทุก </w:t>
      </w:r>
      <w:r w:rsidRPr="004C52E2">
        <w:rPr>
          <w:rFonts w:asciiTheme="majorBidi" w:hAnsiTheme="majorBidi" w:cstheme="majorBidi"/>
          <w:sz w:val="30"/>
          <w:szCs w:val="30"/>
        </w:rPr>
        <w:t>3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เดือน และครบกำหนดไถ่ถอนในวันที่ </w:t>
      </w:r>
      <w:r w:rsidRPr="004C52E2">
        <w:rPr>
          <w:rFonts w:asciiTheme="majorBidi" w:hAnsiTheme="majorBidi" w:cstheme="majorBidi"/>
          <w:sz w:val="30"/>
          <w:szCs w:val="30"/>
        </w:rPr>
        <w:t>17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4C52E2">
        <w:rPr>
          <w:rFonts w:asciiTheme="majorBidi" w:hAnsiTheme="majorBidi" w:cstheme="majorBidi"/>
          <w:sz w:val="30"/>
          <w:szCs w:val="30"/>
        </w:rPr>
        <w:t>2568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Pr="004C52E2">
        <w:rPr>
          <w:rFonts w:asciiTheme="majorBidi" w:hAnsiTheme="majorBidi" w:cstheme="majorBidi"/>
          <w:sz w:val="30"/>
          <w:szCs w:val="30"/>
        </w:rPr>
        <w:t>17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4C52E2">
        <w:rPr>
          <w:rFonts w:asciiTheme="majorBidi" w:hAnsiTheme="majorBidi" w:cstheme="majorBidi"/>
          <w:sz w:val="30"/>
          <w:szCs w:val="30"/>
        </w:rPr>
        <w:t>2569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4C52E2">
        <w:rPr>
          <w:rFonts w:asciiTheme="majorBidi" w:hAnsiTheme="majorBidi" w:cstheme="majorBidi"/>
          <w:sz w:val="30"/>
          <w:szCs w:val="30"/>
        </w:rPr>
        <w:t>17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4C52E2">
        <w:rPr>
          <w:rFonts w:asciiTheme="majorBidi" w:hAnsiTheme="majorBidi" w:cstheme="majorBidi"/>
          <w:sz w:val="30"/>
          <w:szCs w:val="30"/>
        </w:rPr>
        <w:t>2571</w:t>
      </w:r>
      <w:r w:rsidRPr="004C52E2">
        <w:rPr>
          <w:rFonts w:asciiTheme="majorBidi" w:hAnsiTheme="majorBidi" w:cstheme="majorBidi"/>
          <w:sz w:val="30"/>
          <w:szCs w:val="30"/>
          <w:cs/>
        </w:rPr>
        <w:t xml:space="preserve"> ตามลำดับ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4C52E2">
        <w:rPr>
          <w:rFonts w:asciiTheme="majorBidi" w:hAnsiTheme="majorBidi" w:cstheme="majorBidi"/>
          <w:sz w:val="30"/>
          <w:szCs w:val="30"/>
        </w:rPr>
        <w:t>4</w:t>
      </w:r>
      <w:r w:rsidRPr="004C52E2">
        <w:rPr>
          <w:rFonts w:asciiTheme="majorBidi" w:hAnsiTheme="majorBidi" w:cstheme="majorBidi"/>
          <w:sz w:val="30"/>
          <w:szCs w:val="30"/>
          <w:cs/>
        </w:rPr>
        <w:t>:</w:t>
      </w:r>
      <w:r w:rsidRPr="004C52E2">
        <w:rPr>
          <w:rFonts w:asciiTheme="majorBidi" w:hAnsiTheme="majorBidi" w:cstheme="majorBidi"/>
          <w:sz w:val="30"/>
          <w:szCs w:val="30"/>
        </w:rPr>
        <w:t>1</w:t>
      </w:r>
    </w:p>
    <w:p w14:paraId="27835253" w14:textId="77777777" w:rsidR="00404DEB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E1ACA" w14:textId="6FDEEBE6" w:rsidR="000126BD" w:rsidRPr="004C52E2" w:rsidRDefault="00404DEB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52E2">
        <w:rPr>
          <w:rFonts w:asciiTheme="majorBidi" w:hAnsiTheme="majorBidi" w:cstheme="majorBidi"/>
          <w:sz w:val="30"/>
          <w:szCs w:val="30"/>
          <w:cs/>
        </w:rPr>
        <w:t>ค่าใช้จ่ายที่เกี่ยวข้องโดยตรงกับการออกหุ้นกู้ได้แก่ค่าธรรมเนียมการจัดจำหน่ายซึ่งบริษัทบันทึกเป็นรายการรอตัดบัญชีและทยอยรับรู้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67CC78F6" w14:textId="77777777" w:rsidR="00E013AB" w:rsidRPr="004C52E2" w:rsidRDefault="00E013AB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EAEC7" w14:textId="77777777" w:rsidR="00940FE7" w:rsidRPr="004C52E2" w:rsidRDefault="00940FE7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C96FDF" w14:textId="77777777" w:rsidR="00062D50" w:rsidRDefault="00062D50" w:rsidP="00B66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DAA5A1" w14:textId="77777777" w:rsidR="0015657B" w:rsidRPr="00F123A1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23A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1110FCB7" w14:textId="77777777" w:rsidR="0015657B" w:rsidRPr="007B3619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3BBA92F" w14:textId="02A49450"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F505C9" w:rsidRPr="00F505C9">
        <w:rPr>
          <w:rFonts w:ascii="Angsana New" w:hAnsi="Angsana New" w:hint="cs"/>
          <w:sz w:val="30"/>
          <w:szCs w:val="30"/>
        </w:rPr>
        <w:t>31</w:t>
      </w:r>
      <w:r w:rsidR="006B4EC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F505C9" w:rsidRPr="00F505C9">
        <w:rPr>
          <w:rFonts w:ascii="Angsana New" w:hAnsi="Angsana New" w:hint="cs"/>
          <w:sz w:val="30"/>
          <w:szCs w:val="30"/>
        </w:rPr>
        <w:t>256</w:t>
      </w:r>
      <w:r w:rsidR="0067345C">
        <w:rPr>
          <w:rFonts w:ascii="Angsana New" w:hAnsi="Angsana New"/>
          <w:sz w:val="30"/>
          <w:szCs w:val="30"/>
        </w:rPr>
        <w:t>7</w:t>
      </w:r>
      <w:r w:rsidR="00C6390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505C9" w:rsidRPr="00F505C9">
        <w:rPr>
          <w:rFonts w:ascii="Angsana New" w:hAnsi="Angsana New" w:hint="cs"/>
          <w:sz w:val="30"/>
          <w:szCs w:val="30"/>
        </w:rPr>
        <w:t>256</w:t>
      </w:r>
      <w:r w:rsidR="0067345C">
        <w:rPr>
          <w:rFonts w:ascii="Angsana New" w:hAnsi="Angsana New"/>
          <w:sz w:val="30"/>
          <w:szCs w:val="30"/>
        </w:rPr>
        <w:t>6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14:paraId="61564C76" w14:textId="77777777" w:rsidR="004F5042" w:rsidRPr="007B3619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14:paraId="7A9C2410" w14:textId="77777777" w:rsidTr="008F4BC4">
        <w:trPr>
          <w:tblHeader/>
        </w:trPr>
        <w:tc>
          <w:tcPr>
            <w:tcW w:w="5211" w:type="dxa"/>
            <w:vAlign w:val="bottom"/>
          </w:tcPr>
          <w:p w14:paraId="46C02348" w14:textId="77777777"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541667E2" w14:textId="77777777"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4BC4" w:rsidRPr="002E3EED" w14:paraId="3BA985EB" w14:textId="77777777" w:rsidTr="008F4BC4">
        <w:trPr>
          <w:tblHeader/>
        </w:trPr>
        <w:tc>
          <w:tcPr>
            <w:tcW w:w="5211" w:type="dxa"/>
            <w:vAlign w:val="bottom"/>
          </w:tcPr>
          <w:p w14:paraId="53206748" w14:textId="77777777"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71D89" w14:textId="77777777"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A4C539" w14:textId="77777777"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ED4E0" w14:textId="77777777"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113BF" w:rsidRPr="002E3EED" w14:paraId="588CB601" w14:textId="77777777" w:rsidTr="008F4BC4">
        <w:trPr>
          <w:tblHeader/>
        </w:trPr>
        <w:tc>
          <w:tcPr>
            <w:tcW w:w="5211" w:type="dxa"/>
            <w:vAlign w:val="bottom"/>
          </w:tcPr>
          <w:p w14:paraId="718366EE" w14:textId="77777777" w:rsidR="00A113BF" w:rsidRPr="002E3EED" w:rsidRDefault="00A113BF" w:rsidP="00A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9109B24" w14:textId="6C7749A8" w:rsidR="00A113BF" w:rsidRPr="002E3EED" w:rsidRDefault="00A113BF" w:rsidP="00A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6D1C9675" w14:textId="77777777" w:rsidR="00A113BF" w:rsidRPr="002E3EED" w:rsidRDefault="00A113BF" w:rsidP="00A113B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CC4F34C" w14:textId="1F9FC39B" w:rsidR="00A113BF" w:rsidRPr="002E3EED" w:rsidRDefault="00A113BF" w:rsidP="00A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2AB6A0EC" w14:textId="77777777" w:rsidR="00A113BF" w:rsidRPr="002E3EED" w:rsidRDefault="00A113BF" w:rsidP="00A113B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485062" w14:textId="7D05CDB8" w:rsidR="00A113BF" w:rsidRPr="002E3EED" w:rsidRDefault="00A113BF" w:rsidP="00A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6040807D" w14:textId="77777777" w:rsidR="00A113BF" w:rsidRPr="002E3EED" w:rsidRDefault="00A113BF" w:rsidP="00A113BF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8E20CA" w14:textId="4F62F2DA" w:rsidR="00A113BF" w:rsidRPr="002E3EED" w:rsidRDefault="00A113BF" w:rsidP="00A11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60E78" w:rsidRPr="007766C7" w14:paraId="14F94D09" w14:textId="77777777" w:rsidTr="000078D2">
        <w:tc>
          <w:tcPr>
            <w:tcW w:w="5211" w:type="dxa"/>
            <w:vAlign w:val="bottom"/>
          </w:tcPr>
          <w:p w14:paraId="292F2F4A" w14:textId="77777777" w:rsidR="00E60E78" w:rsidRPr="007766C7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ภาษีเงินได้ที่คำนวณจากกำไร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5E514" w14:textId="6883D26B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(4,482)</w:t>
            </w:r>
          </w:p>
        </w:tc>
        <w:tc>
          <w:tcPr>
            <w:tcW w:w="284" w:type="dxa"/>
            <w:vAlign w:val="bottom"/>
          </w:tcPr>
          <w:p w14:paraId="38A1F6C6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3884E0D9" w14:textId="13AFE375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2,031</w:t>
            </w:r>
          </w:p>
        </w:tc>
        <w:tc>
          <w:tcPr>
            <w:tcW w:w="283" w:type="dxa"/>
            <w:vAlign w:val="bottom"/>
          </w:tcPr>
          <w:p w14:paraId="5CB2B348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4B1D0" w14:textId="197A294F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(6,886)</w:t>
            </w:r>
          </w:p>
        </w:tc>
        <w:tc>
          <w:tcPr>
            <w:tcW w:w="284" w:type="dxa"/>
            <w:vAlign w:val="bottom"/>
          </w:tcPr>
          <w:p w14:paraId="39765E8A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D15B624" w14:textId="29C11430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     57)</w:t>
            </w:r>
          </w:p>
        </w:tc>
      </w:tr>
      <w:tr w:rsidR="00E60E78" w:rsidRPr="007766C7" w14:paraId="51039DE0" w14:textId="77777777" w:rsidTr="000078D2">
        <w:tc>
          <w:tcPr>
            <w:tcW w:w="5211" w:type="dxa"/>
            <w:vAlign w:val="bottom"/>
          </w:tcPr>
          <w:p w14:paraId="3B0D1076" w14:textId="77777777" w:rsidR="00E60E78" w:rsidRPr="007766C7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3D4F90" w14:textId="217DCE61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8,64</w:t>
            </w:r>
            <w:r w:rsidR="00055F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6E223933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1F95D54" w14:textId="20D09FA4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283" w:type="dxa"/>
            <w:vAlign w:val="bottom"/>
          </w:tcPr>
          <w:p w14:paraId="467E2679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96CA51" w14:textId="7E8F83A0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8,534</w:t>
            </w:r>
          </w:p>
        </w:tc>
        <w:tc>
          <w:tcPr>
            <w:tcW w:w="284" w:type="dxa"/>
            <w:vAlign w:val="bottom"/>
          </w:tcPr>
          <w:p w14:paraId="63DC87E0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E557F5C" w14:textId="284A8BE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</w:tr>
      <w:tr w:rsidR="00E60E78" w:rsidRPr="007766C7" w14:paraId="79943B13" w14:textId="77777777" w:rsidTr="00085D4A">
        <w:tc>
          <w:tcPr>
            <w:tcW w:w="5211" w:type="dxa"/>
            <w:vAlign w:val="bottom"/>
          </w:tcPr>
          <w:p w14:paraId="12CC6FB9" w14:textId="77777777" w:rsidR="00E60E78" w:rsidRPr="007766C7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E6BB69" w14:textId="4E31EE7C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(3,469)</w:t>
            </w:r>
          </w:p>
        </w:tc>
        <w:tc>
          <w:tcPr>
            <w:tcW w:w="284" w:type="dxa"/>
            <w:vAlign w:val="bottom"/>
          </w:tcPr>
          <w:p w14:paraId="79B0959D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668AC83" w14:textId="6A8FEA0A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(2,506)</w:t>
            </w:r>
          </w:p>
        </w:tc>
        <w:tc>
          <w:tcPr>
            <w:tcW w:w="283" w:type="dxa"/>
            <w:vAlign w:val="bottom"/>
          </w:tcPr>
          <w:p w14:paraId="78AED675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664189" w14:textId="62B99FB6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(1,648)</w:t>
            </w:r>
          </w:p>
        </w:tc>
        <w:tc>
          <w:tcPr>
            <w:tcW w:w="284" w:type="dxa"/>
            <w:vAlign w:val="bottom"/>
          </w:tcPr>
          <w:p w14:paraId="7BED087F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6BE746" w14:textId="63E5686D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(1,452)</w:t>
            </w:r>
          </w:p>
        </w:tc>
      </w:tr>
      <w:tr w:rsidR="00E60E78" w:rsidRPr="007766C7" w14:paraId="20455494" w14:textId="77777777" w:rsidTr="00E92EF5">
        <w:tc>
          <w:tcPr>
            <w:tcW w:w="5211" w:type="dxa"/>
            <w:vAlign w:val="bottom"/>
          </w:tcPr>
          <w:p w14:paraId="46AB2F27" w14:textId="77777777" w:rsidR="00E60E78" w:rsidRPr="007766C7" w:rsidRDefault="00E60E78" w:rsidP="00E60E7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</w:t>
            </w:r>
          </w:p>
        </w:tc>
        <w:tc>
          <w:tcPr>
            <w:tcW w:w="993" w:type="dxa"/>
            <w:vAlign w:val="bottom"/>
          </w:tcPr>
          <w:p w14:paraId="303CD0B2" w14:textId="6C96FB49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   160)</w:t>
            </w:r>
          </w:p>
        </w:tc>
        <w:tc>
          <w:tcPr>
            <w:tcW w:w="284" w:type="dxa"/>
            <w:vAlign w:val="bottom"/>
          </w:tcPr>
          <w:p w14:paraId="281F1B3A" w14:textId="77777777" w:rsidR="00E60E78" w:rsidRPr="00E60E78" w:rsidRDefault="00E60E78" w:rsidP="00E60E78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C643C63" w14:textId="1584D201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   475)</w:t>
            </w:r>
          </w:p>
        </w:tc>
        <w:tc>
          <w:tcPr>
            <w:tcW w:w="283" w:type="dxa"/>
            <w:vAlign w:val="bottom"/>
          </w:tcPr>
          <w:p w14:paraId="3C6D8445" w14:textId="77777777" w:rsidR="00E60E78" w:rsidRPr="00E60E78" w:rsidRDefault="00E60E78" w:rsidP="00E60E78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7830E5" w14:textId="0630FC70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DF89543" w14:textId="77777777" w:rsidR="00E60E78" w:rsidRPr="00E60E78" w:rsidRDefault="00E60E78" w:rsidP="00E60E78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82FD8A" w14:textId="331BE15F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60E78" w:rsidRPr="007766C7" w14:paraId="1B259E14" w14:textId="77777777" w:rsidTr="00085D4A">
        <w:tc>
          <w:tcPr>
            <w:tcW w:w="5211" w:type="dxa"/>
            <w:vAlign w:val="bottom"/>
          </w:tcPr>
          <w:p w14:paraId="1ECA6325" w14:textId="77777777" w:rsidR="00E60E78" w:rsidRPr="007766C7" w:rsidRDefault="00E60E78" w:rsidP="00E60E7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14:paraId="554A50D1" w14:textId="773323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F0B3B9E" w14:textId="77777777" w:rsidR="00E60E78" w:rsidRPr="00E60E78" w:rsidRDefault="00E60E78" w:rsidP="00E60E78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CFAE023" w14:textId="7CD05933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   194)</w:t>
            </w:r>
          </w:p>
        </w:tc>
        <w:tc>
          <w:tcPr>
            <w:tcW w:w="283" w:type="dxa"/>
            <w:vAlign w:val="bottom"/>
          </w:tcPr>
          <w:p w14:paraId="0F7559FD" w14:textId="77777777" w:rsidR="00E60E78" w:rsidRPr="00E60E78" w:rsidRDefault="00E60E78" w:rsidP="00E60E78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09E606" w14:textId="2050F6B5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ACA46FA" w14:textId="77777777" w:rsidR="00E60E78" w:rsidRPr="00E60E78" w:rsidRDefault="00E60E78" w:rsidP="00E60E78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D11B3A5" w14:textId="0D16824E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   194)</w:t>
            </w:r>
          </w:p>
        </w:tc>
      </w:tr>
      <w:tr w:rsidR="00E60E78" w:rsidRPr="007766C7" w14:paraId="31C0CD41" w14:textId="77777777" w:rsidTr="000078D2">
        <w:tc>
          <w:tcPr>
            <w:tcW w:w="5211" w:type="dxa"/>
            <w:vAlign w:val="bottom"/>
          </w:tcPr>
          <w:p w14:paraId="0D2E36A4" w14:textId="77777777" w:rsidR="00E60E78" w:rsidRPr="007766C7" w:rsidRDefault="00E60E78" w:rsidP="00E60E7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F2EF18" w14:textId="7FE4877C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84" w:type="dxa"/>
            <w:vAlign w:val="bottom"/>
          </w:tcPr>
          <w:p w14:paraId="42CB4A6E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BF32838" w14:textId="3AF7C4EC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83" w:type="dxa"/>
            <w:vAlign w:val="bottom"/>
          </w:tcPr>
          <w:p w14:paraId="0A5AA00C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AAC92" w14:textId="5D154310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17B506F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2C95B4F" w14:textId="72D35814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E60E78" w:rsidRPr="007766C7" w14:paraId="2DF206DB" w14:textId="77777777" w:rsidTr="000078D2">
        <w:tc>
          <w:tcPr>
            <w:tcW w:w="5211" w:type="dxa"/>
            <w:vAlign w:val="bottom"/>
          </w:tcPr>
          <w:p w14:paraId="4C8EF6AD" w14:textId="77777777" w:rsidR="00E60E78" w:rsidRPr="00F93DA4" w:rsidRDefault="00E60E78" w:rsidP="00E60E78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(เพิ่มขึ้น)</w:t>
            </w:r>
          </w:p>
        </w:tc>
        <w:tc>
          <w:tcPr>
            <w:tcW w:w="993" w:type="dxa"/>
            <w:vAlign w:val="bottom"/>
          </w:tcPr>
          <w:p w14:paraId="239A304D" w14:textId="7D2E989A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(5,659)</w:t>
            </w:r>
          </w:p>
        </w:tc>
        <w:tc>
          <w:tcPr>
            <w:tcW w:w="284" w:type="dxa"/>
            <w:vAlign w:val="bottom"/>
          </w:tcPr>
          <w:p w14:paraId="6D3BD190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AE3681E" w14:textId="16786A50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3" w:type="dxa"/>
            <w:vAlign w:val="bottom"/>
          </w:tcPr>
          <w:p w14:paraId="711E0277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7517895" w14:textId="13BA9754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(5,613)</w:t>
            </w:r>
          </w:p>
        </w:tc>
        <w:tc>
          <w:tcPr>
            <w:tcW w:w="284" w:type="dxa"/>
            <w:vAlign w:val="bottom"/>
          </w:tcPr>
          <w:p w14:paraId="7B8BAE96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8B5B51E" w14:textId="269C94C2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     96)</w:t>
            </w:r>
          </w:p>
        </w:tc>
      </w:tr>
      <w:tr w:rsidR="00E60E78" w:rsidRPr="007766C7" w14:paraId="0E1ED629" w14:textId="77777777" w:rsidTr="000078D2">
        <w:tc>
          <w:tcPr>
            <w:tcW w:w="5211" w:type="dxa"/>
            <w:vAlign w:val="bottom"/>
          </w:tcPr>
          <w:p w14:paraId="38FDD9EC" w14:textId="77777777" w:rsidR="00E60E78" w:rsidRPr="007766C7" w:rsidRDefault="00E60E78" w:rsidP="00E60E78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993" w:type="dxa"/>
            <w:vAlign w:val="bottom"/>
          </w:tcPr>
          <w:p w14:paraId="7D9E0ED1" w14:textId="7FA1562F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(369)</w:t>
            </w:r>
          </w:p>
        </w:tc>
        <w:tc>
          <w:tcPr>
            <w:tcW w:w="284" w:type="dxa"/>
            <w:vAlign w:val="bottom"/>
          </w:tcPr>
          <w:p w14:paraId="33AB7132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225C03" w14:textId="3ECD00E2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   693)</w:t>
            </w:r>
          </w:p>
        </w:tc>
        <w:tc>
          <w:tcPr>
            <w:tcW w:w="283" w:type="dxa"/>
            <w:vAlign w:val="bottom"/>
          </w:tcPr>
          <w:p w14:paraId="6830B88D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24F4C8" w14:textId="784C352C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(369)</w:t>
            </w:r>
          </w:p>
        </w:tc>
        <w:tc>
          <w:tcPr>
            <w:tcW w:w="284" w:type="dxa"/>
            <w:vAlign w:val="bottom"/>
          </w:tcPr>
          <w:p w14:paraId="14CF644A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347373B" w14:textId="0596275F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   693)</w:t>
            </w:r>
          </w:p>
        </w:tc>
      </w:tr>
      <w:tr w:rsidR="00E60E78" w:rsidRPr="002E3EED" w14:paraId="7FBDF955" w14:textId="77777777" w:rsidTr="000078D2">
        <w:tc>
          <w:tcPr>
            <w:tcW w:w="5211" w:type="dxa"/>
            <w:vAlign w:val="bottom"/>
          </w:tcPr>
          <w:p w14:paraId="500AA2F5" w14:textId="77777777" w:rsidR="00E60E78" w:rsidRDefault="00E60E78" w:rsidP="00E60E7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</w:t>
            </w:r>
          </w:p>
          <w:p w14:paraId="431A7675" w14:textId="77777777" w:rsidR="00E60E78" w:rsidRPr="007766C7" w:rsidRDefault="00E60E78" w:rsidP="00E60E7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งบกำไ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ขาดทุนเ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F3E18" w14:textId="6B744E38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(5,493)</w:t>
            </w:r>
          </w:p>
        </w:tc>
        <w:tc>
          <w:tcPr>
            <w:tcW w:w="284" w:type="dxa"/>
            <w:vAlign w:val="bottom"/>
          </w:tcPr>
          <w:p w14:paraId="3A3E0585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6A13F" w14:textId="0FD8A64A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283" w:type="dxa"/>
            <w:vAlign w:val="bottom"/>
          </w:tcPr>
          <w:p w14:paraId="1444D73D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2019F" w14:textId="1EA0DA03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0E78">
              <w:rPr>
                <w:rFonts w:ascii="Angsana New" w:hAnsi="Angsana New"/>
                <w:sz w:val="30"/>
                <w:szCs w:val="30"/>
              </w:rPr>
              <w:t>(5,982)</w:t>
            </w:r>
          </w:p>
        </w:tc>
        <w:tc>
          <w:tcPr>
            <w:tcW w:w="284" w:type="dxa"/>
            <w:vAlign w:val="bottom"/>
          </w:tcPr>
          <w:p w14:paraId="58050F05" w14:textId="77777777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E1FFC" w14:textId="4CC2EF73" w:rsidR="00E60E78" w:rsidRPr="00E60E78" w:rsidRDefault="00E60E78" w:rsidP="00E60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60E78">
              <w:rPr>
                <w:rFonts w:ascii="Angsana New" w:hAnsi="Angsana New"/>
                <w:color w:val="000000"/>
                <w:sz w:val="30"/>
                <w:szCs w:val="30"/>
              </w:rPr>
              <w:t>(   504)</w:t>
            </w:r>
          </w:p>
        </w:tc>
      </w:tr>
    </w:tbl>
    <w:p w14:paraId="24B67F2A" w14:textId="77777777" w:rsidR="00641417" w:rsidRDefault="00641417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65FC011" w14:textId="4016E3A5" w:rsidR="00837AF5" w:rsidRDefault="00837AF5" w:rsidP="00837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FB37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B3725">
        <w:rPr>
          <w:rFonts w:ascii="Angsana New" w:hAnsi="Angsana New"/>
          <w:sz w:val="30"/>
          <w:szCs w:val="30"/>
        </w:rPr>
        <w:t xml:space="preserve">31 </w:t>
      </w:r>
      <w:r w:rsidRPr="00FB372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F505C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FB372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3725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Pr="00FB372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="00E0562C">
        <w:rPr>
          <w:rFonts w:ascii="Angsana New" w:hAnsi="Angsana New"/>
          <w:sz w:val="30"/>
          <w:szCs w:val="30"/>
        </w:rPr>
        <w:t>62</w:t>
      </w:r>
      <w:r>
        <w:rPr>
          <w:rFonts w:ascii="Angsana New" w:hAnsi="Angsana New"/>
          <w:sz w:val="30"/>
          <w:szCs w:val="30"/>
        </w:rPr>
        <w:t>.</w:t>
      </w:r>
      <w:r w:rsidR="00E0562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FB3725">
        <w:rPr>
          <w:rFonts w:ascii="Angsana New" w:hAnsi="Angsana New"/>
          <w:sz w:val="30"/>
          <w:szCs w:val="30"/>
          <w:cs/>
        </w:rPr>
        <w:t>ล้าน</w:t>
      </w:r>
      <w:r w:rsidRPr="00FB3725">
        <w:rPr>
          <w:rFonts w:ascii="Angsana New" w:hAnsi="Angsana New" w:hint="cs"/>
          <w:sz w:val="30"/>
          <w:szCs w:val="30"/>
          <w:cs/>
        </w:rPr>
        <w:t>บ</w:t>
      </w:r>
      <w:r w:rsidRPr="00FB3725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Pr="00FB3725">
        <w:rPr>
          <w:rFonts w:ascii="Angsana New" w:hAnsi="Angsana New" w:hint="cs"/>
          <w:sz w:val="30"/>
          <w:szCs w:val="30"/>
          <w:cs/>
        </w:rPr>
        <w:t>ในระหว่าง</w:t>
      </w:r>
      <w:r w:rsidRPr="00A2193B">
        <w:rPr>
          <w:rFonts w:ascii="Angsana New" w:hAnsi="Angsana New" w:hint="cs"/>
          <w:sz w:val="30"/>
          <w:szCs w:val="30"/>
          <w:cs/>
        </w:rPr>
        <w:t xml:space="preserve">ปี </w:t>
      </w:r>
      <w:r w:rsidRPr="00A2193B">
        <w:rPr>
          <w:rFonts w:ascii="Angsana New" w:hAnsi="Angsana New" w:hint="cs"/>
          <w:sz w:val="30"/>
          <w:szCs w:val="30"/>
        </w:rPr>
        <w:t>256</w:t>
      </w:r>
      <w:r w:rsidRPr="00A2193B">
        <w:rPr>
          <w:rFonts w:ascii="Angsana New" w:hAnsi="Angsana New"/>
          <w:sz w:val="30"/>
          <w:szCs w:val="30"/>
        </w:rPr>
        <w:t>7</w:t>
      </w:r>
      <w:r w:rsidRPr="00A2193B">
        <w:rPr>
          <w:rFonts w:ascii="Angsana New" w:hAnsi="Angsana New" w:hint="cs"/>
          <w:sz w:val="30"/>
          <w:szCs w:val="30"/>
          <w:cs/>
        </w:rPr>
        <w:t xml:space="preserve"> จนถึงปี </w:t>
      </w:r>
      <w:r w:rsidRPr="00A2193B">
        <w:rPr>
          <w:rFonts w:ascii="Angsana New" w:hAnsi="Angsana New" w:hint="cs"/>
          <w:sz w:val="30"/>
          <w:szCs w:val="30"/>
        </w:rPr>
        <w:t>25</w:t>
      </w:r>
      <w:r w:rsidRPr="00A2193B">
        <w:rPr>
          <w:rFonts w:ascii="Angsana New" w:hAnsi="Angsana New"/>
          <w:sz w:val="30"/>
          <w:szCs w:val="30"/>
        </w:rPr>
        <w:t>7</w:t>
      </w:r>
      <w:r w:rsidR="00DC2051">
        <w:rPr>
          <w:rFonts w:ascii="Angsana New" w:hAnsi="Angsana New"/>
          <w:sz w:val="30"/>
          <w:szCs w:val="30"/>
        </w:rPr>
        <w:t>2</w:t>
      </w:r>
    </w:p>
    <w:p w14:paraId="38E8CF26" w14:textId="77777777" w:rsidR="00837AF5" w:rsidRDefault="00837AF5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B078F46" w14:textId="2237D50D" w:rsidR="00546D76" w:rsidRDefault="00546D76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FB37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B3725">
        <w:rPr>
          <w:rFonts w:ascii="Angsana New" w:hAnsi="Angsana New"/>
          <w:sz w:val="30"/>
          <w:szCs w:val="30"/>
        </w:rPr>
        <w:t xml:space="preserve">31 </w:t>
      </w:r>
      <w:r w:rsidR="00837E3B" w:rsidRPr="00FB372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505C9" w:rsidRPr="00F505C9">
        <w:rPr>
          <w:rFonts w:ascii="Angsana New" w:hAnsi="Angsana New" w:hint="cs"/>
          <w:sz w:val="30"/>
          <w:szCs w:val="30"/>
        </w:rPr>
        <w:t>256</w:t>
      </w:r>
      <w:r w:rsidR="00CE6DA1">
        <w:rPr>
          <w:rFonts w:ascii="Angsana New" w:hAnsi="Angsana New"/>
          <w:sz w:val="30"/>
          <w:szCs w:val="30"/>
        </w:rPr>
        <w:t>7</w:t>
      </w:r>
      <w:r w:rsidRPr="00FB3725">
        <w:rPr>
          <w:rFonts w:ascii="Angsana New" w:hAnsi="Angsana New"/>
          <w:sz w:val="30"/>
          <w:szCs w:val="30"/>
          <w:cs/>
        </w:rPr>
        <w:t xml:space="preserve"> </w:t>
      </w:r>
      <w:r w:rsidR="00284779">
        <w:rPr>
          <w:rFonts w:ascii="Angsana New" w:hAnsi="Angsana New" w:hint="cs"/>
          <w:sz w:val="30"/>
          <w:szCs w:val="30"/>
          <w:cs/>
        </w:rPr>
        <w:t xml:space="preserve">บริษัท อีซีเอฟ โฮลดิ้งส์ จำกัด </w:t>
      </w:r>
      <w:r w:rsidR="00FB3725" w:rsidRPr="00FB3725">
        <w:rPr>
          <w:rFonts w:ascii="Angsana New" w:hAnsi="Angsana New"/>
          <w:sz w:val="30"/>
          <w:szCs w:val="30"/>
          <w:cs/>
        </w:rPr>
        <w:t>มีผลขาดทุนสะสมทางภาษียกไปเป็นจำนวนเงินรวมประมาณ</w:t>
      </w:r>
      <w:r w:rsidR="006010BD">
        <w:rPr>
          <w:rFonts w:ascii="Angsana New" w:hAnsi="Angsana New"/>
          <w:sz w:val="30"/>
          <w:szCs w:val="30"/>
        </w:rPr>
        <w:t xml:space="preserve"> </w:t>
      </w:r>
      <w:r w:rsidR="00FB3725" w:rsidRPr="00FB3725">
        <w:rPr>
          <w:rFonts w:ascii="Angsana New" w:hAnsi="Angsana New" w:hint="cs"/>
          <w:sz w:val="30"/>
          <w:szCs w:val="30"/>
          <w:cs/>
        </w:rPr>
        <w:t xml:space="preserve"> </w:t>
      </w:r>
      <w:r w:rsidR="00837AF5">
        <w:rPr>
          <w:rFonts w:ascii="Angsana New" w:hAnsi="Angsana New"/>
          <w:sz w:val="30"/>
          <w:szCs w:val="30"/>
        </w:rPr>
        <w:t xml:space="preserve">29.2 </w:t>
      </w:r>
      <w:r w:rsidR="00FB3725" w:rsidRPr="00FB3725">
        <w:rPr>
          <w:rFonts w:ascii="Angsana New" w:hAnsi="Angsana New"/>
          <w:sz w:val="30"/>
          <w:szCs w:val="30"/>
          <w:cs/>
        </w:rPr>
        <w:t>ล้าน</w:t>
      </w:r>
      <w:r w:rsidR="00FB3725" w:rsidRPr="00FB3725">
        <w:rPr>
          <w:rFonts w:ascii="Angsana New" w:hAnsi="Angsana New" w:hint="cs"/>
          <w:sz w:val="30"/>
          <w:szCs w:val="30"/>
          <w:cs/>
        </w:rPr>
        <w:t>บ</w:t>
      </w:r>
      <w:r w:rsidR="00FB3725" w:rsidRPr="00FB3725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FB3725" w:rsidRPr="00FB3725">
        <w:rPr>
          <w:rFonts w:ascii="Angsana New" w:hAnsi="Angsana New" w:hint="cs"/>
          <w:sz w:val="30"/>
          <w:szCs w:val="30"/>
          <w:cs/>
        </w:rPr>
        <w:t>ในระหว่าง</w:t>
      </w:r>
      <w:r w:rsidR="00FB3725" w:rsidRPr="00A2193B">
        <w:rPr>
          <w:rFonts w:ascii="Angsana New" w:hAnsi="Angsana New" w:hint="cs"/>
          <w:sz w:val="30"/>
          <w:szCs w:val="30"/>
          <w:cs/>
        </w:rPr>
        <w:t xml:space="preserve">ปี </w:t>
      </w:r>
      <w:r w:rsidR="00F505C9" w:rsidRPr="00A2193B">
        <w:rPr>
          <w:rFonts w:ascii="Angsana New" w:hAnsi="Angsana New" w:hint="cs"/>
          <w:sz w:val="30"/>
          <w:szCs w:val="30"/>
        </w:rPr>
        <w:t>256</w:t>
      </w:r>
      <w:r w:rsidR="00A2193B" w:rsidRPr="00A2193B">
        <w:rPr>
          <w:rFonts w:ascii="Angsana New" w:hAnsi="Angsana New"/>
          <w:sz w:val="30"/>
          <w:szCs w:val="30"/>
        </w:rPr>
        <w:t>7</w:t>
      </w:r>
      <w:r w:rsidR="00717442" w:rsidRPr="00A2193B">
        <w:rPr>
          <w:rFonts w:ascii="Angsana New" w:hAnsi="Angsana New" w:hint="cs"/>
          <w:sz w:val="30"/>
          <w:szCs w:val="30"/>
          <w:cs/>
        </w:rPr>
        <w:t xml:space="preserve"> จนถึงปี </w:t>
      </w:r>
      <w:r w:rsidR="00F505C9" w:rsidRPr="00A2193B">
        <w:rPr>
          <w:rFonts w:ascii="Angsana New" w:hAnsi="Angsana New" w:hint="cs"/>
          <w:sz w:val="30"/>
          <w:szCs w:val="30"/>
        </w:rPr>
        <w:t>25</w:t>
      </w:r>
      <w:r w:rsidR="00FF3659" w:rsidRPr="00A2193B">
        <w:rPr>
          <w:rFonts w:ascii="Angsana New" w:hAnsi="Angsana New"/>
          <w:sz w:val="30"/>
          <w:szCs w:val="30"/>
        </w:rPr>
        <w:t>7</w:t>
      </w:r>
      <w:r w:rsidR="00DC2051">
        <w:rPr>
          <w:rFonts w:ascii="Angsana New" w:hAnsi="Angsana New"/>
          <w:sz w:val="30"/>
          <w:szCs w:val="30"/>
        </w:rPr>
        <w:t>2</w:t>
      </w:r>
    </w:p>
    <w:p w14:paraId="0C1028EE" w14:textId="18324718" w:rsidR="007766C7" w:rsidRDefault="0077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E4103F" w14:textId="77777777" w:rsidR="00062D50" w:rsidRDefault="00062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4CCF38" w14:textId="77777777" w:rsidR="00062D50" w:rsidRDefault="00062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928C4B" w14:textId="77777777" w:rsidR="00062D50" w:rsidRDefault="00062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C711B0" w14:textId="77777777" w:rsidR="00062D50" w:rsidRPr="00987BA8" w:rsidRDefault="00062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2FEE449" w14:textId="1A7D44DC" w:rsidR="0015657B" w:rsidRPr="003D0302" w:rsidRDefault="0015657B" w:rsidP="00B0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3D0302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สินทรัพย์และหนี้สินภาษีเงินได้รอการตัดบัญชีที่แสดงในงบฐานะการเงิน ณ วันที่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="00F505C9" w:rsidRPr="00F505C9">
        <w:rPr>
          <w:rFonts w:ascii="Angsana New" w:hAnsi="Angsana New"/>
          <w:sz w:val="30"/>
          <w:szCs w:val="30"/>
        </w:rPr>
        <w:t>31</w:t>
      </w:r>
      <w:r w:rsidR="00FC7DDC" w:rsidRPr="003D0302">
        <w:rPr>
          <w:rFonts w:ascii="Angsana New" w:hAnsi="Angsana New"/>
          <w:sz w:val="30"/>
          <w:szCs w:val="30"/>
          <w:cs/>
        </w:rPr>
        <w:t xml:space="preserve"> </w:t>
      </w:r>
      <w:r w:rsidR="00837E3B" w:rsidRPr="003D0302">
        <w:rPr>
          <w:rFonts w:ascii="Angsana New" w:hAnsi="Angsana New"/>
          <w:sz w:val="30"/>
          <w:szCs w:val="30"/>
          <w:cs/>
        </w:rPr>
        <w:t xml:space="preserve">มีนาคม </w:t>
      </w:r>
      <w:r w:rsidR="00F505C9" w:rsidRPr="00F505C9">
        <w:rPr>
          <w:rFonts w:ascii="Angsana New" w:hAnsi="Angsana New"/>
          <w:sz w:val="30"/>
          <w:szCs w:val="30"/>
        </w:rPr>
        <w:t>256</w:t>
      </w:r>
      <w:r w:rsidR="00F61B05">
        <w:rPr>
          <w:rFonts w:ascii="Angsana New" w:hAnsi="Angsana New"/>
          <w:sz w:val="30"/>
          <w:szCs w:val="30"/>
        </w:rPr>
        <w:t>7</w:t>
      </w:r>
      <w:r w:rsidR="00A7711E"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และ</w:t>
      </w:r>
      <w:r w:rsidR="0072032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3D0302">
        <w:rPr>
          <w:rFonts w:ascii="Angsana New" w:hAnsi="Angsana New"/>
          <w:sz w:val="30"/>
          <w:szCs w:val="30"/>
        </w:rPr>
        <w:t xml:space="preserve">31 </w:t>
      </w:r>
      <w:r w:rsidR="00837E3B" w:rsidRPr="003D0302">
        <w:rPr>
          <w:rFonts w:ascii="Angsana New" w:hAnsi="Angsana New"/>
          <w:sz w:val="30"/>
          <w:szCs w:val="30"/>
          <w:cs/>
        </w:rPr>
        <w:t>ธัน</w:t>
      </w:r>
      <w:r w:rsidR="00557BCC" w:rsidRPr="003D0302">
        <w:rPr>
          <w:rFonts w:ascii="Angsana New" w:hAnsi="Angsana New"/>
          <w:sz w:val="30"/>
          <w:szCs w:val="30"/>
          <w:cs/>
        </w:rPr>
        <w:t xml:space="preserve">วาคม </w:t>
      </w:r>
      <w:r w:rsidR="00F505C9" w:rsidRPr="00F505C9">
        <w:rPr>
          <w:rFonts w:ascii="Angsana New" w:hAnsi="Angsana New"/>
          <w:sz w:val="30"/>
          <w:szCs w:val="30"/>
        </w:rPr>
        <w:t>256</w:t>
      </w:r>
      <w:r w:rsidR="00F61B05">
        <w:rPr>
          <w:rFonts w:ascii="Angsana New" w:hAnsi="Angsana New"/>
          <w:sz w:val="30"/>
          <w:szCs w:val="30"/>
        </w:rPr>
        <w:t>6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6788BCB4" w14:textId="77777777" w:rsidR="003D0302" w:rsidRPr="003D0302" w:rsidRDefault="003D0302" w:rsidP="003D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07" w:type="dxa"/>
        <w:tblInd w:w="-18" w:type="dxa"/>
        <w:tblLook w:val="0000" w:firstRow="0" w:lastRow="0" w:firstColumn="0" w:lastColumn="0" w:noHBand="0" w:noVBand="0"/>
      </w:tblPr>
      <w:tblGrid>
        <w:gridCol w:w="4252"/>
        <w:gridCol w:w="1247"/>
        <w:gridCol w:w="255"/>
        <w:gridCol w:w="1248"/>
        <w:gridCol w:w="255"/>
        <w:gridCol w:w="1247"/>
        <w:gridCol w:w="255"/>
        <w:gridCol w:w="1248"/>
      </w:tblGrid>
      <w:tr w:rsidR="003D0302" w:rsidRPr="003D0302" w14:paraId="251F1585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3BC2CB9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C54D3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302" w:rsidRPr="003D0302" w14:paraId="0D878868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4895440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1F94A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53DCA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020D0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302" w:rsidRPr="003D0302" w14:paraId="35F623FC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388C424" w14:textId="77777777"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52A4A" w14:textId="77777777" w:rsidR="00DA7D72" w:rsidRDefault="00DA7D7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50D9620F" w14:textId="5C4870AB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A7D7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B024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27BB5" w14:textId="77777777" w:rsidR="00DA7D72" w:rsidRDefault="00DA7D7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42D934FD" w14:textId="1135094D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A7D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9492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5F5C1" w14:textId="77777777" w:rsidR="00DA7D72" w:rsidRDefault="00DA7D7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  <w:p w14:paraId="269A6388" w14:textId="144243CA"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A7D7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91E9E" w14:textId="77777777"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F33903" w14:textId="77777777" w:rsidR="00DA7D72" w:rsidRDefault="00DA7D7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  <w:p w14:paraId="09484E72" w14:textId="47FEF469" w:rsidR="003D0302" w:rsidRPr="003D0302" w:rsidRDefault="003D0302" w:rsidP="00D5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DA7D7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D0302" w:rsidRPr="003D0302" w14:paraId="72D11A54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ECF59B5" w14:textId="77777777" w:rsidR="003D0302" w:rsidRPr="00823F42" w:rsidRDefault="003D0302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823F42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14275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24F43D8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A77EF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F07C3B9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C5703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0D300E2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59C11" w14:textId="77777777"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14:paraId="6C0876BA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AEC06C5" w14:textId="77777777" w:rsidR="00D50D7F" w:rsidRPr="007C55EC" w:rsidRDefault="00D50D7F" w:rsidP="000C61A5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BCC8FF4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61BB5C0E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6BC76BCF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C7FE586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3195334D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3DDE0D9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3207B070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D7F" w:rsidRPr="003D0302" w14:paraId="1F823883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BBFA6B2" w14:textId="77777777" w:rsidR="00D50D7F" w:rsidRPr="007C55EC" w:rsidRDefault="00D50D7F" w:rsidP="000C61A5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 w:rsidRPr="007C55EC">
              <w:rPr>
                <w:rFonts w:ascii="Angsana New" w:hAnsi="Angsana New"/>
                <w:sz w:val="30"/>
                <w:szCs w:val="30"/>
                <w:cs/>
              </w:rPr>
              <w:t xml:space="preserve">ถือเป็นค่าใช้จ่ายทางภาษี 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26ACE83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68134E1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55D68BE8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2C219FA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B6B455E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D50EDCF" w14:textId="77777777" w:rsidR="00D50D7F" w:rsidRPr="003D0302" w:rsidRDefault="00D50D7F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4BFDCB1" w14:textId="77777777" w:rsidR="00D50D7F" w:rsidRPr="003D0302" w:rsidRDefault="00D50D7F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1229" w:rsidRPr="003D0302" w14:paraId="36F0C3EA" w14:textId="77777777" w:rsidTr="002D12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1BEB4A2" w14:textId="057845B7" w:rsidR="002D1229" w:rsidRPr="003D0302" w:rsidRDefault="002D1229" w:rsidP="002D122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3D0302">
              <w:rPr>
                <w:rFonts w:ascii="Angsana New" w:hAnsi="Angsana New"/>
                <w:sz w:val="30"/>
                <w:szCs w:val="30"/>
                <w:cs/>
              </w:rPr>
              <w:t>มูลค่าของ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สินค้าคงเหลือที่</w:t>
            </w:r>
            <w:r w:rsidRPr="003D0302">
              <w:rPr>
                <w:rFonts w:ascii="Angsana New" w:hAnsi="Angsana New"/>
                <w:sz w:val="30"/>
                <w:szCs w:val="30"/>
                <w:cs/>
              </w:rPr>
              <w:t>เคลื่อนไหวช้า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และเสื่อมสภาพ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F264039" w14:textId="77777777" w:rsidR="002D1229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2489C9" w14:textId="1C193C2D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29">
              <w:rPr>
                <w:rFonts w:ascii="Angsana New" w:hAnsi="Angsana New"/>
                <w:sz w:val="30"/>
                <w:szCs w:val="30"/>
              </w:rPr>
              <w:t>10,855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0C6C32E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43A898F" w14:textId="7B800D6B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4BC2897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DE33A" w14:textId="1D113B2A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7B4">
              <w:rPr>
                <w:rFonts w:ascii="Angsana New" w:hAnsi="Angsana New"/>
                <w:sz w:val="30"/>
                <w:szCs w:val="30"/>
              </w:rPr>
              <w:t>10,855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FB2EEA7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E7A5A8D" w14:textId="7E05AE93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11,608</w:t>
            </w:r>
          </w:p>
        </w:tc>
      </w:tr>
      <w:tr w:rsidR="002D1229" w:rsidRPr="003D0302" w14:paraId="239F9F4A" w14:textId="77777777" w:rsidTr="002D12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D98C90A" w14:textId="21CB194B" w:rsidR="002D1229" w:rsidRPr="003D0302" w:rsidRDefault="002D1229" w:rsidP="002D122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และเงินลงทุนในบริษัทย่อย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4897268C" w14:textId="77777777" w:rsidR="003E2324" w:rsidRDefault="003E2324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9656716" w14:textId="7A2A6CA6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29">
              <w:rPr>
                <w:rFonts w:ascii="Angsana New" w:hAnsi="Angsana New"/>
                <w:sz w:val="30"/>
                <w:szCs w:val="30"/>
              </w:rPr>
              <w:t>9,358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230AAC2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6013A061" w14:textId="67443641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</w:t>
            </w:r>
            <w:r w:rsidR="00FD4CA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BFC8326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047CF" w14:textId="39177A8C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7B4">
              <w:rPr>
                <w:rFonts w:ascii="Angsana New" w:hAnsi="Angsana New"/>
                <w:sz w:val="30"/>
                <w:szCs w:val="30"/>
              </w:rPr>
              <w:t>8,502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A0FA58B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354E9B11" w14:textId="6FA37879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7,571</w:t>
            </w:r>
          </w:p>
        </w:tc>
      </w:tr>
      <w:tr w:rsidR="002D1229" w:rsidRPr="003D0302" w14:paraId="507C2325" w14:textId="77777777" w:rsidTr="002D12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DAE91A1" w14:textId="77777777" w:rsidR="002D1229" w:rsidRPr="003D0302" w:rsidRDefault="002D1229" w:rsidP="002D122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6D15ACB8" w14:textId="4D9E1A5A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29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39009E0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7D7BA1A" w14:textId="3DF9B016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A0B6EA8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0FC93" w14:textId="54C520DA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7B4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2064934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66331366" w14:textId="2C13C8A0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2D1229" w:rsidRPr="003D0302" w14:paraId="2A812D94" w14:textId="77777777" w:rsidTr="002D12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55D1C48" w14:textId="5D3702D9" w:rsidR="002D1229" w:rsidRPr="00745CE0" w:rsidRDefault="002D1229" w:rsidP="002D122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45CE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012C7D5" w14:textId="4565CB3B" w:rsidR="002D1229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29">
              <w:rPr>
                <w:rFonts w:ascii="Angsana New" w:hAnsi="Angsana New"/>
                <w:sz w:val="30"/>
                <w:szCs w:val="30"/>
              </w:rPr>
              <w:t>5,481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B88E969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E6F0902" w14:textId="41778EC8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4B95D7B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403A8" w14:textId="298A3CCA" w:rsidR="002D1229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7B4">
              <w:rPr>
                <w:rFonts w:ascii="Angsana New" w:hAnsi="Angsana New"/>
                <w:sz w:val="30"/>
                <w:szCs w:val="30"/>
              </w:rPr>
              <w:t>5,481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A4D4B47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724DB762" w14:textId="7003D3D3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5,441</w:t>
            </w:r>
          </w:p>
        </w:tc>
      </w:tr>
      <w:tr w:rsidR="002D1229" w:rsidRPr="003D0302" w14:paraId="6DC03320" w14:textId="77777777" w:rsidTr="002D12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8BE4DB9" w14:textId="77777777" w:rsidR="002D1229" w:rsidRPr="002A72EA" w:rsidRDefault="002D1229" w:rsidP="002D122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72EA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7B88C91" w14:textId="6D327CC9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29">
              <w:rPr>
                <w:rFonts w:ascii="Angsana New" w:hAnsi="Angsana New"/>
                <w:sz w:val="30"/>
                <w:szCs w:val="30"/>
              </w:rPr>
              <w:t>3,515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DF5991F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5200439B" w14:textId="23D5C8C0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3,420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F2E6932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6A5D6" w14:textId="374AD2F2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7B4">
              <w:rPr>
                <w:rFonts w:ascii="Angsana New" w:hAnsi="Angsana New"/>
                <w:sz w:val="30"/>
                <w:szCs w:val="30"/>
              </w:rPr>
              <w:t>3,286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294FA8D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085CDE13" w14:textId="079DDF35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3,207</w:t>
            </w:r>
          </w:p>
        </w:tc>
      </w:tr>
      <w:tr w:rsidR="002D1229" w:rsidRPr="003D0302" w14:paraId="68210942" w14:textId="77777777" w:rsidTr="002D12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EE73E61" w14:textId="3B32807D" w:rsidR="002D1229" w:rsidRPr="002A72EA" w:rsidRDefault="002D1229" w:rsidP="002D1229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53"/>
                <w:tab w:val="left" w:pos="2160"/>
              </w:tabs>
              <w:ind w:left="198" w:right="-43" w:hanging="19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5850B53A" w14:textId="44EA0981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29">
              <w:rPr>
                <w:rFonts w:ascii="Angsana New" w:hAnsi="Angsana New"/>
                <w:sz w:val="30"/>
                <w:szCs w:val="30"/>
              </w:rPr>
              <w:t>32,481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B454F6F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1D05153E" w14:textId="5A7CD1D9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70C9CAD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378AE" w14:textId="4C8B6548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7B4">
              <w:rPr>
                <w:rFonts w:ascii="Angsana New" w:hAnsi="Angsana New"/>
                <w:sz w:val="30"/>
                <w:szCs w:val="30"/>
              </w:rPr>
              <w:t>32,481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6999143" w14:textId="77777777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vAlign w:val="bottom"/>
          </w:tcPr>
          <w:p w14:paraId="5C66A050" w14:textId="14FD7A4D" w:rsidR="002D1229" w:rsidRPr="007C55EC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27,165</w:t>
            </w:r>
          </w:p>
        </w:tc>
      </w:tr>
      <w:tr w:rsidR="002D1229" w:rsidRPr="003D0302" w14:paraId="4208CC5C" w14:textId="77777777" w:rsidTr="002D122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176439F" w14:textId="77777777" w:rsidR="002D1229" w:rsidRPr="003D0302" w:rsidRDefault="002D1229" w:rsidP="002D1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CDAF1" w14:textId="617B75A6" w:rsidR="002D1229" w:rsidRPr="003D0302" w:rsidRDefault="002D1229" w:rsidP="002D122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229">
              <w:rPr>
                <w:rFonts w:ascii="Angsana New" w:hAnsi="Angsana New"/>
                <w:sz w:val="30"/>
                <w:szCs w:val="30"/>
              </w:rPr>
              <w:t>62,782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55382186" w14:textId="77777777" w:rsidR="002D1229" w:rsidRPr="003D0302" w:rsidRDefault="002D1229" w:rsidP="002D1229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6AEC14" w14:textId="0BDAFEC2" w:rsidR="002D1229" w:rsidRPr="007C55EC" w:rsidRDefault="002D1229" w:rsidP="002D1229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57,12</w:t>
            </w:r>
            <w:r w:rsidR="00FD4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51EFAE0E" w14:textId="77777777" w:rsidR="002D1229" w:rsidRPr="003D0302" w:rsidRDefault="002D1229" w:rsidP="002D1229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5336A" w14:textId="1AB94D0E" w:rsidR="002D1229" w:rsidRPr="003D0302" w:rsidRDefault="002D1229" w:rsidP="008817B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17B4">
              <w:rPr>
                <w:rFonts w:ascii="Angsana New" w:hAnsi="Angsana New"/>
                <w:sz w:val="30"/>
                <w:szCs w:val="30"/>
              </w:rPr>
              <w:t>61,697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3C24BAA" w14:textId="77777777" w:rsidR="002D1229" w:rsidRPr="003D0302" w:rsidRDefault="002D1229" w:rsidP="002D1229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D90CD" w14:textId="472D412A" w:rsidR="002D1229" w:rsidRPr="007C55EC" w:rsidRDefault="002D1229" w:rsidP="002D1229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56,084</w:t>
            </w:r>
          </w:p>
        </w:tc>
      </w:tr>
    </w:tbl>
    <w:p w14:paraId="61A2EEBB" w14:textId="77777777" w:rsidR="00823F42" w:rsidRPr="00823F42" w:rsidRDefault="00823F4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007" w:type="dxa"/>
        <w:tblInd w:w="-18" w:type="dxa"/>
        <w:tblLook w:val="0000" w:firstRow="0" w:lastRow="0" w:firstColumn="0" w:lastColumn="0" w:noHBand="0" w:noVBand="0"/>
      </w:tblPr>
      <w:tblGrid>
        <w:gridCol w:w="4252"/>
        <w:gridCol w:w="1247"/>
        <w:gridCol w:w="255"/>
        <w:gridCol w:w="1248"/>
        <w:gridCol w:w="255"/>
        <w:gridCol w:w="1247"/>
        <w:gridCol w:w="255"/>
        <w:gridCol w:w="1248"/>
      </w:tblGrid>
      <w:tr w:rsidR="00745CE0" w:rsidRPr="003D0302" w14:paraId="3CB231C1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6694AEA0" w14:textId="77777777" w:rsidR="00745CE0" w:rsidRPr="00823F42" w:rsidRDefault="00745CE0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823F42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70FC1BB8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12C05BC1" w14:textId="77777777" w:rsidR="00745CE0" w:rsidRPr="003D0302" w:rsidRDefault="00745CE0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788CC2F7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4B20855A" w14:textId="77777777" w:rsidR="00745CE0" w:rsidRPr="003D0302" w:rsidRDefault="00745CE0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39A89ED8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14E29372" w14:textId="77777777" w:rsidR="00745CE0" w:rsidRPr="003D0302" w:rsidRDefault="00745CE0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533F411F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14:paraId="67EBACAC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1B2B9DBF" w14:textId="77777777" w:rsidR="00745CE0" w:rsidRPr="003D0302" w:rsidRDefault="00745CE0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34F59B0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630A2B5" w14:textId="77777777"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52DED7A3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A0378E8" w14:textId="77777777"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02423D51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2370885" w14:textId="77777777"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544EA3B8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CE0" w:rsidRPr="003D0302" w14:paraId="672A022C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74C32BA" w14:textId="09921009" w:rsidR="00745CE0" w:rsidRPr="003D0302" w:rsidRDefault="00745CE0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</w:t>
            </w:r>
            <w:r w:rsidR="00C3627A">
              <w:rPr>
                <w:rFonts w:ascii="Angsana New" w:hAnsi="Angsana New" w:hint="cs"/>
                <w:sz w:val="30"/>
                <w:szCs w:val="30"/>
                <w:cs/>
              </w:rPr>
              <w:t>หรือรายได้ทางภาษี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2142E728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EAABE5A" w14:textId="77777777"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7554DDA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E985ECA" w14:textId="77777777"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</w:tcPr>
          <w:p w14:paraId="767946DE" w14:textId="77777777" w:rsidR="00745CE0" w:rsidRPr="003D0302" w:rsidRDefault="00745CE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5A0AA89" w14:textId="77777777" w:rsidR="00745CE0" w:rsidRPr="003D0302" w:rsidRDefault="00745CE0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</w:tcPr>
          <w:p w14:paraId="1FBB153A" w14:textId="77777777" w:rsidR="00745CE0" w:rsidRPr="007C55EC" w:rsidRDefault="00745CE0" w:rsidP="000C61A5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C70" w:rsidRPr="003D0302" w14:paraId="1701B638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332DADE8" w14:textId="6D0A6835" w:rsidR="00621C70" w:rsidRPr="003D0302" w:rsidRDefault="00621C70" w:rsidP="00621C7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7576D1" w14:textId="7C9B01DA" w:rsidR="00621C70" w:rsidRPr="003D0302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C3274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84FCC" w14:textId="188B3EE6" w:rsidR="00621C70" w:rsidRPr="007C55EC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EA4624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17E75" w14:textId="1308CE2B" w:rsidR="00621C70" w:rsidRPr="003D0302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6,759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AD553A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AB5C53" w14:textId="4C399AE7" w:rsidR="00621C70" w:rsidRPr="007C55EC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6,516</w:t>
            </w:r>
          </w:p>
        </w:tc>
      </w:tr>
      <w:tr w:rsidR="00621C70" w:rsidRPr="003D0302" w14:paraId="454F38A4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51A2435A" w14:textId="77777777" w:rsidR="00621C70" w:rsidRPr="003D0302" w:rsidRDefault="00621C70" w:rsidP="00621C70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FEA6B7" w14:textId="61A30194" w:rsidR="00621C70" w:rsidRPr="003D0302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4E9E36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184E64" w14:textId="25FA63BB" w:rsidR="00621C70" w:rsidRPr="007C55EC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424D3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58BF8" w14:textId="3C899AEB" w:rsidR="00621C70" w:rsidRPr="003D0302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7705A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7DFC91" w14:textId="0F6FD3FF" w:rsidR="00621C70" w:rsidRPr="007C55EC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</w:tr>
      <w:tr w:rsidR="00621C70" w:rsidRPr="003D0302" w14:paraId="4832C636" w14:textId="77777777" w:rsidTr="005E5349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0B3CCFFC" w14:textId="77777777" w:rsidR="00621C70" w:rsidRPr="003D0302" w:rsidRDefault="00621C70" w:rsidP="00621C7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03B94F" w14:textId="45806E7F" w:rsidR="00621C70" w:rsidRPr="003D0302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24E8DF79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D1DB48" w14:textId="4C11118D" w:rsidR="00621C70" w:rsidRPr="007C55EC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51D62715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A626E0" w14:textId="677FB3FF" w:rsidR="00621C70" w:rsidRPr="003D0302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442E1579" w14:textId="77777777" w:rsidR="00621C70" w:rsidRPr="003D0302" w:rsidRDefault="00621C70" w:rsidP="00621C70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AA257" w14:textId="692A9782" w:rsidR="00621C70" w:rsidRPr="007C55EC" w:rsidRDefault="00621C70" w:rsidP="00621C7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</w:tr>
    </w:tbl>
    <w:p w14:paraId="73C4DA96" w14:textId="39954F67" w:rsidR="003D121F" w:rsidRDefault="003D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61719CC" w14:textId="77777777" w:rsidR="007C1CC4" w:rsidRDefault="007C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AA70278" w14:textId="77777777" w:rsidR="007C1CC4" w:rsidRDefault="007C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D8E96BD" w14:textId="77777777" w:rsidR="007C1CC4" w:rsidRDefault="007C1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6202A68C" w14:textId="77777777" w:rsidR="0015657B" w:rsidRPr="00A6707E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A6707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A6707E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 w:rsidRPr="00A6707E">
        <w:rPr>
          <w:rFonts w:ascii="Angsana New" w:hAnsi="Angsana New"/>
          <w:b/>
          <w:bCs/>
          <w:color w:val="000000"/>
          <w:sz w:val="30"/>
          <w:szCs w:val="30"/>
          <w:cs/>
        </w:rPr>
        <w:t>ของ</w:t>
      </w:r>
      <w:r w:rsidR="0015657B" w:rsidRPr="00A6707E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14:paraId="1ABC4505" w14:textId="77777777" w:rsidR="004719C9" w:rsidRPr="00A6707E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3B08378" w14:textId="10459511" w:rsidR="00FC7DDC" w:rsidRPr="00A6707E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6707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7C1CC4" w:rsidRPr="00A6707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7C1CC4" w:rsidRPr="00A6707E">
        <w:rPr>
          <w:rFonts w:ascii="Angsana New" w:hAnsi="Angsana New"/>
          <w:sz w:val="30"/>
          <w:szCs w:val="30"/>
        </w:rPr>
        <w:t xml:space="preserve">31 </w:t>
      </w:r>
      <w:r w:rsidR="007C1CC4" w:rsidRPr="00A6707E">
        <w:rPr>
          <w:rFonts w:ascii="Angsana New" w:hAnsi="Angsana New"/>
          <w:sz w:val="30"/>
          <w:szCs w:val="30"/>
          <w:cs/>
        </w:rPr>
        <w:t xml:space="preserve">มีนาคม </w:t>
      </w:r>
      <w:r w:rsidR="007C1CC4" w:rsidRPr="00A6707E">
        <w:rPr>
          <w:rFonts w:ascii="Angsana New" w:hAnsi="Angsana New"/>
          <w:sz w:val="30"/>
          <w:szCs w:val="30"/>
        </w:rPr>
        <w:t xml:space="preserve">2567 </w:t>
      </w:r>
      <w:r w:rsidR="007C1CC4" w:rsidRPr="00A6707E">
        <w:rPr>
          <w:rFonts w:ascii="Angsana New" w:hAnsi="Angsana New"/>
          <w:sz w:val="30"/>
          <w:szCs w:val="30"/>
          <w:cs/>
        </w:rPr>
        <w:t xml:space="preserve">และ </w:t>
      </w:r>
      <w:r w:rsidR="007C1CC4" w:rsidRPr="00A6707E">
        <w:rPr>
          <w:rFonts w:ascii="Angsana New" w:hAnsi="Angsana New"/>
          <w:sz w:val="30"/>
          <w:szCs w:val="30"/>
        </w:rPr>
        <w:t>2566</w:t>
      </w:r>
      <w:r w:rsidR="007E682E" w:rsidRPr="00A6707E">
        <w:rPr>
          <w:rFonts w:ascii="Angsana New" w:hAnsi="Angsana New"/>
          <w:sz w:val="30"/>
          <w:szCs w:val="30"/>
          <w:cs/>
        </w:rPr>
        <w:t xml:space="preserve"> </w:t>
      </w:r>
      <w:r w:rsidRPr="00A6707E">
        <w:rPr>
          <w:rFonts w:ascii="Angsana New" w:hAnsi="Angsana New"/>
          <w:sz w:val="30"/>
          <w:szCs w:val="30"/>
          <w:cs/>
        </w:rPr>
        <w:t>มีดังนี้</w:t>
      </w:r>
    </w:p>
    <w:p w14:paraId="65B06457" w14:textId="77777777" w:rsidR="00745CE0" w:rsidRPr="00A6707E" w:rsidRDefault="00745CE0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610" w:type="dxa"/>
        <w:tblLook w:val="04A0" w:firstRow="1" w:lastRow="0" w:firstColumn="1" w:lastColumn="0" w:noHBand="0" w:noVBand="1"/>
      </w:tblPr>
      <w:tblGrid>
        <w:gridCol w:w="4309"/>
        <w:gridCol w:w="1134"/>
        <w:gridCol w:w="255"/>
        <w:gridCol w:w="1134"/>
        <w:gridCol w:w="255"/>
        <w:gridCol w:w="1134"/>
        <w:gridCol w:w="255"/>
        <w:gridCol w:w="1134"/>
      </w:tblGrid>
      <w:tr w:rsidR="00400580" w:rsidRPr="00A6707E" w14:paraId="56A13BDE" w14:textId="77777777" w:rsidTr="00A26D63">
        <w:tc>
          <w:tcPr>
            <w:tcW w:w="4309" w:type="dxa"/>
            <w:vAlign w:val="bottom"/>
          </w:tcPr>
          <w:p w14:paraId="3B063DF7" w14:textId="77777777" w:rsidR="00400580" w:rsidRPr="00A6707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7"/>
            <w:tcBorders>
              <w:bottom w:val="single" w:sz="4" w:space="0" w:color="auto"/>
            </w:tcBorders>
          </w:tcPr>
          <w:p w14:paraId="7983F6D5" w14:textId="77777777" w:rsidR="00400580" w:rsidRPr="00A6707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00580" w:rsidRPr="00A6707E" w14:paraId="1D55245E" w14:textId="77777777" w:rsidTr="00A26D63">
        <w:tc>
          <w:tcPr>
            <w:tcW w:w="4309" w:type="dxa"/>
            <w:vAlign w:val="bottom"/>
          </w:tcPr>
          <w:p w14:paraId="0282A279" w14:textId="77777777" w:rsidR="00400580" w:rsidRPr="00A6707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FA1DE" w14:textId="77777777" w:rsidR="00400580" w:rsidRPr="00A6707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11BE68" w14:textId="77777777" w:rsidR="00400580" w:rsidRPr="00A6707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276D1" w14:textId="77777777" w:rsidR="00400580" w:rsidRPr="00A6707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0580" w:rsidRPr="00A6707E" w14:paraId="4EAF21F3" w14:textId="77777777" w:rsidTr="00A26D63">
        <w:tc>
          <w:tcPr>
            <w:tcW w:w="4309" w:type="dxa"/>
            <w:vAlign w:val="bottom"/>
          </w:tcPr>
          <w:p w14:paraId="6660E81D" w14:textId="77777777" w:rsidR="00400580" w:rsidRPr="00A6707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B582B1" w14:textId="3B53B722" w:rsidR="00400580" w:rsidRPr="00A6707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256</w:t>
            </w:r>
            <w:r w:rsidR="00E949FC" w:rsidRPr="00A670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4639832" w14:textId="77777777" w:rsidR="00400580" w:rsidRPr="00A6707E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D26C1C" w14:textId="030508E3" w:rsidR="00400580" w:rsidRPr="00A6707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256</w:t>
            </w:r>
            <w:r w:rsidR="00E949FC" w:rsidRPr="00A6707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</w:tcPr>
          <w:p w14:paraId="528A65FB" w14:textId="77777777" w:rsidR="00400580" w:rsidRPr="00A6707E" w:rsidRDefault="00400580" w:rsidP="00745CE0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7391C" w14:textId="77909956" w:rsidR="00400580" w:rsidRPr="00A6707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256</w:t>
            </w:r>
            <w:r w:rsidR="00E949FC" w:rsidRPr="00A670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52D6A25D" w14:textId="77777777" w:rsidR="00400580" w:rsidRPr="00A6707E" w:rsidRDefault="00400580" w:rsidP="00745CE0">
            <w:pPr>
              <w:pStyle w:val="BodyText2"/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B6A9" w14:textId="10CEE088" w:rsidR="00400580" w:rsidRPr="00A6707E" w:rsidRDefault="00400580" w:rsidP="00E44BFD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256</w:t>
            </w:r>
            <w:r w:rsidR="00E949FC" w:rsidRPr="00A6707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949FC" w:rsidRPr="00A6707E" w14:paraId="3B8D43D2" w14:textId="77777777" w:rsidTr="00A26D63">
        <w:tc>
          <w:tcPr>
            <w:tcW w:w="4309" w:type="dxa"/>
            <w:vAlign w:val="bottom"/>
          </w:tcPr>
          <w:p w14:paraId="2FB635BB" w14:textId="77777777" w:rsidR="00E949FC" w:rsidRPr="00A6707E" w:rsidRDefault="00E949FC" w:rsidP="00E949FC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670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380139" w14:textId="53E0EE4F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17,483</w:t>
            </w:r>
          </w:p>
        </w:tc>
        <w:tc>
          <w:tcPr>
            <w:tcW w:w="255" w:type="dxa"/>
          </w:tcPr>
          <w:p w14:paraId="0B93F40D" w14:textId="77777777" w:rsidR="00E949FC" w:rsidRPr="00A6707E" w:rsidRDefault="00E949FC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065271" w14:textId="3661E68E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16,266</w:t>
            </w:r>
          </w:p>
        </w:tc>
        <w:tc>
          <w:tcPr>
            <w:tcW w:w="255" w:type="dxa"/>
          </w:tcPr>
          <w:p w14:paraId="7B9589F8" w14:textId="77777777" w:rsidR="00E949FC" w:rsidRPr="00A6707E" w:rsidRDefault="00E949FC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F5E4" w14:textId="2E20FA89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16,036</w:t>
            </w:r>
          </w:p>
        </w:tc>
        <w:tc>
          <w:tcPr>
            <w:tcW w:w="255" w:type="dxa"/>
            <w:vAlign w:val="bottom"/>
          </w:tcPr>
          <w:p w14:paraId="1517FCFA" w14:textId="77777777" w:rsidR="00E949FC" w:rsidRPr="00A6707E" w:rsidRDefault="00E949FC" w:rsidP="00E949FC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0D1CB" w14:textId="692C5D52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15,063</w:t>
            </w:r>
          </w:p>
        </w:tc>
      </w:tr>
      <w:tr w:rsidR="00E949FC" w:rsidRPr="00A6707E" w14:paraId="091F7C80" w14:textId="77777777" w:rsidTr="004E6A5F">
        <w:tc>
          <w:tcPr>
            <w:tcW w:w="4309" w:type="dxa"/>
            <w:vAlign w:val="bottom"/>
          </w:tcPr>
          <w:p w14:paraId="142F666C" w14:textId="77777777" w:rsidR="00E949FC" w:rsidRPr="00A6707E" w:rsidRDefault="00E949FC" w:rsidP="00E949FC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797907EF" w14:textId="4AE3B391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55" w:type="dxa"/>
          </w:tcPr>
          <w:p w14:paraId="33325FB3" w14:textId="77777777" w:rsidR="00E949FC" w:rsidRPr="00A6707E" w:rsidRDefault="00E949FC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8E23E1" w14:textId="5A28BB9A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55" w:type="dxa"/>
          </w:tcPr>
          <w:p w14:paraId="1E033E04" w14:textId="77777777" w:rsidR="00E949FC" w:rsidRPr="00A6707E" w:rsidRDefault="00E949FC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D6ED9AB" w14:textId="7471E9B5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55" w:type="dxa"/>
            <w:vAlign w:val="bottom"/>
          </w:tcPr>
          <w:p w14:paraId="20A17A7F" w14:textId="77777777" w:rsidR="00E949FC" w:rsidRPr="00A6707E" w:rsidRDefault="00E949FC" w:rsidP="00E949FC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DE519E6" w14:textId="3BB30196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281</w:t>
            </w:r>
          </w:p>
        </w:tc>
      </w:tr>
      <w:tr w:rsidR="00E949FC" w:rsidRPr="00A6707E" w14:paraId="7958B7D5" w14:textId="77777777" w:rsidTr="004E6A5F">
        <w:tc>
          <w:tcPr>
            <w:tcW w:w="4309" w:type="dxa"/>
            <w:vAlign w:val="bottom"/>
          </w:tcPr>
          <w:p w14:paraId="17F7FC5D" w14:textId="77777777" w:rsidR="00E949FC" w:rsidRPr="00A6707E" w:rsidRDefault="00E949FC" w:rsidP="00E949FC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9948AA" w14:textId="0E577FF7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55" w:type="dxa"/>
          </w:tcPr>
          <w:p w14:paraId="5685632B" w14:textId="77777777" w:rsidR="00E949FC" w:rsidRPr="00A6707E" w:rsidRDefault="00E949FC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3A586A" w14:textId="315DEF6E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55" w:type="dxa"/>
          </w:tcPr>
          <w:p w14:paraId="175EB4A6" w14:textId="77777777" w:rsidR="00E949FC" w:rsidRPr="00A6707E" w:rsidRDefault="00E949FC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450B7D" w14:textId="4921B034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55" w:type="dxa"/>
            <w:vAlign w:val="bottom"/>
          </w:tcPr>
          <w:p w14:paraId="1ED68351" w14:textId="77777777" w:rsidR="00E949FC" w:rsidRPr="00A6707E" w:rsidRDefault="00E949FC" w:rsidP="00E949FC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788A27" w14:textId="7865A171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E949FC" w:rsidRPr="00A6707E" w14:paraId="380C968F" w14:textId="77777777" w:rsidTr="00A26D63">
        <w:tc>
          <w:tcPr>
            <w:tcW w:w="4309" w:type="dxa"/>
            <w:vAlign w:val="bottom"/>
          </w:tcPr>
          <w:p w14:paraId="15013609" w14:textId="77777777" w:rsidR="00E949FC" w:rsidRPr="00A6707E" w:rsidRDefault="00E949FC" w:rsidP="00E949F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  <w:p w14:paraId="5B915306" w14:textId="6E379BE1" w:rsidR="00E949FC" w:rsidRPr="00A6707E" w:rsidRDefault="00E949FC" w:rsidP="00E949F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AF5B4" w14:textId="5629BF2F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55" w:type="dxa"/>
          </w:tcPr>
          <w:p w14:paraId="1820E325" w14:textId="77777777" w:rsidR="00E949FC" w:rsidRPr="00A6707E" w:rsidRDefault="00E949FC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6B385" w14:textId="39243A7F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55" w:type="dxa"/>
          </w:tcPr>
          <w:p w14:paraId="3C11CE2F" w14:textId="77777777" w:rsidR="00E949FC" w:rsidRPr="00A6707E" w:rsidRDefault="00E949FC" w:rsidP="00E949FC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1FA4E3" w14:textId="4BC3A500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255" w:type="dxa"/>
            <w:vAlign w:val="bottom"/>
          </w:tcPr>
          <w:p w14:paraId="63055AB3" w14:textId="77777777" w:rsidR="00E949FC" w:rsidRPr="00A6707E" w:rsidRDefault="00E949FC" w:rsidP="00E949FC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7574BE" w14:textId="12024EDA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E949FC" w:rsidRPr="00A6707E" w14:paraId="13040D35" w14:textId="77777777" w:rsidTr="004E6A5F">
        <w:tc>
          <w:tcPr>
            <w:tcW w:w="4309" w:type="dxa"/>
            <w:vAlign w:val="bottom"/>
          </w:tcPr>
          <w:p w14:paraId="55F8B740" w14:textId="003E5E26" w:rsidR="00E949FC" w:rsidRPr="00A6707E" w:rsidRDefault="00E949FC" w:rsidP="00E949F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A6707E">
              <w:rPr>
                <w:rFonts w:ascii="Angsana New" w:hAnsi="Angsana New"/>
                <w:sz w:val="30"/>
                <w:szCs w:val="30"/>
              </w:rPr>
              <w:t>31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9B0125" w14:textId="226A3134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18,003</w:t>
            </w:r>
          </w:p>
        </w:tc>
        <w:tc>
          <w:tcPr>
            <w:tcW w:w="255" w:type="dxa"/>
          </w:tcPr>
          <w:p w14:paraId="7287BBAF" w14:textId="77777777" w:rsidR="00E949FC" w:rsidRPr="00A6707E" w:rsidRDefault="00E949FC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C382135" w14:textId="109C3016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16,729</w:t>
            </w:r>
          </w:p>
        </w:tc>
        <w:tc>
          <w:tcPr>
            <w:tcW w:w="255" w:type="dxa"/>
          </w:tcPr>
          <w:p w14:paraId="705ED92D" w14:textId="77777777" w:rsidR="00E949FC" w:rsidRPr="00A6707E" w:rsidRDefault="00E949FC" w:rsidP="00E949FC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E74E9" w14:textId="3FCE2266" w:rsidR="00E949FC" w:rsidRPr="00A6707E" w:rsidRDefault="002C29B7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16,430</w:t>
            </w:r>
          </w:p>
        </w:tc>
        <w:tc>
          <w:tcPr>
            <w:tcW w:w="255" w:type="dxa"/>
            <w:vAlign w:val="bottom"/>
          </w:tcPr>
          <w:p w14:paraId="0297AEF1" w14:textId="77777777" w:rsidR="00E949FC" w:rsidRPr="00A6707E" w:rsidRDefault="00E949FC" w:rsidP="00E949FC">
            <w:pPr>
              <w:pStyle w:val="BodyText2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120C" w14:textId="4308D8FB" w:rsidR="00E949FC" w:rsidRPr="00A6707E" w:rsidRDefault="00E949FC" w:rsidP="00E949FC">
            <w:pPr>
              <w:pStyle w:val="BodyText2"/>
              <w:tabs>
                <w:tab w:val="left" w:pos="652"/>
              </w:tabs>
              <w:ind w:left="0" w:right="101" w:firstLine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15,422</w:t>
            </w:r>
          </w:p>
        </w:tc>
      </w:tr>
    </w:tbl>
    <w:p w14:paraId="1D7B549C" w14:textId="77777777" w:rsidR="00CD289A" w:rsidRPr="00A6707E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0EBAE06" w14:textId="77777777" w:rsidR="00406B08" w:rsidRPr="00A6707E" w:rsidRDefault="00406B08" w:rsidP="00406B08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  <w:r w:rsidRPr="00A6707E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14:paraId="0C7FD80D" w14:textId="77777777" w:rsidR="00406B08" w:rsidRPr="00A6707E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1F902339" w14:textId="3A0C76BA" w:rsidR="00406B08" w:rsidRPr="00A6707E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6707E">
        <w:rPr>
          <w:rFonts w:ascii="Angsana New" w:hAnsi="Angsana New"/>
          <w:sz w:val="30"/>
          <w:szCs w:val="30"/>
          <w:cs/>
        </w:rPr>
        <w:t>อัตราคิดลด</w:t>
      </w:r>
      <w:r w:rsidRPr="00A6707E">
        <w:rPr>
          <w:rFonts w:ascii="Angsana New" w:hAnsi="Angsana New"/>
          <w:sz w:val="30"/>
          <w:szCs w:val="30"/>
          <w:cs/>
        </w:rPr>
        <w:tab/>
      </w:r>
      <w:r w:rsidRPr="00A6707E">
        <w:rPr>
          <w:rFonts w:ascii="Angsana New" w:hAnsi="Angsana New"/>
          <w:sz w:val="30"/>
          <w:szCs w:val="30"/>
          <w:cs/>
        </w:rPr>
        <w:tab/>
      </w:r>
      <w:r w:rsidR="00A6707E" w:rsidRPr="00A6707E">
        <w:rPr>
          <w:rFonts w:ascii="Angsana New" w:hAnsi="Angsana New"/>
          <w:sz w:val="30"/>
          <w:szCs w:val="30"/>
        </w:rPr>
        <w:tab/>
      </w:r>
      <w:r w:rsidRPr="00A6707E">
        <w:rPr>
          <w:rFonts w:ascii="Angsana New" w:hAnsi="Angsana New"/>
          <w:sz w:val="30"/>
          <w:szCs w:val="30"/>
          <w:cs/>
        </w:rPr>
        <w:t xml:space="preserve">ร้อยละ </w:t>
      </w:r>
      <w:r w:rsidRPr="00A6707E">
        <w:rPr>
          <w:rFonts w:ascii="Angsana New" w:hAnsi="Angsana New"/>
          <w:sz w:val="30"/>
          <w:szCs w:val="30"/>
        </w:rPr>
        <w:t>2.65</w:t>
      </w:r>
      <w:r w:rsidRPr="00A6707E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A6707E">
        <w:rPr>
          <w:rFonts w:ascii="Angsana New" w:hAnsi="Angsana New"/>
          <w:sz w:val="30"/>
          <w:szCs w:val="30"/>
        </w:rPr>
        <w:t>2567</w:t>
      </w:r>
      <w:r w:rsidRPr="00A6707E">
        <w:rPr>
          <w:rFonts w:ascii="Angsana New" w:hAnsi="Angsana New"/>
          <w:sz w:val="30"/>
          <w:szCs w:val="30"/>
          <w:cs/>
        </w:rPr>
        <w:t xml:space="preserve"> และ </w:t>
      </w:r>
      <w:r w:rsidRPr="00A6707E">
        <w:rPr>
          <w:rFonts w:ascii="Angsana New" w:hAnsi="Angsana New"/>
          <w:sz w:val="30"/>
          <w:szCs w:val="30"/>
        </w:rPr>
        <w:t>2566</w:t>
      </w:r>
      <w:r w:rsidRPr="00A6707E">
        <w:rPr>
          <w:rFonts w:ascii="Angsana New" w:hAnsi="Angsana New"/>
          <w:sz w:val="30"/>
          <w:szCs w:val="30"/>
          <w:cs/>
        </w:rPr>
        <w:t xml:space="preserve"> - บริษัทใหญ่</w:t>
      </w:r>
    </w:p>
    <w:p w14:paraId="77A3F388" w14:textId="61E6224B" w:rsidR="00406B08" w:rsidRPr="00A6707E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6707E">
        <w:rPr>
          <w:rFonts w:ascii="Angsana New" w:hAnsi="Angsana New"/>
          <w:sz w:val="30"/>
          <w:szCs w:val="30"/>
          <w:cs/>
        </w:rPr>
        <w:tab/>
      </w:r>
      <w:r w:rsidRPr="00A6707E">
        <w:rPr>
          <w:rFonts w:ascii="Angsana New" w:hAnsi="Angsana New"/>
          <w:sz w:val="30"/>
          <w:szCs w:val="30"/>
          <w:cs/>
        </w:rPr>
        <w:tab/>
      </w:r>
      <w:r w:rsidRPr="00A6707E">
        <w:rPr>
          <w:rFonts w:ascii="Angsana New" w:hAnsi="Angsana New"/>
          <w:sz w:val="30"/>
          <w:szCs w:val="30"/>
          <w:cs/>
        </w:rPr>
        <w:tab/>
      </w:r>
      <w:r w:rsidR="00A6707E" w:rsidRPr="00A6707E">
        <w:rPr>
          <w:rFonts w:ascii="Angsana New" w:hAnsi="Angsana New"/>
          <w:sz w:val="30"/>
          <w:szCs w:val="30"/>
        </w:rPr>
        <w:tab/>
      </w:r>
      <w:r w:rsidRPr="00A6707E">
        <w:rPr>
          <w:rFonts w:ascii="Angsana New" w:hAnsi="Angsana New"/>
          <w:sz w:val="30"/>
          <w:szCs w:val="30"/>
          <w:cs/>
        </w:rPr>
        <w:t xml:space="preserve">ร้อยละ </w:t>
      </w:r>
      <w:r w:rsidRPr="00A6707E">
        <w:rPr>
          <w:rFonts w:ascii="Angsana New" w:hAnsi="Angsana New"/>
          <w:sz w:val="30"/>
          <w:szCs w:val="30"/>
        </w:rPr>
        <w:t>2.</w:t>
      </w:r>
      <w:r w:rsidR="00FE187E" w:rsidRPr="00FE187E">
        <w:rPr>
          <w:rFonts w:ascii="Angsana New" w:hAnsi="Angsana New"/>
          <w:sz w:val="30"/>
          <w:szCs w:val="30"/>
        </w:rPr>
        <w:t>52</w:t>
      </w:r>
      <w:r w:rsidRPr="00A6707E">
        <w:rPr>
          <w:rFonts w:ascii="Angsana New" w:hAnsi="Angsana New"/>
          <w:sz w:val="30"/>
          <w:szCs w:val="30"/>
        </w:rPr>
        <w:t>-3.16</w:t>
      </w:r>
      <w:r w:rsidRPr="00A6707E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A6707E">
        <w:rPr>
          <w:rFonts w:ascii="Angsana New" w:hAnsi="Angsana New"/>
          <w:sz w:val="30"/>
          <w:szCs w:val="30"/>
        </w:rPr>
        <w:t>256</w:t>
      </w:r>
      <w:r w:rsidR="00A6707E" w:rsidRPr="00A6707E">
        <w:rPr>
          <w:rFonts w:ascii="Angsana New" w:hAnsi="Angsana New"/>
          <w:sz w:val="30"/>
          <w:szCs w:val="30"/>
        </w:rPr>
        <w:t>7</w:t>
      </w:r>
      <w:r w:rsidRPr="00A6707E">
        <w:rPr>
          <w:rFonts w:ascii="Angsana New" w:hAnsi="Angsana New"/>
          <w:sz w:val="30"/>
          <w:szCs w:val="30"/>
          <w:cs/>
        </w:rPr>
        <w:t xml:space="preserve"> และ </w:t>
      </w:r>
      <w:r w:rsidRPr="00A6707E">
        <w:rPr>
          <w:rFonts w:ascii="Angsana New" w:hAnsi="Angsana New"/>
          <w:sz w:val="30"/>
          <w:szCs w:val="30"/>
        </w:rPr>
        <w:t>256</w:t>
      </w:r>
      <w:r w:rsidR="00A6707E" w:rsidRPr="00A6707E">
        <w:rPr>
          <w:rFonts w:ascii="Angsana New" w:hAnsi="Angsana New"/>
          <w:sz w:val="30"/>
          <w:szCs w:val="30"/>
        </w:rPr>
        <w:t>6</w:t>
      </w:r>
      <w:r w:rsidRPr="00A6707E">
        <w:rPr>
          <w:rFonts w:ascii="Angsana New" w:hAnsi="Angsana New"/>
          <w:sz w:val="30"/>
          <w:szCs w:val="30"/>
          <w:cs/>
        </w:rPr>
        <w:t xml:space="preserve"> - บริษัทย่อย</w:t>
      </w:r>
    </w:p>
    <w:p w14:paraId="67C2A097" w14:textId="0B4605B1" w:rsidR="00406B08" w:rsidRPr="00A6707E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6707E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A6707E">
        <w:rPr>
          <w:rFonts w:ascii="Angsana New" w:hAnsi="Angsana New"/>
          <w:sz w:val="30"/>
          <w:szCs w:val="30"/>
          <w:cs/>
        </w:rPr>
        <w:tab/>
      </w:r>
      <w:r w:rsidR="00A6707E" w:rsidRPr="00A6707E">
        <w:rPr>
          <w:rFonts w:ascii="Angsana New" w:hAnsi="Angsana New"/>
          <w:sz w:val="30"/>
          <w:szCs w:val="30"/>
        </w:rPr>
        <w:tab/>
      </w:r>
      <w:r w:rsidRPr="00A6707E">
        <w:rPr>
          <w:rFonts w:ascii="Angsana New" w:hAnsi="Angsana New"/>
          <w:sz w:val="30"/>
          <w:szCs w:val="30"/>
          <w:cs/>
        </w:rPr>
        <w:t xml:space="preserve">ร้อยละ </w:t>
      </w:r>
      <w:r w:rsidRPr="00A6707E">
        <w:rPr>
          <w:rFonts w:ascii="Angsana New" w:hAnsi="Angsana New"/>
          <w:sz w:val="30"/>
          <w:szCs w:val="30"/>
        </w:rPr>
        <w:t>3</w:t>
      </w:r>
      <w:r w:rsidRPr="00A6707E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A6707E">
        <w:rPr>
          <w:rFonts w:ascii="Angsana New" w:hAnsi="Angsana New"/>
          <w:sz w:val="30"/>
          <w:szCs w:val="30"/>
        </w:rPr>
        <w:t>256</w:t>
      </w:r>
      <w:r w:rsidR="00A6707E" w:rsidRPr="00A6707E">
        <w:rPr>
          <w:rFonts w:ascii="Angsana New" w:hAnsi="Angsana New"/>
          <w:sz w:val="30"/>
          <w:szCs w:val="30"/>
        </w:rPr>
        <w:t>7</w:t>
      </w:r>
      <w:r w:rsidRPr="00A6707E">
        <w:rPr>
          <w:rFonts w:ascii="Angsana New" w:hAnsi="Angsana New"/>
          <w:sz w:val="30"/>
          <w:szCs w:val="30"/>
          <w:cs/>
        </w:rPr>
        <w:t xml:space="preserve"> และ </w:t>
      </w:r>
      <w:r w:rsidRPr="00A6707E">
        <w:rPr>
          <w:rFonts w:ascii="Angsana New" w:hAnsi="Angsana New"/>
          <w:sz w:val="30"/>
          <w:szCs w:val="30"/>
        </w:rPr>
        <w:t>256</w:t>
      </w:r>
      <w:r w:rsidR="00A6707E" w:rsidRPr="00A6707E">
        <w:rPr>
          <w:rFonts w:ascii="Angsana New" w:hAnsi="Angsana New"/>
          <w:sz w:val="30"/>
          <w:szCs w:val="30"/>
        </w:rPr>
        <w:t>6</w:t>
      </w:r>
      <w:r w:rsidRPr="00A6707E">
        <w:rPr>
          <w:rFonts w:ascii="Angsana New" w:hAnsi="Angsana New"/>
          <w:sz w:val="30"/>
          <w:szCs w:val="30"/>
          <w:cs/>
        </w:rPr>
        <w:t xml:space="preserve"> - บริษัทใหญ่</w:t>
      </w:r>
    </w:p>
    <w:p w14:paraId="3097A82F" w14:textId="198529B9" w:rsidR="00406B08" w:rsidRPr="00A6707E" w:rsidRDefault="00406B08" w:rsidP="00A6707E">
      <w:pPr>
        <w:pStyle w:val="BodyText2"/>
        <w:ind w:left="2284"/>
        <w:jc w:val="thaiDistribute"/>
        <w:rPr>
          <w:rFonts w:ascii="Angsana New" w:hAnsi="Angsana New"/>
          <w:sz w:val="30"/>
          <w:szCs w:val="30"/>
          <w:cs/>
        </w:rPr>
      </w:pPr>
      <w:r w:rsidRPr="00A6707E">
        <w:rPr>
          <w:rFonts w:ascii="Angsana New" w:hAnsi="Angsana New"/>
          <w:sz w:val="30"/>
          <w:szCs w:val="30"/>
          <w:cs/>
        </w:rPr>
        <w:t xml:space="preserve">ร้อยละ </w:t>
      </w:r>
      <w:r w:rsidRPr="00A6707E">
        <w:rPr>
          <w:rFonts w:ascii="Angsana New" w:hAnsi="Angsana New"/>
          <w:sz w:val="30"/>
          <w:szCs w:val="30"/>
        </w:rPr>
        <w:t>5</w:t>
      </w:r>
      <w:r w:rsidRPr="00A6707E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A6707E">
        <w:rPr>
          <w:rFonts w:ascii="Angsana New" w:hAnsi="Angsana New"/>
          <w:sz w:val="30"/>
          <w:szCs w:val="30"/>
        </w:rPr>
        <w:t>256</w:t>
      </w:r>
      <w:r w:rsidR="00A6707E" w:rsidRPr="00A6707E">
        <w:rPr>
          <w:rFonts w:ascii="Angsana New" w:hAnsi="Angsana New"/>
          <w:sz w:val="30"/>
          <w:szCs w:val="30"/>
        </w:rPr>
        <w:t>7</w:t>
      </w:r>
      <w:r w:rsidRPr="00A6707E">
        <w:rPr>
          <w:rFonts w:ascii="Angsana New" w:hAnsi="Angsana New"/>
          <w:sz w:val="30"/>
          <w:szCs w:val="30"/>
          <w:cs/>
        </w:rPr>
        <w:t xml:space="preserve"> และ </w:t>
      </w:r>
      <w:r w:rsidRPr="00A6707E">
        <w:rPr>
          <w:rFonts w:ascii="Angsana New" w:hAnsi="Angsana New"/>
          <w:sz w:val="30"/>
          <w:szCs w:val="30"/>
        </w:rPr>
        <w:t>256</w:t>
      </w:r>
      <w:r w:rsidR="00A6707E" w:rsidRPr="00A6707E">
        <w:rPr>
          <w:rFonts w:ascii="Angsana New" w:hAnsi="Angsana New"/>
          <w:sz w:val="30"/>
          <w:szCs w:val="30"/>
        </w:rPr>
        <w:t>6</w:t>
      </w:r>
      <w:r w:rsidRPr="00A6707E">
        <w:rPr>
          <w:rFonts w:ascii="Angsana New" w:hAnsi="Angsana New"/>
          <w:sz w:val="30"/>
          <w:szCs w:val="30"/>
          <w:cs/>
        </w:rPr>
        <w:t xml:space="preserve"> - บริษัทย่อย</w:t>
      </w:r>
    </w:p>
    <w:p w14:paraId="451BD90F" w14:textId="65648742" w:rsidR="00406B08" w:rsidRPr="00A6707E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6707E">
        <w:rPr>
          <w:rFonts w:ascii="Angsana New" w:hAnsi="Angsana New"/>
          <w:sz w:val="30"/>
          <w:szCs w:val="30"/>
          <w:cs/>
        </w:rPr>
        <w:t>อัตราการหมุนเวียน</w:t>
      </w:r>
      <w:r w:rsidR="00A6707E" w:rsidRPr="00A6707E">
        <w:rPr>
          <w:rFonts w:ascii="Angsana New" w:hAnsi="Angsana New"/>
          <w:sz w:val="30"/>
          <w:szCs w:val="30"/>
          <w:cs/>
        </w:rPr>
        <w:t>ของพนักงาน</w:t>
      </w:r>
      <w:r w:rsidRPr="00A6707E">
        <w:rPr>
          <w:rFonts w:ascii="Angsana New" w:hAnsi="Angsana New"/>
          <w:sz w:val="30"/>
          <w:szCs w:val="30"/>
          <w:cs/>
        </w:rPr>
        <w:tab/>
      </w:r>
      <w:r w:rsidRPr="00A6707E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A6707E">
        <w:rPr>
          <w:rFonts w:ascii="Angsana New" w:hAnsi="Angsana New"/>
          <w:spacing w:val="-2"/>
          <w:sz w:val="30"/>
          <w:szCs w:val="30"/>
        </w:rPr>
        <w:t>8</w:t>
      </w:r>
      <w:r w:rsidRPr="00A6707E">
        <w:rPr>
          <w:rFonts w:ascii="Angsana New" w:hAnsi="Angsana New"/>
          <w:spacing w:val="-2"/>
          <w:sz w:val="30"/>
          <w:szCs w:val="30"/>
          <w:cs/>
        </w:rPr>
        <w:t>-</w:t>
      </w:r>
      <w:r w:rsidRPr="00A6707E">
        <w:rPr>
          <w:rFonts w:ascii="Angsana New" w:hAnsi="Angsana New"/>
          <w:spacing w:val="-2"/>
          <w:sz w:val="30"/>
          <w:szCs w:val="30"/>
        </w:rPr>
        <w:t>40</w:t>
      </w:r>
      <w:r w:rsidRPr="00A6707E">
        <w:rPr>
          <w:rFonts w:ascii="Angsana New" w:hAnsi="Angsana New"/>
          <w:spacing w:val="-2"/>
          <w:sz w:val="30"/>
          <w:szCs w:val="30"/>
          <w:cs/>
        </w:rPr>
        <w:t xml:space="preserve"> ต่อปีในปี </w:t>
      </w:r>
      <w:r w:rsidRPr="00A6707E">
        <w:rPr>
          <w:rFonts w:ascii="Angsana New" w:hAnsi="Angsana New"/>
          <w:spacing w:val="-2"/>
          <w:sz w:val="30"/>
          <w:szCs w:val="30"/>
        </w:rPr>
        <w:t>256</w:t>
      </w:r>
      <w:r w:rsidR="00A6707E" w:rsidRPr="00A6707E">
        <w:rPr>
          <w:rFonts w:ascii="Angsana New" w:hAnsi="Angsana New"/>
          <w:spacing w:val="-2"/>
          <w:sz w:val="30"/>
          <w:szCs w:val="30"/>
        </w:rPr>
        <w:t>7</w:t>
      </w:r>
      <w:r w:rsidRPr="00A6707E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A6707E">
        <w:rPr>
          <w:rFonts w:ascii="Angsana New" w:hAnsi="Angsana New"/>
          <w:spacing w:val="-2"/>
          <w:sz w:val="30"/>
          <w:szCs w:val="30"/>
        </w:rPr>
        <w:t>256</w:t>
      </w:r>
      <w:r w:rsidR="00A6707E" w:rsidRPr="00A6707E">
        <w:rPr>
          <w:rFonts w:ascii="Angsana New" w:hAnsi="Angsana New"/>
          <w:spacing w:val="-2"/>
          <w:sz w:val="30"/>
          <w:szCs w:val="30"/>
        </w:rPr>
        <w:t>6</w:t>
      </w:r>
      <w:r w:rsidRPr="00A6707E">
        <w:rPr>
          <w:rFonts w:ascii="Angsana New" w:hAnsi="Angsana New"/>
          <w:spacing w:val="-2"/>
          <w:sz w:val="30"/>
          <w:szCs w:val="30"/>
          <w:cs/>
        </w:rPr>
        <w:t xml:space="preserve"> - บริษัทใหญ่</w:t>
      </w:r>
    </w:p>
    <w:p w14:paraId="5862E0F3" w14:textId="56BDFCB2" w:rsidR="00406B08" w:rsidRPr="00A6707E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6707E">
        <w:rPr>
          <w:rFonts w:ascii="Angsana New" w:hAnsi="Angsana New"/>
          <w:sz w:val="30"/>
          <w:szCs w:val="30"/>
        </w:rPr>
        <w:tab/>
      </w:r>
      <w:r w:rsidRPr="00A6707E">
        <w:rPr>
          <w:rFonts w:ascii="Angsana New" w:hAnsi="Angsana New"/>
          <w:sz w:val="30"/>
          <w:szCs w:val="30"/>
        </w:rPr>
        <w:tab/>
      </w:r>
      <w:r w:rsidR="00A6707E" w:rsidRPr="00A6707E">
        <w:rPr>
          <w:rFonts w:ascii="Angsana New" w:hAnsi="Angsana New"/>
          <w:sz w:val="30"/>
          <w:szCs w:val="30"/>
        </w:rPr>
        <w:tab/>
      </w:r>
      <w:r w:rsidR="00A6707E" w:rsidRPr="00A6707E">
        <w:rPr>
          <w:rFonts w:ascii="Angsana New" w:hAnsi="Angsana New"/>
          <w:sz w:val="30"/>
          <w:szCs w:val="30"/>
        </w:rPr>
        <w:tab/>
      </w:r>
      <w:r w:rsidRPr="00A6707E">
        <w:rPr>
          <w:rFonts w:ascii="Angsana New" w:hAnsi="Angsana New"/>
          <w:sz w:val="30"/>
          <w:szCs w:val="30"/>
          <w:cs/>
        </w:rPr>
        <w:t xml:space="preserve">ร้อยละ </w:t>
      </w:r>
      <w:r w:rsidRPr="00A6707E">
        <w:rPr>
          <w:rFonts w:ascii="Angsana New" w:hAnsi="Angsana New"/>
          <w:sz w:val="30"/>
          <w:szCs w:val="30"/>
        </w:rPr>
        <w:t>2</w:t>
      </w:r>
      <w:r w:rsidRPr="00A6707E">
        <w:rPr>
          <w:rFonts w:ascii="Angsana New" w:hAnsi="Angsana New"/>
          <w:sz w:val="30"/>
          <w:szCs w:val="30"/>
          <w:cs/>
        </w:rPr>
        <w:t>-</w:t>
      </w:r>
      <w:r w:rsidRPr="00A6707E">
        <w:rPr>
          <w:rFonts w:ascii="Angsana New" w:hAnsi="Angsana New"/>
          <w:sz w:val="30"/>
          <w:szCs w:val="30"/>
        </w:rPr>
        <w:t>23</w:t>
      </w:r>
      <w:r w:rsidRPr="00A6707E">
        <w:rPr>
          <w:rFonts w:ascii="Angsana New" w:hAnsi="Angsana New"/>
          <w:sz w:val="30"/>
          <w:szCs w:val="30"/>
          <w:cs/>
        </w:rPr>
        <w:t xml:space="preserve"> ต่อปีในปี </w:t>
      </w:r>
      <w:r w:rsidRPr="00A6707E">
        <w:rPr>
          <w:rFonts w:ascii="Angsana New" w:hAnsi="Angsana New"/>
          <w:sz w:val="30"/>
          <w:szCs w:val="30"/>
        </w:rPr>
        <w:t>256</w:t>
      </w:r>
      <w:r w:rsidR="00A6707E" w:rsidRPr="00A6707E">
        <w:rPr>
          <w:rFonts w:ascii="Angsana New" w:hAnsi="Angsana New"/>
          <w:sz w:val="30"/>
          <w:szCs w:val="30"/>
        </w:rPr>
        <w:t>7</w:t>
      </w:r>
      <w:r w:rsidRPr="00A6707E">
        <w:rPr>
          <w:rFonts w:ascii="Angsana New" w:hAnsi="Angsana New"/>
          <w:sz w:val="30"/>
          <w:szCs w:val="30"/>
          <w:cs/>
        </w:rPr>
        <w:t xml:space="preserve"> </w:t>
      </w:r>
      <w:r w:rsidRPr="00A6707E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A6707E">
        <w:rPr>
          <w:rFonts w:ascii="Angsana New" w:hAnsi="Angsana New"/>
          <w:spacing w:val="-2"/>
          <w:sz w:val="30"/>
          <w:szCs w:val="30"/>
        </w:rPr>
        <w:t>256</w:t>
      </w:r>
      <w:r w:rsidR="00A6707E" w:rsidRPr="00A6707E">
        <w:rPr>
          <w:rFonts w:ascii="Angsana New" w:hAnsi="Angsana New"/>
          <w:spacing w:val="-2"/>
          <w:sz w:val="30"/>
          <w:szCs w:val="30"/>
        </w:rPr>
        <w:t>6</w:t>
      </w:r>
      <w:r w:rsidRPr="00A670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6707E">
        <w:rPr>
          <w:rFonts w:ascii="Angsana New" w:hAnsi="Angsana New"/>
          <w:sz w:val="30"/>
          <w:szCs w:val="30"/>
          <w:cs/>
        </w:rPr>
        <w:t>- บริษัทย่อย</w:t>
      </w:r>
    </w:p>
    <w:p w14:paraId="645CB593" w14:textId="77777777" w:rsidR="00406B08" w:rsidRPr="00A6707E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540B16E9" w14:textId="77777777" w:rsidR="00A6707E" w:rsidRPr="00A6707E" w:rsidRDefault="00A6707E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C86128D" w14:textId="77777777" w:rsidR="00A6707E" w:rsidRPr="00A6707E" w:rsidRDefault="00A6707E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5E23C068" w14:textId="77777777" w:rsidR="00A6707E" w:rsidRPr="00A6707E" w:rsidRDefault="00A6707E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0B85F67" w14:textId="77777777" w:rsidR="00A6707E" w:rsidRPr="00A6707E" w:rsidRDefault="00A6707E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74E28B1F" w14:textId="77777777" w:rsidR="00A6707E" w:rsidRPr="00A6707E" w:rsidRDefault="00A6707E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B63F0E4" w14:textId="77777777" w:rsidR="00A6707E" w:rsidRPr="00406B08" w:rsidRDefault="00A6707E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53AEA670" w14:textId="77777777" w:rsidR="00406B08" w:rsidRPr="00406B08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06B08">
        <w:rPr>
          <w:rFonts w:ascii="Angsana New" w:hAnsi="Angsana New"/>
          <w:sz w:val="30"/>
          <w:szCs w:val="30"/>
          <w:cs/>
        </w:rPr>
        <w:lastRenderedPageBreak/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14:paraId="6E33EEF3" w14:textId="77777777" w:rsidR="00406B08" w:rsidRPr="00406B08" w:rsidRDefault="00406B08" w:rsidP="00406B0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406B08" w:rsidRPr="00406B08" w14:paraId="5DBF9927" w14:textId="77777777" w:rsidTr="00B5342A">
        <w:tc>
          <w:tcPr>
            <w:tcW w:w="4786" w:type="dxa"/>
            <w:vAlign w:val="bottom"/>
          </w:tcPr>
          <w:p w14:paraId="5962DF6E" w14:textId="77777777" w:rsidR="00406B08" w:rsidRPr="00406B08" w:rsidRDefault="00406B08" w:rsidP="00B5342A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" w:type="dxa"/>
          </w:tcPr>
          <w:p w14:paraId="4122623E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58" w:type="dxa"/>
            <w:gridSpan w:val="3"/>
          </w:tcPr>
          <w:p w14:paraId="5F1FB1D9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หนี้สินอาจเพิ่มขึ้น (ลดลง) จากการ</w:t>
            </w:r>
          </w:p>
          <w:p w14:paraId="5DF6BD0E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406B08" w:rsidRPr="00406B08" w14:paraId="04A18DA6" w14:textId="77777777" w:rsidTr="00B5342A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1A63498F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14:paraId="6E09A500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BD7BB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85FD59B" w14:textId="77777777" w:rsidR="00406B08" w:rsidRPr="00406B08" w:rsidRDefault="00406B08" w:rsidP="00B5342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28FC1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หากสมมติฐานลดลง</w:t>
            </w:r>
          </w:p>
        </w:tc>
      </w:tr>
      <w:tr w:rsidR="00A6707E" w:rsidRPr="00406B08" w14:paraId="27CE7ECD" w14:textId="77777777" w:rsidTr="00B5342A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44C3C510" w14:textId="77777777" w:rsidR="00A6707E" w:rsidRPr="00406B08" w:rsidRDefault="00A6707E" w:rsidP="00A6707E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(เพิ่มขึ้น/ลดลงร้อยละ </w:t>
            </w:r>
            <w:r w:rsidRPr="00406B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256BD3A7" w14:textId="77777777" w:rsidR="00A6707E" w:rsidRPr="00406B08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3632B" w14:textId="5A5534FB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6707E">
              <w:rPr>
                <w:rFonts w:ascii="Angsana New" w:hAnsi="Angsana New"/>
                <w:sz w:val="30"/>
                <w:szCs w:val="30"/>
              </w:rPr>
              <w:t>1,056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14:paraId="7B20369E" w14:textId="77777777" w:rsidR="00A6707E" w:rsidRPr="00A6707E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C4EFA" w14:textId="1B56A935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              </w:t>
            </w:r>
            <w:r w:rsidRPr="00A6707E">
              <w:rPr>
                <w:rFonts w:ascii="Angsana New" w:hAnsi="Angsana New"/>
                <w:sz w:val="30"/>
                <w:szCs w:val="30"/>
              </w:rPr>
              <w:t>1,182</w:t>
            </w:r>
          </w:p>
        </w:tc>
      </w:tr>
      <w:tr w:rsidR="00A6707E" w:rsidRPr="00406B08" w14:paraId="711B2C73" w14:textId="77777777" w:rsidTr="00B5342A">
        <w:tc>
          <w:tcPr>
            <w:tcW w:w="4786" w:type="dxa"/>
            <w:vAlign w:val="bottom"/>
          </w:tcPr>
          <w:p w14:paraId="37E337DE" w14:textId="77777777" w:rsidR="00A6707E" w:rsidRPr="00406B08" w:rsidRDefault="00A6707E" w:rsidP="00A6707E">
            <w:pPr>
              <w:pStyle w:val="NoSpacing"/>
              <w:ind w:left="-108" w:right="-232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406B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22E31EBC" w14:textId="77777777" w:rsidR="00A6707E" w:rsidRPr="00406B08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7E1ED907" w14:textId="48CE7D14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1,3</w:t>
            </w:r>
            <w:r w:rsidR="00F6626E">
              <w:rPr>
                <w:rFonts w:ascii="Angsana New" w:hAnsi="Angsana New" w:hint="cs"/>
                <w:sz w:val="30"/>
                <w:szCs w:val="30"/>
                <w:cs/>
              </w:rPr>
              <w:t>35</w:t>
            </w:r>
          </w:p>
        </w:tc>
        <w:tc>
          <w:tcPr>
            <w:tcW w:w="261" w:type="dxa"/>
            <w:shd w:val="clear" w:color="auto" w:fill="auto"/>
          </w:tcPr>
          <w:p w14:paraId="0078CD5E" w14:textId="77777777" w:rsidR="00A6707E" w:rsidRPr="00A6707E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356B5150" w14:textId="312EE571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            (</w:t>
            </w:r>
            <w:r w:rsidRPr="00A6707E">
              <w:rPr>
                <w:rFonts w:ascii="Angsana New" w:hAnsi="Angsana New"/>
                <w:sz w:val="30"/>
                <w:szCs w:val="30"/>
              </w:rPr>
              <w:t>1,2</w:t>
            </w:r>
            <w:r w:rsidR="00F6626E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6707E" w:rsidRPr="00406B08" w14:paraId="0FAC14E3" w14:textId="77777777" w:rsidTr="00B5342A">
        <w:tc>
          <w:tcPr>
            <w:tcW w:w="4786" w:type="dxa"/>
            <w:vAlign w:val="bottom"/>
          </w:tcPr>
          <w:p w14:paraId="3A851A89" w14:textId="77777777" w:rsidR="00A6707E" w:rsidRPr="00406B08" w:rsidRDefault="00A6707E" w:rsidP="00A6707E">
            <w:pPr>
              <w:pStyle w:val="NoSpacing"/>
              <w:ind w:left="-108" w:right="-515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406B0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1F57BCD5" w14:textId="77777777" w:rsidR="00A6707E" w:rsidRPr="00406B08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03F400AA" w14:textId="497013CB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707E">
              <w:rPr>
                <w:rFonts w:ascii="Angsana New" w:hAnsi="Angsana New"/>
                <w:sz w:val="30"/>
                <w:szCs w:val="30"/>
              </w:rPr>
              <w:t>1,8</w:t>
            </w:r>
            <w:r w:rsidR="00F6626E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42CA1F99" w14:textId="77777777" w:rsidR="00A6707E" w:rsidRPr="00A6707E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5F2B0001" w14:textId="10395B62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              </w:t>
            </w:r>
            <w:r w:rsidRPr="00A6707E">
              <w:rPr>
                <w:rFonts w:ascii="Angsana New" w:hAnsi="Angsana New"/>
                <w:sz w:val="30"/>
                <w:szCs w:val="30"/>
              </w:rPr>
              <w:t>2,</w:t>
            </w:r>
            <w:r w:rsidR="00F6626E">
              <w:rPr>
                <w:rFonts w:ascii="Angsana New" w:hAnsi="Angsana New" w:hint="cs"/>
                <w:sz w:val="30"/>
                <w:szCs w:val="30"/>
                <w:cs/>
              </w:rPr>
              <w:t>202</w:t>
            </w:r>
          </w:p>
        </w:tc>
      </w:tr>
    </w:tbl>
    <w:p w14:paraId="57A9F8DE" w14:textId="77777777" w:rsidR="00406B08" w:rsidRPr="00406B08" w:rsidRDefault="00406B08" w:rsidP="00406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406B08" w:rsidRPr="00406B08" w14:paraId="1202AC73" w14:textId="77777777" w:rsidTr="00B5342A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2EBD4387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14:paraId="2DD45495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vAlign w:val="bottom"/>
          </w:tcPr>
          <w:p w14:paraId="45BD96FE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14:paraId="15567753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vAlign w:val="bottom"/>
          </w:tcPr>
          <w:p w14:paraId="312C77F4" w14:textId="77777777" w:rsidR="00406B08" w:rsidRPr="00406B08" w:rsidRDefault="00406B08" w:rsidP="00B5342A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07E" w:rsidRPr="00406B08" w14:paraId="47F9EF9F" w14:textId="77777777" w:rsidTr="00B5342A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0B9E8555" w14:textId="77777777" w:rsidR="00A6707E" w:rsidRPr="00406B08" w:rsidRDefault="00A6707E" w:rsidP="00A6707E">
            <w:pPr>
              <w:pStyle w:val="NoSpacing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(เพิ่มขึ้น/ลดลงร้อยละ </w:t>
            </w:r>
            <w:r w:rsidRPr="00406B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  <w:vMerge/>
          </w:tcPr>
          <w:p w14:paraId="5B6DC147" w14:textId="77777777" w:rsidR="00A6707E" w:rsidRPr="00406B08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1C9CB1DD" w14:textId="52493F7E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6707E">
              <w:rPr>
                <w:rFonts w:ascii="Angsana New" w:hAnsi="Angsana New"/>
                <w:sz w:val="30"/>
                <w:szCs w:val="30"/>
              </w:rPr>
              <w:t xml:space="preserve">  909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14:paraId="4260226F" w14:textId="77777777" w:rsidR="00A6707E" w:rsidRPr="00A6707E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7D15CA2C" w14:textId="5D8F2664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1,012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              </w:t>
            </w:r>
          </w:p>
        </w:tc>
      </w:tr>
      <w:tr w:rsidR="00A6707E" w:rsidRPr="00406B08" w14:paraId="4FD226F8" w14:textId="77777777" w:rsidTr="00B5342A">
        <w:tc>
          <w:tcPr>
            <w:tcW w:w="4786" w:type="dxa"/>
            <w:vAlign w:val="bottom"/>
          </w:tcPr>
          <w:p w14:paraId="5A6A877E" w14:textId="77777777" w:rsidR="00A6707E" w:rsidRPr="00406B08" w:rsidRDefault="00A6707E" w:rsidP="00A6707E">
            <w:pPr>
              <w:pStyle w:val="NoSpacing"/>
              <w:ind w:left="-108" w:right="-232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406B0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43DCD9B8" w14:textId="77777777" w:rsidR="00A6707E" w:rsidRPr="00406B08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0A9945BC" w14:textId="18F5E2CA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</w:rPr>
              <w:t>1,151</w:t>
            </w:r>
          </w:p>
        </w:tc>
        <w:tc>
          <w:tcPr>
            <w:tcW w:w="261" w:type="dxa"/>
            <w:shd w:val="clear" w:color="auto" w:fill="auto"/>
          </w:tcPr>
          <w:p w14:paraId="3514E143" w14:textId="77777777" w:rsidR="00A6707E" w:rsidRPr="00A6707E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7D12A85E" w14:textId="1BAA3AC4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             (</w:t>
            </w:r>
            <w:r w:rsidRPr="00A6707E">
              <w:rPr>
                <w:rFonts w:ascii="Angsana New" w:hAnsi="Angsana New"/>
                <w:sz w:val="30"/>
                <w:szCs w:val="30"/>
              </w:rPr>
              <w:t>1,048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6707E" w:rsidRPr="00406B08" w14:paraId="07E1F69D" w14:textId="77777777" w:rsidTr="00B5342A">
        <w:tc>
          <w:tcPr>
            <w:tcW w:w="4786" w:type="dxa"/>
            <w:vAlign w:val="bottom"/>
          </w:tcPr>
          <w:p w14:paraId="4C2DC5A5" w14:textId="77777777" w:rsidR="00A6707E" w:rsidRPr="00406B08" w:rsidRDefault="00A6707E" w:rsidP="00A6707E">
            <w:pPr>
              <w:pStyle w:val="NoSpacing"/>
              <w:ind w:left="-108" w:right="-515"/>
              <w:rPr>
                <w:rFonts w:ascii="Angsana New" w:hAnsi="Angsana New" w:cs="Angsana New"/>
                <w:sz w:val="30"/>
                <w:szCs w:val="30"/>
              </w:rPr>
            </w:pP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406B0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406B0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02" w:type="dxa"/>
          </w:tcPr>
          <w:p w14:paraId="130424B5" w14:textId="77777777" w:rsidR="00A6707E" w:rsidRPr="00406B08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2100FE76" w14:textId="65ABA0D4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6707E">
              <w:rPr>
                <w:rFonts w:ascii="Angsana New" w:hAnsi="Angsana New"/>
                <w:sz w:val="30"/>
                <w:szCs w:val="30"/>
              </w:rPr>
              <w:t>1,755</w:t>
            </w:r>
            <w:r w:rsidRPr="00A6707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3E2EAC04" w14:textId="77777777" w:rsidR="00A6707E" w:rsidRPr="00A6707E" w:rsidRDefault="00A6707E" w:rsidP="00A6707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14:paraId="1F89E34E" w14:textId="02C328B8" w:rsidR="00A6707E" w:rsidRPr="00A6707E" w:rsidRDefault="00A6707E" w:rsidP="00A67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707E">
              <w:rPr>
                <w:rFonts w:ascii="Angsana New" w:hAnsi="Angsana New"/>
                <w:sz w:val="30"/>
                <w:szCs w:val="30"/>
                <w:cs/>
              </w:rPr>
              <w:t xml:space="preserve">               </w:t>
            </w:r>
            <w:r w:rsidRPr="00A6707E"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</w:tr>
    </w:tbl>
    <w:p w14:paraId="2377CD2F" w14:textId="77777777" w:rsidR="007E682E" w:rsidRPr="001D167C" w:rsidRDefault="007E682E" w:rsidP="007E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6073F6B" w14:textId="77777777" w:rsidR="00D40DF0" w:rsidRPr="001D167C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1D167C">
        <w:rPr>
          <w:rFonts w:ascii="Angsana New" w:hAnsi="Angsana New"/>
          <w:b/>
          <w:bCs/>
          <w:color w:val="000000"/>
          <w:sz w:val="30"/>
          <w:szCs w:val="30"/>
          <w:cs/>
        </w:rPr>
        <w:t>เงินกู้ยืมระยะสั้นจากบุคคลอื่น</w:t>
      </w:r>
    </w:p>
    <w:p w14:paraId="173B5EA6" w14:textId="77777777" w:rsidR="00D40DF0" w:rsidRPr="001D167C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950358" w14:textId="02283DC5" w:rsidR="001D167C" w:rsidRDefault="00A6707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6707E">
        <w:rPr>
          <w:rFonts w:ascii="Angsana New" w:hAnsi="Angsana New" w:hint="cs"/>
          <w:sz w:val="30"/>
          <w:szCs w:val="30"/>
          <w:cs/>
        </w:rPr>
        <w:t>ณ</w:t>
      </w:r>
      <w:r w:rsidRPr="00A6707E">
        <w:rPr>
          <w:rFonts w:ascii="Angsana New" w:hAnsi="Angsana New"/>
          <w:sz w:val="30"/>
          <w:szCs w:val="30"/>
          <w:cs/>
        </w:rPr>
        <w:t xml:space="preserve"> </w:t>
      </w:r>
      <w:r w:rsidRPr="00A6707E">
        <w:rPr>
          <w:rFonts w:ascii="Angsana New" w:hAnsi="Angsana New" w:hint="cs"/>
          <w:sz w:val="30"/>
          <w:szCs w:val="30"/>
          <w:cs/>
        </w:rPr>
        <w:t>วันที่</w:t>
      </w:r>
      <w:r w:rsidRPr="00A670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A6707E">
        <w:rPr>
          <w:rFonts w:ascii="Angsana New" w:hAnsi="Angsana New"/>
          <w:sz w:val="30"/>
          <w:szCs w:val="30"/>
          <w:cs/>
        </w:rPr>
        <w:t xml:space="preserve"> </w:t>
      </w:r>
      <w:r w:rsidRPr="00A6707E">
        <w:rPr>
          <w:rFonts w:ascii="Angsana New" w:hAnsi="Angsana New" w:hint="cs"/>
          <w:sz w:val="30"/>
          <w:szCs w:val="30"/>
          <w:cs/>
        </w:rPr>
        <w:t>มีนาคม</w:t>
      </w:r>
      <w:r w:rsidRPr="00A6707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="001D167C" w:rsidRPr="001D167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1D167C" w:rsidRPr="001D167C">
        <w:rPr>
          <w:rFonts w:ascii="Angsana New" w:hAnsi="Angsana New" w:hint="cs"/>
          <w:sz w:val="30"/>
          <w:szCs w:val="30"/>
          <w:cs/>
        </w:rPr>
        <w:t>วันที่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58086E">
        <w:rPr>
          <w:rFonts w:ascii="Angsana New" w:hAnsi="Angsana New" w:hint="cs"/>
          <w:sz w:val="30"/>
          <w:szCs w:val="30"/>
        </w:rPr>
        <w:t>31</w:t>
      </w:r>
      <w:r w:rsidR="001D167C" w:rsidRPr="006C53C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58086E">
        <w:rPr>
          <w:rFonts w:ascii="Angsana New" w:hAnsi="Angsana New"/>
          <w:sz w:val="30"/>
          <w:szCs w:val="30"/>
        </w:rPr>
        <w:t>256</w:t>
      </w:r>
      <w:r w:rsidR="001D167C" w:rsidRPr="0058086E">
        <w:rPr>
          <w:rFonts w:ascii="Angsana New" w:hAnsi="Angsana New" w:hint="cs"/>
          <w:sz w:val="30"/>
          <w:szCs w:val="30"/>
        </w:rPr>
        <w:t>6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6C53C5">
        <w:rPr>
          <w:rFonts w:ascii="Angsana New" w:hAnsi="Angsana New" w:hint="cs"/>
          <w:sz w:val="30"/>
          <w:szCs w:val="30"/>
          <w:cs/>
        </w:rPr>
        <w:t xml:space="preserve"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จำนวน </w:t>
      </w:r>
      <w:r w:rsidR="001D167C" w:rsidRPr="0058086E">
        <w:rPr>
          <w:rFonts w:ascii="Angsana New" w:hAnsi="Angsana New" w:hint="cs"/>
          <w:sz w:val="30"/>
          <w:szCs w:val="30"/>
        </w:rPr>
        <w:t>4</w:t>
      </w:r>
      <w:r w:rsidR="001D167C">
        <w:rPr>
          <w:rFonts w:ascii="Angsana New" w:hAnsi="Angsana New"/>
          <w:sz w:val="30"/>
          <w:szCs w:val="30"/>
        </w:rPr>
        <w:t>0</w:t>
      </w:r>
      <w:r w:rsidR="001D167C" w:rsidRPr="006C53C5">
        <w:rPr>
          <w:rFonts w:ascii="Angsana New" w:hAnsi="Angsana New" w:hint="cs"/>
          <w:sz w:val="30"/>
          <w:szCs w:val="30"/>
          <w:cs/>
        </w:rPr>
        <w:t xml:space="preserve"> ล้านบาท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58086E">
        <w:rPr>
          <w:rFonts w:ascii="Angsana New" w:hAnsi="Angsana New"/>
          <w:sz w:val="30"/>
          <w:szCs w:val="30"/>
        </w:rPr>
        <w:t>22</w:t>
      </w:r>
      <w:r w:rsidR="001D167C" w:rsidRPr="006C53C5">
        <w:rPr>
          <w:rFonts w:ascii="Angsana New" w:hAnsi="Angsana New"/>
          <w:sz w:val="30"/>
          <w:szCs w:val="30"/>
          <w:cs/>
        </w:rPr>
        <w:t>.</w:t>
      </w:r>
      <w:r w:rsidR="001D167C" w:rsidRPr="0058086E">
        <w:rPr>
          <w:rFonts w:ascii="Angsana New" w:hAnsi="Angsana New"/>
          <w:sz w:val="30"/>
          <w:szCs w:val="30"/>
        </w:rPr>
        <w:t>4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6C53C5">
        <w:rPr>
          <w:rFonts w:ascii="Angsana New" w:hAnsi="Angsana New" w:hint="cs"/>
          <w:sz w:val="30"/>
          <w:szCs w:val="30"/>
          <w:cs/>
        </w:rPr>
        <w:t>ล้านหุ้น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6C53C5">
        <w:rPr>
          <w:rFonts w:ascii="Angsana New" w:hAnsi="Angsana New" w:hint="cs"/>
          <w:sz w:val="30"/>
          <w:szCs w:val="30"/>
          <w:cs/>
        </w:rPr>
        <w:t>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6C53C5">
        <w:rPr>
          <w:rFonts w:ascii="Angsana New" w:hAnsi="Angsana New" w:hint="cs"/>
          <w:sz w:val="30"/>
          <w:szCs w:val="30"/>
          <w:cs/>
        </w:rPr>
        <w:t>ซึ่งมีอัตราดอกเบี้ยระหว่างร้อยละ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>
        <w:rPr>
          <w:rFonts w:ascii="Angsana New" w:hAnsi="Angsana New"/>
          <w:sz w:val="30"/>
          <w:szCs w:val="30"/>
        </w:rPr>
        <w:t>7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1D167C" w:rsidRPr="006C53C5">
        <w:rPr>
          <w:rFonts w:ascii="Angsana New" w:hAnsi="Angsana New" w:hint="cs"/>
          <w:sz w:val="30"/>
          <w:szCs w:val="30"/>
          <w:cs/>
        </w:rPr>
        <w:t>ต่อปีถึงร้อยละ</w:t>
      </w:r>
      <w:r w:rsidR="001D167C" w:rsidRPr="006C53C5">
        <w:rPr>
          <w:rFonts w:ascii="Angsana New" w:hAnsi="Angsana New"/>
          <w:sz w:val="30"/>
          <w:szCs w:val="30"/>
          <w:cs/>
        </w:rPr>
        <w:t xml:space="preserve"> </w:t>
      </w:r>
      <w:r w:rsidR="00753134">
        <w:rPr>
          <w:rFonts w:ascii="Angsana New" w:hAnsi="Angsana New"/>
          <w:sz w:val="30"/>
          <w:szCs w:val="30"/>
        </w:rPr>
        <w:t xml:space="preserve">15 </w:t>
      </w:r>
      <w:r w:rsidR="001D167C" w:rsidRPr="006C53C5">
        <w:rPr>
          <w:rFonts w:ascii="Angsana New" w:hAnsi="Angsana New" w:hint="cs"/>
          <w:sz w:val="30"/>
          <w:szCs w:val="30"/>
          <w:cs/>
        </w:rPr>
        <w:t>ต่อปีโดยมีระยะเวลาครบกำหนดไม่เกินเก้าเดือน</w:t>
      </w:r>
    </w:p>
    <w:p w14:paraId="36DA6216" w14:textId="77777777" w:rsidR="005F0EBB" w:rsidRDefault="005F0EBB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5ECB24A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F9DB7DA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81CECC1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6A1E0F1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1CFF0A6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EF68039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7DE4227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ECC5D5C" w14:textId="77777777" w:rsidR="00753134" w:rsidRDefault="00753134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36DD53C" w14:textId="77777777" w:rsidR="00EF7B0A" w:rsidRPr="00FD49D1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 w:rsidRPr="00FD49D1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ทุนเรือนหุ้นและส่วนเกินมูลค่า</w:t>
      </w:r>
      <w:r w:rsidRPr="00FD49D1">
        <w:rPr>
          <w:rFonts w:ascii="Angsana New" w:hAnsi="Angsana New"/>
          <w:b/>
          <w:bCs/>
          <w:color w:val="000000"/>
          <w:sz w:val="30"/>
          <w:szCs w:val="30"/>
          <w:cs/>
        </w:rPr>
        <w:t>หุ้น</w:t>
      </w:r>
    </w:p>
    <w:p w14:paraId="779A2BE5" w14:textId="77777777" w:rsidR="000A523D" w:rsidRPr="00FD49D1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100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2"/>
        <w:gridCol w:w="992"/>
        <w:gridCol w:w="284"/>
        <w:gridCol w:w="1247"/>
        <w:gridCol w:w="283"/>
        <w:gridCol w:w="1276"/>
        <w:gridCol w:w="283"/>
        <w:gridCol w:w="1247"/>
        <w:gridCol w:w="284"/>
        <w:gridCol w:w="1276"/>
      </w:tblGrid>
      <w:tr w:rsidR="000A523D" w:rsidRPr="00FD49D1" w14:paraId="14E213B5" w14:textId="77777777" w:rsidTr="00CD00DF">
        <w:trPr>
          <w:tblHeader/>
        </w:trPr>
        <w:tc>
          <w:tcPr>
            <w:tcW w:w="2842" w:type="dxa"/>
          </w:tcPr>
          <w:p w14:paraId="7092ECDF" w14:textId="77777777" w:rsidR="000A523D" w:rsidRPr="00FD49D1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F960A71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A1B6C63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6" w:type="dxa"/>
            <w:gridSpan w:val="7"/>
            <w:tcBorders>
              <w:bottom w:val="single" w:sz="4" w:space="0" w:color="auto"/>
            </w:tcBorders>
          </w:tcPr>
          <w:p w14:paraId="1919FBEB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พันหุ้น / พันบาท</w:t>
            </w:r>
          </w:p>
        </w:tc>
      </w:tr>
      <w:tr w:rsidR="000A523D" w:rsidRPr="00FD49D1" w14:paraId="78F0DF82" w14:textId="77777777" w:rsidTr="00CD00DF">
        <w:trPr>
          <w:tblHeader/>
        </w:trPr>
        <w:tc>
          <w:tcPr>
            <w:tcW w:w="2842" w:type="dxa"/>
          </w:tcPr>
          <w:p w14:paraId="401AB61C" w14:textId="77777777" w:rsidR="000A523D" w:rsidRPr="00FD49D1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BC92238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E329436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056CBB9B" w14:textId="1F9E7E47" w:rsidR="000A523D" w:rsidRPr="00FD49D1" w:rsidRDefault="000A523D" w:rsidP="000C61A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37E3B" w:rsidRPr="00FD49D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505C9" w:rsidRPr="00FD49D1">
              <w:rPr>
                <w:rFonts w:ascii="Angsana New" w:hAnsi="Angsana New"/>
                <w:sz w:val="30"/>
                <w:szCs w:val="30"/>
              </w:rPr>
              <w:t>256</w:t>
            </w:r>
            <w:r w:rsidR="00CD00D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65D092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7" w:type="dxa"/>
            <w:gridSpan w:val="3"/>
            <w:tcBorders>
              <w:bottom w:val="single" w:sz="4" w:space="0" w:color="auto"/>
            </w:tcBorders>
          </w:tcPr>
          <w:p w14:paraId="57FF51C5" w14:textId="440C398E" w:rsidR="000A523D" w:rsidRPr="00FD49D1" w:rsidRDefault="000A523D" w:rsidP="000C61A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837E3B" w:rsidRPr="00FD49D1">
              <w:rPr>
                <w:rFonts w:ascii="Angsana New" w:hAnsi="Angsana New"/>
                <w:sz w:val="30"/>
                <w:szCs w:val="30"/>
                <w:cs/>
              </w:rPr>
              <w:t>ธัน</w:t>
            </w:r>
            <w:r w:rsidR="00557BCC" w:rsidRPr="00FD49D1">
              <w:rPr>
                <w:rFonts w:ascii="Angsana New" w:hAnsi="Angsana New"/>
                <w:sz w:val="30"/>
                <w:szCs w:val="30"/>
                <w:cs/>
              </w:rPr>
              <w:t xml:space="preserve">วาคม </w:t>
            </w:r>
            <w:r w:rsidR="00F505C9" w:rsidRPr="00FD49D1">
              <w:rPr>
                <w:rFonts w:ascii="Angsana New" w:hAnsi="Angsana New"/>
                <w:sz w:val="30"/>
                <w:szCs w:val="30"/>
              </w:rPr>
              <w:t>256</w:t>
            </w:r>
            <w:r w:rsidR="00CD00D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A523D" w:rsidRPr="00FD49D1" w14:paraId="738A6AA5" w14:textId="77777777" w:rsidTr="00CD00DF">
        <w:trPr>
          <w:tblHeader/>
        </w:trPr>
        <w:tc>
          <w:tcPr>
            <w:tcW w:w="2842" w:type="dxa"/>
          </w:tcPr>
          <w:p w14:paraId="4BBB827A" w14:textId="77777777" w:rsidR="000A523D" w:rsidRPr="00FD49D1" w:rsidRDefault="000A523D" w:rsidP="00EF6C9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894CB9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FD49D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D49D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D49D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5513D34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A5F897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3E86B5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53C29D07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0EF620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14:paraId="150508A3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D2914FA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16AAC4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7CA1E310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90D00D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0A523D" w:rsidRPr="00FD49D1" w14:paraId="081E34C4" w14:textId="77777777" w:rsidTr="00CD00DF">
        <w:tc>
          <w:tcPr>
            <w:tcW w:w="2842" w:type="dxa"/>
          </w:tcPr>
          <w:p w14:paraId="202A39AC" w14:textId="77777777" w:rsidR="000A523D" w:rsidRPr="00FD49D1" w:rsidRDefault="000A523D" w:rsidP="009B74B3">
            <w:pPr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0EF34D89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6F23047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432CD6A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BFF2923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D9DE16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F29B894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E9ABD49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5C8A37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2F1AA5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523D" w:rsidRPr="00FD49D1" w14:paraId="04776F57" w14:textId="77777777" w:rsidTr="00CD00DF">
        <w:tc>
          <w:tcPr>
            <w:tcW w:w="2842" w:type="dxa"/>
          </w:tcPr>
          <w:p w14:paraId="09DAEA65" w14:textId="0D41985B" w:rsidR="000A523D" w:rsidRPr="00FD49D1" w:rsidRDefault="000A523D" w:rsidP="009B74B3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D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0C61A5" w:rsidRPr="00FD49D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505C9" w:rsidRPr="00FD49D1">
              <w:rPr>
                <w:rFonts w:ascii="Angsana New" w:hAnsi="Angsana New"/>
                <w:sz w:val="30"/>
                <w:szCs w:val="30"/>
              </w:rPr>
              <w:t>256</w:t>
            </w:r>
            <w:r w:rsidR="0008538F">
              <w:rPr>
                <w:rFonts w:ascii="Angsana New" w:hAnsi="Angsana New"/>
                <w:sz w:val="30"/>
                <w:szCs w:val="30"/>
              </w:rPr>
              <w:t>7</w:t>
            </w:r>
          </w:p>
          <w:p w14:paraId="2E5ED818" w14:textId="1ACFE834" w:rsidR="000A523D" w:rsidRPr="00FD49D1" w:rsidRDefault="000A523D" w:rsidP="000C61A5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และวันที่</w:t>
            </w:r>
            <w:r w:rsidRPr="00FD49D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="00837E3B" w:rsidRPr="00FD49D1">
              <w:rPr>
                <w:rFonts w:ascii="Angsana New" w:hAnsi="Angsana New"/>
                <w:sz w:val="30"/>
                <w:szCs w:val="30"/>
                <w:cs/>
              </w:rPr>
              <w:t>ธัน</w:t>
            </w:r>
            <w:r w:rsidR="00557BCC" w:rsidRPr="00FD49D1">
              <w:rPr>
                <w:rFonts w:ascii="Angsana New" w:hAnsi="Angsana New"/>
                <w:sz w:val="30"/>
                <w:szCs w:val="30"/>
                <w:cs/>
              </w:rPr>
              <w:t xml:space="preserve">วาคม </w:t>
            </w:r>
            <w:r w:rsidR="00F505C9" w:rsidRPr="00FD49D1">
              <w:rPr>
                <w:rFonts w:ascii="Angsana New" w:hAnsi="Angsana New"/>
                <w:sz w:val="30"/>
                <w:szCs w:val="30"/>
              </w:rPr>
              <w:t>256</w:t>
            </w:r>
            <w:r w:rsidR="000853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2" w:type="dxa"/>
          </w:tcPr>
          <w:p w14:paraId="0794DB6D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4B29BBE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030DBC3E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0FB3F82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C045C9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841D52F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09C4984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6BD047A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C6186A6" w14:textId="77777777" w:rsidR="000A523D" w:rsidRPr="00FD49D1" w:rsidRDefault="000A523D" w:rsidP="00EF6C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5FD6" w:rsidRPr="00FD49D1" w14:paraId="2B6462B2" w14:textId="77777777" w:rsidTr="00CD00DF">
        <w:tc>
          <w:tcPr>
            <w:tcW w:w="2842" w:type="dxa"/>
          </w:tcPr>
          <w:p w14:paraId="74F718B2" w14:textId="77777777" w:rsidR="00435FD6" w:rsidRPr="00FD49D1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467B586E" w14:textId="77777777" w:rsidR="00435FD6" w:rsidRPr="00FD49D1" w:rsidRDefault="00435FD6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04FC3FDE" w14:textId="77777777" w:rsidR="00435FD6" w:rsidRPr="00FD49D1" w:rsidRDefault="00435FD6" w:rsidP="00EF6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5C2ADB33" w14:textId="77777777" w:rsidR="00435FD6" w:rsidRPr="00753134" w:rsidRDefault="00435FD6" w:rsidP="00667EDA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1,151,385</w:t>
            </w:r>
          </w:p>
        </w:tc>
        <w:tc>
          <w:tcPr>
            <w:tcW w:w="283" w:type="dxa"/>
          </w:tcPr>
          <w:p w14:paraId="73280C2A" w14:textId="77777777" w:rsidR="00435FD6" w:rsidRPr="00753134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67A2E3" w14:textId="77777777" w:rsidR="00435FD6" w:rsidRPr="00753134" w:rsidRDefault="006C54E7" w:rsidP="00667EDA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287,8</w:t>
            </w:r>
            <w:r w:rsidR="00435FD6" w:rsidRPr="0075313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</w:tcPr>
          <w:p w14:paraId="3CE0D394" w14:textId="77777777" w:rsidR="00435FD6" w:rsidRPr="00FD49D1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1821AAF0" w14:textId="77777777" w:rsidR="00435FD6" w:rsidRPr="00FD49D1" w:rsidRDefault="00435FD6" w:rsidP="00667EDA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1,151,385</w:t>
            </w:r>
          </w:p>
        </w:tc>
        <w:tc>
          <w:tcPr>
            <w:tcW w:w="284" w:type="dxa"/>
          </w:tcPr>
          <w:p w14:paraId="5EA76851" w14:textId="77777777" w:rsidR="00435FD6" w:rsidRPr="00FD49D1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759CEEE" w14:textId="77777777" w:rsidR="00435FD6" w:rsidRPr="00FD49D1" w:rsidRDefault="006C54E7" w:rsidP="00667EDA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287,8</w:t>
            </w:r>
            <w:r w:rsidR="00435FD6" w:rsidRPr="00FD49D1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435FD6" w:rsidRPr="00FD49D1" w14:paraId="1B50E0D4" w14:textId="77777777" w:rsidTr="00CD00DF">
        <w:tc>
          <w:tcPr>
            <w:tcW w:w="2842" w:type="dxa"/>
          </w:tcPr>
          <w:p w14:paraId="452AFF29" w14:textId="77777777" w:rsidR="00435FD6" w:rsidRPr="00FD49D1" w:rsidRDefault="00435FD6" w:rsidP="009B74B3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1D8BA016" w14:textId="77777777" w:rsidR="00435FD6" w:rsidRPr="00FD49D1" w:rsidRDefault="00435FD6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0893DD1" w14:textId="77777777" w:rsidR="00435FD6" w:rsidRPr="00FD49D1" w:rsidRDefault="00435FD6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C153BE3" w14:textId="77777777" w:rsidR="00435FD6" w:rsidRPr="00753134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A75FCF" w14:textId="77777777" w:rsidR="00435FD6" w:rsidRPr="00753134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137B38" w14:textId="77777777" w:rsidR="00435FD6" w:rsidRPr="00753134" w:rsidRDefault="00435FD6" w:rsidP="00667EDA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6ABFDA" w14:textId="77777777" w:rsidR="00435FD6" w:rsidRPr="00FD49D1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214EE3FE" w14:textId="77777777" w:rsidR="00435FD6" w:rsidRPr="00FD49D1" w:rsidRDefault="00435FD6" w:rsidP="00667EDA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A8D39EC" w14:textId="77777777" w:rsidR="00435FD6" w:rsidRPr="00FD49D1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F40AD8" w14:textId="77777777" w:rsidR="00435FD6" w:rsidRPr="00FD49D1" w:rsidRDefault="00435FD6" w:rsidP="00667EDA">
            <w:pPr>
              <w:tabs>
                <w:tab w:val="clear" w:pos="907"/>
                <w:tab w:val="decimal" w:pos="1062"/>
              </w:tabs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5FD6" w:rsidRPr="00FD49D1" w14:paraId="38F3B05F" w14:textId="77777777" w:rsidTr="00CD00DF">
        <w:tc>
          <w:tcPr>
            <w:tcW w:w="2842" w:type="dxa"/>
          </w:tcPr>
          <w:p w14:paraId="08CDEF20" w14:textId="4BAF2899" w:rsidR="00435FD6" w:rsidRPr="00FD49D1" w:rsidRDefault="00435FD6" w:rsidP="000C61A5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D49D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F505C9" w:rsidRPr="00FD49D1">
              <w:rPr>
                <w:rFonts w:ascii="Angsana New" w:hAnsi="Angsana New"/>
                <w:sz w:val="30"/>
                <w:szCs w:val="30"/>
              </w:rPr>
              <w:t>256</w:t>
            </w:r>
            <w:r w:rsidR="0008538F">
              <w:rPr>
                <w:rFonts w:ascii="Angsana New" w:hAnsi="Angsana New"/>
                <w:sz w:val="30"/>
                <w:szCs w:val="30"/>
              </w:rPr>
              <w:t>7</w:t>
            </w:r>
            <w:r w:rsidRPr="00FD49D1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BA4049" w:rsidRPr="00FD49D1">
              <w:rPr>
                <w:rFonts w:ascii="Angsana New" w:hAnsi="Angsana New"/>
                <w:sz w:val="30"/>
                <w:szCs w:val="30"/>
              </w:rPr>
              <w:t>2</w:t>
            </w:r>
            <w:r w:rsidR="00F505C9" w:rsidRPr="00FD49D1">
              <w:rPr>
                <w:rFonts w:ascii="Angsana New" w:hAnsi="Angsana New"/>
                <w:sz w:val="30"/>
                <w:szCs w:val="30"/>
              </w:rPr>
              <w:t>56</w:t>
            </w:r>
            <w:r w:rsidR="0008538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2" w:type="dxa"/>
          </w:tcPr>
          <w:p w14:paraId="5F5B4463" w14:textId="77777777" w:rsidR="00435FD6" w:rsidRPr="00FD49D1" w:rsidRDefault="00435FD6" w:rsidP="00EF6C95">
            <w:pPr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B5B78C9" w14:textId="77777777" w:rsidR="00435FD6" w:rsidRPr="00FD49D1" w:rsidRDefault="00435FD6" w:rsidP="00EF6C95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0F35834D" w14:textId="77777777" w:rsidR="00435FD6" w:rsidRPr="00753134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FAD101" w14:textId="77777777" w:rsidR="00435FD6" w:rsidRPr="00753134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30D766" w14:textId="77777777" w:rsidR="00435FD6" w:rsidRPr="00753134" w:rsidRDefault="00435FD6" w:rsidP="00667EDA">
            <w:pPr>
              <w:tabs>
                <w:tab w:val="clear" w:pos="907"/>
                <w:tab w:val="decimal" w:pos="1062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C43B32" w14:textId="77777777" w:rsidR="00435FD6" w:rsidRPr="00FD49D1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21FD086" w14:textId="77777777" w:rsidR="00435FD6" w:rsidRPr="00FD49D1" w:rsidRDefault="00435FD6" w:rsidP="00667EDA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8F529C" w14:textId="77777777" w:rsidR="00435FD6" w:rsidRPr="00FD49D1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6111C6" w14:textId="77777777" w:rsidR="00435FD6" w:rsidRPr="00FD49D1" w:rsidRDefault="00435FD6" w:rsidP="00667EDA">
            <w:pPr>
              <w:tabs>
                <w:tab w:val="clear" w:pos="907"/>
                <w:tab w:val="decimal" w:pos="1062"/>
              </w:tabs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2369" w:rsidRPr="00FD49D1" w14:paraId="4A123E4B" w14:textId="77777777" w:rsidTr="00CD00DF">
        <w:tc>
          <w:tcPr>
            <w:tcW w:w="2842" w:type="dxa"/>
          </w:tcPr>
          <w:p w14:paraId="77C20560" w14:textId="77777777" w:rsidR="00172369" w:rsidRPr="00FD49D1" w:rsidRDefault="00172369" w:rsidP="00172369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69551E0C" w14:textId="77777777" w:rsidR="00172369" w:rsidRPr="00FD49D1" w:rsidRDefault="00172369" w:rsidP="001723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016E9B0A" w14:textId="77777777" w:rsidR="00172369" w:rsidRPr="00FD49D1" w:rsidRDefault="00172369" w:rsidP="0017236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0B3E7899" w14:textId="6CEEA25B" w:rsidR="00172369" w:rsidRPr="00753134" w:rsidRDefault="00172369" w:rsidP="00172369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959,</w:t>
            </w:r>
            <w:r w:rsidRPr="00753134">
              <w:rPr>
                <w:rFonts w:ascii="Angsana New" w:hAnsi="Angsana New" w:hint="cs"/>
                <w:sz w:val="30"/>
                <w:szCs w:val="30"/>
              </w:rPr>
              <w:t>506</w:t>
            </w:r>
          </w:p>
        </w:tc>
        <w:tc>
          <w:tcPr>
            <w:tcW w:w="283" w:type="dxa"/>
          </w:tcPr>
          <w:p w14:paraId="76A52E44" w14:textId="77777777" w:rsidR="00172369" w:rsidRPr="00753134" w:rsidRDefault="00172369" w:rsidP="0017236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ECE43F" w14:textId="19D77DDD" w:rsidR="00172369" w:rsidRPr="00753134" w:rsidRDefault="00172369" w:rsidP="00172369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239,87</w:t>
            </w:r>
            <w:r w:rsidRPr="0075313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4FFD1895" w14:textId="77777777" w:rsidR="00172369" w:rsidRPr="00FD49D1" w:rsidRDefault="00172369" w:rsidP="0017236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BA4E1D9" w14:textId="6DE0AB6E" w:rsidR="00172369" w:rsidRPr="00FD49D1" w:rsidRDefault="00172369" w:rsidP="00172369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959,488</w:t>
            </w:r>
          </w:p>
        </w:tc>
        <w:tc>
          <w:tcPr>
            <w:tcW w:w="284" w:type="dxa"/>
          </w:tcPr>
          <w:p w14:paraId="3F7913E1" w14:textId="77777777" w:rsidR="00172369" w:rsidRPr="00FD49D1" w:rsidRDefault="00172369" w:rsidP="0017236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2FC749C" w14:textId="0AA050FF" w:rsidR="00172369" w:rsidRPr="00FD49D1" w:rsidRDefault="00172369" w:rsidP="00172369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239,872</w:t>
            </w:r>
          </w:p>
        </w:tc>
      </w:tr>
      <w:tr w:rsidR="00172369" w:rsidRPr="00FD49D1" w14:paraId="70FC4D06" w14:textId="77777777" w:rsidTr="00CD00DF">
        <w:tc>
          <w:tcPr>
            <w:tcW w:w="2842" w:type="dxa"/>
          </w:tcPr>
          <w:p w14:paraId="38EC90DF" w14:textId="77777777" w:rsidR="00172369" w:rsidRPr="00FD49D1" w:rsidRDefault="00172369" w:rsidP="00172369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14:paraId="667E9BBE" w14:textId="77777777" w:rsidR="00172369" w:rsidRPr="00FD49D1" w:rsidRDefault="00172369" w:rsidP="00172369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14:paraId="2229B4F9" w14:textId="77777777" w:rsidR="00172369" w:rsidRPr="00FD49D1" w:rsidRDefault="00172369" w:rsidP="001723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106BFB" w14:textId="77777777" w:rsidR="00172369" w:rsidRPr="00FD49D1" w:rsidRDefault="00172369" w:rsidP="0017236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520B4683" w14:textId="77777777" w:rsidR="00172369" w:rsidRPr="00FD49D1" w:rsidRDefault="00172369" w:rsidP="0017236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6CF3A51C" w14:textId="77777777" w:rsidR="00172369" w:rsidRPr="00753134" w:rsidRDefault="00172369" w:rsidP="00172369">
            <w:pPr>
              <w:tabs>
                <w:tab w:val="clear" w:pos="907"/>
              </w:tabs>
              <w:ind w:right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C7E638" w14:textId="5A1222B3" w:rsidR="00172369" w:rsidRPr="00753134" w:rsidRDefault="00172369" w:rsidP="00172369">
            <w:pPr>
              <w:tabs>
                <w:tab w:val="clear" w:pos="907"/>
              </w:tabs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FD7BFBE" w14:textId="77777777" w:rsidR="00172369" w:rsidRPr="00753134" w:rsidRDefault="00172369" w:rsidP="00172369">
            <w:pPr>
              <w:tabs>
                <w:tab w:val="clear" w:pos="907"/>
              </w:tabs>
              <w:ind w:right="8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65C39F9" w14:textId="77777777" w:rsidR="00172369" w:rsidRPr="00753134" w:rsidRDefault="00172369" w:rsidP="00172369">
            <w:pPr>
              <w:tabs>
                <w:tab w:val="clear" w:pos="907"/>
              </w:tabs>
              <w:ind w:right="15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6AE6EE" w14:textId="2B28EE6F" w:rsidR="00172369" w:rsidRPr="00753134" w:rsidRDefault="00172369" w:rsidP="00172369">
            <w:pPr>
              <w:tabs>
                <w:tab w:val="clear" w:pos="907"/>
              </w:tabs>
              <w:ind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29EEDC" w14:textId="77777777" w:rsidR="00172369" w:rsidRPr="00FD49D1" w:rsidRDefault="00172369" w:rsidP="0017236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6D9CE351" w14:textId="77777777" w:rsidR="00172369" w:rsidRPr="00FD49D1" w:rsidRDefault="00172369" w:rsidP="00172369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BBD42D0" w14:textId="3E136127" w:rsidR="00172369" w:rsidRPr="00667EDA" w:rsidRDefault="00172369" w:rsidP="0017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73"/>
              </w:tabs>
              <w:spacing w:line="240" w:lineRule="auto"/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FD49D1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  <w:tc>
          <w:tcPr>
            <w:tcW w:w="284" w:type="dxa"/>
          </w:tcPr>
          <w:p w14:paraId="06B91E0D" w14:textId="77777777" w:rsidR="00172369" w:rsidRPr="00FD49D1" w:rsidRDefault="00172369" w:rsidP="0017236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FD8A5D2" w14:textId="77777777" w:rsidR="00172369" w:rsidRPr="00FD49D1" w:rsidRDefault="00172369" w:rsidP="00172369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C28F33" w14:textId="155E41EF" w:rsidR="00172369" w:rsidRPr="00FD49D1" w:rsidRDefault="00172369" w:rsidP="0017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49D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172369" w:rsidRPr="00FD49D1" w14:paraId="46DACE17" w14:textId="77777777" w:rsidTr="00CD00DF">
        <w:tc>
          <w:tcPr>
            <w:tcW w:w="2842" w:type="dxa"/>
          </w:tcPr>
          <w:p w14:paraId="1A23D38C" w14:textId="0E9C8992" w:rsidR="00172369" w:rsidRPr="00FD49D1" w:rsidRDefault="00172369" w:rsidP="00172369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D49D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D49D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FD49D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  <w:p w14:paraId="6B7758C8" w14:textId="5CB46C18" w:rsidR="00172369" w:rsidRPr="00FD49D1" w:rsidRDefault="00172369" w:rsidP="00172369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และวันที่</w:t>
            </w:r>
            <w:r w:rsidRPr="00FD49D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FD49D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FD49D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92" w:type="dxa"/>
          </w:tcPr>
          <w:p w14:paraId="5C95CFF7" w14:textId="77777777" w:rsidR="00172369" w:rsidRPr="00FD49D1" w:rsidRDefault="00172369" w:rsidP="001723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A58125D" w14:textId="77777777" w:rsidR="00172369" w:rsidRPr="00FD49D1" w:rsidRDefault="00172369" w:rsidP="0017236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FC57F9C" w14:textId="77777777" w:rsidR="00172369" w:rsidRPr="00753134" w:rsidRDefault="00172369" w:rsidP="00172369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6BD4708" w14:textId="77777777" w:rsidR="00172369" w:rsidRPr="00753134" w:rsidRDefault="00172369" w:rsidP="0017236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5AE30F" w14:textId="77777777" w:rsidR="00172369" w:rsidRPr="00753134" w:rsidRDefault="00172369" w:rsidP="00172369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C598AD" w14:textId="77777777" w:rsidR="00172369" w:rsidRPr="00FD49D1" w:rsidRDefault="00172369" w:rsidP="0017236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27F2A11" w14:textId="77777777" w:rsidR="00172369" w:rsidRPr="00FD49D1" w:rsidRDefault="00172369" w:rsidP="00172369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7DCCE2" w14:textId="77777777" w:rsidR="00172369" w:rsidRPr="00FD49D1" w:rsidRDefault="00172369" w:rsidP="0017236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29B392" w14:textId="77777777" w:rsidR="00172369" w:rsidRPr="00FD49D1" w:rsidRDefault="00172369" w:rsidP="00172369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2369" w:rsidRPr="00FD49D1" w14:paraId="1990AF62" w14:textId="77777777" w:rsidTr="00CD00DF">
        <w:tc>
          <w:tcPr>
            <w:tcW w:w="2842" w:type="dxa"/>
          </w:tcPr>
          <w:p w14:paraId="53213154" w14:textId="77777777" w:rsidR="00172369" w:rsidRPr="00FD49D1" w:rsidRDefault="00172369" w:rsidP="00172369">
            <w:pPr>
              <w:tabs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3B6E4FB6" w14:textId="77777777" w:rsidR="00172369" w:rsidRPr="00FD49D1" w:rsidRDefault="00172369" w:rsidP="001723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84" w:type="dxa"/>
          </w:tcPr>
          <w:p w14:paraId="11F4DE0C" w14:textId="77777777" w:rsidR="00172369" w:rsidRPr="00FD49D1" w:rsidRDefault="00172369" w:rsidP="00172369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9F73F88" w14:textId="3BBC371E" w:rsidR="00172369" w:rsidRPr="00753134" w:rsidRDefault="00172369" w:rsidP="00172369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959,</w:t>
            </w:r>
            <w:r w:rsidRPr="00753134">
              <w:rPr>
                <w:rFonts w:ascii="Angsana New" w:hAnsi="Angsana New" w:hint="cs"/>
                <w:sz w:val="30"/>
                <w:szCs w:val="30"/>
              </w:rPr>
              <w:t>506</w:t>
            </w:r>
          </w:p>
        </w:tc>
        <w:tc>
          <w:tcPr>
            <w:tcW w:w="283" w:type="dxa"/>
          </w:tcPr>
          <w:p w14:paraId="1D4D480F" w14:textId="77777777" w:rsidR="00172369" w:rsidRPr="00753134" w:rsidRDefault="00172369" w:rsidP="0017236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8D22078" w14:textId="64FA0D16" w:rsidR="00172369" w:rsidRPr="00753134" w:rsidRDefault="00172369" w:rsidP="00172369">
            <w:pPr>
              <w:tabs>
                <w:tab w:val="clear" w:pos="907"/>
              </w:tabs>
              <w:ind w:right="1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53134">
              <w:rPr>
                <w:rFonts w:ascii="Angsana New" w:hAnsi="Angsana New"/>
                <w:sz w:val="30"/>
                <w:szCs w:val="30"/>
              </w:rPr>
              <w:t>239,87</w:t>
            </w:r>
            <w:r w:rsidRPr="00753134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70347E32" w14:textId="77777777" w:rsidR="00172369" w:rsidRPr="00FD49D1" w:rsidRDefault="00172369" w:rsidP="00172369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28DA45DE" w14:textId="0A9F0089" w:rsidR="00172369" w:rsidRPr="00FD49D1" w:rsidRDefault="00172369" w:rsidP="00172369">
            <w:pPr>
              <w:tabs>
                <w:tab w:val="clear" w:pos="907"/>
              </w:tabs>
              <w:ind w:right="1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959,</w:t>
            </w:r>
            <w:r w:rsidRPr="00FD49D1">
              <w:rPr>
                <w:rFonts w:ascii="Angsana New" w:hAnsi="Angsana New" w:hint="cs"/>
                <w:sz w:val="30"/>
                <w:szCs w:val="30"/>
              </w:rPr>
              <w:t>506</w:t>
            </w:r>
          </w:p>
        </w:tc>
        <w:tc>
          <w:tcPr>
            <w:tcW w:w="284" w:type="dxa"/>
          </w:tcPr>
          <w:p w14:paraId="58B7194F" w14:textId="77777777" w:rsidR="00172369" w:rsidRPr="00FD49D1" w:rsidRDefault="00172369" w:rsidP="00172369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352C65E" w14:textId="21DDEDBD" w:rsidR="00172369" w:rsidRPr="00FD49D1" w:rsidRDefault="00172369" w:rsidP="00172369">
            <w:pPr>
              <w:tabs>
                <w:tab w:val="clear" w:pos="907"/>
              </w:tabs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49D1">
              <w:rPr>
                <w:rFonts w:ascii="Angsana New" w:hAnsi="Angsana New"/>
                <w:sz w:val="30"/>
                <w:szCs w:val="30"/>
              </w:rPr>
              <w:t>239,87</w:t>
            </w:r>
            <w:r w:rsidRPr="00FD49D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</w:tbl>
    <w:p w14:paraId="5128D50F" w14:textId="77777777" w:rsidR="00FD49D1" w:rsidRDefault="00FD49D1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20FB30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292E6E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46008F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560221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A4C043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E1F237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BDE20C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713C68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FBCADC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A1CCC8" w14:textId="77777777" w:rsidR="000326FA" w:rsidRDefault="000326FA" w:rsidP="00FD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EA51506" w14:textId="0EFE69AD" w:rsidR="00333AE4" w:rsidRPr="008B6D32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6D32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ใบสำคัญแสดงสิทธิและกำไรต่อหุ้น</w:t>
      </w:r>
    </w:p>
    <w:p w14:paraId="7E247087" w14:textId="77777777" w:rsidR="00333AE4" w:rsidRPr="000326FA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FDD3B7" w14:textId="6C9AC15E" w:rsidR="008B6D32" w:rsidRPr="008B6D32" w:rsidRDefault="008B6D32" w:rsidP="008B6D3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8B6D32">
        <w:rPr>
          <w:rFonts w:ascii="Angsana New" w:hAnsi="Angsana New"/>
          <w:cs/>
        </w:rPr>
        <w:t xml:space="preserve">เมื่อวันที่ </w:t>
      </w:r>
      <w:r w:rsidR="00F505C9" w:rsidRPr="00F505C9">
        <w:rPr>
          <w:rFonts w:ascii="Angsana New" w:hAnsi="Angsana New"/>
          <w:lang w:val="en-US"/>
        </w:rPr>
        <w:t>2</w:t>
      </w:r>
      <w:r w:rsidRPr="008B6D32">
        <w:rPr>
          <w:rFonts w:ascii="Angsana New" w:hAnsi="Angsana New"/>
          <w:cs/>
        </w:rPr>
        <w:t xml:space="preserve"> มิถุนายน </w:t>
      </w:r>
      <w:r w:rsidR="00F505C9" w:rsidRPr="00F505C9">
        <w:rPr>
          <w:rFonts w:ascii="Angsana New" w:hAnsi="Angsana New"/>
          <w:lang w:val="en-US"/>
        </w:rPr>
        <w:t>2564</w:t>
      </w:r>
      <w:r w:rsidRPr="008B6D32">
        <w:rPr>
          <w:rFonts w:ascii="Angsana New" w:hAnsi="Angsana New"/>
          <w:cs/>
        </w:rPr>
        <w:t xml:space="preserve"> </w:t>
      </w:r>
      <w:r w:rsidRPr="008B6D32">
        <w:rPr>
          <w:rFonts w:ascii="Angsana New" w:eastAsia="Cordia New" w:hAnsi="Angsana New"/>
          <w:cs/>
        </w:rPr>
        <w:t>บริษัทได้</w:t>
      </w:r>
      <w:r w:rsidRPr="008B6D32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="00F505C9" w:rsidRPr="00F505C9">
        <w:rPr>
          <w:rFonts w:ascii="Angsana New" w:hAnsi="Angsana New"/>
          <w:lang w:val="en-US"/>
        </w:rPr>
        <w:t>4</w:t>
      </w:r>
      <w:r w:rsidRPr="008B6D32">
        <w:rPr>
          <w:rFonts w:ascii="Angsana New" w:hAnsi="Angsana New"/>
          <w:cs/>
        </w:rPr>
        <w:t xml:space="preserve">”) จำนวน </w:t>
      </w:r>
      <w:r w:rsidRPr="008B6D32">
        <w:rPr>
          <w:rFonts w:ascii="Angsana New" w:hAnsi="Angsana New"/>
          <w:lang w:val="en-US"/>
        </w:rPr>
        <w:t>191,894,988</w:t>
      </w:r>
      <w:r w:rsidRPr="008B6D32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8B6D32">
        <w:rPr>
          <w:rFonts w:ascii="Angsana New" w:hAnsi="Angsana New"/>
          <w:lang w:val="en-US"/>
        </w:rPr>
        <w:t>5</w:t>
      </w:r>
      <w:r w:rsidRPr="008B6D32">
        <w:rPr>
          <w:rFonts w:ascii="Angsana New" w:hAnsi="Angsana New"/>
          <w:cs/>
        </w:rPr>
        <w:t xml:space="preserve"> หุ้นต่อใบสำคัญแสดงสิทธิ </w:t>
      </w:r>
      <w:r w:rsidR="00F505C9" w:rsidRPr="00F505C9">
        <w:rPr>
          <w:rFonts w:ascii="Angsana New" w:hAnsi="Angsana New"/>
          <w:lang w:val="en-US"/>
        </w:rPr>
        <w:t>1</w:t>
      </w:r>
      <w:r w:rsidRPr="008B6D32">
        <w:rPr>
          <w:rFonts w:ascii="Angsana New" w:hAnsi="Angsana New"/>
          <w:cs/>
        </w:rPr>
        <w:t xml:space="preserve"> หน่วยโดยมีรายละเอียดของใบสำคัญแสดงสิทธิดังนี้</w:t>
      </w:r>
    </w:p>
    <w:p w14:paraId="62B00A3D" w14:textId="77777777" w:rsidR="008B6D32" w:rsidRPr="000326FA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8B6D32" w:rsidRPr="008B6D32" w14:paraId="20ABDC79" w14:textId="77777777" w:rsidTr="0003570B">
        <w:tc>
          <w:tcPr>
            <w:tcW w:w="2538" w:type="dxa"/>
          </w:tcPr>
          <w:p w14:paraId="1685C28B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2485160E" w14:textId="18D8C21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="00F505C9" w:rsidRPr="00F505C9">
              <w:rPr>
                <w:rFonts w:ascii="Angsana New" w:hAnsi="Angsana New"/>
                <w:lang w:val="en-US"/>
              </w:rPr>
              <w:t>1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8B6D32">
              <w:rPr>
                <w:rFonts w:ascii="Angsana New" w:hAnsi="Angsana New"/>
                <w:lang w:val="en-US"/>
              </w:rPr>
              <w:t xml:space="preserve">1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8B6D32" w:rsidRPr="008B6D32" w14:paraId="78B790DF" w14:textId="77777777" w:rsidTr="0003570B">
        <w:tc>
          <w:tcPr>
            <w:tcW w:w="2538" w:type="dxa"/>
          </w:tcPr>
          <w:p w14:paraId="7C35C912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366FC3CE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8B6D32" w:rsidRPr="008B6D32" w14:paraId="5663F4F7" w14:textId="77777777" w:rsidTr="0003570B">
        <w:tc>
          <w:tcPr>
            <w:tcW w:w="2538" w:type="dxa"/>
          </w:tcPr>
          <w:p w14:paraId="353DAF74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1A80B31C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lang w:val="en-US"/>
              </w:rPr>
              <w:t>2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8B6D32" w:rsidRPr="008B6D32" w14:paraId="59EB5159" w14:textId="77777777" w:rsidTr="0003570B">
        <w:tc>
          <w:tcPr>
            <w:tcW w:w="2538" w:type="dxa"/>
          </w:tcPr>
          <w:p w14:paraId="53B97F9F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0E61D314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B6D32" w:rsidRPr="008B6D32" w14:paraId="64195599" w14:textId="77777777" w:rsidTr="0003570B">
        <w:tc>
          <w:tcPr>
            <w:tcW w:w="2538" w:type="dxa"/>
          </w:tcPr>
          <w:p w14:paraId="339CAE2E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1CD2F54D" w14:textId="5A2BD8E1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8B6D32">
              <w:rPr>
                <w:rFonts w:ascii="Angsana New" w:hAnsi="Angsana New"/>
                <w:lang w:val="en-US"/>
              </w:rPr>
              <w:t>20</w:t>
            </w:r>
            <w:r w:rsidR="009368C8">
              <w:rPr>
                <w:rFonts w:ascii="Angsana New" w:hAnsi="Angsana New"/>
                <w:cs/>
                <w:lang w:val="en-US"/>
              </w:rPr>
              <w:t xml:space="preserve"> กรก</w:t>
            </w:r>
            <w:r w:rsidR="009368C8">
              <w:rPr>
                <w:rFonts w:ascii="Angsana New" w:hAnsi="Angsana New" w:hint="cs"/>
                <w:cs/>
                <w:lang w:val="en-US"/>
              </w:rPr>
              <w:t>ฎ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าคม </w:t>
            </w:r>
            <w:r w:rsidR="00F505C9" w:rsidRPr="00F505C9">
              <w:rPr>
                <w:rFonts w:ascii="Angsana New" w:hAnsi="Angsana New"/>
                <w:lang w:val="en-US"/>
              </w:rPr>
              <w:t>25</w:t>
            </w:r>
            <w:r w:rsidRPr="008B6D32">
              <w:rPr>
                <w:rFonts w:ascii="Angsana New" w:hAnsi="Angsana New"/>
                <w:lang w:val="en-US"/>
              </w:rPr>
              <w:t xml:space="preserve">64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8B6D32">
              <w:rPr>
                <w:rFonts w:ascii="Angsana New" w:hAnsi="Angsana New"/>
                <w:lang w:val="en-US"/>
              </w:rPr>
              <w:t xml:space="preserve">9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8B6D32">
              <w:rPr>
                <w:rFonts w:ascii="Angsana New" w:hAnsi="Angsana New"/>
                <w:lang w:val="en-US"/>
              </w:rPr>
              <w:t xml:space="preserve">20 </w:t>
            </w:r>
            <w:r w:rsidRPr="008B6D32">
              <w:rPr>
                <w:rFonts w:ascii="Angsana New" w:hAnsi="Angsana New"/>
                <w:cs/>
                <w:lang w:val="en-US"/>
              </w:rPr>
              <w:t>ขอ</w:t>
            </w:r>
            <w:r w:rsidR="00601296">
              <w:rPr>
                <w:rFonts w:ascii="Angsana New" w:hAnsi="Angsana New"/>
                <w:cs/>
                <w:lang w:val="en-US"/>
              </w:rPr>
              <w:t xml:space="preserve">งเดือนพฤศจิกายน </w:t>
            </w:r>
            <w:r w:rsidR="00F505C9" w:rsidRPr="00F505C9">
              <w:rPr>
                <w:rFonts w:ascii="Angsana New" w:hAnsi="Angsana New"/>
                <w:lang w:val="en-US"/>
              </w:rPr>
              <w:t>2564</w:t>
            </w:r>
            <w:r w:rsidR="00601296">
              <w:rPr>
                <w:rFonts w:ascii="Angsana New" w:hAnsi="Angsana New"/>
                <w:cs/>
                <w:lang w:val="en-US"/>
              </w:rPr>
              <w:t xml:space="preserve"> มีนาคม กรก</w:t>
            </w:r>
            <w:r w:rsidR="00601296">
              <w:rPr>
                <w:rFonts w:ascii="Angsana New" w:hAnsi="Angsana New" w:hint="cs"/>
                <w:cs/>
                <w:lang w:val="en-US"/>
              </w:rPr>
              <w:t>ฎ</w:t>
            </w:r>
            <w:r w:rsidR="00601296">
              <w:rPr>
                <w:rFonts w:ascii="Angsana New" w:hAnsi="Angsana New"/>
                <w:cs/>
                <w:lang w:val="en-US"/>
              </w:rPr>
              <w:t xml:space="preserve">าคม พฤศจิกายน </w:t>
            </w:r>
            <w:r w:rsidR="00F505C9" w:rsidRPr="00F505C9">
              <w:rPr>
                <w:rFonts w:ascii="Angsana New" w:hAnsi="Angsana New"/>
                <w:lang w:val="en-US"/>
              </w:rPr>
              <w:t>2565</w:t>
            </w:r>
            <w:r w:rsidR="00601296">
              <w:rPr>
                <w:rFonts w:ascii="Angsana New" w:hAnsi="Angsana New"/>
                <w:cs/>
                <w:lang w:val="en-US"/>
              </w:rPr>
              <w:t xml:space="preserve"> มีนาคม กรก</w:t>
            </w:r>
            <w:r w:rsidR="00601296">
              <w:rPr>
                <w:rFonts w:ascii="Angsana New" w:hAnsi="Angsana New" w:hint="cs"/>
                <w:cs/>
                <w:lang w:val="en-US"/>
              </w:rPr>
              <w:t>ฎ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าคม พฤศจิกายน </w:t>
            </w:r>
            <w:r w:rsidR="00F505C9" w:rsidRPr="00F505C9">
              <w:rPr>
                <w:rFonts w:ascii="Angsana New" w:hAnsi="Angsana New"/>
                <w:lang w:val="en-US"/>
              </w:rPr>
              <w:t>2566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 มีนาคม </w:t>
            </w:r>
            <w:r w:rsidR="00F505C9" w:rsidRPr="00F505C9">
              <w:rPr>
                <w:rFonts w:ascii="Angsana New" w:hAnsi="Angsana New"/>
                <w:lang w:val="en-US"/>
              </w:rPr>
              <w:t>2567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 และวันใช้สิทธิครั้งสุดท้ายคือวันที่ </w:t>
            </w:r>
            <w:r w:rsidR="003302C0">
              <w:rPr>
                <w:rFonts w:ascii="Angsana New" w:hAnsi="Angsana New"/>
                <w:lang w:val="en-US"/>
              </w:rPr>
              <w:t>31</w:t>
            </w:r>
            <w:r w:rsidRPr="008B6D32">
              <w:rPr>
                <w:rFonts w:ascii="Angsana New" w:hAnsi="Angsana New"/>
                <w:lang w:val="en-US"/>
              </w:rPr>
              <w:t xml:space="preserve"> </w:t>
            </w:r>
            <w:r w:rsidR="003302C0">
              <w:rPr>
                <w:rFonts w:ascii="Angsana New" w:hAnsi="Angsana New" w:hint="cs"/>
                <w:cs/>
                <w:lang w:val="en-US"/>
              </w:rPr>
              <w:t>พฤษภาคม</w:t>
            </w:r>
            <w:r w:rsidRPr="008B6D32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8B6D32" w:rsidRPr="008B6D32" w14:paraId="5B5B1A80" w14:textId="77777777" w:rsidTr="0003570B">
        <w:tc>
          <w:tcPr>
            <w:tcW w:w="2538" w:type="dxa"/>
          </w:tcPr>
          <w:p w14:paraId="3AF5CB7D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14:paraId="028C4C63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8B6D32" w:rsidRPr="008B6D32" w14:paraId="1E44F981" w14:textId="77777777" w:rsidTr="0003570B">
        <w:tc>
          <w:tcPr>
            <w:tcW w:w="2538" w:type="dxa"/>
          </w:tcPr>
          <w:p w14:paraId="5114849B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1B301291" w14:textId="77777777"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lang w:val="en-US"/>
              </w:rPr>
              <w:t xml:space="preserve">3 </w:t>
            </w:r>
            <w:r w:rsidRPr="008B6D32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57247F83" w14:textId="77777777" w:rsidR="008B6D32" w:rsidRPr="000326FA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E3CA087" w14:textId="467B2CFA" w:rsidR="001A0C77" w:rsidRPr="008B6D32" w:rsidRDefault="008B6D32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6D32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F505C9" w:rsidRPr="00F505C9">
        <w:rPr>
          <w:rFonts w:ascii="Angsana New" w:hAnsi="Angsana New"/>
          <w:sz w:val="30"/>
          <w:szCs w:val="30"/>
        </w:rPr>
        <w:t>21</w:t>
      </w:r>
      <w:r w:rsidRPr="008B6D3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505C9" w:rsidRPr="00F505C9">
        <w:rPr>
          <w:rFonts w:ascii="Angsana New" w:hAnsi="Angsana New"/>
          <w:sz w:val="30"/>
          <w:szCs w:val="30"/>
        </w:rPr>
        <w:t>2564</w:t>
      </w:r>
      <w:r w:rsidRPr="008B6D32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</w:t>
      </w:r>
      <w:r w:rsidR="00334FF2">
        <w:rPr>
          <w:rFonts w:ascii="Angsana New" w:hAnsi="Angsana New"/>
          <w:sz w:val="30"/>
          <w:szCs w:val="30"/>
          <w:cs/>
        </w:rPr>
        <w:t>ิทธิซื้อหุ้นสามัญของบริษัทจำนวน</w:t>
      </w:r>
      <w:r w:rsidR="00334FF2">
        <w:rPr>
          <w:rFonts w:ascii="Angsana New" w:hAnsi="Angsana New" w:hint="cs"/>
          <w:sz w:val="30"/>
          <w:szCs w:val="30"/>
          <w:cs/>
        </w:rPr>
        <w:t xml:space="preserve"> </w:t>
      </w:r>
      <w:r w:rsidR="00F505C9" w:rsidRPr="00F505C9">
        <w:rPr>
          <w:rFonts w:ascii="Angsana New" w:hAnsi="Angsana New"/>
          <w:sz w:val="30"/>
          <w:szCs w:val="30"/>
        </w:rPr>
        <w:t>191</w:t>
      </w:r>
      <w:r w:rsidRPr="008B6D32">
        <w:rPr>
          <w:rFonts w:ascii="Angsana New" w:hAnsi="Angsana New"/>
          <w:sz w:val="30"/>
          <w:szCs w:val="30"/>
        </w:rPr>
        <w:t>,894,988</w:t>
      </w:r>
      <w:r w:rsidRPr="008B6D32">
        <w:rPr>
          <w:rFonts w:ascii="Angsana New" w:hAnsi="Angsana New"/>
          <w:sz w:val="30"/>
          <w:szCs w:val="30"/>
          <w:cs/>
        </w:rPr>
        <w:t xml:space="preserve"> (ECF-W</w:t>
      </w:r>
      <w:r w:rsidRPr="008B6D32">
        <w:rPr>
          <w:rFonts w:ascii="Angsana New" w:hAnsi="Angsana New"/>
          <w:sz w:val="30"/>
          <w:szCs w:val="30"/>
        </w:rPr>
        <w:t>4</w:t>
      </w:r>
      <w:r w:rsidRPr="008B6D32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8B6D32">
        <w:rPr>
          <w:rFonts w:ascii="Angsana New" w:hAnsi="Angsana New"/>
          <w:sz w:val="30"/>
          <w:szCs w:val="30"/>
        </w:rPr>
        <w:t xml:space="preserve">22 </w:t>
      </w:r>
      <w:r w:rsidRPr="008B6D3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F505C9" w:rsidRPr="00F505C9">
        <w:rPr>
          <w:rFonts w:ascii="Angsana New" w:hAnsi="Angsana New"/>
          <w:sz w:val="30"/>
          <w:szCs w:val="30"/>
        </w:rPr>
        <w:t>2564</w:t>
      </w:r>
      <w:r w:rsidRPr="008B6D32">
        <w:rPr>
          <w:rFonts w:ascii="Angsana New" w:hAnsi="Angsana New"/>
          <w:sz w:val="30"/>
          <w:szCs w:val="30"/>
          <w:cs/>
        </w:rPr>
        <w:t xml:space="preserve"> เป็นต้นไป โดย ณ วันที่ </w:t>
      </w:r>
      <w:r w:rsidR="00F505C9" w:rsidRPr="00F505C9">
        <w:rPr>
          <w:rFonts w:ascii="Angsana New" w:hAnsi="Angsana New" w:hint="cs"/>
          <w:sz w:val="30"/>
          <w:szCs w:val="30"/>
        </w:rPr>
        <w:t>31</w:t>
      </w:r>
      <w:r w:rsidR="00334FF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F505C9" w:rsidRPr="00F505C9">
        <w:rPr>
          <w:rFonts w:ascii="Angsana New" w:hAnsi="Angsana New" w:hint="cs"/>
          <w:sz w:val="30"/>
          <w:szCs w:val="30"/>
        </w:rPr>
        <w:t>256</w:t>
      </w:r>
      <w:r w:rsidR="00FB1289">
        <w:rPr>
          <w:rFonts w:ascii="Angsana New" w:hAnsi="Angsana New"/>
          <w:sz w:val="30"/>
          <w:szCs w:val="30"/>
        </w:rPr>
        <w:t>7</w:t>
      </w:r>
      <w:r w:rsidRPr="008B6D32">
        <w:rPr>
          <w:rFonts w:ascii="Angsana New" w:hAnsi="Angsana New"/>
          <w:sz w:val="30"/>
          <w:szCs w:val="30"/>
          <w:cs/>
        </w:rPr>
        <w:t xml:space="preserve"> </w:t>
      </w:r>
      <w:r w:rsidR="00364B2E" w:rsidRPr="00364B2E">
        <w:rPr>
          <w:rFonts w:ascii="Angsana New" w:hAnsi="Angsana New" w:hint="cs"/>
          <w:sz w:val="30"/>
          <w:szCs w:val="30"/>
          <w:cs/>
        </w:rPr>
        <w:t>รายละเอียดการใช้ใบสำคัญแสดงสิทธิ</w:t>
      </w:r>
      <w:r w:rsidR="00364B2E" w:rsidRPr="00364B2E">
        <w:rPr>
          <w:rFonts w:ascii="Angsana New" w:hAnsi="Angsana New"/>
          <w:sz w:val="30"/>
          <w:szCs w:val="30"/>
          <w:cs/>
        </w:rPr>
        <w:t xml:space="preserve"> </w:t>
      </w:r>
      <w:r w:rsidR="00364B2E" w:rsidRPr="00364B2E">
        <w:rPr>
          <w:rFonts w:ascii="Angsana New" w:hAnsi="Angsana New"/>
          <w:sz w:val="30"/>
          <w:szCs w:val="30"/>
        </w:rPr>
        <w:t>ECF-W</w:t>
      </w:r>
      <w:r w:rsidR="00364B2E">
        <w:rPr>
          <w:rFonts w:ascii="Angsana New" w:hAnsi="Angsana New"/>
          <w:sz w:val="30"/>
          <w:szCs w:val="30"/>
        </w:rPr>
        <w:t xml:space="preserve">4 </w:t>
      </w:r>
      <w:r w:rsidR="00364B2E" w:rsidRPr="00364B2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E73002" w14:textId="77777777" w:rsidR="001A0C77" w:rsidRPr="000326FA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lang w:eastAsia="zh-CN"/>
        </w:rPr>
      </w:pPr>
    </w:p>
    <w:tbl>
      <w:tblPr>
        <w:tblW w:w="10294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569"/>
        <w:gridCol w:w="236"/>
        <w:gridCol w:w="1209"/>
        <w:gridCol w:w="236"/>
        <w:gridCol w:w="1180"/>
        <w:gridCol w:w="236"/>
        <w:gridCol w:w="1138"/>
        <w:gridCol w:w="236"/>
        <w:gridCol w:w="909"/>
        <w:gridCol w:w="236"/>
        <w:gridCol w:w="1315"/>
        <w:gridCol w:w="236"/>
        <w:gridCol w:w="1558"/>
      </w:tblGrid>
      <w:tr w:rsidR="00364B2E" w:rsidRPr="00665860" w14:paraId="5B5DAD4D" w14:textId="77777777" w:rsidTr="00BF45D2">
        <w:trPr>
          <w:trHeight w:val="1247"/>
        </w:trPr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9BC2E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3225096D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51E776D5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37C6BA39" w14:textId="77777777" w:rsidR="00364B2E" w:rsidRPr="000326FA" w:rsidRDefault="00364B2E" w:rsidP="008E36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E2E550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64840846" w14:textId="77777777" w:rsidR="00364B2E" w:rsidRPr="000326FA" w:rsidRDefault="00364B2E" w:rsidP="008E3659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E59F2" w14:textId="77777777" w:rsidR="00364B2E" w:rsidRPr="000326FA" w:rsidRDefault="00364B2E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จำนวนใบสำคัญแสดงสิทธิที่นำมาซื้อหุ้นสามัญ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bottom"/>
          </w:tcPr>
          <w:p w14:paraId="4B0D5DB3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6C20" w14:textId="77777777" w:rsidR="00364B2E" w:rsidRPr="000326FA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เงินรับจาก</w:t>
            </w:r>
          </w:p>
          <w:p w14:paraId="08D0E823" w14:textId="77777777" w:rsidR="00364B2E" w:rsidRPr="000326FA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การใช้ใบสำคัญ</w:t>
            </w:r>
          </w:p>
          <w:p w14:paraId="51663864" w14:textId="77777777" w:rsidR="00364B2E" w:rsidRPr="000326FA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แสดงสิทธิ</w:t>
            </w:r>
          </w:p>
          <w:p w14:paraId="598E3E93" w14:textId="77777777" w:rsidR="00364B2E" w:rsidRPr="000326FA" w:rsidRDefault="00364B2E" w:rsidP="00BF45D2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bottom"/>
          </w:tcPr>
          <w:p w14:paraId="41037CF9" w14:textId="77777777" w:rsidR="00364B2E" w:rsidRPr="000326FA" w:rsidRDefault="00364B2E" w:rsidP="00BF45D2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E21B1" w14:textId="77777777" w:rsidR="00364B2E" w:rsidRPr="000326FA" w:rsidRDefault="00364B2E" w:rsidP="00BF45D2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DBF56D9" w14:textId="77777777" w:rsidR="00364B2E" w:rsidRPr="000326FA" w:rsidRDefault="00364B2E" w:rsidP="00BF45D2">
            <w:pPr>
              <w:tabs>
                <w:tab w:val="clear" w:pos="227"/>
                <w:tab w:val="left" w:pos="111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738A9E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ทุนที่ชำระแล้ว</w:t>
            </w:r>
          </w:p>
          <w:p w14:paraId="6B998352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B4FDC45" w14:textId="77777777" w:rsidR="00364B2E" w:rsidRPr="000326FA" w:rsidRDefault="00364B2E" w:rsidP="00BF45D2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35A2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5290575A" w14:textId="77777777" w:rsidR="00364B2E" w:rsidRPr="000326FA" w:rsidRDefault="00364B2E" w:rsidP="00BF45D2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73E6D3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ส่วนเกินมูลค่าหุ้น</w:t>
            </w:r>
          </w:p>
          <w:p w14:paraId="276AD8F0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3" w:type="dxa"/>
            <w:vAlign w:val="bottom"/>
          </w:tcPr>
          <w:p w14:paraId="49113013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2E48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24F250C8" w14:textId="77777777" w:rsidR="00364B2E" w:rsidRPr="000326FA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</w:t>
            </w:r>
          </w:p>
          <w:p w14:paraId="7F11CD36" w14:textId="77777777" w:rsidR="00364B2E" w:rsidRPr="000326FA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ยังไม่ได้ถูก</w:t>
            </w:r>
          </w:p>
          <w:p w14:paraId="68FA9889" w14:textId="77777777" w:rsidR="00364B2E" w:rsidRPr="000326FA" w:rsidRDefault="00364B2E" w:rsidP="00BF45D2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233" w:type="dxa"/>
            <w:vAlign w:val="bottom"/>
          </w:tcPr>
          <w:p w14:paraId="70BAACCA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3A63D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098D3885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วันที่จดทะเบียน</w:t>
            </w:r>
          </w:p>
          <w:p w14:paraId="09BE0F4D" w14:textId="77777777" w:rsidR="00364B2E" w:rsidRPr="000326FA" w:rsidRDefault="00364B2E" w:rsidP="00BF45D2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364B2E" w:rsidRPr="00AA4F26" w14:paraId="63EBF554" w14:textId="77777777" w:rsidTr="000326FA">
        <w:trPr>
          <w:trHeight w:hRule="exact" w:val="113"/>
        </w:trPr>
        <w:tc>
          <w:tcPr>
            <w:tcW w:w="1571" w:type="dxa"/>
            <w:tcBorders>
              <w:top w:val="single" w:sz="4" w:space="0" w:color="auto"/>
            </w:tcBorders>
            <w:shd w:val="clear" w:color="auto" w:fill="auto"/>
          </w:tcPr>
          <w:p w14:paraId="33CE42E2" w14:textId="77777777" w:rsidR="00364B2E" w:rsidRPr="000326FA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E89EC3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191F5D55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33" w:type="dxa"/>
          </w:tcPr>
          <w:p w14:paraId="634C4C16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010FC967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33" w:type="dxa"/>
          </w:tcPr>
          <w:p w14:paraId="55AE2CFD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1600C513" w14:textId="77777777" w:rsidR="00364B2E" w:rsidRPr="000326FA" w:rsidRDefault="00364B2E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951CB4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117B0514" w14:textId="77777777" w:rsidR="00364B2E" w:rsidRPr="000326FA" w:rsidRDefault="00364B2E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33" w:type="dxa"/>
          </w:tcPr>
          <w:p w14:paraId="377E8205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0B4EC4AC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33" w:type="dxa"/>
          </w:tcPr>
          <w:p w14:paraId="67DBBF91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45109A5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364B2E" w:rsidRPr="00665860" w14:paraId="3ACF2024" w14:textId="77777777" w:rsidTr="000326FA">
        <w:trPr>
          <w:trHeight w:val="322"/>
        </w:trPr>
        <w:tc>
          <w:tcPr>
            <w:tcW w:w="1571" w:type="dxa"/>
            <w:shd w:val="clear" w:color="auto" w:fill="auto"/>
          </w:tcPr>
          <w:p w14:paraId="6E2F710D" w14:textId="6E0E1D7E" w:rsidR="00364B2E" w:rsidRPr="000326FA" w:rsidRDefault="00364B2E" w:rsidP="00364B2E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20 </w:t>
            </w:r>
            <w:r w:rsidRPr="000326F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F505C9"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</w:t>
            </w: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6</w:t>
            </w:r>
            <w:r w:rsidR="0070022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D110240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009014EA" w14:textId="77777777" w:rsidR="00364B2E" w:rsidRPr="000326FA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18,000</w:t>
            </w:r>
          </w:p>
        </w:tc>
        <w:tc>
          <w:tcPr>
            <w:tcW w:w="233" w:type="dxa"/>
          </w:tcPr>
          <w:p w14:paraId="327F094F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E94ED4C" w14:textId="77777777" w:rsidR="00364B2E" w:rsidRPr="000326FA" w:rsidRDefault="00D90822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36,000</w:t>
            </w:r>
          </w:p>
        </w:tc>
        <w:tc>
          <w:tcPr>
            <w:tcW w:w="233" w:type="dxa"/>
          </w:tcPr>
          <w:p w14:paraId="42605A88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057DF45E" w14:textId="77777777" w:rsidR="00364B2E" w:rsidRPr="000326FA" w:rsidRDefault="00D90822" w:rsidP="008E3659">
            <w:pPr>
              <w:pStyle w:val="Heading3"/>
              <w:tabs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4,500</w:t>
            </w:r>
          </w:p>
        </w:tc>
        <w:tc>
          <w:tcPr>
            <w:tcW w:w="236" w:type="dxa"/>
          </w:tcPr>
          <w:p w14:paraId="4C146F46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910" w:type="dxa"/>
            <w:shd w:val="clear" w:color="auto" w:fill="auto"/>
          </w:tcPr>
          <w:p w14:paraId="46FDA1F4" w14:textId="77777777" w:rsidR="00364B2E" w:rsidRPr="000326FA" w:rsidRDefault="00D90822" w:rsidP="008E3659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31,500</w:t>
            </w:r>
          </w:p>
        </w:tc>
        <w:tc>
          <w:tcPr>
            <w:tcW w:w="233" w:type="dxa"/>
          </w:tcPr>
          <w:p w14:paraId="0B3AD919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</w:tcPr>
          <w:p w14:paraId="6BA7442F" w14:textId="77777777" w:rsidR="00364B2E" w:rsidRPr="000326FA" w:rsidRDefault="00D90822" w:rsidP="00BF45D2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191,876,988</w:t>
            </w:r>
          </w:p>
        </w:tc>
        <w:tc>
          <w:tcPr>
            <w:tcW w:w="233" w:type="dxa"/>
          </w:tcPr>
          <w:p w14:paraId="0AEFB072" w14:textId="77777777" w:rsidR="00364B2E" w:rsidRPr="000326FA" w:rsidRDefault="00364B2E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850B226" w14:textId="4A502D1A" w:rsidR="00364B2E" w:rsidRPr="000326FA" w:rsidRDefault="009B5216" w:rsidP="008E3659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326FA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0326FA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มีนาคม </w:t>
            </w:r>
            <w:r w:rsidR="00F505C9" w:rsidRPr="000326FA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>2566</w:t>
            </w:r>
          </w:p>
        </w:tc>
      </w:tr>
    </w:tbl>
    <w:p w14:paraId="3710D1BB" w14:textId="77777777"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14:paraId="1B4AC5CF" w14:textId="77777777"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14:paraId="1E9345A2" w14:textId="77777777"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14:paraId="12E30A82" w14:textId="77777777" w:rsidR="00364B2E" w:rsidRDefault="00364B2E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14:paraId="444F7DF4" w14:textId="77777777" w:rsidR="005757C7" w:rsidRDefault="005757C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lang w:eastAsia="zh-CN"/>
        </w:rPr>
      </w:pPr>
    </w:p>
    <w:p w14:paraId="009241CE" w14:textId="3F1FA71B" w:rsidR="00406946" w:rsidRPr="004A64E9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A64E9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C32892">
        <w:rPr>
          <w:rFonts w:ascii="Angsana New" w:hAnsi="Angsana New"/>
          <w:b/>
          <w:bCs/>
          <w:sz w:val="30"/>
          <w:szCs w:val="30"/>
        </w:rPr>
        <w:t xml:space="preserve"> (</w:t>
      </w:r>
      <w:r w:rsidR="00C32892">
        <w:rPr>
          <w:rFonts w:ascii="Angsana New" w:hAnsi="Angsana New" w:hint="cs"/>
          <w:b/>
          <w:bCs/>
          <w:sz w:val="30"/>
          <w:szCs w:val="30"/>
          <w:cs/>
        </w:rPr>
        <w:t xml:space="preserve">ขาดทุน) </w:t>
      </w:r>
      <w:r w:rsidRPr="004A64E9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05F321C1" w14:textId="77777777" w:rsidR="00406946" w:rsidRPr="00C32892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5B629924" w14:textId="02781DA7" w:rsidR="00A64C50" w:rsidRPr="004A64E9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A64E9">
        <w:rPr>
          <w:rFonts w:ascii="Angsana New" w:hAnsi="Angsana New"/>
          <w:sz w:val="30"/>
          <w:szCs w:val="30"/>
          <w:cs/>
        </w:rPr>
        <w:t>กำไร</w:t>
      </w:r>
      <w:r w:rsidR="00C32892">
        <w:rPr>
          <w:rFonts w:ascii="Angsana New" w:hAnsi="Angsana New"/>
          <w:sz w:val="30"/>
          <w:szCs w:val="30"/>
        </w:rPr>
        <w:t xml:space="preserve"> (</w:t>
      </w:r>
      <w:r w:rsidR="00C32892">
        <w:rPr>
          <w:rFonts w:ascii="Angsana New" w:hAnsi="Angsana New" w:hint="cs"/>
          <w:sz w:val="30"/>
          <w:szCs w:val="30"/>
          <w:cs/>
        </w:rPr>
        <w:t xml:space="preserve">ขาดทุน) </w:t>
      </w:r>
      <w:r w:rsidRPr="004A64E9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</w:t>
      </w:r>
      <w:r w:rsidR="00406946" w:rsidRPr="004A64E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505C9" w:rsidRPr="004A64E9">
        <w:rPr>
          <w:rFonts w:ascii="Angsana New" w:hAnsi="Angsana New"/>
          <w:sz w:val="30"/>
          <w:szCs w:val="30"/>
        </w:rPr>
        <w:t>31</w:t>
      </w:r>
      <w:r w:rsidR="00FF2E1B" w:rsidRPr="004A64E9">
        <w:rPr>
          <w:rFonts w:ascii="Angsana New" w:hAnsi="Angsana New"/>
          <w:sz w:val="30"/>
          <w:szCs w:val="30"/>
          <w:cs/>
        </w:rPr>
        <w:t xml:space="preserve"> </w:t>
      </w:r>
      <w:r w:rsidR="0040257C" w:rsidRPr="004A64E9">
        <w:rPr>
          <w:rFonts w:ascii="Angsana New" w:hAnsi="Angsana New"/>
          <w:sz w:val="30"/>
          <w:szCs w:val="30"/>
          <w:cs/>
        </w:rPr>
        <w:t>มีนาคม</w:t>
      </w:r>
      <w:r w:rsidR="00FF2E1B" w:rsidRPr="004A64E9">
        <w:rPr>
          <w:rFonts w:ascii="Angsana New" w:hAnsi="Angsana New"/>
          <w:sz w:val="30"/>
          <w:szCs w:val="30"/>
          <w:cs/>
        </w:rPr>
        <w:t xml:space="preserve"> </w:t>
      </w:r>
      <w:r w:rsidR="00F505C9" w:rsidRPr="004A64E9">
        <w:rPr>
          <w:rFonts w:ascii="Angsana New" w:hAnsi="Angsana New"/>
          <w:sz w:val="30"/>
          <w:szCs w:val="30"/>
        </w:rPr>
        <w:t>256</w:t>
      </w:r>
      <w:r w:rsidR="00F00711">
        <w:rPr>
          <w:rFonts w:ascii="Angsana New" w:hAnsi="Angsana New"/>
          <w:sz w:val="30"/>
          <w:szCs w:val="30"/>
        </w:rPr>
        <w:t>7</w:t>
      </w:r>
      <w:r w:rsidR="00557BCC" w:rsidRPr="004A64E9">
        <w:rPr>
          <w:rFonts w:ascii="Angsana New" w:hAnsi="Angsana New"/>
          <w:sz w:val="30"/>
          <w:szCs w:val="30"/>
          <w:cs/>
        </w:rPr>
        <w:t xml:space="preserve"> และ </w:t>
      </w:r>
      <w:r w:rsidR="00F505C9" w:rsidRPr="004A64E9">
        <w:rPr>
          <w:rFonts w:ascii="Angsana New" w:hAnsi="Angsana New"/>
          <w:sz w:val="30"/>
          <w:szCs w:val="30"/>
        </w:rPr>
        <w:t>256</w:t>
      </w:r>
      <w:r w:rsidR="00F00711">
        <w:rPr>
          <w:rFonts w:ascii="Angsana New" w:hAnsi="Angsana New"/>
          <w:sz w:val="30"/>
          <w:szCs w:val="30"/>
        </w:rPr>
        <w:t>6</w:t>
      </w:r>
      <w:r w:rsidR="00406946" w:rsidRPr="004A64E9">
        <w:rPr>
          <w:rFonts w:ascii="Angsana New" w:hAnsi="Angsana New"/>
          <w:sz w:val="30"/>
          <w:szCs w:val="30"/>
          <w:cs/>
        </w:rPr>
        <w:t xml:space="preserve"> </w:t>
      </w:r>
      <w:r w:rsidR="00BB5B0E" w:rsidRPr="004A64E9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C32892">
        <w:rPr>
          <w:rFonts w:ascii="Angsana New" w:hAnsi="Angsana New" w:hint="cs"/>
          <w:sz w:val="30"/>
          <w:szCs w:val="30"/>
          <w:cs/>
        </w:rPr>
        <w:t xml:space="preserve"> </w:t>
      </w:r>
      <w:r w:rsidR="00C32892">
        <w:rPr>
          <w:rFonts w:ascii="Angsana New" w:hAnsi="Angsana New"/>
          <w:sz w:val="30"/>
          <w:szCs w:val="30"/>
        </w:rPr>
        <w:t>(</w:t>
      </w:r>
      <w:r w:rsidR="00C32892">
        <w:rPr>
          <w:rFonts w:ascii="Angsana New" w:hAnsi="Angsana New" w:hint="cs"/>
          <w:sz w:val="30"/>
          <w:szCs w:val="30"/>
          <w:cs/>
        </w:rPr>
        <w:t xml:space="preserve">ขาดทุน) </w:t>
      </w:r>
      <w:r w:rsidR="00BB5B0E" w:rsidRPr="004A64E9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4A64E9">
        <w:rPr>
          <w:rFonts w:ascii="Angsana New" w:hAnsi="Angsana New"/>
          <w:sz w:val="30"/>
          <w:szCs w:val="30"/>
          <w:cs/>
        </w:rPr>
        <w:t>ใน</w:t>
      </w:r>
      <w:r w:rsidR="00BB5B0E" w:rsidRPr="004A64E9">
        <w:rPr>
          <w:rFonts w:ascii="Angsana New" w:hAnsi="Angsana New"/>
          <w:sz w:val="30"/>
          <w:szCs w:val="30"/>
          <w:cs/>
        </w:rPr>
        <w:t>ระหว่างงวด</w:t>
      </w:r>
      <w:r w:rsidR="00D343A6" w:rsidRPr="004A64E9">
        <w:rPr>
          <w:rFonts w:ascii="Angsana New" w:hAnsi="Angsana New"/>
          <w:sz w:val="30"/>
          <w:szCs w:val="30"/>
          <w:cs/>
        </w:rPr>
        <w:t>ซึ่ง</w:t>
      </w:r>
      <w:r w:rsidR="00BB5B0E" w:rsidRPr="004A64E9">
        <w:rPr>
          <w:rFonts w:ascii="Angsana New" w:hAnsi="Angsana New"/>
          <w:sz w:val="30"/>
          <w:szCs w:val="30"/>
          <w:cs/>
        </w:rPr>
        <w:t>แสดงการคำนวณ</w:t>
      </w:r>
      <w:r w:rsidR="00D343A6" w:rsidRPr="004A64E9">
        <w:rPr>
          <w:rFonts w:ascii="Angsana New" w:hAnsi="Angsana New"/>
          <w:sz w:val="30"/>
          <w:szCs w:val="30"/>
          <w:cs/>
        </w:rPr>
        <w:t>ได้</w:t>
      </w:r>
      <w:r w:rsidR="00BB5B0E" w:rsidRPr="004A64E9">
        <w:rPr>
          <w:rFonts w:ascii="Angsana New" w:hAnsi="Angsana New"/>
          <w:sz w:val="30"/>
          <w:szCs w:val="30"/>
          <w:cs/>
        </w:rPr>
        <w:t>ดังนี้</w:t>
      </w:r>
    </w:p>
    <w:p w14:paraId="7099EFF8" w14:textId="77777777" w:rsidR="007476F7" w:rsidRPr="00C32892" w:rsidRDefault="007476F7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98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52"/>
        <w:gridCol w:w="1020"/>
        <w:gridCol w:w="284"/>
        <w:gridCol w:w="1020"/>
        <w:gridCol w:w="283"/>
        <w:gridCol w:w="1020"/>
        <w:gridCol w:w="283"/>
        <w:gridCol w:w="1021"/>
      </w:tblGrid>
      <w:tr w:rsidR="00B711E8" w:rsidRPr="004A64E9" w14:paraId="5290C959" w14:textId="77777777" w:rsidTr="00C32892">
        <w:trPr>
          <w:cantSplit/>
        </w:trPr>
        <w:tc>
          <w:tcPr>
            <w:tcW w:w="5052" w:type="dxa"/>
          </w:tcPr>
          <w:p w14:paraId="5C9801A4" w14:textId="77777777" w:rsidR="00B711E8" w:rsidRPr="004A64E9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4E83D6DB" w14:textId="77777777" w:rsidR="00B711E8" w:rsidRPr="004A64E9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2D66713" w14:textId="77777777" w:rsidR="00B711E8" w:rsidRPr="004A64E9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63D23BC" w14:textId="77777777" w:rsidR="00B711E8" w:rsidRPr="004A64E9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711" w:rsidRPr="004A64E9" w14:paraId="0D17F877" w14:textId="77777777" w:rsidTr="00C32892">
        <w:trPr>
          <w:cantSplit/>
        </w:trPr>
        <w:tc>
          <w:tcPr>
            <w:tcW w:w="5052" w:type="dxa"/>
          </w:tcPr>
          <w:p w14:paraId="1789444F" w14:textId="77777777" w:rsidR="00F00711" w:rsidRPr="004A64E9" w:rsidRDefault="00F00711" w:rsidP="00F007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0E5089" w14:textId="05FBBCF1" w:rsidR="00F00711" w:rsidRPr="004A64E9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28345656" w14:textId="77777777" w:rsidR="00F00711" w:rsidRPr="004A64E9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AE0EE6A" w14:textId="1C932D0A" w:rsidR="00F00711" w:rsidRPr="004A64E9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2275C29" w14:textId="77777777" w:rsidR="00F00711" w:rsidRPr="004A64E9" w:rsidRDefault="00F00711" w:rsidP="00F0071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B0749EA" w14:textId="09739C0A" w:rsidR="00F00711" w:rsidRPr="004A64E9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1AB789D" w14:textId="77777777" w:rsidR="00F00711" w:rsidRPr="004A64E9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A3EFA5F" w14:textId="3318562C" w:rsidR="00F00711" w:rsidRPr="004A64E9" w:rsidRDefault="00F00711" w:rsidP="00F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32892" w:rsidRPr="004A64E9" w14:paraId="741D35D0" w14:textId="77777777" w:rsidTr="00C32892">
        <w:trPr>
          <w:cantSplit/>
        </w:trPr>
        <w:tc>
          <w:tcPr>
            <w:tcW w:w="5052" w:type="dxa"/>
          </w:tcPr>
          <w:p w14:paraId="6BA39A8F" w14:textId="715F6691" w:rsidR="00C32892" w:rsidRPr="004A64E9" w:rsidRDefault="00C32892" w:rsidP="00C3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E6D5C07" w14:textId="58C8CF34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16,850)</w:t>
            </w:r>
          </w:p>
        </w:tc>
        <w:tc>
          <w:tcPr>
            <w:tcW w:w="284" w:type="dxa"/>
          </w:tcPr>
          <w:p w14:paraId="447070F4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28AA1696" w14:textId="72C42539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A64E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83" w:type="dxa"/>
          </w:tcPr>
          <w:p w14:paraId="20313915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B67A423" w14:textId="69F0ED6E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-1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28,444)</w:t>
            </w:r>
          </w:p>
        </w:tc>
        <w:tc>
          <w:tcPr>
            <w:tcW w:w="283" w:type="dxa"/>
          </w:tcPr>
          <w:p w14:paraId="72108D75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000FAAEF" w14:textId="28F9809A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</w:t>
            </w:r>
          </w:p>
        </w:tc>
      </w:tr>
      <w:tr w:rsidR="00C32892" w:rsidRPr="004A64E9" w14:paraId="4F2F9204" w14:textId="77777777" w:rsidTr="00C32892">
        <w:trPr>
          <w:cantSplit/>
          <w:trHeight w:val="170"/>
        </w:trPr>
        <w:tc>
          <w:tcPr>
            <w:tcW w:w="5052" w:type="dxa"/>
          </w:tcPr>
          <w:p w14:paraId="1FA6661A" w14:textId="77777777" w:rsidR="00C32892" w:rsidRPr="005B6193" w:rsidRDefault="00C32892" w:rsidP="00C3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DA7A62C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14:paraId="339EBEB3" w14:textId="77777777" w:rsidR="00C32892" w:rsidRPr="00F00711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C06B543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14:paraId="5864BC2E" w14:textId="77777777" w:rsidR="00C32892" w:rsidRPr="00F00711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B941FD5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6C95F02A" w14:textId="77777777" w:rsidR="00C32892" w:rsidRPr="00F00711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4F2B6787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C32892" w:rsidRPr="004A64E9" w14:paraId="2750013C" w14:textId="77777777" w:rsidTr="00C32892">
        <w:trPr>
          <w:cantSplit/>
        </w:trPr>
        <w:tc>
          <w:tcPr>
            <w:tcW w:w="5052" w:type="dxa"/>
          </w:tcPr>
          <w:p w14:paraId="6F017379" w14:textId="77777777" w:rsidR="00C32892" w:rsidRPr="004A64E9" w:rsidRDefault="00C32892" w:rsidP="00C3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25B7E8DD" w14:textId="433F7BC8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1B6D1C29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3DE1B60" w14:textId="50A33BD1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959,490</w:t>
            </w:r>
          </w:p>
        </w:tc>
        <w:tc>
          <w:tcPr>
            <w:tcW w:w="283" w:type="dxa"/>
          </w:tcPr>
          <w:p w14:paraId="3ACCFA7B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64B21AE5" w14:textId="34F129FC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3" w:type="dxa"/>
          </w:tcPr>
          <w:p w14:paraId="1FBEB7B5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29A5F89" w14:textId="24C26D99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959,490</w:t>
            </w:r>
          </w:p>
        </w:tc>
      </w:tr>
      <w:tr w:rsidR="00C32892" w:rsidRPr="004A64E9" w14:paraId="6DEC781F" w14:textId="77777777" w:rsidTr="00C32892">
        <w:trPr>
          <w:cantSplit/>
        </w:trPr>
        <w:tc>
          <w:tcPr>
            <w:tcW w:w="5052" w:type="dxa"/>
          </w:tcPr>
          <w:p w14:paraId="434C1504" w14:textId="77777777" w:rsidR="00C32892" w:rsidRPr="005B6193" w:rsidRDefault="00C32892" w:rsidP="00C3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58CF1976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1C10A9FF" w14:textId="77777777" w:rsidR="00C32892" w:rsidRPr="00F00711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6566537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7B75D70D" w14:textId="77777777" w:rsidR="00C32892" w:rsidRPr="00F00711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2C81963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14:paraId="0182DAFD" w14:textId="77777777" w:rsidR="00C32892" w:rsidRPr="00F00711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1417BE4E" w14:textId="77777777" w:rsidR="00C32892" w:rsidRPr="00F00711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C32892" w:rsidRPr="004A64E9" w14:paraId="0538BB8B" w14:textId="77777777" w:rsidTr="00C32892">
        <w:trPr>
          <w:cantSplit/>
        </w:trPr>
        <w:tc>
          <w:tcPr>
            <w:tcW w:w="5052" w:type="dxa"/>
          </w:tcPr>
          <w:p w14:paraId="23C93509" w14:textId="717B37FF" w:rsidR="00C32892" w:rsidRPr="004A64E9" w:rsidRDefault="00C32892" w:rsidP="00C3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4A64E9">
              <w:rPr>
                <w:rFonts w:ascii="Angsana New" w:hAnsi="Angsana New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9046E90" w14:textId="0B83F5AA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(0.017</w:t>
            </w:r>
            <w:r w:rsidR="007C13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12716A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095C6F2" w14:textId="5EC094DA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0.0099</w:t>
            </w:r>
          </w:p>
        </w:tc>
        <w:tc>
          <w:tcPr>
            <w:tcW w:w="283" w:type="dxa"/>
            <w:shd w:val="clear" w:color="auto" w:fill="auto"/>
          </w:tcPr>
          <w:p w14:paraId="3CFE3125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EB01C66" w14:textId="1870A29E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-3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(0.0296)</w:t>
            </w:r>
          </w:p>
        </w:tc>
        <w:tc>
          <w:tcPr>
            <w:tcW w:w="283" w:type="dxa"/>
            <w:shd w:val="clear" w:color="auto" w:fill="auto"/>
          </w:tcPr>
          <w:p w14:paraId="453E6B97" w14:textId="77777777" w:rsidR="00C32892" w:rsidRPr="004A64E9" w:rsidRDefault="00C32892" w:rsidP="00C3289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06B2677C" w14:textId="7EF535DA" w:rsidR="00C32892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0.0002</w:t>
            </w:r>
          </w:p>
        </w:tc>
      </w:tr>
    </w:tbl>
    <w:p w14:paraId="6C7F7F83" w14:textId="77777777" w:rsidR="00324AF8" w:rsidRPr="00C32892" w:rsidRDefault="00324AF8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0"/>
          <w:szCs w:val="20"/>
        </w:rPr>
      </w:pPr>
    </w:p>
    <w:p w14:paraId="724BB162" w14:textId="0166F0D4" w:rsidR="00406946" w:rsidRPr="004A64E9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A64E9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A64E9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721295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Pr="004A64E9">
        <w:rPr>
          <w:rFonts w:ascii="Angsana New" w:hAnsi="Angsana New"/>
          <w:b/>
          <w:bCs/>
          <w:sz w:val="30"/>
          <w:szCs w:val="30"/>
          <w:cs/>
        </w:rPr>
        <w:t>ต่อหุ้นปรับลด</w:t>
      </w:r>
    </w:p>
    <w:p w14:paraId="5CE0F2E9" w14:textId="77777777" w:rsidR="00BB5B0E" w:rsidRPr="00C32892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3CD3CDA7" w14:textId="2E4CB581" w:rsidR="000F1BB0" w:rsidRPr="004A64E9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A64E9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721295">
        <w:rPr>
          <w:rFonts w:ascii="Angsana New" w:hAnsi="Angsana New" w:hint="cs"/>
          <w:spacing w:val="-4"/>
          <w:sz w:val="30"/>
          <w:szCs w:val="30"/>
          <w:cs/>
        </w:rPr>
        <w:t xml:space="preserve"> (ขาดทุน) </w:t>
      </w:r>
      <w:r w:rsidRPr="004A64E9">
        <w:rPr>
          <w:rFonts w:ascii="Angsana New" w:hAnsi="Angsana New"/>
          <w:spacing w:val="-4"/>
          <w:sz w:val="30"/>
          <w:szCs w:val="30"/>
          <w:cs/>
        </w:rPr>
        <w:t>ต่อหุ้นปรับลดสำหรับ</w:t>
      </w:r>
      <w:r w:rsidR="003D7AF6" w:rsidRPr="004A64E9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0504D0" w:rsidRPr="004A64E9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0504D0" w:rsidRPr="004A64E9">
        <w:rPr>
          <w:rFonts w:ascii="Angsana New" w:hAnsi="Angsana New" w:hint="cs"/>
          <w:color w:val="FFFFFF"/>
          <w:spacing w:val="-4"/>
          <w:sz w:val="30"/>
          <w:szCs w:val="30"/>
          <w:cs/>
        </w:rPr>
        <w:t xml:space="preserve"> </w:t>
      </w:r>
      <w:r w:rsidR="00F505C9" w:rsidRPr="004A64E9">
        <w:rPr>
          <w:rFonts w:ascii="Angsana New" w:eastAsia="Cordia New" w:hAnsi="Angsana New" w:hint="cs"/>
          <w:sz w:val="30"/>
          <w:szCs w:val="30"/>
        </w:rPr>
        <w:t>31</w:t>
      </w:r>
      <w:r w:rsidR="001C52C6" w:rsidRPr="004A64E9">
        <w:rPr>
          <w:rFonts w:ascii="Angsana New" w:eastAsia="Cordia New" w:hAnsi="Angsana New" w:hint="cs"/>
          <w:sz w:val="30"/>
          <w:szCs w:val="30"/>
          <w:cs/>
        </w:rPr>
        <w:t xml:space="preserve"> มีนาคม</w:t>
      </w:r>
      <w:r w:rsidR="00FF2E1B" w:rsidRPr="004A64E9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D90822" w:rsidRPr="004A64E9">
        <w:rPr>
          <w:rFonts w:ascii="Angsana New" w:eastAsia="Cordia New" w:hAnsi="Angsana New"/>
          <w:sz w:val="30"/>
          <w:szCs w:val="30"/>
        </w:rPr>
        <w:t>256</w:t>
      </w:r>
      <w:r w:rsidR="00DD6928">
        <w:rPr>
          <w:rFonts w:ascii="Angsana New" w:eastAsia="Cordia New" w:hAnsi="Angsana New"/>
          <w:sz w:val="30"/>
          <w:szCs w:val="30"/>
        </w:rPr>
        <w:t>7</w:t>
      </w:r>
      <w:r w:rsidR="00557BCC" w:rsidRPr="004A64E9">
        <w:rPr>
          <w:rFonts w:ascii="Angsana New" w:eastAsia="Cordia New" w:hAnsi="Angsana New"/>
          <w:sz w:val="30"/>
          <w:szCs w:val="30"/>
        </w:rPr>
        <w:t xml:space="preserve"> </w:t>
      </w:r>
      <w:r w:rsidR="00557BCC" w:rsidRPr="004A64E9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="00557BCC" w:rsidRPr="004A64E9">
        <w:rPr>
          <w:rFonts w:ascii="Angsana New" w:eastAsia="Cordia New" w:hAnsi="Angsana New"/>
          <w:sz w:val="30"/>
          <w:szCs w:val="30"/>
        </w:rPr>
        <w:t>256</w:t>
      </w:r>
      <w:r w:rsidR="00DD6928">
        <w:rPr>
          <w:rFonts w:ascii="Angsana New" w:eastAsia="Cordia New" w:hAnsi="Angsana New"/>
          <w:sz w:val="30"/>
          <w:szCs w:val="30"/>
        </w:rPr>
        <w:t>6</w:t>
      </w:r>
      <w:r w:rsidRPr="004A64E9">
        <w:rPr>
          <w:rFonts w:ascii="Angsana New" w:hAnsi="Angsana New"/>
          <w:sz w:val="30"/>
          <w:szCs w:val="30"/>
        </w:rPr>
        <w:t xml:space="preserve"> </w:t>
      </w:r>
      <w:r w:rsidRPr="004A64E9">
        <w:rPr>
          <w:rFonts w:ascii="Angsana New" w:hAnsi="Angsana New" w:hint="cs"/>
          <w:sz w:val="30"/>
          <w:szCs w:val="30"/>
          <w:cs/>
        </w:rPr>
        <w:t>คำนวณโดยการหารกำไร</w:t>
      </w:r>
      <w:r w:rsidR="00721295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4A64E9">
        <w:rPr>
          <w:rFonts w:ascii="Angsana New" w:hAnsi="Angsana New" w:hint="cs"/>
          <w:sz w:val="30"/>
          <w:szCs w:val="30"/>
          <w:cs/>
        </w:rPr>
        <w:t>สำหรับ</w:t>
      </w:r>
      <w:r w:rsidR="00BB5B0E" w:rsidRPr="004A64E9">
        <w:rPr>
          <w:rFonts w:ascii="Angsana New" w:hAnsi="Angsana New" w:hint="cs"/>
          <w:sz w:val="30"/>
          <w:szCs w:val="30"/>
          <w:cs/>
        </w:rPr>
        <w:t>งวดที่เป็นส่วนของผู้ถือหุ้นของบริษัท</w:t>
      </w:r>
      <w:r w:rsidRPr="004A64E9">
        <w:rPr>
          <w:rFonts w:ascii="Angsana New" w:hAnsi="Angsana New" w:hint="cs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387D7A" w:rsidRPr="004A64E9">
        <w:rPr>
          <w:rFonts w:ascii="Angsana New" w:hAnsi="Angsana New" w:hint="cs"/>
          <w:sz w:val="30"/>
          <w:szCs w:val="30"/>
          <w:cs/>
        </w:rPr>
        <w:t>ใน</w:t>
      </w:r>
      <w:r w:rsidRPr="004A64E9">
        <w:rPr>
          <w:rFonts w:ascii="Angsana New" w:hAnsi="Angsana New" w:hint="cs"/>
          <w:sz w:val="30"/>
          <w:szCs w:val="30"/>
          <w:cs/>
        </w:rPr>
        <w:t>ระหว่างงวดหลังจากที่ได้ปรับปรุงผลกระทบของ</w:t>
      </w:r>
      <w:r w:rsidR="005A54D2" w:rsidRPr="004A64E9">
        <w:rPr>
          <w:rFonts w:ascii="Angsana New" w:hAnsi="Angsana New" w:hint="cs"/>
          <w:sz w:val="30"/>
          <w:szCs w:val="30"/>
          <w:cs/>
        </w:rPr>
        <w:t>ตราสารที่อาจเปลี่ยนเป็นหุ้น</w:t>
      </w:r>
      <w:r w:rsidR="00064528" w:rsidRPr="004A64E9">
        <w:rPr>
          <w:rFonts w:ascii="Angsana New" w:hAnsi="Angsana New" w:hint="cs"/>
          <w:sz w:val="30"/>
          <w:szCs w:val="30"/>
          <w:cs/>
        </w:rPr>
        <w:t>สามัญ</w:t>
      </w:r>
      <w:r w:rsidRPr="004A64E9">
        <w:rPr>
          <w:rFonts w:ascii="Angsana New" w:hAnsi="Angsana New" w:hint="cs"/>
          <w:sz w:val="30"/>
          <w:szCs w:val="30"/>
          <w:cs/>
        </w:rPr>
        <w:t>ปรับลด</w:t>
      </w:r>
      <w:r w:rsidR="00387D7A" w:rsidRPr="004A64E9">
        <w:rPr>
          <w:rFonts w:ascii="Angsana New" w:hAnsi="Angsana New" w:hint="cs"/>
          <w:sz w:val="30"/>
          <w:szCs w:val="30"/>
          <w:cs/>
        </w:rPr>
        <w:t>ซึ่ง</w:t>
      </w:r>
      <w:r w:rsidRPr="004A64E9">
        <w:rPr>
          <w:rFonts w:ascii="Angsana New" w:hAnsi="Angsana New" w:hint="cs"/>
          <w:sz w:val="30"/>
          <w:szCs w:val="30"/>
          <w:cs/>
        </w:rPr>
        <w:t>แสดงการคำนวณ</w:t>
      </w:r>
      <w:r w:rsidR="00F936E0" w:rsidRPr="004A64E9">
        <w:rPr>
          <w:rFonts w:ascii="Angsana New" w:hAnsi="Angsana New" w:hint="cs"/>
          <w:sz w:val="30"/>
          <w:szCs w:val="30"/>
          <w:cs/>
        </w:rPr>
        <w:t>ได้</w:t>
      </w:r>
      <w:r w:rsidRPr="004A64E9">
        <w:rPr>
          <w:rFonts w:ascii="Angsana New" w:hAnsi="Angsana New" w:hint="cs"/>
          <w:sz w:val="30"/>
          <w:szCs w:val="30"/>
          <w:cs/>
        </w:rPr>
        <w:t>ดังนี้</w:t>
      </w:r>
    </w:p>
    <w:p w14:paraId="248566EC" w14:textId="77777777" w:rsidR="00270703" w:rsidRPr="00C32892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97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46"/>
        <w:gridCol w:w="1020"/>
        <w:gridCol w:w="284"/>
        <w:gridCol w:w="1020"/>
        <w:gridCol w:w="283"/>
        <w:gridCol w:w="1020"/>
        <w:gridCol w:w="284"/>
        <w:gridCol w:w="1020"/>
      </w:tblGrid>
      <w:tr w:rsidR="000504D0" w:rsidRPr="004A64E9" w14:paraId="1268129D" w14:textId="77777777" w:rsidTr="00C32892">
        <w:trPr>
          <w:cantSplit/>
        </w:trPr>
        <w:tc>
          <w:tcPr>
            <w:tcW w:w="5046" w:type="dxa"/>
          </w:tcPr>
          <w:p w14:paraId="2CCA2AC0" w14:textId="77777777" w:rsidR="000504D0" w:rsidRPr="004A64E9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62D6D85F" w14:textId="77777777" w:rsidR="000504D0" w:rsidRPr="004A64E9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7379F6F" w14:textId="77777777" w:rsidR="000504D0" w:rsidRPr="004A64E9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4" w:type="dxa"/>
            <w:gridSpan w:val="3"/>
            <w:tcBorders>
              <w:bottom w:val="single" w:sz="4" w:space="0" w:color="auto"/>
            </w:tcBorders>
          </w:tcPr>
          <w:p w14:paraId="5BEC46E1" w14:textId="77777777" w:rsidR="000504D0" w:rsidRPr="004A64E9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A6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D6928" w:rsidRPr="004A64E9" w14:paraId="1D16E0C6" w14:textId="77777777" w:rsidTr="00C32892">
        <w:trPr>
          <w:cantSplit/>
        </w:trPr>
        <w:tc>
          <w:tcPr>
            <w:tcW w:w="5046" w:type="dxa"/>
          </w:tcPr>
          <w:p w14:paraId="3D9EC197" w14:textId="77777777" w:rsidR="00DD6928" w:rsidRPr="004A64E9" w:rsidRDefault="00DD6928" w:rsidP="00DD692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E758C4F" w14:textId="0F175CAF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4E946CFE" w14:textId="77777777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F263241" w14:textId="5EDDBC7F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762A341" w14:textId="77777777" w:rsidR="00DD6928" w:rsidRPr="004A64E9" w:rsidRDefault="00DD6928" w:rsidP="00DD692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E1DE4EE" w14:textId="7AB863FF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6BE46303" w14:textId="77777777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3B76127" w14:textId="593F567E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D6928" w:rsidRPr="004A64E9" w14:paraId="624F4DB1" w14:textId="77777777" w:rsidTr="00C32892">
        <w:trPr>
          <w:cantSplit/>
        </w:trPr>
        <w:tc>
          <w:tcPr>
            <w:tcW w:w="5046" w:type="dxa"/>
          </w:tcPr>
          <w:p w14:paraId="11B9C9F9" w14:textId="6865B69D" w:rsidR="00DD6928" w:rsidRPr="004A64E9" w:rsidRDefault="00DD6928" w:rsidP="00C3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3289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32892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 xml:space="preserve">ที่เป็นส่วนของผู้ถือหุ้นของบริษัท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C32892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าท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1F861838" w14:textId="39527562" w:rsidR="00DD6928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16,850)</w:t>
            </w:r>
          </w:p>
        </w:tc>
        <w:tc>
          <w:tcPr>
            <w:tcW w:w="284" w:type="dxa"/>
          </w:tcPr>
          <w:p w14:paraId="765BF01C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40176539" w14:textId="28367D48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9,493</w:t>
            </w:r>
          </w:p>
        </w:tc>
        <w:tc>
          <w:tcPr>
            <w:tcW w:w="283" w:type="dxa"/>
          </w:tcPr>
          <w:p w14:paraId="5C9309B5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0FE841F8" w14:textId="5FEC8772" w:rsidR="00DD6928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-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28,444)</w:t>
            </w:r>
          </w:p>
        </w:tc>
        <w:tc>
          <w:tcPr>
            <w:tcW w:w="284" w:type="dxa"/>
          </w:tcPr>
          <w:p w14:paraId="5C377912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572C874C" w14:textId="2F125AC1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</w:t>
            </w:r>
          </w:p>
        </w:tc>
      </w:tr>
      <w:tr w:rsidR="00DD6928" w:rsidRPr="004A64E9" w14:paraId="11062C64" w14:textId="77777777" w:rsidTr="00C32892">
        <w:trPr>
          <w:cantSplit/>
        </w:trPr>
        <w:tc>
          <w:tcPr>
            <w:tcW w:w="5046" w:type="dxa"/>
          </w:tcPr>
          <w:p w14:paraId="17646C66" w14:textId="77777777" w:rsidR="00DD6928" w:rsidRPr="001A45CF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029F4A84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33FA6C0A" w14:textId="77777777" w:rsidR="00DD6928" w:rsidRPr="001A45C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90F9D6B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283" w:type="dxa"/>
          </w:tcPr>
          <w:p w14:paraId="5716DDEC" w14:textId="77777777" w:rsidR="00DD6928" w:rsidRPr="001A45C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234C8E96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B06E0E4" w14:textId="77777777" w:rsidR="00DD6928" w:rsidRPr="001A45C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61EE60D8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D6928" w:rsidRPr="004A64E9" w14:paraId="728C948C" w14:textId="77777777" w:rsidTr="00C32892">
        <w:trPr>
          <w:cantSplit/>
        </w:trPr>
        <w:tc>
          <w:tcPr>
            <w:tcW w:w="5046" w:type="dxa"/>
          </w:tcPr>
          <w:p w14:paraId="34E1BDB6" w14:textId="77777777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</w:tcPr>
          <w:p w14:paraId="5337D099" w14:textId="300CF4BA" w:rsidR="00DD6928" w:rsidRPr="004A64E9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1F4A637D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03D76717" w14:textId="048DEA01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959,490</w:t>
            </w:r>
          </w:p>
        </w:tc>
        <w:tc>
          <w:tcPr>
            <w:tcW w:w="283" w:type="dxa"/>
          </w:tcPr>
          <w:p w14:paraId="799A8510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37EFC15B" w14:textId="139A99AD" w:rsidR="00DD6928" w:rsidRPr="004A64E9" w:rsidRDefault="00FE187E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18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959</w:t>
            </w:r>
            <w:r w:rsidR="00C328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E187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84" w:type="dxa"/>
          </w:tcPr>
          <w:p w14:paraId="03D9945B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4D1D27CC" w14:textId="5288338E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959,490</w:t>
            </w:r>
          </w:p>
        </w:tc>
      </w:tr>
      <w:tr w:rsidR="00DD6928" w:rsidRPr="004A64E9" w14:paraId="6E78D91B" w14:textId="77777777" w:rsidTr="00C32892">
        <w:trPr>
          <w:cantSplit/>
        </w:trPr>
        <w:tc>
          <w:tcPr>
            <w:tcW w:w="5046" w:type="dxa"/>
          </w:tcPr>
          <w:p w14:paraId="162BBE17" w14:textId="77777777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ผลกระทบจากการถือเสมือนว่ามีการใช้สิทธิ</w:t>
            </w:r>
          </w:p>
          <w:p w14:paraId="27283C51" w14:textId="77777777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ของใบสำคัญแสดงสิทธิซื้อหุ้นสามัญ</w:t>
            </w:r>
            <w:r w:rsidRPr="004A64E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D9EBF99" w14:textId="3AE35501" w:rsidR="00DD6928" w:rsidRPr="004A64E9" w:rsidRDefault="00C32892" w:rsidP="00C3289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E29380E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E586B5E" w14:textId="4498EBA9" w:rsidR="00DD6928" w:rsidRPr="004A64E9" w:rsidRDefault="00DD6928" w:rsidP="00DD69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</w:tcPr>
          <w:p w14:paraId="511BDFC5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356474B0" w14:textId="3E40D1FE" w:rsidR="00DD6928" w:rsidRPr="004A64E9" w:rsidRDefault="00C32892" w:rsidP="00C32892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9DD61E5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D0185D9" w14:textId="71B2103B" w:rsidR="00DD6928" w:rsidRPr="004A64E9" w:rsidRDefault="00DD6928" w:rsidP="00DD6928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64E9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D6928" w:rsidRPr="004A64E9" w14:paraId="219A9B90" w14:textId="77777777" w:rsidTr="00C32892">
        <w:trPr>
          <w:cantSplit/>
        </w:trPr>
        <w:tc>
          <w:tcPr>
            <w:tcW w:w="5046" w:type="dxa"/>
          </w:tcPr>
          <w:p w14:paraId="2D2DC3A4" w14:textId="77777777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จำนวนหุ้นสามัญถัวเฉลี่ยถ่วงน้ำหนักปรับลด </w:t>
            </w:r>
            <w:r w:rsidRPr="004A64E9">
              <w:rPr>
                <w:rFonts w:ascii="Angsana New" w:hAnsi="Angsana New"/>
                <w:sz w:val="30"/>
                <w:szCs w:val="30"/>
              </w:rPr>
              <w:t>(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พันหุ้น</w:t>
            </w:r>
            <w:r w:rsidRPr="004A6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FB73488" w14:textId="28FA461D" w:rsidR="00DD6928" w:rsidRPr="004A64E9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</w:tcPr>
          <w:p w14:paraId="426729F6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19312" w14:textId="374EC132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959,490</w:t>
            </w:r>
          </w:p>
        </w:tc>
        <w:tc>
          <w:tcPr>
            <w:tcW w:w="283" w:type="dxa"/>
            <w:shd w:val="clear" w:color="auto" w:fill="auto"/>
          </w:tcPr>
          <w:p w14:paraId="3F33BEB4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7DCD4" w14:textId="24609FA0" w:rsidR="00DD6928" w:rsidRPr="004A64E9" w:rsidRDefault="00C32892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959,506</w:t>
            </w:r>
          </w:p>
        </w:tc>
        <w:tc>
          <w:tcPr>
            <w:tcW w:w="284" w:type="dxa"/>
            <w:shd w:val="clear" w:color="auto" w:fill="auto"/>
          </w:tcPr>
          <w:p w14:paraId="774F77E5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785F3" w14:textId="560DDE78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959,490</w:t>
            </w:r>
          </w:p>
        </w:tc>
      </w:tr>
      <w:tr w:rsidR="00DD6928" w:rsidRPr="004A64E9" w14:paraId="57C3A535" w14:textId="77777777" w:rsidTr="00C32892">
        <w:trPr>
          <w:cantSplit/>
        </w:trPr>
        <w:tc>
          <w:tcPr>
            <w:tcW w:w="5046" w:type="dxa"/>
          </w:tcPr>
          <w:p w14:paraId="434EA673" w14:textId="77777777" w:rsidR="00DD6928" w:rsidRPr="001A45CF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B545A07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14:paraId="2E0E86A0" w14:textId="77777777" w:rsidR="00DD6928" w:rsidRPr="001A45C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7E4F77EC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49B883BB" w14:textId="77777777" w:rsidR="00DD6928" w:rsidRPr="001A45C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46A28575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63E6C240" w14:textId="77777777" w:rsidR="00DD6928" w:rsidRPr="001A45CF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6B70EE8" w14:textId="77777777" w:rsidR="00DD6928" w:rsidRPr="001A45CF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DD6928" w:rsidRPr="004A64E9" w14:paraId="5FBF001C" w14:textId="77777777" w:rsidTr="00C32892">
        <w:trPr>
          <w:cantSplit/>
        </w:trPr>
        <w:tc>
          <w:tcPr>
            <w:tcW w:w="5046" w:type="dxa"/>
          </w:tcPr>
          <w:p w14:paraId="07A5D4AC" w14:textId="187E4344" w:rsidR="00DD6928" w:rsidRPr="004A64E9" w:rsidRDefault="00DD6928" w:rsidP="00DD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C3289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32892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4A64E9">
              <w:rPr>
                <w:rFonts w:ascii="Angsana New" w:hAnsi="Angsana New" w:hint="cs"/>
                <w:sz w:val="30"/>
                <w:szCs w:val="30"/>
                <w:cs/>
              </w:rPr>
              <w:t>ต่อหุ้นปรับลด (บาท)</w:t>
            </w:r>
          </w:p>
        </w:tc>
        <w:tc>
          <w:tcPr>
            <w:tcW w:w="1020" w:type="dxa"/>
            <w:tcBorders>
              <w:bottom w:val="double" w:sz="4" w:space="0" w:color="auto"/>
            </w:tcBorders>
          </w:tcPr>
          <w:p w14:paraId="7FDC8BF8" w14:textId="35CF0781" w:rsidR="00DD6928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-1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(0.017</w:t>
            </w:r>
            <w:r w:rsidR="007C13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4AF29FDB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8EB6AA6" w14:textId="070736B6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0.0099</w:t>
            </w:r>
          </w:p>
        </w:tc>
        <w:tc>
          <w:tcPr>
            <w:tcW w:w="283" w:type="dxa"/>
            <w:shd w:val="clear" w:color="auto" w:fill="auto"/>
          </w:tcPr>
          <w:p w14:paraId="5A675731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988DA6D" w14:textId="1B2E03DC" w:rsidR="00DD6928" w:rsidRPr="004A64E9" w:rsidRDefault="00C32892" w:rsidP="00C32892">
            <w:pPr>
              <w:pStyle w:val="acctfourfigures"/>
              <w:tabs>
                <w:tab w:val="clear" w:pos="765"/>
              </w:tabs>
              <w:spacing w:line="240" w:lineRule="atLeast"/>
              <w:ind w:left="-97" w:right="-3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(0.0296)</w:t>
            </w:r>
          </w:p>
        </w:tc>
        <w:tc>
          <w:tcPr>
            <w:tcW w:w="284" w:type="dxa"/>
            <w:shd w:val="clear" w:color="auto" w:fill="auto"/>
          </w:tcPr>
          <w:p w14:paraId="22306975" w14:textId="77777777" w:rsidR="00DD6928" w:rsidRPr="004A64E9" w:rsidRDefault="00DD6928" w:rsidP="00DD692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64A6986" w14:textId="77791159" w:rsidR="00DD6928" w:rsidRPr="004A64E9" w:rsidRDefault="00DD6928" w:rsidP="00DD692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A64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0.0002</w:t>
            </w:r>
          </w:p>
        </w:tc>
      </w:tr>
    </w:tbl>
    <w:p w14:paraId="3D74287C" w14:textId="77777777" w:rsidR="003A017C" w:rsidRPr="004A64E9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</w:p>
    <w:p w14:paraId="2C41EF9F" w14:textId="273561C1" w:rsidR="00627CBB" w:rsidRDefault="00D45935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4A64E9">
        <w:rPr>
          <w:rFonts w:ascii="Angsana New" w:hAnsi="Angsana New" w:hint="cs"/>
          <w:cs/>
          <w:lang w:val="en-US"/>
        </w:rPr>
        <w:lastRenderedPageBreak/>
        <w:t>กำไร</w:t>
      </w:r>
      <w:r w:rsidR="0092403C">
        <w:rPr>
          <w:rFonts w:ascii="Angsana New" w:hAnsi="Angsana New" w:hint="cs"/>
          <w:cs/>
          <w:lang w:val="en-US"/>
        </w:rPr>
        <w:t xml:space="preserve"> (ขาดทุน) </w:t>
      </w:r>
      <w:r w:rsidRPr="004A64E9">
        <w:rPr>
          <w:rFonts w:ascii="Angsana New" w:hAnsi="Angsana New" w:hint="cs"/>
          <w:cs/>
          <w:lang w:val="en-US"/>
        </w:rPr>
        <w:t>ต่</w:t>
      </w:r>
      <w:r w:rsidR="002E3EED" w:rsidRPr="004A64E9">
        <w:rPr>
          <w:rFonts w:ascii="Angsana New" w:hAnsi="Angsana New" w:hint="cs"/>
          <w:cs/>
          <w:lang w:val="en-US"/>
        </w:rPr>
        <w:t>อหุ้นปรับลดสำหรับงวดสามเดือนสิ้นสุดวันที่</w:t>
      </w:r>
      <w:r w:rsidR="002E3EED" w:rsidRPr="004A64E9">
        <w:rPr>
          <w:rFonts w:ascii="Angsana New" w:hAnsi="Angsana New"/>
          <w:cs/>
          <w:lang w:val="en-US"/>
        </w:rPr>
        <w:t xml:space="preserve"> </w:t>
      </w:r>
      <w:r w:rsidR="00F505C9" w:rsidRPr="004A64E9">
        <w:rPr>
          <w:rFonts w:ascii="Angsana New" w:hAnsi="Angsana New"/>
          <w:lang w:val="en-US"/>
        </w:rPr>
        <w:t>31</w:t>
      </w:r>
      <w:r w:rsidR="002E3EED" w:rsidRPr="004A64E9">
        <w:rPr>
          <w:rFonts w:ascii="Angsana New" w:hAnsi="Angsana New"/>
          <w:cs/>
          <w:lang w:val="en-US"/>
        </w:rPr>
        <w:t xml:space="preserve"> </w:t>
      </w:r>
      <w:r w:rsidR="002E3EED" w:rsidRPr="004A64E9">
        <w:rPr>
          <w:rFonts w:ascii="Angsana New" w:hAnsi="Angsana New" w:hint="cs"/>
          <w:cs/>
          <w:lang w:val="en-US"/>
        </w:rPr>
        <w:t>มีนาคม</w:t>
      </w:r>
      <w:r w:rsidR="002E3EED" w:rsidRPr="004A64E9">
        <w:rPr>
          <w:rFonts w:ascii="Angsana New" w:hAnsi="Angsana New"/>
          <w:cs/>
          <w:lang w:val="en-US"/>
        </w:rPr>
        <w:t xml:space="preserve"> </w:t>
      </w:r>
      <w:r w:rsidR="00F505C9" w:rsidRPr="004A64E9">
        <w:rPr>
          <w:rFonts w:ascii="Angsana New" w:hAnsi="Angsana New"/>
          <w:lang w:val="en-US"/>
        </w:rPr>
        <w:t>256</w:t>
      </w:r>
      <w:r w:rsidR="0006364C">
        <w:rPr>
          <w:rFonts w:ascii="Angsana New" w:hAnsi="Angsana New"/>
          <w:lang w:val="en-US"/>
        </w:rPr>
        <w:t>7</w:t>
      </w:r>
      <w:r w:rsidR="00557BCC" w:rsidRPr="004A64E9">
        <w:rPr>
          <w:rFonts w:ascii="Angsana New" w:hAnsi="Angsana New"/>
          <w:cs/>
          <w:lang w:val="en-US"/>
        </w:rPr>
        <w:t xml:space="preserve"> และ </w:t>
      </w:r>
      <w:r w:rsidR="00F505C9" w:rsidRPr="004A64E9">
        <w:rPr>
          <w:rFonts w:ascii="Angsana New" w:hAnsi="Angsana New"/>
          <w:lang w:val="en-US"/>
        </w:rPr>
        <w:t>256</w:t>
      </w:r>
      <w:r w:rsidR="0006364C">
        <w:rPr>
          <w:rFonts w:ascii="Angsana New" w:hAnsi="Angsana New"/>
          <w:lang w:val="en-US"/>
        </w:rPr>
        <w:t>6</w:t>
      </w:r>
      <w:r w:rsidR="002E3EED" w:rsidRPr="004A64E9">
        <w:rPr>
          <w:rFonts w:ascii="Angsana New" w:hAnsi="Angsana New"/>
          <w:cs/>
          <w:lang w:val="en-US"/>
        </w:rPr>
        <w:t xml:space="preserve"> </w:t>
      </w:r>
      <w:r w:rsidR="002E3EED" w:rsidRPr="004A64E9">
        <w:rPr>
          <w:rFonts w:ascii="Angsana New" w:hAnsi="Angsana New" w:hint="cs"/>
          <w:cs/>
          <w:lang w:val="en-US"/>
        </w:rPr>
        <w:t>มีจำนวนเงินเดียวกันกับกำไร</w:t>
      </w:r>
      <w:r w:rsidR="00D55112">
        <w:rPr>
          <w:rFonts w:ascii="Angsana New" w:hAnsi="Angsana New" w:hint="cs"/>
          <w:cs/>
          <w:lang w:val="en-US"/>
        </w:rPr>
        <w:t xml:space="preserve"> (ขาดทุน) </w:t>
      </w:r>
      <w:r w:rsidR="002E3EED" w:rsidRPr="004A64E9">
        <w:rPr>
          <w:rFonts w:ascii="Angsana New" w:hAnsi="Angsana New" w:hint="cs"/>
          <w:cs/>
          <w:lang w:val="en-US"/>
        </w:rPr>
        <w:t>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4A64E9">
        <w:rPr>
          <w:rFonts w:ascii="Angsana New" w:hAnsi="Angsana New" w:hint="cs"/>
          <w:cs/>
          <w:lang w:val="en-US"/>
        </w:rPr>
        <w:t>ที่ก่อให้เกิดหุ้นสามัญปรับลด</w:t>
      </w:r>
    </w:p>
    <w:p w14:paraId="006BC58B" w14:textId="77777777" w:rsidR="004A64E9" w:rsidRPr="00637911" w:rsidRDefault="004A64E9" w:rsidP="007476F7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789260AE" w14:textId="77777777" w:rsidR="00B21856" w:rsidRPr="00CC7E47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C7E47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2293DCB6" w14:textId="77777777" w:rsidR="00475F76" w:rsidRPr="00637911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D87025E" w14:textId="5BBA4453" w:rsidR="00EF6C95" w:rsidRPr="00CC7E47" w:rsidRDefault="00047B6F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1118"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 และกำไร</w:t>
      </w:r>
      <w:r w:rsidRPr="00A91118">
        <w:rPr>
          <w:rFonts w:ascii="Angsana New" w:hAnsi="Angsana New"/>
          <w:sz w:val="30"/>
          <w:szCs w:val="30"/>
          <w:cs/>
        </w:rPr>
        <w:t>/</w:t>
      </w:r>
      <w:r w:rsidRPr="00A91118"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บริษัทและบริษัทย่อยมีส่วนงานดำเนินงาน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/>
          <w:sz w:val="30"/>
          <w:szCs w:val="30"/>
          <w:cs/>
        </w:rPr>
        <w:t>(</w:t>
      </w:r>
      <w:r w:rsidRPr="00A91118">
        <w:rPr>
          <w:rFonts w:ascii="Angsana New" w:hAnsi="Angsana New" w:hint="cs"/>
          <w:sz w:val="30"/>
          <w:szCs w:val="30"/>
          <w:cs/>
        </w:rPr>
        <w:t>ซึ่งกำหนดจากส่วนงานที่รายงานเป็นการภายใน</w:t>
      </w:r>
      <w:r w:rsidRPr="00A91118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A91118">
        <w:rPr>
          <w:rFonts w:ascii="Angsana New" w:hAnsi="Angsana New" w:hint="cs"/>
          <w:sz w:val="30"/>
          <w:szCs w:val="30"/>
          <w:cs/>
        </w:rPr>
        <w:t>ที่มีสัดส่วนเป็นสาระสำคัญสองส่วนงานคือ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/>
          <w:sz w:val="30"/>
          <w:szCs w:val="30"/>
        </w:rPr>
        <w:t>1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เฟอร์นิเจอร์ไม้และแผ่นไม้ประกอบ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 w:hint="cs"/>
          <w:sz w:val="30"/>
          <w:szCs w:val="30"/>
          <w:cs/>
        </w:rPr>
        <w:t>เฟอร์นิเจอร์ไม้ยางและเฟอร์นิเจอร์ไม้ปาร์ติเคิลบอร์ด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และ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/>
          <w:sz w:val="30"/>
          <w:szCs w:val="30"/>
        </w:rPr>
        <w:t>2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ส่วนงานอื่นๆ</w:t>
      </w:r>
      <w:r w:rsidRPr="00A91118">
        <w:rPr>
          <w:rFonts w:ascii="Angsana New" w:hAnsi="Angsana New"/>
          <w:sz w:val="30"/>
          <w:szCs w:val="30"/>
          <w:cs/>
        </w:rPr>
        <w:t xml:space="preserve"> (</w:t>
      </w:r>
      <w:r w:rsidRPr="00A91118">
        <w:rPr>
          <w:rFonts w:ascii="Angsana New" w:hAnsi="Angsana New" w:hint="cs"/>
          <w:sz w:val="30"/>
          <w:szCs w:val="30"/>
          <w:cs/>
        </w:rPr>
        <w:t>เช่น กระดาษปิดผิว ไม้แปรรูปอบแห้ง วัสดุตกแต่งเฟอร์นิเจอร์อื่นๆ การจัดจำหน่ายเฟอร์นิเจอร์ผ่านตัวแทน และธุรกิจพลังงานหมุนเวียนที่ดำเนินงานโดยบริษัทร่วม</w:t>
      </w:r>
      <w:r w:rsidRPr="00A91118">
        <w:rPr>
          <w:rFonts w:ascii="Angsana New" w:hAnsi="Angsana New"/>
          <w:sz w:val="30"/>
          <w:szCs w:val="30"/>
          <w:cs/>
        </w:rPr>
        <w:t xml:space="preserve">) </w:t>
      </w:r>
      <w:r w:rsidRPr="00A91118">
        <w:rPr>
          <w:rFonts w:ascii="Angsana New" w:hAnsi="Angsana New" w:hint="cs"/>
          <w:sz w:val="30"/>
          <w:szCs w:val="30"/>
          <w:cs/>
        </w:rPr>
        <w:t>ในส่วนของธุรกิจการเกษตรของบริษัทย่อย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 xml:space="preserve">VVR) </w:t>
      </w:r>
      <w:r w:rsidRPr="00A91118">
        <w:rPr>
          <w:rFonts w:ascii="Angsana New" w:hAnsi="Angsana New" w:hint="cs"/>
          <w:sz w:val="30"/>
          <w:szCs w:val="30"/>
          <w:cs/>
        </w:rPr>
        <w:t xml:space="preserve">นั้นยังมิได้เริ่มดำเนินการแต่อย่างใด ณ วันที่ </w:t>
      </w:r>
      <w:r w:rsidRPr="0058086E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A91118">
        <w:rPr>
          <w:rFonts w:ascii="Angsana New" w:hAnsi="Angsana New" w:hint="cs"/>
          <w:sz w:val="30"/>
          <w:szCs w:val="30"/>
          <w:cs/>
        </w:rPr>
        <w:t xml:space="preserve"> </w:t>
      </w:r>
      <w:r w:rsidRPr="0058086E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A91118">
        <w:rPr>
          <w:rFonts w:ascii="Angsana New" w:hAnsi="Angsana New" w:hint="cs"/>
          <w:sz w:val="30"/>
          <w:szCs w:val="30"/>
          <w:cs/>
        </w:rPr>
        <w:t xml:space="preserve"> ส่วน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ส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 </w:t>
      </w:r>
      <w:r w:rsidR="00720E56">
        <w:rPr>
          <w:rFonts w:ascii="Angsana New" w:hAnsi="Angsana New"/>
          <w:sz w:val="30"/>
          <w:szCs w:val="30"/>
        </w:rPr>
        <w:t>2</w:t>
      </w:r>
      <w:r w:rsidRPr="00A91118">
        <w:rPr>
          <w:rFonts w:ascii="Angsana New" w:hAnsi="Angsana New" w:hint="cs"/>
          <w:sz w:val="30"/>
          <w:szCs w:val="30"/>
          <w:cs/>
        </w:rPr>
        <w:t xml:space="preserve"> นอกจากนี้ 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14:paraId="5F72983A" w14:textId="77777777" w:rsidR="00324AF8" w:rsidRPr="00637911" w:rsidRDefault="00324AF8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A46DF3B" w14:textId="77777777"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(งบการเงินรวม)</w:t>
      </w:r>
    </w:p>
    <w:tbl>
      <w:tblPr>
        <w:tblW w:w="9416" w:type="dxa"/>
        <w:tblLook w:val="01E0" w:firstRow="1" w:lastRow="1" w:firstColumn="1" w:lastColumn="1" w:noHBand="0" w:noVBand="0"/>
      </w:tblPr>
      <w:tblGrid>
        <w:gridCol w:w="6293"/>
        <w:gridCol w:w="1422"/>
        <w:gridCol w:w="283"/>
        <w:gridCol w:w="1418"/>
      </w:tblGrid>
      <w:tr w:rsidR="003A1D75" w:rsidRPr="00627CBB" w14:paraId="028E7ECD" w14:textId="77777777" w:rsidTr="00B27E9C">
        <w:trPr>
          <w:tblHeader/>
        </w:trPr>
        <w:tc>
          <w:tcPr>
            <w:tcW w:w="6293" w:type="dxa"/>
            <w:vAlign w:val="bottom"/>
          </w:tcPr>
          <w:p w14:paraId="1BEEC56F" w14:textId="77777777"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14:paraId="3218F57D" w14:textId="77777777"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80321" w:rsidRPr="00627CBB" w14:paraId="0A9D3CFA" w14:textId="77777777" w:rsidTr="00B27E9C">
        <w:trPr>
          <w:tblHeader/>
        </w:trPr>
        <w:tc>
          <w:tcPr>
            <w:tcW w:w="6293" w:type="dxa"/>
            <w:vAlign w:val="bottom"/>
          </w:tcPr>
          <w:p w14:paraId="2FA32F67" w14:textId="77777777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E4D5A" w14:textId="11954DF6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16CA3264" w14:textId="77777777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5FBDEBF" w14:textId="6F87C674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280321" w:rsidRPr="00627CBB" w14:paraId="4DC2378E" w14:textId="77777777" w:rsidTr="00B27E9C">
        <w:tc>
          <w:tcPr>
            <w:tcW w:w="6293" w:type="dxa"/>
            <w:vAlign w:val="bottom"/>
          </w:tcPr>
          <w:p w14:paraId="4D38F266" w14:textId="77777777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CB81A02" w14:textId="77777777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CA883B" w14:textId="77777777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DD9208B" w14:textId="77777777" w:rsidR="00280321" w:rsidRPr="00627CBB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0321" w:rsidRPr="00283DF4" w14:paraId="26CA2F11" w14:textId="77777777" w:rsidTr="00B27E9C">
        <w:tc>
          <w:tcPr>
            <w:tcW w:w="6293" w:type="dxa"/>
            <w:vAlign w:val="bottom"/>
          </w:tcPr>
          <w:p w14:paraId="2EDA323B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03C5CDA4" w14:textId="1063F489" w:rsidR="00280321" w:rsidRPr="00283DF4" w:rsidRDefault="00B84EB8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357,023</w:t>
            </w:r>
          </w:p>
        </w:tc>
        <w:tc>
          <w:tcPr>
            <w:tcW w:w="283" w:type="dxa"/>
            <w:vAlign w:val="bottom"/>
          </w:tcPr>
          <w:p w14:paraId="566EB5A3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703B1CBB" w14:textId="7F52DEE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297,828</w:t>
            </w:r>
          </w:p>
        </w:tc>
      </w:tr>
      <w:tr w:rsidR="00280321" w:rsidRPr="00283DF4" w14:paraId="2F0BEADA" w14:textId="77777777" w:rsidTr="00B27E9C">
        <w:tc>
          <w:tcPr>
            <w:tcW w:w="6293" w:type="dxa"/>
            <w:vAlign w:val="bottom"/>
          </w:tcPr>
          <w:p w14:paraId="357C5FD7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F758B93" w14:textId="2BB368E0" w:rsidR="00280321" w:rsidRPr="00283DF4" w:rsidRDefault="00B84EB8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20,336</w:t>
            </w:r>
          </w:p>
        </w:tc>
        <w:tc>
          <w:tcPr>
            <w:tcW w:w="283" w:type="dxa"/>
          </w:tcPr>
          <w:p w14:paraId="5B7889C0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4974A0" w14:textId="5583028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15,525</w:t>
            </w:r>
          </w:p>
        </w:tc>
      </w:tr>
      <w:tr w:rsidR="00280321" w:rsidRPr="00283DF4" w14:paraId="5510FFD3" w14:textId="77777777" w:rsidTr="00B27E9C">
        <w:tc>
          <w:tcPr>
            <w:tcW w:w="6293" w:type="dxa"/>
            <w:vAlign w:val="bottom"/>
          </w:tcPr>
          <w:p w14:paraId="773D8708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35F2" w14:textId="192D7536" w:rsidR="00280321" w:rsidRPr="00283DF4" w:rsidRDefault="00B84EB8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377,359</w:t>
            </w:r>
          </w:p>
        </w:tc>
        <w:tc>
          <w:tcPr>
            <w:tcW w:w="283" w:type="dxa"/>
          </w:tcPr>
          <w:p w14:paraId="4E8C3817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0A684" w14:textId="398A2563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313,353</w:t>
            </w:r>
          </w:p>
        </w:tc>
      </w:tr>
      <w:tr w:rsidR="00280321" w:rsidRPr="00283DF4" w14:paraId="2139CD4A" w14:textId="77777777" w:rsidTr="00B27E9C">
        <w:tc>
          <w:tcPr>
            <w:tcW w:w="6293" w:type="dxa"/>
            <w:vAlign w:val="bottom"/>
          </w:tcPr>
          <w:p w14:paraId="083334D2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283D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F7E16BC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33AF7DA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8431998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0321" w:rsidRPr="00283DF4" w14:paraId="3A8389E3" w14:textId="77777777" w:rsidTr="00B27E9C">
        <w:tc>
          <w:tcPr>
            <w:tcW w:w="6293" w:type="dxa"/>
            <w:vAlign w:val="bottom"/>
          </w:tcPr>
          <w:p w14:paraId="41854708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3102CBC2" w14:textId="71DD92D8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12,691</w:t>
            </w:r>
          </w:p>
        </w:tc>
        <w:tc>
          <w:tcPr>
            <w:tcW w:w="283" w:type="dxa"/>
            <w:vAlign w:val="bottom"/>
          </w:tcPr>
          <w:p w14:paraId="534FA0C0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30D6C655" w14:textId="5410C69F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5,537</w:t>
            </w:r>
          </w:p>
        </w:tc>
      </w:tr>
      <w:tr w:rsidR="00280321" w:rsidRPr="00283DF4" w14:paraId="0F34FBE5" w14:textId="77777777" w:rsidTr="00B27E9C">
        <w:tc>
          <w:tcPr>
            <w:tcW w:w="6293" w:type="dxa"/>
            <w:vAlign w:val="bottom"/>
          </w:tcPr>
          <w:p w14:paraId="634DAF97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65623CD" w14:textId="3D11CF2D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12,213</w:t>
            </w:r>
          </w:p>
        </w:tc>
        <w:tc>
          <w:tcPr>
            <w:tcW w:w="283" w:type="dxa"/>
          </w:tcPr>
          <w:p w14:paraId="21A83130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73BD60" w14:textId="088C3CF4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8,910</w:t>
            </w:r>
          </w:p>
        </w:tc>
      </w:tr>
      <w:tr w:rsidR="00280321" w:rsidRPr="00283DF4" w14:paraId="07ECC9A0" w14:textId="77777777" w:rsidTr="00B27E9C">
        <w:tc>
          <w:tcPr>
            <w:tcW w:w="6293" w:type="dxa"/>
            <w:vAlign w:val="bottom"/>
          </w:tcPr>
          <w:p w14:paraId="7EB048DE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87431" w14:textId="46EF63AB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24,904</w:t>
            </w:r>
          </w:p>
        </w:tc>
        <w:tc>
          <w:tcPr>
            <w:tcW w:w="283" w:type="dxa"/>
          </w:tcPr>
          <w:p w14:paraId="2FBE6C45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C5F32" w14:textId="505BEAB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14,447</w:t>
            </w:r>
          </w:p>
        </w:tc>
      </w:tr>
      <w:tr w:rsidR="00280321" w:rsidRPr="00283DF4" w14:paraId="2378CEA3" w14:textId="77777777" w:rsidTr="00B27E9C">
        <w:tc>
          <w:tcPr>
            <w:tcW w:w="6293" w:type="dxa"/>
            <w:vAlign w:val="bottom"/>
          </w:tcPr>
          <w:p w14:paraId="21FFA50A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lastRenderedPageBreak/>
              <w:t>ต้นทุนขาย</w:t>
            </w:r>
          </w:p>
        </w:tc>
        <w:tc>
          <w:tcPr>
            <w:tcW w:w="1422" w:type="dxa"/>
            <w:vAlign w:val="bottom"/>
          </w:tcPr>
          <w:p w14:paraId="676B4706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909B95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BAD53E8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0321" w:rsidRPr="00283DF4" w14:paraId="29BA67F9" w14:textId="77777777" w:rsidTr="00B27E9C">
        <w:tc>
          <w:tcPr>
            <w:tcW w:w="6293" w:type="dxa"/>
            <w:vAlign w:val="bottom"/>
          </w:tcPr>
          <w:p w14:paraId="6C9C1782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3B3EBD54" w14:textId="42A43FDB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303,346</w:t>
            </w:r>
          </w:p>
        </w:tc>
        <w:tc>
          <w:tcPr>
            <w:tcW w:w="283" w:type="dxa"/>
            <w:vAlign w:val="bottom"/>
          </w:tcPr>
          <w:p w14:paraId="70F216F4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2678DDF" w14:textId="7C16EE73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218,124</w:t>
            </w:r>
          </w:p>
        </w:tc>
      </w:tr>
      <w:tr w:rsidR="00280321" w:rsidRPr="00283DF4" w14:paraId="313CA909" w14:textId="77777777" w:rsidTr="00B27E9C">
        <w:tc>
          <w:tcPr>
            <w:tcW w:w="6293" w:type="dxa"/>
            <w:vAlign w:val="bottom"/>
          </w:tcPr>
          <w:p w14:paraId="6F338BA1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278086F7" w14:textId="055FE656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13,290</w:t>
            </w:r>
          </w:p>
        </w:tc>
        <w:tc>
          <w:tcPr>
            <w:tcW w:w="283" w:type="dxa"/>
          </w:tcPr>
          <w:p w14:paraId="08C685BB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304FBCC" w14:textId="6058F3E9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8,376</w:t>
            </w:r>
          </w:p>
        </w:tc>
      </w:tr>
      <w:tr w:rsidR="00280321" w:rsidRPr="00283DF4" w14:paraId="11CB6846" w14:textId="77777777" w:rsidTr="00B27E9C">
        <w:tc>
          <w:tcPr>
            <w:tcW w:w="6293" w:type="dxa"/>
            <w:vAlign w:val="bottom"/>
          </w:tcPr>
          <w:p w14:paraId="7F2D95A2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2601D" w14:textId="6B8337B1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316,636</w:t>
            </w:r>
          </w:p>
        </w:tc>
        <w:tc>
          <w:tcPr>
            <w:tcW w:w="283" w:type="dxa"/>
          </w:tcPr>
          <w:p w14:paraId="2BBE008B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3279D54" w14:textId="33BDA3F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226,500</w:t>
            </w:r>
          </w:p>
        </w:tc>
      </w:tr>
      <w:tr w:rsidR="00280321" w:rsidRPr="00627CBB" w14:paraId="5FA08BA8" w14:textId="77777777" w:rsidTr="00B27E9C">
        <w:tc>
          <w:tcPr>
            <w:tcW w:w="6293" w:type="dxa"/>
            <w:vAlign w:val="bottom"/>
          </w:tcPr>
          <w:p w14:paraId="436C0738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283D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22" w:type="dxa"/>
            <w:vAlign w:val="bottom"/>
          </w:tcPr>
          <w:p w14:paraId="225DB541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FF4425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EE62EDB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0321" w:rsidRPr="00283DF4" w14:paraId="4DA026E8" w14:textId="77777777" w:rsidTr="00B27E9C">
        <w:trPr>
          <w:trHeight w:val="70"/>
        </w:trPr>
        <w:tc>
          <w:tcPr>
            <w:tcW w:w="6293" w:type="dxa"/>
            <w:vAlign w:val="bottom"/>
          </w:tcPr>
          <w:p w14:paraId="2D1A8EDD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6EE77E29" w14:textId="787F3FCB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102,197</w:t>
            </w:r>
          </w:p>
        </w:tc>
        <w:tc>
          <w:tcPr>
            <w:tcW w:w="283" w:type="dxa"/>
            <w:vAlign w:val="bottom"/>
          </w:tcPr>
          <w:p w14:paraId="41DFEED8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46DAA95D" w14:textId="210219F2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86,400</w:t>
            </w:r>
          </w:p>
        </w:tc>
      </w:tr>
      <w:tr w:rsidR="00280321" w:rsidRPr="00283DF4" w14:paraId="0C7FB3C5" w14:textId="77777777" w:rsidTr="00B27E9C">
        <w:tc>
          <w:tcPr>
            <w:tcW w:w="6293" w:type="dxa"/>
            <w:vAlign w:val="bottom"/>
          </w:tcPr>
          <w:p w14:paraId="14016F1F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1610ADC3" w14:textId="49DB9519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5,838</w:t>
            </w:r>
          </w:p>
        </w:tc>
        <w:tc>
          <w:tcPr>
            <w:tcW w:w="283" w:type="dxa"/>
          </w:tcPr>
          <w:p w14:paraId="18E6DFD8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261850" w14:textId="6289DD61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4,745</w:t>
            </w:r>
          </w:p>
        </w:tc>
      </w:tr>
      <w:tr w:rsidR="00280321" w:rsidRPr="00283DF4" w14:paraId="0F905234" w14:textId="77777777" w:rsidTr="00B27E9C">
        <w:tc>
          <w:tcPr>
            <w:tcW w:w="6293" w:type="dxa"/>
            <w:vAlign w:val="bottom"/>
          </w:tcPr>
          <w:p w14:paraId="1A20460A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BAD52" w14:textId="1C015B3F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108,035</w:t>
            </w:r>
          </w:p>
        </w:tc>
        <w:tc>
          <w:tcPr>
            <w:tcW w:w="283" w:type="dxa"/>
          </w:tcPr>
          <w:p w14:paraId="1DA50BC4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12409" w14:textId="1371AF83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91,145</w:t>
            </w:r>
          </w:p>
        </w:tc>
      </w:tr>
      <w:tr w:rsidR="00280321" w:rsidRPr="00283DF4" w14:paraId="064D0815" w14:textId="77777777" w:rsidTr="00B27E9C">
        <w:tc>
          <w:tcPr>
            <w:tcW w:w="6293" w:type="dxa"/>
            <w:vAlign w:val="bottom"/>
          </w:tcPr>
          <w:p w14:paraId="2EAE3BB4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D3545AD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BEDD28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37232B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0321" w:rsidRPr="00283DF4" w14:paraId="189F7E3C" w14:textId="77777777" w:rsidTr="00B27E9C">
        <w:tc>
          <w:tcPr>
            <w:tcW w:w="6293" w:type="dxa"/>
            <w:vAlign w:val="bottom"/>
          </w:tcPr>
          <w:p w14:paraId="543BD0D7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22" w:type="dxa"/>
            <w:vAlign w:val="bottom"/>
          </w:tcPr>
          <w:p w14:paraId="15C79F53" w14:textId="067EF694" w:rsidR="00280321" w:rsidRPr="00283DF4" w:rsidRDefault="002A23B1" w:rsidP="002A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(35,829)</w:t>
            </w:r>
          </w:p>
        </w:tc>
        <w:tc>
          <w:tcPr>
            <w:tcW w:w="283" w:type="dxa"/>
            <w:vAlign w:val="bottom"/>
          </w:tcPr>
          <w:p w14:paraId="2637F71D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4C0FE3B5" w14:textId="40FFF086" w:rsidR="00280321" w:rsidRPr="00283DF4" w:rsidRDefault="00280321" w:rsidP="00891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r w:rsidR="0089120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1,159)</w:t>
            </w:r>
          </w:p>
        </w:tc>
      </w:tr>
      <w:tr w:rsidR="00280321" w:rsidRPr="00283DF4" w14:paraId="57AA62B2" w14:textId="77777777" w:rsidTr="00B27E9C">
        <w:tc>
          <w:tcPr>
            <w:tcW w:w="6293" w:type="dxa"/>
            <w:vAlign w:val="bottom"/>
          </w:tcPr>
          <w:p w14:paraId="39BA715B" w14:textId="77777777" w:rsidR="00280321" w:rsidRPr="00283DF4" w:rsidRDefault="00280321" w:rsidP="0028032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09B7452" w14:textId="3C08826C" w:rsidR="00280321" w:rsidRPr="00283DF4" w:rsidRDefault="00C0543A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13,421</w:t>
            </w:r>
          </w:p>
        </w:tc>
        <w:tc>
          <w:tcPr>
            <w:tcW w:w="283" w:type="dxa"/>
          </w:tcPr>
          <w:p w14:paraId="26CA3379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6257FF3" w14:textId="47D61814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11,314</w:t>
            </w:r>
          </w:p>
        </w:tc>
      </w:tr>
      <w:tr w:rsidR="00280321" w:rsidRPr="00627CBB" w14:paraId="2EAA084D" w14:textId="77777777" w:rsidTr="00B27E9C">
        <w:trPr>
          <w:trHeight w:val="56"/>
        </w:trPr>
        <w:tc>
          <w:tcPr>
            <w:tcW w:w="6293" w:type="dxa"/>
            <w:vAlign w:val="bottom"/>
          </w:tcPr>
          <w:p w14:paraId="3E992333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841E2" w14:textId="491C9285" w:rsidR="00280321" w:rsidRPr="00283DF4" w:rsidRDefault="00731FDC" w:rsidP="0073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A23B1">
              <w:rPr>
                <w:rFonts w:ascii="Angsana New" w:hAnsi="Angsana New"/>
                <w:sz w:val="30"/>
                <w:szCs w:val="30"/>
              </w:rPr>
              <w:t>22,408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0343339" w14:textId="77777777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DED6A" w14:textId="2B045186" w:rsidR="00280321" w:rsidRPr="00283DF4" w:rsidRDefault="00280321" w:rsidP="00280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10,155</w:t>
            </w:r>
          </w:p>
        </w:tc>
      </w:tr>
    </w:tbl>
    <w:p w14:paraId="2382621D" w14:textId="77777777" w:rsidR="00CC7E47" w:rsidRPr="00575914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BFAAE7A" w14:textId="77777777" w:rsidR="00CC7E47" w:rsidRDefault="00CC7E47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ข้อมูลเกี่ยวกับเขตภูมิศาสตร์</w:t>
      </w:r>
      <w:r w:rsidRPr="00351312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Pr="00351312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(งบการเงินรวม)</w:t>
      </w:r>
    </w:p>
    <w:tbl>
      <w:tblPr>
        <w:tblW w:w="9416" w:type="dxa"/>
        <w:tblLook w:val="01E0" w:firstRow="1" w:lastRow="1" w:firstColumn="1" w:lastColumn="1" w:noHBand="0" w:noVBand="0"/>
      </w:tblPr>
      <w:tblGrid>
        <w:gridCol w:w="6293"/>
        <w:gridCol w:w="1422"/>
        <w:gridCol w:w="283"/>
        <w:gridCol w:w="1418"/>
      </w:tblGrid>
      <w:tr w:rsidR="00CC7E47" w:rsidRPr="00627CBB" w14:paraId="60ED3892" w14:textId="77777777" w:rsidTr="00EB5D09">
        <w:trPr>
          <w:tblHeader/>
        </w:trPr>
        <w:tc>
          <w:tcPr>
            <w:tcW w:w="6293" w:type="dxa"/>
            <w:vAlign w:val="bottom"/>
          </w:tcPr>
          <w:p w14:paraId="3B046426" w14:textId="77777777" w:rsidR="00CC7E47" w:rsidRPr="00627CBB" w:rsidRDefault="00CC7E47" w:rsidP="00EB5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  <w:vAlign w:val="bottom"/>
          </w:tcPr>
          <w:p w14:paraId="3282D9E0" w14:textId="77777777" w:rsidR="00CC7E47" w:rsidRPr="00627CBB" w:rsidRDefault="00CC7E47" w:rsidP="00EB5D0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B6854" w:rsidRPr="00627CBB" w14:paraId="17CC2378" w14:textId="77777777" w:rsidTr="00EB5D09">
        <w:trPr>
          <w:tblHeader/>
        </w:trPr>
        <w:tc>
          <w:tcPr>
            <w:tcW w:w="6293" w:type="dxa"/>
            <w:vAlign w:val="bottom"/>
          </w:tcPr>
          <w:p w14:paraId="07A01CD9" w14:textId="77777777" w:rsidR="00FB6854" w:rsidRPr="00627CBB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F6236" w14:textId="3C40E950" w:rsidR="00FB6854" w:rsidRPr="00627CBB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45E77FFE" w14:textId="77777777" w:rsidR="00FB6854" w:rsidRPr="00627CBB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260CF6" w14:textId="4FF1DC41" w:rsidR="00FB6854" w:rsidRPr="00627CBB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B6854" w:rsidRPr="00283DF4" w14:paraId="25195FC5" w14:textId="77777777" w:rsidTr="00EB5D09">
        <w:tc>
          <w:tcPr>
            <w:tcW w:w="6293" w:type="dxa"/>
            <w:vAlign w:val="bottom"/>
          </w:tcPr>
          <w:p w14:paraId="0D796DDE" w14:textId="77777777" w:rsidR="00FB6854" w:rsidRPr="00627CBB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22" w:type="dxa"/>
            <w:vAlign w:val="bottom"/>
          </w:tcPr>
          <w:p w14:paraId="067884C4" w14:textId="77777777" w:rsidR="00FB6854" w:rsidRPr="00283DF4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89FFA2" w14:textId="77777777" w:rsidR="00FB6854" w:rsidRPr="00283DF4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120DF0A" w14:textId="77777777" w:rsidR="00FB6854" w:rsidRPr="00283DF4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B6854" w:rsidRPr="00283DF4" w14:paraId="5A90ECE8" w14:textId="77777777" w:rsidTr="00EB5D09">
        <w:trPr>
          <w:trHeight w:val="70"/>
        </w:trPr>
        <w:tc>
          <w:tcPr>
            <w:tcW w:w="6293" w:type="dxa"/>
            <w:vAlign w:val="bottom"/>
          </w:tcPr>
          <w:p w14:paraId="597BD9F0" w14:textId="77777777" w:rsidR="00FB6854" w:rsidRPr="00313D97" w:rsidRDefault="00FB6854" w:rsidP="00FB68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22" w:type="dxa"/>
            <w:vAlign w:val="bottom"/>
          </w:tcPr>
          <w:p w14:paraId="7F64B010" w14:textId="1F592BDD" w:rsidR="00FB6854" w:rsidRPr="00313D97" w:rsidRDefault="001054EC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90,377</w:t>
            </w:r>
          </w:p>
        </w:tc>
        <w:tc>
          <w:tcPr>
            <w:tcW w:w="283" w:type="dxa"/>
          </w:tcPr>
          <w:p w14:paraId="54C35AE2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58280B8" w14:textId="46AF980F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86,504</w:t>
            </w:r>
          </w:p>
        </w:tc>
      </w:tr>
      <w:tr w:rsidR="00FB6854" w:rsidRPr="00283DF4" w14:paraId="4A7C5FBC" w14:textId="77777777" w:rsidTr="00CC7E47">
        <w:tc>
          <w:tcPr>
            <w:tcW w:w="6293" w:type="dxa"/>
            <w:vAlign w:val="bottom"/>
          </w:tcPr>
          <w:p w14:paraId="04DD66DD" w14:textId="77777777" w:rsidR="00FB6854" w:rsidRPr="00313D97" w:rsidRDefault="00FB6854" w:rsidP="00FB68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22" w:type="dxa"/>
            <w:vAlign w:val="bottom"/>
          </w:tcPr>
          <w:p w14:paraId="3CBFD2F3" w14:textId="0D7E8CA6" w:rsidR="00FB6854" w:rsidRPr="00313D97" w:rsidRDefault="001054EC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38,503</w:t>
            </w:r>
          </w:p>
        </w:tc>
        <w:tc>
          <w:tcPr>
            <w:tcW w:w="283" w:type="dxa"/>
          </w:tcPr>
          <w:p w14:paraId="260C83A1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92278AD" w14:textId="3ABEDA44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24,689</w:t>
            </w:r>
          </w:p>
        </w:tc>
      </w:tr>
      <w:tr w:rsidR="001054EC" w:rsidRPr="00283DF4" w14:paraId="319218EB" w14:textId="77777777" w:rsidTr="00A44C8F">
        <w:tc>
          <w:tcPr>
            <w:tcW w:w="6293" w:type="dxa"/>
            <w:vAlign w:val="bottom"/>
          </w:tcPr>
          <w:p w14:paraId="70BFA2C8" w14:textId="77777777" w:rsidR="001054EC" w:rsidRPr="00313D97" w:rsidRDefault="001054EC" w:rsidP="00A44C8F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22" w:type="dxa"/>
            <w:vAlign w:val="bottom"/>
          </w:tcPr>
          <w:p w14:paraId="02D4B843" w14:textId="77777777" w:rsidR="001054EC" w:rsidRPr="00313D97" w:rsidRDefault="001054EC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6,386</w:t>
            </w:r>
          </w:p>
        </w:tc>
        <w:tc>
          <w:tcPr>
            <w:tcW w:w="283" w:type="dxa"/>
          </w:tcPr>
          <w:p w14:paraId="35ADA181" w14:textId="77777777" w:rsidR="001054EC" w:rsidRPr="00313D97" w:rsidRDefault="001054EC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119B06C" w14:textId="77777777" w:rsidR="001054EC" w:rsidRPr="00313D97" w:rsidRDefault="001054EC" w:rsidP="00A44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</w:tr>
      <w:tr w:rsidR="00FB6854" w:rsidRPr="00283DF4" w14:paraId="294086B5" w14:textId="77777777" w:rsidTr="00CC7E47">
        <w:tc>
          <w:tcPr>
            <w:tcW w:w="6293" w:type="dxa"/>
            <w:vAlign w:val="bottom"/>
          </w:tcPr>
          <w:p w14:paraId="207195CD" w14:textId="77777777" w:rsidR="00FB6854" w:rsidRPr="00313D97" w:rsidRDefault="00FB6854" w:rsidP="00FB68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22" w:type="dxa"/>
            <w:vAlign w:val="bottom"/>
          </w:tcPr>
          <w:p w14:paraId="408C9F88" w14:textId="5091987E" w:rsidR="00FB6854" w:rsidRPr="00313D97" w:rsidRDefault="001054EC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4,537</w:t>
            </w:r>
          </w:p>
        </w:tc>
        <w:tc>
          <w:tcPr>
            <w:tcW w:w="283" w:type="dxa"/>
          </w:tcPr>
          <w:p w14:paraId="6DD0F7E0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4C2338E" w14:textId="0CA1BCD5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9,511</w:t>
            </w:r>
          </w:p>
        </w:tc>
      </w:tr>
      <w:tr w:rsidR="00FB6854" w:rsidRPr="00283DF4" w14:paraId="6D3C5204" w14:textId="77777777" w:rsidTr="00CC7E47">
        <w:tc>
          <w:tcPr>
            <w:tcW w:w="6293" w:type="dxa"/>
            <w:vAlign w:val="bottom"/>
          </w:tcPr>
          <w:p w14:paraId="2B7CA978" w14:textId="77777777" w:rsidR="00FB6854" w:rsidRPr="00D40448" w:rsidRDefault="00FB6854" w:rsidP="00FB68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40448">
              <w:rPr>
                <w:rFonts w:ascii="Angsana New" w:hAnsi="Angsana New"/>
                <w:sz w:val="30"/>
                <w:szCs w:val="30"/>
                <w:cs/>
              </w:rPr>
              <w:t>บาเรน</w:t>
            </w:r>
          </w:p>
        </w:tc>
        <w:tc>
          <w:tcPr>
            <w:tcW w:w="1422" w:type="dxa"/>
            <w:vAlign w:val="bottom"/>
          </w:tcPr>
          <w:p w14:paraId="687E20A8" w14:textId="3E2AD6E1" w:rsidR="00FB6854" w:rsidRPr="00313D97" w:rsidRDefault="001054EC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B84EB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9B7B27C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74716A4" w14:textId="3223B3C6" w:rsidR="00FB6854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4,825</w:t>
            </w:r>
          </w:p>
        </w:tc>
      </w:tr>
      <w:tr w:rsidR="00FB6854" w:rsidRPr="00283DF4" w14:paraId="7DC4191D" w14:textId="77777777" w:rsidTr="00CC7E47">
        <w:tc>
          <w:tcPr>
            <w:tcW w:w="6293" w:type="dxa"/>
            <w:vAlign w:val="bottom"/>
          </w:tcPr>
          <w:p w14:paraId="7B52F8BC" w14:textId="77777777" w:rsidR="00FB6854" w:rsidRPr="00313D97" w:rsidRDefault="00FB6854" w:rsidP="00FB685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91D379D" w14:textId="4B9C4D1F" w:rsidR="00FB6854" w:rsidRDefault="00B84EB8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283" w:type="dxa"/>
          </w:tcPr>
          <w:p w14:paraId="30EB4A7E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95900D" w14:textId="33BA36FE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505C9">
              <w:rPr>
                <w:rFonts w:ascii="Angsana New" w:hAnsi="Angsana New" w:hint="cs"/>
                <w:sz w:val="30"/>
                <w:szCs w:val="30"/>
              </w:rPr>
              <w:t>030</w:t>
            </w:r>
          </w:p>
        </w:tc>
      </w:tr>
      <w:tr w:rsidR="00FB6854" w:rsidRPr="00283DF4" w14:paraId="4864209F" w14:textId="77777777" w:rsidTr="00CC7E47">
        <w:tc>
          <w:tcPr>
            <w:tcW w:w="6293" w:type="dxa"/>
            <w:vAlign w:val="bottom"/>
          </w:tcPr>
          <w:p w14:paraId="670457EE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2CAE42F8" w14:textId="59A5D0D1" w:rsidR="00FB6854" w:rsidRPr="00313D97" w:rsidRDefault="001054EC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142,531</w:t>
            </w:r>
          </w:p>
        </w:tc>
        <w:tc>
          <w:tcPr>
            <w:tcW w:w="283" w:type="dxa"/>
          </w:tcPr>
          <w:p w14:paraId="344BE116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06DD49" w14:textId="6898BDA9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129,967</w:t>
            </w:r>
          </w:p>
        </w:tc>
      </w:tr>
      <w:tr w:rsidR="00FB6854" w:rsidRPr="00283DF4" w14:paraId="7375B39D" w14:textId="77777777" w:rsidTr="00CC7E47">
        <w:tc>
          <w:tcPr>
            <w:tcW w:w="6293" w:type="dxa"/>
            <w:vAlign w:val="bottom"/>
          </w:tcPr>
          <w:p w14:paraId="44444B34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B05E2C2" w14:textId="22768EB2" w:rsidR="00FB6854" w:rsidRPr="00313D97" w:rsidRDefault="001054EC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234,828</w:t>
            </w:r>
          </w:p>
        </w:tc>
        <w:tc>
          <w:tcPr>
            <w:tcW w:w="283" w:type="dxa"/>
          </w:tcPr>
          <w:p w14:paraId="7BD8F049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87091E" w14:textId="0990480A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183,386</w:t>
            </w:r>
          </w:p>
        </w:tc>
      </w:tr>
      <w:tr w:rsidR="00FB6854" w:rsidRPr="00283DF4" w14:paraId="6FCE79CD" w14:textId="77777777" w:rsidTr="00CC7E47">
        <w:tc>
          <w:tcPr>
            <w:tcW w:w="6293" w:type="dxa"/>
            <w:vAlign w:val="bottom"/>
          </w:tcPr>
          <w:p w14:paraId="05788793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5B77D" w14:textId="2A045980" w:rsidR="00FB6854" w:rsidRPr="00313D97" w:rsidRDefault="001054EC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377,359</w:t>
            </w:r>
          </w:p>
        </w:tc>
        <w:tc>
          <w:tcPr>
            <w:tcW w:w="283" w:type="dxa"/>
          </w:tcPr>
          <w:p w14:paraId="1C8D333E" w14:textId="77777777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39CAD" w14:textId="4CF9734A" w:rsidR="00FB6854" w:rsidRPr="00313D97" w:rsidRDefault="00FB6854" w:rsidP="00FB6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313,353</w:t>
            </w:r>
          </w:p>
        </w:tc>
      </w:tr>
    </w:tbl>
    <w:p w14:paraId="5F23AF79" w14:textId="77777777" w:rsidR="00575914" w:rsidRPr="00575914" w:rsidRDefault="00575914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70F947D" w14:textId="77777777" w:rsidR="00BC5367" w:rsidRDefault="006F44F1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BC5367" w:rsidRPr="00926481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14:paraId="1093B6E4" w14:textId="28B419AB" w:rsidR="002060DD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ข้อมูลเกี่ยวกับลูกค้ารายใหญ่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="00F505C9" w:rsidRPr="00F505C9">
        <w:rPr>
          <w:rFonts w:ascii="Angsana New" w:hAnsi="Angsana New"/>
          <w:i/>
          <w:iCs/>
          <w:sz w:val="30"/>
          <w:szCs w:val="30"/>
          <w:u w:val="single"/>
        </w:rPr>
        <w:t>10</w:t>
      </w:r>
      <w:r w:rsidRPr="00926481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="008E0981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926481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14:paraId="0DDBF4BD" w14:textId="77777777" w:rsidR="00BC5367" w:rsidRPr="00CC7E47" w:rsidRDefault="00BC5367" w:rsidP="00BC5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5499"/>
        <w:gridCol w:w="1872"/>
        <w:gridCol w:w="236"/>
        <w:gridCol w:w="1825"/>
      </w:tblGrid>
      <w:tr w:rsidR="002060DD" w:rsidRPr="004F5042" w14:paraId="47C474A5" w14:textId="77777777" w:rsidTr="00B27E9C">
        <w:tc>
          <w:tcPr>
            <w:tcW w:w="5499" w:type="dxa"/>
            <w:vAlign w:val="bottom"/>
          </w:tcPr>
          <w:p w14:paraId="4A48BB12" w14:textId="77777777"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tcBorders>
              <w:bottom w:val="single" w:sz="4" w:space="0" w:color="auto"/>
            </w:tcBorders>
            <w:vAlign w:val="bottom"/>
          </w:tcPr>
          <w:p w14:paraId="633D7528" w14:textId="77777777" w:rsidR="002060DD" w:rsidRPr="004F5042" w:rsidRDefault="002060DD" w:rsidP="00B27E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CC3F6C" w:rsidRPr="004F5042" w14:paraId="70A43C43" w14:textId="77777777" w:rsidTr="00B27E9C">
        <w:tc>
          <w:tcPr>
            <w:tcW w:w="5499" w:type="dxa"/>
            <w:vAlign w:val="bottom"/>
          </w:tcPr>
          <w:p w14:paraId="56BBB41C" w14:textId="77777777" w:rsidR="00CC3F6C" w:rsidRPr="004F5042" w:rsidRDefault="00CC3F6C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33" w:type="dxa"/>
            <w:gridSpan w:val="3"/>
            <w:tcBorders>
              <w:bottom w:val="single" w:sz="4" w:space="0" w:color="auto"/>
            </w:tcBorders>
            <w:vAlign w:val="bottom"/>
          </w:tcPr>
          <w:p w14:paraId="79F96BA9" w14:textId="77777777" w:rsidR="00CC3F6C" w:rsidRPr="00926481" w:rsidRDefault="00CC3F6C" w:rsidP="00A31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648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92648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ED7170" w:rsidRPr="004F5042" w14:paraId="76592FC8" w14:textId="77777777" w:rsidTr="00B27E9C">
        <w:tc>
          <w:tcPr>
            <w:tcW w:w="5499" w:type="dxa"/>
            <w:vAlign w:val="bottom"/>
          </w:tcPr>
          <w:p w14:paraId="67A8B892" w14:textId="77777777" w:rsidR="00ED7170" w:rsidRPr="004F5042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97F9" w14:textId="2A952D96" w:rsidR="00ED7170" w:rsidRPr="004F5042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5A7C0A9D" w14:textId="77777777" w:rsidR="00ED7170" w:rsidRPr="004F5042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bottom"/>
          </w:tcPr>
          <w:p w14:paraId="63B01D19" w14:textId="75DE4902" w:rsidR="00ED7170" w:rsidRPr="004F5042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</w:tr>
      <w:tr w:rsidR="00ED7170" w:rsidRPr="006B415B" w14:paraId="32645662" w14:textId="77777777" w:rsidTr="00B27E9C">
        <w:tc>
          <w:tcPr>
            <w:tcW w:w="5499" w:type="dxa"/>
            <w:vAlign w:val="bottom"/>
          </w:tcPr>
          <w:p w14:paraId="568AF47B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BD1F105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81A98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</w:tcPr>
          <w:p w14:paraId="27C10187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D7170" w:rsidRPr="006B415B" w14:paraId="46FD7091" w14:textId="77777777" w:rsidTr="00B27E9C">
        <w:tc>
          <w:tcPr>
            <w:tcW w:w="5499" w:type="dxa"/>
            <w:vAlign w:val="bottom"/>
          </w:tcPr>
          <w:p w14:paraId="4E52CC3C" w14:textId="77777777" w:rsidR="00ED7170" w:rsidRPr="006B415B" w:rsidRDefault="00ED7170" w:rsidP="00ED717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720372" w14:textId="02609BD7" w:rsidR="00ED7170" w:rsidRPr="006B415B" w:rsidRDefault="00865C5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48.59</w:t>
            </w:r>
          </w:p>
        </w:tc>
        <w:tc>
          <w:tcPr>
            <w:tcW w:w="236" w:type="dxa"/>
            <w:shd w:val="clear" w:color="auto" w:fill="auto"/>
          </w:tcPr>
          <w:p w14:paraId="05FB0A9A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0AD275CA" w14:textId="02F67476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39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</w:p>
        </w:tc>
      </w:tr>
      <w:tr w:rsidR="00865C50" w:rsidRPr="006B415B" w14:paraId="59830448" w14:textId="77777777" w:rsidTr="00B27E9C">
        <w:tc>
          <w:tcPr>
            <w:tcW w:w="5499" w:type="dxa"/>
            <w:vAlign w:val="bottom"/>
          </w:tcPr>
          <w:p w14:paraId="03D44EA2" w14:textId="77777777" w:rsidR="00865C50" w:rsidRPr="006B415B" w:rsidRDefault="00865C50" w:rsidP="00865C5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D95C2C" w14:textId="7DDCB239" w:rsidR="00865C50" w:rsidRPr="006B415B" w:rsidRDefault="00865C50" w:rsidP="00865C5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36" w:type="dxa"/>
            <w:shd w:val="clear" w:color="auto" w:fill="auto"/>
          </w:tcPr>
          <w:p w14:paraId="67B1A3C0" w14:textId="77777777" w:rsidR="00865C50" w:rsidRPr="006B415B" w:rsidRDefault="00865C50" w:rsidP="00865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24E3FD8E" w14:textId="4AB23132" w:rsidR="00865C50" w:rsidRPr="006B415B" w:rsidRDefault="00865C50" w:rsidP="00865C5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ED7170" w:rsidRPr="006B415B" w14:paraId="09AEF955" w14:textId="77777777" w:rsidTr="00B27E9C">
        <w:tc>
          <w:tcPr>
            <w:tcW w:w="5499" w:type="dxa"/>
            <w:vAlign w:val="bottom"/>
          </w:tcPr>
          <w:p w14:paraId="124813E1" w14:textId="77777777" w:rsidR="00ED7170" w:rsidRPr="006B415B" w:rsidRDefault="00ED7170" w:rsidP="00ED717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22F4A6B" w14:textId="204A3020" w:rsidR="00ED7170" w:rsidRPr="006B415B" w:rsidRDefault="00865C5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26.82</w:t>
            </w:r>
          </w:p>
        </w:tc>
        <w:tc>
          <w:tcPr>
            <w:tcW w:w="236" w:type="dxa"/>
            <w:shd w:val="clear" w:color="auto" w:fill="auto"/>
          </w:tcPr>
          <w:p w14:paraId="1B46E71B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0A1CB095" w14:textId="38E1512F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</w:tr>
      <w:tr w:rsidR="00ED7170" w:rsidRPr="006B415B" w14:paraId="79B70658" w14:textId="77777777" w:rsidTr="00B27E9C">
        <w:tc>
          <w:tcPr>
            <w:tcW w:w="5499" w:type="dxa"/>
            <w:vAlign w:val="bottom"/>
          </w:tcPr>
          <w:p w14:paraId="189FE402" w14:textId="77777777" w:rsidR="00ED7170" w:rsidRPr="006B415B" w:rsidRDefault="00ED7170" w:rsidP="00ED717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8FAE80F" w14:textId="36A5F1CB" w:rsidR="00ED7170" w:rsidRPr="00B27E9C" w:rsidRDefault="00865C5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57.59</w:t>
            </w:r>
          </w:p>
        </w:tc>
        <w:tc>
          <w:tcPr>
            <w:tcW w:w="236" w:type="dxa"/>
            <w:shd w:val="clear" w:color="auto" w:fill="auto"/>
          </w:tcPr>
          <w:p w14:paraId="5CA55E4A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4F1F2ABA" w14:textId="548FFFD8" w:rsidR="00ED7170" w:rsidRPr="00ED7170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46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54</w:t>
            </w:r>
          </w:p>
        </w:tc>
      </w:tr>
      <w:tr w:rsidR="00ED7170" w:rsidRPr="004F5042" w14:paraId="2F5A7A72" w14:textId="77777777" w:rsidTr="00B27E9C">
        <w:tc>
          <w:tcPr>
            <w:tcW w:w="5499" w:type="dxa"/>
            <w:vAlign w:val="bottom"/>
          </w:tcPr>
          <w:p w14:paraId="7D7B69EE" w14:textId="77777777" w:rsidR="00ED7170" w:rsidRPr="006B415B" w:rsidRDefault="00ED7170" w:rsidP="00ED717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29BDB5B" w14:textId="0FD02FEA" w:rsidR="00ED7170" w:rsidRPr="006B415B" w:rsidRDefault="00865C5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45.97</w:t>
            </w:r>
          </w:p>
        </w:tc>
        <w:tc>
          <w:tcPr>
            <w:tcW w:w="236" w:type="dxa"/>
            <w:shd w:val="clear" w:color="auto" w:fill="auto"/>
          </w:tcPr>
          <w:p w14:paraId="303AEA55" w14:textId="77777777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5" w:type="dxa"/>
            <w:shd w:val="clear" w:color="auto" w:fill="auto"/>
            <w:vAlign w:val="bottom"/>
          </w:tcPr>
          <w:p w14:paraId="5F3C822A" w14:textId="288C7BD4" w:rsidR="00ED7170" w:rsidRPr="006B415B" w:rsidRDefault="00ED7170" w:rsidP="00ED7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38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F505C9">
              <w:rPr>
                <w:rFonts w:ascii="Angsana New" w:hAnsi="Angsana New" w:hint="cs"/>
                <w:color w:val="000000"/>
                <w:sz w:val="30"/>
                <w:szCs w:val="30"/>
              </w:rPr>
              <w:t>00</w:t>
            </w:r>
          </w:p>
        </w:tc>
      </w:tr>
    </w:tbl>
    <w:p w14:paraId="3D18448D" w14:textId="77777777" w:rsidR="00CA776A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70AA698" w14:textId="77777777"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14:paraId="1EA5F91A" w14:textId="77777777" w:rsidR="00C92609" w:rsidRPr="00430075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5212CA" w14:textId="0F58A9AE"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31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436EE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F505C9" w:rsidRPr="00F505C9">
        <w:rPr>
          <w:rFonts w:ascii="Angsana New" w:hAnsi="Angsana New" w:hint="cs"/>
          <w:color w:val="000000"/>
          <w:sz w:val="30"/>
          <w:szCs w:val="30"/>
        </w:rPr>
        <w:t>256</w:t>
      </w:r>
      <w:r w:rsidR="0068601E">
        <w:rPr>
          <w:rFonts w:ascii="Angsana New" w:hAnsi="Angsana New"/>
          <w:color w:val="000000"/>
          <w:sz w:val="30"/>
          <w:szCs w:val="30"/>
        </w:rPr>
        <w:t>7</w:t>
      </w:r>
    </w:p>
    <w:p w14:paraId="47A7C000" w14:textId="77777777" w:rsidR="00C92609" w:rsidRPr="00DD0331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97D9A11" w14:textId="0C839DF3" w:rsidR="00044076" w:rsidRPr="009D2F4B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D2F4B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68601E" w:rsidRPr="009D2F4B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Pr="009D2F4B">
        <w:rPr>
          <w:rFonts w:ascii="Angsana New" w:hAnsi="Angsana New" w:hint="cs"/>
          <w:color w:val="000000"/>
          <w:sz w:val="30"/>
          <w:szCs w:val="30"/>
          <w:cs/>
        </w:rPr>
        <w:t>แห่งให้กับบริษัทเอกชน</w:t>
      </w:r>
      <w:r w:rsidR="0068601E" w:rsidRPr="009D2F4B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Pr="009D2F4B">
        <w:rPr>
          <w:rFonts w:ascii="Angsana New" w:hAnsi="Angsana New" w:hint="cs"/>
          <w:color w:val="000000"/>
          <w:sz w:val="30"/>
          <w:szCs w:val="30"/>
          <w:cs/>
        </w:rPr>
        <w:t>แห่งและหน่วยงานรัฐบาลแห่งหนึ่ง</w:t>
      </w:r>
      <w:r w:rsidRPr="009D2F4B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9D2F4B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9D2F4B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9D2F4B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68601E" w:rsidRPr="009D2F4B">
        <w:rPr>
          <w:rFonts w:ascii="Angsana New" w:hAnsi="Angsana New"/>
          <w:color w:val="000000"/>
          <w:sz w:val="30"/>
          <w:szCs w:val="30"/>
        </w:rPr>
        <w:t>54.9</w:t>
      </w:r>
      <w:r w:rsidRPr="009D2F4B">
        <w:rPr>
          <w:rFonts w:ascii="Angsana New" w:hAnsi="Angsana New"/>
          <w:color w:val="000000"/>
          <w:sz w:val="30"/>
          <w:szCs w:val="30"/>
        </w:rPr>
        <w:t xml:space="preserve"> </w:t>
      </w:r>
      <w:r w:rsidRPr="009D2F4B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9D2F4B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14:paraId="328C3E64" w14:textId="77777777" w:rsidR="00044076" w:rsidRPr="00DD0331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424F5B" w14:textId="22430B93" w:rsidR="00C92609" w:rsidRPr="00F10F76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10F76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บริษัทมีภาระผูกพันจากการ</w:t>
      </w:r>
      <w:r w:rsidR="00CC3F6C" w:rsidRPr="00F10F76">
        <w:rPr>
          <w:rFonts w:ascii="Angsana New" w:hAnsi="Angsana New" w:hint="cs"/>
          <w:color w:val="000000"/>
          <w:sz w:val="30"/>
          <w:szCs w:val="30"/>
          <w:cs/>
        </w:rPr>
        <w:t>ก่อสร้าง</w:t>
      </w:r>
      <w:r w:rsidR="008F150E" w:rsidRPr="00F10F76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</w:t>
      </w:r>
      <w:r w:rsidRPr="00F10F7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F150E" w:rsidRPr="00F10F76">
        <w:rPr>
          <w:rFonts w:ascii="Angsana New" w:hAnsi="Angsana New" w:hint="cs"/>
          <w:color w:val="000000"/>
          <w:sz w:val="30"/>
          <w:szCs w:val="30"/>
          <w:cs/>
        </w:rPr>
        <w:t xml:space="preserve">งานปรับปรุงระบบโครงสร้างพื้นฐานและระบบโรงงาน </w:t>
      </w:r>
      <w:r w:rsidRPr="00F10F76"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เป็นจำนวนเงินประมาณ </w:t>
      </w:r>
      <w:r w:rsidR="00C76E51">
        <w:rPr>
          <w:rFonts w:ascii="Angsana New" w:hAnsi="Angsana New"/>
          <w:color w:val="000000"/>
          <w:sz w:val="30"/>
          <w:szCs w:val="30"/>
        </w:rPr>
        <w:t>40.6</w:t>
      </w:r>
      <w:r w:rsidRPr="00F10F76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361D42" w:rsidRPr="00F10F76">
        <w:rPr>
          <w:rFonts w:ascii="Angsana New" w:hAnsi="Angsana New" w:hint="cs"/>
          <w:sz w:val="30"/>
          <w:szCs w:val="30"/>
          <w:cs/>
        </w:rPr>
        <w:t>และ</w:t>
      </w:r>
      <w:r w:rsidRPr="00F10F76">
        <w:rPr>
          <w:rFonts w:ascii="Angsana New" w:hAnsi="Angsana New" w:hint="cs"/>
          <w:sz w:val="30"/>
          <w:szCs w:val="30"/>
          <w:cs/>
        </w:rPr>
        <w:t xml:space="preserve"> </w:t>
      </w:r>
      <w:r w:rsidR="00C76E51">
        <w:rPr>
          <w:rFonts w:ascii="Angsana New" w:hAnsi="Angsana New"/>
          <w:sz w:val="30"/>
          <w:szCs w:val="30"/>
        </w:rPr>
        <w:t>59.2</w:t>
      </w:r>
      <w:r w:rsidRPr="00F10F76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78708409" w14:textId="77777777" w:rsidR="00B27E9C" w:rsidRPr="00D50F6B" w:rsidRDefault="00B27E9C" w:rsidP="006B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</w:rPr>
      </w:pPr>
    </w:p>
    <w:p w14:paraId="0F864861" w14:textId="5B4D6F29" w:rsidR="00C92609" w:rsidRPr="00D50F6B" w:rsidRDefault="00EE0748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50F6B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D50F6B">
        <w:rPr>
          <w:rFonts w:ascii="Angsana New" w:hAnsi="Angsana New" w:hint="cs"/>
          <w:color w:val="000000"/>
          <w:sz w:val="30"/>
          <w:szCs w:val="30"/>
          <w:cs/>
        </w:rPr>
        <w:t>ยัง</w:t>
      </w:r>
      <w:r w:rsidRPr="00D50F6B">
        <w:rPr>
          <w:rFonts w:ascii="Angsana New" w:hAnsi="Angsana New"/>
          <w:color w:val="000000"/>
          <w:sz w:val="30"/>
          <w:szCs w:val="30"/>
          <w:cs/>
        </w:rPr>
        <w:t>อยู่ระหว่างการ</w:t>
      </w:r>
      <w:r w:rsidRPr="00D50F6B">
        <w:rPr>
          <w:rFonts w:ascii="Angsana New" w:hAnsi="Angsana New" w:hint="cs"/>
          <w:color w:val="000000"/>
          <w:sz w:val="30"/>
          <w:szCs w:val="30"/>
          <w:cs/>
        </w:rPr>
        <w:t>พิจารณาทิศทางที่เหมาะสมและ</w:t>
      </w:r>
      <w:r w:rsidRPr="00D50F6B">
        <w:rPr>
          <w:rFonts w:ascii="Angsana New" w:hAnsi="Angsana New"/>
          <w:color w:val="000000"/>
          <w:sz w:val="30"/>
          <w:szCs w:val="30"/>
          <w:cs/>
        </w:rPr>
        <w:t>ศึกษาความเป็นไปได้ในโครงการลงทุนที่เกี่ยวข้องกับโรงไฟฟ้าจากพลังงานชีวมวลซึ่งอยู่ในจังหวัดซางะ (</w:t>
      </w:r>
      <w:r w:rsidRPr="00D50F6B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ของประเทศญี่ปุ่นโดยมีเงื่อนไขที่จะต้องจ่ายชำระเงินมัดจำที่สามารถเรียกคืนได้จำนวน </w:t>
      </w:r>
      <w:r w:rsidRPr="00D50F6B">
        <w:rPr>
          <w:rFonts w:ascii="Angsana New" w:hAnsi="Angsana New"/>
          <w:color w:val="000000"/>
          <w:sz w:val="30"/>
          <w:szCs w:val="30"/>
        </w:rPr>
        <w:t>100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 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D50F6B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 ซึ่งในปี </w:t>
      </w:r>
      <w:r w:rsidRPr="00D50F6B">
        <w:rPr>
          <w:rFonts w:ascii="Angsana New" w:hAnsi="Angsana New"/>
          <w:color w:val="000000"/>
          <w:sz w:val="30"/>
          <w:szCs w:val="30"/>
        </w:rPr>
        <w:t>2561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D50F6B">
        <w:rPr>
          <w:rFonts w:ascii="Angsana New" w:hAnsi="Angsana New"/>
          <w:color w:val="000000"/>
          <w:sz w:val="30"/>
          <w:szCs w:val="30"/>
        </w:rPr>
        <w:t>2562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บริษัทได้จ่ายเงินมัดจำดังกล่าวจำนวน </w:t>
      </w:r>
      <w:r w:rsidRPr="00D50F6B">
        <w:rPr>
          <w:rFonts w:ascii="Angsana New" w:hAnsi="Angsana New"/>
          <w:color w:val="000000"/>
          <w:sz w:val="30"/>
          <w:szCs w:val="30"/>
        </w:rPr>
        <w:t>75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Pr="00D50F6B">
        <w:rPr>
          <w:rFonts w:ascii="Angsana New" w:hAnsi="Angsana New"/>
          <w:color w:val="000000"/>
          <w:sz w:val="30"/>
          <w:szCs w:val="30"/>
        </w:rPr>
        <w:t>25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(รวม </w:t>
      </w:r>
      <w:r w:rsidRPr="00D50F6B">
        <w:rPr>
          <w:rFonts w:ascii="Angsana New" w:hAnsi="Angsana New"/>
          <w:color w:val="000000"/>
          <w:sz w:val="30"/>
          <w:szCs w:val="30"/>
        </w:rPr>
        <w:t>100</w:t>
      </w:r>
      <w:r w:rsidRPr="00D50F6B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</w:p>
    <w:p w14:paraId="250F6311" w14:textId="77777777" w:rsidR="00CC3F6C" w:rsidRDefault="00CC3F6C" w:rsidP="006B493F">
      <w:pPr>
        <w:rPr>
          <w:rFonts w:ascii="Angsana New" w:hAnsi="Angsana New"/>
        </w:rPr>
      </w:pPr>
    </w:p>
    <w:p w14:paraId="0D0EACB5" w14:textId="77777777" w:rsidR="00955BD8" w:rsidRDefault="00955BD8" w:rsidP="006B493F">
      <w:pPr>
        <w:rPr>
          <w:rFonts w:ascii="Angsana New" w:hAnsi="Angsana New"/>
        </w:rPr>
      </w:pPr>
    </w:p>
    <w:p w14:paraId="5C1AC89B" w14:textId="77777777" w:rsidR="00DC1385" w:rsidRDefault="00DC1385" w:rsidP="006B493F">
      <w:pPr>
        <w:rPr>
          <w:rFonts w:ascii="Angsana New" w:hAnsi="Angsana New"/>
        </w:rPr>
      </w:pPr>
    </w:p>
    <w:p w14:paraId="21842797" w14:textId="77777777" w:rsidR="00DC1385" w:rsidRPr="007578EE" w:rsidRDefault="00DC1385" w:rsidP="006B493F">
      <w:pPr>
        <w:rPr>
          <w:rFonts w:ascii="Angsana New" w:hAnsi="Angsana New"/>
          <w:cs/>
        </w:rPr>
      </w:pPr>
    </w:p>
    <w:p w14:paraId="5A585898" w14:textId="77777777" w:rsidR="00463967" w:rsidRPr="00F143BE" w:rsidRDefault="0046396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43BE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6F54DE7" w14:textId="77777777" w:rsidR="00440E20" w:rsidRPr="00440E20" w:rsidRDefault="00440E20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6C526C6" w14:textId="77777777" w:rsidR="00547970" w:rsidRDefault="00AB6D92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B6D92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AB6D92">
        <w:rPr>
          <w:rFonts w:ascii="Angsana New" w:hAnsi="Angsana New" w:cs="Angsana New"/>
          <w:sz w:val="30"/>
          <w:szCs w:val="30"/>
        </w:rPr>
        <w:t xml:space="preserve">30 </w:t>
      </w:r>
      <w:r w:rsidRPr="00AB6D92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AB6D92">
        <w:rPr>
          <w:rFonts w:ascii="Angsana New" w:hAnsi="Angsana New" w:cs="Angsana New"/>
          <w:sz w:val="30"/>
          <w:szCs w:val="30"/>
        </w:rPr>
        <w:t xml:space="preserve">2567 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บริษัทมี</w:t>
      </w:r>
      <w:r>
        <w:rPr>
          <w:rFonts w:ascii="Angsana New" w:hAnsi="Angsana New" w:cs="Angsana New" w:hint="cs"/>
          <w:sz w:val="30"/>
          <w:szCs w:val="30"/>
          <w:cs/>
        </w:rPr>
        <w:t xml:space="preserve">การประชุมผู้ถือหุ้นกู้ </w:t>
      </w:r>
      <w:r>
        <w:rPr>
          <w:rFonts w:ascii="Angsana New" w:hAnsi="Angsana New" w:cs="Angsana New"/>
          <w:sz w:val="30"/>
          <w:szCs w:val="30"/>
        </w:rPr>
        <w:t xml:space="preserve">ECF246A </w:t>
      </w:r>
      <w:r>
        <w:rPr>
          <w:rFonts w:ascii="Angsana New" w:hAnsi="Angsana New" w:cs="Angsana New" w:hint="cs"/>
          <w:sz w:val="30"/>
          <w:szCs w:val="30"/>
          <w:cs/>
        </w:rPr>
        <w:t>โดย</w:t>
      </w:r>
    </w:p>
    <w:p w14:paraId="5F0007CF" w14:textId="77777777" w:rsidR="007A5F36" w:rsidRPr="007A5F36" w:rsidRDefault="007A5F36" w:rsidP="00440E20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2B44ADD7" w14:textId="5DA051BF" w:rsidR="00547970" w:rsidRDefault="00AB6D92" w:rsidP="00547970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AB6D92">
        <w:rPr>
          <w:rFonts w:ascii="Angsana New" w:hAnsi="Angsana New" w:cs="Angsana New" w:hint="cs"/>
          <w:sz w:val="30"/>
          <w:szCs w:val="30"/>
          <w:cs/>
        </w:rPr>
        <w:t>อนุมัติ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AB6D92">
        <w:rPr>
          <w:rFonts w:ascii="Angsana New" w:hAnsi="Angsana New" w:cs="Angsana New" w:hint="cs"/>
          <w:sz w:val="30"/>
          <w:szCs w:val="30"/>
          <w:cs/>
        </w:rPr>
        <w:t>ขยายระยะเวลา</w:t>
      </w:r>
      <w:r>
        <w:rPr>
          <w:rFonts w:ascii="Angsana New" w:hAnsi="Angsana New" w:cs="Angsana New" w:hint="cs"/>
          <w:sz w:val="30"/>
          <w:szCs w:val="30"/>
          <w:cs/>
        </w:rPr>
        <w:t>ครบ</w:t>
      </w:r>
      <w:r w:rsidRPr="00AB6D92">
        <w:rPr>
          <w:rFonts w:ascii="Angsana New" w:hAnsi="Angsana New" w:cs="Angsana New" w:hint="cs"/>
          <w:sz w:val="30"/>
          <w:szCs w:val="30"/>
          <w:cs/>
        </w:rPr>
        <w:t>ก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AB6D92">
        <w:rPr>
          <w:rFonts w:ascii="Angsana New" w:hAnsi="Angsana New" w:cs="Angsana New" w:hint="cs"/>
          <w:sz w:val="30"/>
          <w:szCs w:val="30"/>
          <w:cs/>
        </w:rPr>
        <w:t>หนดไถ่ถอนหุ้นกู้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/>
          <w:sz w:val="30"/>
          <w:szCs w:val="30"/>
        </w:rPr>
        <w:t>ECF</w:t>
      </w:r>
      <w:r w:rsidR="00FE187E" w:rsidRPr="00FE187E">
        <w:rPr>
          <w:rFonts w:ascii="Angsana New" w:hAnsi="Angsana New" w:cs="Angsana New"/>
          <w:sz w:val="30"/>
          <w:szCs w:val="30"/>
        </w:rPr>
        <w:t>246</w:t>
      </w:r>
      <w:r w:rsidRPr="00AB6D92">
        <w:rPr>
          <w:rFonts w:ascii="Angsana New" w:hAnsi="Angsana New" w:cs="Angsana New"/>
          <w:sz w:val="30"/>
          <w:szCs w:val="30"/>
        </w:rPr>
        <w:t xml:space="preserve">A </w:t>
      </w:r>
      <w:r w:rsidRPr="00AB6D92">
        <w:rPr>
          <w:rFonts w:ascii="Angsana New" w:hAnsi="Angsana New" w:cs="Angsana New" w:hint="cs"/>
          <w:sz w:val="30"/>
          <w:szCs w:val="30"/>
          <w:cs/>
        </w:rPr>
        <w:t>ออกไปอีก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="00FE187E" w:rsidRPr="00FE187E">
        <w:rPr>
          <w:rFonts w:ascii="Angsana New" w:hAnsi="Angsana New" w:cs="Angsana New"/>
          <w:sz w:val="30"/>
          <w:szCs w:val="30"/>
        </w:rPr>
        <w:t>1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ปีโดยแก้ไขวัน</w:t>
      </w:r>
      <w:r>
        <w:rPr>
          <w:rFonts w:ascii="Angsana New" w:hAnsi="Angsana New" w:cs="Angsana New" w:hint="cs"/>
          <w:sz w:val="30"/>
          <w:szCs w:val="30"/>
          <w:cs/>
        </w:rPr>
        <w:t>ครบกำหนด</w:t>
      </w:r>
      <w:r w:rsidRPr="00AB6D92">
        <w:rPr>
          <w:rFonts w:ascii="Angsana New" w:hAnsi="Angsana New" w:cs="Angsana New" w:hint="cs"/>
          <w:sz w:val="30"/>
          <w:szCs w:val="30"/>
          <w:cs/>
        </w:rPr>
        <w:t>ไถ่ถอนหุ้นกู้จากเดิมวันที่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เป็น</w:t>
      </w:r>
      <w:r w:rsidR="00F10F76">
        <w:rPr>
          <w:rFonts w:ascii="Angsana New" w:hAnsi="Angsana New" w:cs="Angsana New"/>
          <w:sz w:val="30"/>
          <w:szCs w:val="30"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และอนุมัติการแบ่งช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AB6D92">
        <w:rPr>
          <w:rFonts w:ascii="Angsana New" w:hAnsi="Angsana New" w:cs="Angsana New" w:hint="cs"/>
          <w:sz w:val="30"/>
          <w:szCs w:val="30"/>
          <w:cs/>
        </w:rPr>
        <w:t>ระคืนเงินต้นหุ้นกู้ให้แก่ผู้ถือหุ้นกู้บางส่วน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โดยการลดมูลค่าที่ตราไว้ต่อหน่วยลง</w:t>
      </w:r>
      <w:r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AB6D92">
        <w:rPr>
          <w:rFonts w:ascii="Angsana New" w:hAnsi="Angsana New" w:cs="Angsana New" w:hint="cs"/>
          <w:sz w:val="30"/>
          <w:szCs w:val="30"/>
          <w:cs/>
        </w:rPr>
        <w:t>รวมร้อยละ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="00FE187E" w:rsidRPr="00FE187E">
        <w:rPr>
          <w:rFonts w:ascii="Angsana New" w:hAnsi="Angsana New" w:cs="Angsana New" w:hint="cs"/>
          <w:sz w:val="30"/>
          <w:szCs w:val="30"/>
        </w:rPr>
        <w:t>5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ของมูลค่าหุ้นกู้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ณ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วันออกหุ้นกู้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คิดเป็นเงินต้นหุ้นกู้ที่ช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AB6D92">
        <w:rPr>
          <w:rFonts w:ascii="Angsana New" w:hAnsi="Angsana New" w:cs="Angsana New" w:hint="cs"/>
          <w:sz w:val="30"/>
          <w:szCs w:val="30"/>
          <w:cs/>
        </w:rPr>
        <w:t>ระคืน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FE187E" w:rsidRPr="00FE187E">
        <w:rPr>
          <w:rFonts w:ascii="Angsana New" w:hAnsi="Angsana New" w:cs="Angsana New"/>
          <w:sz w:val="30"/>
          <w:szCs w:val="30"/>
        </w:rPr>
        <w:t>20</w:t>
      </w:r>
      <w:r w:rsidRPr="00AB6D92">
        <w:rPr>
          <w:rFonts w:ascii="Angsana New" w:hAnsi="Angsana New" w:cs="Angsana New"/>
          <w:sz w:val="30"/>
          <w:szCs w:val="30"/>
          <w:cs/>
        </w:rPr>
        <w:t>,</w:t>
      </w:r>
      <w:r w:rsidR="00FE187E" w:rsidRPr="00FE187E">
        <w:rPr>
          <w:rFonts w:ascii="Angsana New" w:hAnsi="Angsana New" w:cs="Angsana New"/>
          <w:sz w:val="30"/>
          <w:szCs w:val="30"/>
        </w:rPr>
        <w:t>475</w:t>
      </w:r>
      <w:r w:rsidRPr="00AB6D92">
        <w:rPr>
          <w:rFonts w:ascii="Angsana New" w:hAnsi="Angsana New" w:cs="Angsana New"/>
          <w:sz w:val="30"/>
          <w:szCs w:val="30"/>
          <w:cs/>
        </w:rPr>
        <w:t>,</w:t>
      </w:r>
      <w:r w:rsidR="00FE187E" w:rsidRPr="00FE187E">
        <w:rPr>
          <w:rFonts w:ascii="Angsana New" w:hAnsi="Angsana New" w:cs="Angsana New"/>
          <w:sz w:val="30"/>
          <w:szCs w:val="30"/>
        </w:rPr>
        <w:t>000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บาท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กำหนดชำระ</w:t>
      </w:r>
      <w:r w:rsidRPr="00AB6D92">
        <w:rPr>
          <w:rFonts w:ascii="Angsana New" w:hAnsi="Angsana New" w:cs="Angsana New" w:hint="cs"/>
          <w:sz w:val="30"/>
          <w:szCs w:val="30"/>
          <w:cs/>
        </w:rPr>
        <w:t>ในวันที่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ซึ่งเป็นวัน</w:t>
      </w:r>
      <w:r>
        <w:rPr>
          <w:rFonts w:ascii="Angsana New" w:hAnsi="Angsana New" w:cs="Angsana New" w:hint="cs"/>
          <w:sz w:val="30"/>
          <w:szCs w:val="30"/>
          <w:cs/>
        </w:rPr>
        <w:t>ครบกำหนด</w:t>
      </w:r>
      <w:r w:rsidRPr="00AB6D92">
        <w:rPr>
          <w:rFonts w:ascii="Angsana New" w:hAnsi="Angsana New" w:cs="Angsana New" w:hint="cs"/>
          <w:sz w:val="30"/>
          <w:szCs w:val="30"/>
          <w:cs/>
        </w:rPr>
        <w:t>ไถ่ถอนหุ้นกู้เดิมและเงินต้นหุ้นกู้ส่วนที่เหลือจะช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AB6D92">
        <w:rPr>
          <w:rFonts w:ascii="Angsana New" w:hAnsi="Angsana New" w:cs="Angsana New" w:hint="cs"/>
          <w:sz w:val="30"/>
          <w:szCs w:val="30"/>
          <w:cs/>
        </w:rPr>
        <w:t>ระคืนในวันที่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="00D50F6B">
        <w:rPr>
          <w:rFonts w:ascii="Angsana New" w:hAnsi="Angsana New" w:cs="Angsana New"/>
          <w:sz w:val="30"/>
          <w:szCs w:val="30"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AB6D92">
        <w:rPr>
          <w:rFonts w:ascii="Angsana New" w:hAnsi="Angsana New" w:cs="Angsana New"/>
          <w:sz w:val="30"/>
          <w:szCs w:val="30"/>
          <w:cs/>
        </w:rPr>
        <w:t xml:space="preserve"> </w:t>
      </w:r>
      <w:r w:rsidRPr="00AB6D92">
        <w:rPr>
          <w:rFonts w:ascii="Angsana New" w:hAnsi="Angsana New" w:cs="Angsana New" w:hint="cs"/>
          <w:sz w:val="30"/>
          <w:szCs w:val="30"/>
          <w:cs/>
        </w:rPr>
        <w:t>ซึ่งเป็นวัน</w:t>
      </w:r>
      <w:r w:rsidR="00440E20">
        <w:rPr>
          <w:rFonts w:ascii="Angsana New" w:hAnsi="Angsana New" w:cs="Angsana New" w:hint="cs"/>
          <w:sz w:val="30"/>
          <w:szCs w:val="30"/>
          <w:cs/>
        </w:rPr>
        <w:t>ครบกำหนด</w:t>
      </w:r>
      <w:r w:rsidRPr="00AB6D92">
        <w:rPr>
          <w:rFonts w:ascii="Angsana New" w:hAnsi="Angsana New" w:cs="Angsana New" w:hint="cs"/>
          <w:sz w:val="30"/>
          <w:szCs w:val="30"/>
          <w:cs/>
        </w:rPr>
        <w:t>ไถ</w:t>
      </w:r>
      <w:r w:rsidR="00440E20">
        <w:rPr>
          <w:rFonts w:ascii="Angsana New" w:hAnsi="Angsana New" w:cs="Angsana New" w:hint="cs"/>
          <w:sz w:val="30"/>
          <w:szCs w:val="30"/>
          <w:cs/>
        </w:rPr>
        <w:t>่</w:t>
      </w:r>
      <w:r w:rsidR="00440E20" w:rsidRPr="00440E20">
        <w:rPr>
          <w:rFonts w:ascii="Angsana New" w:hAnsi="Angsana New" w:cs="Angsana New" w:hint="cs"/>
          <w:sz w:val="30"/>
          <w:szCs w:val="30"/>
          <w:cs/>
        </w:rPr>
        <w:t>ถอนหุ้นกู้ที่ได้ขอขยายออกไป</w:t>
      </w:r>
      <w:r w:rsidR="00C851C9">
        <w:rPr>
          <w:rFonts w:ascii="Angsana New" w:hAnsi="Angsana New" w:cs="Angsana New"/>
          <w:sz w:val="30"/>
          <w:szCs w:val="30"/>
        </w:rPr>
        <w:t xml:space="preserve"> </w:t>
      </w:r>
      <w:r w:rsidR="00C851C9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2ED79FD7" w14:textId="77777777" w:rsidR="007A5F36" w:rsidRPr="007A5F36" w:rsidRDefault="007A5F36" w:rsidP="007A5F36">
      <w:pPr>
        <w:pStyle w:val="NoSpacing"/>
        <w:ind w:left="574"/>
        <w:jc w:val="thaiDistribute"/>
        <w:rPr>
          <w:rFonts w:ascii="Angsana New" w:hAnsi="Angsana New" w:cs="Angsana New"/>
          <w:sz w:val="16"/>
          <w:szCs w:val="16"/>
        </w:rPr>
      </w:pPr>
    </w:p>
    <w:p w14:paraId="49A666B8" w14:textId="6A93F7DE" w:rsidR="00440E20" w:rsidRPr="00547970" w:rsidRDefault="00440E20" w:rsidP="00547970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มี</w:t>
      </w:r>
      <w:r w:rsidRPr="00440E20">
        <w:rPr>
          <w:rFonts w:ascii="Angsana New" w:hAnsi="Angsana New" w:cs="Angsana New" w:hint="cs"/>
          <w:sz w:val="30"/>
          <w:szCs w:val="30"/>
          <w:cs/>
        </w:rPr>
        <w:t>มติอนุมัติให้แก้ไขเปลี่ยนแปลงอัตราดอกเบี้ยของหุ้นกู้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จากเดิม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7.15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ร้อยละ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7.40 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ตั้งแต่วันที่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จนถึง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40E20">
        <w:rPr>
          <w:rFonts w:ascii="Angsana New" w:hAnsi="Angsana New" w:cs="Angsana New" w:hint="cs"/>
          <w:sz w:val="30"/>
          <w:szCs w:val="30"/>
          <w:cs/>
        </w:rPr>
        <w:t>แต่ไม่นับรวม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40E2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9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440E20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2568</w:t>
      </w:r>
      <w:r w:rsidRPr="00440E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970">
        <w:rPr>
          <w:rFonts w:ascii="Angsana New" w:hAnsi="Angsana New" w:cs="Angsana New" w:hint="cs"/>
          <w:sz w:val="30"/>
          <w:szCs w:val="30"/>
          <w:cs/>
        </w:rPr>
        <w:t>ในช่วงเวลาที่ขอขยายอายุหุ้นกู้ออกไปรวมทั้งอนุมัติให้แก้ไขข้อกำหนดสิทธิ</w:t>
      </w:r>
      <w:r w:rsidRPr="005479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970">
        <w:rPr>
          <w:rFonts w:ascii="Angsana New" w:hAnsi="Angsana New" w:cs="Angsana New" w:hint="cs"/>
          <w:sz w:val="30"/>
          <w:szCs w:val="30"/>
          <w:cs/>
        </w:rPr>
        <w:t>ใบหุ้นกู้</w:t>
      </w:r>
      <w:r w:rsidRPr="005479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970">
        <w:rPr>
          <w:rFonts w:ascii="Angsana New" w:hAnsi="Angsana New" w:cs="Angsana New" w:hint="cs"/>
          <w:sz w:val="30"/>
          <w:szCs w:val="30"/>
          <w:cs/>
        </w:rPr>
        <w:t>ชื่อหุ้นกู้</w:t>
      </w:r>
      <w:r w:rsidRPr="005479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547970">
        <w:rPr>
          <w:rFonts w:ascii="Angsana New" w:hAnsi="Angsana New" w:cs="Angsana New" w:hint="cs"/>
          <w:sz w:val="30"/>
          <w:szCs w:val="30"/>
          <w:cs/>
        </w:rPr>
        <w:t xml:space="preserve">และเอกสารที่เกี่ยวข้องให้สอดคล้องกับการแก้ไขเปลี่ยนแปลงดังกล่าว </w:t>
      </w:r>
    </w:p>
    <w:p w14:paraId="6F531498" w14:textId="77777777" w:rsidR="00E916EF" w:rsidRPr="002B7CED" w:rsidRDefault="00E916EF" w:rsidP="00A657B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14A1037" w14:textId="77777777" w:rsidR="009609FC" w:rsidRPr="0048209B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09B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15CF7B4" w14:textId="77777777" w:rsidR="00660749" w:rsidRPr="002B7CED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697998C" w14:textId="68491A5D" w:rsidR="00222462" w:rsidRPr="0048209B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48209B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482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505C9" w:rsidRPr="00F505C9">
        <w:rPr>
          <w:rFonts w:ascii="Angsana New" w:hAnsi="Angsana New" w:hint="cs"/>
          <w:sz w:val="30"/>
          <w:szCs w:val="30"/>
        </w:rPr>
        <w:t>1</w:t>
      </w:r>
      <w:r w:rsidR="00BC4914">
        <w:rPr>
          <w:rFonts w:ascii="Angsana New" w:hAnsi="Angsana New"/>
          <w:sz w:val="30"/>
          <w:szCs w:val="30"/>
        </w:rPr>
        <w:t>5</w:t>
      </w:r>
      <w:r w:rsidR="0067593C" w:rsidRPr="0048209B">
        <w:rPr>
          <w:rFonts w:ascii="Angsana New" w:hAnsi="Angsana New"/>
          <w:sz w:val="30"/>
          <w:szCs w:val="30"/>
        </w:rPr>
        <w:t xml:space="preserve"> </w:t>
      </w:r>
      <w:r w:rsidR="00B74C64" w:rsidRPr="0048209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505C9" w:rsidRPr="00F505C9">
        <w:rPr>
          <w:rFonts w:ascii="Angsana New" w:hAnsi="Angsana New"/>
          <w:sz w:val="30"/>
          <w:szCs w:val="30"/>
        </w:rPr>
        <w:t>25</w:t>
      </w:r>
      <w:r w:rsidR="005A5561" w:rsidRPr="0048209B">
        <w:rPr>
          <w:rFonts w:ascii="Angsana New" w:hAnsi="Angsana New"/>
          <w:sz w:val="30"/>
          <w:szCs w:val="30"/>
        </w:rPr>
        <w:t>6</w:t>
      </w:r>
      <w:r w:rsidR="00BC4914">
        <w:rPr>
          <w:rFonts w:ascii="Angsana New" w:hAnsi="Angsana New"/>
          <w:sz w:val="30"/>
          <w:szCs w:val="30"/>
        </w:rPr>
        <w:t>7</w:t>
      </w:r>
    </w:p>
    <w:sectPr w:rsidR="00222462" w:rsidRPr="0048209B" w:rsidSect="007B0023">
      <w:footerReference w:type="first" r:id="rId14"/>
      <w:pgSz w:w="11909" w:h="16834" w:code="9"/>
      <w:pgMar w:top="1219" w:right="1134" w:bottom="567" w:left="1440" w:header="992" w:footer="411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4ECC3" w14:textId="77777777" w:rsidR="004921CD" w:rsidRDefault="004921CD">
      <w:r>
        <w:separator/>
      </w:r>
    </w:p>
  </w:endnote>
  <w:endnote w:type="continuationSeparator" w:id="0">
    <w:p w14:paraId="54477392" w14:textId="77777777" w:rsidR="004921CD" w:rsidRDefault="0049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ED62A" w14:textId="77777777" w:rsidR="00AD0EF1" w:rsidRDefault="000D558D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0E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6AB970" w14:textId="77777777" w:rsidR="00AD0EF1" w:rsidRDefault="00AD0EF1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3554C" w14:textId="77777777" w:rsidR="00AD0EF1" w:rsidRDefault="00AD0EF1" w:rsidP="006737A8">
    <w:pPr>
      <w:pStyle w:val="Footer"/>
      <w:framePr w:wrap="around" w:vAnchor="text" w:hAnchor="margin" w:xAlign="right" w:y="1"/>
      <w:rPr>
        <w:rStyle w:val="PageNumber"/>
      </w:rPr>
    </w:pPr>
  </w:p>
  <w:p w14:paraId="4C8C025A" w14:textId="77777777" w:rsidR="00AD0EF1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426A50">
      <w:rPr>
        <w:rStyle w:val="PageNumber"/>
        <w:rFonts w:ascii="Angsana New" w:hAnsi="Angsana New"/>
        <w:noProof/>
        <w:sz w:val="30"/>
        <w:szCs w:val="30"/>
      </w:rPr>
      <w:t>21</w: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end"/>
    </w:r>
  </w:p>
  <w:p w14:paraId="324303F3" w14:textId="77777777" w:rsidR="00AD0EF1" w:rsidRPr="006F7758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2C854" w14:textId="77777777"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AD0EF1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6C2136">
      <w:rPr>
        <w:rFonts w:ascii="Angsana New" w:hAnsi="Angsana New"/>
        <w:noProof/>
        <w:sz w:val="30"/>
        <w:szCs w:val="30"/>
      </w:rPr>
      <w:t>10</w:t>
    </w:r>
    <w:r w:rsidRPr="001A527B">
      <w:rPr>
        <w:rFonts w:ascii="Angsana New" w:hAnsi="Angsana New"/>
        <w:sz w:val="30"/>
        <w:szCs w:val="30"/>
      </w:rPr>
      <w:fldChar w:fldCharType="end"/>
    </w:r>
  </w:p>
  <w:p w14:paraId="26AC301C" w14:textId="77777777" w:rsidR="00AD0EF1" w:rsidRPr="00A71887" w:rsidRDefault="00AD0EF1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49157764"/>
      <w:docPartObj>
        <w:docPartGallery w:val="Page Numbers (Bottom of Page)"/>
        <w:docPartUnique/>
      </w:docPartObj>
    </w:sdtPr>
    <w:sdtEndPr/>
    <w:sdtContent>
      <w:p w14:paraId="4104FAAA" w14:textId="77777777" w:rsidR="00AD0EF1" w:rsidRDefault="000D558D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D0EF1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426A50">
          <w:rPr>
            <w:rStyle w:val="PageNumber"/>
            <w:rFonts w:ascii="Angsana New" w:hAnsi="Angsana New"/>
            <w:noProof/>
            <w:sz w:val="30"/>
            <w:szCs w:val="30"/>
          </w:rPr>
          <w:t>17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14:paraId="77111DA7" w14:textId="77777777" w:rsidR="00AD0EF1" w:rsidRPr="00A71887" w:rsidRDefault="00AD0EF1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C2E97" w14:textId="77777777" w:rsidR="00AD0EF1" w:rsidRPr="005071D9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D0EF1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426A50"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91909" w14:textId="77777777" w:rsidR="004921CD" w:rsidRDefault="004921CD">
      <w:r>
        <w:separator/>
      </w:r>
    </w:p>
  </w:footnote>
  <w:footnote w:type="continuationSeparator" w:id="0">
    <w:p w14:paraId="0C2043D5" w14:textId="77777777" w:rsidR="004921CD" w:rsidRDefault="0049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05B53" w14:textId="77777777" w:rsidR="00AD0EF1" w:rsidRPr="005875F9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14:paraId="136C2A8A" w14:textId="77777777"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37A8AA21" w14:textId="518E49D3"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F505C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BD45CC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BD45CC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C937E17" w14:textId="5186959A" w:rsidR="00AD0EF1" w:rsidRDefault="0062767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D0EF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>
      <w:rPr>
        <w:rFonts w:ascii="Angsana New" w:hAnsi="Angsana New"/>
        <w:b/>
        <w:bCs/>
        <w:sz w:val="32"/>
        <w:szCs w:val="32"/>
      </w:rPr>
      <w:t xml:space="preserve">31 </w:t>
    </w:r>
    <w:r w:rsidR="00AD0EF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F505C9">
      <w:rPr>
        <w:rFonts w:ascii="Angsana New" w:hAnsi="Angsana New"/>
        <w:b/>
        <w:bCs/>
        <w:sz w:val="32"/>
        <w:szCs w:val="32"/>
      </w:rPr>
      <w:t>256</w:t>
    </w:r>
    <w:r w:rsidR="00BD45CC">
      <w:rPr>
        <w:rFonts w:ascii="Angsana New" w:hAnsi="Angsana New"/>
        <w:b/>
        <w:bCs/>
        <w:sz w:val="32"/>
        <w:szCs w:val="32"/>
      </w:rPr>
      <w:t>6</w:t>
    </w:r>
    <w:r w:rsidR="00AD0EF1">
      <w:rPr>
        <w:rFonts w:ascii="Angsana New" w:hAnsi="Angsana New"/>
        <w:b/>
        <w:bCs/>
        <w:sz w:val="32"/>
        <w:szCs w:val="32"/>
      </w:rPr>
      <w:t xml:space="preserve"> (</w:t>
    </w:r>
    <w:r w:rsidR="00AD0EF1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>
      <w:rPr>
        <w:rFonts w:ascii="Angsana New" w:hAnsi="Angsana New"/>
        <w:b/>
        <w:bCs/>
        <w:sz w:val="32"/>
        <w:szCs w:val="32"/>
        <w:cs/>
      </w:rPr>
      <w:t>แล้ว</w:t>
    </w:r>
    <w:r w:rsidR="00AD0EF1">
      <w:rPr>
        <w:rFonts w:ascii="Angsana New" w:hAnsi="Angsana New"/>
        <w:b/>
        <w:bCs/>
        <w:sz w:val="32"/>
        <w:szCs w:val="32"/>
      </w:rPr>
      <w:t>)</w:t>
    </w:r>
  </w:p>
  <w:p w14:paraId="21592AD9" w14:textId="77777777" w:rsidR="00AD0EF1" w:rsidRPr="002E77D8" w:rsidRDefault="00AD0EF1" w:rsidP="007A1795">
    <w:pPr>
      <w:pStyle w:val="Header"/>
      <w:rPr>
        <w:rFonts w:ascii="Angsana New" w:hAnsi="Angsana New"/>
        <w:sz w:val="24"/>
        <w:szCs w:val="24"/>
      </w:rPr>
    </w:pPr>
  </w:p>
  <w:p w14:paraId="3DE8A721" w14:textId="77777777" w:rsidR="002D4E82" w:rsidRPr="002D4E82" w:rsidRDefault="002D4E82" w:rsidP="007A1795">
    <w:pPr>
      <w:pStyle w:val="Header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32FCE" w14:textId="3490C2F8" w:rsidR="00AD0EF1" w:rsidRPr="005875F9" w:rsidRDefault="00AD0EF1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14:paraId="193DF437" w14:textId="1A61758E" w:rsidR="00AD0EF1" w:rsidRPr="00672E23" w:rsidRDefault="00AD0EF1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</w:t>
    </w:r>
  </w:p>
  <w:p w14:paraId="78CE978D" w14:textId="69D7D515" w:rsidR="00AD0EF1" w:rsidRPr="00D03286" w:rsidRDefault="00AD0EF1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505C9" w:rsidRPr="00F505C9">
      <w:rPr>
        <w:rFonts w:ascii="Angsana New" w:hAnsi="Angsana New"/>
        <w:b/>
        <w:bCs/>
        <w:sz w:val="32"/>
        <w:szCs w:val="32"/>
      </w:rPr>
      <w:t>3</w:t>
    </w:r>
    <w:r w:rsidR="00F505C9" w:rsidRPr="00F505C9">
      <w:rPr>
        <w:rFonts w:ascii="Angsana New" w:hAnsi="Angsana New" w:hint="cs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F505C9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F505C9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2898F78E" w14:textId="2CAF0604" w:rsidR="00AD0EF1" w:rsidRDefault="0062767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D0EF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>
      <w:rPr>
        <w:rFonts w:ascii="Angsana New" w:hAnsi="Angsana New"/>
        <w:b/>
        <w:bCs/>
        <w:sz w:val="32"/>
        <w:szCs w:val="32"/>
      </w:rPr>
      <w:t xml:space="preserve">31 </w:t>
    </w:r>
    <w:r w:rsidR="00AD0EF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F505C9">
      <w:rPr>
        <w:rFonts w:ascii="Angsana New" w:hAnsi="Angsana New"/>
        <w:b/>
        <w:bCs/>
        <w:sz w:val="32"/>
        <w:szCs w:val="32"/>
      </w:rPr>
      <w:t>256</w:t>
    </w:r>
    <w:r w:rsidR="00F505C9">
      <w:rPr>
        <w:rFonts w:ascii="Angsana New" w:hAnsi="Angsana New"/>
        <w:b/>
        <w:bCs/>
        <w:sz w:val="32"/>
        <w:szCs w:val="32"/>
      </w:rPr>
      <w:t>6</w:t>
    </w:r>
    <w:r w:rsidR="00AD0EF1">
      <w:rPr>
        <w:rFonts w:ascii="Angsana New" w:hAnsi="Angsana New"/>
        <w:b/>
        <w:bCs/>
        <w:sz w:val="32"/>
        <w:szCs w:val="32"/>
      </w:rPr>
      <w:t xml:space="preserve"> (</w:t>
    </w:r>
    <w:r w:rsidR="00AD0EF1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>
      <w:rPr>
        <w:rFonts w:ascii="Angsana New" w:hAnsi="Angsana New"/>
        <w:b/>
        <w:bCs/>
        <w:sz w:val="32"/>
        <w:szCs w:val="32"/>
        <w:cs/>
      </w:rPr>
      <w:t>แล้ว</w:t>
    </w:r>
    <w:r w:rsidR="00AD0EF1">
      <w:rPr>
        <w:rFonts w:ascii="Angsana New" w:hAnsi="Angsana New"/>
        <w:b/>
        <w:bCs/>
        <w:sz w:val="32"/>
        <w:szCs w:val="32"/>
      </w:rPr>
      <w:t>)</w:t>
    </w:r>
  </w:p>
  <w:p w14:paraId="0F5DDBD4" w14:textId="77777777" w:rsidR="00AD0EF1" w:rsidRPr="002E77D8" w:rsidRDefault="00AD0EF1">
    <w:pPr>
      <w:pStyle w:val="Header"/>
      <w:rPr>
        <w:rFonts w:ascii="Angsana New" w:hAnsi="Angsana New"/>
        <w:sz w:val="24"/>
        <w:szCs w:val="24"/>
      </w:rPr>
    </w:pPr>
  </w:p>
  <w:p w14:paraId="55013A79" w14:textId="77777777" w:rsidR="002D4E82" w:rsidRPr="002E77D8" w:rsidRDefault="002D4E82">
    <w:pPr>
      <w:pStyle w:val="Header"/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69784B"/>
    <w:multiLevelType w:val="hybridMultilevel"/>
    <w:tmpl w:val="60D40E52"/>
    <w:lvl w:ilvl="0" w:tplc="AAECC1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9425">
    <w:abstractNumId w:val="6"/>
  </w:num>
  <w:num w:numId="2" w16cid:durableId="1955987807">
    <w:abstractNumId w:val="5"/>
  </w:num>
  <w:num w:numId="3" w16cid:durableId="1510024127">
    <w:abstractNumId w:val="9"/>
  </w:num>
  <w:num w:numId="4" w16cid:durableId="165950248">
    <w:abstractNumId w:val="7"/>
  </w:num>
  <w:num w:numId="5" w16cid:durableId="1639258522">
    <w:abstractNumId w:val="8"/>
  </w:num>
  <w:num w:numId="6" w16cid:durableId="1297640132">
    <w:abstractNumId w:val="3"/>
  </w:num>
  <w:num w:numId="7" w16cid:durableId="199824536">
    <w:abstractNumId w:val="2"/>
  </w:num>
  <w:num w:numId="8" w16cid:durableId="1882857639">
    <w:abstractNumId w:val="0"/>
  </w:num>
  <w:num w:numId="9" w16cid:durableId="859977285">
    <w:abstractNumId w:val="1"/>
  </w:num>
  <w:num w:numId="10" w16cid:durableId="820123784">
    <w:abstractNumId w:val="4"/>
  </w:num>
  <w:num w:numId="11" w16cid:durableId="289481622">
    <w:abstractNumId w:val="19"/>
  </w:num>
  <w:num w:numId="12" w16cid:durableId="2130587060">
    <w:abstractNumId w:val="13"/>
  </w:num>
  <w:num w:numId="13" w16cid:durableId="1173301150">
    <w:abstractNumId w:val="24"/>
  </w:num>
  <w:num w:numId="14" w16cid:durableId="1365446489">
    <w:abstractNumId w:val="18"/>
  </w:num>
  <w:num w:numId="15" w16cid:durableId="1206142747">
    <w:abstractNumId w:val="20"/>
  </w:num>
  <w:num w:numId="16" w16cid:durableId="125440358">
    <w:abstractNumId w:val="17"/>
  </w:num>
  <w:num w:numId="17" w16cid:durableId="1877737562">
    <w:abstractNumId w:val="21"/>
  </w:num>
  <w:num w:numId="18" w16cid:durableId="1035422497">
    <w:abstractNumId w:val="16"/>
  </w:num>
  <w:num w:numId="19" w16cid:durableId="2056276174">
    <w:abstractNumId w:val="11"/>
  </w:num>
  <w:num w:numId="20" w16cid:durableId="1096436021">
    <w:abstractNumId w:val="12"/>
  </w:num>
  <w:num w:numId="21" w16cid:durableId="367603538">
    <w:abstractNumId w:val="26"/>
  </w:num>
  <w:num w:numId="22" w16cid:durableId="191379665">
    <w:abstractNumId w:val="10"/>
  </w:num>
  <w:num w:numId="23" w16cid:durableId="166601081">
    <w:abstractNumId w:val="14"/>
  </w:num>
  <w:num w:numId="24" w16cid:durableId="760880257">
    <w:abstractNumId w:val="15"/>
  </w:num>
  <w:num w:numId="25" w16cid:durableId="1838307461">
    <w:abstractNumId w:val="27"/>
  </w:num>
  <w:num w:numId="26" w16cid:durableId="821430398">
    <w:abstractNumId w:val="22"/>
  </w:num>
  <w:num w:numId="27" w16cid:durableId="1016614036">
    <w:abstractNumId w:val="22"/>
  </w:num>
  <w:num w:numId="28" w16cid:durableId="1716005162">
    <w:abstractNumId w:val="23"/>
  </w:num>
  <w:num w:numId="29" w16cid:durableId="68127777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B7D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6BD"/>
    <w:rsid w:val="000128F2"/>
    <w:rsid w:val="00012BAA"/>
    <w:rsid w:val="00012CBB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0A4"/>
    <w:rsid w:val="00024209"/>
    <w:rsid w:val="00024305"/>
    <w:rsid w:val="00024BD4"/>
    <w:rsid w:val="00024EFF"/>
    <w:rsid w:val="000252D0"/>
    <w:rsid w:val="000253B8"/>
    <w:rsid w:val="00025A51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ABD"/>
    <w:rsid w:val="00031CA1"/>
    <w:rsid w:val="0003266C"/>
    <w:rsid w:val="000326FA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23D"/>
    <w:rsid w:val="00034E04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5DB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40F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5C6"/>
    <w:rsid w:val="00046FBF"/>
    <w:rsid w:val="000472ED"/>
    <w:rsid w:val="00047489"/>
    <w:rsid w:val="0004774E"/>
    <w:rsid w:val="00047ABE"/>
    <w:rsid w:val="00047B6F"/>
    <w:rsid w:val="00047C63"/>
    <w:rsid w:val="00047CBC"/>
    <w:rsid w:val="000504D0"/>
    <w:rsid w:val="000505AE"/>
    <w:rsid w:val="000507C7"/>
    <w:rsid w:val="00050B9C"/>
    <w:rsid w:val="00050E6B"/>
    <w:rsid w:val="00051458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5FAE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57F30"/>
    <w:rsid w:val="000602BA"/>
    <w:rsid w:val="0006052B"/>
    <w:rsid w:val="00060533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50"/>
    <w:rsid w:val="00062DAD"/>
    <w:rsid w:val="0006352C"/>
    <w:rsid w:val="0006364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05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420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0ED"/>
    <w:rsid w:val="00084153"/>
    <w:rsid w:val="000841C6"/>
    <w:rsid w:val="00084220"/>
    <w:rsid w:val="000843D8"/>
    <w:rsid w:val="00084564"/>
    <w:rsid w:val="00085083"/>
    <w:rsid w:val="0008538F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80B"/>
    <w:rsid w:val="00091901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59D0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54F"/>
    <w:rsid w:val="000A1842"/>
    <w:rsid w:val="000A2064"/>
    <w:rsid w:val="000A216F"/>
    <w:rsid w:val="000A2FA8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37D"/>
    <w:rsid w:val="000A6909"/>
    <w:rsid w:val="000A6AA2"/>
    <w:rsid w:val="000A6BC9"/>
    <w:rsid w:val="000A6EEB"/>
    <w:rsid w:val="000A7098"/>
    <w:rsid w:val="000A7A78"/>
    <w:rsid w:val="000A7A9B"/>
    <w:rsid w:val="000A7F79"/>
    <w:rsid w:val="000B0000"/>
    <w:rsid w:val="000B0C29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3D"/>
    <w:rsid w:val="000C0CAD"/>
    <w:rsid w:val="000C0DEA"/>
    <w:rsid w:val="000C0FE9"/>
    <w:rsid w:val="000C16AE"/>
    <w:rsid w:val="000C1864"/>
    <w:rsid w:val="000C1A21"/>
    <w:rsid w:val="000C1DDA"/>
    <w:rsid w:val="000C21E0"/>
    <w:rsid w:val="000C30C6"/>
    <w:rsid w:val="000C3EA4"/>
    <w:rsid w:val="000C4350"/>
    <w:rsid w:val="000C4970"/>
    <w:rsid w:val="000C502A"/>
    <w:rsid w:val="000C517E"/>
    <w:rsid w:val="000C52D7"/>
    <w:rsid w:val="000C5B47"/>
    <w:rsid w:val="000C61A5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2D5"/>
    <w:rsid w:val="000D0490"/>
    <w:rsid w:val="000D06C0"/>
    <w:rsid w:val="000D072F"/>
    <w:rsid w:val="000D0914"/>
    <w:rsid w:val="000D0E23"/>
    <w:rsid w:val="000D0EB4"/>
    <w:rsid w:val="000D1580"/>
    <w:rsid w:val="000D1591"/>
    <w:rsid w:val="000D1CA2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50D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748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4EC"/>
    <w:rsid w:val="00105AB7"/>
    <w:rsid w:val="00105C38"/>
    <w:rsid w:val="00105D11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23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FED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0CFB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B3"/>
    <w:rsid w:val="001305CC"/>
    <w:rsid w:val="0013077C"/>
    <w:rsid w:val="001313FF"/>
    <w:rsid w:val="00131943"/>
    <w:rsid w:val="00131ADB"/>
    <w:rsid w:val="00132278"/>
    <w:rsid w:val="0013245C"/>
    <w:rsid w:val="00132480"/>
    <w:rsid w:val="0013275E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F03"/>
    <w:rsid w:val="00146AA8"/>
    <w:rsid w:val="00146AF7"/>
    <w:rsid w:val="00146E81"/>
    <w:rsid w:val="00146F61"/>
    <w:rsid w:val="001470B4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A91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6D65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8EA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369"/>
    <w:rsid w:val="0017262B"/>
    <w:rsid w:val="00172A7C"/>
    <w:rsid w:val="00172BDE"/>
    <w:rsid w:val="00172CFB"/>
    <w:rsid w:val="00173096"/>
    <w:rsid w:val="0017319C"/>
    <w:rsid w:val="001732A2"/>
    <w:rsid w:val="001734B6"/>
    <w:rsid w:val="00173751"/>
    <w:rsid w:val="00174154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0D69"/>
    <w:rsid w:val="00181226"/>
    <w:rsid w:val="00181AC5"/>
    <w:rsid w:val="00181D6B"/>
    <w:rsid w:val="0018230B"/>
    <w:rsid w:val="0018357F"/>
    <w:rsid w:val="0018391F"/>
    <w:rsid w:val="00183A6B"/>
    <w:rsid w:val="00183EB9"/>
    <w:rsid w:val="00183F90"/>
    <w:rsid w:val="00185029"/>
    <w:rsid w:val="0018530D"/>
    <w:rsid w:val="001855A8"/>
    <w:rsid w:val="0018560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2E0F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FF1"/>
    <w:rsid w:val="001A3160"/>
    <w:rsid w:val="001A34B5"/>
    <w:rsid w:val="001A36A1"/>
    <w:rsid w:val="001A3F4B"/>
    <w:rsid w:val="001A45CF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4DB"/>
    <w:rsid w:val="001C3616"/>
    <w:rsid w:val="001C382D"/>
    <w:rsid w:val="001C39F3"/>
    <w:rsid w:val="001C3EDB"/>
    <w:rsid w:val="001C3FCF"/>
    <w:rsid w:val="001C40A6"/>
    <w:rsid w:val="001C4144"/>
    <w:rsid w:val="001C429D"/>
    <w:rsid w:val="001C4536"/>
    <w:rsid w:val="001C4538"/>
    <w:rsid w:val="001C4920"/>
    <w:rsid w:val="001C4A99"/>
    <w:rsid w:val="001C4F24"/>
    <w:rsid w:val="001C5091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67C"/>
    <w:rsid w:val="001D171E"/>
    <w:rsid w:val="001D19A2"/>
    <w:rsid w:val="001D1B3B"/>
    <w:rsid w:val="001D213C"/>
    <w:rsid w:val="001D22B0"/>
    <w:rsid w:val="001D2566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D78DA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2EF"/>
    <w:rsid w:val="001F17E8"/>
    <w:rsid w:val="001F2295"/>
    <w:rsid w:val="001F2318"/>
    <w:rsid w:val="001F2422"/>
    <w:rsid w:val="001F25A9"/>
    <w:rsid w:val="001F2959"/>
    <w:rsid w:val="001F2F7A"/>
    <w:rsid w:val="001F3491"/>
    <w:rsid w:val="001F368C"/>
    <w:rsid w:val="001F38C5"/>
    <w:rsid w:val="001F3913"/>
    <w:rsid w:val="001F3DA9"/>
    <w:rsid w:val="001F411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0CA5"/>
    <w:rsid w:val="00201AD1"/>
    <w:rsid w:val="002028DC"/>
    <w:rsid w:val="0020291E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BE8"/>
    <w:rsid w:val="00211D5D"/>
    <w:rsid w:val="00211D62"/>
    <w:rsid w:val="00211F4D"/>
    <w:rsid w:val="00212491"/>
    <w:rsid w:val="00212706"/>
    <w:rsid w:val="002127C8"/>
    <w:rsid w:val="00212E52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0FEB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E18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85A"/>
    <w:rsid w:val="002339B0"/>
    <w:rsid w:val="00233A9E"/>
    <w:rsid w:val="00233EAD"/>
    <w:rsid w:val="00234002"/>
    <w:rsid w:val="0023491C"/>
    <w:rsid w:val="002349B7"/>
    <w:rsid w:val="00235344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0D2F"/>
    <w:rsid w:val="0024114D"/>
    <w:rsid w:val="00241268"/>
    <w:rsid w:val="0024182E"/>
    <w:rsid w:val="00241930"/>
    <w:rsid w:val="00241F21"/>
    <w:rsid w:val="002420F4"/>
    <w:rsid w:val="002421B9"/>
    <w:rsid w:val="0024245B"/>
    <w:rsid w:val="00242CED"/>
    <w:rsid w:val="00242DA6"/>
    <w:rsid w:val="00242DD8"/>
    <w:rsid w:val="002431A9"/>
    <w:rsid w:val="002437FC"/>
    <w:rsid w:val="002439DE"/>
    <w:rsid w:val="00243F3C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6B"/>
    <w:rsid w:val="00253598"/>
    <w:rsid w:val="002538DA"/>
    <w:rsid w:val="00253C46"/>
    <w:rsid w:val="00253C70"/>
    <w:rsid w:val="002548CA"/>
    <w:rsid w:val="00254943"/>
    <w:rsid w:val="00254B73"/>
    <w:rsid w:val="00254BA2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2C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C58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B69"/>
    <w:rsid w:val="00276C68"/>
    <w:rsid w:val="00277166"/>
    <w:rsid w:val="00277C5A"/>
    <w:rsid w:val="00280010"/>
    <w:rsid w:val="00280321"/>
    <w:rsid w:val="002806D9"/>
    <w:rsid w:val="00280C98"/>
    <w:rsid w:val="00281240"/>
    <w:rsid w:val="0028152D"/>
    <w:rsid w:val="00281725"/>
    <w:rsid w:val="00281AE7"/>
    <w:rsid w:val="00281F55"/>
    <w:rsid w:val="002822CA"/>
    <w:rsid w:val="002827A7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75"/>
    <w:rsid w:val="002926D8"/>
    <w:rsid w:val="00293150"/>
    <w:rsid w:val="00293227"/>
    <w:rsid w:val="00293301"/>
    <w:rsid w:val="002933D3"/>
    <w:rsid w:val="0029364A"/>
    <w:rsid w:val="00293F4C"/>
    <w:rsid w:val="002947B7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6974"/>
    <w:rsid w:val="002970B6"/>
    <w:rsid w:val="0029717A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D7E"/>
    <w:rsid w:val="002A0F00"/>
    <w:rsid w:val="002A15D8"/>
    <w:rsid w:val="002A17C4"/>
    <w:rsid w:val="002A18B5"/>
    <w:rsid w:val="002A1A25"/>
    <w:rsid w:val="002A1A7A"/>
    <w:rsid w:val="002A2327"/>
    <w:rsid w:val="002A23B1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737"/>
    <w:rsid w:val="002A7D4F"/>
    <w:rsid w:val="002A7D95"/>
    <w:rsid w:val="002B0148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FDC"/>
    <w:rsid w:val="002B422D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7F9"/>
    <w:rsid w:val="002C29B7"/>
    <w:rsid w:val="002C2AF8"/>
    <w:rsid w:val="002C2EA7"/>
    <w:rsid w:val="002C2F89"/>
    <w:rsid w:val="002C359F"/>
    <w:rsid w:val="002C38E3"/>
    <w:rsid w:val="002C3CD4"/>
    <w:rsid w:val="002C3F80"/>
    <w:rsid w:val="002C43D7"/>
    <w:rsid w:val="002C4583"/>
    <w:rsid w:val="002C4916"/>
    <w:rsid w:val="002C4A82"/>
    <w:rsid w:val="002C4A8B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29"/>
    <w:rsid w:val="002D129D"/>
    <w:rsid w:val="002D146E"/>
    <w:rsid w:val="002D1485"/>
    <w:rsid w:val="002D1623"/>
    <w:rsid w:val="002D2034"/>
    <w:rsid w:val="002D20EE"/>
    <w:rsid w:val="002D23A8"/>
    <w:rsid w:val="002D27D8"/>
    <w:rsid w:val="002D2E14"/>
    <w:rsid w:val="002D2E7E"/>
    <w:rsid w:val="002D3D89"/>
    <w:rsid w:val="002D3E4B"/>
    <w:rsid w:val="002D482A"/>
    <w:rsid w:val="002D49DA"/>
    <w:rsid w:val="002D4E82"/>
    <w:rsid w:val="002D57FB"/>
    <w:rsid w:val="002D58CF"/>
    <w:rsid w:val="002D5D26"/>
    <w:rsid w:val="002D5E38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D7E13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335"/>
    <w:rsid w:val="002E24DE"/>
    <w:rsid w:val="002E25A5"/>
    <w:rsid w:val="002E2781"/>
    <w:rsid w:val="002E308F"/>
    <w:rsid w:val="002E3302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7D8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8A0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0EA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8F0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C24"/>
    <w:rsid w:val="00307D8A"/>
    <w:rsid w:val="00310253"/>
    <w:rsid w:val="00310362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2D57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C04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27C8F"/>
    <w:rsid w:val="00327C9E"/>
    <w:rsid w:val="003302C0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82D"/>
    <w:rsid w:val="00334A37"/>
    <w:rsid w:val="00334FF2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4B9"/>
    <w:rsid w:val="003514C5"/>
    <w:rsid w:val="00351AC5"/>
    <w:rsid w:val="00352382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2B6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57DBC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7CD"/>
    <w:rsid w:val="00361C19"/>
    <w:rsid w:val="00361D42"/>
    <w:rsid w:val="0036213E"/>
    <w:rsid w:val="00362313"/>
    <w:rsid w:val="00362458"/>
    <w:rsid w:val="00362675"/>
    <w:rsid w:val="00362708"/>
    <w:rsid w:val="003643B5"/>
    <w:rsid w:val="003646F7"/>
    <w:rsid w:val="00364B2E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439"/>
    <w:rsid w:val="003719E5"/>
    <w:rsid w:val="00371A56"/>
    <w:rsid w:val="00371C20"/>
    <w:rsid w:val="00371D6B"/>
    <w:rsid w:val="00371F2A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0BC3"/>
    <w:rsid w:val="00381BD1"/>
    <w:rsid w:val="00381BDD"/>
    <w:rsid w:val="00381BF9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720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260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97D09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899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5E4D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289C"/>
    <w:rsid w:val="003B3779"/>
    <w:rsid w:val="003B37FD"/>
    <w:rsid w:val="003B3ED9"/>
    <w:rsid w:val="003B40B5"/>
    <w:rsid w:val="003B4200"/>
    <w:rsid w:val="003B448D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D9"/>
    <w:rsid w:val="003C0EAE"/>
    <w:rsid w:val="003C0FB9"/>
    <w:rsid w:val="003C1245"/>
    <w:rsid w:val="003C1B74"/>
    <w:rsid w:val="003C283B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0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324"/>
    <w:rsid w:val="003E291C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3A"/>
    <w:rsid w:val="003E74FC"/>
    <w:rsid w:val="003E75E2"/>
    <w:rsid w:val="003E76DD"/>
    <w:rsid w:val="003E7938"/>
    <w:rsid w:val="003E7986"/>
    <w:rsid w:val="003F00CF"/>
    <w:rsid w:val="003F01AD"/>
    <w:rsid w:val="003F05A8"/>
    <w:rsid w:val="003F0BA5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044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4DEB"/>
    <w:rsid w:val="00405144"/>
    <w:rsid w:val="0040540C"/>
    <w:rsid w:val="0040561C"/>
    <w:rsid w:val="00405991"/>
    <w:rsid w:val="00405FA4"/>
    <w:rsid w:val="00406946"/>
    <w:rsid w:val="00406B08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81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2CD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B55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3DB5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2C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37D42"/>
    <w:rsid w:val="00440140"/>
    <w:rsid w:val="00440192"/>
    <w:rsid w:val="00440341"/>
    <w:rsid w:val="00440599"/>
    <w:rsid w:val="0044071D"/>
    <w:rsid w:val="004408D0"/>
    <w:rsid w:val="00440DA6"/>
    <w:rsid w:val="00440E20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12E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61F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A60"/>
    <w:rsid w:val="00455DD2"/>
    <w:rsid w:val="00455EFE"/>
    <w:rsid w:val="0045600F"/>
    <w:rsid w:val="0045642F"/>
    <w:rsid w:val="00456DE6"/>
    <w:rsid w:val="00456EEF"/>
    <w:rsid w:val="00456F7F"/>
    <w:rsid w:val="004572A0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202"/>
    <w:rsid w:val="004654F4"/>
    <w:rsid w:val="00465766"/>
    <w:rsid w:val="0046590F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5EC"/>
    <w:rsid w:val="0047295A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982"/>
    <w:rsid w:val="00483DD8"/>
    <w:rsid w:val="00484216"/>
    <w:rsid w:val="004848C3"/>
    <w:rsid w:val="00484EB2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821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1CD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1B3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3F4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58E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4E9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3F28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13"/>
    <w:rsid w:val="004B736B"/>
    <w:rsid w:val="004B75DF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2E2"/>
    <w:rsid w:val="004C5797"/>
    <w:rsid w:val="004C5895"/>
    <w:rsid w:val="004C5B9A"/>
    <w:rsid w:val="004C5C56"/>
    <w:rsid w:val="004C5D43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5EC1"/>
    <w:rsid w:val="004D66B1"/>
    <w:rsid w:val="004D6986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7F"/>
    <w:rsid w:val="004E2685"/>
    <w:rsid w:val="004E2750"/>
    <w:rsid w:val="004E291C"/>
    <w:rsid w:val="004E2B4F"/>
    <w:rsid w:val="004E33AC"/>
    <w:rsid w:val="004E3601"/>
    <w:rsid w:val="004E37A4"/>
    <w:rsid w:val="004E3E5F"/>
    <w:rsid w:val="004E40DA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ACD"/>
    <w:rsid w:val="004E5E0D"/>
    <w:rsid w:val="004E61D7"/>
    <w:rsid w:val="004E6375"/>
    <w:rsid w:val="004E63DB"/>
    <w:rsid w:val="004E6541"/>
    <w:rsid w:val="004E65C7"/>
    <w:rsid w:val="004E68F7"/>
    <w:rsid w:val="004E69D9"/>
    <w:rsid w:val="004E6A5F"/>
    <w:rsid w:val="004E6D95"/>
    <w:rsid w:val="004E6F7F"/>
    <w:rsid w:val="004E702A"/>
    <w:rsid w:val="004E7069"/>
    <w:rsid w:val="004F0012"/>
    <w:rsid w:val="004F01CE"/>
    <w:rsid w:val="004F0295"/>
    <w:rsid w:val="004F04C8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A3A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3D43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8D3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0CF6"/>
    <w:rsid w:val="00520E6A"/>
    <w:rsid w:val="00521151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5D7D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A13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77"/>
    <w:rsid w:val="005334BE"/>
    <w:rsid w:val="005336D6"/>
    <w:rsid w:val="005338BC"/>
    <w:rsid w:val="00533925"/>
    <w:rsid w:val="00533AC7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2CD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970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925"/>
    <w:rsid w:val="00553CC8"/>
    <w:rsid w:val="00553EF6"/>
    <w:rsid w:val="00554733"/>
    <w:rsid w:val="0055473A"/>
    <w:rsid w:val="005559A6"/>
    <w:rsid w:val="00555A76"/>
    <w:rsid w:val="00555D80"/>
    <w:rsid w:val="00555E7E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679D0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57C7"/>
    <w:rsid w:val="0057591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A7D"/>
    <w:rsid w:val="00581DC7"/>
    <w:rsid w:val="005828F3"/>
    <w:rsid w:val="00582AF2"/>
    <w:rsid w:val="00582FC4"/>
    <w:rsid w:val="00583496"/>
    <w:rsid w:val="005834C1"/>
    <w:rsid w:val="0058378B"/>
    <w:rsid w:val="00583921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856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0DF"/>
    <w:rsid w:val="005B5436"/>
    <w:rsid w:val="005B5673"/>
    <w:rsid w:val="005B59F2"/>
    <w:rsid w:val="005B5B99"/>
    <w:rsid w:val="005B5E4C"/>
    <w:rsid w:val="005B5F7D"/>
    <w:rsid w:val="005B6137"/>
    <w:rsid w:val="005B6193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993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49"/>
    <w:rsid w:val="005E538C"/>
    <w:rsid w:val="005E55EE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0EBB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B59"/>
    <w:rsid w:val="005F5D65"/>
    <w:rsid w:val="005F5E3F"/>
    <w:rsid w:val="005F6069"/>
    <w:rsid w:val="005F61A9"/>
    <w:rsid w:val="005F62A3"/>
    <w:rsid w:val="005F69A7"/>
    <w:rsid w:val="005F6FE8"/>
    <w:rsid w:val="005F7B9D"/>
    <w:rsid w:val="005F7D1E"/>
    <w:rsid w:val="005F7DCD"/>
    <w:rsid w:val="005F7E20"/>
    <w:rsid w:val="005F7FCA"/>
    <w:rsid w:val="006001CC"/>
    <w:rsid w:val="0060033A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89B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9A3"/>
    <w:rsid w:val="00617E2C"/>
    <w:rsid w:val="006200AE"/>
    <w:rsid w:val="00620237"/>
    <w:rsid w:val="00620D7C"/>
    <w:rsid w:val="00620D89"/>
    <w:rsid w:val="006212A5"/>
    <w:rsid w:val="00621717"/>
    <w:rsid w:val="006218A4"/>
    <w:rsid w:val="006218DE"/>
    <w:rsid w:val="0062190E"/>
    <w:rsid w:val="00621C70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9E1"/>
    <w:rsid w:val="00626107"/>
    <w:rsid w:val="006270B5"/>
    <w:rsid w:val="006273C9"/>
    <w:rsid w:val="00627673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2E0"/>
    <w:rsid w:val="006343F3"/>
    <w:rsid w:val="0063484E"/>
    <w:rsid w:val="0063490C"/>
    <w:rsid w:val="006349CB"/>
    <w:rsid w:val="00634C19"/>
    <w:rsid w:val="00635047"/>
    <w:rsid w:val="00635118"/>
    <w:rsid w:val="0063540F"/>
    <w:rsid w:val="006356D4"/>
    <w:rsid w:val="006358A0"/>
    <w:rsid w:val="00635EC5"/>
    <w:rsid w:val="00636C43"/>
    <w:rsid w:val="00636F45"/>
    <w:rsid w:val="006372EE"/>
    <w:rsid w:val="006376A6"/>
    <w:rsid w:val="00637911"/>
    <w:rsid w:val="00637B00"/>
    <w:rsid w:val="00637F55"/>
    <w:rsid w:val="00640887"/>
    <w:rsid w:val="006408A6"/>
    <w:rsid w:val="00640CB9"/>
    <w:rsid w:val="00640D56"/>
    <w:rsid w:val="00640ED8"/>
    <w:rsid w:val="00641060"/>
    <w:rsid w:val="00641417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5FB"/>
    <w:rsid w:val="006549E8"/>
    <w:rsid w:val="0065503C"/>
    <w:rsid w:val="006555D3"/>
    <w:rsid w:val="00655680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57B13"/>
    <w:rsid w:val="0066016B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B73"/>
    <w:rsid w:val="00662D02"/>
    <w:rsid w:val="00663032"/>
    <w:rsid w:val="00663480"/>
    <w:rsid w:val="006634C7"/>
    <w:rsid w:val="006637D9"/>
    <w:rsid w:val="00663A38"/>
    <w:rsid w:val="00663E9F"/>
    <w:rsid w:val="0066428F"/>
    <w:rsid w:val="00664663"/>
    <w:rsid w:val="00664959"/>
    <w:rsid w:val="00664AEF"/>
    <w:rsid w:val="00664B7D"/>
    <w:rsid w:val="00664E5D"/>
    <w:rsid w:val="00665939"/>
    <w:rsid w:val="00665F9C"/>
    <w:rsid w:val="006667E1"/>
    <w:rsid w:val="0066694B"/>
    <w:rsid w:val="00666E0E"/>
    <w:rsid w:val="00667417"/>
    <w:rsid w:val="0066741A"/>
    <w:rsid w:val="006674AA"/>
    <w:rsid w:val="00667546"/>
    <w:rsid w:val="006676F5"/>
    <w:rsid w:val="00667AAD"/>
    <w:rsid w:val="00667E84"/>
    <w:rsid w:val="00667EDA"/>
    <w:rsid w:val="0067047D"/>
    <w:rsid w:val="00670E7B"/>
    <w:rsid w:val="00670EE9"/>
    <w:rsid w:val="006712D0"/>
    <w:rsid w:val="00671462"/>
    <w:rsid w:val="00671528"/>
    <w:rsid w:val="006719CF"/>
    <w:rsid w:val="00671B48"/>
    <w:rsid w:val="0067247A"/>
    <w:rsid w:val="00672513"/>
    <w:rsid w:val="006726AD"/>
    <w:rsid w:val="00672D63"/>
    <w:rsid w:val="00672E23"/>
    <w:rsid w:val="00672F19"/>
    <w:rsid w:val="00673090"/>
    <w:rsid w:val="0067345C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5954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8DA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50E"/>
    <w:rsid w:val="00685D66"/>
    <w:rsid w:val="0068601E"/>
    <w:rsid w:val="006861EB"/>
    <w:rsid w:val="006865F4"/>
    <w:rsid w:val="00686691"/>
    <w:rsid w:val="00686C73"/>
    <w:rsid w:val="00686D61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5E36"/>
    <w:rsid w:val="006A5FB3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41C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15B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CC8"/>
    <w:rsid w:val="006B7D3D"/>
    <w:rsid w:val="006B7ECC"/>
    <w:rsid w:val="006C0540"/>
    <w:rsid w:val="006C0551"/>
    <w:rsid w:val="006C0787"/>
    <w:rsid w:val="006C0901"/>
    <w:rsid w:val="006C0C5E"/>
    <w:rsid w:val="006C0CB6"/>
    <w:rsid w:val="006C1C4F"/>
    <w:rsid w:val="006C1E35"/>
    <w:rsid w:val="006C2136"/>
    <w:rsid w:val="006C23E7"/>
    <w:rsid w:val="006C2FE7"/>
    <w:rsid w:val="006C356A"/>
    <w:rsid w:val="006C3621"/>
    <w:rsid w:val="006C39B8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378"/>
    <w:rsid w:val="006D6613"/>
    <w:rsid w:val="006D684B"/>
    <w:rsid w:val="006D69DD"/>
    <w:rsid w:val="006D6A20"/>
    <w:rsid w:val="006D6B8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A3A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8B8"/>
    <w:rsid w:val="006F4A14"/>
    <w:rsid w:val="006F59CD"/>
    <w:rsid w:val="006F5B5C"/>
    <w:rsid w:val="006F6660"/>
    <w:rsid w:val="006F6A30"/>
    <w:rsid w:val="006F6A85"/>
    <w:rsid w:val="006F6D09"/>
    <w:rsid w:val="006F73A0"/>
    <w:rsid w:val="006F7491"/>
    <w:rsid w:val="006F7758"/>
    <w:rsid w:val="006F7E30"/>
    <w:rsid w:val="00700206"/>
    <w:rsid w:val="0070022E"/>
    <w:rsid w:val="007003BF"/>
    <w:rsid w:val="0070048C"/>
    <w:rsid w:val="00700522"/>
    <w:rsid w:val="00700644"/>
    <w:rsid w:val="00700990"/>
    <w:rsid w:val="00701647"/>
    <w:rsid w:val="007016BD"/>
    <w:rsid w:val="00701BFD"/>
    <w:rsid w:val="007024AE"/>
    <w:rsid w:val="00702579"/>
    <w:rsid w:val="00702746"/>
    <w:rsid w:val="00702976"/>
    <w:rsid w:val="00702ADF"/>
    <w:rsid w:val="00702D61"/>
    <w:rsid w:val="00702D90"/>
    <w:rsid w:val="007032BC"/>
    <w:rsid w:val="007033D4"/>
    <w:rsid w:val="007037C8"/>
    <w:rsid w:val="00703911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31"/>
    <w:rsid w:val="007105D4"/>
    <w:rsid w:val="007107FE"/>
    <w:rsid w:val="00710B50"/>
    <w:rsid w:val="007111A3"/>
    <w:rsid w:val="00711449"/>
    <w:rsid w:val="00711FD7"/>
    <w:rsid w:val="00712248"/>
    <w:rsid w:val="00712252"/>
    <w:rsid w:val="0071254D"/>
    <w:rsid w:val="00712FD2"/>
    <w:rsid w:val="0071399C"/>
    <w:rsid w:val="00713EDF"/>
    <w:rsid w:val="007140D3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442"/>
    <w:rsid w:val="0071799C"/>
    <w:rsid w:val="00717EB8"/>
    <w:rsid w:val="00720266"/>
    <w:rsid w:val="00720308"/>
    <w:rsid w:val="0072032F"/>
    <w:rsid w:val="0072035E"/>
    <w:rsid w:val="0072055C"/>
    <w:rsid w:val="0072065A"/>
    <w:rsid w:val="00720764"/>
    <w:rsid w:val="007207E9"/>
    <w:rsid w:val="007207F5"/>
    <w:rsid w:val="0072092D"/>
    <w:rsid w:val="00720954"/>
    <w:rsid w:val="00720E56"/>
    <w:rsid w:val="00721295"/>
    <w:rsid w:val="0072163B"/>
    <w:rsid w:val="00721895"/>
    <w:rsid w:val="00721B7A"/>
    <w:rsid w:val="00721F37"/>
    <w:rsid w:val="00722ACB"/>
    <w:rsid w:val="00722C6E"/>
    <w:rsid w:val="00723307"/>
    <w:rsid w:val="00723490"/>
    <w:rsid w:val="00723757"/>
    <w:rsid w:val="0072376E"/>
    <w:rsid w:val="00723942"/>
    <w:rsid w:val="00723A43"/>
    <w:rsid w:val="00723B71"/>
    <w:rsid w:val="00723EDB"/>
    <w:rsid w:val="0072456B"/>
    <w:rsid w:val="007247D3"/>
    <w:rsid w:val="0072529F"/>
    <w:rsid w:val="007254D7"/>
    <w:rsid w:val="00725795"/>
    <w:rsid w:val="00725B45"/>
    <w:rsid w:val="00726053"/>
    <w:rsid w:val="00726216"/>
    <w:rsid w:val="00726298"/>
    <w:rsid w:val="007264F8"/>
    <w:rsid w:val="00726626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1FDC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4267"/>
    <w:rsid w:val="00735064"/>
    <w:rsid w:val="007353D5"/>
    <w:rsid w:val="00735C14"/>
    <w:rsid w:val="00735FD3"/>
    <w:rsid w:val="00736434"/>
    <w:rsid w:val="00736466"/>
    <w:rsid w:val="00736500"/>
    <w:rsid w:val="00736523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CE0"/>
    <w:rsid w:val="00745EAC"/>
    <w:rsid w:val="00746105"/>
    <w:rsid w:val="0074615E"/>
    <w:rsid w:val="007463D8"/>
    <w:rsid w:val="00746891"/>
    <w:rsid w:val="00746A21"/>
    <w:rsid w:val="00746D9E"/>
    <w:rsid w:val="00746E56"/>
    <w:rsid w:val="00747096"/>
    <w:rsid w:val="00747563"/>
    <w:rsid w:val="007476F7"/>
    <w:rsid w:val="00747837"/>
    <w:rsid w:val="00750091"/>
    <w:rsid w:val="007502F2"/>
    <w:rsid w:val="0075084B"/>
    <w:rsid w:val="00751A24"/>
    <w:rsid w:val="00751F19"/>
    <w:rsid w:val="00752155"/>
    <w:rsid w:val="0075296D"/>
    <w:rsid w:val="00753134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3BA9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2AC"/>
    <w:rsid w:val="00773625"/>
    <w:rsid w:val="007736B3"/>
    <w:rsid w:val="00773969"/>
    <w:rsid w:val="00773A13"/>
    <w:rsid w:val="00773CA7"/>
    <w:rsid w:val="00774009"/>
    <w:rsid w:val="007746D2"/>
    <w:rsid w:val="0077470E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D11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369"/>
    <w:rsid w:val="00787641"/>
    <w:rsid w:val="007900EA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31EB"/>
    <w:rsid w:val="00793A4C"/>
    <w:rsid w:val="00793AA7"/>
    <w:rsid w:val="00793B96"/>
    <w:rsid w:val="00793DC5"/>
    <w:rsid w:val="0079415D"/>
    <w:rsid w:val="0079442E"/>
    <w:rsid w:val="007946C0"/>
    <w:rsid w:val="00794B82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AC7"/>
    <w:rsid w:val="007A2DE3"/>
    <w:rsid w:val="007A413E"/>
    <w:rsid w:val="007A4322"/>
    <w:rsid w:val="007A4688"/>
    <w:rsid w:val="007A4A36"/>
    <w:rsid w:val="007A4FBF"/>
    <w:rsid w:val="007A516C"/>
    <w:rsid w:val="007A51A6"/>
    <w:rsid w:val="007A559F"/>
    <w:rsid w:val="007A58AD"/>
    <w:rsid w:val="007A5CDB"/>
    <w:rsid w:val="007A5F36"/>
    <w:rsid w:val="007A64C5"/>
    <w:rsid w:val="007A6745"/>
    <w:rsid w:val="007A6E53"/>
    <w:rsid w:val="007A6E78"/>
    <w:rsid w:val="007A7237"/>
    <w:rsid w:val="007A7408"/>
    <w:rsid w:val="007A7B30"/>
    <w:rsid w:val="007B0023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19"/>
    <w:rsid w:val="007B3634"/>
    <w:rsid w:val="007B3A9C"/>
    <w:rsid w:val="007B47B9"/>
    <w:rsid w:val="007B4A1A"/>
    <w:rsid w:val="007B5692"/>
    <w:rsid w:val="007B5CC5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25A"/>
    <w:rsid w:val="007B74FF"/>
    <w:rsid w:val="007B7ADB"/>
    <w:rsid w:val="007B7BBB"/>
    <w:rsid w:val="007C017B"/>
    <w:rsid w:val="007C067F"/>
    <w:rsid w:val="007C0B6B"/>
    <w:rsid w:val="007C0C5E"/>
    <w:rsid w:val="007C1344"/>
    <w:rsid w:val="007C1605"/>
    <w:rsid w:val="007C1CC4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8A4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48"/>
    <w:rsid w:val="007D2C71"/>
    <w:rsid w:val="007D3858"/>
    <w:rsid w:val="007D3C3D"/>
    <w:rsid w:val="007D3E2A"/>
    <w:rsid w:val="007D402C"/>
    <w:rsid w:val="007D4084"/>
    <w:rsid w:val="007D4148"/>
    <w:rsid w:val="007D446D"/>
    <w:rsid w:val="007D4471"/>
    <w:rsid w:val="007D47E8"/>
    <w:rsid w:val="007D49DB"/>
    <w:rsid w:val="007D4AEB"/>
    <w:rsid w:val="007D4C1C"/>
    <w:rsid w:val="007D4EFF"/>
    <w:rsid w:val="007D53D0"/>
    <w:rsid w:val="007D5D88"/>
    <w:rsid w:val="007D5F77"/>
    <w:rsid w:val="007D5FD7"/>
    <w:rsid w:val="007D634C"/>
    <w:rsid w:val="007D6497"/>
    <w:rsid w:val="007D6820"/>
    <w:rsid w:val="007D68D9"/>
    <w:rsid w:val="007D6A5D"/>
    <w:rsid w:val="007D6AE9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551"/>
    <w:rsid w:val="007E2AD1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82E"/>
    <w:rsid w:val="007E6DAB"/>
    <w:rsid w:val="007E6F98"/>
    <w:rsid w:val="007E72C7"/>
    <w:rsid w:val="007E78BE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CD7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ABC"/>
    <w:rsid w:val="008003C5"/>
    <w:rsid w:val="0080094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257"/>
    <w:rsid w:val="00807472"/>
    <w:rsid w:val="00807797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938"/>
    <w:rsid w:val="00811DEB"/>
    <w:rsid w:val="00811EB0"/>
    <w:rsid w:val="00811F1B"/>
    <w:rsid w:val="00812068"/>
    <w:rsid w:val="008123D3"/>
    <w:rsid w:val="0081248D"/>
    <w:rsid w:val="0081270E"/>
    <w:rsid w:val="00812D70"/>
    <w:rsid w:val="0081329D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4F4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0CF"/>
    <w:rsid w:val="0082024A"/>
    <w:rsid w:val="00820261"/>
    <w:rsid w:val="00820518"/>
    <w:rsid w:val="00820532"/>
    <w:rsid w:val="00820603"/>
    <w:rsid w:val="00820CD6"/>
    <w:rsid w:val="00820CDC"/>
    <w:rsid w:val="00820F3E"/>
    <w:rsid w:val="00821085"/>
    <w:rsid w:val="00821559"/>
    <w:rsid w:val="0082194A"/>
    <w:rsid w:val="008219F3"/>
    <w:rsid w:val="00821BA2"/>
    <w:rsid w:val="00821D1C"/>
    <w:rsid w:val="008225C0"/>
    <w:rsid w:val="0082261B"/>
    <w:rsid w:val="008226B0"/>
    <w:rsid w:val="008226F2"/>
    <w:rsid w:val="00822A8F"/>
    <w:rsid w:val="0082330E"/>
    <w:rsid w:val="00823388"/>
    <w:rsid w:val="00823889"/>
    <w:rsid w:val="00823B85"/>
    <w:rsid w:val="00823F38"/>
    <w:rsid w:val="00823F42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0C2"/>
    <w:rsid w:val="00831224"/>
    <w:rsid w:val="00831B0B"/>
    <w:rsid w:val="00831F5B"/>
    <w:rsid w:val="00831FA9"/>
    <w:rsid w:val="00832003"/>
    <w:rsid w:val="00832789"/>
    <w:rsid w:val="008329DA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AF5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342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6CBA"/>
    <w:rsid w:val="00847156"/>
    <w:rsid w:val="008472F1"/>
    <w:rsid w:val="00847642"/>
    <w:rsid w:val="008478B0"/>
    <w:rsid w:val="008479FF"/>
    <w:rsid w:val="00847C38"/>
    <w:rsid w:val="00847C99"/>
    <w:rsid w:val="00847DE2"/>
    <w:rsid w:val="00847E26"/>
    <w:rsid w:val="00847FA4"/>
    <w:rsid w:val="00850816"/>
    <w:rsid w:val="00850F5D"/>
    <w:rsid w:val="0085118B"/>
    <w:rsid w:val="008512DF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D5E"/>
    <w:rsid w:val="00854E64"/>
    <w:rsid w:val="0085504D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5ED"/>
    <w:rsid w:val="00861D29"/>
    <w:rsid w:val="00861F4C"/>
    <w:rsid w:val="00861F7E"/>
    <w:rsid w:val="0086259E"/>
    <w:rsid w:val="00862839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C50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46B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5C14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587"/>
    <w:rsid w:val="00880A3C"/>
    <w:rsid w:val="008811FC"/>
    <w:rsid w:val="00881218"/>
    <w:rsid w:val="0088121A"/>
    <w:rsid w:val="0088128B"/>
    <w:rsid w:val="0088146C"/>
    <w:rsid w:val="008817B4"/>
    <w:rsid w:val="008819FC"/>
    <w:rsid w:val="00881BE2"/>
    <w:rsid w:val="00881C0C"/>
    <w:rsid w:val="00881C42"/>
    <w:rsid w:val="00881E9E"/>
    <w:rsid w:val="008824CF"/>
    <w:rsid w:val="008826D9"/>
    <w:rsid w:val="008828EC"/>
    <w:rsid w:val="00882D81"/>
    <w:rsid w:val="00883130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5B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7F0"/>
    <w:rsid w:val="00890921"/>
    <w:rsid w:val="008909A1"/>
    <w:rsid w:val="00890F8C"/>
    <w:rsid w:val="00890FAC"/>
    <w:rsid w:val="00891200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536"/>
    <w:rsid w:val="008A1606"/>
    <w:rsid w:val="008A1808"/>
    <w:rsid w:val="008A1869"/>
    <w:rsid w:val="008A18F9"/>
    <w:rsid w:val="008A199B"/>
    <w:rsid w:val="008A1D44"/>
    <w:rsid w:val="008A1F21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B55"/>
    <w:rsid w:val="008A6CAB"/>
    <w:rsid w:val="008A71BE"/>
    <w:rsid w:val="008A7443"/>
    <w:rsid w:val="008A7E42"/>
    <w:rsid w:val="008A7E44"/>
    <w:rsid w:val="008B00C1"/>
    <w:rsid w:val="008B081B"/>
    <w:rsid w:val="008B0841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6EB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91A"/>
    <w:rsid w:val="008C3B23"/>
    <w:rsid w:val="008C3D7B"/>
    <w:rsid w:val="008C3E91"/>
    <w:rsid w:val="008C3F1C"/>
    <w:rsid w:val="008C45F1"/>
    <w:rsid w:val="008C482D"/>
    <w:rsid w:val="008C4FF9"/>
    <w:rsid w:val="008C5494"/>
    <w:rsid w:val="008C562F"/>
    <w:rsid w:val="008C581B"/>
    <w:rsid w:val="008C584E"/>
    <w:rsid w:val="008C63A5"/>
    <w:rsid w:val="008C646D"/>
    <w:rsid w:val="008C70FB"/>
    <w:rsid w:val="008D017D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05F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3E9"/>
    <w:rsid w:val="008E6689"/>
    <w:rsid w:val="008E66BE"/>
    <w:rsid w:val="008E67B9"/>
    <w:rsid w:val="008E7694"/>
    <w:rsid w:val="008F150E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247"/>
    <w:rsid w:val="008F44B7"/>
    <w:rsid w:val="008F4686"/>
    <w:rsid w:val="008F4835"/>
    <w:rsid w:val="008F4889"/>
    <w:rsid w:val="008F4BC4"/>
    <w:rsid w:val="008F525D"/>
    <w:rsid w:val="008F63F1"/>
    <w:rsid w:val="008F6EEF"/>
    <w:rsid w:val="008F7620"/>
    <w:rsid w:val="008F7632"/>
    <w:rsid w:val="008F7AB2"/>
    <w:rsid w:val="0090039C"/>
    <w:rsid w:val="0090041C"/>
    <w:rsid w:val="009008AE"/>
    <w:rsid w:val="009009ED"/>
    <w:rsid w:val="00900A90"/>
    <w:rsid w:val="00900BB7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07CAD"/>
    <w:rsid w:val="0091023B"/>
    <w:rsid w:val="009103BB"/>
    <w:rsid w:val="009105C2"/>
    <w:rsid w:val="00910A71"/>
    <w:rsid w:val="00910E97"/>
    <w:rsid w:val="00911BF2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AA"/>
    <w:rsid w:val="00916CFB"/>
    <w:rsid w:val="00917BB7"/>
    <w:rsid w:val="00920143"/>
    <w:rsid w:val="0092072C"/>
    <w:rsid w:val="00920B6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2E8"/>
    <w:rsid w:val="00922C0B"/>
    <w:rsid w:val="00922D57"/>
    <w:rsid w:val="00923239"/>
    <w:rsid w:val="0092359B"/>
    <w:rsid w:val="00923684"/>
    <w:rsid w:val="0092376A"/>
    <w:rsid w:val="00923872"/>
    <w:rsid w:val="00923D69"/>
    <w:rsid w:val="0092403C"/>
    <w:rsid w:val="00924112"/>
    <w:rsid w:val="00924349"/>
    <w:rsid w:val="00924653"/>
    <w:rsid w:val="009249E8"/>
    <w:rsid w:val="00924B82"/>
    <w:rsid w:val="00924FB8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8C8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0FE7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0D7A"/>
    <w:rsid w:val="00950DD4"/>
    <w:rsid w:val="00951469"/>
    <w:rsid w:val="009515F9"/>
    <w:rsid w:val="0095188F"/>
    <w:rsid w:val="0095199B"/>
    <w:rsid w:val="00951AB8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BD8"/>
    <w:rsid w:val="00955D91"/>
    <w:rsid w:val="00955E4E"/>
    <w:rsid w:val="00955FA3"/>
    <w:rsid w:val="00956405"/>
    <w:rsid w:val="0095640C"/>
    <w:rsid w:val="00956A69"/>
    <w:rsid w:val="00957007"/>
    <w:rsid w:val="0095748F"/>
    <w:rsid w:val="00957601"/>
    <w:rsid w:val="0095762A"/>
    <w:rsid w:val="0095796C"/>
    <w:rsid w:val="00957DEC"/>
    <w:rsid w:val="00957E68"/>
    <w:rsid w:val="009603C3"/>
    <w:rsid w:val="009604DD"/>
    <w:rsid w:val="009606C2"/>
    <w:rsid w:val="009606CE"/>
    <w:rsid w:val="009609FC"/>
    <w:rsid w:val="00960B59"/>
    <w:rsid w:val="00960C1E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1CEE"/>
    <w:rsid w:val="00972409"/>
    <w:rsid w:val="0097243F"/>
    <w:rsid w:val="009724AB"/>
    <w:rsid w:val="00973268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3F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5045"/>
    <w:rsid w:val="00985C93"/>
    <w:rsid w:val="00985E4F"/>
    <w:rsid w:val="00985F64"/>
    <w:rsid w:val="0098659A"/>
    <w:rsid w:val="00986606"/>
    <w:rsid w:val="00986E4B"/>
    <w:rsid w:val="009870BC"/>
    <w:rsid w:val="009877D4"/>
    <w:rsid w:val="00987842"/>
    <w:rsid w:val="009878FE"/>
    <w:rsid w:val="00987BA8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B93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B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5C8"/>
    <w:rsid w:val="009A59A1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888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8DD"/>
    <w:rsid w:val="009B3C4E"/>
    <w:rsid w:val="009B47B0"/>
    <w:rsid w:val="009B4AC8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B8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A9F"/>
    <w:rsid w:val="009D1C05"/>
    <w:rsid w:val="009D1C85"/>
    <w:rsid w:val="009D1E93"/>
    <w:rsid w:val="009D2950"/>
    <w:rsid w:val="009D2D51"/>
    <w:rsid w:val="009D2F4B"/>
    <w:rsid w:val="009D3728"/>
    <w:rsid w:val="009D39EF"/>
    <w:rsid w:val="009D3AC7"/>
    <w:rsid w:val="009D3CF9"/>
    <w:rsid w:val="009D3F9D"/>
    <w:rsid w:val="009D3FE0"/>
    <w:rsid w:val="009D4068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6BF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A87"/>
    <w:rsid w:val="009F61D4"/>
    <w:rsid w:val="009F6408"/>
    <w:rsid w:val="009F643F"/>
    <w:rsid w:val="009F680F"/>
    <w:rsid w:val="009F6A94"/>
    <w:rsid w:val="009F6B43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2E"/>
    <w:rsid w:val="00A0328F"/>
    <w:rsid w:val="00A035EF"/>
    <w:rsid w:val="00A03676"/>
    <w:rsid w:val="00A038A2"/>
    <w:rsid w:val="00A039A3"/>
    <w:rsid w:val="00A03E6F"/>
    <w:rsid w:val="00A040D8"/>
    <w:rsid w:val="00A042CD"/>
    <w:rsid w:val="00A04433"/>
    <w:rsid w:val="00A04497"/>
    <w:rsid w:val="00A044EF"/>
    <w:rsid w:val="00A04595"/>
    <w:rsid w:val="00A04941"/>
    <w:rsid w:val="00A04D43"/>
    <w:rsid w:val="00A054DC"/>
    <w:rsid w:val="00A05705"/>
    <w:rsid w:val="00A059F8"/>
    <w:rsid w:val="00A05B0E"/>
    <w:rsid w:val="00A0602C"/>
    <w:rsid w:val="00A06311"/>
    <w:rsid w:val="00A0658B"/>
    <w:rsid w:val="00A065CB"/>
    <w:rsid w:val="00A06A75"/>
    <w:rsid w:val="00A06F6A"/>
    <w:rsid w:val="00A07144"/>
    <w:rsid w:val="00A10594"/>
    <w:rsid w:val="00A1079C"/>
    <w:rsid w:val="00A10CC4"/>
    <w:rsid w:val="00A113BF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DDD"/>
    <w:rsid w:val="00A13F7D"/>
    <w:rsid w:val="00A1417C"/>
    <w:rsid w:val="00A141EB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89"/>
    <w:rsid w:val="00A172AB"/>
    <w:rsid w:val="00A178E5"/>
    <w:rsid w:val="00A17CED"/>
    <w:rsid w:val="00A17E60"/>
    <w:rsid w:val="00A201A4"/>
    <w:rsid w:val="00A20609"/>
    <w:rsid w:val="00A20754"/>
    <w:rsid w:val="00A2085A"/>
    <w:rsid w:val="00A20CD9"/>
    <w:rsid w:val="00A20DB8"/>
    <w:rsid w:val="00A20F07"/>
    <w:rsid w:val="00A20F97"/>
    <w:rsid w:val="00A21044"/>
    <w:rsid w:val="00A2193B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019"/>
    <w:rsid w:val="00A231B4"/>
    <w:rsid w:val="00A231EE"/>
    <w:rsid w:val="00A2388F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D63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1F94"/>
    <w:rsid w:val="00A321E9"/>
    <w:rsid w:val="00A32293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106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29"/>
    <w:rsid w:val="00A404B1"/>
    <w:rsid w:val="00A405DD"/>
    <w:rsid w:val="00A40E12"/>
    <w:rsid w:val="00A410ED"/>
    <w:rsid w:val="00A41535"/>
    <w:rsid w:val="00A4156F"/>
    <w:rsid w:val="00A416D0"/>
    <w:rsid w:val="00A417BA"/>
    <w:rsid w:val="00A418DB"/>
    <w:rsid w:val="00A41DFD"/>
    <w:rsid w:val="00A42135"/>
    <w:rsid w:val="00A421E2"/>
    <w:rsid w:val="00A42676"/>
    <w:rsid w:val="00A42C0D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2F47"/>
    <w:rsid w:val="00A5321F"/>
    <w:rsid w:val="00A5358F"/>
    <w:rsid w:val="00A53847"/>
    <w:rsid w:val="00A539D3"/>
    <w:rsid w:val="00A53CFD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D72"/>
    <w:rsid w:val="00A57E65"/>
    <w:rsid w:val="00A6018A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AC0"/>
    <w:rsid w:val="00A64C50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707E"/>
    <w:rsid w:val="00A671C0"/>
    <w:rsid w:val="00A676E9"/>
    <w:rsid w:val="00A676F3"/>
    <w:rsid w:val="00A67833"/>
    <w:rsid w:val="00A67A55"/>
    <w:rsid w:val="00A67AC8"/>
    <w:rsid w:val="00A709C2"/>
    <w:rsid w:val="00A70D82"/>
    <w:rsid w:val="00A71332"/>
    <w:rsid w:val="00A71545"/>
    <w:rsid w:val="00A715D4"/>
    <w:rsid w:val="00A717B5"/>
    <w:rsid w:val="00A71887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532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0C4"/>
    <w:rsid w:val="00AA2F35"/>
    <w:rsid w:val="00AA2F41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4F26"/>
    <w:rsid w:val="00AA560A"/>
    <w:rsid w:val="00AA561E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D92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AB3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76E"/>
    <w:rsid w:val="00AD0EF1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786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60D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7B5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0FD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23F"/>
    <w:rsid w:val="00B04375"/>
    <w:rsid w:val="00B0440A"/>
    <w:rsid w:val="00B044DB"/>
    <w:rsid w:val="00B049DA"/>
    <w:rsid w:val="00B04C08"/>
    <w:rsid w:val="00B04DC5"/>
    <w:rsid w:val="00B05ACD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BB7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C46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13C"/>
    <w:rsid w:val="00B21856"/>
    <w:rsid w:val="00B21A96"/>
    <w:rsid w:val="00B21C89"/>
    <w:rsid w:val="00B21EC4"/>
    <w:rsid w:val="00B21EF7"/>
    <w:rsid w:val="00B22731"/>
    <w:rsid w:val="00B22D44"/>
    <w:rsid w:val="00B22DB9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271D"/>
    <w:rsid w:val="00B432CC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FC1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E5"/>
    <w:rsid w:val="00B5560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4A5"/>
    <w:rsid w:val="00B61596"/>
    <w:rsid w:val="00B61D7B"/>
    <w:rsid w:val="00B61D89"/>
    <w:rsid w:val="00B61E47"/>
    <w:rsid w:val="00B61F87"/>
    <w:rsid w:val="00B6218D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4AFD"/>
    <w:rsid w:val="00B650F7"/>
    <w:rsid w:val="00B6573C"/>
    <w:rsid w:val="00B658E3"/>
    <w:rsid w:val="00B65C8B"/>
    <w:rsid w:val="00B65D0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7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644"/>
    <w:rsid w:val="00B826BE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EB8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B47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8CA"/>
    <w:rsid w:val="00B91CCF"/>
    <w:rsid w:val="00B91CE9"/>
    <w:rsid w:val="00B929A9"/>
    <w:rsid w:val="00B92C65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0A3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CF1"/>
    <w:rsid w:val="00BA0E65"/>
    <w:rsid w:val="00BA0F34"/>
    <w:rsid w:val="00BA0FE6"/>
    <w:rsid w:val="00BA19D9"/>
    <w:rsid w:val="00BA2377"/>
    <w:rsid w:val="00BA26A9"/>
    <w:rsid w:val="00BA2A11"/>
    <w:rsid w:val="00BA2E71"/>
    <w:rsid w:val="00BA2FB7"/>
    <w:rsid w:val="00BA3016"/>
    <w:rsid w:val="00BA32FA"/>
    <w:rsid w:val="00BA3344"/>
    <w:rsid w:val="00BA3559"/>
    <w:rsid w:val="00BA3759"/>
    <w:rsid w:val="00BA3E92"/>
    <w:rsid w:val="00BA4049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9B6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80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150C"/>
    <w:rsid w:val="00BC18EF"/>
    <w:rsid w:val="00BC1F29"/>
    <w:rsid w:val="00BC225D"/>
    <w:rsid w:val="00BC2606"/>
    <w:rsid w:val="00BC3045"/>
    <w:rsid w:val="00BC30C0"/>
    <w:rsid w:val="00BC34BB"/>
    <w:rsid w:val="00BC3584"/>
    <w:rsid w:val="00BC36AB"/>
    <w:rsid w:val="00BC378F"/>
    <w:rsid w:val="00BC4172"/>
    <w:rsid w:val="00BC4292"/>
    <w:rsid w:val="00BC4914"/>
    <w:rsid w:val="00BC4AF3"/>
    <w:rsid w:val="00BC4DD8"/>
    <w:rsid w:val="00BC5367"/>
    <w:rsid w:val="00BC5541"/>
    <w:rsid w:val="00BC564B"/>
    <w:rsid w:val="00BC5948"/>
    <w:rsid w:val="00BC59FA"/>
    <w:rsid w:val="00BC6198"/>
    <w:rsid w:val="00BC635C"/>
    <w:rsid w:val="00BC65FF"/>
    <w:rsid w:val="00BC6A79"/>
    <w:rsid w:val="00BC6B5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109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5CC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AC0"/>
    <w:rsid w:val="00BE314F"/>
    <w:rsid w:val="00BE35BB"/>
    <w:rsid w:val="00BE37C1"/>
    <w:rsid w:val="00BE3B46"/>
    <w:rsid w:val="00BE3E3C"/>
    <w:rsid w:val="00BE3E46"/>
    <w:rsid w:val="00BE4378"/>
    <w:rsid w:val="00BE4397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50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EBA"/>
    <w:rsid w:val="00BF41DA"/>
    <w:rsid w:val="00BF45A4"/>
    <w:rsid w:val="00BF45D2"/>
    <w:rsid w:val="00BF4979"/>
    <w:rsid w:val="00BF4CF0"/>
    <w:rsid w:val="00BF4F90"/>
    <w:rsid w:val="00BF527A"/>
    <w:rsid w:val="00BF5707"/>
    <w:rsid w:val="00BF5D92"/>
    <w:rsid w:val="00BF5F4B"/>
    <w:rsid w:val="00BF6396"/>
    <w:rsid w:val="00BF6BCA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43A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7D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48A9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564"/>
    <w:rsid w:val="00C236AF"/>
    <w:rsid w:val="00C23AFD"/>
    <w:rsid w:val="00C23FA6"/>
    <w:rsid w:val="00C24448"/>
    <w:rsid w:val="00C245E2"/>
    <w:rsid w:val="00C24B50"/>
    <w:rsid w:val="00C2511E"/>
    <w:rsid w:val="00C25508"/>
    <w:rsid w:val="00C25961"/>
    <w:rsid w:val="00C2599B"/>
    <w:rsid w:val="00C25CF8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892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27A"/>
    <w:rsid w:val="00C366D6"/>
    <w:rsid w:val="00C36BD0"/>
    <w:rsid w:val="00C36E97"/>
    <w:rsid w:val="00C37136"/>
    <w:rsid w:val="00C371FD"/>
    <w:rsid w:val="00C376B1"/>
    <w:rsid w:val="00C37AB9"/>
    <w:rsid w:val="00C37DEA"/>
    <w:rsid w:val="00C37F5A"/>
    <w:rsid w:val="00C40463"/>
    <w:rsid w:val="00C40699"/>
    <w:rsid w:val="00C40B6B"/>
    <w:rsid w:val="00C4104A"/>
    <w:rsid w:val="00C41BC2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D60"/>
    <w:rsid w:val="00C43F29"/>
    <w:rsid w:val="00C44352"/>
    <w:rsid w:val="00C44413"/>
    <w:rsid w:val="00C44AEF"/>
    <w:rsid w:val="00C44B10"/>
    <w:rsid w:val="00C45107"/>
    <w:rsid w:val="00C45337"/>
    <w:rsid w:val="00C453D4"/>
    <w:rsid w:val="00C45860"/>
    <w:rsid w:val="00C45966"/>
    <w:rsid w:val="00C45F79"/>
    <w:rsid w:val="00C460B8"/>
    <w:rsid w:val="00C4649B"/>
    <w:rsid w:val="00C46A02"/>
    <w:rsid w:val="00C46CAC"/>
    <w:rsid w:val="00C46CED"/>
    <w:rsid w:val="00C47473"/>
    <w:rsid w:val="00C47BEB"/>
    <w:rsid w:val="00C47C34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B28"/>
    <w:rsid w:val="00C61180"/>
    <w:rsid w:val="00C61698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05F"/>
    <w:rsid w:val="00C70108"/>
    <w:rsid w:val="00C70344"/>
    <w:rsid w:val="00C7054D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0"/>
    <w:rsid w:val="00C723FB"/>
    <w:rsid w:val="00C72625"/>
    <w:rsid w:val="00C726A4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6E51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1C9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0DCB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10A"/>
    <w:rsid w:val="00C9540B"/>
    <w:rsid w:val="00C95796"/>
    <w:rsid w:val="00C960B1"/>
    <w:rsid w:val="00C96266"/>
    <w:rsid w:val="00C96811"/>
    <w:rsid w:val="00C96A70"/>
    <w:rsid w:val="00C96E33"/>
    <w:rsid w:val="00C96F38"/>
    <w:rsid w:val="00C96FDD"/>
    <w:rsid w:val="00C971E0"/>
    <w:rsid w:val="00C9737D"/>
    <w:rsid w:val="00C977BC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22B2"/>
    <w:rsid w:val="00CA308F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70B"/>
    <w:rsid w:val="00CA695A"/>
    <w:rsid w:val="00CA6969"/>
    <w:rsid w:val="00CA6CE5"/>
    <w:rsid w:val="00CA6DC4"/>
    <w:rsid w:val="00CA75EA"/>
    <w:rsid w:val="00CA7617"/>
    <w:rsid w:val="00CA776A"/>
    <w:rsid w:val="00CA7F78"/>
    <w:rsid w:val="00CA7FC9"/>
    <w:rsid w:val="00CB0213"/>
    <w:rsid w:val="00CB0349"/>
    <w:rsid w:val="00CB0398"/>
    <w:rsid w:val="00CB048C"/>
    <w:rsid w:val="00CB063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4C5"/>
    <w:rsid w:val="00CC258D"/>
    <w:rsid w:val="00CC2695"/>
    <w:rsid w:val="00CC2882"/>
    <w:rsid w:val="00CC2A3A"/>
    <w:rsid w:val="00CC2B79"/>
    <w:rsid w:val="00CC2E3B"/>
    <w:rsid w:val="00CC30A2"/>
    <w:rsid w:val="00CC30F4"/>
    <w:rsid w:val="00CC3B96"/>
    <w:rsid w:val="00CC3F6C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CC9"/>
    <w:rsid w:val="00CC7D4F"/>
    <w:rsid w:val="00CC7E47"/>
    <w:rsid w:val="00CC7E85"/>
    <w:rsid w:val="00CD0004"/>
    <w:rsid w:val="00CD00DF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9F"/>
    <w:rsid w:val="00CE1BF8"/>
    <w:rsid w:val="00CE2169"/>
    <w:rsid w:val="00CE3366"/>
    <w:rsid w:val="00CE3451"/>
    <w:rsid w:val="00CE3F80"/>
    <w:rsid w:val="00CE43D5"/>
    <w:rsid w:val="00CE45F4"/>
    <w:rsid w:val="00CE4B5F"/>
    <w:rsid w:val="00CE4D1E"/>
    <w:rsid w:val="00CE5436"/>
    <w:rsid w:val="00CE5662"/>
    <w:rsid w:val="00CE5756"/>
    <w:rsid w:val="00CE5A11"/>
    <w:rsid w:val="00CE5A73"/>
    <w:rsid w:val="00CE6041"/>
    <w:rsid w:val="00CE65A8"/>
    <w:rsid w:val="00CE6DA1"/>
    <w:rsid w:val="00CE70D4"/>
    <w:rsid w:val="00CE7142"/>
    <w:rsid w:val="00CE7154"/>
    <w:rsid w:val="00CE720A"/>
    <w:rsid w:val="00CE7597"/>
    <w:rsid w:val="00CE7870"/>
    <w:rsid w:val="00CE78E0"/>
    <w:rsid w:val="00CE7E7F"/>
    <w:rsid w:val="00CE7FC3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27B"/>
    <w:rsid w:val="00D07420"/>
    <w:rsid w:val="00D07445"/>
    <w:rsid w:val="00D07B62"/>
    <w:rsid w:val="00D07BC1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BA2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926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24"/>
    <w:rsid w:val="00D23997"/>
    <w:rsid w:val="00D23C88"/>
    <w:rsid w:val="00D23CA0"/>
    <w:rsid w:val="00D23DA4"/>
    <w:rsid w:val="00D243B5"/>
    <w:rsid w:val="00D24764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073"/>
    <w:rsid w:val="00D30172"/>
    <w:rsid w:val="00D30228"/>
    <w:rsid w:val="00D310A4"/>
    <w:rsid w:val="00D310E8"/>
    <w:rsid w:val="00D31383"/>
    <w:rsid w:val="00D31488"/>
    <w:rsid w:val="00D31A1D"/>
    <w:rsid w:val="00D31BEC"/>
    <w:rsid w:val="00D3239E"/>
    <w:rsid w:val="00D327A5"/>
    <w:rsid w:val="00D32CC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0DF0"/>
    <w:rsid w:val="00D4186A"/>
    <w:rsid w:val="00D41B83"/>
    <w:rsid w:val="00D41D03"/>
    <w:rsid w:val="00D4209E"/>
    <w:rsid w:val="00D427A9"/>
    <w:rsid w:val="00D42A95"/>
    <w:rsid w:val="00D42B82"/>
    <w:rsid w:val="00D43659"/>
    <w:rsid w:val="00D436FF"/>
    <w:rsid w:val="00D43854"/>
    <w:rsid w:val="00D43CD1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D7F"/>
    <w:rsid w:val="00D50F6B"/>
    <w:rsid w:val="00D50F8A"/>
    <w:rsid w:val="00D515F5"/>
    <w:rsid w:val="00D51E0D"/>
    <w:rsid w:val="00D52113"/>
    <w:rsid w:val="00D523C9"/>
    <w:rsid w:val="00D52472"/>
    <w:rsid w:val="00D528AA"/>
    <w:rsid w:val="00D52B9D"/>
    <w:rsid w:val="00D52F39"/>
    <w:rsid w:val="00D53B7A"/>
    <w:rsid w:val="00D53BAC"/>
    <w:rsid w:val="00D53D87"/>
    <w:rsid w:val="00D53DAF"/>
    <w:rsid w:val="00D542D4"/>
    <w:rsid w:val="00D54A97"/>
    <w:rsid w:val="00D54E72"/>
    <w:rsid w:val="00D5511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5EA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E66"/>
    <w:rsid w:val="00D85F3F"/>
    <w:rsid w:val="00D868EE"/>
    <w:rsid w:val="00D86AE8"/>
    <w:rsid w:val="00D86D9C"/>
    <w:rsid w:val="00D86EFB"/>
    <w:rsid w:val="00D86F8A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822"/>
    <w:rsid w:val="00D90F62"/>
    <w:rsid w:val="00D917F1"/>
    <w:rsid w:val="00D92ADE"/>
    <w:rsid w:val="00D9312C"/>
    <w:rsid w:val="00D9327C"/>
    <w:rsid w:val="00D9348E"/>
    <w:rsid w:val="00D93CCF"/>
    <w:rsid w:val="00D93CD1"/>
    <w:rsid w:val="00D93DE4"/>
    <w:rsid w:val="00D93FD5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662"/>
    <w:rsid w:val="00D96B05"/>
    <w:rsid w:val="00D96C84"/>
    <w:rsid w:val="00D96D79"/>
    <w:rsid w:val="00D96DCF"/>
    <w:rsid w:val="00D9729A"/>
    <w:rsid w:val="00D97787"/>
    <w:rsid w:val="00D97A6E"/>
    <w:rsid w:val="00D97BF5"/>
    <w:rsid w:val="00DA04A7"/>
    <w:rsid w:val="00DA08D3"/>
    <w:rsid w:val="00DA0C94"/>
    <w:rsid w:val="00DA0D7A"/>
    <w:rsid w:val="00DA0EA6"/>
    <w:rsid w:val="00DA1623"/>
    <w:rsid w:val="00DA1626"/>
    <w:rsid w:val="00DA1B59"/>
    <w:rsid w:val="00DA2176"/>
    <w:rsid w:val="00DA2742"/>
    <w:rsid w:val="00DA2C8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9A"/>
    <w:rsid w:val="00DA5E85"/>
    <w:rsid w:val="00DA5EBD"/>
    <w:rsid w:val="00DA6C1E"/>
    <w:rsid w:val="00DA7310"/>
    <w:rsid w:val="00DA7339"/>
    <w:rsid w:val="00DA7349"/>
    <w:rsid w:val="00DA76DF"/>
    <w:rsid w:val="00DA7CD9"/>
    <w:rsid w:val="00DA7D72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2F0F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385"/>
    <w:rsid w:val="00DC1569"/>
    <w:rsid w:val="00DC156B"/>
    <w:rsid w:val="00DC1C9D"/>
    <w:rsid w:val="00DC2051"/>
    <w:rsid w:val="00DC2080"/>
    <w:rsid w:val="00DC20C9"/>
    <w:rsid w:val="00DC24DB"/>
    <w:rsid w:val="00DC2816"/>
    <w:rsid w:val="00DC2BE8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116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74A"/>
    <w:rsid w:val="00DD4BDD"/>
    <w:rsid w:val="00DD4C9E"/>
    <w:rsid w:val="00DD50F0"/>
    <w:rsid w:val="00DD589B"/>
    <w:rsid w:val="00DD5BF1"/>
    <w:rsid w:val="00DD6031"/>
    <w:rsid w:val="00DD6928"/>
    <w:rsid w:val="00DD6CDA"/>
    <w:rsid w:val="00DD751A"/>
    <w:rsid w:val="00DD769B"/>
    <w:rsid w:val="00DD778F"/>
    <w:rsid w:val="00DD7DF1"/>
    <w:rsid w:val="00DE02D4"/>
    <w:rsid w:val="00DE0339"/>
    <w:rsid w:val="00DE0541"/>
    <w:rsid w:val="00DE07D9"/>
    <w:rsid w:val="00DE0B8A"/>
    <w:rsid w:val="00DE0C79"/>
    <w:rsid w:val="00DE153F"/>
    <w:rsid w:val="00DE1D6D"/>
    <w:rsid w:val="00DE1D82"/>
    <w:rsid w:val="00DE1FE1"/>
    <w:rsid w:val="00DE33A0"/>
    <w:rsid w:val="00DE353D"/>
    <w:rsid w:val="00DE36BA"/>
    <w:rsid w:val="00DE38B7"/>
    <w:rsid w:val="00DE3C90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2FF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06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3AB"/>
    <w:rsid w:val="00E014CC"/>
    <w:rsid w:val="00E015B8"/>
    <w:rsid w:val="00E0168E"/>
    <w:rsid w:val="00E01F00"/>
    <w:rsid w:val="00E01FBC"/>
    <w:rsid w:val="00E02144"/>
    <w:rsid w:val="00E02B66"/>
    <w:rsid w:val="00E02FC7"/>
    <w:rsid w:val="00E032C5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62C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60F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C6C"/>
    <w:rsid w:val="00E14E38"/>
    <w:rsid w:val="00E14E81"/>
    <w:rsid w:val="00E151B7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B86"/>
    <w:rsid w:val="00E16E88"/>
    <w:rsid w:val="00E16FE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305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49F6"/>
    <w:rsid w:val="00E3529B"/>
    <w:rsid w:val="00E3550D"/>
    <w:rsid w:val="00E356D9"/>
    <w:rsid w:val="00E3573B"/>
    <w:rsid w:val="00E3595F"/>
    <w:rsid w:val="00E35E94"/>
    <w:rsid w:val="00E36350"/>
    <w:rsid w:val="00E36CF1"/>
    <w:rsid w:val="00E372A0"/>
    <w:rsid w:val="00E3757E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2D5B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C3C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3D0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343"/>
    <w:rsid w:val="00E6063C"/>
    <w:rsid w:val="00E6069B"/>
    <w:rsid w:val="00E607B7"/>
    <w:rsid w:val="00E60A3C"/>
    <w:rsid w:val="00E60A41"/>
    <w:rsid w:val="00E60C05"/>
    <w:rsid w:val="00E60CC2"/>
    <w:rsid w:val="00E60E78"/>
    <w:rsid w:val="00E6132C"/>
    <w:rsid w:val="00E616F4"/>
    <w:rsid w:val="00E61B08"/>
    <w:rsid w:val="00E620CA"/>
    <w:rsid w:val="00E6219F"/>
    <w:rsid w:val="00E624C0"/>
    <w:rsid w:val="00E62755"/>
    <w:rsid w:val="00E62AA1"/>
    <w:rsid w:val="00E62CC2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443"/>
    <w:rsid w:val="00E82528"/>
    <w:rsid w:val="00E82612"/>
    <w:rsid w:val="00E8262B"/>
    <w:rsid w:val="00E82A19"/>
    <w:rsid w:val="00E82DDB"/>
    <w:rsid w:val="00E82E57"/>
    <w:rsid w:val="00E8347C"/>
    <w:rsid w:val="00E8363B"/>
    <w:rsid w:val="00E8368A"/>
    <w:rsid w:val="00E83E9F"/>
    <w:rsid w:val="00E8403C"/>
    <w:rsid w:val="00E842F7"/>
    <w:rsid w:val="00E847E8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EE"/>
    <w:rsid w:val="00E91E4A"/>
    <w:rsid w:val="00E92CFB"/>
    <w:rsid w:val="00E92EF5"/>
    <w:rsid w:val="00E939AC"/>
    <w:rsid w:val="00E93C86"/>
    <w:rsid w:val="00E93ECA"/>
    <w:rsid w:val="00E94011"/>
    <w:rsid w:val="00E946CD"/>
    <w:rsid w:val="00E949FC"/>
    <w:rsid w:val="00E94E6D"/>
    <w:rsid w:val="00E956AF"/>
    <w:rsid w:val="00E9570D"/>
    <w:rsid w:val="00E96070"/>
    <w:rsid w:val="00E96489"/>
    <w:rsid w:val="00E964D6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BF"/>
    <w:rsid w:val="00EA0AFE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9AB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02CC"/>
    <w:rsid w:val="00EB1605"/>
    <w:rsid w:val="00EB16D1"/>
    <w:rsid w:val="00EB1A18"/>
    <w:rsid w:val="00EB1A88"/>
    <w:rsid w:val="00EB20C0"/>
    <w:rsid w:val="00EB2395"/>
    <w:rsid w:val="00EB2CA3"/>
    <w:rsid w:val="00EB2E33"/>
    <w:rsid w:val="00EB2E95"/>
    <w:rsid w:val="00EB2F3D"/>
    <w:rsid w:val="00EB3020"/>
    <w:rsid w:val="00EB3839"/>
    <w:rsid w:val="00EB3852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4F4"/>
    <w:rsid w:val="00EB5D09"/>
    <w:rsid w:val="00EB5FDE"/>
    <w:rsid w:val="00EB602C"/>
    <w:rsid w:val="00EB690F"/>
    <w:rsid w:val="00EB6D21"/>
    <w:rsid w:val="00EB6F8A"/>
    <w:rsid w:val="00EB713C"/>
    <w:rsid w:val="00EB714F"/>
    <w:rsid w:val="00EB7A87"/>
    <w:rsid w:val="00EB7D60"/>
    <w:rsid w:val="00EB7D8A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67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B08"/>
    <w:rsid w:val="00ED5B12"/>
    <w:rsid w:val="00ED5D7D"/>
    <w:rsid w:val="00ED5DA9"/>
    <w:rsid w:val="00ED5E29"/>
    <w:rsid w:val="00ED673C"/>
    <w:rsid w:val="00ED6BF9"/>
    <w:rsid w:val="00ED6E2F"/>
    <w:rsid w:val="00ED710F"/>
    <w:rsid w:val="00ED7170"/>
    <w:rsid w:val="00ED7873"/>
    <w:rsid w:val="00ED7917"/>
    <w:rsid w:val="00ED7F91"/>
    <w:rsid w:val="00EE0428"/>
    <w:rsid w:val="00EE071D"/>
    <w:rsid w:val="00EE0748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701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711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2543"/>
    <w:rsid w:val="00F02890"/>
    <w:rsid w:val="00F02BBF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0F76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397B"/>
    <w:rsid w:val="00F14028"/>
    <w:rsid w:val="00F1402A"/>
    <w:rsid w:val="00F14208"/>
    <w:rsid w:val="00F142D8"/>
    <w:rsid w:val="00F143BE"/>
    <w:rsid w:val="00F1454D"/>
    <w:rsid w:val="00F14802"/>
    <w:rsid w:val="00F14D3B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8D6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9DA"/>
    <w:rsid w:val="00F34A13"/>
    <w:rsid w:val="00F34D87"/>
    <w:rsid w:val="00F352F7"/>
    <w:rsid w:val="00F35685"/>
    <w:rsid w:val="00F35ED3"/>
    <w:rsid w:val="00F365FD"/>
    <w:rsid w:val="00F36FD7"/>
    <w:rsid w:val="00F370D8"/>
    <w:rsid w:val="00F370FA"/>
    <w:rsid w:val="00F37172"/>
    <w:rsid w:val="00F374BE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8CB"/>
    <w:rsid w:val="00F4795D"/>
    <w:rsid w:val="00F47D86"/>
    <w:rsid w:val="00F47D90"/>
    <w:rsid w:val="00F50010"/>
    <w:rsid w:val="00F505C9"/>
    <w:rsid w:val="00F50628"/>
    <w:rsid w:val="00F5112B"/>
    <w:rsid w:val="00F5148F"/>
    <w:rsid w:val="00F51BE9"/>
    <w:rsid w:val="00F52390"/>
    <w:rsid w:val="00F52478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ED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261"/>
    <w:rsid w:val="00F605D8"/>
    <w:rsid w:val="00F6074C"/>
    <w:rsid w:val="00F607F1"/>
    <w:rsid w:val="00F60A94"/>
    <w:rsid w:val="00F60B28"/>
    <w:rsid w:val="00F60C52"/>
    <w:rsid w:val="00F60E08"/>
    <w:rsid w:val="00F60F03"/>
    <w:rsid w:val="00F61253"/>
    <w:rsid w:val="00F61316"/>
    <w:rsid w:val="00F616EB"/>
    <w:rsid w:val="00F619AC"/>
    <w:rsid w:val="00F61B05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B25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26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611"/>
    <w:rsid w:val="00F70DDF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CE0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2A6"/>
    <w:rsid w:val="00F8580A"/>
    <w:rsid w:val="00F85E05"/>
    <w:rsid w:val="00F86416"/>
    <w:rsid w:val="00F86605"/>
    <w:rsid w:val="00F86E84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9D5"/>
    <w:rsid w:val="00F93ABE"/>
    <w:rsid w:val="00F93BF8"/>
    <w:rsid w:val="00F93DA4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5692"/>
    <w:rsid w:val="00FA60BD"/>
    <w:rsid w:val="00FA6190"/>
    <w:rsid w:val="00FA6408"/>
    <w:rsid w:val="00FA6791"/>
    <w:rsid w:val="00FA683D"/>
    <w:rsid w:val="00FA6A59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289"/>
    <w:rsid w:val="00FB135D"/>
    <w:rsid w:val="00FB1380"/>
    <w:rsid w:val="00FB191B"/>
    <w:rsid w:val="00FB1A46"/>
    <w:rsid w:val="00FB1E84"/>
    <w:rsid w:val="00FB228E"/>
    <w:rsid w:val="00FB282D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23"/>
    <w:rsid w:val="00FB4946"/>
    <w:rsid w:val="00FB4BCD"/>
    <w:rsid w:val="00FB4D59"/>
    <w:rsid w:val="00FB50DB"/>
    <w:rsid w:val="00FB541D"/>
    <w:rsid w:val="00FB5627"/>
    <w:rsid w:val="00FB56CD"/>
    <w:rsid w:val="00FB6622"/>
    <w:rsid w:val="00FB6854"/>
    <w:rsid w:val="00FB697B"/>
    <w:rsid w:val="00FB6C20"/>
    <w:rsid w:val="00FB72D6"/>
    <w:rsid w:val="00FB7DD0"/>
    <w:rsid w:val="00FB7E0B"/>
    <w:rsid w:val="00FB7FEA"/>
    <w:rsid w:val="00FC0822"/>
    <w:rsid w:val="00FC0A06"/>
    <w:rsid w:val="00FC0C4A"/>
    <w:rsid w:val="00FC0E6A"/>
    <w:rsid w:val="00FC12F7"/>
    <w:rsid w:val="00FC1E71"/>
    <w:rsid w:val="00FC25CE"/>
    <w:rsid w:val="00FC263A"/>
    <w:rsid w:val="00FC2A18"/>
    <w:rsid w:val="00FC2E4B"/>
    <w:rsid w:val="00FC399C"/>
    <w:rsid w:val="00FC3A21"/>
    <w:rsid w:val="00FC3FC8"/>
    <w:rsid w:val="00FC462A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5F69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B16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9D1"/>
    <w:rsid w:val="00FD4ABE"/>
    <w:rsid w:val="00FD4B02"/>
    <w:rsid w:val="00FD4CAB"/>
    <w:rsid w:val="00FD4D64"/>
    <w:rsid w:val="00FD525D"/>
    <w:rsid w:val="00FD53AD"/>
    <w:rsid w:val="00FD5700"/>
    <w:rsid w:val="00FD5A4F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87E"/>
    <w:rsid w:val="00FE1BCE"/>
    <w:rsid w:val="00FE1F37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5EDC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44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C8B"/>
    <w:rsid w:val="00FF3D77"/>
    <w:rsid w:val="00FF3DFC"/>
    <w:rsid w:val="00FF403E"/>
    <w:rsid w:val="00FF43F3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F173D1"/>
  <w15:docId w15:val="{DC38BE5F-718F-45D0-9A7C-4351DCFC6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1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6E47-4048-4CF0-A713-36C24D35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2891</TotalTime>
  <Pages>24</Pages>
  <Words>4660</Words>
  <Characters>26563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Suda Kositjinda</cp:lastModifiedBy>
  <cp:revision>68</cp:revision>
  <cp:lastPrinted>2024-05-14T08:03:00Z</cp:lastPrinted>
  <dcterms:created xsi:type="dcterms:W3CDTF">2022-03-08T06:57:00Z</dcterms:created>
  <dcterms:modified xsi:type="dcterms:W3CDTF">2024-05-15T04:54:00Z</dcterms:modified>
</cp:coreProperties>
</file>