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AE3EE8" w14:textId="77777777" w:rsidR="00282794" w:rsidRPr="0061657E" w:rsidRDefault="00282794" w:rsidP="00282794">
      <w:pPr>
        <w:spacing w:after="200"/>
        <w:rPr>
          <w:b/>
          <w:bCs/>
          <w:sz w:val="32"/>
          <w:szCs w:val="32"/>
        </w:rPr>
      </w:pPr>
      <w:r w:rsidRPr="0061657E">
        <w:rPr>
          <w:b/>
          <w:bCs/>
          <w:sz w:val="32"/>
          <w:szCs w:val="32"/>
        </w:rPr>
        <w:t xml:space="preserve">EAST COAST FURNITECH </w:t>
      </w:r>
      <w:r>
        <w:rPr>
          <w:b/>
          <w:bCs/>
          <w:sz w:val="32"/>
          <w:szCs w:val="32"/>
        </w:rPr>
        <w:t>PUBLIC COMPANY LIMITED</w:t>
      </w:r>
    </w:p>
    <w:p w14:paraId="62B00699" w14:textId="77777777" w:rsidR="00282794" w:rsidRPr="0061657E" w:rsidRDefault="00282794" w:rsidP="00282794">
      <w:pPr>
        <w:spacing w:after="200"/>
        <w:rPr>
          <w:b/>
          <w:bCs/>
          <w:sz w:val="32"/>
          <w:szCs w:val="32"/>
        </w:rPr>
      </w:pPr>
      <w:r w:rsidRPr="0061657E">
        <w:rPr>
          <w:b/>
          <w:bCs/>
          <w:sz w:val="32"/>
          <w:szCs w:val="32"/>
        </w:rPr>
        <w:t xml:space="preserve">AND ITS </w:t>
      </w:r>
      <w:r>
        <w:rPr>
          <w:b/>
          <w:bCs/>
          <w:sz w:val="32"/>
          <w:szCs w:val="32"/>
        </w:rPr>
        <w:t>SUBSIDIARIES</w:t>
      </w:r>
    </w:p>
    <w:p w14:paraId="15F9FDE4" w14:textId="77777777" w:rsidR="00282794" w:rsidRDefault="00282794" w:rsidP="00282794">
      <w:pPr>
        <w:spacing w:after="200"/>
        <w:rPr>
          <w:b/>
          <w:bCs/>
          <w:sz w:val="28"/>
          <w:szCs w:val="28"/>
        </w:rPr>
      </w:pPr>
    </w:p>
    <w:p w14:paraId="328DD34B" w14:textId="77777777" w:rsidR="00282794" w:rsidRDefault="00282794" w:rsidP="00282794">
      <w:pPr>
        <w:spacing w:after="200"/>
        <w:rPr>
          <w:b/>
          <w:bCs/>
          <w:sz w:val="24"/>
          <w:szCs w:val="24"/>
          <w:cs/>
        </w:rPr>
      </w:pPr>
      <w:r>
        <w:rPr>
          <w:b/>
          <w:bCs/>
          <w:sz w:val="24"/>
          <w:szCs w:val="24"/>
        </w:rPr>
        <w:t>Interim Financial Information</w:t>
      </w:r>
    </w:p>
    <w:p w14:paraId="05EFB852" w14:textId="68B0C558" w:rsidR="00282794" w:rsidRDefault="00282794" w:rsidP="00282794">
      <w:pPr>
        <w:pStyle w:val="ReportHeading1"/>
        <w:framePr w:w="0" w:hRule="auto" w:hSpace="0" w:wrap="auto" w:vAnchor="margin" w:hAnchor="text" w:xAlign="left" w:yAlign="inline"/>
        <w:spacing w:after="200" w:line="260" w:lineRule="atLeast"/>
        <w:ind w:right="-763"/>
      </w:pPr>
      <w:r>
        <w:t>For</w:t>
      </w:r>
      <w:r>
        <w:rPr>
          <w:b w:val="0"/>
          <w:bCs w:val="0"/>
        </w:rPr>
        <w:t xml:space="preserve"> </w:t>
      </w:r>
      <w:r>
        <w:t xml:space="preserve">the Period Ended March 31, </w:t>
      </w:r>
      <w:r w:rsidR="000324FC">
        <w:t>202</w:t>
      </w:r>
      <w:r w:rsidR="00E21BF4">
        <w:t>4</w:t>
      </w:r>
    </w:p>
    <w:p w14:paraId="587ECD9F" w14:textId="77777777" w:rsidR="00282794" w:rsidRDefault="00282794" w:rsidP="00282794">
      <w:pPr>
        <w:pStyle w:val="ReportHeading1"/>
        <w:framePr w:w="0" w:hRule="auto" w:hSpace="0" w:wrap="auto" w:vAnchor="margin" w:hAnchor="text" w:xAlign="left" w:yAlign="inline"/>
        <w:spacing w:after="200" w:line="260" w:lineRule="atLeast"/>
        <w:ind w:right="-763"/>
      </w:pPr>
      <w:r w:rsidRPr="00580568">
        <w:t xml:space="preserve">and </w:t>
      </w:r>
      <w:r>
        <w:t>Report on Review of Interim Financial Information</w:t>
      </w:r>
    </w:p>
    <w:p w14:paraId="13A33092" w14:textId="77777777" w:rsidR="00282794" w:rsidRPr="00DF2184" w:rsidRDefault="00282794" w:rsidP="00282794">
      <w:pPr>
        <w:spacing w:after="200"/>
        <w:rPr>
          <w:b/>
          <w:bCs/>
          <w:sz w:val="24"/>
          <w:szCs w:val="24"/>
        </w:rPr>
      </w:pPr>
      <w:r w:rsidRPr="00DF2184">
        <w:rPr>
          <w:b/>
          <w:bCs/>
          <w:sz w:val="24"/>
          <w:szCs w:val="24"/>
        </w:rPr>
        <w:t>by the Certified Public Accountant</w:t>
      </w:r>
    </w:p>
    <w:p w14:paraId="768B026A" w14:textId="77777777" w:rsidR="00875CE6" w:rsidRDefault="00875CE6">
      <w:pPr>
        <w:spacing w:after="200"/>
        <w:jc w:val="center"/>
        <w:rPr>
          <w:b/>
          <w:bCs/>
          <w:sz w:val="28"/>
          <w:szCs w:val="28"/>
        </w:rPr>
      </w:pPr>
    </w:p>
    <w:p w14:paraId="4DE8913F" w14:textId="77777777" w:rsidR="00875CE6" w:rsidRDefault="00875CE6">
      <w:pPr>
        <w:spacing w:after="200"/>
        <w:jc w:val="center"/>
        <w:rPr>
          <w:b/>
          <w:bCs/>
          <w:sz w:val="28"/>
          <w:szCs w:val="28"/>
        </w:rPr>
      </w:pPr>
    </w:p>
    <w:p w14:paraId="6E18F7B9" w14:textId="77777777" w:rsidR="00875CE6" w:rsidRDefault="00875CE6">
      <w:pPr>
        <w:spacing w:after="200"/>
        <w:jc w:val="center"/>
        <w:rPr>
          <w:b/>
          <w:bCs/>
          <w:sz w:val="28"/>
          <w:szCs w:val="28"/>
        </w:rPr>
      </w:pPr>
    </w:p>
    <w:p w14:paraId="4EE46C3E" w14:textId="77777777" w:rsidR="00875CE6" w:rsidRDefault="00875CE6">
      <w:pPr>
        <w:spacing w:after="200"/>
        <w:jc w:val="center"/>
        <w:rPr>
          <w:b/>
          <w:bCs/>
          <w:sz w:val="28"/>
          <w:szCs w:val="28"/>
        </w:rPr>
      </w:pPr>
    </w:p>
    <w:p w14:paraId="2C196010" w14:textId="77777777" w:rsidR="00875CE6" w:rsidRDefault="00875CE6">
      <w:pPr>
        <w:spacing w:after="200"/>
        <w:jc w:val="center"/>
        <w:rPr>
          <w:b/>
          <w:bCs/>
          <w:sz w:val="28"/>
          <w:szCs w:val="28"/>
        </w:rPr>
      </w:pPr>
    </w:p>
    <w:p w14:paraId="648721F9" w14:textId="77777777" w:rsidR="00875CE6" w:rsidRDefault="00875CE6">
      <w:pPr>
        <w:spacing w:after="200"/>
        <w:jc w:val="center"/>
        <w:rPr>
          <w:b/>
          <w:bCs/>
          <w:sz w:val="28"/>
          <w:szCs w:val="28"/>
        </w:rPr>
      </w:pPr>
    </w:p>
    <w:p w14:paraId="2F2F3755" w14:textId="77777777" w:rsidR="00875CE6" w:rsidRDefault="00875CE6">
      <w:pPr>
        <w:spacing w:after="200"/>
        <w:jc w:val="center"/>
        <w:rPr>
          <w:b/>
          <w:bCs/>
          <w:sz w:val="28"/>
          <w:szCs w:val="28"/>
        </w:rPr>
      </w:pPr>
    </w:p>
    <w:p w14:paraId="416A849B" w14:textId="77777777" w:rsidR="00875CE6" w:rsidRDefault="00875CE6" w:rsidP="00875CE6">
      <w:pPr>
        <w:spacing w:after="200"/>
        <w:rPr>
          <w:b/>
          <w:bCs/>
          <w:sz w:val="28"/>
          <w:szCs w:val="28"/>
        </w:rPr>
      </w:pPr>
    </w:p>
    <w:p w14:paraId="2E6E0826" w14:textId="77777777" w:rsidR="00875CE6" w:rsidRDefault="00875CE6" w:rsidP="00875CE6">
      <w:pPr>
        <w:spacing w:after="200"/>
        <w:rPr>
          <w:b/>
          <w:bCs/>
          <w:sz w:val="28"/>
          <w:szCs w:val="28"/>
        </w:rPr>
      </w:pPr>
    </w:p>
    <w:p w14:paraId="4E3B6B7A" w14:textId="77777777" w:rsidR="007109BC" w:rsidRDefault="007109BC" w:rsidP="00875CE6">
      <w:pPr>
        <w:spacing w:after="200"/>
        <w:rPr>
          <w:b/>
          <w:bCs/>
          <w:sz w:val="28"/>
          <w:szCs w:val="28"/>
        </w:rPr>
      </w:pPr>
    </w:p>
    <w:p w14:paraId="589700B5" w14:textId="77777777" w:rsidR="007109BC" w:rsidRDefault="007109BC" w:rsidP="00875CE6">
      <w:pPr>
        <w:spacing w:after="200"/>
        <w:rPr>
          <w:b/>
          <w:bCs/>
          <w:sz w:val="28"/>
          <w:szCs w:val="28"/>
        </w:rPr>
      </w:pPr>
    </w:p>
    <w:p w14:paraId="34031458" w14:textId="77777777" w:rsidR="00BE46E3" w:rsidRDefault="00BE46E3" w:rsidP="00875CE6">
      <w:pPr>
        <w:spacing w:after="200"/>
        <w:rPr>
          <w:b/>
          <w:bCs/>
          <w:sz w:val="28"/>
          <w:szCs w:val="28"/>
        </w:rPr>
      </w:pPr>
    </w:p>
    <w:p w14:paraId="75303FB8" w14:textId="77777777" w:rsidR="00BE46E3" w:rsidRDefault="00BE46E3" w:rsidP="00875CE6">
      <w:pPr>
        <w:spacing w:after="200"/>
        <w:rPr>
          <w:b/>
          <w:bCs/>
          <w:sz w:val="28"/>
          <w:szCs w:val="28"/>
        </w:rPr>
      </w:pPr>
    </w:p>
    <w:p w14:paraId="5709682F" w14:textId="77777777" w:rsidR="00BE46E3" w:rsidRDefault="00BE46E3" w:rsidP="00875CE6">
      <w:pPr>
        <w:spacing w:after="200"/>
        <w:rPr>
          <w:b/>
          <w:bCs/>
          <w:sz w:val="28"/>
          <w:szCs w:val="28"/>
        </w:rPr>
      </w:pPr>
    </w:p>
    <w:p w14:paraId="1EEEB41C" w14:textId="77777777" w:rsidR="008B5CA8" w:rsidRDefault="008B5CA8" w:rsidP="00875CE6">
      <w:pPr>
        <w:spacing w:after="200"/>
        <w:rPr>
          <w:b/>
          <w:bCs/>
          <w:sz w:val="28"/>
          <w:szCs w:val="28"/>
        </w:rPr>
      </w:pPr>
    </w:p>
    <w:p w14:paraId="46805244" w14:textId="77777777" w:rsidR="00875CE6" w:rsidRPr="008F1265" w:rsidRDefault="00875CE6" w:rsidP="00875CE6">
      <w:pPr>
        <w:spacing w:after="200"/>
        <w:rPr>
          <w:b/>
          <w:bCs/>
          <w:i/>
          <w:iCs/>
          <w:sz w:val="24"/>
          <w:szCs w:val="24"/>
        </w:rPr>
      </w:pPr>
      <w:r w:rsidRPr="008F1265">
        <w:rPr>
          <w:b/>
          <w:bCs/>
          <w:i/>
          <w:iCs/>
          <w:sz w:val="24"/>
          <w:szCs w:val="24"/>
        </w:rPr>
        <w:t>M.R. &amp; ASSOCIATES CO., LTD.</w:t>
      </w:r>
    </w:p>
    <w:p w14:paraId="43E0C81B" w14:textId="77777777" w:rsidR="009D24D8" w:rsidRPr="008F1265" w:rsidRDefault="00875CE6" w:rsidP="00FD76C9">
      <w:pPr>
        <w:spacing w:after="200"/>
        <w:rPr>
          <w:b/>
          <w:bCs/>
          <w:i/>
          <w:iCs/>
          <w:sz w:val="24"/>
          <w:szCs w:val="24"/>
        </w:rPr>
        <w:sectPr w:rsidR="009D24D8" w:rsidRPr="008F1265" w:rsidSect="00F00716">
          <w:footerReference w:type="default" r:id="rId7"/>
          <w:pgSz w:w="11909" w:h="16834" w:code="9"/>
          <w:pgMar w:top="3690" w:right="1152" w:bottom="576" w:left="1440" w:header="475" w:footer="374" w:gutter="0"/>
          <w:pgNumType w:start="2"/>
          <w:cols w:space="720"/>
          <w:titlePg/>
        </w:sectPr>
      </w:pPr>
      <w:r w:rsidRPr="008F1265">
        <w:rPr>
          <w:b/>
          <w:bCs/>
          <w:i/>
          <w:iCs/>
          <w:sz w:val="24"/>
          <w:szCs w:val="24"/>
        </w:rPr>
        <w:t>Certified Public Accountant</w:t>
      </w:r>
      <w:r w:rsidR="00E153B8" w:rsidRPr="008F1265">
        <w:rPr>
          <w:b/>
          <w:bCs/>
          <w:i/>
          <w:iCs/>
          <w:sz w:val="24"/>
          <w:szCs w:val="24"/>
        </w:rPr>
        <w:t>s</w:t>
      </w:r>
    </w:p>
    <w:p w14:paraId="21697FA3" w14:textId="77777777" w:rsidR="00CC1077" w:rsidRPr="00E56879" w:rsidRDefault="00C60A6D"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b/>
          <w:bCs/>
          <w:sz w:val="26"/>
          <w:szCs w:val="26"/>
        </w:rPr>
      </w:pPr>
      <w:r w:rsidRPr="00E56879">
        <w:rPr>
          <w:b/>
          <w:bCs/>
          <w:sz w:val="26"/>
          <w:szCs w:val="26"/>
        </w:rPr>
        <w:lastRenderedPageBreak/>
        <w:t xml:space="preserve">REPORT </w:t>
      </w:r>
      <w:r w:rsidR="00CC1077" w:rsidRPr="00E56879">
        <w:rPr>
          <w:b/>
          <w:bCs/>
          <w:sz w:val="26"/>
          <w:szCs w:val="26"/>
        </w:rPr>
        <w:t xml:space="preserve">ON </w:t>
      </w:r>
      <w:r w:rsidR="00A52DAC" w:rsidRPr="00E56879">
        <w:rPr>
          <w:b/>
          <w:bCs/>
          <w:sz w:val="26"/>
          <w:szCs w:val="26"/>
        </w:rPr>
        <w:t xml:space="preserve">REVIEW </w:t>
      </w:r>
      <w:r w:rsidR="00A52DAC">
        <w:rPr>
          <w:b/>
          <w:bCs/>
          <w:sz w:val="26"/>
          <w:szCs w:val="26"/>
        </w:rPr>
        <w:t xml:space="preserve">OF </w:t>
      </w:r>
      <w:r w:rsidR="00CC1077" w:rsidRPr="00E56879">
        <w:rPr>
          <w:b/>
          <w:bCs/>
          <w:sz w:val="26"/>
          <w:szCs w:val="26"/>
        </w:rPr>
        <w:t>INTERIM FINANCIAL INFORMATION</w:t>
      </w:r>
    </w:p>
    <w:p w14:paraId="67526329" w14:textId="77777777" w:rsidR="00C60A6D" w:rsidRPr="00E56879" w:rsidRDefault="00A52DAC"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sz w:val="26"/>
          <w:szCs w:val="26"/>
        </w:rPr>
      </w:pPr>
      <w:r>
        <w:rPr>
          <w:b/>
          <w:bCs/>
          <w:sz w:val="26"/>
          <w:szCs w:val="26"/>
        </w:rPr>
        <w:t xml:space="preserve">PERFORMED </w:t>
      </w:r>
      <w:r w:rsidR="00CC1077" w:rsidRPr="00E56879">
        <w:rPr>
          <w:b/>
          <w:bCs/>
          <w:sz w:val="26"/>
          <w:szCs w:val="26"/>
        </w:rPr>
        <w:t>BY</w:t>
      </w:r>
      <w:r w:rsidR="00C60A6D" w:rsidRPr="00E56879">
        <w:rPr>
          <w:b/>
          <w:bCs/>
          <w:sz w:val="26"/>
          <w:szCs w:val="26"/>
        </w:rPr>
        <w:t xml:space="preserve"> </w:t>
      </w:r>
      <w:r w:rsidR="00F275C9" w:rsidRPr="00E56879">
        <w:rPr>
          <w:b/>
          <w:bCs/>
          <w:sz w:val="26"/>
          <w:szCs w:val="26"/>
        </w:rPr>
        <w:t xml:space="preserve">THE </w:t>
      </w:r>
      <w:r w:rsidR="00C60A6D" w:rsidRPr="00E56879">
        <w:rPr>
          <w:b/>
          <w:bCs/>
          <w:sz w:val="26"/>
          <w:szCs w:val="26"/>
        </w:rPr>
        <w:t>CERTIFIED PUBLIC ACCOUNTANT</w:t>
      </w:r>
    </w:p>
    <w:p w14:paraId="5EB2F8A7" w14:textId="77777777" w:rsidR="00C60A6D" w:rsidRPr="00E56879" w:rsidRDefault="00C60A6D" w:rsidP="007D6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6"/>
          <w:szCs w:val="26"/>
        </w:rPr>
      </w:pPr>
    </w:p>
    <w:p w14:paraId="12FA19EE" w14:textId="77777777" w:rsidR="00C60A6D" w:rsidRPr="002115FF" w:rsidRDefault="00C60A6D"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sz w:val="22"/>
          <w:szCs w:val="22"/>
        </w:rPr>
      </w:pPr>
      <w:r w:rsidRPr="002115FF">
        <w:rPr>
          <w:sz w:val="22"/>
          <w:szCs w:val="22"/>
        </w:rPr>
        <w:t>To the Board of Directors of</w:t>
      </w:r>
      <w:r w:rsidR="00B05B57" w:rsidRPr="002115FF">
        <w:rPr>
          <w:sz w:val="22"/>
          <w:szCs w:val="22"/>
        </w:rPr>
        <w:t xml:space="preserve"> </w:t>
      </w:r>
      <w:r w:rsidR="00282794">
        <w:rPr>
          <w:sz w:val="22"/>
          <w:szCs w:val="22"/>
        </w:rPr>
        <w:t>East Coast Furnitech</w:t>
      </w:r>
      <w:r w:rsidR="00282794" w:rsidRPr="002515D2">
        <w:rPr>
          <w:sz w:val="22"/>
          <w:szCs w:val="22"/>
        </w:rPr>
        <w:t xml:space="preserve"> Public Company Limited</w:t>
      </w:r>
    </w:p>
    <w:p w14:paraId="1FC16B39" w14:textId="77777777" w:rsidR="00E56879" w:rsidRPr="002115FF" w:rsidRDefault="00E56879" w:rsidP="007D6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5A3B202E" w14:textId="62A125B8" w:rsidR="007E468A" w:rsidRPr="002515D2" w:rsidRDefault="007E468A" w:rsidP="007E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515D2">
        <w:rPr>
          <w:sz w:val="22"/>
          <w:szCs w:val="22"/>
        </w:rPr>
        <w:t xml:space="preserve">I have reviewed </w:t>
      </w:r>
      <w:r w:rsidRPr="00B71A1F">
        <w:rPr>
          <w:sz w:val="22"/>
          <w:szCs w:val="22"/>
        </w:rPr>
        <w:t xml:space="preserve">the accompanying consolidated financial statements of </w:t>
      </w:r>
      <w:r w:rsidR="00282794">
        <w:rPr>
          <w:sz w:val="22"/>
          <w:szCs w:val="22"/>
        </w:rPr>
        <w:t>East Coast Furnitech</w:t>
      </w:r>
      <w:r w:rsidR="00282794" w:rsidRPr="002515D2">
        <w:rPr>
          <w:sz w:val="22"/>
          <w:szCs w:val="22"/>
        </w:rPr>
        <w:t xml:space="preserve"> Public Company Limited</w:t>
      </w:r>
      <w:r w:rsidR="00B74931">
        <w:rPr>
          <w:sz w:val="22"/>
          <w:szCs w:val="22"/>
        </w:rPr>
        <w:t xml:space="preserve"> and its subsidiaries</w:t>
      </w:r>
      <w:r w:rsidRPr="00B71A1F">
        <w:rPr>
          <w:sz w:val="22"/>
          <w:szCs w:val="22"/>
        </w:rPr>
        <w:t xml:space="preserve">, which comprise </w:t>
      </w:r>
      <w:r>
        <w:rPr>
          <w:sz w:val="22"/>
          <w:szCs w:val="22"/>
        </w:rPr>
        <w:t>t</w:t>
      </w:r>
      <w:r w:rsidRPr="002515D2">
        <w:rPr>
          <w:sz w:val="22"/>
          <w:szCs w:val="22"/>
        </w:rPr>
        <w:t xml:space="preserve">he consolidated statement of financial position as at </w:t>
      </w:r>
      <w:r w:rsidR="007E56A9">
        <w:rPr>
          <w:sz w:val="22"/>
          <w:szCs w:val="22"/>
        </w:rPr>
        <w:t>March</w:t>
      </w:r>
      <w:r w:rsidR="008170AD">
        <w:rPr>
          <w:sz w:val="22"/>
          <w:szCs w:val="22"/>
        </w:rPr>
        <w:t xml:space="preserve"> 3</w:t>
      </w:r>
      <w:r w:rsidR="007E56A9">
        <w:rPr>
          <w:sz w:val="22"/>
          <w:szCs w:val="22"/>
        </w:rPr>
        <w:t>1</w:t>
      </w:r>
      <w:r w:rsidRPr="002515D2">
        <w:rPr>
          <w:sz w:val="22"/>
          <w:szCs w:val="22"/>
        </w:rPr>
        <w:t xml:space="preserve">, </w:t>
      </w:r>
      <w:r w:rsidR="000324FC">
        <w:rPr>
          <w:sz w:val="22"/>
          <w:szCs w:val="22"/>
        </w:rPr>
        <w:t>202</w:t>
      </w:r>
      <w:r w:rsidR="00E21BF4">
        <w:rPr>
          <w:sz w:val="22"/>
          <w:szCs w:val="22"/>
        </w:rPr>
        <w:t>4</w:t>
      </w:r>
      <w:r w:rsidRPr="002515D2">
        <w:rPr>
          <w:sz w:val="22"/>
          <w:szCs w:val="22"/>
        </w:rPr>
        <w:t xml:space="preserve">, and the related consolidated statement of comprehensive income, </w:t>
      </w:r>
      <w:r w:rsidR="0006556C">
        <w:rPr>
          <w:sz w:val="22"/>
          <w:szCs w:val="22"/>
        </w:rPr>
        <w:t>the consolidated statement</w:t>
      </w:r>
      <w:r w:rsidR="004A67BF">
        <w:rPr>
          <w:sz w:val="22"/>
          <w:szCs w:val="22"/>
        </w:rPr>
        <w:t xml:space="preserve"> of changes in shareholders’</w:t>
      </w:r>
      <w:r w:rsidR="008B23D0">
        <w:rPr>
          <w:sz w:val="22"/>
          <w:szCs w:val="22"/>
        </w:rPr>
        <w:t xml:space="preserve"> </w:t>
      </w:r>
      <w:r w:rsidRPr="002515D2">
        <w:rPr>
          <w:sz w:val="22"/>
          <w:szCs w:val="22"/>
        </w:rPr>
        <w:t xml:space="preserve">equity and </w:t>
      </w:r>
      <w:r w:rsidR="0006556C">
        <w:rPr>
          <w:sz w:val="22"/>
          <w:szCs w:val="22"/>
        </w:rPr>
        <w:t xml:space="preserve">the consolidated statement of </w:t>
      </w:r>
      <w:r w:rsidRPr="002515D2">
        <w:rPr>
          <w:sz w:val="22"/>
          <w:szCs w:val="22"/>
        </w:rPr>
        <w:t xml:space="preserve">cash flows for the </w:t>
      </w:r>
      <w:r w:rsidR="007E56A9">
        <w:rPr>
          <w:sz w:val="22"/>
          <w:szCs w:val="22"/>
        </w:rPr>
        <w:t>three</w:t>
      </w:r>
      <w:r w:rsidRPr="002515D2">
        <w:rPr>
          <w:sz w:val="22"/>
          <w:szCs w:val="22"/>
        </w:rPr>
        <w:t xml:space="preserve">-month period then ended, and the condensed notes to the consolidated financial statements. I have also reviewed </w:t>
      </w:r>
      <w:r w:rsidRPr="00B71A1F">
        <w:rPr>
          <w:sz w:val="22"/>
          <w:szCs w:val="22"/>
        </w:rPr>
        <w:t xml:space="preserve">the accompanying </w:t>
      </w:r>
      <w:r>
        <w:rPr>
          <w:sz w:val="22"/>
          <w:szCs w:val="22"/>
        </w:rPr>
        <w:t xml:space="preserve">separate </w:t>
      </w:r>
      <w:r w:rsidRPr="00B71A1F">
        <w:rPr>
          <w:sz w:val="22"/>
          <w:szCs w:val="22"/>
        </w:rPr>
        <w:t xml:space="preserve">financial statements of </w:t>
      </w:r>
      <w:r w:rsidR="00282794">
        <w:rPr>
          <w:sz w:val="22"/>
          <w:szCs w:val="22"/>
        </w:rPr>
        <w:t>East Coast Furnitech</w:t>
      </w:r>
      <w:r w:rsidR="00282794" w:rsidRPr="002515D2">
        <w:rPr>
          <w:sz w:val="22"/>
          <w:szCs w:val="22"/>
        </w:rPr>
        <w:t xml:space="preserve"> Public Company Limited</w:t>
      </w:r>
      <w:r w:rsidRPr="00B71A1F">
        <w:rPr>
          <w:sz w:val="22"/>
          <w:szCs w:val="22"/>
        </w:rPr>
        <w:t xml:space="preserve">, which comprise </w:t>
      </w:r>
      <w:r w:rsidRPr="002515D2">
        <w:rPr>
          <w:sz w:val="22"/>
          <w:szCs w:val="22"/>
        </w:rPr>
        <w:t>the s</w:t>
      </w:r>
      <w:r w:rsidR="00AE2743">
        <w:rPr>
          <w:sz w:val="22"/>
          <w:szCs w:val="22"/>
        </w:rPr>
        <w:t xml:space="preserve">tatement of financial position </w:t>
      </w:r>
      <w:r w:rsidRPr="002515D2">
        <w:rPr>
          <w:sz w:val="22"/>
          <w:szCs w:val="22"/>
        </w:rPr>
        <w:t xml:space="preserve">as at </w:t>
      </w:r>
      <w:r w:rsidR="007E56A9">
        <w:rPr>
          <w:sz w:val="22"/>
          <w:szCs w:val="22"/>
        </w:rPr>
        <w:t>March</w:t>
      </w:r>
      <w:r w:rsidR="008B23D0">
        <w:rPr>
          <w:sz w:val="22"/>
          <w:szCs w:val="22"/>
        </w:rPr>
        <w:t xml:space="preserve"> 3</w:t>
      </w:r>
      <w:r w:rsidR="007E56A9">
        <w:rPr>
          <w:sz w:val="22"/>
          <w:szCs w:val="22"/>
        </w:rPr>
        <w:t>1</w:t>
      </w:r>
      <w:r w:rsidRPr="002515D2">
        <w:rPr>
          <w:sz w:val="22"/>
          <w:szCs w:val="22"/>
        </w:rPr>
        <w:t xml:space="preserve">, </w:t>
      </w:r>
      <w:r w:rsidR="000324FC">
        <w:rPr>
          <w:sz w:val="22"/>
          <w:szCs w:val="22"/>
        </w:rPr>
        <w:t>202</w:t>
      </w:r>
      <w:r w:rsidR="00E21BF4">
        <w:rPr>
          <w:sz w:val="22"/>
          <w:szCs w:val="22"/>
        </w:rPr>
        <w:t>4</w:t>
      </w:r>
      <w:r w:rsidRPr="002515D2">
        <w:rPr>
          <w:sz w:val="22"/>
          <w:szCs w:val="22"/>
        </w:rPr>
        <w:t>, and the related statement of comprehensive income,</w:t>
      </w:r>
      <w:r w:rsidR="008B23D0">
        <w:rPr>
          <w:sz w:val="22"/>
          <w:szCs w:val="22"/>
        </w:rPr>
        <w:t xml:space="preserve"> the statement of</w:t>
      </w:r>
      <w:r w:rsidRPr="002515D2">
        <w:rPr>
          <w:sz w:val="22"/>
          <w:szCs w:val="22"/>
        </w:rPr>
        <w:t xml:space="preserve"> changes in shareholders’ equity and</w:t>
      </w:r>
      <w:r w:rsidR="0006556C">
        <w:rPr>
          <w:sz w:val="22"/>
          <w:szCs w:val="22"/>
        </w:rPr>
        <w:t xml:space="preserve"> the statement of</w:t>
      </w:r>
      <w:r w:rsidRPr="002515D2">
        <w:rPr>
          <w:sz w:val="22"/>
          <w:szCs w:val="22"/>
        </w:rPr>
        <w:t xml:space="preserve"> cash flows for the </w:t>
      </w:r>
      <w:r w:rsidR="007E56A9">
        <w:rPr>
          <w:sz w:val="22"/>
          <w:szCs w:val="22"/>
        </w:rPr>
        <w:t>three</w:t>
      </w:r>
      <w:r w:rsidRPr="002515D2">
        <w:rPr>
          <w:sz w:val="22"/>
          <w:szCs w:val="22"/>
        </w:rPr>
        <w:t>-month period then ended, and the condensed notes to the financial statements. Management is responsible for the preparation and presentation of this interim financial information in accordance with the Thai Accounting Standard No. 34</w:t>
      </w:r>
      <w:r w:rsidR="005861A8">
        <w:rPr>
          <w:sz w:val="22"/>
          <w:szCs w:val="22"/>
        </w:rPr>
        <w:t xml:space="preserve"> </w:t>
      </w:r>
      <w:r w:rsidRPr="002515D2">
        <w:rPr>
          <w:sz w:val="22"/>
          <w:szCs w:val="22"/>
        </w:rPr>
        <w:t xml:space="preserve">“Interim Financial </w:t>
      </w:r>
      <w:r w:rsidR="00327FF7">
        <w:rPr>
          <w:sz w:val="22"/>
          <w:szCs w:val="22"/>
        </w:rPr>
        <w:t>Reporting</w:t>
      </w:r>
      <w:r w:rsidRPr="002515D2">
        <w:rPr>
          <w:sz w:val="22"/>
          <w:szCs w:val="22"/>
        </w:rPr>
        <w:t>”. My responsibility is to express a conclusion on this interim financial information based on my review.</w:t>
      </w:r>
    </w:p>
    <w:p w14:paraId="294E6093" w14:textId="77777777" w:rsidR="007E468A" w:rsidRPr="002115FF" w:rsidRDefault="007E468A"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3EDBB567" w14:textId="77777777" w:rsidR="000C0C6F" w:rsidRPr="002115FF" w:rsidRDefault="000C0C6F" w:rsidP="000C0C6F">
      <w:pPr>
        <w:jc w:val="thaiDistribute"/>
        <w:rPr>
          <w:b/>
          <w:bCs/>
          <w:sz w:val="22"/>
          <w:szCs w:val="22"/>
        </w:rPr>
      </w:pPr>
      <w:r w:rsidRPr="002115FF">
        <w:rPr>
          <w:b/>
          <w:bCs/>
          <w:sz w:val="22"/>
          <w:szCs w:val="22"/>
        </w:rPr>
        <w:t>Scope of Review</w:t>
      </w:r>
    </w:p>
    <w:p w14:paraId="0DCB0DA2" w14:textId="77777777" w:rsidR="000C0C6F" w:rsidRPr="002115FF" w:rsidRDefault="000C0C6F" w:rsidP="000C0C6F">
      <w:pPr>
        <w:jc w:val="thaiDistribute"/>
        <w:rPr>
          <w:sz w:val="22"/>
          <w:szCs w:val="22"/>
        </w:rPr>
      </w:pPr>
    </w:p>
    <w:p w14:paraId="41D6B1D4" w14:textId="77777777" w:rsidR="005039BF" w:rsidRPr="002115FF" w:rsidRDefault="0012700C"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115FF">
        <w:rPr>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470F1C6" w14:textId="77777777" w:rsidR="00A2280B" w:rsidRPr="002115FF" w:rsidRDefault="00A2280B"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5BF81803" w14:textId="77777777" w:rsidR="008E278F" w:rsidRPr="002115FF" w:rsidRDefault="008E278F"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r w:rsidRPr="002115FF">
        <w:rPr>
          <w:b/>
          <w:bCs/>
          <w:sz w:val="22"/>
          <w:szCs w:val="22"/>
        </w:rPr>
        <w:t>Conclusion</w:t>
      </w:r>
    </w:p>
    <w:p w14:paraId="57BE182F" w14:textId="77777777" w:rsidR="008E278F" w:rsidRPr="002115FF" w:rsidRDefault="008E278F"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32B2AEE6" w14:textId="77777777" w:rsidR="005039BF" w:rsidRDefault="005039BF"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115FF">
        <w:rPr>
          <w:sz w:val="22"/>
          <w:szCs w:val="22"/>
        </w:rPr>
        <w:t>Based on my review, nothing has come to my attention that causes me to believe that the accompanying interim financial information is not prepared, in all material respects, in accordance with the Thai Accounting Standard No. 34</w:t>
      </w:r>
      <w:r>
        <w:rPr>
          <w:sz w:val="22"/>
          <w:szCs w:val="22"/>
        </w:rPr>
        <w:t xml:space="preserve"> </w:t>
      </w:r>
      <w:r w:rsidRPr="002115FF">
        <w:rPr>
          <w:sz w:val="22"/>
          <w:szCs w:val="22"/>
        </w:rPr>
        <w:t xml:space="preserve">“Interim Financial </w:t>
      </w:r>
      <w:r>
        <w:rPr>
          <w:sz w:val="22"/>
          <w:szCs w:val="22"/>
        </w:rPr>
        <w:t>Reporting</w:t>
      </w:r>
      <w:r w:rsidRPr="002115FF">
        <w:rPr>
          <w:sz w:val="22"/>
          <w:szCs w:val="22"/>
        </w:rPr>
        <w:t>”.</w:t>
      </w:r>
    </w:p>
    <w:p w14:paraId="3CC2B5BF"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4620BF7D"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6316048B"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7F670EE9"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2780175B"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1EB25084"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385C3FB3"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397A3907"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6032F47C"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52751BBD"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6F6C98ED"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3D02C7CB"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521BC8B5"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1C6FDADD"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7A68D2FE" w14:textId="77777777" w:rsidR="001B520B" w:rsidRPr="00C0619B" w:rsidRDefault="001B520B" w:rsidP="001B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r w:rsidRPr="00C0619B">
        <w:rPr>
          <w:b/>
          <w:bCs/>
          <w:sz w:val="22"/>
          <w:szCs w:val="22"/>
        </w:rPr>
        <w:lastRenderedPageBreak/>
        <w:t>Other</w:t>
      </w:r>
      <w:r>
        <w:rPr>
          <w:b/>
          <w:bCs/>
          <w:sz w:val="22"/>
          <w:szCs w:val="22"/>
        </w:rPr>
        <w:t xml:space="preserve"> Matter</w:t>
      </w:r>
    </w:p>
    <w:p w14:paraId="22735250" w14:textId="77777777" w:rsidR="001B520B" w:rsidRPr="00C0619B" w:rsidRDefault="001B520B" w:rsidP="001B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sz w:val="22"/>
          <w:szCs w:val="22"/>
        </w:rPr>
      </w:pPr>
    </w:p>
    <w:p w14:paraId="3D297A3D" w14:textId="58527689" w:rsidR="001B520B" w:rsidRPr="00C0619B" w:rsidRDefault="001B520B" w:rsidP="001B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sz w:val="22"/>
          <w:szCs w:val="22"/>
        </w:rPr>
      </w:pPr>
      <w:r w:rsidRPr="00C0619B">
        <w:rPr>
          <w:sz w:val="22"/>
          <w:szCs w:val="22"/>
        </w:rPr>
        <w:t xml:space="preserve">The comparative consolidated statement of financial position of </w:t>
      </w:r>
      <w:r>
        <w:rPr>
          <w:sz w:val="22"/>
          <w:szCs w:val="22"/>
        </w:rPr>
        <w:t>East Coast Furnitech</w:t>
      </w:r>
      <w:r w:rsidRPr="002515D2">
        <w:rPr>
          <w:sz w:val="22"/>
          <w:szCs w:val="22"/>
        </w:rPr>
        <w:t xml:space="preserve"> Public Company Limited</w:t>
      </w:r>
      <w:r>
        <w:rPr>
          <w:sz w:val="22"/>
          <w:szCs w:val="22"/>
        </w:rPr>
        <w:t xml:space="preserve"> and its subsidiaries</w:t>
      </w:r>
      <w:r w:rsidRPr="00C0619B">
        <w:rPr>
          <w:sz w:val="22"/>
          <w:szCs w:val="22"/>
        </w:rPr>
        <w:t xml:space="preserve"> as at December 31, 20</w:t>
      </w:r>
      <w:r>
        <w:rPr>
          <w:sz w:val="22"/>
          <w:szCs w:val="22"/>
        </w:rPr>
        <w:t>23</w:t>
      </w:r>
      <w:r w:rsidRPr="00C0619B">
        <w:rPr>
          <w:sz w:val="22"/>
          <w:szCs w:val="22"/>
        </w:rPr>
        <w:t xml:space="preserve"> and the comparative statement of financial position of </w:t>
      </w:r>
      <w:r>
        <w:rPr>
          <w:sz w:val="22"/>
          <w:szCs w:val="22"/>
        </w:rPr>
        <w:t>East Coast Furnitech</w:t>
      </w:r>
      <w:r w:rsidRPr="002515D2">
        <w:rPr>
          <w:sz w:val="22"/>
          <w:szCs w:val="22"/>
        </w:rPr>
        <w:t xml:space="preserve"> </w:t>
      </w:r>
      <w:r w:rsidRPr="00A37025">
        <w:rPr>
          <w:sz w:val="22"/>
          <w:szCs w:val="22"/>
        </w:rPr>
        <w:t>Public Company Limited as at December 31, 20</w:t>
      </w:r>
      <w:r>
        <w:rPr>
          <w:sz w:val="22"/>
          <w:szCs w:val="22"/>
        </w:rPr>
        <w:t>23</w:t>
      </w:r>
      <w:r w:rsidRPr="00A37025">
        <w:rPr>
          <w:sz w:val="22"/>
          <w:szCs w:val="22"/>
        </w:rPr>
        <w:t xml:space="preserve"> were audited by another auditor in my office, whose report dated February 28, 20</w:t>
      </w:r>
      <w:r>
        <w:rPr>
          <w:sz w:val="22"/>
          <w:szCs w:val="22"/>
        </w:rPr>
        <w:t>24</w:t>
      </w:r>
      <w:r w:rsidRPr="00A37025">
        <w:rPr>
          <w:sz w:val="22"/>
          <w:szCs w:val="22"/>
        </w:rPr>
        <w:t>, expressed an unmodified opinion on those statements. In addition, the comparative consolidated statement of comprehensive income, consolidated statement of changes in shareholders’ equity and consolidated statement of cash flows of East Coast Furnitech Public Company Limited and its subsidiaries for the three-month period ended March 31, 20</w:t>
      </w:r>
      <w:r>
        <w:rPr>
          <w:sz w:val="22"/>
          <w:szCs w:val="22"/>
        </w:rPr>
        <w:t>23</w:t>
      </w:r>
      <w:r w:rsidRPr="00A37025">
        <w:rPr>
          <w:sz w:val="22"/>
          <w:szCs w:val="22"/>
        </w:rPr>
        <w:t>, and the comparative statement of comprehensive income, statement of changes in shareholders’ equity and statement of cash flows of East Coast Furnitech Public Company Limited for the three-month period ended March 31, 20</w:t>
      </w:r>
      <w:r>
        <w:rPr>
          <w:sz w:val="22"/>
          <w:szCs w:val="22"/>
        </w:rPr>
        <w:t>23</w:t>
      </w:r>
      <w:r w:rsidRPr="00A37025">
        <w:rPr>
          <w:sz w:val="22"/>
          <w:szCs w:val="22"/>
        </w:rPr>
        <w:t xml:space="preserve"> were reviewed by another auditor in my office, whose report dated May 11, 20</w:t>
      </w:r>
      <w:r>
        <w:rPr>
          <w:sz w:val="22"/>
          <w:szCs w:val="22"/>
        </w:rPr>
        <w:t>23</w:t>
      </w:r>
      <w:r w:rsidRPr="00A37025">
        <w:rPr>
          <w:sz w:val="22"/>
          <w:szCs w:val="22"/>
        </w:rPr>
        <w:t>, stated that nothing has come to his attention that causes him to believe that the accompanying interim financial</w:t>
      </w:r>
      <w:r w:rsidRPr="00C0619B">
        <w:rPr>
          <w:sz w:val="22"/>
          <w:szCs w:val="22"/>
        </w:rPr>
        <w:t xml:space="preserve"> information is not prepared, in all material respects, in accordance with Thai Accounting Standard No. 34 “Interim Financial Reporting”.</w:t>
      </w:r>
    </w:p>
    <w:p w14:paraId="1D44FB49" w14:textId="77777777" w:rsidR="001B520B" w:rsidRPr="002115FF"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0BEC6FA5" w14:textId="77777777" w:rsidR="00A2280B" w:rsidRDefault="00A2280B"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0883C85D" w14:textId="77777777"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42AA4CD6" w14:textId="77777777"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68DDCB2E" w14:textId="77777777" w:rsidR="00CA4F22" w:rsidRDefault="00CA4F2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1FC8A02B" w14:textId="6CFDBD44" w:rsidR="00B94DA2" w:rsidRPr="00C0619B" w:rsidRDefault="001B520B"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1B520B">
        <w:rPr>
          <w:sz w:val="22"/>
          <w:szCs w:val="22"/>
        </w:rPr>
        <w:t>(Ms. Varaporn Vareesawedsuvan)</w:t>
      </w:r>
    </w:p>
    <w:p w14:paraId="6EB56025" w14:textId="77777777"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Certified Public Accountant</w:t>
      </w:r>
    </w:p>
    <w:p w14:paraId="3F365311" w14:textId="4FCA2075"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Registration No. 5</w:t>
      </w:r>
      <w:r w:rsidR="001B520B">
        <w:rPr>
          <w:sz w:val="22"/>
          <w:szCs w:val="22"/>
        </w:rPr>
        <w:t>087</w:t>
      </w:r>
    </w:p>
    <w:p w14:paraId="221D951C" w14:textId="77777777"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63EE1628" w14:textId="77777777"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M.R. &amp; ASSOCIATES CO.,</w:t>
      </w:r>
      <w:r w:rsidR="000F6CCD">
        <w:rPr>
          <w:sz w:val="22"/>
          <w:szCs w:val="22"/>
        </w:rPr>
        <w:t xml:space="preserve"> </w:t>
      </w:r>
      <w:r w:rsidRPr="00CF15A5">
        <w:rPr>
          <w:sz w:val="22"/>
          <w:szCs w:val="22"/>
        </w:rPr>
        <w:t>LTD.</w:t>
      </w:r>
    </w:p>
    <w:p w14:paraId="3FD4E535" w14:textId="77777777"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Bangkok</w:t>
      </w:r>
    </w:p>
    <w:p w14:paraId="6569F293" w14:textId="149D7CC3" w:rsidR="00B94DA2" w:rsidRPr="00CF15A5" w:rsidRDefault="00E23312" w:rsidP="00B94DA2">
      <w:pPr>
        <w:pStyle w:val="E"/>
        <w:spacing w:line="260" w:lineRule="atLeast"/>
        <w:ind w:right="29"/>
        <w:jc w:val="thaiDistribute"/>
        <w:rPr>
          <w:lang w:val="en-US"/>
        </w:rPr>
      </w:pPr>
      <w:r>
        <w:rPr>
          <w:rFonts w:ascii="Times New Roman" w:hAnsi="Times New Roman"/>
          <w:b w:val="0"/>
          <w:bCs w:val="0"/>
          <w:lang w:val="en-US"/>
        </w:rPr>
        <w:t>May 1</w:t>
      </w:r>
      <w:r w:rsidR="00E21BF4">
        <w:rPr>
          <w:rFonts w:ascii="Times New Roman" w:hAnsi="Times New Roman"/>
          <w:b w:val="0"/>
          <w:bCs w:val="0"/>
          <w:lang w:val="en-US"/>
        </w:rPr>
        <w:t>5</w:t>
      </w:r>
      <w:r w:rsidR="00B94DA2" w:rsidRPr="00CA4F22">
        <w:rPr>
          <w:rFonts w:ascii="Times New Roman" w:hAnsi="Times New Roman"/>
          <w:b w:val="0"/>
          <w:bCs w:val="0"/>
          <w:lang w:val="en-US"/>
        </w:rPr>
        <w:t xml:space="preserve">, </w:t>
      </w:r>
      <w:r w:rsidR="000324FC">
        <w:rPr>
          <w:rFonts w:ascii="Times New Roman" w:hAnsi="Times New Roman"/>
          <w:b w:val="0"/>
          <w:bCs w:val="0"/>
          <w:lang w:val="en-US"/>
        </w:rPr>
        <w:t>202</w:t>
      </w:r>
      <w:r w:rsidR="00E21BF4">
        <w:rPr>
          <w:rFonts w:ascii="Times New Roman" w:hAnsi="Times New Roman"/>
          <w:b w:val="0"/>
          <w:bCs w:val="0"/>
          <w:lang w:val="en-US"/>
        </w:rPr>
        <w:t>4</w:t>
      </w:r>
    </w:p>
    <w:sectPr w:rsidR="00B94DA2" w:rsidRPr="00CF15A5" w:rsidSect="00F00716">
      <w:footerReference w:type="first" r:id="rId8"/>
      <w:pgSz w:w="11909" w:h="16834" w:code="9"/>
      <w:pgMar w:top="3870" w:right="852" w:bottom="576" w:left="1440" w:header="475" w:footer="43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30C61C" w14:textId="77777777" w:rsidR="00805B90" w:rsidRDefault="00805B90">
      <w:r>
        <w:separator/>
      </w:r>
    </w:p>
  </w:endnote>
  <w:endnote w:type="continuationSeparator" w:id="0">
    <w:p w14:paraId="07A67A25" w14:textId="77777777" w:rsidR="00805B90" w:rsidRDefault="00805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8A3C05" w14:textId="77777777" w:rsidR="00863C4E" w:rsidRPr="00B05B57" w:rsidRDefault="00863C4E" w:rsidP="00B05B57">
    <w:pPr>
      <w:jc w:val="right"/>
      <w:rPr>
        <w:b/>
        <w:bCs/>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rStyle w:val="PageNumber"/>
        <w:sz w:val="22"/>
        <w:szCs w:val="22"/>
      </w:rPr>
      <w:tab/>
      <w:t xml:space="preserve">          </w:t>
    </w:r>
    <w:r w:rsidRPr="00706C96">
      <w:rPr>
        <w:rStyle w:val="PageNumber"/>
        <w:sz w:val="20"/>
        <w:szCs w:val="20"/>
      </w:rPr>
      <w:t xml:space="preserve"> </w:t>
    </w:r>
    <w:r w:rsidRPr="00706C96">
      <w:rPr>
        <w:sz w:val="20"/>
        <w:szCs w:val="20"/>
      </w:rPr>
      <w:t xml:space="preserve">  </w:t>
    </w:r>
    <w:r w:rsidR="00FC14E8" w:rsidRPr="00B05B57">
      <w:rPr>
        <w:rStyle w:val="PageNumber"/>
        <w:sz w:val="20"/>
        <w:szCs w:val="20"/>
      </w:rPr>
      <w:fldChar w:fldCharType="begin"/>
    </w:r>
    <w:r w:rsidRPr="00B05B57">
      <w:rPr>
        <w:rStyle w:val="PageNumber"/>
        <w:sz w:val="20"/>
        <w:szCs w:val="20"/>
      </w:rPr>
      <w:instrText xml:space="preserve"> PAGE </w:instrText>
    </w:r>
    <w:r w:rsidR="00FC14E8" w:rsidRPr="00B05B57">
      <w:rPr>
        <w:rStyle w:val="PageNumber"/>
        <w:sz w:val="20"/>
        <w:szCs w:val="20"/>
      </w:rPr>
      <w:fldChar w:fldCharType="separate"/>
    </w:r>
    <w:r w:rsidR="00F00716">
      <w:rPr>
        <w:rStyle w:val="PageNumber"/>
        <w:noProof/>
        <w:sz w:val="20"/>
        <w:szCs w:val="20"/>
      </w:rPr>
      <w:t>2</w:t>
    </w:r>
    <w:r w:rsidR="00FC14E8" w:rsidRPr="00B05B57">
      <w:rPr>
        <w:rStyle w:val="PageNumbe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57387" w14:textId="77777777" w:rsidR="00863C4E" w:rsidRPr="00670C18" w:rsidRDefault="00863C4E" w:rsidP="00670C18">
    <w:pPr>
      <w:pStyle w:val="Footer"/>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8BE6D1" w14:textId="77777777" w:rsidR="00805B90" w:rsidRDefault="00805B90">
      <w:r>
        <w:separator/>
      </w:r>
    </w:p>
  </w:footnote>
  <w:footnote w:type="continuationSeparator" w:id="0">
    <w:p w14:paraId="631E1E51" w14:textId="77777777" w:rsidR="00805B90" w:rsidRDefault="00805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EF0C8C"/>
    <w:multiLevelType w:val="hybridMultilevel"/>
    <w:tmpl w:val="C44052A6"/>
    <w:lvl w:ilvl="0" w:tplc="1E248F6A">
      <w:start w:val="1"/>
      <w:numFmt w:val="decimal"/>
      <w:lvlText w:val="%1."/>
      <w:lvlJc w:val="left"/>
      <w:pPr>
        <w:tabs>
          <w:tab w:val="num" w:pos="720"/>
        </w:tabs>
        <w:ind w:left="720" w:hanging="360"/>
      </w:pPr>
      <w:rPr>
        <w:rFonts w:hint="default"/>
      </w:rPr>
    </w:lvl>
    <w:lvl w:ilvl="1" w:tplc="785CC99C" w:tentative="1">
      <w:start w:val="1"/>
      <w:numFmt w:val="lowerLetter"/>
      <w:lvlText w:val="%2."/>
      <w:lvlJc w:val="left"/>
      <w:pPr>
        <w:tabs>
          <w:tab w:val="num" w:pos="1440"/>
        </w:tabs>
        <w:ind w:left="1440" w:hanging="360"/>
      </w:pPr>
    </w:lvl>
    <w:lvl w:ilvl="2" w:tplc="0F54720C" w:tentative="1">
      <w:start w:val="1"/>
      <w:numFmt w:val="lowerRoman"/>
      <w:lvlText w:val="%3."/>
      <w:lvlJc w:val="right"/>
      <w:pPr>
        <w:tabs>
          <w:tab w:val="num" w:pos="2160"/>
        </w:tabs>
        <w:ind w:left="2160" w:hanging="180"/>
      </w:pPr>
    </w:lvl>
    <w:lvl w:ilvl="3" w:tplc="B2029FC8" w:tentative="1">
      <w:start w:val="1"/>
      <w:numFmt w:val="decimal"/>
      <w:lvlText w:val="%4."/>
      <w:lvlJc w:val="left"/>
      <w:pPr>
        <w:tabs>
          <w:tab w:val="num" w:pos="2880"/>
        </w:tabs>
        <w:ind w:left="2880" w:hanging="360"/>
      </w:pPr>
    </w:lvl>
    <w:lvl w:ilvl="4" w:tplc="6BDA1278" w:tentative="1">
      <w:start w:val="1"/>
      <w:numFmt w:val="lowerLetter"/>
      <w:lvlText w:val="%5."/>
      <w:lvlJc w:val="left"/>
      <w:pPr>
        <w:tabs>
          <w:tab w:val="num" w:pos="3600"/>
        </w:tabs>
        <w:ind w:left="3600" w:hanging="360"/>
      </w:pPr>
    </w:lvl>
    <w:lvl w:ilvl="5" w:tplc="0B109F6A" w:tentative="1">
      <w:start w:val="1"/>
      <w:numFmt w:val="lowerRoman"/>
      <w:lvlText w:val="%6."/>
      <w:lvlJc w:val="right"/>
      <w:pPr>
        <w:tabs>
          <w:tab w:val="num" w:pos="4320"/>
        </w:tabs>
        <w:ind w:left="4320" w:hanging="180"/>
      </w:pPr>
    </w:lvl>
    <w:lvl w:ilvl="6" w:tplc="2856D814" w:tentative="1">
      <w:start w:val="1"/>
      <w:numFmt w:val="decimal"/>
      <w:lvlText w:val="%7."/>
      <w:lvlJc w:val="left"/>
      <w:pPr>
        <w:tabs>
          <w:tab w:val="num" w:pos="5040"/>
        </w:tabs>
        <w:ind w:left="5040" w:hanging="360"/>
      </w:pPr>
    </w:lvl>
    <w:lvl w:ilvl="7" w:tplc="FA9499CE" w:tentative="1">
      <w:start w:val="1"/>
      <w:numFmt w:val="lowerLetter"/>
      <w:lvlText w:val="%8."/>
      <w:lvlJc w:val="left"/>
      <w:pPr>
        <w:tabs>
          <w:tab w:val="num" w:pos="5760"/>
        </w:tabs>
        <w:ind w:left="5760" w:hanging="360"/>
      </w:pPr>
    </w:lvl>
    <w:lvl w:ilvl="8" w:tplc="E1C832B4" w:tentative="1">
      <w:start w:val="1"/>
      <w:numFmt w:val="lowerRoman"/>
      <w:lvlText w:val="%9."/>
      <w:lvlJc w:val="right"/>
      <w:pPr>
        <w:tabs>
          <w:tab w:val="num" w:pos="6480"/>
        </w:tabs>
        <w:ind w:left="6480" w:hanging="180"/>
      </w:p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5" w15:restartNumberingAfterBreak="0">
    <w:nsid w:val="42EE6F25"/>
    <w:multiLevelType w:val="hybridMultilevel"/>
    <w:tmpl w:val="46BAE16A"/>
    <w:lvl w:ilvl="0" w:tplc="41303DEE">
      <w:start w:val="11"/>
      <w:numFmt w:val="decimal"/>
      <w:lvlText w:val="%1."/>
      <w:lvlJc w:val="left"/>
      <w:pPr>
        <w:tabs>
          <w:tab w:val="num" w:pos="900"/>
        </w:tabs>
        <w:ind w:left="900" w:hanging="540"/>
      </w:pPr>
      <w:rPr>
        <w:rFonts w:hint="default"/>
      </w:rPr>
    </w:lvl>
    <w:lvl w:ilvl="1" w:tplc="656A20AE" w:tentative="1">
      <w:start w:val="1"/>
      <w:numFmt w:val="lowerLetter"/>
      <w:lvlText w:val="%2."/>
      <w:lvlJc w:val="left"/>
      <w:pPr>
        <w:tabs>
          <w:tab w:val="num" w:pos="1440"/>
        </w:tabs>
        <w:ind w:left="1440" w:hanging="360"/>
      </w:pPr>
    </w:lvl>
    <w:lvl w:ilvl="2" w:tplc="0FD609BE" w:tentative="1">
      <w:start w:val="1"/>
      <w:numFmt w:val="lowerRoman"/>
      <w:lvlText w:val="%3."/>
      <w:lvlJc w:val="right"/>
      <w:pPr>
        <w:tabs>
          <w:tab w:val="num" w:pos="2160"/>
        </w:tabs>
        <w:ind w:left="2160" w:hanging="180"/>
      </w:pPr>
    </w:lvl>
    <w:lvl w:ilvl="3" w:tplc="FA427DB0" w:tentative="1">
      <w:start w:val="1"/>
      <w:numFmt w:val="decimal"/>
      <w:lvlText w:val="%4."/>
      <w:lvlJc w:val="left"/>
      <w:pPr>
        <w:tabs>
          <w:tab w:val="num" w:pos="2880"/>
        </w:tabs>
        <w:ind w:left="2880" w:hanging="360"/>
      </w:pPr>
    </w:lvl>
    <w:lvl w:ilvl="4" w:tplc="6338F202" w:tentative="1">
      <w:start w:val="1"/>
      <w:numFmt w:val="lowerLetter"/>
      <w:lvlText w:val="%5."/>
      <w:lvlJc w:val="left"/>
      <w:pPr>
        <w:tabs>
          <w:tab w:val="num" w:pos="3600"/>
        </w:tabs>
        <w:ind w:left="3600" w:hanging="360"/>
      </w:pPr>
    </w:lvl>
    <w:lvl w:ilvl="5" w:tplc="E018BC2E" w:tentative="1">
      <w:start w:val="1"/>
      <w:numFmt w:val="lowerRoman"/>
      <w:lvlText w:val="%6."/>
      <w:lvlJc w:val="right"/>
      <w:pPr>
        <w:tabs>
          <w:tab w:val="num" w:pos="4320"/>
        </w:tabs>
        <w:ind w:left="4320" w:hanging="180"/>
      </w:pPr>
    </w:lvl>
    <w:lvl w:ilvl="6" w:tplc="CE3E99EA" w:tentative="1">
      <w:start w:val="1"/>
      <w:numFmt w:val="decimal"/>
      <w:lvlText w:val="%7."/>
      <w:lvlJc w:val="left"/>
      <w:pPr>
        <w:tabs>
          <w:tab w:val="num" w:pos="5040"/>
        </w:tabs>
        <w:ind w:left="5040" w:hanging="360"/>
      </w:pPr>
    </w:lvl>
    <w:lvl w:ilvl="7" w:tplc="20EEC8D2" w:tentative="1">
      <w:start w:val="1"/>
      <w:numFmt w:val="lowerLetter"/>
      <w:lvlText w:val="%8."/>
      <w:lvlJc w:val="left"/>
      <w:pPr>
        <w:tabs>
          <w:tab w:val="num" w:pos="5760"/>
        </w:tabs>
        <w:ind w:left="5760" w:hanging="360"/>
      </w:pPr>
    </w:lvl>
    <w:lvl w:ilvl="8" w:tplc="D862D720" w:tentative="1">
      <w:start w:val="1"/>
      <w:numFmt w:val="lowerRoman"/>
      <w:lvlText w:val="%9."/>
      <w:lvlJc w:val="right"/>
      <w:pPr>
        <w:tabs>
          <w:tab w:val="num" w:pos="6480"/>
        </w:tabs>
        <w:ind w:left="6480" w:hanging="180"/>
      </w:pPr>
    </w:lvl>
  </w:abstractNum>
  <w:abstractNum w:abstractNumId="1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15:restartNumberingAfterBreak="0">
    <w:nsid w:val="7B6A767E"/>
    <w:multiLevelType w:val="hybridMultilevel"/>
    <w:tmpl w:val="1A9E6176"/>
    <w:lvl w:ilvl="0" w:tplc="A61AB5E2">
      <w:start w:val="11"/>
      <w:numFmt w:val="decimal"/>
      <w:lvlText w:val="%1."/>
      <w:lvlJc w:val="left"/>
      <w:pPr>
        <w:tabs>
          <w:tab w:val="num" w:pos="900"/>
        </w:tabs>
        <w:ind w:left="900" w:hanging="540"/>
      </w:pPr>
      <w:rPr>
        <w:rFonts w:hint="default"/>
      </w:rPr>
    </w:lvl>
    <w:lvl w:ilvl="1" w:tplc="16E00D3A" w:tentative="1">
      <w:start w:val="1"/>
      <w:numFmt w:val="lowerLetter"/>
      <w:lvlText w:val="%2."/>
      <w:lvlJc w:val="left"/>
      <w:pPr>
        <w:tabs>
          <w:tab w:val="num" w:pos="1440"/>
        </w:tabs>
        <w:ind w:left="1440" w:hanging="360"/>
      </w:pPr>
    </w:lvl>
    <w:lvl w:ilvl="2" w:tplc="BF665E62" w:tentative="1">
      <w:start w:val="1"/>
      <w:numFmt w:val="lowerRoman"/>
      <w:lvlText w:val="%3."/>
      <w:lvlJc w:val="right"/>
      <w:pPr>
        <w:tabs>
          <w:tab w:val="num" w:pos="2160"/>
        </w:tabs>
        <w:ind w:left="2160" w:hanging="180"/>
      </w:pPr>
    </w:lvl>
    <w:lvl w:ilvl="3" w:tplc="4FFAAE96" w:tentative="1">
      <w:start w:val="1"/>
      <w:numFmt w:val="decimal"/>
      <w:lvlText w:val="%4."/>
      <w:lvlJc w:val="left"/>
      <w:pPr>
        <w:tabs>
          <w:tab w:val="num" w:pos="2880"/>
        </w:tabs>
        <w:ind w:left="2880" w:hanging="360"/>
      </w:pPr>
    </w:lvl>
    <w:lvl w:ilvl="4" w:tplc="32F08536" w:tentative="1">
      <w:start w:val="1"/>
      <w:numFmt w:val="lowerLetter"/>
      <w:lvlText w:val="%5."/>
      <w:lvlJc w:val="left"/>
      <w:pPr>
        <w:tabs>
          <w:tab w:val="num" w:pos="3600"/>
        </w:tabs>
        <w:ind w:left="3600" w:hanging="360"/>
      </w:pPr>
    </w:lvl>
    <w:lvl w:ilvl="5" w:tplc="C744EF30" w:tentative="1">
      <w:start w:val="1"/>
      <w:numFmt w:val="lowerRoman"/>
      <w:lvlText w:val="%6."/>
      <w:lvlJc w:val="right"/>
      <w:pPr>
        <w:tabs>
          <w:tab w:val="num" w:pos="4320"/>
        </w:tabs>
        <w:ind w:left="4320" w:hanging="180"/>
      </w:pPr>
    </w:lvl>
    <w:lvl w:ilvl="6" w:tplc="A91ADEF0" w:tentative="1">
      <w:start w:val="1"/>
      <w:numFmt w:val="decimal"/>
      <w:lvlText w:val="%7."/>
      <w:lvlJc w:val="left"/>
      <w:pPr>
        <w:tabs>
          <w:tab w:val="num" w:pos="5040"/>
        </w:tabs>
        <w:ind w:left="5040" w:hanging="360"/>
      </w:pPr>
    </w:lvl>
    <w:lvl w:ilvl="7" w:tplc="260CE59C" w:tentative="1">
      <w:start w:val="1"/>
      <w:numFmt w:val="lowerLetter"/>
      <w:lvlText w:val="%8."/>
      <w:lvlJc w:val="left"/>
      <w:pPr>
        <w:tabs>
          <w:tab w:val="num" w:pos="5760"/>
        </w:tabs>
        <w:ind w:left="5760" w:hanging="360"/>
      </w:pPr>
    </w:lvl>
    <w:lvl w:ilvl="8" w:tplc="2B1069B4" w:tentative="1">
      <w:start w:val="1"/>
      <w:numFmt w:val="lowerRoman"/>
      <w:lvlText w:val="%9."/>
      <w:lvlJc w:val="right"/>
      <w:pPr>
        <w:tabs>
          <w:tab w:val="num" w:pos="6480"/>
        </w:tabs>
        <w:ind w:left="6480" w:hanging="180"/>
      </w:pPr>
    </w:lvl>
  </w:abstractNum>
  <w:num w:numId="1" w16cid:durableId="801458775">
    <w:abstractNumId w:val="6"/>
  </w:num>
  <w:num w:numId="2" w16cid:durableId="1235244147">
    <w:abstractNumId w:val="5"/>
  </w:num>
  <w:num w:numId="3" w16cid:durableId="2089695202">
    <w:abstractNumId w:val="9"/>
  </w:num>
  <w:num w:numId="4" w16cid:durableId="1949656124">
    <w:abstractNumId w:val="7"/>
  </w:num>
  <w:num w:numId="5" w16cid:durableId="522790210">
    <w:abstractNumId w:val="8"/>
  </w:num>
  <w:num w:numId="6" w16cid:durableId="1488787923">
    <w:abstractNumId w:val="3"/>
  </w:num>
  <w:num w:numId="7" w16cid:durableId="1664747198">
    <w:abstractNumId w:val="2"/>
  </w:num>
  <w:num w:numId="8" w16cid:durableId="655449923">
    <w:abstractNumId w:val="0"/>
  </w:num>
  <w:num w:numId="9" w16cid:durableId="1481187024">
    <w:abstractNumId w:val="1"/>
  </w:num>
  <w:num w:numId="10" w16cid:durableId="1571576884">
    <w:abstractNumId w:val="4"/>
  </w:num>
  <w:num w:numId="11" w16cid:durableId="533470463">
    <w:abstractNumId w:val="13"/>
  </w:num>
  <w:num w:numId="12" w16cid:durableId="61416812">
    <w:abstractNumId w:val="11"/>
  </w:num>
  <w:num w:numId="13" w16cid:durableId="1384213742">
    <w:abstractNumId w:val="16"/>
  </w:num>
  <w:num w:numId="14" w16cid:durableId="1664778013">
    <w:abstractNumId w:val="12"/>
  </w:num>
  <w:num w:numId="15" w16cid:durableId="1900944291">
    <w:abstractNumId w:val="14"/>
  </w:num>
  <w:num w:numId="16" w16cid:durableId="460196070">
    <w:abstractNumId w:val="10"/>
  </w:num>
  <w:num w:numId="17" w16cid:durableId="234509118">
    <w:abstractNumId w:val="17"/>
  </w:num>
  <w:num w:numId="18" w16cid:durableId="459542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31745"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FE4DAA"/>
    <w:rsid w:val="00007EAF"/>
    <w:rsid w:val="00011675"/>
    <w:rsid w:val="0002716E"/>
    <w:rsid w:val="000273D2"/>
    <w:rsid w:val="000323AF"/>
    <w:rsid w:val="000324FC"/>
    <w:rsid w:val="000338D7"/>
    <w:rsid w:val="00034B60"/>
    <w:rsid w:val="0003621C"/>
    <w:rsid w:val="00036984"/>
    <w:rsid w:val="00040424"/>
    <w:rsid w:val="00041A0B"/>
    <w:rsid w:val="0004510E"/>
    <w:rsid w:val="0004663E"/>
    <w:rsid w:val="000507BE"/>
    <w:rsid w:val="000535C0"/>
    <w:rsid w:val="00063CDB"/>
    <w:rsid w:val="00065026"/>
    <w:rsid w:val="0006556C"/>
    <w:rsid w:val="00075B34"/>
    <w:rsid w:val="00084C5C"/>
    <w:rsid w:val="0008792F"/>
    <w:rsid w:val="00091365"/>
    <w:rsid w:val="000A297F"/>
    <w:rsid w:val="000B3780"/>
    <w:rsid w:val="000C09E7"/>
    <w:rsid w:val="000C0C6F"/>
    <w:rsid w:val="000D3224"/>
    <w:rsid w:val="000E0C86"/>
    <w:rsid w:val="000F3CCB"/>
    <w:rsid w:val="000F4839"/>
    <w:rsid w:val="000F6CCD"/>
    <w:rsid w:val="000F7325"/>
    <w:rsid w:val="0010504B"/>
    <w:rsid w:val="00107F7E"/>
    <w:rsid w:val="001261A6"/>
    <w:rsid w:val="0012700C"/>
    <w:rsid w:val="001311CB"/>
    <w:rsid w:val="001341F1"/>
    <w:rsid w:val="00134964"/>
    <w:rsid w:val="00152296"/>
    <w:rsid w:val="0016640B"/>
    <w:rsid w:val="00171C06"/>
    <w:rsid w:val="00183D21"/>
    <w:rsid w:val="00184A6C"/>
    <w:rsid w:val="00190860"/>
    <w:rsid w:val="00193D6A"/>
    <w:rsid w:val="0019551A"/>
    <w:rsid w:val="001A09D3"/>
    <w:rsid w:val="001A2FE8"/>
    <w:rsid w:val="001A489C"/>
    <w:rsid w:val="001A52F4"/>
    <w:rsid w:val="001A79DE"/>
    <w:rsid w:val="001B00DE"/>
    <w:rsid w:val="001B520B"/>
    <w:rsid w:val="001B7E3D"/>
    <w:rsid w:val="001D457A"/>
    <w:rsid w:val="001D6C42"/>
    <w:rsid w:val="001D7304"/>
    <w:rsid w:val="001E3B4C"/>
    <w:rsid w:val="001F0410"/>
    <w:rsid w:val="001F1383"/>
    <w:rsid w:val="001F1CC5"/>
    <w:rsid w:val="001F5E0B"/>
    <w:rsid w:val="002000FC"/>
    <w:rsid w:val="002115FF"/>
    <w:rsid w:val="002150C2"/>
    <w:rsid w:val="00216D5D"/>
    <w:rsid w:val="0023423F"/>
    <w:rsid w:val="00236E60"/>
    <w:rsid w:val="00255BBE"/>
    <w:rsid w:val="00263138"/>
    <w:rsid w:val="002642AF"/>
    <w:rsid w:val="0027085A"/>
    <w:rsid w:val="00274543"/>
    <w:rsid w:val="002754C4"/>
    <w:rsid w:val="00282794"/>
    <w:rsid w:val="00286371"/>
    <w:rsid w:val="002874A4"/>
    <w:rsid w:val="002941E0"/>
    <w:rsid w:val="002A12CB"/>
    <w:rsid w:val="002A2768"/>
    <w:rsid w:val="002A673E"/>
    <w:rsid w:val="002A6B6E"/>
    <w:rsid w:val="002B38CD"/>
    <w:rsid w:val="002B5341"/>
    <w:rsid w:val="002C185B"/>
    <w:rsid w:val="002C1C83"/>
    <w:rsid w:val="002C4B8A"/>
    <w:rsid w:val="002C5208"/>
    <w:rsid w:val="002C7398"/>
    <w:rsid w:val="002D3A05"/>
    <w:rsid w:val="002D3D4E"/>
    <w:rsid w:val="002D7F88"/>
    <w:rsid w:val="002E061B"/>
    <w:rsid w:val="002F533F"/>
    <w:rsid w:val="002F55BB"/>
    <w:rsid w:val="002F7047"/>
    <w:rsid w:val="00307CF9"/>
    <w:rsid w:val="00313E19"/>
    <w:rsid w:val="00314BB1"/>
    <w:rsid w:val="0031604B"/>
    <w:rsid w:val="003230AC"/>
    <w:rsid w:val="00327FF7"/>
    <w:rsid w:val="0033087D"/>
    <w:rsid w:val="00336C7F"/>
    <w:rsid w:val="00341EDD"/>
    <w:rsid w:val="003521EC"/>
    <w:rsid w:val="00353BF6"/>
    <w:rsid w:val="003572C0"/>
    <w:rsid w:val="003716DC"/>
    <w:rsid w:val="00371D40"/>
    <w:rsid w:val="00376EF4"/>
    <w:rsid w:val="003A0BEB"/>
    <w:rsid w:val="003B5C2F"/>
    <w:rsid w:val="003C714F"/>
    <w:rsid w:val="003D1745"/>
    <w:rsid w:val="003E1214"/>
    <w:rsid w:val="003E4D22"/>
    <w:rsid w:val="003F28BD"/>
    <w:rsid w:val="00401A0A"/>
    <w:rsid w:val="00406644"/>
    <w:rsid w:val="004069D5"/>
    <w:rsid w:val="00411589"/>
    <w:rsid w:val="004232CC"/>
    <w:rsid w:val="0042462B"/>
    <w:rsid w:val="004350EC"/>
    <w:rsid w:val="00462197"/>
    <w:rsid w:val="00471988"/>
    <w:rsid w:val="00484286"/>
    <w:rsid w:val="004A0EA9"/>
    <w:rsid w:val="004A365B"/>
    <w:rsid w:val="004A67BF"/>
    <w:rsid w:val="004B5CFF"/>
    <w:rsid w:val="004D1384"/>
    <w:rsid w:val="004D3267"/>
    <w:rsid w:val="004D3661"/>
    <w:rsid w:val="004D7129"/>
    <w:rsid w:val="004E2CE1"/>
    <w:rsid w:val="004E6C22"/>
    <w:rsid w:val="004F4A38"/>
    <w:rsid w:val="005029AD"/>
    <w:rsid w:val="005039BF"/>
    <w:rsid w:val="005078FF"/>
    <w:rsid w:val="00523AD7"/>
    <w:rsid w:val="00525982"/>
    <w:rsid w:val="005301D5"/>
    <w:rsid w:val="005371F1"/>
    <w:rsid w:val="00540032"/>
    <w:rsid w:val="005413EC"/>
    <w:rsid w:val="005419AF"/>
    <w:rsid w:val="00555DF8"/>
    <w:rsid w:val="00557F77"/>
    <w:rsid w:val="00563CB7"/>
    <w:rsid w:val="005751BC"/>
    <w:rsid w:val="00575255"/>
    <w:rsid w:val="00580568"/>
    <w:rsid w:val="00585B42"/>
    <w:rsid w:val="00585CB6"/>
    <w:rsid w:val="005861A8"/>
    <w:rsid w:val="00586811"/>
    <w:rsid w:val="0059485F"/>
    <w:rsid w:val="005B2EFB"/>
    <w:rsid w:val="005B4439"/>
    <w:rsid w:val="005B681A"/>
    <w:rsid w:val="005C1723"/>
    <w:rsid w:val="005C21F6"/>
    <w:rsid w:val="005E2D75"/>
    <w:rsid w:val="005E3147"/>
    <w:rsid w:val="005E63E0"/>
    <w:rsid w:val="005F190C"/>
    <w:rsid w:val="005F2001"/>
    <w:rsid w:val="005F44AB"/>
    <w:rsid w:val="00600CD8"/>
    <w:rsid w:val="00603E6A"/>
    <w:rsid w:val="00605F7E"/>
    <w:rsid w:val="0060645F"/>
    <w:rsid w:val="00610F90"/>
    <w:rsid w:val="00614C36"/>
    <w:rsid w:val="00616F56"/>
    <w:rsid w:val="00631AC4"/>
    <w:rsid w:val="00632B45"/>
    <w:rsid w:val="006618B3"/>
    <w:rsid w:val="00665260"/>
    <w:rsid w:val="006709CB"/>
    <w:rsid w:val="00670C18"/>
    <w:rsid w:val="00673CA6"/>
    <w:rsid w:val="006765CF"/>
    <w:rsid w:val="006A1B22"/>
    <w:rsid w:val="006A2C3A"/>
    <w:rsid w:val="006A6D54"/>
    <w:rsid w:val="006B16B4"/>
    <w:rsid w:val="006B2628"/>
    <w:rsid w:val="006B4B1F"/>
    <w:rsid w:val="006B6C1D"/>
    <w:rsid w:val="006C46FA"/>
    <w:rsid w:val="006E5F26"/>
    <w:rsid w:val="006E7D03"/>
    <w:rsid w:val="006F12A1"/>
    <w:rsid w:val="006F7799"/>
    <w:rsid w:val="007013CF"/>
    <w:rsid w:val="00703F55"/>
    <w:rsid w:val="00705704"/>
    <w:rsid w:val="00706C96"/>
    <w:rsid w:val="007109BC"/>
    <w:rsid w:val="00726A31"/>
    <w:rsid w:val="00733607"/>
    <w:rsid w:val="007348D7"/>
    <w:rsid w:val="0073723A"/>
    <w:rsid w:val="007411D6"/>
    <w:rsid w:val="00744E29"/>
    <w:rsid w:val="007500EB"/>
    <w:rsid w:val="00750EEA"/>
    <w:rsid w:val="0075218D"/>
    <w:rsid w:val="00752D27"/>
    <w:rsid w:val="00755769"/>
    <w:rsid w:val="00762214"/>
    <w:rsid w:val="00764362"/>
    <w:rsid w:val="00766F12"/>
    <w:rsid w:val="0077725E"/>
    <w:rsid w:val="007917CE"/>
    <w:rsid w:val="00794961"/>
    <w:rsid w:val="007A35C8"/>
    <w:rsid w:val="007A3D9D"/>
    <w:rsid w:val="007A5268"/>
    <w:rsid w:val="007D0E31"/>
    <w:rsid w:val="007D69A9"/>
    <w:rsid w:val="007E064A"/>
    <w:rsid w:val="007E468A"/>
    <w:rsid w:val="007E4F35"/>
    <w:rsid w:val="007E56A9"/>
    <w:rsid w:val="0080394F"/>
    <w:rsid w:val="00805B90"/>
    <w:rsid w:val="00805EF4"/>
    <w:rsid w:val="008144CA"/>
    <w:rsid w:val="0081534D"/>
    <w:rsid w:val="008170AD"/>
    <w:rsid w:val="008205B6"/>
    <w:rsid w:val="00833194"/>
    <w:rsid w:val="00841BA1"/>
    <w:rsid w:val="008439A0"/>
    <w:rsid w:val="00854D35"/>
    <w:rsid w:val="00856AF8"/>
    <w:rsid w:val="00857762"/>
    <w:rsid w:val="00861057"/>
    <w:rsid w:val="00863C4E"/>
    <w:rsid w:val="00865E11"/>
    <w:rsid w:val="00870E5F"/>
    <w:rsid w:val="00875CE6"/>
    <w:rsid w:val="00877855"/>
    <w:rsid w:val="00881473"/>
    <w:rsid w:val="00892A12"/>
    <w:rsid w:val="0089438C"/>
    <w:rsid w:val="008A08FE"/>
    <w:rsid w:val="008A7F5E"/>
    <w:rsid w:val="008B1FB2"/>
    <w:rsid w:val="008B23D0"/>
    <w:rsid w:val="008B5CA8"/>
    <w:rsid w:val="008C0C38"/>
    <w:rsid w:val="008C19F7"/>
    <w:rsid w:val="008C4A4C"/>
    <w:rsid w:val="008C65B6"/>
    <w:rsid w:val="008C7E0E"/>
    <w:rsid w:val="008D16FB"/>
    <w:rsid w:val="008E08F2"/>
    <w:rsid w:val="008E278F"/>
    <w:rsid w:val="008E795F"/>
    <w:rsid w:val="008E7CA3"/>
    <w:rsid w:val="008F1265"/>
    <w:rsid w:val="008F3A6B"/>
    <w:rsid w:val="009018DA"/>
    <w:rsid w:val="00915089"/>
    <w:rsid w:val="00927E62"/>
    <w:rsid w:val="00937CAF"/>
    <w:rsid w:val="009475E8"/>
    <w:rsid w:val="00957810"/>
    <w:rsid w:val="009620EA"/>
    <w:rsid w:val="00963F24"/>
    <w:rsid w:val="00964A96"/>
    <w:rsid w:val="00966698"/>
    <w:rsid w:val="00977B36"/>
    <w:rsid w:val="00982406"/>
    <w:rsid w:val="009A051D"/>
    <w:rsid w:val="009A2630"/>
    <w:rsid w:val="009A2D0F"/>
    <w:rsid w:val="009B4D68"/>
    <w:rsid w:val="009B5489"/>
    <w:rsid w:val="009C0E27"/>
    <w:rsid w:val="009C205C"/>
    <w:rsid w:val="009C3F2A"/>
    <w:rsid w:val="009D0BC6"/>
    <w:rsid w:val="009D24D8"/>
    <w:rsid w:val="009E5AAA"/>
    <w:rsid w:val="009F0B7E"/>
    <w:rsid w:val="009F7E15"/>
    <w:rsid w:val="00A2280B"/>
    <w:rsid w:val="00A270C3"/>
    <w:rsid w:val="00A30F1D"/>
    <w:rsid w:val="00A33343"/>
    <w:rsid w:val="00A37025"/>
    <w:rsid w:val="00A432A1"/>
    <w:rsid w:val="00A459ED"/>
    <w:rsid w:val="00A52DAC"/>
    <w:rsid w:val="00A56030"/>
    <w:rsid w:val="00A6647F"/>
    <w:rsid w:val="00A71DD1"/>
    <w:rsid w:val="00A74B36"/>
    <w:rsid w:val="00A80456"/>
    <w:rsid w:val="00A8194E"/>
    <w:rsid w:val="00A81DD3"/>
    <w:rsid w:val="00A84479"/>
    <w:rsid w:val="00A863B7"/>
    <w:rsid w:val="00A865F5"/>
    <w:rsid w:val="00A90D7A"/>
    <w:rsid w:val="00A920A9"/>
    <w:rsid w:val="00A95E12"/>
    <w:rsid w:val="00AA4F06"/>
    <w:rsid w:val="00AA5D53"/>
    <w:rsid w:val="00AA67A6"/>
    <w:rsid w:val="00AB0D33"/>
    <w:rsid w:val="00AC58AF"/>
    <w:rsid w:val="00AD32A3"/>
    <w:rsid w:val="00AD5D2E"/>
    <w:rsid w:val="00AE2743"/>
    <w:rsid w:val="00AE6876"/>
    <w:rsid w:val="00AF49F9"/>
    <w:rsid w:val="00AF700E"/>
    <w:rsid w:val="00B03D2A"/>
    <w:rsid w:val="00B05B57"/>
    <w:rsid w:val="00B10B1B"/>
    <w:rsid w:val="00B21041"/>
    <w:rsid w:val="00B30C0F"/>
    <w:rsid w:val="00B51B6F"/>
    <w:rsid w:val="00B51C3F"/>
    <w:rsid w:val="00B652DC"/>
    <w:rsid w:val="00B70282"/>
    <w:rsid w:val="00B71FFF"/>
    <w:rsid w:val="00B74931"/>
    <w:rsid w:val="00B75870"/>
    <w:rsid w:val="00B86B22"/>
    <w:rsid w:val="00B94DA2"/>
    <w:rsid w:val="00BA4805"/>
    <w:rsid w:val="00BA76A9"/>
    <w:rsid w:val="00BB11C5"/>
    <w:rsid w:val="00BB14FD"/>
    <w:rsid w:val="00BC5380"/>
    <w:rsid w:val="00BD75C1"/>
    <w:rsid w:val="00BE1D7E"/>
    <w:rsid w:val="00BE46E3"/>
    <w:rsid w:val="00BF6C32"/>
    <w:rsid w:val="00C03C2A"/>
    <w:rsid w:val="00C05D80"/>
    <w:rsid w:val="00C0687A"/>
    <w:rsid w:val="00C17D3E"/>
    <w:rsid w:val="00C20618"/>
    <w:rsid w:val="00C20E80"/>
    <w:rsid w:val="00C22F0F"/>
    <w:rsid w:val="00C30B15"/>
    <w:rsid w:val="00C33705"/>
    <w:rsid w:val="00C36075"/>
    <w:rsid w:val="00C47B99"/>
    <w:rsid w:val="00C60A6D"/>
    <w:rsid w:val="00C726F0"/>
    <w:rsid w:val="00C73212"/>
    <w:rsid w:val="00C73FAD"/>
    <w:rsid w:val="00C912E4"/>
    <w:rsid w:val="00C92CE2"/>
    <w:rsid w:val="00CA1116"/>
    <w:rsid w:val="00CA24AB"/>
    <w:rsid w:val="00CA473C"/>
    <w:rsid w:val="00CA4F22"/>
    <w:rsid w:val="00CB13CD"/>
    <w:rsid w:val="00CB3086"/>
    <w:rsid w:val="00CC1077"/>
    <w:rsid w:val="00CC3217"/>
    <w:rsid w:val="00CC519D"/>
    <w:rsid w:val="00CD7144"/>
    <w:rsid w:val="00CD7148"/>
    <w:rsid w:val="00CD79DE"/>
    <w:rsid w:val="00CD7C94"/>
    <w:rsid w:val="00CE2678"/>
    <w:rsid w:val="00CE26E5"/>
    <w:rsid w:val="00CE3F1E"/>
    <w:rsid w:val="00CF15A5"/>
    <w:rsid w:val="00CF7BDE"/>
    <w:rsid w:val="00D0117C"/>
    <w:rsid w:val="00D0228C"/>
    <w:rsid w:val="00D0658D"/>
    <w:rsid w:val="00D0797C"/>
    <w:rsid w:val="00D127AD"/>
    <w:rsid w:val="00D12EED"/>
    <w:rsid w:val="00D130F6"/>
    <w:rsid w:val="00D1669B"/>
    <w:rsid w:val="00D2683F"/>
    <w:rsid w:val="00D402CC"/>
    <w:rsid w:val="00D43F06"/>
    <w:rsid w:val="00D463E7"/>
    <w:rsid w:val="00D56803"/>
    <w:rsid w:val="00D56A3C"/>
    <w:rsid w:val="00D6113F"/>
    <w:rsid w:val="00D65792"/>
    <w:rsid w:val="00D669F1"/>
    <w:rsid w:val="00D67142"/>
    <w:rsid w:val="00D67DA4"/>
    <w:rsid w:val="00D70515"/>
    <w:rsid w:val="00D7172A"/>
    <w:rsid w:val="00D743EB"/>
    <w:rsid w:val="00D80952"/>
    <w:rsid w:val="00D83789"/>
    <w:rsid w:val="00DB2F19"/>
    <w:rsid w:val="00DC15E5"/>
    <w:rsid w:val="00DC662C"/>
    <w:rsid w:val="00DD0AAC"/>
    <w:rsid w:val="00DD4A6C"/>
    <w:rsid w:val="00DD6B49"/>
    <w:rsid w:val="00DF4889"/>
    <w:rsid w:val="00E06334"/>
    <w:rsid w:val="00E153B8"/>
    <w:rsid w:val="00E15474"/>
    <w:rsid w:val="00E21BF4"/>
    <w:rsid w:val="00E23312"/>
    <w:rsid w:val="00E239DF"/>
    <w:rsid w:val="00E24A29"/>
    <w:rsid w:val="00E2578B"/>
    <w:rsid w:val="00E31D27"/>
    <w:rsid w:val="00E3497B"/>
    <w:rsid w:val="00E409B8"/>
    <w:rsid w:val="00E41258"/>
    <w:rsid w:val="00E4374B"/>
    <w:rsid w:val="00E44391"/>
    <w:rsid w:val="00E52066"/>
    <w:rsid w:val="00E55F58"/>
    <w:rsid w:val="00E56879"/>
    <w:rsid w:val="00E56EF0"/>
    <w:rsid w:val="00E60B68"/>
    <w:rsid w:val="00E62992"/>
    <w:rsid w:val="00E66FD5"/>
    <w:rsid w:val="00E760C3"/>
    <w:rsid w:val="00E7738C"/>
    <w:rsid w:val="00E83638"/>
    <w:rsid w:val="00E85EDC"/>
    <w:rsid w:val="00E944DC"/>
    <w:rsid w:val="00E9543A"/>
    <w:rsid w:val="00E97282"/>
    <w:rsid w:val="00EB04AD"/>
    <w:rsid w:val="00EB4C54"/>
    <w:rsid w:val="00EC18D4"/>
    <w:rsid w:val="00EC70CC"/>
    <w:rsid w:val="00EC77B6"/>
    <w:rsid w:val="00ED2719"/>
    <w:rsid w:val="00EE235D"/>
    <w:rsid w:val="00EE756D"/>
    <w:rsid w:val="00F0058B"/>
    <w:rsid w:val="00F00716"/>
    <w:rsid w:val="00F11C76"/>
    <w:rsid w:val="00F1400C"/>
    <w:rsid w:val="00F275C9"/>
    <w:rsid w:val="00F37385"/>
    <w:rsid w:val="00F406B3"/>
    <w:rsid w:val="00F43D4D"/>
    <w:rsid w:val="00F45649"/>
    <w:rsid w:val="00F52026"/>
    <w:rsid w:val="00F52593"/>
    <w:rsid w:val="00F6733B"/>
    <w:rsid w:val="00F760EA"/>
    <w:rsid w:val="00F83F51"/>
    <w:rsid w:val="00F87295"/>
    <w:rsid w:val="00F940EA"/>
    <w:rsid w:val="00F96A98"/>
    <w:rsid w:val="00FB20A9"/>
    <w:rsid w:val="00FB5087"/>
    <w:rsid w:val="00FC0D62"/>
    <w:rsid w:val="00FC14E8"/>
    <w:rsid w:val="00FC1F00"/>
    <w:rsid w:val="00FC6A93"/>
    <w:rsid w:val="00FD76C9"/>
    <w:rsid w:val="00FE02A3"/>
    <w:rsid w:val="00FE0853"/>
    <w:rsid w:val="00FE4319"/>
    <w:rsid w:val="00FE4DAA"/>
    <w:rsid w:val="00FE5A91"/>
    <w:rsid w:val="00FF57CA"/>
    <w:rsid w:val="00FF5D3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fill="f" fillcolor="#f49100" strokecolor="#f49100">
      <v:fill color="#f49100" on="f"/>
      <v:stroke color="#f49100"/>
      <o:colormru v:ext="edit" colors="#f49100,#8f9286"/>
    </o:shapedefaults>
    <o:shapelayout v:ext="edit">
      <o:idmap v:ext="edit" data="1"/>
    </o:shapelayout>
  </w:shapeDefaults>
  <w:decimalSymbol w:val="."/>
  <w:listSeparator w:val=","/>
  <w14:docId w14:val="41E05CA8"/>
  <w15:docId w15:val="{85C7C731-95CE-4ECE-89F5-8F8978F58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0A297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0A297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0A297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0A297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A297F"/>
    <w:pPr>
      <w:tabs>
        <w:tab w:val="center" w:pos="4536"/>
        <w:tab w:val="right" w:pos="9072"/>
      </w:tabs>
    </w:pPr>
  </w:style>
  <w:style w:type="character" w:customStyle="1" w:styleId="AAAddress">
    <w:name w:val="AA Address"/>
    <w:basedOn w:val="DefaultParagraphFont"/>
    <w:rsid w:val="000A297F"/>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0A297F"/>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0A297F"/>
    <w:pPr>
      <w:tabs>
        <w:tab w:val="center" w:pos="4536"/>
        <w:tab w:val="right" w:pos="9072"/>
      </w:tabs>
    </w:pPr>
  </w:style>
  <w:style w:type="paragraph" w:styleId="Caption">
    <w:name w:val="caption"/>
    <w:basedOn w:val="Normal"/>
    <w:next w:val="Normal"/>
    <w:qFormat/>
    <w:rsid w:val="000A297F"/>
    <w:rPr>
      <w:b/>
      <w:bCs/>
    </w:rPr>
  </w:style>
  <w:style w:type="paragraph" w:styleId="ListBullet">
    <w:name w:val="List Bullet"/>
    <w:basedOn w:val="Normal"/>
    <w:rsid w:val="000A297F"/>
    <w:pPr>
      <w:numPr>
        <w:numId w:val="3"/>
      </w:numPr>
      <w:tabs>
        <w:tab w:val="clear" w:pos="360"/>
        <w:tab w:val="left" w:pos="284"/>
      </w:tabs>
      <w:ind w:left="284" w:hanging="284"/>
    </w:pPr>
  </w:style>
  <w:style w:type="paragraph" w:styleId="ListBullet2">
    <w:name w:val="List Bullet 2"/>
    <w:basedOn w:val="Normal"/>
    <w:rsid w:val="000A297F"/>
    <w:pPr>
      <w:numPr>
        <w:numId w:val="4"/>
      </w:numPr>
      <w:tabs>
        <w:tab w:val="clear" w:pos="643"/>
        <w:tab w:val="left" w:pos="567"/>
      </w:tabs>
      <w:ind w:left="851" w:hanging="284"/>
    </w:pPr>
  </w:style>
  <w:style w:type="paragraph" w:styleId="ListBullet3">
    <w:name w:val="List Bullet 3"/>
    <w:basedOn w:val="Normal"/>
    <w:rsid w:val="000A297F"/>
    <w:pPr>
      <w:numPr>
        <w:numId w:val="1"/>
      </w:numPr>
      <w:tabs>
        <w:tab w:val="clear" w:pos="926"/>
        <w:tab w:val="left" w:pos="851"/>
      </w:tabs>
      <w:ind w:left="1135" w:hanging="284"/>
    </w:pPr>
  </w:style>
  <w:style w:type="paragraph" w:styleId="ListBullet4">
    <w:name w:val="List Bullet 4"/>
    <w:basedOn w:val="Normal"/>
    <w:rsid w:val="000A297F"/>
    <w:pPr>
      <w:numPr>
        <w:numId w:val="2"/>
      </w:numPr>
      <w:tabs>
        <w:tab w:val="clear" w:pos="1209"/>
        <w:tab w:val="left" w:pos="1134"/>
      </w:tabs>
      <w:ind w:left="1418" w:hanging="284"/>
    </w:pPr>
  </w:style>
  <w:style w:type="paragraph" w:styleId="ListNumber">
    <w:name w:val="List Number"/>
    <w:basedOn w:val="Normal"/>
    <w:rsid w:val="000A297F"/>
    <w:pPr>
      <w:numPr>
        <w:numId w:val="5"/>
      </w:numPr>
      <w:tabs>
        <w:tab w:val="clear" w:pos="360"/>
        <w:tab w:val="left" w:pos="284"/>
      </w:tabs>
      <w:ind w:left="284" w:hanging="284"/>
    </w:pPr>
  </w:style>
  <w:style w:type="paragraph" w:styleId="ListNumber2">
    <w:name w:val="List Number 2"/>
    <w:basedOn w:val="Normal"/>
    <w:rsid w:val="000A297F"/>
    <w:pPr>
      <w:numPr>
        <w:numId w:val="6"/>
      </w:numPr>
      <w:tabs>
        <w:tab w:val="clear" w:pos="643"/>
        <w:tab w:val="left" w:pos="567"/>
      </w:tabs>
      <w:ind w:left="851" w:hanging="284"/>
    </w:pPr>
  </w:style>
  <w:style w:type="paragraph" w:styleId="ListNumber3">
    <w:name w:val="List Number 3"/>
    <w:basedOn w:val="Normal"/>
    <w:rsid w:val="000A297F"/>
    <w:pPr>
      <w:numPr>
        <w:numId w:val="7"/>
      </w:numPr>
      <w:tabs>
        <w:tab w:val="clear" w:pos="926"/>
        <w:tab w:val="left" w:pos="851"/>
      </w:tabs>
      <w:ind w:left="1135" w:hanging="284"/>
    </w:pPr>
  </w:style>
  <w:style w:type="paragraph" w:styleId="NormalIndent">
    <w:name w:val="Normal Indent"/>
    <w:basedOn w:val="Normal"/>
    <w:rsid w:val="000A297F"/>
    <w:pPr>
      <w:ind w:left="284"/>
    </w:pPr>
  </w:style>
  <w:style w:type="paragraph" w:customStyle="1" w:styleId="AAFrameAddress">
    <w:name w:val="AA Frame Address"/>
    <w:basedOn w:val="Heading1"/>
    <w:rsid w:val="000A297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A297F"/>
    <w:pPr>
      <w:numPr>
        <w:numId w:val="8"/>
      </w:numPr>
      <w:tabs>
        <w:tab w:val="clear" w:pos="1492"/>
        <w:tab w:val="left" w:pos="1418"/>
      </w:tabs>
      <w:ind w:left="1418" w:hanging="284"/>
    </w:pPr>
  </w:style>
  <w:style w:type="paragraph" w:styleId="ListNumber4">
    <w:name w:val="List Number 4"/>
    <w:basedOn w:val="Normal"/>
    <w:rsid w:val="000A297F"/>
    <w:pPr>
      <w:numPr>
        <w:numId w:val="9"/>
      </w:numPr>
      <w:tabs>
        <w:tab w:val="clear" w:pos="1209"/>
        <w:tab w:val="left" w:pos="1418"/>
      </w:tabs>
    </w:pPr>
  </w:style>
  <w:style w:type="paragraph" w:styleId="TableofAuthorities">
    <w:name w:val="table of authorities"/>
    <w:basedOn w:val="Normal"/>
    <w:next w:val="Normal"/>
    <w:semiHidden/>
    <w:rsid w:val="000A297F"/>
    <w:pPr>
      <w:ind w:left="284" w:hanging="284"/>
    </w:pPr>
  </w:style>
  <w:style w:type="paragraph" w:styleId="Index1">
    <w:name w:val="index 1"/>
    <w:basedOn w:val="Normal"/>
    <w:next w:val="Normal"/>
    <w:autoRedefine/>
    <w:semiHidden/>
    <w:rsid w:val="000A297F"/>
    <w:pPr>
      <w:ind w:left="284" w:hanging="284"/>
    </w:pPr>
  </w:style>
  <w:style w:type="paragraph" w:styleId="Index2">
    <w:name w:val="index 2"/>
    <w:basedOn w:val="Normal"/>
    <w:next w:val="Normal"/>
    <w:autoRedefine/>
    <w:semiHidden/>
    <w:rsid w:val="000A297F"/>
    <w:pPr>
      <w:ind w:left="568" w:hanging="284"/>
    </w:pPr>
  </w:style>
  <w:style w:type="paragraph" w:styleId="Index3">
    <w:name w:val="index 3"/>
    <w:basedOn w:val="Normal"/>
    <w:next w:val="Normal"/>
    <w:autoRedefine/>
    <w:semiHidden/>
    <w:rsid w:val="000A297F"/>
    <w:pPr>
      <w:ind w:left="851" w:hanging="284"/>
    </w:pPr>
  </w:style>
  <w:style w:type="paragraph" w:styleId="Index4">
    <w:name w:val="index 4"/>
    <w:basedOn w:val="Normal"/>
    <w:next w:val="Normal"/>
    <w:semiHidden/>
    <w:rsid w:val="000A297F"/>
    <w:pPr>
      <w:ind w:left="1135" w:hanging="284"/>
    </w:pPr>
  </w:style>
  <w:style w:type="paragraph" w:styleId="Index6">
    <w:name w:val="index 6"/>
    <w:basedOn w:val="Normal"/>
    <w:next w:val="Normal"/>
    <w:semiHidden/>
    <w:rsid w:val="000A297F"/>
    <w:pPr>
      <w:ind w:left="1702" w:hanging="284"/>
    </w:pPr>
  </w:style>
  <w:style w:type="paragraph" w:styleId="Index5">
    <w:name w:val="index 5"/>
    <w:basedOn w:val="Normal"/>
    <w:next w:val="Normal"/>
    <w:semiHidden/>
    <w:rsid w:val="000A297F"/>
    <w:pPr>
      <w:ind w:left="1418" w:hanging="284"/>
    </w:pPr>
  </w:style>
  <w:style w:type="paragraph" w:styleId="Index7">
    <w:name w:val="index 7"/>
    <w:basedOn w:val="Normal"/>
    <w:next w:val="Normal"/>
    <w:semiHidden/>
    <w:rsid w:val="000A297F"/>
    <w:pPr>
      <w:ind w:left="1985" w:hanging="284"/>
    </w:pPr>
  </w:style>
  <w:style w:type="paragraph" w:styleId="Index8">
    <w:name w:val="index 8"/>
    <w:basedOn w:val="Normal"/>
    <w:next w:val="Normal"/>
    <w:semiHidden/>
    <w:rsid w:val="000A297F"/>
    <w:pPr>
      <w:ind w:left="2269" w:hanging="284"/>
    </w:pPr>
  </w:style>
  <w:style w:type="paragraph" w:styleId="Index9">
    <w:name w:val="index 9"/>
    <w:basedOn w:val="Normal"/>
    <w:next w:val="Normal"/>
    <w:semiHidden/>
    <w:rsid w:val="000A297F"/>
    <w:pPr>
      <w:ind w:left="2552" w:hanging="284"/>
    </w:pPr>
  </w:style>
  <w:style w:type="paragraph" w:styleId="TOC2">
    <w:name w:val="toc 2"/>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A297F"/>
    <w:pPr>
      <w:ind w:left="851"/>
    </w:pPr>
  </w:style>
  <w:style w:type="paragraph" w:styleId="TOC5">
    <w:name w:val="toc 5"/>
    <w:basedOn w:val="Normal"/>
    <w:next w:val="Normal"/>
    <w:semiHidden/>
    <w:rsid w:val="000A297F"/>
    <w:pPr>
      <w:ind w:left="1134"/>
    </w:pPr>
  </w:style>
  <w:style w:type="paragraph" w:styleId="TOC6">
    <w:name w:val="toc 6"/>
    <w:basedOn w:val="Normal"/>
    <w:next w:val="Normal"/>
    <w:semiHidden/>
    <w:rsid w:val="000A297F"/>
    <w:pPr>
      <w:ind w:left="1418"/>
    </w:pPr>
  </w:style>
  <w:style w:type="paragraph" w:styleId="TOC7">
    <w:name w:val="toc 7"/>
    <w:basedOn w:val="Normal"/>
    <w:next w:val="Normal"/>
    <w:semiHidden/>
    <w:rsid w:val="000A297F"/>
    <w:pPr>
      <w:ind w:left="1701"/>
    </w:pPr>
  </w:style>
  <w:style w:type="paragraph" w:styleId="TOC8">
    <w:name w:val="toc 8"/>
    <w:basedOn w:val="Normal"/>
    <w:next w:val="Normal"/>
    <w:semiHidden/>
    <w:rsid w:val="000A297F"/>
    <w:pPr>
      <w:ind w:left="1985"/>
    </w:pPr>
  </w:style>
  <w:style w:type="paragraph" w:styleId="TOC9">
    <w:name w:val="toc 9"/>
    <w:basedOn w:val="Normal"/>
    <w:next w:val="Normal"/>
    <w:semiHidden/>
    <w:rsid w:val="000A297F"/>
    <w:pPr>
      <w:ind w:left="2268"/>
    </w:pPr>
  </w:style>
  <w:style w:type="paragraph" w:styleId="TableofFigures">
    <w:name w:val="table of figures"/>
    <w:basedOn w:val="Normal"/>
    <w:next w:val="Normal"/>
    <w:semiHidden/>
    <w:rsid w:val="000A297F"/>
    <w:pPr>
      <w:ind w:left="567" w:hanging="567"/>
    </w:pPr>
  </w:style>
  <w:style w:type="paragraph" w:styleId="ListBullet5">
    <w:name w:val="List Bullet 5"/>
    <w:basedOn w:val="Normal"/>
    <w:rsid w:val="000A297F"/>
    <w:pPr>
      <w:numPr>
        <w:numId w:val="10"/>
      </w:numPr>
      <w:tabs>
        <w:tab w:val="clear" w:pos="1492"/>
        <w:tab w:val="left" w:pos="1418"/>
      </w:tabs>
      <w:ind w:left="1702" w:hanging="284"/>
    </w:pPr>
  </w:style>
  <w:style w:type="paragraph" w:styleId="BodyText">
    <w:name w:val="Body Text"/>
    <w:basedOn w:val="Normal"/>
    <w:rsid w:val="000A297F"/>
    <w:pPr>
      <w:spacing w:after="120"/>
    </w:pPr>
  </w:style>
  <w:style w:type="paragraph" w:styleId="BodyTextFirstIndent">
    <w:name w:val="Body Text First Indent"/>
    <w:basedOn w:val="BodyText"/>
    <w:rsid w:val="000A297F"/>
    <w:pPr>
      <w:ind w:firstLine="284"/>
    </w:pPr>
  </w:style>
  <w:style w:type="paragraph" w:styleId="BodyTextIndent">
    <w:name w:val="Body Text Indent"/>
    <w:basedOn w:val="Normal"/>
    <w:rsid w:val="000A297F"/>
    <w:pPr>
      <w:spacing w:after="120"/>
      <w:ind w:left="283"/>
    </w:pPr>
  </w:style>
  <w:style w:type="paragraph" w:styleId="BodyTextFirstIndent2">
    <w:name w:val="Body Text First Indent 2"/>
    <w:basedOn w:val="BodyTextIndent"/>
    <w:rsid w:val="000A297F"/>
    <w:pPr>
      <w:ind w:left="284" w:firstLine="284"/>
    </w:pPr>
  </w:style>
  <w:style w:type="character" w:styleId="Strong">
    <w:name w:val="Strong"/>
    <w:basedOn w:val="DefaultParagraphFont"/>
    <w:qFormat/>
    <w:rsid w:val="000A297F"/>
    <w:rPr>
      <w:rFonts w:cs="Times New Roman"/>
      <w:b/>
      <w:bCs/>
      <w:lang w:bidi="th-TH"/>
    </w:rPr>
  </w:style>
  <w:style w:type="paragraph" w:customStyle="1" w:styleId="AA1stlevelbullet">
    <w:name w:val="AA 1st level bullet"/>
    <w:basedOn w:val="Normal"/>
    <w:rsid w:val="000A297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A297F"/>
    <w:pPr>
      <w:framePr w:w="4253" w:h="1418" w:hRule="exact" w:hSpace="142" w:vSpace="142" w:wrap="around" w:vAnchor="page" w:hAnchor="page" w:x="7457" w:y="568"/>
    </w:pPr>
  </w:style>
  <w:style w:type="character" w:customStyle="1" w:styleId="AACopyright">
    <w:name w:val="AA Copyright"/>
    <w:basedOn w:val="DefaultParagraphFont"/>
    <w:rsid w:val="000A297F"/>
    <w:rPr>
      <w:rFonts w:ascii="Arial" w:hAnsi="Arial"/>
      <w:sz w:val="13"/>
      <w:szCs w:val="13"/>
      <w:lang w:bidi="th-TH"/>
    </w:rPr>
  </w:style>
  <w:style w:type="paragraph" w:customStyle="1" w:styleId="AA2ndlevelbullet">
    <w:name w:val="AA 2nd level bullet"/>
    <w:basedOn w:val="AA1stlevelbullet"/>
    <w:rsid w:val="000A297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A297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rsid w:val="000A297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A297F"/>
    <w:pPr>
      <w:framePr w:h="1054" w:wrap="around" w:y="5920"/>
    </w:pPr>
  </w:style>
  <w:style w:type="paragraph" w:customStyle="1" w:styleId="ReportHeading3">
    <w:name w:val="ReportHeading3"/>
    <w:basedOn w:val="ReportHeading2"/>
    <w:rsid w:val="000A297F"/>
    <w:pPr>
      <w:framePr w:h="443" w:wrap="around" w:y="8223"/>
    </w:pPr>
  </w:style>
  <w:style w:type="paragraph" w:customStyle="1" w:styleId="a">
    <w:name w:val="¢éÍ¤ÇÒÁ"/>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rsid w:val="000A297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A297F"/>
    <w:pPr>
      <w:framePr w:w="7308" w:h="1134" w:hSpace="180" w:vSpace="180" w:wrap="notBeside" w:vAnchor="text" w:hAnchor="margin" w:x="1" w:y="7"/>
      <w:spacing w:after="240"/>
    </w:pPr>
  </w:style>
  <w:style w:type="paragraph" w:customStyle="1" w:styleId="PictureLeft">
    <w:name w:val="PictureLeft"/>
    <w:basedOn w:val="Normal"/>
    <w:rsid w:val="000A297F"/>
    <w:pPr>
      <w:framePr w:w="2603" w:h="1134" w:hSpace="142" w:wrap="around" w:vAnchor="text" w:hAnchor="page" w:x="1526" w:y="6"/>
      <w:spacing w:before="240"/>
    </w:pPr>
  </w:style>
  <w:style w:type="paragraph" w:customStyle="1" w:styleId="PicturteLeftFullLength">
    <w:name w:val="PicturteLeftFullLength"/>
    <w:basedOn w:val="PictureLeft"/>
    <w:rsid w:val="000A297F"/>
    <w:pPr>
      <w:framePr w:w="10142" w:hSpace="180" w:vSpace="180" w:wrap="around" w:y="7"/>
    </w:pPr>
  </w:style>
  <w:style w:type="paragraph" w:customStyle="1" w:styleId="AAheadingwocontents">
    <w:name w:val="AA heading wo contents"/>
    <w:basedOn w:val="Normal"/>
    <w:rsid w:val="000A297F"/>
    <w:pPr>
      <w:spacing w:line="280" w:lineRule="atLeast"/>
    </w:pPr>
    <w:rPr>
      <w:b/>
      <w:bCs/>
      <w:sz w:val="22"/>
      <w:szCs w:val="22"/>
    </w:rPr>
  </w:style>
  <w:style w:type="paragraph" w:customStyle="1" w:styleId="StandaardOpinion">
    <w:name w:val="StandaardOpinion"/>
    <w:basedOn w:val="Normal"/>
    <w:rsid w:val="000A297F"/>
    <w:pPr>
      <w:spacing w:line="280" w:lineRule="atLeast"/>
    </w:pPr>
    <w:rPr>
      <w:sz w:val="22"/>
      <w:szCs w:val="22"/>
    </w:rPr>
  </w:style>
  <w:style w:type="paragraph" w:customStyle="1" w:styleId="T">
    <w:name w:val="Å§ª×Í T"/>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rsid w:val="000A297F"/>
  </w:style>
  <w:style w:type="paragraph" w:customStyle="1" w:styleId="3">
    <w:name w:val="?????3????"/>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rsid w:val="000A297F"/>
    <w:pPr>
      <w:jc w:val="both"/>
    </w:pPr>
    <w:rPr>
      <w:sz w:val="32"/>
      <w:szCs w:val="32"/>
    </w:rPr>
  </w:style>
  <w:style w:type="paragraph" w:styleId="BalloonText">
    <w:name w:val="Balloon Text"/>
    <w:basedOn w:val="Normal"/>
    <w:semiHidden/>
    <w:rsid w:val="002754C4"/>
    <w:rPr>
      <w:rFonts w:ascii="Tahoma" w:hAnsi="Tahoma"/>
      <w:sz w:val="16"/>
      <w:szCs w:val="18"/>
    </w:rPr>
  </w:style>
  <w:style w:type="paragraph" w:customStyle="1" w:styleId="ASSETS">
    <w:name w:val="ASSETS"/>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Thai Report</Template>
  <TotalTime>11</TotalTime>
  <Pages>3</Pages>
  <Words>606</Words>
  <Characters>3455</Characters>
  <Application>Microsoft Office Word</Application>
  <DocSecurity>0</DocSecurity>
  <Lines>28</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 </vt:lpstr>
    </vt:vector>
  </TitlesOfParts>
  <Company/>
  <LinksUpToDate>false</LinksUpToDate>
  <CharactersWithSpaces>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Suda Kositjinda</cp:lastModifiedBy>
  <cp:revision>13</cp:revision>
  <cp:lastPrinted>2017-05-13T08:22:00Z</cp:lastPrinted>
  <dcterms:created xsi:type="dcterms:W3CDTF">2019-05-08T00:44:00Z</dcterms:created>
  <dcterms:modified xsi:type="dcterms:W3CDTF">2024-04-17T07:37:00Z</dcterms:modified>
</cp:coreProperties>
</file>