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9" w:type="dxa"/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562CEB" w:rsidRPr="00F1598F" w14:paraId="6BD06CC3" w14:textId="77777777" w:rsidTr="00E10EFF">
        <w:tc>
          <w:tcPr>
            <w:tcW w:w="1278" w:type="dxa"/>
          </w:tcPr>
          <w:p w14:paraId="2EEF05FC" w14:textId="0FB42676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22C55909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7F56280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562CEB" w:rsidRPr="00F1598F" w14:paraId="2066BDC9" w14:textId="77777777" w:rsidTr="00E10EFF">
        <w:trPr>
          <w:trHeight w:val="70"/>
        </w:trPr>
        <w:tc>
          <w:tcPr>
            <w:tcW w:w="1278" w:type="dxa"/>
          </w:tcPr>
          <w:p w14:paraId="35E971BF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7BD7E6F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1BA83E32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B51DED" w:rsidRPr="00F1598F" w14:paraId="2E1833D9" w14:textId="77777777" w:rsidTr="0080334A">
        <w:trPr>
          <w:trHeight w:val="164"/>
        </w:trPr>
        <w:tc>
          <w:tcPr>
            <w:tcW w:w="1278" w:type="dxa"/>
          </w:tcPr>
          <w:p w14:paraId="208B95A6" w14:textId="77777777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bookmarkStart w:id="0" w:name="_Hlk54780983"/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5F8BBAD" w14:textId="77777777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244A26E" w14:textId="4BD29247" w:rsidR="00B51DED" w:rsidRPr="00F1598F" w:rsidRDefault="00B51DED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51DED" w:rsidRPr="00F1598F" w14:paraId="7B5F1DDB" w14:textId="77777777" w:rsidTr="0080334A">
        <w:trPr>
          <w:trHeight w:val="236"/>
        </w:trPr>
        <w:tc>
          <w:tcPr>
            <w:tcW w:w="1278" w:type="dxa"/>
          </w:tcPr>
          <w:p w14:paraId="7189D628" w14:textId="77777777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FE9C3ED" w14:textId="77777777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60E3DA1" w14:textId="3779C121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51DED" w:rsidRPr="00F1598F" w14:paraId="1F1FF23B" w14:textId="77777777" w:rsidTr="0080334A">
        <w:trPr>
          <w:trHeight w:val="128"/>
        </w:trPr>
        <w:tc>
          <w:tcPr>
            <w:tcW w:w="1278" w:type="dxa"/>
          </w:tcPr>
          <w:p w14:paraId="0B0948A2" w14:textId="77777777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E341BE1" w14:textId="77777777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301E8D50" w14:textId="06C0D458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DD7B7B" w:rsidRPr="00F1598F" w14:paraId="477A152A" w14:textId="77777777" w:rsidTr="0080334A">
        <w:trPr>
          <w:trHeight w:val="69"/>
        </w:trPr>
        <w:tc>
          <w:tcPr>
            <w:tcW w:w="1278" w:type="dxa"/>
          </w:tcPr>
          <w:p w14:paraId="279C95CE" w14:textId="77777777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D2BC78B" w14:textId="77777777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392F2D1" w14:textId="702C5BEE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  <w:r w:rsidRPr="00E10EF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และบริษัทร่วม</w:t>
            </w:r>
          </w:p>
        </w:tc>
      </w:tr>
      <w:tr w:rsidR="00B557A3" w:rsidRPr="00F1598F" w14:paraId="5F3B34C3" w14:textId="77777777" w:rsidTr="0080334A">
        <w:trPr>
          <w:trHeight w:val="92"/>
        </w:trPr>
        <w:tc>
          <w:tcPr>
            <w:tcW w:w="1278" w:type="dxa"/>
          </w:tcPr>
          <w:p w14:paraId="318AD2E9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5CA08A4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22BA46CF" w14:textId="5C537134" w:rsidR="00B557A3" w:rsidRPr="00E10EF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B557A3" w:rsidRPr="00F1598F" w14:paraId="00481E14" w14:textId="77777777" w:rsidTr="0080334A">
        <w:trPr>
          <w:trHeight w:val="74"/>
        </w:trPr>
        <w:tc>
          <w:tcPr>
            <w:tcW w:w="1278" w:type="dxa"/>
            <w:shd w:val="clear" w:color="auto" w:fill="auto"/>
          </w:tcPr>
          <w:p w14:paraId="16A7EF72" w14:textId="7CB233FD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399B67D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7AFABD96" w14:textId="7F2438A9" w:rsidR="00B557A3" w:rsidRPr="00F1598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B557A3" w:rsidRPr="00F1598F" w14:paraId="6E6F8640" w14:textId="77777777" w:rsidTr="0080334A">
        <w:trPr>
          <w:trHeight w:val="69"/>
        </w:trPr>
        <w:tc>
          <w:tcPr>
            <w:tcW w:w="1278" w:type="dxa"/>
            <w:shd w:val="clear" w:color="auto" w:fill="auto"/>
          </w:tcPr>
          <w:p w14:paraId="7D63F434" w14:textId="0D6D736D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E9C6726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12E0B2C" w14:textId="4E825FAE" w:rsidR="00B557A3" w:rsidRPr="00F1598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B557A3" w:rsidRPr="00F1598F" w14:paraId="069D2FD5" w14:textId="77777777" w:rsidTr="0080334A">
        <w:trPr>
          <w:trHeight w:val="110"/>
        </w:trPr>
        <w:tc>
          <w:tcPr>
            <w:tcW w:w="1278" w:type="dxa"/>
            <w:shd w:val="clear" w:color="auto" w:fill="auto"/>
          </w:tcPr>
          <w:p w14:paraId="615836BA" w14:textId="5740C3FC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03855B0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C3C0BCA" w14:textId="06BD9EEE" w:rsidR="00B557A3" w:rsidRPr="00F1598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B557A3" w:rsidRPr="00F1598F" w14:paraId="5344EB7E" w14:textId="77777777" w:rsidTr="0080334A">
        <w:trPr>
          <w:trHeight w:val="92"/>
        </w:trPr>
        <w:tc>
          <w:tcPr>
            <w:tcW w:w="1278" w:type="dxa"/>
            <w:shd w:val="clear" w:color="auto" w:fill="auto"/>
          </w:tcPr>
          <w:p w14:paraId="477E3B56" w14:textId="52E3FA5D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0B73645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1FA9E1B7" w14:textId="54FD9583" w:rsidR="00B557A3" w:rsidRPr="00F1598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10EF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B557A3" w:rsidRPr="00F1598F" w14:paraId="67767B4D" w14:textId="77777777" w:rsidTr="0080334A">
        <w:trPr>
          <w:trHeight w:val="74"/>
        </w:trPr>
        <w:tc>
          <w:tcPr>
            <w:tcW w:w="1278" w:type="dxa"/>
            <w:shd w:val="clear" w:color="auto" w:fill="auto"/>
          </w:tcPr>
          <w:p w14:paraId="160B1B97" w14:textId="1562B01D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432E2907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CE8BBB8" w14:textId="678B9F82" w:rsidR="00B557A3" w:rsidRPr="00F1598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557A3" w:rsidRPr="00F1598F" w14:paraId="16CFE452" w14:textId="77777777" w:rsidTr="0080334A">
        <w:trPr>
          <w:trHeight w:val="146"/>
        </w:trPr>
        <w:tc>
          <w:tcPr>
            <w:tcW w:w="1278" w:type="dxa"/>
            <w:shd w:val="clear" w:color="auto" w:fill="auto"/>
          </w:tcPr>
          <w:p w14:paraId="29C7A489" w14:textId="6E72D0C2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6AFFED84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7747C14F" w14:textId="2FEA3B5B" w:rsidR="00B557A3" w:rsidRPr="00F1598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B557A3" w:rsidRPr="00F1598F" w14:paraId="734E50BD" w14:textId="77777777" w:rsidTr="0035383D">
        <w:trPr>
          <w:trHeight w:val="128"/>
        </w:trPr>
        <w:tc>
          <w:tcPr>
            <w:tcW w:w="1278" w:type="dxa"/>
            <w:shd w:val="clear" w:color="auto" w:fill="auto"/>
          </w:tcPr>
          <w:p w14:paraId="67A86D2F" w14:textId="63BF7FBB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43719B49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785F18FB" w14:textId="74380537" w:rsidR="00B557A3" w:rsidRPr="00F1598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เรื่องอื่น</w:t>
            </w:r>
            <w:r w:rsidR="00160477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ๆ</w:t>
            </w:r>
          </w:p>
        </w:tc>
      </w:tr>
      <w:tr w:rsidR="001F1B90" w:rsidRPr="00F1598F" w14:paraId="5FFB0554" w14:textId="77777777" w:rsidTr="0035383D">
        <w:trPr>
          <w:trHeight w:val="20"/>
        </w:trPr>
        <w:tc>
          <w:tcPr>
            <w:tcW w:w="1278" w:type="dxa"/>
            <w:shd w:val="clear" w:color="auto" w:fill="auto"/>
          </w:tcPr>
          <w:p w14:paraId="3AEB5C81" w14:textId="7979BF2F" w:rsidR="001F1B90" w:rsidRPr="00F1598F" w:rsidRDefault="001F1B90" w:rsidP="00353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7248A650" w14:textId="77777777" w:rsidR="001F1B90" w:rsidRPr="00F1598F" w:rsidRDefault="001F1B90" w:rsidP="00353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68214904" w14:textId="4EA86B47" w:rsidR="001F1B90" w:rsidRPr="00E10EFF" w:rsidRDefault="001F1B90" w:rsidP="00353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10EF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bookmarkEnd w:id="0"/>
    </w:tbl>
    <w:p w14:paraId="3B65BF5E" w14:textId="77777777" w:rsidR="00562CEB" w:rsidRPr="00F1598F" w:rsidRDefault="00562CEB" w:rsidP="00A9166C">
      <w:pPr>
        <w:rPr>
          <w:rFonts w:asciiTheme="majorBidi" w:hAnsiTheme="majorBidi" w:cstheme="majorBidi"/>
          <w:b/>
          <w:bCs/>
        </w:rPr>
      </w:pPr>
    </w:p>
    <w:p w14:paraId="496B4B0B" w14:textId="77777777" w:rsidR="00562CEB" w:rsidRPr="00F1598F" w:rsidRDefault="00562CEB" w:rsidP="00A9166C">
      <w:pPr>
        <w:rPr>
          <w:rFonts w:asciiTheme="majorBidi" w:hAnsiTheme="majorBidi" w:cstheme="majorBidi"/>
          <w:b/>
          <w:bCs/>
        </w:rPr>
      </w:pPr>
    </w:p>
    <w:p w14:paraId="342AD34B" w14:textId="77777777" w:rsidR="00562CEB" w:rsidRPr="00F1598F" w:rsidRDefault="00562CEB" w:rsidP="00A9166C">
      <w:pPr>
        <w:rPr>
          <w:rFonts w:asciiTheme="majorBidi" w:hAnsiTheme="majorBidi" w:cstheme="majorBidi"/>
        </w:rPr>
      </w:pPr>
    </w:p>
    <w:p w14:paraId="69F8A61B" w14:textId="4C9C6815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</w:rPr>
        <w:br w:type="page"/>
      </w:r>
      <w:r w:rsidRPr="00F1598F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3094D0D" w14:textId="77777777" w:rsidR="00562CEB" w:rsidRPr="00183C59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16DDAD23" w14:textId="03A693B7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Theme="majorBidi" w:hAnsiTheme="majorBidi" w:cstheme="majorBidi"/>
          <w:sz w:val="30"/>
          <w:szCs w:val="30"/>
          <w:cs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งบการเงินระหว่างกาลนี้ได้รับอนุมัติให้ออกงบการเงินจากคณะกรรมการบริหารเมื่อ</w:t>
      </w:r>
      <w:r w:rsidRPr="00C72A89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284240" w:rsidRPr="00C72A89">
        <w:rPr>
          <w:rFonts w:asciiTheme="majorBidi" w:hAnsiTheme="majorBidi" w:cstheme="majorBidi"/>
          <w:sz w:val="30"/>
          <w:szCs w:val="30"/>
        </w:rPr>
        <w:t xml:space="preserve"> </w:t>
      </w:r>
      <w:r w:rsidR="00B435F3">
        <w:rPr>
          <w:rFonts w:asciiTheme="majorBidi" w:hAnsiTheme="majorBidi" w:cstheme="majorBidi"/>
          <w:sz w:val="30"/>
          <w:szCs w:val="30"/>
        </w:rPr>
        <w:t>15</w:t>
      </w:r>
      <w:r w:rsidR="00542375" w:rsidRPr="00C72A89">
        <w:rPr>
          <w:rFonts w:asciiTheme="majorBidi" w:hAnsiTheme="majorBidi" w:cstheme="majorBidi"/>
          <w:sz w:val="30"/>
          <w:szCs w:val="30"/>
        </w:rPr>
        <w:t xml:space="preserve"> </w:t>
      </w:r>
      <w:r w:rsidR="00AB6FA6" w:rsidRPr="0054218D">
        <w:rPr>
          <w:rFonts w:ascii="Angsana New" w:hAnsi="Angsana New" w:hint="cs"/>
          <w:sz w:val="30"/>
          <w:szCs w:val="30"/>
          <w:cs/>
        </w:rPr>
        <w:t>พฤ</w:t>
      </w:r>
      <w:r w:rsidR="00AB6FA6">
        <w:rPr>
          <w:rFonts w:ascii="Angsana New" w:hAnsi="Angsana New" w:hint="cs"/>
          <w:sz w:val="30"/>
          <w:szCs w:val="30"/>
          <w:cs/>
        </w:rPr>
        <w:t>ษภาคม</w:t>
      </w:r>
      <w:r w:rsidR="00AB6FA6">
        <w:rPr>
          <w:rFonts w:ascii="Angsana New" w:hAnsi="Angsana New"/>
          <w:sz w:val="30"/>
          <w:szCs w:val="30"/>
        </w:rPr>
        <w:t xml:space="preserve"> </w:t>
      </w:r>
      <w:r w:rsidR="00AB6FA6" w:rsidRPr="00F1598F">
        <w:rPr>
          <w:rFonts w:asciiTheme="majorBidi" w:hAnsiTheme="majorBidi" w:cstheme="majorBidi"/>
          <w:sz w:val="30"/>
          <w:szCs w:val="30"/>
        </w:rPr>
        <w:t>256</w:t>
      </w:r>
      <w:r w:rsidR="00AB6FA6">
        <w:rPr>
          <w:rFonts w:asciiTheme="majorBidi" w:hAnsiTheme="majorBidi" w:cstheme="majorBidi"/>
          <w:sz w:val="30"/>
          <w:szCs w:val="30"/>
        </w:rPr>
        <w:t>7</w:t>
      </w:r>
    </w:p>
    <w:p w14:paraId="5147E125" w14:textId="77777777" w:rsidR="00562CEB" w:rsidRPr="00183C59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8ACF0A4" w14:textId="4B855267" w:rsidR="00562CEB" w:rsidRPr="00F1598F" w:rsidRDefault="00562CEB" w:rsidP="001B5F96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6D986B10" w14:textId="77777777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B503A74" w14:textId="7A905D16" w:rsidR="00562CEB" w:rsidRPr="00F1598F" w:rsidRDefault="00562CEB" w:rsidP="001B5F96">
      <w:pPr>
        <w:pStyle w:val="Heading6"/>
        <w:numPr>
          <w:ilvl w:val="0"/>
          <w:numId w:val="46"/>
        </w:numPr>
        <w:ind w:left="540" w:hanging="540"/>
        <w:jc w:val="both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F1598F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1FDF2E83" w14:textId="77777777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2223FC36" w14:textId="76C3BE4C" w:rsidR="00B51DED" w:rsidRPr="003A3A7C" w:rsidRDefault="00B51DED" w:rsidP="00B51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pacing w:val="8"/>
          <w:sz w:val="30"/>
          <w:szCs w:val="30"/>
        </w:rPr>
      </w:pPr>
      <w:r w:rsidRPr="003A3A7C">
        <w:rPr>
          <w:rFonts w:asciiTheme="majorBidi" w:hAnsiTheme="majorBidi" w:cstheme="majorBidi"/>
          <w:spacing w:val="8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3A3A7C">
        <w:rPr>
          <w:rFonts w:asciiTheme="majorBidi" w:hAnsiTheme="majorBidi" w:cstheme="majorBidi"/>
          <w:spacing w:val="8"/>
          <w:sz w:val="30"/>
          <w:szCs w:val="30"/>
        </w:rPr>
        <w:t xml:space="preserve">34 </w:t>
      </w:r>
      <w:r w:rsidRPr="003A3A7C">
        <w:rPr>
          <w:rFonts w:asciiTheme="majorBidi" w:hAnsiTheme="majorBidi" w:cstheme="majorBidi"/>
          <w:spacing w:val="8"/>
          <w:sz w:val="30"/>
          <w:szCs w:val="30"/>
          <w:cs/>
        </w:rPr>
        <w:t xml:space="preserve">เรื่อง </w:t>
      </w:r>
      <w:r w:rsidRPr="003A3A7C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>การรายงานทางการเงินระหว่างกาล</w:t>
      </w:r>
      <w:r w:rsidRPr="003A3A7C">
        <w:rPr>
          <w:rFonts w:asciiTheme="majorBidi" w:hAnsiTheme="majorBidi" w:cstheme="majorBidi"/>
          <w:spacing w:val="8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3A3A7C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3A3A7C">
        <w:rPr>
          <w:rFonts w:asciiTheme="majorBidi" w:hAnsiTheme="majorBidi" w:hint="cs"/>
          <w:spacing w:val="8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Pr="003A3A7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8"/>
          <w:sz w:val="30"/>
          <w:szCs w:val="30"/>
          <w:cs/>
        </w:rPr>
        <w:t>เหตุการณ์และสถานการณ์ใหม่</w:t>
      </w:r>
      <w:r w:rsidR="00160477">
        <w:rPr>
          <w:rFonts w:asciiTheme="majorBidi" w:hAnsiTheme="majorBidi" w:hint="cs"/>
          <w:spacing w:val="8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8"/>
          <w:sz w:val="30"/>
          <w:szCs w:val="30"/>
          <w:cs/>
        </w:rPr>
        <w:t>ๆ</w:t>
      </w:r>
      <w:r w:rsidRPr="003A3A7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8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3A3A7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8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3A3A7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3A3A7C">
        <w:rPr>
          <w:rFonts w:asciiTheme="majorBidi" w:hAnsiTheme="majorBidi"/>
          <w:spacing w:val="8"/>
          <w:sz w:val="30"/>
          <w:szCs w:val="30"/>
        </w:rPr>
        <w:t>31</w:t>
      </w:r>
      <w:r w:rsidRPr="003A3A7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8"/>
          <w:sz w:val="30"/>
          <w:szCs w:val="30"/>
          <w:cs/>
        </w:rPr>
        <w:t>ธันวาคม</w:t>
      </w:r>
      <w:r w:rsidRPr="003A3A7C">
        <w:rPr>
          <w:rFonts w:asciiTheme="majorBidi" w:hAnsiTheme="majorBidi"/>
          <w:spacing w:val="8"/>
          <w:sz w:val="30"/>
          <w:szCs w:val="30"/>
        </w:rPr>
        <w:t xml:space="preserve"> 256</w:t>
      </w:r>
      <w:r w:rsidR="00AB6FA6">
        <w:rPr>
          <w:rFonts w:asciiTheme="majorBidi" w:hAnsiTheme="majorBidi"/>
          <w:spacing w:val="8"/>
          <w:sz w:val="30"/>
          <w:szCs w:val="30"/>
        </w:rPr>
        <w:t>6</w:t>
      </w:r>
    </w:p>
    <w:p w14:paraId="6C209430" w14:textId="77777777" w:rsidR="00D11F7E" w:rsidRPr="00F1598F" w:rsidRDefault="00D11F7E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38E1F8A3" w14:textId="192F3467" w:rsidR="00562CEB" w:rsidRPr="00F1598F" w:rsidRDefault="00562CEB" w:rsidP="001B5F96">
      <w:pPr>
        <w:pStyle w:val="Heading6"/>
        <w:numPr>
          <w:ilvl w:val="0"/>
          <w:numId w:val="46"/>
        </w:numPr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1598F">
        <w:rPr>
          <w:rFonts w:asciiTheme="majorBidi" w:hAnsiTheme="majorBidi" w:cstheme="majorBidi"/>
          <w:i/>
          <w:iCs/>
          <w:sz w:val="30"/>
          <w:szCs w:val="30"/>
          <w:cs/>
        </w:rPr>
        <w:t>การใช้วิจารณญาณ</w:t>
      </w:r>
      <w:r w:rsidR="007C5492"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F1598F">
        <w:rPr>
          <w:rFonts w:asciiTheme="majorBidi" w:hAnsiTheme="majorBidi" w:cstheme="majorBidi"/>
          <w:i/>
          <w:iCs/>
          <w:sz w:val="30"/>
          <w:szCs w:val="30"/>
          <w:cs/>
        </w:rPr>
        <w:t>การประมาณการ</w:t>
      </w:r>
      <w:r w:rsidR="007C5492"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และนโยบายการบัญชี</w:t>
      </w:r>
    </w:p>
    <w:p w14:paraId="500C6127" w14:textId="77777777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04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05F7EA24" w14:textId="17C70CC5" w:rsidR="00F37EF6" w:rsidRPr="00F1598F" w:rsidRDefault="00D11F7E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F1598F">
        <w:rPr>
          <w:rFonts w:ascii="Angsana New" w:hAnsi="Angsana New" w:hint="cs"/>
          <w:sz w:val="30"/>
          <w:szCs w:val="30"/>
          <w:cs/>
        </w:rPr>
        <w:t>ไว้</w:t>
      </w:r>
      <w:r w:rsidRPr="00F1598F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F1598F">
        <w:rPr>
          <w:rFonts w:ascii="Angsana New" w:hAnsi="Angsana New"/>
          <w:sz w:val="30"/>
          <w:szCs w:val="30"/>
        </w:rPr>
        <w:t xml:space="preserve">31 </w:t>
      </w:r>
      <w:r w:rsidRPr="00F1598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1598F">
        <w:rPr>
          <w:rFonts w:ascii="Angsana New" w:hAnsi="Angsana New"/>
          <w:sz w:val="30"/>
          <w:szCs w:val="30"/>
        </w:rPr>
        <w:t>256</w:t>
      </w:r>
      <w:r w:rsidR="00AB6FA6">
        <w:rPr>
          <w:rFonts w:ascii="Angsana New" w:hAnsi="Angsana New"/>
          <w:sz w:val="30"/>
          <w:szCs w:val="30"/>
        </w:rPr>
        <w:t>6</w:t>
      </w:r>
    </w:p>
    <w:p w14:paraId="061264C3" w14:textId="77777777" w:rsidR="00AF1E13" w:rsidRPr="00F1598F" w:rsidRDefault="00AF1E13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66B223D" w14:textId="28CC8A25" w:rsidR="00996394" w:rsidRPr="009B3EFE" w:rsidRDefault="00996394" w:rsidP="001B5F96">
      <w:pPr>
        <w:pStyle w:val="Heading6"/>
        <w:numPr>
          <w:ilvl w:val="0"/>
          <w:numId w:val="46"/>
        </w:numPr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B3EFE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การใช้เกณฑ์ในการดำเนินงานต่อเนื่อง</w:t>
      </w:r>
    </w:p>
    <w:p w14:paraId="2832B805" w14:textId="77777777" w:rsidR="00212D4A" w:rsidRPr="009B3EFE" w:rsidRDefault="00212D4A" w:rsidP="009963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EF130B6" w14:textId="7CDDA205" w:rsidR="00675D1B" w:rsidRPr="0091112F" w:rsidRDefault="00675D1B" w:rsidP="00887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pacing w:val="-2"/>
          <w:sz w:val="30"/>
          <w:szCs w:val="30"/>
          <w:cs/>
        </w:rPr>
      </w:pPr>
      <w:r w:rsidRPr="00857D75">
        <w:rPr>
          <w:rFonts w:asciiTheme="majorBidi" w:hAnsiTheme="majorBidi"/>
          <w:spacing w:val="-2"/>
          <w:sz w:val="30"/>
          <w:szCs w:val="30"/>
          <w:cs/>
        </w:rPr>
        <w:t>กลุ่มบริษัทและบริษัทมีผลการดำเนินงานขาดทุนสุทธิ</w:t>
      </w:r>
      <w:r w:rsidR="001F16F7" w:rsidRPr="00857D75">
        <w:rPr>
          <w:rFonts w:asciiTheme="majorBidi" w:hAnsiTheme="majorBidi"/>
          <w:spacing w:val="-2"/>
          <w:sz w:val="30"/>
          <w:szCs w:val="30"/>
          <w:cs/>
        </w:rPr>
        <w:t xml:space="preserve">เป็นจำนวนเงิน </w:t>
      </w:r>
      <w:r w:rsidR="00210FD9" w:rsidRPr="00857D75">
        <w:rPr>
          <w:rFonts w:asciiTheme="majorBidi" w:hAnsiTheme="majorBidi"/>
          <w:spacing w:val="-2"/>
          <w:sz w:val="30"/>
          <w:szCs w:val="30"/>
        </w:rPr>
        <w:t>91</w:t>
      </w:r>
      <w:r w:rsidR="000F5A5B" w:rsidRPr="00857D75">
        <w:rPr>
          <w:rFonts w:asciiTheme="majorBidi" w:hAnsiTheme="majorBidi"/>
          <w:spacing w:val="-2"/>
          <w:sz w:val="30"/>
          <w:szCs w:val="30"/>
        </w:rPr>
        <w:t xml:space="preserve"> </w:t>
      </w:r>
      <w:r w:rsidR="001F16F7" w:rsidRPr="00857D75">
        <w:rPr>
          <w:rFonts w:asciiTheme="majorBidi" w:hAnsiTheme="majorBidi"/>
          <w:spacing w:val="-2"/>
          <w:sz w:val="30"/>
          <w:szCs w:val="30"/>
          <w:cs/>
        </w:rPr>
        <w:t>ล้านบาทและ</w:t>
      </w:r>
      <w:r w:rsidR="00B24D5E" w:rsidRPr="00857D75">
        <w:rPr>
          <w:rFonts w:asciiTheme="majorBidi" w:hAnsiTheme="majorBidi"/>
          <w:spacing w:val="-2"/>
          <w:sz w:val="30"/>
          <w:szCs w:val="30"/>
        </w:rPr>
        <w:t xml:space="preserve"> </w:t>
      </w:r>
      <w:r w:rsidR="00857D75" w:rsidRPr="00857D75">
        <w:rPr>
          <w:rFonts w:asciiTheme="majorBidi" w:hAnsiTheme="majorBidi"/>
          <w:spacing w:val="-2"/>
          <w:sz w:val="30"/>
          <w:szCs w:val="30"/>
        </w:rPr>
        <w:t>82</w:t>
      </w:r>
      <w:r w:rsidR="00ED0F7B" w:rsidRPr="00857D75">
        <w:rPr>
          <w:rFonts w:asciiTheme="majorBidi" w:hAnsiTheme="majorBidi"/>
          <w:spacing w:val="-2"/>
          <w:sz w:val="30"/>
          <w:szCs w:val="30"/>
        </w:rPr>
        <w:t xml:space="preserve"> </w:t>
      </w:r>
      <w:r w:rsidR="001F16F7" w:rsidRPr="00857D75">
        <w:rPr>
          <w:rFonts w:asciiTheme="majorBidi" w:hAnsiTheme="majorBidi"/>
          <w:spacing w:val="-2"/>
          <w:sz w:val="30"/>
          <w:szCs w:val="30"/>
          <w:cs/>
        </w:rPr>
        <w:t xml:space="preserve">ล้านบาท </w:t>
      </w:r>
      <w:r w:rsidR="00887A99" w:rsidRPr="00857D75">
        <w:rPr>
          <w:rFonts w:asciiTheme="majorBidi" w:hAnsiTheme="majorBidi" w:hint="cs"/>
          <w:spacing w:val="-2"/>
          <w:sz w:val="30"/>
          <w:szCs w:val="30"/>
          <w:cs/>
        </w:rPr>
        <w:t>สำหรับงวด</w:t>
      </w:r>
      <w:r w:rsidR="002B5BC5" w:rsidRPr="00857D75">
        <w:rPr>
          <w:rFonts w:asciiTheme="majorBidi" w:hAnsiTheme="majorBidi" w:hint="cs"/>
          <w:spacing w:val="-2"/>
          <w:sz w:val="30"/>
          <w:szCs w:val="30"/>
          <w:cs/>
        </w:rPr>
        <w:t xml:space="preserve">       </w:t>
      </w:r>
      <w:r w:rsidR="000F5A5B" w:rsidRPr="00857D75">
        <w:rPr>
          <w:rFonts w:asciiTheme="majorBidi" w:hAnsiTheme="majorBidi" w:hint="cs"/>
          <w:spacing w:val="-2"/>
          <w:sz w:val="30"/>
          <w:szCs w:val="30"/>
          <w:cs/>
        </w:rPr>
        <w:t>สาม</w:t>
      </w:r>
      <w:r w:rsidR="00887A99" w:rsidRPr="00857D75">
        <w:rPr>
          <w:rFonts w:asciiTheme="majorBidi" w:hAnsiTheme="majorBidi" w:hint="cs"/>
          <w:spacing w:val="-2"/>
          <w:sz w:val="30"/>
          <w:szCs w:val="30"/>
          <w:cs/>
        </w:rPr>
        <w:t>ดือนสิ้นสุดวันที่</w:t>
      </w:r>
      <w:r w:rsidR="00887A99" w:rsidRPr="00857D7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A0467B" w:rsidRPr="00857D75">
        <w:rPr>
          <w:rFonts w:asciiTheme="majorBidi" w:hAnsiTheme="majorBidi"/>
          <w:spacing w:val="-2"/>
          <w:sz w:val="30"/>
          <w:szCs w:val="30"/>
        </w:rPr>
        <w:t>3</w:t>
      </w:r>
      <w:r w:rsidR="000F5A5B" w:rsidRPr="00857D75">
        <w:rPr>
          <w:rFonts w:asciiTheme="majorBidi" w:hAnsiTheme="majorBidi"/>
          <w:spacing w:val="-2"/>
          <w:sz w:val="30"/>
          <w:szCs w:val="30"/>
        </w:rPr>
        <w:t>1</w:t>
      </w:r>
      <w:r w:rsidR="00887A99" w:rsidRPr="00857D7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0F5A5B" w:rsidRPr="00857D75">
        <w:rPr>
          <w:rFonts w:asciiTheme="majorBidi" w:hAnsiTheme="majorBidi" w:hint="cs"/>
          <w:spacing w:val="-2"/>
          <w:sz w:val="30"/>
          <w:szCs w:val="30"/>
          <w:cs/>
        </w:rPr>
        <w:t>มีนาคม</w:t>
      </w:r>
      <w:r w:rsidR="00887A99" w:rsidRPr="00857D7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F96EB1" w:rsidRPr="00857D75">
        <w:rPr>
          <w:rFonts w:asciiTheme="majorBidi" w:hAnsiTheme="majorBidi"/>
          <w:spacing w:val="-4"/>
          <w:sz w:val="30"/>
          <w:szCs w:val="30"/>
        </w:rPr>
        <w:t>256</w:t>
      </w:r>
      <w:r w:rsidR="000F5A5B" w:rsidRPr="00857D75">
        <w:rPr>
          <w:rFonts w:asciiTheme="majorBidi" w:hAnsiTheme="majorBidi"/>
          <w:spacing w:val="-4"/>
          <w:sz w:val="30"/>
          <w:szCs w:val="30"/>
        </w:rPr>
        <w:t>7</w:t>
      </w:r>
      <w:r w:rsidR="00F96EB1" w:rsidRPr="00857D75">
        <w:rPr>
          <w:rFonts w:asciiTheme="majorBidi" w:hAnsiTheme="majorBidi"/>
          <w:spacing w:val="-4"/>
          <w:sz w:val="30"/>
          <w:szCs w:val="30"/>
        </w:rPr>
        <w:t xml:space="preserve"> </w:t>
      </w:r>
      <w:r w:rsidR="00F96EB1" w:rsidRPr="00857D75">
        <w:rPr>
          <w:rFonts w:asciiTheme="majorBidi" w:hAnsiTheme="majorBidi"/>
          <w:spacing w:val="-4"/>
          <w:sz w:val="30"/>
          <w:szCs w:val="30"/>
          <w:cs/>
        </w:rPr>
        <w:t>และ</w:t>
      </w:r>
      <w:r w:rsidR="00817C4F" w:rsidRPr="00857D75">
        <w:rPr>
          <w:rFonts w:asciiTheme="majorBidi" w:hAnsiTheme="majorBidi"/>
          <w:spacing w:val="-4"/>
          <w:sz w:val="30"/>
          <w:szCs w:val="30"/>
          <w:cs/>
        </w:rPr>
        <w:t xml:space="preserve"> ณ วันที่เดียวกัน กลุ่มบริษัทและบริษัทมีขาดทุนสะสมเป็นจำนวนเงิน</w:t>
      </w:r>
      <w:r w:rsidR="00817C4F" w:rsidRPr="00857D7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887755" w:rsidRPr="00857D75">
        <w:rPr>
          <w:rFonts w:asciiTheme="majorBidi" w:hAnsiTheme="majorBidi"/>
          <w:spacing w:val="-2"/>
          <w:sz w:val="30"/>
          <w:szCs w:val="30"/>
        </w:rPr>
        <w:t>1,8</w:t>
      </w:r>
      <w:r w:rsidR="00857D75" w:rsidRPr="00857D75">
        <w:rPr>
          <w:rFonts w:asciiTheme="majorBidi" w:hAnsiTheme="majorBidi"/>
          <w:spacing w:val="-2"/>
          <w:sz w:val="30"/>
          <w:szCs w:val="30"/>
        </w:rPr>
        <w:t>94</w:t>
      </w:r>
      <w:r w:rsidR="00C46D7A" w:rsidRPr="00857D75">
        <w:rPr>
          <w:rFonts w:asciiTheme="majorBidi" w:hAnsiTheme="majorBidi"/>
          <w:spacing w:val="-2"/>
          <w:sz w:val="30"/>
          <w:szCs w:val="30"/>
        </w:rPr>
        <w:t xml:space="preserve"> </w:t>
      </w:r>
      <w:r w:rsidR="00817C4F" w:rsidRPr="00857D75">
        <w:rPr>
          <w:rFonts w:asciiTheme="majorBidi" w:hAnsiTheme="majorBidi"/>
          <w:spacing w:val="-2"/>
          <w:sz w:val="30"/>
          <w:szCs w:val="30"/>
          <w:cs/>
        </w:rPr>
        <w:t>ล้านบาท</w:t>
      </w:r>
      <w:r w:rsidR="00DF5212" w:rsidRPr="00857D75">
        <w:rPr>
          <w:rFonts w:asciiTheme="majorBidi" w:hAnsiTheme="majorBidi"/>
          <w:spacing w:val="-2"/>
          <w:sz w:val="30"/>
          <w:szCs w:val="30"/>
          <w:cs/>
        </w:rPr>
        <w:t xml:space="preserve"> และ</w:t>
      </w:r>
      <w:r w:rsidR="00887A99" w:rsidRPr="00857D75">
        <w:rPr>
          <w:rFonts w:asciiTheme="majorBidi" w:hAnsiTheme="majorBidi"/>
          <w:spacing w:val="-2"/>
          <w:sz w:val="30"/>
          <w:szCs w:val="30"/>
        </w:rPr>
        <w:t xml:space="preserve"> </w:t>
      </w:r>
      <w:r w:rsidR="00806C7A" w:rsidRPr="00857D75">
        <w:rPr>
          <w:rFonts w:asciiTheme="majorBidi" w:hAnsiTheme="majorBidi"/>
          <w:spacing w:val="-2"/>
          <w:sz w:val="30"/>
          <w:szCs w:val="30"/>
        </w:rPr>
        <w:t>1</w:t>
      </w:r>
      <w:r w:rsidR="007D3B88" w:rsidRPr="00857D75">
        <w:rPr>
          <w:rFonts w:asciiTheme="majorBidi" w:hAnsiTheme="majorBidi"/>
          <w:spacing w:val="-2"/>
          <w:sz w:val="30"/>
          <w:szCs w:val="30"/>
        </w:rPr>
        <w:t>,</w:t>
      </w:r>
      <w:r w:rsidR="00857D75" w:rsidRPr="00857D75">
        <w:rPr>
          <w:rFonts w:asciiTheme="majorBidi" w:hAnsiTheme="majorBidi"/>
          <w:spacing w:val="-2"/>
          <w:sz w:val="30"/>
          <w:szCs w:val="30"/>
        </w:rPr>
        <w:t>814</w:t>
      </w:r>
      <w:r w:rsidR="00887A99" w:rsidRPr="00857D75">
        <w:rPr>
          <w:rFonts w:asciiTheme="majorBidi" w:hAnsiTheme="majorBidi"/>
          <w:spacing w:val="-2"/>
          <w:sz w:val="30"/>
          <w:szCs w:val="30"/>
        </w:rPr>
        <w:t xml:space="preserve"> </w:t>
      </w:r>
      <w:r w:rsidR="00455417" w:rsidRPr="00857D75">
        <w:rPr>
          <w:rFonts w:asciiTheme="majorBidi" w:hAnsiTheme="majorBidi"/>
          <w:spacing w:val="-2"/>
          <w:sz w:val="30"/>
          <w:szCs w:val="30"/>
          <w:cs/>
        </w:rPr>
        <w:t xml:space="preserve">ล้านบาท </w:t>
      </w:r>
      <w:r w:rsidR="00026F8E" w:rsidRPr="00857D75">
        <w:rPr>
          <w:rFonts w:asciiTheme="majorBidi" w:hAnsiTheme="majorBidi"/>
          <w:spacing w:val="-2"/>
          <w:sz w:val="30"/>
          <w:szCs w:val="30"/>
          <w:cs/>
        </w:rPr>
        <w:t>ตามลำดับ</w:t>
      </w:r>
      <w:r w:rsidR="00455417" w:rsidRPr="00857D7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8632A3" w:rsidRPr="00857D75">
        <w:rPr>
          <w:rFonts w:asciiTheme="majorBidi" w:hAnsiTheme="majorBidi"/>
          <w:spacing w:val="-2"/>
          <w:sz w:val="30"/>
          <w:szCs w:val="30"/>
          <w:cs/>
        </w:rPr>
        <w:t>การดำเนินงานของกลุ่มบริษัทได้รับผลกระทบอย่างมากและอาจจะได้รับผลกระทบ</w:t>
      </w:r>
      <w:r w:rsidR="00FE223B" w:rsidRPr="00857D75">
        <w:rPr>
          <w:rFonts w:asciiTheme="majorBidi" w:hAnsiTheme="majorBidi" w:hint="cs"/>
          <w:spacing w:val="-2"/>
          <w:sz w:val="30"/>
          <w:szCs w:val="30"/>
          <w:cs/>
        </w:rPr>
        <w:t>อย่างต่อเนื่อง</w:t>
      </w:r>
      <w:r w:rsidR="008632A3" w:rsidRPr="00857D75">
        <w:rPr>
          <w:rFonts w:asciiTheme="majorBidi" w:hAnsiTheme="majorBidi"/>
          <w:spacing w:val="-2"/>
          <w:sz w:val="30"/>
          <w:szCs w:val="30"/>
          <w:cs/>
        </w:rPr>
        <w:t>ต่อไปอีกในอนาคตเนื่องจากความไม่แน่นอนในภาวะการณ์ทางเศรษฐกิจ</w:t>
      </w:r>
      <w:r w:rsidR="00D17978" w:rsidRPr="00857D75">
        <w:rPr>
          <w:rFonts w:asciiTheme="majorBidi" w:hAnsiTheme="majorBidi"/>
          <w:spacing w:val="-2"/>
          <w:sz w:val="30"/>
          <w:szCs w:val="30"/>
        </w:rPr>
        <w:t xml:space="preserve"> </w:t>
      </w:r>
      <w:r w:rsidR="008632A3" w:rsidRPr="00857D75">
        <w:rPr>
          <w:rFonts w:asciiTheme="majorBidi" w:hAnsiTheme="majorBidi"/>
          <w:spacing w:val="-2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</w:p>
    <w:p w14:paraId="5DC6C86C" w14:textId="77777777" w:rsidR="00BF50B0" w:rsidRDefault="00BF50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-6"/>
          <w:sz w:val="30"/>
          <w:szCs w:val="30"/>
          <w:cs/>
        </w:rPr>
      </w:pPr>
      <w:r>
        <w:rPr>
          <w:rFonts w:asciiTheme="majorBidi" w:hAnsiTheme="majorBidi"/>
          <w:spacing w:val="-6"/>
          <w:sz w:val="30"/>
          <w:szCs w:val="30"/>
          <w:cs/>
        </w:rPr>
        <w:br w:type="page"/>
      </w:r>
    </w:p>
    <w:p w14:paraId="10387E71" w14:textId="2D153B3D" w:rsidR="00B51DED" w:rsidRPr="006C6D03" w:rsidRDefault="00B51DED" w:rsidP="000F43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6C6D03">
        <w:rPr>
          <w:rFonts w:asciiTheme="majorBidi" w:hAnsiTheme="majorBidi" w:hint="cs"/>
          <w:spacing w:val="-6"/>
          <w:sz w:val="30"/>
          <w:szCs w:val="30"/>
          <w:cs/>
        </w:rPr>
        <w:lastRenderedPageBreak/>
        <w:t>ผู้บริหารมีการติดตามสถานการณ์ดังกล่าวและบริหารจัดการอย่างใกล้ชิดเพื่อให้มั่นใจว่าจะมีกระแสเงินสดจากการดำเนินงาน</w:t>
      </w:r>
      <w:r w:rsidR="005162BD">
        <w:rPr>
          <w:rFonts w:asciiTheme="majorBidi" w:hAnsiTheme="majorBidi" w:hint="cs"/>
          <w:spacing w:val="-6"/>
          <w:sz w:val="30"/>
          <w:szCs w:val="30"/>
          <w:cs/>
        </w:rPr>
        <w:t>เพื่อ</w:t>
      </w:r>
      <w:r w:rsidRPr="006C6D03">
        <w:rPr>
          <w:rFonts w:asciiTheme="majorBidi" w:hAnsiTheme="majorBidi" w:hint="cs"/>
          <w:spacing w:val="-6"/>
          <w:sz w:val="30"/>
          <w:szCs w:val="30"/>
          <w:cs/>
        </w:rPr>
        <w:t>เสริมสภาพคล่องให้แก่กลุ่มบริษัท</w:t>
      </w:r>
      <w:r w:rsidRPr="006C6D03">
        <w:rPr>
          <w:rFonts w:asciiTheme="majorBidi" w:hAnsiTheme="majorBidi"/>
          <w:spacing w:val="-6"/>
          <w:sz w:val="30"/>
          <w:szCs w:val="30"/>
        </w:rPr>
        <w:t xml:space="preserve"> </w:t>
      </w:r>
      <w:r w:rsidR="009D7DEB" w:rsidRPr="006C6D03">
        <w:rPr>
          <w:rFonts w:asciiTheme="majorBidi" w:hAnsiTheme="majorBidi" w:hint="cs"/>
          <w:spacing w:val="-6"/>
          <w:sz w:val="30"/>
          <w:szCs w:val="30"/>
          <w:cs/>
        </w:rPr>
        <w:t>โดย</w:t>
      </w:r>
      <w:r w:rsidRPr="006C6D03">
        <w:rPr>
          <w:rFonts w:asciiTheme="majorBidi" w:hAnsiTheme="majorBidi" w:hint="cs"/>
          <w:spacing w:val="-6"/>
          <w:sz w:val="30"/>
          <w:szCs w:val="30"/>
          <w:cs/>
        </w:rPr>
        <w:t>ผู้บริหารของกลุ่มบริษัทเชื่อมั่นว่ากลุ่มบริษัทและบริษัทจะสามารถหาแหล่งเงินทุนได้ในอนาคตอันใกล้</w:t>
      </w:r>
      <w:r w:rsidRPr="006C6D03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6C6D03">
        <w:rPr>
          <w:rFonts w:asciiTheme="majorBidi" w:hAnsiTheme="majorBidi" w:hint="cs"/>
          <w:spacing w:val="-6"/>
          <w:sz w:val="30"/>
          <w:szCs w:val="30"/>
          <w:cs/>
        </w:rPr>
        <w:t>งบการเงินรวมและงบการเงินเฉพาะกิจการได้จัดทำขึ้นโดยฝ่ายบริหารของกลุ่มบริษัทและบริษัทตามหลักเกณฑ์การดำเนินงานต่อเนื่อง</w:t>
      </w:r>
      <w:r w:rsidRPr="006C6D03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6C6D03">
        <w:rPr>
          <w:rFonts w:asciiTheme="majorBidi" w:hAnsiTheme="majorBidi" w:hint="cs"/>
          <w:spacing w:val="-6"/>
          <w:sz w:val="30"/>
          <w:szCs w:val="30"/>
          <w:cs/>
        </w:rPr>
        <w:t>ซึ่งมีข้อสมมติว่ากิจการมีเงินทุนหมุนเวียนและวงเงินสินเชื่อเพียงพอสำหรับการดำเนินธุรกิจตามที่กลุ่มบริษัทและบริษัทต้องการ</w:t>
      </w:r>
      <w:r w:rsidRPr="006C6D03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6C6D03">
        <w:rPr>
          <w:rFonts w:asciiTheme="majorBidi" w:hAnsiTheme="majorBidi" w:hint="cs"/>
          <w:spacing w:val="-6"/>
          <w:sz w:val="30"/>
          <w:szCs w:val="30"/>
          <w:cs/>
        </w:rPr>
        <w:t>ดังนั้น</w:t>
      </w:r>
      <w:r w:rsidRPr="006C6D03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6C6D03">
        <w:rPr>
          <w:rFonts w:asciiTheme="majorBidi" w:hAnsiTheme="majorBidi" w:hint="cs"/>
          <w:spacing w:val="-6"/>
          <w:sz w:val="30"/>
          <w:szCs w:val="30"/>
          <w:cs/>
        </w:rPr>
        <w:t>งบการเงินรวมและ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</w:t>
      </w:r>
      <w:r w:rsidRPr="006C6D03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6C6D03">
        <w:rPr>
          <w:rFonts w:asciiTheme="majorBidi" w:hAnsiTheme="majorBidi" w:hint="cs"/>
          <w:spacing w:val="-6"/>
          <w:sz w:val="30"/>
          <w:szCs w:val="30"/>
          <w:cs/>
        </w:rPr>
        <w:t>ซึ่งอาจจำเป็นหากกลุ่มบริษัทและบริษัทไม่สามารถดำเนินงานต่อเนื่องต่อไปได้</w:t>
      </w:r>
    </w:p>
    <w:p w14:paraId="54D9A45E" w14:textId="3C839CA4" w:rsidR="00606A39" w:rsidRPr="000F439C" w:rsidRDefault="00606A39" w:rsidP="000F4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12"/>
          <w:szCs w:val="12"/>
        </w:rPr>
      </w:pPr>
    </w:p>
    <w:p w14:paraId="0B7BA0C7" w14:textId="5A55CFBA" w:rsidR="006D7416" w:rsidRPr="00F1598F" w:rsidRDefault="00562CEB" w:rsidP="00AC72D3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290F0044" w14:textId="77777777" w:rsidR="003121E1" w:rsidRPr="000F439C" w:rsidRDefault="003121E1" w:rsidP="000F4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sz w:val="10"/>
          <w:szCs w:val="10"/>
          <w:lang w:val="th-TH"/>
        </w:rPr>
      </w:pPr>
    </w:p>
    <w:p w14:paraId="0A0E44EC" w14:textId="1D711E73" w:rsidR="008C4256" w:rsidRDefault="00B557A3" w:rsidP="000F4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B557A3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t>ความสัมพันธ์ที่มีกับบริษัท</w:t>
      </w:r>
      <w:r w:rsidR="00F43E20">
        <w:rPr>
          <w:rFonts w:ascii="Angsana New" w:eastAsia="Calibri" w:hAnsi="Angsana New" w:hint="cs"/>
          <w:spacing w:val="-10"/>
          <w:sz w:val="30"/>
          <w:szCs w:val="30"/>
          <w:cs/>
          <w:lang w:eastAsia="x-none"/>
        </w:rPr>
        <w:t>ร่วมและ</w:t>
      </w:r>
      <w:r w:rsidRPr="00B557A3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t>บริษัท</w:t>
      </w:r>
      <w:r w:rsidR="00F43E20">
        <w:rPr>
          <w:rFonts w:ascii="Angsana New" w:eastAsia="Calibri" w:hAnsi="Angsana New" w:hint="cs"/>
          <w:spacing w:val="-10"/>
          <w:sz w:val="30"/>
          <w:szCs w:val="30"/>
          <w:cs/>
          <w:lang w:eastAsia="x-none"/>
        </w:rPr>
        <w:t>ย่อย</w:t>
      </w:r>
      <w:r w:rsidRPr="00B557A3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t xml:space="preserve">ที่มีการเปลี่ยนแปลงอย่างมีสาระสำคัญได้เปิดเผยในหมายเหตุข้อ </w:t>
      </w:r>
      <w:r w:rsidR="003D2C9F">
        <w:rPr>
          <w:rFonts w:ascii="Angsana New" w:eastAsia="Calibri" w:hAnsi="Angsana New"/>
          <w:spacing w:val="-10"/>
          <w:sz w:val="30"/>
          <w:szCs w:val="30"/>
          <w:lang w:eastAsia="x-none"/>
        </w:rPr>
        <w:t>4</w:t>
      </w:r>
      <w:r w:rsidRPr="00B557A3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t xml:space="preserve">  ความสัมพันธ์ที่มีกับผู้บริหารสำคัญและบุคคลหรือกิจการที่เกี่ยวข้องกัน รวมถึงนโยบายการกำหนดราคาไม่ได้มีการเปลี่ยนแปลงอย่างเป็นสาระสำคัญ</w:t>
      </w:r>
      <w:r w:rsidR="0093289B" w:rsidRPr="00B557A3">
        <w:rPr>
          <w:rFonts w:ascii="Angsana New" w:eastAsia="Calibri" w:hAnsi="Angsana New"/>
          <w:sz w:val="30"/>
          <w:szCs w:val="30"/>
          <w:cs/>
          <w:lang w:eastAsia="x-none"/>
        </w:rPr>
        <w:t>ในระหว่าง</w:t>
      </w:r>
      <w:r w:rsidR="00887A99" w:rsidRPr="00887A99">
        <w:rPr>
          <w:rFonts w:ascii="Angsana New" w:eastAsia="Calibri" w:hAnsi="Angsana New" w:hint="cs"/>
          <w:sz w:val="30"/>
          <w:szCs w:val="30"/>
          <w:cs/>
          <w:lang w:eastAsia="x-none"/>
        </w:rPr>
        <w:t>งวด</w:t>
      </w:r>
      <w:r w:rsidR="00E35164">
        <w:rPr>
          <w:rFonts w:ascii="Angsana New" w:eastAsia="Calibri" w:hAnsi="Angsana New" w:hint="cs"/>
          <w:sz w:val="30"/>
          <w:szCs w:val="30"/>
          <w:cs/>
          <w:lang w:eastAsia="x-none"/>
        </w:rPr>
        <w:t>สาม</w:t>
      </w:r>
      <w:r w:rsidR="00887A99" w:rsidRPr="00887A99">
        <w:rPr>
          <w:rFonts w:ascii="Angsana New" w:eastAsia="Calibri" w:hAnsi="Angsana New" w:hint="cs"/>
          <w:sz w:val="30"/>
          <w:szCs w:val="30"/>
          <w:cs/>
          <w:lang w:eastAsia="x-none"/>
        </w:rPr>
        <w:t>เดือนสิ้นสุดวันที่</w:t>
      </w:r>
      <w:r w:rsidR="00887A99" w:rsidRPr="00887A99">
        <w:rPr>
          <w:rFonts w:ascii="Angsana New" w:eastAsia="Calibri" w:hAnsi="Angsana New"/>
          <w:sz w:val="30"/>
          <w:szCs w:val="30"/>
          <w:cs/>
          <w:lang w:eastAsia="x-none"/>
        </w:rPr>
        <w:t xml:space="preserve"> </w:t>
      </w:r>
      <w:r w:rsidR="00A71C28">
        <w:rPr>
          <w:rFonts w:ascii="Angsana New" w:hAnsi="Angsana New"/>
          <w:sz w:val="30"/>
          <w:szCs w:val="30"/>
        </w:rPr>
        <w:t>31</w:t>
      </w:r>
      <w:r w:rsidR="009A1F90" w:rsidRPr="00FA10A6">
        <w:rPr>
          <w:rFonts w:ascii="Angsana New" w:hAnsi="Angsana New"/>
          <w:sz w:val="30"/>
          <w:szCs w:val="30"/>
          <w:cs/>
        </w:rPr>
        <w:t xml:space="preserve"> </w:t>
      </w:r>
      <w:r w:rsidR="009A1F90" w:rsidRPr="00FA10A6">
        <w:rPr>
          <w:rFonts w:ascii="Angsana New" w:hAnsi="Angsana New" w:hint="cs"/>
          <w:sz w:val="30"/>
          <w:szCs w:val="30"/>
          <w:cs/>
        </w:rPr>
        <w:t>มีนาคม</w:t>
      </w:r>
      <w:r w:rsidR="009A1F90" w:rsidRPr="00FA10A6">
        <w:rPr>
          <w:rFonts w:ascii="Angsana New" w:hAnsi="Angsana New"/>
          <w:sz w:val="30"/>
          <w:szCs w:val="30"/>
          <w:cs/>
        </w:rPr>
        <w:t xml:space="preserve"> </w:t>
      </w:r>
      <w:r w:rsidR="00621F52">
        <w:rPr>
          <w:rFonts w:ascii="Angsana New" w:hAnsi="Angsana New"/>
          <w:sz w:val="30"/>
          <w:szCs w:val="30"/>
        </w:rPr>
        <w:t>2567</w:t>
      </w:r>
    </w:p>
    <w:p w14:paraId="6C664B39" w14:textId="77777777" w:rsidR="000F439C" w:rsidRPr="000F439C" w:rsidRDefault="000F439C" w:rsidP="000F4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14"/>
          <w:szCs w:val="14"/>
        </w:rPr>
      </w:pP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8"/>
        <w:gridCol w:w="1259"/>
        <w:gridCol w:w="270"/>
        <w:gridCol w:w="1260"/>
        <w:gridCol w:w="273"/>
        <w:gridCol w:w="1260"/>
        <w:gridCol w:w="270"/>
        <w:gridCol w:w="1256"/>
      </w:tblGrid>
      <w:tr w:rsidR="0093289B" w:rsidRPr="008E1326" w14:paraId="1344823F" w14:textId="77777777" w:rsidTr="007F1952">
        <w:trPr>
          <w:trHeight w:val="20"/>
          <w:tblHeader/>
        </w:trPr>
        <w:tc>
          <w:tcPr>
            <w:tcW w:w="9176" w:type="dxa"/>
            <w:gridSpan w:val="8"/>
            <w:shd w:val="clear" w:color="auto" w:fill="auto"/>
          </w:tcPr>
          <w:p w14:paraId="28384F3C" w14:textId="77777777" w:rsidR="0093289B" w:rsidRPr="008E1326" w:rsidRDefault="0093289B" w:rsidP="003C29B8">
            <w:pPr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</w:tr>
      <w:tr w:rsidR="0093289B" w:rsidRPr="008E1326" w14:paraId="7AACBC62" w14:textId="77777777" w:rsidTr="007F1952">
        <w:trPr>
          <w:trHeight w:val="20"/>
          <w:tblHeader/>
        </w:trPr>
        <w:tc>
          <w:tcPr>
            <w:tcW w:w="3328" w:type="dxa"/>
            <w:shd w:val="clear" w:color="auto" w:fill="auto"/>
          </w:tcPr>
          <w:p w14:paraId="46456F5F" w14:textId="56011C61" w:rsidR="0093289B" w:rsidRPr="008E1326" w:rsidRDefault="00887A99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87A9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B23F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87A9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789" w:type="dxa"/>
            <w:gridSpan w:val="3"/>
            <w:shd w:val="clear" w:color="auto" w:fill="auto"/>
          </w:tcPr>
          <w:p w14:paraId="70CE6A19" w14:textId="77777777" w:rsidR="0093289B" w:rsidRPr="008E1326" w:rsidRDefault="0093289B" w:rsidP="003C29B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shd w:val="clear" w:color="auto" w:fill="auto"/>
          </w:tcPr>
          <w:p w14:paraId="39C93213" w14:textId="77777777" w:rsidR="0093289B" w:rsidRPr="008E1326" w:rsidRDefault="0093289B" w:rsidP="003C29B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6" w:type="dxa"/>
            <w:gridSpan w:val="3"/>
            <w:shd w:val="clear" w:color="auto" w:fill="auto"/>
          </w:tcPr>
          <w:p w14:paraId="7692D971" w14:textId="77777777" w:rsidR="0093289B" w:rsidRPr="008E1326" w:rsidRDefault="0093289B" w:rsidP="003C29B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289B" w:rsidRPr="008E1326" w14:paraId="082E5B05" w14:textId="77777777" w:rsidTr="007F1952">
        <w:trPr>
          <w:trHeight w:val="20"/>
          <w:tblHeader/>
        </w:trPr>
        <w:tc>
          <w:tcPr>
            <w:tcW w:w="3328" w:type="dxa"/>
            <w:shd w:val="clear" w:color="auto" w:fill="auto"/>
          </w:tcPr>
          <w:p w14:paraId="4FC3F103" w14:textId="5EC7A33A" w:rsidR="0093289B" w:rsidRPr="008E1326" w:rsidRDefault="0093289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887A99" w:rsidRPr="00887A9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9A1F90" w:rsidRPr="00FA10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9A1F90" w:rsidRPr="00FA10A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59" w:type="dxa"/>
            <w:shd w:val="clear" w:color="auto" w:fill="auto"/>
          </w:tcPr>
          <w:p w14:paraId="2B01F235" w14:textId="00840756" w:rsidR="0093289B" w:rsidRPr="008E1326" w:rsidRDefault="0093289B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9A1F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4B5A73C" w14:textId="77777777" w:rsidR="0093289B" w:rsidRPr="008E1326" w:rsidRDefault="0093289B" w:rsidP="003C29B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DD6351" w14:textId="5AEDF19C" w:rsidR="0093289B" w:rsidRPr="008E1326" w:rsidRDefault="0093289B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9A1F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3" w:type="dxa"/>
            <w:shd w:val="clear" w:color="auto" w:fill="auto"/>
          </w:tcPr>
          <w:p w14:paraId="1337EEF3" w14:textId="77777777" w:rsidR="0093289B" w:rsidRPr="008E1326" w:rsidRDefault="0093289B" w:rsidP="003C29B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3D68F8E" w14:textId="3711F959" w:rsidR="0093289B" w:rsidRPr="008E1326" w:rsidRDefault="0093289B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9A1F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94E2C07" w14:textId="77777777" w:rsidR="0093289B" w:rsidRPr="008E1326" w:rsidRDefault="0093289B" w:rsidP="003C29B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06FBE289" w14:textId="1F1E60DE" w:rsidR="0093289B" w:rsidRPr="008E1326" w:rsidRDefault="0093289B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9A1F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93289B" w:rsidRPr="008E1326" w14:paraId="668F3D97" w14:textId="77777777" w:rsidTr="007F1952">
        <w:trPr>
          <w:trHeight w:val="20"/>
          <w:tblHeader/>
        </w:trPr>
        <w:tc>
          <w:tcPr>
            <w:tcW w:w="3328" w:type="dxa"/>
            <w:shd w:val="clear" w:color="auto" w:fill="auto"/>
          </w:tcPr>
          <w:p w14:paraId="75667999" w14:textId="77777777" w:rsidR="0093289B" w:rsidRPr="00DE375A" w:rsidRDefault="0093289B" w:rsidP="003C29B8">
            <w:pPr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5848" w:type="dxa"/>
            <w:gridSpan w:val="7"/>
            <w:shd w:val="clear" w:color="auto" w:fill="auto"/>
          </w:tcPr>
          <w:p w14:paraId="7753D7EB" w14:textId="77777777" w:rsidR="0093289B" w:rsidRPr="00DE375A" w:rsidRDefault="0093289B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DE375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DE37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93289B" w:rsidRPr="008E1326" w14:paraId="70A72F22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203AC75D" w14:textId="77777777" w:rsidR="0093289B" w:rsidRPr="008E1326" w:rsidRDefault="0093289B" w:rsidP="003C29B8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9" w:type="dxa"/>
            <w:shd w:val="clear" w:color="auto" w:fill="auto"/>
          </w:tcPr>
          <w:p w14:paraId="09FEF7C8" w14:textId="77777777" w:rsidR="0093289B" w:rsidRPr="008E1326" w:rsidRDefault="0093289B" w:rsidP="003C29B8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5746197" w14:textId="77777777" w:rsidR="0093289B" w:rsidRPr="008E1326" w:rsidRDefault="0093289B" w:rsidP="003C29B8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CD09E98" w14:textId="77777777" w:rsidR="0093289B" w:rsidRPr="008E1326" w:rsidRDefault="0093289B" w:rsidP="003C29B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3" w:type="dxa"/>
            <w:shd w:val="clear" w:color="auto" w:fill="auto"/>
          </w:tcPr>
          <w:p w14:paraId="5A6104A9" w14:textId="77777777" w:rsidR="0093289B" w:rsidRPr="008E1326" w:rsidRDefault="0093289B" w:rsidP="003C29B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6FCA042" w14:textId="6E91D8F5" w:rsidR="0093289B" w:rsidRPr="008E1326" w:rsidRDefault="0093289B" w:rsidP="003C29B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49CEE27" w14:textId="77777777" w:rsidR="0093289B" w:rsidRPr="008E1326" w:rsidRDefault="0093289B" w:rsidP="003C29B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03691069" w14:textId="77777777" w:rsidR="0093289B" w:rsidRPr="008E1326" w:rsidRDefault="0093289B" w:rsidP="003C29B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D798C" w:rsidRPr="008E1326" w14:paraId="0012A47A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592667C5" w14:textId="21956DF7" w:rsidR="005D798C" w:rsidRPr="008E1326" w:rsidRDefault="005D798C" w:rsidP="00887A99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รายได้ตามสัญญา</w:t>
            </w:r>
          </w:p>
        </w:tc>
        <w:tc>
          <w:tcPr>
            <w:tcW w:w="1259" w:type="dxa"/>
            <w:shd w:val="clear" w:color="auto" w:fill="auto"/>
          </w:tcPr>
          <w:p w14:paraId="3167E6F4" w14:textId="1FF51B7D" w:rsidR="008B72C9" w:rsidRDefault="006C6FDB" w:rsidP="00270401">
            <w:pPr>
              <w:pStyle w:val="a1"/>
              <w:tabs>
                <w:tab w:val="decimal" w:pos="705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13F82D" w14:textId="77777777" w:rsidR="005D798C" w:rsidRPr="008E1326" w:rsidRDefault="005D798C" w:rsidP="00887A99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B24D8DF" w14:textId="6A217DCC" w:rsidR="005D798C" w:rsidRPr="008E1326" w:rsidRDefault="005D798C" w:rsidP="00270401">
            <w:pPr>
              <w:pStyle w:val="a1"/>
              <w:tabs>
                <w:tab w:val="decimal" w:pos="705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FA0CD08" w14:textId="77777777" w:rsidR="005D798C" w:rsidRPr="008E1326" w:rsidRDefault="005D798C" w:rsidP="00887A99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6E6AD02" w14:textId="70623B70" w:rsidR="005D798C" w:rsidRDefault="00DA240B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927</w:t>
            </w:r>
          </w:p>
        </w:tc>
        <w:tc>
          <w:tcPr>
            <w:tcW w:w="270" w:type="dxa"/>
            <w:shd w:val="clear" w:color="auto" w:fill="auto"/>
          </w:tcPr>
          <w:p w14:paraId="6A87FE5D" w14:textId="77777777" w:rsidR="005D798C" w:rsidRPr="00B557A3" w:rsidRDefault="005D798C" w:rsidP="00887A9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7E36316A" w14:textId="3E281379" w:rsidR="005D798C" w:rsidRDefault="005D798C" w:rsidP="00270401">
            <w:pPr>
              <w:pStyle w:val="a1"/>
              <w:tabs>
                <w:tab w:val="decimal" w:pos="705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47296" w:rsidRPr="008E1326" w14:paraId="1CDF6E92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58C824E2" w14:textId="77777777" w:rsidR="00847296" w:rsidRPr="008E1326" w:rsidRDefault="00847296" w:rsidP="0084729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59" w:type="dxa"/>
            <w:shd w:val="clear" w:color="auto" w:fill="auto"/>
          </w:tcPr>
          <w:p w14:paraId="113BE3EC" w14:textId="192C3EA3" w:rsidR="00847296" w:rsidRPr="008E1326" w:rsidRDefault="006C6FDB" w:rsidP="00270401">
            <w:pPr>
              <w:pStyle w:val="a1"/>
              <w:tabs>
                <w:tab w:val="decimal" w:pos="705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A384D7" w14:textId="77777777" w:rsidR="00847296" w:rsidRPr="008E1326" w:rsidRDefault="00847296" w:rsidP="0084729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92BF71C" w14:textId="77777777" w:rsidR="00847296" w:rsidRPr="008E1326" w:rsidRDefault="00847296" w:rsidP="00270401">
            <w:pPr>
              <w:pStyle w:val="a1"/>
              <w:tabs>
                <w:tab w:val="decimal" w:pos="705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66B3C031" w14:textId="77777777" w:rsidR="00847296" w:rsidRPr="008E1326" w:rsidRDefault="00847296" w:rsidP="0084729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8E0FB88" w14:textId="704219A3" w:rsidR="00847296" w:rsidRPr="008E1326" w:rsidRDefault="00EF74E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A1E612F" w14:textId="77777777" w:rsidR="00847296" w:rsidRPr="00B557A3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4A82F435" w14:textId="63682C6F" w:rsidR="00847296" w:rsidRPr="008E1326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9A1F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847296" w:rsidRPr="008E1326" w14:paraId="66335310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42A19E4C" w14:textId="77777777" w:rsidR="00847296" w:rsidRPr="008E1326" w:rsidRDefault="00847296" w:rsidP="0084729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1259" w:type="dxa"/>
            <w:shd w:val="clear" w:color="auto" w:fill="auto"/>
          </w:tcPr>
          <w:p w14:paraId="4D42997C" w14:textId="516BBDD8" w:rsidR="00847296" w:rsidRPr="008E1326" w:rsidRDefault="006C6FDB" w:rsidP="00270401">
            <w:pPr>
              <w:pStyle w:val="a1"/>
              <w:tabs>
                <w:tab w:val="decimal" w:pos="705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06F5A7" w14:textId="77777777" w:rsidR="00847296" w:rsidRPr="008E1326" w:rsidRDefault="00847296" w:rsidP="0084729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90AC5B6" w14:textId="77777777" w:rsidR="00847296" w:rsidRPr="008E1326" w:rsidRDefault="00847296" w:rsidP="00270401">
            <w:pPr>
              <w:pStyle w:val="a1"/>
              <w:tabs>
                <w:tab w:val="decimal" w:pos="705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4D4F99E1" w14:textId="77777777" w:rsidR="00847296" w:rsidRPr="008E1326" w:rsidRDefault="00847296" w:rsidP="0084729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1CF2083" w14:textId="66C4A29D" w:rsidR="00847296" w:rsidRPr="008E1326" w:rsidRDefault="00B42E0B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426</w:t>
            </w:r>
          </w:p>
        </w:tc>
        <w:tc>
          <w:tcPr>
            <w:tcW w:w="270" w:type="dxa"/>
            <w:shd w:val="clear" w:color="auto" w:fill="auto"/>
          </w:tcPr>
          <w:p w14:paraId="021EF7EB" w14:textId="77777777" w:rsidR="00847296" w:rsidRPr="00B557A3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791999EF" w14:textId="58BE0515" w:rsidR="00847296" w:rsidRPr="008E1326" w:rsidRDefault="009A1F90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426</w:t>
            </w:r>
          </w:p>
        </w:tc>
      </w:tr>
      <w:tr w:rsidR="00847296" w:rsidRPr="008E1326" w14:paraId="6209DD8B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5A067F14" w14:textId="77777777" w:rsidR="00847296" w:rsidRPr="008E1326" w:rsidRDefault="00847296" w:rsidP="0084729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59" w:type="dxa"/>
            <w:shd w:val="clear" w:color="auto" w:fill="auto"/>
          </w:tcPr>
          <w:p w14:paraId="4645FC2E" w14:textId="2D5EDE03" w:rsidR="00847296" w:rsidRPr="008E1326" w:rsidRDefault="006C6FDB" w:rsidP="00270401">
            <w:pPr>
              <w:pStyle w:val="a1"/>
              <w:tabs>
                <w:tab w:val="decimal" w:pos="705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E8495B" w14:textId="77777777" w:rsidR="00847296" w:rsidRPr="008E1326" w:rsidRDefault="00847296" w:rsidP="0084729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B52D6F7" w14:textId="77777777" w:rsidR="00847296" w:rsidRPr="008E1326" w:rsidRDefault="00847296" w:rsidP="00270401">
            <w:pPr>
              <w:pStyle w:val="a1"/>
              <w:tabs>
                <w:tab w:val="decimal" w:pos="705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40D9054" w14:textId="77777777" w:rsidR="00847296" w:rsidRPr="008E1326" w:rsidRDefault="00847296" w:rsidP="00847296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66D51C" w14:textId="1A517CBD" w:rsidR="00847296" w:rsidRPr="008E1326" w:rsidRDefault="00B42E0B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387</w:t>
            </w:r>
          </w:p>
        </w:tc>
        <w:tc>
          <w:tcPr>
            <w:tcW w:w="270" w:type="dxa"/>
            <w:shd w:val="clear" w:color="auto" w:fill="auto"/>
          </w:tcPr>
          <w:p w14:paraId="4F0A70E8" w14:textId="77777777" w:rsidR="00847296" w:rsidRPr="008E1326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5E9A5709" w14:textId="6B06C998" w:rsidR="00847296" w:rsidRPr="008E1326" w:rsidRDefault="009A1F90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432</w:t>
            </w:r>
          </w:p>
        </w:tc>
      </w:tr>
      <w:tr w:rsidR="00847296" w:rsidRPr="008E1326" w14:paraId="665B2248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2F84FF34" w14:textId="77777777" w:rsidR="00847296" w:rsidRPr="008E1326" w:rsidRDefault="00847296" w:rsidP="0084729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59" w:type="dxa"/>
            <w:shd w:val="clear" w:color="auto" w:fill="auto"/>
          </w:tcPr>
          <w:p w14:paraId="1C3F4256" w14:textId="2B77EB10" w:rsidR="00847296" w:rsidRPr="008E1326" w:rsidRDefault="006C6FDB" w:rsidP="00270401">
            <w:pPr>
              <w:pStyle w:val="a1"/>
              <w:tabs>
                <w:tab w:val="decimal" w:pos="705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E0ABEB" w14:textId="77777777" w:rsidR="00847296" w:rsidRPr="008E1326" w:rsidRDefault="00847296" w:rsidP="0084729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3302592" w14:textId="77777777" w:rsidR="00847296" w:rsidRPr="008E1326" w:rsidRDefault="00847296" w:rsidP="00270401">
            <w:pPr>
              <w:pStyle w:val="a1"/>
              <w:tabs>
                <w:tab w:val="decimal" w:pos="705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491E2BA7" w14:textId="77777777" w:rsidR="00847296" w:rsidRPr="008E1326" w:rsidRDefault="00847296" w:rsidP="00847296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57D88CD" w14:textId="4E3CAFDA" w:rsidR="00847296" w:rsidRPr="008E1326" w:rsidRDefault="002328C2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1,496</w:t>
            </w:r>
          </w:p>
        </w:tc>
        <w:tc>
          <w:tcPr>
            <w:tcW w:w="270" w:type="dxa"/>
            <w:shd w:val="clear" w:color="auto" w:fill="auto"/>
          </w:tcPr>
          <w:p w14:paraId="5BF5DFDC" w14:textId="77777777" w:rsidR="00847296" w:rsidRPr="008E1326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0299EE64" w14:textId="05ECF1B3" w:rsidR="00847296" w:rsidRPr="008E1326" w:rsidRDefault="009A1F90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1,971</w:t>
            </w:r>
          </w:p>
        </w:tc>
      </w:tr>
      <w:tr w:rsidR="00847296" w:rsidRPr="008E1326" w14:paraId="0DDDEF50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513F0796" w14:textId="77777777" w:rsidR="00847296" w:rsidRPr="008E1326" w:rsidRDefault="00847296" w:rsidP="0084729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59" w:type="dxa"/>
            <w:shd w:val="clear" w:color="auto" w:fill="auto"/>
          </w:tcPr>
          <w:p w14:paraId="7A12F7C1" w14:textId="328193B7" w:rsidR="008B72C9" w:rsidRPr="008E1326" w:rsidRDefault="006C6FDB" w:rsidP="00270401">
            <w:pPr>
              <w:pStyle w:val="a1"/>
              <w:tabs>
                <w:tab w:val="decimal" w:pos="705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B7A764" w14:textId="77777777" w:rsidR="00847296" w:rsidRPr="008E1326" w:rsidRDefault="00847296" w:rsidP="00847296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49D7FF8" w14:textId="77777777" w:rsidR="00847296" w:rsidRPr="008E1326" w:rsidRDefault="00847296" w:rsidP="00270401">
            <w:pPr>
              <w:pStyle w:val="a1"/>
              <w:tabs>
                <w:tab w:val="decimal" w:pos="705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3943225D" w14:textId="77777777" w:rsidR="00847296" w:rsidRPr="008E1326" w:rsidRDefault="00847296" w:rsidP="00847296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F8A1862" w14:textId="2E6ABDE7" w:rsidR="00847296" w:rsidRPr="008E1326" w:rsidRDefault="002328C2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14:paraId="4FD65632" w14:textId="77777777" w:rsidR="00847296" w:rsidRPr="008E1326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6CB599E6" w14:textId="668EA852" w:rsidR="00847296" w:rsidRPr="008E1326" w:rsidRDefault="009A1F90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</w:p>
        </w:tc>
      </w:tr>
      <w:tr w:rsidR="00847296" w:rsidRPr="008E1326" w14:paraId="3F40A429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16329320" w14:textId="77777777" w:rsidR="00847296" w:rsidRPr="008E1326" w:rsidRDefault="00847296" w:rsidP="0084729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59" w:type="dxa"/>
            <w:shd w:val="clear" w:color="auto" w:fill="auto"/>
          </w:tcPr>
          <w:p w14:paraId="2D42FBE8" w14:textId="300C9139" w:rsidR="00847296" w:rsidRPr="008E1326" w:rsidRDefault="006C6FDB" w:rsidP="00270401">
            <w:pPr>
              <w:pStyle w:val="a1"/>
              <w:tabs>
                <w:tab w:val="decimal" w:pos="705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C6BF7B" w14:textId="77777777" w:rsidR="00847296" w:rsidRPr="008E1326" w:rsidRDefault="00847296" w:rsidP="00847296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CACC778" w14:textId="77777777" w:rsidR="00847296" w:rsidRPr="008E1326" w:rsidRDefault="00847296" w:rsidP="00270401">
            <w:pPr>
              <w:pStyle w:val="a1"/>
              <w:tabs>
                <w:tab w:val="decimal" w:pos="705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1B6D351E" w14:textId="77777777" w:rsidR="00847296" w:rsidRPr="008E1326" w:rsidRDefault="00847296" w:rsidP="00847296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9B704D" w14:textId="75B56BD9" w:rsidR="00847296" w:rsidRPr="008E1326" w:rsidRDefault="002328C2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1,776</w:t>
            </w:r>
          </w:p>
        </w:tc>
        <w:tc>
          <w:tcPr>
            <w:tcW w:w="270" w:type="dxa"/>
            <w:shd w:val="clear" w:color="auto" w:fill="auto"/>
          </w:tcPr>
          <w:p w14:paraId="313020DA" w14:textId="77777777" w:rsidR="00847296" w:rsidRPr="008E1326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1E690DBC" w14:textId="5327F6FE" w:rsidR="00847296" w:rsidRPr="008E1326" w:rsidRDefault="009A1F90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2,006</w:t>
            </w:r>
          </w:p>
        </w:tc>
      </w:tr>
      <w:tr w:rsidR="00847296" w:rsidRPr="008E1326" w14:paraId="5F284F82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2DE6A1F2" w14:textId="77777777" w:rsidR="00847296" w:rsidRPr="00423B98" w:rsidRDefault="00847296" w:rsidP="00847296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03DF8DB8" w14:textId="77777777" w:rsidR="00847296" w:rsidRPr="00B557A3" w:rsidRDefault="00847296" w:rsidP="00847296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24C864A" w14:textId="77777777" w:rsidR="00847296" w:rsidRPr="00B557A3" w:rsidRDefault="00847296" w:rsidP="00847296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CC8926F" w14:textId="77777777" w:rsidR="00847296" w:rsidRPr="00B557A3" w:rsidRDefault="00847296" w:rsidP="00847296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75A68616" w14:textId="77777777" w:rsidR="00847296" w:rsidRPr="00B557A3" w:rsidRDefault="00847296" w:rsidP="00847296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072EB10" w14:textId="77777777" w:rsidR="00847296" w:rsidRPr="00B557A3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3B07C09" w14:textId="77777777" w:rsidR="00847296" w:rsidRPr="00B557A3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44933A17" w14:textId="77777777" w:rsidR="00847296" w:rsidRPr="00B557A3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847296" w:rsidRPr="008E1326" w14:paraId="7C1F75E8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287F0F2F" w14:textId="77777777" w:rsidR="00847296" w:rsidRPr="008E1326" w:rsidRDefault="00847296" w:rsidP="0084729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59" w:type="dxa"/>
            <w:shd w:val="clear" w:color="auto" w:fill="auto"/>
          </w:tcPr>
          <w:p w14:paraId="2D765990" w14:textId="77777777" w:rsidR="00847296" w:rsidRPr="00B557A3" w:rsidRDefault="00847296" w:rsidP="00847296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056BAD6" w14:textId="77777777" w:rsidR="00847296" w:rsidRPr="008E1326" w:rsidRDefault="00847296" w:rsidP="0084729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A4A6F33" w14:textId="77777777" w:rsidR="00847296" w:rsidRPr="00B557A3" w:rsidRDefault="00847296" w:rsidP="00847296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6498A7A1" w14:textId="77777777" w:rsidR="00847296" w:rsidRPr="008E1326" w:rsidRDefault="00847296" w:rsidP="0084729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F63BCDB" w14:textId="77777777" w:rsidR="00847296" w:rsidRPr="00B557A3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050F094" w14:textId="77777777" w:rsidR="00847296" w:rsidRPr="00B557A3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7C2A417E" w14:textId="77777777" w:rsidR="00847296" w:rsidRPr="00B557A3" w:rsidRDefault="00847296" w:rsidP="00847296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BF6C69" w:rsidRPr="008E1326" w14:paraId="600D577B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5DFB3E4A" w14:textId="77777777" w:rsidR="00BF6C69" w:rsidRPr="008E1326" w:rsidRDefault="00BF6C69" w:rsidP="00BF6C69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59" w:type="dxa"/>
            <w:shd w:val="clear" w:color="auto" w:fill="auto"/>
          </w:tcPr>
          <w:p w14:paraId="0A918436" w14:textId="11CEA1ED" w:rsidR="00BF6C69" w:rsidRPr="008E1326" w:rsidRDefault="008B1CF0" w:rsidP="00BF6C6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11,686</w:t>
            </w:r>
          </w:p>
        </w:tc>
        <w:tc>
          <w:tcPr>
            <w:tcW w:w="270" w:type="dxa"/>
            <w:shd w:val="clear" w:color="auto" w:fill="auto"/>
          </w:tcPr>
          <w:p w14:paraId="0B89D19B" w14:textId="77777777" w:rsidR="00BF6C69" w:rsidRPr="008E1326" w:rsidRDefault="00BF6C69" w:rsidP="00BF6C6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13ACD73" w14:textId="3C9CCB33" w:rsidR="00BF6C69" w:rsidRPr="008E1326" w:rsidRDefault="00BF6C69" w:rsidP="00BF6C6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15,397</w:t>
            </w:r>
          </w:p>
        </w:tc>
        <w:tc>
          <w:tcPr>
            <w:tcW w:w="273" w:type="dxa"/>
            <w:shd w:val="clear" w:color="auto" w:fill="auto"/>
          </w:tcPr>
          <w:p w14:paraId="07E879B7" w14:textId="77777777" w:rsidR="00BF6C69" w:rsidRPr="008E1326" w:rsidRDefault="00BF6C69" w:rsidP="00BF6C69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C921926" w14:textId="7F8C2B66" w:rsidR="00BF6C69" w:rsidRPr="008E1326" w:rsidRDefault="00BA20E8" w:rsidP="00BF6C6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</w:t>
            </w:r>
            <w:r w:rsidR="008E72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686</w:t>
            </w:r>
          </w:p>
        </w:tc>
        <w:tc>
          <w:tcPr>
            <w:tcW w:w="270" w:type="dxa"/>
            <w:shd w:val="clear" w:color="auto" w:fill="auto"/>
          </w:tcPr>
          <w:p w14:paraId="0BDBC570" w14:textId="77777777" w:rsidR="00BF6C69" w:rsidRPr="00B557A3" w:rsidRDefault="00BF6C69" w:rsidP="00BF6C6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09320C45" w14:textId="1CCD7FE3" w:rsidR="00BF6C69" w:rsidRPr="008E1326" w:rsidRDefault="00BF6C69" w:rsidP="00BF6C6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15,397</w:t>
            </w:r>
          </w:p>
        </w:tc>
      </w:tr>
      <w:tr w:rsidR="00BF6C69" w:rsidRPr="008E1326" w14:paraId="25316324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7AE1EE29" w14:textId="77777777" w:rsidR="00BF6C69" w:rsidRPr="008E1326" w:rsidRDefault="00BF6C69" w:rsidP="00BF6C69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59" w:type="dxa"/>
            <w:shd w:val="clear" w:color="auto" w:fill="auto"/>
          </w:tcPr>
          <w:p w14:paraId="487A8AFD" w14:textId="266E2E34" w:rsidR="00BF6C69" w:rsidRPr="008E1326" w:rsidRDefault="00912497" w:rsidP="00BF6C6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2032DB90" w14:textId="77777777" w:rsidR="00BF6C69" w:rsidRPr="008E1326" w:rsidRDefault="00BF6C69" w:rsidP="00BF6C6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A1DDA02" w14:textId="49329CB8" w:rsidR="00BF6C69" w:rsidRPr="008E1326" w:rsidRDefault="00BF6C69" w:rsidP="00BF6C6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273" w:type="dxa"/>
            <w:shd w:val="clear" w:color="auto" w:fill="auto"/>
          </w:tcPr>
          <w:p w14:paraId="46416F7E" w14:textId="77777777" w:rsidR="00BF6C69" w:rsidRPr="008E1326" w:rsidRDefault="00BF6C69" w:rsidP="00BF6C69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75F1CC6" w14:textId="5B0EB42C" w:rsidR="00BF6C69" w:rsidRPr="00B557A3" w:rsidRDefault="008E72D4" w:rsidP="00BF6C6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76DFB643" w14:textId="77777777" w:rsidR="00BF6C69" w:rsidRPr="00B557A3" w:rsidRDefault="00BF6C69" w:rsidP="00BF6C6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7F601C7A" w14:textId="01D085CF" w:rsidR="00BF6C69" w:rsidRPr="008E1326" w:rsidRDefault="00BF6C69" w:rsidP="00BF6C6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</w:tr>
      <w:tr w:rsidR="00BF6C69" w:rsidRPr="008E1326" w14:paraId="0D4C90A9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72B5286D" w14:textId="77777777" w:rsidR="00BF6C69" w:rsidRPr="008E1326" w:rsidRDefault="00BF6C69" w:rsidP="00BF6C69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59" w:type="dxa"/>
            <w:shd w:val="clear" w:color="auto" w:fill="auto"/>
          </w:tcPr>
          <w:p w14:paraId="2ADCE153" w14:textId="781AA19D" w:rsidR="00BF6C69" w:rsidRPr="008E1326" w:rsidRDefault="00950CA9" w:rsidP="00BF6C6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2,371</w:t>
            </w:r>
          </w:p>
        </w:tc>
        <w:tc>
          <w:tcPr>
            <w:tcW w:w="270" w:type="dxa"/>
            <w:shd w:val="clear" w:color="auto" w:fill="auto"/>
          </w:tcPr>
          <w:p w14:paraId="76BCED37" w14:textId="77777777" w:rsidR="00BF6C69" w:rsidRPr="008E1326" w:rsidRDefault="00BF6C69" w:rsidP="00BF6C6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8E53C6F" w14:textId="32090BC8" w:rsidR="00BF6C69" w:rsidRPr="008E1326" w:rsidRDefault="00BF6C69" w:rsidP="00BF6C6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1,557</w:t>
            </w:r>
          </w:p>
        </w:tc>
        <w:tc>
          <w:tcPr>
            <w:tcW w:w="273" w:type="dxa"/>
            <w:shd w:val="clear" w:color="auto" w:fill="auto"/>
          </w:tcPr>
          <w:p w14:paraId="1D4C4611" w14:textId="77777777" w:rsidR="00BF6C69" w:rsidRPr="008E1326" w:rsidRDefault="00BF6C69" w:rsidP="00BF6C69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228C88E" w14:textId="3B86844D" w:rsidR="00BF6C69" w:rsidRPr="00B557A3" w:rsidRDefault="00722DCB" w:rsidP="00BF6C6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2,245</w:t>
            </w:r>
          </w:p>
        </w:tc>
        <w:tc>
          <w:tcPr>
            <w:tcW w:w="270" w:type="dxa"/>
            <w:shd w:val="clear" w:color="auto" w:fill="auto"/>
          </w:tcPr>
          <w:p w14:paraId="41A2A2E9" w14:textId="77777777" w:rsidR="00BF6C69" w:rsidRPr="00B557A3" w:rsidRDefault="00BF6C69" w:rsidP="00BF6C6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1750AEBF" w14:textId="127E354D" w:rsidR="00BF6C69" w:rsidRPr="008E1326" w:rsidRDefault="00BF6C69" w:rsidP="00BF6C6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1,831</w:t>
            </w:r>
          </w:p>
        </w:tc>
      </w:tr>
      <w:tr w:rsidR="00125898" w:rsidRPr="008E1326" w14:paraId="45AA2633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1F42593A" w14:textId="318B5D3F" w:rsidR="00125898" w:rsidRPr="008E1326" w:rsidRDefault="00125898" w:rsidP="00125898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เงินมัดจำซื้อที่ดิน</w:t>
            </w:r>
          </w:p>
        </w:tc>
        <w:tc>
          <w:tcPr>
            <w:tcW w:w="1259" w:type="dxa"/>
            <w:shd w:val="clear" w:color="auto" w:fill="auto"/>
          </w:tcPr>
          <w:p w14:paraId="4F65C10A" w14:textId="25D7468E" w:rsidR="00125898" w:rsidRDefault="00125898" w:rsidP="00125898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166,011</w:t>
            </w:r>
          </w:p>
        </w:tc>
        <w:tc>
          <w:tcPr>
            <w:tcW w:w="270" w:type="dxa"/>
            <w:shd w:val="clear" w:color="auto" w:fill="auto"/>
          </w:tcPr>
          <w:p w14:paraId="0DAB749A" w14:textId="77777777" w:rsidR="00125898" w:rsidRPr="008E1326" w:rsidRDefault="00125898" w:rsidP="00125898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5A4F4DE" w14:textId="4A85081D" w:rsidR="00125898" w:rsidRDefault="00125898" w:rsidP="00125898">
            <w:pPr>
              <w:pStyle w:val="a1"/>
              <w:tabs>
                <w:tab w:val="decimal" w:pos="699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24528F9D" w14:textId="77777777" w:rsidR="00125898" w:rsidRPr="008E1326" w:rsidRDefault="00125898" w:rsidP="0012589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E5C3EE6" w14:textId="1DD8AAA8" w:rsidR="00125898" w:rsidRDefault="00125898" w:rsidP="00125898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166,011</w:t>
            </w:r>
          </w:p>
        </w:tc>
        <w:tc>
          <w:tcPr>
            <w:tcW w:w="270" w:type="dxa"/>
            <w:shd w:val="clear" w:color="auto" w:fill="auto"/>
          </w:tcPr>
          <w:p w14:paraId="03E5AE43" w14:textId="77777777" w:rsidR="00125898" w:rsidRPr="00B557A3" w:rsidRDefault="00125898" w:rsidP="00125898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1D5AF65E" w14:textId="1C17A488" w:rsidR="00125898" w:rsidRDefault="00125898" w:rsidP="00125898">
            <w:pPr>
              <w:pStyle w:val="a1"/>
              <w:tabs>
                <w:tab w:val="decimal" w:pos="703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F6C69" w:rsidRPr="008E1326" w14:paraId="5E2CB84F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4D564A82" w14:textId="77777777" w:rsidR="00BF6C69" w:rsidRPr="008E1326" w:rsidRDefault="00BF6C69" w:rsidP="00BF6C69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59" w:type="dxa"/>
            <w:shd w:val="clear" w:color="auto" w:fill="auto"/>
          </w:tcPr>
          <w:p w14:paraId="02753007" w14:textId="40A98DC0" w:rsidR="00BF6C69" w:rsidRPr="008E1326" w:rsidRDefault="00BD5857" w:rsidP="00270401">
            <w:pPr>
              <w:pStyle w:val="a1"/>
              <w:tabs>
                <w:tab w:val="decimal" w:pos="705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C02501" w14:textId="77777777" w:rsidR="00BF6C69" w:rsidRPr="008E1326" w:rsidRDefault="00BF6C69" w:rsidP="00BF6C6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A587481" w14:textId="0085C1A4" w:rsidR="00BF6C69" w:rsidRPr="008E1326" w:rsidRDefault="00BF6C69" w:rsidP="00BF6C6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1,958</w:t>
            </w:r>
          </w:p>
        </w:tc>
        <w:tc>
          <w:tcPr>
            <w:tcW w:w="273" w:type="dxa"/>
            <w:shd w:val="clear" w:color="auto" w:fill="auto"/>
          </w:tcPr>
          <w:p w14:paraId="6E7A3ADF" w14:textId="77777777" w:rsidR="00BF6C69" w:rsidRPr="008E1326" w:rsidRDefault="00BF6C69" w:rsidP="00BF6C69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2317E30" w14:textId="187B475E" w:rsidR="00BF6C69" w:rsidRPr="00B557A3" w:rsidRDefault="00722DCB" w:rsidP="00270401">
            <w:pPr>
              <w:pStyle w:val="a1"/>
              <w:tabs>
                <w:tab w:val="decimal" w:pos="705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C2D6F9" w14:textId="77777777" w:rsidR="00BF6C69" w:rsidRPr="00B557A3" w:rsidRDefault="00BF6C69" w:rsidP="00BF6C6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10BDD8A4" w14:textId="47E28295" w:rsidR="00BF6C69" w:rsidRPr="008E1326" w:rsidRDefault="00BF6C69" w:rsidP="00BF6C6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1,958</w:t>
            </w:r>
          </w:p>
        </w:tc>
      </w:tr>
      <w:tr w:rsidR="00BF6C69" w:rsidRPr="008E1326" w14:paraId="3950CBE1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74A79965" w14:textId="77777777" w:rsidR="00BF6C69" w:rsidRPr="008E1326" w:rsidRDefault="00BF6C69" w:rsidP="00BF6C69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259" w:type="dxa"/>
            <w:shd w:val="clear" w:color="auto" w:fill="auto"/>
          </w:tcPr>
          <w:p w14:paraId="5CB4AAB4" w14:textId="634D47B0" w:rsidR="00BF6C69" w:rsidRPr="008E1326" w:rsidRDefault="00BD5857" w:rsidP="00BF6C6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</w:p>
        </w:tc>
        <w:tc>
          <w:tcPr>
            <w:tcW w:w="270" w:type="dxa"/>
            <w:shd w:val="clear" w:color="auto" w:fill="auto"/>
          </w:tcPr>
          <w:p w14:paraId="1A05B4B4" w14:textId="77777777" w:rsidR="00BF6C69" w:rsidRPr="008E1326" w:rsidRDefault="00BF6C69" w:rsidP="00BF6C6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7F213C9" w14:textId="12F01EEF" w:rsidR="00BF6C69" w:rsidRPr="008E1326" w:rsidRDefault="00BF6C69" w:rsidP="00BF6C6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423</w:t>
            </w:r>
          </w:p>
        </w:tc>
        <w:tc>
          <w:tcPr>
            <w:tcW w:w="273" w:type="dxa"/>
            <w:shd w:val="clear" w:color="auto" w:fill="auto"/>
          </w:tcPr>
          <w:p w14:paraId="4CEE0147" w14:textId="77777777" w:rsidR="00BF6C69" w:rsidRPr="008E1326" w:rsidRDefault="00BF6C69" w:rsidP="00BF6C69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1B3D2EA" w14:textId="59B6A3B6" w:rsidR="00BF6C69" w:rsidRPr="003B355B" w:rsidRDefault="008D3D6F" w:rsidP="00BF6C6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</w:p>
        </w:tc>
        <w:tc>
          <w:tcPr>
            <w:tcW w:w="270" w:type="dxa"/>
            <w:shd w:val="clear" w:color="auto" w:fill="auto"/>
          </w:tcPr>
          <w:p w14:paraId="4AAF37D8" w14:textId="77777777" w:rsidR="00BF6C69" w:rsidRPr="00B557A3" w:rsidRDefault="00BF6C69" w:rsidP="00BF6C6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3EFE3555" w14:textId="4BD29EAC" w:rsidR="00BF6C69" w:rsidRPr="008E1326" w:rsidRDefault="00BF6C69" w:rsidP="00BF6C6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</w:p>
        </w:tc>
      </w:tr>
      <w:tr w:rsidR="00BF6C69" w:rsidRPr="008E1326" w14:paraId="47BE7757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6BAA53F2" w14:textId="77777777" w:rsidR="00BF6C69" w:rsidRPr="008E1326" w:rsidRDefault="00BF6C69" w:rsidP="00BF6C69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ค่าบริหารและ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259" w:type="dxa"/>
            <w:shd w:val="clear" w:color="auto" w:fill="auto"/>
          </w:tcPr>
          <w:p w14:paraId="0063699F" w14:textId="501FE0A8" w:rsidR="00BF6C69" w:rsidRPr="008E1326" w:rsidRDefault="00CD55EF" w:rsidP="00BF6C6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</w:t>
            </w:r>
            <w:r w:rsidR="00B94B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</w:p>
        </w:tc>
        <w:tc>
          <w:tcPr>
            <w:tcW w:w="270" w:type="dxa"/>
            <w:shd w:val="clear" w:color="auto" w:fill="auto"/>
          </w:tcPr>
          <w:p w14:paraId="00D7B23C" w14:textId="77777777" w:rsidR="00BF6C69" w:rsidRPr="008E1326" w:rsidRDefault="00BF6C69" w:rsidP="00BF6C6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DDD677C" w14:textId="56FED73A" w:rsidR="00BF6C69" w:rsidRPr="008E1326" w:rsidRDefault="00BF6C69" w:rsidP="00BF6C6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</w:p>
        </w:tc>
        <w:tc>
          <w:tcPr>
            <w:tcW w:w="273" w:type="dxa"/>
            <w:shd w:val="clear" w:color="auto" w:fill="auto"/>
          </w:tcPr>
          <w:p w14:paraId="61D7F765" w14:textId="77777777" w:rsidR="00BF6C69" w:rsidRPr="008E1326" w:rsidRDefault="00BF6C69" w:rsidP="00BF6C69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53AB9C7" w14:textId="39D56A6D" w:rsidR="00BF6C69" w:rsidRPr="003B355B" w:rsidRDefault="00A37985" w:rsidP="00BF6C6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1,168</w:t>
            </w:r>
          </w:p>
        </w:tc>
        <w:tc>
          <w:tcPr>
            <w:tcW w:w="270" w:type="dxa"/>
            <w:shd w:val="clear" w:color="auto" w:fill="auto"/>
          </w:tcPr>
          <w:p w14:paraId="28F5EA33" w14:textId="77777777" w:rsidR="00BF6C69" w:rsidRPr="008E1326" w:rsidRDefault="00BF6C69" w:rsidP="00BF6C6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7D26775F" w14:textId="02DD2FF7" w:rsidR="00BF6C69" w:rsidRPr="008E1326" w:rsidRDefault="00BF6C69" w:rsidP="00BF6C6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140</w:t>
            </w:r>
          </w:p>
        </w:tc>
      </w:tr>
      <w:tr w:rsidR="00BF6C69" w:rsidRPr="008E1326" w14:paraId="4DBA1739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14E34FAA" w14:textId="77777777" w:rsidR="00BF6C69" w:rsidRPr="008E1326" w:rsidRDefault="00BF6C69" w:rsidP="00BF6C69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259" w:type="dxa"/>
            <w:shd w:val="clear" w:color="auto" w:fill="auto"/>
          </w:tcPr>
          <w:p w14:paraId="6F73ECD2" w14:textId="77777777" w:rsidR="00BF6C69" w:rsidRPr="008E1326" w:rsidRDefault="00BF6C69" w:rsidP="00BF6C6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D5119BE" w14:textId="77777777" w:rsidR="00BF6C69" w:rsidRPr="008E1326" w:rsidRDefault="00BF6C69" w:rsidP="00BF6C6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B5565C4" w14:textId="77777777" w:rsidR="00BF6C69" w:rsidRPr="008E1326" w:rsidRDefault="00BF6C69" w:rsidP="00BF6C69">
            <w:pPr>
              <w:pStyle w:val="a1"/>
              <w:tabs>
                <w:tab w:val="decimal" w:pos="522"/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562DDE94" w14:textId="77777777" w:rsidR="00BF6C69" w:rsidRPr="008E1326" w:rsidRDefault="00BF6C69" w:rsidP="00BF6C69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8C0AD75" w14:textId="77777777" w:rsidR="00BF6C69" w:rsidRPr="008E1326" w:rsidRDefault="00BF6C69" w:rsidP="00BF6C6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2CB253D" w14:textId="77777777" w:rsidR="00BF6C69" w:rsidRPr="008E1326" w:rsidRDefault="00BF6C69" w:rsidP="00BF6C6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566076CA" w14:textId="77777777" w:rsidR="00BF6C69" w:rsidRPr="008E1326" w:rsidRDefault="00BF6C69" w:rsidP="00BF6C6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BF6C69" w:rsidRPr="008E1326" w14:paraId="200C2FDC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7719B880" w14:textId="77777777" w:rsidR="00BF6C69" w:rsidRPr="008E1326" w:rsidRDefault="00BF6C69" w:rsidP="00BF6C69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59" w:type="dxa"/>
            <w:shd w:val="clear" w:color="auto" w:fill="auto"/>
          </w:tcPr>
          <w:p w14:paraId="30C7FBB0" w14:textId="77777777" w:rsidR="00BF6C69" w:rsidRPr="008E1326" w:rsidRDefault="00BF6C69" w:rsidP="00BF6C6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30F6C14" w14:textId="77777777" w:rsidR="00BF6C69" w:rsidRPr="008E1326" w:rsidRDefault="00BF6C69" w:rsidP="00BF6C6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1B1E647" w14:textId="77777777" w:rsidR="00BF6C69" w:rsidRPr="008E1326" w:rsidRDefault="00BF6C69" w:rsidP="00BF6C69">
            <w:pPr>
              <w:pStyle w:val="a1"/>
              <w:tabs>
                <w:tab w:val="decimal" w:pos="522"/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20DBEF50" w14:textId="77777777" w:rsidR="00BF6C69" w:rsidRPr="008E1326" w:rsidRDefault="00BF6C69" w:rsidP="00BF6C69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0789F68" w14:textId="77777777" w:rsidR="00BF6C69" w:rsidRPr="008E1326" w:rsidRDefault="00BF6C69" w:rsidP="00BF6C6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E8838B1" w14:textId="77777777" w:rsidR="00BF6C69" w:rsidRPr="008E1326" w:rsidRDefault="00BF6C69" w:rsidP="00BF6C6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6AF3A4F5" w14:textId="77777777" w:rsidR="00BF6C69" w:rsidRPr="008E1326" w:rsidRDefault="00BF6C69" w:rsidP="00BF6C6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BF6C69" w:rsidRPr="008E1326" w14:paraId="57D1746C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0E94D148" w14:textId="77777777" w:rsidR="00BF6C69" w:rsidRPr="008E1326" w:rsidRDefault="00BF6C69" w:rsidP="00BF6C69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ผลประโยชน์ระยะสั้นของผู้บริหาร</w:t>
            </w:r>
          </w:p>
        </w:tc>
        <w:tc>
          <w:tcPr>
            <w:tcW w:w="1259" w:type="dxa"/>
            <w:shd w:val="clear" w:color="auto" w:fill="auto"/>
          </w:tcPr>
          <w:p w14:paraId="7E2D8022" w14:textId="4FECE047" w:rsidR="00BF6C69" w:rsidRPr="008E1326" w:rsidRDefault="00B06773" w:rsidP="00BF6C6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76E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,220</w:t>
            </w:r>
          </w:p>
        </w:tc>
        <w:tc>
          <w:tcPr>
            <w:tcW w:w="270" w:type="dxa"/>
            <w:shd w:val="clear" w:color="auto" w:fill="auto"/>
          </w:tcPr>
          <w:p w14:paraId="32999568" w14:textId="77777777" w:rsidR="00BF6C69" w:rsidRPr="008E1326" w:rsidRDefault="00BF6C69" w:rsidP="00BF6C6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90596C4" w14:textId="140D0577" w:rsidR="00BF6C69" w:rsidRPr="008E1326" w:rsidRDefault="00BF6C69" w:rsidP="00BF6C6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3,407</w:t>
            </w:r>
          </w:p>
        </w:tc>
        <w:tc>
          <w:tcPr>
            <w:tcW w:w="273" w:type="dxa"/>
            <w:shd w:val="clear" w:color="auto" w:fill="auto"/>
          </w:tcPr>
          <w:p w14:paraId="7675AAD3" w14:textId="77777777" w:rsidR="00BF6C69" w:rsidRPr="008E1326" w:rsidRDefault="00BF6C69" w:rsidP="00BF6C69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B2767C0" w14:textId="51C4FCAE" w:rsidR="00BF6C69" w:rsidRPr="008E1326" w:rsidRDefault="00B06773" w:rsidP="00BF6C6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3,220</w:t>
            </w:r>
          </w:p>
        </w:tc>
        <w:tc>
          <w:tcPr>
            <w:tcW w:w="270" w:type="dxa"/>
            <w:shd w:val="clear" w:color="auto" w:fill="auto"/>
          </w:tcPr>
          <w:p w14:paraId="51C3F768" w14:textId="77777777" w:rsidR="00BF6C69" w:rsidRPr="008E1326" w:rsidRDefault="00BF6C69" w:rsidP="00BF6C6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65F735A2" w14:textId="0FC762CE" w:rsidR="00BF6C69" w:rsidRPr="008E1326" w:rsidRDefault="00BF6C69" w:rsidP="00BF6C6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3,407</w:t>
            </w:r>
          </w:p>
        </w:tc>
      </w:tr>
      <w:tr w:rsidR="00BF6C69" w:rsidRPr="008E1326" w14:paraId="34A338D9" w14:textId="77777777" w:rsidTr="007F1952">
        <w:trPr>
          <w:trHeight w:val="20"/>
        </w:trPr>
        <w:tc>
          <w:tcPr>
            <w:tcW w:w="3328" w:type="dxa"/>
            <w:shd w:val="clear" w:color="auto" w:fill="auto"/>
          </w:tcPr>
          <w:p w14:paraId="196C34A5" w14:textId="77777777" w:rsidR="00BF6C69" w:rsidRPr="008E1326" w:rsidRDefault="00BF6C69" w:rsidP="00BF6C69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ผลประโยชน์ระยะยาวของผู้บริหาร</w:t>
            </w:r>
          </w:p>
        </w:tc>
        <w:tc>
          <w:tcPr>
            <w:tcW w:w="1259" w:type="dxa"/>
            <w:shd w:val="clear" w:color="auto" w:fill="auto"/>
          </w:tcPr>
          <w:p w14:paraId="672C5683" w14:textId="445BAE80" w:rsidR="00BF6C69" w:rsidRPr="008E1326" w:rsidRDefault="00E76EAD" w:rsidP="00BF6C6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</w:t>
            </w:r>
          </w:p>
        </w:tc>
        <w:tc>
          <w:tcPr>
            <w:tcW w:w="270" w:type="dxa"/>
            <w:shd w:val="clear" w:color="auto" w:fill="auto"/>
          </w:tcPr>
          <w:p w14:paraId="2AFFBEC0" w14:textId="77777777" w:rsidR="00BF6C69" w:rsidRPr="008E1326" w:rsidRDefault="00BF6C69" w:rsidP="00BF6C6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0459974" w14:textId="16B4BFC3" w:rsidR="00BF6C69" w:rsidRPr="008E1326" w:rsidRDefault="00BF6C69" w:rsidP="00BF6C69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</w:t>
            </w:r>
          </w:p>
        </w:tc>
        <w:tc>
          <w:tcPr>
            <w:tcW w:w="273" w:type="dxa"/>
            <w:shd w:val="clear" w:color="auto" w:fill="auto"/>
          </w:tcPr>
          <w:p w14:paraId="791CB87A" w14:textId="77777777" w:rsidR="00BF6C69" w:rsidRPr="008E1326" w:rsidRDefault="00BF6C69" w:rsidP="00BF6C69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DDE0925" w14:textId="4104506C" w:rsidR="00BF6C69" w:rsidRPr="008E1326" w:rsidRDefault="00B06773" w:rsidP="00BF6C6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141</w:t>
            </w:r>
          </w:p>
        </w:tc>
        <w:tc>
          <w:tcPr>
            <w:tcW w:w="270" w:type="dxa"/>
            <w:shd w:val="clear" w:color="auto" w:fill="auto"/>
          </w:tcPr>
          <w:p w14:paraId="2A11AEC7" w14:textId="77777777" w:rsidR="00BF6C69" w:rsidRPr="008E1326" w:rsidRDefault="00BF6C69" w:rsidP="00BF6C6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036AD613" w14:textId="254578D5" w:rsidR="00BF6C69" w:rsidRPr="008E1326" w:rsidRDefault="00BF6C69" w:rsidP="00BF6C69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</w:p>
        </w:tc>
      </w:tr>
    </w:tbl>
    <w:p w14:paraId="1BDA5D23" w14:textId="77777777" w:rsidR="0093289B" w:rsidRPr="001F68DE" w:rsidRDefault="0093289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eastAsia="Calibri" w:hAnsi="Angsana New"/>
          <w:spacing w:val="-10"/>
          <w:lang w:eastAsia="x-none"/>
        </w:rPr>
      </w:pPr>
    </w:p>
    <w:p w14:paraId="00333627" w14:textId="261EC1B7" w:rsidR="00562CEB" w:rsidRPr="00F1598F" w:rsidRDefault="00562CEB" w:rsidP="00186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t>ยอดคงเหลือกับ</w:t>
      </w:r>
      <w:r w:rsidR="00034FD7" w:rsidRPr="00F1598F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Pr="00F1598F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="00A55922" w:rsidRPr="00A55922">
        <w:rPr>
          <w:rFonts w:asciiTheme="majorBidi" w:hAnsiTheme="majorBidi" w:hint="cs"/>
          <w:sz w:val="30"/>
          <w:szCs w:val="30"/>
          <w:cs/>
        </w:rPr>
        <w:t>วันที่</w:t>
      </w:r>
      <w:r w:rsidR="00A55922" w:rsidRPr="00A55922">
        <w:rPr>
          <w:rFonts w:asciiTheme="majorBidi" w:hAnsiTheme="majorBidi"/>
          <w:sz w:val="30"/>
          <w:szCs w:val="30"/>
          <w:cs/>
        </w:rPr>
        <w:t xml:space="preserve"> </w:t>
      </w:r>
      <w:r w:rsidR="00BF6C69" w:rsidRPr="00FA10A6">
        <w:rPr>
          <w:rFonts w:asciiTheme="majorBidi" w:hAnsiTheme="majorBidi" w:cstheme="majorBidi"/>
          <w:sz w:val="30"/>
          <w:szCs w:val="30"/>
        </w:rPr>
        <w:t>31</w:t>
      </w:r>
      <w:r w:rsidR="00BF6C69" w:rsidRPr="00FA10A6">
        <w:rPr>
          <w:rFonts w:asciiTheme="majorBidi" w:hAnsiTheme="majorBidi"/>
          <w:sz w:val="30"/>
          <w:szCs w:val="30"/>
          <w:cs/>
        </w:rPr>
        <w:t xml:space="preserve"> </w:t>
      </w:r>
      <w:r w:rsidR="00BF6C69" w:rsidRPr="00FA10A6">
        <w:rPr>
          <w:rFonts w:asciiTheme="majorBidi" w:hAnsiTheme="majorBidi" w:hint="cs"/>
          <w:sz w:val="30"/>
          <w:szCs w:val="30"/>
          <w:cs/>
        </w:rPr>
        <w:t>มีนาคม</w:t>
      </w:r>
      <w:r w:rsidR="00BF6C69" w:rsidRPr="00FA10A6">
        <w:rPr>
          <w:rFonts w:asciiTheme="majorBidi" w:hAnsiTheme="majorBidi"/>
          <w:sz w:val="30"/>
          <w:szCs w:val="30"/>
          <w:cs/>
        </w:rPr>
        <w:t xml:space="preserve"> </w:t>
      </w:r>
      <w:r w:rsidR="00BF6C69" w:rsidRPr="00F1598F">
        <w:rPr>
          <w:rFonts w:asciiTheme="majorBidi" w:hAnsiTheme="majorBidi" w:cstheme="majorBidi"/>
          <w:sz w:val="30"/>
          <w:szCs w:val="30"/>
        </w:rPr>
        <w:t>256</w:t>
      </w:r>
      <w:r w:rsidR="00BF6C69">
        <w:rPr>
          <w:rFonts w:asciiTheme="majorBidi" w:hAnsiTheme="majorBidi" w:cstheme="majorBidi"/>
          <w:sz w:val="30"/>
          <w:szCs w:val="30"/>
        </w:rPr>
        <w:t>7</w:t>
      </w:r>
      <w:r w:rsidR="00BF6C6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1598F">
        <w:rPr>
          <w:rFonts w:asciiTheme="majorBidi" w:hAnsiTheme="majorBidi" w:cstheme="majorBidi"/>
          <w:sz w:val="30"/>
          <w:szCs w:val="30"/>
        </w:rPr>
        <w:t xml:space="preserve">31 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D0FB7" w:rsidRPr="00F1598F">
        <w:rPr>
          <w:rFonts w:asciiTheme="majorBidi" w:hAnsiTheme="majorBidi" w:cstheme="majorBidi"/>
          <w:sz w:val="30"/>
          <w:szCs w:val="30"/>
        </w:rPr>
        <w:t>256</w:t>
      </w:r>
      <w:r w:rsidR="00BF6C69">
        <w:rPr>
          <w:rFonts w:asciiTheme="majorBidi" w:hAnsiTheme="majorBidi" w:cstheme="majorBidi"/>
          <w:sz w:val="30"/>
          <w:szCs w:val="30"/>
        </w:rPr>
        <w:t>6</w:t>
      </w:r>
      <w:r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BAEEF1C" w14:textId="77777777" w:rsidR="001F0366" w:rsidRPr="001F68DE" w:rsidRDefault="001F0366" w:rsidP="001F0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0"/>
        <w:gridCol w:w="349"/>
        <w:gridCol w:w="1258"/>
        <w:gridCol w:w="238"/>
        <w:gridCol w:w="1204"/>
        <w:gridCol w:w="273"/>
        <w:gridCol w:w="1251"/>
        <w:gridCol w:w="272"/>
        <w:gridCol w:w="1258"/>
      </w:tblGrid>
      <w:tr w:rsidR="001F0366" w:rsidRPr="006639B9" w14:paraId="5A7922F8" w14:textId="77777777" w:rsidTr="00183C59">
        <w:trPr>
          <w:cantSplit/>
          <w:tblHeader/>
        </w:trPr>
        <w:tc>
          <w:tcPr>
            <w:tcW w:w="6039" w:type="dxa"/>
            <w:gridSpan w:val="5"/>
          </w:tcPr>
          <w:p w14:paraId="7117C323" w14:textId="77777777" w:rsidR="001F0366" w:rsidRPr="006639B9" w:rsidRDefault="001F0366" w:rsidP="001F036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ไม่รวมรายการกับบริษัท ขอนแก่น ช.ทวี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(1993)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จำกัด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37A5F7DF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14:paraId="7522FE0D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F0366" w:rsidRPr="006639B9" w14:paraId="27B6202C" w14:textId="77777777" w:rsidTr="00183C59">
        <w:trPr>
          <w:cantSplit/>
          <w:tblHeader/>
        </w:trPr>
        <w:tc>
          <w:tcPr>
            <w:tcW w:w="2990" w:type="dxa"/>
          </w:tcPr>
          <w:p w14:paraId="743F73CF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9" w:type="dxa"/>
          </w:tcPr>
          <w:p w14:paraId="414AC5BC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2700" w:type="dxa"/>
            <w:gridSpan w:val="3"/>
          </w:tcPr>
          <w:p w14:paraId="6C9088BF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3" w:type="dxa"/>
          </w:tcPr>
          <w:p w14:paraId="7FDB0437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81" w:type="dxa"/>
            <w:gridSpan w:val="3"/>
          </w:tcPr>
          <w:p w14:paraId="103DA380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1F0366" w:rsidRPr="006639B9" w14:paraId="5A93875B" w14:textId="77777777" w:rsidTr="00183C59">
        <w:trPr>
          <w:cantSplit/>
          <w:tblHeader/>
        </w:trPr>
        <w:tc>
          <w:tcPr>
            <w:tcW w:w="2990" w:type="dxa"/>
          </w:tcPr>
          <w:p w14:paraId="10FCF414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349" w:type="dxa"/>
          </w:tcPr>
          <w:p w14:paraId="532C70AA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AEB1BF2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589C0C39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14:paraId="758DC38A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020B" w:rsidRPr="006639B9" w14:paraId="082E5DA0" w14:textId="77777777" w:rsidTr="00183C59">
        <w:trPr>
          <w:cantSplit/>
          <w:tblHeader/>
        </w:trPr>
        <w:tc>
          <w:tcPr>
            <w:tcW w:w="2990" w:type="dxa"/>
          </w:tcPr>
          <w:p w14:paraId="50A6242E" w14:textId="77777777" w:rsidR="0080020B" w:rsidRPr="006639B9" w:rsidRDefault="0080020B" w:rsidP="00800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14:paraId="10C6D553" w14:textId="77777777" w:rsidR="0080020B" w:rsidRPr="006639B9" w:rsidRDefault="0080020B" w:rsidP="00800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36F2981C" w14:textId="72B93FD8" w:rsidR="0080020B" w:rsidRPr="006639B9" w:rsidRDefault="000524C6" w:rsidP="0080020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F6C69" w:rsidRPr="00FA10A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BF6C69" w:rsidRPr="00FA10A6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8" w:type="dxa"/>
            <w:shd w:val="clear" w:color="auto" w:fill="auto"/>
          </w:tcPr>
          <w:p w14:paraId="13C2448A" w14:textId="77777777" w:rsidR="0080020B" w:rsidRPr="006639B9" w:rsidRDefault="0080020B" w:rsidP="0080020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1ECC17DC" w14:textId="66961432" w:rsidR="0080020B" w:rsidRPr="006639B9" w:rsidRDefault="0080020B" w:rsidP="0080020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3" w:type="dxa"/>
            <w:shd w:val="clear" w:color="auto" w:fill="auto"/>
          </w:tcPr>
          <w:p w14:paraId="16BC0F77" w14:textId="77777777" w:rsidR="0080020B" w:rsidRPr="006639B9" w:rsidRDefault="0080020B" w:rsidP="0080020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47AA1914" w14:textId="5E5D2A6E" w:rsidR="0080020B" w:rsidRPr="006639B9" w:rsidRDefault="000524C6" w:rsidP="0080020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F6C69" w:rsidRPr="00FA10A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BF6C69" w:rsidRPr="00FA10A6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2" w:type="dxa"/>
            <w:shd w:val="clear" w:color="auto" w:fill="auto"/>
          </w:tcPr>
          <w:p w14:paraId="6390EDBA" w14:textId="77777777" w:rsidR="0080020B" w:rsidRPr="006639B9" w:rsidRDefault="0080020B" w:rsidP="0080020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49FCF420" w14:textId="32728844" w:rsidR="0080020B" w:rsidRPr="006639B9" w:rsidRDefault="0080020B" w:rsidP="0080020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8C7715" w:rsidRPr="006639B9" w14:paraId="19E7993B" w14:textId="77777777" w:rsidTr="00183C59">
        <w:trPr>
          <w:cantSplit/>
          <w:tblHeader/>
        </w:trPr>
        <w:tc>
          <w:tcPr>
            <w:tcW w:w="2990" w:type="dxa"/>
          </w:tcPr>
          <w:p w14:paraId="68BCA292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14:paraId="27B5A630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7EB54F88" w14:textId="07B17DE4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F6C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8" w:type="dxa"/>
            <w:shd w:val="clear" w:color="auto" w:fill="auto"/>
          </w:tcPr>
          <w:p w14:paraId="0CB91B48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34584AD6" w14:textId="447B46BE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F6C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3" w:type="dxa"/>
            <w:shd w:val="clear" w:color="auto" w:fill="auto"/>
          </w:tcPr>
          <w:p w14:paraId="3A3BB7A1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200064B2" w14:textId="1EEE37C7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F6C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2" w:type="dxa"/>
            <w:shd w:val="clear" w:color="auto" w:fill="auto"/>
          </w:tcPr>
          <w:p w14:paraId="4A23C5E6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596BDC19" w14:textId="796C3DD5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F6C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8C7715" w:rsidRPr="006639B9" w14:paraId="53D81B29" w14:textId="77777777" w:rsidTr="00183C59">
        <w:trPr>
          <w:cantSplit/>
          <w:tblHeader/>
        </w:trPr>
        <w:tc>
          <w:tcPr>
            <w:tcW w:w="3339" w:type="dxa"/>
            <w:gridSpan w:val="2"/>
          </w:tcPr>
          <w:p w14:paraId="64EE205B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4" w:type="dxa"/>
            <w:gridSpan w:val="7"/>
          </w:tcPr>
          <w:p w14:paraId="1E5C3E8B" w14:textId="77777777" w:rsidR="008C7715" w:rsidRPr="006639B9" w:rsidRDefault="008C7715" w:rsidP="008C771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2E87" w:rsidRPr="006639B9" w14:paraId="137892EF" w14:textId="77777777" w:rsidTr="00183C59">
        <w:trPr>
          <w:cantSplit/>
        </w:trPr>
        <w:tc>
          <w:tcPr>
            <w:tcW w:w="3339" w:type="dxa"/>
            <w:gridSpan w:val="2"/>
          </w:tcPr>
          <w:p w14:paraId="2496C45F" w14:textId="77777777" w:rsidR="00442E87" w:rsidRPr="006639B9" w:rsidRDefault="00442E87" w:rsidP="00442E8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8" w:type="dxa"/>
          </w:tcPr>
          <w:p w14:paraId="46F82722" w14:textId="2E832A00" w:rsidR="00442E87" w:rsidRPr="006639B9" w:rsidRDefault="00BF1444" w:rsidP="00484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9022D27" w14:textId="77777777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38AF6EE" w14:textId="2E6D21AD" w:rsidR="00442E87" w:rsidRPr="006639B9" w:rsidRDefault="00442E87" w:rsidP="00484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252FC00F" w14:textId="77777777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33E7D0BF" w14:textId="088D40BD" w:rsidR="00442E87" w:rsidRPr="006639B9" w:rsidRDefault="00D704C1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8524C">
              <w:rPr>
                <w:rFonts w:asciiTheme="majorBidi" w:hAnsiTheme="majorBidi" w:cstheme="majorBidi"/>
                <w:sz w:val="30"/>
                <w:szCs w:val="30"/>
              </w:rPr>
              <w:t>,048</w:t>
            </w:r>
          </w:p>
        </w:tc>
        <w:tc>
          <w:tcPr>
            <w:tcW w:w="272" w:type="dxa"/>
          </w:tcPr>
          <w:p w14:paraId="5F400C4C" w14:textId="77777777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3724A271" w14:textId="68BBAD26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  <w:tr w:rsidR="00442E87" w:rsidRPr="006639B9" w14:paraId="320E5FA6" w14:textId="77777777" w:rsidTr="00183C59">
        <w:trPr>
          <w:cantSplit/>
        </w:trPr>
        <w:tc>
          <w:tcPr>
            <w:tcW w:w="3339" w:type="dxa"/>
            <w:gridSpan w:val="2"/>
          </w:tcPr>
          <w:p w14:paraId="13A9920D" w14:textId="77777777" w:rsidR="00442E87" w:rsidRPr="006639B9" w:rsidRDefault="00442E87" w:rsidP="00442E8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258" w:type="dxa"/>
          </w:tcPr>
          <w:p w14:paraId="6B54AB2D" w14:textId="7F4582DF" w:rsidR="00442E87" w:rsidRPr="006639B9" w:rsidRDefault="00BF1444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32,287</w:t>
            </w:r>
          </w:p>
        </w:tc>
        <w:tc>
          <w:tcPr>
            <w:tcW w:w="238" w:type="dxa"/>
          </w:tcPr>
          <w:p w14:paraId="2A37CEDE" w14:textId="77777777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A07D551" w14:textId="15424EFC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30,082</w:t>
            </w:r>
          </w:p>
        </w:tc>
        <w:tc>
          <w:tcPr>
            <w:tcW w:w="273" w:type="dxa"/>
          </w:tcPr>
          <w:p w14:paraId="598F66E1" w14:textId="77777777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6D6AB980" w14:textId="5B75B8C4" w:rsidR="00442E87" w:rsidRPr="006639B9" w:rsidRDefault="00B8524C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32,2</w:t>
            </w:r>
            <w:r w:rsidR="00B73FAE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272" w:type="dxa"/>
          </w:tcPr>
          <w:p w14:paraId="325B55B1" w14:textId="77777777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4F33A3E" w14:textId="13D3635A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30,082</w:t>
            </w:r>
          </w:p>
        </w:tc>
      </w:tr>
      <w:tr w:rsidR="00442E87" w:rsidRPr="006639B9" w14:paraId="35105DE3" w14:textId="77777777" w:rsidTr="00183C59">
        <w:trPr>
          <w:cantSplit/>
        </w:trPr>
        <w:tc>
          <w:tcPr>
            <w:tcW w:w="3339" w:type="dxa"/>
            <w:gridSpan w:val="2"/>
          </w:tcPr>
          <w:p w14:paraId="6C783859" w14:textId="77777777" w:rsidR="00442E87" w:rsidRPr="006639B9" w:rsidRDefault="00442E87" w:rsidP="00442E8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5B168E64" w14:textId="6CB59BB0" w:rsidR="00442E87" w:rsidRPr="006639B9" w:rsidRDefault="00BF1444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32,287</w:t>
            </w:r>
          </w:p>
        </w:tc>
        <w:tc>
          <w:tcPr>
            <w:tcW w:w="238" w:type="dxa"/>
          </w:tcPr>
          <w:p w14:paraId="0B616713" w14:textId="77777777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2BC0817" w14:textId="52F116FC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30,082</w:t>
            </w:r>
          </w:p>
        </w:tc>
        <w:tc>
          <w:tcPr>
            <w:tcW w:w="273" w:type="dxa"/>
          </w:tcPr>
          <w:p w14:paraId="728F1911" w14:textId="77777777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76C1A2A6" w14:textId="3EFBAA3B" w:rsidR="00442E87" w:rsidRPr="006639B9" w:rsidRDefault="00B73FAE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33,335</w:t>
            </w:r>
          </w:p>
        </w:tc>
        <w:tc>
          <w:tcPr>
            <w:tcW w:w="272" w:type="dxa"/>
          </w:tcPr>
          <w:p w14:paraId="7D89B5B5" w14:textId="77777777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270CE741" w14:textId="545F3050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30,175</w:t>
            </w:r>
          </w:p>
        </w:tc>
      </w:tr>
      <w:tr w:rsidR="00442E87" w:rsidRPr="006639B9" w14:paraId="3BA18053" w14:textId="77777777" w:rsidTr="00183C59">
        <w:trPr>
          <w:cantSplit/>
          <w:trHeight w:val="443"/>
        </w:trPr>
        <w:tc>
          <w:tcPr>
            <w:tcW w:w="3339" w:type="dxa"/>
            <w:gridSpan w:val="2"/>
          </w:tcPr>
          <w:p w14:paraId="4FEEACEC" w14:textId="77777777" w:rsidR="00442E87" w:rsidRDefault="00442E87" w:rsidP="00442E87">
            <w:pPr>
              <w:tabs>
                <w:tab w:val="left" w:pos="342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6639B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6639B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87278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                 </w:t>
            </w:r>
          </w:p>
          <w:p w14:paraId="126CC350" w14:textId="77777777" w:rsidR="00442E87" w:rsidRPr="00CC6849" w:rsidRDefault="00442E87" w:rsidP="00442E87">
            <w:pPr>
              <w:tabs>
                <w:tab w:val="left" w:pos="342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718D84EA" w14:textId="61D2F119" w:rsidR="00442E87" w:rsidRPr="006639B9" w:rsidRDefault="00E92403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(4,183)</w:t>
            </w:r>
          </w:p>
        </w:tc>
        <w:tc>
          <w:tcPr>
            <w:tcW w:w="238" w:type="dxa"/>
            <w:vAlign w:val="bottom"/>
          </w:tcPr>
          <w:p w14:paraId="5D30EF54" w14:textId="77777777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395A6021" w14:textId="5030AA4B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(3,463)</w:t>
            </w:r>
          </w:p>
        </w:tc>
        <w:tc>
          <w:tcPr>
            <w:tcW w:w="273" w:type="dxa"/>
            <w:vAlign w:val="bottom"/>
          </w:tcPr>
          <w:p w14:paraId="5B269A11" w14:textId="77777777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72F17456" w14:textId="4A778F80" w:rsidR="00442E87" w:rsidRPr="006639B9" w:rsidRDefault="00BF1444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(4,183)</w:t>
            </w:r>
          </w:p>
        </w:tc>
        <w:tc>
          <w:tcPr>
            <w:tcW w:w="272" w:type="dxa"/>
            <w:vAlign w:val="bottom"/>
          </w:tcPr>
          <w:p w14:paraId="3408F23E" w14:textId="77777777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5641F6AF" w14:textId="58AFB6DF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(3,463)</w:t>
            </w:r>
          </w:p>
        </w:tc>
      </w:tr>
      <w:tr w:rsidR="00442E87" w:rsidRPr="006639B9" w14:paraId="1033980B" w14:textId="77777777" w:rsidTr="00183C59">
        <w:trPr>
          <w:cantSplit/>
        </w:trPr>
        <w:tc>
          <w:tcPr>
            <w:tcW w:w="3339" w:type="dxa"/>
            <w:gridSpan w:val="2"/>
          </w:tcPr>
          <w:p w14:paraId="3DC4C772" w14:textId="77777777" w:rsidR="00442E87" w:rsidRPr="006639B9" w:rsidRDefault="00442E87" w:rsidP="00442E8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41242B58" w14:textId="7D4768D3" w:rsidR="00442E87" w:rsidRPr="006639B9" w:rsidRDefault="00E92403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28,104</w:t>
            </w:r>
          </w:p>
        </w:tc>
        <w:tc>
          <w:tcPr>
            <w:tcW w:w="238" w:type="dxa"/>
          </w:tcPr>
          <w:p w14:paraId="239F9B06" w14:textId="77777777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D0AF6AB" w14:textId="4150A2E3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26,619</w:t>
            </w:r>
          </w:p>
        </w:tc>
        <w:tc>
          <w:tcPr>
            <w:tcW w:w="273" w:type="dxa"/>
          </w:tcPr>
          <w:p w14:paraId="68A5CE84" w14:textId="77777777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3BF09A56" w14:textId="4D396922" w:rsidR="00442E87" w:rsidRPr="006639B9" w:rsidRDefault="00BF1444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29,152</w:t>
            </w:r>
          </w:p>
        </w:tc>
        <w:tc>
          <w:tcPr>
            <w:tcW w:w="272" w:type="dxa"/>
          </w:tcPr>
          <w:p w14:paraId="185D9CCD" w14:textId="77777777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A5529DB" w14:textId="00C69B95" w:rsidR="00442E87" w:rsidRPr="006639B9" w:rsidRDefault="00442E87" w:rsidP="0044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26,712</w:t>
            </w:r>
          </w:p>
        </w:tc>
      </w:tr>
    </w:tbl>
    <w:p w14:paraId="41BF4B26" w14:textId="77777777" w:rsidR="00E6225C" w:rsidRPr="002A40F8" w:rsidRDefault="00E62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0"/>
        <w:gridCol w:w="340"/>
        <w:gridCol w:w="9"/>
        <w:gridCol w:w="1251"/>
        <w:gridCol w:w="9"/>
        <w:gridCol w:w="236"/>
        <w:gridCol w:w="25"/>
        <w:gridCol w:w="1179"/>
        <w:gridCol w:w="81"/>
        <w:gridCol w:w="192"/>
        <w:gridCol w:w="78"/>
        <w:gridCol w:w="1179"/>
        <w:gridCol w:w="81"/>
        <w:gridCol w:w="191"/>
        <w:gridCol w:w="79"/>
        <w:gridCol w:w="1179"/>
        <w:gridCol w:w="81"/>
      </w:tblGrid>
      <w:tr w:rsidR="001F0366" w:rsidRPr="006639B9" w14:paraId="7D7191F5" w14:textId="77777777" w:rsidTr="00367501">
        <w:trPr>
          <w:gridAfter w:val="1"/>
          <w:wAfter w:w="81" w:type="dxa"/>
          <w:cantSplit/>
        </w:trPr>
        <w:tc>
          <w:tcPr>
            <w:tcW w:w="6039" w:type="dxa"/>
            <w:gridSpan w:val="8"/>
          </w:tcPr>
          <w:p w14:paraId="4A146BCF" w14:textId="77777777" w:rsidR="001F0366" w:rsidRDefault="001F0366" w:rsidP="001F036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ไม่รวมรายการกับบริษัท ขอนแก่น ช.ทวี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(1993)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จำกัด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  <w:p w14:paraId="0C78B247" w14:textId="77777777" w:rsidR="001F0366" w:rsidRPr="002A40F8" w:rsidRDefault="001F0366" w:rsidP="001F036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3" w:type="dxa"/>
            <w:gridSpan w:val="2"/>
          </w:tcPr>
          <w:p w14:paraId="0D5C0B9D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7" w:type="dxa"/>
            <w:gridSpan w:val="6"/>
          </w:tcPr>
          <w:p w14:paraId="1F3633E5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F0366" w:rsidRPr="006639B9" w14:paraId="714C57A8" w14:textId="77777777" w:rsidTr="00367501">
        <w:trPr>
          <w:gridAfter w:val="1"/>
          <w:wAfter w:w="81" w:type="dxa"/>
          <w:cantSplit/>
        </w:trPr>
        <w:tc>
          <w:tcPr>
            <w:tcW w:w="2990" w:type="dxa"/>
          </w:tcPr>
          <w:p w14:paraId="08F965EF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349" w:type="dxa"/>
            <w:gridSpan w:val="2"/>
          </w:tcPr>
          <w:p w14:paraId="62C83419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5"/>
          </w:tcPr>
          <w:p w14:paraId="35839EB7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</w:tcPr>
          <w:p w14:paraId="156CA115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7" w:type="dxa"/>
            <w:gridSpan w:val="6"/>
          </w:tcPr>
          <w:p w14:paraId="036C6ADD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7715" w:rsidRPr="006639B9" w14:paraId="320584EA" w14:textId="77777777" w:rsidTr="00367501">
        <w:trPr>
          <w:gridAfter w:val="1"/>
          <w:wAfter w:w="81" w:type="dxa"/>
          <w:cantSplit/>
        </w:trPr>
        <w:tc>
          <w:tcPr>
            <w:tcW w:w="2990" w:type="dxa"/>
          </w:tcPr>
          <w:p w14:paraId="3CE9BF60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9" w:type="dxa"/>
            <w:gridSpan w:val="2"/>
          </w:tcPr>
          <w:p w14:paraId="6E5F9E23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542A3DE" w14:textId="09A7E522" w:rsidR="008C7715" w:rsidRPr="006639B9" w:rsidRDefault="000524C6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F6C69" w:rsidRPr="00FA10A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BF6C69" w:rsidRPr="00FA10A6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48955EEE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5679DCA" w14:textId="454376DD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131D133F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7" w:type="dxa"/>
            <w:gridSpan w:val="2"/>
            <w:shd w:val="clear" w:color="auto" w:fill="auto"/>
          </w:tcPr>
          <w:p w14:paraId="5D780897" w14:textId="7FB2A772" w:rsidR="008C7715" w:rsidRPr="006639B9" w:rsidRDefault="000524C6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F6C69" w:rsidRPr="00FA10A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BF6C69" w:rsidRPr="00FA10A6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60EE653E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14:paraId="34AED3F1" w14:textId="06098E0E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8C7715" w:rsidRPr="006639B9" w14:paraId="13AFEEF0" w14:textId="77777777" w:rsidTr="00367501">
        <w:trPr>
          <w:gridAfter w:val="1"/>
          <w:wAfter w:w="81" w:type="dxa"/>
          <w:cantSplit/>
        </w:trPr>
        <w:tc>
          <w:tcPr>
            <w:tcW w:w="2990" w:type="dxa"/>
          </w:tcPr>
          <w:p w14:paraId="18CBAACA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9" w:type="dxa"/>
            <w:gridSpan w:val="2"/>
          </w:tcPr>
          <w:p w14:paraId="5863CA71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75A40B3" w14:textId="644AAD41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F6C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2C70B8DE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B70EC12" w14:textId="43FD56F0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F6C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361D5D0F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7" w:type="dxa"/>
            <w:gridSpan w:val="2"/>
            <w:shd w:val="clear" w:color="auto" w:fill="auto"/>
          </w:tcPr>
          <w:p w14:paraId="1F87DF4B" w14:textId="4D8FC43A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F6C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3A8E07BA" w14:textId="77777777" w:rsidR="008C7715" w:rsidRPr="006639B9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14:paraId="75CB4F59" w14:textId="68CEF0EE" w:rsidR="008C7715" w:rsidRPr="006639B9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F6C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8C7715" w:rsidRPr="006639B9" w14:paraId="75283B4A" w14:textId="77777777" w:rsidTr="00367501">
        <w:trPr>
          <w:gridAfter w:val="1"/>
          <w:wAfter w:w="81" w:type="dxa"/>
          <w:cantSplit/>
        </w:trPr>
        <w:tc>
          <w:tcPr>
            <w:tcW w:w="3339" w:type="dxa"/>
            <w:gridSpan w:val="3"/>
          </w:tcPr>
          <w:p w14:paraId="5F6E2C5A" w14:textId="77777777" w:rsidR="008C7715" w:rsidRPr="006639B9" w:rsidRDefault="008C7715" w:rsidP="008C7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13"/>
          </w:tcPr>
          <w:p w14:paraId="20A85742" w14:textId="77777777" w:rsidR="008C7715" w:rsidRPr="006639B9" w:rsidRDefault="008C7715" w:rsidP="008C771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2D11" w:rsidRPr="006639B9" w14:paraId="0C46814F" w14:textId="77777777">
        <w:trPr>
          <w:gridAfter w:val="1"/>
          <w:wAfter w:w="81" w:type="dxa"/>
          <w:cantSplit/>
        </w:trPr>
        <w:tc>
          <w:tcPr>
            <w:tcW w:w="3339" w:type="dxa"/>
            <w:gridSpan w:val="3"/>
          </w:tcPr>
          <w:p w14:paraId="23778E8E" w14:textId="77777777" w:rsidR="00DA2D11" w:rsidRPr="006639B9" w:rsidRDefault="00DA2D11" w:rsidP="00DA2D1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vAlign w:val="bottom"/>
          </w:tcPr>
          <w:p w14:paraId="3CA49D0D" w14:textId="524C771B" w:rsidR="00DA2D11" w:rsidRPr="006639B9" w:rsidRDefault="00B53E76" w:rsidP="009F3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29CFCC" w14:textId="77777777" w:rsidR="00DA2D11" w:rsidRPr="006639B9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91570F1" w14:textId="07E2BA02" w:rsidR="00DA2D11" w:rsidRPr="006639B9" w:rsidRDefault="00DA2D11" w:rsidP="009F3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A2D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</w:tcPr>
          <w:p w14:paraId="769AB15A" w14:textId="77777777" w:rsidR="00DA2D11" w:rsidRPr="006639B9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gridSpan w:val="2"/>
          </w:tcPr>
          <w:p w14:paraId="2792C7CD" w14:textId="2BB58FA3" w:rsidR="00DA2D11" w:rsidRPr="006639B9" w:rsidRDefault="0084140B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128,089</w:t>
            </w:r>
          </w:p>
        </w:tc>
        <w:tc>
          <w:tcPr>
            <w:tcW w:w="272" w:type="dxa"/>
            <w:gridSpan w:val="2"/>
          </w:tcPr>
          <w:p w14:paraId="4507D1EC" w14:textId="77777777" w:rsidR="00DA2D11" w:rsidRPr="006639B9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580D2B64" w14:textId="11A267B3" w:rsidR="00DA2D11" w:rsidRPr="006639B9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108,906</w:t>
            </w:r>
          </w:p>
        </w:tc>
      </w:tr>
      <w:tr w:rsidR="00DA2D11" w:rsidRPr="006639B9" w14:paraId="2F4777B1" w14:textId="77777777" w:rsidTr="00367501">
        <w:trPr>
          <w:gridAfter w:val="1"/>
          <w:wAfter w:w="81" w:type="dxa"/>
          <w:cantSplit/>
        </w:trPr>
        <w:tc>
          <w:tcPr>
            <w:tcW w:w="3339" w:type="dxa"/>
            <w:gridSpan w:val="3"/>
          </w:tcPr>
          <w:p w14:paraId="07DB6F59" w14:textId="77777777" w:rsidR="00DA2D11" w:rsidRPr="006639B9" w:rsidRDefault="00DA2D11" w:rsidP="00DA2D1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084B4CED" w14:textId="024DD9F2" w:rsidR="00DA2D11" w:rsidRPr="006639B9" w:rsidRDefault="00B53E76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31,699</w:t>
            </w:r>
          </w:p>
        </w:tc>
        <w:tc>
          <w:tcPr>
            <w:tcW w:w="236" w:type="dxa"/>
          </w:tcPr>
          <w:p w14:paraId="4BD2DE4A" w14:textId="77777777" w:rsidR="00DA2D11" w:rsidRPr="006639B9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73A68D94" w14:textId="5F34BDA3" w:rsidR="00DA2D11" w:rsidRPr="006639B9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31,651</w:t>
            </w:r>
          </w:p>
        </w:tc>
        <w:tc>
          <w:tcPr>
            <w:tcW w:w="273" w:type="dxa"/>
            <w:gridSpan w:val="2"/>
          </w:tcPr>
          <w:p w14:paraId="579258A8" w14:textId="77777777" w:rsidR="00DA2D11" w:rsidRPr="006639B9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gridSpan w:val="2"/>
            <w:tcBorders>
              <w:bottom w:val="single" w:sz="4" w:space="0" w:color="auto"/>
            </w:tcBorders>
          </w:tcPr>
          <w:p w14:paraId="24600278" w14:textId="7C7BE475" w:rsidR="00DA2D11" w:rsidRPr="006639B9" w:rsidRDefault="00B53E76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77,496</w:t>
            </w:r>
          </w:p>
        </w:tc>
        <w:tc>
          <w:tcPr>
            <w:tcW w:w="272" w:type="dxa"/>
            <w:gridSpan w:val="2"/>
          </w:tcPr>
          <w:p w14:paraId="124B7C7B" w14:textId="77777777" w:rsidR="00DA2D11" w:rsidRPr="006639B9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gridSpan w:val="2"/>
            <w:tcBorders>
              <w:bottom w:val="single" w:sz="4" w:space="0" w:color="auto"/>
            </w:tcBorders>
          </w:tcPr>
          <w:p w14:paraId="74F327B6" w14:textId="6DC29579" w:rsidR="00DA2D11" w:rsidRPr="006639B9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77,388</w:t>
            </w:r>
          </w:p>
        </w:tc>
      </w:tr>
      <w:tr w:rsidR="00DA2D11" w:rsidRPr="006639B9" w14:paraId="6BF6EAEC" w14:textId="77777777" w:rsidTr="00367501">
        <w:trPr>
          <w:gridAfter w:val="1"/>
          <w:wAfter w:w="81" w:type="dxa"/>
          <w:cantSplit/>
        </w:trPr>
        <w:tc>
          <w:tcPr>
            <w:tcW w:w="3339" w:type="dxa"/>
            <w:gridSpan w:val="3"/>
          </w:tcPr>
          <w:p w14:paraId="63C77D77" w14:textId="77777777" w:rsidR="00DA2D11" w:rsidRPr="006639B9" w:rsidRDefault="00DA2D11" w:rsidP="00DA2D1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2538F6" w14:textId="545B2C93" w:rsidR="00DA2D11" w:rsidRPr="006639B9" w:rsidRDefault="00821F32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31,699</w:t>
            </w:r>
          </w:p>
        </w:tc>
        <w:tc>
          <w:tcPr>
            <w:tcW w:w="236" w:type="dxa"/>
          </w:tcPr>
          <w:p w14:paraId="6A07236F" w14:textId="77777777" w:rsidR="00DA2D11" w:rsidRPr="006639B9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E75316" w14:textId="3285613A" w:rsidR="00DA2D11" w:rsidRPr="006639B9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31,651</w:t>
            </w:r>
          </w:p>
        </w:tc>
        <w:tc>
          <w:tcPr>
            <w:tcW w:w="273" w:type="dxa"/>
            <w:gridSpan w:val="2"/>
          </w:tcPr>
          <w:p w14:paraId="7B6B2CD5" w14:textId="77777777" w:rsidR="00DA2D11" w:rsidRPr="006639B9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A3F046" w14:textId="09CE818B" w:rsidR="00DA2D11" w:rsidRPr="006639B9" w:rsidRDefault="00B53E76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205,585</w:t>
            </w:r>
          </w:p>
        </w:tc>
        <w:tc>
          <w:tcPr>
            <w:tcW w:w="272" w:type="dxa"/>
            <w:gridSpan w:val="2"/>
          </w:tcPr>
          <w:p w14:paraId="014581E1" w14:textId="77777777" w:rsidR="00DA2D11" w:rsidRPr="006639B9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943D0C" w14:textId="12E9083B" w:rsidR="00DA2D11" w:rsidRPr="006639B9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186,294</w:t>
            </w:r>
          </w:p>
        </w:tc>
      </w:tr>
      <w:tr w:rsidR="00DA2D11" w:rsidRPr="003A3A7C" w14:paraId="3BCE91A2" w14:textId="77777777" w:rsidTr="001F0366">
        <w:tc>
          <w:tcPr>
            <w:tcW w:w="9180" w:type="dxa"/>
            <w:gridSpan w:val="17"/>
            <w:shd w:val="clear" w:color="auto" w:fill="auto"/>
          </w:tcPr>
          <w:p w14:paraId="556D7BA6" w14:textId="4E800737" w:rsidR="00DA2D11" w:rsidRDefault="00DA2D11" w:rsidP="00DA2D11">
            <w:pPr>
              <w:ind w:righ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รายการที่เกี่ยวกับบริษัท ขอนแก่น ช.ทวี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(1993)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จำกัด</w:t>
            </w:r>
          </w:p>
          <w:p w14:paraId="642D6027" w14:textId="77777777" w:rsidR="00DA2D11" w:rsidRPr="001F68DE" w:rsidRDefault="00DA2D11" w:rsidP="00DA2D11">
            <w:pPr>
              <w:ind w:right="7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DA2D11" w:rsidRPr="003A3A7C" w14:paraId="442F4A53" w14:textId="77777777" w:rsidTr="001F0366">
        <w:tc>
          <w:tcPr>
            <w:tcW w:w="3330" w:type="dxa"/>
            <w:gridSpan w:val="2"/>
            <w:shd w:val="clear" w:color="auto" w:fill="auto"/>
          </w:tcPr>
          <w:p w14:paraId="7EB5C90B" w14:textId="77777777" w:rsidR="00DA2D11" w:rsidRPr="003A3A7C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7"/>
            <w:shd w:val="clear" w:color="auto" w:fill="auto"/>
          </w:tcPr>
          <w:p w14:paraId="1EEE98FE" w14:textId="77777777" w:rsidR="00DA2D11" w:rsidRPr="003A3A7C" w:rsidRDefault="00DA2D11" w:rsidP="00DA2D1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27014A0" w14:textId="77777777" w:rsidR="00DA2D11" w:rsidRPr="003A3A7C" w:rsidRDefault="00DA2D11" w:rsidP="00DA2D1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6"/>
            <w:shd w:val="clear" w:color="auto" w:fill="auto"/>
          </w:tcPr>
          <w:p w14:paraId="60D41B7C" w14:textId="77777777" w:rsidR="00DA2D11" w:rsidRPr="003A3A7C" w:rsidRDefault="00DA2D11" w:rsidP="00DA2D1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2D11" w:rsidRPr="003A3A7C" w14:paraId="765DF576" w14:textId="77777777" w:rsidTr="001F0366">
        <w:tc>
          <w:tcPr>
            <w:tcW w:w="3330" w:type="dxa"/>
            <w:gridSpan w:val="2"/>
            <w:shd w:val="clear" w:color="auto" w:fill="auto"/>
          </w:tcPr>
          <w:p w14:paraId="22208B25" w14:textId="77777777" w:rsidR="00DA2D11" w:rsidRPr="003A3A7C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586DA64" w14:textId="676759EE" w:rsidR="00DA2D11" w:rsidRPr="003A3A7C" w:rsidRDefault="000524C6" w:rsidP="00DA2D1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DA2D11" w:rsidRPr="00FA10A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DA2D11" w:rsidRPr="00FA10A6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317500E6" w14:textId="77777777" w:rsidR="00DA2D11" w:rsidRPr="003A3A7C" w:rsidRDefault="00DA2D11" w:rsidP="00DA2D1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0B057D6" w14:textId="62D138A7" w:rsidR="00DA2D11" w:rsidRPr="003A3A7C" w:rsidRDefault="00DA2D11" w:rsidP="00DA2D1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826963E" w14:textId="77777777" w:rsidR="00DA2D11" w:rsidRPr="003A3A7C" w:rsidRDefault="00DA2D11" w:rsidP="00DA2D1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B5E98C6" w14:textId="101797FD" w:rsidR="00DA2D11" w:rsidRPr="003A3A7C" w:rsidRDefault="000524C6" w:rsidP="00DA2D1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DA2D11" w:rsidRPr="00FA10A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DA2D11" w:rsidRPr="00FA10A6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717AC03" w14:textId="77777777" w:rsidR="00DA2D11" w:rsidRPr="003A3A7C" w:rsidRDefault="00DA2D11" w:rsidP="00DA2D1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22EBEE4" w14:textId="6D8E7013" w:rsidR="00DA2D11" w:rsidRPr="003A3A7C" w:rsidRDefault="00DA2D11" w:rsidP="00DA2D1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DA2D11" w:rsidRPr="003A3A7C" w14:paraId="6475EB82" w14:textId="77777777" w:rsidTr="001F0366">
        <w:tc>
          <w:tcPr>
            <w:tcW w:w="3330" w:type="dxa"/>
            <w:gridSpan w:val="2"/>
            <w:shd w:val="clear" w:color="auto" w:fill="auto"/>
          </w:tcPr>
          <w:p w14:paraId="654329AB" w14:textId="77777777" w:rsidR="00DA2D11" w:rsidRPr="003A3A7C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CA264F4" w14:textId="51B5973D" w:rsidR="00DA2D11" w:rsidRPr="003A3A7C" w:rsidRDefault="00DA2D11" w:rsidP="00DA2D1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5D07CAB1" w14:textId="77777777" w:rsidR="00DA2D11" w:rsidRPr="003A3A7C" w:rsidRDefault="00DA2D11" w:rsidP="00DA2D1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EF7D147" w14:textId="16D54649" w:rsidR="00DA2D11" w:rsidRPr="003A3A7C" w:rsidRDefault="00DA2D11" w:rsidP="00DA2D1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42456A0" w14:textId="77777777" w:rsidR="00DA2D11" w:rsidRPr="003A3A7C" w:rsidRDefault="00DA2D11" w:rsidP="00DA2D1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11C1D0E" w14:textId="14F16936" w:rsidR="00DA2D11" w:rsidRPr="003A3A7C" w:rsidRDefault="00DA2D11" w:rsidP="00DA2D1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E936F42" w14:textId="77777777" w:rsidR="00DA2D11" w:rsidRPr="003A3A7C" w:rsidRDefault="00DA2D11" w:rsidP="00DA2D1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9203A9F" w14:textId="0CDEA2BA" w:rsidR="00DA2D11" w:rsidRPr="003A3A7C" w:rsidRDefault="00DA2D11" w:rsidP="00DA2D1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DA2D11" w:rsidRPr="003A3A7C" w14:paraId="690E4A51" w14:textId="77777777" w:rsidTr="001F0366">
        <w:trPr>
          <w:trHeight w:val="344"/>
        </w:trPr>
        <w:tc>
          <w:tcPr>
            <w:tcW w:w="3330" w:type="dxa"/>
            <w:gridSpan w:val="2"/>
            <w:shd w:val="clear" w:color="auto" w:fill="auto"/>
          </w:tcPr>
          <w:p w14:paraId="1AD8BCE9" w14:textId="77777777" w:rsidR="00DA2D11" w:rsidRPr="003A3A7C" w:rsidRDefault="00DA2D11" w:rsidP="00DA2D11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15"/>
            <w:shd w:val="clear" w:color="auto" w:fill="auto"/>
          </w:tcPr>
          <w:p w14:paraId="07D3F297" w14:textId="77777777" w:rsidR="00DA2D11" w:rsidRPr="003A3A7C" w:rsidRDefault="00DA2D11" w:rsidP="00DA2D1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DA2D11" w:rsidRPr="003A3A7C" w14:paraId="397CDF9D" w14:textId="77777777" w:rsidTr="001F0366">
        <w:tc>
          <w:tcPr>
            <w:tcW w:w="3330" w:type="dxa"/>
            <w:gridSpan w:val="2"/>
            <w:shd w:val="clear" w:color="auto" w:fill="auto"/>
          </w:tcPr>
          <w:p w14:paraId="6445FFDB" w14:textId="77777777" w:rsidR="00DA2D11" w:rsidRPr="003A3A7C" w:rsidRDefault="00DA2D11" w:rsidP="00DA2D11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C756D1E" w14:textId="77777777" w:rsidR="00DA2D11" w:rsidRPr="003A3A7C" w:rsidRDefault="00DA2D11" w:rsidP="00DA2D11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6FE7FBB3" w14:textId="77777777" w:rsidR="00DA2D11" w:rsidRPr="003A3A7C" w:rsidRDefault="00DA2D11" w:rsidP="00DA2D11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1B00022" w14:textId="77777777" w:rsidR="00DA2D11" w:rsidRPr="003A3A7C" w:rsidRDefault="00DA2D11" w:rsidP="00DA2D11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801E6CD" w14:textId="77777777" w:rsidR="00DA2D11" w:rsidRPr="003A3A7C" w:rsidRDefault="00DA2D11" w:rsidP="00DA2D11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C002722" w14:textId="77777777" w:rsidR="00DA2D11" w:rsidRPr="003A3A7C" w:rsidRDefault="00DA2D11" w:rsidP="00DA2D11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CEA02F6" w14:textId="77777777" w:rsidR="00DA2D11" w:rsidRPr="003A3A7C" w:rsidRDefault="00DA2D11" w:rsidP="00DA2D11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8809FBD" w14:textId="77777777" w:rsidR="00DA2D11" w:rsidRPr="003A3A7C" w:rsidRDefault="00DA2D11" w:rsidP="00DA2D11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DA2D11" w:rsidRPr="003A3A7C" w14:paraId="26CDF164" w14:textId="77777777" w:rsidTr="001F0366">
        <w:tc>
          <w:tcPr>
            <w:tcW w:w="3330" w:type="dxa"/>
            <w:gridSpan w:val="2"/>
            <w:shd w:val="clear" w:color="auto" w:fill="auto"/>
          </w:tcPr>
          <w:p w14:paraId="069B6E98" w14:textId="77777777" w:rsidR="00DA2D11" w:rsidRPr="003A3A7C" w:rsidRDefault="00DA2D11" w:rsidP="00DA2D11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: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60" w:type="dxa"/>
            <w:gridSpan w:val="2"/>
          </w:tcPr>
          <w:p w14:paraId="13EE678E" w14:textId="65BF968F" w:rsidR="00DA2D11" w:rsidRPr="003A3A7C" w:rsidRDefault="0078567F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15,636</w:t>
            </w:r>
          </w:p>
        </w:tc>
        <w:tc>
          <w:tcPr>
            <w:tcW w:w="270" w:type="dxa"/>
            <w:gridSpan w:val="3"/>
          </w:tcPr>
          <w:p w14:paraId="3C077E1D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067DFBF9" w14:textId="3A00E06C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40,314</w:t>
            </w:r>
          </w:p>
        </w:tc>
        <w:tc>
          <w:tcPr>
            <w:tcW w:w="270" w:type="dxa"/>
            <w:gridSpan w:val="2"/>
          </w:tcPr>
          <w:p w14:paraId="2A384657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4BEF4B00" w14:textId="57DE4808" w:rsidR="00DA2D11" w:rsidRPr="00560ED3" w:rsidRDefault="00C7229E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15,636</w:t>
            </w:r>
          </w:p>
        </w:tc>
        <w:tc>
          <w:tcPr>
            <w:tcW w:w="270" w:type="dxa"/>
            <w:gridSpan w:val="2"/>
          </w:tcPr>
          <w:p w14:paraId="361D1F35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164316CA" w14:textId="1AF2F646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27,054</w:t>
            </w:r>
          </w:p>
        </w:tc>
      </w:tr>
      <w:tr w:rsidR="00DA2D11" w:rsidRPr="003A3A7C" w14:paraId="6E092F64" w14:textId="77777777" w:rsidTr="001F0366">
        <w:tc>
          <w:tcPr>
            <w:tcW w:w="3330" w:type="dxa"/>
            <w:gridSpan w:val="2"/>
            <w:shd w:val="clear" w:color="auto" w:fill="auto"/>
          </w:tcPr>
          <w:p w14:paraId="45B25109" w14:textId="77777777" w:rsidR="00DA2D11" w:rsidRPr="003A3A7C" w:rsidRDefault="00DA2D11" w:rsidP="00DA2D11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: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gridSpan w:val="2"/>
          </w:tcPr>
          <w:p w14:paraId="64DB9996" w14:textId="01FFD47A" w:rsidR="00DA2D11" w:rsidRPr="003A3A7C" w:rsidRDefault="0078567F" w:rsidP="00C063D5">
            <w:pPr>
              <w:pStyle w:val="a1"/>
              <w:tabs>
                <w:tab w:val="decimal" w:pos="253"/>
              </w:tabs>
              <w:ind w:right="-20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3"/>
          </w:tcPr>
          <w:p w14:paraId="57A00F18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326FF25F" w14:textId="15B99BCA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034</w:t>
            </w:r>
          </w:p>
        </w:tc>
        <w:tc>
          <w:tcPr>
            <w:tcW w:w="270" w:type="dxa"/>
            <w:gridSpan w:val="2"/>
          </w:tcPr>
          <w:p w14:paraId="0BB1FA83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45E41874" w14:textId="057E2FF4" w:rsidR="00DA2D11" w:rsidRPr="003A3A7C" w:rsidRDefault="00C7229E" w:rsidP="00C063D5">
            <w:pPr>
              <w:pStyle w:val="a1"/>
              <w:ind w:right="-286"/>
              <w:jc w:val="center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5A8B0211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21DB1D8B" w14:textId="75A75141" w:rsidR="00DA2D11" w:rsidRPr="003A3A7C" w:rsidRDefault="00DA2D11" w:rsidP="00C063D5">
            <w:pPr>
              <w:pStyle w:val="a1"/>
              <w:tabs>
                <w:tab w:val="decimal" w:pos="256"/>
              </w:tabs>
              <w:ind w:right="-2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DA2D11" w:rsidRPr="003A3A7C" w14:paraId="17FF2E2B" w14:textId="77777777" w:rsidTr="001F0366">
        <w:tc>
          <w:tcPr>
            <w:tcW w:w="3330" w:type="dxa"/>
            <w:gridSpan w:val="2"/>
            <w:shd w:val="clear" w:color="auto" w:fill="auto"/>
          </w:tcPr>
          <w:p w14:paraId="716BFD9F" w14:textId="77777777" w:rsidR="00DA2D11" w:rsidRPr="003A3A7C" w:rsidRDefault="00DA2D11" w:rsidP="00DA2D11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60" w:type="dxa"/>
            <w:gridSpan w:val="2"/>
          </w:tcPr>
          <w:p w14:paraId="56EDA4FC" w14:textId="439479CD" w:rsidR="00DA2D11" w:rsidRPr="003A3A7C" w:rsidRDefault="002D2B00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31,389</w:t>
            </w:r>
          </w:p>
        </w:tc>
        <w:tc>
          <w:tcPr>
            <w:tcW w:w="270" w:type="dxa"/>
            <w:gridSpan w:val="3"/>
          </w:tcPr>
          <w:p w14:paraId="75DF4ADC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1247C8AB" w14:textId="18F10FFF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641</w:t>
            </w:r>
          </w:p>
        </w:tc>
        <w:tc>
          <w:tcPr>
            <w:tcW w:w="270" w:type="dxa"/>
            <w:gridSpan w:val="2"/>
          </w:tcPr>
          <w:p w14:paraId="66EA0D94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3C17CF37" w14:textId="048010E8" w:rsidR="00DA2D11" w:rsidRPr="003A3A7C" w:rsidRDefault="003F5D15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18,739</w:t>
            </w:r>
          </w:p>
        </w:tc>
        <w:tc>
          <w:tcPr>
            <w:tcW w:w="270" w:type="dxa"/>
            <w:gridSpan w:val="2"/>
          </w:tcPr>
          <w:p w14:paraId="787552C2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47F4DE41" w14:textId="252D4DC4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314</w:t>
            </w:r>
          </w:p>
        </w:tc>
      </w:tr>
      <w:tr w:rsidR="00DA2D11" w:rsidRPr="003A3A7C" w14:paraId="6E114555" w14:textId="77777777" w:rsidTr="00A939EF">
        <w:tc>
          <w:tcPr>
            <w:tcW w:w="3330" w:type="dxa"/>
            <w:gridSpan w:val="2"/>
            <w:shd w:val="clear" w:color="auto" w:fill="auto"/>
          </w:tcPr>
          <w:p w14:paraId="339AF732" w14:textId="77777777" w:rsidR="00DA2D11" w:rsidRPr="003A3A7C" w:rsidRDefault="00DA2D11" w:rsidP="00DA2D11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  <w:gridSpan w:val="2"/>
          </w:tcPr>
          <w:p w14:paraId="5B0A0F41" w14:textId="73A74E15" w:rsidR="00DA2D11" w:rsidRPr="001F1F0E" w:rsidRDefault="0066620E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16,868</w:t>
            </w:r>
          </w:p>
        </w:tc>
        <w:tc>
          <w:tcPr>
            <w:tcW w:w="270" w:type="dxa"/>
            <w:gridSpan w:val="3"/>
          </w:tcPr>
          <w:p w14:paraId="2BF82581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69C38720" w14:textId="4D052C48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17,946</w:t>
            </w:r>
          </w:p>
        </w:tc>
        <w:tc>
          <w:tcPr>
            <w:tcW w:w="270" w:type="dxa"/>
            <w:gridSpan w:val="2"/>
          </w:tcPr>
          <w:p w14:paraId="0D23B87C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2E692911" w14:textId="6BEB097A" w:rsidR="00DA2D11" w:rsidRPr="007E7693" w:rsidRDefault="00B520F7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16,868</w:t>
            </w:r>
          </w:p>
        </w:tc>
        <w:tc>
          <w:tcPr>
            <w:tcW w:w="270" w:type="dxa"/>
            <w:gridSpan w:val="2"/>
          </w:tcPr>
          <w:p w14:paraId="1359379D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60B72B9E" w14:textId="503AA4B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946</w:t>
            </w:r>
          </w:p>
        </w:tc>
      </w:tr>
      <w:tr w:rsidR="00DA2D11" w:rsidRPr="003A3A7C" w14:paraId="6EF15EAD" w14:textId="77777777" w:rsidTr="001F0366">
        <w:tc>
          <w:tcPr>
            <w:tcW w:w="3330" w:type="dxa"/>
            <w:gridSpan w:val="2"/>
            <w:shd w:val="clear" w:color="auto" w:fill="auto"/>
          </w:tcPr>
          <w:p w14:paraId="279DAE2A" w14:textId="77777777" w:rsidR="00DA2D11" w:rsidRPr="003A3A7C" w:rsidRDefault="00DA2D11" w:rsidP="00DA2D11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672F4477" w14:textId="3DE5D5DD" w:rsidR="00DA2D11" w:rsidRPr="003A3A7C" w:rsidRDefault="00BA6596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63,893</w:t>
            </w:r>
          </w:p>
        </w:tc>
        <w:tc>
          <w:tcPr>
            <w:tcW w:w="270" w:type="dxa"/>
            <w:gridSpan w:val="3"/>
          </w:tcPr>
          <w:p w14:paraId="1B6286D0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2DDA9D86" w14:textId="118CE213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98,935</w:t>
            </w:r>
          </w:p>
        </w:tc>
        <w:tc>
          <w:tcPr>
            <w:tcW w:w="270" w:type="dxa"/>
            <w:gridSpan w:val="2"/>
          </w:tcPr>
          <w:p w14:paraId="36D9EDDB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6186ABAB" w14:textId="360B1EF9" w:rsidR="00DA2D11" w:rsidRPr="003A3A7C" w:rsidRDefault="00D62763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51,243</w:t>
            </w:r>
          </w:p>
        </w:tc>
        <w:tc>
          <w:tcPr>
            <w:tcW w:w="270" w:type="dxa"/>
            <w:gridSpan w:val="2"/>
          </w:tcPr>
          <w:p w14:paraId="0674B968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46F98F0A" w14:textId="18CFE6DE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64,314</w:t>
            </w:r>
          </w:p>
        </w:tc>
      </w:tr>
      <w:tr w:rsidR="00DA2D11" w:rsidRPr="003A3A7C" w14:paraId="088F086A" w14:textId="77777777" w:rsidTr="00930B0C">
        <w:tc>
          <w:tcPr>
            <w:tcW w:w="3330" w:type="dxa"/>
            <w:gridSpan w:val="2"/>
            <w:shd w:val="clear" w:color="auto" w:fill="auto"/>
          </w:tcPr>
          <w:p w14:paraId="3CCA1034" w14:textId="77777777" w:rsidR="00DA2D11" w:rsidRPr="003A3A7C" w:rsidRDefault="00DA2D11" w:rsidP="00DA2D11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br/>
              <w:t xml:space="preserve">   จะเกิดขึ้น</w:t>
            </w:r>
          </w:p>
        </w:tc>
        <w:tc>
          <w:tcPr>
            <w:tcW w:w="1260" w:type="dxa"/>
            <w:gridSpan w:val="2"/>
            <w:vAlign w:val="bottom"/>
          </w:tcPr>
          <w:p w14:paraId="2EDC7063" w14:textId="022E24E3" w:rsidR="00DA2D11" w:rsidRPr="00641868" w:rsidRDefault="00921946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(138)</w:t>
            </w:r>
          </w:p>
        </w:tc>
        <w:tc>
          <w:tcPr>
            <w:tcW w:w="270" w:type="dxa"/>
            <w:gridSpan w:val="3"/>
          </w:tcPr>
          <w:p w14:paraId="59D0431B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6846F7E" w14:textId="26656FE5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(169)</w:t>
            </w:r>
          </w:p>
        </w:tc>
        <w:tc>
          <w:tcPr>
            <w:tcW w:w="270" w:type="dxa"/>
            <w:gridSpan w:val="2"/>
          </w:tcPr>
          <w:p w14:paraId="11B60CF8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01C318E" w14:textId="572C8E95" w:rsidR="00DA2D11" w:rsidRPr="00CC0C11" w:rsidRDefault="00247996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(138)</w:t>
            </w:r>
          </w:p>
        </w:tc>
        <w:tc>
          <w:tcPr>
            <w:tcW w:w="270" w:type="dxa"/>
            <w:gridSpan w:val="2"/>
          </w:tcPr>
          <w:p w14:paraId="24A5D58D" w14:textId="77777777" w:rsidR="00DA2D11" w:rsidRPr="00CC0C11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E24E5C2" w14:textId="628F6969" w:rsidR="00DA2D11" w:rsidRPr="003A3A7C" w:rsidRDefault="00DA2D11" w:rsidP="00DA2D11">
            <w:pPr>
              <w:pStyle w:val="a1"/>
              <w:tabs>
                <w:tab w:val="decimal" w:pos="970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73427">
              <w:rPr>
                <w:lang w:val="en-US"/>
              </w:rPr>
              <w:t>(</w:t>
            </w:r>
            <w:r w:rsidRPr="00D72D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169</w:t>
            </w:r>
            <w:r w:rsidRPr="00C73427">
              <w:rPr>
                <w:lang w:val="en-US"/>
              </w:rPr>
              <w:t>)</w:t>
            </w:r>
          </w:p>
        </w:tc>
      </w:tr>
      <w:tr w:rsidR="00DA2D11" w:rsidRPr="003A3A7C" w14:paraId="47A6A7CD" w14:textId="77777777" w:rsidTr="001F0366">
        <w:tc>
          <w:tcPr>
            <w:tcW w:w="3330" w:type="dxa"/>
            <w:gridSpan w:val="2"/>
            <w:shd w:val="clear" w:color="auto" w:fill="auto"/>
          </w:tcPr>
          <w:p w14:paraId="7242822D" w14:textId="77777777" w:rsidR="00DA2D11" w:rsidRPr="003A3A7C" w:rsidRDefault="00DA2D11" w:rsidP="00DA2D11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8F6F9" w14:textId="18A48523" w:rsidR="00DA2D11" w:rsidRPr="003A3A7C" w:rsidRDefault="0034577E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63,755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2D77ADC3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51DCB1" w14:textId="53F3588B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98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766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68C5DBF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F5545B" w14:textId="2BD837AC" w:rsidR="00DA2D11" w:rsidRPr="003A3A7C" w:rsidRDefault="00CC63BF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51,105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BB21D73" w14:textId="77777777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077F5" w14:textId="51AAEF59" w:rsidR="00DA2D11" w:rsidRPr="003A3A7C" w:rsidRDefault="00DA2D11" w:rsidP="00DA2D11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64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145</w:t>
            </w:r>
          </w:p>
        </w:tc>
      </w:tr>
    </w:tbl>
    <w:p w14:paraId="6E5A7CF5" w14:textId="77777777" w:rsidR="001F0366" w:rsidRPr="00346488" w:rsidRDefault="001F0366" w:rsidP="00D80D43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2BE4F84" w14:textId="3D8D3586" w:rsidR="00D80D43" w:rsidRDefault="00D80D43" w:rsidP="00D80D43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/>
          <w:sz w:val="30"/>
          <w:szCs w:val="30"/>
          <w:cs/>
        </w:rPr>
        <w:t xml:space="preserve">ในเดือนมกราคม </w:t>
      </w:r>
      <w:r w:rsidRPr="00F1598F">
        <w:rPr>
          <w:rFonts w:ascii="Angsana New" w:hAnsi="Angsana New"/>
          <w:sz w:val="30"/>
          <w:szCs w:val="30"/>
        </w:rPr>
        <w:t xml:space="preserve">2563 </w:t>
      </w:r>
      <w:r w:rsidRPr="00F1598F">
        <w:rPr>
          <w:rFonts w:ascii="Angsana New" w:hAnsi="Angsana New" w:hint="cs"/>
          <w:sz w:val="30"/>
          <w:szCs w:val="30"/>
          <w:cs/>
        </w:rPr>
        <w:t xml:space="preserve">กลุ่มบริษัทได้ทำบันทึกข้อตกลงร่วมกันกับบริษัท ขอนแก่น ช.ทวี </w:t>
      </w:r>
      <w:r w:rsidRPr="00F1598F">
        <w:rPr>
          <w:rFonts w:ascii="Angsana New" w:hAnsi="Angsana New"/>
          <w:sz w:val="30"/>
          <w:szCs w:val="30"/>
        </w:rPr>
        <w:t xml:space="preserve">(1993) </w:t>
      </w:r>
      <w:r w:rsidRPr="00F1598F">
        <w:rPr>
          <w:rFonts w:ascii="Angsana New" w:hAnsi="Angsana New" w:hint="cs"/>
          <w:sz w:val="30"/>
          <w:szCs w:val="30"/>
          <w:cs/>
        </w:rPr>
        <w:t>จำกัด สำหรับการรับชำระเงินรายเดือนตามมูลค่าหนี้ที่ยังคงค้างอยู่ ดังนี้</w:t>
      </w:r>
    </w:p>
    <w:p w14:paraId="6D4B3CDA" w14:textId="77777777" w:rsidR="00346488" w:rsidRPr="00346488" w:rsidRDefault="00346488" w:rsidP="0034648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9FD2B49" w14:textId="77777777" w:rsidR="00D80D43" w:rsidRPr="00F1598F" w:rsidRDefault="00D80D43" w:rsidP="00346488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F1598F">
        <w:rPr>
          <w:rFonts w:ascii="Angsana New" w:hAnsi="Angsana New" w:hint="cs"/>
          <w:spacing w:val="-2"/>
          <w:sz w:val="30"/>
          <w:szCs w:val="30"/>
          <w:cs/>
        </w:rPr>
        <w:t>การรับชำระสำหรับบริษัท เดือนละ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pacing w:val="-2"/>
          <w:sz w:val="30"/>
          <w:szCs w:val="30"/>
        </w:rPr>
        <w:t>2.3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pacing w:val="-2"/>
          <w:sz w:val="30"/>
          <w:szCs w:val="30"/>
          <w:cs/>
        </w:rPr>
        <w:t>ล้านบาท เป็นระยะเวลา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pacing w:val="-2"/>
          <w:sz w:val="30"/>
          <w:szCs w:val="30"/>
        </w:rPr>
        <w:t>71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pacing w:val="-2"/>
          <w:sz w:val="30"/>
          <w:szCs w:val="30"/>
          <w:cs/>
        </w:rPr>
        <w:t>และงวดสุดท้ายจำนวนเงิน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pacing w:val="-2"/>
          <w:sz w:val="30"/>
          <w:szCs w:val="30"/>
        </w:rPr>
        <w:t>4.52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</w:p>
    <w:p w14:paraId="70724910" w14:textId="1ABACBAF" w:rsidR="00D80D43" w:rsidRPr="006B07FC" w:rsidRDefault="00D80D43" w:rsidP="00346488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B07FC">
        <w:rPr>
          <w:rFonts w:ascii="Angsana New" w:hAnsi="Angsana New" w:hint="cs"/>
          <w:sz w:val="30"/>
          <w:szCs w:val="30"/>
          <w:cs/>
        </w:rPr>
        <w:t>การรับชำระสำหรับ</w:t>
      </w:r>
      <w:r w:rsidRPr="006B07FC">
        <w:rPr>
          <w:rFonts w:asciiTheme="majorBidi" w:hAnsiTheme="majorBidi" w:cstheme="majorBidi"/>
          <w:sz w:val="30"/>
          <w:szCs w:val="30"/>
          <w:cs/>
        </w:rPr>
        <w:t>บริษัท ช. ทวี เทอร์โมเทค จำกัด</w:t>
      </w:r>
      <w:r w:rsidRPr="006B07F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B07FC">
        <w:rPr>
          <w:rFonts w:asciiTheme="majorBidi" w:hAnsiTheme="majorBidi" w:cstheme="majorBidi"/>
          <w:sz w:val="30"/>
          <w:szCs w:val="30"/>
        </w:rPr>
        <w:t>(</w:t>
      </w:r>
      <w:r w:rsidRPr="006B07FC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 w:rsidRPr="006B07FC">
        <w:rPr>
          <w:rFonts w:asciiTheme="majorBidi" w:hAnsiTheme="majorBidi" w:cstheme="majorBidi"/>
          <w:sz w:val="30"/>
          <w:szCs w:val="30"/>
        </w:rPr>
        <w:t>)</w:t>
      </w:r>
      <w:r w:rsidRPr="006B07FC">
        <w:rPr>
          <w:rFonts w:ascii="Angsana New" w:hAnsi="Angsana New" w:hint="cs"/>
          <w:sz w:val="30"/>
          <w:szCs w:val="30"/>
          <w:cs/>
        </w:rPr>
        <w:t xml:space="preserve"> เดือนละ</w:t>
      </w:r>
      <w:r w:rsidRPr="006B07FC">
        <w:rPr>
          <w:rFonts w:ascii="Angsana New" w:hAnsi="Angsana New"/>
          <w:sz w:val="30"/>
          <w:szCs w:val="30"/>
          <w:cs/>
        </w:rPr>
        <w:t xml:space="preserve"> </w:t>
      </w:r>
      <w:r w:rsidRPr="006B07FC">
        <w:rPr>
          <w:rFonts w:ascii="Angsana New" w:hAnsi="Angsana New"/>
          <w:sz w:val="30"/>
          <w:szCs w:val="30"/>
        </w:rPr>
        <w:t>1.1</w:t>
      </w:r>
      <w:r w:rsidRPr="006B07FC">
        <w:rPr>
          <w:rFonts w:ascii="Angsana New" w:hAnsi="Angsana New"/>
          <w:sz w:val="30"/>
          <w:szCs w:val="30"/>
          <w:cs/>
        </w:rPr>
        <w:t xml:space="preserve"> </w:t>
      </w:r>
      <w:r w:rsidRPr="006B07FC">
        <w:rPr>
          <w:rFonts w:ascii="Angsana New" w:hAnsi="Angsana New" w:hint="cs"/>
          <w:sz w:val="30"/>
          <w:szCs w:val="30"/>
          <w:cs/>
        </w:rPr>
        <w:t>ล้านบาท เป็นระยะเวลา</w:t>
      </w:r>
      <w:r w:rsidRPr="006B07FC">
        <w:rPr>
          <w:rFonts w:ascii="Angsana New" w:hAnsi="Angsana New"/>
          <w:sz w:val="30"/>
          <w:szCs w:val="30"/>
          <w:cs/>
        </w:rPr>
        <w:t xml:space="preserve"> </w:t>
      </w:r>
      <w:r w:rsidRPr="006B07FC">
        <w:rPr>
          <w:rFonts w:ascii="Angsana New" w:hAnsi="Angsana New"/>
          <w:sz w:val="30"/>
          <w:szCs w:val="30"/>
        </w:rPr>
        <w:t>71</w:t>
      </w:r>
      <w:r w:rsidRPr="006B07FC">
        <w:rPr>
          <w:rFonts w:ascii="Angsana New" w:hAnsi="Angsana New"/>
          <w:sz w:val="30"/>
          <w:szCs w:val="30"/>
          <w:cs/>
        </w:rPr>
        <w:t xml:space="preserve"> </w:t>
      </w:r>
      <w:r w:rsidRPr="006B07FC">
        <w:rPr>
          <w:rFonts w:ascii="Angsana New" w:hAnsi="Angsana New" w:hint="cs"/>
          <w:sz w:val="30"/>
          <w:szCs w:val="30"/>
          <w:cs/>
        </w:rPr>
        <w:t>เดือน</w:t>
      </w:r>
      <w:r w:rsidRPr="006B07FC">
        <w:rPr>
          <w:rFonts w:ascii="Angsana New" w:hAnsi="Angsana New"/>
          <w:sz w:val="30"/>
          <w:szCs w:val="30"/>
          <w:cs/>
        </w:rPr>
        <w:t xml:space="preserve"> </w:t>
      </w:r>
      <w:r w:rsidRPr="006B07FC">
        <w:rPr>
          <w:rFonts w:ascii="Angsana New" w:hAnsi="Angsana New" w:hint="cs"/>
          <w:sz w:val="30"/>
          <w:szCs w:val="30"/>
          <w:cs/>
        </w:rPr>
        <w:t>และงวดสุดท้ายจำนวนเงิน</w:t>
      </w:r>
      <w:r w:rsidRPr="006B07FC">
        <w:rPr>
          <w:rFonts w:ascii="Angsana New" w:hAnsi="Angsana New"/>
          <w:sz w:val="30"/>
          <w:szCs w:val="30"/>
          <w:cs/>
        </w:rPr>
        <w:t xml:space="preserve"> </w:t>
      </w:r>
      <w:r w:rsidRPr="006B07FC">
        <w:rPr>
          <w:rFonts w:ascii="Angsana New" w:hAnsi="Angsana New"/>
          <w:sz w:val="30"/>
          <w:szCs w:val="30"/>
        </w:rPr>
        <w:t>2.2</w:t>
      </w:r>
      <w:r w:rsidR="00B538BE" w:rsidRPr="006B07FC">
        <w:rPr>
          <w:rFonts w:ascii="Angsana New" w:hAnsi="Angsana New"/>
          <w:sz w:val="30"/>
          <w:szCs w:val="30"/>
        </w:rPr>
        <w:t>8</w:t>
      </w:r>
      <w:r w:rsidRPr="006B07FC">
        <w:rPr>
          <w:rFonts w:ascii="Angsana New" w:hAnsi="Angsana New"/>
          <w:sz w:val="30"/>
          <w:szCs w:val="30"/>
          <w:cs/>
        </w:rPr>
        <w:t xml:space="preserve"> </w:t>
      </w:r>
      <w:r w:rsidRPr="006B07FC">
        <w:rPr>
          <w:rFonts w:ascii="Angsana New" w:hAnsi="Angsana New" w:hint="cs"/>
          <w:sz w:val="30"/>
          <w:szCs w:val="30"/>
          <w:cs/>
        </w:rPr>
        <w:t>ล้านบาท</w:t>
      </w:r>
    </w:p>
    <w:p w14:paraId="7E6A5F78" w14:textId="77777777" w:rsidR="0093289B" w:rsidRPr="00346488" w:rsidRDefault="0093289B" w:rsidP="0034648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990E8B0" w14:textId="1C5E8013" w:rsidR="00F909DD" w:rsidRDefault="001D25E1" w:rsidP="00727925">
      <w:pPr>
        <w:tabs>
          <w:tab w:val="clear" w:pos="227"/>
          <w:tab w:val="clear" w:pos="454"/>
          <w:tab w:val="left" w:pos="540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83C59">
        <w:rPr>
          <w:rFonts w:ascii="Angsana New" w:hAnsi="Angsana New" w:hint="cs"/>
          <w:sz w:val="30"/>
          <w:szCs w:val="30"/>
          <w:cs/>
        </w:rPr>
        <w:t>นอกจากนี้ กลุ่มบริษัทจะได้รับดอกเบี้ยจากการผิดนัดชำระเพิ่มเติมที่อัตราร้อยละ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/>
          <w:sz w:val="30"/>
          <w:szCs w:val="30"/>
        </w:rPr>
        <w:t xml:space="preserve">7.5 </w:t>
      </w:r>
      <w:r w:rsidRPr="00183C59">
        <w:rPr>
          <w:rFonts w:ascii="Angsana New" w:hAnsi="Angsana New" w:hint="cs"/>
          <w:sz w:val="30"/>
          <w:szCs w:val="30"/>
          <w:cs/>
        </w:rPr>
        <w:t>ต่อปี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 w:hint="cs"/>
          <w:sz w:val="30"/>
          <w:szCs w:val="30"/>
          <w:cs/>
        </w:rPr>
        <w:t>ของมูลค่าหนี้ที่คงค้าง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 w:hint="cs"/>
          <w:sz w:val="30"/>
          <w:szCs w:val="30"/>
          <w:cs/>
        </w:rPr>
        <w:t>โดยบริษัท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 w:hint="cs"/>
          <w:sz w:val="30"/>
          <w:szCs w:val="30"/>
          <w:cs/>
        </w:rPr>
        <w:t>ขอนแก่น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 w:hint="cs"/>
          <w:sz w:val="30"/>
          <w:szCs w:val="30"/>
          <w:cs/>
        </w:rPr>
        <w:t>ช</w:t>
      </w:r>
      <w:r w:rsidRPr="00183C59">
        <w:rPr>
          <w:rFonts w:ascii="Angsana New" w:hAnsi="Angsana New"/>
          <w:sz w:val="30"/>
          <w:szCs w:val="30"/>
          <w:cs/>
        </w:rPr>
        <w:t>.</w:t>
      </w:r>
      <w:r w:rsidRPr="00183C59">
        <w:rPr>
          <w:rFonts w:ascii="Angsana New" w:hAnsi="Angsana New" w:hint="cs"/>
          <w:sz w:val="30"/>
          <w:szCs w:val="30"/>
          <w:cs/>
        </w:rPr>
        <w:t>ทวี</w:t>
      </w:r>
      <w:r w:rsidRPr="00183C59">
        <w:rPr>
          <w:rFonts w:ascii="Angsana New" w:hAnsi="Angsana New"/>
          <w:sz w:val="30"/>
          <w:szCs w:val="30"/>
          <w:cs/>
        </w:rPr>
        <w:t xml:space="preserve"> (</w:t>
      </w:r>
      <w:r w:rsidRPr="00183C59">
        <w:rPr>
          <w:rFonts w:ascii="Angsana New" w:hAnsi="Angsana New"/>
          <w:sz w:val="30"/>
          <w:szCs w:val="30"/>
        </w:rPr>
        <w:t xml:space="preserve">1993) </w:t>
      </w:r>
      <w:r w:rsidRPr="00183C59">
        <w:rPr>
          <w:rFonts w:ascii="Angsana New" w:hAnsi="Angsana New" w:hint="cs"/>
          <w:sz w:val="30"/>
          <w:szCs w:val="30"/>
          <w:cs/>
        </w:rPr>
        <w:t>จำกัด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 w:hint="cs"/>
          <w:sz w:val="30"/>
          <w:szCs w:val="30"/>
          <w:cs/>
        </w:rPr>
        <w:t xml:space="preserve">สามารถเลือกที่จะชำระเงินค่าหนี้ทั้งจำนวนก่อนสิ้นสุดแผนการรับชำระได้ </w:t>
      </w: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900"/>
        <w:gridCol w:w="180"/>
        <w:gridCol w:w="810"/>
        <w:gridCol w:w="178"/>
        <w:gridCol w:w="902"/>
        <w:gridCol w:w="180"/>
        <w:gridCol w:w="900"/>
      </w:tblGrid>
      <w:tr w:rsidR="00727925" w:rsidRPr="008E1326" w14:paraId="0501C243" w14:textId="77777777">
        <w:trPr>
          <w:cantSplit/>
          <w:tblHeader/>
        </w:trPr>
        <w:tc>
          <w:tcPr>
            <w:tcW w:w="4950" w:type="dxa"/>
            <w:vAlign w:val="bottom"/>
            <w:hideMark/>
          </w:tcPr>
          <w:p w14:paraId="5E6E56BC" w14:textId="7EB208C0" w:rsidR="00727925" w:rsidRPr="008E1326" w:rsidRDefault="00727925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  <w:r w:rsidR="003B5B11" w:rsidRPr="003B5B1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ของลูกหนี้การค้า</w:t>
            </w:r>
          </w:p>
        </w:tc>
        <w:tc>
          <w:tcPr>
            <w:tcW w:w="1890" w:type="dxa"/>
            <w:gridSpan w:val="3"/>
            <w:vAlign w:val="bottom"/>
          </w:tcPr>
          <w:p w14:paraId="4A0253A5" w14:textId="77777777" w:rsidR="00727925" w:rsidRPr="008E1326" w:rsidRDefault="0072792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E1326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564FC99D" w14:textId="77777777" w:rsidR="00727925" w:rsidRPr="008E1326" w:rsidRDefault="0072792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4DF682B9" w14:textId="77777777" w:rsidR="00727925" w:rsidRPr="008E1326" w:rsidRDefault="0072792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7925" w:rsidRPr="008E1326" w14:paraId="54AD87A6" w14:textId="77777777">
        <w:trPr>
          <w:cantSplit/>
          <w:tblHeader/>
        </w:trPr>
        <w:tc>
          <w:tcPr>
            <w:tcW w:w="4950" w:type="dxa"/>
            <w:vAlign w:val="bottom"/>
          </w:tcPr>
          <w:p w14:paraId="2F8629A8" w14:textId="5EF86D2C" w:rsidR="00727925" w:rsidRPr="008E1326" w:rsidRDefault="0072792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="00A55922" w:rsidRPr="00A5592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</w:t>
            </w:r>
            <w:r w:rsidR="002A554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="00A55922" w:rsidRPr="00A5592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="00A55922" w:rsidRPr="00A559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DA170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bidi="th-TH"/>
              </w:rPr>
              <w:t>3</w:t>
            </w:r>
            <w:r w:rsidR="00DA2D1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bidi="th-TH"/>
              </w:rPr>
              <w:t>1</w:t>
            </w:r>
            <w:r w:rsidR="00A55922" w:rsidRPr="00A559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DA2D1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900" w:type="dxa"/>
            <w:vAlign w:val="bottom"/>
          </w:tcPr>
          <w:p w14:paraId="48F8D70A" w14:textId="2C5D3F19" w:rsidR="00727925" w:rsidRPr="008E1326" w:rsidRDefault="0072792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91C6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DA2D1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0D5E7FA4" w14:textId="77777777" w:rsidR="00727925" w:rsidRPr="008E1326" w:rsidRDefault="0072792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D53645B" w14:textId="11E8DC49" w:rsidR="00727925" w:rsidRPr="008E1326" w:rsidRDefault="0072792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91C6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DA2D1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033DF697" w14:textId="77777777" w:rsidR="00727925" w:rsidRPr="008E1326" w:rsidRDefault="0072792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7B29B852" w14:textId="1219A860" w:rsidR="00727925" w:rsidRPr="008E1326" w:rsidRDefault="00727925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DA2D11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0A912E36" w14:textId="77777777" w:rsidR="00727925" w:rsidRPr="008E1326" w:rsidRDefault="007279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EA680F1" w14:textId="77739F19" w:rsidR="00727925" w:rsidRPr="008E1326" w:rsidRDefault="0072792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91C6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DA2D1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727925" w:rsidRPr="008E1326" w14:paraId="65F2AC8D" w14:textId="77777777">
        <w:trPr>
          <w:cantSplit/>
          <w:trHeight w:val="74"/>
          <w:tblHeader/>
        </w:trPr>
        <w:tc>
          <w:tcPr>
            <w:tcW w:w="4950" w:type="dxa"/>
            <w:vAlign w:val="bottom"/>
            <w:hideMark/>
          </w:tcPr>
          <w:p w14:paraId="2039CCF0" w14:textId="77777777" w:rsidR="00727925" w:rsidRPr="00E10EFF" w:rsidRDefault="0072792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50" w:type="dxa"/>
            <w:gridSpan w:val="7"/>
            <w:vAlign w:val="bottom"/>
            <w:hideMark/>
          </w:tcPr>
          <w:p w14:paraId="6477E0A9" w14:textId="77777777" w:rsidR="00727925" w:rsidRPr="008E1326" w:rsidRDefault="0072792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01B30" w:rsidRPr="008E1326" w14:paraId="6781A110" w14:textId="77777777" w:rsidTr="00E34184">
        <w:trPr>
          <w:cantSplit/>
        </w:trPr>
        <w:tc>
          <w:tcPr>
            <w:tcW w:w="4950" w:type="dxa"/>
          </w:tcPr>
          <w:p w14:paraId="29D2926A" w14:textId="03067547" w:rsidR="00E34184" w:rsidRPr="00A939EF" w:rsidRDefault="00E34184" w:rsidP="00A939EF">
            <w:pPr>
              <w:tabs>
                <w:tab w:val="clear" w:pos="227"/>
                <w:tab w:val="clear" w:pos="907"/>
                <w:tab w:val="left" w:pos="190"/>
              </w:tabs>
              <w:spacing w:line="240" w:lineRule="auto"/>
              <w:ind w:left="188" w:hanging="18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A939EF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ผลขาดทุนด้านเครดิตที่คาดว่าจะเกิดขึ้นของลูกหนี้การค้า</w:t>
            </w:r>
            <w:r>
              <w:rPr>
                <w:rFonts w:asciiTheme="majorBidi" w:hAnsiTheme="majorBidi"/>
                <w:spacing w:val="-6"/>
                <w:sz w:val="30"/>
                <w:szCs w:val="30"/>
              </w:rPr>
              <w:br/>
            </w:r>
            <w:r w:rsidRPr="00A939EF">
              <w:rPr>
                <w:rFonts w:asciiTheme="majorBidi" w:hAnsiTheme="majorBidi"/>
                <w:spacing w:val="-6"/>
                <w:sz w:val="30"/>
                <w:szCs w:val="30"/>
              </w:rPr>
              <w:t>(</w:t>
            </w:r>
            <w:r w:rsidRPr="00A939EF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กลับรายการ</w:t>
            </w:r>
            <w:r w:rsidRPr="00A939EF">
              <w:rPr>
                <w:rFonts w:asciiTheme="majorBidi" w:hAnsiTheme="majorBidi"/>
                <w:spacing w:val="-6"/>
                <w:sz w:val="30"/>
                <w:szCs w:val="30"/>
              </w:rPr>
              <w:t xml:space="preserve">) </w:t>
            </w:r>
            <w:r w:rsidRPr="00A939EF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สำหรับ</w:t>
            </w:r>
            <w:r w:rsidR="00A55922" w:rsidRPr="00A5592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งวด</w:t>
            </w:r>
            <w:r w:rsidR="0039183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สาม</w:t>
            </w:r>
            <w:r w:rsidR="00A55922" w:rsidRPr="00A5592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เดือนสิ้นสุดวันที่</w:t>
            </w:r>
            <w:r w:rsidR="00A55922" w:rsidRPr="00A55922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="00553378" w:rsidRPr="00991C6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A2D1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55922" w:rsidRPr="00A55922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="00DA2D1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E47A349" w14:textId="3E3D763D" w:rsidR="00E34184" w:rsidRPr="008E1326" w:rsidRDefault="00450CB4" w:rsidP="00E34184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(31)</w:t>
            </w:r>
          </w:p>
        </w:tc>
        <w:tc>
          <w:tcPr>
            <w:tcW w:w="180" w:type="dxa"/>
          </w:tcPr>
          <w:p w14:paraId="6D4FD287" w14:textId="77777777" w:rsidR="00E34184" w:rsidRPr="008E1326" w:rsidRDefault="00E34184" w:rsidP="00E34184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A4C68ED" w14:textId="0AD99840" w:rsidR="00E34184" w:rsidRPr="008E1326" w:rsidRDefault="00DA2D11" w:rsidP="00E3418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178" w:type="dxa"/>
          </w:tcPr>
          <w:p w14:paraId="50620485" w14:textId="77777777" w:rsidR="00E34184" w:rsidRPr="008E1326" w:rsidRDefault="00E34184" w:rsidP="00E34184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vAlign w:val="bottom"/>
          </w:tcPr>
          <w:p w14:paraId="5B54338A" w14:textId="3D13A00F" w:rsidR="00E34184" w:rsidRPr="00E10EFF" w:rsidRDefault="00FB3DE7" w:rsidP="00F553E0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82" w:right="-1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(31)</w:t>
            </w:r>
          </w:p>
        </w:tc>
        <w:tc>
          <w:tcPr>
            <w:tcW w:w="180" w:type="dxa"/>
          </w:tcPr>
          <w:p w14:paraId="484A0B13" w14:textId="77777777" w:rsidR="00E34184" w:rsidRPr="00E10EFF" w:rsidRDefault="00E34184" w:rsidP="00E3418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B97BEDA" w14:textId="46678DE1" w:rsidR="00E34184" w:rsidRPr="008E1326" w:rsidRDefault="00DA2D11" w:rsidP="00F553E0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260</w:t>
            </w:r>
          </w:p>
        </w:tc>
      </w:tr>
    </w:tbl>
    <w:p w14:paraId="11289F27" w14:textId="77777777" w:rsidR="00727925" w:rsidRDefault="00727925" w:rsidP="0034648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79C045D" w14:textId="77777777" w:rsidR="00346488" w:rsidRPr="00346488" w:rsidRDefault="00346488" w:rsidP="001D25E1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237B167F" w14:textId="174D1CCE" w:rsidR="00A56AA5" w:rsidRPr="00010756" w:rsidRDefault="00A56AA5" w:rsidP="003F1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01075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เงินให้กู้ยืมระยะสั้นแก่บุคคลและกิจการที่เกี่ยวข้องกัน</w:t>
      </w:r>
      <w:r w:rsidRPr="00010756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010756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2F010F19" w14:textId="3E5339E4" w:rsidR="00A56AA5" w:rsidRPr="000A4D8B" w:rsidRDefault="00A56AA5" w:rsidP="006B0C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22"/>
          <w:szCs w:val="22"/>
        </w:rPr>
      </w:pPr>
    </w:p>
    <w:p w14:paraId="7517D6A4" w14:textId="77777777" w:rsidR="00494DE9" w:rsidRDefault="00494DE9" w:rsidP="00494DE9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บริษัทมีสัญญาให้เงินกู้ยืมระยะสั้นแก่บริษัท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ร่วม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ในวงเงิน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-2"/>
          <w:sz w:val="30"/>
          <w:szCs w:val="30"/>
        </w:rPr>
        <w:t>15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0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มีอัตราดอกเบี้ย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ร้อยละ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cstheme="majorBidi"/>
          <w:spacing w:val="-2"/>
          <w:sz w:val="30"/>
          <w:szCs w:val="30"/>
        </w:rPr>
        <w:t>MLR-1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ต่อปี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กำหนดชำระคืนเมื่อทวงถาม</w:t>
      </w:r>
    </w:p>
    <w:p w14:paraId="1CF16E0E" w14:textId="77777777" w:rsidR="00494DE9" w:rsidRDefault="00494DE9" w:rsidP="00A56AA5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8280FAD" w14:textId="31EE459D" w:rsidR="00A56AA5" w:rsidRDefault="00A56AA5" w:rsidP="00A56AA5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บริษัทมีสัญญาให้เงินกู้ยืมระยะสั้นแก่บริษัทย่อยในวงเงิน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19191D">
        <w:rPr>
          <w:rFonts w:asciiTheme="majorBidi" w:hAnsiTheme="majorBidi" w:cstheme="majorBidi"/>
          <w:spacing w:val="-2"/>
          <w:sz w:val="30"/>
          <w:szCs w:val="30"/>
        </w:rPr>
        <w:t>270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19191D">
        <w:rPr>
          <w:rFonts w:asciiTheme="majorBidi" w:hAnsiTheme="majorBidi" w:cstheme="majorBidi"/>
          <w:spacing w:val="-2"/>
          <w:sz w:val="30"/>
          <w:szCs w:val="30"/>
        </w:rPr>
        <w:t>25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มีอัตราดอกเบี้ยร้อยละ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7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 8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ต่อปี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กำหนดชำระคืนเมื่อทวงถาม</w:t>
      </w:r>
    </w:p>
    <w:p w14:paraId="3DB48FF5" w14:textId="77777777" w:rsidR="00A56AA5" w:rsidRPr="000A4D8B" w:rsidRDefault="00A56AA5" w:rsidP="006B0C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12"/>
        <w:gridCol w:w="1253"/>
        <w:gridCol w:w="1185"/>
        <w:gridCol w:w="270"/>
        <w:gridCol w:w="1080"/>
        <w:gridCol w:w="270"/>
        <w:gridCol w:w="1170"/>
        <w:gridCol w:w="270"/>
        <w:gridCol w:w="1170"/>
      </w:tblGrid>
      <w:tr w:rsidR="0029573E" w:rsidRPr="00F1598F" w14:paraId="71FD3731" w14:textId="77777777" w:rsidTr="001218D9">
        <w:trPr>
          <w:cantSplit/>
        </w:trPr>
        <w:tc>
          <w:tcPr>
            <w:tcW w:w="2512" w:type="dxa"/>
          </w:tcPr>
          <w:p w14:paraId="64804A0E" w14:textId="77777777" w:rsidR="0029573E" w:rsidRPr="00F1598F" w:rsidRDefault="0029573E" w:rsidP="002957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1253" w:type="dxa"/>
          </w:tcPr>
          <w:p w14:paraId="28A5DC7F" w14:textId="77777777" w:rsidR="0029573E" w:rsidRPr="00F1598F" w:rsidRDefault="0029573E" w:rsidP="002957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35" w:type="dxa"/>
            <w:gridSpan w:val="3"/>
            <w:hideMark/>
          </w:tcPr>
          <w:p w14:paraId="7E08ACB4" w14:textId="77777777" w:rsidR="0029573E" w:rsidRPr="00F1598F" w:rsidRDefault="0029573E" w:rsidP="0029573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D67AEA" w14:textId="77777777" w:rsidR="0029573E" w:rsidRPr="00F1598F" w:rsidRDefault="0029573E" w:rsidP="0029573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183630DC" w14:textId="77777777" w:rsidR="0029573E" w:rsidRPr="00F1598F" w:rsidRDefault="0029573E" w:rsidP="0029573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7715" w:rsidRPr="00F1598F" w14:paraId="3D327FA8" w14:textId="77777777" w:rsidTr="001218D9">
        <w:trPr>
          <w:cantSplit/>
        </w:trPr>
        <w:tc>
          <w:tcPr>
            <w:tcW w:w="2512" w:type="dxa"/>
          </w:tcPr>
          <w:p w14:paraId="1A3B59C0" w14:textId="77777777" w:rsidR="008C7715" w:rsidRPr="00F1598F" w:rsidRDefault="008C7715" w:rsidP="008C77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Merge w:val="restart"/>
          </w:tcPr>
          <w:p w14:paraId="71EED378" w14:textId="3DBADA6D" w:rsidR="008C7715" w:rsidRPr="00F1598F" w:rsidRDefault="008C7715" w:rsidP="008C77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อัตราดอกเบี้ย</w:t>
            </w:r>
            <w:r w:rsidRPr="00F159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159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85" w:type="dxa"/>
            <w:hideMark/>
          </w:tcPr>
          <w:p w14:paraId="72338FB0" w14:textId="170AB8C3" w:rsidR="008C7715" w:rsidRPr="00F1598F" w:rsidRDefault="00DA2D11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9B6A8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9B6A87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US"/>
              </w:rPr>
              <w:t>มีนาคม</w:t>
            </w:r>
            <w:r w:rsidRPr="009B6A87">
              <w:rPr>
                <w:rFonts w:asciiTheme="majorBidi" w:hAnsiTheme="majorBidi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="008C7715"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3F1C3EC2" w14:textId="77777777" w:rsidR="008C7715" w:rsidRPr="00F1598F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39A08101" w14:textId="0ADEC4D1" w:rsidR="008C7715" w:rsidRPr="00F1598F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DA2D11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D81C5C0" w14:textId="77777777" w:rsidR="008C7715" w:rsidRPr="00F1598F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hideMark/>
          </w:tcPr>
          <w:p w14:paraId="568C2E0A" w14:textId="7E614948" w:rsidR="008C7715" w:rsidRPr="00F1598F" w:rsidRDefault="00DA2D11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B6A8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9B6A87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US"/>
              </w:rPr>
              <w:t>มีนาคม</w:t>
            </w:r>
            <w:r w:rsidRPr="009B6A87">
              <w:rPr>
                <w:rFonts w:asciiTheme="majorBidi" w:hAnsiTheme="majorBidi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="008C7715"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5ACF26EC" w14:textId="77777777" w:rsidR="008C7715" w:rsidRPr="00F1598F" w:rsidRDefault="008C7715" w:rsidP="008C7715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hideMark/>
          </w:tcPr>
          <w:p w14:paraId="58151E26" w14:textId="7C7E6B22" w:rsidR="008C7715" w:rsidRPr="00F1598F" w:rsidRDefault="008C7715" w:rsidP="008C771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DA2D11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</w:t>
            </w:r>
          </w:p>
        </w:tc>
      </w:tr>
      <w:tr w:rsidR="008C7715" w:rsidRPr="00F1598F" w14:paraId="38D9CB68" w14:textId="77777777" w:rsidTr="001218D9">
        <w:trPr>
          <w:cantSplit/>
        </w:trPr>
        <w:tc>
          <w:tcPr>
            <w:tcW w:w="2512" w:type="dxa"/>
          </w:tcPr>
          <w:p w14:paraId="5558206E" w14:textId="77777777" w:rsidR="008C7715" w:rsidRPr="00F1598F" w:rsidRDefault="008C7715" w:rsidP="008C77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Merge/>
          </w:tcPr>
          <w:p w14:paraId="30E0F1FB" w14:textId="77777777" w:rsidR="008C7715" w:rsidRPr="00F1598F" w:rsidRDefault="008C7715" w:rsidP="008C77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5415" w:type="dxa"/>
            <w:gridSpan w:val="7"/>
            <w:hideMark/>
          </w:tcPr>
          <w:p w14:paraId="40AFF1BE" w14:textId="77777777" w:rsidR="008C7715" w:rsidRPr="00F1598F" w:rsidRDefault="008C7715" w:rsidP="008C771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0E97" w:rsidRPr="00F1598F" w14:paraId="6928579F" w14:textId="77777777" w:rsidTr="007062FD">
        <w:trPr>
          <w:cantSplit/>
        </w:trPr>
        <w:tc>
          <w:tcPr>
            <w:tcW w:w="2512" w:type="dxa"/>
          </w:tcPr>
          <w:p w14:paraId="351D5C8D" w14:textId="0E085DB9" w:rsidR="00C90E97" w:rsidRPr="00F1598F" w:rsidRDefault="00C90E97" w:rsidP="00C90E9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5CA4">
              <w:rPr>
                <w:rFonts w:asciiTheme="majorBidi" w:hAnsiTheme="majorBidi" w:cstheme="majorBidi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53" w:type="dxa"/>
          </w:tcPr>
          <w:p w14:paraId="42744AF7" w14:textId="77777777" w:rsidR="00C90E97" w:rsidRPr="00F1598F" w:rsidRDefault="00C90E97" w:rsidP="00C90E97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026CB2FC" w14:textId="77777777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2"/>
              </w:tabs>
              <w:spacing w:line="240" w:lineRule="auto"/>
              <w:ind w:left="-108" w:right="8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1B2B71" w14:textId="77777777" w:rsidR="00C90E97" w:rsidRPr="00F1598F" w:rsidRDefault="00C90E97" w:rsidP="00C90E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5E42E0" w14:textId="77777777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2"/>
              </w:tabs>
              <w:spacing w:line="240" w:lineRule="auto"/>
              <w:ind w:left="-108" w:right="8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387E63" w14:textId="77777777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559545" w14:textId="77777777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22"/>
                <w:tab w:val="left" w:pos="70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4C7B43" w14:textId="77777777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21BBA4" w14:textId="77777777" w:rsidR="00C90E97" w:rsidRPr="00F1598F" w:rsidRDefault="00C90E97" w:rsidP="00C9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34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2D11" w:rsidRPr="00470C1F" w14:paraId="404D24FB" w14:textId="77777777" w:rsidTr="007062FD">
        <w:trPr>
          <w:cantSplit/>
        </w:trPr>
        <w:tc>
          <w:tcPr>
            <w:tcW w:w="2512" w:type="dxa"/>
          </w:tcPr>
          <w:p w14:paraId="6659377F" w14:textId="72004DA8" w:rsidR="00DA2D11" w:rsidRPr="00470C1F" w:rsidRDefault="00DA2D11" w:rsidP="00DA2D11">
            <w:pPr>
              <w:tabs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 เมดิแคน จำกัด</w:t>
            </w:r>
          </w:p>
        </w:tc>
        <w:tc>
          <w:tcPr>
            <w:tcW w:w="1253" w:type="dxa"/>
          </w:tcPr>
          <w:p w14:paraId="07B2FF72" w14:textId="39823DA3" w:rsidR="00DA2D11" w:rsidRPr="00470C1F" w:rsidRDefault="00DA2D11" w:rsidP="00DA2D11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MLR-1%</w:t>
            </w:r>
          </w:p>
        </w:tc>
        <w:tc>
          <w:tcPr>
            <w:tcW w:w="1185" w:type="dxa"/>
            <w:vAlign w:val="bottom"/>
          </w:tcPr>
          <w:p w14:paraId="78FE7900" w14:textId="49D3AEC1" w:rsidR="00DA2D11" w:rsidRPr="00470C1F" w:rsidRDefault="00340E4C" w:rsidP="00DA2D11">
            <w:pPr>
              <w:pStyle w:val="a1"/>
              <w:tabs>
                <w:tab w:val="decimal" w:pos="90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117,148</w:t>
            </w:r>
          </w:p>
        </w:tc>
        <w:tc>
          <w:tcPr>
            <w:tcW w:w="270" w:type="dxa"/>
          </w:tcPr>
          <w:p w14:paraId="5574E4DE" w14:textId="77777777" w:rsidR="00DA2D11" w:rsidRPr="00470C1F" w:rsidRDefault="00DA2D11" w:rsidP="00DA2D1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7CF9D6" w14:textId="60503289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48"/>
                <w:tab w:val="left" w:pos="338"/>
              </w:tabs>
              <w:spacing w:line="240" w:lineRule="auto"/>
              <w:ind w:left="-108" w:right="6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102,157</w:t>
            </w:r>
          </w:p>
        </w:tc>
        <w:tc>
          <w:tcPr>
            <w:tcW w:w="270" w:type="dxa"/>
          </w:tcPr>
          <w:p w14:paraId="55892A68" w14:textId="77777777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2CC34F" w14:textId="29D85F12" w:rsidR="00DA2D11" w:rsidRPr="00470C1F" w:rsidRDefault="00BB0234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22"/>
                <w:tab w:val="left" w:pos="70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117,148</w:t>
            </w:r>
          </w:p>
        </w:tc>
        <w:tc>
          <w:tcPr>
            <w:tcW w:w="270" w:type="dxa"/>
          </w:tcPr>
          <w:p w14:paraId="724D5F60" w14:textId="77777777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50D020" w14:textId="2DE71CA2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102,157</w:t>
            </w:r>
          </w:p>
        </w:tc>
      </w:tr>
      <w:tr w:rsidR="00DA2D11" w:rsidRPr="00470C1F" w14:paraId="4F8BD5D4" w14:textId="77777777" w:rsidTr="007062FD">
        <w:trPr>
          <w:cantSplit/>
        </w:trPr>
        <w:tc>
          <w:tcPr>
            <w:tcW w:w="2512" w:type="dxa"/>
          </w:tcPr>
          <w:p w14:paraId="79FE252C" w14:textId="77777777" w:rsidR="00DA2D11" w:rsidRPr="00470C1F" w:rsidRDefault="00DA2D11" w:rsidP="00DA2D11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25E4F808" w14:textId="77777777" w:rsidR="00DA2D11" w:rsidRPr="00470C1F" w:rsidRDefault="00DA2D11" w:rsidP="00DA2D11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5C0C05E0" w14:textId="77777777" w:rsidR="00DA2D11" w:rsidRPr="00470C1F" w:rsidRDefault="00DA2D11" w:rsidP="00DA2D11">
            <w:pPr>
              <w:pStyle w:val="a1"/>
              <w:tabs>
                <w:tab w:val="decimal" w:pos="90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44A3A57" w14:textId="77777777" w:rsidR="00DA2D11" w:rsidRPr="00470C1F" w:rsidRDefault="00DA2D11" w:rsidP="00DA2D1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ACFEE3" w14:textId="77777777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BB17CB" w14:textId="77777777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8C8B9B" w14:textId="77777777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22"/>
                <w:tab w:val="left" w:pos="70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D4905F" w14:textId="77777777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B38F43" w14:textId="77777777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34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2D11" w:rsidRPr="00470C1F" w14:paraId="3CC65C53" w14:textId="77777777" w:rsidTr="007062FD">
        <w:trPr>
          <w:cantSplit/>
        </w:trPr>
        <w:tc>
          <w:tcPr>
            <w:tcW w:w="2512" w:type="dxa"/>
          </w:tcPr>
          <w:p w14:paraId="60DFF508" w14:textId="1006C0AD" w:rsidR="00DA2D11" w:rsidRPr="00470C1F" w:rsidRDefault="00DA2D11" w:rsidP="00DA2D11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3" w:type="dxa"/>
          </w:tcPr>
          <w:p w14:paraId="0AC8310A" w14:textId="77777777" w:rsidR="00DA2D11" w:rsidRPr="00470C1F" w:rsidRDefault="00DA2D11" w:rsidP="00DA2D11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3D0E0D26" w14:textId="77777777" w:rsidR="00DA2D11" w:rsidRPr="00470C1F" w:rsidRDefault="00DA2D11" w:rsidP="00DA2D11">
            <w:pPr>
              <w:pStyle w:val="a1"/>
              <w:tabs>
                <w:tab w:val="decimal" w:pos="90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F1B2D57" w14:textId="77777777" w:rsidR="00DA2D11" w:rsidRPr="00470C1F" w:rsidRDefault="00DA2D11" w:rsidP="00DA2D1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A747D6" w14:textId="77777777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7B9F6E" w14:textId="77777777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A00BC3" w14:textId="77777777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22"/>
                <w:tab w:val="left" w:pos="70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F018A7" w14:textId="77777777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EE65DC" w14:textId="77777777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34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2D11" w:rsidRPr="00470C1F" w14:paraId="22F657FB" w14:textId="77777777">
        <w:trPr>
          <w:cantSplit/>
        </w:trPr>
        <w:tc>
          <w:tcPr>
            <w:tcW w:w="2512" w:type="dxa"/>
            <w:hideMark/>
          </w:tcPr>
          <w:p w14:paraId="71F9CDAD" w14:textId="731E58FB" w:rsidR="00DA2D11" w:rsidRPr="00470C1F" w:rsidRDefault="00DA2D11" w:rsidP="00DA2D1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บริษัท ช. ทวี</w:t>
            </w:r>
            <w:r w:rsidRPr="00470C1F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</w:t>
            </w:r>
            <w:r w:rsidRPr="00470C1F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เทอร์โมเทค จำกัด</w:t>
            </w:r>
          </w:p>
        </w:tc>
        <w:tc>
          <w:tcPr>
            <w:tcW w:w="1253" w:type="dxa"/>
          </w:tcPr>
          <w:p w14:paraId="175453B2" w14:textId="61F0431E" w:rsidR="00DA2D11" w:rsidRPr="00470C1F" w:rsidRDefault="00DA2D11" w:rsidP="00DA2D11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85" w:type="dxa"/>
            <w:vAlign w:val="bottom"/>
          </w:tcPr>
          <w:p w14:paraId="191B923B" w14:textId="1635D5E9" w:rsidR="00DA2D11" w:rsidRPr="00470C1F" w:rsidRDefault="00D510BF" w:rsidP="00772D23">
            <w:pPr>
              <w:pStyle w:val="a1"/>
              <w:tabs>
                <w:tab w:val="decimal" w:pos="270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1C5AE9C" w14:textId="77777777" w:rsidR="00DA2D11" w:rsidRPr="00470C1F" w:rsidRDefault="00DA2D11" w:rsidP="00DA2D1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C873F6" w14:textId="0C1E7643" w:rsidR="00DA2D11" w:rsidRPr="00470C1F" w:rsidRDefault="00DA2D11" w:rsidP="00772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5"/>
              </w:tabs>
              <w:spacing w:line="240" w:lineRule="auto"/>
              <w:ind w:left="-108" w:right="-285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155D50" w14:textId="77777777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A9A1B3" w14:textId="7F43DFBF" w:rsidR="00DA2D11" w:rsidRPr="00470C1F" w:rsidRDefault="00340E4C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48,387</w:t>
            </w:r>
          </w:p>
        </w:tc>
        <w:tc>
          <w:tcPr>
            <w:tcW w:w="270" w:type="dxa"/>
          </w:tcPr>
          <w:p w14:paraId="2CAD2F7D" w14:textId="77777777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0391A0" w14:textId="043525A3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78,546</w:t>
            </w:r>
          </w:p>
        </w:tc>
      </w:tr>
      <w:tr w:rsidR="00A372DD" w:rsidRPr="00470C1F" w14:paraId="65FD1A24" w14:textId="77777777">
        <w:trPr>
          <w:cantSplit/>
        </w:trPr>
        <w:tc>
          <w:tcPr>
            <w:tcW w:w="2512" w:type="dxa"/>
          </w:tcPr>
          <w:p w14:paraId="4864C2F4" w14:textId="1E003E80" w:rsidR="00A372DD" w:rsidRPr="00470C1F" w:rsidRDefault="00A372DD" w:rsidP="00A372DD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hint="cs"/>
                <w:spacing w:val="-16"/>
                <w:sz w:val="30"/>
                <w:szCs w:val="30"/>
                <w:cs/>
              </w:rPr>
              <w:t>บริษัท</w:t>
            </w:r>
            <w:r w:rsidRPr="00470C1F">
              <w:rPr>
                <w:rFonts w:asciiTheme="majorBidi" w:hAnsiTheme="majorBidi"/>
                <w:spacing w:val="-16"/>
                <w:sz w:val="30"/>
                <w:szCs w:val="30"/>
                <w:cs/>
              </w:rPr>
              <w:t xml:space="preserve"> </w:t>
            </w:r>
            <w:r w:rsidRPr="00470C1F">
              <w:rPr>
                <w:rFonts w:asciiTheme="majorBidi" w:hAnsiTheme="majorBidi"/>
                <w:spacing w:val="-16"/>
                <w:sz w:val="30"/>
                <w:szCs w:val="30"/>
              </w:rPr>
              <w:t xml:space="preserve"> </w:t>
            </w:r>
            <w:r w:rsidRPr="00470C1F">
              <w:rPr>
                <w:rFonts w:asciiTheme="majorBidi" w:hAnsiTheme="majorBidi" w:hint="cs"/>
                <w:spacing w:val="-16"/>
                <w:sz w:val="30"/>
                <w:szCs w:val="30"/>
                <w:cs/>
              </w:rPr>
              <w:t>อมรรัตน์โกสินทร์</w:t>
            </w:r>
            <w:r w:rsidRPr="00470C1F">
              <w:rPr>
                <w:rFonts w:asciiTheme="majorBidi" w:hAnsiTheme="majorBidi"/>
                <w:spacing w:val="-16"/>
                <w:sz w:val="30"/>
                <w:szCs w:val="30"/>
              </w:rPr>
              <w:t xml:space="preserve"> </w:t>
            </w:r>
            <w:r w:rsidRPr="00470C1F">
              <w:rPr>
                <w:rFonts w:asciiTheme="majorBidi" w:hAnsiTheme="majorBidi" w:hint="cs"/>
                <w:spacing w:val="-16"/>
                <w:sz w:val="30"/>
                <w:szCs w:val="30"/>
                <w:cs/>
              </w:rPr>
              <w:t>จำกัด</w:t>
            </w:r>
          </w:p>
        </w:tc>
        <w:tc>
          <w:tcPr>
            <w:tcW w:w="1253" w:type="dxa"/>
          </w:tcPr>
          <w:p w14:paraId="5C97F1AA" w14:textId="0A6A880C" w:rsidR="00A372DD" w:rsidRPr="00470C1F" w:rsidRDefault="00A372DD" w:rsidP="00A372DD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85" w:type="dxa"/>
            <w:vAlign w:val="bottom"/>
          </w:tcPr>
          <w:p w14:paraId="4C1EFD98" w14:textId="33F1FC24" w:rsidR="00A372DD" w:rsidRPr="00470C1F" w:rsidRDefault="00A372DD" w:rsidP="00A372DD">
            <w:pPr>
              <w:pStyle w:val="a1"/>
              <w:tabs>
                <w:tab w:val="decimal" w:pos="270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BF38D34" w14:textId="77777777" w:rsidR="00A372DD" w:rsidRPr="00470C1F" w:rsidRDefault="00A372DD" w:rsidP="00A372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7CEDB1" w14:textId="6562CB5D" w:rsidR="00A372DD" w:rsidRPr="00470C1F" w:rsidRDefault="00A372DD" w:rsidP="00A3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5"/>
              </w:tabs>
              <w:spacing w:line="240" w:lineRule="auto"/>
              <w:ind w:left="-108" w:right="-285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B7650F" w14:textId="77777777" w:rsidR="00A372DD" w:rsidRPr="00470C1F" w:rsidRDefault="00A372DD" w:rsidP="00A372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ACCE68" w14:textId="1A20AA45" w:rsidR="00A372DD" w:rsidRPr="00470C1F" w:rsidRDefault="00A372DD" w:rsidP="00A3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23,246</w:t>
            </w:r>
          </w:p>
        </w:tc>
        <w:tc>
          <w:tcPr>
            <w:tcW w:w="270" w:type="dxa"/>
          </w:tcPr>
          <w:p w14:paraId="76776370" w14:textId="77777777" w:rsidR="00A372DD" w:rsidRPr="00470C1F" w:rsidRDefault="00A372DD" w:rsidP="00A3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2EC309" w14:textId="7230D9BA" w:rsidR="00A372DD" w:rsidRPr="00470C1F" w:rsidRDefault="00A372DD" w:rsidP="00A3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23,146</w:t>
            </w:r>
          </w:p>
        </w:tc>
      </w:tr>
      <w:tr w:rsidR="00A372DD" w:rsidRPr="00470C1F" w14:paraId="1AC9ACCF" w14:textId="77777777">
        <w:trPr>
          <w:cantSplit/>
        </w:trPr>
        <w:tc>
          <w:tcPr>
            <w:tcW w:w="2512" w:type="dxa"/>
          </w:tcPr>
          <w:p w14:paraId="1BFDA7B3" w14:textId="75C5CD2E" w:rsidR="00A372DD" w:rsidRPr="00470C1F" w:rsidRDefault="00F65537" w:rsidP="00A372DD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proofErr w:type="spellStart"/>
            <w:r w:rsidRPr="00470C1F">
              <w:rPr>
                <w:rFonts w:asciiTheme="majorBidi" w:hAnsiTheme="majorBidi"/>
                <w:spacing w:val="-16"/>
                <w:sz w:val="30"/>
                <w:szCs w:val="30"/>
              </w:rPr>
              <w:t>Singto</w:t>
            </w:r>
            <w:proofErr w:type="spellEnd"/>
            <w:r w:rsidRPr="00470C1F">
              <w:rPr>
                <w:rFonts w:asciiTheme="majorBidi" w:hAnsiTheme="majorBidi"/>
                <w:spacing w:val="-16"/>
                <w:sz w:val="30"/>
                <w:szCs w:val="30"/>
              </w:rPr>
              <w:t xml:space="preserve"> Limited Liability Company</w:t>
            </w:r>
          </w:p>
        </w:tc>
        <w:tc>
          <w:tcPr>
            <w:tcW w:w="1253" w:type="dxa"/>
          </w:tcPr>
          <w:p w14:paraId="6D173955" w14:textId="4D60AB0D" w:rsidR="00A372DD" w:rsidRPr="00470C1F" w:rsidRDefault="00A372DD" w:rsidP="00A372DD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2EFF5606" w14:textId="01EE5E75" w:rsidR="00A372DD" w:rsidRPr="00470C1F" w:rsidRDefault="00F65537" w:rsidP="00A372DD">
            <w:pPr>
              <w:pStyle w:val="a1"/>
              <w:tabs>
                <w:tab w:val="decimal" w:pos="270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493E1D9" w14:textId="77777777" w:rsidR="00A372DD" w:rsidRPr="00470C1F" w:rsidRDefault="00A372DD" w:rsidP="00A372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4C081E" w14:textId="15648E8D" w:rsidR="00A372DD" w:rsidRPr="00470C1F" w:rsidRDefault="00F65537" w:rsidP="00DF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48"/>
                <w:tab w:val="left" w:pos="338"/>
              </w:tabs>
              <w:spacing w:line="240" w:lineRule="auto"/>
              <w:ind w:left="-108" w:right="6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0F7EFB" w:rsidRPr="00470C1F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  <w:tc>
          <w:tcPr>
            <w:tcW w:w="270" w:type="dxa"/>
          </w:tcPr>
          <w:p w14:paraId="67E028E8" w14:textId="77777777" w:rsidR="00A372DD" w:rsidRPr="00470C1F" w:rsidRDefault="00A372DD" w:rsidP="00A372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D8E4D76" w14:textId="6F409BCE" w:rsidR="00A372DD" w:rsidRPr="00470C1F" w:rsidRDefault="00A372DD" w:rsidP="00A3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3E6109" w14:textId="77777777" w:rsidR="00A372DD" w:rsidRPr="00470C1F" w:rsidRDefault="00A372DD" w:rsidP="00A3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1D86D0" w14:textId="2B27AB13" w:rsidR="00A372DD" w:rsidRPr="00470C1F" w:rsidRDefault="00A372DD" w:rsidP="00A3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2D11" w:rsidRPr="00470C1F" w14:paraId="06048546" w14:textId="77777777">
        <w:trPr>
          <w:cantSplit/>
        </w:trPr>
        <w:tc>
          <w:tcPr>
            <w:tcW w:w="2512" w:type="dxa"/>
          </w:tcPr>
          <w:p w14:paraId="63A99090" w14:textId="7D3F6CCF" w:rsidR="00DA2D11" w:rsidRPr="00470C1F" w:rsidRDefault="00DA2D11" w:rsidP="00DA2D11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/>
                <w:spacing w:val="-16"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3" w:type="dxa"/>
          </w:tcPr>
          <w:p w14:paraId="7B1BC172" w14:textId="77777777" w:rsidR="00DA2D11" w:rsidRPr="00470C1F" w:rsidRDefault="00DA2D11" w:rsidP="00DA2D11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D92A26" w14:textId="101B4C77" w:rsidR="00DA2D11" w:rsidRPr="00470C1F" w:rsidRDefault="001A235F" w:rsidP="001A2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70"/>
                <w:tab w:val="left" w:pos="338"/>
              </w:tabs>
              <w:spacing w:line="240" w:lineRule="auto"/>
              <w:ind w:left="-108" w:right="64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117,148</w:t>
            </w:r>
          </w:p>
        </w:tc>
        <w:tc>
          <w:tcPr>
            <w:tcW w:w="270" w:type="dxa"/>
          </w:tcPr>
          <w:p w14:paraId="1032D7D6" w14:textId="77777777" w:rsidR="00DA2D11" w:rsidRPr="00470C1F" w:rsidRDefault="00DA2D11" w:rsidP="00DA2D1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8EF31A" w14:textId="3927D196" w:rsidR="00DA2D11" w:rsidRPr="00470C1F" w:rsidRDefault="006036C0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48"/>
                <w:tab w:val="left" w:pos="338"/>
              </w:tabs>
              <w:spacing w:line="240" w:lineRule="auto"/>
              <w:ind w:left="-108" w:right="64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</w:t>
            </w:r>
            <w:r w:rsidR="00DF1983" w:rsidRPr="00470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489</w:t>
            </w:r>
          </w:p>
        </w:tc>
        <w:tc>
          <w:tcPr>
            <w:tcW w:w="270" w:type="dxa"/>
          </w:tcPr>
          <w:p w14:paraId="4C10F56D" w14:textId="77777777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A42D4A" w14:textId="28B485BF" w:rsidR="00DA2D11" w:rsidRPr="00470C1F" w:rsidRDefault="00F2408E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188,781</w:t>
            </w:r>
          </w:p>
        </w:tc>
        <w:tc>
          <w:tcPr>
            <w:tcW w:w="270" w:type="dxa"/>
          </w:tcPr>
          <w:p w14:paraId="526A4FCA" w14:textId="77777777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83E567" w14:textId="20F894CC" w:rsidR="00DA2D11" w:rsidRPr="00470C1F" w:rsidRDefault="00DA2D11" w:rsidP="00DA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203,849</w:t>
            </w:r>
          </w:p>
        </w:tc>
      </w:tr>
    </w:tbl>
    <w:p w14:paraId="68F64039" w14:textId="77777777" w:rsidR="00A56AA5" w:rsidRPr="00470C1F" w:rsidRDefault="00A56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3EF9DEDB" w14:textId="1519FE83" w:rsidR="00E6225C" w:rsidRPr="00470C1F" w:rsidRDefault="007713E1" w:rsidP="00E622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70C1F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รายการเคลื่อนไหวของเงินให้กู้ยืมแก่บุคคล</w:t>
      </w:r>
      <w:r w:rsidRPr="00470C1F">
        <w:rPr>
          <w:rFonts w:asciiTheme="majorBidi" w:hAnsiTheme="majorBidi" w:cstheme="majorBidi" w:hint="cs"/>
          <w:sz w:val="30"/>
          <w:szCs w:val="30"/>
          <w:cs/>
        </w:rPr>
        <w:t>และกิ</w:t>
      </w:r>
      <w:r w:rsidRPr="00470C1F">
        <w:rPr>
          <w:rFonts w:asciiTheme="majorBidi" w:hAnsiTheme="majorBidi" w:cstheme="majorBidi"/>
          <w:sz w:val="30"/>
          <w:szCs w:val="30"/>
          <w:cs/>
        </w:rPr>
        <w:t>จการที่เกี่ยวข้องกัน</w:t>
      </w:r>
      <w:r w:rsidR="00D27482" w:rsidRPr="00470C1F">
        <w:rPr>
          <w:rFonts w:asciiTheme="majorBidi" w:hAnsiTheme="majorBidi" w:hint="cs"/>
          <w:sz w:val="30"/>
          <w:szCs w:val="30"/>
          <w:cs/>
        </w:rPr>
        <w:t>สำหรับงวด</w:t>
      </w:r>
      <w:r w:rsidR="00CC14A1" w:rsidRPr="00470C1F">
        <w:rPr>
          <w:rFonts w:asciiTheme="majorBidi" w:hAnsiTheme="majorBidi" w:hint="cs"/>
          <w:sz w:val="30"/>
          <w:szCs w:val="30"/>
          <w:cs/>
        </w:rPr>
        <w:t>สาม</w:t>
      </w:r>
      <w:r w:rsidR="00D27482" w:rsidRPr="00470C1F">
        <w:rPr>
          <w:rFonts w:asciiTheme="majorBidi" w:hAnsiTheme="majorBidi" w:hint="cs"/>
          <w:sz w:val="30"/>
          <w:szCs w:val="30"/>
          <w:cs/>
        </w:rPr>
        <w:t>เดือนสิ้นสุดวันที่</w:t>
      </w:r>
      <w:r w:rsidR="00D27482" w:rsidRPr="00470C1F">
        <w:rPr>
          <w:rFonts w:asciiTheme="majorBidi" w:hAnsiTheme="majorBidi"/>
          <w:sz w:val="30"/>
          <w:szCs w:val="30"/>
          <w:cs/>
        </w:rPr>
        <w:t xml:space="preserve"> </w:t>
      </w:r>
      <w:r w:rsidR="00AF075D" w:rsidRPr="00470C1F">
        <w:rPr>
          <w:rFonts w:asciiTheme="majorBidi" w:hAnsiTheme="majorBidi" w:cstheme="majorBidi"/>
          <w:sz w:val="30"/>
          <w:szCs w:val="30"/>
        </w:rPr>
        <w:t xml:space="preserve">31 </w:t>
      </w:r>
      <w:r w:rsidR="00AF075D" w:rsidRPr="00470C1F">
        <w:rPr>
          <w:rFonts w:asciiTheme="majorBidi" w:hAnsiTheme="majorBidi" w:hint="cs"/>
          <w:sz w:val="30"/>
          <w:szCs w:val="30"/>
          <w:cs/>
        </w:rPr>
        <w:t>มีนาคม</w:t>
      </w:r>
      <w:r w:rsidR="00AF075D" w:rsidRPr="00470C1F">
        <w:rPr>
          <w:rFonts w:asciiTheme="majorBidi" w:hAnsiTheme="majorBidi"/>
          <w:sz w:val="30"/>
          <w:szCs w:val="30"/>
          <w:cs/>
        </w:rPr>
        <w:t xml:space="preserve"> </w:t>
      </w:r>
      <w:r w:rsidRPr="00470C1F">
        <w:rPr>
          <w:rFonts w:asciiTheme="majorBidi" w:hAnsiTheme="majorBidi" w:cstheme="majorBidi"/>
          <w:sz w:val="30"/>
          <w:szCs w:val="30"/>
        </w:rPr>
        <w:t>256</w:t>
      </w:r>
      <w:r w:rsidR="00AF075D" w:rsidRPr="00470C1F">
        <w:rPr>
          <w:rFonts w:asciiTheme="majorBidi" w:hAnsiTheme="majorBidi" w:cstheme="majorBidi"/>
          <w:sz w:val="30"/>
          <w:szCs w:val="30"/>
        </w:rPr>
        <w:t>7</w:t>
      </w:r>
      <w:r w:rsidRPr="00470C1F">
        <w:rPr>
          <w:rFonts w:asciiTheme="majorBidi" w:hAnsiTheme="majorBidi" w:cstheme="majorBidi"/>
          <w:sz w:val="30"/>
          <w:szCs w:val="30"/>
        </w:rPr>
        <w:t xml:space="preserve"> </w:t>
      </w:r>
      <w:r w:rsidRPr="00470C1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470C1F">
        <w:rPr>
          <w:rFonts w:asciiTheme="majorBidi" w:hAnsiTheme="majorBidi" w:cstheme="majorBidi"/>
          <w:sz w:val="30"/>
          <w:szCs w:val="30"/>
        </w:rPr>
        <w:t>256</w:t>
      </w:r>
      <w:r w:rsidR="00AF075D" w:rsidRPr="00470C1F">
        <w:rPr>
          <w:rFonts w:asciiTheme="majorBidi" w:hAnsiTheme="majorBidi" w:cstheme="majorBidi"/>
          <w:sz w:val="30"/>
          <w:szCs w:val="30"/>
        </w:rPr>
        <w:t>6</w:t>
      </w:r>
      <w:r w:rsidRPr="00470C1F">
        <w:rPr>
          <w:rFonts w:asciiTheme="majorBidi" w:hAnsiTheme="majorBidi" w:cstheme="majorBidi"/>
          <w:sz w:val="30"/>
          <w:szCs w:val="30"/>
        </w:rPr>
        <w:t xml:space="preserve"> </w:t>
      </w:r>
      <w:r w:rsidRPr="00470C1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Style w:val="TableGrid"/>
        <w:tblW w:w="91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7"/>
        <w:gridCol w:w="1209"/>
        <w:gridCol w:w="6"/>
        <w:gridCol w:w="236"/>
        <w:gridCol w:w="1035"/>
        <w:gridCol w:w="236"/>
        <w:gridCol w:w="922"/>
        <w:gridCol w:w="237"/>
        <w:gridCol w:w="969"/>
        <w:gridCol w:w="236"/>
        <w:gridCol w:w="1011"/>
        <w:gridCol w:w="6"/>
      </w:tblGrid>
      <w:tr w:rsidR="006D2EBE" w:rsidRPr="00470C1F" w14:paraId="5FBFCF5B" w14:textId="77777777">
        <w:trPr>
          <w:gridAfter w:val="1"/>
          <w:wAfter w:w="6" w:type="dxa"/>
          <w:tblHeader/>
        </w:trPr>
        <w:tc>
          <w:tcPr>
            <w:tcW w:w="3087" w:type="dxa"/>
            <w:shd w:val="clear" w:color="auto" w:fill="auto"/>
            <w:vAlign w:val="bottom"/>
          </w:tcPr>
          <w:p w14:paraId="4A244684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6CB202D4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042366CC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</w:tcPr>
          <w:p w14:paraId="5D2B4340" w14:textId="2AD5D94F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3079DA" w:rsidRPr="00470C1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6D2EBE" w:rsidRPr="00470C1F" w14:paraId="0F7D1374" w14:textId="77777777">
        <w:trPr>
          <w:tblHeader/>
        </w:trPr>
        <w:tc>
          <w:tcPr>
            <w:tcW w:w="3087" w:type="dxa"/>
            <w:vAlign w:val="bottom"/>
          </w:tcPr>
          <w:p w14:paraId="5C82BF7B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209" w:type="dxa"/>
            <w:vAlign w:val="bottom"/>
          </w:tcPr>
          <w:p w14:paraId="1EF8C154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" w:type="dxa"/>
            <w:gridSpan w:val="2"/>
            <w:vAlign w:val="bottom"/>
          </w:tcPr>
          <w:p w14:paraId="481D7FB8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2EB98545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70C1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1E3A703A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42F01179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7" w:type="dxa"/>
            <w:vAlign w:val="bottom"/>
          </w:tcPr>
          <w:p w14:paraId="0EDB35D6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0AAD1548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2D162A06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4656EADE" w14:textId="78154389" w:rsidR="006D2EBE" w:rsidRPr="00470C1F" w:rsidRDefault="00D27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F075D" w:rsidRPr="00470C1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70C1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F075D" w:rsidRPr="00470C1F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6D2EBE" w:rsidRPr="00470C1F" w14:paraId="34835B02" w14:textId="77777777">
        <w:trPr>
          <w:gridAfter w:val="1"/>
          <w:wAfter w:w="6" w:type="dxa"/>
          <w:tblHeader/>
        </w:trPr>
        <w:tc>
          <w:tcPr>
            <w:tcW w:w="3087" w:type="dxa"/>
            <w:vAlign w:val="bottom"/>
          </w:tcPr>
          <w:p w14:paraId="4C600396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1A765F0C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70C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42" w:type="dxa"/>
            <w:gridSpan w:val="2"/>
            <w:vAlign w:val="bottom"/>
          </w:tcPr>
          <w:p w14:paraId="4A2902C3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  <w:vAlign w:val="bottom"/>
          </w:tcPr>
          <w:p w14:paraId="225BBD8C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70C1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470C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6D2EBE" w:rsidRPr="00470C1F" w14:paraId="39D441EB" w14:textId="77777777">
        <w:tc>
          <w:tcPr>
            <w:tcW w:w="3087" w:type="dxa"/>
            <w:vAlign w:val="bottom"/>
          </w:tcPr>
          <w:p w14:paraId="2E472994" w14:textId="2A3FED35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470C1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</w:t>
            </w:r>
            <w:r w:rsidR="00AF075D" w:rsidRPr="00470C1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7</w:t>
            </w:r>
          </w:p>
        </w:tc>
        <w:tc>
          <w:tcPr>
            <w:tcW w:w="1209" w:type="dxa"/>
            <w:vAlign w:val="bottom"/>
          </w:tcPr>
          <w:p w14:paraId="7B12E209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1E767A38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423B6F11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D20A5E8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6889A11A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02F64AF9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3DA6F4D8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90BD9C3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66ADEFC5" w14:textId="77777777" w:rsidR="006D2EBE" w:rsidRPr="00470C1F" w:rsidRDefault="006D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F075D" w:rsidRPr="00470C1F" w14:paraId="6B35D50E" w14:textId="77777777">
        <w:tc>
          <w:tcPr>
            <w:tcW w:w="3087" w:type="dxa"/>
          </w:tcPr>
          <w:p w14:paraId="1EF196AF" w14:textId="1DE1A64D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470C1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1209" w:type="dxa"/>
          </w:tcPr>
          <w:p w14:paraId="352E87E6" w14:textId="117BCA88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MLR-1%</w:t>
            </w:r>
          </w:p>
        </w:tc>
        <w:tc>
          <w:tcPr>
            <w:tcW w:w="242" w:type="dxa"/>
            <w:gridSpan w:val="2"/>
          </w:tcPr>
          <w:p w14:paraId="5520519A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3E772FC" w14:textId="056499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102,366</w:t>
            </w:r>
          </w:p>
        </w:tc>
        <w:tc>
          <w:tcPr>
            <w:tcW w:w="236" w:type="dxa"/>
          </w:tcPr>
          <w:p w14:paraId="713318EB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504FD460" w14:textId="64D4A577" w:rsidR="00AF075D" w:rsidRPr="00470C1F" w:rsidRDefault="00572605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15,</w:t>
            </w:r>
            <w:r w:rsidR="00F170A1" w:rsidRPr="00470C1F">
              <w:rPr>
                <w:rFonts w:asciiTheme="majorBidi" w:hAnsiTheme="majorBidi" w:cstheme="majorBidi"/>
                <w:sz w:val="30"/>
                <w:szCs w:val="30"/>
              </w:rPr>
              <w:t>023</w:t>
            </w:r>
          </w:p>
        </w:tc>
        <w:tc>
          <w:tcPr>
            <w:tcW w:w="237" w:type="dxa"/>
          </w:tcPr>
          <w:p w14:paraId="21933B06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284C07FC" w14:textId="6D587F35" w:rsidR="00AF075D" w:rsidRPr="00470C1F" w:rsidRDefault="00735163" w:rsidP="00772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7DB07DF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</w:tcPr>
          <w:p w14:paraId="78C9A7C3" w14:textId="251F3CAF" w:rsidR="00AF075D" w:rsidRPr="00470C1F" w:rsidRDefault="007C5F09" w:rsidP="00145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117,</w:t>
            </w:r>
            <w:r w:rsidR="006F7465" w:rsidRPr="00470C1F"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</w:tr>
      <w:tr w:rsidR="00AF075D" w:rsidRPr="00470C1F" w14:paraId="5EF35F99" w14:textId="77777777">
        <w:tc>
          <w:tcPr>
            <w:tcW w:w="3087" w:type="dxa"/>
          </w:tcPr>
          <w:p w14:paraId="0B3B659D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00B5DE54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" w:type="dxa"/>
            <w:gridSpan w:val="2"/>
          </w:tcPr>
          <w:p w14:paraId="5C1EE906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28DE60FA" w14:textId="254C66D4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102,366</w:t>
            </w:r>
          </w:p>
        </w:tc>
        <w:tc>
          <w:tcPr>
            <w:tcW w:w="236" w:type="dxa"/>
          </w:tcPr>
          <w:p w14:paraId="763B14EF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539F04EB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68C7B06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26584BE1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463C125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</w:tcPr>
          <w:p w14:paraId="21F56A15" w14:textId="6C005082" w:rsidR="00AF075D" w:rsidRPr="00470C1F" w:rsidRDefault="006F7465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117,389</w:t>
            </w:r>
          </w:p>
        </w:tc>
      </w:tr>
      <w:tr w:rsidR="00AF075D" w:rsidRPr="00470C1F" w14:paraId="6C811E71" w14:textId="77777777" w:rsidTr="00B96506">
        <w:trPr>
          <w:gridAfter w:val="1"/>
          <w:wAfter w:w="6" w:type="dxa"/>
        </w:trPr>
        <w:tc>
          <w:tcPr>
            <w:tcW w:w="3087" w:type="dxa"/>
          </w:tcPr>
          <w:p w14:paraId="39A764B9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70C1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70C1F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  <w:r w:rsidRPr="00470C1F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470C1F">
              <w:rPr>
                <w:rFonts w:asciiTheme="majorBidi" w:hAnsi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15" w:type="dxa"/>
            <w:gridSpan w:val="2"/>
          </w:tcPr>
          <w:p w14:paraId="65CFD583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3EE74A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153C06E2" w14:textId="63B3E425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(209)</w:t>
            </w:r>
          </w:p>
        </w:tc>
        <w:tc>
          <w:tcPr>
            <w:tcW w:w="236" w:type="dxa"/>
            <w:vAlign w:val="bottom"/>
          </w:tcPr>
          <w:p w14:paraId="3AE0CF76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5D83C705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2376ECE6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246B047B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95" w:right="-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8979CC1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2B656930" w14:textId="059117A9" w:rsidR="00AF075D" w:rsidRPr="00470C1F" w:rsidRDefault="001456D8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(241)</w:t>
            </w:r>
          </w:p>
        </w:tc>
      </w:tr>
      <w:tr w:rsidR="00AF075D" w:rsidRPr="00470C1F" w14:paraId="35799976" w14:textId="77777777">
        <w:tc>
          <w:tcPr>
            <w:tcW w:w="3087" w:type="dxa"/>
          </w:tcPr>
          <w:p w14:paraId="3079C43F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4A6A6DA4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6FFD14BA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110FD7" w14:textId="5FBDCC2C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102,157</w:t>
            </w:r>
          </w:p>
        </w:tc>
        <w:tc>
          <w:tcPr>
            <w:tcW w:w="236" w:type="dxa"/>
          </w:tcPr>
          <w:p w14:paraId="38999714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7745AA49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6A2B26C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6AA3B578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575AD70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8B6A4B" w14:textId="21FA5FCD" w:rsidR="00AF075D" w:rsidRPr="00470C1F" w:rsidRDefault="00430A1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117,148</w:t>
            </w:r>
          </w:p>
        </w:tc>
      </w:tr>
    </w:tbl>
    <w:p w14:paraId="3A2CDF8C" w14:textId="77777777" w:rsidR="0094054C" w:rsidRPr="00470C1F" w:rsidRDefault="0094054C" w:rsidP="00E622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7"/>
        <w:gridCol w:w="1209"/>
        <w:gridCol w:w="6"/>
        <w:gridCol w:w="236"/>
        <w:gridCol w:w="1035"/>
        <w:gridCol w:w="236"/>
        <w:gridCol w:w="922"/>
        <w:gridCol w:w="237"/>
        <w:gridCol w:w="969"/>
        <w:gridCol w:w="236"/>
        <w:gridCol w:w="1011"/>
        <w:gridCol w:w="6"/>
      </w:tblGrid>
      <w:tr w:rsidR="007713E1" w:rsidRPr="00470C1F" w14:paraId="408A91CC" w14:textId="77777777" w:rsidTr="00461BDF">
        <w:trPr>
          <w:gridAfter w:val="1"/>
          <w:wAfter w:w="6" w:type="dxa"/>
          <w:tblHeader/>
        </w:trPr>
        <w:tc>
          <w:tcPr>
            <w:tcW w:w="3087" w:type="dxa"/>
            <w:shd w:val="clear" w:color="auto" w:fill="auto"/>
            <w:vAlign w:val="bottom"/>
          </w:tcPr>
          <w:p w14:paraId="2D9AE4FC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2A4F683F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435F046A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</w:tcPr>
          <w:p w14:paraId="2F3933F2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13E1" w:rsidRPr="00470C1F" w14:paraId="16D5C94A" w14:textId="77777777" w:rsidTr="00461BDF">
        <w:trPr>
          <w:tblHeader/>
        </w:trPr>
        <w:tc>
          <w:tcPr>
            <w:tcW w:w="3087" w:type="dxa"/>
            <w:vAlign w:val="bottom"/>
          </w:tcPr>
          <w:p w14:paraId="1F081282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209" w:type="dxa"/>
            <w:vAlign w:val="bottom"/>
          </w:tcPr>
          <w:p w14:paraId="13BABF13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" w:type="dxa"/>
            <w:gridSpan w:val="2"/>
            <w:vAlign w:val="bottom"/>
          </w:tcPr>
          <w:p w14:paraId="7E40F811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1D799EE9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70C1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5DD21880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6002C7C1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7" w:type="dxa"/>
            <w:vAlign w:val="bottom"/>
          </w:tcPr>
          <w:p w14:paraId="65B62E79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1921BF5C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3EB6F960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0C89A042" w14:textId="05858223" w:rsidR="007713E1" w:rsidRPr="00470C1F" w:rsidRDefault="00AF075D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70C1F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7713E1" w:rsidRPr="00470C1F" w14:paraId="67DA2F33" w14:textId="77777777" w:rsidTr="00461BDF">
        <w:trPr>
          <w:gridAfter w:val="1"/>
          <w:wAfter w:w="6" w:type="dxa"/>
          <w:tblHeader/>
        </w:trPr>
        <w:tc>
          <w:tcPr>
            <w:tcW w:w="3087" w:type="dxa"/>
            <w:vAlign w:val="bottom"/>
          </w:tcPr>
          <w:p w14:paraId="2297D009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3514ACEE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70C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42" w:type="dxa"/>
            <w:gridSpan w:val="2"/>
            <w:vAlign w:val="bottom"/>
          </w:tcPr>
          <w:p w14:paraId="753B011F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  <w:vAlign w:val="bottom"/>
          </w:tcPr>
          <w:p w14:paraId="73A6FA38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70C1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470C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7713E1" w:rsidRPr="00470C1F" w14:paraId="6062117F" w14:textId="77777777" w:rsidTr="00461BDF">
        <w:tc>
          <w:tcPr>
            <w:tcW w:w="3087" w:type="dxa"/>
            <w:vAlign w:val="bottom"/>
          </w:tcPr>
          <w:p w14:paraId="3851B748" w14:textId="38774390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470C1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</w:t>
            </w:r>
            <w:r w:rsidR="00AF075D" w:rsidRPr="00470C1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7</w:t>
            </w:r>
          </w:p>
        </w:tc>
        <w:tc>
          <w:tcPr>
            <w:tcW w:w="1209" w:type="dxa"/>
            <w:vAlign w:val="bottom"/>
          </w:tcPr>
          <w:p w14:paraId="31F11362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0881625C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66A70909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1127F27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2DA4CFB0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26C06895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3E78E735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3F4AB63E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303E4822" w14:textId="77777777" w:rsidR="007713E1" w:rsidRPr="00470C1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C431F" w:rsidRPr="00470C1F" w14:paraId="5BF006CA" w14:textId="77777777">
        <w:tc>
          <w:tcPr>
            <w:tcW w:w="3087" w:type="dxa"/>
          </w:tcPr>
          <w:p w14:paraId="19B613AB" w14:textId="435A2AE4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470C1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1209" w:type="dxa"/>
          </w:tcPr>
          <w:p w14:paraId="791D4310" w14:textId="3D2D107A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MLR-1%</w:t>
            </w:r>
          </w:p>
        </w:tc>
        <w:tc>
          <w:tcPr>
            <w:tcW w:w="242" w:type="dxa"/>
            <w:gridSpan w:val="2"/>
          </w:tcPr>
          <w:p w14:paraId="72A2A2A3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644641B9" w14:textId="02C623FA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102,366</w:t>
            </w:r>
          </w:p>
        </w:tc>
        <w:tc>
          <w:tcPr>
            <w:tcW w:w="236" w:type="dxa"/>
          </w:tcPr>
          <w:p w14:paraId="76542F72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16AD0F12" w14:textId="065EEB91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15,023</w:t>
            </w:r>
          </w:p>
        </w:tc>
        <w:tc>
          <w:tcPr>
            <w:tcW w:w="237" w:type="dxa"/>
          </w:tcPr>
          <w:p w14:paraId="0827D353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7AE2C9F3" w14:textId="027FC092" w:rsidR="005C431F" w:rsidRPr="00470C1F" w:rsidRDefault="005C431F" w:rsidP="00772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</w:tabs>
              <w:spacing w:line="240" w:lineRule="auto"/>
              <w:ind w:left="-95"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96A7552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</w:tcPr>
          <w:p w14:paraId="3423C958" w14:textId="7A0B4F8F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117,389</w:t>
            </w:r>
          </w:p>
        </w:tc>
      </w:tr>
      <w:tr w:rsidR="005C431F" w:rsidRPr="00470C1F" w14:paraId="5C95244D" w14:textId="77777777">
        <w:tc>
          <w:tcPr>
            <w:tcW w:w="3087" w:type="dxa"/>
          </w:tcPr>
          <w:p w14:paraId="2DCA6246" w14:textId="7CE5A420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4828D791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61E2C218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533D0C8D" w14:textId="2CAB5982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102,366</w:t>
            </w:r>
          </w:p>
        </w:tc>
        <w:tc>
          <w:tcPr>
            <w:tcW w:w="236" w:type="dxa"/>
          </w:tcPr>
          <w:p w14:paraId="68176466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64737B76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3D5458FA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67E63301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53F9272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</w:tcPr>
          <w:p w14:paraId="72E1D429" w14:textId="44959F0D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117,389</w:t>
            </w:r>
          </w:p>
        </w:tc>
      </w:tr>
      <w:tr w:rsidR="005C431F" w:rsidRPr="00470C1F" w14:paraId="701182F9" w14:textId="77777777" w:rsidTr="00A939EF">
        <w:tc>
          <w:tcPr>
            <w:tcW w:w="3087" w:type="dxa"/>
          </w:tcPr>
          <w:p w14:paraId="2A865674" w14:textId="0AC83E1C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470C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70C1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  <w:r w:rsidRPr="00470C1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70C1F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09" w:type="dxa"/>
          </w:tcPr>
          <w:p w14:paraId="7EAF6CF0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2AF33A5C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5012A8F9" w14:textId="1325D34C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95"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(209)</w:t>
            </w:r>
          </w:p>
        </w:tc>
        <w:tc>
          <w:tcPr>
            <w:tcW w:w="236" w:type="dxa"/>
            <w:vAlign w:val="bottom"/>
          </w:tcPr>
          <w:p w14:paraId="76E93238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6B387F69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717CBCBA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596126D3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F1B6535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vAlign w:val="bottom"/>
          </w:tcPr>
          <w:p w14:paraId="5906AC6C" w14:textId="2D27C821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95"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(241)</w:t>
            </w:r>
          </w:p>
        </w:tc>
      </w:tr>
      <w:tr w:rsidR="005C431F" w:rsidRPr="00470C1F" w14:paraId="6F9946AF" w14:textId="77777777">
        <w:tc>
          <w:tcPr>
            <w:tcW w:w="3087" w:type="dxa"/>
          </w:tcPr>
          <w:p w14:paraId="1EC68A59" w14:textId="6AE2702A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41B628F6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044E3ACA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48320D8E" w14:textId="1AA47780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102,157</w:t>
            </w:r>
          </w:p>
        </w:tc>
        <w:tc>
          <w:tcPr>
            <w:tcW w:w="236" w:type="dxa"/>
          </w:tcPr>
          <w:p w14:paraId="433EE6F0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5F2E63AC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11B29933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0BABF998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F92FB4F" w14:textId="77777777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</w:tcPr>
          <w:p w14:paraId="24BFDD4B" w14:textId="32891D34" w:rsidR="005C431F" w:rsidRPr="00470C1F" w:rsidRDefault="005C431F" w:rsidP="005C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117,148</w:t>
            </w:r>
          </w:p>
        </w:tc>
      </w:tr>
      <w:tr w:rsidR="00AF075D" w:rsidRPr="00470C1F" w14:paraId="00FDAA34" w14:textId="77777777" w:rsidTr="00A939EF">
        <w:tc>
          <w:tcPr>
            <w:tcW w:w="3087" w:type="dxa"/>
          </w:tcPr>
          <w:p w14:paraId="289D7A8B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</w:tcPr>
          <w:p w14:paraId="3C72F09A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20851013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2BC6715C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F7A2B2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1529836C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47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74A38A57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40FF3014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87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8E44E81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09A4592C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15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075D" w:rsidRPr="00470C1F" w14:paraId="29E9C0AC" w14:textId="77777777">
        <w:tc>
          <w:tcPr>
            <w:tcW w:w="3087" w:type="dxa"/>
          </w:tcPr>
          <w:p w14:paraId="2D462A7A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470C1F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209" w:type="dxa"/>
          </w:tcPr>
          <w:p w14:paraId="77D84F07" w14:textId="0099F3D3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7 - 8</w:t>
            </w:r>
          </w:p>
        </w:tc>
        <w:tc>
          <w:tcPr>
            <w:tcW w:w="242" w:type="dxa"/>
            <w:gridSpan w:val="2"/>
          </w:tcPr>
          <w:p w14:paraId="405CAF09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EB3D0E6" w14:textId="4738FBA2" w:rsidR="00AF075D" w:rsidRPr="00470C1F" w:rsidRDefault="0063434C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101,</w:t>
            </w:r>
            <w:r w:rsidR="002A4CE5" w:rsidRPr="00470C1F">
              <w:rPr>
                <w:rFonts w:asciiTheme="majorBidi" w:hAnsiTheme="majorBidi" w:cstheme="majorBidi"/>
                <w:sz w:val="30"/>
                <w:szCs w:val="30"/>
              </w:rPr>
              <w:t>899</w:t>
            </w:r>
          </w:p>
        </w:tc>
        <w:tc>
          <w:tcPr>
            <w:tcW w:w="236" w:type="dxa"/>
            <w:vAlign w:val="bottom"/>
          </w:tcPr>
          <w:p w14:paraId="1361DF39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2CBD551D" w14:textId="53873498" w:rsidR="00AF075D" w:rsidRPr="00470C1F" w:rsidRDefault="009A02EA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47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1,7</w:t>
            </w:r>
            <w:r w:rsidR="00935412" w:rsidRPr="00470C1F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237" w:type="dxa"/>
            <w:vAlign w:val="bottom"/>
          </w:tcPr>
          <w:p w14:paraId="76771758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51C774B1" w14:textId="19799B17" w:rsidR="00AF075D" w:rsidRPr="00470C1F" w:rsidRDefault="00935412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87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(31,903)</w:t>
            </w:r>
          </w:p>
        </w:tc>
        <w:tc>
          <w:tcPr>
            <w:tcW w:w="236" w:type="dxa"/>
            <w:vAlign w:val="bottom"/>
          </w:tcPr>
          <w:p w14:paraId="6BD48F87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54931717" w14:textId="4F9EBB59" w:rsidR="00AF075D" w:rsidRPr="00470C1F" w:rsidRDefault="001952AF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15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sz w:val="30"/>
                <w:szCs w:val="30"/>
              </w:rPr>
              <w:t>71,7</w:t>
            </w:r>
            <w:r w:rsidR="00F1773C" w:rsidRPr="00470C1F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AF075D" w:rsidRPr="008E1326" w14:paraId="4E445330" w14:textId="77777777">
        <w:tc>
          <w:tcPr>
            <w:tcW w:w="3087" w:type="dxa"/>
          </w:tcPr>
          <w:p w14:paraId="07914EDE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6C8B5FF4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" w:type="dxa"/>
            <w:gridSpan w:val="2"/>
          </w:tcPr>
          <w:p w14:paraId="39ED1485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5738F5FA" w14:textId="20D47F35" w:rsidR="00AF075D" w:rsidRPr="00470C1F" w:rsidRDefault="0063434C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27288" w:rsidRPr="00470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01,</w:t>
            </w:r>
            <w:r w:rsidR="003216E8" w:rsidRPr="00470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899</w:t>
            </w:r>
          </w:p>
        </w:tc>
        <w:tc>
          <w:tcPr>
            <w:tcW w:w="236" w:type="dxa"/>
            <w:vAlign w:val="bottom"/>
          </w:tcPr>
          <w:p w14:paraId="3F41527C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480630A5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47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3084FC5D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78D24E21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57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70C39BB" w14:textId="77777777" w:rsidR="00AF075D" w:rsidRPr="00470C1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  <w:vAlign w:val="bottom"/>
          </w:tcPr>
          <w:p w14:paraId="6B0F8A94" w14:textId="5AC2680C" w:rsidR="00AF075D" w:rsidRPr="008E1326" w:rsidRDefault="001952AF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15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71,7</w:t>
            </w:r>
            <w:r w:rsidR="00F1773C" w:rsidRPr="00470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</w:tr>
      <w:tr w:rsidR="00AF075D" w:rsidRPr="008E1326" w14:paraId="6E5864D9" w14:textId="77777777" w:rsidTr="00A939EF">
        <w:trPr>
          <w:gridAfter w:val="1"/>
          <w:wAfter w:w="6" w:type="dxa"/>
        </w:trPr>
        <w:tc>
          <w:tcPr>
            <w:tcW w:w="3087" w:type="dxa"/>
          </w:tcPr>
          <w:p w14:paraId="2E38495B" w14:textId="70642613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64290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864290">
              <w:rPr>
                <w:rFonts w:asciiTheme="majorBidi" w:hAnsi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15" w:type="dxa"/>
            <w:gridSpan w:val="2"/>
          </w:tcPr>
          <w:p w14:paraId="4062F7A2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C2D7F2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60E32D70" w14:textId="773B8F80" w:rsidR="00AF075D" w:rsidRPr="008E1326" w:rsidRDefault="003216E8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(207)</w:t>
            </w:r>
          </w:p>
        </w:tc>
        <w:tc>
          <w:tcPr>
            <w:tcW w:w="236" w:type="dxa"/>
            <w:vAlign w:val="bottom"/>
          </w:tcPr>
          <w:p w14:paraId="06530951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3A9923EB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75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2003D0C1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4D6C428C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70"/>
                <w:tab w:val="decimal" w:pos="75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D41C4CF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6F280BC5" w14:textId="716DD708" w:rsidR="00AF075D" w:rsidRPr="008E1326" w:rsidRDefault="001952AF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95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(146)</w:t>
            </w:r>
          </w:p>
        </w:tc>
      </w:tr>
      <w:tr w:rsidR="00AF075D" w:rsidRPr="008E1326" w14:paraId="109C1F73" w14:textId="77777777">
        <w:tc>
          <w:tcPr>
            <w:tcW w:w="3087" w:type="dxa"/>
          </w:tcPr>
          <w:p w14:paraId="5021C268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3A2BE713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414C8ED5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31104D6F" w14:textId="52C4A31D" w:rsidR="00AF075D" w:rsidRPr="008E1326" w:rsidRDefault="003216E8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101,692</w:t>
            </w:r>
          </w:p>
        </w:tc>
        <w:tc>
          <w:tcPr>
            <w:tcW w:w="236" w:type="dxa"/>
            <w:vAlign w:val="bottom"/>
          </w:tcPr>
          <w:p w14:paraId="59775CCF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533067F6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47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03111E64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42C78386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57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B0D7110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76B4C" w14:textId="2125F809" w:rsidR="00AF075D" w:rsidRPr="008E1326" w:rsidRDefault="001952AF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15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71,63</w:t>
            </w:r>
            <w:r w:rsidR="00092B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AF075D" w:rsidRPr="008E1326" w14:paraId="0FCB3CD0" w14:textId="77777777" w:rsidTr="00AD7E85">
        <w:tc>
          <w:tcPr>
            <w:tcW w:w="3087" w:type="dxa"/>
            <w:vAlign w:val="bottom"/>
          </w:tcPr>
          <w:p w14:paraId="7289513A" w14:textId="3D3E227A" w:rsidR="00AF075D" w:rsidRPr="00D613A4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ja-JP"/>
              </w:rPr>
            </w:pPr>
            <w:r w:rsidRPr="00D613A4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eastAsia="ja-JP"/>
              </w:rPr>
              <w:t>รวม</w:t>
            </w:r>
          </w:p>
        </w:tc>
        <w:tc>
          <w:tcPr>
            <w:tcW w:w="1209" w:type="dxa"/>
            <w:vAlign w:val="bottom"/>
          </w:tcPr>
          <w:p w14:paraId="18FE0D44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654FB275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3D7E1AA8" w14:textId="3EB5A5EE" w:rsidR="00AF075D" w:rsidRPr="004A2565" w:rsidRDefault="00607177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203,849</w:t>
            </w:r>
          </w:p>
        </w:tc>
        <w:tc>
          <w:tcPr>
            <w:tcW w:w="236" w:type="dxa"/>
            <w:vAlign w:val="bottom"/>
          </w:tcPr>
          <w:p w14:paraId="29D164F1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611A3715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45C0100C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74347A04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1C39ED9B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D1A6A" w14:textId="1E6628DE" w:rsidR="00AF075D" w:rsidRPr="00F04F56" w:rsidRDefault="00141BE4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2B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188,78</w:t>
            </w:r>
            <w:r w:rsidR="00092B61" w:rsidRPr="00092B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AF075D" w:rsidRPr="008E1326" w14:paraId="618A978E" w14:textId="77777777" w:rsidTr="00AD7E85">
        <w:tc>
          <w:tcPr>
            <w:tcW w:w="3087" w:type="dxa"/>
            <w:vAlign w:val="bottom"/>
          </w:tcPr>
          <w:p w14:paraId="1AE3B3E5" w14:textId="77777777" w:rsidR="00AF075D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</w:p>
          <w:p w14:paraId="196A8D42" w14:textId="73ACA7B2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991C6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6</w:t>
            </w:r>
          </w:p>
        </w:tc>
        <w:tc>
          <w:tcPr>
            <w:tcW w:w="1209" w:type="dxa"/>
            <w:vAlign w:val="bottom"/>
          </w:tcPr>
          <w:p w14:paraId="27B9DC25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203F2FA4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vAlign w:val="bottom"/>
          </w:tcPr>
          <w:p w14:paraId="331362E6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9C5CD80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046966F8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5A9FE5CC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433FBBAB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F0F72EC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double" w:sz="4" w:space="0" w:color="auto"/>
            </w:tcBorders>
            <w:vAlign w:val="bottom"/>
          </w:tcPr>
          <w:p w14:paraId="0EB8C5D8" w14:textId="77777777" w:rsidR="00AF075D" w:rsidRPr="008E1326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93D74" w:rsidRPr="008E1326" w14:paraId="161F1479" w14:textId="77777777" w:rsidTr="007A5220">
        <w:tc>
          <w:tcPr>
            <w:tcW w:w="3087" w:type="dxa"/>
          </w:tcPr>
          <w:p w14:paraId="6F68C6D2" w14:textId="7F79610D" w:rsidR="00D93D74" w:rsidRPr="00D93D74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1209" w:type="dxa"/>
          </w:tcPr>
          <w:p w14:paraId="21A05590" w14:textId="6E8D1E2A" w:rsidR="00D93D74" w:rsidRPr="008E1326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MLR-1%</w:t>
            </w:r>
          </w:p>
        </w:tc>
        <w:tc>
          <w:tcPr>
            <w:tcW w:w="242" w:type="dxa"/>
            <w:gridSpan w:val="2"/>
          </w:tcPr>
          <w:p w14:paraId="1EFF35AE" w14:textId="77777777" w:rsidR="00D93D74" w:rsidRPr="008E1326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3FBB08D0" w14:textId="2E100B97" w:rsidR="00D93D74" w:rsidRPr="008E1326" w:rsidRDefault="004C795C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</w:t>
            </w:r>
            <w:r w:rsidR="00AF23D9">
              <w:rPr>
                <w:rFonts w:asciiTheme="majorBidi" w:hAnsiTheme="majorBidi" w:cstheme="majorBidi"/>
                <w:sz w:val="30"/>
                <w:szCs w:val="30"/>
              </w:rPr>
              <w:t>994</w:t>
            </w:r>
          </w:p>
        </w:tc>
        <w:tc>
          <w:tcPr>
            <w:tcW w:w="236" w:type="dxa"/>
            <w:vAlign w:val="bottom"/>
          </w:tcPr>
          <w:p w14:paraId="054DDAAC" w14:textId="77777777" w:rsidR="00D93D74" w:rsidRPr="008E1326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16CABA6D" w14:textId="239B3946" w:rsidR="00D93D74" w:rsidRPr="008E1326" w:rsidRDefault="00C33E08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8,205</w:t>
            </w:r>
          </w:p>
        </w:tc>
        <w:tc>
          <w:tcPr>
            <w:tcW w:w="237" w:type="dxa"/>
            <w:vAlign w:val="bottom"/>
          </w:tcPr>
          <w:p w14:paraId="7A5E9513" w14:textId="77777777" w:rsidR="00D93D74" w:rsidRPr="008E1326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198A03EC" w14:textId="286B99FB" w:rsidR="00D93D74" w:rsidRPr="008E1326" w:rsidRDefault="0062738D" w:rsidP="00027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</w:tabs>
              <w:spacing w:line="240" w:lineRule="auto"/>
              <w:ind w:left="-95"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EC53EB0" w14:textId="77777777" w:rsidR="00D93D74" w:rsidRPr="008E1326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vAlign w:val="bottom"/>
          </w:tcPr>
          <w:p w14:paraId="5002CA7E" w14:textId="1DAF6BC2" w:rsidR="00D93D74" w:rsidRPr="008E1326" w:rsidRDefault="00C71F02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56,199</w:t>
            </w:r>
          </w:p>
        </w:tc>
      </w:tr>
      <w:tr w:rsidR="00D93D74" w:rsidRPr="008E1326" w14:paraId="6332277F" w14:textId="77777777" w:rsidTr="007A5220">
        <w:tc>
          <w:tcPr>
            <w:tcW w:w="3087" w:type="dxa"/>
          </w:tcPr>
          <w:p w14:paraId="4F82BA1B" w14:textId="2AB9DEB0" w:rsidR="00D93D74" w:rsidRPr="00D93D74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652A82BC" w14:textId="77777777" w:rsidR="00D93D74" w:rsidRPr="008E1326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2AE659D7" w14:textId="77777777" w:rsidR="00D93D74" w:rsidRPr="008E1326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62114407" w14:textId="1D520079" w:rsidR="00D93D74" w:rsidRPr="002644C2" w:rsidRDefault="00C70608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44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47,994</w:t>
            </w:r>
          </w:p>
        </w:tc>
        <w:tc>
          <w:tcPr>
            <w:tcW w:w="236" w:type="dxa"/>
            <w:vAlign w:val="bottom"/>
          </w:tcPr>
          <w:p w14:paraId="4B6B9FDA" w14:textId="77777777" w:rsidR="00D93D74" w:rsidRPr="002644C2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7AE049D4" w14:textId="77777777" w:rsidR="00D93D74" w:rsidRPr="002644C2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097D4FD7" w14:textId="77777777" w:rsidR="00D93D74" w:rsidRPr="002644C2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276CAE78" w14:textId="77777777" w:rsidR="00D93D74" w:rsidRPr="002644C2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F6DF063" w14:textId="77777777" w:rsidR="00D93D74" w:rsidRPr="002644C2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  <w:vAlign w:val="bottom"/>
          </w:tcPr>
          <w:p w14:paraId="07ABC1B0" w14:textId="7972E18F" w:rsidR="00D93D74" w:rsidRPr="002644C2" w:rsidRDefault="00C71F02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44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56,199</w:t>
            </w:r>
          </w:p>
        </w:tc>
      </w:tr>
      <w:tr w:rsidR="00D93D74" w:rsidRPr="008E1326" w14:paraId="50715244" w14:textId="77777777" w:rsidTr="007A5220">
        <w:tc>
          <w:tcPr>
            <w:tcW w:w="3087" w:type="dxa"/>
          </w:tcPr>
          <w:p w14:paraId="25BD500C" w14:textId="28648073" w:rsidR="00D93D74" w:rsidRPr="00D93D74" w:rsidRDefault="00337FD5" w:rsidP="00337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64290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864290">
              <w:rPr>
                <w:rFonts w:asciiTheme="majorBidi" w:hAnsiTheme="majorBidi" w:hint="cs"/>
                <w:sz w:val="30"/>
                <w:szCs w:val="30"/>
                <w:cs/>
              </w:rPr>
              <w:t>ที่คาดว่าจะ</w:t>
            </w:r>
            <w:r w:rsidRPr="00337FD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1209" w:type="dxa"/>
          </w:tcPr>
          <w:p w14:paraId="6AB4A1D1" w14:textId="77777777" w:rsidR="00D93D74" w:rsidRPr="008E1326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2EB0B761" w14:textId="77777777" w:rsidR="00D93D74" w:rsidRPr="008E1326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4C77BFA8" w14:textId="3D0464E9" w:rsidR="00D93D74" w:rsidRPr="008E1326" w:rsidRDefault="005240B6" w:rsidP="00027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spacing w:line="240" w:lineRule="auto"/>
              <w:ind w:left="-129"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9006B72" w14:textId="77777777" w:rsidR="00D93D74" w:rsidRPr="008E1326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1026BEF9" w14:textId="77777777" w:rsidR="00D93D74" w:rsidRPr="008E1326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3978FFAB" w14:textId="77777777" w:rsidR="00D93D74" w:rsidRPr="008E1326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71F51936" w14:textId="77777777" w:rsidR="00D93D74" w:rsidRPr="008E1326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2D52181" w14:textId="77777777" w:rsidR="00D93D74" w:rsidRPr="008E1326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vAlign w:val="bottom"/>
          </w:tcPr>
          <w:p w14:paraId="2573397E" w14:textId="58334A26" w:rsidR="00D93D74" w:rsidRPr="008E1326" w:rsidRDefault="0055538E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(115)</w:t>
            </w:r>
          </w:p>
        </w:tc>
      </w:tr>
      <w:tr w:rsidR="00D93D74" w:rsidRPr="008E1326" w14:paraId="45C5A2D5" w14:textId="77777777" w:rsidTr="007A5220">
        <w:tc>
          <w:tcPr>
            <w:tcW w:w="3087" w:type="dxa"/>
          </w:tcPr>
          <w:p w14:paraId="257EC4AF" w14:textId="15E5BEF8" w:rsidR="00D93D74" w:rsidRPr="00D93D74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0B4C36A2" w14:textId="77777777" w:rsidR="00D93D74" w:rsidRPr="008E1326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05D89C27" w14:textId="77777777" w:rsidR="00D93D74" w:rsidRPr="008E1326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61EB3997" w14:textId="59179A10" w:rsidR="00D93D74" w:rsidRPr="00C675FA" w:rsidRDefault="008F21BF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7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="00304079" w:rsidRPr="00C67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240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994</w:t>
            </w:r>
          </w:p>
        </w:tc>
        <w:tc>
          <w:tcPr>
            <w:tcW w:w="236" w:type="dxa"/>
            <w:vAlign w:val="bottom"/>
          </w:tcPr>
          <w:p w14:paraId="180D4341" w14:textId="77777777" w:rsidR="00D93D74" w:rsidRPr="00C675FA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4FD9CF95" w14:textId="77777777" w:rsidR="00D93D74" w:rsidRPr="00C675FA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71FD5F18" w14:textId="77777777" w:rsidR="00D93D74" w:rsidRPr="00C675FA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2035FF00" w14:textId="77777777" w:rsidR="00D93D74" w:rsidRPr="00C675FA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2847066" w14:textId="77777777" w:rsidR="00D93D74" w:rsidRPr="00C675FA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  <w:vAlign w:val="bottom"/>
          </w:tcPr>
          <w:p w14:paraId="3DD8EB3F" w14:textId="0700C2F1" w:rsidR="00D93D74" w:rsidRPr="00C675FA" w:rsidRDefault="00C675FA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7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56,084</w:t>
            </w:r>
          </w:p>
        </w:tc>
      </w:tr>
      <w:tr w:rsidR="00D93D74" w:rsidRPr="008E1326" w14:paraId="3D811998" w14:textId="77777777" w:rsidTr="007A5220">
        <w:tc>
          <w:tcPr>
            <w:tcW w:w="3087" w:type="dxa"/>
          </w:tcPr>
          <w:p w14:paraId="2763373A" w14:textId="77777777" w:rsidR="00D93D74" w:rsidRPr="008E1326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9" w:type="dxa"/>
          </w:tcPr>
          <w:p w14:paraId="244A77C0" w14:textId="77777777" w:rsidR="00D93D74" w:rsidRPr="008E1326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57E0C5C2" w14:textId="77777777" w:rsidR="00D93D74" w:rsidRPr="008E1326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650F887A" w14:textId="2ABD900C" w:rsidR="00D93D74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FF3AAD5" w14:textId="77777777" w:rsidR="00D93D74" w:rsidRPr="008E1326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61ED602E" w14:textId="77777777" w:rsidR="00D93D74" w:rsidRPr="008E1326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6A8FA464" w14:textId="77777777" w:rsidR="00D93D74" w:rsidRPr="008E1326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23A28ECF" w14:textId="77777777" w:rsidR="00D93D74" w:rsidRPr="008E1326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E4D660E" w14:textId="77777777" w:rsidR="00D93D74" w:rsidRPr="008E1326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6A50EC2B" w14:textId="77777777" w:rsidR="00D93D74" w:rsidRPr="008E1326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93D74" w:rsidRPr="008E1326" w14:paraId="4D22EE2D" w14:textId="77777777">
        <w:tc>
          <w:tcPr>
            <w:tcW w:w="3087" w:type="dxa"/>
          </w:tcPr>
          <w:p w14:paraId="1CE5033F" w14:textId="77777777" w:rsidR="00D93D74" w:rsidRPr="008E1326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209" w:type="dxa"/>
          </w:tcPr>
          <w:p w14:paraId="18BA4781" w14:textId="22668223" w:rsidR="00D93D74" w:rsidRPr="008E1326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- 8</w:t>
            </w:r>
          </w:p>
        </w:tc>
        <w:tc>
          <w:tcPr>
            <w:tcW w:w="242" w:type="dxa"/>
            <w:gridSpan w:val="2"/>
          </w:tcPr>
          <w:p w14:paraId="3D55DB82" w14:textId="77777777" w:rsidR="00D93D74" w:rsidRPr="008E1326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1D2D42F" w14:textId="2021989F" w:rsidR="00D93D74" w:rsidRPr="008E1326" w:rsidRDefault="006404AA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110,82</w:t>
            </w:r>
            <w:r w:rsidR="003072D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  <w:vAlign w:val="bottom"/>
          </w:tcPr>
          <w:p w14:paraId="3022CD44" w14:textId="77777777" w:rsidR="00D93D74" w:rsidRPr="008E1326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2297A67" w14:textId="2495EC13" w:rsidR="00D93D74" w:rsidRPr="00134E4D" w:rsidRDefault="00833B81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47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507A6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14:paraId="4C498CF2" w14:textId="77777777" w:rsidR="00D93D74" w:rsidRPr="00134E4D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3CB0FD5A" w14:textId="4E3DE151" w:rsidR="00D93D74" w:rsidRPr="00134E4D" w:rsidRDefault="002D2DB5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87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(20)</w:t>
            </w:r>
          </w:p>
        </w:tc>
        <w:tc>
          <w:tcPr>
            <w:tcW w:w="236" w:type="dxa"/>
          </w:tcPr>
          <w:p w14:paraId="6CF42C93" w14:textId="77777777" w:rsidR="00D93D74" w:rsidRPr="00134E4D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</w:tcPr>
          <w:p w14:paraId="6E5EFD29" w14:textId="00F00562" w:rsidR="00D93D74" w:rsidRPr="00134E4D" w:rsidRDefault="0049661E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15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</w:t>
            </w:r>
            <w:r w:rsidR="00167E29">
              <w:rPr>
                <w:rFonts w:asciiTheme="majorBidi" w:hAnsiTheme="majorBidi" w:cstheme="majorBidi"/>
                <w:sz w:val="30"/>
                <w:szCs w:val="30"/>
              </w:rPr>
              <w:t>,99</w:t>
            </w:r>
            <w:r w:rsidR="006723D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93D74" w:rsidRPr="008E1326" w14:paraId="508FB2A4" w14:textId="77777777">
        <w:tc>
          <w:tcPr>
            <w:tcW w:w="3087" w:type="dxa"/>
          </w:tcPr>
          <w:p w14:paraId="50181DEC" w14:textId="77777777" w:rsidR="00D93D74" w:rsidRPr="008E1326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4840BDF3" w14:textId="77777777" w:rsidR="00D93D74" w:rsidRPr="008E1326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76C3FD99" w14:textId="77777777" w:rsidR="00D93D74" w:rsidRPr="008E1326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57E4CD1E" w14:textId="2F8FA7FB" w:rsidR="00D93D74" w:rsidRPr="008E1326" w:rsidRDefault="009F421A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110,82</w:t>
            </w:r>
            <w:r w:rsidR="00F76B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  <w:vAlign w:val="bottom"/>
          </w:tcPr>
          <w:p w14:paraId="7F9DDF85" w14:textId="77777777" w:rsidR="00D93D74" w:rsidRPr="008E1326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6694F989" w14:textId="77777777" w:rsidR="00D93D74" w:rsidRPr="00134E4D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47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C35DF4C" w14:textId="77777777" w:rsidR="00D93D74" w:rsidRPr="00134E4D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39C46158" w14:textId="77777777" w:rsidR="00D93D74" w:rsidRPr="00134E4D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57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DD734D3" w14:textId="77777777" w:rsidR="00D93D74" w:rsidRPr="00134E4D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</w:tcPr>
          <w:p w14:paraId="041263EA" w14:textId="2DBA6D62" w:rsidR="00D93D74" w:rsidRPr="00134E4D" w:rsidRDefault="00167E29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15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110,99</w:t>
            </w:r>
            <w:r w:rsidR="006723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D93D74" w:rsidRPr="00134E4D" w14:paraId="498A64D6" w14:textId="77777777">
        <w:trPr>
          <w:gridAfter w:val="1"/>
          <w:wAfter w:w="6" w:type="dxa"/>
          <w:trHeight w:val="389"/>
        </w:trPr>
        <w:tc>
          <w:tcPr>
            <w:tcW w:w="3087" w:type="dxa"/>
          </w:tcPr>
          <w:p w14:paraId="33C524FB" w14:textId="44688FFF" w:rsidR="00D93D74" w:rsidRPr="00E6225C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Theme="majorBidi" w:hAnsiTheme="majorBidi"/>
                <w:sz w:val="30"/>
                <w:szCs w:val="30"/>
              </w:rPr>
            </w:pPr>
            <w:r w:rsidRPr="00075765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E6225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64290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864290">
              <w:rPr>
                <w:rFonts w:asciiTheme="majorBidi" w:hAnsi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15" w:type="dxa"/>
            <w:gridSpan w:val="2"/>
          </w:tcPr>
          <w:p w14:paraId="2D287E23" w14:textId="77777777" w:rsidR="00D93D74" w:rsidRPr="008E1326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7BCD19" w14:textId="77777777" w:rsidR="00D93D74" w:rsidRPr="008E1326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7977FD63" w14:textId="42AAF68D" w:rsidR="00D93D74" w:rsidRPr="008E1326" w:rsidRDefault="00064173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240B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C625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B40BFD8" w14:textId="77777777" w:rsidR="00D93D74" w:rsidRPr="008E1326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E0C8521" w14:textId="77777777" w:rsidR="00D93D74" w:rsidRPr="00134E4D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15C1DA7" w14:textId="77777777" w:rsidR="00D93D74" w:rsidRPr="00134E4D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55EA6144" w14:textId="77777777" w:rsidR="00D93D74" w:rsidRPr="00134E4D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70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A24020" w14:textId="77777777" w:rsidR="00D93D74" w:rsidRPr="00134E4D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3A82DDF9" w14:textId="19AEABBF" w:rsidR="00D93D74" w:rsidRPr="00134E4D" w:rsidRDefault="00C167AB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(225)</w:t>
            </w:r>
          </w:p>
        </w:tc>
      </w:tr>
      <w:tr w:rsidR="00D93D74" w:rsidRPr="008E1326" w14:paraId="2FA7B2F9" w14:textId="77777777" w:rsidTr="00142FE9">
        <w:tc>
          <w:tcPr>
            <w:tcW w:w="3087" w:type="dxa"/>
          </w:tcPr>
          <w:p w14:paraId="5D4B353D" w14:textId="77777777" w:rsidR="00D93D74" w:rsidRPr="008E1326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29465AA6" w14:textId="77777777" w:rsidR="00D93D74" w:rsidRPr="008E1326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0B1064F4" w14:textId="77777777" w:rsidR="00D93D74" w:rsidRPr="008E1326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DA588" w14:textId="41A5E78A" w:rsidR="00D93D74" w:rsidRPr="008E1326" w:rsidRDefault="00064173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</w:t>
            </w:r>
            <w:r w:rsidR="00F542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685</w:t>
            </w:r>
          </w:p>
        </w:tc>
        <w:tc>
          <w:tcPr>
            <w:tcW w:w="236" w:type="dxa"/>
            <w:vAlign w:val="bottom"/>
          </w:tcPr>
          <w:p w14:paraId="33C4116C" w14:textId="77777777" w:rsidR="00D93D74" w:rsidRPr="008E1326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03DD2CDC" w14:textId="77777777" w:rsidR="00D93D74" w:rsidRPr="00134E4D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47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70EB87B" w14:textId="77777777" w:rsidR="00D93D74" w:rsidRPr="00134E4D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6AC8283D" w14:textId="77777777" w:rsidR="00D93D74" w:rsidRPr="00134E4D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57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BBC9909" w14:textId="77777777" w:rsidR="00D93D74" w:rsidRPr="00134E4D" w:rsidRDefault="00D93D74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479EE6" w14:textId="6FF89CA2" w:rsidR="00D93D74" w:rsidRPr="00134E4D" w:rsidRDefault="00D82B3E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15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110,76</w:t>
            </w:r>
            <w:r w:rsidR="005254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142FE9" w:rsidRPr="008E1326" w14:paraId="33A4EF30" w14:textId="77777777">
        <w:tc>
          <w:tcPr>
            <w:tcW w:w="3087" w:type="dxa"/>
          </w:tcPr>
          <w:p w14:paraId="32C680D1" w14:textId="7700F96F" w:rsidR="00142FE9" w:rsidRPr="008E1326" w:rsidRDefault="00142FE9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0448A866" w14:textId="77777777" w:rsidR="00142FE9" w:rsidRPr="008E1326" w:rsidRDefault="00142FE9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7270F5B1" w14:textId="77777777" w:rsidR="00142FE9" w:rsidRPr="008E1326" w:rsidRDefault="00142FE9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8E80AF" w14:textId="372BBFD2" w:rsidR="00142FE9" w:rsidRDefault="00324337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54"/>
              </w:tabs>
              <w:spacing w:line="240" w:lineRule="auto"/>
              <w:ind w:left="-129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158,67</w:t>
            </w:r>
            <w:r w:rsidR="00F76B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  <w:vAlign w:val="bottom"/>
          </w:tcPr>
          <w:p w14:paraId="5FEB9D4D" w14:textId="77777777" w:rsidR="00142FE9" w:rsidRPr="008E1326" w:rsidRDefault="00142FE9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6CFE8A2E" w14:textId="77777777" w:rsidR="00142FE9" w:rsidRPr="00134E4D" w:rsidRDefault="00142FE9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647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C080689" w14:textId="77777777" w:rsidR="00142FE9" w:rsidRPr="00134E4D" w:rsidRDefault="00142FE9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5AEFB17A" w14:textId="77777777" w:rsidR="00142FE9" w:rsidRPr="00134E4D" w:rsidRDefault="00142FE9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574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8786AF7" w14:textId="77777777" w:rsidR="00142FE9" w:rsidRPr="00134E4D" w:rsidRDefault="00142FE9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AC50CE" w14:textId="03E2BCC0" w:rsidR="00142FE9" w:rsidRDefault="00C33E40" w:rsidP="00D9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715"/>
              </w:tabs>
              <w:spacing w:line="240" w:lineRule="auto"/>
              <w:ind w:left="-95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</w:t>
            </w:r>
            <w:r w:rsidR="006D63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,850</w:t>
            </w:r>
          </w:p>
        </w:tc>
      </w:tr>
    </w:tbl>
    <w:p w14:paraId="1E1CD7F9" w14:textId="0DA097B7" w:rsidR="0041610E" w:rsidRDefault="00416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6"/>
        <w:gridCol w:w="274"/>
        <w:gridCol w:w="1081"/>
        <w:gridCol w:w="255"/>
        <w:gridCol w:w="1096"/>
        <w:gridCol w:w="263"/>
        <w:gridCol w:w="1085"/>
      </w:tblGrid>
      <w:tr w:rsidR="007713E1" w:rsidRPr="008E1326" w14:paraId="101F15DD" w14:textId="77777777" w:rsidTr="00A939EF">
        <w:trPr>
          <w:tblHeader/>
        </w:trPr>
        <w:tc>
          <w:tcPr>
            <w:tcW w:w="2206" w:type="pct"/>
          </w:tcPr>
          <w:p w14:paraId="7643217F" w14:textId="6719CF06" w:rsidR="007713E1" w:rsidRPr="003F1A8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0868EF17" w14:textId="77777777" w:rsidR="007713E1" w:rsidRPr="008E1326" w:rsidRDefault="007713E1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3CA8F2D6" w14:textId="77777777" w:rsidR="007713E1" w:rsidRPr="008E1326" w:rsidRDefault="007713E1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3878DF66" w14:textId="77777777" w:rsidR="007713E1" w:rsidRPr="008E1326" w:rsidRDefault="007713E1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497A" w:rsidRPr="008E1326" w14:paraId="1BADDFC2" w14:textId="77777777" w:rsidTr="00A939EF">
        <w:trPr>
          <w:tblHeader/>
        </w:trPr>
        <w:tc>
          <w:tcPr>
            <w:tcW w:w="2206" w:type="pct"/>
          </w:tcPr>
          <w:p w14:paraId="13966F8B" w14:textId="64280DC4" w:rsidR="00C2497A" w:rsidRPr="003F1A8F" w:rsidRDefault="00C2497A" w:rsidP="00C2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586" w:type="pct"/>
          </w:tcPr>
          <w:p w14:paraId="0D41DA13" w14:textId="41F2D211" w:rsidR="00C2497A" w:rsidRPr="008E1326" w:rsidRDefault="00C2497A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13ED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9" w:type="pct"/>
          </w:tcPr>
          <w:p w14:paraId="3257D5AF" w14:textId="77777777" w:rsidR="00C2497A" w:rsidRPr="008E1326" w:rsidRDefault="00C2497A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EAD58B0" w14:textId="2220DE43" w:rsidR="00C2497A" w:rsidRPr="008E1326" w:rsidRDefault="00C13ED3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9" w:type="pct"/>
          </w:tcPr>
          <w:p w14:paraId="0B304809" w14:textId="77777777" w:rsidR="00C2497A" w:rsidRPr="008E1326" w:rsidRDefault="00C2497A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6482A8E" w14:textId="70222D1A" w:rsidR="00C2497A" w:rsidRPr="008E1326" w:rsidRDefault="00C13ED3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3" w:type="pct"/>
          </w:tcPr>
          <w:p w14:paraId="299566A6" w14:textId="77777777" w:rsidR="00C2497A" w:rsidRPr="008E1326" w:rsidRDefault="00C2497A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38FB8B5" w14:textId="29F48EBF" w:rsidR="00C2497A" w:rsidRPr="008E1326" w:rsidRDefault="00C13ED3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713E1" w:rsidRPr="008E1326" w14:paraId="7BF04A0A" w14:textId="77777777" w:rsidTr="00A939EF">
        <w:trPr>
          <w:trHeight w:val="209"/>
          <w:tblHeader/>
        </w:trPr>
        <w:tc>
          <w:tcPr>
            <w:tcW w:w="2206" w:type="pct"/>
          </w:tcPr>
          <w:p w14:paraId="786DCD72" w14:textId="325DBE04" w:rsidR="007713E1" w:rsidRPr="003F1A8F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2794" w:type="pct"/>
            <w:gridSpan w:val="7"/>
          </w:tcPr>
          <w:p w14:paraId="276F828E" w14:textId="77777777" w:rsidR="007713E1" w:rsidRPr="008E1326" w:rsidRDefault="007713E1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13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E132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E13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63F85" w:rsidRPr="008E1326" w14:paraId="018FB8B5" w14:textId="77777777" w:rsidTr="00A939EF">
        <w:tc>
          <w:tcPr>
            <w:tcW w:w="2206" w:type="pct"/>
          </w:tcPr>
          <w:p w14:paraId="1EF02827" w14:textId="41E6E421" w:rsidR="00A63F85" w:rsidRPr="00AF075D" w:rsidRDefault="00725C1D" w:rsidP="00A9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1326">
              <w:rPr>
                <w:rFonts w:asciiTheme="majorBidi" w:hAnsiTheme="majorBidi" w:hint="cs"/>
                <w:sz w:val="30"/>
                <w:szCs w:val="30"/>
                <w:cs/>
              </w:rPr>
              <w:t>ผลขาดทุนด้านเครดิตที่คาดว่าจะเกิดขึ้นของเงินให้กู้ยืมระยะสั้นแก่กิจการที่เกี่ยวข้องกัน</w:t>
            </w:r>
            <w:r w:rsidR="00402C73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8B5CA2">
              <w:rPr>
                <w:rFonts w:asciiTheme="majorBidi" w:hAnsiTheme="majorBidi"/>
                <w:sz w:val="30"/>
                <w:szCs w:val="30"/>
              </w:rPr>
              <w:br/>
            </w:r>
            <w:r w:rsidR="00402C73">
              <w:rPr>
                <w:rFonts w:asciiTheme="majorBidi" w:hAnsiTheme="majorBidi"/>
                <w:sz w:val="30"/>
                <w:szCs w:val="30"/>
              </w:rPr>
              <w:t>(</w:t>
            </w:r>
            <w:r w:rsidR="00402C73" w:rsidRPr="008E1326">
              <w:rPr>
                <w:rFonts w:asciiTheme="majorBidi" w:hAnsiTheme="majorBidi" w:hint="cs"/>
                <w:sz w:val="30"/>
                <w:szCs w:val="30"/>
                <w:cs/>
              </w:rPr>
              <w:t>กลับรายการ</w:t>
            </w:r>
            <w:r w:rsidR="00402C73">
              <w:rPr>
                <w:rFonts w:asciiTheme="majorBidi" w:hAnsiTheme="majorBidi"/>
                <w:sz w:val="30"/>
                <w:szCs w:val="30"/>
              </w:rPr>
              <w:t xml:space="preserve">) </w:t>
            </w:r>
            <w:r w:rsidR="00261BD8" w:rsidRPr="00261BD8">
              <w:rPr>
                <w:rFonts w:asciiTheme="majorBidi" w:hAnsiTheme="majorBidi" w:hint="cs"/>
                <w:sz w:val="30"/>
                <w:szCs w:val="30"/>
                <w:cs/>
              </w:rPr>
              <w:t>สำหรับงวด</w:t>
            </w:r>
            <w:r w:rsidR="00EC7557">
              <w:rPr>
                <w:rFonts w:asciiTheme="majorBidi" w:hAnsiTheme="majorBidi" w:hint="cs"/>
                <w:sz w:val="30"/>
                <w:szCs w:val="30"/>
                <w:cs/>
              </w:rPr>
              <w:t>สาม</w:t>
            </w:r>
            <w:r w:rsidR="00261BD8" w:rsidRPr="00261BD8">
              <w:rPr>
                <w:rFonts w:asciiTheme="majorBidi" w:hAnsiTheme="majorBidi" w:hint="cs"/>
                <w:sz w:val="30"/>
                <w:szCs w:val="30"/>
                <w:cs/>
              </w:rPr>
              <w:t>เดือนสิ้นสุดวันที่</w:t>
            </w:r>
            <w:r w:rsidR="00261BD8" w:rsidRPr="00261BD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B109A4" w:rsidRPr="00991C6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F075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61BD8" w:rsidRPr="00261BD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AF075D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586" w:type="pct"/>
            <w:vAlign w:val="bottom"/>
          </w:tcPr>
          <w:p w14:paraId="7E411DD5" w14:textId="014CAE87" w:rsidR="00A63F85" w:rsidRPr="008E1326" w:rsidRDefault="00902693" w:rsidP="00A63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49" w:type="pct"/>
            <w:vAlign w:val="bottom"/>
          </w:tcPr>
          <w:p w14:paraId="23226107" w14:textId="77777777" w:rsidR="00A63F85" w:rsidRPr="008E1326" w:rsidRDefault="00A63F85" w:rsidP="00A63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  <w:tab w:val="decimal" w:pos="873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8F10BB4" w14:textId="4D62A0B9" w:rsidR="00A63F85" w:rsidRPr="008E1326" w:rsidRDefault="00AF075D" w:rsidP="007F4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15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139" w:type="pct"/>
            <w:vAlign w:val="bottom"/>
          </w:tcPr>
          <w:p w14:paraId="525AE124" w14:textId="77777777" w:rsidR="00A63F85" w:rsidRPr="008E1326" w:rsidRDefault="00A63F85" w:rsidP="00A63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037BF986" w14:textId="53624487" w:rsidR="00A63F85" w:rsidRPr="008E1326" w:rsidRDefault="00902693" w:rsidP="00A63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(30)</w:t>
            </w:r>
          </w:p>
        </w:tc>
        <w:tc>
          <w:tcPr>
            <w:tcW w:w="143" w:type="pct"/>
            <w:vAlign w:val="bottom"/>
          </w:tcPr>
          <w:p w14:paraId="46203C2E" w14:textId="77777777" w:rsidR="00A63F85" w:rsidRPr="008E1326" w:rsidRDefault="00A63F85" w:rsidP="00A63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5DB19AE2" w14:textId="77658EDF" w:rsidR="00A63F85" w:rsidRPr="008E1326" w:rsidRDefault="00AF075D" w:rsidP="00A63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196</w:t>
            </w:r>
          </w:p>
        </w:tc>
      </w:tr>
    </w:tbl>
    <w:p w14:paraId="51BACB9E" w14:textId="77777777" w:rsidR="007713E1" w:rsidRDefault="007713E1" w:rsidP="00010756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2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1210"/>
        <w:gridCol w:w="236"/>
        <w:gridCol w:w="1210"/>
        <w:gridCol w:w="236"/>
        <w:gridCol w:w="1210"/>
        <w:gridCol w:w="236"/>
        <w:gridCol w:w="1210"/>
      </w:tblGrid>
      <w:tr w:rsidR="00A722DB" w:rsidRPr="00E3593F" w14:paraId="4E28F00F" w14:textId="77777777" w:rsidTr="001F68DE">
        <w:trPr>
          <w:cantSplit/>
          <w:tblHeader/>
        </w:trPr>
        <w:tc>
          <w:tcPr>
            <w:tcW w:w="3708" w:type="dxa"/>
          </w:tcPr>
          <w:p w14:paraId="26ED4997" w14:textId="30B0159A" w:rsidR="00A722DB" w:rsidRPr="00F1598F" w:rsidRDefault="00A722DB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210" w:type="dxa"/>
          </w:tcPr>
          <w:p w14:paraId="782CDAFA" w14:textId="77777777" w:rsidR="00A722DB" w:rsidRPr="00991C6E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D9A0B4" w14:textId="77777777" w:rsidR="00A722DB" w:rsidRPr="00F1598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16F70B36" w14:textId="77777777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75C6CC" w14:textId="77777777" w:rsidR="00A722DB" w:rsidRPr="00F1598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27585215" w14:textId="77777777" w:rsidR="00A722DB" w:rsidRPr="00991C6E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51BE88" w14:textId="77777777" w:rsidR="00A722DB" w:rsidRPr="00F1598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15072526" w14:textId="77777777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22DB" w:rsidRPr="00E3593F" w14:paraId="5FC363E8" w14:textId="77777777" w:rsidTr="001F68DE">
        <w:trPr>
          <w:cantSplit/>
          <w:tblHeader/>
        </w:trPr>
        <w:tc>
          <w:tcPr>
            <w:tcW w:w="3708" w:type="dxa"/>
          </w:tcPr>
          <w:p w14:paraId="138E4459" w14:textId="77777777" w:rsidR="00A722DB" w:rsidRPr="00F1598F" w:rsidRDefault="00A722DB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6" w:type="dxa"/>
            <w:gridSpan w:val="3"/>
          </w:tcPr>
          <w:p w14:paraId="53E0B617" w14:textId="77777777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EB66D30" w14:textId="77777777" w:rsidR="00A722DB" w:rsidRPr="00F1598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6" w:type="dxa"/>
            <w:gridSpan w:val="3"/>
          </w:tcPr>
          <w:p w14:paraId="6787CCA9" w14:textId="77777777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22DB" w:rsidRPr="00F1598F" w14:paraId="36C9B0A0" w14:textId="77777777" w:rsidTr="001F68DE">
        <w:trPr>
          <w:cantSplit/>
          <w:tblHeader/>
        </w:trPr>
        <w:tc>
          <w:tcPr>
            <w:tcW w:w="3708" w:type="dxa"/>
          </w:tcPr>
          <w:p w14:paraId="65DCA66D" w14:textId="77777777" w:rsidR="00A722DB" w:rsidRPr="00F1598F" w:rsidRDefault="00A722DB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0" w:type="dxa"/>
          </w:tcPr>
          <w:p w14:paraId="5CE99A0F" w14:textId="7DEC1966" w:rsidR="00A722DB" w:rsidRPr="00F1598F" w:rsidRDefault="00AF07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183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21838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08C811F6" w14:textId="77777777" w:rsidR="00A722DB" w:rsidRPr="00F1598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7E65BC0B" w14:textId="77777777" w:rsidR="00A722DB" w:rsidRPr="00F1598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3593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1FEBDC3F" w14:textId="77777777" w:rsidR="00A722DB" w:rsidRPr="00F1598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366D263E" w14:textId="20A8D379" w:rsidR="00A722DB" w:rsidRPr="00F1598F" w:rsidRDefault="00AF07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183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21838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1460EBB2" w14:textId="77777777" w:rsidR="00A722DB" w:rsidRPr="00F1598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653ED6F7" w14:textId="77777777" w:rsidR="00A722DB" w:rsidRPr="00F1598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3593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722DB" w:rsidRPr="00E3593F" w14:paraId="5420ECDD" w14:textId="77777777" w:rsidTr="001F68DE">
        <w:trPr>
          <w:cantSplit/>
          <w:tblHeader/>
        </w:trPr>
        <w:tc>
          <w:tcPr>
            <w:tcW w:w="3708" w:type="dxa"/>
          </w:tcPr>
          <w:p w14:paraId="7289BD5E" w14:textId="77777777" w:rsidR="00A722DB" w:rsidRPr="00F1598F" w:rsidRDefault="00A722DB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0" w:type="dxa"/>
          </w:tcPr>
          <w:p w14:paraId="2932B7C9" w14:textId="7F07D569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F075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19C15E95" w14:textId="77777777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0" w:type="dxa"/>
          </w:tcPr>
          <w:p w14:paraId="2A563553" w14:textId="29CB2638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F075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484877A9" w14:textId="77777777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0" w:type="dxa"/>
          </w:tcPr>
          <w:p w14:paraId="1F236550" w14:textId="39A61143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F075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BF27C84" w14:textId="77777777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0" w:type="dxa"/>
          </w:tcPr>
          <w:p w14:paraId="109F8E40" w14:textId="64CB27C7" w:rsidR="00A722DB" w:rsidRPr="00E3593F" w:rsidRDefault="00A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59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F075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722DB" w:rsidRPr="00E3593F" w14:paraId="31FBB015" w14:textId="77777777" w:rsidTr="001F68DE">
        <w:trPr>
          <w:cantSplit/>
          <w:trHeight w:val="389"/>
        </w:trPr>
        <w:tc>
          <w:tcPr>
            <w:tcW w:w="3708" w:type="dxa"/>
          </w:tcPr>
          <w:p w14:paraId="0E2BBC4B" w14:textId="77777777" w:rsidR="00A722DB" w:rsidRPr="00E3593F" w:rsidRDefault="00A722DB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48" w:type="dxa"/>
            <w:gridSpan w:val="7"/>
          </w:tcPr>
          <w:p w14:paraId="3EE35333" w14:textId="77777777" w:rsidR="00A722DB" w:rsidRPr="00E3593F" w:rsidRDefault="00A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075D" w:rsidRPr="00F1598F" w14:paraId="24C0CA4C" w14:textId="77777777" w:rsidTr="001F68DE">
        <w:trPr>
          <w:cantSplit/>
          <w:trHeight w:val="389"/>
        </w:trPr>
        <w:tc>
          <w:tcPr>
            <w:tcW w:w="3708" w:type="dxa"/>
          </w:tcPr>
          <w:p w14:paraId="1F9EE654" w14:textId="542D7140" w:rsidR="00AF075D" w:rsidRPr="00F1598F" w:rsidRDefault="00AF075D" w:rsidP="00AF075D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10" w:type="dxa"/>
          </w:tcPr>
          <w:p w14:paraId="2DF6F00B" w14:textId="3A6DE2BB" w:rsidR="00AF075D" w:rsidRPr="00364AD2" w:rsidRDefault="00CA34A5" w:rsidP="00464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08" w:right="-225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63B36E" w14:textId="77777777" w:rsidR="00AF075D" w:rsidRPr="00F1598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0CE77036" w14:textId="5C1BD095" w:rsidR="00AF075D" w:rsidRPr="00F1598F" w:rsidRDefault="00AF075D" w:rsidP="00464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5C874CD" w14:textId="77777777" w:rsidR="00AF075D" w:rsidRPr="00F1598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1635A442" w14:textId="284DFD60" w:rsidR="00AF075D" w:rsidRPr="00F1598F" w:rsidRDefault="00CA34A5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2,335</w:t>
            </w:r>
          </w:p>
        </w:tc>
        <w:tc>
          <w:tcPr>
            <w:tcW w:w="236" w:type="dxa"/>
          </w:tcPr>
          <w:p w14:paraId="22EB2BE7" w14:textId="77777777" w:rsidR="00AF075D" w:rsidRPr="00F1598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3300120A" w14:textId="2DD52A69" w:rsidR="00AF075D" w:rsidRPr="00F1598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1,790</w:t>
            </w:r>
          </w:p>
        </w:tc>
      </w:tr>
      <w:tr w:rsidR="00AF075D" w:rsidRPr="00F1598F" w14:paraId="0D0C6BA6" w14:textId="77777777" w:rsidTr="001F68DE">
        <w:trPr>
          <w:cantSplit/>
          <w:trHeight w:val="389"/>
        </w:trPr>
        <w:tc>
          <w:tcPr>
            <w:tcW w:w="3708" w:type="dxa"/>
          </w:tcPr>
          <w:p w14:paraId="18B278A7" w14:textId="6E5E7F5C" w:rsidR="00AF075D" w:rsidRPr="00E3593F" w:rsidRDefault="00AF075D" w:rsidP="00AF075D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10" w:type="dxa"/>
          </w:tcPr>
          <w:p w14:paraId="11CB5D89" w14:textId="5D13375D" w:rsidR="00AF075D" w:rsidRPr="00E3593F" w:rsidRDefault="00CA34A5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3,177</w:t>
            </w:r>
          </w:p>
        </w:tc>
        <w:tc>
          <w:tcPr>
            <w:tcW w:w="236" w:type="dxa"/>
          </w:tcPr>
          <w:p w14:paraId="41D01375" w14:textId="77777777" w:rsidR="00AF075D" w:rsidRPr="00F1598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66873C4E" w14:textId="5F1D276E" w:rsidR="00AF075D" w:rsidRPr="00E3593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4,905</w:t>
            </w:r>
          </w:p>
        </w:tc>
        <w:tc>
          <w:tcPr>
            <w:tcW w:w="236" w:type="dxa"/>
          </w:tcPr>
          <w:p w14:paraId="6D215D24" w14:textId="77777777" w:rsidR="00AF075D" w:rsidRPr="00F1598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33FF21FE" w14:textId="46FD4479" w:rsidR="00AF075D" w:rsidRPr="00E3593F" w:rsidRDefault="00CA34A5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3,177</w:t>
            </w:r>
          </w:p>
        </w:tc>
        <w:tc>
          <w:tcPr>
            <w:tcW w:w="236" w:type="dxa"/>
          </w:tcPr>
          <w:p w14:paraId="5DC7E71C" w14:textId="77777777" w:rsidR="00AF075D" w:rsidRPr="00F1598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58FA1535" w14:textId="607B051D" w:rsidR="00AF075D" w:rsidRPr="00E3593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4,859</w:t>
            </w:r>
          </w:p>
        </w:tc>
      </w:tr>
      <w:tr w:rsidR="00AF075D" w:rsidRPr="00F1598F" w14:paraId="68D3DF18" w14:textId="77777777" w:rsidTr="001F68DE">
        <w:trPr>
          <w:cantSplit/>
          <w:trHeight w:val="389"/>
        </w:trPr>
        <w:tc>
          <w:tcPr>
            <w:tcW w:w="3708" w:type="dxa"/>
          </w:tcPr>
          <w:p w14:paraId="131D9616" w14:textId="77777777" w:rsidR="00AF075D" w:rsidRPr="00F1598F" w:rsidRDefault="00AF075D" w:rsidP="00AF075D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7113809D" w14:textId="220E7A9F" w:rsidR="00AF075D" w:rsidRPr="00364AD2" w:rsidRDefault="00CA34A5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3,177</w:t>
            </w:r>
          </w:p>
        </w:tc>
        <w:tc>
          <w:tcPr>
            <w:tcW w:w="236" w:type="dxa"/>
          </w:tcPr>
          <w:p w14:paraId="1439F0D6" w14:textId="77777777" w:rsidR="00AF075D" w:rsidRPr="00F1598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0DD90781" w14:textId="1C7EE5E1" w:rsidR="00AF075D" w:rsidRPr="00F1598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4,905</w:t>
            </w:r>
          </w:p>
        </w:tc>
        <w:tc>
          <w:tcPr>
            <w:tcW w:w="236" w:type="dxa"/>
          </w:tcPr>
          <w:p w14:paraId="5A019775" w14:textId="77777777" w:rsidR="00AF075D" w:rsidRPr="00F1598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0A1C5B2B" w14:textId="5ABDB24C" w:rsidR="00AF075D" w:rsidRPr="00DD1353" w:rsidRDefault="00CA34A5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5,512</w:t>
            </w:r>
          </w:p>
        </w:tc>
        <w:tc>
          <w:tcPr>
            <w:tcW w:w="236" w:type="dxa"/>
          </w:tcPr>
          <w:p w14:paraId="7CE2372A" w14:textId="77777777" w:rsidR="00AF075D" w:rsidRPr="00F1598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0D6B4F74" w14:textId="4B9E3097" w:rsidR="00AF075D" w:rsidRPr="00F1598F" w:rsidRDefault="00AF075D" w:rsidP="00AF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6,649</w:t>
            </w:r>
          </w:p>
        </w:tc>
      </w:tr>
    </w:tbl>
    <w:p w14:paraId="1622D71B" w14:textId="77777777" w:rsidR="00A722DB" w:rsidRDefault="00A722DB" w:rsidP="00C2497A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2"/>
        </w:rPr>
      </w:pPr>
    </w:p>
    <w:p w14:paraId="3B68DC14" w14:textId="39200532" w:rsidR="00757623" w:rsidRPr="003A58D9" w:rsidRDefault="00757623" w:rsidP="00010756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</w:rPr>
      </w:pPr>
      <w:r w:rsidRPr="005601F4"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724689E5" w14:textId="77777777" w:rsidR="007713E1" w:rsidRPr="003A58D9" w:rsidRDefault="007713E1" w:rsidP="007713E1">
      <w:pPr>
        <w:tabs>
          <w:tab w:val="clear" w:pos="680"/>
          <w:tab w:val="left" w:pos="630"/>
        </w:tabs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6DB68833" w14:textId="1738F423" w:rsidR="007713E1" w:rsidRPr="005601F4" w:rsidRDefault="007713E1" w:rsidP="007713E1">
      <w:pPr>
        <w:tabs>
          <w:tab w:val="clear" w:pos="680"/>
          <w:tab w:val="left" w:pos="63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601F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F075D" w:rsidRPr="005601F4">
        <w:rPr>
          <w:rFonts w:asciiTheme="majorBidi" w:hAnsiTheme="majorBidi" w:cstheme="majorBidi"/>
          <w:sz w:val="30"/>
          <w:szCs w:val="30"/>
        </w:rPr>
        <w:t xml:space="preserve">31 </w:t>
      </w:r>
      <w:r w:rsidR="00AF075D" w:rsidRPr="005601F4">
        <w:rPr>
          <w:rFonts w:asciiTheme="majorBidi" w:hAnsiTheme="majorBidi" w:hint="cs"/>
          <w:sz w:val="30"/>
          <w:szCs w:val="30"/>
          <w:cs/>
        </w:rPr>
        <w:t>มีนาคม</w:t>
      </w:r>
      <w:r w:rsidR="00AF075D" w:rsidRPr="005601F4">
        <w:rPr>
          <w:rFonts w:asciiTheme="majorBidi" w:hAnsiTheme="majorBidi"/>
          <w:sz w:val="30"/>
          <w:szCs w:val="30"/>
        </w:rPr>
        <w:t xml:space="preserve"> </w:t>
      </w:r>
      <w:r w:rsidRPr="005601F4">
        <w:rPr>
          <w:rFonts w:asciiTheme="majorBidi" w:hAnsiTheme="majorBidi" w:cstheme="majorBidi"/>
          <w:sz w:val="30"/>
          <w:szCs w:val="30"/>
        </w:rPr>
        <w:t>256</w:t>
      </w:r>
      <w:r w:rsidR="00AF075D" w:rsidRPr="005601F4">
        <w:rPr>
          <w:rFonts w:asciiTheme="majorBidi" w:hAnsiTheme="majorBidi" w:cstheme="majorBidi"/>
          <w:sz w:val="30"/>
          <w:szCs w:val="30"/>
        </w:rPr>
        <w:t>7</w:t>
      </w:r>
      <w:r w:rsidRPr="005601F4">
        <w:rPr>
          <w:rFonts w:asciiTheme="majorBidi" w:hAnsiTheme="majorBidi" w:cstheme="majorBidi"/>
          <w:sz w:val="30"/>
          <w:szCs w:val="30"/>
          <w:cs/>
        </w:rPr>
        <w:t xml:space="preserve"> สัญญาสำคัญที่ทำกับบุคคลและกิจการที่เกี่ยวข้องกันมีดังนี้ </w:t>
      </w:r>
    </w:p>
    <w:p w14:paraId="29BD8BC3" w14:textId="77777777" w:rsidR="00C2497A" w:rsidRPr="00320DAE" w:rsidRDefault="00C2497A" w:rsidP="00C2497A">
      <w:pPr>
        <w:tabs>
          <w:tab w:val="clear" w:pos="680"/>
          <w:tab w:val="left" w:pos="630"/>
        </w:tabs>
        <w:ind w:left="540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67A78384" w14:textId="1C0E6EC2" w:rsidR="00C2497A" w:rsidRPr="003156DD" w:rsidRDefault="00C2497A" w:rsidP="00C2497A">
      <w:pPr>
        <w:pStyle w:val="ListParagraph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156DD">
        <w:rPr>
          <w:rFonts w:asciiTheme="majorBidi" w:hAnsiTheme="majorBidi" w:cstheme="majorBidi"/>
          <w:sz w:val="30"/>
          <w:szCs w:val="30"/>
          <w:cs/>
        </w:rPr>
        <w:t>บริษัทมีสัญญาการเช่าพื้นที่กับ บริษัท ขอนแก่น ช. ทวี (</w:t>
      </w:r>
      <w:r w:rsidRPr="003156DD">
        <w:rPr>
          <w:rFonts w:asciiTheme="majorBidi" w:hAnsiTheme="majorBidi" w:cstheme="majorBidi"/>
          <w:sz w:val="30"/>
          <w:szCs w:val="30"/>
        </w:rPr>
        <w:t>1993</w:t>
      </w:r>
      <w:r w:rsidRPr="003156DD">
        <w:rPr>
          <w:rFonts w:asciiTheme="majorBidi" w:hAnsiTheme="majorBidi" w:cstheme="majorBidi"/>
          <w:sz w:val="30"/>
          <w:szCs w:val="30"/>
          <w:cs/>
        </w:rPr>
        <w:t>) จำกัด</w:t>
      </w:r>
      <w:r w:rsidRPr="003156DD">
        <w:rPr>
          <w:rFonts w:asciiTheme="majorBidi" w:hAnsiTheme="majorBidi" w:cstheme="majorBidi"/>
          <w:sz w:val="30"/>
          <w:szCs w:val="30"/>
        </w:rPr>
        <w:t xml:space="preserve"> </w:t>
      </w:r>
      <w:r w:rsidRPr="003156DD">
        <w:rPr>
          <w:rFonts w:asciiTheme="majorBidi" w:hAnsiTheme="majorBidi" w:cstheme="majorBidi" w:hint="cs"/>
          <w:sz w:val="30"/>
          <w:szCs w:val="30"/>
          <w:cs/>
        </w:rPr>
        <w:t>เพื่อใช้ในการดำเนินงานสำหรับการจอดรถขนส่งมวลชน</w:t>
      </w:r>
      <w:r w:rsidRPr="003156DD">
        <w:rPr>
          <w:rFonts w:asciiTheme="majorBidi" w:hAnsiTheme="majorBidi" w:cstheme="majorBidi"/>
          <w:sz w:val="30"/>
          <w:szCs w:val="30"/>
        </w:rPr>
        <w:t xml:space="preserve"> </w:t>
      </w:r>
      <w:r w:rsidRPr="003156DD">
        <w:rPr>
          <w:rFonts w:asciiTheme="majorBidi" w:hAnsiTheme="majorBidi" w:cstheme="majorBidi"/>
          <w:sz w:val="30"/>
          <w:szCs w:val="30"/>
          <w:cs/>
        </w:rPr>
        <w:t xml:space="preserve">โดยมีอัตราค่าเช่าตามที่ตกลงกัน </w:t>
      </w:r>
      <w:r w:rsidR="00864290" w:rsidRPr="003156DD">
        <w:rPr>
          <w:rFonts w:asciiTheme="majorBidi" w:hAnsiTheme="majorBidi" w:cstheme="majorBidi" w:hint="cs"/>
          <w:sz w:val="30"/>
          <w:szCs w:val="30"/>
          <w:cs/>
        </w:rPr>
        <w:t>สัญญาสิ้นสุด</w:t>
      </w:r>
      <w:r w:rsidRPr="003156DD">
        <w:rPr>
          <w:rFonts w:asciiTheme="majorBidi" w:hAnsiTheme="majorBidi" w:cstheme="majorBidi"/>
          <w:sz w:val="30"/>
          <w:szCs w:val="30"/>
          <w:cs/>
        </w:rPr>
        <w:t>ในเดือนกุมภาพันธ์</w:t>
      </w:r>
      <w:r w:rsidRPr="003156DD">
        <w:rPr>
          <w:rFonts w:asciiTheme="majorBidi" w:hAnsiTheme="majorBidi" w:cstheme="majorBidi"/>
          <w:sz w:val="30"/>
          <w:szCs w:val="30"/>
        </w:rPr>
        <w:t xml:space="preserve"> 256</w:t>
      </w:r>
      <w:r w:rsidR="001D7CB0" w:rsidRPr="003156DD">
        <w:rPr>
          <w:rFonts w:asciiTheme="majorBidi" w:hAnsiTheme="majorBidi" w:cstheme="majorBidi"/>
          <w:sz w:val="30"/>
          <w:szCs w:val="30"/>
        </w:rPr>
        <w:t>6</w:t>
      </w:r>
      <w:r w:rsidRPr="003156DD">
        <w:rPr>
          <w:rFonts w:asciiTheme="majorBidi" w:hAnsiTheme="majorBidi" w:cstheme="majorBidi"/>
          <w:sz w:val="30"/>
          <w:szCs w:val="30"/>
        </w:rPr>
        <w:t xml:space="preserve"> </w:t>
      </w:r>
      <w:r w:rsidR="00857501" w:rsidRPr="003156D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3156DD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="00864290" w:rsidRPr="003156DD">
        <w:rPr>
          <w:rFonts w:asciiTheme="majorBidi" w:hAnsiTheme="majorBidi" w:cstheme="majorBidi" w:hint="cs"/>
          <w:sz w:val="30"/>
          <w:szCs w:val="30"/>
          <w:cs/>
        </w:rPr>
        <w:t>สิ้นสุดสัญญาสามารถ</w:t>
      </w:r>
      <w:r w:rsidRPr="003156DD">
        <w:rPr>
          <w:rFonts w:asciiTheme="majorBidi" w:hAnsiTheme="majorBidi" w:cstheme="majorBidi" w:hint="cs"/>
          <w:sz w:val="30"/>
          <w:szCs w:val="30"/>
          <w:cs/>
        </w:rPr>
        <w:t>ต่ออายุ</w:t>
      </w:r>
      <w:r w:rsidR="00864290" w:rsidRPr="003156DD">
        <w:rPr>
          <w:rFonts w:asciiTheme="majorBidi" w:hAnsiTheme="majorBidi" w:cstheme="majorBidi" w:hint="cs"/>
          <w:sz w:val="30"/>
          <w:szCs w:val="30"/>
          <w:cs/>
        </w:rPr>
        <w:t>สัญญาได้</w:t>
      </w:r>
      <w:r w:rsidRPr="003156DD">
        <w:rPr>
          <w:rFonts w:asciiTheme="majorBidi" w:hAnsiTheme="majorBidi" w:cstheme="majorBidi" w:hint="cs"/>
          <w:sz w:val="30"/>
          <w:szCs w:val="30"/>
          <w:cs/>
        </w:rPr>
        <w:t xml:space="preserve"> จนกว่าจะมีฝ่ายใดฝ่ายหนึ่งบอกเลิกเป็นลายลักษณ์อักษร</w:t>
      </w:r>
    </w:p>
    <w:p w14:paraId="206D5827" w14:textId="77777777" w:rsidR="00C2497A" w:rsidRPr="00DD79BD" w:rsidRDefault="00C2497A" w:rsidP="00C2497A">
      <w:pPr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1DDB8F43" w14:textId="77777777" w:rsidR="00C2497A" w:rsidRPr="00DD79BD" w:rsidRDefault="00C2497A" w:rsidP="00C2497A">
      <w:pPr>
        <w:pStyle w:val="ListParagraph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DD79BD">
        <w:rPr>
          <w:rFonts w:asciiTheme="majorBidi" w:hAnsiTheme="majorBidi" w:cstheme="majorBidi"/>
          <w:sz w:val="30"/>
          <w:szCs w:val="30"/>
          <w:cs/>
        </w:rPr>
        <w:t>บริษัทมีสัญญาเช่าอาคารสำนักงานกับกรรมการของบริษัท สัญญาสามารถต่ออายุได้เป็นรายปี จนกว่าฝ่ายหนึ่งฝ่ายใดจะบอกเลิกเป็นลายลักษณ์อักษร</w:t>
      </w:r>
    </w:p>
    <w:p w14:paraId="0B13AE92" w14:textId="77777777" w:rsidR="00C2497A" w:rsidRPr="00320DAE" w:rsidRDefault="00C2497A" w:rsidP="00C2497A">
      <w:pPr>
        <w:pStyle w:val="ListParagraph"/>
        <w:ind w:left="900"/>
        <w:rPr>
          <w:rFonts w:asciiTheme="majorBidi" w:hAnsiTheme="majorBidi" w:cstheme="majorBidi"/>
          <w:sz w:val="20"/>
          <w:szCs w:val="20"/>
          <w:highlight w:val="yellow"/>
          <w:cs/>
        </w:rPr>
      </w:pPr>
    </w:p>
    <w:p w14:paraId="0D1CD77B" w14:textId="4B4230B4" w:rsidR="00C2497A" w:rsidRPr="00C02F97" w:rsidRDefault="00C2497A" w:rsidP="00C2497A">
      <w:pPr>
        <w:pStyle w:val="ListParagraph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02F97">
        <w:rPr>
          <w:rFonts w:asciiTheme="majorBidi" w:hAnsiTheme="majorBidi" w:cstheme="majorBidi"/>
          <w:sz w:val="30"/>
          <w:szCs w:val="30"/>
          <w:cs/>
        </w:rPr>
        <w:t>บริษัทมีสัญญา</w:t>
      </w:r>
      <w:r w:rsidRPr="00C02F97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C02F97">
        <w:rPr>
          <w:rFonts w:asciiTheme="majorBidi" w:hAnsiTheme="majorBidi" w:cstheme="majorBidi"/>
          <w:sz w:val="30"/>
          <w:szCs w:val="30"/>
          <w:cs/>
        </w:rPr>
        <w:t xml:space="preserve">เช่าอาคารสำนักงานกับบริษัทย่อยแห่งหนึ่ง โดยมีกำหนดระยะเวลา </w:t>
      </w:r>
      <w:r w:rsidR="00506E96" w:rsidRPr="00C02F97">
        <w:rPr>
          <w:rFonts w:asciiTheme="majorBidi" w:hAnsiTheme="majorBidi" w:cstheme="majorBidi"/>
          <w:sz w:val="30"/>
          <w:szCs w:val="30"/>
        </w:rPr>
        <w:t>3</w:t>
      </w:r>
      <w:r w:rsidRPr="00C02F97">
        <w:rPr>
          <w:rFonts w:asciiTheme="majorBidi" w:hAnsiTheme="majorBidi" w:cstheme="majorBidi"/>
          <w:sz w:val="30"/>
          <w:szCs w:val="30"/>
        </w:rPr>
        <w:t xml:space="preserve"> </w:t>
      </w:r>
      <w:r w:rsidRPr="00C02F97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2021CA" w:rsidRPr="00C02F97">
        <w:rPr>
          <w:rFonts w:asciiTheme="majorBidi" w:hAnsiTheme="majorBidi" w:cstheme="majorBidi" w:hint="cs"/>
          <w:sz w:val="30"/>
          <w:szCs w:val="30"/>
          <w:cs/>
        </w:rPr>
        <w:t>โดยจะ</w:t>
      </w:r>
      <w:r w:rsidR="00864290" w:rsidRPr="00C02F97">
        <w:rPr>
          <w:rFonts w:asciiTheme="majorBidi" w:hAnsiTheme="majorBidi" w:cstheme="majorBidi" w:hint="cs"/>
          <w:sz w:val="30"/>
          <w:szCs w:val="30"/>
          <w:cs/>
        </w:rPr>
        <w:t>สิ้นสุดสัญญา</w:t>
      </w:r>
      <w:r w:rsidR="002021CA" w:rsidRPr="00C02F97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 w:rsidR="00E505CE" w:rsidRPr="00C02F97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2021CA" w:rsidRPr="00C02F9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021CA" w:rsidRPr="00C02F97">
        <w:rPr>
          <w:rFonts w:asciiTheme="majorBidi" w:hAnsiTheme="majorBidi" w:cstheme="majorBidi"/>
          <w:sz w:val="30"/>
          <w:szCs w:val="30"/>
        </w:rPr>
        <w:t>25</w:t>
      </w:r>
      <w:r w:rsidR="00506E96" w:rsidRPr="00C02F97">
        <w:rPr>
          <w:rFonts w:asciiTheme="majorBidi" w:hAnsiTheme="majorBidi" w:cstheme="majorBidi"/>
          <w:sz w:val="30"/>
          <w:szCs w:val="30"/>
        </w:rPr>
        <w:t>70</w:t>
      </w:r>
    </w:p>
    <w:p w14:paraId="26834541" w14:textId="77777777" w:rsidR="00C2497A" w:rsidRPr="00320DAE" w:rsidRDefault="00C2497A" w:rsidP="00C2497A">
      <w:pPr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2F6D5290" w14:textId="0C3049B0" w:rsidR="00F97D90" w:rsidRPr="00B7354C" w:rsidRDefault="00C2497A">
      <w:pPr>
        <w:pStyle w:val="ListParagraph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z w:val="20"/>
          <w:szCs w:val="20"/>
        </w:rPr>
      </w:pPr>
      <w:r w:rsidRPr="00B7354C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บริษัทมีสัญญาเช่าอาคารสำนักงานกับบริษัทย่อยแห่งหนึ่ง โดยมีกำหนดระยะเวลา </w:t>
      </w:r>
      <w:r w:rsidR="00CA4665">
        <w:rPr>
          <w:rFonts w:asciiTheme="majorBidi" w:hAnsiTheme="majorBidi" w:cstheme="majorBidi"/>
          <w:sz w:val="30"/>
          <w:szCs w:val="30"/>
        </w:rPr>
        <w:t>3</w:t>
      </w:r>
      <w:r w:rsidRPr="00B7354C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="00864290" w:rsidRPr="00B7354C">
        <w:rPr>
          <w:rFonts w:asciiTheme="majorBidi" w:hAnsiTheme="majorBidi" w:cstheme="majorBidi" w:hint="cs"/>
          <w:sz w:val="30"/>
          <w:szCs w:val="30"/>
          <w:cs/>
        </w:rPr>
        <w:t>สัญญาสิ้นสุด</w:t>
      </w:r>
      <w:r w:rsidRPr="00B7354C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="00FA7610" w:rsidRPr="00B7354C">
        <w:rPr>
          <w:rFonts w:asciiTheme="majorBidi" w:hAnsiTheme="majorBidi" w:cstheme="majorBidi" w:hint="cs"/>
          <w:sz w:val="30"/>
          <w:szCs w:val="30"/>
          <w:cs/>
        </w:rPr>
        <w:t>กรกฎาคม</w:t>
      </w:r>
      <w:r w:rsidRPr="00B7354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A4665">
        <w:rPr>
          <w:rFonts w:asciiTheme="majorBidi" w:hAnsiTheme="majorBidi" w:cstheme="majorBidi"/>
          <w:sz w:val="30"/>
          <w:szCs w:val="30"/>
        </w:rPr>
        <w:t>2568</w:t>
      </w:r>
      <w:r w:rsidRPr="00B7354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7824B4C" w14:textId="77777777" w:rsidR="00C2497A" w:rsidRPr="006B1372" w:rsidRDefault="00C2497A" w:rsidP="001F68DE">
      <w:pPr>
        <w:pStyle w:val="ListParagraph"/>
        <w:numPr>
          <w:ilvl w:val="0"/>
          <w:numId w:val="28"/>
        </w:numPr>
        <w:spacing w:after="24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B1372">
        <w:rPr>
          <w:rFonts w:asciiTheme="majorBidi" w:hAnsiTheme="majorBidi" w:cstheme="majorBidi"/>
          <w:sz w:val="30"/>
          <w:szCs w:val="30"/>
          <w:cs/>
        </w:rPr>
        <w:lastRenderedPageBreak/>
        <w:t>บริษัทมีสัญญาจ้างบริหารจัดการกับบริษัทย่อย โดยจะให้บริการความช่วยเหลือในการดำเนินงาน ตลอดจนให้คำแนะนำทางธุรกิจ</w:t>
      </w:r>
    </w:p>
    <w:p w14:paraId="455B09B1" w14:textId="77777777" w:rsidR="000B5778" w:rsidRPr="00320DAE" w:rsidRDefault="000B5778" w:rsidP="001F68DE">
      <w:pPr>
        <w:pStyle w:val="ListParagraph"/>
        <w:spacing w:after="240"/>
        <w:ind w:left="900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74201E68" w14:textId="77777777" w:rsidR="000A53E3" w:rsidRDefault="00C2497A" w:rsidP="006C3079">
      <w:pPr>
        <w:pStyle w:val="ListParagraph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16104">
        <w:rPr>
          <w:rFonts w:asciiTheme="majorBidi" w:hAnsiTheme="majorBidi" w:cstheme="majorBidi"/>
          <w:spacing w:val="-4"/>
          <w:sz w:val="30"/>
          <w:szCs w:val="30"/>
          <w:cs/>
        </w:rPr>
        <w:t>บริษัทมีสัญญากับบริษัท ขอนแก่น ช. ทวี (</w:t>
      </w:r>
      <w:r w:rsidRPr="00116104">
        <w:rPr>
          <w:rFonts w:asciiTheme="majorBidi" w:hAnsiTheme="majorBidi" w:cstheme="majorBidi"/>
          <w:spacing w:val="-4"/>
          <w:sz w:val="30"/>
          <w:szCs w:val="30"/>
        </w:rPr>
        <w:t>1993</w:t>
      </w:r>
      <w:r w:rsidRPr="00116104">
        <w:rPr>
          <w:rFonts w:asciiTheme="majorBidi" w:hAnsiTheme="majorBidi" w:cstheme="majorBidi"/>
          <w:spacing w:val="-4"/>
          <w:sz w:val="30"/>
          <w:szCs w:val="30"/>
          <w:cs/>
        </w:rPr>
        <w:t xml:space="preserve">) จำกัด </w:t>
      </w:r>
      <w:r w:rsidR="0008111C" w:rsidRPr="00116104">
        <w:rPr>
          <w:rFonts w:asciiTheme="majorBidi" w:hAnsiTheme="majorBidi" w:cstheme="majorBidi"/>
          <w:spacing w:val="-4"/>
          <w:sz w:val="30"/>
          <w:szCs w:val="30"/>
          <w:cs/>
        </w:rPr>
        <w:t>ในการ</w:t>
      </w:r>
      <w:r w:rsidRPr="00116104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ขอวงเงินสินเชื่อร่วมกันกับสถาบันการเงินแห่งหนึ่ง เป็นจำนวนเงินรวม </w:t>
      </w:r>
      <w:r w:rsidR="008554F3" w:rsidRPr="00116104">
        <w:rPr>
          <w:rFonts w:asciiTheme="majorBidi" w:hAnsiTheme="majorBidi" w:cstheme="majorBidi"/>
          <w:spacing w:val="-4"/>
          <w:sz w:val="30"/>
          <w:szCs w:val="30"/>
        </w:rPr>
        <w:t>20</w:t>
      </w:r>
      <w:r w:rsidR="006B2838" w:rsidRPr="00116104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11610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16104">
        <w:rPr>
          <w:rFonts w:asciiTheme="majorBidi" w:hAnsiTheme="majorBidi" w:cstheme="majorBidi"/>
          <w:spacing w:val="-4"/>
          <w:sz w:val="30"/>
          <w:szCs w:val="30"/>
          <w:cs/>
        </w:rPr>
        <w:t>ล้านบาท โดยนำที่ดินของบริษัท ขอนแก่น ช. ทวี (</w:t>
      </w:r>
      <w:r w:rsidRPr="00116104">
        <w:rPr>
          <w:rFonts w:asciiTheme="majorBidi" w:hAnsiTheme="majorBidi" w:cstheme="majorBidi"/>
          <w:spacing w:val="-4"/>
          <w:sz w:val="30"/>
          <w:szCs w:val="30"/>
        </w:rPr>
        <w:t>1993</w:t>
      </w:r>
      <w:r w:rsidRPr="00116104">
        <w:rPr>
          <w:rFonts w:asciiTheme="majorBidi" w:hAnsiTheme="majorBidi" w:cstheme="majorBidi"/>
          <w:spacing w:val="-4"/>
          <w:sz w:val="30"/>
          <w:szCs w:val="30"/>
          <w:cs/>
        </w:rPr>
        <w:t>) จำกัด ไปค้ำประกันกับสถาบันการเงิน และบริษัทตกลงจ่ายค่าธรรมเนียม</w:t>
      </w:r>
      <w:r w:rsidR="00E67752" w:rsidRPr="00116104">
        <w:rPr>
          <w:rFonts w:asciiTheme="majorBidi" w:hAnsiTheme="majorBidi"/>
          <w:spacing w:val="-4"/>
          <w:sz w:val="30"/>
          <w:szCs w:val="30"/>
          <w:cs/>
        </w:rPr>
        <w:t>ให้กับบริษัท ขอนแก่น ช. ทวี (</w:t>
      </w:r>
      <w:r w:rsidR="00C33FDC" w:rsidRPr="00116104">
        <w:rPr>
          <w:rFonts w:asciiTheme="majorBidi" w:hAnsiTheme="majorBidi"/>
          <w:spacing w:val="-4"/>
          <w:sz w:val="30"/>
          <w:szCs w:val="30"/>
        </w:rPr>
        <w:t>1993</w:t>
      </w:r>
      <w:r w:rsidR="00E67752" w:rsidRPr="00116104">
        <w:rPr>
          <w:rFonts w:asciiTheme="majorBidi" w:hAnsiTheme="majorBidi"/>
          <w:spacing w:val="-4"/>
          <w:sz w:val="30"/>
          <w:szCs w:val="30"/>
          <w:cs/>
        </w:rPr>
        <w:t xml:space="preserve">) จำกัด </w:t>
      </w:r>
      <w:r w:rsidRPr="00116104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จำนวนเงิน </w:t>
      </w:r>
      <w:r w:rsidR="003D49C4" w:rsidRPr="00116104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11610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16104">
        <w:rPr>
          <w:rFonts w:asciiTheme="majorBidi" w:hAnsiTheme="majorBidi" w:cstheme="majorBidi"/>
          <w:spacing w:val="-4"/>
          <w:sz w:val="30"/>
          <w:szCs w:val="30"/>
          <w:cs/>
        </w:rPr>
        <w:t>ล้านบาทต่อปี</w:t>
      </w:r>
    </w:p>
    <w:p w14:paraId="0F3B705F" w14:textId="77777777" w:rsidR="000A53E3" w:rsidRPr="003A2845" w:rsidRDefault="000A53E3" w:rsidP="000A53E3">
      <w:pPr>
        <w:pStyle w:val="ListParagraph"/>
        <w:rPr>
          <w:rFonts w:asciiTheme="majorBidi" w:hAnsiTheme="majorBidi" w:cstheme="majorBidi"/>
          <w:spacing w:val="-4"/>
          <w:sz w:val="20"/>
          <w:szCs w:val="20"/>
          <w:cs/>
        </w:rPr>
      </w:pPr>
    </w:p>
    <w:p w14:paraId="4A67B201" w14:textId="47DE0F31" w:rsidR="007713E1" w:rsidRPr="00116104" w:rsidRDefault="0059235E" w:rsidP="006C3079">
      <w:pPr>
        <w:pStyle w:val="ListParagraph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A2B6D">
        <w:rPr>
          <w:rFonts w:asciiTheme="majorBidi" w:hAnsiTheme="majorBidi" w:cstheme="majorBidi" w:hint="cs"/>
          <w:spacing w:val="-8"/>
          <w:sz w:val="30"/>
          <w:szCs w:val="30"/>
          <w:cs/>
        </w:rPr>
        <w:t>บริษัท</w:t>
      </w:r>
      <w:r w:rsidR="003763C8" w:rsidRPr="005A2B6D">
        <w:rPr>
          <w:rFonts w:asciiTheme="majorBidi" w:hAnsiTheme="majorBidi" w:cstheme="majorBidi" w:hint="cs"/>
          <w:spacing w:val="-8"/>
          <w:sz w:val="30"/>
          <w:szCs w:val="30"/>
          <w:cs/>
        </w:rPr>
        <w:t>มีสัญญา</w:t>
      </w:r>
      <w:r w:rsidR="006F069F" w:rsidRPr="005A2B6D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กับบริษัท ขอนแก่น ช. ทวี </w:t>
      </w:r>
      <w:r w:rsidR="006F069F" w:rsidRPr="005A2B6D">
        <w:rPr>
          <w:rFonts w:asciiTheme="majorBidi" w:hAnsiTheme="majorBidi" w:cstheme="majorBidi"/>
          <w:spacing w:val="-8"/>
          <w:sz w:val="30"/>
          <w:szCs w:val="30"/>
        </w:rPr>
        <w:t xml:space="preserve">(1993) </w:t>
      </w:r>
      <w:r w:rsidR="006F069F" w:rsidRPr="005A2B6D">
        <w:rPr>
          <w:rFonts w:asciiTheme="majorBidi" w:hAnsiTheme="majorBidi" w:cstheme="majorBidi" w:hint="cs"/>
          <w:spacing w:val="-8"/>
          <w:sz w:val="30"/>
          <w:szCs w:val="30"/>
          <w:cs/>
        </w:rPr>
        <w:t>จำกัด ใน</w:t>
      </w:r>
      <w:r w:rsidR="00260975" w:rsidRPr="005A2B6D">
        <w:rPr>
          <w:rFonts w:asciiTheme="majorBidi" w:hAnsiTheme="majorBidi" w:cstheme="majorBidi" w:hint="cs"/>
          <w:spacing w:val="-8"/>
          <w:sz w:val="30"/>
          <w:szCs w:val="30"/>
          <w:cs/>
        </w:rPr>
        <w:t>การตกลง</w:t>
      </w:r>
      <w:r w:rsidR="00C232FC" w:rsidRPr="005A2B6D">
        <w:rPr>
          <w:rFonts w:asciiTheme="majorBidi" w:hAnsiTheme="majorBidi" w:cstheme="majorBidi" w:hint="cs"/>
          <w:spacing w:val="-8"/>
          <w:sz w:val="30"/>
          <w:szCs w:val="30"/>
          <w:cs/>
        </w:rPr>
        <w:t>ที่จะซื้อขายที่ดิน</w:t>
      </w:r>
      <w:r w:rsidR="00AB0CBF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AB0CBF">
        <w:rPr>
          <w:rFonts w:asciiTheme="majorBidi" w:hAnsiTheme="majorBidi" w:cstheme="majorBidi" w:hint="cs"/>
          <w:spacing w:val="-8"/>
          <w:sz w:val="30"/>
          <w:szCs w:val="30"/>
          <w:cs/>
        </w:rPr>
        <w:t>จำนวนเงิน</w:t>
      </w:r>
      <w:r w:rsidR="002F74D8">
        <w:rPr>
          <w:rFonts w:asciiTheme="majorBidi" w:hAnsiTheme="majorBidi" w:cstheme="majorBidi" w:hint="cs"/>
          <w:spacing w:val="-8"/>
          <w:sz w:val="30"/>
          <w:szCs w:val="30"/>
          <w:cs/>
        </w:rPr>
        <w:t>รวม</w:t>
      </w:r>
      <w:r w:rsidR="00381F8F" w:rsidRPr="005A2B6D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</w:t>
      </w:r>
      <w:r w:rsidR="00381F8F" w:rsidRPr="005A2B6D">
        <w:rPr>
          <w:rFonts w:asciiTheme="majorBidi" w:hAnsiTheme="majorBidi" w:cstheme="majorBidi"/>
          <w:spacing w:val="-8"/>
          <w:sz w:val="30"/>
          <w:szCs w:val="30"/>
        </w:rPr>
        <w:t>415</w:t>
      </w:r>
      <w:r w:rsidR="00723073" w:rsidRPr="005A2B6D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5A2B6D" w:rsidRPr="005A2B6D">
        <w:rPr>
          <w:rFonts w:asciiTheme="majorBidi" w:hAnsiTheme="majorBidi" w:cstheme="majorBidi" w:hint="cs"/>
          <w:spacing w:val="-8"/>
          <w:sz w:val="30"/>
          <w:szCs w:val="30"/>
          <w:cs/>
        </w:rPr>
        <w:t>ล้าน</w:t>
      </w:r>
      <w:r w:rsidR="00723073" w:rsidRPr="005A2B6D">
        <w:rPr>
          <w:rFonts w:asciiTheme="majorBidi" w:hAnsiTheme="majorBidi" w:cstheme="majorBidi" w:hint="cs"/>
          <w:spacing w:val="-8"/>
          <w:sz w:val="30"/>
          <w:szCs w:val="30"/>
          <w:cs/>
        </w:rPr>
        <w:t>บาท</w:t>
      </w:r>
      <w:r w:rsidR="00F8713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โดย</w:t>
      </w:r>
      <w:r w:rsidR="00B045FF">
        <w:rPr>
          <w:rFonts w:asciiTheme="majorBidi" w:hAnsiTheme="majorBidi" w:cstheme="majorBidi" w:hint="cs"/>
          <w:spacing w:val="-4"/>
          <w:sz w:val="30"/>
          <w:szCs w:val="30"/>
          <w:cs/>
        </w:rPr>
        <w:t>จะ</w:t>
      </w:r>
      <w:r w:rsidR="002E1F42">
        <w:rPr>
          <w:rFonts w:asciiTheme="majorBidi" w:hAnsiTheme="majorBidi" w:cstheme="majorBidi" w:hint="cs"/>
          <w:spacing w:val="-4"/>
          <w:sz w:val="30"/>
          <w:szCs w:val="30"/>
          <w:cs/>
        </w:rPr>
        <w:t>ทยอยแบ่งชำระ</w:t>
      </w:r>
      <w:r w:rsidR="00F67E63">
        <w:rPr>
          <w:rFonts w:asciiTheme="majorBidi" w:hAnsiTheme="majorBidi" w:cstheme="majorBidi" w:hint="cs"/>
          <w:spacing w:val="-4"/>
          <w:sz w:val="30"/>
          <w:szCs w:val="30"/>
          <w:cs/>
        </w:rPr>
        <w:t>ตามที่กำหนดในสัญญา</w:t>
      </w:r>
      <w:r w:rsidR="002B2EB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ภายในปี </w:t>
      </w:r>
      <w:r w:rsidR="008742F9">
        <w:rPr>
          <w:rFonts w:asciiTheme="majorBidi" w:hAnsiTheme="majorBidi" w:cstheme="majorBidi"/>
          <w:spacing w:val="-4"/>
          <w:sz w:val="30"/>
          <w:szCs w:val="30"/>
        </w:rPr>
        <w:t>2569</w:t>
      </w:r>
      <w:r w:rsidR="00C2497A" w:rsidRPr="0011610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5B2C71" w:rsidRPr="002B580B">
        <w:rPr>
          <w:rFonts w:asciiTheme="majorBidi" w:hAnsiTheme="majorBidi" w:cstheme="majorBidi" w:hint="cs"/>
          <w:spacing w:val="-4"/>
          <w:sz w:val="30"/>
          <w:szCs w:val="30"/>
          <w:cs/>
        </w:rPr>
        <w:t>ทั้งนี้ ณ วันท</w:t>
      </w:r>
      <w:r w:rsidR="002B580B">
        <w:rPr>
          <w:rFonts w:asciiTheme="majorBidi" w:hAnsiTheme="majorBidi" w:cstheme="majorBidi" w:hint="cs"/>
          <w:spacing w:val="-4"/>
          <w:sz w:val="30"/>
          <w:szCs w:val="30"/>
          <w:cs/>
        </w:rPr>
        <w:t>ี่</w:t>
      </w:r>
      <w:r w:rsidR="005B2C71" w:rsidRPr="002B580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5B2C71" w:rsidRPr="002B580B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5B2C71" w:rsidRPr="002B580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มีนาคม </w:t>
      </w:r>
      <w:r w:rsidR="005B2C71" w:rsidRPr="002B580B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="005B2C71" w:rsidRPr="002B580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บริษัทมีภาระผูกพันที่ต้องชำระ รวมจำนวนเงิน </w:t>
      </w:r>
      <w:r w:rsidR="005B2C71" w:rsidRPr="002B580B">
        <w:rPr>
          <w:rFonts w:asciiTheme="majorBidi" w:hAnsiTheme="majorBidi" w:cstheme="majorBidi"/>
          <w:spacing w:val="-4"/>
          <w:sz w:val="30"/>
          <w:szCs w:val="30"/>
        </w:rPr>
        <w:t xml:space="preserve">249 </w:t>
      </w:r>
      <w:r w:rsidR="005B2C71" w:rsidRPr="002B580B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</w:p>
    <w:p w14:paraId="3A46625F" w14:textId="77777777" w:rsidR="00BB475C" w:rsidRDefault="00BB47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AC99DDA" w14:textId="1CC88785" w:rsidR="00F2727B" w:rsidRDefault="00CD4502" w:rsidP="006C3079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F1598F">
        <w:rPr>
          <w:rFonts w:asciiTheme="majorBidi" w:hAnsiTheme="majorBidi" w:cstheme="majorBidi" w:hint="cs"/>
          <w:sz w:val="30"/>
          <w:szCs w:val="30"/>
          <w:cs/>
          <w:lang w:val="th-TH"/>
        </w:rPr>
        <w:t>ลูกหนี้การค้า</w:t>
      </w:r>
    </w:p>
    <w:p w14:paraId="5403B8A1" w14:textId="77777777" w:rsidR="006C3079" w:rsidRPr="001F68DE" w:rsidRDefault="006C3079" w:rsidP="006C3079">
      <w:pPr>
        <w:rPr>
          <w:cs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60"/>
        <w:gridCol w:w="180"/>
        <w:gridCol w:w="1260"/>
        <w:gridCol w:w="178"/>
        <w:gridCol w:w="1172"/>
        <w:gridCol w:w="180"/>
        <w:gridCol w:w="1260"/>
      </w:tblGrid>
      <w:tr w:rsidR="00D04F76" w:rsidRPr="00F1598F" w14:paraId="7489294A" w14:textId="77777777" w:rsidTr="0091112F">
        <w:trPr>
          <w:cantSplit/>
          <w:tblHeader/>
        </w:trPr>
        <w:tc>
          <w:tcPr>
            <w:tcW w:w="3510" w:type="dxa"/>
            <w:vAlign w:val="bottom"/>
          </w:tcPr>
          <w:p w14:paraId="7B84BFB6" w14:textId="348F36E6" w:rsidR="00D04F76" w:rsidRPr="00F1598F" w:rsidRDefault="00D04F76" w:rsidP="0066325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EBB9397" w14:textId="5FF27535" w:rsidR="00D04F76" w:rsidRPr="00F1598F" w:rsidRDefault="00D04F76" w:rsidP="0066325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1598F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6D19E60A" w14:textId="77777777" w:rsidR="00D04F76" w:rsidRPr="00F1598F" w:rsidRDefault="00D04F76" w:rsidP="0066325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vAlign w:val="bottom"/>
          </w:tcPr>
          <w:p w14:paraId="159AF3D7" w14:textId="40783E15" w:rsidR="00D04F76" w:rsidRPr="00F1598F" w:rsidRDefault="00D04F76" w:rsidP="0066325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3666" w:rsidRPr="00F1598F" w14:paraId="0BF98E12" w14:textId="77777777" w:rsidTr="000A4D8B">
        <w:trPr>
          <w:cantSplit/>
          <w:tblHeader/>
        </w:trPr>
        <w:tc>
          <w:tcPr>
            <w:tcW w:w="3510" w:type="dxa"/>
            <w:vAlign w:val="bottom"/>
          </w:tcPr>
          <w:p w14:paraId="4D01DFD6" w14:textId="7539D22C" w:rsidR="00193666" w:rsidRPr="00F1598F" w:rsidRDefault="00193666" w:rsidP="0019366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F4FA91" w14:textId="049D4622" w:rsidR="00193666" w:rsidRPr="00F1598F" w:rsidRDefault="00261BD8" w:rsidP="0019366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bookmarkStart w:id="1" w:name="_Hlk137136333"/>
            <w:r w:rsidRPr="00A939E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</w:t>
            </w:r>
            <w:r w:rsidR="00AF075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F075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bookmarkEnd w:id="1"/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93666" w:rsidRPr="00F1598F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</w:t>
            </w:r>
            <w:r w:rsidR="00AF075D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603D871B" w14:textId="77777777" w:rsidR="00193666" w:rsidRPr="00F1598F" w:rsidRDefault="00193666" w:rsidP="00193666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750F5F" w14:textId="322352E7" w:rsidR="00193666" w:rsidRPr="00F1598F" w:rsidRDefault="00193666" w:rsidP="00193666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 w:rsidR="00AF075D">
              <w:rPr>
                <w:rFonts w:ascii="Angsana New" w:hAnsi="Angsana New" w:cs="Angsana New"/>
                <w:b w:val="0"/>
                <w:sz w:val="30"/>
                <w:szCs w:val="30"/>
              </w:rPr>
              <w:t>6</w:t>
            </w:r>
          </w:p>
        </w:tc>
        <w:tc>
          <w:tcPr>
            <w:tcW w:w="178" w:type="dxa"/>
          </w:tcPr>
          <w:p w14:paraId="2CDB6CF4" w14:textId="77777777" w:rsidR="00193666" w:rsidRPr="00F1598F" w:rsidRDefault="00193666" w:rsidP="0019366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8EFA461" w14:textId="4F0E5022" w:rsidR="00193666" w:rsidRPr="00F1598F" w:rsidRDefault="006260C1" w:rsidP="0019366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39EF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 w:rsidR="00AF075D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F075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93666" w:rsidRPr="0019366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F075D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1C8211FB" w14:textId="77777777" w:rsidR="00193666" w:rsidRPr="00F1598F" w:rsidRDefault="00193666" w:rsidP="0019366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F87DA9" w14:textId="451EC69A" w:rsidR="00193666" w:rsidRPr="00F1598F" w:rsidRDefault="00193666" w:rsidP="00193666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 w:rsidR="00AF075D">
              <w:rPr>
                <w:rFonts w:ascii="Angsana New" w:hAnsi="Angsana New" w:cs="Angsana New"/>
                <w:b w:val="0"/>
                <w:sz w:val="30"/>
                <w:szCs w:val="30"/>
              </w:rPr>
              <w:t>6</w:t>
            </w:r>
          </w:p>
        </w:tc>
      </w:tr>
      <w:tr w:rsidR="00193666" w:rsidRPr="00F1598F" w14:paraId="4B61E4AC" w14:textId="77777777" w:rsidTr="0091112F">
        <w:trPr>
          <w:cantSplit/>
          <w:tblHeader/>
        </w:trPr>
        <w:tc>
          <w:tcPr>
            <w:tcW w:w="3510" w:type="dxa"/>
            <w:vAlign w:val="bottom"/>
            <w:hideMark/>
          </w:tcPr>
          <w:p w14:paraId="7FCBFB90" w14:textId="77777777" w:rsidR="00193666" w:rsidRPr="00F1598F" w:rsidRDefault="00193666" w:rsidP="0019366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4F7EB7E6" w14:textId="6A6EEC25" w:rsidR="00193666" w:rsidRPr="00F1598F" w:rsidRDefault="00193666" w:rsidP="0019366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E4597" w:rsidRPr="00F1598F" w14:paraId="0180E408" w14:textId="77777777" w:rsidTr="000A4D8B">
        <w:trPr>
          <w:cantSplit/>
        </w:trPr>
        <w:tc>
          <w:tcPr>
            <w:tcW w:w="3510" w:type="dxa"/>
            <w:hideMark/>
          </w:tcPr>
          <w:p w14:paraId="058E6677" w14:textId="0AE89878" w:rsidR="001E4597" w:rsidRPr="00F1598F" w:rsidRDefault="001E4597" w:rsidP="001E45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42FD9DC0" w14:textId="196017A0" w:rsidR="001E4597" w:rsidRPr="00F1598F" w:rsidRDefault="00242B40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33,190</w:t>
            </w:r>
          </w:p>
        </w:tc>
        <w:tc>
          <w:tcPr>
            <w:tcW w:w="180" w:type="dxa"/>
          </w:tcPr>
          <w:p w14:paraId="1699A346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F1963B6" w14:textId="3B06A24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20,461</w:t>
            </w:r>
          </w:p>
        </w:tc>
        <w:tc>
          <w:tcPr>
            <w:tcW w:w="178" w:type="dxa"/>
          </w:tcPr>
          <w:p w14:paraId="2C130832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12E4026" w14:textId="7806194D" w:rsidR="001E4597" w:rsidRPr="00EA7280" w:rsidRDefault="00D51331" w:rsidP="001E459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33,190</w:t>
            </w:r>
          </w:p>
        </w:tc>
        <w:tc>
          <w:tcPr>
            <w:tcW w:w="180" w:type="dxa"/>
          </w:tcPr>
          <w:p w14:paraId="165FF7C8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AB15E70" w14:textId="49509D38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20,466</w:t>
            </w:r>
          </w:p>
        </w:tc>
      </w:tr>
      <w:tr w:rsidR="001E4597" w:rsidRPr="00F1598F" w14:paraId="2C24B21D" w14:textId="77777777" w:rsidTr="000A4D8B">
        <w:trPr>
          <w:cantSplit/>
        </w:trPr>
        <w:tc>
          <w:tcPr>
            <w:tcW w:w="3510" w:type="dxa"/>
            <w:hideMark/>
          </w:tcPr>
          <w:p w14:paraId="48B8A567" w14:textId="0E7F8345" w:rsidR="001E4597" w:rsidRPr="00F1598F" w:rsidRDefault="001E4597" w:rsidP="001E45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6EAE377C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C9377E6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6B831B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7916067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F2C0EBC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3E086E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D63E66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E4597" w:rsidRPr="00F1598F" w14:paraId="32C5A27F" w14:textId="77777777" w:rsidTr="000A4D8B">
        <w:trPr>
          <w:cantSplit/>
        </w:trPr>
        <w:tc>
          <w:tcPr>
            <w:tcW w:w="3510" w:type="dxa"/>
            <w:hideMark/>
          </w:tcPr>
          <w:p w14:paraId="16D1BB1C" w14:textId="4C7D1825" w:rsidR="001E4597" w:rsidRPr="00F1598F" w:rsidRDefault="001E4597" w:rsidP="001E4597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proofErr w:type="spellStart"/>
            <w:r w:rsidRPr="003A3A7C">
              <w:rPr>
                <w:rFonts w:asciiTheme="majorBidi" w:hAnsiTheme="majorBidi" w:cstheme="majorBidi"/>
                <w:sz w:val="30"/>
                <w:szCs w:val="30"/>
              </w:rPr>
              <w:t>น้อยกว่า</w:t>
            </w:r>
            <w:proofErr w:type="spellEnd"/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3A3A7C">
              <w:rPr>
                <w:rFonts w:asciiTheme="majorBidi" w:hAnsiTheme="majorBidi" w:cstheme="majorBidi"/>
                <w:sz w:val="30"/>
                <w:szCs w:val="30"/>
              </w:rPr>
              <w:t>เดือน</w:t>
            </w:r>
            <w:proofErr w:type="spellEnd"/>
          </w:p>
        </w:tc>
        <w:tc>
          <w:tcPr>
            <w:tcW w:w="1260" w:type="dxa"/>
          </w:tcPr>
          <w:p w14:paraId="0703D9F9" w14:textId="766BA72A" w:rsidR="001E4597" w:rsidRPr="00F1598F" w:rsidRDefault="00242B40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="00724B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,385</w:t>
            </w:r>
          </w:p>
        </w:tc>
        <w:tc>
          <w:tcPr>
            <w:tcW w:w="180" w:type="dxa"/>
          </w:tcPr>
          <w:p w14:paraId="39CDCCCC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7366F73" w14:textId="09E580B8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54,614</w:t>
            </w:r>
          </w:p>
        </w:tc>
        <w:tc>
          <w:tcPr>
            <w:tcW w:w="178" w:type="dxa"/>
          </w:tcPr>
          <w:p w14:paraId="6E5E513C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35F6F6C" w14:textId="754C7961" w:rsidR="001E4597" w:rsidRPr="00F1598F" w:rsidRDefault="003D16CD" w:rsidP="001E459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</w:t>
            </w:r>
            <w:r w:rsidR="000223E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,383</w:t>
            </w:r>
          </w:p>
        </w:tc>
        <w:tc>
          <w:tcPr>
            <w:tcW w:w="180" w:type="dxa"/>
          </w:tcPr>
          <w:p w14:paraId="6F424930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CFEB72A" w14:textId="535E4346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54,614</w:t>
            </w:r>
          </w:p>
        </w:tc>
      </w:tr>
      <w:tr w:rsidR="001E4597" w:rsidRPr="00F1598F" w14:paraId="4FF8E82C" w14:textId="77777777" w:rsidTr="000A4D8B">
        <w:trPr>
          <w:cantSplit/>
        </w:trPr>
        <w:tc>
          <w:tcPr>
            <w:tcW w:w="3510" w:type="dxa"/>
            <w:hideMark/>
          </w:tcPr>
          <w:p w14:paraId="62F7AC9D" w14:textId="480D550E" w:rsidR="001E4597" w:rsidRPr="00F1598F" w:rsidRDefault="001E4597" w:rsidP="001E4597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3 - 6 </w:t>
            </w:r>
            <w:proofErr w:type="spellStart"/>
            <w:r w:rsidRPr="003A3A7C">
              <w:rPr>
                <w:rFonts w:asciiTheme="majorBidi" w:hAnsiTheme="majorBidi" w:cstheme="majorBidi"/>
                <w:sz w:val="30"/>
                <w:szCs w:val="30"/>
              </w:rPr>
              <w:t>เดือน</w:t>
            </w:r>
            <w:proofErr w:type="spellEnd"/>
          </w:p>
        </w:tc>
        <w:tc>
          <w:tcPr>
            <w:tcW w:w="1260" w:type="dxa"/>
          </w:tcPr>
          <w:p w14:paraId="52A5F201" w14:textId="364054DE" w:rsidR="001E4597" w:rsidRPr="00F1598F" w:rsidRDefault="00724B91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37,339</w:t>
            </w:r>
          </w:p>
        </w:tc>
        <w:tc>
          <w:tcPr>
            <w:tcW w:w="180" w:type="dxa"/>
          </w:tcPr>
          <w:p w14:paraId="4341EA94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2D0FDEA" w14:textId="277F8D15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6,312</w:t>
            </w:r>
          </w:p>
        </w:tc>
        <w:tc>
          <w:tcPr>
            <w:tcW w:w="178" w:type="dxa"/>
          </w:tcPr>
          <w:p w14:paraId="36A9E528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EC8FFA2" w14:textId="12E4B9A9" w:rsidR="001E4597" w:rsidRPr="004A6F9A" w:rsidRDefault="003474B9" w:rsidP="001E459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 w:rsidR="001F57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340</w:t>
            </w:r>
          </w:p>
        </w:tc>
        <w:tc>
          <w:tcPr>
            <w:tcW w:w="180" w:type="dxa"/>
          </w:tcPr>
          <w:p w14:paraId="7003A3FE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6B745AD" w14:textId="76F4B0B2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5,743</w:t>
            </w:r>
          </w:p>
        </w:tc>
      </w:tr>
      <w:tr w:rsidR="001E4597" w:rsidRPr="00F1598F" w14:paraId="0423DE35" w14:textId="77777777" w:rsidTr="000A4D8B">
        <w:trPr>
          <w:cantSplit/>
          <w:trHeight w:val="74"/>
        </w:trPr>
        <w:tc>
          <w:tcPr>
            <w:tcW w:w="3510" w:type="dxa"/>
            <w:hideMark/>
          </w:tcPr>
          <w:p w14:paraId="1AEFB029" w14:textId="5A4601EF" w:rsidR="001E4597" w:rsidRPr="00F1598F" w:rsidRDefault="001E4597" w:rsidP="001E4597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6 - 12 </w:t>
            </w:r>
            <w:proofErr w:type="spellStart"/>
            <w:r w:rsidRPr="003A3A7C">
              <w:rPr>
                <w:rFonts w:asciiTheme="majorBidi" w:hAnsiTheme="majorBidi" w:cstheme="majorBidi"/>
                <w:sz w:val="30"/>
                <w:szCs w:val="30"/>
              </w:rPr>
              <w:t>เดือน</w:t>
            </w:r>
            <w:proofErr w:type="spellEnd"/>
          </w:p>
        </w:tc>
        <w:tc>
          <w:tcPr>
            <w:tcW w:w="1260" w:type="dxa"/>
          </w:tcPr>
          <w:p w14:paraId="7845D601" w14:textId="26B79D4D" w:rsidR="001E4597" w:rsidRPr="00F1598F" w:rsidRDefault="007A445D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4,782</w:t>
            </w:r>
          </w:p>
        </w:tc>
        <w:tc>
          <w:tcPr>
            <w:tcW w:w="180" w:type="dxa"/>
          </w:tcPr>
          <w:p w14:paraId="2A2FDEA6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97D4A91" w14:textId="3101658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7,612</w:t>
            </w:r>
          </w:p>
        </w:tc>
        <w:tc>
          <w:tcPr>
            <w:tcW w:w="178" w:type="dxa"/>
          </w:tcPr>
          <w:p w14:paraId="26A2625C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EA43A6A" w14:textId="40A4337A" w:rsidR="001E4597" w:rsidRPr="00F1598F" w:rsidRDefault="001F573A" w:rsidP="001E459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4,782</w:t>
            </w:r>
          </w:p>
        </w:tc>
        <w:tc>
          <w:tcPr>
            <w:tcW w:w="180" w:type="dxa"/>
          </w:tcPr>
          <w:p w14:paraId="3D61C9ED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B8C65A2" w14:textId="36B81335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2,930</w:t>
            </w:r>
          </w:p>
        </w:tc>
      </w:tr>
      <w:tr w:rsidR="001E4597" w:rsidRPr="00F1598F" w14:paraId="3709CF9A" w14:textId="77777777" w:rsidTr="000A4D8B">
        <w:trPr>
          <w:cantSplit/>
        </w:trPr>
        <w:tc>
          <w:tcPr>
            <w:tcW w:w="3510" w:type="dxa"/>
            <w:hideMark/>
          </w:tcPr>
          <w:p w14:paraId="6F104F86" w14:textId="0413E4F3" w:rsidR="001E4597" w:rsidRPr="00F1598F" w:rsidRDefault="001E4597" w:rsidP="001E4597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3A3A7C">
              <w:rPr>
                <w:rFonts w:asciiTheme="majorBidi" w:hAnsiTheme="majorBidi" w:cstheme="majorBidi"/>
                <w:sz w:val="30"/>
                <w:szCs w:val="30"/>
              </w:rPr>
              <w:t>เดือน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7B154" w14:textId="72696671" w:rsidR="001E4597" w:rsidRPr="00F1598F" w:rsidRDefault="00600973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42,368</w:t>
            </w:r>
          </w:p>
        </w:tc>
        <w:tc>
          <w:tcPr>
            <w:tcW w:w="180" w:type="dxa"/>
          </w:tcPr>
          <w:p w14:paraId="0AEAC1DB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1B95F8" w14:textId="373F758A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74,597</w:t>
            </w:r>
          </w:p>
        </w:tc>
        <w:tc>
          <w:tcPr>
            <w:tcW w:w="178" w:type="dxa"/>
          </w:tcPr>
          <w:p w14:paraId="1C5539C4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95D29F" w14:textId="3157A60F" w:rsidR="001E4597" w:rsidRPr="00F1598F" w:rsidRDefault="00B228E9" w:rsidP="001E459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</w:t>
            </w:r>
            <w:r w:rsidR="00D70EEF"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  <w:tc>
          <w:tcPr>
            <w:tcW w:w="180" w:type="dxa"/>
          </w:tcPr>
          <w:p w14:paraId="6ABDDD00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D42E88" w14:textId="12146B78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52,674</w:t>
            </w:r>
          </w:p>
        </w:tc>
      </w:tr>
      <w:tr w:rsidR="001E4597" w:rsidRPr="00F1598F" w14:paraId="64A9E720" w14:textId="77777777" w:rsidTr="000A4D8B">
        <w:trPr>
          <w:cantSplit/>
        </w:trPr>
        <w:tc>
          <w:tcPr>
            <w:tcW w:w="3510" w:type="dxa"/>
            <w:hideMark/>
          </w:tcPr>
          <w:p w14:paraId="0E6E29A1" w14:textId="0187157F" w:rsidR="001E4597" w:rsidRPr="00F1598F" w:rsidRDefault="001E4597" w:rsidP="001E459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FC16F" w14:textId="21F03D26" w:rsidR="001E4597" w:rsidRPr="00F1598F" w:rsidRDefault="00600973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147,</w:t>
            </w:r>
            <w:r w:rsidR="00AD5D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1949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180" w:type="dxa"/>
          </w:tcPr>
          <w:p w14:paraId="2FEC7ECA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C8DF74" w14:textId="748FD648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163,596</w:t>
            </w:r>
          </w:p>
        </w:tc>
        <w:tc>
          <w:tcPr>
            <w:tcW w:w="178" w:type="dxa"/>
          </w:tcPr>
          <w:p w14:paraId="1B313757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4C20C" w14:textId="267D87A9" w:rsidR="001E4597" w:rsidRPr="00F1598F" w:rsidRDefault="00D70EEF" w:rsidP="001E459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147,136</w:t>
            </w:r>
          </w:p>
        </w:tc>
        <w:tc>
          <w:tcPr>
            <w:tcW w:w="180" w:type="dxa"/>
          </w:tcPr>
          <w:p w14:paraId="7F351E19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3D099D2" w14:textId="20861410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136,427</w:t>
            </w:r>
          </w:p>
        </w:tc>
      </w:tr>
      <w:tr w:rsidR="001E4597" w:rsidRPr="00F1598F" w14:paraId="567AC7CA" w14:textId="77777777" w:rsidTr="000A4D8B">
        <w:trPr>
          <w:cantSplit/>
          <w:trHeight w:val="71"/>
        </w:trPr>
        <w:tc>
          <w:tcPr>
            <w:tcW w:w="3510" w:type="dxa"/>
            <w:vAlign w:val="bottom"/>
            <w:hideMark/>
          </w:tcPr>
          <w:p w14:paraId="7A5007D9" w14:textId="77777777" w:rsidR="001E4597" w:rsidRPr="003A3A7C" w:rsidRDefault="001E4597" w:rsidP="001E45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</w:p>
          <w:p w14:paraId="6514AEA8" w14:textId="6B49FBBA" w:rsidR="001E4597" w:rsidRPr="00F1598F" w:rsidRDefault="001E4597" w:rsidP="001E45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7D62C8" w14:textId="2F47D9F0" w:rsidR="001E4597" w:rsidRPr="0091112F" w:rsidRDefault="001949F9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(26,555)</w:t>
            </w:r>
          </w:p>
        </w:tc>
        <w:tc>
          <w:tcPr>
            <w:tcW w:w="180" w:type="dxa"/>
            <w:vAlign w:val="bottom"/>
          </w:tcPr>
          <w:p w14:paraId="1643873F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A847A4" w14:textId="5B267D7A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(25,499)</w:t>
            </w:r>
          </w:p>
        </w:tc>
        <w:tc>
          <w:tcPr>
            <w:tcW w:w="178" w:type="dxa"/>
            <w:vAlign w:val="bottom"/>
          </w:tcPr>
          <w:p w14:paraId="4DD12A8E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5A6A77" w14:textId="5CC725B6" w:rsidR="001E4597" w:rsidRPr="0091112F" w:rsidRDefault="00D70EEF" w:rsidP="001E459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(25,591)</w:t>
            </w:r>
          </w:p>
        </w:tc>
        <w:tc>
          <w:tcPr>
            <w:tcW w:w="180" w:type="dxa"/>
            <w:vAlign w:val="bottom"/>
          </w:tcPr>
          <w:p w14:paraId="63B3521C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7161F82D" w14:textId="210B7DC5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(23,415)</w:t>
            </w:r>
          </w:p>
        </w:tc>
      </w:tr>
      <w:tr w:rsidR="001E4597" w:rsidRPr="00F1598F" w14:paraId="76E14176" w14:textId="77777777" w:rsidTr="000A4D8B">
        <w:trPr>
          <w:cantSplit/>
        </w:trPr>
        <w:tc>
          <w:tcPr>
            <w:tcW w:w="3510" w:type="dxa"/>
            <w:hideMark/>
          </w:tcPr>
          <w:p w14:paraId="3F4F6A86" w14:textId="159026D5" w:rsidR="001E4597" w:rsidRPr="00F1598F" w:rsidRDefault="001E4597" w:rsidP="001E459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B65DDC" w14:textId="096A97D4" w:rsidR="001E4597" w:rsidRPr="00F1598F" w:rsidRDefault="000A4E95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120,509</w:t>
            </w:r>
          </w:p>
        </w:tc>
        <w:tc>
          <w:tcPr>
            <w:tcW w:w="180" w:type="dxa"/>
          </w:tcPr>
          <w:p w14:paraId="433BB031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3E31786" w14:textId="557BF835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138,097</w:t>
            </w:r>
          </w:p>
        </w:tc>
        <w:tc>
          <w:tcPr>
            <w:tcW w:w="178" w:type="dxa"/>
          </w:tcPr>
          <w:p w14:paraId="1A0A53B6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3A3367" w14:textId="10F0D99C" w:rsidR="001E4597" w:rsidRPr="00F1598F" w:rsidRDefault="00186C31" w:rsidP="001E459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121,545</w:t>
            </w:r>
          </w:p>
        </w:tc>
        <w:tc>
          <w:tcPr>
            <w:tcW w:w="180" w:type="dxa"/>
          </w:tcPr>
          <w:p w14:paraId="68D2B86D" w14:textId="77777777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2" w:space="0" w:color="auto"/>
              <w:bottom w:val="double" w:sz="4" w:space="0" w:color="auto"/>
            </w:tcBorders>
          </w:tcPr>
          <w:p w14:paraId="76FA2EC5" w14:textId="7156CD11" w:rsidR="001E4597" w:rsidRPr="00F1598F" w:rsidRDefault="001E4597" w:rsidP="001E4597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113,012</w:t>
            </w:r>
          </w:p>
        </w:tc>
      </w:tr>
    </w:tbl>
    <w:p w14:paraId="0F94052B" w14:textId="77777777" w:rsidR="006C3079" w:rsidRPr="006C3079" w:rsidRDefault="006C3079" w:rsidP="006C3079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900"/>
        <w:gridCol w:w="180"/>
        <w:gridCol w:w="810"/>
        <w:gridCol w:w="178"/>
        <w:gridCol w:w="902"/>
        <w:gridCol w:w="180"/>
        <w:gridCol w:w="900"/>
      </w:tblGrid>
      <w:tr w:rsidR="00A271EF" w:rsidRPr="008E1326" w14:paraId="49CA5B37" w14:textId="77777777" w:rsidTr="003C29B8">
        <w:trPr>
          <w:cantSplit/>
          <w:tblHeader/>
        </w:trPr>
        <w:tc>
          <w:tcPr>
            <w:tcW w:w="4950" w:type="dxa"/>
            <w:vAlign w:val="bottom"/>
            <w:hideMark/>
          </w:tcPr>
          <w:p w14:paraId="11692C02" w14:textId="77777777" w:rsidR="00A271EF" w:rsidRPr="008E1326" w:rsidRDefault="00A271EF" w:rsidP="003C29B8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bookmarkStart w:id="2" w:name="_Hlk130571046"/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1890" w:type="dxa"/>
            <w:gridSpan w:val="3"/>
            <w:vAlign w:val="bottom"/>
          </w:tcPr>
          <w:p w14:paraId="0AC9F157" w14:textId="77777777" w:rsidR="00A271EF" w:rsidRPr="008E1326" w:rsidRDefault="00A271EF" w:rsidP="003C29B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E1326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003C5B52" w14:textId="77777777" w:rsidR="00A271EF" w:rsidRPr="008E1326" w:rsidRDefault="00A271EF" w:rsidP="003C29B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2687FB8F" w14:textId="77777777" w:rsidR="00A271EF" w:rsidRPr="008E1326" w:rsidRDefault="00A271EF" w:rsidP="003C29B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1BD8" w:rsidRPr="008E1326" w14:paraId="50CD7FA3" w14:textId="77777777" w:rsidTr="003C29B8">
        <w:trPr>
          <w:cantSplit/>
          <w:tblHeader/>
        </w:trPr>
        <w:tc>
          <w:tcPr>
            <w:tcW w:w="4950" w:type="dxa"/>
            <w:vAlign w:val="bottom"/>
          </w:tcPr>
          <w:p w14:paraId="731A3308" w14:textId="327E3A32" w:rsidR="00261BD8" w:rsidRPr="008E1326" w:rsidRDefault="00261BD8" w:rsidP="00261BD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1E459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Pr="00991C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1E45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1E459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900" w:type="dxa"/>
            <w:vAlign w:val="bottom"/>
          </w:tcPr>
          <w:p w14:paraId="4F24A2E1" w14:textId="2337078E" w:rsidR="00261BD8" w:rsidRPr="008E1326" w:rsidRDefault="00261BD8" w:rsidP="005740AA">
            <w:pPr>
              <w:pStyle w:val="acctmergecolhdg"/>
              <w:spacing w:line="240" w:lineRule="auto"/>
              <w:ind w:right="-80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91C6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1E459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4B897E02" w14:textId="77777777" w:rsidR="00261BD8" w:rsidRPr="008E1326" w:rsidRDefault="00261BD8" w:rsidP="00261BD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4B3FE9F" w14:textId="03590AD9" w:rsidR="00261BD8" w:rsidRPr="008E1326" w:rsidRDefault="00261BD8" w:rsidP="005740AA">
            <w:pPr>
              <w:pStyle w:val="acctmergecolhdg"/>
              <w:spacing w:line="240" w:lineRule="auto"/>
              <w:ind w:right="-80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91C6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1E459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383C092E" w14:textId="77777777" w:rsidR="00261BD8" w:rsidRPr="008E1326" w:rsidRDefault="00261BD8" w:rsidP="00261BD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72390772" w14:textId="0351E3B0" w:rsidR="00261BD8" w:rsidRPr="005740AA" w:rsidRDefault="00261BD8" w:rsidP="005740AA">
            <w:pPr>
              <w:pStyle w:val="acctmergecolhdg"/>
              <w:spacing w:line="240" w:lineRule="auto"/>
              <w:ind w:right="-80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  <w:r w:rsidRPr="005740AA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 w:rsidR="001E4597">
              <w:rPr>
                <w:rFonts w:asciiTheme="majorBidi" w:hAnsiTheme="majorBidi" w:cstheme="majorBidi"/>
                <w:b w:val="0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10DF832C" w14:textId="77777777" w:rsidR="00261BD8" w:rsidRPr="008E1326" w:rsidRDefault="00261BD8" w:rsidP="00261BD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9B7F20B" w14:textId="306AA88C" w:rsidR="00261BD8" w:rsidRPr="008E1326" w:rsidRDefault="00261BD8" w:rsidP="005740AA">
            <w:pPr>
              <w:pStyle w:val="acctmergecolhdg"/>
              <w:spacing w:line="240" w:lineRule="auto"/>
              <w:ind w:right="-80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91C6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1E459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261BD8" w:rsidRPr="008E1326" w14:paraId="6800A7C8" w14:textId="77777777" w:rsidTr="00E10EFF">
        <w:trPr>
          <w:cantSplit/>
          <w:trHeight w:val="74"/>
          <w:tblHeader/>
        </w:trPr>
        <w:tc>
          <w:tcPr>
            <w:tcW w:w="4950" w:type="dxa"/>
            <w:vAlign w:val="bottom"/>
            <w:hideMark/>
          </w:tcPr>
          <w:p w14:paraId="76A682C7" w14:textId="77777777" w:rsidR="00261BD8" w:rsidRPr="00E10EFF" w:rsidRDefault="00261BD8" w:rsidP="00261BD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50" w:type="dxa"/>
            <w:gridSpan w:val="7"/>
            <w:vAlign w:val="bottom"/>
            <w:hideMark/>
          </w:tcPr>
          <w:p w14:paraId="6CF40214" w14:textId="77777777" w:rsidR="00261BD8" w:rsidRPr="008E1326" w:rsidRDefault="00261BD8" w:rsidP="00261BD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61BD8" w:rsidRPr="008E1326" w14:paraId="2EA60A2E" w14:textId="77777777" w:rsidTr="003C29B8">
        <w:trPr>
          <w:cantSplit/>
        </w:trPr>
        <w:tc>
          <w:tcPr>
            <w:tcW w:w="4950" w:type="dxa"/>
          </w:tcPr>
          <w:p w14:paraId="7C31A0DC" w14:textId="77777777" w:rsidR="00261BD8" w:rsidRPr="008E1326" w:rsidRDefault="00261BD8" w:rsidP="00261BD8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907"/>
                <w:tab w:val="left" w:pos="190"/>
              </w:tabs>
              <w:spacing w:line="240" w:lineRule="auto"/>
              <w:ind w:left="375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8E1326">
              <w:rPr>
                <w:rFonts w:asciiTheme="majorBidi" w:hAnsiTheme="majorBidi" w:cstheme="majorBidi"/>
                <w:sz w:val="30"/>
                <w:szCs w:val="30"/>
              </w:rPr>
              <w:t>เพิ่มขึ้น</w:t>
            </w:r>
            <w:proofErr w:type="spellEnd"/>
          </w:p>
        </w:tc>
        <w:tc>
          <w:tcPr>
            <w:tcW w:w="900" w:type="dxa"/>
            <w:vAlign w:val="bottom"/>
          </w:tcPr>
          <w:p w14:paraId="16F505C5" w14:textId="0A514261" w:rsidR="00261BD8" w:rsidRPr="008E1326" w:rsidRDefault="00262D7E" w:rsidP="001F68DE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82" w:right="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1,056</w:t>
            </w:r>
          </w:p>
        </w:tc>
        <w:tc>
          <w:tcPr>
            <w:tcW w:w="180" w:type="dxa"/>
          </w:tcPr>
          <w:p w14:paraId="50EB1521" w14:textId="77777777" w:rsidR="00261BD8" w:rsidRPr="008E1326" w:rsidRDefault="00261BD8" w:rsidP="00261BD8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5968687" w14:textId="648F904B" w:rsidR="00261BD8" w:rsidRPr="008E1326" w:rsidRDefault="001E4597" w:rsidP="005740A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5,106</w:t>
            </w:r>
          </w:p>
        </w:tc>
        <w:tc>
          <w:tcPr>
            <w:tcW w:w="178" w:type="dxa"/>
          </w:tcPr>
          <w:p w14:paraId="5AB3C654" w14:textId="77777777" w:rsidR="00261BD8" w:rsidRPr="008E1326" w:rsidRDefault="00261BD8" w:rsidP="00261BD8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3DCC63D3" w14:textId="0695975D" w:rsidR="00261BD8" w:rsidRPr="00E10EFF" w:rsidRDefault="00262D7E" w:rsidP="001F68DE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82" w:right="-7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2,176</w:t>
            </w:r>
          </w:p>
        </w:tc>
        <w:tc>
          <w:tcPr>
            <w:tcW w:w="180" w:type="dxa"/>
          </w:tcPr>
          <w:p w14:paraId="651E714A" w14:textId="77777777" w:rsidR="00261BD8" w:rsidRPr="00E10EFF" w:rsidRDefault="00261BD8" w:rsidP="00261BD8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5BED0357" w14:textId="587A5844" w:rsidR="00261BD8" w:rsidRPr="008E1326" w:rsidRDefault="001E4597" w:rsidP="005740AA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5,741</w:t>
            </w:r>
          </w:p>
        </w:tc>
      </w:tr>
      <w:bookmarkEnd w:id="2"/>
    </w:tbl>
    <w:p w14:paraId="41E9912C" w14:textId="0D1F98FA" w:rsidR="00F32812" w:rsidRDefault="00F328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56900EC5" w14:textId="02F8FF07" w:rsidR="008D6590" w:rsidRPr="00CD75AA" w:rsidRDefault="00B51DED" w:rsidP="001F6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/>
          <w:spacing w:val="-2"/>
          <w:sz w:val="30"/>
          <w:szCs w:val="30"/>
          <w:cs/>
        </w:rPr>
      </w:pPr>
      <w:r w:rsidRPr="00CD75AA">
        <w:rPr>
          <w:rFonts w:asciiTheme="majorBidi" w:hAnsiTheme="majorBidi"/>
          <w:spacing w:val="-2"/>
          <w:sz w:val="30"/>
          <w:szCs w:val="30"/>
          <w:cs/>
        </w:rPr>
        <w:lastRenderedPageBreak/>
        <w:t xml:space="preserve">ในปี </w:t>
      </w:r>
      <w:r w:rsidRPr="00CD75AA">
        <w:rPr>
          <w:rFonts w:asciiTheme="majorBidi" w:hAnsiTheme="majorBidi"/>
          <w:spacing w:val="-2"/>
          <w:sz w:val="30"/>
          <w:szCs w:val="30"/>
        </w:rPr>
        <w:t>256</w:t>
      </w:r>
      <w:r w:rsidR="00687B47" w:rsidRPr="00CD75AA">
        <w:rPr>
          <w:rFonts w:asciiTheme="majorBidi" w:hAnsiTheme="majorBidi"/>
          <w:spacing w:val="-2"/>
          <w:sz w:val="30"/>
          <w:szCs w:val="30"/>
        </w:rPr>
        <w:t>3</w:t>
      </w:r>
      <w:r w:rsidRPr="00CD75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2275E8" w:rsidRPr="00CD75AA">
        <w:rPr>
          <w:rFonts w:asciiTheme="majorBidi" w:hAnsiTheme="majorBidi" w:hint="cs"/>
          <w:spacing w:val="-2"/>
          <w:sz w:val="30"/>
          <w:szCs w:val="30"/>
          <w:cs/>
        </w:rPr>
        <w:t>ลูกค้าของกลุ่มบริษัทซึ่งอยู่ในธุรกิจสายการบินแห่งหนึ่งในประเทศไทยได้เข้าสู่แผนฟื้นฟูธุรกิจภายใต้กระบวนการฟื้นฟูกิจการของศาลล้มละลายกลาง</w:t>
      </w:r>
      <w:r w:rsidR="002275E8" w:rsidRPr="00CD75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2275E8" w:rsidRPr="00CD75AA">
        <w:rPr>
          <w:rFonts w:asciiTheme="majorBidi" w:hAnsiTheme="majorBidi" w:hint="cs"/>
          <w:spacing w:val="-2"/>
          <w:sz w:val="30"/>
          <w:szCs w:val="30"/>
          <w:cs/>
        </w:rPr>
        <w:t>ส่งผลให้ธุรกรรมระหว่างกันรวมถึงการรับชำระเงินต้องหยุดพักชั่วคราว</w:t>
      </w:r>
      <w:r w:rsidR="002275E8" w:rsidRPr="00CD75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2275E8" w:rsidRPr="00CD75AA">
        <w:rPr>
          <w:rFonts w:asciiTheme="majorBidi" w:hAnsiTheme="majorBidi" w:hint="cs"/>
          <w:spacing w:val="-2"/>
          <w:sz w:val="30"/>
          <w:szCs w:val="30"/>
          <w:cs/>
        </w:rPr>
        <w:t>โดย</w:t>
      </w:r>
      <w:r w:rsidR="002275E8" w:rsidRPr="00CD75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2275E8" w:rsidRPr="00CD75AA">
        <w:rPr>
          <w:rFonts w:asciiTheme="majorBidi" w:hAnsiTheme="majorBidi" w:hint="cs"/>
          <w:spacing w:val="-2"/>
          <w:sz w:val="30"/>
          <w:szCs w:val="30"/>
          <w:cs/>
        </w:rPr>
        <w:t>ณ</w:t>
      </w:r>
      <w:r w:rsidR="002275E8" w:rsidRPr="00CD75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2275E8" w:rsidRPr="00CD75AA">
        <w:rPr>
          <w:rFonts w:asciiTheme="majorBidi" w:hAnsiTheme="majorBidi" w:hint="cs"/>
          <w:spacing w:val="-2"/>
          <w:sz w:val="30"/>
          <w:szCs w:val="30"/>
          <w:cs/>
        </w:rPr>
        <w:t>วันที่</w:t>
      </w:r>
      <w:r w:rsidR="002275E8" w:rsidRPr="00CD75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B8749D" w:rsidRPr="00CD75AA">
        <w:rPr>
          <w:rFonts w:asciiTheme="majorBidi" w:hAnsiTheme="majorBidi"/>
          <w:spacing w:val="-2"/>
          <w:sz w:val="30"/>
          <w:szCs w:val="30"/>
        </w:rPr>
        <w:t>3</w:t>
      </w:r>
      <w:r w:rsidR="008C0648" w:rsidRPr="00CD75AA">
        <w:rPr>
          <w:rFonts w:asciiTheme="majorBidi" w:hAnsiTheme="majorBidi"/>
          <w:spacing w:val="-2"/>
          <w:sz w:val="30"/>
          <w:szCs w:val="30"/>
        </w:rPr>
        <w:t xml:space="preserve">1 </w:t>
      </w:r>
      <w:r w:rsidR="008C0648" w:rsidRPr="00CD75AA">
        <w:rPr>
          <w:rFonts w:asciiTheme="majorBidi" w:hAnsiTheme="majorBidi" w:hint="cs"/>
          <w:spacing w:val="-2"/>
          <w:sz w:val="30"/>
          <w:szCs w:val="30"/>
          <w:cs/>
        </w:rPr>
        <w:t>มีนาคม</w:t>
      </w:r>
      <w:r w:rsidR="00261BD8" w:rsidRPr="00CD75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CD75AA">
        <w:rPr>
          <w:rFonts w:asciiTheme="majorBidi" w:hAnsiTheme="majorBidi"/>
          <w:spacing w:val="-2"/>
          <w:sz w:val="30"/>
          <w:szCs w:val="30"/>
        </w:rPr>
        <w:t>256</w:t>
      </w:r>
      <w:r w:rsidR="008C0648" w:rsidRPr="00CD75AA">
        <w:rPr>
          <w:rFonts w:asciiTheme="majorBidi" w:hAnsiTheme="majorBidi"/>
          <w:spacing w:val="-2"/>
          <w:sz w:val="30"/>
          <w:szCs w:val="30"/>
        </w:rPr>
        <w:t>7</w:t>
      </w:r>
      <w:r w:rsidRPr="00CD75AA">
        <w:rPr>
          <w:rFonts w:asciiTheme="majorBidi" w:hAnsiTheme="majorBidi"/>
          <w:spacing w:val="-2"/>
          <w:sz w:val="30"/>
          <w:szCs w:val="30"/>
        </w:rPr>
        <w:t xml:space="preserve"> </w:t>
      </w:r>
      <w:r w:rsidR="002275E8" w:rsidRPr="00CD75AA">
        <w:rPr>
          <w:rFonts w:asciiTheme="majorBidi" w:hAnsiTheme="majorBidi" w:hint="cs"/>
          <w:spacing w:val="-2"/>
          <w:sz w:val="30"/>
          <w:szCs w:val="30"/>
          <w:cs/>
        </w:rPr>
        <w:t>กลุ่มบริษัทมีลูกหนี้การค้าและสินทรัพย์ที่เกิดจากสัญญารวมเป็นจำนวนเงิน</w:t>
      </w:r>
      <w:r w:rsidR="002275E8" w:rsidRPr="00CD75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B8749D" w:rsidRPr="00CD75AA">
        <w:rPr>
          <w:rFonts w:asciiTheme="majorBidi" w:hAnsiTheme="majorBidi"/>
          <w:spacing w:val="-2"/>
          <w:sz w:val="30"/>
          <w:szCs w:val="30"/>
        </w:rPr>
        <w:t>50.7</w:t>
      </w:r>
      <w:r w:rsidR="00ED0977" w:rsidRPr="00CD75AA">
        <w:rPr>
          <w:rFonts w:asciiTheme="majorBidi" w:hAnsiTheme="majorBidi"/>
          <w:spacing w:val="-2"/>
          <w:sz w:val="30"/>
          <w:szCs w:val="30"/>
        </w:rPr>
        <w:t>9</w:t>
      </w:r>
      <w:r w:rsidR="002275E8" w:rsidRPr="00CD75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2275E8" w:rsidRPr="00CD75AA">
        <w:rPr>
          <w:rFonts w:asciiTheme="majorBidi" w:hAnsiTheme="majorBidi" w:hint="cs"/>
          <w:spacing w:val="-2"/>
          <w:sz w:val="30"/>
          <w:szCs w:val="30"/>
          <w:cs/>
        </w:rPr>
        <w:t>ล้านบาท</w:t>
      </w:r>
      <w:r w:rsidR="002275E8" w:rsidRPr="00CD75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2275E8" w:rsidRPr="00CD75AA">
        <w:rPr>
          <w:rFonts w:asciiTheme="majorBidi" w:hAnsiTheme="majorBidi" w:hint="cs"/>
          <w:spacing w:val="-2"/>
          <w:sz w:val="30"/>
          <w:szCs w:val="30"/>
          <w:cs/>
        </w:rPr>
        <w:t xml:space="preserve">โดยเกิดจากงานสั่งทำอุปกรณ์ในการดำเนินธุรกิจ ทั้งนี้ </w:t>
      </w:r>
      <w:r w:rsidR="00D73CD9" w:rsidRPr="00CD75AA">
        <w:rPr>
          <w:rFonts w:asciiTheme="majorBidi" w:hAnsiTheme="majorBidi" w:hint="cs"/>
          <w:spacing w:val="-2"/>
          <w:sz w:val="30"/>
          <w:szCs w:val="30"/>
          <w:cs/>
        </w:rPr>
        <w:t>ในปี</w:t>
      </w:r>
      <w:r w:rsidR="001A66BE" w:rsidRPr="00CD75AA">
        <w:rPr>
          <w:rFonts w:asciiTheme="majorBidi" w:hAnsiTheme="majorBidi"/>
          <w:spacing w:val="-2"/>
          <w:sz w:val="30"/>
          <w:szCs w:val="30"/>
        </w:rPr>
        <w:t xml:space="preserve"> 256</w:t>
      </w:r>
      <w:r w:rsidR="000E1E42" w:rsidRPr="00CD75AA">
        <w:rPr>
          <w:rFonts w:asciiTheme="majorBidi" w:hAnsiTheme="majorBidi"/>
          <w:spacing w:val="-2"/>
          <w:sz w:val="30"/>
          <w:szCs w:val="30"/>
        </w:rPr>
        <w:t>4</w:t>
      </w:r>
      <w:r w:rsidR="00D73CD9" w:rsidRPr="00CD75AA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58632C" w:rsidRPr="00CD75AA">
        <w:rPr>
          <w:rFonts w:asciiTheme="majorBidi" w:hAnsiTheme="majorBidi" w:hint="cs"/>
          <w:spacing w:val="-2"/>
          <w:sz w:val="30"/>
          <w:szCs w:val="30"/>
          <w:cs/>
        </w:rPr>
        <w:t>แผนฟื้นฟูกิจการดังกล่าวได้รับอนุมัติจากศาลล้มละลายกลาง</w:t>
      </w:r>
      <w:r w:rsidR="0058632C" w:rsidRPr="00CD75AA">
        <w:rPr>
          <w:rFonts w:asciiTheme="majorBidi" w:hAnsiTheme="majorBidi"/>
          <w:spacing w:val="-2"/>
          <w:sz w:val="30"/>
          <w:szCs w:val="30"/>
        </w:rPr>
        <w:t xml:space="preserve"> </w:t>
      </w:r>
      <w:r w:rsidR="0058632C" w:rsidRPr="00CD75AA">
        <w:rPr>
          <w:rFonts w:asciiTheme="majorBidi" w:hAnsiTheme="majorBidi" w:hint="cs"/>
          <w:spacing w:val="-2"/>
          <w:sz w:val="30"/>
          <w:szCs w:val="30"/>
          <w:cs/>
        </w:rPr>
        <w:t>ปัจจุบันบริษัทอยู่ในระหว่างการรอรับการชำระเงินตามแผนฟื้นฟูกิจการตามลำดับ</w:t>
      </w:r>
      <w:r w:rsidR="0058632C" w:rsidRPr="00CD75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CF59C7">
        <w:rPr>
          <w:rFonts w:asciiTheme="majorBidi" w:hAnsiTheme="majorBidi"/>
          <w:spacing w:val="-2"/>
          <w:sz w:val="30"/>
          <w:szCs w:val="30"/>
          <w:cs/>
        </w:rPr>
        <w:br/>
      </w:r>
      <w:r w:rsidR="00AB3A8B" w:rsidRPr="00CD75AA">
        <w:rPr>
          <w:rFonts w:asciiTheme="majorBidi" w:hAnsiTheme="majorBidi" w:hint="cs"/>
          <w:spacing w:val="-2"/>
          <w:sz w:val="30"/>
          <w:szCs w:val="30"/>
          <w:cs/>
        </w:rPr>
        <w:t xml:space="preserve">ณ วันที่ </w:t>
      </w:r>
      <w:r w:rsidR="00B8749D" w:rsidRPr="00CD75AA">
        <w:rPr>
          <w:rFonts w:asciiTheme="majorBidi" w:hAnsiTheme="majorBidi"/>
          <w:spacing w:val="-2"/>
          <w:sz w:val="30"/>
          <w:szCs w:val="30"/>
        </w:rPr>
        <w:t>3</w:t>
      </w:r>
      <w:r w:rsidR="00323385" w:rsidRPr="00CD75AA">
        <w:rPr>
          <w:rFonts w:asciiTheme="majorBidi" w:hAnsiTheme="majorBidi"/>
          <w:spacing w:val="-2"/>
          <w:sz w:val="30"/>
          <w:szCs w:val="30"/>
        </w:rPr>
        <w:t>1</w:t>
      </w:r>
      <w:r w:rsidR="00261BD8" w:rsidRPr="00CD75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BA51F6" w:rsidRPr="00CD75AA">
        <w:rPr>
          <w:rFonts w:asciiTheme="majorBidi" w:hAnsiTheme="majorBidi" w:hint="cs"/>
          <w:spacing w:val="-2"/>
          <w:sz w:val="30"/>
          <w:szCs w:val="30"/>
          <w:cs/>
        </w:rPr>
        <w:t>มีนาคม</w:t>
      </w:r>
      <w:r w:rsidR="00261BD8" w:rsidRPr="00CD75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797B41" w:rsidRPr="00CD75AA">
        <w:rPr>
          <w:rFonts w:asciiTheme="majorBidi" w:hAnsiTheme="majorBidi"/>
          <w:spacing w:val="-2"/>
          <w:sz w:val="30"/>
          <w:szCs w:val="30"/>
        </w:rPr>
        <w:t>256</w:t>
      </w:r>
      <w:r w:rsidR="00323385" w:rsidRPr="00CD75AA">
        <w:rPr>
          <w:rFonts w:asciiTheme="majorBidi" w:hAnsiTheme="majorBidi"/>
          <w:spacing w:val="-2"/>
          <w:sz w:val="30"/>
          <w:szCs w:val="30"/>
        </w:rPr>
        <w:t>7</w:t>
      </w:r>
      <w:r w:rsidR="00797B41" w:rsidRPr="00CD75AA">
        <w:rPr>
          <w:rFonts w:asciiTheme="majorBidi" w:hAnsiTheme="majorBidi"/>
          <w:spacing w:val="-2"/>
          <w:sz w:val="30"/>
          <w:szCs w:val="30"/>
        </w:rPr>
        <w:t xml:space="preserve"> </w:t>
      </w:r>
      <w:r w:rsidR="00797B41" w:rsidRPr="00CD75AA">
        <w:rPr>
          <w:rFonts w:asciiTheme="majorBidi" w:hAnsiTheme="majorBidi"/>
          <w:spacing w:val="-2"/>
          <w:sz w:val="30"/>
          <w:szCs w:val="30"/>
          <w:cs/>
        </w:rPr>
        <w:t>และ</w:t>
      </w:r>
      <w:r w:rsidR="0058632C" w:rsidRPr="00CD75AA">
        <w:rPr>
          <w:rFonts w:asciiTheme="majorBidi" w:hAnsiTheme="majorBidi"/>
          <w:spacing w:val="-2"/>
          <w:sz w:val="30"/>
          <w:szCs w:val="30"/>
          <w:cs/>
        </w:rPr>
        <w:t xml:space="preserve">วันที่ </w:t>
      </w:r>
      <w:r w:rsidR="00BE0F99" w:rsidRPr="00CD75AA">
        <w:rPr>
          <w:rFonts w:asciiTheme="majorBidi" w:hAnsiTheme="majorBidi"/>
          <w:spacing w:val="-2"/>
          <w:sz w:val="30"/>
          <w:szCs w:val="30"/>
        </w:rPr>
        <w:t xml:space="preserve">31 </w:t>
      </w:r>
      <w:r w:rsidR="0058632C" w:rsidRPr="00CD75AA">
        <w:rPr>
          <w:rFonts w:asciiTheme="majorBidi" w:hAnsiTheme="majorBidi"/>
          <w:spacing w:val="-2"/>
          <w:sz w:val="30"/>
          <w:szCs w:val="30"/>
          <w:cs/>
        </w:rPr>
        <w:t>ธันวาคม</w:t>
      </w:r>
      <w:r w:rsidR="00BE0F99" w:rsidRPr="00CD75AA">
        <w:rPr>
          <w:rFonts w:asciiTheme="majorBidi" w:hAnsiTheme="majorBidi"/>
          <w:spacing w:val="-2"/>
          <w:sz w:val="30"/>
          <w:szCs w:val="30"/>
        </w:rPr>
        <w:t xml:space="preserve"> 256</w:t>
      </w:r>
      <w:r w:rsidR="000D7C94" w:rsidRPr="00CD75AA">
        <w:rPr>
          <w:rFonts w:asciiTheme="majorBidi" w:hAnsiTheme="majorBidi"/>
          <w:spacing w:val="-2"/>
          <w:sz w:val="30"/>
          <w:szCs w:val="30"/>
        </w:rPr>
        <w:t>6</w:t>
      </w:r>
      <w:r w:rsidR="00AB3A8B" w:rsidRPr="00CD75AA">
        <w:rPr>
          <w:rFonts w:asciiTheme="majorBidi" w:hAnsiTheme="majorBidi"/>
          <w:spacing w:val="-2"/>
          <w:sz w:val="30"/>
          <w:szCs w:val="30"/>
        </w:rPr>
        <w:t xml:space="preserve"> </w:t>
      </w:r>
      <w:r w:rsidR="0058632C" w:rsidRPr="00CD75AA">
        <w:rPr>
          <w:rFonts w:asciiTheme="majorBidi" w:hAnsiTheme="majorBidi"/>
          <w:spacing w:val="-2"/>
          <w:sz w:val="30"/>
          <w:szCs w:val="30"/>
          <w:cs/>
        </w:rPr>
        <w:t>บริษัทได้พิจารณาและบันทึกผลกระทบการด้อยค่าดังกล่า</w:t>
      </w:r>
      <w:r w:rsidR="00CD75AA" w:rsidRPr="00CD75AA">
        <w:rPr>
          <w:rFonts w:asciiTheme="majorBidi" w:hAnsiTheme="majorBidi" w:hint="cs"/>
          <w:spacing w:val="-2"/>
          <w:sz w:val="30"/>
          <w:szCs w:val="30"/>
          <w:cs/>
        </w:rPr>
        <w:t>ว</w:t>
      </w:r>
      <w:r w:rsidR="0058632C" w:rsidRPr="00CD75AA">
        <w:rPr>
          <w:rFonts w:asciiTheme="majorBidi" w:hAnsiTheme="majorBidi"/>
          <w:spacing w:val="-2"/>
          <w:sz w:val="30"/>
          <w:szCs w:val="30"/>
          <w:cs/>
        </w:rPr>
        <w:t>แล</w:t>
      </w:r>
      <w:r w:rsidR="00CD75AA" w:rsidRPr="00CD75AA">
        <w:rPr>
          <w:rFonts w:asciiTheme="majorBidi" w:hAnsiTheme="majorBidi" w:hint="cs"/>
          <w:spacing w:val="-2"/>
          <w:sz w:val="30"/>
          <w:szCs w:val="30"/>
          <w:cs/>
        </w:rPr>
        <w:t>้</w:t>
      </w:r>
      <w:r w:rsidR="0058632C" w:rsidRPr="00CD75AA">
        <w:rPr>
          <w:rFonts w:asciiTheme="majorBidi" w:hAnsiTheme="majorBidi"/>
          <w:spacing w:val="-2"/>
          <w:sz w:val="30"/>
          <w:szCs w:val="30"/>
          <w:cs/>
        </w:rPr>
        <w:t>ว</w:t>
      </w:r>
      <w:r w:rsidR="00261BD8" w:rsidRPr="00CD75A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1131A5" w:rsidRPr="00CD75AA">
        <w:rPr>
          <w:rFonts w:asciiTheme="majorBidi" w:hAnsiTheme="majorBidi"/>
          <w:spacing w:val="-2"/>
          <w:sz w:val="30"/>
          <w:szCs w:val="30"/>
        </w:rPr>
        <w:br/>
      </w:r>
    </w:p>
    <w:p w14:paraId="1EF0026F" w14:textId="146F6419" w:rsidR="002275E8" w:rsidRDefault="00F9308D" w:rsidP="008D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hint="cs"/>
          <w:sz w:val="30"/>
          <w:szCs w:val="30"/>
          <w:cs/>
        </w:rPr>
        <w:t>รายการลูกหนี้การค้าที่เกินกำหนดชำระ</w:t>
      </w:r>
      <w:r w:rsidR="0078525A" w:rsidRPr="00F1598F">
        <w:rPr>
          <w:rFonts w:asciiTheme="majorBidi" w:hAnsiTheme="majorBidi" w:hint="cs"/>
          <w:sz w:val="30"/>
          <w:szCs w:val="30"/>
          <w:cs/>
        </w:rPr>
        <w:t xml:space="preserve">มากกว่า </w:t>
      </w:r>
      <w:r w:rsidR="0078525A" w:rsidRPr="00F1598F">
        <w:rPr>
          <w:rFonts w:asciiTheme="majorBidi" w:hAnsiTheme="majorBidi"/>
          <w:sz w:val="30"/>
          <w:szCs w:val="30"/>
        </w:rPr>
        <w:t xml:space="preserve">12 </w:t>
      </w:r>
      <w:r w:rsidR="0078525A" w:rsidRPr="00F1598F">
        <w:rPr>
          <w:rFonts w:asciiTheme="majorBidi" w:hAnsiTheme="majorBidi" w:hint="cs"/>
          <w:sz w:val="30"/>
          <w:szCs w:val="30"/>
          <w:cs/>
        </w:rPr>
        <w:t>เดือน</w:t>
      </w:r>
      <w:r w:rsidRPr="00F1598F">
        <w:rPr>
          <w:rFonts w:asciiTheme="majorBidi" w:hAnsiTheme="majorBidi" w:hint="cs"/>
          <w:sz w:val="30"/>
          <w:szCs w:val="30"/>
          <w:cs/>
        </w:rPr>
        <w:t>ส่วนใหญ่</w:t>
      </w:r>
      <w:r w:rsidR="00CC14C5" w:rsidRPr="00F1598F">
        <w:rPr>
          <w:rFonts w:asciiTheme="majorBidi" w:hAnsiTheme="majorBidi" w:hint="cs"/>
          <w:sz w:val="30"/>
          <w:szCs w:val="30"/>
          <w:cs/>
        </w:rPr>
        <w:t xml:space="preserve">เป็นรายการกับบริษัท </w:t>
      </w:r>
      <w:r w:rsidR="00CC14C5" w:rsidRPr="00F1598F">
        <w:rPr>
          <w:rFonts w:asciiTheme="majorBidi" w:hAnsiTheme="majorBidi" w:cstheme="majorBidi"/>
          <w:sz w:val="30"/>
          <w:szCs w:val="30"/>
          <w:cs/>
        </w:rPr>
        <w:t>ขอนแก่น ช. ทวี (</w:t>
      </w:r>
      <w:r w:rsidR="00CC14C5" w:rsidRPr="00F1598F">
        <w:rPr>
          <w:rFonts w:asciiTheme="majorBidi" w:hAnsiTheme="majorBidi" w:cstheme="majorBidi"/>
          <w:sz w:val="30"/>
          <w:szCs w:val="30"/>
        </w:rPr>
        <w:t>1993</w:t>
      </w:r>
      <w:r w:rsidR="00CC14C5" w:rsidRPr="00F1598F">
        <w:rPr>
          <w:rFonts w:asciiTheme="majorBidi" w:hAnsiTheme="majorBidi" w:cstheme="majorBidi"/>
          <w:sz w:val="30"/>
          <w:szCs w:val="30"/>
          <w:cs/>
        </w:rPr>
        <w:t>) จำกัด</w:t>
      </w:r>
      <w:r w:rsidR="00616509" w:rsidRPr="00F159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003DB" w:rsidRPr="00F1598F">
        <w:rPr>
          <w:rFonts w:asciiTheme="majorBidi" w:hAnsiTheme="majorBidi" w:cstheme="majorBidi" w:hint="cs"/>
          <w:sz w:val="30"/>
          <w:szCs w:val="30"/>
          <w:cs/>
        </w:rPr>
        <w:t>ซึ่งกลุ่มบริษัทได้ทำบันทึกข้อตกลงการรับชำระหนี้</w:t>
      </w:r>
      <w:r w:rsidR="00A41904" w:rsidRPr="00F1598F">
        <w:rPr>
          <w:rFonts w:asciiTheme="majorBidi" w:hAnsiTheme="majorBidi" w:cstheme="majorBidi" w:hint="cs"/>
          <w:sz w:val="30"/>
          <w:szCs w:val="30"/>
          <w:cs/>
        </w:rPr>
        <w:t xml:space="preserve">ไว้แล้วตั้งแต่วันที่ </w:t>
      </w:r>
      <w:r w:rsidR="00A41904" w:rsidRPr="00F1598F">
        <w:rPr>
          <w:rFonts w:asciiTheme="majorBidi" w:hAnsiTheme="majorBidi" w:cstheme="majorBidi"/>
          <w:sz w:val="30"/>
          <w:szCs w:val="30"/>
        </w:rPr>
        <w:t xml:space="preserve">1 </w:t>
      </w:r>
      <w:r w:rsidR="00A41904" w:rsidRPr="00F1598F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A41904" w:rsidRPr="00F1598F">
        <w:rPr>
          <w:rFonts w:asciiTheme="majorBidi" w:hAnsiTheme="majorBidi" w:cstheme="majorBidi"/>
          <w:sz w:val="30"/>
          <w:szCs w:val="30"/>
        </w:rPr>
        <w:t>256</w:t>
      </w:r>
      <w:r w:rsidR="00687B47">
        <w:rPr>
          <w:rFonts w:asciiTheme="majorBidi" w:hAnsiTheme="majorBidi" w:cstheme="majorBidi"/>
          <w:sz w:val="30"/>
          <w:szCs w:val="30"/>
        </w:rPr>
        <w:t>3</w:t>
      </w:r>
      <w:r w:rsidR="00A91E12" w:rsidRPr="00F159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5580A" w:rsidRPr="00F1598F">
        <w:rPr>
          <w:rFonts w:asciiTheme="majorBidi" w:hAnsiTheme="majorBidi" w:cstheme="majorBidi"/>
          <w:sz w:val="30"/>
          <w:szCs w:val="30"/>
        </w:rPr>
        <w:t>(</w:t>
      </w:r>
      <w:r w:rsidR="00A5580A" w:rsidRPr="00F1598F">
        <w:rPr>
          <w:rFonts w:asciiTheme="majorBidi" w:hAnsiTheme="majorBidi" w:cstheme="majorBidi" w:hint="cs"/>
          <w:sz w:val="30"/>
          <w:szCs w:val="30"/>
          <w:cs/>
        </w:rPr>
        <w:t xml:space="preserve">ดูหมายเหตุ </w:t>
      </w:r>
      <w:r w:rsidR="00B51DED">
        <w:rPr>
          <w:rFonts w:asciiTheme="majorBidi" w:hAnsiTheme="majorBidi" w:cstheme="majorBidi"/>
          <w:sz w:val="30"/>
          <w:szCs w:val="30"/>
        </w:rPr>
        <w:t>2</w:t>
      </w:r>
      <w:r w:rsidR="00A5580A" w:rsidRPr="00F1598F">
        <w:rPr>
          <w:rFonts w:asciiTheme="majorBidi" w:hAnsiTheme="majorBidi" w:cstheme="majorBidi"/>
          <w:sz w:val="30"/>
          <w:szCs w:val="30"/>
        </w:rPr>
        <w:t xml:space="preserve">) </w:t>
      </w:r>
      <w:r w:rsidR="00E6192D" w:rsidRPr="00F1598F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420E91" w:rsidRPr="00F1598F">
        <w:rPr>
          <w:rFonts w:asciiTheme="majorBidi" w:hAnsiTheme="majorBidi" w:cstheme="majorBidi" w:hint="cs"/>
          <w:sz w:val="30"/>
          <w:szCs w:val="30"/>
          <w:cs/>
        </w:rPr>
        <w:t xml:space="preserve"> ณ </w:t>
      </w:r>
      <w:r w:rsidR="001829FB" w:rsidRPr="00F1598F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B8749D">
        <w:rPr>
          <w:rFonts w:asciiTheme="majorBidi" w:hAnsiTheme="majorBidi"/>
          <w:sz w:val="30"/>
          <w:szCs w:val="30"/>
        </w:rPr>
        <w:t>3</w:t>
      </w:r>
      <w:r w:rsidR="007737DC">
        <w:rPr>
          <w:rFonts w:asciiTheme="majorBidi" w:hAnsiTheme="majorBidi"/>
          <w:sz w:val="30"/>
          <w:szCs w:val="30"/>
        </w:rPr>
        <w:t>1</w:t>
      </w:r>
      <w:r w:rsidR="00261BD8" w:rsidRPr="00261BD8">
        <w:rPr>
          <w:rFonts w:asciiTheme="majorBidi" w:hAnsiTheme="majorBidi"/>
          <w:sz w:val="30"/>
          <w:szCs w:val="30"/>
          <w:cs/>
        </w:rPr>
        <w:t xml:space="preserve"> </w:t>
      </w:r>
      <w:r w:rsidR="00BD3D42">
        <w:rPr>
          <w:rFonts w:asciiTheme="majorBidi" w:hAnsiTheme="majorBidi" w:hint="cs"/>
          <w:sz w:val="30"/>
          <w:szCs w:val="30"/>
          <w:cs/>
        </w:rPr>
        <w:t>มีนาคม</w:t>
      </w:r>
      <w:r w:rsidR="00261BD8" w:rsidRPr="00261BD8">
        <w:rPr>
          <w:rFonts w:asciiTheme="majorBidi" w:hAnsiTheme="majorBidi"/>
          <w:sz w:val="30"/>
          <w:szCs w:val="30"/>
          <w:cs/>
        </w:rPr>
        <w:t xml:space="preserve"> </w:t>
      </w:r>
      <w:r w:rsidR="001829FB" w:rsidRPr="00F1598F">
        <w:rPr>
          <w:rFonts w:asciiTheme="majorBidi" w:hAnsiTheme="majorBidi" w:cstheme="majorBidi"/>
          <w:sz w:val="30"/>
          <w:szCs w:val="30"/>
        </w:rPr>
        <w:t>256</w:t>
      </w:r>
      <w:r w:rsidR="007737DC">
        <w:rPr>
          <w:rFonts w:asciiTheme="majorBidi" w:hAnsiTheme="majorBidi" w:cstheme="majorBidi"/>
          <w:sz w:val="30"/>
          <w:szCs w:val="30"/>
        </w:rPr>
        <w:t>7</w:t>
      </w:r>
      <w:r w:rsidR="001829FB"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="0091589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D5299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5299B">
        <w:rPr>
          <w:rFonts w:asciiTheme="majorBidi" w:hAnsiTheme="majorBidi" w:cstheme="majorBidi"/>
          <w:sz w:val="30"/>
          <w:szCs w:val="30"/>
        </w:rPr>
        <w:t xml:space="preserve">31 </w:t>
      </w:r>
      <w:r w:rsidR="00D5299B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D5299B">
        <w:rPr>
          <w:rFonts w:asciiTheme="majorBidi" w:hAnsiTheme="majorBidi" w:cstheme="majorBidi"/>
          <w:sz w:val="30"/>
          <w:szCs w:val="30"/>
        </w:rPr>
        <w:t xml:space="preserve">2566 </w:t>
      </w:r>
      <w:r w:rsidR="00E6192D" w:rsidRPr="00F1598F">
        <w:rPr>
          <w:rFonts w:asciiTheme="majorBidi" w:hAnsiTheme="majorBidi" w:cstheme="majorBidi" w:hint="cs"/>
          <w:sz w:val="30"/>
          <w:szCs w:val="30"/>
          <w:cs/>
        </w:rPr>
        <w:t>กลุ่มบริษัทได้พิจารณา</w:t>
      </w:r>
      <w:r w:rsidR="00033CA8" w:rsidRPr="00F1598F">
        <w:rPr>
          <w:rFonts w:asciiTheme="majorBidi" w:hAnsiTheme="majorBidi" w:cstheme="majorBidi" w:hint="cs"/>
          <w:sz w:val="30"/>
          <w:szCs w:val="30"/>
          <w:cs/>
        </w:rPr>
        <w:t>แล้วว่าลูกหนี้รายนี้ไม่มี</w:t>
      </w:r>
      <w:r w:rsidR="00A06DF8" w:rsidRPr="00F1598F">
        <w:rPr>
          <w:rFonts w:asciiTheme="majorBidi" w:hAnsiTheme="majorBidi" w:cstheme="majorBidi" w:hint="cs"/>
          <w:sz w:val="30"/>
          <w:szCs w:val="30"/>
          <w:cs/>
        </w:rPr>
        <w:t>การเพิ่มขึ้นของความเสี่ยงด้านเครดิตอย่างมีนัยสำคัญ</w:t>
      </w:r>
      <w:r w:rsidR="00A8420B" w:rsidRPr="00F1598F">
        <w:rPr>
          <w:rFonts w:asciiTheme="majorBidi" w:hAnsiTheme="majorBidi" w:cstheme="majorBidi" w:hint="cs"/>
          <w:sz w:val="30"/>
          <w:szCs w:val="30"/>
          <w:cs/>
        </w:rPr>
        <w:t xml:space="preserve"> ดังนั้น</w:t>
      </w:r>
      <w:r w:rsidR="0060081D" w:rsidRPr="00F1598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A8420B" w:rsidRPr="00F1598F">
        <w:rPr>
          <w:rFonts w:asciiTheme="majorBidi" w:hAnsiTheme="majorBidi" w:cstheme="majorBidi" w:hint="cs"/>
          <w:sz w:val="30"/>
          <w:szCs w:val="30"/>
          <w:cs/>
        </w:rPr>
        <w:t>จึงรับรู้ผลขาดทุนด้านเครดิตที่คาดว่าจะเกิดขึ้นด้วยผลขาดทุน</w:t>
      </w:r>
      <w:r w:rsidR="001917C2" w:rsidRPr="00F1598F">
        <w:rPr>
          <w:rFonts w:asciiTheme="majorBidi" w:hAnsiTheme="majorBidi" w:cstheme="majorBidi" w:hint="cs"/>
          <w:sz w:val="30"/>
          <w:szCs w:val="30"/>
          <w:cs/>
        </w:rPr>
        <w:t xml:space="preserve">ด้านเครดิตที่คาดว่าจะเกิดขึ้นในอีก </w:t>
      </w:r>
      <w:r w:rsidR="001917C2" w:rsidRPr="00F1598F">
        <w:rPr>
          <w:rFonts w:asciiTheme="majorBidi" w:hAnsiTheme="majorBidi" w:cstheme="majorBidi"/>
          <w:sz w:val="30"/>
          <w:szCs w:val="30"/>
        </w:rPr>
        <w:t xml:space="preserve">12 </w:t>
      </w:r>
      <w:r w:rsidR="001917C2" w:rsidRPr="00F1598F">
        <w:rPr>
          <w:rFonts w:asciiTheme="majorBidi" w:hAnsiTheme="majorBidi" w:cstheme="majorBidi" w:hint="cs"/>
          <w:sz w:val="30"/>
          <w:szCs w:val="30"/>
          <w:cs/>
        </w:rPr>
        <w:t>เดือนข้างหน้า</w:t>
      </w:r>
    </w:p>
    <w:p w14:paraId="753371FB" w14:textId="77777777" w:rsidR="006C3079" w:rsidRPr="00100517" w:rsidRDefault="006C3079" w:rsidP="006C3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/>
          <w:sz w:val="30"/>
          <w:szCs w:val="30"/>
        </w:rPr>
      </w:pPr>
    </w:p>
    <w:p w14:paraId="06458E80" w14:textId="7B3B5335" w:rsidR="008917EE" w:rsidRPr="00A939EF" w:rsidRDefault="008917EE" w:rsidP="008917EE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A939EF">
        <w:rPr>
          <w:rFonts w:asciiTheme="majorBidi" w:hAnsiTheme="majorBidi" w:cstheme="majorBidi"/>
          <w:sz w:val="30"/>
          <w:szCs w:val="30"/>
          <w:cs/>
          <w:lang w:val="th-TH"/>
        </w:rPr>
        <w:t>เงินลงทุนใน</w:t>
      </w:r>
      <w:r w:rsidR="00AB6C98" w:rsidRPr="00172958">
        <w:rPr>
          <w:rFonts w:asciiTheme="majorBidi" w:hAnsiTheme="majorBidi" w:cstheme="majorBidi"/>
          <w:sz w:val="30"/>
          <w:szCs w:val="30"/>
          <w:cs/>
          <w:lang w:val="th-TH"/>
        </w:rPr>
        <w:t>บริษัทร่วม</w:t>
      </w:r>
      <w:r w:rsidR="00AB6C98">
        <w:rPr>
          <w:rFonts w:asciiTheme="majorBidi" w:hAnsiTheme="majorBidi" w:cstheme="majorBidi" w:hint="cs"/>
          <w:sz w:val="30"/>
          <w:szCs w:val="30"/>
          <w:cs/>
          <w:lang w:val="th-TH"/>
        </w:rPr>
        <w:t>และ</w:t>
      </w:r>
      <w:r w:rsidRPr="00A939EF">
        <w:rPr>
          <w:rFonts w:asciiTheme="majorBidi" w:hAnsiTheme="majorBidi" w:cstheme="majorBidi"/>
          <w:sz w:val="30"/>
          <w:szCs w:val="30"/>
          <w:cs/>
          <w:lang w:val="th-TH"/>
        </w:rPr>
        <w:t>บริษัทย่อย</w:t>
      </w:r>
    </w:p>
    <w:p w14:paraId="3521F0BD" w14:textId="77777777" w:rsidR="00A271EF" w:rsidRPr="001F68DE" w:rsidRDefault="00A271EF" w:rsidP="00A27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z w:val="14"/>
          <w:szCs w:val="14"/>
        </w:rPr>
      </w:pPr>
    </w:p>
    <w:tbl>
      <w:tblPr>
        <w:tblW w:w="921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9"/>
        <w:gridCol w:w="270"/>
        <w:gridCol w:w="1170"/>
        <w:gridCol w:w="270"/>
        <w:gridCol w:w="1071"/>
        <w:gridCol w:w="267"/>
        <w:gridCol w:w="1106"/>
        <w:gridCol w:w="8"/>
      </w:tblGrid>
      <w:tr w:rsidR="00A271EF" w:rsidRPr="008E1326" w14:paraId="2647B17A" w14:textId="77777777" w:rsidTr="003C29B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721D5ED2" w14:textId="77777777" w:rsidR="00A271EF" w:rsidRPr="008E1326" w:rsidRDefault="00A271EF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9" w:type="dxa"/>
            <w:gridSpan w:val="3"/>
            <w:shd w:val="clear" w:color="auto" w:fill="auto"/>
          </w:tcPr>
          <w:p w14:paraId="6BCB8829" w14:textId="77777777" w:rsidR="00A271EF" w:rsidRPr="008E1326" w:rsidRDefault="00A271EF" w:rsidP="003C29B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A33800E" w14:textId="77777777" w:rsidR="00A271EF" w:rsidRPr="008E1326" w:rsidRDefault="00A271EF" w:rsidP="003C29B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4" w:type="dxa"/>
            <w:gridSpan w:val="3"/>
            <w:shd w:val="clear" w:color="auto" w:fill="auto"/>
          </w:tcPr>
          <w:p w14:paraId="24C4A055" w14:textId="77777777" w:rsidR="00A271EF" w:rsidRPr="008E1326" w:rsidRDefault="00A271EF" w:rsidP="003C29B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71EF" w:rsidRPr="008E1326" w14:paraId="080EBA9D" w14:textId="77777777" w:rsidTr="00AE0878">
        <w:tc>
          <w:tcPr>
            <w:tcW w:w="3870" w:type="dxa"/>
            <w:shd w:val="clear" w:color="auto" w:fill="auto"/>
          </w:tcPr>
          <w:p w14:paraId="27704B92" w14:textId="5E9202E4" w:rsidR="00A271EF" w:rsidRPr="008E1326" w:rsidRDefault="00261BD8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261BD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349F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261BD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261BD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E4597" w:rsidRPr="00AE08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1E4597" w:rsidRPr="00AE087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9" w:type="dxa"/>
            <w:shd w:val="clear" w:color="auto" w:fill="auto"/>
          </w:tcPr>
          <w:p w14:paraId="1A0FE700" w14:textId="7B3732C0" w:rsidR="00A271EF" w:rsidRPr="008E1326" w:rsidRDefault="00A271EF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1E459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F1D9EFF" w14:textId="77777777" w:rsidR="00A271EF" w:rsidRPr="008E1326" w:rsidRDefault="00A271EF" w:rsidP="003C29B8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E699F16" w14:textId="7AADE06F" w:rsidR="00A271EF" w:rsidRPr="008E1326" w:rsidRDefault="00A271EF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1E459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508F1FA" w14:textId="77777777" w:rsidR="00A271EF" w:rsidRPr="008E1326" w:rsidRDefault="00A271EF" w:rsidP="003C29B8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71" w:type="dxa"/>
            <w:shd w:val="clear" w:color="auto" w:fill="auto"/>
          </w:tcPr>
          <w:p w14:paraId="1337B547" w14:textId="2A7FB61B" w:rsidR="00A271EF" w:rsidRPr="008E1326" w:rsidRDefault="00A271EF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1E459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7</w:t>
            </w:r>
          </w:p>
        </w:tc>
        <w:tc>
          <w:tcPr>
            <w:tcW w:w="267" w:type="dxa"/>
            <w:shd w:val="clear" w:color="auto" w:fill="auto"/>
          </w:tcPr>
          <w:p w14:paraId="5B3213C6" w14:textId="77777777" w:rsidR="00A271EF" w:rsidRPr="008E1326" w:rsidRDefault="00A271EF" w:rsidP="003C29B8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2B2D6880" w14:textId="629D57FA" w:rsidR="00A271EF" w:rsidRPr="008E1326" w:rsidRDefault="00A271EF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1E459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</w:t>
            </w:r>
          </w:p>
        </w:tc>
      </w:tr>
      <w:tr w:rsidR="00A271EF" w:rsidRPr="008E1326" w14:paraId="207D6A80" w14:textId="77777777" w:rsidTr="003C29B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3819D0C8" w14:textId="77777777" w:rsidR="00A271EF" w:rsidRPr="008E1326" w:rsidRDefault="00A271EF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33" w:type="dxa"/>
            <w:gridSpan w:val="7"/>
            <w:shd w:val="clear" w:color="auto" w:fill="auto"/>
          </w:tcPr>
          <w:p w14:paraId="516B67E4" w14:textId="77777777" w:rsidR="00A271EF" w:rsidRPr="008E1326" w:rsidRDefault="00A271EF" w:rsidP="003C29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F4617" w:rsidRPr="008E1326" w14:paraId="223D63F4" w14:textId="77777777" w:rsidTr="003C29B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066B6DB8" w14:textId="197B3645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333" w:type="dxa"/>
            <w:gridSpan w:val="7"/>
            <w:shd w:val="clear" w:color="auto" w:fill="auto"/>
          </w:tcPr>
          <w:p w14:paraId="625CEEAE" w14:textId="77777777" w:rsidR="00BF4617" w:rsidRPr="008E1326" w:rsidRDefault="00BF4617" w:rsidP="00BF46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B6033" w:rsidRPr="008E1326" w14:paraId="7783FFBA" w14:textId="77777777" w:rsidTr="00AE087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283039D8" w14:textId="356B369C" w:rsidR="000B6033" w:rsidRPr="008E1326" w:rsidRDefault="000B6033" w:rsidP="000B6033">
            <w:pPr>
              <w:ind w:right="-468"/>
              <w:rPr>
                <w:rStyle w:val="Emphasis"/>
                <w:rFonts w:asciiTheme="majorBidi" w:hAnsiTheme="majorBidi" w:cstheme="majorBidi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9" w:type="dxa"/>
            <w:shd w:val="clear" w:color="auto" w:fill="auto"/>
          </w:tcPr>
          <w:p w14:paraId="5D27E1C4" w14:textId="25A4B6E9" w:rsidR="000B6033" w:rsidRPr="008E1326" w:rsidRDefault="00DB5257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330</w:t>
            </w:r>
            <w:r w:rsidR="00FA7286">
              <w:rPr>
                <w:rFonts w:asciiTheme="majorBidi" w:hAnsiTheme="majorBidi" w:cstheme="majorBidi"/>
                <w:sz w:val="30"/>
                <w:szCs w:val="30"/>
              </w:rPr>
              <w:t>,024</w:t>
            </w:r>
          </w:p>
        </w:tc>
        <w:tc>
          <w:tcPr>
            <w:tcW w:w="270" w:type="dxa"/>
            <w:shd w:val="clear" w:color="auto" w:fill="auto"/>
          </w:tcPr>
          <w:p w14:paraId="5E0D1549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F67FBD" w14:textId="654BD009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331,038</w:t>
            </w:r>
          </w:p>
        </w:tc>
        <w:tc>
          <w:tcPr>
            <w:tcW w:w="270" w:type="dxa"/>
            <w:shd w:val="clear" w:color="auto" w:fill="auto"/>
          </w:tcPr>
          <w:p w14:paraId="298F56EB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7B06465E" w14:textId="237688FE" w:rsidR="000B6033" w:rsidRPr="00687B47" w:rsidRDefault="00DB5257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153,641</w:t>
            </w:r>
          </w:p>
        </w:tc>
        <w:tc>
          <w:tcPr>
            <w:tcW w:w="267" w:type="dxa"/>
            <w:shd w:val="clear" w:color="auto" w:fill="auto"/>
          </w:tcPr>
          <w:p w14:paraId="3AC66B8D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6918CD2C" w14:textId="4C0F3C99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153,641</w:t>
            </w:r>
          </w:p>
        </w:tc>
      </w:tr>
      <w:tr w:rsidR="000B6033" w:rsidRPr="008E1326" w14:paraId="20E75C05" w14:textId="77777777" w:rsidTr="00AE087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53A4843F" w14:textId="47B16572" w:rsidR="000B6033" w:rsidRPr="008E1326" w:rsidRDefault="000B6033" w:rsidP="000B6033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ส่วนแบ่งขาดทุนสุทธิ</w:t>
            </w:r>
          </w:p>
        </w:tc>
        <w:tc>
          <w:tcPr>
            <w:tcW w:w="1179" w:type="dxa"/>
            <w:shd w:val="clear" w:color="auto" w:fill="auto"/>
          </w:tcPr>
          <w:p w14:paraId="69723EA6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DA575F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56B505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E6B7509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4B758341" w14:textId="77777777" w:rsidR="000B6033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76393C29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0CC5F226" w14:textId="77777777" w:rsidR="000B6033" w:rsidRPr="00A3079E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0B6033" w:rsidRPr="008E1326" w14:paraId="7F657C4B" w14:textId="77777777" w:rsidTr="00A939EF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54559D37" w14:textId="7B8D94A3" w:rsidR="000B6033" w:rsidRPr="008E1326" w:rsidRDefault="000B6033" w:rsidP="000B6033">
            <w:pPr>
              <w:spacing w:line="240" w:lineRule="auto"/>
              <w:ind w:left="525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737D2E9A" w14:textId="09369A38" w:rsidR="000B6033" w:rsidRPr="008E1326" w:rsidRDefault="00FA7286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(3,578)</w:t>
            </w:r>
          </w:p>
        </w:tc>
        <w:tc>
          <w:tcPr>
            <w:tcW w:w="270" w:type="dxa"/>
            <w:shd w:val="clear" w:color="auto" w:fill="auto"/>
          </w:tcPr>
          <w:p w14:paraId="2471D22B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D9877CA" w14:textId="3F23755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(6,204)</w:t>
            </w:r>
          </w:p>
        </w:tc>
        <w:tc>
          <w:tcPr>
            <w:tcW w:w="270" w:type="dxa"/>
            <w:shd w:val="clear" w:color="auto" w:fill="auto"/>
          </w:tcPr>
          <w:p w14:paraId="1D3854C1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51837D3" w14:textId="15722FE0" w:rsidR="000B6033" w:rsidRDefault="00DB5257" w:rsidP="00DB5257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5D22469C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06FBA7EA" w14:textId="0210A61A" w:rsidR="000B6033" w:rsidRPr="00A3079E" w:rsidRDefault="000B6033" w:rsidP="00DB5257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6033" w:rsidRPr="008E1326" w14:paraId="17F91D0C" w14:textId="77777777" w:rsidTr="00A939EF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3DCDC9E8" w14:textId="0EF70AF2" w:rsidR="000B6033" w:rsidRPr="008E1326" w:rsidRDefault="000B6033" w:rsidP="000B6033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A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A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C7A5E5" w14:textId="1AA44F15" w:rsidR="000B6033" w:rsidRPr="00C90D27" w:rsidRDefault="00FA7286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326,446</w:t>
            </w:r>
          </w:p>
        </w:tc>
        <w:tc>
          <w:tcPr>
            <w:tcW w:w="270" w:type="dxa"/>
            <w:shd w:val="clear" w:color="auto" w:fill="auto"/>
          </w:tcPr>
          <w:p w14:paraId="78340925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4FD12A" w14:textId="557DC5F3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324,834</w:t>
            </w:r>
          </w:p>
        </w:tc>
        <w:tc>
          <w:tcPr>
            <w:tcW w:w="270" w:type="dxa"/>
            <w:shd w:val="clear" w:color="auto" w:fill="auto"/>
          </w:tcPr>
          <w:p w14:paraId="34183ADC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6D47A" w14:textId="543E9BD9" w:rsidR="000B6033" w:rsidRPr="00687B47" w:rsidRDefault="00FA7286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153,641</w:t>
            </w:r>
          </w:p>
        </w:tc>
        <w:tc>
          <w:tcPr>
            <w:tcW w:w="267" w:type="dxa"/>
            <w:shd w:val="clear" w:color="auto" w:fill="auto"/>
          </w:tcPr>
          <w:p w14:paraId="55621BE5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D4F649" w14:textId="2770DF8D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153,641</w:t>
            </w:r>
          </w:p>
        </w:tc>
      </w:tr>
      <w:tr w:rsidR="000B6033" w:rsidRPr="008E1326" w14:paraId="717250B7" w14:textId="77777777" w:rsidTr="0057369B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4ADC169F" w14:textId="710D8882" w:rsidR="000B6033" w:rsidRPr="008E1326" w:rsidRDefault="000B6033" w:rsidP="000B6033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</w:tcPr>
          <w:p w14:paraId="785CB39D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6396C8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29C3D29" w14:textId="12AFBD84" w:rsidR="000B6033" w:rsidRPr="003C2800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330,024</w:t>
            </w:r>
          </w:p>
        </w:tc>
        <w:tc>
          <w:tcPr>
            <w:tcW w:w="270" w:type="dxa"/>
            <w:shd w:val="clear" w:color="auto" w:fill="auto"/>
          </w:tcPr>
          <w:p w14:paraId="1EE34B2D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</w:tcPr>
          <w:p w14:paraId="10C7CBCD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5BE231C4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F9C122F" w14:textId="4E3B6022" w:rsidR="000B6033" w:rsidRPr="00687B47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153,641</w:t>
            </w:r>
          </w:p>
        </w:tc>
      </w:tr>
      <w:tr w:rsidR="000B6033" w:rsidRPr="008E1326" w14:paraId="6A743644" w14:textId="77777777" w:rsidTr="0057369B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498F6CCC" w14:textId="77777777" w:rsidR="000B6033" w:rsidRPr="008E1326" w:rsidRDefault="000B6033" w:rsidP="000B6033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1E4DB2BE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5CED454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AB461ED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51D788B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6A65639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06468780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shd w:val="clear" w:color="auto" w:fill="auto"/>
          </w:tcPr>
          <w:p w14:paraId="5AC8F537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6033" w:rsidRPr="008E1326" w14:paraId="17F0825A" w14:textId="77777777" w:rsidTr="004B7D80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0752AF24" w14:textId="019D682A" w:rsidR="000B6033" w:rsidRPr="008E1326" w:rsidRDefault="000B6033" w:rsidP="000B6033">
            <w:pPr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9" w:type="dxa"/>
            <w:shd w:val="clear" w:color="auto" w:fill="auto"/>
          </w:tcPr>
          <w:p w14:paraId="0A15A2CA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12E763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43B029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C9DDA7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5491175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2F2F7B6A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4B9E6E0B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6033" w:rsidRPr="008E1326" w14:paraId="0F812B97" w14:textId="77777777" w:rsidTr="004B7D80">
        <w:trPr>
          <w:gridAfter w:val="1"/>
          <w:wAfter w:w="8" w:type="dxa"/>
          <w:trHeight w:val="308"/>
        </w:trPr>
        <w:tc>
          <w:tcPr>
            <w:tcW w:w="3870" w:type="dxa"/>
            <w:shd w:val="clear" w:color="auto" w:fill="auto"/>
          </w:tcPr>
          <w:p w14:paraId="00C56ED2" w14:textId="642CB558" w:rsidR="000B6033" w:rsidRPr="008E1326" w:rsidRDefault="000B6033" w:rsidP="000B6033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9" w:type="dxa"/>
            <w:shd w:val="clear" w:color="auto" w:fill="auto"/>
          </w:tcPr>
          <w:p w14:paraId="313923A4" w14:textId="2235E363" w:rsidR="000B6033" w:rsidRPr="00687B47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8190AA4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BA2688" w14:textId="08610E75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76515AF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0BFDB22B" w14:textId="2B9C3390" w:rsidR="000B6033" w:rsidRPr="00687B47" w:rsidRDefault="00FA7286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210,814</w:t>
            </w:r>
          </w:p>
        </w:tc>
        <w:tc>
          <w:tcPr>
            <w:tcW w:w="267" w:type="dxa"/>
            <w:shd w:val="clear" w:color="auto" w:fill="auto"/>
          </w:tcPr>
          <w:p w14:paraId="1EA8DC10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4F0F0D61" w14:textId="1239E504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210,814</w:t>
            </w:r>
          </w:p>
        </w:tc>
      </w:tr>
      <w:tr w:rsidR="000B6033" w:rsidRPr="008E1326" w14:paraId="1F6B40DB" w14:textId="77777777" w:rsidTr="002E269B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6972022A" w14:textId="2F011354" w:rsidR="000B6033" w:rsidRPr="008E1326" w:rsidRDefault="000B6033" w:rsidP="000B6033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A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A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9" w:type="dxa"/>
            <w:shd w:val="clear" w:color="auto" w:fill="auto"/>
          </w:tcPr>
          <w:p w14:paraId="55C9FBF1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D341F7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966C69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C9BD27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6A662C" w14:textId="6E73640F" w:rsidR="000B6033" w:rsidRPr="00885A23" w:rsidRDefault="00FA7286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210,814</w:t>
            </w:r>
          </w:p>
        </w:tc>
        <w:tc>
          <w:tcPr>
            <w:tcW w:w="267" w:type="dxa"/>
            <w:shd w:val="clear" w:color="auto" w:fill="auto"/>
          </w:tcPr>
          <w:p w14:paraId="66DE7A20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001D28" w14:textId="509C479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210,814</w:t>
            </w:r>
          </w:p>
        </w:tc>
      </w:tr>
      <w:tr w:rsidR="000B6033" w:rsidRPr="008E1326" w14:paraId="55AC5A7A" w14:textId="77777777" w:rsidTr="002E269B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70A3C34F" w14:textId="7C854029" w:rsidR="000B6033" w:rsidRPr="008E1326" w:rsidRDefault="000B6033" w:rsidP="000B6033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9" w:type="dxa"/>
            <w:shd w:val="clear" w:color="auto" w:fill="auto"/>
          </w:tcPr>
          <w:p w14:paraId="5588ACB4" w14:textId="1EFB664C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7564ABB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47DE3DD" w14:textId="2D903FC3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9B7FE9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</w:tcPr>
          <w:p w14:paraId="6486D353" w14:textId="11EAE0A1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23661482" w14:textId="77777777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E2D94A6" w14:textId="0999F25C" w:rsidR="000B6033" w:rsidRPr="008E1326" w:rsidRDefault="000B6033" w:rsidP="000B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210,814</w:t>
            </w:r>
          </w:p>
        </w:tc>
      </w:tr>
    </w:tbl>
    <w:p w14:paraId="436BCF7C" w14:textId="0019FB5B" w:rsidR="004427F6" w:rsidRPr="008F7EB4" w:rsidRDefault="00442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02F8151" w14:textId="77777777" w:rsidR="008E2FB8" w:rsidRDefault="008E2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7C4CB1DD" w14:textId="46D70F1E" w:rsidR="00562CEB" w:rsidRDefault="00B7515C" w:rsidP="001B5F96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04607F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78A6DC3E" w14:textId="77777777" w:rsidR="00130EAE" w:rsidRPr="00130EAE" w:rsidRDefault="00130EAE" w:rsidP="00130EAE">
      <w:pPr>
        <w:rPr>
          <w:cs/>
          <w:lang w:val="th-TH"/>
        </w:rPr>
      </w:pPr>
    </w:p>
    <w:tbl>
      <w:tblPr>
        <w:tblW w:w="8908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540"/>
        <w:gridCol w:w="1620"/>
        <w:gridCol w:w="180"/>
        <w:gridCol w:w="1618"/>
      </w:tblGrid>
      <w:tr w:rsidR="002766F7" w:rsidRPr="008460B7" w14:paraId="6B0EE56D" w14:textId="77777777" w:rsidTr="00B10A45">
        <w:trPr>
          <w:cantSplit/>
          <w:tblHeader/>
        </w:trPr>
        <w:tc>
          <w:tcPr>
            <w:tcW w:w="4950" w:type="dxa"/>
            <w:vAlign w:val="bottom"/>
          </w:tcPr>
          <w:p w14:paraId="64A1E486" w14:textId="7EE4F9F8" w:rsidR="002766F7" w:rsidRPr="008460B7" w:rsidRDefault="00261BD8" w:rsidP="00187E0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61BD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0B603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261BD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261BD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F8480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bidi="th-TH"/>
              </w:rPr>
              <w:t>3</w:t>
            </w:r>
            <w:r w:rsidR="000B603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="004B7D8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0B603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 w:rsidRPr="00261BD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2766F7" w:rsidRPr="008460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0B60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540" w:type="dxa"/>
            <w:vAlign w:val="bottom"/>
          </w:tcPr>
          <w:p w14:paraId="31C8CE35" w14:textId="77777777" w:rsidR="002766F7" w:rsidRPr="008460B7" w:rsidRDefault="002766F7" w:rsidP="00187E0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7F9BA5CF" w14:textId="77777777" w:rsidR="002766F7" w:rsidRPr="008460B7" w:rsidRDefault="002766F7" w:rsidP="0018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0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134FF3F" w14:textId="77777777" w:rsidR="002766F7" w:rsidRPr="008460B7" w:rsidRDefault="002766F7" w:rsidP="00187E0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618" w:type="dxa"/>
            <w:vAlign w:val="bottom"/>
          </w:tcPr>
          <w:p w14:paraId="3930CFE8" w14:textId="77777777" w:rsidR="002766F7" w:rsidRPr="008460B7" w:rsidRDefault="002766F7" w:rsidP="00187E0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460B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20A4BDB7" w14:textId="77777777" w:rsidR="002766F7" w:rsidRPr="008460B7" w:rsidRDefault="002766F7" w:rsidP="00187E0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8460B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766F7" w:rsidRPr="008460B7" w14:paraId="3EAD75B8" w14:textId="77777777" w:rsidTr="00B10A45">
        <w:trPr>
          <w:cantSplit/>
        </w:trPr>
        <w:tc>
          <w:tcPr>
            <w:tcW w:w="4950" w:type="dxa"/>
          </w:tcPr>
          <w:p w14:paraId="35847F88" w14:textId="77777777" w:rsidR="002766F7" w:rsidRPr="008460B7" w:rsidRDefault="002766F7" w:rsidP="00187E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371D64D7" w14:textId="77777777" w:rsidR="002766F7" w:rsidRPr="008460B7" w:rsidRDefault="002766F7" w:rsidP="00187E0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418" w:type="dxa"/>
            <w:gridSpan w:val="3"/>
          </w:tcPr>
          <w:p w14:paraId="7DB25D2D" w14:textId="77777777" w:rsidR="002766F7" w:rsidRPr="008460B7" w:rsidRDefault="002766F7" w:rsidP="00187E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460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460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766F7" w:rsidRPr="008460B7" w14:paraId="6C447329" w14:textId="77777777" w:rsidTr="00B10A45">
        <w:trPr>
          <w:cantSplit/>
        </w:trPr>
        <w:tc>
          <w:tcPr>
            <w:tcW w:w="4950" w:type="dxa"/>
          </w:tcPr>
          <w:p w14:paraId="1F89DCC0" w14:textId="77777777" w:rsidR="002766F7" w:rsidRPr="008460B7" w:rsidRDefault="002766F7" w:rsidP="00187E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0B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540" w:type="dxa"/>
          </w:tcPr>
          <w:p w14:paraId="06E6817A" w14:textId="77777777" w:rsidR="002766F7" w:rsidRPr="008460B7" w:rsidRDefault="002766F7" w:rsidP="00187E0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5401E2FC" w14:textId="7AE48809" w:rsidR="002766F7" w:rsidRPr="006B0702" w:rsidRDefault="00B40988" w:rsidP="00B10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5,994</w:t>
            </w:r>
          </w:p>
        </w:tc>
        <w:tc>
          <w:tcPr>
            <w:tcW w:w="180" w:type="dxa"/>
          </w:tcPr>
          <w:p w14:paraId="676DCA31" w14:textId="77777777" w:rsidR="002766F7" w:rsidRPr="008460B7" w:rsidRDefault="002766F7" w:rsidP="00187E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8" w:type="dxa"/>
          </w:tcPr>
          <w:p w14:paraId="79F2A22C" w14:textId="43D6CF86" w:rsidR="002766F7" w:rsidRPr="008460B7" w:rsidRDefault="00B40988" w:rsidP="00B10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5,994</w:t>
            </w:r>
          </w:p>
        </w:tc>
      </w:tr>
      <w:tr w:rsidR="0003030B" w:rsidRPr="008460B7" w14:paraId="538A9E4E" w14:textId="77777777" w:rsidTr="00B10A45">
        <w:trPr>
          <w:cantSplit/>
        </w:trPr>
        <w:tc>
          <w:tcPr>
            <w:tcW w:w="4950" w:type="dxa"/>
          </w:tcPr>
          <w:p w14:paraId="6C8C0066" w14:textId="071A709F" w:rsidR="0003030B" w:rsidRPr="008460B7" w:rsidRDefault="00BC6C9E" w:rsidP="00187E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C9E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สินทรัพย์สิทธิการใช้</w:t>
            </w:r>
            <w:r w:rsidRPr="00BC6C9E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BC6C9E">
              <w:rPr>
                <w:rFonts w:asciiTheme="majorBidi" w:hAnsiTheme="majorBidi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540" w:type="dxa"/>
          </w:tcPr>
          <w:p w14:paraId="51F848F5" w14:textId="77777777" w:rsidR="0003030B" w:rsidRPr="008460B7" w:rsidRDefault="0003030B" w:rsidP="00187E0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3D13BB3E" w14:textId="5573A00D" w:rsidR="0003030B" w:rsidRDefault="00D1127C" w:rsidP="00D1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9030401" w14:textId="77777777" w:rsidR="0003030B" w:rsidRPr="008460B7" w:rsidRDefault="0003030B" w:rsidP="00187E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8" w:type="dxa"/>
          </w:tcPr>
          <w:p w14:paraId="43BD62F8" w14:textId="4FD008D9" w:rsidR="0003030B" w:rsidRDefault="00D1127C" w:rsidP="00D1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383D" w:rsidRPr="008460B7" w14:paraId="1D367E7E" w14:textId="77777777" w:rsidTr="00B10A45">
        <w:trPr>
          <w:cantSplit/>
        </w:trPr>
        <w:tc>
          <w:tcPr>
            <w:tcW w:w="4950" w:type="dxa"/>
          </w:tcPr>
          <w:p w14:paraId="5A272277" w14:textId="25E1B6E0" w:rsidR="001D383D" w:rsidRPr="008460B7" w:rsidRDefault="001D383D" w:rsidP="00187E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เปลี่ยนแปลงสัญญาเช่า</w:t>
            </w:r>
          </w:p>
        </w:tc>
        <w:tc>
          <w:tcPr>
            <w:tcW w:w="540" w:type="dxa"/>
          </w:tcPr>
          <w:p w14:paraId="2A6207DF" w14:textId="77777777" w:rsidR="001D383D" w:rsidRPr="008460B7" w:rsidRDefault="001D383D" w:rsidP="00187E0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0DD4CB49" w14:textId="5F03E3E7" w:rsidR="001D383D" w:rsidRDefault="00D1127C" w:rsidP="00B10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(11,106)</w:t>
            </w:r>
          </w:p>
        </w:tc>
        <w:tc>
          <w:tcPr>
            <w:tcW w:w="180" w:type="dxa"/>
          </w:tcPr>
          <w:p w14:paraId="378757C2" w14:textId="77777777" w:rsidR="001D383D" w:rsidRPr="008460B7" w:rsidRDefault="001D383D" w:rsidP="00187E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8" w:type="dxa"/>
          </w:tcPr>
          <w:p w14:paraId="5E3E75B5" w14:textId="1BB77F2D" w:rsidR="001D383D" w:rsidRDefault="00D1127C" w:rsidP="00B10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(11,106)</w:t>
            </w:r>
          </w:p>
        </w:tc>
      </w:tr>
      <w:tr w:rsidR="00AA1560" w:rsidRPr="008460B7" w14:paraId="60FB1349" w14:textId="77777777" w:rsidTr="00485571">
        <w:trPr>
          <w:cantSplit/>
        </w:trPr>
        <w:tc>
          <w:tcPr>
            <w:tcW w:w="4950" w:type="dxa"/>
          </w:tcPr>
          <w:p w14:paraId="1BE294E0" w14:textId="248EA097" w:rsidR="00AA1560" w:rsidRPr="008460B7" w:rsidRDefault="00AA1560" w:rsidP="00AA15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732">
              <w:rPr>
                <w:rFonts w:asciiTheme="majorBidi" w:hAnsiTheme="majorBidi" w:hint="cs"/>
                <w:sz w:val="30"/>
                <w:szCs w:val="30"/>
                <w:cs/>
              </w:rPr>
              <w:t>จำหน่ายสินทรัพย์</w:t>
            </w:r>
            <w:r w:rsidRPr="00663732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663732">
              <w:rPr>
                <w:rFonts w:asciiTheme="majorBidi" w:hAnsi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540" w:type="dxa"/>
          </w:tcPr>
          <w:p w14:paraId="5E7621F3" w14:textId="77777777" w:rsidR="00AA1560" w:rsidRPr="008460B7" w:rsidRDefault="00AA1560" w:rsidP="00AA156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7501598A" w14:textId="6996B304" w:rsidR="00AA1560" w:rsidRPr="00C724BD" w:rsidRDefault="00D1127C" w:rsidP="00D1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FD50369" w14:textId="77777777" w:rsidR="00AA1560" w:rsidRPr="00C724BD" w:rsidRDefault="00AA1560" w:rsidP="00AA156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8" w:type="dxa"/>
            <w:vAlign w:val="bottom"/>
          </w:tcPr>
          <w:p w14:paraId="39F0ABC9" w14:textId="555EA034" w:rsidR="00AA1560" w:rsidRPr="00C724BD" w:rsidRDefault="00D1127C" w:rsidP="00D1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1B1D7FD" w14:textId="0909AB3C" w:rsidR="006957BE" w:rsidRPr="00923A0C" w:rsidRDefault="00695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4"/>
          <w:szCs w:val="14"/>
        </w:rPr>
      </w:pPr>
    </w:p>
    <w:p w14:paraId="16E44A32" w14:textId="6CDA2F3F" w:rsidR="000573F5" w:rsidRPr="00923A0C" w:rsidRDefault="000573F5" w:rsidP="00A9166C">
      <w:pPr>
        <w:ind w:left="540"/>
        <w:jc w:val="both"/>
        <w:rPr>
          <w:rFonts w:ascii="Calibri" w:hAnsi="Calibri"/>
          <w:sz w:val="28"/>
          <w:szCs w:val="28"/>
        </w:rPr>
      </w:pPr>
      <w:r w:rsidRPr="00F1598F">
        <w:rPr>
          <w:rFonts w:ascii="Angsana New" w:hAnsi="Angsana New" w:hint="cs"/>
          <w:b/>
          <w:bCs/>
          <w:sz w:val="30"/>
          <w:szCs w:val="30"/>
          <w:cs/>
        </w:rPr>
        <w:t>การวัดมูลค่า</w:t>
      </w:r>
      <w:r w:rsidR="00C24C24" w:rsidRPr="00F1598F">
        <w:rPr>
          <w:rFonts w:ascii="Angsana New" w:hAnsi="Angsana New" w:hint="cs"/>
          <w:b/>
          <w:bCs/>
          <w:sz w:val="30"/>
          <w:szCs w:val="30"/>
          <w:cs/>
        </w:rPr>
        <w:t>ด้วยราคาที่ตีใหม่</w:t>
      </w:r>
    </w:p>
    <w:p w14:paraId="4EFF282B" w14:textId="77777777" w:rsidR="000573F5" w:rsidRPr="00923A0C" w:rsidRDefault="000573F5" w:rsidP="00A9166C">
      <w:pPr>
        <w:ind w:left="540"/>
        <w:jc w:val="both"/>
        <w:rPr>
          <w:rFonts w:ascii="Angsana New" w:hAnsi="Angsana New"/>
          <w:i/>
          <w:iCs/>
          <w:sz w:val="16"/>
          <w:szCs w:val="16"/>
        </w:rPr>
      </w:pPr>
    </w:p>
    <w:p w14:paraId="2DB4E8D1" w14:textId="40472A30" w:rsidR="000573F5" w:rsidRPr="00923A0C" w:rsidRDefault="000573F5" w:rsidP="00A9166C">
      <w:pPr>
        <w:ind w:left="540"/>
        <w:jc w:val="both"/>
        <w:rPr>
          <w:rFonts w:ascii="Angsana New" w:hAnsi="Angsana New"/>
          <w:sz w:val="24"/>
          <w:szCs w:val="24"/>
        </w:rPr>
      </w:pPr>
      <w:r w:rsidRPr="00F1598F">
        <w:rPr>
          <w:rFonts w:ascii="Angsana New" w:hAnsi="Angsana New" w:hint="cs"/>
          <w:i/>
          <w:iCs/>
          <w:sz w:val="30"/>
          <w:szCs w:val="30"/>
          <w:cs/>
        </w:rPr>
        <w:t>ลำดับชั้นมูลค่ายุติธรรม</w:t>
      </w:r>
      <w:r w:rsidRPr="00F1598F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05A955D" w14:textId="77777777" w:rsidR="000573F5" w:rsidRPr="00923A0C" w:rsidRDefault="000573F5" w:rsidP="00A9166C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3F8E7972" w14:textId="049FB8F5" w:rsidR="00A24DD9" w:rsidRDefault="000573F5" w:rsidP="004B7D80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 w:hint="cs"/>
          <w:sz w:val="30"/>
          <w:szCs w:val="30"/>
          <w:cs/>
        </w:rPr>
        <w:t>การวัดมูลค่า</w:t>
      </w:r>
      <w:r w:rsidR="009C03DB" w:rsidRPr="00F1598F">
        <w:rPr>
          <w:rFonts w:ascii="Angsana New" w:hAnsi="Angsana New" w:hint="cs"/>
          <w:sz w:val="30"/>
          <w:szCs w:val="30"/>
          <w:cs/>
        </w:rPr>
        <w:t>ด้วยราคาที่ตีใหม่</w:t>
      </w:r>
      <w:r w:rsidRPr="00F1598F">
        <w:rPr>
          <w:rFonts w:ascii="Angsana New" w:hAnsi="Angsana New" w:hint="cs"/>
          <w:sz w:val="30"/>
          <w:szCs w:val="30"/>
          <w:cs/>
        </w:rPr>
        <w:t>ของที่ดิน</w:t>
      </w:r>
      <w:r w:rsidR="00375C2E" w:rsidRPr="00F1598F">
        <w:rPr>
          <w:rFonts w:ascii="Angsana New" w:hAnsi="Angsana New" w:hint="cs"/>
          <w:sz w:val="30"/>
          <w:szCs w:val="30"/>
          <w:cs/>
        </w:rPr>
        <w:t>ใช้</w:t>
      </w:r>
      <w:r w:rsidRPr="00F1598F">
        <w:rPr>
          <w:rFonts w:ascii="Angsana New" w:hAnsi="Angsana New" w:hint="cs"/>
          <w:sz w:val="30"/>
          <w:szCs w:val="30"/>
          <w:cs/>
        </w:rPr>
        <w:t xml:space="preserve">ลำดับชั้นการวัดมูลค่ายุติธรรมอยู่ในระดับที่ </w:t>
      </w:r>
      <w:r w:rsidRPr="00F1598F">
        <w:rPr>
          <w:rFonts w:ascii="Angsana New" w:hAnsi="Angsana New" w:hint="cs"/>
          <w:sz w:val="30"/>
          <w:szCs w:val="30"/>
        </w:rPr>
        <w:t>3</w:t>
      </w:r>
      <w:r w:rsidRPr="00F1598F">
        <w:rPr>
          <w:rFonts w:ascii="Angsana New" w:hAnsi="Angsana New" w:hint="cs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 โดยวิธีการเปรียบเทียบราคาตลาด</w:t>
      </w:r>
    </w:p>
    <w:p w14:paraId="410D77C2" w14:textId="77777777" w:rsidR="00C460A9" w:rsidRPr="00100517" w:rsidRDefault="00C460A9" w:rsidP="004B7D80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7456BBF" w14:textId="6604C242" w:rsidR="0066515A" w:rsidRPr="00C011A8" w:rsidRDefault="00AC61C0" w:rsidP="001B5F96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C011A8">
        <w:rPr>
          <w:rFonts w:asciiTheme="majorBidi" w:hAnsiTheme="majorBidi" w:cstheme="majorBidi" w:hint="cs"/>
          <w:sz w:val="30"/>
          <w:szCs w:val="30"/>
          <w:cs/>
          <w:lang w:val="th-TH"/>
        </w:rPr>
        <w:t>หนี้สินที่มีภาระดอกเบี้ย</w:t>
      </w:r>
    </w:p>
    <w:p w14:paraId="538644AF" w14:textId="77777777" w:rsidR="00930B0C" w:rsidRPr="00923A0C" w:rsidRDefault="00930B0C" w:rsidP="00930B0C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16"/>
          <w:szCs w:val="16"/>
          <w:lang w:val="th-TH"/>
        </w:rPr>
      </w:pPr>
    </w:p>
    <w:tbl>
      <w:tblPr>
        <w:tblW w:w="952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236"/>
        <w:gridCol w:w="1294"/>
        <w:gridCol w:w="236"/>
        <w:gridCol w:w="1094"/>
        <w:gridCol w:w="7"/>
        <w:gridCol w:w="229"/>
        <w:gridCol w:w="7"/>
        <w:gridCol w:w="1217"/>
        <w:gridCol w:w="236"/>
        <w:gridCol w:w="1093"/>
        <w:gridCol w:w="8"/>
      </w:tblGrid>
      <w:tr w:rsidR="00930B0C" w:rsidRPr="006639B9" w14:paraId="556B0D21" w14:textId="77777777" w:rsidTr="000637C4">
        <w:trPr>
          <w:gridAfter w:val="1"/>
          <w:wAfter w:w="8" w:type="dxa"/>
          <w:tblHeader/>
        </w:trPr>
        <w:tc>
          <w:tcPr>
            <w:tcW w:w="3870" w:type="dxa"/>
          </w:tcPr>
          <w:p w14:paraId="6105C504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35640352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24" w:type="dxa"/>
            <w:gridSpan w:val="3"/>
          </w:tcPr>
          <w:p w14:paraId="58E02499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29E8EA2F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53" w:type="dxa"/>
            <w:gridSpan w:val="4"/>
          </w:tcPr>
          <w:p w14:paraId="676CD66D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0B0C" w:rsidRPr="006639B9" w14:paraId="172F8AAD" w14:textId="77777777" w:rsidTr="000637C4">
        <w:trPr>
          <w:tblHeader/>
        </w:trPr>
        <w:tc>
          <w:tcPr>
            <w:tcW w:w="3870" w:type="dxa"/>
          </w:tcPr>
          <w:p w14:paraId="675453EE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2924D1D1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491F82D" w14:textId="3902C1D7" w:rsidR="00930B0C" w:rsidRPr="006639B9" w:rsidRDefault="00C011A8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23F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523FB">
              <w:rPr>
                <w:rFonts w:asciiTheme="majorBidi" w:hAnsi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6EEA8121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shd w:val="clear" w:color="auto" w:fill="auto"/>
          </w:tcPr>
          <w:p w14:paraId="3568C454" w14:textId="6383EC1B" w:rsidR="00930B0C" w:rsidRPr="006639B9" w:rsidRDefault="008917EE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30B0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F408F61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shd w:val="clear" w:color="auto" w:fill="auto"/>
          </w:tcPr>
          <w:p w14:paraId="3AC92CF1" w14:textId="3F2D8DBE" w:rsidR="00930B0C" w:rsidRPr="006639B9" w:rsidRDefault="00C011A8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23F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523FB">
              <w:rPr>
                <w:rFonts w:asciiTheme="majorBidi" w:hAnsi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52CDF5F0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shd w:val="clear" w:color="auto" w:fill="auto"/>
          </w:tcPr>
          <w:p w14:paraId="4260D09A" w14:textId="219176AF" w:rsidR="00930B0C" w:rsidRPr="006639B9" w:rsidRDefault="008917EE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30B0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30B0C" w:rsidRPr="006639B9" w14:paraId="4C9D3597" w14:textId="77777777" w:rsidTr="000637C4">
        <w:trPr>
          <w:tblHeader/>
        </w:trPr>
        <w:tc>
          <w:tcPr>
            <w:tcW w:w="3870" w:type="dxa"/>
          </w:tcPr>
          <w:p w14:paraId="06E39CA9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64FDA18F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12BE48E" w14:textId="35DC6075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011A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3BEC1439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shd w:val="clear" w:color="auto" w:fill="auto"/>
          </w:tcPr>
          <w:p w14:paraId="6AD09344" w14:textId="131B8CB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011A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EAE7942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shd w:val="clear" w:color="auto" w:fill="auto"/>
          </w:tcPr>
          <w:p w14:paraId="666EC5FF" w14:textId="3952EC8E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011A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42AEAC7E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shd w:val="clear" w:color="auto" w:fill="auto"/>
          </w:tcPr>
          <w:p w14:paraId="421C23FB" w14:textId="545080D3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011A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930B0C" w:rsidRPr="006639B9" w14:paraId="5B6043F0" w14:textId="77777777" w:rsidTr="000637C4">
        <w:trPr>
          <w:gridAfter w:val="1"/>
          <w:wAfter w:w="8" w:type="dxa"/>
          <w:tblHeader/>
        </w:trPr>
        <w:tc>
          <w:tcPr>
            <w:tcW w:w="3870" w:type="dxa"/>
          </w:tcPr>
          <w:p w14:paraId="461DC0CA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E79E48A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13" w:type="dxa"/>
            <w:gridSpan w:val="9"/>
          </w:tcPr>
          <w:p w14:paraId="25417633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30B0C" w:rsidRPr="006639B9" w14:paraId="6D430F63" w14:textId="77777777" w:rsidTr="000637C4">
        <w:trPr>
          <w:tblHeader/>
        </w:trPr>
        <w:tc>
          <w:tcPr>
            <w:tcW w:w="3870" w:type="dxa"/>
          </w:tcPr>
          <w:p w14:paraId="171B3DFC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236" w:type="dxa"/>
          </w:tcPr>
          <w:p w14:paraId="0B25A053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D845756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174726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</w:tcPr>
          <w:p w14:paraId="2D114C88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BB1BB13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</w:tcPr>
          <w:p w14:paraId="3C628E30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F58973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</w:tcPr>
          <w:p w14:paraId="05A6DB98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0B0C" w:rsidRPr="006639B9" w14:paraId="22FE72E9" w14:textId="77777777" w:rsidTr="0091112F">
        <w:tc>
          <w:tcPr>
            <w:tcW w:w="3870" w:type="dxa"/>
          </w:tcPr>
          <w:p w14:paraId="40B23982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236" w:type="dxa"/>
          </w:tcPr>
          <w:p w14:paraId="1055037A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8730B3B" w14:textId="01C45FA0" w:rsidR="00930B0C" w:rsidRPr="00E6043A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0829AD7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</w:tcPr>
          <w:p w14:paraId="0D7B2418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</w:tc>
        <w:tc>
          <w:tcPr>
            <w:tcW w:w="236" w:type="dxa"/>
            <w:gridSpan w:val="2"/>
          </w:tcPr>
          <w:p w14:paraId="4824551B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</w:tcPr>
          <w:p w14:paraId="34E1C2FA" w14:textId="77777777" w:rsidR="00930B0C" w:rsidRPr="0091112F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401C650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</w:tcPr>
          <w:p w14:paraId="6321CE91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11A8" w:rsidRPr="006639B9" w14:paraId="26B0D994" w14:textId="77777777">
        <w:tc>
          <w:tcPr>
            <w:tcW w:w="3870" w:type="dxa"/>
          </w:tcPr>
          <w:p w14:paraId="3D61A020" w14:textId="039F7973" w:rsidR="00C011A8" w:rsidRPr="00EE1919" w:rsidRDefault="00C011A8" w:rsidP="00C011A8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EE191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6548CF5A" w14:textId="77777777" w:rsidR="00C011A8" w:rsidRPr="006639B9" w:rsidRDefault="00C011A8" w:rsidP="00C01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547A6D5" w14:textId="11FAEB1E" w:rsidR="00C011A8" w:rsidRPr="00461856" w:rsidRDefault="00FB3BF1" w:rsidP="00C011A8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295,489</w:t>
            </w:r>
          </w:p>
        </w:tc>
        <w:tc>
          <w:tcPr>
            <w:tcW w:w="236" w:type="dxa"/>
          </w:tcPr>
          <w:p w14:paraId="18D80BE1" w14:textId="77777777" w:rsidR="00C011A8" w:rsidRPr="00C011A8" w:rsidRDefault="00C011A8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334C69B1" w14:textId="6CF1F5EE" w:rsidR="00C011A8" w:rsidRPr="00C011A8" w:rsidRDefault="00C011A8" w:rsidP="00C011A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011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298,633</w:t>
            </w:r>
          </w:p>
        </w:tc>
        <w:tc>
          <w:tcPr>
            <w:tcW w:w="236" w:type="dxa"/>
            <w:gridSpan w:val="2"/>
          </w:tcPr>
          <w:p w14:paraId="157F728F" w14:textId="77777777" w:rsidR="00C011A8" w:rsidRPr="00461856" w:rsidRDefault="00C011A8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</w:tcPr>
          <w:p w14:paraId="555AA7D2" w14:textId="6A3EF6B3" w:rsidR="00C011A8" w:rsidRPr="00461856" w:rsidRDefault="00CA4D49" w:rsidP="00C011A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290,502</w:t>
            </w:r>
          </w:p>
        </w:tc>
        <w:tc>
          <w:tcPr>
            <w:tcW w:w="236" w:type="dxa"/>
          </w:tcPr>
          <w:p w14:paraId="11E51542" w14:textId="77777777" w:rsidR="00C011A8" w:rsidRPr="006639B9" w:rsidRDefault="00C011A8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1C6D4305" w14:textId="40D3C8BA" w:rsidR="00C011A8" w:rsidRPr="006639B9" w:rsidRDefault="00C011A8" w:rsidP="00C011A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293,610</w:t>
            </w:r>
          </w:p>
        </w:tc>
      </w:tr>
      <w:tr w:rsidR="00C011A8" w:rsidRPr="006639B9" w14:paraId="76F21788" w14:textId="77777777" w:rsidTr="008E1805">
        <w:tc>
          <w:tcPr>
            <w:tcW w:w="3870" w:type="dxa"/>
          </w:tcPr>
          <w:p w14:paraId="168B0D25" w14:textId="77777777" w:rsidR="00C011A8" w:rsidRPr="006639B9" w:rsidRDefault="00C011A8" w:rsidP="00C011A8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6F83F644" w14:textId="77777777" w:rsidR="00C011A8" w:rsidRPr="006639B9" w:rsidRDefault="00C011A8" w:rsidP="00C01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B86E4" w14:textId="273D5035" w:rsidR="00C011A8" w:rsidRPr="00461856" w:rsidRDefault="00661CDE" w:rsidP="00C011A8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7,330</w:t>
            </w:r>
          </w:p>
        </w:tc>
        <w:tc>
          <w:tcPr>
            <w:tcW w:w="236" w:type="dxa"/>
            <w:shd w:val="clear" w:color="auto" w:fill="auto"/>
          </w:tcPr>
          <w:p w14:paraId="67C299CA" w14:textId="77777777" w:rsidR="00C011A8" w:rsidRPr="00461856" w:rsidRDefault="00C011A8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2C6BB" w14:textId="29DF420B" w:rsidR="00C011A8" w:rsidRPr="00461856" w:rsidRDefault="00C011A8" w:rsidP="00C011A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7,888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CDEC070" w14:textId="77777777" w:rsidR="00C011A8" w:rsidRPr="00461856" w:rsidRDefault="00C011A8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94D9E" w14:textId="0363BE18" w:rsidR="00C011A8" w:rsidRPr="00461856" w:rsidRDefault="00CA4D49" w:rsidP="00C011A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7,330</w:t>
            </w:r>
          </w:p>
        </w:tc>
        <w:tc>
          <w:tcPr>
            <w:tcW w:w="236" w:type="dxa"/>
          </w:tcPr>
          <w:p w14:paraId="4673AACC" w14:textId="77777777" w:rsidR="00C011A8" w:rsidRPr="006639B9" w:rsidRDefault="00C011A8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vAlign w:val="bottom"/>
          </w:tcPr>
          <w:p w14:paraId="5E6C2C73" w14:textId="7A626C70" w:rsidR="00C011A8" w:rsidRPr="00B22171" w:rsidRDefault="00C011A8" w:rsidP="00C011A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7,888</w:t>
            </w:r>
          </w:p>
        </w:tc>
      </w:tr>
      <w:tr w:rsidR="005E0171" w:rsidRPr="006639B9" w14:paraId="0F082353" w14:textId="77777777" w:rsidTr="008E1805">
        <w:tc>
          <w:tcPr>
            <w:tcW w:w="3870" w:type="dxa"/>
          </w:tcPr>
          <w:p w14:paraId="63D8C29B" w14:textId="7ADFBE54" w:rsidR="005E0171" w:rsidRPr="00F00D69" w:rsidRDefault="009A2D0F" w:rsidP="005E0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0D6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0DAE981E" w14:textId="77777777" w:rsidR="005E0171" w:rsidRPr="006639B9" w:rsidRDefault="005E0171" w:rsidP="00C01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E6846" w14:textId="601F995C" w:rsidR="005E0171" w:rsidRPr="002D7095" w:rsidRDefault="00B05680" w:rsidP="00C011A8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D70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302</w:t>
            </w:r>
            <w:r w:rsidR="002D7095" w:rsidRPr="002D70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,819 </w:t>
            </w:r>
          </w:p>
        </w:tc>
        <w:tc>
          <w:tcPr>
            <w:tcW w:w="236" w:type="dxa"/>
            <w:shd w:val="clear" w:color="auto" w:fill="auto"/>
          </w:tcPr>
          <w:p w14:paraId="09C33A2C" w14:textId="77777777" w:rsidR="005E0171" w:rsidRPr="00461856" w:rsidRDefault="005E0171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B5D76" w14:textId="378485D6" w:rsidR="005E0171" w:rsidRPr="002D7095" w:rsidRDefault="002D7095" w:rsidP="00C011A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D70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306,521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05D498A" w14:textId="77777777" w:rsidR="005E0171" w:rsidRPr="00461856" w:rsidRDefault="005E0171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B0C85" w14:textId="6B7DBE48" w:rsidR="005E0171" w:rsidRPr="008E1805" w:rsidRDefault="001E274A" w:rsidP="00C011A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18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297</w:t>
            </w:r>
            <w:r w:rsidR="008E1805" w:rsidRPr="008E18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,832</w:t>
            </w:r>
          </w:p>
        </w:tc>
        <w:tc>
          <w:tcPr>
            <w:tcW w:w="236" w:type="dxa"/>
          </w:tcPr>
          <w:p w14:paraId="6F7C3EE7" w14:textId="77777777" w:rsidR="005E0171" w:rsidRPr="006639B9" w:rsidRDefault="005E0171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</w:tcBorders>
            <w:vAlign w:val="bottom"/>
          </w:tcPr>
          <w:p w14:paraId="0C86160A" w14:textId="78193EC3" w:rsidR="005E0171" w:rsidRPr="008E1805" w:rsidRDefault="008E1805" w:rsidP="00C011A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301</w:t>
            </w:r>
            <w:r w:rsidR="009123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,498</w:t>
            </w:r>
          </w:p>
        </w:tc>
      </w:tr>
      <w:tr w:rsidR="00C011A8" w:rsidRPr="006639B9" w14:paraId="12EC8AAA" w14:textId="77777777" w:rsidTr="0091112F">
        <w:tc>
          <w:tcPr>
            <w:tcW w:w="3870" w:type="dxa"/>
          </w:tcPr>
          <w:p w14:paraId="407DC1DB" w14:textId="77777777" w:rsidR="00C011A8" w:rsidRPr="006639B9" w:rsidRDefault="00C011A8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236" w:type="dxa"/>
          </w:tcPr>
          <w:p w14:paraId="3382B55E" w14:textId="77777777" w:rsidR="00C011A8" w:rsidRPr="006639B9" w:rsidRDefault="00C011A8" w:rsidP="00C01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874A393" w14:textId="77777777" w:rsidR="00C011A8" w:rsidRPr="006639B9" w:rsidRDefault="00C011A8" w:rsidP="00C011A8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DB422BB" w14:textId="77777777" w:rsidR="00C011A8" w:rsidRPr="006639B9" w:rsidRDefault="00C011A8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32A54217" w14:textId="77777777" w:rsidR="00C011A8" w:rsidRPr="006639B9" w:rsidRDefault="00C011A8" w:rsidP="00C011A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8E54466" w14:textId="77777777" w:rsidR="00C011A8" w:rsidRPr="006639B9" w:rsidRDefault="00C011A8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5E7DC0F0" w14:textId="77777777" w:rsidR="00C011A8" w:rsidRPr="00512D4D" w:rsidRDefault="00C011A8" w:rsidP="00C011A8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5FA6C2" w14:textId="77777777" w:rsidR="00C011A8" w:rsidRPr="006639B9" w:rsidRDefault="00C011A8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058D25B7" w14:textId="77777777" w:rsidR="00C011A8" w:rsidRPr="006639B9" w:rsidRDefault="00C011A8" w:rsidP="00C011A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11A8" w:rsidRPr="006639B9" w14:paraId="54856899" w14:textId="77777777" w:rsidTr="0091112F">
        <w:tc>
          <w:tcPr>
            <w:tcW w:w="3870" w:type="dxa"/>
          </w:tcPr>
          <w:p w14:paraId="67A0E1A1" w14:textId="00D1E10A" w:rsidR="00C011A8" w:rsidRPr="006639B9" w:rsidRDefault="00C011A8" w:rsidP="00C011A8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1919">
              <w:rPr>
                <w:rFonts w:asciiTheme="majorBidi" w:hAnsiTheme="majorBidi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21FCD75C" w14:textId="77777777" w:rsidR="00C011A8" w:rsidRPr="006639B9" w:rsidRDefault="00C011A8" w:rsidP="00C01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BDEBBEF" w14:textId="7A42AE8D" w:rsidR="00C011A8" w:rsidRPr="006639B9" w:rsidRDefault="00661CDE" w:rsidP="00C011A8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12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18,000</w:t>
            </w:r>
          </w:p>
        </w:tc>
        <w:tc>
          <w:tcPr>
            <w:tcW w:w="236" w:type="dxa"/>
          </w:tcPr>
          <w:p w14:paraId="2ADCC606" w14:textId="77777777" w:rsidR="00C011A8" w:rsidRPr="006639B9" w:rsidRDefault="00C011A8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2A593F1" w14:textId="06B4CAE9" w:rsidR="00C011A8" w:rsidRPr="006639B9" w:rsidRDefault="00C011A8" w:rsidP="00C011A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24,717</w:t>
            </w:r>
          </w:p>
        </w:tc>
        <w:tc>
          <w:tcPr>
            <w:tcW w:w="236" w:type="dxa"/>
            <w:gridSpan w:val="2"/>
          </w:tcPr>
          <w:p w14:paraId="5529747E" w14:textId="77777777" w:rsidR="00C011A8" w:rsidRPr="006639B9" w:rsidRDefault="00C011A8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3266EE00" w14:textId="2972BA72" w:rsidR="00C011A8" w:rsidRPr="00512D4D" w:rsidRDefault="00CA4D49" w:rsidP="00C011A8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18,000</w:t>
            </w:r>
          </w:p>
        </w:tc>
        <w:tc>
          <w:tcPr>
            <w:tcW w:w="236" w:type="dxa"/>
          </w:tcPr>
          <w:p w14:paraId="31C542E1" w14:textId="77777777" w:rsidR="00C011A8" w:rsidRPr="006639B9" w:rsidRDefault="00C011A8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7A37326" w14:textId="353AB602" w:rsidR="00C011A8" w:rsidRPr="006639B9" w:rsidRDefault="00C011A8" w:rsidP="00C011A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24,717</w:t>
            </w:r>
          </w:p>
        </w:tc>
      </w:tr>
      <w:tr w:rsidR="00C011A8" w:rsidRPr="006639B9" w14:paraId="023202E3" w14:textId="77777777" w:rsidTr="009123BC">
        <w:tc>
          <w:tcPr>
            <w:tcW w:w="3870" w:type="dxa"/>
          </w:tcPr>
          <w:p w14:paraId="5F4B6C80" w14:textId="77777777" w:rsidR="00C011A8" w:rsidRPr="006639B9" w:rsidRDefault="00C011A8" w:rsidP="00C011A8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6B8E5C5A" w14:textId="77777777" w:rsidR="00C011A8" w:rsidRPr="006639B9" w:rsidRDefault="00C011A8" w:rsidP="00C01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4F79D5CA" w14:textId="70167C67" w:rsidR="00C011A8" w:rsidRPr="006639B9" w:rsidRDefault="00661CDE" w:rsidP="00F37C9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00B9235" w14:textId="77777777" w:rsidR="00C011A8" w:rsidRPr="006639B9" w:rsidRDefault="00C011A8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vAlign w:val="bottom"/>
          </w:tcPr>
          <w:p w14:paraId="26F4BD58" w14:textId="01EBDFA9" w:rsidR="00C011A8" w:rsidRPr="00F16606" w:rsidRDefault="00C011A8" w:rsidP="00C011A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87,604</w:t>
            </w:r>
          </w:p>
        </w:tc>
        <w:tc>
          <w:tcPr>
            <w:tcW w:w="236" w:type="dxa"/>
            <w:gridSpan w:val="2"/>
          </w:tcPr>
          <w:p w14:paraId="16109464" w14:textId="77777777" w:rsidR="00C011A8" w:rsidRPr="006639B9" w:rsidRDefault="00C011A8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15197561" w14:textId="3167659B" w:rsidR="00C011A8" w:rsidRPr="00512D4D" w:rsidRDefault="00CA4D49" w:rsidP="00CA4D49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CB8D4CC" w14:textId="77777777" w:rsidR="00C011A8" w:rsidRPr="006639B9" w:rsidRDefault="00C011A8" w:rsidP="00C01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vAlign w:val="bottom"/>
          </w:tcPr>
          <w:p w14:paraId="29C83F52" w14:textId="4E2FB56D" w:rsidR="00C011A8" w:rsidRPr="00F16606" w:rsidRDefault="00C011A8" w:rsidP="00C011A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87,604</w:t>
            </w:r>
          </w:p>
        </w:tc>
      </w:tr>
      <w:tr w:rsidR="00177FC7" w:rsidRPr="006639B9" w14:paraId="4ACD115D" w14:textId="77777777" w:rsidTr="009123BC">
        <w:tc>
          <w:tcPr>
            <w:tcW w:w="3870" w:type="dxa"/>
          </w:tcPr>
          <w:p w14:paraId="74DC895B" w14:textId="67CE1CA2" w:rsidR="00177FC7" w:rsidRPr="006B01DF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0D6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4B8E5ED2" w14:textId="77777777" w:rsidR="00177FC7" w:rsidRPr="006639B9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2FD87462" w14:textId="54DA14B7" w:rsidR="00177FC7" w:rsidRPr="009123BC" w:rsidRDefault="00177FC7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123B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18,000</w:t>
            </w:r>
          </w:p>
        </w:tc>
        <w:tc>
          <w:tcPr>
            <w:tcW w:w="236" w:type="dxa"/>
          </w:tcPr>
          <w:p w14:paraId="1DF5A221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</w:tcBorders>
            <w:vAlign w:val="bottom"/>
          </w:tcPr>
          <w:p w14:paraId="73598D3F" w14:textId="540F28E1" w:rsidR="00177FC7" w:rsidRPr="00530C76" w:rsidRDefault="00177FC7" w:rsidP="00177F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30C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112,321</w:t>
            </w:r>
          </w:p>
        </w:tc>
        <w:tc>
          <w:tcPr>
            <w:tcW w:w="236" w:type="dxa"/>
            <w:gridSpan w:val="2"/>
          </w:tcPr>
          <w:p w14:paraId="4D8CB21B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29999857" w14:textId="73AC8682" w:rsidR="00177FC7" w:rsidRDefault="00177FC7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123B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18,000</w:t>
            </w:r>
          </w:p>
        </w:tc>
        <w:tc>
          <w:tcPr>
            <w:tcW w:w="236" w:type="dxa"/>
          </w:tcPr>
          <w:p w14:paraId="047615FB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</w:tcBorders>
            <w:vAlign w:val="bottom"/>
          </w:tcPr>
          <w:p w14:paraId="4135DF87" w14:textId="7FC6A095" w:rsidR="00177FC7" w:rsidRDefault="00177FC7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0C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112,321</w:t>
            </w:r>
          </w:p>
        </w:tc>
      </w:tr>
      <w:tr w:rsidR="00177FC7" w:rsidRPr="006639B9" w14:paraId="38A77C4C" w14:textId="77777777" w:rsidTr="0091112F">
        <w:tc>
          <w:tcPr>
            <w:tcW w:w="3870" w:type="dxa"/>
          </w:tcPr>
          <w:p w14:paraId="5AC2D120" w14:textId="77777777" w:rsidR="00177FC7" w:rsidRPr="00F00D6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EDDA199" w14:textId="77777777" w:rsidR="00177FC7" w:rsidRPr="006639B9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78D56C8" w14:textId="77777777" w:rsidR="00177FC7" w:rsidRDefault="00177FC7" w:rsidP="00177FC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446F539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513A58E2" w14:textId="77777777" w:rsidR="00177FC7" w:rsidRDefault="00177FC7" w:rsidP="00177F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4670B363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6C9EBC45" w14:textId="77777777" w:rsidR="00177FC7" w:rsidRDefault="00177FC7" w:rsidP="00177FC7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0A9A512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272E5CB6" w14:textId="77777777" w:rsidR="00177FC7" w:rsidRDefault="00177FC7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77FC7" w:rsidRPr="006639B9" w14:paraId="05E463BE" w14:textId="77777777" w:rsidTr="0091112F">
        <w:tc>
          <w:tcPr>
            <w:tcW w:w="3870" w:type="dxa"/>
          </w:tcPr>
          <w:p w14:paraId="1A5319AE" w14:textId="77777777" w:rsidR="00177FC7" w:rsidRPr="00F00D6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10CD70C" w14:textId="77777777" w:rsidR="00177FC7" w:rsidRPr="006639B9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4A288A0" w14:textId="77777777" w:rsidR="00177FC7" w:rsidRDefault="00177FC7" w:rsidP="00177FC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A6054D7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6CA3A4EE" w14:textId="77777777" w:rsidR="00177FC7" w:rsidRDefault="00177FC7" w:rsidP="00177F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5CFB1CB8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2889AC2A" w14:textId="77777777" w:rsidR="00177FC7" w:rsidRDefault="00177FC7" w:rsidP="00177FC7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49EA19F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14AB2CDA" w14:textId="77777777" w:rsidR="00177FC7" w:rsidRDefault="00177FC7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77FC7" w:rsidRPr="006639B9" w14:paraId="7F2ACBE2" w14:textId="77777777" w:rsidTr="0091112F">
        <w:trPr>
          <w:trHeight w:val="720"/>
        </w:trPr>
        <w:tc>
          <w:tcPr>
            <w:tcW w:w="3870" w:type="dxa"/>
          </w:tcPr>
          <w:p w14:paraId="53A566A0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lastRenderedPageBreak/>
              <w:t>เงินกู้ยืมระยะยาวส่วนที่ถึงกำหนดชำระภายในหนึ่งปี</w:t>
            </w:r>
          </w:p>
          <w:p w14:paraId="0B5EEFC2" w14:textId="77777777" w:rsidR="00177FC7" w:rsidRPr="006639B9" w:rsidRDefault="00177FC7" w:rsidP="00177FC7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5420919C" w14:textId="77777777" w:rsidR="00177FC7" w:rsidRPr="006639B9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07EE6FE" w14:textId="1406AB60" w:rsidR="00177FC7" w:rsidRPr="0091112F" w:rsidRDefault="00177FC7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27,814</w:t>
            </w:r>
          </w:p>
        </w:tc>
        <w:tc>
          <w:tcPr>
            <w:tcW w:w="236" w:type="dxa"/>
          </w:tcPr>
          <w:p w14:paraId="1F703F2B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3034247F" w14:textId="21B7D8B5" w:rsidR="00177FC7" w:rsidRPr="006639B9" w:rsidRDefault="00177FC7" w:rsidP="00177F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27,814</w:t>
            </w:r>
          </w:p>
        </w:tc>
        <w:tc>
          <w:tcPr>
            <w:tcW w:w="236" w:type="dxa"/>
            <w:gridSpan w:val="2"/>
          </w:tcPr>
          <w:p w14:paraId="5B68F33D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64485E36" w14:textId="5843799A" w:rsidR="00177FC7" w:rsidRPr="00512D4D" w:rsidRDefault="00177FC7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27,140</w:t>
            </w:r>
          </w:p>
        </w:tc>
        <w:tc>
          <w:tcPr>
            <w:tcW w:w="236" w:type="dxa"/>
          </w:tcPr>
          <w:p w14:paraId="4753271E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5C107A25" w14:textId="73A4C961" w:rsidR="00177FC7" w:rsidRPr="006639B9" w:rsidRDefault="00177FC7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27,140</w:t>
            </w:r>
          </w:p>
        </w:tc>
      </w:tr>
      <w:tr w:rsidR="00177FC7" w:rsidRPr="006639B9" w14:paraId="1DA90098" w14:textId="77777777" w:rsidTr="0095275E">
        <w:tc>
          <w:tcPr>
            <w:tcW w:w="3870" w:type="dxa"/>
          </w:tcPr>
          <w:p w14:paraId="27DC9344" w14:textId="77777777" w:rsidR="00177FC7" w:rsidRPr="006639B9" w:rsidRDefault="00177FC7" w:rsidP="00177FC7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540A5C69" w14:textId="77777777" w:rsidR="00177FC7" w:rsidRPr="006639B9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2C8817A4" w14:textId="3F13294D" w:rsidR="00177FC7" w:rsidRPr="006639B9" w:rsidRDefault="00177FC7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1,477</w:t>
            </w:r>
          </w:p>
        </w:tc>
        <w:tc>
          <w:tcPr>
            <w:tcW w:w="236" w:type="dxa"/>
          </w:tcPr>
          <w:p w14:paraId="7BFFACD7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vAlign w:val="bottom"/>
          </w:tcPr>
          <w:p w14:paraId="1A96B223" w14:textId="41C35929" w:rsidR="00177FC7" w:rsidRPr="006639B9" w:rsidRDefault="00177FC7" w:rsidP="00177F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1,886</w:t>
            </w:r>
          </w:p>
        </w:tc>
        <w:tc>
          <w:tcPr>
            <w:tcW w:w="236" w:type="dxa"/>
            <w:gridSpan w:val="2"/>
          </w:tcPr>
          <w:p w14:paraId="223CB046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0D4332D1" w14:textId="6EC178EE" w:rsidR="00177FC7" w:rsidRPr="00512D4D" w:rsidRDefault="00177FC7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1,477</w:t>
            </w:r>
          </w:p>
        </w:tc>
        <w:tc>
          <w:tcPr>
            <w:tcW w:w="236" w:type="dxa"/>
          </w:tcPr>
          <w:p w14:paraId="6601370B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vAlign w:val="bottom"/>
          </w:tcPr>
          <w:p w14:paraId="57A986E6" w14:textId="73E8517D" w:rsidR="00177FC7" w:rsidRPr="006639B9" w:rsidRDefault="00177FC7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1,886</w:t>
            </w:r>
          </w:p>
        </w:tc>
      </w:tr>
      <w:tr w:rsidR="00177FC7" w:rsidRPr="006639B9" w14:paraId="37D3D96F" w14:textId="77777777" w:rsidTr="0095275E">
        <w:tc>
          <w:tcPr>
            <w:tcW w:w="3870" w:type="dxa"/>
          </w:tcPr>
          <w:p w14:paraId="67CD0DBA" w14:textId="18505836" w:rsidR="00177FC7" w:rsidRPr="00C9617E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0D6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40948B36" w14:textId="77777777" w:rsidR="00177FC7" w:rsidRPr="006639B9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1DAD6D03" w14:textId="67F5B1B8" w:rsidR="00177FC7" w:rsidRPr="0095275E" w:rsidRDefault="0095275E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29,921</w:t>
            </w:r>
          </w:p>
        </w:tc>
        <w:tc>
          <w:tcPr>
            <w:tcW w:w="236" w:type="dxa"/>
          </w:tcPr>
          <w:p w14:paraId="213BD020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</w:tcBorders>
            <w:vAlign w:val="bottom"/>
          </w:tcPr>
          <w:p w14:paraId="0EAC32C5" w14:textId="66E954EE" w:rsidR="00177FC7" w:rsidRPr="007901A8" w:rsidRDefault="00213110" w:rsidP="00177F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901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29,700</w:t>
            </w:r>
          </w:p>
        </w:tc>
        <w:tc>
          <w:tcPr>
            <w:tcW w:w="236" w:type="dxa"/>
            <w:gridSpan w:val="2"/>
          </w:tcPr>
          <w:p w14:paraId="7F246C8E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33657E3F" w14:textId="711782D6" w:rsidR="00177FC7" w:rsidRPr="007901A8" w:rsidRDefault="007901A8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01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28,617</w:t>
            </w:r>
          </w:p>
        </w:tc>
        <w:tc>
          <w:tcPr>
            <w:tcW w:w="236" w:type="dxa"/>
          </w:tcPr>
          <w:p w14:paraId="57A8F7B3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</w:tcBorders>
            <w:vAlign w:val="bottom"/>
          </w:tcPr>
          <w:p w14:paraId="08336C71" w14:textId="32AA9BCE" w:rsidR="00177FC7" w:rsidRPr="007901A8" w:rsidRDefault="00F34F57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29,026</w:t>
            </w:r>
          </w:p>
        </w:tc>
      </w:tr>
      <w:tr w:rsidR="00177FC7" w:rsidRPr="006639B9" w14:paraId="069E274A" w14:textId="77777777" w:rsidTr="0091112F">
        <w:tc>
          <w:tcPr>
            <w:tcW w:w="3870" w:type="dxa"/>
          </w:tcPr>
          <w:p w14:paraId="7788954A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73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36" w:type="dxa"/>
          </w:tcPr>
          <w:p w14:paraId="4DD4426D" w14:textId="77777777" w:rsidR="00177FC7" w:rsidRPr="006639B9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30523E4" w14:textId="2600FAB1" w:rsidR="00177FC7" w:rsidRPr="00693EF7" w:rsidRDefault="00177FC7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15,507</w:t>
            </w:r>
          </w:p>
        </w:tc>
        <w:tc>
          <w:tcPr>
            <w:tcW w:w="236" w:type="dxa"/>
          </w:tcPr>
          <w:p w14:paraId="573EC8EE" w14:textId="77777777" w:rsidR="00177FC7" w:rsidRPr="00693EF7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1EAF29E8" w14:textId="1573DBAA" w:rsidR="00177FC7" w:rsidRPr="003A7908" w:rsidRDefault="00177FC7" w:rsidP="00177F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15,384</w:t>
            </w:r>
          </w:p>
        </w:tc>
        <w:tc>
          <w:tcPr>
            <w:tcW w:w="236" w:type="dxa"/>
            <w:gridSpan w:val="2"/>
          </w:tcPr>
          <w:p w14:paraId="40E75BC8" w14:textId="77777777" w:rsidR="00177FC7" w:rsidRPr="003A7908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06B8F1D5" w14:textId="3FBFB9D9" w:rsidR="00177FC7" w:rsidRPr="00512D4D" w:rsidRDefault="00177FC7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15,507</w:t>
            </w:r>
          </w:p>
        </w:tc>
        <w:tc>
          <w:tcPr>
            <w:tcW w:w="236" w:type="dxa"/>
          </w:tcPr>
          <w:p w14:paraId="00223A9F" w14:textId="77777777" w:rsidR="00177FC7" w:rsidRPr="00693EF7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3C2F88C1" w14:textId="37818E84" w:rsidR="00177FC7" w:rsidRPr="006639B9" w:rsidRDefault="00177FC7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15,384</w:t>
            </w:r>
          </w:p>
        </w:tc>
      </w:tr>
      <w:tr w:rsidR="00177FC7" w:rsidRPr="006639B9" w14:paraId="45E17A83" w14:textId="77777777" w:rsidTr="0091112F">
        <w:trPr>
          <w:trHeight w:val="154"/>
        </w:trPr>
        <w:tc>
          <w:tcPr>
            <w:tcW w:w="3870" w:type="dxa"/>
          </w:tcPr>
          <w:p w14:paraId="4EB13C5B" w14:textId="293B0BA6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ส่วนที่หมุนเวียน</w:t>
            </w: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14:paraId="00654B60" w14:textId="77777777" w:rsidR="00177FC7" w:rsidRPr="006639B9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9094CF5" w14:textId="0B46E9FA" w:rsidR="00177FC7" w:rsidRPr="00693EF7" w:rsidRDefault="00177FC7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20" w:right="-112" w:firstLine="1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C5E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365,617</w:t>
            </w:r>
          </w:p>
        </w:tc>
        <w:tc>
          <w:tcPr>
            <w:tcW w:w="236" w:type="dxa"/>
          </w:tcPr>
          <w:p w14:paraId="04DA3DDB" w14:textId="77777777" w:rsidR="00177FC7" w:rsidRPr="00693EF7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383BD2C" w14:textId="0B949C42" w:rsidR="00177FC7" w:rsidRPr="003A7908" w:rsidRDefault="00177FC7" w:rsidP="00177F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463,926</w:t>
            </w:r>
          </w:p>
        </w:tc>
        <w:tc>
          <w:tcPr>
            <w:tcW w:w="236" w:type="dxa"/>
            <w:gridSpan w:val="2"/>
          </w:tcPr>
          <w:p w14:paraId="2FFD06D2" w14:textId="77777777" w:rsidR="00177FC7" w:rsidRPr="003A7908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18FB64DB" w14:textId="03E623C4" w:rsidR="00177FC7" w:rsidRPr="00693EF7" w:rsidRDefault="00177FC7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359,956</w:t>
            </w:r>
          </w:p>
        </w:tc>
        <w:tc>
          <w:tcPr>
            <w:tcW w:w="236" w:type="dxa"/>
          </w:tcPr>
          <w:p w14:paraId="7F58F2BB" w14:textId="77777777" w:rsidR="00177FC7" w:rsidRPr="00693EF7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64F396" w14:textId="733EF46F" w:rsidR="00177FC7" w:rsidRPr="006639B9" w:rsidRDefault="00177FC7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458,229</w:t>
            </w:r>
          </w:p>
        </w:tc>
      </w:tr>
      <w:tr w:rsidR="00177FC7" w:rsidRPr="006639B9" w14:paraId="7AC0E8B7" w14:textId="77777777" w:rsidTr="0091112F">
        <w:tc>
          <w:tcPr>
            <w:tcW w:w="3870" w:type="dxa"/>
          </w:tcPr>
          <w:p w14:paraId="41AE5EA6" w14:textId="6DE0E815" w:rsidR="00177FC7" w:rsidRPr="00802A93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71CD43" w14:textId="77777777" w:rsidR="00177FC7" w:rsidRPr="00802A93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7DDC5DB3" w14:textId="77777777" w:rsidR="00177FC7" w:rsidRPr="00802A93" w:rsidRDefault="00177FC7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A039E7B" w14:textId="77777777" w:rsidR="00177FC7" w:rsidRPr="00802A93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47E3914D" w14:textId="77777777" w:rsidR="00177FC7" w:rsidRPr="00802A93" w:rsidRDefault="00177FC7" w:rsidP="00177F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004A0ECB" w14:textId="77777777" w:rsidR="00177FC7" w:rsidRPr="00802A93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vAlign w:val="bottom"/>
          </w:tcPr>
          <w:p w14:paraId="342630BA" w14:textId="77777777" w:rsidR="00177FC7" w:rsidRPr="00802A93" w:rsidRDefault="00177FC7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8282524" w14:textId="77777777" w:rsidR="00177FC7" w:rsidRPr="00802A93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725A892" w14:textId="77777777" w:rsidR="00177FC7" w:rsidRPr="00802A93" w:rsidRDefault="00177FC7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77FC7" w:rsidRPr="006639B9" w14:paraId="6558DE9D" w14:textId="77777777" w:rsidTr="0091112F">
        <w:tc>
          <w:tcPr>
            <w:tcW w:w="3870" w:type="dxa"/>
          </w:tcPr>
          <w:p w14:paraId="52488A78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26" w:firstLine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236" w:type="dxa"/>
          </w:tcPr>
          <w:p w14:paraId="43F504D8" w14:textId="77777777" w:rsidR="00177FC7" w:rsidRPr="006639B9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9C7B7D9" w14:textId="77777777" w:rsidR="00177FC7" w:rsidRPr="006639B9" w:rsidRDefault="00177FC7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DE4D074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E1DDD0F" w14:textId="77777777" w:rsidR="00177FC7" w:rsidRPr="006639B9" w:rsidRDefault="00177FC7" w:rsidP="00177F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AB69071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28D032F7" w14:textId="77777777" w:rsidR="00177FC7" w:rsidRPr="006639B9" w:rsidRDefault="00177FC7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5640077E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16C5DD6" w14:textId="77777777" w:rsidR="00177FC7" w:rsidRPr="006639B9" w:rsidRDefault="00177FC7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77FC7" w:rsidRPr="006639B9" w14:paraId="446CD765" w14:textId="77777777" w:rsidTr="0091112F">
        <w:tc>
          <w:tcPr>
            <w:tcW w:w="3870" w:type="dxa"/>
          </w:tcPr>
          <w:p w14:paraId="1D612140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236" w:type="dxa"/>
          </w:tcPr>
          <w:p w14:paraId="32456386" w14:textId="77777777" w:rsidR="00177FC7" w:rsidRPr="006639B9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B07EC44" w14:textId="77777777" w:rsidR="00177FC7" w:rsidRPr="006639B9" w:rsidRDefault="00177FC7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9FFA559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0F772D76" w14:textId="77777777" w:rsidR="00177FC7" w:rsidRPr="006639B9" w:rsidRDefault="00177FC7" w:rsidP="00177F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A17D172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2ECAEA7E" w14:textId="77777777" w:rsidR="00177FC7" w:rsidRPr="006639B9" w:rsidRDefault="00177FC7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3992A2B7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49791022" w14:textId="77777777" w:rsidR="00177FC7" w:rsidRPr="006639B9" w:rsidRDefault="00177FC7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7FC7" w:rsidRPr="006639B9" w14:paraId="5374986A" w14:textId="77777777" w:rsidTr="0091112F">
        <w:tc>
          <w:tcPr>
            <w:tcW w:w="3870" w:type="dxa"/>
          </w:tcPr>
          <w:p w14:paraId="1E901EE0" w14:textId="77777777" w:rsidR="00177FC7" w:rsidRPr="006639B9" w:rsidRDefault="00177FC7" w:rsidP="00177FC7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19FD4168" w14:textId="77777777" w:rsidR="00177FC7" w:rsidRPr="006639B9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3C2F7F1" w14:textId="6453FF89" w:rsidR="00177FC7" w:rsidRPr="006639B9" w:rsidRDefault="00177FC7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199,942</w:t>
            </w:r>
          </w:p>
        </w:tc>
        <w:tc>
          <w:tcPr>
            <w:tcW w:w="236" w:type="dxa"/>
          </w:tcPr>
          <w:p w14:paraId="09AEA522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0C01AEE5" w14:textId="19E43B39" w:rsidR="00177FC7" w:rsidRPr="006639B9" w:rsidRDefault="00177FC7" w:rsidP="00177F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208,563</w:t>
            </w:r>
          </w:p>
        </w:tc>
        <w:tc>
          <w:tcPr>
            <w:tcW w:w="236" w:type="dxa"/>
            <w:gridSpan w:val="2"/>
          </w:tcPr>
          <w:p w14:paraId="379F3ABE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729D63A9" w14:textId="6A1B3231" w:rsidR="00177FC7" w:rsidRPr="006639B9" w:rsidRDefault="00177FC7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187,776</w:t>
            </w:r>
          </w:p>
        </w:tc>
        <w:tc>
          <w:tcPr>
            <w:tcW w:w="236" w:type="dxa"/>
          </w:tcPr>
          <w:p w14:paraId="1B054607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345C494B" w14:textId="4EA9098A" w:rsidR="00177FC7" w:rsidRPr="006639B9" w:rsidRDefault="00177FC7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196,064</w:t>
            </w:r>
          </w:p>
        </w:tc>
      </w:tr>
      <w:tr w:rsidR="00177FC7" w:rsidRPr="006639B9" w14:paraId="2DDC288F" w14:textId="77777777" w:rsidTr="00F34F57">
        <w:tc>
          <w:tcPr>
            <w:tcW w:w="3870" w:type="dxa"/>
          </w:tcPr>
          <w:p w14:paraId="3B07F000" w14:textId="77777777" w:rsidR="00177FC7" w:rsidRPr="006639B9" w:rsidRDefault="00177FC7" w:rsidP="00177FC7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3A8F1381" w14:textId="77777777" w:rsidR="00177FC7" w:rsidRPr="006639B9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1DEC1E19" w14:textId="0F785093" w:rsidR="00177FC7" w:rsidRPr="00AD09AA" w:rsidRDefault="00177FC7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211,879</w:t>
            </w:r>
          </w:p>
        </w:tc>
        <w:tc>
          <w:tcPr>
            <w:tcW w:w="236" w:type="dxa"/>
          </w:tcPr>
          <w:p w14:paraId="064B5D95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vAlign w:val="bottom"/>
          </w:tcPr>
          <w:p w14:paraId="1451CEF6" w14:textId="746CD6F7" w:rsidR="00177FC7" w:rsidRPr="006639B9" w:rsidRDefault="00177FC7" w:rsidP="00177F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213,079</w:t>
            </w:r>
          </w:p>
        </w:tc>
        <w:tc>
          <w:tcPr>
            <w:tcW w:w="236" w:type="dxa"/>
            <w:gridSpan w:val="2"/>
          </w:tcPr>
          <w:p w14:paraId="217D5ED4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61ABABFA" w14:textId="49394BCF" w:rsidR="00177FC7" w:rsidRPr="006639B9" w:rsidRDefault="00177FC7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211,879</w:t>
            </w:r>
          </w:p>
        </w:tc>
        <w:tc>
          <w:tcPr>
            <w:tcW w:w="236" w:type="dxa"/>
          </w:tcPr>
          <w:p w14:paraId="11F1822B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vAlign w:val="bottom"/>
          </w:tcPr>
          <w:p w14:paraId="791B781F" w14:textId="387BFEF6" w:rsidR="00177FC7" w:rsidRPr="006639B9" w:rsidRDefault="00177FC7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213,079</w:t>
            </w:r>
          </w:p>
        </w:tc>
      </w:tr>
      <w:tr w:rsidR="00177FC7" w:rsidRPr="006639B9" w14:paraId="45171896" w14:textId="77777777" w:rsidTr="00F34F57">
        <w:tc>
          <w:tcPr>
            <w:tcW w:w="3870" w:type="dxa"/>
          </w:tcPr>
          <w:p w14:paraId="215DFF5B" w14:textId="1C9BB6A6" w:rsidR="00177FC7" w:rsidRPr="009C5FCF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2E1A0380" w14:textId="77777777" w:rsidR="00177FC7" w:rsidRPr="006639B9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37051D3E" w14:textId="5803F587" w:rsidR="00177FC7" w:rsidRPr="00A55298" w:rsidRDefault="00845D59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52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411</w:t>
            </w:r>
            <w:r w:rsidR="00A55298" w:rsidRPr="00A552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,821</w:t>
            </w:r>
          </w:p>
        </w:tc>
        <w:tc>
          <w:tcPr>
            <w:tcW w:w="236" w:type="dxa"/>
          </w:tcPr>
          <w:p w14:paraId="5A3FA1E6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</w:tcBorders>
            <w:vAlign w:val="bottom"/>
          </w:tcPr>
          <w:p w14:paraId="5632CE3E" w14:textId="05B2C0BD" w:rsidR="00177FC7" w:rsidRPr="00D53B17" w:rsidRDefault="00D53B17" w:rsidP="00177F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53B1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421,642</w:t>
            </w:r>
          </w:p>
        </w:tc>
        <w:tc>
          <w:tcPr>
            <w:tcW w:w="236" w:type="dxa"/>
            <w:gridSpan w:val="2"/>
          </w:tcPr>
          <w:p w14:paraId="761F0A9E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1FE75765" w14:textId="7D207605" w:rsidR="00177FC7" w:rsidRPr="00D02496" w:rsidRDefault="00D02496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0249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399,655</w:t>
            </w:r>
          </w:p>
        </w:tc>
        <w:tc>
          <w:tcPr>
            <w:tcW w:w="236" w:type="dxa"/>
          </w:tcPr>
          <w:p w14:paraId="09108B3F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</w:tcBorders>
            <w:vAlign w:val="bottom"/>
          </w:tcPr>
          <w:p w14:paraId="5ABAA349" w14:textId="6AD034EA" w:rsidR="00177FC7" w:rsidRPr="009F208F" w:rsidRDefault="009F208F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F208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409,143</w:t>
            </w:r>
          </w:p>
        </w:tc>
      </w:tr>
      <w:tr w:rsidR="00177FC7" w:rsidRPr="006639B9" w14:paraId="290DCE6D" w14:textId="77777777" w:rsidTr="0091112F">
        <w:tc>
          <w:tcPr>
            <w:tcW w:w="3870" w:type="dxa"/>
          </w:tcPr>
          <w:p w14:paraId="720CD3FB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36" w:type="dxa"/>
          </w:tcPr>
          <w:p w14:paraId="712D42CF" w14:textId="77777777" w:rsidR="00177FC7" w:rsidRPr="006639B9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068FE80" w14:textId="1A332B5F" w:rsidR="00177FC7" w:rsidRPr="00C91D63" w:rsidRDefault="00177FC7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4C5E96">
              <w:rPr>
                <w:rFonts w:asciiTheme="majorBidi" w:hAnsiTheme="majorBidi" w:cstheme="majorBidi"/>
                <w:sz w:val="28"/>
                <w:szCs w:val="28"/>
              </w:rPr>
              <w:t>62,282</w:t>
            </w:r>
          </w:p>
        </w:tc>
        <w:tc>
          <w:tcPr>
            <w:tcW w:w="236" w:type="dxa"/>
          </w:tcPr>
          <w:p w14:paraId="06F865B8" w14:textId="77777777" w:rsidR="00177FC7" w:rsidRPr="00C91D63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02630902" w14:textId="52ECE5DA" w:rsidR="00177FC7" w:rsidRPr="00C91D63" w:rsidRDefault="00177FC7" w:rsidP="00177F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75,410</w:t>
            </w:r>
          </w:p>
        </w:tc>
        <w:tc>
          <w:tcPr>
            <w:tcW w:w="236" w:type="dxa"/>
            <w:gridSpan w:val="2"/>
          </w:tcPr>
          <w:p w14:paraId="2C5D37F1" w14:textId="77777777" w:rsidR="00177FC7" w:rsidRPr="00C91D63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0F37E475" w14:textId="7604F05F" w:rsidR="00177FC7" w:rsidRPr="00C91D63" w:rsidRDefault="00177FC7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62,282</w:t>
            </w:r>
          </w:p>
        </w:tc>
        <w:tc>
          <w:tcPr>
            <w:tcW w:w="236" w:type="dxa"/>
          </w:tcPr>
          <w:p w14:paraId="6E44270E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479B3A06" w14:textId="43C14555" w:rsidR="00177FC7" w:rsidRPr="006639B9" w:rsidRDefault="00177FC7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75,410</w:t>
            </w:r>
          </w:p>
        </w:tc>
      </w:tr>
      <w:tr w:rsidR="00177FC7" w:rsidRPr="006639B9" w14:paraId="2F9337B0" w14:textId="77777777" w:rsidTr="0091112F">
        <w:tc>
          <w:tcPr>
            <w:tcW w:w="3870" w:type="dxa"/>
          </w:tcPr>
          <w:p w14:paraId="11B4E1B3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36" w:type="dxa"/>
          </w:tcPr>
          <w:p w14:paraId="6343490C" w14:textId="77777777" w:rsidR="00177FC7" w:rsidRPr="006639B9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75633F8" w14:textId="3FF0A391" w:rsidR="00177FC7" w:rsidRPr="00C91D63" w:rsidRDefault="00177FC7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745,251</w:t>
            </w:r>
          </w:p>
        </w:tc>
        <w:tc>
          <w:tcPr>
            <w:tcW w:w="236" w:type="dxa"/>
          </w:tcPr>
          <w:p w14:paraId="31146612" w14:textId="77777777" w:rsidR="00177FC7" w:rsidRPr="00C91D63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69C841F" w14:textId="18356B25" w:rsidR="00177FC7" w:rsidRPr="00C91D63" w:rsidRDefault="00177FC7" w:rsidP="00177FC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745,169</w:t>
            </w:r>
          </w:p>
        </w:tc>
        <w:tc>
          <w:tcPr>
            <w:tcW w:w="236" w:type="dxa"/>
            <w:gridSpan w:val="2"/>
          </w:tcPr>
          <w:p w14:paraId="6D859351" w14:textId="77777777" w:rsidR="00177FC7" w:rsidRPr="00C91D63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38718695" w14:textId="10A65EDA" w:rsidR="00177FC7" w:rsidRPr="00C91D63" w:rsidRDefault="00177FC7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745,251</w:t>
            </w:r>
          </w:p>
        </w:tc>
        <w:tc>
          <w:tcPr>
            <w:tcW w:w="236" w:type="dxa"/>
          </w:tcPr>
          <w:p w14:paraId="7644DB37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4A9ACC0F" w14:textId="1A968FFB" w:rsidR="00177FC7" w:rsidRPr="000C04FB" w:rsidRDefault="00177FC7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04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745,169</w:t>
            </w:r>
          </w:p>
        </w:tc>
      </w:tr>
      <w:tr w:rsidR="00177FC7" w:rsidRPr="006639B9" w14:paraId="0BF48463" w14:textId="77777777" w:rsidTr="0091112F">
        <w:tc>
          <w:tcPr>
            <w:tcW w:w="3870" w:type="dxa"/>
          </w:tcPr>
          <w:p w14:paraId="3DCC256B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236" w:type="dxa"/>
          </w:tcPr>
          <w:p w14:paraId="5BC4427A" w14:textId="77777777" w:rsidR="00177FC7" w:rsidRPr="006639B9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3371C89" w14:textId="50AF5F6E" w:rsidR="00177FC7" w:rsidRPr="001F68DE" w:rsidRDefault="00177FC7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21,599</w:t>
            </w:r>
          </w:p>
        </w:tc>
        <w:tc>
          <w:tcPr>
            <w:tcW w:w="236" w:type="dxa"/>
          </w:tcPr>
          <w:p w14:paraId="444E81EB" w14:textId="77777777" w:rsidR="00177FC7" w:rsidRPr="001F68DE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12DAFF86" w14:textId="6BE37E54" w:rsidR="00177FC7" w:rsidRPr="001F68DE" w:rsidRDefault="00177FC7" w:rsidP="00177F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25,048</w:t>
            </w:r>
          </w:p>
        </w:tc>
        <w:tc>
          <w:tcPr>
            <w:tcW w:w="236" w:type="dxa"/>
            <w:gridSpan w:val="2"/>
          </w:tcPr>
          <w:p w14:paraId="76896169" w14:textId="77777777" w:rsidR="00177FC7" w:rsidRPr="001F68DE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0F6B0005" w14:textId="3618CF4A" w:rsidR="00177FC7" w:rsidRPr="001F68DE" w:rsidRDefault="00177FC7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21,599</w:t>
            </w:r>
          </w:p>
        </w:tc>
        <w:tc>
          <w:tcPr>
            <w:tcW w:w="236" w:type="dxa"/>
          </w:tcPr>
          <w:p w14:paraId="16EC717F" w14:textId="77777777" w:rsidR="00177FC7" w:rsidRPr="001F68DE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07CAD907" w14:textId="2CCE9F4D" w:rsidR="00177FC7" w:rsidRPr="001F68DE" w:rsidRDefault="00177FC7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25,048</w:t>
            </w:r>
          </w:p>
        </w:tc>
      </w:tr>
      <w:tr w:rsidR="00177FC7" w:rsidRPr="006639B9" w14:paraId="730279D4" w14:textId="77777777" w:rsidTr="0091112F">
        <w:tc>
          <w:tcPr>
            <w:tcW w:w="3870" w:type="dxa"/>
          </w:tcPr>
          <w:p w14:paraId="3E878F33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สิทธิในการเลือกแปลงสภาพ</w:t>
            </w:r>
          </w:p>
        </w:tc>
        <w:tc>
          <w:tcPr>
            <w:tcW w:w="236" w:type="dxa"/>
          </w:tcPr>
          <w:p w14:paraId="718D6B12" w14:textId="77777777" w:rsidR="00177FC7" w:rsidRPr="006639B9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9517FAF" w14:textId="34C37660" w:rsidR="00177FC7" w:rsidRPr="006639B9" w:rsidRDefault="00177FC7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8,859</w:t>
            </w:r>
          </w:p>
        </w:tc>
        <w:tc>
          <w:tcPr>
            <w:tcW w:w="236" w:type="dxa"/>
          </w:tcPr>
          <w:p w14:paraId="269C3704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51F75125" w14:textId="66B8A613" w:rsidR="00177FC7" w:rsidRPr="006639B9" w:rsidRDefault="00177FC7" w:rsidP="00177F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9,160</w:t>
            </w:r>
          </w:p>
        </w:tc>
        <w:tc>
          <w:tcPr>
            <w:tcW w:w="236" w:type="dxa"/>
            <w:gridSpan w:val="2"/>
          </w:tcPr>
          <w:p w14:paraId="17F0D73A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0D7D9D4C" w14:textId="605199AC" w:rsidR="00177FC7" w:rsidRPr="006639B9" w:rsidRDefault="00177FC7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8,859</w:t>
            </w:r>
          </w:p>
        </w:tc>
        <w:tc>
          <w:tcPr>
            <w:tcW w:w="236" w:type="dxa"/>
          </w:tcPr>
          <w:p w14:paraId="27081C31" w14:textId="77777777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D2E4463" w14:textId="6A77C0D4" w:rsidR="00177FC7" w:rsidRPr="006639B9" w:rsidRDefault="00177FC7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9,160</w:t>
            </w:r>
          </w:p>
        </w:tc>
      </w:tr>
      <w:tr w:rsidR="00177FC7" w:rsidRPr="006639B9" w14:paraId="199A76E9" w14:textId="77777777" w:rsidTr="0091112F">
        <w:tc>
          <w:tcPr>
            <w:tcW w:w="3870" w:type="dxa"/>
          </w:tcPr>
          <w:p w14:paraId="4108C190" w14:textId="54D2FFC3" w:rsidR="00177FC7" w:rsidRPr="006639B9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  <w:r w:rsidRPr="00470C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14:paraId="07F67B6C" w14:textId="77777777" w:rsidR="00177FC7" w:rsidRPr="006639B9" w:rsidRDefault="00177FC7" w:rsidP="0017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E98400" w14:textId="136DD8F8" w:rsidR="00177FC7" w:rsidRPr="001F68DE" w:rsidRDefault="00177FC7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1,249,812</w:t>
            </w:r>
          </w:p>
        </w:tc>
        <w:tc>
          <w:tcPr>
            <w:tcW w:w="236" w:type="dxa"/>
          </w:tcPr>
          <w:p w14:paraId="3A79BC75" w14:textId="77777777" w:rsidR="00177FC7" w:rsidRPr="001F68DE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FA0C7" w14:textId="1BF03B3C" w:rsidR="00177FC7" w:rsidRPr="001F68DE" w:rsidRDefault="00177FC7" w:rsidP="00177FC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1,276,429</w:t>
            </w:r>
          </w:p>
        </w:tc>
        <w:tc>
          <w:tcPr>
            <w:tcW w:w="236" w:type="dxa"/>
            <w:gridSpan w:val="2"/>
          </w:tcPr>
          <w:p w14:paraId="0307EF0D" w14:textId="77777777" w:rsidR="00177FC7" w:rsidRPr="001F68DE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A89D5" w14:textId="025758B9" w:rsidR="00177FC7" w:rsidRPr="001F68DE" w:rsidRDefault="00177FC7" w:rsidP="00177FC7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1,237,646</w:t>
            </w:r>
          </w:p>
        </w:tc>
        <w:tc>
          <w:tcPr>
            <w:tcW w:w="236" w:type="dxa"/>
          </w:tcPr>
          <w:p w14:paraId="2C368E7E" w14:textId="77777777" w:rsidR="00177FC7" w:rsidRPr="001F68DE" w:rsidRDefault="00177FC7" w:rsidP="00177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547A6" w14:textId="5FF22BCD" w:rsidR="00177FC7" w:rsidRPr="001F68DE" w:rsidRDefault="00177FC7" w:rsidP="00177FC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1,263,930</w:t>
            </w:r>
          </w:p>
        </w:tc>
      </w:tr>
    </w:tbl>
    <w:p w14:paraId="1AA2592B" w14:textId="77777777" w:rsidR="00A3191F" w:rsidRPr="00923A0C" w:rsidRDefault="00A3191F" w:rsidP="009218D8">
      <w:pPr>
        <w:tabs>
          <w:tab w:val="clear" w:pos="454"/>
        </w:tabs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30B70A24" w14:textId="77777777" w:rsidR="007C486B" w:rsidRDefault="007C4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758EE0B6" w14:textId="289329CB" w:rsidR="008917EE" w:rsidRPr="008917EE" w:rsidRDefault="008917EE" w:rsidP="00A4369C">
      <w:pPr>
        <w:tabs>
          <w:tab w:val="clear" w:pos="227"/>
          <w:tab w:val="clear" w:pos="454"/>
          <w:tab w:val="clear" w:pos="680"/>
          <w:tab w:val="clear" w:pos="907"/>
        </w:tabs>
        <w:ind w:left="540" w:hanging="1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917EE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หุ้นกู้</w:t>
      </w:r>
    </w:p>
    <w:p w14:paraId="07482203" w14:textId="77777777" w:rsidR="008917EE" w:rsidRPr="00923A0C" w:rsidRDefault="008917EE" w:rsidP="00930B0C">
      <w:pPr>
        <w:tabs>
          <w:tab w:val="clear" w:pos="454"/>
        </w:tabs>
        <w:ind w:left="630"/>
        <w:jc w:val="thaiDistribute"/>
        <w:rPr>
          <w:rFonts w:asciiTheme="majorBidi" w:hAnsiTheme="majorBidi" w:cstheme="majorBidi"/>
          <w:b/>
          <w:bCs/>
          <w:i/>
          <w:iCs/>
          <w:sz w:val="14"/>
          <w:szCs w:val="14"/>
          <w:cs/>
        </w:rPr>
      </w:pPr>
    </w:p>
    <w:tbl>
      <w:tblPr>
        <w:tblW w:w="4864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6392"/>
        <w:gridCol w:w="239"/>
        <w:gridCol w:w="1220"/>
        <w:gridCol w:w="237"/>
        <w:gridCol w:w="1256"/>
      </w:tblGrid>
      <w:tr w:rsidR="00C52BFA" w:rsidRPr="00C16074" w14:paraId="4F335046" w14:textId="77777777" w:rsidTr="00A4369C">
        <w:trPr>
          <w:trHeight w:val="415"/>
          <w:tblHeader/>
        </w:trPr>
        <w:tc>
          <w:tcPr>
            <w:tcW w:w="3420" w:type="pct"/>
            <w:shd w:val="clear" w:color="auto" w:fill="auto"/>
          </w:tcPr>
          <w:p w14:paraId="110CAD75" w14:textId="77777777" w:rsidR="00C52BFA" w:rsidRPr="00C16074" w:rsidRDefault="00C52BFA" w:rsidP="00514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2E671581" w14:textId="77777777" w:rsidR="00C52BFA" w:rsidRPr="00C16074" w:rsidRDefault="00C52BFA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452" w:type="pct"/>
            <w:gridSpan w:val="3"/>
            <w:shd w:val="clear" w:color="auto" w:fill="auto"/>
          </w:tcPr>
          <w:p w14:paraId="6C8BEDEB" w14:textId="152116C7" w:rsidR="00C52BFA" w:rsidRPr="00C16074" w:rsidRDefault="00C52BFA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งบการเงินรวมและ</w:t>
            </w:r>
            <w:r w:rsidRPr="00C16074">
              <w:rPr>
                <w:rFonts w:asciiTheme="majorBidi" w:hAnsiTheme="majorBidi" w:cstheme="majorBidi"/>
                <w:bCs/>
                <w:sz w:val="30"/>
                <w:szCs w:val="30"/>
              </w:rPr>
              <w:br/>
            </w:r>
            <w:r w:rsidRPr="00C1607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2BFA" w:rsidRPr="00C16074" w14:paraId="3DADD1B1" w14:textId="77777777" w:rsidTr="00A4369C">
        <w:trPr>
          <w:trHeight w:val="401"/>
          <w:tblHeader/>
        </w:trPr>
        <w:tc>
          <w:tcPr>
            <w:tcW w:w="3420" w:type="pct"/>
            <w:shd w:val="clear" w:color="auto" w:fill="auto"/>
          </w:tcPr>
          <w:p w14:paraId="5418C859" w14:textId="77777777" w:rsidR="00C52BFA" w:rsidRPr="00C16074" w:rsidRDefault="00C52BFA" w:rsidP="00514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55CAE954" w14:textId="77777777" w:rsidR="00C52BFA" w:rsidRPr="00C16074" w:rsidRDefault="00C52BFA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1E483F51" w14:textId="6F90745C" w:rsidR="00C52BFA" w:rsidRPr="00C011A8" w:rsidRDefault="00C011A8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11A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11A8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7" w:type="pct"/>
            <w:shd w:val="clear" w:color="auto" w:fill="auto"/>
          </w:tcPr>
          <w:p w14:paraId="54B1C7FD" w14:textId="77777777" w:rsidR="00C52BFA" w:rsidRPr="00C16074" w:rsidRDefault="00C52BFA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0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43520C47" w14:textId="6E8D765F" w:rsidR="00C52BFA" w:rsidRPr="00C16074" w:rsidRDefault="00C52BFA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160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52BFA" w:rsidRPr="00C16074" w14:paraId="1E4179CC" w14:textId="77777777" w:rsidTr="00A4369C">
        <w:trPr>
          <w:trHeight w:val="401"/>
          <w:tblHeader/>
        </w:trPr>
        <w:tc>
          <w:tcPr>
            <w:tcW w:w="3420" w:type="pct"/>
            <w:shd w:val="clear" w:color="auto" w:fill="auto"/>
          </w:tcPr>
          <w:p w14:paraId="7E9B69AA" w14:textId="77777777" w:rsidR="00C52BFA" w:rsidRPr="00C16074" w:rsidRDefault="00C52BFA" w:rsidP="00514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2B318F9A" w14:textId="77777777" w:rsidR="00C52BFA" w:rsidRPr="00C16074" w:rsidRDefault="00C52BFA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5F9DC189" w14:textId="542A1E19" w:rsidR="00C52BFA" w:rsidRPr="00C16074" w:rsidRDefault="00C52BFA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0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11A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" w:type="pct"/>
            <w:shd w:val="clear" w:color="auto" w:fill="auto"/>
          </w:tcPr>
          <w:p w14:paraId="42167E4F" w14:textId="77777777" w:rsidR="00C52BFA" w:rsidRPr="00C16074" w:rsidRDefault="00C52BFA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0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73F878DC" w14:textId="78467B26" w:rsidR="00C52BFA" w:rsidRPr="00C16074" w:rsidRDefault="00C52BFA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0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11A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52BFA" w:rsidRPr="00C16074" w14:paraId="14E97511" w14:textId="6E5E1157" w:rsidTr="00A4369C">
        <w:trPr>
          <w:trHeight w:val="387"/>
          <w:tblHeader/>
        </w:trPr>
        <w:tc>
          <w:tcPr>
            <w:tcW w:w="3420" w:type="pct"/>
            <w:shd w:val="clear" w:color="auto" w:fill="auto"/>
          </w:tcPr>
          <w:p w14:paraId="50EA53E9" w14:textId="77777777" w:rsidR="00C52BFA" w:rsidRPr="00C16074" w:rsidRDefault="00C52BFA" w:rsidP="00514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48A1F274" w14:textId="77777777" w:rsidR="00C52BFA" w:rsidRPr="00C16074" w:rsidRDefault="00C52BFA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2" w:type="pct"/>
            <w:gridSpan w:val="3"/>
            <w:shd w:val="clear" w:color="auto" w:fill="auto"/>
          </w:tcPr>
          <w:p w14:paraId="29CC19F6" w14:textId="6EE657F8" w:rsidR="00C52BFA" w:rsidRPr="00C16074" w:rsidRDefault="00C52BFA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2BFA" w:rsidRPr="00C16074" w14:paraId="2C1717E2" w14:textId="77777777" w:rsidTr="00A4369C">
        <w:trPr>
          <w:trHeight w:val="401"/>
        </w:trPr>
        <w:tc>
          <w:tcPr>
            <w:tcW w:w="3420" w:type="pct"/>
            <w:shd w:val="clear" w:color="auto" w:fill="auto"/>
          </w:tcPr>
          <w:p w14:paraId="037B2DBA" w14:textId="77777777" w:rsidR="006D31DE" w:rsidRPr="00C16074" w:rsidRDefault="006D31DE" w:rsidP="00514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1)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หุ้นกู้ระยะยาว ประเภทไม่ด้อยสิทธิและไม่มีหลักประกัน</w:t>
            </w:r>
          </w:p>
          <w:p w14:paraId="272D3870" w14:textId="3A6DBC47" w:rsidR="00C52BFA" w:rsidRPr="00C16074" w:rsidRDefault="006D31DE" w:rsidP="00395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1.1)</w:t>
            </w:r>
            <w:r w:rsidR="008F7EB4"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CHO</w:t>
            </w:r>
            <w:r w:rsidR="00D9058B"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212A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จำนวน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545,300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หน่วย มูลค่าที่ตราไว้หน่วยละ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1,000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บาท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DE1EA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ในอัตราดอกเบี้ยร้อยละ </w:t>
            </w:r>
            <w:r w:rsidR="00DE1EA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7.75 </w:t>
            </w:r>
            <w:r w:rsidR="00DE1EA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ต่อปี</w:t>
            </w:r>
            <w:r w:rsidR="005A2F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974CF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ครบกำหนดไถ่ถอนในเดือน มิถุนายน </w:t>
            </w:r>
            <w:r w:rsidR="00974CF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C160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16074">
              <w:rPr>
                <w:rFonts w:asciiTheme="majorBidi" w:hAnsiTheme="majorBidi" w:cstheme="majorBidi"/>
                <w:sz w:val="30"/>
                <w:szCs w:val="30"/>
                <w:cs/>
              </w:rPr>
              <w:t>หรือวันที่มีการไถ่ถอนหุ้นกู้ก่อนครบกำหนด</w:t>
            </w:r>
            <w:r w:rsidRPr="00C1607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" w:type="pct"/>
            <w:shd w:val="clear" w:color="auto" w:fill="auto"/>
          </w:tcPr>
          <w:p w14:paraId="0CDAEA58" w14:textId="77777777" w:rsidR="00C52BFA" w:rsidRPr="00C16074" w:rsidRDefault="00C52BFA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0C8A9433" w14:textId="77777777" w:rsidR="00C52BFA" w:rsidRPr="00C16074" w:rsidRDefault="00C52BFA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  <w:shd w:val="clear" w:color="auto" w:fill="auto"/>
          </w:tcPr>
          <w:p w14:paraId="3B640E11" w14:textId="77777777" w:rsidR="00C52BFA" w:rsidRPr="00C16074" w:rsidRDefault="00C52BFA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087C7C18" w14:textId="77777777" w:rsidR="00C52BFA" w:rsidRPr="00C16074" w:rsidRDefault="00C52BFA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AB156FF" w14:textId="77777777" w:rsidR="00C52BFA" w:rsidRPr="00C16074" w:rsidRDefault="00C52BFA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06349E7" w14:textId="77777777" w:rsidR="00C52BFA" w:rsidRPr="00C16074" w:rsidRDefault="00C52BFA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 w:right="-3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22171" w:rsidRPr="00C16074" w14:paraId="1E459C7A" w14:textId="77777777" w:rsidTr="00A4369C">
        <w:trPr>
          <w:trHeight w:val="401"/>
        </w:trPr>
        <w:tc>
          <w:tcPr>
            <w:tcW w:w="3420" w:type="pct"/>
            <w:shd w:val="clear" w:color="auto" w:fill="auto"/>
          </w:tcPr>
          <w:p w14:paraId="0CFC0169" w14:textId="0E67E066" w:rsidR="00B22171" w:rsidRPr="00C16074" w:rsidRDefault="00B22171" w:rsidP="00514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28" w:type="pct"/>
            <w:shd w:val="clear" w:color="auto" w:fill="auto"/>
          </w:tcPr>
          <w:p w14:paraId="3ACED77C" w14:textId="77777777" w:rsidR="00B22171" w:rsidRPr="00C16074" w:rsidRDefault="00B22171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2214ED83" w14:textId="626DBC53" w:rsidR="00B22171" w:rsidRPr="00C16074" w:rsidRDefault="00FC2543" w:rsidP="00FC254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26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17E87410" w14:textId="77777777" w:rsidR="00B22171" w:rsidRPr="00C16074" w:rsidRDefault="00B22171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77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4BB94980" w14:textId="67EB9080" w:rsidR="00B22171" w:rsidRPr="00C16074" w:rsidRDefault="008E614B" w:rsidP="00FC2543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30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22171" w:rsidRPr="00C16074" w14:paraId="4A24898C" w14:textId="77777777" w:rsidTr="00A4369C">
        <w:trPr>
          <w:trHeight w:val="401"/>
        </w:trPr>
        <w:tc>
          <w:tcPr>
            <w:tcW w:w="3420" w:type="pct"/>
            <w:shd w:val="clear" w:color="auto" w:fill="auto"/>
          </w:tcPr>
          <w:p w14:paraId="31A73E41" w14:textId="2E592B3A" w:rsidR="00B22171" w:rsidRPr="00C16074" w:rsidRDefault="00B22171" w:rsidP="00514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28" w:type="pct"/>
            <w:shd w:val="clear" w:color="auto" w:fill="auto"/>
          </w:tcPr>
          <w:p w14:paraId="780C0AA4" w14:textId="77777777" w:rsidR="00B22171" w:rsidRPr="00C16074" w:rsidRDefault="00B22171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67CE5C3A" w14:textId="58029C91" w:rsidR="00B22171" w:rsidRPr="00C16074" w:rsidRDefault="00FC2543" w:rsidP="00C1607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408,886</w:t>
            </w:r>
          </w:p>
        </w:tc>
        <w:tc>
          <w:tcPr>
            <w:tcW w:w="127" w:type="pct"/>
            <w:shd w:val="clear" w:color="auto" w:fill="auto"/>
          </w:tcPr>
          <w:p w14:paraId="72B5175A" w14:textId="77777777" w:rsidR="00B22171" w:rsidRPr="00C16074" w:rsidRDefault="00B22171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621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284DC252" w14:textId="10979485" w:rsidR="00B22171" w:rsidRPr="008E614B" w:rsidRDefault="008E614B" w:rsidP="008E614B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61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408,869</w:t>
            </w:r>
          </w:p>
        </w:tc>
      </w:tr>
      <w:tr w:rsidR="00F716F6" w:rsidRPr="00C16074" w14:paraId="0AF4A380" w14:textId="77777777" w:rsidTr="00A4369C">
        <w:trPr>
          <w:trHeight w:val="401"/>
        </w:trPr>
        <w:tc>
          <w:tcPr>
            <w:tcW w:w="3420" w:type="pct"/>
            <w:shd w:val="clear" w:color="auto" w:fill="auto"/>
          </w:tcPr>
          <w:p w14:paraId="772ABC95" w14:textId="77777777" w:rsidR="00F716F6" w:rsidRPr="00C16074" w:rsidRDefault="00F716F6" w:rsidP="00514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3D91946B" w14:textId="77777777" w:rsidR="00F716F6" w:rsidRPr="00C16074" w:rsidRDefault="00F716F6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14F7A31E" w14:textId="77777777" w:rsidR="00F716F6" w:rsidRDefault="00F716F6" w:rsidP="00C1607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shd w:val="clear" w:color="auto" w:fill="auto"/>
          </w:tcPr>
          <w:p w14:paraId="7B396BFE" w14:textId="77777777" w:rsidR="00F716F6" w:rsidRPr="00C16074" w:rsidRDefault="00F716F6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621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64F0F505" w14:textId="77777777" w:rsidR="00F716F6" w:rsidRPr="008E614B" w:rsidRDefault="00F716F6" w:rsidP="008E614B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16606" w:rsidRPr="00C16074" w14:paraId="4343D533" w14:textId="77777777" w:rsidTr="00A4369C">
        <w:trPr>
          <w:trHeight w:val="401"/>
        </w:trPr>
        <w:tc>
          <w:tcPr>
            <w:tcW w:w="3420" w:type="pct"/>
            <w:shd w:val="clear" w:color="auto" w:fill="auto"/>
          </w:tcPr>
          <w:p w14:paraId="0C478423" w14:textId="3AF1AB31" w:rsidR="00F16606" w:rsidRPr="00C16074" w:rsidRDefault="00F16606" w:rsidP="009D7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1.2) </w:t>
            </w:r>
            <w:r w:rsidR="00A16A49"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CHO21</w:t>
            </w:r>
            <w:r w:rsidR="000537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O</w:t>
            </w:r>
            <w:r w:rsidR="00A16A49"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A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จำนวน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300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,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000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หน่วย มูลค่าที่ตราไว้หน่วยละ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,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000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บาท </w:t>
            </w:r>
            <w:r w:rsidR="009D7470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ในอัตราดอกเบี้ยร้อยละ </w:t>
            </w:r>
            <w:r w:rsidR="009D747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7.75 </w:t>
            </w:r>
            <w:r w:rsidR="009D7470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ต่อปี </w:t>
            </w:r>
            <w:r w:rsidR="009D747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ครบกำหนดไถ่ถอนในเดือน มิถุนายน </w:t>
            </w:r>
            <w:r w:rsidR="009D747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="009D7470" w:rsidRPr="00C160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16074">
              <w:rPr>
                <w:rFonts w:asciiTheme="majorBidi" w:hAnsiTheme="majorBidi" w:cstheme="majorBidi"/>
                <w:sz w:val="30"/>
                <w:szCs w:val="30"/>
                <w:cs/>
              </w:rPr>
              <w:t>หรือวันที่มีการไถ่ถอนหุ้นกู้ก่อนครบกำหนด</w:t>
            </w:r>
          </w:p>
        </w:tc>
        <w:tc>
          <w:tcPr>
            <w:tcW w:w="128" w:type="pct"/>
            <w:shd w:val="clear" w:color="auto" w:fill="auto"/>
          </w:tcPr>
          <w:p w14:paraId="2EA4E7B1" w14:textId="77777777" w:rsidR="00F16606" w:rsidRPr="00C16074" w:rsidRDefault="00F16606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335C467F" w14:textId="77777777" w:rsidR="00F16606" w:rsidRPr="00C16074" w:rsidRDefault="00F16606" w:rsidP="00C16074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shd w:val="clear" w:color="auto" w:fill="auto"/>
          </w:tcPr>
          <w:p w14:paraId="7609561E" w14:textId="77777777" w:rsidR="00F16606" w:rsidRPr="00C16074" w:rsidRDefault="00F16606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5F39B0E3" w14:textId="77777777" w:rsidR="00F16606" w:rsidRPr="00C16074" w:rsidRDefault="00F16606" w:rsidP="00C16074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16606" w:rsidRPr="00C16074" w14:paraId="4EA8355E" w14:textId="77777777" w:rsidTr="00A4369C">
        <w:trPr>
          <w:trHeight w:val="380"/>
        </w:trPr>
        <w:tc>
          <w:tcPr>
            <w:tcW w:w="3420" w:type="pct"/>
            <w:shd w:val="clear" w:color="auto" w:fill="auto"/>
          </w:tcPr>
          <w:p w14:paraId="56708004" w14:textId="2CFD2507" w:rsidR="00F16606" w:rsidRPr="00C16074" w:rsidRDefault="00F16606" w:rsidP="00514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28" w:type="pct"/>
            <w:shd w:val="clear" w:color="auto" w:fill="auto"/>
          </w:tcPr>
          <w:p w14:paraId="34EC0B92" w14:textId="77777777" w:rsidR="00F16606" w:rsidRPr="00C16074" w:rsidRDefault="00F16606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2BDDF334" w14:textId="52F5D380" w:rsidR="00F16606" w:rsidRPr="00C16074" w:rsidRDefault="00FC2543" w:rsidP="00FC254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26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7CC7CC7B" w14:textId="77777777" w:rsidR="00F16606" w:rsidRPr="00C16074" w:rsidRDefault="00F16606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17FC8C89" w14:textId="32B5C69E" w:rsidR="00F16606" w:rsidRPr="00C16074" w:rsidRDefault="008E614B" w:rsidP="00FC2543">
            <w:pPr>
              <w:pStyle w:val="acctfourfigures"/>
              <w:tabs>
                <w:tab w:val="clear" w:pos="765"/>
                <w:tab w:val="decimal" w:pos="180"/>
              </w:tabs>
              <w:spacing w:line="240" w:lineRule="auto"/>
              <w:ind w:left="-79" w:right="-2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16606" w:rsidRPr="00C16074" w14:paraId="683D7CBF" w14:textId="77777777" w:rsidTr="00A4369C">
        <w:trPr>
          <w:trHeight w:val="380"/>
        </w:trPr>
        <w:tc>
          <w:tcPr>
            <w:tcW w:w="3420" w:type="pct"/>
            <w:shd w:val="clear" w:color="auto" w:fill="auto"/>
          </w:tcPr>
          <w:p w14:paraId="5A40B28E" w14:textId="33EC761A" w:rsidR="00F16606" w:rsidRPr="00C16074" w:rsidRDefault="00F16606" w:rsidP="00514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28" w:type="pct"/>
            <w:shd w:val="clear" w:color="auto" w:fill="auto"/>
          </w:tcPr>
          <w:p w14:paraId="7F0ECE7E" w14:textId="77777777" w:rsidR="00F16606" w:rsidRPr="00C16074" w:rsidRDefault="00F16606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567BC62C" w14:textId="49D3DAD5" w:rsidR="00F16606" w:rsidRPr="00C16074" w:rsidRDefault="00FC2543" w:rsidP="00C16074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195,000</w:t>
            </w:r>
          </w:p>
        </w:tc>
        <w:tc>
          <w:tcPr>
            <w:tcW w:w="127" w:type="pct"/>
            <w:shd w:val="clear" w:color="auto" w:fill="auto"/>
          </w:tcPr>
          <w:p w14:paraId="656E63CB" w14:textId="77777777" w:rsidR="00F16606" w:rsidRPr="00C16074" w:rsidRDefault="00F16606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56F74C78" w14:textId="1FA209F9" w:rsidR="00F16606" w:rsidRPr="008E614B" w:rsidRDefault="008E614B" w:rsidP="00C16074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61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195,000</w:t>
            </w:r>
          </w:p>
        </w:tc>
      </w:tr>
      <w:tr w:rsidR="00F16606" w:rsidRPr="00C16074" w14:paraId="42B4AE4B" w14:textId="77777777" w:rsidTr="00A4369C">
        <w:trPr>
          <w:trHeight w:val="401"/>
        </w:trPr>
        <w:tc>
          <w:tcPr>
            <w:tcW w:w="3420" w:type="pct"/>
            <w:shd w:val="clear" w:color="auto" w:fill="auto"/>
          </w:tcPr>
          <w:p w14:paraId="19E78D78" w14:textId="392F9035" w:rsidR="00F16606" w:rsidRPr="00C16074" w:rsidRDefault="00F16606" w:rsidP="009D7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1.3) </w:t>
            </w:r>
            <w:r w:rsidR="00FA77E6"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CHO229A </w:t>
            </w:r>
            <w:r w:rsidRPr="00C160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  <w:r w:rsidRPr="00C16074">
              <w:rPr>
                <w:rFonts w:asciiTheme="majorBidi" w:hAnsiTheme="majorBidi" w:cstheme="majorBidi"/>
                <w:sz w:val="30"/>
                <w:szCs w:val="30"/>
              </w:rPr>
              <w:t xml:space="preserve">71,000 </w:t>
            </w:r>
            <w:r w:rsidRPr="00C160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 มูลค่าที่ตราไว้หน่วยละ </w:t>
            </w:r>
            <w:r w:rsidRPr="00C16074">
              <w:rPr>
                <w:rFonts w:asciiTheme="majorBidi" w:hAnsiTheme="majorBidi" w:cstheme="majorBidi"/>
                <w:sz w:val="30"/>
                <w:szCs w:val="30"/>
              </w:rPr>
              <w:t xml:space="preserve">1,000 </w:t>
            </w:r>
            <w:r w:rsidRPr="00C160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บาท </w:t>
            </w:r>
            <w:r w:rsidR="009D7470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ในอัตราดอกเบี้ยร้อยละ </w:t>
            </w:r>
            <w:r w:rsidR="009D747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7.25 </w:t>
            </w:r>
            <w:r w:rsidR="009D7470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ต่อปี </w:t>
            </w:r>
            <w:r w:rsidR="009D747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ครบกำหนดไถ่ถอนในเดือน มิถุนายน </w:t>
            </w:r>
            <w:r w:rsidR="009D747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="009D7470" w:rsidRPr="00C160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16074">
              <w:rPr>
                <w:rFonts w:asciiTheme="majorBidi" w:hAnsiTheme="majorBidi" w:cstheme="majorBidi"/>
                <w:sz w:val="30"/>
                <w:szCs w:val="30"/>
                <w:cs/>
              </w:rPr>
              <w:t>หรือวันที่มีการไถ่ถอนหุ้นกู้ก่อนครบกำหนด</w:t>
            </w:r>
            <w:r w:rsidRPr="00C1607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" w:type="pct"/>
            <w:shd w:val="clear" w:color="auto" w:fill="auto"/>
          </w:tcPr>
          <w:p w14:paraId="632B0584" w14:textId="77777777" w:rsidR="00F16606" w:rsidRPr="00C16074" w:rsidRDefault="00F16606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21BABBE7" w14:textId="77777777" w:rsidR="00F16606" w:rsidRPr="00C16074" w:rsidRDefault="00F16606" w:rsidP="00C16074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shd w:val="clear" w:color="auto" w:fill="auto"/>
          </w:tcPr>
          <w:p w14:paraId="13C74EB5" w14:textId="77777777" w:rsidR="00F16606" w:rsidRPr="00C16074" w:rsidRDefault="00F16606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60233BA9" w14:textId="77777777" w:rsidR="00F16606" w:rsidRPr="00C16074" w:rsidRDefault="00F16606" w:rsidP="00C16074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16606" w:rsidRPr="00C16074" w14:paraId="37FB1DED" w14:textId="77777777" w:rsidTr="00A4369C">
        <w:trPr>
          <w:trHeight w:val="401"/>
        </w:trPr>
        <w:tc>
          <w:tcPr>
            <w:tcW w:w="3420" w:type="pct"/>
            <w:shd w:val="clear" w:color="auto" w:fill="auto"/>
          </w:tcPr>
          <w:p w14:paraId="288F3C4E" w14:textId="45370270" w:rsidR="00F16606" w:rsidRPr="00C16074" w:rsidRDefault="00F16606" w:rsidP="00514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28" w:type="pct"/>
            <w:shd w:val="clear" w:color="auto" w:fill="auto"/>
          </w:tcPr>
          <w:p w14:paraId="1A0933A3" w14:textId="77777777" w:rsidR="00F16606" w:rsidRPr="00C16074" w:rsidRDefault="00F16606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72B94CCB" w14:textId="6D7ABF9C" w:rsidR="00F16606" w:rsidRPr="00C16074" w:rsidRDefault="00FC2543" w:rsidP="0072069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26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49C3FB6F" w14:textId="77777777" w:rsidR="00F16606" w:rsidRPr="00C16074" w:rsidRDefault="00F16606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7E91BC8B" w14:textId="03AC9E4D" w:rsidR="00F16606" w:rsidRPr="008E614B" w:rsidRDefault="008E614B" w:rsidP="0072069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61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16606" w:rsidRPr="00C16074" w14:paraId="08E0E72C" w14:textId="77777777" w:rsidTr="00A4369C">
        <w:trPr>
          <w:trHeight w:val="401"/>
        </w:trPr>
        <w:tc>
          <w:tcPr>
            <w:tcW w:w="3420" w:type="pct"/>
            <w:shd w:val="clear" w:color="auto" w:fill="auto"/>
          </w:tcPr>
          <w:p w14:paraId="5D18C0D5" w14:textId="6AF4AB06" w:rsidR="00165B21" w:rsidRPr="00C16074" w:rsidRDefault="00F16606" w:rsidP="002267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28" w:type="pct"/>
            <w:shd w:val="clear" w:color="auto" w:fill="auto"/>
          </w:tcPr>
          <w:p w14:paraId="19AA8EA9" w14:textId="77777777" w:rsidR="00F16606" w:rsidRPr="00C16074" w:rsidRDefault="00F16606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4073580F" w14:textId="2EADBB81" w:rsidR="00F16606" w:rsidRPr="00C16074" w:rsidRDefault="0072069B" w:rsidP="00C1607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60,293</w:t>
            </w:r>
          </w:p>
        </w:tc>
        <w:tc>
          <w:tcPr>
            <w:tcW w:w="127" w:type="pct"/>
            <w:shd w:val="clear" w:color="auto" w:fill="auto"/>
          </w:tcPr>
          <w:p w14:paraId="24061E2E" w14:textId="77777777" w:rsidR="00F16606" w:rsidRPr="00C16074" w:rsidRDefault="00F16606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19C07F50" w14:textId="44A4EA00" w:rsidR="00F16606" w:rsidRPr="008E614B" w:rsidRDefault="008E614B" w:rsidP="00C16074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9" w:right="1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61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60,282</w:t>
            </w:r>
          </w:p>
        </w:tc>
      </w:tr>
      <w:tr w:rsidR="00F16606" w:rsidRPr="00C16074" w14:paraId="24F2FCFA" w14:textId="77777777" w:rsidTr="00A4369C">
        <w:trPr>
          <w:trHeight w:val="401"/>
        </w:trPr>
        <w:tc>
          <w:tcPr>
            <w:tcW w:w="3420" w:type="pct"/>
            <w:shd w:val="clear" w:color="auto" w:fill="auto"/>
          </w:tcPr>
          <w:p w14:paraId="78FF577E" w14:textId="7A4026B5" w:rsidR="00F16606" w:rsidRPr="00C16074" w:rsidRDefault="00F16606" w:rsidP="00A74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1.4) </w:t>
            </w:r>
            <w:r w:rsidR="002742DC"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CHO</w:t>
            </w:r>
            <w:r w:rsidR="00750894"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228A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จำนวน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101,700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หน่วย มูลค่าที่ตราไว้หน่วยละ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1,000 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บาท </w:t>
            </w:r>
            <w:r w:rsidR="0006452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ในอัตราดอกเบี้ยร้อยละ </w:t>
            </w:r>
            <w:r w:rsidR="0006452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7.25 </w:t>
            </w:r>
            <w:r w:rsidR="0006452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ต่อปี </w:t>
            </w:r>
            <w:r w:rsidR="000645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ครบกำหนดไถ่ถอนในเดือน มิถุนายน </w:t>
            </w:r>
            <w:r w:rsidR="0006452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="00064528" w:rsidRPr="00C160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16074">
              <w:rPr>
                <w:rFonts w:asciiTheme="majorBidi" w:hAnsiTheme="majorBidi" w:cstheme="majorBidi"/>
                <w:sz w:val="30"/>
                <w:szCs w:val="30"/>
                <w:cs/>
              </w:rPr>
              <w:t>หรือวันที่มีการไถ่ถอนหุ้นกู้ก่อนครบกำหนด</w:t>
            </w:r>
            <w:r w:rsidRPr="00C1607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" w:type="pct"/>
            <w:shd w:val="clear" w:color="auto" w:fill="auto"/>
          </w:tcPr>
          <w:p w14:paraId="76CC7375" w14:textId="77777777" w:rsidR="00F16606" w:rsidRPr="00C16074" w:rsidRDefault="00F16606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08F06DE9" w14:textId="77777777" w:rsidR="00F16606" w:rsidRPr="00C16074" w:rsidRDefault="00F16606" w:rsidP="00C16074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0AB5491B" w14:textId="77777777" w:rsidR="00F16606" w:rsidRPr="00C16074" w:rsidRDefault="00F16606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67C252E5" w14:textId="77777777" w:rsidR="00F16606" w:rsidRPr="00C16074" w:rsidRDefault="00F16606" w:rsidP="00C16074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2171" w:rsidRPr="00C16074" w14:paraId="735AFCC7" w14:textId="77777777" w:rsidTr="00A4369C">
        <w:trPr>
          <w:trHeight w:val="401"/>
        </w:trPr>
        <w:tc>
          <w:tcPr>
            <w:tcW w:w="3420" w:type="pct"/>
            <w:shd w:val="clear" w:color="auto" w:fill="auto"/>
          </w:tcPr>
          <w:p w14:paraId="035B4C3B" w14:textId="103D28D3" w:rsidR="00B22171" w:rsidRPr="00C16074" w:rsidRDefault="00B22171" w:rsidP="00514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28" w:type="pct"/>
            <w:shd w:val="clear" w:color="auto" w:fill="auto"/>
          </w:tcPr>
          <w:p w14:paraId="60882AF4" w14:textId="77777777" w:rsidR="00B22171" w:rsidRPr="00C16074" w:rsidRDefault="00B22171" w:rsidP="00C16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18F0F367" w14:textId="171BEF9F" w:rsidR="00B22171" w:rsidRPr="00C16074" w:rsidRDefault="0072069B" w:rsidP="0072069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26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6EB6811E" w14:textId="77777777" w:rsidR="00B22171" w:rsidRPr="00C16074" w:rsidRDefault="00B22171" w:rsidP="00C1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6A845FC5" w14:textId="5B789AF0" w:rsidR="00B22171" w:rsidRPr="00C16074" w:rsidRDefault="008E614B" w:rsidP="0072069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E614B" w:rsidRPr="00C16074" w14:paraId="12E33DC6" w14:textId="77777777" w:rsidTr="00A4369C">
        <w:trPr>
          <w:trHeight w:val="401"/>
        </w:trPr>
        <w:tc>
          <w:tcPr>
            <w:tcW w:w="3420" w:type="pct"/>
            <w:shd w:val="clear" w:color="auto" w:fill="auto"/>
          </w:tcPr>
          <w:p w14:paraId="18DFB7DF" w14:textId="655902E1" w:rsidR="008E614B" w:rsidRPr="00C16074" w:rsidRDefault="008E614B" w:rsidP="008E6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:</w:t>
            </w:r>
            <w:r w:rsidRPr="00C160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28" w:type="pct"/>
            <w:shd w:val="clear" w:color="auto" w:fill="auto"/>
          </w:tcPr>
          <w:p w14:paraId="599DB090" w14:textId="77777777" w:rsidR="008E614B" w:rsidRPr="00C16074" w:rsidRDefault="008E614B" w:rsidP="008E61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3BF958E9" w14:textId="7BBDEE90" w:rsidR="008E614B" w:rsidRPr="00C16074" w:rsidRDefault="0072069B" w:rsidP="008E614B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81,072</w:t>
            </w:r>
          </w:p>
        </w:tc>
        <w:tc>
          <w:tcPr>
            <w:tcW w:w="127" w:type="pct"/>
            <w:shd w:val="clear" w:color="auto" w:fill="auto"/>
          </w:tcPr>
          <w:p w14:paraId="67D4C506" w14:textId="77777777" w:rsidR="008E614B" w:rsidRPr="00C16074" w:rsidRDefault="008E614B" w:rsidP="008E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689763F9" w14:textId="3BAD56F0" w:rsidR="008E614B" w:rsidRPr="008E614B" w:rsidRDefault="008E614B" w:rsidP="008E614B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61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81,018</w:t>
            </w:r>
          </w:p>
        </w:tc>
      </w:tr>
      <w:tr w:rsidR="008E614B" w:rsidRPr="00C16074" w14:paraId="13777C3D" w14:textId="77777777" w:rsidTr="00A4369C">
        <w:trPr>
          <w:trHeight w:val="401"/>
        </w:trPr>
        <w:tc>
          <w:tcPr>
            <w:tcW w:w="3420" w:type="pct"/>
            <w:shd w:val="clear" w:color="auto" w:fill="auto"/>
          </w:tcPr>
          <w:p w14:paraId="43F506AC" w14:textId="77777777" w:rsidR="008E614B" w:rsidRPr="00C16074" w:rsidRDefault="008E614B" w:rsidP="008E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60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" w:type="pct"/>
            <w:shd w:val="clear" w:color="auto" w:fill="auto"/>
          </w:tcPr>
          <w:p w14:paraId="2A0DC70F" w14:textId="77777777" w:rsidR="008E614B" w:rsidRPr="00C16074" w:rsidRDefault="008E614B" w:rsidP="008E61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  <w:shd w:val="clear" w:color="auto" w:fill="auto"/>
          </w:tcPr>
          <w:p w14:paraId="505391EB" w14:textId="2D41A192" w:rsidR="008E614B" w:rsidRPr="00C16074" w:rsidRDefault="00736333" w:rsidP="008E614B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9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745,251</w:t>
            </w:r>
          </w:p>
        </w:tc>
        <w:tc>
          <w:tcPr>
            <w:tcW w:w="127" w:type="pct"/>
            <w:shd w:val="clear" w:color="auto" w:fill="auto"/>
          </w:tcPr>
          <w:p w14:paraId="3111CF5F" w14:textId="77777777" w:rsidR="008E614B" w:rsidRPr="00C16074" w:rsidRDefault="008E614B" w:rsidP="008E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</w:tcPr>
          <w:p w14:paraId="134D31AD" w14:textId="34EB394F" w:rsidR="008E614B" w:rsidRPr="008E614B" w:rsidRDefault="008E614B" w:rsidP="008E614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79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E61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745,169</w:t>
            </w:r>
          </w:p>
        </w:tc>
      </w:tr>
      <w:tr w:rsidR="008E614B" w:rsidRPr="00C16074" w14:paraId="082979AC" w14:textId="77777777" w:rsidTr="00A4369C">
        <w:trPr>
          <w:trHeight w:val="401"/>
        </w:trPr>
        <w:tc>
          <w:tcPr>
            <w:tcW w:w="3420" w:type="pct"/>
            <w:shd w:val="clear" w:color="auto" w:fill="auto"/>
          </w:tcPr>
          <w:p w14:paraId="7BFA6F5A" w14:textId="77777777" w:rsidR="008E614B" w:rsidRPr="00C16074" w:rsidRDefault="008E614B" w:rsidP="008E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60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  <w:r w:rsidRPr="00C160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C160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" w:type="pct"/>
            <w:shd w:val="clear" w:color="auto" w:fill="auto"/>
          </w:tcPr>
          <w:p w14:paraId="518EC003" w14:textId="77777777" w:rsidR="008E614B" w:rsidRPr="00C16074" w:rsidRDefault="008E614B" w:rsidP="008E614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1197EB" w14:textId="483694DB" w:rsidR="008E614B" w:rsidRPr="00C16074" w:rsidRDefault="00736333" w:rsidP="008E614B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9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745,251</w:t>
            </w:r>
          </w:p>
        </w:tc>
        <w:tc>
          <w:tcPr>
            <w:tcW w:w="127" w:type="pct"/>
            <w:shd w:val="clear" w:color="auto" w:fill="auto"/>
          </w:tcPr>
          <w:p w14:paraId="57FDF846" w14:textId="77777777" w:rsidR="008E614B" w:rsidRPr="00C16074" w:rsidRDefault="008E614B" w:rsidP="008E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2A7078" w14:textId="68C8FD7C" w:rsidR="008E614B" w:rsidRPr="008E614B" w:rsidRDefault="008E614B" w:rsidP="008E614B">
            <w:pPr>
              <w:pStyle w:val="acctfourfigures"/>
              <w:tabs>
                <w:tab w:val="clear" w:pos="765"/>
                <w:tab w:val="left" w:pos="919"/>
              </w:tabs>
              <w:spacing w:line="240" w:lineRule="auto"/>
              <w:ind w:left="-79" w:right="1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E61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745,169</w:t>
            </w:r>
          </w:p>
        </w:tc>
      </w:tr>
    </w:tbl>
    <w:p w14:paraId="786946A6" w14:textId="5C99B1AE" w:rsidR="00165B21" w:rsidRDefault="00165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3AC74E3" w14:textId="0CDB66A1" w:rsidR="00023C62" w:rsidRDefault="00023C62" w:rsidP="00023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7B666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การเปลี่ยนแปลงเงื่อนไขการไถ่ถอนของหุ้นกู้</w:t>
      </w:r>
    </w:p>
    <w:p w14:paraId="7A0CEED2" w14:textId="77777777" w:rsidR="00023C62" w:rsidRPr="001F68DE" w:rsidRDefault="00023C62" w:rsidP="001F6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16"/>
          <w:szCs w:val="16"/>
          <w:cs/>
        </w:rPr>
      </w:pPr>
    </w:p>
    <w:p w14:paraId="5D32DDA2" w14:textId="4EA86799" w:rsidR="00023C62" w:rsidRDefault="00023C62" w:rsidP="00023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9A4DF3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9A4DF3">
        <w:rPr>
          <w:rFonts w:asciiTheme="majorBidi" w:hAnsiTheme="majorBidi" w:cstheme="majorBidi"/>
          <w:sz w:val="30"/>
          <w:szCs w:val="30"/>
        </w:rPr>
        <w:t>3</w:t>
      </w:r>
      <w:r w:rsidR="008E614B">
        <w:rPr>
          <w:rFonts w:asciiTheme="majorBidi" w:hAnsiTheme="majorBidi" w:cstheme="majorBidi"/>
          <w:sz w:val="30"/>
          <w:szCs w:val="30"/>
        </w:rPr>
        <w:t xml:space="preserve">1 </w:t>
      </w:r>
      <w:r w:rsidR="008E614B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9A4DF3">
        <w:rPr>
          <w:rFonts w:asciiTheme="majorBidi" w:hAnsiTheme="majorBidi" w:cstheme="majorBidi"/>
          <w:sz w:val="30"/>
          <w:szCs w:val="30"/>
        </w:rPr>
        <w:t xml:space="preserve"> 256</w:t>
      </w:r>
      <w:r w:rsidR="008E614B"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บริษัทมีหุ้นกู้ </w:t>
      </w:r>
      <w:r>
        <w:rPr>
          <w:rFonts w:asciiTheme="majorBidi" w:hAnsiTheme="majorBidi" w:cstheme="majorBidi"/>
          <w:sz w:val="30"/>
          <w:szCs w:val="30"/>
        </w:rPr>
        <w:t xml:space="preserve">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ชุด ได้แก่ </w:t>
      </w:r>
      <w:r>
        <w:rPr>
          <w:rFonts w:asciiTheme="majorBidi" w:hAnsiTheme="majorBidi" w:cstheme="majorBidi"/>
          <w:sz w:val="30"/>
          <w:szCs w:val="30"/>
        </w:rPr>
        <w:t xml:space="preserve">CHO212A CHO21OA CHO229A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>CHO228A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โดยมีรายละเอียดดังนี้</w:t>
      </w:r>
    </w:p>
    <w:p w14:paraId="036D66B3" w14:textId="77777777" w:rsidR="00023C62" w:rsidRPr="001F68DE" w:rsidRDefault="00023C62" w:rsidP="00023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2"/>
          <w:szCs w:val="12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0"/>
        <w:gridCol w:w="270"/>
        <w:gridCol w:w="1350"/>
        <w:gridCol w:w="270"/>
        <w:gridCol w:w="1440"/>
        <w:gridCol w:w="270"/>
        <w:gridCol w:w="1440"/>
        <w:gridCol w:w="270"/>
        <w:gridCol w:w="2610"/>
      </w:tblGrid>
      <w:tr w:rsidR="00023C62" w:rsidRPr="00F1598F" w14:paraId="46FB7851" w14:textId="77777777" w:rsidTr="00F022FA">
        <w:trPr>
          <w:trHeight w:val="515"/>
          <w:tblHeader/>
        </w:trPr>
        <w:tc>
          <w:tcPr>
            <w:tcW w:w="1260" w:type="dxa"/>
            <w:vAlign w:val="bottom"/>
          </w:tcPr>
          <w:p w14:paraId="17098226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08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70" w:type="dxa"/>
            <w:vAlign w:val="bottom"/>
          </w:tcPr>
          <w:p w14:paraId="62D2AA38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6D90BF2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08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0FAC2872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A98559C" w14:textId="77777777" w:rsidR="00023C62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มูลค่าหุ้น</w:t>
            </w:r>
          </w:p>
          <w:p w14:paraId="2119245B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5C947300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60CACD4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hanging="2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อัตราดอกเบี้ย ร้อยละ (ต่อปี)</w:t>
            </w:r>
          </w:p>
        </w:tc>
        <w:tc>
          <w:tcPr>
            <w:tcW w:w="270" w:type="dxa"/>
          </w:tcPr>
          <w:p w14:paraId="6F4F1515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vAlign w:val="bottom"/>
          </w:tcPr>
          <w:p w14:paraId="47E8BF30" w14:textId="77777777" w:rsidR="00023C62" w:rsidRPr="00B6085D" w:rsidRDefault="00023C62" w:rsidP="00F0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"/>
              </w:tabs>
              <w:ind w:left="-45" w:firstLine="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วันครบกำหนด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ไถ่ถอนเดิม</w:t>
            </w:r>
          </w:p>
        </w:tc>
      </w:tr>
      <w:tr w:rsidR="00184723" w:rsidRPr="00F1598F" w14:paraId="637981C7" w14:textId="77777777" w:rsidTr="00F022FA">
        <w:trPr>
          <w:trHeight w:val="362"/>
        </w:trPr>
        <w:tc>
          <w:tcPr>
            <w:tcW w:w="1260" w:type="dxa"/>
          </w:tcPr>
          <w:p w14:paraId="38439A23" w14:textId="77777777" w:rsidR="00184723" w:rsidRPr="00B6085D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28"/>
                <w:szCs w:val="28"/>
              </w:rPr>
            </w:pPr>
            <w:r w:rsidRPr="00B6085D">
              <w:rPr>
                <w:rFonts w:asciiTheme="majorBidi" w:hAnsiTheme="majorBidi" w:cstheme="majorBidi"/>
                <w:sz w:val="28"/>
                <w:szCs w:val="28"/>
              </w:rPr>
              <w:t>CHO212A</w:t>
            </w:r>
          </w:p>
        </w:tc>
        <w:tc>
          <w:tcPr>
            <w:tcW w:w="270" w:type="dxa"/>
          </w:tcPr>
          <w:p w14:paraId="147CFAF9" w14:textId="77777777" w:rsidR="00184723" w:rsidRPr="00B6085D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B4D629" w14:textId="77777777" w:rsidR="00184723" w:rsidRPr="00B6085D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545,300</w:t>
            </w:r>
          </w:p>
        </w:tc>
        <w:tc>
          <w:tcPr>
            <w:tcW w:w="270" w:type="dxa"/>
          </w:tcPr>
          <w:p w14:paraId="4988A31C" w14:textId="77777777" w:rsidR="00184723" w:rsidRPr="00B6085D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9E63633" w14:textId="77777777" w:rsidR="00184723" w:rsidRPr="00B6085D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70" w:type="dxa"/>
          </w:tcPr>
          <w:p w14:paraId="2FBA11E1" w14:textId="77777777" w:rsidR="00184723" w:rsidRPr="00B6085D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04CA5EE" w14:textId="77777777" w:rsidR="00184723" w:rsidRPr="00B6085D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7.75</w:t>
            </w:r>
          </w:p>
        </w:tc>
        <w:tc>
          <w:tcPr>
            <w:tcW w:w="270" w:type="dxa"/>
          </w:tcPr>
          <w:p w14:paraId="67864FFC" w14:textId="77777777" w:rsidR="00184723" w:rsidRPr="00B6085D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</w:tcPr>
          <w:p w14:paraId="26B75D0D" w14:textId="6C3E4B6F" w:rsidR="00184723" w:rsidRPr="00B6085D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84723" w:rsidRPr="003A3A7C" w14:paraId="63086926" w14:textId="77777777" w:rsidTr="00F022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74A920" w14:textId="77777777" w:rsidR="00184723" w:rsidRPr="00B6085D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CHO21OA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8917CD" w14:textId="77777777" w:rsidR="00184723" w:rsidRPr="00B6085D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62F1E1" w14:textId="77777777" w:rsidR="00184723" w:rsidRPr="00B6085D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E63FD8" w14:textId="77777777" w:rsidR="00184723" w:rsidRPr="00B6085D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2C2C04" w14:textId="77777777" w:rsidR="00184723" w:rsidRPr="00B6085D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A17A88" w14:textId="77777777" w:rsidR="00184723" w:rsidRPr="00B6085D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E68E84" w14:textId="77777777" w:rsidR="00184723" w:rsidRPr="00B6085D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7.75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F6595C" w14:textId="77777777" w:rsidR="00184723" w:rsidRPr="00B6085D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FCEFE8F" w14:textId="4567A158" w:rsidR="00184723" w:rsidRPr="00B6085D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84723" w:rsidRPr="003A3A7C" w14:paraId="12122FC0" w14:textId="77777777" w:rsidTr="00F022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B6AF4B" w14:textId="77777777" w:rsidR="00184723" w:rsidRPr="00B6085D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CHO229A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6FBDF0" w14:textId="77777777" w:rsidR="00184723" w:rsidRPr="00B6085D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D69D64" w14:textId="77777777" w:rsidR="00184723" w:rsidRPr="00B6085D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60F33F" w14:textId="77777777" w:rsidR="00184723" w:rsidRPr="00B6085D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60A3B6" w14:textId="77777777" w:rsidR="00184723" w:rsidRPr="00B6085D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753F34" w14:textId="77777777" w:rsidR="00184723" w:rsidRPr="00B6085D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068FAB" w14:textId="77777777" w:rsidR="00184723" w:rsidRPr="00B6085D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7.25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C294E6" w14:textId="77777777" w:rsidR="00184723" w:rsidRPr="00B6085D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6D7061B" w14:textId="72B28807" w:rsidR="00184723" w:rsidRPr="00B6085D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84723" w:rsidRPr="003A3A7C" w14:paraId="2F7B4D3A" w14:textId="77777777" w:rsidTr="00F022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7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BE887A" w14:textId="77777777" w:rsidR="00184723" w:rsidRPr="00B6085D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CHO228A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86A535" w14:textId="77777777" w:rsidR="00184723" w:rsidRPr="00B6085D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E7CC9E2" w14:textId="77777777" w:rsidR="00184723" w:rsidRPr="00B6085D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101,700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599E98" w14:textId="77777777" w:rsidR="00184723" w:rsidRPr="00B6085D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260F99" w14:textId="77777777" w:rsidR="00184723" w:rsidRPr="00B6085D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314D60" w14:textId="77777777" w:rsidR="00184723" w:rsidRPr="00B6085D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725230" w14:textId="77777777" w:rsidR="00184723" w:rsidRPr="00B6085D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7.25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C7CE03" w14:textId="77777777" w:rsidR="00184723" w:rsidRPr="00B6085D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E370302" w14:textId="59D172DC" w:rsidR="00184723" w:rsidRPr="00B6085D" w:rsidRDefault="00184723" w:rsidP="0018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</w:tbl>
    <w:p w14:paraId="5BA4AB94" w14:textId="77777777" w:rsidR="007F77AC" w:rsidRPr="006F406C" w:rsidRDefault="007F77AC" w:rsidP="006F4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2"/>
          <w:szCs w:val="12"/>
        </w:rPr>
      </w:pPr>
    </w:p>
    <w:p w14:paraId="65B763DE" w14:textId="19677BBC" w:rsidR="00023C62" w:rsidRDefault="00156764" w:rsidP="001F6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A4DF3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บริษัทมีการผิดนัดชำระหนี้หุ้นกู้ จำนวน </w:t>
      </w:r>
      <w:r>
        <w:rPr>
          <w:rFonts w:asciiTheme="majorBidi" w:hAnsiTheme="majorBidi" w:cstheme="majorBidi"/>
          <w:sz w:val="30"/>
          <w:szCs w:val="30"/>
        </w:rPr>
        <w:t xml:space="preserve">2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ชุด ได้แก่ </w:t>
      </w:r>
      <w:r>
        <w:rPr>
          <w:rFonts w:asciiTheme="majorBidi" w:hAnsiTheme="majorBidi" w:cstheme="majorBidi"/>
          <w:sz w:val="30"/>
          <w:szCs w:val="30"/>
        </w:rPr>
        <w:t xml:space="preserve">CHO212A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จำนวนเงินรวม </w:t>
      </w:r>
      <w:r>
        <w:rPr>
          <w:rFonts w:asciiTheme="majorBidi" w:hAnsiTheme="majorBidi" w:cstheme="majorBidi"/>
          <w:sz w:val="30"/>
          <w:szCs w:val="30"/>
        </w:rPr>
        <w:t xml:space="preserve">34,993,507.27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บาท และ </w:t>
      </w:r>
      <w:r>
        <w:rPr>
          <w:rFonts w:asciiTheme="majorBidi" w:hAnsiTheme="majorBidi" w:cstheme="majorBidi"/>
          <w:sz w:val="30"/>
          <w:szCs w:val="30"/>
        </w:rPr>
        <w:t xml:space="preserve">CHO229A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จำนวนเงินรวม 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4,652,834.32 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>บาท ตามลำดับ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ทั้งนี้</w:t>
      </w:r>
      <w:r w:rsidR="00023C62" w:rsidRPr="007B666A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044B8F">
        <w:rPr>
          <w:rFonts w:asciiTheme="majorBidi" w:hAnsiTheme="majorBidi" w:cstheme="majorBidi"/>
          <w:sz w:val="30"/>
          <w:szCs w:val="30"/>
        </w:rPr>
        <w:t>15</w:t>
      </w:r>
      <w:r w:rsidR="00023C62" w:rsidRPr="00054C70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="00044B8F">
        <w:rPr>
          <w:rFonts w:asciiTheme="majorBidi" w:hAnsiTheme="majorBidi" w:cstheme="majorBidi"/>
          <w:sz w:val="30"/>
          <w:szCs w:val="30"/>
        </w:rPr>
        <w:t>2566</w:t>
      </w:r>
      <w:r w:rsidR="00023C62" w:rsidRPr="00054C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23C62" w:rsidRPr="00054C70">
        <w:rPr>
          <w:rFonts w:asciiTheme="majorBidi" w:hAnsiTheme="majorBidi" w:cstheme="majorBidi" w:hint="cs"/>
          <w:sz w:val="30"/>
          <w:szCs w:val="30"/>
          <w:cs/>
        </w:rPr>
        <w:t>ที่ประชุม</w:t>
      </w:r>
      <w:r w:rsidR="00023C62">
        <w:rPr>
          <w:rFonts w:asciiTheme="majorBidi" w:hAnsiTheme="majorBidi" w:cstheme="majorBidi" w:hint="cs"/>
          <w:sz w:val="30"/>
          <w:szCs w:val="30"/>
          <w:cs/>
        </w:rPr>
        <w:t>ผู้ถือหุ้นกู้มีมติอนุมัติการเปลี่ยนแปลงเงื่อนไขการไถ่ถอนหุ้นกู้</w:t>
      </w:r>
      <w:r w:rsidR="00023C6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23C62">
        <w:rPr>
          <w:rFonts w:asciiTheme="majorBidi" w:hAnsiTheme="majorBidi" w:cstheme="majorBidi" w:hint="cs"/>
          <w:sz w:val="30"/>
          <w:szCs w:val="30"/>
          <w:cs/>
        </w:rPr>
        <w:t xml:space="preserve">ทั้ง </w:t>
      </w:r>
      <w:r w:rsidR="00044B8F">
        <w:rPr>
          <w:rFonts w:asciiTheme="majorBidi" w:hAnsiTheme="majorBidi" w:cstheme="majorBidi"/>
          <w:sz w:val="30"/>
          <w:szCs w:val="30"/>
        </w:rPr>
        <w:t>4</w:t>
      </w:r>
      <w:r w:rsidR="00023C6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23C62">
        <w:rPr>
          <w:rFonts w:asciiTheme="majorBidi" w:hAnsiTheme="majorBidi" w:cstheme="majorBidi" w:hint="cs"/>
          <w:sz w:val="30"/>
          <w:szCs w:val="30"/>
          <w:cs/>
        </w:rPr>
        <w:t>ชุด</w:t>
      </w:r>
    </w:p>
    <w:p w14:paraId="477F31CF" w14:textId="77777777" w:rsidR="00023C62" w:rsidRPr="001F68DE" w:rsidRDefault="00023C62" w:rsidP="00023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2"/>
          <w:szCs w:val="12"/>
        </w:rPr>
      </w:pPr>
    </w:p>
    <w:p w14:paraId="75A6BD32" w14:textId="63C19F81" w:rsidR="00023C62" w:rsidRDefault="00023C62" w:rsidP="00023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1341A3">
        <w:rPr>
          <w:rFonts w:asciiTheme="majorBidi" w:hAnsiTheme="majorBidi" w:cstheme="majorBidi" w:hint="cs"/>
          <w:sz w:val="30"/>
          <w:szCs w:val="30"/>
          <w:cs/>
        </w:rPr>
        <w:t>การเปลี่ยนแปลงที่สำคัญ</w:t>
      </w:r>
      <w:r w:rsidR="001E5FC9" w:rsidRPr="001341A3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1341A3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7FE117FB" w14:textId="77777777" w:rsidR="007E2CF4" w:rsidRDefault="00023C62" w:rsidP="007E2CF4">
      <w:pPr>
        <w:pStyle w:val="ListParagraph"/>
        <w:numPr>
          <w:ilvl w:val="0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1710" w:hanging="63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การแก้ไขวันครบกำหนดไถ่ถอนหุ้นกู้เป็นวันที่ </w:t>
      </w:r>
      <w:r>
        <w:rPr>
          <w:rFonts w:asciiTheme="majorBidi" w:hAnsiTheme="majorBidi" w:cstheme="majorBidi"/>
          <w:sz w:val="30"/>
          <w:szCs w:val="30"/>
        </w:rPr>
        <w:t xml:space="preserve">15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 xml:space="preserve">2568 </w:t>
      </w:r>
      <w:r>
        <w:rPr>
          <w:rFonts w:asciiTheme="majorBidi" w:hAnsiTheme="majorBidi" w:cstheme="majorBidi" w:hint="cs"/>
          <w:sz w:val="30"/>
          <w:szCs w:val="30"/>
          <w:cs/>
        </w:rPr>
        <w:t>และจะชำระคืนเงินต้นหุ้นกู้ในวันครบกำหนดไถ่ถอน</w:t>
      </w:r>
    </w:p>
    <w:p w14:paraId="67B58216" w14:textId="77777777" w:rsidR="00A854B9" w:rsidRPr="006F406C" w:rsidRDefault="00A854B9" w:rsidP="006F4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auto"/>
        <w:ind w:left="547"/>
        <w:rPr>
          <w:rFonts w:asciiTheme="majorBidi" w:hAnsiTheme="majorBidi" w:cstheme="majorBidi"/>
          <w:sz w:val="12"/>
          <w:szCs w:val="12"/>
        </w:rPr>
      </w:pPr>
    </w:p>
    <w:p w14:paraId="24B86893" w14:textId="77777777" w:rsidR="007E2CF4" w:rsidRPr="00A854B9" w:rsidRDefault="00023C62" w:rsidP="007E2CF4">
      <w:pPr>
        <w:pStyle w:val="ListParagraph"/>
        <w:numPr>
          <w:ilvl w:val="0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171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การเปลี่ยนแปลงวันกำหนดชำระดอกเบี้ยหุ้นกู้เป็นวันที่ 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 xml:space="preserve">15 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>มีนาคม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 xml:space="preserve"> 15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มิถุนายน 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 xml:space="preserve">15 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กันยายน และ 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 xml:space="preserve">15 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ของทุกปีตลอดอายุหุ้นกู้ โดยชำระร้อยละ 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 xml:space="preserve">5 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ต่อปี และจ่ายชำระดอกเบี้ยส่วนที่เหลือในอัตราร้อยละ 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>2.75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 สำหรับหุ้นกู้ 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>CHO212A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 xml:space="preserve"> CHO21OA 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และในอัตราร้อยละ 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>2.25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สำหรับหุ้นกู้ 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>CHO229A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Pr="007E2CF4">
        <w:rPr>
          <w:rFonts w:asciiTheme="majorBidi" w:hAnsiTheme="majorBidi" w:cstheme="majorBidi"/>
          <w:spacing w:val="-2"/>
          <w:sz w:val="30"/>
          <w:szCs w:val="30"/>
        </w:rPr>
        <w:t xml:space="preserve">CHO228A </w:t>
      </w:r>
      <w:r w:rsidRPr="007E2CF4">
        <w:rPr>
          <w:rFonts w:asciiTheme="majorBidi" w:hAnsiTheme="majorBidi" w:cstheme="majorBidi"/>
          <w:spacing w:val="-2"/>
          <w:sz w:val="30"/>
          <w:szCs w:val="30"/>
          <w:cs/>
        </w:rPr>
        <w:t>ในวันครบกำหนดไถ่ถอน หรือวันที่มีการไถ่ถอนหุ้นกู้ก่อนครบกำหนด</w:t>
      </w:r>
    </w:p>
    <w:p w14:paraId="552A2C1E" w14:textId="77777777" w:rsidR="00A854B9" w:rsidRPr="006F406C" w:rsidRDefault="00A854B9" w:rsidP="006F4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auto"/>
        <w:ind w:left="547"/>
        <w:rPr>
          <w:rFonts w:asciiTheme="majorBidi" w:hAnsiTheme="majorBidi" w:cstheme="majorBidi"/>
          <w:sz w:val="12"/>
          <w:szCs w:val="12"/>
        </w:rPr>
      </w:pPr>
    </w:p>
    <w:p w14:paraId="657F9DDE" w14:textId="77777777" w:rsidR="007E2CF4" w:rsidRPr="00DE2A9E" w:rsidRDefault="00023C62" w:rsidP="007E2CF4">
      <w:pPr>
        <w:pStyle w:val="ListParagraph"/>
        <w:numPr>
          <w:ilvl w:val="0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171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7E2CF4">
        <w:rPr>
          <w:rFonts w:asciiTheme="majorBidi" w:hAnsiTheme="majorBidi" w:hint="cs"/>
          <w:sz w:val="30"/>
          <w:szCs w:val="30"/>
          <w:cs/>
        </w:rPr>
        <w:t>สำหรับหุ้นกู้</w:t>
      </w:r>
      <w:r w:rsidRPr="007E2CF4">
        <w:rPr>
          <w:rFonts w:asciiTheme="majorBidi" w:hAnsiTheme="majorBidi"/>
          <w:sz w:val="30"/>
          <w:szCs w:val="30"/>
          <w:cs/>
        </w:rPr>
        <w:t xml:space="preserve"> </w:t>
      </w:r>
      <w:r w:rsidRPr="007E2CF4">
        <w:rPr>
          <w:rFonts w:asciiTheme="majorBidi" w:hAnsiTheme="majorBidi" w:cstheme="majorBidi"/>
          <w:sz w:val="30"/>
          <w:szCs w:val="30"/>
        </w:rPr>
        <w:t>CHO</w:t>
      </w:r>
      <w:r w:rsidRPr="007E2CF4">
        <w:rPr>
          <w:rFonts w:asciiTheme="majorBidi" w:hAnsiTheme="majorBidi"/>
          <w:sz w:val="30"/>
          <w:szCs w:val="30"/>
          <w:cs/>
        </w:rPr>
        <w:t>212</w:t>
      </w:r>
      <w:r w:rsidRPr="007E2CF4">
        <w:rPr>
          <w:rFonts w:asciiTheme="majorBidi" w:hAnsiTheme="majorBidi" w:cstheme="majorBidi"/>
          <w:sz w:val="30"/>
          <w:szCs w:val="30"/>
        </w:rPr>
        <w:t xml:space="preserve">A </w:t>
      </w:r>
      <w:r w:rsidRPr="007E2CF4">
        <w:rPr>
          <w:rFonts w:asciiTheme="majorBidi" w:hAnsiTheme="majorBidi" w:hint="cs"/>
          <w:sz w:val="30"/>
          <w:szCs w:val="30"/>
          <w:cs/>
        </w:rPr>
        <w:t>ผ่อนผันให้การที่บริษัทไม่ได้ชำระเงินต้นบางส่วนและดอกเบี้ยหุ้นกู้</w:t>
      </w:r>
      <w:r w:rsidRPr="007E2CF4">
        <w:rPr>
          <w:rFonts w:asciiTheme="majorBidi" w:hAnsiTheme="majorBidi"/>
          <w:sz w:val="30"/>
          <w:szCs w:val="30"/>
          <w:cs/>
        </w:rPr>
        <w:t xml:space="preserve"> </w:t>
      </w:r>
      <w:r w:rsidRPr="007E2CF4">
        <w:rPr>
          <w:rFonts w:asciiTheme="majorBidi" w:hAnsiTheme="majorBidi" w:hint="cs"/>
          <w:sz w:val="30"/>
          <w:szCs w:val="30"/>
          <w:cs/>
        </w:rPr>
        <w:t>จำนวนเงินรวม</w:t>
      </w:r>
      <w:r w:rsidRPr="007E2CF4">
        <w:rPr>
          <w:rFonts w:asciiTheme="majorBidi" w:hAnsiTheme="majorBidi"/>
          <w:sz w:val="30"/>
          <w:szCs w:val="30"/>
          <w:cs/>
        </w:rPr>
        <w:t xml:space="preserve"> </w:t>
      </w:r>
      <w:r w:rsidRPr="007E2CF4">
        <w:rPr>
          <w:rFonts w:asciiTheme="majorBidi" w:hAnsiTheme="majorBidi"/>
          <w:sz w:val="30"/>
          <w:szCs w:val="30"/>
        </w:rPr>
        <w:t>34</w:t>
      </w:r>
      <w:r w:rsidRPr="007E2CF4">
        <w:rPr>
          <w:rFonts w:asciiTheme="majorBidi" w:hAnsiTheme="majorBidi"/>
          <w:sz w:val="30"/>
          <w:szCs w:val="30"/>
          <w:cs/>
        </w:rPr>
        <w:t>,</w:t>
      </w:r>
      <w:r w:rsidRPr="007E2CF4">
        <w:rPr>
          <w:rFonts w:asciiTheme="majorBidi" w:hAnsiTheme="majorBidi"/>
          <w:sz w:val="30"/>
          <w:szCs w:val="30"/>
        </w:rPr>
        <w:t>993</w:t>
      </w:r>
      <w:r w:rsidRPr="007E2CF4">
        <w:rPr>
          <w:rFonts w:asciiTheme="majorBidi" w:hAnsiTheme="majorBidi"/>
          <w:sz w:val="30"/>
          <w:szCs w:val="30"/>
          <w:cs/>
        </w:rPr>
        <w:t>,</w:t>
      </w:r>
      <w:r w:rsidRPr="007E2CF4">
        <w:rPr>
          <w:rFonts w:asciiTheme="majorBidi" w:hAnsiTheme="majorBidi"/>
          <w:sz w:val="30"/>
          <w:szCs w:val="30"/>
        </w:rPr>
        <w:t>507</w:t>
      </w:r>
      <w:r w:rsidRPr="007E2CF4">
        <w:rPr>
          <w:rFonts w:asciiTheme="majorBidi" w:hAnsiTheme="majorBidi"/>
          <w:sz w:val="30"/>
          <w:szCs w:val="30"/>
          <w:cs/>
        </w:rPr>
        <w:t>.</w:t>
      </w:r>
      <w:r w:rsidRPr="007E2CF4">
        <w:rPr>
          <w:rFonts w:asciiTheme="majorBidi" w:hAnsiTheme="majorBidi"/>
          <w:sz w:val="30"/>
          <w:szCs w:val="30"/>
        </w:rPr>
        <w:t>27</w:t>
      </w:r>
      <w:r w:rsidRPr="007E2CF4">
        <w:rPr>
          <w:rFonts w:asciiTheme="majorBidi" w:hAnsiTheme="majorBidi"/>
          <w:sz w:val="30"/>
          <w:szCs w:val="30"/>
          <w:cs/>
        </w:rPr>
        <w:t xml:space="preserve"> </w:t>
      </w:r>
      <w:r w:rsidRPr="007E2CF4">
        <w:rPr>
          <w:rFonts w:asciiTheme="majorBidi" w:hAnsiTheme="majorBidi" w:hint="cs"/>
          <w:sz w:val="30"/>
          <w:szCs w:val="30"/>
          <w:cs/>
        </w:rPr>
        <w:t>บาท</w:t>
      </w:r>
      <w:r w:rsidRPr="007E2CF4">
        <w:rPr>
          <w:rFonts w:asciiTheme="majorBidi" w:hAnsiTheme="majorBidi"/>
          <w:sz w:val="30"/>
          <w:szCs w:val="30"/>
          <w:cs/>
        </w:rPr>
        <w:t xml:space="preserve"> </w:t>
      </w:r>
      <w:r w:rsidRPr="007E2CF4">
        <w:rPr>
          <w:rFonts w:asciiTheme="majorBidi" w:hAnsiTheme="majorBidi" w:hint="cs"/>
          <w:sz w:val="30"/>
          <w:szCs w:val="30"/>
          <w:cs/>
        </w:rPr>
        <w:t>ซึ่งถึงกำหนดชำระในวันที่</w:t>
      </w:r>
      <w:r w:rsidRPr="007E2CF4">
        <w:rPr>
          <w:rFonts w:asciiTheme="majorBidi" w:hAnsiTheme="majorBidi"/>
          <w:sz w:val="30"/>
          <w:szCs w:val="30"/>
          <w:cs/>
        </w:rPr>
        <w:t xml:space="preserve"> </w:t>
      </w:r>
      <w:r w:rsidRPr="007E2CF4">
        <w:rPr>
          <w:rFonts w:asciiTheme="majorBidi" w:hAnsiTheme="majorBidi"/>
          <w:sz w:val="30"/>
          <w:szCs w:val="30"/>
        </w:rPr>
        <w:t>22</w:t>
      </w:r>
      <w:r w:rsidRPr="007E2CF4">
        <w:rPr>
          <w:rFonts w:asciiTheme="majorBidi" w:hAnsiTheme="majorBidi"/>
          <w:sz w:val="30"/>
          <w:szCs w:val="30"/>
          <w:cs/>
        </w:rPr>
        <w:t xml:space="preserve"> </w:t>
      </w:r>
      <w:r w:rsidRPr="007E2CF4">
        <w:rPr>
          <w:rFonts w:asciiTheme="majorBidi" w:hAnsiTheme="majorBidi" w:hint="cs"/>
          <w:sz w:val="30"/>
          <w:szCs w:val="30"/>
          <w:cs/>
        </w:rPr>
        <w:t>พฤษภาคม</w:t>
      </w:r>
      <w:r w:rsidRPr="007E2CF4">
        <w:rPr>
          <w:rFonts w:asciiTheme="majorBidi" w:hAnsiTheme="majorBidi"/>
          <w:sz w:val="30"/>
          <w:szCs w:val="30"/>
          <w:cs/>
        </w:rPr>
        <w:t xml:space="preserve"> </w:t>
      </w:r>
      <w:r w:rsidRPr="007E2CF4">
        <w:rPr>
          <w:rFonts w:asciiTheme="majorBidi" w:hAnsiTheme="majorBidi"/>
          <w:sz w:val="30"/>
          <w:szCs w:val="30"/>
        </w:rPr>
        <w:t xml:space="preserve">2566 </w:t>
      </w:r>
      <w:r w:rsidRPr="007E2CF4">
        <w:rPr>
          <w:rFonts w:asciiTheme="majorBidi" w:hAnsiTheme="majorBidi" w:hint="cs"/>
          <w:sz w:val="30"/>
          <w:szCs w:val="30"/>
          <w:cs/>
        </w:rPr>
        <w:t xml:space="preserve">และสำหรับหุ้นกู้ </w:t>
      </w:r>
      <w:r w:rsidRPr="007E2CF4">
        <w:rPr>
          <w:rFonts w:asciiTheme="majorBidi" w:hAnsiTheme="majorBidi"/>
          <w:sz w:val="30"/>
          <w:szCs w:val="30"/>
        </w:rPr>
        <w:t xml:space="preserve">CHO229A </w:t>
      </w:r>
      <w:r w:rsidRPr="007E2CF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ผ่อนผันให้การที่บริษัทไม่ได้ชำระเงินต้นบางส่วนและดอกเบี้ยหุ้นกู้ จำนวนเงินรวม </w:t>
      </w:r>
      <w:r w:rsidRPr="007E2CF4">
        <w:rPr>
          <w:rFonts w:asciiTheme="majorBidi" w:hAnsiTheme="majorBidi" w:cstheme="majorBidi"/>
          <w:spacing w:val="-6"/>
          <w:sz w:val="30"/>
          <w:szCs w:val="30"/>
        </w:rPr>
        <w:t xml:space="preserve">4,652,834.32 </w:t>
      </w:r>
      <w:r w:rsidRPr="007E2CF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บาท ซึ่งถึงกำหนดชำระในวันที่ </w:t>
      </w:r>
      <w:r w:rsidRPr="007E2CF4">
        <w:rPr>
          <w:rFonts w:asciiTheme="majorBidi" w:hAnsiTheme="majorBidi" w:cstheme="majorBidi"/>
          <w:spacing w:val="-6"/>
          <w:sz w:val="30"/>
          <w:szCs w:val="30"/>
        </w:rPr>
        <w:t xml:space="preserve">11 </w:t>
      </w:r>
      <w:r w:rsidRPr="007E2CF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มิถุนายน </w:t>
      </w:r>
      <w:r w:rsidRPr="007E2CF4">
        <w:rPr>
          <w:rFonts w:asciiTheme="majorBidi" w:hAnsiTheme="majorBidi" w:cstheme="majorBidi"/>
          <w:spacing w:val="-6"/>
          <w:sz w:val="30"/>
          <w:szCs w:val="30"/>
        </w:rPr>
        <w:t>2566</w:t>
      </w:r>
      <w:r w:rsidRPr="007E2CF4">
        <w:rPr>
          <w:rFonts w:asciiTheme="majorBidi" w:hAnsiTheme="majorBidi"/>
          <w:sz w:val="30"/>
          <w:szCs w:val="30"/>
          <w:cs/>
        </w:rPr>
        <w:t xml:space="preserve"> </w:t>
      </w:r>
      <w:r w:rsidRPr="007E2CF4">
        <w:rPr>
          <w:rFonts w:asciiTheme="majorBidi" w:hAnsiTheme="majorBidi" w:hint="cs"/>
          <w:sz w:val="30"/>
          <w:szCs w:val="30"/>
          <w:cs/>
        </w:rPr>
        <w:t xml:space="preserve">ไม่ให้ถือเป็นเหตุผิดนัด </w:t>
      </w:r>
      <w:r w:rsidRPr="007E2CF4">
        <w:rPr>
          <w:rFonts w:asciiTheme="majorBidi" w:hAnsiTheme="majorBidi" w:cstheme="majorBidi" w:hint="cs"/>
          <w:spacing w:val="-6"/>
          <w:sz w:val="30"/>
          <w:szCs w:val="30"/>
          <w:cs/>
        </w:rPr>
        <w:t>ผ่อนผันการ</w:t>
      </w:r>
      <w:r w:rsidRPr="007E2CF4">
        <w:rPr>
          <w:rFonts w:asciiTheme="majorBidi" w:hAnsiTheme="majorBidi" w:cstheme="majorBidi"/>
          <w:sz w:val="30"/>
          <w:szCs w:val="30"/>
          <w:cs/>
        </w:rPr>
        <w:t>ดำเนินการที่เกี่ยวข้องกับเหตุผิดนัดดังกล่าว</w:t>
      </w:r>
      <w:r w:rsidRPr="007E2CF4">
        <w:rPr>
          <w:rFonts w:asciiTheme="majorBidi" w:hAnsiTheme="majorBidi" w:hint="cs"/>
          <w:sz w:val="30"/>
          <w:szCs w:val="30"/>
          <w:cs/>
        </w:rPr>
        <w:t>และอนุมัติให้ยกเลิกการเรียกให้หุ้นกู้ถึงกำหนดชำระ</w:t>
      </w:r>
      <w:r w:rsidR="000E2DEA" w:rsidRPr="007E2CF4">
        <w:rPr>
          <w:rFonts w:asciiTheme="majorBidi" w:hAnsiTheme="majorBidi"/>
          <w:sz w:val="30"/>
          <w:szCs w:val="30"/>
          <w:cs/>
        </w:rPr>
        <w:br/>
      </w:r>
      <w:r w:rsidRPr="007E2CF4">
        <w:rPr>
          <w:rFonts w:asciiTheme="majorBidi" w:hAnsiTheme="majorBidi" w:hint="cs"/>
          <w:sz w:val="30"/>
          <w:szCs w:val="30"/>
          <w:cs/>
        </w:rPr>
        <w:t>โดยพลัน</w:t>
      </w:r>
      <w:r w:rsidRPr="007E2CF4">
        <w:rPr>
          <w:rFonts w:asciiTheme="majorBidi" w:hAnsiTheme="majorBidi"/>
          <w:sz w:val="30"/>
          <w:szCs w:val="30"/>
          <w:cs/>
        </w:rPr>
        <w:t xml:space="preserve"> (</w:t>
      </w:r>
      <w:r w:rsidRPr="007E2CF4">
        <w:rPr>
          <w:rFonts w:asciiTheme="majorBidi" w:hAnsiTheme="majorBidi" w:cstheme="majorBidi"/>
          <w:sz w:val="30"/>
          <w:szCs w:val="30"/>
        </w:rPr>
        <w:t xml:space="preserve">Call default) </w:t>
      </w:r>
      <w:r w:rsidRPr="007E2CF4">
        <w:rPr>
          <w:rFonts w:asciiTheme="majorBidi" w:hAnsiTheme="majorBidi" w:hint="cs"/>
          <w:sz w:val="30"/>
          <w:szCs w:val="30"/>
          <w:cs/>
        </w:rPr>
        <w:t>ตามหนังสือของผู้แทนหุ้นกู้</w:t>
      </w:r>
    </w:p>
    <w:p w14:paraId="20A53BC6" w14:textId="77777777" w:rsidR="00DE2A9E" w:rsidRPr="006F406C" w:rsidRDefault="00DE2A9E" w:rsidP="006F4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auto"/>
        <w:ind w:left="547"/>
        <w:rPr>
          <w:rFonts w:asciiTheme="majorBidi" w:hAnsiTheme="majorBidi" w:cstheme="majorBidi"/>
          <w:sz w:val="12"/>
          <w:szCs w:val="12"/>
        </w:rPr>
      </w:pPr>
    </w:p>
    <w:p w14:paraId="6E987BC7" w14:textId="7FD6B755" w:rsidR="00023C62" w:rsidRDefault="00023C62" w:rsidP="007E2C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7E2CF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สำหรับหุ้นกู้ </w:t>
      </w:r>
      <w:r w:rsidRPr="007E2CF4">
        <w:rPr>
          <w:rFonts w:asciiTheme="majorBidi" w:hAnsiTheme="majorBidi" w:cstheme="majorBidi"/>
          <w:spacing w:val="-6"/>
          <w:sz w:val="30"/>
          <w:szCs w:val="30"/>
        </w:rPr>
        <w:t>CHO21</w:t>
      </w:r>
      <w:r w:rsidR="00870C0C">
        <w:rPr>
          <w:rFonts w:asciiTheme="majorBidi" w:hAnsiTheme="majorBidi" w:cstheme="majorBidi"/>
          <w:spacing w:val="-6"/>
          <w:sz w:val="30"/>
          <w:szCs w:val="30"/>
        </w:rPr>
        <w:t>O</w:t>
      </w:r>
      <w:r w:rsidRPr="007E2CF4">
        <w:rPr>
          <w:rFonts w:asciiTheme="majorBidi" w:hAnsiTheme="majorBidi" w:cstheme="majorBidi"/>
          <w:spacing w:val="-6"/>
          <w:sz w:val="30"/>
          <w:szCs w:val="30"/>
        </w:rPr>
        <w:t xml:space="preserve">A </w:t>
      </w:r>
      <w:r w:rsidRPr="007E2CF4">
        <w:rPr>
          <w:rFonts w:asciiTheme="majorBidi" w:hAnsiTheme="majorBidi" w:cstheme="majorBidi"/>
          <w:spacing w:val="-6"/>
          <w:sz w:val="30"/>
          <w:szCs w:val="30"/>
          <w:cs/>
        </w:rPr>
        <w:t>ผ่อนผันให้การที่ผู้ออกหุ้นกู้ไม่สามารถปฏิบัติตามเงื่อนไขเรื่องการผิดนัด</w:t>
      </w:r>
      <w:r w:rsidR="000E2DEA" w:rsidRPr="007E2CF4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7E2CF4">
        <w:rPr>
          <w:rFonts w:asciiTheme="majorBidi" w:hAnsiTheme="majorBidi" w:cstheme="majorBidi"/>
          <w:spacing w:val="-6"/>
          <w:sz w:val="30"/>
          <w:szCs w:val="30"/>
          <w:cs/>
        </w:rPr>
        <w:t>ชำระหนี้</w:t>
      </w:r>
      <w:r w:rsidRPr="007E2CF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E2CF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ไม่ว่ามูลหนี้ใด ๆ เป็นจำนวนเงินรวมกันเกินกว่า </w:t>
      </w:r>
      <w:r w:rsidRPr="007E2CF4">
        <w:rPr>
          <w:rFonts w:asciiTheme="majorBidi" w:hAnsiTheme="majorBidi" w:cstheme="majorBidi"/>
          <w:spacing w:val="-6"/>
          <w:sz w:val="30"/>
          <w:szCs w:val="30"/>
        </w:rPr>
        <w:t>300,000,000</w:t>
      </w:r>
      <w:r w:rsidRPr="007E2CF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บาท</w:t>
      </w:r>
      <w:r w:rsidRPr="007E2CF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E2CF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และสำหรับหุ้นกู้ </w:t>
      </w:r>
      <w:r w:rsidRPr="007E2CF4">
        <w:rPr>
          <w:rFonts w:asciiTheme="majorBidi" w:hAnsiTheme="majorBidi" w:cstheme="majorBidi"/>
          <w:spacing w:val="-6"/>
          <w:sz w:val="30"/>
          <w:szCs w:val="30"/>
        </w:rPr>
        <w:t xml:space="preserve">CHO228A </w:t>
      </w:r>
      <w:r w:rsidR="000E2DEA" w:rsidRPr="007E2CF4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7E2CF4">
        <w:rPr>
          <w:rFonts w:asciiTheme="majorBidi" w:hAnsiTheme="majorBidi" w:cstheme="majorBidi"/>
          <w:spacing w:val="-6"/>
          <w:sz w:val="30"/>
          <w:szCs w:val="30"/>
          <w:cs/>
        </w:rPr>
        <w:t>ผ่อนผันให้การที่ผู้ออกหุ้นกู้ไม่สามารถปฏิบัติตามเงื่อนไขเรื่องการผิดนัดชำระหนี้</w:t>
      </w:r>
      <w:r w:rsidRPr="007E2CF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หรือผู้ออกหุ้นกู้ระงับหรือ หยุดพักการชำระหนี้ของตนเป็นการทั่วไปไม่ว่าจะทั้งหมดหรือบางส่วน</w:t>
      </w:r>
      <w:r w:rsidRPr="007E2CF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E2CF4">
        <w:rPr>
          <w:rFonts w:asciiTheme="majorBidi" w:hAnsiTheme="majorBidi" w:cstheme="majorBidi"/>
          <w:spacing w:val="-6"/>
          <w:sz w:val="30"/>
          <w:szCs w:val="30"/>
          <w:cs/>
        </w:rPr>
        <w:t>ไม่ให้ถือเป็นเหตุผิดนัด ผ่อนผันการดำเนินการที่เกี่ยวข้องกับเหตุผิดนัดดังกล่าว</w:t>
      </w:r>
      <w:r w:rsidRPr="007E2CF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7E2CF4">
        <w:rPr>
          <w:rFonts w:asciiTheme="majorBidi" w:hAnsiTheme="majorBidi" w:cstheme="majorBidi"/>
          <w:spacing w:val="-6"/>
          <w:sz w:val="30"/>
          <w:szCs w:val="30"/>
          <w:cs/>
        </w:rPr>
        <w:t>และอนุมัติให้ยกเลิกการเรียกให้หุ้นกู้ถึงกำหนด</w:t>
      </w:r>
      <w:r w:rsidRPr="007E2CF4">
        <w:rPr>
          <w:rFonts w:asciiTheme="majorBidi" w:hAnsiTheme="majorBidi" w:cstheme="majorBidi"/>
          <w:sz w:val="30"/>
          <w:szCs w:val="30"/>
          <w:cs/>
        </w:rPr>
        <w:t>ชำระโดยพลัน (</w:t>
      </w:r>
      <w:r w:rsidRPr="007E2CF4">
        <w:rPr>
          <w:rFonts w:asciiTheme="majorBidi" w:hAnsiTheme="majorBidi" w:cstheme="majorBidi"/>
          <w:sz w:val="30"/>
          <w:szCs w:val="30"/>
        </w:rPr>
        <w:t>Call default)</w:t>
      </w:r>
      <w:r w:rsidRPr="007E2CF4">
        <w:rPr>
          <w:rFonts w:asciiTheme="majorBidi" w:hAnsiTheme="majorBidi" w:cstheme="majorBidi"/>
          <w:sz w:val="30"/>
          <w:szCs w:val="30"/>
          <w:cs/>
        </w:rPr>
        <w:t xml:space="preserve"> ตามหนังสือของผู้แทนหุ้นกู้</w:t>
      </w:r>
    </w:p>
    <w:p w14:paraId="74DBC2DC" w14:textId="5A9A6EDA" w:rsidR="00545004" w:rsidRPr="00623B41" w:rsidRDefault="00545004" w:rsidP="00855AAF">
      <w:pPr>
        <w:tabs>
          <w:tab w:val="clear" w:pos="454"/>
          <w:tab w:val="clear" w:pos="680"/>
          <w:tab w:val="clear" w:pos="907"/>
          <w:tab w:val="left" w:pos="720"/>
          <w:tab w:val="left" w:pos="810"/>
        </w:tabs>
        <w:ind w:left="36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306EA">
        <w:rPr>
          <w:rFonts w:ascii="Angsana New" w:hAnsi="Angsana New"/>
          <w:spacing w:val="-4"/>
          <w:sz w:val="30"/>
          <w:szCs w:val="30"/>
          <w:cs/>
        </w:rPr>
        <w:lastRenderedPageBreak/>
        <w:t>รายการเคลื่อนไหวของบัญชีหุ้นกู้แปลงสภาพและสิทธิในการเลือกแปลงสภาพสำหรับ</w:t>
      </w:r>
      <w:r w:rsidR="00370ED6" w:rsidRPr="00370ED6"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="000D225D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="00370ED6" w:rsidRPr="00370ED6">
        <w:rPr>
          <w:rFonts w:ascii="Angsana New" w:hAnsi="Angsana New" w:hint="cs"/>
          <w:spacing w:val="-4"/>
          <w:sz w:val="30"/>
          <w:szCs w:val="30"/>
          <w:cs/>
        </w:rPr>
        <w:t>เดือนสิ้นสุดวันที่</w:t>
      </w:r>
      <w:r w:rsidR="00370ED6" w:rsidRPr="00370ED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F7761">
        <w:rPr>
          <w:rFonts w:ascii="Angsana New" w:hAnsi="Angsana New"/>
          <w:spacing w:val="-4"/>
          <w:sz w:val="30"/>
          <w:szCs w:val="30"/>
        </w:rPr>
        <w:br/>
      </w:r>
      <w:r w:rsidR="00C937E7">
        <w:rPr>
          <w:rFonts w:ascii="Angsana New" w:hAnsi="Angsana New"/>
          <w:spacing w:val="-4"/>
          <w:sz w:val="30"/>
          <w:szCs w:val="30"/>
        </w:rPr>
        <w:t>3</w:t>
      </w:r>
      <w:r w:rsidR="000D225D">
        <w:rPr>
          <w:rFonts w:ascii="Angsana New" w:hAnsi="Angsana New"/>
          <w:spacing w:val="-4"/>
          <w:sz w:val="30"/>
          <w:szCs w:val="30"/>
        </w:rPr>
        <w:t>1</w:t>
      </w:r>
      <w:r w:rsidR="00370ED6" w:rsidRPr="00370ED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D225D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="00370ED6" w:rsidRPr="00370ED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256</w:t>
      </w:r>
      <w:r w:rsidR="000D225D">
        <w:rPr>
          <w:rFonts w:ascii="Angsana New" w:hAnsi="Angsana New"/>
          <w:spacing w:val="-4"/>
          <w:sz w:val="30"/>
          <w:szCs w:val="30"/>
        </w:rPr>
        <w:t>7</w:t>
      </w:r>
      <w:r w:rsidRPr="003A3A7C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</w:p>
    <w:p w14:paraId="2DCF78DF" w14:textId="77777777" w:rsidR="00545004" w:rsidRPr="00715815" w:rsidRDefault="00545004" w:rsidP="00545004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580"/>
        <w:gridCol w:w="1645"/>
        <w:gridCol w:w="363"/>
        <w:gridCol w:w="1592"/>
      </w:tblGrid>
      <w:tr w:rsidR="00306AC5" w:rsidRPr="003A3A7C" w14:paraId="73DE125D" w14:textId="77777777" w:rsidTr="001F68DE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CBBBC" w14:textId="2FA1CDD1" w:rsidR="00545004" w:rsidRPr="003A3A7C" w:rsidRDefault="00370ED6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70ED6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0D225D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370ED6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370ED6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92334D" w:rsidRPr="0092334D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="000D225D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</w:rPr>
              <w:t>1</w:t>
            </w:r>
            <w:r w:rsidRPr="00370ED6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0D225D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  <w:r w:rsidRPr="00370ED6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54500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256</w:t>
            </w:r>
            <w:r w:rsidR="000D225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7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AE207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 w:firstLine="10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8038F6" w:rsidRPr="003A3A7C" w14:paraId="5A38D108" w14:textId="77777777" w:rsidTr="001F68DE">
        <w:trPr>
          <w:cantSplit/>
          <w:trHeight w:val="569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36250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F5986" w14:textId="77777777" w:rsidR="00545004" w:rsidRPr="003A3A7C" w:rsidRDefault="00545004" w:rsidP="001F6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786A47F0" w14:textId="77777777" w:rsidR="00545004" w:rsidRPr="001F68DE" w:rsidRDefault="00545004" w:rsidP="001F6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หุ้นกู้แปลงสภาพ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6AF5C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228ED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สิทธิในการเลือกแปลงสภาพ</w:t>
            </w:r>
          </w:p>
        </w:tc>
      </w:tr>
      <w:tr w:rsidR="00306AC5" w:rsidRPr="003A3A7C" w14:paraId="3991D0B7" w14:textId="77777777" w:rsidTr="001F68DE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B7FDF1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95DED1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EA4B02" w:rsidRPr="003A3A7C" w14:paraId="210D2E83" w14:textId="77777777" w:rsidTr="001F68DE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00DFB0" w14:textId="77777777" w:rsidR="00EA4B02" w:rsidRPr="003A3A7C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92294B" w14:textId="163C6E43" w:rsidR="00EA4B02" w:rsidRPr="001F68DE" w:rsidRDefault="00C50F44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25,048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471197" w14:textId="77777777" w:rsidR="00EA4B02" w:rsidRPr="00153B31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AA4B2" w14:textId="17503E5E" w:rsidR="00EA4B02" w:rsidRPr="00153B31" w:rsidRDefault="00E12668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9,160</w:t>
            </w:r>
          </w:p>
        </w:tc>
      </w:tr>
      <w:tr w:rsidR="00C50F44" w:rsidRPr="003A3A7C" w14:paraId="4F2BDC22" w14:textId="77777777" w:rsidTr="001F68DE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43486" w14:textId="360070B7" w:rsidR="00C50F44" w:rsidRPr="003A3A7C" w:rsidRDefault="004524CD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524CD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4524CD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4524CD">
              <w:rPr>
                <w:rFonts w:asciiTheme="majorBidi" w:hAnsiTheme="majorBidi" w:hint="cs"/>
                <w:sz w:val="30"/>
                <w:szCs w:val="30"/>
                <w:cs/>
              </w:rPr>
              <w:t>การไถ่ถอนหุ้นกู้แปลงสภาพ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FB4C7" w14:textId="519DE7D0" w:rsidR="00C50F44" w:rsidRDefault="004524CD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(3,449)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16F456" w14:textId="77777777" w:rsidR="00C50F44" w:rsidRPr="001F68DE" w:rsidRDefault="00C50F44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A84A01" w14:textId="6F7EA699" w:rsidR="00C50F44" w:rsidRPr="003A3A7C" w:rsidRDefault="00E12668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(301)</w:t>
            </w:r>
          </w:p>
        </w:tc>
      </w:tr>
      <w:tr w:rsidR="00EA4B02" w:rsidRPr="003A3A7C" w14:paraId="36EA68A8" w14:textId="77777777" w:rsidTr="001F68DE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0E8FCC" w14:textId="00F61305" w:rsidR="00EA4B02" w:rsidRPr="003A3A7C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D62F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D62F7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8AF7EF1" w14:textId="7A9218A2" w:rsidR="00EA4B02" w:rsidRPr="001F68DE" w:rsidRDefault="00E12668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21,599</w:t>
            </w:r>
          </w:p>
        </w:tc>
        <w:tc>
          <w:tcPr>
            <w:tcW w:w="36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A5CAE0" w14:textId="77777777" w:rsidR="00EA4B02" w:rsidRPr="003A3A7C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64DFCD" w14:textId="7CEA878F" w:rsidR="00EA4B02" w:rsidRPr="003A3A7C" w:rsidRDefault="00E12668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8,8</w:t>
            </w:r>
            <w:r w:rsidR="00190F4F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59</w:t>
            </w:r>
          </w:p>
        </w:tc>
      </w:tr>
    </w:tbl>
    <w:p w14:paraId="123FC6EC" w14:textId="77777777" w:rsidR="003070E5" w:rsidRPr="00715815" w:rsidRDefault="003070E5" w:rsidP="00516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08FEAB7B" w14:textId="7F877DB7" w:rsidR="00D30F78" w:rsidRPr="00F1598F" w:rsidRDefault="00D30F78" w:rsidP="00261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t xml:space="preserve">หนี้สินที่มีภาระดอกเบี้ยส่วนที่มีหลักประกัน ณ วันที่ </w:t>
      </w:r>
      <w:r w:rsidR="000D225D">
        <w:rPr>
          <w:rFonts w:ascii="Angsana New" w:hAnsi="Angsana New"/>
          <w:spacing w:val="-4"/>
          <w:sz w:val="30"/>
          <w:szCs w:val="30"/>
        </w:rPr>
        <w:t>31</w:t>
      </w:r>
      <w:r w:rsidR="000D225D" w:rsidRPr="00370ED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D225D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="000D225D" w:rsidRPr="00370ED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D225D">
        <w:rPr>
          <w:rFonts w:ascii="Angsana New" w:hAnsi="Angsana New"/>
          <w:spacing w:val="-4"/>
          <w:sz w:val="30"/>
          <w:szCs w:val="30"/>
        </w:rPr>
        <w:t>2567</w:t>
      </w:r>
      <w:r w:rsidR="000D225D" w:rsidRPr="003A3A7C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7C2928">
        <w:rPr>
          <w:rFonts w:asciiTheme="majorBidi" w:hAnsiTheme="majorBidi" w:cstheme="majorBidi"/>
          <w:sz w:val="30"/>
          <w:szCs w:val="30"/>
        </w:rPr>
        <w:t>31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D446B7" w:rsidRPr="00F159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C2928">
        <w:rPr>
          <w:rFonts w:asciiTheme="majorBidi" w:hAnsiTheme="majorBidi" w:cstheme="majorBidi"/>
          <w:sz w:val="30"/>
          <w:szCs w:val="30"/>
        </w:rPr>
        <w:t>256</w:t>
      </w:r>
      <w:r w:rsidR="000D225D">
        <w:rPr>
          <w:rFonts w:asciiTheme="majorBidi" w:hAnsiTheme="majorBidi" w:cstheme="majorBidi"/>
          <w:sz w:val="30"/>
          <w:szCs w:val="30"/>
        </w:rPr>
        <w:t>6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มีรายละเอียดของหลักประกันซึ่งเป็นสินทรัพย์ดังนี้</w:t>
      </w:r>
    </w:p>
    <w:p w14:paraId="4FFB2694" w14:textId="77777777" w:rsidR="002C01A6" w:rsidRPr="00715815" w:rsidRDefault="002C01A6" w:rsidP="002C0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270" w:type="dxa"/>
        <w:tblLook w:val="01E0" w:firstRow="1" w:lastRow="1" w:firstColumn="1" w:lastColumn="1" w:noHBand="0" w:noVBand="0"/>
      </w:tblPr>
      <w:tblGrid>
        <w:gridCol w:w="2519"/>
        <w:gridCol w:w="991"/>
        <w:gridCol w:w="1260"/>
        <w:gridCol w:w="270"/>
        <w:gridCol w:w="1170"/>
        <w:gridCol w:w="270"/>
        <w:gridCol w:w="1258"/>
        <w:gridCol w:w="236"/>
        <w:gridCol w:w="1206"/>
      </w:tblGrid>
      <w:tr w:rsidR="00D30F78" w:rsidRPr="00F1598F" w14:paraId="311012C1" w14:textId="77777777" w:rsidTr="00261470">
        <w:tc>
          <w:tcPr>
            <w:tcW w:w="2519" w:type="dxa"/>
            <w:shd w:val="clear" w:color="auto" w:fill="auto"/>
          </w:tcPr>
          <w:p w14:paraId="3FC69ADE" w14:textId="77777777" w:rsidR="00D30F78" w:rsidRPr="00F1598F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1" w:type="dxa"/>
          </w:tcPr>
          <w:p w14:paraId="412FFC2F" w14:textId="77777777" w:rsidR="00D30F78" w:rsidRPr="00F1598F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68EA6021" w14:textId="77777777" w:rsidR="00D30F78" w:rsidRPr="00F1598F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1598F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276AFA7" w14:textId="77777777" w:rsidR="00D30F78" w:rsidRPr="00F1598F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1E3D4F18" w14:textId="77777777" w:rsidR="00D30F78" w:rsidRPr="00F1598F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6981" w:rsidRPr="00F1598F" w14:paraId="6A5BB119" w14:textId="77777777" w:rsidTr="00261470">
        <w:tc>
          <w:tcPr>
            <w:tcW w:w="2519" w:type="dxa"/>
          </w:tcPr>
          <w:p w14:paraId="50AC4816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7C5642E3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45108EF" w14:textId="46A510BD" w:rsidR="00166981" w:rsidRPr="00F1598F" w:rsidRDefault="0092334D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b/>
                <w:spacing w:val="-8"/>
                <w:sz w:val="30"/>
                <w:szCs w:val="30"/>
                <w:cs/>
              </w:rPr>
            </w:pPr>
            <w:r w:rsidRPr="0092334D">
              <w:rPr>
                <w:rFonts w:asciiTheme="majorBidi" w:hAnsiTheme="majorBidi"/>
                <w:sz w:val="30"/>
                <w:szCs w:val="30"/>
              </w:rPr>
              <w:t>3</w:t>
            </w:r>
            <w:r w:rsidR="000D225D">
              <w:rPr>
                <w:rFonts w:asciiTheme="majorBidi" w:hAnsiTheme="majorBidi"/>
                <w:sz w:val="30"/>
                <w:szCs w:val="30"/>
              </w:rPr>
              <w:t>1</w:t>
            </w:r>
            <w:r w:rsidR="00370ED6" w:rsidRPr="00370ED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0D225D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03D08614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B46B27" w14:textId="501EC944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317FB8B8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0BDE46EF" w14:textId="74ECA1B1" w:rsidR="00166981" w:rsidRPr="00F1598F" w:rsidRDefault="00EA4B02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2334D">
              <w:rPr>
                <w:rFonts w:asciiTheme="majorBidi" w:hAnsiTheme="majorBidi"/>
                <w:sz w:val="30"/>
                <w:szCs w:val="30"/>
              </w:rPr>
              <w:t>3</w:t>
            </w:r>
            <w:r w:rsidR="000D225D">
              <w:rPr>
                <w:rFonts w:asciiTheme="majorBidi" w:hAnsiTheme="majorBidi"/>
                <w:sz w:val="30"/>
                <w:szCs w:val="30"/>
              </w:rPr>
              <w:t>1</w:t>
            </w:r>
            <w:r w:rsidRPr="00370ED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0D225D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6953FB5D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55DF15FF" w14:textId="34B5E378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66981" w:rsidRPr="00F1598F" w14:paraId="68F1ACA8" w14:textId="77777777" w:rsidTr="00261470">
        <w:tc>
          <w:tcPr>
            <w:tcW w:w="2519" w:type="dxa"/>
          </w:tcPr>
          <w:p w14:paraId="5AA607A3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2E7FE636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AF71F7" w14:textId="556C718A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D225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4B41475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818C91" w14:textId="61EA7B65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D225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3FA7C22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0B78D595" w14:textId="5F07AD4B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D225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35A67591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4DF91D9B" w14:textId="61114CA1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D225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66981" w:rsidRPr="00F1598F" w14:paraId="279E0A1B" w14:textId="77777777" w:rsidTr="00261470">
        <w:tc>
          <w:tcPr>
            <w:tcW w:w="2519" w:type="dxa"/>
          </w:tcPr>
          <w:p w14:paraId="1A7991B5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1" w:type="dxa"/>
          </w:tcPr>
          <w:p w14:paraId="44D79D14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0" w:type="dxa"/>
            <w:gridSpan w:val="7"/>
          </w:tcPr>
          <w:p w14:paraId="1EB1D751" w14:textId="77777777" w:rsidR="00166981" w:rsidRPr="00F1598F" w:rsidRDefault="00166981" w:rsidP="0016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225D" w:rsidRPr="00F1598F" w14:paraId="2F445E67" w14:textId="77777777" w:rsidTr="00261470">
        <w:tc>
          <w:tcPr>
            <w:tcW w:w="2519" w:type="dxa"/>
          </w:tcPr>
          <w:p w14:paraId="74F672D1" w14:textId="77777777" w:rsidR="000D225D" w:rsidRPr="00F1598F" w:rsidRDefault="000D225D" w:rsidP="000D22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991" w:type="dxa"/>
          </w:tcPr>
          <w:p w14:paraId="2D9FA0EE" w14:textId="77777777" w:rsidR="000D225D" w:rsidRPr="00F1598F" w:rsidRDefault="000D225D" w:rsidP="000D225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ED9E9B" w14:textId="060222E8" w:rsidR="000D225D" w:rsidRPr="00F1598F" w:rsidRDefault="00190F4F" w:rsidP="000D225D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540</w:t>
            </w:r>
          </w:p>
        </w:tc>
        <w:tc>
          <w:tcPr>
            <w:tcW w:w="270" w:type="dxa"/>
          </w:tcPr>
          <w:p w14:paraId="39EA7979" w14:textId="77777777" w:rsidR="000D225D" w:rsidRPr="00F1598F" w:rsidRDefault="000D225D" w:rsidP="000D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42F6A3" w14:textId="4691BA9F" w:rsidR="000D225D" w:rsidRPr="00F1598F" w:rsidRDefault="000D225D" w:rsidP="000D225D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540</w:t>
            </w:r>
          </w:p>
        </w:tc>
        <w:tc>
          <w:tcPr>
            <w:tcW w:w="270" w:type="dxa"/>
          </w:tcPr>
          <w:p w14:paraId="6AFCC9B1" w14:textId="77777777" w:rsidR="000D225D" w:rsidRPr="00F1598F" w:rsidRDefault="000D225D" w:rsidP="000D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7ED27C84" w14:textId="7A03A112" w:rsidR="000D225D" w:rsidRPr="00F1598F" w:rsidRDefault="00C153D2" w:rsidP="00284E41">
            <w:pPr>
              <w:pStyle w:val="acctfourfigures"/>
              <w:tabs>
                <w:tab w:val="clear" w:pos="765"/>
                <w:tab w:val="decimal" w:pos="25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BFFBF79" w14:textId="77777777" w:rsidR="000D225D" w:rsidRPr="00F1598F" w:rsidRDefault="000D225D" w:rsidP="000D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</w:tcPr>
          <w:p w14:paraId="4D6177F9" w14:textId="42C98A96" w:rsidR="000D225D" w:rsidRPr="00F1598F" w:rsidRDefault="000D225D" w:rsidP="00284E41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D225D" w:rsidRPr="00F1598F" w14:paraId="5993AB5E" w14:textId="77777777" w:rsidTr="00261470">
        <w:tc>
          <w:tcPr>
            <w:tcW w:w="2519" w:type="dxa"/>
          </w:tcPr>
          <w:p w14:paraId="6CE6722D" w14:textId="77777777" w:rsidR="000D225D" w:rsidRPr="00F1598F" w:rsidRDefault="000D225D" w:rsidP="000D22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991" w:type="dxa"/>
          </w:tcPr>
          <w:p w14:paraId="5FB7239A" w14:textId="77777777" w:rsidR="000D225D" w:rsidRPr="00F1598F" w:rsidRDefault="000D225D" w:rsidP="000D225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DDC382" w14:textId="586E440B" w:rsidR="000D225D" w:rsidRPr="00283E19" w:rsidRDefault="00C153D2" w:rsidP="000D225D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353,569</w:t>
            </w:r>
          </w:p>
        </w:tc>
        <w:tc>
          <w:tcPr>
            <w:tcW w:w="270" w:type="dxa"/>
          </w:tcPr>
          <w:p w14:paraId="49A20FAB" w14:textId="77777777" w:rsidR="000D225D" w:rsidRPr="00283E19" w:rsidRDefault="000D225D" w:rsidP="000D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3FEADC" w14:textId="2BB421B5" w:rsidR="000D225D" w:rsidRPr="00283E19" w:rsidRDefault="000D225D" w:rsidP="000D225D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313,602</w:t>
            </w:r>
          </w:p>
        </w:tc>
        <w:tc>
          <w:tcPr>
            <w:tcW w:w="270" w:type="dxa"/>
          </w:tcPr>
          <w:p w14:paraId="5421EEA9" w14:textId="77777777" w:rsidR="000D225D" w:rsidRPr="00283E19" w:rsidRDefault="000D225D" w:rsidP="000D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34CDA316" w14:textId="01A47CD8" w:rsidR="000D225D" w:rsidRPr="00283E19" w:rsidRDefault="00C153D2" w:rsidP="000D225D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329,469</w:t>
            </w:r>
          </w:p>
        </w:tc>
        <w:tc>
          <w:tcPr>
            <w:tcW w:w="236" w:type="dxa"/>
          </w:tcPr>
          <w:p w14:paraId="4FF646BA" w14:textId="77777777" w:rsidR="000D225D" w:rsidRPr="00F1598F" w:rsidRDefault="000D225D" w:rsidP="000D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</w:tcPr>
          <w:p w14:paraId="36042F34" w14:textId="4B5ABF7B" w:rsidR="000D225D" w:rsidRPr="00F1598F" w:rsidRDefault="000D225D" w:rsidP="000D225D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289,502</w:t>
            </w:r>
          </w:p>
        </w:tc>
      </w:tr>
      <w:tr w:rsidR="000D225D" w:rsidRPr="00F1598F" w14:paraId="518FC986" w14:textId="77777777" w:rsidTr="00261470">
        <w:tc>
          <w:tcPr>
            <w:tcW w:w="2519" w:type="dxa"/>
          </w:tcPr>
          <w:p w14:paraId="112207F3" w14:textId="77777777" w:rsidR="000D225D" w:rsidRPr="00F1598F" w:rsidRDefault="000D225D" w:rsidP="000D22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991" w:type="dxa"/>
          </w:tcPr>
          <w:p w14:paraId="61979DBD" w14:textId="77777777" w:rsidR="000D225D" w:rsidRPr="00F1598F" w:rsidRDefault="000D225D" w:rsidP="000D225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8B38CD" w14:textId="03293CCE" w:rsidR="000D225D" w:rsidRPr="00283E19" w:rsidRDefault="00C153D2" w:rsidP="000D225D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39,352</w:t>
            </w:r>
          </w:p>
        </w:tc>
        <w:tc>
          <w:tcPr>
            <w:tcW w:w="270" w:type="dxa"/>
          </w:tcPr>
          <w:p w14:paraId="480EBB7B" w14:textId="77777777" w:rsidR="000D225D" w:rsidRPr="00693EF7" w:rsidRDefault="000D225D" w:rsidP="000D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3B418F" w14:textId="526D0245" w:rsidR="000D225D" w:rsidRPr="00F1598F" w:rsidRDefault="000D225D" w:rsidP="000D225D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40,676</w:t>
            </w:r>
          </w:p>
        </w:tc>
        <w:tc>
          <w:tcPr>
            <w:tcW w:w="270" w:type="dxa"/>
          </w:tcPr>
          <w:p w14:paraId="144F1006" w14:textId="77777777" w:rsidR="000D225D" w:rsidRPr="00F1598F" w:rsidRDefault="000D225D" w:rsidP="000D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3826806F" w14:textId="7889F390" w:rsidR="000D225D" w:rsidRPr="00F1598F" w:rsidRDefault="00284E41" w:rsidP="000D225D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39,352</w:t>
            </w:r>
          </w:p>
        </w:tc>
        <w:tc>
          <w:tcPr>
            <w:tcW w:w="236" w:type="dxa"/>
          </w:tcPr>
          <w:p w14:paraId="3819FC64" w14:textId="77777777" w:rsidR="000D225D" w:rsidRPr="00F1598F" w:rsidRDefault="000D225D" w:rsidP="000D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</w:tcPr>
          <w:p w14:paraId="57F4488A" w14:textId="435FF1A3" w:rsidR="000D225D" w:rsidRPr="00F1598F" w:rsidRDefault="000D225D" w:rsidP="000D225D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40,676</w:t>
            </w:r>
          </w:p>
        </w:tc>
      </w:tr>
      <w:tr w:rsidR="000D225D" w:rsidRPr="00F1598F" w14:paraId="63C23E75" w14:textId="77777777" w:rsidTr="00261470">
        <w:tc>
          <w:tcPr>
            <w:tcW w:w="2519" w:type="dxa"/>
          </w:tcPr>
          <w:p w14:paraId="0C23DC30" w14:textId="77777777" w:rsidR="000D225D" w:rsidRPr="00F1598F" w:rsidRDefault="000D225D" w:rsidP="000D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1" w:type="dxa"/>
          </w:tcPr>
          <w:p w14:paraId="56C2CD64" w14:textId="77777777" w:rsidR="000D225D" w:rsidRPr="00F1598F" w:rsidRDefault="000D225D" w:rsidP="000D225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4E58C3" w14:textId="08BDF243" w:rsidR="000D225D" w:rsidRPr="00F1598F" w:rsidRDefault="00C153D2" w:rsidP="000D225D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393,461</w:t>
            </w:r>
          </w:p>
        </w:tc>
        <w:tc>
          <w:tcPr>
            <w:tcW w:w="270" w:type="dxa"/>
          </w:tcPr>
          <w:p w14:paraId="7AAFE5BC" w14:textId="77777777" w:rsidR="000D225D" w:rsidRPr="00F1598F" w:rsidRDefault="000D225D" w:rsidP="000D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0D66A4" w14:textId="16563ABA" w:rsidR="000D225D" w:rsidRPr="00F1598F" w:rsidRDefault="000D225D" w:rsidP="000D225D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354,818</w:t>
            </w:r>
          </w:p>
        </w:tc>
        <w:tc>
          <w:tcPr>
            <w:tcW w:w="270" w:type="dxa"/>
          </w:tcPr>
          <w:p w14:paraId="22277979" w14:textId="77777777" w:rsidR="000D225D" w:rsidRPr="00F1598F" w:rsidRDefault="000D225D" w:rsidP="000D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F6BCCE7" w14:textId="44C0086E" w:rsidR="000D225D" w:rsidRPr="00F1598F" w:rsidRDefault="00284E41" w:rsidP="000D225D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368,821</w:t>
            </w:r>
          </w:p>
        </w:tc>
        <w:tc>
          <w:tcPr>
            <w:tcW w:w="236" w:type="dxa"/>
          </w:tcPr>
          <w:p w14:paraId="45A0B1BA" w14:textId="77777777" w:rsidR="000D225D" w:rsidRPr="00F1598F" w:rsidRDefault="000D225D" w:rsidP="000D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40CF176B" w14:textId="0B8461D4" w:rsidR="000D225D" w:rsidRPr="00F1598F" w:rsidRDefault="000D225D" w:rsidP="000D225D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330,178</w:t>
            </w:r>
          </w:p>
        </w:tc>
      </w:tr>
    </w:tbl>
    <w:p w14:paraId="21C52C97" w14:textId="47BD1837" w:rsidR="00DB7EE9" w:rsidRDefault="00DB7EE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2"/>
          <w:szCs w:val="22"/>
          <w:lang w:val="th-TH"/>
        </w:rPr>
      </w:pPr>
    </w:p>
    <w:p w14:paraId="29CA0DBF" w14:textId="593B483C" w:rsidR="00E526A6" w:rsidRPr="00DB41B2" w:rsidRDefault="00E526A6" w:rsidP="00261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right="-25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2A3611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ณ วันที่ </w:t>
      </w:r>
      <w:r w:rsidR="009B5926" w:rsidRPr="002A3611">
        <w:rPr>
          <w:rFonts w:asciiTheme="majorBidi" w:hAnsiTheme="majorBidi"/>
          <w:spacing w:val="-4"/>
          <w:sz w:val="30"/>
          <w:szCs w:val="30"/>
        </w:rPr>
        <w:t>3</w:t>
      </w:r>
      <w:r w:rsidR="000D225D">
        <w:rPr>
          <w:rFonts w:asciiTheme="majorBidi" w:hAnsiTheme="majorBidi"/>
          <w:spacing w:val="-4"/>
          <w:sz w:val="30"/>
          <w:szCs w:val="30"/>
        </w:rPr>
        <w:t>1</w:t>
      </w:r>
      <w:r w:rsidR="00370ED6" w:rsidRPr="002A3611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0D225D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มีนาคม</w:t>
      </w:r>
      <w:r w:rsidR="00370ED6" w:rsidRPr="002A3611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847141" w:rsidRPr="002A3611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0D225D">
        <w:rPr>
          <w:rFonts w:asciiTheme="majorBidi" w:hAnsiTheme="majorBidi" w:cstheme="majorBidi"/>
          <w:spacing w:val="-4"/>
          <w:sz w:val="30"/>
          <w:szCs w:val="30"/>
        </w:rPr>
        <w:t>7</w:t>
      </w:r>
      <w:r w:rsidR="00847141" w:rsidRPr="002A361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A3611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กลุ่มบริษัทมีวงเงินกู้ยืมที่ยังไม่ได้เบิกใช้จากสถาบันการเงินเป็นจำนวนเงิน</w:t>
      </w:r>
      <w:r w:rsidR="00D51CE4" w:rsidRPr="002A3611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รว</w:t>
      </w:r>
      <w:r w:rsidR="00865136">
        <w:rPr>
          <w:rFonts w:asciiTheme="majorBidi" w:hAnsiTheme="majorBidi" w:cstheme="majorBidi" w:hint="cs"/>
          <w:spacing w:val="-4"/>
          <w:sz w:val="30"/>
          <w:szCs w:val="30"/>
          <w:cs/>
          <w:lang w:val="th-TH"/>
        </w:rPr>
        <w:t>ม</w:t>
      </w:r>
      <w:r w:rsidR="0014469B">
        <w:rPr>
          <w:rFonts w:asciiTheme="majorBidi" w:hAnsiTheme="majorBidi" w:cstheme="majorBidi" w:hint="cs"/>
          <w:spacing w:val="-4"/>
          <w:sz w:val="30"/>
          <w:szCs w:val="30"/>
          <w:cs/>
          <w:lang w:val="th-TH"/>
        </w:rPr>
        <w:t xml:space="preserve"> </w:t>
      </w:r>
      <w:r w:rsidR="0014469B">
        <w:rPr>
          <w:rFonts w:asciiTheme="majorBidi" w:hAnsiTheme="majorBidi" w:cstheme="majorBidi"/>
          <w:spacing w:val="-4"/>
          <w:sz w:val="30"/>
          <w:szCs w:val="30"/>
        </w:rPr>
        <w:t>349</w:t>
      </w:r>
      <w:r w:rsidR="00370ED6" w:rsidRPr="002A3611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</w:t>
      </w:r>
      <w:r w:rsidRPr="002A3611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ล้านบาท</w:t>
      </w:r>
      <w:r w:rsidRPr="00DB41B2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7777A7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DB41B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="00D14F5F" w:rsidRPr="00A939EF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D14F5F" w:rsidRPr="00A939EF">
        <w:rPr>
          <w:rFonts w:asciiTheme="majorBidi" w:hAnsiTheme="majorBidi" w:cstheme="majorBidi"/>
          <w:sz w:val="30"/>
          <w:szCs w:val="30"/>
        </w:rPr>
        <w:t xml:space="preserve"> </w:t>
      </w:r>
      <w:r w:rsidRPr="00DB41B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ธันวาคม </w:t>
      </w:r>
      <w:r w:rsidR="00D14F5F" w:rsidRPr="00A939EF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D225D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DB41B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:</w:t>
      </w:r>
      <w:r w:rsidRPr="00E96CE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  <w:r w:rsidR="00847141" w:rsidRPr="00E96CE2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0D225D">
        <w:rPr>
          <w:rFonts w:asciiTheme="majorBidi" w:hAnsiTheme="majorBidi" w:cstheme="majorBidi"/>
          <w:i/>
          <w:iCs/>
          <w:sz w:val="30"/>
          <w:szCs w:val="30"/>
        </w:rPr>
        <w:t>42</w:t>
      </w:r>
      <w:r w:rsidRPr="00E96CE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  <w:r w:rsidRPr="00DB41B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ล้านบาท)</w:t>
      </w:r>
    </w:p>
    <w:p w14:paraId="7B20FE11" w14:textId="4A5355F1" w:rsidR="009346EE" w:rsidRPr="00E10EFF" w:rsidRDefault="009346EE" w:rsidP="00261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Theme="majorBidi" w:hAnsiTheme="majorBidi" w:cstheme="majorBidi"/>
          <w:sz w:val="22"/>
          <w:szCs w:val="22"/>
          <w:lang w:val="th-TH"/>
        </w:rPr>
      </w:pPr>
    </w:p>
    <w:p w14:paraId="7D42CEA1" w14:textId="77792128" w:rsidR="00261470" w:rsidRDefault="001C7AD6" w:rsidP="00000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/>
          <w:spacing w:val="-6"/>
          <w:sz w:val="30"/>
          <w:szCs w:val="30"/>
          <w:cs/>
        </w:rPr>
      </w:pPr>
      <w:r w:rsidRPr="004643D8">
        <w:rPr>
          <w:rFonts w:asciiTheme="majorBidi" w:hAnsiTheme="majorBidi" w:hint="cs"/>
          <w:spacing w:val="-6"/>
          <w:sz w:val="30"/>
          <w:szCs w:val="30"/>
          <w:cs/>
        </w:rPr>
        <w:t xml:space="preserve">ณ วันที่ </w:t>
      </w:r>
      <w:r w:rsidR="001434C5">
        <w:rPr>
          <w:rFonts w:asciiTheme="majorBidi" w:hAnsiTheme="majorBidi"/>
          <w:spacing w:val="-4"/>
          <w:sz w:val="30"/>
          <w:szCs w:val="30"/>
        </w:rPr>
        <w:t>31</w:t>
      </w:r>
      <w:r w:rsidR="000D225D" w:rsidRPr="002A3611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0D225D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มีนาคม</w:t>
      </w:r>
      <w:r w:rsidR="000D225D" w:rsidRPr="002A3611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1434C5">
        <w:rPr>
          <w:rFonts w:asciiTheme="majorBidi" w:hAnsiTheme="majorBidi"/>
          <w:spacing w:val="-4"/>
          <w:sz w:val="30"/>
          <w:szCs w:val="30"/>
        </w:rPr>
        <w:t>2567</w:t>
      </w:r>
      <w:r w:rsidR="000D225D" w:rsidRPr="002A361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4643D8">
        <w:rPr>
          <w:rFonts w:asciiTheme="majorBidi" w:hAnsiTheme="majorBidi" w:hint="cs"/>
          <w:spacing w:val="-6"/>
          <w:sz w:val="30"/>
          <w:szCs w:val="30"/>
          <w:cs/>
        </w:rPr>
        <w:t xml:space="preserve">และ </w:t>
      </w:r>
      <w:r w:rsidR="001434C5">
        <w:rPr>
          <w:rFonts w:asciiTheme="majorBidi" w:hAnsiTheme="majorBidi"/>
          <w:spacing w:val="-6"/>
          <w:sz w:val="30"/>
          <w:szCs w:val="30"/>
        </w:rPr>
        <w:t>31</w:t>
      </w:r>
      <w:r w:rsidRPr="004643D8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4643D8">
        <w:rPr>
          <w:rFonts w:asciiTheme="majorBidi" w:hAnsiTheme="majorBidi" w:hint="cs"/>
          <w:spacing w:val="-6"/>
          <w:sz w:val="30"/>
          <w:szCs w:val="30"/>
          <w:cs/>
        </w:rPr>
        <w:t>ธันวาคม</w:t>
      </w:r>
      <w:r w:rsidRPr="004643D8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1434C5">
        <w:rPr>
          <w:rFonts w:asciiTheme="majorBidi" w:hAnsiTheme="majorBidi"/>
          <w:spacing w:val="-6"/>
          <w:sz w:val="30"/>
          <w:szCs w:val="30"/>
        </w:rPr>
        <w:t>2566</w:t>
      </w:r>
      <w:r w:rsidR="00A03580" w:rsidRPr="004643D8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715EE9" w:rsidRPr="004643D8">
        <w:rPr>
          <w:rFonts w:asciiTheme="majorBidi" w:hAnsiTheme="majorBidi" w:hint="cs"/>
          <w:spacing w:val="-6"/>
          <w:sz w:val="30"/>
          <w:szCs w:val="30"/>
          <w:cs/>
        </w:rPr>
        <w:t>บริษัทมีสัญญาวงเงินสินเชื่อกับสถาบันการเงิน ซึ่งกำหนดการดำรงอัตราส่วน</w:t>
      </w:r>
      <w:r w:rsidR="00EB1BBB">
        <w:rPr>
          <w:rFonts w:asciiTheme="majorBidi" w:hAnsiTheme="majorBidi" w:hint="cs"/>
          <w:spacing w:val="-6"/>
          <w:sz w:val="30"/>
          <w:szCs w:val="30"/>
          <w:cs/>
        </w:rPr>
        <w:t>ท</w:t>
      </w:r>
      <w:r w:rsidR="00660359" w:rsidRPr="004643D8">
        <w:rPr>
          <w:rFonts w:asciiTheme="majorBidi" w:hAnsiTheme="majorBidi" w:hint="cs"/>
          <w:spacing w:val="-6"/>
          <w:sz w:val="30"/>
          <w:szCs w:val="30"/>
          <w:cs/>
        </w:rPr>
        <w:t>างการเงินตามที่ระบุในสัญญา</w:t>
      </w:r>
      <w:r w:rsidR="00660359" w:rsidRPr="004643D8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541B73" w:rsidRPr="004643D8">
        <w:rPr>
          <w:rFonts w:asciiTheme="majorBidi" w:hAnsiTheme="majorBidi" w:hint="cs"/>
          <w:spacing w:val="-6"/>
          <w:sz w:val="30"/>
          <w:szCs w:val="30"/>
          <w:cs/>
        </w:rPr>
        <w:t>โดยบริษัท</w:t>
      </w:r>
      <w:r w:rsidR="00660359" w:rsidRPr="004643D8">
        <w:rPr>
          <w:rFonts w:asciiTheme="majorBidi" w:hAnsiTheme="majorBidi" w:hint="cs"/>
          <w:spacing w:val="-6"/>
          <w:sz w:val="30"/>
          <w:szCs w:val="30"/>
          <w:cs/>
        </w:rPr>
        <w:t>ไม่สามารถดำรงบางอัตราส่วนทางการเงินตามที่กำหนดได้</w:t>
      </w:r>
      <w:r w:rsidR="00660359" w:rsidRPr="004643D8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660359" w:rsidRPr="004643D8">
        <w:rPr>
          <w:rFonts w:asciiTheme="majorBidi" w:hAnsiTheme="majorBidi" w:hint="cs"/>
          <w:spacing w:val="-6"/>
          <w:sz w:val="30"/>
          <w:szCs w:val="30"/>
          <w:cs/>
        </w:rPr>
        <w:t>บริษัทอยู่ในระหว่างการดำเนินการผ่อนปรนเงื่อนไขอัตราส่วนทางการเงินกับทางสถาบันการเงิน</w:t>
      </w:r>
      <w:r w:rsidR="00660359" w:rsidRPr="004643D8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660359" w:rsidRPr="004643D8">
        <w:rPr>
          <w:rFonts w:asciiTheme="majorBidi" w:hAnsiTheme="majorBidi" w:hint="cs"/>
          <w:spacing w:val="-6"/>
          <w:sz w:val="30"/>
          <w:szCs w:val="30"/>
          <w:cs/>
        </w:rPr>
        <w:t>ทั้งนี้</w:t>
      </w:r>
      <w:r w:rsidR="00660359" w:rsidRPr="004643D8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660359" w:rsidRPr="004643D8">
        <w:rPr>
          <w:rFonts w:asciiTheme="majorBidi" w:hAnsiTheme="majorBidi" w:hint="cs"/>
          <w:spacing w:val="-6"/>
          <w:sz w:val="30"/>
          <w:szCs w:val="30"/>
          <w:cs/>
        </w:rPr>
        <w:t>บริษัทได้จัดประเภทเงินกู้ยืมจากสถาบันการเงิน</w:t>
      </w:r>
      <w:r w:rsidR="00083891" w:rsidRPr="004643D8">
        <w:rPr>
          <w:rFonts w:asciiTheme="majorBidi" w:hAnsiTheme="majorBidi" w:hint="cs"/>
          <w:spacing w:val="-6"/>
          <w:sz w:val="30"/>
          <w:szCs w:val="30"/>
          <w:cs/>
        </w:rPr>
        <w:t>ดังกล่าว</w:t>
      </w:r>
      <w:r w:rsidR="00660359" w:rsidRPr="004643D8">
        <w:rPr>
          <w:rFonts w:asciiTheme="majorBidi" w:hAnsiTheme="majorBidi" w:hint="cs"/>
          <w:spacing w:val="-6"/>
          <w:sz w:val="30"/>
          <w:szCs w:val="30"/>
          <w:cs/>
        </w:rPr>
        <w:t>เป็นหนี้สินหมุนเวียนภายใต้เงินเบิกเกินบัญชีธนาคารและเงินกู้ยืมระยะสั้นจากสถาบันการเงิน</w:t>
      </w:r>
    </w:p>
    <w:p w14:paraId="6618EF32" w14:textId="77777777" w:rsidR="003E426E" w:rsidRDefault="003E426E" w:rsidP="00000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0E672467" w14:textId="77777777" w:rsidR="003E426E" w:rsidRPr="00000638" w:rsidRDefault="003E426E" w:rsidP="00000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</w:p>
    <w:p w14:paraId="13A37D33" w14:textId="729946EC" w:rsidR="00D27294" w:rsidRPr="0028714A" w:rsidRDefault="00D27294" w:rsidP="001B5F96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28714A"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ทุนเรือนหุ้น</w:t>
      </w:r>
    </w:p>
    <w:p w14:paraId="18E507C7" w14:textId="77777777" w:rsidR="008735EB" w:rsidRPr="00204EE2" w:rsidRDefault="008735EB" w:rsidP="00204EE2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</w:rPr>
      </w:pPr>
    </w:p>
    <w:tbl>
      <w:tblPr>
        <w:tblW w:w="9775" w:type="dxa"/>
        <w:tblInd w:w="450" w:type="dxa"/>
        <w:tblLook w:val="01E0" w:firstRow="1" w:lastRow="1" w:firstColumn="1" w:lastColumn="1" w:noHBand="0" w:noVBand="0"/>
      </w:tblPr>
      <w:tblGrid>
        <w:gridCol w:w="2601"/>
        <w:gridCol w:w="823"/>
        <w:gridCol w:w="945"/>
        <w:gridCol w:w="1200"/>
        <w:gridCol w:w="258"/>
        <w:gridCol w:w="1108"/>
        <w:gridCol w:w="258"/>
        <w:gridCol w:w="1212"/>
        <w:gridCol w:w="258"/>
        <w:gridCol w:w="1112"/>
      </w:tblGrid>
      <w:tr w:rsidR="005F7AF3" w:rsidRPr="00293EED" w14:paraId="6CAEE507" w14:textId="77777777" w:rsidTr="00DB4041">
        <w:trPr>
          <w:tblHeader/>
        </w:trPr>
        <w:tc>
          <w:tcPr>
            <w:tcW w:w="2601" w:type="dxa"/>
          </w:tcPr>
          <w:p w14:paraId="256824DA" w14:textId="77777777" w:rsidR="008735EB" w:rsidRPr="001F68DE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3" w:type="dxa"/>
          </w:tcPr>
          <w:p w14:paraId="275A8495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F68DE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945" w:type="dxa"/>
          </w:tcPr>
          <w:p w14:paraId="569D033F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926DCA" w14:textId="32F03D8B" w:rsidR="008735EB" w:rsidRPr="001F68DE" w:rsidRDefault="008735EB" w:rsidP="003C29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68D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D225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8" w:type="dxa"/>
            <w:shd w:val="clear" w:color="auto" w:fill="auto"/>
          </w:tcPr>
          <w:p w14:paraId="6C8AB96B" w14:textId="77777777" w:rsidR="008735EB" w:rsidRPr="001F68DE" w:rsidRDefault="008735EB" w:rsidP="003C29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F83250" w14:textId="5454559A" w:rsidR="008735EB" w:rsidRPr="001F68DE" w:rsidRDefault="008735EB" w:rsidP="003C29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68D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667072" w:rsidRPr="001F68D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0D225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A14CD" w:rsidRPr="00293EED" w14:paraId="3D3BD8D2" w14:textId="77777777" w:rsidTr="00DB4041">
        <w:trPr>
          <w:tblHeader/>
        </w:trPr>
        <w:tc>
          <w:tcPr>
            <w:tcW w:w="2601" w:type="dxa"/>
          </w:tcPr>
          <w:p w14:paraId="0C951FB4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3" w:type="dxa"/>
          </w:tcPr>
          <w:p w14:paraId="4FEDEE11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F68DE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945" w:type="dxa"/>
          </w:tcPr>
          <w:p w14:paraId="75D2EC6C" w14:textId="5F8BA94B" w:rsidR="008735EB" w:rsidRPr="003804FE" w:rsidRDefault="008735EB" w:rsidP="00B05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i/>
                <w:iCs/>
                <w:spacing w:val="-8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37C4DACE" w14:textId="77777777" w:rsidR="008735EB" w:rsidRPr="001F68DE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58" w:type="dxa"/>
            <w:tcBorders>
              <w:top w:val="single" w:sz="4" w:space="0" w:color="auto"/>
            </w:tcBorders>
          </w:tcPr>
          <w:p w14:paraId="160AD626" w14:textId="77777777" w:rsidR="008735EB" w:rsidRPr="001F68DE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</w:tcPr>
          <w:p w14:paraId="38C623F5" w14:textId="77777777" w:rsidR="008735EB" w:rsidRPr="001F68DE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F68DE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58" w:type="dxa"/>
          </w:tcPr>
          <w:p w14:paraId="245E31AB" w14:textId="77777777" w:rsidR="008735EB" w:rsidRPr="001F68DE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4CA4216C" w14:textId="77777777" w:rsidR="008735EB" w:rsidRPr="001F68DE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58" w:type="dxa"/>
            <w:tcBorders>
              <w:top w:val="single" w:sz="4" w:space="0" w:color="auto"/>
            </w:tcBorders>
          </w:tcPr>
          <w:p w14:paraId="4FA2FDD5" w14:textId="77777777" w:rsidR="008735EB" w:rsidRPr="001F68DE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</w:tcPr>
          <w:p w14:paraId="3AF0A6CD" w14:textId="77777777" w:rsidR="008735EB" w:rsidRPr="001F68DE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F68DE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8735EB" w:rsidRPr="00293EED" w14:paraId="04F33C6D" w14:textId="77777777" w:rsidTr="00DB4041">
        <w:trPr>
          <w:tblHeader/>
        </w:trPr>
        <w:tc>
          <w:tcPr>
            <w:tcW w:w="2601" w:type="dxa"/>
          </w:tcPr>
          <w:p w14:paraId="3BF9BBAB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3" w:type="dxa"/>
          </w:tcPr>
          <w:p w14:paraId="76A15E9E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F68D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45" w:type="dxa"/>
          </w:tcPr>
          <w:p w14:paraId="27B7C8E3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6" w:type="dxa"/>
            <w:gridSpan w:val="7"/>
          </w:tcPr>
          <w:p w14:paraId="50A27F1C" w14:textId="77777777" w:rsidR="008735EB" w:rsidRPr="001F68DE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F68D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1F68DE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1F68D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735EB" w:rsidRPr="00293EED" w14:paraId="6301EF54" w14:textId="77777777" w:rsidTr="00DB4041">
        <w:tc>
          <w:tcPr>
            <w:tcW w:w="2601" w:type="dxa"/>
          </w:tcPr>
          <w:p w14:paraId="0261E09E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23" w:type="dxa"/>
          </w:tcPr>
          <w:p w14:paraId="7FF2B7A8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5" w:type="dxa"/>
          </w:tcPr>
          <w:p w14:paraId="1D7C92F5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6" w:type="dxa"/>
            <w:gridSpan w:val="7"/>
          </w:tcPr>
          <w:p w14:paraId="4F1E9333" w14:textId="77777777" w:rsidR="008735EB" w:rsidRPr="001F68DE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8735EB" w:rsidRPr="00293EED" w14:paraId="4B931796" w14:textId="77777777" w:rsidTr="00DB4041">
        <w:tc>
          <w:tcPr>
            <w:tcW w:w="2601" w:type="dxa"/>
          </w:tcPr>
          <w:p w14:paraId="5C47679E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F68D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F68D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23" w:type="dxa"/>
          </w:tcPr>
          <w:p w14:paraId="3A5F0D23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5" w:type="dxa"/>
          </w:tcPr>
          <w:p w14:paraId="6B87D167" w14:textId="77777777" w:rsidR="008735EB" w:rsidRPr="001F68DE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6" w:type="dxa"/>
            <w:gridSpan w:val="7"/>
          </w:tcPr>
          <w:p w14:paraId="54794684" w14:textId="77777777" w:rsidR="008735EB" w:rsidRPr="001F68DE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EA4B02" w:rsidRPr="00293EED" w14:paraId="7A85991F" w14:textId="77777777" w:rsidTr="00DB4041">
        <w:tc>
          <w:tcPr>
            <w:tcW w:w="2601" w:type="dxa"/>
          </w:tcPr>
          <w:p w14:paraId="64FCA2F7" w14:textId="77777777" w:rsidR="00EA4B02" w:rsidRPr="001F68DE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23" w:type="dxa"/>
          </w:tcPr>
          <w:p w14:paraId="4B04D6E4" w14:textId="77777777" w:rsidR="00EA4B02" w:rsidRPr="001F68DE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68DE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945" w:type="dxa"/>
          </w:tcPr>
          <w:p w14:paraId="13B4B7A8" w14:textId="77777777" w:rsidR="00EA4B02" w:rsidRPr="001F68DE" w:rsidRDefault="00EA4B02" w:rsidP="00EA4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16F65ECF" w14:textId="27BBC4FF" w:rsidR="00EA4B02" w:rsidRPr="001F68DE" w:rsidRDefault="005D6948" w:rsidP="005D6948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049FD636" w14:textId="77777777" w:rsidR="00EA4B02" w:rsidRPr="001F68DE" w:rsidRDefault="00EA4B02" w:rsidP="00EA4B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14:paraId="02E99323" w14:textId="6981248E" w:rsidR="00EA4B02" w:rsidRPr="001F68DE" w:rsidRDefault="005D6948" w:rsidP="005D6948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55BE5E0F" w14:textId="77777777" w:rsidR="00EA4B02" w:rsidRPr="001F68DE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14:paraId="032B5613" w14:textId="4B1B929B" w:rsidR="00EA4B02" w:rsidRPr="000D225D" w:rsidRDefault="000D225D" w:rsidP="00EA4B0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225D">
              <w:rPr>
                <w:rFonts w:ascii="Angsana New" w:hAnsi="Angsana New"/>
                <w:sz w:val="30"/>
                <w:szCs w:val="30"/>
                <w:lang w:val="en-US" w:bidi="th-TH"/>
              </w:rPr>
              <w:t>3,738,687</w:t>
            </w:r>
          </w:p>
        </w:tc>
        <w:tc>
          <w:tcPr>
            <w:tcW w:w="258" w:type="dxa"/>
          </w:tcPr>
          <w:p w14:paraId="3091BB3E" w14:textId="77777777" w:rsidR="00EA4B02" w:rsidRPr="000D225D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1C91709" w14:textId="11F2AD2F" w:rsidR="00EA4B02" w:rsidRPr="000D225D" w:rsidRDefault="000D225D" w:rsidP="00EA4B0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sz w:val="30"/>
                <w:szCs w:val="30"/>
              </w:rPr>
            </w:pPr>
            <w:r w:rsidRPr="000D225D">
              <w:rPr>
                <w:rFonts w:ascii="Angsana New" w:hAnsi="Angsana New"/>
                <w:sz w:val="30"/>
                <w:szCs w:val="30"/>
                <w:lang w:val="en-US"/>
              </w:rPr>
              <w:t>934,671</w:t>
            </w:r>
          </w:p>
        </w:tc>
      </w:tr>
      <w:tr w:rsidR="00EA4B02" w:rsidRPr="00293EED" w14:paraId="6E861209" w14:textId="77777777" w:rsidTr="00DB4041">
        <w:tc>
          <w:tcPr>
            <w:tcW w:w="2601" w:type="dxa"/>
          </w:tcPr>
          <w:p w14:paraId="2EDF3809" w14:textId="49404706" w:rsidR="00EA4B02" w:rsidRPr="001F68DE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หุ้นสามัญ ณ วันที่ </w:t>
            </w:r>
            <w:r w:rsidRPr="001F68D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0D225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F68D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0D22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823" w:type="dxa"/>
          </w:tcPr>
          <w:p w14:paraId="44757FDF" w14:textId="77777777" w:rsidR="00EA4B02" w:rsidRPr="001F68DE" w:rsidRDefault="00EA4B02" w:rsidP="00EA4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b/>
                <w:bCs/>
                <w:sz w:val="30"/>
                <w:szCs w:val="30"/>
              </w:rPr>
              <w:t>0.25</w:t>
            </w:r>
          </w:p>
        </w:tc>
        <w:tc>
          <w:tcPr>
            <w:tcW w:w="945" w:type="dxa"/>
          </w:tcPr>
          <w:p w14:paraId="6AB7563E" w14:textId="77777777" w:rsidR="00EA4B02" w:rsidRPr="001F68DE" w:rsidRDefault="00EA4B02" w:rsidP="00EA4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16746643" w14:textId="03129BCF" w:rsidR="00EA4B02" w:rsidRPr="00897A98" w:rsidRDefault="005D6948" w:rsidP="005D6948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0A83D4BC" w14:textId="77777777" w:rsidR="00EA4B02" w:rsidRPr="00897A98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7E84F334" w14:textId="7BF0165C" w:rsidR="00EA4B02" w:rsidRPr="00404EFD" w:rsidRDefault="005D6948" w:rsidP="005D6948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04E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4D7319F6" w14:textId="77777777" w:rsidR="00EA4B02" w:rsidRPr="001F68DE" w:rsidRDefault="00EA4B02" w:rsidP="00EA4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53B7C6CF" w14:textId="05857ADE" w:rsidR="00EA4B02" w:rsidRPr="001F68DE" w:rsidRDefault="00EA4B02" w:rsidP="00EA4B0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28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3,738,687</w:t>
            </w:r>
          </w:p>
        </w:tc>
        <w:tc>
          <w:tcPr>
            <w:tcW w:w="258" w:type="dxa"/>
          </w:tcPr>
          <w:p w14:paraId="4C52E83D" w14:textId="77777777" w:rsidR="00EA4B02" w:rsidRPr="001F68DE" w:rsidRDefault="00EA4B02" w:rsidP="00EA4B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23A43B5D" w14:textId="346DBF8E" w:rsidR="00EA4B02" w:rsidRPr="001F68DE" w:rsidRDefault="00EA4B02" w:rsidP="00EA4B0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28B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934,671</w:t>
            </w:r>
          </w:p>
        </w:tc>
      </w:tr>
      <w:tr w:rsidR="00797657" w:rsidRPr="00293EED" w14:paraId="7CEB588E" w14:textId="77777777" w:rsidTr="00DB4041">
        <w:tc>
          <w:tcPr>
            <w:tcW w:w="2601" w:type="dxa"/>
          </w:tcPr>
          <w:p w14:paraId="286EC667" w14:textId="77777777" w:rsidR="00797657" w:rsidRPr="001F68DE" w:rsidRDefault="00797657" w:rsidP="0079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หุ้นสามัญ ณ วันที่ </w:t>
            </w:r>
            <w:r w:rsidRPr="001F68D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F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23" w:type="dxa"/>
          </w:tcPr>
          <w:p w14:paraId="3CBE1CE2" w14:textId="264FB2C0" w:rsidR="00797657" w:rsidRPr="001F68DE" w:rsidRDefault="005D6948" w:rsidP="00797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797657" w:rsidRPr="001F68DE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945" w:type="dxa"/>
          </w:tcPr>
          <w:p w14:paraId="6466DE2B" w14:textId="77777777" w:rsidR="00797657" w:rsidRPr="001F68DE" w:rsidRDefault="00797657" w:rsidP="00797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5966102E" w14:textId="77777777" w:rsidR="00797657" w:rsidRPr="001F68DE" w:rsidRDefault="00797657" w:rsidP="0079765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8" w:type="dxa"/>
          </w:tcPr>
          <w:p w14:paraId="3B879884" w14:textId="77777777" w:rsidR="00797657" w:rsidRPr="001F68DE" w:rsidRDefault="00797657" w:rsidP="0079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vAlign w:val="bottom"/>
          </w:tcPr>
          <w:p w14:paraId="5BF2D7B1" w14:textId="77777777" w:rsidR="00797657" w:rsidRPr="001F68DE" w:rsidRDefault="00797657" w:rsidP="00797657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0E49960B" w14:textId="77777777" w:rsidR="00797657" w:rsidRPr="001F68DE" w:rsidRDefault="00797657" w:rsidP="0079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380DD753" w14:textId="3E652B91" w:rsidR="00797657" w:rsidRPr="000D225D" w:rsidRDefault="000D225D" w:rsidP="0079765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22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6,971,014</w:t>
            </w:r>
          </w:p>
        </w:tc>
        <w:tc>
          <w:tcPr>
            <w:tcW w:w="258" w:type="dxa"/>
          </w:tcPr>
          <w:p w14:paraId="060A4EE4" w14:textId="77777777" w:rsidR="00797657" w:rsidRPr="00797657" w:rsidRDefault="00797657" w:rsidP="00797657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54813C18" w14:textId="4A68CE78" w:rsidR="00797657" w:rsidRPr="000D225D" w:rsidRDefault="000D225D" w:rsidP="0079765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22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34,855,070</w:t>
            </w:r>
          </w:p>
        </w:tc>
      </w:tr>
      <w:tr w:rsidR="00F86055" w:rsidRPr="00293EED" w14:paraId="65313662" w14:textId="77777777" w:rsidTr="00DB4041">
        <w:tc>
          <w:tcPr>
            <w:tcW w:w="2601" w:type="dxa"/>
          </w:tcPr>
          <w:p w14:paraId="6BB138BE" w14:textId="1727CD88" w:rsidR="00F86055" w:rsidRPr="001F68DE" w:rsidRDefault="00F86055" w:rsidP="00F86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F68D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F68D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23" w:type="dxa"/>
          </w:tcPr>
          <w:p w14:paraId="08DAC64A" w14:textId="77777777" w:rsidR="00F86055" w:rsidRPr="001F68DE" w:rsidRDefault="00F86055" w:rsidP="00F86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4BF5C2B3" w14:textId="77777777" w:rsidR="00F86055" w:rsidRPr="001F68DE" w:rsidRDefault="00F86055" w:rsidP="00F86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2E3B2140" w14:textId="77777777" w:rsidR="00F86055" w:rsidRPr="001F68DE" w:rsidRDefault="00F86055" w:rsidP="00F8605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8" w:type="dxa"/>
          </w:tcPr>
          <w:p w14:paraId="2D774E05" w14:textId="77777777" w:rsidR="00F86055" w:rsidRPr="001F68DE" w:rsidRDefault="00F86055" w:rsidP="00F86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54F8F161" w14:textId="77777777" w:rsidR="00F86055" w:rsidRPr="001F68DE" w:rsidRDefault="00F86055" w:rsidP="00F86055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6D50EEBA" w14:textId="77777777" w:rsidR="00F86055" w:rsidRPr="001F68DE" w:rsidRDefault="00F86055" w:rsidP="00F86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double" w:sz="4" w:space="0" w:color="auto"/>
            </w:tcBorders>
            <w:vAlign w:val="bottom"/>
          </w:tcPr>
          <w:p w14:paraId="54E34344" w14:textId="77777777" w:rsidR="00F86055" w:rsidRPr="005D6948" w:rsidRDefault="00F86055" w:rsidP="00F86055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</w:tcPr>
          <w:p w14:paraId="2D985E8C" w14:textId="77777777" w:rsidR="00F86055" w:rsidRPr="005D6948" w:rsidRDefault="00F86055" w:rsidP="00F86055">
            <w:pPr>
              <w:pStyle w:val="30"/>
              <w:tabs>
                <w:tab w:val="clear" w:pos="360"/>
                <w:tab w:val="clear" w:pos="720"/>
                <w:tab w:val="decimal" w:pos="280"/>
                <w:tab w:val="decimal" w:pos="8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  <w:vAlign w:val="bottom"/>
          </w:tcPr>
          <w:p w14:paraId="496FE857" w14:textId="77777777" w:rsidR="00F86055" w:rsidRPr="005D6948" w:rsidRDefault="00F86055" w:rsidP="00F86055">
            <w:pPr>
              <w:pStyle w:val="acctfourfigures"/>
              <w:tabs>
                <w:tab w:val="clear" w:pos="765"/>
                <w:tab w:val="decimal" w:pos="280"/>
                <w:tab w:val="decimal" w:pos="8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04EFD" w:rsidRPr="00293EED" w14:paraId="7808C021" w14:textId="77777777" w:rsidTr="00DB4041">
        <w:tc>
          <w:tcPr>
            <w:tcW w:w="2601" w:type="dxa"/>
          </w:tcPr>
          <w:p w14:paraId="36EF729E" w14:textId="6D0494EC" w:rsidR="00404EFD" w:rsidRPr="001F68DE" w:rsidRDefault="00404EFD" w:rsidP="00404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23" w:type="dxa"/>
          </w:tcPr>
          <w:p w14:paraId="1B0CF0B7" w14:textId="3A1DE213" w:rsidR="00404EFD" w:rsidRPr="00404EFD" w:rsidRDefault="00404EFD" w:rsidP="00404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4EFD">
              <w:rPr>
                <w:rFonts w:ascii="Angsana New" w:hAnsi="Angsana New"/>
                <w:sz w:val="30"/>
                <w:szCs w:val="30"/>
              </w:rPr>
              <w:t>5.00</w:t>
            </w:r>
          </w:p>
        </w:tc>
        <w:tc>
          <w:tcPr>
            <w:tcW w:w="945" w:type="dxa"/>
          </w:tcPr>
          <w:p w14:paraId="5A7B63BC" w14:textId="77777777" w:rsidR="00404EFD" w:rsidRPr="001F68DE" w:rsidRDefault="00404EFD" w:rsidP="00404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4AAE1989" w14:textId="24CB552F" w:rsidR="00404EFD" w:rsidRPr="00404EFD" w:rsidRDefault="00AF6185" w:rsidP="00AF618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6,971,014</w:t>
            </w:r>
          </w:p>
        </w:tc>
        <w:tc>
          <w:tcPr>
            <w:tcW w:w="258" w:type="dxa"/>
          </w:tcPr>
          <w:p w14:paraId="14166860" w14:textId="77777777" w:rsidR="00404EFD" w:rsidRPr="00404EFD" w:rsidRDefault="00404EFD" w:rsidP="00404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  <w:tab w:val="decimal" w:pos="826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3AAEE8EB" w14:textId="3FC7661B" w:rsidR="00404EFD" w:rsidRPr="00404EFD" w:rsidRDefault="00AF6185" w:rsidP="00404EFD">
            <w:pPr>
              <w:pStyle w:val="acctfourfigures"/>
              <w:tabs>
                <w:tab w:val="clear" w:pos="765"/>
                <w:tab w:val="decimal" w:pos="280"/>
                <w:tab w:val="decimal" w:pos="8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 w:rsidR="00DB40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,855,070</w:t>
            </w:r>
          </w:p>
        </w:tc>
        <w:tc>
          <w:tcPr>
            <w:tcW w:w="258" w:type="dxa"/>
          </w:tcPr>
          <w:p w14:paraId="632A4221" w14:textId="77777777" w:rsidR="00404EFD" w:rsidRPr="001F68DE" w:rsidRDefault="00404EFD" w:rsidP="00404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6737E61F" w14:textId="017136FB" w:rsidR="00404EFD" w:rsidRPr="005D6948" w:rsidRDefault="005E525B" w:rsidP="00404EFD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66840FF2" w14:textId="77777777" w:rsidR="00404EFD" w:rsidRPr="005D6948" w:rsidRDefault="00404EFD" w:rsidP="00404EFD">
            <w:pPr>
              <w:pStyle w:val="30"/>
              <w:tabs>
                <w:tab w:val="clear" w:pos="360"/>
                <w:tab w:val="clear" w:pos="720"/>
                <w:tab w:val="decimal" w:pos="280"/>
                <w:tab w:val="decimal" w:pos="8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7364AB33" w14:textId="7567B70E" w:rsidR="00404EFD" w:rsidRPr="005D6948" w:rsidRDefault="005E525B" w:rsidP="00404EFD">
            <w:pPr>
              <w:pStyle w:val="acctfourfigures"/>
              <w:tabs>
                <w:tab w:val="clear" w:pos="765"/>
                <w:tab w:val="decimal" w:pos="280"/>
                <w:tab w:val="decimal" w:pos="8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04EFD" w:rsidRPr="00293EED" w14:paraId="492C74F1" w14:textId="77777777" w:rsidTr="00DB4041">
        <w:tc>
          <w:tcPr>
            <w:tcW w:w="2601" w:type="dxa"/>
          </w:tcPr>
          <w:p w14:paraId="46235C3A" w14:textId="794D108D" w:rsidR="00404EFD" w:rsidRPr="001F68DE" w:rsidRDefault="00404EFD" w:rsidP="00404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หุ้นสามัญ ณ วันที่ </w:t>
            </w:r>
            <w:r w:rsidRPr="001F68D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F68D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823" w:type="dxa"/>
          </w:tcPr>
          <w:p w14:paraId="5595FD48" w14:textId="6376D7F9" w:rsidR="00404EFD" w:rsidRPr="001F68DE" w:rsidRDefault="00404EFD" w:rsidP="00404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1F68DE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945" w:type="dxa"/>
          </w:tcPr>
          <w:p w14:paraId="76228653" w14:textId="77777777" w:rsidR="00404EFD" w:rsidRPr="0097796E" w:rsidRDefault="00404EFD" w:rsidP="00404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25880FD2" w14:textId="3259C2C5" w:rsidR="00404EFD" w:rsidRPr="0097796E" w:rsidRDefault="005E525B" w:rsidP="00404EFD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779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6,971,01</w:t>
            </w:r>
            <w:r w:rsidR="00030F14" w:rsidRPr="009779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8" w:type="dxa"/>
          </w:tcPr>
          <w:p w14:paraId="6FD3B3E4" w14:textId="77777777" w:rsidR="00404EFD" w:rsidRPr="0097796E" w:rsidRDefault="00404EFD" w:rsidP="00404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  <w:tab w:val="decimal" w:pos="826"/>
              </w:tabs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27A93268" w14:textId="74CCFA2D" w:rsidR="00404EFD" w:rsidRPr="0097796E" w:rsidRDefault="009736D8" w:rsidP="008C0B1C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68" w:right="-10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779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8C0B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030F14" w:rsidRPr="009779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34,855,070</w:t>
            </w:r>
          </w:p>
        </w:tc>
        <w:tc>
          <w:tcPr>
            <w:tcW w:w="258" w:type="dxa"/>
          </w:tcPr>
          <w:p w14:paraId="20FF8DEF" w14:textId="77777777" w:rsidR="00404EFD" w:rsidRPr="0097796E" w:rsidRDefault="00404EFD" w:rsidP="00404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06F4CE9D" w14:textId="4C6D1113" w:rsidR="00404EFD" w:rsidRPr="0097796E" w:rsidRDefault="005E525B" w:rsidP="00404EFD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78A706C4" w14:textId="77777777" w:rsidR="00404EFD" w:rsidRPr="0097796E" w:rsidRDefault="00404EFD" w:rsidP="00404EFD">
            <w:pPr>
              <w:pStyle w:val="30"/>
              <w:tabs>
                <w:tab w:val="clear" w:pos="360"/>
                <w:tab w:val="clear" w:pos="720"/>
                <w:tab w:val="decimal" w:pos="280"/>
                <w:tab w:val="decimal" w:pos="82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3ABB9413" w14:textId="78814453" w:rsidR="00404EFD" w:rsidRPr="0097796E" w:rsidRDefault="005E525B" w:rsidP="00404EFD">
            <w:pPr>
              <w:pStyle w:val="acctfourfigures"/>
              <w:tabs>
                <w:tab w:val="clear" w:pos="765"/>
                <w:tab w:val="decimal" w:pos="280"/>
                <w:tab w:val="decimal" w:pos="83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779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404EFD" w:rsidRPr="00293EED" w14:paraId="647FB712" w14:textId="77777777" w:rsidTr="00DB4041">
        <w:tc>
          <w:tcPr>
            <w:tcW w:w="2601" w:type="dxa"/>
          </w:tcPr>
          <w:p w14:paraId="28BCD99A" w14:textId="61211C63" w:rsidR="00404EFD" w:rsidRPr="001F68DE" w:rsidRDefault="00404EFD" w:rsidP="00404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23" w:type="dxa"/>
          </w:tcPr>
          <w:p w14:paraId="6FF4A7E2" w14:textId="77777777" w:rsidR="00404EFD" w:rsidRPr="001F68DE" w:rsidRDefault="00404EFD" w:rsidP="00404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17D9791F" w14:textId="77777777" w:rsidR="00404EFD" w:rsidRPr="001F68DE" w:rsidRDefault="00404EFD" w:rsidP="00404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D086305" w14:textId="77777777" w:rsidR="00404EFD" w:rsidRPr="001F68DE" w:rsidRDefault="00404EFD" w:rsidP="00404EFD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15CB789B" w14:textId="77777777" w:rsidR="00404EFD" w:rsidRPr="001F68DE" w:rsidRDefault="00404EFD" w:rsidP="00404EFD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8" w:type="dxa"/>
          </w:tcPr>
          <w:p w14:paraId="39DE9838" w14:textId="77777777" w:rsidR="00404EFD" w:rsidRPr="001F68DE" w:rsidRDefault="00404EFD" w:rsidP="00404EFD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2B8261E1" w14:textId="77777777" w:rsidR="00404EFD" w:rsidRPr="001F68DE" w:rsidRDefault="00404EFD" w:rsidP="00404EFD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2" w:type="dxa"/>
          </w:tcPr>
          <w:p w14:paraId="43F1BDCB" w14:textId="77777777" w:rsidR="00404EFD" w:rsidRPr="001F68DE" w:rsidRDefault="00404EFD" w:rsidP="00404EFD">
            <w:pPr>
              <w:pStyle w:val="30"/>
              <w:tabs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2C0AF268" w14:textId="77777777" w:rsidR="00404EFD" w:rsidRPr="001F68DE" w:rsidRDefault="00404EFD" w:rsidP="00404EFD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3B025B92" w14:textId="77777777" w:rsidR="00404EFD" w:rsidRPr="001F68DE" w:rsidRDefault="00404EFD" w:rsidP="00404EFD">
            <w:pPr>
              <w:pStyle w:val="30"/>
              <w:tabs>
                <w:tab w:val="clear" w:pos="360"/>
                <w:tab w:val="clear" w:pos="720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04EFD" w:rsidRPr="00293EED" w14:paraId="35DB400D" w14:textId="77777777" w:rsidTr="00DB4041">
        <w:tc>
          <w:tcPr>
            <w:tcW w:w="2601" w:type="dxa"/>
          </w:tcPr>
          <w:p w14:paraId="129F0EE0" w14:textId="77777777" w:rsidR="00404EFD" w:rsidRPr="001F68DE" w:rsidRDefault="00404EFD" w:rsidP="00404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F68D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F68D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23" w:type="dxa"/>
          </w:tcPr>
          <w:p w14:paraId="7B0A58F9" w14:textId="77777777" w:rsidR="00404EFD" w:rsidRPr="001F68DE" w:rsidRDefault="00404EFD" w:rsidP="00404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57045219" w14:textId="77777777" w:rsidR="00404EFD" w:rsidRPr="001F68DE" w:rsidRDefault="00404EFD" w:rsidP="00404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BCE7CD8" w14:textId="77777777" w:rsidR="00404EFD" w:rsidRPr="001F68DE" w:rsidRDefault="00404EFD" w:rsidP="00404EFD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1B985CA9" w14:textId="77777777" w:rsidR="00404EFD" w:rsidRPr="001F68DE" w:rsidRDefault="00404EFD" w:rsidP="00404EFD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8" w:type="dxa"/>
          </w:tcPr>
          <w:p w14:paraId="3F279257" w14:textId="77777777" w:rsidR="00404EFD" w:rsidRPr="001F68DE" w:rsidRDefault="00404EFD" w:rsidP="00404EFD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6C25F05D" w14:textId="77777777" w:rsidR="00404EFD" w:rsidRPr="001F68DE" w:rsidRDefault="00404EFD" w:rsidP="00404EFD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2" w:type="dxa"/>
          </w:tcPr>
          <w:p w14:paraId="06831B0C" w14:textId="77777777" w:rsidR="00404EFD" w:rsidRPr="001F68DE" w:rsidRDefault="00404EFD" w:rsidP="00404EFD">
            <w:pPr>
              <w:pStyle w:val="30"/>
              <w:tabs>
                <w:tab w:val="clear" w:pos="360"/>
                <w:tab w:val="clear" w:pos="720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6EB14731" w14:textId="77777777" w:rsidR="00404EFD" w:rsidRPr="001F68DE" w:rsidRDefault="00404EFD" w:rsidP="00404EFD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205069B" w14:textId="77777777" w:rsidR="00404EFD" w:rsidRPr="001F68DE" w:rsidRDefault="00404EFD" w:rsidP="00404EFD">
            <w:pPr>
              <w:pStyle w:val="30"/>
              <w:tabs>
                <w:tab w:val="clear" w:pos="360"/>
                <w:tab w:val="clear" w:pos="720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04EFD" w:rsidRPr="00293EED" w14:paraId="6B8F4D24" w14:textId="77777777" w:rsidTr="00DB4041">
        <w:tc>
          <w:tcPr>
            <w:tcW w:w="2601" w:type="dxa"/>
          </w:tcPr>
          <w:p w14:paraId="37350119" w14:textId="77777777" w:rsidR="00404EFD" w:rsidRPr="001F68DE" w:rsidRDefault="00404EFD" w:rsidP="00404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23" w:type="dxa"/>
          </w:tcPr>
          <w:p w14:paraId="0777F5C6" w14:textId="77777777" w:rsidR="00404EFD" w:rsidRPr="001F68DE" w:rsidRDefault="00404EFD" w:rsidP="00404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68DE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945" w:type="dxa"/>
          </w:tcPr>
          <w:p w14:paraId="201C70AB" w14:textId="77777777" w:rsidR="00404EFD" w:rsidRPr="001F68DE" w:rsidRDefault="00404EFD" w:rsidP="00404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7E1B0B63" w14:textId="451820E4" w:rsidR="00404EFD" w:rsidRPr="008F198B" w:rsidRDefault="00DC1702" w:rsidP="008F198B">
            <w:pPr>
              <w:pStyle w:val="acctfourfigures"/>
              <w:tabs>
                <w:tab w:val="clear" w:pos="765"/>
                <w:tab w:val="decimal" w:pos="280"/>
                <w:tab w:val="decimal" w:pos="8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19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6E90C8CD" w14:textId="77777777" w:rsidR="00404EFD" w:rsidRPr="00DC1702" w:rsidRDefault="00404EFD" w:rsidP="00DC1702">
            <w:pPr>
              <w:pStyle w:val="30"/>
              <w:tabs>
                <w:tab w:val="clear" w:pos="360"/>
                <w:tab w:val="clear" w:pos="720"/>
                <w:tab w:val="decimal" w:pos="280"/>
                <w:tab w:val="decimal" w:pos="8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14:paraId="437459C8" w14:textId="0211E8A3" w:rsidR="00404EFD" w:rsidRPr="00DC1702" w:rsidRDefault="008F198B" w:rsidP="00DC1702">
            <w:pPr>
              <w:pStyle w:val="acctfourfigures"/>
              <w:tabs>
                <w:tab w:val="clear" w:pos="765"/>
                <w:tab w:val="decimal" w:pos="280"/>
                <w:tab w:val="decimal" w:pos="8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</w:t>
            </w:r>
            <w:r w:rsidR="00DC1702" w:rsidRPr="00DC17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61A52A7E" w14:textId="77777777" w:rsidR="00404EFD" w:rsidRPr="001F68DE" w:rsidRDefault="00404EFD" w:rsidP="00404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185BFFA3" w14:textId="27BFA8F7" w:rsidR="00404EFD" w:rsidRPr="00D47382" w:rsidRDefault="00404EFD" w:rsidP="00404EF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47382">
              <w:rPr>
                <w:rFonts w:ascii="Angsana New" w:hAnsi="Angsana New"/>
                <w:sz w:val="30"/>
                <w:szCs w:val="30"/>
                <w:lang w:val="en-US" w:bidi="th-TH"/>
              </w:rPr>
              <w:t>2,684,613</w:t>
            </w:r>
          </w:p>
        </w:tc>
        <w:tc>
          <w:tcPr>
            <w:tcW w:w="258" w:type="dxa"/>
          </w:tcPr>
          <w:p w14:paraId="1C6ADE38" w14:textId="77777777" w:rsidR="00404EFD" w:rsidRPr="00D47382" w:rsidRDefault="00404EFD" w:rsidP="00404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ADBC131" w14:textId="7F8CC2DC" w:rsidR="00404EFD" w:rsidRPr="00D47382" w:rsidRDefault="00404EFD" w:rsidP="00404EF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47382">
              <w:rPr>
                <w:rFonts w:ascii="Angsana New" w:hAnsi="Angsana New"/>
                <w:sz w:val="30"/>
                <w:szCs w:val="30"/>
              </w:rPr>
              <w:t>671,153</w:t>
            </w:r>
          </w:p>
        </w:tc>
      </w:tr>
      <w:tr w:rsidR="00404EFD" w:rsidRPr="00293EED" w14:paraId="2F025725" w14:textId="77777777" w:rsidTr="00672BBB">
        <w:tc>
          <w:tcPr>
            <w:tcW w:w="2601" w:type="dxa"/>
          </w:tcPr>
          <w:p w14:paraId="27E75366" w14:textId="77777777" w:rsidR="00404EFD" w:rsidRPr="001F68DE" w:rsidRDefault="00404EFD" w:rsidP="00404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0" w:hanging="160"/>
              <w:jc w:val="thaiDistribute"/>
              <w:rPr>
                <w:rFonts w:ascii="Angsana New" w:hAnsi="Angsana New"/>
                <w:spacing w:val="-16"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spacing w:val="-16"/>
                <w:sz w:val="30"/>
                <w:szCs w:val="30"/>
                <w:cs/>
              </w:rPr>
              <w:t>ออกหุ้นใหม่จากการใช้สิทธิแปลง</w:t>
            </w:r>
            <w:r w:rsidRPr="001F68DE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สภาพของหุ้นกู้แปลงสภาพ</w:t>
            </w:r>
          </w:p>
        </w:tc>
        <w:tc>
          <w:tcPr>
            <w:tcW w:w="823" w:type="dxa"/>
          </w:tcPr>
          <w:p w14:paraId="70772D58" w14:textId="77777777" w:rsidR="00404EFD" w:rsidRPr="001F68DE" w:rsidRDefault="00404EFD" w:rsidP="00404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7137923" w14:textId="77777777" w:rsidR="00404EFD" w:rsidRPr="001F68DE" w:rsidRDefault="00404EFD" w:rsidP="00404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68DE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945" w:type="dxa"/>
          </w:tcPr>
          <w:p w14:paraId="60085917" w14:textId="77777777" w:rsidR="00404EFD" w:rsidRPr="001F68DE" w:rsidRDefault="00404EFD" w:rsidP="00404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311B0A68" w14:textId="55DBA076" w:rsidR="00404EFD" w:rsidRPr="001F68DE" w:rsidRDefault="00404EFD" w:rsidP="00404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2878A7F6" w14:textId="591909C3" w:rsidR="00404EFD" w:rsidRPr="008F198B" w:rsidRDefault="004E5913" w:rsidP="008F198B">
            <w:pPr>
              <w:pStyle w:val="acctfourfigures"/>
              <w:tabs>
                <w:tab w:val="clear" w:pos="765"/>
                <w:tab w:val="decimal" w:pos="280"/>
                <w:tab w:val="decimal" w:pos="8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19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37D046EF" w14:textId="77777777" w:rsidR="00404EFD" w:rsidRPr="004E5913" w:rsidRDefault="00404EFD" w:rsidP="004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  <w:tab w:val="decimal" w:pos="826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4C3E0C00" w14:textId="19EBB1D5" w:rsidR="00404EFD" w:rsidRPr="004E5913" w:rsidRDefault="008F198B" w:rsidP="004E5913">
            <w:pPr>
              <w:pStyle w:val="acctfourfigures"/>
              <w:tabs>
                <w:tab w:val="clear" w:pos="765"/>
                <w:tab w:val="decimal" w:pos="280"/>
                <w:tab w:val="decimal" w:pos="8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</w:t>
            </w:r>
            <w:r w:rsidR="004E5913" w:rsidRPr="004E59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vAlign w:val="bottom"/>
          </w:tcPr>
          <w:p w14:paraId="035F394A" w14:textId="77777777" w:rsidR="00404EFD" w:rsidRPr="001F68DE" w:rsidRDefault="00404EFD" w:rsidP="00404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772584D3" w14:textId="6C69280D" w:rsidR="00404EFD" w:rsidRPr="00D47382" w:rsidRDefault="00404EFD" w:rsidP="00404EF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</w:rPr>
            </w:pPr>
            <w:r w:rsidRPr="00D47382">
              <w:rPr>
                <w:rFonts w:ascii="Angsana New" w:hAnsi="Angsana New"/>
                <w:sz w:val="30"/>
                <w:szCs w:val="30"/>
                <w:lang w:val="en-US" w:bidi="th-TH"/>
              </w:rPr>
              <w:t>331,183</w:t>
            </w:r>
          </w:p>
        </w:tc>
        <w:tc>
          <w:tcPr>
            <w:tcW w:w="258" w:type="dxa"/>
          </w:tcPr>
          <w:p w14:paraId="756594A6" w14:textId="77777777" w:rsidR="00404EFD" w:rsidRPr="00D47382" w:rsidRDefault="00404EFD" w:rsidP="00404EFD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5504AA33" w14:textId="1DDA0CB7" w:rsidR="00404EFD" w:rsidRPr="00D47382" w:rsidRDefault="00404EFD" w:rsidP="00404EF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Theme="majorBidi" w:hAnsiTheme="majorBidi" w:cstheme="majorBidi"/>
                <w:sz w:val="30"/>
                <w:szCs w:val="30"/>
              </w:rPr>
            </w:pPr>
            <w:r w:rsidRPr="00D47382">
              <w:rPr>
                <w:rFonts w:ascii="Angsana New" w:hAnsi="Angsana New"/>
                <w:sz w:val="30"/>
                <w:szCs w:val="30"/>
              </w:rPr>
              <w:t>82,796</w:t>
            </w:r>
          </w:p>
        </w:tc>
      </w:tr>
      <w:tr w:rsidR="00404EFD" w:rsidRPr="00293EED" w14:paraId="4E07CB63" w14:textId="77777777" w:rsidTr="00672BBB">
        <w:tc>
          <w:tcPr>
            <w:tcW w:w="2601" w:type="dxa"/>
          </w:tcPr>
          <w:p w14:paraId="07D60082" w14:textId="538FDE34" w:rsidR="00404EFD" w:rsidRPr="001F68DE" w:rsidRDefault="00404EFD" w:rsidP="00404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หุ้นสามัญ ณ วันที่ </w:t>
            </w:r>
            <w:r w:rsidRPr="001F68D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F68D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823" w:type="dxa"/>
          </w:tcPr>
          <w:p w14:paraId="37DE3B71" w14:textId="77777777" w:rsidR="00404EFD" w:rsidRPr="001F68DE" w:rsidRDefault="00404EFD" w:rsidP="00404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b/>
                <w:bCs/>
                <w:sz w:val="30"/>
                <w:szCs w:val="30"/>
              </w:rPr>
              <w:t>0.25</w:t>
            </w:r>
          </w:p>
        </w:tc>
        <w:tc>
          <w:tcPr>
            <w:tcW w:w="945" w:type="dxa"/>
          </w:tcPr>
          <w:p w14:paraId="639B2B13" w14:textId="77777777" w:rsidR="00404EFD" w:rsidRPr="001F68DE" w:rsidRDefault="00404EFD" w:rsidP="00404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52D06D9D" w14:textId="2ACEC2EF" w:rsidR="00404EFD" w:rsidRPr="008F198B" w:rsidRDefault="004E5913" w:rsidP="008F198B">
            <w:pPr>
              <w:pStyle w:val="acctfourfigures"/>
              <w:tabs>
                <w:tab w:val="clear" w:pos="765"/>
                <w:tab w:val="decimal" w:pos="280"/>
                <w:tab w:val="decimal" w:pos="8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F19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210A0797" w14:textId="77777777" w:rsidR="00404EFD" w:rsidRPr="004E5913" w:rsidRDefault="00404EFD" w:rsidP="004E5913">
            <w:pPr>
              <w:pStyle w:val="30"/>
              <w:tabs>
                <w:tab w:val="clear" w:pos="360"/>
                <w:tab w:val="clear" w:pos="720"/>
                <w:tab w:val="decimal" w:pos="280"/>
                <w:tab w:val="decimal" w:pos="8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D1E062" w14:textId="5E1D1E31" w:rsidR="00404EFD" w:rsidRPr="004E5913" w:rsidRDefault="008F198B" w:rsidP="004E5913">
            <w:pPr>
              <w:pStyle w:val="acctfourfigures"/>
              <w:tabs>
                <w:tab w:val="clear" w:pos="765"/>
                <w:tab w:val="decimal" w:pos="280"/>
                <w:tab w:val="decimal" w:pos="8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 </w:t>
            </w:r>
            <w:r w:rsidR="004E5913" w:rsidRPr="004E59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4699CFBD" w14:textId="77777777" w:rsidR="00404EFD" w:rsidRPr="001F68DE" w:rsidRDefault="00404EFD" w:rsidP="00404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15C37216" w14:textId="3BE59E6C" w:rsidR="00404EFD" w:rsidRPr="00D47382" w:rsidRDefault="00404EFD" w:rsidP="00404EF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4738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3,015,796</w:t>
            </w:r>
          </w:p>
        </w:tc>
        <w:tc>
          <w:tcPr>
            <w:tcW w:w="258" w:type="dxa"/>
          </w:tcPr>
          <w:p w14:paraId="05FC631A" w14:textId="77777777" w:rsidR="00404EFD" w:rsidRPr="00D47382" w:rsidRDefault="00404EFD" w:rsidP="00404EFD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3E729D42" w14:textId="4D400E3C" w:rsidR="00404EFD" w:rsidRPr="00D47382" w:rsidRDefault="00404EFD" w:rsidP="00404EF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7382">
              <w:rPr>
                <w:rFonts w:ascii="Angsana New" w:hAnsi="Angsana New"/>
                <w:b/>
                <w:bCs/>
                <w:sz w:val="30"/>
                <w:szCs w:val="30"/>
              </w:rPr>
              <w:t>753,949</w:t>
            </w:r>
          </w:p>
        </w:tc>
      </w:tr>
      <w:tr w:rsidR="00DC1702" w:rsidRPr="00293EED" w14:paraId="27698723" w14:textId="77777777" w:rsidTr="00672BBB">
        <w:tc>
          <w:tcPr>
            <w:tcW w:w="2601" w:type="dxa"/>
          </w:tcPr>
          <w:p w14:paraId="3E0D5A43" w14:textId="20071D7B" w:rsidR="00DC1702" w:rsidRPr="001F68DE" w:rsidRDefault="00DC1702" w:rsidP="00DC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F68D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F68D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23" w:type="dxa"/>
          </w:tcPr>
          <w:p w14:paraId="214C8D0A" w14:textId="77777777" w:rsidR="00DC1702" w:rsidRDefault="00DC1702" w:rsidP="00DC1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10CB842A" w14:textId="77777777" w:rsidR="00DC1702" w:rsidRPr="001F68DE" w:rsidRDefault="00DC1702" w:rsidP="00DC1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6A99F654" w14:textId="77777777" w:rsidR="00DC1702" w:rsidRPr="001F68DE" w:rsidRDefault="00DC1702" w:rsidP="00DC1702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</w:tcPr>
          <w:p w14:paraId="2F8BE1C3" w14:textId="77777777" w:rsidR="00DC1702" w:rsidRPr="001F68DE" w:rsidRDefault="00DC1702" w:rsidP="00DC17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14:paraId="2460C93D" w14:textId="77777777" w:rsidR="00DC1702" w:rsidRPr="001F68DE" w:rsidRDefault="00DC1702" w:rsidP="00DC1702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3014E302" w14:textId="77777777" w:rsidR="00DC1702" w:rsidRPr="001F68DE" w:rsidRDefault="00DC1702" w:rsidP="00DC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2C557FE5" w14:textId="77777777" w:rsidR="00DC1702" w:rsidRPr="00D47382" w:rsidRDefault="00DC1702" w:rsidP="00DC170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</w:tcPr>
          <w:p w14:paraId="6718488F" w14:textId="77777777" w:rsidR="00DC1702" w:rsidRPr="00D47382" w:rsidRDefault="00DC1702" w:rsidP="00DC17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9A48405" w14:textId="77777777" w:rsidR="00DC1702" w:rsidRPr="00D47382" w:rsidRDefault="00DC1702" w:rsidP="00DC170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C1702" w:rsidRPr="00293EED" w14:paraId="1B18BD67" w14:textId="77777777" w:rsidTr="00875D6E">
        <w:tc>
          <w:tcPr>
            <w:tcW w:w="2601" w:type="dxa"/>
          </w:tcPr>
          <w:p w14:paraId="7B989A84" w14:textId="4C02AAEF" w:rsidR="00DC1702" w:rsidRPr="001F68DE" w:rsidRDefault="00DC1702" w:rsidP="00DC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23" w:type="dxa"/>
          </w:tcPr>
          <w:p w14:paraId="286CBB35" w14:textId="6A5AA901" w:rsidR="00DC1702" w:rsidRPr="00DC1702" w:rsidRDefault="00DC1702" w:rsidP="00DC1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702">
              <w:rPr>
                <w:rFonts w:ascii="Angsana New" w:hAnsi="Angsana New"/>
                <w:sz w:val="30"/>
                <w:szCs w:val="30"/>
              </w:rPr>
              <w:t>5.00</w:t>
            </w:r>
          </w:p>
        </w:tc>
        <w:tc>
          <w:tcPr>
            <w:tcW w:w="945" w:type="dxa"/>
          </w:tcPr>
          <w:p w14:paraId="6E56A077" w14:textId="77777777" w:rsidR="00DC1702" w:rsidRPr="001F68DE" w:rsidRDefault="00DC1702" w:rsidP="00DC1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0C56E8A0" w14:textId="5080F433" w:rsidR="00DC1702" w:rsidRPr="00BF38C2" w:rsidRDefault="00CB4D7D" w:rsidP="00A7334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</w:rPr>
            </w:pPr>
            <w:r w:rsidRPr="00BF38C2">
              <w:rPr>
                <w:rFonts w:ascii="Angsana New" w:hAnsi="Angsana New"/>
                <w:sz w:val="30"/>
                <w:szCs w:val="30"/>
              </w:rPr>
              <w:t>184,300</w:t>
            </w:r>
          </w:p>
        </w:tc>
        <w:tc>
          <w:tcPr>
            <w:tcW w:w="258" w:type="dxa"/>
          </w:tcPr>
          <w:p w14:paraId="7D26EB1B" w14:textId="77777777" w:rsidR="00DC1702" w:rsidRPr="00CB4D7D" w:rsidRDefault="00DC1702" w:rsidP="00DC17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14:paraId="591678B9" w14:textId="64026437" w:rsidR="00DC1702" w:rsidRPr="00CB4D7D" w:rsidRDefault="00346912" w:rsidP="003D373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2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B4D7D">
              <w:rPr>
                <w:rFonts w:ascii="Angsana New" w:hAnsi="Angsana New"/>
                <w:sz w:val="30"/>
                <w:szCs w:val="30"/>
              </w:rPr>
              <w:t>921</w:t>
            </w:r>
            <w:r w:rsidR="00C61183">
              <w:rPr>
                <w:rFonts w:ascii="Angsana New" w:hAnsi="Angsana New"/>
                <w:sz w:val="30"/>
                <w:szCs w:val="30"/>
              </w:rPr>
              <w:t>,498</w:t>
            </w:r>
          </w:p>
        </w:tc>
        <w:tc>
          <w:tcPr>
            <w:tcW w:w="258" w:type="dxa"/>
          </w:tcPr>
          <w:p w14:paraId="4E222C3F" w14:textId="77777777" w:rsidR="00DC1702" w:rsidRPr="001F68DE" w:rsidRDefault="00DC1702" w:rsidP="00DC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10083AF7" w14:textId="57A6111A" w:rsidR="00DC1702" w:rsidRPr="00DC1702" w:rsidRDefault="00DC1702" w:rsidP="00DC1702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7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26CAD38C" w14:textId="77777777" w:rsidR="00DC1702" w:rsidRPr="00DC1702" w:rsidRDefault="00DC1702" w:rsidP="00DC1702">
            <w:pPr>
              <w:pStyle w:val="30"/>
              <w:tabs>
                <w:tab w:val="clear" w:pos="360"/>
                <w:tab w:val="clear" w:pos="720"/>
                <w:tab w:val="decimal" w:pos="280"/>
                <w:tab w:val="decimal" w:pos="8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4E227614" w14:textId="06FEC3A0" w:rsidR="00DC1702" w:rsidRPr="00DC1702" w:rsidRDefault="00DC1702" w:rsidP="00BD204A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17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C1702" w:rsidRPr="00293EED" w14:paraId="6E8BFCBC" w14:textId="77777777">
        <w:tc>
          <w:tcPr>
            <w:tcW w:w="2601" w:type="dxa"/>
          </w:tcPr>
          <w:p w14:paraId="7C16B930" w14:textId="70ACA7C8" w:rsidR="00DC1702" w:rsidRPr="00E92873" w:rsidRDefault="009D1C35" w:rsidP="00AF3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0" w:hanging="160"/>
              <w:jc w:val="thaiDistribute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E92873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จดทะเบียน</w:t>
            </w:r>
            <w:r w:rsidR="00956D7E" w:rsidRPr="00E92873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จากการเสนอขายหุ้น</w:t>
            </w:r>
          </w:p>
          <w:p w14:paraId="555975FD" w14:textId="10E6A8D5" w:rsidR="00AF3ED3" w:rsidRPr="001F68DE" w:rsidRDefault="00AF3ED3" w:rsidP="00AF3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873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    </w:t>
            </w:r>
            <w:r w:rsidR="00956D7E" w:rsidRPr="00E92873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เพิ่มทุน</w:t>
            </w:r>
            <w:r w:rsidR="00956D7E" w:rsidRPr="00E9287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</w:t>
            </w:r>
            <w:r w:rsidR="00956D7E" w:rsidRPr="00E92873">
              <w:rPr>
                <w:rFonts w:ascii="Angsana New" w:hAnsi="Angsana New"/>
                <w:spacing w:val="-10"/>
                <w:sz w:val="30"/>
                <w:szCs w:val="30"/>
              </w:rPr>
              <w:t xml:space="preserve">(Right </w:t>
            </w:r>
            <w:r w:rsidR="00E92873" w:rsidRPr="00E92873">
              <w:rPr>
                <w:rFonts w:ascii="Angsana New" w:hAnsi="Angsana New"/>
                <w:spacing w:val="-10"/>
                <w:sz w:val="30"/>
                <w:szCs w:val="30"/>
              </w:rPr>
              <w:t>Offering)</w:t>
            </w:r>
          </w:p>
        </w:tc>
        <w:tc>
          <w:tcPr>
            <w:tcW w:w="823" w:type="dxa"/>
          </w:tcPr>
          <w:p w14:paraId="1731BD3F" w14:textId="77777777" w:rsidR="00DC1702" w:rsidRPr="00DC1702" w:rsidRDefault="00DC1702" w:rsidP="00DC1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4104B6A" w14:textId="6C33A093" w:rsidR="00DC1702" w:rsidRPr="00DC1702" w:rsidRDefault="00DC1702" w:rsidP="00DC1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1702">
              <w:rPr>
                <w:rFonts w:ascii="Angsana New" w:hAnsi="Angsana New"/>
                <w:sz w:val="30"/>
                <w:szCs w:val="30"/>
              </w:rPr>
              <w:t>5.00</w:t>
            </w:r>
          </w:p>
        </w:tc>
        <w:tc>
          <w:tcPr>
            <w:tcW w:w="945" w:type="dxa"/>
          </w:tcPr>
          <w:p w14:paraId="2D4DB7DF" w14:textId="77777777" w:rsidR="00DC1702" w:rsidRPr="001F68DE" w:rsidRDefault="00DC1702" w:rsidP="00DC1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602A1FE9" w14:textId="639E8C07" w:rsidR="00DC1702" w:rsidRPr="001F68DE" w:rsidRDefault="00DC1702" w:rsidP="00DC1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4B1717E4" w14:textId="6A396314" w:rsidR="00DC1702" w:rsidRPr="00BF38C2" w:rsidRDefault="00C61183" w:rsidP="00A7334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</w:rPr>
            </w:pPr>
            <w:r w:rsidRPr="00BF38C2">
              <w:rPr>
                <w:rFonts w:ascii="Angsana New" w:hAnsi="Angsana New"/>
                <w:sz w:val="30"/>
                <w:szCs w:val="30"/>
              </w:rPr>
              <w:t>2,088,562</w:t>
            </w:r>
          </w:p>
        </w:tc>
        <w:tc>
          <w:tcPr>
            <w:tcW w:w="258" w:type="dxa"/>
          </w:tcPr>
          <w:p w14:paraId="4FFC7565" w14:textId="77777777" w:rsidR="00DC1702" w:rsidRPr="001F68DE" w:rsidRDefault="00DC1702" w:rsidP="00DC17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23308F4A" w14:textId="2DF55EA2" w:rsidR="00DC1702" w:rsidRPr="00C61183" w:rsidRDefault="00C61183" w:rsidP="00DC1702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</w:rPr>
            </w:pPr>
            <w:r w:rsidRPr="00C61183">
              <w:rPr>
                <w:rFonts w:ascii="Angsana New" w:hAnsi="Angsana New"/>
                <w:sz w:val="30"/>
                <w:szCs w:val="30"/>
              </w:rPr>
              <w:t>10,442,8</w:t>
            </w:r>
            <w:r w:rsidR="00346912">
              <w:rPr>
                <w:rFonts w:ascii="Angsana New" w:hAnsi="Angsana New"/>
                <w:sz w:val="30"/>
                <w:szCs w:val="30"/>
              </w:rPr>
              <w:t>09</w:t>
            </w:r>
          </w:p>
        </w:tc>
        <w:tc>
          <w:tcPr>
            <w:tcW w:w="258" w:type="dxa"/>
            <w:vAlign w:val="bottom"/>
          </w:tcPr>
          <w:p w14:paraId="18F5DD6E" w14:textId="77777777" w:rsidR="00DC1702" w:rsidRPr="001F68DE" w:rsidRDefault="00DC1702" w:rsidP="00DC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2B3C8CBE" w14:textId="7D02B882" w:rsidR="00DC1702" w:rsidRPr="00DC1702" w:rsidRDefault="00DC1702" w:rsidP="00DC1702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E59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4CF02F50" w14:textId="77777777" w:rsidR="00DC1702" w:rsidRPr="00DC1702" w:rsidRDefault="00DC1702" w:rsidP="00DC1702">
            <w:pPr>
              <w:pStyle w:val="30"/>
              <w:tabs>
                <w:tab w:val="clear" w:pos="360"/>
                <w:tab w:val="clear" w:pos="720"/>
                <w:tab w:val="decimal" w:pos="280"/>
                <w:tab w:val="decimal" w:pos="8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3553E52F" w14:textId="363B1655" w:rsidR="00DC1702" w:rsidRPr="00DC1702" w:rsidRDefault="00DC1702" w:rsidP="00BD204A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E59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C1702" w:rsidRPr="00293EED" w14:paraId="1F888834" w14:textId="77777777">
        <w:tc>
          <w:tcPr>
            <w:tcW w:w="2601" w:type="dxa"/>
          </w:tcPr>
          <w:p w14:paraId="773CB3AC" w14:textId="1B733B80" w:rsidR="00DC1702" w:rsidRPr="001F68DE" w:rsidRDefault="00DC1702" w:rsidP="00DC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หุ้นสามัญ ณ วันที่ </w:t>
            </w:r>
            <w:r w:rsidRPr="001F68D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F68D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823" w:type="dxa"/>
          </w:tcPr>
          <w:p w14:paraId="6EC5CCB6" w14:textId="29C44F8C" w:rsidR="00DC1702" w:rsidRDefault="00DC1702" w:rsidP="00DC1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5.00</w:t>
            </w:r>
          </w:p>
        </w:tc>
        <w:tc>
          <w:tcPr>
            <w:tcW w:w="945" w:type="dxa"/>
          </w:tcPr>
          <w:p w14:paraId="354B4C71" w14:textId="77777777" w:rsidR="00DC1702" w:rsidRPr="001F68DE" w:rsidRDefault="00DC1702" w:rsidP="00DC1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24C05B4D" w14:textId="3DDD4A3B" w:rsidR="00DC1702" w:rsidRPr="00BF38C2" w:rsidRDefault="00164A9F" w:rsidP="00A7334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38C2">
              <w:rPr>
                <w:rFonts w:ascii="Angsana New" w:hAnsi="Angsana New"/>
                <w:b/>
                <w:bCs/>
                <w:sz w:val="30"/>
                <w:szCs w:val="30"/>
              </w:rPr>
              <w:t>2,272,862</w:t>
            </w:r>
          </w:p>
        </w:tc>
        <w:tc>
          <w:tcPr>
            <w:tcW w:w="258" w:type="dxa"/>
          </w:tcPr>
          <w:p w14:paraId="027B610F" w14:textId="77777777" w:rsidR="00DC1702" w:rsidRPr="00DC1702" w:rsidRDefault="00DC1702" w:rsidP="00DC17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4725E2" w14:textId="5D0B8790" w:rsidR="00DC1702" w:rsidRPr="00457E2B" w:rsidRDefault="00164A9F" w:rsidP="00457E2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7E2B">
              <w:rPr>
                <w:rFonts w:ascii="Angsana New" w:hAnsi="Angsana New"/>
                <w:b/>
                <w:bCs/>
                <w:sz w:val="30"/>
                <w:szCs w:val="30"/>
              </w:rPr>
              <w:t>11,364</w:t>
            </w:r>
            <w:r w:rsidR="00457E2B" w:rsidRPr="00457E2B">
              <w:rPr>
                <w:rFonts w:ascii="Angsana New" w:hAnsi="Angsana New"/>
                <w:b/>
                <w:bCs/>
                <w:sz w:val="30"/>
                <w:szCs w:val="30"/>
              </w:rPr>
              <w:t>,30</w:t>
            </w:r>
            <w:r w:rsidR="0034691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58" w:type="dxa"/>
          </w:tcPr>
          <w:p w14:paraId="0E853A1B" w14:textId="77777777" w:rsidR="00DC1702" w:rsidRPr="00DC1702" w:rsidRDefault="00DC1702" w:rsidP="00DC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2812D09D" w14:textId="5DEFA1CA" w:rsidR="00DC1702" w:rsidRPr="00DC1702" w:rsidRDefault="00DC1702" w:rsidP="00DC1702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17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74D9D05A" w14:textId="77777777" w:rsidR="00DC1702" w:rsidRPr="00DC1702" w:rsidRDefault="00DC1702" w:rsidP="00DC1702">
            <w:pPr>
              <w:pStyle w:val="30"/>
              <w:tabs>
                <w:tab w:val="clear" w:pos="360"/>
                <w:tab w:val="clear" w:pos="720"/>
                <w:tab w:val="decimal" w:pos="280"/>
                <w:tab w:val="decimal" w:pos="8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1B0B2C" w14:textId="2CAC2DBD" w:rsidR="00DC1702" w:rsidRPr="00BD204A" w:rsidRDefault="00DC1702" w:rsidP="00BD204A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D20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DC1702" w:rsidRPr="00293EED" w14:paraId="3064FE23" w14:textId="77777777">
        <w:tc>
          <w:tcPr>
            <w:tcW w:w="2601" w:type="dxa"/>
          </w:tcPr>
          <w:p w14:paraId="4181A7BA" w14:textId="17B44B91" w:rsidR="00DC1702" w:rsidRPr="001F68DE" w:rsidRDefault="003C2BB4" w:rsidP="00DC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หุ้นสามัญ ณ วันที่ </w:t>
            </w:r>
            <w:r w:rsidRPr="001F68D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F68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23" w:type="dxa"/>
          </w:tcPr>
          <w:p w14:paraId="260C55BA" w14:textId="7AC3C43A" w:rsidR="00DC1702" w:rsidRDefault="003C2BB4" w:rsidP="00DC1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5.00</w:t>
            </w:r>
          </w:p>
        </w:tc>
        <w:tc>
          <w:tcPr>
            <w:tcW w:w="945" w:type="dxa"/>
          </w:tcPr>
          <w:p w14:paraId="42417B2A" w14:textId="77777777" w:rsidR="00DC1702" w:rsidRPr="001F68DE" w:rsidRDefault="00DC1702" w:rsidP="00DC1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651ED5BE" w14:textId="77777777" w:rsidR="00DC1702" w:rsidRPr="001F68DE" w:rsidRDefault="00DC1702" w:rsidP="00DC1702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</w:tcPr>
          <w:p w14:paraId="6AFAD1E8" w14:textId="77777777" w:rsidR="00DC1702" w:rsidRPr="001F68DE" w:rsidRDefault="00DC1702" w:rsidP="00DC17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</w:tcPr>
          <w:p w14:paraId="3353A319" w14:textId="77777777" w:rsidR="00DC1702" w:rsidRPr="001F68DE" w:rsidRDefault="00DC1702" w:rsidP="00DC1702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2AA4CCA0" w14:textId="77777777" w:rsidR="00DC1702" w:rsidRPr="001F68DE" w:rsidRDefault="00DC1702" w:rsidP="00DC1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double" w:sz="4" w:space="0" w:color="auto"/>
              <w:bottom w:val="double" w:sz="4" w:space="0" w:color="auto"/>
            </w:tcBorders>
          </w:tcPr>
          <w:p w14:paraId="0F4AE81A" w14:textId="434BDB02" w:rsidR="00DC1702" w:rsidRPr="00D47382" w:rsidRDefault="003C2BB4" w:rsidP="00DC1702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473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184,300</w:t>
            </w:r>
          </w:p>
        </w:tc>
        <w:tc>
          <w:tcPr>
            <w:tcW w:w="258" w:type="dxa"/>
          </w:tcPr>
          <w:p w14:paraId="47B6D5FB" w14:textId="77777777" w:rsidR="00DC1702" w:rsidRPr="00D47382" w:rsidRDefault="00DC1702" w:rsidP="00DC17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double" w:sz="4" w:space="0" w:color="auto"/>
              <w:bottom w:val="double" w:sz="4" w:space="0" w:color="auto"/>
            </w:tcBorders>
          </w:tcPr>
          <w:p w14:paraId="4C3BE24A" w14:textId="501DB1F8" w:rsidR="00DC1702" w:rsidRPr="00D47382" w:rsidRDefault="003C2BB4" w:rsidP="00DC170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473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921,498</w:t>
            </w:r>
          </w:p>
        </w:tc>
      </w:tr>
    </w:tbl>
    <w:p w14:paraId="5DE77C70" w14:textId="77777777" w:rsidR="00B064E0" w:rsidRDefault="00B064E0" w:rsidP="00A1584C">
      <w:pPr>
        <w:pStyle w:val="ListParagraph"/>
        <w:tabs>
          <w:tab w:val="clear" w:pos="907"/>
        </w:tabs>
        <w:spacing w:line="240" w:lineRule="auto"/>
        <w:ind w:left="63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3A15BAA" w14:textId="77777777" w:rsidR="00B064E0" w:rsidRDefault="00B064E0" w:rsidP="00A1584C">
      <w:pPr>
        <w:pStyle w:val="ListParagraph"/>
        <w:tabs>
          <w:tab w:val="clear" w:pos="907"/>
        </w:tabs>
        <w:spacing w:line="240" w:lineRule="auto"/>
        <w:ind w:left="63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EE6B978" w14:textId="77777777" w:rsidR="00B064E0" w:rsidRDefault="00B064E0" w:rsidP="00A1584C">
      <w:pPr>
        <w:pStyle w:val="ListParagraph"/>
        <w:tabs>
          <w:tab w:val="clear" w:pos="907"/>
        </w:tabs>
        <w:spacing w:line="240" w:lineRule="auto"/>
        <w:ind w:left="63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EE699CF" w14:textId="77777777" w:rsidR="00B064E0" w:rsidRDefault="00B064E0" w:rsidP="00A1584C">
      <w:pPr>
        <w:pStyle w:val="ListParagraph"/>
        <w:tabs>
          <w:tab w:val="clear" w:pos="907"/>
        </w:tabs>
        <w:spacing w:line="240" w:lineRule="auto"/>
        <w:ind w:left="63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203C20D" w14:textId="77777777" w:rsidR="0052542D" w:rsidRDefault="0052542D" w:rsidP="00A1584C">
      <w:pPr>
        <w:pStyle w:val="ListParagraph"/>
        <w:tabs>
          <w:tab w:val="clear" w:pos="907"/>
        </w:tabs>
        <w:spacing w:line="240" w:lineRule="auto"/>
        <w:ind w:left="63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1027006" w14:textId="77777777" w:rsidR="00B064E0" w:rsidRDefault="00B064E0" w:rsidP="00A1584C">
      <w:pPr>
        <w:pStyle w:val="ListParagraph"/>
        <w:tabs>
          <w:tab w:val="clear" w:pos="907"/>
        </w:tabs>
        <w:spacing w:line="240" w:lineRule="auto"/>
        <w:ind w:left="63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A0213BE" w14:textId="77777777" w:rsidR="00B064E0" w:rsidRDefault="00B064E0" w:rsidP="00A1584C">
      <w:pPr>
        <w:pStyle w:val="ListParagraph"/>
        <w:tabs>
          <w:tab w:val="clear" w:pos="907"/>
        </w:tabs>
        <w:spacing w:line="240" w:lineRule="auto"/>
        <w:ind w:left="63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A2AB4D5" w14:textId="4C7DE3F2" w:rsidR="007D29ED" w:rsidRPr="000369C9" w:rsidRDefault="009666F6" w:rsidP="007D29ED">
      <w:pPr>
        <w:pStyle w:val="ListParagraph"/>
        <w:tabs>
          <w:tab w:val="clear" w:pos="907"/>
        </w:tabs>
        <w:spacing w:line="240" w:lineRule="auto"/>
        <w:ind w:left="630"/>
        <w:jc w:val="thaiDistribute"/>
        <w:rPr>
          <w:rFonts w:asciiTheme="majorBidi" w:hAnsiTheme="majorBidi" w:cstheme="majorBidi"/>
          <w:spacing w:val="-4"/>
          <w:sz w:val="30"/>
          <w:szCs w:val="30"/>
          <w:lang w:val="th-TH"/>
        </w:rPr>
      </w:pP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lastRenderedPageBreak/>
        <w:t>เมื่อวันที่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C2453A">
        <w:rPr>
          <w:rFonts w:asciiTheme="majorBidi" w:hAnsiTheme="majorBidi"/>
          <w:spacing w:val="-4"/>
          <w:sz w:val="30"/>
          <w:szCs w:val="30"/>
        </w:rPr>
        <w:t>4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มกราคม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A2200C">
        <w:rPr>
          <w:rFonts w:asciiTheme="majorBidi" w:hAnsiTheme="majorBidi"/>
          <w:spacing w:val="-4"/>
          <w:sz w:val="30"/>
          <w:szCs w:val="30"/>
        </w:rPr>
        <w:t>2567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บริษัทได้มีการปิดการเสนอขายหุ้น</w:t>
      </w:r>
      <w:r w:rsidR="003332A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สามัญ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เพิ่มทุนให้แก่ผู้ถือหุ้นรายเดิมตามสัดส่วน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A37B72">
        <w:rPr>
          <w:rFonts w:asciiTheme="majorBidi" w:hAnsiTheme="majorBidi"/>
          <w:spacing w:val="-4"/>
          <w:sz w:val="30"/>
          <w:szCs w:val="30"/>
          <w:cs/>
          <w:lang w:val="th-TH"/>
        </w:rPr>
        <w:br/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>(</w:t>
      </w:r>
      <w:r w:rsidRPr="009666F6">
        <w:rPr>
          <w:rFonts w:asciiTheme="majorBidi" w:hAnsiTheme="majorBidi" w:cstheme="majorBidi"/>
          <w:spacing w:val="-4"/>
          <w:sz w:val="30"/>
          <w:szCs w:val="30"/>
          <w:lang w:val="th-TH"/>
        </w:rPr>
        <w:t xml:space="preserve">Right Offering) </w:t>
      </w:r>
      <w:r w:rsidR="00DC28D0">
        <w:rPr>
          <w:rFonts w:asciiTheme="majorBidi" w:hAnsiTheme="majorBidi" w:cstheme="majorBidi" w:hint="cs"/>
          <w:spacing w:val="-4"/>
          <w:sz w:val="30"/>
          <w:szCs w:val="30"/>
          <w:cs/>
          <w:lang w:val="th-TH"/>
        </w:rPr>
        <w:t xml:space="preserve">ครั้งที่ </w:t>
      </w:r>
      <w:r w:rsidR="00DC28D0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ระหว่างวันที่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C2453A">
        <w:rPr>
          <w:rFonts w:asciiTheme="majorBidi" w:hAnsiTheme="majorBidi"/>
          <w:spacing w:val="-4"/>
          <w:sz w:val="30"/>
          <w:szCs w:val="30"/>
        </w:rPr>
        <w:t>26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ธันวาคม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C2453A">
        <w:rPr>
          <w:rFonts w:asciiTheme="majorBidi" w:hAnsiTheme="majorBidi"/>
          <w:spacing w:val="-4"/>
          <w:sz w:val="30"/>
          <w:szCs w:val="30"/>
        </w:rPr>
        <w:t>2566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ถึง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C2453A">
        <w:rPr>
          <w:rFonts w:asciiTheme="majorBidi" w:hAnsiTheme="majorBidi"/>
          <w:spacing w:val="-4"/>
          <w:sz w:val="30"/>
          <w:szCs w:val="30"/>
        </w:rPr>
        <w:t>4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มกราคม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C2453A">
        <w:rPr>
          <w:rFonts w:asciiTheme="majorBidi" w:hAnsiTheme="majorBidi"/>
          <w:spacing w:val="-4"/>
          <w:sz w:val="30"/>
          <w:szCs w:val="30"/>
        </w:rPr>
        <w:t>2567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ตามที่ได้รับอนุมัติจากที่ประชุมคณะกรรมการบริษัท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เมื่อวันที่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FE1680">
        <w:rPr>
          <w:rFonts w:asciiTheme="majorBidi" w:hAnsiTheme="majorBidi"/>
          <w:spacing w:val="-4"/>
          <w:sz w:val="30"/>
          <w:szCs w:val="30"/>
        </w:rPr>
        <w:t>29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พฤศจิกายน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FE1680">
        <w:rPr>
          <w:rFonts w:asciiTheme="majorBidi" w:hAnsiTheme="majorBidi"/>
          <w:spacing w:val="-4"/>
          <w:sz w:val="30"/>
          <w:szCs w:val="30"/>
        </w:rPr>
        <w:t>2566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โดยเสนอขายหุ้น</w:t>
      </w:r>
      <w:r w:rsidR="003332A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สามัญ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เพิ่มทุนทั้งสิ้นจำนวน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FE1680">
        <w:rPr>
          <w:rFonts w:asciiTheme="majorBidi" w:hAnsiTheme="majorBidi"/>
          <w:spacing w:val="-4"/>
          <w:sz w:val="30"/>
          <w:szCs w:val="30"/>
        </w:rPr>
        <w:t>1,646,021,206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หุ้น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มูลค่าที่ตราไว้หุ้นละ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FE1680">
        <w:rPr>
          <w:rFonts w:asciiTheme="majorBidi" w:hAnsiTheme="majorBidi"/>
          <w:spacing w:val="-4"/>
          <w:sz w:val="30"/>
          <w:szCs w:val="30"/>
        </w:rPr>
        <w:t>5.00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บาท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ในอัตราส่วนการจัดสรร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D56570">
        <w:rPr>
          <w:rFonts w:asciiTheme="majorBidi" w:hAnsiTheme="majorBidi"/>
          <w:spacing w:val="-4"/>
          <w:sz w:val="30"/>
          <w:szCs w:val="30"/>
        </w:rPr>
        <w:t>1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หุ้นสามัญเดิม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ต่อไม่เกิน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D56570">
        <w:rPr>
          <w:rFonts w:asciiTheme="majorBidi" w:hAnsiTheme="majorBidi"/>
          <w:spacing w:val="-4"/>
          <w:sz w:val="30"/>
          <w:szCs w:val="30"/>
        </w:rPr>
        <w:t>27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หุ้นสามัญเพิ่มทุน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616722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โดย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ราคาเสนอขาย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D56570">
        <w:rPr>
          <w:rFonts w:asciiTheme="majorBidi" w:hAnsiTheme="majorBidi"/>
          <w:spacing w:val="-4"/>
          <w:sz w:val="30"/>
          <w:szCs w:val="30"/>
        </w:rPr>
        <w:t>0.22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บาทต่อหุ้นสามัญเพิ่มทุน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คิดเป็นจำนวนเงิน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D56570">
        <w:rPr>
          <w:rFonts w:asciiTheme="majorBidi" w:hAnsiTheme="majorBidi"/>
          <w:spacing w:val="-4"/>
          <w:sz w:val="30"/>
          <w:szCs w:val="30"/>
        </w:rPr>
        <w:t>362,124,665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บาท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ซึ่งบริษัทได้ดำเนินการจดทะเบียนเปลี่ยนแปลงทุนชำระแล้วต่อกรมพัฒนาธุรกิจการค้า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และกระทรวงพาณิชย์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เมื่อวันที่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D56570">
        <w:rPr>
          <w:rFonts w:asciiTheme="majorBidi" w:hAnsiTheme="majorBidi"/>
          <w:spacing w:val="-4"/>
          <w:sz w:val="30"/>
          <w:szCs w:val="30"/>
        </w:rPr>
        <w:t>17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Pr="009666F6">
        <w:rPr>
          <w:rFonts w:asciiTheme="majorBidi" w:hAnsiTheme="majorBidi" w:hint="cs"/>
          <w:spacing w:val="-4"/>
          <w:sz w:val="30"/>
          <w:szCs w:val="30"/>
          <w:cs/>
          <w:lang w:val="th-TH"/>
        </w:rPr>
        <w:t>มกราคม</w:t>
      </w:r>
      <w:r w:rsidRPr="009666F6">
        <w:rPr>
          <w:rFonts w:asciiTheme="majorBidi" w:hAnsiTheme="majorBidi"/>
          <w:spacing w:val="-4"/>
          <w:sz w:val="30"/>
          <w:szCs w:val="30"/>
          <w:cs/>
          <w:lang w:val="th-TH"/>
        </w:rPr>
        <w:t xml:space="preserve"> </w:t>
      </w:r>
      <w:r w:rsidR="00D56570">
        <w:rPr>
          <w:rFonts w:asciiTheme="majorBidi" w:hAnsiTheme="majorBidi"/>
          <w:spacing w:val="-4"/>
          <w:sz w:val="30"/>
          <w:szCs w:val="30"/>
        </w:rPr>
        <w:t>2567</w:t>
      </w:r>
    </w:p>
    <w:p w14:paraId="03DB4D0C" w14:textId="77777777" w:rsidR="009666F6" w:rsidRPr="0058521F" w:rsidRDefault="009666F6" w:rsidP="009666F6">
      <w:pPr>
        <w:pStyle w:val="ListParagraph"/>
        <w:tabs>
          <w:tab w:val="clear" w:pos="907"/>
        </w:tabs>
        <w:spacing w:line="240" w:lineRule="auto"/>
        <w:ind w:left="630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</w:pPr>
    </w:p>
    <w:p w14:paraId="3DD9F02E" w14:textId="72A90E58" w:rsidR="00C42A1F" w:rsidRPr="00F26221" w:rsidRDefault="00C57C06" w:rsidP="007D29ED">
      <w:pPr>
        <w:pStyle w:val="ListParagraph"/>
        <w:tabs>
          <w:tab w:val="clear" w:pos="907"/>
        </w:tabs>
        <w:spacing w:line="240" w:lineRule="auto"/>
        <w:ind w:left="63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ในระหว่างงวด</w:t>
      </w:r>
      <w:r w:rsidR="007D29ED" w:rsidRPr="006B30A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7D29ED" w:rsidRPr="006B30A8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บริษัทได้ดําเนินการจดทะเบียนเปลี่ยนแปลงทุนชําระแล้ว</w:t>
      </w:r>
      <w:r w:rsidR="007D29ED" w:rsidRPr="006B30A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7D29ED" w:rsidRPr="006B30A8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จากการเสนอขายหุ้นสามัญเพิ่มทุนให้แก่ผู้ถือหุ้นเดิมตามสัดส่วนการถือหุ้น</w:t>
      </w:r>
      <w:r w:rsidR="007D29ED" w:rsidRPr="006B30A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(</w:t>
      </w:r>
      <w:r w:rsidR="007D29ED" w:rsidRPr="006B30A8">
        <w:rPr>
          <w:rFonts w:asciiTheme="majorBidi" w:hAnsiTheme="majorBidi" w:cstheme="majorBidi"/>
          <w:spacing w:val="-6"/>
          <w:sz w:val="30"/>
          <w:szCs w:val="30"/>
          <w:lang w:val="th-TH"/>
        </w:rPr>
        <w:t xml:space="preserve">Right Offering) </w:t>
      </w:r>
      <w:r w:rsidR="007D29ED" w:rsidRPr="006B30A8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ครั้งที่</w:t>
      </w:r>
      <w:r w:rsidR="007D29ED" w:rsidRPr="006B30A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A37B72">
        <w:rPr>
          <w:rFonts w:asciiTheme="majorBidi" w:hAnsiTheme="majorBidi" w:cstheme="majorBidi"/>
          <w:spacing w:val="-6"/>
          <w:sz w:val="30"/>
          <w:szCs w:val="30"/>
        </w:rPr>
        <w:t>2</w:t>
      </w:r>
      <w:r w:rsidR="007D29ED" w:rsidRPr="006B30A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7D29ED" w:rsidRPr="006B30A8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จํานวน</w:t>
      </w:r>
      <w:r w:rsidR="007D29ED" w:rsidRPr="006B30A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7106EA">
        <w:rPr>
          <w:rFonts w:asciiTheme="majorBidi" w:hAnsiTheme="majorBidi" w:cstheme="majorBidi"/>
          <w:sz w:val="30"/>
          <w:szCs w:val="30"/>
        </w:rPr>
        <w:t>2,212,</w:t>
      </w:r>
      <w:r w:rsidR="00432F6F">
        <w:rPr>
          <w:rFonts w:asciiTheme="majorBidi" w:hAnsiTheme="majorBidi" w:cstheme="majorBidi"/>
          <w:sz w:val="30"/>
          <w:szCs w:val="30"/>
        </w:rPr>
        <w:t>703,530</w:t>
      </w:r>
      <w:r w:rsidR="007D29ED" w:rsidRPr="006B30A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7D29ED" w:rsidRPr="006B30A8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บาท</w:t>
      </w:r>
      <w:r w:rsidR="007D29ED" w:rsidRPr="006B30A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46502D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จาก</w:t>
      </w:r>
      <w:r w:rsidR="007D29ED" w:rsidRPr="006B30A8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เดิม</w:t>
      </w:r>
      <w:r w:rsidR="007D29ED" w:rsidRPr="006B30A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A37B72">
        <w:rPr>
          <w:rFonts w:asciiTheme="majorBidi" w:hAnsiTheme="majorBidi" w:cstheme="majorBidi"/>
          <w:spacing w:val="-6"/>
          <w:sz w:val="30"/>
          <w:szCs w:val="30"/>
        </w:rPr>
        <w:t>9</w:t>
      </w:r>
      <w:r w:rsidR="007D29ED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7D29ED">
        <w:rPr>
          <w:rFonts w:asciiTheme="majorBidi" w:hAnsiTheme="majorBidi" w:cstheme="majorBidi"/>
          <w:spacing w:val="-6"/>
          <w:sz w:val="30"/>
          <w:szCs w:val="30"/>
          <w:cs/>
        </w:rPr>
        <w:t>151</w:t>
      </w:r>
      <w:r w:rsidR="007D29ED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6B248C">
        <w:rPr>
          <w:rFonts w:asciiTheme="majorBidi" w:hAnsiTheme="majorBidi" w:cstheme="majorBidi"/>
          <w:spacing w:val="-6"/>
          <w:sz w:val="30"/>
          <w:szCs w:val="30"/>
        </w:rPr>
        <w:t>603,710</w:t>
      </w:r>
      <w:r w:rsidR="007D29ED" w:rsidRPr="006B30A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7D29ED" w:rsidRPr="006B30A8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บาท</w:t>
      </w:r>
      <w:r w:rsidR="007D29ED" w:rsidRPr="006B30A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7D29ED" w:rsidRPr="006B30A8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เป็นทุนชําระแล้วใหม่จํานวน</w:t>
      </w:r>
      <w:r w:rsidR="007D29ED" w:rsidRPr="006B30A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A37B72">
        <w:rPr>
          <w:rFonts w:asciiTheme="majorBidi" w:hAnsiTheme="majorBidi" w:cstheme="majorBidi"/>
          <w:spacing w:val="-6"/>
          <w:sz w:val="30"/>
          <w:szCs w:val="30"/>
        </w:rPr>
        <w:t>11</w:t>
      </w:r>
      <w:r w:rsidR="007D29ED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D22777">
        <w:rPr>
          <w:rFonts w:asciiTheme="majorBidi" w:hAnsiTheme="majorBidi" w:cstheme="majorBidi"/>
          <w:spacing w:val="-6"/>
          <w:sz w:val="30"/>
          <w:szCs w:val="30"/>
        </w:rPr>
        <w:t>364,</w:t>
      </w:r>
      <w:r w:rsidR="007D78E8">
        <w:rPr>
          <w:rFonts w:asciiTheme="majorBidi" w:hAnsiTheme="majorBidi" w:cstheme="majorBidi"/>
          <w:spacing w:val="-6"/>
          <w:sz w:val="30"/>
          <w:szCs w:val="30"/>
        </w:rPr>
        <w:t>307,240</w:t>
      </w:r>
      <w:r w:rsidR="007D29ED" w:rsidRPr="006B30A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7D29ED" w:rsidRPr="006B30A8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บาท</w:t>
      </w:r>
      <w:r w:rsidR="007D29ED" w:rsidRPr="006B30A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7D29ED" w:rsidRPr="006B30A8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ต่อกรมพัฒนาธุรกิจการค้า</w:t>
      </w:r>
      <w:r w:rsidR="002329B7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และ</w:t>
      </w:r>
      <w:r w:rsidR="007D29ED" w:rsidRPr="006B30A8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กระทรวงพาณิชย์</w:t>
      </w:r>
      <w:r w:rsidR="007D29ED" w:rsidRPr="006B30A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2329B7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เมื่อวันที่</w:t>
      </w:r>
      <w:r w:rsidR="00F26221"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 xml:space="preserve"> </w:t>
      </w:r>
      <w:r w:rsidR="00F26221">
        <w:rPr>
          <w:rFonts w:asciiTheme="majorBidi" w:hAnsiTheme="majorBidi" w:cstheme="majorBidi"/>
          <w:spacing w:val="-6"/>
          <w:sz w:val="30"/>
          <w:szCs w:val="30"/>
        </w:rPr>
        <w:t xml:space="preserve">18 </w:t>
      </w:r>
      <w:r w:rsidR="00F26221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มีนาคม </w:t>
      </w:r>
      <w:r w:rsidR="00F26221">
        <w:rPr>
          <w:rFonts w:asciiTheme="majorBidi" w:hAnsiTheme="majorBidi" w:cstheme="majorBidi"/>
          <w:spacing w:val="-6"/>
          <w:sz w:val="30"/>
          <w:szCs w:val="30"/>
        </w:rPr>
        <w:t>2567</w:t>
      </w:r>
    </w:p>
    <w:p w14:paraId="542389CA" w14:textId="77777777" w:rsidR="00A7087F" w:rsidRDefault="00A7087F" w:rsidP="00422438">
      <w:pPr>
        <w:tabs>
          <w:tab w:val="clear" w:pos="907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DE2FF7F" w14:textId="36DE77DC" w:rsidR="008C6104" w:rsidRPr="00F1598F" w:rsidRDefault="008C6104" w:rsidP="000A4D8B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t>ส่วนงานดำเนินงาน</w:t>
      </w:r>
    </w:p>
    <w:p w14:paraId="787081AD" w14:textId="77777777" w:rsidR="008C6104" w:rsidRPr="0012344A" w:rsidRDefault="008C6104" w:rsidP="00A9166C">
      <w:pPr>
        <w:ind w:left="540" w:hanging="540"/>
        <w:jc w:val="thaiDistribute"/>
        <w:rPr>
          <w:rFonts w:asciiTheme="majorBidi" w:hAnsiTheme="majorBidi" w:cstheme="majorBidi"/>
          <w:cs/>
        </w:rPr>
      </w:pPr>
    </w:p>
    <w:p w14:paraId="4DF92DA2" w14:textId="77777777" w:rsidR="00440E8F" w:rsidRPr="00F1598F" w:rsidRDefault="00440E8F" w:rsidP="00A9166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 w:hint="cs"/>
          <w:sz w:val="30"/>
          <w:szCs w:val="30"/>
          <w:cs/>
        </w:rPr>
        <w:t xml:space="preserve">ผู้บริหารพิจารณาว่า กลุ่มบริษัทมี </w:t>
      </w:r>
      <w:r w:rsidRPr="00F1598F">
        <w:rPr>
          <w:rFonts w:ascii="Angsana New" w:hAnsi="Angsana New"/>
          <w:sz w:val="30"/>
          <w:szCs w:val="30"/>
        </w:rPr>
        <w:t xml:space="preserve">3 </w:t>
      </w:r>
      <w:r w:rsidRPr="00F1598F">
        <w:rPr>
          <w:rFonts w:ascii="Angsana New" w:hAnsi="Angsana New" w:hint="cs"/>
          <w:sz w:val="30"/>
          <w:szCs w:val="30"/>
          <w:cs/>
        </w:rPr>
        <w:t>ส่วนงานที่รายงาน ซึ่งเป็นหน่วยธุรกิจที่สำคัญของกลุ่มบริษัทที่ลักษณะธุรกิจที่แตกต่างกัน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6B5870FF" w14:textId="77777777" w:rsidR="00440E8F" w:rsidRPr="0012344A" w:rsidRDefault="00440E8F" w:rsidP="00A9166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</w:rPr>
      </w:pPr>
    </w:p>
    <w:p w14:paraId="3AF3DBFA" w14:textId="6D21B938" w:rsidR="00440E8F" w:rsidRPr="00F1598F" w:rsidRDefault="00440E8F" w:rsidP="00A9166C">
      <w:pPr>
        <w:pStyle w:val="ListParagraph"/>
        <w:numPr>
          <w:ilvl w:val="0"/>
          <w:numId w:val="2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1598F">
        <w:rPr>
          <w:rFonts w:asciiTheme="majorBidi" w:hAnsiTheme="majorBidi" w:cstheme="majorBidi"/>
          <w:i/>
          <w:iCs/>
          <w:sz w:val="30"/>
          <w:szCs w:val="30"/>
          <w:cs/>
        </w:rPr>
        <w:t>ส่วนงาน</w:t>
      </w:r>
      <w:r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รายได้ตามสัญญา เช่น กลุ่มผลิตภัณฑ์มาตรฐาน กลุ่มผลิตภัณฑ์ออกแบบพิเศษ</w:t>
      </w:r>
      <w:r w:rsidR="00E63CCD"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งานโครงการ</w:t>
      </w:r>
    </w:p>
    <w:p w14:paraId="384ACAAE" w14:textId="77777777" w:rsidR="00440E8F" w:rsidRPr="00F1598F" w:rsidRDefault="00440E8F" w:rsidP="00A9166C">
      <w:pPr>
        <w:pStyle w:val="ListParagraph"/>
        <w:numPr>
          <w:ilvl w:val="0"/>
          <w:numId w:val="2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1598F">
        <w:rPr>
          <w:rFonts w:asciiTheme="majorBidi" w:hAnsiTheme="majorBidi" w:cstheme="majorBidi"/>
          <w:i/>
          <w:iCs/>
          <w:sz w:val="30"/>
          <w:szCs w:val="30"/>
          <w:cs/>
        </w:rPr>
        <w:t>ส่วนงาน</w:t>
      </w:r>
      <w:r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รายได้จากการขาย เช่น การขายอะไหล่และการขายรถต้นแบบ</w:t>
      </w:r>
    </w:p>
    <w:p w14:paraId="284E4C48" w14:textId="77777777" w:rsidR="00440E8F" w:rsidRPr="00F1598F" w:rsidRDefault="00440E8F" w:rsidP="00A9166C">
      <w:pPr>
        <w:pStyle w:val="ListParagraph"/>
        <w:numPr>
          <w:ilvl w:val="0"/>
          <w:numId w:val="2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ส่วนงานรายได้จากการให้บริการ เช่น ศูนย์ซ่อมบริการ</w:t>
      </w:r>
    </w:p>
    <w:p w14:paraId="5ED11C2E" w14:textId="77777777" w:rsidR="00440E8F" w:rsidRPr="0012344A" w:rsidRDefault="00440E8F" w:rsidP="00A9166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</w:rPr>
      </w:pPr>
    </w:p>
    <w:p w14:paraId="1732E921" w14:textId="77777777" w:rsidR="00440E8F" w:rsidRPr="00F1598F" w:rsidRDefault="00440E8F" w:rsidP="00A9166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598F">
        <w:rPr>
          <w:rFonts w:ascii="Angsana New" w:hAnsi="Angsana New"/>
          <w:sz w:val="30"/>
          <w:szCs w:val="30"/>
          <w:cs/>
        </w:rPr>
        <w:t>ผลการดำเนินงานของแต่ละส่วนงานวัดโดยใช้</w:t>
      </w:r>
      <w:r w:rsidRPr="00F1598F">
        <w:rPr>
          <w:rFonts w:ascii="Angsana New" w:hAnsi="Angsana New" w:hint="cs"/>
          <w:sz w:val="30"/>
          <w:szCs w:val="30"/>
          <w:cs/>
        </w:rPr>
        <w:t>รายได้และกำไรขั้นต้น</w:t>
      </w:r>
      <w:r w:rsidRPr="00F1598F">
        <w:rPr>
          <w:rFonts w:ascii="Angsana New" w:hAnsi="Angsana New"/>
          <w:sz w:val="30"/>
          <w:szCs w:val="30"/>
          <w:cs/>
        </w:rPr>
        <w:t>ของส่วนงาน ซึ่งนำเสนอในรายงานการจัดการภายในและสอบทาน</w:t>
      </w:r>
      <w:r w:rsidRPr="00F1598F">
        <w:rPr>
          <w:rFonts w:ascii="Angsana New" w:hAnsi="Angsana New" w:hint="cs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z w:val="30"/>
          <w:szCs w:val="30"/>
          <w:cs/>
        </w:rPr>
        <w:t>โดยผู้มีอำนาจตัดสินใจสูงสุดด้านการดำเนินงานของกลุ่มบริษัท ผู้บริหารเชื่อว่าการใช้</w:t>
      </w:r>
      <w:r w:rsidRPr="00F1598F">
        <w:rPr>
          <w:rFonts w:ascii="Angsana New" w:hAnsi="Angsana New" w:hint="cs"/>
          <w:sz w:val="30"/>
          <w:szCs w:val="30"/>
          <w:cs/>
        </w:rPr>
        <w:t>รายได้และกำไรขั้นต้น</w:t>
      </w:r>
      <w:r w:rsidRPr="00F1598F">
        <w:rPr>
          <w:rFonts w:ascii="Angsana New" w:hAnsi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F1598F">
        <w:rPr>
          <w:rFonts w:ascii="Angsana New" w:hAnsi="Angsana New"/>
          <w:sz w:val="30"/>
          <w:szCs w:val="30"/>
        </w:rPr>
        <w:t xml:space="preserve"> </w:t>
      </w:r>
      <w:r w:rsidRPr="00F1598F">
        <w:rPr>
          <w:rFonts w:ascii="Angsana New" w:hAnsi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9391B4D" w14:textId="666160B4" w:rsidR="00440E8F" w:rsidRPr="00F1598F" w:rsidRDefault="00440E8F" w:rsidP="00A9166C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440E8F" w:rsidRPr="00F1598F" w:rsidSect="0088448A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14"/>
          <w:cols w:space="720"/>
        </w:sectPr>
      </w:pPr>
    </w:p>
    <w:p w14:paraId="71DA39BE" w14:textId="294DF0A5" w:rsidR="008A7F1A" w:rsidRPr="008E1326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8E1326">
        <w:rPr>
          <w:rFonts w:asciiTheme="majorBidi" w:hAnsiTheme="majorBidi" w:hint="cs"/>
          <w:sz w:val="30"/>
          <w:szCs w:val="30"/>
          <w:cs/>
          <w:lang w:val="en-GB"/>
        </w:rPr>
        <w:lastRenderedPageBreak/>
        <w:t>รายได้ของกลุ่มกิจการจากลูกค้ารายใหญ่ในระหว่าง</w:t>
      </w:r>
      <w:r w:rsidR="00370ED6" w:rsidRPr="00370ED6">
        <w:rPr>
          <w:rFonts w:asciiTheme="majorBidi" w:hAnsiTheme="majorBidi" w:hint="cs"/>
          <w:sz w:val="30"/>
          <w:szCs w:val="30"/>
          <w:cs/>
          <w:lang w:val="en-GB"/>
        </w:rPr>
        <w:t>งวด</w:t>
      </w:r>
      <w:r w:rsidR="00E35164">
        <w:rPr>
          <w:rFonts w:asciiTheme="majorBidi" w:hAnsiTheme="majorBidi" w:hint="cs"/>
          <w:sz w:val="30"/>
          <w:szCs w:val="30"/>
          <w:cs/>
          <w:lang w:val="en-GB"/>
        </w:rPr>
        <w:t>สาม</w:t>
      </w:r>
      <w:r w:rsidR="00370ED6" w:rsidRPr="00370ED6">
        <w:rPr>
          <w:rFonts w:asciiTheme="majorBidi" w:hAnsiTheme="majorBidi" w:hint="cs"/>
          <w:sz w:val="30"/>
          <w:szCs w:val="30"/>
          <w:cs/>
          <w:lang w:val="en-GB"/>
        </w:rPr>
        <w:t>เดือนสิ้นสุดวันที่</w:t>
      </w:r>
      <w:r w:rsidR="00370ED6" w:rsidRPr="00370ED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D47382" w:rsidRPr="00667072">
        <w:rPr>
          <w:rFonts w:asciiTheme="majorBidi" w:hAnsiTheme="majorBidi"/>
          <w:sz w:val="30"/>
          <w:szCs w:val="30"/>
        </w:rPr>
        <w:t xml:space="preserve">31 </w:t>
      </w:r>
      <w:r w:rsidR="00D47382" w:rsidRPr="00667072">
        <w:rPr>
          <w:rFonts w:asciiTheme="majorBidi" w:hAnsiTheme="majorBidi" w:hint="cs"/>
          <w:sz w:val="30"/>
          <w:szCs w:val="30"/>
          <w:cs/>
        </w:rPr>
        <w:t>มีนาคม</w:t>
      </w:r>
      <w:r w:rsidR="00D47382" w:rsidRPr="00667072">
        <w:rPr>
          <w:rFonts w:asciiTheme="majorBidi" w:hAnsiTheme="majorBidi"/>
          <w:sz w:val="30"/>
          <w:szCs w:val="30"/>
          <w:cs/>
        </w:rPr>
        <w:t xml:space="preserve"> </w:t>
      </w:r>
      <w:r w:rsidRPr="00991C6E">
        <w:rPr>
          <w:rFonts w:asciiTheme="majorBidi" w:hAnsiTheme="majorBidi"/>
          <w:sz w:val="30"/>
          <w:szCs w:val="30"/>
        </w:rPr>
        <w:t>256</w:t>
      </w:r>
      <w:r w:rsidR="00D47382">
        <w:rPr>
          <w:rFonts w:asciiTheme="majorBidi" w:hAnsiTheme="majorBidi"/>
          <w:sz w:val="30"/>
          <w:szCs w:val="30"/>
        </w:rPr>
        <w:t>7</w:t>
      </w:r>
      <w:r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  <w:lang w:val="en-GB"/>
        </w:rPr>
        <w:t>และ</w:t>
      </w:r>
      <w:r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991C6E">
        <w:rPr>
          <w:rFonts w:asciiTheme="majorBidi" w:hAnsiTheme="majorBidi"/>
          <w:sz w:val="30"/>
          <w:szCs w:val="30"/>
        </w:rPr>
        <w:t>256</w:t>
      </w:r>
      <w:r w:rsidR="00D47382">
        <w:rPr>
          <w:rFonts w:asciiTheme="majorBidi" w:hAnsiTheme="majorBidi"/>
          <w:sz w:val="30"/>
          <w:szCs w:val="30"/>
        </w:rPr>
        <w:t xml:space="preserve">6 </w:t>
      </w:r>
      <w:r w:rsidRPr="008E1326">
        <w:rPr>
          <w:rFonts w:asciiTheme="majorBidi" w:hAnsiTheme="majorBidi" w:hint="cs"/>
          <w:sz w:val="30"/>
          <w:szCs w:val="30"/>
          <w:cs/>
          <w:lang w:val="en-GB"/>
        </w:rPr>
        <w:t>มีจำนวน</w:t>
      </w:r>
      <w:r w:rsidRPr="003E1FF2">
        <w:rPr>
          <w:rFonts w:asciiTheme="majorBidi" w:hAnsiTheme="majorBidi" w:hint="cs"/>
          <w:sz w:val="30"/>
          <w:szCs w:val="30"/>
          <w:cs/>
          <w:lang w:val="en-GB"/>
        </w:rPr>
        <w:t>เงิน</w:t>
      </w:r>
      <w:r w:rsidR="00393D78">
        <w:rPr>
          <w:rFonts w:asciiTheme="majorBidi" w:hAnsiTheme="majorBidi"/>
          <w:sz w:val="30"/>
          <w:szCs w:val="30"/>
          <w:lang w:val="en-GB"/>
        </w:rPr>
        <w:t xml:space="preserve"> 18.41</w:t>
      </w:r>
      <w:r w:rsidR="003E1FF2" w:rsidRPr="00ED7B3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D7B38">
        <w:rPr>
          <w:rFonts w:asciiTheme="majorBidi" w:hAnsiTheme="majorBidi" w:hint="cs"/>
          <w:sz w:val="30"/>
          <w:szCs w:val="30"/>
          <w:cs/>
          <w:lang w:val="en-GB"/>
        </w:rPr>
        <w:t>ล้าน</w:t>
      </w:r>
      <w:r w:rsidRPr="008E1326">
        <w:rPr>
          <w:rFonts w:asciiTheme="majorBidi" w:hAnsiTheme="majorBidi" w:hint="cs"/>
          <w:sz w:val="30"/>
          <w:szCs w:val="30"/>
          <w:cs/>
          <w:lang w:val="en-GB"/>
        </w:rPr>
        <w:t>บาท</w:t>
      </w:r>
      <w:r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3E1FF2">
        <w:rPr>
          <w:rFonts w:asciiTheme="majorBidi" w:hAnsiTheme="majorBidi" w:hint="cs"/>
          <w:sz w:val="30"/>
          <w:szCs w:val="30"/>
          <w:cs/>
          <w:lang w:val="en-GB"/>
        </w:rPr>
        <w:t>และ</w:t>
      </w:r>
      <w:r w:rsidRPr="003E1FF2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D47382">
        <w:rPr>
          <w:rFonts w:asciiTheme="majorBidi" w:hAnsiTheme="majorBidi"/>
          <w:sz w:val="30"/>
          <w:szCs w:val="30"/>
        </w:rPr>
        <w:t>39.01</w:t>
      </w:r>
      <w:r w:rsidR="00EA4B02">
        <w:rPr>
          <w:rFonts w:asciiTheme="majorBidi" w:hAnsiTheme="majorBidi"/>
          <w:sz w:val="30"/>
          <w:szCs w:val="30"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  <w:lang w:val="en-GB"/>
        </w:rPr>
        <w:t>ล้านบาท</w:t>
      </w:r>
      <w:r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  <w:lang w:val="en-GB"/>
        </w:rPr>
        <w:t>ตามลำดับ</w:t>
      </w:r>
    </w:p>
    <w:p w14:paraId="5BE621C9" w14:textId="77777777" w:rsidR="008A7F1A" w:rsidRPr="008E1326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6AB0E49" w14:textId="77777777" w:rsidR="008A7F1A" w:rsidRPr="008E1326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E13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14:paraId="0B4FE070" w14:textId="77777777" w:rsidR="008A7F1A" w:rsidRPr="008E1326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40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87"/>
        <w:gridCol w:w="1013"/>
        <w:gridCol w:w="358"/>
        <w:gridCol w:w="990"/>
        <w:gridCol w:w="270"/>
        <w:gridCol w:w="911"/>
        <w:gridCol w:w="259"/>
        <w:gridCol w:w="795"/>
        <w:gridCol w:w="272"/>
        <w:gridCol w:w="970"/>
        <w:gridCol w:w="269"/>
        <w:gridCol w:w="916"/>
        <w:gridCol w:w="236"/>
        <w:gridCol w:w="1058"/>
        <w:gridCol w:w="269"/>
        <w:gridCol w:w="1058"/>
      </w:tblGrid>
      <w:tr w:rsidR="008A7F1A" w:rsidRPr="00D80E78" w14:paraId="3524CD9A" w14:textId="77777777" w:rsidTr="008A7F1A">
        <w:trPr>
          <w:trHeight w:val="360"/>
          <w:tblHeader/>
        </w:trPr>
        <w:tc>
          <w:tcPr>
            <w:tcW w:w="43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61DAF8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644" w:type="dxa"/>
            <w:gridSpan w:val="15"/>
            <w:tcBorders>
              <w:top w:val="nil"/>
              <w:left w:val="nil"/>
              <w:right w:val="nil"/>
            </w:tcBorders>
          </w:tcPr>
          <w:p w14:paraId="4F1A0B00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8A7F1A" w:rsidRPr="00D80E78" w14:paraId="508F0E6B" w14:textId="77777777" w:rsidTr="008A7F1A">
        <w:trPr>
          <w:trHeight w:val="360"/>
          <w:tblHeader/>
        </w:trPr>
        <w:tc>
          <w:tcPr>
            <w:tcW w:w="43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F0552D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1" w:type="dxa"/>
            <w:gridSpan w:val="3"/>
            <w:tcBorders>
              <w:top w:val="nil"/>
              <w:left w:val="nil"/>
              <w:right w:val="nil"/>
            </w:tcBorders>
          </w:tcPr>
          <w:p w14:paraId="22007D16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รายได้ตามสัญญา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7CB7163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965" w:type="dxa"/>
            <w:gridSpan w:val="3"/>
            <w:tcBorders>
              <w:top w:val="nil"/>
              <w:left w:val="nil"/>
              <w:right w:val="nil"/>
            </w:tcBorders>
          </w:tcPr>
          <w:p w14:paraId="22C9A5E1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รายได้จากการขาย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</w:tcPr>
          <w:p w14:paraId="2CED6415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right w:val="nil"/>
            </w:tcBorders>
          </w:tcPr>
          <w:p w14:paraId="2A254E13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รายได้จากการให้บริการ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430FD93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85" w:type="dxa"/>
            <w:gridSpan w:val="3"/>
            <w:tcBorders>
              <w:top w:val="nil"/>
              <w:left w:val="nil"/>
              <w:right w:val="nil"/>
            </w:tcBorders>
          </w:tcPr>
          <w:p w14:paraId="167CE5F8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</w:tr>
      <w:tr w:rsidR="008A7F1A" w:rsidRPr="00D80E78" w14:paraId="1FA2C05F" w14:textId="77777777" w:rsidTr="001F68DE">
        <w:trPr>
          <w:trHeight w:val="360"/>
          <w:tblHeader/>
        </w:trPr>
        <w:tc>
          <w:tcPr>
            <w:tcW w:w="43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2908F9" w14:textId="6FE0E5A9" w:rsidR="008A7F1A" w:rsidRPr="001F68DE" w:rsidRDefault="00A17A33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1F68DE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สำหรับงวด</w:t>
            </w:r>
            <w:r w:rsidR="00D47382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สาม</w:t>
            </w:r>
            <w:r w:rsidRPr="001F68DE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เดือนสิ้นสุดวันที่ </w:t>
            </w:r>
            <w:r w:rsidR="0092334D" w:rsidRPr="0092334D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</w:t>
            </w:r>
            <w:r w:rsidR="00D47382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1</w:t>
            </w:r>
            <w:r w:rsidR="00EA4B02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D47382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มีนาคม</w:t>
            </w: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vAlign w:val="bottom"/>
          </w:tcPr>
          <w:p w14:paraId="1049F3BB" w14:textId="47F5EBAD" w:rsidR="008A7F1A" w:rsidRPr="001F68DE" w:rsidRDefault="008A7F1A" w:rsidP="003C29B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32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D4738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358" w:type="dxa"/>
            <w:tcBorders>
              <w:left w:val="nil"/>
              <w:bottom w:val="nil"/>
              <w:right w:val="nil"/>
            </w:tcBorders>
            <w:vAlign w:val="bottom"/>
          </w:tcPr>
          <w:p w14:paraId="0017F40D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31FA4328" w14:textId="1A9500E0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D4738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8EF245B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3952A1D5" w14:textId="39C9289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D4738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  <w:vAlign w:val="bottom"/>
          </w:tcPr>
          <w:p w14:paraId="32173C00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95" w:type="dxa"/>
            <w:tcBorders>
              <w:left w:val="nil"/>
              <w:bottom w:val="nil"/>
              <w:right w:val="nil"/>
            </w:tcBorders>
            <w:vAlign w:val="bottom"/>
          </w:tcPr>
          <w:p w14:paraId="40659AC0" w14:textId="7545F0D5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D4738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  <w:vAlign w:val="bottom"/>
          </w:tcPr>
          <w:p w14:paraId="14EE8DEC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70" w:type="dxa"/>
            <w:tcBorders>
              <w:left w:val="nil"/>
              <w:bottom w:val="nil"/>
              <w:right w:val="nil"/>
            </w:tcBorders>
            <w:vAlign w:val="bottom"/>
          </w:tcPr>
          <w:p w14:paraId="1EC745DE" w14:textId="6A0B84E9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D4738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vAlign w:val="bottom"/>
          </w:tcPr>
          <w:p w14:paraId="5DD012CA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  <w:vAlign w:val="bottom"/>
          </w:tcPr>
          <w:p w14:paraId="126DB19E" w14:textId="54E1BE42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D4738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543B2E6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  <w:vAlign w:val="bottom"/>
          </w:tcPr>
          <w:p w14:paraId="6132D361" w14:textId="632658EA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D4738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vAlign w:val="bottom"/>
          </w:tcPr>
          <w:p w14:paraId="75E4286C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  <w:vAlign w:val="bottom"/>
          </w:tcPr>
          <w:p w14:paraId="4CEF9E8F" w14:textId="6BCE4930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D4738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6</w:t>
            </w:r>
          </w:p>
        </w:tc>
      </w:tr>
      <w:tr w:rsidR="008A7F1A" w:rsidRPr="00D80E78" w14:paraId="738C22D4" w14:textId="77777777" w:rsidTr="008A7F1A">
        <w:trPr>
          <w:trHeight w:val="360"/>
          <w:tblHeader/>
        </w:trPr>
        <w:tc>
          <w:tcPr>
            <w:tcW w:w="43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1BACFFB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644" w:type="dxa"/>
            <w:gridSpan w:val="15"/>
            <w:tcBorders>
              <w:left w:val="nil"/>
              <w:bottom w:val="nil"/>
              <w:right w:val="nil"/>
            </w:tcBorders>
          </w:tcPr>
          <w:p w14:paraId="36C9B75C" w14:textId="77777777" w:rsidR="008A7F1A" w:rsidRPr="001F68DE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(พันบาท)</w:t>
            </w:r>
          </w:p>
        </w:tc>
      </w:tr>
      <w:tr w:rsidR="00D47382" w:rsidRPr="00C823EB" w14:paraId="1F9B5455" w14:textId="77777777">
        <w:trPr>
          <w:trHeight w:val="375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211A1F" w14:textId="77777777" w:rsidR="00D47382" w:rsidRPr="001F68DE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รายได้</w:t>
            </w:r>
          </w:p>
        </w:tc>
        <w:tc>
          <w:tcPr>
            <w:tcW w:w="1013" w:type="dxa"/>
            <w:tcBorders>
              <w:top w:val="nil"/>
              <w:left w:val="nil"/>
              <w:right w:val="nil"/>
            </w:tcBorders>
          </w:tcPr>
          <w:p w14:paraId="2AF401E3" w14:textId="05797E79" w:rsidR="00D47382" w:rsidRPr="00EA4B02" w:rsidRDefault="005E1D7D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24</w:t>
            </w:r>
            <w:r w:rsidR="00880EC8">
              <w:rPr>
                <w:rFonts w:asciiTheme="majorBidi" w:hAnsiTheme="majorBidi"/>
                <w:color w:val="000000"/>
                <w:sz w:val="30"/>
                <w:szCs w:val="30"/>
              </w:rPr>
              <w:t>,</w:t>
            </w:r>
            <w:r w:rsidR="00DF0637">
              <w:rPr>
                <w:rFonts w:asciiTheme="majorBidi" w:hAnsiTheme="majorBidi"/>
                <w:color w:val="000000"/>
                <w:sz w:val="30"/>
                <w:szCs w:val="30"/>
              </w:rPr>
              <w:t>397</w:t>
            </w:r>
          </w:p>
        </w:tc>
        <w:tc>
          <w:tcPr>
            <w:tcW w:w="358" w:type="dxa"/>
            <w:tcBorders>
              <w:top w:val="nil"/>
              <w:left w:val="nil"/>
              <w:right w:val="nil"/>
            </w:tcBorders>
            <w:vAlign w:val="center"/>
          </w:tcPr>
          <w:p w14:paraId="6DF92725" w14:textId="77777777" w:rsidR="00D47382" w:rsidRPr="00EA4B0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A5FB3CD" w14:textId="52610F19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73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38,298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4816E9B" w14:textId="77777777" w:rsidR="00D47382" w:rsidRPr="00EA4B0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</w:tcPr>
          <w:p w14:paraId="447CED73" w14:textId="11EBFD24" w:rsidR="00D47382" w:rsidRPr="00EA4B02" w:rsidRDefault="00262104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1,419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E3703" w14:textId="77777777" w:rsidR="00D47382" w:rsidRPr="00EA4B0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right w:val="nil"/>
            </w:tcBorders>
            <w:vAlign w:val="bottom"/>
          </w:tcPr>
          <w:p w14:paraId="41812696" w14:textId="17EAF255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73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36,302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B220B0" w14:textId="77777777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</w:tcPr>
          <w:p w14:paraId="569CAB65" w14:textId="2199848C" w:rsidR="00D47382" w:rsidRPr="00D47382" w:rsidRDefault="00262104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38</w:t>
            </w:r>
            <w:r w:rsidR="00713424">
              <w:rPr>
                <w:rFonts w:asciiTheme="majorBidi" w:hAnsiTheme="majorBidi"/>
                <w:color w:val="000000"/>
                <w:sz w:val="30"/>
                <w:szCs w:val="30"/>
              </w:rPr>
              <w:t>,905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82904" w14:textId="77777777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vAlign w:val="bottom"/>
          </w:tcPr>
          <w:p w14:paraId="5DFA6ACC" w14:textId="4593EC04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73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57,570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006F9" w14:textId="77777777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2F7869C1" w14:textId="070400B4" w:rsidR="00D47382" w:rsidRPr="00D47382" w:rsidRDefault="00DF0637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64</w:t>
            </w:r>
            <w:r w:rsidR="00713424">
              <w:rPr>
                <w:rFonts w:asciiTheme="majorBidi" w:hAnsi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color w:val="000000"/>
                <w:sz w:val="30"/>
                <w:szCs w:val="30"/>
              </w:rPr>
              <w:t>7</w:t>
            </w:r>
            <w:r w:rsidR="00713424">
              <w:rPr>
                <w:rFonts w:asciiTheme="majorBidi" w:hAnsiTheme="majorBidi"/>
                <w:color w:val="000000"/>
                <w:sz w:val="30"/>
                <w:szCs w:val="30"/>
              </w:rPr>
              <w:t>21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7DEF26" w14:textId="77777777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bottom"/>
          </w:tcPr>
          <w:p w14:paraId="2F4C5D12" w14:textId="0C1AC32B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73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132,170</w:t>
            </w:r>
          </w:p>
        </w:tc>
      </w:tr>
      <w:tr w:rsidR="00D47382" w:rsidRPr="00DF1A04" w14:paraId="585C6C0F" w14:textId="77777777">
        <w:trPr>
          <w:trHeight w:val="390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EFDB9" w14:textId="77777777" w:rsidR="00D47382" w:rsidRPr="001F68DE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กำไร </w:t>
            </w: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(</w:t>
            </w: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ขาดทุน</w:t>
            </w: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) </w:t>
            </w: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ขั้นต้น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586890" w14:textId="11B03BA9" w:rsidR="00D47382" w:rsidRPr="00EA4B02" w:rsidRDefault="00262104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(13,</w:t>
            </w:r>
            <w:r w:rsidR="00DF0637">
              <w:rPr>
                <w:rFonts w:asciiTheme="majorBidi" w:hAnsiTheme="majorBidi"/>
                <w:color w:val="000000"/>
                <w:sz w:val="30"/>
                <w:szCs w:val="30"/>
              </w:rPr>
              <w:t>215</w:t>
            </w:r>
            <w:r>
              <w:rPr>
                <w:rFonts w:asciiTheme="majorBidi" w:hAnsi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358" w:type="dxa"/>
            <w:tcBorders>
              <w:top w:val="nil"/>
              <w:left w:val="nil"/>
              <w:right w:val="nil"/>
            </w:tcBorders>
            <w:vAlign w:val="center"/>
          </w:tcPr>
          <w:p w14:paraId="0BB04BA9" w14:textId="77777777" w:rsidR="00D47382" w:rsidRPr="00EA4B0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5342BA" w14:textId="71EEE1C9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73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(18,027)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6633931D" w14:textId="77777777" w:rsidR="00D47382" w:rsidRPr="00EA4B0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FAC8E" w14:textId="60AFC08F" w:rsidR="00D47382" w:rsidRPr="00EA4B02" w:rsidRDefault="00262104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761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BA870" w14:textId="77777777" w:rsidR="00D47382" w:rsidRPr="00EA4B0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69BD41" w14:textId="069B29E5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73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1,999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8E6E76" w14:textId="77777777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30647C" w14:textId="49493AB8" w:rsidR="00D47382" w:rsidRPr="00D47382" w:rsidRDefault="00713424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(9,021)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BA4B1" w14:textId="77777777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39E441" w14:textId="5B138365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73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(3,578)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F6762A" w14:textId="77777777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202051" w14:textId="21D40F76" w:rsidR="00D47382" w:rsidRPr="00D47382" w:rsidRDefault="00713424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(2</w:t>
            </w:r>
            <w:r w:rsidR="00DF0637">
              <w:rPr>
                <w:rFonts w:asciiTheme="majorBidi" w:hAnsiTheme="majorBidi"/>
                <w:color w:val="000000"/>
                <w:sz w:val="30"/>
                <w:szCs w:val="30"/>
              </w:rPr>
              <w:t>1</w:t>
            </w:r>
            <w:r>
              <w:rPr>
                <w:rFonts w:asciiTheme="majorBidi" w:hAnsiTheme="majorBidi"/>
                <w:color w:val="000000"/>
                <w:sz w:val="30"/>
                <w:szCs w:val="30"/>
              </w:rPr>
              <w:t>,</w:t>
            </w:r>
            <w:r w:rsidR="00DF0637">
              <w:rPr>
                <w:rFonts w:asciiTheme="majorBidi" w:hAnsiTheme="majorBidi"/>
                <w:color w:val="000000"/>
                <w:sz w:val="30"/>
                <w:szCs w:val="30"/>
              </w:rPr>
              <w:t>475</w:t>
            </w:r>
            <w:r>
              <w:rPr>
                <w:rFonts w:asciiTheme="majorBidi" w:hAnsi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84B565" w14:textId="77777777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2FA1BB" w14:textId="07802823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73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(19,606)</w:t>
            </w:r>
          </w:p>
        </w:tc>
      </w:tr>
      <w:tr w:rsidR="00D47382" w:rsidRPr="00D80E78" w14:paraId="482B5CC7" w14:textId="77777777" w:rsidTr="001F68DE">
        <w:trPr>
          <w:trHeight w:val="172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AA4F37" w14:textId="77777777" w:rsidR="00D47382" w:rsidRPr="001F68DE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right w:val="nil"/>
            </w:tcBorders>
          </w:tcPr>
          <w:p w14:paraId="5CADF407" w14:textId="77777777" w:rsidR="00D47382" w:rsidRPr="00EA4B0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358" w:type="dxa"/>
            <w:tcBorders>
              <w:left w:val="nil"/>
              <w:right w:val="nil"/>
            </w:tcBorders>
          </w:tcPr>
          <w:p w14:paraId="1877A4E9" w14:textId="77777777" w:rsidR="00D47382" w:rsidRPr="00EA4B0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40FE357E" w14:textId="77777777" w:rsidR="00D47382" w:rsidRPr="00EA4B0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56FB1C" w14:textId="77777777" w:rsidR="00D47382" w:rsidRPr="00EA4B0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nil"/>
            </w:tcBorders>
          </w:tcPr>
          <w:p w14:paraId="6AEC674B" w14:textId="77777777" w:rsidR="00D47382" w:rsidRPr="00EA4B0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</w:tcPr>
          <w:p w14:paraId="0A43877C" w14:textId="77777777" w:rsidR="00D47382" w:rsidRPr="00EA4B0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right w:val="nil"/>
            </w:tcBorders>
          </w:tcPr>
          <w:p w14:paraId="5BB14E6D" w14:textId="77777777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</w:tcPr>
          <w:p w14:paraId="3C1A9625" w14:textId="77777777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</w:tcPr>
          <w:p w14:paraId="62FEEE85" w14:textId="77777777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69113F6D" w14:textId="77777777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right w:val="nil"/>
            </w:tcBorders>
          </w:tcPr>
          <w:p w14:paraId="55BB3401" w14:textId="77777777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C6EA6D" w14:textId="77777777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C05D4" w14:textId="77777777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11872A0" w14:textId="77777777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F25173" w14:textId="77777777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D47382" w:rsidRPr="00D80E78" w14:paraId="76D1CDF1" w14:textId="77777777" w:rsidTr="00C13FE2">
        <w:trPr>
          <w:trHeight w:val="375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31A62" w14:textId="77777777" w:rsidR="00D47382" w:rsidRPr="001F68DE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ค่าใช้จ่ายในการจัดจำหน่ายและบริหารและต้นทุนทางการเงินที่ไม่ได้ปันส่วน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</w:tcBorders>
          </w:tcPr>
          <w:p w14:paraId="2067F526" w14:textId="77777777" w:rsidR="00D47382" w:rsidRPr="00EA4B0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58" w:type="dxa"/>
            <w:tcBorders>
              <w:top w:val="nil"/>
              <w:bottom w:val="nil"/>
            </w:tcBorders>
          </w:tcPr>
          <w:p w14:paraId="4F347A96" w14:textId="77777777" w:rsidR="00D47382" w:rsidRPr="00EA4B0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B4FA6C8" w14:textId="77777777" w:rsidR="00D47382" w:rsidRPr="00EA4B0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BE1BC7" w14:textId="77777777" w:rsidR="00D47382" w:rsidRPr="00EA4B0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14:paraId="7D3C61F4" w14:textId="77777777" w:rsidR="00D47382" w:rsidRPr="00EA4B0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bottom w:val="nil"/>
            </w:tcBorders>
          </w:tcPr>
          <w:p w14:paraId="1086C47B" w14:textId="77777777" w:rsidR="00D47382" w:rsidRPr="00EA4B0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</w:tcPr>
          <w:p w14:paraId="1D2C5975" w14:textId="77777777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4970AEE0" w14:textId="77777777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bottom w:val="nil"/>
            </w:tcBorders>
          </w:tcPr>
          <w:p w14:paraId="02F1AB42" w14:textId="77777777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C43BB53" w14:textId="77777777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bottom w:val="nil"/>
              <w:right w:val="nil"/>
            </w:tcBorders>
          </w:tcPr>
          <w:p w14:paraId="1D762969" w14:textId="77777777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1F6BD6" w14:textId="77777777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8E55F" w14:textId="22939664" w:rsidR="00D47382" w:rsidRPr="00D47382" w:rsidRDefault="002A570B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(</w:t>
            </w:r>
            <w:r w:rsidR="00030967">
              <w:rPr>
                <w:rFonts w:asciiTheme="majorBidi" w:hAnsiTheme="majorBidi"/>
                <w:color w:val="000000"/>
                <w:sz w:val="30"/>
                <w:szCs w:val="30"/>
              </w:rPr>
              <w:t>79</w:t>
            </w:r>
            <w:r>
              <w:rPr>
                <w:rFonts w:asciiTheme="majorBidi" w:hAnsiTheme="majorBidi"/>
                <w:color w:val="000000"/>
                <w:sz w:val="30"/>
                <w:szCs w:val="30"/>
              </w:rPr>
              <w:t>,</w:t>
            </w:r>
            <w:r w:rsidR="00030967">
              <w:rPr>
                <w:rFonts w:asciiTheme="majorBidi" w:hAnsiTheme="majorBidi"/>
                <w:color w:val="000000"/>
                <w:sz w:val="30"/>
                <w:szCs w:val="30"/>
              </w:rPr>
              <w:t>073</w:t>
            </w:r>
            <w:r>
              <w:rPr>
                <w:rFonts w:asciiTheme="majorBidi" w:hAnsi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4299B" w14:textId="77777777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CECB5" w14:textId="763BDDFC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473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(105,086)</w:t>
            </w:r>
          </w:p>
        </w:tc>
      </w:tr>
      <w:tr w:rsidR="00D47382" w:rsidRPr="00D80E78" w14:paraId="4F06D485" w14:textId="77777777" w:rsidTr="001F68DE">
        <w:trPr>
          <w:trHeight w:val="375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15395" w14:textId="77777777" w:rsidR="00D47382" w:rsidRPr="001F68DE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F68D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5D404109" w14:textId="77777777" w:rsidR="00D47382" w:rsidRPr="00EA4B0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050BE22C" w14:textId="77777777" w:rsidR="00D47382" w:rsidRPr="00EA4B0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F054AD" w14:textId="77777777" w:rsidR="00D47382" w:rsidRPr="00EA4B0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ED4E83" w14:textId="77777777" w:rsidR="00D47382" w:rsidRPr="00EA4B0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1BE9AD04" w14:textId="77777777" w:rsidR="00D47382" w:rsidRPr="00EA4B0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6E9F397C" w14:textId="77777777" w:rsidR="00D47382" w:rsidRPr="00EA4B0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6D6D2B60" w14:textId="77777777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0260048" w14:textId="77777777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CE58E1E" w14:textId="77777777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D89E513" w14:textId="77777777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1E25CB04" w14:textId="77777777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EA2C60" w14:textId="77777777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74B52322" w14:textId="2E774267" w:rsidR="00D47382" w:rsidRPr="00D47382" w:rsidRDefault="002A570B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3,767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11BB65" w14:textId="77777777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center"/>
          </w:tcPr>
          <w:p w14:paraId="174F0F33" w14:textId="6CD054DC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73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4,575</w:t>
            </w:r>
          </w:p>
        </w:tc>
      </w:tr>
      <w:tr w:rsidR="00D47382" w:rsidRPr="00D80E78" w14:paraId="6434DA89" w14:textId="77777777" w:rsidTr="001F68DE">
        <w:trPr>
          <w:trHeight w:val="375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3C69C" w14:textId="77777777" w:rsidR="00D47382" w:rsidRPr="001F68DE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1F68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ส่วนแบ่งขาดทุนจากเงินลงทุนในบริษัทร่วม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5B735C7" w14:textId="77777777" w:rsidR="00D47382" w:rsidRPr="00EA4B0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3096C45F" w14:textId="77777777" w:rsidR="00D47382" w:rsidRPr="00EA4B0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F84961" w14:textId="77777777" w:rsidR="00D47382" w:rsidRPr="00EA4B0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23D20D" w14:textId="77777777" w:rsidR="00D47382" w:rsidRPr="00EA4B0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3B3DFEF6" w14:textId="77777777" w:rsidR="00D47382" w:rsidRPr="00EA4B0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546AECB9" w14:textId="77777777" w:rsidR="00D47382" w:rsidRPr="00EA4B0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25084861" w14:textId="77777777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9CD7C8A" w14:textId="77777777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B2FA906" w14:textId="77777777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E7444CA" w14:textId="77777777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6D7FCBBA" w14:textId="77777777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B7904F" w14:textId="77777777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281CB6" w14:textId="6814C443" w:rsidR="00D47382" w:rsidRPr="00D47382" w:rsidRDefault="002A570B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</w:rPr>
              <w:t>(3,5</w:t>
            </w:r>
            <w:r w:rsidR="00604D09">
              <w:rPr>
                <w:rFonts w:asciiTheme="majorBidi" w:hAnsiTheme="majorBidi"/>
                <w:color w:val="000000"/>
                <w:sz w:val="30"/>
                <w:szCs w:val="30"/>
              </w:rPr>
              <w:t>78)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24F2D" w14:textId="77777777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04621E" w14:textId="3683F0E0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473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(6,204)</w:t>
            </w:r>
          </w:p>
        </w:tc>
      </w:tr>
      <w:tr w:rsidR="00D47382" w:rsidRPr="00D80E78" w14:paraId="6958A03C" w14:textId="77777777" w:rsidTr="001F68DE">
        <w:trPr>
          <w:trHeight w:val="375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0981A" w14:textId="77777777" w:rsidR="00D47382" w:rsidRPr="001F68DE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F68D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ขาดทุนก่อนภาษีเงินได้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3C81196" w14:textId="77777777" w:rsidR="00D47382" w:rsidRPr="00EA4B0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6D576FCC" w14:textId="77777777" w:rsidR="00D47382" w:rsidRPr="00EA4B0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68C9D0" w14:textId="77777777" w:rsidR="00D47382" w:rsidRPr="00EA4B0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130F33" w14:textId="77777777" w:rsidR="00D47382" w:rsidRPr="00EA4B0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673ADAD0" w14:textId="77777777" w:rsidR="00D47382" w:rsidRPr="00EA4B0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57E93BBF" w14:textId="77777777" w:rsidR="00D47382" w:rsidRPr="00EA4B0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29A5F497" w14:textId="77777777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EA51567" w14:textId="77777777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E32F45E" w14:textId="77777777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3D5C632" w14:textId="77777777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3B210C02" w14:textId="77777777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DD68A21" w14:textId="77777777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A7E194A" w14:textId="2FB5A8F5" w:rsidR="00D47382" w:rsidRPr="00D47382" w:rsidRDefault="00604D09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96"/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  <w:t>(</w:t>
            </w:r>
            <w:r w:rsidR="00C92BBA"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  <w:t>100,359</w:t>
            </w:r>
            <w:r>
              <w:rPr>
                <w:rFonts w:asciiTheme="majorBidi" w:hAnsi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CE4C1" w14:textId="77777777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highlight w:val="yellow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80094C9" w14:textId="2128E65C" w:rsidR="00D47382" w:rsidRPr="00D47382" w:rsidRDefault="00D47382" w:rsidP="00D47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4738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(126,321)</w:t>
            </w:r>
          </w:p>
        </w:tc>
      </w:tr>
    </w:tbl>
    <w:p w14:paraId="08080700" w14:textId="77777777" w:rsidR="008A7F1A" w:rsidRPr="008E1326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40947475" w14:textId="0801382F" w:rsidR="008A7F1A" w:rsidRPr="00624344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E1326">
        <w:rPr>
          <w:rFonts w:asciiTheme="majorBidi" w:hAnsiTheme="majorBidi" w:cstheme="majorBidi" w:hint="cs"/>
          <w:sz w:val="30"/>
          <w:szCs w:val="30"/>
          <w:cs/>
          <w:lang w:val="en-GB"/>
        </w:rPr>
        <w:t>กลุ่มบริษัทรับรู้รายได้ตามสัญญาและรายได้จากการให้บริการตลอดช่วงเวลาหนึ่ง ส่วนรายได้จากการขายรับรู้ ณ เวลาใดเวลาหนึ่ง</w:t>
      </w:r>
    </w:p>
    <w:p w14:paraId="546B54D2" w14:textId="74AAFCAE" w:rsidR="008A7F1A" w:rsidRPr="0021446B" w:rsidRDefault="008A7F1A" w:rsidP="0021446B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cs/>
        </w:rPr>
        <w:sectPr w:rsidR="008A7F1A" w:rsidRPr="0021446B" w:rsidSect="00A55436">
          <w:head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F3AAA84" w14:textId="33682D6B" w:rsidR="00E80E5F" w:rsidRDefault="00790178" w:rsidP="00264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80"/>
          <w:tab w:val="left" w:pos="2970"/>
          <w:tab w:val="left" w:pos="3060"/>
          <w:tab w:val="left" w:pos="3150"/>
          <w:tab w:val="left" w:pos="3240"/>
          <w:tab w:val="left" w:pos="6480"/>
        </w:tabs>
        <w:spacing w:after="160" w:line="259" w:lineRule="auto"/>
        <w:jc w:val="center"/>
        <w:rPr>
          <w:rFonts w:asciiTheme="majorBidi" w:hAnsiTheme="majorBidi" w:cstheme="majorBidi"/>
          <w:cs/>
        </w:rPr>
      </w:pPr>
      <w:r w:rsidRPr="00790178">
        <w:rPr>
          <w:rFonts w:asciiTheme="majorBidi" w:hAnsiTheme="majorBidi" w:cstheme="majorBidi"/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2F2BE1EE" wp14:editId="24BE9693">
            <wp:simplePos x="0" y="0"/>
            <wp:positionH relativeFrom="column">
              <wp:posOffset>316230</wp:posOffset>
            </wp:positionH>
            <wp:positionV relativeFrom="paragraph">
              <wp:posOffset>-77470</wp:posOffset>
            </wp:positionV>
            <wp:extent cx="5647963" cy="4133215"/>
            <wp:effectExtent l="0" t="0" r="0" b="63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7963" cy="4133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524C1D8" w14:textId="4C0D7684" w:rsidR="00C84A9B" w:rsidRDefault="00C84A9B" w:rsidP="00264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80"/>
          <w:tab w:val="left" w:pos="2970"/>
          <w:tab w:val="left" w:pos="3060"/>
          <w:tab w:val="left" w:pos="3150"/>
          <w:tab w:val="left" w:pos="3240"/>
          <w:tab w:val="left" w:pos="6480"/>
        </w:tabs>
        <w:spacing w:after="160" w:line="259" w:lineRule="auto"/>
        <w:jc w:val="center"/>
        <w:rPr>
          <w:rFonts w:asciiTheme="majorBidi" w:hAnsiTheme="majorBidi" w:cstheme="majorBidi"/>
        </w:rPr>
      </w:pPr>
    </w:p>
    <w:p w14:paraId="56B3C87B" w14:textId="56A96662" w:rsidR="00C84A9B" w:rsidRDefault="00C84A9B" w:rsidP="00264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80"/>
          <w:tab w:val="left" w:pos="2970"/>
          <w:tab w:val="left" w:pos="3060"/>
          <w:tab w:val="left" w:pos="3150"/>
          <w:tab w:val="left" w:pos="3240"/>
          <w:tab w:val="left" w:pos="6480"/>
        </w:tabs>
        <w:spacing w:after="160" w:line="259" w:lineRule="auto"/>
        <w:jc w:val="center"/>
        <w:rPr>
          <w:rFonts w:asciiTheme="majorBidi" w:hAnsiTheme="majorBidi" w:cstheme="majorBidi"/>
        </w:rPr>
      </w:pPr>
    </w:p>
    <w:p w14:paraId="225F7AF0" w14:textId="4DACD8E8" w:rsidR="00C84A9B" w:rsidRDefault="00C84A9B" w:rsidP="00264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80"/>
          <w:tab w:val="left" w:pos="2970"/>
          <w:tab w:val="left" w:pos="3060"/>
          <w:tab w:val="left" w:pos="3150"/>
          <w:tab w:val="left" w:pos="3240"/>
          <w:tab w:val="left" w:pos="6480"/>
        </w:tabs>
        <w:spacing w:after="160" w:line="259" w:lineRule="auto"/>
        <w:jc w:val="center"/>
        <w:rPr>
          <w:rFonts w:asciiTheme="majorBidi" w:hAnsiTheme="majorBidi" w:cstheme="majorBidi"/>
        </w:rPr>
      </w:pPr>
    </w:p>
    <w:p w14:paraId="36550934" w14:textId="4B969EAE" w:rsidR="00C84A9B" w:rsidRDefault="00C84A9B" w:rsidP="00264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80"/>
          <w:tab w:val="left" w:pos="2970"/>
          <w:tab w:val="left" w:pos="3060"/>
          <w:tab w:val="left" w:pos="3150"/>
          <w:tab w:val="left" w:pos="3240"/>
          <w:tab w:val="left" w:pos="6480"/>
        </w:tabs>
        <w:spacing w:after="160" w:line="259" w:lineRule="auto"/>
        <w:jc w:val="center"/>
        <w:rPr>
          <w:rFonts w:asciiTheme="majorBidi" w:hAnsiTheme="majorBidi" w:cstheme="majorBidi"/>
        </w:rPr>
      </w:pPr>
    </w:p>
    <w:p w14:paraId="2A66713A" w14:textId="35E1484D" w:rsidR="00C84A9B" w:rsidRDefault="00C84A9B" w:rsidP="00264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80"/>
          <w:tab w:val="left" w:pos="2970"/>
          <w:tab w:val="left" w:pos="3060"/>
          <w:tab w:val="left" w:pos="3150"/>
          <w:tab w:val="left" w:pos="3240"/>
          <w:tab w:val="left" w:pos="6480"/>
        </w:tabs>
        <w:spacing w:after="160" w:line="259" w:lineRule="auto"/>
        <w:jc w:val="center"/>
        <w:rPr>
          <w:rFonts w:asciiTheme="majorBidi" w:hAnsiTheme="majorBidi" w:cstheme="majorBidi"/>
        </w:rPr>
      </w:pPr>
    </w:p>
    <w:p w14:paraId="5CB435D6" w14:textId="434B1B6E" w:rsidR="00C84A9B" w:rsidRDefault="00C84A9B" w:rsidP="00264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80"/>
          <w:tab w:val="left" w:pos="2970"/>
          <w:tab w:val="left" w:pos="3060"/>
          <w:tab w:val="left" w:pos="3150"/>
          <w:tab w:val="left" w:pos="3240"/>
          <w:tab w:val="left" w:pos="6480"/>
        </w:tabs>
        <w:spacing w:after="160" w:line="259" w:lineRule="auto"/>
        <w:jc w:val="center"/>
        <w:rPr>
          <w:rFonts w:asciiTheme="majorBidi" w:hAnsiTheme="majorBidi" w:cstheme="majorBidi"/>
        </w:rPr>
      </w:pPr>
    </w:p>
    <w:p w14:paraId="06E94B4D" w14:textId="2BD057FA" w:rsidR="00C84A9B" w:rsidRDefault="00C84A9B" w:rsidP="00264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80"/>
          <w:tab w:val="left" w:pos="2970"/>
          <w:tab w:val="left" w:pos="3060"/>
          <w:tab w:val="left" w:pos="3150"/>
          <w:tab w:val="left" w:pos="3240"/>
          <w:tab w:val="left" w:pos="6480"/>
        </w:tabs>
        <w:spacing w:after="160" w:line="259" w:lineRule="auto"/>
        <w:jc w:val="center"/>
        <w:rPr>
          <w:rFonts w:asciiTheme="majorBidi" w:hAnsiTheme="majorBidi" w:cstheme="majorBidi"/>
        </w:rPr>
      </w:pPr>
    </w:p>
    <w:p w14:paraId="2C3A05CB" w14:textId="08E376AC" w:rsidR="00C84A9B" w:rsidRDefault="00C84A9B" w:rsidP="00264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80"/>
          <w:tab w:val="left" w:pos="2970"/>
          <w:tab w:val="left" w:pos="3060"/>
          <w:tab w:val="left" w:pos="3150"/>
          <w:tab w:val="left" w:pos="3240"/>
          <w:tab w:val="left" w:pos="6480"/>
        </w:tabs>
        <w:spacing w:after="160" w:line="259" w:lineRule="auto"/>
        <w:jc w:val="center"/>
        <w:rPr>
          <w:rFonts w:asciiTheme="majorBidi" w:hAnsiTheme="majorBidi" w:cstheme="majorBidi"/>
        </w:rPr>
      </w:pPr>
    </w:p>
    <w:p w14:paraId="3F6754C6" w14:textId="42A11BF7" w:rsidR="00C84A9B" w:rsidRDefault="00C84A9B" w:rsidP="00264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80"/>
          <w:tab w:val="left" w:pos="2970"/>
          <w:tab w:val="left" w:pos="3060"/>
          <w:tab w:val="left" w:pos="3150"/>
          <w:tab w:val="left" w:pos="3240"/>
          <w:tab w:val="left" w:pos="6480"/>
        </w:tabs>
        <w:spacing w:after="160" w:line="259" w:lineRule="auto"/>
        <w:jc w:val="center"/>
        <w:rPr>
          <w:rFonts w:asciiTheme="majorBidi" w:hAnsiTheme="majorBidi" w:cstheme="majorBidi"/>
        </w:rPr>
      </w:pPr>
    </w:p>
    <w:p w14:paraId="03663FF0" w14:textId="2C14FD17" w:rsidR="00C84A9B" w:rsidRDefault="00C84A9B" w:rsidP="00264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80"/>
          <w:tab w:val="left" w:pos="2970"/>
          <w:tab w:val="left" w:pos="3060"/>
          <w:tab w:val="left" w:pos="3150"/>
          <w:tab w:val="left" w:pos="3240"/>
          <w:tab w:val="left" w:pos="6480"/>
        </w:tabs>
        <w:spacing w:after="160" w:line="259" w:lineRule="auto"/>
        <w:jc w:val="center"/>
        <w:rPr>
          <w:rFonts w:asciiTheme="majorBidi" w:hAnsiTheme="majorBidi" w:cstheme="majorBidi"/>
        </w:rPr>
      </w:pPr>
    </w:p>
    <w:p w14:paraId="5BC99C39" w14:textId="2D5183F6" w:rsidR="00C84A9B" w:rsidRDefault="00C84A9B" w:rsidP="00264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80"/>
          <w:tab w:val="left" w:pos="2970"/>
          <w:tab w:val="left" w:pos="3060"/>
          <w:tab w:val="left" w:pos="3150"/>
          <w:tab w:val="left" w:pos="3240"/>
          <w:tab w:val="left" w:pos="6480"/>
        </w:tabs>
        <w:spacing w:after="160" w:line="259" w:lineRule="auto"/>
        <w:jc w:val="center"/>
        <w:rPr>
          <w:rFonts w:asciiTheme="majorBidi" w:hAnsiTheme="majorBidi" w:cstheme="majorBidi"/>
        </w:rPr>
      </w:pPr>
    </w:p>
    <w:p w14:paraId="708C2A9C" w14:textId="628B0666" w:rsidR="00C84A9B" w:rsidRDefault="00C84A9B" w:rsidP="00264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80"/>
          <w:tab w:val="left" w:pos="2970"/>
          <w:tab w:val="left" w:pos="3060"/>
          <w:tab w:val="left" w:pos="3150"/>
          <w:tab w:val="left" w:pos="3240"/>
          <w:tab w:val="left" w:pos="6480"/>
        </w:tabs>
        <w:spacing w:after="160" w:line="259" w:lineRule="auto"/>
        <w:jc w:val="center"/>
        <w:rPr>
          <w:rFonts w:asciiTheme="majorBidi" w:hAnsiTheme="majorBidi" w:cstheme="majorBidi"/>
        </w:rPr>
      </w:pPr>
    </w:p>
    <w:p w14:paraId="09F6DCAE" w14:textId="7B865B24" w:rsidR="00C84A9B" w:rsidRDefault="00C84A9B" w:rsidP="00264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80"/>
          <w:tab w:val="left" w:pos="2970"/>
          <w:tab w:val="left" w:pos="3060"/>
          <w:tab w:val="left" w:pos="3150"/>
          <w:tab w:val="left" w:pos="3240"/>
          <w:tab w:val="left" w:pos="6480"/>
        </w:tabs>
        <w:spacing w:after="160" w:line="259" w:lineRule="auto"/>
        <w:jc w:val="center"/>
        <w:rPr>
          <w:rFonts w:asciiTheme="majorBidi" w:hAnsiTheme="majorBidi" w:cstheme="majorBidi"/>
        </w:rPr>
      </w:pPr>
    </w:p>
    <w:p w14:paraId="73106263" w14:textId="4FBA740A" w:rsidR="00C84A9B" w:rsidRDefault="00C84A9B" w:rsidP="00264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80"/>
          <w:tab w:val="left" w:pos="2970"/>
          <w:tab w:val="left" w:pos="3060"/>
          <w:tab w:val="left" w:pos="3150"/>
          <w:tab w:val="left" w:pos="3240"/>
          <w:tab w:val="left" w:pos="6480"/>
        </w:tabs>
        <w:spacing w:after="160" w:line="259" w:lineRule="auto"/>
        <w:jc w:val="center"/>
        <w:rPr>
          <w:rFonts w:asciiTheme="majorBidi" w:hAnsiTheme="majorBidi" w:cstheme="majorBidi"/>
        </w:rPr>
      </w:pPr>
    </w:p>
    <w:p w14:paraId="24675094" w14:textId="46405DFB" w:rsidR="00C84A9B" w:rsidRDefault="00640E32" w:rsidP="00264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80"/>
          <w:tab w:val="left" w:pos="2970"/>
          <w:tab w:val="left" w:pos="3060"/>
          <w:tab w:val="left" w:pos="3150"/>
          <w:tab w:val="left" w:pos="3240"/>
          <w:tab w:val="left" w:pos="6480"/>
        </w:tabs>
        <w:spacing w:after="160" w:line="259" w:lineRule="auto"/>
        <w:jc w:val="center"/>
        <w:rPr>
          <w:rFonts w:asciiTheme="majorBidi" w:hAnsiTheme="majorBidi" w:cstheme="majorBidi"/>
        </w:rPr>
      </w:pPr>
      <w:r w:rsidRPr="00640E32">
        <w:rPr>
          <w:rFonts w:asciiTheme="majorBidi" w:hAnsiTheme="majorBidi" w:cstheme="majorBidi"/>
          <w:noProof/>
        </w:rPr>
        <w:drawing>
          <wp:anchor distT="0" distB="0" distL="114300" distR="114300" simplePos="0" relativeHeight="251658241" behindDoc="1" locked="0" layoutInCell="1" allowOverlap="1" wp14:anchorId="2E6241BF" wp14:editId="3F684F95">
            <wp:simplePos x="0" y="0"/>
            <wp:positionH relativeFrom="column">
              <wp:posOffset>132080</wp:posOffset>
            </wp:positionH>
            <wp:positionV relativeFrom="paragraph">
              <wp:posOffset>1270</wp:posOffset>
            </wp:positionV>
            <wp:extent cx="5820797" cy="4116070"/>
            <wp:effectExtent l="0" t="0" r="889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20797" cy="41160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F5C971B" w14:textId="42719857" w:rsidR="0021446B" w:rsidRDefault="0021446B" w:rsidP="00264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80"/>
          <w:tab w:val="left" w:pos="2970"/>
          <w:tab w:val="left" w:pos="3060"/>
          <w:tab w:val="left" w:pos="3150"/>
          <w:tab w:val="left" w:pos="3240"/>
          <w:tab w:val="left" w:pos="6480"/>
        </w:tabs>
        <w:spacing w:after="160" w:line="259" w:lineRule="auto"/>
        <w:jc w:val="center"/>
        <w:rPr>
          <w:rFonts w:asciiTheme="majorBidi" w:hAnsiTheme="majorBidi" w:cstheme="majorBidi"/>
          <w:b/>
          <w:bCs/>
          <w:i/>
          <w:iCs/>
          <w:cs/>
        </w:rPr>
      </w:pPr>
      <w:r w:rsidRPr="00485571">
        <w:rPr>
          <w:rFonts w:asciiTheme="majorBidi" w:hAnsiTheme="majorBidi" w:cstheme="majorBidi"/>
          <w:cs/>
        </w:rPr>
        <w:br w:type="page"/>
      </w:r>
    </w:p>
    <w:p w14:paraId="402D5B53" w14:textId="44D3A53F" w:rsidR="00562CEB" w:rsidRPr="00F1598F" w:rsidRDefault="00562CEB" w:rsidP="00476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Cs w:val="30"/>
        </w:rPr>
      </w:pPr>
      <w:r w:rsidRPr="00F1598F">
        <w:rPr>
          <w:rFonts w:asciiTheme="majorBidi" w:hAnsiTheme="majorBidi" w:cstheme="majorBidi"/>
          <w:b/>
          <w:bCs/>
          <w:i/>
          <w:iCs/>
          <w:szCs w:val="30"/>
          <w:cs/>
        </w:rPr>
        <w:lastRenderedPageBreak/>
        <w:t>ส่วนงานภูมิศาสตร์</w:t>
      </w:r>
      <w:r w:rsidRPr="00F1598F">
        <w:rPr>
          <w:rFonts w:asciiTheme="majorBidi" w:hAnsiTheme="majorBidi" w:cstheme="majorBidi"/>
          <w:b/>
          <w:bCs/>
          <w:i/>
          <w:iCs/>
          <w:szCs w:val="30"/>
        </w:rPr>
        <w:t xml:space="preserve"> </w:t>
      </w:r>
    </w:p>
    <w:p w14:paraId="11181EFD" w14:textId="77777777" w:rsidR="00476248" w:rsidRPr="0091516B" w:rsidRDefault="00476248" w:rsidP="00476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</w:rPr>
      </w:pPr>
    </w:p>
    <w:p w14:paraId="0D915717" w14:textId="77777777" w:rsidR="00330126" w:rsidRPr="003A3A7C" w:rsidRDefault="00330126" w:rsidP="00330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3A3A7C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และบริษัทมีส่วนงานภูมิศาสตร์ในประเทศและต่างประเทศจากการส่งออกโดยนำเสนอข้อมูลเกี่ยวกับการจำแนกส่วนงานภูมิศาสตร์สำหรับรายการรายได้ตามสัญญาและจากการขายและการให้บริการที่มีมูลค่าเป็นสาระสำคัญ โดยแบ่งตามส่วนงานแยกตามที่ตั้งทางภูมิศาสตร์ของลูกค้าได้ดังนี้</w:t>
      </w:r>
    </w:p>
    <w:p w14:paraId="1BC6C687" w14:textId="2005D395" w:rsidR="00330126" w:rsidRPr="003A3A7C" w:rsidRDefault="00330126" w:rsidP="00330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right="-43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580"/>
        <w:gridCol w:w="1620"/>
        <w:gridCol w:w="380"/>
        <w:gridCol w:w="1600"/>
      </w:tblGrid>
      <w:tr w:rsidR="00330126" w:rsidRPr="003A3A7C" w14:paraId="0DEC372D" w14:textId="77777777" w:rsidTr="002A3674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BAF339" w14:textId="77777777" w:rsidR="00330126" w:rsidRPr="003A3A7C" w:rsidRDefault="00330126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11A4CE" w14:textId="77777777" w:rsidR="00330126" w:rsidRPr="003A3A7C" w:rsidRDefault="00330126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330126" w:rsidRPr="003A3A7C" w14:paraId="295EFB05" w14:textId="77777777" w:rsidTr="002A3674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0D5FA3" w14:textId="1F2D91DC" w:rsidR="00330126" w:rsidRPr="003A3A7C" w:rsidRDefault="00A17A33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17A33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68737C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A17A33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A17A33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8C3343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="0068737C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</w:rPr>
              <w:t>1</w:t>
            </w:r>
            <w:r w:rsidRPr="00A17A33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68737C">
              <w:rPr>
                <w:rFonts w:asciiTheme="majorBidi" w:eastAsia="Times New Roman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1AC316" w14:textId="3327EB5B" w:rsidR="00330126" w:rsidRPr="003A3A7C" w:rsidRDefault="00330126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 w:rsidR="006873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BAF8C9" w14:textId="77777777" w:rsidR="00330126" w:rsidRPr="003A3A7C" w:rsidRDefault="00330126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71009" w14:textId="56E7FC70" w:rsidR="00330126" w:rsidRPr="003A3A7C" w:rsidRDefault="00330126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 w:rsidR="006873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</w:t>
            </w:r>
          </w:p>
        </w:tc>
      </w:tr>
      <w:tr w:rsidR="00330126" w:rsidRPr="003A3A7C" w14:paraId="5B58553F" w14:textId="77777777" w:rsidTr="002A3674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D0A8D0" w14:textId="77777777" w:rsidR="00330126" w:rsidRPr="003A3A7C" w:rsidRDefault="00330126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E8FDAA" w14:textId="77777777" w:rsidR="00330126" w:rsidRPr="003A3A7C" w:rsidRDefault="00330126" w:rsidP="00A3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8737C" w:rsidRPr="003A3A7C" w14:paraId="4EF666DE" w14:textId="77777777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CB40B4" w14:textId="77777777" w:rsidR="0068737C" w:rsidRPr="003A3A7C" w:rsidRDefault="0068737C" w:rsidP="006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7E2C09" w14:textId="7703B9D1" w:rsidR="0068737C" w:rsidRPr="003A3A7C" w:rsidRDefault="00A178B3" w:rsidP="006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</w:t>
            </w:r>
            <w:r w:rsidR="0070099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9,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</w:t>
            </w:r>
            <w:r w:rsidR="0070099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35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6C054C" w14:textId="77777777" w:rsidR="0068737C" w:rsidRPr="003A3A7C" w:rsidRDefault="0068737C" w:rsidP="006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141F01" w14:textId="008D7A3F" w:rsidR="0068737C" w:rsidRPr="003A3A7C" w:rsidRDefault="0068737C" w:rsidP="006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92,028</w:t>
            </w:r>
          </w:p>
        </w:tc>
      </w:tr>
      <w:tr w:rsidR="0068737C" w:rsidRPr="003A3A7C" w14:paraId="56CF9AFB" w14:textId="77777777" w:rsidTr="002A3674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53614" w14:textId="1D786E00" w:rsidR="0068737C" w:rsidRPr="003A3A7C" w:rsidRDefault="0068737C" w:rsidP="006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3A3A7C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ประเทศ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เกาหลี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87887" w14:textId="507975EC" w:rsidR="0068737C" w:rsidRPr="003A3A7C" w:rsidRDefault="0070099B" w:rsidP="006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22,035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84B606" w14:textId="77777777" w:rsidR="0068737C" w:rsidRPr="003A3A7C" w:rsidRDefault="0068737C" w:rsidP="006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7DBFE" w14:textId="21FB329A" w:rsidR="0068737C" w:rsidRPr="003A3A7C" w:rsidRDefault="0068737C" w:rsidP="006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39,017</w:t>
            </w:r>
          </w:p>
        </w:tc>
      </w:tr>
      <w:tr w:rsidR="0068737C" w:rsidRPr="003A3A7C" w14:paraId="09EAEC75" w14:textId="77777777" w:rsidTr="002A3674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7964C0" w14:textId="134BC652" w:rsidR="0068737C" w:rsidRPr="003A3A7C" w:rsidRDefault="0068737C" w:rsidP="006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อื่น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4D1B0439" w14:textId="762CBA83" w:rsidR="0068737C" w:rsidRPr="003A3A7C" w:rsidRDefault="0070099B" w:rsidP="006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3,451</w:t>
            </w:r>
          </w:p>
        </w:tc>
        <w:tc>
          <w:tcPr>
            <w:tcW w:w="380" w:type="dxa"/>
          </w:tcPr>
          <w:p w14:paraId="207DDCE5" w14:textId="77777777" w:rsidR="0068737C" w:rsidRPr="003A3A7C" w:rsidRDefault="0068737C" w:rsidP="006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00" w:type="dxa"/>
            <w:tcBorders>
              <w:left w:val="nil"/>
              <w:bottom w:val="single" w:sz="4" w:space="0" w:color="auto"/>
              <w:right w:val="nil"/>
            </w:tcBorders>
          </w:tcPr>
          <w:p w14:paraId="178FFD08" w14:textId="37DBA19F" w:rsidR="0068737C" w:rsidRPr="001F68DE" w:rsidRDefault="0068737C" w:rsidP="006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1,125</w:t>
            </w:r>
          </w:p>
        </w:tc>
      </w:tr>
      <w:tr w:rsidR="0068737C" w:rsidRPr="003A3A7C" w14:paraId="0DA35282" w14:textId="77777777" w:rsidTr="002A3674">
        <w:trPr>
          <w:cantSplit/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7E0219" w14:textId="77777777" w:rsidR="0068737C" w:rsidRPr="003A3A7C" w:rsidRDefault="0068737C" w:rsidP="006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1233866" w14:textId="4CD71453" w:rsidR="0068737C" w:rsidRPr="003A3A7C" w:rsidRDefault="00A178B3" w:rsidP="006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64</w:t>
            </w:r>
            <w:r w:rsidR="003C3CD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7</w:t>
            </w:r>
            <w:r w:rsidR="003C3CD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21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37672F" w14:textId="77777777" w:rsidR="0068737C" w:rsidRPr="003A3A7C" w:rsidRDefault="0068737C" w:rsidP="006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B7E76E1" w14:textId="083415FA" w:rsidR="0068737C" w:rsidRPr="001F68DE" w:rsidRDefault="0068737C" w:rsidP="006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132,170</w:t>
            </w:r>
          </w:p>
        </w:tc>
      </w:tr>
    </w:tbl>
    <w:p w14:paraId="537AE3CC" w14:textId="5B6FC7F0" w:rsidR="00D94169" w:rsidRDefault="00D94169" w:rsidP="00DD49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  <w:tab w:val="left" w:pos="2970"/>
          <w:tab w:val="left" w:pos="3150"/>
          <w:tab w:val="left" w:pos="3240"/>
          <w:tab w:val="left" w:pos="3330"/>
          <w:tab w:val="left" w:pos="3420"/>
        </w:tabs>
        <w:ind w:right="-43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</w:p>
    <w:p w14:paraId="74EE7330" w14:textId="7B900BC2" w:rsidR="0081766A" w:rsidRDefault="0081766A" w:rsidP="00DD49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  <w:tab w:val="left" w:pos="2970"/>
          <w:tab w:val="left" w:pos="3150"/>
          <w:tab w:val="left" w:pos="3240"/>
          <w:tab w:val="left" w:pos="3330"/>
          <w:tab w:val="left" w:pos="3420"/>
        </w:tabs>
        <w:ind w:right="-43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</w:p>
    <w:p w14:paraId="16FA87AC" w14:textId="7954A4E0" w:rsidR="0081766A" w:rsidRDefault="008C3BD3" w:rsidP="00DD49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  <w:tab w:val="left" w:pos="2970"/>
          <w:tab w:val="left" w:pos="3150"/>
          <w:tab w:val="left" w:pos="3240"/>
          <w:tab w:val="left" w:pos="3330"/>
          <w:tab w:val="left" w:pos="3420"/>
        </w:tabs>
        <w:ind w:right="-43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  <w:r w:rsidRPr="008C3BD3">
        <w:rPr>
          <w:rFonts w:asciiTheme="majorBidi" w:hAnsiTheme="majorBidi" w:cstheme="majorBidi"/>
          <w:noProof/>
          <w:snapToGrid w:val="0"/>
          <w:color w:val="000000"/>
          <w:sz w:val="20"/>
          <w:szCs w:val="20"/>
          <w:lang w:eastAsia="th-TH"/>
        </w:rPr>
        <w:drawing>
          <wp:anchor distT="0" distB="0" distL="114300" distR="114300" simplePos="0" relativeHeight="251658242" behindDoc="1" locked="0" layoutInCell="1" allowOverlap="1" wp14:anchorId="3F4615C5" wp14:editId="16B53154">
            <wp:simplePos x="0" y="0"/>
            <wp:positionH relativeFrom="column">
              <wp:posOffset>-1270</wp:posOffset>
            </wp:positionH>
            <wp:positionV relativeFrom="paragraph">
              <wp:posOffset>152400</wp:posOffset>
            </wp:positionV>
            <wp:extent cx="6099175" cy="4016375"/>
            <wp:effectExtent l="0" t="0" r="0" b="317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4016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A9A85A" w14:textId="6B6D2C22" w:rsidR="00DD4923" w:rsidRDefault="00DD4923" w:rsidP="00586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  <w:tab w:val="left" w:pos="3060"/>
          <w:tab w:val="left" w:pos="3150"/>
          <w:tab w:val="left" w:pos="3420"/>
          <w:tab w:val="left" w:pos="3870"/>
        </w:tabs>
        <w:ind w:right="-43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</w:p>
    <w:p w14:paraId="5187A81D" w14:textId="77777777" w:rsidR="00C04090" w:rsidRDefault="00C0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495FAC31" w14:textId="3BA20431" w:rsidR="0003566A" w:rsidRDefault="004A1775" w:rsidP="00153020">
      <w:pPr>
        <w:pStyle w:val="Heading6"/>
        <w:numPr>
          <w:ilvl w:val="0"/>
          <w:numId w:val="42"/>
        </w:numPr>
        <w:tabs>
          <w:tab w:val="clear" w:pos="340"/>
          <w:tab w:val="num" w:pos="540"/>
          <w:tab w:val="left" w:pos="3060"/>
          <w:tab w:val="left" w:pos="315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710F4C"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ขาดทุน</w:t>
      </w:r>
      <w:r w:rsidR="0003566A" w:rsidRPr="00710F4C">
        <w:rPr>
          <w:rFonts w:asciiTheme="majorBidi" w:hAnsiTheme="majorBidi" w:cstheme="majorBidi"/>
          <w:sz w:val="30"/>
          <w:szCs w:val="30"/>
          <w:cs/>
          <w:lang w:val="th-TH"/>
        </w:rPr>
        <w:t>ต่อหุ้น</w:t>
      </w:r>
    </w:p>
    <w:p w14:paraId="7F15B826" w14:textId="77777777" w:rsidR="00A8699F" w:rsidRDefault="00A8699F" w:rsidP="00A8699F">
      <w:pPr>
        <w:rPr>
          <w:lang w:val="th-TH"/>
        </w:rPr>
      </w:pPr>
    </w:p>
    <w:p w14:paraId="6F851C63" w14:textId="0E8B0AF8" w:rsidR="004A5661" w:rsidRDefault="0044066F" w:rsidP="0082703E">
      <w:pPr>
        <w:ind w:left="454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44066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ขาดทุนต่อหุ้นขั้นพื้นฐานสำหรับ</w:t>
      </w:r>
      <w:r w:rsidR="00BA7113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งวดสามเดือน</w:t>
      </w:r>
      <w:r w:rsidRPr="0044066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สิ้นสุด</w:t>
      </w:r>
      <w:r w:rsidRPr="0044066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44066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ณ</w:t>
      </w:r>
      <w:r w:rsidRPr="0044066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44066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วันที่</w:t>
      </w:r>
      <w:r w:rsidRPr="0044066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7825AD">
        <w:rPr>
          <w:rFonts w:ascii="Angsana New" w:hAnsi="Angsana New"/>
          <w:sz w:val="30"/>
          <w:szCs w:val="30"/>
        </w:rPr>
        <w:t>31</w:t>
      </w:r>
      <w:r w:rsidRPr="0044066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BA7113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มีนาคม</w:t>
      </w:r>
      <w:r w:rsidRPr="0044066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7825AD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2567</w:t>
      </w:r>
      <w:r w:rsidRPr="0044066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44066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และ</w:t>
      </w:r>
      <w:r w:rsidRPr="0044066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7825AD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2566</w:t>
      </w:r>
      <w:r w:rsidRPr="0044066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44066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คำนวณจากขาดทุนสำหรับ</w:t>
      </w:r>
      <w:r w:rsidR="005F422B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งวดสามเดือน</w:t>
      </w:r>
      <w:r w:rsidRPr="0044066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ที่เป็นส่วนของผู้ถือหุ้นสามัญของบริษัทและจำนวนหุ้นสามัญที่ออกจำหน่ายแล้วระหว่างปีโดยปรับจำนวนหุ้นสามัญเพื่อสะท้อนผลกระทบของการเปลี่ยนแปลงมูลค่าหุ้นที่ตราไว้ของบริษัทจากหุ้นละ</w:t>
      </w:r>
      <w:r w:rsidRPr="0044066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7825AD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0.25</w:t>
      </w:r>
      <w:r w:rsidRPr="0044066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44066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บาท</w:t>
      </w:r>
      <w:r w:rsidRPr="0044066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44066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เป็นหุ้นละ</w:t>
      </w:r>
      <w:r w:rsidRPr="0044066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7825AD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5</w:t>
      </w:r>
      <w:r w:rsidRPr="0044066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44066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บาท</w:t>
      </w:r>
      <w:r w:rsidRPr="0044066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44066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ซึ่งขาดทุนต่อหุ้นขั้นพื้นฐานและปรับลดของ</w:t>
      </w:r>
      <w:r w:rsidR="005F422B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งวดสามเดือน</w:t>
      </w:r>
      <w:r w:rsidRPr="0044066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ปีก่อนได้ถูกคำนวณใหม่</w:t>
      </w:r>
      <w:r w:rsidRPr="0044066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44066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โดยถือเสมือนว่าการเปลี่ยนมูลค่าหุ้นที่ตราไว้ได้เกิดตั้งแต่วันที่เริ่มต้นที่เสนอรายงานโดยแสดงการคำนวณ</w:t>
      </w:r>
      <w:r w:rsidRPr="0044066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44066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ดังนี้</w:t>
      </w:r>
    </w:p>
    <w:p w14:paraId="17B301AC" w14:textId="77777777" w:rsidR="006E577A" w:rsidRDefault="006E577A" w:rsidP="0044066F">
      <w:pPr>
        <w:ind w:left="454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tbl>
      <w:tblPr>
        <w:tblW w:w="9902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690"/>
        <w:gridCol w:w="270"/>
        <w:gridCol w:w="1170"/>
        <w:gridCol w:w="270"/>
        <w:gridCol w:w="1350"/>
        <w:gridCol w:w="270"/>
        <w:gridCol w:w="1260"/>
        <w:gridCol w:w="270"/>
        <w:gridCol w:w="1352"/>
      </w:tblGrid>
      <w:tr w:rsidR="00AF01D6" w:rsidRPr="00AF01D6" w14:paraId="0A230EA1" w14:textId="77777777">
        <w:tc>
          <w:tcPr>
            <w:tcW w:w="3690" w:type="dxa"/>
            <w:hideMark/>
          </w:tcPr>
          <w:p w14:paraId="5E0D953C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230EBD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hideMark/>
          </w:tcPr>
          <w:p w14:paraId="3DF950BC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01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9B219A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hideMark/>
          </w:tcPr>
          <w:p w14:paraId="7A64DA99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01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01D6" w:rsidRPr="00AF01D6" w14:paraId="2D9B0AFF" w14:textId="77777777">
        <w:tc>
          <w:tcPr>
            <w:tcW w:w="3690" w:type="dxa"/>
            <w:hideMark/>
          </w:tcPr>
          <w:p w14:paraId="7DF4F174" w14:textId="0D1B8E0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10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01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งวดสามเดือนสิ้นสุด</w:t>
            </w:r>
          </w:p>
        </w:tc>
        <w:tc>
          <w:tcPr>
            <w:tcW w:w="270" w:type="dxa"/>
          </w:tcPr>
          <w:p w14:paraId="38DFED78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01A5F807" w14:textId="6C1206C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01D6">
              <w:rPr>
                <w:rFonts w:ascii="Angsana New" w:hAnsi="Angsana New"/>
                <w:sz w:val="30"/>
                <w:szCs w:val="30"/>
              </w:rPr>
              <w:t>256</w:t>
            </w:r>
            <w:r w:rsidR="00600E0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728D971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552AA708" w14:textId="764C8704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01D6">
              <w:rPr>
                <w:rFonts w:ascii="Angsana New" w:hAnsi="Angsana New"/>
                <w:sz w:val="30"/>
                <w:szCs w:val="30"/>
              </w:rPr>
              <w:t>256</w:t>
            </w:r>
            <w:r w:rsidR="00600E0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056C12F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B3E1BC3" w14:textId="0FB5A589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01D6">
              <w:rPr>
                <w:rFonts w:ascii="Angsana New" w:hAnsi="Angsana New"/>
                <w:sz w:val="30"/>
                <w:szCs w:val="30"/>
              </w:rPr>
              <w:t>256</w:t>
            </w:r>
            <w:r w:rsidR="00600E0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8BBF311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hideMark/>
          </w:tcPr>
          <w:p w14:paraId="7D6883F3" w14:textId="7203AB6A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01D6">
              <w:rPr>
                <w:rFonts w:ascii="Angsana New" w:hAnsi="Angsana New"/>
                <w:sz w:val="30"/>
                <w:szCs w:val="30"/>
              </w:rPr>
              <w:t>256</w:t>
            </w:r>
            <w:r w:rsidR="00600E0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F01D6" w:rsidRPr="00AF01D6" w14:paraId="1F05132B" w14:textId="77777777">
        <w:tc>
          <w:tcPr>
            <w:tcW w:w="3690" w:type="dxa"/>
          </w:tcPr>
          <w:p w14:paraId="3001AD15" w14:textId="72939B7A" w:rsidR="00AF01D6" w:rsidRPr="00AF01D6" w:rsidRDefault="001C04F1" w:rsidP="00AF01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10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17A3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A17A3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2334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A17A3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B59CD4E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25F889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BC7961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8987BC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1D6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7A28F6C2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8F6AEA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053EFD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94E61A8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1D6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AF01D6" w:rsidRPr="00AF01D6" w14:paraId="10EC9AEA" w14:textId="77777777">
        <w:tc>
          <w:tcPr>
            <w:tcW w:w="3690" w:type="dxa"/>
          </w:tcPr>
          <w:p w14:paraId="20BD27BF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AA9D09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42" w:type="dxa"/>
            <w:gridSpan w:val="7"/>
            <w:hideMark/>
          </w:tcPr>
          <w:p w14:paraId="13572329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F01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AF01D6" w:rsidRPr="00AF01D6" w14:paraId="6E36510E" w14:textId="77777777">
        <w:tc>
          <w:tcPr>
            <w:tcW w:w="3690" w:type="dxa"/>
            <w:hideMark/>
          </w:tcPr>
          <w:p w14:paraId="5FFFAD44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01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ขาดทุนที่เป็นส่วนของผู้ถือหุ้นสามัญ</w:t>
            </w:r>
          </w:p>
        </w:tc>
        <w:tc>
          <w:tcPr>
            <w:tcW w:w="270" w:type="dxa"/>
          </w:tcPr>
          <w:p w14:paraId="6EA6F4A0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037FAF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46233C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C27349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CDA418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1CE7C3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F402C6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11B4516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01D6" w:rsidRPr="00AF01D6" w14:paraId="4D247B21" w14:textId="77777777">
        <w:tc>
          <w:tcPr>
            <w:tcW w:w="3690" w:type="dxa"/>
            <w:hideMark/>
          </w:tcPr>
          <w:p w14:paraId="34D06DCA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F01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ของบริษัท (ขั้นพื้นฐานและปรับลด)</w:t>
            </w:r>
          </w:p>
        </w:tc>
        <w:tc>
          <w:tcPr>
            <w:tcW w:w="270" w:type="dxa"/>
          </w:tcPr>
          <w:p w14:paraId="3B10A0D8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7F75CBB" w14:textId="300F8936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01D6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AF0ECB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  <w:r w:rsidRPr="00AF01D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F0ECB">
              <w:rPr>
                <w:rFonts w:ascii="Angsana New" w:hAnsi="Angsana New"/>
                <w:b/>
                <w:bCs/>
                <w:sz w:val="30"/>
                <w:szCs w:val="30"/>
              </w:rPr>
              <w:t>534</w:t>
            </w:r>
            <w:r w:rsidRPr="00AF01D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7AD38BE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B669D74" w14:textId="25D1C49E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60" w:lineRule="exact"/>
              <w:ind w:left="-5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01D6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C207D">
              <w:rPr>
                <w:rFonts w:ascii="Angsana New" w:hAnsi="Angsana New"/>
                <w:b/>
                <w:bCs/>
                <w:sz w:val="30"/>
                <w:szCs w:val="30"/>
              </w:rPr>
              <w:t>124</w:t>
            </w:r>
            <w:r w:rsidRPr="00AF01D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C207D">
              <w:rPr>
                <w:rFonts w:ascii="Angsana New" w:hAnsi="Angsana New"/>
                <w:b/>
                <w:bCs/>
                <w:sz w:val="30"/>
                <w:szCs w:val="30"/>
              </w:rPr>
              <w:t>998</w:t>
            </w:r>
            <w:r w:rsidRPr="00AF01D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AB3291A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63CD2F7" w14:textId="4D20804C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01D6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AF0ECB">
              <w:rPr>
                <w:rFonts w:ascii="Angsana New" w:hAnsi="Angsana New"/>
                <w:b/>
                <w:bCs/>
                <w:sz w:val="30"/>
                <w:szCs w:val="30"/>
              </w:rPr>
              <w:t>81</w:t>
            </w:r>
            <w:r w:rsidRPr="00AF01D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F0ECB">
              <w:rPr>
                <w:rFonts w:ascii="Angsana New" w:hAnsi="Angsana New"/>
                <w:b/>
                <w:bCs/>
                <w:sz w:val="30"/>
                <w:szCs w:val="30"/>
              </w:rPr>
              <w:t>834</w:t>
            </w:r>
            <w:r w:rsidRPr="00AF01D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67625C6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1D93E0D1" w14:textId="7F080D4D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220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01D6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91A05">
              <w:rPr>
                <w:rFonts w:ascii="Angsana New" w:hAnsi="Angsana New"/>
                <w:b/>
                <w:bCs/>
                <w:sz w:val="30"/>
                <w:szCs w:val="30"/>
              </w:rPr>
              <w:t>113</w:t>
            </w:r>
            <w:r w:rsidRPr="00AF01D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91A05">
              <w:rPr>
                <w:rFonts w:ascii="Angsana New" w:hAnsi="Angsana New"/>
                <w:b/>
                <w:bCs/>
                <w:sz w:val="30"/>
                <w:szCs w:val="30"/>
              </w:rPr>
              <w:t>673</w:t>
            </w:r>
            <w:r w:rsidRPr="00AF01D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AF01D6" w:rsidRPr="00AF01D6" w14:paraId="01D127D1" w14:textId="77777777">
        <w:tc>
          <w:tcPr>
            <w:tcW w:w="3690" w:type="dxa"/>
          </w:tcPr>
          <w:p w14:paraId="0B948C97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CE22A09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6B738969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A6B81CC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14:paraId="195F444E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46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6CC2BF7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11BF9573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D513D9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double" w:sz="4" w:space="0" w:color="auto"/>
              <w:left w:val="nil"/>
              <w:right w:val="nil"/>
            </w:tcBorders>
          </w:tcPr>
          <w:p w14:paraId="72675913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7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F01D6" w:rsidRPr="00AF01D6" w14:paraId="21F4BA13" w14:textId="77777777">
        <w:tc>
          <w:tcPr>
            <w:tcW w:w="3690" w:type="dxa"/>
          </w:tcPr>
          <w:p w14:paraId="4FF11E6B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F01D6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AF01D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F01D6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  <w:p w14:paraId="7028D021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 w:firstLine="156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F01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(มูลค่าหุ้นละ </w:t>
            </w:r>
            <w:r w:rsidRPr="00AF01D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5 </w:t>
            </w:r>
            <w:r w:rsidRPr="00AF01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  <w:p w14:paraId="68C569FD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 w:firstLine="15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F01D6">
              <w:rPr>
                <w:rFonts w:ascii="Angsana New" w:hAnsi="Angsana New" w:hint="cs"/>
                <w:sz w:val="30"/>
                <w:szCs w:val="30"/>
                <w:cs/>
              </w:rPr>
              <w:t xml:space="preserve">ทุนที่ออกและชำระแล้ว </w:t>
            </w:r>
            <w:r w:rsidRPr="00AF01D6">
              <w:rPr>
                <w:rFonts w:ascii="Angsana New" w:hAnsi="Angsana New"/>
                <w:sz w:val="30"/>
                <w:szCs w:val="30"/>
              </w:rPr>
              <w:t xml:space="preserve">671 </w:t>
            </w:r>
            <w:r w:rsidRPr="00AF01D6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  <w:p w14:paraId="787FED3E" w14:textId="4623F44D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 w:firstLine="15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F01D6">
              <w:rPr>
                <w:rFonts w:ascii="Angsana New" w:hAnsi="Angsana New" w:hint="cs"/>
                <w:sz w:val="30"/>
                <w:szCs w:val="30"/>
                <w:cs/>
              </w:rPr>
              <w:t xml:space="preserve">ทุนที่ออกและชำระแล้ว </w:t>
            </w:r>
            <w:r w:rsidR="002932D1">
              <w:rPr>
                <w:rFonts w:ascii="Angsana New" w:hAnsi="Angsana New"/>
                <w:sz w:val="30"/>
                <w:szCs w:val="30"/>
              </w:rPr>
              <w:t>1</w:t>
            </w:r>
            <w:r w:rsidR="002A17C0">
              <w:rPr>
                <w:rFonts w:ascii="Angsana New" w:hAnsi="Angsana New"/>
                <w:sz w:val="30"/>
                <w:szCs w:val="30"/>
              </w:rPr>
              <w:t>1,</w:t>
            </w:r>
            <w:r w:rsidR="006D53D8">
              <w:rPr>
                <w:rFonts w:ascii="Angsana New" w:hAnsi="Angsana New"/>
                <w:sz w:val="30"/>
                <w:szCs w:val="30"/>
              </w:rPr>
              <w:t>364</w:t>
            </w:r>
            <w:r w:rsidRPr="00AF01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F01D6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  <w:p w14:paraId="5EBD57A9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F01D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ผลกระทบจากหุ้นที่ออกจำหน่าย</w:t>
            </w:r>
          </w:p>
          <w:p w14:paraId="20D8DD37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F01D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ผลกระทบจากการใช้สิทธิแปลงสภาพ</w:t>
            </w:r>
          </w:p>
        </w:tc>
        <w:tc>
          <w:tcPr>
            <w:tcW w:w="270" w:type="dxa"/>
          </w:tcPr>
          <w:p w14:paraId="3AAB5342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A5E15E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25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BC3BD8C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25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F4B7B01" w14:textId="595DA31A" w:rsidR="00AF01D6" w:rsidRPr="00AF01D6" w:rsidRDefault="002932D1" w:rsidP="00293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255" w:right="3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7DBA925A" w14:textId="71241E79" w:rsidR="00AF01D6" w:rsidRPr="00AF01D6" w:rsidRDefault="0031479A" w:rsidP="0063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25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</w:t>
            </w:r>
            <w:r w:rsidR="0063614F">
              <w:rPr>
                <w:rFonts w:ascii="Angsana New" w:hAnsi="Angsana New"/>
                <w:sz w:val="30"/>
                <w:szCs w:val="30"/>
              </w:rPr>
              <w:t>,300</w:t>
            </w:r>
          </w:p>
          <w:p w14:paraId="798D815A" w14:textId="1BC71DD2" w:rsidR="00AF01D6" w:rsidRPr="00AF01D6" w:rsidRDefault="0063614F" w:rsidP="0063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25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1,319,664</w:t>
            </w:r>
          </w:p>
          <w:p w14:paraId="44A840DF" w14:textId="02735374" w:rsidR="00AF01D6" w:rsidRPr="00AF01D6" w:rsidRDefault="0063614F" w:rsidP="0063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255" w:right="3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CD8980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20A8DA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5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4FA7343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5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724906F" w14:textId="2E17E25C" w:rsidR="00AF01D6" w:rsidRPr="00AF01D6" w:rsidRDefault="002932D1" w:rsidP="00314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5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</w:t>
            </w:r>
            <w:r w:rsidR="0031479A">
              <w:rPr>
                <w:rFonts w:ascii="Angsana New" w:hAnsi="Angsana New"/>
                <w:sz w:val="30"/>
                <w:szCs w:val="30"/>
              </w:rPr>
              <w:t>,231</w:t>
            </w:r>
          </w:p>
          <w:p w14:paraId="20C5A38E" w14:textId="2B8C39B9" w:rsidR="00AF01D6" w:rsidRPr="00AF01D6" w:rsidRDefault="0031479A" w:rsidP="00314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255" w:right="3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59203F06" w14:textId="14F68FD6" w:rsidR="00AF01D6" w:rsidRPr="00AF01D6" w:rsidRDefault="0031479A" w:rsidP="00314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255" w:right="3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451EAB1C" w14:textId="5DF49398" w:rsidR="00AF01D6" w:rsidRPr="00AF01D6" w:rsidRDefault="00362BAB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25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9,942</w:t>
            </w:r>
          </w:p>
        </w:tc>
        <w:tc>
          <w:tcPr>
            <w:tcW w:w="270" w:type="dxa"/>
          </w:tcPr>
          <w:p w14:paraId="44973A85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ACE8FD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C732899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8E944A3" w14:textId="74C55256" w:rsidR="00AF01D6" w:rsidRPr="00AF01D6" w:rsidRDefault="005C5F0E" w:rsidP="005C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60" w:lineRule="exact"/>
              <w:ind w:right="2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77FAC687" w14:textId="68527187" w:rsidR="00AF01D6" w:rsidRPr="00AF01D6" w:rsidRDefault="008A58D8" w:rsidP="009A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25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184,300</w:t>
            </w:r>
          </w:p>
          <w:p w14:paraId="6A9F146A" w14:textId="533472B1" w:rsidR="00AF01D6" w:rsidRPr="00AF01D6" w:rsidRDefault="009A1593" w:rsidP="009A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25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1,319,664</w:t>
            </w:r>
          </w:p>
          <w:p w14:paraId="73DF0B95" w14:textId="6ED2B4D7" w:rsidR="00AF01D6" w:rsidRPr="00AF01D6" w:rsidRDefault="005C5F0E" w:rsidP="005C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60" w:lineRule="exact"/>
              <w:ind w:right="2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CC549B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D6935B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5DFC3C1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46597B5" w14:textId="76E410E2" w:rsidR="00AF01D6" w:rsidRPr="00AF01D6" w:rsidRDefault="00B85436" w:rsidP="00B85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134,231</w:t>
            </w:r>
          </w:p>
          <w:p w14:paraId="2879D75E" w14:textId="0737D340" w:rsidR="00AF01D6" w:rsidRPr="00AF01D6" w:rsidRDefault="00B85436" w:rsidP="00B85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60" w:lineRule="exact"/>
              <w:ind w:right="3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6547F81B" w14:textId="5FAD4502" w:rsidR="00AF01D6" w:rsidRPr="00AF01D6" w:rsidRDefault="00B85436" w:rsidP="00B85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360" w:lineRule="exact"/>
              <w:ind w:right="3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1505FE2D" w14:textId="02EDCB7D" w:rsidR="00AF01D6" w:rsidRPr="00AF01D6" w:rsidRDefault="00B8543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9,942</w:t>
            </w:r>
          </w:p>
        </w:tc>
      </w:tr>
      <w:tr w:rsidR="00AF01D6" w:rsidRPr="00AF01D6" w14:paraId="41D83D0D" w14:textId="77777777">
        <w:trPr>
          <w:trHeight w:val="722"/>
        </w:trPr>
        <w:tc>
          <w:tcPr>
            <w:tcW w:w="3690" w:type="dxa"/>
          </w:tcPr>
          <w:p w14:paraId="44932772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</w:p>
          <w:p w14:paraId="5C5D1143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AF01D6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จำนวนหุ้นสามัญโดยวิธีถัวเฉลี่ยถ่วง</w:t>
            </w:r>
          </w:p>
          <w:p w14:paraId="796C10CD" w14:textId="3395FD8A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AF01D6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  น้ำหนัก </w:t>
            </w:r>
            <w:r w:rsidRPr="00AF01D6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(</w:t>
            </w:r>
            <w:r w:rsidRPr="00AF01D6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ขั้นพื้นฐาน</w:t>
            </w:r>
            <w:r w:rsidRPr="00AF01D6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 xml:space="preserve">) </w:t>
            </w:r>
            <w:r w:rsidRPr="00AF01D6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ณ</w:t>
            </w:r>
            <w:r w:rsidRPr="00AF01D6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Pr="00AF01D6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วันที่</w:t>
            </w:r>
            <w:r w:rsidRPr="00AF01D6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Pr="00AF01D6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31</w:t>
            </w:r>
            <w:r w:rsidRPr="00AF01D6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="00362BAB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1CD8408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4EEE9E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324D05B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65A0C4D" w14:textId="0EF14DF2" w:rsidR="00AF01D6" w:rsidRPr="00AF01D6" w:rsidRDefault="00362BAB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1,503</w:t>
            </w:r>
            <w:r w:rsidR="00B62516">
              <w:rPr>
                <w:rFonts w:ascii="Angsana New" w:hAnsi="Angsana New"/>
                <w:b/>
                <w:bCs/>
                <w:sz w:val="30"/>
                <w:szCs w:val="30"/>
              </w:rPr>
              <w:t>,964</w:t>
            </w:r>
          </w:p>
        </w:tc>
        <w:tc>
          <w:tcPr>
            <w:tcW w:w="270" w:type="dxa"/>
          </w:tcPr>
          <w:p w14:paraId="1796A644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752C57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5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F32AA78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5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5C2A586" w14:textId="06671493" w:rsidR="00AF01D6" w:rsidRPr="00AF01D6" w:rsidRDefault="00B6251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5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144,173</w:t>
            </w:r>
          </w:p>
        </w:tc>
        <w:tc>
          <w:tcPr>
            <w:tcW w:w="270" w:type="dxa"/>
          </w:tcPr>
          <w:p w14:paraId="1754B6C3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F40958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81738C7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DEA12E5" w14:textId="788677A6" w:rsidR="00AF01D6" w:rsidRPr="00AF01D6" w:rsidRDefault="00584DFC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1,503</w:t>
            </w:r>
            <w:r w:rsidR="00AF01D6" w:rsidRPr="00AF01D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964</w:t>
            </w:r>
          </w:p>
        </w:tc>
        <w:tc>
          <w:tcPr>
            <w:tcW w:w="270" w:type="dxa"/>
          </w:tcPr>
          <w:p w14:paraId="67E3A48B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2C6208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8B99835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3111827" w14:textId="54198F2B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01D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84DFC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Pr="00AF01D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84DFC">
              <w:rPr>
                <w:rFonts w:ascii="Angsana New" w:hAnsi="Angsana New"/>
                <w:b/>
                <w:bCs/>
                <w:sz w:val="30"/>
                <w:szCs w:val="30"/>
              </w:rPr>
              <w:t>173</w:t>
            </w:r>
          </w:p>
        </w:tc>
      </w:tr>
      <w:tr w:rsidR="00AF01D6" w:rsidRPr="00AF01D6" w14:paraId="44C0A6F7" w14:textId="77777777">
        <w:trPr>
          <w:trHeight w:val="58"/>
        </w:trPr>
        <w:tc>
          <w:tcPr>
            <w:tcW w:w="3690" w:type="dxa"/>
          </w:tcPr>
          <w:p w14:paraId="1FAAEE00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F01D6">
              <w:rPr>
                <w:rFonts w:ascii="Angsana New" w:hAnsi="Angsana New"/>
                <w:sz w:val="30"/>
                <w:szCs w:val="30"/>
                <w:cs/>
              </w:rPr>
              <w:t>ผลกระทบจากการใช้สิทธิแปลงสภาพ</w:t>
            </w:r>
          </w:p>
        </w:tc>
        <w:tc>
          <w:tcPr>
            <w:tcW w:w="270" w:type="dxa"/>
          </w:tcPr>
          <w:p w14:paraId="7B792B0C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755C46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60" w:lineRule="exact"/>
              <w:ind w:left="-56" w:right="16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F01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61DF72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C5CF31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92"/>
              </w:tabs>
              <w:spacing w:line="360" w:lineRule="exact"/>
              <w:ind w:left="-56" w:right="-3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01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AA35D0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DF2A14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60" w:lineRule="exact"/>
              <w:ind w:left="-56" w:right="2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01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5E1FFA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D8414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left" w:pos="705"/>
              </w:tabs>
              <w:spacing w:line="360" w:lineRule="exact"/>
              <w:ind w:left="-56" w:right="3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01D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01D6" w:rsidRPr="00AF01D6" w14:paraId="316CD3F1" w14:textId="77777777">
        <w:trPr>
          <w:trHeight w:val="58"/>
        </w:trPr>
        <w:tc>
          <w:tcPr>
            <w:tcW w:w="3690" w:type="dxa"/>
          </w:tcPr>
          <w:p w14:paraId="2DD2384F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C6FBB9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0B3DDEC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F5567FF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A83837E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585B27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2ADD3F7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A97AAF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5DD437C8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F01D6" w:rsidRPr="00AF01D6" w14:paraId="2D599596" w14:textId="77777777">
        <w:trPr>
          <w:trHeight w:val="425"/>
        </w:trPr>
        <w:tc>
          <w:tcPr>
            <w:tcW w:w="3690" w:type="dxa"/>
            <w:hideMark/>
          </w:tcPr>
          <w:p w14:paraId="370B9327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AF01D6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จำนวนหุ้นสามัญโดยวิธีถัวเฉลี่ยถ่วง</w:t>
            </w:r>
          </w:p>
          <w:p w14:paraId="52190766" w14:textId="71CFFEC2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AF01D6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 xml:space="preserve">   </w:t>
            </w:r>
            <w:r w:rsidRPr="00AF01D6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น้ำหนัก (ปรับลด)</w:t>
            </w:r>
            <w:r w:rsidRPr="00AF01D6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 ณ วันที่ </w:t>
            </w:r>
            <w:r w:rsidRPr="00AF01D6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 xml:space="preserve">31 </w:t>
            </w:r>
            <w:r w:rsidR="00362BAB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53DB1CB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DA7523" w14:textId="46BED3CE" w:rsidR="00AF01D6" w:rsidRPr="00AF01D6" w:rsidRDefault="00B6251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1,503,964</w:t>
            </w:r>
          </w:p>
        </w:tc>
        <w:tc>
          <w:tcPr>
            <w:tcW w:w="270" w:type="dxa"/>
          </w:tcPr>
          <w:p w14:paraId="39CCA8FD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7BD39D" w14:textId="03EECFDE" w:rsidR="00AF01D6" w:rsidRPr="00AF01D6" w:rsidRDefault="00B6251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5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144,173</w:t>
            </w:r>
          </w:p>
        </w:tc>
        <w:tc>
          <w:tcPr>
            <w:tcW w:w="270" w:type="dxa"/>
          </w:tcPr>
          <w:p w14:paraId="587228D7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E95B538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055FB83" w14:textId="5203E6BF" w:rsidR="00AF01D6" w:rsidRPr="00AF01D6" w:rsidRDefault="00584DFC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1,503,964</w:t>
            </w:r>
          </w:p>
        </w:tc>
        <w:tc>
          <w:tcPr>
            <w:tcW w:w="270" w:type="dxa"/>
          </w:tcPr>
          <w:p w14:paraId="3D9EA615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565723" w14:textId="42197238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01D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84DFC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Pr="00AF01D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84DFC">
              <w:rPr>
                <w:rFonts w:ascii="Angsana New" w:hAnsi="Angsana New"/>
                <w:b/>
                <w:bCs/>
                <w:sz w:val="30"/>
                <w:szCs w:val="30"/>
              </w:rPr>
              <w:t>173</w:t>
            </w:r>
          </w:p>
        </w:tc>
      </w:tr>
      <w:tr w:rsidR="00AF01D6" w:rsidRPr="00AF01D6" w14:paraId="0737363C" w14:textId="77777777">
        <w:trPr>
          <w:trHeight w:val="343"/>
        </w:trPr>
        <w:tc>
          <w:tcPr>
            <w:tcW w:w="3690" w:type="dxa"/>
            <w:vAlign w:val="bottom"/>
          </w:tcPr>
          <w:p w14:paraId="60CC53FD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F01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ขาดทุนต่อหุ้นขั้นพื้นฐานและปรับลด (บาท)</w:t>
            </w:r>
          </w:p>
        </w:tc>
        <w:tc>
          <w:tcPr>
            <w:tcW w:w="270" w:type="dxa"/>
          </w:tcPr>
          <w:p w14:paraId="19BEE91A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015C44" w14:textId="61B3D939" w:rsidR="00AF01D6" w:rsidRPr="00AF01D6" w:rsidRDefault="00AF01D6" w:rsidP="00C82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56" w:right="-46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01D6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B6251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AF01D6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921AE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0C76BD">
              <w:rPr>
                <w:rFonts w:ascii="Angsana New" w:hAnsi="Angsana New"/>
                <w:b/>
                <w:bCs/>
                <w:sz w:val="30"/>
                <w:szCs w:val="30"/>
              </w:rPr>
              <w:t>602</w:t>
            </w:r>
            <w:r w:rsidRPr="00AF01D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B3D8407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FEECE4" w14:textId="5D2171BD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60" w:lineRule="exact"/>
              <w:ind w:left="-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01D6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2F24B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AF01D6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2F24B2">
              <w:rPr>
                <w:rFonts w:ascii="Angsana New" w:hAnsi="Angsana New"/>
                <w:b/>
                <w:bCs/>
                <w:sz w:val="30"/>
                <w:szCs w:val="30"/>
              </w:rPr>
              <w:t>8670</w:t>
            </w:r>
            <w:r w:rsidRPr="00AF01D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BD2B37B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3C488D" w14:textId="673038F3" w:rsidR="00AF01D6" w:rsidRPr="00AF01D6" w:rsidRDefault="00AF01D6" w:rsidP="00F53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56" w:right="-55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F01D6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07B5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AF01D6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921AE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0C76BD">
              <w:rPr>
                <w:rFonts w:ascii="Angsana New" w:hAnsi="Angsana New"/>
                <w:b/>
                <w:bCs/>
                <w:sz w:val="30"/>
                <w:szCs w:val="30"/>
              </w:rPr>
              <w:t>544</w:t>
            </w:r>
            <w:r w:rsidRPr="00AF01D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CB84562" w14:textId="77777777" w:rsidR="00AF01D6" w:rsidRPr="00AF01D6" w:rsidRDefault="00AF01D6" w:rsidP="00AF01D6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4A7355" w14:textId="321E4F93" w:rsidR="00AF01D6" w:rsidRPr="00AF01D6" w:rsidRDefault="00AF01D6" w:rsidP="00AF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2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01D6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07B5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AF01D6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C07B59">
              <w:rPr>
                <w:rFonts w:ascii="Angsana New" w:hAnsi="Angsana New"/>
                <w:b/>
                <w:bCs/>
                <w:sz w:val="30"/>
                <w:szCs w:val="30"/>
              </w:rPr>
              <w:t>7884</w:t>
            </w:r>
            <w:r w:rsidRPr="00AF01D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383C115B" w14:textId="77777777" w:rsidR="00AF01D6" w:rsidRPr="0044066F" w:rsidRDefault="00AF01D6" w:rsidP="00380266">
      <w:pPr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</w:p>
    <w:p w14:paraId="343FB37F" w14:textId="77777777" w:rsidR="008A7F1A" w:rsidRPr="006F2073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0F541910" w14:textId="68EBD1F9" w:rsidR="008E1E88" w:rsidRPr="00A939EF" w:rsidRDefault="008E1E88" w:rsidP="00831DA9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สิทธิในการเลือกแปลงสภาพที่เหลืออยู่ ไม่ได้รวมอยู่ในการคำนวณจำนวนหุ้นสามัญเฉลี่ยถ่วงน้ำหนักปรับลด เนื่องจากตราสารดังกล่าวทำให้ผลกระทบขาดทุนต่อหุ้นไม่ปรับลด (</w:t>
      </w:r>
      <w:r>
        <w:rPr>
          <w:rFonts w:ascii="Angsana New" w:hAnsi="Angsana New"/>
          <w:sz w:val="30"/>
          <w:szCs w:val="30"/>
        </w:rPr>
        <w:t>anti-dilutive effect)</w:t>
      </w:r>
    </w:p>
    <w:p w14:paraId="773A129A" w14:textId="77777777" w:rsidR="008E1E88" w:rsidRPr="00B826AF" w:rsidRDefault="008E1E88" w:rsidP="00667072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D28DF63" w14:textId="72E4D525" w:rsidR="00387A88" w:rsidRPr="00F1598F" w:rsidRDefault="006F25B5" w:rsidP="000A4D8B">
      <w:pPr>
        <w:pStyle w:val="Heading6"/>
        <w:numPr>
          <w:ilvl w:val="0"/>
          <w:numId w:val="42"/>
        </w:numPr>
        <w:tabs>
          <w:tab w:val="clear" w:pos="340"/>
          <w:tab w:val="num" w:pos="540"/>
          <w:tab w:val="left" w:pos="3060"/>
          <w:tab w:val="left" w:pos="315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040EC072" w14:textId="77777777" w:rsidR="00387A88" w:rsidRPr="00F1598F" w:rsidRDefault="00387A88" w:rsidP="00387A88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51A52C7" w14:textId="77777777" w:rsidR="00387A88" w:rsidRPr="00F1598F" w:rsidRDefault="00387A88" w:rsidP="000A4D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Theme="majorBidi" w:hAnsiTheme="majorBidi" w:cstheme="majorBidi"/>
          <w:i/>
          <w:iCs/>
          <w:szCs w:val="30"/>
          <w:cs/>
        </w:rPr>
      </w:pPr>
      <w:r w:rsidRPr="00F1598F">
        <w:rPr>
          <w:rFonts w:asciiTheme="majorBidi" w:hAnsiTheme="majorBidi" w:cstheme="majorBidi"/>
          <w:i/>
          <w:iCs/>
          <w:szCs w:val="30"/>
          <w:cs/>
        </w:rPr>
        <w:t>มูลค่าตามบัญชีและมูลค่ายุติธรรม</w:t>
      </w:r>
      <w:r w:rsidRPr="00F1598F">
        <w:rPr>
          <w:rFonts w:asciiTheme="majorBidi" w:hAnsiTheme="majorBidi" w:cstheme="majorBidi"/>
          <w:i/>
          <w:iCs/>
          <w:szCs w:val="30"/>
        </w:rPr>
        <w:t xml:space="preserve"> </w:t>
      </w:r>
    </w:p>
    <w:p w14:paraId="3DE68D0F" w14:textId="77777777" w:rsidR="00387A88" w:rsidRPr="00485571" w:rsidRDefault="00387A88" w:rsidP="00387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4DF44D2D" w14:textId="50BE6073" w:rsidR="00387A88" w:rsidRPr="00F1598F" w:rsidRDefault="00387A88" w:rsidP="00387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lang w:bidi="ar-SA"/>
        </w:rPr>
        <w:sectPr w:rsidR="00387A88" w:rsidRPr="00F1598F" w:rsidSect="00E30858">
          <w:headerReference w:type="even" r:id="rId20"/>
          <w:footerReference w:type="default" r:id="rId21"/>
          <w:headerReference w:type="first" r:id="rId22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110303">
        <w:rPr>
          <w:rFonts w:asciiTheme="majorBidi" w:hAnsiTheme="majorBidi" w:hint="cs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110303">
        <w:rPr>
          <w:rFonts w:asciiTheme="majorBidi" w:hAnsiTheme="majorBidi"/>
          <w:szCs w:val="30"/>
          <w:cs/>
        </w:rPr>
        <w:t xml:space="preserve"> </w:t>
      </w:r>
      <w:r w:rsidRPr="00110303">
        <w:rPr>
          <w:rFonts w:asciiTheme="majorBidi" w:hAnsiTheme="majorBidi" w:hint="cs"/>
          <w:szCs w:val="30"/>
          <w:cs/>
        </w:rPr>
        <w:t>รวมถึงลำดับชั้นมูลค่ายุติธรรม</w:t>
      </w:r>
      <w:r w:rsidRPr="00110303">
        <w:rPr>
          <w:rFonts w:asciiTheme="majorBidi" w:hAnsiTheme="majorBidi"/>
          <w:szCs w:val="30"/>
          <w:cs/>
        </w:rPr>
        <w:t xml:space="preserve"> </w:t>
      </w:r>
      <w:r w:rsidRPr="00110303">
        <w:rPr>
          <w:rFonts w:asciiTheme="majorBidi" w:hAnsiTheme="majorBidi" w:hint="cs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143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265"/>
        <w:gridCol w:w="1442"/>
        <w:gridCol w:w="273"/>
        <w:gridCol w:w="1437"/>
        <w:gridCol w:w="269"/>
        <w:gridCol w:w="1354"/>
        <w:gridCol w:w="240"/>
        <w:gridCol w:w="1051"/>
        <w:gridCol w:w="253"/>
        <w:gridCol w:w="1148"/>
        <w:gridCol w:w="270"/>
        <w:gridCol w:w="1174"/>
      </w:tblGrid>
      <w:tr w:rsidR="00CA4C71" w:rsidRPr="000A4D8B" w14:paraId="5595E749" w14:textId="77777777" w:rsidTr="00485571">
        <w:trPr>
          <w:trHeight w:val="290"/>
          <w:tblHeader/>
        </w:trPr>
        <w:tc>
          <w:tcPr>
            <w:tcW w:w="5130" w:type="dxa"/>
            <w:shd w:val="clear" w:color="auto" w:fill="auto"/>
            <w:vAlign w:val="bottom"/>
          </w:tcPr>
          <w:p w14:paraId="1C1EA641" w14:textId="77777777" w:rsidR="00CA4C71" w:rsidRPr="000A4D8B" w:rsidRDefault="00CA4C71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176" w:type="dxa"/>
            <w:gridSpan w:val="12"/>
            <w:vAlign w:val="bottom"/>
          </w:tcPr>
          <w:p w14:paraId="5EDCBEF0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A4C71" w:rsidRPr="000A4D8B" w14:paraId="4BFAB51D" w14:textId="77777777" w:rsidTr="00485571">
        <w:trPr>
          <w:trHeight w:val="290"/>
          <w:tblHeader/>
        </w:trPr>
        <w:tc>
          <w:tcPr>
            <w:tcW w:w="5130" w:type="dxa"/>
            <w:shd w:val="clear" w:color="auto" w:fill="auto"/>
            <w:vAlign w:val="bottom"/>
          </w:tcPr>
          <w:p w14:paraId="72D6BD26" w14:textId="77777777" w:rsidR="00CA4C71" w:rsidRPr="000A4D8B" w:rsidRDefault="00CA4C71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040" w:type="dxa"/>
            <w:gridSpan w:val="6"/>
            <w:vAlign w:val="bottom"/>
          </w:tcPr>
          <w:p w14:paraId="33234EA5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0" w:type="dxa"/>
          </w:tcPr>
          <w:p w14:paraId="6C8CE2E2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896" w:type="dxa"/>
            <w:gridSpan w:val="5"/>
            <w:vAlign w:val="bottom"/>
          </w:tcPr>
          <w:p w14:paraId="73E8FB39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A4C71" w:rsidRPr="000A4D8B" w14:paraId="32510D47" w14:textId="77777777" w:rsidTr="00485571">
        <w:trPr>
          <w:trHeight w:val="290"/>
          <w:tblHeader/>
        </w:trPr>
        <w:tc>
          <w:tcPr>
            <w:tcW w:w="5130" w:type="dxa"/>
            <w:shd w:val="clear" w:color="auto" w:fill="auto"/>
            <w:vAlign w:val="bottom"/>
          </w:tcPr>
          <w:p w14:paraId="6C02F9AA" w14:textId="77777777" w:rsidR="00CA4C71" w:rsidRPr="000A4D8B" w:rsidRDefault="00CA4C7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4930F0AF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2" w:type="dxa"/>
            <w:vAlign w:val="bottom"/>
          </w:tcPr>
          <w:p w14:paraId="758E4236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 w:bidi="th-TH"/>
              </w:rPr>
            </w:pPr>
            <w:r w:rsidRPr="000A4D8B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3" w:type="dxa"/>
          </w:tcPr>
          <w:p w14:paraId="6D8F0D3F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23FC1F00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</w:pPr>
            <w:r w:rsidRPr="000A4D8B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A3E193F" w14:textId="77777777" w:rsidR="00CA4C71" w:rsidRPr="000A4D8B" w:rsidRDefault="00CA4C71">
            <w:pPr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5B5B3BFC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40" w:type="dxa"/>
          </w:tcPr>
          <w:p w14:paraId="561911EE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51" w:type="dxa"/>
            <w:vAlign w:val="bottom"/>
          </w:tcPr>
          <w:p w14:paraId="1AD1BA12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A4D8B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53" w:type="dxa"/>
          </w:tcPr>
          <w:p w14:paraId="7ADBF983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48" w:type="dxa"/>
            <w:vAlign w:val="bottom"/>
          </w:tcPr>
          <w:p w14:paraId="64000089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A4D8B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6F2181FA" w14:textId="77777777" w:rsidR="00CA4C71" w:rsidRPr="000A4D8B" w:rsidRDefault="00CA4C71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4" w:type="dxa"/>
            <w:vAlign w:val="bottom"/>
          </w:tcPr>
          <w:p w14:paraId="73843779" w14:textId="77777777" w:rsidR="00CA4C71" w:rsidRPr="000A4D8B" w:rsidRDefault="00CA4C71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0A4D8B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</w:tr>
      <w:tr w:rsidR="00CA4C71" w:rsidRPr="000A4D8B" w14:paraId="5869D44E" w14:textId="77777777" w:rsidTr="00485571">
        <w:trPr>
          <w:trHeight w:val="245"/>
          <w:tblHeader/>
        </w:trPr>
        <w:tc>
          <w:tcPr>
            <w:tcW w:w="5130" w:type="dxa"/>
            <w:shd w:val="clear" w:color="auto" w:fill="auto"/>
          </w:tcPr>
          <w:p w14:paraId="6A771B0E" w14:textId="77777777" w:rsidR="00CA4C71" w:rsidRPr="000A4D8B" w:rsidRDefault="00CA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176" w:type="dxa"/>
            <w:gridSpan w:val="12"/>
          </w:tcPr>
          <w:p w14:paraId="7655E61D" w14:textId="77777777" w:rsidR="00CA4C71" w:rsidRPr="000A4D8B" w:rsidRDefault="00CA4C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A4D8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0A4D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A4D8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A4C71" w:rsidRPr="000A4D8B" w14:paraId="0B512DEF" w14:textId="77777777" w:rsidTr="00485571">
        <w:trPr>
          <w:trHeight w:val="290"/>
        </w:trPr>
        <w:tc>
          <w:tcPr>
            <w:tcW w:w="5130" w:type="dxa"/>
            <w:shd w:val="clear" w:color="auto" w:fill="auto"/>
            <w:vAlign w:val="bottom"/>
          </w:tcPr>
          <w:p w14:paraId="6F029238" w14:textId="6A002572" w:rsidR="00CA4C71" w:rsidRPr="000A4D8B" w:rsidRDefault="004A6F9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A6F9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4A6F9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021C7" w:rsidRPr="000A4D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1021C7" w:rsidRPr="006670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1021C7" w:rsidRPr="0066707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1021C7" w:rsidRPr="0066707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021C7" w:rsidRPr="000A4D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021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65" w:type="dxa"/>
          </w:tcPr>
          <w:p w14:paraId="50B05F09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193ABD4E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7D7D156D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42ABEA5D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584ABDB0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465BE2DA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E1A9DD6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6E25F002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407571B1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74975B9B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A22E02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1CC07BA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4C71" w:rsidRPr="000A4D8B" w14:paraId="76288823" w14:textId="77777777" w:rsidTr="00485571">
        <w:trPr>
          <w:trHeight w:val="290"/>
        </w:trPr>
        <w:tc>
          <w:tcPr>
            <w:tcW w:w="5130" w:type="dxa"/>
            <w:shd w:val="clear" w:color="auto" w:fill="auto"/>
          </w:tcPr>
          <w:p w14:paraId="445BE89E" w14:textId="77777777" w:rsidR="00CA4C71" w:rsidRPr="000A4D8B" w:rsidRDefault="00CA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0A4D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5" w:type="dxa"/>
          </w:tcPr>
          <w:p w14:paraId="14F7C81D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00C4B91C" w14:textId="61B0C841" w:rsidR="00CA4C71" w:rsidRPr="000A4D8B" w:rsidRDefault="00CA4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15FE1FF8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511D3ACB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96570F2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73AAEB59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F13A3B3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2F7BF94C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4217A869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20A488C8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2022D1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2E494AC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4C71" w:rsidRPr="000A4D8B" w14:paraId="4A195D25" w14:textId="77777777">
        <w:trPr>
          <w:trHeight w:val="70"/>
        </w:trPr>
        <w:tc>
          <w:tcPr>
            <w:tcW w:w="5130" w:type="dxa"/>
            <w:shd w:val="clear" w:color="auto" w:fill="auto"/>
          </w:tcPr>
          <w:p w14:paraId="0BFB9803" w14:textId="77777777" w:rsidR="00CA4C71" w:rsidRPr="000A4D8B" w:rsidRDefault="00CA4C71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65" w:type="dxa"/>
          </w:tcPr>
          <w:p w14:paraId="4E0350C7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703ECA24" w14:textId="0E4D2688" w:rsidR="00CA4C71" w:rsidRPr="000A4D8B" w:rsidRDefault="00125761" w:rsidP="00CA59C1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D51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14:paraId="33DDBDD7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5CC8B732" w14:textId="40CBF098" w:rsidR="00CA4C71" w:rsidRPr="000A4D8B" w:rsidRDefault="0012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E5619">
              <w:rPr>
                <w:rFonts w:asciiTheme="majorBidi" w:hAnsiTheme="majorBidi" w:cstheme="majorBidi"/>
                <w:sz w:val="30"/>
                <w:szCs w:val="30"/>
              </w:rPr>
              <w:t>26,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B28EE0E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0C41505A" w14:textId="6AD9D21B" w:rsidR="00CA4C71" w:rsidRPr="000A4D8B" w:rsidRDefault="0012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26,867</w:t>
            </w:r>
          </w:p>
        </w:tc>
        <w:tc>
          <w:tcPr>
            <w:tcW w:w="240" w:type="dxa"/>
            <w:vAlign w:val="bottom"/>
          </w:tcPr>
          <w:p w14:paraId="40B44830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5F423BD1" w14:textId="415E3C50" w:rsidR="00CA4C71" w:rsidRPr="00327162" w:rsidRDefault="00125761" w:rsidP="00C249DF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vAlign w:val="bottom"/>
          </w:tcPr>
          <w:p w14:paraId="0AFDADBA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40FE6228" w14:textId="573C8F1F" w:rsidR="00CA4C71" w:rsidRPr="000A4D8B" w:rsidRDefault="00125761" w:rsidP="00C249D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A086B19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3001A4BB" w14:textId="494B6BBB" w:rsidR="00CA4C71" w:rsidRPr="000A4D8B" w:rsidRDefault="0012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26,867</w:t>
            </w:r>
          </w:p>
        </w:tc>
      </w:tr>
      <w:tr w:rsidR="00CA4C71" w:rsidRPr="000A4D8B" w14:paraId="47F912F3" w14:textId="77777777">
        <w:trPr>
          <w:trHeight w:val="290"/>
        </w:trPr>
        <w:tc>
          <w:tcPr>
            <w:tcW w:w="5130" w:type="dxa"/>
            <w:shd w:val="clear" w:color="auto" w:fill="auto"/>
          </w:tcPr>
          <w:p w14:paraId="4A172BA8" w14:textId="77777777" w:rsidR="00CA4C71" w:rsidRPr="000A4D8B" w:rsidRDefault="00CA4C71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65" w:type="dxa"/>
          </w:tcPr>
          <w:p w14:paraId="75F2B65A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4A913B" w14:textId="6D70CC1B" w:rsidR="00CA4C71" w:rsidRPr="00297F89" w:rsidRDefault="00125761" w:rsidP="00CA59C1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D5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14:paraId="76B26C0E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E85D62" w14:textId="1B532C96" w:rsidR="00CA4C71" w:rsidRPr="000A4D8B" w:rsidRDefault="0012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6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E533BAA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24B20A" w14:textId="60E224DF" w:rsidR="00CA4C71" w:rsidRPr="000A4D8B" w:rsidRDefault="0012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26,867</w:t>
            </w:r>
          </w:p>
        </w:tc>
        <w:tc>
          <w:tcPr>
            <w:tcW w:w="240" w:type="dxa"/>
            <w:vAlign w:val="bottom"/>
          </w:tcPr>
          <w:p w14:paraId="7CCEF5D5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2AB9E22B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vAlign w:val="bottom"/>
          </w:tcPr>
          <w:p w14:paraId="382653C7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3168D010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D02B654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0C19770E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4C71" w:rsidRPr="000A4D8B" w14:paraId="4BB7F0AF" w14:textId="77777777">
        <w:trPr>
          <w:trHeight w:val="290"/>
        </w:trPr>
        <w:tc>
          <w:tcPr>
            <w:tcW w:w="5130" w:type="dxa"/>
            <w:shd w:val="clear" w:color="auto" w:fill="auto"/>
          </w:tcPr>
          <w:p w14:paraId="3958DD54" w14:textId="77777777" w:rsidR="00CA4C71" w:rsidRPr="000A4D8B" w:rsidRDefault="00CA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65" w:type="dxa"/>
          </w:tcPr>
          <w:p w14:paraId="212FAC52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3CF2803C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3E2E4B59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double" w:sz="4" w:space="0" w:color="auto"/>
            </w:tcBorders>
            <w:shd w:val="clear" w:color="auto" w:fill="auto"/>
          </w:tcPr>
          <w:p w14:paraId="110D6F19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B6BDCC9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01E889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8427741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08E5EE41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77F1EDD4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173DE364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493318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5F39E94C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4C71" w:rsidRPr="000A4D8B" w14:paraId="643D4468" w14:textId="77777777">
        <w:trPr>
          <w:trHeight w:val="290"/>
        </w:trPr>
        <w:tc>
          <w:tcPr>
            <w:tcW w:w="5130" w:type="dxa"/>
            <w:shd w:val="clear" w:color="auto" w:fill="auto"/>
          </w:tcPr>
          <w:p w14:paraId="6A994EE0" w14:textId="77777777" w:rsidR="00CA4C71" w:rsidRPr="000A4D8B" w:rsidRDefault="00CA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A4D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5" w:type="dxa"/>
          </w:tcPr>
          <w:p w14:paraId="1673D765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751B065E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28D04BB2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59F4B5C4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BEE12B2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174FFF1F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2FB1489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254FC887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00CCA728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46356147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E1C008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5790ACAD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4C71" w:rsidRPr="000A4D8B" w14:paraId="1891919C" w14:textId="77777777">
        <w:trPr>
          <w:trHeight w:val="290"/>
        </w:trPr>
        <w:tc>
          <w:tcPr>
            <w:tcW w:w="5130" w:type="dxa"/>
            <w:shd w:val="clear" w:color="auto" w:fill="auto"/>
          </w:tcPr>
          <w:p w14:paraId="1D7648A3" w14:textId="77777777" w:rsidR="00CA4C71" w:rsidRPr="000A4D8B" w:rsidRDefault="00CA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สิทธิในการเลือกแปลงสภาพ</w:t>
            </w:r>
          </w:p>
        </w:tc>
        <w:tc>
          <w:tcPr>
            <w:tcW w:w="265" w:type="dxa"/>
          </w:tcPr>
          <w:p w14:paraId="5DCD5C8C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2A643DB4" w14:textId="2418B4A8" w:rsidR="00CA4C71" w:rsidRPr="000A4D8B" w:rsidRDefault="00125761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A59C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A59C1">
              <w:rPr>
                <w:rFonts w:asciiTheme="majorBidi" w:hAnsiTheme="majorBidi" w:cstheme="majorBidi"/>
                <w:sz w:val="30"/>
                <w:szCs w:val="30"/>
              </w:rPr>
              <w:t>859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3" w:type="dxa"/>
            <w:vAlign w:val="bottom"/>
          </w:tcPr>
          <w:p w14:paraId="629FE9DF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BF4CB" w14:textId="3DB77807" w:rsidR="00CA4C71" w:rsidRPr="000A4D8B" w:rsidRDefault="00125761" w:rsidP="00C249D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04ACEFD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37F13" w14:textId="234555AA" w:rsidR="00CA4C71" w:rsidRPr="000A4D8B" w:rsidRDefault="00125761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49D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249DF">
              <w:rPr>
                <w:rFonts w:asciiTheme="majorBidi" w:hAnsiTheme="majorBidi" w:cstheme="majorBidi"/>
                <w:sz w:val="30"/>
                <w:szCs w:val="30"/>
              </w:rPr>
              <w:t>859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vAlign w:val="bottom"/>
          </w:tcPr>
          <w:p w14:paraId="585EDA76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49EFC38C" w14:textId="70222512" w:rsidR="00CA4C71" w:rsidRPr="000A4D8B" w:rsidRDefault="00125761" w:rsidP="00C249DF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vAlign w:val="bottom"/>
          </w:tcPr>
          <w:p w14:paraId="0E2DB42B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0A659517" w14:textId="68F529F5" w:rsidR="00CA4C71" w:rsidRPr="000A4D8B" w:rsidRDefault="00125761" w:rsidP="00C249D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615410F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286DD503" w14:textId="4998BAFB" w:rsidR="00CA4C71" w:rsidRPr="000A4D8B" w:rsidRDefault="0012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49D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249DF">
              <w:rPr>
                <w:rFonts w:asciiTheme="majorBidi" w:hAnsiTheme="majorBidi" w:cstheme="majorBidi"/>
                <w:sz w:val="30"/>
                <w:szCs w:val="30"/>
              </w:rPr>
              <w:t>859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A4C71" w:rsidRPr="000A4D8B" w14:paraId="3846EC53" w14:textId="77777777">
        <w:trPr>
          <w:trHeight w:val="290"/>
        </w:trPr>
        <w:tc>
          <w:tcPr>
            <w:tcW w:w="5130" w:type="dxa"/>
            <w:shd w:val="clear" w:color="auto" w:fill="auto"/>
          </w:tcPr>
          <w:p w14:paraId="238BC605" w14:textId="77777777" w:rsidR="00CA4C71" w:rsidRPr="000A4D8B" w:rsidRDefault="00CA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265" w:type="dxa"/>
          </w:tcPr>
          <w:p w14:paraId="44387812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63249A" w14:textId="5FDF541A" w:rsidR="00CA4C71" w:rsidRPr="008169B7" w:rsidRDefault="00125761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2E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A5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8,859</w:t>
            </w:r>
            <w:r w:rsidRPr="002E2E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3" w:type="dxa"/>
            <w:vAlign w:val="bottom"/>
          </w:tcPr>
          <w:p w14:paraId="07800E87" w14:textId="77777777" w:rsidR="00CA4C71" w:rsidRPr="008169B7" w:rsidRDefault="00CA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B9F7B4" w14:textId="32C832EC" w:rsidR="00CA4C71" w:rsidRPr="008169B7" w:rsidRDefault="00125761" w:rsidP="00C249D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760AA1B" w14:textId="77777777" w:rsidR="00CA4C71" w:rsidRPr="008169B7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6A8F00" w14:textId="09384AA9" w:rsidR="00CA4C71" w:rsidRPr="008169B7" w:rsidRDefault="00125761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249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249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0" w:type="dxa"/>
            <w:vAlign w:val="bottom"/>
          </w:tcPr>
          <w:p w14:paraId="1CFCA787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23B3A62F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vAlign w:val="bottom"/>
          </w:tcPr>
          <w:p w14:paraId="3DFB1F22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65E62ED2" w14:textId="77777777" w:rsidR="00CA4C71" w:rsidRPr="000A4D8B" w:rsidRDefault="00CA4C7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A9F1577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540754A4" w14:textId="77777777" w:rsidR="00CA4C71" w:rsidRPr="000A4D8B" w:rsidRDefault="00CA4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7A88" w:rsidRPr="000A4D8B" w14:paraId="27BB2976" w14:textId="77777777" w:rsidTr="00485571">
        <w:trPr>
          <w:trHeight w:val="290"/>
        </w:trPr>
        <w:tc>
          <w:tcPr>
            <w:tcW w:w="5130" w:type="dxa"/>
            <w:shd w:val="clear" w:color="auto" w:fill="auto"/>
            <w:vAlign w:val="bottom"/>
          </w:tcPr>
          <w:p w14:paraId="3548C28B" w14:textId="77777777" w:rsidR="00985E8E" w:rsidRDefault="00985E8E" w:rsidP="00985E8E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41C7CBD" w14:textId="7EA5AF73" w:rsidR="00985E8E" w:rsidRPr="000A4D8B" w:rsidRDefault="00985E8E" w:rsidP="000A4D8B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43EA1B5A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07282A7C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2AF281E8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346E773A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CE0ACA9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224C98E7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F9290A9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64C48CD1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635B1DA4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398D161D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9621D6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3E9CFDA3" w14:textId="77777777" w:rsidR="00387A88" w:rsidRPr="000A4D8B" w:rsidRDefault="00387A88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3C21" w:rsidRPr="000A4D8B" w14:paraId="4F1EE7FF" w14:textId="77777777" w:rsidTr="00485571">
        <w:trPr>
          <w:trHeight w:val="290"/>
        </w:trPr>
        <w:tc>
          <w:tcPr>
            <w:tcW w:w="5130" w:type="dxa"/>
            <w:shd w:val="clear" w:color="auto" w:fill="auto"/>
            <w:vAlign w:val="bottom"/>
          </w:tcPr>
          <w:p w14:paraId="04CB2AF1" w14:textId="7F89D46F" w:rsidR="00EA3C21" w:rsidRPr="000A4D8B" w:rsidRDefault="00EA3C21" w:rsidP="00B66D2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0A4D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0A4D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A4D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A4D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021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65" w:type="dxa"/>
          </w:tcPr>
          <w:p w14:paraId="013B058B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50505C7E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35F9340D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344EB9B4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4B370635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18F5F49A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EB56727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00430748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267B0CE8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59AAD927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59903A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28FEB97E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3C21" w:rsidRPr="000A4D8B" w14:paraId="46B1581D" w14:textId="77777777" w:rsidTr="00485571">
        <w:trPr>
          <w:trHeight w:val="290"/>
        </w:trPr>
        <w:tc>
          <w:tcPr>
            <w:tcW w:w="5130" w:type="dxa"/>
            <w:shd w:val="clear" w:color="auto" w:fill="auto"/>
          </w:tcPr>
          <w:p w14:paraId="6FB6F794" w14:textId="77777777" w:rsidR="00EA3C21" w:rsidRPr="000A4D8B" w:rsidRDefault="00EA3C21" w:rsidP="00B66D2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0A4D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5" w:type="dxa"/>
          </w:tcPr>
          <w:p w14:paraId="5944CFB7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3FE18F80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4B4AEA2E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1406C7E5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32F6638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2C715DDE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42ADA3A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4B02AEF9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40FF605F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2020F527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69AE70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1055CD4A" w14:textId="77777777" w:rsidR="00EA3C21" w:rsidRPr="000A4D8B" w:rsidRDefault="00EA3C21" w:rsidP="00B66D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21C7" w:rsidRPr="000A4D8B" w14:paraId="6F1B5FB8" w14:textId="77777777">
        <w:trPr>
          <w:trHeight w:val="70"/>
        </w:trPr>
        <w:tc>
          <w:tcPr>
            <w:tcW w:w="5130" w:type="dxa"/>
            <w:shd w:val="clear" w:color="auto" w:fill="auto"/>
          </w:tcPr>
          <w:p w14:paraId="1C8E2E46" w14:textId="77777777" w:rsidR="001021C7" w:rsidRPr="000A4D8B" w:rsidRDefault="001021C7" w:rsidP="001021C7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65" w:type="dxa"/>
          </w:tcPr>
          <w:p w14:paraId="1591EFD3" w14:textId="77777777" w:rsidR="001021C7" w:rsidRPr="000A4D8B" w:rsidRDefault="001021C7" w:rsidP="001021C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1AAA3491" w14:textId="1076DF21" w:rsidR="001021C7" w:rsidRPr="002D51AC" w:rsidRDefault="001021C7" w:rsidP="00C249DF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51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14:paraId="0EAF5A06" w14:textId="77777777" w:rsidR="001021C7" w:rsidRPr="000A4D8B" w:rsidRDefault="001021C7" w:rsidP="001021C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781D4642" w14:textId="20B88680" w:rsidR="001021C7" w:rsidRPr="000A4D8B" w:rsidRDefault="001021C7" w:rsidP="0010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E5619">
              <w:rPr>
                <w:rFonts w:asciiTheme="majorBidi" w:hAnsiTheme="majorBidi" w:cstheme="majorBidi"/>
                <w:sz w:val="30"/>
                <w:szCs w:val="30"/>
              </w:rPr>
              <w:t>26,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61D4704" w14:textId="77777777" w:rsidR="001021C7" w:rsidRPr="000A4D8B" w:rsidRDefault="001021C7" w:rsidP="0010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7C3A33CD" w14:textId="1DB1272B" w:rsidR="001021C7" w:rsidRPr="000A4D8B" w:rsidRDefault="001021C7" w:rsidP="0010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26,867</w:t>
            </w:r>
          </w:p>
        </w:tc>
        <w:tc>
          <w:tcPr>
            <w:tcW w:w="240" w:type="dxa"/>
            <w:vAlign w:val="bottom"/>
          </w:tcPr>
          <w:p w14:paraId="5FE22706" w14:textId="77777777" w:rsidR="001021C7" w:rsidRPr="000A4D8B" w:rsidRDefault="001021C7" w:rsidP="001021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01FFEC39" w14:textId="7DDA4C16" w:rsidR="001021C7" w:rsidRPr="000A4D8B" w:rsidRDefault="001021C7" w:rsidP="00C249D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vAlign w:val="bottom"/>
          </w:tcPr>
          <w:p w14:paraId="5215EE6B" w14:textId="77777777" w:rsidR="001021C7" w:rsidRPr="000A4D8B" w:rsidRDefault="001021C7" w:rsidP="001021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2E68630E" w14:textId="0BD7A053" w:rsidR="001021C7" w:rsidRPr="000A4D8B" w:rsidRDefault="001021C7" w:rsidP="00C249DF">
            <w:pPr>
              <w:pStyle w:val="acctfourfigures"/>
              <w:tabs>
                <w:tab w:val="clear" w:pos="765"/>
                <w:tab w:val="decimal" w:pos="-3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5ACD4F1" w14:textId="77777777" w:rsidR="001021C7" w:rsidRPr="000A4D8B" w:rsidRDefault="001021C7" w:rsidP="0010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02721EFC" w14:textId="2823755C" w:rsidR="001021C7" w:rsidRPr="000A4D8B" w:rsidRDefault="001021C7" w:rsidP="0010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26,867</w:t>
            </w:r>
          </w:p>
        </w:tc>
      </w:tr>
      <w:tr w:rsidR="001021C7" w:rsidRPr="000A4D8B" w14:paraId="40816450" w14:textId="77777777">
        <w:trPr>
          <w:trHeight w:val="290"/>
        </w:trPr>
        <w:tc>
          <w:tcPr>
            <w:tcW w:w="5130" w:type="dxa"/>
            <w:shd w:val="clear" w:color="auto" w:fill="auto"/>
          </w:tcPr>
          <w:p w14:paraId="0833FC34" w14:textId="77777777" w:rsidR="001021C7" w:rsidRPr="000A4D8B" w:rsidRDefault="001021C7" w:rsidP="001021C7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65" w:type="dxa"/>
          </w:tcPr>
          <w:p w14:paraId="4D5EFFBA" w14:textId="77777777" w:rsidR="001021C7" w:rsidRPr="000A4D8B" w:rsidRDefault="001021C7" w:rsidP="001021C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55C2F" w14:textId="51D025E9" w:rsidR="001021C7" w:rsidRPr="002D51AC" w:rsidRDefault="001021C7" w:rsidP="00C249DF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5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14:paraId="272E5A35" w14:textId="77777777" w:rsidR="001021C7" w:rsidRPr="000A4D8B" w:rsidRDefault="001021C7" w:rsidP="001021C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4762A5" w14:textId="1591C4BF" w:rsidR="001021C7" w:rsidRPr="000A4D8B" w:rsidRDefault="001021C7" w:rsidP="0010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6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5A0210B" w14:textId="77777777" w:rsidR="001021C7" w:rsidRPr="000A4D8B" w:rsidRDefault="001021C7" w:rsidP="0010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207951" w14:textId="7EE67867" w:rsidR="001021C7" w:rsidRPr="000A4D8B" w:rsidRDefault="001021C7" w:rsidP="0010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26,867</w:t>
            </w:r>
          </w:p>
        </w:tc>
        <w:tc>
          <w:tcPr>
            <w:tcW w:w="240" w:type="dxa"/>
            <w:vAlign w:val="bottom"/>
          </w:tcPr>
          <w:p w14:paraId="77DAD57D" w14:textId="77777777" w:rsidR="001021C7" w:rsidRPr="000A4D8B" w:rsidRDefault="001021C7" w:rsidP="001021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213D1E0A" w14:textId="77777777" w:rsidR="001021C7" w:rsidRPr="000A4D8B" w:rsidRDefault="001021C7" w:rsidP="001021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vAlign w:val="bottom"/>
          </w:tcPr>
          <w:p w14:paraId="40B62266" w14:textId="77777777" w:rsidR="001021C7" w:rsidRPr="000A4D8B" w:rsidRDefault="001021C7" w:rsidP="001021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265288CF" w14:textId="77777777" w:rsidR="001021C7" w:rsidRPr="000A4D8B" w:rsidRDefault="001021C7" w:rsidP="001021C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7573A4D" w14:textId="77777777" w:rsidR="001021C7" w:rsidRPr="000A4D8B" w:rsidRDefault="001021C7" w:rsidP="0010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78647249" w14:textId="77777777" w:rsidR="001021C7" w:rsidRPr="000A4D8B" w:rsidRDefault="001021C7" w:rsidP="0010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21C7" w:rsidRPr="000A4D8B" w14:paraId="65A619D1" w14:textId="77777777">
        <w:trPr>
          <w:trHeight w:val="290"/>
        </w:trPr>
        <w:tc>
          <w:tcPr>
            <w:tcW w:w="5130" w:type="dxa"/>
            <w:shd w:val="clear" w:color="auto" w:fill="auto"/>
          </w:tcPr>
          <w:p w14:paraId="3EF22C67" w14:textId="35E3DCCF" w:rsidR="001021C7" w:rsidRPr="000A4D8B" w:rsidRDefault="001021C7" w:rsidP="001021C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65" w:type="dxa"/>
          </w:tcPr>
          <w:p w14:paraId="6B9E2F00" w14:textId="77777777" w:rsidR="001021C7" w:rsidRPr="000A4D8B" w:rsidRDefault="001021C7" w:rsidP="001021C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2E7E0D0F" w14:textId="77777777" w:rsidR="001021C7" w:rsidRPr="000A4D8B" w:rsidRDefault="001021C7" w:rsidP="001021C7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34C7CE3E" w14:textId="77777777" w:rsidR="001021C7" w:rsidRPr="000A4D8B" w:rsidRDefault="001021C7" w:rsidP="001021C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double" w:sz="4" w:space="0" w:color="auto"/>
            </w:tcBorders>
            <w:shd w:val="clear" w:color="auto" w:fill="auto"/>
          </w:tcPr>
          <w:p w14:paraId="703FF989" w14:textId="77777777" w:rsidR="001021C7" w:rsidRPr="000A4D8B" w:rsidRDefault="001021C7" w:rsidP="001021C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154F4E1" w14:textId="77777777" w:rsidR="001021C7" w:rsidRPr="000A4D8B" w:rsidRDefault="001021C7" w:rsidP="0010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433C2D" w14:textId="77777777" w:rsidR="001021C7" w:rsidRPr="000A4D8B" w:rsidRDefault="001021C7" w:rsidP="001021C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568350F" w14:textId="77777777" w:rsidR="001021C7" w:rsidRPr="000A4D8B" w:rsidRDefault="001021C7" w:rsidP="001021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59C84874" w14:textId="77777777" w:rsidR="001021C7" w:rsidRPr="000A4D8B" w:rsidRDefault="001021C7" w:rsidP="001021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73907955" w14:textId="77777777" w:rsidR="001021C7" w:rsidRPr="000A4D8B" w:rsidRDefault="001021C7" w:rsidP="001021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088BA100" w14:textId="77777777" w:rsidR="001021C7" w:rsidRPr="000A4D8B" w:rsidRDefault="001021C7" w:rsidP="001021C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AC3EDC" w14:textId="77777777" w:rsidR="001021C7" w:rsidRPr="000A4D8B" w:rsidRDefault="001021C7" w:rsidP="0010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3DF47129" w14:textId="77777777" w:rsidR="001021C7" w:rsidRPr="000A4D8B" w:rsidRDefault="001021C7" w:rsidP="0010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21C7" w:rsidRPr="000A4D8B" w14:paraId="0B1DCD89" w14:textId="77777777">
        <w:trPr>
          <w:trHeight w:val="290"/>
        </w:trPr>
        <w:tc>
          <w:tcPr>
            <w:tcW w:w="5130" w:type="dxa"/>
            <w:shd w:val="clear" w:color="auto" w:fill="auto"/>
          </w:tcPr>
          <w:p w14:paraId="303964A8" w14:textId="77777777" w:rsidR="001021C7" w:rsidRPr="000A4D8B" w:rsidRDefault="001021C7" w:rsidP="001021C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A4D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5" w:type="dxa"/>
          </w:tcPr>
          <w:p w14:paraId="24D752EE" w14:textId="77777777" w:rsidR="001021C7" w:rsidRPr="000A4D8B" w:rsidRDefault="001021C7" w:rsidP="001021C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73953C64" w14:textId="77777777" w:rsidR="001021C7" w:rsidRPr="000A4D8B" w:rsidRDefault="001021C7" w:rsidP="001021C7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3F3AB08E" w14:textId="77777777" w:rsidR="001021C7" w:rsidRPr="000A4D8B" w:rsidRDefault="001021C7" w:rsidP="001021C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49940489" w14:textId="77777777" w:rsidR="001021C7" w:rsidRPr="000A4D8B" w:rsidRDefault="001021C7" w:rsidP="001021C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E7EEA83" w14:textId="77777777" w:rsidR="001021C7" w:rsidRPr="000A4D8B" w:rsidRDefault="001021C7" w:rsidP="0010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75F78F42" w14:textId="77777777" w:rsidR="001021C7" w:rsidRPr="000A4D8B" w:rsidRDefault="001021C7" w:rsidP="001021C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53FD7DB" w14:textId="77777777" w:rsidR="001021C7" w:rsidRPr="000A4D8B" w:rsidRDefault="001021C7" w:rsidP="001021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6D48B037" w14:textId="77777777" w:rsidR="001021C7" w:rsidRPr="000A4D8B" w:rsidRDefault="001021C7" w:rsidP="001021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189D2F02" w14:textId="77777777" w:rsidR="001021C7" w:rsidRPr="000A4D8B" w:rsidRDefault="001021C7" w:rsidP="001021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1213179" w14:textId="77777777" w:rsidR="001021C7" w:rsidRPr="000A4D8B" w:rsidRDefault="001021C7" w:rsidP="001021C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73CF50" w14:textId="77777777" w:rsidR="001021C7" w:rsidRPr="000A4D8B" w:rsidRDefault="001021C7" w:rsidP="0010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62E52087" w14:textId="77777777" w:rsidR="001021C7" w:rsidRPr="000A4D8B" w:rsidRDefault="001021C7" w:rsidP="0010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21C7" w:rsidRPr="000A4D8B" w14:paraId="104DFD02" w14:textId="77777777">
        <w:trPr>
          <w:trHeight w:val="290"/>
        </w:trPr>
        <w:tc>
          <w:tcPr>
            <w:tcW w:w="5130" w:type="dxa"/>
            <w:shd w:val="clear" w:color="auto" w:fill="auto"/>
          </w:tcPr>
          <w:p w14:paraId="1162C93A" w14:textId="77777777" w:rsidR="001021C7" w:rsidRPr="000A4D8B" w:rsidRDefault="001021C7" w:rsidP="001021C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A4D8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สิทธิในการเลือกแปลงสภาพ</w:t>
            </w:r>
          </w:p>
        </w:tc>
        <w:tc>
          <w:tcPr>
            <w:tcW w:w="265" w:type="dxa"/>
          </w:tcPr>
          <w:p w14:paraId="15CE825A" w14:textId="77777777" w:rsidR="001021C7" w:rsidRPr="000A4D8B" w:rsidRDefault="001021C7" w:rsidP="001021C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2E6B66BA" w14:textId="6070EA26" w:rsidR="001021C7" w:rsidRPr="000A4D8B" w:rsidRDefault="001021C7" w:rsidP="001021C7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(9,16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3" w:type="dxa"/>
            <w:vAlign w:val="bottom"/>
          </w:tcPr>
          <w:p w14:paraId="6950B19A" w14:textId="77777777" w:rsidR="001021C7" w:rsidRPr="000A4D8B" w:rsidRDefault="001021C7" w:rsidP="001021C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A5E73" w14:textId="52C32575" w:rsidR="001021C7" w:rsidRPr="000A4D8B" w:rsidRDefault="001021C7" w:rsidP="00C249DF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3C64522" w14:textId="77777777" w:rsidR="001021C7" w:rsidRPr="000A4D8B" w:rsidRDefault="001021C7" w:rsidP="0010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6FDA6" w14:textId="7B77136C" w:rsidR="001021C7" w:rsidRPr="000A4D8B" w:rsidRDefault="001021C7" w:rsidP="001021C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(9,160)</w:t>
            </w:r>
          </w:p>
        </w:tc>
        <w:tc>
          <w:tcPr>
            <w:tcW w:w="240" w:type="dxa"/>
            <w:vAlign w:val="bottom"/>
          </w:tcPr>
          <w:p w14:paraId="0C4D8A0C" w14:textId="77777777" w:rsidR="001021C7" w:rsidRPr="000A4D8B" w:rsidRDefault="001021C7" w:rsidP="001021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15B59F71" w14:textId="4B71C0CC" w:rsidR="001021C7" w:rsidRPr="000A4D8B" w:rsidRDefault="001021C7" w:rsidP="00C249D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vAlign w:val="bottom"/>
          </w:tcPr>
          <w:p w14:paraId="73B2648D" w14:textId="77777777" w:rsidR="001021C7" w:rsidRPr="000A4D8B" w:rsidRDefault="001021C7" w:rsidP="001021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1DC85F66" w14:textId="64FCA306" w:rsidR="001021C7" w:rsidRPr="000A4D8B" w:rsidRDefault="001021C7" w:rsidP="00C249D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B008E5E" w14:textId="77777777" w:rsidR="001021C7" w:rsidRPr="000A4D8B" w:rsidRDefault="001021C7" w:rsidP="0010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4F627C79" w14:textId="5FB8C35A" w:rsidR="001021C7" w:rsidRPr="000A4D8B" w:rsidRDefault="001021C7" w:rsidP="0010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(9,160)</w:t>
            </w:r>
          </w:p>
        </w:tc>
      </w:tr>
      <w:tr w:rsidR="001021C7" w:rsidRPr="000A4D8B" w14:paraId="431C5CDD" w14:textId="77777777">
        <w:trPr>
          <w:trHeight w:val="290"/>
        </w:trPr>
        <w:tc>
          <w:tcPr>
            <w:tcW w:w="5130" w:type="dxa"/>
            <w:shd w:val="clear" w:color="auto" w:fill="auto"/>
          </w:tcPr>
          <w:p w14:paraId="1AF00168" w14:textId="77777777" w:rsidR="001021C7" w:rsidRPr="000A4D8B" w:rsidRDefault="001021C7" w:rsidP="001021C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A4D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265" w:type="dxa"/>
          </w:tcPr>
          <w:p w14:paraId="0472B7CB" w14:textId="77777777" w:rsidR="001021C7" w:rsidRPr="000A4D8B" w:rsidRDefault="001021C7" w:rsidP="001021C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01A563" w14:textId="61CA6C9D" w:rsidR="001021C7" w:rsidRPr="000A4D8B" w:rsidRDefault="001021C7" w:rsidP="001021C7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E2E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(9,16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2E2E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3" w:type="dxa"/>
            <w:vAlign w:val="bottom"/>
          </w:tcPr>
          <w:p w14:paraId="1A329B1D" w14:textId="77777777" w:rsidR="001021C7" w:rsidRPr="000A4D8B" w:rsidRDefault="001021C7" w:rsidP="001021C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755A57" w14:textId="4A2DBC1D" w:rsidR="001021C7" w:rsidRPr="000A4D8B" w:rsidRDefault="001021C7" w:rsidP="00C249DF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281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B1774EE" w14:textId="77777777" w:rsidR="001021C7" w:rsidRPr="000A4D8B" w:rsidRDefault="001021C7" w:rsidP="0010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ED8037" w14:textId="51366CD9" w:rsidR="001021C7" w:rsidRPr="000A4D8B" w:rsidRDefault="001021C7" w:rsidP="001021C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(9,160)</w:t>
            </w:r>
          </w:p>
        </w:tc>
        <w:tc>
          <w:tcPr>
            <w:tcW w:w="240" w:type="dxa"/>
            <w:vAlign w:val="bottom"/>
          </w:tcPr>
          <w:p w14:paraId="3B5C88D6" w14:textId="77777777" w:rsidR="001021C7" w:rsidRPr="000A4D8B" w:rsidRDefault="001021C7" w:rsidP="001021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67FA3ED3" w14:textId="77777777" w:rsidR="001021C7" w:rsidRPr="000A4D8B" w:rsidRDefault="001021C7" w:rsidP="001021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vAlign w:val="bottom"/>
          </w:tcPr>
          <w:p w14:paraId="064910A1" w14:textId="77777777" w:rsidR="001021C7" w:rsidRPr="000A4D8B" w:rsidRDefault="001021C7" w:rsidP="001021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3C0F9A26" w14:textId="77777777" w:rsidR="001021C7" w:rsidRPr="000A4D8B" w:rsidRDefault="001021C7" w:rsidP="001021C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997D58" w14:textId="77777777" w:rsidR="001021C7" w:rsidRPr="000A4D8B" w:rsidRDefault="001021C7" w:rsidP="0010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446A7521" w14:textId="77777777" w:rsidR="001021C7" w:rsidRPr="000A4D8B" w:rsidRDefault="001021C7" w:rsidP="0010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06CB206" w14:textId="49E9B8C0" w:rsidR="0066325B" w:rsidRPr="00F1598F" w:rsidRDefault="0066325B" w:rsidP="00E55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8"/>
          <w:szCs w:val="28"/>
          <w:cs/>
        </w:rPr>
        <w:sectPr w:rsidR="0066325B" w:rsidRPr="00F1598F" w:rsidSect="00F46990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D5124FC" w14:textId="3B354076" w:rsidR="00035C8D" w:rsidRPr="00F1598F" w:rsidRDefault="00035C8D" w:rsidP="005E5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 w:hint="cs"/>
          <w:sz w:val="30"/>
          <w:szCs w:val="30"/>
          <w:cs/>
        </w:rPr>
        <w:lastRenderedPageBreak/>
        <w:t>มูลค่าตามบัญชีและมูลค่ายุติธรรม</w:t>
      </w:r>
      <w:r w:rsidR="00D25358" w:rsidRPr="00F1598F">
        <w:rPr>
          <w:rFonts w:asciiTheme="majorBidi" w:hAnsiTheme="majorBidi" w:cstheme="majorBidi" w:hint="cs"/>
          <w:sz w:val="30"/>
          <w:szCs w:val="30"/>
          <w:cs/>
        </w:rPr>
        <w:t>ของเครื่องมือทางการเงินของกลุ่มบริษัทส่วนใหญ่มีมูลค่าไม่แตกต่างกันอย่างเป็นสาระสำคัญเนื่องจากมีอัตราดอกเบี้ยใกล้เคียงกับอัตราในตลาด</w:t>
      </w:r>
    </w:p>
    <w:p w14:paraId="20565BE7" w14:textId="77777777" w:rsidR="00035C8D" w:rsidRPr="00F1598F" w:rsidRDefault="00035C8D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D90F9E3" w14:textId="7C756E57" w:rsidR="0076036B" w:rsidRPr="00F1598F" w:rsidRDefault="003A1F6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1598F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เครื่องมือทางการเงินที่วัดมูลค่ายุติธรรม</w:t>
      </w:r>
    </w:p>
    <w:p w14:paraId="0DCF39C2" w14:textId="77777777" w:rsidR="003A6AFF" w:rsidRPr="00F1598F" w:rsidRDefault="003A6AFF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8"/>
        <w:gridCol w:w="456"/>
        <w:gridCol w:w="5416"/>
      </w:tblGrid>
      <w:tr w:rsidR="007C569D" w:rsidRPr="00F1598F" w14:paraId="49CAA831" w14:textId="77777777" w:rsidTr="0021446B">
        <w:trPr>
          <w:trHeight w:val="515"/>
          <w:tblHeader/>
        </w:trPr>
        <w:tc>
          <w:tcPr>
            <w:tcW w:w="3308" w:type="dxa"/>
            <w:vAlign w:val="bottom"/>
          </w:tcPr>
          <w:p w14:paraId="61E7751B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456" w:type="dxa"/>
            <w:vAlign w:val="bottom"/>
          </w:tcPr>
          <w:p w14:paraId="07847E67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6" w:type="dxa"/>
            <w:vAlign w:val="bottom"/>
          </w:tcPr>
          <w:p w14:paraId="00F1F6FC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7C569D" w:rsidRPr="00F1598F" w14:paraId="7B53B9AE" w14:textId="77777777" w:rsidTr="00EA0738">
        <w:trPr>
          <w:trHeight w:val="1082"/>
        </w:trPr>
        <w:tc>
          <w:tcPr>
            <w:tcW w:w="3308" w:type="dxa"/>
          </w:tcPr>
          <w:p w14:paraId="7EA3331E" w14:textId="64E03BC2" w:rsidR="007C569D" w:rsidRPr="00F1598F" w:rsidRDefault="007C569D" w:rsidP="0078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เงินลงทุนในตราสารทุนที่ไม่อยู่ใน</w:t>
            </w:r>
            <w:r w:rsidR="00BF3C68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ความต้องการของตลาด</w:t>
            </w:r>
          </w:p>
        </w:tc>
        <w:tc>
          <w:tcPr>
            <w:tcW w:w="456" w:type="dxa"/>
          </w:tcPr>
          <w:p w14:paraId="55ED0580" w14:textId="77777777" w:rsidR="007C569D" w:rsidRPr="00F1598F" w:rsidRDefault="007C569D" w:rsidP="00EA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6" w:type="dxa"/>
          </w:tcPr>
          <w:p w14:paraId="67A51A08" w14:textId="2A54E0DA" w:rsidR="007C569D" w:rsidRPr="001A0FC9" w:rsidRDefault="007C569D" w:rsidP="00EA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A0FC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มูลค่าสินทรัพย์สุทธิที่รายงานล่าสุดรวมถึงพิจารณาความน่าเชื่อถือและความเหมาะสมของปัจจัยต่าง</w:t>
            </w:r>
            <w:r w:rsidR="00160477" w:rsidRPr="001A0FC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1A0FC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ๆ</w:t>
            </w:r>
            <w:r w:rsidR="00160477" w:rsidRPr="001A0FC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1A0FC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ในการประเมิน</w:t>
            </w:r>
          </w:p>
        </w:tc>
      </w:tr>
      <w:tr w:rsidR="0021446B" w:rsidRPr="003A3A7C" w14:paraId="217B152D" w14:textId="77777777" w:rsidTr="002144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14:paraId="4939EE47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E76E9F7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6" w:type="dxa"/>
            <w:tcBorders>
              <w:top w:val="nil"/>
              <w:left w:val="nil"/>
              <w:bottom w:val="nil"/>
              <w:right w:val="nil"/>
            </w:tcBorders>
          </w:tcPr>
          <w:p w14:paraId="42FA9035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1446B" w:rsidRPr="003A3A7C" w14:paraId="21199F25" w14:textId="77777777" w:rsidTr="008B3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40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14:paraId="09E8239C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สิทธิในการเลือกแปลงสภาพ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9AADD5B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6" w:type="dxa"/>
            <w:tcBorders>
              <w:top w:val="nil"/>
              <w:left w:val="nil"/>
              <w:bottom w:val="nil"/>
              <w:right w:val="nil"/>
            </w:tcBorders>
          </w:tcPr>
          <w:p w14:paraId="1AFAC30E" w14:textId="6F1DB813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Observable Market Data) </w:t>
            </w: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รวมถึงพิจารณาอัตราความผันผวนของราคา และอัตราผลตอบแทนที่ใช้ในการคิด 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ปรับด้วยค่าความเสี่ยงด้านอื่น</w:t>
            </w:r>
            <w:r w:rsidR="0016047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ๆ </w:t>
            </w: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เพื่อประเมินมูลค่ายุติธรรม</w:t>
            </w:r>
          </w:p>
        </w:tc>
      </w:tr>
    </w:tbl>
    <w:p w14:paraId="52B027D4" w14:textId="308047B7" w:rsidR="00C137DD" w:rsidRPr="00F1598F" w:rsidRDefault="00C13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3A21914F" w14:textId="52A9AF1F" w:rsidR="00562CEB" w:rsidRDefault="00562CEB" w:rsidP="000A4D8B">
      <w:pPr>
        <w:pStyle w:val="Heading6"/>
        <w:numPr>
          <w:ilvl w:val="0"/>
          <w:numId w:val="42"/>
        </w:numPr>
        <w:tabs>
          <w:tab w:val="clear" w:pos="340"/>
          <w:tab w:val="num" w:pos="540"/>
          <w:tab w:val="left" w:pos="3060"/>
          <w:tab w:val="left" w:pos="315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068842D7" w14:textId="77777777" w:rsidR="00A91600" w:rsidRPr="006A5519" w:rsidRDefault="00A91600" w:rsidP="0091112F">
      <w:pPr>
        <w:rPr>
          <w:b/>
          <w:bCs/>
          <w:sz w:val="20"/>
          <w:szCs w:val="20"/>
          <w:cs/>
          <w:lang w:val="th-TH"/>
        </w:rPr>
      </w:pPr>
    </w:p>
    <w:p w14:paraId="20B80D0C" w14:textId="77777777" w:rsidR="00183C59" w:rsidRPr="0021446B" w:rsidRDefault="00183C59" w:rsidP="00183C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/>
        <w:rPr>
          <w:rFonts w:asciiTheme="majorBidi" w:hAnsiTheme="majorBidi" w:cstheme="majorBidi"/>
          <w:sz w:val="8"/>
          <w:szCs w:val="8"/>
        </w:rPr>
      </w:pP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5"/>
        <w:gridCol w:w="360"/>
        <w:gridCol w:w="1244"/>
        <w:gridCol w:w="265"/>
        <w:gridCol w:w="1270"/>
        <w:gridCol w:w="240"/>
        <w:gridCol w:w="1211"/>
        <w:gridCol w:w="271"/>
        <w:gridCol w:w="1277"/>
      </w:tblGrid>
      <w:tr w:rsidR="00183C59" w:rsidRPr="00C83AA5" w14:paraId="07522E7C" w14:textId="77777777" w:rsidTr="00C72B92">
        <w:trPr>
          <w:tblHeader/>
        </w:trPr>
        <w:tc>
          <w:tcPr>
            <w:tcW w:w="1694" w:type="pct"/>
          </w:tcPr>
          <w:p w14:paraId="4FD94DF7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4" w:type="pct"/>
            <w:shd w:val="clear" w:color="auto" w:fill="auto"/>
          </w:tcPr>
          <w:p w14:paraId="5E90D6F1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7" w:type="pct"/>
            <w:gridSpan w:val="3"/>
          </w:tcPr>
          <w:p w14:paraId="7592D010" w14:textId="77777777" w:rsidR="00183C59" w:rsidRPr="006639B9" w:rsidRDefault="00183C59" w:rsidP="00183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1C44E0F6" w14:textId="77777777" w:rsidR="00183C59" w:rsidRPr="006639B9" w:rsidRDefault="00183C59" w:rsidP="00183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6" w:type="pct"/>
            <w:gridSpan w:val="3"/>
          </w:tcPr>
          <w:p w14:paraId="19770D9E" w14:textId="77777777" w:rsidR="00183C59" w:rsidRPr="006639B9" w:rsidRDefault="00183C59" w:rsidP="00183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1470" w:rsidRPr="00C83AA5" w14:paraId="2C129A4C" w14:textId="77777777" w:rsidTr="00025621">
        <w:trPr>
          <w:trHeight w:val="333"/>
          <w:tblHeader/>
        </w:trPr>
        <w:tc>
          <w:tcPr>
            <w:tcW w:w="1694" w:type="pct"/>
          </w:tcPr>
          <w:p w14:paraId="58E76252" w14:textId="77777777" w:rsidR="00241470" w:rsidRPr="006639B9" w:rsidRDefault="00241470" w:rsidP="00241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4" w:type="pct"/>
            <w:shd w:val="clear" w:color="auto" w:fill="auto"/>
          </w:tcPr>
          <w:p w14:paraId="3FB3C1DA" w14:textId="77777777" w:rsidR="00241470" w:rsidRPr="006639B9" w:rsidRDefault="00241470" w:rsidP="00241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6E20A7E0" w14:textId="5D565038" w:rsidR="00241470" w:rsidRPr="006639B9" w:rsidRDefault="001021C7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707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67072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75D53ADA" w14:textId="77777777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auto"/>
          </w:tcPr>
          <w:p w14:paraId="103FAE6A" w14:textId="497C0E12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</w:tcPr>
          <w:p w14:paraId="7612DDAA" w14:textId="77777777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4CCEB5B3" w14:textId="15423F6F" w:rsidR="00241470" w:rsidRPr="006639B9" w:rsidRDefault="001021C7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07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67072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311D6015" w14:textId="77777777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4EFBC71E" w14:textId="45917FFC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241470" w:rsidRPr="00C83AA5" w14:paraId="7C758194" w14:textId="77777777" w:rsidTr="00025621">
        <w:trPr>
          <w:trHeight w:val="333"/>
          <w:tblHeader/>
        </w:trPr>
        <w:tc>
          <w:tcPr>
            <w:tcW w:w="1694" w:type="pct"/>
          </w:tcPr>
          <w:p w14:paraId="76CDF47B" w14:textId="77777777" w:rsidR="00241470" w:rsidRPr="006639B9" w:rsidRDefault="00241470" w:rsidP="00241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4" w:type="pct"/>
            <w:shd w:val="clear" w:color="auto" w:fill="auto"/>
          </w:tcPr>
          <w:p w14:paraId="5628FDAE" w14:textId="77777777" w:rsidR="00241470" w:rsidRPr="006639B9" w:rsidRDefault="00241470" w:rsidP="00241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7D98E4BC" w14:textId="27F16381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15731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021C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6D8BE90B" w14:textId="77777777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auto"/>
          </w:tcPr>
          <w:p w14:paraId="2B7848CD" w14:textId="2C55BB8C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021C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408DB96A" w14:textId="77777777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180EE24A" w14:textId="18C498AC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021C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0E0BEF00" w14:textId="77777777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7ADC9CBA" w14:textId="2D05786B" w:rsidR="00241470" w:rsidRPr="006639B9" w:rsidRDefault="00241470" w:rsidP="0024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021C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41470" w:rsidRPr="00C83AA5" w14:paraId="5F686541" w14:textId="77777777" w:rsidTr="00C72B92">
        <w:trPr>
          <w:tblHeader/>
        </w:trPr>
        <w:tc>
          <w:tcPr>
            <w:tcW w:w="1694" w:type="pct"/>
          </w:tcPr>
          <w:p w14:paraId="42F90E44" w14:textId="77777777" w:rsidR="00241470" w:rsidRPr="006639B9" w:rsidRDefault="00241470" w:rsidP="00241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" w:type="pct"/>
            <w:shd w:val="clear" w:color="auto" w:fill="auto"/>
          </w:tcPr>
          <w:p w14:paraId="67A51826" w14:textId="77777777" w:rsidR="00241470" w:rsidRPr="006639B9" w:rsidRDefault="00241470" w:rsidP="00241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2" w:type="pct"/>
            <w:gridSpan w:val="7"/>
          </w:tcPr>
          <w:p w14:paraId="439C54A7" w14:textId="77777777" w:rsidR="00241470" w:rsidRPr="006639B9" w:rsidRDefault="00241470" w:rsidP="00241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1470" w:rsidRPr="00C83AA5" w14:paraId="4D2B40FD" w14:textId="77777777" w:rsidTr="00025621">
        <w:tc>
          <w:tcPr>
            <w:tcW w:w="1888" w:type="pct"/>
            <w:gridSpan w:val="2"/>
          </w:tcPr>
          <w:p w14:paraId="43015F9B" w14:textId="77777777" w:rsidR="00241470" w:rsidRPr="006639B9" w:rsidRDefault="00241470" w:rsidP="00241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70" w:type="pct"/>
            <w:shd w:val="clear" w:color="auto" w:fill="auto"/>
          </w:tcPr>
          <w:p w14:paraId="26BD93DA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14:paraId="51DDE42B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4" w:type="pct"/>
            <w:shd w:val="clear" w:color="auto" w:fill="auto"/>
          </w:tcPr>
          <w:p w14:paraId="48871485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012B166D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2" w:type="pct"/>
            <w:shd w:val="clear" w:color="auto" w:fill="auto"/>
          </w:tcPr>
          <w:p w14:paraId="6D07FA7C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6" w:type="pct"/>
          </w:tcPr>
          <w:p w14:paraId="66214B4D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8" w:type="pct"/>
          </w:tcPr>
          <w:p w14:paraId="2652AFB4" w14:textId="77777777" w:rsidR="00241470" w:rsidRPr="006639B9" w:rsidRDefault="00241470" w:rsidP="0024147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</w:tr>
      <w:tr w:rsidR="001021C7" w:rsidRPr="00C83AA5" w14:paraId="65768557" w14:textId="77777777" w:rsidTr="00886F13">
        <w:tc>
          <w:tcPr>
            <w:tcW w:w="1888" w:type="pct"/>
            <w:gridSpan w:val="2"/>
          </w:tcPr>
          <w:p w14:paraId="731F4B4B" w14:textId="37BBD447" w:rsidR="001021C7" w:rsidRPr="00C83AA5" w:rsidRDefault="001021C7" w:rsidP="001021C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C96631">
              <w:rPr>
                <w:rFonts w:asciiTheme="majorBidi" w:hAnsi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70" w:type="pct"/>
            <w:shd w:val="clear" w:color="auto" w:fill="auto"/>
          </w:tcPr>
          <w:p w14:paraId="12986B25" w14:textId="406A3430" w:rsidR="001021C7" w:rsidRDefault="00407DAC" w:rsidP="0040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255" w:right="3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C531752" w14:textId="77777777" w:rsidR="001021C7" w:rsidRPr="006639B9" w:rsidRDefault="001021C7" w:rsidP="001021C7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4" w:type="pct"/>
            <w:shd w:val="clear" w:color="auto" w:fill="auto"/>
          </w:tcPr>
          <w:p w14:paraId="1AB29D6D" w14:textId="7CE47504" w:rsidR="001021C7" w:rsidRPr="402CFA1E" w:rsidRDefault="001021C7" w:rsidP="0010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129" w:type="pct"/>
            <w:shd w:val="clear" w:color="auto" w:fill="auto"/>
          </w:tcPr>
          <w:p w14:paraId="514E2328" w14:textId="77777777" w:rsidR="001021C7" w:rsidRPr="006639B9" w:rsidRDefault="001021C7" w:rsidP="001021C7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2" w:type="pct"/>
            <w:shd w:val="clear" w:color="auto" w:fill="auto"/>
          </w:tcPr>
          <w:p w14:paraId="3DA79717" w14:textId="2C98DC30" w:rsidR="001021C7" w:rsidRDefault="00407DAC" w:rsidP="0040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255" w:right="3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15C13DC" w14:textId="77777777" w:rsidR="001021C7" w:rsidRPr="006639B9" w:rsidRDefault="001021C7" w:rsidP="001021C7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8" w:type="pct"/>
          </w:tcPr>
          <w:p w14:paraId="2472DC34" w14:textId="0FBCD873" w:rsidR="001021C7" w:rsidRPr="451735BE" w:rsidRDefault="001021C7" w:rsidP="0010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</w:tr>
      <w:tr w:rsidR="001021C7" w:rsidRPr="00C83AA5" w14:paraId="767F1C2B" w14:textId="77777777" w:rsidTr="00886F13">
        <w:tc>
          <w:tcPr>
            <w:tcW w:w="1888" w:type="pct"/>
            <w:gridSpan w:val="2"/>
            <w:shd w:val="clear" w:color="auto" w:fill="auto"/>
          </w:tcPr>
          <w:p w14:paraId="7AD26E0E" w14:textId="2857479E" w:rsidR="001021C7" w:rsidRPr="007614E5" w:rsidRDefault="001021C7" w:rsidP="001021C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614E5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670" w:type="pct"/>
            <w:shd w:val="clear" w:color="auto" w:fill="auto"/>
          </w:tcPr>
          <w:p w14:paraId="75D50C10" w14:textId="1A3D8A7C" w:rsidR="001021C7" w:rsidRPr="007614E5" w:rsidRDefault="00E76B6F" w:rsidP="00E7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255" w:right="3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93CC11F" w14:textId="77777777" w:rsidR="001021C7" w:rsidRPr="007614E5" w:rsidRDefault="001021C7" w:rsidP="001021C7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4" w:type="pct"/>
            <w:shd w:val="clear" w:color="auto" w:fill="auto"/>
          </w:tcPr>
          <w:p w14:paraId="7AC966C0" w14:textId="1D022689" w:rsidR="001021C7" w:rsidRPr="007614E5" w:rsidRDefault="00BA3B3F" w:rsidP="00BA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120,357</w:t>
            </w:r>
          </w:p>
        </w:tc>
        <w:tc>
          <w:tcPr>
            <w:tcW w:w="129" w:type="pct"/>
            <w:shd w:val="clear" w:color="auto" w:fill="auto"/>
          </w:tcPr>
          <w:p w14:paraId="1B77BF33" w14:textId="77777777" w:rsidR="001021C7" w:rsidRPr="007614E5" w:rsidRDefault="001021C7" w:rsidP="001021C7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  <w:shd w:val="clear" w:color="auto" w:fill="auto"/>
          </w:tcPr>
          <w:p w14:paraId="5BEECD49" w14:textId="25EFAC5B" w:rsidR="001021C7" w:rsidRPr="007614E5" w:rsidRDefault="00E76B6F" w:rsidP="00E7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255" w:right="3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346477A" w14:textId="77777777" w:rsidR="001021C7" w:rsidRPr="007614E5" w:rsidRDefault="001021C7" w:rsidP="001021C7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8" w:type="pct"/>
            <w:shd w:val="clear" w:color="auto" w:fill="auto"/>
          </w:tcPr>
          <w:p w14:paraId="6A310AFB" w14:textId="52D5EE8F" w:rsidR="001021C7" w:rsidRPr="007614E5" w:rsidRDefault="00BA3B3F" w:rsidP="00BA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120,357</w:t>
            </w:r>
          </w:p>
        </w:tc>
      </w:tr>
      <w:tr w:rsidR="006A2AD6" w:rsidRPr="00C83AA5" w14:paraId="0E914AB7" w14:textId="77777777">
        <w:tc>
          <w:tcPr>
            <w:tcW w:w="1888" w:type="pct"/>
            <w:gridSpan w:val="2"/>
          </w:tcPr>
          <w:p w14:paraId="0F86B1D2" w14:textId="6FE3A3BD" w:rsidR="006A2AD6" w:rsidRPr="007614E5" w:rsidRDefault="006A2AD6" w:rsidP="00886F1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6070BF" w14:textId="51410939" w:rsidR="006A2AD6" w:rsidRDefault="006A2AD6" w:rsidP="008C6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255" w:right="3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7D236B7" w14:textId="77777777" w:rsidR="006A2AD6" w:rsidRPr="007614E5" w:rsidRDefault="006A2AD6" w:rsidP="00886F13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89D077" w14:textId="6503A718" w:rsidR="006A2AD6" w:rsidRDefault="006A2AD6" w:rsidP="006A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0"/>
              </w:tabs>
              <w:spacing w:line="360" w:lineRule="exact"/>
              <w:ind w:left="-255"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120,507</w:t>
            </w:r>
          </w:p>
        </w:tc>
        <w:tc>
          <w:tcPr>
            <w:tcW w:w="129" w:type="pct"/>
            <w:shd w:val="clear" w:color="auto" w:fill="auto"/>
          </w:tcPr>
          <w:p w14:paraId="400F31BC" w14:textId="77777777" w:rsidR="006A2AD6" w:rsidRPr="007614E5" w:rsidRDefault="006A2AD6" w:rsidP="00886F13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F3BE3C" w14:textId="6C53FF15" w:rsidR="006A2AD6" w:rsidRDefault="006A2AD6" w:rsidP="008C6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255" w:right="3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ED5BB79" w14:textId="77777777" w:rsidR="006A2AD6" w:rsidRPr="007614E5" w:rsidRDefault="006A2AD6" w:rsidP="00886F13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85C2DD" w14:textId="0A9A258A" w:rsidR="006A2AD6" w:rsidRDefault="006A2AD6" w:rsidP="006A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360" w:lineRule="exact"/>
              <w:ind w:left="-255"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120,507</w:t>
            </w:r>
          </w:p>
        </w:tc>
      </w:tr>
      <w:tr w:rsidR="006A2AD6" w:rsidRPr="00C83AA5" w14:paraId="10E06851" w14:textId="77777777">
        <w:tc>
          <w:tcPr>
            <w:tcW w:w="1888" w:type="pct"/>
            <w:gridSpan w:val="2"/>
          </w:tcPr>
          <w:p w14:paraId="0568876C" w14:textId="569EC5A5" w:rsidR="006A2AD6" w:rsidRPr="006639B9" w:rsidRDefault="006A2AD6" w:rsidP="00886F1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0" w:type="pct"/>
          </w:tcPr>
          <w:p w14:paraId="161FFFFF" w14:textId="241132B8" w:rsidR="006A2AD6" w:rsidRPr="00407DAC" w:rsidRDefault="006A2AD6" w:rsidP="0088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4AC913B" w14:textId="77777777" w:rsidR="006A2AD6" w:rsidRPr="006639B9" w:rsidRDefault="006A2AD6" w:rsidP="00886F13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4" w:type="pct"/>
            <w:shd w:val="clear" w:color="auto" w:fill="auto"/>
          </w:tcPr>
          <w:p w14:paraId="4B4C7C18" w14:textId="42D38646" w:rsidR="006A2AD6" w:rsidRPr="006639B9" w:rsidRDefault="006A2AD6" w:rsidP="0088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504181A1" w14:textId="77777777" w:rsidR="006A2AD6" w:rsidRPr="006639B9" w:rsidRDefault="006A2AD6" w:rsidP="00886F13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</w:tcPr>
          <w:p w14:paraId="7C16E051" w14:textId="47D30591" w:rsidR="006A2AD6" w:rsidRPr="00407DAC" w:rsidRDefault="006A2AD6" w:rsidP="0088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14A873AC" w14:textId="77777777" w:rsidR="006A2AD6" w:rsidRPr="006639B9" w:rsidRDefault="006A2AD6" w:rsidP="00886F13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8" w:type="pct"/>
            <w:shd w:val="clear" w:color="auto" w:fill="auto"/>
          </w:tcPr>
          <w:p w14:paraId="1D6A44DC" w14:textId="0589793A" w:rsidR="006A2AD6" w:rsidRPr="006639B9" w:rsidRDefault="006A2AD6" w:rsidP="0088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A2AD6" w:rsidRPr="006639B9" w14:paraId="2A675D3E" w14:textId="77777777" w:rsidTr="00025621">
        <w:tc>
          <w:tcPr>
            <w:tcW w:w="1888" w:type="pct"/>
            <w:gridSpan w:val="2"/>
          </w:tcPr>
          <w:p w14:paraId="5D000CAA" w14:textId="05FC489E" w:rsidR="006A2AD6" w:rsidRPr="006A5519" w:rsidRDefault="006A2AD6" w:rsidP="0088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670" w:type="pct"/>
          </w:tcPr>
          <w:p w14:paraId="65F2C792" w14:textId="77777777" w:rsidR="006A2AD6" w:rsidRPr="006A5519" w:rsidRDefault="006A2AD6" w:rsidP="0088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2DDF28DF" w14:textId="77777777" w:rsidR="006A2AD6" w:rsidRPr="006A5519" w:rsidRDefault="006A2AD6" w:rsidP="00886F13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84" w:type="pct"/>
            <w:shd w:val="clear" w:color="auto" w:fill="auto"/>
          </w:tcPr>
          <w:p w14:paraId="652FBE03" w14:textId="77777777" w:rsidR="006A2AD6" w:rsidRPr="006A5519" w:rsidRDefault="006A2AD6" w:rsidP="0088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9" w:type="pct"/>
            <w:shd w:val="clear" w:color="auto" w:fill="auto"/>
          </w:tcPr>
          <w:p w14:paraId="73997279" w14:textId="77777777" w:rsidR="006A2AD6" w:rsidRPr="006A5519" w:rsidRDefault="006A2AD6" w:rsidP="00886F13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52" w:type="pct"/>
          </w:tcPr>
          <w:p w14:paraId="60C96FAF" w14:textId="77777777" w:rsidR="006A2AD6" w:rsidRPr="006A5519" w:rsidRDefault="006A2AD6" w:rsidP="0088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6" w:type="pct"/>
          </w:tcPr>
          <w:p w14:paraId="2ACE83C9" w14:textId="77777777" w:rsidR="006A2AD6" w:rsidRPr="006A5519" w:rsidRDefault="006A2AD6" w:rsidP="00886F13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88" w:type="pct"/>
            <w:shd w:val="clear" w:color="auto" w:fill="auto"/>
          </w:tcPr>
          <w:p w14:paraId="4FA28F7C" w14:textId="77777777" w:rsidR="006A2AD6" w:rsidRPr="006A5519" w:rsidRDefault="006A2AD6" w:rsidP="0088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6A2AD6" w:rsidRPr="006639B9" w14:paraId="24AC2547" w14:textId="77777777">
        <w:trPr>
          <w:trHeight w:val="308"/>
        </w:trPr>
        <w:tc>
          <w:tcPr>
            <w:tcW w:w="1888" w:type="pct"/>
            <w:gridSpan w:val="2"/>
          </w:tcPr>
          <w:p w14:paraId="49FE9B17" w14:textId="085DBC82" w:rsidR="006A2AD6" w:rsidRPr="006639B9" w:rsidRDefault="006A2AD6" w:rsidP="00886F1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70" w:type="pct"/>
            <w:tcBorders>
              <w:bottom w:val="double" w:sz="4" w:space="0" w:color="auto"/>
            </w:tcBorders>
          </w:tcPr>
          <w:p w14:paraId="47909C65" w14:textId="0F158D83" w:rsidR="006A2AD6" w:rsidRPr="00D414D4" w:rsidRDefault="006A2AD6" w:rsidP="0088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13,923</w:t>
            </w:r>
          </w:p>
        </w:tc>
        <w:tc>
          <w:tcPr>
            <w:tcW w:w="143" w:type="pct"/>
            <w:shd w:val="clear" w:color="auto" w:fill="auto"/>
          </w:tcPr>
          <w:p w14:paraId="11CC9CC5" w14:textId="77777777" w:rsidR="006A2AD6" w:rsidRPr="006639B9" w:rsidRDefault="006A2AD6" w:rsidP="00886F13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4" w:type="pct"/>
            <w:tcBorders>
              <w:bottom w:val="double" w:sz="4" w:space="0" w:color="auto"/>
            </w:tcBorders>
            <w:shd w:val="clear" w:color="auto" w:fill="auto"/>
          </w:tcPr>
          <w:p w14:paraId="71A6EF61" w14:textId="48E29C9A" w:rsidR="006A2AD6" w:rsidRPr="00D414D4" w:rsidRDefault="006A2AD6" w:rsidP="0088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17,061</w:t>
            </w:r>
          </w:p>
        </w:tc>
        <w:tc>
          <w:tcPr>
            <w:tcW w:w="129" w:type="pct"/>
            <w:shd w:val="clear" w:color="auto" w:fill="auto"/>
          </w:tcPr>
          <w:p w14:paraId="2C3A56D3" w14:textId="77777777" w:rsidR="006A2AD6" w:rsidRPr="006639B9" w:rsidRDefault="006A2AD6" w:rsidP="00886F13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5521966C" w14:textId="389E9AC2" w:rsidR="006A2AD6" w:rsidRPr="0091112F" w:rsidRDefault="006A2AD6" w:rsidP="0088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13,923</w:t>
            </w:r>
          </w:p>
        </w:tc>
        <w:tc>
          <w:tcPr>
            <w:tcW w:w="146" w:type="pct"/>
          </w:tcPr>
          <w:p w14:paraId="049488CD" w14:textId="77777777" w:rsidR="006A2AD6" w:rsidRPr="006639B9" w:rsidRDefault="006A2AD6" w:rsidP="00886F13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8" w:type="pct"/>
            <w:tcBorders>
              <w:bottom w:val="double" w:sz="4" w:space="0" w:color="auto"/>
            </w:tcBorders>
            <w:shd w:val="clear" w:color="auto" w:fill="auto"/>
          </w:tcPr>
          <w:p w14:paraId="5150D299" w14:textId="37A3E403" w:rsidR="006A2AD6" w:rsidRPr="00D414D4" w:rsidRDefault="006A2AD6" w:rsidP="0088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17,061</w:t>
            </w:r>
          </w:p>
        </w:tc>
      </w:tr>
    </w:tbl>
    <w:p w14:paraId="1EFFE20B" w14:textId="13999155" w:rsidR="00A845D4" w:rsidRDefault="00A845D4" w:rsidP="00010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5691498" w14:textId="77777777" w:rsidR="008B3AAB" w:rsidRPr="00A939EF" w:rsidRDefault="008B3AAB" w:rsidP="00010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302BAE78" w14:textId="77777777" w:rsidR="000A321C" w:rsidRDefault="000A3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cs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2E8185F4" w14:textId="5C02DEEF" w:rsidR="008879E3" w:rsidRPr="006959F0" w:rsidRDefault="00A52FED" w:rsidP="008879E3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59F0">
        <w:rPr>
          <w:rFonts w:asciiTheme="majorBidi" w:hAnsiTheme="majorBidi" w:hint="cs"/>
          <w:sz w:val="30"/>
          <w:szCs w:val="30"/>
          <w:cs/>
        </w:rPr>
        <w:lastRenderedPageBreak/>
        <w:t>ในปี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="005A5090" w:rsidRPr="006959F0">
        <w:rPr>
          <w:rFonts w:asciiTheme="majorBidi" w:hAnsiTheme="majorBidi"/>
          <w:sz w:val="30"/>
          <w:szCs w:val="30"/>
        </w:rPr>
        <w:t>2565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 w:hint="cs"/>
          <w:sz w:val="30"/>
          <w:szCs w:val="30"/>
          <w:cs/>
        </w:rPr>
        <w:t>บริษัทได้ทำสัญญากับบริษัทต่างประเทศแห่งหนึ่ง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 w:hint="cs"/>
          <w:sz w:val="30"/>
          <w:szCs w:val="30"/>
          <w:cs/>
        </w:rPr>
        <w:t>เพื่อให้ได้มาซึ่งสิทธิการเข้าถึงโปรแกรมจำนวนเงิน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="005A5090" w:rsidRPr="006959F0">
        <w:rPr>
          <w:rFonts w:asciiTheme="majorBidi" w:hAnsiTheme="majorBidi"/>
          <w:sz w:val="30"/>
          <w:szCs w:val="30"/>
        </w:rPr>
        <w:t>4.5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 w:hint="cs"/>
          <w:sz w:val="30"/>
          <w:szCs w:val="30"/>
          <w:cs/>
        </w:rPr>
        <w:t>ล้านเหรียญดอลลาร์สหรัฐ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 w:hint="cs"/>
          <w:sz w:val="30"/>
          <w:szCs w:val="30"/>
          <w:cs/>
        </w:rPr>
        <w:t>โดยมีกำหนดการจ่ายชำระเป็นงวดตามเงื่อนไขที่ระบุในสัญญา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 w:hint="cs"/>
          <w:sz w:val="30"/>
          <w:szCs w:val="30"/>
          <w:cs/>
        </w:rPr>
        <w:t>บริษัทได้จ่ายชำระค่างวดสิทธิการเข้าถึงโปรแกรมบางส่วน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 w:hint="cs"/>
          <w:sz w:val="30"/>
          <w:szCs w:val="30"/>
          <w:cs/>
        </w:rPr>
        <w:t>จำนวนเงิน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="005A5090" w:rsidRPr="006959F0">
        <w:rPr>
          <w:rFonts w:asciiTheme="majorBidi" w:hAnsiTheme="majorBidi"/>
          <w:sz w:val="30"/>
          <w:szCs w:val="30"/>
        </w:rPr>
        <w:t>1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 w:hint="cs"/>
          <w:sz w:val="30"/>
          <w:szCs w:val="30"/>
          <w:cs/>
        </w:rPr>
        <w:t>ล้านเหรียญดอลลาร์สหรัฐ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 w:hint="cs"/>
          <w:sz w:val="30"/>
          <w:szCs w:val="30"/>
          <w:cs/>
        </w:rPr>
        <w:t>โดยบันทึกใน</w:t>
      </w:r>
      <w:r w:rsidR="008E6293" w:rsidRPr="006959F0">
        <w:rPr>
          <w:rFonts w:asciiTheme="majorBidi" w:hAnsiTheme="majorBidi" w:hint="cs"/>
          <w:sz w:val="30"/>
          <w:szCs w:val="30"/>
          <w:cs/>
        </w:rPr>
        <w:t>บัญชี</w:t>
      </w:r>
      <w:r w:rsidRPr="006959F0">
        <w:rPr>
          <w:rFonts w:asciiTheme="majorBidi" w:hAnsiTheme="majorBidi" w:hint="cs"/>
          <w:sz w:val="30"/>
          <w:szCs w:val="30"/>
          <w:cs/>
        </w:rPr>
        <w:t>สินทรัพย์ที่ไม่มีตัวตนระหว่างติดตั้งเป็นจำนวนเงิน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="000160C4" w:rsidRPr="006959F0">
        <w:rPr>
          <w:rFonts w:asciiTheme="majorBidi" w:hAnsiTheme="majorBidi"/>
          <w:sz w:val="30"/>
          <w:szCs w:val="30"/>
        </w:rPr>
        <w:t>36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 w:hint="cs"/>
          <w:sz w:val="30"/>
          <w:szCs w:val="30"/>
          <w:cs/>
        </w:rPr>
        <w:t>ล้านบาท</w:t>
      </w:r>
      <w:r w:rsidR="00F67E63">
        <w:rPr>
          <w:rFonts w:asciiTheme="majorBidi" w:hAnsiTheme="majorBidi"/>
          <w:sz w:val="30"/>
          <w:szCs w:val="30"/>
        </w:rPr>
        <w:t xml:space="preserve"> </w:t>
      </w:r>
      <w:r w:rsidR="0012026F">
        <w:rPr>
          <w:rFonts w:asciiTheme="majorBidi" w:hAnsiTheme="majorBidi" w:hint="cs"/>
          <w:sz w:val="30"/>
          <w:szCs w:val="30"/>
          <w:cs/>
        </w:rPr>
        <w:t>ต่อมา</w:t>
      </w:r>
      <w:r w:rsidRPr="006959F0">
        <w:rPr>
          <w:rFonts w:asciiTheme="majorBidi" w:hAnsiTheme="majorBidi" w:hint="cs"/>
          <w:sz w:val="30"/>
          <w:szCs w:val="30"/>
          <w:cs/>
        </w:rPr>
        <w:t>บริษัทต่างประเทศดังกล่าวได้ยื่นฟ้องศาลชั้นต้นในประเทศ</w:t>
      </w:r>
      <w:r w:rsidR="00692C8B" w:rsidRPr="006959F0">
        <w:rPr>
          <w:rFonts w:asciiTheme="majorBidi" w:hAnsiTheme="majorBidi" w:hint="cs"/>
          <w:sz w:val="30"/>
          <w:szCs w:val="30"/>
          <w:cs/>
        </w:rPr>
        <w:t>สหรัฐ</w:t>
      </w:r>
      <w:r w:rsidRPr="006959F0">
        <w:rPr>
          <w:rFonts w:asciiTheme="majorBidi" w:hAnsiTheme="majorBidi" w:hint="cs"/>
          <w:sz w:val="30"/>
          <w:szCs w:val="30"/>
          <w:cs/>
        </w:rPr>
        <w:t>อเมริกาเพื่อเรียกร้องค่าเสียหาย</w:t>
      </w:r>
      <w:r w:rsidR="00A82FB2" w:rsidRPr="006959F0">
        <w:rPr>
          <w:rFonts w:asciiTheme="majorBidi" w:hAnsiTheme="majorBidi" w:hint="cs"/>
          <w:sz w:val="30"/>
          <w:szCs w:val="30"/>
          <w:cs/>
        </w:rPr>
        <w:t>จากการที่บริษัทไม่ชำระเงินตาม</w:t>
      </w:r>
      <w:r w:rsidR="00E345E4" w:rsidRPr="006959F0">
        <w:rPr>
          <w:rFonts w:asciiTheme="majorBidi" w:hAnsiTheme="majorBidi" w:hint="cs"/>
          <w:sz w:val="30"/>
          <w:szCs w:val="30"/>
          <w:cs/>
        </w:rPr>
        <w:t>กำหนดเวลาในสัญญา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 w:hint="cs"/>
          <w:sz w:val="30"/>
          <w:szCs w:val="30"/>
          <w:cs/>
        </w:rPr>
        <w:t>จำนวนเงิน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="000160C4" w:rsidRPr="006959F0">
        <w:rPr>
          <w:rFonts w:asciiTheme="majorBidi" w:hAnsiTheme="majorBidi"/>
          <w:sz w:val="30"/>
          <w:szCs w:val="30"/>
        </w:rPr>
        <w:t>1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 w:hint="cs"/>
          <w:sz w:val="30"/>
          <w:szCs w:val="30"/>
          <w:cs/>
        </w:rPr>
        <w:t>ล้านเหรียญดอลลาร์สหรัฐ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="00E345E4" w:rsidRPr="006959F0">
        <w:rPr>
          <w:rFonts w:asciiTheme="majorBidi" w:hAnsiTheme="majorBidi" w:hint="cs"/>
          <w:sz w:val="30"/>
          <w:szCs w:val="30"/>
          <w:cs/>
        </w:rPr>
        <w:t>โดย</w:t>
      </w:r>
      <w:r w:rsidRPr="006959F0">
        <w:rPr>
          <w:rFonts w:asciiTheme="majorBidi" w:hAnsiTheme="majorBidi" w:hint="cs"/>
          <w:sz w:val="30"/>
          <w:szCs w:val="30"/>
          <w:cs/>
        </w:rPr>
        <w:t>บริษัทได้ยื่นฟ้องกลับเพื่อเรียกร้องค่าเสียหาย</w:t>
      </w:r>
      <w:r w:rsidR="00750357" w:rsidRPr="006959F0">
        <w:rPr>
          <w:rFonts w:asciiTheme="majorBidi" w:hAnsiTheme="majorBidi" w:hint="cs"/>
          <w:sz w:val="30"/>
          <w:szCs w:val="30"/>
          <w:cs/>
        </w:rPr>
        <w:t>จากการที่บริษัทต่างประเทศดังกล่าวไม่นำส่งอุปกรณ์</w:t>
      </w:r>
      <w:r w:rsidR="00926A5E" w:rsidRPr="006959F0">
        <w:rPr>
          <w:rFonts w:asciiTheme="majorBidi" w:hAnsiTheme="majorBidi" w:hint="cs"/>
          <w:sz w:val="30"/>
          <w:szCs w:val="30"/>
          <w:cs/>
        </w:rPr>
        <w:t>ตามกำหนดเวลาในสัญญา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 w:hint="cs"/>
          <w:sz w:val="30"/>
          <w:szCs w:val="30"/>
          <w:cs/>
        </w:rPr>
        <w:t>จำนวนเงิน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="000160C4" w:rsidRPr="006959F0">
        <w:rPr>
          <w:rFonts w:asciiTheme="majorBidi" w:hAnsiTheme="majorBidi"/>
          <w:sz w:val="30"/>
          <w:szCs w:val="30"/>
        </w:rPr>
        <w:t>1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 w:hint="cs"/>
          <w:sz w:val="30"/>
          <w:szCs w:val="30"/>
          <w:cs/>
        </w:rPr>
        <w:t>ล้านเหรียญดอลลาร์สหรัฐ</w:t>
      </w:r>
      <w:r w:rsidR="0012026F">
        <w:rPr>
          <w:rFonts w:asciiTheme="majorBidi" w:hAnsiTheme="majorBidi" w:hint="cs"/>
          <w:sz w:val="30"/>
          <w:szCs w:val="30"/>
          <w:cs/>
        </w:rPr>
        <w:t xml:space="preserve"> ทั้งนี้</w:t>
      </w:r>
      <w:r w:rsidR="0012026F">
        <w:rPr>
          <w:rFonts w:asciiTheme="majorBidi" w:hAnsiTheme="majorBidi" w:hint="cs"/>
          <w:sz w:val="30"/>
          <w:szCs w:val="30"/>
          <w:cs/>
        </w:rPr>
        <w:t>บริษัท</w:t>
      </w:r>
      <w:r w:rsidR="0012026F">
        <w:rPr>
          <w:rFonts w:asciiTheme="majorBidi" w:hAnsiTheme="majorBidi" w:hint="cs"/>
          <w:sz w:val="30"/>
          <w:szCs w:val="30"/>
          <w:cs/>
        </w:rPr>
        <w:t>ได้</w:t>
      </w:r>
      <w:r w:rsidR="0012026F">
        <w:rPr>
          <w:rFonts w:asciiTheme="majorBidi" w:hAnsiTheme="majorBidi" w:hint="cs"/>
          <w:sz w:val="30"/>
          <w:szCs w:val="30"/>
          <w:cs/>
        </w:rPr>
        <w:t>บันทึกค่าเผื่อผลขาดทุน</w:t>
      </w:r>
      <w:r w:rsidR="009372C7">
        <w:rPr>
          <w:rFonts w:asciiTheme="majorBidi" w:hAnsiTheme="majorBidi" w:hint="cs"/>
          <w:sz w:val="30"/>
          <w:szCs w:val="30"/>
          <w:cs/>
        </w:rPr>
        <w:t>จากการด้อยค่าของรายการดังกล่าวเป็น</w:t>
      </w:r>
      <w:r w:rsidR="0012026F">
        <w:rPr>
          <w:rFonts w:asciiTheme="majorBidi" w:hAnsiTheme="majorBidi" w:hint="cs"/>
          <w:sz w:val="30"/>
          <w:szCs w:val="30"/>
          <w:cs/>
        </w:rPr>
        <w:t xml:space="preserve">จำนวนเงิน </w:t>
      </w:r>
      <w:r w:rsidR="0012026F">
        <w:rPr>
          <w:rFonts w:asciiTheme="majorBidi" w:hAnsiTheme="majorBidi"/>
          <w:sz w:val="30"/>
          <w:szCs w:val="30"/>
        </w:rPr>
        <w:t xml:space="preserve">36 </w:t>
      </w:r>
      <w:r w:rsidR="0012026F">
        <w:rPr>
          <w:rFonts w:asciiTheme="majorBidi" w:hAnsiTheme="majorBidi" w:hint="cs"/>
          <w:sz w:val="30"/>
          <w:szCs w:val="30"/>
          <w:cs/>
        </w:rPr>
        <w:t>ล้านบาท</w:t>
      </w:r>
      <w:r w:rsidR="009372C7">
        <w:rPr>
          <w:rFonts w:asciiTheme="majorBidi" w:hAnsiTheme="majorBidi" w:hint="cs"/>
          <w:sz w:val="30"/>
          <w:szCs w:val="30"/>
          <w:cs/>
        </w:rPr>
        <w:t xml:space="preserve">ในไตรมาส </w:t>
      </w:r>
      <w:r w:rsidR="009372C7">
        <w:rPr>
          <w:rFonts w:asciiTheme="majorBidi" w:hAnsiTheme="majorBidi"/>
          <w:sz w:val="30"/>
          <w:szCs w:val="30"/>
        </w:rPr>
        <w:t xml:space="preserve">4 </w:t>
      </w:r>
      <w:r w:rsidR="009372C7">
        <w:rPr>
          <w:rFonts w:asciiTheme="majorBidi" w:hAnsiTheme="majorBidi" w:hint="cs"/>
          <w:sz w:val="30"/>
          <w:szCs w:val="30"/>
          <w:cs/>
        </w:rPr>
        <w:t xml:space="preserve">ของปี </w:t>
      </w:r>
      <w:r w:rsidR="009372C7">
        <w:rPr>
          <w:rFonts w:asciiTheme="majorBidi" w:hAnsiTheme="majorBidi"/>
          <w:sz w:val="30"/>
          <w:szCs w:val="30"/>
        </w:rPr>
        <w:t xml:space="preserve">2566 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 w:hint="cs"/>
          <w:sz w:val="30"/>
          <w:szCs w:val="30"/>
          <w:cs/>
        </w:rPr>
        <w:t>ณ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 w:hint="cs"/>
          <w:sz w:val="30"/>
          <w:szCs w:val="30"/>
          <w:cs/>
        </w:rPr>
        <w:t>วันที่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="000160C4" w:rsidRPr="006959F0">
        <w:rPr>
          <w:rFonts w:asciiTheme="majorBidi" w:hAnsiTheme="majorBidi"/>
          <w:sz w:val="30"/>
          <w:szCs w:val="30"/>
        </w:rPr>
        <w:t>31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Pr="006959F0">
        <w:rPr>
          <w:rFonts w:asciiTheme="majorBidi" w:hAnsiTheme="majorBidi" w:hint="cs"/>
          <w:sz w:val="30"/>
          <w:szCs w:val="30"/>
          <w:cs/>
        </w:rPr>
        <w:t>มีนาคม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="000160C4" w:rsidRPr="006959F0">
        <w:rPr>
          <w:rFonts w:asciiTheme="majorBidi" w:hAnsiTheme="majorBidi"/>
          <w:sz w:val="30"/>
          <w:szCs w:val="30"/>
        </w:rPr>
        <w:t>2567</w:t>
      </w:r>
      <w:r w:rsidRPr="006959F0">
        <w:rPr>
          <w:rFonts w:asciiTheme="majorBidi" w:hAnsiTheme="majorBidi"/>
          <w:sz w:val="30"/>
          <w:szCs w:val="30"/>
          <w:cs/>
        </w:rPr>
        <w:t xml:space="preserve"> </w:t>
      </w:r>
      <w:r w:rsidR="00BD4A17" w:rsidRPr="006959F0">
        <w:rPr>
          <w:rFonts w:asciiTheme="majorBidi" w:hAnsiTheme="majorBidi" w:hint="cs"/>
          <w:sz w:val="30"/>
          <w:szCs w:val="30"/>
          <w:cs/>
        </w:rPr>
        <w:t>คดีอยู่ในระหว่างการพิจารณาจากศาลชั้นต้นในประเทศสหรัฐอเมริกา</w:t>
      </w:r>
    </w:p>
    <w:p w14:paraId="68A8D7B1" w14:textId="3B60FE46" w:rsidR="0054774F" w:rsidRPr="00BD4A17" w:rsidRDefault="0054774F" w:rsidP="00A939EF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</w:p>
    <w:p w14:paraId="54690297" w14:textId="361122C8" w:rsidR="00EF3D91" w:rsidRDefault="00EF3D91" w:rsidP="00010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บริษัทได้ทำสัญญารับบริการจากที่ปรึกษาทางการเงินหลายแห่ง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ทั้งนี้บริษัทจะต้องจ่ายค่าบริการในอัตราและเงื่อนไขตามที่กำหนดในสัญญา</w:t>
      </w:r>
    </w:p>
    <w:p w14:paraId="42C35E2D" w14:textId="77777777" w:rsidR="00014ADD" w:rsidRPr="00A939EF" w:rsidRDefault="00014ADD" w:rsidP="00014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9"/>
        <w:gridCol w:w="372"/>
        <w:gridCol w:w="1243"/>
        <w:gridCol w:w="266"/>
        <w:gridCol w:w="1191"/>
        <w:gridCol w:w="269"/>
        <w:gridCol w:w="1264"/>
        <w:gridCol w:w="271"/>
        <w:gridCol w:w="1268"/>
      </w:tblGrid>
      <w:tr w:rsidR="001A4A1A" w:rsidRPr="00C83AA5" w14:paraId="506B86B1" w14:textId="77777777" w:rsidTr="00014ADD">
        <w:trPr>
          <w:tblHeader/>
        </w:trPr>
        <w:tc>
          <w:tcPr>
            <w:tcW w:w="1694" w:type="pct"/>
          </w:tcPr>
          <w:p w14:paraId="7418F0E9" w14:textId="77777777" w:rsidR="001A4A1A" w:rsidRPr="006639B9" w:rsidRDefault="001A4A1A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3" w:name="_Hlk130547241"/>
          </w:p>
        </w:tc>
        <w:tc>
          <w:tcPr>
            <w:tcW w:w="200" w:type="pct"/>
            <w:shd w:val="clear" w:color="auto" w:fill="auto"/>
          </w:tcPr>
          <w:p w14:paraId="7BDF15AC" w14:textId="77777777" w:rsidR="001A4A1A" w:rsidRPr="006639B9" w:rsidRDefault="001A4A1A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06" w:type="pct"/>
            <w:gridSpan w:val="7"/>
          </w:tcPr>
          <w:p w14:paraId="545B5F80" w14:textId="52615677" w:rsidR="001A4A1A" w:rsidRPr="006639B9" w:rsidRDefault="004729C8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24E0D" w:rsidRPr="00C83AA5" w14:paraId="17624C3E" w14:textId="77777777" w:rsidTr="00955542">
        <w:trPr>
          <w:tblHeader/>
        </w:trPr>
        <w:tc>
          <w:tcPr>
            <w:tcW w:w="1694" w:type="pct"/>
          </w:tcPr>
          <w:p w14:paraId="357E90DC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0" w:type="pct"/>
            <w:shd w:val="clear" w:color="auto" w:fill="auto"/>
          </w:tcPr>
          <w:p w14:paraId="53882954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3" w:type="pct"/>
            <w:gridSpan w:val="3"/>
          </w:tcPr>
          <w:p w14:paraId="29A65A74" w14:textId="3C64A871" w:rsidR="00824E0D" w:rsidRPr="006639B9" w:rsidRDefault="004729C8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145" w:type="pct"/>
          </w:tcPr>
          <w:p w14:paraId="6DE8CCEF" w14:textId="77777777" w:rsidR="00824E0D" w:rsidRPr="006639B9" w:rsidRDefault="00824E0D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pct"/>
            <w:gridSpan w:val="3"/>
          </w:tcPr>
          <w:p w14:paraId="170AE0E4" w14:textId="19C672BC" w:rsidR="00824E0D" w:rsidRPr="006639B9" w:rsidRDefault="004729C8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824E0D" w:rsidRPr="00C83AA5" w14:paraId="3917D0E1" w14:textId="77777777" w:rsidTr="00955542">
        <w:trPr>
          <w:trHeight w:val="333"/>
          <w:tblHeader/>
        </w:trPr>
        <w:tc>
          <w:tcPr>
            <w:tcW w:w="1694" w:type="pct"/>
          </w:tcPr>
          <w:p w14:paraId="3113AFF4" w14:textId="77777777" w:rsidR="00824E0D" w:rsidRPr="006639B9" w:rsidRDefault="00824E0D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0" w:type="pct"/>
            <w:shd w:val="clear" w:color="auto" w:fill="auto"/>
          </w:tcPr>
          <w:p w14:paraId="5B51FDC7" w14:textId="77777777" w:rsidR="00824E0D" w:rsidRPr="006639B9" w:rsidRDefault="00824E0D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9" w:type="pct"/>
            <w:shd w:val="clear" w:color="auto" w:fill="auto"/>
          </w:tcPr>
          <w:p w14:paraId="7381A8D6" w14:textId="34D7A24B" w:rsidR="00824E0D" w:rsidRPr="006639B9" w:rsidRDefault="001021C7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19E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219E3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50370903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6A6187E3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3AA6FA77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32E36965" w14:textId="68CDE173" w:rsidR="00824E0D" w:rsidRPr="006639B9" w:rsidRDefault="001021C7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19E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219E3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594F0A14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14:paraId="4842788F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824E0D" w:rsidRPr="00C83AA5" w14:paraId="07FC7CE6" w14:textId="77777777" w:rsidTr="00955542">
        <w:trPr>
          <w:trHeight w:val="333"/>
          <w:tblHeader/>
        </w:trPr>
        <w:tc>
          <w:tcPr>
            <w:tcW w:w="1694" w:type="pct"/>
          </w:tcPr>
          <w:p w14:paraId="61B513CA" w14:textId="77777777" w:rsidR="00824E0D" w:rsidRPr="006639B9" w:rsidRDefault="00824E0D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0" w:type="pct"/>
            <w:shd w:val="clear" w:color="auto" w:fill="auto"/>
          </w:tcPr>
          <w:p w14:paraId="7AC5143B" w14:textId="77777777" w:rsidR="00824E0D" w:rsidRPr="006639B9" w:rsidRDefault="00824E0D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9" w:type="pct"/>
            <w:shd w:val="clear" w:color="auto" w:fill="auto"/>
          </w:tcPr>
          <w:p w14:paraId="75A61231" w14:textId="4684F303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021C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7F14DE41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5E9F5893" w14:textId="3A114EE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021C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2215EE13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3E5B0D3E" w14:textId="15E56CAC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021C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4617E228" w14:textId="77777777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14:paraId="1D4C022F" w14:textId="534D380E" w:rsidR="00824E0D" w:rsidRPr="006639B9" w:rsidRDefault="00824E0D" w:rsidP="00BD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021C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24E0D" w:rsidRPr="00C83AA5" w14:paraId="4A872015" w14:textId="224E5B92" w:rsidTr="00955542">
        <w:trPr>
          <w:tblHeader/>
        </w:trPr>
        <w:tc>
          <w:tcPr>
            <w:tcW w:w="1694" w:type="pct"/>
          </w:tcPr>
          <w:p w14:paraId="7C504364" w14:textId="77777777" w:rsidR="00824E0D" w:rsidRPr="006639B9" w:rsidRDefault="00824E0D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" w:type="pct"/>
            <w:shd w:val="clear" w:color="auto" w:fill="auto"/>
          </w:tcPr>
          <w:p w14:paraId="2E364A3E" w14:textId="77777777" w:rsidR="00824E0D" w:rsidRPr="006639B9" w:rsidRDefault="00824E0D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pct"/>
            <w:gridSpan w:val="3"/>
          </w:tcPr>
          <w:p w14:paraId="73CAEA30" w14:textId="5048A7BA" w:rsidR="00824E0D" w:rsidRPr="00485571" w:rsidRDefault="00824E0D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855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(พัน)</w:t>
            </w:r>
          </w:p>
        </w:tc>
        <w:tc>
          <w:tcPr>
            <w:tcW w:w="145" w:type="pct"/>
          </w:tcPr>
          <w:p w14:paraId="3BAAFF01" w14:textId="77777777" w:rsidR="000C61BB" w:rsidRPr="00485571" w:rsidRDefault="000C61BB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08" w:type="pct"/>
            <w:gridSpan w:val="3"/>
          </w:tcPr>
          <w:p w14:paraId="1CDDDE86" w14:textId="7E7EE26F" w:rsidR="000C61BB" w:rsidRPr="00485571" w:rsidRDefault="000C61BB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855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</w:t>
            </w:r>
            <w:r w:rsidR="00E9176F" w:rsidRPr="004855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ัน</w:t>
            </w:r>
            <w:r w:rsidR="005E72BA" w:rsidRPr="004855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24E0D" w:rsidRPr="00C83AA5" w14:paraId="39E0822D" w14:textId="77777777" w:rsidTr="00955542">
        <w:tc>
          <w:tcPr>
            <w:tcW w:w="1894" w:type="pct"/>
            <w:gridSpan w:val="2"/>
          </w:tcPr>
          <w:p w14:paraId="3CE6AE28" w14:textId="38605245" w:rsidR="00824E0D" w:rsidRPr="006639B9" w:rsidRDefault="00824E0D" w:rsidP="00BD14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69" w:type="pct"/>
            <w:shd w:val="clear" w:color="auto" w:fill="auto"/>
          </w:tcPr>
          <w:p w14:paraId="78B3F6EA" w14:textId="77777777" w:rsidR="00824E0D" w:rsidRPr="006639B9" w:rsidRDefault="00824E0D" w:rsidP="00BD14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14:paraId="2B146CAA" w14:textId="77777777" w:rsidR="00824E0D" w:rsidRPr="006639B9" w:rsidRDefault="00824E0D" w:rsidP="00BD14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1" w:type="pct"/>
            <w:shd w:val="clear" w:color="auto" w:fill="auto"/>
          </w:tcPr>
          <w:p w14:paraId="499980C3" w14:textId="77777777" w:rsidR="00824E0D" w:rsidRPr="006639B9" w:rsidRDefault="00824E0D" w:rsidP="00BD14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20ED8BDD" w14:textId="77777777" w:rsidR="00824E0D" w:rsidRPr="006639B9" w:rsidRDefault="00824E0D" w:rsidP="00BD14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shd w:val="clear" w:color="auto" w:fill="auto"/>
          </w:tcPr>
          <w:p w14:paraId="541B5AA7" w14:textId="77777777" w:rsidR="00824E0D" w:rsidRPr="006639B9" w:rsidRDefault="00824E0D" w:rsidP="00BD14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6" w:type="pct"/>
          </w:tcPr>
          <w:p w14:paraId="38718971" w14:textId="77777777" w:rsidR="00824E0D" w:rsidRPr="006639B9" w:rsidRDefault="00824E0D" w:rsidP="00BD14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2" w:type="pct"/>
          </w:tcPr>
          <w:p w14:paraId="76B2868B" w14:textId="77777777" w:rsidR="00824E0D" w:rsidRPr="006639B9" w:rsidRDefault="00824E0D" w:rsidP="00BD14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</w:tr>
      <w:tr w:rsidR="00955542" w:rsidRPr="00C83AA5" w14:paraId="2AFF097B" w14:textId="77777777" w:rsidTr="00955542">
        <w:tc>
          <w:tcPr>
            <w:tcW w:w="1894" w:type="pct"/>
            <w:gridSpan w:val="2"/>
            <w:vAlign w:val="center"/>
          </w:tcPr>
          <w:p w14:paraId="3B7F174E" w14:textId="45FDBBC7" w:rsidR="00955542" w:rsidRPr="006639B9" w:rsidRDefault="00955542" w:rsidP="00955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/>
              <w:ind w:left="-18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669" w:type="pct"/>
            <w:shd w:val="clear" w:color="auto" w:fill="auto"/>
          </w:tcPr>
          <w:p w14:paraId="15ADE0FB" w14:textId="457A9CCE" w:rsidR="00955542" w:rsidRPr="006639B9" w:rsidRDefault="000E6A76" w:rsidP="0095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3" w:type="pct"/>
            <w:shd w:val="clear" w:color="auto" w:fill="auto"/>
          </w:tcPr>
          <w:p w14:paraId="4A9CC843" w14:textId="77777777" w:rsidR="00955542" w:rsidRPr="006639B9" w:rsidRDefault="00955542" w:rsidP="009555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1" w:type="pct"/>
            <w:shd w:val="clear" w:color="auto" w:fill="auto"/>
            <w:vAlign w:val="center"/>
          </w:tcPr>
          <w:p w14:paraId="7BBB8C53" w14:textId="51E50AC8" w:rsidR="00955542" w:rsidRPr="006639B9" w:rsidRDefault="00955542" w:rsidP="0095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5" w:type="pct"/>
            <w:shd w:val="clear" w:color="auto" w:fill="auto"/>
          </w:tcPr>
          <w:p w14:paraId="6503521F" w14:textId="77777777" w:rsidR="00955542" w:rsidRPr="006639B9" w:rsidRDefault="00955542" w:rsidP="009555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shd w:val="clear" w:color="auto" w:fill="auto"/>
          </w:tcPr>
          <w:p w14:paraId="4B7266C6" w14:textId="53E9E2FE" w:rsidR="00955542" w:rsidRPr="006639B9" w:rsidRDefault="004D18A9" w:rsidP="0095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A0BD9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46" w:type="pct"/>
          </w:tcPr>
          <w:p w14:paraId="7EDD88E7" w14:textId="77777777" w:rsidR="00955542" w:rsidRPr="006639B9" w:rsidRDefault="00955542" w:rsidP="009555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2" w:type="pct"/>
            <w:vAlign w:val="center"/>
          </w:tcPr>
          <w:p w14:paraId="13D9F0FE" w14:textId="184C1EBA" w:rsidR="00955542" w:rsidRPr="006639B9" w:rsidRDefault="00955542" w:rsidP="0095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328</w:t>
            </w:r>
          </w:p>
        </w:tc>
      </w:tr>
      <w:tr w:rsidR="00955542" w:rsidRPr="00C83AA5" w14:paraId="282E789D" w14:textId="77777777" w:rsidTr="00955542">
        <w:tc>
          <w:tcPr>
            <w:tcW w:w="1894" w:type="pct"/>
            <w:gridSpan w:val="2"/>
            <w:vAlign w:val="center"/>
          </w:tcPr>
          <w:p w14:paraId="40FC4B85" w14:textId="1C0AE866" w:rsidR="00955542" w:rsidRPr="00C83AA5" w:rsidRDefault="00955542" w:rsidP="009555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7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669" w:type="pct"/>
            <w:shd w:val="clear" w:color="auto" w:fill="auto"/>
          </w:tcPr>
          <w:p w14:paraId="29EA0D14" w14:textId="55FC6709" w:rsidR="00955542" w:rsidRDefault="004D18A9" w:rsidP="0095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143" w:type="pct"/>
            <w:shd w:val="clear" w:color="auto" w:fill="auto"/>
          </w:tcPr>
          <w:p w14:paraId="130470FD" w14:textId="77777777" w:rsidR="00955542" w:rsidRPr="006639B9" w:rsidRDefault="00955542" w:rsidP="00955542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1" w:type="pct"/>
            <w:shd w:val="clear" w:color="auto" w:fill="auto"/>
            <w:vAlign w:val="center"/>
          </w:tcPr>
          <w:p w14:paraId="2C6F60A5" w14:textId="32B47F6B" w:rsidR="00955542" w:rsidRPr="402CFA1E" w:rsidRDefault="00955542" w:rsidP="0095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145" w:type="pct"/>
            <w:shd w:val="clear" w:color="auto" w:fill="auto"/>
          </w:tcPr>
          <w:p w14:paraId="47DB5F66" w14:textId="77777777" w:rsidR="00955542" w:rsidRPr="006639B9" w:rsidRDefault="00955542" w:rsidP="00955542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shd w:val="clear" w:color="auto" w:fill="auto"/>
          </w:tcPr>
          <w:p w14:paraId="45E7B481" w14:textId="676193A5" w:rsidR="00955542" w:rsidRDefault="00BB083F" w:rsidP="0095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5,023</w:t>
            </w:r>
          </w:p>
        </w:tc>
        <w:tc>
          <w:tcPr>
            <w:tcW w:w="146" w:type="pct"/>
          </w:tcPr>
          <w:p w14:paraId="65049AA5" w14:textId="77777777" w:rsidR="00955542" w:rsidRPr="006639B9" w:rsidRDefault="00955542" w:rsidP="00955542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2" w:type="pct"/>
            <w:vAlign w:val="center"/>
          </w:tcPr>
          <w:p w14:paraId="7CAD875A" w14:textId="2AB4E2EC" w:rsidR="00955542" w:rsidRPr="451735BE" w:rsidRDefault="00955542" w:rsidP="0095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4,773</w:t>
            </w:r>
          </w:p>
        </w:tc>
      </w:tr>
      <w:tr w:rsidR="00955542" w:rsidRPr="00C83AA5" w14:paraId="2E5C5B76" w14:textId="77777777" w:rsidTr="00955542">
        <w:tc>
          <w:tcPr>
            <w:tcW w:w="1894" w:type="pct"/>
            <w:gridSpan w:val="2"/>
          </w:tcPr>
          <w:p w14:paraId="7282833A" w14:textId="77777777" w:rsidR="00955542" w:rsidRPr="006639B9" w:rsidRDefault="00955542" w:rsidP="009555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9" w:type="pct"/>
            <w:shd w:val="clear" w:color="auto" w:fill="auto"/>
          </w:tcPr>
          <w:p w14:paraId="13F14FEB" w14:textId="5C7591CB" w:rsidR="00955542" w:rsidRPr="006639B9" w:rsidRDefault="00955542" w:rsidP="0095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B93A9FD" w14:textId="77777777" w:rsidR="00955542" w:rsidRPr="006639B9" w:rsidRDefault="00955542" w:rsidP="00955542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1" w:type="pct"/>
            <w:shd w:val="clear" w:color="auto" w:fill="auto"/>
          </w:tcPr>
          <w:p w14:paraId="5AED0A8D" w14:textId="7D5B0DBA" w:rsidR="00955542" w:rsidRPr="006639B9" w:rsidRDefault="00955542" w:rsidP="0095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2BAB38A" w14:textId="77777777" w:rsidR="00955542" w:rsidRPr="006639B9" w:rsidRDefault="00955542" w:rsidP="00955542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8699AF" w14:textId="5F7E3E6A" w:rsidR="00955542" w:rsidRPr="006639B9" w:rsidRDefault="004D18A9" w:rsidP="0095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5C6A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</w:t>
            </w:r>
          </w:p>
        </w:tc>
        <w:tc>
          <w:tcPr>
            <w:tcW w:w="146" w:type="pct"/>
          </w:tcPr>
          <w:p w14:paraId="49C2C5A3" w14:textId="77777777" w:rsidR="00955542" w:rsidRPr="006639B9" w:rsidRDefault="00955542" w:rsidP="00955542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24C9BE" w14:textId="54D88443" w:rsidR="00955542" w:rsidRPr="006639B9" w:rsidRDefault="00955542" w:rsidP="0095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5,101</w:t>
            </w:r>
          </w:p>
        </w:tc>
      </w:tr>
      <w:bookmarkEnd w:id="3"/>
    </w:tbl>
    <w:p w14:paraId="3DD12805" w14:textId="1E96BD02" w:rsidR="0027438D" w:rsidRPr="00181ABB" w:rsidRDefault="00274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9"/>
        <w:gridCol w:w="372"/>
        <w:gridCol w:w="1243"/>
        <w:gridCol w:w="266"/>
        <w:gridCol w:w="1191"/>
        <w:gridCol w:w="269"/>
        <w:gridCol w:w="1264"/>
        <w:gridCol w:w="271"/>
        <w:gridCol w:w="1268"/>
      </w:tblGrid>
      <w:tr w:rsidR="008C7A7C" w:rsidRPr="008C7A7C" w14:paraId="392ECEBE" w14:textId="77777777">
        <w:trPr>
          <w:tblHeader/>
        </w:trPr>
        <w:tc>
          <w:tcPr>
            <w:tcW w:w="1694" w:type="pct"/>
          </w:tcPr>
          <w:p w14:paraId="688827D5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0" w:type="pct"/>
            <w:shd w:val="clear" w:color="auto" w:fill="auto"/>
          </w:tcPr>
          <w:p w14:paraId="4A6D0379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06" w:type="pct"/>
            <w:gridSpan w:val="7"/>
          </w:tcPr>
          <w:p w14:paraId="532B24C7" w14:textId="7B3F05F1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7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8C7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C7A7C" w:rsidRPr="008C7A7C" w14:paraId="67FD8980" w14:textId="77777777" w:rsidTr="00653C7B">
        <w:trPr>
          <w:tblHeader/>
        </w:trPr>
        <w:tc>
          <w:tcPr>
            <w:tcW w:w="1694" w:type="pct"/>
          </w:tcPr>
          <w:p w14:paraId="53BE30CE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0" w:type="pct"/>
            <w:shd w:val="clear" w:color="auto" w:fill="auto"/>
          </w:tcPr>
          <w:p w14:paraId="42632A40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3" w:type="pct"/>
            <w:gridSpan w:val="3"/>
          </w:tcPr>
          <w:p w14:paraId="7158A3CD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7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145" w:type="pct"/>
          </w:tcPr>
          <w:p w14:paraId="7090E568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pct"/>
            <w:gridSpan w:val="3"/>
          </w:tcPr>
          <w:p w14:paraId="01BDC364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7A7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8C7A7C" w:rsidRPr="008C7A7C" w14:paraId="3185377C" w14:textId="77777777" w:rsidTr="00653C7B">
        <w:trPr>
          <w:trHeight w:val="333"/>
          <w:tblHeader/>
        </w:trPr>
        <w:tc>
          <w:tcPr>
            <w:tcW w:w="1694" w:type="pct"/>
          </w:tcPr>
          <w:p w14:paraId="0490D9DC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0" w:type="pct"/>
            <w:shd w:val="clear" w:color="auto" w:fill="auto"/>
          </w:tcPr>
          <w:p w14:paraId="440275AF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9" w:type="pct"/>
            <w:shd w:val="clear" w:color="auto" w:fill="auto"/>
          </w:tcPr>
          <w:p w14:paraId="2D698D39" w14:textId="0580323D" w:rsidR="008C7A7C" w:rsidRPr="008C7A7C" w:rsidRDefault="001021C7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19E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219E3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455B8498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62FAA098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7A7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7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43EFDE34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642C5BD0" w14:textId="148D6466" w:rsidR="008C7A7C" w:rsidRPr="008C7A7C" w:rsidRDefault="001021C7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19E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219E3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14CB1C1F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14:paraId="4F0297C5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7A7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7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8C7A7C" w:rsidRPr="008C7A7C" w14:paraId="2FA66841" w14:textId="77777777" w:rsidTr="00653C7B">
        <w:trPr>
          <w:trHeight w:val="333"/>
          <w:tblHeader/>
        </w:trPr>
        <w:tc>
          <w:tcPr>
            <w:tcW w:w="1694" w:type="pct"/>
          </w:tcPr>
          <w:p w14:paraId="5EAE5E7F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0" w:type="pct"/>
            <w:shd w:val="clear" w:color="auto" w:fill="auto"/>
          </w:tcPr>
          <w:p w14:paraId="626C0ECB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9" w:type="pct"/>
            <w:shd w:val="clear" w:color="auto" w:fill="auto"/>
          </w:tcPr>
          <w:p w14:paraId="668067B9" w14:textId="5D3D8CD5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7A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021C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67180636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1FB335F0" w14:textId="3B22DD8C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7A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021C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3928F661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7380B7EF" w14:textId="0B58235B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7A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021C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2C1D3DB7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14:paraId="78D572EA" w14:textId="75C5B851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7A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021C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C7A7C" w:rsidRPr="008C7A7C" w14:paraId="0F898F42" w14:textId="77777777" w:rsidTr="00653C7B">
        <w:trPr>
          <w:tblHeader/>
        </w:trPr>
        <w:tc>
          <w:tcPr>
            <w:tcW w:w="1694" w:type="pct"/>
          </w:tcPr>
          <w:p w14:paraId="1DFA5929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" w:type="pct"/>
            <w:shd w:val="clear" w:color="auto" w:fill="auto"/>
          </w:tcPr>
          <w:p w14:paraId="283B41AD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pct"/>
            <w:gridSpan w:val="3"/>
          </w:tcPr>
          <w:p w14:paraId="04536424" w14:textId="17DDBA10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C7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(พัน)</w:t>
            </w:r>
          </w:p>
        </w:tc>
        <w:tc>
          <w:tcPr>
            <w:tcW w:w="145" w:type="pct"/>
          </w:tcPr>
          <w:p w14:paraId="0E3567D6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08" w:type="pct"/>
            <w:gridSpan w:val="3"/>
          </w:tcPr>
          <w:p w14:paraId="31DD3D68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C7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7A7C" w:rsidRPr="008C7A7C" w14:paraId="61AE6AE2" w14:textId="77777777" w:rsidTr="00653C7B">
        <w:tc>
          <w:tcPr>
            <w:tcW w:w="1894" w:type="pct"/>
            <w:gridSpan w:val="2"/>
          </w:tcPr>
          <w:p w14:paraId="2B498D9A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C7A7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69" w:type="pct"/>
            <w:shd w:val="clear" w:color="auto" w:fill="auto"/>
          </w:tcPr>
          <w:p w14:paraId="3FCA1062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43" w:type="pct"/>
            <w:shd w:val="clear" w:color="auto" w:fill="auto"/>
          </w:tcPr>
          <w:p w14:paraId="45E3455C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3AE8B862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45" w:type="pct"/>
            <w:shd w:val="clear" w:color="auto" w:fill="auto"/>
          </w:tcPr>
          <w:p w14:paraId="0CF658E7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61BD4C77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46" w:type="pct"/>
          </w:tcPr>
          <w:p w14:paraId="362B5410" w14:textId="77777777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3744B3B1" w14:textId="51491A18" w:rsidR="008C7A7C" w:rsidRPr="008C7A7C" w:rsidRDefault="008C7A7C" w:rsidP="008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955542" w:rsidRPr="008C7A7C" w14:paraId="7F790415" w14:textId="77777777" w:rsidTr="00653C7B">
        <w:tc>
          <w:tcPr>
            <w:tcW w:w="1894" w:type="pct"/>
            <w:gridSpan w:val="2"/>
            <w:vAlign w:val="center"/>
          </w:tcPr>
          <w:p w14:paraId="7B475B48" w14:textId="77777777" w:rsidR="00955542" w:rsidRPr="008C7A7C" w:rsidRDefault="00955542" w:rsidP="0095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8"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7A7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669" w:type="pct"/>
            <w:shd w:val="clear" w:color="auto" w:fill="auto"/>
          </w:tcPr>
          <w:p w14:paraId="7B85CAAB" w14:textId="58952825" w:rsidR="00955542" w:rsidRPr="008C7A7C" w:rsidRDefault="002C0689" w:rsidP="0095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9</w:t>
            </w:r>
          </w:p>
        </w:tc>
        <w:tc>
          <w:tcPr>
            <w:tcW w:w="143" w:type="pct"/>
            <w:shd w:val="clear" w:color="auto" w:fill="auto"/>
          </w:tcPr>
          <w:p w14:paraId="56BD0984" w14:textId="77777777" w:rsidR="00955542" w:rsidRPr="008C7A7C" w:rsidRDefault="00955542" w:rsidP="0095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  <w:vAlign w:val="center"/>
          </w:tcPr>
          <w:p w14:paraId="2D22EF7C" w14:textId="65DCA447" w:rsidR="00955542" w:rsidRPr="008C7A7C" w:rsidRDefault="00955542" w:rsidP="0095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5" w:type="pct"/>
            <w:shd w:val="clear" w:color="auto" w:fill="auto"/>
          </w:tcPr>
          <w:p w14:paraId="304A3C6B" w14:textId="77777777" w:rsidR="00955542" w:rsidRPr="008C7A7C" w:rsidRDefault="00955542" w:rsidP="0095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2AFC9C94" w14:textId="2A9745AA" w:rsidR="00955542" w:rsidRPr="008C7A7C" w:rsidRDefault="002C0689" w:rsidP="0095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</w:t>
            </w:r>
            <w:r w:rsidR="005C6A77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31</w:t>
            </w:r>
          </w:p>
        </w:tc>
        <w:tc>
          <w:tcPr>
            <w:tcW w:w="146" w:type="pct"/>
          </w:tcPr>
          <w:p w14:paraId="380FAD16" w14:textId="77777777" w:rsidR="00955542" w:rsidRPr="008C7A7C" w:rsidRDefault="00955542" w:rsidP="0095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vAlign w:val="center"/>
          </w:tcPr>
          <w:p w14:paraId="4C6FFE3B" w14:textId="673CF570" w:rsidR="00955542" w:rsidRPr="008C7A7C" w:rsidRDefault="00955542" w:rsidP="0095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328</w:t>
            </w:r>
          </w:p>
        </w:tc>
      </w:tr>
      <w:tr w:rsidR="00955542" w:rsidRPr="008C7A7C" w14:paraId="16AA4DF8" w14:textId="77777777" w:rsidTr="00C74850">
        <w:tc>
          <w:tcPr>
            <w:tcW w:w="1894" w:type="pct"/>
            <w:gridSpan w:val="2"/>
            <w:vAlign w:val="center"/>
          </w:tcPr>
          <w:p w14:paraId="609E93FC" w14:textId="77777777" w:rsidR="00955542" w:rsidRPr="008C7A7C" w:rsidRDefault="00955542" w:rsidP="009555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7A7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669" w:type="pct"/>
            <w:shd w:val="clear" w:color="auto" w:fill="auto"/>
          </w:tcPr>
          <w:p w14:paraId="3EA01C37" w14:textId="36D34263" w:rsidR="00955542" w:rsidRPr="008C7A7C" w:rsidRDefault="002C0689" w:rsidP="0095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143" w:type="pct"/>
            <w:shd w:val="clear" w:color="auto" w:fill="auto"/>
          </w:tcPr>
          <w:p w14:paraId="1F673283" w14:textId="77777777" w:rsidR="00955542" w:rsidRPr="008C7A7C" w:rsidRDefault="00955542" w:rsidP="0095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88"/>
              </w:tabs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  <w:vAlign w:val="center"/>
          </w:tcPr>
          <w:p w14:paraId="55099ED6" w14:textId="2AE281A5" w:rsidR="00955542" w:rsidRPr="008C7A7C" w:rsidRDefault="00955542" w:rsidP="0095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145" w:type="pct"/>
            <w:shd w:val="clear" w:color="auto" w:fill="auto"/>
          </w:tcPr>
          <w:p w14:paraId="6D1F4A03" w14:textId="77777777" w:rsidR="00955542" w:rsidRPr="008C7A7C" w:rsidRDefault="00955542" w:rsidP="0095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88"/>
              </w:tabs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</w:tcPr>
          <w:p w14:paraId="64673FDC" w14:textId="07C7FCB2" w:rsidR="00955542" w:rsidRPr="008C7A7C" w:rsidRDefault="005C6A77" w:rsidP="0095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5,023</w:t>
            </w:r>
          </w:p>
        </w:tc>
        <w:tc>
          <w:tcPr>
            <w:tcW w:w="146" w:type="pct"/>
          </w:tcPr>
          <w:p w14:paraId="6809D4FA" w14:textId="77777777" w:rsidR="00955542" w:rsidRPr="008C7A7C" w:rsidRDefault="00955542" w:rsidP="0095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88"/>
              </w:tabs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vAlign w:val="center"/>
          </w:tcPr>
          <w:p w14:paraId="5C3C76E6" w14:textId="3AEF8731" w:rsidR="00955542" w:rsidRPr="008C7A7C" w:rsidRDefault="00955542" w:rsidP="0095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4,773</w:t>
            </w:r>
          </w:p>
        </w:tc>
      </w:tr>
      <w:tr w:rsidR="00955542" w:rsidRPr="008C7A7C" w14:paraId="03C052F7" w14:textId="77777777" w:rsidTr="00322419">
        <w:tc>
          <w:tcPr>
            <w:tcW w:w="1894" w:type="pct"/>
            <w:gridSpan w:val="2"/>
          </w:tcPr>
          <w:p w14:paraId="1E7DD29A" w14:textId="77777777" w:rsidR="00955542" w:rsidRPr="008C7A7C" w:rsidRDefault="00955542" w:rsidP="009555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7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9" w:type="pct"/>
            <w:shd w:val="clear" w:color="auto" w:fill="auto"/>
          </w:tcPr>
          <w:p w14:paraId="5C051790" w14:textId="77777777" w:rsidR="00955542" w:rsidRPr="008C7A7C" w:rsidRDefault="00955542" w:rsidP="0095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A65E34D" w14:textId="77777777" w:rsidR="00955542" w:rsidRPr="008C7A7C" w:rsidRDefault="00955542" w:rsidP="0095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88"/>
              </w:tabs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41CDE1B5" w14:textId="77777777" w:rsidR="00955542" w:rsidRPr="008C7A7C" w:rsidRDefault="00955542" w:rsidP="0095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258A357" w14:textId="77777777" w:rsidR="00955542" w:rsidRPr="008C7A7C" w:rsidRDefault="00955542" w:rsidP="0095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88"/>
              </w:tabs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7EF820" w14:textId="36673125" w:rsidR="00955542" w:rsidRPr="008C7A7C" w:rsidRDefault="002C0689" w:rsidP="0095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5C6A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</w:t>
            </w:r>
          </w:p>
        </w:tc>
        <w:tc>
          <w:tcPr>
            <w:tcW w:w="146" w:type="pct"/>
          </w:tcPr>
          <w:p w14:paraId="3B01D451" w14:textId="77777777" w:rsidR="00955542" w:rsidRPr="008C7A7C" w:rsidRDefault="00955542" w:rsidP="0095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88"/>
              </w:tabs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3B0875" w14:textId="44D98422" w:rsidR="00955542" w:rsidRPr="008C7A7C" w:rsidRDefault="00955542" w:rsidP="0095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5,101</w:t>
            </w:r>
          </w:p>
        </w:tc>
      </w:tr>
    </w:tbl>
    <w:p w14:paraId="3B4B69A6" w14:textId="681A984B" w:rsidR="008C7A7C" w:rsidRDefault="008C7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B25869E" w14:textId="6F359FE9" w:rsidR="00AB63C7" w:rsidRPr="001D6F71" w:rsidRDefault="00AB63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tbl>
      <w:tblPr>
        <w:tblW w:w="9298" w:type="dxa"/>
        <w:tblInd w:w="450" w:type="dxa"/>
        <w:tblLook w:val="04A0" w:firstRow="1" w:lastRow="0" w:firstColumn="1" w:lastColumn="0" w:noHBand="0" w:noVBand="1"/>
      </w:tblPr>
      <w:tblGrid>
        <w:gridCol w:w="3450"/>
        <w:gridCol w:w="1241"/>
        <w:gridCol w:w="235"/>
        <w:gridCol w:w="1329"/>
        <w:gridCol w:w="239"/>
        <w:gridCol w:w="1297"/>
        <w:gridCol w:w="267"/>
        <w:gridCol w:w="1240"/>
      </w:tblGrid>
      <w:tr w:rsidR="001A310A" w:rsidRPr="001A310A" w14:paraId="135F60F2" w14:textId="77777777" w:rsidTr="001A310A">
        <w:trPr>
          <w:trHeight w:val="380"/>
        </w:trPr>
        <w:tc>
          <w:tcPr>
            <w:tcW w:w="3450" w:type="dxa"/>
            <w:shd w:val="clear" w:color="auto" w:fill="auto"/>
            <w:vAlign w:val="center"/>
            <w:hideMark/>
          </w:tcPr>
          <w:p w14:paraId="22D3EF4C" w14:textId="77777777" w:rsidR="001A310A" w:rsidRPr="001A310A" w:rsidRDefault="001A310A" w:rsidP="001A310A">
            <w:pPr>
              <w:rPr>
                <w:rFonts w:ascii="Angsana New" w:hAnsi="Angsana New"/>
                <w:spacing w:val="12"/>
                <w:sz w:val="24"/>
                <w:szCs w:val="24"/>
              </w:rPr>
            </w:pPr>
            <w:r w:rsidRPr="001A310A">
              <w:rPr>
                <w:rFonts w:ascii="Angsana New" w:hAnsi="Angsana New"/>
                <w:spacing w:val="12"/>
                <w:sz w:val="22"/>
                <w:szCs w:val="22"/>
              </w:rPr>
              <w:br w:type="page"/>
            </w:r>
          </w:p>
        </w:tc>
        <w:tc>
          <w:tcPr>
            <w:tcW w:w="2805" w:type="dxa"/>
            <w:gridSpan w:val="3"/>
            <w:shd w:val="clear" w:color="auto" w:fill="auto"/>
          </w:tcPr>
          <w:p w14:paraId="379002D0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1A310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</w:tcPr>
          <w:p w14:paraId="2AC8B4FD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4" w:type="dxa"/>
            <w:gridSpan w:val="3"/>
            <w:shd w:val="clear" w:color="auto" w:fill="auto"/>
            <w:vAlign w:val="center"/>
            <w:hideMark/>
          </w:tcPr>
          <w:p w14:paraId="70D41610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310A" w:rsidRPr="001A310A" w14:paraId="5FA8DD03" w14:textId="77777777">
        <w:trPr>
          <w:trHeight w:val="380"/>
        </w:trPr>
        <w:tc>
          <w:tcPr>
            <w:tcW w:w="3450" w:type="dxa"/>
            <w:shd w:val="clear" w:color="auto" w:fill="auto"/>
            <w:vAlign w:val="center"/>
            <w:hideMark/>
          </w:tcPr>
          <w:p w14:paraId="4D16E494" w14:textId="77777777" w:rsidR="001A310A" w:rsidRPr="001A310A" w:rsidRDefault="001A310A" w:rsidP="001A310A">
            <w:pP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</w:tcPr>
          <w:p w14:paraId="024BD23E" w14:textId="507F64ED" w:rsidR="001A310A" w:rsidRPr="001A310A" w:rsidRDefault="001021C7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19E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219E3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5" w:type="dxa"/>
            <w:shd w:val="clear" w:color="auto" w:fill="auto"/>
          </w:tcPr>
          <w:p w14:paraId="31CD4B26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14:paraId="2BC8B43E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31</w:t>
            </w:r>
            <w:r w:rsidRPr="001A310A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9" w:type="dxa"/>
            <w:shd w:val="clear" w:color="auto" w:fill="auto"/>
          </w:tcPr>
          <w:p w14:paraId="4DB78B49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  <w:hideMark/>
          </w:tcPr>
          <w:p w14:paraId="1567446B" w14:textId="5F93B3EE" w:rsidR="001A310A" w:rsidRPr="001A310A" w:rsidRDefault="001021C7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7219E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219E3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7" w:type="dxa"/>
            <w:shd w:val="clear" w:color="auto" w:fill="auto"/>
            <w:vAlign w:val="center"/>
            <w:hideMark/>
          </w:tcPr>
          <w:p w14:paraId="35B868A1" w14:textId="77777777" w:rsidR="001A310A" w:rsidRPr="001A310A" w:rsidRDefault="001A310A" w:rsidP="001A310A">
            <w:pPr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7E92C552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1A310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31</w:t>
            </w:r>
            <w:r w:rsidRPr="001A310A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A310A" w:rsidRPr="001A310A" w14:paraId="4A16CF4F" w14:textId="77777777">
        <w:trPr>
          <w:trHeight w:val="380"/>
        </w:trPr>
        <w:tc>
          <w:tcPr>
            <w:tcW w:w="3450" w:type="dxa"/>
            <w:shd w:val="clear" w:color="auto" w:fill="auto"/>
            <w:vAlign w:val="center"/>
          </w:tcPr>
          <w:p w14:paraId="6C33B09A" w14:textId="77777777" w:rsidR="001A310A" w:rsidRPr="001A310A" w:rsidRDefault="001A310A" w:rsidP="001A310A">
            <w:pP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</w:tcPr>
          <w:p w14:paraId="160AEF18" w14:textId="2E9B984F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8C7A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021C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5" w:type="dxa"/>
            <w:shd w:val="clear" w:color="auto" w:fill="auto"/>
          </w:tcPr>
          <w:p w14:paraId="3C833BF8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14:paraId="11A0612E" w14:textId="798DEAFA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</w:t>
            </w:r>
            <w:r w:rsidR="001021C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39" w:type="dxa"/>
            <w:shd w:val="clear" w:color="auto" w:fill="auto"/>
          </w:tcPr>
          <w:p w14:paraId="50BCCB25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</w:tcPr>
          <w:p w14:paraId="75CA3570" w14:textId="476C5F38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8C7A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021C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6970F236" w14:textId="77777777" w:rsidR="001A310A" w:rsidRPr="001A310A" w:rsidRDefault="001A310A" w:rsidP="001A310A">
            <w:pPr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2D08EA71" w14:textId="0EF9E81B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</w:t>
            </w:r>
            <w:r w:rsidR="001021C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</w:t>
            </w:r>
          </w:p>
        </w:tc>
      </w:tr>
      <w:tr w:rsidR="001A310A" w:rsidRPr="001A310A" w14:paraId="43A3CE04" w14:textId="77777777" w:rsidTr="001A310A">
        <w:trPr>
          <w:trHeight w:val="380"/>
        </w:trPr>
        <w:tc>
          <w:tcPr>
            <w:tcW w:w="3450" w:type="dxa"/>
            <w:shd w:val="clear" w:color="auto" w:fill="auto"/>
            <w:vAlign w:val="center"/>
            <w:hideMark/>
          </w:tcPr>
          <w:p w14:paraId="681BF6DE" w14:textId="77777777" w:rsidR="001A310A" w:rsidRPr="001A310A" w:rsidRDefault="001A310A" w:rsidP="001A310A">
            <w:pPr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5848" w:type="dxa"/>
            <w:gridSpan w:val="7"/>
            <w:shd w:val="clear" w:color="auto" w:fill="auto"/>
          </w:tcPr>
          <w:p w14:paraId="13DA9571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(</w:t>
            </w:r>
            <w:r w:rsidRPr="001A310A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A310A" w:rsidRPr="001A310A" w14:paraId="000F5C17" w14:textId="77777777" w:rsidTr="001A310A">
        <w:trPr>
          <w:trHeight w:val="290"/>
        </w:trPr>
        <w:tc>
          <w:tcPr>
            <w:tcW w:w="3450" w:type="dxa"/>
            <w:shd w:val="clear" w:color="auto" w:fill="auto"/>
            <w:vAlign w:val="center"/>
            <w:hideMark/>
          </w:tcPr>
          <w:p w14:paraId="7E23519B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41" w:type="dxa"/>
            <w:shd w:val="clear" w:color="auto" w:fill="auto"/>
          </w:tcPr>
          <w:p w14:paraId="2BFEA590" w14:textId="77777777" w:rsidR="001A310A" w:rsidRPr="001A310A" w:rsidRDefault="001A310A" w:rsidP="001A310A">
            <w:pP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632261B2" w14:textId="77777777" w:rsidR="001A310A" w:rsidRPr="001A310A" w:rsidRDefault="001A310A" w:rsidP="001A310A">
            <w:pP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390AE872" w14:textId="77777777" w:rsidR="001A310A" w:rsidRPr="001A310A" w:rsidRDefault="001A310A" w:rsidP="001A310A">
            <w:pP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2841DC6" w14:textId="77777777" w:rsidR="001A310A" w:rsidRPr="001A310A" w:rsidRDefault="001A310A" w:rsidP="001A310A">
            <w:pP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  <w:vAlign w:val="center"/>
            <w:hideMark/>
          </w:tcPr>
          <w:p w14:paraId="51773641" w14:textId="77777777" w:rsidR="001A310A" w:rsidRPr="001A310A" w:rsidRDefault="001A310A" w:rsidP="001A310A">
            <w:pP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  <w:vAlign w:val="center"/>
            <w:hideMark/>
          </w:tcPr>
          <w:p w14:paraId="6569493B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132B52AC" w14:textId="77777777" w:rsidR="001A310A" w:rsidRPr="001A310A" w:rsidRDefault="001A310A" w:rsidP="001A31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955542" w:rsidRPr="001A310A" w14:paraId="11D7385C" w14:textId="77777777">
        <w:trPr>
          <w:trHeight w:val="380"/>
        </w:trPr>
        <w:tc>
          <w:tcPr>
            <w:tcW w:w="3450" w:type="dxa"/>
            <w:shd w:val="clear" w:color="auto" w:fill="auto"/>
            <w:vAlign w:val="center"/>
            <w:hideMark/>
          </w:tcPr>
          <w:p w14:paraId="684C9C65" w14:textId="77777777" w:rsidR="00955542" w:rsidRPr="001A310A" w:rsidRDefault="00955542" w:rsidP="009555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A310A">
              <w:rPr>
                <w:rFonts w:ascii="Angsana New" w:eastAsia="Times New Roman" w:hAnsi="Angsana New"/>
                <w:sz w:val="30"/>
                <w:szCs w:val="30"/>
                <w:cs/>
              </w:rPr>
              <w:t>ค้ำประกันสัญญา</w:t>
            </w:r>
            <w:r w:rsidRPr="001A310A">
              <w:rPr>
                <w:rFonts w:ascii="Angsana New" w:eastAsia="Times New Roman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241" w:type="dxa"/>
            <w:shd w:val="clear" w:color="auto" w:fill="auto"/>
          </w:tcPr>
          <w:p w14:paraId="5E18B7D1" w14:textId="54138370" w:rsidR="00955542" w:rsidRPr="001A310A" w:rsidRDefault="003D2FE6" w:rsidP="009555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173,270</w:t>
            </w:r>
          </w:p>
        </w:tc>
        <w:tc>
          <w:tcPr>
            <w:tcW w:w="235" w:type="dxa"/>
            <w:shd w:val="clear" w:color="auto" w:fill="auto"/>
          </w:tcPr>
          <w:p w14:paraId="7550AE54" w14:textId="77777777" w:rsidR="00955542" w:rsidRPr="001A310A" w:rsidRDefault="00955542" w:rsidP="009555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333CD1D0" w14:textId="64814B02" w:rsidR="00955542" w:rsidRPr="001A310A" w:rsidRDefault="00955542" w:rsidP="009555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173,270</w:t>
            </w:r>
          </w:p>
        </w:tc>
        <w:tc>
          <w:tcPr>
            <w:tcW w:w="239" w:type="dxa"/>
            <w:shd w:val="clear" w:color="auto" w:fill="auto"/>
          </w:tcPr>
          <w:p w14:paraId="3F49F7CC" w14:textId="77777777" w:rsidR="00955542" w:rsidRPr="001A310A" w:rsidRDefault="00955542" w:rsidP="009555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</w:tcPr>
          <w:p w14:paraId="13B421C8" w14:textId="715DE8B8" w:rsidR="00955542" w:rsidRPr="00AB082B" w:rsidRDefault="00933E31" w:rsidP="009555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173,270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0080B2E0" w14:textId="77777777" w:rsidR="00955542" w:rsidRPr="001A310A" w:rsidRDefault="00955542" w:rsidP="009555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645AFE36" w14:textId="0FB8B117" w:rsidR="00955542" w:rsidRPr="001A310A" w:rsidRDefault="00955542" w:rsidP="009555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173,270</w:t>
            </w:r>
          </w:p>
        </w:tc>
      </w:tr>
      <w:tr w:rsidR="00955542" w:rsidRPr="001A310A" w14:paraId="71BBCD93" w14:textId="77777777">
        <w:trPr>
          <w:trHeight w:val="380"/>
        </w:trPr>
        <w:tc>
          <w:tcPr>
            <w:tcW w:w="3450" w:type="dxa"/>
            <w:shd w:val="clear" w:color="auto" w:fill="auto"/>
            <w:vAlign w:val="center"/>
          </w:tcPr>
          <w:p w14:paraId="0899DF17" w14:textId="77777777" w:rsidR="00955542" w:rsidRPr="001A310A" w:rsidRDefault="00955542" w:rsidP="009555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A310A">
              <w:rPr>
                <w:rFonts w:ascii="Angsana New" w:eastAsia="Times New Roman" w:hAnsi="Angsana New" w:hint="cs"/>
                <w:sz w:val="30"/>
                <w:szCs w:val="30"/>
                <w:cs/>
              </w:rPr>
              <w:t>ค้ำประกันเพื่อกู้ยืมเงิน</w:t>
            </w:r>
          </w:p>
        </w:tc>
        <w:tc>
          <w:tcPr>
            <w:tcW w:w="1241" w:type="dxa"/>
            <w:shd w:val="clear" w:color="auto" w:fill="auto"/>
          </w:tcPr>
          <w:p w14:paraId="12103BA4" w14:textId="3C1A080A" w:rsidR="00955542" w:rsidRPr="001A310A" w:rsidRDefault="003D2FE6" w:rsidP="009555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540</w:t>
            </w:r>
          </w:p>
        </w:tc>
        <w:tc>
          <w:tcPr>
            <w:tcW w:w="235" w:type="dxa"/>
            <w:shd w:val="clear" w:color="auto" w:fill="auto"/>
          </w:tcPr>
          <w:p w14:paraId="13CCC498" w14:textId="77777777" w:rsidR="00955542" w:rsidRPr="001A310A" w:rsidRDefault="00955542" w:rsidP="009555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319EAFAB" w14:textId="361415FA" w:rsidR="00955542" w:rsidRPr="001A310A" w:rsidRDefault="00955542" w:rsidP="009555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540</w:t>
            </w:r>
          </w:p>
        </w:tc>
        <w:tc>
          <w:tcPr>
            <w:tcW w:w="239" w:type="dxa"/>
            <w:shd w:val="clear" w:color="auto" w:fill="auto"/>
          </w:tcPr>
          <w:p w14:paraId="2FC612A8" w14:textId="77777777" w:rsidR="00955542" w:rsidRPr="001A310A" w:rsidRDefault="00955542" w:rsidP="009555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</w:tcPr>
          <w:p w14:paraId="5CC68135" w14:textId="3AB5DA26" w:rsidR="00955542" w:rsidRPr="001A310A" w:rsidRDefault="00933E31" w:rsidP="005E7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360" w:lineRule="exact"/>
              <w:ind w:left="-255" w:right="27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4657C7B6" w14:textId="77777777" w:rsidR="00955542" w:rsidRPr="001A310A" w:rsidRDefault="00955542" w:rsidP="009555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30957BD1" w14:textId="1A23856E" w:rsidR="00955542" w:rsidRPr="001A310A" w:rsidRDefault="00955542" w:rsidP="00CA5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360" w:lineRule="exact"/>
              <w:ind w:left="-255" w:right="277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955542" w:rsidRPr="001A310A" w14:paraId="4D2B4C8D" w14:textId="77777777">
        <w:trPr>
          <w:trHeight w:val="380"/>
        </w:trPr>
        <w:tc>
          <w:tcPr>
            <w:tcW w:w="3450" w:type="dxa"/>
            <w:shd w:val="clear" w:color="auto" w:fill="auto"/>
            <w:vAlign w:val="center"/>
            <w:hideMark/>
          </w:tcPr>
          <w:p w14:paraId="4CCA79A3" w14:textId="77777777" w:rsidR="00955542" w:rsidRPr="001A310A" w:rsidRDefault="00955542" w:rsidP="009555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1A310A">
              <w:rPr>
                <w:rFonts w:ascii="Angsana New" w:eastAsia="Times New Roman" w:hAnsi="Angsana New"/>
                <w:sz w:val="30"/>
                <w:szCs w:val="30"/>
                <w:cs/>
              </w:rPr>
              <w:t>ค้ำประกันไฟฟ้า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0EA93829" w14:textId="3162FD51" w:rsidR="00955542" w:rsidRPr="001A310A" w:rsidRDefault="003D2FE6" w:rsidP="009555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10,579</w:t>
            </w:r>
          </w:p>
        </w:tc>
        <w:tc>
          <w:tcPr>
            <w:tcW w:w="235" w:type="dxa"/>
            <w:shd w:val="clear" w:color="auto" w:fill="auto"/>
          </w:tcPr>
          <w:p w14:paraId="0CDC3D7C" w14:textId="77777777" w:rsidR="00955542" w:rsidRPr="001A310A" w:rsidRDefault="00955542" w:rsidP="009555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</w:tcPr>
          <w:p w14:paraId="782F878C" w14:textId="67CC5AFD" w:rsidR="00955542" w:rsidRPr="001A310A" w:rsidRDefault="00955542" w:rsidP="009555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10,856</w:t>
            </w:r>
          </w:p>
        </w:tc>
        <w:tc>
          <w:tcPr>
            <w:tcW w:w="239" w:type="dxa"/>
            <w:vMerge w:val="restart"/>
            <w:shd w:val="clear" w:color="auto" w:fill="auto"/>
          </w:tcPr>
          <w:p w14:paraId="52700D54" w14:textId="77777777" w:rsidR="00955542" w:rsidRPr="001A310A" w:rsidRDefault="00955542" w:rsidP="009555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</w:tcPr>
          <w:p w14:paraId="2FBC38F1" w14:textId="311F178A" w:rsidR="00955542" w:rsidRPr="00AB082B" w:rsidRDefault="00933E31" w:rsidP="009555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8,434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62E13ED4" w14:textId="77777777" w:rsidR="00955542" w:rsidRPr="001A310A" w:rsidRDefault="00955542" w:rsidP="009555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76343D94" w14:textId="441C567B" w:rsidR="00955542" w:rsidRPr="001A310A" w:rsidRDefault="00955542" w:rsidP="009555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8,376</w:t>
            </w:r>
          </w:p>
        </w:tc>
      </w:tr>
      <w:tr w:rsidR="00955542" w:rsidRPr="001A310A" w14:paraId="4E3B05B0" w14:textId="77777777">
        <w:trPr>
          <w:trHeight w:val="390"/>
        </w:trPr>
        <w:tc>
          <w:tcPr>
            <w:tcW w:w="3450" w:type="dxa"/>
            <w:shd w:val="clear" w:color="auto" w:fill="auto"/>
            <w:vAlign w:val="center"/>
            <w:hideMark/>
          </w:tcPr>
          <w:p w14:paraId="1124ABBF" w14:textId="77777777" w:rsidR="00955542" w:rsidRPr="001A310A" w:rsidRDefault="00955542" w:rsidP="00955542">
            <w:pPr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DD6ECA" w14:textId="45465A69" w:rsidR="00955542" w:rsidRPr="001A310A" w:rsidRDefault="003D2FE6" w:rsidP="009555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184,389</w:t>
            </w:r>
          </w:p>
        </w:tc>
        <w:tc>
          <w:tcPr>
            <w:tcW w:w="235" w:type="dxa"/>
            <w:shd w:val="clear" w:color="auto" w:fill="auto"/>
          </w:tcPr>
          <w:p w14:paraId="37F02243" w14:textId="77777777" w:rsidR="00955542" w:rsidRPr="001A310A" w:rsidRDefault="00955542" w:rsidP="009555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5F26E1" w14:textId="0BBE5DEA" w:rsidR="00955542" w:rsidRPr="001A310A" w:rsidRDefault="00955542" w:rsidP="009555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184,666</w:t>
            </w:r>
          </w:p>
        </w:tc>
        <w:tc>
          <w:tcPr>
            <w:tcW w:w="239" w:type="dxa"/>
            <w:vMerge/>
            <w:tcBorders>
              <w:bottom w:val="nil"/>
            </w:tcBorders>
            <w:shd w:val="clear" w:color="auto" w:fill="auto"/>
          </w:tcPr>
          <w:p w14:paraId="6763449A" w14:textId="77777777" w:rsidR="00955542" w:rsidRPr="001A310A" w:rsidRDefault="00955542" w:rsidP="009555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64BB0FE" w14:textId="359156B2" w:rsidR="00955542" w:rsidRPr="00AB082B" w:rsidRDefault="00933E31" w:rsidP="009555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181,704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00D1F371" w14:textId="77777777" w:rsidR="00955542" w:rsidRPr="001A310A" w:rsidRDefault="00955542" w:rsidP="009555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174F07F" w14:textId="2892A3DF" w:rsidR="00955542" w:rsidRPr="001A310A" w:rsidRDefault="00955542" w:rsidP="009555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181,646</w:t>
            </w:r>
          </w:p>
        </w:tc>
      </w:tr>
    </w:tbl>
    <w:p w14:paraId="2CD8EB10" w14:textId="3FDF235B" w:rsidR="00980F02" w:rsidRDefault="00980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7883D7FC" w14:textId="016C4A7C" w:rsidR="00EF3D91" w:rsidRPr="00885375" w:rsidRDefault="00EF3D91" w:rsidP="000A4D8B">
      <w:pPr>
        <w:pStyle w:val="Heading6"/>
        <w:numPr>
          <w:ilvl w:val="0"/>
          <w:numId w:val="42"/>
        </w:numPr>
        <w:tabs>
          <w:tab w:val="clear" w:pos="340"/>
          <w:tab w:val="num" w:pos="540"/>
          <w:tab w:val="left" w:pos="3060"/>
          <w:tab w:val="left" w:pos="315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885375">
        <w:rPr>
          <w:rFonts w:asciiTheme="majorBidi" w:hAnsiTheme="majorBidi" w:cstheme="majorBidi"/>
          <w:sz w:val="30"/>
          <w:szCs w:val="30"/>
          <w:cs/>
          <w:lang w:val="th-TH"/>
        </w:rPr>
        <w:t>เรื่องอื่น</w:t>
      </w:r>
      <w:r w:rsidR="00160477" w:rsidRPr="00885375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885375">
        <w:rPr>
          <w:rFonts w:asciiTheme="majorBidi" w:hAnsiTheme="majorBidi" w:cstheme="majorBidi"/>
          <w:sz w:val="30"/>
          <w:szCs w:val="30"/>
          <w:cs/>
          <w:lang w:val="th-TH"/>
        </w:rPr>
        <w:t>ๆ</w:t>
      </w:r>
    </w:p>
    <w:p w14:paraId="761FF9EB" w14:textId="77777777" w:rsidR="00EF3D91" w:rsidRPr="00E10EFF" w:rsidRDefault="00EF3D91" w:rsidP="00A9166C">
      <w:pPr>
        <w:ind w:left="540"/>
        <w:jc w:val="thaiDistribute"/>
        <w:rPr>
          <w:rFonts w:asciiTheme="majorBidi" w:hAnsiTheme="majorBidi" w:cstheme="majorBidi"/>
          <w:sz w:val="24"/>
          <w:szCs w:val="24"/>
          <w:lang w:val="th-TH"/>
        </w:rPr>
      </w:pPr>
    </w:p>
    <w:p w14:paraId="3FBC34A5" w14:textId="77777777" w:rsidR="00B724BD" w:rsidRPr="007610C8" w:rsidRDefault="00B724BD" w:rsidP="00B724BD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7610C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คดีความที่บริษัทฟ้องร้องต่อขสมก.</w:t>
      </w:r>
    </w:p>
    <w:p w14:paraId="323C7D67" w14:textId="77777777" w:rsidR="00B724BD" w:rsidRPr="007610C8" w:rsidRDefault="00B724BD" w:rsidP="00B724BD">
      <w:pPr>
        <w:ind w:left="540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009646B6" w14:textId="6678DC19" w:rsidR="00B724BD" w:rsidRPr="007610C8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10C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7610C8">
        <w:rPr>
          <w:rFonts w:asciiTheme="majorBidi" w:hAnsiTheme="majorBidi" w:cstheme="majorBidi"/>
          <w:sz w:val="30"/>
          <w:szCs w:val="30"/>
        </w:rPr>
        <w:t>21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7610C8">
        <w:rPr>
          <w:rFonts w:asciiTheme="majorBidi" w:hAnsiTheme="majorBidi" w:cstheme="majorBidi"/>
          <w:sz w:val="30"/>
          <w:szCs w:val="30"/>
        </w:rPr>
        <w:t>2562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บริษัทได้รับหนังสือเรื่องขอบอกเลิกสัญญาโครงการเช่าระบบบัตรโดยสารอิเล็กทรอนิกส์พร้อมอุปกรณ์ (</w:t>
      </w:r>
      <w:r w:rsidRPr="007610C8">
        <w:rPr>
          <w:rFonts w:asciiTheme="majorBidi" w:hAnsiTheme="majorBidi" w:cstheme="majorBidi"/>
          <w:sz w:val="30"/>
          <w:szCs w:val="30"/>
        </w:rPr>
        <w:t xml:space="preserve">E-Ticket) </w:t>
      </w:r>
      <w:r w:rsidRPr="007610C8">
        <w:rPr>
          <w:rFonts w:asciiTheme="majorBidi" w:hAnsiTheme="majorBidi" w:cstheme="majorBidi"/>
          <w:sz w:val="30"/>
          <w:szCs w:val="30"/>
          <w:cs/>
        </w:rPr>
        <w:t>จาก ขสมก. มูลค่าโครงการที่บอกยกเลิกรวมเป็น</w:t>
      </w:r>
      <w:r w:rsidR="00377A71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เงินทั้งสิ้น </w:t>
      </w:r>
      <w:r w:rsidRPr="007610C8">
        <w:rPr>
          <w:rFonts w:asciiTheme="majorBidi" w:hAnsiTheme="majorBidi" w:cstheme="majorBidi"/>
          <w:sz w:val="30"/>
          <w:szCs w:val="30"/>
        </w:rPr>
        <w:t>1,665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 ล้านบาท โดยตามหนังสือเรื่องบอกเลิกดังกล่าวได้อ้างเหตุว่าบริษัทไม่สามารถปฏิบัติตามสัญญาและทำการส่งมอบงานโครงการระบบบัตรโดยสารอิเล็กทรอนิกส์พร้อมอุปกรณ์ (</w:t>
      </w:r>
      <w:r w:rsidRPr="007610C8">
        <w:rPr>
          <w:rFonts w:asciiTheme="majorBidi" w:hAnsiTheme="majorBidi" w:cstheme="majorBidi"/>
          <w:sz w:val="30"/>
          <w:szCs w:val="30"/>
        </w:rPr>
        <w:t xml:space="preserve">E-Ticket) </w:t>
      </w:r>
      <w:r w:rsidRPr="007610C8">
        <w:rPr>
          <w:rFonts w:asciiTheme="majorBidi" w:hAnsiTheme="majorBidi" w:cstheme="majorBidi"/>
          <w:sz w:val="30"/>
          <w:szCs w:val="30"/>
          <w:cs/>
        </w:rPr>
        <w:t>ได้ภายในระยะเวลาที่กำหนดในสัญญา ดังนั้น ขสมก. จึงขอใช้สิทธิบอกเลิกสัญญาดังกล่าว</w:t>
      </w:r>
    </w:p>
    <w:p w14:paraId="71A8D005" w14:textId="45A0A73D" w:rsidR="00205C14" w:rsidRDefault="00205C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02351B7" w14:textId="707B8935" w:rsidR="00B724BD" w:rsidRPr="007610C8" w:rsidRDefault="00FA7C4F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B724BD" w:rsidRPr="007610C8">
        <w:rPr>
          <w:rFonts w:asciiTheme="majorBidi" w:hAnsiTheme="majorBidi" w:cstheme="majorBidi"/>
          <w:sz w:val="30"/>
          <w:szCs w:val="30"/>
          <w:cs/>
        </w:rPr>
        <w:t xml:space="preserve">บริษัทได้ปฏิบัติตามสัญญาโดยได้ติดตั้งระบบบัตรโดยสาร </w:t>
      </w:r>
      <w:r w:rsidR="00B724BD" w:rsidRPr="007610C8">
        <w:rPr>
          <w:rFonts w:asciiTheme="majorBidi" w:hAnsiTheme="majorBidi" w:cstheme="majorBidi"/>
          <w:sz w:val="30"/>
          <w:szCs w:val="30"/>
        </w:rPr>
        <w:t xml:space="preserve">E-Ticket </w:t>
      </w:r>
      <w:r w:rsidR="00B724BD" w:rsidRPr="007610C8">
        <w:rPr>
          <w:rFonts w:asciiTheme="majorBidi" w:hAnsiTheme="majorBidi" w:cstheme="majorBidi"/>
          <w:sz w:val="30"/>
          <w:szCs w:val="30"/>
          <w:cs/>
        </w:rPr>
        <w:t>ครบตามจำนวน</w:t>
      </w:r>
      <w:r w:rsidR="007B15D5">
        <w:rPr>
          <w:rFonts w:asciiTheme="majorBidi" w:hAnsiTheme="majorBidi" w:cstheme="majorBidi"/>
          <w:sz w:val="30"/>
          <w:szCs w:val="30"/>
        </w:rPr>
        <w:t xml:space="preserve"> 2,600</w:t>
      </w:r>
      <w:r w:rsidR="00B724BD" w:rsidRPr="007610C8">
        <w:rPr>
          <w:rFonts w:asciiTheme="majorBidi" w:hAnsiTheme="majorBidi" w:cstheme="majorBidi"/>
          <w:sz w:val="30"/>
          <w:szCs w:val="30"/>
          <w:cs/>
        </w:rPr>
        <w:t xml:space="preserve"> คัน พร้อมทั้งเปิดใช้งานจริง ส่วนเครื่องเก็บเงิน (</w:t>
      </w:r>
      <w:r w:rsidR="00B724BD" w:rsidRPr="007610C8">
        <w:rPr>
          <w:rFonts w:asciiTheme="majorBidi" w:hAnsiTheme="majorBidi" w:cstheme="majorBidi"/>
          <w:sz w:val="30"/>
          <w:szCs w:val="30"/>
        </w:rPr>
        <w:t xml:space="preserve">Cash Box) </w:t>
      </w:r>
      <w:r w:rsidR="00B724BD" w:rsidRPr="007610C8">
        <w:rPr>
          <w:rFonts w:asciiTheme="majorBidi" w:hAnsiTheme="majorBidi" w:cstheme="majorBidi"/>
          <w:sz w:val="30"/>
          <w:szCs w:val="30"/>
          <w:cs/>
        </w:rPr>
        <w:t>ได้ติดตั้งไปทั้งหมดจำนวน</w:t>
      </w:r>
      <w:r w:rsidR="007B15D5">
        <w:rPr>
          <w:rFonts w:asciiTheme="majorBidi" w:hAnsiTheme="majorBidi" w:cstheme="majorBidi"/>
          <w:sz w:val="30"/>
          <w:szCs w:val="30"/>
        </w:rPr>
        <w:t xml:space="preserve"> 800</w:t>
      </w:r>
      <w:r w:rsidR="003069BE">
        <w:rPr>
          <w:rFonts w:asciiTheme="majorBidi" w:hAnsiTheme="majorBidi" w:cstheme="majorBidi"/>
          <w:sz w:val="30"/>
          <w:szCs w:val="30"/>
        </w:rPr>
        <w:t xml:space="preserve"> </w:t>
      </w:r>
      <w:r w:rsidR="00B724BD" w:rsidRPr="007610C8">
        <w:rPr>
          <w:rFonts w:asciiTheme="majorBidi" w:hAnsiTheme="majorBidi" w:cstheme="majorBidi"/>
          <w:sz w:val="30"/>
          <w:szCs w:val="30"/>
          <w:cs/>
        </w:rPr>
        <w:t>คัน และ ขสมก. ได้แจ้งให้บริษัท รอความชัดเจนในการติดตั้งเพิ่มให้ครบตามสัญญา และมีการนำไปใช้งานเฉพาะเครื่องอ่านบัตร (</w:t>
      </w:r>
      <w:r w:rsidR="00B724BD" w:rsidRPr="007610C8">
        <w:rPr>
          <w:rFonts w:asciiTheme="majorBidi" w:hAnsiTheme="majorBidi" w:cstheme="majorBidi"/>
          <w:sz w:val="30"/>
          <w:szCs w:val="30"/>
        </w:rPr>
        <w:t xml:space="preserve">E-Ticket) </w:t>
      </w:r>
      <w:r w:rsidR="00B724BD" w:rsidRPr="007610C8">
        <w:rPr>
          <w:rFonts w:asciiTheme="majorBidi" w:hAnsiTheme="majorBidi" w:cstheme="majorBidi"/>
          <w:sz w:val="30"/>
          <w:szCs w:val="30"/>
          <w:cs/>
        </w:rPr>
        <w:t>อีกทั้ง ขสมก.ได้ทำหนังสือถึงกรมบัญชีกลางเพื่อขอหารือการแก้ไขสัญญาหรือบอกเลิกสัญญาบางส่วน โดยตัดเครื่องเก็บค่าโดยสารอัตโนมัติ (</w:t>
      </w:r>
      <w:r w:rsidR="00B724BD" w:rsidRPr="007610C8">
        <w:rPr>
          <w:rFonts w:asciiTheme="majorBidi" w:hAnsiTheme="majorBidi" w:cstheme="majorBidi"/>
          <w:sz w:val="30"/>
          <w:szCs w:val="30"/>
        </w:rPr>
        <w:t xml:space="preserve">Cash Box) </w:t>
      </w:r>
      <w:r w:rsidR="00B724BD" w:rsidRPr="007610C8">
        <w:rPr>
          <w:rFonts w:asciiTheme="majorBidi" w:hAnsiTheme="majorBidi" w:cstheme="majorBidi"/>
          <w:sz w:val="30"/>
          <w:szCs w:val="30"/>
          <w:cs/>
        </w:rPr>
        <w:t>ออกจากสัญญาทั้งหมดดังกล่าว</w:t>
      </w:r>
    </w:p>
    <w:p w14:paraId="0602A9A9" w14:textId="77777777" w:rsidR="00B724BD" w:rsidRPr="007610C8" w:rsidRDefault="00B724BD" w:rsidP="00B724BD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F335EA6" w14:textId="402D1B24" w:rsidR="00B724BD" w:rsidRPr="007610C8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610C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4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7610C8">
        <w:rPr>
          <w:rFonts w:asciiTheme="majorBidi" w:hAnsiTheme="majorBidi" w:cstheme="majorBidi"/>
          <w:sz w:val="30"/>
          <w:szCs w:val="30"/>
        </w:rPr>
        <w:t xml:space="preserve">2562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บริษัทได้ยื่นฟ้องหน่วยงานรัฐ ณ ศาลปกครองกลาง คดีหมายเลขดำที่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1998/2562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ระหว่างบริษัทและขสมก. เพื่อเรียกร้องค่าเสียหายหรือชดใช้ค่าการงาน และค่าเช่าที่ควรได้รับแก่บริษัทเป็นจำนวนเงิน </w:t>
      </w:r>
      <w:r w:rsidRPr="007610C8">
        <w:rPr>
          <w:rFonts w:asciiTheme="majorBidi" w:hAnsiTheme="majorBidi" w:cstheme="majorBidi"/>
          <w:sz w:val="30"/>
          <w:szCs w:val="30"/>
        </w:rPr>
        <w:t xml:space="preserve">1,556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ล้านบาท (ไม่รวมภาษี) พร้อมดอกเบี้ยในอัตราร้อยละ </w:t>
      </w:r>
      <w:r w:rsidRPr="007610C8">
        <w:rPr>
          <w:rFonts w:asciiTheme="majorBidi" w:hAnsiTheme="majorBidi" w:cstheme="majorBidi"/>
          <w:sz w:val="30"/>
          <w:szCs w:val="30"/>
        </w:rPr>
        <w:t xml:space="preserve">7.5 </w:t>
      </w:r>
      <w:r w:rsidRPr="007610C8">
        <w:rPr>
          <w:rFonts w:asciiTheme="majorBidi" w:hAnsiTheme="majorBidi" w:cstheme="majorBidi"/>
          <w:sz w:val="30"/>
          <w:szCs w:val="30"/>
          <w:cs/>
        </w:rPr>
        <w:t>ต่อปีนับถัดจากวันฟ้องจนถึงวันชำระแล้วเสร็จ และให้คืนหลักประกันสัญญาพร้อมค่าธรรมเนียมที่จะเกิดจากการคืนหลักประกันล่าช้าดังกล่าวแล้ว</w:t>
      </w:r>
    </w:p>
    <w:p w14:paraId="60C2C282" w14:textId="77777777" w:rsidR="00B724BD" w:rsidRPr="007610C8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ACE043" w14:textId="77777777" w:rsidR="00B724BD" w:rsidRPr="007610C8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610C8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 xml:space="preserve">ต่อมาเมื่อวันที่ </w:t>
      </w:r>
      <w:r w:rsidRPr="007610C8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7610C8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มีนาคม </w:t>
      </w:r>
      <w:r w:rsidRPr="007610C8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7610C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ขสมก.ได้ยื่นฟ้องบริษัทเป็นคดีใหม่ต่อศาลปกครองกลาง คดีหมายเลขดำที่ </w:t>
      </w:r>
      <w:r w:rsidRPr="007610C8">
        <w:rPr>
          <w:rFonts w:asciiTheme="majorBidi" w:hAnsiTheme="majorBidi" w:cstheme="majorBidi"/>
          <w:spacing w:val="-2"/>
          <w:sz w:val="30"/>
          <w:szCs w:val="30"/>
        </w:rPr>
        <w:t>410</w:t>
      </w:r>
      <w:r w:rsidRPr="007610C8">
        <w:rPr>
          <w:rFonts w:asciiTheme="majorBidi" w:hAnsiTheme="majorBidi" w:cstheme="majorBidi"/>
          <w:spacing w:val="-2"/>
          <w:sz w:val="30"/>
          <w:szCs w:val="30"/>
          <w:cs/>
        </w:rPr>
        <w:t>/</w:t>
      </w:r>
      <w:r w:rsidRPr="007610C8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7610C8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ียกค่าเสียหายเป็นค่าปรับตามสัญญาและค่าชดเชยรายได้ค่าโดยสารจากบัตรสวัสดิการแห่งรัฐและดอกเบี้ยผิดนัดชำระ รวมเป็นเงินทั้งสิ้นประมาณ </w:t>
      </w:r>
      <w:r w:rsidRPr="007610C8">
        <w:rPr>
          <w:rFonts w:asciiTheme="majorBidi" w:hAnsiTheme="majorBidi" w:cstheme="majorBidi"/>
          <w:spacing w:val="-2"/>
          <w:sz w:val="30"/>
          <w:szCs w:val="30"/>
        </w:rPr>
        <w:t>110</w:t>
      </w:r>
      <w:r w:rsidRPr="007610C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ซึ่งคดีดังกล่าวถือเป็นคดีโครงการเดียวกันกับคดีซึ่งบริษัทได้ยื่นฟ้องไว้ก่อนแล้วดังกล่าวข้างต้น ปัจจุบันบริษัทอยู่ในระหว่างการเตรียมยื่นคำให้การต่อศาลตามขั้นตอนต่อไป</w:t>
      </w:r>
    </w:p>
    <w:p w14:paraId="45244334" w14:textId="77777777" w:rsidR="00B724BD" w:rsidRPr="007610C8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330C11" w14:textId="77777777" w:rsidR="00B724BD" w:rsidRPr="007610C8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610C8">
        <w:rPr>
          <w:rFonts w:asciiTheme="majorBidi" w:hAnsiTheme="majorBidi" w:cstheme="majorBidi"/>
          <w:i/>
          <w:iCs/>
          <w:sz w:val="30"/>
          <w:szCs w:val="30"/>
          <w:cs/>
        </w:rPr>
        <w:t>คดีความที่กิจการร่วมค้า เจวีซีซี</w:t>
      </w:r>
      <w:r w:rsidRPr="007610C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ฟ้องร้องต่อขสมก.</w:t>
      </w:r>
    </w:p>
    <w:p w14:paraId="1062AA6A" w14:textId="77777777" w:rsidR="00B724BD" w:rsidRPr="007610C8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306DDD" w14:textId="59050FC7" w:rsidR="00B724BD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10C8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7610C8">
        <w:rPr>
          <w:rFonts w:asciiTheme="majorBidi" w:hAnsiTheme="majorBidi" w:cstheme="majorBidi"/>
          <w:sz w:val="30"/>
          <w:szCs w:val="30"/>
        </w:rPr>
        <w:t xml:space="preserve">2559 </w:t>
      </w:r>
      <w:r w:rsidRPr="007610C8">
        <w:rPr>
          <w:rFonts w:asciiTheme="majorBidi" w:hAnsiTheme="majorBidi" w:cstheme="majorBidi"/>
          <w:sz w:val="30"/>
          <w:szCs w:val="30"/>
          <w:cs/>
        </w:rPr>
        <w:t>ขสมก. ได้มีหนังสือยกเลิกการลงนามสัญญาซื้อขายและซ่อมบำรุงรักษารถยนต์โดยสารปรับอากาศใช้เชื้อเพลิงก๊าซธรรมชาติ (</w:t>
      </w:r>
      <w:r w:rsidRPr="007610C8">
        <w:rPr>
          <w:rFonts w:asciiTheme="majorBidi" w:hAnsiTheme="majorBidi" w:cstheme="majorBidi"/>
          <w:sz w:val="30"/>
          <w:szCs w:val="30"/>
        </w:rPr>
        <w:t xml:space="preserve">NGV)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7610C8">
        <w:rPr>
          <w:rFonts w:asciiTheme="majorBidi" w:hAnsiTheme="majorBidi" w:cstheme="majorBidi"/>
          <w:sz w:val="30"/>
          <w:szCs w:val="30"/>
        </w:rPr>
        <w:t xml:space="preserve">489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คัน ครั้งที่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3/2558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ภายหลังจากที่กิจการร่วมค้า เจวีซีซีได้รับการประกาศให้ชนะการประกวดราคาเสนอขายจำนวนเงิน </w:t>
      </w:r>
      <w:r w:rsidRPr="007610C8">
        <w:rPr>
          <w:rFonts w:asciiTheme="majorBidi" w:hAnsiTheme="majorBidi" w:cstheme="majorBidi"/>
          <w:sz w:val="30"/>
          <w:szCs w:val="30"/>
        </w:rPr>
        <w:t xml:space="preserve">1,735.60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ล้านบาท และจ้างเหมาซ่อมแซมบำรุงรักษารถโดยสาร </w:t>
      </w:r>
      <w:r w:rsidRPr="007610C8">
        <w:rPr>
          <w:rFonts w:asciiTheme="majorBidi" w:hAnsiTheme="majorBidi" w:cstheme="majorBidi"/>
          <w:sz w:val="30"/>
          <w:szCs w:val="30"/>
        </w:rPr>
        <w:t>NGV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 จำนวนเงิน </w:t>
      </w:r>
      <w:r w:rsidRPr="007610C8">
        <w:rPr>
          <w:rFonts w:asciiTheme="majorBidi" w:hAnsiTheme="majorBidi" w:cstheme="majorBidi"/>
          <w:sz w:val="30"/>
          <w:szCs w:val="30"/>
        </w:rPr>
        <w:t xml:space="preserve">2,446.35 </w:t>
      </w:r>
      <w:r w:rsidRPr="007610C8">
        <w:rPr>
          <w:rFonts w:asciiTheme="majorBidi" w:hAnsiTheme="majorBidi" w:cstheme="majorBidi"/>
          <w:sz w:val="30"/>
          <w:szCs w:val="30"/>
          <w:cs/>
        </w:rPr>
        <w:t>ล้านบาท กิจการร่วมค้า เจวีซีซีจึงได้ยื่นฟ้อง ขสมก</w:t>
      </w:r>
      <w:r w:rsidRPr="007610C8">
        <w:rPr>
          <w:rFonts w:asciiTheme="majorBidi" w:hAnsiTheme="majorBidi" w:cstheme="majorBidi"/>
          <w:sz w:val="30"/>
          <w:szCs w:val="30"/>
        </w:rPr>
        <w:t>.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 เป็นคดีหมายเลขดำที่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294/2559 </w:t>
      </w:r>
      <w:r w:rsidRPr="007610C8">
        <w:rPr>
          <w:rFonts w:asciiTheme="majorBidi" w:hAnsiTheme="majorBidi" w:cstheme="majorBidi"/>
          <w:sz w:val="30"/>
          <w:szCs w:val="30"/>
        </w:rPr>
        <w:br/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24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7610C8">
        <w:rPr>
          <w:rFonts w:asciiTheme="majorBidi" w:hAnsiTheme="majorBidi" w:cstheme="majorBidi"/>
          <w:sz w:val="30"/>
          <w:szCs w:val="30"/>
        </w:rPr>
        <w:t>2559</w:t>
      </w:r>
    </w:p>
    <w:p w14:paraId="20545677" w14:textId="77777777" w:rsidR="00F33EF1" w:rsidRPr="007610C8" w:rsidRDefault="00F33EF1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A517336" w14:textId="33B7031B" w:rsidR="0021446B" w:rsidRDefault="00B724BD" w:rsidP="00485571">
      <w:pPr>
        <w:pStyle w:val="ListParagraph"/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610C8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31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7610C8">
        <w:rPr>
          <w:rFonts w:asciiTheme="majorBidi" w:hAnsiTheme="majorBidi" w:cstheme="majorBidi"/>
          <w:sz w:val="30"/>
          <w:szCs w:val="30"/>
        </w:rPr>
        <w:t>2564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 ศาลปกครองกลางได้มีคำพิพากษาเป็นคดีหมายเลขแดงที่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424/2564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ให้เพิกถอนประกาศยกเลิกการประกวดราคาและคำวินิจฉัยอุทธรณ์ของคณะกรรมการ ขสมก. โดยให้มีผลย้อนหลังนับตั้งแต่วันที่มีประกาศยกเลิกการประกวดราคาและคำวินิจฉัยอุทธรณ์ดังกล่าว และให้ขสมก. ชดใช้ค่าเสียหายเป็นจำนวนเงิน </w:t>
      </w:r>
      <w:r w:rsidRPr="007610C8">
        <w:rPr>
          <w:rFonts w:asciiTheme="majorBidi" w:hAnsiTheme="majorBidi" w:cstheme="majorBidi"/>
          <w:sz w:val="30"/>
          <w:szCs w:val="30"/>
        </w:rPr>
        <w:t xml:space="preserve">265,842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บาท พร้อมดอกเบี้ยอัตราร้อยละ </w:t>
      </w:r>
      <w:r w:rsidRPr="007610C8">
        <w:rPr>
          <w:rFonts w:asciiTheme="majorBidi" w:hAnsiTheme="majorBidi" w:cstheme="majorBidi"/>
          <w:sz w:val="30"/>
          <w:szCs w:val="30"/>
        </w:rPr>
        <w:t xml:space="preserve">7.5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ต่อปีของต้นเงินดังกล่าว นับถัดจากวันฟ้องเป็นต้นไปจนกว่าจะชำระเสร็จให้แก่ผู้ฟ้องคดี โดยชำระให้แล้วเสร็จภายใน </w:t>
      </w:r>
      <w:r w:rsidRPr="007610C8">
        <w:rPr>
          <w:rFonts w:asciiTheme="majorBidi" w:hAnsiTheme="majorBidi" w:cstheme="majorBidi"/>
          <w:sz w:val="30"/>
          <w:szCs w:val="30"/>
        </w:rPr>
        <w:t xml:space="preserve">60 </w:t>
      </w:r>
      <w:r w:rsidRPr="007610C8">
        <w:rPr>
          <w:rFonts w:asciiTheme="majorBidi" w:hAnsiTheme="majorBidi" w:cstheme="majorBidi"/>
          <w:sz w:val="30"/>
          <w:szCs w:val="30"/>
          <w:cs/>
        </w:rPr>
        <w:t>วันนับแต่วันที่คดีถึงที่สุด นอกจากนี้ ให้ยกฟ้องคณะกรรมการว่าด้วยการพัสดุด้วยวิธีการทางอิเล็กทรอกนิกส์และกระทรวงการคลัง และให้คืนค่าธรรมเนียมศาลบางส่วนตามส่วนของ</w:t>
      </w:r>
      <w:r w:rsidRPr="007610C8">
        <w:rPr>
          <w:rFonts w:asciiTheme="majorBidi" w:hAnsiTheme="majorBidi" w:cstheme="majorBidi"/>
          <w:spacing w:val="2"/>
          <w:sz w:val="30"/>
          <w:szCs w:val="30"/>
          <w:cs/>
        </w:rPr>
        <w:t>การชนะคดีแก่ผู้ฟ้องคดี ทั้งนี้บริษัทได้ดำเนินการยื่นอุทธรณ์ต่อศาลปกครองสูงสุดแล้วเพื่อเรียกค่าเสียหายเพิ่ม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เติม เมื่อวันที่ </w:t>
      </w:r>
      <w:r w:rsidRPr="007610C8">
        <w:rPr>
          <w:rFonts w:asciiTheme="majorBidi" w:hAnsiTheme="majorBidi" w:cstheme="majorBidi"/>
          <w:sz w:val="30"/>
          <w:szCs w:val="30"/>
        </w:rPr>
        <w:t xml:space="preserve">29 </w:t>
      </w:r>
      <w:r w:rsidRPr="007610C8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7610C8">
        <w:rPr>
          <w:rFonts w:asciiTheme="majorBidi" w:hAnsiTheme="majorBidi" w:cstheme="majorBidi"/>
          <w:sz w:val="30"/>
          <w:szCs w:val="30"/>
        </w:rPr>
        <w:t>2564</w:t>
      </w:r>
    </w:p>
    <w:p w14:paraId="44BB5E89" w14:textId="77777777" w:rsidR="0013182F" w:rsidRPr="000A6DF1" w:rsidRDefault="0013182F" w:rsidP="001F123F">
      <w:pPr>
        <w:tabs>
          <w:tab w:val="clear" w:pos="227"/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bookmarkStart w:id="4" w:name="_Hlk110954984"/>
    </w:p>
    <w:p w14:paraId="18EF57FE" w14:textId="77777777" w:rsidR="00887DF7" w:rsidRPr="001950ED" w:rsidRDefault="00887DF7" w:rsidP="00887DF7">
      <w:pPr>
        <w:pStyle w:val="Heading6"/>
        <w:numPr>
          <w:ilvl w:val="0"/>
          <w:numId w:val="42"/>
        </w:numPr>
        <w:tabs>
          <w:tab w:val="clear" w:pos="340"/>
          <w:tab w:val="num" w:pos="540"/>
          <w:tab w:val="left" w:pos="3060"/>
          <w:tab w:val="left" w:pos="315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lang w:val="th-TH"/>
        </w:rPr>
      </w:pPr>
      <w:r w:rsidRPr="001950ED">
        <w:rPr>
          <w:rFonts w:asciiTheme="majorBidi" w:hAnsiTheme="majorBidi" w:cstheme="majorBidi"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bookmarkEnd w:id="4"/>
    <w:p w14:paraId="16A3E7BB" w14:textId="1874EFD5" w:rsidR="002275E8" w:rsidRDefault="002275E8" w:rsidP="0013182F">
      <w:pPr>
        <w:tabs>
          <w:tab w:val="clear" w:pos="227"/>
          <w:tab w:val="clear" w:pos="454"/>
          <w:tab w:val="left" w:pos="270"/>
          <w:tab w:val="left" w:pos="540"/>
          <w:tab w:val="left" w:pos="840"/>
        </w:tabs>
        <w:ind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92181F7" w14:textId="4970E412" w:rsidR="00686B1F" w:rsidRPr="00B63CCD" w:rsidRDefault="00373092" w:rsidP="00373092">
      <w:pPr>
        <w:tabs>
          <w:tab w:val="clear" w:pos="227"/>
          <w:tab w:val="clear" w:pos="454"/>
          <w:tab w:val="left" w:pos="270"/>
          <w:tab w:val="left" w:pos="540"/>
          <w:tab w:val="left" w:pos="840"/>
        </w:tabs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373092">
        <w:rPr>
          <w:rFonts w:asciiTheme="majorBidi" w:hAnsiTheme="majorBidi" w:hint="cs"/>
          <w:spacing w:val="2"/>
          <w:sz w:val="30"/>
          <w:szCs w:val="30"/>
          <w:cs/>
        </w:rPr>
        <w:t>เมื่อวันที่</w:t>
      </w:r>
      <w:r w:rsidRPr="00373092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2"/>
          <w:sz w:val="30"/>
          <w:szCs w:val="30"/>
        </w:rPr>
        <w:t>26</w:t>
      </w:r>
      <w:r w:rsidRPr="00373092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73092">
        <w:rPr>
          <w:rFonts w:asciiTheme="majorBidi" w:hAnsiTheme="majorBidi" w:hint="cs"/>
          <w:spacing w:val="2"/>
          <w:sz w:val="30"/>
          <w:szCs w:val="30"/>
          <w:cs/>
        </w:rPr>
        <w:t>เมษายน</w:t>
      </w:r>
      <w:r w:rsidRPr="00373092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2"/>
          <w:sz w:val="30"/>
          <w:szCs w:val="30"/>
        </w:rPr>
        <w:t>2567</w:t>
      </w:r>
      <w:r w:rsidRPr="00373092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73092">
        <w:rPr>
          <w:rFonts w:asciiTheme="majorBidi" w:hAnsiTheme="majorBidi" w:hint="cs"/>
          <w:spacing w:val="2"/>
          <w:sz w:val="30"/>
          <w:szCs w:val="30"/>
          <w:cs/>
        </w:rPr>
        <w:t>ได้เกิดเหตุการณ์เพลิงไหม้ในพื้นที่</w:t>
      </w:r>
      <w:r w:rsidRPr="00373092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73092">
        <w:rPr>
          <w:rFonts w:asciiTheme="majorBidi" w:hAnsiTheme="majorBidi" w:hint="cs"/>
          <w:spacing w:val="2"/>
          <w:sz w:val="30"/>
          <w:szCs w:val="30"/>
          <w:cs/>
        </w:rPr>
        <w:t>ที่ไว้ใช้เก็บทรัพย์สินบางส่วนในโรงงานของบริษัท</w:t>
      </w:r>
      <w:r w:rsidRPr="00373092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73092">
        <w:rPr>
          <w:rFonts w:asciiTheme="majorBidi" w:hAnsiTheme="majorBidi" w:hint="cs"/>
          <w:spacing w:val="2"/>
          <w:sz w:val="30"/>
          <w:szCs w:val="30"/>
          <w:cs/>
        </w:rPr>
        <w:t>ที่ตั้งอยู่ที่</w:t>
      </w:r>
      <w:r w:rsidRPr="00373092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73092">
        <w:rPr>
          <w:rFonts w:asciiTheme="majorBidi" w:hAnsiTheme="majorBidi" w:hint="cs"/>
          <w:spacing w:val="2"/>
          <w:sz w:val="30"/>
          <w:szCs w:val="30"/>
          <w:cs/>
        </w:rPr>
        <w:t>จังหวัดขอนแก่น</w:t>
      </w:r>
      <w:r w:rsidRPr="00373092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73092">
        <w:rPr>
          <w:rFonts w:asciiTheme="majorBidi" w:hAnsiTheme="majorBidi" w:hint="cs"/>
          <w:spacing w:val="2"/>
          <w:sz w:val="30"/>
          <w:szCs w:val="30"/>
          <w:cs/>
        </w:rPr>
        <w:t>ส่งผลให้มีทรัพย์สินบางส่วนได้รับความเสียหาย</w:t>
      </w:r>
      <w:r w:rsidRPr="00373092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73092">
        <w:rPr>
          <w:rFonts w:asciiTheme="majorBidi" w:hAnsiTheme="majorBidi" w:hint="cs"/>
          <w:spacing w:val="2"/>
          <w:sz w:val="30"/>
          <w:szCs w:val="30"/>
          <w:cs/>
        </w:rPr>
        <w:t>อย่างไรก็ตามบริษัทได้มีการทำประกันภัยคุ้มครองความเสียหายต่อทรัพย์สินที่เกิดจากเหตุการณ์เพลิงไหม้ไว้</w:t>
      </w:r>
      <w:r w:rsidRPr="00373092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73092">
        <w:rPr>
          <w:rFonts w:asciiTheme="majorBidi" w:hAnsiTheme="majorBidi" w:hint="cs"/>
          <w:spacing w:val="2"/>
          <w:sz w:val="30"/>
          <w:szCs w:val="30"/>
          <w:cs/>
        </w:rPr>
        <w:t>ทั้งนี้บริษัทกำลังอยู่ระหว่างการประเมินและสรุปความเสียหายอย่างละเอียด</w:t>
      </w:r>
      <w:r w:rsidRPr="00373092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73092">
        <w:rPr>
          <w:rFonts w:asciiTheme="majorBidi" w:hAnsiTheme="majorBidi" w:hint="cs"/>
          <w:spacing w:val="2"/>
          <w:sz w:val="30"/>
          <w:szCs w:val="30"/>
          <w:cs/>
        </w:rPr>
        <w:t>เพื่อดำเนินการเรียกเงินค่าสินไหมทดแทนจากบริษัทประกันภัยในลำดับถัดไป</w:t>
      </w:r>
      <w:r w:rsidRPr="00373092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73092">
        <w:rPr>
          <w:rFonts w:asciiTheme="majorBidi" w:hAnsiTheme="majorBidi" w:hint="cs"/>
          <w:spacing w:val="2"/>
          <w:sz w:val="30"/>
          <w:szCs w:val="30"/>
          <w:cs/>
        </w:rPr>
        <w:t>ซึ่งผู้บริหารคาดว่าไม่มีผลกระทบอย่างเป็นสาระสำคัญต่องบการเงินรวมและการดำเนินงานของกลุ่มบริษัท</w:t>
      </w:r>
    </w:p>
    <w:sectPr w:rsidR="00686B1F" w:rsidRPr="00B63CCD" w:rsidSect="00E30858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DE245" w14:textId="77777777" w:rsidR="002A6A51" w:rsidRDefault="002A6A51" w:rsidP="00900EE2">
      <w:r>
        <w:separator/>
      </w:r>
    </w:p>
  </w:endnote>
  <w:endnote w:type="continuationSeparator" w:id="0">
    <w:p w14:paraId="1D832C34" w14:textId="77777777" w:rsidR="002A6A51" w:rsidRDefault="002A6A51" w:rsidP="00900EE2">
      <w:r>
        <w:continuationSeparator/>
      </w:r>
    </w:p>
  </w:endnote>
  <w:endnote w:type="continuationNotice" w:id="1">
    <w:p w14:paraId="55F36036" w14:textId="77777777" w:rsidR="002A6A51" w:rsidRDefault="002A6A5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F6CA6" w14:textId="690C8F6B" w:rsidR="000304C4" w:rsidRDefault="000304C4"/>
  <w:p w14:paraId="3742ABD3" w14:textId="23AF6F4D" w:rsidR="000304C4" w:rsidRDefault="00D270EE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A68EF" w14:textId="77777777" w:rsidR="00221F67" w:rsidRPr="00EE2DC5" w:rsidRDefault="00221F67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2CD84F00" w14:textId="1FF2402D" w:rsidR="00221F67" w:rsidRDefault="00221F67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F82D" w14:textId="3A96D342" w:rsidR="00B10BF8" w:rsidRDefault="00B10BF8"/>
  <w:p w14:paraId="5E465E70" w14:textId="47A2A17D" w:rsidR="000304C4" w:rsidRDefault="00D270EE">
    <w:r>
      <w:cr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D2A11" w14:textId="77777777" w:rsidR="00782596" w:rsidRPr="007E2578" w:rsidRDefault="00782596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44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6D13A132" w14:textId="77777777" w:rsidR="00782596" w:rsidRPr="00984B6E" w:rsidRDefault="00782596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4CC24" w14:textId="77777777" w:rsidR="002A6A51" w:rsidRDefault="002A6A51" w:rsidP="00900EE2">
      <w:r>
        <w:separator/>
      </w:r>
    </w:p>
  </w:footnote>
  <w:footnote w:type="continuationSeparator" w:id="0">
    <w:p w14:paraId="60A9F841" w14:textId="77777777" w:rsidR="002A6A51" w:rsidRDefault="002A6A51" w:rsidP="00900EE2">
      <w:r>
        <w:continuationSeparator/>
      </w:r>
    </w:p>
  </w:footnote>
  <w:footnote w:type="continuationNotice" w:id="1">
    <w:p w14:paraId="36CFE0BC" w14:textId="77777777" w:rsidR="002A6A51" w:rsidRDefault="002A6A5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9D799" w14:textId="77777777" w:rsidR="00782596" w:rsidRPr="00244B94" w:rsidRDefault="00782596" w:rsidP="00B63B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ช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ทวี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จำกัด</w:t>
    </w:r>
    <w:r w:rsidRPr="00244B94">
      <w:rPr>
        <w:rFonts w:ascii="Angsana New" w:hAnsi="Angsana New"/>
        <w:b/>
        <w:bCs/>
        <w:sz w:val="32"/>
        <w:szCs w:val="32"/>
        <w:cs/>
      </w:rPr>
      <w:t xml:space="preserve"> (</w:t>
    </w:r>
    <w:r w:rsidRPr="00244B94">
      <w:rPr>
        <w:rFonts w:ascii="Angsana New" w:hAnsi="Angsana New" w:hint="cs"/>
        <w:b/>
        <w:bCs/>
        <w:sz w:val="32"/>
        <w:szCs w:val="32"/>
        <w:cs/>
      </w:rPr>
      <w:t>มหาชน</w:t>
    </w:r>
    <w:r w:rsidRPr="00244B94">
      <w:rPr>
        <w:rFonts w:ascii="Angsana New" w:hAnsi="Angsana New"/>
        <w:b/>
        <w:bCs/>
        <w:sz w:val="32"/>
        <w:szCs w:val="32"/>
        <w:cs/>
      </w:rPr>
      <w:t xml:space="preserve">) </w:t>
    </w:r>
    <w:r w:rsidRPr="00244B9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650E2CC" w14:textId="60C9107E" w:rsidR="00782596" w:rsidRPr="00244B94" w:rsidRDefault="00782596" w:rsidP="00B63B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1BDCEDA" w14:textId="2942CCE2" w:rsidR="00AB6FA6" w:rsidRPr="00714262" w:rsidRDefault="00AB6FA6" w:rsidP="00AB6FA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244B94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 w:rsidRPr="00244B94">
      <w:rPr>
        <w:rFonts w:ascii="Angsana New" w:hAnsi="Angsana New" w:hint="cs"/>
        <w:b w:val="0"/>
        <w:bCs/>
        <w:sz w:val="32"/>
        <w:szCs w:val="32"/>
        <w:cs/>
        <w:lang w:bidi="th-TH"/>
      </w:rPr>
      <w:t>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Pr="00FA239E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Pr="003E0C9C">
      <w:rPr>
        <w:rFonts w:ascii="Angsana New" w:hAnsi="Angsana New" w:hint="cs"/>
        <w:bCs/>
        <w:sz w:val="32"/>
        <w:szCs w:val="32"/>
        <w:lang w:val="en-US" w:bidi="th-TH"/>
      </w:rPr>
      <w:t xml:space="preserve">31 </w:t>
    </w:r>
    <w:r w:rsidRPr="003E0C9C">
      <w:rPr>
        <w:rFonts w:ascii="Angsana New" w:hAnsi="Angsana New" w:hint="cs"/>
        <w:bCs/>
        <w:sz w:val="32"/>
        <w:szCs w:val="32"/>
        <w:cs/>
        <w:lang w:val="en-US" w:bidi="th-TH"/>
      </w:rPr>
      <w:t>มีนาคม</w:t>
    </w:r>
    <w:r w:rsidRPr="003E0C9C">
      <w:rPr>
        <w:rFonts w:ascii="Angsana New" w:hAnsi="Angsana New" w:hint="cs"/>
        <w:bCs/>
        <w:sz w:val="32"/>
        <w:szCs w:val="32"/>
        <w:cs/>
        <w:lang w:val="th-TH" w:bidi="th-TH"/>
      </w:rPr>
      <w:t xml:space="preserve"> </w:t>
    </w:r>
    <w:r w:rsidRPr="00244B94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7</w:t>
    </w:r>
    <w:r w:rsidRPr="00244B94">
      <w:rPr>
        <w:rFonts w:ascii="Angsana New" w:hAnsi="Angsana New"/>
        <w:sz w:val="32"/>
        <w:szCs w:val="32"/>
        <w:lang w:val="en-US" w:bidi="th-TH"/>
      </w:rPr>
      <w:t xml:space="preserve"> (</w:t>
    </w:r>
    <w:r w:rsidRPr="00244B9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244B94">
      <w:rPr>
        <w:rFonts w:ascii="Angsana New" w:hAnsi="Angsana New"/>
        <w:sz w:val="32"/>
        <w:szCs w:val="32"/>
        <w:lang w:val="en-US" w:bidi="th-TH"/>
      </w:rPr>
      <w:t>)</w:t>
    </w:r>
  </w:p>
  <w:p w14:paraId="54742120" w14:textId="77777777" w:rsidR="00782596" w:rsidRDefault="00782596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6B591" w14:textId="581BB90C" w:rsidR="00B10BF8" w:rsidRDefault="00B10BF8"/>
  <w:p w14:paraId="431380F0" w14:textId="09D4E6B0" w:rsidR="000304C4" w:rsidRDefault="00D270EE">
    <w:r>
      <w:c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AD1B7" w14:textId="77777777" w:rsidR="00782596" w:rsidRPr="00244B94" w:rsidRDefault="00782596" w:rsidP="00F4699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ช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ทวี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จำกัด</w:t>
    </w:r>
    <w:r w:rsidRPr="00244B94">
      <w:rPr>
        <w:rFonts w:ascii="Angsana New" w:hAnsi="Angsana New"/>
        <w:b/>
        <w:bCs/>
        <w:sz w:val="32"/>
        <w:szCs w:val="32"/>
        <w:cs/>
      </w:rPr>
      <w:t xml:space="preserve"> (</w:t>
    </w:r>
    <w:r w:rsidRPr="00244B94">
      <w:rPr>
        <w:rFonts w:ascii="Angsana New" w:hAnsi="Angsana New" w:hint="cs"/>
        <w:b/>
        <w:bCs/>
        <w:sz w:val="32"/>
        <w:szCs w:val="32"/>
        <w:cs/>
      </w:rPr>
      <w:t>มหาชน</w:t>
    </w:r>
    <w:r w:rsidRPr="00244B94">
      <w:rPr>
        <w:rFonts w:ascii="Angsana New" w:hAnsi="Angsana New"/>
        <w:b/>
        <w:bCs/>
        <w:sz w:val="32"/>
        <w:szCs w:val="32"/>
        <w:cs/>
      </w:rPr>
      <w:t xml:space="preserve">) </w:t>
    </w:r>
    <w:r w:rsidRPr="00244B9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7EC3185" w14:textId="5453EA08" w:rsidR="00782596" w:rsidRPr="00244B94" w:rsidRDefault="00782596" w:rsidP="00F4699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DC07507" w14:textId="420503D3" w:rsidR="00782596" w:rsidRDefault="00370ED6" w:rsidP="00F4699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76BBA">
      <w:rPr>
        <w:rFonts w:ascii="Angsana New" w:hAnsi="Angsana New" w:hint="cs"/>
        <w:bCs/>
        <w:sz w:val="32"/>
        <w:szCs w:val="32"/>
        <w:cs/>
      </w:rPr>
      <w:t>สำหรับงวดสามเดือนสิ้นสุดวันที่</w:t>
    </w:r>
    <w:r w:rsidRPr="00576BBA">
      <w:rPr>
        <w:rFonts w:ascii="Angsana New" w:hAnsi="Angsana New"/>
        <w:bCs/>
        <w:sz w:val="32"/>
        <w:szCs w:val="32"/>
        <w:cs/>
      </w:rPr>
      <w:t xml:space="preserve"> </w:t>
    </w:r>
    <w:r w:rsidR="0092334D" w:rsidRPr="001F68DE">
      <w:rPr>
        <w:rFonts w:ascii="Angsana New" w:hAnsi="Angsana New"/>
        <w:b/>
        <w:sz w:val="32"/>
        <w:szCs w:val="32"/>
      </w:rPr>
      <w:t>3</w:t>
    </w:r>
    <w:r w:rsidR="00AB6FA6">
      <w:rPr>
        <w:rFonts w:ascii="Angsana New" w:hAnsi="Angsana New"/>
        <w:b/>
        <w:sz w:val="32"/>
        <w:szCs w:val="32"/>
      </w:rPr>
      <w:t>1</w:t>
    </w:r>
    <w:r w:rsidRPr="00576BBA">
      <w:rPr>
        <w:rFonts w:ascii="Angsana New" w:hAnsi="Angsana New"/>
        <w:bCs/>
        <w:sz w:val="32"/>
        <w:szCs w:val="32"/>
        <w:cs/>
      </w:rPr>
      <w:t xml:space="preserve"> </w:t>
    </w:r>
    <w:r w:rsidR="00AB6FA6">
      <w:rPr>
        <w:rFonts w:ascii="Angsana New" w:hAnsi="Angsana New" w:hint="cs"/>
        <w:bCs/>
        <w:sz w:val="32"/>
        <w:szCs w:val="32"/>
        <w:cs/>
      </w:rPr>
      <w:t>มีนาคม</w:t>
    </w:r>
    <w:r w:rsidRPr="00576BBA">
      <w:rPr>
        <w:rFonts w:ascii="Angsana New" w:hAnsi="Angsana New"/>
        <w:bCs/>
        <w:sz w:val="32"/>
        <w:szCs w:val="32"/>
        <w:cs/>
      </w:rPr>
      <w:t xml:space="preserve"> </w:t>
    </w:r>
    <w:r w:rsidR="00782596" w:rsidRPr="00FB6A75">
      <w:rPr>
        <w:rFonts w:ascii="Angsana New" w:hAnsi="Angsana New" w:hint="cs"/>
        <w:b/>
        <w:bCs/>
        <w:sz w:val="32"/>
        <w:szCs w:val="32"/>
      </w:rPr>
      <w:t>256</w:t>
    </w:r>
    <w:r w:rsidR="00AB6FA6">
      <w:rPr>
        <w:rFonts w:ascii="Angsana New" w:hAnsi="Angsana New"/>
        <w:b/>
        <w:bCs/>
        <w:sz w:val="32"/>
        <w:szCs w:val="32"/>
      </w:rPr>
      <w:t>7</w:t>
    </w:r>
    <w:r w:rsidR="00782596" w:rsidRPr="00244B94">
      <w:rPr>
        <w:rFonts w:ascii="Angsana New" w:hAnsi="Angsana New"/>
        <w:b/>
        <w:bCs/>
        <w:sz w:val="32"/>
        <w:szCs w:val="32"/>
      </w:rPr>
      <w:t xml:space="preserve"> (</w:t>
    </w:r>
    <w:r w:rsidR="00782596" w:rsidRPr="00244B94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="00782596" w:rsidRPr="00244B94">
      <w:rPr>
        <w:rFonts w:ascii="Angsana New" w:hAnsi="Angsana New"/>
        <w:b/>
        <w:bCs/>
        <w:sz w:val="32"/>
        <w:szCs w:val="32"/>
      </w:rPr>
      <w:t>)</w:t>
    </w:r>
  </w:p>
  <w:p w14:paraId="511E4E42" w14:textId="007DB307" w:rsidR="00782596" w:rsidRPr="00F46990" w:rsidRDefault="00782596">
    <w:pPr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8D5B9" w14:textId="77777777" w:rsidR="00782596" w:rsidRDefault="0078259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C80A" w14:textId="77777777" w:rsidR="00782596" w:rsidRDefault="007825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150AD"/>
    <w:multiLevelType w:val="hybridMultilevel"/>
    <w:tmpl w:val="9F8C4AEC"/>
    <w:lvl w:ilvl="0" w:tplc="FFFFFFFF">
      <w:start w:val="1"/>
      <w:numFmt w:val="decimal"/>
      <w:lvlText w:val="1.%1)"/>
      <w:lvlJc w:val="left"/>
      <w:pPr>
        <w:ind w:left="1300" w:hanging="360"/>
      </w:pPr>
      <w:rPr>
        <w:rFonts w:hint="default"/>
        <w:b w:val="0"/>
        <w:bCs w:val="0"/>
        <w:lang w:bidi="th-TH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0951419"/>
    <w:multiLevelType w:val="hybridMultilevel"/>
    <w:tmpl w:val="EE4C9CB4"/>
    <w:lvl w:ilvl="0" w:tplc="16FE7940"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2287281"/>
    <w:multiLevelType w:val="hybridMultilevel"/>
    <w:tmpl w:val="27C07592"/>
    <w:lvl w:ilvl="0" w:tplc="F1B2F418">
      <w:start w:val="1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585BC9"/>
    <w:multiLevelType w:val="hybridMultilevel"/>
    <w:tmpl w:val="03A405BA"/>
    <w:lvl w:ilvl="0" w:tplc="A1A6EB00">
      <w:start w:val="1"/>
      <w:numFmt w:val="decimal"/>
      <w:lvlText w:val="3.3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4F0CB4"/>
    <w:multiLevelType w:val="hybridMultilevel"/>
    <w:tmpl w:val="BA6A1726"/>
    <w:lvl w:ilvl="0" w:tplc="50FC41F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371113"/>
    <w:multiLevelType w:val="hybridMultilevel"/>
    <w:tmpl w:val="9F8C4AEC"/>
    <w:lvl w:ilvl="0" w:tplc="0C705F60">
      <w:start w:val="1"/>
      <w:numFmt w:val="decimal"/>
      <w:lvlText w:val="1.%1)"/>
      <w:lvlJc w:val="left"/>
      <w:pPr>
        <w:ind w:left="1300" w:hanging="360"/>
      </w:pPr>
      <w:rPr>
        <w:rFonts w:hint="default"/>
        <w:b w:val="0"/>
        <w:bCs w:val="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95517D"/>
    <w:multiLevelType w:val="hybridMultilevel"/>
    <w:tmpl w:val="CB0C480C"/>
    <w:lvl w:ilvl="0" w:tplc="499E80B6">
      <w:start w:val="1"/>
      <w:numFmt w:val="thaiLetters"/>
      <w:lvlText w:val="(%1)"/>
      <w:lvlJc w:val="left"/>
      <w:pPr>
        <w:ind w:left="108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4F4087E"/>
    <w:multiLevelType w:val="multilevel"/>
    <w:tmpl w:val="AB740A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360" w:hanging="1440"/>
      </w:pPr>
      <w:rPr>
        <w:rFonts w:hint="default"/>
      </w:rPr>
    </w:lvl>
  </w:abstractNum>
  <w:abstractNum w:abstractNumId="18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1B7B6B7B"/>
    <w:multiLevelType w:val="hybridMultilevel"/>
    <w:tmpl w:val="B50AD6C2"/>
    <w:lvl w:ilvl="0" w:tplc="D7F8F51C">
      <w:start w:val="2"/>
      <w:numFmt w:val="bullet"/>
      <w:lvlText w:val="-"/>
      <w:lvlJc w:val="left"/>
      <w:pPr>
        <w:ind w:left="135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0" w15:restartNumberingAfterBreak="0">
    <w:nsid w:val="1FA70274"/>
    <w:multiLevelType w:val="multilevel"/>
    <w:tmpl w:val="92600E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2433024A"/>
    <w:multiLevelType w:val="hybridMultilevel"/>
    <w:tmpl w:val="B09A7BA2"/>
    <w:lvl w:ilvl="0" w:tplc="89AABB08">
      <w:start w:val="19"/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DFB258E"/>
    <w:multiLevelType w:val="hybridMultilevel"/>
    <w:tmpl w:val="34E4815A"/>
    <w:lvl w:ilvl="0" w:tplc="575E416C">
      <w:start w:val="1"/>
      <w:numFmt w:val="decimal"/>
      <w:lvlText w:val="3.2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177110"/>
    <w:multiLevelType w:val="hybridMultilevel"/>
    <w:tmpl w:val="218C73A6"/>
    <w:lvl w:ilvl="0" w:tplc="3858DFBC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3C1A2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32175092"/>
    <w:multiLevelType w:val="hybridMultilevel"/>
    <w:tmpl w:val="9F8C4AEC"/>
    <w:lvl w:ilvl="0" w:tplc="FFFFFFFF">
      <w:start w:val="1"/>
      <w:numFmt w:val="decimal"/>
      <w:lvlText w:val="1.%1)"/>
      <w:lvlJc w:val="left"/>
      <w:pPr>
        <w:ind w:left="1300" w:hanging="360"/>
      </w:pPr>
      <w:rPr>
        <w:rFonts w:hint="default"/>
        <w:b w:val="0"/>
        <w:bCs w:val="0"/>
        <w:lang w:bidi="th-TH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34130A77"/>
    <w:multiLevelType w:val="hybridMultilevel"/>
    <w:tmpl w:val="9F8C4AEC"/>
    <w:lvl w:ilvl="0" w:tplc="FFFFFFFF">
      <w:start w:val="1"/>
      <w:numFmt w:val="decimal"/>
      <w:lvlText w:val="1.%1)"/>
      <w:lvlJc w:val="left"/>
      <w:pPr>
        <w:ind w:left="1300" w:hanging="360"/>
      </w:pPr>
      <w:rPr>
        <w:rFonts w:hint="default"/>
        <w:b w:val="0"/>
        <w:bCs w:val="0"/>
        <w:lang w:bidi="th-TH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CC65C4"/>
    <w:multiLevelType w:val="hybridMultilevel"/>
    <w:tmpl w:val="C95A284E"/>
    <w:lvl w:ilvl="0" w:tplc="3506B41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C1C3606"/>
    <w:multiLevelType w:val="hybridMultilevel"/>
    <w:tmpl w:val="FFFFFFFF"/>
    <w:lvl w:ilvl="0" w:tplc="7D4C3752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D11EE0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541A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26AD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7071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143C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9A5C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9681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FC75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D6E6D0B"/>
    <w:multiLevelType w:val="hybridMultilevel"/>
    <w:tmpl w:val="347E44CA"/>
    <w:lvl w:ilvl="0" w:tplc="89AABB08">
      <w:start w:val="19"/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cs"/>
      </w:rPr>
    </w:lvl>
    <w:lvl w:ilvl="1" w:tplc="C818F14E">
      <w:start w:val="1"/>
      <w:numFmt w:val="bullet"/>
      <w:lvlText w:val="-"/>
      <w:lvlJc w:val="left"/>
      <w:pPr>
        <w:ind w:left="1332" w:hanging="360"/>
      </w:pPr>
      <w:rPr>
        <w:rFonts w:ascii="Angsana New" w:hAnsi="Angsana New" w:cs="Angsana New" w:hint="cs"/>
        <w:b w:val="0"/>
        <w:bCs/>
        <w:i w:val="0"/>
        <w:iCs/>
        <w:color w:val="auto"/>
        <w:sz w:val="30"/>
        <w:szCs w:val="30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33" w15:restartNumberingAfterBreak="0">
    <w:nsid w:val="3D786245"/>
    <w:multiLevelType w:val="hybridMultilevel"/>
    <w:tmpl w:val="DAFCB9A2"/>
    <w:lvl w:ilvl="0" w:tplc="94AC09AE">
      <w:start w:val="1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6" w15:restartNumberingAfterBreak="0">
    <w:nsid w:val="40A24109"/>
    <w:multiLevelType w:val="multilevel"/>
    <w:tmpl w:val="AB740A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360" w:hanging="1440"/>
      </w:pPr>
      <w:rPr>
        <w:rFonts w:hint="default"/>
      </w:rPr>
    </w:lvl>
  </w:abstractNum>
  <w:abstractNum w:abstractNumId="37" w15:restartNumberingAfterBreak="0">
    <w:nsid w:val="4376478D"/>
    <w:multiLevelType w:val="hybridMultilevel"/>
    <w:tmpl w:val="FFFFFFFF"/>
    <w:lvl w:ilvl="0" w:tplc="4F281308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8BDE28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8A5D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567E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2CEB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A4C6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F095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24E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1281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4F83321"/>
    <w:multiLevelType w:val="multilevel"/>
    <w:tmpl w:val="A37655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9" w15:restartNumberingAfterBreak="0">
    <w:nsid w:val="451B70B2"/>
    <w:multiLevelType w:val="hybridMultilevel"/>
    <w:tmpl w:val="0AC0E026"/>
    <w:lvl w:ilvl="0" w:tplc="1DFC983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470A1203"/>
    <w:multiLevelType w:val="hybridMultilevel"/>
    <w:tmpl w:val="9F8C4AEC"/>
    <w:lvl w:ilvl="0" w:tplc="FFFFFFFF">
      <w:start w:val="1"/>
      <w:numFmt w:val="decimal"/>
      <w:lvlText w:val="1.%1)"/>
      <w:lvlJc w:val="left"/>
      <w:pPr>
        <w:ind w:left="1300" w:hanging="360"/>
      </w:pPr>
      <w:rPr>
        <w:rFonts w:hint="default"/>
        <w:b w:val="0"/>
        <w:bCs w:val="0"/>
        <w:lang w:bidi="th-TH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84C579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4B0E1C42"/>
    <w:multiLevelType w:val="hybridMultilevel"/>
    <w:tmpl w:val="EDA6A8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0127B9B"/>
    <w:multiLevelType w:val="hybridMultilevel"/>
    <w:tmpl w:val="F7D08BA8"/>
    <w:lvl w:ilvl="0" w:tplc="F54CFF5C">
      <w:start w:val="3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5" w15:restartNumberingAfterBreak="0">
    <w:nsid w:val="516566FF"/>
    <w:multiLevelType w:val="multilevel"/>
    <w:tmpl w:val="A37655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6" w15:restartNumberingAfterBreak="0">
    <w:nsid w:val="52D75815"/>
    <w:multiLevelType w:val="hybridMultilevel"/>
    <w:tmpl w:val="FFFFFFFF"/>
    <w:lvl w:ilvl="0" w:tplc="D43CB47E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F7A29A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4250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58C1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06B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5685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34DD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2A1C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860BC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59045D7"/>
    <w:multiLevelType w:val="multilevel"/>
    <w:tmpl w:val="2F8684BC"/>
    <w:lvl w:ilvl="0">
      <w:start w:val="1"/>
      <w:numFmt w:val="decimal"/>
      <w:lvlText w:val="%1."/>
      <w:lvlJc w:val="left"/>
      <w:pPr>
        <w:ind w:left="400" w:hanging="400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400" w:hanging="40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48" w15:restartNumberingAfterBreak="0">
    <w:nsid w:val="577316DF"/>
    <w:multiLevelType w:val="hybridMultilevel"/>
    <w:tmpl w:val="129AE5CC"/>
    <w:lvl w:ilvl="0" w:tplc="A580B974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B940E52"/>
    <w:multiLevelType w:val="hybridMultilevel"/>
    <w:tmpl w:val="B76893CA"/>
    <w:lvl w:ilvl="0" w:tplc="D54070B8">
      <w:start w:val="1"/>
      <w:numFmt w:val="decimal"/>
      <w:lvlText w:val="3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E343AFF"/>
    <w:multiLevelType w:val="hybridMultilevel"/>
    <w:tmpl w:val="B460541C"/>
    <w:lvl w:ilvl="0" w:tplc="4128FC04">
      <w:start w:val="1"/>
      <w:numFmt w:val="decimal"/>
      <w:lvlText w:val="2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E6472D2"/>
    <w:multiLevelType w:val="hybridMultilevel"/>
    <w:tmpl w:val="FFFFFFFF"/>
    <w:lvl w:ilvl="0" w:tplc="5A9ECE18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E75E97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0AD1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422D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8C50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348F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FE07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7258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5A2F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183194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54" w15:restartNumberingAfterBreak="0">
    <w:nsid w:val="67840F25"/>
    <w:multiLevelType w:val="hybridMultilevel"/>
    <w:tmpl w:val="45E82AD8"/>
    <w:lvl w:ilvl="0" w:tplc="66984DB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6" w15:restartNumberingAfterBreak="0">
    <w:nsid w:val="6E7A02AD"/>
    <w:multiLevelType w:val="hybridMultilevel"/>
    <w:tmpl w:val="0FCAF534"/>
    <w:lvl w:ilvl="0" w:tplc="9258D0B2">
      <w:start w:val="1"/>
      <w:numFmt w:val="decimal"/>
      <w:lvlText w:val="13.%1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57" w15:restartNumberingAfterBreak="0">
    <w:nsid w:val="6F3354A3"/>
    <w:multiLevelType w:val="multilevel"/>
    <w:tmpl w:val="681EE276"/>
    <w:lvl w:ilvl="0">
      <w:start w:val="1"/>
      <w:numFmt w:val="decimal"/>
      <w:lvlText w:val="%1)"/>
      <w:lvlJc w:val="left"/>
      <w:pPr>
        <w:tabs>
          <w:tab w:val="num" w:pos="880"/>
        </w:tabs>
        <w:ind w:left="880" w:hanging="340"/>
      </w:pPr>
    </w:lvl>
    <w:lvl w:ilvl="1">
      <w:start w:val="1"/>
      <w:numFmt w:val="lowerLetter"/>
      <w:lvlText w:val="•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58" w15:restartNumberingAfterBreak="0">
    <w:nsid w:val="6F706D0A"/>
    <w:multiLevelType w:val="hybridMultilevel"/>
    <w:tmpl w:val="460E0088"/>
    <w:lvl w:ilvl="0" w:tplc="89AABB08">
      <w:start w:val="19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cs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FAE3053"/>
    <w:multiLevelType w:val="hybridMultilevel"/>
    <w:tmpl w:val="85929244"/>
    <w:lvl w:ilvl="0" w:tplc="C548CD2C">
      <w:start w:val="3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0" w15:restartNumberingAfterBreak="0">
    <w:nsid w:val="6FFC71A0"/>
    <w:multiLevelType w:val="hybridMultilevel"/>
    <w:tmpl w:val="E9CE21D4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2" w15:restartNumberingAfterBreak="0">
    <w:nsid w:val="72601017"/>
    <w:multiLevelType w:val="hybridMultilevel"/>
    <w:tmpl w:val="805CA6EC"/>
    <w:lvl w:ilvl="0" w:tplc="2E18D782">
      <w:start w:val="1"/>
      <w:numFmt w:val="decimal"/>
      <w:lvlText w:val="%1)"/>
      <w:lvlJc w:val="left"/>
      <w:pPr>
        <w:ind w:left="720" w:hanging="360"/>
      </w:pPr>
      <w:rPr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2DD665D"/>
    <w:multiLevelType w:val="hybridMultilevel"/>
    <w:tmpl w:val="9F8C4AEC"/>
    <w:lvl w:ilvl="0" w:tplc="FFFFFFFF">
      <w:start w:val="1"/>
      <w:numFmt w:val="decimal"/>
      <w:lvlText w:val="1.%1)"/>
      <w:lvlJc w:val="left"/>
      <w:pPr>
        <w:ind w:left="1300" w:hanging="360"/>
      </w:pPr>
      <w:rPr>
        <w:rFonts w:hint="default"/>
        <w:b w:val="0"/>
        <w:bCs w:val="0"/>
        <w:lang w:bidi="th-TH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65" w15:restartNumberingAfterBreak="0">
    <w:nsid w:val="794B742B"/>
    <w:multiLevelType w:val="hybridMultilevel"/>
    <w:tmpl w:val="F38E1428"/>
    <w:lvl w:ilvl="0" w:tplc="ADCC1B66">
      <w:start w:val="1"/>
      <w:numFmt w:val="decimal"/>
      <w:lvlText w:val="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6" w15:restartNumberingAfterBreak="0">
    <w:nsid w:val="7F4E17CF"/>
    <w:multiLevelType w:val="hybridMultilevel"/>
    <w:tmpl w:val="56C66100"/>
    <w:lvl w:ilvl="0" w:tplc="567AEDAA"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7" w15:restartNumberingAfterBreak="0">
    <w:nsid w:val="7F7163B2"/>
    <w:multiLevelType w:val="hybridMultilevel"/>
    <w:tmpl w:val="ECD64E58"/>
    <w:lvl w:ilvl="0" w:tplc="499E80B6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329168106">
    <w:abstractNumId w:val="6"/>
  </w:num>
  <w:num w:numId="2" w16cid:durableId="120731402">
    <w:abstractNumId w:val="5"/>
  </w:num>
  <w:num w:numId="3" w16cid:durableId="894000437">
    <w:abstractNumId w:val="9"/>
  </w:num>
  <w:num w:numId="4" w16cid:durableId="2084059971">
    <w:abstractNumId w:val="7"/>
  </w:num>
  <w:num w:numId="5" w16cid:durableId="1653483533">
    <w:abstractNumId w:val="8"/>
  </w:num>
  <w:num w:numId="6" w16cid:durableId="2016180999">
    <w:abstractNumId w:val="3"/>
  </w:num>
  <w:num w:numId="7" w16cid:durableId="659045585">
    <w:abstractNumId w:val="2"/>
  </w:num>
  <w:num w:numId="8" w16cid:durableId="4131843">
    <w:abstractNumId w:val="0"/>
  </w:num>
  <w:num w:numId="9" w16cid:durableId="1693149039">
    <w:abstractNumId w:val="1"/>
  </w:num>
  <w:num w:numId="10" w16cid:durableId="708457221">
    <w:abstractNumId w:val="4"/>
  </w:num>
  <w:num w:numId="11" w16cid:durableId="1866868582">
    <w:abstractNumId w:val="30"/>
  </w:num>
  <w:num w:numId="12" w16cid:durableId="422653855">
    <w:abstractNumId w:val="22"/>
  </w:num>
  <w:num w:numId="13" w16cid:durableId="656148518">
    <w:abstractNumId w:val="53"/>
  </w:num>
  <w:num w:numId="14" w16cid:durableId="973103730">
    <w:abstractNumId w:val="27"/>
  </w:num>
  <w:num w:numId="15" w16cid:durableId="406808600">
    <w:abstractNumId w:val="34"/>
  </w:num>
  <w:num w:numId="16" w16cid:durableId="891159115">
    <w:abstractNumId w:val="60"/>
  </w:num>
  <w:num w:numId="17" w16cid:durableId="1199977469">
    <w:abstractNumId w:val="61"/>
  </w:num>
  <w:num w:numId="18" w16cid:durableId="1310136201">
    <w:abstractNumId w:val="18"/>
  </w:num>
  <w:num w:numId="19" w16cid:durableId="561864347">
    <w:abstractNumId w:val="54"/>
  </w:num>
  <w:num w:numId="20" w16cid:durableId="213585654">
    <w:abstractNumId w:val="39"/>
  </w:num>
  <w:num w:numId="21" w16cid:durableId="819466320">
    <w:abstractNumId w:val="58"/>
  </w:num>
  <w:num w:numId="22" w16cid:durableId="323044969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6586730">
    <w:abstractNumId w:val="32"/>
  </w:num>
  <w:num w:numId="24" w16cid:durableId="753278592">
    <w:abstractNumId w:val="35"/>
  </w:num>
  <w:num w:numId="25" w16cid:durableId="1669555304">
    <w:abstractNumId w:val="19"/>
  </w:num>
  <w:num w:numId="26" w16cid:durableId="579095511">
    <w:abstractNumId w:val="44"/>
  </w:num>
  <w:num w:numId="27" w16cid:durableId="987978991">
    <w:abstractNumId w:val="21"/>
  </w:num>
  <w:num w:numId="28" w16cid:durableId="1139809914">
    <w:abstractNumId w:val="16"/>
  </w:num>
  <w:num w:numId="29" w16cid:durableId="1273168089">
    <w:abstractNumId w:val="68"/>
  </w:num>
  <w:num w:numId="30" w16cid:durableId="1552376044">
    <w:abstractNumId w:val="66"/>
  </w:num>
  <w:num w:numId="31" w16cid:durableId="1380393505">
    <w:abstractNumId w:val="11"/>
  </w:num>
  <w:num w:numId="32" w16cid:durableId="2147119918">
    <w:abstractNumId w:val="55"/>
  </w:num>
  <w:num w:numId="33" w16cid:durableId="1597397091">
    <w:abstractNumId w:val="43"/>
  </w:num>
  <w:num w:numId="34" w16cid:durableId="834883820">
    <w:abstractNumId w:val="64"/>
  </w:num>
  <w:num w:numId="35" w16cid:durableId="607540719">
    <w:abstractNumId w:val="12"/>
  </w:num>
  <w:num w:numId="36" w16cid:durableId="836844058">
    <w:abstractNumId w:val="51"/>
  </w:num>
  <w:num w:numId="37" w16cid:durableId="164711214">
    <w:abstractNumId w:val="46"/>
  </w:num>
  <w:num w:numId="38" w16cid:durableId="1795713277">
    <w:abstractNumId w:val="42"/>
  </w:num>
  <w:num w:numId="39" w16cid:durableId="1249390343">
    <w:abstractNumId w:val="59"/>
  </w:num>
  <w:num w:numId="40" w16cid:durableId="816915618">
    <w:abstractNumId w:val="31"/>
  </w:num>
  <w:num w:numId="41" w16cid:durableId="1344547708">
    <w:abstractNumId w:val="37"/>
  </w:num>
  <w:num w:numId="42" w16cid:durableId="1094546929">
    <w:abstractNumId w:val="45"/>
  </w:num>
  <w:num w:numId="43" w16cid:durableId="1129591405">
    <w:abstractNumId w:val="48"/>
  </w:num>
  <w:num w:numId="44" w16cid:durableId="1539005454">
    <w:abstractNumId w:val="67"/>
  </w:num>
  <w:num w:numId="45" w16cid:durableId="1719667210">
    <w:abstractNumId w:val="14"/>
  </w:num>
  <w:num w:numId="46" w16cid:durableId="1042898944">
    <w:abstractNumId w:val="24"/>
  </w:num>
  <w:num w:numId="47" w16cid:durableId="1350334871">
    <w:abstractNumId w:val="29"/>
  </w:num>
  <w:num w:numId="48" w16cid:durableId="806776248">
    <w:abstractNumId w:val="33"/>
  </w:num>
  <w:num w:numId="49" w16cid:durableId="784934002">
    <w:abstractNumId w:val="20"/>
  </w:num>
  <w:num w:numId="50" w16cid:durableId="2044355149">
    <w:abstractNumId w:val="36"/>
  </w:num>
  <w:num w:numId="51" w16cid:durableId="2074739419">
    <w:abstractNumId w:val="17"/>
  </w:num>
  <w:num w:numId="52" w16cid:durableId="355155523">
    <w:abstractNumId w:val="25"/>
  </w:num>
  <w:num w:numId="53" w16cid:durableId="1507476197">
    <w:abstractNumId w:val="41"/>
  </w:num>
  <w:num w:numId="54" w16cid:durableId="1297178427">
    <w:abstractNumId w:val="62"/>
  </w:num>
  <w:num w:numId="55" w16cid:durableId="1957982825">
    <w:abstractNumId w:val="52"/>
  </w:num>
  <w:num w:numId="56" w16cid:durableId="1461142746">
    <w:abstractNumId w:val="47"/>
  </w:num>
  <w:num w:numId="57" w16cid:durableId="1837722737">
    <w:abstractNumId w:val="50"/>
  </w:num>
  <w:num w:numId="58" w16cid:durableId="2079009498">
    <w:abstractNumId w:val="49"/>
  </w:num>
  <w:num w:numId="59" w16cid:durableId="1779522036">
    <w:abstractNumId w:val="15"/>
  </w:num>
  <w:num w:numId="60" w16cid:durableId="198321795">
    <w:abstractNumId w:val="23"/>
  </w:num>
  <w:num w:numId="61" w16cid:durableId="1129275279">
    <w:abstractNumId w:val="13"/>
  </w:num>
  <w:num w:numId="62" w16cid:durableId="706104706">
    <w:abstractNumId w:val="38"/>
  </w:num>
  <w:num w:numId="63" w16cid:durableId="1610120650">
    <w:abstractNumId w:val="26"/>
  </w:num>
  <w:num w:numId="64" w16cid:durableId="112602831">
    <w:abstractNumId w:val="63"/>
  </w:num>
  <w:num w:numId="65" w16cid:durableId="1688827964">
    <w:abstractNumId w:val="40"/>
  </w:num>
  <w:num w:numId="66" w16cid:durableId="1862668796">
    <w:abstractNumId w:val="28"/>
  </w:num>
  <w:num w:numId="67" w16cid:durableId="1387678937">
    <w:abstractNumId w:val="10"/>
  </w:num>
  <w:num w:numId="68" w16cid:durableId="159195921">
    <w:abstractNumId w:val="57"/>
  </w:num>
  <w:num w:numId="69" w16cid:durableId="111096490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207435015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430617565">
    <w:abstractNumId w:val="56"/>
  </w:num>
  <w:num w:numId="72" w16cid:durableId="456341483">
    <w:abstractNumId w:val="65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2CD"/>
    <w:rsid w:val="000003B0"/>
    <w:rsid w:val="00000519"/>
    <w:rsid w:val="00000638"/>
    <w:rsid w:val="0000077A"/>
    <w:rsid w:val="00000BB9"/>
    <w:rsid w:val="00000BF9"/>
    <w:rsid w:val="00000DA9"/>
    <w:rsid w:val="0000107C"/>
    <w:rsid w:val="0000113A"/>
    <w:rsid w:val="000013E3"/>
    <w:rsid w:val="0000155D"/>
    <w:rsid w:val="000016BF"/>
    <w:rsid w:val="0000184A"/>
    <w:rsid w:val="00001891"/>
    <w:rsid w:val="00001A22"/>
    <w:rsid w:val="00001B65"/>
    <w:rsid w:val="00001CD7"/>
    <w:rsid w:val="00001DD0"/>
    <w:rsid w:val="00001F9D"/>
    <w:rsid w:val="000020A7"/>
    <w:rsid w:val="00002143"/>
    <w:rsid w:val="00002377"/>
    <w:rsid w:val="00002511"/>
    <w:rsid w:val="00002620"/>
    <w:rsid w:val="0000291C"/>
    <w:rsid w:val="0000299B"/>
    <w:rsid w:val="00002A87"/>
    <w:rsid w:val="00002A96"/>
    <w:rsid w:val="00002B1F"/>
    <w:rsid w:val="00002BCA"/>
    <w:rsid w:val="00002E24"/>
    <w:rsid w:val="00002E47"/>
    <w:rsid w:val="00002FE4"/>
    <w:rsid w:val="0000333D"/>
    <w:rsid w:val="000036F9"/>
    <w:rsid w:val="0000372D"/>
    <w:rsid w:val="00003800"/>
    <w:rsid w:val="00003A8F"/>
    <w:rsid w:val="00003BF4"/>
    <w:rsid w:val="00003D90"/>
    <w:rsid w:val="00003F05"/>
    <w:rsid w:val="00004071"/>
    <w:rsid w:val="00004580"/>
    <w:rsid w:val="00004681"/>
    <w:rsid w:val="0000496F"/>
    <w:rsid w:val="00004A00"/>
    <w:rsid w:val="00004A90"/>
    <w:rsid w:val="00004B3C"/>
    <w:rsid w:val="00005022"/>
    <w:rsid w:val="00005193"/>
    <w:rsid w:val="0000528B"/>
    <w:rsid w:val="0000530D"/>
    <w:rsid w:val="0000532A"/>
    <w:rsid w:val="00005345"/>
    <w:rsid w:val="000053A9"/>
    <w:rsid w:val="00005444"/>
    <w:rsid w:val="00005497"/>
    <w:rsid w:val="000054A5"/>
    <w:rsid w:val="00005902"/>
    <w:rsid w:val="00005B17"/>
    <w:rsid w:val="00005C32"/>
    <w:rsid w:val="00005CE3"/>
    <w:rsid w:val="00005EA5"/>
    <w:rsid w:val="00005F04"/>
    <w:rsid w:val="00006645"/>
    <w:rsid w:val="00006657"/>
    <w:rsid w:val="00006838"/>
    <w:rsid w:val="00006896"/>
    <w:rsid w:val="00006980"/>
    <w:rsid w:val="00006A4A"/>
    <w:rsid w:val="00006BA7"/>
    <w:rsid w:val="00006BFA"/>
    <w:rsid w:val="00006C60"/>
    <w:rsid w:val="00006C89"/>
    <w:rsid w:val="00006E4F"/>
    <w:rsid w:val="00006F01"/>
    <w:rsid w:val="000071D3"/>
    <w:rsid w:val="0000721C"/>
    <w:rsid w:val="000074DE"/>
    <w:rsid w:val="00007598"/>
    <w:rsid w:val="000075A4"/>
    <w:rsid w:val="00007657"/>
    <w:rsid w:val="0000777D"/>
    <w:rsid w:val="000078C6"/>
    <w:rsid w:val="000078F0"/>
    <w:rsid w:val="000079AB"/>
    <w:rsid w:val="00007A83"/>
    <w:rsid w:val="00007AE9"/>
    <w:rsid w:val="00007B29"/>
    <w:rsid w:val="00007BE6"/>
    <w:rsid w:val="00007C46"/>
    <w:rsid w:val="00007C5E"/>
    <w:rsid w:val="00007C75"/>
    <w:rsid w:val="00007F2C"/>
    <w:rsid w:val="0001004E"/>
    <w:rsid w:val="00010209"/>
    <w:rsid w:val="0001035F"/>
    <w:rsid w:val="00010521"/>
    <w:rsid w:val="000105FC"/>
    <w:rsid w:val="00010756"/>
    <w:rsid w:val="000107DE"/>
    <w:rsid w:val="00010897"/>
    <w:rsid w:val="00010959"/>
    <w:rsid w:val="00010A37"/>
    <w:rsid w:val="00010D37"/>
    <w:rsid w:val="00010E30"/>
    <w:rsid w:val="00010FA3"/>
    <w:rsid w:val="00011197"/>
    <w:rsid w:val="000111F1"/>
    <w:rsid w:val="000114BE"/>
    <w:rsid w:val="0001176F"/>
    <w:rsid w:val="000119DC"/>
    <w:rsid w:val="00011C53"/>
    <w:rsid w:val="00011FB1"/>
    <w:rsid w:val="00011FE4"/>
    <w:rsid w:val="0001238E"/>
    <w:rsid w:val="000125EB"/>
    <w:rsid w:val="0001260E"/>
    <w:rsid w:val="00012653"/>
    <w:rsid w:val="0001291E"/>
    <w:rsid w:val="00012A3A"/>
    <w:rsid w:val="00012D8E"/>
    <w:rsid w:val="00012E6A"/>
    <w:rsid w:val="00012ED1"/>
    <w:rsid w:val="00012F16"/>
    <w:rsid w:val="0001319D"/>
    <w:rsid w:val="00013210"/>
    <w:rsid w:val="00013278"/>
    <w:rsid w:val="000132ED"/>
    <w:rsid w:val="000133D0"/>
    <w:rsid w:val="00013415"/>
    <w:rsid w:val="000134A8"/>
    <w:rsid w:val="0001351C"/>
    <w:rsid w:val="00013543"/>
    <w:rsid w:val="0001357F"/>
    <w:rsid w:val="00013792"/>
    <w:rsid w:val="00013B1C"/>
    <w:rsid w:val="00013B9E"/>
    <w:rsid w:val="00013D2E"/>
    <w:rsid w:val="0001445F"/>
    <w:rsid w:val="000146CB"/>
    <w:rsid w:val="00014733"/>
    <w:rsid w:val="00014734"/>
    <w:rsid w:val="000147ED"/>
    <w:rsid w:val="00014ADD"/>
    <w:rsid w:val="00014B1D"/>
    <w:rsid w:val="00014BB5"/>
    <w:rsid w:val="00014CB8"/>
    <w:rsid w:val="00014EA3"/>
    <w:rsid w:val="00014ED5"/>
    <w:rsid w:val="00014FB1"/>
    <w:rsid w:val="00015022"/>
    <w:rsid w:val="000152F6"/>
    <w:rsid w:val="0001531F"/>
    <w:rsid w:val="00015493"/>
    <w:rsid w:val="0001574B"/>
    <w:rsid w:val="000157B7"/>
    <w:rsid w:val="0001587F"/>
    <w:rsid w:val="0001597E"/>
    <w:rsid w:val="00015C25"/>
    <w:rsid w:val="00015CC4"/>
    <w:rsid w:val="00015E87"/>
    <w:rsid w:val="00015EBD"/>
    <w:rsid w:val="00015FE2"/>
    <w:rsid w:val="000160C4"/>
    <w:rsid w:val="0001622C"/>
    <w:rsid w:val="0001644C"/>
    <w:rsid w:val="00016670"/>
    <w:rsid w:val="000168FF"/>
    <w:rsid w:val="00016BAA"/>
    <w:rsid w:val="00016C9A"/>
    <w:rsid w:val="00016D4C"/>
    <w:rsid w:val="00016D82"/>
    <w:rsid w:val="00016F8E"/>
    <w:rsid w:val="00017361"/>
    <w:rsid w:val="00017399"/>
    <w:rsid w:val="00017418"/>
    <w:rsid w:val="0001744B"/>
    <w:rsid w:val="000174CB"/>
    <w:rsid w:val="00017622"/>
    <w:rsid w:val="0001769A"/>
    <w:rsid w:val="000176D0"/>
    <w:rsid w:val="000178B5"/>
    <w:rsid w:val="00017AED"/>
    <w:rsid w:val="00017BB9"/>
    <w:rsid w:val="00017D31"/>
    <w:rsid w:val="00017ECA"/>
    <w:rsid w:val="00017F57"/>
    <w:rsid w:val="0002009C"/>
    <w:rsid w:val="000200A4"/>
    <w:rsid w:val="00020346"/>
    <w:rsid w:val="000204F0"/>
    <w:rsid w:val="00020616"/>
    <w:rsid w:val="00020696"/>
    <w:rsid w:val="000206EC"/>
    <w:rsid w:val="00020717"/>
    <w:rsid w:val="000208B6"/>
    <w:rsid w:val="00020E05"/>
    <w:rsid w:val="00020E6D"/>
    <w:rsid w:val="000210EB"/>
    <w:rsid w:val="000214E7"/>
    <w:rsid w:val="0002171C"/>
    <w:rsid w:val="000217BC"/>
    <w:rsid w:val="000219FD"/>
    <w:rsid w:val="00021E8F"/>
    <w:rsid w:val="00022125"/>
    <w:rsid w:val="0002214F"/>
    <w:rsid w:val="00022155"/>
    <w:rsid w:val="000223EB"/>
    <w:rsid w:val="00022645"/>
    <w:rsid w:val="000226BF"/>
    <w:rsid w:val="000228AC"/>
    <w:rsid w:val="000228E5"/>
    <w:rsid w:val="0002294B"/>
    <w:rsid w:val="00022A1A"/>
    <w:rsid w:val="00022A35"/>
    <w:rsid w:val="00022B99"/>
    <w:rsid w:val="00022CA1"/>
    <w:rsid w:val="00022F0A"/>
    <w:rsid w:val="000230EE"/>
    <w:rsid w:val="000233A3"/>
    <w:rsid w:val="0002344F"/>
    <w:rsid w:val="000234F9"/>
    <w:rsid w:val="000235ED"/>
    <w:rsid w:val="00023855"/>
    <w:rsid w:val="0002389C"/>
    <w:rsid w:val="000239AD"/>
    <w:rsid w:val="00023AFD"/>
    <w:rsid w:val="00023C62"/>
    <w:rsid w:val="00023C68"/>
    <w:rsid w:val="0002435A"/>
    <w:rsid w:val="00024530"/>
    <w:rsid w:val="000247AE"/>
    <w:rsid w:val="00024809"/>
    <w:rsid w:val="00024822"/>
    <w:rsid w:val="0002484B"/>
    <w:rsid w:val="00024A6E"/>
    <w:rsid w:val="00024B77"/>
    <w:rsid w:val="00024B85"/>
    <w:rsid w:val="00024C1F"/>
    <w:rsid w:val="0002518B"/>
    <w:rsid w:val="0002524D"/>
    <w:rsid w:val="00025621"/>
    <w:rsid w:val="000256B1"/>
    <w:rsid w:val="0002578B"/>
    <w:rsid w:val="0002579F"/>
    <w:rsid w:val="00025877"/>
    <w:rsid w:val="00025894"/>
    <w:rsid w:val="00025AFC"/>
    <w:rsid w:val="00025B3E"/>
    <w:rsid w:val="00025B47"/>
    <w:rsid w:val="00025B5E"/>
    <w:rsid w:val="00025B75"/>
    <w:rsid w:val="00025BD4"/>
    <w:rsid w:val="00025E9F"/>
    <w:rsid w:val="00026206"/>
    <w:rsid w:val="000262CA"/>
    <w:rsid w:val="000262E0"/>
    <w:rsid w:val="00026338"/>
    <w:rsid w:val="0002644C"/>
    <w:rsid w:val="000264D2"/>
    <w:rsid w:val="000267C3"/>
    <w:rsid w:val="0002694E"/>
    <w:rsid w:val="00026BA0"/>
    <w:rsid w:val="00026BA9"/>
    <w:rsid w:val="00026BEF"/>
    <w:rsid w:val="00026C38"/>
    <w:rsid w:val="00026D4C"/>
    <w:rsid w:val="00026ECD"/>
    <w:rsid w:val="00026F8E"/>
    <w:rsid w:val="00026FB8"/>
    <w:rsid w:val="000270D9"/>
    <w:rsid w:val="00027420"/>
    <w:rsid w:val="000275C4"/>
    <w:rsid w:val="0002788B"/>
    <w:rsid w:val="000278EB"/>
    <w:rsid w:val="00027BB6"/>
    <w:rsid w:val="00027C4A"/>
    <w:rsid w:val="00027C56"/>
    <w:rsid w:val="00027CBE"/>
    <w:rsid w:val="00027DCA"/>
    <w:rsid w:val="00027DF9"/>
    <w:rsid w:val="00027EBF"/>
    <w:rsid w:val="00027F49"/>
    <w:rsid w:val="000300A4"/>
    <w:rsid w:val="0003016A"/>
    <w:rsid w:val="00030199"/>
    <w:rsid w:val="0003030B"/>
    <w:rsid w:val="00030443"/>
    <w:rsid w:val="000304C4"/>
    <w:rsid w:val="000304DD"/>
    <w:rsid w:val="0003063A"/>
    <w:rsid w:val="0003063B"/>
    <w:rsid w:val="00030967"/>
    <w:rsid w:val="00030ABC"/>
    <w:rsid w:val="00030D77"/>
    <w:rsid w:val="00030E00"/>
    <w:rsid w:val="00030F14"/>
    <w:rsid w:val="00031109"/>
    <w:rsid w:val="0003118F"/>
    <w:rsid w:val="00031270"/>
    <w:rsid w:val="0003137A"/>
    <w:rsid w:val="000314FA"/>
    <w:rsid w:val="000315BB"/>
    <w:rsid w:val="00031608"/>
    <w:rsid w:val="0003170A"/>
    <w:rsid w:val="00031791"/>
    <w:rsid w:val="00031A0D"/>
    <w:rsid w:val="00031C46"/>
    <w:rsid w:val="00031CD2"/>
    <w:rsid w:val="00031D26"/>
    <w:rsid w:val="00031F7C"/>
    <w:rsid w:val="0003221D"/>
    <w:rsid w:val="0003222B"/>
    <w:rsid w:val="00032230"/>
    <w:rsid w:val="0003241F"/>
    <w:rsid w:val="0003247B"/>
    <w:rsid w:val="000324CA"/>
    <w:rsid w:val="000324EC"/>
    <w:rsid w:val="000324EF"/>
    <w:rsid w:val="00032692"/>
    <w:rsid w:val="00032751"/>
    <w:rsid w:val="00032852"/>
    <w:rsid w:val="00032C93"/>
    <w:rsid w:val="00032CC0"/>
    <w:rsid w:val="00032D63"/>
    <w:rsid w:val="00032DCE"/>
    <w:rsid w:val="00032F39"/>
    <w:rsid w:val="00032F93"/>
    <w:rsid w:val="000330D2"/>
    <w:rsid w:val="00033328"/>
    <w:rsid w:val="0003349D"/>
    <w:rsid w:val="000335B5"/>
    <w:rsid w:val="0003392B"/>
    <w:rsid w:val="00033B45"/>
    <w:rsid w:val="00033CA8"/>
    <w:rsid w:val="00034195"/>
    <w:rsid w:val="000341EF"/>
    <w:rsid w:val="00034256"/>
    <w:rsid w:val="000345EF"/>
    <w:rsid w:val="00034776"/>
    <w:rsid w:val="000349BB"/>
    <w:rsid w:val="00034C7C"/>
    <w:rsid w:val="00034F14"/>
    <w:rsid w:val="00034FD7"/>
    <w:rsid w:val="00035086"/>
    <w:rsid w:val="000350AB"/>
    <w:rsid w:val="000351F3"/>
    <w:rsid w:val="00035355"/>
    <w:rsid w:val="0003541D"/>
    <w:rsid w:val="000354ED"/>
    <w:rsid w:val="00035558"/>
    <w:rsid w:val="000355AF"/>
    <w:rsid w:val="0003566A"/>
    <w:rsid w:val="00035693"/>
    <w:rsid w:val="000357CA"/>
    <w:rsid w:val="00035B03"/>
    <w:rsid w:val="00035B59"/>
    <w:rsid w:val="00035BB5"/>
    <w:rsid w:val="00035C8D"/>
    <w:rsid w:val="00035DE8"/>
    <w:rsid w:val="00035E61"/>
    <w:rsid w:val="00036023"/>
    <w:rsid w:val="00036113"/>
    <w:rsid w:val="000363BC"/>
    <w:rsid w:val="00036445"/>
    <w:rsid w:val="0003685D"/>
    <w:rsid w:val="000369C9"/>
    <w:rsid w:val="000369F3"/>
    <w:rsid w:val="00036AD0"/>
    <w:rsid w:val="00036C37"/>
    <w:rsid w:val="00036CBF"/>
    <w:rsid w:val="00036D34"/>
    <w:rsid w:val="00036DB4"/>
    <w:rsid w:val="00036F16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96"/>
    <w:rsid w:val="00037AB6"/>
    <w:rsid w:val="00037B93"/>
    <w:rsid w:val="00037C5C"/>
    <w:rsid w:val="00037CA5"/>
    <w:rsid w:val="00037D92"/>
    <w:rsid w:val="00037E6C"/>
    <w:rsid w:val="00037F89"/>
    <w:rsid w:val="00037FFB"/>
    <w:rsid w:val="00040B06"/>
    <w:rsid w:val="00040B37"/>
    <w:rsid w:val="00040C52"/>
    <w:rsid w:val="00041068"/>
    <w:rsid w:val="00041285"/>
    <w:rsid w:val="000413C4"/>
    <w:rsid w:val="00041431"/>
    <w:rsid w:val="0004180A"/>
    <w:rsid w:val="0004185A"/>
    <w:rsid w:val="000419E6"/>
    <w:rsid w:val="00041CE7"/>
    <w:rsid w:val="00041E6F"/>
    <w:rsid w:val="0004205C"/>
    <w:rsid w:val="00042070"/>
    <w:rsid w:val="00042447"/>
    <w:rsid w:val="000425CB"/>
    <w:rsid w:val="0004262B"/>
    <w:rsid w:val="0004266B"/>
    <w:rsid w:val="00042863"/>
    <w:rsid w:val="00042A66"/>
    <w:rsid w:val="00043034"/>
    <w:rsid w:val="00043058"/>
    <w:rsid w:val="0004305C"/>
    <w:rsid w:val="0004309F"/>
    <w:rsid w:val="000430BF"/>
    <w:rsid w:val="0004316F"/>
    <w:rsid w:val="00043278"/>
    <w:rsid w:val="000434FE"/>
    <w:rsid w:val="000436D1"/>
    <w:rsid w:val="000438E8"/>
    <w:rsid w:val="000438FE"/>
    <w:rsid w:val="00043982"/>
    <w:rsid w:val="00043A2A"/>
    <w:rsid w:val="00043CB9"/>
    <w:rsid w:val="00043DB2"/>
    <w:rsid w:val="00043E24"/>
    <w:rsid w:val="0004408D"/>
    <w:rsid w:val="000440D6"/>
    <w:rsid w:val="00044137"/>
    <w:rsid w:val="00044269"/>
    <w:rsid w:val="0004435F"/>
    <w:rsid w:val="000444E9"/>
    <w:rsid w:val="00044742"/>
    <w:rsid w:val="000447E8"/>
    <w:rsid w:val="00044817"/>
    <w:rsid w:val="0004483B"/>
    <w:rsid w:val="000448D8"/>
    <w:rsid w:val="000449F5"/>
    <w:rsid w:val="00044B8F"/>
    <w:rsid w:val="00044BD6"/>
    <w:rsid w:val="00044C37"/>
    <w:rsid w:val="00044C54"/>
    <w:rsid w:val="00044CBA"/>
    <w:rsid w:val="00044EFD"/>
    <w:rsid w:val="00044FFB"/>
    <w:rsid w:val="00045091"/>
    <w:rsid w:val="0004512E"/>
    <w:rsid w:val="00045135"/>
    <w:rsid w:val="00045178"/>
    <w:rsid w:val="000452DD"/>
    <w:rsid w:val="0004543F"/>
    <w:rsid w:val="000454B2"/>
    <w:rsid w:val="00045556"/>
    <w:rsid w:val="000455FE"/>
    <w:rsid w:val="000457D7"/>
    <w:rsid w:val="00045A32"/>
    <w:rsid w:val="00045B96"/>
    <w:rsid w:val="00045C81"/>
    <w:rsid w:val="00045D70"/>
    <w:rsid w:val="00045E3F"/>
    <w:rsid w:val="00045ECF"/>
    <w:rsid w:val="0004607F"/>
    <w:rsid w:val="000460B9"/>
    <w:rsid w:val="00046354"/>
    <w:rsid w:val="0004635F"/>
    <w:rsid w:val="0004644F"/>
    <w:rsid w:val="000465F3"/>
    <w:rsid w:val="000467C8"/>
    <w:rsid w:val="00046A56"/>
    <w:rsid w:val="00046D85"/>
    <w:rsid w:val="00046E6B"/>
    <w:rsid w:val="0004715C"/>
    <w:rsid w:val="000477E5"/>
    <w:rsid w:val="000479E6"/>
    <w:rsid w:val="00047A85"/>
    <w:rsid w:val="00047AA9"/>
    <w:rsid w:val="00047D75"/>
    <w:rsid w:val="00047DFA"/>
    <w:rsid w:val="00047F60"/>
    <w:rsid w:val="0005023C"/>
    <w:rsid w:val="000502DF"/>
    <w:rsid w:val="000503FC"/>
    <w:rsid w:val="00050592"/>
    <w:rsid w:val="00050A7F"/>
    <w:rsid w:val="00050AFE"/>
    <w:rsid w:val="00050FD5"/>
    <w:rsid w:val="0005110B"/>
    <w:rsid w:val="0005116D"/>
    <w:rsid w:val="00051238"/>
    <w:rsid w:val="0005123E"/>
    <w:rsid w:val="00051447"/>
    <w:rsid w:val="00051764"/>
    <w:rsid w:val="00051862"/>
    <w:rsid w:val="000518A7"/>
    <w:rsid w:val="000518DA"/>
    <w:rsid w:val="00051920"/>
    <w:rsid w:val="0005196C"/>
    <w:rsid w:val="00051994"/>
    <w:rsid w:val="00051BDE"/>
    <w:rsid w:val="00051C01"/>
    <w:rsid w:val="00051C80"/>
    <w:rsid w:val="00051CB4"/>
    <w:rsid w:val="00051FA7"/>
    <w:rsid w:val="00051FEF"/>
    <w:rsid w:val="00052267"/>
    <w:rsid w:val="000524C6"/>
    <w:rsid w:val="00052526"/>
    <w:rsid w:val="00052547"/>
    <w:rsid w:val="0005260B"/>
    <w:rsid w:val="000526A4"/>
    <w:rsid w:val="000526AF"/>
    <w:rsid w:val="00052B81"/>
    <w:rsid w:val="00052DC8"/>
    <w:rsid w:val="00052E75"/>
    <w:rsid w:val="00052EFA"/>
    <w:rsid w:val="00053027"/>
    <w:rsid w:val="00053079"/>
    <w:rsid w:val="000532B6"/>
    <w:rsid w:val="000532BD"/>
    <w:rsid w:val="000534BE"/>
    <w:rsid w:val="000534C7"/>
    <w:rsid w:val="0005377E"/>
    <w:rsid w:val="00053793"/>
    <w:rsid w:val="00053938"/>
    <w:rsid w:val="000539DB"/>
    <w:rsid w:val="000539FD"/>
    <w:rsid w:val="00053BB6"/>
    <w:rsid w:val="00053C87"/>
    <w:rsid w:val="00053D9E"/>
    <w:rsid w:val="00053E4C"/>
    <w:rsid w:val="00053F55"/>
    <w:rsid w:val="000541D1"/>
    <w:rsid w:val="0005457E"/>
    <w:rsid w:val="00054691"/>
    <w:rsid w:val="00054896"/>
    <w:rsid w:val="00054B6D"/>
    <w:rsid w:val="00054C08"/>
    <w:rsid w:val="00054CF1"/>
    <w:rsid w:val="00054D6D"/>
    <w:rsid w:val="00054D73"/>
    <w:rsid w:val="00054E66"/>
    <w:rsid w:val="000550A8"/>
    <w:rsid w:val="0005517C"/>
    <w:rsid w:val="000554B1"/>
    <w:rsid w:val="0005553D"/>
    <w:rsid w:val="00055A6B"/>
    <w:rsid w:val="00055B28"/>
    <w:rsid w:val="00055B58"/>
    <w:rsid w:val="00055B59"/>
    <w:rsid w:val="00055BC8"/>
    <w:rsid w:val="00055C9B"/>
    <w:rsid w:val="00055D13"/>
    <w:rsid w:val="00055D44"/>
    <w:rsid w:val="00055E09"/>
    <w:rsid w:val="00055EBA"/>
    <w:rsid w:val="00055FAE"/>
    <w:rsid w:val="000560BA"/>
    <w:rsid w:val="0005621A"/>
    <w:rsid w:val="00056705"/>
    <w:rsid w:val="00056713"/>
    <w:rsid w:val="00056800"/>
    <w:rsid w:val="00056831"/>
    <w:rsid w:val="000569EF"/>
    <w:rsid w:val="00056AE9"/>
    <w:rsid w:val="00056BBB"/>
    <w:rsid w:val="00056FF4"/>
    <w:rsid w:val="00057020"/>
    <w:rsid w:val="000570BC"/>
    <w:rsid w:val="00057179"/>
    <w:rsid w:val="000572B9"/>
    <w:rsid w:val="000573F5"/>
    <w:rsid w:val="0005746E"/>
    <w:rsid w:val="00057492"/>
    <w:rsid w:val="0005757D"/>
    <w:rsid w:val="000575A5"/>
    <w:rsid w:val="00057604"/>
    <w:rsid w:val="0005760A"/>
    <w:rsid w:val="000578E5"/>
    <w:rsid w:val="00057942"/>
    <w:rsid w:val="00057A37"/>
    <w:rsid w:val="00057B7F"/>
    <w:rsid w:val="00057C88"/>
    <w:rsid w:val="00057ED8"/>
    <w:rsid w:val="00060082"/>
    <w:rsid w:val="0006009D"/>
    <w:rsid w:val="000600D5"/>
    <w:rsid w:val="0006032C"/>
    <w:rsid w:val="00060426"/>
    <w:rsid w:val="000606AF"/>
    <w:rsid w:val="00060984"/>
    <w:rsid w:val="00060BCA"/>
    <w:rsid w:val="00060DCF"/>
    <w:rsid w:val="00060F1C"/>
    <w:rsid w:val="00061015"/>
    <w:rsid w:val="0006119D"/>
    <w:rsid w:val="000611EE"/>
    <w:rsid w:val="00061355"/>
    <w:rsid w:val="0006137A"/>
    <w:rsid w:val="0006158D"/>
    <w:rsid w:val="00061876"/>
    <w:rsid w:val="000618CA"/>
    <w:rsid w:val="00061DFE"/>
    <w:rsid w:val="00061E63"/>
    <w:rsid w:val="00061FA9"/>
    <w:rsid w:val="00061FAE"/>
    <w:rsid w:val="00062010"/>
    <w:rsid w:val="0006218D"/>
    <w:rsid w:val="000621FA"/>
    <w:rsid w:val="000621FD"/>
    <w:rsid w:val="00062202"/>
    <w:rsid w:val="00062351"/>
    <w:rsid w:val="00062352"/>
    <w:rsid w:val="0006242C"/>
    <w:rsid w:val="00062443"/>
    <w:rsid w:val="00062455"/>
    <w:rsid w:val="000624ED"/>
    <w:rsid w:val="00062668"/>
    <w:rsid w:val="0006273E"/>
    <w:rsid w:val="0006275E"/>
    <w:rsid w:val="0006280B"/>
    <w:rsid w:val="00062ADC"/>
    <w:rsid w:val="00062B9A"/>
    <w:rsid w:val="00062D90"/>
    <w:rsid w:val="00062E0E"/>
    <w:rsid w:val="00062F23"/>
    <w:rsid w:val="00062FC8"/>
    <w:rsid w:val="000631D5"/>
    <w:rsid w:val="00063281"/>
    <w:rsid w:val="0006335F"/>
    <w:rsid w:val="00063363"/>
    <w:rsid w:val="00063477"/>
    <w:rsid w:val="00063498"/>
    <w:rsid w:val="0006359F"/>
    <w:rsid w:val="0006367A"/>
    <w:rsid w:val="0006367C"/>
    <w:rsid w:val="0006369E"/>
    <w:rsid w:val="000637A9"/>
    <w:rsid w:val="000637C4"/>
    <w:rsid w:val="00063BD8"/>
    <w:rsid w:val="00063C0E"/>
    <w:rsid w:val="00063CC0"/>
    <w:rsid w:val="00063CF5"/>
    <w:rsid w:val="00063E39"/>
    <w:rsid w:val="00064173"/>
    <w:rsid w:val="000641C0"/>
    <w:rsid w:val="0006430F"/>
    <w:rsid w:val="0006435B"/>
    <w:rsid w:val="00064377"/>
    <w:rsid w:val="0006448C"/>
    <w:rsid w:val="00064528"/>
    <w:rsid w:val="000645E7"/>
    <w:rsid w:val="00064632"/>
    <w:rsid w:val="0006476F"/>
    <w:rsid w:val="00064A20"/>
    <w:rsid w:val="00064A31"/>
    <w:rsid w:val="00064D5A"/>
    <w:rsid w:val="00064F19"/>
    <w:rsid w:val="00064FB8"/>
    <w:rsid w:val="00064FCF"/>
    <w:rsid w:val="000652DA"/>
    <w:rsid w:val="00065508"/>
    <w:rsid w:val="00065610"/>
    <w:rsid w:val="00065C7F"/>
    <w:rsid w:val="00065CB5"/>
    <w:rsid w:val="00065CF3"/>
    <w:rsid w:val="00065E8E"/>
    <w:rsid w:val="00065F11"/>
    <w:rsid w:val="00065FAD"/>
    <w:rsid w:val="0006649D"/>
    <w:rsid w:val="00066514"/>
    <w:rsid w:val="000667DD"/>
    <w:rsid w:val="00066A7B"/>
    <w:rsid w:val="00066AF1"/>
    <w:rsid w:val="00066B89"/>
    <w:rsid w:val="00066DE6"/>
    <w:rsid w:val="00066F3A"/>
    <w:rsid w:val="00066FC3"/>
    <w:rsid w:val="000670F6"/>
    <w:rsid w:val="000678B1"/>
    <w:rsid w:val="00067942"/>
    <w:rsid w:val="00067994"/>
    <w:rsid w:val="000679BA"/>
    <w:rsid w:val="00067AD5"/>
    <w:rsid w:val="00067BE6"/>
    <w:rsid w:val="00067C41"/>
    <w:rsid w:val="00067D8E"/>
    <w:rsid w:val="00067F1A"/>
    <w:rsid w:val="00067F1C"/>
    <w:rsid w:val="00067F25"/>
    <w:rsid w:val="0007004E"/>
    <w:rsid w:val="0007008F"/>
    <w:rsid w:val="000701A7"/>
    <w:rsid w:val="00070247"/>
    <w:rsid w:val="000702C9"/>
    <w:rsid w:val="00070311"/>
    <w:rsid w:val="000708C1"/>
    <w:rsid w:val="00070C14"/>
    <w:rsid w:val="00070C76"/>
    <w:rsid w:val="00070D9E"/>
    <w:rsid w:val="00070EBE"/>
    <w:rsid w:val="000710E9"/>
    <w:rsid w:val="0007125B"/>
    <w:rsid w:val="00071525"/>
    <w:rsid w:val="00071553"/>
    <w:rsid w:val="0007175A"/>
    <w:rsid w:val="00071775"/>
    <w:rsid w:val="00071835"/>
    <w:rsid w:val="00071904"/>
    <w:rsid w:val="0007199D"/>
    <w:rsid w:val="00071CF0"/>
    <w:rsid w:val="00071E21"/>
    <w:rsid w:val="00071EE7"/>
    <w:rsid w:val="00072117"/>
    <w:rsid w:val="00072187"/>
    <w:rsid w:val="000721C0"/>
    <w:rsid w:val="00072261"/>
    <w:rsid w:val="00072348"/>
    <w:rsid w:val="000725BF"/>
    <w:rsid w:val="0007263C"/>
    <w:rsid w:val="000726C1"/>
    <w:rsid w:val="000727AD"/>
    <w:rsid w:val="000728AB"/>
    <w:rsid w:val="00072994"/>
    <w:rsid w:val="00072C16"/>
    <w:rsid w:val="00072C3F"/>
    <w:rsid w:val="00072D01"/>
    <w:rsid w:val="00072D57"/>
    <w:rsid w:val="00072D74"/>
    <w:rsid w:val="00072D9D"/>
    <w:rsid w:val="00072E15"/>
    <w:rsid w:val="00072FDB"/>
    <w:rsid w:val="000736F8"/>
    <w:rsid w:val="00073A0F"/>
    <w:rsid w:val="00073BBF"/>
    <w:rsid w:val="00073D5F"/>
    <w:rsid w:val="00073D91"/>
    <w:rsid w:val="00073F1B"/>
    <w:rsid w:val="00073FE1"/>
    <w:rsid w:val="00074247"/>
    <w:rsid w:val="0007432E"/>
    <w:rsid w:val="0007469A"/>
    <w:rsid w:val="000746A1"/>
    <w:rsid w:val="00074854"/>
    <w:rsid w:val="00074BDE"/>
    <w:rsid w:val="00074C0D"/>
    <w:rsid w:val="00074E1E"/>
    <w:rsid w:val="00075637"/>
    <w:rsid w:val="00075765"/>
    <w:rsid w:val="00075884"/>
    <w:rsid w:val="000758EB"/>
    <w:rsid w:val="000759E9"/>
    <w:rsid w:val="00075A18"/>
    <w:rsid w:val="00075A9D"/>
    <w:rsid w:val="00076053"/>
    <w:rsid w:val="0007609D"/>
    <w:rsid w:val="000761A3"/>
    <w:rsid w:val="00076411"/>
    <w:rsid w:val="0007680F"/>
    <w:rsid w:val="000768DD"/>
    <w:rsid w:val="000769EC"/>
    <w:rsid w:val="00076A80"/>
    <w:rsid w:val="00076B9B"/>
    <w:rsid w:val="00076F09"/>
    <w:rsid w:val="00076F29"/>
    <w:rsid w:val="00077132"/>
    <w:rsid w:val="000772D4"/>
    <w:rsid w:val="00077564"/>
    <w:rsid w:val="0007776A"/>
    <w:rsid w:val="00077863"/>
    <w:rsid w:val="00077B8E"/>
    <w:rsid w:val="00077C3F"/>
    <w:rsid w:val="00077CD5"/>
    <w:rsid w:val="00077E9C"/>
    <w:rsid w:val="00077FB5"/>
    <w:rsid w:val="00077FEC"/>
    <w:rsid w:val="0008015A"/>
    <w:rsid w:val="000802E6"/>
    <w:rsid w:val="0008040B"/>
    <w:rsid w:val="00080420"/>
    <w:rsid w:val="000804E9"/>
    <w:rsid w:val="00080627"/>
    <w:rsid w:val="0008070B"/>
    <w:rsid w:val="000807D0"/>
    <w:rsid w:val="00080CEE"/>
    <w:rsid w:val="00080E88"/>
    <w:rsid w:val="00080F30"/>
    <w:rsid w:val="00081085"/>
    <w:rsid w:val="0008111C"/>
    <w:rsid w:val="00081212"/>
    <w:rsid w:val="00081404"/>
    <w:rsid w:val="00081484"/>
    <w:rsid w:val="000815F1"/>
    <w:rsid w:val="000817D7"/>
    <w:rsid w:val="00081898"/>
    <w:rsid w:val="00081989"/>
    <w:rsid w:val="00081AC1"/>
    <w:rsid w:val="00081B60"/>
    <w:rsid w:val="00081BBB"/>
    <w:rsid w:val="00081CF2"/>
    <w:rsid w:val="00081CF4"/>
    <w:rsid w:val="00081F99"/>
    <w:rsid w:val="00081FED"/>
    <w:rsid w:val="0008229C"/>
    <w:rsid w:val="00082351"/>
    <w:rsid w:val="00082378"/>
    <w:rsid w:val="0008241A"/>
    <w:rsid w:val="000825F2"/>
    <w:rsid w:val="00082D5D"/>
    <w:rsid w:val="00082E43"/>
    <w:rsid w:val="00082FBE"/>
    <w:rsid w:val="00083049"/>
    <w:rsid w:val="000830A4"/>
    <w:rsid w:val="000830DD"/>
    <w:rsid w:val="00083430"/>
    <w:rsid w:val="00083489"/>
    <w:rsid w:val="00083532"/>
    <w:rsid w:val="00083569"/>
    <w:rsid w:val="0008370D"/>
    <w:rsid w:val="00083891"/>
    <w:rsid w:val="00083B42"/>
    <w:rsid w:val="00083B4F"/>
    <w:rsid w:val="00083B51"/>
    <w:rsid w:val="00083B65"/>
    <w:rsid w:val="0008412A"/>
    <w:rsid w:val="00084319"/>
    <w:rsid w:val="000843C8"/>
    <w:rsid w:val="00084434"/>
    <w:rsid w:val="0008446A"/>
    <w:rsid w:val="00084710"/>
    <w:rsid w:val="0008492A"/>
    <w:rsid w:val="00084A7D"/>
    <w:rsid w:val="00084BE7"/>
    <w:rsid w:val="00084D0B"/>
    <w:rsid w:val="00084ED8"/>
    <w:rsid w:val="00085319"/>
    <w:rsid w:val="000853C5"/>
    <w:rsid w:val="00085439"/>
    <w:rsid w:val="000854FC"/>
    <w:rsid w:val="000857CF"/>
    <w:rsid w:val="0008592D"/>
    <w:rsid w:val="00085A22"/>
    <w:rsid w:val="00085D65"/>
    <w:rsid w:val="00085E0A"/>
    <w:rsid w:val="00085E61"/>
    <w:rsid w:val="00085F62"/>
    <w:rsid w:val="00085F71"/>
    <w:rsid w:val="00086197"/>
    <w:rsid w:val="00086678"/>
    <w:rsid w:val="00086792"/>
    <w:rsid w:val="00086840"/>
    <w:rsid w:val="000869C6"/>
    <w:rsid w:val="00086A77"/>
    <w:rsid w:val="00086D91"/>
    <w:rsid w:val="00086D93"/>
    <w:rsid w:val="00086E8C"/>
    <w:rsid w:val="00086E9A"/>
    <w:rsid w:val="00086EDB"/>
    <w:rsid w:val="00086F2C"/>
    <w:rsid w:val="000870D3"/>
    <w:rsid w:val="000870D6"/>
    <w:rsid w:val="000871EE"/>
    <w:rsid w:val="000875B2"/>
    <w:rsid w:val="000875D4"/>
    <w:rsid w:val="0008760C"/>
    <w:rsid w:val="00087808"/>
    <w:rsid w:val="000878AB"/>
    <w:rsid w:val="00087B8A"/>
    <w:rsid w:val="00087D1D"/>
    <w:rsid w:val="00087DCD"/>
    <w:rsid w:val="00087ECE"/>
    <w:rsid w:val="000900EB"/>
    <w:rsid w:val="000901F2"/>
    <w:rsid w:val="000904CB"/>
    <w:rsid w:val="000904FB"/>
    <w:rsid w:val="0009077F"/>
    <w:rsid w:val="0009079D"/>
    <w:rsid w:val="00090916"/>
    <w:rsid w:val="000909FC"/>
    <w:rsid w:val="00090BE9"/>
    <w:rsid w:val="00090D83"/>
    <w:rsid w:val="00090DB3"/>
    <w:rsid w:val="000910A8"/>
    <w:rsid w:val="000912CF"/>
    <w:rsid w:val="0009140D"/>
    <w:rsid w:val="00091495"/>
    <w:rsid w:val="00091591"/>
    <w:rsid w:val="000916BD"/>
    <w:rsid w:val="00091751"/>
    <w:rsid w:val="000917F5"/>
    <w:rsid w:val="00091879"/>
    <w:rsid w:val="00091994"/>
    <w:rsid w:val="000919FC"/>
    <w:rsid w:val="00091CDC"/>
    <w:rsid w:val="0009260C"/>
    <w:rsid w:val="0009267B"/>
    <w:rsid w:val="0009299C"/>
    <w:rsid w:val="00092B61"/>
    <w:rsid w:val="00092BA3"/>
    <w:rsid w:val="00092CF9"/>
    <w:rsid w:val="00093021"/>
    <w:rsid w:val="00093274"/>
    <w:rsid w:val="000932C3"/>
    <w:rsid w:val="000933BA"/>
    <w:rsid w:val="00093504"/>
    <w:rsid w:val="00093537"/>
    <w:rsid w:val="0009353E"/>
    <w:rsid w:val="0009360E"/>
    <w:rsid w:val="000936A8"/>
    <w:rsid w:val="000936B2"/>
    <w:rsid w:val="00093711"/>
    <w:rsid w:val="000937FE"/>
    <w:rsid w:val="00093844"/>
    <w:rsid w:val="000938FB"/>
    <w:rsid w:val="00093912"/>
    <w:rsid w:val="00093945"/>
    <w:rsid w:val="00093AE7"/>
    <w:rsid w:val="00093D25"/>
    <w:rsid w:val="0009437A"/>
    <w:rsid w:val="000944A9"/>
    <w:rsid w:val="00094502"/>
    <w:rsid w:val="00094531"/>
    <w:rsid w:val="00094593"/>
    <w:rsid w:val="00094772"/>
    <w:rsid w:val="000948B0"/>
    <w:rsid w:val="00094B90"/>
    <w:rsid w:val="00094CDD"/>
    <w:rsid w:val="00094DD6"/>
    <w:rsid w:val="00094DED"/>
    <w:rsid w:val="00095354"/>
    <w:rsid w:val="00095444"/>
    <w:rsid w:val="00095510"/>
    <w:rsid w:val="000955FE"/>
    <w:rsid w:val="00095619"/>
    <w:rsid w:val="0009569B"/>
    <w:rsid w:val="00095707"/>
    <w:rsid w:val="00095C90"/>
    <w:rsid w:val="00095CD4"/>
    <w:rsid w:val="00095E4C"/>
    <w:rsid w:val="00096015"/>
    <w:rsid w:val="00096028"/>
    <w:rsid w:val="000960A5"/>
    <w:rsid w:val="000967BD"/>
    <w:rsid w:val="000968BA"/>
    <w:rsid w:val="00096A47"/>
    <w:rsid w:val="00096A5E"/>
    <w:rsid w:val="00096D1B"/>
    <w:rsid w:val="0009734D"/>
    <w:rsid w:val="00097413"/>
    <w:rsid w:val="000976FF"/>
    <w:rsid w:val="0009787C"/>
    <w:rsid w:val="000979F9"/>
    <w:rsid w:val="00097AFE"/>
    <w:rsid w:val="00097B31"/>
    <w:rsid w:val="00097BA1"/>
    <w:rsid w:val="00097CFD"/>
    <w:rsid w:val="00097E01"/>
    <w:rsid w:val="000A06B0"/>
    <w:rsid w:val="000A0838"/>
    <w:rsid w:val="000A0862"/>
    <w:rsid w:val="000A0910"/>
    <w:rsid w:val="000A0A6D"/>
    <w:rsid w:val="000A0CB3"/>
    <w:rsid w:val="000A0D33"/>
    <w:rsid w:val="000A0D40"/>
    <w:rsid w:val="000A0F4D"/>
    <w:rsid w:val="000A117F"/>
    <w:rsid w:val="000A11B0"/>
    <w:rsid w:val="000A12BA"/>
    <w:rsid w:val="000A13AA"/>
    <w:rsid w:val="000A168D"/>
    <w:rsid w:val="000A18A1"/>
    <w:rsid w:val="000A19CD"/>
    <w:rsid w:val="000A19F3"/>
    <w:rsid w:val="000A1BA6"/>
    <w:rsid w:val="000A1C49"/>
    <w:rsid w:val="000A1D94"/>
    <w:rsid w:val="000A1DE6"/>
    <w:rsid w:val="000A1ECB"/>
    <w:rsid w:val="000A2021"/>
    <w:rsid w:val="000A2071"/>
    <w:rsid w:val="000A20C6"/>
    <w:rsid w:val="000A2141"/>
    <w:rsid w:val="000A2224"/>
    <w:rsid w:val="000A2463"/>
    <w:rsid w:val="000A2516"/>
    <w:rsid w:val="000A258B"/>
    <w:rsid w:val="000A2637"/>
    <w:rsid w:val="000A295E"/>
    <w:rsid w:val="000A2A21"/>
    <w:rsid w:val="000A2A4D"/>
    <w:rsid w:val="000A2A8A"/>
    <w:rsid w:val="000A3065"/>
    <w:rsid w:val="000A3104"/>
    <w:rsid w:val="000A31D7"/>
    <w:rsid w:val="000A321C"/>
    <w:rsid w:val="000A32DD"/>
    <w:rsid w:val="000A3407"/>
    <w:rsid w:val="000A36C7"/>
    <w:rsid w:val="000A374C"/>
    <w:rsid w:val="000A377A"/>
    <w:rsid w:val="000A38F6"/>
    <w:rsid w:val="000A3970"/>
    <w:rsid w:val="000A3BEA"/>
    <w:rsid w:val="000A3C04"/>
    <w:rsid w:val="000A3D75"/>
    <w:rsid w:val="000A3D90"/>
    <w:rsid w:val="000A3F7D"/>
    <w:rsid w:val="000A409E"/>
    <w:rsid w:val="000A4348"/>
    <w:rsid w:val="000A4354"/>
    <w:rsid w:val="000A43BB"/>
    <w:rsid w:val="000A44BB"/>
    <w:rsid w:val="000A44D6"/>
    <w:rsid w:val="000A44DD"/>
    <w:rsid w:val="000A4668"/>
    <w:rsid w:val="000A47A5"/>
    <w:rsid w:val="000A48AB"/>
    <w:rsid w:val="000A4A91"/>
    <w:rsid w:val="000A4C67"/>
    <w:rsid w:val="000A4D8B"/>
    <w:rsid w:val="000A4D91"/>
    <w:rsid w:val="000A4E90"/>
    <w:rsid w:val="000A4E95"/>
    <w:rsid w:val="000A4F6F"/>
    <w:rsid w:val="000A5031"/>
    <w:rsid w:val="000A50E9"/>
    <w:rsid w:val="000A51C4"/>
    <w:rsid w:val="000A527F"/>
    <w:rsid w:val="000A53E3"/>
    <w:rsid w:val="000A5409"/>
    <w:rsid w:val="000A545F"/>
    <w:rsid w:val="000A54D3"/>
    <w:rsid w:val="000A55BB"/>
    <w:rsid w:val="000A56B3"/>
    <w:rsid w:val="000A574D"/>
    <w:rsid w:val="000A581D"/>
    <w:rsid w:val="000A58D5"/>
    <w:rsid w:val="000A599A"/>
    <w:rsid w:val="000A5A2B"/>
    <w:rsid w:val="000A5C7B"/>
    <w:rsid w:val="000A5D30"/>
    <w:rsid w:val="000A6270"/>
    <w:rsid w:val="000A62F9"/>
    <w:rsid w:val="000A665A"/>
    <w:rsid w:val="000A6895"/>
    <w:rsid w:val="000A6913"/>
    <w:rsid w:val="000A6A78"/>
    <w:rsid w:val="000A6C26"/>
    <w:rsid w:val="000A6DF1"/>
    <w:rsid w:val="000A6E37"/>
    <w:rsid w:val="000A6E83"/>
    <w:rsid w:val="000A6FCD"/>
    <w:rsid w:val="000A702C"/>
    <w:rsid w:val="000A711B"/>
    <w:rsid w:val="000A727E"/>
    <w:rsid w:val="000A761D"/>
    <w:rsid w:val="000A794B"/>
    <w:rsid w:val="000A7961"/>
    <w:rsid w:val="000A7C7D"/>
    <w:rsid w:val="000A7D41"/>
    <w:rsid w:val="000A7D63"/>
    <w:rsid w:val="000A7D6E"/>
    <w:rsid w:val="000A7E5A"/>
    <w:rsid w:val="000A7F7A"/>
    <w:rsid w:val="000A7F7F"/>
    <w:rsid w:val="000B0243"/>
    <w:rsid w:val="000B0338"/>
    <w:rsid w:val="000B0498"/>
    <w:rsid w:val="000B0706"/>
    <w:rsid w:val="000B083E"/>
    <w:rsid w:val="000B0AE3"/>
    <w:rsid w:val="000B0B09"/>
    <w:rsid w:val="000B0B6E"/>
    <w:rsid w:val="000B0D27"/>
    <w:rsid w:val="000B0E79"/>
    <w:rsid w:val="000B0ECB"/>
    <w:rsid w:val="000B0F92"/>
    <w:rsid w:val="000B0F98"/>
    <w:rsid w:val="000B1044"/>
    <w:rsid w:val="000B1062"/>
    <w:rsid w:val="000B10E5"/>
    <w:rsid w:val="000B1463"/>
    <w:rsid w:val="000B171F"/>
    <w:rsid w:val="000B177F"/>
    <w:rsid w:val="000B17B4"/>
    <w:rsid w:val="000B181F"/>
    <w:rsid w:val="000B18AC"/>
    <w:rsid w:val="000B1BC3"/>
    <w:rsid w:val="000B1C6C"/>
    <w:rsid w:val="000B1C92"/>
    <w:rsid w:val="000B1E84"/>
    <w:rsid w:val="000B20FE"/>
    <w:rsid w:val="000B220E"/>
    <w:rsid w:val="000B2227"/>
    <w:rsid w:val="000B2261"/>
    <w:rsid w:val="000B22B1"/>
    <w:rsid w:val="000B2400"/>
    <w:rsid w:val="000B2444"/>
    <w:rsid w:val="000B2580"/>
    <w:rsid w:val="000B25C8"/>
    <w:rsid w:val="000B289F"/>
    <w:rsid w:val="000B28B9"/>
    <w:rsid w:val="000B2988"/>
    <w:rsid w:val="000B2A77"/>
    <w:rsid w:val="000B2A88"/>
    <w:rsid w:val="000B2AEF"/>
    <w:rsid w:val="000B2C0B"/>
    <w:rsid w:val="000B2F6D"/>
    <w:rsid w:val="000B303D"/>
    <w:rsid w:val="000B30AE"/>
    <w:rsid w:val="000B35A4"/>
    <w:rsid w:val="000B3641"/>
    <w:rsid w:val="000B36E3"/>
    <w:rsid w:val="000B3772"/>
    <w:rsid w:val="000B3FEE"/>
    <w:rsid w:val="000B4045"/>
    <w:rsid w:val="000B4141"/>
    <w:rsid w:val="000B4768"/>
    <w:rsid w:val="000B4821"/>
    <w:rsid w:val="000B49DA"/>
    <w:rsid w:val="000B4D84"/>
    <w:rsid w:val="000B538F"/>
    <w:rsid w:val="000B53DE"/>
    <w:rsid w:val="000B5696"/>
    <w:rsid w:val="000B5778"/>
    <w:rsid w:val="000B5834"/>
    <w:rsid w:val="000B5955"/>
    <w:rsid w:val="000B5A72"/>
    <w:rsid w:val="000B5B62"/>
    <w:rsid w:val="000B5B72"/>
    <w:rsid w:val="000B5B81"/>
    <w:rsid w:val="000B5BC9"/>
    <w:rsid w:val="000B5BEC"/>
    <w:rsid w:val="000B5D80"/>
    <w:rsid w:val="000B5F86"/>
    <w:rsid w:val="000B6033"/>
    <w:rsid w:val="000B64BB"/>
    <w:rsid w:val="000B68B2"/>
    <w:rsid w:val="000B6B51"/>
    <w:rsid w:val="000B6D65"/>
    <w:rsid w:val="000B6E36"/>
    <w:rsid w:val="000B6F86"/>
    <w:rsid w:val="000B6FA2"/>
    <w:rsid w:val="000B711E"/>
    <w:rsid w:val="000B72CC"/>
    <w:rsid w:val="000B7306"/>
    <w:rsid w:val="000B733C"/>
    <w:rsid w:val="000B771B"/>
    <w:rsid w:val="000B7777"/>
    <w:rsid w:val="000B7839"/>
    <w:rsid w:val="000B7862"/>
    <w:rsid w:val="000B78AA"/>
    <w:rsid w:val="000B7A38"/>
    <w:rsid w:val="000B7EA9"/>
    <w:rsid w:val="000B7FA7"/>
    <w:rsid w:val="000C005E"/>
    <w:rsid w:val="000C024F"/>
    <w:rsid w:val="000C03A9"/>
    <w:rsid w:val="000C0435"/>
    <w:rsid w:val="000C04FB"/>
    <w:rsid w:val="000C0718"/>
    <w:rsid w:val="000C0747"/>
    <w:rsid w:val="000C09B2"/>
    <w:rsid w:val="000C0B5B"/>
    <w:rsid w:val="000C0B99"/>
    <w:rsid w:val="000C0EA4"/>
    <w:rsid w:val="000C0EFF"/>
    <w:rsid w:val="000C0F21"/>
    <w:rsid w:val="000C118D"/>
    <w:rsid w:val="000C12A9"/>
    <w:rsid w:val="000C14F7"/>
    <w:rsid w:val="000C18F7"/>
    <w:rsid w:val="000C1959"/>
    <w:rsid w:val="000C19F3"/>
    <w:rsid w:val="000C1CF8"/>
    <w:rsid w:val="000C1D28"/>
    <w:rsid w:val="000C1D94"/>
    <w:rsid w:val="000C207D"/>
    <w:rsid w:val="000C21C9"/>
    <w:rsid w:val="000C259D"/>
    <w:rsid w:val="000C2603"/>
    <w:rsid w:val="000C27E9"/>
    <w:rsid w:val="000C2A19"/>
    <w:rsid w:val="000C2A8A"/>
    <w:rsid w:val="000C2D27"/>
    <w:rsid w:val="000C2E0E"/>
    <w:rsid w:val="000C2E80"/>
    <w:rsid w:val="000C33C0"/>
    <w:rsid w:val="000C37DE"/>
    <w:rsid w:val="000C38C6"/>
    <w:rsid w:val="000C39B3"/>
    <w:rsid w:val="000C3AD4"/>
    <w:rsid w:val="000C3BA8"/>
    <w:rsid w:val="000C3D98"/>
    <w:rsid w:val="000C3FE5"/>
    <w:rsid w:val="000C421C"/>
    <w:rsid w:val="000C4506"/>
    <w:rsid w:val="000C4634"/>
    <w:rsid w:val="000C464B"/>
    <w:rsid w:val="000C48E5"/>
    <w:rsid w:val="000C492C"/>
    <w:rsid w:val="000C4B81"/>
    <w:rsid w:val="000C4BA3"/>
    <w:rsid w:val="000C4C30"/>
    <w:rsid w:val="000C4CDB"/>
    <w:rsid w:val="000C4CE2"/>
    <w:rsid w:val="000C4ED9"/>
    <w:rsid w:val="000C510C"/>
    <w:rsid w:val="000C55AB"/>
    <w:rsid w:val="000C5986"/>
    <w:rsid w:val="000C5E24"/>
    <w:rsid w:val="000C5E3C"/>
    <w:rsid w:val="000C5EF3"/>
    <w:rsid w:val="000C60CF"/>
    <w:rsid w:val="000C61BB"/>
    <w:rsid w:val="000C61BC"/>
    <w:rsid w:val="000C61D7"/>
    <w:rsid w:val="000C6242"/>
    <w:rsid w:val="000C64C2"/>
    <w:rsid w:val="000C64C9"/>
    <w:rsid w:val="000C6818"/>
    <w:rsid w:val="000C6883"/>
    <w:rsid w:val="000C68F7"/>
    <w:rsid w:val="000C6DE9"/>
    <w:rsid w:val="000C6E70"/>
    <w:rsid w:val="000C6EA6"/>
    <w:rsid w:val="000C6F6E"/>
    <w:rsid w:val="000C6FE9"/>
    <w:rsid w:val="000C7194"/>
    <w:rsid w:val="000C7663"/>
    <w:rsid w:val="000C76BD"/>
    <w:rsid w:val="000C776E"/>
    <w:rsid w:val="000C77EB"/>
    <w:rsid w:val="000C7810"/>
    <w:rsid w:val="000C794F"/>
    <w:rsid w:val="000C7A19"/>
    <w:rsid w:val="000C7A8B"/>
    <w:rsid w:val="000C7B43"/>
    <w:rsid w:val="000C7B47"/>
    <w:rsid w:val="000C7C88"/>
    <w:rsid w:val="000C7C9F"/>
    <w:rsid w:val="000C7CFF"/>
    <w:rsid w:val="000D0082"/>
    <w:rsid w:val="000D0245"/>
    <w:rsid w:val="000D0312"/>
    <w:rsid w:val="000D0466"/>
    <w:rsid w:val="000D04C7"/>
    <w:rsid w:val="000D075B"/>
    <w:rsid w:val="000D0A54"/>
    <w:rsid w:val="000D0A81"/>
    <w:rsid w:val="000D0B19"/>
    <w:rsid w:val="000D0D21"/>
    <w:rsid w:val="000D0DA2"/>
    <w:rsid w:val="000D0E51"/>
    <w:rsid w:val="000D0F00"/>
    <w:rsid w:val="000D0FB7"/>
    <w:rsid w:val="000D10F8"/>
    <w:rsid w:val="000D11AA"/>
    <w:rsid w:val="000D120D"/>
    <w:rsid w:val="000D121E"/>
    <w:rsid w:val="000D1835"/>
    <w:rsid w:val="000D198F"/>
    <w:rsid w:val="000D1AF8"/>
    <w:rsid w:val="000D1C3D"/>
    <w:rsid w:val="000D1C4D"/>
    <w:rsid w:val="000D1CCF"/>
    <w:rsid w:val="000D1DDC"/>
    <w:rsid w:val="000D1F0F"/>
    <w:rsid w:val="000D1F29"/>
    <w:rsid w:val="000D2162"/>
    <w:rsid w:val="000D225D"/>
    <w:rsid w:val="000D2462"/>
    <w:rsid w:val="000D26EA"/>
    <w:rsid w:val="000D2755"/>
    <w:rsid w:val="000D27CB"/>
    <w:rsid w:val="000D2A07"/>
    <w:rsid w:val="000D2A3F"/>
    <w:rsid w:val="000D2BA6"/>
    <w:rsid w:val="000D2BC0"/>
    <w:rsid w:val="000D2CD8"/>
    <w:rsid w:val="000D2E2C"/>
    <w:rsid w:val="000D2E4F"/>
    <w:rsid w:val="000D2F7F"/>
    <w:rsid w:val="000D2FC6"/>
    <w:rsid w:val="000D3034"/>
    <w:rsid w:val="000D303F"/>
    <w:rsid w:val="000D30F1"/>
    <w:rsid w:val="000D3175"/>
    <w:rsid w:val="000D31ED"/>
    <w:rsid w:val="000D3240"/>
    <w:rsid w:val="000D33AA"/>
    <w:rsid w:val="000D340E"/>
    <w:rsid w:val="000D35B3"/>
    <w:rsid w:val="000D36FB"/>
    <w:rsid w:val="000D37BB"/>
    <w:rsid w:val="000D38EB"/>
    <w:rsid w:val="000D3919"/>
    <w:rsid w:val="000D3B87"/>
    <w:rsid w:val="000D3CE6"/>
    <w:rsid w:val="000D3FED"/>
    <w:rsid w:val="000D4190"/>
    <w:rsid w:val="000D4224"/>
    <w:rsid w:val="000D434C"/>
    <w:rsid w:val="000D43C2"/>
    <w:rsid w:val="000D46B1"/>
    <w:rsid w:val="000D48A0"/>
    <w:rsid w:val="000D4A1E"/>
    <w:rsid w:val="000D4AA0"/>
    <w:rsid w:val="000D4BE3"/>
    <w:rsid w:val="000D4EAE"/>
    <w:rsid w:val="000D50C0"/>
    <w:rsid w:val="000D51B1"/>
    <w:rsid w:val="000D5446"/>
    <w:rsid w:val="000D561E"/>
    <w:rsid w:val="000D580D"/>
    <w:rsid w:val="000D5AC3"/>
    <w:rsid w:val="000D5ADB"/>
    <w:rsid w:val="000D5D2D"/>
    <w:rsid w:val="000D5D3E"/>
    <w:rsid w:val="000D5F10"/>
    <w:rsid w:val="000D5FDD"/>
    <w:rsid w:val="000D62BC"/>
    <w:rsid w:val="000D62FF"/>
    <w:rsid w:val="000D65ED"/>
    <w:rsid w:val="000D65F2"/>
    <w:rsid w:val="000D6651"/>
    <w:rsid w:val="000D67F1"/>
    <w:rsid w:val="000D6939"/>
    <w:rsid w:val="000D6A0D"/>
    <w:rsid w:val="000D6ABB"/>
    <w:rsid w:val="000D6C31"/>
    <w:rsid w:val="000D6D1B"/>
    <w:rsid w:val="000D6E05"/>
    <w:rsid w:val="000D6F13"/>
    <w:rsid w:val="000D6F7D"/>
    <w:rsid w:val="000D752B"/>
    <w:rsid w:val="000D769C"/>
    <w:rsid w:val="000D76B4"/>
    <w:rsid w:val="000D7A40"/>
    <w:rsid w:val="000D7BFE"/>
    <w:rsid w:val="000D7C4F"/>
    <w:rsid w:val="000D7C80"/>
    <w:rsid w:val="000D7C94"/>
    <w:rsid w:val="000D7CF9"/>
    <w:rsid w:val="000D7D09"/>
    <w:rsid w:val="000D7FD2"/>
    <w:rsid w:val="000E000A"/>
    <w:rsid w:val="000E00E0"/>
    <w:rsid w:val="000E00E8"/>
    <w:rsid w:val="000E014F"/>
    <w:rsid w:val="000E01C4"/>
    <w:rsid w:val="000E03AA"/>
    <w:rsid w:val="000E03F3"/>
    <w:rsid w:val="000E0441"/>
    <w:rsid w:val="000E0555"/>
    <w:rsid w:val="000E068F"/>
    <w:rsid w:val="000E06E8"/>
    <w:rsid w:val="000E0807"/>
    <w:rsid w:val="000E0A8A"/>
    <w:rsid w:val="000E0CC9"/>
    <w:rsid w:val="000E0E05"/>
    <w:rsid w:val="000E12FD"/>
    <w:rsid w:val="000E131E"/>
    <w:rsid w:val="000E145B"/>
    <w:rsid w:val="000E14D6"/>
    <w:rsid w:val="000E17A0"/>
    <w:rsid w:val="000E18C9"/>
    <w:rsid w:val="000E1C70"/>
    <w:rsid w:val="000E1C7C"/>
    <w:rsid w:val="000E1D0D"/>
    <w:rsid w:val="000E1D30"/>
    <w:rsid w:val="000E1DEA"/>
    <w:rsid w:val="000E1E06"/>
    <w:rsid w:val="000E1E18"/>
    <w:rsid w:val="000E1E42"/>
    <w:rsid w:val="000E1E88"/>
    <w:rsid w:val="000E2130"/>
    <w:rsid w:val="000E2187"/>
    <w:rsid w:val="000E22A4"/>
    <w:rsid w:val="000E22B0"/>
    <w:rsid w:val="000E2378"/>
    <w:rsid w:val="000E23CF"/>
    <w:rsid w:val="000E25A6"/>
    <w:rsid w:val="000E260B"/>
    <w:rsid w:val="000E2683"/>
    <w:rsid w:val="000E26EE"/>
    <w:rsid w:val="000E270F"/>
    <w:rsid w:val="000E2904"/>
    <w:rsid w:val="000E2B23"/>
    <w:rsid w:val="000E2CED"/>
    <w:rsid w:val="000E2DEA"/>
    <w:rsid w:val="000E2E17"/>
    <w:rsid w:val="000E344C"/>
    <w:rsid w:val="000E3B81"/>
    <w:rsid w:val="000E3C12"/>
    <w:rsid w:val="000E3D82"/>
    <w:rsid w:val="000E3FDC"/>
    <w:rsid w:val="000E4050"/>
    <w:rsid w:val="000E4058"/>
    <w:rsid w:val="000E4137"/>
    <w:rsid w:val="000E415C"/>
    <w:rsid w:val="000E432E"/>
    <w:rsid w:val="000E4512"/>
    <w:rsid w:val="000E4553"/>
    <w:rsid w:val="000E4619"/>
    <w:rsid w:val="000E46D8"/>
    <w:rsid w:val="000E48CD"/>
    <w:rsid w:val="000E497D"/>
    <w:rsid w:val="000E4994"/>
    <w:rsid w:val="000E4BA9"/>
    <w:rsid w:val="000E4CA9"/>
    <w:rsid w:val="000E4DBE"/>
    <w:rsid w:val="000E4E0B"/>
    <w:rsid w:val="000E4F4D"/>
    <w:rsid w:val="000E50B8"/>
    <w:rsid w:val="000E538F"/>
    <w:rsid w:val="000E55A8"/>
    <w:rsid w:val="000E5648"/>
    <w:rsid w:val="000E5942"/>
    <w:rsid w:val="000E5AB8"/>
    <w:rsid w:val="000E6128"/>
    <w:rsid w:val="000E6155"/>
    <w:rsid w:val="000E627E"/>
    <w:rsid w:val="000E6337"/>
    <w:rsid w:val="000E6438"/>
    <w:rsid w:val="000E6639"/>
    <w:rsid w:val="000E6660"/>
    <w:rsid w:val="000E66A9"/>
    <w:rsid w:val="000E671D"/>
    <w:rsid w:val="000E6862"/>
    <w:rsid w:val="000E6A51"/>
    <w:rsid w:val="000E6A76"/>
    <w:rsid w:val="000E6E45"/>
    <w:rsid w:val="000E6F12"/>
    <w:rsid w:val="000E7219"/>
    <w:rsid w:val="000E73AD"/>
    <w:rsid w:val="000E7420"/>
    <w:rsid w:val="000E76C2"/>
    <w:rsid w:val="000E7A20"/>
    <w:rsid w:val="000E7AD9"/>
    <w:rsid w:val="000E7B2A"/>
    <w:rsid w:val="000E7B40"/>
    <w:rsid w:val="000E7BF5"/>
    <w:rsid w:val="000E7D89"/>
    <w:rsid w:val="000E7DAF"/>
    <w:rsid w:val="000E7F8A"/>
    <w:rsid w:val="000F0021"/>
    <w:rsid w:val="000F053D"/>
    <w:rsid w:val="000F06C7"/>
    <w:rsid w:val="000F07CC"/>
    <w:rsid w:val="000F08A6"/>
    <w:rsid w:val="000F090A"/>
    <w:rsid w:val="000F0CA8"/>
    <w:rsid w:val="000F0CE7"/>
    <w:rsid w:val="000F0E7E"/>
    <w:rsid w:val="000F1160"/>
    <w:rsid w:val="000F1208"/>
    <w:rsid w:val="000F12BE"/>
    <w:rsid w:val="000F1726"/>
    <w:rsid w:val="000F1A4E"/>
    <w:rsid w:val="000F1B55"/>
    <w:rsid w:val="000F1BD0"/>
    <w:rsid w:val="000F1C3E"/>
    <w:rsid w:val="000F1D73"/>
    <w:rsid w:val="000F1D99"/>
    <w:rsid w:val="000F1EC4"/>
    <w:rsid w:val="000F1F5D"/>
    <w:rsid w:val="000F2286"/>
    <w:rsid w:val="000F2556"/>
    <w:rsid w:val="000F25CD"/>
    <w:rsid w:val="000F26DD"/>
    <w:rsid w:val="000F2D80"/>
    <w:rsid w:val="000F2E0B"/>
    <w:rsid w:val="000F2E48"/>
    <w:rsid w:val="000F2EC5"/>
    <w:rsid w:val="000F2F2E"/>
    <w:rsid w:val="000F30AC"/>
    <w:rsid w:val="000F3200"/>
    <w:rsid w:val="000F327B"/>
    <w:rsid w:val="000F3411"/>
    <w:rsid w:val="000F35CB"/>
    <w:rsid w:val="000F35F1"/>
    <w:rsid w:val="000F3603"/>
    <w:rsid w:val="000F37CA"/>
    <w:rsid w:val="000F3B4E"/>
    <w:rsid w:val="000F3BA8"/>
    <w:rsid w:val="000F3E09"/>
    <w:rsid w:val="000F3FFF"/>
    <w:rsid w:val="000F410B"/>
    <w:rsid w:val="000F4174"/>
    <w:rsid w:val="000F4304"/>
    <w:rsid w:val="000F439C"/>
    <w:rsid w:val="000F48EB"/>
    <w:rsid w:val="000F4C8D"/>
    <w:rsid w:val="000F4DE9"/>
    <w:rsid w:val="000F4ED4"/>
    <w:rsid w:val="000F5155"/>
    <w:rsid w:val="000F522B"/>
    <w:rsid w:val="000F529D"/>
    <w:rsid w:val="000F5656"/>
    <w:rsid w:val="000F5A5B"/>
    <w:rsid w:val="000F5AAB"/>
    <w:rsid w:val="000F5B00"/>
    <w:rsid w:val="000F5D4C"/>
    <w:rsid w:val="000F5DAA"/>
    <w:rsid w:val="000F5E2D"/>
    <w:rsid w:val="000F641F"/>
    <w:rsid w:val="000F644E"/>
    <w:rsid w:val="000F64D0"/>
    <w:rsid w:val="000F6616"/>
    <w:rsid w:val="000F675C"/>
    <w:rsid w:val="000F6776"/>
    <w:rsid w:val="000F680B"/>
    <w:rsid w:val="000F685B"/>
    <w:rsid w:val="000F6A81"/>
    <w:rsid w:val="000F6B8F"/>
    <w:rsid w:val="000F6D1C"/>
    <w:rsid w:val="000F6FAE"/>
    <w:rsid w:val="000F7140"/>
    <w:rsid w:val="000F72F4"/>
    <w:rsid w:val="000F7465"/>
    <w:rsid w:val="000F74A4"/>
    <w:rsid w:val="000F75D4"/>
    <w:rsid w:val="000F777A"/>
    <w:rsid w:val="000F77BE"/>
    <w:rsid w:val="000F7924"/>
    <w:rsid w:val="000F79A9"/>
    <w:rsid w:val="000F7AE1"/>
    <w:rsid w:val="000F7C0F"/>
    <w:rsid w:val="000F7C1F"/>
    <w:rsid w:val="000F7D62"/>
    <w:rsid w:val="000F7EFB"/>
    <w:rsid w:val="000F7F4A"/>
    <w:rsid w:val="00100100"/>
    <w:rsid w:val="001004BD"/>
    <w:rsid w:val="00100517"/>
    <w:rsid w:val="00100562"/>
    <w:rsid w:val="00100621"/>
    <w:rsid w:val="00100804"/>
    <w:rsid w:val="00100866"/>
    <w:rsid w:val="001008B6"/>
    <w:rsid w:val="00100954"/>
    <w:rsid w:val="00100A3C"/>
    <w:rsid w:val="00100A72"/>
    <w:rsid w:val="00100A8F"/>
    <w:rsid w:val="00100D2F"/>
    <w:rsid w:val="00100D98"/>
    <w:rsid w:val="001010C3"/>
    <w:rsid w:val="00101258"/>
    <w:rsid w:val="00101264"/>
    <w:rsid w:val="00101304"/>
    <w:rsid w:val="0010140E"/>
    <w:rsid w:val="0010148B"/>
    <w:rsid w:val="00101507"/>
    <w:rsid w:val="00101511"/>
    <w:rsid w:val="00101513"/>
    <w:rsid w:val="0010161B"/>
    <w:rsid w:val="00101700"/>
    <w:rsid w:val="00101739"/>
    <w:rsid w:val="0010174C"/>
    <w:rsid w:val="00101877"/>
    <w:rsid w:val="00101951"/>
    <w:rsid w:val="00101992"/>
    <w:rsid w:val="00101B4E"/>
    <w:rsid w:val="00101C24"/>
    <w:rsid w:val="00101C77"/>
    <w:rsid w:val="00101D0F"/>
    <w:rsid w:val="00101DB0"/>
    <w:rsid w:val="0010204A"/>
    <w:rsid w:val="001020B5"/>
    <w:rsid w:val="001021C7"/>
    <w:rsid w:val="001021DB"/>
    <w:rsid w:val="001022B3"/>
    <w:rsid w:val="001022BE"/>
    <w:rsid w:val="0010230E"/>
    <w:rsid w:val="00102546"/>
    <w:rsid w:val="001025CA"/>
    <w:rsid w:val="00102799"/>
    <w:rsid w:val="0010280E"/>
    <w:rsid w:val="00102A3F"/>
    <w:rsid w:val="00102F83"/>
    <w:rsid w:val="00103138"/>
    <w:rsid w:val="0010313B"/>
    <w:rsid w:val="001033CD"/>
    <w:rsid w:val="00103548"/>
    <w:rsid w:val="00103591"/>
    <w:rsid w:val="00103BBA"/>
    <w:rsid w:val="00103C3B"/>
    <w:rsid w:val="00103D0D"/>
    <w:rsid w:val="00103D70"/>
    <w:rsid w:val="00103DB7"/>
    <w:rsid w:val="0010412B"/>
    <w:rsid w:val="0010433F"/>
    <w:rsid w:val="0010445E"/>
    <w:rsid w:val="001044C8"/>
    <w:rsid w:val="001045A5"/>
    <w:rsid w:val="00104739"/>
    <w:rsid w:val="00104D62"/>
    <w:rsid w:val="00104D64"/>
    <w:rsid w:val="00104E62"/>
    <w:rsid w:val="00104FD4"/>
    <w:rsid w:val="0010531C"/>
    <w:rsid w:val="00105358"/>
    <w:rsid w:val="00105395"/>
    <w:rsid w:val="001053A2"/>
    <w:rsid w:val="001054F2"/>
    <w:rsid w:val="00105641"/>
    <w:rsid w:val="00105653"/>
    <w:rsid w:val="001056B4"/>
    <w:rsid w:val="00105705"/>
    <w:rsid w:val="001059A9"/>
    <w:rsid w:val="00105A46"/>
    <w:rsid w:val="00105A90"/>
    <w:rsid w:val="00105BB0"/>
    <w:rsid w:val="0010605B"/>
    <w:rsid w:val="00106138"/>
    <w:rsid w:val="00106217"/>
    <w:rsid w:val="00106228"/>
    <w:rsid w:val="00106A50"/>
    <w:rsid w:val="00106C37"/>
    <w:rsid w:val="00106F32"/>
    <w:rsid w:val="00106F3E"/>
    <w:rsid w:val="00107286"/>
    <w:rsid w:val="00107300"/>
    <w:rsid w:val="001073F7"/>
    <w:rsid w:val="001073FD"/>
    <w:rsid w:val="0010741E"/>
    <w:rsid w:val="001074E8"/>
    <w:rsid w:val="001075BD"/>
    <w:rsid w:val="00107774"/>
    <w:rsid w:val="001077AA"/>
    <w:rsid w:val="001079AE"/>
    <w:rsid w:val="00107AEB"/>
    <w:rsid w:val="00107BC0"/>
    <w:rsid w:val="00107C97"/>
    <w:rsid w:val="00107EF3"/>
    <w:rsid w:val="00107FC8"/>
    <w:rsid w:val="00107FEB"/>
    <w:rsid w:val="0011004D"/>
    <w:rsid w:val="001102E4"/>
    <w:rsid w:val="00110303"/>
    <w:rsid w:val="00110357"/>
    <w:rsid w:val="001103F7"/>
    <w:rsid w:val="0011042C"/>
    <w:rsid w:val="00110500"/>
    <w:rsid w:val="001105BB"/>
    <w:rsid w:val="001106E6"/>
    <w:rsid w:val="00110868"/>
    <w:rsid w:val="00110877"/>
    <w:rsid w:val="00110C7B"/>
    <w:rsid w:val="00110CE7"/>
    <w:rsid w:val="00110D42"/>
    <w:rsid w:val="00110F10"/>
    <w:rsid w:val="00110F6D"/>
    <w:rsid w:val="00111141"/>
    <w:rsid w:val="00111159"/>
    <w:rsid w:val="00111254"/>
    <w:rsid w:val="00111416"/>
    <w:rsid w:val="001114B4"/>
    <w:rsid w:val="001114C4"/>
    <w:rsid w:val="00111532"/>
    <w:rsid w:val="0011154C"/>
    <w:rsid w:val="0011156B"/>
    <w:rsid w:val="0011156C"/>
    <w:rsid w:val="001117F0"/>
    <w:rsid w:val="001118F6"/>
    <w:rsid w:val="00111AD1"/>
    <w:rsid w:val="00111C4C"/>
    <w:rsid w:val="00111CA6"/>
    <w:rsid w:val="00111CD4"/>
    <w:rsid w:val="00111DCE"/>
    <w:rsid w:val="00111F6A"/>
    <w:rsid w:val="00111F82"/>
    <w:rsid w:val="001123C4"/>
    <w:rsid w:val="001123F0"/>
    <w:rsid w:val="001126C9"/>
    <w:rsid w:val="00112751"/>
    <w:rsid w:val="00112A0D"/>
    <w:rsid w:val="00112A49"/>
    <w:rsid w:val="00112B86"/>
    <w:rsid w:val="00112CF7"/>
    <w:rsid w:val="00112DDB"/>
    <w:rsid w:val="001131A5"/>
    <w:rsid w:val="001131A6"/>
    <w:rsid w:val="001131F1"/>
    <w:rsid w:val="00113276"/>
    <w:rsid w:val="001133F9"/>
    <w:rsid w:val="001136D5"/>
    <w:rsid w:val="00113B1E"/>
    <w:rsid w:val="00113BB6"/>
    <w:rsid w:val="00113F4B"/>
    <w:rsid w:val="00113FFE"/>
    <w:rsid w:val="00114038"/>
    <w:rsid w:val="001140B0"/>
    <w:rsid w:val="001140B3"/>
    <w:rsid w:val="00114169"/>
    <w:rsid w:val="001142B2"/>
    <w:rsid w:val="00114344"/>
    <w:rsid w:val="0011445A"/>
    <w:rsid w:val="0011447D"/>
    <w:rsid w:val="001147AF"/>
    <w:rsid w:val="00114B51"/>
    <w:rsid w:val="00114C58"/>
    <w:rsid w:val="00114C93"/>
    <w:rsid w:val="00114CF3"/>
    <w:rsid w:val="00115384"/>
    <w:rsid w:val="00115990"/>
    <w:rsid w:val="00115A7F"/>
    <w:rsid w:val="00115A91"/>
    <w:rsid w:val="00115AA0"/>
    <w:rsid w:val="00115BAD"/>
    <w:rsid w:val="00115D8E"/>
    <w:rsid w:val="00115F8F"/>
    <w:rsid w:val="00116104"/>
    <w:rsid w:val="0011657A"/>
    <w:rsid w:val="001165A4"/>
    <w:rsid w:val="001167EE"/>
    <w:rsid w:val="00116838"/>
    <w:rsid w:val="0011699F"/>
    <w:rsid w:val="001169B4"/>
    <w:rsid w:val="00116A17"/>
    <w:rsid w:val="00116BFD"/>
    <w:rsid w:val="00116C96"/>
    <w:rsid w:val="00116EC6"/>
    <w:rsid w:val="00116FB9"/>
    <w:rsid w:val="00116FDC"/>
    <w:rsid w:val="001170AF"/>
    <w:rsid w:val="001171CD"/>
    <w:rsid w:val="001171F4"/>
    <w:rsid w:val="00117206"/>
    <w:rsid w:val="0011728A"/>
    <w:rsid w:val="00117290"/>
    <w:rsid w:val="00117355"/>
    <w:rsid w:val="001174EA"/>
    <w:rsid w:val="00117716"/>
    <w:rsid w:val="0011774D"/>
    <w:rsid w:val="00117776"/>
    <w:rsid w:val="00117797"/>
    <w:rsid w:val="001177A4"/>
    <w:rsid w:val="00117842"/>
    <w:rsid w:val="001178C5"/>
    <w:rsid w:val="001178ED"/>
    <w:rsid w:val="00117BDA"/>
    <w:rsid w:val="00117D19"/>
    <w:rsid w:val="00117D98"/>
    <w:rsid w:val="00117DE5"/>
    <w:rsid w:val="00117DF1"/>
    <w:rsid w:val="00117EEF"/>
    <w:rsid w:val="00120083"/>
    <w:rsid w:val="001201C5"/>
    <w:rsid w:val="0012026F"/>
    <w:rsid w:val="001203DF"/>
    <w:rsid w:val="00120434"/>
    <w:rsid w:val="0012055D"/>
    <w:rsid w:val="0012066A"/>
    <w:rsid w:val="0012088F"/>
    <w:rsid w:val="00120A98"/>
    <w:rsid w:val="00120ABB"/>
    <w:rsid w:val="00120B61"/>
    <w:rsid w:val="00120CF4"/>
    <w:rsid w:val="00120D15"/>
    <w:rsid w:val="00120DB2"/>
    <w:rsid w:val="00120E8D"/>
    <w:rsid w:val="00120EC2"/>
    <w:rsid w:val="00120FF3"/>
    <w:rsid w:val="0012107D"/>
    <w:rsid w:val="001210A4"/>
    <w:rsid w:val="00121237"/>
    <w:rsid w:val="00121250"/>
    <w:rsid w:val="00121735"/>
    <w:rsid w:val="001217AA"/>
    <w:rsid w:val="001217BA"/>
    <w:rsid w:val="001218D9"/>
    <w:rsid w:val="00121B07"/>
    <w:rsid w:val="00121BBA"/>
    <w:rsid w:val="00121CC4"/>
    <w:rsid w:val="0012204B"/>
    <w:rsid w:val="00122133"/>
    <w:rsid w:val="001221E7"/>
    <w:rsid w:val="0012224F"/>
    <w:rsid w:val="0012232E"/>
    <w:rsid w:val="00122518"/>
    <w:rsid w:val="001229B2"/>
    <w:rsid w:val="001229EC"/>
    <w:rsid w:val="00122BC9"/>
    <w:rsid w:val="00122C0A"/>
    <w:rsid w:val="001230EF"/>
    <w:rsid w:val="0012315E"/>
    <w:rsid w:val="00123224"/>
    <w:rsid w:val="00123264"/>
    <w:rsid w:val="0012344A"/>
    <w:rsid w:val="00123577"/>
    <w:rsid w:val="00123801"/>
    <w:rsid w:val="00123805"/>
    <w:rsid w:val="001239B9"/>
    <w:rsid w:val="00123B63"/>
    <w:rsid w:val="00123B93"/>
    <w:rsid w:val="00123C51"/>
    <w:rsid w:val="00123D62"/>
    <w:rsid w:val="00123D69"/>
    <w:rsid w:val="00123E47"/>
    <w:rsid w:val="00123E86"/>
    <w:rsid w:val="00123F38"/>
    <w:rsid w:val="0012429C"/>
    <w:rsid w:val="00124326"/>
    <w:rsid w:val="001244D4"/>
    <w:rsid w:val="00124517"/>
    <w:rsid w:val="00124569"/>
    <w:rsid w:val="0012464A"/>
    <w:rsid w:val="00124764"/>
    <w:rsid w:val="001249E4"/>
    <w:rsid w:val="001249FE"/>
    <w:rsid w:val="00124AC4"/>
    <w:rsid w:val="00124B26"/>
    <w:rsid w:val="00124DD5"/>
    <w:rsid w:val="00124E81"/>
    <w:rsid w:val="00124F88"/>
    <w:rsid w:val="00125074"/>
    <w:rsid w:val="00125355"/>
    <w:rsid w:val="0012547B"/>
    <w:rsid w:val="00125586"/>
    <w:rsid w:val="001255A0"/>
    <w:rsid w:val="00125745"/>
    <w:rsid w:val="00125761"/>
    <w:rsid w:val="00125792"/>
    <w:rsid w:val="00125898"/>
    <w:rsid w:val="00125A81"/>
    <w:rsid w:val="00125B9F"/>
    <w:rsid w:val="00125BA5"/>
    <w:rsid w:val="00125BC2"/>
    <w:rsid w:val="00125CE4"/>
    <w:rsid w:val="00125F8A"/>
    <w:rsid w:val="00125FEE"/>
    <w:rsid w:val="001260C3"/>
    <w:rsid w:val="001260DA"/>
    <w:rsid w:val="00126604"/>
    <w:rsid w:val="001266E6"/>
    <w:rsid w:val="00126784"/>
    <w:rsid w:val="001268DE"/>
    <w:rsid w:val="00126B0C"/>
    <w:rsid w:val="00126C38"/>
    <w:rsid w:val="00126C54"/>
    <w:rsid w:val="00126E5D"/>
    <w:rsid w:val="00127062"/>
    <w:rsid w:val="0012729E"/>
    <w:rsid w:val="0012760A"/>
    <w:rsid w:val="00127692"/>
    <w:rsid w:val="0012774C"/>
    <w:rsid w:val="0012781A"/>
    <w:rsid w:val="001278AF"/>
    <w:rsid w:val="00127901"/>
    <w:rsid w:val="00127B2C"/>
    <w:rsid w:val="00127D42"/>
    <w:rsid w:val="0013000F"/>
    <w:rsid w:val="00130241"/>
    <w:rsid w:val="0013031B"/>
    <w:rsid w:val="0013034C"/>
    <w:rsid w:val="001304C4"/>
    <w:rsid w:val="001306E7"/>
    <w:rsid w:val="0013089B"/>
    <w:rsid w:val="00130975"/>
    <w:rsid w:val="001309B4"/>
    <w:rsid w:val="00130CDA"/>
    <w:rsid w:val="00130EAE"/>
    <w:rsid w:val="00130F33"/>
    <w:rsid w:val="00131223"/>
    <w:rsid w:val="00131587"/>
    <w:rsid w:val="00131693"/>
    <w:rsid w:val="001316C2"/>
    <w:rsid w:val="0013175C"/>
    <w:rsid w:val="0013182F"/>
    <w:rsid w:val="00131B77"/>
    <w:rsid w:val="00131B7B"/>
    <w:rsid w:val="00131D8C"/>
    <w:rsid w:val="00132040"/>
    <w:rsid w:val="0013208D"/>
    <w:rsid w:val="001322EF"/>
    <w:rsid w:val="001324E0"/>
    <w:rsid w:val="0013292F"/>
    <w:rsid w:val="0013293B"/>
    <w:rsid w:val="00132955"/>
    <w:rsid w:val="00132A52"/>
    <w:rsid w:val="00132D24"/>
    <w:rsid w:val="00132D35"/>
    <w:rsid w:val="00132DFB"/>
    <w:rsid w:val="00132E9B"/>
    <w:rsid w:val="00133105"/>
    <w:rsid w:val="00133373"/>
    <w:rsid w:val="00133382"/>
    <w:rsid w:val="0013358D"/>
    <w:rsid w:val="00133672"/>
    <w:rsid w:val="00133828"/>
    <w:rsid w:val="00133983"/>
    <w:rsid w:val="00133A9C"/>
    <w:rsid w:val="00133C46"/>
    <w:rsid w:val="00133EB5"/>
    <w:rsid w:val="00134043"/>
    <w:rsid w:val="001341A3"/>
    <w:rsid w:val="001342CB"/>
    <w:rsid w:val="0013464F"/>
    <w:rsid w:val="00134667"/>
    <w:rsid w:val="00134692"/>
    <w:rsid w:val="001347DE"/>
    <w:rsid w:val="001349ED"/>
    <w:rsid w:val="00134B60"/>
    <w:rsid w:val="00134E4D"/>
    <w:rsid w:val="0013518D"/>
    <w:rsid w:val="001352AD"/>
    <w:rsid w:val="001352C2"/>
    <w:rsid w:val="0013547B"/>
    <w:rsid w:val="00135919"/>
    <w:rsid w:val="0013596F"/>
    <w:rsid w:val="00135B14"/>
    <w:rsid w:val="00135B24"/>
    <w:rsid w:val="00135FB8"/>
    <w:rsid w:val="0013608B"/>
    <w:rsid w:val="0013624C"/>
    <w:rsid w:val="00136420"/>
    <w:rsid w:val="00136894"/>
    <w:rsid w:val="00136AE0"/>
    <w:rsid w:val="00136D4C"/>
    <w:rsid w:val="00136DC2"/>
    <w:rsid w:val="00136DE4"/>
    <w:rsid w:val="00136E00"/>
    <w:rsid w:val="00137429"/>
    <w:rsid w:val="00137593"/>
    <w:rsid w:val="00137605"/>
    <w:rsid w:val="001377D7"/>
    <w:rsid w:val="00137B74"/>
    <w:rsid w:val="00137E2A"/>
    <w:rsid w:val="00140006"/>
    <w:rsid w:val="00140077"/>
    <w:rsid w:val="00140246"/>
    <w:rsid w:val="00140316"/>
    <w:rsid w:val="001403D1"/>
    <w:rsid w:val="0014040D"/>
    <w:rsid w:val="00140485"/>
    <w:rsid w:val="00140670"/>
    <w:rsid w:val="00140B48"/>
    <w:rsid w:val="00140BC7"/>
    <w:rsid w:val="00140BF0"/>
    <w:rsid w:val="00140C24"/>
    <w:rsid w:val="00140D56"/>
    <w:rsid w:val="00141015"/>
    <w:rsid w:val="001410C5"/>
    <w:rsid w:val="00141215"/>
    <w:rsid w:val="001413B0"/>
    <w:rsid w:val="00141432"/>
    <w:rsid w:val="001415A2"/>
    <w:rsid w:val="00141893"/>
    <w:rsid w:val="00141954"/>
    <w:rsid w:val="00141B55"/>
    <w:rsid w:val="00141BC6"/>
    <w:rsid w:val="00141BE4"/>
    <w:rsid w:val="00141CEB"/>
    <w:rsid w:val="00142033"/>
    <w:rsid w:val="001420C5"/>
    <w:rsid w:val="001420D8"/>
    <w:rsid w:val="0014223D"/>
    <w:rsid w:val="00142634"/>
    <w:rsid w:val="00142676"/>
    <w:rsid w:val="00142829"/>
    <w:rsid w:val="00142ADE"/>
    <w:rsid w:val="00142DD6"/>
    <w:rsid w:val="00142FE9"/>
    <w:rsid w:val="0014305D"/>
    <w:rsid w:val="001433F9"/>
    <w:rsid w:val="001434C5"/>
    <w:rsid w:val="00143563"/>
    <w:rsid w:val="001437E2"/>
    <w:rsid w:val="001437F6"/>
    <w:rsid w:val="00143866"/>
    <w:rsid w:val="00143980"/>
    <w:rsid w:val="00143A19"/>
    <w:rsid w:val="00143AEB"/>
    <w:rsid w:val="00143B53"/>
    <w:rsid w:val="00143B9D"/>
    <w:rsid w:val="00143CE1"/>
    <w:rsid w:val="00143DA4"/>
    <w:rsid w:val="00144192"/>
    <w:rsid w:val="0014419E"/>
    <w:rsid w:val="00144413"/>
    <w:rsid w:val="00144694"/>
    <w:rsid w:val="0014469B"/>
    <w:rsid w:val="00144741"/>
    <w:rsid w:val="00144A61"/>
    <w:rsid w:val="00144D95"/>
    <w:rsid w:val="00144E77"/>
    <w:rsid w:val="00144F0E"/>
    <w:rsid w:val="00145024"/>
    <w:rsid w:val="00145062"/>
    <w:rsid w:val="0014518F"/>
    <w:rsid w:val="00145268"/>
    <w:rsid w:val="00145329"/>
    <w:rsid w:val="001453C7"/>
    <w:rsid w:val="0014564F"/>
    <w:rsid w:val="0014567E"/>
    <w:rsid w:val="001456A7"/>
    <w:rsid w:val="001456D8"/>
    <w:rsid w:val="00145942"/>
    <w:rsid w:val="00145A88"/>
    <w:rsid w:val="00145B81"/>
    <w:rsid w:val="00145BB9"/>
    <w:rsid w:val="00145C21"/>
    <w:rsid w:val="00145D2E"/>
    <w:rsid w:val="00146067"/>
    <w:rsid w:val="0014630F"/>
    <w:rsid w:val="00146444"/>
    <w:rsid w:val="001466CE"/>
    <w:rsid w:val="00146D3C"/>
    <w:rsid w:val="00146DC5"/>
    <w:rsid w:val="00146E31"/>
    <w:rsid w:val="00146FCD"/>
    <w:rsid w:val="0014707D"/>
    <w:rsid w:val="00147190"/>
    <w:rsid w:val="00147506"/>
    <w:rsid w:val="0014750F"/>
    <w:rsid w:val="001477AD"/>
    <w:rsid w:val="00147858"/>
    <w:rsid w:val="00147971"/>
    <w:rsid w:val="001479CE"/>
    <w:rsid w:val="00147BCE"/>
    <w:rsid w:val="00147C86"/>
    <w:rsid w:val="00147DBC"/>
    <w:rsid w:val="00150162"/>
    <w:rsid w:val="001506B9"/>
    <w:rsid w:val="001507C2"/>
    <w:rsid w:val="001509EE"/>
    <w:rsid w:val="00150A5A"/>
    <w:rsid w:val="00150B82"/>
    <w:rsid w:val="00150B9E"/>
    <w:rsid w:val="00150CED"/>
    <w:rsid w:val="00150D96"/>
    <w:rsid w:val="00150D9B"/>
    <w:rsid w:val="00150DEF"/>
    <w:rsid w:val="0015143E"/>
    <w:rsid w:val="0015174A"/>
    <w:rsid w:val="0015183B"/>
    <w:rsid w:val="001518F0"/>
    <w:rsid w:val="001519BB"/>
    <w:rsid w:val="00151A13"/>
    <w:rsid w:val="00151A5C"/>
    <w:rsid w:val="0015201C"/>
    <w:rsid w:val="00152110"/>
    <w:rsid w:val="001521A1"/>
    <w:rsid w:val="0015265F"/>
    <w:rsid w:val="00152926"/>
    <w:rsid w:val="00152AE3"/>
    <w:rsid w:val="00152B5D"/>
    <w:rsid w:val="00153013"/>
    <w:rsid w:val="00153020"/>
    <w:rsid w:val="001532AE"/>
    <w:rsid w:val="001534A1"/>
    <w:rsid w:val="00153553"/>
    <w:rsid w:val="0015358B"/>
    <w:rsid w:val="001536B7"/>
    <w:rsid w:val="00153728"/>
    <w:rsid w:val="00153759"/>
    <w:rsid w:val="001537EC"/>
    <w:rsid w:val="00153830"/>
    <w:rsid w:val="001538C6"/>
    <w:rsid w:val="00153A22"/>
    <w:rsid w:val="00153A79"/>
    <w:rsid w:val="00153B31"/>
    <w:rsid w:val="00153BFE"/>
    <w:rsid w:val="00153C82"/>
    <w:rsid w:val="00153F6E"/>
    <w:rsid w:val="001540AA"/>
    <w:rsid w:val="001540FD"/>
    <w:rsid w:val="0015422A"/>
    <w:rsid w:val="0015429A"/>
    <w:rsid w:val="00154548"/>
    <w:rsid w:val="001548A7"/>
    <w:rsid w:val="00154978"/>
    <w:rsid w:val="00154989"/>
    <w:rsid w:val="001549EE"/>
    <w:rsid w:val="00154A50"/>
    <w:rsid w:val="00154ABF"/>
    <w:rsid w:val="00154E23"/>
    <w:rsid w:val="00154E54"/>
    <w:rsid w:val="00154F49"/>
    <w:rsid w:val="0015500E"/>
    <w:rsid w:val="00155012"/>
    <w:rsid w:val="001550AF"/>
    <w:rsid w:val="00155415"/>
    <w:rsid w:val="00155554"/>
    <w:rsid w:val="001555B0"/>
    <w:rsid w:val="00155906"/>
    <w:rsid w:val="00155908"/>
    <w:rsid w:val="00155941"/>
    <w:rsid w:val="00155A52"/>
    <w:rsid w:val="00155AD9"/>
    <w:rsid w:val="00155C1E"/>
    <w:rsid w:val="00155D0A"/>
    <w:rsid w:val="00155E23"/>
    <w:rsid w:val="00155FD0"/>
    <w:rsid w:val="00156027"/>
    <w:rsid w:val="00156162"/>
    <w:rsid w:val="00156178"/>
    <w:rsid w:val="001563F6"/>
    <w:rsid w:val="001565E1"/>
    <w:rsid w:val="00156746"/>
    <w:rsid w:val="00156764"/>
    <w:rsid w:val="00156768"/>
    <w:rsid w:val="00156814"/>
    <w:rsid w:val="00156C48"/>
    <w:rsid w:val="00156D0F"/>
    <w:rsid w:val="00156DB1"/>
    <w:rsid w:val="00156E71"/>
    <w:rsid w:val="00156E80"/>
    <w:rsid w:val="00156EFB"/>
    <w:rsid w:val="00156F20"/>
    <w:rsid w:val="00156F75"/>
    <w:rsid w:val="00156F97"/>
    <w:rsid w:val="00157044"/>
    <w:rsid w:val="00157171"/>
    <w:rsid w:val="00157318"/>
    <w:rsid w:val="0015758F"/>
    <w:rsid w:val="0015785B"/>
    <w:rsid w:val="00157941"/>
    <w:rsid w:val="001579DB"/>
    <w:rsid w:val="00157A31"/>
    <w:rsid w:val="00157A50"/>
    <w:rsid w:val="00157A82"/>
    <w:rsid w:val="00157EB3"/>
    <w:rsid w:val="001601F7"/>
    <w:rsid w:val="0016027D"/>
    <w:rsid w:val="001603F3"/>
    <w:rsid w:val="00160477"/>
    <w:rsid w:val="0016050D"/>
    <w:rsid w:val="00160600"/>
    <w:rsid w:val="00160661"/>
    <w:rsid w:val="0016092B"/>
    <w:rsid w:val="00160A62"/>
    <w:rsid w:val="00160A78"/>
    <w:rsid w:val="00160B1B"/>
    <w:rsid w:val="00160CBB"/>
    <w:rsid w:val="00160D9F"/>
    <w:rsid w:val="00160F08"/>
    <w:rsid w:val="001611D5"/>
    <w:rsid w:val="001612F6"/>
    <w:rsid w:val="00161304"/>
    <w:rsid w:val="001613CA"/>
    <w:rsid w:val="00161415"/>
    <w:rsid w:val="0016151F"/>
    <w:rsid w:val="0016168B"/>
    <w:rsid w:val="00161934"/>
    <w:rsid w:val="0016196B"/>
    <w:rsid w:val="001619E0"/>
    <w:rsid w:val="00161A0A"/>
    <w:rsid w:val="00161B41"/>
    <w:rsid w:val="00161B94"/>
    <w:rsid w:val="00161C39"/>
    <w:rsid w:val="00161CC1"/>
    <w:rsid w:val="00161CC8"/>
    <w:rsid w:val="00161D4F"/>
    <w:rsid w:val="00161D86"/>
    <w:rsid w:val="00161E7E"/>
    <w:rsid w:val="00161EEF"/>
    <w:rsid w:val="00161FED"/>
    <w:rsid w:val="00162090"/>
    <w:rsid w:val="001623CF"/>
    <w:rsid w:val="00162429"/>
    <w:rsid w:val="001626D0"/>
    <w:rsid w:val="0016292A"/>
    <w:rsid w:val="00162A5F"/>
    <w:rsid w:val="00162B2A"/>
    <w:rsid w:val="00162BC2"/>
    <w:rsid w:val="00162C2C"/>
    <w:rsid w:val="00162D58"/>
    <w:rsid w:val="00162D8B"/>
    <w:rsid w:val="00162F49"/>
    <w:rsid w:val="00162F82"/>
    <w:rsid w:val="00162FC5"/>
    <w:rsid w:val="0016315A"/>
    <w:rsid w:val="00163196"/>
    <w:rsid w:val="00163219"/>
    <w:rsid w:val="0016323B"/>
    <w:rsid w:val="00163532"/>
    <w:rsid w:val="00163735"/>
    <w:rsid w:val="001637C0"/>
    <w:rsid w:val="00163811"/>
    <w:rsid w:val="00163960"/>
    <w:rsid w:val="0016399A"/>
    <w:rsid w:val="00163A79"/>
    <w:rsid w:val="00163AA6"/>
    <w:rsid w:val="00163BB2"/>
    <w:rsid w:val="00163C99"/>
    <w:rsid w:val="00163F60"/>
    <w:rsid w:val="00163FF3"/>
    <w:rsid w:val="00164158"/>
    <w:rsid w:val="00164225"/>
    <w:rsid w:val="00164237"/>
    <w:rsid w:val="00164249"/>
    <w:rsid w:val="001642F4"/>
    <w:rsid w:val="00164646"/>
    <w:rsid w:val="00164883"/>
    <w:rsid w:val="00164A55"/>
    <w:rsid w:val="00164A66"/>
    <w:rsid w:val="00164A9F"/>
    <w:rsid w:val="00164BF7"/>
    <w:rsid w:val="00164D16"/>
    <w:rsid w:val="00164E37"/>
    <w:rsid w:val="00164E55"/>
    <w:rsid w:val="00164F36"/>
    <w:rsid w:val="00165122"/>
    <w:rsid w:val="001657F4"/>
    <w:rsid w:val="00165A3A"/>
    <w:rsid w:val="00165AFE"/>
    <w:rsid w:val="00165B21"/>
    <w:rsid w:val="00165C06"/>
    <w:rsid w:val="00165C5D"/>
    <w:rsid w:val="00165F30"/>
    <w:rsid w:val="0016607F"/>
    <w:rsid w:val="001660FE"/>
    <w:rsid w:val="0016610F"/>
    <w:rsid w:val="001661E0"/>
    <w:rsid w:val="001663D4"/>
    <w:rsid w:val="001663D9"/>
    <w:rsid w:val="001663FC"/>
    <w:rsid w:val="00166559"/>
    <w:rsid w:val="00166567"/>
    <w:rsid w:val="0016656E"/>
    <w:rsid w:val="00166935"/>
    <w:rsid w:val="00166981"/>
    <w:rsid w:val="00166CA3"/>
    <w:rsid w:val="00166CA9"/>
    <w:rsid w:val="00166E96"/>
    <w:rsid w:val="00166F45"/>
    <w:rsid w:val="00167072"/>
    <w:rsid w:val="0016707C"/>
    <w:rsid w:val="0016719A"/>
    <w:rsid w:val="0016727F"/>
    <w:rsid w:val="001673D2"/>
    <w:rsid w:val="00167649"/>
    <w:rsid w:val="0016788B"/>
    <w:rsid w:val="00167903"/>
    <w:rsid w:val="00167BB9"/>
    <w:rsid w:val="00167C2B"/>
    <w:rsid w:val="00167C2E"/>
    <w:rsid w:val="00167CF1"/>
    <w:rsid w:val="00167E27"/>
    <w:rsid w:val="00167E29"/>
    <w:rsid w:val="001700AB"/>
    <w:rsid w:val="001702F3"/>
    <w:rsid w:val="001705B9"/>
    <w:rsid w:val="00170772"/>
    <w:rsid w:val="00170C28"/>
    <w:rsid w:val="00170C90"/>
    <w:rsid w:val="00170D71"/>
    <w:rsid w:val="00170E69"/>
    <w:rsid w:val="00171193"/>
    <w:rsid w:val="00171218"/>
    <w:rsid w:val="001714F7"/>
    <w:rsid w:val="0017160C"/>
    <w:rsid w:val="001716B4"/>
    <w:rsid w:val="001716CA"/>
    <w:rsid w:val="00171765"/>
    <w:rsid w:val="001718A2"/>
    <w:rsid w:val="00171BF5"/>
    <w:rsid w:val="00171CA7"/>
    <w:rsid w:val="00171D9E"/>
    <w:rsid w:val="00171EAE"/>
    <w:rsid w:val="00171EC4"/>
    <w:rsid w:val="00171F8C"/>
    <w:rsid w:val="00172030"/>
    <w:rsid w:val="00172067"/>
    <w:rsid w:val="00172158"/>
    <w:rsid w:val="0017241F"/>
    <w:rsid w:val="00172544"/>
    <w:rsid w:val="00172575"/>
    <w:rsid w:val="001725A1"/>
    <w:rsid w:val="0017262B"/>
    <w:rsid w:val="001726A3"/>
    <w:rsid w:val="001727C0"/>
    <w:rsid w:val="001728EE"/>
    <w:rsid w:val="001729EC"/>
    <w:rsid w:val="00172A93"/>
    <w:rsid w:val="00172CC6"/>
    <w:rsid w:val="001736DD"/>
    <w:rsid w:val="00173791"/>
    <w:rsid w:val="00173877"/>
    <w:rsid w:val="00173B5C"/>
    <w:rsid w:val="00173CAA"/>
    <w:rsid w:val="00173DC8"/>
    <w:rsid w:val="00173E34"/>
    <w:rsid w:val="00173E85"/>
    <w:rsid w:val="00174085"/>
    <w:rsid w:val="001740F3"/>
    <w:rsid w:val="00174137"/>
    <w:rsid w:val="00174202"/>
    <w:rsid w:val="0017421F"/>
    <w:rsid w:val="00174411"/>
    <w:rsid w:val="00174497"/>
    <w:rsid w:val="00174701"/>
    <w:rsid w:val="0017490B"/>
    <w:rsid w:val="0017495D"/>
    <w:rsid w:val="001749C4"/>
    <w:rsid w:val="00174A73"/>
    <w:rsid w:val="00174B86"/>
    <w:rsid w:val="00175463"/>
    <w:rsid w:val="00175464"/>
    <w:rsid w:val="0017553A"/>
    <w:rsid w:val="001755A5"/>
    <w:rsid w:val="00175699"/>
    <w:rsid w:val="00175A42"/>
    <w:rsid w:val="00175C94"/>
    <w:rsid w:val="00175CD9"/>
    <w:rsid w:val="00175ED7"/>
    <w:rsid w:val="00175F15"/>
    <w:rsid w:val="001760FB"/>
    <w:rsid w:val="00176120"/>
    <w:rsid w:val="00176149"/>
    <w:rsid w:val="00176171"/>
    <w:rsid w:val="00176184"/>
    <w:rsid w:val="00176342"/>
    <w:rsid w:val="001763C2"/>
    <w:rsid w:val="001765A6"/>
    <w:rsid w:val="001765C3"/>
    <w:rsid w:val="0017668B"/>
    <w:rsid w:val="00176987"/>
    <w:rsid w:val="001769A5"/>
    <w:rsid w:val="00176A2E"/>
    <w:rsid w:val="00176CA8"/>
    <w:rsid w:val="00176D1B"/>
    <w:rsid w:val="00176D8F"/>
    <w:rsid w:val="00176DB0"/>
    <w:rsid w:val="00176DB6"/>
    <w:rsid w:val="00176E21"/>
    <w:rsid w:val="00176FB3"/>
    <w:rsid w:val="0017724C"/>
    <w:rsid w:val="001773A7"/>
    <w:rsid w:val="00177465"/>
    <w:rsid w:val="00177636"/>
    <w:rsid w:val="001776B3"/>
    <w:rsid w:val="001776CC"/>
    <w:rsid w:val="00177880"/>
    <w:rsid w:val="0017788F"/>
    <w:rsid w:val="00177916"/>
    <w:rsid w:val="001779FE"/>
    <w:rsid w:val="00177A35"/>
    <w:rsid w:val="00177A58"/>
    <w:rsid w:val="00177AD1"/>
    <w:rsid w:val="00177B25"/>
    <w:rsid w:val="00177C02"/>
    <w:rsid w:val="00177C72"/>
    <w:rsid w:val="00177E1E"/>
    <w:rsid w:val="00177FC7"/>
    <w:rsid w:val="001800BE"/>
    <w:rsid w:val="001803BC"/>
    <w:rsid w:val="001803D1"/>
    <w:rsid w:val="0018061C"/>
    <w:rsid w:val="00180641"/>
    <w:rsid w:val="00180B5B"/>
    <w:rsid w:val="00180B72"/>
    <w:rsid w:val="00180BEB"/>
    <w:rsid w:val="00180C4A"/>
    <w:rsid w:val="00180E75"/>
    <w:rsid w:val="00181107"/>
    <w:rsid w:val="00181366"/>
    <w:rsid w:val="001813DE"/>
    <w:rsid w:val="001817B8"/>
    <w:rsid w:val="00181ABB"/>
    <w:rsid w:val="00181C40"/>
    <w:rsid w:val="00181CE6"/>
    <w:rsid w:val="00181D6C"/>
    <w:rsid w:val="00181DCF"/>
    <w:rsid w:val="00182057"/>
    <w:rsid w:val="0018223A"/>
    <w:rsid w:val="001823F9"/>
    <w:rsid w:val="00182473"/>
    <w:rsid w:val="00182546"/>
    <w:rsid w:val="001825DB"/>
    <w:rsid w:val="00182632"/>
    <w:rsid w:val="00182690"/>
    <w:rsid w:val="00182710"/>
    <w:rsid w:val="001827EB"/>
    <w:rsid w:val="00182905"/>
    <w:rsid w:val="001829FB"/>
    <w:rsid w:val="00182A5C"/>
    <w:rsid w:val="00182C91"/>
    <w:rsid w:val="001830EB"/>
    <w:rsid w:val="0018312F"/>
    <w:rsid w:val="001831B4"/>
    <w:rsid w:val="001833F1"/>
    <w:rsid w:val="0018341D"/>
    <w:rsid w:val="00183711"/>
    <w:rsid w:val="00183AB4"/>
    <w:rsid w:val="00183C59"/>
    <w:rsid w:val="00183C6E"/>
    <w:rsid w:val="00183DC0"/>
    <w:rsid w:val="00184086"/>
    <w:rsid w:val="001841B9"/>
    <w:rsid w:val="001841EB"/>
    <w:rsid w:val="001843B5"/>
    <w:rsid w:val="001846CB"/>
    <w:rsid w:val="00184723"/>
    <w:rsid w:val="00184B65"/>
    <w:rsid w:val="00184F8B"/>
    <w:rsid w:val="00184F8D"/>
    <w:rsid w:val="00184FDE"/>
    <w:rsid w:val="001850CF"/>
    <w:rsid w:val="00185392"/>
    <w:rsid w:val="00185397"/>
    <w:rsid w:val="001853F1"/>
    <w:rsid w:val="00185450"/>
    <w:rsid w:val="001854CE"/>
    <w:rsid w:val="0018584C"/>
    <w:rsid w:val="00185871"/>
    <w:rsid w:val="00185B77"/>
    <w:rsid w:val="00185DFD"/>
    <w:rsid w:val="00185E20"/>
    <w:rsid w:val="001866F7"/>
    <w:rsid w:val="00186758"/>
    <w:rsid w:val="00186A0E"/>
    <w:rsid w:val="00186A87"/>
    <w:rsid w:val="00186A9D"/>
    <w:rsid w:val="00186AF0"/>
    <w:rsid w:val="00186B8B"/>
    <w:rsid w:val="00186C31"/>
    <w:rsid w:val="00186D2C"/>
    <w:rsid w:val="00186DA2"/>
    <w:rsid w:val="00186DD5"/>
    <w:rsid w:val="00186DE4"/>
    <w:rsid w:val="00186EC7"/>
    <w:rsid w:val="00187056"/>
    <w:rsid w:val="00187263"/>
    <w:rsid w:val="00187307"/>
    <w:rsid w:val="00187387"/>
    <w:rsid w:val="001873D4"/>
    <w:rsid w:val="001875A7"/>
    <w:rsid w:val="001879E2"/>
    <w:rsid w:val="00187E08"/>
    <w:rsid w:val="00187E09"/>
    <w:rsid w:val="00187E54"/>
    <w:rsid w:val="00187F94"/>
    <w:rsid w:val="00190069"/>
    <w:rsid w:val="001900FA"/>
    <w:rsid w:val="0019015A"/>
    <w:rsid w:val="001903A1"/>
    <w:rsid w:val="001904BC"/>
    <w:rsid w:val="00190597"/>
    <w:rsid w:val="001906DD"/>
    <w:rsid w:val="001907F0"/>
    <w:rsid w:val="00190A98"/>
    <w:rsid w:val="00190CBA"/>
    <w:rsid w:val="00190E97"/>
    <w:rsid w:val="00190ED7"/>
    <w:rsid w:val="00190F4F"/>
    <w:rsid w:val="0019100F"/>
    <w:rsid w:val="001910B6"/>
    <w:rsid w:val="00191321"/>
    <w:rsid w:val="0019132F"/>
    <w:rsid w:val="0019135F"/>
    <w:rsid w:val="0019136F"/>
    <w:rsid w:val="00191661"/>
    <w:rsid w:val="00191692"/>
    <w:rsid w:val="001916C1"/>
    <w:rsid w:val="001917C2"/>
    <w:rsid w:val="0019191D"/>
    <w:rsid w:val="00191A05"/>
    <w:rsid w:val="00191C63"/>
    <w:rsid w:val="00191D93"/>
    <w:rsid w:val="001921C9"/>
    <w:rsid w:val="0019221B"/>
    <w:rsid w:val="00192259"/>
    <w:rsid w:val="00192388"/>
    <w:rsid w:val="001923B3"/>
    <w:rsid w:val="0019240C"/>
    <w:rsid w:val="0019250F"/>
    <w:rsid w:val="00192548"/>
    <w:rsid w:val="001925AA"/>
    <w:rsid w:val="00192640"/>
    <w:rsid w:val="001926E3"/>
    <w:rsid w:val="00192795"/>
    <w:rsid w:val="00192978"/>
    <w:rsid w:val="00192A90"/>
    <w:rsid w:val="00192B4B"/>
    <w:rsid w:val="00192CD6"/>
    <w:rsid w:val="00192CFF"/>
    <w:rsid w:val="00192D1C"/>
    <w:rsid w:val="00192F3A"/>
    <w:rsid w:val="00192F42"/>
    <w:rsid w:val="00192F8D"/>
    <w:rsid w:val="00192F8F"/>
    <w:rsid w:val="00193003"/>
    <w:rsid w:val="001930AE"/>
    <w:rsid w:val="0019313A"/>
    <w:rsid w:val="001931D8"/>
    <w:rsid w:val="001932A3"/>
    <w:rsid w:val="00193420"/>
    <w:rsid w:val="00193666"/>
    <w:rsid w:val="00193805"/>
    <w:rsid w:val="001939AD"/>
    <w:rsid w:val="00193A88"/>
    <w:rsid w:val="00193AB8"/>
    <w:rsid w:val="00193C7B"/>
    <w:rsid w:val="00193CD8"/>
    <w:rsid w:val="00193D8D"/>
    <w:rsid w:val="00193F64"/>
    <w:rsid w:val="00193F97"/>
    <w:rsid w:val="001940A0"/>
    <w:rsid w:val="0019410A"/>
    <w:rsid w:val="001941B4"/>
    <w:rsid w:val="0019449B"/>
    <w:rsid w:val="0019458A"/>
    <w:rsid w:val="001946C6"/>
    <w:rsid w:val="001947FC"/>
    <w:rsid w:val="00194845"/>
    <w:rsid w:val="0019489D"/>
    <w:rsid w:val="001949F9"/>
    <w:rsid w:val="00194A92"/>
    <w:rsid w:val="00194DF6"/>
    <w:rsid w:val="00194F2B"/>
    <w:rsid w:val="001950AD"/>
    <w:rsid w:val="001950ED"/>
    <w:rsid w:val="001952AF"/>
    <w:rsid w:val="0019542D"/>
    <w:rsid w:val="0019544F"/>
    <w:rsid w:val="00195795"/>
    <w:rsid w:val="001957FC"/>
    <w:rsid w:val="0019598B"/>
    <w:rsid w:val="00195A1C"/>
    <w:rsid w:val="00195A31"/>
    <w:rsid w:val="00195A8B"/>
    <w:rsid w:val="00195CDD"/>
    <w:rsid w:val="00195D61"/>
    <w:rsid w:val="00195E66"/>
    <w:rsid w:val="00195E78"/>
    <w:rsid w:val="00195F31"/>
    <w:rsid w:val="00196012"/>
    <w:rsid w:val="0019605A"/>
    <w:rsid w:val="0019619D"/>
    <w:rsid w:val="001962C4"/>
    <w:rsid w:val="001964CB"/>
    <w:rsid w:val="001967E7"/>
    <w:rsid w:val="00196842"/>
    <w:rsid w:val="00196878"/>
    <w:rsid w:val="00196900"/>
    <w:rsid w:val="001969D8"/>
    <w:rsid w:val="001969E9"/>
    <w:rsid w:val="00196A6B"/>
    <w:rsid w:val="00196AC6"/>
    <w:rsid w:val="00196C66"/>
    <w:rsid w:val="00196CC8"/>
    <w:rsid w:val="00196DF5"/>
    <w:rsid w:val="001976CE"/>
    <w:rsid w:val="0019770A"/>
    <w:rsid w:val="00197A5C"/>
    <w:rsid w:val="00197BC4"/>
    <w:rsid w:val="00197BED"/>
    <w:rsid w:val="00197DDB"/>
    <w:rsid w:val="00197DFA"/>
    <w:rsid w:val="00197F6B"/>
    <w:rsid w:val="001A021D"/>
    <w:rsid w:val="001A0288"/>
    <w:rsid w:val="001A0532"/>
    <w:rsid w:val="001A0571"/>
    <w:rsid w:val="001A057B"/>
    <w:rsid w:val="001A05A1"/>
    <w:rsid w:val="001A079F"/>
    <w:rsid w:val="001A08A1"/>
    <w:rsid w:val="001A0989"/>
    <w:rsid w:val="001A09D9"/>
    <w:rsid w:val="001A0A18"/>
    <w:rsid w:val="001A0B6C"/>
    <w:rsid w:val="001A0E8B"/>
    <w:rsid w:val="001A0FC9"/>
    <w:rsid w:val="001A1117"/>
    <w:rsid w:val="001A11D9"/>
    <w:rsid w:val="001A1223"/>
    <w:rsid w:val="001A1263"/>
    <w:rsid w:val="001A132D"/>
    <w:rsid w:val="001A1452"/>
    <w:rsid w:val="001A1A02"/>
    <w:rsid w:val="001A1BB1"/>
    <w:rsid w:val="001A1E96"/>
    <w:rsid w:val="001A1F22"/>
    <w:rsid w:val="001A2132"/>
    <w:rsid w:val="001A226A"/>
    <w:rsid w:val="001A2271"/>
    <w:rsid w:val="001A2291"/>
    <w:rsid w:val="001A235F"/>
    <w:rsid w:val="001A251A"/>
    <w:rsid w:val="001A265F"/>
    <w:rsid w:val="001A286B"/>
    <w:rsid w:val="001A2C87"/>
    <w:rsid w:val="001A310A"/>
    <w:rsid w:val="001A3545"/>
    <w:rsid w:val="001A3921"/>
    <w:rsid w:val="001A3B1D"/>
    <w:rsid w:val="001A3BEE"/>
    <w:rsid w:val="001A4036"/>
    <w:rsid w:val="001A403B"/>
    <w:rsid w:val="001A4494"/>
    <w:rsid w:val="001A4A1A"/>
    <w:rsid w:val="001A4C55"/>
    <w:rsid w:val="001A4C5B"/>
    <w:rsid w:val="001A4D83"/>
    <w:rsid w:val="001A4DEF"/>
    <w:rsid w:val="001A4E81"/>
    <w:rsid w:val="001A50AE"/>
    <w:rsid w:val="001A5157"/>
    <w:rsid w:val="001A5430"/>
    <w:rsid w:val="001A5456"/>
    <w:rsid w:val="001A549F"/>
    <w:rsid w:val="001A5507"/>
    <w:rsid w:val="001A57CB"/>
    <w:rsid w:val="001A592E"/>
    <w:rsid w:val="001A5D05"/>
    <w:rsid w:val="001A6090"/>
    <w:rsid w:val="001A62A1"/>
    <w:rsid w:val="001A64DB"/>
    <w:rsid w:val="001A65F0"/>
    <w:rsid w:val="001A6697"/>
    <w:rsid w:val="001A66BE"/>
    <w:rsid w:val="001A66D8"/>
    <w:rsid w:val="001A6869"/>
    <w:rsid w:val="001A6908"/>
    <w:rsid w:val="001A69FD"/>
    <w:rsid w:val="001A6B31"/>
    <w:rsid w:val="001A6BA4"/>
    <w:rsid w:val="001A6E8F"/>
    <w:rsid w:val="001A6F2B"/>
    <w:rsid w:val="001A71AA"/>
    <w:rsid w:val="001A72A8"/>
    <w:rsid w:val="001A7318"/>
    <w:rsid w:val="001A73BC"/>
    <w:rsid w:val="001A7407"/>
    <w:rsid w:val="001A7510"/>
    <w:rsid w:val="001A76CE"/>
    <w:rsid w:val="001A79E5"/>
    <w:rsid w:val="001A7C18"/>
    <w:rsid w:val="001A7CE9"/>
    <w:rsid w:val="001A7D31"/>
    <w:rsid w:val="001A7E44"/>
    <w:rsid w:val="001A7F5E"/>
    <w:rsid w:val="001B01A2"/>
    <w:rsid w:val="001B03ED"/>
    <w:rsid w:val="001B0491"/>
    <w:rsid w:val="001B0518"/>
    <w:rsid w:val="001B0716"/>
    <w:rsid w:val="001B08FF"/>
    <w:rsid w:val="001B096A"/>
    <w:rsid w:val="001B0974"/>
    <w:rsid w:val="001B097C"/>
    <w:rsid w:val="001B0F3B"/>
    <w:rsid w:val="001B0F3C"/>
    <w:rsid w:val="001B1048"/>
    <w:rsid w:val="001B105D"/>
    <w:rsid w:val="001B1348"/>
    <w:rsid w:val="001B1366"/>
    <w:rsid w:val="001B155D"/>
    <w:rsid w:val="001B155F"/>
    <w:rsid w:val="001B1B9B"/>
    <w:rsid w:val="001B1BC7"/>
    <w:rsid w:val="001B1BE8"/>
    <w:rsid w:val="001B1CB7"/>
    <w:rsid w:val="001B1D08"/>
    <w:rsid w:val="001B1D6A"/>
    <w:rsid w:val="001B1F6B"/>
    <w:rsid w:val="001B1FCF"/>
    <w:rsid w:val="001B1FF7"/>
    <w:rsid w:val="001B20F9"/>
    <w:rsid w:val="001B2305"/>
    <w:rsid w:val="001B234E"/>
    <w:rsid w:val="001B2553"/>
    <w:rsid w:val="001B27AD"/>
    <w:rsid w:val="001B2955"/>
    <w:rsid w:val="001B29BD"/>
    <w:rsid w:val="001B2A5A"/>
    <w:rsid w:val="001B2A6C"/>
    <w:rsid w:val="001B2B43"/>
    <w:rsid w:val="001B2E69"/>
    <w:rsid w:val="001B2F1C"/>
    <w:rsid w:val="001B3009"/>
    <w:rsid w:val="001B308F"/>
    <w:rsid w:val="001B313F"/>
    <w:rsid w:val="001B3307"/>
    <w:rsid w:val="001B3394"/>
    <w:rsid w:val="001B34EE"/>
    <w:rsid w:val="001B3772"/>
    <w:rsid w:val="001B3935"/>
    <w:rsid w:val="001B3953"/>
    <w:rsid w:val="001B3C57"/>
    <w:rsid w:val="001B3E34"/>
    <w:rsid w:val="001B3EA1"/>
    <w:rsid w:val="001B3F60"/>
    <w:rsid w:val="001B3F9D"/>
    <w:rsid w:val="001B451C"/>
    <w:rsid w:val="001B4E72"/>
    <w:rsid w:val="001B4E82"/>
    <w:rsid w:val="001B5022"/>
    <w:rsid w:val="001B51CD"/>
    <w:rsid w:val="001B53EB"/>
    <w:rsid w:val="001B5591"/>
    <w:rsid w:val="001B5626"/>
    <w:rsid w:val="001B568B"/>
    <w:rsid w:val="001B56BE"/>
    <w:rsid w:val="001B56F9"/>
    <w:rsid w:val="001B571C"/>
    <w:rsid w:val="001B573E"/>
    <w:rsid w:val="001B5752"/>
    <w:rsid w:val="001B58BC"/>
    <w:rsid w:val="001B5CAC"/>
    <w:rsid w:val="001B5D85"/>
    <w:rsid w:val="001B5F96"/>
    <w:rsid w:val="001B6018"/>
    <w:rsid w:val="001B6153"/>
    <w:rsid w:val="001B6170"/>
    <w:rsid w:val="001B61F6"/>
    <w:rsid w:val="001B652C"/>
    <w:rsid w:val="001B6542"/>
    <w:rsid w:val="001B6681"/>
    <w:rsid w:val="001B687C"/>
    <w:rsid w:val="001B6FBC"/>
    <w:rsid w:val="001B70D2"/>
    <w:rsid w:val="001B7250"/>
    <w:rsid w:val="001B7395"/>
    <w:rsid w:val="001B77E3"/>
    <w:rsid w:val="001B792B"/>
    <w:rsid w:val="001B7AE2"/>
    <w:rsid w:val="001B7B8B"/>
    <w:rsid w:val="001B7CF7"/>
    <w:rsid w:val="001B7D42"/>
    <w:rsid w:val="001B7E17"/>
    <w:rsid w:val="001C0094"/>
    <w:rsid w:val="001C009A"/>
    <w:rsid w:val="001C00C0"/>
    <w:rsid w:val="001C02CF"/>
    <w:rsid w:val="001C03FF"/>
    <w:rsid w:val="001C04F1"/>
    <w:rsid w:val="001C04FF"/>
    <w:rsid w:val="001C052B"/>
    <w:rsid w:val="001C0872"/>
    <w:rsid w:val="001C0A32"/>
    <w:rsid w:val="001C0AB4"/>
    <w:rsid w:val="001C0BDB"/>
    <w:rsid w:val="001C0C60"/>
    <w:rsid w:val="001C0D86"/>
    <w:rsid w:val="001C0DB2"/>
    <w:rsid w:val="001C0F69"/>
    <w:rsid w:val="001C1A27"/>
    <w:rsid w:val="001C1ABD"/>
    <w:rsid w:val="001C1DFD"/>
    <w:rsid w:val="001C1F52"/>
    <w:rsid w:val="001C1FD6"/>
    <w:rsid w:val="001C1FDE"/>
    <w:rsid w:val="001C2128"/>
    <w:rsid w:val="001C23F9"/>
    <w:rsid w:val="001C2541"/>
    <w:rsid w:val="001C258D"/>
    <w:rsid w:val="001C265D"/>
    <w:rsid w:val="001C27CA"/>
    <w:rsid w:val="001C2A69"/>
    <w:rsid w:val="001C2AA1"/>
    <w:rsid w:val="001C2D44"/>
    <w:rsid w:val="001C2DC1"/>
    <w:rsid w:val="001C300B"/>
    <w:rsid w:val="001C30D3"/>
    <w:rsid w:val="001C31D1"/>
    <w:rsid w:val="001C324A"/>
    <w:rsid w:val="001C3573"/>
    <w:rsid w:val="001C37EF"/>
    <w:rsid w:val="001C3A8C"/>
    <w:rsid w:val="001C3B3F"/>
    <w:rsid w:val="001C3B54"/>
    <w:rsid w:val="001C3C47"/>
    <w:rsid w:val="001C3D50"/>
    <w:rsid w:val="001C3DE6"/>
    <w:rsid w:val="001C4063"/>
    <w:rsid w:val="001C40BD"/>
    <w:rsid w:val="001C43AB"/>
    <w:rsid w:val="001C4574"/>
    <w:rsid w:val="001C4647"/>
    <w:rsid w:val="001C4820"/>
    <w:rsid w:val="001C48C6"/>
    <w:rsid w:val="001C4B36"/>
    <w:rsid w:val="001C4B55"/>
    <w:rsid w:val="001C4C2D"/>
    <w:rsid w:val="001C4F6F"/>
    <w:rsid w:val="001C4FCF"/>
    <w:rsid w:val="001C5384"/>
    <w:rsid w:val="001C56A4"/>
    <w:rsid w:val="001C57E2"/>
    <w:rsid w:val="001C5816"/>
    <w:rsid w:val="001C59D5"/>
    <w:rsid w:val="001C5AE1"/>
    <w:rsid w:val="001C5CC5"/>
    <w:rsid w:val="001C5EFB"/>
    <w:rsid w:val="001C5F57"/>
    <w:rsid w:val="001C607C"/>
    <w:rsid w:val="001C608F"/>
    <w:rsid w:val="001C6207"/>
    <w:rsid w:val="001C6451"/>
    <w:rsid w:val="001C65DD"/>
    <w:rsid w:val="001C6660"/>
    <w:rsid w:val="001C6791"/>
    <w:rsid w:val="001C6A29"/>
    <w:rsid w:val="001C6A2E"/>
    <w:rsid w:val="001C6AE4"/>
    <w:rsid w:val="001C6B45"/>
    <w:rsid w:val="001C6D29"/>
    <w:rsid w:val="001C6D65"/>
    <w:rsid w:val="001C6EAD"/>
    <w:rsid w:val="001C6F54"/>
    <w:rsid w:val="001C6FFD"/>
    <w:rsid w:val="001C7045"/>
    <w:rsid w:val="001C71F2"/>
    <w:rsid w:val="001C76C2"/>
    <w:rsid w:val="001C77F9"/>
    <w:rsid w:val="001C7804"/>
    <w:rsid w:val="001C78B3"/>
    <w:rsid w:val="001C7950"/>
    <w:rsid w:val="001C79B9"/>
    <w:rsid w:val="001C7AD6"/>
    <w:rsid w:val="001C7B1E"/>
    <w:rsid w:val="001C7D4B"/>
    <w:rsid w:val="001C7E3B"/>
    <w:rsid w:val="001C7E83"/>
    <w:rsid w:val="001C7FE6"/>
    <w:rsid w:val="001D005F"/>
    <w:rsid w:val="001D0146"/>
    <w:rsid w:val="001D018B"/>
    <w:rsid w:val="001D025E"/>
    <w:rsid w:val="001D03B4"/>
    <w:rsid w:val="001D0538"/>
    <w:rsid w:val="001D06CA"/>
    <w:rsid w:val="001D077E"/>
    <w:rsid w:val="001D07C9"/>
    <w:rsid w:val="001D0842"/>
    <w:rsid w:val="001D0925"/>
    <w:rsid w:val="001D0EBA"/>
    <w:rsid w:val="001D0F77"/>
    <w:rsid w:val="001D10F3"/>
    <w:rsid w:val="001D1102"/>
    <w:rsid w:val="001D11D1"/>
    <w:rsid w:val="001D1567"/>
    <w:rsid w:val="001D1609"/>
    <w:rsid w:val="001D1642"/>
    <w:rsid w:val="001D170A"/>
    <w:rsid w:val="001D1A07"/>
    <w:rsid w:val="001D1BD8"/>
    <w:rsid w:val="001D1C51"/>
    <w:rsid w:val="001D1C9C"/>
    <w:rsid w:val="001D1E40"/>
    <w:rsid w:val="001D1F6E"/>
    <w:rsid w:val="001D1FAA"/>
    <w:rsid w:val="001D1FB6"/>
    <w:rsid w:val="001D1FCB"/>
    <w:rsid w:val="001D2061"/>
    <w:rsid w:val="001D20AC"/>
    <w:rsid w:val="001D20DB"/>
    <w:rsid w:val="001D2534"/>
    <w:rsid w:val="001D25CB"/>
    <w:rsid w:val="001D25E1"/>
    <w:rsid w:val="001D28CD"/>
    <w:rsid w:val="001D2A44"/>
    <w:rsid w:val="001D2D65"/>
    <w:rsid w:val="001D2D6D"/>
    <w:rsid w:val="001D2E45"/>
    <w:rsid w:val="001D2E48"/>
    <w:rsid w:val="001D30A7"/>
    <w:rsid w:val="001D30B5"/>
    <w:rsid w:val="001D30E0"/>
    <w:rsid w:val="001D3106"/>
    <w:rsid w:val="001D3145"/>
    <w:rsid w:val="001D32F6"/>
    <w:rsid w:val="001D332E"/>
    <w:rsid w:val="001D334D"/>
    <w:rsid w:val="001D33A5"/>
    <w:rsid w:val="001D35A2"/>
    <w:rsid w:val="001D35B4"/>
    <w:rsid w:val="001D36F1"/>
    <w:rsid w:val="001D383D"/>
    <w:rsid w:val="001D3A65"/>
    <w:rsid w:val="001D3CC4"/>
    <w:rsid w:val="001D3E21"/>
    <w:rsid w:val="001D3ECA"/>
    <w:rsid w:val="001D3EDA"/>
    <w:rsid w:val="001D40A9"/>
    <w:rsid w:val="001D410B"/>
    <w:rsid w:val="001D42BA"/>
    <w:rsid w:val="001D4662"/>
    <w:rsid w:val="001D48E8"/>
    <w:rsid w:val="001D4BC1"/>
    <w:rsid w:val="001D4C8D"/>
    <w:rsid w:val="001D4E44"/>
    <w:rsid w:val="001D524D"/>
    <w:rsid w:val="001D52C7"/>
    <w:rsid w:val="001D52E8"/>
    <w:rsid w:val="001D544A"/>
    <w:rsid w:val="001D5CBD"/>
    <w:rsid w:val="001D5E23"/>
    <w:rsid w:val="001D5E6A"/>
    <w:rsid w:val="001D5EAF"/>
    <w:rsid w:val="001D6022"/>
    <w:rsid w:val="001D63C7"/>
    <w:rsid w:val="001D6453"/>
    <w:rsid w:val="001D66EF"/>
    <w:rsid w:val="001D69B1"/>
    <w:rsid w:val="001D6A98"/>
    <w:rsid w:val="001D6C4D"/>
    <w:rsid w:val="001D6D6F"/>
    <w:rsid w:val="001D6F71"/>
    <w:rsid w:val="001D6F88"/>
    <w:rsid w:val="001D721F"/>
    <w:rsid w:val="001D72DE"/>
    <w:rsid w:val="001D7354"/>
    <w:rsid w:val="001D7400"/>
    <w:rsid w:val="001D7454"/>
    <w:rsid w:val="001D7531"/>
    <w:rsid w:val="001D78D8"/>
    <w:rsid w:val="001D78EE"/>
    <w:rsid w:val="001D791A"/>
    <w:rsid w:val="001D7A18"/>
    <w:rsid w:val="001D7A43"/>
    <w:rsid w:val="001D7B14"/>
    <w:rsid w:val="001D7CB0"/>
    <w:rsid w:val="001E0212"/>
    <w:rsid w:val="001E0285"/>
    <w:rsid w:val="001E044D"/>
    <w:rsid w:val="001E044E"/>
    <w:rsid w:val="001E0466"/>
    <w:rsid w:val="001E06C7"/>
    <w:rsid w:val="001E0744"/>
    <w:rsid w:val="001E07C0"/>
    <w:rsid w:val="001E07C5"/>
    <w:rsid w:val="001E0981"/>
    <w:rsid w:val="001E0A3B"/>
    <w:rsid w:val="001E0A58"/>
    <w:rsid w:val="001E0A9C"/>
    <w:rsid w:val="001E0BD5"/>
    <w:rsid w:val="001E0D4E"/>
    <w:rsid w:val="001E10BE"/>
    <w:rsid w:val="001E1158"/>
    <w:rsid w:val="001E11A9"/>
    <w:rsid w:val="001E13E0"/>
    <w:rsid w:val="001E1599"/>
    <w:rsid w:val="001E15D2"/>
    <w:rsid w:val="001E1706"/>
    <w:rsid w:val="001E174E"/>
    <w:rsid w:val="001E18EA"/>
    <w:rsid w:val="001E19A1"/>
    <w:rsid w:val="001E19CE"/>
    <w:rsid w:val="001E19E3"/>
    <w:rsid w:val="001E1A5D"/>
    <w:rsid w:val="001E1A85"/>
    <w:rsid w:val="001E1AEC"/>
    <w:rsid w:val="001E1C96"/>
    <w:rsid w:val="001E1E02"/>
    <w:rsid w:val="001E1F17"/>
    <w:rsid w:val="001E1F8E"/>
    <w:rsid w:val="001E213F"/>
    <w:rsid w:val="001E2236"/>
    <w:rsid w:val="001E228A"/>
    <w:rsid w:val="001E2319"/>
    <w:rsid w:val="001E23A3"/>
    <w:rsid w:val="001E249C"/>
    <w:rsid w:val="001E261D"/>
    <w:rsid w:val="001E2748"/>
    <w:rsid w:val="001E274A"/>
    <w:rsid w:val="001E2867"/>
    <w:rsid w:val="001E2A48"/>
    <w:rsid w:val="001E2A58"/>
    <w:rsid w:val="001E2C17"/>
    <w:rsid w:val="001E2C76"/>
    <w:rsid w:val="001E33FE"/>
    <w:rsid w:val="001E35C9"/>
    <w:rsid w:val="001E36EB"/>
    <w:rsid w:val="001E37E8"/>
    <w:rsid w:val="001E3842"/>
    <w:rsid w:val="001E38A4"/>
    <w:rsid w:val="001E393B"/>
    <w:rsid w:val="001E3CCE"/>
    <w:rsid w:val="001E3DF0"/>
    <w:rsid w:val="001E3EE6"/>
    <w:rsid w:val="001E4597"/>
    <w:rsid w:val="001E46F8"/>
    <w:rsid w:val="001E49FB"/>
    <w:rsid w:val="001E4B4F"/>
    <w:rsid w:val="001E4B62"/>
    <w:rsid w:val="001E4C7F"/>
    <w:rsid w:val="001E4D15"/>
    <w:rsid w:val="001E4D57"/>
    <w:rsid w:val="001E4E00"/>
    <w:rsid w:val="001E4EAF"/>
    <w:rsid w:val="001E506F"/>
    <w:rsid w:val="001E51D5"/>
    <w:rsid w:val="001E538C"/>
    <w:rsid w:val="001E576A"/>
    <w:rsid w:val="001E5876"/>
    <w:rsid w:val="001E59DC"/>
    <w:rsid w:val="001E59EB"/>
    <w:rsid w:val="001E5B12"/>
    <w:rsid w:val="001E5BAE"/>
    <w:rsid w:val="001E5BB9"/>
    <w:rsid w:val="001E5BDA"/>
    <w:rsid w:val="001E5D4E"/>
    <w:rsid w:val="001E5D9B"/>
    <w:rsid w:val="001E5E11"/>
    <w:rsid w:val="001E5FC9"/>
    <w:rsid w:val="001E613E"/>
    <w:rsid w:val="001E6655"/>
    <w:rsid w:val="001E699D"/>
    <w:rsid w:val="001E6A7F"/>
    <w:rsid w:val="001E6C7D"/>
    <w:rsid w:val="001E6DCD"/>
    <w:rsid w:val="001E6E00"/>
    <w:rsid w:val="001E6EAC"/>
    <w:rsid w:val="001E6EC0"/>
    <w:rsid w:val="001E7077"/>
    <w:rsid w:val="001E709A"/>
    <w:rsid w:val="001E70E1"/>
    <w:rsid w:val="001E74C5"/>
    <w:rsid w:val="001E76AB"/>
    <w:rsid w:val="001E772F"/>
    <w:rsid w:val="001E7826"/>
    <w:rsid w:val="001E7833"/>
    <w:rsid w:val="001E794B"/>
    <w:rsid w:val="001E7956"/>
    <w:rsid w:val="001E7986"/>
    <w:rsid w:val="001E79C7"/>
    <w:rsid w:val="001E7A1B"/>
    <w:rsid w:val="001E7CC1"/>
    <w:rsid w:val="001E7E41"/>
    <w:rsid w:val="001E7EE7"/>
    <w:rsid w:val="001E7F28"/>
    <w:rsid w:val="001F0240"/>
    <w:rsid w:val="001F02C2"/>
    <w:rsid w:val="001F0366"/>
    <w:rsid w:val="001F04C5"/>
    <w:rsid w:val="001F0527"/>
    <w:rsid w:val="001F06BF"/>
    <w:rsid w:val="001F07D0"/>
    <w:rsid w:val="001F08B1"/>
    <w:rsid w:val="001F09A4"/>
    <w:rsid w:val="001F0AF2"/>
    <w:rsid w:val="001F0BD7"/>
    <w:rsid w:val="001F0DB4"/>
    <w:rsid w:val="001F0EB6"/>
    <w:rsid w:val="001F123F"/>
    <w:rsid w:val="001F16F7"/>
    <w:rsid w:val="001F1767"/>
    <w:rsid w:val="001F18BD"/>
    <w:rsid w:val="001F1927"/>
    <w:rsid w:val="001F1AD5"/>
    <w:rsid w:val="001F1AF3"/>
    <w:rsid w:val="001F1B0D"/>
    <w:rsid w:val="001F1B2E"/>
    <w:rsid w:val="001F1B90"/>
    <w:rsid w:val="001F1B9B"/>
    <w:rsid w:val="001F1E37"/>
    <w:rsid w:val="001F1E89"/>
    <w:rsid w:val="001F1F0E"/>
    <w:rsid w:val="001F1FE6"/>
    <w:rsid w:val="001F2005"/>
    <w:rsid w:val="001F204B"/>
    <w:rsid w:val="001F20FE"/>
    <w:rsid w:val="001F26F5"/>
    <w:rsid w:val="001F2743"/>
    <w:rsid w:val="001F2B86"/>
    <w:rsid w:val="001F2B90"/>
    <w:rsid w:val="001F2F27"/>
    <w:rsid w:val="001F301E"/>
    <w:rsid w:val="001F31D7"/>
    <w:rsid w:val="001F31F7"/>
    <w:rsid w:val="001F320B"/>
    <w:rsid w:val="001F3372"/>
    <w:rsid w:val="001F33A5"/>
    <w:rsid w:val="001F3466"/>
    <w:rsid w:val="001F35F3"/>
    <w:rsid w:val="001F379F"/>
    <w:rsid w:val="001F37EF"/>
    <w:rsid w:val="001F3826"/>
    <w:rsid w:val="001F3BBF"/>
    <w:rsid w:val="001F3D69"/>
    <w:rsid w:val="001F3FA7"/>
    <w:rsid w:val="001F401B"/>
    <w:rsid w:val="001F401D"/>
    <w:rsid w:val="001F420C"/>
    <w:rsid w:val="001F42B8"/>
    <w:rsid w:val="001F43A1"/>
    <w:rsid w:val="001F44A1"/>
    <w:rsid w:val="001F4563"/>
    <w:rsid w:val="001F4584"/>
    <w:rsid w:val="001F46A5"/>
    <w:rsid w:val="001F46F1"/>
    <w:rsid w:val="001F474C"/>
    <w:rsid w:val="001F477C"/>
    <w:rsid w:val="001F47CE"/>
    <w:rsid w:val="001F48C3"/>
    <w:rsid w:val="001F497D"/>
    <w:rsid w:val="001F4AD4"/>
    <w:rsid w:val="001F4BC0"/>
    <w:rsid w:val="001F4F73"/>
    <w:rsid w:val="001F5596"/>
    <w:rsid w:val="001F573A"/>
    <w:rsid w:val="001F57FF"/>
    <w:rsid w:val="001F592C"/>
    <w:rsid w:val="001F5D01"/>
    <w:rsid w:val="001F5E0C"/>
    <w:rsid w:val="001F618C"/>
    <w:rsid w:val="001F6225"/>
    <w:rsid w:val="001F6284"/>
    <w:rsid w:val="001F6305"/>
    <w:rsid w:val="001F63AB"/>
    <w:rsid w:val="001F63E0"/>
    <w:rsid w:val="001F64AA"/>
    <w:rsid w:val="001F6586"/>
    <w:rsid w:val="001F65AF"/>
    <w:rsid w:val="001F65C8"/>
    <w:rsid w:val="001F672D"/>
    <w:rsid w:val="001F6877"/>
    <w:rsid w:val="001F68DE"/>
    <w:rsid w:val="001F69B0"/>
    <w:rsid w:val="001F69CD"/>
    <w:rsid w:val="001F6BC1"/>
    <w:rsid w:val="001F6CC0"/>
    <w:rsid w:val="001F6D1F"/>
    <w:rsid w:val="001F7413"/>
    <w:rsid w:val="001F75CB"/>
    <w:rsid w:val="001F76BC"/>
    <w:rsid w:val="001F76D5"/>
    <w:rsid w:val="001F77A5"/>
    <w:rsid w:val="001F78CE"/>
    <w:rsid w:val="001F7B69"/>
    <w:rsid w:val="001F7C18"/>
    <w:rsid w:val="001F7D44"/>
    <w:rsid w:val="00200173"/>
    <w:rsid w:val="0020049A"/>
    <w:rsid w:val="00200537"/>
    <w:rsid w:val="00200603"/>
    <w:rsid w:val="00200695"/>
    <w:rsid w:val="0020084B"/>
    <w:rsid w:val="00200B90"/>
    <w:rsid w:val="00200D1B"/>
    <w:rsid w:val="00200D66"/>
    <w:rsid w:val="00200E03"/>
    <w:rsid w:val="00200E87"/>
    <w:rsid w:val="00200FA4"/>
    <w:rsid w:val="002010D6"/>
    <w:rsid w:val="002011BF"/>
    <w:rsid w:val="0020127D"/>
    <w:rsid w:val="002012A1"/>
    <w:rsid w:val="002013A1"/>
    <w:rsid w:val="00201445"/>
    <w:rsid w:val="002014CA"/>
    <w:rsid w:val="00201764"/>
    <w:rsid w:val="0020185E"/>
    <w:rsid w:val="00201976"/>
    <w:rsid w:val="002019FD"/>
    <w:rsid w:val="00201BB7"/>
    <w:rsid w:val="00201BD7"/>
    <w:rsid w:val="00201DE6"/>
    <w:rsid w:val="00201E33"/>
    <w:rsid w:val="00201F86"/>
    <w:rsid w:val="00201F96"/>
    <w:rsid w:val="002021CA"/>
    <w:rsid w:val="00202262"/>
    <w:rsid w:val="00202357"/>
    <w:rsid w:val="002023DC"/>
    <w:rsid w:val="002023F3"/>
    <w:rsid w:val="00202438"/>
    <w:rsid w:val="00202440"/>
    <w:rsid w:val="002025B2"/>
    <w:rsid w:val="0020266B"/>
    <w:rsid w:val="002027E9"/>
    <w:rsid w:val="002028B9"/>
    <w:rsid w:val="00202BB3"/>
    <w:rsid w:val="00202C76"/>
    <w:rsid w:val="00202DAD"/>
    <w:rsid w:val="002030C1"/>
    <w:rsid w:val="002030EB"/>
    <w:rsid w:val="002030FE"/>
    <w:rsid w:val="00203176"/>
    <w:rsid w:val="0020331B"/>
    <w:rsid w:val="00203355"/>
    <w:rsid w:val="002033B7"/>
    <w:rsid w:val="002034CD"/>
    <w:rsid w:val="00203548"/>
    <w:rsid w:val="002035FF"/>
    <w:rsid w:val="00203F91"/>
    <w:rsid w:val="002040BD"/>
    <w:rsid w:val="002040CC"/>
    <w:rsid w:val="0020424A"/>
    <w:rsid w:val="0020447D"/>
    <w:rsid w:val="0020455B"/>
    <w:rsid w:val="00204617"/>
    <w:rsid w:val="0020464A"/>
    <w:rsid w:val="002046B0"/>
    <w:rsid w:val="00204804"/>
    <w:rsid w:val="00204914"/>
    <w:rsid w:val="00204C43"/>
    <w:rsid w:val="00204C7B"/>
    <w:rsid w:val="00204CDE"/>
    <w:rsid w:val="00204E57"/>
    <w:rsid w:val="00204EE2"/>
    <w:rsid w:val="00205051"/>
    <w:rsid w:val="002050D1"/>
    <w:rsid w:val="002050FA"/>
    <w:rsid w:val="002054AB"/>
    <w:rsid w:val="00205637"/>
    <w:rsid w:val="00205655"/>
    <w:rsid w:val="0020587A"/>
    <w:rsid w:val="002058DE"/>
    <w:rsid w:val="00205A16"/>
    <w:rsid w:val="00205B06"/>
    <w:rsid w:val="00205B3B"/>
    <w:rsid w:val="00205C14"/>
    <w:rsid w:val="00205CDD"/>
    <w:rsid w:val="00205D80"/>
    <w:rsid w:val="0020614E"/>
    <w:rsid w:val="0020616B"/>
    <w:rsid w:val="00206191"/>
    <w:rsid w:val="00206263"/>
    <w:rsid w:val="0020633C"/>
    <w:rsid w:val="002064F5"/>
    <w:rsid w:val="00206592"/>
    <w:rsid w:val="00206659"/>
    <w:rsid w:val="00206750"/>
    <w:rsid w:val="0020696D"/>
    <w:rsid w:val="00206A08"/>
    <w:rsid w:val="00206A19"/>
    <w:rsid w:val="00206A6D"/>
    <w:rsid w:val="00206FB3"/>
    <w:rsid w:val="00206FD2"/>
    <w:rsid w:val="002070A4"/>
    <w:rsid w:val="00207139"/>
    <w:rsid w:val="00207372"/>
    <w:rsid w:val="002073BD"/>
    <w:rsid w:val="002074F9"/>
    <w:rsid w:val="002075A4"/>
    <w:rsid w:val="00207B11"/>
    <w:rsid w:val="00207BA6"/>
    <w:rsid w:val="00207D75"/>
    <w:rsid w:val="00207E5B"/>
    <w:rsid w:val="00207F38"/>
    <w:rsid w:val="0021006B"/>
    <w:rsid w:val="00210196"/>
    <w:rsid w:val="00210211"/>
    <w:rsid w:val="00210396"/>
    <w:rsid w:val="00210492"/>
    <w:rsid w:val="002105D2"/>
    <w:rsid w:val="002108AF"/>
    <w:rsid w:val="00210974"/>
    <w:rsid w:val="00210A96"/>
    <w:rsid w:val="00210B08"/>
    <w:rsid w:val="00210B42"/>
    <w:rsid w:val="00210CFE"/>
    <w:rsid w:val="00210FD9"/>
    <w:rsid w:val="002112E9"/>
    <w:rsid w:val="002117C6"/>
    <w:rsid w:val="00211939"/>
    <w:rsid w:val="00211AC7"/>
    <w:rsid w:val="00211B03"/>
    <w:rsid w:val="00211BF0"/>
    <w:rsid w:val="00211C3A"/>
    <w:rsid w:val="00211CD1"/>
    <w:rsid w:val="00211DA9"/>
    <w:rsid w:val="00211E10"/>
    <w:rsid w:val="00211E9E"/>
    <w:rsid w:val="0021211B"/>
    <w:rsid w:val="00212220"/>
    <w:rsid w:val="0021223F"/>
    <w:rsid w:val="00212303"/>
    <w:rsid w:val="00212590"/>
    <w:rsid w:val="002125C8"/>
    <w:rsid w:val="00212735"/>
    <w:rsid w:val="0021288A"/>
    <w:rsid w:val="002129A2"/>
    <w:rsid w:val="00212ABA"/>
    <w:rsid w:val="00212D4A"/>
    <w:rsid w:val="00212DE4"/>
    <w:rsid w:val="00212E36"/>
    <w:rsid w:val="00212E8C"/>
    <w:rsid w:val="0021301D"/>
    <w:rsid w:val="002130B9"/>
    <w:rsid w:val="00213110"/>
    <w:rsid w:val="00213258"/>
    <w:rsid w:val="0021333C"/>
    <w:rsid w:val="002133CA"/>
    <w:rsid w:val="00213649"/>
    <w:rsid w:val="00213731"/>
    <w:rsid w:val="0021388A"/>
    <w:rsid w:val="00213DDC"/>
    <w:rsid w:val="00213E81"/>
    <w:rsid w:val="00214116"/>
    <w:rsid w:val="00214117"/>
    <w:rsid w:val="0021417A"/>
    <w:rsid w:val="002141AF"/>
    <w:rsid w:val="0021425A"/>
    <w:rsid w:val="0021446B"/>
    <w:rsid w:val="0021454A"/>
    <w:rsid w:val="0021464F"/>
    <w:rsid w:val="0021470C"/>
    <w:rsid w:val="00214A2C"/>
    <w:rsid w:val="00214A48"/>
    <w:rsid w:val="00214F31"/>
    <w:rsid w:val="002150FF"/>
    <w:rsid w:val="0021515B"/>
    <w:rsid w:val="00215567"/>
    <w:rsid w:val="002157EB"/>
    <w:rsid w:val="00215ADE"/>
    <w:rsid w:val="00215DF7"/>
    <w:rsid w:val="00216107"/>
    <w:rsid w:val="00216191"/>
    <w:rsid w:val="002161AB"/>
    <w:rsid w:val="00216374"/>
    <w:rsid w:val="00216386"/>
    <w:rsid w:val="0021640F"/>
    <w:rsid w:val="00216558"/>
    <w:rsid w:val="00216598"/>
    <w:rsid w:val="002166C0"/>
    <w:rsid w:val="002166FD"/>
    <w:rsid w:val="00216773"/>
    <w:rsid w:val="00216863"/>
    <w:rsid w:val="00216D83"/>
    <w:rsid w:val="00217032"/>
    <w:rsid w:val="00217034"/>
    <w:rsid w:val="002170D0"/>
    <w:rsid w:val="0021722B"/>
    <w:rsid w:val="002175CB"/>
    <w:rsid w:val="0021763D"/>
    <w:rsid w:val="002177F2"/>
    <w:rsid w:val="00217C08"/>
    <w:rsid w:val="00217D15"/>
    <w:rsid w:val="00217DAB"/>
    <w:rsid w:val="00217DDB"/>
    <w:rsid w:val="00217FA3"/>
    <w:rsid w:val="00220240"/>
    <w:rsid w:val="002202EC"/>
    <w:rsid w:val="0022033F"/>
    <w:rsid w:val="002205AC"/>
    <w:rsid w:val="0022091A"/>
    <w:rsid w:val="00220AAB"/>
    <w:rsid w:val="00220AFB"/>
    <w:rsid w:val="00220B12"/>
    <w:rsid w:val="00220DEF"/>
    <w:rsid w:val="00220ED1"/>
    <w:rsid w:val="00220F19"/>
    <w:rsid w:val="0022101F"/>
    <w:rsid w:val="002212F4"/>
    <w:rsid w:val="002215B4"/>
    <w:rsid w:val="00221714"/>
    <w:rsid w:val="0022194A"/>
    <w:rsid w:val="00221A26"/>
    <w:rsid w:val="00221B49"/>
    <w:rsid w:val="00221CC1"/>
    <w:rsid w:val="00221F2D"/>
    <w:rsid w:val="00221F67"/>
    <w:rsid w:val="00221FA5"/>
    <w:rsid w:val="002220E3"/>
    <w:rsid w:val="002220FC"/>
    <w:rsid w:val="00222140"/>
    <w:rsid w:val="00222154"/>
    <w:rsid w:val="002223AE"/>
    <w:rsid w:val="002223D8"/>
    <w:rsid w:val="00222544"/>
    <w:rsid w:val="0022276F"/>
    <w:rsid w:val="002227D4"/>
    <w:rsid w:val="00222976"/>
    <w:rsid w:val="00222A1E"/>
    <w:rsid w:val="00222AAB"/>
    <w:rsid w:val="00222AEC"/>
    <w:rsid w:val="00222D03"/>
    <w:rsid w:val="00222F04"/>
    <w:rsid w:val="00222F25"/>
    <w:rsid w:val="00222F75"/>
    <w:rsid w:val="002232C9"/>
    <w:rsid w:val="0022344D"/>
    <w:rsid w:val="0022367C"/>
    <w:rsid w:val="002236E3"/>
    <w:rsid w:val="002238FA"/>
    <w:rsid w:val="00223A65"/>
    <w:rsid w:val="00223B0B"/>
    <w:rsid w:val="00223BE0"/>
    <w:rsid w:val="00223CE6"/>
    <w:rsid w:val="00223F02"/>
    <w:rsid w:val="00223F08"/>
    <w:rsid w:val="0022408E"/>
    <w:rsid w:val="0022411D"/>
    <w:rsid w:val="0022416A"/>
    <w:rsid w:val="0022418C"/>
    <w:rsid w:val="00224420"/>
    <w:rsid w:val="00224448"/>
    <w:rsid w:val="002246A6"/>
    <w:rsid w:val="00224839"/>
    <w:rsid w:val="00224A01"/>
    <w:rsid w:val="00224B94"/>
    <w:rsid w:val="00224BB5"/>
    <w:rsid w:val="00224CB1"/>
    <w:rsid w:val="00224D82"/>
    <w:rsid w:val="00224E03"/>
    <w:rsid w:val="00224F07"/>
    <w:rsid w:val="002250D4"/>
    <w:rsid w:val="00225280"/>
    <w:rsid w:val="0022538C"/>
    <w:rsid w:val="002255C5"/>
    <w:rsid w:val="0022563A"/>
    <w:rsid w:val="00225D51"/>
    <w:rsid w:val="00225EEC"/>
    <w:rsid w:val="00226090"/>
    <w:rsid w:val="00226205"/>
    <w:rsid w:val="002262DC"/>
    <w:rsid w:val="00226345"/>
    <w:rsid w:val="0022636E"/>
    <w:rsid w:val="0022640D"/>
    <w:rsid w:val="0022647F"/>
    <w:rsid w:val="0022675D"/>
    <w:rsid w:val="002267A8"/>
    <w:rsid w:val="002268F5"/>
    <w:rsid w:val="00226953"/>
    <w:rsid w:val="002269E0"/>
    <w:rsid w:val="00226B50"/>
    <w:rsid w:val="00226B70"/>
    <w:rsid w:val="00226BDA"/>
    <w:rsid w:val="00226D5F"/>
    <w:rsid w:val="00226F80"/>
    <w:rsid w:val="00226F93"/>
    <w:rsid w:val="00226F98"/>
    <w:rsid w:val="00226FD2"/>
    <w:rsid w:val="00227201"/>
    <w:rsid w:val="002272B1"/>
    <w:rsid w:val="002273AC"/>
    <w:rsid w:val="002275E8"/>
    <w:rsid w:val="002278B1"/>
    <w:rsid w:val="00227D3B"/>
    <w:rsid w:val="00227E86"/>
    <w:rsid w:val="00227F69"/>
    <w:rsid w:val="00227F8F"/>
    <w:rsid w:val="00227FC5"/>
    <w:rsid w:val="00230194"/>
    <w:rsid w:val="002303A6"/>
    <w:rsid w:val="002305EC"/>
    <w:rsid w:val="00230892"/>
    <w:rsid w:val="002309BB"/>
    <w:rsid w:val="00230A79"/>
    <w:rsid w:val="00230AA3"/>
    <w:rsid w:val="00230B92"/>
    <w:rsid w:val="00230F67"/>
    <w:rsid w:val="002316D8"/>
    <w:rsid w:val="002316EC"/>
    <w:rsid w:val="002317FB"/>
    <w:rsid w:val="00231919"/>
    <w:rsid w:val="00231A48"/>
    <w:rsid w:val="00231B34"/>
    <w:rsid w:val="00231B41"/>
    <w:rsid w:val="00231BAF"/>
    <w:rsid w:val="00231CB4"/>
    <w:rsid w:val="00231CC7"/>
    <w:rsid w:val="00231DDB"/>
    <w:rsid w:val="00231E5C"/>
    <w:rsid w:val="00231F31"/>
    <w:rsid w:val="00231F57"/>
    <w:rsid w:val="00231FC0"/>
    <w:rsid w:val="00232182"/>
    <w:rsid w:val="002324F8"/>
    <w:rsid w:val="00232732"/>
    <w:rsid w:val="002327B3"/>
    <w:rsid w:val="002327B5"/>
    <w:rsid w:val="00232863"/>
    <w:rsid w:val="002328C2"/>
    <w:rsid w:val="002329B7"/>
    <w:rsid w:val="002329FA"/>
    <w:rsid w:val="00232A5D"/>
    <w:rsid w:val="00232C54"/>
    <w:rsid w:val="00232CC2"/>
    <w:rsid w:val="00232DB9"/>
    <w:rsid w:val="00232E2F"/>
    <w:rsid w:val="00232EF9"/>
    <w:rsid w:val="00232F94"/>
    <w:rsid w:val="00232F9E"/>
    <w:rsid w:val="0023320D"/>
    <w:rsid w:val="002332BC"/>
    <w:rsid w:val="00233328"/>
    <w:rsid w:val="00233517"/>
    <w:rsid w:val="0023355F"/>
    <w:rsid w:val="0023357F"/>
    <w:rsid w:val="002335B1"/>
    <w:rsid w:val="002335FE"/>
    <w:rsid w:val="002337C3"/>
    <w:rsid w:val="00233806"/>
    <w:rsid w:val="0023381D"/>
    <w:rsid w:val="002339F3"/>
    <w:rsid w:val="00233DFD"/>
    <w:rsid w:val="00234622"/>
    <w:rsid w:val="0023464A"/>
    <w:rsid w:val="0023489F"/>
    <w:rsid w:val="00234A7A"/>
    <w:rsid w:val="00234AB6"/>
    <w:rsid w:val="00234AC9"/>
    <w:rsid w:val="00234B79"/>
    <w:rsid w:val="00234C64"/>
    <w:rsid w:val="00234CB7"/>
    <w:rsid w:val="00234F47"/>
    <w:rsid w:val="002350B9"/>
    <w:rsid w:val="002353D5"/>
    <w:rsid w:val="002353E4"/>
    <w:rsid w:val="002353EC"/>
    <w:rsid w:val="002353F4"/>
    <w:rsid w:val="00235C3E"/>
    <w:rsid w:val="00235F36"/>
    <w:rsid w:val="0023610A"/>
    <w:rsid w:val="0023613F"/>
    <w:rsid w:val="0023626A"/>
    <w:rsid w:val="00236348"/>
    <w:rsid w:val="00236442"/>
    <w:rsid w:val="0023668E"/>
    <w:rsid w:val="002366A9"/>
    <w:rsid w:val="002366BE"/>
    <w:rsid w:val="00236832"/>
    <w:rsid w:val="00236834"/>
    <w:rsid w:val="00236B05"/>
    <w:rsid w:val="00236B28"/>
    <w:rsid w:val="00236F1A"/>
    <w:rsid w:val="00236F5C"/>
    <w:rsid w:val="00236FCD"/>
    <w:rsid w:val="0023721F"/>
    <w:rsid w:val="002372C4"/>
    <w:rsid w:val="0023755D"/>
    <w:rsid w:val="002375C1"/>
    <w:rsid w:val="0023777D"/>
    <w:rsid w:val="00237B6C"/>
    <w:rsid w:val="00237C2E"/>
    <w:rsid w:val="00237C97"/>
    <w:rsid w:val="00237CE9"/>
    <w:rsid w:val="00237E65"/>
    <w:rsid w:val="00237F86"/>
    <w:rsid w:val="00237F87"/>
    <w:rsid w:val="0024008A"/>
    <w:rsid w:val="00240179"/>
    <w:rsid w:val="00240311"/>
    <w:rsid w:val="00240513"/>
    <w:rsid w:val="002405B4"/>
    <w:rsid w:val="002405C0"/>
    <w:rsid w:val="00240739"/>
    <w:rsid w:val="00240783"/>
    <w:rsid w:val="002407AB"/>
    <w:rsid w:val="002407BF"/>
    <w:rsid w:val="002407D3"/>
    <w:rsid w:val="00240819"/>
    <w:rsid w:val="00240C6A"/>
    <w:rsid w:val="00240D72"/>
    <w:rsid w:val="00240DB9"/>
    <w:rsid w:val="00240E62"/>
    <w:rsid w:val="002410B0"/>
    <w:rsid w:val="00241470"/>
    <w:rsid w:val="00241625"/>
    <w:rsid w:val="00241681"/>
    <w:rsid w:val="00241862"/>
    <w:rsid w:val="00241D66"/>
    <w:rsid w:val="00241DDE"/>
    <w:rsid w:val="00241DF4"/>
    <w:rsid w:val="00242075"/>
    <w:rsid w:val="00242096"/>
    <w:rsid w:val="002420FF"/>
    <w:rsid w:val="0024223C"/>
    <w:rsid w:val="00242329"/>
    <w:rsid w:val="002427C6"/>
    <w:rsid w:val="002428BF"/>
    <w:rsid w:val="00242AC0"/>
    <w:rsid w:val="00242B40"/>
    <w:rsid w:val="00242C5A"/>
    <w:rsid w:val="00242E07"/>
    <w:rsid w:val="00242FC0"/>
    <w:rsid w:val="00242FEB"/>
    <w:rsid w:val="002430F2"/>
    <w:rsid w:val="00243188"/>
    <w:rsid w:val="00243252"/>
    <w:rsid w:val="0024390E"/>
    <w:rsid w:val="00243AE9"/>
    <w:rsid w:val="00243D16"/>
    <w:rsid w:val="00243E02"/>
    <w:rsid w:val="00243E96"/>
    <w:rsid w:val="00243F06"/>
    <w:rsid w:val="002440E1"/>
    <w:rsid w:val="00244236"/>
    <w:rsid w:val="00244291"/>
    <w:rsid w:val="0024491F"/>
    <w:rsid w:val="00244A4C"/>
    <w:rsid w:val="00244B94"/>
    <w:rsid w:val="00244BCB"/>
    <w:rsid w:val="00244D1B"/>
    <w:rsid w:val="00244D5C"/>
    <w:rsid w:val="00244EF0"/>
    <w:rsid w:val="002454A2"/>
    <w:rsid w:val="00245743"/>
    <w:rsid w:val="002457DF"/>
    <w:rsid w:val="002457EE"/>
    <w:rsid w:val="00245878"/>
    <w:rsid w:val="00245DB5"/>
    <w:rsid w:val="00245DC2"/>
    <w:rsid w:val="00245ED0"/>
    <w:rsid w:val="00246186"/>
    <w:rsid w:val="0024639E"/>
    <w:rsid w:val="00246426"/>
    <w:rsid w:val="00246462"/>
    <w:rsid w:val="0024651D"/>
    <w:rsid w:val="0024692B"/>
    <w:rsid w:val="002469CA"/>
    <w:rsid w:val="00246B99"/>
    <w:rsid w:val="00247996"/>
    <w:rsid w:val="002479AF"/>
    <w:rsid w:val="00247AB0"/>
    <w:rsid w:val="00247BCC"/>
    <w:rsid w:val="00247C18"/>
    <w:rsid w:val="00247D22"/>
    <w:rsid w:val="00247E7D"/>
    <w:rsid w:val="00247EA4"/>
    <w:rsid w:val="00247F2D"/>
    <w:rsid w:val="00247F9E"/>
    <w:rsid w:val="00247FD4"/>
    <w:rsid w:val="00247FE0"/>
    <w:rsid w:val="0025000F"/>
    <w:rsid w:val="00250096"/>
    <w:rsid w:val="00250135"/>
    <w:rsid w:val="0025024B"/>
    <w:rsid w:val="0025036C"/>
    <w:rsid w:val="002503DE"/>
    <w:rsid w:val="002503F7"/>
    <w:rsid w:val="002505F0"/>
    <w:rsid w:val="002507BB"/>
    <w:rsid w:val="00250817"/>
    <w:rsid w:val="0025090C"/>
    <w:rsid w:val="002509D9"/>
    <w:rsid w:val="00250B42"/>
    <w:rsid w:val="00250D61"/>
    <w:rsid w:val="00250F16"/>
    <w:rsid w:val="0025118D"/>
    <w:rsid w:val="002511FB"/>
    <w:rsid w:val="0025122A"/>
    <w:rsid w:val="00251241"/>
    <w:rsid w:val="0025133F"/>
    <w:rsid w:val="00251444"/>
    <w:rsid w:val="00251615"/>
    <w:rsid w:val="00251657"/>
    <w:rsid w:val="00251B8E"/>
    <w:rsid w:val="00251CA4"/>
    <w:rsid w:val="00251DAC"/>
    <w:rsid w:val="00251F6C"/>
    <w:rsid w:val="002520B0"/>
    <w:rsid w:val="0025238F"/>
    <w:rsid w:val="002523F5"/>
    <w:rsid w:val="002524A5"/>
    <w:rsid w:val="002525AF"/>
    <w:rsid w:val="00252625"/>
    <w:rsid w:val="002526AF"/>
    <w:rsid w:val="002526BD"/>
    <w:rsid w:val="002526D9"/>
    <w:rsid w:val="00252738"/>
    <w:rsid w:val="0025275E"/>
    <w:rsid w:val="002528DD"/>
    <w:rsid w:val="00252902"/>
    <w:rsid w:val="00252A13"/>
    <w:rsid w:val="00252AF1"/>
    <w:rsid w:val="00252CE0"/>
    <w:rsid w:val="00252DBE"/>
    <w:rsid w:val="0025313C"/>
    <w:rsid w:val="00253238"/>
    <w:rsid w:val="002535A8"/>
    <w:rsid w:val="00253677"/>
    <w:rsid w:val="00253761"/>
    <w:rsid w:val="00253B32"/>
    <w:rsid w:val="00253BA5"/>
    <w:rsid w:val="0025405B"/>
    <w:rsid w:val="002540B6"/>
    <w:rsid w:val="00254393"/>
    <w:rsid w:val="002545D2"/>
    <w:rsid w:val="00254661"/>
    <w:rsid w:val="00254669"/>
    <w:rsid w:val="00254785"/>
    <w:rsid w:val="00254950"/>
    <w:rsid w:val="00254988"/>
    <w:rsid w:val="00254C82"/>
    <w:rsid w:val="00254DA5"/>
    <w:rsid w:val="00254DFC"/>
    <w:rsid w:val="00254E19"/>
    <w:rsid w:val="002551D3"/>
    <w:rsid w:val="002554A2"/>
    <w:rsid w:val="0025553F"/>
    <w:rsid w:val="00255593"/>
    <w:rsid w:val="002555B0"/>
    <w:rsid w:val="00255632"/>
    <w:rsid w:val="0025569A"/>
    <w:rsid w:val="0025598F"/>
    <w:rsid w:val="002559A2"/>
    <w:rsid w:val="00255B60"/>
    <w:rsid w:val="00255BA0"/>
    <w:rsid w:val="00255EC6"/>
    <w:rsid w:val="00255F13"/>
    <w:rsid w:val="00255F69"/>
    <w:rsid w:val="00255FCB"/>
    <w:rsid w:val="0025625D"/>
    <w:rsid w:val="002563F9"/>
    <w:rsid w:val="002565F8"/>
    <w:rsid w:val="00256646"/>
    <w:rsid w:val="00256894"/>
    <w:rsid w:val="002568BC"/>
    <w:rsid w:val="00256B02"/>
    <w:rsid w:val="00256C88"/>
    <w:rsid w:val="00256DE1"/>
    <w:rsid w:val="002571A3"/>
    <w:rsid w:val="002571D8"/>
    <w:rsid w:val="00257295"/>
    <w:rsid w:val="0025730C"/>
    <w:rsid w:val="002574EB"/>
    <w:rsid w:val="002575D3"/>
    <w:rsid w:val="0025792D"/>
    <w:rsid w:val="0025794D"/>
    <w:rsid w:val="0026001A"/>
    <w:rsid w:val="0026006F"/>
    <w:rsid w:val="00260077"/>
    <w:rsid w:val="0026013E"/>
    <w:rsid w:val="0026020D"/>
    <w:rsid w:val="0026039E"/>
    <w:rsid w:val="0026061E"/>
    <w:rsid w:val="00260879"/>
    <w:rsid w:val="002608D4"/>
    <w:rsid w:val="00260923"/>
    <w:rsid w:val="00260975"/>
    <w:rsid w:val="002609A8"/>
    <w:rsid w:val="00260D8B"/>
    <w:rsid w:val="00260ED7"/>
    <w:rsid w:val="00260F30"/>
    <w:rsid w:val="0026109F"/>
    <w:rsid w:val="002610A7"/>
    <w:rsid w:val="002611F8"/>
    <w:rsid w:val="00261326"/>
    <w:rsid w:val="00261421"/>
    <w:rsid w:val="0026145C"/>
    <w:rsid w:val="00261470"/>
    <w:rsid w:val="0026152E"/>
    <w:rsid w:val="002616FB"/>
    <w:rsid w:val="0026186A"/>
    <w:rsid w:val="00261A0A"/>
    <w:rsid w:val="00261A79"/>
    <w:rsid w:val="00261BD8"/>
    <w:rsid w:val="0026208F"/>
    <w:rsid w:val="00262104"/>
    <w:rsid w:val="002624B1"/>
    <w:rsid w:val="00262A58"/>
    <w:rsid w:val="00262B70"/>
    <w:rsid w:val="00262C74"/>
    <w:rsid w:val="00262D7E"/>
    <w:rsid w:val="002633E2"/>
    <w:rsid w:val="00263452"/>
    <w:rsid w:val="00263481"/>
    <w:rsid w:val="0026369B"/>
    <w:rsid w:val="002636E0"/>
    <w:rsid w:val="0026382F"/>
    <w:rsid w:val="002638C6"/>
    <w:rsid w:val="00263C1E"/>
    <w:rsid w:val="00263DF0"/>
    <w:rsid w:val="00263F0C"/>
    <w:rsid w:val="00264297"/>
    <w:rsid w:val="002644C2"/>
    <w:rsid w:val="002648EA"/>
    <w:rsid w:val="00264909"/>
    <w:rsid w:val="00264A04"/>
    <w:rsid w:val="00264A4B"/>
    <w:rsid w:val="00264CF9"/>
    <w:rsid w:val="00264DA4"/>
    <w:rsid w:val="00264E97"/>
    <w:rsid w:val="00264FC7"/>
    <w:rsid w:val="00265012"/>
    <w:rsid w:val="00265092"/>
    <w:rsid w:val="002651F2"/>
    <w:rsid w:val="002654D9"/>
    <w:rsid w:val="002656E0"/>
    <w:rsid w:val="002657EF"/>
    <w:rsid w:val="0026590A"/>
    <w:rsid w:val="00266066"/>
    <w:rsid w:val="00266299"/>
    <w:rsid w:val="0026630F"/>
    <w:rsid w:val="002663A0"/>
    <w:rsid w:val="002665F7"/>
    <w:rsid w:val="002666BB"/>
    <w:rsid w:val="0026672B"/>
    <w:rsid w:val="002667DE"/>
    <w:rsid w:val="002667F7"/>
    <w:rsid w:val="00266A78"/>
    <w:rsid w:val="00266C0A"/>
    <w:rsid w:val="00266D72"/>
    <w:rsid w:val="002670D7"/>
    <w:rsid w:val="002671AC"/>
    <w:rsid w:val="002671B8"/>
    <w:rsid w:val="002672A8"/>
    <w:rsid w:val="002672DA"/>
    <w:rsid w:val="00267393"/>
    <w:rsid w:val="0026741A"/>
    <w:rsid w:val="00267439"/>
    <w:rsid w:val="002675FE"/>
    <w:rsid w:val="002676DF"/>
    <w:rsid w:val="002678B1"/>
    <w:rsid w:val="00267947"/>
    <w:rsid w:val="00267A01"/>
    <w:rsid w:val="00267C55"/>
    <w:rsid w:val="002701DA"/>
    <w:rsid w:val="0027029F"/>
    <w:rsid w:val="00270301"/>
    <w:rsid w:val="00270401"/>
    <w:rsid w:val="0027042D"/>
    <w:rsid w:val="00270820"/>
    <w:rsid w:val="00270A2B"/>
    <w:rsid w:val="00270A77"/>
    <w:rsid w:val="00270BB4"/>
    <w:rsid w:val="00270CA7"/>
    <w:rsid w:val="00270FDD"/>
    <w:rsid w:val="002710F7"/>
    <w:rsid w:val="002715B9"/>
    <w:rsid w:val="00271779"/>
    <w:rsid w:val="00271948"/>
    <w:rsid w:val="002719AF"/>
    <w:rsid w:val="00271A16"/>
    <w:rsid w:val="00271AF7"/>
    <w:rsid w:val="00271BEF"/>
    <w:rsid w:val="0027221B"/>
    <w:rsid w:val="002723BB"/>
    <w:rsid w:val="002724DF"/>
    <w:rsid w:val="002725D7"/>
    <w:rsid w:val="002727B9"/>
    <w:rsid w:val="00272A01"/>
    <w:rsid w:val="00272A86"/>
    <w:rsid w:val="00272BF6"/>
    <w:rsid w:val="00273220"/>
    <w:rsid w:val="00273227"/>
    <w:rsid w:val="0027327A"/>
    <w:rsid w:val="00273475"/>
    <w:rsid w:val="00273628"/>
    <w:rsid w:val="00273691"/>
    <w:rsid w:val="002736DB"/>
    <w:rsid w:val="002738A9"/>
    <w:rsid w:val="00273AD1"/>
    <w:rsid w:val="00273C43"/>
    <w:rsid w:val="00273D90"/>
    <w:rsid w:val="00273EE9"/>
    <w:rsid w:val="00273F72"/>
    <w:rsid w:val="00273F92"/>
    <w:rsid w:val="00273FB7"/>
    <w:rsid w:val="00273FF7"/>
    <w:rsid w:val="0027424D"/>
    <w:rsid w:val="002742DC"/>
    <w:rsid w:val="00274352"/>
    <w:rsid w:val="0027438D"/>
    <w:rsid w:val="00274694"/>
    <w:rsid w:val="0027483A"/>
    <w:rsid w:val="00274928"/>
    <w:rsid w:val="00274A55"/>
    <w:rsid w:val="00274AED"/>
    <w:rsid w:val="00274C92"/>
    <w:rsid w:val="00274CAD"/>
    <w:rsid w:val="00275258"/>
    <w:rsid w:val="002753F8"/>
    <w:rsid w:val="00275522"/>
    <w:rsid w:val="00275527"/>
    <w:rsid w:val="0027564F"/>
    <w:rsid w:val="0027571F"/>
    <w:rsid w:val="00275C0C"/>
    <w:rsid w:val="00276162"/>
    <w:rsid w:val="0027621D"/>
    <w:rsid w:val="00276412"/>
    <w:rsid w:val="00276613"/>
    <w:rsid w:val="002766F7"/>
    <w:rsid w:val="00276701"/>
    <w:rsid w:val="00276757"/>
    <w:rsid w:val="00276923"/>
    <w:rsid w:val="00276A01"/>
    <w:rsid w:val="00276A7C"/>
    <w:rsid w:val="00276AFC"/>
    <w:rsid w:val="00276DE6"/>
    <w:rsid w:val="0027715F"/>
    <w:rsid w:val="002772DF"/>
    <w:rsid w:val="002779EC"/>
    <w:rsid w:val="00277A77"/>
    <w:rsid w:val="00277C8A"/>
    <w:rsid w:val="00277D1C"/>
    <w:rsid w:val="00277E3C"/>
    <w:rsid w:val="00277F65"/>
    <w:rsid w:val="00277FD9"/>
    <w:rsid w:val="002800EE"/>
    <w:rsid w:val="00280395"/>
    <w:rsid w:val="00280427"/>
    <w:rsid w:val="002805CF"/>
    <w:rsid w:val="002808E9"/>
    <w:rsid w:val="002809D2"/>
    <w:rsid w:val="002809FA"/>
    <w:rsid w:val="00280F69"/>
    <w:rsid w:val="00280FD1"/>
    <w:rsid w:val="0028116B"/>
    <w:rsid w:val="0028117D"/>
    <w:rsid w:val="00281369"/>
    <w:rsid w:val="0028185C"/>
    <w:rsid w:val="002818A7"/>
    <w:rsid w:val="002818F6"/>
    <w:rsid w:val="00281AF4"/>
    <w:rsid w:val="00281B0C"/>
    <w:rsid w:val="00281BA5"/>
    <w:rsid w:val="00281FD5"/>
    <w:rsid w:val="0028225E"/>
    <w:rsid w:val="00282273"/>
    <w:rsid w:val="002824BA"/>
    <w:rsid w:val="0028270D"/>
    <w:rsid w:val="002827AE"/>
    <w:rsid w:val="002827DB"/>
    <w:rsid w:val="00282C87"/>
    <w:rsid w:val="00282C96"/>
    <w:rsid w:val="00282D74"/>
    <w:rsid w:val="00282D82"/>
    <w:rsid w:val="00282F27"/>
    <w:rsid w:val="0028322C"/>
    <w:rsid w:val="002833CE"/>
    <w:rsid w:val="002834CA"/>
    <w:rsid w:val="0028353A"/>
    <w:rsid w:val="00283650"/>
    <w:rsid w:val="002838CE"/>
    <w:rsid w:val="00283BF2"/>
    <w:rsid w:val="00283D49"/>
    <w:rsid w:val="00283E19"/>
    <w:rsid w:val="00284099"/>
    <w:rsid w:val="002840EE"/>
    <w:rsid w:val="00284152"/>
    <w:rsid w:val="00284240"/>
    <w:rsid w:val="00284260"/>
    <w:rsid w:val="002843BB"/>
    <w:rsid w:val="00284656"/>
    <w:rsid w:val="00284934"/>
    <w:rsid w:val="002849EC"/>
    <w:rsid w:val="00284AB5"/>
    <w:rsid w:val="00284C03"/>
    <w:rsid w:val="00284DCC"/>
    <w:rsid w:val="00284E41"/>
    <w:rsid w:val="00285179"/>
    <w:rsid w:val="0028522D"/>
    <w:rsid w:val="002852B0"/>
    <w:rsid w:val="0028554F"/>
    <w:rsid w:val="002856C4"/>
    <w:rsid w:val="002858E4"/>
    <w:rsid w:val="002858F3"/>
    <w:rsid w:val="002859CA"/>
    <w:rsid w:val="002859F6"/>
    <w:rsid w:val="00285A01"/>
    <w:rsid w:val="00285A30"/>
    <w:rsid w:val="00285C9E"/>
    <w:rsid w:val="00285E2C"/>
    <w:rsid w:val="0028605D"/>
    <w:rsid w:val="002860DA"/>
    <w:rsid w:val="002860F4"/>
    <w:rsid w:val="00286211"/>
    <w:rsid w:val="00286B02"/>
    <w:rsid w:val="00286EE2"/>
    <w:rsid w:val="0028714A"/>
    <w:rsid w:val="00287153"/>
    <w:rsid w:val="0028722D"/>
    <w:rsid w:val="00287507"/>
    <w:rsid w:val="00287667"/>
    <w:rsid w:val="00287790"/>
    <w:rsid w:val="002877A5"/>
    <w:rsid w:val="00287862"/>
    <w:rsid w:val="002878D4"/>
    <w:rsid w:val="00287A5B"/>
    <w:rsid w:val="00287BB1"/>
    <w:rsid w:val="00287C3B"/>
    <w:rsid w:val="00287C72"/>
    <w:rsid w:val="00287CFE"/>
    <w:rsid w:val="00287D64"/>
    <w:rsid w:val="00287EA8"/>
    <w:rsid w:val="002900B7"/>
    <w:rsid w:val="00290171"/>
    <w:rsid w:val="00290190"/>
    <w:rsid w:val="00290256"/>
    <w:rsid w:val="002902E5"/>
    <w:rsid w:val="00290497"/>
    <w:rsid w:val="002904F2"/>
    <w:rsid w:val="002906E3"/>
    <w:rsid w:val="0029076A"/>
    <w:rsid w:val="00290C76"/>
    <w:rsid w:val="00290DD9"/>
    <w:rsid w:val="00291238"/>
    <w:rsid w:val="002912EB"/>
    <w:rsid w:val="002913F4"/>
    <w:rsid w:val="002914DE"/>
    <w:rsid w:val="002915E0"/>
    <w:rsid w:val="0029183B"/>
    <w:rsid w:val="00291CE8"/>
    <w:rsid w:val="00291FF4"/>
    <w:rsid w:val="00292064"/>
    <w:rsid w:val="002922C8"/>
    <w:rsid w:val="00292460"/>
    <w:rsid w:val="002924DE"/>
    <w:rsid w:val="0029252B"/>
    <w:rsid w:val="002926BC"/>
    <w:rsid w:val="0029274E"/>
    <w:rsid w:val="00292BDD"/>
    <w:rsid w:val="00292C4E"/>
    <w:rsid w:val="00292CF8"/>
    <w:rsid w:val="00292D36"/>
    <w:rsid w:val="0029322E"/>
    <w:rsid w:val="0029323A"/>
    <w:rsid w:val="002932D1"/>
    <w:rsid w:val="002934D1"/>
    <w:rsid w:val="002934E0"/>
    <w:rsid w:val="0029354D"/>
    <w:rsid w:val="0029361D"/>
    <w:rsid w:val="0029391B"/>
    <w:rsid w:val="00293BDC"/>
    <w:rsid w:val="00293C4E"/>
    <w:rsid w:val="00293D17"/>
    <w:rsid w:val="00293D68"/>
    <w:rsid w:val="00293D7D"/>
    <w:rsid w:val="00293EB5"/>
    <w:rsid w:val="00293EED"/>
    <w:rsid w:val="00293F9F"/>
    <w:rsid w:val="00294041"/>
    <w:rsid w:val="0029415A"/>
    <w:rsid w:val="0029437F"/>
    <w:rsid w:val="00294496"/>
    <w:rsid w:val="0029459B"/>
    <w:rsid w:val="002945FC"/>
    <w:rsid w:val="00294757"/>
    <w:rsid w:val="00294B54"/>
    <w:rsid w:val="00294B60"/>
    <w:rsid w:val="00294C9A"/>
    <w:rsid w:val="00294D8F"/>
    <w:rsid w:val="00294DFF"/>
    <w:rsid w:val="00294E9E"/>
    <w:rsid w:val="00294EB0"/>
    <w:rsid w:val="00295084"/>
    <w:rsid w:val="00295153"/>
    <w:rsid w:val="0029520A"/>
    <w:rsid w:val="0029549E"/>
    <w:rsid w:val="002954C8"/>
    <w:rsid w:val="00295555"/>
    <w:rsid w:val="002956CC"/>
    <w:rsid w:val="0029573E"/>
    <w:rsid w:val="002958CC"/>
    <w:rsid w:val="002959A1"/>
    <w:rsid w:val="00295ACD"/>
    <w:rsid w:val="00295C2A"/>
    <w:rsid w:val="00296096"/>
    <w:rsid w:val="002962B7"/>
    <w:rsid w:val="002962E7"/>
    <w:rsid w:val="0029661B"/>
    <w:rsid w:val="002967DD"/>
    <w:rsid w:val="00296908"/>
    <w:rsid w:val="00296AE1"/>
    <w:rsid w:val="00296B2D"/>
    <w:rsid w:val="00296D2A"/>
    <w:rsid w:val="00296F2C"/>
    <w:rsid w:val="00297001"/>
    <w:rsid w:val="00297023"/>
    <w:rsid w:val="002972BF"/>
    <w:rsid w:val="00297356"/>
    <w:rsid w:val="0029758D"/>
    <w:rsid w:val="00297829"/>
    <w:rsid w:val="002979A7"/>
    <w:rsid w:val="00297BAE"/>
    <w:rsid w:val="00297D66"/>
    <w:rsid w:val="00297E63"/>
    <w:rsid w:val="00297F89"/>
    <w:rsid w:val="002A030F"/>
    <w:rsid w:val="002A0336"/>
    <w:rsid w:val="002A041C"/>
    <w:rsid w:val="002A0530"/>
    <w:rsid w:val="002A062F"/>
    <w:rsid w:val="002A06A0"/>
    <w:rsid w:val="002A06FC"/>
    <w:rsid w:val="002A0754"/>
    <w:rsid w:val="002A0928"/>
    <w:rsid w:val="002A0C30"/>
    <w:rsid w:val="002A0D19"/>
    <w:rsid w:val="002A1217"/>
    <w:rsid w:val="002A1249"/>
    <w:rsid w:val="002A12AD"/>
    <w:rsid w:val="002A172B"/>
    <w:rsid w:val="002A1790"/>
    <w:rsid w:val="002A1792"/>
    <w:rsid w:val="002A17C0"/>
    <w:rsid w:val="002A18EE"/>
    <w:rsid w:val="002A1A59"/>
    <w:rsid w:val="002A1C89"/>
    <w:rsid w:val="002A1C9E"/>
    <w:rsid w:val="002A1E3F"/>
    <w:rsid w:val="002A2061"/>
    <w:rsid w:val="002A24DC"/>
    <w:rsid w:val="002A25CC"/>
    <w:rsid w:val="002A26C9"/>
    <w:rsid w:val="002A2C5A"/>
    <w:rsid w:val="002A2D48"/>
    <w:rsid w:val="002A2DA1"/>
    <w:rsid w:val="002A2E77"/>
    <w:rsid w:val="002A2FAF"/>
    <w:rsid w:val="002A2FF0"/>
    <w:rsid w:val="002A30E8"/>
    <w:rsid w:val="002A3105"/>
    <w:rsid w:val="002A333F"/>
    <w:rsid w:val="002A33B1"/>
    <w:rsid w:val="002A346D"/>
    <w:rsid w:val="002A3611"/>
    <w:rsid w:val="002A3674"/>
    <w:rsid w:val="002A3755"/>
    <w:rsid w:val="002A384B"/>
    <w:rsid w:val="002A3877"/>
    <w:rsid w:val="002A391D"/>
    <w:rsid w:val="002A39F2"/>
    <w:rsid w:val="002A3A2E"/>
    <w:rsid w:val="002A3B27"/>
    <w:rsid w:val="002A3B66"/>
    <w:rsid w:val="002A40F8"/>
    <w:rsid w:val="002A424B"/>
    <w:rsid w:val="002A43E6"/>
    <w:rsid w:val="002A4997"/>
    <w:rsid w:val="002A4B37"/>
    <w:rsid w:val="002A4CE5"/>
    <w:rsid w:val="002A4DDC"/>
    <w:rsid w:val="002A4ED6"/>
    <w:rsid w:val="002A4F62"/>
    <w:rsid w:val="002A5018"/>
    <w:rsid w:val="002A5046"/>
    <w:rsid w:val="002A5145"/>
    <w:rsid w:val="002A5287"/>
    <w:rsid w:val="002A52F9"/>
    <w:rsid w:val="002A5313"/>
    <w:rsid w:val="002A5365"/>
    <w:rsid w:val="002A5465"/>
    <w:rsid w:val="002A54BB"/>
    <w:rsid w:val="002A554F"/>
    <w:rsid w:val="002A570B"/>
    <w:rsid w:val="002A58CA"/>
    <w:rsid w:val="002A5BD7"/>
    <w:rsid w:val="002A5E84"/>
    <w:rsid w:val="002A5F0B"/>
    <w:rsid w:val="002A5FBC"/>
    <w:rsid w:val="002A6052"/>
    <w:rsid w:val="002A6581"/>
    <w:rsid w:val="002A6A51"/>
    <w:rsid w:val="002A6AC1"/>
    <w:rsid w:val="002A6C19"/>
    <w:rsid w:val="002A6C68"/>
    <w:rsid w:val="002A6CBB"/>
    <w:rsid w:val="002A6F24"/>
    <w:rsid w:val="002A70E0"/>
    <w:rsid w:val="002A7151"/>
    <w:rsid w:val="002A71C1"/>
    <w:rsid w:val="002A71E0"/>
    <w:rsid w:val="002A726B"/>
    <w:rsid w:val="002A72F3"/>
    <w:rsid w:val="002A74BB"/>
    <w:rsid w:val="002A75BD"/>
    <w:rsid w:val="002A763C"/>
    <w:rsid w:val="002A776C"/>
    <w:rsid w:val="002A7A5F"/>
    <w:rsid w:val="002A7A8F"/>
    <w:rsid w:val="002A7E08"/>
    <w:rsid w:val="002A7F9D"/>
    <w:rsid w:val="002B03B4"/>
    <w:rsid w:val="002B0572"/>
    <w:rsid w:val="002B068C"/>
    <w:rsid w:val="002B09AF"/>
    <w:rsid w:val="002B0C04"/>
    <w:rsid w:val="002B0C69"/>
    <w:rsid w:val="002B0E7A"/>
    <w:rsid w:val="002B0EB3"/>
    <w:rsid w:val="002B0FA8"/>
    <w:rsid w:val="002B119C"/>
    <w:rsid w:val="002B1284"/>
    <w:rsid w:val="002B1359"/>
    <w:rsid w:val="002B157B"/>
    <w:rsid w:val="002B1622"/>
    <w:rsid w:val="002B16E4"/>
    <w:rsid w:val="002B1812"/>
    <w:rsid w:val="002B19D2"/>
    <w:rsid w:val="002B1B09"/>
    <w:rsid w:val="002B1B5B"/>
    <w:rsid w:val="002B1D98"/>
    <w:rsid w:val="002B1DF2"/>
    <w:rsid w:val="002B1F5E"/>
    <w:rsid w:val="002B1FC7"/>
    <w:rsid w:val="002B2163"/>
    <w:rsid w:val="002B227E"/>
    <w:rsid w:val="002B235A"/>
    <w:rsid w:val="002B23D1"/>
    <w:rsid w:val="002B241B"/>
    <w:rsid w:val="002B24DB"/>
    <w:rsid w:val="002B24E1"/>
    <w:rsid w:val="002B2644"/>
    <w:rsid w:val="002B26DE"/>
    <w:rsid w:val="002B2760"/>
    <w:rsid w:val="002B2774"/>
    <w:rsid w:val="002B2848"/>
    <w:rsid w:val="002B28E3"/>
    <w:rsid w:val="002B29E8"/>
    <w:rsid w:val="002B2B30"/>
    <w:rsid w:val="002B2E0E"/>
    <w:rsid w:val="002B2EBD"/>
    <w:rsid w:val="002B30B9"/>
    <w:rsid w:val="002B30DB"/>
    <w:rsid w:val="002B3138"/>
    <w:rsid w:val="002B321B"/>
    <w:rsid w:val="002B33FD"/>
    <w:rsid w:val="002B3406"/>
    <w:rsid w:val="002B35F9"/>
    <w:rsid w:val="002B35FE"/>
    <w:rsid w:val="002B36AF"/>
    <w:rsid w:val="002B3766"/>
    <w:rsid w:val="002B37E1"/>
    <w:rsid w:val="002B3818"/>
    <w:rsid w:val="002B38BE"/>
    <w:rsid w:val="002B3D71"/>
    <w:rsid w:val="002B3FF5"/>
    <w:rsid w:val="002B41DB"/>
    <w:rsid w:val="002B438A"/>
    <w:rsid w:val="002B44BE"/>
    <w:rsid w:val="002B4542"/>
    <w:rsid w:val="002B483B"/>
    <w:rsid w:val="002B4941"/>
    <w:rsid w:val="002B4C7B"/>
    <w:rsid w:val="002B4DAA"/>
    <w:rsid w:val="002B4DF6"/>
    <w:rsid w:val="002B5003"/>
    <w:rsid w:val="002B5186"/>
    <w:rsid w:val="002B526B"/>
    <w:rsid w:val="002B551A"/>
    <w:rsid w:val="002B55ED"/>
    <w:rsid w:val="002B580B"/>
    <w:rsid w:val="002B5ABC"/>
    <w:rsid w:val="002B5B4B"/>
    <w:rsid w:val="002B5B83"/>
    <w:rsid w:val="002B5BC5"/>
    <w:rsid w:val="002B5E0A"/>
    <w:rsid w:val="002B5E80"/>
    <w:rsid w:val="002B628D"/>
    <w:rsid w:val="002B6450"/>
    <w:rsid w:val="002B6851"/>
    <w:rsid w:val="002B6D45"/>
    <w:rsid w:val="002B6DEA"/>
    <w:rsid w:val="002B6FAD"/>
    <w:rsid w:val="002B737B"/>
    <w:rsid w:val="002B7554"/>
    <w:rsid w:val="002B76B2"/>
    <w:rsid w:val="002B76C5"/>
    <w:rsid w:val="002B775E"/>
    <w:rsid w:val="002B780A"/>
    <w:rsid w:val="002B7A32"/>
    <w:rsid w:val="002B7A65"/>
    <w:rsid w:val="002B7D2D"/>
    <w:rsid w:val="002B7D2F"/>
    <w:rsid w:val="002B7E72"/>
    <w:rsid w:val="002C0102"/>
    <w:rsid w:val="002C01A6"/>
    <w:rsid w:val="002C0243"/>
    <w:rsid w:val="002C0301"/>
    <w:rsid w:val="002C035E"/>
    <w:rsid w:val="002C050C"/>
    <w:rsid w:val="002C0520"/>
    <w:rsid w:val="002C0689"/>
    <w:rsid w:val="002C0738"/>
    <w:rsid w:val="002C080B"/>
    <w:rsid w:val="002C0860"/>
    <w:rsid w:val="002C0B3D"/>
    <w:rsid w:val="002C0B60"/>
    <w:rsid w:val="002C0B87"/>
    <w:rsid w:val="002C0FC0"/>
    <w:rsid w:val="002C103A"/>
    <w:rsid w:val="002C10E0"/>
    <w:rsid w:val="002C1377"/>
    <w:rsid w:val="002C150B"/>
    <w:rsid w:val="002C15A7"/>
    <w:rsid w:val="002C1A74"/>
    <w:rsid w:val="002C1F9F"/>
    <w:rsid w:val="002C20B3"/>
    <w:rsid w:val="002C2288"/>
    <w:rsid w:val="002C233B"/>
    <w:rsid w:val="002C2694"/>
    <w:rsid w:val="002C2915"/>
    <w:rsid w:val="002C299C"/>
    <w:rsid w:val="002C299E"/>
    <w:rsid w:val="002C2AFB"/>
    <w:rsid w:val="002C2BDE"/>
    <w:rsid w:val="002C2CDC"/>
    <w:rsid w:val="002C300D"/>
    <w:rsid w:val="002C320F"/>
    <w:rsid w:val="002C340D"/>
    <w:rsid w:val="002C3489"/>
    <w:rsid w:val="002C39C9"/>
    <w:rsid w:val="002C3A00"/>
    <w:rsid w:val="002C3A5F"/>
    <w:rsid w:val="002C3B6D"/>
    <w:rsid w:val="002C3CAC"/>
    <w:rsid w:val="002C3CDC"/>
    <w:rsid w:val="002C3F43"/>
    <w:rsid w:val="002C4205"/>
    <w:rsid w:val="002C4252"/>
    <w:rsid w:val="002C432D"/>
    <w:rsid w:val="002C4446"/>
    <w:rsid w:val="002C44F3"/>
    <w:rsid w:val="002C4684"/>
    <w:rsid w:val="002C46F2"/>
    <w:rsid w:val="002C49AF"/>
    <w:rsid w:val="002C4B07"/>
    <w:rsid w:val="002C4BB7"/>
    <w:rsid w:val="002C4C9F"/>
    <w:rsid w:val="002C4DE1"/>
    <w:rsid w:val="002C5004"/>
    <w:rsid w:val="002C51DF"/>
    <w:rsid w:val="002C528C"/>
    <w:rsid w:val="002C54CF"/>
    <w:rsid w:val="002C54F6"/>
    <w:rsid w:val="002C5536"/>
    <w:rsid w:val="002C553C"/>
    <w:rsid w:val="002C56A3"/>
    <w:rsid w:val="002C59C4"/>
    <w:rsid w:val="002C5A97"/>
    <w:rsid w:val="002C5BC1"/>
    <w:rsid w:val="002C5BDC"/>
    <w:rsid w:val="002C5F8E"/>
    <w:rsid w:val="002C6223"/>
    <w:rsid w:val="002C630B"/>
    <w:rsid w:val="002C648C"/>
    <w:rsid w:val="002C64C4"/>
    <w:rsid w:val="002C65BC"/>
    <w:rsid w:val="002C65C3"/>
    <w:rsid w:val="002C691D"/>
    <w:rsid w:val="002C6946"/>
    <w:rsid w:val="002C6A93"/>
    <w:rsid w:val="002C6BB1"/>
    <w:rsid w:val="002C6C3B"/>
    <w:rsid w:val="002C6D78"/>
    <w:rsid w:val="002C6E3A"/>
    <w:rsid w:val="002C6F33"/>
    <w:rsid w:val="002C7055"/>
    <w:rsid w:val="002C71A2"/>
    <w:rsid w:val="002C7529"/>
    <w:rsid w:val="002C75A4"/>
    <w:rsid w:val="002C75C8"/>
    <w:rsid w:val="002C77CD"/>
    <w:rsid w:val="002C7DAC"/>
    <w:rsid w:val="002C7DF7"/>
    <w:rsid w:val="002C7E3D"/>
    <w:rsid w:val="002D022E"/>
    <w:rsid w:val="002D036A"/>
    <w:rsid w:val="002D0473"/>
    <w:rsid w:val="002D067D"/>
    <w:rsid w:val="002D06B5"/>
    <w:rsid w:val="002D07DE"/>
    <w:rsid w:val="002D0819"/>
    <w:rsid w:val="002D08D5"/>
    <w:rsid w:val="002D0A76"/>
    <w:rsid w:val="002D0AFD"/>
    <w:rsid w:val="002D0BC0"/>
    <w:rsid w:val="002D0C28"/>
    <w:rsid w:val="002D0FEF"/>
    <w:rsid w:val="002D106A"/>
    <w:rsid w:val="002D13F9"/>
    <w:rsid w:val="002D1545"/>
    <w:rsid w:val="002D1590"/>
    <w:rsid w:val="002D1619"/>
    <w:rsid w:val="002D1A44"/>
    <w:rsid w:val="002D1A87"/>
    <w:rsid w:val="002D1CA0"/>
    <w:rsid w:val="002D1D8A"/>
    <w:rsid w:val="002D1FEB"/>
    <w:rsid w:val="002D2218"/>
    <w:rsid w:val="002D2370"/>
    <w:rsid w:val="002D2516"/>
    <w:rsid w:val="002D2608"/>
    <w:rsid w:val="002D287B"/>
    <w:rsid w:val="002D2975"/>
    <w:rsid w:val="002D2A92"/>
    <w:rsid w:val="002D2B00"/>
    <w:rsid w:val="002D2B82"/>
    <w:rsid w:val="002D2DB5"/>
    <w:rsid w:val="002D2F2D"/>
    <w:rsid w:val="002D2F9D"/>
    <w:rsid w:val="002D2FF3"/>
    <w:rsid w:val="002D32EE"/>
    <w:rsid w:val="002D332D"/>
    <w:rsid w:val="002D346D"/>
    <w:rsid w:val="002D3633"/>
    <w:rsid w:val="002D3992"/>
    <w:rsid w:val="002D3A4D"/>
    <w:rsid w:val="002D3CA7"/>
    <w:rsid w:val="002D3D4D"/>
    <w:rsid w:val="002D3F3F"/>
    <w:rsid w:val="002D3F6F"/>
    <w:rsid w:val="002D4104"/>
    <w:rsid w:val="002D41B8"/>
    <w:rsid w:val="002D4307"/>
    <w:rsid w:val="002D4450"/>
    <w:rsid w:val="002D450D"/>
    <w:rsid w:val="002D48D3"/>
    <w:rsid w:val="002D4B10"/>
    <w:rsid w:val="002D4EE8"/>
    <w:rsid w:val="002D4FDB"/>
    <w:rsid w:val="002D507E"/>
    <w:rsid w:val="002D5111"/>
    <w:rsid w:val="002D5157"/>
    <w:rsid w:val="002D51AC"/>
    <w:rsid w:val="002D5320"/>
    <w:rsid w:val="002D5325"/>
    <w:rsid w:val="002D53D4"/>
    <w:rsid w:val="002D55E9"/>
    <w:rsid w:val="002D5610"/>
    <w:rsid w:val="002D5BE8"/>
    <w:rsid w:val="002D5D0C"/>
    <w:rsid w:val="002D5D70"/>
    <w:rsid w:val="002D5E43"/>
    <w:rsid w:val="002D66F1"/>
    <w:rsid w:val="002D6727"/>
    <w:rsid w:val="002D6847"/>
    <w:rsid w:val="002D6C6B"/>
    <w:rsid w:val="002D6D4E"/>
    <w:rsid w:val="002D6EEE"/>
    <w:rsid w:val="002D7095"/>
    <w:rsid w:val="002D70C2"/>
    <w:rsid w:val="002D768C"/>
    <w:rsid w:val="002D775A"/>
    <w:rsid w:val="002D7772"/>
    <w:rsid w:val="002D77ED"/>
    <w:rsid w:val="002D781D"/>
    <w:rsid w:val="002D7A5E"/>
    <w:rsid w:val="002D7B97"/>
    <w:rsid w:val="002D7C36"/>
    <w:rsid w:val="002D7D64"/>
    <w:rsid w:val="002D7E53"/>
    <w:rsid w:val="002D7E9E"/>
    <w:rsid w:val="002D7EDA"/>
    <w:rsid w:val="002E0697"/>
    <w:rsid w:val="002E08DC"/>
    <w:rsid w:val="002E08F6"/>
    <w:rsid w:val="002E0A80"/>
    <w:rsid w:val="002E0E5B"/>
    <w:rsid w:val="002E0F07"/>
    <w:rsid w:val="002E1016"/>
    <w:rsid w:val="002E121A"/>
    <w:rsid w:val="002E13B0"/>
    <w:rsid w:val="002E166B"/>
    <w:rsid w:val="002E16F5"/>
    <w:rsid w:val="002E1767"/>
    <w:rsid w:val="002E17A6"/>
    <w:rsid w:val="002E18C8"/>
    <w:rsid w:val="002E191A"/>
    <w:rsid w:val="002E1965"/>
    <w:rsid w:val="002E19CA"/>
    <w:rsid w:val="002E1CCB"/>
    <w:rsid w:val="002E1D54"/>
    <w:rsid w:val="002E1F42"/>
    <w:rsid w:val="002E2079"/>
    <w:rsid w:val="002E231D"/>
    <w:rsid w:val="002E24E3"/>
    <w:rsid w:val="002E260A"/>
    <w:rsid w:val="002E2692"/>
    <w:rsid w:val="002E269B"/>
    <w:rsid w:val="002E26ED"/>
    <w:rsid w:val="002E27C5"/>
    <w:rsid w:val="002E2840"/>
    <w:rsid w:val="002E2A77"/>
    <w:rsid w:val="002E2C80"/>
    <w:rsid w:val="002E2C81"/>
    <w:rsid w:val="002E2C8C"/>
    <w:rsid w:val="002E2E13"/>
    <w:rsid w:val="002E2FB8"/>
    <w:rsid w:val="002E2FE9"/>
    <w:rsid w:val="002E3171"/>
    <w:rsid w:val="002E356C"/>
    <w:rsid w:val="002E3A29"/>
    <w:rsid w:val="002E3AFC"/>
    <w:rsid w:val="002E3CE0"/>
    <w:rsid w:val="002E3CF0"/>
    <w:rsid w:val="002E3DB3"/>
    <w:rsid w:val="002E3F86"/>
    <w:rsid w:val="002E3F8C"/>
    <w:rsid w:val="002E4146"/>
    <w:rsid w:val="002E4167"/>
    <w:rsid w:val="002E4220"/>
    <w:rsid w:val="002E42E3"/>
    <w:rsid w:val="002E4355"/>
    <w:rsid w:val="002E49DC"/>
    <w:rsid w:val="002E4A84"/>
    <w:rsid w:val="002E4C05"/>
    <w:rsid w:val="002E4EF2"/>
    <w:rsid w:val="002E506F"/>
    <w:rsid w:val="002E5136"/>
    <w:rsid w:val="002E5162"/>
    <w:rsid w:val="002E5181"/>
    <w:rsid w:val="002E533D"/>
    <w:rsid w:val="002E5524"/>
    <w:rsid w:val="002E55CD"/>
    <w:rsid w:val="002E595D"/>
    <w:rsid w:val="002E59B8"/>
    <w:rsid w:val="002E5B75"/>
    <w:rsid w:val="002E5BC0"/>
    <w:rsid w:val="002E5C41"/>
    <w:rsid w:val="002E5C8F"/>
    <w:rsid w:val="002E5D02"/>
    <w:rsid w:val="002E5E6C"/>
    <w:rsid w:val="002E6017"/>
    <w:rsid w:val="002E6057"/>
    <w:rsid w:val="002E6121"/>
    <w:rsid w:val="002E6249"/>
    <w:rsid w:val="002E66CE"/>
    <w:rsid w:val="002E66F5"/>
    <w:rsid w:val="002E66FB"/>
    <w:rsid w:val="002E688F"/>
    <w:rsid w:val="002E69D8"/>
    <w:rsid w:val="002E6A31"/>
    <w:rsid w:val="002E6B0D"/>
    <w:rsid w:val="002E6CF9"/>
    <w:rsid w:val="002E6E3E"/>
    <w:rsid w:val="002E6F62"/>
    <w:rsid w:val="002E6FE2"/>
    <w:rsid w:val="002E701F"/>
    <w:rsid w:val="002E7130"/>
    <w:rsid w:val="002E7192"/>
    <w:rsid w:val="002E72ED"/>
    <w:rsid w:val="002E771E"/>
    <w:rsid w:val="002E7759"/>
    <w:rsid w:val="002E788A"/>
    <w:rsid w:val="002E7B10"/>
    <w:rsid w:val="002E7D83"/>
    <w:rsid w:val="002E7F1C"/>
    <w:rsid w:val="002E7F7E"/>
    <w:rsid w:val="002F008F"/>
    <w:rsid w:val="002F04D7"/>
    <w:rsid w:val="002F055E"/>
    <w:rsid w:val="002F0579"/>
    <w:rsid w:val="002F07A1"/>
    <w:rsid w:val="002F08B2"/>
    <w:rsid w:val="002F0902"/>
    <w:rsid w:val="002F09F5"/>
    <w:rsid w:val="002F0AA8"/>
    <w:rsid w:val="002F0BA9"/>
    <w:rsid w:val="002F0EB4"/>
    <w:rsid w:val="002F114C"/>
    <w:rsid w:val="002F11D8"/>
    <w:rsid w:val="002F1235"/>
    <w:rsid w:val="002F124B"/>
    <w:rsid w:val="002F1678"/>
    <w:rsid w:val="002F167D"/>
    <w:rsid w:val="002F168A"/>
    <w:rsid w:val="002F18AA"/>
    <w:rsid w:val="002F1CC5"/>
    <w:rsid w:val="002F1DA4"/>
    <w:rsid w:val="002F1E1D"/>
    <w:rsid w:val="002F1E95"/>
    <w:rsid w:val="002F23FB"/>
    <w:rsid w:val="002F248E"/>
    <w:rsid w:val="002F24AA"/>
    <w:rsid w:val="002F24B2"/>
    <w:rsid w:val="002F2586"/>
    <w:rsid w:val="002F264F"/>
    <w:rsid w:val="002F265D"/>
    <w:rsid w:val="002F276E"/>
    <w:rsid w:val="002F2CFB"/>
    <w:rsid w:val="002F2D62"/>
    <w:rsid w:val="002F2E72"/>
    <w:rsid w:val="002F2E7C"/>
    <w:rsid w:val="002F2F70"/>
    <w:rsid w:val="002F3005"/>
    <w:rsid w:val="002F3187"/>
    <w:rsid w:val="002F32A9"/>
    <w:rsid w:val="002F3317"/>
    <w:rsid w:val="002F331C"/>
    <w:rsid w:val="002F34CE"/>
    <w:rsid w:val="002F3534"/>
    <w:rsid w:val="002F3724"/>
    <w:rsid w:val="002F3ACC"/>
    <w:rsid w:val="002F3CAD"/>
    <w:rsid w:val="002F3DAF"/>
    <w:rsid w:val="002F3F2E"/>
    <w:rsid w:val="002F4011"/>
    <w:rsid w:val="002F4173"/>
    <w:rsid w:val="002F41AF"/>
    <w:rsid w:val="002F41B3"/>
    <w:rsid w:val="002F42E6"/>
    <w:rsid w:val="002F449C"/>
    <w:rsid w:val="002F46A7"/>
    <w:rsid w:val="002F46FC"/>
    <w:rsid w:val="002F4814"/>
    <w:rsid w:val="002F4901"/>
    <w:rsid w:val="002F497A"/>
    <w:rsid w:val="002F4DAB"/>
    <w:rsid w:val="002F4E62"/>
    <w:rsid w:val="002F552D"/>
    <w:rsid w:val="002F55D7"/>
    <w:rsid w:val="002F5C6A"/>
    <w:rsid w:val="002F5C91"/>
    <w:rsid w:val="002F5EBE"/>
    <w:rsid w:val="002F5FA6"/>
    <w:rsid w:val="002F60A5"/>
    <w:rsid w:val="002F60E2"/>
    <w:rsid w:val="002F616C"/>
    <w:rsid w:val="002F624F"/>
    <w:rsid w:val="002F62A2"/>
    <w:rsid w:val="002F62DA"/>
    <w:rsid w:val="002F6383"/>
    <w:rsid w:val="002F66B9"/>
    <w:rsid w:val="002F6919"/>
    <w:rsid w:val="002F6A65"/>
    <w:rsid w:val="002F6ACE"/>
    <w:rsid w:val="002F6C07"/>
    <w:rsid w:val="002F6CE9"/>
    <w:rsid w:val="002F6E41"/>
    <w:rsid w:val="002F6EBD"/>
    <w:rsid w:val="002F6FB0"/>
    <w:rsid w:val="002F74D8"/>
    <w:rsid w:val="002F7746"/>
    <w:rsid w:val="002F7773"/>
    <w:rsid w:val="002F785A"/>
    <w:rsid w:val="002F786C"/>
    <w:rsid w:val="002F7894"/>
    <w:rsid w:val="002F7978"/>
    <w:rsid w:val="002F7AA2"/>
    <w:rsid w:val="002F7E21"/>
    <w:rsid w:val="002F7E97"/>
    <w:rsid w:val="00300183"/>
    <w:rsid w:val="00300362"/>
    <w:rsid w:val="0030046E"/>
    <w:rsid w:val="00300630"/>
    <w:rsid w:val="0030092B"/>
    <w:rsid w:val="00300B20"/>
    <w:rsid w:val="00300C90"/>
    <w:rsid w:val="00300CE4"/>
    <w:rsid w:val="00300F20"/>
    <w:rsid w:val="003011DC"/>
    <w:rsid w:val="0030134A"/>
    <w:rsid w:val="003014CF"/>
    <w:rsid w:val="003017D0"/>
    <w:rsid w:val="00301919"/>
    <w:rsid w:val="00301AE2"/>
    <w:rsid w:val="00301B55"/>
    <w:rsid w:val="00301B58"/>
    <w:rsid w:val="00301CC7"/>
    <w:rsid w:val="003020A2"/>
    <w:rsid w:val="00302124"/>
    <w:rsid w:val="003022F8"/>
    <w:rsid w:val="0030254C"/>
    <w:rsid w:val="003025F9"/>
    <w:rsid w:val="00302649"/>
    <w:rsid w:val="003026E3"/>
    <w:rsid w:val="00302874"/>
    <w:rsid w:val="00302A28"/>
    <w:rsid w:val="00302A40"/>
    <w:rsid w:val="00302AD0"/>
    <w:rsid w:val="00302B69"/>
    <w:rsid w:val="00302C22"/>
    <w:rsid w:val="00302C24"/>
    <w:rsid w:val="00302D67"/>
    <w:rsid w:val="003032A7"/>
    <w:rsid w:val="0030335E"/>
    <w:rsid w:val="0030339E"/>
    <w:rsid w:val="00303546"/>
    <w:rsid w:val="0030360E"/>
    <w:rsid w:val="0030386D"/>
    <w:rsid w:val="0030389A"/>
    <w:rsid w:val="0030389E"/>
    <w:rsid w:val="003039F5"/>
    <w:rsid w:val="00303A70"/>
    <w:rsid w:val="00303D18"/>
    <w:rsid w:val="00304079"/>
    <w:rsid w:val="00304080"/>
    <w:rsid w:val="00304360"/>
    <w:rsid w:val="00304678"/>
    <w:rsid w:val="00304772"/>
    <w:rsid w:val="00304873"/>
    <w:rsid w:val="00304883"/>
    <w:rsid w:val="0030491F"/>
    <w:rsid w:val="003049B8"/>
    <w:rsid w:val="003049E5"/>
    <w:rsid w:val="00304ADE"/>
    <w:rsid w:val="00304B05"/>
    <w:rsid w:val="00304C60"/>
    <w:rsid w:val="00304E04"/>
    <w:rsid w:val="00304F26"/>
    <w:rsid w:val="003050DF"/>
    <w:rsid w:val="003051D8"/>
    <w:rsid w:val="003051EC"/>
    <w:rsid w:val="003051F0"/>
    <w:rsid w:val="00305265"/>
    <w:rsid w:val="00305315"/>
    <w:rsid w:val="0030541B"/>
    <w:rsid w:val="0030555A"/>
    <w:rsid w:val="003055DD"/>
    <w:rsid w:val="00305713"/>
    <w:rsid w:val="00305B8F"/>
    <w:rsid w:val="00305C4D"/>
    <w:rsid w:val="00305D5F"/>
    <w:rsid w:val="00305D92"/>
    <w:rsid w:val="00305F51"/>
    <w:rsid w:val="00306066"/>
    <w:rsid w:val="00306272"/>
    <w:rsid w:val="00306462"/>
    <w:rsid w:val="003064AB"/>
    <w:rsid w:val="00306635"/>
    <w:rsid w:val="003067FE"/>
    <w:rsid w:val="00306969"/>
    <w:rsid w:val="003069BE"/>
    <w:rsid w:val="003069C3"/>
    <w:rsid w:val="00306AC5"/>
    <w:rsid w:val="00306BC5"/>
    <w:rsid w:val="00306CE8"/>
    <w:rsid w:val="003070E5"/>
    <w:rsid w:val="003072D0"/>
    <w:rsid w:val="0030732C"/>
    <w:rsid w:val="00307350"/>
    <w:rsid w:val="00307351"/>
    <w:rsid w:val="00307648"/>
    <w:rsid w:val="0030765C"/>
    <w:rsid w:val="00307722"/>
    <w:rsid w:val="003079C3"/>
    <w:rsid w:val="003079DA"/>
    <w:rsid w:val="00307DA4"/>
    <w:rsid w:val="003101E3"/>
    <w:rsid w:val="003102EB"/>
    <w:rsid w:val="00310313"/>
    <w:rsid w:val="00310391"/>
    <w:rsid w:val="003104E3"/>
    <w:rsid w:val="003105E5"/>
    <w:rsid w:val="00310661"/>
    <w:rsid w:val="00310734"/>
    <w:rsid w:val="0031083E"/>
    <w:rsid w:val="00310A6E"/>
    <w:rsid w:val="00310BED"/>
    <w:rsid w:val="00310DBE"/>
    <w:rsid w:val="00310EE4"/>
    <w:rsid w:val="003111CA"/>
    <w:rsid w:val="00311256"/>
    <w:rsid w:val="0031161B"/>
    <w:rsid w:val="00311808"/>
    <w:rsid w:val="003119C7"/>
    <w:rsid w:val="00311B0D"/>
    <w:rsid w:val="00312015"/>
    <w:rsid w:val="0031209C"/>
    <w:rsid w:val="003121E1"/>
    <w:rsid w:val="00312284"/>
    <w:rsid w:val="0031253C"/>
    <w:rsid w:val="00312995"/>
    <w:rsid w:val="00312BC4"/>
    <w:rsid w:val="00312C61"/>
    <w:rsid w:val="00313217"/>
    <w:rsid w:val="00313310"/>
    <w:rsid w:val="003133AD"/>
    <w:rsid w:val="0031355A"/>
    <w:rsid w:val="0031355C"/>
    <w:rsid w:val="00313734"/>
    <w:rsid w:val="00313742"/>
    <w:rsid w:val="00313AD6"/>
    <w:rsid w:val="00313EAA"/>
    <w:rsid w:val="00313EC1"/>
    <w:rsid w:val="00314081"/>
    <w:rsid w:val="00314245"/>
    <w:rsid w:val="00314293"/>
    <w:rsid w:val="003144E0"/>
    <w:rsid w:val="00314542"/>
    <w:rsid w:val="0031479A"/>
    <w:rsid w:val="00314837"/>
    <w:rsid w:val="0031483C"/>
    <w:rsid w:val="00314C00"/>
    <w:rsid w:val="00314CC1"/>
    <w:rsid w:val="00314E0A"/>
    <w:rsid w:val="00314F52"/>
    <w:rsid w:val="00315059"/>
    <w:rsid w:val="003152F1"/>
    <w:rsid w:val="0031540B"/>
    <w:rsid w:val="003155C0"/>
    <w:rsid w:val="00315607"/>
    <w:rsid w:val="003156DD"/>
    <w:rsid w:val="00315A03"/>
    <w:rsid w:val="00315C55"/>
    <w:rsid w:val="00315C62"/>
    <w:rsid w:val="00315EAF"/>
    <w:rsid w:val="003160E7"/>
    <w:rsid w:val="00316126"/>
    <w:rsid w:val="0031612C"/>
    <w:rsid w:val="00316272"/>
    <w:rsid w:val="00316336"/>
    <w:rsid w:val="00316351"/>
    <w:rsid w:val="00316396"/>
    <w:rsid w:val="00316692"/>
    <w:rsid w:val="00316790"/>
    <w:rsid w:val="003168A9"/>
    <w:rsid w:val="00316903"/>
    <w:rsid w:val="00316A42"/>
    <w:rsid w:val="00316E1C"/>
    <w:rsid w:val="00316F24"/>
    <w:rsid w:val="00316FE3"/>
    <w:rsid w:val="00317110"/>
    <w:rsid w:val="00317238"/>
    <w:rsid w:val="003172A5"/>
    <w:rsid w:val="003174E2"/>
    <w:rsid w:val="003176BE"/>
    <w:rsid w:val="00317745"/>
    <w:rsid w:val="00317946"/>
    <w:rsid w:val="00317A19"/>
    <w:rsid w:val="00317BED"/>
    <w:rsid w:val="00317F5C"/>
    <w:rsid w:val="00320098"/>
    <w:rsid w:val="00320189"/>
    <w:rsid w:val="00320203"/>
    <w:rsid w:val="0032050F"/>
    <w:rsid w:val="003208E7"/>
    <w:rsid w:val="0032097E"/>
    <w:rsid w:val="00320A4B"/>
    <w:rsid w:val="00320A63"/>
    <w:rsid w:val="00320C88"/>
    <w:rsid w:val="00320C99"/>
    <w:rsid w:val="00320DAE"/>
    <w:rsid w:val="00320F19"/>
    <w:rsid w:val="003212AD"/>
    <w:rsid w:val="0032134B"/>
    <w:rsid w:val="003215EF"/>
    <w:rsid w:val="003216E8"/>
    <w:rsid w:val="0032185E"/>
    <w:rsid w:val="00321977"/>
    <w:rsid w:val="00321A64"/>
    <w:rsid w:val="00321BEF"/>
    <w:rsid w:val="00321C3C"/>
    <w:rsid w:val="00321C4E"/>
    <w:rsid w:val="00321FFF"/>
    <w:rsid w:val="003220A2"/>
    <w:rsid w:val="00322161"/>
    <w:rsid w:val="0032232A"/>
    <w:rsid w:val="00322419"/>
    <w:rsid w:val="003224E8"/>
    <w:rsid w:val="003226D1"/>
    <w:rsid w:val="00322839"/>
    <w:rsid w:val="0032293B"/>
    <w:rsid w:val="00322984"/>
    <w:rsid w:val="00322AA1"/>
    <w:rsid w:val="00322DDB"/>
    <w:rsid w:val="00323179"/>
    <w:rsid w:val="00323231"/>
    <w:rsid w:val="00323335"/>
    <w:rsid w:val="00323385"/>
    <w:rsid w:val="0032339A"/>
    <w:rsid w:val="00323430"/>
    <w:rsid w:val="00323435"/>
    <w:rsid w:val="0032343B"/>
    <w:rsid w:val="00323741"/>
    <w:rsid w:val="0032378E"/>
    <w:rsid w:val="0032385D"/>
    <w:rsid w:val="00323878"/>
    <w:rsid w:val="00323990"/>
    <w:rsid w:val="003239A0"/>
    <w:rsid w:val="00323ACD"/>
    <w:rsid w:val="00323C41"/>
    <w:rsid w:val="00323C84"/>
    <w:rsid w:val="00323F30"/>
    <w:rsid w:val="00324212"/>
    <w:rsid w:val="00324262"/>
    <w:rsid w:val="00324337"/>
    <w:rsid w:val="00324397"/>
    <w:rsid w:val="003244FF"/>
    <w:rsid w:val="003245BA"/>
    <w:rsid w:val="003246B6"/>
    <w:rsid w:val="00324B10"/>
    <w:rsid w:val="00324BA4"/>
    <w:rsid w:val="00324BC0"/>
    <w:rsid w:val="00324C48"/>
    <w:rsid w:val="00324D50"/>
    <w:rsid w:val="00324E84"/>
    <w:rsid w:val="00324FFE"/>
    <w:rsid w:val="00325390"/>
    <w:rsid w:val="0032541D"/>
    <w:rsid w:val="00325510"/>
    <w:rsid w:val="00325594"/>
    <w:rsid w:val="00325A75"/>
    <w:rsid w:val="00325A78"/>
    <w:rsid w:val="00325BB9"/>
    <w:rsid w:val="00325C10"/>
    <w:rsid w:val="00325C26"/>
    <w:rsid w:val="00325C3F"/>
    <w:rsid w:val="003260BA"/>
    <w:rsid w:val="00326217"/>
    <w:rsid w:val="0032623A"/>
    <w:rsid w:val="003263B6"/>
    <w:rsid w:val="00326500"/>
    <w:rsid w:val="00326656"/>
    <w:rsid w:val="00326690"/>
    <w:rsid w:val="00326823"/>
    <w:rsid w:val="00326847"/>
    <w:rsid w:val="00326B02"/>
    <w:rsid w:val="00326C6C"/>
    <w:rsid w:val="00326DF4"/>
    <w:rsid w:val="00326E6B"/>
    <w:rsid w:val="00326FB5"/>
    <w:rsid w:val="00327002"/>
    <w:rsid w:val="00327162"/>
    <w:rsid w:val="0032727C"/>
    <w:rsid w:val="00327396"/>
    <w:rsid w:val="00327761"/>
    <w:rsid w:val="003277CA"/>
    <w:rsid w:val="00327874"/>
    <w:rsid w:val="003278B0"/>
    <w:rsid w:val="00327985"/>
    <w:rsid w:val="00327A89"/>
    <w:rsid w:val="00327B33"/>
    <w:rsid w:val="00327B49"/>
    <w:rsid w:val="00327BC7"/>
    <w:rsid w:val="00327FDE"/>
    <w:rsid w:val="00330126"/>
    <w:rsid w:val="00330248"/>
    <w:rsid w:val="0033028C"/>
    <w:rsid w:val="00330407"/>
    <w:rsid w:val="003304E7"/>
    <w:rsid w:val="0033096E"/>
    <w:rsid w:val="0033097F"/>
    <w:rsid w:val="00330A18"/>
    <w:rsid w:val="00330CF2"/>
    <w:rsid w:val="00330D27"/>
    <w:rsid w:val="00330E82"/>
    <w:rsid w:val="003310E1"/>
    <w:rsid w:val="00331292"/>
    <w:rsid w:val="00331865"/>
    <w:rsid w:val="0033188B"/>
    <w:rsid w:val="00331B78"/>
    <w:rsid w:val="00331E29"/>
    <w:rsid w:val="0033209B"/>
    <w:rsid w:val="003323B5"/>
    <w:rsid w:val="0033265B"/>
    <w:rsid w:val="00332758"/>
    <w:rsid w:val="003327EB"/>
    <w:rsid w:val="00332C8B"/>
    <w:rsid w:val="00332EE3"/>
    <w:rsid w:val="00332FAB"/>
    <w:rsid w:val="0033322F"/>
    <w:rsid w:val="003332A6"/>
    <w:rsid w:val="003332F7"/>
    <w:rsid w:val="003333C1"/>
    <w:rsid w:val="00333402"/>
    <w:rsid w:val="0033353A"/>
    <w:rsid w:val="00333601"/>
    <w:rsid w:val="00333607"/>
    <w:rsid w:val="0033379B"/>
    <w:rsid w:val="00333AF0"/>
    <w:rsid w:val="00333B1F"/>
    <w:rsid w:val="00333DF6"/>
    <w:rsid w:val="0033423C"/>
    <w:rsid w:val="00334259"/>
    <w:rsid w:val="0033436E"/>
    <w:rsid w:val="003344F1"/>
    <w:rsid w:val="00334787"/>
    <w:rsid w:val="003348C0"/>
    <w:rsid w:val="00334D1C"/>
    <w:rsid w:val="00334D8D"/>
    <w:rsid w:val="00334E77"/>
    <w:rsid w:val="00335136"/>
    <w:rsid w:val="00335314"/>
    <w:rsid w:val="003353DF"/>
    <w:rsid w:val="003354E1"/>
    <w:rsid w:val="00335817"/>
    <w:rsid w:val="003358B4"/>
    <w:rsid w:val="00335CF7"/>
    <w:rsid w:val="003360E8"/>
    <w:rsid w:val="0033641B"/>
    <w:rsid w:val="0033644F"/>
    <w:rsid w:val="003364E1"/>
    <w:rsid w:val="003366B3"/>
    <w:rsid w:val="00336734"/>
    <w:rsid w:val="00336A4A"/>
    <w:rsid w:val="00336A50"/>
    <w:rsid w:val="00336D5C"/>
    <w:rsid w:val="00336F87"/>
    <w:rsid w:val="0033703A"/>
    <w:rsid w:val="003370B1"/>
    <w:rsid w:val="00337124"/>
    <w:rsid w:val="0033714B"/>
    <w:rsid w:val="003372D8"/>
    <w:rsid w:val="003373F7"/>
    <w:rsid w:val="0033740C"/>
    <w:rsid w:val="00337413"/>
    <w:rsid w:val="003375E6"/>
    <w:rsid w:val="003376A1"/>
    <w:rsid w:val="003376B5"/>
    <w:rsid w:val="00337A25"/>
    <w:rsid w:val="00337F4C"/>
    <w:rsid w:val="00337FD5"/>
    <w:rsid w:val="00340168"/>
    <w:rsid w:val="0034039D"/>
    <w:rsid w:val="0034041A"/>
    <w:rsid w:val="003405BC"/>
    <w:rsid w:val="003409A1"/>
    <w:rsid w:val="00340A16"/>
    <w:rsid w:val="00340C07"/>
    <w:rsid w:val="00340C8D"/>
    <w:rsid w:val="00340E49"/>
    <w:rsid w:val="00340E4C"/>
    <w:rsid w:val="00341074"/>
    <w:rsid w:val="003410E4"/>
    <w:rsid w:val="003410FB"/>
    <w:rsid w:val="00341190"/>
    <w:rsid w:val="003411A9"/>
    <w:rsid w:val="003411C0"/>
    <w:rsid w:val="00341377"/>
    <w:rsid w:val="003415D6"/>
    <w:rsid w:val="00341962"/>
    <w:rsid w:val="00341991"/>
    <w:rsid w:val="00341A60"/>
    <w:rsid w:val="00341AC5"/>
    <w:rsid w:val="00341D8C"/>
    <w:rsid w:val="00341DA9"/>
    <w:rsid w:val="00342107"/>
    <w:rsid w:val="00342410"/>
    <w:rsid w:val="003425E0"/>
    <w:rsid w:val="00342627"/>
    <w:rsid w:val="0034268B"/>
    <w:rsid w:val="003427EC"/>
    <w:rsid w:val="00342999"/>
    <w:rsid w:val="00342B12"/>
    <w:rsid w:val="00342B53"/>
    <w:rsid w:val="00342BCD"/>
    <w:rsid w:val="00342DC7"/>
    <w:rsid w:val="00342F61"/>
    <w:rsid w:val="003434A3"/>
    <w:rsid w:val="003434F9"/>
    <w:rsid w:val="003438BA"/>
    <w:rsid w:val="00343972"/>
    <w:rsid w:val="003439D6"/>
    <w:rsid w:val="00343C9D"/>
    <w:rsid w:val="00343D03"/>
    <w:rsid w:val="00343D4F"/>
    <w:rsid w:val="00343EF1"/>
    <w:rsid w:val="003445E9"/>
    <w:rsid w:val="00344689"/>
    <w:rsid w:val="00344B38"/>
    <w:rsid w:val="00344C21"/>
    <w:rsid w:val="00344C43"/>
    <w:rsid w:val="00344C5B"/>
    <w:rsid w:val="00344E54"/>
    <w:rsid w:val="0034519C"/>
    <w:rsid w:val="00345457"/>
    <w:rsid w:val="003454C1"/>
    <w:rsid w:val="00345674"/>
    <w:rsid w:val="003456DD"/>
    <w:rsid w:val="00345717"/>
    <w:rsid w:val="0034577E"/>
    <w:rsid w:val="003457C4"/>
    <w:rsid w:val="00345939"/>
    <w:rsid w:val="003459AC"/>
    <w:rsid w:val="00345A12"/>
    <w:rsid w:val="00345C6B"/>
    <w:rsid w:val="003460AE"/>
    <w:rsid w:val="00346113"/>
    <w:rsid w:val="00346124"/>
    <w:rsid w:val="00346163"/>
    <w:rsid w:val="0034626B"/>
    <w:rsid w:val="00346306"/>
    <w:rsid w:val="0034643E"/>
    <w:rsid w:val="00346488"/>
    <w:rsid w:val="003464DC"/>
    <w:rsid w:val="00346505"/>
    <w:rsid w:val="0034652E"/>
    <w:rsid w:val="003465ED"/>
    <w:rsid w:val="003467EE"/>
    <w:rsid w:val="00346863"/>
    <w:rsid w:val="0034689A"/>
    <w:rsid w:val="00346912"/>
    <w:rsid w:val="00346928"/>
    <w:rsid w:val="00346B5C"/>
    <w:rsid w:val="00346C98"/>
    <w:rsid w:val="00346CBF"/>
    <w:rsid w:val="00346D15"/>
    <w:rsid w:val="00346EA2"/>
    <w:rsid w:val="00346EDF"/>
    <w:rsid w:val="00346FAE"/>
    <w:rsid w:val="003470C9"/>
    <w:rsid w:val="0034733B"/>
    <w:rsid w:val="003473C1"/>
    <w:rsid w:val="003474B9"/>
    <w:rsid w:val="003475DC"/>
    <w:rsid w:val="00347668"/>
    <w:rsid w:val="003477F6"/>
    <w:rsid w:val="003479E0"/>
    <w:rsid w:val="00347CE9"/>
    <w:rsid w:val="00347E91"/>
    <w:rsid w:val="00347F52"/>
    <w:rsid w:val="00350058"/>
    <w:rsid w:val="00350310"/>
    <w:rsid w:val="003503AF"/>
    <w:rsid w:val="003503DA"/>
    <w:rsid w:val="0035049C"/>
    <w:rsid w:val="003504A6"/>
    <w:rsid w:val="003504F7"/>
    <w:rsid w:val="0035056A"/>
    <w:rsid w:val="00350700"/>
    <w:rsid w:val="00350775"/>
    <w:rsid w:val="0035081B"/>
    <w:rsid w:val="00350839"/>
    <w:rsid w:val="00350982"/>
    <w:rsid w:val="00350A0B"/>
    <w:rsid w:val="00350BEC"/>
    <w:rsid w:val="00350CC0"/>
    <w:rsid w:val="00350D76"/>
    <w:rsid w:val="00350E27"/>
    <w:rsid w:val="00350F83"/>
    <w:rsid w:val="003510AC"/>
    <w:rsid w:val="003510E7"/>
    <w:rsid w:val="003511B6"/>
    <w:rsid w:val="0035156D"/>
    <w:rsid w:val="003515C4"/>
    <w:rsid w:val="00351770"/>
    <w:rsid w:val="00351ADB"/>
    <w:rsid w:val="00351AFF"/>
    <w:rsid w:val="00351B89"/>
    <w:rsid w:val="00351F9A"/>
    <w:rsid w:val="00351FF3"/>
    <w:rsid w:val="003524F1"/>
    <w:rsid w:val="00352506"/>
    <w:rsid w:val="003526B4"/>
    <w:rsid w:val="003527BA"/>
    <w:rsid w:val="00352828"/>
    <w:rsid w:val="00352848"/>
    <w:rsid w:val="00352888"/>
    <w:rsid w:val="003528AE"/>
    <w:rsid w:val="003529E9"/>
    <w:rsid w:val="00352C2D"/>
    <w:rsid w:val="00352CC4"/>
    <w:rsid w:val="00352D17"/>
    <w:rsid w:val="00352DB7"/>
    <w:rsid w:val="00352F34"/>
    <w:rsid w:val="0035330B"/>
    <w:rsid w:val="003535A0"/>
    <w:rsid w:val="00353607"/>
    <w:rsid w:val="0035363B"/>
    <w:rsid w:val="0035375D"/>
    <w:rsid w:val="0035377F"/>
    <w:rsid w:val="00353780"/>
    <w:rsid w:val="00353782"/>
    <w:rsid w:val="0035383D"/>
    <w:rsid w:val="003538FD"/>
    <w:rsid w:val="00353A7C"/>
    <w:rsid w:val="00353B6E"/>
    <w:rsid w:val="00353CC7"/>
    <w:rsid w:val="00353E91"/>
    <w:rsid w:val="00353E93"/>
    <w:rsid w:val="00353F94"/>
    <w:rsid w:val="00354097"/>
    <w:rsid w:val="003541C0"/>
    <w:rsid w:val="00354295"/>
    <w:rsid w:val="00354299"/>
    <w:rsid w:val="0035433F"/>
    <w:rsid w:val="0035436E"/>
    <w:rsid w:val="00354407"/>
    <w:rsid w:val="003544C1"/>
    <w:rsid w:val="003544F1"/>
    <w:rsid w:val="00354567"/>
    <w:rsid w:val="00354579"/>
    <w:rsid w:val="00354725"/>
    <w:rsid w:val="003547A1"/>
    <w:rsid w:val="003548D6"/>
    <w:rsid w:val="00354A08"/>
    <w:rsid w:val="00354B61"/>
    <w:rsid w:val="00354B89"/>
    <w:rsid w:val="00354C97"/>
    <w:rsid w:val="00354C9E"/>
    <w:rsid w:val="00354DBC"/>
    <w:rsid w:val="00354EE3"/>
    <w:rsid w:val="00354FAD"/>
    <w:rsid w:val="00355096"/>
    <w:rsid w:val="003550AD"/>
    <w:rsid w:val="003551D0"/>
    <w:rsid w:val="00355442"/>
    <w:rsid w:val="00355771"/>
    <w:rsid w:val="0035579E"/>
    <w:rsid w:val="0035593B"/>
    <w:rsid w:val="0035596A"/>
    <w:rsid w:val="00355A85"/>
    <w:rsid w:val="00355DF8"/>
    <w:rsid w:val="00355F56"/>
    <w:rsid w:val="00355FB8"/>
    <w:rsid w:val="00356252"/>
    <w:rsid w:val="003563D5"/>
    <w:rsid w:val="00356524"/>
    <w:rsid w:val="00356595"/>
    <w:rsid w:val="00356821"/>
    <w:rsid w:val="00356880"/>
    <w:rsid w:val="0035697B"/>
    <w:rsid w:val="00356A25"/>
    <w:rsid w:val="00356D02"/>
    <w:rsid w:val="00356E39"/>
    <w:rsid w:val="00357055"/>
    <w:rsid w:val="003570FB"/>
    <w:rsid w:val="00357105"/>
    <w:rsid w:val="003573C4"/>
    <w:rsid w:val="003573D5"/>
    <w:rsid w:val="0035740D"/>
    <w:rsid w:val="003574EA"/>
    <w:rsid w:val="003575D4"/>
    <w:rsid w:val="003576B7"/>
    <w:rsid w:val="003577A2"/>
    <w:rsid w:val="0035794A"/>
    <w:rsid w:val="00357BFA"/>
    <w:rsid w:val="00357CD5"/>
    <w:rsid w:val="00357D6A"/>
    <w:rsid w:val="00357DB7"/>
    <w:rsid w:val="003608BA"/>
    <w:rsid w:val="00360AF0"/>
    <w:rsid w:val="00360BB2"/>
    <w:rsid w:val="0036158C"/>
    <w:rsid w:val="003618D9"/>
    <w:rsid w:val="00361A1A"/>
    <w:rsid w:val="00361A20"/>
    <w:rsid w:val="00361DCD"/>
    <w:rsid w:val="00361E60"/>
    <w:rsid w:val="00361FC8"/>
    <w:rsid w:val="0036242A"/>
    <w:rsid w:val="003625AC"/>
    <w:rsid w:val="003625B1"/>
    <w:rsid w:val="00362614"/>
    <w:rsid w:val="0036269F"/>
    <w:rsid w:val="003626E1"/>
    <w:rsid w:val="00362A4D"/>
    <w:rsid w:val="00362BAB"/>
    <w:rsid w:val="00362DD8"/>
    <w:rsid w:val="00362EAB"/>
    <w:rsid w:val="0036313E"/>
    <w:rsid w:val="00363518"/>
    <w:rsid w:val="00363537"/>
    <w:rsid w:val="00363A4F"/>
    <w:rsid w:val="00363BB3"/>
    <w:rsid w:val="00363C11"/>
    <w:rsid w:val="00363CAC"/>
    <w:rsid w:val="00363F4D"/>
    <w:rsid w:val="00364215"/>
    <w:rsid w:val="00364621"/>
    <w:rsid w:val="00364796"/>
    <w:rsid w:val="00364AD2"/>
    <w:rsid w:val="00365231"/>
    <w:rsid w:val="003655FB"/>
    <w:rsid w:val="00365696"/>
    <w:rsid w:val="0036570C"/>
    <w:rsid w:val="00365710"/>
    <w:rsid w:val="00365957"/>
    <w:rsid w:val="00365B3C"/>
    <w:rsid w:val="00365FA7"/>
    <w:rsid w:val="00365FEB"/>
    <w:rsid w:val="00365FED"/>
    <w:rsid w:val="003660B2"/>
    <w:rsid w:val="0036619B"/>
    <w:rsid w:val="003661A9"/>
    <w:rsid w:val="003661D8"/>
    <w:rsid w:val="00366310"/>
    <w:rsid w:val="0036641F"/>
    <w:rsid w:val="003664B6"/>
    <w:rsid w:val="00366501"/>
    <w:rsid w:val="003666C2"/>
    <w:rsid w:val="00366935"/>
    <w:rsid w:val="00366A2C"/>
    <w:rsid w:val="00366A8F"/>
    <w:rsid w:val="00366AEB"/>
    <w:rsid w:val="00366BF5"/>
    <w:rsid w:val="00366C19"/>
    <w:rsid w:val="00366D41"/>
    <w:rsid w:val="00366DA4"/>
    <w:rsid w:val="00366ECA"/>
    <w:rsid w:val="003670C7"/>
    <w:rsid w:val="00367149"/>
    <w:rsid w:val="003671C5"/>
    <w:rsid w:val="00367501"/>
    <w:rsid w:val="0036778D"/>
    <w:rsid w:val="00367979"/>
    <w:rsid w:val="00367AA5"/>
    <w:rsid w:val="00367AB0"/>
    <w:rsid w:val="00367D26"/>
    <w:rsid w:val="00367DAD"/>
    <w:rsid w:val="00367EDF"/>
    <w:rsid w:val="00367FA7"/>
    <w:rsid w:val="00367FEA"/>
    <w:rsid w:val="0037029C"/>
    <w:rsid w:val="00370561"/>
    <w:rsid w:val="00370845"/>
    <w:rsid w:val="00370857"/>
    <w:rsid w:val="00370949"/>
    <w:rsid w:val="00370A8E"/>
    <w:rsid w:val="00370B72"/>
    <w:rsid w:val="00370BF2"/>
    <w:rsid w:val="00370E9A"/>
    <w:rsid w:val="00370ED6"/>
    <w:rsid w:val="00370F3D"/>
    <w:rsid w:val="00371357"/>
    <w:rsid w:val="003715D6"/>
    <w:rsid w:val="0037162D"/>
    <w:rsid w:val="00371834"/>
    <w:rsid w:val="0037191D"/>
    <w:rsid w:val="0037191F"/>
    <w:rsid w:val="003719EB"/>
    <w:rsid w:val="00371B75"/>
    <w:rsid w:val="00371B81"/>
    <w:rsid w:val="00371CE2"/>
    <w:rsid w:val="00372002"/>
    <w:rsid w:val="003720CE"/>
    <w:rsid w:val="00372260"/>
    <w:rsid w:val="003722BE"/>
    <w:rsid w:val="003723D0"/>
    <w:rsid w:val="00372423"/>
    <w:rsid w:val="0037258B"/>
    <w:rsid w:val="00372684"/>
    <w:rsid w:val="00372760"/>
    <w:rsid w:val="00372BF3"/>
    <w:rsid w:val="00372BF9"/>
    <w:rsid w:val="00372E4B"/>
    <w:rsid w:val="00373092"/>
    <w:rsid w:val="0037313F"/>
    <w:rsid w:val="0037323E"/>
    <w:rsid w:val="003734B4"/>
    <w:rsid w:val="003736ED"/>
    <w:rsid w:val="003737A7"/>
    <w:rsid w:val="00373848"/>
    <w:rsid w:val="003739E4"/>
    <w:rsid w:val="00373CCD"/>
    <w:rsid w:val="00373F7D"/>
    <w:rsid w:val="00374137"/>
    <w:rsid w:val="0037428C"/>
    <w:rsid w:val="0037429C"/>
    <w:rsid w:val="00374327"/>
    <w:rsid w:val="00374442"/>
    <w:rsid w:val="003744CB"/>
    <w:rsid w:val="003746AC"/>
    <w:rsid w:val="00374743"/>
    <w:rsid w:val="0037476F"/>
    <w:rsid w:val="003748E3"/>
    <w:rsid w:val="00374AB4"/>
    <w:rsid w:val="00374B3C"/>
    <w:rsid w:val="00374BAB"/>
    <w:rsid w:val="00374C23"/>
    <w:rsid w:val="00374C49"/>
    <w:rsid w:val="00374CAD"/>
    <w:rsid w:val="00374D16"/>
    <w:rsid w:val="00374E3F"/>
    <w:rsid w:val="00374E4F"/>
    <w:rsid w:val="00374FA1"/>
    <w:rsid w:val="00375213"/>
    <w:rsid w:val="00375249"/>
    <w:rsid w:val="003752F5"/>
    <w:rsid w:val="00375414"/>
    <w:rsid w:val="0037564C"/>
    <w:rsid w:val="00375795"/>
    <w:rsid w:val="0037585C"/>
    <w:rsid w:val="00375A52"/>
    <w:rsid w:val="00375B0D"/>
    <w:rsid w:val="00375C2E"/>
    <w:rsid w:val="00375D18"/>
    <w:rsid w:val="00375ED9"/>
    <w:rsid w:val="00376017"/>
    <w:rsid w:val="00376257"/>
    <w:rsid w:val="003762DC"/>
    <w:rsid w:val="003763C8"/>
    <w:rsid w:val="003764C5"/>
    <w:rsid w:val="00376502"/>
    <w:rsid w:val="00376566"/>
    <w:rsid w:val="003765E7"/>
    <w:rsid w:val="003767F1"/>
    <w:rsid w:val="003768F8"/>
    <w:rsid w:val="00376A9B"/>
    <w:rsid w:val="00376DA0"/>
    <w:rsid w:val="00377035"/>
    <w:rsid w:val="0037706D"/>
    <w:rsid w:val="00377153"/>
    <w:rsid w:val="003773CD"/>
    <w:rsid w:val="00377A11"/>
    <w:rsid w:val="00377A71"/>
    <w:rsid w:val="00377B15"/>
    <w:rsid w:val="00377B31"/>
    <w:rsid w:val="00377CC7"/>
    <w:rsid w:val="00377F02"/>
    <w:rsid w:val="00377F43"/>
    <w:rsid w:val="00377F75"/>
    <w:rsid w:val="00377F83"/>
    <w:rsid w:val="00380242"/>
    <w:rsid w:val="00380266"/>
    <w:rsid w:val="00380339"/>
    <w:rsid w:val="003804E8"/>
    <w:rsid w:val="003804FE"/>
    <w:rsid w:val="003807C6"/>
    <w:rsid w:val="0038097F"/>
    <w:rsid w:val="00380A16"/>
    <w:rsid w:val="00380A66"/>
    <w:rsid w:val="00380B56"/>
    <w:rsid w:val="00380BDA"/>
    <w:rsid w:val="00380CF1"/>
    <w:rsid w:val="00380F06"/>
    <w:rsid w:val="0038105E"/>
    <w:rsid w:val="003811D8"/>
    <w:rsid w:val="0038140D"/>
    <w:rsid w:val="0038141B"/>
    <w:rsid w:val="003816A6"/>
    <w:rsid w:val="00381761"/>
    <w:rsid w:val="00381805"/>
    <w:rsid w:val="00381B9F"/>
    <w:rsid w:val="00381C7F"/>
    <w:rsid w:val="00381C98"/>
    <w:rsid w:val="00381DA4"/>
    <w:rsid w:val="00381F8F"/>
    <w:rsid w:val="00381FB1"/>
    <w:rsid w:val="00381FE9"/>
    <w:rsid w:val="0038201E"/>
    <w:rsid w:val="003821BE"/>
    <w:rsid w:val="0038222A"/>
    <w:rsid w:val="00382395"/>
    <w:rsid w:val="0038246D"/>
    <w:rsid w:val="003826B4"/>
    <w:rsid w:val="00382977"/>
    <w:rsid w:val="003829B1"/>
    <w:rsid w:val="00382AD8"/>
    <w:rsid w:val="00382D5C"/>
    <w:rsid w:val="00382DD9"/>
    <w:rsid w:val="00382F7B"/>
    <w:rsid w:val="0038300E"/>
    <w:rsid w:val="003830D8"/>
    <w:rsid w:val="00383609"/>
    <w:rsid w:val="0038367A"/>
    <w:rsid w:val="00383756"/>
    <w:rsid w:val="00383BB2"/>
    <w:rsid w:val="00383D5A"/>
    <w:rsid w:val="00383D87"/>
    <w:rsid w:val="00383E4E"/>
    <w:rsid w:val="00383F15"/>
    <w:rsid w:val="00383F50"/>
    <w:rsid w:val="00383FDF"/>
    <w:rsid w:val="00384002"/>
    <w:rsid w:val="0038405A"/>
    <w:rsid w:val="0038409D"/>
    <w:rsid w:val="003840A9"/>
    <w:rsid w:val="003840F6"/>
    <w:rsid w:val="00384177"/>
    <w:rsid w:val="003841B4"/>
    <w:rsid w:val="0038430D"/>
    <w:rsid w:val="0038433D"/>
    <w:rsid w:val="003845AC"/>
    <w:rsid w:val="00384784"/>
    <w:rsid w:val="003849A3"/>
    <w:rsid w:val="00384A9B"/>
    <w:rsid w:val="00384C10"/>
    <w:rsid w:val="00384E71"/>
    <w:rsid w:val="00384F64"/>
    <w:rsid w:val="0038501F"/>
    <w:rsid w:val="00385045"/>
    <w:rsid w:val="00385238"/>
    <w:rsid w:val="0038536C"/>
    <w:rsid w:val="0038568F"/>
    <w:rsid w:val="003858B9"/>
    <w:rsid w:val="00385952"/>
    <w:rsid w:val="00385959"/>
    <w:rsid w:val="00385A28"/>
    <w:rsid w:val="00385AAF"/>
    <w:rsid w:val="00385DB3"/>
    <w:rsid w:val="003860B6"/>
    <w:rsid w:val="00386417"/>
    <w:rsid w:val="00386438"/>
    <w:rsid w:val="0038657E"/>
    <w:rsid w:val="003865B2"/>
    <w:rsid w:val="003867C8"/>
    <w:rsid w:val="00386972"/>
    <w:rsid w:val="00386993"/>
    <w:rsid w:val="003869E0"/>
    <w:rsid w:val="00386A26"/>
    <w:rsid w:val="00386ADA"/>
    <w:rsid w:val="00386B84"/>
    <w:rsid w:val="00386C09"/>
    <w:rsid w:val="00386C82"/>
    <w:rsid w:val="00386DF6"/>
    <w:rsid w:val="003870CB"/>
    <w:rsid w:val="0038732D"/>
    <w:rsid w:val="0038765D"/>
    <w:rsid w:val="00387855"/>
    <w:rsid w:val="0038788F"/>
    <w:rsid w:val="00387A88"/>
    <w:rsid w:val="0039016B"/>
    <w:rsid w:val="003902C5"/>
    <w:rsid w:val="00390474"/>
    <w:rsid w:val="003904C2"/>
    <w:rsid w:val="00390A98"/>
    <w:rsid w:val="00390C97"/>
    <w:rsid w:val="00390CDA"/>
    <w:rsid w:val="00390FDA"/>
    <w:rsid w:val="003911EF"/>
    <w:rsid w:val="0039127B"/>
    <w:rsid w:val="003912C2"/>
    <w:rsid w:val="00391301"/>
    <w:rsid w:val="00391364"/>
    <w:rsid w:val="003913B1"/>
    <w:rsid w:val="003913C1"/>
    <w:rsid w:val="00391487"/>
    <w:rsid w:val="00391515"/>
    <w:rsid w:val="00391707"/>
    <w:rsid w:val="00391801"/>
    <w:rsid w:val="00391832"/>
    <w:rsid w:val="00391D1A"/>
    <w:rsid w:val="00391E38"/>
    <w:rsid w:val="00391EE1"/>
    <w:rsid w:val="00391F97"/>
    <w:rsid w:val="00392319"/>
    <w:rsid w:val="00392631"/>
    <w:rsid w:val="003926D4"/>
    <w:rsid w:val="00392839"/>
    <w:rsid w:val="00392962"/>
    <w:rsid w:val="00392B37"/>
    <w:rsid w:val="00392D12"/>
    <w:rsid w:val="00392D2C"/>
    <w:rsid w:val="00392E9D"/>
    <w:rsid w:val="00392ED0"/>
    <w:rsid w:val="00392F5F"/>
    <w:rsid w:val="0039309D"/>
    <w:rsid w:val="0039343F"/>
    <w:rsid w:val="00393480"/>
    <w:rsid w:val="003935D5"/>
    <w:rsid w:val="00393609"/>
    <w:rsid w:val="003937FD"/>
    <w:rsid w:val="00393859"/>
    <w:rsid w:val="003938AD"/>
    <w:rsid w:val="00393AE3"/>
    <w:rsid w:val="00393BCB"/>
    <w:rsid w:val="00393D78"/>
    <w:rsid w:val="00393E4F"/>
    <w:rsid w:val="00393F35"/>
    <w:rsid w:val="00393F6D"/>
    <w:rsid w:val="003942D3"/>
    <w:rsid w:val="00394B85"/>
    <w:rsid w:val="00394E16"/>
    <w:rsid w:val="00394E83"/>
    <w:rsid w:val="00394E8E"/>
    <w:rsid w:val="00394EE6"/>
    <w:rsid w:val="00394F37"/>
    <w:rsid w:val="00394FED"/>
    <w:rsid w:val="0039501B"/>
    <w:rsid w:val="0039510E"/>
    <w:rsid w:val="00395298"/>
    <w:rsid w:val="003952FE"/>
    <w:rsid w:val="00395562"/>
    <w:rsid w:val="003955C8"/>
    <w:rsid w:val="00395747"/>
    <w:rsid w:val="00395AEF"/>
    <w:rsid w:val="00396028"/>
    <w:rsid w:val="00396238"/>
    <w:rsid w:val="00396344"/>
    <w:rsid w:val="00396518"/>
    <w:rsid w:val="003968F9"/>
    <w:rsid w:val="003969E9"/>
    <w:rsid w:val="00396C69"/>
    <w:rsid w:val="00396C97"/>
    <w:rsid w:val="00396EC5"/>
    <w:rsid w:val="00396F26"/>
    <w:rsid w:val="003970A7"/>
    <w:rsid w:val="00397286"/>
    <w:rsid w:val="00397419"/>
    <w:rsid w:val="00397496"/>
    <w:rsid w:val="00397515"/>
    <w:rsid w:val="003976CC"/>
    <w:rsid w:val="003976D1"/>
    <w:rsid w:val="00397750"/>
    <w:rsid w:val="003977C5"/>
    <w:rsid w:val="003977C8"/>
    <w:rsid w:val="0039795F"/>
    <w:rsid w:val="003979CE"/>
    <w:rsid w:val="00397A31"/>
    <w:rsid w:val="00397F2A"/>
    <w:rsid w:val="00397F32"/>
    <w:rsid w:val="003A0163"/>
    <w:rsid w:val="003A02E6"/>
    <w:rsid w:val="003A0430"/>
    <w:rsid w:val="003A0450"/>
    <w:rsid w:val="003A0662"/>
    <w:rsid w:val="003A06E9"/>
    <w:rsid w:val="003A0AFB"/>
    <w:rsid w:val="003A0B9A"/>
    <w:rsid w:val="003A0E5C"/>
    <w:rsid w:val="003A169B"/>
    <w:rsid w:val="003A16E0"/>
    <w:rsid w:val="003A1856"/>
    <w:rsid w:val="003A190C"/>
    <w:rsid w:val="003A1C59"/>
    <w:rsid w:val="003A1F5E"/>
    <w:rsid w:val="003A1F69"/>
    <w:rsid w:val="003A200C"/>
    <w:rsid w:val="003A219B"/>
    <w:rsid w:val="003A245A"/>
    <w:rsid w:val="003A252C"/>
    <w:rsid w:val="003A2845"/>
    <w:rsid w:val="003A2AA3"/>
    <w:rsid w:val="003A2BAA"/>
    <w:rsid w:val="003A2C21"/>
    <w:rsid w:val="003A2C9A"/>
    <w:rsid w:val="003A2DF8"/>
    <w:rsid w:val="003A2E9C"/>
    <w:rsid w:val="003A2F26"/>
    <w:rsid w:val="003A315A"/>
    <w:rsid w:val="003A32CF"/>
    <w:rsid w:val="003A3336"/>
    <w:rsid w:val="003A3355"/>
    <w:rsid w:val="003A336E"/>
    <w:rsid w:val="003A33D9"/>
    <w:rsid w:val="003A3682"/>
    <w:rsid w:val="003A3B98"/>
    <w:rsid w:val="003A3BD1"/>
    <w:rsid w:val="003A3C37"/>
    <w:rsid w:val="003A3C8B"/>
    <w:rsid w:val="003A3EE6"/>
    <w:rsid w:val="003A3F05"/>
    <w:rsid w:val="003A3F46"/>
    <w:rsid w:val="003A3F5F"/>
    <w:rsid w:val="003A4790"/>
    <w:rsid w:val="003A49FC"/>
    <w:rsid w:val="003A4CB8"/>
    <w:rsid w:val="003A4DA3"/>
    <w:rsid w:val="003A4E44"/>
    <w:rsid w:val="003A4ECC"/>
    <w:rsid w:val="003A4ECF"/>
    <w:rsid w:val="003A501A"/>
    <w:rsid w:val="003A517B"/>
    <w:rsid w:val="003A51B8"/>
    <w:rsid w:val="003A522F"/>
    <w:rsid w:val="003A52DF"/>
    <w:rsid w:val="003A5542"/>
    <w:rsid w:val="003A5644"/>
    <w:rsid w:val="003A58D9"/>
    <w:rsid w:val="003A591B"/>
    <w:rsid w:val="003A595F"/>
    <w:rsid w:val="003A5CC9"/>
    <w:rsid w:val="003A5CD5"/>
    <w:rsid w:val="003A5E42"/>
    <w:rsid w:val="003A5EE0"/>
    <w:rsid w:val="003A5FF7"/>
    <w:rsid w:val="003A60B2"/>
    <w:rsid w:val="003A60BF"/>
    <w:rsid w:val="003A60CD"/>
    <w:rsid w:val="003A610C"/>
    <w:rsid w:val="003A62CD"/>
    <w:rsid w:val="003A62D9"/>
    <w:rsid w:val="003A6471"/>
    <w:rsid w:val="003A66C1"/>
    <w:rsid w:val="003A673A"/>
    <w:rsid w:val="003A677C"/>
    <w:rsid w:val="003A6980"/>
    <w:rsid w:val="003A6AFF"/>
    <w:rsid w:val="003A6D0F"/>
    <w:rsid w:val="003A6D7E"/>
    <w:rsid w:val="003A6DB1"/>
    <w:rsid w:val="003A70DD"/>
    <w:rsid w:val="003A71E7"/>
    <w:rsid w:val="003A74EF"/>
    <w:rsid w:val="003A7544"/>
    <w:rsid w:val="003A75C6"/>
    <w:rsid w:val="003A7770"/>
    <w:rsid w:val="003A7908"/>
    <w:rsid w:val="003A7CA7"/>
    <w:rsid w:val="003A7D1A"/>
    <w:rsid w:val="003A7D9F"/>
    <w:rsid w:val="003A7E0D"/>
    <w:rsid w:val="003A7E61"/>
    <w:rsid w:val="003B0118"/>
    <w:rsid w:val="003B015D"/>
    <w:rsid w:val="003B017D"/>
    <w:rsid w:val="003B0270"/>
    <w:rsid w:val="003B02B5"/>
    <w:rsid w:val="003B0527"/>
    <w:rsid w:val="003B052B"/>
    <w:rsid w:val="003B0568"/>
    <w:rsid w:val="003B0574"/>
    <w:rsid w:val="003B06DC"/>
    <w:rsid w:val="003B06EE"/>
    <w:rsid w:val="003B078F"/>
    <w:rsid w:val="003B093E"/>
    <w:rsid w:val="003B0A2D"/>
    <w:rsid w:val="003B0B01"/>
    <w:rsid w:val="003B0B96"/>
    <w:rsid w:val="003B0BC6"/>
    <w:rsid w:val="003B0CFB"/>
    <w:rsid w:val="003B0D44"/>
    <w:rsid w:val="003B0DC3"/>
    <w:rsid w:val="003B0F38"/>
    <w:rsid w:val="003B0F52"/>
    <w:rsid w:val="003B10EE"/>
    <w:rsid w:val="003B11EB"/>
    <w:rsid w:val="003B1262"/>
    <w:rsid w:val="003B1338"/>
    <w:rsid w:val="003B152A"/>
    <w:rsid w:val="003B192A"/>
    <w:rsid w:val="003B1A8B"/>
    <w:rsid w:val="003B1C59"/>
    <w:rsid w:val="003B1CFF"/>
    <w:rsid w:val="003B1D8A"/>
    <w:rsid w:val="003B1E53"/>
    <w:rsid w:val="003B1FBE"/>
    <w:rsid w:val="003B2081"/>
    <w:rsid w:val="003B2093"/>
    <w:rsid w:val="003B20BA"/>
    <w:rsid w:val="003B2107"/>
    <w:rsid w:val="003B21EA"/>
    <w:rsid w:val="003B22F2"/>
    <w:rsid w:val="003B23A9"/>
    <w:rsid w:val="003B245C"/>
    <w:rsid w:val="003B2511"/>
    <w:rsid w:val="003B2790"/>
    <w:rsid w:val="003B28DB"/>
    <w:rsid w:val="003B2C16"/>
    <w:rsid w:val="003B2D2C"/>
    <w:rsid w:val="003B2E00"/>
    <w:rsid w:val="003B2E34"/>
    <w:rsid w:val="003B2E88"/>
    <w:rsid w:val="003B30DC"/>
    <w:rsid w:val="003B30E7"/>
    <w:rsid w:val="003B31D6"/>
    <w:rsid w:val="003B332E"/>
    <w:rsid w:val="003B336A"/>
    <w:rsid w:val="003B336E"/>
    <w:rsid w:val="003B355B"/>
    <w:rsid w:val="003B355D"/>
    <w:rsid w:val="003B36A5"/>
    <w:rsid w:val="003B3808"/>
    <w:rsid w:val="003B3A45"/>
    <w:rsid w:val="003B3F91"/>
    <w:rsid w:val="003B41A8"/>
    <w:rsid w:val="003B41D4"/>
    <w:rsid w:val="003B427D"/>
    <w:rsid w:val="003B4335"/>
    <w:rsid w:val="003B4395"/>
    <w:rsid w:val="003B454E"/>
    <w:rsid w:val="003B4663"/>
    <w:rsid w:val="003B47C3"/>
    <w:rsid w:val="003B47F8"/>
    <w:rsid w:val="003B48C5"/>
    <w:rsid w:val="003B494E"/>
    <w:rsid w:val="003B4AE7"/>
    <w:rsid w:val="003B4BAD"/>
    <w:rsid w:val="003B4D74"/>
    <w:rsid w:val="003B4D81"/>
    <w:rsid w:val="003B4DFA"/>
    <w:rsid w:val="003B4FB7"/>
    <w:rsid w:val="003B4FDA"/>
    <w:rsid w:val="003B4FF0"/>
    <w:rsid w:val="003B5180"/>
    <w:rsid w:val="003B51E6"/>
    <w:rsid w:val="003B54C7"/>
    <w:rsid w:val="003B559C"/>
    <w:rsid w:val="003B55D7"/>
    <w:rsid w:val="003B55DA"/>
    <w:rsid w:val="003B564F"/>
    <w:rsid w:val="003B5692"/>
    <w:rsid w:val="003B569B"/>
    <w:rsid w:val="003B5884"/>
    <w:rsid w:val="003B58D7"/>
    <w:rsid w:val="003B5A88"/>
    <w:rsid w:val="003B5B10"/>
    <w:rsid w:val="003B5B11"/>
    <w:rsid w:val="003B5E10"/>
    <w:rsid w:val="003B5E7B"/>
    <w:rsid w:val="003B5F22"/>
    <w:rsid w:val="003B600C"/>
    <w:rsid w:val="003B6105"/>
    <w:rsid w:val="003B6134"/>
    <w:rsid w:val="003B62DD"/>
    <w:rsid w:val="003B6354"/>
    <w:rsid w:val="003B63B0"/>
    <w:rsid w:val="003B6602"/>
    <w:rsid w:val="003B67F7"/>
    <w:rsid w:val="003B697C"/>
    <w:rsid w:val="003B6A1A"/>
    <w:rsid w:val="003B6CAF"/>
    <w:rsid w:val="003B6ED1"/>
    <w:rsid w:val="003B6F8B"/>
    <w:rsid w:val="003B7238"/>
    <w:rsid w:val="003B7327"/>
    <w:rsid w:val="003B7539"/>
    <w:rsid w:val="003B769F"/>
    <w:rsid w:val="003B76DA"/>
    <w:rsid w:val="003B7775"/>
    <w:rsid w:val="003B778F"/>
    <w:rsid w:val="003B7820"/>
    <w:rsid w:val="003B78DA"/>
    <w:rsid w:val="003B79D0"/>
    <w:rsid w:val="003B7DAD"/>
    <w:rsid w:val="003B7DC7"/>
    <w:rsid w:val="003B7F21"/>
    <w:rsid w:val="003C0034"/>
    <w:rsid w:val="003C0099"/>
    <w:rsid w:val="003C0128"/>
    <w:rsid w:val="003C0288"/>
    <w:rsid w:val="003C02D7"/>
    <w:rsid w:val="003C03D9"/>
    <w:rsid w:val="003C0492"/>
    <w:rsid w:val="003C0794"/>
    <w:rsid w:val="003C09D2"/>
    <w:rsid w:val="003C0A3B"/>
    <w:rsid w:val="003C0ADF"/>
    <w:rsid w:val="003C0ED3"/>
    <w:rsid w:val="003C1066"/>
    <w:rsid w:val="003C1155"/>
    <w:rsid w:val="003C1260"/>
    <w:rsid w:val="003C13FB"/>
    <w:rsid w:val="003C15D1"/>
    <w:rsid w:val="003C15D8"/>
    <w:rsid w:val="003C18C6"/>
    <w:rsid w:val="003C1909"/>
    <w:rsid w:val="003C19D1"/>
    <w:rsid w:val="003C1AFF"/>
    <w:rsid w:val="003C1BA0"/>
    <w:rsid w:val="003C1C6F"/>
    <w:rsid w:val="003C1F57"/>
    <w:rsid w:val="003C23B7"/>
    <w:rsid w:val="003C23EC"/>
    <w:rsid w:val="003C23FF"/>
    <w:rsid w:val="003C2420"/>
    <w:rsid w:val="003C242A"/>
    <w:rsid w:val="003C245F"/>
    <w:rsid w:val="003C2564"/>
    <w:rsid w:val="003C26A7"/>
    <w:rsid w:val="003C26B7"/>
    <w:rsid w:val="003C26BD"/>
    <w:rsid w:val="003C26F0"/>
    <w:rsid w:val="003C2800"/>
    <w:rsid w:val="003C29B8"/>
    <w:rsid w:val="003C2BB4"/>
    <w:rsid w:val="003C2BE8"/>
    <w:rsid w:val="003C2DD9"/>
    <w:rsid w:val="003C2E2A"/>
    <w:rsid w:val="003C307C"/>
    <w:rsid w:val="003C3092"/>
    <w:rsid w:val="003C3378"/>
    <w:rsid w:val="003C347B"/>
    <w:rsid w:val="003C34C8"/>
    <w:rsid w:val="003C35C8"/>
    <w:rsid w:val="003C35F7"/>
    <w:rsid w:val="003C3635"/>
    <w:rsid w:val="003C3827"/>
    <w:rsid w:val="003C3981"/>
    <w:rsid w:val="003C39F1"/>
    <w:rsid w:val="003C3B50"/>
    <w:rsid w:val="003C3C0C"/>
    <w:rsid w:val="003C3C6C"/>
    <w:rsid w:val="003C3CDF"/>
    <w:rsid w:val="003C3DB9"/>
    <w:rsid w:val="003C42FB"/>
    <w:rsid w:val="003C44BE"/>
    <w:rsid w:val="003C45BC"/>
    <w:rsid w:val="003C45CB"/>
    <w:rsid w:val="003C47AA"/>
    <w:rsid w:val="003C482D"/>
    <w:rsid w:val="003C48D4"/>
    <w:rsid w:val="003C498E"/>
    <w:rsid w:val="003C49D6"/>
    <w:rsid w:val="003C49F4"/>
    <w:rsid w:val="003C4A94"/>
    <w:rsid w:val="003C4B79"/>
    <w:rsid w:val="003C4C31"/>
    <w:rsid w:val="003C4E67"/>
    <w:rsid w:val="003C5132"/>
    <w:rsid w:val="003C5308"/>
    <w:rsid w:val="003C56DA"/>
    <w:rsid w:val="003C5889"/>
    <w:rsid w:val="003C596D"/>
    <w:rsid w:val="003C5CB9"/>
    <w:rsid w:val="003C5E8E"/>
    <w:rsid w:val="003C5F6A"/>
    <w:rsid w:val="003C6162"/>
    <w:rsid w:val="003C6178"/>
    <w:rsid w:val="003C6185"/>
    <w:rsid w:val="003C61A9"/>
    <w:rsid w:val="003C630D"/>
    <w:rsid w:val="003C6617"/>
    <w:rsid w:val="003C68C3"/>
    <w:rsid w:val="003C69E5"/>
    <w:rsid w:val="003C6DB5"/>
    <w:rsid w:val="003C6E05"/>
    <w:rsid w:val="003C7270"/>
    <w:rsid w:val="003C748E"/>
    <w:rsid w:val="003C74BF"/>
    <w:rsid w:val="003C74DA"/>
    <w:rsid w:val="003C7505"/>
    <w:rsid w:val="003C76F6"/>
    <w:rsid w:val="003C77A4"/>
    <w:rsid w:val="003C79D5"/>
    <w:rsid w:val="003C7EB4"/>
    <w:rsid w:val="003C7F04"/>
    <w:rsid w:val="003C7F61"/>
    <w:rsid w:val="003D01F8"/>
    <w:rsid w:val="003D03EB"/>
    <w:rsid w:val="003D0435"/>
    <w:rsid w:val="003D052D"/>
    <w:rsid w:val="003D05E3"/>
    <w:rsid w:val="003D0689"/>
    <w:rsid w:val="003D0737"/>
    <w:rsid w:val="003D0776"/>
    <w:rsid w:val="003D07A2"/>
    <w:rsid w:val="003D0832"/>
    <w:rsid w:val="003D0A1F"/>
    <w:rsid w:val="003D0A99"/>
    <w:rsid w:val="003D0C62"/>
    <w:rsid w:val="003D0CDF"/>
    <w:rsid w:val="003D0D79"/>
    <w:rsid w:val="003D0FFE"/>
    <w:rsid w:val="003D10CE"/>
    <w:rsid w:val="003D1170"/>
    <w:rsid w:val="003D1199"/>
    <w:rsid w:val="003D1333"/>
    <w:rsid w:val="003D1649"/>
    <w:rsid w:val="003D167C"/>
    <w:rsid w:val="003D16CD"/>
    <w:rsid w:val="003D17BA"/>
    <w:rsid w:val="003D19ED"/>
    <w:rsid w:val="003D1C50"/>
    <w:rsid w:val="003D1C65"/>
    <w:rsid w:val="003D1FE1"/>
    <w:rsid w:val="003D21AD"/>
    <w:rsid w:val="003D229A"/>
    <w:rsid w:val="003D272A"/>
    <w:rsid w:val="003D2836"/>
    <w:rsid w:val="003D28ED"/>
    <w:rsid w:val="003D2AA9"/>
    <w:rsid w:val="003D2C9F"/>
    <w:rsid w:val="003D2ECB"/>
    <w:rsid w:val="003D2F28"/>
    <w:rsid w:val="003D2F68"/>
    <w:rsid w:val="003D2FE6"/>
    <w:rsid w:val="003D3150"/>
    <w:rsid w:val="003D317A"/>
    <w:rsid w:val="003D31F4"/>
    <w:rsid w:val="003D3350"/>
    <w:rsid w:val="003D34E9"/>
    <w:rsid w:val="003D3566"/>
    <w:rsid w:val="003D3572"/>
    <w:rsid w:val="003D3627"/>
    <w:rsid w:val="003D373E"/>
    <w:rsid w:val="003D3782"/>
    <w:rsid w:val="003D3A13"/>
    <w:rsid w:val="003D3AA9"/>
    <w:rsid w:val="003D3AC4"/>
    <w:rsid w:val="003D3EF5"/>
    <w:rsid w:val="003D40C0"/>
    <w:rsid w:val="003D415B"/>
    <w:rsid w:val="003D41F9"/>
    <w:rsid w:val="003D4415"/>
    <w:rsid w:val="003D444C"/>
    <w:rsid w:val="003D48EC"/>
    <w:rsid w:val="003D49C4"/>
    <w:rsid w:val="003D4A18"/>
    <w:rsid w:val="003D4C82"/>
    <w:rsid w:val="003D4D1E"/>
    <w:rsid w:val="003D4E8C"/>
    <w:rsid w:val="003D5055"/>
    <w:rsid w:val="003D5271"/>
    <w:rsid w:val="003D54FD"/>
    <w:rsid w:val="003D5741"/>
    <w:rsid w:val="003D57AD"/>
    <w:rsid w:val="003D5972"/>
    <w:rsid w:val="003D5A65"/>
    <w:rsid w:val="003D5AE0"/>
    <w:rsid w:val="003D5B7B"/>
    <w:rsid w:val="003D5D3F"/>
    <w:rsid w:val="003D5FAE"/>
    <w:rsid w:val="003D6283"/>
    <w:rsid w:val="003D6316"/>
    <w:rsid w:val="003D635D"/>
    <w:rsid w:val="003D6377"/>
    <w:rsid w:val="003D64A9"/>
    <w:rsid w:val="003D685D"/>
    <w:rsid w:val="003D6A8C"/>
    <w:rsid w:val="003D6BDB"/>
    <w:rsid w:val="003D6EF5"/>
    <w:rsid w:val="003D71D6"/>
    <w:rsid w:val="003D74A8"/>
    <w:rsid w:val="003D754E"/>
    <w:rsid w:val="003D76D4"/>
    <w:rsid w:val="003D77E1"/>
    <w:rsid w:val="003D79FA"/>
    <w:rsid w:val="003D7BC9"/>
    <w:rsid w:val="003D7D18"/>
    <w:rsid w:val="003D7EFB"/>
    <w:rsid w:val="003D7F6D"/>
    <w:rsid w:val="003E0335"/>
    <w:rsid w:val="003E04F3"/>
    <w:rsid w:val="003E05FF"/>
    <w:rsid w:val="003E0746"/>
    <w:rsid w:val="003E07AF"/>
    <w:rsid w:val="003E0856"/>
    <w:rsid w:val="003E09A1"/>
    <w:rsid w:val="003E0A8C"/>
    <w:rsid w:val="003E0B94"/>
    <w:rsid w:val="003E0BB1"/>
    <w:rsid w:val="003E0C9C"/>
    <w:rsid w:val="003E0E74"/>
    <w:rsid w:val="003E0ED0"/>
    <w:rsid w:val="003E1060"/>
    <w:rsid w:val="003E128F"/>
    <w:rsid w:val="003E12DE"/>
    <w:rsid w:val="003E1348"/>
    <w:rsid w:val="003E14BB"/>
    <w:rsid w:val="003E14C2"/>
    <w:rsid w:val="003E15C2"/>
    <w:rsid w:val="003E1A0B"/>
    <w:rsid w:val="003E1C4F"/>
    <w:rsid w:val="003E1E36"/>
    <w:rsid w:val="003E1EF8"/>
    <w:rsid w:val="003E1FF2"/>
    <w:rsid w:val="003E2151"/>
    <w:rsid w:val="003E2153"/>
    <w:rsid w:val="003E217F"/>
    <w:rsid w:val="003E2300"/>
    <w:rsid w:val="003E26E9"/>
    <w:rsid w:val="003E2704"/>
    <w:rsid w:val="003E28A3"/>
    <w:rsid w:val="003E2908"/>
    <w:rsid w:val="003E2964"/>
    <w:rsid w:val="003E29B9"/>
    <w:rsid w:val="003E2A2D"/>
    <w:rsid w:val="003E2ABA"/>
    <w:rsid w:val="003E2C27"/>
    <w:rsid w:val="003E2DE9"/>
    <w:rsid w:val="003E2E30"/>
    <w:rsid w:val="003E34CA"/>
    <w:rsid w:val="003E3521"/>
    <w:rsid w:val="003E3656"/>
    <w:rsid w:val="003E3676"/>
    <w:rsid w:val="003E3768"/>
    <w:rsid w:val="003E3891"/>
    <w:rsid w:val="003E3A2A"/>
    <w:rsid w:val="003E3CAE"/>
    <w:rsid w:val="003E3FA6"/>
    <w:rsid w:val="003E41D2"/>
    <w:rsid w:val="003E426E"/>
    <w:rsid w:val="003E42FF"/>
    <w:rsid w:val="003E4327"/>
    <w:rsid w:val="003E43EF"/>
    <w:rsid w:val="003E44EA"/>
    <w:rsid w:val="003E45B9"/>
    <w:rsid w:val="003E4659"/>
    <w:rsid w:val="003E469F"/>
    <w:rsid w:val="003E46C5"/>
    <w:rsid w:val="003E47D2"/>
    <w:rsid w:val="003E4891"/>
    <w:rsid w:val="003E4BF0"/>
    <w:rsid w:val="003E4FF0"/>
    <w:rsid w:val="003E5066"/>
    <w:rsid w:val="003E50D8"/>
    <w:rsid w:val="003E5268"/>
    <w:rsid w:val="003E52EC"/>
    <w:rsid w:val="003E535E"/>
    <w:rsid w:val="003E53E0"/>
    <w:rsid w:val="003E548A"/>
    <w:rsid w:val="003E55AC"/>
    <w:rsid w:val="003E56C7"/>
    <w:rsid w:val="003E56EC"/>
    <w:rsid w:val="003E589F"/>
    <w:rsid w:val="003E5A64"/>
    <w:rsid w:val="003E5B9C"/>
    <w:rsid w:val="003E5C0D"/>
    <w:rsid w:val="003E5C2F"/>
    <w:rsid w:val="003E5CA8"/>
    <w:rsid w:val="003E5D58"/>
    <w:rsid w:val="003E5DC0"/>
    <w:rsid w:val="003E61A0"/>
    <w:rsid w:val="003E625F"/>
    <w:rsid w:val="003E627D"/>
    <w:rsid w:val="003E62B4"/>
    <w:rsid w:val="003E6409"/>
    <w:rsid w:val="003E6417"/>
    <w:rsid w:val="003E6764"/>
    <w:rsid w:val="003E67F4"/>
    <w:rsid w:val="003E6955"/>
    <w:rsid w:val="003E696F"/>
    <w:rsid w:val="003E697F"/>
    <w:rsid w:val="003E69F5"/>
    <w:rsid w:val="003E6E25"/>
    <w:rsid w:val="003E71DA"/>
    <w:rsid w:val="003E7264"/>
    <w:rsid w:val="003E7315"/>
    <w:rsid w:val="003E7386"/>
    <w:rsid w:val="003E75AE"/>
    <w:rsid w:val="003E770B"/>
    <w:rsid w:val="003E770D"/>
    <w:rsid w:val="003E77DE"/>
    <w:rsid w:val="003E782A"/>
    <w:rsid w:val="003E7A00"/>
    <w:rsid w:val="003E7AEA"/>
    <w:rsid w:val="003E7C35"/>
    <w:rsid w:val="003E7D5C"/>
    <w:rsid w:val="003E7DC9"/>
    <w:rsid w:val="003E7DEF"/>
    <w:rsid w:val="003E7DFB"/>
    <w:rsid w:val="003F000D"/>
    <w:rsid w:val="003F0016"/>
    <w:rsid w:val="003F011D"/>
    <w:rsid w:val="003F01C7"/>
    <w:rsid w:val="003F0288"/>
    <w:rsid w:val="003F04A9"/>
    <w:rsid w:val="003F055C"/>
    <w:rsid w:val="003F09EA"/>
    <w:rsid w:val="003F0A0E"/>
    <w:rsid w:val="003F0DBE"/>
    <w:rsid w:val="003F0ED6"/>
    <w:rsid w:val="003F109E"/>
    <w:rsid w:val="003F1157"/>
    <w:rsid w:val="003F1319"/>
    <w:rsid w:val="003F133B"/>
    <w:rsid w:val="003F13CA"/>
    <w:rsid w:val="003F1647"/>
    <w:rsid w:val="003F1713"/>
    <w:rsid w:val="003F1A8F"/>
    <w:rsid w:val="003F1C3A"/>
    <w:rsid w:val="003F1DF5"/>
    <w:rsid w:val="003F1F87"/>
    <w:rsid w:val="003F1F94"/>
    <w:rsid w:val="003F202F"/>
    <w:rsid w:val="003F22B4"/>
    <w:rsid w:val="003F2348"/>
    <w:rsid w:val="003F2400"/>
    <w:rsid w:val="003F251A"/>
    <w:rsid w:val="003F27CA"/>
    <w:rsid w:val="003F29EB"/>
    <w:rsid w:val="003F2A30"/>
    <w:rsid w:val="003F2A86"/>
    <w:rsid w:val="003F2B24"/>
    <w:rsid w:val="003F2D94"/>
    <w:rsid w:val="003F3011"/>
    <w:rsid w:val="003F319D"/>
    <w:rsid w:val="003F3205"/>
    <w:rsid w:val="003F3361"/>
    <w:rsid w:val="003F3404"/>
    <w:rsid w:val="003F3648"/>
    <w:rsid w:val="003F36EA"/>
    <w:rsid w:val="003F3732"/>
    <w:rsid w:val="003F387B"/>
    <w:rsid w:val="003F38F7"/>
    <w:rsid w:val="003F3914"/>
    <w:rsid w:val="003F3997"/>
    <w:rsid w:val="003F3A2E"/>
    <w:rsid w:val="003F3CFD"/>
    <w:rsid w:val="003F3DD2"/>
    <w:rsid w:val="003F3E7D"/>
    <w:rsid w:val="003F3F22"/>
    <w:rsid w:val="003F40CC"/>
    <w:rsid w:val="003F429E"/>
    <w:rsid w:val="003F457C"/>
    <w:rsid w:val="003F48DA"/>
    <w:rsid w:val="003F4AC4"/>
    <w:rsid w:val="003F4B39"/>
    <w:rsid w:val="003F4D90"/>
    <w:rsid w:val="003F4E96"/>
    <w:rsid w:val="003F4EE6"/>
    <w:rsid w:val="003F4F48"/>
    <w:rsid w:val="003F5125"/>
    <w:rsid w:val="003F550F"/>
    <w:rsid w:val="003F55F9"/>
    <w:rsid w:val="003F5659"/>
    <w:rsid w:val="003F5708"/>
    <w:rsid w:val="003F5883"/>
    <w:rsid w:val="003F58EE"/>
    <w:rsid w:val="003F5960"/>
    <w:rsid w:val="003F5BA2"/>
    <w:rsid w:val="003F5D15"/>
    <w:rsid w:val="003F5E03"/>
    <w:rsid w:val="003F6372"/>
    <w:rsid w:val="003F65E8"/>
    <w:rsid w:val="003F6653"/>
    <w:rsid w:val="003F6955"/>
    <w:rsid w:val="003F69E7"/>
    <w:rsid w:val="003F6B4C"/>
    <w:rsid w:val="003F6BE1"/>
    <w:rsid w:val="003F6C79"/>
    <w:rsid w:val="003F6CED"/>
    <w:rsid w:val="003F6D37"/>
    <w:rsid w:val="003F6F81"/>
    <w:rsid w:val="003F70A3"/>
    <w:rsid w:val="003F7478"/>
    <w:rsid w:val="003F74AB"/>
    <w:rsid w:val="003F7531"/>
    <w:rsid w:val="003F79B4"/>
    <w:rsid w:val="003F7A02"/>
    <w:rsid w:val="003F7A19"/>
    <w:rsid w:val="003F7D2D"/>
    <w:rsid w:val="003F7D9F"/>
    <w:rsid w:val="003F7F4B"/>
    <w:rsid w:val="0040071F"/>
    <w:rsid w:val="004008E7"/>
    <w:rsid w:val="004009E3"/>
    <w:rsid w:val="00400AF7"/>
    <w:rsid w:val="00400AFE"/>
    <w:rsid w:val="00400B37"/>
    <w:rsid w:val="00400B43"/>
    <w:rsid w:val="00400C5A"/>
    <w:rsid w:val="00400E73"/>
    <w:rsid w:val="00400E78"/>
    <w:rsid w:val="0040128B"/>
    <w:rsid w:val="004014B2"/>
    <w:rsid w:val="00401753"/>
    <w:rsid w:val="00401B30"/>
    <w:rsid w:val="00401F7A"/>
    <w:rsid w:val="00401FAF"/>
    <w:rsid w:val="00401FE1"/>
    <w:rsid w:val="00402057"/>
    <w:rsid w:val="004020C2"/>
    <w:rsid w:val="0040222D"/>
    <w:rsid w:val="004024AD"/>
    <w:rsid w:val="00402980"/>
    <w:rsid w:val="00402A31"/>
    <w:rsid w:val="00402AAB"/>
    <w:rsid w:val="00402C73"/>
    <w:rsid w:val="00402D07"/>
    <w:rsid w:val="004030E9"/>
    <w:rsid w:val="00403158"/>
    <w:rsid w:val="00403186"/>
    <w:rsid w:val="004031A4"/>
    <w:rsid w:val="004032D9"/>
    <w:rsid w:val="00403465"/>
    <w:rsid w:val="004035B2"/>
    <w:rsid w:val="00403839"/>
    <w:rsid w:val="00403941"/>
    <w:rsid w:val="0040397B"/>
    <w:rsid w:val="004039DE"/>
    <w:rsid w:val="00403AD6"/>
    <w:rsid w:val="00403CD7"/>
    <w:rsid w:val="00403DBB"/>
    <w:rsid w:val="00403F83"/>
    <w:rsid w:val="004040B9"/>
    <w:rsid w:val="004040C9"/>
    <w:rsid w:val="00404167"/>
    <w:rsid w:val="00404177"/>
    <w:rsid w:val="00404807"/>
    <w:rsid w:val="0040486E"/>
    <w:rsid w:val="0040499C"/>
    <w:rsid w:val="004049C0"/>
    <w:rsid w:val="00404C43"/>
    <w:rsid w:val="00404D72"/>
    <w:rsid w:val="00404EFD"/>
    <w:rsid w:val="00405013"/>
    <w:rsid w:val="00405344"/>
    <w:rsid w:val="00405435"/>
    <w:rsid w:val="00405513"/>
    <w:rsid w:val="0040551F"/>
    <w:rsid w:val="004056B8"/>
    <w:rsid w:val="004056D7"/>
    <w:rsid w:val="004059B8"/>
    <w:rsid w:val="004059D4"/>
    <w:rsid w:val="00405FE2"/>
    <w:rsid w:val="004061A4"/>
    <w:rsid w:val="004061DA"/>
    <w:rsid w:val="0040625B"/>
    <w:rsid w:val="0040637E"/>
    <w:rsid w:val="004063A5"/>
    <w:rsid w:val="004065CE"/>
    <w:rsid w:val="0040669B"/>
    <w:rsid w:val="004066AA"/>
    <w:rsid w:val="0040670B"/>
    <w:rsid w:val="0040671A"/>
    <w:rsid w:val="00406806"/>
    <w:rsid w:val="0040696B"/>
    <w:rsid w:val="00406C0F"/>
    <w:rsid w:val="00406CC6"/>
    <w:rsid w:val="00406CEC"/>
    <w:rsid w:val="00406E9A"/>
    <w:rsid w:val="00406F01"/>
    <w:rsid w:val="00407294"/>
    <w:rsid w:val="0040739A"/>
    <w:rsid w:val="004073F8"/>
    <w:rsid w:val="0040748D"/>
    <w:rsid w:val="00407513"/>
    <w:rsid w:val="0040755D"/>
    <w:rsid w:val="00407600"/>
    <w:rsid w:val="00407850"/>
    <w:rsid w:val="0040795D"/>
    <w:rsid w:val="00407A24"/>
    <w:rsid w:val="00407BE8"/>
    <w:rsid w:val="00407C74"/>
    <w:rsid w:val="00407CCD"/>
    <w:rsid w:val="00407CD5"/>
    <w:rsid w:val="00407DAC"/>
    <w:rsid w:val="00407E56"/>
    <w:rsid w:val="004100B4"/>
    <w:rsid w:val="00410404"/>
    <w:rsid w:val="0041044A"/>
    <w:rsid w:val="00410886"/>
    <w:rsid w:val="004108AC"/>
    <w:rsid w:val="00410CF2"/>
    <w:rsid w:val="00410FFB"/>
    <w:rsid w:val="00411027"/>
    <w:rsid w:val="0041102D"/>
    <w:rsid w:val="00411661"/>
    <w:rsid w:val="00411ABA"/>
    <w:rsid w:val="00411B1D"/>
    <w:rsid w:val="00411C41"/>
    <w:rsid w:val="00411E0D"/>
    <w:rsid w:val="00411EB1"/>
    <w:rsid w:val="00412274"/>
    <w:rsid w:val="004123BE"/>
    <w:rsid w:val="004124D5"/>
    <w:rsid w:val="00412637"/>
    <w:rsid w:val="00412798"/>
    <w:rsid w:val="00412826"/>
    <w:rsid w:val="00412B18"/>
    <w:rsid w:val="00412D51"/>
    <w:rsid w:val="00412E6D"/>
    <w:rsid w:val="00413098"/>
    <w:rsid w:val="00413131"/>
    <w:rsid w:val="00413211"/>
    <w:rsid w:val="00413395"/>
    <w:rsid w:val="004135BD"/>
    <w:rsid w:val="00413853"/>
    <w:rsid w:val="004138F8"/>
    <w:rsid w:val="00413A12"/>
    <w:rsid w:val="00413E75"/>
    <w:rsid w:val="004140BE"/>
    <w:rsid w:val="0041425E"/>
    <w:rsid w:val="004143AF"/>
    <w:rsid w:val="0041440C"/>
    <w:rsid w:val="00414584"/>
    <w:rsid w:val="00414976"/>
    <w:rsid w:val="004149B9"/>
    <w:rsid w:val="004149EC"/>
    <w:rsid w:val="00414A5E"/>
    <w:rsid w:val="00414A64"/>
    <w:rsid w:val="00414B00"/>
    <w:rsid w:val="00414B80"/>
    <w:rsid w:val="00414C88"/>
    <w:rsid w:val="00414F10"/>
    <w:rsid w:val="00415005"/>
    <w:rsid w:val="004150CC"/>
    <w:rsid w:val="00415135"/>
    <w:rsid w:val="0041513D"/>
    <w:rsid w:val="0041526F"/>
    <w:rsid w:val="00415281"/>
    <w:rsid w:val="004152B4"/>
    <w:rsid w:val="004152FA"/>
    <w:rsid w:val="00415356"/>
    <w:rsid w:val="004154F9"/>
    <w:rsid w:val="00415817"/>
    <w:rsid w:val="0041593B"/>
    <w:rsid w:val="00415C81"/>
    <w:rsid w:val="00415CB6"/>
    <w:rsid w:val="00415CEF"/>
    <w:rsid w:val="00415D98"/>
    <w:rsid w:val="00415E85"/>
    <w:rsid w:val="0041610E"/>
    <w:rsid w:val="00416197"/>
    <w:rsid w:val="0041626A"/>
    <w:rsid w:val="00416318"/>
    <w:rsid w:val="00416515"/>
    <w:rsid w:val="004165B9"/>
    <w:rsid w:val="00416890"/>
    <w:rsid w:val="0041695F"/>
    <w:rsid w:val="00416EF7"/>
    <w:rsid w:val="004170C0"/>
    <w:rsid w:val="004171F3"/>
    <w:rsid w:val="00417411"/>
    <w:rsid w:val="0041742F"/>
    <w:rsid w:val="004174B1"/>
    <w:rsid w:val="0041764A"/>
    <w:rsid w:val="004179A0"/>
    <w:rsid w:val="00417B36"/>
    <w:rsid w:val="00417EE2"/>
    <w:rsid w:val="0042003A"/>
    <w:rsid w:val="0042004D"/>
    <w:rsid w:val="004200A7"/>
    <w:rsid w:val="004200B4"/>
    <w:rsid w:val="004203E4"/>
    <w:rsid w:val="004205EC"/>
    <w:rsid w:val="00420939"/>
    <w:rsid w:val="00420A96"/>
    <w:rsid w:val="00420B36"/>
    <w:rsid w:val="00420E8F"/>
    <w:rsid w:val="00420E91"/>
    <w:rsid w:val="004211AB"/>
    <w:rsid w:val="0042124F"/>
    <w:rsid w:val="00421720"/>
    <w:rsid w:val="004217FC"/>
    <w:rsid w:val="00421AFE"/>
    <w:rsid w:val="00421C12"/>
    <w:rsid w:val="00421C1F"/>
    <w:rsid w:val="00421DEC"/>
    <w:rsid w:val="00421E2B"/>
    <w:rsid w:val="00421E63"/>
    <w:rsid w:val="00421EE3"/>
    <w:rsid w:val="00422118"/>
    <w:rsid w:val="0042228A"/>
    <w:rsid w:val="00422438"/>
    <w:rsid w:val="004224F6"/>
    <w:rsid w:val="004225B6"/>
    <w:rsid w:val="004226D9"/>
    <w:rsid w:val="0042270B"/>
    <w:rsid w:val="00422725"/>
    <w:rsid w:val="004227A6"/>
    <w:rsid w:val="004228B0"/>
    <w:rsid w:val="004229A8"/>
    <w:rsid w:val="00422B15"/>
    <w:rsid w:val="00422C18"/>
    <w:rsid w:val="00422CB0"/>
    <w:rsid w:val="00422EEC"/>
    <w:rsid w:val="00423027"/>
    <w:rsid w:val="0042314B"/>
    <w:rsid w:val="00423278"/>
    <w:rsid w:val="004234A6"/>
    <w:rsid w:val="00423606"/>
    <w:rsid w:val="0042379B"/>
    <w:rsid w:val="00423919"/>
    <w:rsid w:val="00423967"/>
    <w:rsid w:val="00423B98"/>
    <w:rsid w:val="00423BB9"/>
    <w:rsid w:val="00423D93"/>
    <w:rsid w:val="0042407D"/>
    <w:rsid w:val="004240B9"/>
    <w:rsid w:val="00424207"/>
    <w:rsid w:val="004242AD"/>
    <w:rsid w:val="00424474"/>
    <w:rsid w:val="004246E9"/>
    <w:rsid w:val="00424871"/>
    <w:rsid w:val="00424941"/>
    <w:rsid w:val="004249A0"/>
    <w:rsid w:val="00424C79"/>
    <w:rsid w:val="00424EE6"/>
    <w:rsid w:val="00424F2F"/>
    <w:rsid w:val="00424F8D"/>
    <w:rsid w:val="00425212"/>
    <w:rsid w:val="00425549"/>
    <w:rsid w:val="004256F9"/>
    <w:rsid w:val="0042589C"/>
    <w:rsid w:val="00425A56"/>
    <w:rsid w:val="00425B5A"/>
    <w:rsid w:val="00425B97"/>
    <w:rsid w:val="00425C53"/>
    <w:rsid w:val="00425D16"/>
    <w:rsid w:val="00425E7F"/>
    <w:rsid w:val="00426085"/>
    <w:rsid w:val="00426107"/>
    <w:rsid w:val="004261A6"/>
    <w:rsid w:val="004261DC"/>
    <w:rsid w:val="0042621F"/>
    <w:rsid w:val="00426343"/>
    <w:rsid w:val="00426414"/>
    <w:rsid w:val="00426460"/>
    <w:rsid w:val="00426468"/>
    <w:rsid w:val="004264EA"/>
    <w:rsid w:val="0042684A"/>
    <w:rsid w:val="00426870"/>
    <w:rsid w:val="00426929"/>
    <w:rsid w:val="0042699C"/>
    <w:rsid w:val="00426B27"/>
    <w:rsid w:val="00426B90"/>
    <w:rsid w:val="00426CA0"/>
    <w:rsid w:val="00426CE9"/>
    <w:rsid w:val="00426D08"/>
    <w:rsid w:val="00426DD0"/>
    <w:rsid w:val="00426E0A"/>
    <w:rsid w:val="00426EB8"/>
    <w:rsid w:val="0042704F"/>
    <w:rsid w:val="0042707C"/>
    <w:rsid w:val="004270F3"/>
    <w:rsid w:val="00427107"/>
    <w:rsid w:val="004273BB"/>
    <w:rsid w:val="00427805"/>
    <w:rsid w:val="00427806"/>
    <w:rsid w:val="004278B3"/>
    <w:rsid w:val="004278D2"/>
    <w:rsid w:val="004279FC"/>
    <w:rsid w:val="00427B8E"/>
    <w:rsid w:val="00427BB7"/>
    <w:rsid w:val="00427C10"/>
    <w:rsid w:val="00427EE9"/>
    <w:rsid w:val="00427F85"/>
    <w:rsid w:val="00427FA5"/>
    <w:rsid w:val="004301E5"/>
    <w:rsid w:val="00430259"/>
    <w:rsid w:val="00430356"/>
    <w:rsid w:val="004303FB"/>
    <w:rsid w:val="0043055F"/>
    <w:rsid w:val="004307D4"/>
    <w:rsid w:val="00430840"/>
    <w:rsid w:val="0043090E"/>
    <w:rsid w:val="004309A8"/>
    <w:rsid w:val="00430A1D"/>
    <w:rsid w:val="00430BD6"/>
    <w:rsid w:val="00430F5D"/>
    <w:rsid w:val="00430F8D"/>
    <w:rsid w:val="00431211"/>
    <w:rsid w:val="00431221"/>
    <w:rsid w:val="00431304"/>
    <w:rsid w:val="00431325"/>
    <w:rsid w:val="0043133D"/>
    <w:rsid w:val="004313E7"/>
    <w:rsid w:val="00431818"/>
    <w:rsid w:val="004318A2"/>
    <w:rsid w:val="0043197D"/>
    <w:rsid w:val="00431DE7"/>
    <w:rsid w:val="00431F4C"/>
    <w:rsid w:val="00431F50"/>
    <w:rsid w:val="0043201E"/>
    <w:rsid w:val="004320E8"/>
    <w:rsid w:val="0043215B"/>
    <w:rsid w:val="0043252D"/>
    <w:rsid w:val="0043256B"/>
    <w:rsid w:val="004327DB"/>
    <w:rsid w:val="004328F5"/>
    <w:rsid w:val="00432903"/>
    <w:rsid w:val="00432929"/>
    <w:rsid w:val="00432955"/>
    <w:rsid w:val="00432A3B"/>
    <w:rsid w:val="00432AC9"/>
    <w:rsid w:val="00432AF1"/>
    <w:rsid w:val="00432BAF"/>
    <w:rsid w:val="00432C9B"/>
    <w:rsid w:val="00432D0D"/>
    <w:rsid w:val="00432F6F"/>
    <w:rsid w:val="00432FC4"/>
    <w:rsid w:val="004330BA"/>
    <w:rsid w:val="004330E7"/>
    <w:rsid w:val="004331EA"/>
    <w:rsid w:val="00433623"/>
    <w:rsid w:val="00433668"/>
    <w:rsid w:val="004336F8"/>
    <w:rsid w:val="00433741"/>
    <w:rsid w:val="0043380D"/>
    <w:rsid w:val="00433941"/>
    <w:rsid w:val="00433B01"/>
    <w:rsid w:val="00433D61"/>
    <w:rsid w:val="00433E19"/>
    <w:rsid w:val="00433F85"/>
    <w:rsid w:val="00433FD5"/>
    <w:rsid w:val="00434147"/>
    <w:rsid w:val="004347E1"/>
    <w:rsid w:val="0043494E"/>
    <w:rsid w:val="00434968"/>
    <w:rsid w:val="00434A38"/>
    <w:rsid w:val="00434B6C"/>
    <w:rsid w:val="00434B8A"/>
    <w:rsid w:val="00434BA6"/>
    <w:rsid w:val="00434C45"/>
    <w:rsid w:val="00434D0C"/>
    <w:rsid w:val="00434DEB"/>
    <w:rsid w:val="00434F11"/>
    <w:rsid w:val="0043504E"/>
    <w:rsid w:val="00435103"/>
    <w:rsid w:val="0043511A"/>
    <w:rsid w:val="0043543D"/>
    <w:rsid w:val="0043546D"/>
    <w:rsid w:val="00435498"/>
    <w:rsid w:val="0043549E"/>
    <w:rsid w:val="00435A06"/>
    <w:rsid w:val="00435A08"/>
    <w:rsid w:val="00435C11"/>
    <w:rsid w:val="00435DC9"/>
    <w:rsid w:val="0043630D"/>
    <w:rsid w:val="004365A5"/>
    <w:rsid w:val="00436977"/>
    <w:rsid w:val="00436B75"/>
    <w:rsid w:val="00436D32"/>
    <w:rsid w:val="00436E06"/>
    <w:rsid w:val="00436E82"/>
    <w:rsid w:val="00436F5B"/>
    <w:rsid w:val="0043709E"/>
    <w:rsid w:val="004370B6"/>
    <w:rsid w:val="004370E4"/>
    <w:rsid w:val="004373D1"/>
    <w:rsid w:val="00437498"/>
    <w:rsid w:val="00437568"/>
    <w:rsid w:val="00437629"/>
    <w:rsid w:val="00437645"/>
    <w:rsid w:val="004376C4"/>
    <w:rsid w:val="0043789A"/>
    <w:rsid w:val="004378DA"/>
    <w:rsid w:val="004379E9"/>
    <w:rsid w:val="00437A1E"/>
    <w:rsid w:val="00437CA2"/>
    <w:rsid w:val="00437D3E"/>
    <w:rsid w:val="00437D42"/>
    <w:rsid w:val="00437F9C"/>
    <w:rsid w:val="00440060"/>
    <w:rsid w:val="00440098"/>
    <w:rsid w:val="00440312"/>
    <w:rsid w:val="0044065B"/>
    <w:rsid w:val="0044066F"/>
    <w:rsid w:val="00440864"/>
    <w:rsid w:val="004409CD"/>
    <w:rsid w:val="00440BC8"/>
    <w:rsid w:val="00440E8F"/>
    <w:rsid w:val="00440FA3"/>
    <w:rsid w:val="0044104D"/>
    <w:rsid w:val="0044109F"/>
    <w:rsid w:val="004410A9"/>
    <w:rsid w:val="00441119"/>
    <w:rsid w:val="004411A4"/>
    <w:rsid w:val="004411C4"/>
    <w:rsid w:val="00441265"/>
    <w:rsid w:val="004412D9"/>
    <w:rsid w:val="004414BC"/>
    <w:rsid w:val="00441571"/>
    <w:rsid w:val="00441582"/>
    <w:rsid w:val="004415ED"/>
    <w:rsid w:val="00441A3E"/>
    <w:rsid w:val="00441AA6"/>
    <w:rsid w:val="00441BDF"/>
    <w:rsid w:val="00441C6B"/>
    <w:rsid w:val="00441D83"/>
    <w:rsid w:val="00441E31"/>
    <w:rsid w:val="00441F74"/>
    <w:rsid w:val="00442079"/>
    <w:rsid w:val="0044207B"/>
    <w:rsid w:val="004420D4"/>
    <w:rsid w:val="004420E1"/>
    <w:rsid w:val="00442156"/>
    <w:rsid w:val="0044220F"/>
    <w:rsid w:val="00442266"/>
    <w:rsid w:val="0044234D"/>
    <w:rsid w:val="004427F6"/>
    <w:rsid w:val="0044292F"/>
    <w:rsid w:val="004429DB"/>
    <w:rsid w:val="00442AB6"/>
    <w:rsid w:val="00442D80"/>
    <w:rsid w:val="00442E87"/>
    <w:rsid w:val="00443331"/>
    <w:rsid w:val="00443530"/>
    <w:rsid w:val="004436AB"/>
    <w:rsid w:val="00443884"/>
    <w:rsid w:val="00443B37"/>
    <w:rsid w:val="00443BAE"/>
    <w:rsid w:val="00443BB5"/>
    <w:rsid w:val="00443C17"/>
    <w:rsid w:val="00443C52"/>
    <w:rsid w:val="004443E2"/>
    <w:rsid w:val="00444400"/>
    <w:rsid w:val="00444468"/>
    <w:rsid w:val="004446A6"/>
    <w:rsid w:val="004446A7"/>
    <w:rsid w:val="0044470C"/>
    <w:rsid w:val="00444A4E"/>
    <w:rsid w:val="00444B58"/>
    <w:rsid w:val="00444D6B"/>
    <w:rsid w:val="00444FB0"/>
    <w:rsid w:val="00445713"/>
    <w:rsid w:val="0044581A"/>
    <w:rsid w:val="00445896"/>
    <w:rsid w:val="00445934"/>
    <w:rsid w:val="00445A01"/>
    <w:rsid w:val="00445A45"/>
    <w:rsid w:val="00445B06"/>
    <w:rsid w:val="00445BF1"/>
    <w:rsid w:val="00445D0C"/>
    <w:rsid w:val="00445DA4"/>
    <w:rsid w:val="00445E7E"/>
    <w:rsid w:val="00445F66"/>
    <w:rsid w:val="004461DA"/>
    <w:rsid w:val="0044641B"/>
    <w:rsid w:val="00446557"/>
    <w:rsid w:val="0044665E"/>
    <w:rsid w:val="004467F1"/>
    <w:rsid w:val="00446909"/>
    <w:rsid w:val="00446B35"/>
    <w:rsid w:val="00446B43"/>
    <w:rsid w:val="00446C99"/>
    <w:rsid w:val="00446D89"/>
    <w:rsid w:val="00446E19"/>
    <w:rsid w:val="004470E2"/>
    <w:rsid w:val="0044730B"/>
    <w:rsid w:val="00447388"/>
    <w:rsid w:val="0044747B"/>
    <w:rsid w:val="00447568"/>
    <w:rsid w:val="00447C88"/>
    <w:rsid w:val="00447E05"/>
    <w:rsid w:val="00450261"/>
    <w:rsid w:val="0045042D"/>
    <w:rsid w:val="0045045E"/>
    <w:rsid w:val="00450506"/>
    <w:rsid w:val="00450659"/>
    <w:rsid w:val="00450686"/>
    <w:rsid w:val="004507C2"/>
    <w:rsid w:val="00450810"/>
    <w:rsid w:val="004508D1"/>
    <w:rsid w:val="004509C9"/>
    <w:rsid w:val="004509F9"/>
    <w:rsid w:val="00450BBC"/>
    <w:rsid w:val="00450C34"/>
    <w:rsid w:val="00450CB4"/>
    <w:rsid w:val="00450E38"/>
    <w:rsid w:val="00450ED6"/>
    <w:rsid w:val="004512CC"/>
    <w:rsid w:val="004512CF"/>
    <w:rsid w:val="004514BE"/>
    <w:rsid w:val="00451582"/>
    <w:rsid w:val="004515CB"/>
    <w:rsid w:val="0045192D"/>
    <w:rsid w:val="0045195D"/>
    <w:rsid w:val="004519F4"/>
    <w:rsid w:val="00451AB1"/>
    <w:rsid w:val="00451CEC"/>
    <w:rsid w:val="00451E8F"/>
    <w:rsid w:val="00451EBF"/>
    <w:rsid w:val="00452288"/>
    <w:rsid w:val="0045228A"/>
    <w:rsid w:val="00452362"/>
    <w:rsid w:val="004524CD"/>
    <w:rsid w:val="004525B3"/>
    <w:rsid w:val="004526BF"/>
    <w:rsid w:val="004526FB"/>
    <w:rsid w:val="00452728"/>
    <w:rsid w:val="004529F7"/>
    <w:rsid w:val="00452D15"/>
    <w:rsid w:val="00452E59"/>
    <w:rsid w:val="00452EFC"/>
    <w:rsid w:val="00452F23"/>
    <w:rsid w:val="00452FB4"/>
    <w:rsid w:val="00453020"/>
    <w:rsid w:val="00453131"/>
    <w:rsid w:val="00453241"/>
    <w:rsid w:val="0045342D"/>
    <w:rsid w:val="0045360E"/>
    <w:rsid w:val="004536F7"/>
    <w:rsid w:val="00453B04"/>
    <w:rsid w:val="00453D9F"/>
    <w:rsid w:val="00453F19"/>
    <w:rsid w:val="00453F89"/>
    <w:rsid w:val="00454107"/>
    <w:rsid w:val="00454300"/>
    <w:rsid w:val="00454319"/>
    <w:rsid w:val="00454847"/>
    <w:rsid w:val="004548B2"/>
    <w:rsid w:val="00454943"/>
    <w:rsid w:val="00454A63"/>
    <w:rsid w:val="00454A74"/>
    <w:rsid w:val="00454CEA"/>
    <w:rsid w:val="004551DF"/>
    <w:rsid w:val="00455417"/>
    <w:rsid w:val="004557EA"/>
    <w:rsid w:val="004558CA"/>
    <w:rsid w:val="00455A40"/>
    <w:rsid w:val="00455C26"/>
    <w:rsid w:val="00455E03"/>
    <w:rsid w:val="00456014"/>
    <w:rsid w:val="004562A2"/>
    <w:rsid w:val="00456366"/>
    <w:rsid w:val="0045653F"/>
    <w:rsid w:val="0045666C"/>
    <w:rsid w:val="004566EF"/>
    <w:rsid w:val="0045686F"/>
    <w:rsid w:val="00456971"/>
    <w:rsid w:val="00456C9D"/>
    <w:rsid w:val="00457292"/>
    <w:rsid w:val="00457547"/>
    <w:rsid w:val="00457586"/>
    <w:rsid w:val="004577CB"/>
    <w:rsid w:val="00457A09"/>
    <w:rsid w:val="00457E1C"/>
    <w:rsid w:val="00457E2B"/>
    <w:rsid w:val="00457ECC"/>
    <w:rsid w:val="0046002E"/>
    <w:rsid w:val="00460049"/>
    <w:rsid w:val="004600FC"/>
    <w:rsid w:val="004604AD"/>
    <w:rsid w:val="004604EC"/>
    <w:rsid w:val="0046054B"/>
    <w:rsid w:val="004605BE"/>
    <w:rsid w:val="00460841"/>
    <w:rsid w:val="004608BD"/>
    <w:rsid w:val="00460AED"/>
    <w:rsid w:val="00460C1D"/>
    <w:rsid w:val="00460DF6"/>
    <w:rsid w:val="00460FCD"/>
    <w:rsid w:val="004610A8"/>
    <w:rsid w:val="00461251"/>
    <w:rsid w:val="00461365"/>
    <w:rsid w:val="004614BF"/>
    <w:rsid w:val="004614F1"/>
    <w:rsid w:val="00461743"/>
    <w:rsid w:val="00461856"/>
    <w:rsid w:val="00461981"/>
    <w:rsid w:val="00461BA5"/>
    <w:rsid w:val="00461BDF"/>
    <w:rsid w:val="00461C60"/>
    <w:rsid w:val="00461C9B"/>
    <w:rsid w:val="00461CCB"/>
    <w:rsid w:val="00461D9B"/>
    <w:rsid w:val="00461F0B"/>
    <w:rsid w:val="00461FAC"/>
    <w:rsid w:val="00462252"/>
    <w:rsid w:val="00462650"/>
    <w:rsid w:val="00462F90"/>
    <w:rsid w:val="00463038"/>
    <w:rsid w:val="00463209"/>
    <w:rsid w:val="00463335"/>
    <w:rsid w:val="004633C1"/>
    <w:rsid w:val="00463546"/>
    <w:rsid w:val="004636EE"/>
    <w:rsid w:val="004636EF"/>
    <w:rsid w:val="00463A26"/>
    <w:rsid w:val="00463B22"/>
    <w:rsid w:val="00463B62"/>
    <w:rsid w:val="00463DC0"/>
    <w:rsid w:val="00463F3D"/>
    <w:rsid w:val="00464005"/>
    <w:rsid w:val="0046409B"/>
    <w:rsid w:val="0046418D"/>
    <w:rsid w:val="004643D8"/>
    <w:rsid w:val="00464867"/>
    <w:rsid w:val="00464BF6"/>
    <w:rsid w:val="00464C36"/>
    <w:rsid w:val="00464D51"/>
    <w:rsid w:val="00464D54"/>
    <w:rsid w:val="00464EB4"/>
    <w:rsid w:val="0046502D"/>
    <w:rsid w:val="00465057"/>
    <w:rsid w:val="00465404"/>
    <w:rsid w:val="00465440"/>
    <w:rsid w:val="0046553B"/>
    <w:rsid w:val="004658A0"/>
    <w:rsid w:val="004659A2"/>
    <w:rsid w:val="004659C9"/>
    <w:rsid w:val="00465A6E"/>
    <w:rsid w:val="00465B6F"/>
    <w:rsid w:val="00465C63"/>
    <w:rsid w:val="00465F17"/>
    <w:rsid w:val="00466048"/>
    <w:rsid w:val="004660CB"/>
    <w:rsid w:val="00466133"/>
    <w:rsid w:val="0046613D"/>
    <w:rsid w:val="00466143"/>
    <w:rsid w:val="0046616A"/>
    <w:rsid w:val="004661E0"/>
    <w:rsid w:val="004662C0"/>
    <w:rsid w:val="004663C1"/>
    <w:rsid w:val="0046654A"/>
    <w:rsid w:val="0046665D"/>
    <w:rsid w:val="004669D2"/>
    <w:rsid w:val="00466A29"/>
    <w:rsid w:val="00466D9D"/>
    <w:rsid w:val="00466E0E"/>
    <w:rsid w:val="00466EA8"/>
    <w:rsid w:val="0046700D"/>
    <w:rsid w:val="00467029"/>
    <w:rsid w:val="004672B8"/>
    <w:rsid w:val="004673E6"/>
    <w:rsid w:val="004676A6"/>
    <w:rsid w:val="004676EC"/>
    <w:rsid w:val="0046772E"/>
    <w:rsid w:val="004678DA"/>
    <w:rsid w:val="0046796A"/>
    <w:rsid w:val="00467AB7"/>
    <w:rsid w:val="00467B0D"/>
    <w:rsid w:val="00467B98"/>
    <w:rsid w:val="00467BC5"/>
    <w:rsid w:val="00467F05"/>
    <w:rsid w:val="00467F63"/>
    <w:rsid w:val="004701A5"/>
    <w:rsid w:val="00470391"/>
    <w:rsid w:val="004703A5"/>
    <w:rsid w:val="0047045E"/>
    <w:rsid w:val="00470585"/>
    <w:rsid w:val="0047065E"/>
    <w:rsid w:val="004706C1"/>
    <w:rsid w:val="00470704"/>
    <w:rsid w:val="00470A0F"/>
    <w:rsid w:val="00470C1F"/>
    <w:rsid w:val="00470D73"/>
    <w:rsid w:val="00470E19"/>
    <w:rsid w:val="00471061"/>
    <w:rsid w:val="00471118"/>
    <w:rsid w:val="00471169"/>
    <w:rsid w:val="00471170"/>
    <w:rsid w:val="004712F1"/>
    <w:rsid w:val="0047142E"/>
    <w:rsid w:val="004714B1"/>
    <w:rsid w:val="004716BE"/>
    <w:rsid w:val="00471714"/>
    <w:rsid w:val="00471864"/>
    <w:rsid w:val="004719C1"/>
    <w:rsid w:val="00471A6D"/>
    <w:rsid w:val="00471A80"/>
    <w:rsid w:val="00471E52"/>
    <w:rsid w:val="00471F6E"/>
    <w:rsid w:val="004720EB"/>
    <w:rsid w:val="0047232E"/>
    <w:rsid w:val="004723B9"/>
    <w:rsid w:val="004727C6"/>
    <w:rsid w:val="00472808"/>
    <w:rsid w:val="00472860"/>
    <w:rsid w:val="004729C8"/>
    <w:rsid w:val="00472FC4"/>
    <w:rsid w:val="00473041"/>
    <w:rsid w:val="0047309D"/>
    <w:rsid w:val="004730D4"/>
    <w:rsid w:val="0047311A"/>
    <w:rsid w:val="004734B3"/>
    <w:rsid w:val="0047353C"/>
    <w:rsid w:val="00473895"/>
    <w:rsid w:val="004739BE"/>
    <w:rsid w:val="00473AF9"/>
    <w:rsid w:val="00473B40"/>
    <w:rsid w:val="00474029"/>
    <w:rsid w:val="00474069"/>
    <w:rsid w:val="00474106"/>
    <w:rsid w:val="00474392"/>
    <w:rsid w:val="004743A2"/>
    <w:rsid w:val="0047477B"/>
    <w:rsid w:val="00474881"/>
    <w:rsid w:val="00474A21"/>
    <w:rsid w:val="00474B89"/>
    <w:rsid w:val="00474C8B"/>
    <w:rsid w:val="00474D08"/>
    <w:rsid w:val="00474D9A"/>
    <w:rsid w:val="00474E12"/>
    <w:rsid w:val="00474F67"/>
    <w:rsid w:val="00475115"/>
    <w:rsid w:val="004752A5"/>
    <w:rsid w:val="00475304"/>
    <w:rsid w:val="00475361"/>
    <w:rsid w:val="00475444"/>
    <w:rsid w:val="00475496"/>
    <w:rsid w:val="004756A0"/>
    <w:rsid w:val="00475827"/>
    <w:rsid w:val="00475A4A"/>
    <w:rsid w:val="00475B27"/>
    <w:rsid w:val="00475D35"/>
    <w:rsid w:val="00475DC4"/>
    <w:rsid w:val="00475F98"/>
    <w:rsid w:val="00476029"/>
    <w:rsid w:val="004760D0"/>
    <w:rsid w:val="00476220"/>
    <w:rsid w:val="00476248"/>
    <w:rsid w:val="00476423"/>
    <w:rsid w:val="004769C9"/>
    <w:rsid w:val="004769F7"/>
    <w:rsid w:val="00476A60"/>
    <w:rsid w:val="00476B33"/>
    <w:rsid w:val="00476D1E"/>
    <w:rsid w:val="00476D31"/>
    <w:rsid w:val="00476E1C"/>
    <w:rsid w:val="00476FCC"/>
    <w:rsid w:val="00476FE5"/>
    <w:rsid w:val="00476FF8"/>
    <w:rsid w:val="004772AD"/>
    <w:rsid w:val="004775F3"/>
    <w:rsid w:val="00477738"/>
    <w:rsid w:val="004778EB"/>
    <w:rsid w:val="00477957"/>
    <w:rsid w:val="004779C1"/>
    <w:rsid w:val="00477C6E"/>
    <w:rsid w:val="00477D75"/>
    <w:rsid w:val="00477DC7"/>
    <w:rsid w:val="00477DEA"/>
    <w:rsid w:val="00480283"/>
    <w:rsid w:val="0048047E"/>
    <w:rsid w:val="00480493"/>
    <w:rsid w:val="00480612"/>
    <w:rsid w:val="00480769"/>
    <w:rsid w:val="00480890"/>
    <w:rsid w:val="00480906"/>
    <w:rsid w:val="00480AE1"/>
    <w:rsid w:val="00480CA4"/>
    <w:rsid w:val="00480CD3"/>
    <w:rsid w:val="00480F3A"/>
    <w:rsid w:val="00480F7A"/>
    <w:rsid w:val="00481274"/>
    <w:rsid w:val="00481375"/>
    <w:rsid w:val="00481445"/>
    <w:rsid w:val="004819F3"/>
    <w:rsid w:val="00481A63"/>
    <w:rsid w:val="00481C97"/>
    <w:rsid w:val="00481D22"/>
    <w:rsid w:val="004820EC"/>
    <w:rsid w:val="00482122"/>
    <w:rsid w:val="004823B3"/>
    <w:rsid w:val="00482580"/>
    <w:rsid w:val="004825C5"/>
    <w:rsid w:val="004826A7"/>
    <w:rsid w:val="0048272C"/>
    <w:rsid w:val="0048283A"/>
    <w:rsid w:val="004829D5"/>
    <w:rsid w:val="00482A15"/>
    <w:rsid w:val="00482B64"/>
    <w:rsid w:val="00482C0F"/>
    <w:rsid w:val="00482C6A"/>
    <w:rsid w:val="00482C7E"/>
    <w:rsid w:val="00482D18"/>
    <w:rsid w:val="00482EA3"/>
    <w:rsid w:val="00482EF2"/>
    <w:rsid w:val="00482F86"/>
    <w:rsid w:val="00483240"/>
    <w:rsid w:val="00483388"/>
    <w:rsid w:val="00483411"/>
    <w:rsid w:val="0048353F"/>
    <w:rsid w:val="00483644"/>
    <w:rsid w:val="00483684"/>
    <w:rsid w:val="00483917"/>
    <w:rsid w:val="00483930"/>
    <w:rsid w:val="00483B76"/>
    <w:rsid w:val="00483B9F"/>
    <w:rsid w:val="00483C51"/>
    <w:rsid w:val="00483CCD"/>
    <w:rsid w:val="00483CEA"/>
    <w:rsid w:val="00483E46"/>
    <w:rsid w:val="00483F57"/>
    <w:rsid w:val="00483F9B"/>
    <w:rsid w:val="004841DC"/>
    <w:rsid w:val="0048423E"/>
    <w:rsid w:val="00484316"/>
    <w:rsid w:val="004843AB"/>
    <w:rsid w:val="00484411"/>
    <w:rsid w:val="00484478"/>
    <w:rsid w:val="004845CF"/>
    <w:rsid w:val="0048461B"/>
    <w:rsid w:val="0048470D"/>
    <w:rsid w:val="00484840"/>
    <w:rsid w:val="00484A02"/>
    <w:rsid w:val="00484BA0"/>
    <w:rsid w:val="00484BBF"/>
    <w:rsid w:val="00484BD8"/>
    <w:rsid w:val="00484CEC"/>
    <w:rsid w:val="00484E30"/>
    <w:rsid w:val="00484E97"/>
    <w:rsid w:val="0048551A"/>
    <w:rsid w:val="00485571"/>
    <w:rsid w:val="004855C9"/>
    <w:rsid w:val="0048568C"/>
    <w:rsid w:val="00485A83"/>
    <w:rsid w:val="0048610C"/>
    <w:rsid w:val="0048614A"/>
    <w:rsid w:val="004865F8"/>
    <w:rsid w:val="00486747"/>
    <w:rsid w:val="00486941"/>
    <w:rsid w:val="00486B50"/>
    <w:rsid w:val="00486C06"/>
    <w:rsid w:val="00486DB3"/>
    <w:rsid w:val="00486F37"/>
    <w:rsid w:val="004870D9"/>
    <w:rsid w:val="0048747E"/>
    <w:rsid w:val="004874D6"/>
    <w:rsid w:val="0048752D"/>
    <w:rsid w:val="00487556"/>
    <w:rsid w:val="0048779E"/>
    <w:rsid w:val="004877AF"/>
    <w:rsid w:val="00487830"/>
    <w:rsid w:val="0048789A"/>
    <w:rsid w:val="00487A5D"/>
    <w:rsid w:val="00487ABC"/>
    <w:rsid w:val="00487DB1"/>
    <w:rsid w:val="00487F3C"/>
    <w:rsid w:val="004900D0"/>
    <w:rsid w:val="004902C9"/>
    <w:rsid w:val="004905A2"/>
    <w:rsid w:val="00490629"/>
    <w:rsid w:val="004908C7"/>
    <w:rsid w:val="00490E4B"/>
    <w:rsid w:val="00491045"/>
    <w:rsid w:val="004913A4"/>
    <w:rsid w:val="0049151B"/>
    <w:rsid w:val="00491566"/>
    <w:rsid w:val="00491736"/>
    <w:rsid w:val="004918A2"/>
    <w:rsid w:val="0049198A"/>
    <w:rsid w:val="00491B82"/>
    <w:rsid w:val="00491BE1"/>
    <w:rsid w:val="00491C41"/>
    <w:rsid w:val="00491CEF"/>
    <w:rsid w:val="00491D1E"/>
    <w:rsid w:val="00492110"/>
    <w:rsid w:val="0049217A"/>
    <w:rsid w:val="004921F9"/>
    <w:rsid w:val="00492280"/>
    <w:rsid w:val="0049230B"/>
    <w:rsid w:val="004923FD"/>
    <w:rsid w:val="00492439"/>
    <w:rsid w:val="004927B9"/>
    <w:rsid w:val="004929AD"/>
    <w:rsid w:val="00492A88"/>
    <w:rsid w:val="00492C06"/>
    <w:rsid w:val="004931B7"/>
    <w:rsid w:val="004932AC"/>
    <w:rsid w:val="004933CA"/>
    <w:rsid w:val="00493521"/>
    <w:rsid w:val="00493626"/>
    <w:rsid w:val="00493638"/>
    <w:rsid w:val="00493707"/>
    <w:rsid w:val="00493963"/>
    <w:rsid w:val="00493A4B"/>
    <w:rsid w:val="00493AA4"/>
    <w:rsid w:val="00493B4F"/>
    <w:rsid w:val="00493B86"/>
    <w:rsid w:val="00493D22"/>
    <w:rsid w:val="00494059"/>
    <w:rsid w:val="0049411A"/>
    <w:rsid w:val="004941FB"/>
    <w:rsid w:val="004942E7"/>
    <w:rsid w:val="004944B2"/>
    <w:rsid w:val="00494505"/>
    <w:rsid w:val="004947AC"/>
    <w:rsid w:val="00494C88"/>
    <w:rsid w:val="00494DE9"/>
    <w:rsid w:val="00494F5B"/>
    <w:rsid w:val="004951B6"/>
    <w:rsid w:val="00495202"/>
    <w:rsid w:val="004952F2"/>
    <w:rsid w:val="004952FD"/>
    <w:rsid w:val="00495460"/>
    <w:rsid w:val="00495625"/>
    <w:rsid w:val="00495A67"/>
    <w:rsid w:val="00495C16"/>
    <w:rsid w:val="00495C25"/>
    <w:rsid w:val="00495D7E"/>
    <w:rsid w:val="00495DDE"/>
    <w:rsid w:val="00496018"/>
    <w:rsid w:val="00496068"/>
    <w:rsid w:val="0049629B"/>
    <w:rsid w:val="004963B3"/>
    <w:rsid w:val="004963B9"/>
    <w:rsid w:val="00496433"/>
    <w:rsid w:val="00496447"/>
    <w:rsid w:val="00496490"/>
    <w:rsid w:val="00496498"/>
    <w:rsid w:val="0049661E"/>
    <w:rsid w:val="00496878"/>
    <w:rsid w:val="004968A2"/>
    <w:rsid w:val="0049698E"/>
    <w:rsid w:val="00496A89"/>
    <w:rsid w:val="00496B9A"/>
    <w:rsid w:val="00496C7A"/>
    <w:rsid w:val="00496E8F"/>
    <w:rsid w:val="00496F4A"/>
    <w:rsid w:val="00496FEC"/>
    <w:rsid w:val="00497193"/>
    <w:rsid w:val="004973B7"/>
    <w:rsid w:val="004975F5"/>
    <w:rsid w:val="00497721"/>
    <w:rsid w:val="00497748"/>
    <w:rsid w:val="0049796A"/>
    <w:rsid w:val="00497A97"/>
    <w:rsid w:val="00497ADC"/>
    <w:rsid w:val="00497BAF"/>
    <w:rsid w:val="00497BD5"/>
    <w:rsid w:val="00497DA1"/>
    <w:rsid w:val="00497DF4"/>
    <w:rsid w:val="00497EF1"/>
    <w:rsid w:val="00497EF2"/>
    <w:rsid w:val="00497F23"/>
    <w:rsid w:val="004A0021"/>
    <w:rsid w:val="004A014D"/>
    <w:rsid w:val="004A01AE"/>
    <w:rsid w:val="004A0413"/>
    <w:rsid w:val="004A0419"/>
    <w:rsid w:val="004A04CA"/>
    <w:rsid w:val="004A0796"/>
    <w:rsid w:val="004A087E"/>
    <w:rsid w:val="004A0B26"/>
    <w:rsid w:val="004A0B5A"/>
    <w:rsid w:val="004A0EB9"/>
    <w:rsid w:val="004A0F96"/>
    <w:rsid w:val="004A1066"/>
    <w:rsid w:val="004A1333"/>
    <w:rsid w:val="004A139A"/>
    <w:rsid w:val="004A13CC"/>
    <w:rsid w:val="004A14A8"/>
    <w:rsid w:val="004A161F"/>
    <w:rsid w:val="004A1754"/>
    <w:rsid w:val="004A1775"/>
    <w:rsid w:val="004A17F3"/>
    <w:rsid w:val="004A1A4B"/>
    <w:rsid w:val="004A1B60"/>
    <w:rsid w:val="004A1D53"/>
    <w:rsid w:val="004A1E30"/>
    <w:rsid w:val="004A1E7C"/>
    <w:rsid w:val="004A2069"/>
    <w:rsid w:val="004A2143"/>
    <w:rsid w:val="004A247D"/>
    <w:rsid w:val="004A2565"/>
    <w:rsid w:val="004A267B"/>
    <w:rsid w:val="004A2819"/>
    <w:rsid w:val="004A2846"/>
    <w:rsid w:val="004A28E3"/>
    <w:rsid w:val="004A29DC"/>
    <w:rsid w:val="004A2C74"/>
    <w:rsid w:val="004A2F47"/>
    <w:rsid w:val="004A32B5"/>
    <w:rsid w:val="004A32BF"/>
    <w:rsid w:val="004A338D"/>
    <w:rsid w:val="004A342A"/>
    <w:rsid w:val="004A3432"/>
    <w:rsid w:val="004A35C4"/>
    <w:rsid w:val="004A36D0"/>
    <w:rsid w:val="004A3803"/>
    <w:rsid w:val="004A3895"/>
    <w:rsid w:val="004A3AEB"/>
    <w:rsid w:val="004A3AF3"/>
    <w:rsid w:val="004A3C3A"/>
    <w:rsid w:val="004A3E14"/>
    <w:rsid w:val="004A4022"/>
    <w:rsid w:val="004A4448"/>
    <w:rsid w:val="004A4549"/>
    <w:rsid w:val="004A463D"/>
    <w:rsid w:val="004A46C1"/>
    <w:rsid w:val="004A49E4"/>
    <w:rsid w:val="004A4AB4"/>
    <w:rsid w:val="004A4D1F"/>
    <w:rsid w:val="004A4D55"/>
    <w:rsid w:val="004A50B3"/>
    <w:rsid w:val="004A51B8"/>
    <w:rsid w:val="004A51E9"/>
    <w:rsid w:val="004A5220"/>
    <w:rsid w:val="004A5601"/>
    <w:rsid w:val="004A5661"/>
    <w:rsid w:val="004A5AE5"/>
    <w:rsid w:val="004A5C88"/>
    <w:rsid w:val="004A5DDE"/>
    <w:rsid w:val="004A5E6A"/>
    <w:rsid w:val="004A6289"/>
    <w:rsid w:val="004A62BC"/>
    <w:rsid w:val="004A6385"/>
    <w:rsid w:val="004A67F5"/>
    <w:rsid w:val="004A6A14"/>
    <w:rsid w:val="004A6A30"/>
    <w:rsid w:val="004A6BC8"/>
    <w:rsid w:val="004A6C47"/>
    <w:rsid w:val="004A6D71"/>
    <w:rsid w:val="004A6F91"/>
    <w:rsid w:val="004A6F9A"/>
    <w:rsid w:val="004A790F"/>
    <w:rsid w:val="004A7989"/>
    <w:rsid w:val="004A7A0B"/>
    <w:rsid w:val="004A7B8C"/>
    <w:rsid w:val="004A7D2B"/>
    <w:rsid w:val="004A7FB1"/>
    <w:rsid w:val="004B02B5"/>
    <w:rsid w:val="004B0308"/>
    <w:rsid w:val="004B0459"/>
    <w:rsid w:val="004B06FF"/>
    <w:rsid w:val="004B09B3"/>
    <w:rsid w:val="004B0CEA"/>
    <w:rsid w:val="004B118E"/>
    <w:rsid w:val="004B1318"/>
    <w:rsid w:val="004B1356"/>
    <w:rsid w:val="004B17DE"/>
    <w:rsid w:val="004B1A3F"/>
    <w:rsid w:val="004B1AD4"/>
    <w:rsid w:val="004B1B98"/>
    <w:rsid w:val="004B1B9D"/>
    <w:rsid w:val="004B1E2F"/>
    <w:rsid w:val="004B1F2E"/>
    <w:rsid w:val="004B217D"/>
    <w:rsid w:val="004B22B7"/>
    <w:rsid w:val="004B2301"/>
    <w:rsid w:val="004B2310"/>
    <w:rsid w:val="004B2389"/>
    <w:rsid w:val="004B249B"/>
    <w:rsid w:val="004B25C6"/>
    <w:rsid w:val="004B2821"/>
    <w:rsid w:val="004B2823"/>
    <w:rsid w:val="004B28A0"/>
    <w:rsid w:val="004B2AC0"/>
    <w:rsid w:val="004B2C8C"/>
    <w:rsid w:val="004B2CA6"/>
    <w:rsid w:val="004B2CF1"/>
    <w:rsid w:val="004B3025"/>
    <w:rsid w:val="004B3066"/>
    <w:rsid w:val="004B3184"/>
    <w:rsid w:val="004B3197"/>
    <w:rsid w:val="004B3228"/>
    <w:rsid w:val="004B328B"/>
    <w:rsid w:val="004B3403"/>
    <w:rsid w:val="004B343B"/>
    <w:rsid w:val="004B34BB"/>
    <w:rsid w:val="004B36CA"/>
    <w:rsid w:val="004B38A5"/>
    <w:rsid w:val="004B3937"/>
    <w:rsid w:val="004B3AA4"/>
    <w:rsid w:val="004B3D70"/>
    <w:rsid w:val="004B3E82"/>
    <w:rsid w:val="004B3F6F"/>
    <w:rsid w:val="004B3F7E"/>
    <w:rsid w:val="004B4068"/>
    <w:rsid w:val="004B421C"/>
    <w:rsid w:val="004B459F"/>
    <w:rsid w:val="004B4859"/>
    <w:rsid w:val="004B4892"/>
    <w:rsid w:val="004B49C7"/>
    <w:rsid w:val="004B4A0C"/>
    <w:rsid w:val="004B4A96"/>
    <w:rsid w:val="004B4A9E"/>
    <w:rsid w:val="004B4D23"/>
    <w:rsid w:val="004B4DDF"/>
    <w:rsid w:val="004B4E4A"/>
    <w:rsid w:val="004B4F5E"/>
    <w:rsid w:val="004B508F"/>
    <w:rsid w:val="004B5514"/>
    <w:rsid w:val="004B55C6"/>
    <w:rsid w:val="004B56CC"/>
    <w:rsid w:val="004B57D2"/>
    <w:rsid w:val="004B58AE"/>
    <w:rsid w:val="004B58BF"/>
    <w:rsid w:val="004B5D1D"/>
    <w:rsid w:val="004B5DF2"/>
    <w:rsid w:val="004B5EDF"/>
    <w:rsid w:val="004B5F43"/>
    <w:rsid w:val="004B5F66"/>
    <w:rsid w:val="004B5F8F"/>
    <w:rsid w:val="004B6253"/>
    <w:rsid w:val="004B6414"/>
    <w:rsid w:val="004B64F9"/>
    <w:rsid w:val="004B6515"/>
    <w:rsid w:val="004B66CF"/>
    <w:rsid w:val="004B68E7"/>
    <w:rsid w:val="004B6B20"/>
    <w:rsid w:val="004B6E79"/>
    <w:rsid w:val="004B7046"/>
    <w:rsid w:val="004B7199"/>
    <w:rsid w:val="004B71C1"/>
    <w:rsid w:val="004B7243"/>
    <w:rsid w:val="004B74BF"/>
    <w:rsid w:val="004B753A"/>
    <w:rsid w:val="004B7752"/>
    <w:rsid w:val="004B7B13"/>
    <w:rsid w:val="004B7B18"/>
    <w:rsid w:val="004B7B65"/>
    <w:rsid w:val="004B7BDE"/>
    <w:rsid w:val="004B7CA3"/>
    <w:rsid w:val="004B7CD0"/>
    <w:rsid w:val="004B7D80"/>
    <w:rsid w:val="004B7D85"/>
    <w:rsid w:val="004B7E9F"/>
    <w:rsid w:val="004B7F64"/>
    <w:rsid w:val="004C003A"/>
    <w:rsid w:val="004C00F5"/>
    <w:rsid w:val="004C018A"/>
    <w:rsid w:val="004C0237"/>
    <w:rsid w:val="004C0251"/>
    <w:rsid w:val="004C0332"/>
    <w:rsid w:val="004C0448"/>
    <w:rsid w:val="004C0534"/>
    <w:rsid w:val="004C0990"/>
    <w:rsid w:val="004C0A5A"/>
    <w:rsid w:val="004C0A6C"/>
    <w:rsid w:val="004C0C5E"/>
    <w:rsid w:val="004C0CD8"/>
    <w:rsid w:val="004C1002"/>
    <w:rsid w:val="004C1022"/>
    <w:rsid w:val="004C1080"/>
    <w:rsid w:val="004C1089"/>
    <w:rsid w:val="004C12D2"/>
    <w:rsid w:val="004C13C1"/>
    <w:rsid w:val="004C14AC"/>
    <w:rsid w:val="004C1547"/>
    <w:rsid w:val="004C1973"/>
    <w:rsid w:val="004C1AB7"/>
    <w:rsid w:val="004C1AC6"/>
    <w:rsid w:val="004C1AFF"/>
    <w:rsid w:val="004C1B21"/>
    <w:rsid w:val="004C1D9C"/>
    <w:rsid w:val="004C21A8"/>
    <w:rsid w:val="004C21F9"/>
    <w:rsid w:val="004C226B"/>
    <w:rsid w:val="004C2295"/>
    <w:rsid w:val="004C241E"/>
    <w:rsid w:val="004C2556"/>
    <w:rsid w:val="004C272B"/>
    <w:rsid w:val="004C2C5E"/>
    <w:rsid w:val="004C2DC3"/>
    <w:rsid w:val="004C2DEC"/>
    <w:rsid w:val="004C2E0D"/>
    <w:rsid w:val="004C2EDF"/>
    <w:rsid w:val="004C311F"/>
    <w:rsid w:val="004C338B"/>
    <w:rsid w:val="004C33A7"/>
    <w:rsid w:val="004C3520"/>
    <w:rsid w:val="004C3933"/>
    <w:rsid w:val="004C3A24"/>
    <w:rsid w:val="004C3B2D"/>
    <w:rsid w:val="004C3D18"/>
    <w:rsid w:val="004C442F"/>
    <w:rsid w:val="004C456D"/>
    <w:rsid w:val="004C468E"/>
    <w:rsid w:val="004C46D9"/>
    <w:rsid w:val="004C4808"/>
    <w:rsid w:val="004C4926"/>
    <w:rsid w:val="004C4B1E"/>
    <w:rsid w:val="004C4B45"/>
    <w:rsid w:val="004C4C83"/>
    <w:rsid w:val="004C4DA9"/>
    <w:rsid w:val="004C4E09"/>
    <w:rsid w:val="004C4EBC"/>
    <w:rsid w:val="004C5017"/>
    <w:rsid w:val="004C535D"/>
    <w:rsid w:val="004C5683"/>
    <w:rsid w:val="004C5B54"/>
    <w:rsid w:val="004C5DE3"/>
    <w:rsid w:val="004C5E96"/>
    <w:rsid w:val="004C5EBA"/>
    <w:rsid w:val="004C6357"/>
    <w:rsid w:val="004C66AB"/>
    <w:rsid w:val="004C66E4"/>
    <w:rsid w:val="004C670F"/>
    <w:rsid w:val="004C6742"/>
    <w:rsid w:val="004C674F"/>
    <w:rsid w:val="004C6755"/>
    <w:rsid w:val="004C6795"/>
    <w:rsid w:val="004C67B0"/>
    <w:rsid w:val="004C6894"/>
    <w:rsid w:val="004C68B2"/>
    <w:rsid w:val="004C68C1"/>
    <w:rsid w:val="004C69C4"/>
    <w:rsid w:val="004C6AAD"/>
    <w:rsid w:val="004C6CD4"/>
    <w:rsid w:val="004C6E78"/>
    <w:rsid w:val="004C7476"/>
    <w:rsid w:val="004C747A"/>
    <w:rsid w:val="004C7808"/>
    <w:rsid w:val="004C78D9"/>
    <w:rsid w:val="004C795C"/>
    <w:rsid w:val="004C7AF2"/>
    <w:rsid w:val="004C7BD4"/>
    <w:rsid w:val="004C7C2C"/>
    <w:rsid w:val="004C7D73"/>
    <w:rsid w:val="004C7DBA"/>
    <w:rsid w:val="004C7F99"/>
    <w:rsid w:val="004D008D"/>
    <w:rsid w:val="004D00C3"/>
    <w:rsid w:val="004D043C"/>
    <w:rsid w:val="004D04D1"/>
    <w:rsid w:val="004D04E0"/>
    <w:rsid w:val="004D04F7"/>
    <w:rsid w:val="004D06AD"/>
    <w:rsid w:val="004D09D9"/>
    <w:rsid w:val="004D0A84"/>
    <w:rsid w:val="004D0A87"/>
    <w:rsid w:val="004D0BA0"/>
    <w:rsid w:val="004D0C82"/>
    <w:rsid w:val="004D0D84"/>
    <w:rsid w:val="004D0DA4"/>
    <w:rsid w:val="004D0E2A"/>
    <w:rsid w:val="004D0EAD"/>
    <w:rsid w:val="004D0F18"/>
    <w:rsid w:val="004D1090"/>
    <w:rsid w:val="004D11E5"/>
    <w:rsid w:val="004D123D"/>
    <w:rsid w:val="004D12C8"/>
    <w:rsid w:val="004D14BA"/>
    <w:rsid w:val="004D1824"/>
    <w:rsid w:val="004D183C"/>
    <w:rsid w:val="004D1851"/>
    <w:rsid w:val="004D18A9"/>
    <w:rsid w:val="004D194C"/>
    <w:rsid w:val="004D1A01"/>
    <w:rsid w:val="004D1A6D"/>
    <w:rsid w:val="004D1C53"/>
    <w:rsid w:val="004D1CB9"/>
    <w:rsid w:val="004D1CCD"/>
    <w:rsid w:val="004D1E1D"/>
    <w:rsid w:val="004D20AB"/>
    <w:rsid w:val="004D2103"/>
    <w:rsid w:val="004D213F"/>
    <w:rsid w:val="004D22C8"/>
    <w:rsid w:val="004D23DE"/>
    <w:rsid w:val="004D2582"/>
    <w:rsid w:val="004D28C9"/>
    <w:rsid w:val="004D2933"/>
    <w:rsid w:val="004D29DD"/>
    <w:rsid w:val="004D2A6C"/>
    <w:rsid w:val="004D2AF5"/>
    <w:rsid w:val="004D2B5D"/>
    <w:rsid w:val="004D2E81"/>
    <w:rsid w:val="004D2F91"/>
    <w:rsid w:val="004D32A7"/>
    <w:rsid w:val="004D336C"/>
    <w:rsid w:val="004D33BB"/>
    <w:rsid w:val="004D34E3"/>
    <w:rsid w:val="004D3B0D"/>
    <w:rsid w:val="004D3B5B"/>
    <w:rsid w:val="004D3D15"/>
    <w:rsid w:val="004D3D79"/>
    <w:rsid w:val="004D4308"/>
    <w:rsid w:val="004D43A3"/>
    <w:rsid w:val="004D441F"/>
    <w:rsid w:val="004D44AC"/>
    <w:rsid w:val="004D4505"/>
    <w:rsid w:val="004D469A"/>
    <w:rsid w:val="004D4785"/>
    <w:rsid w:val="004D4900"/>
    <w:rsid w:val="004D4BB4"/>
    <w:rsid w:val="004D4CCF"/>
    <w:rsid w:val="004D522E"/>
    <w:rsid w:val="004D55C8"/>
    <w:rsid w:val="004D57F4"/>
    <w:rsid w:val="004D5836"/>
    <w:rsid w:val="004D5854"/>
    <w:rsid w:val="004D5B6D"/>
    <w:rsid w:val="004D5C05"/>
    <w:rsid w:val="004D5C39"/>
    <w:rsid w:val="004D5DC2"/>
    <w:rsid w:val="004D5FED"/>
    <w:rsid w:val="004D62A2"/>
    <w:rsid w:val="004D6424"/>
    <w:rsid w:val="004D6470"/>
    <w:rsid w:val="004D6869"/>
    <w:rsid w:val="004D68C3"/>
    <w:rsid w:val="004D6A6C"/>
    <w:rsid w:val="004D6CCB"/>
    <w:rsid w:val="004D721D"/>
    <w:rsid w:val="004D76F2"/>
    <w:rsid w:val="004D7847"/>
    <w:rsid w:val="004D7862"/>
    <w:rsid w:val="004D79C1"/>
    <w:rsid w:val="004D7A53"/>
    <w:rsid w:val="004D7AAE"/>
    <w:rsid w:val="004D7C29"/>
    <w:rsid w:val="004D7C7F"/>
    <w:rsid w:val="004D7D28"/>
    <w:rsid w:val="004D7EBF"/>
    <w:rsid w:val="004D7F37"/>
    <w:rsid w:val="004D7FCA"/>
    <w:rsid w:val="004E0280"/>
    <w:rsid w:val="004E0339"/>
    <w:rsid w:val="004E04E8"/>
    <w:rsid w:val="004E0624"/>
    <w:rsid w:val="004E06B9"/>
    <w:rsid w:val="004E0A43"/>
    <w:rsid w:val="004E0B00"/>
    <w:rsid w:val="004E0DA9"/>
    <w:rsid w:val="004E0FF8"/>
    <w:rsid w:val="004E110E"/>
    <w:rsid w:val="004E14A3"/>
    <w:rsid w:val="004E163A"/>
    <w:rsid w:val="004E167A"/>
    <w:rsid w:val="004E180D"/>
    <w:rsid w:val="004E19B0"/>
    <w:rsid w:val="004E19E3"/>
    <w:rsid w:val="004E1A3B"/>
    <w:rsid w:val="004E1BA8"/>
    <w:rsid w:val="004E1C01"/>
    <w:rsid w:val="004E1DC9"/>
    <w:rsid w:val="004E1FBE"/>
    <w:rsid w:val="004E20D0"/>
    <w:rsid w:val="004E22A7"/>
    <w:rsid w:val="004E2428"/>
    <w:rsid w:val="004E2513"/>
    <w:rsid w:val="004E2523"/>
    <w:rsid w:val="004E2558"/>
    <w:rsid w:val="004E274C"/>
    <w:rsid w:val="004E27DE"/>
    <w:rsid w:val="004E2890"/>
    <w:rsid w:val="004E2915"/>
    <w:rsid w:val="004E2941"/>
    <w:rsid w:val="004E2BB6"/>
    <w:rsid w:val="004E2D00"/>
    <w:rsid w:val="004E2D4B"/>
    <w:rsid w:val="004E2EBA"/>
    <w:rsid w:val="004E2F90"/>
    <w:rsid w:val="004E3158"/>
    <w:rsid w:val="004E31FE"/>
    <w:rsid w:val="004E32ED"/>
    <w:rsid w:val="004E33D5"/>
    <w:rsid w:val="004E3580"/>
    <w:rsid w:val="004E35DA"/>
    <w:rsid w:val="004E362B"/>
    <w:rsid w:val="004E3983"/>
    <w:rsid w:val="004E3A91"/>
    <w:rsid w:val="004E3B3E"/>
    <w:rsid w:val="004E3C78"/>
    <w:rsid w:val="004E3DE9"/>
    <w:rsid w:val="004E3F07"/>
    <w:rsid w:val="004E3F3A"/>
    <w:rsid w:val="004E40B0"/>
    <w:rsid w:val="004E4257"/>
    <w:rsid w:val="004E455C"/>
    <w:rsid w:val="004E468D"/>
    <w:rsid w:val="004E46B0"/>
    <w:rsid w:val="004E4716"/>
    <w:rsid w:val="004E4726"/>
    <w:rsid w:val="004E4746"/>
    <w:rsid w:val="004E499A"/>
    <w:rsid w:val="004E4A69"/>
    <w:rsid w:val="004E4D98"/>
    <w:rsid w:val="004E5250"/>
    <w:rsid w:val="004E536C"/>
    <w:rsid w:val="004E546C"/>
    <w:rsid w:val="004E55C1"/>
    <w:rsid w:val="004E55EE"/>
    <w:rsid w:val="004E5679"/>
    <w:rsid w:val="004E58C0"/>
    <w:rsid w:val="004E58EE"/>
    <w:rsid w:val="004E5913"/>
    <w:rsid w:val="004E59AE"/>
    <w:rsid w:val="004E5A7D"/>
    <w:rsid w:val="004E5D6A"/>
    <w:rsid w:val="004E5ECE"/>
    <w:rsid w:val="004E5EE7"/>
    <w:rsid w:val="004E5FE8"/>
    <w:rsid w:val="004E608C"/>
    <w:rsid w:val="004E626D"/>
    <w:rsid w:val="004E62C6"/>
    <w:rsid w:val="004E6386"/>
    <w:rsid w:val="004E6713"/>
    <w:rsid w:val="004E6720"/>
    <w:rsid w:val="004E673A"/>
    <w:rsid w:val="004E684C"/>
    <w:rsid w:val="004E6877"/>
    <w:rsid w:val="004E688C"/>
    <w:rsid w:val="004E6C43"/>
    <w:rsid w:val="004E6DF5"/>
    <w:rsid w:val="004E6E9D"/>
    <w:rsid w:val="004E722A"/>
    <w:rsid w:val="004E72AA"/>
    <w:rsid w:val="004E72D8"/>
    <w:rsid w:val="004E7505"/>
    <w:rsid w:val="004E7810"/>
    <w:rsid w:val="004E7850"/>
    <w:rsid w:val="004E7BF4"/>
    <w:rsid w:val="004E7C43"/>
    <w:rsid w:val="004E7D9E"/>
    <w:rsid w:val="004E7E15"/>
    <w:rsid w:val="004F001A"/>
    <w:rsid w:val="004F00F2"/>
    <w:rsid w:val="004F039F"/>
    <w:rsid w:val="004F04BB"/>
    <w:rsid w:val="004F0778"/>
    <w:rsid w:val="004F08F5"/>
    <w:rsid w:val="004F0AA2"/>
    <w:rsid w:val="004F0AD2"/>
    <w:rsid w:val="004F0C6A"/>
    <w:rsid w:val="004F0E69"/>
    <w:rsid w:val="004F0EA6"/>
    <w:rsid w:val="004F0F95"/>
    <w:rsid w:val="004F1000"/>
    <w:rsid w:val="004F1090"/>
    <w:rsid w:val="004F12D6"/>
    <w:rsid w:val="004F162B"/>
    <w:rsid w:val="004F166E"/>
    <w:rsid w:val="004F1846"/>
    <w:rsid w:val="004F1BF6"/>
    <w:rsid w:val="004F1D64"/>
    <w:rsid w:val="004F1FC6"/>
    <w:rsid w:val="004F2186"/>
    <w:rsid w:val="004F21FC"/>
    <w:rsid w:val="004F2233"/>
    <w:rsid w:val="004F2264"/>
    <w:rsid w:val="004F23B0"/>
    <w:rsid w:val="004F24AF"/>
    <w:rsid w:val="004F2500"/>
    <w:rsid w:val="004F280C"/>
    <w:rsid w:val="004F285A"/>
    <w:rsid w:val="004F2882"/>
    <w:rsid w:val="004F297C"/>
    <w:rsid w:val="004F2F61"/>
    <w:rsid w:val="004F30D9"/>
    <w:rsid w:val="004F32C8"/>
    <w:rsid w:val="004F397F"/>
    <w:rsid w:val="004F39A9"/>
    <w:rsid w:val="004F39B7"/>
    <w:rsid w:val="004F3A2A"/>
    <w:rsid w:val="004F3A54"/>
    <w:rsid w:val="004F3B50"/>
    <w:rsid w:val="004F3D00"/>
    <w:rsid w:val="004F3DC2"/>
    <w:rsid w:val="004F3E67"/>
    <w:rsid w:val="004F4361"/>
    <w:rsid w:val="004F44DC"/>
    <w:rsid w:val="004F45AE"/>
    <w:rsid w:val="004F467A"/>
    <w:rsid w:val="004F47CA"/>
    <w:rsid w:val="004F481A"/>
    <w:rsid w:val="004F4913"/>
    <w:rsid w:val="004F4A17"/>
    <w:rsid w:val="004F4B59"/>
    <w:rsid w:val="004F4BC6"/>
    <w:rsid w:val="004F4BC7"/>
    <w:rsid w:val="004F4C65"/>
    <w:rsid w:val="004F4E37"/>
    <w:rsid w:val="004F4E82"/>
    <w:rsid w:val="004F4EF2"/>
    <w:rsid w:val="004F4F83"/>
    <w:rsid w:val="004F4FBF"/>
    <w:rsid w:val="004F5216"/>
    <w:rsid w:val="004F54CE"/>
    <w:rsid w:val="004F55E4"/>
    <w:rsid w:val="004F5709"/>
    <w:rsid w:val="004F5732"/>
    <w:rsid w:val="004F5781"/>
    <w:rsid w:val="004F5C05"/>
    <w:rsid w:val="004F5C4F"/>
    <w:rsid w:val="004F5CA4"/>
    <w:rsid w:val="004F5CEE"/>
    <w:rsid w:val="004F5DEE"/>
    <w:rsid w:val="004F5E96"/>
    <w:rsid w:val="004F5F05"/>
    <w:rsid w:val="004F629B"/>
    <w:rsid w:val="004F648F"/>
    <w:rsid w:val="004F65BE"/>
    <w:rsid w:val="004F6633"/>
    <w:rsid w:val="004F6646"/>
    <w:rsid w:val="004F690E"/>
    <w:rsid w:val="004F6BCF"/>
    <w:rsid w:val="004F6BFC"/>
    <w:rsid w:val="004F6E81"/>
    <w:rsid w:val="004F736C"/>
    <w:rsid w:val="004F74E1"/>
    <w:rsid w:val="004F756C"/>
    <w:rsid w:val="004F757A"/>
    <w:rsid w:val="004F76C9"/>
    <w:rsid w:val="004F77E2"/>
    <w:rsid w:val="004F78E7"/>
    <w:rsid w:val="004F7928"/>
    <w:rsid w:val="004F79BA"/>
    <w:rsid w:val="004F7AFA"/>
    <w:rsid w:val="004F7B5C"/>
    <w:rsid w:val="004F7C94"/>
    <w:rsid w:val="004F7E51"/>
    <w:rsid w:val="0050000F"/>
    <w:rsid w:val="00500047"/>
    <w:rsid w:val="00500247"/>
    <w:rsid w:val="00500451"/>
    <w:rsid w:val="0050045D"/>
    <w:rsid w:val="00500755"/>
    <w:rsid w:val="00500A7E"/>
    <w:rsid w:val="00500D6A"/>
    <w:rsid w:val="00501077"/>
    <w:rsid w:val="005011E3"/>
    <w:rsid w:val="00501304"/>
    <w:rsid w:val="00501467"/>
    <w:rsid w:val="005018F6"/>
    <w:rsid w:val="00501C05"/>
    <w:rsid w:val="00501D3A"/>
    <w:rsid w:val="00501E23"/>
    <w:rsid w:val="0050201A"/>
    <w:rsid w:val="00502293"/>
    <w:rsid w:val="005022B2"/>
    <w:rsid w:val="0050234C"/>
    <w:rsid w:val="00502463"/>
    <w:rsid w:val="005024A5"/>
    <w:rsid w:val="00502536"/>
    <w:rsid w:val="005026AB"/>
    <w:rsid w:val="005027D7"/>
    <w:rsid w:val="00502950"/>
    <w:rsid w:val="00502A3D"/>
    <w:rsid w:val="00502A8F"/>
    <w:rsid w:val="00502BAC"/>
    <w:rsid w:val="00502CA0"/>
    <w:rsid w:val="00502CE0"/>
    <w:rsid w:val="00502E55"/>
    <w:rsid w:val="00502E67"/>
    <w:rsid w:val="00502E74"/>
    <w:rsid w:val="005032B3"/>
    <w:rsid w:val="00503645"/>
    <w:rsid w:val="0050367E"/>
    <w:rsid w:val="0050376D"/>
    <w:rsid w:val="00503A2C"/>
    <w:rsid w:val="00503CA5"/>
    <w:rsid w:val="00503CED"/>
    <w:rsid w:val="00503D30"/>
    <w:rsid w:val="00503DC9"/>
    <w:rsid w:val="00503F22"/>
    <w:rsid w:val="00503FDF"/>
    <w:rsid w:val="005040B0"/>
    <w:rsid w:val="00504145"/>
    <w:rsid w:val="00504167"/>
    <w:rsid w:val="0050422F"/>
    <w:rsid w:val="005044E6"/>
    <w:rsid w:val="00504517"/>
    <w:rsid w:val="00504677"/>
    <w:rsid w:val="0050475B"/>
    <w:rsid w:val="0050490A"/>
    <w:rsid w:val="005049C7"/>
    <w:rsid w:val="005049E1"/>
    <w:rsid w:val="00504B64"/>
    <w:rsid w:val="00505266"/>
    <w:rsid w:val="0050537B"/>
    <w:rsid w:val="00505613"/>
    <w:rsid w:val="0050567D"/>
    <w:rsid w:val="00505835"/>
    <w:rsid w:val="005059D9"/>
    <w:rsid w:val="005059ED"/>
    <w:rsid w:val="00505A8F"/>
    <w:rsid w:val="00505B55"/>
    <w:rsid w:val="00505D70"/>
    <w:rsid w:val="00506060"/>
    <w:rsid w:val="005060C2"/>
    <w:rsid w:val="005062F4"/>
    <w:rsid w:val="005063D5"/>
    <w:rsid w:val="0050658E"/>
    <w:rsid w:val="0050661B"/>
    <w:rsid w:val="005066A6"/>
    <w:rsid w:val="005067CB"/>
    <w:rsid w:val="00506830"/>
    <w:rsid w:val="00506856"/>
    <w:rsid w:val="005069E1"/>
    <w:rsid w:val="00506A1A"/>
    <w:rsid w:val="00506B1B"/>
    <w:rsid w:val="00506BB4"/>
    <w:rsid w:val="00506CFC"/>
    <w:rsid w:val="00506E96"/>
    <w:rsid w:val="00506FF3"/>
    <w:rsid w:val="00507039"/>
    <w:rsid w:val="005071D4"/>
    <w:rsid w:val="005071E6"/>
    <w:rsid w:val="005072FE"/>
    <w:rsid w:val="00507385"/>
    <w:rsid w:val="005073E7"/>
    <w:rsid w:val="00507582"/>
    <w:rsid w:val="00507630"/>
    <w:rsid w:val="005077D4"/>
    <w:rsid w:val="005078C0"/>
    <w:rsid w:val="005079EA"/>
    <w:rsid w:val="00507A38"/>
    <w:rsid w:val="00507A64"/>
    <w:rsid w:val="00507B39"/>
    <w:rsid w:val="00507BD9"/>
    <w:rsid w:val="00507C90"/>
    <w:rsid w:val="00507CEB"/>
    <w:rsid w:val="00507CEC"/>
    <w:rsid w:val="00507D3E"/>
    <w:rsid w:val="005100EB"/>
    <w:rsid w:val="0051014C"/>
    <w:rsid w:val="0051031A"/>
    <w:rsid w:val="00510326"/>
    <w:rsid w:val="005104B3"/>
    <w:rsid w:val="0051072B"/>
    <w:rsid w:val="00510AEB"/>
    <w:rsid w:val="00510BFE"/>
    <w:rsid w:val="00510C4C"/>
    <w:rsid w:val="00510D5E"/>
    <w:rsid w:val="00511036"/>
    <w:rsid w:val="005111DE"/>
    <w:rsid w:val="00511216"/>
    <w:rsid w:val="005114D2"/>
    <w:rsid w:val="005114DC"/>
    <w:rsid w:val="00511561"/>
    <w:rsid w:val="0051163E"/>
    <w:rsid w:val="005116FF"/>
    <w:rsid w:val="00511846"/>
    <w:rsid w:val="0051192D"/>
    <w:rsid w:val="00511CA1"/>
    <w:rsid w:val="00511CDF"/>
    <w:rsid w:val="00511D25"/>
    <w:rsid w:val="00511D76"/>
    <w:rsid w:val="00511D99"/>
    <w:rsid w:val="00511DF1"/>
    <w:rsid w:val="00511E43"/>
    <w:rsid w:val="00511E5C"/>
    <w:rsid w:val="00511F4E"/>
    <w:rsid w:val="005120BB"/>
    <w:rsid w:val="005121F0"/>
    <w:rsid w:val="0051236D"/>
    <w:rsid w:val="0051263C"/>
    <w:rsid w:val="005127F4"/>
    <w:rsid w:val="00512892"/>
    <w:rsid w:val="00512D4D"/>
    <w:rsid w:val="00512D8D"/>
    <w:rsid w:val="00512E2B"/>
    <w:rsid w:val="00512EFE"/>
    <w:rsid w:val="00513137"/>
    <w:rsid w:val="00513228"/>
    <w:rsid w:val="00513301"/>
    <w:rsid w:val="00513618"/>
    <w:rsid w:val="00513672"/>
    <w:rsid w:val="00513A58"/>
    <w:rsid w:val="00513ADA"/>
    <w:rsid w:val="00513D9E"/>
    <w:rsid w:val="00513DF6"/>
    <w:rsid w:val="00513E1B"/>
    <w:rsid w:val="00514238"/>
    <w:rsid w:val="00514253"/>
    <w:rsid w:val="00514372"/>
    <w:rsid w:val="005143F3"/>
    <w:rsid w:val="0051453C"/>
    <w:rsid w:val="005145C0"/>
    <w:rsid w:val="00514699"/>
    <w:rsid w:val="005146A1"/>
    <w:rsid w:val="005146B1"/>
    <w:rsid w:val="005147CA"/>
    <w:rsid w:val="005147D4"/>
    <w:rsid w:val="00514803"/>
    <w:rsid w:val="00514958"/>
    <w:rsid w:val="00514B35"/>
    <w:rsid w:val="00514B72"/>
    <w:rsid w:val="00514BC5"/>
    <w:rsid w:val="00514C31"/>
    <w:rsid w:val="00514E05"/>
    <w:rsid w:val="005150DD"/>
    <w:rsid w:val="00515104"/>
    <w:rsid w:val="00515178"/>
    <w:rsid w:val="0051526F"/>
    <w:rsid w:val="00515380"/>
    <w:rsid w:val="0051573D"/>
    <w:rsid w:val="00515AFE"/>
    <w:rsid w:val="00515C50"/>
    <w:rsid w:val="00515C5E"/>
    <w:rsid w:val="00515DA1"/>
    <w:rsid w:val="00515DA3"/>
    <w:rsid w:val="00515E21"/>
    <w:rsid w:val="00515F08"/>
    <w:rsid w:val="00516112"/>
    <w:rsid w:val="005161D4"/>
    <w:rsid w:val="005162BD"/>
    <w:rsid w:val="00516422"/>
    <w:rsid w:val="00516833"/>
    <w:rsid w:val="00516851"/>
    <w:rsid w:val="005168AA"/>
    <w:rsid w:val="00516A3E"/>
    <w:rsid w:val="00516AED"/>
    <w:rsid w:val="00516B38"/>
    <w:rsid w:val="00516D20"/>
    <w:rsid w:val="00516D4A"/>
    <w:rsid w:val="00516F1D"/>
    <w:rsid w:val="00516FD5"/>
    <w:rsid w:val="005170E0"/>
    <w:rsid w:val="005171FC"/>
    <w:rsid w:val="005172F0"/>
    <w:rsid w:val="00517521"/>
    <w:rsid w:val="00517596"/>
    <w:rsid w:val="005175C9"/>
    <w:rsid w:val="00517B48"/>
    <w:rsid w:val="00517BB9"/>
    <w:rsid w:val="00517D24"/>
    <w:rsid w:val="00517FE8"/>
    <w:rsid w:val="005204FA"/>
    <w:rsid w:val="00520635"/>
    <w:rsid w:val="005207B9"/>
    <w:rsid w:val="005207C4"/>
    <w:rsid w:val="005208C3"/>
    <w:rsid w:val="005208F2"/>
    <w:rsid w:val="00520BB6"/>
    <w:rsid w:val="00520CF6"/>
    <w:rsid w:val="00520EA3"/>
    <w:rsid w:val="00520F92"/>
    <w:rsid w:val="00520FCC"/>
    <w:rsid w:val="00521134"/>
    <w:rsid w:val="005212DC"/>
    <w:rsid w:val="00521346"/>
    <w:rsid w:val="005213E6"/>
    <w:rsid w:val="00521517"/>
    <w:rsid w:val="00521543"/>
    <w:rsid w:val="00521575"/>
    <w:rsid w:val="00521637"/>
    <w:rsid w:val="005217FE"/>
    <w:rsid w:val="005220E4"/>
    <w:rsid w:val="005222E9"/>
    <w:rsid w:val="005223A0"/>
    <w:rsid w:val="00522598"/>
    <w:rsid w:val="005226F7"/>
    <w:rsid w:val="005226FB"/>
    <w:rsid w:val="00522909"/>
    <w:rsid w:val="00522A7C"/>
    <w:rsid w:val="00522AA8"/>
    <w:rsid w:val="00522F48"/>
    <w:rsid w:val="0052310C"/>
    <w:rsid w:val="0052324C"/>
    <w:rsid w:val="00523423"/>
    <w:rsid w:val="00523478"/>
    <w:rsid w:val="00523573"/>
    <w:rsid w:val="005235BC"/>
    <w:rsid w:val="00523847"/>
    <w:rsid w:val="00523B22"/>
    <w:rsid w:val="00523B2A"/>
    <w:rsid w:val="00523E22"/>
    <w:rsid w:val="00524043"/>
    <w:rsid w:val="005240B6"/>
    <w:rsid w:val="00524200"/>
    <w:rsid w:val="00524228"/>
    <w:rsid w:val="0052422C"/>
    <w:rsid w:val="00524242"/>
    <w:rsid w:val="005242BC"/>
    <w:rsid w:val="00524396"/>
    <w:rsid w:val="0052440D"/>
    <w:rsid w:val="0052450D"/>
    <w:rsid w:val="00524632"/>
    <w:rsid w:val="00524741"/>
    <w:rsid w:val="005247EC"/>
    <w:rsid w:val="0052486E"/>
    <w:rsid w:val="00524A09"/>
    <w:rsid w:val="00524A7B"/>
    <w:rsid w:val="00524AA5"/>
    <w:rsid w:val="00524BE0"/>
    <w:rsid w:val="00524C9A"/>
    <w:rsid w:val="00524CD7"/>
    <w:rsid w:val="00524D24"/>
    <w:rsid w:val="00524D8B"/>
    <w:rsid w:val="00524EE9"/>
    <w:rsid w:val="00524EEC"/>
    <w:rsid w:val="00525025"/>
    <w:rsid w:val="00525038"/>
    <w:rsid w:val="00525062"/>
    <w:rsid w:val="0052525F"/>
    <w:rsid w:val="00525405"/>
    <w:rsid w:val="00525409"/>
    <w:rsid w:val="0052542D"/>
    <w:rsid w:val="00525474"/>
    <w:rsid w:val="005255C4"/>
    <w:rsid w:val="005256C3"/>
    <w:rsid w:val="00525780"/>
    <w:rsid w:val="0052590A"/>
    <w:rsid w:val="00525BAD"/>
    <w:rsid w:val="00525D27"/>
    <w:rsid w:val="00525DE3"/>
    <w:rsid w:val="00525F77"/>
    <w:rsid w:val="0052614B"/>
    <w:rsid w:val="005261B1"/>
    <w:rsid w:val="00526403"/>
    <w:rsid w:val="00526543"/>
    <w:rsid w:val="00526627"/>
    <w:rsid w:val="00526A30"/>
    <w:rsid w:val="00526A71"/>
    <w:rsid w:val="0052723F"/>
    <w:rsid w:val="0052725A"/>
    <w:rsid w:val="00527288"/>
    <w:rsid w:val="00527422"/>
    <w:rsid w:val="005276CE"/>
    <w:rsid w:val="005279A2"/>
    <w:rsid w:val="00527A92"/>
    <w:rsid w:val="00527D55"/>
    <w:rsid w:val="00527EEE"/>
    <w:rsid w:val="0053052B"/>
    <w:rsid w:val="00530717"/>
    <w:rsid w:val="00530A91"/>
    <w:rsid w:val="00530B1C"/>
    <w:rsid w:val="00530C76"/>
    <w:rsid w:val="00530CF6"/>
    <w:rsid w:val="00530FB9"/>
    <w:rsid w:val="005310F4"/>
    <w:rsid w:val="00531143"/>
    <w:rsid w:val="00531478"/>
    <w:rsid w:val="00531671"/>
    <w:rsid w:val="0053176D"/>
    <w:rsid w:val="00531857"/>
    <w:rsid w:val="00531A00"/>
    <w:rsid w:val="00531EDE"/>
    <w:rsid w:val="00531FDC"/>
    <w:rsid w:val="0053215E"/>
    <w:rsid w:val="00532259"/>
    <w:rsid w:val="00532276"/>
    <w:rsid w:val="00532448"/>
    <w:rsid w:val="005326F1"/>
    <w:rsid w:val="0053271F"/>
    <w:rsid w:val="00532872"/>
    <w:rsid w:val="00532AD0"/>
    <w:rsid w:val="00532B1F"/>
    <w:rsid w:val="00532CE9"/>
    <w:rsid w:val="00532FCB"/>
    <w:rsid w:val="00532FEC"/>
    <w:rsid w:val="00532FFA"/>
    <w:rsid w:val="005330E9"/>
    <w:rsid w:val="005332DD"/>
    <w:rsid w:val="0053331E"/>
    <w:rsid w:val="005335B1"/>
    <w:rsid w:val="005336D8"/>
    <w:rsid w:val="0053380C"/>
    <w:rsid w:val="0053390F"/>
    <w:rsid w:val="00533A0A"/>
    <w:rsid w:val="00533BC7"/>
    <w:rsid w:val="00533C5D"/>
    <w:rsid w:val="0053412E"/>
    <w:rsid w:val="00534228"/>
    <w:rsid w:val="00534299"/>
    <w:rsid w:val="005343C6"/>
    <w:rsid w:val="005343E7"/>
    <w:rsid w:val="005343FF"/>
    <w:rsid w:val="00534621"/>
    <w:rsid w:val="00534667"/>
    <w:rsid w:val="0053469A"/>
    <w:rsid w:val="00534A58"/>
    <w:rsid w:val="00534C52"/>
    <w:rsid w:val="00534C56"/>
    <w:rsid w:val="00534D4D"/>
    <w:rsid w:val="00534EC4"/>
    <w:rsid w:val="00535296"/>
    <w:rsid w:val="00535722"/>
    <w:rsid w:val="00535CC8"/>
    <w:rsid w:val="00535D94"/>
    <w:rsid w:val="00535FB1"/>
    <w:rsid w:val="0053612E"/>
    <w:rsid w:val="005363BF"/>
    <w:rsid w:val="005363EA"/>
    <w:rsid w:val="005365BD"/>
    <w:rsid w:val="005367F4"/>
    <w:rsid w:val="0053693B"/>
    <w:rsid w:val="005369FB"/>
    <w:rsid w:val="005369FF"/>
    <w:rsid w:val="00536A00"/>
    <w:rsid w:val="00536BAA"/>
    <w:rsid w:val="00536BB3"/>
    <w:rsid w:val="00536C04"/>
    <w:rsid w:val="00536DDA"/>
    <w:rsid w:val="005370EA"/>
    <w:rsid w:val="00537199"/>
    <w:rsid w:val="00537200"/>
    <w:rsid w:val="005373EF"/>
    <w:rsid w:val="00537724"/>
    <w:rsid w:val="00537A01"/>
    <w:rsid w:val="00537A54"/>
    <w:rsid w:val="00537A63"/>
    <w:rsid w:val="00537C04"/>
    <w:rsid w:val="00537D41"/>
    <w:rsid w:val="00539E5F"/>
    <w:rsid w:val="0054028E"/>
    <w:rsid w:val="005403B8"/>
    <w:rsid w:val="00540472"/>
    <w:rsid w:val="00540491"/>
    <w:rsid w:val="005405D6"/>
    <w:rsid w:val="00540620"/>
    <w:rsid w:val="00540777"/>
    <w:rsid w:val="005408A0"/>
    <w:rsid w:val="005408F0"/>
    <w:rsid w:val="00540973"/>
    <w:rsid w:val="00540A7D"/>
    <w:rsid w:val="00540BE0"/>
    <w:rsid w:val="00540E9A"/>
    <w:rsid w:val="0054134C"/>
    <w:rsid w:val="005415A4"/>
    <w:rsid w:val="005415CE"/>
    <w:rsid w:val="00541647"/>
    <w:rsid w:val="00541745"/>
    <w:rsid w:val="00541773"/>
    <w:rsid w:val="00541865"/>
    <w:rsid w:val="00541B73"/>
    <w:rsid w:val="00541B9C"/>
    <w:rsid w:val="00541BB3"/>
    <w:rsid w:val="00541BE8"/>
    <w:rsid w:val="00541F4C"/>
    <w:rsid w:val="00541F96"/>
    <w:rsid w:val="0054218D"/>
    <w:rsid w:val="00542221"/>
    <w:rsid w:val="00542235"/>
    <w:rsid w:val="00542375"/>
    <w:rsid w:val="0054261D"/>
    <w:rsid w:val="005426B3"/>
    <w:rsid w:val="0054277D"/>
    <w:rsid w:val="005428B4"/>
    <w:rsid w:val="00542C07"/>
    <w:rsid w:val="00542E10"/>
    <w:rsid w:val="00542FF0"/>
    <w:rsid w:val="005431D9"/>
    <w:rsid w:val="005433E1"/>
    <w:rsid w:val="00543450"/>
    <w:rsid w:val="0054347B"/>
    <w:rsid w:val="005435DE"/>
    <w:rsid w:val="0054378E"/>
    <w:rsid w:val="005437AB"/>
    <w:rsid w:val="005438DB"/>
    <w:rsid w:val="00543B61"/>
    <w:rsid w:val="00543BD6"/>
    <w:rsid w:val="00543C6F"/>
    <w:rsid w:val="00543D48"/>
    <w:rsid w:val="00543D82"/>
    <w:rsid w:val="00543E6A"/>
    <w:rsid w:val="00543F61"/>
    <w:rsid w:val="005440BF"/>
    <w:rsid w:val="00544178"/>
    <w:rsid w:val="00544228"/>
    <w:rsid w:val="00544579"/>
    <w:rsid w:val="00544769"/>
    <w:rsid w:val="005447F9"/>
    <w:rsid w:val="0054495B"/>
    <w:rsid w:val="00544B35"/>
    <w:rsid w:val="00544C06"/>
    <w:rsid w:val="00544C4E"/>
    <w:rsid w:val="00544E1A"/>
    <w:rsid w:val="00544E42"/>
    <w:rsid w:val="00544E72"/>
    <w:rsid w:val="00544FC1"/>
    <w:rsid w:val="00544FCA"/>
    <w:rsid w:val="00545004"/>
    <w:rsid w:val="005450FD"/>
    <w:rsid w:val="0054517C"/>
    <w:rsid w:val="00545548"/>
    <w:rsid w:val="00545739"/>
    <w:rsid w:val="00545926"/>
    <w:rsid w:val="00545E37"/>
    <w:rsid w:val="00545E8F"/>
    <w:rsid w:val="00545FA1"/>
    <w:rsid w:val="005460D9"/>
    <w:rsid w:val="005462DF"/>
    <w:rsid w:val="00546853"/>
    <w:rsid w:val="00546A55"/>
    <w:rsid w:val="00546A7A"/>
    <w:rsid w:val="00546B01"/>
    <w:rsid w:val="00546B82"/>
    <w:rsid w:val="00546D02"/>
    <w:rsid w:val="00546D69"/>
    <w:rsid w:val="00546E10"/>
    <w:rsid w:val="00546EF2"/>
    <w:rsid w:val="00546F14"/>
    <w:rsid w:val="00546FA6"/>
    <w:rsid w:val="0054744A"/>
    <w:rsid w:val="005474BE"/>
    <w:rsid w:val="005475B1"/>
    <w:rsid w:val="0054774F"/>
    <w:rsid w:val="00547A35"/>
    <w:rsid w:val="00547AC7"/>
    <w:rsid w:val="00550189"/>
    <w:rsid w:val="00550302"/>
    <w:rsid w:val="0055041C"/>
    <w:rsid w:val="0055049F"/>
    <w:rsid w:val="005504AB"/>
    <w:rsid w:val="00550637"/>
    <w:rsid w:val="005507DD"/>
    <w:rsid w:val="0055081C"/>
    <w:rsid w:val="0055097E"/>
    <w:rsid w:val="00550B14"/>
    <w:rsid w:val="005510BA"/>
    <w:rsid w:val="0055119D"/>
    <w:rsid w:val="00551380"/>
    <w:rsid w:val="00551396"/>
    <w:rsid w:val="00551725"/>
    <w:rsid w:val="005518EF"/>
    <w:rsid w:val="00551928"/>
    <w:rsid w:val="00551A6A"/>
    <w:rsid w:val="00551C80"/>
    <w:rsid w:val="00551CF6"/>
    <w:rsid w:val="00551DA8"/>
    <w:rsid w:val="00551E5A"/>
    <w:rsid w:val="00551F1E"/>
    <w:rsid w:val="00551F35"/>
    <w:rsid w:val="00551F38"/>
    <w:rsid w:val="00552322"/>
    <w:rsid w:val="0055238C"/>
    <w:rsid w:val="00552555"/>
    <w:rsid w:val="005525E1"/>
    <w:rsid w:val="005526E9"/>
    <w:rsid w:val="0055286B"/>
    <w:rsid w:val="005528D5"/>
    <w:rsid w:val="0055290A"/>
    <w:rsid w:val="00552944"/>
    <w:rsid w:val="005529C1"/>
    <w:rsid w:val="00552C5E"/>
    <w:rsid w:val="00552E34"/>
    <w:rsid w:val="0055300C"/>
    <w:rsid w:val="00553019"/>
    <w:rsid w:val="005530BD"/>
    <w:rsid w:val="005530DF"/>
    <w:rsid w:val="0055320F"/>
    <w:rsid w:val="00553378"/>
    <w:rsid w:val="00553424"/>
    <w:rsid w:val="005536D5"/>
    <w:rsid w:val="005539F2"/>
    <w:rsid w:val="00553D2C"/>
    <w:rsid w:val="00553D84"/>
    <w:rsid w:val="00553DF1"/>
    <w:rsid w:val="00553E8A"/>
    <w:rsid w:val="0055410F"/>
    <w:rsid w:val="005546A0"/>
    <w:rsid w:val="00554ABA"/>
    <w:rsid w:val="00554B23"/>
    <w:rsid w:val="00554D03"/>
    <w:rsid w:val="00554E30"/>
    <w:rsid w:val="00554EA8"/>
    <w:rsid w:val="00555065"/>
    <w:rsid w:val="0055531C"/>
    <w:rsid w:val="0055538E"/>
    <w:rsid w:val="005554FF"/>
    <w:rsid w:val="005556AB"/>
    <w:rsid w:val="0055576B"/>
    <w:rsid w:val="00555783"/>
    <w:rsid w:val="00555A77"/>
    <w:rsid w:val="00555ACA"/>
    <w:rsid w:val="00555B93"/>
    <w:rsid w:val="00555B9A"/>
    <w:rsid w:val="00555BA2"/>
    <w:rsid w:val="00555C06"/>
    <w:rsid w:val="00555CC1"/>
    <w:rsid w:val="00555D17"/>
    <w:rsid w:val="00555D65"/>
    <w:rsid w:val="00555F0D"/>
    <w:rsid w:val="00556045"/>
    <w:rsid w:val="00556065"/>
    <w:rsid w:val="00556226"/>
    <w:rsid w:val="00556281"/>
    <w:rsid w:val="0055665D"/>
    <w:rsid w:val="00556830"/>
    <w:rsid w:val="0055690E"/>
    <w:rsid w:val="005569D2"/>
    <w:rsid w:val="00556B51"/>
    <w:rsid w:val="00556B6D"/>
    <w:rsid w:val="00556C2C"/>
    <w:rsid w:val="00556CAF"/>
    <w:rsid w:val="00556CBD"/>
    <w:rsid w:val="00556ECC"/>
    <w:rsid w:val="00556FDB"/>
    <w:rsid w:val="005570B5"/>
    <w:rsid w:val="00557399"/>
    <w:rsid w:val="00557530"/>
    <w:rsid w:val="005575C9"/>
    <w:rsid w:val="005576D4"/>
    <w:rsid w:val="005576EE"/>
    <w:rsid w:val="0055784C"/>
    <w:rsid w:val="00557872"/>
    <w:rsid w:val="00557978"/>
    <w:rsid w:val="00557B04"/>
    <w:rsid w:val="00557DAD"/>
    <w:rsid w:val="00557F57"/>
    <w:rsid w:val="00557F65"/>
    <w:rsid w:val="00560135"/>
    <w:rsid w:val="00560194"/>
    <w:rsid w:val="005601F4"/>
    <w:rsid w:val="00560288"/>
    <w:rsid w:val="0056028F"/>
    <w:rsid w:val="00560442"/>
    <w:rsid w:val="00560860"/>
    <w:rsid w:val="00560A2D"/>
    <w:rsid w:val="00560AF0"/>
    <w:rsid w:val="00560B07"/>
    <w:rsid w:val="00560C46"/>
    <w:rsid w:val="00560D01"/>
    <w:rsid w:val="00560E43"/>
    <w:rsid w:val="0056111B"/>
    <w:rsid w:val="00561786"/>
    <w:rsid w:val="005618D9"/>
    <w:rsid w:val="00561928"/>
    <w:rsid w:val="00561A31"/>
    <w:rsid w:val="00561AC0"/>
    <w:rsid w:val="00561B99"/>
    <w:rsid w:val="00561C3A"/>
    <w:rsid w:val="00561CC8"/>
    <w:rsid w:val="0056202D"/>
    <w:rsid w:val="0056238E"/>
    <w:rsid w:val="005626E9"/>
    <w:rsid w:val="0056270B"/>
    <w:rsid w:val="0056274E"/>
    <w:rsid w:val="005628EA"/>
    <w:rsid w:val="005628F0"/>
    <w:rsid w:val="00562A89"/>
    <w:rsid w:val="00562B1A"/>
    <w:rsid w:val="00562CEB"/>
    <w:rsid w:val="00562EC5"/>
    <w:rsid w:val="005630C8"/>
    <w:rsid w:val="005630E9"/>
    <w:rsid w:val="00563164"/>
    <w:rsid w:val="005631EA"/>
    <w:rsid w:val="005633C4"/>
    <w:rsid w:val="005634D0"/>
    <w:rsid w:val="005634D5"/>
    <w:rsid w:val="00563928"/>
    <w:rsid w:val="00563973"/>
    <w:rsid w:val="00563A39"/>
    <w:rsid w:val="00563EA3"/>
    <w:rsid w:val="00563EBC"/>
    <w:rsid w:val="0056427C"/>
    <w:rsid w:val="00564343"/>
    <w:rsid w:val="00564379"/>
    <w:rsid w:val="00564564"/>
    <w:rsid w:val="005646A9"/>
    <w:rsid w:val="0056478B"/>
    <w:rsid w:val="00564D20"/>
    <w:rsid w:val="00564D34"/>
    <w:rsid w:val="00564EA8"/>
    <w:rsid w:val="00564EFB"/>
    <w:rsid w:val="00564F21"/>
    <w:rsid w:val="00565260"/>
    <w:rsid w:val="00565321"/>
    <w:rsid w:val="00565338"/>
    <w:rsid w:val="00565825"/>
    <w:rsid w:val="00565976"/>
    <w:rsid w:val="00565C08"/>
    <w:rsid w:val="00565DC5"/>
    <w:rsid w:val="00565E23"/>
    <w:rsid w:val="0056625C"/>
    <w:rsid w:val="00566525"/>
    <w:rsid w:val="0056659C"/>
    <w:rsid w:val="005669A3"/>
    <w:rsid w:val="00566A1B"/>
    <w:rsid w:val="00566A2C"/>
    <w:rsid w:val="00566BBE"/>
    <w:rsid w:val="00566DDE"/>
    <w:rsid w:val="00567333"/>
    <w:rsid w:val="005674BD"/>
    <w:rsid w:val="00567703"/>
    <w:rsid w:val="0056777C"/>
    <w:rsid w:val="00567A70"/>
    <w:rsid w:val="00567E34"/>
    <w:rsid w:val="00567F3C"/>
    <w:rsid w:val="005700CD"/>
    <w:rsid w:val="0057022E"/>
    <w:rsid w:val="005703A0"/>
    <w:rsid w:val="00570705"/>
    <w:rsid w:val="005707AD"/>
    <w:rsid w:val="0057084C"/>
    <w:rsid w:val="005708F5"/>
    <w:rsid w:val="00570ADF"/>
    <w:rsid w:val="0057116E"/>
    <w:rsid w:val="00571192"/>
    <w:rsid w:val="005712B9"/>
    <w:rsid w:val="005714B6"/>
    <w:rsid w:val="005716D0"/>
    <w:rsid w:val="0057191B"/>
    <w:rsid w:val="00571C7E"/>
    <w:rsid w:val="00571C95"/>
    <w:rsid w:val="00571CAD"/>
    <w:rsid w:val="005721DA"/>
    <w:rsid w:val="0057220A"/>
    <w:rsid w:val="00572212"/>
    <w:rsid w:val="0057222E"/>
    <w:rsid w:val="00572401"/>
    <w:rsid w:val="00572438"/>
    <w:rsid w:val="0057251E"/>
    <w:rsid w:val="00572605"/>
    <w:rsid w:val="005728B7"/>
    <w:rsid w:val="005728E5"/>
    <w:rsid w:val="00572933"/>
    <w:rsid w:val="00572998"/>
    <w:rsid w:val="00572C14"/>
    <w:rsid w:val="00572CBA"/>
    <w:rsid w:val="00572D6F"/>
    <w:rsid w:val="00572E54"/>
    <w:rsid w:val="005730A6"/>
    <w:rsid w:val="005731FE"/>
    <w:rsid w:val="0057322B"/>
    <w:rsid w:val="005732B7"/>
    <w:rsid w:val="005732E6"/>
    <w:rsid w:val="0057369B"/>
    <w:rsid w:val="00573AAE"/>
    <w:rsid w:val="00573C97"/>
    <w:rsid w:val="00573E83"/>
    <w:rsid w:val="00574087"/>
    <w:rsid w:val="005740AA"/>
    <w:rsid w:val="005740C5"/>
    <w:rsid w:val="0057421A"/>
    <w:rsid w:val="00574282"/>
    <w:rsid w:val="005742FA"/>
    <w:rsid w:val="00574309"/>
    <w:rsid w:val="00574323"/>
    <w:rsid w:val="0057463F"/>
    <w:rsid w:val="005746E7"/>
    <w:rsid w:val="00574CFF"/>
    <w:rsid w:val="0057514B"/>
    <w:rsid w:val="0057519E"/>
    <w:rsid w:val="0057520F"/>
    <w:rsid w:val="005752D8"/>
    <w:rsid w:val="0057536D"/>
    <w:rsid w:val="00575838"/>
    <w:rsid w:val="00575904"/>
    <w:rsid w:val="00575949"/>
    <w:rsid w:val="00575972"/>
    <w:rsid w:val="005759D9"/>
    <w:rsid w:val="00575F62"/>
    <w:rsid w:val="005761D8"/>
    <w:rsid w:val="00576405"/>
    <w:rsid w:val="00576578"/>
    <w:rsid w:val="00576647"/>
    <w:rsid w:val="005766EE"/>
    <w:rsid w:val="005767C8"/>
    <w:rsid w:val="00576980"/>
    <w:rsid w:val="00576AE9"/>
    <w:rsid w:val="00576B4E"/>
    <w:rsid w:val="00576BBA"/>
    <w:rsid w:val="00576C1F"/>
    <w:rsid w:val="00576FF9"/>
    <w:rsid w:val="00577021"/>
    <w:rsid w:val="005771B5"/>
    <w:rsid w:val="005771D5"/>
    <w:rsid w:val="005771EE"/>
    <w:rsid w:val="00577285"/>
    <w:rsid w:val="00577438"/>
    <w:rsid w:val="00577742"/>
    <w:rsid w:val="005777F5"/>
    <w:rsid w:val="00577866"/>
    <w:rsid w:val="005778C8"/>
    <w:rsid w:val="00577998"/>
    <w:rsid w:val="00577A05"/>
    <w:rsid w:val="00577D75"/>
    <w:rsid w:val="00577FCD"/>
    <w:rsid w:val="0058010B"/>
    <w:rsid w:val="00580177"/>
    <w:rsid w:val="005801AB"/>
    <w:rsid w:val="005801CC"/>
    <w:rsid w:val="00580366"/>
    <w:rsid w:val="005803E2"/>
    <w:rsid w:val="005804AC"/>
    <w:rsid w:val="00580811"/>
    <w:rsid w:val="00580905"/>
    <w:rsid w:val="00580A6E"/>
    <w:rsid w:val="00580AE7"/>
    <w:rsid w:val="00580B15"/>
    <w:rsid w:val="005810D1"/>
    <w:rsid w:val="0058110F"/>
    <w:rsid w:val="005812AB"/>
    <w:rsid w:val="0058138A"/>
    <w:rsid w:val="0058156E"/>
    <w:rsid w:val="00581687"/>
    <w:rsid w:val="005816BA"/>
    <w:rsid w:val="00581705"/>
    <w:rsid w:val="005817C6"/>
    <w:rsid w:val="00581CC5"/>
    <w:rsid w:val="00581D63"/>
    <w:rsid w:val="00581E24"/>
    <w:rsid w:val="00581F88"/>
    <w:rsid w:val="00582066"/>
    <w:rsid w:val="0058219F"/>
    <w:rsid w:val="005821C7"/>
    <w:rsid w:val="00582A80"/>
    <w:rsid w:val="00582AFC"/>
    <w:rsid w:val="0058301D"/>
    <w:rsid w:val="005830D8"/>
    <w:rsid w:val="0058311F"/>
    <w:rsid w:val="00583181"/>
    <w:rsid w:val="00583495"/>
    <w:rsid w:val="00583505"/>
    <w:rsid w:val="00583601"/>
    <w:rsid w:val="00583663"/>
    <w:rsid w:val="005836A7"/>
    <w:rsid w:val="005837AF"/>
    <w:rsid w:val="0058382E"/>
    <w:rsid w:val="00583CA3"/>
    <w:rsid w:val="00583CB8"/>
    <w:rsid w:val="00583D11"/>
    <w:rsid w:val="00583D32"/>
    <w:rsid w:val="00583F19"/>
    <w:rsid w:val="00584022"/>
    <w:rsid w:val="005841B9"/>
    <w:rsid w:val="005846B6"/>
    <w:rsid w:val="00584733"/>
    <w:rsid w:val="00584734"/>
    <w:rsid w:val="00584793"/>
    <w:rsid w:val="00584893"/>
    <w:rsid w:val="00584BBC"/>
    <w:rsid w:val="00584BD1"/>
    <w:rsid w:val="00584D23"/>
    <w:rsid w:val="00584DFC"/>
    <w:rsid w:val="00584F01"/>
    <w:rsid w:val="00584FF8"/>
    <w:rsid w:val="0058506F"/>
    <w:rsid w:val="005850BB"/>
    <w:rsid w:val="0058518B"/>
    <w:rsid w:val="0058521F"/>
    <w:rsid w:val="005852FA"/>
    <w:rsid w:val="0058532C"/>
    <w:rsid w:val="00585333"/>
    <w:rsid w:val="00585500"/>
    <w:rsid w:val="0058554A"/>
    <w:rsid w:val="00585629"/>
    <w:rsid w:val="00585776"/>
    <w:rsid w:val="005857E0"/>
    <w:rsid w:val="0058580D"/>
    <w:rsid w:val="00585886"/>
    <w:rsid w:val="00585B95"/>
    <w:rsid w:val="00585BB1"/>
    <w:rsid w:val="00585FED"/>
    <w:rsid w:val="0058620B"/>
    <w:rsid w:val="0058627D"/>
    <w:rsid w:val="0058627E"/>
    <w:rsid w:val="0058629D"/>
    <w:rsid w:val="005862BD"/>
    <w:rsid w:val="0058632C"/>
    <w:rsid w:val="00586417"/>
    <w:rsid w:val="00586466"/>
    <w:rsid w:val="0058680B"/>
    <w:rsid w:val="005868EE"/>
    <w:rsid w:val="00586AD5"/>
    <w:rsid w:val="00586B16"/>
    <w:rsid w:val="00586CAF"/>
    <w:rsid w:val="00586F12"/>
    <w:rsid w:val="005870D9"/>
    <w:rsid w:val="00587177"/>
    <w:rsid w:val="005871BE"/>
    <w:rsid w:val="00587378"/>
    <w:rsid w:val="0058753A"/>
    <w:rsid w:val="0058754A"/>
    <w:rsid w:val="005875D4"/>
    <w:rsid w:val="0058783B"/>
    <w:rsid w:val="00587A3C"/>
    <w:rsid w:val="005902BB"/>
    <w:rsid w:val="0059030A"/>
    <w:rsid w:val="005903FE"/>
    <w:rsid w:val="0059049C"/>
    <w:rsid w:val="0059064A"/>
    <w:rsid w:val="00590A2B"/>
    <w:rsid w:val="00590AB5"/>
    <w:rsid w:val="00590C3C"/>
    <w:rsid w:val="00590CA1"/>
    <w:rsid w:val="00590F90"/>
    <w:rsid w:val="00591009"/>
    <w:rsid w:val="005910B7"/>
    <w:rsid w:val="00591280"/>
    <w:rsid w:val="005912B1"/>
    <w:rsid w:val="00591573"/>
    <w:rsid w:val="005915CB"/>
    <w:rsid w:val="005917B1"/>
    <w:rsid w:val="00591807"/>
    <w:rsid w:val="0059193F"/>
    <w:rsid w:val="00591AD0"/>
    <w:rsid w:val="00591C66"/>
    <w:rsid w:val="00591D86"/>
    <w:rsid w:val="00591F13"/>
    <w:rsid w:val="00591F27"/>
    <w:rsid w:val="005920E8"/>
    <w:rsid w:val="0059211D"/>
    <w:rsid w:val="0059235E"/>
    <w:rsid w:val="00592472"/>
    <w:rsid w:val="0059269B"/>
    <w:rsid w:val="00592E0A"/>
    <w:rsid w:val="00592E39"/>
    <w:rsid w:val="00592ED8"/>
    <w:rsid w:val="00592EEB"/>
    <w:rsid w:val="00592F09"/>
    <w:rsid w:val="005930D3"/>
    <w:rsid w:val="00593208"/>
    <w:rsid w:val="00593290"/>
    <w:rsid w:val="005934DC"/>
    <w:rsid w:val="00593600"/>
    <w:rsid w:val="0059381B"/>
    <w:rsid w:val="00593A29"/>
    <w:rsid w:val="00593AC1"/>
    <w:rsid w:val="00593CCC"/>
    <w:rsid w:val="00593CF2"/>
    <w:rsid w:val="00593DA2"/>
    <w:rsid w:val="00593F42"/>
    <w:rsid w:val="00593FC5"/>
    <w:rsid w:val="0059400F"/>
    <w:rsid w:val="00594061"/>
    <w:rsid w:val="00594125"/>
    <w:rsid w:val="005942D9"/>
    <w:rsid w:val="00594560"/>
    <w:rsid w:val="005945A4"/>
    <w:rsid w:val="005946A5"/>
    <w:rsid w:val="005947AC"/>
    <w:rsid w:val="005947D4"/>
    <w:rsid w:val="00594917"/>
    <w:rsid w:val="0059496C"/>
    <w:rsid w:val="00594A72"/>
    <w:rsid w:val="00594B7F"/>
    <w:rsid w:val="00594C3E"/>
    <w:rsid w:val="00594CC6"/>
    <w:rsid w:val="0059514E"/>
    <w:rsid w:val="005951C8"/>
    <w:rsid w:val="005952B7"/>
    <w:rsid w:val="0059530E"/>
    <w:rsid w:val="00595313"/>
    <w:rsid w:val="00595703"/>
    <w:rsid w:val="005957D7"/>
    <w:rsid w:val="00595851"/>
    <w:rsid w:val="005959F2"/>
    <w:rsid w:val="00595C65"/>
    <w:rsid w:val="00595CF7"/>
    <w:rsid w:val="00595D3E"/>
    <w:rsid w:val="00595E18"/>
    <w:rsid w:val="00595E97"/>
    <w:rsid w:val="00596024"/>
    <w:rsid w:val="00596043"/>
    <w:rsid w:val="005960B8"/>
    <w:rsid w:val="005960EE"/>
    <w:rsid w:val="005961FA"/>
    <w:rsid w:val="00596210"/>
    <w:rsid w:val="00596400"/>
    <w:rsid w:val="00596421"/>
    <w:rsid w:val="005966C2"/>
    <w:rsid w:val="005966F4"/>
    <w:rsid w:val="00596A2B"/>
    <w:rsid w:val="00596CC5"/>
    <w:rsid w:val="00596DBF"/>
    <w:rsid w:val="00596F39"/>
    <w:rsid w:val="00597010"/>
    <w:rsid w:val="00597032"/>
    <w:rsid w:val="0059705B"/>
    <w:rsid w:val="00597249"/>
    <w:rsid w:val="005974B6"/>
    <w:rsid w:val="0059752F"/>
    <w:rsid w:val="0059754B"/>
    <w:rsid w:val="0059770A"/>
    <w:rsid w:val="0059778E"/>
    <w:rsid w:val="00597798"/>
    <w:rsid w:val="005977AE"/>
    <w:rsid w:val="005977E0"/>
    <w:rsid w:val="0059785D"/>
    <w:rsid w:val="00597959"/>
    <w:rsid w:val="00597D05"/>
    <w:rsid w:val="00597DB5"/>
    <w:rsid w:val="00597ED6"/>
    <w:rsid w:val="00597FC5"/>
    <w:rsid w:val="005A002D"/>
    <w:rsid w:val="005A0072"/>
    <w:rsid w:val="005A00DE"/>
    <w:rsid w:val="005A0345"/>
    <w:rsid w:val="005A0924"/>
    <w:rsid w:val="005A0C87"/>
    <w:rsid w:val="005A0CE9"/>
    <w:rsid w:val="005A0DA7"/>
    <w:rsid w:val="005A0ECB"/>
    <w:rsid w:val="005A0EDE"/>
    <w:rsid w:val="005A0FB1"/>
    <w:rsid w:val="005A10CB"/>
    <w:rsid w:val="005A10D5"/>
    <w:rsid w:val="005A10ED"/>
    <w:rsid w:val="005A11B3"/>
    <w:rsid w:val="005A14B0"/>
    <w:rsid w:val="005A1750"/>
    <w:rsid w:val="005A1848"/>
    <w:rsid w:val="005A19C5"/>
    <w:rsid w:val="005A1AF1"/>
    <w:rsid w:val="005A1C8F"/>
    <w:rsid w:val="005A1CE2"/>
    <w:rsid w:val="005A1F1D"/>
    <w:rsid w:val="005A208F"/>
    <w:rsid w:val="005A2746"/>
    <w:rsid w:val="005A292A"/>
    <w:rsid w:val="005A2B6D"/>
    <w:rsid w:val="005A2C32"/>
    <w:rsid w:val="005A2C8F"/>
    <w:rsid w:val="005A2D55"/>
    <w:rsid w:val="005A2D6E"/>
    <w:rsid w:val="005A2DB6"/>
    <w:rsid w:val="005A2DC1"/>
    <w:rsid w:val="005A2E5A"/>
    <w:rsid w:val="005A2E5C"/>
    <w:rsid w:val="005A2F8E"/>
    <w:rsid w:val="005A3140"/>
    <w:rsid w:val="005A3267"/>
    <w:rsid w:val="005A3363"/>
    <w:rsid w:val="005A368A"/>
    <w:rsid w:val="005A368C"/>
    <w:rsid w:val="005A3972"/>
    <w:rsid w:val="005A3B46"/>
    <w:rsid w:val="005A3BCC"/>
    <w:rsid w:val="005A400D"/>
    <w:rsid w:val="005A42C4"/>
    <w:rsid w:val="005A42E6"/>
    <w:rsid w:val="005A44DC"/>
    <w:rsid w:val="005A45CD"/>
    <w:rsid w:val="005A481E"/>
    <w:rsid w:val="005A4A68"/>
    <w:rsid w:val="005A4BE2"/>
    <w:rsid w:val="005A4D01"/>
    <w:rsid w:val="005A4D03"/>
    <w:rsid w:val="005A4D2C"/>
    <w:rsid w:val="005A4F4A"/>
    <w:rsid w:val="005A5088"/>
    <w:rsid w:val="005A5090"/>
    <w:rsid w:val="005A50B9"/>
    <w:rsid w:val="005A50C8"/>
    <w:rsid w:val="005A50CB"/>
    <w:rsid w:val="005A50F8"/>
    <w:rsid w:val="005A54B2"/>
    <w:rsid w:val="005A54EA"/>
    <w:rsid w:val="005A561A"/>
    <w:rsid w:val="005A59C4"/>
    <w:rsid w:val="005A5B5A"/>
    <w:rsid w:val="005A5CF7"/>
    <w:rsid w:val="005A5DBC"/>
    <w:rsid w:val="005A5DF5"/>
    <w:rsid w:val="005A5FCE"/>
    <w:rsid w:val="005A6203"/>
    <w:rsid w:val="005A649A"/>
    <w:rsid w:val="005A6671"/>
    <w:rsid w:val="005A6814"/>
    <w:rsid w:val="005A68E7"/>
    <w:rsid w:val="005A6900"/>
    <w:rsid w:val="005A6F16"/>
    <w:rsid w:val="005A6F7C"/>
    <w:rsid w:val="005A6FA5"/>
    <w:rsid w:val="005A702A"/>
    <w:rsid w:val="005A723C"/>
    <w:rsid w:val="005A726E"/>
    <w:rsid w:val="005A7386"/>
    <w:rsid w:val="005A754C"/>
    <w:rsid w:val="005A7593"/>
    <w:rsid w:val="005A7629"/>
    <w:rsid w:val="005A7644"/>
    <w:rsid w:val="005A7659"/>
    <w:rsid w:val="005A789C"/>
    <w:rsid w:val="005A7B0F"/>
    <w:rsid w:val="005A7BE9"/>
    <w:rsid w:val="005A7C76"/>
    <w:rsid w:val="005A7D0B"/>
    <w:rsid w:val="005A7E83"/>
    <w:rsid w:val="005B000A"/>
    <w:rsid w:val="005B031E"/>
    <w:rsid w:val="005B03BD"/>
    <w:rsid w:val="005B0599"/>
    <w:rsid w:val="005B0664"/>
    <w:rsid w:val="005B0837"/>
    <w:rsid w:val="005B08E8"/>
    <w:rsid w:val="005B095F"/>
    <w:rsid w:val="005B0A78"/>
    <w:rsid w:val="005B0B21"/>
    <w:rsid w:val="005B0B87"/>
    <w:rsid w:val="005B0BB4"/>
    <w:rsid w:val="005B0C1E"/>
    <w:rsid w:val="005B0CB7"/>
    <w:rsid w:val="005B0EAA"/>
    <w:rsid w:val="005B111D"/>
    <w:rsid w:val="005B11E9"/>
    <w:rsid w:val="005B1597"/>
    <w:rsid w:val="005B16D3"/>
    <w:rsid w:val="005B1976"/>
    <w:rsid w:val="005B1A1B"/>
    <w:rsid w:val="005B1AD0"/>
    <w:rsid w:val="005B1CA4"/>
    <w:rsid w:val="005B1E21"/>
    <w:rsid w:val="005B23F3"/>
    <w:rsid w:val="005B25EA"/>
    <w:rsid w:val="005B278C"/>
    <w:rsid w:val="005B27E6"/>
    <w:rsid w:val="005B2807"/>
    <w:rsid w:val="005B2A13"/>
    <w:rsid w:val="005B2AE4"/>
    <w:rsid w:val="005B2BEE"/>
    <w:rsid w:val="005B2C71"/>
    <w:rsid w:val="005B2CE5"/>
    <w:rsid w:val="005B2D3D"/>
    <w:rsid w:val="005B2E3C"/>
    <w:rsid w:val="005B2EC1"/>
    <w:rsid w:val="005B2FE2"/>
    <w:rsid w:val="005B30B2"/>
    <w:rsid w:val="005B317F"/>
    <w:rsid w:val="005B35EE"/>
    <w:rsid w:val="005B36A4"/>
    <w:rsid w:val="005B36E0"/>
    <w:rsid w:val="005B373D"/>
    <w:rsid w:val="005B3889"/>
    <w:rsid w:val="005B39BA"/>
    <w:rsid w:val="005B3BB0"/>
    <w:rsid w:val="005B3BBE"/>
    <w:rsid w:val="005B3C09"/>
    <w:rsid w:val="005B3CB7"/>
    <w:rsid w:val="005B40E5"/>
    <w:rsid w:val="005B40FA"/>
    <w:rsid w:val="005B41C9"/>
    <w:rsid w:val="005B4494"/>
    <w:rsid w:val="005B44B7"/>
    <w:rsid w:val="005B48AB"/>
    <w:rsid w:val="005B4A29"/>
    <w:rsid w:val="005B4A73"/>
    <w:rsid w:val="005B4ADC"/>
    <w:rsid w:val="005B4AE8"/>
    <w:rsid w:val="005B4C9C"/>
    <w:rsid w:val="005B4D7A"/>
    <w:rsid w:val="005B4F9A"/>
    <w:rsid w:val="005B4FB5"/>
    <w:rsid w:val="005B502F"/>
    <w:rsid w:val="005B5334"/>
    <w:rsid w:val="005B5437"/>
    <w:rsid w:val="005B54C3"/>
    <w:rsid w:val="005B582C"/>
    <w:rsid w:val="005B5A74"/>
    <w:rsid w:val="005B5B1D"/>
    <w:rsid w:val="005B5D37"/>
    <w:rsid w:val="005B5D84"/>
    <w:rsid w:val="005B5E40"/>
    <w:rsid w:val="005B5E7C"/>
    <w:rsid w:val="005B5EC8"/>
    <w:rsid w:val="005B6007"/>
    <w:rsid w:val="005B60C9"/>
    <w:rsid w:val="005B6283"/>
    <w:rsid w:val="005B6399"/>
    <w:rsid w:val="005B63A6"/>
    <w:rsid w:val="005B63DC"/>
    <w:rsid w:val="005B6464"/>
    <w:rsid w:val="005B649B"/>
    <w:rsid w:val="005B64CD"/>
    <w:rsid w:val="005B6AAB"/>
    <w:rsid w:val="005B6C69"/>
    <w:rsid w:val="005B6DE3"/>
    <w:rsid w:val="005B711C"/>
    <w:rsid w:val="005B722E"/>
    <w:rsid w:val="005B736C"/>
    <w:rsid w:val="005B73F5"/>
    <w:rsid w:val="005B7A1B"/>
    <w:rsid w:val="005B7A6E"/>
    <w:rsid w:val="005B7AA0"/>
    <w:rsid w:val="005B7BC6"/>
    <w:rsid w:val="005B7C25"/>
    <w:rsid w:val="005B7E70"/>
    <w:rsid w:val="005B7FAC"/>
    <w:rsid w:val="005C012E"/>
    <w:rsid w:val="005C047C"/>
    <w:rsid w:val="005C0699"/>
    <w:rsid w:val="005C0A50"/>
    <w:rsid w:val="005C0A99"/>
    <w:rsid w:val="005C0B5D"/>
    <w:rsid w:val="005C0EE9"/>
    <w:rsid w:val="005C1742"/>
    <w:rsid w:val="005C18B3"/>
    <w:rsid w:val="005C19E9"/>
    <w:rsid w:val="005C1A97"/>
    <w:rsid w:val="005C1DA5"/>
    <w:rsid w:val="005C1FC8"/>
    <w:rsid w:val="005C1FF4"/>
    <w:rsid w:val="005C21F9"/>
    <w:rsid w:val="005C2309"/>
    <w:rsid w:val="005C24CE"/>
    <w:rsid w:val="005C25DA"/>
    <w:rsid w:val="005C2615"/>
    <w:rsid w:val="005C27E6"/>
    <w:rsid w:val="005C29E4"/>
    <w:rsid w:val="005C2B2B"/>
    <w:rsid w:val="005C2E39"/>
    <w:rsid w:val="005C2F05"/>
    <w:rsid w:val="005C2F25"/>
    <w:rsid w:val="005C32D3"/>
    <w:rsid w:val="005C3413"/>
    <w:rsid w:val="005C341E"/>
    <w:rsid w:val="005C3430"/>
    <w:rsid w:val="005C3443"/>
    <w:rsid w:val="005C3870"/>
    <w:rsid w:val="005C3EC5"/>
    <w:rsid w:val="005C40D7"/>
    <w:rsid w:val="005C431F"/>
    <w:rsid w:val="005C44E2"/>
    <w:rsid w:val="005C451E"/>
    <w:rsid w:val="005C4556"/>
    <w:rsid w:val="005C45E5"/>
    <w:rsid w:val="005C4683"/>
    <w:rsid w:val="005C4965"/>
    <w:rsid w:val="005C49D2"/>
    <w:rsid w:val="005C49EE"/>
    <w:rsid w:val="005C4A0C"/>
    <w:rsid w:val="005C4CB6"/>
    <w:rsid w:val="005C4CCC"/>
    <w:rsid w:val="005C4D93"/>
    <w:rsid w:val="005C4DC5"/>
    <w:rsid w:val="005C50F6"/>
    <w:rsid w:val="005C529C"/>
    <w:rsid w:val="005C5964"/>
    <w:rsid w:val="005C59AC"/>
    <w:rsid w:val="005C5DF6"/>
    <w:rsid w:val="005C5E7D"/>
    <w:rsid w:val="005C5F0E"/>
    <w:rsid w:val="005C5F22"/>
    <w:rsid w:val="005C5F52"/>
    <w:rsid w:val="005C62A6"/>
    <w:rsid w:val="005C649C"/>
    <w:rsid w:val="005C66A3"/>
    <w:rsid w:val="005C67EC"/>
    <w:rsid w:val="005C6A77"/>
    <w:rsid w:val="005C6C35"/>
    <w:rsid w:val="005C6EE1"/>
    <w:rsid w:val="005C7263"/>
    <w:rsid w:val="005C733A"/>
    <w:rsid w:val="005C73E0"/>
    <w:rsid w:val="005C7531"/>
    <w:rsid w:val="005C7960"/>
    <w:rsid w:val="005C79C3"/>
    <w:rsid w:val="005C7A5B"/>
    <w:rsid w:val="005C7B88"/>
    <w:rsid w:val="005C7F26"/>
    <w:rsid w:val="005D0151"/>
    <w:rsid w:val="005D0196"/>
    <w:rsid w:val="005D0449"/>
    <w:rsid w:val="005D04CC"/>
    <w:rsid w:val="005D059E"/>
    <w:rsid w:val="005D0635"/>
    <w:rsid w:val="005D0877"/>
    <w:rsid w:val="005D0A0B"/>
    <w:rsid w:val="005D0A7A"/>
    <w:rsid w:val="005D0DDA"/>
    <w:rsid w:val="005D0F9A"/>
    <w:rsid w:val="005D1091"/>
    <w:rsid w:val="005D1377"/>
    <w:rsid w:val="005D147B"/>
    <w:rsid w:val="005D14D7"/>
    <w:rsid w:val="005D1603"/>
    <w:rsid w:val="005D1909"/>
    <w:rsid w:val="005D1AB0"/>
    <w:rsid w:val="005D1EA0"/>
    <w:rsid w:val="005D1EAE"/>
    <w:rsid w:val="005D1ED8"/>
    <w:rsid w:val="005D218D"/>
    <w:rsid w:val="005D26C6"/>
    <w:rsid w:val="005D2806"/>
    <w:rsid w:val="005D2969"/>
    <w:rsid w:val="005D2D75"/>
    <w:rsid w:val="005D2F2A"/>
    <w:rsid w:val="005D35AB"/>
    <w:rsid w:val="005D367F"/>
    <w:rsid w:val="005D37C4"/>
    <w:rsid w:val="005D37D5"/>
    <w:rsid w:val="005D3802"/>
    <w:rsid w:val="005D3B48"/>
    <w:rsid w:val="005D4128"/>
    <w:rsid w:val="005D4406"/>
    <w:rsid w:val="005D446D"/>
    <w:rsid w:val="005D4661"/>
    <w:rsid w:val="005D47A1"/>
    <w:rsid w:val="005D48C7"/>
    <w:rsid w:val="005D4C29"/>
    <w:rsid w:val="005D5004"/>
    <w:rsid w:val="005D52B7"/>
    <w:rsid w:val="005D5494"/>
    <w:rsid w:val="005D558C"/>
    <w:rsid w:val="005D55B7"/>
    <w:rsid w:val="005D5779"/>
    <w:rsid w:val="005D5A05"/>
    <w:rsid w:val="005D5BD6"/>
    <w:rsid w:val="005D5D18"/>
    <w:rsid w:val="005D5D74"/>
    <w:rsid w:val="005D5E83"/>
    <w:rsid w:val="005D5EC3"/>
    <w:rsid w:val="005D5F86"/>
    <w:rsid w:val="005D5F93"/>
    <w:rsid w:val="005D6138"/>
    <w:rsid w:val="005D61CA"/>
    <w:rsid w:val="005D6296"/>
    <w:rsid w:val="005D6317"/>
    <w:rsid w:val="005D6343"/>
    <w:rsid w:val="005D6375"/>
    <w:rsid w:val="005D63D6"/>
    <w:rsid w:val="005D644B"/>
    <w:rsid w:val="005D6615"/>
    <w:rsid w:val="005D684E"/>
    <w:rsid w:val="005D6948"/>
    <w:rsid w:val="005D695D"/>
    <w:rsid w:val="005D6AA9"/>
    <w:rsid w:val="005D6F5E"/>
    <w:rsid w:val="005D73FE"/>
    <w:rsid w:val="005D77A5"/>
    <w:rsid w:val="005D7912"/>
    <w:rsid w:val="005D798C"/>
    <w:rsid w:val="005D7AAB"/>
    <w:rsid w:val="005D7B03"/>
    <w:rsid w:val="005D7CD3"/>
    <w:rsid w:val="005D7CD9"/>
    <w:rsid w:val="005D7D11"/>
    <w:rsid w:val="005E0080"/>
    <w:rsid w:val="005E00B6"/>
    <w:rsid w:val="005E0171"/>
    <w:rsid w:val="005E021D"/>
    <w:rsid w:val="005E0223"/>
    <w:rsid w:val="005E02AC"/>
    <w:rsid w:val="005E02C8"/>
    <w:rsid w:val="005E04C4"/>
    <w:rsid w:val="005E05AE"/>
    <w:rsid w:val="005E087F"/>
    <w:rsid w:val="005E09C8"/>
    <w:rsid w:val="005E0A15"/>
    <w:rsid w:val="005E0A63"/>
    <w:rsid w:val="005E0E47"/>
    <w:rsid w:val="005E11D8"/>
    <w:rsid w:val="005E135F"/>
    <w:rsid w:val="005E1538"/>
    <w:rsid w:val="005E153C"/>
    <w:rsid w:val="005E1770"/>
    <w:rsid w:val="005E18CA"/>
    <w:rsid w:val="005E1A44"/>
    <w:rsid w:val="005E1C36"/>
    <w:rsid w:val="005E1D7D"/>
    <w:rsid w:val="005E1E2E"/>
    <w:rsid w:val="005E1EEB"/>
    <w:rsid w:val="005E21C7"/>
    <w:rsid w:val="005E21E3"/>
    <w:rsid w:val="005E23B6"/>
    <w:rsid w:val="005E244D"/>
    <w:rsid w:val="005E248A"/>
    <w:rsid w:val="005E25F7"/>
    <w:rsid w:val="005E28CF"/>
    <w:rsid w:val="005E28D8"/>
    <w:rsid w:val="005E2AA0"/>
    <w:rsid w:val="005E2ABC"/>
    <w:rsid w:val="005E2B36"/>
    <w:rsid w:val="005E2C97"/>
    <w:rsid w:val="005E2F3A"/>
    <w:rsid w:val="005E309F"/>
    <w:rsid w:val="005E3309"/>
    <w:rsid w:val="005E339D"/>
    <w:rsid w:val="005E34DB"/>
    <w:rsid w:val="005E35B6"/>
    <w:rsid w:val="005E39B2"/>
    <w:rsid w:val="005E3A64"/>
    <w:rsid w:val="005E3A8A"/>
    <w:rsid w:val="005E3ECA"/>
    <w:rsid w:val="005E4030"/>
    <w:rsid w:val="005E40DA"/>
    <w:rsid w:val="005E44E8"/>
    <w:rsid w:val="005E46AD"/>
    <w:rsid w:val="005E4854"/>
    <w:rsid w:val="005E4943"/>
    <w:rsid w:val="005E4964"/>
    <w:rsid w:val="005E4A74"/>
    <w:rsid w:val="005E4B27"/>
    <w:rsid w:val="005E4C6A"/>
    <w:rsid w:val="005E4E3E"/>
    <w:rsid w:val="005E4E71"/>
    <w:rsid w:val="005E4EB4"/>
    <w:rsid w:val="005E4EC6"/>
    <w:rsid w:val="005E525B"/>
    <w:rsid w:val="005E5282"/>
    <w:rsid w:val="005E582E"/>
    <w:rsid w:val="005E589E"/>
    <w:rsid w:val="005E58E1"/>
    <w:rsid w:val="005E5980"/>
    <w:rsid w:val="005E5981"/>
    <w:rsid w:val="005E5A53"/>
    <w:rsid w:val="005E5B3C"/>
    <w:rsid w:val="005E5BB7"/>
    <w:rsid w:val="005E5C48"/>
    <w:rsid w:val="005E5EC9"/>
    <w:rsid w:val="005E6043"/>
    <w:rsid w:val="005E6583"/>
    <w:rsid w:val="005E6923"/>
    <w:rsid w:val="005E6950"/>
    <w:rsid w:val="005E6A76"/>
    <w:rsid w:val="005E6BC2"/>
    <w:rsid w:val="005E6C13"/>
    <w:rsid w:val="005E6C14"/>
    <w:rsid w:val="005E6E9C"/>
    <w:rsid w:val="005E6EF6"/>
    <w:rsid w:val="005E71B1"/>
    <w:rsid w:val="005E7265"/>
    <w:rsid w:val="005E72BA"/>
    <w:rsid w:val="005E7340"/>
    <w:rsid w:val="005E736A"/>
    <w:rsid w:val="005E744D"/>
    <w:rsid w:val="005E747D"/>
    <w:rsid w:val="005E778C"/>
    <w:rsid w:val="005E7856"/>
    <w:rsid w:val="005E78C2"/>
    <w:rsid w:val="005E798B"/>
    <w:rsid w:val="005E79A3"/>
    <w:rsid w:val="005E7B14"/>
    <w:rsid w:val="005E7D4F"/>
    <w:rsid w:val="005E7F50"/>
    <w:rsid w:val="005F0121"/>
    <w:rsid w:val="005F01A4"/>
    <w:rsid w:val="005F02B0"/>
    <w:rsid w:val="005F0312"/>
    <w:rsid w:val="005F06FC"/>
    <w:rsid w:val="005F08FD"/>
    <w:rsid w:val="005F0A60"/>
    <w:rsid w:val="005F0C22"/>
    <w:rsid w:val="005F0D48"/>
    <w:rsid w:val="005F0E05"/>
    <w:rsid w:val="005F0E51"/>
    <w:rsid w:val="005F0E92"/>
    <w:rsid w:val="005F0EBB"/>
    <w:rsid w:val="005F128E"/>
    <w:rsid w:val="005F1507"/>
    <w:rsid w:val="005F179D"/>
    <w:rsid w:val="005F1855"/>
    <w:rsid w:val="005F18A1"/>
    <w:rsid w:val="005F18A9"/>
    <w:rsid w:val="005F1A02"/>
    <w:rsid w:val="005F1C6A"/>
    <w:rsid w:val="005F1CD6"/>
    <w:rsid w:val="005F1D96"/>
    <w:rsid w:val="005F1DFC"/>
    <w:rsid w:val="005F1FB6"/>
    <w:rsid w:val="005F2104"/>
    <w:rsid w:val="005F2426"/>
    <w:rsid w:val="005F2507"/>
    <w:rsid w:val="005F29D1"/>
    <w:rsid w:val="005F2A45"/>
    <w:rsid w:val="005F2C17"/>
    <w:rsid w:val="005F2EEF"/>
    <w:rsid w:val="005F30F9"/>
    <w:rsid w:val="005F3164"/>
    <w:rsid w:val="005F3336"/>
    <w:rsid w:val="005F3366"/>
    <w:rsid w:val="005F3532"/>
    <w:rsid w:val="005F3627"/>
    <w:rsid w:val="005F3632"/>
    <w:rsid w:val="005F380D"/>
    <w:rsid w:val="005F38BD"/>
    <w:rsid w:val="005F3BA7"/>
    <w:rsid w:val="005F4000"/>
    <w:rsid w:val="005F422B"/>
    <w:rsid w:val="005F4420"/>
    <w:rsid w:val="005F44FD"/>
    <w:rsid w:val="005F45A8"/>
    <w:rsid w:val="005F4627"/>
    <w:rsid w:val="005F471D"/>
    <w:rsid w:val="005F4736"/>
    <w:rsid w:val="005F47D3"/>
    <w:rsid w:val="005F497A"/>
    <w:rsid w:val="005F4C1B"/>
    <w:rsid w:val="005F4C57"/>
    <w:rsid w:val="005F4CF3"/>
    <w:rsid w:val="005F4D03"/>
    <w:rsid w:val="005F4DEF"/>
    <w:rsid w:val="005F51D7"/>
    <w:rsid w:val="005F52B8"/>
    <w:rsid w:val="005F5419"/>
    <w:rsid w:val="005F5508"/>
    <w:rsid w:val="005F57DD"/>
    <w:rsid w:val="005F58FE"/>
    <w:rsid w:val="005F5DAA"/>
    <w:rsid w:val="005F604F"/>
    <w:rsid w:val="005F6273"/>
    <w:rsid w:val="005F628D"/>
    <w:rsid w:val="005F62EE"/>
    <w:rsid w:val="005F642C"/>
    <w:rsid w:val="005F64F6"/>
    <w:rsid w:val="005F6911"/>
    <w:rsid w:val="005F6A59"/>
    <w:rsid w:val="005F6B47"/>
    <w:rsid w:val="005F6D3D"/>
    <w:rsid w:val="005F6F00"/>
    <w:rsid w:val="005F6F7E"/>
    <w:rsid w:val="005F6FA2"/>
    <w:rsid w:val="005F6FD6"/>
    <w:rsid w:val="005F70C8"/>
    <w:rsid w:val="005F718B"/>
    <w:rsid w:val="005F721E"/>
    <w:rsid w:val="005F736A"/>
    <w:rsid w:val="005F7527"/>
    <w:rsid w:val="005F76E3"/>
    <w:rsid w:val="005F7851"/>
    <w:rsid w:val="005F786A"/>
    <w:rsid w:val="005F79D6"/>
    <w:rsid w:val="005F79DA"/>
    <w:rsid w:val="005F7AF3"/>
    <w:rsid w:val="005F7C49"/>
    <w:rsid w:val="005F7EFF"/>
    <w:rsid w:val="00600266"/>
    <w:rsid w:val="00600267"/>
    <w:rsid w:val="00600279"/>
    <w:rsid w:val="006002A5"/>
    <w:rsid w:val="00600349"/>
    <w:rsid w:val="0060040D"/>
    <w:rsid w:val="00600486"/>
    <w:rsid w:val="0060081D"/>
    <w:rsid w:val="00600973"/>
    <w:rsid w:val="00600AA1"/>
    <w:rsid w:val="00600B7A"/>
    <w:rsid w:val="00600E00"/>
    <w:rsid w:val="00600E2C"/>
    <w:rsid w:val="00600E32"/>
    <w:rsid w:val="00600EB2"/>
    <w:rsid w:val="00601086"/>
    <w:rsid w:val="006010B9"/>
    <w:rsid w:val="00601208"/>
    <w:rsid w:val="006013A4"/>
    <w:rsid w:val="0060171F"/>
    <w:rsid w:val="006017CD"/>
    <w:rsid w:val="006018A2"/>
    <w:rsid w:val="0060192A"/>
    <w:rsid w:val="00601979"/>
    <w:rsid w:val="00601982"/>
    <w:rsid w:val="006019D1"/>
    <w:rsid w:val="00601AFD"/>
    <w:rsid w:val="00601B2C"/>
    <w:rsid w:val="00601B42"/>
    <w:rsid w:val="00601B6F"/>
    <w:rsid w:val="00601E2A"/>
    <w:rsid w:val="00601ED1"/>
    <w:rsid w:val="006020FE"/>
    <w:rsid w:val="00602283"/>
    <w:rsid w:val="00602464"/>
    <w:rsid w:val="0060256F"/>
    <w:rsid w:val="00602700"/>
    <w:rsid w:val="00602763"/>
    <w:rsid w:val="006028A0"/>
    <w:rsid w:val="00602D97"/>
    <w:rsid w:val="00602FC6"/>
    <w:rsid w:val="006033AD"/>
    <w:rsid w:val="006035F2"/>
    <w:rsid w:val="0060363B"/>
    <w:rsid w:val="006036C0"/>
    <w:rsid w:val="006037C2"/>
    <w:rsid w:val="00603BEE"/>
    <w:rsid w:val="00603D5B"/>
    <w:rsid w:val="00603E38"/>
    <w:rsid w:val="00603FA5"/>
    <w:rsid w:val="006040B6"/>
    <w:rsid w:val="006041A7"/>
    <w:rsid w:val="006041B3"/>
    <w:rsid w:val="006041F6"/>
    <w:rsid w:val="0060420B"/>
    <w:rsid w:val="006043AA"/>
    <w:rsid w:val="006043C2"/>
    <w:rsid w:val="00604699"/>
    <w:rsid w:val="00604837"/>
    <w:rsid w:val="00604977"/>
    <w:rsid w:val="00604B13"/>
    <w:rsid w:val="00604C53"/>
    <w:rsid w:val="00604C5D"/>
    <w:rsid w:val="00604D09"/>
    <w:rsid w:val="00604D92"/>
    <w:rsid w:val="006050E5"/>
    <w:rsid w:val="00605199"/>
    <w:rsid w:val="006051D9"/>
    <w:rsid w:val="0060520C"/>
    <w:rsid w:val="006052CF"/>
    <w:rsid w:val="006053A2"/>
    <w:rsid w:val="006053A6"/>
    <w:rsid w:val="006054AD"/>
    <w:rsid w:val="00605594"/>
    <w:rsid w:val="0060565A"/>
    <w:rsid w:val="00605BC9"/>
    <w:rsid w:val="00605CD1"/>
    <w:rsid w:val="00605D1A"/>
    <w:rsid w:val="00605EF6"/>
    <w:rsid w:val="00605F8C"/>
    <w:rsid w:val="006060DF"/>
    <w:rsid w:val="00606182"/>
    <w:rsid w:val="0060662F"/>
    <w:rsid w:val="0060683E"/>
    <w:rsid w:val="00606852"/>
    <w:rsid w:val="00606869"/>
    <w:rsid w:val="00606A1A"/>
    <w:rsid w:val="00606A39"/>
    <w:rsid w:val="00606D2F"/>
    <w:rsid w:val="00606EC7"/>
    <w:rsid w:val="00607107"/>
    <w:rsid w:val="0060712E"/>
    <w:rsid w:val="00607177"/>
    <w:rsid w:val="006073DB"/>
    <w:rsid w:val="006073F1"/>
    <w:rsid w:val="00607408"/>
    <w:rsid w:val="006075EA"/>
    <w:rsid w:val="00607699"/>
    <w:rsid w:val="006076BA"/>
    <w:rsid w:val="00607E1D"/>
    <w:rsid w:val="00607F48"/>
    <w:rsid w:val="00610353"/>
    <w:rsid w:val="0061036D"/>
    <w:rsid w:val="00610567"/>
    <w:rsid w:val="00610609"/>
    <w:rsid w:val="0061077C"/>
    <w:rsid w:val="00610A03"/>
    <w:rsid w:val="00610C09"/>
    <w:rsid w:val="00610C3E"/>
    <w:rsid w:val="00610E64"/>
    <w:rsid w:val="00610EDA"/>
    <w:rsid w:val="00610F7C"/>
    <w:rsid w:val="00610FB1"/>
    <w:rsid w:val="006110AA"/>
    <w:rsid w:val="006111BA"/>
    <w:rsid w:val="006111C6"/>
    <w:rsid w:val="006116A5"/>
    <w:rsid w:val="0061171F"/>
    <w:rsid w:val="0061173F"/>
    <w:rsid w:val="00611E17"/>
    <w:rsid w:val="00611F3F"/>
    <w:rsid w:val="00611F79"/>
    <w:rsid w:val="00612045"/>
    <w:rsid w:val="006121A3"/>
    <w:rsid w:val="0061231D"/>
    <w:rsid w:val="00612587"/>
    <w:rsid w:val="0061264B"/>
    <w:rsid w:val="006126B3"/>
    <w:rsid w:val="0061270C"/>
    <w:rsid w:val="006128C0"/>
    <w:rsid w:val="00612B23"/>
    <w:rsid w:val="00612BDC"/>
    <w:rsid w:val="00612E0D"/>
    <w:rsid w:val="0061306A"/>
    <w:rsid w:val="00613251"/>
    <w:rsid w:val="006133E1"/>
    <w:rsid w:val="0061341C"/>
    <w:rsid w:val="00613442"/>
    <w:rsid w:val="006134AB"/>
    <w:rsid w:val="006135C2"/>
    <w:rsid w:val="00613670"/>
    <w:rsid w:val="006137D7"/>
    <w:rsid w:val="00613826"/>
    <w:rsid w:val="006138F7"/>
    <w:rsid w:val="00613941"/>
    <w:rsid w:val="0061394D"/>
    <w:rsid w:val="00613AFD"/>
    <w:rsid w:val="00613C63"/>
    <w:rsid w:val="00613E17"/>
    <w:rsid w:val="00613FFA"/>
    <w:rsid w:val="0061400A"/>
    <w:rsid w:val="00614080"/>
    <w:rsid w:val="006140FB"/>
    <w:rsid w:val="006142F1"/>
    <w:rsid w:val="006143D1"/>
    <w:rsid w:val="0061451D"/>
    <w:rsid w:val="00614533"/>
    <w:rsid w:val="00614C02"/>
    <w:rsid w:val="00614C0A"/>
    <w:rsid w:val="00614D10"/>
    <w:rsid w:val="0061500A"/>
    <w:rsid w:val="0061502E"/>
    <w:rsid w:val="0061513E"/>
    <w:rsid w:val="006154D3"/>
    <w:rsid w:val="00615712"/>
    <w:rsid w:val="006157F6"/>
    <w:rsid w:val="00615871"/>
    <w:rsid w:val="00615A66"/>
    <w:rsid w:val="00615B0D"/>
    <w:rsid w:val="00615B5D"/>
    <w:rsid w:val="00615E48"/>
    <w:rsid w:val="00615E99"/>
    <w:rsid w:val="00615F70"/>
    <w:rsid w:val="006160A2"/>
    <w:rsid w:val="00616303"/>
    <w:rsid w:val="00616472"/>
    <w:rsid w:val="00616509"/>
    <w:rsid w:val="00616664"/>
    <w:rsid w:val="00616722"/>
    <w:rsid w:val="006168C6"/>
    <w:rsid w:val="00616D82"/>
    <w:rsid w:val="00616E53"/>
    <w:rsid w:val="00616E56"/>
    <w:rsid w:val="006177E8"/>
    <w:rsid w:val="0061791D"/>
    <w:rsid w:val="006179D4"/>
    <w:rsid w:val="006200DF"/>
    <w:rsid w:val="00620138"/>
    <w:rsid w:val="006201FF"/>
    <w:rsid w:val="0062028A"/>
    <w:rsid w:val="00620332"/>
    <w:rsid w:val="006203A7"/>
    <w:rsid w:val="00620463"/>
    <w:rsid w:val="0062058A"/>
    <w:rsid w:val="00620E18"/>
    <w:rsid w:val="00620ED8"/>
    <w:rsid w:val="00621038"/>
    <w:rsid w:val="0062105C"/>
    <w:rsid w:val="006212DE"/>
    <w:rsid w:val="0062142E"/>
    <w:rsid w:val="00621446"/>
    <w:rsid w:val="006218C9"/>
    <w:rsid w:val="00621AC3"/>
    <w:rsid w:val="00621BC9"/>
    <w:rsid w:val="00621DB7"/>
    <w:rsid w:val="00621E96"/>
    <w:rsid w:val="00621F52"/>
    <w:rsid w:val="00622339"/>
    <w:rsid w:val="0062236F"/>
    <w:rsid w:val="00622493"/>
    <w:rsid w:val="006226CE"/>
    <w:rsid w:val="00622A1F"/>
    <w:rsid w:val="00622B8B"/>
    <w:rsid w:val="00622C21"/>
    <w:rsid w:val="00622DE1"/>
    <w:rsid w:val="00622E9D"/>
    <w:rsid w:val="0062301A"/>
    <w:rsid w:val="0062314E"/>
    <w:rsid w:val="00623245"/>
    <w:rsid w:val="006233A9"/>
    <w:rsid w:val="006234F5"/>
    <w:rsid w:val="006235F0"/>
    <w:rsid w:val="00623728"/>
    <w:rsid w:val="00623AAC"/>
    <w:rsid w:val="00623BA6"/>
    <w:rsid w:val="00623D25"/>
    <w:rsid w:val="00623E3C"/>
    <w:rsid w:val="00623FFA"/>
    <w:rsid w:val="00624344"/>
    <w:rsid w:val="006245CB"/>
    <w:rsid w:val="006246B3"/>
    <w:rsid w:val="00624932"/>
    <w:rsid w:val="00624CB1"/>
    <w:rsid w:val="00624F8E"/>
    <w:rsid w:val="00625032"/>
    <w:rsid w:val="006250BF"/>
    <w:rsid w:val="006251F1"/>
    <w:rsid w:val="00625249"/>
    <w:rsid w:val="006252B0"/>
    <w:rsid w:val="006254B2"/>
    <w:rsid w:val="0062554E"/>
    <w:rsid w:val="00625710"/>
    <w:rsid w:val="00625B5F"/>
    <w:rsid w:val="00625C6F"/>
    <w:rsid w:val="00625EB1"/>
    <w:rsid w:val="00625F95"/>
    <w:rsid w:val="00626088"/>
    <w:rsid w:val="006260C1"/>
    <w:rsid w:val="00626164"/>
    <w:rsid w:val="0062626A"/>
    <w:rsid w:val="00626535"/>
    <w:rsid w:val="006265DF"/>
    <w:rsid w:val="006265F8"/>
    <w:rsid w:val="00626687"/>
    <w:rsid w:val="00626950"/>
    <w:rsid w:val="006269FC"/>
    <w:rsid w:val="00626B35"/>
    <w:rsid w:val="00626C7B"/>
    <w:rsid w:val="00626E68"/>
    <w:rsid w:val="00626EE0"/>
    <w:rsid w:val="00627019"/>
    <w:rsid w:val="00627184"/>
    <w:rsid w:val="006272F0"/>
    <w:rsid w:val="00627351"/>
    <w:rsid w:val="0062738D"/>
    <w:rsid w:val="00627532"/>
    <w:rsid w:val="006276B0"/>
    <w:rsid w:val="00627D64"/>
    <w:rsid w:val="00627D89"/>
    <w:rsid w:val="00627E16"/>
    <w:rsid w:val="00627FF7"/>
    <w:rsid w:val="00630010"/>
    <w:rsid w:val="006301CF"/>
    <w:rsid w:val="006301EE"/>
    <w:rsid w:val="0063021A"/>
    <w:rsid w:val="00630323"/>
    <w:rsid w:val="006306B4"/>
    <w:rsid w:val="006308A5"/>
    <w:rsid w:val="00630A5F"/>
    <w:rsid w:val="00630A82"/>
    <w:rsid w:val="00630B33"/>
    <w:rsid w:val="00630DBC"/>
    <w:rsid w:val="00630ECC"/>
    <w:rsid w:val="0063119D"/>
    <w:rsid w:val="006311C7"/>
    <w:rsid w:val="006312FC"/>
    <w:rsid w:val="0063131B"/>
    <w:rsid w:val="00631448"/>
    <w:rsid w:val="0063149A"/>
    <w:rsid w:val="0063179C"/>
    <w:rsid w:val="006317AC"/>
    <w:rsid w:val="006317E9"/>
    <w:rsid w:val="00631861"/>
    <w:rsid w:val="00631ABE"/>
    <w:rsid w:val="00631B3E"/>
    <w:rsid w:val="00631E56"/>
    <w:rsid w:val="00631F8D"/>
    <w:rsid w:val="006320AB"/>
    <w:rsid w:val="0063244F"/>
    <w:rsid w:val="00632645"/>
    <w:rsid w:val="006327CF"/>
    <w:rsid w:val="00632818"/>
    <w:rsid w:val="006328D3"/>
    <w:rsid w:val="00632C2E"/>
    <w:rsid w:val="00632D78"/>
    <w:rsid w:val="00632E7D"/>
    <w:rsid w:val="00632F67"/>
    <w:rsid w:val="00632F84"/>
    <w:rsid w:val="0063334F"/>
    <w:rsid w:val="0063345F"/>
    <w:rsid w:val="006334E1"/>
    <w:rsid w:val="00633744"/>
    <w:rsid w:val="0063375C"/>
    <w:rsid w:val="0063386D"/>
    <w:rsid w:val="00633A5F"/>
    <w:rsid w:val="00633ABB"/>
    <w:rsid w:val="00633E3D"/>
    <w:rsid w:val="00633E65"/>
    <w:rsid w:val="0063434C"/>
    <w:rsid w:val="006343B8"/>
    <w:rsid w:val="006346F3"/>
    <w:rsid w:val="00634A89"/>
    <w:rsid w:val="00634D6E"/>
    <w:rsid w:val="00634DB7"/>
    <w:rsid w:val="00634E48"/>
    <w:rsid w:val="00634E9B"/>
    <w:rsid w:val="00634FFE"/>
    <w:rsid w:val="0063509C"/>
    <w:rsid w:val="006350A0"/>
    <w:rsid w:val="006350B8"/>
    <w:rsid w:val="00635531"/>
    <w:rsid w:val="0063554B"/>
    <w:rsid w:val="00635923"/>
    <w:rsid w:val="00635958"/>
    <w:rsid w:val="00635CFC"/>
    <w:rsid w:val="00635D3E"/>
    <w:rsid w:val="00635FB2"/>
    <w:rsid w:val="00635FD8"/>
    <w:rsid w:val="00636076"/>
    <w:rsid w:val="0063614F"/>
    <w:rsid w:val="006361B1"/>
    <w:rsid w:val="00636511"/>
    <w:rsid w:val="006365A7"/>
    <w:rsid w:val="006366BC"/>
    <w:rsid w:val="00636733"/>
    <w:rsid w:val="00636816"/>
    <w:rsid w:val="00636985"/>
    <w:rsid w:val="0063698E"/>
    <w:rsid w:val="00636A39"/>
    <w:rsid w:val="00636BC1"/>
    <w:rsid w:val="00636E9A"/>
    <w:rsid w:val="00636F16"/>
    <w:rsid w:val="00636F8E"/>
    <w:rsid w:val="00637007"/>
    <w:rsid w:val="00637461"/>
    <w:rsid w:val="006374E8"/>
    <w:rsid w:val="006375EE"/>
    <w:rsid w:val="00637752"/>
    <w:rsid w:val="0063775F"/>
    <w:rsid w:val="00637780"/>
    <w:rsid w:val="0063789F"/>
    <w:rsid w:val="00637922"/>
    <w:rsid w:val="00637C77"/>
    <w:rsid w:val="00637D19"/>
    <w:rsid w:val="00637EBC"/>
    <w:rsid w:val="00637EE6"/>
    <w:rsid w:val="00637FB0"/>
    <w:rsid w:val="00637FC1"/>
    <w:rsid w:val="00640099"/>
    <w:rsid w:val="006400E1"/>
    <w:rsid w:val="006402CC"/>
    <w:rsid w:val="00640360"/>
    <w:rsid w:val="006404AA"/>
    <w:rsid w:val="00640569"/>
    <w:rsid w:val="006407AC"/>
    <w:rsid w:val="00640BF3"/>
    <w:rsid w:val="00640C2C"/>
    <w:rsid w:val="00640C92"/>
    <w:rsid w:val="00640E32"/>
    <w:rsid w:val="00640E90"/>
    <w:rsid w:val="00640EBD"/>
    <w:rsid w:val="00640F46"/>
    <w:rsid w:val="0064101F"/>
    <w:rsid w:val="00641125"/>
    <w:rsid w:val="00641135"/>
    <w:rsid w:val="00641224"/>
    <w:rsid w:val="0064126F"/>
    <w:rsid w:val="00641637"/>
    <w:rsid w:val="0064169E"/>
    <w:rsid w:val="006418F8"/>
    <w:rsid w:val="00641B94"/>
    <w:rsid w:val="00641D90"/>
    <w:rsid w:val="00641E46"/>
    <w:rsid w:val="00641ED2"/>
    <w:rsid w:val="00641EDE"/>
    <w:rsid w:val="00641F13"/>
    <w:rsid w:val="00642436"/>
    <w:rsid w:val="00642681"/>
    <w:rsid w:val="0064293E"/>
    <w:rsid w:val="006429DC"/>
    <w:rsid w:val="00642AA0"/>
    <w:rsid w:val="00642C49"/>
    <w:rsid w:val="00642C81"/>
    <w:rsid w:val="00642E6C"/>
    <w:rsid w:val="00642E7D"/>
    <w:rsid w:val="00642F58"/>
    <w:rsid w:val="006430B4"/>
    <w:rsid w:val="0064328E"/>
    <w:rsid w:val="006433EB"/>
    <w:rsid w:val="006436AC"/>
    <w:rsid w:val="00643CF8"/>
    <w:rsid w:val="00643D17"/>
    <w:rsid w:val="00643D42"/>
    <w:rsid w:val="00643F60"/>
    <w:rsid w:val="00644247"/>
    <w:rsid w:val="006443A2"/>
    <w:rsid w:val="006445FB"/>
    <w:rsid w:val="0064475F"/>
    <w:rsid w:val="006447BB"/>
    <w:rsid w:val="006447E1"/>
    <w:rsid w:val="00644946"/>
    <w:rsid w:val="00644958"/>
    <w:rsid w:val="00644A2D"/>
    <w:rsid w:val="00644A76"/>
    <w:rsid w:val="00644ADC"/>
    <w:rsid w:val="00644B74"/>
    <w:rsid w:val="00644BA2"/>
    <w:rsid w:val="00644C6E"/>
    <w:rsid w:val="00644C8B"/>
    <w:rsid w:val="00644CDD"/>
    <w:rsid w:val="00644E23"/>
    <w:rsid w:val="00644ECD"/>
    <w:rsid w:val="00644F4E"/>
    <w:rsid w:val="006450A4"/>
    <w:rsid w:val="00645156"/>
    <w:rsid w:val="00645378"/>
    <w:rsid w:val="006453CE"/>
    <w:rsid w:val="0064540A"/>
    <w:rsid w:val="006458E7"/>
    <w:rsid w:val="00645AA9"/>
    <w:rsid w:val="00645B28"/>
    <w:rsid w:val="00645C7C"/>
    <w:rsid w:val="00645CC3"/>
    <w:rsid w:val="00645DF6"/>
    <w:rsid w:val="006460A6"/>
    <w:rsid w:val="006460AA"/>
    <w:rsid w:val="006461F0"/>
    <w:rsid w:val="006464F7"/>
    <w:rsid w:val="00646555"/>
    <w:rsid w:val="006465EC"/>
    <w:rsid w:val="00646827"/>
    <w:rsid w:val="00646931"/>
    <w:rsid w:val="00646CD0"/>
    <w:rsid w:val="00646EBA"/>
    <w:rsid w:val="00647ABA"/>
    <w:rsid w:val="00647B83"/>
    <w:rsid w:val="00647C6B"/>
    <w:rsid w:val="00647D84"/>
    <w:rsid w:val="00647FA7"/>
    <w:rsid w:val="0065046B"/>
    <w:rsid w:val="006504D7"/>
    <w:rsid w:val="0065077C"/>
    <w:rsid w:val="00650783"/>
    <w:rsid w:val="00650A9B"/>
    <w:rsid w:val="00650DA7"/>
    <w:rsid w:val="00650E47"/>
    <w:rsid w:val="00650E68"/>
    <w:rsid w:val="00650F2A"/>
    <w:rsid w:val="00650F80"/>
    <w:rsid w:val="0065122E"/>
    <w:rsid w:val="006515EF"/>
    <w:rsid w:val="0065171D"/>
    <w:rsid w:val="0065175E"/>
    <w:rsid w:val="00651771"/>
    <w:rsid w:val="00651858"/>
    <w:rsid w:val="00651A33"/>
    <w:rsid w:val="00651B25"/>
    <w:rsid w:val="00651C9B"/>
    <w:rsid w:val="00651D4A"/>
    <w:rsid w:val="0065215B"/>
    <w:rsid w:val="006521CC"/>
    <w:rsid w:val="006523C6"/>
    <w:rsid w:val="006524DA"/>
    <w:rsid w:val="00652569"/>
    <w:rsid w:val="006525D9"/>
    <w:rsid w:val="0065263F"/>
    <w:rsid w:val="006528C9"/>
    <w:rsid w:val="00652920"/>
    <w:rsid w:val="0065295D"/>
    <w:rsid w:val="006529B3"/>
    <w:rsid w:val="00652A8F"/>
    <w:rsid w:val="00652C4F"/>
    <w:rsid w:val="00652D89"/>
    <w:rsid w:val="00652D9A"/>
    <w:rsid w:val="00652E72"/>
    <w:rsid w:val="00652F93"/>
    <w:rsid w:val="006537FA"/>
    <w:rsid w:val="0065380D"/>
    <w:rsid w:val="0065394C"/>
    <w:rsid w:val="00653966"/>
    <w:rsid w:val="00653C42"/>
    <w:rsid w:val="00653C7B"/>
    <w:rsid w:val="00653E45"/>
    <w:rsid w:val="00653F5F"/>
    <w:rsid w:val="00653FA9"/>
    <w:rsid w:val="00653FD1"/>
    <w:rsid w:val="0065401F"/>
    <w:rsid w:val="00654093"/>
    <w:rsid w:val="006540E8"/>
    <w:rsid w:val="006543D0"/>
    <w:rsid w:val="006544A2"/>
    <w:rsid w:val="006544FD"/>
    <w:rsid w:val="006547F5"/>
    <w:rsid w:val="0065486B"/>
    <w:rsid w:val="006549F5"/>
    <w:rsid w:val="00654D56"/>
    <w:rsid w:val="00654E06"/>
    <w:rsid w:val="00655089"/>
    <w:rsid w:val="00655132"/>
    <w:rsid w:val="006552DD"/>
    <w:rsid w:val="00655424"/>
    <w:rsid w:val="00655493"/>
    <w:rsid w:val="00655545"/>
    <w:rsid w:val="0065557C"/>
    <w:rsid w:val="0065557D"/>
    <w:rsid w:val="0065576A"/>
    <w:rsid w:val="00655A48"/>
    <w:rsid w:val="00655B61"/>
    <w:rsid w:val="00655CE6"/>
    <w:rsid w:val="006560D9"/>
    <w:rsid w:val="00656154"/>
    <w:rsid w:val="0065623E"/>
    <w:rsid w:val="00656370"/>
    <w:rsid w:val="0065645E"/>
    <w:rsid w:val="0065654F"/>
    <w:rsid w:val="006565BE"/>
    <w:rsid w:val="006566D4"/>
    <w:rsid w:val="0065695F"/>
    <w:rsid w:val="00656A24"/>
    <w:rsid w:val="00656A36"/>
    <w:rsid w:val="00656AE1"/>
    <w:rsid w:val="00656D93"/>
    <w:rsid w:val="00656EC3"/>
    <w:rsid w:val="006571B4"/>
    <w:rsid w:val="00657336"/>
    <w:rsid w:val="00657360"/>
    <w:rsid w:val="006574AD"/>
    <w:rsid w:val="00657698"/>
    <w:rsid w:val="006579AE"/>
    <w:rsid w:val="006579F7"/>
    <w:rsid w:val="00657B02"/>
    <w:rsid w:val="00657FC4"/>
    <w:rsid w:val="006601E3"/>
    <w:rsid w:val="0066025C"/>
    <w:rsid w:val="00660359"/>
    <w:rsid w:val="00660440"/>
    <w:rsid w:val="00660472"/>
    <w:rsid w:val="00660684"/>
    <w:rsid w:val="0066069C"/>
    <w:rsid w:val="006609B6"/>
    <w:rsid w:val="00660B72"/>
    <w:rsid w:val="00660F81"/>
    <w:rsid w:val="00661034"/>
    <w:rsid w:val="00661192"/>
    <w:rsid w:val="0066122F"/>
    <w:rsid w:val="006612EF"/>
    <w:rsid w:val="006613CB"/>
    <w:rsid w:val="00661418"/>
    <w:rsid w:val="006618D9"/>
    <w:rsid w:val="00661A5B"/>
    <w:rsid w:val="00661B55"/>
    <w:rsid w:val="00661C31"/>
    <w:rsid w:val="00661C33"/>
    <w:rsid w:val="00661CDE"/>
    <w:rsid w:val="00661CE0"/>
    <w:rsid w:val="00661E55"/>
    <w:rsid w:val="00661E85"/>
    <w:rsid w:val="00661E9E"/>
    <w:rsid w:val="00661EF6"/>
    <w:rsid w:val="00662043"/>
    <w:rsid w:val="006620E8"/>
    <w:rsid w:val="006622AE"/>
    <w:rsid w:val="006623CC"/>
    <w:rsid w:val="00662423"/>
    <w:rsid w:val="0066267F"/>
    <w:rsid w:val="006626D2"/>
    <w:rsid w:val="00662774"/>
    <w:rsid w:val="00662839"/>
    <w:rsid w:val="00662AE0"/>
    <w:rsid w:val="00662C7C"/>
    <w:rsid w:val="00662E0C"/>
    <w:rsid w:val="006630BA"/>
    <w:rsid w:val="0066325B"/>
    <w:rsid w:val="0066340B"/>
    <w:rsid w:val="006635D7"/>
    <w:rsid w:val="00663619"/>
    <w:rsid w:val="00663620"/>
    <w:rsid w:val="00663732"/>
    <w:rsid w:val="00663934"/>
    <w:rsid w:val="0066396D"/>
    <w:rsid w:val="006639B9"/>
    <w:rsid w:val="00663C11"/>
    <w:rsid w:val="00663D69"/>
    <w:rsid w:val="00663ED2"/>
    <w:rsid w:val="00663F2C"/>
    <w:rsid w:val="00663FE1"/>
    <w:rsid w:val="006640F9"/>
    <w:rsid w:val="00664A1C"/>
    <w:rsid w:val="00664C2D"/>
    <w:rsid w:val="00664DCF"/>
    <w:rsid w:val="00664E8B"/>
    <w:rsid w:val="00664EB5"/>
    <w:rsid w:val="0066515A"/>
    <w:rsid w:val="006652D0"/>
    <w:rsid w:val="00665481"/>
    <w:rsid w:val="006655C0"/>
    <w:rsid w:val="00665620"/>
    <w:rsid w:val="006656A5"/>
    <w:rsid w:val="00665731"/>
    <w:rsid w:val="00665817"/>
    <w:rsid w:val="0066586D"/>
    <w:rsid w:val="00665D01"/>
    <w:rsid w:val="00665E10"/>
    <w:rsid w:val="0066620E"/>
    <w:rsid w:val="006662FE"/>
    <w:rsid w:val="006664C5"/>
    <w:rsid w:val="00666578"/>
    <w:rsid w:val="006666B2"/>
    <w:rsid w:val="006667F8"/>
    <w:rsid w:val="006669B4"/>
    <w:rsid w:val="00666A7A"/>
    <w:rsid w:val="00666A8E"/>
    <w:rsid w:val="00666BA1"/>
    <w:rsid w:val="00666CA7"/>
    <w:rsid w:val="00666E19"/>
    <w:rsid w:val="00666E76"/>
    <w:rsid w:val="00666E81"/>
    <w:rsid w:val="00666EA2"/>
    <w:rsid w:val="00666F58"/>
    <w:rsid w:val="00667072"/>
    <w:rsid w:val="006675A3"/>
    <w:rsid w:val="00667614"/>
    <w:rsid w:val="006676BA"/>
    <w:rsid w:val="006678E7"/>
    <w:rsid w:val="0066795D"/>
    <w:rsid w:val="00667B0D"/>
    <w:rsid w:val="00667BA7"/>
    <w:rsid w:val="00667BBC"/>
    <w:rsid w:val="00667C22"/>
    <w:rsid w:val="00667D89"/>
    <w:rsid w:val="00667E2F"/>
    <w:rsid w:val="00667FEB"/>
    <w:rsid w:val="006701A6"/>
    <w:rsid w:val="00670445"/>
    <w:rsid w:val="006704F8"/>
    <w:rsid w:val="0067059B"/>
    <w:rsid w:val="00670665"/>
    <w:rsid w:val="006707B6"/>
    <w:rsid w:val="006707BD"/>
    <w:rsid w:val="0067084D"/>
    <w:rsid w:val="006709C7"/>
    <w:rsid w:val="006709CA"/>
    <w:rsid w:val="00670A7E"/>
    <w:rsid w:val="00670A9E"/>
    <w:rsid w:val="00670E80"/>
    <w:rsid w:val="00670EE7"/>
    <w:rsid w:val="00670F4C"/>
    <w:rsid w:val="00670F8B"/>
    <w:rsid w:val="00671051"/>
    <w:rsid w:val="006711CA"/>
    <w:rsid w:val="006711EA"/>
    <w:rsid w:val="00671686"/>
    <w:rsid w:val="00671748"/>
    <w:rsid w:val="006717A5"/>
    <w:rsid w:val="00671A79"/>
    <w:rsid w:val="00671B42"/>
    <w:rsid w:val="00671C24"/>
    <w:rsid w:val="00671CD2"/>
    <w:rsid w:val="00671F87"/>
    <w:rsid w:val="0067227A"/>
    <w:rsid w:val="006723DF"/>
    <w:rsid w:val="00672420"/>
    <w:rsid w:val="0067251A"/>
    <w:rsid w:val="00672627"/>
    <w:rsid w:val="006726A6"/>
    <w:rsid w:val="006726E2"/>
    <w:rsid w:val="00672BBB"/>
    <w:rsid w:val="00672D3E"/>
    <w:rsid w:val="00672F3A"/>
    <w:rsid w:val="00673141"/>
    <w:rsid w:val="00673327"/>
    <w:rsid w:val="00673457"/>
    <w:rsid w:val="0067359B"/>
    <w:rsid w:val="0067377F"/>
    <w:rsid w:val="006737A7"/>
    <w:rsid w:val="0067388A"/>
    <w:rsid w:val="006739D7"/>
    <w:rsid w:val="00673ADE"/>
    <w:rsid w:val="00673C50"/>
    <w:rsid w:val="00673D9F"/>
    <w:rsid w:val="00673F2B"/>
    <w:rsid w:val="00673F36"/>
    <w:rsid w:val="006740CB"/>
    <w:rsid w:val="0067436E"/>
    <w:rsid w:val="006748F9"/>
    <w:rsid w:val="00674A8D"/>
    <w:rsid w:val="00674D5B"/>
    <w:rsid w:val="00674E1B"/>
    <w:rsid w:val="00674F66"/>
    <w:rsid w:val="00675037"/>
    <w:rsid w:val="0067521A"/>
    <w:rsid w:val="006752B2"/>
    <w:rsid w:val="00675323"/>
    <w:rsid w:val="0067532C"/>
    <w:rsid w:val="006758B0"/>
    <w:rsid w:val="00675915"/>
    <w:rsid w:val="00675BD1"/>
    <w:rsid w:val="00675D1B"/>
    <w:rsid w:val="00675E7F"/>
    <w:rsid w:val="0067603B"/>
    <w:rsid w:val="006761F9"/>
    <w:rsid w:val="006763D0"/>
    <w:rsid w:val="00676485"/>
    <w:rsid w:val="00676623"/>
    <w:rsid w:val="0067668F"/>
    <w:rsid w:val="006767B2"/>
    <w:rsid w:val="006769A7"/>
    <w:rsid w:val="00676AED"/>
    <w:rsid w:val="00676B40"/>
    <w:rsid w:val="00676BFE"/>
    <w:rsid w:val="00676E8F"/>
    <w:rsid w:val="00676EF6"/>
    <w:rsid w:val="00676FCF"/>
    <w:rsid w:val="00677046"/>
    <w:rsid w:val="00677112"/>
    <w:rsid w:val="006773CE"/>
    <w:rsid w:val="00677472"/>
    <w:rsid w:val="006777FA"/>
    <w:rsid w:val="00677856"/>
    <w:rsid w:val="006779A4"/>
    <w:rsid w:val="00677B27"/>
    <w:rsid w:val="00677B3C"/>
    <w:rsid w:val="00677B7C"/>
    <w:rsid w:val="00677C0F"/>
    <w:rsid w:val="00677C45"/>
    <w:rsid w:val="00677C86"/>
    <w:rsid w:val="00677CB9"/>
    <w:rsid w:val="00677D55"/>
    <w:rsid w:val="00677D89"/>
    <w:rsid w:val="00677E00"/>
    <w:rsid w:val="006800BF"/>
    <w:rsid w:val="006800C3"/>
    <w:rsid w:val="0068012D"/>
    <w:rsid w:val="00680292"/>
    <w:rsid w:val="006805AD"/>
    <w:rsid w:val="00680623"/>
    <w:rsid w:val="0068068C"/>
    <w:rsid w:val="006806AF"/>
    <w:rsid w:val="006809F5"/>
    <w:rsid w:val="00680A8A"/>
    <w:rsid w:val="00680AA8"/>
    <w:rsid w:val="00680B84"/>
    <w:rsid w:val="00680E41"/>
    <w:rsid w:val="00680F07"/>
    <w:rsid w:val="006812C0"/>
    <w:rsid w:val="0068131A"/>
    <w:rsid w:val="006815FC"/>
    <w:rsid w:val="006816B2"/>
    <w:rsid w:val="006817C0"/>
    <w:rsid w:val="00681A56"/>
    <w:rsid w:val="00681AC5"/>
    <w:rsid w:val="00681D98"/>
    <w:rsid w:val="00681E50"/>
    <w:rsid w:val="006821C1"/>
    <w:rsid w:val="006821C2"/>
    <w:rsid w:val="0068282A"/>
    <w:rsid w:val="006828F0"/>
    <w:rsid w:val="00682996"/>
    <w:rsid w:val="00682A66"/>
    <w:rsid w:val="00682D87"/>
    <w:rsid w:val="00682E8E"/>
    <w:rsid w:val="00682F7E"/>
    <w:rsid w:val="00683070"/>
    <w:rsid w:val="00683153"/>
    <w:rsid w:val="00683241"/>
    <w:rsid w:val="006832CF"/>
    <w:rsid w:val="00683442"/>
    <w:rsid w:val="006834ED"/>
    <w:rsid w:val="00683570"/>
    <w:rsid w:val="00683607"/>
    <w:rsid w:val="00683685"/>
    <w:rsid w:val="0068379D"/>
    <w:rsid w:val="0068392C"/>
    <w:rsid w:val="00683A31"/>
    <w:rsid w:val="00683BA9"/>
    <w:rsid w:val="0068440D"/>
    <w:rsid w:val="006844A8"/>
    <w:rsid w:val="00684931"/>
    <w:rsid w:val="00684A96"/>
    <w:rsid w:val="00684AA5"/>
    <w:rsid w:val="00684BE5"/>
    <w:rsid w:val="00684C5E"/>
    <w:rsid w:val="00684D17"/>
    <w:rsid w:val="00684EF1"/>
    <w:rsid w:val="00685156"/>
    <w:rsid w:val="006851F8"/>
    <w:rsid w:val="00685257"/>
    <w:rsid w:val="0068526C"/>
    <w:rsid w:val="00685335"/>
    <w:rsid w:val="00685362"/>
    <w:rsid w:val="00685952"/>
    <w:rsid w:val="0068597E"/>
    <w:rsid w:val="00685A5B"/>
    <w:rsid w:val="00685AF0"/>
    <w:rsid w:val="00685B35"/>
    <w:rsid w:val="00685B75"/>
    <w:rsid w:val="00685D21"/>
    <w:rsid w:val="00685DDC"/>
    <w:rsid w:val="00685F2A"/>
    <w:rsid w:val="00686106"/>
    <w:rsid w:val="00686145"/>
    <w:rsid w:val="0068621F"/>
    <w:rsid w:val="00686403"/>
    <w:rsid w:val="006864E6"/>
    <w:rsid w:val="0068659B"/>
    <w:rsid w:val="006869BD"/>
    <w:rsid w:val="00686AFC"/>
    <w:rsid w:val="00686B1F"/>
    <w:rsid w:val="00686C43"/>
    <w:rsid w:val="00686D1F"/>
    <w:rsid w:val="00686D35"/>
    <w:rsid w:val="00686E91"/>
    <w:rsid w:val="00686EC5"/>
    <w:rsid w:val="0068705F"/>
    <w:rsid w:val="00687126"/>
    <w:rsid w:val="00687319"/>
    <w:rsid w:val="0068737C"/>
    <w:rsid w:val="00687420"/>
    <w:rsid w:val="0068770D"/>
    <w:rsid w:val="00687710"/>
    <w:rsid w:val="00687835"/>
    <w:rsid w:val="0068785A"/>
    <w:rsid w:val="0068789A"/>
    <w:rsid w:val="0068793B"/>
    <w:rsid w:val="0068799B"/>
    <w:rsid w:val="00687A20"/>
    <w:rsid w:val="00687AC0"/>
    <w:rsid w:val="00687B47"/>
    <w:rsid w:val="00687D04"/>
    <w:rsid w:val="00687DA6"/>
    <w:rsid w:val="00687F90"/>
    <w:rsid w:val="006901F2"/>
    <w:rsid w:val="006903C0"/>
    <w:rsid w:val="0069073C"/>
    <w:rsid w:val="00690C25"/>
    <w:rsid w:val="00690F33"/>
    <w:rsid w:val="00690F69"/>
    <w:rsid w:val="0069127C"/>
    <w:rsid w:val="006915F7"/>
    <w:rsid w:val="00691654"/>
    <w:rsid w:val="00691871"/>
    <w:rsid w:val="006919DB"/>
    <w:rsid w:val="00691C40"/>
    <w:rsid w:val="00691C41"/>
    <w:rsid w:val="00691EBE"/>
    <w:rsid w:val="006920DD"/>
    <w:rsid w:val="00692749"/>
    <w:rsid w:val="00692867"/>
    <w:rsid w:val="006929AA"/>
    <w:rsid w:val="00692A3F"/>
    <w:rsid w:val="00692A62"/>
    <w:rsid w:val="00692A8C"/>
    <w:rsid w:val="00692BDB"/>
    <w:rsid w:val="00692C8B"/>
    <w:rsid w:val="00692F48"/>
    <w:rsid w:val="006930BD"/>
    <w:rsid w:val="006930E9"/>
    <w:rsid w:val="00693775"/>
    <w:rsid w:val="006938CC"/>
    <w:rsid w:val="006939A6"/>
    <w:rsid w:val="00693A8E"/>
    <w:rsid w:val="00693B4B"/>
    <w:rsid w:val="00693EF7"/>
    <w:rsid w:val="00693F9B"/>
    <w:rsid w:val="00694368"/>
    <w:rsid w:val="00694483"/>
    <w:rsid w:val="006946A1"/>
    <w:rsid w:val="006948C0"/>
    <w:rsid w:val="006949AC"/>
    <w:rsid w:val="00694BB2"/>
    <w:rsid w:val="00694D40"/>
    <w:rsid w:val="006952DB"/>
    <w:rsid w:val="00695762"/>
    <w:rsid w:val="006957BE"/>
    <w:rsid w:val="006959F0"/>
    <w:rsid w:val="00695CFB"/>
    <w:rsid w:val="00695EF1"/>
    <w:rsid w:val="0069600F"/>
    <w:rsid w:val="0069627A"/>
    <w:rsid w:val="0069629C"/>
    <w:rsid w:val="006962AA"/>
    <w:rsid w:val="00696456"/>
    <w:rsid w:val="00696565"/>
    <w:rsid w:val="00696662"/>
    <w:rsid w:val="00696780"/>
    <w:rsid w:val="00696795"/>
    <w:rsid w:val="00696916"/>
    <w:rsid w:val="0069696C"/>
    <w:rsid w:val="0069699A"/>
    <w:rsid w:val="00696AB6"/>
    <w:rsid w:val="00696CBD"/>
    <w:rsid w:val="00697273"/>
    <w:rsid w:val="006974A3"/>
    <w:rsid w:val="00697573"/>
    <w:rsid w:val="006975C0"/>
    <w:rsid w:val="006976D5"/>
    <w:rsid w:val="006976DB"/>
    <w:rsid w:val="00697728"/>
    <w:rsid w:val="00697737"/>
    <w:rsid w:val="006977F4"/>
    <w:rsid w:val="00697DDC"/>
    <w:rsid w:val="00697E56"/>
    <w:rsid w:val="00697E85"/>
    <w:rsid w:val="00697FA5"/>
    <w:rsid w:val="006A00CC"/>
    <w:rsid w:val="006A01F8"/>
    <w:rsid w:val="006A022C"/>
    <w:rsid w:val="006A0309"/>
    <w:rsid w:val="006A0368"/>
    <w:rsid w:val="006A0540"/>
    <w:rsid w:val="006A08A7"/>
    <w:rsid w:val="006A098E"/>
    <w:rsid w:val="006A09F9"/>
    <w:rsid w:val="006A0AC4"/>
    <w:rsid w:val="006A0B1E"/>
    <w:rsid w:val="006A0CA8"/>
    <w:rsid w:val="006A0FA2"/>
    <w:rsid w:val="006A1313"/>
    <w:rsid w:val="006A13B3"/>
    <w:rsid w:val="006A147A"/>
    <w:rsid w:val="006A1489"/>
    <w:rsid w:val="006A1AA7"/>
    <w:rsid w:val="006A1AA8"/>
    <w:rsid w:val="006A1B09"/>
    <w:rsid w:val="006A1C71"/>
    <w:rsid w:val="006A1DDD"/>
    <w:rsid w:val="006A1F2F"/>
    <w:rsid w:val="006A2003"/>
    <w:rsid w:val="006A2141"/>
    <w:rsid w:val="006A2546"/>
    <w:rsid w:val="006A2559"/>
    <w:rsid w:val="006A27D7"/>
    <w:rsid w:val="006A29A2"/>
    <w:rsid w:val="006A2AD6"/>
    <w:rsid w:val="006A2BC6"/>
    <w:rsid w:val="006A2C01"/>
    <w:rsid w:val="006A2CAB"/>
    <w:rsid w:val="006A2CEE"/>
    <w:rsid w:val="006A2D34"/>
    <w:rsid w:val="006A30A4"/>
    <w:rsid w:val="006A3469"/>
    <w:rsid w:val="006A3742"/>
    <w:rsid w:val="006A38E8"/>
    <w:rsid w:val="006A3A1F"/>
    <w:rsid w:val="006A3D71"/>
    <w:rsid w:val="006A3F55"/>
    <w:rsid w:val="006A3F63"/>
    <w:rsid w:val="006A42BA"/>
    <w:rsid w:val="006A4390"/>
    <w:rsid w:val="006A43AD"/>
    <w:rsid w:val="006A444D"/>
    <w:rsid w:val="006A4462"/>
    <w:rsid w:val="006A45E2"/>
    <w:rsid w:val="006A474E"/>
    <w:rsid w:val="006A4763"/>
    <w:rsid w:val="006A4795"/>
    <w:rsid w:val="006A48B7"/>
    <w:rsid w:val="006A4A5C"/>
    <w:rsid w:val="006A4AAC"/>
    <w:rsid w:val="006A4B61"/>
    <w:rsid w:val="006A4C69"/>
    <w:rsid w:val="006A4D9D"/>
    <w:rsid w:val="006A4E3E"/>
    <w:rsid w:val="006A4EB9"/>
    <w:rsid w:val="006A503F"/>
    <w:rsid w:val="006A514F"/>
    <w:rsid w:val="006A5204"/>
    <w:rsid w:val="006A53DB"/>
    <w:rsid w:val="006A5519"/>
    <w:rsid w:val="006A55C9"/>
    <w:rsid w:val="006A5667"/>
    <w:rsid w:val="006A5690"/>
    <w:rsid w:val="006A581E"/>
    <w:rsid w:val="006A58D5"/>
    <w:rsid w:val="006A59DF"/>
    <w:rsid w:val="006A5BC4"/>
    <w:rsid w:val="006A5D05"/>
    <w:rsid w:val="006A5D1F"/>
    <w:rsid w:val="006A5ED8"/>
    <w:rsid w:val="006A607C"/>
    <w:rsid w:val="006A62CE"/>
    <w:rsid w:val="006A63B9"/>
    <w:rsid w:val="006A68B3"/>
    <w:rsid w:val="006A68C5"/>
    <w:rsid w:val="006A68E6"/>
    <w:rsid w:val="006A6C4D"/>
    <w:rsid w:val="006A6E2B"/>
    <w:rsid w:val="006A71B1"/>
    <w:rsid w:val="006A7349"/>
    <w:rsid w:val="006A741C"/>
    <w:rsid w:val="006A7494"/>
    <w:rsid w:val="006A75F4"/>
    <w:rsid w:val="006A76DD"/>
    <w:rsid w:val="006A778F"/>
    <w:rsid w:val="006A7800"/>
    <w:rsid w:val="006A78DF"/>
    <w:rsid w:val="006A7DDC"/>
    <w:rsid w:val="006A7F11"/>
    <w:rsid w:val="006B011F"/>
    <w:rsid w:val="006B0150"/>
    <w:rsid w:val="006B0197"/>
    <w:rsid w:val="006B01DF"/>
    <w:rsid w:val="006B022C"/>
    <w:rsid w:val="006B035B"/>
    <w:rsid w:val="006B0702"/>
    <w:rsid w:val="006B07FC"/>
    <w:rsid w:val="006B08B6"/>
    <w:rsid w:val="006B0910"/>
    <w:rsid w:val="006B0A0F"/>
    <w:rsid w:val="006B0A52"/>
    <w:rsid w:val="006B0AA4"/>
    <w:rsid w:val="006B0C6C"/>
    <w:rsid w:val="006B0E00"/>
    <w:rsid w:val="006B11BF"/>
    <w:rsid w:val="006B1213"/>
    <w:rsid w:val="006B1323"/>
    <w:rsid w:val="006B1372"/>
    <w:rsid w:val="006B1474"/>
    <w:rsid w:val="006B1605"/>
    <w:rsid w:val="006B161C"/>
    <w:rsid w:val="006B16ED"/>
    <w:rsid w:val="006B188D"/>
    <w:rsid w:val="006B1ACA"/>
    <w:rsid w:val="006B1D80"/>
    <w:rsid w:val="006B1F75"/>
    <w:rsid w:val="006B2258"/>
    <w:rsid w:val="006B248C"/>
    <w:rsid w:val="006B253A"/>
    <w:rsid w:val="006B2838"/>
    <w:rsid w:val="006B2C1A"/>
    <w:rsid w:val="006B2E08"/>
    <w:rsid w:val="006B2E96"/>
    <w:rsid w:val="006B2F5A"/>
    <w:rsid w:val="006B30A8"/>
    <w:rsid w:val="006B30C6"/>
    <w:rsid w:val="006B3101"/>
    <w:rsid w:val="006B316F"/>
    <w:rsid w:val="006B31F9"/>
    <w:rsid w:val="006B340B"/>
    <w:rsid w:val="006B35F5"/>
    <w:rsid w:val="006B3756"/>
    <w:rsid w:val="006B3757"/>
    <w:rsid w:val="006B3978"/>
    <w:rsid w:val="006B3D30"/>
    <w:rsid w:val="006B3D46"/>
    <w:rsid w:val="006B3D4C"/>
    <w:rsid w:val="006B3EC7"/>
    <w:rsid w:val="006B3ED5"/>
    <w:rsid w:val="006B3F29"/>
    <w:rsid w:val="006B3FA5"/>
    <w:rsid w:val="006B40F4"/>
    <w:rsid w:val="006B43FF"/>
    <w:rsid w:val="006B464B"/>
    <w:rsid w:val="006B475A"/>
    <w:rsid w:val="006B47A0"/>
    <w:rsid w:val="006B4A1F"/>
    <w:rsid w:val="006B4A74"/>
    <w:rsid w:val="006B4C1C"/>
    <w:rsid w:val="006B4C99"/>
    <w:rsid w:val="006B4F00"/>
    <w:rsid w:val="006B4FE1"/>
    <w:rsid w:val="006B50D1"/>
    <w:rsid w:val="006B5260"/>
    <w:rsid w:val="006B53DC"/>
    <w:rsid w:val="006B55A9"/>
    <w:rsid w:val="006B5621"/>
    <w:rsid w:val="006B5720"/>
    <w:rsid w:val="006B5723"/>
    <w:rsid w:val="006B5D15"/>
    <w:rsid w:val="006B5D56"/>
    <w:rsid w:val="006B5EBC"/>
    <w:rsid w:val="006B60B7"/>
    <w:rsid w:val="006B61F1"/>
    <w:rsid w:val="006B631F"/>
    <w:rsid w:val="006B635C"/>
    <w:rsid w:val="006B643A"/>
    <w:rsid w:val="006B6605"/>
    <w:rsid w:val="006B677E"/>
    <w:rsid w:val="006B68B1"/>
    <w:rsid w:val="006B68B7"/>
    <w:rsid w:val="006B6932"/>
    <w:rsid w:val="006B6B87"/>
    <w:rsid w:val="006B6D3D"/>
    <w:rsid w:val="006B6E0E"/>
    <w:rsid w:val="006B71A3"/>
    <w:rsid w:val="006B72A2"/>
    <w:rsid w:val="006B746F"/>
    <w:rsid w:val="006B767B"/>
    <w:rsid w:val="006B7768"/>
    <w:rsid w:val="006B7B1C"/>
    <w:rsid w:val="006B7E45"/>
    <w:rsid w:val="006B7F9D"/>
    <w:rsid w:val="006B7FA8"/>
    <w:rsid w:val="006C0161"/>
    <w:rsid w:val="006C01C4"/>
    <w:rsid w:val="006C0207"/>
    <w:rsid w:val="006C0258"/>
    <w:rsid w:val="006C0294"/>
    <w:rsid w:val="006C02F8"/>
    <w:rsid w:val="006C04BD"/>
    <w:rsid w:val="006C04FE"/>
    <w:rsid w:val="006C0512"/>
    <w:rsid w:val="006C054D"/>
    <w:rsid w:val="006C069B"/>
    <w:rsid w:val="006C07EB"/>
    <w:rsid w:val="006C08E0"/>
    <w:rsid w:val="006C0A49"/>
    <w:rsid w:val="006C0C9B"/>
    <w:rsid w:val="006C0E6F"/>
    <w:rsid w:val="006C105A"/>
    <w:rsid w:val="006C10B6"/>
    <w:rsid w:val="006C11C5"/>
    <w:rsid w:val="006C13A6"/>
    <w:rsid w:val="006C1674"/>
    <w:rsid w:val="006C1720"/>
    <w:rsid w:val="006C180E"/>
    <w:rsid w:val="006C182F"/>
    <w:rsid w:val="006C1A1E"/>
    <w:rsid w:val="006C1E4E"/>
    <w:rsid w:val="006C1EBF"/>
    <w:rsid w:val="006C2667"/>
    <w:rsid w:val="006C2778"/>
    <w:rsid w:val="006C2823"/>
    <w:rsid w:val="006C28D9"/>
    <w:rsid w:val="006C2923"/>
    <w:rsid w:val="006C3079"/>
    <w:rsid w:val="006C31C2"/>
    <w:rsid w:val="006C33A9"/>
    <w:rsid w:val="006C358C"/>
    <w:rsid w:val="006C3859"/>
    <w:rsid w:val="006C3ACD"/>
    <w:rsid w:val="006C3EF1"/>
    <w:rsid w:val="006C4118"/>
    <w:rsid w:val="006C4172"/>
    <w:rsid w:val="006C4386"/>
    <w:rsid w:val="006C43F0"/>
    <w:rsid w:val="006C44DB"/>
    <w:rsid w:val="006C4A98"/>
    <w:rsid w:val="006C4B49"/>
    <w:rsid w:val="006C4CF0"/>
    <w:rsid w:val="006C4D6B"/>
    <w:rsid w:val="006C4E57"/>
    <w:rsid w:val="006C4E87"/>
    <w:rsid w:val="006C4EFB"/>
    <w:rsid w:val="006C4F52"/>
    <w:rsid w:val="006C506F"/>
    <w:rsid w:val="006C50E3"/>
    <w:rsid w:val="006C5138"/>
    <w:rsid w:val="006C5158"/>
    <w:rsid w:val="006C5804"/>
    <w:rsid w:val="006C5B81"/>
    <w:rsid w:val="006C5E7A"/>
    <w:rsid w:val="006C60F7"/>
    <w:rsid w:val="006C6129"/>
    <w:rsid w:val="006C612E"/>
    <w:rsid w:val="006C6275"/>
    <w:rsid w:val="006C6386"/>
    <w:rsid w:val="006C69F7"/>
    <w:rsid w:val="006C6A12"/>
    <w:rsid w:val="006C6C44"/>
    <w:rsid w:val="006C6D03"/>
    <w:rsid w:val="006C6D8A"/>
    <w:rsid w:val="006C6E25"/>
    <w:rsid w:val="006C6E81"/>
    <w:rsid w:val="006C6FDB"/>
    <w:rsid w:val="006C7089"/>
    <w:rsid w:val="006C70F3"/>
    <w:rsid w:val="006C70FB"/>
    <w:rsid w:val="006C71A0"/>
    <w:rsid w:val="006C72C6"/>
    <w:rsid w:val="006C7543"/>
    <w:rsid w:val="006C7833"/>
    <w:rsid w:val="006C7BFF"/>
    <w:rsid w:val="006C7F3E"/>
    <w:rsid w:val="006D00B4"/>
    <w:rsid w:val="006D0123"/>
    <w:rsid w:val="006D02C9"/>
    <w:rsid w:val="006D06CB"/>
    <w:rsid w:val="006D07BD"/>
    <w:rsid w:val="006D0823"/>
    <w:rsid w:val="006D08BF"/>
    <w:rsid w:val="006D0949"/>
    <w:rsid w:val="006D0A1B"/>
    <w:rsid w:val="006D0AD3"/>
    <w:rsid w:val="006D0BB3"/>
    <w:rsid w:val="006D0DFA"/>
    <w:rsid w:val="006D0F29"/>
    <w:rsid w:val="006D0F62"/>
    <w:rsid w:val="006D1009"/>
    <w:rsid w:val="006D10A4"/>
    <w:rsid w:val="006D114D"/>
    <w:rsid w:val="006D1152"/>
    <w:rsid w:val="006D12CD"/>
    <w:rsid w:val="006D139C"/>
    <w:rsid w:val="006D13B7"/>
    <w:rsid w:val="006D1843"/>
    <w:rsid w:val="006D18C1"/>
    <w:rsid w:val="006D1A7D"/>
    <w:rsid w:val="006D1D3A"/>
    <w:rsid w:val="006D1D6A"/>
    <w:rsid w:val="006D2164"/>
    <w:rsid w:val="006D23EE"/>
    <w:rsid w:val="006D2419"/>
    <w:rsid w:val="006D243D"/>
    <w:rsid w:val="006D258B"/>
    <w:rsid w:val="006D259B"/>
    <w:rsid w:val="006D2718"/>
    <w:rsid w:val="006D2875"/>
    <w:rsid w:val="006D2973"/>
    <w:rsid w:val="006D2C1E"/>
    <w:rsid w:val="006D2EBE"/>
    <w:rsid w:val="006D3004"/>
    <w:rsid w:val="006D3007"/>
    <w:rsid w:val="006D31DE"/>
    <w:rsid w:val="006D323A"/>
    <w:rsid w:val="006D335D"/>
    <w:rsid w:val="006D3399"/>
    <w:rsid w:val="006D33E6"/>
    <w:rsid w:val="006D35B6"/>
    <w:rsid w:val="006D3A13"/>
    <w:rsid w:val="006D3AED"/>
    <w:rsid w:val="006D3D10"/>
    <w:rsid w:val="006D3F26"/>
    <w:rsid w:val="006D4062"/>
    <w:rsid w:val="006D40B3"/>
    <w:rsid w:val="006D40EB"/>
    <w:rsid w:val="006D41C7"/>
    <w:rsid w:val="006D4257"/>
    <w:rsid w:val="006D4305"/>
    <w:rsid w:val="006D448B"/>
    <w:rsid w:val="006D44F2"/>
    <w:rsid w:val="006D4597"/>
    <w:rsid w:val="006D47AE"/>
    <w:rsid w:val="006D4808"/>
    <w:rsid w:val="006D4910"/>
    <w:rsid w:val="006D4A05"/>
    <w:rsid w:val="006D4B3A"/>
    <w:rsid w:val="006D4B53"/>
    <w:rsid w:val="006D4D96"/>
    <w:rsid w:val="006D4E4F"/>
    <w:rsid w:val="006D4FB4"/>
    <w:rsid w:val="006D5178"/>
    <w:rsid w:val="006D520A"/>
    <w:rsid w:val="006D52AA"/>
    <w:rsid w:val="006D534E"/>
    <w:rsid w:val="006D53D8"/>
    <w:rsid w:val="006D5597"/>
    <w:rsid w:val="006D55AE"/>
    <w:rsid w:val="006D5600"/>
    <w:rsid w:val="006D5623"/>
    <w:rsid w:val="006D5C3D"/>
    <w:rsid w:val="006D5E0B"/>
    <w:rsid w:val="006D5FFE"/>
    <w:rsid w:val="006D6254"/>
    <w:rsid w:val="006D6352"/>
    <w:rsid w:val="006D63A6"/>
    <w:rsid w:val="006D64C6"/>
    <w:rsid w:val="006D666E"/>
    <w:rsid w:val="006D6895"/>
    <w:rsid w:val="006D69E2"/>
    <w:rsid w:val="006D6A83"/>
    <w:rsid w:val="006D6ADC"/>
    <w:rsid w:val="006D6B86"/>
    <w:rsid w:val="006D6BD1"/>
    <w:rsid w:val="006D6C4A"/>
    <w:rsid w:val="006D70A9"/>
    <w:rsid w:val="006D70EE"/>
    <w:rsid w:val="006D7393"/>
    <w:rsid w:val="006D73B4"/>
    <w:rsid w:val="006D7416"/>
    <w:rsid w:val="006D74A1"/>
    <w:rsid w:val="006D7733"/>
    <w:rsid w:val="006D775B"/>
    <w:rsid w:val="006D7AA1"/>
    <w:rsid w:val="006D7B1A"/>
    <w:rsid w:val="006D7CA0"/>
    <w:rsid w:val="006D7FF3"/>
    <w:rsid w:val="006E03F7"/>
    <w:rsid w:val="006E0868"/>
    <w:rsid w:val="006E0933"/>
    <w:rsid w:val="006E098D"/>
    <w:rsid w:val="006E0D0D"/>
    <w:rsid w:val="006E0DAA"/>
    <w:rsid w:val="006E0E5E"/>
    <w:rsid w:val="006E0E6D"/>
    <w:rsid w:val="006E0FB9"/>
    <w:rsid w:val="006E1039"/>
    <w:rsid w:val="006E1055"/>
    <w:rsid w:val="006E1157"/>
    <w:rsid w:val="006E1294"/>
    <w:rsid w:val="006E1629"/>
    <w:rsid w:val="006E1791"/>
    <w:rsid w:val="006E1834"/>
    <w:rsid w:val="006E183C"/>
    <w:rsid w:val="006E186B"/>
    <w:rsid w:val="006E1881"/>
    <w:rsid w:val="006E1CB5"/>
    <w:rsid w:val="006E1CCC"/>
    <w:rsid w:val="006E2094"/>
    <w:rsid w:val="006E20F9"/>
    <w:rsid w:val="006E2113"/>
    <w:rsid w:val="006E2151"/>
    <w:rsid w:val="006E22B6"/>
    <w:rsid w:val="006E272D"/>
    <w:rsid w:val="006E2E54"/>
    <w:rsid w:val="006E2EF3"/>
    <w:rsid w:val="006E2FD3"/>
    <w:rsid w:val="006E302E"/>
    <w:rsid w:val="006E3178"/>
    <w:rsid w:val="006E3488"/>
    <w:rsid w:val="006E3779"/>
    <w:rsid w:val="006E378B"/>
    <w:rsid w:val="006E3899"/>
    <w:rsid w:val="006E38CE"/>
    <w:rsid w:val="006E3BEE"/>
    <w:rsid w:val="006E3CB9"/>
    <w:rsid w:val="006E3CF2"/>
    <w:rsid w:val="006E3D03"/>
    <w:rsid w:val="006E3D50"/>
    <w:rsid w:val="006E3E4E"/>
    <w:rsid w:val="006E3ECE"/>
    <w:rsid w:val="006E3F4A"/>
    <w:rsid w:val="006E3FC1"/>
    <w:rsid w:val="006E4067"/>
    <w:rsid w:val="006E4157"/>
    <w:rsid w:val="006E4286"/>
    <w:rsid w:val="006E466A"/>
    <w:rsid w:val="006E47D2"/>
    <w:rsid w:val="006E482F"/>
    <w:rsid w:val="006E4A54"/>
    <w:rsid w:val="006E4AF6"/>
    <w:rsid w:val="006E4FDF"/>
    <w:rsid w:val="006E50FE"/>
    <w:rsid w:val="006E51BB"/>
    <w:rsid w:val="006E5615"/>
    <w:rsid w:val="006E567B"/>
    <w:rsid w:val="006E5775"/>
    <w:rsid w:val="006E577A"/>
    <w:rsid w:val="006E5B68"/>
    <w:rsid w:val="006E5CB5"/>
    <w:rsid w:val="006E5F3A"/>
    <w:rsid w:val="006E6469"/>
    <w:rsid w:val="006E64EA"/>
    <w:rsid w:val="006E6522"/>
    <w:rsid w:val="006E669B"/>
    <w:rsid w:val="006E6732"/>
    <w:rsid w:val="006E67B3"/>
    <w:rsid w:val="006E67F2"/>
    <w:rsid w:val="006E687C"/>
    <w:rsid w:val="006E69EF"/>
    <w:rsid w:val="006E6AA7"/>
    <w:rsid w:val="006E6BAC"/>
    <w:rsid w:val="006E6BE4"/>
    <w:rsid w:val="006E6CE0"/>
    <w:rsid w:val="006E6D56"/>
    <w:rsid w:val="006E73B0"/>
    <w:rsid w:val="006E740C"/>
    <w:rsid w:val="006E75AD"/>
    <w:rsid w:val="006E773E"/>
    <w:rsid w:val="006E77F6"/>
    <w:rsid w:val="006E7ADB"/>
    <w:rsid w:val="006E7ADF"/>
    <w:rsid w:val="006E7D42"/>
    <w:rsid w:val="006E7D4D"/>
    <w:rsid w:val="006E7DAF"/>
    <w:rsid w:val="006E7F55"/>
    <w:rsid w:val="006F0022"/>
    <w:rsid w:val="006F0149"/>
    <w:rsid w:val="006F015B"/>
    <w:rsid w:val="006F0339"/>
    <w:rsid w:val="006F0510"/>
    <w:rsid w:val="006F069F"/>
    <w:rsid w:val="006F06F5"/>
    <w:rsid w:val="006F076D"/>
    <w:rsid w:val="006F082F"/>
    <w:rsid w:val="006F08F7"/>
    <w:rsid w:val="006F0973"/>
    <w:rsid w:val="006F0A88"/>
    <w:rsid w:val="006F0B89"/>
    <w:rsid w:val="006F0D12"/>
    <w:rsid w:val="006F10EA"/>
    <w:rsid w:val="006F1142"/>
    <w:rsid w:val="006F117D"/>
    <w:rsid w:val="006F11CB"/>
    <w:rsid w:val="006F1294"/>
    <w:rsid w:val="006F1362"/>
    <w:rsid w:val="006F1597"/>
    <w:rsid w:val="006F15ED"/>
    <w:rsid w:val="006F1714"/>
    <w:rsid w:val="006F1872"/>
    <w:rsid w:val="006F1A29"/>
    <w:rsid w:val="006F1BEB"/>
    <w:rsid w:val="006F1CE3"/>
    <w:rsid w:val="006F1EBC"/>
    <w:rsid w:val="006F1F20"/>
    <w:rsid w:val="006F2181"/>
    <w:rsid w:val="006F221E"/>
    <w:rsid w:val="006F228B"/>
    <w:rsid w:val="006F2322"/>
    <w:rsid w:val="006F23C3"/>
    <w:rsid w:val="006F2459"/>
    <w:rsid w:val="006F25B5"/>
    <w:rsid w:val="006F2637"/>
    <w:rsid w:val="006F265B"/>
    <w:rsid w:val="006F2958"/>
    <w:rsid w:val="006F2BC9"/>
    <w:rsid w:val="006F2CCB"/>
    <w:rsid w:val="006F2CF8"/>
    <w:rsid w:val="006F2D7D"/>
    <w:rsid w:val="006F2E89"/>
    <w:rsid w:val="006F3119"/>
    <w:rsid w:val="006F321B"/>
    <w:rsid w:val="006F33E6"/>
    <w:rsid w:val="006F346A"/>
    <w:rsid w:val="006F34BB"/>
    <w:rsid w:val="006F35CE"/>
    <w:rsid w:val="006F36E4"/>
    <w:rsid w:val="006F376B"/>
    <w:rsid w:val="006F399C"/>
    <w:rsid w:val="006F3F18"/>
    <w:rsid w:val="006F406C"/>
    <w:rsid w:val="006F44FB"/>
    <w:rsid w:val="006F4739"/>
    <w:rsid w:val="006F4857"/>
    <w:rsid w:val="006F4885"/>
    <w:rsid w:val="006F4FCD"/>
    <w:rsid w:val="006F4FE9"/>
    <w:rsid w:val="006F4FEE"/>
    <w:rsid w:val="006F5040"/>
    <w:rsid w:val="006F5103"/>
    <w:rsid w:val="006F54D3"/>
    <w:rsid w:val="006F5688"/>
    <w:rsid w:val="006F56E8"/>
    <w:rsid w:val="006F5885"/>
    <w:rsid w:val="006F5A36"/>
    <w:rsid w:val="006F5C43"/>
    <w:rsid w:val="006F5E4A"/>
    <w:rsid w:val="006F6051"/>
    <w:rsid w:val="006F6100"/>
    <w:rsid w:val="006F613F"/>
    <w:rsid w:val="006F61C9"/>
    <w:rsid w:val="006F6288"/>
    <w:rsid w:val="006F63D1"/>
    <w:rsid w:val="006F63E8"/>
    <w:rsid w:val="006F654E"/>
    <w:rsid w:val="006F66F5"/>
    <w:rsid w:val="006F6704"/>
    <w:rsid w:val="006F674D"/>
    <w:rsid w:val="006F682D"/>
    <w:rsid w:val="006F696B"/>
    <w:rsid w:val="006F69E9"/>
    <w:rsid w:val="006F6C8F"/>
    <w:rsid w:val="006F6C9F"/>
    <w:rsid w:val="006F6EF2"/>
    <w:rsid w:val="006F6F81"/>
    <w:rsid w:val="006F6F85"/>
    <w:rsid w:val="006F7094"/>
    <w:rsid w:val="006F72F6"/>
    <w:rsid w:val="006F730C"/>
    <w:rsid w:val="006F7355"/>
    <w:rsid w:val="006F7465"/>
    <w:rsid w:val="006F74A0"/>
    <w:rsid w:val="006F7761"/>
    <w:rsid w:val="006F7791"/>
    <w:rsid w:val="006F7996"/>
    <w:rsid w:val="006F7A0C"/>
    <w:rsid w:val="006F7A8C"/>
    <w:rsid w:val="006F7B09"/>
    <w:rsid w:val="006F7BC8"/>
    <w:rsid w:val="007000D0"/>
    <w:rsid w:val="00700158"/>
    <w:rsid w:val="00700314"/>
    <w:rsid w:val="00700376"/>
    <w:rsid w:val="007004D0"/>
    <w:rsid w:val="00700544"/>
    <w:rsid w:val="00700699"/>
    <w:rsid w:val="00700994"/>
    <w:rsid w:val="0070099B"/>
    <w:rsid w:val="007009F4"/>
    <w:rsid w:val="00700D8C"/>
    <w:rsid w:val="00700DDA"/>
    <w:rsid w:val="00700F73"/>
    <w:rsid w:val="0070131B"/>
    <w:rsid w:val="007013BF"/>
    <w:rsid w:val="007013C0"/>
    <w:rsid w:val="0070160B"/>
    <w:rsid w:val="0070179C"/>
    <w:rsid w:val="0070195D"/>
    <w:rsid w:val="00701DE5"/>
    <w:rsid w:val="00701FD1"/>
    <w:rsid w:val="00702017"/>
    <w:rsid w:val="00702307"/>
    <w:rsid w:val="007023A8"/>
    <w:rsid w:val="0070250E"/>
    <w:rsid w:val="00702628"/>
    <w:rsid w:val="007026FE"/>
    <w:rsid w:val="00702865"/>
    <w:rsid w:val="00702B10"/>
    <w:rsid w:val="00702EE1"/>
    <w:rsid w:val="00702F5E"/>
    <w:rsid w:val="00703157"/>
    <w:rsid w:val="00703342"/>
    <w:rsid w:val="0070343D"/>
    <w:rsid w:val="00703644"/>
    <w:rsid w:val="00703667"/>
    <w:rsid w:val="00703998"/>
    <w:rsid w:val="00703BB4"/>
    <w:rsid w:val="00703CD5"/>
    <w:rsid w:val="00703D3B"/>
    <w:rsid w:val="00703F87"/>
    <w:rsid w:val="007041A9"/>
    <w:rsid w:val="00704203"/>
    <w:rsid w:val="00704211"/>
    <w:rsid w:val="00704561"/>
    <w:rsid w:val="007046DA"/>
    <w:rsid w:val="00704840"/>
    <w:rsid w:val="0070499B"/>
    <w:rsid w:val="007049DD"/>
    <w:rsid w:val="00704A71"/>
    <w:rsid w:val="00704A92"/>
    <w:rsid w:val="00704AD5"/>
    <w:rsid w:val="00704B0D"/>
    <w:rsid w:val="00704B3F"/>
    <w:rsid w:val="00704B62"/>
    <w:rsid w:val="00704B6E"/>
    <w:rsid w:val="00704CBE"/>
    <w:rsid w:val="00704D65"/>
    <w:rsid w:val="007051B8"/>
    <w:rsid w:val="00705384"/>
    <w:rsid w:val="00705397"/>
    <w:rsid w:val="007054BD"/>
    <w:rsid w:val="0070586E"/>
    <w:rsid w:val="00705B2D"/>
    <w:rsid w:val="00705B98"/>
    <w:rsid w:val="00705CA8"/>
    <w:rsid w:val="00705D33"/>
    <w:rsid w:val="00705D3D"/>
    <w:rsid w:val="00705FA3"/>
    <w:rsid w:val="00705FC4"/>
    <w:rsid w:val="007060BF"/>
    <w:rsid w:val="00706119"/>
    <w:rsid w:val="00706199"/>
    <w:rsid w:val="0070621F"/>
    <w:rsid w:val="007062FD"/>
    <w:rsid w:val="0070634C"/>
    <w:rsid w:val="00706374"/>
    <w:rsid w:val="00706462"/>
    <w:rsid w:val="0070668C"/>
    <w:rsid w:val="007066B7"/>
    <w:rsid w:val="007068AD"/>
    <w:rsid w:val="00706906"/>
    <w:rsid w:val="0070691E"/>
    <w:rsid w:val="00706C5E"/>
    <w:rsid w:val="00706CE6"/>
    <w:rsid w:val="00706CF8"/>
    <w:rsid w:val="00706E2D"/>
    <w:rsid w:val="0070701A"/>
    <w:rsid w:val="0070713E"/>
    <w:rsid w:val="00707205"/>
    <w:rsid w:val="0070720D"/>
    <w:rsid w:val="007072F5"/>
    <w:rsid w:val="007073F8"/>
    <w:rsid w:val="0070754B"/>
    <w:rsid w:val="007077B5"/>
    <w:rsid w:val="007079C1"/>
    <w:rsid w:val="00707AAE"/>
    <w:rsid w:val="00707C19"/>
    <w:rsid w:val="00707E00"/>
    <w:rsid w:val="007100EF"/>
    <w:rsid w:val="0071014B"/>
    <w:rsid w:val="00710448"/>
    <w:rsid w:val="007104D5"/>
    <w:rsid w:val="00710575"/>
    <w:rsid w:val="007106CC"/>
    <w:rsid w:val="007106EA"/>
    <w:rsid w:val="0071070F"/>
    <w:rsid w:val="00710780"/>
    <w:rsid w:val="0071084C"/>
    <w:rsid w:val="00710870"/>
    <w:rsid w:val="00710892"/>
    <w:rsid w:val="00710A3E"/>
    <w:rsid w:val="00710BFF"/>
    <w:rsid w:val="00710D18"/>
    <w:rsid w:val="00710DA3"/>
    <w:rsid w:val="00710DD0"/>
    <w:rsid w:val="00710E06"/>
    <w:rsid w:val="00710F4C"/>
    <w:rsid w:val="00711023"/>
    <w:rsid w:val="007112FB"/>
    <w:rsid w:val="00711311"/>
    <w:rsid w:val="00711647"/>
    <w:rsid w:val="0071167F"/>
    <w:rsid w:val="00711755"/>
    <w:rsid w:val="007117C5"/>
    <w:rsid w:val="00711839"/>
    <w:rsid w:val="007118A0"/>
    <w:rsid w:val="00711901"/>
    <w:rsid w:val="00711B9D"/>
    <w:rsid w:val="00711BED"/>
    <w:rsid w:val="00711D5D"/>
    <w:rsid w:val="00711FEF"/>
    <w:rsid w:val="0071206A"/>
    <w:rsid w:val="00712627"/>
    <w:rsid w:val="00712652"/>
    <w:rsid w:val="00712769"/>
    <w:rsid w:val="00712898"/>
    <w:rsid w:val="00712956"/>
    <w:rsid w:val="00712A0D"/>
    <w:rsid w:val="00712B70"/>
    <w:rsid w:val="00712E09"/>
    <w:rsid w:val="00712F76"/>
    <w:rsid w:val="0071316E"/>
    <w:rsid w:val="00713170"/>
    <w:rsid w:val="007131CE"/>
    <w:rsid w:val="0071335A"/>
    <w:rsid w:val="007133AB"/>
    <w:rsid w:val="00713424"/>
    <w:rsid w:val="00713472"/>
    <w:rsid w:val="007135AB"/>
    <w:rsid w:val="0071380B"/>
    <w:rsid w:val="00713931"/>
    <w:rsid w:val="00713D48"/>
    <w:rsid w:val="00713DC1"/>
    <w:rsid w:val="00713F2D"/>
    <w:rsid w:val="00713F67"/>
    <w:rsid w:val="00713F96"/>
    <w:rsid w:val="00713FB8"/>
    <w:rsid w:val="00714199"/>
    <w:rsid w:val="007141E6"/>
    <w:rsid w:val="00714246"/>
    <w:rsid w:val="00714262"/>
    <w:rsid w:val="007146C1"/>
    <w:rsid w:val="0071473A"/>
    <w:rsid w:val="007148F4"/>
    <w:rsid w:val="0071492F"/>
    <w:rsid w:val="0071495F"/>
    <w:rsid w:val="007149DB"/>
    <w:rsid w:val="007149F7"/>
    <w:rsid w:val="00714A0E"/>
    <w:rsid w:val="00714AAF"/>
    <w:rsid w:val="00714AEC"/>
    <w:rsid w:val="00714B9C"/>
    <w:rsid w:val="00714DA7"/>
    <w:rsid w:val="007150E7"/>
    <w:rsid w:val="0071528A"/>
    <w:rsid w:val="007153D8"/>
    <w:rsid w:val="00715677"/>
    <w:rsid w:val="00715730"/>
    <w:rsid w:val="00715777"/>
    <w:rsid w:val="007157F3"/>
    <w:rsid w:val="00715815"/>
    <w:rsid w:val="00715843"/>
    <w:rsid w:val="007158E2"/>
    <w:rsid w:val="00715A82"/>
    <w:rsid w:val="00715AB9"/>
    <w:rsid w:val="00715D7F"/>
    <w:rsid w:val="00715EE9"/>
    <w:rsid w:val="00715F0F"/>
    <w:rsid w:val="00715F5F"/>
    <w:rsid w:val="007162A7"/>
    <w:rsid w:val="0071637E"/>
    <w:rsid w:val="007163AD"/>
    <w:rsid w:val="00716469"/>
    <w:rsid w:val="007164CE"/>
    <w:rsid w:val="00716524"/>
    <w:rsid w:val="007166ED"/>
    <w:rsid w:val="00716C37"/>
    <w:rsid w:val="00716CDA"/>
    <w:rsid w:val="00716EB6"/>
    <w:rsid w:val="007170C6"/>
    <w:rsid w:val="00717145"/>
    <w:rsid w:val="00717148"/>
    <w:rsid w:val="007172FD"/>
    <w:rsid w:val="00717392"/>
    <w:rsid w:val="00717451"/>
    <w:rsid w:val="0071780B"/>
    <w:rsid w:val="00717984"/>
    <w:rsid w:val="00717E5D"/>
    <w:rsid w:val="00720069"/>
    <w:rsid w:val="007201EF"/>
    <w:rsid w:val="00720544"/>
    <w:rsid w:val="0072069B"/>
    <w:rsid w:val="00720932"/>
    <w:rsid w:val="00720A77"/>
    <w:rsid w:val="00720C87"/>
    <w:rsid w:val="00720CA3"/>
    <w:rsid w:val="00720EAF"/>
    <w:rsid w:val="00720F55"/>
    <w:rsid w:val="0072104D"/>
    <w:rsid w:val="0072110D"/>
    <w:rsid w:val="007211CA"/>
    <w:rsid w:val="00721242"/>
    <w:rsid w:val="007213C4"/>
    <w:rsid w:val="00721591"/>
    <w:rsid w:val="00721742"/>
    <w:rsid w:val="007219AC"/>
    <w:rsid w:val="007219E3"/>
    <w:rsid w:val="00721B5C"/>
    <w:rsid w:val="00721CA7"/>
    <w:rsid w:val="00721CBF"/>
    <w:rsid w:val="00721DAA"/>
    <w:rsid w:val="00721DFF"/>
    <w:rsid w:val="00721F19"/>
    <w:rsid w:val="00721FC3"/>
    <w:rsid w:val="00722011"/>
    <w:rsid w:val="00722091"/>
    <w:rsid w:val="007220BA"/>
    <w:rsid w:val="007220E5"/>
    <w:rsid w:val="00722210"/>
    <w:rsid w:val="007223AA"/>
    <w:rsid w:val="007224C8"/>
    <w:rsid w:val="007225C5"/>
    <w:rsid w:val="00722667"/>
    <w:rsid w:val="007227A0"/>
    <w:rsid w:val="00722814"/>
    <w:rsid w:val="0072284F"/>
    <w:rsid w:val="007229B4"/>
    <w:rsid w:val="00722A60"/>
    <w:rsid w:val="00722A8C"/>
    <w:rsid w:val="00722DCB"/>
    <w:rsid w:val="00722E04"/>
    <w:rsid w:val="00722F20"/>
    <w:rsid w:val="00723008"/>
    <w:rsid w:val="00723073"/>
    <w:rsid w:val="007230D3"/>
    <w:rsid w:val="007231B7"/>
    <w:rsid w:val="00723709"/>
    <w:rsid w:val="00723829"/>
    <w:rsid w:val="007239ED"/>
    <w:rsid w:val="00723D00"/>
    <w:rsid w:val="0072415F"/>
    <w:rsid w:val="00724209"/>
    <w:rsid w:val="00724224"/>
    <w:rsid w:val="0072439A"/>
    <w:rsid w:val="007243C0"/>
    <w:rsid w:val="0072448C"/>
    <w:rsid w:val="00724529"/>
    <w:rsid w:val="007245BD"/>
    <w:rsid w:val="00724672"/>
    <w:rsid w:val="007246C0"/>
    <w:rsid w:val="007246FD"/>
    <w:rsid w:val="007248DD"/>
    <w:rsid w:val="00724B91"/>
    <w:rsid w:val="00724C33"/>
    <w:rsid w:val="00724D07"/>
    <w:rsid w:val="00724DC8"/>
    <w:rsid w:val="00724EC6"/>
    <w:rsid w:val="00724F3B"/>
    <w:rsid w:val="00725061"/>
    <w:rsid w:val="00725227"/>
    <w:rsid w:val="00725770"/>
    <w:rsid w:val="00725786"/>
    <w:rsid w:val="007259DB"/>
    <w:rsid w:val="00725A14"/>
    <w:rsid w:val="00725C1D"/>
    <w:rsid w:val="00725D7A"/>
    <w:rsid w:val="00725FDC"/>
    <w:rsid w:val="0072617E"/>
    <w:rsid w:val="00726222"/>
    <w:rsid w:val="007263B5"/>
    <w:rsid w:val="00726580"/>
    <w:rsid w:val="0072665C"/>
    <w:rsid w:val="0072667E"/>
    <w:rsid w:val="00726EE5"/>
    <w:rsid w:val="0072700C"/>
    <w:rsid w:val="007270E3"/>
    <w:rsid w:val="00727268"/>
    <w:rsid w:val="00727360"/>
    <w:rsid w:val="007273B1"/>
    <w:rsid w:val="007273B9"/>
    <w:rsid w:val="00727925"/>
    <w:rsid w:val="007279CD"/>
    <w:rsid w:val="00727A6A"/>
    <w:rsid w:val="00727BDB"/>
    <w:rsid w:val="00727BE1"/>
    <w:rsid w:val="00727D4B"/>
    <w:rsid w:val="00727D97"/>
    <w:rsid w:val="00727ECD"/>
    <w:rsid w:val="00727F51"/>
    <w:rsid w:val="00727FAE"/>
    <w:rsid w:val="00727FC7"/>
    <w:rsid w:val="007300BA"/>
    <w:rsid w:val="00730102"/>
    <w:rsid w:val="00730465"/>
    <w:rsid w:val="00730630"/>
    <w:rsid w:val="00730649"/>
    <w:rsid w:val="007306A2"/>
    <w:rsid w:val="007307C0"/>
    <w:rsid w:val="0073095C"/>
    <w:rsid w:val="00730B14"/>
    <w:rsid w:val="00730D65"/>
    <w:rsid w:val="00730E55"/>
    <w:rsid w:val="00730FE2"/>
    <w:rsid w:val="00730FEB"/>
    <w:rsid w:val="0073111E"/>
    <w:rsid w:val="00731241"/>
    <w:rsid w:val="0073127E"/>
    <w:rsid w:val="007313AD"/>
    <w:rsid w:val="007317E6"/>
    <w:rsid w:val="0073182B"/>
    <w:rsid w:val="0073188A"/>
    <w:rsid w:val="00731923"/>
    <w:rsid w:val="00731984"/>
    <w:rsid w:val="00731BEB"/>
    <w:rsid w:val="00731C85"/>
    <w:rsid w:val="00731D61"/>
    <w:rsid w:val="00731F49"/>
    <w:rsid w:val="007321BC"/>
    <w:rsid w:val="007321D5"/>
    <w:rsid w:val="007323B9"/>
    <w:rsid w:val="007324B9"/>
    <w:rsid w:val="007325F8"/>
    <w:rsid w:val="007329B4"/>
    <w:rsid w:val="00732BC2"/>
    <w:rsid w:val="00732C75"/>
    <w:rsid w:val="00732F2B"/>
    <w:rsid w:val="0073314B"/>
    <w:rsid w:val="00733170"/>
    <w:rsid w:val="007331FD"/>
    <w:rsid w:val="0073323B"/>
    <w:rsid w:val="007332C4"/>
    <w:rsid w:val="00733535"/>
    <w:rsid w:val="0073369C"/>
    <w:rsid w:val="007337E9"/>
    <w:rsid w:val="00733910"/>
    <w:rsid w:val="00733BBF"/>
    <w:rsid w:val="00733C0B"/>
    <w:rsid w:val="00733D60"/>
    <w:rsid w:val="007341E3"/>
    <w:rsid w:val="00734325"/>
    <w:rsid w:val="0073438F"/>
    <w:rsid w:val="0073444B"/>
    <w:rsid w:val="0073461C"/>
    <w:rsid w:val="0073482A"/>
    <w:rsid w:val="007348D1"/>
    <w:rsid w:val="00734921"/>
    <w:rsid w:val="007349C8"/>
    <w:rsid w:val="00734A1E"/>
    <w:rsid w:val="00734D37"/>
    <w:rsid w:val="00734DA8"/>
    <w:rsid w:val="00734EA9"/>
    <w:rsid w:val="00734F68"/>
    <w:rsid w:val="00735007"/>
    <w:rsid w:val="00735083"/>
    <w:rsid w:val="007350C7"/>
    <w:rsid w:val="0073510F"/>
    <w:rsid w:val="00735163"/>
    <w:rsid w:val="00735192"/>
    <w:rsid w:val="00735694"/>
    <w:rsid w:val="0073598D"/>
    <w:rsid w:val="00735B7C"/>
    <w:rsid w:val="00735EE9"/>
    <w:rsid w:val="00735F0C"/>
    <w:rsid w:val="00735FAF"/>
    <w:rsid w:val="007361AF"/>
    <w:rsid w:val="00736256"/>
    <w:rsid w:val="00736333"/>
    <w:rsid w:val="00736542"/>
    <w:rsid w:val="007365A9"/>
    <w:rsid w:val="0073682E"/>
    <w:rsid w:val="00736849"/>
    <w:rsid w:val="00736908"/>
    <w:rsid w:val="00736A56"/>
    <w:rsid w:val="00736AA2"/>
    <w:rsid w:val="00736B7A"/>
    <w:rsid w:val="00736B89"/>
    <w:rsid w:val="00736EF4"/>
    <w:rsid w:val="00736F63"/>
    <w:rsid w:val="00737257"/>
    <w:rsid w:val="0073739F"/>
    <w:rsid w:val="007373D1"/>
    <w:rsid w:val="007374B8"/>
    <w:rsid w:val="00737513"/>
    <w:rsid w:val="007375C1"/>
    <w:rsid w:val="00737708"/>
    <w:rsid w:val="00737866"/>
    <w:rsid w:val="007378E3"/>
    <w:rsid w:val="00737978"/>
    <w:rsid w:val="00737DD5"/>
    <w:rsid w:val="00737DE7"/>
    <w:rsid w:val="00737EAF"/>
    <w:rsid w:val="0074002E"/>
    <w:rsid w:val="00740136"/>
    <w:rsid w:val="00740169"/>
    <w:rsid w:val="00740538"/>
    <w:rsid w:val="00740541"/>
    <w:rsid w:val="007405B7"/>
    <w:rsid w:val="0074078E"/>
    <w:rsid w:val="007407F0"/>
    <w:rsid w:val="0074086A"/>
    <w:rsid w:val="00740A27"/>
    <w:rsid w:val="00740A66"/>
    <w:rsid w:val="00740C43"/>
    <w:rsid w:val="00740FFC"/>
    <w:rsid w:val="0074103D"/>
    <w:rsid w:val="007412B0"/>
    <w:rsid w:val="00741526"/>
    <w:rsid w:val="00741763"/>
    <w:rsid w:val="0074176E"/>
    <w:rsid w:val="00741D95"/>
    <w:rsid w:val="00741FFA"/>
    <w:rsid w:val="00742137"/>
    <w:rsid w:val="00742288"/>
    <w:rsid w:val="00742398"/>
    <w:rsid w:val="007424BA"/>
    <w:rsid w:val="00742755"/>
    <w:rsid w:val="00742AAF"/>
    <w:rsid w:val="00742B75"/>
    <w:rsid w:val="00742BD7"/>
    <w:rsid w:val="00742E19"/>
    <w:rsid w:val="00742E23"/>
    <w:rsid w:val="00742EC0"/>
    <w:rsid w:val="00742F0D"/>
    <w:rsid w:val="0074324D"/>
    <w:rsid w:val="0074349D"/>
    <w:rsid w:val="00743573"/>
    <w:rsid w:val="007435C5"/>
    <w:rsid w:val="0074384A"/>
    <w:rsid w:val="00743868"/>
    <w:rsid w:val="0074389E"/>
    <w:rsid w:val="0074399A"/>
    <w:rsid w:val="007439F0"/>
    <w:rsid w:val="00743AF1"/>
    <w:rsid w:val="00743B29"/>
    <w:rsid w:val="00743C07"/>
    <w:rsid w:val="00743CBC"/>
    <w:rsid w:val="00743D7E"/>
    <w:rsid w:val="00743FF5"/>
    <w:rsid w:val="00744311"/>
    <w:rsid w:val="00744471"/>
    <w:rsid w:val="00744504"/>
    <w:rsid w:val="007449C7"/>
    <w:rsid w:val="00744A6C"/>
    <w:rsid w:val="00744D26"/>
    <w:rsid w:val="007451C8"/>
    <w:rsid w:val="0074525A"/>
    <w:rsid w:val="00745263"/>
    <w:rsid w:val="0074543D"/>
    <w:rsid w:val="0074547D"/>
    <w:rsid w:val="00745641"/>
    <w:rsid w:val="007456A9"/>
    <w:rsid w:val="007456ED"/>
    <w:rsid w:val="007457CF"/>
    <w:rsid w:val="0074584E"/>
    <w:rsid w:val="007458EE"/>
    <w:rsid w:val="007459BC"/>
    <w:rsid w:val="00745C01"/>
    <w:rsid w:val="00745DE2"/>
    <w:rsid w:val="007460B0"/>
    <w:rsid w:val="007460BE"/>
    <w:rsid w:val="007460D9"/>
    <w:rsid w:val="00746320"/>
    <w:rsid w:val="00746325"/>
    <w:rsid w:val="00746619"/>
    <w:rsid w:val="0074668C"/>
    <w:rsid w:val="00746B7C"/>
    <w:rsid w:val="00746E07"/>
    <w:rsid w:val="00746EAA"/>
    <w:rsid w:val="00746F44"/>
    <w:rsid w:val="00747075"/>
    <w:rsid w:val="00747180"/>
    <w:rsid w:val="007471BE"/>
    <w:rsid w:val="00747246"/>
    <w:rsid w:val="007472D5"/>
    <w:rsid w:val="007473F8"/>
    <w:rsid w:val="0074742A"/>
    <w:rsid w:val="0074789B"/>
    <w:rsid w:val="007478DB"/>
    <w:rsid w:val="00747950"/>
    <w:rsid w:val="007479FA"/>
    <w:rsid w:val="00747AFE"/>
    <w:rsid w:val="00747C96"/>
    <w:rsid w:val="007501DD"/>
    <w:rsid w:val="007501EF"/>
    <w:rsid w:val="00750357"/>
    <w:rsid w:val="007504EC"/>
    <w:rsid w:val="0075059B"/>
    <w:rsid w:val="00750818"/>
    <w:rsid w:val="00750894"/>
    <w:rsid w:val="007509B7"/>
    <w:rsid w:val="00750C39"/>
    <w:rsid w:val="00750F2C"/>
    <w:rsid w:val="00750F4B"/>
    <w:rsid w:val="00751066"/>
    <w:rsid w:val="0075115E"/>
    <w:rsid w:val="00751169"/>
    <w:rsid w:val="00751323"/>
    <w:rsid w:val="00751330"/>
    <w:rsid w:val="007513D9"/>
    <w:rsid w:val="007513EF"/>
    <w:rsid w:val="007516D9"/>
    <w:rsid w:val="00751805"/>
    <w:rsid w:val="007520AB"/>
    <w:rsid w:val="007523FB"/>
    <w:rsid w:val="00752591"/>
    <w:rsid w:val="0075261E"/>
    <w:rsid w:val="0075297A"/>
    <w:rsid w:val="00752A0F"/>
    <w:rsid w:val="00752A5A"/>
    <w:rsid w:val="00752B03"/>
    <w:rsid w:val="00752B8B"/>
    <w:rsid w:val="00752C25"/>
    <w:rsid w:val="00752C57"/>
    <w:rsid w:val="00752C77"/>
    <w:rsid w:val="00752C8F"/>
    <w:rsid w:val="00752D01"/>
    <w:rsid w:val="00752F15"/>
    <w:rsid w:val="00752F4D"/>
    <w:rsid w:val="00752F60"/>
    <w:rsid w:val="00752FEC"/>
    <w:rsid w:val="00753052"/>
    <w:rsid w:val="00753173"/>
    <w:rsid w:val="00753196"/>
    <w:rsid w:val="00753233"/>
    <w:rsid w:val="00753312"/>
    <w:rsid w:val="0075342C"/>
    <w:rsid w:val="00753483"/>
    <w:rsid w:val="007534A1"/>
    <w:rsid w:val="00753626"/>
    <w:rsid w:val="0075382C"/>
    <w:rsid w:val="007538D7"/>
    <w:rsid w:val="00753963"/>
    <w:rsid w:val="00753972"/>
    <w:rsid w:val="00753AE1"/>
    <w:rsid w:val="00753AE6"/>
    <w:rsid w:val="00753D5F"/>
    <w:rsid w:val="00754046"/>
    <w:rsid w:val="00754059"/>
    <w:rsid w:val="007544F9"/>
    <w:rsid w:val="00754AC6"/>
    <w:rsid w:val="00754C31"/>
    <w:rsid w:val="00754E04"/>
    <w:rsid w:val="00754EBA"/>
    <w:rsid w:val="0075517D"/>
    <w:rsid w:val="0075520B"/>
    <w:rsid w:val="00755271"/>
    <w:rsid w:val="007552D3"/>
    <w:rsid w:val="007553AA"/>
    <w:rsid w:val="00755450"/>
    <w:rsid w:val="00755577"/>
    <w:rsid w:val="00755721"/>
    <w:rsid w:val="00755742"/>
    <w:rsid w:val="007559B1"/>
    <w:rsid w:val="00755A9C"/>
    <w:rsid w:val="00755E61"/>
    <w:rsid w:val="00755FB1"/>
    <w:rsid w:val="00756066"/>
    <w:rsid w:val="0075608F"/>
    <w:rsid w:val="007562C5"/>
    <w:rsid w:val="007562DE"/>
    <w:rsid w:val="007563F4"/>
    <w:rsid w:val="00756546"/>
    <w:rsid w:val="00756561"/>
    <w:rsid w:val="007566A6"/>
    <w:rsid w:val="007567C6"/>
    <w:rsid w:val="0075687F"/>
    <w:rsid w:val="00756884"/>
    <w:rsid w:val="00756A23"/>
    <w:rsid w:val="00756BEF"/>
    <w:rsid w:val="00756ECE"/>
    <w:rsid w:val="00756F57"/>
    <w:rsid w:val="00756FF3"/>
    <w:rsid w:val="007571C2"/>
    <w:rsid w:val="007573FB"/>
    <w:rsid w:val="0075752B"/>
    <w:rsid w:val="007575BD"/>
    <w:rsid w:val="00757623"/>
    <w:rsid w:val="007579B5"/>
    <w:rsid w:val="00757CF2"/>
    <w:rsid w:val="00757F5E"/>
    <w:rsid w:val="007600AC"/>
    <w:rsid w:val="007601A6"/>
    <w:rsid w:val="007601B7"/>
    <w:rsid w:val="00760205"/>
    <w:rsid w:val="007602E8"/>
    <w:rsid w:val="0076036B"/>
    <w:rsid w:val="00760476"/>
    <w:rsid w:val="0076053F"/>
    <w:rsid w:val="007605B0"/>
    <w:rsid w:val="007605FF"/>
    <w:rsid w:val="0076078B"/>
    <w:rsid w:val="00760835"/>
    <w:rsid w:val="00760936"/>
    <w:rsid w:val="00760947"/>
    <w:rsid w:val="00760A09"/>
    <w:rsid w:val="00760C52"/>
    <w:rsid w:val="00760CF8"/>
    <w:rsid w:val="00760E57"/>
    <w:rsid w:val="007610C8"/>
    <w:rsid w:val="0076136F"/>
    <w:rsid w:val="007614E5"/>
    <w:rsid w:val="007615C2"/>
    <w:rsid w:val="007615F4"/>
    <w:rsid w:val="00761886"/>
    <w:rsid w:val="00761C0F"/>
    <w:rsid w:val="00761FE2"/>
    <w:rsid w:val="00761FEE"/>
    <w:rsid w:val="007620C3"/>
    <w:rsid w:val="007620F0"/>
    <w:rsid w:val="0076214F"/>
    <w:rsid w:val="00762238"/>
    <w:rsid w:val="00762589"/>
    <w:rsid w:val="007625BB"/>
    <w:rsid w:val="00762792"/>
    <w:rsid w:val="007627E9"/>
    <w:rsid w:val="00762935"/>
    <w:rsid w:val="0076293F"/>
    <w:rsid w:val="00762B6B"/>
    <w:rsid w:val="00762BBA"/>
    <w:rsid w:val="0076313B"/>
    <w:rsid w:val="007631D1"/>
    <w:rsid w:val="007637DF"/>
    <w:rsid w:val="007639D5"/>
    <w:rsid w:val="007639F9"/>
    <w:rsid w:val="00763A11"/>
    <w:rsid w:val="00763A18"/>
    <w:rsid w:val="00763D54"/>
    <w:rsid w:val="00763D61"/>
    <w:rsid w:val="007640B8"/>
    <w:rsid w:val="007641DE"/>
    <w:rsid w:val="007642FD"/>
    <w:rsid w:val="007643D0"/>
    <w:rsid w:val="00764460"/>
    <w:rsid w:val="00764552"/>
    <w:rsid w:val="00764559"/>
    <w:rsid w:val="007647A9"/>
    <w:rsid w:val="007647FE"/>
    <w:rsid w:val="00764A26"/>
    <w:rsid w:val="00764A4B"/>
    <w:rsid w:val="00764A56"/>
    <w:rsid w:val="00764C5E"/>
    <w:rsid w:val="00764D07"/>
    <w:rsid w:val="00764DE9"/>
    <w:rsid w:val="00764E20"/>
    <w:rsid w:val="00764F8D"/>
    <w:rsid w:val="00765433"/>
    <w:rsid w:val="007656A4"/>
    <w:rsid w:val="007656BC"/>
    <w:rsid w:val="007657C4"/>
    <w:rsid w:val="0076586D"/>
    <w:rsid w:val="00765E5D"/>
    <w:rsid w:val="00765E84"/>
    <w:rsid w:val="00765EE8"/>
    <w:rsid w:val="007662C8"/>
    <w:rsid w:val="007662D6"/>
    <w:rsid w:val="00766349"/>
    <w:rsid w:val="00766361"/>
    <w:rsid w:val="007663AE"/>
    <w:rsid w:val="007667A3"/>
    <w:rsid w:val="007667FD"/>
    <w:rsid w:val="00766A37"/>
    <w:rsid w:val="00766EF4"/>
    <w:rsid w:val="00766F36"/>
    <w:rsid w:val="00766F71"/>
    <w:rsid w:val="0076704B"/>
    <w:rsid w:val="0076718C"/>
    <w:rsid w:val="0076727A"/>
    <w:rsid w:val="0076753A"/>
    <w:rsid w:val="007675E4"/>
    <w:rsid w:val="0076771E"/>
    <w:rsid w:val="007677F5"/>
    <w:rsid w:val="00767896"/>
    <w:rsid w:val="00767960"/>
    <w:rsid w:val="00767976"/>
    <w:rsid w:val="00767A8F"/>
    <w:rsid w:val="00767B11"/>
    <w:rsid w:val="00767C3A"/>
    <w:rsid w:val="00767F51"/>
    <w:rsid w:val="00767F8C"/>
    <w:rsid w:val="0077016B"/>
    <w:rsid w:val="007701AC"/>
    <w:rsid w:val="00770242"/>
    <w:rsid w:val="00770371"/>
    <w:rsid w:val="0077037F"/>
    <w:rsid w:val="0077060D"/>
    <w:rsid w:val="007706EE"/>
    <w:rsid w:val="007707D2"/>
    <w:rsid w:val="007708AD"/>
    <w:rsid w:val="0077092B"/>
    <w:rsid w:val="00770981"/>
    <w:rsid w:val="007709C8"/>
    <w:rsid w:val="00770E05"/>
    <w:rsid w:val="00770FF9"/>
    <w:rsid w:val="00771107"/>
    <w:rsid w:val="00771185"/>
    <w:rsid w:val="007711AC"/>
    <w:rsid w:val="007711E2"/>
    <w:rsid w:val="007711E5"/>
    <w:rsid w:val="00771234"/>
    <w:rsid w:val="007713E1"/>
    <w:rsid w:val="007717A3"/>
    <w:rsid w:val="00771833"/>
    <w:rsid w:val="007718E5"/>
    <w:rsid w:val="007719B5"/>
    <w:rsid w:val="007719D4"/>
    <w:rsid w:val="00771F0E"/>
    <w:rsid w:val="00771F65"/>
    <w:rsid w:val="00771F74"/>
    <w:rsid w:val="00771F85"/>
    <w:rsid w:val="00772057"/>
    <w:rsid w:val="00772186"/>
    <w:rsid w:val="007721C8"/>
    <w:rsid w:val="007722E7"/>
    <w:rsid w:val="00772A6F"/>
    <w:rsid w:val="00772CBF"/>
    <w:rsid w:val="00772D23"/>
    <w:rsid w:val="00772DE7"/>
    <w:rsid w:val="00772DFD"/>
    <w:rsid w:val="00772E7F"/>
    <w:rsid w:val="00772F77"/>
    <w:rsid w:val="00773211"/>
    <w:rsid w:val="0077322C"/>
    <w:rsid w:val="00773329"/>
    <w:rsid w:val="007733C3"/>
    <w:rsid w:val="00773658"/>
    <w:rsid w:val="007737C0"/>
    <w:rsid w:val="007737DC"/>
    <w:rsid w:val="007738E8"/>
    <w:rsid w:val="007738EF"/>
    <w:rsid w:val="00773D58"/>
    <w:rsid w:val="00773F74"/>
    <w:rsid w:val="00773F77"/>
    <w:rsid w:val="00774046"/>
    <w:rsid w:val="007741A5"/>
    <w:rsid w:val="007741EF"/>
    <w:rsid w:val="007743A6"/>
    <w:rsid w:val="00774775"/>
    <w:rsid w:val="007747C4"/>
    <w:rsid w:val="007748AB"/>
    <w:rsid w:val="007748C1"/>
    <w:rsid w:val="007749F6"/>
    <w:rsid w:val="00774CD5"/>
    <w:rsid w:val="00774D80"/>
    <w:rsid w:val="00774E07"/>
    <w:rsid w:val="00774FE2"/>
    <w:rsid w:val="00775066"/>
    <w:rsid w:val="007752BE"/>
    <w:rsid w:val="00775450"/>
    <w:rsid w:val="007754E5"/>
    <w:rsid w:val="0077560E"/>
    <w:rsid w:val="007756C5"/>
    <w:rsid w:val="007756D1"/>
    <w:rsid w:val="00775798"/>
    <w:rsid w:val="007757C2"/>
    <w:rsid w:val="007758F0"/>
    <w:rsid w:val="00775904"/>
    <w:rsid w:val="00775975"/>
    <w:rsid w:val="00775A69"/>
    <w:rsid w:val="00775B5E"/>
    <w:rsid w:val="00775BD7"/>
    <w:rsid w:val="00775E5D"/>
    <w:rsid w:val="007760DA"/>
    <w:rsid w:val="00776118"/>
    <w:rsid w:val="007761FC"/>
    <w:rsid w:val="0077621C"/>
    <w:rsid w:val="00776333"/>
    <w:rsid w:val="00776341"/>
    <w:rsid w:val="007763F9"/>
    <w:rsid w:val="0077645D"/>
    <w:rsid w:val="007768EE"/>
    <w:rsid w:val="0077692E"/>
    <w:rsid w:val="00776B23"/>
    <w:rsid w:val="00776B5B"/>
    <w:rsid w:val="00776CE6"/>
    <w:rsid w:val="00776D42"/>
    <w:rsid w:val="007770C3"/>
    <w:rsid w:val="007770FC"/>
    <w:rsid w:val="0077711E"/>
    <w:rsid w:val="00777259"/>
    <w:rsid w:val="00777556"/>
    <w:rsid w:val="007777A7"/>
    <w:rsid w:val="007779F6"/>
    <w:rsid w:val="00777AA5"/>
    <w:rsid w:val="00777B9C"/>
    <w:rsid w:val="00777C43"/>
    <w:rsid w:val="00777C57"/>
    <w:rsid w:val="00777CE2"/>
    <w:rsid w:val="00777E15"/>
    <w:rsid w:val="00777E65"/>
    <w:rsid w:val="00780582"/>
    <w:rsid w:val="007805E0"/>
    <w:rsid w:val="00780720"/>
    <w:rsid w:val="00780764"/>
    <w:rsid w:val="0078076D"/>
    <w:rsid w:val="00780870"/>
    <w:rsid w:val="00780A7E"/>
    <w:rsid w:val="00780C76"/>
    <w:rsid w:val="00780CEA"/>
    <w:rsid w:val="00781025"/>
    <w:rsid w:val="007811C0"/>
    <w:rsid w:val="00781286"/>
    <w:rsid w:val="0078143F"/>
    <w:rsid w:val="00781764"/>
    <w:rsid w:val="00781A45"/>
    <w:rsid w:val="00781AD1"/>
    <w:rsid w:val="00781DE0"/>
    <w:rsid w:val="00781EE1"/>
    <w:rsid w:val="00781FEF"/>
    <w:rsid w:val="007820CC"/>
    <w:rsid w:val="007820D4"/>
    <w:rsid w:val="007821EA"/>
    <w:rsid w:val="00782388"/>
    <w:rsid w:val="007823DF"/>
    <w:rsid w:val="00782596"/>
    <w:rsid w:val="007825AD"/>
    <w:rsid w:val="00782696"/>
    <w:rsid w:val="007827C1"/>
    <w:rsid w:val="007827EF"/>
    <w:rsid w:val="007828D7"/>
    <w:rsid w:val="00782C2A"/>
    <w:rsid w:val="00782D41"/>
    <w:rsid w:val="00782EF6"/>
    <w:rsid w:val="00782FB2"/>
    <w:rsid w:val="0078310F"/>
    <w:rsid w:val="007831A9"/>
    <w:rsid w:val="007832D7"/>
    <w:rsid w:val="007832DF"/>
    <w:rsid w:val="007834D0"/>
    <w:rsid w:val="007837A9"/>
    <w:rsid w:val="0078389C"/>
    <w:rsid w:val="007838E5"/>
    <w:rsid w:val="0078395A"/>
    <w:rsid w:val="00783CD8"/>
    <w:rsid w:val="00783D25"/>
    <w:rsid w:val="00783D73"/>
    <w:rsid w:val="00783D75"/>
    <w:rsid w:val="00783E76"/>
    <w:rsid w:val="00783E7A"/>
    <w:rsid w:val="00783F72"/>
    <w:rsid w:val="00784019"/>
    <w:rsid w:val="00784479"/>
    <w:rsid w:val="0078448F"/>
    <w:rsid w:val="00784681"/>
    <w:rsid w:val="007846D9"/>
    <w:rsid w:val="0078487E"/>
    <w:rsid w:val="00784981"/>
    <w:rsid w:val="00785189"/>
    <w:rsid w:val="0078525A"/>
    <w:rsid w:val="007852CA"/>
    <w:rsid w:val="007853C8"/>
    <w:rsid w:val="007853D6"/>
    <w:rsid w:val="0078548C"/>
    <w:rsid w:val="007854A3"/>
    <w:rsid w:val="00785533"/>
    <w:rsid w:val="0078567F"/>
    <w:rsid w:val="007856C0"/>
    <w:rsid w:val="00785751"/>
    <w:rsid w:val="007857CE"/>
    <w:rsid w:val="00785A36"/>
    <w:rsid w:val="00785A3F"/>
    <w:rsid w:val="00785B01"/>
    <w:rsid w:val="00785BCA"/>
    <w:rsid w:val="00785C29"/>
    <w:rsid w:val="00785CF2"/>
    <w:rsid w:val="00785DFE"/>
    <w:rsid w:val="00785E81"/>
    <w:rsid w:val="0078626A"/>
    <w:rsid w:val="00786331"/>
    <w:rsid w:val="0078661A"/>
    <w:rsid w:val="00786902"/>
    <w:rsid w:val="0078695D"/>
    <w:rsid w:val="0078696A"/>
    <w:rsid w:val="0078698D"/>
    <w:rsid w:val="00786AFC"/>
    <w:rsid w:val="00786BFE"/>
    <w:rsid w:val="00786C18"/>
    <w:rsid w:val="00787085"/>
    <w:rsid w:val="00787173"/>
    <w:rsid w:val="0078729F"/>
    <w:rsid w:val="007873D9"/>
    <w:rsid w:val="00787580"/>
    <w:rsid w:val="007875A1"/>
    <w:rsid w:val="007875ED"/>
    <w:rsid w:val="007876BB"/>
    <w:rsid w:val="007876CC"/>
    <w:rsid w:val="0078775D"/>
    <w:rsid w:val="007878BA"/>
    <w:rsid w:val="007878FB"/>
    <w:rsid w:val="0078790A"/>
    <w:rsid w:val="00787973"/>
    <w:rsid w:val="00787BBD"/>
    <w:rsid w:val="00787E5A"/>
    <w:rsid w:val="00787EF4"/>
    <w:rsid w:val="00787F67"/>
    <w:rsid w:val="00790060"/>
    <w:rsid w:val="00790089"/>
    <w:rsid w:val="00790178"/>
    <w:rsid w:val="007901A8"/>
    <w:rsid w:val="00790422"/>
    <w:rsid w:val="00790439"/>
    <w:rsid w:val="007905E7"/>
    <w:rsid w:val="00790623"/>
    <w:rsid w:val="00790A84"/>
    <w:rsid w:val="00790BF2"/>
    <w:rsid w:val="00791634"/>
    <w:rsid w:val="007918AA"/>
    <w:rsid w:val="00791A45"/>
    <w:rsid w:val="00791B2F"/>
    <w:rsid w:val="00791B44"/>
    <w:rsid w:val="00791B9F"/>
    <w:rsid w:val="00791BDB"/>
    <w:rsid w:val="00791D96"/>
    <w:rsid w:val="00791FCE"/>
    <w:rsid w:val="00792185"/>
    <w:rsid w:val="007921C1"/>
    <w:rsid w:val="0079225B"/>
    <w:rsid w:val="007926CB"/>
    <w:rsid w:val="007926F6"/>
    <w:rsid w:val="00792764"/>
    <w:rsid w:val="00792DCB"/>
    <w:rsid w:val="00792EBC"/>
    <w:rsid w:val="00792ECF"/>
    <w:rsid w:val="00792F41"/>
    <w:rsid w:val="00793091"/>
    <w:rsid w:val="007932C2"/>
    <w:rsid w:val="0079365A"/>
    <w:rsid w:val="007937AF"/>
    <w:rsid w:val="0079390D"/>
    <w:rsid w:val="00793B39"/>
    <w:rsid w:val="00793B88"/>
    <w:rsid w:val="00793FA5"/>
    <w:rsid w:val="007940CC"/>
    <w:rsid w:val="00794177"/>
    <w:rsid w:val="0079417F"/>
    <w:rsid w:val="00794227"/>
    <w:rsid w:val="00794636"/>
    <w:rsid w:val="00794639"/>
    <w:rsid w:val="007947C6"/>
    <w:rsid w:val="00794834"/>
    <w:rsid w:val="0079495F"/>
    <w:rsid w:val="00794A28"/>
    <w:rsid w:val="00794CCC"/>
    <w:rsid w:val="00794CF4"/>
    <w:rsid w:val="00795280"/>
    <w:rsid w:val="00795785"/>
    <w:rsid w:val="00795981"/>
    <w:rsid w:val="00795987"/>
    <w:rsid w:val="00795C61"/>
    <w:rsid w:val="00795CBD"/>
    <w:rsid w:val="00795F56"/>
    <w:rsid w:val="00795F80"/>
    <w:rsid w:val="0079601B"/>
    <w:rsid w:val="007960F5"/>
    <w:rsid w:val="00796344"/>
    <w:rsid w:val="0079671A"/>
    <w:rsid w:val="007968EA"/>
    <w:rsid w:val="0079691D"/>
    <w:rsid w:val="0079693C"/>
    <w:rsid w:val="0079694A"/>
    <w:rsid w:val="00796997"/>
    <w:rsid w:val="007969AD"/>
    <w:rsid w:val="007969AE"/>
    <w:rsid w:val="00796AC2"/>
    <w:rsid w:val="00796BBF"/>
    <w:rsid w:val="00796CB0"/>
    <w:rsid w:val="00796CEF"/>
    <w:rsid w:val="00796DFF"/>
    <w:rsid w:val="00796E81"/>
    <w:rsid w:val="00796F31"/>
    <w:rsid w:val="00797001"/>
    <w:rsid w:val="00797036"/>
    <w:rsid w:val="0079712A"/>
    <w:rsid w:val="00797179"/>
    <w:rsid w:val="0079722F"/>
    <w:rsid w:val="0079728D"/>
    <w:rsid w:val="007974D1"/>
    <w:rsid w:val="00797657"/>
    <w:rsid w:val="00797B41"/>
    <w:rsid w:val="00797C12"/>
    <w:rsid w:val="00797CD6"/>
    <w:rsid w:val="00797E17"/>
    <w:rsid w:val="00797EA2"/>
    <w:rsid w:val="00797EA5"/>
    <w:rsid w:val="00797F4B"/>
    <w:rsid w:val="007A0144"/>
    <w:rsid w:val="007A07AF"/>
    <w:rsid w:val="007A087F"/>
    <w:rsid w:val="007A0884"/>
    <w:rsid w:val="007A0ED4"/>
    <w:rsid w:val="007A10D7"/>
    <w:rsid w:val="007A12EE"/>
    <w:rsid w:val="007A1313"/>
    <w:rsid w:val="007A13EB"/>
    <w:rsid w:val="007A1413"/>
    <w:rsid w:val="007A15CE"/>
    <w:rsid w:val="007A169D"/>
    <w:rsid w:val="007A18DD"/>
    <w:rsid w:val="007A1BF8"/>
    <w:rsid w:val="007A1C8F"/>
    <w:rsid w:val="007A1DA0"/>
    <w:rsid w:val="007A1E46"/>
    <w:rsid w:val="007A1F8B"/>
    <w:rsid w:val="007A1F9B"/>
    <w:rsid w:val="007A208B"/>
    <w:rsid w:val="007A2189"/>
    <w:rsid w:val="007A2286"/>
    <w:rsid w:val="007A2358"/>
    <w:rsid w:val="007A2485"/>
    <w:rsid w:val="007A24AC"/>
    <w:rsid w:val="007A24EC"/>
    <w:rsid w:val="007A26E5"/>
    <w:rsid w:val="007A2989"/>
    <w:rsid w:val="007A2BDD"/>
    <w:rsid w:val="007A2BDE"/>
    <w:rsid w:val="007A2D46"/>
    <w:rsid w:val="007A2E6E"/>
    <w:rsid w:val="007A2E7E"/>
    <w:rsid w:val="007A2F07"/>
    <w:rsid w:val="007A2FBB"/>
    <w:rsid w:val="007A312E"/>
    <w:rsid w:val="007A317F"/>
    <w:rsid w:val="007A31C7"/>
    <w:rsid w:val="007A327B"/>
    <w:rsid w:val="007A32B6"/>
    <w:rsid w:val="007A3380"/>
    <w:rsid w:val="007A3410"/>
    <w:rsid w:val="007A385D"/>
    <w:rsid w:val="007A3950"/>
    <w:rsid w:val="007A3A03"/>
    <w:rsid w:val="007A3A2F"/>
    <w:rsid w:val="007A3B5E"/>
    <w:rsid w:val="007A3C76"/>
    <w:rsid w:val="007A3D24"/>
    <w:rsid w:val="007A3EDC"/>
    <w:rsid w:val="007A4199"/>
    <w:rsid w:val="007A41E5"/>
    <w:rsid w:val="007A4278"/>
    <w:rsid w:val="007A445D"/>
    <w:rsid w:val="007A451E"/>
    <w:rsid w:val="007A4537"/>
    <w:rsid w:val="007A46AD"/>
    <w:rsid w:val="007A471D"/>
    <w:rsid w:val="007A497A"/>
    <w:rsid w:val="007A4B23"/>
    <w:rsid w:val="007A4D2F"/>
    <w:rsid w:val="007A4DFB"/>
    <w:rsid w:val="007A4E37"/>
    <w:rsid w:val="007A4EFF"/>
    <w:rsid w:val="007A51A7"/>
    <w:rsid w:val="007A51D6"/>
    <w:rsid w:val="007A5220"/>
    <w:rsid w:val="007A541B"/>
    <w:rsid w:val="007A5442"/>
    <w:rsid w:val="007A5652"/>
    <w:rsid w:val="007A5683"/>
    <w:rsid w:val="007A5E8B"/>
    <w:rsid w:val="007A5FAB"/>
    <w:rsid w:val="007A6035"/>
    <w:rsid w:val="007A6229"/>
    <w:rsid w:val="007A6265"/>
    <w:rsid w:val="007A628C"/>
    <w:rsid w:val="007A6419"/>
    <w:rsid w:val="007A648E"/>
    <w:rsid w:val="007A64BE"/>
    <w:rsid w:val="007A660B"/>
    <w:rsid w:val="007A67B5"/>
    <w:rsid w:val="007A683C"/>
    <w:rsid w:val="007A687B"/>
    <w:rsid w:val="007A694B"/>
    <w:rsid w:val="007A698D"/>
    <w:rsid w:val="007A69F8"/>
    <w:rsid w:val="007A6B24"/>
    <w:rsid w:val="007A7244"/>
    <w:rsid w:val="007A72A2"/>
    <w:rsid w:val="007A72A4"/>
    <w:rsid w:val="007A771D"/>
    <w:rsid w:val="007A771F"/>
    <w:rsid w:val="007A789C"/>
    <w:rsid w:val="007A7916"/>
    <w:rsid w:val="007A7955"/>
    <w:rsid w:val="007A7A0A"/>
    <w:rsid w:val="007A7A89"/>
    <w:rsid w:val="007A7DB2"/>
    <w:rsid w:val="007A7EAC"/>
    <w:rsid w:val="007A7F0E"/>
    <w:rsid w:val="007A7F1E"/>
    <w:rsid w:val="007A7F63"/>
    <w:rsid w:val="007B0027"/>
    <w:rsid w:val="007B00D1"/>
    <w:rsid w:val="007B00DA"/>
    <w:rsid w:val="007B0118"/>
    <w:rsid w:val="007B0501"/>
    <w:rsid w:val="007B0626"/>
    <w:rsid w:val="007B0870"/>
    <w:rsid w:val="007B08DB"/>
    <w:rsid w:val="007B08E5"/>
    <w:rsid w:val="007B0A19"/>
    <w:rsid w:val="007B0AE2"/>
    <w:rsid w:val="007B0BA1"/>
    <w:rsid w:val="007B0CC4"/>
    <w:rsid w:val="007B0DE5"/>
    <w:rsid w:val="007B101A"/>
    <w:rsid w:val="007B1072"/>
    <w:rsid w:val="007B11DA"/>
    <w:rsid w:val="007B12E4"/>
    <w:rsid w:val="007B13D8"/>
    <w:rsid w:val="007B14AA"/>
    <w:rsid w:val="007B15D5"/>
    <w:rsid w:val="007B174B"/>
    <w:rsid w:val="007B1922"/>
    <w:rsid w:val="007B1B5D"/>
    <w:rsid w:val="007B1F17"/>
    <w:rsid w:val="007B1FDC"/>
    <w:rsid w:val="007B205C"/>
    <w:rsid w:val="007B223B"/>
    <w:rsid w:val="007B2280"/>
    <w:rsid w:val="007B2295"/>
    <w:rsid w:val="007B22E5"/>
    <w:rsid w:val="007B2379"/>
    <w:rsid w:val="007B2653"/>
    <w:rsid w:val="007B278D"/>
    <w:rsid w:val="007B2868"/>
    <w:rsid w:val="007B2AE2"/>
    <w:rsid w:val="007B2AF5"/>
    <w:rsid w:val="007B2B6F"/>
    <w:rsid w:val="007B30BA"/>
    <w:rsid w:val="007B3201"/>
    <w:rsid w:val="007B3500"/>
    <w:rsid w:val="007B361A"/>
    <w:rsid w:val="007B36C1"/>
    <w:rsid w:val="007B3A08"/>
    <w:rsid w:val="007B3A16"/>
    <w:rsid w:val="007B3A62"/>
    <w:rsid w:val="007B3A81"/>
    <w:rsid w:val="007B3B0A"/>
    <w:rsid w:val="007B3F9E"/>
    <w:rsid w:val="007B41EC"/>
    <w:rsid w:val="007B4358"/>
    <w:rsid w:val="007B45F2"/>
    <w:rsid w:val="007B460C"/>
    <w:rsid w:val="007B4691"/>
    <w:rsid w:val="007B46F8"/>
    <w:rsid w:val="007B4832"/>
    <w:rsid w:val="007B487E"/>
    <w:rsid w:val="007B490B"/>
    <w:rsid w:val="007B4953"/>
    <w:rsid w:val="007B4A08"/>
    <w:rsid w:val="007B4AB3"/>
    <w:rsid w:val="007B4B12"/>
    <w:rsid w:val="007B4B90"/>
    <w:rsid w:val="007B4B9E"/>
    <w:rsid w:val="007B4CB5"/>
    <w:rsid w:val="007B4DFA"/>
    <w:rsid w:val="007B4E8C"/>
    <w:rsid w:val="007B4EC6"/>
    <w:rsid w:val="007B4EF2"/>
    <w:rsid w:val="007B4F86"/>
    <w:rsid w:val="007B50FC"/>
    <w:rsid w:val="007B5114"/>
    <w:rsid w:val="007B511E"/>
    <w:rsid w:val="007B521B"/>
    <w:rsid w:val="007B5276"/>
    <w:rsid w:val="007B53DB"/>
    <w:rsid w:val="007B5426"/>
    <w:rsid w:val="007B5673"/>
    <w:rsid w:val="007B587A"/>
    <w:rsid w:val="007B599A"/>
    <w:rsid w:val="007B5AF1"/>
    <w:rsid w:val="007B5BDF"/>
    <w:rsid w:val="007B5D90"/>
    <w:rsid w:val="007B5DB2"/>
    <w:rsid w:val="007B5DE8"/>
    <w:rsid w:val="007B5F44"/>
    <w:rsid w:val="007B6334"/>
    <w:rsid w:val="007B6478"/>
    <w:rsid w:val="007B662B"/>
    <w:rsid w:val="007B67F6"/>
    <w:rsid w:val="007B6883"/>
    <w:rsid w:val="007B68C1"/>
    <w:rsid w:val="007B6ABD"/>
    <w:rsid w:val="007B6E5C"/>
    <w:rsid w:val="007B70D5"/>
    <w:rsid w:val="007B7192"/>
    <w:rsid w:val="007B7677"/>
    <w:rsid w:val="007B76B1"/>
    <w:rsid w:val="007B772A"/>
    <w:rsid w:val="007B7738"/>
    <w:rsid w:val="007B7BCA"/>
    <w:rsid w:val="007B7DA3"/>
    <w:rsid w:val="007B7F16"/>
    <w:rsid w:val="007C0034"/>
    <w:rsid w:val="007C00E9"/>
    <w:rsid w:val="007C02CD"/>
    <w:rsid w:val="007C0347"/>
    <w:rsid w:val="007C057F"/>
    <w:rsid w:val="007C0952"/>
    <w:rsid w:val="007C0980"/>
    <w:rsid w:val="007C0BB6"/>
    <w:rsid w:val="007C0BE9"/>
    <w:rsid w:val="007C0DE4"/>
    <w:rsid w:val="007C0E68"/>
    <w:rsid w:val="007C0ED2"/>
    <w:rsid w:val="007C0EDD"/>
    <w:rsid w:val="007C0F17"/>
    <w:rsid w:val="007C0F1F"/>
    <w:rsid w:val="007C0F48"/>
    <w:rsid w:val="007C1107"/>
    <w:rsid w:val="007C133B"/>
    <w:rsid w:val="007C1558"/>
    <w:rsid w:val="007C171B"/>
    <w:rsid w:val="007C179D"/>
    <w:rsid w:val="007C17A9"/>
    <w:rsid w:val="007C1814"/>
    <w:rsid w:val="007C1A62"/>
    <w:rsid w:val="007C1A7E"/>
    <w:rsid w:val="007C1CA0"/>
    <w:rsid w:val="007C1D06"/>
    <w:rsid w:val="007C20A5"/>
    <w:rsid w:val="007C2147"/>
    <w:rsid w:val="007C222C"/>
    <w:rsid w:val="007C227F"/>
    <w:rsid w:val="007C2456"/>
    <w:rsid w:val="007C27D7"/>
    <w:rsid w:val="007C2863"/>
    <w:rsid w:val="007C2928"/>
    <w:rsid w:val="007C295B"/>
    <w:rsid w:val="007C29EA"/>
    <w:rsid w:val="007C2B02"/>
    <w:rsid w:val="007C2C5B"/>
    <w:rsid w:val="007C2D59"/>
    <w:rsid w:val="007C2EAA"/>
    <w:rsid w:val="007C301F"/>
    <w:rsid w:val="007C31AA"/>
    <w:rsid w:val="007C31B2"/>
    <w:rsid w:val="007C3316"/>
    <w:rsid w:val="007C3324"/>
    <w:rsid w:val="007C352E"/>
    <w:rsid w:val="007C3564"/>
    <w:rsid w:val="007C3677"/>
    <w:rsid w:val="007C39DB"/>
    <w:rsid w:val="007C3BF2"/>
    <w:rsid w:val="007C3C71"/>
    <w:rsid w:val="007C3D56"/>
    <w:rsid w:val="007C3DC4"/>
    <w:rsid w:val="007C3EA8"/>
    <w:rsid w:val="007C3EFB"/>
    <w:rsid w:val="007C3F60"/>
    <w:rsid w:val="007C3FA7"/>
    <w:rsid w:val="007C405E"/>
    <w:rsid w:val="007C41B7"/>
    <w:rsid w:val="007C4299"/>
    <w:rsid w:val="007C43D9"/>
    <w:rsid w:val="007C445C"/>
    <w:rsid w:val="007C45A0"/>
    <w:rsid w:val="007C4679"/>
    <w:rsid w:val="007C486B"/>
    <w:rsid w:val="007C4E28"/>
    <w:rsid w:val="007C5033"/>
    <w:rsid w:val="007C53F8"/>
    <w:rsid w:val="007C5492"/>
    <w:rsid w:val="007C5512"/>
    <w:rsid w:val="007C5697"/>
    <w:rsid w:val="007C569D"/>
    <w:rsid w:val="007C586C"/>
    <w:rsid w:val="007C5A59"/>
    <w:rsid w:val="007C5ACF"/>
    <w:rsid w:val="007C5B27"/>
    <w:rsid w:val="007C5B65"/>
    <w:rsid w:val="007C5C36"/>
    <w:rsid w:val="007C5D82"/>
    <w:rsid w:val="007C5D8D"/>
    <w:rsid w:val="007C5E6D"/>
    <w:rsid w:val="007C5E7B"/>
    <w:rsid w:val="007C5F09"/>
    <w:rsid w:val="007C6006"/>
    <w:rsid w:val="007C6018"/>
    <w:rsid w:val="007C6164"/>
    <w:rsid w:val="007C62CA"/>
    <w:rsid w:val="007C6748"/>
    <w:rsid w:val="007C67CE"/>
    <w:rsid w:val="007C68AB"/>
    <w:rsid w:val="007C6983"/>
    <w:rsid w:val="007C69DE"/>
    <w:rsid w:val="007C6D9C"/>
    <w:rsid w:val="007C6FA8"/>
    <w:rsid w:val="007C70DA"/>
    <w:rsid w:val="007C70F4"/>
    <w:rsid w:val="007C712F"/>
    <w:rsid w:val="007C7233"/>
    <w:rsid w:val="007C72AF"/>
    <w:rsid w:val="007C7304"/>
    <w:rsid w:val="007C76AC"/>
    <w:rsid w:val="007C7730"/>
    <w:rsid w:val="007C7AD6"/>
    <w:rsid w:val="007C7CFF"/>
    <w:rsid w:val="007C7D9C"/>
    <w:rsid w:val="007C7E24"/>
    <w:rsid w:val="007D00AC"/>
    <w:rsid w:val="007D00BA"/>
    <w:rsid w:val="007D020D"/>
    <w:rsid w:val="007D022A"/>
    <w:rsid w:val="007D057D"/>
    <w:rsid w:val="007D0615"/>
    <w:rsid w:val="007D077B"/>
    <w:rsid w:val="007D0780"/>
    <w:rsid w:val="007D07D5"/>
    <w:rsid w:val="007D082D"/>
    <w:rsid w:val="007D0897"/>
    <w:rsid w:val="007D091C"/>
    <w:rsid w:val="007D09BB"/>
    <w:rsid w:val="007D0B38"/>
    <w:rsid w:val="007D0C67"/>
    <w:rsid w:val="007D0C9F"/>
    <w:rsid w:val="007D0CF8"/>
    <w:rsid w:val="007D10A8"/>
    <w:rsid w:val="007D10BD"/>
    <w:rsid w:val="007D1236"/>
    <w:rsid w:val="007D144C"/>
    <w:rsid w:val="007D1477"/>
    <w:rsid w:val="007D16D4"/>
    <w:rsid w:val="007D1BEA"/>
    <w:rsid w:val="007D1C42"/>
    <w:rsid w:val="007D1D4B"/>
    <w:rsid w:val="007D1DA3"/>
    <w:rsid w:val="007D1EE4"/>
    <w:rsid w:val="007D1FEB"/>
    <w:rsid w:val="007D2003"/>
    <w:rsid w:val="007D205C"/>
    <w:rsid w:val="007D22E1"/>
    <w:rsid w:val="007D255A"/>
    <w:rsid w:val="007D257C"/>
    <w:rsid w:val="007D25BC"/>
    <w:rsid w:val="007D26C8"/>
    <w:rsid w:val="007D29ED"/>
    <w:rsid w:val="007D2A6F"/>
    <w:rsid w:val="007D2A7E"/>
    <w:rsid w:val="007D2AB8"/>
    <w:rsid w:val="007D3018"/>
    <w:rsid w:val="007D3141"/>
    <w:rsid w:val="007D31D2"/>
    <w:rsid w:val="007D3313"/>
    <w:rsid w:val="007D3520"/>
    <w:rsid w:val="007D356D"/>
    <w:rsid w:val="007D35A6"/>
    <w:rsid w:val="007D35F4"/>
    <w:rsid w:val="007D3843"/>
    <w:rsid w:val="007D3ADB"/>
    <w:rsid w:val="007D3B88"/>
    <w:rsid w:val="007D3BA1"/>
    <w:rsid w:val="007D3DB5"/>
    <w:rsid w:val="007D3FED"/>
    <w:rsid w:val="007D4056"/>
    <w:rsid w:val="007D431D"/>
    <w:rsid w:val="007D43E1"/>
    <w:rsid w:val="007D455E"/>
    <w:rsid w:val="007D474A"/>
    <w:rsid w:val="007D4980"/>
    <w:rsid w:val="007D4D18"/>
    <w:rsid w:val="007D4E6C"/>
    <w:rsid w:val="007D5165"/>
    <w:rsid w:val="007D51D1"/>
    <w:rsid w:val="007D5366"/>
    <w:rsid w:val="007D536A"/>
    <w:rsid w:val="007D5745"/>
    <w:rsid w:val="007D5810"/>
    <w:rsid w:val="007D5904"/>
    <w:rsid w:val="007D5C1D"/>
    <w:rsid w:val="007D5C1E"/>
    <w:rsid w:val="007D5DBF"/>
    <w:rsid w:val="007D5EA4"/>
    <w:rsid w:val="007D5EFC"/>
    <w:rsid w:val="007D5F4A"/>
    <w:rsid w:val="007D60F2"/>
    <w:rsid w:val="007D628C"/>
    <w:rsid w:val="007D6359"/>
    <w:rsid w:val="007D64B0"/>
    <w:rsid w:val="007D65C6"/>
    <w:rsid w:val="007D676B"/>
    <w:rsid w:val="007D6C0B"/>
    <w:rsid w:val="007D6D2F"/>
    <w:rsid w:val="007D6DC7"/>
    <w:rsid w:val="007D6F56"/>
    <w:rsid w:val="007D712F"/>
    <w:rsid w:val="007D71F1"/>
    <w:rsid w:val="007D7441"/>
    <w:rsid w:val="007D753E"/>
    <w:rsid w:val="007D7750"/>
    <w:rsid w:val="007D77C6"/>
    <w:rsid w:val="007D77F6"/>
    <w:rsid w:val="007D7816"/>
    <w:rsid w:val="007D78E8"/>
    <w:rsid w:val="007D7A1D"/>
    <w:rsid w:val="007D7B10"/>
    <w:rsid w:val="007D7D9A"/>
    <w:rsid w:val="007D7E07"/>
    <w:rsid w:val="007E0175"/>
    <w:rsid w:val="007E0182"/>
    <w:rsid w:val="007E0485"/>
    <w:rsid w:val="007E04B6"/>
    <w:rsid w:val="007E06DD"/>
    <w:rsid w:val="007E080D"/>
    <w:rsid w:val="007E0A24"/>
    <w:rsid w:val="007E0A3E"/>
    <w:rsid w:val="007E0A9D"/>
    <w:rsid w:val="007E0AF0"/>
    <w:rsid w:val="007E0F82"/>
    <w:rsid w:val="007E12C2"/>
    <w:rsid w:val="007E14CC"/>
    <w:rsid w:val="007E164D"/>
    <w:rsid w:val="007E1660"/>
    <w:rsid w:val="007E1748"/>
    <w:rsid w:val="007E1787"/>
    <w:rsid w:val="007E1AC5"/>
    <w:rsid w:val="007E1DB3"/>
    <w:rsid w:val="007E1DD9"/>
    <w:rsid w:val="007E1E1B"/>
    <w:rsid w:val="007E2078"/>
    <w:rsid w:val="007E2267"/>
    <w:rsid w:val="007E2373"/>
    <w:rsid w:val="007E2578"/>
    <w:rsid w:val="007E25CB"/>
    <w:rsid w:val="007E25CD"/>
    <w:rsid w:val="007E2654"/>
    <w:rsid w:val="007E296A"/>
    <w:rsid w:val="007E2980"/>
    <w:rsid w:val="007E29E1"/>
    <w:rsid w:val="007E2B1F"/>
    <w:rsid w:val="007E2CB6"/>
    <w:rsid w:val="007E2CF4"/>
    <w:rsid w:val="007E2CFD"/>
    <w:rsid w:val="007E31F9"/>
    <w:rsid w:val="007E354E"/>
    <w:rsid w:val="007E35FB"/>
    <w:rsid w:val="007E3630"/>
    <w:rsid w:val="007E365A"/>
    <w:rsid w:val="007E38F4"/>
    <w:rsid w:val="007E397D"/>
    <w:rsid w:val="007E39ED"/>
    <w:rsid w:val="007E3AE2"/>
    <w:rsid w:val="007E3BB3"/>
    <w:rsid w:val="007E3E39"/>
    <w:rsid w:val="007E4211"/>
    <w:rsid w:val="007E45F5"/>
    <w:rsid w:val="007E466E"/>
    <w:rsid w:val="007E4771"/>
    <w:rsid w:val="007E4B8A"/>
    <w:rsid w:val="007E4C78"/>
    <w:rsid w:val="007E4CA8"/>
    <w:rsid w:val="007E4CC3"/>
    <w:rsid w:val="007E4F75"/>
    <w:rsid w:val="007E504D"/>
    <w:rsid w:val="007E51CA"/>
    <w:rsid w:val="007E5591"/>
    <w:rsid w:val="007E55C1"/>
    <w:rsid w:val="007E597A"/>
    <w:rsid w:val="007E5A5D"/>
    <w:rsid w:val="007E5C3C"/>
    <w:rsid w:val="007E5D67"/>
    <w:rsid w:val="007E5D7D"/>
    <w:rsid w:val="007E5EDA"/>
    <w:rsid w:val="007E5F6A"/>
    <w:rsid w:val="007E5FD2"/>
    <w:rsid w:val="007E609A"/>
    <w:rsid w:val="007E60DE"/>
    <w:rsid w:val="007E6119"/>
    <w:rsid w:val="007E6166"/>
    <w:rsid w:val="007E6180"/>
    <w:rsid w:val="007E646C"/>
    <w:rsid w:val="007E64B7"/>
    <w:rsid w:val="007E654B"/>
    <w:rsid w:val="007E687F"/>
    <w:rsid w:val="007E6884"/>
    <w:rsid w:val="007E6B8B"/>
    <w:rsid w:val="007E6D6B"/>
    <w:rsid w:val="007E6F4E"/>
    <w:rsid w:val="007E7098"/>
    <w:rsid w:val="007E7294"/>
    <w:rsid w:val="007E734E"/>
    <w:rsid w:val="007E76B5"/>
    <w:rsid w:val="007E77C5"/>
    <w:rsid w:val="007E78BF"/>
    <w:rsid w:val="007E7B0B"/>
    <w:rsid w:val="007E7B0F"/>
    <w:rsid w:val="007E7C43"/>
    <w:rsid w:val="007E7D11"/>
    <w:rsid w:val="007E7D21"/>
    <w:rsid w:val="007E7D8E"/>
    <w:rsid w:val="007F010C"/>
    <w:rsid w:val="007F0530"/>
    <w:rsid w:val="007F07CC"/>
    <w:rsid w:val="007F084F"/>
    <w:rsid w:val="007F0874"/>
    <w:rsid w:val="007F08B3"/>
    <w:rsid w:val="007F0AE9"/>
    <w:rsid w:val="007F0B7C"/>
    <w:rsid w:val="007F0C72"/>
    <w:rsid w:val="007F111E"/>
    <w:rsid w:val="007F1196"/>
    <w:rsid w:val="007F11A7"/>
    <w:rsid w:val="007F126F"/>
    <w:rsid w:val="007F12E9"/>
    <w:rsid w:val="007F1307"/>
    <w:rsid w:val="007F1587"/>
    <w:rsid w:val="007F17F3"/>
    <w:rsid w:val="007F189A"/>
    <w:rsid w:val="007F1952"/>
    <w:rsid w:val="007F198A"/>
    <w:rsid w:val="007F1A04"/>
    <w:rsid w:val="007F1A41"/>
    <w:rsid w:val="007F1CFA"/>
    <w:rsid w:val="007F2069"/>
    <w:rsid w:val="007F211A"/>
    <w:rsid w:val="007F2293"/>
    <w:rsid w:val="007F24DE"/>
    <w:rsid w:val="007F26E7"/>
    <w:rsid w:val="007F2B90"/>
    <w:rsid w:val="007F2BCE"/>
    <w:rsid w:val="007F2C64"/>
    <w:rsid w:val="007F2DBB"/>
    <w:rsid w:val="007F2F2E"/>
    <w:rsid w:val="007F2F43"/>
    <w:rsid w:val="007F2FA0"/>
    <w:rsid w:val="007F303A"/>
    <w:rsid w:val="007F3159"/>
    <w:rsid w:val="007F32E5"/>
    <w:rsid w:val="007F331A"/>
    <w:rsid w:val="007F34AD"/>
    <w:rsid w:val="007F37C2"/>
    <w:rsid w:val="007F3CBB"/>
    <w:rsid w:val="007F3D6B"/>
    <w:rsid w:val="007F3EA0"/>
    <w:rsid w:val="007F4278"/>
    <w:rsid w:val="007F4358"/>
    <w:rsid w:val="007F4485"/>
    <w:rsid w:val="007F44CB"/>
    <w:rsid w:val="007F4521"/>
    <w:rsid w:val="007F452B"/>
    <w:rsid w:val="007F4611"/>
    <w:rsid w:val="007F46BB"/>
    <w:rsid w:val="007F46FF"/>
    <w:rsid w:val="007F47FC"/>
    <w:rsid w:val="007F4826"/>
    <w:rsid w:val="007F4A65"/>
    <w:rsid w:val="007F4ACE"/>
    <w:rsid w:val="007F4B36"/>
    <w:rsid w:val="007F4C3A"/>
    <w:rsid w:val="007F4EA8"/>
    <w:rsid w:val="007F50C6"/>
    <w:rsid w:val="007F5271"/>
    <w:rsid w:val="007F52EA"/>
    <w:rsid w:val="007F5355"/>
    <w:rsid w:val="007F55F0"/>
    <w:rsid w:val="007F57B8"/>
    <w:rsid w:val="007F5921"/>
    <w:rsid w:val="007F5A97"/>
    <w:rsid w:val="007F5CC4"/>
    <w:rsid w:val="007F5CE2"/>
    <w:rsid w:val="007F5D2B"/>
    <w:rsid w:val="007F5F30"/>
    <w:rsid w:val="007F60F9"/>
    <w:rsid w:val="007F6114"/>
    <w:rsid w:val="007F62B1"/>
    <w:rsid w:val="007F650D"/>
    <w:rsid w:val="007F68AC"/>
    <w:rsid w:val="007F6A16"/>
    <w:rsid w:val="007F6AA5"/>
    <w:rsid w:val="007F6ACA"/>
    <w:rsid w:val="007F6F1B"/>
    <w:rsid w:val="007F6F4D"/>
    <w:rsid w:val="007F6FB6"/>
    <w:rsid w:val="007F7451"/>
    <w:rsid w:val="007F7482"/>
    <w:rsid w:val="007F77AC"/>
    <w:rsid w:val="007F78EB"/>
    <w:rsid w:val="007F7905"/>
    <w:rsid w:val="007F79EE"/>
    <w:rsid w:val="007F7B35"/>
    <w:rsid w:val="007F7B84"/>
    <w:rsid w:val="007F7F26"/>
    <w:rsid w:val="007F7FDA"/>
    <w:rsid w:val="0080014C"/>
    <w:rsid w:val="0080020B"/>
    <w:rsid w:val="0080031A"/>
    <w:rsid w:val="00800331"/>
    <w:rsid w:val="0080041B"/>
    <w:rsid w:val="00800482"/>
    <w:rsid w:val="008006F8"/>
    <w:rsid w:val="00800A7C"/>
    <w:rsid w:val="00800B03"/>
    <w:rsid w:val="00800B09"/>
    <w:rsid w:val="00800EED"/>
    <w:rsid w:val="00800FBD"/>
    <w:rsid w:val="00800FF6"/>
    <w:rsid w:val="0080112B"/>
    <w:rsid w:val="00801141"/>
    <w:rsid w:val="0080117B"/>
    <w:rsid w:val="00801291"/>
    <w:rsid w:val="008012D4"/>
    <w:rsid w:val="0080143C"/>
    <w:rsid w:val="008016A9"/>
    <w:rsid w:val="00801808"/>
    <w:rsid w:val="008019AA"/>
    <w:rsid w:val="00801A4D"/>
    <w:rsid w:val="00801BD0"/>
    <w:rsid w:val="00801C45"/>
    <w:rsid w:val="00801CC6"/>
    <w:rsid w:val="00801E7D"/>
    <w:rsid w:val="00801ED9"/>
    <w:rsid w:val="008021B6"/>
    <w:rsid w:val="0080225E"/>
    <w:rsid w:val="008026A5"/>
    <w:rsid w:val="00802910"/>
    <w:rsid w:val="00802A46"/>
    <w:rsid w:val="00802B26"/>
    <w:rsid w:val="00802D1A"/>
    <w:rsid w:val="00802FB7"/>
    <w:rsid w:val="00803045"/>
    <w:rsid w:val="00803245"/>
    <w:rsid w:val="0080334A"/>
    <w:rsid w:val="0080349B"/>
    <w:rsid w:val="008038F6"/>
    <w:rsid w:val="00803988"/>
    <w:rsid w:val="0080399C"/>
    <w:rsid w:val="00803B12"/>
    <w:rsid w:val="00803BB9"/>
    <w:rsid w:val="00803BD4"/>
    <w:rsid w:val="00803CBB"/>
    <w:rsid w:val="00803CEA"/>
    <w:rsid w:val="00803D08"/>
    <w:rsid w:val="00803D3E"/>
    <w:rsid w:val="00803D82"/>
    <w:rsid w:val="00803DEE"/>
    <w:rsid w:val="00803E63"/>
    <w:rsid w:val="00803EBF"/>
    <w:rsid w:val="00804148"/>
    <w:rsid w:val="00804201"/>
    <w:rsid w:val="00804372"/>
    <w:rsid w:val="008043B5"/>
    <w:rsid w:val="00804569"/>
    <w:rsid w:val="00804C58"/>
    <w:rsid w:val="00804D0A"/>
    <w:rsid w:val="00804E2B"/>
    <w:rsid w:val="00804F6A"/>
    <w:rsid w:val="00804F92"/>
    <w:rsid w:val="00804F98"/>
    <w:rsid w:val="00804FB2"/>
    <w:rsid w:val="00805281"/>
    <w:rsid w:val="008052FC"/>
    <w:rsid w:val="0080569E"/>
    <w:rsid w:val="008059B7"/>
    <w:rsid w:val="00805A42"/>
    <w:rsid w:val="00805B16"/>
    <w:rsid w:val="00805BD5"/>
    <w:rsid w:val="00805CF1"/>
    <w:rsid w:val="00805DC5"/>
    <w:rsid w:val="00805DF2"/>
    <w:rsid w:val="00805E2D"/>
    <w:rsid w:val="00805E80"/>
    <w:rsid w:val="0080601A"/>
    <w:rsid w:val="0080608B"/>
    <w:rsid w:val="008065B0"/>
    <w:rsid w:val="008065BD"/>
    <w:rsid w:val="0080684C"/>
    <w:rsid w:val="008068D2"/>
    <w:rsid w:val="008068E7"/>
    <w:rsid w:val="008068F7"/>
    <w:rsid w:val="008069DF"/>
    <w:rsid w:val="00806A58"/>
    <w:rsid w:val="00806B02"/>
    <w:rsid w:val="00806B17"/>
    <w:rsid w:val="00806C7A"/>
    <w:rsid w:val="00806C93"/>
    <w:rsid w:val="00806E73"/>
    <w:rsid w:val="00806F84"/>
    <w:rsid w:val="0080703C"/>
    <w:rsid w:val="00807194"/>
    <w:rsid w:val="0080740D"/>
    <w:rsid w:val="008074AA"/>
    <w:rsid w:val="00807654"/>
    <w:rsid w:val="00807681"/>
    <w:rsid w:val="00807998"/>
    <w:rsid w:val="00807AE9"/>
    <w:rsid w:val="00807B14"/>
    <w:rsid w:val="00807B21"/>
    <w:rsid w:val="00807C83"/>
    <w:rsid w:val="00807D11"/>
    <w:rsid w:val="00807D83"/>
    <w:rsid w:val="00807DAB"/>
    <w:rsid w:val="00810116"/>
    <w:rsid w:val="00810223"/>
    <w:rsid w:val="0081037F"/>
    <w:rsid w:val="008104C8"/>
    <w:rsid w:val="008106E7"/>
    <w:rsid w:val="00810768"/>
    <w:rsid w:val="00810B10"/>
    <w:rsid w:val="00810B8D"/>
    <w:rsid w:val="00810B8F"/>
    <w:rsid w:val="00810BC5"/>
    <w:rsid w:val="00810C14"/>
    <w:rsid w:val="00810D5B"/>
    <w:rsid w:val="00810F38"/>
    <w:rsid w:val="0081150F"/>
    <w:rsid w:val="00811760"/>
    <w:rsid w:val="0081177B"/>
    <w:rsid w:val="00811802"/>
    <w:rsid w:val="00811D58"/>
    <w:rsid w:val="00811E21"/>
    <w:rsid w:val="00811E56"/>
    <w:rsid w:val="008120C2"/>
    <w:rsid w:val="008121DE"/>
    <w:rsid w:val="008122F0"/>
    <w:rsid w:val="00812387"/>
    <w:rsid w:val="0081251B"/>
    <w:rsid w:val="008127A3"/>
    <w:rsid w:val="008127E0"/>
    <w:rsid w:val="00812A10"/>
    <w:rsid w:val="00812A32"/>
    <w:rsid w:val="00812F4F"/>
    <w:rsid w:val="008133AF"/>
    <w:rsid w:val="008133B1"/>
    <w:rsid w:val="008133F2"/>
    <w:rsid w:val="00813567"/>
    <w:rsid w:val="00813587"/>
    <w:rsid w:val="00813891"/>
    <w:rsid w:val="008139DF"/>
    <w:rsid w:val="00813CDA"/>
    <w:rsid w:val="00813CF0"/>
    <w:rsid w:val="00813F8B"/>
    <w:rsid w:val="008140A5"/>
    <w:rsid w:val="0081411F"/>
    <w:rsid w:val="00814470"/>
    <w:rsid w:val="00814879"/>
    <w:rsid w:val="00814B40"/>
    <w:rsid w:val="00814C63"/>
    <w:rsid w:val="00814E3F"/>
    <w:rsid w:val="00814E4A"/>
    <w:rsid w:val="00814EA5"/>
    <w:rsid w:val="00815150"/>
    <w:rsid w:val="0081534D"/>
    <w:rsid w:val="0081566D"/>
    <w:rsid w:val="008158B5"/>
    <w:rsid w:val="00815938"/>
    <w:rsid w:val="0081599B"/>
    <w:rsid w:val="008159F2"/>
    <w:rsid w:val="00815A03"/>
    <w:rsid w:val="00815A5B"/>
    <w:rsid w:val="00815B7E"/>
    <w:rsid w:val="00815DF3"/>
    <w:rsid w:val="00815E03"/>
    <w:rsid w:val="00815EAE"/>
    <w:rsid w:val="00815FEA"/>
    <w:rsid w:val="00816232"/>
    <w:rsid w:val="0081627A"/>
    <w:rsid w:val="00816401"/>
    <w:rsid w:val="008164EF"/>
    <w:rsid w:val="008165CC"/>
    <w:rsid w:val="00816645"/>
    <w:rsid w:val="00816682"/>
    <w:rsid w:val="0081680F"/>
    <w:rsid w:val="008169B1"/>
    <w:rsid w:val="008169B7"/>
    <w:rsid w:val="00816B10"/>
    <w:rsid w:val="00816C62"/>
    <w:rsid w:val="00816CB7"/>
    <w:rsid w:val="00816DA9"/>
    <w:rsid w:val="0081701D"/>
    <w:rsid w:val="00817045"/>
    <w:rsid w:val="008170E2"/>
    <w:rsid w:val="00817156"/>
    <w:rsid w:val="0081721E"/>
    <w:rsid w:val="00817220"/>
    <w:rsid w:val="0081766A"/>
    <w:rsid w:val="0081785A"/>
    <w:rsid w:val="00817C30"/>
    <w:rsid w:val="00817C4F"/>
    <w:rsid w:val="00817CBB"/>
    <w:rsid w:val="00817D85"/>
    <w:rsid w:val="0082005F"/>
    <w:rsid w:val="008201E8"/>
    <w:rsid w:val="008202BB"/>
    <w:rsid w:val="00820756"/>
    <w:rsid w:val="0082079D"/>
    <w:rsid w:val="0082081E"/>
    <w:rsid w:val="00820904"/>
    <w:rsid w:val="00820A13"/>
    <w:rsid w:val="00820A50"/>
    <w:rsid w:val="00820A9E"/>
    <w:rsid w:val="00820AEE"/>
    <w:rsid w:val="00820B8A"/>
    <w:rsid w:val="00820E1B"/>
    <w:rsid w:val="00821061"/>
    <w:rsid w:val="008218B7"/>
    <w:rsid w:val="0082193F"/>
    <w:rsid w:val="008219E4"/>
    <w:rsid w:val="00821A7B"/>
    <w:rsid w:val="00821AE5"/>
    <w:rsid w:val="00821AEA"/>
    <w:rsid w:val="00821BCA"/>
    <w:rsid w:val="00821C17"/>
    <w:rsid w:val="00821D02"/>
    <w:rsid w:val="00821E51"/>
    <w:rsid w:val="00821E6D"/>
    <w:rsid w:val="00821F32"/>
    <w:rsid w:val="00821FA0"/>
    <w:rsid w:val="00821FCC"/>
    <w:rsid w:val="0082207B"/>
    <w:rsid w:val="008220D5"/>
    <w:rsid w:val="008221C6"/>
    <w:rsid w:val="00822264"/>
    <w:rsid w:val="00822631"/>
    <w:rsid w:val="0082281D"/>
    <w:rsid w:val="008228A8"/>
    <w:rsid w:val="00822940"/>
    <w:rsid w:val="0082294D"/>
    <w:rsid w:val="008229D6"/>
    <w:rsid w:val="00822A08"/>
    <w:rsid w:val="00822ACB"/>
    <w:rsid w:val="00822B1B"/>
    <w:rsid w:val="00822B6A"/>
    <w:rsid w:val="00822BBD"/>
    <w:rsid w:val="00822BCB"/>
    <w:rsid w:val="00822DA1"/>
    <w:rsid w:val="00822E0A"/>
    <w:rsid w:val="00822E0D"/>
    <w:rsid w:val="00823054"/>
    <w:rsid w:val="00823080"/>
    <w:rsid w:val="00823128"/>
    <w:rsid w:val="00823332"/>
    <w:rsid w:val="00823485"/>
    <w:rsid w:val="008237EC"/>
    <w:rsid w:val="00823937"/>
    <w:rsid w:val="008239B2"/>
    <w:rsid w:val="00823C3A"/>
    <w:rsid w:val="00823C6F"/>
    <w:rsid w:val="00823C84"/>
    <w:rsid w:val="00823CF6"/>
    <w:rsid w:val="00824184"/>
    <w:rsid w:val="00824390"/>
    <w:rsid w:val="008243F2"/>
    <w:rsid w:val="008244FF"/>
    <w:rsid w:val="0082495B"/>
    <w:rsid w:val="00824970"/>
    <w:rsid w:val="008249F0"/>
    <w:rsid w:val="00824A4F"/>
    <w:rsid w:val="00824A7D"/>
    <w:rsid w:val="00824E0D"/>
    <w:rsid w:val="00824E35"/>
    <w:rsid w:val="00824EF6"/>
    <w:rsid w:val="00825277"/>
    <w:rsid w:val="008253CE"/>
    <w:rsid w:val="0082545B"/>
    <w:rsid w:val="0082565C"/>
    <w:rsid w:val="00825730"/>
    <w:rsid w:val="0082579D"/>
    <w:rsid w:val="00825A31"/>
    <w:rsid w:val="00825D50"/>
    <w:rsid w:val="00825D63"/>
    <w:rsid w:val="00826038"/>
    <w:rsid w:val="008260E7"/>
    <w:rsid w:val="0082620B"/>
    <w:rsid w:val="00826245"/>
    <w:rsid w:val="008262B8"/>
    <w:rsid w:val="008262D5"/>
    <w:rsid w:val="0082630F"/>
    <w:rsid w:val="0082633B"/>
    <w:rsid w:val="0082665E"/>
    <w:rsid w:val="00826755"/>
    <w:rsid w:val="00826992"/>
    <w:rsid w:val="00826A99"/>
    <w:rsid w:val="00826ACB"/>
    <w:rsid w:val="00826BA8"/>
    <w:rsid w:val="00826C1C"/>
    <w:rsid w:val="0082703E"/>
    <w:rsid w:val="0082714A"/>
    <w:rsid w:val="00827266"/>
    <w:rsid w:val="00827626"/>
    <w:rsid w:val="0082763B"/>
    <w:rsid w:val="00827B48"/>
    <w:rsid w:val="00827B7F"/>
    <w:rsid w:val="00827E1B"/>
    <w:rsid w:val="00830175"/>
    <w:rsid w:val="0083018D"/>
    <w:rsid w:val="0083039F"/>
    <w:rsid w:val="008305FA"/>
    <w:rsid w:val="008307CA"/>
    <w:rsid w:val="008309E2"/>
    <w:rsid w:val="00830AD7"/>
    <w:rsid w:val="00830BC6"/>
    <w:rsid w:val="00830BE6"/>
    <w:rsid w:val="00830C21"/>
    <w:rsid w:val="00830C57"/>
    <w:rsid w:val="00830E8E"/>
    <w:rsid w:val="00830F30"/>
    <w:rsid w:val="008314ED"/>
    <w:rsid w:val="00831545"/>
    <w:rsid w:val="008315F1"/>
    <w:rsid w:val="0083160E"/>
    <w:rsid w:val="00831619"/>
    <w:rsid w:val="00831701"/>
    <w:rsid w:val="00831972"/>
    <w:rsid w:val="00831DA9"/>
    <w:rsid w:val="00831E09"/>
    <w:rsid w:val="00831F1D"/>
    <w:rsid w:val="0083202D"/>
    <w:rsid w:val="008324B2"/>
    <w:rsid w:val="0083253F"/>
    <w:rsid w:val="008325B4"/>
    <w:rsid w:val="008326B7"/>
    <w:rsid w:val="008329D1"/>
    <w:rsid w:val="008329D8"/>
    <w:rsid w:val="00832C79"/>
    <w:rsid w:val="00832CC9"/>
    <w:rsid w:val="00832CFB"/>
    <w:rsid w:val="00832D17"/>
    <w:rsid w:val="00832D3D"/>
    <w:rsid w:val="00832EFC"/>
    <w:rsid w:val="00833035"/>
    <w:rsid w:val="008331BF"/>
    <w:rsid w:val="008332DE"/>
    <w:rsid w:val="008333B6"/>
    <w:rsid w:val="00833431"/>
    <w:rsid w:val="00833596"/>
    <w:rsid w:val="00833612"/>
    <w:rsid w:val="008336FB"/>
    <w:rsid w:val="008338AE"/>
    <w:rsid w:val="00833984"/>
    <w:rsid w:val="008339A4"/>
    <w:rsid w:val="00833A4E"/>
    <w:rsid w:val="00833B81"/>
    <w:rsid w:val="00833BC6"/>
    <w:rsid w:val="00833C2E"/>
    <w:rsid w:val="00833CF6"/>
    <w:rsid w:val="00833D18"/>
    <w:rsid w:val="00833D9B"/>
    <w:rsid w:val="00833DDA"/>
    <w:rsid w:val="00833FC8"/>
    <w:rsid w:val="008342F5"/>
    <w:rsid w:val="008344BF"/>
    <w:rsid w:val="00834737"/>
    <w:rsid w:val="0083477D"/>
    <w:rsid w:val="008347D5"/>
    <w:rsid w:val="00834953"/>
    <w:rsid w:val="008349AC"/>
    <w:rsid w:val="00834B9E"/>
    <w:rsid w:val="00834D52"/>
    <w:rsid w:val="00834E45"/>
    <w:rsid w:val="00835298"/>
    <w:rsid w:val="008352BD"/>
    <w:rsid w:val="008355AB"/>
    <w:rsid w:val="008355F0"/>
    <w:rsid w:val="00835690"/>
    <w:rsid w:val="008357A5"/>
    <w:rsid w:val="00835970"/>
    <w:rsid w:val="00835978"/>
    <w:rsid w:val="00835C2A"/>
    <w:rsid w:val="00835EC1"/>
    <w:rsid w:val="0083621A"/>
    <w:rsid w:val="008362A3"/>
    <w:rsid w:val="008364D8"/>
    <w:rsid w:val="0083668E"/>
    <w:rsid w:val="00836746"/>
    <w:rsid w:val="00836A66"/>
    <w:rsid w:val="00836ADE"/>
    <w:rsid w:val="00836D2A"/>
    <w:rsid w:val="00836DB0"/>
    <w:rsid w:val="00836F3E"/>
    <w:rsid w:val="00837741"/>
    <w:rsid w:val="0083788B"/>
    <w:rsid w:val="00837B0B"/>
    <w:rsid w:val="00837C18"/>
    <w:rsid w:val="00837D32"/>
    <w:rsid w:val="00837EA0"/>
    <w:rsid w:val="00837F44"/>
    <w:rsid w:val="008402F7"/>
    <w:rsid w:val="008404DE"/>
    <w:rsid w:val="008407C8"/>
    <w:rsid w:val="00840992"/>
    <w:rsid w:val="008409CA"/>
    <w:rsid w:val="00840DBE"/>
    <w:rsid w:val="00840E95"/>
    <w:rsid w:val="00840EA6"/>
    <w:rsid w:val="00840ED5"/>
    <w:rsid w:val="008411D1"/>
    <w:rsid w:val="00841229"/>
    <w:rsid w:val="0084125B"/>
    <w:rsid w:val="0084140B"/>
    <w:rsid w:val="00841752"/>
    <w:rsid w:val="00841A23"/>
    <w:rsid w:val="00841AD1"/>
    <w:rsid w:val="00841B39"/>
    <w:rsid w:val="00841B6E"/>
    <w:rsid w:val="00841B7A"/>
    <w:rsid w:val="00841BA7"/>
    <w:rsid w:val="00841BD4"/>
    <w:rsid w:val="00841D5D"/>
    <w:rsid w:val="00841D98"/>
    <w:rsid w:val="00842049"/>
    <w:rsid w:val="00842086"/>
    <w:rsid w:val="008420F3"/>
    <w:rsid w:val="008421D1"/>
    <w:rsid w:val="008428E9"/>
    <w:rsid w:val="0084291A"/>
    <w:rsid w:val="00842AC8"/>
    <w:rsid w:val="00842DBA"/>
    <w:rsid w:val="00842FAD"/>
    <w:rsid w:val="008430D3"/>
    <w:rsid w:val="008431FC"/>
    <w:rsid w:val="00843270"/>
    <w:rsid w:val="008432CA"/>
    <w:rsid w:val="008432F1"/>
    <w:rsid w:val="00843775"/>
    <w:rsid w:val="008437C5"/>
    <w:rsid w:val="00843814"/>
    <w:rsid w:val="0084381E"/>
    <w:rsid w:val="00843904"/>
    <w:rsid w:val="0084392B"/>
    <w:rsid w:val="008439B8"/>
    <w:rsid w:val="00843B4B"/>
    <w:rsid w:val="00843DC4"/>
    <w:rsid w:val="00843EAC"/>
    <w:rsid w:val="00843F3F"/>
    <w:rsid w:val="0084406D"/>
    <w:rsid w:val="00844194"/>
    <w:rsid w:val="008444E9"/>
    <w:rsid w:val="008446B3"/>
    <w:rsid w:val="00844ABE"/>
    <w:rsid w:val="00844B5B"/>
    <w:rsid w:val="00844B9F"/>
    <w:rsid w:val="00844BC1"/>
    <w:rsid w:val="00844E0E"/>
    <w:rsid w:val="00844F3D"/>
    <w:rsid w:val="00844F61"/>
    <w:rsid w:val="008450ED"/>
    <w:rsid w:val="0084511B"/>
    <w:rsid w:val="0084513E"/>
    <w:rsid w:val="0084515E"/>
    <w:rsid w:val="00845298"/>
    <w:rsid w:val="008454B3"/>
    <w:rsid w:val="008455AD"/>
    <w:rsid w:val="00845788"/>
    <w:rsid w:val="00845A5F"/>
    <w:rsid w:val="00845AAD"/>
    <w:rsid w:val="00845B4D"/>
    <w:rsid w:val="00845B85"/>
    <w:rsid w:val="00845D59"/>
    <w:rsid w:val="00845DED"/>
    <w:rsid w:val="00845E51"/>
    <w:rsid w:val="00845FAB"/>
    <w:rsid w:val="00845FDA"/>
    <w:rsid w:val="00846008"/>
    <w:rsid w:val="008460B7"/>
    <w:rsid w:val="00846162"/>
    <w:rsid w:val="00846371"/>
    <w:rsid w:val="008468D1"/>
    <w:rsid w:val="00846CAC"/>
    <w:rsid w:val="00846DA8"/>
    <w:rsid w:val="00847022"/>
    <w:rsid w:val="00847141"/>
    <w:rsid w:val="00847296"/>
    <w:rsid w:val="00847F16"/>
    <w:rsid w:val="008500FA"/>
    <w:rsid w:val="008500FE"/>
    <w:rsid w:val="008501C0"/>
    <w:rsid w:val="008502B1"/>
    <w:rsid w:val="00850305"/>
    <w:rsid w:val="0085038C"/>
    <w:rsid w:val="008504AC"/>
    <w:rsid w:val="008504D3"/>
    <w:rsid w:val="00850927"/>
    <w:rsid w:val="008509FB"/>
    <w:rsid w:val="00850C0C"/>
    <w:rsid w:val="00850EAE"/>
    <w:rsid w:val="00850F33"/>
    <w:rsid w:val="00850FB7"/>
    <w:rsid w:val="00850FE0"/>
    <w:rsid w:val="00851066"/>
    <w:rsid w:val="00851197"/>
    <w:rsid w:val="008511B4"/>
    <w:rsid w:val="0085122F"/>
    <w:rsid w:val="0085131E"/>
    <w:rsid w:val="008513ED"/>
    <w:rsid w:val="008513FE"/>
    <w:rsid w:val="00851477"/>
    <w:rsid w:val="00851515"/>
    <w:rsid w:val="008515B6"/>
    <w:rsid w:val="00851716"/>
    <w:rsid w:val="00851B8A"/>
    <w:rsid w:val="00851CA9"/>
    <w:rsid w:val="00851E76"/>
    <w:rsid w:val="00851E9D"/>
    <w:rsid w:val="00851EC0"/>
    <w:rsid w:val="00851EC3"/>
    <w:rsid w:val="00851F55"/>
    <w:rsid w:val="0085207D"/>
    <w:rsid w:val="0085210E"/>
    <w:rsid w:val="0085221C"/>
    <w:rsid w:val="008522D4"/>
    <w:rsid w:val="00852393"/>
    <w:rsid w:val="00852415"/>
    <w:rsid w:val="008524B0"/>
    <w:rsid w:val="008524E2"/>
    <w:rsid w:val="0085257D"/>
    <w:rsid w:val="008525C5"/>
    <w:rsid w:val="008527E8"/>
    <w:rsid w:val="008528A6"/>
    <w:rsid w:val="008528CF"/>
    <w:rsid w:val="00852A21"/>
    <w:rsid w:val="00852B37"/>
    <w:rsid w:val="00852C05"/>
    <w:rsid w:val="00852E2A"/>
    <w:rsid w:val="00852E69"/>
    <w:rsid w:val="00852E7E"/>
    <w:rsid w:val="00852EBE"/>
    <w:rsid w:val="00852F7C"/>
    <w:rsid w:val="008531C7"/>
    <w:rsid w:val="008533C4"/>
    <w:rsid w:val="00853404"/>
    <w:rsid w:val="00853499"/>
    <w:rsid w:val="0085380D"/>
    <w:rsid w:val="008539B5"/>
    <w:rsid w:val="00853B4A"/>
    <w:rsid w:val="00853D24"/>
    <w:rsid w:val="00853E60"/>
    <w:rsid w:val="00853EC5"/>
    <w:rsid w:val="00853FD9"/>
    <w:rsid w:val="008542F1"/>
    <w:rsid w:val="0085432D"/>
    <w:rsid w:val="00854454"/>
    <w:rsid w:val="008547D2"/>
    <w:rsid w:val="00854850"/>
    <w:rsid w:val="00854895"/>
    <w:rsid w:val="00854989"/>
    <w:rsid w:val="00854AD5"/>
    <w:rsid w:val="00854BD2"/>
    <w:rsid w:val="00854E18"/>
    <w:rsid w:val="00854EAE"/>
    <w:rsid w:val="00855092"/>
    <w:rsid w:val="008551B2"/>
    <w:rsid w:val="0085530F"/>
    <w:rsid w:val="0085542F"/>
    <w:rsid w:val="008554F3"/>
    <w:rsid w:val="008555E2"/>
    <w:rsid w:val="00855648"/>
    <w:rsid w:val="00855741"/>
    <w:rsid w:val="00855764"/>
    <w:rsid w:val="00855AAF"/>
    <w:rsid w:val="00855B1C"/>
    <w:rsid w:val="00855B5D"/>
    <w:rsid w:val="00855C8E"/>
    <w:rsid w:val="00855D8D"/>
    <w:rsid w:val="00855FFA"/>
    <w:rsid w:val="0085605C"/>
    <w:rsid w:val="0085629F"/>
    <w:rsid w:val="00856851"/>
    <w:rsid w:val="00856926"/>
    <w:rsid w:val="00856BAD"/>
    <w:rsid w:val="00856D5D"/>
    <w:rsid w:val="00856D6F"/>
    <w:rsid w:val="00856F02"/>
    <w:rsid w:val="00856FB8"/>
    <w:rsid w:val="00857501"/>
    <w:rsid w:val="0085756A"/>
    <w:rsid w:val="00857A9B"/>
    <w:rsid w:val="00857AB1"/>
    <w:rsid w:val="00857D75"/>
    <w:rsid w:val="00857D95"/>
    <w:rsid w:val="00857D99"/>
    <w:rsid w:val="00857F25"/>
    <w:rsid w:val="0086006C"/>
    <w:rsid w:val="0086021F"/>
    <w:rsid w:val="008602F7"/>
    <w:rsid w:val="00860366"/>
    <w:rsid w:val="008605C0"/>
    <w:rsid w:val="0086077D"/>
    <w:rsid w:val="008607C8"/>
    <w:rsid w:val="00860813"/>
    <w:rsid w:val="00860B86"/>
    <w:rsid w:val="00860CC8"/>
    <w:rsid w:val="00860D51"/>
    <w:rsid w:val="00860E24"/>
    <w:rsid w:val="00860F7A"/>
    <w:rsid w:val="008610B4"/>
    <w:rsid w:val="008610D0"/>
    <w:rsid w:val="0086118B"/>
    <w:rsid w:val="008611BF"/>
    <w:rsid w:val="00861244"/>
    <w:rsid w:val="00861277"/>
    <w:rsid w:val="00861345"/>
    <w:rsid w:val="00861387"/>
    <w:rsid w:val="00861482"/>
    <w:rsid w:val="0086158A"/>
    <w:rsid w:val="00861674"/>
    <w:rsid w:val="00861958"/>
    <w:rsid w:val="00861A4B"/>
    <w:rsid w:val="00861BE8"/>
    <w:rsid w:val="00861E2C"/>
    <w:rsid w:val="008621E2"/>
    <w:rsid w:val="008622FD"/>
    <w:rsid w:val="00862374"/>
    <w:rsid w:val="00862480"/>
    <w:rsid w:val="008626A1"/>
    <w:rsid w:val="00862837"/>
    <w:rsid w:val="0086297F"/>
    <w:rsid w:val="00862D6F"/>
    <w:rsid w:val="00862DB6"/>
    <w:rsid w:val="00862E7E"/>
    <w:rsid w:val="00862F06"/>
    <w:rsid w:val="00862FD3"/>
    <w:rsid w:val="00863162"/>
    <w:rsid w:val="008631A9"/>
    <w:rsid w:val="008631C0"/>
    <w:rsid w:val="008632A3"/>
    <w:rsid w:val="0086344E"/>
    <w:rsid w:val="008634AD"/>
    <w:rsid w:val="00863510"/>
    <w:rsid w:val="008635E8"/>
    <w:rsid w:val="008636FB"/>
    <w:rsid w:val="00863C28"/>
    <w:rsid w:val="00863C5B"/>
    <w:rsid w:val="00863C90"/>
    <w:rsid w:val="00863CAF"/>
    <w:rsid w:val="00863CB6"/>
    <w:rsid w:val="008641FE"/>
    <w:rsid w:val="00864219"/>
    <w:rsid w:val="00864290"/>
    <w:rsid w:val="00864332"/>
    <w:rsid w:val="008643AB"/>
    <w:rsid w:val="008644AB"/>
    <w:rsid w:val="008646A7"/>
    <w:rsid w:val="0086477A"/>
    <w:rsid w:val="0086490C"/>
    <w:rsid w:val="00864997"/>
    <w:rsid w:val="00864D65"/>
    <w:rsid w:val="00864E55"/>
    <w:rsid w:val="00864E6F"/>
    <w:rsid w:val="00864F81"/>
    <w:rsid w:val="0086508E"/>
    <w:rsid w:val="008650D3"/>
    <w:rsid w:val="00865136"/>
    <w:rsid w:val="00865140"/>
    <w:rsid w:val="0086537B"/>
    <w:rsid w:val="008653C3"/>
    <w:rsid w:val="0086553E"/>
    <w:rsid w:val="0086557D"/>
    <w:rsid w:val="00865748"/>
    <w:rsid w:val="0086587D"/>
    <w:rsid w:val="0086588C"/>
    <w:rsid w:val="00865DA3"/>
    <w:rsid w:val="00865E53"/>
    <w:rsid w:val="008660A9"/>
    <w:rsid w:val="00866302"/>
    <w:rsid w:val="00866624"/>
    <w:rsid w:val="00866819"/>
    <w:rsid w:val="00866C75"/>
    <w:rsid w:val="00866CC7"/>
    <w:rsid w:val="00866D1E"/>
    <w:rsid w:val="00866D4F"/>
    <w:rsid w:val="00866D7F"/>
    <w:rsid w:val="00866F02"/>
    <w:rsid w:val="00866FC5"/>
    <w:rsid w:val="00867070"/>
    <w:rsid w:val="008672E3"/>
    <w:rsid w:val="00867422"/>
    <w:rsid w:val="0086747D"/>
    <w:rsid w:val="008676DB"/>
    <w:rsid w:val="008676E7"/>
    <w:rsid w:val="0086775D"/>
    <w:rsid w:val="00867954"/>
    <w:rsid w:val="00867A4B"/>
    <w:rsid w:val="00867A9D"/>
    <w:rsid w:val="00867ABF"/>
    <w:rsid w:val="00867C84"/>
    <w:rsid w:val="00867CE1"/>
    <w:rsid w:val="00867EF6"/>
    <w:rsid w:val="00870130"/>
    <w:rsid w:val="00870192"/>
    <w:rsid w:val="0087019A"/>
    <w:rsid w:val="00870605"/>
    <w:rsid w:val="008706FC"/>
    <w:rsid w:val="00870C0C"/>
    <w:rsid w:val="00870D91"/>
    <w:rsid w:val="00870EC4"/>
    <w:rsid w:val="00870FDF"/>
    <w:rsid w:val="0087121A"/>
    <w:rsid w:val="00871829"/>
    <w:rsid w:val="00871B37"/>
    <w:rsid w:val="00871C21"/>
    <w:rsid w:val="00871C32"/>
    <w:rsid w:val="00871C40"/>
    <w:rsid w:val="00871EE3"/>
    <w:rsid w:val="0087207C"/>
    <w:rsid w:val="0087213D"/>
    <w:rsid w:val="008724D3"/>
    <w:rsid w:val="0087275B"/>
    <w:rsid w:val="008727B3"/>
    <w:rsid w:val="008727E0"/>
    <w:rsid w:val="008728DA"/>
    <w:rsid w:val="00872989"/>
    <w:rsid w:val="00872A26"/>
    <w:rsid w:val="00872ABC"/>
    <w:rsid w:val="00872B0A"/>
    <w:rsid w:val="00872B9B"/>
    <w:rsid w:val="00872CC7"/>
    <w:rsid w:val="00872D55"/>
    <w:rsid w:val="00872D62"/>
    <w:rsid w:val="00872F26"/>
    <w:rsid w:val="0087305E"/>
    <w:rsid w:val="008730A9"/>
    <w:rsid w:val="008732D1"/>
    <w:rsid w:val="008733E1"/>
    <w:rsid w:val="0087358F"/>
    <w:rsid w:val="008735EB"/>
    <w:rsid w:val="00873650"/>
    <w:rsid w:val="00873735"/>
    <w:rsid w:val="00873743"/>
    <w:rsid w:val="008737D0"/>
    <w:rsid w:val="00873B28"/>
    <w:rsid w:val="00873B47"/>
    <w:rsid w:val="00873F87"/>
    <w:rsid w:val="00873FFA"/>
    <w:rsid w:val="008742F9"/>
    <w:rsid w:val="00874359"/>
    <w:rsid w:val="00874507"/>
    <w:rsid w:val="00874721"/>
    <w:rsid w:val="00874773"/>
    <w:rsid w:val="008747A6"/>
    <w:rsid w:val="008748B1"/>
    <w:rsid w:val="00874C8A"/>
    <w:rsid w:val="00874F6D"/>
    <w:rsid w:val="00875063"/>
    <w:rsid w:val="008753B9"/>
    <w:rsid w:val="0087550F"/>
    <w:rsid w:val="0087565E"/>
    <w:rsid w:val="00875745"/>
    <w:rsid w:val="00875959"/>
    <w:rsid w:val="0087598C"/>
    <w:rsid w:val="008759EE"/>
    <w:rsid w:val="00875A0C"/>
    <w:rsid w:val="00875BCB"/>
    <w:rsid w:val="00875C8D"/>
    <w:rsid w:val="00875D6E"/>
    <w:rsid w:val="00875DDB"/>
    <w:rsid w:val="00876147"/>
    <w:rsid w:val="00876345"/>
    <w:rsid w:val="00876424"/>
    <w:rsid w:val="0087647A"/>
    <w:rsid w:val="00876634"/>
    <w:rsid w:val="008766C5"/>
    <w:rsid w:val="00876714"/>
    <w:rsid w:val="00876AB4"/>
    <w:rsid w:val="00876C25"/>
    <w:rsid w:val="00876C78"/>
    <w:rsid w:val="00876DF7"/>
    <w:rsid w:val="008771AD"/>
    <w:rsid w:val="00877430"/>
    <w:rsid w:val="00877470"/>
    <w:rsid w:val="008774A0"/>
    <w:rsid w:val="008774A9"/>
    <w:rsid w:val="00877551"/>
    <w:rsid w:val="00877575"/>
    <w:rsid w:val="00877751"/>
    <w:rsid w:val="00877864"/>
    <w:rsid w:val="00877BBA"/>
    <w:rsid w:val="00877C68"/>
    <w:rsid w:val="00877D3B"/>
    <w:rsid w:val="00877D59"/>
    <w:rsid w:val="00880024"/>
    <w:rsid w:val="0088007A"/>
    <w:rsid w:val="008804A3"/>
    <w:rsid w:val="0088070B"/>
    <w:rsid w:val="00880730"/>
    <w:rsid w:val="0088081B"/>
    <w:rsid w:val="00880990"/>
    <w:rsid w:val="00880E5D"/>
    <w:rsid w:val="00880EC8"/>
    <w:rsid w:val="00880ED5"/>
    <w:rsid w:val="0088114B"/>
    <w:rsid w:val="008811DD"/>
    <w:rsid w:val="0088125B"/>
    <w:rsid w:val="008815F0"/>
    <w:rsid w:val="00881652"/>
    <w:rsid w:val="00881756"/>
    <w:rsid w:val="008817E9"/>
    <w:rsid w:val="00881A39"/>
    <w:rsid w:val="00881E2E"/>
    <w:rsid w:val="008821A2"/>
    <w:rsid w:val="008821F3"/>
    <w:rsid w:val="0088237F"/>
    <w:rsid w:val="008825E4"/>
    <w:rsid w:val="008828CE"/>
    <w:rsid w:val="00882B4A"/>
    <w:rsid w:val="00882B85"/>
    <w:rsid w:val="00882DAB"/>
    <w:rsid w:val="00882E2B"/>
    <w:rsid w:val="00882FAF"/>
    <w:rsid w:val="008830BB"/>
    <w:rsid w:val="00883190"/>
    <w:rsid w:val="00883374"/>
    <w:rsid w:val="008836BB"/>
    <w:rsid w:val="00883765"/>
    <w:rsid w:val="0088379D"/>
    <w:rsid w:val="00883944"/>
    <w:rsid w:val="008839E6"/>
    <w:rsid w:val="00883BEC"/>
    <w:rsid w:val="00883C0C"/>
    <w:rsid w:val="00883DE6"/>
    <w:rsid w:val="00883F81"/>
    <w:rsid w:val="0088407C"/>
    <w:rsid w:val="00884102"/>
    <w:rsid w:val="008842F2"/>
    <w:rsid w:val="0088448A"/>
    <w:rsid w:val="008844A6"/>
    <w:rsid w:val="00884601"/>
    <w:rsid w:val="00884763"/>
    <w:rsid w:val="008847E4"/>
    <w:rsid w:val="0088482C"/>
    <w:rsid w:val="008848A7"/>
    <w:rsid w:val="008849C5"/>
    <w:rsid w:val="00884A0C"/>
    <w:rsid w:val="00885151"/>
    <w:rsid w:val="008852E5"/>
    <w:rsid w:val="00885375"/>
    <w:rsid w:val="0088544A"/>
    <w:rsid w:val="00885544"/>
    <w:rsid w:val="008855AB"/>
    <w:rsid w:val="00885908"/>
    <w:rsid w:val="00885A23"/>
    <w:rsid w:val="00885AF5"/>
    <w:rsid w:val="00885B78"/>
    <w:rsid w:val="00885F36"/>
    <w:rsid w:val="00886021"/>
    <w:rsid w:val="0088676C"/>
    <w:rsid w:val="00886772"/>
    <w:rsid w:val="008867E9"/>
    <w:rsid w:val="00886A3E"/>
    <w:rsid w:val="00886BED"/>
    <w:rsid w:val="00886C34"/>
    <w:rsid w:val="00886CD4"/>
    <w:rsid w:val="00886CE1"/>
    <w:rsid w:val="00886CFF"/>
    <w:rsid w:val="00886E19"/>
    <w:rsid w:val="00886EE0"/>
    <w:rsid w:val="00886F13"/>
    <w:rsid w:val="00886F35"/>
    <w:rsid w:val="008874EE"/>
    <w:rsid w:val="008874F5"/>
    <w:rsid w:val="0088764A"/>
    <w:rsid w:val="00887661"/>
    <w:rsid w:val="008876EC"/>
    <w:rsid w:val="00887755"/>
    <w:rsid w:val="00887797"/>
    <w:rsid w:val="00887867"/>
    <w:rsid w:val="00887958"/>
    <w:rsid w:val="008879E3"/>
    <w:rsid w:val="00887A99"/>
    <w:rsid w:val="00887D25"/>
    <w:rsid w:val="00887D32"/>
    <w:rsid w:val="00887DC6"/>
    <w:rsid w:val="00887DF7"/>
    <w:rsid w:val="0089004B"/>
    <w:rsid w:val="00890200"/>
    <w:rsid w:val="008902C8"/>
    <w:rsid w:val="00890591"/>
    <w:rsid w:val="008905CB"/>
    <w:rsid w:val="00890723"/>
    <w:rsid w:val="008908E2"/>
    <w:rsid w:val="00890A39"/>
    <w:rsid w:val="00890C6A"/>
    <w:rsid w:val="00890D54"/>
    <w:rsid w:val="00890E7F"/>
    <w:rsid w:val="00890F55"/>
    <w:rsid w:val="008913F0"/>
    <w:rsid w:val="00891782"/>
    <w:rsid w:val="008917EE"/>
    <w:rsid w:val="00891835"/>
    <w:rsid w:val="00891AF0"/>
    <w:rsid w:val="00891C57"/>
    <w:rsid w:val="00891CE9"/>
    <w:rsid w:val="00891CEC"/>
    <w:rsid w:val="00891DFA"/>
    <w:rsid w:val="00891E80"/>
    <w:rsid w:val="0089217E"/>
    <w:rsid w:val="0089249F"/>
    <w:rsid w:val="00892574"/>
    <w:rsid w:val="00892712"/>
    <w:rsid w:val="0089272F"/>
    <w:rsid w:val="0089274A"/>
    <w:rsid w:val="008929A4"/>
    <w:rsid w:val="008929D4"/>
    <w:rsid w:val="00892A9D"/>
    <w:rsid w:val="00892B3B"/>
    <w:rsid w:val="00892D27"/>
    <w:rsid w:val="00892FBC"/>
    <w:rsid w:val="008930DC"/>
    <w:rsid w:val="00893226"/>
    <w:rsid w:val="0089324E"/>
    <w:rsid w:val="00893271"/>
    <w:rsid w:val="008932EC"/>
    <w:rsid w:val="00893411"/>
    <w:rsid w:val="008934FA"/>
    <w:rsid w:val="00893847"/>
    <w:rsid w:val="00893A0E"/>
    <w:rsid w:val="00893BED"/>
    <w:rsid w:val="00893D09"/>
    <w:rsid w:val="00893DB1"/>
    <w:rsid w:val="00893E16"/>
    <w:rsid w:val="00893EC7"/>
    <w:rsid w:val="00893F84"/>
    <w:rsid w:val="008940A0"/>
    <w:rsid w:val="008940F5"/>
    <w:rsid w:val="008941AB"/>
    <w:rsid w:val="008942D1"/>
    <w:rsid w:val="00894340"/>
    <w:rsid w:val="00894556"/>
    <w:rsid w:val="0089461E"/>
    <w:rsid w:val="00894684"/>
    <w:rsid w:val="00894696"/>
    <w:rsid w:val="008946C9"/>
    <w:rsid w:val="008946CD"/>
    <w:rsid w:val="00894740"/>
    <w:rsid w:val="00894811"/>
    <w:rsid w:val="00894876"/>
    <w:rsid w:val="00894B4A"/>
    <w:rsid w:val="00894C36"/>
    <w:rsid w:val="00894E1E"/>
    <w:rsid w:val="00895001"/>
    <w:rsid w:val="0089508B"/>
    <w:rsid w:val="00895165"/>
    <w:rsid w:val="008951FC"/>
    <w:rsid w:val="008952F1"/>
    <w:rsid w:val="0089535E"/>
    <w:rsid w:val="008953FD"/>
    <w:rsid w:val="008955FC"/>
    <w:rsid w:val="008957D9"/>
    <w:rsid w:val="008958EC"/>
    <w:rsid w:val="00895919"/>
    <w:rsid w:val="00895E2E"/>
    <w:rsid w:val="00895EBC"/>
    <w:rsid w:val="00895EE7"/>
    <w:rsid w:val="00895F71"/>
    <w:rsid w:val="0089625C"/>
    <w:rsid w:val="00896309"/>
    <w:rsid w:val="00896385"/>
    <w:rsid w:val="008963A9"/>
    <w:rsid w:val="00896708"/>
    <w:rsid w:val="00896750"/>
    <w:rsid w:val="0089678A"/>
    <w:rsid w:val="0089689D"/>
    <w:rsid w:val="00896BD0"/>
    <w:rsid w:val="00896F3B"/>
    <w:rsid w:val="00897271"/>
    <w:rsid w:val="00897324"/>
    <w:rsid w:val="00897798"/>
    <w:rsid w:val="00897957"/>
    <w:rsid w:val="00897972"/>
    <w:rsid w:val="00897980"/>
    <w:rsid w:val="00897A98"/>
    <w:rsid w:val="00897B39"/>
    <w:rsid w:val="00897BB8"/>
    <w:rsid w:val="00897D76"/>
    <w:rsid w:val="00897ECF"/>
    <w:rsid w:val="008A0603"/>
    <w:rsid w:val="008A0627"/>
    <w:rsid w:val="008A09A8"/>
    <w:rsid w:val="008A0B23"/>
    <w:rsid w:val="008A0BDB"/>
    <w:rsid w:val="008A0D81"/>
    <w:rsid w:val="008A0DD1"/>
    <w:rsid w:val="008A104D"/>
    <w:rsid w:val="008A10FD"/>
    <w:rsid w:val="008A11B4"/>
    <w:rsid w:val="008A11C2"/>
    <w:rsid w:val="008A14AC"/>
    <w:rsid w:val="008A17B3"/>
    <w:rsid w:val="008A17F6"/>
    <w:rsid w:val="008A1DD6"/>
    <w:rsid w:val="008A1E3E"/>
    <w:rsid w:val="008A1F62"/>
    <w:rsid w:val="008A1F66"/>
    <w:rsid w:val="008A2016"/>
    <w:rsid w:val="008A2193"/>
    <w:rsid w:val="008A23D2"/>
    <w:rsid w:val="008A2515"/>
    <w:rsid w:val="008A2674"/>
    <w:rsid w:val="008A2735"/>
    <w:rsid w:val="008A2878"/>
    <w:rsid w:val="008A28A6"/>
    <w:rsid w:val="008A2971"/>
    <w:rsid w:val="008A29A7"/>
    <w:rsid w:val="008A2C9F"/>
    <w:rsid w:val="008A2CCE"/>
    <w:rsid w:val="008A2DE6"/>
    <w:rsid w:val="008A2E5F"/>
    <w:rsid w:val="008A327B"/>
    <w:rsid w:val="008A33CF"/>
    <w:rsid w:val="008A368D"/>
    <w:rsid w:val="008A3845"/>
    <w:rsid w:val="008A3926"/>
    <w:rsid w:val="008A39F0"/>
    <w:rsid w:val="008A3BA7"/>
    <w:rsid w:val="008A3D37"/>
    <w:rsid w:val="008A3DC1"/>
    <w:rsid w:val="008A3DD4"/>
    <w:rsid w:val="008A3E2A"/>
    <w:rsid w:val="008A3FC1"/>
    <w:rsid w:val="008A40BF"/>
    <w:rsid w:val="008A4119"/>
    <w:rsid w:val="008A41EB"/>
    <w:rsid w:val="008A422D"/>
    <w:rsid w:val="008A43FC"/>
    <w:rsid w:val="008A44C1"/>
    <w:rsid w:val="008A45FB"/>
    <w:rsid w:val="008A466B"/>
    <w:rsid w:val="008A4927"/>
    <w:rsid w:val="008A494F"/>
    <w:rsid w:val="008A4B28"/>
    <w:rsid w:val="008A4D15"/>
    <w:rsid w:val="008A4D25"/>
    <w:rsid w:val="008A4D84"/>
    <w:rsid w:val="008A4E46"/>
    <w:rsid w:val="008A4F61"/>
    <w:rsid w:val="008A4FCA"/>
    <w:rsid w:val="008A524F"/>
    <w:rsid w:val="008A54A8"/>
    <w:rsid w:val="008A5535"/>
    <w:rsid w:val="008A5671"/>
    <w:rsid w:val="008A58C8"/>
    <w:rsid w:val="008A58D8"/>
    <w:rsid w:val="008A596C"/>
    <w:rsid w:val="008A59D2"/>
    <w:rsid w:val="008A5A37"/>
    <w:rsid w:val="008A5B05"/>
    <w:rsid w:val="008A5C9C"/>
    <w:rsid w:val="008A5D02"/>
    <w:rsid w:val="008A5E0E"/>
    <w:rsid w:val="008A5E6B"/>
    <w:rsid w:val="008A5F4A"/>
    <w:rsid w:val="008A5FB9"/>
    <w:rsid w:val="008A601B"/>
    <w:rsid w:val="008A6264"/>
    <w:rsid w:val="008A652B"/>
    <w:rsid w:val="008A67A2"/>
    <w:rsid w:val="008A6945"/>
    <w:rsid w:val="008A695F"/>
    <w:rsid w:val="008A6A93"/>
    <w:rsid w:val="008A6BD3"/>
    <w:rsid w:val="008A6D04"/>
    <w:rsid w:val="008A6D55"/>
    <w:rsid w:val="008A6F39"/>
    <w:rsid w:val="008A6FA9"/>
    <w:rsid w:val="008A7009"/>
    <w:rsid w:val="008A7292"/>
    <w:rsid w:val="008A749B"/>
    <w:rsid w:val="008A7782"/>
    <w:rsid w:val="008A784F"/>
    <w:rsid w:val="008A791E"/>
    <w:rsid w:val="008A7CE3"/>
    <w:rsid w:val="008A7E94"/>
    <w:rsid w:val="008A7F1A"/>
    <w:rsid w:val="008B02FF"/>
    <w:rsid w:val="008B0342"/>
    <w:rsid w:val="008B048D"/>
    <w:rsid w:val="008B06F1"/>
    <w:rsid w:val="008B090E"/>
    <w:rsid w:val="008B0A30"/>
    <w:rsid w:val="008B0C19"/>
    <w:rsid w:val="008B0C50"/>
    <w:rsid w:val="008B0D5B"/>
    <w:rsid w:val="008B0D6E"/>
    <w:rsid w:val="008B14B5"/>
    <w:rsid w:val="008B15DB"/>
    <w:rsid w:val="008B1631"/>
    <w:rsid w:val="008B1823"/>
    <w:rsid w:val="008B19D0"/>
    <w:rsid w:val="008B1BBD"/>
    <w:rsid w:val="008B1CF0"/>
    <w:rsid w:val="008B1E4C"/>
    <w:rsid w:val="008B1ED5"/>
    <w:rsid w:val="008B21CE"/>
    <w:rsid w:val="008B22AB"/>
    <w:rsid w:val="008B22CE"/>
    <w:rsid w:val="008B26DA"/>
    <w:rsid w:val="008B277E"/>
    <w:rsid w:val="008B27EB"/>
    <w:rsid w:val="008B27F2"/>
    <w:rsid w:val="008B2968"/>
    <w:rsid w:val="008B2AC4"/>
    <w:rsid w:val="008B2D51"/>
    <w:rsid w:val="008B304A"/>
    <w:rsid w:val="008B3162"/>
    <w:rsid w:val="008B31C0"/>
    <w:rsid w:val="008B3470"/>
    <w:rsid w:val="008B34EF"/>
    <w:rsid w:val="008B352F"/>
    <w:rsid w:val="008B35BC"/>
    <w:rsid w:val="008B35C4"/>
    <w:rsid w:val="008B371F"/>
    <w:rsid w:val="008B3960"/>
    <w:rsid w:val="008B3AAB"/>
    <w:rsid w:val="008B3B5B"/>
    <w:rsid w:val="008B3F28"/>
    <w:rsid w:val="008B3F5F"/>
    <w:rsid w:val="008B421C"/>
    <w:rsid w:val="008B42D0"/>
    <w:rsid w:val="008B44E6"/>
    <w:rsid w:val="008B458B"/>
    <w:rsid w:val="008B46D2"/>
    <w:rsid w:val="008B48ED"/>
    <w:rsid w:val="008B4AB4"/>
    <w:rsid w:val="008B4B6C"/>
    <w:rsid w:val="008B4BD7"/>
    <w:rsid w:val="008B4EDA"/>
    <w:rsid w:val="008B502A"/>
    <w:rsid w:val="008B50A4"/>
    <w:rsid w:val="008B50CB"/>
    <w:rsid w:val="008B51A5"/>
    <w:rsid w:val="008B51D6"/>
    <w:rsid w:val="008B563A"/>
    <w:rsid w:val="008B5648"/>
    <w:rsid w:val="008B59A7"/>
    <w:rsid w:val="008B5B63"/>
    <w:rsid w:val="008B5B89"/>
    <w:rsid w:val="008B5C1A"/>
    <w:rsid w:val="008B5CA2"/>
    <w:rsid w:val="008B5CFD"/>
    <w:rsid w:val="008B5EA1"/>
    <w:rsid w:val="008B5F60"/>
    <w:rsid w:val="008B5FC7"/>
    <w:rsid w:val="008B60C5"/>
    <w:rsid w:val="008B628A"/>
    <w:rsid w:val="008B62AE"/>
    <w:rsid w:val="008B639A"/>
    <w:rsid w:val="008B659A"/>
    <w:rsid w:val="008B6768"/>
    <w:rsid w:val="008B6A93"/>
    <w:rsid w:val="008B6D0D"/>
    <w:rsid w:val="008B7106"/>
    <w:rsid w:val="008B712F"/>
    <w:rsid w:val="008B71EF"/>
    <w:rsid w:val="008B7242"/>
    <w:rsid w:val="008B72C9"/>
    <w:rsid w:val="008B7391"/>
    <w:rsid w:val="008B7586"/>
    <w:rsid w:val="008B7649"/>
    <w:rsid w:val="008B7809"/>
    <w:rsid w:val="008B7817"/>
    <w:rsid w:val="008B788B"/>
    <w:rsid w:val="008B79A7"/>
    <w:rsid w:val="008B79BB"/>
    <w:rsid w:val="008B7B2E"/>
    <w:rsid w:val="008B7B85"/>
    <w:rsid w:val="008B7F4B"/>
    <w:rsid w:val="008C0024"/>
    <w:rsid w:val="008C00A9"/>
    <w:rsid w:val="008C0357"/>
    <w:rsid w:val="008C047E"/>
    <w:rsid w:val="008C05D7"/>
    <w:rsid w:val="008C0648"/>
    <w:rsid w:val="008C07A2"/>
    <w:rsid w:val="008C0B1C"/>
    <w:rsid w:val="008C0BC8"/>
    <w:rsid w:val="008C0CB9"/>
    <w:rsid w:val="008C0E31"/>
    <w:rsid w:val="008C0EDD"/>
    <w:rsid w:val="008C0F95"/>
    <w:rsid w:val="008C0FB1"/>
    <w:rsid w:val="008C11D4"/>
    <w:rsid w:val="008C1484"/>
    <w:rsid w:val="008C15CF"/>
    <w:rsid w:val="008C18BA"/>
    <w:rsid w:val="008C191D"/>
    <w:rsid w:val="008C19EA"/>
    <w:rsid w:val="008C1E1B"/>
    <w:rsid w:val="008C1E36"/>
    <w:rsid w:val="008C224F"/>
    <w:rsid w:val="008C23AD"/>
    <w:rsid w:val="008C2454"/>
    <w:rsid w:val="008C2512"/>
    <w:rsid w:val="008C27BC"/>
    <w:rsid w:val="008C2960"/>
    <w:rsid w:val="008C2968"/>
    <w:rsid w:val="008C2B6A"/>
    <w:rsid w:val="008C2C4E"/>
    <w:rsid w:val="008C2CEA"/>
    <w:rsid w:val="008C30AB"/>
    <w:rsid w:val="008C3257"/>
    <w:rsid w:val="008C3343"/>
    <w:rsid w:val="008C33CD"/>
    <w:rsid w:val="008C33D9"/>
    <w:rsid w:val="008C3543"/>
    <w:rsid w:val="008C3629"/>
    <w:rsid w:val="008C3AC7"/>
    <w:rsid w:val="008C3BB6"/>
    <w:rsid w:val="008C3BD3"/>
    <w:rsid w:val="008C3BD5"/>
    <w:rsid w:val="008C3C1A"/>
    <w:rsid w:val="008C3D75"/>
    <w:rsid w:val="008C3E57"/>
    <w:rsid w:val="008C4256"/>
    <w:rsid w:val="008C4504"/>
    <w:rsid w:val="008C46E1"/>
    <w:rsid w:val="008C4714"/>
    <w:rsid w:val="008C471F"/>
    <w:rsid w:val="008C48F9"/>
    <w:rsid w:val="008C4B1C"/>
    <w:rsid w:val="008C4B49"/>
    <w:rsid w:val="008C4B53"/>
    <w:rsid w:val="008C4B5E"/>
    <w:rsid w:val="008C4BF6"/>
    <w:rsid w:val="008C4CD9"/>
    <w:rsid w:val="008C4E31"/>
    <w:rsid w:val="008C4E8E"/>
    <w:rsid w:val="008C5171"/>
    <w:rsid w:val="008C5262"/>
    <w:rsid w:val="008C5579"/>
    <w:rsid w:val="008C5871"/>
    <w:rsid w:val="008C5A2B"/>
    <w:rsid w:val="008C5A67"/>
    <w:rsid w:val="008C5C45"/>
    <w:rsid w:val="008C5F10"/>
    <w:rsid w:val="008C6104"/>
    <w:rsid w:val="008C62DF"/>
    <w:rsid w:val="008C647D"/>
    <w:rsid w:val="008C64EB"/>
    <w:rsid w:val="008C6584"/>
    <w:rsid w:val="008C6698"/>
    <w:rsid w:val="008C688B"/>
    <w:rsid w:val="008C6B44"/>
    <w:rsid w:val="008C6BCE"/>
    <w:rsid w:val="008C7002"/>
    <w:rsid w:val="008C7013"/>
    <w:rsid w:val="008C7022"/>
    <w:rsid w:val="008C7418"/>
    <w:rsid w:val="008C75AC"/>
    <w:rsid w:val="008C75C4"/>
    <w:rsid w:val="008C7688"/>
    <w:rsid w:val="008C7715"/>
    <w:rsid w:val="008C7A7C"/>
    <w:rsid w:val="008C7B09"/>
    <w:rsid w:val="008C7B4E"/>
    <w:rsid w:val="008C7CF1"/>
    <w:rsid w:val="008C7F9A"/>
    <w:rsid w:val="008D0124"/>
    <w:rsid w:val="008D021A"/>
    <w:rsid w:val="008D05E3"/>
    <w:rsid w:val="008D0633"/>
    <w:rsid w:val="008D06C3"/>
    <w:rsid w:val="008D0713"/>
    <w:rsid w:val="008D071D"/>
    <w:rsid w:val="008D0CAC"/>
    <w:rsid w:val="008D0CE3"/>
    <w:rsid w:val="008D0D28"/>
    <w:rsid w:val="008D0E9A"/>
    <w:rsid w:val="008D1001"/>
    <w:rsid w:val="008D10AE"/>
    <w:rsid w:val="008D1440"/>
    <w:rsid w:val="008D148B"/>
    <w:rsid w:val="008D1577"/>
    <w:rsid w:val="008D1608"/>
    <w:rsid w:val="008D17ED"/>
    <w:rsid w:val="008D1875"/>
    <w:rsid w:val="008D1AF2"/>
    <w:rsid w:val="008D1D5E"/>
    <w:rsid w:val="008D1E84"/>
    <w:rsid w:val="008D21D5"/>
    <w:rsid w:val="008D244F"/>
    <w:rsid w:val="008D256D"/>
    <w:rsid w:val="008D263A"/>
    <w:rsid w:val="008D2721"/>
    <w:rsid w:val="008D279C"/>
    <w:rsid w:val="008D287A"/>
    <w:rsid w:val="008D2A1A"/>
    <w:rsid w:val="008D2A89"/>
    <w:rsid w:val="008D2BC6"/>
    <w:rsid w:val="008D2C62"/>
    <w:rsid w:val="008D2DA9"/>
    <w:rsid w:val="008D2FCC"/>
    <w:rsid w:val="008D3063"/>
    <w:rsid w:val="008D334D"/>
    <w:rsid w:val="008D3561"/>
    <w:rsid w:val="008D35C4"/>
    <w:rsid w:val="008D3674"/>
    <w:rsid w:val="008D3742"/>
    <w:rsid w:val="008D393D"/>
    <w:rsid w:val="008D3943"/>
    <w:rsid w:val="008D3B1D"/>
    <w:rsid w:val="008D3CB1"/>
    <w:rsid w:val="008D3CB4"/>
    <w:rsid w:val="008D3D6F"/>
    <w:rsid w:val="008D41BA"/>
    <w:rsid w:val="008D42A4"/>
    <w:rsid w:val="008D43A7"/>
    <w:rsid w:val="008D441D"/>
    <w:rsid w:val="008D4467"/>
    <w:rsid w:val="008D4BA1"/>
    <w:rsid w:val="008D4C18"/>
    <w:rsid w:val="008D503B"/>
    <w:rsid w:val="008D52A3"/>
    <w:rsid w:val="008D532A"/>
    <w:rsid w:val="008D545E"/>
    <w:rsid w:val="008D5684"/>
    <w:rsid w:val="008D5822"/>
    <w:rsid w:val="008D5A88"/>
    <w:rsid w:val="008D5C3A"/>
    <w:rsid w:val="008D5C74"/>
    <w:rsid w:val="008D5E9D"/>
    <w:rsid w:val="008D60E9"/>
    <w:rsid w:val="008D6176"/>
    <w:rsid w:val="008D624B"/>
    <w:rsid w:val="008D6590"/>
    <w:rsid w:val="008D677B"/>
    <w:rsid w:val="008D67AC"/>
    <w:rsid w:val="008D683B"/>
    <w:rsid w:val="008D6923"/>
    <w:rsid w:val="008D693F"/>
    <w:rsid w:val="008D69DB"/>
    <w:rsid w:val="008D6C22"/>
    <w:rsid w:val="008D6C38"/>
    <w:rsid w:val="008D6D28"/>
    <w:rsid w:val="008D6D83"/>
    <w:rsid w:val="008D6DC2"/>
    <w:rsid w:val="008D6FA5"/>
    <w:rsid w:val="008D74BF"/>
    <w:rsid w:val="008D76EB"/>
    <w:rsid w:val="008D78FE"/>
    <w:rsid w:val="008D7A88"/>
    <w:rsid w:val="008D7C5E"/>
    <w:rsid w:val="008D7D8B"/>
    <w:rsid w:val="008D7F71"/>
    <w:rsid w:val="008E00C6"/>
    <w:rsid w:val="008E03A4"/>
    <w:rsid w:val="008E0521"/>
    <w:rsid w:val="008E06AB"/>
    <w:rsid w:val="008E0808"/>
    <w:rsid w:val="008E084C"/>
    <w:rsid w:val="008E0865"/>
    <w:rsid w:val="008E088A"/>
    <w:rsid w:val="008E0963"/>
    <w:rsid w:val="008E0967"/>
    <w:rsid w:val="008E09C3"/>
    <w:rsid w:val="008E0ADC"/>
    <w:rsid w:val="008E0AF3"/>
    <w:rsid w:val="008E0B47"/>
    <w:rsid w:val="008E0CF5"/>
    <w:rsid w:val="008E0D1D"/>
    <w:rsid w:val="008E0E23"/>
    <w:rsid w:val="008E0E6F"/>
    <w:rsid w:val="008E1154"/>
    <w:rsid w:val="008E12CC"/>
    <w:rsid w:val="008E1326"/>
    <w:rsid w:val="008E1448"/>
    <w:rsid w:val="008E152C"/>
    <w:rsid w:val="008E15D4"/>
    <w:rsid w:val="008E1609"/>
    <w:rsid w:val="008E1614"/>
    <w:rsid w:val="008E16B8"/>
    <w:rsid w:val="008E1805"/>
    <w:rsid w:val="008E191B"/>
    <w:rsid w:val="008E1CF3"/>
    <w:rsid w:val="008E1E34"/>
    <w:rsid w:val="008E1E88"/>
    <w:rsid w:val="008E1EA0"/>
    <w:rsid w:val="008E2021"/>
    <w:rsid w:val="008E20E1"/>
    <w:rsid w:val="008E20F9"/>
    <w:rsid w:val="008E2212"/>
    <w:rsid w:val="008E232D"/>
    <w:rsid w:val="008E233A"/>
    <w:rsid w:val="008E23B0"/>
    <w:rsid w:val="008E243C"/>
    <w:rsid w:val="008E251A"/>
    <w:rsid w:val="008E252E"/>
    <w:rsid w:val="008E25BB"/>
    <w:rsid w:val="008E276A"/>
    <w:rsid w:val="008E2910"/>
    <w:rsid w:val="008E2977"/>
    <w:rsid w:val="008E2AD6"/>
    <w:rsid w:val="008E2B50"/>
    <w:rsid w:val="008E2C86"/>
    <w:rsid w:val="008E2E30"/>
    <w:rsid w:val="008E2EE4"/>
    <w:rsid w:val="008E2FB8"/>
    <w:rsid w:val="008E2FC9"/>
    <w:rsid w:val="008E3061"/>
    <w:rsid w:val="008E30F6"/>
    <w:rsid w:val="008E343A"/>
    <w:rsid w:val="008E3609"/>
    <w:rsid w:val="008E3818"/>
    <w:rsid w:val="008E3CC6"/>
    <w:rsid w:val="008E40F2"/>
    <w:rsid w:val="008E4170"/>
    <w:rsid w:val="008E425A"/>
    <w:rsid w:val="008E4286"/>
    <w:rsid w:val="008E4487"/>
    <w:rsid w:val="008E451B"/>
    <w:rsid w:val="008E454A"/>
    <w:rsid w:val="008E4551"/>
    <w:rsid w:val="008E47B1"/>
    <w:rsid w:val="008E47C3"/>
    <w:rsid w:val="008E4D9B"/>
    <w:rsid w:val="008E4DF6"/>
    <w:rsid w:val="008E4EA8"/>
    <w:rsid w:val="008E4EE4"/>
    <w:rsid w:val="008E4FA6"/>
    <w:rsid w:val="008E5099"/>
    <w:rsid w:val="008E509E"/>
    <w:rsid w:val="008E5166"/>
    <w:rsid w:val="008E5181"/>
    <w:rsid w:val="008E52DC"/>
    <w:rsid w:val="008E531E"/>
    <w:rsid w:val="008E53DC"/>
    <w:rsid w:val="008E54FE"/>
    <w:rsid w:val="008E5884"/>
    <w:rsid w:val="008E5D92"/>
    <w:rsid w:val="008E5E51"/>
    <w:rsid w:val="008E614B"/>
    <w:rsid w:val="008E6293"/>
    <w:rsid w:val="008E62F9"/>
    <w:rsid w:val="008E6388"/>
    <w:rsid w:val="008E64D7"/>
    <w:rsid w:val="008E6A99"/>
    <w:rsid w:val="008E6AAA"/>
    <w:rsid w:val="008E6AD4"/>
    <w:rsid w:val="008E6CB2"/>
    <w:rsid w:val="008E6D2D"/>
    <w:rsid w:val="008E713C"/>
    <w:rsid w:val="008E72D4"/>
    <w:rsid w:val="008E7398"/>
    <w:rsid w:val="008E7644"/>
    <w:rsid w:val="008E766D"/>
    <w:rsid w:val="008E77A1"/>
    <w:rsid w:val="008E7B34"/>
    <w:rsid w:val="008E7D26"/>
    <w:rsid w:val="008E7F56"/>
    <w:rsid w:val="008E7FED"/>
    <w:rsid w:val="008F00E5"/>
    <w:rsid w:val="008F0136"/>
    <w:rsid w:val="008F0321"/>
    <w:rsid w:val="008F05AD"/>
    <w:rsid w:val="008F05BA"/>
    <w:rsid w:val="008F0653"/>
    <w:rsid w:val="008F087C"/>
    <w:rsid w:val="008F08F7"/>
    <w:rsid w:val="008F0988"/>
    <w:rsid w:val="008F09CF"/>
    <w:rsid w:val="008F0A42"/>
    <w:rsid w:val="008F0A7F"/>
    <w:rsid w:val="008F0CD3"/>
    <w:rsid w:val="008F0CE9"/>
    <w:rsid w:val="008F0D89"/>
    <w:rsid w:val="008F0E8E"/>
    <w:rsid w:val="008F0FF8"/>
    <w:rsid w:val="008F1099"/>
    <w:rsid w:val="008F10D0"/>
    <w:rsid w:val="008F114A"/>
    <w:rsid w:val="008F1188"/>
    <w:rsid w:val="008F118C"/>
    <w:rsid w:val="008F11AB"/>
    <w:rsid w:val="008F13EE"/>
    <w:rsid w:val="008F147C"/>
    <w:rsid w:val="008F1559"/>
    <w:rsid w:val="008F17E8"/>
    <w:rsid w:val="008F198B"/>
    <w:rsid w:val="008F1AB0"/>
    <w:rsid w:val="008F1B9F"/>
    <w:rsid w:val="008F1CA3"/>
    <w:rsid w:val="008F1E14"/>
    <w:rsid w:val="008F1E2E"/>
    <w:rsid w:val="008F1FCD"/>
    <w:rsid w:val="008F21BF"/>
    <w:rsid w:val="008F2268"/>
    <w:rsid w:val="008F23C7"/>
    <w:rsid w:val="008F248F"/>
    <w:rsid w:val="008F27DD"/>
    <w:rsid w:val="008F282B"/>
    <w:rsid w:val="008F2AC4"/>
    <w:rsid w:val="008F2D08"/>
    <w:rsid w:val="008F32F6"/>
    <w:rsid w:val="008F33F9"/>
    <w:rsid w:val="008F376B"/>
    <w:rsid w:val="008F3900"/>
    <w:rsid w:val="008F3CA8"/>
    <w:rsid w:val="008F3CF9"/>
    <w:rsid w:val="008F3EA7"/>
    <w:rsid w:val="008F3F58"/>
    <w:rsid w:val="008F41AB"/>
    <w:rsid w:val="008F445A"/>
    <w:rsid w:val="008F447D"/>
    <w:rsid w:val="008F449D"/>
    <w:rsid w:val="008F4516"/>
    <w:rsid w:val="008F454E"/>
    <w:rsid w:val="008F4CA6"/>
    <w:rsid w:val="008F4D7D"/>
    <w:rsid w:val="008F4D84"/>
    <w:rsid w:val="008F4FC4"/>
    <w:rsid w:val="008F5076"/>
    <w:rsid w:val="008F52E0"/>
    <w:rsid w:val="008F5806"/>
    <w:rsid w:val="008F59AD"/>
    <w:rsid w:val="008F5AB5"/>
    <w:rsid w:val="008F5D4F"/>
    <w:rsid w:val="008F5D5B"/>
    <w:rsid w:val="008F62C0"/>
    <w:rsid w:val="008F641D"/>
    <w:rsid w:val="008F6438"/>
    <w:rsid w:val="008F64BD"/>
    <w:rsid w:val="008F661E"/>
    <w:rsid w:val="008F66CE"/>
    <w:rsid w:val="008F66F1"/>
    <w:rsid w:val="008F6758"/>
    <w:rsid w:val="008F675D"/>
    <w:rsid w:val="008F6778"/>
    <w:rsid w:val="008F6D0F"/>
    <w:rsid w:val="008F737D"/>
    <w:rsid w:val="008F745C"/>
    <w:rsid w:val="008F7585"/>
    <w:rsid w:val="008F75E7"/>
    <w:rsid w:val="008F76DC"/>
    <w:rsid w:val="008F7981"/>
    <w:rsid w:val="008F79CE"/>
    <w:rsid w:val="008F7A1A"/>
    <w:rsid w:val="008F7A7A"/>
    <w:rsid w:val="008F7C90"/>
    <w:rsid w:val="008F7DEE"/>
    <w:rsid w:val="008F7E7E"/>
    <w:rsid w:val="008F7EAE"/>
    <w:rsid w:val="008F7EB4"/>
    <w:rsid w:val="008F7F42"/>
    <w:rsid w:val="008F7FB8"/>
    <w:rsid w:val="009003DB"/>
    <w:rsid w:val="009003F1"/>
    <w:rsid w:val="00900405"/>
    <w:rsid w:val="009004DD"/>
    <w:rsid w:val="00900551"/>
    <w:rsid w:val="00900740"/>
    <w:rsid w:val="009007E4"/>
    <w:rsid w:val="00900B03"/>
    <w:rsid w:val="00900B47"/>
    <w:rsid w:val="00900B49"/>
    <w:rsid w:val="00900C1F"/>
    <w:rsid w:val="00900C30"/>
    <w:rsid w:val="00900D70"/>
    <w:rsid w:val="00900EDF"/>
    <w:rsid w:val="00900EE2"/>
    <w:rsid w:val="00900F3A"/>
    <w:rsid w:val="00900FF7"/>
    <w:rsid w:val="00901347"/>
    <w:rsid w:val="00901D2B"/>
    <w:rsid w:val="00901F4C"/>
    <w:rsid w:val="00902399"/>
    <w:rsid w:val="00902594"/>
    <w:rsid w:val="00902693"/>
    <w:rsid w:val="009027DC"/>
    <w:rsid w:val="0090287B"/>
    <w:rsid w:val="009029DC"/>
    <w:rsid w:val="00902A6D"/>
    <w:rsid w:val="00902D08"/>
    <w:rsid w:val="00902D9C"/>
    <w:rsid w:val="0090301C"/>
    <w:rsid w:val="009033F8"/>
    <w:rsid w:val="0090341F"/>
    <w:rsid w:val="0090360E"/>
    <w:rsid w:val="00903883"/>
    <w:rsid w:val="00903A30"/>
    <w:rsid w:val="00903EB4"/>
    <w:rsid w:val="009041AA"/>
    <w:rsid w:val="009042C4"/>
    <w:rsid w:val="00904374"/>
    <w:rsid w:val="0090440F"/>
    <w:rsid w:val="0090472E"/>
    <w:rsid w:val="009047FE"/>
    <w:rsid w:val="009048C6"/>
    <w:rsid w:val="0090490C"/>
    <w:rsid w:val="00904B92"/>
    <w:rsid w:val="00904D40"/>
    <w:rsid w:val="00904DB6"/>
    <w:rsid w:val="00904F83"/>
    <w:rsid w:val="0090517D"/>
    <w:rsid w:val="009053E3"/>
    <w:rsid w:val="009055A7"/>
    <w:rsid w:val="00905602"/>
    <w:rsid w:val="00905727"/>
    <w:rsid w:val="00905809"/>
    <w:rsid w:val="0090583E"/>
    <w:rsid w:val="009058EC"/>
    <w:rsid w:val="00905B1E"/>
    <w:rsid w:val="00905BA5"/>
    <w:rsid w:val="00905CB0"/>
    <w:rsid w:val="00905D09"/>
    <w:rsid w:val="00905DE8"/>
    <w:rsid w:val="0090607A"/>
    <w:rsid w:val="00906242"/>
    <w:rsid w:val="009064BE"/>
    <w:rsid w:val="009065CF"/>
    <w:rsid w:val="00906690"/>
    <w:rsid w:val="00906AA8"/>
    <w:rsid w:val="00906CEE"/>
    <w:rsid w:val="00906EC1"/>
    <w:rsid w:val="0090712A"/>
    <w:rsid w:val="00907318"/>
    <w:rsid w:val="0090747C"/>
    <w:rsid w:val="00907488"/>
    <w:rsid w:val="009074CA"/>
    <w:rsid w:val="0090776B"/>
    <w:rsid w:val="009078C1"/>
    <w:rsid w:val="00907917"/>
    <w:rsid w:val="00907CC8"/>
    <w:rsid w:val="00907D40"/>
    <w:rsid w:val="00907E73"/>
    <w:rsid w:val="009100A5"/>
    <w:rsid w:val="009100E4"/>
    <w:rsid w:val="00910248"/>
    <w:rsid w:val="00910433"/>
    <w:rsid w:val="0091056C"/>
    <w:rsid w:val="0091058B"/>
    <w:rsid w:val="009105BC"/>
    <w:rsid w:val="00910616"/>
    <w:rsid w:val="00910850"/>
    <w:rsid w:val="009109A7"/>
    <w:rsid w:val="009109B8"/>
    <w:rsid w:val="009109EA"/>
    <w:rsid w:val="00910CD7"/>
    <w:rsid w:val="00910E01"/>
    <w:rsid w:val="00911102"/>
    <w:rsid w:val="0091112F"/>
    <w:rsid w:val="009111D8"/>
    <w:rsid w:val="00911374"/>
    <w:rsid w:val="0091147D"/>
    <w:rsid w:val="009114E2"/>
    <w:rsid w:val="00911885"/>
    <w:rsid w:val="00911B21"/>
    <w:rsid w:val="00911C68"/>
    <w:rsid w:val="00911C9B"/>
    <w:rsid w:val="00911EA1"/>
    <w:rsid w:val="00911FB4"/>
    <w:rsid w:val="00912160"/>
    <w:rsid w:val="0091225A"/>
    <w:rsid w:val="0091236C"/>
    <w:rsid w:val="009123BC"/>
    <w:rsid w:val="00912497"/>
    <w:rsid w:val="009126EF"/>
    <w:rsid w:val="00912709"/>
    <w:rsid w:val="0091280D"/>
    <w:rsid w:val="00912A27"/>
    <w:rsid w:val="00912A2B"/>
    <w:rsid w:val="00912A69"/>
    <w:rsid w:val="00912B98"/>
    <w:rsid w:val="00912B99"/>
    <w:rsid w:val="00912BB1"/>
    <w:rsid w:val="00912D6E"/>
    <w:rsid w:val="00912E56"/>
    <w:rsid w:val="00912F20"/>
    <w:rsid w:val="00912F6E"/>
    <w:rsid w:val="00912FD6"/>
    <w:rsid w:val="009132A8"/>
    <w:rsid w:val="0091337B"/>
    <w:rsid w:val="00913400"/>
    <w:rsid w:val="0091343B"/>
    <w:rsid w:val="00913697"/>
    <w:rsid w:val="009137A5"/>
    <w:rsid w:val="009138B8"/>
    <w:rsid w:val="00913BBC"/>
    <w:rsid w:val="00913CBF"/>
    <w:rsid w:val="00913DA1"/>
    <w:rsid w:val="00913DB2"/>
    <w:rsid w:val="00913DD1"/>
    <w:rsid w:val="00913EDA"/>
    <w:rsid w:val="00913FDB"/>
    <w:rsid w:val="009143E4"/>
    <w:rsid w:val="0091448E"/>
    <w:rsid w:val="00914751"/>
    <w:rsid w:val="0091478A"/>
    <w:rsid w:val="0091493B"/>
    <w:rsid w:val="00914A4A"/>
    <w:rsid w:val="00914C93"/>
    <w:rsid w:val="00914CAC"/>
    <w:rsid w:val="00914D15"/>
    <w:rsid w:val="00914DE8"/>
    <w:rsid w:val="0091516B"/>
    <w:rsid w:val="00915191"/>
    <w:rsid w:val="009153BF"/>
    <w:rsid w:val="0091575F"/>
    <w:rsid w:val="009157DF"/>
    <w:rsid w:val="0091585E"/>
    <w:rsid w:val="00915880"/>
    <w:rsid w:val="00915894"/>
    <w:rsid w:val="009158BB"/>
    <w:rsid w:val="009158DA"/>
    <w:rsid w:val="00915B06"/>
    <w:rsid w:val="00915CF4"/>
    <w:rsid w:val="00915DDB"/>
    <w:rsid w:val="00915DF4"/>
    <w:rsid w:val="00915E28"/>
    <w:rsid w:val="00915E57"/>
    <w:rsid w:val="0091601C"/>
    <w:rsid w:val="00916215"/>
    <w:rsid w:val="009162DB"/>
    <w:rsid w:val="0091695B"/>
    <w:rsid w:val="00916A54"/>
    <w:rsid w:val="00916B8B"/>
    <w:rsid w:val="00916E74"/>
    <w:rsid w:val="009171E9"/>
    <w:rsid w:val="00917431"/>
    <w:rsid w:val="00917534"/>
    <w:rsid w:val="009175BC"/>
    <w:rsid w:val="0091769A"/>
    <w:rsid w:val="0091784B"/>
    <w:rsid w:val="00917A0C"/>
    <w:rsid w:val="00917D61"/>
    <w:rsid w:val="00917D65"/>
    <w:rsid w:val="00917DA9"/>
    <w:rsid w:val="00917EE1"/>
    <w:rsid w:val="00917F6D"/>
    <w:rsid w:val="009200C9"/>
    <w:rsid w:val="00920281"/>
    <w:rsid w:val="00920466"/>
    <w:rsid w:val="00920533"/>
    <w:rsid w:val="009205A0"/>
    <w:rsid w:val="009205F9"/>
    <w:rsid w:val="00920624"/>
    <w:rsid w:val="00920683"/>
    <w:rsid w:val="009206F0"/>
    <w:rsid w:val="0092086E"/>
    <w:rsid w:val="00920C30"/>
    <w:rsid w:val="00920C72"/>
    <w:rsid w:val="00920C73"/>
    <w:rsid w:val="00920D03"/>
    <w:rsid w:val="00920D5E"/>
    <w:rsid w:val="00920DC1"/>
    <w:rsid w:val="0092117B"/>
    <w:rsid w:val="00921254"/>
    <w:rsid w:val="009212EE"/>
    <w:rsid w:val="0092131C"/>
    <w:rsid w:val="00921434"/>
    <w:rsid w:val="00921596"/>
    <w:rsid w:val="00921623"/>
    <w:rsid w:val="00921816"/>
    <w:rsid w:val="00921838"/>
    <w:rsid w:val="009218D8"/>
    <w:rsid w:val="00921946"/>
    <w:rsid w:val="00921A96"/>
    <w:rsid w:val="00921AEE"/>
    <w:rsid w:val="00921CD6"/>
    <w:rsid w:val="00921D04"/>
    <w:rsid w:val="00921DCD"/>
    <w:rsid w:val="009220ED"/>
    <w:rsid w:val="00922131"/>
    <w:rsid w:val="009221A1"/>
    <w:rsid w:val="00922254"/>
    <w:rsid w:val="009223CB"/>
    <w:rsid w:val="009224F0"/>
    <w:rsid w:val="009227F9"/>
    <w:rsid w:val="0092287D"/>
    <w:rsid w:val="00922A0F"/>
    <w:rsid w:val="00922A79"/>
    <w:rsid w:val="00922F3E"/>
    <w:rsid w:val="00923140"/>
    <w:rsid w:val="0092334D"/>
    <w:rsid w:val="009233A8"/>
    <w:rsid w:val="0092369A"/>
    <w:rsid w:val="00923836"/>
    <w:rsid w:val="00923A0C"/>
    <w:rsid w:val="00923A31"/>
    <w:rsid w:val="00923A5E"/>
    <w:rsid w:val="00923AF5"/>
    <w:rsid w:val="00923F33"/>
    <w:rsid w:val="009240ED"/>
    <w:rsid w:val="00924258"/>
    <w:rsid w:val="00924383"/>
    <w:rsid w:val="009245C6"/>
    <w:rsid w:val="0092478C"/>
    <w:rsid w:val="009247F6"/>
    <w:rsid w:val="009248DD"/>
    <w:rsid w:val="00924907"/>
    <w:rsid w:val="00924BD1"/>
    <w:rsid w:val="00924C3C"/>
    <w:rsid w:val="00924FD8"/>
    <w:rsid w:val="009250B2"/>
    <w:rsid w:val="00925279"/>
    <w:rsid w:val="00925368"/>
    <w:rsid w:val="00925378"/>
    <w:rsid w:val="009256FA"/>
    <w:rsid w:val="0092575F"/>
    <w:rsid w:val="009259A2"/>
    <w:rsid w:val="00925A68"/>
    <w:rsid w:val="00925DF3"/>
    <w:rsid w:val="00925EB0"/>
    <w:rsid w:val="00926141"/>
    <w:rsid w:val="0092614B"/>
    <w:rsid w:val="00926401"/>
    <w:rsid w:val="0092648C"/>
    <w:rsid w:val="00926643"/>
    <w:rsid w:val="0092667A"/>
    <w:rsid w:val="009267D8"/>
    <w:rsid w:val="00926947"/>
    <w:rsid w:val="00926A5E"/>
    <w:rsid w:val="00926ADF"/>
    <w:rsid w:val="00926BEA"/>
    <w:rsid w:val="00926F78"/>
    <w:rsid w:val="00926F89"/>
    <w:rsid w:val="00926FD6"/>
    <w:rsid w:val="0092709B"/>
    <w:rsid w:val="0092753E"/>
    <w:rsid w:val="009276DC"/>
    <w:rsid w:val="00927746"/>
    <w:rsid w:val="009278E1"/>
    <w:rsid w:val="00927949"/>
    <w:rsid w:val="00927A15"/>
    <w:rsid w:val="00927A33"/>
    <w:rsid w:val="00927AAD"/>
    <w:rsid w:val="00927B7F"/>
    <w:rsid w:val="00927C7A"/>
    <w:rsid w:val="00927CE5"/>
    <w:rsid w:val="00927D01"/>
    <w:rsid w:val="00927D9E"/>
    <w:rsid w:val="00927F84"/>
    <w:rsid w:val="00927FF1"/>
    <w:rsid w:val="00930505"/>
    <w:rsid w:val="009306BE"/>
    <w:rsid w:val="009306F2"/>
    <w:rsid w:val="009308A8"/>
    <w:rsid w:val="0093094C"/>
    <w:rsid w:val="00930B0C"/>
    <w:rsid w:val="00930CEB"/>
    <w:rsid w:val="00930E09"/>
    <w:rsid w:val="00930FD4"/>
    <w:rsid w:val="0093125C"/>
    <w:rsid w:val="00931266"/>
    <w:rsid w:val="009317F2"/>
    <w:rsid w:val="009320AC"/>
    <w:rsid w:val="0093215B"/>
    <w:rsid w:val="00932433"/>
    <w:rsid w:val="00932603"/>
    <w:rsid w:val="009326A2"/>
    <w:rsid w:val="0093289B"/>
    <w:rsid w:val="009329DF"/>
    <w:rsid w:val="00932AC4"/>
    <w:rsid w:val="00932C02"/>
    <w:rsid w:val="00932D34"/>
    <w:rsid w:val="00932DE3"/>
    <w:rsid w:val="00932EC5"/>
    <w:rsid w:val="00932F14"/>
    <w:rsid w:val="0093314D"/>
    <w:rsid w:val="00933282"/>
    <w:rsid w:val="00933407"/>
    <w:rsid w:val="009337F1"/>
    <w:rsid w:val="00933839"/>
    <w:rsid w:val="0093386E"/>
    <w:rsid w:val="00933871"/>
    <w:rsid w:val="00933A84"/>
    <w:rsid w:val="00933B6B"/>
    <w:rsid w:val="00933E31"/>
    <w:rsid w:val="00933E55"/>
    <w:rsid w:val="009340A4"/>
    <w:rsid w:val="009343DB"/>
    <w:rsid w:val="009343F6"/>
    <w:rsid w:val="00934540"/>
    <w:rsid w:val="0093459D"/>
    <w:rsid w:val="0093469A"/>
    <w:rsid w:val="009346B5"/>
    <w:rsid w:val="009346EE"/>
    <w:rsid w:val="00934765"/>
    <w:rsid w:val="009347F2"/>
    <w:rsid w:val="00934AD6"/>
    <w:rsid w:val="00934C98"/>
    <w:rsid w:val="00934F78"/>
    <w:rsid w:val="009350AD"/>
    <w:rsid w:val="009350ED"/>
    <w:rsid w:val="00935213"/>
    <w:rsid w:val="00935412"/>
    <w:rsid w:val="0093545E"/>
    <w:rsid w:val="009355AB"/>
    <w:rsid w:val="00935615"/>
    <w:rsid w:val="00935B28"/>
    <w:rsid w:val="00935C8C"/>
    <w:rsid w:val="00935DCE"/>
    <w:rsid w:val="00935EDB"/>
    <w:rsid w:val="00936462"/>
    <w:rsid w:val="009366B2"/>
    <w:rsid w:val="009367AB"/>
    <w:rsid w:val="009367D2"/>
    <w:rsid w:val="00936A25"/>
    <w:rsid w:val="00936A95"/>
    <w:rsid w:val="00936AF8"/>
    <w:rsid w:val="00936C42"/>
    <w:rsid w:val="00936DEF"/>
    <w:rsid w:val="00936F43"/>
    <w:rsid w:val="00937059"/>
    <w:rsid w:val="0093705F"/>
    <w:rsid w:val="00937095"/>
    <w:rsid w:val="0093712D"/>
    <w:rsid w:val="009372C7"/>
    <w:rsid w:val="0093730F"/>
    <w:rsid w:val="009373DB"/>
    <w:rsid w:val="00937438"/>
    <w:rsid w:val="00937475"/>
    <w:rsid w:val="0093752D"/>
    <w:rsid w:val="009375A0"/>
    <w:rsid w:val="0093770E"/>
    <w:rsid w:val="009378A6"/>
    <w:rsid w:val="00937C5E"/>
    <w:rsid w:val="00937E9D"/>
    <w:rsid w:val="00937EE9"/>
    <w:rsid w:val="00937F20"/>
    <w:rsid w:val="00940418"/>
    <w:rsid w:val="009404E9"/>
    <w:rsid w:val="0094054C"/>
    <w:rsid w:val="00940813"/>
    <w:rsid w:val="009409A2"/>
    <w:rsid w:val="009409C2"/>
    <w:rsid w:val="00940ABC"/>
    <w:rsid w:val="00940B62"/>
    <w:rsid w:val="00940DDE"/>
    <w:rsid w:val="00940EBF"/>
    <w:rsid w:val="00940F81"/>
    <w:rsid w:val="0094100A"/>
    <w:rsid w:val="0094106D"/>
    <w:rsid w:val="00941092"/>
    <w:rsid w:val="009410B5"/>
    <w:rsid w:val="0094110A"/>
    <w:rsid w:val="00941263"/>
    <w:rsid w:val="00941293"/>
    <w:rsid w:val="00941437"/>
    <w:rsid w:val="009415A7"/>
    <w:rsid w:val="009415C8"/>
    <w:rsid w:val="00941819"/>
    <w:rsid w:val="0094186C"/>
    <w:rsid w:val="00941A18"/>
    <w:rsid w:val="00941AA4"/>
    <w:rsid w:val="00941BE2"/>
    <w:rsid w:val="00941BF6"/>
    <w:rsid w:val="00941BFF"/>
    <w:rsid w:val="00941FAE"/>
    <w:rsid w:val="00942119"/>
    <w:rsid w:val="009421B2"/>
    <w:rsid w:val="0094220B"/>
    <w:rsid w:val="0094221E"/>
    <w:rsid w:val="00942600"/>
    <w:rsid w:val="009428DB"/>
    <w:rsid w:val="00942AD2"/>
    <w:rsid w:val="00942AF8"/>
    <w:rsid w:val="00942ECA"/>
    <w:rsid w:val="00942F36"/>
    <w:rsid w:val="00942FF5"/>
    <w:rsid w:val="00943065"/>
    <w:rsid w:val="0094336A"/>
    <w:rsid w:val="009433DD"/>
    <w:rsid w:val="00943986"/>
    <w:rsid w:val="00943997"/>
    <w:rsid w:val="00943DBE"/>
    <w:rsid w:val="00943FF6"/>
    <w:rsid w:val="0094412D"/>
    <w:rsid w:val="00944384"/>
    <w:rsid w:val="009443BF"/>
    <w:rsid w:val="00944427"/>
    <w:rsid w:val="00944608"/>
    <w:rsid w:val="0094463D"/>
    <w:rsid w:val="009446C7"/>
    <w:rsid w:val="009446F0"/>
    <w:rsid w:val="009446F2"/>
    <w:rsid w:val="009447DC"/>
    <w:rsid w:val="009447E8"/>
    <w:rsid w:val="00944B9B"/>
    <w:rsid w:val="00944C5D"/>
    <w:rsid w:val="00944D00"/>
    <w:rsid w:val="00944FF8"/>
    <w:rsid w:val="00945205"/>
    <w:rsid w:val="0094522E"/>
    <w:rsid w:val="00945423"/>
    <w:rsid w:val="0094585F"/>
    <w:rsid w:val="00945AC5"/>
    <w:rsid w:val="00945B4F"/>
    <w:rsid w:val="00945C03"/>
    <w:rsid w:val="00945C77"/>
    <w:rsid w:val="00945C84"/>
    <w:rsid w:val="0094620A"/>
    <w:rsid w:val="0094651C"/>
    <w:rsid w:val="0094654D"/>
    <w:rsid w:val="0094672A"/>
    <w:rsid w:val="00946B31"/>
    <w:rsid w:val="00946B72"/>
    <w:rsid w:val="00946D9A"/>
    <w:rsid w:val="00946DED"/>
    <w:rsid w:val="00947038"/>
    <w:rsid w:val="00947155"/>
    <w:rsid w:val="009472A8"/>
    <w:rsid w:val="009472B5"/>
    <w:rsid w:val="009472F3"/>
    <w:rsid w:val="0094732C"/>
    <w:rsid w:val="009473BA"/>
    <w:rsid w:val="009479FF"/>
    <w:rsid w:val="00947AC1"/>
    <w:rsid w:val="00947C67"/>
    <w:rsid w:val="00947D1F"/>
    <w:rsid w:val="0095017F"/>
    <w:rsid w:val="00950288"/>
    <w:rsid w:val="009504CE"/>
    <w:rsid w:val="0095058D"/>
    <w:rsid w:val="00950697"/>
    <w:rsid w:val="0095080B"/>
    <w:rsid w:val="00950881"/>
    <w:rsid w:val="00950897"/>
    <w:rsid w:val="00950992"/>
    <w:rsid w:val="00950AA4"/>
    <w:rsid w:val="00950C92"/>
    <w:rsid w:val="00950CA9"/>
    <w:rsid w:val="00950E17"/>
    <w:rsid w:val="00950E62"/>
    <w:rsid w:val="00951035"/>
    <w:rsid w:val="009513BA"/>
    <w:rsid w:val="00951512"/>
    <w:rsid w:val="0095156E"/>
    <w:rsid w:val="00951613"/>
    <w:rsid w:val="009516CC"/>
    <w:rsid w:val="009516F8"/>
    <w:rsid w:val="009517DE"/>
    <w:rsid w:val="00951805"/>
    <w:rsid w:val="00951951"/>
    <w:rsid w:val="00951BCC"/>
    <w:rsid w:val="00951BEA"/>
    <w:rsid w:val="00951E13"/>
    <w:rsid w:val="00951FB0"/>
    <w:rsid w:val="009521C1"/>
    <w:rsid w:val="00952292"/>
    <w:rsid w:val="00952473"/>
    <w:rsid w:val="00952674"/>
    <w:rsid w:val="0095275E"/>
    <w:rsid w:val="009527E2"/>
    <w:rsid w:val="009527FB"/>
    <w:rsid w:val="00952BF5"/>
    <w:rsid w:val="00952C81"/>
    <w:rsid w:val="0095308C"/>
    <w:rsid w:val="009532D2"/>
    <w:rsid w:val="009533D5"/>
    <w:rsid w:val="009536C1"/>
    <w:rsid w:val="009536CC"/>
    <w:rsid w:val="0095375A"/>
    <w:rsid w:val="00953823"/>
    <w:rsid w:val="0095382C"/>
    <w:rsid w:val="00953846"/>
    <w:rsid w:val="00953887"/>
    <w:rsid w:val="00953A31"/>
    <w:rsid w:val="00953B4A"/>
    <w:rsid w:val="00953CC5"/>
    <w:rsid w:val="00953D11"/>
    <w:rsid w:val="00953E0C"/>
    <w:rsid w:val="00953FC5"/>
    <w:rsid w:val="00954008"/>
    <w:rsid w:val="00954084"/>
    <w:rsid w:val="00954123"/>
    <w:rsid w:val="00954164"/>
    <w:rsid w:val="0095417A"/>
    <w:rsid w:val="009546A6"/>
    <w:rsid w:val="009548B6"/>
    <w:rsid w:val="0095495F"/>
    <w:rsid w:val="009549A5"/>
    <w:rsid w:val="00954E23"/>
    <w:rsid w:val="00954F09"/>
    <w:rsid w:val="00954F91"/>
    <w:rsid w:val="0095530C"/>
    <w:rsid w:val="0095541C"/>
    <w:rsid w:val="00955542"/>
    <w:rsid w:val="00955918"/>
    <w:rsid w:val="0095591D"/>
    <w:rsid w:val="00955B85"/>
    <w:rsid w:val="00955DD3"/>
    <w:rsid w:val="00955E61"/>
    <w:rsid w:val="00955F49"/>
    <w:rsid w:val="00956473"/>
    <w:rsid w:val="009565B3"/>
    <w:rsid w:val="0095665C"/>
    <w:rsid w:val="009568B8"/>
    <w:rsid w:val="00956944"/>
    <w:rsid w:val="00956A1A"/>
    <w:rsid w:val="00956BCE"/>
    <w:rsid w:val="00956D7E"/>
    <w:rsid w:val="00956E15"/>
    <w:rsid w:val="009575F2"/>
    <w:rsid w:val="00957698"/>
    <w:rsid w:val="00957775"/>
    <w:rsid w:val="00957A6E"/>
    <w:rsid w:val="00957AF2"/>
    <w:rsid w:val="00957C4D"/>
    <w:rsid w:val="00957CAB"/>
    <w:rsid w:val="00957CCD"/>
    <w:rsid w:val="00957E6F"/>
    <w:rsid w:val="00957F19"/>
    <w:rsid w:val="00957F21"/>
    <w:rsid w:val="00960029"/>
    <w:rsid w:val="009600FD"/>
    <w:rsid w:val="00960108"/>
    <w:rsid w:val="00960319"/>
    <w:rsid w:val="0096031C"/>
    <w:rsid w:val="00960424"/>
    <w:rsid w:val="009604A5"/>
    <w:rsid w:val="00960541"/>
    <w:rsid w:val="0096062A"/>
    <w:rsid w:val="00960810"/>
    <w:rsid w:val="00960826"/>
    <w:rsid w:val="00960ADB"/>
    <w:rsid w:val="00960D3B"/>
    <w:rsid w:val="00960F91"/>
    <w:rsid w:val="0096129D"/>
    <w:rsid w:val="00961318"/>
    <w:rsid w:val="00961397"/>
    <w:rsid w:val="009614BC"/>
    <w:rsid w:val="009616C8"/>
    <w:rsid w:val="00961964"/>
    <w:rsid w:val="009619A5"/>
    <w:rsid w:val="00961ABF"/>
    <w:rsid w:val="00962259"/>
    <w:rsid w:val="0096227A"/>
    <w:rsid w:val="00962314"/>
    <w:rsid w:val="00962351"/>
    <w:rsid w:val="009623D8"/>
    <w:rsid w:val="009624D5"/>
    <w:rsid w:val="009626A2"/>
    <w:rsid w:val="009627CD"/>
    <w:rsid w:val="009629BB"/>
    <w:rsid w:val="00962C6F"/>
    <w:rsid w:val="00962C87"/>
    <w:rsid w:val="00962D9E"/>
    <w:rsid w:val="00962DAC"/>
    <w:rsid w:val="00963111"/>
    <w:rsid w:val="009631EF"/>
    <w:rsid w:val="00963258"/>
    <w:rsid w:val="0096331A"/>
    <w:rsid w:val="009633A0"/>
    <w:rsid w:val="009637D6"/>
    <w:rsid w:val="009638B8"/>
    <w:rsid w:val="00963948"/>
    <w:rsid w:val="00963975"/>
    <w:rsid w:val="00963C1E"/>
    <w:rsid w:val="00963C9F"/>
    <w:rsid w:val="00963F31"/>
    <w:rsid w:val="00964201"/>
    <w:rsid w:val="009642A3"/>
    <w:rsid w:val="00964487"/>
    <w:rsid w:val="0096452D"/>
    <w:rsid w:val="0096478A"/>
    <w:rsid w:val="009648F8"/>
    <w:rsid w:val="00964A70"/>
    <w:rsid w:val="00964B2B"/>
    <w:rsid w:val="00964D72"/>
    <w:rsid w:val="009650C2"/>
    <w:rsid w:val="009650F1"/>
    <w:rsid w:val="00965166"/>
    <w:rsid w:val="0096516C"/>
    <w:rsid w:val="0096550E"/>
    <w:rsid w:val="00965814"/>
    <w:rsid w:val="00965879"/>
    <w:rsid w:val="00965AB6"/>
    <w:rsid w:val="00965D88"/>
    <w:rsid w:val="00965E35"/>
    <w:rsid w:val="00965F6D"/>
    <w:rsid w:val="00966351"/>
    <w:rsid w:val="0096658F"/>
    <w:rsid w:val="009666F6"/>
    <w:rsid w:val="009668A9"/>
    <w:rsid w:val="009668EE"/>
    <w:rsid w:val="00966956"/>
    <w:rsid w:val="00966E07"/>
    <w:rsid w:val="00966E45"/>
    <w:rsid w:val="00966E49"/>
    <w:rsid w:val="00966F5B"/>
    <w:rsid w:val="00966FAD"/>
    <w:rsid w:val="0096701C"/>
    <w:rsid w:val="0096704C"/>
    <w:rsid w:val="009671C1"/>
    <w:rsid w:val="009671DA"/>
    <w:rsid w:val="00967245"/>
    <w:rsid w:val="009673BF"/>
    <w:rsid w:val="009675C2"/>
    <w:rsid w:val="0096765C"/>
    <w:rsid w:val="00967667"/>
    <w:rsid w:val="00967731"/>
    <w:rsid w:val="00967791"/>
    <w:rsid w:val="009678F0"/>
    <w:rsid w:val="0096799B"/>
    <w:rsid w:val="00967C1D"/>
    <w:rsid w:val="00967E50"/>
    <w:rsid w:val="00970017"/>
    <w:rsid w:val="0097016D"/>
    <w:rsid w:val="009703C7"/>
    <w:rsid w:val="009704C4"/>
    <w:rsid w:val="00970599"/>
    <w:rsid w:val="009705B8"/>
    <w:rsid w:val="00970620"/>
    <w:rsid w:val="0097063D"/>
    <w:rsid w:val="00970720"/>
    <w:rsid w:val="009707A2"/>
    <w:rsid w:val="009709D9"/>
    <w:rsid w:val="009709ED"/>
    <w:rsid w:val="00970A33"/>
    <w:rsid w:val="00970A50"/>
    <w:rsid w:val="00970AD4"/>
    <w:rsid w:val="00970BF6"/>
    <w:rsid w:val="00970D76"/>
    <w:rsid w:val="00970EA2"/>
    <w:rsid w:val="00970EB3"/>
    <w:rsid w:val="00970F69"/>
    <w:rsid w:val="009710E2"/>
    <w:rsid w:val="009712DE"/>
    <w:rsid w:val="00971306"/>
    <w:rsid w:val="00971358"/>
    <w:rsid w:val="009713E6"/>
    <w:rsid w:val="0097140C"/>
    <w:rsid w:val="009716F6"/>
    <w:rsid w:val="0097178D"/>
    <w:rsid w:val="009718CA"/>
    <w:rsid w:val="00971A98"/>
    <w:rsid w:val="00971C87"/>
    <w:rsid w:val="009720C1"/>
    <w:rsid w:val="00972135"/>
    <w:rsid w:val="0097221F"/>
    <w:rsid w:val="00972325"/>
    <w:rsid w:val="00972411"/>
    <w:rsid w:val="009725E5"/>
    <w:rsid w:val="00972711"/>
    <w:rsid w:val="00972873"/>
    <w:rsid w:val="009728DE"/>
    <w:rsid w:val="00972AE2"/>
    <w:rsid w:val="00972B06"/>
    <w:rsid w:val="00972B44"/>
    <w:rsid w:val="00972E12"/>
    <w:rsid w:val="00972E65"/>
    <w:rsid w:val="00972F42"/>
    <w:rsid w:val="00973023"/>
    <w:rsid w:val="0097303A"/>
    <w:rsid w:val="0097328A"/>
    <w:rsid w:val="00973445"/>
    <w:rsid w:val="00973486"/>
    <w:rsid w:val="00973531"/>
    <w:rsid w:val="00973678"/>
    <w:rsid w:val="009736D8"/>
    <w:rsid w:val="00973712"/>
    <w:rsid w:val="00973807"/>
    <w:rsid w:val="00973A40"/>
    <w:rsid w:val="00973BC7"/>
    <w:rsid w:val="00973C25"/>
    <w:rsid w:val="00973C42"/>
    <w:rsid w:val="00973D84"/>
    <w:rsid w:val="00973E20"/>
    <w:rsid w:val="00973E43"/>
    <w:rsid w:val="00973F24"/>
    <w:rsid w:val="0097403E"/>
    <w:rsid w:val="0097424F"/>
    <w:rsid w:val="00974270"/>
    <w:rsid w:val="00974435"/>
    <w:rsid w:val="00974453"/>
    <w:rsid w:val="009744FF"/>
    <w:rsid w:val="009746A9"/>
    <w:rsid w:val="00974721"/>
    <w:rsid w:val="009747B7"/>
    <w:rsid w:val="0097491E"/>
    <w:rsid w:val="00974C39"/>
    <w:rsid w:val="00974C83"/>
    <w:rsid w:val="00974CF9"/>
    <w:rsid w:val="00974D02"/>
    <w:rsid w:val="00974E89"/>
    <w:rsid w:val="0097555D"/>
    <w:rsid w:val="00975660"/>
    <w:rsid w:val="00975787"/>
    <w:rsid w:val="009757D0"/>
    <w:rsid w:val="00975943"/>
    <w:rsid w:val="00975F0E"/>
    <w:rsid w:val="00975F21"/>
    <w:rsid w:val="00975F5A"/>
    <w:rsid w:val="00976468"/>
    <w:rsid w:val="009764B1"/>
    <w:rsid w:val="009766BF"/>
    <w:rsid w:val="00976896"/>
    <w:rsid w:val="00976AA7"/>
    <w:rsid w:val="00976B96"/>
    <w:rsid w:val="00976BF6"/>
    <w:rsid w:val="00976C89"/>
    <w:rsid w:val="00976CAF"/>
    <w:rsid w:val="00976D91"/>
    <w:rsid w:val="00976F3D"/>
    <w:rsid w:val="00977020"/>
    <w:rsid w:val="0097712A"/>
    <w:rsid w:val="0097737A"/>
    <w:rsid w:val="009778EE"/>
    <w:rsid w:val="00977935"/>
    <w:rsid w:val="0097796E"/>
    <w:rsid w:val="0097798D"/>
    <w:rsid w:val="00977BF7"/>
    <w:rsid w:val="00977C20"/>
    <w:rsid w:val="00977EFA"/>
    <w:rsid w:val="00977F05"/>
    <w:rsid w:val="00977FE7"/>
    <w:rsid w:val="009801A9"/>
    <w:rsid w:val="009801B4"/>
    <w:rsid w:val="00980476"/>
    <w:rsid w:val="009805CF"/>
    <w:rsid w:val="00980708"/>
    <w:rsid w:val="00980A5A"/>
    <w:rsid w:val="00980C02"/>
    <w:rsid w:val="00980C4A"/>
    <w:rsid w:val="00980CAD"/>
    <w:rsid w:val="00980D35"/>
    <w:rsid w:val="00980D9B"/>
    <w:rsid w:val="00980EB9"/>
    <w:rsid w:val="00980F02"/>
    <w:rsid w:val="00981027"/>
    <w:rsid w:val="0098105A"/>
    <w:rsid w:val="00981091"/>
    <w:rsid w:val="0098130D"/>
    <w:rsid w:val="00981428"/>
    <w:rsid w:val="009814AF"/>
    <w:rsid w:val="0098153B"/>
    <w:rsid w:val="00981827"/>
    <w:rsid w:val="00981965"/>
    <w:rsid w:val="009819CC"/>
    <w:rsid w:val="00981A5D"/>
    <w:rsid w:val="00981A6A"/>
    <w:rsid w:val="00981AC4"/>
    <w:rsid w:val="00981B08"/>
    <w:rsid w:val="00981CEF"/>
    <w:rsid w:val="00981D30"/>
    <w:rsid w:val="00981E58"/>
    <w:rsid w:val="009820AB"/>
    <w:rsid w:val="009823DC"/>
    <w:rsid w:val="00982452"/>
    <w:rsid w:val="0098274F"/>
    <w:rsid w:val="00982A8E"/>
    <w:rsid w:val="00982D44"/>
    <w:rsid w:val="00982F7A"/>
    <w:rsid w:val="00982FC5"/>
    <w:rsid w:val="00982FF8"/>
    <w:rsid w:val="00983025"/>
    <w:rsid w:val="0098307F"/>
    <w:rsid w:val="009835E5"/>
    <w:rsid w:val="0098362C"/>
    <w:rsid w:val="00983643"/>
    <w:rsid w:val="0098367F"/>
    <w:rsid w:val="009837B6"/>
    <w:rsid w:val="0098393E"/>
    <w:rsid w:val="00983AC0"/>
    <w:rsid w:val="00983AE9"/>
    <w:rsid w:val="00983B18"/>
    <w:rsid w:val="00983FA4"/>
    <w:rsid w:val="00984025"/>
    <w:rsid w:val="00984057"/>
    <w:rsid w:val="009840F7"/>
    <w:rsid w:val="00984149"/>
    <w:rsid w:val="009845A5"/>
    <w:rsid w:val="009846F4"/>
    <w:rsid w:val="00984841"/>
    <w:rsid w:val="009849B5"/>
    <w:rsid w:val="00984B6E"/>
    <w:rsid w:val="00984BDC"/>
    <w:rsid w:val="00984C09"/>
    <w:rsid w:val="00984E81"/>
    <w:rsid w:val="00984F30"/>
    <w:rsid w:val="009850D2"/>
    <w:rsid w:val="00985389"/>
    <w:rsid w:val="009854E9"/>
    <w:rsid w:val="0098561C"/>
    <w:rsid w:val="00985637"/>
    <w:rsid w:val="0098584E"/>
    <w:rsid w:val="00985999"/>
    <w:rsid w:val="00985AF3"/>
    <w:rsid w:val="00985E8E"/>
    <w:rsid w:val="00985EAA"/>
    <w:rsid w:val="00985EDC"/>
    <w:rsid w:val="009860FA"/>
    <w:rsid w:val="009862F1"/>
    <w:rsid w:val="00986712"/>
    <w:rsid w:val="009869AA"/>
    <w:rsid w:val="00986A78"/>
    <w:rsid w:val="00986CC0"/>
    <w:rsid w:val="00986D83"/>
    <w:rsid w:val="00986E58"/>
    <w:rsid w:val="00986E9A"/>
    <w:rsid w:val="00987002"/>
    <w:rsid w:val="00987156"/>
    <w:rsid w:val="00987249"/>
    <w:rsid w:val="00987693"/>
    <w:rsid w:val="009878C5"/>
    <w:rsid w:val="00987AC0"/>
    <w:rsid w:val="00987E25"/>
    <w:rsid w:val="009903E4"/>
    <w:rsid w:val="00990517"/>
    <w:rsid w:val="0099062A"/>
    <w:rsid w:val="0099069C"/>
    <w:rsid w:val="009906EB"/>
    <w:rsid w:val="00990850"/>
    <w:rsid w:val="009908DB"/>
    <w:rsid w:val="009908EF"/>
    <w:rsid w:val="009909D8"/>
    <w:rsid w:val="00990A58"/>
    <w:rsid w:val="00990B10"/>
    <w:rsid w:val="00990FA8"/>
    <w:rsid w:val="009910D1"/>
    <w:rsid w:val="009911BA"/>
    <w:rsid w:val="009916B9"/>
    <w:rsid w:val="009918D7"/>
    <w:rsid w:val="00991932"/>
    <w:rsid w:val="00991C6E"/>
    <w:rsid w:val="00991CE0"/>
    <w:rsid w:val="00991D27"/>
    <w:rsid w:val="00991EB7"/>
    <w:rsid w:val="00992284"/>
    <w:rsid w:val="009924FE"/>
    <w:rsid w:val="00992593"/>
    <w:rsid w:val="009925B4"/>
    <w:rsid w:val="00992781"/>
    <w:rsid w:val="009927E6"/>
    <w:rsid w:val="0099293E"/>
    <w:rsid w:val="00992A47"/>
    <w:rsid w:val="00992A7C"/>
    <w:rsid w:val="00992A7D"/>
    <w:rsid w:val="00992D37"/>
    <w:rsid w:val="00992D56"/>
    <w:rsid w:val="00992E9F"/>
    <w:rsid w:val="00992EA5"/>
    <w:rsid w:val="00992FCE"/>
    <w:rsid w:val="009931B5"/>
    <w:rsid w:val="009931FA"/>
    <w:rsid w:val="009932CA"/>
    <w:rsid w:val="00993451"/>
    <w:rsid w:val="009935A3"/>
    <w:rsid w:val="00993A11"/>
    <w:rsid w:val="00993A39"/>
    <w:rsid w:val="00993CD9"/>
    <w:rsid w:val="00993CFC"/>
    <w:rsid w:val="00993DA2"/>
    <w:rsid w:val="00993DD6"/>
    <w:rsid w:val="00993F0A"/>
    <w:rsid w:val="00994090"/>
    <w:rsid w:val="0099422C"/>
    <w:rsid w:val="009942F9"/>
    <w:rsid w:val="00994480"/>
    <w:rsid w:val="009945B7"/>
    <w:rsid w:val="0099477C"/>
    <w:rsid w:val="00994796"/>
    <w:rsid w:val="00994869"/>
    <w:rsid w:val="0099488C"/>
    <w:rsid w:val="00994942"/>
    <w:rsid w:val="00994986"/>
    <w:rsid w:val="00994A51"/>
    <w:rsid w:val="00994D39"/>
    <w:rsid w:val="0099502E"/>
    <w:rsid w:val="00995217"/>
    <w:rsid w:val="00995335"/>
    <w:rsid w:val="00995519"/>
    <w:rsid w:val="009955E2"/>
    <w:rsid w:val="009956A0"/>
    <w:rsid w:val="00995754"/>
    <w:rsid w:val="009957CE"/>
    <w:rsid w:val="009958DF"/>
    <w:rsid w:val="00995951"/>
    <w:rsid w:val="009959E1"/>
    <w:rsid w:val="00995A46"/>
    <w:rsid w:val="00995AAF"/>
    <w:rsid w:val="00995B73"/>
    <w:rsid w:val="00995CCB"/>
    <w:rsid w:val="00995D31"/>
    <w:rsid w:val="00995DDA"/>
    <w:rsid w:val="00995E8F"/>
    <w:rsid w:val="00996244"/>
    <w:rsid w:val="00996302"/>
    <w:rsid w:val="00996337"/>
    <w:rsid w:val="00996394"/>
    <w:rsid w:val="00996BE2"/>
    <w:rsid w:val="00996D81"/>
    <w:rsid w:val="00997128"/>
    <w:rsid w:val="009971CB"/>
    <w:rsid w:val="0099747F"/>
    <w:rsid w:val="0099756C"/>
    <w:rsid w:val="009975B1"/>
    <w:rsid w:val="00997631"/>
    <w:rsid w:val="0099781C"/>
    <w:rsid w:val="00997992"/>
    <w:rsid w:val="009979E2"/>
    <w:rsid w:val="00997B2C"/>
    <w:rsid w:val="00997B4C"/>
    <w:rsid w:val="00997B67"/>
    <w:rsid w:val="00997C69"/>
    <w:rsid w:val="00997E15"/>
    <w:rsid w:val="00997FB1"/>
    <w:rsid w:val="009A02EA"/>
    <w:rsid w:val="009A0361"/>
    <w:rsid w:val="009A050E"/>
    <w:rsid w:val="009A05BE"/>
    <w:rsid w:val="009A0629"/>
    <w:rsid w:val="009A07D3"/>
    <w:rsid w:val="009A08B9"/>
    <w:rsid w:val="009A092A"/>
    <w:rsid w:val="009A0CB2"/>
    <w:rsid w:val="009A0DD8"/>
    <w:rsid w:val="009A0F12"/>
    <w:rsid w:val="009A0F95"/>
    <w:rsid w:val="009A113C"/>
    <w:rsid w:val="009A11FC"/>
    <w:rsid w:val="009A1293"/>
    <w:rsid w:val="009A12D1"/>
    <w:rsid w:val="009A147F"/>
    <w:rsid w:val="009A1490"/>
    <w:rsid w:val="009A1572"/>
    <w:rsid w:val="009A1593"/>
    <w:rsid w:val="009A162E"/>
    <w:rsid w:val="009A190B"/>
    <w:rsid w:val="009A1942"/>
    <w:rsid w:val="009A1A7C"/>
    <w:rsid w:val="009A1C07"/>
    <w:rsid w:val="009A1CB6"/>
    <w:rsid w:val="009A1DF2"/>
    <w:rsid w:val="009A1E31"/>
    <w:rsid w:val="009A1E64"/>
    <w:rsid w:val="009A1EC9"/>
    <w:rsid w:val="009A1F90"/>
    <w:rsid w:val="009A20D2"/>
    <w:rsid w:val="009A2247"/>
    <w:rsid w:val="009A26B6"/>
    <w:rsid w:val="009A2755"/>
    <w:rsid w:val="009A275C"/>
    <w:rsid w:val="009A27A3"/>
    <w:rsid w:val="009A29B0"/>
    <w:rsid w:val="009A2A64"/>
    <w:rsid w:val="009A2A81"/>
    <w:rsid w:val="009A2B78"/>
    <w:rsid w:val="009A2C34"/>
    <w:rsid w:val="009A2C76"/>
    <w:rsid w:val="009A2D0F"/>
    <w:rsid w:val="009A2D8F"/>
    <w:rsid w:val="009A33F2"/>
    <w:rsid w:val="009A34FB"/>
    <w:rsid w:val="009A350A"/>
    <w:rsid w:val="009A35F3"/>
    <w:rsid w:val="009A385F"/>
    <w:rsid w:val="009A3883"/>
    <w:rsid w:val="009A394C"/>
    <w:rsid w:val="009A39A5"/>
    <w:rsid w:val="009A39F7"/>
    <w:rsid w:val="009A3A50"/>
    <w:rsid w:val="009A3B3E"/>
    <w:rsid w:val="009A3C46"/>
    <w:rsid w:val="009A3E9A"/>
    <w:rsid w:val="009A401C"/>
    <w:rsid w:val="009A4084"/>
    <w:rsid w:val="009A40AB"/>
    <w:rsid w:val="009A40D1"/>
    <w:rsid w:val="009A41B8"/>
    <w:rsid w:val="009A4895"/>
    <w:rsid w:val="009A48E7"/>
    <w:rsid w:val="009A4DF3"/>
    <w:rsid w:val="009A5098"/>
    <w:rsid w:val="009A51DB"/>
    <w:rsid w:val="009A52A3"/>
    <w:rsid w:val="009A52B1"/>
    <w:rsid w:val="009A5423"/>
    <w:rsid w:val="009A54AA"/>
    <w:rsid w:val="009A5601"/>
    <w:rsid w:val="009A56CB"/>
    <w:rsid w:val="009A5C62"/>
    <w:rsid w:val="009A5D00"/>
    <w:rsid w:val="009A5EA1"/>
    <w:rsid w:val="009A5F91"/>
    <w:rsid w:val="009A6388"/>
    <w:rsid w:val="009A63DA"/>
    <w:rsid w:val="009A65D0"/>
    <w:rsid w:val="009A68F0"/>
    <w:rsid w:val="009A691B"/>
    <w:rsid w:val="009A6C95"/>
    <w:rsid w:val="009A6E17"/>
    <w:rsid w:val="009A6E5C"/>
    <w:rsid w:val="009A6FF7"/>
    <w:rsid w:val="009A7297"/>
    <w:rsid w:val="009A7355"/>
    <w:rsid w:val="009A73EB"/>
    <w:rsid w:val="009A7471"/>
    <w:rsid w:val="009A74F1"/>
    <w:rsid w:val="009A75CC"/>
    <w:rsid w:val="009A75F0"/>
    <w:rsid w:val="009A7656"/>
    <w:rsid w:val="009A76EC"/>
    <w:rsid w:val="009A790C"/>
    <w:rsid w:val="009A79FA"/>
    <w:rsid w:val="009A7A5A"/>
    <w:rsid w:val="009A7E5A"/>
    <w:rsid w:val="009A7EE9"/>
    <w:rsid w:val="009A7F1A"/>
    <w:rsid w:val="009A7F9F"/>
    <w:rsid w:val="009B00BC"/>
    <w:rsid w:val="009B02A3"/>
    <w:rsid w:val="009B0324"/>
    <w:rsid w:val="009B0330"/>
    <w:rsid w:val="009B03C2"/>
    <w:rsid w:val="009B0540"/>
    <w:rsid w:val="009B0995"/>
    <w:rsid w:val="009B0BCB"/>
    <w:rsid w:val="009B0BDB"/>
    <w:rsid w:val="009B0BE4"/>
    <w:rsid w:val="009B0C75"/>
    <w:rsid w:val="009B0F27"/>
    <w:rsid w:val="009B0FCB"/>
    <w:rsid w:val="009B111A"/>
    <w:rsid w:val="009B116F"/>
    <w:rsid w:val="009B1443"/>
    <w:rsid w:val="009B15D4"/>
    <w:rsid w:val="009B1899"/>
    <w:rsid w:val="009B1A44"/>
    <w:rsid w:val="009B1C5B"/>
    <w:rsid w:val="009B1D4C"/>
    <w:rsid w:val="009B2049"/>
    <w:rsid w:val="009B2562"/>
    <w:rsid w:val="009B275A"/>
    <w:rsid w:val="009B276C"/>
    <w:rsid w:val="009B27DD"/>
    <w:rsid w:val="009B2839"/>
    <w:rsid w:val="009B2876"/>
    <w:rsid w:val="009B2962"/>
    <w:rsid w:val="009B29D2"/>
    <w:rsid w:val="009B2CAA"/>
    <w:rsid w:val="009B30C1"/>
    <w:rsid w:val="009B32FB"/>
    <w:rsid w:val="009B33C3"/>
    <w:rsid w:val="009B33CF"/>
    <w:rsid w:val="009B3424"/>
    <w:rsid w:val="009B3611"/>
    <w:rsid w:val="009B3679"/>
    <w:rsid w:val="009B36BF"/>
    <w:rsid w:val="009B3791"/>
    <w:rsid w:val="009B3C52"/>
    <w:rsid w:val="009B3EBA"/>
    <w:rsid w:val="009B3EFE"/>
    <w:rsid w:val="009B401A"/>
    <w:rsid w:val="009B4146"/>
    <w:rsid w:val="009B429D"/>
    <w:rsid w:val="009B43CA"/>
    <w:rsid w:val="009B456B"/>
    <w:rsid w:val="009B4593"/>
    <w:rsid w:val="009B46DE"/>
    <w:rsid w:val="009B46DF"/>
    <w:rsid w:val="009B46F0"/>
    <w:rsid w:val="009B4763"/>
    <w:rsid w:val="009B47C8"/>
    <w:rsid w:val="009B4AF2"/>
    <w:rsid w:val="009B4C25"/>
    <w:rsid w:val="009B4D9C"/>
    <w:rsid w:val="009B4DC7"/>
    <w:rsid w:val="009B4E00"/>
    <w:rsid w:val="009B4EA6"/>
    <w:rsid w:val="009B4ED9"/>
    <w:rsid w:val="009B50A6"/>
    <w:rsid w:val="009B50AE"/>
    <w:rsid w:val="009B5166"/>
    <w:rsid w:val="009B5357"/>
    <w:rsid w:val="009B54E5"/>
    <w:rsid w:val="009B5513"/>
    <w:rsid w:val="009B57D0"/>
    <w:rsid w:val="009B5891"/>
    <w:rsid w:val="009B5926"/>
    <w:rsid w:val="009B5ACE"/>
    <w:rsid w:val="009B5AE6"/>
    <w:rsid w:val="009B5B7A"/>
    <w:rsid w:val="009B5CFD"/>
    <w:rsid w:val="009B5FC6"/>
    <w:rsid w:val="009B62AB"/>
    <w:rsid w:val="009B6323"/>
    <w:rsid w:val="009B6374"/>
    <w:rsid w:val="009B63FC"/>
    <w:rsid w:val="009B6456"/>
    <w:rsid w:val="009B6494"/>
    <w:rsid w:val="009B6676"/>
    <w:rsid w:val="009B6890"/>
    <w:rsid w:val="009B6A87"/>
    <w:rsid w:val="009B6B9B"/>
    <w:rsid w:val="009B6CE9"/>
    <w:rsid w:val="009B6F36"/>
    <w:rsid w:val="009B7042"/>
    <w:rsid w:val="009B70D2"/>
    <w:rsid w:val="009B7145"/>
    <w:rsid w:val="009B71EE"/>
    <w:rsid w:val="009B72DA"/>
    <w:rsid w:val="009B7303"/>
    <w:rsid w:val="009B7324"/>
    <w:rsid w:val="009B7353"/>
    <w:rsid w:val="009B736C"/>
    <w:rsid w:val="009B7568"/>
    <w:rsid w:val="009B7625"/>
    <w:rsid w:val="009B7A7C"/>
    <w:rsid w:val="009B7C10"/>
    <w:rsid w:val="009B7CDA"/>
    <w:rsid w:val="009B7E9C"/>
    <w:rsid w:val="009B7ED0"/>
    <w:rsid w:val="009C03A2"/>
    <w:rsid w:val="009C03DB"/>
    <w:rsid w:val="009C0476"/>
    <w:rsid w:val="009C0508"/>
    <w:rsid w:val="009C05F6"/>
    <w:rsid w:val="009C064B"/>
    <w:rsid w:val="009C0798"/>
    <w:rsid w:val="009C0864"/>
    <w:rsid w:val="009C08F9"/>
    <w:rsid w:val="009C0A63"/>
    <w:rsid w:val="009C0BAE"/>
    <w:rsid w:val="009C0BAF"/>
    <w:rsid w:val="009C0C93"/>
    <w:rsid w:val="009C0E6A"/>
    <w:rsid w:val="009C0F19"/>
    <w:rsid w:val="009C0F2C"/>
    <w:rsid w:val="009C0FE2"/>
    <w:rsid w:val="009C10A9"/>
    <w:rsid w:val="009C121D"/>
    <w:rsid w:val="009C1350"/>
    <w:rsid w:val="009C1454"/>
    <w:rsid w:val="009C1487"/>
    <w:rsid w:val="009C1862"/>
    <w:rsid w:val="009C1A88"/>
    <w:rsid w:val="009C1DB1"/>
    <w:rsid w:val="009C1E23"/>
    <w:rsid w:val="009C2249"/>
    <w:rsid w:val="009C237B"/>
    <w:rsid w:val="009C2396"/>
    <w:rsid w:val="009C28BB"/>
    <w:rsid w:val="009C2906"/>
    <w:rsid w:val="009C2B3E"/>
    <w:rsid w:val="009C2D37"/>
    <w:rsid w:val="009C2D3D"/>
    <w:rsid w:val="009C2F46"/>
    <w:rsid w:val="009C2F53"/>
    <w:rsid w:val="009C31EF"/>
    <w:rsid w:val="009C32EC"/>
    <w:rsid w:val="009C3358"/>
    <w:rsid w:val="009C337B"/>
    <w:rsid w:val="009C3491"/>
    <w:rsid w:val="009C3592"/>
    <w:rsid w:val="009C3995"/>
    <w:rsid w:val="009C39AB"/>
    <w:rsid w:val="009C3A82"/>
    <w:rsid w:val="009C3B11"/>
    <w:rsid w:val="009C3BE9"/>
    <w:rsid w:val="009C4059"/>
    <w:rsid w:val="009C4087"/>
    <w:rsid w:val="009C42C0"/>
    <w:rsid w:val="009C4380"/>
    <w:rsid w:val="009C43B6"/>
    <w:rsid w:val="009C4435"/>
    <w:rsid w:val="009C44D3"/>
    <w:rsid w:val="009C49AA"/>
    <w:rsid w:val="009C4AE8"/>
    <w:rsid w:val="009C4BF9"/>
    <w:rsid w:val="009C4C32"/>
    <w:rsid w:val="009C4D44"/>
    <w:rsid w:val="009C4E51"/>
    <w:rsid w:val="009C50DE"/>
    <w:rsid w:val="009C5157"/>
    <w:rsid w:val="009C52BC"/>
    <w:rsid w:val="009C5556"/>
    <w:rsid w:val="009C575F"/>
    <w:rsid w:val="009C5944"/>
    <w:rsid w:val="009C5A96"/>
    <w:rsid w:val="009C5AFF"/>
    <w:rsid w:val="009C5CCE"/>
    <w:rsid w:val="009C5FCF"/>
    <w:rsid w:val="009C628D"/>
    <w:rsid w:val="009C62CE"/>
    <w:rsid w:val="009C62EE"/>
    <w:rsid w:val="009C6539"/>
    <w:rsid w:val="009C66A7"/>
    <w:rsid w:val="009C671E"/>
    <w:rsid w:val="009C6845"/>
    <w:rsid w:val="009C6948"/>
    <w:rsid w:val="009C6A1C"/>
    <w:rsid w:val="009C6C63"/>
    <w:rsid w:val="009C6CD4"/>
    <w:rsid w:val="009C6EC7"/>
    <w:rsid w:val="009C71E1"/>
    <w:rsid w:val="009C72B6"/>
    <w:rsid w:val="009C7399"/>
    <w:rsid w:val="009C756C"/>
    <w:rsid w:val="009C76FB"/>
    <w:rsid w:val="009C78B7"/>
    <w:rsid w:val="009C7C75"/>
    <w:rsid w:val="009C7D03"/>
    <w:rsid w:val="009C7F3B"/>
    <w:rsid w:val="009D016C"/>
    <w:rsid w:val="009D0461"/>
    <w:rsid w:val="009D05AD"/>
    <w:rsid w:val="009D05C5"/>
    <w:rsid w:val="009D0607"/>
    <w:rsid w:val="009D0692"/>
    <w:rsid w:val="009D072B"/>
    <w:rsid w:val="009D08FF"/>
    <w:rsid w:val="009D0BBE"/>
    <w:rsid w:val="009D0BE3"/>
    <w:rsid w:val="009D0D7B"/>
    <w:rsid w:val="009D1048"/>
    <w:rsid w:val="009D12CA"/>
    <w:rsid w:val="009D13D1"/>
    <w:rsid w:val="009D16C6"/>
    <w:rsid w:val="009D1C35"/>
    <w:rsid w:val="009D1EE9"/>
    <w:rsid w:val="009D20D7"/>
    <w:rsid w:val="009D224D"/>
    <w:rsid w:val="009D22EF"/>
    <w:rsid w:val="009D2311"/>
    <w:rsid w:val="009D2371"/>
    <w:rsid w:val="009D253C"/>
    <w:rsid w:val="009D25DE"/>
    <w:rsid w:val="009D262C"/>
    <w:rsid w:val="009D26EF"/>
    <w:rsid w:val="009D28FF"/>
    <w:rsid w:val="009D290F"/>
    <w:rsid w:val="009D2977"/>
    <w:rsid w:val="009D2CEF"/>
    <w:rsid w:val="009D2DA5"/>
    <w:rsid w:val="009D2E30"/>
    <w:rsid w:val="009D3352"/>
    <w:rsid w:val="009D33A0"/>
    <w:rsid w:val="009D3443"/>
    <w:rsid w:val="009D34EF"/>
    <w:rsid w:val="009D35F0"/>
    <w:rsid w:val="009D378B"/>
    <w:rsid w:val="009D3A9D"/>
    <w:rsid w:val="009D3B01"/>
    <w:rsid w:val="009D3B60"/>
    <w:rsid w:val="009D3F1B"/>
    <w:rsid w:val="009D3FDB"/>
    <w:rsid w:val="009D40EB"/>
    <w:rsid w:val="009D413C"/>
    <w:rsid w:val="009D41B6"/>
    <w:rsid w:val="009D41C8"/>
    <w:rsid w:val="009D41D5"/>
    <w:rsid w:val="009D4275"/>
    <w:rsid w:val="009D43A3"/>
    <w:rsid w:val="009D48C0"/>
    <w:rsid w:val="009D4991"/>
    <w:rsid w:val="009D499E"/>
    <w:rsid w:val="009D4A63"/>
    <w:rsid w:val="009D4D09"/>
    <w:rsid w:val="009D4E43"/>
    <w:rsid w:val="009D5091"/>
    <w:rsid w:val="009D55A3"/>
    <w:rsid w:val="009D55E1"/>
    <w:rsid w:val="009D57BC"/>
    <w:rsid w:val="009D5813"/>
    <w:rsid w:val="009D5852"/>
    <w:rsid w:val="009D58BD"/>
    <w:rsid w:val="009D5AC6"/>
    <w:rsid w:val="009D5C5C"/>
    <w:rsid w:val="009D5EAD"/>
    <w:rsid w:val="009D6252"/>
    <w:rsid w:val="009D62D2"/>
    <w:rsid w:val="009D64A7"/>
    <w:rsid w:val="009D6535"/>
    <w:rsid w:val="009D662B"/>
    <w:rsid w:val="009D6810"/>
    <w:rsid w:val="009D6832"/>
    <w:rsid w:val="009D6897"/>
    <w:rsid w:val="009D6923"/>
    <w:rsid w:val="009D6949"/>
    <w:rsid w:val="009D69ED"/>
    <w:rsid w:val="009D6CE7"/>
    <w:rsid w:val="009D7470"/>
    <w:rsid w:val="009D759E"/>
    <w:rsid w:val="009D7665"/>
    <w:rsid w:val="009D76C1"/>
    <w:rsid w:val="009D7775"/>
    <w:rsid w:val="009D7889"/>
    <w:rsid w:val="009D7949"/>
    <w:rsid w:val="009D7D25"/>
    <w:rsid w:val="009D7DEB"/>
    <w:rsid w:val="009E006A"/>
    <w:rsid w:val="009E00B0"/>
    <w:rsid w:val="009E01B7"/>
    <w:rsid w:val="009E03B6"/>
    <w:rsid w:val="009E08E7"/>
    <w:rsid w:val="009E0CBA"/>
    <w:rsid w:val="009E0FB1"/>
    <w:rsid w:val="009E1315"/>
    <w:rsid w:val="009E145F"/>
    <w:rsid w:val="009E178F"/>
    <w:rsid w:val="009E1A0A"/>
    <w:rsid w:val="009E1AF0"/>
    <w:rsid w:val="009E1BCB"/>
    <w:rsid w:val="009E1F11"/>
    <w:rsid w:val="009E22CF"/>
    <w:rsid w:val="009E2463"/>
    <w:rsid w:val="009E2576"/>
    <w:rsid w:val="009E25D4"/>
    <w:rsid w:val="009E269A"/>
    <w:rsid w:val="009E2A02"/>
    <w:rsid w:val="009E2D31"/>
    <w:rsid w:val="009E2E21"/>
    <w:rsid w:val="009E2E2E"/>
    <w:rsid w:val="009E2EFD"/>
    <w:rsid w:val="009E3021"/>
    <w:rsid w:val="009E334C"/>
    <w:rsid w:val="009E33AF"/>
    <w:rsid w:val="009E33CA"/>
    <w:rsid w:val="009E345B"/>
    <w:rsid w:val="009E3527"/>
    <w:rsid w:val="009E3705"/>
    <w:rsid w:val="009E381B"/>
    <w:rsid w:val="009E394B"/>
    <w:rsid w:val="009E399C"/>
    <w:rsid w:val="009E3AA1"/>
    <w:rsid w:val="009E3AC6"/>
    <w:rsid w:val="009E3B20"/>
    <w:rsid w:val="009E3B83"/>
    <w:rsid w:val="009E3D67"/>
    <w:rsid w:val="009E3DA7"/>
    <w:rsid w:val="009E3EDA"/>
    <w:rsid w:val="009E3FCE"/>
    <w:rsid w:val="009E4098"/>
    <w:rsid w:val="009E4310"/>
    <w:rsid w:val="009E4361"/>
    <w:rsid w:val="009E4483"/>
    <w:rsid w:val="009E44A2"/>
    <w:rsid w:val="009E4528"/>
    <w:rsid w:val="009E457D"/>
    <w:rsid w:val="009E48FF"/>
    <w:rsid w:val="009E49A5"/>
    <w:rsid w:val="009E4B27"/>
    <w:rsid w:val="009E4EA2"/>
    <w:rsid w:val="009E4F64"/>
    <w:rsid w:val="009E4F6E"/>
    <w:rsid w:val="009E4FDC"/>
    <w:rsid w:val="009E52F3"/>
    <w:rsid w:val="009E5490"/>
    <w:rsid w:val="009E5496"/>
    <w:rsid w:val="009E554D"/>
    <w:rsid w:val="009E55C8"/>
    <w:rsid w:val="009E568C"/>
    <w:rsid w:val="009E59A1"/>
    <w:rsid w:val="009E5A01"/>
    <w:rsid w:val="009E5AD1"/>
    <w:rsid w:val="009E5B73"/>
    <w:rsid w:val="009E5CFA"/>
    <w:rsid w:val="009E5EC4"/>
    <w:rsid w:val="009E602E"/>
    <w:rsid w:val="009E6197"/>
    <w:rsid w:val="009E61C4"/>
    <w:rsid w:val="009E6293"/>
    <w:rsid w:val="009E6B41"/>
    <w:rsid w:val="009E6B61"/>
    <w:rsid w:val="009E6BED"/>
    <w:rsid w:val="009E6C1E"/>
    <w:rsid w:val="009E6F3E"/>
    <w:rsid w:val="009E6FDF"/>
    <w:rsid w:val="009E713D"/>
    <w:rsid w:val="009E72B7"/>
    <w:rsid w:val="009E72C8"/>
    <w:rsid w:val="009E737A"/>
    <w:rsid w:val="009E74BA"/>
    <w:rsid w:val="009E7552"/>
    <w:rsid w:val="009E75C4"/>
    <w:rsid w:val="009E76FE"/>
    <w:rsid w:val="009E79C1"/>
    <w:rsid w:val="009E7AA1"/>
    <w:rsid w:val="009E7B81"/>
    <w:rsid w:val="009E7CBE"/>
    <w:rsid w:val="009E7CCB"/>
    <w:rsid w:val="009F00A7"/>
    <w:rsid w:val="009F00FD"/>
    <w:rsid w:val="009F03D8"/>
    <w:rsid w:val="009F0520"/>
    <w:rsid w:val="009F06A7"/>
    <w:rsid w:val="009F09A9"/>
    <w:rsid w:val="009F0A48"/>
    <w:rsid w:val="009F0A96"/>
    <w:rsid w:val="009F108C"/>
    <w:rsid w:val="009F1342"/>
    <w:rsid w:val="009F15C1"/>
    <w:rsid w:val="009F15C6"/>
    <w:rsid w:val="009F1845"/>
    <w:rsid w:val="009F19E7"/>
    <w:rsid w:val="009F1B75"/>
    <w:rsid w:val="009F1C4B"/>
    <w:rsid w:val="009F1FB0"/>
    <w:rsid w:val="009F2026"/>
    <w:rsid w:val="009F207C"/>
    <w:rsid w:val="009F208F"/>
    <w:rsid w:val="009F2129"/>
    <w:rsid w:val="009F2406"/>
    <w:rsid w:val="009F24C1"/>
    <w:rsid w:val="009F2994"/>
    <w:rsid w:val="009F2996"/>
    <w:rsid w:val="009F29B7"/>
    <w:rsid w:val="009F29BE"/>
    <w:rsid w:val="009F2B4F"/>
    <w:rsid w:val="009F2DD0"/>
    <w:rsid w:val="009F2E28"/>
    <w:rsid w:val="009F3008"/>
    <w:rsid w:val="009F30EA"/>
    <w:rsid w:val="009F33FB"/>
    <w:rsid w:val="009F34FD"/>
    <w:rsid w:val="009F355A"/>
    <w:rsid w:val="009F3609"/>
    <w:rsid w:val="009F3752"/>
    <w:rsid w:val="009F37CB"/>
    <w:rsid w:val="009F37EF"/>
    <w:rsid w:val="009F3806"/>
    <w:rsid w:val="009F390C"/>
    <w:rsid w:val="009F3B1E"/>
    <w:rsid w:val="009F3B4A"/>
    <w:rsid w:val="009F3B78"/>
    <w:rsid w:val="009F3BF9"/>
    <w:rsid w:val="009F421A"/>
    <w:rsid w:val="009F4250"/>
    <w:rsid w:val="009F43C4"/>
    <w:rsid w:val="009F43E4"/>
    <w:rsid w:val="009F46CD"/>
    <w:rsid w:val="009F4746"/>
    <w:rsid w:val="009F4859"/>
    <w:rsid w:val="009F4AFB"/>
    <w:rsid w:val="009F5077"/>
    <w:rsid w:val="009F548A"/>
    <w:rsid w:val="009F54B1"/>
    <w:rsid w:val="009F5620"/>
    <w:rsid w:val="009F578C"/>
    <w:rsid w:val="009F5998"/>
    <w:rsid w:val="009F5B7D"/>
    <w:rsid w:val="009F5C71"/>
    <w:rsid w:val="009F5D4C"/>
    <w:rsid w:val="009F5D7F"/>
    <w:rsid w:val="009F5DFA"/>
    <w:rsid w:val="009F5ECB"/>
    <w:rsid w:val="009F5EEA"/>
    <w:rsid w:val="009F5FBA"/>
    <w:rsid w:val="009F5FDA"/>
    <w:rsid w:val="009F6176"/>
    <w:rsid w:val="009F6381"/>
    <w:rsid w:val="009F63F1"/>
    <w:rsid w:val="009F673D"/>
    <w:rsid w:val="009F67FC"/>
    <w:rsid w:val="009F6AA0"/>
    <w:rsid w:val="009F6E42"/>
    <w:rsid w:val="009F6EB4"/>
    <w:rsid w:val="009F6FB6"/>
    <w:rsid w:val="009F70E1"/>
    <w:rsid w:val="009F72E7"/>
    <w:rsid w:val="009F7453"/>
    <w:rsid w:val="009F76FD"/>
    <w:rsid w:val="009F777E"/>
    <w:rsid w:val="009F7799"/>
    <w:rsid w:val="009F7866"/>
    <w:rsid w:val="009F793F"/>
    <w:rsid w:val="009F7B20"/>
    <w:rsid w:val="009F7B4D"/>
    <w:rsid w:val="009F7DC4"/>
    <w:rsid w:val="009F7E2E"/>
    <w:rsid w:val="009F7F46"/>
    <w:rsid w:val="00A00274"/>
    <w:rsid w:val="00A002FF"/>
    <w:rsid w:val="00A00384"/>
    <w:rsid w:val="00A00590"/>
    <w:rsid w:val="00A005E5"/>
    <w:rsid w:val="00A00B17"/>
    <w:rsid w:val="00A00B18"/>
    <w:rsid w:val="00A00BA8"/>
    <w:rsid w:val="00A00CA2"/>
    <w:rsid w:val="00A00CCB"/>
    <w:rsid w:val="00A00F05"/>
    <w:rsid w:val="00A00F10"/>
    <w:rsid w:val="00A0104C"/>
    <w:rsid w:val="00A01062"/>
    <w:rsid w:val="00A0109C"/>
    <w:rsid w:val="00A010DB"/>
    <w:rsid w:val="00A010E8"/>
    <w:rsid w:val="00A01103"/>
    <w:rsid w:val="00A01396"/>
    <w:rsid w:val="00A013F3"/>
    <w:rsid w:val="00A01714"/>
    <w:rsid w:val="00A01ECF"/>
    <w:rsid w:val="00A0201E"/>
    <w:rsid w:val="00A02059"/>
    <w:rsid w:val="00A0219D"/>
    <w:rsid w:val="00A021A1"/>
    <w:rsid w:val="00A0224F"/>
    <w:rsid w:val="00A022D1"/>
    <w:rsid w:val="00A02321"/>
    <w:rsid w:val="00A024D1"/>
    <w:rsid w:val="00A0250B"/>
    <w:rsid w:val="00A025B7"/>
    <w:rsid w:val="00A025E6"/>
    <w:rsid w:val="00A028B9"/>
    <w:rsid w:val="00A029DE"/>
    <w:rsid w:val="00A03015"/>
    <w:rsid w:val="00A0318C"/>
    <w:rsid w:val="00A031D5"/>
    <w:rsid w:val="00A031EB"/>
    <w:rsid w:val="00A032C3"/>
    <w:rsid w:val="00A03377"/>
    <w:rsid w:val="00A03475"/>
    <w:rsid w:val="00A03534"/>
    <w:rsid w:val="00A03573"/>
    <w:rsid w:val="00A03580"/>
    <w:rsid w:val="00A03702"/>
    <w:rsid w:val="00A038AB"/>
    <w:rsid w:val="00A03A1E"/>
    <w:rsid w:val="00A03A7F"/>
    <w:rsid w:val="00A03B96"/>
    <w:rsid w:val="00A03C53"/>
    <w:rsid w:val="00A03D75"/>
    <w:rsid w:val="00A03DA1"/>
    <w:rsid w:val="00A03EF7"/>
    <w:rsid w:val="00A041CE"/>
    <w:rsid w:val="00A0434E"/>
    <w:rsid w:val="00A0441E"/>
    <w:rsid w:val="00A04626"/>
    <w:rsid w:val="00A0467B"/>
    <w:rsid w:val="00A04995"/>
    <w:rsid w:val="00A049BB"/>
    <w:rsid w:val="00A0527E"/>
    <w:rsid w:val="00A054AD"/>
    <w:rsid w:val="00A0564C"/>
    <w:rsid w:val="00A05721"/>
    <w:rsid w:val="00A0584F"/>
    <w:rsid w:val="00A05871"/>
    <w:rsid w:val="00A05A96"/>
    <w:rsid w:val="00A05B1B"/>
    <w:rsid w:val="00A05F45"/>
    <w:rsid w:val="00A060E2"/>
    <w:rsid w:val="00A0656B"/>
    <w:rsid w:val="00A0662F"/>
    <w:rsid w:val="00A06787"/>
    <w:rsid w:val="00A067C3"/>
    <w:rsid w:val="00A06A8B"/>
    <w:rsid w:val="00A06B98"/>
    <w:rsid w:val="00A06BF8"/>
    <w:rsid w:val="00A06C5A"/>
    <w:rsid w:val="00A06D2B"/>
    <w:rsid w:val="00A06DF8"/>
    <w:rsid w:val="00A06F6C"/>
    <w:rsid w:val="00A070B5"/>
    <w:rsid w:val="00A07332"/>
    <w:rsid w:val="00A07350"/>
    <w:rsid w:val="00A073CD"/>
    <w:rsid w:val="00A0741C"/>
    <w:rsid w:val="00A0747B"/>
    <w:rsid w:val="00A075B3"/>
    <w:rsid w:val="00A07844"/>
    <w:rsid w:val="00A0786F"/>
    <w:rsid w:val="00A07A36"/>
    <w:rsid w:val="00A07BA1"/>
    <w:rsid w:val="00A07BDB"/>
    <w:rsid w:val="00A07C30"/>
    <w:rsid w:val="00A07D36"/>
    <w:rsid w:val="00A1006A"/>
    <w:rsid w:val="00A10208"/>
    <w:rsid w:val="00A10229"/>
    <w:rsid w:val="00A1048C"/>
    <w:rsid w:val="00A1058E"/>
    <w:rsid w:val="00A1076F"/>
    <w:rsid w:val="00A1089D"/>
    <w:rsid w:val="00A108B1"/>
    <w:rsid w:val="00A10C63"/>
    <w:rsid w:val="00A10E7F"/>
    <w:rsid w:val="00A10EEF"/>
    <w:rsid w:val="00A10F0F"/>
    <w:rsid w:val="00A111B0"/>
    <w:rsid w:val="00A111EE"/>
    <w:rsid w:val="00A112A6"/>
    <w:rsid w:val="00A1167F"/>
    <w:rsid w:val="00A1189D"/>
    <w:rsid w:val="00A119EB"/>
    <w:rsid w:val="00A11A51"/>
    <w:rsid w:val="00A11A56"/>
    <w:rsid w:val="00A11C01"/>
    <w:rsid w:val="00A11C0D"/>
    <w:rsid w:val="00A11CD6"/>
    <w:rsid w:val="00A11DAF"/>
    <w:rsid w:val="00A11E82"/>
    <w:rsid w:val="00A11E8B"/>
    <w:rsid w:val="00A12179"/>
    <w:rsid w:val="00A12297"/>
    <w:rsid w:val="00A122BA"/>
    <w:rsid w:val="00A12374"/>
    <w:rsid w:val="00A12573"/>
    <w:rsid w:val="00A126D0"/>
    <w:rsid w:val="00A1272A"/>
    <w:rsid w:val="00A1289C"/>
    <w:rsid w:val="00A12A97"/>
    <w:rsid w:val="00A12CC2"/>
    <w:rsid w:val="00A12D56"/>
    <w:rsid w:val="00A12E25"/>
    <w:rsid w:val="00A12E78"/>
    <w:rsid w:val="00A12FCB"/>
    <w:rsid w:val="00A13155"/>
    <w:rsid w:val="00A131DE"/>
    <w:rsid w:val="00A13302"/>
    <w:rsid w:val="00A1341E"/>
    <w:rsid w:val="00A135C2"/>
    <w:rsid w:val="00A13663"/>
    <w:rsid w:val="00A13785"/>
    <w:rsid w:val="00A13990"/>
    <w:rsid w:val="00A13AE5"/>
    <w:rsid w:val="00A13BAF"/>
    <w:rsid w:val="00A13CCB"/>
    <w:rsid w:val="00A13DD6"/>
    <w:rsid w:val="00A13DF0"/>
    <w:rsid w:val="00A13F14"/>
    <w:rsid w:val="00A13FFB"/>
    <w:rsid w:val="00A14149"/>
    <w:rsid w:val="00A14386"/>
    <w:rsid w:val="00A14822"/>
    <w:rsid w:val="00A14925"/>
    <w:rsid w:val="00A14C81"/>
    <w:rsid w:val="00A150A7"/>
    <w:rsid w:val="00A15321"/>
    <w:rsid w:val="00A153C0"/>
    <w:rsid w:val="00A153D5"/>
    <w:rsid w:val="00A154DD"/>
    <w:rsid w:val="00A15529"/>
    <w:rsid w:val="00A155DE"/>
    <w:rsid w:val="00A156DA"/>
    <w:rsid w:val="00A1584C"/>
    <w:rsid w:val="00A158BB"/>
    <w:rsid w:val="00A158D9"/>
    <w:rsid w:val="00A15A70"/>
    <w:rsid w:val="00A15A7F"/>
    <w:rsid w:val="00A15B59"/>
    <w:rsid w:val="00A15BE9"/>
    <w:rsid w:val="00A15D3B"/>
    <w:rsid w:val="00A15E57"/>
    <w:rsid w:val="00A15F00"/>
    <w:rsid w:val="00A161AD"/>
    <w:rsid w:val="00A16356"/>
    <w:rsid w:val="00A1641C"/>
    <w:rsid w:val="00A16514"/>
    <w:rsid w:val="00A168E7"/>
    <w:rsid w:val="00A16A49"/>
    <w:rsid w:val="00A16A66"/>
    <w:rsid w:val="00A16B42"/>
    <w:rsid w:val="00A16B50"/>
    <w:rsid w:val="00A16BEA"/>
    <w:rsid w:val="00A16C12"/>
    <w:rsid w:val="00A16D10"/>
    <w:rsid w:val="00A16FC5"/>
    <w:rsid w:val="00A1721B"/>
    <w:rsid w:val="00A1727D"/>
    <w:rsid w:val="00A173C0"/>
    <w:rsid w:val="00A175D6"/>
    <w:rsid w:val="00A176CF"/>
    <w:rsid w:val="00A1785A"/>
    <w:rsid w:val="00A178B3"/>
    <w:rsid w:val="00A1794B"/>
    <w:rsid w:val="00A179FE"/>
    <w:rsid w:val="00A17A1C"/>
    <w:rsid w:val="00A17A33"/>
    <w:rsid w:val="00A17D24"/>
    <w:rsid w:val="00A17D92"/>
    <w:rsid w:val="00A20020"/>
    <w:rsid w:val="00A20131"/>
    <w:rsid w:val="00A201C1"/>
    <w:rsid w:val="00A2029D"/>
    <w:rsid w:val="00A204AB"/>
    <w:rsid w:val="00A20564"/>
    <w:rsid w:val="00A205A6"/>
    <w:rsid w:val="00A20696"/>
    <w:rsid w:val="00A207EE"/>
    <w:rsid w:val="00A20A14"/>
    <w:rsid w:val="00A20AE7"/>
    <w:rsid w:val="00A20C34"/>
    <w:rsid w:val="00A20DCC"/>
    <w:rsid w:val="00A21339"/>
    <w:rsid w:val="00A214C2"/>
    <w:rsid w:val="00A21515"/>
    <w:rsid w:val="00A21AB8"/>
    <w:rsid w:val="00A21CC4"/>
    <w:rsid w:val="00A2200C"/>
    <w:rsid w:val="00A220AB"/>
    <w:rsid w:val="00A220EC"/>
    <w:rsid w:val="00A22202"/>
    <w:rsid w:val="00A22218"/>
    <w:rsid w:val="00A2250E"/>
    <w:rsid w:val="00A22546"/>
    <w:rsid w:val="00A22678"/>
    <w:rsid w:val="00A2275A"/>
    <w:rsid w:val="00A2275F"/>
    <w:rsid w:val="00A229CC"/>
    <w:rsid w:val="00A22C05"/>
    <w:rsid w:val="00A22C67"/>
    <w:rsid w:val="00A22DB2"/>
    <w:rsid w:val="00A2327C"/>
    <w:rsid w:val="00A2333F"/>
    <w:rsid w:val="00A2375B"/>
    <w:rsid w:val="00A23860"/>
    <w:rsid w:val="00A23C66"/>
    <w:rsid w:val="00A23CA5"/>
    <w:rsid w:val="00A23CC1"/>
    <w:rsid w:val="00A23E5F"/>
    <w:rsid w:val="00A24288"/>
    <w:rsid w:val="00A242E4"/>
    <w:rsid w:val="00A244BE"/>
    <w:rsid w:val="00A24581"/>
    <w:rsid w:val="00A24715"/>
    <w:rsid w:val="00A24770"/>
    <w:rsid w:val="00A248D8"/>
    <w:rsid w:val="00A249C3"/>
    <w:rsid w:val="00A24BEC"/>
    <w:rsid w:val="00A24DD0"/>
    <w:rsid w:val="00A24DD9"/>
    <w:rsid w:val="00A24FCB"/>
    <w:rsid w:val="00A25276"/>
    <w:rsid w:val="00A253B6"/>
    <w:rsid w:val="00A2547A"/>
    <w:rsid w:val="00A25804"/>
    <w:rsid w:val="00A25957"/>
    <w:rsid w:val="00A2596B"/>
    <w:rsid w:val="00A25A6B"/>
    <w:rsid w:val="00A25ADB"/>
    <w:rsid w:val="00A25B8B"/>
    <w:rsid w:val="00A25B8D"/>
    <w:rsid w:val="00A261DC"/>
    <w:rsid w:val="00A26248"/>
    <w:rsid w:val="00A264C5"/>
    <w:rsid w:val="00A2658F"/>
    <w:rsid w:val="00A26E37"/>
    <w:rsid w:val="00A27117"/>
    <w:rsid w:val="00A27189"/>
    <w:rsid w:val="00A271EF"/>
    <w:rsid w:val="00A271FD"/>
    <w:rsid w:val="00A274A2"/>
    <w:rsid w:val="00A27659"/>
    <w:rsid w:val="00A276DE"/>
    <w:rsid w:val="00A27743"/>
    <w:rsid w:val="00A27773"/>
    <w:rsid w:val="00A27ADF"/>
    <w:rsid w:val="00A27B00"/>
    <w:rsid w:val="00A27D85"/>
    <w:rsid w:val="00A3040C"/>
    <w:rsid w:val="00A30411"/>
    <w:rsid w:val="00A3041D"/>
    <w:rsid w:val="00A3054F"/>
    <w:rsid w:val="00A30692"/>
    <w:rsid w:val="00A30703"/>
    <w:rsid w:val="00A3079E"/>
    <w:rsid w:val="00A308F1"/>
    <w:rsid w:val="00A3095D"/>
    <w:rsid w:val="00A30A57"/>
    <w:rsid w:val="00A30A89"/>
    <w:rsid w:val="00A30CE2"/>
    <w:rsid w:val="00A30F7A"/>
    <w:rsid w:val="00A30FEE"/>
    <w:rsid w:val="00A310D1"/>
    <w:rsid w:val="00A31341"/>
    <w:rsid w:val="00A3148C"/>
    <w:rsid w:val="00A3149C"/>
    <w:rsid w:val="00A314D2"/>
    <w:rsid w:val="00A3154E"/>
    <w:rsid w:val="00A315B2"/>
    <w:rsid w:val="00A31614"/>
    <w:rsid w:val="00A31848"/>
    <w:rsid w:val="00A3191F"/>
    <w:rsid w:val="00A31995"/>
    <w:rsid w:val="00A31A06"/>
    <w:rsid w:val="00A31BE3"/>
    <w:rsid w:val="00A31EDE"/>
    <w:rsid w:val="00A31F57"/>
    <w:rsid w:val="00A320A6"/>
    <w:rsid w:val="00A32661"/>
    <w:rsid w:val="00A327F3"/>
    <w:rsid w:val="00A32916"/>
    <w:rsid w:val="00A32A0C"/>
    <w:rsid w:val="00A32E5F"/>
    <w:rsid w:val="00A32F32"/>
    <w:rsid w:val="00A32F4C"/>
    <w:rsid w:val="00A32FF5"/>
    <w:rsid w:val="00A33171"/>
    <w:rsid w:val="00A3357A"/>
    <w:rsid w:val="00A336DF"/>
    <w:rsid w:val="00A3371B"/>
    <w:rsid w:val="00A3375F"/>
    <w:rsid w:val="00A3385B"/>
    <w:rsid w:val="00A339BD"/>
    <w:rsid w:val="00A33A0B"/>
    <w:rsid w:val="00A33B0F"/>
    <w:rsid w:val="00A33D7E"/>
    <w:rsid w:val="00A33E81"/>
    <w:rsid w:val="00A33FEC"/>
    <w:rsid w:val="00A341F3"/>
    <w:rsid w:val="00A346CC"/>
    <w:rsid w:val="00A3482A"/>
    <w:rsid w:val="00A34864"/>
    <w:rsid w:val="00A34995"/>
    <w:rsid w:val="00A34C8E"/>
    <w:rsid w:val="00A34D5B"/>
    <w:rsid w:val="00A3516C"/>
    <w:rsid w:val="00A351A6"/>
    <w:rsid w:val="00A352DB"/>
    <w:rsid w:val="00A3537D"/>
    <w:rsid w:val="00A35EA4"/>
    <w:rsid w:val="00A35F12"/>
    <w:rsid w:val="00A35FF3"/>
    <w:rsid w:val="00A365D7"/>
    <w:rsid w:val="00A368DF"/>
    <w:rsid w:val="00A36B43"/>
    <w:rsid w:val="00A36B58"/>
    <w:rsid w:val="00A36D7C"/>
    <w:rsid w:val="00A36E83"/>
    <w:rsid w:val="00A371A9"/>
    <w:rsid w:val="00A372DD"/>
    <w:rsid w:val="00A374B1"/>
    <w:rsid w:val="00A377E8"/>
    <w:rsid w:val="00A37859"/>
    <w:rsid w:val="00A378C9"/>
    <w:rsid w:val="00A37985"/>
    <w:rsid w:val="00A379AA"/>
    <w:rsid w:val="00A379D2"/>
    <w:rsid w:val="00A37B72"/>
    <w:rsid w:val="00A37C22"/>
    <w:rsid w:val="00A37D84"/>
    <w:rsid w:val="00A37EAF"/>
    <w:rsid w:val="00A37EC7"/>
    <w:rsid w:val="00A37FD0"/>
    <w:rsid w:val="00A401E2"/>
    <w:rsid w:val="00A40674"/>
    <w:rsid w:val="00A406AE"/>
    <w:rsid w:val="00A40A11"/>
    <w:rsid w:val="00A40A9C"/>
    <w:rsid w:val="00A40B83"/>
    <w:rsid w:val="00A40B91"/>
    <w:rsid w:val="00A40C2C"/>
    <w:rsid w:val="00A41115"/>
    <w:rsid w:val="00A4124D"/>
    <w:rsid w:val="00A414FC"/>
    <w:rsid w:val="00A41753"/>
    <w:rsid w:val="00A41904"/>
    <w:rsid w:val="00A41A7E"/>
    <w:rsid w:val="00A41DB6"/>
    <w:rsid w:val="00A420B0"/>
    <w:rsid w:val="00A4211B"/>
    <w:rsid w:val="00A421A1"/>
    <w:rsid w:val="00A421B3"/>
    <w:rsid w:val="00A42222"/>
    <w:rsid w:val="00A42429"/>
    <w:rsid w:val="00A424CA"/>
    <w:rsid w:val="00A424E0"/>
    <w:rsid w:val="00A42676"/>
    <w:rsid w:val="00A4282A"/>
    <w:rsid w:val="00A42A19"/>
    <w:rsid w:val="00A42A1A"/>
    <w:rsid w:val="00A42B38"/>
    <w:rsid w:val="00A42E2C"/>
    <w:rsid w:val="00A42F0C"/>
    <w:rsid w:val="00A42F7F"/>
    <w:rsid w:val="00A42FA9"/>
    <w:rsid w:val="00A42FFC"/>
    <w:rsid w:val="00A430A1"/>
    <w:rsid w:val="00A430F0"/>
    <w:rsid w:val="00A431C5"/>
    <w:rsid w:val="00A43307"/>
    <w:rsid w:val="00A4335E"/>
    <w:rsid w:val="00A433C6"/>
    <w:rsid w:val="00A43494"/>
    <w:rsid w:val="00A4359A"/>
    <w:rsid w:val="00A4369C"/>
    <w:rsid w:val="00A439C1"/>
    <w:rsid w:val="00A43B5F"/>
    <w:rsid w:val="00A43C28"/>
    <w:rsid w:val="00A44062"/>
    <w:rsid w:val="00A44105"/>
    <w:rsid w:val="00A4435C"/>
    <w:rsid w:val="00A44362"/>
    <w:rsid w:val="00A443FA"/>
    <w:rsid w:val="00A444AD"/>
    <w:rsid w:val="00A446C0"/>
    <w:rsid w:val="00A44870"/>
    <w:rsid w:val="00A44A3A"/>
    <w:rsid w:val="00A44A46"/>
    <w:rsid w:val="00A44AAD"/>
    <w:rsid w:val="00A44CE1"/>
    <w:rsid w:val="00A4508F"/>
    <w:rsid w:val="00A450DC"/>
    <w:rsid w:val="00A45471"/>
    <w:rsid w:val="00A45640"/>
    <w:rsid w:val="00A45AED"/>
    <w:rsid w:val="00A45B27"/>
    <w:rsid w:val="00A45B63"/>
    <w:rsid w:val="00A45D4F"/>
    <w:rsid w:val="00A45DB4"/>
    <w:rsid w:val="00A45DD6"/>
    <w:rsid w:val="00A45ECC"/>
    <w:rsid w:val="00A45FCE"/>
    <w:rsid w:val="00A460C4"/>
    <w:rsid w:val="00A4610A"/>
    <w:rsid w:val="00A46119"/>
    <w:rsid w:val="00A46252"/>
    <w:rsid w:val="00A4628A"/>
    <w:rsid w:val="00A46364"/>
    <w:rsid w:val="00A464D0"/>
    <w:rsid w:val="00A46572"/>
    <w:rsid w:val="00A469C8"/>
    <w:rsid w:val="00A469CB"/>
    <w:rsid w:val="00A46AA9"/>
    <w:rsid w:val="00A46ABD"/>
    <w:rsid w:val="00A46B12"/>
    <w:rsid w:val="00A46B5F"/>
    <w:rsid w:val="00A47014"/>
    <w:rsid w:val="00A47641"/>
    <w:rsid w:val="00A4764B"/>
    <w:rsid w:val="00A47654"/>
    <w:rsid w:val="00A4766E"/>
    <w:rsid w:val="00A47704"/>
    <w:rsid w:val="00A4787A"/>
    <w:rsid w:val="00A47977"/>
    <w:rsid w:val="00A47AE9"/>
    <w:rsid w:val="00A47EED"/>
    <w:rsid w:val="00A47EFD"/>
    <w:rsid w:val="00A5005C"/>
    <w:rsid w:val="00A5008D"/>
    <w:rsid w:val="00A50118"/>
    <w:rsid w:val="00A50163"/>
    <w:rsid w:val="00A50219"/>
    <w:rsid w:val="00A50438"/>
    <w:rsid w:val="00A50572"/>
    <w:rsid w:val="00A50627"/>
    <w:rsid w:val="00A508AF"/>
    <w:rsid w:val="00A50A98"/>
    <w:rsid w:val="00A50BC5"/>
    <w:rsid w:val="00A50C3E"/>
    <w:rsid w:val="00A50C73"/>
    <w:rsid w:val="00A50E27"/>
    <w:rsid w:val="00A50EC5"/>
    <w:rsid w:val="00A51002"/>
    <w:rsid w:val="00A5108E"/>
    <w:rsid w:val="00A51208"/>
    <w:rsid w:val="00A51278"/>
    <w:rsid w:val="00A5131B"/>
    <w:rsid w:val="00A5135C"/>
    <w:rsid w:val="00A51618"/>
    <w:rsid w:val="00A516AB"/>
    <w:rsid w:val="00A51836"/>
    <w:rsid w:val="00A519A0"/>
    <w:rsid w:val="00A51D0A"/>
    <w:rsid w:val="00A51FEC"/>
    <w:rsid w:val="00A5206C"/>
    <w:rsid w:val="00A52196"/>
    <w:rsid w:val="00A52435"/>
    <w:rsid w:val="00A524FB"/>
    <w:rsid w:val="00A527E9"/>
    <w:rsid w:val="00A52A13"/>
    <w:rsid w:val="00A52C19"/>
    <w:rsid w:val="00A52D6C"/>
    <w:rsid w:val="00A52E74"/>
    <w:rsid w:val="00A52FA5"/>
    <w:rsid w:val="00A52FED"/>
    <w:rsid w:val="00A5307A"/>
    <w:rsid w:val="00A530CA"/>
    <w:rsid w:val="00A530CE"/>
    <w:rsid w:val="00A53158"/>
    <w:rsid w:val="00A53451"/>
    <w:rsid w:val="00A534A6"/>
    <w:rsid w:val="00A54088"/>
    <w:rsid w:val="00A5422A"/>
    <w:rsid w:val="00A54251"/>
    <w:rsid w:val="00A5441C"/>
    <w:rsid w:val="00A54675"/>
    <w:rsid w:val="00A54768"/>
    <w:rsid w:val="00A5479E"/>
    <w:rsid w:val="00A549A9"/>
    <w:rsid w:val="00A54D60"/>
    <w:rsid w:val="00A54F07"/>
    <w:rsid w:val="00A54F0C"/>
    <w:rsid w:val="00A54F2A"/>
    <w:rsid w:val="00A5512C"/>
    <w:rsid w:val="00A55182"/>
    <w:rsid w:val="00A55298"/>
    <w:rsid w:val="00A55436"/>
    <w:rsid w:val="00A55632"/>
    <w:rsid w:val="00A557F7"/>
    <w:rsid w:val="00A5580A"/>
    <w:rsid w:val="00A55922"/>
    <w:rsid w:val="00A55A3B"/>
    <w:rsid w:val="00A55B5E"/>
    <w:rsid w:val="00A55BD3"/>
    <w:rsid w:val="00A55C25"/>
    <w:rsid w:val="00A55C3A"/>
    <w:rsid w:val="00A55CB1"/>
    <w:rsid w:val="00A55F10"/>
    <w:rsid w:val="00A56184"/>
    <w:rsid w:val="00A5647D"/>
    <w:rsid w:val="00A564E5"/>
    <w:rsid w:val="00A5658E"/>
    <w:rsid w:val="00A566D4"/>
    <w:rsid w:val="00A56AA5"/>
    <w:rsid w:val="00A570EF"/>
    <w:rsid w:val="00A570F9"/>
    <w:rsid w:val="00A572C3"/>
    <w:rsid w:val="00A572CE"/>
    <w:rsid w:val="00A572F6"/>
    <w:rsid w:val="00A57635"/>
    <w:rsid w:val="00A5765E"/>
    <w:rsid w:val="00A5784B"/>
    <w:rsid w:val="00A5786C"/>
    <w:rsid w:val="00A57AF1"/>
    <w:rsid w:val="00A57CF9"/>
    <w:rsid w:val="00A57FDE"/>
    <w:rsid w:val="00A6048B"/>
    <w:rsid w:val="00A604BF"/>
    <w:rsid w:val="00A605EE"/>
    <w:rsid w:val="00A60762"/>
    <w:rsid w:val="00A608DC"/>
    <w:rsid w:val="00A60CFA"/>
    <w:rsid w:val="00A60D62"/>
    <w:rsid w:val="00A60E3E"/>
    <w:rsid w:val="00A60E92"/>
    <w:rsid w:val="00A60F7B"/>
    <w:rsid w:val="00A60FD5"/>
    <w:rsid w:val="00A61222"/>
    <w:rsid w:val="00A61262"/>
    <w:rsid w:val="00A6136D"/>
    <w:rsid w:val="00A6145E"/>
    <w:rsid w:val="00A614E2"/>
    <w:rsid w:val="00A6151C"/>
    <w:rsid w:val="00A6156C"/>
    <w:rsid w:val="00A615C9"/>
    <w:rsid w:val="00A61725"/>
    <w:rsid w:val="00A61775"/>
    <w:rsid w:val="00A61A8C"/>
    <w:rsid w:val="00A61BF1"/>
    <w:rsid w:val="00A61F04"/>
    <w:rsid w:val="00A61F8B"/>
    <w:rsid w:val="00A622C2"/>
    <w:rsid w:val="00A62307"/>
    <w:rsid w:val="00A623BC"/>
    <w:rsid w:val="00A623E6"/>
    <w:rsid w:val="00A625C9"/>
    <w:rsid w:val="00A62654"/>
    <w:rsid w:val="00A6282C"/>
    <w:rsid w:val="00A62834"/>
    <w:rsid w:val="00A628DC"/>
    <w:rsid w:val="00A6294B"/>
    <w:rsid w:val="00A62A0F"/>
    <w:rsid w:val="00A62BC2"/>
    <w:rsid w:val="00A62DFA"/>
    <w:rsid w:val="00A6312E"/>
    <w:rsid w:val="00A633E4"/>
    <w:rsid w:val="00A634A9"/>
    <w:rsid w:val="00A6386A"/>
    <w:rsid w:val="00A63954"/>
    <w:rsid w:val="00A63A8E"/>
    <w:rsid w:val="00A63BF6"/>
    <w:rsid w:val="00A63C01"/>
    <w:rsid w:val="00A63CF0"/>
    <w:rsid w:val="00A63D8C"/>
    <w:rsid w:val="00A63DF6"/>
    <w:rsid w:val="00A63E3F"/>
    <w:rsid w:val="00A63E6E"/>
    <w:rsid w:val="00A63F03"/>
    <w:rsid w:val="00A63F85"/>
    <w:rsid w:val="00A6422C"/>
    <w:rsid w:val="00A6498F"/>
    <w:rsid w:val="00A64A5F"/>
    <w:rsid w:val="00A64A7F"/>
    <w:rsid w:val="00A65116"/>
    <w:rsid w:val="00A65167"/>
    <w:rsid w:val="00A651E3"/>
    <w:rsid w:val="00A65381"/>
    <w:rsid w:val="00A653DC"/>
    <w:rsid w:val="00A653FF"/>
    <w:rsid w:val="00A65502"/>
    <w:rsid w:val="00A6559D"/>
    <w:rsid w:val="00A655C6"/>
    <w:rsid w:val="00A657E3"/>
    <w:rsid w:val="00A6583A"/>
    <w:rsid w:val="00A65857"/>
    <w:rsid w:val="00A6597E"/>
    <w:rsid w:val="00A65B6D"/>
    <w:rsid w:val="00A65CCB"/>
    <w:rsid w:val="00A65F21"/>
    <w:rsid w:val="00A66081"/>
    <w:rsid w:val="00A6623E"/>
    <w:rsid w:val="00A6628A"/>
    <w:rsid w:val="00A666EB"/>
    <w:rsid w:val="00A66797"/>
    <w:rsid w:val="00A66AF9"/>
    <w:rsid w:val="00A66C0A"/>
    <w:rsid w:val="00A66C58"/>
    <w:rsid w:val="00A66EEF"/>
    <w:rsid w:val="00A6739C"/>
    <w:rsid w:val="00A674AA"/>
    <w:rsid w:val="00A674C3"/>
    <w:rsid w:val="00A674C9"/>
    <w:rsid w:val="00A674E9"/>
    <w:rsid w:val="00A6752D"/>
    <w:rsid w:val="00A67618"/>
    <w:rsid w:val="00A67887"/>
    <w:rsid w:val="00A6788E"/>
    <w:rsid w:val="00A67B1C"/>
    <w:rsid w:val="00A67D0D"/>
    <w:rsid w:val="00A67D52"/>
    <w:rsid w:val="00A67FC2"/>
    <w:rsid w:val="00A70191"/>
    <w:rsid w:val="00A701D3"/>
    <w:rsid w:val="00A704D2"/>
    <w:rsid w:val="00A704ED"/>
    <w:rsid w:val="00A705B0"/>
    <w:rsid w:val="00A7076B"/>
    <w:rsid w:val="00A70801"/>
    <w:rsid w:val="00A7082A"/>
    <w:rsid w:val="00A7086C"/>
    <w:rsid w:val="00A7087F"/>
    <w:rsid w:val="00A70BF5"/>
    <w:rsid w:val="00A70CD5"/>
    <w:rsid w:val="00A70D5F"/>
    <w:rsid w:val="00A70D87"/>
    <w:rsid w:val="00A70D97"/>
    <w:rsid w:val="00A70DA7"/>
    <w:rsid w:val="00A70DD1"/>
    <w:rsid w:val="00A70EB9"/>
    <w:rsid w:val="00A70EE2"/>
    <w:rsid w:val="00A70EE9"/>
    <w:rsid w:val="00A70EF3"/>
    <w:rsid w:val="00A70FDE"/>
    <w:rsid w:val="00A70FEA"/>
    <w:rsid w:val="00A7109B"/>
    <w:rsid w:val="00A71128"/>
    <w:rsid w:val="00A71688"/>
    <w:rsid w:val="00A716D9"/>
    <w:rsid w:val="00A7173A"/>
    <w:rsid w:val="00A718D5"/>
    <w:rsid w:val="00A71922"/>
    <w:rsid w:val="00A71AF4"/>
    <w:rsid w:val="00A71C28"/>
    <w:rsid w:val="00A71D82"/>
    <w:rsid w:val="00A71E98"/>
    <w:rsid w:val="00A71FA2"/>
    <w:rsid w:val="00A720A1"/>
    <w:rsid w:val="00A72182"/>
    <w:rsid w:val="00A7225E"/>
    <w:rsid w:val="00A722DB"/>
    <w:rsid w:val="00A72719"/>
    <w:rsid w:val="00A72800"/>
    <w:rsid w:val="00A728E0"/>
    <w:rsid w:val="00A72B10"/>
    <w:rsid w:val="00A73035"/>
    <w:rsid w:val="00A73070"/>
    <w:rsid w:val="00A73345"/>
    <w:rsid w:val="00A73361"/>
    <w:rsid w:val="00A733B7"/>
    <w:rsid w:val="00A7347D"/>
    <w:rsid w:val="00A73488"/>
    <w:rsid w:val="00A7376A"/>
    <w:rsid w:val="00A73917"/>
    <w:rsid w:val="00A73BBF"/>
    <w:rsid w:val="00A73F50"/>
    <w:rsid w:val="00A74173"/>
    <w:rsid w:val="00A7417B"/>
    <w:rsid w:val="00A742FD"/>
    <w:rsid w:val="00A7434C"/>
    <w:rsid w:val="00A74551"/>
    <w:rsid w:val="00A7457C"/>
    <w:rsid w:val="00A7462A"/>
    <w:rsid w:val="00A7476B"/>
    <w:rsid w:val="00A74815"/>
    <w:rsid w:val="00A7498D"/>
    <w:rsid w:val="00A74A99"/>
    <w:rsid w:val="00A74AB2"/>
    <w:rsid w:val="00A74C18"/>
    <w:rsid w:val="00A74D11"/>
    <w:rsid w:val="00A74E62"/>
    <w:rsid w:val="00A74F9E"/>
    <w:rsid w:val="00A75669"/>
    <w:rsid w:val="00A75798"/>
    <w:rsid w:val="00A75825"/>
    <w:rsid w:val="00A7582C"/>
    <w:rsid w:val="00A758B0"/>
    <w:rsid w:val="00A75B9D"/>
    <w:rsid w:val="00A75C6D"/>
    <w:rsid w:val="00A75D64"/>
    <w:rsid w:val="00A75F27"/>
    <w:rsid w:val="00A75FEF"/>
    <w:rsid w:val="00A76048"/>
    <w:rsid w:val="00A761A9"/>
    <w:rsid w:val="00A76254"/>
    <w:rsid w:val="00A76407"/>
    <w:rsid w:val="00A76456"/>
    <w:rsid w:val="00A764C0"/>
    <w:rsid w:val="00A765BF"/>
    <w:rsid w:val="00A765C1"/>
    <w:rsid w:val="00A765FC"/>
    <w:rsid w:val="00A76841"/>
    <w:rsid w:val="00A76CE3"/>
    <w:rsid w:val="00A76CEA"/>
    <w:rsid w:val="00A76D50"/>
    <w:rsid w:val="00A76E0F"/>
    <w:rsid w:val="00A770C0"/>
    <w:rsid w:val="00A771CE"/>
    <w:rsid w:val="00A773E6"/>
    <w:rsid w:val="00A775B3"/>
    <w:rsid w:val="00A7795D"/>
    <w:rsid w:val="00A779C1"/>
    <w:rsid w:val="00A77A28"/>
    <w:rsid w:val="00A77E2F"/>
    <w:rsid w:val="00A77F65"/>
    <w:rsid w:val="00A77F9B"/>
    <w:rsid w:val="00A77FA3"/>
    <w:rsid w:val="00A8020C"/>
    <w:rsid w:val="00A805F7"/>
    <w:rsid w:val="00A807BC"/>
    <w:rsid w:val="00A808EB"/>
    <w:rsid w:val="00A80AF4"/>
    <w:rsid w:val="00A80CAA"/>
    <w:rsid w:val="00A80D5A"/>
    <w:rsid w:val="00A80D67"/>
    <w:rsid w:val="00A812A6"/>
    <w:rsid w:val="00A812DA"/>
    <w:rsid w:val="00A81510"/>
    <w:rsid w:val="00A81608"/>
    <w:rsid w:val="00A8164F"/>
    <w:rsid w:val="00A8176A"/>
    <w:rsid w:val="00A8176F"/>
    <w:rsid w:val="00A8185F"/>
    <w:rsid w:val="00A818A4"/>
    <w:rsid w:val="00A81959"/>
    <w:rsid w:val="00A8196A"/>
    <w:rsid w:val="00A819F0"/>
    <w:rsid w:val="00A81CB8"/>
    <w:rsid w:val="00A82038"/>
    <w:rsid w:val="00A82122"/>
    <w:rsid w:val="00A82408"/>
    <w:rsid w:val="00A82594"/>
    <w:rsid w:val="00A825EB"/>
    <w:rsid w:val="00A8267E"/>
    <w:rsid w:val="00A82B93"/>
    <w:rsid w:val="00A82DD4"/>
    <w:rsid w:val="00A82E0D"/>
    <w:rsid w:val="00A82E9B"/>
    <w:rsid w:val="00A82ECA"/>
    <w:rsid w:val="00A82F6D"/>
    <w:rsid w:val="00A82FB2"/>
    <w:rsid w:val="00A83162"/>
    <w:rsid w:val="00A83291"/>
    <w:rsid w:val="00A83829"/>
    <w:rsid w:val="00A83ACC"/>
    <w:rsid w:val="00A83B53"/>
    <w:rsid w:val="00A83B68"/>
    <w:rsid w:val="00A83D39"/>
    <w:rsid w:val="00A83D5A"/>
    <w:rsid w:val="00A83DC7"/>
    <w:rsid w:val="00A83E80"/>
    <w:rsid w:val="00A84115"/>
    <w:rsid w:val="00A84152"/>
    <w:rsid w:val="00A8420B"/>
    <w:rsid w:val="00A84340"/>
    <w:rsid w:val="00A8449E"/>
    <w:rsid w:val="00A845D4"/>
    <w:rsid w:val="00A84608"/>
    <w:rsid w:val="00A84626"/>
    <w:rsid w:val="00A8475A"/>
    <w:rsid w:val="00A847D0"/>
    <w:rsid w:val="00A84872"/>
    <w:rsid w:val="00A84888"/>
    <w:rsid w:val="00A84A03"/>
    <w:rsid w:val="00A84A4F"/>
    <w:rsid w:val="00A84BB3"/>
    <w:rsid w:val="00A84C20"/>
    <w:rsid w:val="00A84E33"/>
    <w:rsid w:val="00A84E40"/>
    <w:rsid w:val="00A85071"/>
    <w:rsid w:val="00A85263"/>
    <w:rsid w:val="00A853D9"/>
    <w:rsid w:val="00A854B9"/>
    <w:rsid w:val="00A855C2"/>
    <w:rsid w:val="00A858BD"/>
    <w:rsid w:val="00A8590E"/>
    <w:rsid w:val="00A85B31"/>
    <w:rsid w:val="00A85B53"/>
    <w:rsid w:val="00A85BA5"/>
    <w:rsid w:val="00A85BB8"/>
    <w:rsid w:val="00A85DF0"/>
    <w:rsid w:val="00A85E64"/>
    <w:rsid w:val="00A85EFA"/>
    <w:rsid w:val="00A85F3B"/>
    <w:rsid w:val="00A860DC"/>
    <w:rsid w:val="00A861C0"/>
    <w:rsid w:val="00A86214"/>
    <w:rsid w:val="00A86221"/>
    <w:rsid w:val="00A8630E"/>
    <w:rsid w:val="00A8639D"/>
    <w:rsid w:val="00A8648A"/>
    <w:rsid w:val="00A865FC"/>
    <w:rsid w:val="00A8699F"/>
    <w:rsid w:val="00A869AE"/>
    <w:rsid w:val="00A86BD9"/>
    <w:rsid w:val="00A86BF0"/>
    <w:rsid w:val="00A86C6F"/>
    <w:rsid w:val="00A86C90"/>
    <w:rsid w:val="00A86CE1"/>
    <w:rsid w:val="00A86DCB"/>
    <w:rsid w:val="00A870E2"/>
    <w:rsid w:val="00A87112"/>
    <w:rsid w:val="00A87381"/>
    <w:rsid w:val="00A87439"/>
    <w:rsid w:val="00A87690"/>
    <w:rsid w:val="00A876E6"/>
    <w:rsid w:val="00A87733"/>
    <w:rsid w:val="00A87764"/>
    <w:rsid w:val="00A87808"/>
    <w:rsid w:val="00A87882"/>
    <w:rsid w:val="00A878E7"/>
    <w:rsid w:val="00A87A53"/>
    <w:rsid w:val="00A87B03"/>
    <w:rsid w:val="00A87BC7"/>
    <w:rsid w:val="00A87C4F"/>
    <w:rsid w:val="00A87CAA"/>
    <w:rsid w:val="00A87CC3"/>
    <w:rsid w:val="00A87E45"/>
    <w:rsid w:val="00A87ED2"/>
    <w:rsid w:val="00A9012D"/>
    <w:rsid w:val="00A9026C"/>
    <w:rsid w:val="00A90383"/>
    <w:rsid w:val="00A90449"/>
    <w:rsid w:val="00A9057E"/>
    <w:rsid w:val="00A907FE"/>
    <w:rsid w:val="00A908D9"/>
    <w:rsid w:val="00A90A19"/>
    <w:rsid w:val="00A90AE7"/>
    <w:rsid w:val="00A90AFC"/>
    <w:rsid w:val="00A90BBA"/>
    <w:rsid w:val="00A90CD8"/>
    <w:rsid w:val="00A90DE2"/>
    <w:rsid w:val="00A90DFB"/>
    <w:rsid w:val="00A90E89"/>
    <w:rsid w:val="00A90F68"/>
    <w:rsid w:val="00A912E8"/>
    <w:rsid w:val="00A912FD"/>
    <w:rsid w:val="00A9130D"/>
    <w:rsid w:val="00A91327"/>
    <w:rsid w:val="00A91388"/>
    <w:rsid w:val="00A91532"/>
    <w:rsid w:val="00A91567"/>
    <w:rsid w:val="00A91600"/>
    <w:rsid w:val="00A9166C"/>
    <w:rsid w:val="00A91691"/>
    <w:rsid w:val="00A91794"/>
    <w:rsid w:val="00A91CEE"/>
    <w:rsid w:val="00A91E12"/>
    <w:rsid w:val="00A91F6D"/>
    <w:rsid w:val="00A92326"/>
    <w:rsid w:val="00A9235E"/>
    <w:rsid w:val="00A923D5"/>
    <w:rsid w:val="00A923E3"/>
    <w:rsid w:val="00A92436"/>
    <w:rsid w:val="00A92456"/>
    <w:rsid w:val="00A92561"/>
    <w:rsid w:val="00A9272C"/>
    <w:rsid w:val="00A9283C"/>
    <w:rsid w:val="00A9284F"/>
    <w:rsid w:val="00A929DD"/>
    <w:rsid w:val="00A92A4D"/>
    <w:rsid w:val="00A92C10"/>
    <w:rsid w:val="00A92C8F"/>
    <w:rsid w:val="00A92D97"/>
    <w:rsid w:val="00A92F51"/>
    <w:rsid w:val="00A9303E"/>
    <w:rsid w:val="00A9348F"/>
    <w:rsid w:val="00A934B1"/>
    <w:rsid w:val="00A9381A"/>
    <w:rsid w:val="00A9382B"/>
    <w:rsid w:val="00A938C7"/>
    <w:rsid w:val="00A93908"/>
    <w:rsid w:val="00A939EF"/>
    <w:rsid w:val="00A93BCB"/>
    <w:rsid w:val="00A93C0C"/>
    <w:rsid w:val="00A93C18"/>
    <w:rsid w:val="00A93CCC"/>
    <w:rsid w:val="00A93DDA"/>
    <w:rsid w:val="00A9401B"/>
    <w:rsid w:val="00A940F9"/>
    <w:rsid w:val="00A9427D"/>
    <w:rsid w:val="00A942CA"/>
    <w:rsid w:val="00A942D7"/>
    <w:rsid w:val="00A9434C"/>
    <w:rsid w:val="00A9439D"/>
    <w:rsid w:val="00A943D0"/>
    <w:rsid w:val="00A943DB"/>
    <w:rsid w:val="00A94627"/>
    <w:rsid w:val="00A9485C"/>
    <w:rsid w:val="00A94982"/>
    <w:rsid w:val="00A94A21"/>
    <w:rsid w:val="00A94AF0"/>
    <w:rsid w:val="00A94BD2"/>
    <w:rsid w:val="00A94E72"/>
    <w:rsid w:val="00A94EB2"/>
    <w:rsid w:val="00A94F6E"/>
    <w:rsid w:val="00A9515F"/>
    <w:rsid w:val="00A951C3"/>
    <w:rsid w:val="00A95283"/>
    <w:rsid w:val="00A953E4"/>
    <w:rsid w:val="00A95518"/>
    <w:rsid w:val="00A956A6"/>
    <w:rsid w:val="00A9575C"/>
    <w:rsid w:val="00A957AE"/>
    <w:rsid w:val="00A958F7"/>
    <w:rsid w:val="00A95992"/>
    <w:rsid w:val="00A959A8"/>
    <w:rsid w:val="00A95A3D"/>
    <w:rsid w:val="00A95BB1"/>
    <w:rsid w:val="00A95CA6"/>
    <w:rsid w:val="00A95D34"/>
    <w:rsid w:val="00A95D68"/>
    <w:rsid w:val="00A95F0B"/>
    <w:rsid w:val="00A95F59"/>
    <w:rsid w:val="00A95FF1"/>
    <w:rsid w:val="00A961A2"/>
    <w:rsid w:val="00A961DA"/>
    <w:rsid w:val="00A96343"/>
    <w:rsid w:val="00A965D5"/>
    <w:rsid w:val="00A9670A"/>
    <w:rsid w:val="00A967C0"/>
    <w:rsid w:val="00A96A23"/>
    <w:rsid w:val="00A96AD1"/>
    <w:rsid w:val="00A96B37"/>
    <w:rsid w:val="00A96B95"/>
    <w:rsid w:val="00A96C11"/>
    <w:rsid w:val="00A96D8D"/>
    <w:rsid w:val="00A96D96"/>
    <w:rsid w:val="00A96F1C"/>
    <w:rsid w:val="00A96FE7"/>
    <w:rsid w:val="00A97217"/>
    <w:rsid w:val="00A972D1"/>
    <w:rsid w:val="00A97451"/>
    <w:rsid w:val="00A97803"/>
    <w:rsid w:val="00A97849"/>
    <w:rsid w:val="00A97902"/>
    <w:rsid w:val="00A97B44"/>
    <w:rsid w:val="00A97F0A"/>
    <w:rsid w:val="00AA01A6"/>
    <w:rsid w:val="00AA0260"/>
    <w:rsid w:val="00AA02F8"/>
    <w:rsid w:val="00AA0718"/>
    <w:rsid w:val="00AA0799"/>
    <w:rsid w:val="00AA08B7"/>
    <w:rsid w:val="00AA092A"/>
    <w:rsid w:val="00AA0A9A"/>
    <w:rsid w:val="00AA0BD9"/>
    <w:rsid w:val="00AA0BF4"/>
    <w:rsid w:val="00AA0C63"/>
    <w:rsid w:val="00AA0E3C"/>
    <w:rsid w:val="00AA10E6"/>
    <w:rsid w:val="00AA10ED"/>
    <w:rsid w:val="00AA1150"/>
    <w:rsid w:val="00AA116E"/>
    <w:rsid w:val="00AA11E1"/>
    <w:rsid w:val="00AA11E9"/>
    <w:rsid w:val="00AA1254"/>
    <w:rsid w:val="00AA12E4"/>
    <w:rsid w:val="00AA139E"/>
    <w:rsid w:val="00AA13D9"/>
    <w:rsid w:val="00AA14D7"/>
    <w:rsid w:val="00AA1560"/>
    <w:rsid w:val="00AA1576"/>
    <w:rsid w:val="00AA159C"/>
    <w:rsid w:val="00AA1615"/>
    <w:rsid w:val="00AA161D"/>
    <w:rsid w:val="00AA16E6"/>
    <w:rsid w:val="00AA1807"/>
    <w:rsid w:val="00AA19EC"/>
    <w:rsid w:val="00AA1C9A"/>
    <w:rsid w:val="00AA1D9C"/>
    <w:rsid w:val="00AA1DD0"/>
    <w:rsid w:val="00AA21E4"/>
    <w:rsid w:val="00AA22DB"/>
    <w:rsid w:val="00AA255D"/>
    <w:rsid w:val="00AA2666"/>
    <w:rsid w:val="00AA281C"/>
    <w:rsid w:val="00AA285F"/>
    <w:rsid w:val="00AA2965"/>
    <w:rsid w:val="00AA296D"/>
    <w:rsid w:val="00AA2C00"/>
    <w:rsid w:val="00AA2C0E"/>
    <w:rsid w:val="00AA2C31"/>
    <w:rsid w:val="00AA2C47"/>
    <w:rsid w:val="00AA2DFC"/>
    <w:rsid w:val="00AA30BF"/>
    <w:rsid w:val="00AA31A5"/>
    <w:rsid w:val="00AA32EC"/>
    <w:rsid w:val="00AA33DE"/>
    <w:rsid w:val="00AA360F"/>
    <w:rsid w:val="00AA3884"/>
    <w:rsid w:val="00AA3918"/>
    <w:rsid w:val="00AA3953"/>
    <w:rsid w:val="00AA3A7F"/>
    <w:rsid w:val="00AA3AD3"/>
    <w:rsid w:val="00AA3ADB"/>
    <w:rsid w:val="00AA3B8B"/>
    <w:rsid w:val="00AA3C3E"/>
    <w:rsid w:val="00AA3DF3"/>
    <w:rsid w:val="00AA3E54"/>
    <w:rsid w:val="00AA3EB1"/>
    <w:rsid w:val="00AA4133"/>
    <w:rsid w:val="00AA42A3"/>
    <w:rsid w:val="00AA4658"/>
    <w:rsid w:val="00AA486C"/>
    <w:rsid w:val="00AA4986"/>
    <w:rsid w:val="00AA4AE6"/>
    <w:rsid w:val="00AA4E31"/>
    <w:rsid w:val="00AA4F29"/>
    <w:rsid w:val="00AA4F93"/>
    <w:rsid w:val="00AA51DC"/>
    <w:rsid w:val="00AA51E0"/>
    <w:rsid w:val="00AA5278"/>
    <w:rsid w:val="00AA53BD"/>
    <w:rsid w:val="00AA58DE"/>
    <w:rsid w:val="00AA59C6"/>
    <w:rsid w:val="00AA5D86"/>
    <w:rsid w:val="00AA5EB8"/>
    <w:rsid w:val="00AA5FC7"/>
    <w:rsid w:val="00AA6063"/>
    <w:rsid w:val="00AA608B"/>
    <w:rsid w:val="00AA6324"/>
    <w:rsid w:val="00AA65A3"/>
    <w:rsid w:val="00AA65B5"/>
    <w:rsid w:val="00AA6855"/>
    <w:rsid w:val="00AA691C"/>
    <w:rsid w:val="00AA6AA4"/>
    <w:rsid w:val="00AA6AF1"/>
    <w:rsid w:val="00AA7023"/>
    <w:rsid w:val="00AA7047"/>
    <w:rsid w:val="00AA71A3"/>
    <w:rsid w:val="00AA735A"/>
    <w:rsid w:val="00AA7685"/>
    <w:rsid w:val="00AA76F8"/>
    <w:rsid w:val="00AA79C7"/>
    <w:rsid w:val="00AA7B43"/>
    <w:rsid w:val="00AA7D80"/>
    <w:rsid w:val="00AA7EA7"/>
    <w:rsid w:val="00AB016B"/>
    <w:rsid w:val="00AB01BF"/>
    <w:rsid w:val="00AB02D2"/>
    <w:rsid w:val="00AB0668"/>
    <w:rsid w:val="00AB06AE"/>
    <w:rsid w:val="00AB082B"/>
    <w:rsid w:val="00AB09C9"/>
    <w:rsid w:val="00AB0B7F"/>
    <w:rsid w:val="00AB0B8F"/>
    <w:rsid w:val="00AB0BF1"/>
    <w:rsid w:val="00AB0C78"/>
    <w:rsid w:val="00AB0CBF"/>
    <w:rsid w:val="00AB0D6A"/>
    <w:rsid w:val="00AB0EB3"/>
    <w:rsid w:val="00AB0ECF"/>
    <w:rsid w:val="00AB107A"/>
    <w:rsid w:val="00AB1088"/>
    <w:rsid w:val="00AB10E5"/>
    <w:rsid w:val="00AB10E9"/>
    <w:rsid w:val="00AB111E"/>
    <w:rsid w:val="00AB1127"/>
    <w:rsid w:val="00AB1175"/>
    <w:rsid w:val="00AB13D6"/>
    <w:rsid w:val="00AB159C"/>
    <w:rsid w:val="00AB1813"/>
    <w:rsid w:val="00AB1A71"/>
    <w:rsid w:val="00AB1AC4"/>
    <w:rsid w:val="00AB1D3A"/>
    <w:rsid w:val="00AB1FBA"/>
    <w:rsid w:val="00AB22C9"/>
    <w:rsid w:val="00AB23E6"/>
    <w:rsid w:val="00AB24ED"/>
    <w:rsid w:val="00AB2527"/>
    <w:rsid w:val="00AB271C"/>
    <w:rsid w:val="00AB2CAC"/>
    <w:rsid w:val="00AB2D74"/>
    <w:rsid w:val="00AB2E03"/>
    <w:rsid w:val="00AB325F"/>
    <w:rsid w:val="00AB33AC"/>
    <w:rsid w:val="00AB34D3"/>
    <w:rsid w:val="00AB356B"/>
    <w:rsid w:val="00AB358D"/>
    <w:rsid w:val="00AB369D"/>
    <w:rsid w:val="00AB3798"/>
    <w:rsid w:val="00AB3870"/>
    <w:rsid w:val="00AB38B7"/>
    <w:rsid w:val="00AB3A8B"/>
    <w:rsid w:val="00AB3ADA"/>
    <w:rsid w:val="00AB3E3A"/>
    <w:rsid w:val="00AB4304"/>
    <w:rsid w:val="00AB4314"/>
    <w:rsid w:val="00AB49A9"/>
    <w:rsid w:val="00AB4A28"/>
    <w:rsid w:val="00AB4BA6"/>
    <w:rsid w:val="00AB4D3B"/>
    <w:rsid w:val="00AB4F1A"/>
    <w:rsid w:val="00AB5104"/>
    <w:rsid w:val="00AB516A"/>
    <w:rsid w:val="00AB51BA"/>
    <w:rsid w:val="00AB52A5"/>
    <w:rsid w:val="00AB5409"/>
    <w:rsid w:val="00AB54CC"/>
    <w:rsid w:val="00AB567E"/>
    <w:rsid w:val="00AB5857"/>
    <w:rsid w:val="00AB58B7"/>
    <w:rsid w:val="00AB5B66"/>
    <w:rsid w:val="00AB5C38"/>
    <w:rsid w:val="00AB5CAD"/>
    <w:rsid w:val="00AB5D08"/>
    <w:rsid w:val="00AB60FF"/>
    <w:rsid w:val="00AB616D"/>
    <w:rsid w:val="00AB62F6"/>
    <w:rsid w:val="00AB63C7"/>
    <w:rsid w:val="00AB6562"/>
    <w:rsid w:val="00AB6684"/>
    <w:rsid w:val="00AB6689"/>
    <w:rsid w:val="00AB6782"/>
    <w:rsid w:val="00AB67A3"/>
    <w:rsid w:val="00AB6C98"/>
    <w:rsid w:val="00AB6E25"/>
    <w:rsid w:val="00AB6F58"/>
    <w:rsid w:val="00AB6FA6"/>
    <w:rsid w:val="00AB7064"/>
    <w:rsid w:val="00AB712C"/>
    <w:rsid w:val="00AB7401"/>
    <w:rsid w:val="00AB75A2"/>
    <w:rsid w:val="00AB774A"/>
    <w:rsid w:val="00AB7805"/>
    <w:rsid w:val="00AB7818"/>
    <w:rsid w:val="00AB782F"/>
    <w:rsid w:val="00AB7907"/>
    <w:rsid w:val="00AB7AC0"/>
    <w:rsid w:val="00AB7C74"/>
    <w:rsid w:val="00AC03CD"/>
    <w:rsid w:val="00AC04FE"/>
    <w:rsid w:val="00AC05F0"/>
    <w:rsid w:val="00AC066F"/>
    <w:rsid w:val="00AC06A0"/>
    <w:rsid w:val="00AC08A8"/>
    <w:rsid w:val="00AC0AC7"/>
    <w:rsid w:val="00AC0CAF"/>
    <w:rsid w:val="00AC0F22"/>
    <w:rsid w:val="00AC0F54"/>
    <w:rsid w:val="00AC0FB3"/>
    <w:rsid w:val="00AC159D"/>
    <w:rsid w:val="00AC16A8"/>
    <w:rsid w:val="00AC1951"/>
    <w:rsid w:val="00AC1E95"/>
    <w:rsid w:val="00AC202E"/>
    <w:rsid w:val="00AC215E"/>
    <w:rsid w:val="00AC2532"/>
    <w:rsid w:val="00AC26F2"/>
    <w:rsid w:val="00AC279B"/>
    <w:rsid w:val="00AC292A"/>
    <w:rsid w:val="00AC2933"/>
    <w:rsid w:val="00AC2B8D"/>
    <w:rsid w:val="00AC2CF4"/>
    <w:rsid w:val="00AC2D28"/>
    <w:rsid w:val="00AC2D6B"/>
    <w:rsid w:val="00AC2ECB"/>
    <w:rsid w:val="00AC300D"/>
    <w:rsid w:val="00AC312D"/>
    <w:rsid w:val="00AC31C1"/>
    <w:rsid w:val="00AC32E9"/>
    <w:rsid w:val="00AC3369"/>
    <w:rsid w:val="00AC33BD"/>
    <w:rsid w:val="00AC343D"/>
    <w:rsid w:val="00AC3508"/>
    <w:rsid w:val="00AC35F2"/>
    <w:rsid w:val="00AC3616"/>
    <w:rsid w:val="00AC367D"/>
    <w:rsid w:val="00AC3866"/>
    <w:rsid w:val="00AC391E"/>
    <w:rsid w:val="00AC3B03"/>
    <w:rsid w:val="00AC3B93"/>
    <w:rsid w:val="00AC3C68"/>
    <w:rsid w:val="00AC3DE5"/>
    <w:rsid w:val="00AC4057"/>
    <w:rsid w:val="00AC407D"/>
    <w:rsid w:val="00AC414A"/>
    <w:rsid w:val="00AC41A8"/>
    <w:rsid w:val="00AC42E6"/>
    <w:rsid w:val="00AC4601"/>
    <w:rsid w:val="00AC4621"/>
    <w:rsid w:val="00AC46CE"/>
    <w:rsid w:val="00AC4A7B"/>
    <w:rsid w:val="00AC4BEA"/>
    <w:rsid w:val="00AC4C3D"/>
    <w:rsid w:val="00AC4DFD"/>
    <w:rsid w:val="00AC4EEA"/>
    <w:rsid w:val="00AC5028"/>
    <w:rsid w:val="00AC504A"/>
    <w:rsid w:val="00AC5385"/>
    <w:rsid w:val="00AC53B1"/>
    <w:rsid w:val="00AC54BF"/>
    <w:rsid w:val="00AC561A"/>
    <w:rsid w:val="00AC5639"/>
    <w:rsid w:val="00AC5660"/>
    <w:rsid w:val="00AC5684"/>
    <w:rsid w:val="00AC575E"/>
    <w:rsid w:val="00AC5AE0"/>
    <w:rsid w:val="00AC5B79"/>
    <w:rsid w:val="00AC5BD7"/>
    <w:rsid w:val="00AC5C07"/>
    <w:rsid w:val="00AC5CB7"/>
    <w:rsid w:val="00AC5D2E"/>
    <w:rsid w:val="00AC5FCA"/>
    <w:rsid w:val="00AC5FEE"/>
    <w:rsid w:val="00AC61C0"/>
    <w:rsid w:val="00AC6384"/>
    <w:rsid w:val="00AC64A6"/>
    <w:rsid w:val="00AC660C"/>
    <w:rsid w:val="00AC674C"/>
    <w:rsid w:val="00AC69B2"/>
    <w:rsid w:val="00AC6B23"/>
    <w:rsid w:val="00AC6B63"/>
    <w:rsid w:val="00AC6C90"/>
    <w:rsid w:val="00AC6CE5"/>
    <w:rsid w:val="00AC6D6E"/>
    <w:rsid w:val="00AC6F43"/>
    <w:rsid w:val="00AC6F68"/>
    <w:rsid w:val="00AC6F99"/>
    <w:rsid w:val="00AC72D3"/>
    <w:rsid w:val="00AC74E0"/>
    <w:rsid w:val="00AC750E"/>
    <w:rsid w:val="00AC77A2"/>
    <w:rsid w:val="00AC78E4"/>
    <w:rsid w:val="00AC7A21"/>
    <w:rsid w:val="00AC7A2A"/>
    <w:rsid w:val="00AC7A3E"/>
    <w:rsid w:val="00AC7AB7"/>
    <w:rsid w:val="00AC7C2F"/>
    <w:rsid w:val="00AC7D5A"/>
    <w:rsid w:val="00AC7E3E"/>
    <w:rsid w:val="00AC7E47"/>
    <w:rsid w:val="00AC7EBF"/>
    <w:rsid w:val="00AD009F"/>
    <w:rsid w:val="00AD0109"/>
    <w:rsid w:val="00AD01E2"/>
    <w:rsid w:val="00AD01F0"/>
    <w:rsid w:val="00AD0232"/>
    <w:rsid w:val="00AD0379"/>
    <w:rsid w:val="00AD05D9"/>
    <w:rsid w:val="00AD07C2"/>
    <w:rsid w:val="00AD09AA"/>
    <w:rsid w:val="00AD0C96"/>
    <w:rsid w:val="00AD1092"/>
    <w:rsid w:val="00AD10E0"/>
    <w:rsid w:val="00AD120A"/>
    <w:rsid w:val="00AD126D"/>
    <w:rsid w:val="00AD1479"/>
    <w:rsid w:val="00AD163B"/>
    <w:rsid w:val="00AD1937"/>
    <w:rsid w:val="00AD1A49"/>
    <w:rsid w:val="00AD1D4F"/>
    <w:rsid w:val="00AD1F9A"/>
    <w:rsid w:val="00AD1FAC"/>
    <w:rsid w:val="00AD1FC6"/>
    <w:rsid w:val="00AD1FF0"/>
    <w:rsid w:val="00AD2157"/>
    <w:rsid w:val="00AD235D"/>
    <w:rsid w:val="00AD2378"/>
    <w:rsid w:val="00AD24DB"/>
    <w:rsid w:val="00AD26FF"/>
    <w:rsid w:val="00AD271C"/>
    <w:rsid w:val="00AD283E"/>
    <w:rsid w:val="00AD2D85"/>
    <w:rsid w:val="00AD2DCF"/>
    <w:rsid w:val="00AD33CF"/>
    <w:rsid w:val="00AD376D"/>
    <w:rsid w:val="00AD3792"/>
    <w:rsid w:val="00AD37A9"/>
    <w:rsid w:val="00AD37C0"/>
    <w:rsid w:val="00AD37D4"/>
    <w:rsid w:val="00AD3883"/>
    <w:rsid w:val="00AD392A"/>
    <w:rsid w:val="00AD39F3"/>
    <w:rsid w:val="00AD3A8C"/>
    <w:rsid w:val="00AD3AA6"/>
    <w:rsid w:val="00AD3BF6"/>
    <w:rsid w:val="00AD41FD"/>
    <w:rsid w:val="00AD4543"/>
    <w:rsid w:val="00AD47EA"/>
    <w:rsid w:val="00AD4AB4"/>
    <w:rsid w:val="00AD4C84"/>
    <w:rsid w:val="00AD4DD3"/>
    <w:rsid w:val="00AD4E07"/>
    <w:rsid w:val="00AD4E96"/>
    <w:rsid w:val="00AD5228"/>
    <w:rsid w:val="00AD5447"/>
    <w:rsid w:val="00AD54C9"/>
    <w:rsid w:val="00AD5654"/>
    <w:rsid w:val="00AD5693"/>
    <w:rsid w:val="00AD5963"/>
    <w:rsid w:val="00AD5965"/>
    <w:rsid w:val="00AD5A1F"/>
    <w:rsid w:val="00AD5AC2"/>
    <w:rsid w:val="00AD5DA5"/>
    <w:rsid w:val="00AD5DBA"/>
    <w:rsid w:val="00AD5E92"/>
    <w:rsid w:val="00AD5F49"/>
    <w:rsid w:val="00AD6077"/>
    <w:rsid w:val="00AD6201"/>
    <w:rsid w:val="00AD621A"/>
    <w:rsid w:val="00AD6275"/>
    <w:rsid w:val="00AD62A5"/>
    <w:rsid w:val="00AD64D4"/>
    <w:rsid w:val="00AD65F1"/>
    <w:rsid w:val="00AD6677"/>
    <w:rsid w:val="00AD687D"/>
    <w:rsid w:val="00AD6884"/>
    <w:rsid w:val="00AD68E2"/>
    <w:rsid w:val="00AD6903"/>
    <w:rsid w:val="00AD6A0A"/>
    <w:rsid w:val="00AD6D2E"/>
    <w:rsid w:val="00AD6D8F"/>
    <w:rsid w:val="00AD6E1F"/>
    <w:rsid w:val="00AD7089"/>
    <w:rsid w:val="00AD718D"/>
    <w:rsid w:val="00AD71B8"/>
    <w:rsid w:val="00AD723D"/>
    <w:rsid w:val="00AD72A3"/>
    <w:rsid w:val="00AD72BF"/>
    <w:rsid w:val="00AD738E"/>
    <w:rsid w:val="00AD73FF"/>
    <w:rsid w:val="00AD74CC"/>
    <w:rsid w:val="00AD7531"/>
    <w:rsid w:val="00AD757A"/>
    <w:rsid w:val="00AD77E0"/>
    <w:rsid w:val="00AD79A1"/>
    <w:rsid w:val="00AD7AB6"/>
    <w:rsid w:val="00AD7B76"/>
    <w:rsid w:val="00AD7C4C"/>
    <w:rsid w:val="00AD7D20"/>
    <w:rsid w:val="00AD7D57"/>
    <w:rsid w:val="00AD7E85"/>
    <w:rsid w:val="00AD7E8F"/>
    <w:rsid w:val="00AE0294"/>
    <w:rsid w:val="00AE0331"/>
    <w:rsid w:val="00AE0426"/>
    <w:rsid w:val="00AE04C1"/>
    <w:rsid w:val="00AE051B"/>
    <w:rsid w:val="00AE065E"/>
    <w:rsid w:val="00AE077C"/>
    <w:rsid w:val="00AE07D3"/>
    <w:rsid w:val="00AE080B"/>
    <w:rsid w:val="00AE0878"/>
    <w:rsid w:val="00AE08DE"/>
    <w:rsid w:val="00AE095D"/>
    <w:rsid w:val="00AE0A70"/>
    <w:rsid w:val="00AE0B0E"/>
    <w:rsid w:val="00AE0D60"/>
    <w:rsid w:val="00AE0F62"/>
    <w:rsid w:val="00AE10A7"/>
    <w:rsid w:val="00AE1193"/>
    <w:rsid w:val="00AE11FE"/>
    <w:rsid w:val="00AE1310"/>
    <w:rsid w:val="00AE139C"/>
    <w:rsid w:val="00AE1497"/>
    <w:rsid w:val="00AE1641"/>
    <w:rsid w:val="00AE1729"/>
    <w:rsid w:val="00AE1C68"/>
    <w:rsid w:val="00AE1D9A"/>
    <w:rsid w:val="00AE23E7"/>
    <w:rsid w:val="00AE245E"/>
    <w:rsid w:val="00AE246A"/>
    <w:rsid w:val="00AE24BA"/>
    <w:rsid w:val="00AE2533"/>
    <w:rsid w:val="00AE255A"/>
    <w:rsid w:val="00AE257C"/>
    <w:rsid w:val="00AE269E"/>
    <w:rsid w:val="00AE2700"/>
    <w:rsid w:val="00AE27CD"/>
    <w:rsid w:val="00AE2A25"/>
    <w:rsid w:val="00AE2C0B"/>
    <w:rsid w:val="00AE2C8D"/>
    <w:rsid w:val="00AE2D3A"/>
    <w:rsid w:val="00AE2D4E"/>
    <w:rsid w:val="00AE2DF3"/>
    <w:rsid w:val="00AE2FCD"/>
    <w:rsid w:val="00AE3244"/>
    <w:rsid w:val="00AE32FC"/>
    <w:rsid w:val="00AE3709"/>
    <w:rsid w:val="00AE371B"/>
    <w:rsid w:val="00AE3903"/>
    <w:rsid w:val="00AE3B2F"/>
    <w:rsid w:val="00AE3E6F"/>
    <w:rsid w:val="00AE3EF9"/>
    <w:rsid w:val="00AE3F9A"/>
    <w:rsid w:val="00AE40E3"/>
    <w:rsid w:val="00AE4103"/>
    <w:rsid w:val="00AE42DF"/>
    <w:rsid w:val="00AE443C"/>
    <w:rsid w:val="00AE4559"/>
    <w:rsid w:val="00AE4774"/>
    <w:rsid w:val="00AE496B"/>
    <w:rsid w:val="00AE4B88"/>
    <w:rsid w:val="00AE4C2D"/>
    <w:rsid w:val="00AE4EA6"/>
    <w:rsid w:val="00AE5071"/>
    <w:rsid w:val="00AE51C3"/>
    <w:rsid w:val="00AE5260"/>
    <w:rsid w:val="00AE53B2"/>
    <w:rsid w:val="00AE5467"/>
    <w:rsid w:val="00AE571C"/>
    <w:rsid w:val="00AE59C4"/>
    <w:rsid w:val="00AE59D3"/>
    <w:rsid w:val="00AE5A64"/>
    <w:rsid w:val="00AE5A6E"/>
    <w:rsid w:val="00AE5B39"/>
    <w:rsid w:val="00AE5E28"/>
    <w:rsid w:val="00AE5E40"/>
    <w:rsid w:val="00AE5FA4"/>
    <w:rsid w:val="00AE60F4"/>
    <w:rsid w:val="00AE6157"/>
    <w:rsid w:val="00AE615B"/>
    <w:rsid w:val="00AE6537"/>
    <w:rsid w:val="00AE65FE"/>
    <w:rsid w:val="00AE6784"/>
    <w:rsid w:val="00AE68B8"/>
    <w:rsid w:val="00AE6A17"/>
    <w:rsid w:val="00AE6A1C"/>
    <w:rsid w:val="00AE737F"/>
    <w:rsid w:val="00AE73C8"/>
    <w:rsid w:val="00AE7720"/>
    <w:rsid w:val="00AE781B"/>
    <w:rsid w:val="00AE7E3D"/>
    <w:rsid w:val="00AE7F25"/>
    <w:rsid w:val="00AF000C"/>
    <w:rsid w:val="00AF01D6"/>
    <w:rsid w:val="00AF0201"/>
    <w:rsid w:val="00AF06B7"/>
    <w:rsid w:val="00AF06C5"/>
    <w:rsid w:val="00AF06EB"/>
    <w:rsid w:val="00AF0700"/>
    <w:rsid w:val="00AF075D"/>
    <w:rsid w:val="00AF07A8"/>
    <w:rsid w:val="00AF088F"/>
    <w:rsid w:val="00AF08D2"/>
    <w:rsid w:val="00AF0C89"/>
    <w:rsid w:val="00AF0ECB"/>
    <w:rsid w:val="00AF1073"/>
    <w:rsid w:val="00AF11F7"/>
    <w:rsid w:val="00AF13B8"/>
    <w:rsid w:val="00AF16CD"/>
    <w:rsid w:val="00AF1709"/>
    <w:rsid w:val="00AF17FB"/>
    <w:rsid w:val="00AF1B81"/>
    <w:rsid w:val="00AF1E13"/>
    <w:rsid w:val="00AF23D9"/>
    <w:rsid w:val="00AF2553"/>
    <w:rsid w:val="00AF2B22"/>
    <w:rsid w:val="00AF2B47"/>
    <w:rsid w:val="00AF306A"/>
    <w:rsid w:val="00AF306E"/>
    <w:rsid w:val="00AF30A1"/>
    <w:rsid w:val="00AF318C"/>
    <w:rsid w:val="00AF3343"/>
    <w:rsid w:val="00AF3481"/>
    <w:rsid w:val="00AF349E"/>
    <w:rsid w:val="00AF34CF"/>
    <w:rsid w:val="00AF34D2"/>
    <w:rsid w:val="00AF3581"/>
    <w:rsid w:val="00AF3867"/>
    <w:rsid w:val="00AF3915"/>
    <w:rsid w:val="00AF3AB0"/>
    <w:rsid w:val="00AF3AD4"/>
    <w:rsid w:val="00AF3B64"/>
    <w:rsid w:val="00AF3CF0"/>
    <w:rsid w:val="00AF3ED3"/>
    <w:rsid w:val="00AF3F98"/>
    <w:rsid w:val="00AF3FC6"/>
    <w:rsid w:val="00AF45DE"/>
    <w:rsid w:val="00AF4670"/>
    <w:rsid w:val="00AF4A0F"/>
    <w:rsid w:val="00AF4AAC"/>
    <w:rsid w:val="00AF4AFE"/>
    <w:rsid w:val="00AF4B21"/>
    <w:rsid w:val="00AF4E4D"/>
    <w:rsid w:val="00AF4FC1"/>
    <w:rsid w:val="00AF5306"/>
    <w:rsid w:val="00AF5307"/>
    <w:rsid w:val="00AF5395"/>
    <w:rsid w:val="00AF55E7"/>
    <w:rsid w:val="00AF5603"/>
    <w:rsid w:val="00AF5877"/>
    <w:rsid w:val="00AF5B10"/>
    <w:rsid w:val="00AF5B7E"/>
    <w:rsid w:val="00AF5BDC"/>
    <w:rsid w:val="00AF5DF9"/>
    <w:rsid w:val="00AF5FC8"/>
    <w:rsid w:val="00AF6185"/>
    <w:rsid w:val="00AF6357"/>
    <w:rsid w:val="00AF6463"/>
    <w:rsid w:val="00AF663D"/>
    <w:rsid w:val="00AF66B2"/>
    <w:rsid w:val="00AF690B"/>
    <w:rsid w:val="00AF6F0E"/>
    <w:rsid w:val="00AF703D"/>
    <w:rsid w:val="00AF7331"/>
    <w:rsid w:val="00AF7455"/>
    <w:rsid w:val="00AF7751"/>
    <w:rsid w:val="00AF7995"/>
    <w:rsid w:val="00AF7C55"/>
    <w:rsid w:val="00AF7ED0"/>
    <w:rsid w:val="00B0008E"/>
    <w:rsid w:val="00B001A6"/>
    <w:rsid w:val="00B00428"/>
    <w:rsid w:val="00B00660"/>
    <w:rsid w:val="00B00C41"/>
    <w:rsid w:val="00B00CE8"/>
    <w:rsid w:val="00B00D49"/>
    <w:rsid w:val="00B00DBD"/>
    <w:rsid w:val="00B00E70"/>
    <w:rsid w:val="00B00F22"/>
    <w:rsid w:val="00B0107C"/>
    <w:rsid w:val="00B01191"/>
    <w:rsid w:val="00B01389"/>
    <w:rsid w:val="00B0143F"/>
    <w:rsid w:val="00B01590"/>
    <w:rsid w:val="00B01620"/>
    <w:rsid w:val="00B0188B"/>
    <w:rsid w:val="00B01924"/>
    <w:rsid w:val="00B01AEF"/>
    <w:rsid w:val="00B01D65"/>
    <w:rsid w:val="00B01E09"/>
    <w:rsid w:val="00B0227B"/>
    <w:rsid w:val="00B0233E"/>
    <w:rsid w:val="00B0259C"/>
    <w:rsid w:val="00B027CF"/>
    <w:rsid w:val="00B0291F"/>
    <w:rsid w:val="00B02B72"/>
    <w:rsid w:val="00B02BAA"/>
    <w:rsid w:val="00B02C8E"/>
    <w:rsid w:val="00B02F72"/>
    <w:rsid w:val="00B02F81"/>
    <w:rsid w:val="00B02F90"/>
    <w:rsid w:val="00B03053"/>
    <w:rsid w:val="00B03071"/>
    <w:rsid w:val="00B03090"/>
    <w:rsid w:val="00B031C0"/>
    <w:rsid w:val="00B03265"/>
    <w:rsid w:val="00B032B1"/>
    <w:rsid w:val="00B032F4"/>
    <w:rsid w:val="00B033B6"/>
    <w:rsid w:val="00B0358B"/>
    <w:rsid w:val="00B03614"/>
    <w:rsid w:val="00B0363F"/>
    <w:rsid w:val="00B03825"/>
    <w:rsid w:val="00B0386A"/>
    <w:rsid w:val="00B03997"/>
    <w:rsid w:val="00B039D2"/>
    <w:rsid w:val="00B03A46"/>
    <w:rsid w:val="00B03C70"/>
    <w:rsid w:val="00B03C81"/>
    <w:rsid w:val="00B03C8D"/>
    <w:rsid w:val="00B03D99"/>
    <w:rsid w:val="00B03DC6"/>
    <w:rsid w:val="00B040A7"/>
    <w:rsid w:val="00B0410A"/>
    <w:rsid w:val="00B045FF"/>
    <w:rsid w:val="00B0476B"/>
    <w:rsid w:val="00B04A2B"/>
    <w:rsid w:val="00B04DC7"/>
    <w:rsid w:val="00B04E7A"/>
    <w:rsid w:val="00B04F53"/>
    <w:rsid w:val="00B052CD"/>
    <w:rsid w:val="00B0534D"/>
    <w:rsid w:val="00B05389"/>
    <w:rsid w:val="00B0553A"/>
    <w:rsid w:val="00B05553"/>
    <w:rsid w:val="00B05594"/>
    <w:rsid w:val="00B05680"/>
    <w:rsid w:val="00B05831"/>
    <w:rsid w:val="00B059CA"/>
    <w:rsid w:val="00B05AC4"/>
    <w:rsid w:val="00B05C54"/>
    <w:rsid w:val="00B05CA7"/>
    <w:rsid w:val="00B05D48"/>
    <w:rsid w:val="00B05DA9"/>
    <w:rsid w:val="00B05E0B"/>
    <w:rsid w:val="00B05EC8"/>
    <w:rsid w:val="00B063C7"/>
    <w:rsid w:val="00B064E0"/>
    <w:rsid w:val="00B06551"/>
    <w:rsid w:val="00B065B3"/>
    <w:rsid w:val="00B0669D"/>
    <w:rsid w:val="00B066C6"/>
    <w:rsid w:val="00B06773"/>
    <w:rsid w:val="00B067C5"/>
    <w:rsid w:val="00B07056"/>
    <w:rsid w:val="00B072D6"/>
    <w:rsid w:val="00B07305"/>
    <w:rsid w:val="00B0769F"/>
    <w:rsid w:val="00B0782B"/>
    <w:rsid w:val="00B078D0"/>
    <w:rsid w:val="00B07925"/>
    <w:rsid w:val="00B079CD"/>
    <w:rsid w:val="00B07B82"/>
    <w:rsid w:val="00B07BB5"/>
    <w:rsid w:val="00B07C2D"/>
    <w:rsid w:val="00B07C78"/>
    <w:rsid w:val="00B07D55"/>
    <w:rsid w:val="00B07E4F"/>
    <w:rsid w:val="00B07EA6"/>
    <w:rsid w:val="00B07EE9"/>
    <w:rsid w:val="00B10096"/>
    <w:rsid w:val="00B10129"/>
    <w:rsid w:val="00B10174"/>
    <w:rsid w:val="00B10282"/>
    <w:rsid w:val="00B104F0"/>
    <w:rsid w:val="00B106E6"/>
    <w:rsid w:val="00B1071F"/>
    <w:rsid w:val="00B1074C"/>
    <w:rsid w:val="00B10766"/>
    <w:rsid w:val="00B1077D"/>
    <w:rsid w:val="00B109A4"/>
    <w:rsid w:val="00B10A45"/>
    <w:rsid w:val="00B10A7D"/>
    <w:rsid w:val="00B10ADF"/>
    <w:rsid w:val="00B10BF8"/>
    <w:rsid w:val="00B10C7C"/>
    <w:rsid w:val="00B10C83"/>
    <w:rsid w:val="00B10C8C"/>
    <w:rsid w:val="00B10CB6"/>
    <w:rsid w:val="00B10DCE"/>
    <w:rsid w:val="00B10EA8"/>
    <w:rsid w:val="00B11079"/>
    <w:rsid w:val="00B1111D"/>
    <w:rsid w:val="00B1114F"/>
    <w:rsid w:val="00B11368"/>
    <w:rsid w:val="00B11385"/>
    <w:rsid w:val="00B113FE"/>
    <w:rsid w:val="00B11457"/>
    <w:rsid w:val="00B115F8"/>
    <w:rsid w:val="00B1162E"/>
    <w:rsid w:val="00B11881"/>
    <w:rsid w:val="00B11A18"/>
    <w:rsid w:val="00B11E17"/>
    <w:rsid w:val="00B11E4A"/>
    <w:rsid w:val="00B120EB"/>
    <w:rsid w:val="00B121EB"/>
    <w:rsid w:val="00B12278"/>
    <w:rsid w:val="00B12421"/>
    <w:rsid w:val="00B12511"/>
    <w:rsid w:val="00B125C2"/>
    <w:rsid w:val="00B125FE"/>
    <w:rsid w:val="00B12691"/>
    <w:rsid w:val="00B127BD"/>
    <w:rsid w:val="00B128B6"/>
    <w:rsid w:val="00B12C6E"/>
    <w:rsid w:val="00B12D85"/>
    <w:rsid w:val="00B12F60"/>
    <w:rsid w:val="00B131C0"/>
    <w:rsid w:val="00B132CC"/>
    <w:rsid w:val="00B133AD"/>
    <w:rsid w:val="00B13438"/>
    <w:rsid w:val="00B13461"/>
    <w:rsid w:val="00B1385B"/>
    <w:rsid w:val="00B13997"/>
    <w:rsid w:val="00B139C9"/>
    <w:rsid w:val="00B13B63"/>
    <w:rsid w:val="00B13C28"/>
    <w:rsid w:val="00B13E6C"/>
    <w:rsid w:val="00B13F46"/>
    <w:rsid w:val="00B13FEC"/>
    <w:rsid w:val="00B14161"/>
    <w:rsid w:val="00B142FF"/>
    <w:rsid w:val="00B144AE"/>
    <w:rsid w:val="00B144C7"/>
    <w:rsid w:val="00B144D0"/>
    <w:rsid w:val="00B144D1"/>
    <w:rsid w:val="00B14516"/>
    <w:rsid w:val="00B14575"/>
    <w:rsid w:val="00B14631"/>
    <w:rsid w:val="00B146D8"/>
    <w:rsid w:val="00B14952"/>
    <w:rsid w:val="00B149DE"/>
    <w:rsid w:val="00B14A12"/>
    <w:rsid w:val="00B14A47"/>
    <w:rsid w:val="00B14A99"/>
    <w:rsid w:val="00B14D7C"/>
    <w:rsid w:val="00B14FEE"/>
    <w:rsid w:val="00B15348"/>
    <w:rsid w:val="00B154DA"/>
    <w:rsid w:val="00B156E4"/>
    <w:rsid w:val="00B15855"/>
    <w:rsid w:val="00B158E3"/>
    <w:rsid w:val="00B15B64"/>
    <w:rsid w:val="00B15B72"/>
    <w:rsid w:val="00B15D4A"/>
    <w:rsid w:val="00B1605A"/>
    <w:rsid w:val="00B16165"/>
    <w:rsid w:val="00B16453"/>
    <w:rsid w:val="00B16677"/>
    <w:rsid w:val="00B1669C"/>
    <w:rsid w:val="00B16A80"/>
    <w:rsid w:val="00B16E51"/>
    <w:rsid w:val="00B16EB0"/>
    <w:rsid w:val="00B16FA7"/>
    <w:rsid w:val="00B170E3"/>
    <w:rsid w:val="00B1713C"/>
    <w:rsid w:val="00B17463"/>
    <w:rsid w:val="00B17767"/>
    <w:rsid w:val="00B1779A"/>
    <w:rsid w:val="00B178C9"/>
    <w:rsid w:val="00B17971"/>
    <w:rsid w:val="00B17A51"/>
    <w:rsid w:val="00B17A60"/>
    <w:rsid w:val="00B17B5D"/>
    <w:rsid w:val="00B17C12"/>
    <w:rsid w:val="00B17D10"/>
    <w:rsid w:val="00B17E1D"/>
    <w:rsid w:val="00B20108"/>
    <w:rsid w:val="00B2010D"/>
    <w:rsid w:val="00B20255"/>
    <w:rsid w:val="00B20488"/>
    <w:rsid w:val="00B20514"/>
    <w:rsid w:val="00B20544"/>
    <w:rsid w:val="00B20635"/>
    <w:rsid w:val="00B20829"/>
    <w:rsid w:val="00B20963"/>
    <w:rsid w:val="00B2098B"/>
    <w:rsid w:val="00B2099B"/>
    <w:rsid w:val="00B20B3C"/>
    <w:rsid w:val="00B20D30"/>
    <w:rsid w:val="00B20D3F"/>
    <w:rsid w:val="00B21049"/>
    <w:rsid w:val="00B211D9"/>
    <w:rsid w:val="00B21237"/>
    <w:rsid w:val="00B21248"/>
    <w:rsid w:val="00B214D6"/>
    <w:rsid w:val="00B217AD"/>
    <w:rsid w:val="00B2181C"/>
    <w:rsid w:val="00B2193F"/>
    <w:rsid w:val="00B219DE"/>
    <w:rsid w:val="00B21A46"/>
    <w:rsid w:val="00B21B75"/>
    <w:rsid w:val="00B21C7B"/>
    <w:rsid w:val="00B21D6C"/>
    <w:rsid w:val="00B21E54"/>
    <w:rsid w:val="00B22008"/>
    <w:rsid w:val="00B22092"/>
    <w:rsid w:val="00B22162"/>
    <w:rsid w:val="00B22171"/>
    <w:rsid w:val="00B2237D"/>
    <w:rsid w:val="00B223AB"/>
    <w:rsid w:val="00B223F8"/>
    <w:rsid w:val="00B22597"/>
    <w:rsid w:val="00B228E9"/>
    <w:rsid w:val="00B229B9"/>
    <w:rsid w:val="00B22A4E"/>
    <w:rsid w:val="00B22BD7"/>
    <w:rsid w:val="00B22D43"/>
    <w:rsid w:val="00B22F1A"/>
    <w:rsid w:val="00B22F66"/>
    <w:rsid w:val="00B23242"/>
    <w:rsid w:val="00B23292"/>
    <w:rsid w:val="00B232CD"/>
    <w:rsid w:val="00B23390"/>
    <w:rsid w:val="00B23543"/>
    <w:rsid w:val="00B23546"/>
    <w:rsid w:val="00B23645"/>
    <w:rsid w:val="00B237B9"/>
    <w:rsid w:val="00B239FF"/>
    <w:rsid w:val="00B23B38"/>
    <w:rsid w:val="00B23B80"/>
    <w:rsid w:val="00B23CC6"/>
    <w:rsid w:val="00B23D2B"/>
    <w:rsid w:val="00B23D45"/>
    <w:rsid w:val="00B23E4C"/>
    <w:rsid w:val="00B240A6"/>
    <w:rsid w:val="00B2414C"/>
    <w:rsid w:val="00B2430D"/>
    <w:rsid w:val="00B2434F"/>
    <w:rsid w:val="00B24997"/>
    <w:rsid w:val="00B24BCE"/>
    <w:rsid w:val="00B24D5E"/>
    <w:rsid w:val="00B24EDB"/>
    <w:rsid w:val="00B25146"/>
    <w:rsid w:val="00B25152"/>
    <w:rsid w:val="00B25342"/>
    <w:rsid w:val="00B2539A"/>
    <w:rsid w:val="00B254CF"/>
    <w:rsid w:val="00B2555F"/>
    <w:rsid w:val="00B25589"/>
    <w:rsid w:val="00B25B06"/>
    <w:rsid w:val="00B25C35"/>
    <w:rsid w:val="00B25C64"/>
    <w:rsid w:val="00B25EE2"/>
    <w:rsid w:val="00B25FD3"/>
    <w:rsid w:val="00B261D2"/>
    <w:rsid w:val="00B261FF"/>
    <w:rsid w:val="00B2629F"/>
    <w:rsid w:val="00B26618"/>
    <w:rsid w:val="00B26835"/>
    <w:rsid w:val="00B26909"/>
    <w:rsid w:val="00B26948"/>
    <w:rsid w:val="00B26A10"/>
    <w:rsid w:val="00B26A48"/>
    <w:rsid w:val="00B26A4B"/>
    <w:rsid w:val="00B26AD1"/>
    <w:rsid w:val="00B26C32"/>
    <w:rsid w:val="00B26CCF"/>
    <w:rsid w:val="00B26D32"/>
    <w:rsid w:val="00B26E3D"/>
    <w:rsid w:val="00B26F08"/>
    <w:rsid w:val="00B27252"/>
    <w:rsid w:val="00B272D9"/>
    <w:rsid w:val="00B2733F"/>
    <w:rsid w:val="00B2748D"/>
    <w:rsid w:val="00B278A1"/>
    <w:rsid w:val="00B2791C"/>
    <w:rsid w:val="00B27A5A"/>
    <w:rsid w:val="00B27BB3"/>
    <w:rsid w:val="00B27BBC"/>
    <w:rsid w:val="00B27C62"/>
    <w:rsid w:val="00B27DF1"/>
    <w:rsid w:val="00B27F63"/>
    <w:rsid w:val="00B27F71"/>
    <w:rsid w:val="00B27FE5"/>
    <w:rsid w:val="00B301FC"/>
    <w:rsid w:val="00B30247"/>
    <w:rsid w:val="00B3035F"/>
    <w:rsid w:val="00B30427"/>
    <w:rsid w:val="00B30579"/>
    <w:rsid w:val="00B30904"/>
    <w:rsid w:val="00B30C31"/>
    <w:rsid w:val="00B30DF5"/>
    <w:rsid w:val="00B30E33"/>
    <w:rsid w:val="00B30F10"/>
    <w:rsid w:val="00B31296"/>
    <w:rsid w:val="00B312EC"/>
    <w:rsid w:val="00B31398"/>
    <w:rsid w:val="00B313B6"/>
    <w:rsid w:val="00B3149C"/>
    <w:rsid w:val="00B314BE"/>
    <w:rsid w:val="00B31542"/>
    <w:rsid w:val="00B319A0"/>
    <w:rsid w:val="00B31A1E"/>
    <w:rsid w:val="00B31C73"/>
    <w:rsid w:val="00B31D9B"/>
    <w:rsid w:val="00B31EDB"/>
    <w:rsid w:val="00B320FA"/>
    <w:rsid w:val="00B32202"/>
    <w:rsid w:val="00B3222D"/>
    <w:rsid w:val="00B322E5"/>
    <w:rsid w:val="00B323C0"/>
    <w:rsid w:val="00B328FE"/>
    <w:rsid w:val="00B32EDE"/>
    <w:rsid w:val="00B3304B"/>
    <w:rsid w:val="00B33193"/>
    <w:rsid w:val="00B3322D"/>
    <w:rsid w:val="00B33373"/>
    <w:rsid w:val="00B3340B"/>
    <w:rsid w:val="00B3346D"/>
    <w:rsid w:val="00B33BFF"/>
    <w:rsid w:val="00B33C2B"/>
    <w:rsid w:val="00B33F0B"/>
    <w:rsid w:val="00B340CF"/>
    <w:rsid w:val="00B3417E"/>
    <w:rsid w:val="00B3423B"/>
    <w:rsid w:val="00B344E4"/>
    <w:rsid w:val="00B3481B"/>
    <w:rsid w:val="00B3489B"/>
    <w:rsid w:val="00B34A10"/>
    <w:rsid w:val="00B34A29"/>
    <w:rsid w:val="00B34AA4"/>
    <w:rsid w:val="00B34EBA"/>
    <w:rsid w:val="00B3509F"/>
    <w:rsid w:val="00B350AD"/>
    <w:rsid w:val="00B35359"/>
    <w:rsid w:val="00B35557"/>
    <w:rsid w:val="00B35756"/>
    <w:rsid w:val="00B357F4"/>
    <w:rsid w:val="00B35A74"/>
    <w:rsid w:val="00B35A94"/>
    <w:rsid w:val="00B35C09"/>
    <w:rsid w:val="00B35D2A"/>
    <w:rsid w:val="00B35E71"/>
    <w:rsid w:val="00B363CE"/>
    <w:rsid w:val="00B365F8"/>
    <w:rsid w:val="00B3664D"/>
    <w:rsid w:val="00B368F5"/>
    <w:rsid w:val="00B3698C"/>
    <w:rsid w:val="00B36BC4"/>
    <w:rsid w:val="00B36C35"/>
    <w:rsid w:val="00B36EE0"/>
    <w:rsid w:val="00B36EF5"/>
    <w:rsid w:val="00B37183"/>
    <w:rsid w:val="00B37395"/>
    <w:rsid w:val="00B37554"/>
    <w:rsid w:val="00B37862"/>
    <w:rsid w:val="00B378C2"/>
    <w:rsid w:val="00B3791E"/>
    <w:rsid w:val="00B37B7C"/>
    <w:rsid w:val="00B37C2E"/>
    <w:rsid w:val="00B37D56"/>
    <w:rsid w:val="00B400E1"/>
    <w:rsid w:val="00B4017D"/>
    <w:rsid w:val="00B402CF"/>
    <w:rsid w:val="00B4062D"/>
    <w:rsid w:val="00B406BB"/>
    <w:rsid w:val="00B40988"/>
    <w:rsid w:val="00B409D9"/>
    <w:rsid w:val="00B40A6A"/>
    <w:rsid w:val="00B40BCD"/>
    <w:rsid w:val="00B40E7F"/>
    <w:rsid w:val="00B40F2E"/>
    <w:rsid w:val="00B4105B"/>
    <w:rsid w:val="00B411AC"/>
    <w:rsid w:val="00B4124A"/>
    <w:rsid w:val="00B4149F"/>
    <w:rsid w:val="00B4164E"/>
    <w:rsid w:val="00B41A7C"/>
    <w:rsid w:val="00B41B83"/>
    <w:rsid w:val="00B41B9E"/>
    <w:rsid w:val="00B41F0F"/>
    <w:rsid w:val="00B41F92"/>
    <w:rsid w:val="00B42255"/>
    <w:rsid w:val="00B42265"/>
    <w:rsid w:val="00B422C9"/>
    <w:rsid w:val="00B424B7"/>
    <w:rsid w:val="00B424C4"/>
    <w:rsid w:val="00B42605"/>
    <w:rsid w:val="00B426C4"/>
    <w:rsid w:val="00B42711"/>
    <w:rsid w:val="00B4271C"/>
    <w:rsid w:val="00B4274A"/>
    <w:rsid w:val="00B429F8"/>
    <w:rsid w:val="00B42A85"/>
    <w:rsid w:val="00B42B32"/>
    <w:rsid w:val="00B42C74"/>
    <w:rsid w:val="00B42D76"/>
    <w:rsid w:val="00B42D9A"/>
    <w:rsid w:val="00B42E0B"/>
    <w:rsid w:val="00B42E36"/>
    <w:rsid w:val="00B430F6"/>
    <w:rsid w:val="00B4354E"/>
    <w:rsid w:val="00B435F3"/>
    <w:rsid w:val="00B43669"/>
    <w:rsid w:val="00B43A0B"/>
    <w:rsid w:val="00B43BFF"/>
    <w:rsid w:val="00B43CB5"/>
    <w:rsid w:val="00B43CDF"/>
    <w:rsid w:val="00B43D00"/>
    <w:rsid w:val="00B43F27"/>
    <w:rsid w:val="00B43F7F"/>
    <w:rsid w:val="00B44151"/>
    <w:rsid w:val="00B441C7"/>
    <w:rsid w:val="00B4421F"/>
    <w:rsid w:val="00B44268"/>
    <w:rsid w:val="00B4470D"/>
    <w:rsid w:val="00B44758"/>
    <w:rsid w:val="00B448A4"/>
    <w:rsid w:val="00B4493C"/>
    <w:rsid w:val="00B44A55"/>
    <w:rsid w:val="00B44A7E"/>
    <w:rsid w:val="00B44BB9"/>
    <w:rsid w:val="00B44C17"/>
    <w:rsid w:val="00B44CD2"/>
    <w:rsid w:val="00B44E40"/>
    <w:rsid w:val="00B44E86"/>
    <w:rsid w:val="00B4537C"/>
    <w:rsid w:val="00B45434"/>
    <w:rsid w:val="00B454C6"/>
    <w:rsid w:val="00B454EC"/>
    <w:rsid w:val="00B45557"/>
    <w:rsid w:val="00B456C6"/>
    <w:rsid w:val="00B45A19"/>
    <w:rsid w:val="00B45C8F"/>
    <w:rsid w:val="00B45E4E"/>
    <w:rsid w:val="00B4614B"/>
    <w:rsid w:val="00B462BF"/>
    <w:rsid w:val="00B4643C"/>
    <w:rsid w:val="00B46494"/>
    <w:rsid w:val="00B46669"/>
    <w:rsid w:val="00B466F7"/>
    <w:rsid w:val="00B467D7"/>
    <w:rsid w:val="00B467DA"/>
    <w:rsid w:val="00B467EE"/>
    <w:rsid w:val="00B46834"/>
    <w:rsid w:val="00B4689A"/>
    <w:rsid w:val="00B4695A"/>
    <w:rsid w:val="00B46991"/>
    <w:rsid w:val="00B46C6E"/>
    <w:rsid w:val="00B46D55"/>
    <w:rsid w:val="00B46ECA"/>
    <w:rsid w:val="00B46F4B"/>
    <w:rsid w:val="00B471A3"/>
    <w:rsid w:val="00B47424"/>
    <w:rsid w:val="00B474D1"/>
    <w:rsid w:val="00B4763E"/>
    <w:rsid w:val="00B47B73"/>
    <w:rsid w:val="00B50263"/>
    <w:rsid w:val="00B502E1"/>
    <w:rsid w:val="00B503A1"/>
    <w:rsid w:val="00B50413"/>
    <w:rsid w:val="00B50526"/>
    <w:rsid w:val="00B5054D"/>
    <w:rsid w:val="00B50902"/>
    <w:rsid w:val="00B50982"/>
    <w:rsid w:val="00B50B7C"/>
    <w:rsid w:val="00B50BBF"/>
    <w:rsid w:val="00B50DAB"/>
    <w:rsid w:val="00B50F3E"/>
    <w:rsid w:val="00B50F73"/>
    <w:rsid w:val="00B5106B"/>
    <w:rsid w:val="00B51084"/>
    <w:rsid w:val="00B51181"/>
    <w:rsid w:val="00B5137A"/>
    <w:rsid w:val="00B513EB"/>
    <w:rsid w:val="00B519DC"/>
    <w:rsid w:val="00B51A37"/>
    <w:rsid w:val="00B51ABB"/>
    <w:rsid w:val="00B51BB6"/>
    <w:rsid w:val="00B51CE6"/>
    <w:rsid w:val="00B51D26"/>
    <w:rsid w:val="00B51DED"/>
    <w:rsid w:val="00B51E0C"/>
    <w:rsid w:val="00B51E64"/>
    <w:rsid w:val="00B51F2C"/>
    <w:rsid w:val="00B520F7"/>
    <w:rsid w:val="00B52382"/>
    <w:rsid w:val="00B52388"/>
    <w:rsid w:val="00B5238D"/>
    <w:rsid w:val="00B523A8"/>
    <w:rsid w:val="00B5249C"/>
    <w:rsid w:val="00B52517"/>
    <w:rsid w:val="00B525AA"/>
    <w:rsid w:val="00B52602"/>
    <w:rsid w:val="00B52663"/>
    <w:rsid w:val="00B526D7"/>
    <w:rsid w:val="00B52798"/>
    <w:rsid w:val="00B527A3"/>
    <w:rsid w:val="00B52838"/>
    <w:rsid w:val="00B52844"/>
    <w:rsid w:val="00B528C5"/>
    <w:rsid w:val="00B5290B"/>
    <w:rsid w:val="00B529A1"/>
    <w:rsid w:val="00B52BEE"/>
    <w:rsid w:val="00B52BF5"/>
    <w:rsid w:val="00B52F64"/>
    <w:rsid w:val="00B52FB1"/>
    <w:rsid w:val="00B53000"/>
    <w:rsid w:val="00B5328B"/>
    <w:rsid w:val="00B53299"/>
    <w:rsid w:val="00B533A6"/>
    <w:rsid w:val="00B53405"/>
    <w:rsid w:val="00B535E1"/>
    <w:rsid w:val="00B53621"/>
    <w:rsid w:val="00B53635"/>
    <w:rsid w:val="00B53644"/>
    <w:rsid w:val="00B536B4"/>
    <w:rsid w:val="00B538BE"/>
    <w:rsid w:val="00B539D9"/>
    <w:rsid w:val="00B53D60"/>
    <w:rsid w:val="00B53E76"/>
    <w:rsid w:val="00B540ED"/>
    <w:rsid w:val="00B54127"/>
    <w:rsid w:val="00B5422C"/>
    <w:rsid w:val="00B542D0"/>
    <w:rsid w:val="00B54360"/>
    <w:rsid w:val="00B545C0"/>
    <w:rsid w:val="00B54630"/>
    <w:rsid w:val="00B54916"/>
    <w:rsid w:val="00B5493D"/>
    <w:rsid w:val="00B5498C"/>
    <w:rsid w:val="00B54A33"/>
    <w:rsid w:val="00B54BB7"/>
    <w:rsid w:val="00B54CFE"/>
    <w:rsid w:val="00B54F95"/>
    <w:rsid w:val="00B55054"/>
    <w:rsid w:val="00B5509D"/>
    <w:rsid w:val="00B550CC"/>
    <w:rsid w:val="00B5523C"/>
    <w:rsid w:val="00B55257"/>
    <w:rsid w:val="00B552E9"/>
    <w:rsid w:val="00B5547E"/>
    <w:rsid w:val="00B55523"/>
    <w:rsid w:val="00B55763"/>
    <w:rsid w:val="00B557A3"/>
    <w:rsid w:val="00B55930"/>
    <w:rsid w:val="00B559BA"/>
    <w:rsid w:val="00B55A7A"/>
    <w:rsid w:val="00B55B67"/>
    <w:rsid w:val="00B55B6C"/>
    <w:rsid w:val="00B55B76"/>
    <w:rsid w:val="00B55F01"/>
    <w:rsid w:val="00B55F6B"/>
    <w:rsid w:val="00B55F80"/>
    <w:rsid w:val="00B55F82"/>
    <w:rsid w:val="00B561ED"/>
    <w:rsid w:val="00B56319"/>
    <w:rsid w:val="00B56519"/>
    <w:rsid w:val="00B56521"/>
    <w:rsid w:val="00B5664A"/>
    <w:rsid w:val="00B566FC"/>
    <w:rsid w:val="00B569F3"/>
    <w:rsid w:val="00B56A44"/>
    <w:rsid w:val="00B56B40"/>
    <w:rsid w:val="00B56D53"/>
    <w:rsid w:val="00B5712C"/>
    <w:rsid w:val="00B5719F"/>
    <w:rsid w:val="00B571E8"/>
    <w:rsid w:val="00B572F3"/>
    <w:rsid w:val="00B57411"/>
    <w:rsid w:val="00B5791F"/>
    <w:rsid w:val="00B57968"/>
    <w:rsid w:val="00B57B4C"/>
    <w:rsid w:val="00B57D22"/>
    <w:rsid w:val="00B57D41"/>
    <w:rsid w:val="00B57D70"/>
    <w:rsid w:val="00B600E1"/>
    <w:rsid w:val="00B6028E"/>
    <w:rsid w:val="00B6058E"/>
    <w:rsid w:val="00B605BE"/>
    <w:rsid w:val="00B605EA"/>
    <w:rsid w:val="00B60768"/>
    <w:rsid w:val="00B6081B"/>
    <w:rsid w:val="00B60881"/>
    <w:rsid w:val="00B60883"/>
    <w:rsid w:val="00B60B52"/>
    <w:rsid w:val="00B60CA0"/>
    <w:rsid w:val="00B60D97"/>
    <w:rsid w:val="00B60DD2"/>
    <w:rsid w:val="00B6105F"/>
    <w:rsid w:val="00B61079"/>
    <w:rsid w:val="00B6129B"/>
    <w:rsid w:val="00B612BC"/>
    <w:rsid w:val="00B612BF"/>
    <w:rsid w:val="00B615BD"/>
    <w:rsid w:val="00B615C3"/>
    <w:rsid w:val="00B616ED"/>
    <w:rsid w:val="00B6173B"/>
    <w:rsid w:val="00B61C30"/>
    <w:rsid w:val="00B61C8B"/>
    <w:rsid w:val="00B61D88"/>
    <w:rsid w:val="00B61DB7"/>
    <w:rsid w:val="00B61EAE"/>
    <w:rsid w:val="00B61ED9"/>
    <w:rsid w:val="00B61FFC"/>
    <w:rsid w:val="00B62023"/>
    <w:rsid w:val="00B624DC"/>
    <w:rsid w:val="00B62516"/>
    <w:rsid w:val="00B6262A"/>
    <w:rsid w:val="00B628BB"/>
    <w:rsid w:val="00B62B7C"/>
    <w:rsid w:val="00B62BBA"/>
    <w:rsid w:val="00B62C71"/>
    <w:rsid w:val="00B62DB5"/>
    <w:rsid w:val="00B62FE7"/>
    <w:rsid w:val="00B63094"/>
    <w:rsid w:val="00B63420"/>
    <w:rsid w:val="00B63609"/>
    <w:rsid w:val="00B63837"/>
    <w:rsid w:val="00B639F7"/>
    <w:rsid w:val="00B63A1D"/>
    <w:rsid w:val="00B63A6C"/>
    <w:rsid w:val="00B63A9A"/>
    <w:rsid w:val="00B63BC3"/>
    <w:rsid w:val="00B63BCC"/>
    <w:rsid w:val="00B63C5C"/>
    <w:rsid w:val="00B63CCD"/>
    <w:rsid w:val="00B63EA7"/>
    <w:rsid w:val="00B63EC0"/>
    <w:rsid w:val="00B63F2B"/>
    <w:rsid w:val="00B64238"/>
    <w:rsid w:val="00B64507"/>
    <w:rsid w:val="00B64585"/>
    <w:rsid w:val="00B64769"/>
    <w:rsid w:val="00B64A76"/>
    <w:rsid w:val="00B64AD3"/>
    <w:rsid w:val="00B64AF1"/>
    <w:rsid w:val="00B64B13"/>
    <w:rsid w:val="00B64C26"/>
    <w:rsid w:val="00B64D8D"/>
    <w:rsid w:val="00B64DCC"/>
    <w:rsid w:val="00B64E07"/>
    <w:rsid w:val="00B64E39"/>
    <w:rsid w:val="00B64FC7"/>
    <w:rsid w:val="00B65130"/>
    <w:rsid w:val="00B65192"/>
    <w:rsid w:val="00B651CD"/>
    <w:rsid w:val="00B654E0"/>
    <w:rsid w:val="00B65705"/>
    <w:rsid w:val="00B65997"/>
    <w:rsid w:val="00B65A1D"/>
    <w:rsid w:val="00B65A90"/>
    <w:rsid w:val="00B65AC3"/>
    <w:rsid w:val="00B65ECC"/>
    <w:rsid w:val="00B65F5A"/>
    <w:rsid w:val="00B660A6"/>
    <w:rsid w:val="00B661B0"/>
    <w:rsid w:val="00B6657D"/>
    <w:rsid w:val="00B665C4"/>
    <w:rsid w:val="00B66659"/>
    <w:rsid w:val="00B6667C"/>
    <w:rsid w:val="00B66701"/>
    <w:rsid w:val="00B669B9"/>
    <w:rsid w:val="00B66D2A"/>
    <w:rsid w:val="00B66D30"/>
    <w:rsid w:val="00B66F85"/>
    <w:rsid w:val="00B66FEA"/>
    <w:rsid w:val="00B671A0"/>
    <w:rsid w:val="00B67278"/>
    <w:rsid w:val="00B67386"/>
    <w:rsid w:val="00B6746C"/>
    <w:rsid w:val="00B6786A"/>
    <w:rsid w:val="00B67988"/>
    <w:rsid w:val="00B67BF4"/>
    <w:rsid w:val="00B67C79"/>
    <w:rsid w:val="00B67C82"/>
    <w:rsid w:val="00B67D86"/>
    <w:rsid w:val="00B7034D"/>
    <w:rsid w:val="00B70368"/>
    <w:rsid w:val="00B70609"/>
    <w:rsid w:val="00B70644"/>
    <w:rsid w:val="00B70B20"/>
    <w:rsid w:val="00B70C9C"/>
    <w:rsid w:val="00B7112C"/>
    <w:rsid w:val="00B711D2"/>
    <w:rsid w:val="00B71434"/>
    <w:rsid w:val="00B71549"/>
    <w:rsid w:val="00B7154D"/>
    <w:rsid w:val="00B715A6"/>
    <w:rsid w:val="00B7178C"/>
    <w:rsid w:val="00B71883"/>
    <w:rsid w:val="00B71B5A"/>
    <w:rsid w:val="00B71C2D"/>
    <w:rsid w:val="00B71CBD"/>
    <w:rsid w:val="00B71D14"/>
    <w:rsid w:val="00B71EFE"/>
    <w:rsid w:val="00B72102"/>
    <w:rsid w:val="00B723AB"/>
    <w:rsid w:val="00B723AD"/>
    <w:rsid w:val="00B724BD"/>
    <w:rsid w:val="00B72615"/>
    <w:rsid w:val="00B726C3"/>
    <w:rsid w:val="00B7288C"/>
    <w:rsid w:val="00B728B5"/>
    <w:rsid w:val="00B72906"/>
    <w:rsid w:val="00B72C68"/>
    <w:rsid w:val="00B72D07"/>
    <w:rsid w:val="00B730FC"/>
    <w:rsid w:val="00B731E6"/>
    <w:rsid w:val="00B73215"/>
    <w:rsid w:val="00B732F8"/>
    <w:rsid w:val="00B7354C"/>
    <w:rsid w:val="00B73611"/>
    <w:rsid w:val="00B736C3"/>
    <w:rsid w:val="00B738EE"/>
    <w:rsid w:val="00B73988"/>
    <w:rsid w:val="00B73A6C"/>
    <w:rsid w:val="00B73D85"/>
    <w:rsid w:val="00B73F30"/>
    <w:rsid w:val="00B73F79"/>
    <w:rsid w:val="00B73FAE"/>
    <w:rsid w:val="00B7409A"/>
    <w:rsid w:val="00B74379"/>
    <w:rsid w:val="00B743A0"/>
    <w:rsid w:val="00B74420"/>
    <w:rsid w:val="00B745FB"/>
    <w:rsid w:val="00B7474C"/>
    <w:rsid w:val="00B74809"/>
    <w:rsid w:val="00B74990"/>
    <w:rsid w:val="00B74A3A"/>
    <w:rsid w:val="00B74ACD"/>
    <w:rsid w:val="00B74B7A"/>
    <w:rsid w:val="00B74DCA"/>
    <w:rsid w:val="00B7515C"/>
    <w:rsid w:val="00B75306"/>
    <w:rsid w:val="00B753D2"/>
    <w:rsid w:val="00B757E5"/>
    <w:rsid w:val="00B7582E"/>
    <w:rsid w:val="00B75B5B"/>
    <w:rsid w:val="00B760BA"/>
    <w:rsid w:val="00B761CA"/>
    <w:rsid w:val="00B7646A"/>
    <w:rsid w:val="00B764F7"/>
    <w:rsid w:val="00B767ED"/>
    <w:rsid w:val="00B7682A"/>
    <w:rsid w:val="00B76941"/>
    <w:rsid w:val="00B76B92"/>
    <w:rsid w:val="00B7713B"/>
    <w:rsid w:val="00B7716F"/>
    <w:rsid w:val="00B7732D"/>
    <w:rsid w:val="00B77499"/>
    <w:rsid w:val="00B774CF"/>
    <w:rsid w:val="00B77571"/>
    <w:rsid w:val="00B77669"/>
    <w:rsid w:val="00B77719"/>
    <w:rsid w:val="00B7774D"/>
    <w:rsid w:val="00B777A4"/>
    <w:rsid w:val="00B77825"/>
    <w:rsid w:val="00B77876"/>
    <w:rsid w:val="00B778F3"/>
    <w:rsid w:val="00B77FFB"/>
    <w:rsid w:val="00B802DA"/>
    <w:rsid w:val="00B80355"/>
    <w:rsid w:val="00B80470"/>
    <w:rsid w:val="00B804DD"/>
    <w:rsid w:val="00B806EA"/>
    <w:rsid w:val="00B809EE"/>
    <w:rsid w:val="00B80A64"/>
    <w:rsid w:val="00B80BB8"/>
    <w:rsid w:val="00B80C4E"/>
    <w:rsid w:val="00B80C6D"/>
    <w:rsid w:val="00B80D5A"/>
    <w:rsid w:val="00B81147"/>
    <w:rsid w:val="00B81251"/>
    <w:rsid w:val="00B814A7"/>
    <w:rsid w:val="00B814D9"/>
    <w:rsid w:val="00B81618"/>
    <w:rsid w:val="00B81708"/>
    <w:rsid w:val="00B81915"/>
    <w:rsid w:val="00B81BC9"/>
    <w:rsid w:val="00B81F8A"/>
    <w:rsid w:val="00B82405"/>
    <w:rsid w:val="00B825FE"/>
    <w:rsid w:val="00B826AF"/>
    <w:rsid w:val="00B82746"/>
    <w:rsid w:val="00B8279D"/>
    <w:rsid w:val="00B8294F"/>
    <w:rsid w:val="00B82DAD"/>
    <w:rsid w:val="00B82F2B"/>
    <w:rsid w:val="00B82F9C"/>
    <w:rsid w:val="00B831A3"/>
    <w:rsid w:val="00B831D7"/>
    <w:rsid w:val="00B832C1"/>
    <w:rsid w:val="00B83353"/>
    <w:rsid w:val="00B834CC"/>
    <w:rsid w:val="00B834D3"/>
    <w:rsid w:val="00B83629"/>
    <w:rsid w:val="00B83639"/>
    <w:rsid w:val="00B837B0"/>
    <w:rsid w:val="00B837D5"/>
    <w:rsid w:val="00B838BF"/>
    <w:rsid w:val="00B83AD6"/>
    <w:rsid w:val="00B83C54"/>
    <w:rsid w:val="00B83D69"/>
    <w:rsid w:val="00B83D82"/>
    <w:rsid w:val="00B83E29"/>
    <w:rsid w:val="00B8403B"/>
    <w:rsid w:val="00B84059"/>
    <w:rsid w:val="00B84094"/>
    <w:rsid w:val="00B840F6"/>
    <w:rsid w:val="00B84381"/>
    <w:rsid w:val="00B844B0"/>
    <w:rsid w:val="00B846BD"/>
    <w:rsid w:val="00B84895"/>
    <w:rsid w:val="00B84A69"/>
    <w:rsid w:val="00B84B08"/>
    <w:rsid w:val="00B84C2E"/>
    <w:rsid w:val="00B84C33"/>
    <w:rsid w:val="00B84CBC"/>
    <w:rsid w:val="00B84E62"/>
    <w:rsid w:val="00B851C4"/>
    <w:rsid w:val="00B8522F"/>
    <w:rsid w:val="00B8524C"/>
    <w:rsid w:val="00B852A0"/>
    <w:rsid w:val="00B852C6"/>
    <w:rsid w:val="00B8540F"/>
    <w:rsid w:val="00B85436"/>
    <w:rsid w:val="00B854E3"/>
    <w:rsid w:val="00B85565"/>
    <w:rsid w:val="00B856C7"/>
    <w:rsid w:val="00B8570C"/>
    <w:rsid w:val="00B8577B"/>
    <w:rsid w:val="00B85803"/>
    <w:rsid w:val="00B8580B"/>
    <w:rsid w:val="00B85879"/>
    <w:rsid w:val="00B85A00"/>
    <w:rsid w:val="00B85BE2"/>
    <w:rsid w:val="00B85C65"/>
    <w:rsid w:val="00B8603E"/>
    <w:rsid w:val="00B86122"/>
    <w:rsid w:val="00B8612F"/>
    <w:rsid w:val="00B862D1"/>
    <w:rsid w:val="00B86304"/>
    <w:rsid w:val="00B86422"/>
    <w:rsid w:val="00B86499"/>
    <w:rsid w:val="00B864CE"/>
    <w:rsid w:val="00B86980"/>
    <w:rsid w:val="00B869C1"/>
    <w:rsid w:val="00B869DB"/>
    <w:rsid w:val="00B86A5B"/>
    <w:rsid w:val="00B86B35"/>
    <w:rsid w:val="00B86B8E"/>
    <w:rsid w:val="00B86CCD"/>
    <w:rsid w:val="00B86E78"/>
    <w:rsid w:val="00B86E82"/>
    <w:rsid w:val="00B86F01"/>
    <w:rsid w:val="00B8709A"/>
    <w:rsid w:val="00B87119"/>
    <w:rsid w:val="00B87148"/>
    <w:rsid w:val="00B87201"/>
    <w:rsid w:val="00B87279"/>
    <w:rsid w:val="00B872F3"/>
    <w:rsid w:val="00B8749D"/>
    <w:rsid w:val="00B8751B"/>
    <w:rsid w:val="00B87747"/>
    <w:rsid w:val="00B877C3"/>
    <w:rsid w:val="00B878A6"/>
    <w:rsid w:val="00B878FB"/>
    <w:rsid w:val="00B879FD"/>
    <w:rsid w:val="00B87A51"/>
    <w:rsid w:val="00B87A63"/>
    <w:rsid w:val="00B87B5A"/>
    <w:rsid w:val="00B87C3E"/>
    <w:rsid w:val="00B87C53"/>
    <w:rsid w:val="00B87D4D"/>
    <w:rsid w:val="00B87E4C"/>
    <w:rsid w:val="00B90138"/>
    <w:rsid w:val="00B90512"/>
    <w:rsid w:val="00B906A4"/>
    <w:rsid w:val="00B90756"/>
    <w:rsid w:val="00B907BC"/>
    <w:rsid w:val="00B9080A"/>
    <w:rsid w:val="00B90853"/>
    <w:rsid w:val="00B9095C"/>
    <w:rsid w:val="00B90C83"/>
    <w:rsid w:val="00B90D3A"/>
    <w:rsid w:val="00B90D4D"/>
    <w:rsid w:val="00B90E48"/>
    <w:rsid w:val="00B90ECF"/>
    <w:rsid w:val="00B9106A"/>
    <w:rsid w:val="00B910F3"/>
    <w:rsid w:val="00B9146A"/>
    <w:rsid w:val="00B9156D"/>
    <w:rsid w:val="00B916C5"/>
    <w:rsid w:val="00B9171D"/>
    <w:rsid w:val="00B91871"/>
    <w:rsid w:val="00B91913"/>
    <w:rsid w:val="00B9194E"/>
    <w:rsid w:val="00B9196A"/>
    <w:rsid w:val="00B91987"/>
    <w:rsid w:val="00B91A4F"/>
    <w:rsid w:val="00B91CA5"/>
    <w:rsid w:val="00B91CAD"/>
    <w:rsid w:val="00B9211A"/>
    <w:rsid w:val="00B92338"/>
    <w:rsid w:val="00B923DE"/>
    <w:rsid w:val="00B923FA"/>
    <w:rsid w:val="00B9244D"/>
    <w:rsid w:val="00B92625"/>
    <w:rsid w:val="00B926A5"/>
    <w:rsid w:val="00B926D2"/>
    <w:rsid w:val="00B927E7"/>
    <w:rsid w:val="00B928CE"/>
    <w:rsid w:val="00B92A7A"/>
    <w:rsid w:val="00B92B2F"/>
    <w:rsid w:val="00B92D6B"/>
    <w:rsid w:val="00B92DAD"/>
    <w:rsid w:val="00B92E31"/>
    <w:rsid w:val="00B92EB8"/>
    <w:rsid w:val="00B93063"/>
    <w:rsid w:val="00B930EA"/>
    <w:rsid w:val="00B930F1"/>
    <w:rsid w:val="00B93200"/>
    <w:rsid w:val="00B9324B"/>
    <w:rsid w:val="00B93530"/>
    <w:rsid w:val="00B935CF"/>
    <w:rsid w:val="00B93624"/>
    <w:rsid w:val="00B93851"/>
    <w:rsid w:val="00B93966"/>
    <w:rsid w:val="00B93BD7"/>
    <w:rsid w:val="00B93C21"/>
    <w:rsid w:val="00B93D07"/>
    <w:rsid w:val="00B93E0B"/>
    <w:rsid w:val="00B93EBD"/>
    <w:rsid w:val="00B9401B"/>
    <w:rsid w:val="00B940C2"/>
    <w:rsid w:val="00B94229"/>
    <w:rsid w:val="00B94289"/>
    <w:rsid w:val="00B94509"/>
    <w:rsid w:val="00B945C3"/>
    <w:rsid w:val="00B94642"/>
    <w:rsid w:val="00B948E7"/>
    <w:rsid w:val="00B949F1"/>
    <w:rsid w:val="00B94B2A"/>
    <w:rsid w:val="00B94B41"/>
    <w:rsid w:val="00B94B48"/>
    <w:rsid w:val="00B94C3A"/>
    <w:rsid w:val="00B94CCF"/>
    <w:rsid w:val="00B94CF9"/>
    <w:rsid w:val="00B9523D"/>
    <w:rsid w:val="00B952CD"/>
    <w:rsid w:val="00B95392"/>
    <w:rsid w:val="00B953CE"/>
    <w:rsid w:val="00B954F2"/>
    <w:rsid w:val="00B9559E"/>
    <w:rsid w:val="00B95638"/>
    <w:rsid w:val="00B95775"/>
    <w:rsid w:val="00B9579E"/>
    <w:rsid w:val="00B957B9"/>
    <w:rsid w:val="00B95912"/>
    <w:rsid w:val="00B9593D"/>
    <w:rsid w:val="00B95AD4"/>
    <w:rsid w:val="00B95E03"/>
    <w:rsid w:val="00B95F1D"/>
    <w:rsid w:val="00B9626B"/>
    <w:rsid w:val="00B96318"/>
    <w:rsid w:val="00B9631D"/>
    <w:rsid w:val="00B9641F"/>
    <w:rsid w:val="00B96481"/>
    <w:rsid w:val="00B96506"/>
    <w:rsid w:val="00B967D7"/>
    <w:rsid w:val="00B96802"/>
    <w:rsid w:val="00B96B58"/>
    <w:rsid w:val="00B96C03"/>
    <w:rsid w:val="00B96C96"/>
    <w:rsid w:val="00B96D6E"/>
    <w:rsid w:val="00B96F09"/>
    <w:rsid w:val="00B97214"/>
    <w:rsid w:val="00B974E2"/>
    <w:rsid w:val="00B975F0"/>
    <w:rsid w:val="00B97B26"/>
    <w:rsid w:val="00B97BBE"/>
    <w:rsid w:val="00B97C1E"/>
    <w:rsid w:val="00B97C47"/>
    <w:rsid w:val="00B97D90"/>
    <w:rsid w:val="00B97E54"/>
    <w:rsid w:val="00BA0405"/>
    <w:rsid w:val="00BA080E"/>
    <w:rsid w:val="00BA0A17"/>
    <w:rsid w:val="00BA0A81"/>
    <w:rsid w:val="00BA0BBC"/>
    <w:rsid w:val="00BA0BFB"/>
    <w:rsid w:val="00BA0C14"/>
    <w:rsid w:val="00BA0D8F"/>
    <w:rsid w:val="00BA0EFA"/>
    <w:rsid w:val="00BA0F21"/>
    <w:rsid w:val="00BA11BE"/>
    <w:rsid w:val="00BA1242"/>
    <w:rsid w:val="00BA13E8"/>
    <w:rsid w:val="00BA14A0"/>
    <w:rsid w:val="00BA1516"/>
    <w:rsid w:val="00BA1548"/>
    <w:rsid w:val="00BA1571"/>
    <w:rsid w:val="00BA1690"/>
    <w:rsid w:val="00BA1809"/>
    <w:rsid w:val="00BA1854"/>
    <w:rsid w:val="00BA189C"/>
    <w:rsid w:val="00BA18E0"/>
    <w:rsid w:val="00BA1AC8"/>
    <w:rsid w:val="00BA1B76"/>
    <w:rsid w:val="00BA1BAE"/>
    <w:rsid w:val="00BA1D0B"/>
    <w:rsid w:val="00BA1E67"/>
    <w:rsid w:val="00BA20E8"/>
    <w:rsid w:val="00BA2257"/>
    <w:rsid w:val="00BA22AC"/>
    <w:rsid w:val="00BA2671"/>
    <w:rsid w:val="00BA26AF"/>
    <w:rsid w:val="00BA26B8"/>
    <w:rsid w:val="00BA28F1"/>
    <w:rsid w:val="00BA2A5C"/>
    <w:rsid w:val="00BA2A63"/>
    <w:rsid w:val="00BA2B42"/>
    <w:rsid w:val="00BA3044"/>
    <w:rsid w:val="00BA306D"/>
    <w:rsid w:val="00BA32A2"/>
    <w:rsid w:val="00BA3304"/>
    <w:rsid w:val="00BA339D"/>
    <w:rsid w:val="00BA37EA"/>
    <w:rsid w:val="00BA3B3F"/>
    <w:rsid w:val="00BA3D46"/>
    <w:rsid w:val="00BA3EDF"/>
    <w:rsid w:val="00BA41F3"/>
    <w:rsid w:val="00BA4226"/>
    <w:rsid w:val="00BA4328"/>
    <w:rsid w:val="00BA43C4"/>
    <w:rsid w:val="00BA442E"/>
    <w:rsid w:val="00BA457D"/>
    <w:rsid w:val="00BA4645"/>
    <w:rsid w:val="00BA46ED"/>
    <w:rsid w:val="00BA474C"/>
    <w:rsid w:val="00BA48DF"/>
    <w:rsid w:val="00BA4A6B"/>
    <w:rsid w:val="00BA4E01"/>
    <w:rsid w:val="00BA4E44"/>
    <w:rsid w:val="00BA51F6"/>
    <w:rsid w:val="00BA5242"/>
    <w:rsid w:val="00BA52AD"/>
    <w:rsid w:val="00BA542D"/>
    <w:rsid w:val="00BA5450"/>
    <w:rsid w:val="00BA5498"/>
    <w:rsid w:val="00BA54CF"/>
    <w:rsid w:val="00BA5504"/>
    <w:rsid w:val="00BA586C"/>
    <w:rsid w:val="00BA5998"/>
    <w:rsid w:val="00BA59F1"/>
    <w:rsid w:val="00BA5B05"/>
    <w:rsid w:val="00BA5B7C"/>
    <w:rsid w:val="00BA5C44"/>
    <w:rsid w:val="00BA5D0A"/>
    <w:rsid w:val="00BA5E33"/>
    <w:rsid w:val="00BA5FC3"/>
    <w:rsid w:val="00BA61DB"/>
    <w:rsid w:val="00BA6318"/>
    <w:rsid w:val="00BA63B4"/>
    <w:rsid w:val="00BA641E"/>
    <w:rsid w:val="00BA64DD"/>
    <w:rsid w:val="00BA6596"/>
    <w:rsid w:val="00BA6604"/>
    <w:rsid w:val="00BA67B2"/>
    <w:rsid w:val="00BA6AEE"/>
    <w:rsid w:val="00BA6C47"/>
    <w:rsid w:val="00BA6D38"/>
    <w:rsid w:val="00BA6DC2"/>
    <w:rsid w:val="00BA6EA1"/>
    <w:rsid w:val="00BA6F69"/>
    <w:rsid w:val="00BA6FEB"/>
    <w:rsid w:val="00BA710E"/>
    <w:rsid w:val="00BA7113"/>
    <w:rsid w:val="00BA71CD"/>
    <w:rsid w:val="00BA7435"/>
    <w:rsid w:val="00BA7702"/>
    <w:rsid w:val="00BA788B"/>
    <w:rsid w:val="00BA7A3C"/>
    <w:rsid w:val="00BA7BA8"/>
    <w:rsid w:val="00BA7DC8"/>
    <w:rsid w:val="00BA8952"/>
    <w:rsid w:val="00BB0234"/>
    <w:rsid w:val="00BB049E"/>
    <w:rsid w:val="00BB04A1"/>
    <w:rsid w:val="00BB053C"/>
    <w:rsid w:val="00BB0699"/>
    <w:rsid w:val="00BB083F"/>
    <w:rsid w:val="00BB0D90"/>
    <w:rsid w:val="00BB0E69"/>
    <w:rsid w:val="00BB0EDE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344"/>
    <w:rsid w:val="00BB23F5"/>
    <w:rsid w:val="00BB2580"/>
    <w:rsid w:val="00BB275A"/>
    <w:rsid w:val="00BB2984"/>
    <w:rsid w:val="00BB2BE6"/>
    <w:rsid w:val="00BB2C25"/>
    <w:rsid w:val="00BB2D96"/>
    <w:rsid w:val="00BB2EA9"/>
    <w:rsid w:val="00BB2F39"/>
    <w:rsid w:val="00BB315C"/>
    <w:rsid w:val="00BB31B0"/>
    <w:rsid w:val="00BB3272"/>
    <w:rsid w:val="00BB34B4"/>
    <w:rsid w:val="00BB34F4"/>
    <w:rsid w:val="00BB3516"/>
    <w:rsid w:val="00BB354D"/>
    <w:rsid w:val="00BB364B"/>
    <w:rsid w:val="00BB3934"/>
    <w:rsid w:val="00BB3944"/>
    <w:rsid w:val="00BB3979"/>
    <w:rsid w:val="00BB3A41"/>
    <w:rsid w:val="00BB3A7F"/>
    <w:rsid w:val="00BB3DB7"/>
    <w:rsid w:val="00BB3E3D"/>
    <w:rsid w:val="00BB4080"/>
    <w:rsid w:val="00BB4327"/>
    <w:rsid w:val="00BB475C"/>
    <w:rsid w:val="00BB49BF"/>
    <w:rsid w:val="00BB4B07"/>
    <w:rsid w:val="00BB4CE7"/>
    <w:rsid w:val="00BB4D30"/>
    <w:rsid w:val="00BB4E06"/>
    <w:rsid w:val="00BB4E52"/>
    <w:rsid w:val="00BB51E1"/>
    <w:rsid w:val="00BB5298"/>
    <w:rsid w:val="00BB52F0"/>
    <w:rsid w:val="00BB5300"/>
    <w:rsid w:val="00BB5538"/>
    <w:rsid w:val="00BB5549"/>
    <w:rsid w:val="00BB58CC"/>
    <w:rsid w:val="00BB5A42"/>
    <w:rsid w:val="00BB5C4F"/>
    <w:rsid w:val="00BB5C5D"/>
    <w:rsid w:val="00BB5C69"/>
    <w:rsid w:val="00BB5D41"/>
    <w:rsid w:val="00BB5D45"/>
    <w:rsid w:val="00BB5D58"/>
    <w:rsid w:val="00BB5E42"/>
    <w:rsid w:val="00BB5E84"/>
    <w:rsid w:val="00BB5F1C"/>
    <w:rsid w:val="00BB60FF"/>
    <w:rsid w:val="00BB6147"/>
    <w:rsid w:val="00BB61E7"/>
    <w:rsid w:val="00BB63AE"/>
    <w:rsid w:val="00BB66FF"/>
    <w:rsid w:val="00BB683A"/>
    <w:rsid w:val="00BB6893"/>
    <w:rsid w:val="00BB6CB3"/>
    <w:rsid w:val="00BB7050"/>
    <w:rsid w:val="00BB7210"/>
    <w:rsid w:val="00BB74C1"/>
    <w:rsid w:val="00BB7580"/>
    <w:rsid w:val="00BB75C8"/>
    <w:rsid w:val="00BB763C"/>
    <w:rsid w:val="00BB773A"/>
    <w:rsid w:val="00BB777A"/>
    <w:rsid w:val="00BB78C1"/>
    <w:rsid w:val="00BB79C2"/>
    <w:rsid w:val="00BB79C3"/>
    <w:rsid w:val="00BB7C62"/>
    <w:rsid w:val="00BB7CB8"/>
    <w:rsid w:val="00BB7F97"/>
    <w:rsid w:val="00BC0045"/>
    <w:rsid w:val="00BC00DE"/>
    <w:rsid w:val="00BC0167"/>
    <w:rsid w:val="00BC025C"/>
    <w:rsid w:val="00BC03D4"/>
    <w:rsid w:val="00BC0596"/>
    <w:rsid w:val="00BC05AE"/>
    <w:rsid w:val="00BC06E7"/>
    <w:rsid w:val="00BC072E"/>
    <w:rsid w:val="00BC0875"/>
    <w:rsid w:val="00BC09FB"/>
    <w:rsid w:val="00BC0CD3"/>
    <w:rsid w:val="00BC0D00"/>
    <w:rsid w:val="00BC0D96"/>
    <w:rsid w:val="00BC0DFB"/>
    <w:rsid w:val="00BC0E07"/>
    <w:rsid w:val="00BC0E83"/>
    <w:rsid w:val="00BC0F1B"/>
    <w:rsid w:val="00BC10FD"/>
    <w:rsid w:val="00BC11F9"/>
    <w:rsid w:val="00BC1623"/>
    <w:rsid w:val="00BC1693"/>
    <w:rsid w:val="00BC16FD"/>
    <w:rsid w:val="00BC17A0"/>
    <w:rsid w:val="00BC17C5"/>
    <w:rsid w:val="00BC181D"/>
    <w:rsid w:val="00BC18FA"/>
    <w:rsid w:val="00BC192C"/>
    <w:rsid w:val="00BC1CF5"/>
    <w:rsid w:val="00BC1FE0"/>
    <w:rsid w:val="00BC2081"/>
    <w:rsid w:val="00BC239C"/>
    <w:rsid w:val="00BC262B"/>
    <w:rsid w:val="00BC2798"/>
    <w:rsid w:val="00BC27BA"/>
    <w:rsid w:val="00BC29F2"/>
    <w:rsid w:val="00BC2C3A"/>
    <w:rsid w:val="00BC2DFC"/>
    <w:rsid w:val="00BC2EED"/>
    <w:rsid w:val="00BC2EF4"/>
    <w:rsid w:val="00BC2F8C"/>
    <w:rsid w:val="00BC332A"/>
    <w:rsid w:val="00BC338A"/>
    <w:rsid w:val="00BC355B"/>
    <w:rsid w:val="00BC368C"/>
    <w:rsid w:val="00BC3710"/>
    <w:rsid w:val="00BC3AD5"/>
    <w:rsid w:val="00BC3FA5"/>
    <w:rsid w:val="00BC408E"/>
    <w:rsid w:val="00BC40DF"/>
    <w:rsid w:val="00BC41FD"/>
    <w:rsid w:val="00BC43F3"/>
    <w:rsid w:val="00BC4462"/>
    <w:rsid w:val="00BC4A07"/>
    <w:rsid w:val="00BC4A86"/>
    <w:rsid w:val="00BC4AEB"/>
    <w:rsid w:val="00BC4C66"/>
    <w:rsid w:val="00BC4CB2"/>
    <w:rsid w:val="00BC4FAB"/>
    <w:rsid w:val="00BC50F6"/>
    <w:rsid w:val="00BC5316"/>
    <w:rsid w:val="00BC54C1"/>
    <w:rsid w:val="00BC5826"/>
    <w:rsid w:val="00BC582F"/>
    <w:rsid w:val="00BC5CA7"/>
    <w:rsid w:val="00BC5DCB"/>
    <w:rsid w:val="00BC5DDB"/>
    <w:rsid w:val="00BC5E71"/>
    <w:rsid w:val="00BC60B8"/>
    <w:rsid w:val="00BC61B7"/>
    <w:rsid w:val="00BC62D8"/>
    <w:rsid w:val="00BC648A"/>
    <w:rsid w:val="00BC65D5"/>
    <w:rsid w:val="00BC65F5"/>
    <w:rsid w:val="00BC69A2"/>
    <w:rsid w:val="00BC6B2A"/>
    <w:rsid w:val="00BC6C9E"/>
    <w:rsid w:val="00BC6D56"/>
    <w:rsid w:val="00BC6E5F"/>
    <w:rsid w:val="00BC7064"/>
    <w:rsid w:val="00BC709B"/>
    <w:rsid w:val="00BC7195"/>
    <w:rsid w:val="00BC7220"/>
    <w:rsid w:val="00BC731A"/>
    <w:rsid w:val="00BC73D7"/>
    <w:rsid w:val="00BC7490"/>
    <w:rsid w:val="00BC75DA"/>
    <w:rsid w:val="00BC765B"/>
    <w:rsid w:val="00BC7750"/>
    <w:rsid w:val="00BC79AC"/>
    <w:rsid w:val="00BC79B5"/>
    <w:rsid w:val="00BC79CB"/>
    <w:rsid w:val="00BC7A63"/>
    <w:rsid w:val="00BC7B6F"/>
    <w:rsid w:val="00BC7BCC"/>
    <w:rsid w:val="00BC7BDD"/>
    <w:rsid w:val="00BC7BF0"/>
    <w:rsid w:val="00BC7C48"/>
    <w:rsid w:val="00BC7CF8"/>
    <w:rsid w:val="00BC7D02"/>
    <w:rsid w:val="00BC7DA1"/>
    <w:rsid w:val="00BD0147"/>
    <w:rsid w:val="00BD02FC"/>
    <w:rsid w:val="00BD043F"/>
    <w:rsid w:val="00BD0AEF"/>
    <w:rsid w:val="00BD0CFF"/>
    <w:rsid w:val="00BD0F5D"/>
    <w:rsid w:val="00BD102C"/>
    <w:rsid w:val="00BD10E7"/>
    <w:rsid w:val="00BD11D4"/>
    <w:rsid w:val="00BD1298"/>
    <w:rsid w:val="00BD12D5"/>
    <w:rsid w:val="00BD137F"/>
    <w:rsid w:val="00BD13E4"/>
    <w:rsid w:val="00BD1421"/>
    <w:rsid w:val="00BD14A9"/>
    <w:rsid w:val="00BD16C2"/>
    <w:rsid w:val="00BD1800"/>
    <w:rsid w:val="00BD1AD6"/>
    <w:rsid w:val="00BD1C26"/>
    <w:rsid w:val="00BD1E25"/>
    <w:rsid w:val="00BD1E2E"/>
    <w:rsid w:val="00BD1EC5"/>
    <w:rsid w:val="00BD1F3E"/>
    <w:rsid w:val="00BD1F8D"/>
    <w:rsid w:val="00BD200E"/>
    <w:rsid w:val="00BD204A"/>
    <w:rsid w:val="00BD204E"/>
    <w:rsid w:val="00BD2301"/>
    <w:rsid w:val="00BD24E0"/>
    <w:rsid w:val="00BD2921"/>
    <w:rsid w:val="00BD2962"/>
    <w:rsid w:val="00BD2B43"/>
    <w:rsid w:val="00BD2C3A"/>
    <w:rsid w:val="00BD2C42"/>
    <w:rsid w:val="00BD2F73"/>
    <w:rsid w:val="00BD31D4"/>
    <w:rsid w:val="00BD354D"/>
    <w:rsid w:val="00BD3771"/>
    <w:rsid w:val="00BD3781"/>
    <w:rsid w:val="00BD3A49"/>
    <w:rsid w:val="00BD3B36"/>
    <w:rsid w:val="00BD3C5C"/>
    <w:rsid w:val="00BD3C60"/>
    <w:rsid w:val="00BD3CB4"/>
    <w:rsid w:val="00BD3D42"/>
    <w:rsid w:val="00BD3DE5"/>
    <w:rsid w:val="00BD3E84"/>
    <w:rsid w:val="00BD3FAA"/>
    <w:rsid w:val="00BD424C"/>
    <w:rsid w:val="00BD44A5"/>
    <w:rsid w:val="00BD4654"/>
    <w:rsid w:val="00BD4696"/>
    <w:rsid w:val="00BD479A"/>
    <w:rsid w:val="00BD47C0"/>
    <w:rsid w:val="00BD4863"/>
    <w:rsid w:val="00BD4961"/>
    <w:rsid w:val="00BD4A17"/>
    <w:rsid w:val="00BD4B26"/>
    <w:rsid w:val="00BD4B2D"/>
    <w:rsid w:val="00BD4CDE"/>
    <w:rsid w:val="00BD4E82"/>
    <w:rsid w:val="00BD5048"/>
    <w:rsid w:val="00BD5130"/>
    <w:rsid w:val="00BD5436"/>
    <w:rsid w:val="00BD5501"/>
    <w:rsid w:val="00BD5578"/>
    <w:rsid w:val="00BD5857"/>
    <w:rsid w:val="00BD599D"/>
    <w:rsid w:val="00BD5AEA"/>
    <w:rsid w:val="00BD5B4A"/>
    <w:rsid w:val="00BD5BC6"/>
    <w:rsid w:val="00BD5CA7"/>
    <w:rsid w:val="00BD5DFC"/>
    <w:rsid w:val="00BD5F8B"/>
    <w:rsid w:val="00BD60E6"/>
    <w:rsid w:val="00BD615E"/>
    <w:rsid w:val="00BD61C1"/>
    <w:rsid w:val="00BD65BA"/>
    <w:rsid w:val="00BD6845"/>
    <w:rsid w:val="00BD68C6"/>
    <w:rsid w:val="00BD6A03"/>
    <w:rsid w:val="00BD6A6D"/>
    <w:rsid w:val="00BD6BA0"/>
    <w:rsid w:val="00BD6E10"/>
    <w:rsid w:val="00BD6F6B"/>
    <w:rsid w:val="00BD7346"/>
    <w:rsid w:val="00BD7970"/>
    <w:rsid w:val="00BD7AB4"/>
    <w:rsid w:val="00BD7B42"/>
    <w:rsid w:val="00BD7D87"/>
    <w:rsid w:val="00BD7FB3"/>
    <w:rsid w:val="00BE000D"/>
    <w:rsid w:val="00BE0070"/>
    <w:rsid w:val="00BE01E9"/>
    <w:rsid w:val="00BE02C0"/>
    <w:rsid w:val="00BE0496"/>
    <w:rsid w:val="00BE05AC"/>
    <w:rsid w:val="00BE05F4"/>
    <w:rsid w:val="00BE07A9"/>
    <w:rsid w:val="00BE08D0"/>
    <w:rsid w:val="00BE093D"/>
    <w:rsid w:val="00BE095C"/>
    <w:rsid w:val="00BE09D7"/>
    <w:rsid w:val="00BE0CA7"/>
    <w:rsid w:val="00BE0E6F"/>
    <w:rsid w:val="00BE0ED2"/>
    <w:rsid w:val="00BE0F89"/>
    <w:rsid w:val="00BE0F99"/>
    <w:rsid w:val="00BE10D4"/>
    <w:rsid w:val="00BE1131"/>
    <w:rsid w:val="00BE12E3"/>
    <w:rsid w:val="00BE1490"/>
    <w:rsid w:val="00BE14E9"/>
    <w:rsid w:val="00BE1581"/>
    <w:rsid w:val="00BE1738"/>
    <w:rsid w:val="00BE1864"/>
    <w:rsid w:val="00BE1888"/>
    <w:rsid w:val="00BE194C"/>
    <w:rsid w:val="00BE1AD9"/>
    <w:rsid w:val="00BE2075"/>
    <w:rsid w:val="00BE22ED"/>
    <w:rsid w:val="00BE23A3"/>
    <w:rsid w:val="00BE24D5"/>
    <w:rsid w:val="00BE2579"/>
    <w:rsid w:val="00BE27FA"/>
    <w:rsid w:val="00BE27FC"/>
    <w:rsid w:val="00BE28F3"/>
    <w:rsid w:val="00BE29F3"/>
    <w:rsid w:val="00BE2B62"/>
    <w:rsid w:val="00BE2BF7"/>
    <w:rsid w:val="00BE2C31"/>
    <w:rsid w:val="00BE2C94"/>
    <w:rsid w:val="00BE2CF8"/>
    <w:rsid w:val="00BE2F63"/>
    <w:rsid w:val="00BE2FAF"/>
    <w:rsid w:val="00BE313F"/>
    <w:rsid w:val="00BE320B"/>
    <w:rsid w:val="00BE3236"/>
    <w:rsid w:val="00BE32AA"/>
    <w:rsid w:val="00BE33E8"/>
    <w:rsid w:val="00BE34AB"/>
    <w:rsid w:val="00BE3621"/>
    <w:rsid w:val="00BE362C"/>
    <w:rsid w:val="00BE3646"/>
    <w:rsid w:val="00BE36DC"/>
    <w:rsid w:val="00BE3734"/>
    <w:rsid w:val="00BE3AD5"/>
    <w:rsid w:val="00BE3CA3"/>
    <w:rsid w:val="00BE3DC8"/>
    <w:rsid w:val="00BE412E"/>
    <w:rsid w:val="00BE416D"/>
    <w:rsid w:val="00BE4446"/>
    <w:rsid w:val="00BE4588"/>
    <w:rsid w:val="00BE45C9"/>
    <w:rsid w:val="00BE46A3"/>
    <w:rsid w:val="00BE47C0"/>
    <w:rsid w:val="00BE47D4"/>
    <w:rsid w:val="00BE48AC"/>
    <w:rsid w:val="00BE4A7B"/>
    <w:rsid w:val="00BE4B4E"/>
    <w:rsid w:val="00BE4B62"/>
    <w:rsid w:val="00BE4C86"/>
    <w:rsid w:val="00BE4CA2"/>
    <w:rsid w:val="00BE4D30"/>
    <w:rsid w:val="00BE4DB1"/>
    <w:rsid w:val="00BE4E6D"/>
    <w:rsid w:val="00BE4F83"/>
    <w:rsid w:val="00BE4FC3"/>
    <w:rsid w:val="00BE504B"/>
    <w:rsid w:val="00BE527D"/>
    <w:rsid w:val="00BE5466"/>
    <w:rsid w:val="00BE54D3"/>
    <w:rsid w:val="00BE54F8"/>
    <w:rsid w:val="00BE55D8"/>
    <w:rsid w:val="00BE55D9"/>
    <w:rsid w:val="00BE58C4"/>
    <w:rsid w:val="00BE58EA"/>
    <w:rsid w:val="00BE5911"/>
    <w:rsid w:val="00BE5B26"/>
    <w:rsid w:val="00BE5B5B"/>
    <w:rsid w:val="00BE6165"/>
    <w:rsid w:val="00BE61F8"/>
    <w:rsid w:val="00BE62F2"/>
    <w:rsid w:val="00BE6579"/>
    <w:rsid w:val="00BE6590"/>
    <w:rsid w:val="00BE65E4"/>
    <w:rsid w:val="00BE66FA"/>
    <w:rsid w:val="00BE6807"/>
    <w:rsid w:val="00BE6927"/>
    <w:rsid w:val="00BE696A"/>
    <w:rsid w:val="00BE6998"/>
    <w:rsid w:val="00BE6A2B"/>
    <w:rsid w:val="00BE6AB3"/>
    <w:rsid w:val="00BE6CAB"/>
    <w:rsid w:val="00BE74B7"/>
    <w:rsid w:val="00BE76B2"/>
    <w:rsid w:val="00BE78DB"/>
    <w:rsid w:val="00BE7A27"/>
    <w:rsid w:val="00BE7A42"/>
    <w:rsid w:val="00BE7D54"/>
    <w:rsid w:val="00BE7DBC"/>
    <w:rsid w:val="00BE7DF9"/>
    <w:rsid w:val="00BE7F25"/>
    <w:rsid w:val="00BE7F78"/>
    <w:rsid w:val="00BF0044"/>
    <w:rsid w:val="00BF057B"/>
    <w:rsid w:val="00BF05EC"/>
    <w:rsid w:val="00BF0919"/>
    <w:rsid w:val="00BF09C2"/>
    <w:rsid w:val="00BF0ACA"/>
    <w:rsid w:val="00BF0BC9"/>
    <w:rsid w:val="00BF0FFF"/>
    <w:rsid w:val="00BF1246"/>
    <w:rsid w:val="00BF1247"/>
    <w:rsid w:val="00BF1304"/>
    <w:rsid w:val="00BF13B8"/>
    <w:rsid w:val="00BF1444"/>
    <w:rsid w:val="00BF14CE"/>
    <w:rsid w:val="00BF14FE"/>
    <w:rsid w:val="00BF1562"/>
    <w:rsid w:val="00BF1569"/>
    <w:rsid w:val="00BF15C6"/>
    <w:rsid w:val="00BF168A"/>
    <w:rsid w:val="00BF1812"/>
    <w:rsid w:val="00BF1880"/>
    <w:rsid w:val="00BF1A4F"/>
    <w:rsid w:val="00BF1B2D"/>
    <w:rsid w:val="00BF1BFF"/>
    <w:rsid w:val="00BF1CF3"/>
    <w:rsid w:val="00BF1D34"/>
    <w:rsid w:val="00BF1DFF"/>
    <w:rsid w:val="00BF1F8D"/>
    <w:rsid w:val="00BF2414"/>
    <w:rsid w:val="00BF2418"/>
    <w:rsid w:val="00BF2D29"/>
    <w:rsid w:val="00BF307E"/>
    <w:rsid w:val="00BF32C1"/>
    <w:rsid w:val="00BF350C"/>
    <w:rsid w:val="00BF3602"/>
    <w:rsid w:val="00BF3613"/>
    <w:rsid w:val="00BF3887"/>
    <w:rsid w:val="00BF38C2"/>
    <w:rsid w:val="00BF3AD1"/>
    <w:rsid w:val="00BF3C68"/>
    <w:rsid w:val="00BF3D42"/>
    <w:rsid w:val="00BF3E1D"/>
    <w:rsid w:val="00BF4040"/>
    <w:rsid w:val="00BF408E"/>
    <w:rsid w:val="00BF4198"/>
    <w:rsid w:val="00BF41B4"/>
    <w:rsid w:val="00BF429E"/>
    <w:rsid w:val="00BF45C6"/>
    <w:rsid w:val="00BF45D3"/>
    <w:rsid w:val="00BF4617"/>
    <w:rsid w:val="00BF4675"/>
    <w:rsid w:val="00BF4C26"/>
    <w:rsid w:val="00BF4E50"/>
    <w:rsid w:val="00BF5000"/>
    <w:rsid w:val="00BF507B"/>
    <w:rsid w:val="00BF507D"/>
    <w:rsid w:val="00BF50B0"/>
    <w:rsid w:val="00BF534F"/>
    <w:rsid w:val="00BF53D6"/>
    <w:rsid w:val="00BF53DB"/>
    <w:rsid w:val="00BF53FF"/>
    <w:rsid w:val="00BF543E"/>
    <w:rsid w:val="00BF5850"/>
    <w:rsid w:val="00BF599C"/>
    <w:rsid w:val="00BF59C5"/>
    <w:rsid w:val="00BF59ED"/>
    <w:rsid w:val="00BF5ECB"/>
    <w:rsid w:val="00BF5F3E"/>
    <w:rsid w:val="00BF6017"/>
    <w:rsid w:val="00BF6048"/>
    <w:rsid w:val="00BF6181"/>
    <w:rsid w:val="00BF6287"/>
    <w:rsid w:val="00BF62D9"/>
    <w:rsid w:val="00BF6702"/>
    <w:rsid w:val="00BF6843"/>
    <w:rsid w:val="00BF6B30"/>
    <w:rsid w:val="00BF6BF2"/>
    <w:rsid w:val="00BF6C69"/>
    <w:rsid w:val="00BF7022"/>
    <w:rsid w:val="00BF705A"/>
    <w:rsid w:val="00BF7289"/>
    <w:rsid w:val="00BF749D"/>
    <w:rsid w:val="00BF76BD"/>
    <w:rsid w:val="00BF7843"/>
    <w:rsid w:val="00BF7945"/>
    <w:rsid w:val="00BF79CB"/>
    <w:rsid w:val="00BF79E1"/>
    <w:rsid w:val="00BF7C5C"/>
    <w:rsid w:val="00BF7CCA"/>
    <w:rsid w:val="00BF7EA4"/>
    <w:rsid w:val="00BF7F6D"/>
    <w:rsid w:val="00C0003D"/>
    <w:rsid w:val="00C00390"/>
    <w:rsid w:val="00C00425"/>
    <w:rsid w:val="00C005F8"/>
    <w:rsid w:val="00C00A43"/>
    <w:rsid w:val="00C00B59"/>
    <w:rsid w:val="00C00DD3"/>
    <w:rsid w:val="00C00F5A"/>
    <w:rsid w:val="00C01085"/>
    <w:rsid w:val="00C0112B"/>
    <w:rsid w:val="00C011A8"/>
    <w:rsid w:val="00C01321"/>
    <w:rsid w:val="00C01329"/>
    <w:rsid w:val="00C0146C"/>
    <w:rsid w:val="00C014CC"/>
    <w:rsid w:val="00C01531"/>
    <w:rsid w:val="00C0154A"/>
    <w:rsid w:val="00C016B7"/>
    <w:rsid w:val="00C017D8"/>
    <w:rsid w:val="00C017EF"/>
    <w:rsid w:val="00C018C0"/>
    <w:rsid w:val="00C01945"/>
    <w:rsid w:val="00C01C9D"/>
    <w:rsid w:val="00C01D7A"/>
    <w:rsid w:val="00C0201D"/>
    <w:rsid w:val="00C020F2"/>
    <w:rsid w:val="00C02136"/>
    <w:rsid w:val="00C0234A"/>
    <w:rsid w:val="00C02401"/>
    <w:rsid w:val="00C02481"/>
    <w:rsid w:val="00C025D0"/>
    <w:rsid w:val="00C0273A"/>
    <w:rsid w:val="00C02852"/>
    <w:rsid w:val="00C02B21"/>
    <w:rsid w:val="00C02BA0"/>
    <w:rsid w:val="00C02BA1"/>
    <w:rsid w:val="00C02C50"/>
    <w:rsid w:val="00C02EC0"/>
    <w:rsid w:val="00C02F41"/>
    <w:rsid w:val="00C02F47"/>
    <w:rsid w:val="00C02F97"/>
    <w:rsid w:val="00C03143"/>
    <w:rsid w:val="00C031C6"/>
    <w:rsid w:val="00C03481"/>
    <w:rsid w:val="00C03487"/>
    <w:rsid w:val="00C0387F"/>
    <w:rsid w:val="00C03A86"/>
    <w:rsid w:val="00C03A8B"/>
    <w:rsid w:val="00C03ABB"/>
    <w:rsid w:val="00C03B3A"/>
    <w:rsid w:val="00C03C63"/>
    <w:rsid w:val="00C03DA9"/>
    <w:rsid w:val="00C03E3B"/>
    <w:rsid w:val="00C03F5A"/>
    <w:rsid w:val="00C03FEA"/>
    <w:rsid w:val="00C03FF3"/>
    <w:rsid w:val="00C04090"/>
    <w:rsid w:val="00C04142"/>
    <w:rsid w:val="00C04444"/>
    <w:rsid w:val="00C0447D"/>
    <w:rsid w:val="00C04B1C"/>
    <w:rsid w:val="00C04BEF"/>
    <w:rsid w:val="00C04C11"/>
    <w:rsid w:val="00C04C50"/>
    <w:rsid w:val="00C04CC3"/>
    <w:rsid w:val="00C04F22"/>
    <w:rsid w:val="00C04F5D"/>
    <w:rsid w:val="00C05018"/>
    <w:rsid w:val="00C050DC"/>
    <w:rsid w:val="00C05129"/>
    <w:rsid w:val="00C0524B"/>
    <w:rsid w:val="00C0550D"/>
    <w:rsid w:val="00C0591A"/>
    <w:rsid w:val="00C05BD4"/>
    <w:rsid w:val="00C05F1A"/>
    <w:rsid w:val="00C05F3C"/>
    <w:rsid w:val="00C0622B"/>
    <w:rsid w:val="00C06323"/>
    <w:rsid w:val="00C0632D"/>
    <w:rsid w:val="00C063D5"/>
    <w:rsid w:val="00C06580"/>
    <w:rsid w:val="00C06708"/>
    <w:rsid w:val="00C06734"/>
    <w:rsid w:val="00C06781"/>
    <w:rsid w:val="00C06879"/>
    <w:rsid w:val="00C06B68"/>
    <w:rsid w:val="00C06C48"/>
    <w:rsid w:val="00C0706E"/>
    <w:rsid w:val="00C072CD"/>
    <w:rsid w:val="00C0734A"/>
    <w:rsid w:val="00C0747C"/>
    <w:rsid w:val="00C07542"/>
    <w:rsid w:val="00C07587"/>
    <w:rsid w:val="00C07805"/>
    <w:rsid w:val="00C07B59"/>
    <w:rsid w:val="00C07E52"/>
    <w:rsid w:val="00C07E56"/>
    <w:rsid w:val="00C07EEF"/>
    <w:rsid w:val="00C07F69"/>
    <w:rsid w:val="00C07FBD"/>
    <w:rsid w:val="00C07FFE"/>
    <w:rsid w:val="00C101FC"/>
    <w:rsid w:val="00C104BB"/>
    <w:rsid w:val="00C105F8"/>
    <w:rsid w:val="00C109B0"/>
    <w:rsid w:val="00C109D4"/>
    <w:rsid w:val="00C10B0E"/>
    <w:rsid w:val="00C10C7A"/>
    <w:rsid w:val="00C10DE0"/>
    <w:rsid w:val="00C10E25"/>
    <w:rsid w:val="00C10EE4"/>
    <w:rsid w:val="00C10FB5"/>
    <w:rsid w:val="00C110C3"/>
    <w:rsid w:val="00C110F8"/>
    <w:rsid w:val="00C111C9"/>
    <w:rsid w:val="00C1121E"/>
    <w:rsid w:val="00C112E0"/>
    <w:rsid w:val="00C1173C"/>
    <w:rsid w:val="00C1185F"/>
    <w:rsid w:val="00C119B3"/>
    <w:rsid w:val="00C11AB6"/>
    <w:rsid w:val="00C11BFB"/>
    <w:rsid w:val="00C11E0B"/>
    <w:rsid w:val="00C11E3E"/>
    <w:rsid w:val="00C11FB2"/>
    <w:rsid w:val="00C11FED"/>
    <w:rsid w:val="00C1208C"/>
    <w:rsid w:val="00C121D7"/>
    <w:rsid w:val="00C12409"/>
    <w:rsid w:val="00C125EF"/>
    <w:rsid w:val="00C12638"/>
    <w:rsid w:val="00C127BB"/>
    <w:rsid w:val="00C12871"/>
    <w:rsid w:val="00C128CD"/>
    <w:rsid w:val="00C128E8"/>
    <w:rsid w:val="00C12A67"/>
    <w:rsid w:val="00C12AAF"/>
    <w:rsid w:val="00C12D15"/>
    <w:rsid w:val="00C12DF0"/>
    <w:rsid w:val="00C1308D"/>
    <w:rsid w:val="00C131F7"/>
    <w:rsid w:val="00C133D9"/>
    <w:rsid w:val="00C133DF"/>
    <w:rsid w:val="00C135AA"/>
    <w:rsid w:val="00C137DD"/>
    <w:rsid w:val="00C13AD3"/>
    <w:rsid w:val="00C13B5C"/>
    <w:rsid w:val="00C13B8B"/>
    <w:rsid w:val="00C13BA2"/>
    <w:rsid w:val="00C13C0F"/>
    <w:rsid w:val="00C13D41"/>
    <w:rsid w:val="00C13E12"/>
    <w:rsid w:val="00C13ED3"/>
    <w:rsid w:val="00C13FE2"/>
    <w:rsid w:val="00C14177"/>
    <w:rsid w:val="00C1434E"/>
    <w:rsid w:val="00C1442C"/>
    <w:rsid w:val="00C145D5"/>
    <w:rsid w:val="00C1463A"/>
    <w:rsid w:val="00C14783"/>
    <w:rsid w:val="00C1488F"/>
    <w:rsid w:val="00C148F0"/>
    <w:rsid w:val="00C149B7"/>
    <w:rsid w:val="00C149F8"/>
    <w:rsid w:val="00C14AFA"/>
    <w:rsid w:val="00C14B62"/>
    <w:rsid w:val="00C14C62"/>
    <w:rsid w:val="00C14E1F"/>
    <w:rsid w:val="00C14E3E"/>
    <w:rsid w:val="00C14FB7"/>
    <w:rsid w:val="00C150DE"/>
    <w:rsid w:val="00C15115"/>
    <w:rsid w:val="00C152C8"/>
    <w:rsid w:val="00C153D2"/>
    <w:rsid w:val="00C154BD"/>
    <w:rsid w:val="00C155A9"/>
    <w:rsid w:val="00C15754"/>
    <w:rsid w:val="00C15A59"/>
    <w:rsid w:val="00C15C21"/>
    <w:rsid w:val="00C15C9E"/>
    <w:rsid w:val="00C15CFD"/>
    <w:rsid w:val="00C15E01"/>
    <w:rsid w:val="00C15F78"/>
    <w:rsid w:val="00C16066"/>
    <w:rsid w:val="00C16074"/>
    <w:rsid w:val="00C16748"/>
    <w:rsid w:val="00C167A7"/>
    <w:rsid w:val="00C167AB"/>
    <w:rsid w:val="00C16827"/>
    <w:rsid w:val="00C1686A"/>
    <w:rsid w:val="00C168FA"/>
    <w:rsid w:val="00C1696C"/>
    <w:rsid w:val="00C16B89"/>
    <w:rsid w:val="00C16C47"/>
    <w:rsid w:val="00C171F7"/>
    <w:rsid w:val="00C17286"/>
    <w:rsid w:val="00C172D2"/>
    <w:rsid w:val="00C177FB"/>
    <w:rsid w:val="00C178D2"/>
    <w:rsid w:val="00C179B9"/>
    <w:rsid w:val="00C17BFE"/>
    <w:rsid w:val="00C17DBC"/>
    <w:rsid w:val="00C17DFD"/>
    <w:rsid w:val="00C17F80"/>
    <w:rsid w:val="00C17F8E"/>
    <w:rsid w:val="00C200FE"/>
    <w:rsid w:val="00C201C1"/>
    <w:rsid w:val="00C2033B"/>
    <w:rsid w:val="00C203D4"/>
    <w:rsid w:val="00C2044D"/>
    <w:rsid w:val="00C2055A"/>
    <w:rsid w:val="00C2066C"/>
    <w:rsid w:val="00C20685"/>
    <w:rsid w:val="00C209E0"/>
    <w:rsid w:val="00C20A8D"/>
    <w:rsid w:val="00C20AD4"/>
    <w:rsid w:val="00C20AE4"/>
    <w:rsid w:val="00C20B5F"/>
    <w:rsid w:val="00C20D1A"/>
    <w:rsid w:val="00C20DC8"/>
    <w:rsid w:val="00C20E6D"/>
    <w:rsid w:val="00C2111B"/>
    <w:rsid w:val="00C2111D"/>
    <w:rsid w:val="00C2114C"/>
    <w:rsid w:val="00C21271"/>
    <w:rsid w:val="00C21299"/>
    <w:rsid w:val="00C21344"/>
    <w:rsid w:val="00C21590"/>
    <w:rsid w:val="00C21C5E"/>
    <w:rsid w:val="00C21EDF"/>
    <w:rsid w:val="00C21FD5"/>
    <w:rsid w:val="00C22004"/>
    <w:rsid w:val="00C220EE"/>
    <w:rsid w:val="00C225E0"/>
    <w:rsid w:val="00C22811"/>
    <w:rsid w:val="00C22B67"/>
    <w:rsid w:val="00C22CA1"/>
    <w:rsid w:val="00C22CC1"/>
    <w:rsid w:val="00C22E86"/>
    <w:rsid w:val="00C22EAA"/>
    <w:rsid w:val="00C22ED2"/>
    <w:rsid w:val="00C22F89"/>
    <w:rsid w:val="00C232DD"/>
    <w:rsid w:val="00C232FC"/>
    <w:rsid w:val="00C23349"/>
    <w:rsid w:val="00C23371"/>
    <w:rsid w:val="00C2369F"/>
    <w:rsid w:val="00C236D7"/>
    <w:rsid w:val="00C23738"/>
    <w:rsid w:val="00C2378D"/>
    <w:rsid w:val="00C2379D"/>
    <w:rsid w:val="00C23965"/>
    <w:rsid w:val="00C239DE"/>
    <w:rsid w:val="00C23AD8"/>
    <w:rsid w:val="00C23B4A"/>
    <w:rsid w:val="00C23BB5"/>
    <w:rsid w:val="00C23D79"/>
    <w:rsid w:val="00C23DF6"/>
    <w:rsid w:val="00C240C1"/>
    <w:rsid w:val="00C2453A"/>
    <w:rsid w:val="00C24847"/>
    <w:rsid w:val="00C2497A"/>
    <w:rsid w:val="00C249DF"/>
    <w:rsid w:val="00C249FC"/>
    <w:rsid w:val="00C24A08"/>
    <w:rsid w:val="00C24A5F"/>
    <w:rsid w:val="00C24AC6"/>
    <w:rsid w:val="00C24B02"/>
    <w:rsid w:val="00C24BDE"/>
    <w:rsid w:val="00C24C24"/>
    <w:rsid w:val="00C24C50"/>
    <w:rsid w:val="00C24C61"/>
    <w:rsid w:val="00C24CB5"/>
    <w:rsid w:val="00C24D19"/>
    <w:rsid w:val="00C24E84"/>
    <w:rsid w:val="00C24F40"/>
    <w:rsid w:val="00C25117"/>
    <w:rsid w:val="00C2512C"/>
    <w:rsid w:val="00C25299"/>
    <w:rsid w:val="00C25376"/>
    <w:rsid w:val="00C25408"/>
    <w:rsid w:val="00C25526"/>
    <w:rsid w:val="00C25632"/>
    <w:rsid w:val="00C25643"/>
    <w:rsid w:val="00C2573D"/>
    <w:rsid w:val="00C257EB"/>
    <w:rsid w:val="00C25A33"/>
    <w:rsid w:val="00C25A47"/>
    <w:rsid w:val="00C25BB8"/>
    <w:rsid w:val="00C25BF3"/>
    <w:rsid w:val="00C25C5C"/>
    <w:rsid w:val="00C25D3D"/>
    <w:rsid w:val="00C25F45"/>
    <w:rsid w:val="00C25FC9"/>
    <w:rsid w:val="00C26046"/>
    <w:rsid w:val="00C26053"/>
    <w:rsid w:val="00C26230"/>
    <w:rsid w:val="00C26308"/>
    <w:rsid w:val="00C2660B"/>
    <w:rsid w:val="00C26660"/>
    <w:rsid w:val="00C2673C"/>
    <w:rsid w:val="00C26892"/>
    <w:rsid w:val="00C2689D"/>
    <w:rsid w:val="00C26BF6"/>
    <w:rsid w:val="00C26C78"/>
    <w:rsid w:val="00C2730E"/>
    <w:rsid w:val="00C275C8"/>
    <w:rsid w:val="00C27DCC"/>
    <w:rsid w:val="00C300BA"/>
    <w:rsid w:val="00C300BE"/>
    <w:rsid w:val="00C30105"/>
    <w:rsid w:val="00C301BB"/>
    <w:rsid w:val="00C30216"/>
    <w:rsid w:val="00C30432"/>
    <w:rsid w:val="00C3059D"/>
    <w:rsid w:val="00C3076A"/>
    <w:rsid w:val="00C3080D"/>
    <w:rsid w:val="00C3081A"/>
    <w:rsid w:val="00C30ADF"/>
    <w:rsid w:val="00C30CAA"/>
    <w:rsid w:val="00C316F7"/>
    <w:rsid w:val="00C31855"/>
    <w:rsid w:val="00C31B60"/>
    <w:rsid w:val="00C31C19"/>
    <w:rsid w:val="00C31EC8"/>
    <w:rsid w:val="00C31F26"/>
    <w:rsid w:val="00C31F82"/>
    <w:rsid w:val="00C321A2"/>
    <w:rsid w:val="00C32298"/>
    <w:rsid w:val="00C32361"/>
    <w:rsid w:val="00C32456"/>
    <w:rsid w:val="00C3268D"/>
    <w:rsid w:val="00C327E4"/>
    <w:rsid w:val="00C3281F"/>
    <w:rsid w:val="00C32A3E"/>
    <w:rsid w:val="00C32C38"/>
    <w:rsid w:val="00C32C84"/>
    <w:rsid w:val="00C32D1E"/>
    <w:rsid w:val="00C32F54"/>
    <w:rsid w:val="00C32F63"/>
    <w:rsid w:val="00C330AB"/>
    <w:rsid w:val="00C33168"/>
    <w:rsid w:val="00C331FF"/>
    <w:rsid w:val="00C33214"/>
    <w:rsid w:val="00C33349"/>
    <w:rsid w:val="00C3335B"/>
    <w:rsid w:val="00C3338B"/>
    <w:rsid w:val="00C3352D"/>
    <w:rsid w:val="00C336EE"/>
    <w:rsid w:val="00C33790"/>
    <w:rsid w:val="00C33CA7"/>
    <w:rsid w:val="00C33E08"/>
    <w:rsid w:val="00C33E40"/>
    <w:rsid w:val="00C33E6D"/>
    <w:rsid w:val="00C33F0C"/>
    <w:rsid w:val="00C33FDC"/>
    <w:rsid w:val="00C340A2"/>
    <w:rsid w:val="00C342D8"/>
    <w:rsid w:val="00C34654"/>
    <w:rsid w:val="00C34742"/>
    <w:rsid w:val="00C3485E"/>
    <w:rsid w:val="00C34B5A"/>
    <w:rsid w:val="00C34C85"/>
    <w:rsid w:val="00C34DD4"/>
    <w:rsid w:val="00C34E6E"/>
    <w:rsid w:val="00C34F84"/>
    <w:rsid w:val="00C350D3"/>
    <w:rsid w:val="00C351B0"/>
    <w:rsid w:val="00C35202"/>
    <w:rsid w:val="00C3531C"/>
    <w:rsid w:val="00C35379"/>
    <w:rsid w:val="00C355D4"/>
    <w:rsid w:val="00C357A9"/>
    <w:rsid w:val="00C3592F"/>
    <w:rsid w:val="00C35AEE"/>
    <w:rsid w:val="00C35C5E"/>
    <w:rsid w:val="00C35D9E"/>
    <w:rsid w:val="00C35F43"/>
    <w:rsid w:val="00C36022"/>
    <w:rsid w:val="00C3613A"/>
    <w:rsid w:val="00C36243"/>
    <w:rsid w:val="00C36380"/>
    <w:rsid w:val="00C363DD"/>
    <w:rsid w:val="00C364BF"/>
    <w:rsid w:val="00C36553"/>
    <w:rsid w:val="00C3669E"/>
    <w:rsid w:val="00C367CD"/>
    <w:rsid w:val="00C369C2"/>
    <w:rsid w:val="00C36D55"/>
    <w:rsid w:val="00C36D70"/>
    <w:rsid w:val="00C36D77"/>
    <w:rsid w:val="00C36EA7"/>
    <w:rsid w:val="00C370A4"/>
    <w:rsid w:val="00C370B1"/>
    <w:rsid w:val="00C370C5"/>
    <w:rsid w:val="00C37363"/>
    <w:rsid w:val="00C37582"/>
    <w:rsid w:val="00C375BD"/>
    <w:rsid w:val="00C376AF"/>
    <w:rsid w:val="00C37747"/>
    <w:rsid w:val="00C3780C"/>
    <w:rsid w:val="00C3791C"/>
    <w:rsid w:val="00C379C0"/>
    <w:rsid w:val="00C37C60"/>
    <w:rsid w:val="00C37CBC"/>
    <w:rsid w:val="00C37DCA"/>
    <w:rsid w:val="00C37FE6"/>
    <w:rsid w:val="00C40047"/>
    <w:rsid w:val="00C40292"/>
    <w:rsid w:val="00C40497"/>
    <w:rsid w:val="00C408EE"/>
    <w:rsid w:val="00C40921"/>
    <w:rsid w:val="00C409CA"/>
    <w:rsid w:val="00C409DA"/>
    <w:rsid w:val="00C40A38"/>
    <w:rsid w:val="00C40CF3"/>
    <w:rsid w:val="00C410E5"/>
    <w:rsid w:val="00C411B4"/>
    <w:rsid w:val="00C411DC"/>
    <w:rsid w:val="00C41296"/>
    <w:rsid w:val="00C4137F"/>
    <w:rsid w:val="00C417B0"/>
    <w:rsid w:val="00C41802"/>
    <w:rsid w:val="00C41829"/>
    <w:rsid w:val="00C41877"/>
    <w:rsid w:val="00C41A7C"/>
    <w:rsid w:val="00C41CBF"/>
    <w:rsid w:val="00C41CF0"/>
    <w:rsid w:val="00C41D87"/>
    <w:rsid w:val="00C41DDA"/>
    <w:rsid w:val="00C41E87"/>
    <w:rsid w:val="00C41E9B"/>
    <w:rsid w:val="00C41F76"/>
    <w:rsid w:val="00C41FA9"/>
    <w:rsid w:val="00C420C0"/>
    <w:rsid w:val="00C420D2"/>
    <w:rsid w:val="00C42686"/>
    <w:rsid w:val="00C426B7"/>
    <w:rsid w:val="00C426C3"/>
    <w:rsid w:val="00C42728"/>
    <w:rsid w:val="00C427E5"/>
    <w:rsid w:val="00C42A1F"/>
    <w:rsid w:val="00C42B78"/>
    <w:rsid w:val="00C42C0D"/>
    <w:rsid w:val="00C42C2E"/>
    <w:rsid w:val="00C42C3B"/>
    <w:rsid w:val="00C42E60"/>
    <w:rsid w:val="00C43337"/>
    <w:rsid w:val="00C43339"/>
    <w:rsid w:val="00C43357"/>
    <w:rsid w:val="00C435E2"/>
    <w:rsid w:val="00C43BC7"/>
    <w:rsid w:val="00C43D4C"/>
    <w:rsid w:val="00C4408F"/>
    <w:rsid w:val="00C44210"/>
    <w:rsid w:val="00C44350"/>
    <w:rsid w:val="00C443F2"/>
    <w:rsid w:val="00C44420"/>
    <w:rsid w:val="00C44562"/>
    <w:rsid w:val="00C4463C"/>
    <w:rsid w:val="00C44660"/>
    <w:rsid w:val="00C44692"/>
    <w:rsid w:val="00C4470D"/>
    <w:rsid w:val="00C44753"/>
    <w:rsid w:val="00C44772"/>
    <w:rsid w:val="00C44CA0"/>
    <w:rsid w:val="00C44D37"/>
    <w:rsid w:val="00C452B0"/>
    <w:rsid w:val="00C4559B"/>
    <w:rsid w:val="00C456B4"/>
    <w:rsid w:val="00C459A6"/>
    <w:rsid w:val="00C45B81"/>
    <w:rsid w:val="00C45BC8"/>
    <w:rsid w:val="00C4601B"/>
    <w:rsid w:val="00C4606C"/>
    <w:rsid w:val="00C460A9"/>
    <w:rsid w:val="00C4617C"/>
    <w:rsid w:val="00C461CA"/>
    <w:rsid w:val="00C4664C"/>
    <w:rsid w:val="00C46653"/>
    <w:rsid w:val="00C46894"/>
    <w:rsid w:val="00C46952"/>
    <w:rsid w:val="00C469C0"/>
    <w:rsid w:val="00C46D7A"/>
    <w:rsid w:val="00C46DC5"/>
    <w:rsid w:val="00C46DED"/>
    <w:rsid w:val="00C47108"/>
    <w:rsid w:val="00C4728B"/>
    <w:rsid w:val="00C47350"/>
    <w:rsid w:val="00C4747C"/>
    <w:rsid w:val="00C4766D"/>
    <w:rsid w:val="00C47842"/>
    <w:rsid w:val="00C4790A"/>
    <w:rsid w:val="00C479D0"/>
    <w:rsid w:val="00C47AF9"/>
    <w:rsid w:val="00C47B8B"/>
    <w:rsid w:val="00C47D11"/>
    <w:rsid w:val="00C47EC3"/>
    <w:rsid w:val="00C47EF2"/>
    <w:rsid w:val="00C50173"/>
    <w:rsid w:val="00C501A9"/>
    <w:rsid w:val="00C503F6"/>
    <w:rsid w:val="00C5048F"/>
    <w:rsid w:val="00C505C1"/>
    <w:rsid w:val="00C50AEA"/>
    <w:rsid w:val="00C50CE6"/>
    <w:rsid w:val="00C50F44"/>
    <w:rsid w:val="00C51173"/>
    <w:rsid w:val="00C511EA"/>
    <w:rsid w:val="00C51287"/>
    <w:rsid w:val="00C514C4"/>
    <w:rsid w:val="00C51580"/>
    <w:rsid w:val="00C5175C"/>
    <w:rsid w:val="00C519E7"/>
    <w:rsid w:val="00C519E8"/>
    <w:rsid w:val="00C51A17"/>
    <w:rsid w:val="00C51DC4"/>
    <w:rsid w:val="00C51F16"/>
    <w:rsid w:val="00C51FB5"/>
    <w:rsid w:val="00C520DD"/>
    <w:rsid w:val="00C52478"/>
    <w:rsid w:val="00C525D0"/>
    <w:rsid w:val="00C525D3"/>
    <w:rsid w:val="00C526BD"/>
    <w:rsid w:val="00C52846"/>
    <w:rsid w:val="00C52A1C"/>
    <w:rsid w:val="00C52B4B"/>
    <w:rsid w:val="00C52BE8"/>
    <w:rsid w:val="00C52BFA"/>
    <w:rsid w:val="00C52C9D"/>
    <w:rsid w:val="00C52D7B"/>
    <w:rsid w:val="00C52DD8"/>
    <w:rsid w:val="00C53276"/>
    <w:rsid w:val="00C53469"/>
    <w:rsid w:val="00C53691"/>
    <w:rsid w:val="00C536DE"/>
    <w:rsid w:val="00C53742"/>
    <w:rsid w:val="00C5378A"/>
    <w:rsid w:val="00C537A2"/>
    <w:rsid w:val="00C538DE"/>
    <w:rsid w:val="00C53A05"/>
    <w:rsid w:val="00C53DE0"/>
    <w:rsid w:val="00C54040"/>
    <w:rsid w:val="00C5450A"/>
    <w:rsid w:val="00C54568"/>
    <w:rsid w:val="00C5460A"/>
    <w:rsid w:val="00C549FB"/>
    <w:rsid w:val="00C54A25"/>
    <w:rsid w:val="00C54CCB"/>
    <w:rsid w:val="00C54D05"/>
    <w:rsid w:val="00C55058"/>
    <w:rsid w:val="00C55233"/>
    <w:rsid w:val="00C5537D"/>
    <w:rsid w:val="00C557C8"/>
    <w:rsid w:val="00C5582A"/>
    <w:rsid w:val="00C55A86"/>
    <w:rsid w:val="00C55C0E"/>
    <w:rsid w:val="00C55E65"/>
    <w:rsid w:val="00C5619B"/>
    <w:rsid w:val="00C56259"/>
    <w:rsid w:val="00C562FA"/>
    <w:rsid w:val="00C563C1"/>
    <w:rsid w:val="00C56602"/>
    <w:rsid w:val="00C56628"/>
    <w:rsid w:val="00C5684B"/>
    <w:rsid w:val="00C56B4E"/>
    <w:rsid w:val="00C56F59"/>
    <w:rsid w:val="00C570FF"/>
    <w:rsid w:val="00C572AE"/>
    <w:rsid w:val="00C5734E"/>
    <w:rsid w:val="00C57492"/>
    <w:rsid w:val="00C57977"/>
    <w:rsid w:val="00C57AC9"/>
    <w:rsid w:val="00C57B0B"/>
    <w:rsid w:val="00C57C06"/>
    <w:rsid w:val="00C57C9B"/>
    <w:rsid w:val="00C6002D"/>
    <w:rsid w:val="00C60183"/>
    <w:rsid w:val="00C602C3"/>
    <w:rsid w:val="00C6036F"/>
    <w:rsid w:val="00C60371"/>
    <w:rsid w:val="00C605B6"/>
    <w:rsid w:val="00C607A3"/>
    <w:rsid w:val="00C609F5"/>
    <w:rsid w:val="00C60DFC"/>
    <w:rsid w:val="00C60F14"/>
    <w:rsid w:val="00C60FBF"/>
    <w:rsid w:val="00C6105B"/>
    <w:rsid w:val="00C61183"/>
    <w:rsid w:val="00C612B9"/>
    <w:rsid w:val="00C618AD"/>
    <w:rsid w:val="00C618DD"/>
    <w:rsid w:val="00C619B8"/>
    <w:rsid w:val="00C61A92"/>
    <w:rsid w:val="00C61F77"/>
    <w:rsid w:val="00C621A4"/>
    <w:rsid w:val="00C62229"/>
    <w:rsid w:val="00C62477"/>
    <w:rsid w:val="00C625AD"/>
    <w:rsid w:val="00C625B2"/>
    <w:rsid w:val="00C62625"/>
    <w:rsid w:val="00C626CA"/>
    <w:rsid w:val="00C627E8"/>
    <w:rsid w:val="00C6283F"/>
    <w:rsid w:val="00C62AA1"/>
    <w:rsid w:val="00C62B88"/>
    <w:rsid w:val="00C62BAE"/>
    <w:rsid w:val="00C62CCD"/>
    <w:rsid w:val="00C62CE8"/>
    <w:rsid w:val="00C62D62"/>
    <w:rsid w:val="00C630B2"/>
    <w:rsid w:val="00C6310B"/>
    <w:rsid w:val="00C63513"/>
    <w:rsid w:val="00C637B1"/>
    <w:rsid w:val="00C637E7"/>
    <w:rsid w:val="00C6393C"/>
    <w:rsid w:val="00C63A24"/>
    <w:rsid w:val="00C63B06"/>
    <w:rsid w:val="00C63C11"/>
    <w:rsid w:val="00C63C9B"/>
    <w:rsid w:val="00C640B8"/>
    <w:rsid w:val="00C64102"/>
    <w:rsid w:val="00C64130"/>
    <w:rsid w:val="00C64160"/>
    <w:rsid w:val="00C641D3"/>
    <w:rsid w:val="00C641EA"/>
    <w:rsid w:val="00C6440F"/>
    <w:rsid w:val="00C64527"/>
    <w:rsid w:val="00C64727"/>
    <w:rsid w:val="00C6477E"/>
    <w:rsid w:val="00C64A9F"/>
    <w:rsid w:val="00C64F79"/>
    <w:rsid w:val="00C65017"/>
    <w:rsid w:val="00C6502E"/>
    <w:rsid w:val="00C6530B"/>
    <w:rsid w:val="00C653BA"/>
    <w:rsid w:val="00C654A3"/>
    <w:rsid w:val="00C659DD"/>
    <w:rsid w:val="00C65A48"/>
    <w:rsid w:val="00C65A5D"/>
    <w:rsid w:val="00C65A74"/>
    <w:rsid w:val="00C65A9D"/>
    <w:rsid w:val="00C65DD7"/>
    <w:rsid w:val="00C65F3B"/>
    <w:rsid w:val="00C6603A"/>
    <w:rsid w:val="00C66050"/>
    <w:rsid w:val="00C661DF"/>
    <w:rsid w:val="00C663E8"/>
    <w:rsid w:val="00C667D8"/>
    <w:rsid w:val="00C6686D"/>
    <w:rsid w:val="00C66989"/>
    <w:rsid w:val="00C669B9"/>
    <w:rsid w:val="00C66AC3"/>
    <w:rsid w:val="00C66AEB"/>
    <w:rsid w:val="00C66B64"/>
    <w:rsid w:val="00C66BE1"/>
    <w:rsid w:val="00C66D50"/>
    <w:rsid w:val="00C66D6F"/>
    <w:rsid w:val="00C66FA4"/>
    <w:rsid w:val="00C67142"/>
    <w:rsid w:val="00C67204"/>
    <w:rsid w:val="00C67339"/>
    <w:rsid w:val="00C6742A"/>
    <w:rsid w:val="00C67498"/>
    <w:rsid w:val="00C6756F"/>
    <w:rsid w:val="00C675FA"/>
    <w:rsid w:val="00C676AC"/>
    <w:rsid w:val="00C67885"/>
    <w:rsid w:val="00C67963"/>
    <w:rsid w:val="00C6798F"/>
    <w:rsid w:val="00C67A19"/>
    <w:rsid w:val="00C67B8C"/>
    <w:rsid w:val="00C67CEE"/>
    <w:rsid w:val="00C67D0A"/>
    <w:rsid w:val="00C67E06"/>
    <w:rsid w:val="00C67E0B"/>
    <w:rsid w:val="00C7010C"/>
    <w:rsid w:val="00C702D9"/>
    <w:rsid w:val="00C703A3"/>
    <w:rsid w:val="00C704CD"/>
    <w:rsid w:val="00C70608"/>
    <w:rsid w:val="00C707F3"/>
    <w:rsid w:val="00C70AC5"/>
    <w:rsid w:val="00C70E72"/>
    <w:rsid w:val="00C71163"/>
    <w:rsid w:val="00C713D7"/>
    <w:rsid w:val="00C71599"/>
    <w:rsid w:val="00C71650"/>
    <w:rsid w:val="00C71699"/>
    <w:rsid w:val="00C716FC"/>
    <w:rsid w:val="00C717E3"/>
    <w:rsid w:val="00C71822"/>
    <w:rsid w:val="00C718BB"/>
    <w:rsid w:val="00C71C5A"/>
    <w:rsid w:val="00C71C6B"/>
    <w:rsid w:val="00C71F02"/>
    <w:rsid w:val="00C720F0"/>
    <w:rsid w:val="00C72100"/>
    <w:rsid w:val="00C7210F"/>
    <w:rsid w:val="00C7218E"/>
    <w:rsid w:val="00C721AB"/>
    <w:rsid w:val="00C7229E"/>
    <w:rsid w:val="00C7249F"/>
    <w:rsid w:val="00C724BD"/>
    <w:rsid w:val="00C724EC"/>
    <w:rsid w:val="00C7267D"/>
    <w:rsid w:val="00C728B7"/>
    <w:rsid w:val="00C72976"/>
    <w:rsid w:val="00C72A89"/>
    <w:rsid w:val="00C72B92"/>
    <w:rsid w:val="00C72D42"/>
    <w:rsid w:val="00C72DFF"/>
    <w:rsid w:val="00C72E99"/>
    <w:rsid w:val="00C72EB8"/>
    <w:rsid w:val="00C72F75"/>
    <w:rsid w:val="00C73037"/>
    <w:rsid w:val="00C730B8"/>
    <w:rsid w:val="00C731A6"/>
    <w:rsid w:val="00C73397"/>
    <w:rsid w:val="00C7350F"/>
    <w:rsid w:val="00C7362A"/>
    <w:rsid w:val="00C73640"/>
    <w:rsid w:val="00C73648"/>
    <w:rsid w:val="00C7383F"/>
    <w:rsid w:val="00C73C7E"/>
    <w:rsid w:val="00C73E7F"/>
    <w:rsid w:val="00C741BC"/>
    <w:rsid w:val="00C74298"/>
    <w:rsid w:val="00C74338"/>
    <w:rsid w:val="00C746A1"/>
    <w:rsid w:val="00C747A5"/>
    <w:rsid w:val="00C747E3"/>
    <w:rsid w:val="00C747E7"/>
    <w:rsid w:val="00C74850"/>
    <w:rsid w:val="00C749E1"/>
    <w:rsid w:val="00C74A0D"/>
    <w:rsid w:val="00C74B68"/>
    <w:rsid w:val="00C74D54"/>
    <w:rsid w:val="00C75070"/>
    <w:rsid w:val="00C750DC"/>
    <w:rsid w:val="00C75160"/>
    <w:rsid w:val="00C75189"/>
    <w:rsid w:val="00C7533F"/>
    <w:rsid w:val="00C755CE"/>
    <w:rsid w:val="00C7572F"/>
    <w:rsid w:val="00C75788"/>
    <w:rsid w:val="00C758D5"/>
    <w:rsid w:val="00C75A4D"/>
    <w:rsid w:val="00C75A6B"/>
    <w:rsid w:val="00C75AB8"/>
    <w:rsid w:val="00C75E56"/>
    <w:rsid w:val="00C76129"/>
    <w:rsid w:val="00C761C9"/>
    <w:rsid w:val="00C7633A"/>
    <w:rsid w:val="00C7638B"/>
    <w:rsid w:val="00C7657C"/>
    <w:rsid w:val="00C767DB"/>
    <w:rsid w:val="00C767F3"/>
    <w:rsid w:val="00C7695D"/>
    <w:rsid w:val="00C76F17"/>
    <w:rsid w:val="00C76FE3"/>
    <w:rsid w:val="00C77035"/>
    <w:rsid w:val="00C77072"/>
    <w:rsid w:val="00C77083"/>
    <w:rsid w:val="00C7712F"/>
    <w:rsid w:val="00C77293"/>
    <w:rsid w:val="00C772CF"/>
    <w:rsid w:val="00C7731B"/>
    <w:rsid w:val="00C77370"/>
    <w:rsid w:val="00C7737C"/>
    <w:rsid w:val="00C77B13"/>
    <w:rsid w:val="00C77BDA"/>
    <w:rsid w:val="00C77C98"/>
    <w:rsid w:val="00C77DEF"/>
    <w:rsid w:val="00C77DF3"/>
    <w:rsid w:val="00C801C2"/>
    <w:rsid w:val="00C80235"/>
    <w:rsid w:val="00C804E9"/>
    <w:rsid w:val="00C80574"/>
    <w:rsid w:val="00C806A1"/>
    <w:rsid w:val="00C80B81"/>
    <w:rsid w:val="00C80D0A"/>
    <w:rsid w:val="00C812CE"/>
    <w:rsid w:val="00C81315"/>
    <w:rsid w:val="00C81319"/>
    <w:rsid w:val="00C8136F"/>
    <w:rsid w:val="00C815D0"/>
    <w:rsid w:val="00C816A3"/>
    <w:rsid w:val="00C816AB"/>
    <w:rsid w:val="00C8186A"/>
    <w:rsid w:val="00C81A7D"/>
    <w:rsid w:val="00C81B08"/>
    <w:rsid w:val="00C81B53"/>
    <w:rsid w:val="00C81D78"/>
    <w:rsid w:val="00C81F08"/>
    <w:rsid w:val="00C81F84"/>
    <w:rsid w:val="00C823EB"/>
    <w:rsid w:val="00C82427"/>
    <w:rsid w:val="00C8242A"/>
    <w:rsid w:val="00C8254C"/>
    <w:rsid w:val="00C825B8"/>
    <w:rsid w:val="00C826A0"/>
    <w:rsid w:val="00C8274E"/>
    <w:rsid w:val="00C829A3"/>
    <w:rsid w:val="00C829D3"/>
    <w:rsid w:val="00C82AC9"/>
    <w:rsid w:val="00C82B70"/>
    <w:rsid w:val="00C82BD1"/>
    <w:rsid w:val="00C830F0"/>
    <w:rsid w:val="00C83429"/>
    <w:rsid w:val="00C834BD"/>
    <w:rsid w:val="00C835FE"/>
    <w:rsid w:val="00C836D3"/>
    <w:rsid w:val="00C84135"/>
    <w:rsid w:val="00C84150"/>
    <w:rsid w:val="00C84646"/>
    <w:rsid w:val="00C84888"/>
    <w:rsid w:val="00C848FB"/>
    <w:rsid w:val="00C84A5D"/>
    <w:rsid w:val="00C84A9B"/>
    <w:rsid w:val="00C84DE0"/>
    <w:rsid w:val="00C850FD"/>
    <w:rsid w:val="00C85260"/>
    <w:rsid w:val="00C8547E"/>
    <w:rsid w:val="00C85E51"/>
    <w:rsid w:val="00C85FE4"/>
    <w:rsid w:val="00C86113"/>
    <w:rsid w:val="00C86401"/>
    <w:rsid w:val="00C86455"/>
    <w:rsid w:val="00C86671"/>
    <w:rsid w:val="00C867A8"/>
    <w:rsid w:val="00C868E5"/>
    <w:rsid w:val="00C86A72"/>
    <w:rsid w:val="00C86B24"/>
    <w:rsid w:val="00C86B39"/>
    <w:rsid w:val="00C86C79"/>
    <w:rsid w:val="00C86CB2"/>
    <w:rsid w:val="00C86D1D"/>
    <w:rsid w:val="00C86DCF"/>
    <w:rsid w:val="00C86F3F"/>
    <w:rsid w:val="00C8716D"/>
    <w:rsid w:val="00C872E9"/>
    <w:rsid w:val="00C873BC"/>
    <w:rsid w:val="00C87449"/>
    <w:rsid w:val="00C87481"/>
    <w:rsid w:val="00C874D8"/>
    <w:rsid w:val="00C87569"/>
    <w:rsid w:val="00C87647"/>
    <w:rsid w:val="00C8790C"/>
    <w:rsid w:val="00C87959"/>
    <w:rsid w:val="00C87AA7"/>
    <w:rsid w:val="00C87CF1"/>
    <w:rsid w:val="00C87EC5"/>
    <w:rsid w:val="00C90005"/>
    <w:rsid w:val="00C9008B"/>
    <w:rsid w:val="00C90208"/>
    <w:rsid w:val="00C9024A"/>
    <w:rsid w:val="00C90564"/>
    <w:rsid w:val="00C90590"/>
    <w:rsid w:val="00C9060C"/>
    <w:rsid w:val="00C907E9"/>
    <w:rsid w:val="00C908CE"/>
    <w:rsid w:val="00C90C1E"/>
    <w:rsid w:val="00C90D27"/>
    <w:rsid w:val="00C90E97"/>
    <w:rsid w:val="00C90F87"/>
    <w:rsid w:val="00C9101A"/>
    <w:rsid w:val="00C91189"/>
    <w:rsid w:val="00C9136D"/>
    <w:rsid w:val="00C914D1"/>
    <w:rsid w:val="00C916A5"/>
    <w:rsid w:val="00C9176F"/>
    <w:rsid w:val="00C9177D"/>
    <w:rsid w:val="00C91954"/>
    <w:rsid w:val="00C91B02"/>
    <w:rsid w:val="00C91BCD"/>
    <w:rsid w:val="00C91BF2"/>
    <w:rsid w:val="00C91CDC"/>
    <w:rsid w:val="00C91D63"/>
    <w:rsid w:val="00C9204A"/>
    <w:rsid w:val="00C920E8"/>
    <w:rsid w:val="00C9221E"/>
    <w:rsid w:val="00C92432"/>
    <w:rsid w:val="00C92496"/>
    <w:rsid w:val="00C924CC"/>
    <w:rsid w:val="00C92500"/>
    <w:rsid w:val="00C92746"/>
    <w:rsid w:val="00C927ED"/>
    <w:rsid w:val="00C928E6"/>
    <w:rsid w:val="00C929C7"/>
    <w:rsid w:val="00C92A98"/>
    <w:rsid w:val="00C92BBA"/>
    <w:rsid w:val="00C92E23"/>
    <w:rsid w:val="00C9316E"/>
    <w:rsid w:val="00C9331C"/>
    <w:rsid w:val="00C93557"/>
    <w:rsid w:val="00C93594"/>
    <w:rsid w:val="00C936EB"/>
    <w:rsid w:val="00C93784"/>
    <w:rsid w:val="00C937E7"/>
    <w:rsid w:val="00C93876"/>
    <w:rsid w:val="00C9393A"/>
    <w:rsid w:val="00C93A18"/>
    <w:rsid w:val="00C93BA9"/>
    <w:rsid w:val="00C93BDD"/>
    <w:rsid w:val="00C93D92"/>
    <w:rsid w:val="00C93E38"/>
    <w:rsid w:val="00C93EEB"/>
    <w:rsid w:val="00C9424F"/>
    <w:rsid w:val="00C94363"/>
    <w:rsid w:val="00C94399"/>
    <w:rsid w:val="00C94459"/>
    <w:rsid w:val="00C945F0"/>
    <w:rsid w:val="00C946A3"/>
    <w:rsid w:val="00C946B3"/>
    <w:rsid w:val="00C9476E"/>
    <w:rsid w:val="00C94793"/>
    <w:rsid w:val="00C948A2"/>
    <w:rsid w:val="00C948F6"/>
    <w:rsid w:val="00C94997"/>
    <w:rsid w:val="00C94A8A"/>
    <w:rsid w:val="00C951AE"/>
    <w:rsid w:val="00C951BA"/>
    <w:rsid w:val="00C951FB"/>
    <w:rsid w:val="00C95225"/>
    <w:rsid w:val="00C952D3"/>
    <w:rsid w:val="00C953BB"/>
    <w:rsid w:val="00C9541F"/>
    <w:rsid w:val="00C9575D"/>
    <w:rsid w:val="00C958E6"/>
    <w:rsid w:val="00C95925"/>
    <w:rsid w:val="00C95952"/>
    <w:rsid w:val="00C95B13"/>
    <w:rsid w:val="00C95DF1"/>
    <w:rsid w:val="00C95EF1"/>
    <w:rsid w:val="00C9617E"/>
    <w:rsid w:val="00C961D7"/>
    <w:rsid w:val="00C96292"/>
    <w:rsid w:val="00C9636E"/>
    <w:rsid w:val="00C963C5"/>
    <w:rsid w:val="00C96716"/>
    <w:rsid w:val="00C968E7"/>
    <w:rsid w:val="00C9694F"/>
    <w:rsid w:val="00C96AAD"/>
    <w:rsid w:val="00C96FCA"/>
    <w:rsid w:val="00C971A5"/>
    <w:rsid w:val="00C97302"/>
    <w:rsid w:val="00C97494"/>
    <w:rsid w:val="00C9770A"/>
    <w:rsid w:val="00C97A55"/>
    <w:rsid w:val="00C97B8C"/>
    <w:rsid w:val="00C97BF8"/>
    <w:rsid w:val="00C97CA8"/>
    <w:rsid w:val="00C97DE0"/>
    <w:rsid w:val="00CA00D6"/>
    <w:rsid w:val="00CA0286"/>
    <w:rsid w:val="00CA0332"/>
    <w:rsid w:val="00CA0362"/>
    <w:rsid w:val="00CA0388"/>
    <w:rsid w:val="00CA03A6"/>
    <w:rsid w:val="00CA04CD"/>
    <w:rsid w:val="00CA0758"/>
    <w:rsid w:val="00CA07B1"/>
    <w:rsid w:val="00CA087A"/>
    <w:rsid w:val="00CA0990"/>
    <w:rsid w:val="00CA0B78"/>
    <w:rsid w:val="00CA0B88"/>
    <w:rsid w:val="00CA107E"/>
    <w:rsid w:val="00CA122E"/>
    <w:rsid w:val="00CA1242"/>
    <w:rsid w:val="00CA13CE"/>
    <w:rsid w:val="00CA13D6"/>
    <w:rsid w:val="00CA1993"/>
    <w:rsid w:val="00CA1AB5"/>
    <w:rsid w:val="00CA1B6E"/>
    <w:rsid w:val="00CA1D0B"/>
    <w:rsid w:val="00CA207C"/>
    <w:rsid w:val="00CA2214"/>
    <w:rsid w:val="00CA22AA"/>
    <w:rsid w:val="00CA22CE"/>
    <w:rsid w:val="00CA2352"/>
    <w:rsid w:val="00CA2443"/>
    <w:rsid w:val="00CA2854"/>
    <w:rsid w:val="00CA2997"/>
    <w:rsid w:val="00CA2ABD"/>
    <w:rsid w:val="00CA2C72"/>
    <w:rsid w:val="00CA2CCE"/>
    <w:rsid w:val="00CA2D50"/>
    <w:rsid w:val="00CA2D85"/>
    <w:rsid w:val="00CA2D97"/>
    <w:rsid w:val="00CA3123"/>
    <w:rsid w:val="00CA322D"/>
    <w:rsid w:val="00CA34A5"/>
    <w:rsid w:val="00CA3546"/>
    <w:rsid w:val="00CA3624"/>
    <w:rsid w:val="00CA372B"/>
    <w:rsid w:val="00CA3768"/>
    <w:rsid w:val="00CA388D"/>
    <w:rsid w:val="00CA3B1B"/>
    <w:rsid w:val="00CA3B3A"/>
    <w:rsid w:val="00CA3D86"/>
    <w:rsid w:val="00CA3F9E"/>
    <w:rsid w:val="00CA4045"/>
    <w:rsid w:val="00CA42CF"/>
    <w:rsid w:val="00CA4321"/>
    <w:rsid w:val="00CA4403"/>
    <w:rsid w:val="00CA4665"/>
    <w:rsid w:val="00CA4782"/>
    <w:rsid w:val="00CA47C1"/>
    <w:rsid w:val="00CA4853"/>
    <w:rsid w:val="00CA4952"/>
    <w:rsid w:val="00CA49C9"/>
    <w:rsid w:val="00CA49D9"/>
    <w:rsid w:val="00CA49FF"/>
    <w:rsid w:val="00CA4B12"/>
    <w:rsid w:val="00CA4C71"/>
    <w:rsid w:val="00CA4D32"/>
    <w:rsid w:val="00CA4D49"/>
    <w:rsid w:val="00CA5176"/>
    <w:rsid w:val="00CA51DB"/>
    <w:rsid w:val="00CA51E1"/>
    <w:rsid w:val="00CA522D"/>
    <w:rsid w:val="00CA54E5"/>
    <w:rsid w:val="00CA5558"/>
    <w:rsid w:val="00CA55C4"/>
    <w:rsid w:val="00CA5874"/>
    <w:rsid w:val="00CA59C1"/>
    <w:rsid w:val="00CA59F7"/>
    <w:rsid w:val="00CA5F77"/>
    <w:rsid w:val="00CA604C"/>
    <w:rsid w:val="00CA614E"/>
    <w:rsid w:val="00CA6165"/>
    <w:rsid w:val="00CA617B"/>
    <w:rsid w:val="00CA62A1"/>
    <w:rsid w:val="00CA6382"/>
    <w:rsid w:val="00CA6439"/>
    <w:rsid w:val="00CA659B"/>
    <w:rsid w:val="00CA659D"/>
    <w:rsid w:val="00CA6632"/>
    <w:rsid w:val="00CA6723"/>
    <w:rsid w:val="00CA6BC8"/>
    <w:rsid w:val="00CA6C2A"/>
    <w:rsid w:val="00CA6F27"/>
    <w:rsid w:val="00CA7094"/>
    <w:rsid w:val="00CA70C5"/>
    <w:rsid w:val="00CA7161"/>
    <w:rsid w:val="00CA718E"/>
    <w:rsid w:val="00CA71F2"/>
    <w:rsid w:val="00CA741C"/>
    <w:rsid w:val="00CA7453"/>
    <w:rsid w:val="00CA76C3"/>
    <w:rsid w:val="00CA7940"/>
    <w:rsid w:val="00CA7A1D"/>
    <w:rsid w:val="00CA7B57"/>
    <w:rsid w:val="00CA7C36"/>
    <w:rsid w:val="00CA7CB1"/>
    <w:rsid w:val="00CA7D2F"/>
    <w:rsid w:val="00CA7D45"/>
    <w:rsid w:val="00CA7FDE"/>
    <w:rsid w:val="00CB0526"/>
    <w:rsid w:val="00CB072F"/>
    <w:rsid w:val="00CB07AF"/>
    <w:rsid w:val="00CB07C9"/>
    <w:rsid w:val="00CB09BD"/>
    <w:rsid w:val="00CB0B02"/>
    <w:rsid w:val="00CB0C4E"/>
    <w:rsid w:val="00CB0C66"/>
    <w:rsid w:val="00CB0CDD"/>
    <w:rsid w:val="00CB0FB1"/>
    <w:rsid w:val="00CB1011"/>
    <w:rsid w:val="00CB14FB"/>
    <w:rsid w:val="00CB1518"/>
    <w:rsid w:val="00CB15B0"/>
    <w:rsid w:val="00CB169C"/>
    <w:rsid w:val="00CB173F"/>
    <w:rsid w:val="00CB17E1"/>
    <w:rsid w:val="00CB1876"/>
    <w:rsid w:val="00CB190D"/>
    <w:rsid w:val="00CB1AA1"/>
    <w:rsid w:val="00CB1FD6"/>
    <w:rsid w:val="00CB2013"/>
    <w:rsid w:val="00CB20DE"/>
    <w:rsid w:val="00CB21BF"/>
    <w:rsid w:val="00CB2397"/>
    <w:rsid w:val="00CB23F0"/>
    <w:rsid w:val="00CB245C"/>
    <w:rsid w:val="00CB297C"/>
    <w:rsid w:val="00CB2A11"/>
    <w:rsid w:val="00CB2AF6"/>
    <w:rsid w:val="00CB2B11"/>
    <w:rsid w:val="00CB2B88"/>
    <w:rsid w:val="00CB2DBB"/>
    <w:rsid w:val="00CB31AB"/>
    <w:rsid w:val="00CB31C1"/>
    <w:rsid w:val="00CB3288"/>
    <w:rsid w:val="00CB32BB"/>
    <w:rsid w:val="00CB3531"/>
    <w:rsid w:val="00CB378A"/>
    <w:rsid w:val="00CB3982"/>
    <w:rsid w:val="00CB39F2"/>
    <w:rsid w:val="00CB3B0B"/>
    <w:rsid w:val="00CB3C78"/>
    <w:rsid w:val="00CB3D10"/>
    <w:rsid w:val="00CB3E4E"/>
    <w:rsid w:val="00CB4050"/>
    <w:rsid w:val="00CB4128"/>
    <w:rsid w:val="00CB438F"/>
    <w:rsid w:val="00CB4427"/>
    <w:rsid w:val="00CB444C"/>
    <w:rsid w:val="00CB4568"/>
    <w:rsid w:val="00CB457E"/>
    <w:rsid w:val="00CB460E"/>
    <w:rsid w:val="00CB4D7D"/>
    <w:rsid w:val="00CB4EE4"/>
    <w:rsid w:val="00CB4F0D"/>
    <w:rsid w:val="00CB4F15"/>
    <w:rsid w:val="00CB4FB8"/>
    <w:rsid w:val="00CB50CA"/>
    <w:rsid w:val="00CB51E5"/>
    <w:rsid w:val="00CB53C2"/>
    <w:rsid w:val="00CB5977"/>
    <w:rsid w:val="00CB5D3F"/>
    <w:rsid w:val="00CB5DAD"/>
    <w:rsid w:val="00CB5E3C"/>
    <w:rsid w:val="00CB608C"/>
    <w:rsid w:val="00CB62C4"/>
    <w:rsid w:val="00CB6334"/>
    <w:rsid w:val="00CB6362"/>
    <w:rsid w:val="00CB6374"/>
    <w:rsid w:val="00CB64A1"/>
    <w:rsid w:val="00CB66A5"/>
    <w:rsid w:val="00CB6729"/>
    <w:rsid w:val="00CB6ABA"/>
    <w:rsid w:val="00CB6BF5"/>
    <w:rsid w:val="00CB6CCE"/>
    <w:rsid w:val="00CB6EED"/>
    <w:rsid w:val="00CB7022"/>
    <w:rsid w:val="00CB7143"/>
    <w:rsid w:val="00CB71B1"/>
    <w:rsid w:val="00CB72BB"/>
    <w:rsid w:val="00CB75E4"/>
    <w:rsid w:val="00CB78FC"/>
    <w:rsid w:val="00CB7910"/>
    <w:rsid w:val="00CB7A65"/>
    <w:rsid w:val="00CB7ABA"/>
    <w:rsid w:val="00CB7ADA"/>
    <w:rsid w:val="00CB7B02"/>
    <w:rsid w:val="00CB7CC9"/>
    <w:rsid w:val="00CC0103"/>
    <w:rsid w:val="00CC0105"/>
    <w:rsid w:val="00CC0283"/>
    <w:rsid w:val="00CC05FE"/>
    <w:rsid w:val="00CC06EA"/>
    <w:rsid w:val="00CC0848"/>
    <w:rsid w:val="00CC09F5"/>
    <w:rsid w:val="00CC0B4D"/>
    <w:rsid w:val="00CC0C11"/>
    <w:rsid w:val="00CC0C6A"/>
    <w:rsid w:val="00CC0DEA"/>
    <w:rsid w:val="00CC0E18"/>
    <w:rsid w:val="00CC0EA7"/>
    <w:rsid w:val="00CC0EF2"/>
    <w:rsid w:val="00CC101A"/>
    <w:rsid w:val="00CC10D9"/>
    <w:rsid w:val="00CC1492"/>
    <w:rsid w:val="00CC14A1"/>
    <w:rsid w:val="00CC14C5"/>
    <w:rsid w:val="00CC14D7"/>
    <w:rsid w:val="00CC152F"/>
    <w:rsid w:val="00CC1601"/>
    <w:rsid w:val="00CC1660"/>
    <w:rsid w:val="00CC1794"/>
    <w:rsid w:val="00CC17FB"/>
    <w:rsid w:val="00CC19B7"/>
    <w:rsid w:val="00CC2177"/>
    <w:rsid w:val="00CC2406"/>
    <w:rsid w:val="00CC244D"/>
    <w:rsid w:val="00CC2690"/>
    <w:rsid w:val="00CC2A28"/>
    <w:rsid w:val="00CC2B30"/>
    <w:rsid w:val="00CC2B31"/>
    <w:rsid w:val="00CC2BBC"/>
    <w:rsid w:val="00CC2C16"/>
    <w:rsid w:val="00CC2C34"/>
    <w:rsid w:val="00CC2E45"/>
    <w:rsid w:val="00CC2FE1"/>
    <w:rsid w:val="00CC3100"/>
    <w:rsid w:val="00CC337F"/>
    <w:rsid w:val="00CC3636"/>
    <w:rsid w:val="00CC37EC"/>
    <w:rsid w:val="00CC387D"/>
    <w:rsid w:val="00CC3A54"/>
    <w:rsid w:val="00CC3ACD"/>
    <w:rsid w:val="00CC3B85"/>
    <w:rsid w:val="00CC3C0E"/>
    <w:rsid w:val="00CC3E9B"/>
    <w:rsid w:val="00CC451A"/>
    <w:rsid w:val="00CC4583"/>
    <w:rsid w:val="00CC4770"/>
    <w:rsid w:val="00CC480B"/>
    <w:rsid w:val="00CC4D1C"/>
    <w:rsid w:val="00CC4FF8"/>
    <w:rsid w:val="00CC501F"/>
    <w:rsid w:val="00CC5040"/>
    <w:rsid w:val="00CC50C9"/>
    <w:rsid w:val="00CC524B"/>
    <w:rsid w:val="00CC5258"/>
    <w:rsid w:val="00CC52F1"/>
    <w:rsid w:val="00CC5587"/>
    <w:rsid w:val="00CC56DD"/>
    <w:rsid w:val="00CC5721"/>
    <w:rsid w:val="00CC579F"/>
    <w:rsid w:val="00CC5852"/>
    <w:rsid w:val="00CC59DE"/>
    <w:rsid w:val="00CC5A6E"/>
    <w:rsid w:val="00CC5A9C"/>
    <w:rsid w:val="00CC5B59"/>
    <w:rsid w:val="00CC5BE9"/>
    <w:rsid w:val="00CC5D17"/>
    <w:rsid w:val="00CC5D40"/>
    <w:rsid w:val="00CC616E"/>
    <w:rsid w:val="00CC61DC"/>
    <w:rsid w:val="00CC63BF"/>
    <w:rsid w:val="00CC643D"/>
    <w:rsid w:val="00CC657B"/>
    <w:rsid w:val="00CC68E1"/>
    <w:rsid w:val="00CC6984"/>
    <w:rsid w:val="00CC6A18"/>
    <w:rsid w:val="00CC6A47"/>
    <w:rsid w:val="00CC6AAC"/>
    <w:rsid w:val="00CC6C9A"/>
    <w:rsid w:val="00CC6CFF"/>
    <w:rsid w:val="00CC6D3E"/>
    <w:rsid w:val="00CC6E72"/>
    <w:rsid w:val="00CC6F54"/>
    <w:rsid w:val="00CC6F63"/>
    <w:rsid w:val="00CC6FCC"/>
    <w:rsid w:val="00CC73B7"/>
    <w:rsid w:val="00CC7636"/>
    <w:rsid w:val="00CC76D0"/>
    <w:rsid w:val="00CC772A"/>
    <w:rsid w:val="00CC7A64"/>
    <w:rsid w:val="00CC7BAD"/>
    <w:rsid w:val="00CC7FDE"/>
    <w:rsid w:val="00CD003B"/>
    <w:rsid w:val="00CD0228"/>
    <w:rsid w:val="00CD027E"/>
    <w:rsid w:val="00CD02AA"/>
    <w:rsid w:val="00CD02D7"/>
    <w:rsid w:val="00CD0580"/>
    <w:rsid w:val="00CD06B6"/>
    <w:rsid w:val="00CD0800"/>
    <w:rsid w:val="00CD0ACD"/>
    <w:rsid w:val="00CD0BC6"/>
    <w:rsid w:val="00CD0CE9"/>
    <w:rsid w:val="00CD14C1"/>
    <w:rsid w:val="00CD15A7"/>
    <w:rsid w:val="00CD1715"/>
    <w:rsid w:val="00CD1AAF"/>
    <w:rsid w:val="00CD1B5E"/>
    <w:rsid w:val="00CD1D04"/>
    <w:rsid w:val="00CD1D3A"/>
    <w:rsid w:val="00CD1E99"/>
    <w:rsid w:val="00CD1F94"/>
    <w:rsid w:val="00CD200C"/>
    <w:rsid w:val="00CD20E1"/>
    <w:rsid w:val="00CD2164"/>
    <w:rsid w:val="00CD21C1"/>
    <w:rsid w:val="00CD2382"/>
    <w:rsid w:val="00CD244B"/>
    <w:rsid w:val="00CD27B4"/>
    <w:rsid w:val="00CD27F2"/>
    <w:rsid w:val="00CD29F8"/>
    <w:rsid w:val="00CD2B51"/>
    <w:rsid w:val="00CD2F9C"/>
    <w:rsid w:val="00CD30CD"/>
    <w:rsid w:val="00CD33B8"/>
    <w:rsid w:val="00CD3503"/>
    <w:rsid w:val="00CD38B7"/>
    <w:rsid w:val="00CD39A7"/>
    <w:rsid w:val="00CD3D46"/>
    <w:rsid w:val="00CD4214"/>
    <w:rsid w:val="00CD4227"/>
    <w:rsid w:val="00CD42E7"/>
    <w:rsid w:val="00CD4305"/>
    <w:rsid w:val="00CD4502"/>
    <w:rsid w:val="00CD454F"/>
    <w:rsid w:val="00CD4755"/>
    <w:rsid w:val="00CD4ADF"/>
    <w:rsid w:val="00CD5212"/>
    <w:rsid w:val="00CD5421"/>
    <w:rsid w:val="00CD54C1"/>
    <w:rsid w:val="00CD551C"/>
    <w:rsid w:val="00CD55EF"/>
    <w:rsid w:val="00CD586A"/>
    <w:rsid w:val="00CD5A63"/>
    <w:rsid w:val="00CD5B8E"/>
    <w:rsid w:val="00CD5ED4"/>
    <w:rsid w:val="00CD5FA5"/>
    <w:rsid w:val="00CD60D8"/>
    <w:rsid w:val="00CD6254"/>
    <w:rsid w:val="00CD628E"/>
    <w:rsid w:val="00CD62DF"/>
    <w:rsid w:val="00CD6460"/>
    <w:rsid w:val="00CD6465"/>
    <w:rsid w:val="00CD6586"/>
    <w:rsid w:val="00CD6B1B"/>
    <w:rsid w:val="00CD6B39"/>
    <w:rsid w:val="00CD6D3E"/>
    <w:rsid w:val="00CD710A"/>
    <w:rsid w:val="00CD71FB"/>
    <w:rsid w:val="00CD74AA"/>
    <w:rsid w:val="00CD74FE"/>
    <w:rsid w:val="00CD75AA"/>
    <w:rsid w:val="00CD75BA"/>
    <w:rsid w:val="00CD75D4"/>
    <w:rsid w:val="00CD787C"/>
    <w:rsid w:val="00CD78A9"/>
    <w:rsid w:val="00CD7918"/>
    <w:rsid w:val="00CD79CE"/>
    <w:rsid w:val="00CD7A29"/>
    <w:rsid w:val="00CD7A5A"/>
    <w:rsid w:val="00CD7C7A"/>
    <w:rsid w:val="00CD7CC0"/>
    <w:rsid w:val="00CD7D37"/>
    <w:rsid w:val="00CD7D6D"/>
    <w:rsid w:val="00CD7F4E"/>
    <w:rsid w:val="00CE00C0"/>
    <w:rsid w:val="00CE01CF"/>
    <w:rsid w:val="00CE0213"/>
    <w:rsid w:val="00CE0498"/>
    <w:rsid w:val="00CE0613"/>
    <w:rsid w:val="00CE0714"/>
    <w:rsid w:val="00CE0718"/>
    <w:rsid w:val="00CE0842"/>
    <w:rsid w:val="00CE089F"/>
    <w:rsid w:val="00CE0A13"/>
    <w:rsid w:val="00CE11CC"/>
    <w:rsid w:val="00CE1207"/>
    <w:rsid w:val="00CE1286"/>
    <w:rsid w:val="00CE1520"/>
    <w:rsid w:val="00CE159F"/>
    <w:rsid w:val="00CE16E3"/>
    <w:rsid w:val="00CE183C"/>
    <w:rsid w:val="00CE1A61"/>
    <w:rsid w:val="00CE1BF3"/>
    <w:rsid w:val="00CE1BFA"/>
    <w:rsid w:val="00CE1E85"/>
    <w:rsid w:val="00CE1FFD"/>
    <w:rsid w:val="00CE227E"/>
    <w:rsid w:val="00CE23A5"/>
    <w:rsid w:val="00CE24BB"/>
    <w:rsid w:val="00CE25F7"/>
    <w:rsid w:val="00CE2691"/>
    <w:rsid w:val="00CE2706"/>
    <w:rsid w:val="00CE2835"/>
    <w:rsid w:val="00CE29C8"/>
    <w:rsid w:val="00CE2A80"/>
    <w:rsid w:val="00CE2D00"/>
    <w:rsid w:val="00CE2F01"/>
    <w:rsid w:val="00CE3007"/>
    <w:rsid w:val="00CE301C"/>
    <w:rsid w:val="00CE32F9"/>
    <w:rsid w:val="00CE3440"/>
    <w:rsid w:val="00CE349C"/>
    <w:rsid w:val="00CE35BB"/>
    <w:rsid w:val="00CE35CB"/>
    <w:rsid w:val="00CE3617"/>
    <w:rsid w:val="00CE365D"/>
    <w:rsid w:val="00CE36AE"/>
    <w:rsid w:val="00CE36C8"/>
    <w:rsid w:val="00CE37CE"/>
    <w:rsid w:val="00CE392D"/>
    <w:rsid w:val="00CE3AAA"/>
    <w:rsid w:val="00CE3BAE"/>
    <w:rsid w:val="00CE3C66"/>
    <w:rsid w:val="00CE3E9A"/>
    <w:rsid w:val="00CE3F3A"/>
    <w:rsid w:val="00CE3F4D"/>
    <w:rsid w:val="00CE420F"/>
    <w:rsid w:val="00CE423D"/>
    <w:rsid w:val="00CE45B0"/>
    <w:rsid w:val="00CE4645"/>
    <w:rsid w:val="00CE4867"/>
    <w:rsid w:val="00CE4F45"/>
    <w:rsid w:val="00CE4FD3"/>
    <w:rsid w:val="00CE5190"/>
    <w:rsid w:val="00CE56A4"/>
    <w:rsid w:val="00CE58AD"/>
    <w:rsid w:val="00CE58F6"/>
    <w:rsid w:val="00CE5A80"/>
    <w:rsid w:val="00CE5B51"/>
    <w:rsid w:val="00CE5BA4"/>
    <w:rsid w:val="00CE5D31"/>
    <w:rsid w:val="00CE5F09"/>
    <w:rsid w:val="00CE6059"/>
    <w:rsid w:val="00CE60AF"/>
    <w:rsid w:val="00CE60C5"/>
    <w:rsid w:val="00CE621A"/>
    <w:rsid w:val="00CE6590"/>
    <w:rsid w:val="00CE69C1"/>
    <w:rsid w:val="00CE6B9E"/>
    <w:rsid w:val="00CE6C77"/>
    <w:rsid w:val="00CE6E67"/>
    <w:rsid w:val="00CE7967"/>
    <w:rsid w:val="00CE7BC6"/>
    <w:rsid w:val="00CE7C74"/>
    <w:rsid w:val="00CE7D5E"/>
    <w:rsid w:val="00CE7E01"/>
    <w:rsid w:val="00CE7FDE"/>
    <w:rsid w:val="00CF0032"/>
    <w:rsid w:val="00CF010B"/>
    <w:rsid w:val="00CF0145"/>
    <w:rsid w:val="00CF0381"/>
    <w:rsid w:val="00CF0651"/>
    <w:rsid w:val="00CF08DC"/>
    <w:rsid w:val="00CF0924"/>
    <w:rsid w:val="00CF0C6E"/>
    <w:rsid w:val="00CF0D69"/>
    <w:rsid w:val="00CF0D6C"/>
    <w:rsid w:val="00CF0FB8"/>
    <w:rsid w:val="00CF14D6"/>
    <w:rsid w:val="00CF151D"/>
    <w:rsid w:val="00CF178E"/>
    <w:rsid w:val="00CF19DC"/>
    <w:rsid w:val="00CF1AD5"/>
    <w:rsid w:val="00CF1BCB"/>
    <w:rsid w:val="00CF1DE5"/>
    <w:rsid w:val="00CF1FAA"/>
    <w:rsid w:val="00CF20F7"/>
    <w:rsid w:val="00CF21E5"/>
    <w:rsid w:val="00CF21F9"/>
    <w:rsid w:val="00CF24BD"/>
    <w:rsid w:val="00CF264B"/>
    <w:rsid w:val="00CF29EB"/>
    <w:rsid w:val="00CF2B49"/>
    <w:rsid w:val="00CF3084"/>
    <w:rsid w:val="00CF3359"/>
    <w:rsid w:val="00CF3377"/>
    <w:rsid w:val="00CF33BD"/>
    <w:rsid w:val="00CF385B"/>
    <w:rsid w:val="00CF3982"/>
    <w:rsid w:val="00CF3C60"/>
    <w:rsid w:val="00CF3EA8"/>
    <w:rsid w:val="00CF3FE8"/>
    <w:rsid w:val="00CF407D"/>
    <w:rsid w:val="00CF40BE"/>
    <w:rsid w:val="00CF4506"/>
    <w:rsid w:val="00CF4674"/>
    <w:rsid w:val="00CF4B04"/>
    <w:rsid w:val="00CF4B32"/>
    <w:rsid w:val="00CF4D86"/>
    <w:rsid w:val="00CF4FDC"/>
    <w:rsid w:val="00CF508C"/>
    <w:rsid w:val="00CF5144"/>
    <w:rsid w:val="00CF5193"/>
    <w:rsid w:val="00CF524B"/>
    <w:rsid w:val="00CF535B"/>
    <w:rsid w:val="00CF59C7"/>
    <w:rsid w:val="00CF5CDB"/>
    <w:rsid w:val="00CF5F5C"/>
    <w:rsid w:val="00CF644B"/>
    <w:rsid w:val="00CF68E6"/>
    <w:rsid w:val="00CF68F6"/>
    <w:rsid w:val="00CF6BF8"/>
    <w:rsid w:val="00CF6CA2"/>
    <w:rsid w:val="00CF6DE1"/>
    <w:rsid w:val="00CF6E44"/>
    <w:rsid w:val="00CF6F09"/>
    <w:rsid w:val="00CF6F99"/>
    <w:rsid w:val="00CF6FD5"/>
    <w:rsid w:val="00CF6FF1"/>
    <w:rsid w:val="00CF7011"/>
    <w:rsid w:val="00CF789A"/>
    <w:rsid w:val="00CF78B3"/>
    <w:rsid w:val="00CF79C5"/>
    <w:rsid w:val="00CF7B87"/>
    <w:rsid w:val="00CF7F7D"/>
    <w:rsid w:val="00D0026C"/>
    <w:rsid w:val="00D0050E"/>
    <w:rsid w:val="00D00635"/>
    <w:rsid w:val="00D006A4"/>
    <w:rsid w:val="00D009BB"/>
    <w:rsid w:val="00D00A04"/>
    <w:rsid w:val="00D00A8A"/>
    <w:rsid w:val="00D00AFB"/>
    <w:rsid w:val="00D00C94"/>
    <w:rsid w:val="00D00F1B"/>
    <w:rsid w:val="00D00F5C"/>
    <w:rsid w:val="00D01021"/>
    <w:rsid w:val="00D0108D"/>
    <w:rsid w:val="00D01187"/>
    <w:rsid w:val="00D01784"/>
    <w:rsid w:val="00D017A0"/>
    <w:rsid w:val="00D0198A"/>
    <w:rsid w:val="00D019A3"/>
    <w:rsid w:val="00D01A3E"/>
    <w:rsid w:val="00D01F5B"/>
    <w:rsid w:val="00D02023"/>
    <w:rsid w:val="00D0219A"/>
    <w:rsid w:val="00D0219F"/>
    <w:rsid w:val="00D02242"/>
    <w:rsid w:val="00D023CC"/>
    <w:rsid w:val="00D02496"/>
    <w:rsid w:val="00D024B7"/>
    <w:rsid w:val="00D025CB"/>
    <w:rsid w:val="00D02658"/>
    <w:rsid w:val="00D0270C"/>
    <w:rsid w:val="00D02755"/>
    <w:rsid w:val="00D029D1"/>
    <w:rsid w:val="00D02AA3"/>
    <w:rsid w:val="00D02AE8"/>
    <w:rsid w:val="00D02B59"/>
    <w:rsid w:val="00D02C4A"/>
    <w:rsid w:val="00D02C7C"/>
    <w:rsid w:val="00D02CAE"/>
    <w:rsid w:val="00D02E45"/>
    <w:rsid w:val="00D02EC1"/>
    <w:rsid w:val="00D02F37"/>
    <w:rsid w:val="00D02F54"/>
    <w:rsid w:val="00D03044"/>
    <w:rsid w:val="00D031C4"/>
    <w:rsid w:val="00D033B7"/>
    <w:rsid w:val="00D03625"/>
    <w:rsid w:val="00D03998"/>
    <w:rsid w:val="00D03A27"/>
    <w:rsid w:val="00D03C6B"/>
    <w:rsid w:val="00D040E1"/>
    <w:rsid w:val="00D04110"/>
    <w:rsid w:val="00D041CF"/>
    <w:rsid w:val="00D0476A"/>
    <w:rsid w:val="00D048EF"/>
    <w:rsid w:val="00D0494C"/>
    <w:rsid w:val="00D049DE"/>
    <w:rsid w:val="00D04D3B"/>
    <w:rsid w:val="00D04EC1"/>
    <w:rsid w:val="00D04F76"/>
    <w:rsid w:val="00D055D8"/>
    <w:rsid w:val="00D05908"/>
    <w:rsid w:val="00D059E6"/>
    <w:rsid w:val="00D05CB4"/>
    <w:rsid w:val="00D05E19"/>
    <w:rsid w:val="00D05E7C"/>
    <w:rsid w:val="00D05EA4"/>
    <w:rsid w:val="00D05F3F"/>
    <w:rsid w:val="00D06489"/>
    <w:rsid w:val="00D06601"/>
    <w:rsid w:val="00D0668E"/>
    <w:rsid w:val="00D06827"/>
    <w:rsid w:val="00D06A07"/>
    <w:rsid w:val="00D06A35"/>
    <w:rsid w:val="00D06AF7"/>
    <w:rsid w:val="00D06B86"/>
    <w:rsid w:val="00D06FA2"/>
    <w:rsid w:val="00D071D5"/>
    <w:rsid w:val="00D07369"/>
    <w:rsid w:val="00D075D3"/>
    <w:rsid w:val="00D07629"/>
    <w:rsid w:val="00D0769C"/>
    <w:rsid w:val="00D07779"/>
    <w:rsid w:val="00D078CC"/>
    <w:rsid w:val="00D07BC2"/>
    <w:rsid w:val="00D07DA6"/>
    <w:rsid w:val="00D07EB0"/>
    <w:rsid w:val="00D102F9"/>
    <w:rsid w:val="00D1043E"/>
    <w:rsid w:val="00D10480"/>
    <w:rsid w:val="00D104EB"/>
    <w:rsid w:val="00D10508"/>
    <w:rsid w:val="00D10731"/>
    <w:rsid w:val="00D10927"/>
    <w:rsid w:val="00D10A55"/>
    <w:rsid w:val="00D10B9B"/>
    <w:rsid w:val="00D1110C"/>
    <w:rsid w:val="00D11148"/>
    <w:rsid w:val="00D11266"/>
    <w:rsid w:val="00D1127C"/>
    <w:rsid w:val="00D1133B"/>
    <w:rsid w:val="00D11B3F"/>
    <w:rsid w:val="00D11C1A"/>
    <w:rsid w:val="00D11DE1"/>
    <w:rsid w:val="00D11ED6"/>
    <w:rsid w:val="00D11F7E"/>
    <w:rsid w:val="00D121A1"/>
    <w:rsid w:val="00D1226F"/>
    <w:rsid w:val="00D12409"/>
    <w:rsid w:val="00D12AC1"/>
    <w:rsid w:val="00D12B44"/>
    <w:rsid w:val="00D12DF5"/>
    <w:rsid w:val="00D130DD"/>
    <w:rsid w:val="00D13118"/>
    <w:rsid w:val="00D1372E"/>
    <w:rsid w:val="00D138C0"/>
    <w:rsid w:val="00D13A64"/>
    <w:rsid w:val="00D13B96"/>
    <w:rsid w:val="00D13C6E"/>
    <w:rsid w:val="00D14028"/>
    <w:rsid w:val="00D142BF"/>
    <w:rsid w:val="00D14530"/>
    <w:rsid w:val="00D147C7"/>
    <w:rsid w:val="00D14CCD"/>
    <w:rsid w:val="00D14DC5"/>
    <w:rsid w:val="00D14F5F"/>
    <w:rsid w:val="00D15159"/>
    <w:rsid w:val="00D15177"/>
    <w:rsid w:val="00D1524D"/>
    <w:rsid w:val="00D1531D"/>
    <w:rsid w:val="00D15370"/>
    <w:rsid w:val="00D1540D"/>
    <w:rsid w:val="00D155C4"/>
    <w:rsid w:val="00D155C7"/>
    <w:rsid w:val="00D1581C"/>
    <w:rsid w:val="00D15A74"/>
    <w:rsid w:val="00D15B45"/>
    <w:rsid w:val="00D15C08"/>
    <w:rsid w:val="00D1616C"/>
    <w:rsid w:val="00D1620A"/>
    <w:rsid w:val="00D1634A"/>
    <w:rsid w:val="00D16779"/>
    <w:rsid w:val="00D16AD2"/>
    <w:rsid w:val="00D16AEB"/>
    <w:rsid w:val="00D16B91"/>
    <w:rsid w:val="00D16BDE"/>
    <w:rsid w:val="00D16C4A"/>
    <w:rsid w:val="00D171B0"/>
    <w:rsid w:val="00D1726C"/>
    <w:rsid w:val="00D174DE"/>
    <w:rsid w:val="00D17765"/>
    <w:rsid w:val="00D178E9"/>
    <w:rsid w:val="00D17978"/>
    <w:rsid w:val="00D17BCB"/>
    <w:rsid w:val="00D17C49"/>
    <w:rsid w:val="00D17C85"/>
    <w:rsid w:val="00D17EFD"/>
    <w:rsid w:val="00D17F45"/>
    <w:rsid w:val="00D17F87"/>
    <w:rsid w:val="00D20214"/>
    <w:rsid w:val="00D2049C"/>
    <w:rsid w:val="00D206C6"/>
    <w:rsid w:val="00D20A07"/>
    <w:rsid w:val="00D20A34"/>
    <w:rsid w:val="00D20AA1"/>
    <w:rsid w:val="00D20B68"/>
    <w:rsid w:val="00D20BFB"/>
    <w:rsid w:val="00D20F51"/>
    <w:rsid w:val="00D20F91"/>
    <w:rsid w:val="00D21068"/>
    <w:rsid w:val="00D21216"/>
    <w:rsid w:val="00D2138B"/>
    <w:rsid w:val="00D213EE"/>
    <w:rsid w:val="00D2168A"/>
    <w:rsid w:val="00D21B7B"/>
    <w:rsid w:val="00D21CAF"/>
    <w:rsid w:val="00D21D65"/>
    <w:rsid w:val="00D21EF8"/>
    <w:rsid w:val="00D21F1F"/>
    <w:rsid w:val="00D2209C"/>
    <w:rsid w:val="00D2209D"/>
    <w:rsid w:val="00D2212F"/>
    <w:rsid w:val="00D22448"/>
    <w:rsid w:val="00D2254A"/>
    <w:rsid w:val="00D22777"/>
    <w:rsid w:val="00D22840"/>
    <w:rsid w:val="00D22B3D"/>
    <w:rsid w:val="00D22B45"/>
    <w:rsid w:val="00D22E80"/>
    <w:rsid w:val="00D22F30"/>
    <w:rsid w:val="00D23240"/>
    <w:rsid w:val="00D232EF"/>
    <w:rsid w:val="00D2359B"/>
    <w:rsid w:val="00D23610"/>
    <w:rsid w:val="00D236B4"/>
    <w:rsid w:val="00D23842"/>
    <w:rsid w:val="00D23905"/>
    <w:rsid w:val="00D23AC8"/>
    <w:rsid w:val="00D23BCD"/>
    <w:rsid w:val="00D23D10"/>
    <w:rsid w:val="00D23F49"/>
    <w:rsid w:val="00D24034"/>
    <w:rsid w:val="00D2418C"/>
    <w:rsid w:val="00D241ED"/>
    <w:rsid w:val="00D242BB"/>
    <w:rsid w:val="00D242D0"/>
    <w:rsid w:val="00D2431F"/>
    <w:rsid w:val="00D245DE"/>
    <w:rsid w:val="00D245F1"/>
    <w:rsid w:val="00D2468D"/>
    <w:rsid w:val="00D246E6"/>
    <w:rsid w:val="00D24810"/>
    <w:rsid w:val="00D2483E"/>
    <w:rsid w:val="00D24B3B"/>
    <w:rsid w:val="00D24C94"/>
    <w:rsid w:val="00D24CD4"/>
    <w:rsid w:val="00D24D18"/>
    <w:rsid w:val="00D2500E"/>
    <w:rsid w:val="00D25231"/>
    <w:rsid w:val="00D25358"/>
    <w:rsid w:val="00D255C0"/>
    <w:rsid w:val="00D255CD"/>
    <w:rsid w:val="00D25A51"/>
    <w:rsid w:val="00D25BD0"/>
    <w:rsid w:val="00D26200"/>
    <w:rsid w:val="00D265AC"/>
    <w:rsid w:val="00D26645"/>
    <w:rsid w:val="00D26A20"/>
    <w:rsid w:val="00D26AA5"/>
    <w:rsid w:val="00D26B3E"/>
    <w:rsid w:val="00D26D39"/>
    <w:rsid w:val="00D270EE"/>
    <w:rsid w:val="00D27294"/>
    <w:rsid w:val="00D272FA"/>
    <w:rsid w:val="00D27336"/>
    <w:rsid w:val="00D27482"/>
    <w:rsid w:val="00D27514"/>
    <w:rsid w:val="00D27530"/>
    <w:rsid w:val="00D276FF"/>
    <w:rsid w:val="00D278C6"/>
    <w:rsid w:val="00D279EE"/>
    <w:rsid w:val="00D27E3D"/>
    <w:rsid w:val="00D27E4E"/>
    <w:rsid w:val="00D301C2"/>
    <w:rsid w:val="00D303A7"/>
    <w:rsid w:val="00D305BA"/>
    <w:rsid w:val="00D30669"/>
    <w:rsid w:val="00D306FF"/>
    <w:rsid w:val="00D3071B"/>
    <w:rsid w:val="00D30869"/>
    <w:rsid w:val="00D30943"/>
    <w:rsid w:val="00D30F2C"/>
    <w:rsid w:val="00D30F78"/>
    <w:rsid w:val="00D31426"/>
    <w:rsid w:val="00D31442"/>
    <w:rsid w:val="00D314DC"/>
    <w:rsid w:val="00D31659"/>
    <w:rsid w:val="00D316B5"/>
    <w:rsid w:val="00D31767"/>
    <w:rsid w:val="00D31827"/>
    <w:rsid w:val="00D3187E"/>
    <w:rsid w:val="00D31B20"/>
    <w:rsid w:val="00D31C75"/>
    <w:rsid w:val="00D31CE2"/>
    <w:rsid w:val="00D31F15"/>
    <w:rsid w:val="00D31F1F"/>
    <w:rsid w:val="00D3214F"/>
    <w:rsid w:val="00D321E6"/>
    <w:rsid w:val="00D321F5"/>
    <w:rsid w:val="00D3233E"/>
    <w:rsid w:val="00D32466"/>
    <w:rsid w:val="00D324BD"/>
    <w:rsid w:val="00D326C5"/>
    <w:rsid w:val="00D328C6"/>
    <w:rsid w:val="00D32DF6"/>
    <w:rsid w:val="00D32EFA"/>
    <w:rsid w:val="00D32F0F"/>
    <w:rsid w:val="00D32F21"/>
    <w:rsid w:val="00D32FE3"/>
    <w:rsid w:val="00D3307B"/>
    <w:rsid w:val="00D331A8"/>
    <w:rsid w:val="00D33236"/>
    <w:rsid w:val="00D333D1"/>
    <w:rsid w:val="00D3353A"/>
    <w:rsid w:val="00D3360C"/>
    <w:rsid w:val="00D33613"/>
    <w:rsid w:val="00D337E7"/>
    <w:rsid w:val="00D3386D"/>
    <w:rsid w:val="00D3396F"/>
    <w:rsid w:val="00D339A9"/>
    <w:rsid w:val="00D33C7D"/>
    <w:rsid w:val="00D33F26"/>
    <w:rsid w:val="00D33F94"/>
    <w:rsid w:val="00D33FB1"/>
    <w:rsid w:val="00D34063"/>
    <w:rsid w:val="00D3434F"/>
    <w:rsid w:val="00D34443"/>
    <w:rsid w:val="00D344D3"/>
    <w:rsid w:val="00D3451A"/>
    <w:rsid w:val="00D345FC"/>
    <w:rsid w:val="00D3474A"/>
    <w:rsid w:val="00D3477B"/>
    <w:rsid w:val="00D3491F"/>
    <w:rsid w:val="00D3495B"/>
    <w:rsid w:val="00D34C22"/>
    <w:rsid w:val="00D34D9C"/>
    <w:rsid w:val="00D34DCF"/>
    <w:rsid w:val="00D34ECB"/>
    <w:rsid w:val="00D35021"/>
    <w:rsid w:val="00D35178"/>
    <w:rsid w:val="00D352CC"/>
    <w:rsid w:val="00D354B8"/>
    <w:rsid w:val="00D35581"/>
    <w:rsid w:val="00D357B2"/>
    <w:rsid w:val="00D358B2"/>
    <w:rsid w:val="00D359EF"/>
    <w:rsid w:val="00D35AE5"/>
    <w:rsid w:val="00D35B52"/>
    <w:rsid w:val="00D35D8B"/>
    <w:rsid w:val="00D35DDF"/>
    <w:rsid w:val="00D35F62"/>
    <w:rsid w:val="00D36059"/>
    <w:rsid w:val="00D360A6"/>
    <w:rsid w:val="00D360F3"/>
    <w:rsid w:val="00D3632D"/>
    <w:rsid w:val="00D365BF"/>
    <w:rsid w:val="00D36744"/>
    <w:rsid w:val="00D36867"/>
    <w:rsid w:val="00D36A0A"/>
    <w:rsid w:val="00D36CD9"/>
    <w:rsid w:val="00D37616"/>
    <w:rsid w:val="00D376DE"/>
    <w:rsid w:val="00D379AE"/>
    <w:rsid w:val="00D37B01"/>
    <w:rsid w:val="00D37B78"/>
    <w:rsid w:val="00D37CE3"/>
    <w:rsid w:val="00D37E08"/>
    <w:rsid w:val="00D4001E"/>
    <w:rsid w:val="00D401F2"/>
    <w:rsid w:val="00D40376"/>
    <w:rsid w:val="00D404A1"/>
    <w:rsid w:val="00D40539"/>
    <w:rsid w:val="00D406E2"/>
    <w:rsid w:val="00D4098B"/>
    <w:rsid w:val="00D40A58"/>
    <w:rsid w:val="00D40D9E"/>
    <w:rsid w:val="00D410A5"/>
    <w:rsid w:val="00D414AB"/>
    <w:rsid w:val="00D41696"/>
    <w:rsid w:val="00D416CB"/>
    <w:rsid w:val="00D4170D"/>
    <w:rsid w:val="00D41767"/>
    <w:rsid w:val="00D417A5"/>
    <w:rsid w:val="00D4185A"/>
    <w:rsid w:val="00D419DA"/>
    <w:rsid w:val="00D41A61"/>
    <w:rsid w:val="00D41CF1"/>
    <w:rsid w:val="00D41D2B"/>
    <w:rsid w:val="00D41E5D"/>
    <w:rsid w:val="00D41EF4"/>
    <w:rsid w:val="00D41F86"/>
    <w:rsid w:val="00D41F9D"/>
    <w:rsid w:val="00D42032"/>
    <w:rsid w:val="00D42088"/>
    <w:rsid w:val="00D422C0"/>
    <w:rsid w:val="00D4258B"/>
    <w:rsid w:val="00D429E3"/>
    <w:rsid w:val="00D42CC1"/>
    <w:rsid w:val="00D42D8E"/>
    <w:rsid w:val="00D42F81"/>
    <w:rsid w:val="00D430DE"/>
    <w:rsid w:val="00D432A6"/>
    <w:rsid w:val="00D432B4"/>
    <w:rsid w:val="00D43322"/>
    <w:rsid w:val="00D434B2"/>
    <w:rsid w:val="00D4356D"/>
    <w:rsid w:val="00D43638"/>
    <w:rsid w:val="00D43667"/>
    <w:rsid w:val="00D437D2"/>
    <w:rsid w:val="00D43986"/>
    <w:rsid w:val="00D43B03"/>
    <w:rsid w:val="00D43C5A"/>
    <w:rsid w:val="00D43CA2"/>
    <w:rsid w:val="00D43D2A"/>
    <w:rsid w:val="00D43D37"/>
    <w:rsid w:val="00D43F3D"/>
    <w:rsid w:val="00D44042"/>
    <w:rsid w:val="00D44050"/>
    <w:rsid w:val="00D44386"/>
    <w:rsid w:val="00D446B7"/>
    <w:rsid w:val="00D446FC"/>
    <w:rsid w:val="00D44712"/>
    <w:rsid w:val="00D44805"/>
    <w:rsid w:val="00D448C1"/>
    <w:rsid w:val="00D44910"/>
    <w:rsid w:val="00D4491B"/>
    <w:rsid w:val="00D44B41"/>
    <w:rsid w:val="00D44DE0"/>
    <w:rsid w:val="00D44EC3"/>
    <w:rsid w:val="00D44FAE"/>
    <w:rsid w:val="00D457F4"/>
    <w:rsid w:val="00D45B54"/>
    <w:rsid w:val="00D45C1F"/>
    <w:rsid w:val="00D45CFF"/>
    <w:rsid w:val="00D45D7A"/>
    <w:rsid w:val="00D45E62"/>
    <w:rsid w:val="00D45FDC"/>
    <w:rsid w:val="00D46057"/>
    <w:rsid w:val="00D4608B"/>
    <w:rsid w:val="00D46156"/>
    <w:rsid w:val="00D461DF"/>
    <w:rsid w:val="00D4644B"/>
    <w:rsid w:val="00D464DB"/>
    <w:rsid w:val="00D46617"/>
    <w:rsid w:val="00D46709"/>
    <w:rsid w:val="00D46937"/>
    <w:rsid w:val="00D469AC"/>
    <w:rsid w:val="00D46A26"/>
    <w:rsid w:val="00D46FCB"/>
    <w:rsid w:val="00D47046"/>
    <w:rsid w:val="00D47382"/>
    <w:rsid w:val="00D473C8"/>
    <w:rsid w:val="00D473D8"/>
    <w:rsid w:val="00D47433"/>
    <w:rsid w:val="00D47530"/>
    <w:rsid w:val="00D4764F"/>
    <w:rsid w:val="00D47678"/>
    <w:rsid w:val="00D476C4"/>
    <w:rsid w:val="00D47B73"/>
    <w:rsid w:val="00D47BC4"/>
    <w:rsid w:val="00D47DDB"/>
    <w:rsid w:val="00D47E06"/>
    <w:rsid w:val="00D47E41"/>
    <w:rsid w:val="00D50079"/>
    <w:rsid w:val="00D501A6"/>
    <w:rsid w:val="00D501C0"/>
    <w:rsid w:val="00D505F8"/>
    <w:rsid w:val="00D506DA"/>
    <w:rsid w:val="00D508F5"/>
    <w:rsid w:val="00D50B1B"/>
    <w:rsid w:val="00D50B33"/>
    <w:rsid w:val="00D50B97"/>
    <w:rsid w:val="00D50DC8"/>
    <w:rsid w:val="00D50E30"/>
    <w:rsid w:val="00D510BF"/>
    <w:rsid w:val="00D51331"/>
    <w:rsid w:val="00D513D2"/>
    <w:rsid w:val="00D515F1"/>
    <w:rsid w:val="00D51869"/>
    <w:rsid w:val="00D51999"/>
    <w:rsid w:val="00D51C29"/>
    <w:rsid w:val="00D51CE0"/>
    <w:rsid w:val="00D51CE4"/>
    <w:rsid w:val="00D51D82"/>
    <w:rsid w:val="00D51ECF"/>
    <w:rsid w:val="00D51FA4"/>
    <w:rsid w:val="00D5224B"/>
    <w:rsid w:val="00D52501"/>
    <w:rsid w:val="00D52580"/>
    <w:rsid w:val="00D5299B"/>
    <w:rsid w:val="00D52C01"/>
    <w:rsid w:val="00D52D81"/>
    <w:rsid w:val="00D52E85"/>
    <w:rsid w:val="00D5304D"/>
    <w:rsid w:val="00D53096"/>
    <w:rsid w:val="00D530A8"/>
    <w:rsid w:val="00D53121"/>
    <w:rsid w:val="00D5324A"/>
    <w:rsid w:val="00D532D5"/>
    <w:rsid w:val="00D53487"/>
    <w:rsid w:val="00D53802"/>
    <w:rsid w:val="00D53B17"/>
    <w:rsid w:val="00D53D31"/>
    <w:rsid w:val="00D53EBA"/>
    <w:rsid w:val="00D54094"/>
    <w:rsid w:val="00D541AC"/>
    <w:rsid w:val="00D54231"/>
    <w:rsid w:val="00D54347"/>
    <w:rsid w:val="00D544B3"/>
    <w:rsid w:val="00D544DD"/>
    <w:rsid w:val="00D5452F"/>
    <w:rsid w:val="00D54614"/>
    <w:rsid w:val="00D54914"/>
    <w:rsid w:val="00D54A03"/>
    <w:rsid w:val="00D54B5D"/>
    <w:rsid w:val="00D54BC6"/>
    <w:rsid w:val="00D54F14"/>
    <w:rsid w:val="00D54F5A"/>
    <w:rsid w:val="00D5509E"/>
    <w:rsid w:val="00D551B6"/>
    <w:rsid w:val="00D55271"/>
    <w:rsid w:val="00D55279"/>
    <w:rsid w:val="00D55498"/>
    <w:rsid w:val="00D555BD"/>
    <w:rsid w:val="00D557BC"/>
    <w:rsid w:val="00D55848"/>
    <w:rsid w:val="00D55B5A"/>
    <w:rsid w:val="00D55C56"/>
    <w:rsid w:val="00D55D5E"/>
    <w:rsid w:val="00D55E1E"/>
    <w:rsid w:val="00D55E88"/>
    <w:rsid w:val="00D56062"/>
    <w:rsid w:val="00D560D4"/>
    <w:rsid w:val="00D56160"/>
    <w:rsid w:val="00D5618B"/>
    <w:rsid w:val="00D561F4"/>
    <w:rsid w:val="00D56258"/>
    <w:rsid w:val="00D56288"/>
    <w:rsid w:val="00D562D4"/>
    <w:rsid w:val="00D56389"/>
    <w:rsid w:val="00D56570"/>
    <w:rsid w:val="00D56584"/>
    <w:rsid w:val="00D565DC"/>
    <w:rsid w:val="00D566D1"/>
    <w:rsid w:val="00D5689C"/>
    <w:rsid w:val="00D568E9"/>
    <w:rsid w:val="00D56914"/>
    <w:rsid w:val="00D56BA9"/>
    <w:rsid w:val="00D56BFB"/>
    <w:rsid w:val="00D56D7E"/>
    <w:rsid w:val="00D56EC9"/>
    <w:rsid w:val="00D57088"/>
    <w:rsid w:val="00D57196"/>
    <w:rsid w:val="00D573DA"/>
    <w:rsid w:val="00D574B3"/>
    <w:rsid w:val="00D575E4"/>
    <w:rsid w:val="00D577ED"/>
    <w:rsid w:val="00D57892"/>
    <w:rsid w:val="00D57AB7"/>
    <w:rsid w:val="00D57BDA"/>
    <w:rsid w:val="00D57C4E"/>
    <w:rsid w:val="00D57CCF"/>
    <w:rsid w:val="00D57DC8"/>
    <w:rsid w:val="00D57E40"/>
    <w:rsid w:val="00D57E49"/>
    <w:rsid w:val="00D57F29"/>
    <w:rsid w:val="00D600A6"/>
    <w:rsid w:val="00D6010D"/>
    <w:rsid w:val="00D60132"/>
    <w:rsid w:val="00D60258"/>
    <w:rsid w:val="00D602F8"/>
    <w:rsid w:val="00D605C6"/>
    <w:rsid w:val="00D60638"/>
    <w:rsid w:val="00D606C2"/>
    <w:rsid w:val="00D606CE"/>
    <w:rsid w:val="00D60A14"/>
    <w:rsid w:val="00D60CC6"/>
    <w:rsid w:val="00D60CD3"/>
    <w:rsid w:val="00D60CF6"/>
    <w:rsid w:val="00D60DC1"/>
    <w:rsid w:val="00D60E3F"/>
    <w:rsid w:val="00D60FAD"/>
    <w:rsid w:val="00D6128B"/>
    <w:rsid w:val="00D61308"/>
    <w:rsid w:val="00D6139E"/>
    <w:rsid w:val="00D613A4"/>
    <w:rsid w:val="00D615DD"/>
    <w:rsid w:val="00D61653"/>
    <w:rsid w:val="00D616CC"/>
    <w:rsid w:val="00D61913"/>
    <w:rsid w:val="00D6192B"/>
    <w:rsid w:val="00D619DA"/>
    <w:rsid w:val="00D61CB0"/>
    <w:rsid w:val="00D61FC7"/>
    <w:rsid w:val="00D6211C"/>
    <w:rsid w:val="00D62126"/>
    <w:rsid w:val="00D624A4"/>
    <w:rsid w:val="00D624B3"/>
    <w:rsid w:val="00D624FB"/>
    <w:rsid w:val="00D6257D"/>
    <w:rsid w:val="00D6272B"/>
    <w:rsid w:val="00D6273C"/>
    <w:rsid w:val="00D62763"/>
    <w:rsid w:val="00D627A1"/>
    <w:rsid w:val="00D6299D"/>
    <w:rsid w:val="00D62B16"/>
    <w:rsid w:val="00D62BD1"/>
    <w:rsid w:val="00D62C45"/>
    <w:rsid w:val="00D62C81"/>
    <w:rsid w:val="00D62CBE"/>
    <w:rsid w:val="00D62F70"/>
    <w:rsid w:val="00D62F79"/>
    <w:rsid w:val="00D62F99"/>
    <w:rsid w:val="00D632BE"/>
    <w:rsid w:val="00D632E3"/>
    <w:rsid w:val="00D636C0"/>
    <w:rsid w:val="00D6377E"/>
    <w:rsid w:val="00D63A0A"/>
    <w:rsid w:val="00D63A1A"/>
    <w:rsid w:val="00D63B4C"/>
    <w:rsid w:val="00D63D30"/>
    <w:rsid w:val="00D63F6E"/>
    <w:rsid w:val="00D64082"/>
    <w:rsid w:val="00D64150"/>
    <w:rsid w:val="00D64151"/>
    <w:rsid w:val="00D64248"/>
    <w:rsid w:val="00D642A5"/>
    <w:rsid w:val="00D6462E"/>
    <w:rsid w:val="00D64847"/>
    <w:rsid w:val="00D648E5"/>
    <w:rsid w:val="00D64B2D"/>
    <w:rsid w:val="00D64D2C"/>
    <w:rsid w:val="00D64DC2"/>
    <w:rsid w:val="00D65046"/>
    <w:rsid w:val="00D6517C"/>
    <w:rsid w:val="00D6530E"/>
    <w:rsid w:val="00D654CE"/>
    <w:rsid w:val="00D654D3"/>
    <w:rsid w:val="00D65656"/>
    <w:rsid w:val="00D65724"/>
    <w:rsid w:val="00D65996"/>
    <w:rsid w:val="00D65DBE"/>
    <w:rsid w:val="00D65E22"/>
    <w:rsid w:val="00D6606D"/>
    <w:rsid w:val="00D6620B"/>
    <w:rsid w:val="00D662C1"/>
    <w:rsid w:val="00D66818"/>
    <w:rsid w:val="00D66852"/>
    <w:rsid w:val="00D66859"/>
    <w:rsid w:val="00D6686B"/>
    <w:rsid w:val="00D66A01"/>
    <w:rsid w:val="00D66BD2"/>
    <w:rsid w:val="00D66C46"/>
    <w:rsid w:val="00D66CD8"/>
    <w:rsid w:val="00D672E4"/>
    <w:rsid w:val="00D6738F"/>
    <w:rsid w:val="00D67573"/>
    <w:rsid w:val="00D67C6A"/>
    <w:rsid w:val="00D67CEA"/>
    <w:rsid w:val="00D67DC0"/>
    <w:rsid w:val="00D67E10"/>
    <w:rsid w:val="00D67E20"/>
    <w:rsid w:val="00D67F06"/>
    <w:rsid w:val="00D67F08"/>
    <w:rsid w:val="00D67F9C"/>
    <w:rsid w:val="00D70071"/>
    <w:rsid w:val="00D70122"/>
    <w:rsid w:val="00D70215"/>
    <w:rsid w:val="00D702EE"/>
    <w:rsid w:val="00D704C1"/>
    <w:rsid w:val="00D7097B"/>
    <w:rsid w:val="00D70A09"/>
    <w:rsid w:val="00D70C01"/>
    <w:rsid w:val="00D70EEF"/>
    <w:rsid w:val="00D70F98"/>
    <w:rsid w:val="00D70FBE"/>
    <w:rsid w:val="00D70FDA"/>
    <w:rsid w:val="00D71127"/>
    <w:rsid w:val="00D7153C"/>
    <w:rsid w:val="00D718A3"/>
    <w:rsid w:val="00D71B89"/>
    <w:rsid w:val="00D71C8F"/>
    <w:rsid w:val="00D71D53"/>
    <w:rsid w:val="00D71F13"/>
    <w:rsid w:val="00D723FB"/>
    <w:rsid w:val="00D7243D"/>
    <w:rsid w:val="00D72531"/>
    <w:rsid w:val="00D725B3"/>
    <w:rsid w:val="00D725D6"/>
    <w:rsid w:val="00D72600"/>
    <w:rsid w:val="00D7261F"/>
    <w:rsid w:val="00D7277A"/>
    <w:rsid w:val="00D72ACF"/>
    <w:rsid w:val="00D72B62"/>
    <w:rsid w:val="00D72DAF"/>
    <w:rsid w:val="00D72E68"/>
    <w:rsid w:val="00D73091"/>
    <w:rsid w:val="00D731CB"/>
    <w:rsid w:val="00D7335C"/>
    <w:rsid w:val="00D73427"/>
    <w:rsid w:val="00D73497"/>
    <w:rsid w:val="00D738C1"/>
    <w:rsid w:val="00D738CE"/>
    <w:rsid w:val="00D738D2"/>
    <w:rsid w:val="00D739E9"/>
    <w:rsid w:val="00D739F4"/>
    <w:rsid w:val="00D73AD4"/>
    <w:rsid w:val="00D73B10"/>
    <w:rsid w:val="00D73CD9"/>
    <w:rsid w:val="00D73DBD"/>
    <w:rsid w:val="00D73E36"/>
    <w:rsid w:val="00D74101"/>
    <w:rsid w:val="00D743C1"/>
    <w:rsid w:val="00D744A0"/>
    <w:rsid w:val="00D744F4"/>
    <w:rsid w:val="00D747C9"/>
    <w:rsid w:val="00D74800"/>
    <w:rsid w:val="00D748CD"/>
    <w:rsid w:val="00D748D6"/>
    <w:rsid w:val="00D748F2"/>
    <w:rsid w:val="00D7499A"/>
    <w:rsid w:val="00D749AA"/>
    <w:rsid w:val="00D74A98"/>
    <w:rsid w:val="00D74DFD"/>
    <w:rsid w:val="00D74E51"/>
    <w:rsid w:val="00D74E82"/>
    <w:rsid w:val="00D74F76"/>
    <w:rsid w:val="00D74F7D"/>
    <w:rsid w:val="00D75057"/>
    <w:rsid w:val="00D750F9"/>
    <w:rsid w:val="00D751EC"/>
    <w:rsid w:val="00D75261"/>
    <w:rsid w:val="00D754B9"/>
    <w:rsid w:val="00D758DE"/>
    <w:rsid w:val="00D75E11"/>
    <w:rsid w:val="00D7625D"/>
    <w:rsid w:val="00D768FE"/>
    <w:rsid w:val="00D76B59"/>
    <w:rsid w:val="00D76D5C"/>
    <w:rsid w:val="00D76E04"/>
    <w:rsid w:val="00D77210"/>
    <w:rsid w:val="00D7733F"/>
    <w:rsid w:val="00D7750F"/>
    <w:rsid w:val="00D7754D"/>
    <w:rsid w:val="00D7754E"/>
    <w:rsid w:val="00D775F4"/>
    <w:rsid w:val="00D776B6"/>
    <w:rsid w:val="00D7787E"/>
    <w:rsid w:val="00D778CB"/>
    <w:rsid w:val="00D77A57"/>
    <w:rsid w:val="00D77D0A"/>
    <w:rsid w:val="00D77E7B"/>
    <w:rsid w:val="00D77E80"/>
    <w:rsid w:val="00D77ECC"/>
    <w:rsid w:val="00D80199"/>
    <w:rsid w:val="00D802D3"/>
    <w:rsid w:val="00D803C3"/>
    <w:rsid w:val="00D803D1"/>
    <w:rsid w:val="00D803F2"/>
    <w:rsid w:val="00D804CE"/>
    <w:rsid w:val="00D805CB"/>
    <w:rsid w:val="00D80D43"/>
    <w:rsid w:val="00D80E78"/>
    <w:rsid w:val="00D80E89"/>
    <w:rsid w:val="00D80F3D"/>
    <w:rsid w:val="00D8131C"/>
    <w:rsid w:val="00D8140D"/>
    <w:rsid w:val="00D8146F"/>
    <w:rsid w:val="00D81492"/>
    <w:rsid w:val="00D81562"/>
    <w:rsid w:val="00D81567"/>
    <w:rsid w:val="00D81658"/>
    <w:rsid w:val="00D81718"/>
    <w:rsid w:val="00D817D5"/>
    <w:rsid w:val="00D81838"/>
    <w:rsid w:val="00D81959"/>
    <w:rsid w:val="00D81AF9"/>
    <w:rsid w:val="00D81EBA"/>
    <w:rsid w:val="00D82026"/>
    <w:rsid w:val="00D8205A"/>
    <w:rsid w:val="00D8206E"/>
    <w:rsid w:val="00D821B3"/>
    <w:rsid w:val="00D823E4"/>
    <w:rsid w:val="00D8247D"/>
    <w:rsid w:val="00D8253D"/>
    <w:rsid w:val="00D8265D"/>
    <w:rsid w:val="00D829AE"/>
    <w:rsid w:val="00D82A05"/>
    <w:rsid w:val="00D82B3E"/>
    <w:rsid w:val="00D82BCE"/>
    <w:rsid w:val="00D82C66"/>
    <w:rsid w:val="00D82D74"/>
    <w:rsid w:val="00D830D3"/>
    <w:rsid w:val="00D83379"/>
    <w:rsid w:val="00D83516"/>
    <w:rsid w:val="00D835F5"/>
    <w:rsid w:val="00D83649"/>
    <w:rsid w:val="00D83915"/>
    <w:rsid w:val="00D83927"/>
    <w:rsid w:val="00D839A8"/>
    <w:rsid w:val="00D83B34"/>
    <w:rsid w:val="00D83B7C"/>
    <w:rsid w:val="00D83C03"/>
    <w:rsid w:val="00D83F3B"/>
    <w:rsid w:val="00D8406E"/>
    <w:rsid w:val="00D842BB"/>
    <w:rsid w:val="00D842DE"/>
    <w:rsid w:val="00D84365"/>
    <w:rsid w:val="00D843B5"/>
    <w:rsid w:val="00D843DE"/>
    <w:rsid w:val="00D843E2"/>
    <w:rsid w:val="00D845F4"/>
    <w:rsid w:val="00D847F4"/>
    <w:rsid w:val="00D848F9"/>
    <w:rsid w:val="00D84B52"/>
    <w:rsid w:val="00D84D5E"/>
    <w:rsid w:val="00D84E02"/>
    <w:rsid w:val="00D84ED9"/>
    <w:rsid w:val="00D85150"/>
    <w:rsid w:val="00D852F2"/>
    <w:rsid w:val="00D85511"/>
    <w:rsid w:val="00D856C0"/>
    <w:rsid w:val="00D857B3"/>
    <w:rsid w:val="00D85827"/>
    <w:rsid w:val="00D858EB"/>
    <w:rsid w:val="00D85E17"/>
    <w:rsid w:val="00D8609B"/>
    <w:rsid w:val="00D8618A"/>
    <w:rsid w:val="00D861DB"/>
    <w:rsid w:val="00D864AE"/>
    <w:rsid w:val="00D865E3"/>
    <w:rsid w:val="00D86605"/>
    <w:rsid w:val="00D866CF"/>
    <w:rsid w:val="00D86730"/>
    <w:rsid w:val="00D867FA"/>
    <w:rsid w:val="00D86C06"/>
    <w:rsid w:val="00D86C2B"/>
    <w:rsid w:val="00D86CF9"/>
    <w:rsid w:val="00D86D67"/>
    <w:rsid w:val="00D86D9F"/>
    <w:rsid w:val="00D86EE2"/>
    <w:rsid w:val="00D86FEC"/>
    <w:rsid w:val="00D87010"/>
    <w:rsid w:val="00D870A0"/>
    <w:rsid w:val="00D8714F"/>
    <w:rsid w:val="00D87162"/>
    <w:rsid w:val="00D871C0"/>
    <w:rsid w:val="00D87259"/>
    <w:rsid w:val="00D8726C"/>
    <w:rsid w:val="00D8729B"/>
    <w:rsid w:val="00D87427"/>
    <w:rsid w:val="00D874D3"/>
    <w:rsid w:val="00D874D5"/>
    <w:rsid w:val="00D87638"/>
    <w:rsid w:val="00D87692"/>
    <w:rsid w:val="00D87923"/>
    <w:rsid w:val="00D87DD2"/>
    <w:rsid w:val="00D87FFE"/>
    <w:rsid w:val="00D900D9"/>
    <w:rsid w:val="00D90205"/>
    <w:rsid w:val="00D9058B"/>
    <w:rsid w:val="00D90603"/>
    <w:rsid w:val="00D907CD"/>
    <w:rsid w:val="00D90B43"/>
    <w:rsid w:val="00D90E25"/>
    <w:rsid w:val="00D90E64"/>
    <w:rsid w:val="00D90F7F"/>
    <w:rsid w:val="00D9106D"/>
    <w:rsid w:val="00D91370"/>
    <w:rsid w:val="00D9160E"/>
    <w:rsid w:val="00D91676"/>
    <w:rsid w:val="00D916C7"/>
    <w:rsid w:val="00D91D39"/>
    <w:rsid w:val="00D91D52"/>
    <w:rsid w:val="00D91D7E"/>
    <w:rsid w:val="00D91D93"/>
    <w:rsid w:val="00D91EA3"/>
    <w:rsid w:val="00D92016"/>
    <w:rsid w:val="00D9201B"/>
    <w:rsid w:val="00D921CA"/>
    <w:rsid w:val="00D92411"/>
    <w:rsid w:val="00D9251C"/>
    <w:rsid w:val="00D92BFE"/>
    <w:rsid w:val="00D92C6F"/>
    <w:rsid w:val="00D92C92"/>
    <w:rsid w:val="00D92D78"/>
    <w:rsid w:val="00D92DBB"/>
    <w:rsid w:val="00D92F3F"/>
    <w:rsid w:val="00D93039"/>
    <w:rsid w:val="00D93044"/>
    <w:rsid w:val="00D9317E"/>
    <w:rsid w:val="00D931A3"/>
    <w:rsid w:val="00D931BF"/>
    <w:rsid w:val="00D931F2"/>
    <w:rsid w:val="00D931FE"/>
    <w:rsid w:val="00D93355"/>
    <w:rsid w:val="00D933F8"/>
    <w:rsid w:val="00D9353E"/>
    <w:rsid w:val="00D936AE"/>
    <w:rsid w:val="00D936B3"/>
    <w:rsid w:val="00D937B5"/>
    <w:rsid w:val="00D937C7"/>
    <w:rsid w:val="00D937E0"/>
    <w:rsid w:val="00D93A2B"/>
    <w:rsid w:val="00D93A76"/>
    <w:rsid w:val="00D93CA8"/>
    <w:rsid w:val="00D93CDC"/>
    <w:rsid w:val="00D93D2D"/>
    <w:rsid w:val="00D93D74"/>
    <w:rsid w:val="00D93E42"/>
    <w:rsid w:val="00D940C0"/>
    <w:rsid w:val="00D9412B"/>
    <w:rsid w:val="00D94169"/>
    <w:rsid w:val="00D944CE"/>
    <w:rsid w:val="00D9450F"/>
    <w:rsid w:val="00D94569"/>
    <w:rsid w:val="00D94676"/>
    <w:rsid w:val="00D949CD"/>
    <w:rsid w:val="00D94A04"/>
    <w:rsid w:val="00D94A45"/>
    <w:rsid w:val="00D94E3C"/>
    <w:rsid w:val="00D951C2"/>
    <w:rsid w:val="00D95473"/>
    <w:rsid w:val="00D956E2"/>
    <w:rsid w:val="00D95719"/>
    <w:rsid w:val="00D95887"/>
    <w:rsid w:val="00D95A38"/>
    <w:rsid w:val="00D95E2C"/>
    <w:rsid w:val="00D95F00"/>
    <w:rsid w:val="00D95F74"/>
    <w:rsid w:val="00D95F82"/>
    <w:rsid w:val="00D95F85"/>
    <w:rsid w:val="00D9605A"/>
    <w:rsid w:val="00D9652C"/>
    <w:rsid w:val="00D96709"/>
    <w:rsid w:val="00D967AF"/>
    <w:rsid w:val="00D9689E"/>
    <w:rsid w:val="00D96C78"/>
    <w:rsid w:val="00D96FF6"/>
    <w:rsid w:val="00D972B0"/>
    <w:rsid w:val="00D97576"/>
    <w:rsid w:val="00D97700"/>
    <w:rsid w:val="00D979B6"/>
    <w:rsid w:val="00D97AE5"/>
    <w:rsid w:val="00D97CA7"/>
    <w:rsid w:val="00D97CD6"/>
    <w:rsid w:val="00D97DF2"/>
    <w:rsid w:val="00D97E2E"/>
    <w:rsid w:val="00D97EA3"/>
    <w:rsid w:val="00D97EF0"/>
    <w:rsid w:val="00DA00E8"/>
    <w:rsid w:val="00DA01AB"/>
    <w:rsid w:val="00DA04F0"/>
    <w:rsid w:val="00DA0B12"/>
    <w:rsid w:val="00DA0B38"/>
    <w:rsid w:val="00DA0CBD"/>
    <w:rsid w:val="00DA0D1D"/>
    <w:rsid w:val="00DA1198"/>
    <w:rsid w:val="00DA11ED"/>
    <w:rsid w:val="00DA1379"/>
    <w:rsid w:val="00DA14A4"/>
    <w:rsid w:val="00DA15E9"/>
    <w:rsid w:val="00DA170B"/>
    <w:rsid w:val="00DA17D1"/>
    <w:rsid w:val="00DA18E9"/>
    <w:rsid w:val="00DA19B5"/>
    <w:rsid w:val="00DA1B33"/>
    <w:rsid w:val="00DA1BDC"/>
    <w:rsid w:val="00DA1C56"/>
    <w:rsid w:val="00DA1EE9"/>
    <w:rsid w:val="00DA209D"/>
    <w:rsid w:val="00DA212A"/>
    <w:rsid w:val="00DA2146"/>
    <w:rsid w:val="00DA2222"/>
    <w:rsid w:val="00DA23FB"/>
    <w:rsid w:val="00DA240A"/>
    <w:rsid w:val="00DA240B"/>
    <w:rsid w:val="00DA2446"/>
    <w:rsid w:val="00DA257F"/>
    <w:rsid w:val="00DA2642"/>
    <w:rsid w:val="00DA264D"/>
    <w:rsid w:val="00DA26D4"/>
    <w:rsid w:val="00DA2BC1"/>
    <w:rsid w:val="00DA2CB0"/>
    <w:rsid w:val="00DA2D11"/>
    <w:rsid w:val="00DA2DC1"/>
    <w:rsid w:val="00DA2F16"/>
    <w:rsid w:val="00DA311C"/>
    <w:rsid w:val="00DA343D"/>
    <w:rsid w:val="00DA3505"/>
    <w:rsid w:val="00DA363E"/>
    <w:rsid w:val="00DA367A"/>
    <w:rsid w:val="00DA36D0"/>
    <w:rsid w:val="00DA375F"/>
    <w:rsid w:val="00DA3CE4"/>
    <w:rsid w:val="00DA3E32"/>
    <w:rsid w:val="00DA42EF"/>
    <w:rsid w:val="00DA43F8"/>
    <w:rsid w:val="00DA444F"/>
    <w:rsid w:val="00DA44BA"/>
    <w:rsid w:val="00DA4610"/>
    <w:rsid w:val="00DA469A"/>
    <w:rsid w:val="00DA46FD"/>
    <w:rsid w:val="00DA479A"/>
    <w:rsid w:val="00DA47B8"/>
    <w:rsid w:val="00DA4836"/>
    <w:rsid w:val="00DA4857"/>
    <w:rsid w:val="00DA4CB2"/>
    <w:rsid w:val="00DA4CFD"/>
    <w:rsid w:val="00DA5007"/>
    <w:rsid w:val="00DA5357"/>
    <w:rsid w:val="00DA53B1"/>
    <w:rsid w:val="00DA5571"/>
    <w:rsid w:val="00DA55F1"/>
    <w:rsid w:val="00DA55FF"/>
    <w:rsid w:val="00DA56DC"/>
    <w:rsid w:val="00DA5A68"/>
    <w:rsid w:val="00DA5A82"/>
    <w:rsid w:val="00DA5BD3"/>
    <w:rsid w:val="00DA5D4A"/>
    <w:rsid w:val="00DA5DBB"/>
    <w:rsid w:val="00DA5DDA"/>
    <w:rsid w:val="00DA5E74"/>
    <w:rsid w:val="00DA5F7F"/>
    <w:rsid w:val="00DA6263"/>
    <w:rsid w:val="00DA66AD"/>
    <w:rsid w:val="00DA68EC"/>
    <w:rsid w:val="00DA6BE0"/>
    <w:rsid w:val="00DA6C54"/>
    <w:rsid w:val="00DA6CE6"/>
    <w:rsid w:val="00DA7141"/>
    <w:rsid w:val="00DA72CA"/>
    <w:rsid w:val="00DA7321"/>
    <w:rsid w:val="00DA75F7"/>
    <w:rsid w:val="00DA78B3"/>
    <w:rsid w:val="00DA799B"/>
    <w:rsid w:val="00DA79D0"/>
    <w:rsid w:val="00DA7C8F"/>
    <w:rsid w:val="00DA7DB2"/>
    <w:rsid w:val="00DB0035"/>
    <w:rsid w:val="00DB03DA"/>
    <w:rsid w:val="00DB050B"/>
    <w:rsid w:val="00DB06D1"/>
    <w:rsid w:val="00DB0776"/>
    <w:rsid w:val="00DB07AB"/>
    <w:rsid w:val="00DB086D"/>
    <w:rsid w:val="00DB0981"/>
    <w:rsid w:val="00DB0A10"/>
    <w:rsid w:val="00DB0B17"/>
    <w:rsid w:val="00DB0B4D"/>
    <w:rsid w:val="00DB0B8F"/>
    <w:rsid w:val="00DB0D8D"/>
    <w:rsid w:val="00DB1062"/>
    <w:rsid w:val="00DB106A"/>
    <w:rsid w:val="00DB117A"/>
    <w:rsid w:val="00DB1270"/>
    <w:rsid w:val="00DB1507"/>
    <w:rsid w:val="00DB15F7"/>
    <w:rsid w:val="00DB163E"/>
    <w:rsid w:val="00DB1718"/>
    <w:rsid w:val="00DB1913"/>
    <w:rsid w:val="00DB19E8"/>
    <w:rsid w:val="00DB19F9"/>
    <w:rsid w:val="00DB1BC4"/>
    <w:rsid w:val="00DB1CA3"/>
    <w:rsid w:val="00DB1CA7"/>
    <w:rsid w:val="00DB1D08"/>
    <w:rsid w:val="00DB1E01"/>
    <w:rsid w:val="00DB1F1B"/>
    <w:rsid w:val="00DB225F"/>
    <w:rsid w:val="00DB22A0"/>
    <w:rsid w:val="00DB235D"/>
    <w:rsid w:val="00DB237D"/>
    <w:rsid w:val="00DB239A"/>
    <w:rsid w:val="00DB23FC"/>
    <w:rsid w:val="00DB276C"/>
    <w:rsid w:val="00DB28A2"/>
    <w:rsid w:val="00DB28E8"/>
    <w:rsid w:val="00DB2AD7"/>
    <w:rsid w:val="00DB2BA7"/>
    <w:rsid w:val="00DB2D64"/>
    <w:rsid w:val="00DB3353"/>
    <w:rsid w:val="00DB33EF"/>
    <w:rsid w:val="00DB345F"/>
    <w:rsid w:val="00DB351F"/>
    <w:rsid w:val="00DB3C1C"/>
    <w:rsid w:val="00DB3E72"/>
    <w:rsid w:val="00DB3E9E"/>
    <w:rsid w:val="00DB4041"/>
    <w:rsid w:val="00DB41B2"/>
    <w:rsid w:val="00DB41F1"/>
    <w:rsid w:val="00DB42B9"/>
    <w:rsid w:val="00DB43EA"/>
    <w:rsid w:val="00DB450A"/>
    <w:rsid w:val="00DB45BF"/>
    <w:rsid w:val="00DB4605"/>
    <w:rsid w:val="00DB47AC"/>
    <w:rsid w:val="00DB481D"/>
    <w:rsid w:val="00DB485D"/>
    <w:rsid w:val="00DB48DC"/>
    <w:rsid w:val="00DB4AC1"/>
    <w:rsid w:val="00DB4B23"/>
    <w:rsid w:val="00DB4EE5"/>
    <w:rsid w:val="00DB4F45"/>
    <w:rsid w:val="00DB4FF7"/>
    <w:rsid w:val="00DB5018"/>
    <w:rsid w:val="00DB50B9"/>
    <w:rsid w:val="00DB511C"/>
    <w:rsid w:val="00DB517A"/>
    <w:rsid w:val="00DB5257"/>
    <w:rsid w:val="00DB5333"/>
    <w:rsid w:val="00DB534F"/>
    <w:rsid w:val="00DB5371"/>
    <w:rsid w:val="00DB53A1"/>
    <w:rsid w:val="00DB53BA"/>
    <w:rsid w:val="00DB554B"/>
    <w:rsid w:val="00DB56D9"/>
    <w:rsid w:val="00DB5821"/>
    <w:rsid w:val="00DB5ABB"/>
    <w:rsid w:val="00DB5AD2"/>
    <w:rsid w:val="00DB5BAB"/>
    <w:rsid w:val="00DB5E04"/>
    <w:rsid w:val="00DB5E90"/>
    <w:rsid w:val="00DB5EC9"/>
    <w:rsid w:val="00DB5F52"/>
    <w:rsid w:val="00DB6073"/>
    <w:rsid w:val="00DB6208"/>
    <w:rsid w:val="00DB63C9"/>
    <w:rsid w:val="00DB6405"/>
    <w:rsid w:val="00DB6486"/>
    <w:rsid w:val="00DB6532"/>
    <w:rsid w:val="00DB6594"/>
    <w:rsid w:val="00DB66F4"/>
    <w:rsid w:val="00DB6705"/>
    <w:rsid w:val="00DB690E"/>
    <w:rsid w:val="00DB6A59"/>
    <w:rsid w:val="00DB6C5C"/>
    <w:rsid w:val="00DB6D63"/>
    <w:rsid w:val="00DB7103"/>
    <w:rsid w:val="00DB714E"/>
    <w:rsid w:val="00DB7185"/>
    <w:rsid w:val="00DB71AE"/>
    <w:rsid w:val="00DB751F"/>
    <w:rsid w:val="00DB75C9"/>
    <w:rsid w:val="00DB75FB"/>
    <w:rsid w:val="00DB7607"/>
    <w:rsid w:val="00DB764B"/>
    <w:rsid w:val="00DB77EE"/>
    <w:rsid w:val="00DB788F"/>
    <w:rsid w:val="00DB793E"/>
    <w:rsid w:val="00DB7C6D"/>
    <w:rsid w:val="00DB7EE9"/>
    <w:rsid w:val="00DB7FBE"/>
    <w:rsid w:val="00DC0037"/>
    <w:rsid w:val="00DC015C"/>
    <w:rsid w:val="00DC01CD"/>
    <w:rsid w:val="00DC0410"/>
    <w:rsid w:val="00DC051B"/>
    <w:rsid w:val="00DC073C"/>
    <w:rsid w:val="00DC090B"/>
    <w:rsid w:val="00DC0D8C"/>
    <w:rsid w:val="00DC0E0F"/>
    <w:rsid w:val="00DC0FD2"/>
    <w:rsid w:val="00DC0FE2"/>
    <w:rsid w:val="00DC12D5"/>
    <w:rsid w:val="00DC147A"/>
    <w:rsid w:val="00DC14FE"/>
    <w:rsid w:val="00DC150B"/>
    <w:rsid w:val="00DC15CA"/>
    <w:rsid w:val="00DC162D"/>
    <w:rsid w:val="00DC1702"/>
    <w:rsid w:val="00DC1CE9"/>
    <w:rsid w:val="00DC1D23"/>
    <w:rsid w:val="00DC21F1"/>
    <w:rsid w:val="00DC22E5"/>
    <w:rsid w:val="00DC26FF"/>
    <w:rsid w:val="00DC2708"/>
    <w:rsid w:val="00DC28D0"/>
    <w:rsid w:val="00DC29C7"/>
    <w:rsid w:val="00DC2CD2"/>
    <w:rsid w:val="00DC2D5F"/>
    <w:rsid w:val="00DC2F74"/>
    <w:rsid w:val="00DC3243"/>
    <w:rsid w:val="00DC3289"/>
    <w:rsid w:val="00DC328C"/>
    <w:rsid w:val="00DC334C"/>
    <w:rsid w:val="00DC3501"/>
    <w:rsid w:val="00DC355F"/>
    <w:rsid w:val="00DC3A7B"/>
    <w:rsid w:val="00DC3B8A"/>
    <w:rsid w:val="00DC3CDF"/>
    <w:rsid w:val="00DC3D41"/>
    <w:rsid w:val="00DC4123"/>
    <w:rsid w:val="00DC4149"/>
    <w:rsid w:val="00DC43D5"/>
    <w:rsid w:val="00DC440A"/>
    <w:rsid w:val="00DC44B3"/>
    <w:rsid w:val="00DC44D5"/>
    <w:rsid w:val="00DC470A"/>
    <w:rsid w:val="00DC475E"/>
    <w:rsid w:val="00DC486B"/>
    <w:rsid w:val="00DC4967"/>
    <w:rsid w:val="00DC49B1"/>
    <w:rsid w:val="00DC4C89"/>
    <w:rsid w:val="00DC4D26"/>
    <w:rsid w:val="00DC4F62"/>
    <w:rsid w:val="00DC4FD3"/>
    <w:rsid w:val="00DC53F2"/>
    <w:rsid w:val="00DC5408"/>
    <w:rsid w:val="00DC5492"/>
    <w:rsid w:val="00DC54E0"/>
    <w:rsid w:val="00DC559D"/>
    <w:rsid w:val="00DC560F"/>
    <w:rsid w:val="00DC5A59"/>
    <w:rsid w:val="00DC5BD0"/>
    <w:rsid w:val="00DC5BEF"/>
    <w:rsid w:val="00DC61CC"/>
    <w:rsid w:val="00DC6316"/>
    <w:rsid w:val="00DC6344"/>
    <w:rsid w:val="00DC6362"/>
    <w:rsid w:val="00DC644D"/>
    <w:rsid w:val="00DC65F7"/>
    <w:rsid w:val="00DC668D"/>
    <w:rsid w:val="00DC67A1"/>
    <w:rsid w:val="00DC6828"/>
    <w:rsid w:val="00DC6865"/>
    <w:rsid w:val="00DC686F"/>
    <w:rsid w:val="00DC68FA"/>
    <w:rsid w:val="00DC69FC"/>
    <w:rsid w:val="00DC6A4E"/>
    <w:rsid w:val="00DC6B6F"/>
    <w:rsid w:val="00DC6D29"/>
    <w:rsid w:val="00DC6DD1"/>
    <w:rsid w:val="00DC6E15"/>
    <w:rsid w:val="00DC6E86"/>
    <w:rsid w:val="00DC6F5A"/>
    <w:rsid w:val="00DC7171"/>
    <w:rsid w:val="00DC74C0"/>
    <w:rsid w:val="00DC7642"/>
    <w:rsid w:val="00DC78ED"/>
    <w:rsid w:val="00DC7E3F"/>
    <w:rsid w:val="00DC7F7D"/>
    <w:rsid w:val="00DD0053"/>
    <w:rsid w:val="00DD010E"/>
    <w:rsid w:val="00DD028C"/>
    <w:rsid w:val="00DD02A8"/>
    <w:rsid w:val="00DD02CF"/>
    <w:rsid w:val="00DD06F9"/>
    <w:rsid w:val="00DD072E"/>
    <w:rsid w:val="00DD07E1"/>
    <w:rsid w:val="00DD0976"/>
    <w:rsid w:val="00DD0D61"/>
    <w:rsid w:val="00DD0F40"/>
    <w:rsid w:val="00DD0F58"/>
    <w:rsid w:val="00DD0FBA"/>
    <w:rsid w:val="00DD1038"/>
    <w:rsid w:val="00DD10AA"/>
    <w:rsid w:val="00DD10E4"/>
    <w:rsid w:val="00DD1353"/>
    <w:rsid w:val="00DD14D0"/>
    <w:rsid w:val="00DD152F"/>
    <w:rsid w:val="00DD162D"/>
    <w:rsid w:val="00DD16E7"/>
    <w:rsid w:val="00DD182D"/>
    <w:rsid w:val="00DD1870"/>
    <w:rsid w:val="00DD191E"/>
    <w:rsid w:val="00DD1A77"/>
    <w:rsid w:val="00DD220A"/>
    <w:rsid w:val="00DD2251"/>
    <w:rsid w:val="00DD23FF"/>
    <w:rsid w:val="00DD2431"/>
    <w:rsid w:val="00DD253F"/>
    <w:rsid w:val="00DD275C"/>
    <w:rsid w:val="00DD27AD"/>
    <w:rsid w:val="00DD294A"/>
    <w:rsid w:val="00DD294E"/>
    <w:rsid w:val="00DD2A13"/>
    <w:rsid w:val="00DD2C98"/>
    <w:rsid w:val="00DD2CAE"/>
    <w:rsid w:val="00DD2CC2"/>
    <w:rsid w:val="00DD2DA0"/>
    <w:rsid w:val="00DD2E3A"/>
    <w:rsid w:val="00DD2EDE"/>
    <w:rsid w:val="00DD301A"/>
    <w:rsid w:val="00DD3056"/>
    <w:rsid w:val="00DD306C"/>
    <w:rsid w:val="00DD32ED"/>
    <w:rsid w:val="00DD3A9D"/>
    <w:rsid w:val="00DD3C69"/>
    <w:rsid w:val="00DD3CDB"/>
    <w:rsid w:val="00DD3CE2"/>
    <w:rsid w:val="00DD3D10"/>
    <w:rsid w:val="00DD3DF0"/>
    <w:rsid w:val="00DD3F37"/>
    <w:rsid w:val="00DD4867"/>
    <w:rsid w:val="00DD4923"/>
    <w:rsid w:val="00DD4B0B"/>
    <w:rsid w:val="00DD4C42"/>
    <w:rsid w:val="00DD4E27"/>
    <w:rsid w:val="00DD4F1E"/>
    <w:rsid w:val="00DD5085"/>
    <w:rsid w:val="00DD5131"/>
    <w:rsid w:val="00DD541F"/>
    <w:rsid w:val="00DD5434"/>
    <w:rsid w:val="00DD5468"/>
    <w:rsid w:val="00DD5486"/>
    <w:rsid w:val="00DD549C"/>
    <w:rsid w:val="00DD56AC"/>
    <w:rsid w:val="00DD5785"/>
    <w:rsid w:val="00DD588F"/>
    <w:rsid w:val="00DD5A18"/>
    <w:rsid w:val="00DD5FBF"/>
    <w:rsid w:val="00DD60F4"/>
    <w:rsid w:val="00DD6112"/>
    <w:rsid w:val="00DD6160"/>
    <w:rsid w:val="00DD61C6"/>
    <w:rsid w:val="00DD6274"/>
    <w:rsid w:val="00DD62D1"/>
    <w:rsid w:val="00DD648B"/>
    <w:rsid w:val="00DD650F"/>
    <w:rsid w:val="00DD66D4"/>
    <w:rsid w:val="00DD6814"/>
    <w:rsid w:val="00DD68A7"/>
    <w:rsid w:val="00DD696F"/>
    <w:rsid w:val="00DD6A88"/>
    <w:rsid w:val="00DD6C25"/>
    <w:rsid w:val="00DD6D18"/>
    <w:rsid w:val="00DD6E91"/>
    <w:rsid w:val="00DD6F56"/>
    <w:rsid w:val="00DD6F9E"/>
    <w:rsid w:val="00DD72BC"/>
    <w:rsid w:val="00DD7334"/>
    <w:rsid w:val="00DD7509"/>
    <w:rsid w:val="00DD757F"/>
    <w:rsid w:val="00DD75A1"/>
    <w:rsid w:val="00DD77D1"/>
    <w:rsid w:val="00DD79BD"/>
    <w:rsid w:val="00DD79DE"/>
    <w:rsid w:val="00DD7B2A"/>
    <w:rsid w:val="00DD7B7B"/>
    <w:rsid w:val="00DD7D0C"/>
    <w:rsid w:val="00DD7D92"/>
    <w:rsid w:val="00DD7DC2"/>
    <w:rsid w:val="00DD7E3A"/>
    <w:rsid w:val="00DE045D"/>
    <w:rsid w:val="00DE047C"/>
    <w:rsid w:val="00DE050D"/>
    <w:rsid w:val="00DE05D2"/>
    <w:rsid w:val="00DE06EC"/>
    <w:rsid w:val="00DE099C"/>
    <w:rsid w:val="00DE0A1B"/>
    <w:rsid w:val="00DE0A47"/>
    <w:rsid w:val="00DE0BAF"/>
    <w:rsid w:val="00DE0D85"/>
    <w:rsid w:val="00DE0E61"/>
    <w:rsid w:val="00DE0F82"/>
    <w:rsid w:val="00DE1182"/>
    <w:rsid w:val="00DE12AA"/>
    <w:rsid w:val="00DE1498"/>
    <w:rsid w:val="00DE1631"/>
    <w:rsid w:val="00DE1AA2"/>
    <w:rsid w:val="00DE1BF8"/>
    <w:rsid w:val="00DE1D83"/>
    <w:rsid w:val="00DE1DB1"/>
    <w:rsid w:val="00DE1EA3"/>
    <w:rsid w:val="00DE207E"/>
    <w:rsid w:val="00DE20E5"/>
    <w:rsid w:val="00DE216B"/>
    <w:rsid w:val="00DE2285"/>
    <w:rsid w:val="00DE24AD"/>
    <w:rsid w:val="00DE283C"/>
    <w:rsid w:val="00DE28AA"/>
    <w:rsid w:val="00DE2901"/>
    <w:rsid w:val="00DE298C"/>
    <w:rsid w:val="00DE2A9E"/>
    <w:rsid w:val="00DE2D18"/>
    <w:rsid w:val="00DE2D74"/>
    <w:rsid w:val="00DE2DED"/>
    <w:rsid w:val="00DE2EDD"/>
    <w:rsid w:val="00DE2F84"/>
    <w:rsid w:val="00DE3069"/>
    <w:rsid w:val="00DE30E2"/>
    <w:rsid w:val="00DE3233"/>
    <w:rsid w:val="00DE3241"/>
    <w:rsid w:val="00DE328E"/>
    <w:rsid w:val="00DE3378"/>
    <w:rsid w:val="00DE3380"/>
    <w:rsid w:val="00DE3561"/>
    <w:rsid w:val="00DE357A"/>
    <w:rsid w:val="00DE3638"/>
    <w:rsid w:val="00DE3645"/>
    <w:rsid w:val="00DE375A"/>
    <w:rsid w:val="00DE377B"/>
    <w:rsid w:val="00DE3952"/>
    <w:rsid w:val="00DE3A51"/>
    <w:rsid w:val="00DE3B07"/>
    <w:rsid w:val="00DE3CE7"/>
    <w:rsid w:val="00DE402A"/>
    <w:rsid w:val="00DE4062"/>
    <w:rsid w:val="00DE411A"/>
    <w:rsid w:val="00DE4166"/>
    <w:rsid w:val="00DE4250"/>
    <w:rsid w:val="00DE4290"/>
    <w:rsid w:val="00DE4660"/>
    <w:rsid w:val="00DE49B4"/>
    <w:rsid w:val="00DE49B5"/>
    <w:rsid w:val="00DE4A94"/>
    <w:rsid w:val="00DE4F97"/>
    <w:rsid w:val="00DE508C"/>
    <w:rsid w:val="00DE50D8"/>
    <w:rsid w:val="00DE534F"/>
    <w:rsid w:val="00DE553D"/>
    <w:rsid w:val="00DE55A7"/>
    <w:rsid w:val="00DE56BD"/>
    <w:rsid w:val="00DE5872"/>
    <w:rsid w:val="00DE5A09"/>
    <w:rsid w:val="00DE5C92"/>
    <w:rsid w:val="00DE5CAF"/>
    <w:rsid w:val="00DE5F72"/>
    <w:rsid w:val="00DE6024"/>
    <w:rsid w:val="00DE606A"/>
    <w:rsid w:val="00DE6167"/>
    <w:rsid w:val="00DE6312"/>
    <w:rsid w:val="00DE653D"/>
    <w:rsid w:val="00DE66DE"/>
    <w:rsid w:val="00DE6833"/>
    <w:rsid w:val="00DE68D9"/>
    <w:rsid w:val="00DE69C1"/>
    <w:rsid w:val="00DE69CC"/>
    <w:rsid w:val="00DE6CF8"/>
    <w:rsid w:val="00DE6F47"/>
    <w:rsid w:val="00DE73F0"/>
    <w:rsid w:val="00DE74EB"/>
    <w:rsid w:val="00DE757F"/>
    <w:rsid w:val="00DE7771"/>
    <w:rsid w:val="00DE7800"/>
    <w:rsid w:val="00DE7937"/>
    <w:rsid w:val="00DE7940"/>
    <w:rsid w:val="00DE7A3A"/>
    <w:rsid w:val="00DE7AD2"/>
    <w:rsid w:val="00DE7EE5"/>
    <w:rsid w:val="00DF0029"/>
    <w:rsid w:val="00DF0093"/>
    <w:rsid w:val="00DF00F6"/>
    <w:rsid w:val="00DF017F"/>
    <w:rsid w:val="00DF0635"/>
    <w:rsid w:val="00DF0637"/>
    <w:rsid w:val="00DF070A"/>
    <w:rsid w:val="00DF07CF"/>
    <w:rsid w:val="00DF08B1"/>
    <w:rsid w:val="00DF0919"/>
    <w:rsid w:val="00DF0A93"/>
    <w:rsid w:val="00DF0A97"/>
    <w:rsid w:val="00DF0FA2"/>
    <w:rsid w:val="00DF11BC"/>
    <w:rsid w:val="00DF1298"/>
    <w:rsid w:val="00DF12B8"/>
    <w:rsid w:val="00DF132B"/>
    <w:rsid w:val="00DF1477"/>
    <w:rsid w:val="00DF1791"/>
    <w:rsid w:val="00DF17A2"/>
    <w:rsid w:val="00DF188F"/>
    <w:rsid w:val="00DF197B"/>
    <w:rsid w:val="00DF1983"/>
    <w:rsid w:val="00DF19FE"/>
    <w:rsid w:val="00DF1A04"/>
    <w:rsid w:val="00DF1B89"/>
    <w:rsid w:val="00DF1C19"/>
    <w:rsid w:val="00DF1ED0"/>
    <w:rsid w:val="00DF1F61"/>
    <w:rsid w:val="00DF1FC8"/>
    <w:rsid w:val="00DF1FC9"/>
    <w:rsid w:val="00DF219F"/>
    <w:rsid w:val="00DF237E"/>
    <w:rsid w:val="00DF2398"/>
    <w:rsid w:val="00DF24AF"/>
    <w:rsid w:val="00DF24CD"/>
    <w:rsid w:val="00DF24DE"/>
    <w:rsid w:val="00DF29E8"/>
    <w:rsid w:val="00DF2A4B"/>
    <w:rsid w:val="00DF2BCA"/>
    <w:rsid w:val="00DF2C0D"/>
    <w:rsid w:val="00DF2CA2"/>
    <w:rsid w:val="00DF2D0F"/>
    <w:rsid w:val="00DF2EFA"/>
    <w:rsid w:val="00DF32E7"/>
    <w:rsid w:val="00DF33E6"/>
    <w:rsid w:val="00DF3484"/>
    <w:rsid w:val="00DF354D"/>
    <w:rsid w:val="00DF35E8"/>
    <w:rsid w:val="00DF3623"/>
    <w:rsid w:val="00DF36E6"/>
    <w:rsid w:val="00DF37B4"/>
    <w:rsid w:val="00DF386C"/>
    <w:rsid w:val="00DF38EC"/>
    <w:rsid w:val="00DF3955"/>
    <w:rsid w:val="00DF3B5D"/>
    <w:rsid w:val="00DF3CD8"/>
    <w:rsid w:val="00DF3DD0"/>
    <w:rsid w:val="00DF4295"/>
    <w:rsid w:val="00DF42BE"/>
    <w:rsid w:val="00DF45DD"/>
    <w:rsid w:val="00DF4A1C"/>
    <w:rsid w:val="00DF4AE4"/>
    <w:rsid w:val="00DF4B08"/>
    <w:rsid w:val="00DF512E"/>
    <w:rsid w:val="00DF5212"/>
    <w:rsid w:val="00DF527D"/>
    <w:rsid w:val="00DF59EE"/>
    <w:rsid w:val="00DF5A6D"/>
    <w:rsid w:val="00DF5B6B"/>
    <w:rsid w:val="00DF5CD9"/>
    <w:rsid w:val="00DF5DE1"/>
    <w:rsid w:val="00DF5E1F"/>
    <w:rsid w:val="00DF6239"/>
    <w:rsid w:val="00DF6441"/>
    <w:rsid w:val="00DF64A3"/>
    <w:rsid w:val="00DF6CB1"/>
    <w:rsid w:val="00DF6EF5"/>
    <w:rsid w:val="00DF6FEE"/>
    <w:rsid w:val="00DF7037"/>
    <w:rsid w:val="00DF72C9"/>
    <w:rsid w:val="00DF7335"/>
    <w:rsid w:val="00DF73C8"/>
    <w:rsid w:val="00DF7456"/>
    <w:rsid w:val="00DF77B0"/>
    <w:rsid w:val="00DF7B34"/>
    <w:rsid w:val="00DF7BAE"/>
    <w:rsid w:val="00DF7C3D"/>
    <w:rsid w:val="00DF7DF2"/>
    <w:rsid w:val="00DF7F26"/>
    <w:rsid w:val="00E001C2"/>
    <w:rsid w:val="00E0032E"/>
    <w:rsid w:val="00E00586"/>
    <w:rsid w:val="00E005CC"/>
    <w:rsid w:val="00E00606"/>
    <w:rsid w:val="00E0060E"/>
    <w:rsid w:val="00E00804"/>
    <w:rsid w:val="00E0094C"/>
    <w:rsid w:val="00E00996"/>
    <w:rsid w:val="00E00A09"/>
    <w:rsid w:val="00E00B76"/>
    <w:rsid w:val="00E00C1E"/>
    <w:rsid w:val="00E00C9D"/>
    <w:rsid w:val="00E00D72"/>
    <w:rsid w:val="00E00EE7"/>
    <w:rsid w:val="00E00FD3"/>
    <w:rsid w:val="00E01211"/>
    <w:rsid w:val="00E01216"/>
    <w:rsid w:val="00E01458"/>
    <w:rsid w:val="00E015E6"/>
    <w:rsid w:val="00E019C2"/>
    <w:rsid w:val="00E019EE"/>
    <w:rsid w:val="00E01C64"/>
    <w:rsid w:val="00E01D73"/>
    <w:rsid w:val="00E01F62"/>
    <w:rsid w:val="00E01FA7"/>
    <w:rsid w:val="00E020FD"/>
    <w:rsid w:val="00E0213F"/>
    <w:rsid w:val="00E0239E"/>
    <w:rsid w:val="00E0243C"/>
    <w:rsid w:val="00E02591"/>
    <w:rsid w:val="00E02666"/>
    <w:rsid w:val="00E02762"/>
    <w:rsid w:val="00E027F8"/>
    <w:rsid w:val="00E02803"/>
    <w:rsid w:val="00E02AA4"/>
    <w:rsid w:val="00E02B93"/>
    <w:rsid w:val="00E02F40"/>
    <w:rsid w:val="00E02F58"/>
    <w:rsid w:val="00E031C1"/>
    <w:rsid w:val="00E03276"/>
    <w:rsid w:val="00E032B7"/>
    <w:rsid w:val="00E0332E"/>
    <w:rsid w:val="00E0334E"/>
    <w:rsid w:val="00E03409"/>
    <w:rsid w:val="00E03500"/>
    <w:rsid w:val="00E03A14"/>
    <w:rsid w:val="00E03A67"/>
    <w:rsid w:val="00E03BF8"/>
    <w:rsid w:val="00E03C12"/>
    <w:rsid w:val="00E03F5A"/>
    <w:rsid w:val="00E0400C"/>
    <w:rsid w:val="00E0415C"/>
    <w:rsid w:val="00E041C0"/>
    <w:rsid w:val="00E04355"/>
    <w:rsid w:val="00E04432"/>
    <w:rsid w:val="00E04438"/>
    <w:rsid w:val="00E04528"/>
    <w:rsid w:val="00E04658"/>
    <w:rsid w:val="00E04666"/>
    <w:rsid w:val="00E046A3"/>
    <w:rsid w:val="00E0479D"/>
    <w:rsid w:val="00E048F2"/>
    <w:rsid w:val="00E04995"/>
    <w:rsid w:val="00E04A31"/>
    <w:rsid w:val="00E04CA9"/>
    <w:rsid w:val="00E04DD3"/>
    <w:rsid w:val="00E04FA7"/>
    <w:rsid w:val="00E050AA"/>
    <w:rsid w:val="00E05217"/>
    <w:rsid w:val="00E05277"/>
    <w:rsid w:val="00E0560E"/>
    <w:rsid w:val="00E059D6"/>
    <w:rsid w:val="00E05BB4"/>
    <w:rsid w:val="00E05C97"/>
    <w:rsid w:val="00E05CD3"/>
    <w:rsid w:val="00E05D24"/>
    <w:rsid w:val="00E05DB7"/>
    <w:rsid w:val="00E06019"/>
    <w:rsid w:val="00E06092"/>
    <w:rsid w:val="00E0617C"/>
    <w:rsid w:val="00E06313"/>
    <w:rsid w:val="00E06648"/>
    <w:rsid w:val="00E067A5"/>
    <w:rsid w:val="00E06934"/>
    <w:rsid w:val="00E06A6D"/>
    <w:rsid w:val="00E06B08"/>
    <w:rsid w:val="00E06CB1"/>
    <w:rsid w:val="00E06F3C"/>
    <w:rsid w:val="00E071D6"/>
    <w:rsid w:val="00E073A2"/>
    <w:rsid w:val="00E07679"/>
    <w:rsid w:val="00E0775D"/>
    <w:rsid w:val="00E078F5"/>
    <w:rsid w:val="00E079D9"/>
    <w:rsid w:val="00E07A6F"/>
    <w:rsid w:val="00E07AD7"/>
    <w:rsid w:val="00E07B48"/>
    <w:rsid w:val="00E07B5F"/>
    <w:rsid w:val="00E07B8A"/>
    <w:rsid w:val="00E07C5B"/>
    <w:rsid w:val="00E07CBF"/>
    <w:rsid w:val="00E07CDA"/>
    <w:rsid w:val="00E07E2A"/>
    <w:rsid w:val="00E07EA6"/>
    <w:rsid w:val="00E07EC8"/>
    <w:rsid w:val="00E10257"/>
    <w:rsid w:val="00E102D9"/>
    <w:rsid w:val="00E1032F"/>
    <w:rsid w:val="00E104A7"/>
    <w:rsid w:val="00E10653"/>
    <w:rsid w:val="00E10A2B"/>
    <w:rsid w:val="00E10C26"/>
    <w:rsid w:val="00E10EFF"/>
    <w:rsid w:val="00E11285"/>
    <w:rsid w:val="00E11333"/>
    <w:rsid w:val="00E11353"/>
    <w:rsid w:val="00E1145E"/>
    <w:rsid w:val="00E116F6"/>
    <w:rsid w:val="00E11AE5"/>
    <w:rsid w:val="00E11C29"/>
    <w:rsid w:val="00E11C48"/>
    <w:rsid w:val="00E11C9D"/>
    <w:rsid w:val="00E11E98"/>
    <w:rsid w:val="00E12132"/>
    <w:rsid w:val="00E122AC"/>
    <w:rsid w:val="00E123FF"/>
    <w:rsid w:val="00E12476"/>
    <w:rsid w:val="00E124AD"/>
    <w:rsid w:val="00E12572"/>
    <w:rsid w:val="00E12624"/>
    <w:rsid w:val="00E1263B"/>
    <w:rsid w:val="00E12668"/>
    <w:rsid w:val="00E126D6"/>
    <w:rsid w:val="00E1275A"/>
    <w:rsid w:val="00E1276B"/>
    <w:rsid w:val="00E12B79"/>
    <w:rsid w:val="00E12BDD"/>
    <w:rsid w:val="00E12C9D"/>
    <w:rsid w:val="00E12D35"/>
    <w:rsid w:val="00E133E0"/>
    <w:rsid w:val="00E1347D"/>
    <w:rsid w:val="00E135EF"/>
    <w:rsid w:val="00E13639"/>
    <w:rsid w:val="00E13810"/>
    <w:rsid w:val="00E138E5"/>
    <w:rsid w:val="00E13911"/>
    <w:rsid w:val="00E13915"/>
    <w:rsid w:val="00E13ADD"/>
    <w:rsid w:val="00E13E0C"/>
    <w:rsid w:val="00E13EAF"/>
    <w:rsid w:val="00E13F34"/>
    <w:rsid w:val="00E13F8F"/>
    <w:rsid w:val="00E1406E"/>
    <w:rsid w:val="00E142B6"/>
    <w:rsid w:val="00E1443A"/>
    <w:rsid w:val="00E145B9"/>
    <w:rsid w:val="00E14B4B"/>
    <w:rsid w:val="00E14C3F"/>
    <w:rsid w:val="00E14CB9"/>
    <w:rsid w:val="00E14DEA"/>
    <w:rsid w:val="00E14E55"/>
    <w:rsid w:val="00E14FA0"/>
    <w:rsid w:val="00E14FD1"/>
    <w:rsid w:val="00E1500F"/>
    <w:rsid w:val="00E15285"/>
    <w:rsid w:val="00E15588"/>
    <w:rsid w:val="00E15598"/>
    <w:rsid w:val="00E1562A"/>
    <w:rsid w:val="00E1599A"/>
    <w:rsid w:val="00E159E3"/>
    <w:rsid w:val="00E15A23"/>
    <w:rsid w:val="00E15E16"/>
    <w:rsid w:val="00E15E27"/>
    <w:rsid w:val="00E15FC5"/>
    <w:rsid w:val="00E16143"/>
    <w:rsid w:val="00E16420"/>
    <w:rsid w:val="00E1645C"/>
    <w:rsid w:val="00E1691B"/>
    <w:rsid w:val="00E169F9"/>
    <w:rsid w:val="00E16B61"/>
    <w:rsid w:val="00E16C6A"/>
    <w:rsid w:val="00E16D5D"/>
    <w:rsid w:val="00E16F64"/>
    <w:rsid w:val="00E170AF"/>
    <w:rsid w:val="00E1715D"/>
    <w:rsid w:val="00E172F9"/>
    <w:rsid w:val="00E172FC"/>
    <w:rsid w:val="00E1739C"/>
    <w:rsid w:val="00E1739F"/>
    <w:rsid w:val="00E17613"/>
    <w:rsid w:val="00E1789C"/>
    <w:rsid w:val="00E17A67"/>
    <w:rsid w:val="00E17AC0"/>
    <w:rsid w:val="00E17BCB"/>
    <w:rsid w:val="00E17CDA"/>
    <w:rsid w:val="00E17F16"/>
    <w:rsid w:val="00E2011E"/>
    <w:rsid w:val="00E2013E"/>
    <w:rsid w:val="00E203B9"/>
    <w:rsid w:val="00E204AE"/>
    <w:rsid w:val="00E204D5"/>
    <w:rsid w:val="00E20822"/>
    <w:rsid w:val="00E20A64"/>
    <w:rsid w:val="00E20B8B"/>
    <w:rsid w:val="00E20C9C"/>
    <w:rsid w:val="00E20CA4"/>
    <w:rsid w:val="00E20DEF"/>
    <w:rsid w:val="00E20EDB"/>
    <w:rsid w:val="00E21002"/>
    <w:rsid w:val="00E21046"/>
    <w:rsid w:val="00E21063"/>
    <w:rsid w:val="00E2125F"/>
    <w:rsid w:val="00E213EF"/>
    <w:rsid w:val="00E21452"/>
    <w:rsid w:val="00E214E4"/>
    <w:rsid w:val="00E215B5"/>
    <w:rsid w:val="00E2176B"/>
    <w:rsid w:val="00E218C7"/>
    <w:rsid w:val="00E218FA"/>
    <w:rsid w:val="00E21B22"/>
    <w:rsid w:val="00E21C30"/>
    <w:rsid w:val="00E21DE2"/>
    <w:rsid w:val="00E21F02"/>
    <w:rsid w:val="00E22026"/>
    <w:rsid w:val="00E221F7"/>
    <w:rsid w:val="00E22458"/>
    <w:rsid w:val="00E224F1"/>
    <w:rsid w:val="00E22715"/>
    <w:rsid w:val="00E22837"/>
    <w:rsid w:val="00E22908"/>
    <w:rsid w:val="00E22977"/>
    <w:rsid w:val="00E22AB7"/>
    <w:rsid w:val="00E22B9E"/>
    <w:rsid w:val="00E22BCE"/>
    <w:rsid w:val="00E22DC9"/>
    <w:rsid w:val="00E22DD4"/>
    <w:rsid w:val="00E22F89"/>
    <w:rsid w:val="00E22F9D"/>
    <w:rsid w:val="00E22FE1"/>
    <w:rsid w:val="00E23049"/>
    <w:rsid w:val="00E2311E"/>
    <w:rsid w:val="00E23176"/>
    <w:rsid w:val="00E233E0"/>
    <w:rsid w:val="00E23652"/>
    <w:rsid w:val="00E23669"/>
    <w:rsid w:val="00E23772"/>
    <w:rsid w:val="00E23A1B"/>
    <w:rsid w:val="00E23A3D"/>
    <w:rsid w:val="00E23BD8"/>
    <w:rsid w:val="00E23C1C"/>
    <w:rsid w:val="00E23C42"/>
    <w:rsid w:val="00E23CE8"/>
    <w:rsid w:val="00E23DA0"/>
    <w:rsid w:val="00E23E0A"/>
    <w:rsid w:val="00E23E8D"/>
    <w:rsid w:val="00E2400B"/>
    <w:rsid w:val="00E245DB"/>
    <w:rsid w:val="00E246C1"/>
    <w:rsid w:val="00E246EF"/>
    <w:rsid w:val="00E249C2"/>
    <w:rsid w:val="00E249E4"/>
    <w:rsid w:val="00E24B56"/>
    <w:rsid w:val="00E24B9E"/>
    <w:rsid w:val="00E24C5B"/>
    <w:rsid w:val="00E24E1E"/>
    <w:rsid w:val="00E24F02"/>
    <w:rsid w:val="00E25194"/>
    <w:rsid w:val="00E25210"/>
    <w:rsid w:val="00E252A4"/>
    <w:rsid w:val="00E25462"/>
    <w:rsid w:val="00E25645"/>
    <w:rsid w:val="00E2567D"/>
    <w:rsid w:val="00E25919"/>
    <w:rsid w:val="00E25A57"/>
    <w:rsid w:val="00E25CBB"/>
    <w:rsid w:val="00E25D01"/>
    <w:rsid w:val="00E25F48"/>
    <w:rsid w:val="00E2621F"/>
    <w:rsid w:val="00E262A4"/>
    <w:rsid w:val="00E2639E"/>
    <w:rsid w:val="00E264FF"/>
    <w:rsid w:val="00E265D7"/>
    <w:rsid w:val="00E2678B"/>
    <w:rsid w:val="00E26955"/>
    <w:rsid w:val="00E26962"/>
    <w:rsid w:val="00E26A09"/>
    <w:rsid w:val="00E26B72"/>
    <w:rsid w:val="00E26C00"/>
    <w:rsid w:val="00E275B3"/>
    <w:rsid w:val="00E276C7"/>
    <w:rsid w:val="00E277B0"/>
    <w:rsid w:val="00E27847"/>
    <w:rsid w:val="00E27933"/>
    <w:rsid w:val="00E27955"/>
    <w:rsid w:val="00E27A24"/>
    <w:rsid w:val="00E27ACA"/>
    <w:rsid w:val="00E27B40"/>
    <w:rsid w:val="00E27D23"/>
    <w:rsid w:val="00E27E2B"/>
    <w:rsid w:val="00E27F25"/>
    <w:rsid w:val="00E301B3"/>
    <w:rsid w:val="00E30351"/>
    <w:rsid w:val="00E30368"/>
    <w:rsid w:val="00E30492"/>
    <w:rsid w:val="00E306AA"/>
    <w:rsid w:val="00E30858"/>
    <w:rsid w:val="00E30AC7"/>
    <w:rsid w:val="00E30BC2"/>
    <w:rsid w:val="00E30C1A"/>
    <w:rsid w:val="00E30DF6"/>
    <w:rsid w:val="00E30E79"/>
    <w:rsid w:val="00E30EB6"/>
    <w:rsid w:val="00E30F66"/>
    <w:rsid w:val="00E30F84"/>
    <w:rsid w:val="00E30F87"/>
    <w:rsid w:val="00E30F8E"/>
    <w:rsid w:val="00E31004"/>
    <w:rsid w:val="00E311EA"/>
    <w:rsid w:val="00E3170F"/>
    <w:rsid w:val="00E31974"/>
    <w:rsid w:val="00E31ACF"/>
    <w:rsid w:val="00E31BB9"/>
    <w:rsid w:val="00E31CE4"/>
    <w:rsid w:val="00E31DFC"/>
    <w:rsid w:val="00E31E79"/>
    <w:rsid w:val="00E31EFE"/>
    <w:rsid w:val="00E320B0"/>
    <w:rsid w:val="00E3220B"/>
    <w:rsid w:val="00E3222A"/>
    <w:rsid w:val="00E323F4"/>
    <w:rsid w:val="00E324B8"/>
    <w:rsid w:val="00E32609"/>
    <w:rsid w:val="00E32633"/>
    <w:rsid w:val="00E32743"/>
    <w:rsid w:val="00E32773"/>
    <w:rsid w:val="00E32796"/>
    <w:rsid w:val="00E327DC"/>
    <w:rsid w:val="00E328F5"/>
    <w:rsid w:val="00E32B27"/>
    <w:rsid w:val="00E32B45"/>
    <w:rsid w:val="00E32B9E"/>
    <w:rsid w:val="00E32C28"/>
    <w:rsid w:val="00E32C56"/>
    <w:rsid w:val="00E32CA5"/>
    <w:rsid w:val="00E32CD8"/>
    <w:rsid w:val="00E32D11"/>
    <w:rsid w:val="00E32F93"/>
    <w:rsid w:val="00E33147"/>
    <w:rsid w:val="00E33151"/>
    <w:rsid w:val="00E336C6"/>
    <w:rsid w:val="00E337A5"/>
    <w:rsid w:val="00E33955"/>
    <w:rsid w:val="00E33C42"/>
    <w:rsid w:val="00E33C60"/>
    <w:rsid w:val="00E33DED"/>
    <w:rsid w:val="00E33FA1"/>
    <w:rsid w:val="00E3413D"/>
    <w:rsid w:val="00E34184"/>
    <w:rsid w:val="00E34240"/>
    <w:rsid w:val="00E342E5"/>
    <w:rsid w:val="00E345E4"/>
    <w:rsid w:val="00E3461E"/>
    <w:rsid w:val="00E3489C"/>
    <w:rsid w:val="00E34901"/>
    <w:rsid w:val="00E349D5"/>
    <w:rsid w:val="00E34D7A"/>
    <w:rsid w:val="00E34F43"/>
    <w:rsid w:val="00E34F99"/>
    <w:rsid w:val="00E35005"/>
    <w:rsid w:val="00E3505B"/>
    <w:rsid w:val="00E350FE"/>
    <w:rsid w:val="00E35164"/>
    <w:rsid w:val="00E353D0"/>
    <w:rsid w:val="00E3547A"/>
    <w:rsid w:val="00E35628"/>
    <w:rsid w:val="00E356F5"/>
    <w:rsid w:val="00E3597A"/>
    <w:rsid w:val="00E35990"/>
    <w:rsid w:val="00E35B45"/>
    <w:rsid w:val="00E35F9F"/>
    <w:rsid w:val="00E36189"/>
    <w:rsid w:val="00E362BD"/>
    <w:rsid w:val="00E36302"/>
    <w:rsid w:val="00E364F3"/>
    <w:rsid w:val="00E3669A"/>
    <w:rsid w:val="00E36814"/>
    <w:rsid w:val="00E3681B"/>
    <w:rsid w:val="00E36A01"/>
    <w:rsid w:val="00E36A2E"/>
    <w:rsid w:val="00E36A73"/>
    <w:rsid w:val="00E36AB9"/>
    <w:rsid w:val="00E36F74"/>
    <w:rsid w:val="00E36FCD"/>
    <w:rsid w:val="00E36FEC"/>
    <w:rsid w:val="00E371A5"/>
    <w:rsid w:val="00E3721F"/>
    <w:rsid w:val="00E37292"/>
    <w:rsid w:val="00E374D8"/>
    <w:rsid w:val="00E3755C"/>
    <w:rsid w:val="00E37708"/>
    <w:rsid w:val="00E377B3"/>
    <w:rsid w:val="00E37820"/>
    <w:rsid w:val="00E379B5"/>
    <w:rsid w:val="00E37A2A"/>
    <w:rsid w:val="00E37B43"/>
    <w:rsid w:val="00E37B91"/>
    <w:rsid w:val="00E37B9A"/>
    <w:rsid w:val="00E37BCD"/>
    <w:rsid w:val="00E37BE1"/>
    <w:rsid w:val="00E37C0E"/>
    <w:rsid w:val="00E37D4B"/>
    <w:rsid w:val="00E37E9B"/>
    <w:rsid w:val="00E37ECE"/>
    <w:rsid w:val="00E37ED5"/>
    <w:rsid w:val="00E37FAA"/>
    <w:rsid w:val="00E37FFA"/>
    <w:rsid w:val="00E40132"/>
    <w:rsid w:val="00E40293"/>
    <w:rsid w:val="00E403F9"/>
    <w:rsid w:val="00E4076B"/>
    <w:rsid w:val="00E408FC"/>
    <w:rsid w:val="00E40A49"/>
    <w:rsid w:val="00E40B55"/>
    <w:rsid w:val="00E40C56"/>
    <w:rsid w:val="00E40D3B"/>
    <w:rsid w:val="00E40FDB"/>
    <w:rsid w:val="00E40FDF"/>
    <w:rsid w:val="00E41084"/>
    <w:rsid w:val="00E4123F"/>
    <w:rsid w:val="00E41251"/>
    <w:rsid w:val="00E416EF"/>
    <w:rsid w:val="00E41875"/>
    <w:rsid w:val="00E418FA"/>
    <w:rsid w:val="00E41C38"/>
    <w:rsid w:val="00E41CF4"/>
    <w:rsid w:val="00E41E3C"/>
    <w:rsid w:val="00E41E4A"/>
    <w:rsid w:val="00E41E77"/>
    <w:rsid w:val="00E41E7B"/>
    <w:rsid w:val="00E41E95"/>
    <w:rsid w:val="00E4206E"/>
    <w:rsid w:val="00E42100"/>
    <w:rsid w:val="00E423E9"/>
    <w:rsid w:val="00E42579"/>
    <w:rsid w:val="00E42840"/>
    <w:rsid w:val="00E428E6"/>
    <w:rsid w:val="00E42972"/>
    <w:rsid w:val="00E42A3E"/>
    <w:rsid w:val="00E42BE0"/>
    <w:rsid w:val="00E42EC3"/>
    <w:rsid w:val="00E43006"/>
    <w:rsid w:val="00E43027"/>
    <w:rsid w:val="00E43079"/>
    <w:rsid w:val="00E43136"/>
    <w:rsid w:val="00E43150"/>
    <w:rsid w:val="00E43311"/>
    <w:rsid w:val="00E43332"/>
    <w:rsid w:val="00E4357D"/>
    <w:rsid w:val="00E4368B"/>
    <w:rsid w:val="00E4373F"/>
    <w:rsid w:val="00E438AB"/>
    <w:rsid w:val="00E438CB"/>
    <w:rsid w:val="00E43BF7"/>
    <w:rsid w:val="00E43D98"/>
    <w:rsid w:val="00E43ED6"/>
    <w:rsid w:val="00E4403D"/>
    <w:rsid w:val="00E440F9"/>
    <w:rsid w:val="00E44215"/>
    <w:rsid w:val="00E44385"/>
    <w:rsid w:val="00E444D3"/>
    <w:rsid w:val="00E44502"/>
    <w:rsid w:val="00E44712"/>
    <w:rsid w:val="00E44802"/>
    <w:rsid w:val="00E44C0A"/>
    <w:rsid w:val="00E44C1D"/>
    <w:rsid w:val="00E44DFA"/>
    <w:rsid w:val="00E44EAB"/>
    <w:rsid w:val="00E450CA"/>
    <w:rsid w:val="00E450F0"/>
    <w:rsid w:val="00E45155"/>
    <w:rsid w:val="00E4517D"/>
    <w:rsid w:val="00E453DE"/>
    <w:rsid w:val="00E4540D"/>
    <w:rsid w:val="00E4541D"/>
    <w:rsid w:val="00E45492"/>
    <w:rsid w:val="00E45714"/>
    <w:rsid w:val="00E457D7"/>
    <w:rsid w:val="00E457ED"/>
    <w:rsid w:val="00E45839"/>
    <w:rsid w:val="00E4587A"/>
    <w:rsid w:val="00E45965"/>
    <w:rsid w:val="00E45B25"/>
    <w:rsid w:val="00E45C8E"/>
    <w:rsid w:val="00E45D07"/>
    <w:rsid w:val="00E45D99"/>
    <w:rsid w:val="00E45DF1"/>
    <w:rsid w:val="00E46159"/>
    <w:rsid w:val="00E462AC"/>
    <w:rsid w:val="00E46554"/>
    <w:rsid w:val="00E46681"/>
    <w:rsid w:val="00E466D2"/>
    <w:rsid w:val="00E467BF"/>
    <w:rsid w:val="00E46996"/>
    <w:rsid w:val="00E46E18"/>
    <w:rsid w:val="00E46E8E"/>
    <w:rsid w:val="00E470DE"/>
    <w:rsid w:val="00E471F8"/>
    <w:rsid w:val="00E472C4"/>
    <w:rsid w:val="00E47542"/>
    <w:rsid w:val="00E477BC"/>
    <w:rsid w:val="00E47A36"/>
    <w:rsid w:val="00E47C7A"/>
    <w:rsid w:val="00E50284"/>
    <w:rsid w:val="00E505CE"/>
    <w:rsid w:val="00E5061A"/>
    <w:rsid w:val="00E5070B"/>
    <w:rsid w:val="00E50864"/>
    <w:rsid w:val="00E50996"/>
    <w:rsid w:val="00E50BBC"/>
    <w:rsid w:val="00E50C49"/>
    <w:rsid w:val="00E50EBF"/>
    <w:rsid w:val="00E510E5"/>
    <w:rsid w:val="00E51138"/>
    <w:rsid w:val="00E5118C"/>
    <w:rsid w:val="00E512F7"/>
    <w:rsid w:val="00E5135D"/>
    <w:rsid w:val="00E515D6"/>
    <w:rsid w:val="00E51940"/>
    <w:rsid w:val="00E51BBC"/>
    <w:rsid w:val="00E51C16"/>
    <w:rsid w:val="00E51DB4"/>
    <w:rsid w:val="00E51FDA"/>
    <w:rsid w:val="00E52120"/>
    <w:rsid w:val="00E52193"/>
    <w:rsid w:val="00E521D3"/>
    <w:rsid w:val="00E522A6"/>
    <w:rsid w:val="00E52554"/>
    <w:rsid w:val="00E526A6"/>
    <w:rsid w:val="00E5275B"/>
    <w:rsid w:val="00E52875"/>
    <w:rsid w:val="00E5288B"/>
    <w:rsid w:val="00E52A05"/>
    <w:rsid w:val="00E52A39"/>
    <w:rsid w:val="00E52B23"/>
    <w:rsid w:val="00E52BF4"/>
    <w:rsid w:val="00E52E76"/>
    <w:rsid w:val="00E52F40"/>
    <w:rsid w:val="00E52FCD"/>
    <w:rsid w:val="00E53040"/>
    <w:rsid w:val="00E53095"/>
    <w:rsid w:val="00E531A1"/>
    <w:rsid w:val="00E532D2"/>
    <w:rsid w:val="00E533D7"/>
    <w:rsid w:val="00E5347D"/>
    <w:rsid w:val="00E5349F"/>
    <w:rsid w:val="00E534AF"/>
    <w:rsid w:val="00E5359F"/>
    <w:rsid w:val="00E53801"/>
    <w:rsid w:val="00E53811"/>
    <w:rsid w:val="00E538BB"/>
    <w:rsid w:val="00E53929"/>
    <w:rsid w:val="00E5394A"/>
    <w:rsid w:val="00E53976"/>
    <w:rsid w:val="00E53B28"/>
    <w:rsid w:val="00E53BE6"/>
    <w:rsid w:val="00E53D33"/>
    <w:rsid w:val="00E5432E"/>
    <w:rsid w:val="00E547B6"/>
    <w:rsid w:val="00E548C3"/>
    <w:rsid w:val="00E54AFE"/>
    <w:rsid w:val="00E54B37"/>
    <w:rsid w:val="00E54CD3"/>
    <w:rsid w:val="00E54F47"/>
    <w:rsid w:val="00E54F6D"/>
    <w:rsid w:val="00E5503D"/>
    <w:rsid w:val="00E55097"/>
    <w:rsid w:val="00E55151"/>
    <w:rsid w:val="00E5515E"/>
    <w:rsid w:val="00E5523F"/>
    <w:rsid w:val="00E553E6"/>
    <w:rsid w:val="00E55596"/>
    <w:rsid w:val="00E55738"/>
    <w:rsid w:val="00E5594F"/>
    <w:rsid w:val="00E55B8E"/>
    <w:rsid w:val="00E55FB8"/>
    <w:rsid w:val="00E5611F"/>
    <w:rsid w:val="00E563B6"/>
    <w:rsid w:val="00E563FB"/>
    <w:rsid w:val="00E5675B"/>
    <w:rsid w:val="00E56835"/>
    <w:rsid w:val="00E56884"/>
    <w:rsid w:val="00E5691B"/>
    <w:rsid w:val="00E56C1D"/>
    <w:rsid w:val="00E56D62"/>
    <w:rsid w:val="00E56E02"/>
    <w:rsid w:val="00E56FFC"/>
    <w:rsid w:val="00E57028"/>
    <w:rsid w:val="00E57358"/>
    <w:rsid w:val="00E57439"/>
    <w:rsid w:val="00E574E9"/>
    <w:rsid w:val="00E57531"/>
    <w:rsid w:val="00E576FB"/>
    <w:rsid w:val="00E579F0"/>
    <w:rsid w:val="00E57AB4"/>
    <w:rsid w:val="00E57E77"/>
    <w:rsid w:val="00E6007A"/>
    <w:rsid w:val="00E60389"/>
    <w:rsid w:val="00E603C5"/>
    <w:rsid w:val="00E6043A"/>
    <w:rsid w:val="00E60A05"/>
    <w:rsid w:val="00E60A88"/>
    <w:rsid w:val="00E60BFD"/>
    <w:rsid w:val="00E61084"/>
    <w:rsid w:val="00E61417"/>
    <w:rsid w:val="00E614C6"/>
    <w:rsid w:val="00E61659"/>
    <w:rsid w:val="00E6192D"/>
    <w:rsid w:val="00E61C8A"/>
    <w:rsid w:val="00E61E94"/>
    <w:rsid w:val="00E61ED4"/>
    <w:rsid w:val="00E61F77"/>
    <w:rsid w:val="00E61FFB"/>
    <w:rsid w:val="00E62115"/>
    <w:rsid w:val="00E62123"/>
    <w:rsid w:val="00E62129"/>
    <w:rsid w:val="00E6212A"/>
    <w:rsid w:val="00E62170"/>
    <w:rsid w:val="00E6222F"/>
    <w:rsid w:val="00E6225C"/>
    <w:rsid w:val="00E622BF"/>
    <w:rsid w:val="00E62395"/>
    <w:rsid w:val="00E6245D"/>
    <w:rsid w:val="00E62609"/>
    <w:rsid w:val="00E6265C"/>
    <w:rsid w:val="00E62725"/>
    <w:rsid w:val="00E62AA3"/>
    <w:rsid w:val="00E62AEE"/>
    <w:rsid w:val="00E62B54"/>
    <w:rsid w:val="00E62CDC"/>
    <w:rsid w:val="00E62DD9"/>
    <w:rsid w:val="00E62DF7"/>
    <w:rsid w:val="00E62E94"/>
    <w:rsid w:val="00E62EC9"/>
    <w:rsid w:val="00E62F98"/>
    <w:rsid w:val="00E63071"/>
    <w:rsid w:val="00E63430"/>
    <w:rsid w:val="00E634DD"/>
    <w:rsid w:val="00E634E5"/>
    <w:rsid w:val="00E636F8"/>
    <w:rsid w:val="00E6390F"/>
    <w:rsid w:val="00E63948"/>
    <w:rsid w:val="00E63A17"/>
    <w:rsid w:val="00E63BA5"/>
    <w:rsid w:val="00E63CA0"/>
    <w:rsid w:val="00E63CCD"/>
    <w:rsid w:val="00E64047"/>
    <w:rsid w:val="00E640BC"/>
    <w:rsid w:val="00E641B1"/>
    <w:rsid w:val="00E6429C"/>
    <w:rsid w:val="00E642D5"/>
    <w:rsid w:val="00E6431C"/>
    <w:rsid w:val="00E64332"/>
    <w:rsid w:val="00E64408"/>
    <w:rsid w:val="00E644FC"/>
    <w:rsid w:val="00E644FD"/>
    <w:rsid w:val="00E64618"/>
    <w:rsid w:val="00E64D04"/>
    <w:rsid w:val="00E6510D"/>
    <w:rsid w:val="00E6512D"/>
    <w:rsid w:val="00E651D0"/>
    <w:rsid w:val="00E651D7"/>
    <w:rsid w:val="00E6535A"/>
    <w:rsid w:val="00E65929"/>
    <w:rsid w:val="00E65970"/>
    <w:rsid w:val="00E65BDB"/>
    <w:rsid w:val="00E65D6D"/>
    <w:rsid w:val="00E65F70"/>
    <w:rsid w:val="00E66054"/>
    <w:rsid w:val="00E66330"/>
    <w:rsid w:val="00E66463"/>
    <w:rsid w:val="00E66778"/>
    <w:rsid w:val="00E66A86"/>
    <w:rsid w:val="00E66AFF"/>
    <w:rsid w:val="00E66BDD"/>
    <w:rsid w:val="00E66BFD"/>
    <w:rsid w:val="00E66EC4"/>
    <w:rsid w:val="00E66F92"/>
    <w:rsid w:val="00E67136"/>
    <w:rsid w:val="00E6714B"/>
    <w:rsid w:val="00E6738E"/>
    <w:rsid w:val="00E673AE"/>
    <w:rsid w:val="00E67479"/>
    <w:rsid w:val="00E6757D"/>
    <w:rsid w:val="00E676ED"/>
    <w:rsid w:val="00E67710"/>
    <w:rsid w:val="00E67752"/>
    <w:rsid w:val="00E6798E"/>
    <w:rsid w:val="00E679C7"/>
    <w:rsid w:val="00E679FE"/>
    <w:rsid w:val="00E67A51"/>
    <w:rsid w:val="00E67BE5"/>
    <w:rsid w:val="00E67D50"/>
    <w:rsid w:val="00E7024D"/>
    <w:rsid w:val="00E70314"/>
    <w:rsid w:val="00E7044D"/>
    <w:rsid w:val="00E70667"/>
    <w:rsid w:val="00E7085A"/>
    <w:rsid w:val="00E70F43"/>
    <w:rsid w:val="00E70F58"/>
    <w:rsid w:val="00E70FA4"/>
    <w:rsid w:val="00E71031"/>
    <w:rsid w:val="00E71042"/>
    <w:rsid w:val="00E71063"/>
    <w:rsid w:val="00E7107D"/>
    <w:rsid w:val="00E71293"/>
    <w:rsid w:val="00E71378"/>
    <w:rsid w:val="00E71441"/>
    <w:rsid w:val="00E7188C"/>
    <w:rsid w:val="00E71977"/>
    <w:rsid w:val="00E71A73"/>
    <w:rsid w:val="00E71A9E"/>
    <w:rsid w:val="00E71DC8"/>
    <w:rsid w:val="00E71E22"/>
    <w:rsid w:val="00E71FD8"/>
    <w:rsid w:val="00E7201B"/>
    <w:rsid w:val="00E727F5"/>
    <w:rsid w:val="00E72A86"/>
    <w:rsid w:val="00E72B23"/>
    <w:rsid w:val="00E72BEE"/>
    <w:rsid w:val="00E72C90"/>
    <w:rsid w:val="00E72F24"/>
    <w:rsid w:val="00E73172"/>
    <w:rsid w:val="00E7345D"/>
    <w:rsid w:val="00E7359A"/>
    <w:rsid w:val="00E7359C"/>
    <w:rsid w:val="00E735F7"/>
    <w:rsid w:val="00E73802"/>
    <w:rsid w:val="00E73833"/>
    <w:rsid w:val="00E73846"/>
    <w:rsid w:val="00E738BE"/>
    <w:rsid w:val="00E7390B"/>
    <w:rsid w:val="00E73A62"/>
    <w:rsid w:val="00E73C57"/>
    <w:rsid w:val="00E73E1D"/>
    <w:rsid w:val="00E73E96"/>
    <w:rsid w:val="00E73F45"/>
    <w:rsid w:val="00E7405C"/>
    <w:rsid w:val="00E7410F"/>
    <w:rsid w:val="00E74273"/>
    <w:rsid w:val="00E74387"/>
    <w:rsid w:val="00E746FA"/>
    <w:rsid w:val="00E749B1"/>
    <w:rsid w:val="00E749DD"/>
    <w:rsid w:val="00E74A76"/>
    <w:rsid w:val="00E74BDC"/>
    <w:rsid w:val="00E74D69"/>
    <w:rsid w:val="00E74DC6"/>
    <w:rsid w:val="00E74E24"/>
    <w:rsid w:val="00E74EE2"/>
    <w:rsid w:val="00E74EFE"/>
    <w:rsid w:val="00E74F5C"/>
    <w:rsid w:val="00E7525E"/>
    <w:rsid w:val="00E753B7"/>
    <w:rsid w:val="00E75695"/>
    <w:rsid w:val="00E75A0F"/>
    <w:rsid w:val="00E75A6A"/>
    <w:rsid w:val="00E75AD8"/>
    <w:rsid w:val="00E75B16"/>
    <w:rsid w:val="00E75B41"/>
    <w:rsid w:val="00E75B96"/>
    <w:rsid w:val="00E75BEE"/>
    <w:rsid w:val="00E75C37"/>
    <w:rsid w:val="00E75CD1"/>
    <w:rsid w:val="00E75F99"/>
    <w:rsid w:val="00E75FF5"/>
    <w:rsid w:val="00E761D6"/>
    <w:rsid w:val="00E76231"/>
    <w:rsid w:val="00E76243"/>
    <w:rsid w:val="00E762BB"/>
    <w:rsid w:val="00E763CE"/>
    <w:rsid w:val="00E76518"/>
    <w:rsid w:val="00E76553"/>
    <w:rsid w:val="00E765BA"/>
    <w:rsid w:val="00E76968"/>
    <w:rsid w:val="00E769CD"/>
    <w:rsid w:val="00E769D7"/>
    <w:rsid w:val="00E76A6C"/>
    <w:rsid w:val="00E76B6F"/>
    <w:rsid w:val="00E76D0C"/>
    <w:rsid w:val="00E76DA1"/>
    <w:rsid w:val="00E76E3A"/>
    <w:rsid w:val="00E76EAD"/>
    <w:rsid w:val="00E76EBF"/>
    <w:rsid w:val="00E76F82"/>
    <w:rsid w:val="00E77218"/>
    <w:rsid w:val="00E775B3"/>
    <w:rsid w:val="00E77817"/>
    <w:rsid w:val="00E77BDE"/>
    <w:rsid w:val="00E77D4A"/>
    <w:rsid w:val="00E77EA7"/>
    <w:rsid w:val="00E77EB1"/>
    <w:rsid w:val="00E77ED3"/>
    <w:rsid w:val="00E8011C"/>
    <w:rsid w:val="00E80179"/>
    <w:rsid w:val="00E804E5"/>
    <w:rsid w:val="00E80732"/>
    <w:rsid w:val="00E807E4"/>
    <w:rsid w:val="00E80E5F"/>
    <w:rsid w:val="00E81185"/>
    <w:rsid w:val="00E811B9"/>
    <w:rsid w:val="00E81277"/>
    <w:rsid w:val="00E812EE"/>
    <w:rsid w:val="00E81429"/>
    <w:rsid w:val="00E819DE"/>
    <w:rsid w:val="00E81B8A"/>
    <w:rsid w:val="00E81B90"/>
    <w:rsid w:val="00E81C49"/>
    <w:rsid w:val="00E81DC7"/>
    <w:rsid w:val="00E81E02"/>
    <w:rsid w:val="00E81F3B"/>
    <w:rsid w:val="00E8205D"/>
    <w:rsid w:val="00E8215E"/>
    <w:rsid w:val="00E822AB"/>
    <w:rsid w:val="00E82312"/>
    <w:rsid w:val="00E82606"/>
    <w:rsid w:val="00E82623"/>
    <w:rsid w:val="00E8274D"/>
    <w:rsid w:val="00E828BC"/>
    <w:rsid w:val="00E829A6"/>
    <w:rsid w:val="00E82ACA"/>
    <w:rsid w:val="00E82C19"/>
    <w:rsid w:val="00E82DBC"/>
    <w:rsid w:val="00E83202"/>
    <w:rsid w:val="00E83308"/>
    <w:rsid w:val="00E833B5"/>
    <w:rsid w:val="00E83575"/>
    <w:rsid w:val="00E83700"/>
    <w:rsid w:val="00E8386D"/>
    <w:rsid w:val="00E83952"/>
    <w:rsid w:val="00E8399B"/>
    <w:rsid w:val="00E83B29"/>
    <w:rsid w:val="00E83B2B"/>
    <w:rsid w:val="00E83C09"/>
    <w:rsid w:val="00E83D05"/>
    <w:rsid w:val="00E8400A"/>
    <w:rsid w:val="00E8407E"/>
    <w:rsid w:val="00E84226"/>
    <w:rsid w:val="00E84253"/>
    <w:rsid w:val="00E84430"/>
    <w:rsid w:val="00E84676"/>
    <w:rsid w:val="00E84C2A"/>
    <w:rsid w:val="00E84C86"/>
    <w:rsid w:val="00E84CDD"/>
    <w:rsid w:val="00E84E1E"/>
    <w:rsid w:val="00E84F42"/>
    <w:rsid w:val="00E84FB4"/>
    <w:rsid w:val="00E85095"/>
    <w:rsid w:val="00E85169"/>
    <w:rsid w:val="00E85245"/>
    <w:rsid w:val="00E854FA"/>
    <w:rsid w:val="00E85882"/>
    <w:rsid w:val="00E859F2"/>
    <w:rsid w:val="00E85B2D"/>
    <w:rsid w:val="00E85B73"/>
    <w:rsid w:val="00E85C5F"/>
    <w:rsid w:val="00E85D3A"/>
    <w:rsid w:val="00E85D7A"/>
    <w:rsid w:val="00E85EE6"/>
    <w:rsid w:val="00E8612B"/>
    <w:rsid w:val="00E86181"/>
    <w:rsid w:val="00E86379"/>
    <w:rsid w:val="00E86420"/>
    <w:rsid w:val="00E86530"/>
    <w:rsid w:val="00E865B2"/>
    <w:rsid w:val="00E8680B"/>
    <w:rsid w:val="00E869F3"/>
    <w:rsid w:val="00E86A88"/>
    <w:rsid w:val="00E86BDC"/>
    <w:rsid w:val="00E86E3B"/>
    <w:rsid w:val="00E86EE2"/>
    <w:rsid w:val="00E86FE4"/>
    <w:rsid w:val="00E8707A"/>
    <w:rsid w:val="00E8707E"/>
    <w:rsid w:val="00E8718E"/>
    <w:rsid w:val="00E877B1"/>
    <w:rsid w:val="00E877E0"/>
    <w:rsid w:val="00E878CD"/>
    <w:rsid w:val="00E87A68"/>
    <w:rsid w:val="00E87AE9"/>
    <w:rsid w:val="00E87F94"/>
    <w:rsid w:val="00E90089"/>
    <w:rsid w:val="00E90093"/>
    <w:rsid w:val="00E900AC"/>
    <w:rsid w:val="00E900E4"/>
    <w:rsid w:val="00E902E4"/>
    <w:rsid w:val="00E906F3"/>
    <w:rsid w:val="00E9086F"/>
    <w:rsid w:val="00E90998"/>
    <w:rsid w:val="00E90A02"/>
    <w:rsid w:val="00E90EEF"/>
    <w:rsid w:val="00E9115A"/>
    <w:rsid w:val="00E91221"/>
    <w:rsid w:val="00E9173A"/>
    <w:rsid w:val="00E9176D"/>
    <w:rsid w:val="00E9176F"/>
    <w:rsid w:val="00E919B9"/>
    <w:rsid w:val="00E91C5F"/>
    <w:rsid w:val="00E91D94"/>
    <w:rsid w:val="00E91E5E"/>
    <w:rsid w:val="00E9200B"/>
    <w:rsid w:val="00E92403"/>
    <w:rsid w:val="00E92433"/>
    <w:rsid w:val="00E92536"/>
    <w:rsid w:val="00E9254A"/>
    <w:rsid w:val="00E9266A"/>
    <w:rsid w:val="00E92873"/>
    <w:rsid w:val="00E92A5B"/>
    <w:rsid w:val="00E92A98"/>
    <w:rsid w:val="00E92A9F"/>
    <w:rsid w:val="00E92ADB"/>
    <w:rsid w:val="00E92AE7"/>
    <w:rsid w:val="00E92CCC"/>
    <w:rsid w:val="00E92F56"/>
    <w:rsid w:val="00E9309B"/>
    <w:rsid w:val="00E930DE"/>
    <w:rsid w:val="00E932DA"/>
    <w:rsid w:val="00E932F2"/>
    <w:rsid w:val="00E9332E"/>
    <w:rsid w:val="00E933B8"/>
    <w:rsid w:val="00E93528"/>
    <w:rsid w:val="00E9370A"/>
    <w:rsid w:val="00E9377D"/>
    <w:rsid w:val="00E9392F"/>
    <w:rsid w:val="00E93B8D"/>
    <w:rsid w:val="00E94294"/>
    <w:rsid w:val="00E9441F"/>
    <w:rsid w:val="00E9466B"/>
    <w:rsid w:val="00E947B4"/>
    <w:rsid w:val="00E947E3"/>
    <w:rsid w:val="00E94AEB"/>
    <w:rsid w:val="00E94CE5"/>
    <w:rsid w:val="00E95053"/>
    <w:rsid w:val="00E95161"/>
    <w:rsid w:val="00E9517C"/>
    <w:rsid w:val="00E9541B"/>
    <w:rsid w:val="00E95444"/>
    <w:rsid w:val="00E954FE"/>
    <w:rsid w:val="00E9557F"/>
    <w:rsid w:val="00E95648"/>
    <w:rsid w:val="00E957C0"/>
    <w:rsid w:val="00E95928"/>
    <w:rsid w:val="00E9594E"/>
    <w:rsid w:val="00E9598E"/>
    <w:rsid w:val="00E95AB9"/>
    <w:rsid w:val="00E95C45"/>
    <w:rsid w:val="00E95E5E"/>
    <w:rsid w:val="00E95E64"/>
    <w:rsid w:val="00E95F7D"/>
    <w:rsid w:val="00E967C4"/>
    <w:rsid w:val="00E96A0E"/>
    <w:rsid w:val="00E96A3F"/>
    <w:rsid w:val="00E96A56"/>
    <w:rsid w:val="00E96AEB"/>
    <w:rsid w:val="00E96CE2"/>
    <w:rsid w:val="00E96CF0"/>
    <w:rsid w:val="00E96D11"/>
    <w:rsid w:val="00E96F1E"/>
    <w:rsid w:val="00E96FE2"/>
    <w:rsid w:val="00E97042"/>
    <w:rsid w:val="00E972BB"/>
    <w:rsid w:val="00E97362"/>
    <w:rsid w:val="00E97522"/>
    <w:rsid w:val="00E9762E"/>
    <w:rsid w:val="00E97AC6"/>
    <w:rsid w:val="00E97C1E"/>
    <w:rsid w:val="00E97C87"/>
    <w:rsid w:val="00E97FA9"/>
    <w:rsid w:val="00EA0046"/>
    <w:rsid w:val="00EA006F"/>
    <w:rsid w:val="00EA01A4"/>
    <w:rsid w:val="00EA03C9"/>
    <w:rsid w:val="00EA05E6"/>
    <w:rsid w:val="00EA05ED"/>
    <w:rsid w:val="00EA0738"/>
    <w:rsid w:val="00EA087B"/>
    <w:rsid w:val="00EA08D7"/>
    <w:rsid w:val="00EA0A78"/>
    <w:rsid w:val="00EA0AEA"/>
    <w:rsid w:val="00EA0C5E"/>
    <w:rsid w:val="00EA0CC2"/>
    <w:rsid w:val="00EA0F7B"/>
    <w:rsid w:val="00EA0FD8"/>
    <w:rsid w:val="00EA1107"/>
    <w:rsid w:val="00EA11A6"/>
    <w:rsid w:val="00EA13EF"/>
    <w:rsid w:val="00EA143E"/>
    <w:rsid w:val="00EA14CD"/>
    <w:rsid w:val="00EA1507"/>
    <w:rsid w:val="00EA185E"/>
    <w:rsid w:val="00EA1AA5"/>
    <w:rsid w:val="00EA1B19"/>
    <w:rsid w:val="00EA1C2C"/>
    <w:rsid w:val="00EA1C85"/>
    <w:rsid w:val="00EA1CF6"/>
    <w:rsid w:val="00EA1F98"/>
    <w:rsid w:val="00EA203C"/>
    <w:rsid w:val="00EA20DE"/>
    <w:rsid w:val="00EA2102"/>
    <w:rsid w:val="00EA2541"/>
    <w:rsid w:val="00EA2574"/>
    <w:rsid w:val="00EA25E8"/>
    <w:rsid w:val="00EA2634"/>
    <w:rsid w:val="00EA269D"/>
    <w:rsid w:val="00EA279D"/>
    <w:rsid w:val="00EA2A8A"/>
    <w:rsid w:val="00EA2B23"/>
    <w:rsid w:val="00EA2C37"/>
    <w:rsid w:val="00EA2C6B"/>
    <w:rsid w:val="00EA2DD7"/>
    <w:rsid w:val="00EA2E61"/>
    <w:rsid w:val="00EA30CB"/>
    <w:rsid w:val="00EA31E4"/>
    <w:rsid w:val="00EA32F6"/>
    <w:rsid w:val="00EA347D"/>
    <w:rsid w:val="00EA34B3"/>
    <w:rsid w:val="00EA35F3"/>
    <w:rsid w:val="00EA38A3"/>
    <w:rsid w:val="00EA396F"/>
    <w:rsid w:val="00EA399A"/>
    <w:rsid w:val="00EA39A0"/>
    <w:rsid w:val="00EA3A6B"/>
    <w:rsid w:val="00EA3B95"/>
    <w:rsid w:val="00EA3BFB"/>
    <w:rsid w:val="00EA3C21"/>
    <w:rsid w:val="00EA3D45"/>
    <w:rsid w:val="00EA3E37"/>
    <w:rsid w:val="00EA4095"/>
    <w:rsid w:val="00EA40D2"/>
    <w:rsid w:val="00EA42BA"/>
    <w:rsid w:val="00EA433D"/>
    <w:rsid w:val="00EA4541"/>
    <w:rsid w:val="00EA4612"/>
    <w:rsid w:val="00EA49BE"/>
    <w:rsid w:val="00EA4AA9"/>
    <w:rsid w:val="00EA4B02"/>
    <w:rsid w:val="00EA4C05"/>
    <w:rsid w:val="00EA4D24"/>
    <w:rsid w:val="00EA4E50"/>
    <w:rsid w:val="00EA5032"/>
    <w:rsid w:val="00EA50F5"/>
    <w:rsid w:val="00EA5125"/>
    <w:rsid w:val="00EA5141"/>
    <w:rsid w:val="00EA5175"/>
    <w:rsid w:val="00EA5352"/>
    <w:rsid w:val="00EA53AE"/>
    <w:rsid w:val="00EA53FF"/>
    <w:rsid w:val="00EA54B6"/>
    <w:rsid w:val="00EA54DB"/>
    <w:rsid w:val="00EA568F"/>
    <w:rsid w:val="00EA56D3"/>
    <w:rsid w:val="00EA5949"/>
    <w:rsid w:val="00EA5954"/>
    <w:rsid w:val="00EA5A86"/>
    <w:rsid w:val="00EA5BC8"/>
    <w:rsid w:val="00EA5C72"/>
    <w:rsid w:val="00EA5E14"/>
    <w:rsid w:val="00EA5E1A"/>
    <w:rsid w:val="00EA5E38"/>
    <w:rsid w:val="00EA5E83"/>
    <w:rsid w:val="00EA6304"/>
    <w:rsid w:val="00EA64F5"/>
    <w:rsid w:val="00EA6540"/>
    <w:rsid w:val="00EA68A9"/>
    <w:rsid w:val="00EA6B7C"/>
    <w:rsid w:val="00EA6C88"/>
    <w:rsid w:val="00EA6CD2"/>
    <w:rsid w:val="00EA7022"/>
    <w:rsid w:val="00EA7102"/>
    <w:rsid w:val="00EA710F"/>
    <w:rsid w:val="00EA7280"/>
    <w:rsid w:val="00EA72C5"/>
    <w:rsid w:val="00EA7354"/>
    <w:rsid w:val="00EA7382"/>
    <w:rsid w:val="00EA782B"/>
    <w:rsid w:val="00EA7900"/>
    <w:rsid w:val="00EA7A1C"/>
    <w:rsid w:val="00EA7A35"/>
    <w:rsid w:val="00EA7B0F"/>
    <w:rsid w:val="00EA7B8D"/>
    <w:rsid w:val="00EA7BBA"/>
    <w:rsid w:val="00EA7C84"/>
    <w:rsid w:val="00EB0338"/>
    <w:rsid w:val="00EB0416"/>
    <w:rsid w:val="00EB046E"/>
    <w:rsid w:val="00EB0496"/>
    <w:rsid w:val="00EB0500"/>
    <w:rsid w:val="00EB08AD"/>
    <w:rsid w:val="00EB090B"/>
    <w:rsid w:val="00EB0A66"/>
    <w:rsid w:val="00EB0B55"/>
    <w:rsid w:val="00EB0C50"/>
    <w:rsid w:val="00EB0D4E"/>
    <w:rsid w:val="00EB0E85"/>
    <w:rsid w:val="00EB0F97"/>
    <w:rsid w:val="00EB0FCB"/>
    <w:rsid w:val="00EB1168"/>
    <w:rsid w:val="00EB14E7"/>
    <w:rsid w:val="00EB17EB"/>
    <w:rsid w:val="00EB1AED"/>
    <w:rsid w:val="00EB1BBB"/>
    <w:rsid w:val="00EB1D23"/>
    <w:rsid w:val="00EB1EE2"/>
    <w:rsid w:val="00EB1F50"/>
    <w:rsid w:val="00EB1F80"/>
    <w:rsid w:val="00EB206B"/>
    <w:rsid w:val="00EB20A0"/>
    <w:rsid w:val="00EB21CD"/>
    <w:rsid w:val="00EB241A"/>
    <w:rsid w:val="00EB2505"/>
    <w:rsid w:val="00EB2675"/>
    <w:rsid w:val="00EB29EB"/>
    <w:rsid w:val="00EB2A15"/>
    <w:rsid w:val="00EB2A1E"/>
    <w:rsid w:val="00EB2B29"/>
    <w:rsid w:val="00EB2D6B"/>
    <w:rsid w:val="00EB2E08"/>
    <w:rsid w:val="00EB2FBF"/>
    <w:rsid w:val="00EB30EF"/>
    <w:rsid w:val="00EB312F"/>
    <w:rsid w:val="00EB31E9"/>
    <w:rsid w:val="00EB32A3"/>
    <w:rsid w:val="00EB33B7"/>
    <w:rsid w:val="00EB3546"/>
    <w:rsid w:val="00EB3691"/>
    <w:rsid w:val="00EB36A7"/>
    <w:rsid w:val="00EB3767"/>
    <w:rsid w:val="00EB3800"/>
    <w:rsid w:val="00EB3845"/>
    <w:rsid w:val="00EB3D06"/>
    <w:rsid w:val="00EB3DAF"/>
    <w:rsid w:val="00EB3E17"/>
    <w:rsid w:val="00EB3E5F"/>
    <w:rsid w:val="00EB3EEC"/>
    <w:rsid w:val="00EB3FB3"/>
    <w:rsid w:val="00EB42FD"/>
    <w:rsid w:val="00EB43F3"/>
    <w:rsid w:val="00EB44F2"/>
    <w:rsid w:val="00EB46F3"/>
    <w:rsid w:val="00EB492C"/>
    <w:rsid w:val="00EB4B96"/>
    <w:rsid w:val="00EB4DED"/>
    <w:rsid w:val="00EB4E3D"/>
    <w:rsid w:val="00EB5029"/>
    <w:rsid w:val="00EB5258"/>
    <w:rsid w:val="00EB52B9"/>
    <w:rsid w:val="00EB535A"/>
    <w:rsid w:val="00EB5424"/>
    <w:rsid w:val="00EB5637"/>
    <w:rsid w:val="00EB57F2"/>
    <w:rsid w:val="00EB5851"/>
    <w:rsid w:val="00EB585E"/>
    <w:rsid w:val="00EB58F0"/>
    <w:rsid w:val="00EB59F7"/>
    <w:rsid w:val="00EB5C55"/>
    <w:rsid w:val="00EB5C9B"/>
    <w:rsid w:val="00EB5D22"/>
    <w:rsid w:val="00EB5E8B"/>
    <w:rsid w:val="00EB5F31"/>
    <w:rsid w:val="00EB608E"/>
    <w:rsid w:val="00EB62F8"/>
    <w:rsid w:val="00EB637B"/>
    <w:rsid w:val="00EB648E"/>
    <w:rsid w:val="00EB6501"/>
    <w:rsid w:val="00EB654C"/>
    <w:rsid w:val="00EB675D"/>
    <w:rsid w:val="00EB6825"/>
    <w:rsid w:val="00EB689E"/>
    <w:rsid w:val="00EB6950"/>
    <w:rsid w:val="00EB697A"/>
    <w:rsid w:val="00EB6C2C"/>
    <w:rsid w:val="00EB6C76"/>
    <w:rsid w:val="00EB6F3B"/>
    <w:rsid w:val="00EB6FF2"/>
    <w:rsid w:val="00EB704D"/>
    <w:rsid w:val="00EB721D"/>
    <w:rsid w:val="00EB7483"/>
    <w:rsid w:val="00EB76A1"/>
    <w:rsid w:val="00EB77F0"/>
    <w:rsid w:val="00EB7B3C"/>
    <w:rsid w:val="00EB7C34"/>
    <w:rsid w:val="00EB7ED0"/>
    <w:rsid w:val="00EC0006"/>
    <w:rsid w:val="00EC0099"/>
    <w:rsid w:val="00EC027C"/>
    <w:rsid w:val="00EC03EB"/>
    <w:rsid w:val="00EC0622"/>
    <w:rsid w:val="00EC0627"/>
    <w:rsid w:val="00EC0696"/>
    <w:rsid w:val="00EC07E5"/>
    <w:rsid w:val="00EC07E9"/>
    <w:rsid w:val="00EC08C1"/>
    <w:rsid w:val="00EC0B1D"/>
    <w:rsid w:val="00EC0B47"/>
    <w:rsid w:val="00EC0F6F"/>
    <w:rsid w:val="00EC1007"/>
    <w:rsid w:val="00EC1184"/>
    <w:rsid w:val="00EC11D0"/>
    <w:rsid w:val="00EC14F6"/>
    <w:rsid w:val="00EC17E1"/>
    <w:rsid w:val="00EC1A70"/>
    <w:rsid w:val="00EC1B51"/>
    <w:rsid w:val="00EC1D44"/>
    <w:rsid w:val="00EC1F5E"/>
    <w:rsid w:val="00EC2041"/>
    <w:rsid w:val="00EC2058"/>
    <w:rsid w:val="00EC222F"/>
    <w:rsid w:val="00EC2288"/>
    <w:rsid w:val="00EC2387"/>
    <w:rsid w:val="00EC2400"/>
    <w:rsid w:val="00EC2406"/>
    <w:rsid w:val="00EC247B"/>
    <w:rsid w:val="00EC2485"/>
    <w:rsid w:val="00EC24CC"/>
    <w:rsid w:val="00EC24D9"/>
    <w:rsid w:val="00EC2603"/>
    <w:rsid w:val="00EC26BD"/>
    <w:rsid w:val="00EC2ABC"/>
    <w:rsid w:val="00EC2E62"/>
    <w:rsid w:val="00EC31B5"/>
    <w:rsid w:val="00EC328C"/>
    <w:rsid w:val="00EC32BC"/>
    <w:rsid w:val="00EC334F"/>
    <w:rsid w:val="00EC33DB"/>
    <w:rsid w:val="00EC33E4"/>
    <w:rsid w:val="00EC3559"/>
    <w:rsid w:val="00EC3579"/>
    <w:rsid w:val="00EC396F"/>
    <w:rsid w:val="00EC3991"/>
    <w:rsid w:val="00EC3B2D"/>
    <w:rsid w:val="00EC3C46"/>
    <w:rsid w:val="00EC3D93"/>
    <w:rsid w:val="00EC40CF"/>
    <w:rsid w:val="00EC445F"/>
    <w:rsid w:val="00EC4484"/>
    <w:rsid w:val="00EC4511"/>
    <w:rsid w:val="00EC45B7"/>
    <w:rsid w:val="00EC466D"/>
    <w:rsid w:val="00EC4671"/>
    <w:rsid w:val="00EC46DC"/>
    <w:rsid w:val="00EC48DC"/>
    <w:rsid w:val="00EC48E8"/>
    <w:rsid w:val="00EC4A9C"/>
    <w:rsid w:val="00EC4C76"/>
    <w:rsid w:val="00EC4CF4"/>
    <w:rsid w:val="00EC4E23"/>
    <w:rsid w:val="00EC4E38"/>
    <w:rsid w:val="00EC4F93"/>
    <w:rsid w:val="00EC548E"/>
    <w:rsid w:val="00EC561C"/>
    <w:rsid w:val="00EC569A"/>
    <w:rsid w:val="00EC57F5"/>
    <w:rsid w:val="00EC5970"/>
    <w:rsid w:val="00EC59DB"/>
    <w:rsid w:val="00EC5CCE"/>
    <w:rsid w:val="00EC5CFF"/>
    <w:rsid w:val="00EC5E80"/>
    <w:rsid w:val="00EC5EC0"/>
    <w:rsid w:val="00EC600F"/>
    <w:rsid w:val="00EC60D9"/>
    <w:rsid w:val="00EC61B1"/>
    <w:rsid w:val="00EC6253"/>
    <w:rsid w:val="00EC6573"/>
    <w:rsid w:val="00EC6646"/>
    <w:rsid w:val="00EC66EC"/>
    <w:rsid w:val="00EC6761"/>
    <w:rsid w:val="00EC685B"/>
    <w:rsid w:val="00EC6B6F"/>
    <w:rsid w:val="00EC7143"/>
    <w:rsid w:val="00EC7217"/>
    <w:rsid w:val="00EC7467"/>
    <w:rsid w:val="00EC7470"/>
    <w:rsid w:val="00EC7557"/>
    <w:rsid w:val="00EC7752"/>
    <w:rsid w:val="00EC78A8"/>
    <w:rsid w:val="00EC7CCD"/>
    <w:rsid w:val="00EC7CCE"/>
    <w:rsid w:val="00EC7FB1"/>
    <w:rsid w:val="00ED010C"/>
    <w:rsid w:val="00ED02E6"/>
    <w:rsid w:val="00ED0328"/>
    <w:rsid w:val="00ED0403"/>
    <w:rsid w:val="00ED0825"/>
    <w:rsid w:val="00ED0977"/>
    <w:rsid w:val="00ED0AE6"/>
    <w:rsid w:val="00ED0C07"/>
    <w:rsid w:val="00ED0E05"/>
    <w:rsid w:val="00ED0E7F"/>
    <w:rsid w:val="00ED0F7B"/>
    <w:rsid w:val="00ED1112"/>
    <w:rsid w:val="00ED13F9"/>
    <w:rsid w:val="00ED186C"/>
    <w:rsid w:val="00ED186F"/>
    <w:rsid w:val="00ED18BF"/>
    <w:rsid w:val="00ED1BAA"/>
    <w:rsid w:val="00ED1BF6"/>
    <w:rsid w:val="00ED201C"/>
    <w:rsid w:val="00ED249F"/>
    <w:rsid w:val="00ED2BB7"/>
    <w:rsid w:val="00ED2BFB"/>
    <w:rsid w:val="00ED2DA7"/>
    <w:rsid w:val="00ED2DB9"/>
    <w:rsid w:val="00ED3117"/>
    <w:rsid w:val="00ED32E3"/>
    <w:rsid w:val="00ED3427"/>
    <w:rsid w:val="00ED368C"/>
    <w:rsid w:val="00ED37A3"/>
    <w:rsid w:val="00ED383A"/>
    <w:rsid w:val="00ED39E8"/>
    <w:rsid w:val="00ED3B42"/>
    <w:rsid w:val="00ED3CF5"/>
    <w:rsid w:val="00ED402C"/>
    <w:rsid w:val="00ED4146"/>
    <w:rsid w:val="00ED4325"/>
    <w:rsid w:val="00ED43CA"/>
    <w:rsid w:val="00ED47D0"/>
    <w:rsid w:val="00ED48FE"/>
    <w:rsid w:val="00ED4B16"/>
    <w:rsid w:val="00ED4BD5"/>
    <w:rsid w:val="00ED4C9A"/>
    <w:rsid w:val="00ED4CCD"/>
    <w:rsid w:val="00ED4DE9"/>
    <w:rsid w:val="00ED4F27"/>
    <w:rsid w:val="00ED53B6"/>
    <w:rsid w:val="00ED562C"/>
    <w:rsid w:val="00ED5630"/>
    <w:rsid w:val="00ED56B2"/>
    <w:rsid w:val="00ED56CA"/>
    <w:rsid w:val="00ED5743"/>
    <w:rsid w:val="00ED592C"/>
    <w:rsid w:val="00ED59D9"/>
    <w:rsid w:val="00ED5D29"/>
    <w:rsid w:val="00ED5E3B"/>
    <w:rsid w:val="00ED5F45"/>
    <w:rsid w:val="00ED5F6E"/>
    <w:rsid w:val="00ED5F9E"/>
    <w:rsid w:val="00ED6096"/>
    <w:rsid w:val="00ED618B"/>
    <w:rsid w:val="00ED6284"/>
    <w:rsid w:val="00ED6557"/>
    <w:rsid w:val="00ED65EB"/>
    <w:rsid w:val="00ED677F"/>
    <w:rsid w:val="00ED6785"/>
    <w:rsid w:val="00ED6C0A"/>
    <w:rsid w:val="00ED6F12"/>
    <w:rsid w:val="00ED73BD"/>
    <w:rsid w:val="00ED74C8"/>
    <w:rsid w:val="00ED7667"/>
    <w:rsid w:val="00ED781C"/>
    <w:rsid w:val="00ED7B23"/>
    <w:rsid w:val="00ED7B38"/>
    <w:rsid w:val="00EE0068"/>
    <w:rsid w:val="00EE0078"/>
    <w:rsid w:val="00EE020F"/>
    <w:rsid w:val="00EE023B"/>
    <w:rsid w:val="00EE044E"/>
    <w:rsid w:val="00EE04F0"/>
    <w:rsid w:val="00EE0A56"/>
    <w:rsid w:val="00EE0A98"/>
    <w:rsid w:val="00EE0AE4"/>
    <w:rsid w:val="00EE0AF0"/>
    <w:rsid w:val="00EE0AF7"/>
    <w:rsid w:val="00EE0B84"/>
    <w:rsid w:val="00EE0C95"/>
    <w:rsid w:val="00EE10DF"/>
    <w:rsid w:val="00EE12A3"/>
    <w:rsid w:val="00EE15B2"/>
    <w:rsid w:val="00EE1625"/>
    <w:rsid w:val="00EE170D"/>
    <w:rsid w:val="00EE1837"/>
    <w:rsid w:val="00EE1919"/>
    <w:rsid w:val="00EE19B0"/>
    <w:rsid w:val="00EE1C0D"/>
    <w:rsid w:val="00EE1E45"/>
    <w:rsid w:val="00EE1E48"/>
    <w:rsid w:val="00EE1EA7"/>
    <w:rsid w:val="00EE1F15"/>
    <w:rsid w:val="00EE1F2F"/>
    <w:rsid w:val="00EE1FAF"/>
    <w:rsid w:val="00EE20B9"/>
    <w:rsid w:val="00EE239F"/>
    <w:rsid w:val="00EE293D"/>
    <w:rsid w:val="00EE2C42"/>
    <w:rsid w:val="00EE2CC3"/>
    <w:rsid w:val="00EE2D0C"/>
    <w:rsid w:val="00EE2D53"/>
    <w:rsid w:val="00EE2DC5"/>
    <w:rsid w:val="00EE2E6D"/>
    <w:rsid w:val="00EE303F"/>
    <w:rsid w:val="00EE319A"/>
    <w:rsid w:val="00EE32A2"/>
    <w:rsid w:val="00EE33CC"/>
    <w:rsid w:val="00EE352D"/>
    <w:rsid w:val="00EE38FF"/>
    <w:rsid w:val="00EE39B1"/>
    <w:rsid w:val="00EE3C1A"/>
    <w:rsid w:val="00EE3D24"/>
    <w:rsid w:val="00EE3D3B"/>
    <w:rsid w:val="00EE3D94"/>
    <w:rsid w:val="00EE4331"/>
    <w:rsid w:val="00EE45A3"/>
    <w:rsid w:val="00EE4711"/>
    <w:rsid w:val="00EE47FF"/>
    <w:rsid w:val="00EE49E7"/>
    <w:rsid w:val="00EE4A32"/>
    <w:rsid w:val="00EE4AA2"/>
    <w:rsid w:val="00EE4BCE"/>
    <w:rsid w:val="00EE4ED7"/>
    <w:rsid w:val="00EE51A8"/>
    <w:rsid w:val="00EE5355"/>
    <w:rsid w:val="00EE544D"/>
    <w:rsid w:val="00EE57C6"/>
    <w:rsid w:val="00EE5939"/>
    <w:rsid w:val="00EE5CD5"/>
    <w:rsid w:val="00EE5EF8"/>
    <w:rsid w:val="00EE60A8"/>
    <w:rsid w:val="00EE60D5"/>
    <w:rsid w:val="00EE621B"/>
    <w:rsid w:val="00EE6303"/>
    <w:rsid w:val="00EE63C6"/>
    <w:rsid w:val="00EE65C0"/>
    <w:rsid w:val="00EE6865"/>
    <w:rsid w:val="00EE68A0"/>
    <w:rsid w:val="00EE68AA"/>
    <w:rsid w:val="00EE6BEF"/>
    <w:rsid w:val="00EE6DC9"/>
    <w:rsid w:val="00EE6E56"/>
    <w:rsid w:val="00EE6EE0"/>
    <w:rsid w:val="00EE7128"/>
    <w:rsid w:val="00EE7315"/>
    <w:rsid w:val="00EE734C"/>
    <w:rsid w:val="00EE7350"/>
    <w:rsid w:val="00EE7392"/>
    <w:rsid w:val="00EE73F9"/>
    <w:rsid w:val="00EE7C38"/>
    <w:rsid w:val="00EF002A"/>
    <w:rsid w:val="00EF0033"/>
    <w:rsid w:val="00EF0050"/>
    <w:rsid w:val="00EF028B"/>
    <w:rsid w:val="00EF02A2"/>
    <w:rsid w:val="00EF02CF"/>
    <w:rsid w:val="00EF0780"/>
    <w:rsid w:val="00EF07CC"/>
    <w:rsid w:val="00EF08B1"/>
    <w:rsid w:val="00EF094E"/>
    <w:rsid w:val="00EF0B30"/>
    <w:rsid w:val="00EF0B8F"/>
    <w:rsid w:val="00EF0D72"/>
    <w:rsid w:val="00EF1058"/>
    <w:rsid w:val="00EF1386"/>
    <w:rsid w:val="00EF1467"/>
    <w:rsid w:val="00EF1751"/>
    <w:rsid w:val="00EF1A02"/>
    <w:rsid w:val="00EF1C02"/>
    <w:rsid w:val="00EF1D38"/>
    <w:rsid w:val="00EF1F5F"/>
    <w:rsid w:val="00EF234F"/>
    <w:rsid w:val="00EF2486"/>
    <w:rsid w:val="00EF2533"/>
    <w:rsid w:val="00EF270D"/>
    <w:rsid w:val="00EF281E"/>
    <w:rsid w:val="00EF28D8"/>
    <w:rsid w:val="00EF2A2F"/>
    <w:rsid w:val="00EF2AA0"/>
    <w:rsid w:val="00EF2AE1"/>
    <w:rsid w:val="00EF2B43"/>
    <w:rsid w:val="00EF2BB4"/>
    <w:rsid w:val="00EF2FA1"/>
    <w:rsid w:val="00EF2FB2"/>
    <w:rsid w:val="00EF3357"/>
    <w:rsid w:val="00EF3367"/>
    <w:rsid w:val="00EF3739"/>
    <w:rsid w:val="00EF37DE"/>
    <w:rsid w:val="00EF3866"/>
    <w:rsid w:val="00EF3D52"/>
    <w:rsid w:val="00EF3D91"/>
    <w:rsid w:val="00EF3F26"/>
    <w:rsid w:val="00EF4022"/>
    <w:rsid w:val="00EF40B1"/>
    <w:rsid w:val="00EF42F5"/>
    <w:rsid w:val="00EF4428"/>
    <w:rsid w:val="00EF44D7"/>
    <w:rsid w:val="00EF45B8"/>
    <w:rsid w:val="00EF469B"/>
    <w:rsid w:val="00EF47E8"/>
    <w:rsid w:val="00EF490F"/>
    <w:rsid w:val="00EF4B9A"/>
    <w:rsid w:val="00EF4BB5"/>
    <w:rsid w:val="00EF4BC9"/>
    <w:rsid w:val="00EF4CE3"/>
    <w:rsid w:val="00EF4F0F"/>
    <w:rsid w:val="00EF4F3B"/>
    <w:rsid w:val="00EF5066"/>
    <w:rsid w:val="00EF50D1"/>
    <w:rsid w:val="00EF51AD"/>
    <w:rsid w:val="00EF5733"/>
    <w:rsid w:val="00EF5739"/>
    <w:rsid w:val="00EF5866"/>
    <w:rsid w:val="00EF5C09"/>
    <w:rsid w:val="00EF5C17"/>
    <w:rsid w:val="00EF5FE3"/>
    <w:rsid w:val="00EF60D1"/>
    <w:rsid w:val="00EF61F5"/>
    <w:rsid w:val="00EF6200"/>
    <w:rsid w:val="00EF6263"/>
    <w:rsid w:val="00EF62DA"/>
    <w:rsid w:val="00EF65E6"/>
    <w:rsid w:val="00EF6740"/>
    <w:rsid w:val="00EF67D3"/>
    <w:rsid w:val="00EF6A6A"/>
    <w:rsid w:val="00EF6A7E"/>
    <w:rsid w:val="00EF6BA4"/>
    <w:rsid w:val="00EF6CB2"/>
    <w:rsid w:val="00EF6D4F"/>
    <w:rsid w:val="00EF6D9D"/>
    <w:rsid w:val="00EF6DDB"/>
    <w:rsid w:val="00EF6F64"/>
    <w:rsid w:val="00EF7050"/>
    <w:rsid w:val="00EF70C8"/>
    <w:rsid w:val="00EF716D"/>
    <w:rsid w:val="00EF71A7"/>
    <w:rsid w:val="00EF71AC"/>
    <w:rsid w:val="00EF7207"/>
    <w:rsid w:val="00EF728C"/>
    <w:rsid w:val="00EF74E6"/>
    <w:rsid w:val="00EF750A"/>
    <w:rsid w:val="00EF7611"/>
    <w:rsid w:val="00EF7630"/>
    <w:rsid w:val="00EF76F1"/>
    <w:rsid w:val="00EF7857"/>
    <w:rsid w:val="00EF79D9"/>
    <w:rsid w:val="00EF7B73"/>
    <w:rsid w:val="00EF7BB5"/>
    <w:rsid w:val="00EF7D98"/>
    <w:rsid w:val="00EF7FDB"/>
    <w:rsid w:val="00F00072"/>
    <w:rsid w:val="00F000AB"/>
    <w:rsid w:val="00F003C4"/>
    <w:rsid w:val="00F00734"/>
    <w:rsid w:val="00F00875"/>
    <w:rsid w:val="00F00876"/>
    <w:rsid w:val="00F008BB"/>
    <w:rsid w:val="00F009B9"/>
    <w:rsid w:val="00F00C88"/>
    <w:rsid w:val="00F00D69"/>
    <w:rsid w:val="00F00E2A"/>
    <w:rsid w:val="00F00E47"/>
    <w:rsid w:val="00F011C4"/>
    <w:rsid w:val="00F01298"/>
    <w:rsid w:val="00F01581"/>
    <w:rsid w:val="00F015CE"/>
    <w:rsid w:val="00F017E4"/>
    <w:rsid w:val="00F01824"/>
    <w:rsid w:val="00F01C77"/>
    <w:rsid w:val="00F01DC7"/>
    <w:rsid w:val="00F01FA4"/>
    <w:rsid w:val="00F02157"/>
    <w:rsid w:val="00F022FA"/>
    <w:rsid w:val="00F024EF"/>
    <w:rsid w:val="00F02591"/>
    <w:rsid w:val="00F025F9"/>
    <w:rsid w:val="00F02705"/>
    <w:rsid w:val="00F02B0B"/>
    <w:rsid w:val="00F02BCC"/>
    <w:rsid w:val="00F02D8F"/>
    <w:rsid w:val="00F02E6C"/>
    <w:rsid w:val="00F02F0E"/>
    <w:rsid w:val="00F03053"/>
    <w:rsid w:val="00F03122"/>
    <w:rsid w:val="00F03207"/>
    <w:rsid w:val="00F0343A"/>
    <w:rsid w:val="00F034FF"/>
    <w:rsid w:val="00F03712"/>
    <w:rsid w:val="00F039A9"/>
    <w:rsid w:val="00F03D1F"/>
    <w:rsid w:val="00F0406F"/>
    <w:rsid w:val="00F041C1"/>
    <w:rsid w:val="00F042EC"/>
    <w:rsid w:val="00F04397"/>
    <w:rsid w:val="00F044C7"/>
    <w:rsid w:val="00F044EA"/>
    <w:rsid w:val="00F04501"/>
    <w:rsid w:val="00F04503"/>
    <w:rsid w:val="00F045B8"/>
    <w:rsid w:val="00F04B28"/>
    <w:rsid w:val="00F04B7C"/>
    <w:rsid w:val="00F04CA4"/>
    <w:rsid w:val="00F04CC6"/>
    <w:rsid w:val="00F04E1E"/>
    <w:rsid w:val="00F04EB8"/>
    <w:rsid w:val="00F04EFF"/>
    <w:rsid w:val="00F04F56"/>
    <w:rsid w:val="00F04F6C"/>
    <w:rsid w:val="00F05126"/>
    <w:rsid w:val="00F05505"/>
    <w:rsid w:val="00F0574A"/>
    <w:rsid w:val="00F0574F"/>
    <w:rsid w:val="00F058BF"/>
    <w:rsid w:val="00F05B4A"/>
    <w:rsid w:val="00F05B4B"/>
    <w:rsid w:val="00F05C49"/>
    <w:rsid w:val="00F05FC7"/>
    <w:rsid w:val="00F0604B"/>
    <w:rsid w:val="00F06186"/>
    <w:rsid w:val="00F06246"/>
    <w:rsid w:val="00F06389"/>
    <w:rsid w:val="00F063B3"/>
    <w:rsid w:val="00F06402"/>
    <w:rsid w:val="00F06489"/>
    <w:rsid w:val="00F06615"/>
    <w:rsid w:val="00F066D6"/>
    <w:rsid w:val="00F06730"/>
    <w:rsid w:val="00F0674B"/>
    <w:rsid w:val="00F0695E"/>
    <w:rsid w:val="00F06BB4"/>
    <w:rsid w:val="00F06CEB"/>
    <w:rsid w:val="00F06E52"/>
    <w:rsid w:val="00F0705E"/>
    <w:rsid w:val="00F07086"/>
    <w:rsid w:val="00F07119"/>
    <w:rsid w:val="00F07231"/>
    <w:rsid w:val="00F07538"/>
    <w:rsid w:val="00F07574"/>
    <w:rsid w:val="00F075B8"/>
    <w:rsid w:val="00F07603"/>
    <w:rsid w:val="00F07782"/>
    <w:rsid w:val="00F07794"/>
    <w:rsid w:val="00F0789A"/>
    <w:rsid w:val="00F078FB"/>
    <w:rsid w:val="00F07A98"/>
    <w:rsid w:val="00F07C0A"/>
    <w:rsid w:val="00F07CD7"/>
    <w:rsid w:val="00F07E99"/>
    <w:rsid w:val="00F1009B"/>
    <w:rsid w:val="00F1023D"/>
    <w:rsid w:val="00F103FE"/>
    <w:rsid w:val="00F10420"/>
    <w:rsid w:val="00F105A0"/>
    <w:rsid w:val="00F10610"/>
    <w:rsid w:val="00F10978"/>
    <w:rsid w:val="00F10CD1"/>
    <w:rsid w:val="00F10EC9"/>
    <w:rsid w:val="00F1122B"/>
    <w:rsid w:val="00F112BA"/>
    <w:rsid w:val="00F114AD"/>
    <w:rsid w:val="00F11532"/>
    <w:rsid w:val="00F1175D"/>
    <w:rsid w:val="00F1192B"/>
    <w:rsid w:val="00F1192E"/>
    <w:rsid w:val="00F11938"/>
    <w:rsid w:val="00F119F2"/>
    <w:rsid w:val="00F11A9C"/>
    <w:rsid w:val="00F11BF8"/>
    <w:rsid w:val="00F11D3E"/>
    <w:rsid w:val="00F11EA3"/>
    <w:rsid w:val="00F12010"/>
    <w:rsid w:val="00F12273"/>
    <w:rsid w:val="00F125E9"/>
    <w:rsid w:val="00F126CA"/>
    <w:rsid w:val="00F12732"/>
    <w:rsid w:val="00F12755"/>
    <w:rsid w:val="00F127BC"/>
    <w:rsid w:val="00F129A6"/>
    <w:rsid w:val="00F12A00"/>
    <w:rsid w:val="00F12B30"/>
    <w:rsid w:val="00F12BC6"/>
    <w:rsid w:val="00F12DA0"/>
    <w:rsid w:val="00F12EEB"/>
    <w:rsid w:val="00F12F3E"/>
    <w:rsid w:val="00F1303A"/>
    <w:rsid w:val="00F13068"/>
    <w:rsid w:val="00F131C6"/>
    <w:rsid w:val="00F133E8"/>
    <w:rsid w:val="00F1355B"/>
    <w:rsid w:val="00F1372B"/>
    <w:rsid w:val="00F13741"/>
    <w:rsid w:val="00F13C0C"/>
    <w:rsid w:val="00F13C58"/>
    <w:rsid w:val="00F13C72"/>
    <w:rsid w:val="00F13D2E"/>
    <w:rsid w:val="00F13DA9"/>
    <w:rsid w:val="00F13E68"/>
    <w:rsid w:val="00F13F91"/>
    <w:rsid w:val="00F13FBE"/>
    <w:rsid w:val="00F14070"/>
    <w:rsid w:val="00F1460A"/>
    <w:rsid w:val="00F146DB"/>
    <w:rsid w:val="00F14708"/>
    <w:rsid w:val="00F147C1"/>
    <w:rsid w:val="00F14A03"/>
    <w:rsid w:val="00F14AB5"/>
    <w:rsid w:val="00F14FB2"/>
    <w:rsid w:val="00F15194"/>
    <w:rsid w:val="00F151D2"/>
    <w:rsid w:val="00F152E2"/>
    <w:rsid w:val="00F153D3"/>
    <w:rsid w:val="00F1551B"/>
    <w:rsid w:val="00F1567B"/>
    <w:rsid w:val="00F156F0"/>
    <w:rsid w:val="00F1572E"/>
    <w:rsid w:val="00F15869"/>
    <w:rsid w:val="00F158F0"/>
    <w:rsid w:val="00F1590B"/>
    <w:rsid w:val="00F1598F"/>
    <w:rsid w:val="00F15993"/>
    <w:rsid w:val="00F15AB5"/>
    <w:rsid w:val="00F15B01"/>
    <w:rsid w:val="00F15DAD"/>
    <w:rsid w:val="00F15E87"/>
    <w:rsid w:val="00F16095"/>
    <w:rsid w:val="00F161E8"/>
    <w:rsid w:val="00F163C2"/>
    <w:rsid w:val="00F1641D"/>
    <w:rsid w:val="00F16606"/>
    <w:rsid w:val="00F168A7"/>
    <w:rsid w:val="00F16975"/>
    <w:rsid w:val="00F16CF6"/>
    <w:rsid w:val="00F16DAC"/>
    <w:rsid w:val="00F16F77"/>
    <w:rsid w:val="00F16F8C"/>
    <w:rsid w:val="00F1702B"/>
    <w:rsid w:val="00F170A1"/>
    <w:rsid w:val="00F1721F"/>
    <w:rsid w:val="00F17279"/>
    <w:rsid w:val="00F173D5"/>
    <w:rsid w:val="00F174BD"/>
    <w:rsid w:val="00F17521"/>
    <w:rsid w:val="00F175E6"/>
    <w:rsid w:val="00F1773C"/>
    <w:rsid w:val="00F17C1E"/>
    <w:rsid w:val="00F17FF5"/>
    <w:rsid w:val="00F2011A"/>
    <w:rsid w:val="00F201F0"/>
    <w:rsid w:val="00F205D3"/>
    <w:rsid w:val="00F20856"/>
    <w:rsid w:val="00F20B91"/>
    <w:rsid w:val="00F20BF5"/>
    <w:rsid w:val="00F20C95"/>
    <w:rsid w:val="00F20E43"/>
    <w:rsid w:val="00F20F10"/>
    <w:rsid w:val="00F2101C"/>
    <w:rsid w:val="00F210D7"/>
    <w:rsid w:val="00F210DD"/>
    <w:rsid w:val="00F212CE"/>
    <w:rsid w:val="00F2159E"/>
    <w:rsid w:val="00F2164E"/>
    <w:rsid w:val="00F216DD"/>
    <w:rsid w:val="00F216FE"/>
    <w:rsid w:val="00F2190D"/>
    <w:rsid w:val="00F21DE5"/>
    <w:rsid w:val="00F21E38"/>
    <w:rsid w:val="00F21EF4"/>
    <w:rsid w:val="00F22328"/>
    <w:rsid w:val="00F2239A"/>
    <w:rsid w:val="00F223D9"/>
    <w:rsid w:val="00F225FC"/>
    <w:rsid w:val="00F22903"/>
    <w:rsid w:val="00F22934"/>
    <w:rsid w:val="00F22975"/>
    <w:rsid w:val="00F22A68"/>
    <w:rsid w:val="00F23102"/>
    <w:rsid w:val="00F2316D"/>
    <w:rsid w:val="00F23248"/>
    <w:rsid w:val="00F23606"/>
    <w:rsid w:val="00F2366D"/>
    <w:rsid w:val="00F236A4"/>
    <w:rsid w:val="00F2372D"/>
    <w:rsid w:val="00F23772"/>
    <w:rsid w:val="00F237C3"/>
    <w:rsid w:val="00F23950"/>
    <w:rsid w:val="00F23A9D"/>
    <w:rsid w:val="00F23C2B"/>
    <w:rsid w:val="00F2408E"/>
    <w:rsid w:val="00F242E0"/>
    <w:rsid w:val="00F24461"/>
    <w:rsid w:val="00F247AF"/>
    <w:rsid w:val="00F248C9"/>
    <w:rsid w:val="00F248CD"/>
    <w:rsid w:val="00F24D29"/>
    <w:rsid w:val="00F24EF4"/>
    <w:rsid w:val="00F24F1E"/>
    <w:rsid w:val="00F24FBE"/>
    <w:rsid w:val="00F25022"/>
    <w:rsid w:val="00F250F7"/>
    <w:rsid w:val="00F2521D"/>
    <w:rsid w:val="00F253D1"/>
    <w:rsid w:val="00F25BFB"/>
    <w:rsid w:val="00F25C7B"/>
    <w:rsid w:val="00F25D35"/>
    <w:rsid w:val="00F25F61"/>
    <w:rsid w:val="00F26221"/>
    <w:rsid w:val="00F263CF"/>
    <w:rsid w:val="00F263FF"/>
    <w:rsid w:val="00F264E5"/>
    <w:rsid w:val="00F268B8"/>
    <w:rsid w:val="00F268DB"/>
    <w:rsid w:val="00F26AA8"/>
    <w:rsid w:val="00F26D43"/>
    <w:rsid w:val="00F26DB1"/>
    <w:rsid w:val="00F26ECC"/>
    <w:rsid w:val="00F26FA0"/>
    <w:rsid w:val="00F27092"/>
    <w:rsid w:val="00F270D0"/>
    <w:rsid w:val="00F27107"/>
    <w:rsid w:val="00F2727B"/>
    <w:rsid w:val="00F27394"/>
    <w:rsid w:val="00F2742B"/>
    <w:rsid w:val="00F274FB"/>
    <w:rsid w:val="00F2756B"/>
    <w:rsid w:val="00F275AE"/>
    <w:rsid w:val="00F277AD"/>
    <w:rsid w:val="00F2786F"/>
    <w:rsid w:val="00F27970"/>
    <w:rsid w:val="00F27B69"/>
    <w:rsid w:val="00F27C83"/>
    <w:rsid w:val="00F27F6C"/>
    <w:rsid w:val="00F302ED"/>
    <w:rsid w:val="00F305D1"/>
    <w:rsid w:val="00F30878"/>
    <w:rsid w:val="00F30962"/>
    <w:rsid w:val="00F30CE7"/>
    <w:rsid w:val="00F30D31"/>
    <w:rsid w:val="00F30DCC"/>
    <w:rsid w:val="00F30E09"/>
    <w:rsid w:val="00F31245"/>
    <w:rsid w:val="00F31262"/>
    <w:rsid w:val="00F31428"/>
    <w:rsid w:val="00F3154A"/>
    <w:rsid w:val="00F3198E"/>
    <w:rsid w:val="00F31AEF"/>
    <w:rsid w:val="00F31AF4"/>
    <w:rsid w:val="00F31CEB"/>
    <w:rsid w:val="00F31D50"/>
    <w:rsid w:val="00F31D82"/>
    <w:rsid w:val="00F31E75"/>
    <w:rsid w:val="00F31E8F"/>
    <w:rsid w:val="00F31EE4"/>
    <w:rsid w:val="00F32029"/>
    <w:rsid w:val="00F32078"/>
    <w:rsid w:val="00F3207A"/>
    <w:rsid w:val="00F32195"/>
    <w:rsid w:val="00F3227A"/>
    <w:rsid w:val="00F32676"/>
    <w:rsid w:val="00F32812"/>
    <w:rsid w:val="00F32913"/>
    <w:rsid w:val="00F329F9"/>
    <w:rsid w:val="00F32B68"/>
    <w:rsid w:val="00F32CCD"/>
    <w:rsid w:val="00F33087"/>
    <w:rsid w:val="00F3308F"/>
    <w:rsid w:val="00F331A6"/>
    <w:rsid w:val="00F33299"/>
    <w:rsid w:val="00F332DD"/>
    <w:rsid w:val="00F334DC"/>
    <w:rsid w:val="00F335B5"/>
    <w:rsid w:val="00F33621"/>
    <w:rsid w:val="00F3369E"/>
    <w:rsid w:val="00F336A0"/>
    <w:rsid w:val="00F3380A"/>
    <w:rsid w:val="00F33850"/>
    <w:rsid w:val="00F33BAB"/>
    <w:rsid w:val="00F33DBC"/>
    <w:rsid w:val="00F33DD4"/>
    <w:rsid w:val="00F33EF1"/>
    <w:rsid w:val="00F33F65"/>
    <w:rsid w:val="00F33FE9"/>
    <w:rsid w:val="00F3400D"/>
    <w:rsid w:val="00F34059"/>
    <w:rsid w:val="00F3450E"/>
    <w:rsid w:val="00F346F7"/>
    <w:rsid w:val="00F347BA"/>
    <w:rsid w:val="00F3480B"/>
    <w:rsid w:val="00F3485C"/>
    <w:rsid w:val="00F348C7"/>
    <w:rsid w:val="00F34981"/>
    <w:rsid w:val="00F349F7"/>
    <w:rsid w:val="00F34A00"/>
    <w:rsid w:val="00F34A30"/>
    <w:rsid w:val="00F34BEC"/>
    <w:rsid w:val="00F34F57"/>
    <w:rsid w:val="00F34FE2"/>
    <w:rsid w:val="00F356A6"/>
    <w:rsid w:val="00F3586D"/>
    <w:rsid w:val="00F358B5"/>
    <w:rsid w:val="00F35C6C"/>
    <w:rsid w:val="00F35DE1"/>
    <w:rsid w:val="00F35DF2"/>
    <w:rsid w:val="00F35E81"/>
    <w:rsid w:val="00F35EB2"/>
    <w:rsid w:val="00F35F45"/>
    <w:rsid w:val="00F35FC3"/>
    <w:rsid w:val="00F36043"/>
    <w:rsid w:val="00F3615B"/>
    <w:rsid w:val="00F3616E"/>
    <w:rsid w:val="00F3637C"/>
    <w:rsid w:val="00F36403"/>
    <w:rsid w:val="00F36415"/>
    <w:rsid w:val="00F36755"/>
    <w:rsid w:val="00F36882"/>
    <w:rsid w:val="00F36887"/>
    <w:rsid w:val="00F36B16"/>
    <w:rsid w:val="00F36B56"/>
    <w:rsid w:val="00F36D96"/>
    <w:rsid w:val="00F36DAF"/>
    <w:rsid w:val="00F36E4D"/>
    <w:rsid w:val="00F37020"/>
    <w:rsid w:val="00F372D2"/>
    <w:rsid w:val="00F3730E"/>
    <w:rsid w:val="00F373CD"/>
    <w:rsid w:val="00F37712"/>
    <w:rsid w:val="00F3794F"/>
    <w:rsid w:val="00F379BB"/>
    <w:rsid w:val="00F37B10"/>
    <w:rsid w:val="00F37BE2"/>
    <w:rsid w:val="00F37BEE"/>
    <w:rsid w:val="00F37C94"/>
    <w:rsid w:val="00F37EF6"/>
    <w:rsid w:val="00F400BC"/>
    <w:rsid w:val="00F402B6"/>
    <w:rsid w:val="00F405C2"/>
    <w:rsid w:val="00F407FC"/>
    <w:rsid w:val="00F40A06"/>
    <w:rsid w:val="00F40B51"/>
    <w:rsid w:val="00F40C82"/>
    <w:rsid w:val="00F40D4F"/>
    <w:rsid w:val="00F40DA0"/>
    <w:rsid w:val="00F40EF4"/>
    <w:rsid w:val="00F4102C"/>
    <w:rsid w:val="00F41128"/>
    <w:rsid w:val="00F4129C"/>
    <w:rsid w:val="00F41317"/>
    <w:rsid w:val="00F41401"/>
    <w:rsid w:val="00F41532"/>
    <w:rsid w:val="00F415BC"/>
    <w:rsid w:val="00F415E4"/>
    <w:rsid w:val="00F418CF"/>
    <w:rsid w:val="00F41922"/>
    <w:rsid w:val="00F41A61"/>
    <w:rsid w:val="00F41C35"/>
    <w:rsid w:val="00F41C57"/>
    <w:rsid w:val="00F41DCB"/>
    <w:rsid w:val="00F41EC8"/>
    <w:rsid w:val="00F420E5"/>
    <w:rsid w:val="00F424C9"/>
    <w:rsid w:val="00F42576"/>
    <w:rsid w:val="00F42578"/>
    <w:rsid w:val="00F42597"/>
    <w:rsid w:val="00F42626"/>
    <w:rsid w:val="00F4263D"/>
    <w:rsid w:val="00F42840"/>
    <w:rsid w:val="00F428FA"/>
    <w:rsid w:val="00F42DE3"/>
    <w:rsid w:val="00F42F23"/>
    <w:rsid w:val="00F42FDD"/>
    <w:rsid w:val="00F43089"/>
    <w:rsid w:val="00F43131"/>
    <w:rsid w:val="00F431F7"/>
    <w:rsid w:val="00F4349C"/>
    <w:rsid w:val="00F43617"/>
    <w:rsid w:val="00F4364D"/>
    <w:rsid w:val="00F43885"/>
    <w:rsid w:val="00F43935"/>
    <w:rsid w:val="00F43B63"/>
    <w:rsid w:val="00F43BE5"/>
    <w:rsid w:val="00F43DD0"/>
    <w:rsid w:val="00F43E20"/>
    <w:rsid w:val="00F43F7A"/>
    <w:rsid w:val="00F440AA"/>
    <w:rsid w:val="00F440D4"/>
    <w:rsid w:val="00F44100"/>
    <w:rsid w:val="00F44287"/>
    <w:rsid w:val="00F443D9"/>
    <w:rsid w:val="00F443DF"/>
    <w:rsid w:val="00F444AA"/>
    <w:rsid w:val="00F44624"/>
    <w:rsid w:val="00F44768"/>
    <w:rsid w:val="00F44867"/>
    <w:rsid w:val="00F448A1"/>
    <w:rsid w:val="00F448C9"/>
    <w:rsid w:val="00F44A59"/>
    <w:rsid w:val="00F44B82"/>
    <w:rsid w:val="00F44E5A"/>
    <w:rsid w:val="00F44E8D"/>
    <w:rsid w:val="00F44F18"/>
    <w:rsid w:val="00F45161"/>
    <w:rsid w:val="00F45570"/>
    <w:rsid w:val="00F45795"/>
    <w:rsid w:val="00F457C1"/>
    <w:rsid w:val="00F458AF"/>
    <w:rsid w:val="00F458F5"/>
    <w:rsid w:val="00F458FB"/>
    <w:rsid w:val="00F459EA"/>
    <w:rsid w:val="00F45AB8"/>
    <w:rsid w:val="00F46058"/>
    <w:rsid w:val="00F4636E"/>
    <w:rsid w:val="00F46521"/>
    <w:rsid w:val="00F46693"/>
    <w:rsid w:val="00F466B3"/>
    <w:rsid w:val="00F46709"/>
    <w:rsid w:val="00F467A0"/>
    <w:rsid w:val="00F46990"/>
    <w:rsid w:val="00F46C54"/>
    <w:rsid w:val="00F46C56"/>
    <w:rsid w:val="00F46F4D"/>
    <w:rsid w:val="00F470DE"/>
    <w:rsid w:val="00F471B3"/>
    <w:rsid w:val="00F47232"/>
    <w:rsid w:val="00F474CA"/>
    <w:rsid w:val="00F47700"/>
    <w:rsid w:val="00F477BC"/>
    <w:rsid w:val="00F477C4"/>
    <w:rsid w:val="00F479B3"/>
    <w:rsid w:val="00F47BC1"/>
    <w:rsid w:val="00F47E24"/>
    <w:rsid w:val="00F47FA2"/>
    <w:rsid w:val="00F50027"/>
    <w:rsid w:val="00F50050"/>
    <w:rsid w:val="00F50082"/>
    <w:rsid w:val="00F50120"/>
    <w:rsid w:val="00F501A9"/>
    <w:rsid w:val="00F506E8"/>
    <w:rsid w:val="00F5072D"/>
    <w:rsid w:val="00F5095D"/>
    <w:rsid w:val="00F50A7F"/>
    <w:rsid w:val="00F50A88"/>
    <w:rsid w:val="00F50EC6"/>
    <w:rsid w:val="00F50F8B"/>
    <w:rsid w:val="00F51040"/>
    <w:rsid w:val="00F510F2"/>
    <w:rsid w:val="00F514C9"/>
    <w:rsid w:val="00F5154A"/>
    <w:rsid w:val="00F5165A"/>
    <w:rsid w:val="00F5178A"/>
    <w:rsid w:val="00F51842"/>
    <w:rsid w:val="00F51B14"/>
    <w:rsid w:val="00F51CFE"/>
    <w:rsid w:val="00F520A0"/>
    <w:rsid w:val="00F520C1"/>
    <w:rsid w:val="00F5210A"/>
    <w:rsid w:val="00F522A4"/>
    <w:rsid w:val="00F522FC"/>
    <w:rsid w:val="00F524DA"/>
    <w:rsid w:val="00F525C8"/>
    <w:rsid w:val="00F52604"/>
    <w:rsid w:val="00F527E9"/>
    <w:rsid w:val="00F5287A"/>
    <w:rsid w:val="00F5289D"/>
    <w:rsid w:val="00F52911"/>
    <w:rsid w:val="00F52914"/>
    <w:rsid w:val="00F52A61"/>
    <w:rsid w:val="00F52BEF"/>
    <w:rsid w:val="00F52CCB"/>
    <w:rsid w:val="00F53202"/>
    <w:rsid w:val="00F53264"/>
    <w:rsid w:val="00F5333A"/>
    <w:rsid w:val="00F53475"/>
    <w:rsid w:val="00F535EC"/>
    <w:rsid w:val="00F535EE"/>
    <w:rsid w:val="00F5360A"/>
    <w:rsid w:val="00F5360B"/>
    <w:rsid w:val="00F536D4"/>
    <w:rsid w:val="00F537B8"/>
    <w:rsid w:val="00F5387E"/>
    <w:rsid w:val="00F53BB0"/>
    <w:rsid w:val="00F53BCA"/>
    <w:rsid w:val="00F53DCD"/>
    <w:rsid w:val="00F53E3E"/>
    <w:rsid w:val="00F53E58"/>
    <w:rsid w:val="00F53E62"/>
    <w:rsid w:val="00F53E9D"/>
    <w:rsid w:val="00F54091"/>
    <w:rsid w:val="00F54238"/>
    <w:rsid w:val="00F542A4"/>
    <w:rsid w:val="00F542CC"/>
    <w:rsid w:val="00F54523"/>
    <w:rsid w:val="00F54614"/>
    <w:rsid w:val="00F547FC"/>
    <w:rsid w:val="00F54A2B"/>
    <w:rsid w:val="00F54D9E"/>
    <w:rsid w:val="00F54E4F"/>
    <w:rsid w:val="00F54ED6"/>
    <w:rsid w:val="00F54F16"/>
    <w:rsid w:val="00F54F56"/>
    <w:rsid w:val="00F5504C"/>
    <w:rsid w:val="00F5508D"/>
    <w:rsid w:val="00F550DC"/>
    <w:rsid w:val="00F551CC"/>
    <w:rsid w:val="00F55352"/>
    <w:rsid w:val="00F553B0"/>
    <w:rsid w:val="00F553E0"/>
    <w:rsid w:val="00F5552F"/>
    <w:rsid w:val="00F55642"/>
    <w:rsid w:val="00F55766"/>
    <w:rsid w:val="00F5578C"/>
    <w:rsid w:val="00F55816"/>
    <w:rsid w:val="00F558C4"/>
    <w:rsid w:val="00F5595A"/>
    <w:rsid w:val="00F5596E"/>
    <w:rsid w:val="00F559AE"/>
    <w:rsid w:val="00F55A6C"/>
    <w:rsid w:val="00F55B3A"/>
    <w:rsid w:val="00F55B4A"/>
    <w:rsid w:val="00F55C74"/>
    <w:rsid w:val="00F55E5C"/>
    <w:rsid w:val="00F5605D"/>
    <w:rsid w:val="00F56078"/>
    <w:rsid w:val="00F561E3"/>
    <w:rsid w:val="00F5623A"/>
    <w:rsid w:val="00F56436"/>
    <w:rsid w:val="00F564C2"/>
    <w:rsid w:val="00F566C9"/>
    <w:rsid w:val="00F566FB"/>
    <w:rsid w:val="00F568EB"/>
    <w:rsid w:val="00F56959"/>
    <w:rsid w:val="00F569D6"/>
    <w:rsid w:val="00F56A62"/>
    <w:rsid w:val="00F56C78"/>
    <w:rsid w:val="00F56CFF"/>
    <w:rsid w:val="00F56DD2"/>
    <w:rsid w:val="00F56FC6"/>
    <w:rsid w:val="00F5764B"/>
    <w:rsid w:val="00F57BAC"/>
    <w:rsid w:val="00F600AE"/>
    <w:rsid w:val="00F60245"/>
    <w:rsid w:val="00F603D2"/>
    <w:rsid w:val="00F6058D"/>
    <w:rsid w:val="00F60622"/>
    <w:rsid w:val="00F606E1"/>
    <w:rsid w:val="00F607AF"/>
    <w:rsid w:val="00F60977"/>
    <w:rsid w:val="00F609CD"/>
    <w:rsid w:val="00F60A43"/>
    <w:rsid w:val="00F60A8C"/>
    <w:rsid w:val="00F60DFB"/>
    <w:rsid w:val="00F60EF7"/>
    <w:rsid w:val="00F6100E"/>
    <w:rsid w:val="00F6108B"/>
    <w:rsid w:val="00F61369"/>
    <w:rsid w:val="00F6136A"/>
    <w:rsid w:val="00F6155A"/>
    <w:rsid w:val="00F616EF"/>
    <w:rsid w:val="00F617DA"/>
    <w:rsid w:val="00F618AD"/>
    <w:rsid w:val="00F61A28"/>
    <w:rsid w:val="00F61ABF"/>
    <w:rsid w:val="00F61B39"/>
    <w:rsid w:val="00F61BBA"/>
    <w:rsid w:val="00F61BDB"/>
    <w:rsid w:val="00F61C62"/>
    <w:rsid w:val="00F6209B"/>
    <w:rsid w:val="00F6230E"/>
    <w:rsid w:val="00F6259B"/>
    <w:rsid w:val="00F62622"/>
    <w:rsid w:val="00F629B9"/>
    <w:rsid w:val="00F62A30"/>
    <w:rsid w:val="00F62B86"/>
    <w:rsid w:val="00F62C26"/>
    <w:rsid w:val="00F62C47"/>
    <w:rsid w:val="00F62C52"/>
    <w:rsid w:val="00F62CBA"/>
    <w:rsid w:val="00F62DDB"/>
    <w:rsid w:val="00F62F21"/>
    <w:rsid w:val="00F62F89"/>
    <w:rsid w:val="00F631C9"/>
    <w:rsid w:val="00F6354A"/>
    <w:rsid w:val="00F6356E"/>
    <w:rsid w:val="00F6366E"/>
    <w:rsid w:val="00F63A67"/>
    <w:rsid w:val="00F63A7A"/>
    <w:rsid w:val="00F63AAF"/>
    <w:rsid w:val="00F63AE4"/>
    <w:rsid w:val="00F63B0F"/>
    <w:rsid w:val="00F63B39"/>
    <w:rsid w:val="00F63C49"/>
    <w:rsid w:val="00F63DAC"/>
    <w:rsid w:val="00F6404E"/>
    <w:rsid w:val="00F640E1"/>
    <w:rsid w:val="00F6411A"/>
    <w:rsid w:val="00F64289"/>
    <w:rsid w:val="00F645B4"/>
    <w:rsid w:val="00F646BC"/>
    <w:rsid w:val="00F646DD"/>
    <w:rsid w:val="00F648FF"/>
    <w:rsid w:val="00F64C95"/>
    <w:rsid w:val="00F64CA8"/>
    <w:rsid w:val="00F64E49"/>
    <w:rsid w:val="00F64E64"/>
    <w:rsid w:val="00F65040"/>
    <w:rsid w:val="00F650BF"/>
    <w:rsid w:val="00F6513C"/>
    <w:rsid w:val="00F65164"/>
    <w:rsid w:val="00F65537"/>
    <w:rsid w:val="00F6588B"/>
    <w:rsid w:val="00F658B3"/>
    <w:rsid w:val="00F65953"/>
    <w:rsid w:val="00F65A61"/>
    <w:rsid w:val="00F65B01"/>
    <w:rsid w:val="00F65D95"/>
    <w:rsid w:val="00F65EB5"/>
    <w:rsid w:val="00F66081"/>
    <w:rsid w:val="00F6618D"/>
    <w:rsid w:val="00F66417"/>
    <w:rsid w:val="00F66420"/>
    <w:rsid w:val="00F66465"/>
    <w:rsid w:val="00F66640"/>
    <w:rsid w:val="00F6664F"/>
    <w:rsid w:val="00F66752"/>
    <w:rsid w:val="00F66C79"/>
    <w:rsid w:val="00F66F18"/>
    <w:rsid w:val="00F66F70"/>
    <w:rsid w:val="00F67072"/>
    <w:rsid w:val="00F67177"/>
    <w:rsid w:val="00F6718D"/>
    <w:rsid w:val="00F67353"/>
    <w:rsid w:val="00F67366"/>
    <w:rsid w:val="00F673AA"/>
    <w:rsid w:val="00F674FA"/>
    <w:rsid w:val="00F67558"/>
    <w:rsid w:val="00F67580"/>
    <w:rsid w:val="00F677BB"/>
    <w:rsid w:val="00F677F0"/>
    <w:rsid w:val="00F6785B"/>
    <w:rsid w:val="00F678A3"/>
    <w:rsid w:val="00F678E7"/>
    <w:rsid w:val="00F6790B"/>
    <w:rsid w:val="00F67E63"/>
    <w:rsid w:val="00F7010E"/>
    <w:rsid w:val="00F7023C"/>
    <w:rsid w:val="00F7031F"/>
    <w:rsid w:val="00F704FC"/>
    <w:rsid w:val="00F705A9"/>
    <w:rsid w:val="00F705FD"/>
    <w:rsid w:val="00F7068F"/>
    <w:rsid w:val="00F70818"/>
    <w:rsid w:val="00F70861"/>
    <w:rsid w:val="00F708A2"/>
    <w:rsid w:val="00F70B0A"/>
    <w:rsid w:val="00F70BB3"/>
    <w:rsid w:val="00F70D00"/>
    <w:rsid w:val="00F70D80"/>
    <w:rsid w:val="00F7102E"/>
    <w:rsid w:val="00F7129B"/>
    <w:rsid w:val="00F7146D"/>
    <w:rsid w:val="00F715B6"/>
    <w:rsid w:val="00F71678"/>
    <w:rsid w:val="00F716AE"/>
    <w:rsid w:val="00F716F6"/>
    <w:rsid w:val="00F71A67"/>
    <w:rsid w:val="00F71ABE"/>
    <w:rsid w:val="00F71AE9"/>
    <w:rsid w:val="00F71FE0"/>
    <w:rsid w:val="00F71FF7"/>
    <w:rsid w:val="00F720D9"/>
    <w:rsid w:val="00F7214D"/>
    <w:rsid w:val="00F722EA"/>
    <w:rsid w:val="00F723C6"/>
    <w:rsid w:val="00F72665"/>
    <w:rsid w:val="00F72BAB"/>
    <w:rsid w:val="00F72EC2"/>
    <w:rsid w:val="00F72FA0"/>
    <w:rsid w:val="00F73220"/>
    <w:rsid w:val="00F73385"/>
    <w:rsid w:val="00F73515"/>
    <w:rsid w:val="00F738F0"/>
    <w:rsid w:val="00F73988"/>
    <w:rsid w:val="00F739E8"/>
    <w:rsid w:val="00F73BB1"/>
    <w:rsid w:val="00F73F2D"/>
    <w:rsid w:val="00F73F5E"/>
    <w:rsid w:val="00F74136"/>
    <w:rsid w:val="00F741B7"/>
    <w:rsid w:val="00F74356"/>
    <w:rsid w:val="00F74477"/>
    <w:rsid w:val="00F744B4"/>
    <w:rsid w:val="00F7467B"/>
    <w:rsid w:val="00F74AA0"/>
    <w:rsid w:val="00F74AC0"/>
    <w:rsid w:val="00F74C55"/>
    <w:rsid w:val="00F74D28"/>
    <w:rsid w:val="00F74FDB"/>
    <w:rsid w:val="00F753B9"/>
    <w:rsid w:val="00F754FA"/>
    <w:rsid w:val="00F75692"/>
    <w:rsid w:val="00F75A36"/>
    <w:rsid w:val="00F75A7A"/>
    <w:rsid w:val="00F75B45"/>
    <w:rsid w:val="00F75CB9"/>
    <w:rsid w:val="00F75D7A"/>
    <w:rsid w:val="00F75F08"/>
    <w:rsid w:val="00F76021"/>
    <w:rsid w:val="00F76356"/>
    <w:rsid w:val="00F763B9"/>
    <w:rsid w:val="00F76488"/>
    <w:rsid w:val="00F765A1"/>
    <w:rsid w:val="00F769EA"/>
    <w:rsid w:val="00F76AC3"/>
    <w:rsid w:val="00F76B2A"/>
    <w:rsid w:val="00F76D53"/>
    <w:rsid w:val="00F76E5C"/>
    <w:rsid w:val="00F76E8E"/>
    <w:rsid w:val="00F76E95"/>
    <w:rsid w:val="00F772E7"/>
    <w:rsid w:val="00F773DA"/>
    <w:rsid w:val="00F774EC"/>
    <w:rsid w:val="00F77604"/>
    <w:rsid w:val="00F77790"/>
    <w:rsid w:val="00F777A7"/>
    <w:rsid w:val="00F77C0D"/>
    <w:rsid w:val="00F77D7A"/>
    <w:rsid w:val="00F77D8E"/>
    <w:rsid w:val="00F77D96"/>
    <w:rsid w:val="00F77EE3"/>
    <w:rsid w:val="00F77F7B"/>
    <w:rsid w:val="00F80043"/>
    <w:rsid w:val="00F8009B"/>
    <w:rsid w:val="00F802C9"/>
    <w:rsid w:val="00F80357"/>
    <w:rsid w:val="00F803F1"/>
    <w:rsid w:val="00F80428"/>
    <w:rsid w:val="00F80462"/>
    <w:rsid w:val="00F8051E"/>
    <w:rsid w:val="00F80558"/>
    <w:rsid w:val="00F807D6"/>
    <w:rsid w:val="00F80817"/>
    <w:rsid w:val="00F8082D"/>
    <w:rsid w:val="00F80F23"/>
    <w:rsid w:val="00F80F2E"/>
    <w:rsid w:val="00F80F50"/>
    <w:rsid w:val="00F80FB4"/>
    <w:rsid w:val="00F8100E"/>
    <w:rsid w:val="00F81141"/>
    <w:rsid w:val="00F8133B"/>
    <w:rsid w:val="00F8141B"/>
    <w:rsid w:val="00F815BD"/>
    <w:rsid w:val="00F815CF"/>
    <w:rsid w:val="00F8161A"/>
    <w:rsid w:val="00F8227C"/>
    <w:rsid w:val="00F82587"/>
    <w:rsid w:val="00F827ED"/>
    <w:rsid w:val="00F82828"/>
    <w:rsid w:val="00F82849"/>
    <w:rsid w:val="00F8285E"/>
    <w:rsid w:val="00F82BA9"/>
    <w:rsid w:val="00F82C10"/>
    <w:rsid w:val="00F82C9F"/>
    <w:rsid w:val="00F82D94"/>
    <w:rsid w:val="00F82F6B"/>
    <w:rsid w:val="00F83017"/>
    <w:rsid w:val="00F8306D"/>
    <w:rsid w:val="00F83075"/>
    <w:rsid w:val="00F83137"/>
    <w:rsid w:val="00F832C4"/>
    <w:rsid w:val="00F832EF"/>
    <w:rsid w:val="00F833C8"/>
    <w:rsid w:val="00F83664"/>
    <w:rsid w:val="00F836B2"/>
    <w:rsid w:val="00F836E5"/>
    <w:rsid w:val="00F836F4"/>
    <w:rsid w:val="00F839EF"/>
    <w:rsid w:val="00F83C6D"/>
    <w:rsid w:val="00F83F59"/>
    <w:rsid w:val="00F84124"/>
    <w:rsid w:val="00F8416B"/>
    <w:rsid w:val="00F841F3"/>
    <w:rsid w:val="00F8443A"/>
    <w:rsid w:val="00F84732"/>
    <w:rsid w:val="00F84808"/>
    <w:rsid w:val="00F849AC"/>
    <w:rsid w:val="00F84CCE"/>
    <w:rsid w:val="00F84D34"/>
    <w:rsid w:val="00F8505B"/>
    <w:rsid w:val="00F850DE"/>
    <w:rsid w:val="00F85225"/>
    <w:rsid w:val="00F8523F"/>
    <w:rsid w:val="00F852E2"/>
    <w:rsid w:val="00F85458"/>
    <w:rsid w:val="00F85475"/>
    <w:rsid w:val="00F855B6"/>
    <w:rsid w:val="00F8561F"/>
    <w:rsid w:val="00F8570C"/>
    <w:rsid w:val="00F857A5"/>
    <w:rsid w:val="00F857B2"/>
    <w:rsid w:val="00F85AB1"/>
    <w:rsid w:val="00F85B41"/>
    <w:rsid w:val="00F85BC5"/>
    <w:rsid w:val="00F85EC4"/>
    <w:rsid w:val="00F86055"/>
    <w:rsid w:val="00F8618F"/>
    <w:rsid w:val="00F8679F"/>
    <w:rsid w:val="00F867C2"/>
    <w:rsid w:val="00F86805"/>
    <w:rsid w:val="00F8688A"/>
    <w:rsid w:val="00F868A7"/>
    <w:rsid w:val="00F86986"/>
    <w:rsid w:val="00F86BE0"/>
    <w:rsid w:val="00F86E23"/>
    <w:rsid w:val="00F86E9D"/>
    <w:rsid w:val="00F86FD7"/>
    <w:rsid w:val="00F87067"/>
    <w:rsid w:val="00F8713E"/>
    <w:rsid w:val="00F87352"/>
    <w:rsid w:val="00F8760D"/>
    <w:rsid w:val="00F8762F"/>
    <w:rsid w:val="00F87852"/>
    <w:rsid w:val="00F87A05"/>
    <w:rsid w:val="00F87A14"/>
    <w:rsid w:val="00F87B37"/>
    <w:rsid w:val="00F87D03"/>
    <w:rsid w:val="00F87F38"/>
    <w:rsid w:val="00F900B3"/>
    <w:rsid w:val="00F900FD"/>
    <w:rsid w:val="00F902AD"/>
    <w:rsid w:val="00F90683"/>
    <w:rsid w:val="00F90692"/>
    <w:rsid w:val="00F906DC"/>
    <w:rsid w:val="00F909C2"/>
    <w:rsid w:val="00F909DD"/>
    <w:rsid w:val="00F90C45"/>
    <w:rsid w:val="00F90D22"/>
    <w:rsid w:val="00F9108D"/>
    <w:rsid w:val="00F9112C"/>
    <w:rsid w:val="00F912A0"/>
    <w:rsid w:val="00F915EA"/>
    <w:rsid w:val="00F9165A"/>
    <w:rsid w:val="00F91743"/>
    <w:rsid w:val="00F917ED"/>
    <w:rsid w:val="00F91832"/>
    <w:rsid w:val="00F91BC2"/>
    <w:rsid w:val="00F91BE8"/>
    <w:rsid w:val="00F9200B"/>
    <w:rsid w:val="00F920EB"/>
    <w:rsid w:val="00F92164"/>
    <w:rsid w:val="00F92182"/>
    <w:rsid w:val="00F92234"/>
    <w:rsid w:val="00F9237E"/>
    <w:rsid w:val="00F923F7"/>
    <w:rsid w:val="00F925AC"/>
    <w:rsid w:val="00F925BA"/>
    <w:rsid w:val="00F92606"/>
    <w:rsid w:val="00F9265D"/>
    <w:rsid w:val="00F928F0"/>
    <w:rsid w:val="00F92A49"/>
    <w:rsid w:val="00F92B39"/>
    <w:rsid w:val="00F92B97"/>
    <w:rsid w:val="00F92D18"/>
    <w:rsid w:val="00F92DD8"/>
    <w:rsid w:val="00F92E66"/>
    <w:rsid w:val="00F92F24"/>
    <w:rsid w:val="00F93000"/>
    <w:rsid w:val="00F9308D"/>
    <w:rsid w:val="00F93122"/>
    <w:rsid w:val="00F937DC"/>
    <w:rsid w:val="00F9390C"/>
    <w:rsid w:val="00F93AB1"/>
    <w:rsid w:val="00F93AD5"/>
    <w:rsid w:val="00F93BA2"/>
    <w:rsid w:val="00F93C72"/>
    <w:rsid w:val="00F93CF5"/>
    <w:rsid w:val="00F94000"/>
    <w:rsid w:val="00F940B5"/>
    <w:rsid w:val="00F94160"/>
    <w:rsid w:val="00F9418A"/>
    <w:rsid w:val="00F941F9"/>
    <w:rsid w:val="00F9425E"/>
    <w:rsid w:val="00F94284"/>
    <w:rsid w:val="00F94605"/>
    <w:rsid w:val="00F94AF7"/>
    <w:rsid w:val="00F94B32"/>
    <w:rsid w:val="00F94DC3"/>
    <w:rsid w:val="00F94DD5"/>
    <w:rsid w:val="00F950F3"/>
    <w:rsid w:val="00F955BD"/>
    <w:rsid w:val="00F95873"/>
    <w:rsid w:val="00F9591A"/>
    <w:rsid w:val="00F95BE6"/>
    <w:rsid w:val="00F95C1A"/>
    <w:rsid w:val="00F95C7A"/>
    <w:rsid w:val="00F95DDA"/>
    <w:rsid w:val="00F95F0F"/>
    <w:rsid w:val="00F95F85"/>
    <w:rsid w:val="00F96156"/>
    <w:rsid w:val="00F9641A"/>
    <w:rsid w:val="00F9654F"/>
    <w:rsid w:val="00F96688"/>
    <w:rsid w:val="00F967ED"/>
    <w:rsid w:val="00F968E6"/>
    <w:rsid w:val="00F969B9"/>
    <w:rsid w:val="00F96EB1"/>
    <w:rsid w:val="00F9724D"/>
    <w:rsid w:val="00F9733D"/>
    <w:rsid w:val="00F9751D"/>
    <w:rsid w:val="00F975A0"/>
    <w:rsid w:val="00F97983"/>
    <w:rsid w:val="00F979A7"/>
    <w:rsid w:val="00F97D90"/>
    <w:rsid w:val="00F97E57"/>
    <w:rsid w:val="00F97FAD"/>
    <w:rsid w:val="00FA0033"/>
    <w:rsid w:val="00FA0132"/>
    <w:rsid w:val="00FA0304"/>
    <w:rsid w:val="00FA0463"/>
    <w:rsid w:val="00FA0567"/>
    <w:rsid w:val="00FA05E2"/>
    <w:rsid w:val="00FA0746"/>
    <w:rsid w:val="00FA0925"/>
    <w:rsid w:val="00FA0A60"/>
    <w:rsid w:val="00FA0D7D"/>
    <w:rsid w:val="00FA0EB7"/>
    <w:rsid w:val="00FA0F17"/>
    <w:rsid w:val="00FA0F2D"/>
    <w:rsid w:val="00FA1049"/>
    <w:rsid w:val="00FA1087"/>
    <w:rsid w:val="00FA10A6"/>
    <w:rsid w:val="00FA1248"/>
    <w:rsid w:val="00FA1598"/>
    <w:rsid w:val="00FA1623"/>
    <w:rsid w:val="00FA18E7"/>
    <w:rsid w:val="00FA196E"/>
    <w:rsid w:val="00FA19DD"/>
    <w:rsid w:val="00FA19DF"/>
    <w:rsid w:val="00FA1C1E"/>
    <w:rsid w:val="00FA1CD9"/>
    <w:rsid w:val="00FA1FA2"/>
    <w:rsid w:val="00FA2034"/>
    <w:rsid w:val="00FA205A"/>
    <w:rsid w:val="00FA2080"/>
    <w:rsid w:val="00FA2226"/>
    <w:rsid w:val="00FA239E"/>
    <w:rsid w:val="00FA2584"/>
    <w:rsid w:val="00FA25D5"/>
    <w:rsid w:val="00FA280A"/>
    <w:rsid w:val="00FA28DD"/>
    <w:rsid w:val="00FA2939"/>
    <w:rsid w:val="00FA2ABA"/>
    <w:rsid w:val="00FA2B1A"/>
    <w:rsid w:val="00FA2E01"/>
    <w:rsid w:val="00FA2E81"/>
    <w:rsid w:val="00FA2EA9"/>
    <w:rsid w:val="00FA2EE7"/>
    <w:rsid w:val="00FA2FEA"/>
    <w:rsid w:val="00FA3077"/>
    <w:rsid w:val="00FA3145"/>
    <w:rsid w:val="00FA32A1"/>
    <w:rsid w:val="00FA32EC"/>
    <w:rsid w:val="00FA3A52"/>
    <w:rsid w:val="00FA3CF4"/>
    <w:rsid w:val="00FA3E32"/>
    <w:rsid w:val="00FA3EAD"/>
    <w:rsid w:val="00FA4168"/>
    <w:rsid w:val="00FA4300"/>
    <w:rsid w:val="00FA4341"/>
    <w:rsid w:val="00FA4452"/>
    <w:rsid w:val="00FA453C"/>
    <w:rsid w:val="00FA4581"/>
    <w:rsid w:val="00FA465A"/>
    <w:rsid w:val="00FA49C0"/>
    <w:rsid w:val="00FA4A87"/>
    <w:rsid w:val="00FA4B08"/>
    <w:rsid w:val="00FA4B52"/>
    <w:rsid w:val="00FA4C5F"/>
    <w:rsid w:val="00FA4C6A"/>
    <w:rsid w:val="00FA4CB3"/>
    <w:rsid w:val="00FA4FA9"/>
    <w:rsid w:val="00FA4FCC"/>
    <w:rsid w:val="00FA4FF9"/>
    <w:rsid w:val="00FA502B"/>
    <w:rsid w:val="00FA52D8"/>
    <w:rsid w:val="00FA532E"/>
    <w:rsid w:val="00FA5335"/>
    <w:rsid w:val="00FA5485"/>
    <w:rsid w:val="00FA558B"/>
    <w:rsid w:val="00FA570B"/>
    <w:rsid w:val="00FA58B1"/>
    <w:rsid w:val="00FA5917"/>
    <w:rsid w:val="00FA59E7"/>
    <w:rsid w:val="00FA5B35"/>
    <w:rsid w:val="00FA5DF4"/>
    <w:rsid w:val="00FA5E65"/>
    <w:rsid w:val="00FA5FBF"/>
    <w:rsid w:val="00FA6060"/>
    <w:rsid w:val="00FA61B1"/>
    <w:rsid w:val="00FA620F"/>
    <w:rsid w:val="00FA62AD"/>
    <w:rsid w:val="00FA63C6"/>
    <w:rsid w:val="00FA650C"/>
    <w:rsid w:val="00FA65F3"/>
    <w:rsid w:val="00FA6612"/>
    <w:rsid w:val="00FA666D"/>
    <w:rsid w:val="00FA66D6"/>
    <w:rsid w:val="00FA68DC"/>
    <w:rsid w:val="00FA693E"/>
    <w:rsid w:val="00FA6964"/>
    <w:rsid w:val="00FA6C55"/>
    <w:rsid w:val="00FA6E1B"/>
    <w:rsid w:val="00FA6E67"/>
    <w:rsid w:val="00FA7286"/>
    <w:rsid w:val="00FA736E"/>
    <w:rsid w:val="00FA7492"/>
    <w:rsid w:val="00FA7610"/>
    <w:rsid w:val="00FA76F6"/>
    <w:rsid w:val="00FA771C"/>
    <w:rsid w:val="00FA775E"/>
    <w:rsid w:val="00FA77BF"/>
    <w:rsid w:val="00FA77E6"/>
    <w:rsid w:val="00FA7878"/>
    <w:rsid w:val="00FA79B4"/>
    <w:rsid w:val="00FA7AB2"/>
    <w:rsid w:val="00FA7C0E"/>
    <w:rsid w:val="00FA7C4F"/>
    <w:rsid w:val="00FA7D4A"/>
    <w:rsid w:val="00FA7F25"/>
    <w:rsid w:val="00FA7F57"/>
    <w:rsid w:val="00FA7F99"/>
    <w:rsid w:val="00FB0009"/>
    <w:rsid w:val="00FB0158"/>
    <w:rsid w:val="00FB05C7"/>
    <w:rsid w:val="00FB07C6"/>
    <w:rsid w:val="00FB0A58"/>
    <w:rsid w:val="00FB0B7C"/>
    <w:rsid w:val="00FB0D21"/>
    <w:rsid w:val="00FB0DE8"/>
    <w:rsid w:val="00FB10F3"/>
    <w:rsid w:val="00FB123A"/>
    <w:rsid w:val="00FB12AE"/>
    <w:rsid w:val="00FB1361"/>
    <w:rsid w:val="00FB14BA"/>
    <w:rsid w:val="00FB14C7"/>
    <w:rsid w:val="00FB162F"/>
    <w:rsid w:val="00FB1790"/>
    <w:rsid w:val="00FB1AA3"/>
    <w:rsid w:val="00FB1ACA"/>
    <w:rsid w:val="00FB1CA9"/>
    <w:rsid w:val="00FB1CB9"/>
    <w:rsid w:val="00FB1E62"/>
    <w:rsid w:val="00FB2060"/>
    <w:rsid w:val="00FB20E9"/>
    <w:rsid w:val="00FB21C1"/>
    <w:rsid w:val="00FB232E"/>
    <w:rsid w:val="00FB2794"/>
    <w:rsid w:val="00FB284E"/>
    <w:rsid w:val="00FB291F"/>
    <w:rsid w:val="00FB2956"/>
    <w:rsid w:val="00FB2B5E"/>
    <w:rsid w:val="00FB2B7F"/>
    <w:rsid w:val="00FB2D3E"/>
    <w:rsid w:val="00FB2D75"/>
    <w:rsid w:val="00FB30F1"/>
    <w:rsid w:val="00FB31C4"/>
    <w:rsid w:val="00FB3420"/>
    <w:rsid w:val="00FB3476"/>
    <w:rsid w:val="00FB34BB"/>
    <w:rsid w:val="00FB3575"/>
    <w:rsid w:val="00FB3610"/>
    <w:rsid w:val="00FB3BE8"/>
    <w:rsid w:val="00FB3BF1"/>
    <w:rsid w:val="00FB3C27"/>
    <w:rsid w:val="00FB3CC3"/>
    <w:rsid w:val="00FB3DE7"/>
    <w:rsid w:val="00FB3E56"/>
    <w:rsid w:val="00FB411F"/>
    <w:rsid w:val="00FB41EC"/>
    <w:rsid w:val="00FB4546"/>
    <w:rsid w:val="00FB45AA"/>
    <w:rsid w:val="00FB46BF"/>
    <w:rsid w:val="00FB4734"/>
    <w:rsid w:val="00FB482C"/>
    <w:rsid w:val="00FB4940"/>
    <w:rsid w:val="00FB49B1"/>
    <w:rsid w:val="00FB4A35"/>
    <w:rsid w:val="00FB4CA9"/>
    <w:rsid w:val="00FB4E6C"/>
    <w:rsid w:val="00FB4FB8"/>
    <w:rsid w:val="00FB5002"/>
    <w:rsid w:val="00FB5096"/>
    <w:rsid w:val="00FB50B3"/>
    <w:rsid w:val="00FB51DF"/>
    <w:rsid w:val="00FB544D"/>
    <w:rsid w:val="00FB5AA1"/>
    <w:rsid w:val="00FB5C3E"/>
    <w:rsid w:val="00FB5C74"/>
    <w:rsid w:val="00FB5DF7"/>
    <w:rsid w:val="00FB5F2F"/>
    <w:rsid w:val="00FB606E"/>
    <w:rsid w:val="00FB60F6"/>
    <w:rsid w:val="00FB6361"/>
    <w:rsid w:val="00FB6888"/>
    <w:rsid w:val="00FB6A75"/>
    <w:rsid w:val="00FB6BFC"/>
    <w:rsid w:val="00FB703A"/>
    <w:rsid w:val="00FB704A"/>
    <w:rsid w:val="00FB705D"/>
    <w:rsid w:val="00FB7329"/>
    <w:rsid w:val="00FB7537"/>
    <w:rsid w:val="00FB77A6"/>
    <w:rsid w:val="00FB7869"/>
    <w:rsid w:val="00FB787C"/>
    <w:rsid w:val="00FB78FF"/>
    <w:rsid w:val="00FB7964"/>
    <w:rsid w:val="00FB7E5C"/>
    <w:rsid w:val="00FB7F32"/>
    <w:rsid w:val="00FB7F63"/>
    <w:rsid w:val="00FC0199"/>
    <w:rsid w:val="00FC022F"/>
    <w:rsid w:val="00FC0371"/>
    <w:rsid w:val="00FC03D6"/>
    <w:rsid w:val="00FC04E1"/>
    <w:rsid w:val="00FC054D"/>
    <w:rsid w:val="00FC058F"/>
    <w:rsid w:val="00FC05F1"/>
    <w:rsid w:val="00FC078D"/>
    <w:rsid w:val="00FC0A07"/>
    <w:rsid w:val="00FC0A46"/>
    <w:rsid w:val="00FC0BF0"/>
    <w:rsid w:val="00FC0C5B"/>
    <w:rsid w:val="00FC0C87"/>
    <w:rsid w:val="00FC0FF0"/>
    <w:rsid w:val="00FC113F"/>
    <w:rsid w:val="00FC134E"/>
    <w:rsid w:val="00FC1418"/>
    <w:rsid w:val="00FC1590"/>
    <w:rsid w:val="00FC16BF"/>
    <w:rsid w:val="00FC16EC"/>
    <w:rsid w:val="00FC17B4"/>
    <w:rsid w:val="00FC17F8"/>
    <w:rsid w:val="00FC18AF"/>
    <w:rsid w:val="00FC1E79"/>
    <w:rsid w:val="00FC23B1"/>
    <w:rsid w:val="00FC23BC"/>
    <w:rsid w:val="00FC23C0"/>
    <w:rsid w:val="00FC2543"/>
    <w:rsid w:val="00FC27CC"/>
    <w:rsid w:val="00FC28B1"/>
    <w:rsid w:val="00FC2A3A"/>
    <w:rsid w:val="00FC2AB0"/>
    <w:rsid w:val="00FC2B1B"/>
    <w:rsid w:val="00FC2B9E"/>
    <w:rsid w:val="00FC2BA9"/>
    <w:rsid w:val="00FC2C01"/>
    <w:rsid w:val="00FC2C05"/>
    <w:rsid w:val="00FC2FE5"/>
    <w:rsid w:val="00FC356D"/>
    <w:rsid w:val="00FC3578"/>
    <w:rsid w:val="00FC35BE"/>
    <w:rsid w:val="00FC366A"/>
    <w:rsid w:val="00FC3751"/>
    <w:rsid w:val="00FC3862"/>
    <w:rsid w:val="00FC388F"/>
    <w:rsid w:val="00FC3922"/>
    <w:rsid w:val="00FC3AA6"/>
    <w:rsid w:val="00FC3ADC"/>
    <w:rsid w:val="00FC3B4A"/>
    <w:rsid w:val="00FC40C3"/>
    <w:rsid w:val="00FC4340"/>
    <w:rsid w:val="00FC4441"/>
    <w:rsid w:val="00FC4778"/>
    <w:rsid w:val="00FC4876"/>
    <w:rsid w:val="00FC4BD3"/>
    <w:rsid w:val="00FC4E4D"/>
    <w:rsid w:val="00FC4E7D"/>
    <w:rsid w:val="00FC504E"/>
    <w:rsid w:val="00FC50B8"/>
    <w:rsid w:val="00FC54B7"/>
    <w:rsid w:val="00FC571A"/>
    <w:rsid w:val="00FC5EF5"/>
    <w:rsid w:val="00FC5FB2"/>
    <w:rsid w:val="00FC60DF"/>
    <w:rsid w:val="00FC6323"/>
    <w:rsid w:val="00FC64B0"/>
    <w:rsid w:val="00FC68B2"/>
    <w:rsid w:val="00FC69BE"/>
    <w:rsid w:val="00FC6A20"/>
    <w:rsid w:val="00FC6AF1"/>
    <w:rsid w:val="00FC6C6B"/>
    <w:rsid w:val="00FC6CEE"/>
    <w:rsid w:val="00FC6CF9"/>
    <w:rsid w:val="00FC6DD4"/>
    <w:rsid w:val="00FC6DEF"/>
    <w:rsid w:val="00FC6FD6"/>
    <w:rsid w:val="00FC702A"/>
    <w:rsid w:val="00FC7476"/>
    <w:rsid w:val="00FC74D4"/>
    <w:rsid w:val="00FC787F"/>
    <w:rsid w:val="00FC7A51"/>
    <w:rsid w:val="00FC7DB5"/>
    <w:rsid w:val="00FC7E8D"/>
    <w:rsid w:val="00FC7EE4"/>
    <w:rsid w:val="00FC7F5B"/>
    <w:rsid w:val="00FD00DC"/>
    <w:rsid w:val="00FD0314"/>
    <w:rsid w:val="00FD0342"/>
    <w:rsid w:val="00FD05F9"/>
    <w:rsid w:val="00FD07C6"/>
    <w:rsid w:val="00FD0A70"/>
    <w:rsid w:val="00FD0B33"/>
    <w:rsid w:val="00FD0BCC"/>
    <w:rsid w:val="00FD0C23"/>
    <w:rsid w:val="00FD0C33"/>
    <w:rsid w:val="00FD127B"/>
    <w:rsid w:val="00FD161F"/>
    <w:rsid w:val="00FD1785"/>
    <w:rsid w:val="00FD17D5"/>
    <w:rsid w:val="00FD17DD"/>
    <w:rsid w:val="00FD17FD"/>
    <w:rsid w:val="00FD187D"/>
    <w:rsid w:val="00FD1A53"/>
    <w:rsid w:val="00FD1BAF"/>
    <w:rsid w:val="00FD1BD7"/>
    <w:rsid w:val="00FD1BF5"/>
    <w:rsid w:val="00FD1C72"/>
    <w:rsid w:val="00FD1DF2"/>
    <w:rsid w:val="00FD1F74"/>
    <w:rsid w:val="00FD1FB2"/>
    <w:rsid w:val="00FD2181"/>
    <w:rsid w:val="00FD219C"/>
    <w:rsid w:val="00FD21AE"/>
    <w:rsid w:val="00FD2245"/>
    <w:rsid w:val="00FD232A"/>
    <w:rsid w:val="00FD232F"/>
    <w:rsid w:val="00FD27DD"/>
    <w:rsid w:val="00FD2807"/>
    <w:rsid w:val="00FD2854"/>
    <w:rsid w:val="00FD2897"/>
    <w:rsid w:val="00FD2A65"/>
    <w:rsid w:val="00FD2B00"/>
    <w:rsid w:val="00FD2B5B"/>
    <w:rsid w:val="00FD2DF4"/>
    <w:rsid w:val="00FD3362"/>
    <w:rsid w:val="00FD3410"/>
    <w:rsid w:val="00FD365B"/>
    <w:rsid w:val="00FD36C7"/>
    <w:rsid w:val="00FD3840"/>
    <w:rsid w:val="00FD3EA3"/>
    <w:rsid w:val="00FD404A"/>
    <w:rsid w:val="00FD4136"/>
    <w:rsid w:val="00FD4145"/>
    <w:rsid w:val="00FD43F0"/>
    <w:rsid w:val="00FD4593"/>
    <w:rsid w:val="00FD45B4"/>
    <w:rsid w:val="00FD482F"/>
    <w:rsid w:val="00FD48EE"/>
    <w:rsid w:val="00FD4AD5"/>
    <w:rsid w:val="00FD4AEF"/>
    <w:rsid w:val="00FD4C49"/>
    <w:rsid w:val="00FD4F29"/>
    <w:rsid w:val="00FD5099"/>
    <w:rsid w:val="00FD50F6"/>
    <w:rsid w:val="00FD528B"/>
    <w:rsid w:val="00FD53A0"/>
    <w:rsid w:val="00FD5414"/>
    <w:rsid w:val="00FD54C2"/>
    <w:rsid w:val="00FD54C8"/>
    <w:rsid w:val="00FD559E"/>
    <w:rsid w:val="00FD5651"/>
    <w:rsid w:val="00FD5787"/>
    <w:rsid w:val="00FD57EF"/>
    <w:rsid w:val="00FD594B"/>
    <w:rsid w:val="00FD5999"/>
    <w:rsid w:val="00FD5A84"/>
    <w:rsid w:val="00FD5ADC"/>
    <w:rsid w:val="00FD5B47"/>
    <w:rsid w:val="00FD5B95"/>
    <w:rsid w:val="00FD5CA2"/>
    <w:rsid w:val="00FD5E06"/>
    <w:rsid w:val="00FD5F7A"/>
    <w:rsid w:val="00FD6020"/>
    <w:rsid w:val="00FD6179"/>
    <w:rsid w:val="00FD636F"/>
    <w:rsid w:val="00FD638E"/>
    <w:rsid w:val="00FD654F"/>
    <w:rsid w:val="00FD6617"/>
    <w:rsid w:val="00FD663F"/>
    <w:rsid w:val="00FD6896"/>
    <w:rsid w:val="00FD6899"/>
    <w:rsid w:val="00FD6994"/>
    <w:rsid w:val="00FD6A71"/>
    <w:rsid w:val="00FD6B29"/>
    <w:rsid w:val="00FD6C8F"/>
    <w:rsid w:val="00FD6CBF"/>
    <w:rsid w:val="00FD7063"/>
    <w:rsid w:val="00FD73E0"/>
    <w:rsid w:val="00FD7427"/>
    <w:rsid w:val="00FD74B7"/>
    <w:rsid w:val="00FD7652"/>
    <w:rsid w:val="00FD77B6"/>
    <w:rsid w:val="00FD7806"/>
    <w:rsid w:val="00FD788F"/>
    <w:rsid w:val="00FD7CAD"/>
    <w:rsid w:val="00FD7D2E"/>
    <w:rsid w:val="00FE00AA"/>
    <w:rsid w:val="00FE03F1"/>
    <w:rsid w:val="00FE0526"/>
    <w:rsid w:val="00FE070F"/>
    <w:rsid w:val="00FE0A66"/>
    <w:rsid w:val="00FE0AE1"/>
    <w:rsid w:val="00FE0D1D"/>
    <w:rsid w:val="00FE1047"/>
    <w:rsid w:val="00FE109C"/>
    <w:rsid w:val="00FE1154"/>
    <w:rsid w:val="00FE116D"/>
    <w:rsid w:val="00FE11DA"/>
    <w:rsid w:val="00FE1319"/>
    <w:rsid w:val="00FE1376"/>
    <w:rsid w:val="00FE13E6"/>
    <w:rsid w:val="00FE1650"/>
    <w:rsid w:val="00FE1680"/>
    <w:rsid w:val="00FE176E"/>
    <w:rsid w:val="00FE196B"/>
    <w:rsid w:val="00FE1B8F"/>
    <w:rsid w:val="00FE1B9E"/>
    <w:rsid w:val="00FE1DCD"/>
    <w:rsid w:val="00FE1DED"/>
    <w:rsid w:val="00FE1EC4"/>
    <w:rsid w:val="00FE223B"/>
    <w:rsid w:val="00FE22FA"/>
    <w:rsid w:val="00FE24FC"/>
    <w:rsid w:val="00FE2699"/>
    <w:rsid w:val="00FE2764"/>
    <w:rsid w:val="00FE290C"/>
    <w:rsid w:val="00FE2A07"/>
    <w:rsid w:val="00FE2AEF"/>
    <w:rsid w:val="00FE2BA7"/>
    <w:rsid w:val="00FE2DE6"/>
    <w:rsid w:val="00FE2EC6"/>
    <w:rsid w:val="00FE2FA0"/>
    <w:rsid w:val="00FE2FB2"/>
    <w:rsid w:val="00FE3261"/>
    <w:rsid w:val="00FE33E6"/>
    <w:rsid w:val="00FE34FB"/>
    <w:rsid w:val="00FE3577"/>
    <w:rsid w:val="00FE35BE"/>
    <w:rsid w:val="00FE36D8"/>
    <w:rsid w:val="00FE3768"/>
    <w:rsid w:val="00FE3CE2"/>
    <w:rsid w:val="00FE3D6C"/>
    <w:rsid w:val="00FE3DD4"/>
    <w:rsid w:val="00FE403D"/>
    <w:rsid w:val="00FE44C0"/>
    <w:rsid w:val="00FE461C"/>
    <w:rsid w:val="00FE4906"/>
    <w:rsid w:val="00FE4964"/>
    <w:rsid w:val="00FE4991"/>
    <w:rsid w:val="00FE4ADD"/>
    <w:rsid w:val="00FE4CC8"/>
    <w:rsid w:val="00FE4E4E"/>
    <w:rsid w:val="00FE50F9"/>
    <w:rsid w:val="00FE5318"/>
    <w:rsid w:val="00FE53EA"/>
    <w:rsid w:val="00FE54F8"/>
    <w:rsid w:val="00FE5540"/>
    <w:rsid w:val="00FE5755"/>
    <w:rsid w:val="00FE57C3"/>
    <w:rsid w:val="00FE5854"/>
    <w:rsid w:val="00FE59F7"/>
    <w:rsid w:val="00FE5A58"/>
    <w:rsid w:val="00FE5BC6"/>
    <w:rsid w:val="00FE5EFA"/>
    <w:rsid w:val="00FE5F2B"/>
    <w:rsid w:val="00FE61ED"/>
    <w:rsid w:val="00FE6345"/>
    <w:rsid w:val="00FE6537"/>
    <w:rsid w:val="00FE680D"/>
    <w:rsid w:val="00FE6B72"/>
    <w:rsid w:val="00FE6BC9"/>
    <w:rsid w:val="00FE6D5C"/>
    <w:rsid w:val="00FE6E62"/>
    <w:rsid w:val="00FE6F49"/>
    <w:rsid w:val="00FE7038"/>
    <w:rsid w:val="00FE7090"/>
    <w:rsid w:val="00FE70B8"/>
    <w:rsid w:val="00FE70F5"/>
    <w:rsid w:val="00FE71E0"/>
    <w:rsid w:val="00FE731A"/>
    <w:rsid w:val="00FE7503"/>
    <w:rsid w:val="00FE760E"/>
    <w:rsid w:val="00FE767F"/>
    <w:rsid w:val="00FE768C"/>
    <w:rsid w:val="00FE7714"/>
    <w:rsid w:val="00FE7777"/>
    <w:rsid w:val="00FE79AC"/>
    <w:rsid w:val="00FE7B7D"/>
    <w:rsid w:val="00FF001F"/>
    <w:rsid w:val="00FF044D"/>
    <w:rsid w:val="00FF064F"/>
    <w:rsid w:val="00FF074A"/>
    <w:rsid w:val="00FF07BA"/>
    <w:rsid w:val="00FF08E0"/>
    <w:rsid w:val="00FF09BD"/>
    <w:rsid w:val="00FF0B4D"/>
    <w:rsid w:val="00FF0FE2"/>
    <w:rsid w:val="00FF10D9"/>
    <w:rsid w:val="00FF1282"/>
    <w:rsid w:val="00FF13CE"/>
    <w:rsid w:val="00FF14FD"/>
    <w:rsid w:val="00FF1578"/>
    <w:rsid w:val="00FF15FE"/>
    <w:rsid w:val="00FF163B"/>
    <w:rsid w:val="00FF1828"/>
    <w:rsid w:val="00FF1956"/>
    <w:rsid w:val="00FF1BAB"/>
    <w:rsid w:val="00FF1CEF"/>
    <w:rsid w:val="00FF1E38"/>
    <w:rsid w:val="00FF1F68"/>
    <w:rsid w:val="00FF2007"/>
    <w:rsid w:val="00FF20AA"/>
    <w:rsid w:val="00FF218F"/>
    <w:rsid w:val="00FF21E8"/>
    <w:rsid w:val="00FF21E9"/>
    <w:rsid w:val="00FF2312"/>
    <w:rsid w:val="00FF2317"/>
    <w:rsid w:val="00FF2326"/>
    <w:rsid w:val="00FF243B"/>
    <w:rsid w:val="00FF2483"/>
    <w:rsid w:val="00FF24F2"/>
    <w:rsid w:val="00FF251F"/>
    <w:rsid w:val="00FF26B6"/>
    <w:rsid w:val="00FF2763"/>
    <w:rsid w:val="00FF2C99"/>
    <w:rsid w:val="00FF2DBC"/>
    <w:rsid w:val="00FF2E1F"/>
    <w:rsid w:val="00FF2EDA"/>
    <w:rsid w:val="00FF3020"/>
    <w:rsid w:val="00FF303C"/>
    <w:rsid w:val="00FF3202"/>
    <w:rsid w:val="00FF3317"/>
    <w:rsid w:val="00FF3427"/>
    <w:rsid w:val="00FF3452"/>
    <w:rsid w:val="00FF34E3"/>
    <w:rsid w:val="00FF377B"/>
    <w:rsid w:val="00FF3862"/>
    <w:rsid w:val="00FF3977"/>
    <w:rsid w:val="00FF39F1"/>
    <w:rsid w:val="00FF3C7D"/>
    <w:rsid w:val="00FF3C98"/>
    <w:rsid w:val="00FF3CF4"/>
    <w:rsid w:val="00FF4094"/>
    <w:rsid w:val="00FF4235"/>
    <w:rsid w:val="00FF46A2"/>
    <w:rsid w:val="00FF46BF"/>
    <w:rsid w:val="00FF487C"/>
    <w:rsid w:val="00FF4B03"/>
    <w:rsid w:val="00FF4B5A"/>
    <w:rsid w:val="00FF4EAC"/>
    <w:rsid w:val="00FF5021"/>
    <w:rsid w:val="00FF5123"/>
    <w:rsid w:val="00FF5630"/>
    <w:rsid w:val="00FF5789"/>
    <w:rsid w:val="00FF5898"/>
    <w:rsid w:val="00FF589C"/>
    <w:rsid w:val="00FF58AE"/>
    <w:rsid w:val="00FF5A61"/>
    <w:rsid w:val="00FF5B99"/>
    <w:rsid w:val="00FF5C45"/>
    <w:rsid w:val="00FF5C87"/>
    <w:rsid w:val="00FF5D50"/>
    <w:rsid w:val="00FF5E4C"/>
    <w:rsid w:val="00FF5E85"/>
    <w:rsid w:val="00FF5F05"/>
    <w:rsid w:val="00FF5F14"/>
    <w:rsid w:val="00FF5FAE"/>
    <w:rsid w:val="00FF6201"/>
    <w:rsid w:val="00FF6461"/>
    <w:rsid w:val="00FF6486"/>
    <w:rsid w:val="00FF6533"/>
    <w:rsid w:val="00FF65E2"/>
    <w:rsid w:val="00FF6749"/>
    <w:rsid w:val="00FF6868"/>
    <w:rsid w:val="00FF69F9"/>
    <w:rsid w:val="00FF6CE5"/>
    <w:rsid w:val="00FF6D42"/>
    <w:rsid w:val="00FF6E0E"/>
    <w:rsid w:val="00FF6F0B"/>
    <w:rsid w:val="00FF6FC6"/>
    <w:rsid w:val="00FF6FF5"/>
    <w:rsid w:val="00FF724C"/>
    <w:rsid w:val="00FF7371"/>
    <w:rsid w:val="00FF7440"/>
    <w:rsid w:val="00FF7455"/>
    <w:rsid w:val="00FF760B"/>
    <w:rsid w:val="00FF7A72"/>
    <w:rsid w:val="00FF7B60"/>
    <w:rsid w:val="00FF7B76"/>
    <w:rsid w:val="00FF7DA9"/>
    <w:rsid w:val="00FF7F26"/>
    <w:rsid w:val="020D1763"/>
    <w:rsid w:val="0277148C"/>
    <w:rsid w:val="058CCB85"/>
    <w:rsid w:val="063EFC20"/>
    <w:rsid w:val="0729FDA7"/>
    <w:rsid w:val="0823E6BD"/>
    <w:rsid w:val="086DB9B1"/>
    <w:rsid w:val="0933A805"/>
    <w:rsid w:val="093596A5"/>
    <w:rsid w:val="099DD8E8"/>
    <w:rsid w:val="0A5A1685"/>
    <w:rsid w:val="0A851EEA"/>
    <w:rsid w:val="0ACC0AF6"/>
    <w:rsid w:val="0C0DCDB3"/>
    <w:rsid w:val="0C9A9C8A"/>
    <w:rsid w:val="0E19A604"/>
    <w:rsid w:val="0E926A14"/>
    <w:rsid w:val="0ED1549F"/>
    <w:rsid w:val="102EF8A2"/>
    <w:rsid w:val="1209D63D"/>
    <w:rsid w:val="131DB1F9"/>
    <w:rsid w:val="1445C781"/>
    <w:rsid w:val="1463132B"/>
    <w:rsid w:val="15BFB9EF"/>
    <w:rsid w:val="179C9DFA"/>
    <w:rsid w:val="18308621"/>
    <w:rsid w:val="18C6F855"/>
    <w:rsid w:val="1AFFD449"/>
    <w:rsid w:val="1C6E57E1"/>
    <w:rsid w:val="1C882CFB"/>
    <w:rsid w:val="1CF5B50E"/>
    <w:rsid w:val="1DFB7D21"/>
    <w:rsid w:val="1E292E09"/>
    <w:rsid w:val="1F75D2F8"/>
    <w:rsid w:val="1FC2EAD1"/>
    <w:rsid w:val="207623BB"/>
    <w:rsid w:val="20D7343E"/>
    <w:rsid w:val="21EF0076"/>
    <w:rsid w:val="22BE1814"/>
    <w:rsid w:val="231748CF"/>
    <w:rsid w:val="24DDFB07"/>
    <w:rsid w:val="264108B9"/>
    <w:rsid w:val="26775487"/>
    <w:rsid w:val="29279AFC"/>
    <w:rsid w:val="29A05F0C"/>
    <w:rsid w:val="29AC97D3"/>
    <w:rsid w:val="2BBE584A"/>
    <w:rsid w:val="2C72768B"/>
    <w:rsid w:val="2DA18D3B"/>
    <w:rsid w:val="2DD76013"/>
    <w:rsid w:val="2E20A9C1"/>
    <w:rsid w:val="313EF742"/>
    <w:rsid w:val="32EB759A"/>
    <w:rsid w:val="334F5AAC"/>
    <w:rsid w:val="33B23B0B"/>
    <w:rsid w:val="346F4A14"/>
    <w:rsid w:val="358AB02E"/>
    <w:rsid w:val="35B0332E"/>
    <w:rsid w:val="394EAEDB"/>
    <w:rsid w:val="3A9E3720"/>
    <w:rsid w:val="3BA2EB0B"/>
    <w:rsid w:val="3BDB6BCB"/>
    <w:rsid w:val="3DB3AFCD"/>
    <w:rsid w:val="3F15E520"/>
    <w:rsid w:val="3F2717B7"/>
    <w:rsid w:val="405FF753"/>
    <w:rsid w:val="431BA9D5"/>
    <w:rsid w:val="444995DF"/>
    <w:rsid w:val="44FC525F"/>
    <w:rsid w:val="45782C94"/>
    <w:rsid w:val="46213C6B"/>
    <w:rsid w:val="4734B7CE"/>
    <w:rsid w:val="484CF345"/>
    <w:rsid w:val="4BCA553F"/>
    <w:rsid w:val="4BDFBDFB"/>
    <w:rsid w:val="4CC304CD"/>
    <w:rsid w:val="4F1EAA61"/>
    <w:rsid w:val="4F3CFC94"/>
    <w:rsid w:val="5022AD02"/>
    <w:rsid w:val="5072BF9E"/>
    <w:rsid w:val="509B9D04"/>
    <w:rsid w:val="51F0C07E"/>
    <w:rsid w:val="52203AE0"/>
    <w:rsid w:val="522AEF9C"/>
    <w:rsid w:val="53B51B8A"/>
    <w:rsid w:val="5809D653"/>
    <w:rsid w:val="589DB8FB"/>
    <w:rsid w:val="5B535965"/>
    <w:rsid w:val="5BB11DA7"/>
    <w:rsid w:val="5D6482CE"/>
    <w:rsid w:val="5D79EB8A"/>
    <w:rsid w:val="5DB0AE50"/>
    <w:rsid w:val="5F2E7FA1"/>
    <w:rsid w:val="5F6D5C16"/>
    <w:rsid w:val="6196A41E"/>
    <w:rsid w:val="622CE45B"/>
    <w:rsid w:val="63E65FEF"/>
    <w:rsid w:val="63F6D178"/>
    <w:rsid w:val="64282ACB"/>
    <w:rsid w:val="65360585"/>
    <w:rsid w:val="67AFCC64"/>
    <w:rsid w:val="67E8B6C4"/>
    <w:rsid w:val="694A17E4"/>
    <w:rsid w:val="6C64E6A2"/>
    <w:rsid w:val="6E888D0C"/>
    <w:rsid w:val="70FFF422"/>
    <w:rsid w:val="73E65B4C"/>
    <w:rsid w:val="76C2044E"/>
    <w:rsid w:val="76D8C8B1"/>
    <w:rsid w:val="786FDE4D"/>
    <w:rsid w:val="787EEFB9"/>
    <w:rsid w:val="7952656E"/>
    <w:rsid w:val="7B1C0EF0"/>
    <w:rsid w:val="7D21FD1F"/>
    <w:rsid w:val="7D7B60AB"/>
    <w:rsid w:val="7DA895F3"/>
    <w:rsid w:val="7DB9672E"/>
    <w:rsid w:val="7F179A50"/>
    <w:rsid w:val="7F6C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BA6BD9E"/>
  <w15:chartTrackingRefBased/>
  <w15:docId w15:val="{2DE986E2-BFEA-4941-94D7-D4169A1EC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Default Paragraph Font" w:uiPriority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22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7A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</w:rPr>
  </w:style>
  <w:style w:type="character" w:styleId="FootnoteReference">
    <w:name w:val="footnote reference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semiHidden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8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C562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Emphasis">
    <w:name w:val="Emphasis"/>
    <w:basedOn w:val="DefaultParagraphFont"/>
    <w:qFormat/>
    <w:rsid w:val="00A10E7F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3D79F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79FA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81185"/>
    <w:rPr>
      <w:rFonts w:ascii="Arial" w:hAnsi="Arial"/>
      <w:sz w:val="18"/>
      <w:szCs w:val="22"/>
    </w:rPr>
  </w:style>
  <w:style w:type="character" w:customStyle="1" w:styleId="cf01">
    <w:name w:val="cf01"/>
    <w:basedOn w:val="DefaultParagraphFont"/>
    <w:rsid w:val="00734325"/>
    <w:rPr>
      <w:rFonts w:ascii="Tahoma" w:hAnsi="Tahoma" w:cs="Tahoma" w:hint="default"/>
      <w:sz w:val="18"/>
      <w:szCs w:val="18"/>
    </w:rPr>
  </w:style>
  <w:style w:type="character" w:customStyle="1" w:styleId="cf11">
    <w:name w:val="cf11"/>
    <w:basedOn w:val="DefaultParagraphFont"/>
    <w:rsid w:val="00734325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2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07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41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73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1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23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74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11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image" Target="media/image2.png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14F544-2440-4DFC-91E4-0C5DDEE8F6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55E762-99FC-42F7-BFDD-D089B0C7D5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255B92-1751-497F-B038-3CEFB3AFC54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B817F89B-331A-41EF-8EF2-D563187CF6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3770</TotalTime>
  <Pages>28</Pages>
  <Words>4997</Words>
  <Characters>28487</Characters>
  <Application>Microsoft Office Word</Application>
  <DocSecurity>0</DocSecurity>
  <Lines>237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Vasida, Ruttanavijit</dc:creator>
  <cp:keywords/>
  <cp:lastModifiedBy>Purinut, Vatcharakorn</cp:lastModifiedBy>
  <cp:revision>1191</cp:revision>
  <cp:lastPrinted>2024-05-10T06:00:00Z</cp:lastPrinted>
  <dcterms:created xsi:type="dcterms:W3CDTF">2023-08-13T13:39:00Z</dcterms:created>
  <dcterms:modified xsi:type="dcterms:W3CDTF">2024-05-14T13:11:00Z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