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D65E" w14:textId="77777777" w:rsidR="00644987" w:rsidRPr="006A5DCA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A5D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6A5DCA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35ACE35" w14:textId="3295D2C5" w:rsidR="004B71BE" w:rsidRPr="006A5DCA" w:rsidRDefault="009A63B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="00644987" w:rsidRPr="006A5DCA">
        <w:rPr>
          <w:rFonts w:asciiTheme="majorBidi" w:hAnsiTheme="majorBidi" w:cstheme="majorBidi"/>
          <w:sz w:val="30"/>
          <w:szCs w:val="30"/>
          <w:cs/>
        </w:rPr>
        <w:tab/>
        <w:t>เกณฑ์การจัดทำงบการเงิน</w:t>
      </w:r>
      <w:r w:rsidR="004B71BE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ED51B50" w14:textId="25D23748" w:rsidR="007818A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2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AB1D813" w14:textId="0E9B2779" w:rsidR="00745D88" w:rsidRPr="006A5DC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3</w:t>
      </w:r>
      <w:r w:rsidR="0074214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13BB5827" w14:textId="33D695F3" w:rsidR="00487C44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4</w:t>
      </w:r>
      <w:r w:rsidR="00644987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26CAEBAB" w14:textId="6EF34918" w:rsidR="00A56312" w:rsidRPr="006A5DCA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5</w:t>
      </w:r>
      <w:r w:rsidR="002D73D6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อาคารและอุปกรณ์และสินทรัพย์สิทธิการ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A56312" w:rsidRPr="006A5DCA">
        <w:rPr>
          <w:rFonts w:asciiTheme="majorBidi" w:hAnsiTheme="majorBidi" w:cstheme="majorBidi"/>
          <w:sz w:val="30"/>
          <w:szCs w:val="30"/>
          <w:cs/>
        </w:rPr>
        <w:tab/>
      </w:r>
      <w:r w:rsidR="00A56312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236A1B73" w14:textId="1F9D9301" w:rsidR="003C0ABC" w:rsidRPr="006A5DCA" w:rsidRDefault="00603FBD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3C0ABC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451EC7A1" w14:textId="2CEE4289" w:rsidR="00C43DDE" w:rsidRPr="006A5DCA" w:rsidRDefault="00603FBD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C43DDE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30EDEC7A" w14:textId="73DBC4A0" w:rsidR="002136CF" w:rsidRPr="006A5DCA" w:rsidRDefault="00603FBD" w:rsidP="00826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CA72D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257553A" w14:textId="619D79DD" w:rsidR="00CE145B" w:rsidRDefault="00603FBD" w:rsidP="00CE1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CE145B" w:rsidRPr="006A5DCA">
        <w:rPr>
          <w:rFonts w:asciiTheme="majorBidi" w:hAnsiTheme="majorBidi" w:cstheme="majorBidi"/>
          <w:sz w:val="30"/>
          <w:szCs w:val="30"/>
        </w:rPr>
        <w:tab/>
      </w:r>
      <w:r w:rsidR="00CE145B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7621E248" w14:textId="77777777" w:rsidR="00933B80" w:rsidRPr="006A5DCA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0CF2E45D" w14:textId="77777777" w:rsidR="007D4F3A" w:rsidRPr="006A5DC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Theme="majorBidi" w:hAnsiTheme="majorBidi" w:cstheme="majorBidi"/>
          <w:cs/>
        </w:rPr>
      </w:pPr>
      <w:r w:rsidRPr="006A5DCA">
        <w:rPr>
          <w:rFonts w:asciiTheme="majorBidi" w:hAnsiTheme="majorBidi" w:cstheme="majorBidi"/>
          <w:lang w:val="en-US"/>
        </w:rPr>
        <w:tab/>
        <w:t xml:space="preserve">              </w:t>
      </w:r>
      <w:r w:rsidRPr="006A5DCA">
        <w:rPr>
          <w:rFonts w:asciiTheme="majorBidi" w:hAnsiTheme="majorBidi" w:cstheme="majorBidi"/>
          <w:cs/>
          <w:lang w:val="en-US"/>
        </w:rPr>
        <w:t xml:space="preserve"> </w:t>
      </w:r>
    </w:p>
    <w:p w14:paraId="5D2F6F2B" w14:textId="77777777" w:rsidR="00FF4BEE" w:rsidRPr="006A5DCA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7FC8A4FA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F6DFB49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94E1216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5318A56A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738EC206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6B65D4F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5D2686B9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A0B5E0C" w14:textId="77777777" w:rsidR="00FF4BEE" w:rsidRPr="006A5DCA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1123A8FC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0168EFC" w14:textId="77777777" w:rsidR="0099323E" w:rsidRPr="006A5DCA" w:rsidRDefault="0099323E" w:rsidP="00A73C5C">
      <w:pPr>
        <w:rPr>
          <w:rFonts w:asciiTheme="majorBidi" w:hAnsiTheme="majorBidi" w:cstheme="majorBidi"/>
          <w:sz w:val="30"/>
          <w:szCs w:val="30"/>
          <w:cs/>
        </w:rPr>
        <w:sectPr w:rsidR="0099323E" w:rsidRPr="006A5DCA" w:rsidSect="006806B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1C781F4F" w14:textId="77777777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755D14C" w14:textId="77777777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B21E8" w14:textId="30FD28E7" w:rsidR="009F2180" w:rsidRPr="006A5DCA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B5EBA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D1D13" w:rsidRPr="006A5DCA">
        <w:rPr>
          <w:rFonts w:asciiTheme="majorBidi" w:hAnsiTheme="majorBidi" w:cstheme="majorBidi"/>
          <w:sz w:val="30"/>
          <w:szCs w:val="30"/>
          <w:cs/>
        </w:rPr>
        <w:t>นี้</w:t>
      </w:r>
      <w:r w:rsidRPr="006A5DCA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60E43" w:rsidRPr="006A5DCA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6A5DCA">
        <w:rPr>
          <w:rFonts w:asciiTheme="majorBidi" w:hAnsiTheme="majorBidi" w:cstheme="majorBidi"/>
          <w:sz w:val="30"/>
          <w:szCs w:val="30"/>
          <w:cs/>
        </w:rPr>
        <w:t>จาก</w:t>
      </w:r>
      <w:r w:rsidR="009B75F0" w:rsidRPr="006A5DCA">
        <w:rPr>
          <w:rFonts w:asciiTheme="majorBidi" w:hAnsiTheme="majorBidi" w:cstheme="majorBidi"/>
          <w:sz w:val="30"/>
          <w:szCs w:val="30"/>
          <w:cs/>
        </w:rPr>
        <w:t>คณะ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9253C" w:rsidRPr="006A5DCA">
        <w:rPr>
          <w:rFonts w:asciiTheme="majorBidi" w:hAnsiTheme="majorBidi" w:cstheme="majorBidi"/>
          <w:sz w:val="30"/>
          <w:szCs w:val="30"/>
          <w:cs/>
        </w:rPr>
        <w:t>ตรวจสอบ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94410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CF44B0">
        <w:rPr>
          <w:rFonts w:ascii="Angsana New" w:hAnsi="Angsana New"/>
          <w:sz w:val="30"/>
          <w:szCs w:val="30"/>
        </w:rPr>
        <w:t>13</w:t>
      </w:r>
      <w:r w:rsidR="00112351">
        <w:rPr>
          <w:rFonts w:ascii="Angsana New" w:hAnsi="Angsana New"/>
          <w:sz w:val="30"/>
          <w:szCs w:val="30"/>
        </w:rPr>
        <w:t xml:space="preserve"> </w:t>
      </w:r>
      <w:r w:rsidR="00112351">
        <w:rPr>
          <w:rFonts w:ascii="Angsana New" w:hAnsi="Angsana New" w:hint="cs"/>
          <w:sz w:val="30"/>
          <w:szCs w:val="30"/>
          <w:cs/>
        </w:rPr>
        <w:t>พฤ</w:t>
      </w:r>
      <w:r w:rsidR="00A84EE6">
        <w:rPr>
          <w:rFonts w:ascii="Angsana New" w:hAnsi="Angsana New" w:hint="cs"/>
          <w:sz w:val="30"/>
          <w:szCs w:val="30"/>
          <w:cs/>
        </w:rPr>
        <w:t>ษภาคม</w:t>
      </w:r>
      <w:r w:rsidR="00112351">
        <w:rPr>
          <w:rFonts w:ascii="Angsana New" w:hAnsi="Angsana New" w:hint="cs"/>
          <w:sz w:val="30"/>
          <w:szCs w:val="30"/>
          <w:cs/>
        </w:rPr>
        <w:t xml:space="preserve"> </w:t>
      </w:r>
      <w:r w:rsidR="00112351">
        <w:rPr>
          <w:rFonts w:ascii="Angsana New" w:hAnsi="Angsana New"/>
          <w:sz w:val="30"/>
          <w:szCs w:val="30"/>
        </w:rPr>
        <w:t>256</w:t>
      </w:r>
      <w:r w:rsidR="00CD5D8C">
        <w:rPr>
          <w:rFonts w:ascii="Angsana New" w:hAnsi="Angsana New"/>
          <w:sz w:val="30"/>
          <w:szCs w:val="30"/>
        </w:rPr>
        <w:t>7</w:t>
      </w:r>
    </w:p>
    <w:p w14:paraId="3FBEEA23" w14:textId="77777777" w:rsidR="00A13F31" w:rsidRPr="006A5DCA" w:rsidRDefault="00A13F31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A290BDF" w14:textId="77777777" w:rsidR="00FC04D5" w:rsidRPr="006A5DCA" w:rsidRDefault="00FC04D5" w:rsidP="00202399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30371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B9249B" w14:textId="77777777" w:rsidR="00FC04D5" w:rsidRPr="006A5DCA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1D8FB7F" w14:textId="0B4F4ACA" w:rsidR="009A63BE" w:rsidRPr="006A5DCA" w:rsidRDefault="00472A4E" w:rsidP="0095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63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6A5DCA">
        <w:rPr>
          <w:rFonts w:asciiTheme="majorBidi" w:hAnsiTheme="majorBidi" w:cstheme="majorBidi"/>
          <w:sz w:val="30"/>
          <w:szCs w:val="30"/>
        </w:rPr>
        <w:t>34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B92036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และของบริษัท 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31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256</w:t>
      </w:r>
      <w:r w:rsidR="001829C9">
        <w:rPr>
          <w:rFonts w:asciiTheme="majorBidi" w:hAnsiTheme="majorBidi" w:cstheme="majorBidi"/>
          <w:sz w:val="30"/>
          <w:szCs w:val="30"/>
        </w:rPr>
        <w:t>6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350D01" w14:textId="77777777" w:rsidR="009A63BE" w:rsidRPr="006A5DCA" w:rsidRDefault="009A63BE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0BF59" w14:textId="2329D82F" w:rsidR="009A63BE" w:rsidRDefault="009A63BE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CB4D39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CB4D39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27542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B35CF">
        <w:rPr>
          <w:rFonts w:asciiTheme="majorBidi" w:hAnsiTheme="majorBidi" w:cstheme="majorBidi"/>
          <w:sz w:val="30"/>
          <w:szCs w:val="30"/>
        </w:rPr>
        <w:t>256</w:t>
      </w:r>
      <w:r w:rsidR="001829C9" w:rsidRPr="003B35CF">
        <w:rPr>
          <w:rFonts w:asciiTheme="majorBidi" w:hAnsiTheme="majorBidi" w:cstheme="majorBidi"/>
          <w:sz w:val="30"/>
          <w:szCs w:val="30"/>
        </w:rPr>
        <w:t>6</w:t>
      </w:r>
      <w:r w:rsidRPr="003B35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11EA" w:rsidRPr="003B35CF">
        <w:rPr>
          <w:rFonts w:asciiTheme="majorBidi" w:hAnsiTheme="majorBidi" w:cstheme="majorBidi" w:hint="cs"/>
          <w:sz w:val="30"/>
          <w:szCs w:val="30"/>
          <w:cs/>
        </w:rPr>
        <w:t>ยกเว้นตามที่อธิบายด้านล่างนี้</w:t>
      </w:r>
    </w:p>
    <w:p w14:paraId="66376029" w14:textId="7570FC67" w:rsidR="00A60C2C" w:rsidRDefault="00A60C2C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FF0C2" w14:textId="13AE5CA9" w:rsidR="00A60C2C" w:rsidRPr="00A60C2C" w:rsidRDefault="00A60C2C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C2C">
        <w:rPr>
          <w:rFonts w:asciiTheme="majorBidi" w:hAnsiTheme="majorBidi"/>
          <w:i/>
          <w:iCs/>
          <w:sz w:val="30"/>
          <w:szCs w:val="30"/>
          <w:cs/>
        </w:rPr>
        <w:t>การเปลี่ยนแปลงนโยบายการบัญชี</w:t>
      </w:r>
    </w:p>
    <w:p w14:paraId="7D748166" w14:textId="0ACA678B" w:rsidR="002136CF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2F393" w14:textId="180414A9" w:rsidR="00A60C2C" w:rsidRDefault="00A60C2C" w:rsidP="00A60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60C2C">
        <w:rPr>
          <w:rFonts w:asciiTheme="majorBid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A60C2C">
        <w:rPr>
          <w:rFonts w:asciiTheme="majorBidi" w:hAnsiTheme="majorBidi" w:cstheme="majorBidi"/>
          <w:sz w:val="30"/>
          <w:szCs w:val="30"/>
        </w:rPr>
        <w:t>12</w:t>
      </w:r>
      <w:r w:rsidRPr="00A60C2C">
        <w:rPr>
          <w:rFonts w:asciiTheme="majorBidi" w:hAnsiTheme="majorBidi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A60C2C">
        <w:rPr>
          <w:rFonts w:asciiTheme="majorBidi" w:hAnsiTheme="majorBidi" w:cstheme="majorBidi"/>
          <w:sz w:val="30"/>
          <w:szCs w:val="30"/>
        </w:rPr>
        <w:t>1</w:t>
      </w:r>
      <w:r w:rsidRPr="00A60C2C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A60C2C">
        <w:rPr>
          <w:rFonts w:asciiTheme="majorBidi" w:hAnsiTheme="majorBidi" w:cstheme="majorBidi"/>
          <w:sz w:val="30"/>
          <w:szCs w:val="30"/>
        </w:rPr>
        <w:t>2567</w:t>
      </w:r>
      <w:r w:rsidRPr="00A60C2C">
        <w:rPr>
          <w:rFonts w:asciiTheme="majorBidi" w:hAnsiTheme="majorBidi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3672754C" w14:textId="6F9945FF" w:rsidR="00A60C2C" w:rsidRDefault="00A60C2C" w:rsidP="00A60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60C2C">
        <w:rPr>
          <w:rFonts w:asciiTheme="majorBidi" w:hAnsiTheme="majorBidi"/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A60C2C">
        <w:rPr>
          <w:rFonts w:asciiTheme="majorBidi" w:hAnsiTheme="majorBidi" w:cstheme="majorBidi"/>
          <w:sz w:val="30"/>
          <w:szCs w:val="30"/>
        </w:rPr>
        <w:t>12</w:t>
      </w:r>
      <w:r w:rsidRPr="00A60C2C">
        <w:rPr>
          <w:rFonts w:asciiTheme="majorBidi" w:hAnsiTheme="majorBidi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A60C2C">
        <w:rPr>
          <w:rFonts w:asciiTheme="majorBidi" w:hAnsiTheme="majorBidi" w:cstheme="majorBidi"/>
          <w:sz w:val="30"/>
          <w:szCs w:val="30"/>
        </w:rPr>
        <w:t>1</w:t>
      </w:r>
      <w:r w:rsidRPr="00A60C2C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A60C2C">
        <w:rPr>
          <w:rFonts w:asciiTheme="majorBidi" w:hAnsiTheme="majorBidi" w:cstheme="majorBidi"/>
          <w:sz w:val="30"/>
          <w:szCs w:val="30"/>
        </w:rPr>
        <w:t>2566</w:t>
      </w:r>
      <w:r w:rsidRPr="00A60C2C">
        <w:rPr>
          <w:rFonts w:asciiTheme="majorBidi" w:hAnsiTheme="majorBidi"/>
          <w:sz w:val="30"/>
          <w:szCs w:val="30"/>
          <w:cs/>
        </w:rPr>
        <w:t xml:space="preserve"> </w:t>
      </w:r>
    </w:p>
    <w:p w14:paraId="1B3E8611" w14:textId="77777777" w:rsidR="00A60C2C" w:rsidRPr="006A5DCA" w:rsidRDefault="00A60C2C" w:rsidP="00A60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6E74B" w14:textId="77777777" w:rsidR="00FC04D5" w:rsidRPr="006A5DCA" w:rsidRDefault="00095950" w:rsidP="002136C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62D43" w:rsidRPr="006A5DC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24218F" w14:textId="77777777" w:rsidR="00E631C3" w:rsidRPr="006A5DCA" w:rsidRDefault="00E631C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2"/>
          <w:szCs w:val="22"/>
        </w:rPr>
      </w:pPr>
    </w:p>
    <w:p w14:paraId="2106A086" w14:textId="04C718B3" w:rsidR="009601EC" w:rsidRPr="00CD5D8C" w:rsidRDefault="002136CF" w:rsidP="00B63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และการร่วมค้าที่มีการเปลี่ยนแปลงอย่างมีสาระสำคัญได้เปิดเผยใน</w:t>
      </w:r>
      <w:r w:rsidR="00D83878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7818AA">
        <w:rPr>
          <w:rFonts w:asciiTheme="majorBidi" w:hAnsiTheme="majorBidi" w:cstheme="majorBidi"/>
          <w:sz w:val="30"/>
          <w:szCs w:val="30"/>
        </w:rPr>
        <w:t>4</w:t>
      </w:r>
      <w:r w:rsidR="006B3567">
        <w:rPr>
          <w:rFonts w:asciiTheme="majorBidi" w:hAnsiTheme="majorBidi" w:cstheme="majorBidi" w:hint="cs"/>
          <w:sz w:val="30"/>
          <w:szCs w:val="30"/>
          <w:cs/>
        </w:rPr>
        <w:t xml:space="preserve"> ความสัมพันธ์ที่มีกับ</w:t>
      </w: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="006B3567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</w:t>
      </w:r>
      <w:r w:rsidR="00D83878">
        <w:rPr>
          <w:rFonts w:asciiTheme="majorBidi" w:hAnsiTheme="majorBidi" w:cstheme="majorBidi"/>
          <w:sz w:val="30"/>
          <w:szCs w:val="30"/>
        </w:rPr>
        <w:br/>
      </w:r>
      <w:r w:rsidR="006B3567" w:rsidRPr="003F3A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ในระหว่างงวด</w:t>
      </w:r>
      <w:r w:rsidR="006E65A4" w:rsidRPr="003F3A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="006B3567" w:rsidRPr="003F3A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6B3567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987A43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6B3567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6E65A4" w:rsidRPr="003F3A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="006B3567" w:rsidRPr="003F3A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6B3567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987A43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</w:p>
    <w:p w14:paraId="01A1BBA7" w14:textId="3C1CC07E" w:rsidR="00112351" w:rsidRPr="009B7E86" w:rsidRDefault="00112351" w:rsidP="009B7E86">
      <w:pPr>
        <w:rPr>
          <w:b/>
          <w:bCs/>
        </w:rPr>
      </w:pPr>
    </w:p>
    <w:tbl>
      <w:tblPr>
        <w:tblW w:w="927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0"/>
      </w:tblGrid>
      <w:tr w:rsidR="00112351" w:rsidRPr="008A3FF3" w14:paraId="2D0942C7" w14:textId="77777777" w:rsidTr="00A60C2C">
        <w:trPr>
          <w:tblHeader/>
        </w:trPr>
        <w:tc>
          <w:tcPr>
            <w:tcW w:w="4230" w:type="dxa"/>
          </w:tcPr>
          <w:p w14:paraId="34A8A027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4414D1A2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A3FF3">
              <w:rPr>
                <w:rFonts w:ascii="Angsana New" w:eastAsia="MS Mincho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DBB148B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D10152D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2351" w:rsidRPr="008A3FF3" w14:paraId="232AD556" w14:textId="77777777" w:rsidTr="00A60C2C">
        <w:trPr>
          <w:tblHeader/>
        </w:trPr>
        <w:tc>
          <w:tcPr>
            <w:tcW w:w="4230" w:type="dxa"/>
          </w:tcPr>
          <w:p w14:paraId="5753A78E" w14:textId="462D63CB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65A4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A3FF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</w:t>
            </w:r>
            <w:r w:rsidR="00CD5D8C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1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E65A4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3F4FD591" w14:textId="5D466A02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D5D8C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C0F37D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9FE1E" w14:textId="76B40BD1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D5D8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A69A8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839194" w14:textId="64517F75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D5D8C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2748E6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8771EF" w14:textId="2B7A2416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D5D8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112351" w:rsidRPr="008A3FF3" w14:paraId="46F01C1B" w14:textId="77777777" w:rsidTr="00A60C2C">
        <w:trPr>
          <w:tblHeader/>
        </w:trPr>
        <w:tc>
          <w:tcPr>
            <w:tcW w:w="4230" w:type="dxa"/>
          </w:tcPr>
          <w:p w14:paraId="3D47134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ABBEFEC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8A3FF3" w14:paraId="3F8725FF" w14:textId="77777777" w:rsidTr="00A60C2C">
        <w:tc>
          <w:tcPr>
            <w:tcW w:w="4230" w:type="dxa"/>
          </w:tcPr>
          <w:p w14:paraId="04731CD1" w14:textId="77777777" w:rsidR="00112351" w:rsidRPr="008A3FF3" w:rsidRDefault="00112351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F252BB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A97E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72F20F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CDB3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224BE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87879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8" w:firstLine="1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29691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60C2C" w:rsidRPr="008A3FF3" w14:paraId="65B316D1" w14:textId="77777777" w:rsidTr="00A60C2C">
        <w:tc>
          <w:tcPr>
            <w:tcW w:w="4230" w:type="dxa"/>
          </w:tcPr>
          <w:p w14:paraId="3EC98200" w14:textId="77777777" w:rsidR="00A60C2C" w:rsidRPr="008A3FF3" w:rsidRDefault="00A60C2C" w:rsidP="00A60C2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538D1616" w14:textId="7F564A4D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52CE5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84468" w14:textId="49E1DF35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4FCE3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63F4B" w14:textId="20890C5F" w:rsidR="00A60C2C" w:rsidRPr="00F74FC7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709,999</w:t>
            </w:r>
          </w:p>
        </w:tc>
        <w:tc>
          <w:tcPr>
            <w:tcW w:w="270" w:type="dxa"/>
          </w:tcPr>
          <w:p w14:paraId="60A70E3E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A386B" w14:textId="7564F73B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476,950</w:t>
            </w:r>
          </w:p>
        </w:tc>
      </w:tr>
      <w:tr w:rsidR="00A60C2C" w:rsidRPr="008A3FF3" w14:paraId="3D8F57B1" w14:textId="77777777" w:rsidTr="00A60C2C">
        <w:tc>
          <w:tcPr>
            <w:tcW w:w="4230" w:type="dxa"/>
          </w:tcPr>
          <w:p w14:paraId="227F47BD" w14:textId="77777777" w:rsidR="00A60C2C" w:rsidRPr="008A3FF3" w:rsidRDefault="00A60C2C" w:rsidP="00A60C2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07EFE226" w14:textId="2C6D5B05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38008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137D8A" w14:textId="793CD62F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3C750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21A08" w14:textId="44AC689C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44,230</w:t>
            </w:r>
          </w:p>
        </w:tc>
        <w:tc>
          <w:tcPr>
            <w:tcW w:w="270" w:type="dxa"/>
          </w:tcPr>
          <w:p w14:paraId="0F6D9A2C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047CC" w14:textId="3D6D9389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23,662</w:t>
            </w:r>
          </w:p>
        </w:tc>
      </w:tr>
      <w:tr w:rsidR="00A60C2C" w:rsidRPr="008A3FF3" w14:paraId="2CDDCD49" w14:textId="77777777" w:rsidTr="00A60C2C">
        <w:tc>
          <w:tcPr>
            <w:tcW w:w="4230" w:type="dxa"/>
          </w:tcPr>
          <w:p w14:paraId="3F24016F" w14:textId="4DF0E5FE" w:rsidR="00A60C2C" w:rsidRPr="008A3FF3" w:rsidRDefault="00A60C2C" w:rsidP="00A60C2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357DAE2" w14:textId="7A4989C8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50EF5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CB9455" w14:textId="55A8A2C6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67E16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D98C" w14:textId="2536092E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1,344</w:t>
            </w:r>
          </w:p>
        </w:tc>
        <w:tc>
          <w:tcPr>
            <w:tcW w:w="270" w:type="dxa"/>
          </w:tcPr>
          <w:p w14:paraId="1EE9BB9C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F0ACB" w14:textId="1EC7BD21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700</w:t>
            </w:r>
          </w:p>
        </w:tc>
      </w:tr>
      <w:tr w:rsidR="00A60C2C" w:rsidRPr="008A3FF3" w14:paraId="1F82FD87" w14:textId="77777777" w:rsidTr="00A60C2C">
        <w:tc>
          <w:tcPr>
            <w:tcW w:w="4230" w:type="dxa"/>
          </w:tcPr>
          <w:p w14:paraId="506A0A18" w14:textId="4C69C1F2" w:rsidR="00A60C2C" w:rsidRDefault="00A60C2C" w:rsidP="00A60C2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F121FE0" w14:textId="7237BBFC" w:rsidR="00A60C2C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5D9018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6DB9A4" w14:textId="6542406B" w:rsidR="00A60C2C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7A902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BA929" w14:textId="250B01C1" w:rsidR="00A60C2C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3,062</w:t>
            </w:r>
          </w:p>
        </w:tc>
        <w:tc>
          <w:tcPr>
            <w:tcW w:w="270" w:type="dxa"/>
          </w:tcPr>
          <w:p w14:paraId="14B57844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D39189" w14:textId="69B06A37" w:rsidR="00A60C2C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</w:p>
        </w:tc>
      </w:tr>
      <w:tr w:rsidR="00A60C2C" w:rsidRPr="008A3FF3" w14:paraId="421C0AD0" w14:textId="77777777" w:rsidTr="00A60C2C">
        <w:tc>
          <w:tcPr>
            <w:tcW w:w="4230" w:type="dxa"/>
          </w:tcPr>
          <w:p w14:paraId="7F44E5D4" w14:textId="78CBEA2C" w:rsidR="00A60C2C" w:rsidRPr="008A3FF3" w:rsidRDefault="00A60C2C" w:rsidP="00A60C2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1131E24A" w14:textId="5F3395FA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2F67E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770FCB" w14:textId="639E8F30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5DEA6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B628C" w14:textId="324F0D00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27,391</w:t>
            </w:r>
          </w:p>
        </w:tc>
        <w:tc>
          <w:tcPr>
            <w:tcW w:w="270" w:type="dxa"/>
          </w:tcPr>
          <w:p w14:paraId="57E038F9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6976D" w14:textId="07FEA411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19,216</w:t>
            </w:r>
          </w:p>
        </w:tc>
      </w:tr>
      <w:tr w:rsidR="00A60C2C" w:rsidRPr="008A3FF3" w14:paraId="061FCB9D" w14:textId="77777777" w:rsidTr="00A60C2C">
        <w:tc>
          <w:tcPr>
            <w:tcW w:w="4230" w:type="dxa"/>
          </w:tcPr>
          <w:p w14:paraId="48D79BB6" w14:textId="6D69BC83" w:rsidR="00A60C2C" w:rsidRPr="008A3FF3" w:rsidRDefault="00A60C2C" w:rsidP="00A60C2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ขนส่งรับคืน</w:t>
            </w:r>
          </w:p>
        </w:tc>
        <w:tc>
          <w:tcPr>
            <w:tcW w:w="990" w:type="dxa"/>
          </w:tcPr>
          <w:p w14:paraId="127D8045" w14:textId="590D7328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E80CC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9018FC" w14:textId="71BDF28C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B2D3A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2CDF4" w14:textId="1DB28235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1,904</w:t>
            </w:r>
          </w:p>
        </w:tc>
        <w:tc>
          <w:tcPr>
            <w:tcW w:w="270" w:type="dxa"/>
          </w:tcPr>
          <w:p w14:paraId="0CC3F936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C51ED" w14:textId="45A38B00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1,308</w:t>
            </w:r>
          </w:p>
        </w:tc>
      </w:tr>
      <w:tr w:rsidR="00A60C2C" w:rsidRPr="008A3FF3" w14:paraId="2E796C59" w14:textId="77777777" w:rsidTr="00A60C2C">
        <w:trPr>
          <w:trHeight w:hRule="exact" w:val="288"/>
        </w:trPr>
        <w:tc>
          <w:tcPr>
            <w:tcW w:w="4230" w:type="dxa"/>
          </w:tcPr>
          <w:p w14:paraId="0CD309B3" w14:textId="5EBA809B" w:rsidR="00A60C2C" w:rsidRPr="008A3FF3" w:rsidRDefault="00A60C2C" w:rsidP="00A60C2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27CC55" w14:textId="1909486E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6841C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71EF4" w14:textId="33E491D4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B6F5A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B9B27" w14:textId="05140814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BD746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E6370" w14:textId="62BB427D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60C2C" w:rsidRPr="008A3FF3" w14:paraId="73DE5376" w14:textId="77777777" w:rsidTr="00A60C2C">
        <w:tc>
          <w:tcPr>
            <w:tcW w:w="4230" w:type="dxa"/>
          </w:tcPr>
          <w:p w14:paraId="033E4FB4" w14:textId="44F29265" w:rsidR="00A60C2C" w:rsidRPr="008A3FF3" w:rsidRDefault="00A60C2C" w:rsidP="00A60C2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08846DCF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54144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5BED6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6ECF0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C7AD2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4096A5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DFEEF0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A60C2C" w:rsidRPr="008A3FF3" w14:paraId="43F60A1D" w14:textId="77777777" w:rsidTr="00A60C2C">
        <w:tc>
          <w:tcPr>
            <w:tcW w:w="4230" w:type="dxa"/>
          </w:tcPr>
          <w:p w14:paraId="3334D3BF" w14:textId="4456A588" w:rsidR="00A60C2C" w:rsidRPr="00800994" w:rsidRDefault="00A60C2C" w:rsidP="00A60C2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0CAC2639" w14:textId="3F8F425E" w:rsidR="00A60C2C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31865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0BC3AC" w14:textId="5CC2FDCB" w:rsidR="00A60C2C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E3CF4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54192" w14:textId="6EC027C7" w:rsidR="00A60C2C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158DA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A82BB" w14:textId="0E36FE22" w:rsidR="00A60C2C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60C2C" w:rsidRPr="008A3FF3" w14:paraId="048CCDE8" w14:textId="77777777" w:rsidTr="00A60C2C">
        <w:tc>
          <w:tcPr>
            <w:tcW w:w="4230" w:type="dxa"/>
          </w:tcPr>
          <w:p w14:paraId="50EECDA1" w14:textId="50F29585" w:rsidR="00A60C2C" w:rsidRPr="008A3FF3" w:rsidRDefault="00A60C2C" w:rsidP="00A60C2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 xml:space="preserve">    </w:t>
            </w:r>
            <w:r w:rsidRPr="0080099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</w:tcPr>
          <w:p w14:paraId="7453842F" w14:textId="1DCBBEF5" w:rsidR="00A60C2C" w:rsidRPr="00891C66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81,030</w:t>
            </w:r>
          </w:p>
        </w:tc>
        <w:tc>
          <w:tcPr>
            <w:tcW w:w="270" w:type="dxa"/>
          </w:tcPr>
          <w:p w14:paraId="4302F217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E2F4D" w14:textId="73C71CF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86,845</w:t>
            </w:r>
          </w:p>
        </w:tc>
        <w:tc>
          <w:tcPr>
            <w:tcW w:w="270" w:type="dxa"/>
          </w:tcPr>
          <w:p w14:paraId="323979BC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FF630" w14:textId="6439F07C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38,044</w:t>
            </w:r>
          </w:p>
        </w:tc>
        <w:tc>
          <w:tcPr>
            <w:tcW w:w="270" w:type="dxa"/>
          </w:tcPr>
          <w:p w14:paraId="339487EC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F4592" w14:textId="672A3AF0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43,784</w:t>
            </w:r>
          </w:p>
        </w:tc>
      </w:tr>
      <w:tr w:rsidR="00A60C2C" w:rsidRPr="008A3FF3" w14:paraId="54EB4D48" w14:textId="77777777" w:rsidTr="00A60C2C">
        <w:tc>
          <w:tcPr>
            <w:tcW w:w="4230" w:type="dxa"/>
          </w:tcPr>
          <w:p w14:paraId="28C3E4EC" w14:textId="1E866659" w:rsidR="00A60C2C" w:rsidRDefault="00A60C2C" w:rsidP="00A60C2C">
            <w:pPr>
              <w:tabs>
                <w:tab w:val="clear" w:pos="227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7E31E894" w14:textId="2C6984C9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5BB47478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4FF6E" w14:textId="6ECAB2C0" w:rsidR="00A60C2C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5027DEA6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56F48" w14:textId="6717ED4E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369</w:t>
            </w:r>
          </w:p>
        </w:tc>
        <w:tc>
          <w:tcPr>
            <w:tcW w:w="270" w:type="dxa"/>
          </w:tcPr>
          <w:p w14:paraId="13DAE2FE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2E8D7" w14:textId="1587F893" w:rsidR="00A60C2C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638</w:t>
            </w:r>
          </w:p>
        </w:tc>
      </w:tr>
      <w:tr w:rsidR="00A60C2C" w:rsidRPr="008A3FF3" w14:paraId="6B3D0A7F" w14:textId="77777777" w:rsidTr="00A60C2C">
        <w:trPr>
          <w:trHeight w:hRule="exact" w:val="288"/>
        </w:trPr>
        <w:tc>
          <w:tcPr>
            <w:tcW w:w="4230" w:type="dxa"/>
          </w:tcPr>
          <w:p w14:paraId="6200A071" w14:textId="49665D04" w:rsidR="00A60C2C" w:rsidRPr="008A3FF3" w:rsidRDefault="00A60C2C" w:rsidP="00A60C2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7EE5C" w14:textId="075C303F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01B10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BAEDE9" w14:textId="770B2DE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45C6DC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A96C7" w14:textId="00DD345E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A71441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0D1C9" w14:textId="02ECF3C1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A60C2C" w:rsidRPr="000A0940" w14:paraId="4F7EF84F" w14:textId="77777777" w:rsidTr="00A60C2C">
        <w:tc>
          <w:tcPr>
            <w:tcW w:w="4230" w:type="dxa"/>
          </w:tcPr>
          <w:p w14:paraId="1FC89B5B" w14:textId="574FD7E7" w:rsidR="00A60C2C" w:rsidRPr="000A0940" w:rsidRDefault="00A60C2C" w:rsidP="00A60C2C">
            <w:pPr>
              <w:spacing w:line="240" w:lineRule="auto"/>
              <w:rPr>
                <w:rFonts w:ascii="Angsana New" w:eastAsia="MS Mincho" w:hAnsi="Angsana New"/>
                <w:sz w:val="16"/>
                <w:szCs w:val="16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6DFCB737" w14:textId="77777777" w:rsidR="00A60C2C" w:rsidRPr="000A0940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0DABEC" w14:textId="77777777" w:rsidR="00A60C2C" w:rsidRPr="000A0940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E8948CA" w14:textId="77777777" w:rsidR="00A60C2C" w:rsidRPr="000A0940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BA2EDF" w14:textId="77777777" w:rsidR="00A60C2C" w:rsidRPr="000A0940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8A4F169" w14:textId="77777777" w:rsidR="00A60C2C" w:rsidRPr="000A0940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CE1F29" w14:textId="77777777" w:rsidR="00A60C2C" w:rsidRPr="000A0940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08E55D0" w14:textId="77777777" w:rsidR="00A60C2C" w:rsidRPr="000A0940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0C2C" w:rsidRPr="008A3FF3" w14:paraId="66559CAF" w14:textId="77777777" w:rsidTr="00A60C2C">
        <w:tc>
          <w:tcPr>
            <w:tcW w:w="4230" w:type="dxa"/>
          </w:tcPr>
          <w:p w14:paraId="5508D02E" w14:textId="4BF0E4C7" w:rsidR="00A60C2C" w:rsidRPr="008A3FF3" w:rsidRDefault="00A60C2C" w:rsidP="00A60C2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4E275A9D" w14:textId="1BF7C4D2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1,822</w:t>
            </w:r>
          </w:p>
        </w:tc>
        <w:tc>
          <w:tcPr>
            <w:tcW w:w="270" w:type="dxa"/>
          </w:tcPr>
          <w:p w14:paraId="56CC1412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EAFA" w14:textId="6297BD26" w:rsidR="00A60C2C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7F855CFF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D9D4C" w14:textId="27CE9D1E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1,252</w:t>
            </w:r>
          </w:p>
        </w:tc>
        <w:tc>
          <w:tcPr>
            <w:tcW w:w="270" w:type="dxa"/>
          </w:tcPr>
          <w:p w14:paraId="4E982D6C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366A5" w14:textId="36B01EED" w:rsidR="00A60C2C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520</w:t>
            </w:r>
          </w:p>
        </w:tc>
      </w:tr>
      <w:tr w:rsidR="00A60C2C" w:rsidRPr="008A3FF3" w14:paraId="20D736D0" w14:textId="77777777" w:rsidTr="00A60C2C">
        <w:tc>
          <w:tcPr>
            <w:tcW w:w="4230" w:type="dxa"/>
          </w:tcPr>
          <w:p w14:paraId="7D68D01E" w14:textId="71C3F2C1" w:rsidR="00A60C2C" w:rsidRPr="008A3FF3" w:rsidRDefault="00A60C2C" w:rsidP="00A60C2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39051A57" w14:textId="0B466CF5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1,036</w:t>
            </w:r>
          </w:p>
        </w:tc>
        <w:tc>
          <w:tcPr>
            <w:tcW w:w="270" w:type="dxa"/>
          </w:tcPr>
          <w:p w14:paraId="13D056CC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E85C2" w14:textId="7240358A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E7E3F69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39A79" w14:textId="3C6E3E86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A1390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D3BAD" w14:textId="0348B0FE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A60C2C" w:rsidRPr="008A3FF3" w14:paraId="2A83EA0F" w14:textId="77777777" w:rsidTr="00A60C2C">
        <w:tc>
          <w:tcPr>
            <w:tcW w:w="4230" w:type="dxa"/>
          </w:tcPr>
          <w:p w14:paraId="7B5E90AB" w14:textId="7323E9BE" w:rsidR="00A60C2C" w:rsidRPr="008A3FF3" w:rsidRDefault="00A60C2C" w:rsidP="00A60C2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E0D86B" w14:textId="1E66707E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B7B14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0D91FE" w14:textId="481545CF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6B469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3F2CB" w14:textId="772B02BF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6616A2" w14:textId="77777777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7F2A3A" w14:textId="67926B4B" w:rsidR="00A60C2C" w:rsidRPr="008A3FF3" w:rsidRDefault="00A60C2C" w:rsidP="00A6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</w:tbl>
    <w:p w14:paraId="58F71625" w14:textId="77777777" w:rsidR="00A66BA9" w:rsidRDefault="00A66BA9" w:rsidP="00466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69E2A9" w14:textId="77777777" w:rsidR="00A66BA9" w:rsidRDefault="00A66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DF0F60" w14:textId="1A196CA6" w:rsidR="00E7347E" w:rsidRPr="006A5DCA" w:rsidRDefault="00E7347E" w:rsidP="00466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C10AFC">
        <w:rPr>
          <w:rFonts w:asciiTheme="majorBidi" w:hAnsiTheme="majorBidi" w:cstheme="majorBidi"/>
          <w:sz w:val="30"/>
          <w:szCs w:val="30"/>
        </w:rPr>
        <w:t>3</w:t>
      </w:r>
      <w:r w:rsidR="00CD5D8C">
        <w:rPr>
          <w:rFonts w:asciiTheme="majorBidi" w:hAnsiTheme="majorBidi" w:cstheme="majorBidi"/>
          <w:sz w:val="30"/>
          <w:szCs w:val="30"/>
        </w:rPr>
        <w:t>1</w:t>
      </w:r>
      <w:r w:rsidR="00C10AFC">
        <w:rPr>
          <w:rFonts w:asciiTheme="majorBidi" w:hAnsiTheme="majorBidi" w:cstheme="majorBidi"/>
          <w:sz w:val="30"/>
          <w:szCs w:val="30"/>
        </w:rPr>
        <w:t xml:space="preserve"> </w:t>
      </w:r>
      <w:r w:rsidR="006E65A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04897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CD5D8C">
        <w:rPr>
          <w:rFonts w:asciiTheme="majorBidi" w:hAnsiTheme="majorBidi" w:cstheme="majorBidi"/>
          <w:sz w:val="30"/>
          <w:szCs w:val="30"/>
        </w:rPr>
        <w:t>7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CD5D8C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E09EB1F" w14:textId="3E380497" w:rsidR="00A07525" w:rsidRPr="00CE145B" w:rsidRDefault="00A07525" w:rsidP="00AC5CED">
      <w:pPr>
        <w:tabs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2"/>
      </w:tblGrid>
      <w:tr w:rsidR="00F04897" w:rsidRPr="006A5DCA" w14:paraId="45F48E51" w14:textId="77777777" w:rsidTr="00A66BA9">
        <w:trPr>
          <w:tblHeader/>
        </w:trPr>
        <w:tc>
          <w:tcPr>
            <w:tcW w:w="4230" w:type="dxa"/>
          </w:tcPr>
          <w:p w14:paraId="1E5D5CB6" w14:textId="5DEC14D9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EBA79D2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E066F9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05DB37B3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12351" w:rsidRPr="006A5DCA" w14:paraId="1091AD43" w14:textId="77777777" w:rsidTr="00A66BA9">
        <w:trPr>
          <w:tblHeader/>
        </w:trPr>
        <w:tc>
          <w:tcPr>
            <w:tcW w:w="4230" w:type="dxa"/>
          </w:tcPr>
          <w:p w14:paraId="0EB07626" w14:textId="77777777" w:rsidR="00112351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6642E" w14:textId="16C7EBDF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990" w:type="dxa"/>
          </w:tcPr>
          <w:p w14:paraId="7B3DFBB2" w14:textId="678D49D0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8FE2642" w14:textId="1BBBF5E3" w:rsidR="00112351" w:rsidRPr="006A5DCA" w:rsidRDefault="006E65A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90E7B0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2BF90" w14:textId="07953970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CBF97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188886" w14:textId="23FBC8D6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72E1156" w14:textId="40D8DAF0" w:rsidR="00112351" w:rsidRPr="006A5DCA" w:rsidRDefault="006E65A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D5BF88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B3B2A7F" w14:textId="77777777" w:rsidR="003C1097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C5AC058" w14:textId="36F5B55B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351" w:rsidRPr="006A5DCA" w14:paraId="61859DD4" w14:textId="77777777" w:rsidTr="00A66BA9">
        <w:trPr>
          <w:tblHeader/>
        </w:trPr>
        <w:tc>
          <w:tcPr>
            <w:tcW w:w="4230" w:type="dxa"/>
          </w:tcPr>
          <w:p w14:paraId="52048D6B" w14:textId="088CA5F9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90" w:type="dxa"/>
          </w:tcPr>
          <w:p w14:paraId="13B23377" w14:textId="16F8FF9A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6D1DC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1CCC1E" w14:textId="65EADD16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CF466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DD841" w14:textId="7DD46DA5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EE1DD7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FB8E0F" w14:textId="0637F216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2351" w:rsidRPr="006A5DCA" w14:paraId="204478CE" w14:textId="77777777" w:rsidTr="00A66BA9">
        <w:trPr>
          <w:trHeight w:val="281"/>
          <w:tblHeader/>
        </w:trPr>
        <w:tc>
          <w:tcPr>
            <w:tcW w:w="4230" w:type="dxa"/>
          </w:tcPr>
          <w:p w14:paraId="5E04B9B0" w14:textId="77777777" w:rsidR="00112351" w:rsidRPr="006A5DCA" w:rsidRDefault="00112351" w:rsidP="00112351">
            <w:pPr>
              <w:spacing w:line="380" w:lineRule="exact"/>
              <w:ind w:right="-20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042" w:type="dxa"/>
            <w:gridSpan w:val="7"/>
          </w:tcPr>
          <w:p w14:paraId="76546F73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6A5DCA" w14:paraId="00E826A0" w14:textId="77777777" w:rsidTr="00A66BA9">
        <w:tc>
          <w:tcPr>
            <w:tcW w:w="4230" w:type="dxa"/>
          </w:tcPr>
          <w:p w14:paraId="7DDB2B35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C158F2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CC8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D115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EF63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8A459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5DAA7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C81F6DB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12A" w:rsidRPr="006A5DCA" w14:paraId="3F24B465" w14:textId="77777777" w:rsidTr="00A66BA9">
        <w:tc>
          <w:tcPr>
            <w:tcW w:w="4230" w:type="dxa"/>
          </w:tcPr>
          <w:p w14:paraId="651E6D4A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B538D51" w14:textId="22BC40EF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615523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BEB18" w14:textId="4B6A8733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46C738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57E77" w14:textId="687A6E42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1,562,238</w:t>
            </w:r>
          </w:p>
        </w:tc>
        <w:tc>
          <w:tcPr>
            <w:tcW w:w="270" w:type="dxa"/>
          </w:tcPr>
          <w:p w14:paraId="60E1943D" w14:textId="285E65B8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00CF7C" w14:textId="6EB04544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1,351,814</w:t>
            </w:r>
          </w:p>
        </w:tc>
      </w:tr>
      <w:tr w:rsidR="004B712A" w:rsidRPr="006A5DCA" w14:paraId="071F74CD" w14:textId="77777777" w:rsidTr="00A66BA9">
        <w:tc>
          <w:tcPr>
            <w:tcW w:w="4230" w:type="dxa"/>
          </w:tcPr>
          <w:p w14:paraId="4F739045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7297D6" w14:textId="3377EBF4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7AE62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99D93" w14:textId="1455ACE1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EDE2D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E5305" w14:textId="53FABABF" w:rsidR="004B712A" w:rsidRPr="00050AA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1,562,238</w:t>
            </w:r>
          </w:p>
        </w:tc>
        <w:tc>
          <w:tcPr>
            <w:tcW w:w="270" w:type="dxa"/>
          </w:tcPr>
          <w:p w14:paraId="20F3A53C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E16AE09" w14:textId="63F578AE" w:rsidR="004B712A" w:rsidRPr="00F765E2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1,351,814</w:t>
            </w:r>
          </w:p>
        </w:tc>
      </w:tr>
      <w:tr w:rsidR="004B712A" w:rsidRPr="006A5DCA" w14:paraId="47EF0915" w14:textId="77777777" w:rsidTr="00A66BA9">
        <w:tc>
          <w:tcPr>
            <w:tcW w:w="4230" w:type="dxa"/>
          </w:tcPr>
          <w:p w14:paraId="5CD094AB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E446CD" w14:textId="1AA3B028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D08C7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C6A01E" w14:textId="35D5F8AC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99968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F0405" w14:textId="54DB1484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A1A78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2664197" w14:textId="5B239442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12A" w:rsidRPr="006A5DCA" w14:paraId="280E18CB" w14:textId="77777777" w:rsidTr="00A66BA9">
        <w:trPr>
          <w:trHeight w:val="380"/>
        </w:trPr>
        <w:tc>
          <w:tcPr>
            <w:tcW w:w="4230" w:type="dxa"/>
          </w:tcPr>
          <w:p w14:paraId="383C528E" w14:textId="7EEEBB9C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37E8F3" w14:textId="14A9B112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0AA89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B3823" w14:textId="6CB1BC84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585E9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0466" w14:textId="32D800AD" w:rsidR="004B712A" w:rsidRPr="00050AA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1,562,238</w:t>
            </w:r>
          </w:p>
        </w:tc>
        <w:tc>
          <w:tcPr>
            <w:tcW w:w="270" w:type="dxa"/>
          </w:tcPr>
          <w:p w14:paraId="3A38A535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A26A82A" w14:textId="157B94E3" w:rsidR="004B712A" w:rsidRPr="00F765E2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1,351,814</w:t>
            </w:r>
          </w:p>
        </w:tc>
      </w:tr>
      <w:tr w:rsidR="004B712A" w:rsidRPr="006A5DCA" w14:paraId="4FD0F77F" w14:textId="77777777" w:rsidTr="00A66BA9">
        <w:trPr>
          <w:trHeight w:hRule="exact" w:val="212"/>
        </w:trPr>
        <w:tc>
          <w:tcPr>
            <w:tcW w:w="4230" w:type="dxa"/>
          </w:tcPr>
          <w:p w14:paraId="2C4C9583" w14:textId="77777777" w:rsidR="004B712A" w:rsidRPr="006A5DCA" w:rsidRDefault="004B712A" w:rsidP="00CE1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108308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F8579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305C4E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20502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97146B" w14:textId="77777777" w:rsidR="004B712A" w:rsidRPr="00050AA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6F58F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46373AA0" w14:textId="77777777" w:rsidR="004B712A" w:rsidRPr="00F765E2" w:rsidRDefault="004B712A" w:rsidP="00CE14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12A" w:rsidRPr="006A5DCA" w14:paraId="27C7C465" w14:textId="77777777" w:rsidTr="00A66BA9">
        <w:tc>
          <w:tcPr>
            <w:tcW w:w="4230" w:type="dxa"/>
          </w:tcPr>
          <w:p w14:paraId="673F8DAE" w14:textId="77777777" w:rsidR="004B712A" w:rsidRPr="006A5DCA" w:rsidRDefault="004B712A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0C2B479F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75874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95519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27CC6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5F7F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3B05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51E4E9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12A" w:rsidRPr="006A5DCA" w14:paraId="50F05D9C" w14:textId="77777777" w:rsidTr="00A66BA9">
        <w:tc>
          <w:tcPr>
            <w:tcW w:w="4230" w:type="dxa"/>
          </w:tcPr>
          <w:p w14:paraId="35C61302" w14:textId="77777777" w:rsidR="004B712A" w:rsidRPr="006A5DCA" w:rsidRDefault="004B712A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AD41609" w14:textId="4CFABE6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E16BD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FE5F" w14:textId="7ABA5DE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D2E59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7C9C6" w14:textId="6A5A597C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63,776</w:t>
            </w:r>
          </w:p>
        </w:tc>
        <w:tc>
          <w:tcPr>
            <w:tcW w:w="270" w:type="dxa"/>
          </w:tcPr>
          <w:p w14:paraId="1C5488AC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0BFCDB" w14:textId="38C2B8A1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57,156</w:t>
            </w:r>
          </w:p>
        </w:tc>
      </w:tr>
      <w:tr w:rsidR="004B712A" w:rsidRPr="006A5DCA" w14:paraId="006E31BE" w14:textId="77777777" w:rsidTr="00A66BA9">
        <w:tc>
          <w:tcPr>
            <w:tcW w:w="4230" w:type="dxa"/>
          </w:tcPr>
          <w:p w14:paraId="304413D9" w14:textId="77777777" w:rsidR="004B712A" w:rsidRPr="006A5DCA" w:rsidRDefault="004B712A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BA2E12" w14:textId="4A675E78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7,969</w:t>
            </w:r>
          </w:p>
        </w:tc>
        <w:tc>
          <w:tcPr>
            <w:tcW w:w="270" w:type="dxa"/>
          </w:tcPr>
          <w:p w14:paraId="078631E6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34F15D" w14:textId="64ADEC7C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2,079</w:t>
            </w:r>
          </w:p>
        </w:tc>
        <w:tc>
          <w:tcPr>
            <w:tcW w:w="270" w:type="dxa"/>
          </w:tcPr>
          <w:p w14:paraId="041C4818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662E3" w14:textId="2727DB1E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5,987</w:t>
            </w:r>
          </w:p>
        </w:tc>
        <w:tc>
          <w:tcPr>
            <w:tcW w:w="270" w:type="dxa"/>
          </w:tcPr>
          <w:p w14:paraId="2C0C71B6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4732563" w14:textId="2131CFEF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</w:tr>
      <w:tr w:rsidR="004B712A" w:rsidRPr="006A5DCA" w14:paraId="6AD26A9A" w14:textId="77777777" w:rsidTr="00A66BA9">
        <w:tc>
          <w:tcPr>
            <w:tcW w:w="4230" w:type="dxa"/>
          </w:tcPr>
          <w:p w14:paraId="1E76F35C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62BFC7" w14:textId="7A9FEE64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7,969</w:t>
            </w:r>
          </w:p>
        </w:tc>
        <w:tc>
          <w:tcPr>
            <w:tcW w:w="270" w:type="dxa"/>
          </w:tcPr>
          <w:p w14:paraId="6B6412D7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33A6A8" w14:textId="2A169CDA" w:rsidR="004B712A" w:rsidRPr="007818A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270" w:type="dxa"/>
          </w:tcPr>
          <w:p w14:paraId="4D8D723E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48E10" w14:textId="3F0DC50C" w:rsidR="004B712A" w:rsidRPr="00050AA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69,763</w:t>
            </w:r>
          </w:p>
        </w:tc>
        <w:tc>
          <w:tcPr>
            <w:tcW w:w="270" w:type="dxa"/>
          </w:tcPr>
          <w:p w14:paraId="1AAAD7FA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72C5555" w14:textId="0F02B654" w:rsidR="004B712A" w:rsidRPr="00F765E2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58,966</w:t>
            </w:r>
          </w:p>
        </w:tc>
      </w:tr>
      <w:tr w:rsidR="004B712A" w:rsidRPr="006A5DCA" w14:paraId="6AF55922" w14:textId="77777777" w:rsidTr="00A66BA9">
        <w:tc>
          <w:tcPr>
            <w:tcW w:w="4230" w:type="dxa"/>
          </w:tcPr>
          <w:p w14:paraId="25509626" w14:textId="77777777" w:rsidR="004B712A" w:rsidRPr="006A5DCA" w:rsidRDefault="004B712A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9D018E" w14:textId="6489797F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15E94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6443B" w14:textId="595F64B0" w:rsidR="004B712A" w:rsidRPr="007818A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47DEC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FB58D" w14:textId="54405C69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(43,935)</w:t>
            </w:r>
          </w:p>
        </w:tc>
        <w:tc>
          <w:tcPr>
            <w:tcW w:w="270" w:type="dxa"/>
          </w:tcPr>
          <w:p w14:paraId="5CD4D4F0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BF9D88C" w14:textId="76197853" w:rsidR="004B712A" w:rsidRPr="00F765E2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(41,225)</w:t>
            </w:r>
          </w:p>
        </w:tc>
      </w:tr>
      <w:tr w:rsidR="004B712A" w:rsidRPr="006A5DCA" w14:paraId="5E5339B7" w14:textId="77777777" w:rsidTr="00A66BA9">
        <w:trPr>
          <w:trHeight w:hRule="exact" w:val="380"/>
        </w:trPr>
        <w:tc>
          <w:tcPr>
            <w:tcW w:w="4230" w:type="dxa"/>
          </w:tcPr>
          <w:p w14:paraId="61696B4E" w14:textId="067BB168" w:rsidR="004B712A" w:rsidRPr="006A5DCA" w:rsidRDefault="004B712A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467637" w14:textId="0906F10E" w:rsidR="004B712A" w:rsidRPr="00DF4B83" w:rsidRDefault="004B712A" w:rsidP="004B7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7,969</w:t>
            </w:r>
          </w:p>
        </w:tc>
        <w:tc>
          <w:tcPr>
            <w:tcW w:w="270" w:type="dxa"/>
          </w:tcPr>
          <w:p w14:paraId="3E31DE84" w14:textId="77777777" w:rsidR="004B712A" w:rsidRPr="00DF4B83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32532F" w14:textId="007FD29F" w:rsidR="004B712A" w:rsidRPr="00DF4B83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270" w:type="dxa"/>
          </w:tcPr>
          <w:p w14:paraId="17ADF4C3" w14:textId="77777777" w:rsidR="004B712A" w:rsidRPr="00DF4B83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3A9A5" w14:textId="44260727" w:rsidR="004B712A" w:rsidRPr="00050AA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25,828</w:t>
            </w:r>
          </w:p>
        </w:tc>
        <w:tc>
          <w:tcPr>
            <w:tcW w:w="270" w:type="dxa"/>
          </w:tcPr>
          <w:p w14:paraId="46DFD963" w14:textId="77777777" w:rsidR="004B712A" w:rsidRPr="00DF4B83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4A37885" w14:textId="4A29F0C0" w:rsidR="004B712A" w:rsidRPr="00F765E2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17,741</w:t>
            </w:r>
          </w:p>
        </w:tc>
      </w:tr>
      <w:tr w:rsidR="004B712A" w:rsidRPr="006A5DCA" w14:paraId="6B0C4F56" w14:textId="77777777" w:rsidTr="00A66BA9">
        <w:tc>
          <w:tcPr>
            <w:tcW w:w="4230" w:type="dxa"/>
          </w:tcPr>
          <w:p w14:paraId="0D55A62F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D504C2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45C58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77BF4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B0D58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BAA4E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15B29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F31228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12A" w:rsidRPr="006A5DCA" w14:paraId="6DC9E499" w14:textId="77777777" w:rsidTr="00A66BA9">
        <w:tc>
          <w:tcPr>
            <w:tcW w:w="4230" w:type="dxa"/>
          </w:tcPr>
          <w:p w14:paraId="3E9146CE" w14:textId="77777777" w:rsidR="004B712A" w:rsidRPr="006A5DCA" w:rsidRDefault="004B712A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90" w:type="dxa"/>
          </w:tcPr>
          <w:p w14:paraId="66563356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C56AB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58B3A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B173F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7AA4D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CFA5A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3D393E" w14:textId="77777777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12A" w:rsidRPr="006A5DCA" w14:paraId="23ECF8A6" w14:textId="77777777" w:rsidTr="00A66BA9">
        <w:tc>
          <w:tcPr>
            <w:tcW w:w="4230" w:type="dxa"/>
          </w:tcPr>
          <w:p w14:paraId="7553C30E" w14:textId="77777777" w:rsidR="004B712A" w:rsidRPr="006A5DCA" w:rsidRDefault="004B712A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96EEB7F" w14:textId="7323578C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D20E9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43FD7" w14:textId="4180B28F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219F5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AB9C7" w14:textId="08618121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291,24</w:t>
            </w:r>
            <w:r w:rsidR="0046662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E5BED1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D62242" w14:textId="457F771B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284,522</w:t>
            </w:r>
          </w:p>
        </w:tc>
      </w:tr>
      <w:tr w:rsidR="004B712A" w:rsidRPr="006A5DCA" w14:paraId="2595C7F5" w14:textId="77777777" w:rsidTr="00A66BA9">
        <w:tc>
          <w:tcPr>
            <w:tcW w:w="4230" w:type="dxa"/>
          </w:tcPr>
          <w:p w14:paraId="550BB465" w14:textId="77777777" w:rsidR="004B712A" w:rsidRPr="006A5DCA" w:rsidRDefault="004B712A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147A75" w14:textId="2DE27B9D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AA655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BBDDD4" w14:textId="014EE5BB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9C46A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0EB67" w14:textId="61C1FF04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(268,47</w:t>
            </w:r>
            <w:r w:rsidR="0046662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C3A08A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1F2AAF9" w14:textId="4609127C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(263,464)</w:t>
            </w:r>
          </w:p>
        </w:tc>
      </w:tr>
      <w:tr w:rsidR="004B712A" w:rsidRPr="006A5DCA" w14:paraId="6B313F6C" w14:textId="77777777" w:rsidTr="00A66BA9">
        <w:trPr>
          <w:trHeight w:hRule="exact" w:val="380"/>
        </w:trPr>
        <w:tc>
          <w:tcPr>
            <w:tcW w:w="4230" w:type="dxa"/>
          </w:tcPr>
          <w:p w14:paraId="7E24D000" w14:textId="4233024D" w:rsidR="004B712A" w:rsidRPr="006A5DCA" w:rsidRDefault="004B712A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4C9392" w14:textId="64AD0349" w:rsidR="004B712A" w:rsidRPr="006A5DCA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646BE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94C6C8" w14:textId="4ACFD8E0" w:rsidR="004B712A" w:rsidRPr="007818A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AC5BF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D0C1" w14:textId="50604D8F" w:rsidR="004B712A" w:rsidRPr="00050AA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22,769</w:t>
            </w:r>
          </w:p>
        </w:tc>
        <w:tc>
          <w:tcPr>
            <w:tcW w:w="270" w:type="dxa"/>
          </w:tcPr>
          <w:p w14:paraId="507567F0" w14:textId="77777777" w:rsidR="004B712A" w:rsidRPr="006A5DCA" w:rsidRDefault="004B712A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3212FBD" w14:textId="65170A6B" w:rsidR="004B712A" w:rsidRPr="00F765E2" w:rsidRDefault="004B712A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21,058</w:t>
            </w:r>
          </w:p>
        </w:tc>
      </w:tr>
      <w:tr w:rsidR="00BD6D1D" w:rsidRPr="00144E97" w14:paraId="014B3DC1" w14:textId="77777777" w:rsidTr="00A66BA9">
        <w:trPr>
          <w:trHeight w:hRule="exact" w:val="389"/>
        </w:trPr>
        <w:tc>
          <w:tcPr>
            <w:tcW w:w="4230" w:type="dxa"/>
          </w:tcPr>
          <w:p w14:paraId="2113F265" w14:textId="77777777" w:rsidR="00BD6D1D" w:rsidRDefault="00BD6D1D" w:rsidP="006B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250" w:type="dxa"/>
            <w:gridSpan w:val="3"/>
          </w:tcPr>
          <w:p w14:paraId="1546BDB3" w14:textId="77777777" w:rsidR="00BD6D1D" w:rsidRPr="00144E97" w:rsidRDefault="00BD6D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E8278F" w14:textId="77777777" w:rsidR="00BD6D1D" w:rsidRPr="00144E97" w:rsidRDefault="00BD6D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4642873E" w14:textId="77777777" w:rsidR="00BD6D1D" w:rsidRPr="00144E97" w:rsidRDefault="00BD6D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2A641D" w:rsidRPr="00144E97" w14:paraId="5424BF65" w14:textId="77777777" w:rsidTr="00A66BA9">
        <w:trPr>
          <w:trHeight w:hRule="exact" w:val="389"/>
        </w:trPr>
        <w:tc>
          <w:tcPr>
            <w:tcW w:w="4230" w:type="dxa"/>
          </w:tcPr>
          <w:p w14:paraId="35FD2B9A" w14:textId="77777777" w:rsidR="002A641D" w:rsidRPr="00BB7831" w:rsidRDefault="002A641D" w:rsidP="006B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Pr="00BB7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4C7E739C" w14:textId="77777777" w:rsidR="002A641D" w:rsidRPr="00144E97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25F826" w14:textId="77777777" w:rsidR="002A641D" w:rsidRPr="00144E97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0DAD806E" w14:textId="77777777" w:rsidR="002A641D" w:rsidRPr="00144E97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A641D" w:rsidRPr="00B87F43" w14:paraId="6FE67F7E" w14:textId="77777777" w:rsidTr="00A66BA9">
        <w:trPr>
          <w:trHeight w:hRule="exact" w:val="389"/>
        </w:trPr>
        <w:tc>
          <w:tcPr>
            <w:tcW w:w="4230" w:type="dxa"/>
          </w:tcPr>
          <w:p w14:paraId="20CF71D1" w14:textId="53268C76" w:rsidR="002A641D" w:rsidRPr="00BB7831" w:rsidRDefault="002A641D" w:rsidP="006B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65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D5D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E65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vAlign w:val="center"/>
          </w:tcPr>
          <w:p w14:paraId="514E1686" w14:textId="2F76EC48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3BC2E3FA" w14:textId="77777777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EB0CABB" w14:textId="17C20064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F5E4AC4" w14:textId="77777777" w:rsidR="002A641D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F670B14" w14:textId="746350E5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2F210237" w14:textId="77777777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205ECCE0" w14:textId="637E4EE1" w:rsidR="002A641D" w:rsidRPr="00B87F43" w:rsidRDefault="002A641D" w:rsidP="002A641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2A641D" w:rsidRPr="00144E97" w14:paraId="51F472BC" w14:textId="77777777" w:rsidTr="00A66BA9">
        <w:trPr>
          <w:trHeight w:hRule="exact" w:val="389"/>
        </w:trPr>
        <w:tc>
          <w:tcPr>
            <w:tcW w:w="4230" w:type="dxa"/>
          </w:tcPr>
          <w:p w14:paraId="78B607F8" w14:textId="77777777" w:rsidR="002A641D" w:rsidRPr="00144E97" w:rsidRDefault="002A641D" w:rsidP="006B356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7"/>
          </w:tcPr>
          <w:p w14:paraId="7A5CB764" w14:textId="77777777" w:rsidR="002A641D" w:rsidRPr="00144E97" w:rsidRDefault="002A641D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41D" w14:paraId="7B186DED" w14:textId="77777777" w:rsidTr="00A66BA9">
        <w:trPr>
          <w:trHeight w:hRule="exact" w:val="389"/>
        </w:trPr>
        <w:tc>
          <w:tcPr>
            <w:tcW w:w="4230" w:type="dxa"/>
          </w:tcPr>
          <w:p w14:paraId="529EF8C3" w14:textId="77777777" w:rsidR="002A641D" w:rsidRPr="00BB7831" w:rsidRDefault="002A641D" w:rsidP="006B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990" w:type="dxa"/>
          </w:tcPr>
          <w:p w14:paraId="37BA3ACA" w14:textId="198C4237" w:rsidR="002A641D" w:rsidRPr="00E22D25" w:rsidRDefault="004B712A" w:rsidP="00ED5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E2B13" w14:textId="77777777" w:rsidR="002A641D" w:rsidRPr="00E22D25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773FB" w14:textId="79DAE946" w:rsidR="002A641D" w:rsidRPr="00E22D25" w:rsidRDefault="00977185" w:rsidP="00ED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95C97" w14:textId="77777777" w:rsidR="002A641D" w:rsidRPr="00E22D25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20917" w14:textId="34D4F499" w:rsidR="002A641D" w:rsidRPr="00ED60A2" w:rsidRDefault="004B712A" w:rsidP="00CC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5,014</w:t>
            </w:r>
          </w:p>
        </w:tc>
        <w:tc>
          <w:tcPr>
            <w:tcW w:w="270" w:type="dxa"/>
          </w:tcPr>
          <w:p w14:paraId="2A337120" w14:textId="77777777" w:rsidR="002A641D" w:rsidRPr="00E22D25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87B431" w14:textId="7834B51A" w:rsidR="002A641D" w:rsidRPr="00ED60A2" w:rsidRDefault="00827430" w:rsidP="00F76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14,300</w:t>
            </w:r>
          </w:p>
        </w:tc>
      </w:tr>
    </w:tbl>
    <w:p w14:paraId="2DE4495D" w14:textId="2D6CD475" w:rsidR="0046662A" w:rsidRDefault="0046662A" w:rsidP="00884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31F6A3D" w14:textId="77777777" w:rsidR="0046662A" w:rsidRDefault="00466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7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0"/>
        <w:gridCol w:w="270"/>
        <w:gridCol w:w="1080"/>
        <w:gridCol w:w="270"/>
        <w:gridCol w:w="1188"/>
      </w:tblGrid>
      <w:tr w:rsidR="003F14C0" w:rsidRPr="006A5DCA" w14:paraId="71A672B2" w14:textId="77777777" w:rsidTr="00632677">
        <w:tc>
          <w:tcPr>
            <w:tcW w:w="4230" w:type="dxa"/>
          </w:tcPr>
          <w:p w14:paraId="2073A4AF" w14:textId="1409BAB9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F81907D" w14:textId="7D0A691B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90C6C0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6525AE8E" w14:textId="1E389DCC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41D" w:rsidRPr="006A5DCA" w14:paraId="1B54D3DF" w14:textId="77777777" w:rsidTr="00632677">
        <w:tc>
          <w:tcPr>
            <w:tcW w:w="4230" w:type="dxa"/>
          </w:tcPr>
          <w:p w14:paraId="198B1333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3AD0" w14:textId="5B8B6E19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18E247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524AEF98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6522404A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26622B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90F6B1" w14:textId="444B424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12351" w:rsidRPr="006A5DCA" w14:paraId="594B13EB" w14:textId="77777777" w:rsidTr="00632677">
        <w:tc>
          <w:tcPr>
            <w:tcW w:w="4230" w:type="dxa"/>
          </w:tcPr>
          <w:p w14:paraId="2050D753" w14:textId="10125A5F" w:rsidR="00112351" w:rsidRPr="0046662A" w:rsidRDefault="00112351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080" w:type="dxa"/>
          </w:tcPr>
          <w:p w14:paraId="58613F4D" w14:textId="20DCFC3B" w:rsidR="00112351" w:rsidRPr="006A5DCA" w:rsidRDefault="006E65A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5C65700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37D93879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20C6E3DF" w:rsidR="00112351" w:rsidRPr="006A5DCA" w:rsidRDefault="006E65A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7678637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994B75B" w14:textId="68B00E4C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351" w:rsidRPr="006A5DCA" w14:paraId="08617E9C" w14:textId="77777777" w:rsidTr="00632677">
        <w:tc>
          <w:tcPr>
            <w:tcW w:w="4230" w:type="dxa"/>
          </w:tcPr>
          <w:p w14:paraId="304813EF" w14:textId="107879BF" w:rsidR="00112351" w:rsidRPr="0046662A" w:rsidRDefault="00112351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66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vAlign w:val="center"/>
          </w:tcPr>
          <w:p w14:paraId="58319170" w14:textId="4DCF335B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00A558D2" w14:textId="77777777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01F0A4AF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62AF350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4B03BA49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3E49AAE2" w14:textId="77777777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2B2D6AA8" w14:textId="74C99668" w:rsidR="00112351" w:rsidRPr="006A5DCA" w:rsidRDefault="00112351" w:rsidP="0011235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112351" w:rsidRPr="006A5DCA" w14:paraId="32F9342D" w14:textId="77777777" w:rsidTr="00632677">
        <w:tc>
          <w:tcPr>
            <w:tcW w:w="4230" w:type="dxa"/>
          </w:tcPr>
          <w:p w14:paraId="1F42D667" w14:textId="77777777" w:rsidR="00112351" w:rsidRPr="006A5DCA" w:rsidRDefault="00112351" w:rsidP="008B1200">
            <w:pPr>
              <w:spacing w:line="240" w:lineRule="auto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6227FBF1" w14:textId="701211C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6A5DCA" w14:paraId="483E82BC" w14:textId="77777777" w:rsidTr="00632677">
        <w:tc>
          <w:tcPr>
            <w:tcW w:w="4230" w:type="dxa"/>
          </w:tcPr>
          <w:p w14:paraId="7050D40B" w14:textId="23B145D6" w:rsidR="00112351" w:rsidRPr="006A5DCA" w:rsidRDefault="00112351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7E38C2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8C36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3B781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991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40CC6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ADB7B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1229F1B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2AD" w:rsidRPr="006A5DCA" w14:paraId="7BD86AFA" w14:textId="77777777" w:rsidTr="00632677">
        <w:tc>
          <w:tcPr>
            <w:tcW w:w="4230" w:type="dxa"/>
          </w:tcPr>
          <w:p w14:paraId="1D538435" w14:textId="77777777" w:rsidR="005872AD" w:rsidRPr="006A5DCA" w:rsidRDefault="005872AD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03A146" w14:textId="74396CBC" w:rsidR="005872AD" w:rsidRPr="006A5DCA" w:rsidRDefault="005872AD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5872AD" w:rsidRPr="006A5DCA" w:rsidRDefault="005872AD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48F7B7FF" w:rsidR="005872AD" w:rsidRPr="0046662A" w:rsidRDefault="005872AD" w:rsidP="00FF1480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6662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5872AD" w:rsidRPr="006A5DCA" w:rsidRDefault="005872AD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68B86965" w:rsidR="005872AD" w:rsidRPr="006A5DCA" w:rsidRDefault="005872AD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115,315</w:t>
            </w:r>
          </w:p>
        </w:tc>
        <w:tc>
          <w:tcPr>
            <w:tcW w:w="270" w:type="dxa"/>
          </w:tcPr>
          <w:p w14:paraId="147D7977" w14:textId="77777777" w:rsidR="005872AD" w:rsidRPr="006A5DCA" w:rsidRDefault="005872AD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A9741E" w14:textId="0D4762DA" w:rsidR="005872AD" w:rsidRPr="006A5DCA" w:rsidRDefault="005872AD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106,330</w:t>
            </w:r>
          </w:p>
        </w:tc>
      </w:tr>
      <w:tr w:rsidR="005872AD" w:rsidRPr="006A5DCA" w14:paraId="40F1C43C" w14:textId="77777777" w:rsidTr="00632677">
        <w:tc>
          <w:tcPr>
            <w:tcW w:w="4230" w:type="dxa"/>
          </w:tcPr>
          <w:p w14:paraId="388CEEFC" w14:textId="77777777" w:rsidR="005872AD" w:rsidRPr="006A5DCA" w:rsidRDefault="005872AD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5A0D4F79" w:rsidR="005872AD" w:rsidRPr="0046662A" w:rsidRDefault="005872AD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6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5872AD" w:rsidRPr="006A5DCA" w:rsidRDefault="005872AD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625A833B" w:rsidR="005872AD" w:rsidRPr="008A72A9" w:rsidRDefault="005872AD" w:rsidP="00FF1480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5872AD" w:rsidRPr="006A5DCA" w:rsidRDefault="005872AD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05B04367" w:rsidR="005872AD" w:rsidRPr="0053620F" w:rsidRDefault="005872AD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115,315</w:t>
            </w:r>
          </w:p>
        </w:tc>
        <w:tc>
          <w:tcPr>
            <w:tcW w:w="270" w:type="dxa"/>
          </w:tcPr>
          <w:p w14:paraId="414BB441" w14:textId="77777777" w:rsidR="005872AD" w:rsidRPr="006A5DCA" w:rsidRDefault="005872AD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06A7EC3D" w:rsidR="005872AD" w:rsidRPr="0053620F" w:rsidRDefault="005872AD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106,330</w:t>
            </w:r>
          </w:p>
        </w:tc>
      </w:tr>
      <w:tr w:rsidR="00632677" w:rsidRPr="006A5DCA" w14:paraId="7F8D2C19" w14:textId="77777777" w:rsidTr="00632677">
        <w:tc>
          <w:tcPr>
            <w:tcW w:w="4230" w:type="dxa"/>
          </w:tcPr>
          <w:p w14:paraId="04170979" w14:textId="77777777" w:rsidR="00632677" w:rsidRPr="006A5DCA" w:rsidRDefault="00632677" w:rsidP="0046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D31A23" w14:textId="77777777" w:rsidR="00632677" w:rsidRPr="0046662A" w:rsidRDefault="00632677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E6683" w14:textId="77777777" w:rsidR="00632677" w:rsidRPr="006A5DCA" w:rsidRDefault="00632677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CF9978" w14:textId="77777777" w:rsidR="00632677" w:rsidRPr="007B71FD" w:rsidRDefault="00632677" w:rsidP="00FF1480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F4DF6" w14:textId="77777777" w:rsidR="00632677" w:rsidRPr="006A5DCA" w:rsidRDefault="00632677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9EA724" w14:textId="77777777" w:rsidR="00632677" w:rsidRDefault="00632677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EE293" w14:textId="77777777" w:rsidR="00632677" w:rsidRPr="006A5DCA" w:rsidRDefault="00632677" w:rsidP="00FF1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FC6FAB8" w14:textId="77777777" w:rsidR="00632677" w:rsidRDefault="00632677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2677" w:rsidRPr="006A5DCA" w14:paraId="4B63E148" w14:textId="77777777" w:rsidTr="00B00B7F">
        <w:tc>
          <w:tcPr>
            <w:tcW w:w="4230" w:type="dxa"/>
          </w:tcPr>
          <w:p w14:paraId="58441C11" w14:textId="2D4B0AB6" w:rsidR="00632677" w:rsidRPr="006A5DCA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vAlign w:val="center"/>
          </w:tcPr>
          <w:p w14:paraId="47F5AFB0" w14:textId="77777777" w:rsidR="00632677" w:rsidRPr="0046662A" w:rsidRDefault="00632677" w:rsidP="0063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761C1EA" w14:textId="77777777" w:rsidR="00632677" w:rsidRPr="006A5DCA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C58F2B8" w14:textId="77777777" w:rsidR="00632677" w:rsidRPr="007B71FD" w:rsidRDefault="00632677" w:rsidP="00632677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445F9" w14:textId="77777777" w:rsidR="00632677" w:rsidRPr="006A5DCA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DD4617" w14:textId="77777777" w:rsidR="00632677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D691A9" w14:textId="77777777" w:rsidR="00632677" w:rsidRPr="006A5DCA" w:rsidRDefault="00632677" w:rsidP="0063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299EC7CE" w14:textId="77777777" w:rsidR="00632677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2677" w:rsidRPr="006A5DCA" w14:paraId="1F8D5473" w14:textId="77777777" w:rsidTr="00632677">
        <w:tc>
          <w:tcPr>
            <w:tcW w:w="4230" w:type="dxa"/>
          </w:tcPr>
          <w:p w14:paraId="043A39F0" w14:textId="32E6A93B" w:rsidR="00632677" w:rsidRPr="006A5DCA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8CD6DF9" w14:textId="55F7105A" w:rsidR="00632677" w:rsidRPr="00632677" w:rsidRDefault="00632677" w:rsidP="0063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00D5BB" w14:textId="77777777" w:rsidR="00632677" w:rsidRPr="00632677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42C78" w14:textId="023B3753" w:rsidR="00632677" w:rsidRPr="00632677" w:rsidRDefault="00632677" w:rsidP="00632677">
            <w:pPr>
              <w:pStyle w:val="Caption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3267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AC0A5" w14:textId="77777777" w:rsidR="00632677" w:rsidRPr="006A5DCA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D7DF7" w14:textId="34C60A79" w:rsidR="00632677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38,875</w:t>
            </w:r>
          </w:p>
        </w:tc>
        <w:tc>
          <w:tcPr>
            <w:tcW w:w="270" w:type="dxa"/>
            <w:vAlign w:val="bottom"/>
          </w:tcPr>
          <w:p w14:paraId="499648AB" w14:textId="77777777" w:rsidR="00632677" w:rsidRPr="006A5DCA" w:rsidRDefault="00632677" w:rsidP="0063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56E9D17" w14:textId="2C8C9AF4" w:rsidR="00632677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45,006</w:t>
            </w:r>
          </w:p>
        </w:tc>
      </w:tr>
      <w:tr w:rsidR="00632677" w:rsidRPr="006A5DCA" w14:paraId="092A8E45" w14:textId="77777777" w:rsidTr="00632677">
        <w:tc>
          <w:tcPr>
            <w:tcW w:w="4230" w:type="dxa"/>
          </w:tcPr>
          <w:p w14:paraId="26667274" w14:textId="4C973156" w:rsidR="00632677" w:rsidRPr="006A5DCA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41A275" w14:textId="5F4C9193" w:rsidR="00632677" w:rsidRPr="00632677" w:rsidRDefault="00632677" w:rsidP="0063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6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245EF" w14:textId="77777777" w:rsidR="00632677" w:rsidRPr="00632677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41BD17" w14:textId="17798C5F" w:rsidR="00632677" w:rsidRPr="00632677" w:rsidRDefault="00632677" w:rsidP="00632677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FD7F8" w14:textId="77777777" w:rsidR="00632677" w:rsidRPr="006A5DCA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D4347" w14:textId="2D0AD56E" w:rsidR="00632677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38,875</w:t>
            </w:r>
          </w:p>
        </w:tc>
        <w:tc>
          <w:tcPr>
            <w:tcW w:w="270" w:type="dxa"/>
          </w:tcPr>
          <w:p w14:paraId="17DAA9C7" w14:textId="77777777" w:rsidR="00632677" w:rsidRPr="006A5DCA" w:rsidRDefault="00632677" w:rsidP="00632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AAFE680" w14:textId="13AAAA4A" w:rsidR="00632677" w:rsidRDefault="00632677" w:rsidP="0063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45,006</w:t>
            </w:r>
          </w:p>
        </w:tc>
      </w:tr>
    </w:tbl>
    <w:p w14:paraId="6C5B84F7" w14:textId="3D9D2520" w:rsidR="0088788E" w:rsidRDefault="00887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39908C1" w14:textId="2C87AF44" w:rsidR="00EA3AEC" w:rsidRPr="006A5DCA" w:rsidRDefault="00EA3AEC" w:rsidP="00526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426" w:firstLine="141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00F1BE97" w14:textId="77777777" w:rsidR="00EA3AEC" w:rsidRPr="006A5DCA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295E9A" w14:textId="6FC75C2A" w:rsidR="000B1721" w:rsidRPr="006A5DCA" w:rsidRDefault="00AA723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80CA4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2A641D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CD5D8C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3F14C0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6E65A4" w:rsidRPr="003F3A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="003F14C0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7347E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D5D8C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E7347E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71149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A3AEC" w:rsidRPr="006A5DCA">
        <w:rPr>
          <w:rFonts w:asciiTheme="majorBidi" w:hAnsiTheme="majorBidi" w:cstheme="majorBidi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654B1BA5" w14:textId="0E08D997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715D9D8" w14:textId="73481F61" w:rsidR="00F47696" w:rsidRPr="006A5DCA" w:rsidRDefault="00F47696" w:rsidP="00EF731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1A1C3F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</w:p>
    <w:p w14:paraId="7C530F07" w14:textId="77777777" w:rsidR="00F47696" w:rsidRPr="006A5DCA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9747E66" w14:textId="33E3FBB7" w:rsidR="008919F3" w:rsidRPr="00A66BA9" w:rsidRDefault="000E66BF" w:rsidP="008E489C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BA9">
        <w:rPr>
          <w:rFonts w:asciiTheme="majorBidi" w:hAnsiTheme="majorBidi" w:cstheme="majorBidi"/>
          <w:sz w:val="30"/>
          <w:szCs w:val="30"/>
          <w:cs/>
        </w:rPr>
        <w:t>บริษัทได้ทำสั</w:t>
      </w:r>
      <w:r w:rsidR="009C7AF3" w:rsidRPr="00A66BA9">
        <w:rPr>
          <w:rFonts w:asciiTheme="majorBidi" w:hAnsiTheme="majorBidi" w:cstheme="majorBidi"/>
          <w:sz w:val="30"/>
          <w:szCs w:val="30"/>
          <w:cs/>
        </w:rPr>
        <w:t>ญญาเงินให้กู้ยืมกับบริษัทย่อย</w:t>
      </w:r>
      <w:r w:rsidRPr="00A66BA9">
        <w:rPr>
          <w:rFonts w:asciiTheme="majorBidi" w:hAnsiTheme="majorBidi" w:cstheme="majorBidi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1D17AF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1A6B3E" w:rsidRPr="00A66BA9">
        <w:rPr>
          <w:rFonts w:asciiTheme="majorBidi" w:hAnsiTheme="majorBidi" w:cstheme="majorBidi"/>
          <w:sz w:val="30"/>
          <w:szCs w:val="30"/>
        </w:rPr>
        <w:br/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มีกำหนดชำระคืนภายใน </w:t>
      </w:r>
      <w:r w:rsidR="00D830A6" w:rsidRPr="00A66BA9">
        <w:rPr>
          <w:rFonts w:asciiTheme="majorBidi" w:hAnsiTheme="majorBidi" w:cstheme="majorBidi"/>
          <w:sz w:val="30"/>
          <w:szCs w:val="30"/>
        </w:rPr>
        <w:t>1</w:t>
      </w:r>
      <w:r w:rsidR="005D34B3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5D34B3" w:rsidRPr="00A66BA9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5D34B3" w:rsidRPr="00A66BA9">
        <w:rPr>
          <w:rFonts w:asciiTheme="majorBidi" w:hAnsiTheme="majorBidi" w:cstheme="majorBidi"/>
          <w:sz w:val="30"/>
          <w:szCs w:val="30"/>
        </w:rPr>
        <w:t>2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นับจากวันที่สัญญา ณ วันที่ </w:t>
      </w:r>
      <w:r w:rsidR="002A641D" w:rsidRPr="00A66BA9">
        <w:rPr>
          <w:rFonts w:asciiTheme="majorBidi" w:hAnsiTheme="majorBidi" w:cstheme="majorBidi"/>
          <w:sz w:val="30"/>
          <w:szCs w:val="30"/>
        </w:rPr>
        <w:t>3</w:t>
      </w:r>
      <w:r w:rsidR="00CD5D8C" w:rsidRPr="00A66BA9">
        <w:rPr>
          <w:rFonts w:asciiTheme="majorBidi" w:hAnsiTheme="majorBidi" w:cstheme="majorBidi"/>
          <w:sz w:val="30"/>
          <w:szCs w:val="30"/>
        </w:rPr>
        <w:t>1</w:t>
      </w:r>
      <w:r w:rsidR="003F14C0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6E65A4" w:rsidRPr="00A66BA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F14C0" w:rsidRPr="00A66B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347E" w:rsidRPr="00A66BA9">
        <w:rPr>
          <w:rFonts w:asciiTheme="majorBidi" w:hAnsiTheme="majorBidi" w:cstheme="majorBidi"/>
          <w:sz w:val="30"/>
          <w:szCs w:val="30"/>
        </w:rPr>
        <w:t>256</w:t>
      </w:r>
      <w:r w:rsidR="00CD5D8C" w:rsidRPr="00A66BA9">
        <w:rPr>
          <w:rFonts w:asciiTheme="majorBidi" w:hAnsiTheme="majorBidi" w:cstheme="majorBidi"/>
          <w:sz w:val="30"/>
          <w:szCs w:val="30"/>
        </w:rPr>
        <w:t>7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>ยอดเงินกู้</w:t>
      </w:r>
      <w:r w:rsidR="00DE785C" w:rsidRPr="00A66BA9">
        <w:rPr>
          <w:rFonts w:asciiTheme="majorBidi" w:hAnsiTheme="majorBidi" w:cstheme="majorBidi"/>
          <w:sz w:val="30"/>
          <w:szCs w:val="30"/>
          <w:cs/>
        </w:rPr>
        <w:t>ยืม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และดอกเบี้ยค้างรับ</w:t>
      </w:r>
      <w:r w:rsidRPr="00A66BA9">
        <w:rPr>
          <w:rFonts w:asciiTheme="majorBidi" w:hAnsiTheme="majorBidi" w:cstheme="majorBidi"/>
          <w:sz w:val="30"/>
          <w:szCs w:val="30"/>
          <w:cs/>
        </w:rPr>
        <w:t>คงเหลือมีจำนวน</w:t>
      </w:r>
      <w:r w:rsidR="00581EF1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4B712A" w:rsidRPr="00A66BA9">
        <w:rPr>
          <w:rFonts w:asciiTheme="majorBidi" w:hAnsiTheme="majorBidi" w:cstheme="majorBidi"/>
          <w:sz w:val="30"/>
          <w:szCs w:val="30"/>
        </w:rPr>
        <w:t>291.2</w:t>
      </w:r>
      <w:r w:rsidR="00B037CE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3133FF" w:rsidRPr="00A66BA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A66BA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CD5D8C" w:rsidRPr="00A66BA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87A43" w:rsidRPr="00A66BA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284.5</w:t>
      </w:r>
      <w:r w:rsidRPr="00A66BA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DA79131" w14:textId="26ABAE9D" w:rsidR="001E2FAF" w:rsidRPr="006A5DCA" w:rsidRDefault="001E2FAF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489FE2" w14:textId="4283C183" w:rsidR="00EA3AEC" w:rsidRPr="006A5DCA" w:rsidRDefault="00EA3AEC" w:rsidP="00202399">
      <w:pPr>
        <w:tabs>
          <w:tab w:val="clear" w:pos="454"/>
          <w:tab w:val="left" w:pos="45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สัญญาจัดหาสินค้า</w:t>
      </w:r>
    </w:p>
    <w:p w14:paraId="032A7207" w14:textId="77777777" w:rsidR="00A43014" w:rsidRPr="006A5DCA" w:rsidRDefault="00A4301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259F46" w14:textId="7EB252EB" w:rsidR="002A641D" w:rsidRDefault="00EA3AEC" w:rsidP="00202399">
      <w:pPr>
        <w:tabs>
          <w:tab w:val="clear" w:pos="454"/>
          <w:tab w:val="left" w:pos="45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บริษัทมีสัญญาจัดหา</w:t>
      </w:r>
      <w:r w:rsidRPr="00202399">
        <w:rPr>
          <w:rFonts w:asciiTheme="majorBidi" w:hAnsiTheme="majorBidi" w:cstheme="majorBidi"/>
          <w:spacing w:val="-4"/>
          <w:sz w:val="30"/>
          <w:szCs w:val="30"/>
          <w:cs/>
        </w:rPr>
        <w:t>สินค้า</w:t>
      </w:r>
      <w:r w:rsidRPr="006A5DCA">
        <w:rPr>
          <w:rFonts w:asciiTheme="majorBidi" w:hAnsiTheme="majorBidi" w:cstheme="majorBidi"/>
          <w:sz w:val="30"/>
          <w:szCs w:val="30"/>
          <w:cs/>
        </w:rPr>
        <w:t>กับ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0C0E75" w:rsidRPr="006A5DCA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บริษัทตกลงที่จะผลิตและจัดหาสินค้า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6A5DCA">
        <w:rPr>
          <w:rFonts w:asciiTheme="majorBidi" w:hAnsiTheme="majorBidi" w:cstheme="majorBidi"/>
          <w:sz w:val="30"/>
          <w:szCs w:val="30"/>
        </w:rPr>
        <w:t>GMP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A2408C5" w14:textId="77777777" w:rsidR="00CE145B" w:rsidRDefault="00CE145B" w:rsidP="0000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0"/>
          <w:tab w:val="left" w:pos="810"/>
          <w:tab w:val="left" w:pos="927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B05A72F" w14:textId="05D5D124" w:rsidR="00CE145B" w:rsidRDefault="00CE1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37B92F" w14:textId="331BBFC3" w:rsidR="00E21ABB" w:rsidRPr="00526B24" w:rsidRDefault="00E21ABB" w:rsidP="00526B24">
      <w:pPr>
        <w:tabs>
          <w:tab w:val="clear" w:pos="454"/>
          <w:tab w:val="left" w:pos="567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  <w:r w:rsidR="00A650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สนับสนุน</w:t>
      </w:r>
    </w:p>
    <w:p w14:paraId="2AC7FFD7" w14:textId="77777777" w:rsidR="00E21ABB" w:rsidRPr="006A5DCA" w:rsidRDefault="00E21ABB" w:rsidP="00071000">
      <w:pPr>
        <w:tabs>
          <w:tab w:val="clear" w:pos="454"/>
          <w:tab w:val="clear" w:pos="907"/>
          <w:tab w:val="left" w:pos="45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0A5C7BB" w14:textId="085FB562" w:rsidR="00D2285F" w:rsidRPr="00A66BA9" w:rsidRDefault="00E21ABB" w:rsidP="00202399">
      <w:pPr>
        <w:tabs>
          <w:tab w:val="clear" w:pos="454"/>
          <w:tab w:val="left" w:pos="450"/>
        </w:tabs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66BA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D830A6" w:rsidRPr="00A66BA9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66B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="00CF50EF" w:rsidRPr="00A66BA9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A66BA9">
        <w:rPr>
          <w:rFonts w:asciiTheme="majorBidi" w:hAnsiTheme="majorBidi" w:cstheme="majorBidi"/>
          <w:spacing w:val="-2"/>
          <w:sz w:val="30"/>
          <w:szCs w:val="30"/>
        </w:rPr>
        <w:t>55</w:t>
      </w:r>
      <w:r w:rsidR="001855F0" w:rsidRPr="00A66BA9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A66BA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บริษัทได้ทำสัญญาบริการกับ </w:t>
      </w:r>
      <w:r w:rsidRPr="00A66BA9">
        <w:rPr>
          <w:rFonts w:asciiTheme="majorBidi" w:hAnsiTheme="majorBidi" w:cstheme="majorBidi"/>
          <w:spacing w:val="-2"/>
          <w:sz w:val="30"/>
          <w:szCs w:val="30"/>
        </w:rPr>
        <w:t xml:space="preserve">Mega Lifesciences Private Limited </w:t>
      </w:r>
      <w:r w:rsidRPr="00A66BA9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</w:t>
      </w:r>
      <w:r w:rsidR="00BD734E" w:rsidRPr="00A66BA9">
        <w:rPr>
          <w:rFonts w:asciiTheme="majorBidi" w:hAnsiTheme="majorBidi" w:cstheme="majorBidi"/>
          <w:spacing w:val="-2"/>
          <w:sz w:val="30"/>
          <w:szCs w:val="30"/>
          <w:cs/>
        </w:rPr>
        <w:t>ทางอ้อม</w:t>
      </w:r>
      <w:r w:rsidR="00071000" w:rsidRPr="00A66B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56119" w:rsidRPr="00A66BA9">
        <w:rPr>
          <w:rFonts w:asciiTheme="majorBidi" w:hAnsiTheme="majorBidi" w:cstheme="majorBidi" w:hint="cs"/>
          <w:spacing w:val="-2"/>
          <w:sz w:val="30"/>
          <w:szCs w:val="30"/>
          <w:cs/>
        </w:rPr>
        <w:t>และต่อมา</w:t>
      </w:r>
      <w:r w:rsidR="00071000" w:rsidRPr="00A66BA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สัญญาเพิ่มเติมของสัญญานี้ได้ถูกจัดทำขึ้นเมื่อวันที่ </w:t>
      </w:r>
      <w:r w:rsidR="00071000" w:rsidRPr="00A66BA9">
        <w:rPr>
          <w:rFonts w:asciiTheme="majorBidi" w:hAnsiTheme="majorBidi" w:cstheme="majorBidi"/>
          <w:spacing w:val="-2"/>
          <w:sz w:val="30"/>
          <w:szCs w:val="30"/>
        </w:rPr>
        <w:t xml:space="preserve">14 </w:t>
      </w:r>
      <w:r w:rsidR="00071000" w:rsidRPr="00A66BA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กรกฎาคม </w:t>
      </w:r>
      <w:r w:rsidR="00071000" w:rsidRPr="00A66BA9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A66BA9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ทั้งนี้ </w:t>
      </w:r>
      <w:r w:rsidRPr="00A66BA9">
        <w:rPr>
          <w:rFonts w:asciiTheme="majorBidi" w:hAnsiTheme="majorBidi" w:cstheme="majorBidi"/>
          <w:spacing w:val="-2"/>
          <w:sz w:val="30"/>
          <w:szCs w:val="30"/>
        </w:rPr>
        <w:t xml:space="preserve">Mega Lifesciences Private Limited </w:t>
      </w:r>
      <w:r w:rsidRPr="00A66BA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</w:t>
      </w:r>
      <w:r w:rsidR="00071000" w:rsidRPr="00A66BA9">
        <w:rPr>
          <w:rFonts w:asciiTheme="majorBidi" w:hAnsiTheme="majorBidi" w:cstheme="majorBidi"/>
          <w:spacing w:val="-2"/>
          <w:sz w:val="30"/>
          <w:szCs w:val="30"/>
        </w:rPr>
        <w:br/>
      </w:r>
      <w:r w:rsidRPr="00A66BA9">
        <w:rPr>
          <w:rFonts w:asciiTheme="majorBidi" w:hAnsiTheme="majorBidi" w:cstheme="majorBidi"/>
          <w:spacing w:val="-2"/>
          <w:sz w:val="30"/>
          <w:szCs w:val="30"/>
          <w:cs/>
        </w:rPr>
        <w:t>และประสานงาน บริษัทตกลงที่จะจ่ายค่าบริการเป็นรายไตรมาสเท่ากับต้นทุนการดำเนินงานที่เกิดขึ้น</w:t>
      </w:r>
      <w:r w:rsidR="00071000" w:rsidRPr="00A66BA9">
        <w:rPr>
          <w:rFonts w:asciiTheme="majorBidi" w:hAnsiTheme="majorBidi" w:cstheme="majorBidi"/>
          <w:spacing w:val="-2"/>
          <w:sz w:val="30"/>
          <w:szCs w:val="30"/>
        </w:rPr>
        <w:br/>
      </w:r>
      <w:r w:rsidRPr="00A66BA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ของบริษัท </w:t>
      </w:r>
      <w:r w:rsidRPr="00A66BA9">
        <w:rPr>
          <w:rFonts w:asciiTheme="majorBidi" w:hAnsiTheme="majorBidi" w:cstheme="majorBidi"/>
          <w:spacing w:val="-2"/>
          <w:sz w:val="30"/>
          <w:szCs w:val="30"/>
        </w:rPr>
        <w:t>Mega Lifesciences Private Limited</w:t>
      </w:r>
      <w:r w:rsidRPr="00A66BA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</w:t>
      </w:r>
      <w:r w:rsidR="006E7032">
        <w:rPr>
          <w:rFonts w:asciiTheme="majorBidi" w:hAnsiTheme="majorBidi" w:cstheme="majorBidi"/>
          <w:spacing w:val="-2"/>
          <w:sz w:val="30"/>
          <w:szCs w:val="30"/>
        </w:rPr>
        <w:br/>
      </w:r>
      <w:r w:rsidRPr="00A66BA9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A66BA9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D830A6" w:rsidRPr="00A66BA9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A66BA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วัน</w:t>
      </w:r>
      <w:r w:rsidR="000E66BF" w:rsidRPr="00A66B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73037CCF" w14:textId="7971BD65" w:rsidR="002A641D" w:rsidRDefault="002A641D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01C15984" w14:textId="285C2BA7" w:rsidR="00A144BC" w:rsidRPr="006A5DCA" w:rsidRDefault="00A144BC" w:rsidP="00202399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D0F656D" w14:textId="77777777" w:rsidR="00A07525" w:rsidRPr="006A5DCA" w:rsidRDefault="00A07525" w:rsidP="00614C16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590"/>
        <w:gridCol w:w="18"/>
        <w:gridCol w:w="1059"/>
        <w:gridCol w:w="22"/>
        <w:gridCol w:w="214"/>
        <w:gridCol w:w="22"/>
        <w:gridCol w:w="1005"/>
        <w:gridCol w:w="22"/>
        <w:gridCol w:w="230"/>
        <w:gridCol w:w="22"/>
        <w:gridCol w:w="986"/>
        <w:gridCol w:w="22"/>
        <w:gridCol w:w="230"/>
        <w:gridCol w:w="22"/>
        <w:gridCol w:w="986"/>
      </w:tblGrid>
      <w:tr w:rsidR="00A07525" w:rsidRPr="006A5DCA" w14:paraId="5B18D773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62B2E767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4" w:type="dxa"/>
            <w:gridSpan w:val="6"/>
          </w:tcPr>
          <w:p w14:paraId="04644E56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14:paraId="171DECA5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6" w:type="dxa"/>
            <w:gridSpan w:val="5"/>
          </w:tcPr>
          <w:p w14:paraId="720C40A4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41D" w:rsidRPr="006A5DCA" w14:paraId="3BA6A0A1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630E4AFD" w14:textId="77777777" w:rsidR="002A641D" w:rsidRPr="006A5DCA" w:rsidRDefault="002A641D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gridSpan w:val="2"/>
          </w:tcPr>
          <w:p w14:paraId="365FC18C" w14:textId="3FFCDC60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1290F872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5E97E60F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  <w:gridSpan w:val="2"/>
          </w:tcPr>
          <w:p w14:paraId="0461B395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3332FE59" w14:textId="0C1E456A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gridSpan w:val="2"/>
          </w:tcPr>
          <w:p w14:paraId="46545E0B" w14:textId="77777777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DA8B14D" w14:textId="134CA560" w:rsidR="002A641D" w:rsidRPr="006A5DCA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12351" w:rsidRPr="006A5DCA" w14:paraId="476D4238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026D092C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gridSpan w:val="2"/>
          </w:tcPr>
          <w:p w14:paraId="2C0597CE" w14:textId="2A773605" w:rsidR="00112351" w:rsidRPr="006A5DCA" w:rsidRDefault="006E65A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6D9D83D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4ED8B7CF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gridSpan w:val="2"/>
          </w:tcPr>
          <w:p w14:paraId="6B106A3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6FC7E75E" w14:textId="1381308A" w:rsidR="00112351" w:rsidRPr="006A5DCA" w:rsidRDefault="006E65A4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gridSpan w:val="2"/>
          </w:tcPr>
          <w:p w14:paraId="6303F94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A7E3969" w14:textId="35224D85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351" w:rsidRPr="006A5DCA" w14:paraId="2163FE0C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4592265A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12D61387" w14:textId="0CB93F60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39B7EACD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5FB77C42" w14:textId="3ACBE7A3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gridSpan w:val="2"/>
          </w:tcPr>
          <w:p w14:paraId="1D26DC40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76DC48C8" w14:textId="0A1813AC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gridSpan w:val="2"/>
          </w:tcPr>
          <w:p w14:paraId="7BE1101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43286A4" w14:textId="0DB21D54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2351" w:rsidRPr="006A5DCA" w14:paraId="42E38D35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1415DC3E" w14:textId="77777777" w:rsidR="00112351" w:rsidRPr="006A5DCA" w:rsidRDefault="0011235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13"/>
          </w:tcPr>
          <w:p w14:paraId="25AEEDBF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480" w:rsidRPr="006A5DCA" w14:paraId="7186A724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2EACF569" w14:textId="77777777" w:rsidR="00FF1480" w:rsidRPr="006A5DCA" w:rsidRDefault="00FF1480" w:rsidP="00442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 w:firstLine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1" w:type="dxa"/>
            <w:gridSpan w:val="2"/>
            <w:vAlign w:val="bottom"/>
          </w:tcPr>
          <w:p w14:paraId="3C4F77BD" w14:textId="78EFB2E5" w:rsidR="00FF1480" w:rsidRPr="006A5DCA" w:rsidRDefault="004B712A" w:rsidP="00FF14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</w:t>
            </w:r>
            <w:r w:rsidR="009505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 w:rsidR="009505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586</w:t>
            </w:r>
          </w:p>
        </w:tc>
        <w:tc>
          <w:tcPr>
            <w:tcW w:w="236" w:type="dxa"/>
            <w:gridSpan w:val="2"/>
          </w:tcPr>
          <w:p w14:paraId="4FB16926" w14:textId="29140605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641BA853" w14:textId="61A7AA69" w:rsidR="00FF1480" w:rsidRPr="006A5DCA" w:rsidRDefault="00FF1480" w:rsidP="00FF148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2,233,468</w:t>
            </w:r>
          </w:p>
        </w:tc>
        <w:tc>
          <w:tcPr>
            <w:tcW w:w="252" w:type="dxa"/>
            <w:gridSpan w:val="2"/>
          </w:tcPr>
          <w:p w14:paraId="141569F9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148F2590" w14:textId="3E82C21A" w:rsidR="00FF1480" w:rsidRPr="006A5DCA" w:rsidRDefault="004B712A" w:rsidP="00FF14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1,256,899</w:t>
            </w:r>
          </w:p>
        </w:tc>
        <w:tc>
          <w:tcPr>
            <w:tcW w:w="252" w:type="dxa"/>
            <w:gridSpan w:val="2"/>
          </w:tcPr>
          <w:p w14:paraId="52A0D051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E648671" w14:textId="7C7044AA" w:rsidR="00FF1480" w:rsidRPr="006A5DCA" w:rsidRDefault="00FF1480" w:rsidP="0044283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1,001,908</w:t>
            </w:r>
          </w:p>
        </w:tc>
      </w:tr>
      <w:tr w:rsidR="00FF1480" w:rsidRPr="006A5DCA" w14:paraId="0B08E524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55C7074A" w14:textId="77777777" w:rsidR="00FF1480" w:rsidRPr="006A5DCA" w:rsidRDefault="00FF1480" w:rsidP="00442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firstLine="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1" w:type="dxa"/>
            <w:gridSpan w:val="2"/>
            <w:vAlign w:val="bottom"/>
          </w:tcPr>
          <w:p w14:paraId="4F6F7B6C" w14:textId="77777777" w:rsidR="00FF1480" w:rsidRPr="006A5DCA" w:rsidRDefault="00FF1480" w:rsidP="00FF148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2DEBA66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35A19E91" w14:textId="77777777" w:rsidR="00FF1480" w:rsidRPr="006A5DCA" w:rsidRDefault="00FF1480" w:rsidP="00FF148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</w:tcPr>
          <w:p w14:paraId="144CED68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63C7942" w14:textId="77777777" w:rsidR="00FF1480" w:rsidRPr="006A5DCA" w:rsidRDefault="00FF1480" w:rsidP="00FF148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</w:tcPr>
          <w:p w14:paraId="3904C7F2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7776922" w14:textId="77777777" w:rsidR="00FF1480" w:rsidRPr="006A5DCA" w:rsidRDefault="00FF1480" w:rsidP="00FF148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F1480" w:rsidRPr="006A5DCA" w14:paraId="0A46C5F7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6F4B5ADC" w14:textId="77777777" w:rsidR="00FF1480" w:rsidRPr="006A5DCA" w:rsidRDefault="00FF1480" w:rsidP="0044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gridSpan w:val="2"/>
            <w:vAlign w:val="bottom"/>
          </w:tcPr>
          <w:p w14:paraId="38E9A062" w14:textId="16AEC1F2" w:rsidR="00FF1480" w:rsidRPr="006A5DCA" w:rsidRDefault="00950577" w:rsidP="00FF14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50577">
              <w:rPr>
                <w:rFonts w:asciiTheme="majorBidi" w:hAnsiTheme="majorBidi" w:cstheme="majorBidi"/>
                <w:sz w:val="30"/>
                <w:szCs w:val="30"/>
              </w:rPr>
              <w:t>343,533</w:t>
            </w:r>
          </w:p>
        </w:tc>
        <w:tc>
          <w:tcPr>
            <w:tcW w:w="236" w:type="dxa"/>
            <w:gridSpan w:val="2"/>
          </w:tcPr>
          <w:p w14:paraId="75BAB02E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1605DA16" w14:textId="784177C0" w:rsidR="00FF1480" w:rsidRPr="006A5DCA" w:rsidRDefault="00FF1480" w:rsidP="005B24A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500,349</w:t>
            </w:r>
          </w:p>
        </w:tc>
        <w:tc>
          <w:tcPr>
            <w:tcW w:w="252" w:type="dxa"/>
            <w:gridSpan w:val="2"/>
          </w:tcPr>
          <w:p w14:paraId="798C3DC1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142A050F" w14:textId="395D2FD8" w:rsidR="00FF1480" w:rsidRPr="006A5DCA" w:rsidRDefault="004B712A" w:rsidP="00FF14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240,578</w:t>
            </w:r>
          </w:p>
        </w:tc>
        <w:tc>
          <w:tcPr>
            <w:tcW w:w="252" w:type="dxa"/>
            <w:gridSpan w:val="2"/>
          </w:tcPr>
          <w:p w14:paraId="2B10D250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F6113F0" w14:textId="7A0724F7" w:rsidR="00FF1480" w:rsidRPr="006A5DCA" w:rsidRDefault="00FF1480" w:rsidP="00FF14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339,279</w:t>
            </w:r>
          </w:p>
        </w:tc>
      </w:tr>
      <w:tr w:rsidR="00FF1480" w:rsidRPr="006A5DCA" w14:paraId="3A29E885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58255E29" w14:textId="36F98B2D" w:rsidR="00FF1480" w:rsidRPr="006A5DCA" w:rsidRDefault="00FF1480" w:rsidP="0044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gridSpan w:val="2"/>
            <w:vAlign w:val="bottom"/>
          </w:tcPr>
          <w:p w14:paraId="2C9A2509" w14:textId="5B8A81B5" w:rsidR="00FF1480" w:rsidRPr="006A5DCA" w:rsidRDefault="00950577" w:rsidP="00FF14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50577">
              <w:rPr>
                <w:rFonts w:asciiTheme="majorBidi" w:hAnsiTheme="majorBidi" w:cstheme="majorBidi"/>
                <w:sz w:val="30"/>
                <w:szCs w:val="30"/>
              </w:rPr>
              <w:t>323,367</w:t>
            </w:r>
          </w:p>
        </w:tc>
        <w:tc>
          <w:tcPr>
            <w:tcW w:w="236" w:type="dxa"/>
            <w:gridSpan w:val="2"/>
          </w:tcPr>
          <w:p w14:paraId="308B9174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557D80B" w14:textId="029BF963" w:rsidR="00FF1480" w:rsidRPr="006A5DCA" w:rsidRDefault="00FF1480" w:rsidP="00FF148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440,900</w:t>
            </w:r>
          </w:p>
        </w:tc>
        <w:tc>
          <w:tcPr>
            <w:tcW w:w="252" w:type="dxa"/>
            <w:gridSpan w:val="2"/>
          </w:tcPr>
          <w:p w14:paraId="46081415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3EF74DA9" w14:textId="4701477C" w:rsidR="00FF1480" w:rsidRPr="006A5DCA" w:rsidRDefault="004B712A" w:rsidP="00FF14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239,466</w:t>
            </w:r>
          </w:p>
        </w:tc>
        <w:tc>
          <w:tcPr>
            <w:tcW w:w="252" w:type="dxa"/>
            <w:gridSpan w:val="2"/>
          </w:tcPr>
          <w:p w14:paraId="306B12AE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6B85F3A" w14:textId="7F2217A1" w:rsidR="00FF1480" w:rsidRPr="006A5DCA" w:rsidRDefault="00FF1480" w:rsidP="00FF14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527,501</w:t>
            </w:r>
          </w:p>
        </w:tc>
      </w:tr>
      <w:tr w:rsidR="00FF1480" w:rsidRPr="006A5DCA" w14:paraId="06666687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74CA15D9" w14:textId="748E9B43" w:rsidR="00FF1480" w:rsidRPr="006A5DCA" w:rsidRDefault="00FF1480" w:rsidP="0044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1" w:type="dxa"/>
            <w:gridSpan w:val="2"/>
            <w:vAlign w:val="bottom"/>
          </w:tcPr>
          <w:p w14:paraId="07B51661" w14:textId="21DDC1AB" w:rsidR="00FF1480" w:rsidRPr="006A5DCA" w:rsidRDefault="00950577" w:rsidP="00FF14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05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98,276</w:t>
            </w:r>
          </w:p>
        </w:tc>
        <w:tc>
          <w:tcPr>
            <w:tcW w:w="236" w:type="dxa"/>
            <w:gridSpan w:val="2"/>
          </w:tcPr>
          <w:p w14:paraId="4928341F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26645B89" w14:textId="34BB0F86" w:rsidR="00FF1480" w:rsidRPr="006A5DCA" w:rsidRDefault="00FF1480" w:rsidP="00FF148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91,618</w:t>
            </w:r>
          </w:p>
        </w:tc>
        <w:tc>
          <w:tcPr>
            <w:tcW w:w="252" w:type="dxa"/>
            <w:gridSpan w:val="2"/>
          </w:tcPr>
          <w:p w14:paraId="73185B2D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86EC756" w14:textId="17204DF8" w:rsidR="00FF1480" w:rsidRPr="006A5DCA" w:rsidRDefault="004B712A" w:rsidP="00FF14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273,722</w:t>
            </w:r>
          </w:p>
        </w:tc>
        <w:tc>
          <w:tcPr>
            <w:tcW w:w="252" w:type="dxa"/>
            <w:gridSpan w:val="2"/>
          </w:tcPr>
          <w:p w14:paraId="1CE1D6A2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EF3B4A8" w14:textId="59F17E16" w:rsidR="00FF1480" w:rsidRPr="006A5DCA" w:rsidRDefault="00FF1480" w:rsidP="00FF14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177,489</w:t>
            </w:r>
          </w:p>
        </w:tc>
      </w:tr>
      <w:tr w:rsidR="00FF1480" w:rsidRPr="006A5DCA" w14:paraId="639D97FD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21780630" w14:textId="0772F72F" w:rsidR="00FF1480" w:rsidRPr="006A5DCA" w:rsidRDefault="00FF1480" w:rsidP="0044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81" w:type="dxa"/>
            <w:gridSpan w:val="2"/>
            <w:vAlign w:val="bottom"/>
          </w:tcPr>
          <w:p w14:paraId="14921B4F" w14:textId="7BF4BF9D" w:rsidR="00FF1480" w:rsidRPr="006A5DCA" w:rsidRDefault="00950577" w:rsidP="00FF14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05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52,024</w:t>
            </w:r>
          </w:p>
        </w:tc>
        <w:tc>
          <w:tcPr>
            <w:tcW w:w="236" w:type="dxa"/>
            <w:gridSpan w:val="2"/>
          </w:tcPr>
          <w:p w14:paraId="442E5E32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41E07C5B" w14:textId="074F693E" w:rsidR="00FF1480" w:rsidRPr="006A5DCA" w:rsidRDefault="00FF1480" w:rsidP="00FF148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92,868</w:t>
            </w:r>
          </w:p>
        </w:tc>
        <w:tc>
          <w:tcPr>
            <w:tcW w:w="252" w:type="dxa"/>
            <w:gridSpan w:val="2"/>
          </w:tcPr>
          <w:p w14:paraId="5C0F80E1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9D01F10" w14:textId="4D5BE87A" w:rsidR="00FF1480" w:rsidRPr="006A5DCA" w:rsidRDefault="004B712A" w:rsidP="00FF14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89,668</w:t>
            </w:r>
          </w:p>
        </w:tc>
        <w:tc>
          <w:tcPr>
            <w:tcW w:w="252" w:type="dxa"/>
            <w:gridSpan w:val="2"/>
          </w:tcPr>
          <w:p w14:paraId="20449529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021B1267" w14:textId="207F02E9" w:rsidR="00FF1480" w:rsidRPr="006A5DCA" w:rsidRDefault="00FF1480" w:rsidP="00FF14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149,819</w:t>
            </w:r>
          </w:p>
        </w:tc>
      </w:tr>
      <w:tr w:rsidR="00FF1480" w:rsidRPr="006A5DCA" w14:paraId="7D33DFA6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2FDCA2F3" w14:textId="01BE30DB" w:rsidR="00FF1480" w:rsidRPr="006A5DCA" w:rsidRDefault="00FF1480" w:rsidP="00442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3E640D2F" w14:textId="67AEE20C" w:rsidR="00FF1480" w:rsidRPr="006A5DCA" w:rsidRDefault="004B712A" w:rsidP="00FF14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3,051,78</w:t>
            </w:r>
            <w:r w:rsidR="009505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</w:tcPr>
          <w:p w14:paraId="1F5A93CD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14:paraId="70E4DD23" w14:textId="72BF592E" w:rsidR="00FF1480" w:rsidRPr="006A5DCA" w:rsidRDefault="00FF1480" w:rsidP="00FF148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3,359,203</w:t>
            </w:r>
          </w:p>
        </w:tc>
        <w:tc>
          <w:tcPr>
            <w:tcW w:w="252" w:type="dxa"/>
            <w:gridSpan w:val="2"/>
          </w:tcPr>
          <w:p w14:paraId="1704745D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F0D5F3" w14:textId="59F271CD" w:rsidR="00FF1480" w:rsidRPr="006A5DCA" w:rsidRDefault="004B712A" w:rsidP="00FF14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2,100,333</w:t>
            </w:r>
          </w:p>
        </w:tc>
        <w:tc>
          <w:tcPr>
            <w:tcW w:w="252" w:type="dxa"/>
            <w:gridSpan w:val="2"/>
          </w:tcPr>
          <w:p w14:paraId="524C8DAA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DE38A0C" w14:textId="0C793CB7" w:rsidR="00FF1480" w:rsidRPr="006A5DCA" w:rsidRDefault="00FF1480" w:rsidP="00FF14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2,195,996</w:t>
            </w:r>
          </w:p>
        </w:tc>
      </w:tr>
      <w:tr w:rsidR="00FF1480" w:rsidRPr="006A5DCA" w14:paraId="4D830B61" w14:textId="77777777" w:rsidTr="0044283A">
        <w:trPr>
          <w:trHeight w:hRule="exact" w:val="443"/>
        </w:trPr>
        <w:tc>
          <w:tcPr>
            <w:tcW w:w="4608" w:type="dxa"/>
            <w:gridSpan w:val="2"/>
          </w:tcPr>
          <w:p w14:paraId="4A17D5B8" w14:textId="77777777" w:rsidR="00FF1480" w:rsidRPr="006A5DCA" w:rsidRDefault="00FF1480" w:rsidP="00442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 w:firstLine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0F6EDBC6" w14:textId="5493A6CE" w:rsidR="00FF1480" w:rsidRPr="006A5DCA" w:rsidRDefault="004B712A" w:rsidP="00FF148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(44,946)</w:t>
            </w:r>
          </w:p>
        </w:tc>
        <w:tc>
          <w:tcPr>
            <w:tcW w:w="236" w:type="dxa"/>
            <w:gridSpan w:val="2"/>
          </w:tcPr>
          <w:p w14:paraId="2AF1EBEF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vAlign w:val="bottom"/>
          </w:tcPr>
          <w:p w14:paraId="1DF501B9" w14:textId="31CD2010" w:rsidR="00FF1480" w:rsidRPr="006A5DCA" w:rsidRDefault="00FF1480" w:rsidP="00FF148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(45,450)</w:t>
            </w:r>
          </w:p>
        </w:tc>
        <w:tc>
          <w:tcPr>
            <w:tcW w:w="252" w:type="dxa"/>
            <w:gridSpan w:val="2"/>
          </w:tcPr>
          <w:p w14:paraId="5B4FDE23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CCF1" w14:textId="370C4B15" w:rsidR="00FF1480" w:rsidRPr="006A5DCA" w:rsidRDefault="004B712A" w:rsidP="00FF14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(25,115)</w:t>
            </w:r>
          </w:p>
        </w:tc>
        <w:tc>
          <w:tcPr>
            <w:tcW w:w="252" w:type="dxa"/>
            <w:gridSpan w:val="2"/>
          </w:tcPr>
          <w:p w14:paraId="6D08066D" w14:textId="77777777" w:rsidR="00FF1480" w:rsidRPr="006A5DCA" w:rsidRDefault="00FF1480" w:rsidP="00FF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B6B5F" w14:textId="221AF879" w:rsidR="00FF1480" w:rsidRPr="006A5DCA" w:rsidRDefault="00FF1480" w:rsidP="0044283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(25,007)</w:t>
            </w:r>
          </w:p>
        </w:tc>
      </w:tr>
      <w:tr w:rsidR="00112351" w:rsidRPr="006A5DCA" w14:paraId="0F886565" w14:textId="77777777" w:rsidTr="0044283A">
        <w:trPr>
          <w:trHeight w:hRule="exact" w:val="403"/>
        </w:trPr>
        <w:tc>
          <w:tcPr>
            <w:tcW w:w="4608" w:type="dxa"/>
            <w:gridSpan w:val="2"/>
          </w:tcPr>
          <w:p w14:paraId="37586959" w14:textId="77777777" w:rsidR="00112351" w:rsidRPr="006A5DCA" w:rsidRDefault="00112351" w:rsidP="004428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</w:tcPr>
          <w:p w14:paraId="55CE3E64" w14:textId="3F731F40" w:rsidR="00112351" w:rsidRPr="006A5DCA" w:rsidRDefault="004B712A" w:rsidP="0011235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3,006,840</w:t>
            </w:r>
          </w:p>
        </w:tc>
        <w:tc>
          <w:tcPr>
            <w:tcW w:w="236" w:type="dxa"/>
            <w:gridSpan w:val="2"/>
          </w:tcPr>
          <w:p w14:paraId="643C71F8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tcBorders>
              <w:bottom w:val="double" w:sz="4" w:space="0" w:color="auto"/>
            </w:tcBorders>
          </w:tcPr>
          <w:p w14:paraId="7DED29A8" w14:textId="37251802" w:rsidR="00112351" w:rsidRPr="006A5DCA" w:rsidRDefault="00FF1480" w:rsidP="0011235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4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3,313,753</w:t>
            </w:r>
          </w:p>
        </w:tc>
        <w:tc>
          <w:tcPr>
            <w:tcW w:w="252" w:type="dxa"/>
            <w:gridSpan w:val="2"/>
          </w:tcPr>
          <w:p w14:paraId="0E6407D2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8CCB72" w14:textId="3FDF4E2D" w:rsidR="00112351" w:rsidRPr="006A5DCA" w:rsidRDefault="004B712A" w:rsidP="0011235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2,075,</w:t>
            </w:r>
            <w:r w:rsidR="00B74B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52" w:type="dxa"/>
            <w:gridSpan w:val="2"/>
          </w:tcPr>
          <w:p w14:paraId="6A65AB2E" w14:textId="77777777" w:rsidR="00112351" w:rsidRPr="006A5DCA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5964EA96" w14:textId="26414170" w:rsidR="00112351" w:rsidRPr="006A5DCA" w:rsidRDefault="00FF1480" w:rsidP="0079053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4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2,170,989</w:t>
            </w:r>
          </w:p>
        </w:tc>
      </w:tr>
      <w:tr w:rsidR="00BA0FDB" w:rsidRPr="00383542" w14:paraId="0E4A1533" w14:textId="77777777" w:rsidTr="005B24A2">
        <w:trPr>
          <w:trHeight w:hRule="exact" w:val="403"/>
        </w:trPr>
        <w:tc>
          <w:tcPr>
            <w:tcW w:w="4590" w:type="dxa"/>
          </w:tcPr>
          <w:p w14:paraId="1F688CA4" w14:textId="77777777" w:rsidR="00BA0FDB" w:rsidRPr="00383542" w:rsidRDefault="00BA0FDB" w:rsidP="005B2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6"/>
          </w:tcPr>
          <w:p w14:paraId="08E820F6" w14:textId="77777777" w:rsidR="00BA0FDB" w:rsidRPr="00383542" w:rsidRDefault="00BA0FD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gridSpan w:val="2"/>
          </w:tcPr>
          <w:p w14:paraId="4C452561" w14:textId="77777777" w:rsidR="00BA0FDB" w:rsidRPr="00383542" w:rsidRDefault="00BA0FD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6"/>
          </w:tcPr>
          <w:p w14:paraId="13B7D3EE" w14:textId="77777777" w:rsidR="00BA0FDB" w:rsidRPr="00383542" w:rsidRDefault="00BA0FD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2A641D" w:rsidRPr="00383542" w14:paraId="1C41BAF3" w14:textId="77777777" w:rsidTr="005B24A2">
        <w:trPr>
          <w:trHeight w:hRule="exact" w:val="403"/>
        </w:trPr>
        <w:tc>
          <w:tcPr>
            <w:tcW w:w="4590" w:type="dxa"/>
          </w:tcPr>
          <w:p w14:paraId="6609ECB6" w14:textId="77777777" w:rsidR="002A641D" w:rsidRPr="00383542" w:rsidRDefault="002A641D" w:rsidP="005B2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6"/>
          </w:tcPr>
          <w:p w14:paraId="25CAF1EA" w14:textId="77777777" w:rsidR="002A641D" w:rsidRPr="00383542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14:paraId="75AF51C8" w14:textId="77777777" w:rsidR="002A641D" w:rsidRPr="00383542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6"/>
          </w:tcPr>
          <w:p w14:paraId="61E15333" w14:textId="77777777" w:rsidR="002A641D" w:rsidRPr="00383542" w:rsidRDefault="002A641D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41D" w:rsidRPr="00383542" w14:paraId="49725662" w14:textId="77777777" w:rsidTr="005B24A2">
        <w:trPr>
          <w:trHeight w:hRule="exact" w:val="403"/>
        </w:trPr>
        <w:tc>
          <w:tcPr>
            <w:tcW w:w="4590" w:type="dxa"/>
          </w:tcPr>
          <w:p w14:paraId="20ADB394" w14:textId="66A197B3" w:rsidR="002A641D" w:rsidRPr="00383542" w:rsidRDefault="002A641D" w:rsidP="005B2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65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D5D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65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77" w:type="dxa"/>
            <w:gridSpan w:val="2"/>
          </w:tcPr>
          <w:p w14:paraId="42CEEA31" w14:textId="67D031EE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16FB20D6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3B276CB6" w14:textId="76219B10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gridSpan w:val="2"/>
          </w:tcPr>
          <w:p w14:paraId="72825A15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0DC6BAEA" w14:textId="6BEEDF8B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gridSpan w:val="2"/>
          </w:tcPr>
          <w:p w14:paraId="1BFD4A0C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F0E7A2F" w14:textId="72682153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5D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A641D" w:rsidRPr="00383542" w14:paraId="2460B356" w14:textId="77777777" w:rsidTr="005B24A2">
        <w:trPr>
          <w:trHeight w:hRule="exact" w:val="403"/>
        </w:trPr>
        <w:tc>
          <w:tcPr>
            <w:tcW w:w="4590" w:type="dxa"/>
          </w:tcPr>
          <w:p w14:paraId="4268CA5D" w14:textId="77777777" w:rsidR="002A641D" w:rsidRPr="00383542" w:rsidRDefault="002A641D" w:rsidP="005B2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14"/>
          </w:tcPr>
          <w:p w14:paraId="492826AE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41D" w:rsidRPr="00383542" w14:paraId="2B491D0F" w14:textId="77777777" w:rsidTr="005B24A2">
        <w:trPr>
          <w:trHeight w:hRule="exact" w:val="403"/>
        </w:trPr>
        <w:tc>
          <w:tcPr>
            <w:tcW w:w="4590" w:type="dxa"/>
          </w:tcPr>
          <w:p w14:paraId="2CCCA0B7" w14:textId="77777777" w:rsidR="002A641D" w:rsidRPr="00383542" w:rsidRDefault="002A641D" w:rsidP="005B2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dxa"/>
            <w:gridSpan w:val="2"/>
          </w:tcPr>
          <w:p w14:paraId="413E6858" w14:textId="125B016C" w:rsidR="002A641D" w:rsidRPr="0079053B" w:rsidRDefault="004B712A" w:rsidP="002A641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1,098</w:t>
            </w:r>
          </w:p>
        </w:tc>
        <w:tc>
          <w:tcPr>
            <w:tcW w:w="236" w:type="dxa"/>
            <w:gridSpan w:val="2"/>
          </w:tcPr>
          <w:p w14:paraId="1235C5F9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gridSpan w:val="2"/>
          </w:tcPr>
          <w:p w14:paraId="33F8984E" w14:textId="0B16CA31" w:rsidR="002A641D" w:rsidRPr="00383542" w:rsidRDefault="00A84C7F" w:rsidP="002A641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52" w:type="dxa"/>
            <w:gridSpan w:val="2"/>
          </w:tcPr>
          <w:p w14:paraId="62F7C0AD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55A78C9B" w14:textId="48524601" w:rsidR="002A641D" w:rsidRPr="00383542" w:rsidRDefault="004B712A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17C9F565" w14:textId="77777777" w:rsidR="002A641D" w:rsidRPr="00383542" w:rsidRDefault="002A641D" w:rsidP="002A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9D7EA6D" w14:textId="1BD08784" w:rsidR="002A641D" w:rsidRPr="00383542" w:rsidRDefault="00A84C7F" w:rsidP="002A6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F1A0E1" w14:textId="210BBC1F" w:rsidR="00CB19A0" w:rsidRPr="00F73A29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3CFD7F0C" w14:textId="6C2D093C" w:rsidR="00950577" w:rsidRDefault="009F1AB4" w:rsidP="005B24A2">
      <w:pPr>
        <w:tabs>
          <w:tab w:val="clear" w:pos="454"/>
          <w:tab w:val="left" w:pos="450"/>
        </w:tabs>
        <w:ind w:left="547" w:right="14" w:firstLine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6A5DCA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="00395712" w:rsidRPr="006A5DCA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6C84613" w14:textId="77777777" w:rsidR="00950577" w:rsidRDefault="00950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AB1AE0" w14:textId="3110957D" w:rsidR="00823471" w:rsidRPr="006A5DCA" w:rsidRDefault="009F1AB4" w:rsidP="00202399">
      <w:pPr>
        <w:tabs>
          <w:tab w:val="clear" w:pos="454"/>
          <w:tab w:val="left" w:pos="45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6A5DCA">
        <w:rPr>
          <w:rFonts w:asciiTheme="majorBidi" w:hAnsiTheme="majorBidi" w:cstheme="majorBidi"/>
          <w:sz w:val="30"/>
          <w:szCs w:val="30"/>
          <w:cs/>
        </w:rPr>
        <w:t>ส่ง</w:t>
      </w:r>
      <w:r w:rsidRPr="006A5DCA">
        <w:rPr>
          <w:rFonts w:asciiTheme="majorBidi" w:hAnsiTheme="majorBidi" w:cstheme="majorBidi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6A5DCA">
        <w:rPr>
          <w:rFonts w:asciiTheme="majorBidi" w:hAnsiTheme="majorBidi" w:cstheme="majorBidi"/>
          <w:sz w:val="30"/>
          <w:szCs w:val="30"/>
          <w:cs/>
        </w:rPr>
        <w:t>์ต่าง</w:t>
      </w:r>
      <w:r w:rsidR="00B74B7D">
        <w:rPr>
          <w:rFonts w:asciiTheme="majorBidi" w:hAnsiTheme="majorBidi" w:cstheme="majorBidi"/>
          <w:sz w:val="30"/>
          <w:szCs w:val="30"/>
        </w:rPr>
        <w:t xml:space="preserve"> </w:t>
      </w:r>
      <w:r w:rsidR="00415858" w:rsidRPr="006A5DCA">
        <w:rPr>
          <w:rFonts w:asciiTheme="majorBidi" w:hAnsiTheme="majorBidi" w:cstheme="majorBidi"/>
          <w:sz w:val="30"/>
          <w:szCs w:val="30"/>
          <w:cs/>
        </w:rPr>
        <w:t>ๆ</w:t>
      </w:r>
      <w:r w:rsidR="008A247E">
        <w:rPr>
          <w:rFonts w:asciiTheme="majorBidi" w:hAnsiTheme="majorBidi" w:cstheme="majorBidi"/>
          <w:sz w:val="30"/>
          <w:szCs w:val="30"/>
        </w:rPr>
        <w:t xml:space="preserve"> </w:t>
      </w:r>
      <w:r w:rsidR="00415858" w:rsidRPr="006A5DCA">
        <w:rPr>
          <w:rFonts w:asciiTheme="majorBidi" w:hAnsiTheme="majorBidi" w:cstheme="majorBidi"/>
          <w:sz w:val="30"/>
          <w:szCs w:val="30"/>
          <w:cs/>
        </w:rPr>
        <w:t>ของกลุ่มบริษัทไปยัง</w:t>
      </w:r>
      <w:r w:rsidR="00DC2494"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="00415858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ด้วยเหตุนี้จึงมี</w:t>
      </w:r>
      <w:r w:rsidR="001E3DB7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6A5DCA">
        <w:rPr>
          <w:rFonts w:asciiTheme="majorBidi" w:hAnsiTheme="majorBidi" w:cstheme="majorBidi"/>
          <w:sz w:val="30"/>
          <w:szCs w:val="30"/>
          <w:cs/>
        </w:rPr>
        <w:t>รับรู้รายได้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ส่งผลให้กลุ่มบริษัทมี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>ยอด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DA0FB6E" w14:textId="5598D902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797DB21" w14:textId="0DE1C5CC" w:rsidR="00946DD6" w:rsidRPr="006A5DCA" w:rsidRDefault="00946DD6" w:rsidP="00202399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C16E5F"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6A5DCA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1DC66C89" w14:textId="77777777" w:rsidR="00112351" w:rsidRPr="00B81D01" w:rsidRDefault="00112351" w:rsidP="00112351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2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30"/>
        <w:gridCol w:w="903"/>
        <w:gridCol w:w="271"/>
        <w:gridCol w:w="993"/>
        <w:gridCol w:w="271"/>
        <w:gridCol w:w="914"/>
        <w:gridCol w:w="270"/>
        <w:gridCol w:w="1073"/>
      </w:tblGrid>
      <w:tr w:rsidR="00EA6CF1" w:rsidRPr="004F38D7" w14:paraId="2255CC19" w14:textId="77777777" w:rsidTr="00E173F8">
        <w:trPr>
          <w:tblHeader/>
        </w:trPr>
        <w:tc>
          <w:tcPr>
            <w:tcW w:w="2509" w:type="pct"/>
          </w:tcPr>
          <w:p w14:paraId="125265D8" w14:textId="1D39B0BF" w:rsidR="00EA6CF1" w:rsidRPr="0041130A" w:rsidRDefault="00EA6CF1" w:rsidP="00E1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50" w:type="pct"/>
            <w:gridSpan w:val="3"/>
          </w:tcPr>
          <w:p w14:paraId="7E19DB4B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4" w:type="pct"/>
          </w:tcPr>
          <w:p w14:paraId="40FEC58E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pct"/>
            <w:gridSpan w:val="3"/>
          </w:tcPr>
          <w:p w14:paraId="08EDB56D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CF1" w:rsidRPr="004F38D7" w14:paraId="1D42C072" w14:textId="77777777" w:rsidTr="00E173F8">
        <w:trPr>
          <w:tblHeader/>
        </w:trPr>
        <w:tc>
          <w:tcPr>
            <w:tcW w:w="2509" w:type="pct"/>
          </w:tcPr>
          <w:p w14:paraId="65FA67D6" w14:textId="0C547062" w:rsidR="00EA6CF1" w:rsidRPr="0041130A" w:rsidRDefault="00EA6CF1" w:rsidP="00E1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88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65A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CD5D8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6E65A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79" w:type="pct"/>
          </w:tcPr>
          <w:p w14:paraId="526E7B72" w14:textId="1B266721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5D8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382A42B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5E10B11" w14:textId="1359F55A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5D8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55727858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37FBAD6" w14:textId="413E485C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5D8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762F68AC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3CF92E3" w14:textId="5252BA0D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5D8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6CF1" w:rsidRPr="004F38D7" w14:paraId="55674310" w14:textId="77777777" w:rsidTr="00E173F8">
        <w:trPr>
          <w:tblHeader/>
        </w:trPr>
        <w:tc>
          <w:tcPr>
            <w:tcW w:w="2509" w:type="pct"/>
          </w:tcPr>
          <w:p w14:paraId="73AC0940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pct"/>
            <w:gridSpan w:val="7"/>
          </w:tcPr>
          <w:p w14:paraId="29EBC813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A6CF1" w:rsidRPr="004F38D7" w14:paraId="09CAC72C" w14:textId="77777777" w:rsidTr="00E173F8">
        <w:trPr>
          <w:trHeight w:hRule="exact" w:val="360"/>
        </w:trPr>
        <w:tc>
          <w:tcPr>
            <w:tcW w:w="2509" w:type="pct"/>
          </w:tcPr>
          <w:p w14:paraId="607D714F" w14:textId="16325102" w:rsidR="00EA6CF1" w:rsidRPr="0041130A" w:rsidRDefault="00EA6CF1" w:rsidP="00E17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479" w:type="pct"/>
          </w:tcPr>
          <w:p w14:paraId="4770DD28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E1323A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D50CE17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FFEF4DC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3049815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4B105C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4BF4BC7" w14:textId="77777777" w:rsidR="00EA6CF1" w:rsidRPr="0041130A" w:rsidRDefault="00EA6CF1" w:rsidP="00112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C7F" w:rsidRPr="004F38D7" w14:paraId="09F9B624" w14:textId="77777777" w:rsidTr="00E173F8">
        <w:trPr>
          <w:trHeight w:hRule="exact" w:val="360"/>
        </w:trPr>
        <w:tc>
          <w:tcPr>
            <w:tcW w:w="2509" w:type="pct"/>
          </w:tcPr>
          <w:p w14:paraId="0336FE60" w14:textId="6E35AB6F" w:rsidR="00A84C7F" w:rsidRPr="0041130A" w:rsidRDefault="00A84C7F" w:rsidP="00E17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321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9" w:type="pct"/>
          </w:tcPr>
          <w:p w14:paraId="6FC95096" w14:textId="219AFB30" w:rsidR="00A84C7F" w:rsidRPr="0041130A" w:rsidRDefault="004B712A" w:rsidP="005B2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9256EAD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C13A7B5" w14:textId="27A0D7CC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915A1D3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3DEDD1AD" w14:textId="4C7D4EF3" w:rsidR="00A84C7F" w:rsidRPr="0041130A" w:rsidRDefault="004B712A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1,384,135</w:t>
            </w:r>
          </w:p>
        </w:tc>
        <w:tc>
          <w:tcPr>
            <w:tcW w:w="143" w:type="pct"/>
          </w:tcPr>
          <w:p w14:paraId="6791B243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B709B11" w14:textId="4BBCA72A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1,264,265</w:t>
            </w:r>
          </w:p>
        </w:tc>
      </w:tr>
      <w:tr w:rsidR="00A84C7F" w:rsidRPr="004F38D7" w14:paraId="328F09C0" w14:textId="77777777" w:rsidTr="00E173F8">
        <w:trPr>
          <w:trHeight w:hRule="exact" w:val="360"/>
        </w:trPr>
        <w:tc>
          <w:tcPr>
            <w:tcW w:w="2509" w:type="pct"/>
          </w:tcPr>
          <w:p w14:paraId="5F511AB9" w14:textId="4531CFCB" w:rsidR="00A84C7F" w:rsidRPr="0041130A" w:rsidRDefault="00A84C7F" w:rsidP="00E17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457B05DF" w14:textId="7D8C8CA2" w:rsidR="00A84C7F" w:rsidRPr="0041130A" w:rsidRDefault="004B712A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9D0D9C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731FEC17" w14:textId="1A8F89C1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B12711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693482A0" w14:textId="11D3025F" w:rsidR="00A84C7F" w:rsidRPr="0041130A" w:rsidRDefault="004B712A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50,587</w:t>
            </w:r>
          </w:p>
        </w:tc>
        <w:tc>
          <w:tcPr>
            <w:tcW w:w="143" w:type="pct"/>
          </w:tcPr>
          <w:p w14:paraId="1E8430F5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056F202" w14:textId="1A9622C5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5,731</w:t>
            </w:r>
          </w:p>
        </w:tc>
      </w:tr>
      <w:tr w:rsidR="00A84C7F" w:rsidRPr="004F38D7" w14:paraId="43694396" w14:textId="77777777" w:rsidTr="00E173F8">
        <w:trPr>
          <w:trHeight w:hRule="exact" w:val="360"/>
        </w:trPr>
        <w:tc>
          <w:tcPr>
            <w:tcW w:w="2509" w:type="pct"/>
          </w:tcPr>
          <w:p w14:paraId="5F4C53FB" w14:textId="57B15F98" w:rsidR="00A84C7F" w:rsidRPr="00E173F8" w:rsidRDefault="00A84C7F" w:rsidP="00E17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0E3E9D80" w14:textId="13FC2DFF" w:rsidR="00A84C7F" w:rsidRPr="00EC31E6" w:rsidRDefault="004B712A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2CFEC3" w14:textId="77777777" w:rsidR="00A84C7F" w:rsidRPr="00EC31E6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4036285A" w14:textId="1C64D2EE" w:rsidR="00A84C7F" w:rsidRPr="00A66BA9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B6D04B" w14:textId="77777777" w:rsidR="00A84C7F" w:rsidRPr="00EC31E6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1861D804" w14:textId="670EB347" w:rsidR="00A84C7F" w:rsidRPr="00EC31E6" w:rsidRDefault="004B712A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1,434,722</w:t>
            </w:r>
          </w:p>
        </w:tc>
        <w:tc>
          <w:tcPr>
            <w:tcW w:w="143" w:type="pct"/>
          </w:tcPr>
          <w:p w14:paraId="7CA8D436" w14:textId="77777777" w:rsidR="00A84C7F" w:rsidRPr="00EC31E6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3E215BF" w14:textId="72D53397" w:rsidR="00A84C7F" w:rsidRPr="00EC31E6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1,269,996</w:t>
            </w:r>
          </w:p>
        </w:tc>
      </w:tr>
      <w:tr w:rsidR="00A84C7F" w:rsidRPr="004F38D7" w14:paraId="3645DBBE" w14:textId="77777777" w:rsidTr="00E173F8">
        <w:trPr>
          <w:trHeight w:hRule="exact" w:val="360"/>
        </w:trPr>
        <w:tc>
          <w:tcPr>
            <w:tcW w:w="2509" w:type="pct"/>
          </w:tcPr>
          <w:p w14:paraId="2459688D" w14:textId="135890D4" w:rsidR="00A84C7F" w:rsidRPr="00E173F8" w:rsidRDefault="00A84C7F" w:rsidP="00E17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9" w:type="pct"/>
            <w:tcBorders>
              <w:top w:val="double" w:sz="4" w:space="0" w:color="auto"/>
            </w:tcBorders>
          </w:tcPr>
          <w:p w14:paraId="150CC1F1" w14:textId="77777777" w:rsidR="00A84C7F" w:rsidRPr="00EC31E6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78F06D" w14:textId="77777777" w:rsidR="00A84C7F" w:rsidRPr="00EC31E6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  <w:bottom w:val="double" w:sz="4" w:space="0" w:color="auto"/>
            </w:tcBorders>
          </w:tcPr>
          <w:p w14:paraId="2BAC5014" w14:textId="19D6A6CE" w:rsidR="00A84C7F" w:rsidRPr="00A66BA9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C88D7E0" w14:textId="77777777" w:rsidR="00A84C7F" w:rsidRPr="00EC31E6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double" w:sz="4" w:space="0" w:color="auto"/>
            </w:tcBorders>
          </w:tcPr>
          <w:p w14:paraId="78CE6039" w14:textId="77777777" w:rsidR="00A84C7F" w:rsidRPr="00EC31E6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04E5F39" w14:textId="77777777" w:rsidR="00A84C7F" w:rsidRPr="00EC31E6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79A7D290" w14:textId="41CBCC04" w:rsidR="00A84C7F" w:rsidRPr="00A84C7F" w:rsidRDefault="003720B0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3720B0">
              <w:rPr>
                <w:rFonts w:ascii="Angsana New" w:hAnsi="Angsana New"/>
                <w:b/>
                <w:bCs/>
                <w:sz w:val="30"/>
                <w:szCs w:val="30"/>
              </w:rPr>
              <w:t>1,384,135</w:t>
            </w:r>
          </w:p>
        </w:tc>
      </w:tr>
      <w:tr w:rsidR="00A84C7F" w:rsidRPr="004F38D7" w14:paraId="5B5B1993" w14:textId="77777777" w:rsidTr="00E173F8">
        <w:trPr>
          <w:trHeight w:hRule="exact" w:val="257"/>
        </w:trPr>
        <w:tc>
          <w:tcPr>
            <w:tcW w:w="2509" w:type="pct"/>
          </w:tcPr>
          <w:p w14:paraId="74B2F074" w14:textId="77777777" w:rsidR="00A84C7F" w:rsidRPr="00E173F8" w:rsidRDefault="00A84C7F" w:rsidP="00E17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</w:tcPr>
          <w:p w14:paraId="0FBF9438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A5E868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</w:tcPr>
          <w:p w14:paraId="4ED1C33C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03BAC63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C5138C4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FB9923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092E96C8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C7F" w:rsidRPr="004F38D7" w14:paraId="47AD4EB6" w14:textId="77777777" w:rsidTr="00E173F8">
        <w:trPr>
          <w:trHeight w:hRule="exact" w:val="360"/>
        </w:trPr>
        <w:tc>
          <w:tcPr>
            <w:tcW w:w="2509" w:type="pct"/>
          </w:tcPr>
          <w:p w14:paraId="01AB7CB4" w14:textId="7F12596A" w:rsidR="00A84C7F" w:rsidRPr="00E173F8" w:rsidRDefault="00A84C7F" w:rsidP="00E17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79" w:type="pct"/>
          </w:tcPr>
          <w:p w14:paraId="2ADBB26D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58B972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BCF1D95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AECECD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44030B7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D99B6B3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D0298D0" w14:textId="77777777" w:rsidR="00A84C7F" w:rsidRPr="0041130A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605B" w:rsidRPr="004F38D7" w14:paraId="528559EE" w14:textId="77777777" w:rsidTr="00E173F8">
        <w:trPr>
          <w:trHeight w:hRule="exact" w:val="360"/>
        </w:trPr>
        <w:tc>
          <w:tcPr>
            <w:tcW w:w="2509" w:type="pct"/>
          </w:tcPr>
          <w:p w14:paraId="7E494573" w14:textId="7B6D2DE2" w:rsidR="0073605B" w:rsidRPr="0041130A" w:rsidRDefault="0073605B" w:rsidP="00E17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864B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9" w:type="pct"/>
          </w:tcPr>
          <w:p w14:paraId="5BFA3706" w14:textId="42B617F6" w:rsidR="0073605B" w:rsidRPr="0041130A" w:rsidRDefault="004B712A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221,146</w:t>
            </w:r>
          </w:p>
        </w:tc>
        <w:tc>
          <w:tcPr>
            <w:tcW w:w="144" w:type="pct"/>
          </w:tcPr>
          <w:p w14:paraId="291DD0E6" w14:textId="77777777" w:rsidR="0073605B" w:rsidRPr="0041130A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7E3DAB9" w14:textId="3D0A8028" w:rsidR="0073605B" w:rsidRPr="0041130A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222,875</w:t>
            </w:r>
          </w:p>
        </w:tc>
        <w:tc>
          <w:tcPr>
            <w:tcW w:w="144" w:type="pct"/>
          </w:tcPr>
          <w:p w14:paraId="7B4ADCDF" w14:textId="77777777" w:rsidR="0073605B" w:rsidRPr="0041130A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20845FC" w14:textId="30DD451B" w:rsidR="0073605B" w:rsidRPr="0041130A" w:rsidRDefault="004B712A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  <w:tc>
          <w:tcPr>
            <w:tcW w:w="143" w:type="pct"/>
          </w:tcPr>
          <w:p w14:paraId="1271887A" w14:textId="77777777" w:rsidR="0073605B" w:rsidRPr="0041130A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88D5F14" w14:textId="046EE3EE" w:rsidR="0073605B" w:rsidRPr="0041130A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216,886</w:t>
            </w:r>
          </w:p>
        </w:tc>
      </w:tr>
      <w:tr w:rsidR="0073605B" w:rsidRPr="004F38D7" w14:paraId="2343ABE7" w14:textId="58C7B26C" w:rsidTr="00E173F8">
        <w:trPr>
          <w:trHeight w:hRule="exact" w:val="360"/>
        </w:trPr>
        <w:tc>
          <w:tcPr>
            <w:tcW w:w="2509" w:type="pct"/>
          </w:tcPr>
          <w:p w14:paraId="60D7ED3B" w14:textId="1D5CA58A" w:rsidR="0073605B" w:rsidRPr="0041130A" w:rsidRDefault="0073605B" w:rsidP="00E17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79" w:type="pct"/>
          </w:tcPr>
          <w:p w14:paraId="56B4CE3E" w14:textId="38CF1D64" w:rsidR="0073605B" w:rsidRPr="003D196B" w:rsidRDefault="004B712A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95057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1590A3F" w14:textId="320C1675" w:rsidR="0073605B" w:rsidRPr="0041130A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FEAF809" w14:textId="56E34F14" w:rsidR="0073605B" w:rsidRPr="003D196B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4" w:type="pct"/>
          </w:tcPr>
          <w:p w14:paraId="743A79DC" w14:textId="6E4001E6" w:rsidR="0073605B" w:rsidRPr="0041130A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261F239" w14:textId="33B0F4A0" w:rsidR="0073605B" w:rsidRPr="0041130A" w:rsidRDefault="004B712A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962D95" w14:textId="7BEBAA80" w:rsidR="0073605B" w:rsidRPr="0041130A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65F5B70" w14:textId="2D2AC2F5" w:rsidR="0073605B" w:rsidRPr="0041130A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05B" w:rsidRPr="004F38D7" w14:paraId="7C6D1C11" w14:textId="39F77658" w:rsidTr="00E173F8">
        <w:trPr>
          <w:trHeight w:hRule="exact" w:val="360"/>
        </w:trPr>
        <w:tc>
          <w:tcPr>
            <w:tcW w:w="2509" w:type="pct"/>
          </w:tcPr>
          <w:p w14:paraId="76269568" w14:textId="65A6AE55" w:rsidR="0073605B" w:rsidRPr="0041130A" w:rsidRDefault="0073605B" w:rsidP="00E17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95057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5057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950577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เบ็ดเสร็จอื่นของการร่วมค้า</w:t>
            </w:r>
          </w:p>
        </w:tc>
        <w:tc>
          <w:tcPr>
            <w:tcW w:w="479" w:type="pct"/>
          </w:tcPr>
          <w:p w14:paraId="413EA47A" w14:textId="55BA3301" w:rsidR="0073605B" w:rsidRPr="005A42DF" w:rsidRDefault="004B712A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13,481</w:t>
            </w:r>
          </w:p>
        </w:tc>
        <w:tc>
          <w:tcPr>
            <w:tcW w:w="144" w:type="pct"/>
          </w:tcPr>
          <w:p w14:paraId="1B38B32A" w14:textId="14C65E2C" w:rsidR="0073605B" w:rsidRPr="005A42DF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93E19BD" w14:textId="695D9638" w:rsidR="0073605B" w:rsidRPr="003D196B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(2,458)</w:t>
            </w:r>
          </w:p>
        </w:tc>
        <w:tc>
          <w:tcPr>
            <w:tcW w:w="144" w:type="pct"/>
          </w:tcPr>
          <w:p w14:paraId="0E6E4C71" w14:textId="2895BDFB" w:rsidR="0073605B" w:rsidRPr="0041130A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38774A4B" w14:textId="26A57378" w:rsidR="0073605B" w:rsidRPr="0041130A" w:rsidRDefault="004B712A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369DE69" w14:textId="7CEB50A5" w:rsidR="0073605B" w:rsidRPr="0041130A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F8640B5" w14:textId="5C85EBE5" w:rsidR="0073605B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4C7F" w:rsidRPr="004F38D7" w14:paraId="4DFDA08D" w14:textId="77777777" w:rsidTr="00E173F8">
        <w:trPr>
          <w:trHeight w:hRule="exact" w:val="360"/>
        </w:trPr>
        <w:tc>
          <w:tcPr>
            <w:tcW w:w="2509" w:type="pct"/>
          </w:tcPr>
          <w:p w14:paraId="1E22ABAF" w14:textId="6EBA8BB7" w:rsidR="00A84C7F" w:rsidRPr="00E173F8" w:rsidRDefault="00A84C7F" w:rsidP="00E17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33210FDF" w14:textId="634388A0" w:rsidR="00A84C7F" w:rsidRPr="00BF0BA0" w:rsidRDefault="004B712A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235,035</w:t>
            </w:r>
          </w:p>
        </w:tc>
        <w:tc>
          <w:tcPr>
            <w:tcW w:w="144" w:type="pct"/>
          </w:tcPr>
          <w:p w14:paraId="166AB9CD" w14:textId="77777777" w:rsidR="00A84C7F" w:rsidRPr="00BF0BA0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1766B482" w14:textId="56FE5450" w:rsidR="00A84C7F" w:rsidRPr="00BF0BA0" w:rsidRDefault="0073605B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220,616</w:t>
            </w:r>
          </w:p>
        </w:tc>
        <w:tc>
          <w:tcPr>
            <w:tcW w:w="144" w:type="pct"/>
          </w:tcPr>
          <w:p w14:paraId="5A279A32" w14:textId="77777777" w:rsidR="00A84C7F" w:rsidRPr="00BF0BA0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3C534821" w14:textId="344B982A" w:rsidR="00A84C7F" w:rsidRPr="00BF0BA0" w:rsidRDefault="004B712A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  <w:tc>
          <w:tcPr>
            <w:tcW w:w="143" w:type="pct"/>
          </w:tcPr>
          <w:p w14:paraId="6202FD44" w14:textId="77777777" w:rsidR="00A84C7F" w:rsidRPr="00BF0BA0" w:rsidRDefault="00A84C7F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7BB0D65" w14:textId="4CA8B4F1" w:rsidR="00A84C7F" w:rsidRPr="00BF0BA0" w:rsidRDefault="0073605B" w:rsidP="00A84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216,886</w:t>
            </w:r>
          </w:p>
        </w:tc>
      </w:tr>
      <w:tr w:rsidR="0005503D" w:rsidRPr="0005503D" w14:paraId="012A115F" w14:textId="77777777" w:rsidTr="00E173F8">
        <w:trPr>
          <w:trHeight w:hRule="exact" w:val="360"/>
        </w:trPr>
        <w:tc>
          <w:tcPr>
            <w:tcW w:w="2509" w:type="pct"/>
          </w:tcPr>
          <w:p w14:paraId="75944E7B" w14:textId="346564BF" w:rsidR="0073605B" w:rsidRPr="00E173F8" w:rsidRDefault="0073605B" w:rsidP="00E17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9" w:type="pct"/>
            <w:tcBorders>
              <w:top w:val="double" w:sz="4" w:space="0" w:color="auto"/>
            </w:tcBorders>
          </w:tcPr>
          <w:p w14:paraId="5593AB69" w14:textId="77777777" w:rsidR="0073605B" w:rsidRPr="00BF0BA0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23B62F" w14:textId="77777777" w:rsidR="0073605B" w:rsidRPr="00BF0BA0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  <w:bottom w:val="double" w:sz="4" w:space="0" w:color="auto"/>
            </w:tcBorders>
          </w:tcPr>
          <w:p w14:paraId="7E10F725" w14:textId="02CC2D04" w:rsidR="0073605B" w:rsidRPr="0005503D" w:rsidRDefault="00B31ACD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03D">
              <w:rPr>
                <w:rFonts w:ascii="Angsana New" w:hAnsi="Angsana New"/>
                <w:b/>
                <w:bCs/>
                <w:sz w:val="30"/>
                <w:szCs w:val="30"/>
              </w:rPr>
              <w:t>221,146</w:t>
            </w:r>
          </w:p>
        </w:tc>
        <w:tc>
          <w:tcPr>
            <w:tcW w:w="144" w:type="pct"/>
          </w:tcPr>
          <w:p w14:paraId="6BE650FB" w14:textId="77777777" w:rsidR="0073605B" w:rsidRPr="0005503D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double" w:sz="4" w:space="0" w:color="auto"/>
            </w:tcBorders>
          </w:tcPr>
          <w:p w14:paraId="7DBDA7D6" w14:textId="77777777" w:rsidR="0073605B" w:rsidRPr="00BF0BA0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FDCCA47" w14:textId="77777777" w:rsidR="0073605B" w:rsidRPr="00BF0BA0" w:rsidRDefault="0073605B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04490AA5" w14:textId="091284F8" w:rsidR="0073605B" w:rsidRPr="0005503D" w:rsidRDefault="00B31ACD" w:rsidP="00736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03D"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</w:tbl>
    <w:p w14:paraId="40D4ABC6" w14:textId="77777777" w:rsidR="00112351" w:rsidRDefault="00112351" w:rsidP="00112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36DC593" w14:textId="6818E487" w:rsidR="009F49AB" w:rsidRDefault="00B61C0A" w:rsidP="00950577">
      <w:pPr>
        <w:tabs>
          <w:tab w:val="clear" w:pos="454"/>
          <w:tab w:val="left" w:pos="450"/>
        </w:tabs>
        <w:ind w:left="547" w:right="14" w:firstLine="2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การร่วมค้าไม่ใช่บริษัทจดทะเบียนในตลาดหลักทรัพย์ ดังนั้นจึงไม่มีราคาที่เปิดเผยต่อสาธารณชน</w:t>
      </w:r>
    </w:p>
    <w:p w14:paraId="1E03ED28" w14:textId="77777777" w:rsidR="00750E88" w:rsidRPr="006A5DCA" w:rsidRDefault="00750E88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C406A3D" w14:textId="77777777" w:rsidR="00414D31" w:rsidRPr="00E173F8" w:rsidRDefault="00414D31" w:rsidP="00E173F8">
      <w:pPr>
        <w:tabs>
          <w:tab w:val="clear" w:pos="454"/>
          <w:tab w:val="left" w:pos="450"/>
        </w:tabs>
        <w:ind w:left="547" w:right="14" w:firstLine="2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173F8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</w:t>
      </w:r>
      <w:r w:rsidRPr="00E173F8">
        <w:rPr>
          <w:rFonts w:asciiTheme="majorBidi" w:hAnsiTheme="majorBidi" w:cstheme="majorBidi" w:hint="cs"/>
          <w:i/>
          <w:iCs/>
          <w:sz w:val="30"/>
          <w:szCs w:val="30"/>
          <w:cs/>
        </w:rPr>
        <w:t>งตรง</w:t>
      </w:r>
    </w:p>
    <w:p w14:paraId="6E3857C3" w14:textId="3F68B904" w:rsidR="00414D31" w:rsidRDefault="00414D31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1036E746" w14:textId="4F4B915A" w:rsidR="004966C3" w:rsidRPr="00FB7542" w:rsidRDefault="004966C3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ในระหว่างงวดสาม</w:t>
      </w:r>
      <w:r w:rsidRPr="00FB7542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FB7542">
        <w:rPr>
          <w:rFonts w:asciiTheme="majorBidi" w:hAnsiTheme="majorBidi" w:cstheme="majorBidi"/>
          <w:sz w:val="30"/>
          <w:szCs w:val="30"/>
        </w:rPr>
        <w:t xml:space="preserve"> 31 </w:t>
      </w:r>
      <w:r w:rsidRPr="00FB754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B7542">
        <w:rPr>
          <w:rFonts w:asciiTheme="majorBidi" w:hAnsiTheme="majorBidi" w:cstheme="majorBidi"/>
          <w:sz w:val="30"/>
          <w:szCs w:val="30"/>
        </w:rPr>
        <w:t xml:space="preserve"> 2567 </w:t>
      </w:r>
      <w:r w:rsidRPr="00FB7542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บริษัทได้เพิ่มเงินลงทุนเป็นจำนวนเงิน</w:t>
      </w:r>
      <w:r w:rsidR="004731E8" w:rsidRPr="00FB7542">
        <w:rPr>
          <w:rFonts w:asciiTheme="majorBidi" w:hAnsiTheme="majorBidi" w:cstheme="majorBidi"/>
          <w:sz w:val="30"/>
          <w:szCs w:val="30"/>
        </w:rPr>
        <w:t xml:space="preserve"> 50.59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Pr="00FB754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66BA9">
        <w:rPr>
          <w:rFonts w:asciiTheme="majorBidi" w:hAnsiTheme="majorBidi" w:cstheme="majorBidi"/>
          <w:sz w:val="30"/>
          <w:szCs w:val="30"/>
          <w:cs/>
        </w:rPr>
        <w:br/>
      </w:r>
      <w:r w:rsidRPr="00FB7542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="00FB7542">
        <w:rPr>
          <w:rFonts w:asciiTheme="majorBidi" w:hAnsiTheme="majorBidi" w:cstheme="majorBidi"/>
          <w:sz w:val="30"/>
          <w:szCs w:val="30"/>
        </w:rPr>
        <w:t>PT Mega Lifesciences Indonesia</w:t>
      </w:r>
      <w:r w:rsidRPr="004966C3">
        <w:rPr>
          <w:rFonts w:asciiTheme="majorBidi" w:hAnsiTheme="majorBidi" w:cstheme="majorBidi"/>
          <w:sz w:val="30"/>
          <w:szCs w:val="30"/>
        </w:rPr>
        <w:t xml:space="preserve"> </w:t>
      </w:r>
      <w:r w:rsidRPr="00FB7542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</w:t>
      </w:r>
      <w:r w:rsidR="00FB7542">
        <w:rPr>
          <w:rFonts w:asciiTheme="majorBidi" w:hAnsiTheme="majorBidi" w:cstheme="majorBidi" w:hint="cs"/>
          <w:sz w:val="30"/>
          <w:szCs w:val="30"/>
          <w:cs/>
        </w:rPr>
        <w:t>อินโดนีเซีย</w:t>
      </w:r>
      <w:r w:rsidRPr="00FB7542">
        <w:rPr>
          <w:rFonts w:asciiTheme="majorBidi" w:hAnsiTheme="majorBidi" w:cstheme="majorBidi" w:hint="cs"/>
          <w:sz w:val="30"/>
          <w:szCs w:val="30"/>
          <w:cs/>
        </w:rPr>
        <w:t>เพื่อขยายธุรกิจ</w:t>
      </w:r>
    </w:p>
    <w:p w14:paraId="2F8EB15C" w14:textId="77777777" w:rsidR="004966C3" w:rsidRPr="000C0F7D" w:rsidRDefault="004966C3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028BB720" w14:textId="0D1681A2" w:rsidR="00414D31" w:rsidRPr="00A66BA9" w:rsidRDefault="00414D31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66BA9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Pr="00AD7B65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A66BA9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งวด</w:t>
      </w:r>
      <w:r w:rsidR="006E65A4" w:rsidRPr="00A66BA9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สาม</w:t>
      </w:r>
      <w:r w:rsidRPr="00A66BA9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เดือนสิ้นสุดวันที่</w:t>
      </w:r>
      <w:r w:rsidRPr="00A66BA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2A641D" w:rsidRPr="00A66BA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</w:t>
      </w:r>
      <w:r w:rsidR="00E504D0" w:rsidRPr="00A66BA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</w:t>
      </w:r>
      <w:r w:rsidRPr="00A66BA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6E65A4" w:rsidRPr="00A66BA9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มีนาคม</w:t>
      </w:r>
      <w:r w:rsidRPr="00A66BA9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A66BA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</w:t>
      </w:r>
      <w:r w:rsidR="0048668C" w:rsidRPr="00A66BA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6</w:t>
      </w:r>
      <w:r w:rsidRPr="00A66BA9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บริษัท</w:t>
      </w:r>
      <w:r w:rsidR="008E3C8F" w:rsidRPr="00A66BA9">
        <w:rPr>
          <w:rFonts w:asciiTheme="majorBidi" w:hAnsiTheme="majorBidi" w:cstheme="majorBidi" w:hint="cs"/>
          <w:spacing w:val="-4"/>
          <w:sz w:val="30"/>
          <w:szCs w:val="30"/>
          <w:cs/>
        </w:rPr>
        <w:t>จ่ายชำระทุนแก่</w:t>
      </w:r>
      <w:r w:rsidRPr="00A66BA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Pr="00A66BA9">
        <w:rPr>
          <w:rFonts w:asciiTheme="majorBidi" w:hAnsiTheme="majorBidi" w:cstheme="majorBidi"/>
          <w:spacing w:val="-4"/>
          <w:sz w:val="30"/>
          <w:szCs w:val="30"/>
        </w:rPr>
        <w:t xml:space="preserve">Mega </w:t>
      </w:r>
      <w:r w:rsidR="007759E6" w:rsidRPr="00A66BA9">
        <w:rPr>
          <w:rFonts w:asciiTheme="majorBidi" w:hAnsiTheme="majorBidi" w:cstheme="majorBidi"/>
          <w:spacing w:val="-4"/>
          <w:sz w:val="30"/>
          <w:szCs w:val="30"/>
        </w:rPr>
        <w:t>Lifesciences Colombia</w:t>
      </w:r>
      <w:r w:rsidR="00A66BA9" w:rsidRPr="00A66BA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60740" w:rsidRPr="00A66BA9">
        <w:rPr>
          <w:rFonts w:asciiTheme="majorBidi" w:hAnsiTheme="majorBidi" w:cstheme="majorBidi"/>
          <w:spacing w:val="-4"/>
          <w:sz w:val="30"/>
          <w:szCs w:val="30"/>
        </w:rPr>
        <w:t xml:space="preserve">S.A.S </w:t>
      </w:r>
      <w:r w:rsidRPr="00A66BA9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ซึ่งเป็นบริษัทย่อยทางตรงในประเทศ</w:t>
      </w:r>
      <w:r w:rsidRPr="00A66BA9">
        <w:rPr>
          <w:rFonts w:asciiTheme="majorBidi" w:hAnsiTheme="majorBidi" w:cstheme="majorBidi" w:hint="cs"/>
          <w:spacing w:val="-4"/>
          <w:sz w:val="30"/>
          <w:szCs w:val="30"/>
          <w:cs/>
        </w:rPr>
        <w:t>โคลอ</w:t>
      </w:r>
      <w:r w:rsidR="007759E6" w:rsidRPr="00A66BA9">
        <w:rPr>
          <w:rFonts w:asciiTheme="majorBidi" w:hAnsiTheme="majorBidi" w:cstheme="majorBidi" w:hint="cs"/>
          <w:spacing w:val="-4"/>
          <w:sz w:val="30"/>
          <w:szCs w:val="30"/>
          <w:cs/>
        </w:rPr>
        <w:t>ม</w:t>
      </w:r>
      <w:r w:rsidRPr="00A66BA9">
        <w:rPr>
          <w:rFonts w:asciiTheme="majorBidi" w:hAnsiTheme="majorBidi" w:cstheme="majorBidi" w:hint="cs"/>
          <w:spacing w:val="-4"/>
          <w:sz w:val="30"/>
          <w:szCs w:val="30"/>
          <w:cs/>
        </w:rPr>
        <w:t>เบีย</w:t>
      </w:r>
      <w:r w:rsidR="008E3C8F" w:rsidRPr="00A66BA9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="008E3C8F" w:rsidRPr="00A66BA9">
        <w:rPr>
          <w:rFonts w:asciiTheme="majorBidi" w:hAnsiTheme="majorBidi" w:cstheme="majorBidi"/>
          <w:color w:val="FF0000"/>
          <w:spacing w:val="-4"/>
          <w:sz w:val="30"/>
          <w:szCs w:val="30"/>
        </w:rPr>
        <w:t xml:space="preserve"> </w:t>
      </w:r>
      <w:r w:rsidR="0048668C" w:rsidRPr="00A66BA9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5.73</w:t>
      </w:r>
      <w:r w:rsidR="005E6E77" w:rsidRPr="00A66BA9">
        <w:rPr>
          <w:rFonts w:asciiTheme="majorBidi" w:hAnsiTheme="majorBidi" w:cstheme="majorBidi" w:hint="cs"/>
          <w:color w:val="FF0000"/>
          <w:spacing w:val="-4"/>
          <w:sz w:val="30"/>
          <w:szCs w:val="30"/>
          <w:cs/>
        </w:rPr>
        <w:t xml:space="preserve"> </w:t>
      </w:r>
      <w:r w:rsidR="008E3C8F" w:rsidRPr="00A66BA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3AFF1109" w14:textId="1DC97CC6" w:rsidR="00D675E6" w:rsidRPr="006A5DCA" w:rsidRDefault="00D675E6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14:paraId="5FEFD892" w14:textId="77777777" w:rsidR="00FF2DBA" w:rsidRPr="00FF2DBA" w:rsidRDefault="00FF2DBA" w:rsidP="00FF2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08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0F543AF9" w14:textId="35F616CD" w:rsidR="00FF2DBA" w:rsidRPr="007079CD" w:rsidRDefault="00FF2DBA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Pr="00387843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สาม</w:t>
      </w:r>
      <w:r w:rsidRPr="0038784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เดือนสิ้นสุดวันที่</w:t>
      </w:r>
      <w:r w:rsidRPr="00387843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3</w:t>
      </w:r>
      <w:r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</w:t>
      </w:r>
      <w:r w:rsidRPr="00387843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387843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มีนาคม</w:t>
      </w:r>
      <w:r w:rsidRPr="0038784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387843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6</w:t>
      </w:r>
      <w:r w:rsidRPr="0038784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387843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บริษัท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เมก้า ไลฟ์ไซแอ็นซ์ พีทีวาย จำกัด ประเทศไทย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ได้เพิ่มเงินลงทุนเป็น</w:t>
      </w:r>
      <w:r w:rsidRPr="00387843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จำนวนเงิน </w:t>
      </w:r>
      <w:r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15.54</w:t>
      </w:r>
      <w:r w:rsidRPr="00387843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387843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ล้านบาท ในทุนที่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ออกและชำระแล้ว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PT Mega Lifesciences </w:t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ซึ่งเป็นบริษัทย่อย</w:t>
      </w:r>
      <w:r>
        <w:rPr>
          <w:rFonts w:asciiTheme="majorBidi" w:hAnsiTheme="majorBidi" w:cstheme="majorBidi"/>
          <w:spacing w:val="-4"/>
          <w:sz w:val="30"/>
          <w:szCs w:val="30"/>
        </w:rPr>
        <w:br/>
      </w:r>
      <w:r w:rsidRPr="007079CD">
        <w:rPr>
          <w:rFonts w:asciiTheme="majorBidi" w:hAnsiTheme="majorBidi" w:cstheme="majorBidi" w:hint="cs"/>
          <w:spacing w:val="-4"/>
          <w:sz w:val="30"/>
          <w:szCs w:val="30"/>
          <w:cs/>
        </w:rPr>
        <w:t>ทางอ้อมในประเทศอินโดนีเซียเพื่อขยายธุรกิจ</w:t>
      </w:r>
    </w:p>
    <w:p w14:paraId="0380141E" w14:textId="692EB896" w:rsidR="00904194" w:rsidRPr="00FF2DBA" w:rsidRDefault="00904194" w:rsidP="009B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164215C1" w14:textId="2B081E81" w:rsidR="006302DB" w:rsidRPr="00BB2974" w:rsidRDefault="006302DB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974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00495C65" w14:textId="77777777" w:rsidR="006302DB" w:rsidRPr="00FF2DBA" w:rsidRDefault="006302DB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450" w:right="108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196A3035" w14:textId="4E83BD8C" w:rsidR="006302DB" w:rsidRPr="00BB2974" w:rsidRDefault="006302DB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งวด</w:t>
      </w:r>
      <w:r w:rsidR="006E65A4" w:rsidRPr="00B95A0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สาม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เดือนสิ้นสุดวันที่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2A641D"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</w:t>
      </w:r>
      <w:r w:rsid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1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6E65A4" w:rsidRPr="00B95A0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มีนาคม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</w:t>
      </w:r>
      <w:r w:rsid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7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กลุ่ม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บริษัทรับรู้ส่วนแบ่ง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กำไร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เบ็ดเสร็จ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MSN PTE. LTD.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4731E8">
        <w:rPr>
          <w:rFonts w:asciiTheme="majorBidi" w:hAnsiTheme="majorBidi" w:cstheme="majorBidi"/>
          <w:spacing w:val="-4"/>
          <w:sz w:val="30"/>
          <w:szCs w:val="30"/>
        </w:rPr>
        <w:t>13.89</w:t>
      </w:r>
      <w:r w:rsidR="00AB4662"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บาท 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>(</w:t>
      </w:r>
      <w:r w:rsidR="00EA3D0D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3</w:t>
      </w:r>
      <w:r w:rsidR="00B95A0F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1</w:t>
      </w:r>
      <w:r w:rsidR="00EA3D0D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 </w:t>
      </w:r>
      <w:r w:rsidR="006E65A4" w:rsidRPr="00B95A0F"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>มีนาคม</w:t>
      </w:r>
      <w:r w:rsidRPr="00B95A0F"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256</w:t>
      </w:r>
      <w:r w:rsidR="00B95A0F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6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: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3720B0"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>ขาดทุน</w:t>
      </w:r>
      <w:r w:rsidRPr="00B95A0F"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>เบ็ดเสร็จ</w:t>
      </w:r>
      <w:r w:rsidR="003720B0"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>อื่น</w:t>
      </w:r>
      <w:r w:rsidRPr="00B95A0F"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B95A0F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2.26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ล้านบาท)</w:t>
      </w:r>
    </w:p>
    <w:p w14:paraId="01DB269C" w14:textId="63550A2B" w:rsidR="00CA5551" w:rsidRPr="00FF2DBA" w:rsidRDefault="00CA5551" w:rsidP="003A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52C1A9B4" w14:textId="5CAC56C3" w:rsidR="00F96958" w:rsidRPr="006A5DCA" w:rsidRDefault="006302DB" w:rsidP="009D011D">
      <w:pPr>
        <w:pStyle w:val="Heading5"/>
        <w:spacing w:line="240" w:lineRule="auto"/>
        <w:ind w:left="547" w:hanging="547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="00AF6475" w:rsidRPr="006A5DCA">
        <w:rPr>
          <w:rFonts w:asciiTheme="majorBidi" w:hAnsiTheme="majorBidi" w:cstheme="majorBidi"/>
          <w:sz w:val="30"/>
          <w:szCs w:val="30"/>
        </w:rPr>
        <w:tab/>
      </w:r>
      <w:r w:rsidR="00F96958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B22CA" w:rsidRPr="006A5DCA">
        <w:rPr>
          <w:rFonts w:asciiTheme="majorBidi" w:hAnsiTheme="majorBidi" w:cstheme="majorBidi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FF2DBA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6D86B788" w14:textId="46338F3B" w:rsidR="00A17B2E" w:rsidRPr="006A5DCA" w:rsidRDefault="00A17B2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6A5DCA">
        <w:rPr>
          <w:rFonts w:asciiTheme="majorBidi" w:hAnsiTheme="majorBidi" w:cstheme="majorBidi"/>
          <w:sz w:val="30"/>
          <w:szCs w:val="30"/>
          <w:cs/>
        </w:rPr>
        <w:t>ารซื้อ จำหน่าย โอน</w:t>
      </w:r>
      <w:r w:rsidR="0083579B">
        <w:rPr>
          <w:rFonts w:asciiTheme="majorBidi" w:hAnsiTheme="majorBidi" w:cstheme="majorBidi"/>
          <w:sz w:val="30"/>
          <w:szCs w:val="30"/>
        </w:rPr>
        <w:t xml:space="preserve"> </w:t>
      </w:r>
      <w:r w:rsidR="0083579B" w:rsidRPr="009D011D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83579B">
        <w:rPr>
          <w:rFonts w:asciiTheme="majorBidi" w:hAnsiTheme="majorBidi" w:cstheme="majorBidi" w:hint="cs"/>
          <w:sz w:val="30"/>
          <w:szCs w:val="30"/>
          <w:cs/>
        </w:rPr>
        <w:t>กลับรายการขาดทุนจากการด้อยค่าของ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อาคารและอุปกรณ์ระหว่างงวด</w:t>
      </w:r>
      <w:r w:rsidR="006E65A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842835" w:rsidRPr="006A5DC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A641D">
        <w:rPr>
          <w:rFonts w:asciiTheme="majorBidi" w:hAnsiTheme="majorBidi" w:cstheme="majorBidi"/>
          <w:sz w:val="30"/>
          <w:szCs w:val="30"/>
        </w:rPr>
        <w:t>3</w:t>
      </w:r>
      <w:r w:rsidR="008D161D">
        <w:rPr>
          <w:rFonts w:asciiTheme="majorBidi" w:hAnsiTheme="majorBidi" w:cstheme="majorBidi"/>
          <w:sz w:val="30"/>
          <w:szCs w:val="30"/>
        </w:rPr>
        <w:t>1</w:t>
      </w:r>
      <w:r w:rsidR="009F49AB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6E65A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9F49AB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8D161D">
        <w:rPr>
          <w:rFonts w:asciiTheme="majorBidi" w:hAnsiTheme="majorBidi" w:cstheme="majorBidi"/>
          <w:sz w:val="30"/>
          <w:szCs w:val="30"/>
        </w:rPr>
        <w:t>7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43BDE1B" w14:textId="17E9383E" w:rsidR="00A17B2E" w:rsidRPr="00FF2DB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28"/>
        <w:gridCol w:w="1253"/>
        <w:gridCol w:w="236"/>
        <w:gridCol w:w="1151"/>
        <w:gridCol w:w="236"/>
        <w:gridCol w:w="1055"/>
        <w:gridCol w:w="266"/>
        <w:gridCol w:w="1113"/>
        <w:gridCol w:w="268"/>
        <w:gridCol w:w="1244"/>
      </w:tblGrid>
      <w:tr w:rsidR="001E0297" w:rsidRPr="006A5DCA" w14:paraId="68373AC8" w14:textId="1DE699C8" w:rsidTr="007015B9">
        <w:trPr>
          <w:trHeight w:val="416"/>
          <w:tblHeader/>
        </w:trPr>
        <w:tc>
          <w:tcPr>
            <w:tcW w:w="1390" w:type="pct"/>
          </w:tcPr>
          <w:p w14:paraId="76B0DBF0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0" w:type="pct"/>
            <w:gridSpan w:val="5"/>
          </w:tcPr>
          <w:p w14:paraId="79F28723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pct"/>
            <w:gridSpan w:val="4"/>
          </w:tcPr>
          <w:p w14:paraId="32A65B22" w14:textId="308A287F" w:rsidR="00E5736B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297" w:rsidRPr="006A5DCA" w14:paraId="65813523" w14:textId="3302FA26" w:rsidTr="007015B9">
        <w:trPr>
          <w:trHeight w:val="1109"/>
          <w:tblHeader/>
        </w:trPr>
        <w:tc>
          <w:tcPr>
            <w:tcW w:w="1390" w:type="pct"/>
            <w:vAlign w:val="bottom"/>
          </w:tcPr>
          <w:p w14:paraId="29D6E8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vAlign w:val="bottom"/>
          </w:tcPr>
          <w:p w14:paraId="34986758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5C1661F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5" w:type="pct"/>
            <w:vAlign w:val="bottom"/>
          </w:tcPr>
          <w:p w14:paraId="7777943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F81F0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6EA4CDF" w14:textId="4771E534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5" w:type="pct"/>
            <w:vAlign w:val="bottom"/>
          </w:tcPr>
          <w:p w14:paraId="2593D264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32FB15D4" w14:textId="27EA1798" w:rsidR="00E5736B" w:rsidRPr="006A5DCA" w:rsidRDefault="006A79F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 (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5736B"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71DBD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0683E3A" w14:textId="2156C183" w:rsidR="001E0297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4A852D" w14:textId="77777777" w:rsidR="00A66BA9" w:rsidRDefault="00A66BA9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D02DD" w14:textId="34B6B5C6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253C1A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  <w:p w14:paraId="2AF1E857" w14:textId="12384CAE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</w:tcPr>
          <w:p w14:paraId="1D6B0BE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26512358" w14:textId="77777777" w:rsidR="00A66BA9" w:rsidRDefault="00A66BA9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BDD42" w14:textId="7DE3C6DE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0011C8D" w14:textId="09B5141A" w:rsidR="007759E6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10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144352A2" w14:textId="71C2248D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1E0297" w:rsidRPr="006A5DCA" w14:paraId="5976C5E1" w14:textId="75C5C79F" w:rsidTr="007015B9">
        <w:trPr>
          <w:trHeight w:hRule="exact" w:val="360"/>
          <w:tblHeader/>
        </w:trPr>
        <w:tc>
          <w:tcPr>
            <w:tcW w:w="1390" w:type="pct"/>
          </w:tcPr>
          <w:p w14:paraId="28E078BA" w14:textId="77777777" w:rsidR="001E0297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10" w:type="pct"/>
            <w:gridSpan w:val="9"/>
            <w:vAlign w:val="bottom"/>
          </w:tcPr>
          <w:p w14:paraId="3F88167F" w14:textId="16DEAE4C" w:rsidR="001E0297" w:rsidRPr="006A5DCA" w:rsidRDefault="001E0297" w:rsidP="00775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left" w:pos="5133"/>
              </w:tabs>
              <w:spacing w:after="0" w:line="240" w:lineRule="auto"/>
              <w:ind w:left="-108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1EA5" w:rsidRPr="006A5DCA" w14:paraId="3802FCC0" w14:textId="62D3EA2A" w:rsidTr="007015B9">
        <w:trPr>
          <w:trHeight w:hRule="exact" w:val="360"/>
          <w:tblHeader/>
        </w:trPr>
        <w:tc>
          <w:tcPr>
            <w:tcW w:w="1390" w:type="pct"/>
          </w:tcPr>
          <w:p w14:paraId="3C923FBA" w14:textId="77777777" w:rsidR="00C81EA5" w:rsidRPr="006A5DCA" w:rsidRDefault="00C81EA5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 w:hanging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7015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สิ่ง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ปลูกสร้างอื่น</w:t>
            </w:r>
          </w:p>
        </w:tc>
        <w:tc>
          <w:tcPr>
            <w:tcW w:w="663" w:type="pct"/>
            <w:vAlign w:val="bottom"/>
          </w:tcPr>
          <w:p w14:paraId="51A38721" w14:textId="2F0B88A4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5" w:type="pct"/>
            <w:vAlign w:val="bottom"/>
          </w:tcPr>
          <w:p w14:paraId="0983DE8C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A0652A0" w14:textId="08CB9739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3F9CA4DC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776D5280" w14:textId="59410CA6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B0FD920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A0969E7" w14:textId="47846066" w:rsidR="00C81EA5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2" w:type="pct"/>
          </w:tcPr>
          <w:p w14:paraId="0630B57D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6CB39E7" w14:textId="015BAE36" w:rsidR="00C81EA5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3EB58BE8" w14:textId="6D793B4A" w:rsidTr="007015B9">
        <w:trPr>
          <w:trHeight w:hRule="exact" w:val="360"/>
          <w:tblHeader/>
        </w:trPr>
        <w:tc>
          <w:tcPr>
            <w:tcW w:w="1390" w:type="pct"/>
          </w:tcPr>
          <w:p w14:paraId="65A71C27" w14:textId="77777777" w:rsidR="00C81EA5" w:rsidRPr="006A5DCA" w:rsidRDefault="00C81EA5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 w:hanging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63" w:type="pct"/>
            <w:vAlign w:val="bottom"/>
          </w:tcPr>
          <w:p w14:paraId="56EFEC2B" w14:textId="6885BAD1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4D440BF5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27A5D11" w14:textId="6D5C8308" w:rsidR="00C81EA5" w:rsidRPr="006A5DCA" w:rsidRDefault="005B24A2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5B515A2C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5AFD33B5" w14:textId="388035C1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41" w:type="pct"/>
          </w:tcPr>
          <w:p w14:paraId="54095DE3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663BA31" w14:textId="3C730B83" w:rsidR="00C81EA5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AEA8C6B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EE48722" w14:textId="353701C5" w:rsidR="00C81EA5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1587A96C" w14:textId="002109EF" w:rsidTr="007015B9">
        <w:trPr>
          <w:trHeight w:hRule="exact" w:val="360"/>
          <w:tblHeader/>
        </w:trPr>
        <w:tc>
          <w:tcPr>
            <w:tcW w:w="1390" w:type="pct"/>
          </w:tcPr>
          <w:p w14:paraId="55C5255D" w14:textId="77777777" w:rsidR="00C81EA5" w:rsidRPr="0083579B" w:rsidRDefault="00C81EA5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 w:hanging="56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3" w:type="pct"/>
            <w:vAlign w:val="bottom"/>
          </w:tcPr>
          <w:p w14:paraId="073731B6" w14:textId="6D5CC974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24,326</w:t>
            </w:r>
          </w:p>
        </w:tc>
        <w:tc>
          <w:tcPr>
            <w:tcW w:w="125" w:type="pct"/>
            <w:vAlign w:val="bottom"/>
          </w:tcPr>
          <w:p w14:paraId="6B7ACD2F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C432E27" w14:textId="338F5164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25" w:type="pct"/>
            <w:vAlign w:val="bottom"/>
          </w:tcPr>
          <w:p w14:paraId="484E750B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04ED0FE6" w14:textId="34C1FB48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41" w:type="pct"/>
          </w:tcPr>
          <w:p w14:paraId="292C316E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F710189" w14:textId="248D6DFE" w:rsidR="00C81EA5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21,923</w:t>
            </w:r>
          </w:p>
        </w:tc>
        <w:tc>
          <w:tcPr>
            <w:tcW w:w="142" w:type="pct"/>
          </w:tcPr>
          <w:p w14:paraId="4D549D91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E86BC7E" w14:textId="22417998" w:rsidR="00C81EA5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C81EA5" w:rsidRPr="006A5DCA" w14:paraId="3F818D0D" w14:textId="61F9D6C2" w:rsidTr="007015B9">
        <w:trPr>
          <w:tblHeader/>
        </w:trPr>
        <w:tc>
          <w:tcPr>
            <w:tcW w:w="1390" w:type="pct"/>
          </w:tcPr>
          <w:p w14:paraId="65EA6E25" w14:textId="77777777" w:rsidR="00C81EA5" w:rsidRPr="006A5DCA" w:rsidRDefault="00C81EA5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 w:hanging="56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66C26889" w14:textId="7DAE9CAB" w:rsidR="00C81EA5" w:rsidRPr="0083579B" w:rsidRDefault="00C81EA5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 w:hanging="56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3" w:type="pct"/>
            <w:vAlign w:val="bottom"/>
          </w:tcPr>
          <w:p w14:paraId="4B313094" w14:textId="1BA945B4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28,691</w:t>
            </w:r>
          </w:p>
        </w:tc>
        <w:tc>
          <w:tcPr>
            <w:tcW w:w="125" w:type="pct"/>
            <w:vAlign w:val="bottom"/>
          </w:tcPr>
          <w:p w14:paraId="39216B51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523485F" w14:textId="54279DA1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(468)</w:t>
            </w:r>
          </w:p>
        </w:tc>
        <w:tc>
          <w:tcPr>
            <w:tcW w:w="125" w:type="pct"/>
            <w:vAlign w:val="bottom"/>
          </w:tcPr>
          <w:p w14:paraId="459C58BA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1A04A6D9" w14:textId="06068DE3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141" w:type="pct"/>
          </w:tcPr>
          <w:p w14:paraId="6445615D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4B5111D" w14:textId="384B7664" w:rsidR="00C81EA5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42" w:type="pct"/>
          </w:tcPr>
          <w:p w14:paraId="415E67B1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2099DC4" w14:textId="77777777" w:rsidR="00E44F79" w:rsidRDefault="00E44F79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B0C665" w14:textId="5E6EABD0" w:rsidR="004731E8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</w:tr>
      <w:tr w:rsidR="00C81EA5" w:rsidRPr="006A5DCA" w14:paraId="4B06B409" w14:textId="40B7EEA7" w:rsidTr="007015B9">
        <w:trPr>
          <w:trHeight w:hRule="exact" w:val="360"/>
          <w:tblHeader/>
        </w:trPr>
        <w:tc>
          <w:tcPr>
            <w:tcW w:w="1390" w:type="pct"/>
          </w:tcPr>
          <w:p w14:paraId="680D0ABB" w14:textId="77777777" w:rsidR="00C81EA5" w:rsidRPr="006A5DCA" w:rsidRDefault="00C81EA5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 w:hanging="56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3" w:type="pct"/>
            <w:vAlign w:val="bottom"/>
          </w:tcPr>
          <w:p w14:paraId="57618E0F" w14:textId="47E3C6DC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5,380</w:t>
            </w:r>
          </w:p>
        </w:tc>
        <w:tc>
          <w:tcPr>
            <w:tcW w:w="125" w:type="pct"/>
            <w:vAlign w:val="bottom"/>
          </w:tcPr>
          <w:p w14:paraId="5493C564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CEFE3DD" w14:textId="0ED6FC83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3A055DF7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7AF2ADE9" w14:textId="447DF7D6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667A9D8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1EB7A9D" w14:textId="78B63963" w:rsidR="00C81EA5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4,090</w:t>
            </w:r>
          </w:p>
        </w:tc>
        <w:tc>
          <w:tcPr>
            <w:tcW w:w="142" w:type="pct"/>
          </w:tcPr>
          <w:p w14:paraId="71CBCD3F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B4B4DF6" w14:textId="56C22779" w:rsidR="00C81EA5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EA5" w:rsidRPr="006A5DCA" w14:paraId="26D63D8C" w14:textId="42FAD9A4" w:rsidTr="00F932B3">
        <w:trPr>
          <w:tblHeader/>
        </w:trPr>
        <w:tc>
          <w:tcPr>
            <w:tcW w:w="1390" w:type="pct"/>
          </w:tcPr>
          <w:p w14:paraId="5B35A8CA" w14:textId="77777777" w:rsidR="00C81EA5" w:rsidRPr="006A5DCA" w:rsidRDefault="00C81EA5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 w:hanging="56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4994053" w14:textId="1D0025F7" w:rsidR="00C81EA5" w:rsidRPr="006A5DCA" w:rsidRDefault="00C81EA5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 w:hanging="56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63" w:type="pct"/>
            <w:vAlign w:val="bottom"/>
          </w:tcPr>
          <w:p w14:paraId="76457C0D" w14:textId="0850AFCE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9,268</w:t>
            </w:r>
          </w:p>
        </w:tc>
        <w:tc>
          <w:tcPr>
            <w:tcW w:w="125" w:type="pct"/>
            <w:vAlign w:val="bottom"/>
          </w:tcPr>
          <w:p w14:paraId="62B4FF00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782AE6E" w14:textId="1D1569CB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(44,995)</w:t>
            </w:r>
          </w:p>
        </w:tc>
        <w:tc>
          <w:tcPr>
            <w:tcW w:w="125" w:type="pct"/>
            <w:vAlign w:val="bottom"/>
          </w:tcPr>
          <w:p w14:paraId="1B6AA08F" w14:textId="77777777" w:rsidR="00C81EA5" w:rsidRPr="006A5DCA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649E4552" w14:textId="2F999353" w:rsidR="00C81EA5" w:rsidRPr="006A5DCA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3FCD0C4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4E1C1C6" w14:textId="01C48E18" w:rsidR="00C81EA5" w:rsidRPr="001E0297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6,844</w:t>
            </w:r>
          </w:p>
        </w:tc>
        <w:tc>
          <w:tcPr>
            <w:tcW w:w="142" w:type="pct"/>
          </w:tcPr>
          <w:p w14:paraId="73D3A936" w14:textId="77777777" w:rsidR="00C81EA5" w:rsidRDefault="00C81EA5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1712FC9" w14:textId="77777777" w:rsidR="003B519A" w:rsidRDefault="003B519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7C4B69" w14:textId="09A1B5A9" w:rsidR="004731E8" w:rsidRDefault="004731E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(19,298)</w:t>
            </w:r>
          </w:p>
        </w:tc>
      </w:tr>
      <w:tr w:rsidR="007015B9" w:rsidRPr="006A5DCA" w14:paraId="13CCABDE" w14:textId="3765C506" w:rsidTr="009571CC">
        <w:trPr>
          <w:trHeight w:hRule="exact" w:val="360"/>
          <w:tblHeader/>
        </w:trPr>
        <w:tc>
          <w:tcPr>
            <w:tcW w:w="1390" w:type="pct"/>
          </w:tcPr>
          <w:p w14:paraId="0403E6C6" w14:textId="77777777" w:rsidR="007015B9" w:rsidRPr="006A5DCA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 w:hanging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24B8F546" w14:textId="6C9573B6" w:rsidR="007015B9" w:rsidRPr="006A5DCA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sz w:val="30"/>
                <w:szCs w:val="30"/>
              </w:rPr>
              <w:t>47,593</w:t>
            </w:r>
          </w:p>
        </w:tc>
        <w:tc>
          <w:tcPr>
            <w:tcW w:w="125" w:type="pct"/>
            <w:vAlign w:val="bottom"/>
          </w:tcPr>
          <w:p w14:paraId="66A652DF" w14:textId="77777777" w:rsidR="007015B9" w:rsidRPr="006A5DCA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5BCB4E59" w14:textId="0902680A" w:rsidR="007015B9" w:rsidRPr="006A5DCA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21898F77" w14:textId="77777777" w:rsidR="007015B9" w:rsidRPr="006A5DCA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551879F" w14:textId="3C5DEC59" w:rsidR="007015B9" w:rsidRPr="006A5DCA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5126AA3" w14:textId="77777777" w:rsidR="007015B9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E91D3D8" w14:textId="7A40EC51" w:rsidR="007015B9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B78DD22" w14:textId="77777777" w:rsidR="007015B9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564454C4" w14:textId="27B6E566" w:rsidR="007015B9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15B9" w:rsidRPr="006A5DCA" w14:paraId="42D81F0D" w14:textId="1674B806" w:rsidTr="009571CC">
        <w:trPr>
          <w:trHeight w:hRule="exact" w:val="360"/>
          <w:tblHeader/>
        </w:trPr>
        <w:tc>
          <w:tcPr>
            <w:tcW w:w="1390" w:type="pct"/>
          </w:tcPr>
          <w:p w14:paraId="2DEA139B" w14:textId="77777777" w:rsidR="007015B9" w:rsidRPr="007015B9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8" w:right="-131" w:hanging="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DE61" w14:textId="0529D269" w:rsidR="007015B9" w:rsidRPr="00E5736B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left="-108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115,562</w:t>
            </w:r>
          </w:p>
        </w:tc>
        <w:tc>
          <w:tcPr>
            <w:tcW w:w="125" w:type="pct"/>
            <w:vAlign w:val="center"/>
          </w:tcPr>
          <w:p w14:paraId="57A5E423" w14:textId="77777777" w:rsidR="007015B9" w:rsidRPr="006A5DCA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89507" w14:textId="3A754CE8" w:rsidR="007015B9" w:rsidRPr="00B443C9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(45,464)</w:t>
            </w:r>
          </w:p>
        </w:tc>
        <w:tc>
          <w:tcPr>
            <w:tcW w:w="125" w:type="pct"/>
            <w:vAlign w:val="center"/>
          </w:tcPr>
          <w:p w14:paraId="454A031C" w14:textId="77777777" w:rsidR="007015B9" w:rsidRPr="006A5DCA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633A5" w14:textId="20608268" w:rsidR="007015B9" w:rsidRPr="00B443C9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1" w:type="pct"/>
          </w:tcPr>
          <w:p w14:paraId="7D6319D9" w14:textId="77777777" w:rsidR="007015B9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8C05" w14:textId="30721151" w:rsidR="007015B9" w:rsidRPr="00B443C9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33,527</w:t>
            </w:r>
          </w:p>
        </w:tc>
        <w:tc>
          <w:tcPr>
            <w:tcW w:w="142" w:type="pct"/>
          </w:tcPr>
          <w:p w14:paraId="7D7F951F" w14:textId="77777777" w:rsidR="007015B9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8956" w14:textId="61D018B0" w:rsidR="007015B9" w:rsidRPr="00B443C9" w:rsidRDefault="007015B9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(19,307)</w:t>
            </w:r>
          </w:p>
        </w:tc>
      </w:tr>
    </w:tbl>
    <w:p w14:paraId="4ECB749B" w14:textId="6D96B900" w:rsidR="001E0A88" w:rsidRPr="00FF2DBA" w:rsidRDefault="001E0A88" w:rsidP="001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14"/>
          <w:szCs w:val="14"/>
        </w:rPr>
      </w:pPr>
    </w:p>
    <w:p w14:paraId="6BFF29B6" w14:textId="77777777" w:rsidR="006A79F6" w:rsidRDefault="006A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2D62CF4F" w14:textId="3E29FDEC" w:rsidR="00A17B2E" w:rsidRPr="006A5DCA" w:rsidRDefault="00A17B2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D011D">
        <w:rPr>
          <w:rFonts w:asciiTheme="majorBidi" w:hAnsiTheme="majorBidi" w:cstheme="majorBidi"/>
          <w:b/>
          <w:sz w:val="30"/>
          <w:szCs w:val="30"/>
          <w:cs/>
        </w:rPr>
        <w:t>รายการ</w:t>
      </w:r>
      <w:r w:rsidRPr="009D011D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9D011D">
        <w:rPr>
          <w:rFonts w:asciiTheme="majorBidi" w:hAnsiTheme="majorBidi" w:cstheme="majorBidi"/>
          <w:b/>
          <w:sz w:val="30"/>
          <w:szCs w:val="30"/>
          <w:cs/>
        </w:rPr>
        <w:t>ของ</w:t>
      </w:r>
      <w:r w:rsidRPr="00AB466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ระหว่างงว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>ด</w:t>
      </w:r>
      <w:r w:rsidR="006E65A4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A641D">
        <w:rPr>
          <w:rFonts w:asciiTheme="majorBidi" w:hAnsiTheme="majorBidi" w:cstheme="majorBidi"/>
          <w:bCs/>
          <w:sz w:val="30"/>
          <w:szCs w:val="30"/>
        </w:rPr>
        <w:t>3</w:t>
      </w:r>
      <w:r w:rsidR="008D161D">
        <w:rPr>
          <w:rFonts w:asciiTheme="majorBidi" w:hAnsiTheme="majorBidi" w:cstheme="majorBidi"/>
          <w:bCs/>
          <w:sz w:val="30"/>
          <w:szCs w:val="30"/>
        </w:rPr>
        <w:t>1</w:t>
      </w:r>
      <w:r w:rsidR="009F49AB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E65A4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2B22CA" w:rsidRPr="00636CBF">
        <w:rPr>
          <w:rFonts w:asciiTheme="majorBidi" w:hAnsiTheme="majorBidi" w:cstheme="majorBidi"/>
          <w:bCs/>
          <w:sz w:val="30"/>
          <w:szCs w:val="30"/>
        </w:rPr>
        <w:t>256</w:t>
      </w:r>
      <w:r w:rsidR="008D161D">
        <w:rPr>
          <w:rFonts w:asciiTheme="majorBidi" w:hAnsiTheme="majorBidi" w:cstheme="majorBidi"/>
          <w:bCs/>
          <w:sz w:val="30"/>
          <w:szCs w:val="30"/>
        </w:rPr>
        <w:t>7</w:t>
      </w:r>
      <w:r w:rsidR="002B22CA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2B7C831" w14:textId="77777777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529"/>
        <w:gridCol w:w="1339"/>
        <w:gridCol w:w="270"/>
        <w:gridCol w:w="1350"/>
        <w:gridCol w:w="270"/>
        <w:gridCol w:w="1350"/>
        <w:gridCol w:w="270"/>
        <w:gridCol w:w="1361"/>
      </w:tblGrid>
      <w:tr w:rsidR="00A17B2E" w:rsidRPr="006A5DCA" w14:paraId="47EE86AE" w14:textId="77777777" w:rsidTr="009D011D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F87C603" w14:textId="77777777" w:rsidR="00A17B2E" w:rsidRPr="006A5DCA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9" w:type="dxa"/>
          </w:tcPr>
          <w:p w14:paraId="36C41C22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1C78234A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7B2E" w:rsidRPr="006A5DCA" w14:paraId="4B8942F7" w14:textId="77777777" w:rsidTr="009D011D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4B18EEA" w14:textId="77777777" w:rsidR="00A17B2E" w:rsidRPr="006A5DCA" w:rsidRDefault="00A17B2E" w:rsidP="005E0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5" w:right="-131" w:firstLine="1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29" w:type="dxa"/>
          </w:tcPr>
          <w:p w14:paraId="4AC46858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BE3E0CB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033AA02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0DD5AE" w14:textId="77777777" w:rsidR="00A17B2E" w:rsidRPr="006A5DCA" w:rsidRDefault="00A17B2E" w:rsidP="00015AF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CB74F1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51F76C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D8DDB13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561A5705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7B2E" w:rsidRPr="006A5DCA" w14:paraId="1A889356" w14:textId="77777777" w:rsidTr="009D011D">
        <w:trPr>
          <w:trHeight w:val="20"/>
          <w:tblHeader/>
        </w:trPr>
        <w:tc>
          <w:tcPr>
            <w:tcW w:w="2610" w:type="dxa"/>
          </w:tcPr>
          <w:p w14:paraId="6BDAEA00" w14:textId="77777777" w:rsidR="00A17B2E" w:rsidRPr="006A5DCA" w:rsidRDefault="00A17B2E" w:rsidP="00015A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dxa"/>
          </w:tcPr>
          <w:p w14:paraId="484FEDE6" w14:textId="7BAB56A8" w:rsidR="00A17B2E" w:rsidRPr="006A5DCA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210" w:type="dxa"/>
            <w:gridSpan w:val="7"/>
          </w:tcPr>
          <w:p w14:paraId="3D66599C" w14:textId="77777777" w:rsidR="00A17B2E" w:rsidRPr="006A5DCA" w:rsidRDefault="00A17B2E" w:rsidP="00015A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B7E86" w:rsidRPr="006A5DCA" w14:paraId="08E23BF5" w14:textId="77777777" w:rsidTr="009D011D">
        <w:trPr>
          <w:trHeight w:val="20"/>
        </w:trPr>
        <w:tc>
          <w:tcPr>
            <w:tcW w:w="2610" w:type="dxa"/>
          </w:tcPr>
          <w:p w14:paraId="0488FFAC" w14:textId="7F589937" w:rsidR="009B7E86" w:rsidRPr="006A5DCA" w:rsidRDefault="009B7E86" w:rsidP="005E0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25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0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29" w:type="dxa"/>
          </w:tcPr>
          <w:p w14:paraId="16C50A28" w14:textId="772858E0" w:rsidR="009B7E86" w:rsidRPr="006A5DCA" w:rsidRDefault="009B7E86" w:rsidP="009B7E8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235B81" w14:textId="1FAC9C1A" w:rsidR="009B7E86" w:rsidRPr="006A5DCA" w:rsidRDefault="00ED3417" w:rsidP="00A66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104,698</w:t>
            </w:r>
          </w:p>
        </w:tc>
        <w:tc>
          <w:tcPr>
            <w:tcW w:w="270" w:type="dxa"/>
          </w:tcPr>
          <w:p w14:paraId="077A1578" w14:textId="77777777" w:rsidR="009B7E86" w:rsidRPr="006A5DCA" w:rsidRDefault="009B7E86" w:rsidP="009B7E8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965982" w14:textId="68D02D9D" w:rsidR="009B7E86" w:rsidRPr="006A5DCA" w:rsidRDefault="00ED3417" w:rsidP="00A66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145,389</w:t>
            </w:r>
          </w:p>
        </w:tc>
        <w:tc>
          <w:tcPr>
            <w:tcW w:w="270" w:type="dxa"/>
          </w:tcPr>
          <w:p w14:paraId="2FF4C3EB" w14:textId="77777777" w:rsidR="009B7E86" w:rsidRPr="006A5DCA" w:rsidRDefault="009B7E86" w:rsidP="009B7E8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0CD33B" w14:textId="6649F62C" w:rsidR="009B7E86" w:rsidRPr="006A5DCA" w:rsidRDefault="00ED3417" w:rsidP="00A66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14:paraId="7310557F" w14:textId="77777777" w:rsidR="009B7E86" w:rsidRPr="006A5DCA" w:rsidRDefault="009B7E86" w:rsidP="009B7E8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54ACEBE3" w14:textId="2EE9D34C" w:rsidR="009B7E86" w:rsidRPr="006A5DCA" w:rsidRDefault="00ED3417" w:rsidP="00A66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250,791</w:t>
            </w:r>
          </w:p>
        </w:tc>
      </w:tr>
      <w:tr w:rsidR="00AB4662" w:rsidRPr="006A5DCA" w14:paraId="285337B8" w14:textId="77777777" w:rsidTr="009D011D">
        <w:trPr>
          <w:trHeight w:val="20"/>
        </w:trPr>
        <w:tc>
          <w:tcPr>
            <w:tcW w:w="2610" w:type="dxa"/>
          </w:tcPr>
          <w:p w14:paraId="6A22ED55" w14:textId="77777777" w:rsidR="00AB4662" w:rsidRPr="006A5DCA" w:rsidRDefault="00AB4662" w:rsidP="005E0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9" w:type="dxa"/>
          </w:tcPr>
          <w:p w14:paraId="58F7D315" w14:textId="77777777" w:rsidR="00AB4662" w:rsidRPr="006A5DCA" w:rsidRDefault="00AB4662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669BA7A" w14:textId="44095AEE" w:rsidR="00AB4662" w:rsidRPr="006A5DCA" w:rsidRDefault="00D5262D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398BD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A749E7" w14:textId="0FD313CB" w:rsidR="00AB4662" w:rsidRPr="006A5DCA" w:rsidRDefault="00D5262D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70,56</w:t>
            </w:r>
            <w:r w:rsidR="007015B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5CAE215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501E30" w14:textId="0543CBEF" w:rsidR="00AB4662" w:rsidRPr="006A5DCA" w:rsidRDefault="00D5262D" w:rsidP="00F45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2FA1D" w14:textId="77777777" w:rsidR="00AB4662" w:rsidRPr="006A5DCA" w:rsidRDefault="00AB4662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4E623334" w14:textId="0627E860" w:rsidR="00AB4662" w:rsidRPr="006A5DCA" w:rsidRDefault="00D5262D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70,56</w:t>
            </w:r>
            <w:r w:rsidR="007015B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B4662" w:rsidRPr="006A5DCA" w14:paraId="45C89F6D" w14:textId="77777777" w:rsidTr="009D011D">
        <w:trPr>
          <w:trHeight w:val="20"/>
        </w:trPr>
        <w:tc>
          <w:tcPr>
            <w:tcW w:w="2610" w:type="dxa"/>
          </w:tcPr>
          <w:p w14:paraId="1B8D61EA" w14:textId="77777777" w:rsidR="00AB4662" w:rsidRPr="006A5DCA" w:rsidRDefault="00AB4662" w:rsidP="005E0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529" w:type="dxa"/>
          </w:tcPr>
          <w:p w14:paraId="19F22035" w14:textId="77777777" w:rsidR="00AB4662" w:rsidRPr="006A5DCA" w:rsidRDefault="00AB4662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8CA4EB1" w14:textId="35F23A6C" w:rsidR="00AB4662" w:rsidRPr="006A5DCA" w:rsidRDefault="00D5262D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7,153</w:t>
            </w:r>
          </w:p>
        </w:tc>
        <w:tc>
          <w:tcPr>
            <w:tcW w:w="270" w:type="dxa"/>
          </w:tcPr>
          <w:p w14:paraId="0439DA69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7C963B" w14:textId="400F2E43" w:rsidR="00AB4662" w:rsidRPr="006A5DCA" w:rsidRDefault="00D5262D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6,905</w:t>
            </w:r>
          </w:p>
        </w:tc>
        <w:tc>
          <w:tcPr>
            <w:tcW w:w="270" w:type="dxa"/>
          </w:tcPr>
          <w:p w14:paraId="589C3617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3F654" w14:textId="14F33FEE" w:rsidR="00AB4662" w:rsidRPr="006A5DCA" w:rsidRDefault="00D5262D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DFCE3" w14:textId="77777777" w:rsidR="00AB4662" w:rsidRPr="006A5DCA" w:rsidRDefault="00AB4662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00FB5A6C" w14:textId="0E9E63D1" w:rsidR="00AB4662" w:rsidRPr="006A5DCA" w:rsidRDefault="00D5262D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14,058</w:t>
            </w:r>
          </w:p>
        </w:tc>
      </w:tr>
      <w:tr w:rsidR="00AB4662" w:rsidRPr="006A5DCA" w14:paraId="2DE7D487" w14:textId="77777777" w:rsidTr="009D011D">
        <w:trPr>
          <w:trHeight w:val="20"/>
        </w:trPr>
        <w:tc>
          <w:tcPr>
            <w:tcW w:w="2610" w:type="dxa"/>
          </w:tcPr>
          <w:p w14:paraId="3C98E94C" w14:textId="77777777" w:rsidR="00AB4662" w:rsidRPr="006A5DCA" w:rsidRDefault="00AB4662" w:rsidP="005E0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9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529" w:type="dxa"/>
          </w:tcPr>
          <w:p w14:paraId="513ADF9A" w14:textId="77777777" w:rsidR="00AB4662" w:rsidRPr="006A5DCA" w:rsidRDefault="00AB4662" w:rsidP="00015AFF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AA0EC5D" w14:textId="3130AE42" w:rsidR="00AB4662" w:rsidRPr="006A5DCA" w:rsidRDefault="00D5262D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(872)</w:t>
            </w:r>
          </w:p>
        </w:tc>
        <w:tc>
          <w:tcPr>
            <w:tcW w:w="270" w:type="dxa"/>
          </w:tcPr>
          <w:p w14:paraId="6A988852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B29823" w14:textId="3DE87E6C" w:rsidR="00AB4662" w:rsidRPr="006A5DCA" w:rsidRDefault="00D5262D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(17,600)</w:t>
            </w:r>
          </w:p>
        </w:tc>
        <w:tc>
          <w:tcPr>
            <w:tcW w:w="270" w:type="dxa"/>
          </w:tcPr>
          <w:p w14:paraId="76837B8F" w14:textId="77777777" w:rsidR="00AB4662" w:rsidRPr="006A5DCA" w:rsidRDefault="00AB4662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81F1A" w14:textId="4B8E9AFB" w:rsidR="00AB4662" w:rsidRPr="006A5DCA" w:rsidRDefault="00D5262D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  <w:tc>
          <w:tcPr>
            <w:tcW w:w="270" w:type="dxa"/>
          </w:tcPr>
          <w:p w14:paraId="773DEF8D" w14:textId="77777777" w:rsidR="00AB4662" w:rsidRPr="006A5DCA" w:rsidRDefault="00AB4662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E1BDC86" w14:textId="0E47F809" w:rsidR="00AB4662" w:rsidRPr="006A5DCA" w:rsidRDefault="00D5262D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(18,542)</w:t>
            </w:r>
          </w:p>
        </w:tc>
      </w:tr>
      <w:tr w:rsidR="00AB4662" w:rsidRPr="006A5DCA" w14:paraId="571459E5" w14:textId="77777777" w:rsidTr="009D011D">
        <w:trPr>
          <w:trHeight w:val="20"/>
        </w:trPr>
        <w:tc>
          <w:tcPr>
            <w:tcW w:w="2610" w:type="dxa"/>
            <w:vAlign w:val="bottom"/>
          </w:tcPr>
          <w:p w14:paraId="31D0FC56" w14:textId="7226FFEC" w:rsidR="00AB4662" w:rsidRPr="006A5DCA" w:rsidRDefault="00AB4662" w:rsidP="005E0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D1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E65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529" w:type="dxa"/>
          </w:tcPr>
          <w:p w14:paraId="396D390C" w14:textId="77777777" w:rsidR="00AB4662" w:rsidRPr="006A5DCA" w:rsidRDefault="00AB4662" w:rsidP="0010187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3399E3DB" w:rsidR="00AB4662" w:rsidRPr="006A5DCA" w:rsidRDefault="00D5262D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110,979</w:t>
            </w:r>
          </w:p>
        </w:tc>
        <w:tc>
          <w:tcPr>
            <w:tcW w:w="270" w:type="dxa"/>
          </w:tcPr>
          <w:p w14:paraId="5C65EAC2" w14:textId="77777777" w:rsidR="00AB4662" w:rsidRPr="006A5DCA" w:rsidRDefault="00AB4662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4E87F0F9" w:rsidR="00AB4662" w:rsidRPr="006A5DCA" w:rsidRDefault="00D5262D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205,25</w:t>
            </w:r>
            <w:r w:rsidR="00701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A062E1" w14:textId="77777777" w:rsidR="00AB4662" w:rsidRPr="006A5DCA" w:rsidRDefault="00AB4662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38DC5FF5" w:rsidR="00AB4662" w:rsidRPr="006A5DCA" w:rsidRDefault="00D5262D" w:rsidP="0075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14:paraId="63709A3E" w14:textId="77777777" w:rsidR="00AB4662" w:rsidRPr="006A5DCA" w:rsidRDefault="00AB4662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7A0316E1" w:rsidR="00AB4662" w:rsidRPr="006A5DCA" w:rsidRDefault="00D5262D" w:rsidP="00A6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316,867</w:t>
            </w:r>
          </w:p>
        </w:tc>
      </w:tr>
    </w:tbl>
    <w:p w14:paraId="1063A49E" w14:textId="55870560" w:rsidR="001E0A88" w:rsidRPr="00E6142C" w:rsidRDefault="001E0A88" w:rsidP="00A54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6"/>
          <w:szCs w:val="36"/>
        </w:rPr>
      </w:pPr>
    </w:p>
    <w:p w14:paraId="4CFF2609" w14:textId="73630FF1" w:rsidR="00587852" w:rsidRPr="006A5DCA" w:rsidRDefault="00587852" w:rsidP="00005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28442C" w14:textId="77777777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FCA9262" w14:textId="677E07B6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A7FF0" w:rsidRPr="006A5DCA" w:rsidSect="00201914">
          <w:headerReference w:type="default" r:id="rId13"/>
          <w:footerReference w:type="default" r:id="rId14"/>
          <w:type w:val="nextColumn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695E8248" w14:textId="6A3AEE66" w:rsidR="00820347" w:rsidRPr="0041682E" w:rsidRDefault="005E0763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FF7402" w:rsidRPr="0041682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03507" w:rsidRPr="0041682E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14:paraId="69B8E556" w14:textId="77777777" w:rsidR="008B7003" w:rsidRPr="0041682E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4FA7E6" w14:textId="77777777" w:rsidR="0041682E" w:rsidRPr="0041682E" w:rsidRDefault="0041682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68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365A3FEB" w14:textId="77777777" w:rsidR="00E3032B" w:rsidRPr="00B63980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16"/>
          <w:szCs w:val="16"/>
        </w:rPr>
      </w:pPr>
      <w:r w:rsidRPr="00D940B0">
        <w:rPr>
          <w:rFonts w:ascii="Angsana New" w:hAnsi="Angsana New"/>
          <w:sz w:val="12"/>
          <w:szCs w:val="12"/>
          <w:cs/>
        </w:rPr>
        <w:tab/>
      </w:r>
    </w:p>
    <w:tbl>
      <w:tblPr>
        <w:tblW w:w="14119" w:type="dxa"/>
        <w:tblInd w:w="5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9"/>
        <w:gridCol w:w="990"/>
        <w:gridCol w:w="184"/>
        <w:gridCol w:w="1076"/>
        <w:gridCol w:w="184"/>
        <w:gridCol w:w="1166"/>
        <w:gridCol w:w="180"/>
        <w:gridCol w:w="1170"/>
        <w:gridCol w:w="184"/>
        <w:gridCol w:w="986"/>
        <w:gridCol w:w="180"/>
        <w:gridCol w:w="1080"/>
        <w:gridCol w:w="180"/>
        <w:gridCol w:w="1080"/>
        <w:gridCol w:w="180"/>
        <w:gridCol w:w="1080"/>
      </w:tblGrid>
      <w:tr w:rsidR="00E3032B" w:rsidRPr="00D36939" w14:paraId="202AA66B" w14:textId="77777777" w:rsidTr="0071073B">
        <w:trPr>
          <w:cantSplit/>
        </w:trPr>
        <w:tc>
          <w:tcPr>
            <w:tcW w:w="4219" w:type="dxa"/>
            <w:shd w:val="clear" w:color="auto" w:fill="auto"/>
          </w:tcPr>
          <w:p w14:paraId="3F52F735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6CE2881D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84" w:type="dxa"/>
            <w:vAlign w:val="center"/>
          </w:tcPr>
          <w:p w14:paraId="498CB4E6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6" w:type="dxa"/>
            <w:gridSpan w:val="3"/>
            <w:vAlign w:val="center"/>
          </w:tcPr>
          <w:p w14:paraId="6E33EF69" w14:textId="2DA84D32" w:rsidR="00E3032B" w:rsidRPr="00D36939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184" w:type="dxa"/>
            <w:vAlign w:val="center"/>
          </w:tcPr>
          <w:p w14:paraId="59749125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67F117F9" w14:textId="77777777" w:rsidR="00E3032B" w:rsidRPr="00D36939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bottom"/>
          </w:tcPr>
          <w:p w14:paraId="27319C00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53A7F19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3032B" w:rsidRPr="00D36939" w14:paraId="06CC1D62" w14:textId="77777777" w:rsidTr="0071073B">
        <w:trPr>
          <w:cantSplit/>
        </w:trPr>
        <w:tc>
          <w:tcPr>
            <w:tcW w:w="4219" w:type="dxa"/>
            <w:shd w:val="clear" w:color="auto" w:fill="auto"/>
          </w:tcPr>
          <w:p w14:paraId="1F3F2386" w14:textId="51869625" w:rsidR="00E3032B" w:rsidRPr="00D36939" w:rsidRDefault="00E3032B" w:rsidP="0071073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65A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D161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65A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FFFFFF"/>
          </w:tcPr>
          <w:p w14:paraId="54429E8D" w14:textId="74453D4D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</w:tcPr>
          <w:p w14:paraId="1AC95D05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FFFFFF"/>
          </w:tcPr>
          <w:p w14:paraId="3A023B78" w14:textId="01168B96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02B03C5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07B5F7" w14:textId="645E133D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8DC8ED6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608ADF" w14:textId="27AA1FC1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22BC72C4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328B964E" w14:textId="0AFA4B5A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01204A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495E19" w14:textId="32BA86BF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FABC059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FED2F4" w14:textId="20DA57A5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CEF8C18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DE4A10" w14:textId="711BCE09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E3032B" w:rsidRPr="00D36939" w14:paraId="471B804E" w14:textId="77777777" w:rsidTr="0071073B">
        <w:trPr>
          <w:cantSplit/>
        </w:trPr>
        <w:tc>
          <w:tcPr>
            <w:tcW w:w="4219" w:type="dxa"/>
          </w:tcPr>
          <w:p w14:paraId="5F8FFCB6" w14:textId="77777777" w:rsidR="00E3032B" w:rsidRPr="00D36939" w:rsidRDefault="00E3032B" w:rsidP="00E3032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5"/>
            <w:vAlign w:val="center"/>
          </w:tcPr>
          <w:p w14:paraId="31DEB03A" w14:textId="77777777" w:rsidR="00E3032B" w:rsidRPr="00D36939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3605B" w:rsidRPr="00D36939" w14:paraId="41CFDFEC" w14:textId="77777777" w:rsidTr="0071073B">
        <w:trPr>
          <w:cantSplit/>
        </w:trPr>
        <w:tc>
          <w:tcPr>
            <w:tcW w:w="4219" w:type="dxa"/>
            <w:vAlign w:val="bottom"/>
          </w:tcPr>
          <w:p w14:paraId="05160502" w14:textId="77777777" w:rsidR="0073605B" w:rsidRPr="00D36939" w:rsidRDefault="0073605B" w:rsidP="0071073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</w:t>
            </w:r>
            <w:r w:rsidRPr="00D36939">
              <w:rPr>
                <w:rFonts w:ascii="Angsana New" w:eastAsia="MS Mincho" w:hAnsi="Angsana New" w:hint="cs"/>
                <w:sz w:val="30"/>
                <w:szCs w:val="30"/>
                <w:cs/>
              </w:rPr>
              <w:t>จาก</w:t>
            </w: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vAlign w:val="bottom"/>
          </w:tcPr>
          <w:p w14:paraId="38CADAF2" w14:textId="6391BCFB" w:rsidR="0073605B" w:rsidRPr="00AD43F9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2,002,974</w:t>
            </w:r>
          </w:p>
        </w:tc>
        <w:tc>
          <w:tcPr>
            <w:tcW w:w="184" w:type="dxa"/>
            <w:vAlign w:val="bottom"/>
          </w:tcPr>
          <w:p w14:paraId="593E38C0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bottom"/>
          </w:tcPr>
          <w:p w14:paraId="4313F87D" w14:textId="76C96E20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2,018,727</w:t>
            </w:r>
          </w:p>
        </w:tc>
        <w:tc>
          <w:tcPr>
            <w:tcW w:w="184" w:type="dxa"/>
          </w:tcPr>
          <w:p w14:paraId="7030ABF9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426420" w14:textId="253638FB" w:rsidR="0073605B" w:rsidRPr="00D36939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1,664,76</w:t>
            </w:r>
            <w:r w:rsidR="00E61CE3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C07CC10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C2A47" w14:textId="6BA6C388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1,650,529</w:t>
            </w:r>
          </w:p>
        </w:tc>
        <w:tc>
          <w:tcPr>
            <w:tcW w:w="184" w:type="dxa"/>
          </w:tcPr>
          <w:p w14:paraId="135E9C92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FA9380D" w14:textId="59795A09" w:rsidR="0073605B" w:rsidRPr="00D36939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64,922</w:t>
            </w:r>
          </w:p>
        </w:tc>
        <w:tc>
          <w:tcPr>
            <w:tcW w:w="180" w:type="dxa"/>
          </w:tcPr>
          <w:p w14:paraId="09D8083E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0EADF" w14:textId="08E1502F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59,057</w:t>
            </w:r>
          </w:p>
        </w:tc>
        <w:tc>
          <w:tcPr>
            <w:tcW w:w="180" w:type="dxa"/>
          </w:tcPr>
          <w:p w14:paraId="66FF3743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805C4" w14:textId="0175F9F7" w:rsidR="0073605B" w:rsidRPr="00D36939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3,732,66</w:t>
            </w:r>
            <w:r w:rsidR="00E61CE3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10216C8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0C3AF" w14:textId="5D4C8B15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3,728,313</w:t>
            </w:r>
          </w:p>
        </w:tc>
      </w:tr>
      <w:tr w:rsidR="0073605B" w:rsidRPr="00D36939" w14:paraId="021EC35A" w14:textId="77777777" w:rsidTr="0071073B">
        <w:trPr>
          <w:cantSplit/>
        </w:trPr>
        <w:tc>
          <w:tcPr>
            <w:tcW w:w="4219" w:type="dxa"/>
            <w:vAlign w:val="bottom"/>
          </w:tcPr>
          <w:p w14:paraId="5ECE4849" w14:textId="77777777" w:rsidR="0073605B" w:rsidRPr="00D36939" w:rsidRDefault="0073605B" w:rsidP="0071073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2AB7F369" w14:textId="0418EE43" w:rsidR="0073605B" w:rsidRPr="00D36939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(72,653)</w:t>
            </w:r>
          </w:p>
        </w:tc>
        <w:tc>
          <w:tcPr>
            <w:tcW w:w="184" w:type="dxa"/>
          </w:tcPr>
          <w:p w14:paraId="6E01C348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4AD8D94" w14:textId="2892C533" w:rsidR="0073605B" w:rsidRPr="00303995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(66,106)</w:t>
            </w:r>
          </w:p>
        </w:tc>
        <w:tc>
          <w:tcPr>
            <w:tcW w:w="184" w:type="dxa"/>
          </w:tcPr>
          <w:p w14:paraId="211D3A50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952D6D7" w14:textId="02783DD8" w:rsidR="0073605B" w:rsidRPr="00D36939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72,653</w:t>
            </w:r>
          </w:p>
        </w:tc>
        <w:tc>
          <w:tcPr>
            <w:tcW w:w="180" w:type="dxa"/>
          </w:tcPr>
          <w:p w14:paraId="7A08F6C1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F45AC" w14:textId="77A81FE1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66,106</w:t>
            </w:r>
          </w:p>
        </w:tc>
        <w:tc>
          <w:tcPr>
            <w:tcW w:w="184" w:type="dxa"/>
          </w:tcPr>
          <w:p w14:paraId="2A509F31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1F7EE1E" w14:textId="1F7FEB08" w:rsidR="0073605B" w:rsidRPr="00D36939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76F480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EB93B" w14:textId="46CDD85E" w:rsidR="0073605B" w:rsidRPr="00B040F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64C108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E3D60" w14:textId="7E23B054" w:rsidR="0073605B" w:rsidRPr="00D36939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957440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9610" w14:textId="5C808775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73605B" w:rsidRPr="00D36939" w14:paraId="5EE2AED6" w14:textId="77777777" w:rsidTr="0071073B">
        <w:trPr>
          <w:cantSplit/>
        </w:trPr>
        <w:tc>
          <w:tcPr>
            <w:tcW w:w="4219" w:type="dxa"/>
            <w:vAlign w:val="bottom"/>
          </w:tcPr>
          <w:p w14:paraId="7138F782" w14:textId="77777777" w:rsidR="0073605B" w:rsidRPr="00D36939" w:rsidRDefault="0073605B" w:rsidP="0071073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7C2FB0" w14:textId="4B793457" w:rsidR="0073605B" w:rsidRPr="00D36939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1,485</w:t>
            </w:r>
          </w:p>
        </w:tc>
        <w:tc>
          <w:tcPr>
            <w:tcW w:w="184" w:type="dxa"/>
          </w:tcPr>
          <w:p w14:paraId="043E4E47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54DBD60" w14:textId="21A40DDF" w:rsidR="0073605B" w:rsidRPr="00303995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1,514</w:t>
            </w:r>
          </w:p>
        </w:tc>
        <w:tc>
          <w:tcPr>
            <w:tcW w:w="184" w:type="dxa"/>
          </w:tcPr>
          <w:p w14:paraId="726705EE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55B778A" w14:textId="7D9891A5" w:rsidR="0073605B" w:rsidRPr="00D36939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3,89</w:t>
            </w:r>
            <w:r w:rsidR="00E61CE3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105E18B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AA6770" w14:textId="07DBF51A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4,267</w:t>
            </w:r>
          </w:p>
        </w:tc>
        <w:tc>
          <w:tcPr>
            <w:tcW w:w="184" w:type="dxa"/>
          </w:tcPr>
          <w:p w14:paraId="494F1AA4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ABDCF14" w14:textId="09684AA1" w:rsidR="0073605B" w:rsidRPr="00D36939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5EBE39BC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9CAB9" w14:textId="61F257F3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6CA2E47C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245B9D" w14:textId="64CC0784" w:rsidR="0073605B" w:rsidRPr="00D36939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5,39</w:t>
            </w:r>
            <w:r w:rsidR="00E61CE3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DDB6589" w14:textId="77777777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307E4" w14:textId="49D983BF" w:rsidR="0073605B" w:rsidRPr="00D36939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5,795</w:t>
            </w:r>
          </w:p>
        </w:tc>
      </w:tr>
      <w:tr w:rsidR="0073605B" w:rsidRPr="00D36939" w14:paraId="467CFEC8" w14:textId="77777777" w:rsidTr="0071073B">
        <w:trPr>
          <w:cantSplit/>
        </w:trPr>
        <w:tc>
          <w:tcPr>
            <w:tcW w:w="4219" w:type="dxa"/>
            <w:vAlign w:val="bottom"/>
          </w:tcPr>
          <w:p w14:paraId="395A2F12" w14:textId="77777777" w:rsidR="0073605B" w:rsidRPr="004A64EB" w:rsidRDefault="0073605B" w:rsidP="0071073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CC8B85" w14:textId="2195EB04" w:rsidR="0073605B" w:rsidRPr="00317850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1,931,80</w:t>
            </w:r>
            <w:r w:rsidR="005E076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6911602E" w14:textId="77777777" w:rsidR="0073605B" w:rsidRPr="00317850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AA3B002" w14:textId="2DB4DD69" w:rsidR="0073605B" w:rsidRPr="00303995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1,954,135</w:t>
            </w:r>
          </w:p>
        </w:tc>
        <w:tc>
          <w:tcPr>
            <w:tcW w:w="184" w:type="dxa"/>
          </w:tcPr>
          <w:p w14:paraId="54A41AC3" w14:textId="77777777" w:rsidR="0073605B" w:rsidRPr="00317850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6A3831B" w14:textId="60CCA703" w:rsidR="0073605B" w:rsidRPr="00317850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1,741,309</w:t>
            </w:r>
          </w:p>
        </w:tc>
        <w:tc>
          <w:tcPr>
            <w:tcW w:w="180" w:type="dxa"/>
          </w:tcPr>
          <w:p w14:paraId="39E97B99" w14:textId="77777777" w:rsidR="0073605B" w:rsidRPr="00317850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77FC9" w14:textId="1C568B63" w:rsidR="0073605B" w:rsidRPr="00317850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1,720,902</w:t>
            </w:r>
          </w:p>
        </w:tc>
        <w:tc>
          <w:tcPr>
            <w:tcW w:w="184" w:type="dxa"/>
          </w:tcPr>
          <w:p w14:paraId="652E2EBD" w14:textId="77777777" w:rsidR="0073605B" w:rsidRPr="00317850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37C3F801" w14:textId="0103C93A" w:rsidR="0073605B" w:rsidRPr="00317850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64,940</w:t>
            </w:r>
          </w:p>
        </w:tc>
        <w:tc>
          <w:tcPr>
            <w:tcW w:w="180" w:type="dxa"/>
          </w:tcPr>
          <w:p w14:paraId="740E150D" w14:textId="77777777" w:rsidR="0073605B" w:rsidRPr="00317850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4A99FE" w14:textId="29250242" w:rsidR="0073605B" w:rsidRPr="00317850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59,071</w:t>
            </w:r>
          </w:p>
        </w:tc>
        <w:tc>
          <w:tcPr>
            <w:tcW w:w="180" w:type="dxa"/>
          </w:tcPr>
          <w:p w14:paraId="5802924B" w14:textId="77777777" w:rsidR="0073605B" w:rsidRPr="00317850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B32C19" w14:textId="70727C4C" w:rsidR="0073605B" w:rsidRPr="00317850" w:rsidRDefault="00D5262D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3,738,055</w:t>
            </w:r>
          </w:p>
        </w:tc>
        <w:tc>
          <w:tcPr>
            <w:tcW w:w="180" w:type="dxa"/>
          </w:tcPr>
          <w:p w14:paraId="75AFA7A6" w14:textId="77777777" w:rsidR="0073605B" w:rsidRPr="00317850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BF9326" w14:textId="38A013F9" w:rsidR="0073605B" w:rsidRPr="00317850" w:rsidRDefault="0073605B" w:rsidP="007360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3,734,108</w:t>
            </w:r>
          </w:p>
        </w:tc>
      </w:tr>
      <w:tr w:rsidR="00E3032B" w:rsidRPr="00D36939" w14:paraId="4A50B399" w14:textId="77777777" w:rsidTr="0071073B">
        <w:trPr>
          <w:cantSplit/>
          <w:trHeight w:val="179"/>
        </w:trPr>
        <w:tc>
          <w:tcPr>
            <w:tcW w:w="4219" w:type="dxa"/>
            <w:vAlign w:val="bottom"/>
          </w:tcPr>
          <w:p w14:paraId="444720BD" w14:textId="77777777" w:rsidR="00E3032B" w:rsidRPr="005D6EFA" w:rsidRDefault="00E3032B" w:rsidP="00E3032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7BFC394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2BF0B91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462B6476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9B9D1D8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8B4102E" w14:textId="77777777" w:rsidR="00E3032B" w:rsidRPr="005D6EFA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EDD7DD7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23185BC" w14:textId="77777777" w:rsidR="00E3032B" w:rsidRPr="005D6EFA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0E4550B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529F2F02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DB396B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368D12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CEC527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6E4C4B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471E55C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078EE09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E3032B" w:rsidRPr="00D36939" w14:paraId="3C63B138" w14:textId="77777777" w:rsidTr="0071073B">
        <w:trPr>
          <w:cantSplit/>
        </w:trPr>
        <w:tc>
          <w:tcPr>
            <w:tcW w:w="4219" w:type="dxa"/>
            <w:vAlign w:val="bottom"/>
          </w:tcPr>
          <w:p w14:paraId="1506D6BE" w14:textId="77777777" w:rsidR="00E3032B" w:rsidRPr="00D36939" w:rsidRDefault="00E3032B" w:rsidP="0071073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68E88D" w14:textId="551B6E35" w:rsidR="00E3032B" w:rsidRPr="00317850" w:rsidRDefault="00D5262D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482,904</w:t>
            </w:r>
          </w:p>
        </w:tc>
        <w:tc>
          <w:tcPr>
            <w:tcW w:w="184" w:type="dxa"/>
            <w:vAlign w:val="bottom"/>
          </w:tcPr>
          <w:p w14:paraId="4DAE4589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1AE6A38" w14:textId="3DED8373" w:rsidR="00E3032B" w:rsidRPr="00303995" w:rsidRDefault="0048668C" w:rsidP="00303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546,920</w:t>
            </w:r>
          </w:p>
        </w:tc>
        <w:tc>
          <w:tcPr>
            <w:tcW w:w="184" w:type="dxa"/>
            <w:vAlign w:val="bottom"/>
          </w:tcPr>
          <w:p w14:paraId="0B2DAAD5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1FF619A" w14:textId="240B50BE" w:rsidR="00E3032B" w:rsidRPr="00317850" w:rsidRDefault="00D5262D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335,88</w:t>
            </w:r>
            <w:r w:rsidR="005E076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6D5041EF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FE6ABB" w14:textId="45FFB7A1" w:rsidR="00E3032B" w:rsidRPr="00317850" w:rsidRDefault="0048668C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204,335</w:t>
            </w:r>
          </w:p>
        </w:tc>
        <w:tc>
          <w:tcPr>
            <w:tcW w:w="184" w:type="dxa"/>
            <w:vAlign w:val="bottom"/>
          </w:tcPr>
          <w:p w14:paraId="4D5159FB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4F5C80D" w14:textId="094B552B" w:rsidR="00E3032B" w:rsidRPr="00317850" w:rsidRDefault="00D5262D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22,022</w:t>
            </w:r>
          </w:p>
        </w:tc>
        <w:tc>
          <w:tcPr>
            <w:tcW w:w="180" w:type="dxa"/>
            <w:vAlign w:val="bottom"/>
          </w:tcPr>
          <w:p w14:paraId="24087AB5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583F60" w14:textId="635F5D28" w:rsidR="00E3032B" w:rsidRPr="00317850" w:rsidRDefault="0048668C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14,702</w:t>
            </w:r>
          </w:p>
        </w:tc>
        <w:tc>
          <w:tcPr>
            <w:tcW w:w="180" w:type="dxa"/>
            <w:vAlign w:val="bottom"/>
          </w:tcPr>
          <w:p w14:paraId="78844CF8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89B31E" w14:textId="73175FD9" w:rsidR="00E3032B" w:rsidRPr="00317850" w:rsidRDefault="00D5262D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840,807</w:t>
            </w:r>
          </w:p>
        </w:tc>
        <w:tc>
          <w:tcPr>
            <w:tcW w:w="180" w:type="dxa"/>
            <w:vAlign w:val="bottom"/>
          </w:tcPr>
          <w:p w14:paraId="6BA94476" w14:textId="77777777" w:rsidR="00E3032B" w:rsidRPr="00317850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B45668" w14:textId="71412DCD" w:rsidR="00E3032B" w:rsidRPr="00317850" w:rsidRDefault="0048668C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765,957</w:t>
            </w:r>
          </w:p>
        </w:tc>
      </w:tr>
      <w:tr w:rsidR="00E3032B" w:rsidRPr="00D36939" w14:paraId="4296ED6E" w14:textId="77777777" w:rsidTr="0071073B">
        <w:trPr>
          <w:cantSplit/>
        </w:trPr>
        <w:tc>
          <w:tcPr>
            <w:tcW w:w="4219" w:type="dxa"/>
            <w:vAlign w:val="bottom"/>
          </w:tcPr>
          <w:p w14:paraId="5792783A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1B1C78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101FE171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2186838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D6300B6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A1F3431" w14:textId="77777777" w:rsidR="00E3032B" w:rsidRPr="005D6EFA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A21E8D5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EE1397" w14:textId="77777777" w:rsidR="00E3032B" w:rsidRPr="005D6EFA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15724407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5BA86E8C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7A5DEED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6623C8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267788E6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CB9FD8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8BFF576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38A176" w14:textId="77777777" w:rsidR="00E3032B" w:rsidRPr="005D6EFA" w:rsidRDefault="00E3032B" w:rsidP="00E303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55779D" w:rsidRPr="00D36939" w14:paraId="6FFBFF64" w14:textId="77777777" w:rsidTr="0071073B">
        <w:trPr>
          <w:cantSplit/>
        </w:trPr>
        <w:tc>
          <w:tcPr>
            <w:tcW w:w="4219" w:type="dxa"/>
            <w:vAlign w:val="bottom"/>
          </w:tcPr>
          <w:p w14:paraId="295BE62B" w14:textId="77777777" w:rsidR="00B040F9" w:rsidRDefault="0055779D" w:rsidP="0071073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578BA469" w14:textId="70DAF317" w:rsidR="0055779D" w:rsidRPr="00D36939" w:rsidRDefault="0071073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65018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779D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5779D"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73605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55779D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E65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55779D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/</w:t>
            </w:r>
            <w:r w:rsidR="0055779D"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="0055779D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2F3E71" w14:textId="185FB81B" w:rsidR="0055779D" w:rsidRPr="00317850" w:rsidRDefault="00D5262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5,277,074</w:t>
            </w:r>
          </w:p>
        </w:tc>
        <w:tc>
          <w:tcPr>
            <w:tcW w:w="184" w:type="dxa"/>
            <w:vAlign w:val="bottom"/>
          </w:tcPr>
          <w:p w14:paraId="667B36E9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FF67BE3" w14:textId="1ECEDF17" w:rsidR="0055779D" w:rsidRPr="00303995" w:rsidRDefault="00FF2DBA" w:rsidP="00303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F2DB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5,575,119</w:t>
            </w:r>
          </w:p>
        </w:tc>
        <w:tc>
          <w:tcPr>
            <w:tcW w:w="184" w:type="dxa"/>
            <w:vAlign w:val="bottom"/>
          </w:tcPr>
          <w:p w14:paraId="4DFB74E0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2BFA52B" w14:textId="1D40C95B" w:rsidR="0055779D" w:rsidRPr="00317850" w:rsidRDefault="00D5262D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2,034,995</w:t>
            </w:r>
          </w:p>
        </w:tc>
        <w:tc>
          <w:tcPr>
            <w:tcW w:w="180" w:type="dxa"/>
            <w:vAlign w:val="bottom"/>
          </w:tcPr>
          <w:p w14:paraId="4D303CC2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97CC05" w14:textId="725D42E3" w:rsidR="0055779D" w:rsidRPr="00317850" w:rsidRDefault="00FF2DBA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F2DB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2,264,307</w:t>
            </w:r>
          </w:p>
        </w:tc>
        <w:tc>
          <w:tcPr>
            <w:tcW w:w="184" w:type="dxa"/>
            <w:vAlign w:val="bottom"/>
          </w:tcPr>
          <w:p w14:paraId="307ACB16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1CDDAB7" w14:textId="2A0F14B6" w:rsidR="0055779D" w:rsidRPr="00317850" w:rsidRDefault="00D5262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118,370</w:t>
            </w:r>
          </w:p>
        </w:tc>
        <w:tc>
          <w:tcPr>
            <w:tcW w:w="180" w:type="dxa"/>
            <w:vAlign w:val="bottom"/>
          </w:tcPr>
          <w:p w14:paraId="014C8284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37A1F2" w14:textId="7FCB1658" w:rsidR="0055779D" w:rsidRPr="00317850" w:rsidRDefault="00FF2DBA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F2DB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121,610</w:t>
            </w:r>
          </w:p>
        </w:tc>
        <w:tc>
          <w:tcPr>
            <w:tcW w:w="180" w:type="dxa"/>
            <w:vAlign w:val="bottom"/>
          </w:tcPr>
          <w:p w14:paraId="444CB042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12B635" w14:textId="62C50BEE" w:rsidR="0055779D" w:rsidRPr="00317850" w:rsidRDefault="00D5262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7,430,439</w:t>
            </w:r>
          </w:p>
        </w:tc>
        <w:tc>
          <w:tcPr>
            <w:tcW w:w="180" w:type="dxa"/>
            <w:vAlign w:val="bottom"/>
          </w:tcPr>
          <w:p w14:paraId="61E4EE1D" w14:textId="77777777" w:rsidR="0055779D" w:rsidRPr="00317850" w:rsidRDefault="0055779D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8FA6BA" w14:textId="693D15EB" w:rsidR="0055779D" w:rsidRPr="00317850" w:rsidRDefault="00FF2DBA" w:rsidP="005577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F2DB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7,961,036</w:t>
            </w:r>
          </w:p>
        </w:tc>
      </w:tr>
    </w:tbl>
    <w:p w14:paraId="4968B63B" w14:textId="7AEBECBC" w:rsid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123C6CE" w14:textId="40BDE0F8" w:rsidR="0041682E" w:rsidRPr="005B008C" w:rsidRDefault="0041682E" w:rsidP="005B0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  <w:sectPr w:rsidR="0041682E" w:rsidRPr="005B008C" w:rsidSect="0041682E">
          <w:head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 ณ เวลาใดเวลาหนึ่ง</w:t>
      </w:r>
    </w:p>
    <w:p w14:paraId="7168A7EE" w14:textId="77777777" w:rsidR="00164EBE" w:rsidRPr="006A5DCA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270"/>
        <w:gridCol w:w="1440"/>
        <w:gridCol w:w="270"/>
        <w:gridCol w:w="1350"/>
      </w:tblGrid>
      <w:tr w:rsidR="00E3032B" w:rsidRPr="00EC275B" w14:paraId="098CB319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72CDC6F" w14:textId="77777777" w:rsidR="00E3032B" w:rsidRPr="00EC275B" w:rsidRDefault="00E3032B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</w:rPr>
            </w:pPr>
            <w:r w:rsidRPr="008C24D8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1859D" w14:textId="77777777" w:rsidR="00E3032B" w:rsidRPr="00B81D01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F9D92" w14:textId="77777777" w:rsidR="00E3032B" w:rsidRPr="0071073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1073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032B" w:rsidRPr="00EC275B" w14:paraId="5AC226D2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5BF7D60" w14:textId="34FF12FF" w:rsidR="00E3032B" w:rsidRPr="00EC275B" w:rsidRDefault="00E3032B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E65A4"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D161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E65A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39CE06" w14:textId="77777777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A1A9A7" w14:textId="6BDA4925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62D9B" w14:textId="77777777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06727" w14:textId="7CA47484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E3032B" w:rsidRPr="00EC275B" w14:paraId="0EA0A114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558369B" w14:textId="77777777" w:rsidR="00E3032B" w:rsidRPr="00EC275B" w:rsidRDefault="00E3032B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3BCDE" w14:textId="77777777" w:rsidR="00E3032B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13AFB" w14:textId="77777777" w:rsidR="00E3032B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32B" w:rsidRPr="00EC275B" w14:paraId="443EA54E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3503357" w14:textId="77777777" w:rsidR="00E3032B" w:rsidRPr="00EC275B" w:rsidRDefault="00E3032B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E577C" w14:textId="77777777" w:rsidR="00E3032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FF29CE" w14:textId="3C678C4B" w:rsidR="00E3032B" w:rsidRPr="0079083A" w:rsidRDefault="00D5262D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840,807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F3A41F" w14:textId="77777777" w:rsidR="00E3032B" w:rsidRPr="0079083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EBFC66" w14:textId="565136CC" w:rsidR="00E3032B" w:rsidRPr="0007345B" w:rsidRDefault="0073605B" w:rsidP="00D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07345B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765,957</w:t>
            </w:r>
          </w:p>
        </w:tc>
      </w:tr>
      <w:tr w:rsidR="00E3032B" w:rsidRPr="00EC275B" w14:paraId="12A518D7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258696B" w14:textId="77777777" w:rsidR="00E3032B" w:rsidRPr="00EC275B" w:rsidRDefault="00E3032B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0FDAC" w14:textId="77777777" w:rsidR="00E3032B" w:rsidRPr="00EC275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0741E" w14:textId="77777777" w:rsidR="00E3032B" w:rsidRPr="00A46026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38B6D" w14:textId="77777777" w:rsidR="00E3032B" w:rsidRPr="00A46026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896FB" w14:textId="77777777" w:rsidR="00E3032B" w:rsidRPr="0007345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3032B" w:rsidRPr="00EC275B" w14:paraId="69E37F88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2B6BB08" w14:textId="77777777" w:rsidR="00E3032B" w:rsidRPr="00EC275B" w:rsidRDefault="00E3032B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21453" w14:textId="77777777" w:rsidR="00E3032B" w:rsidRPr="00EC275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4275A3" w14:textId="77777777" w:rsidR="00E3032B" w:rsidRPr="00EC275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7E4FA" w14:textId="77777777" w:rsidR="00E3032B" w:rsidRPr="00EC275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0820EB" w14:textId="09C01D5A" w:rsidR="00E3032B" w:rsidRPr="0007345B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</w:p>
        </w:tc>
      </w:tr>
      <w:tr w:rsidR="0073605B" w:rsidRPr="00EC275B" w14:paraId="4C3DD665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7A06C09" w14:textId="77777777" w:rsidR="0073605B" w:rsidRPr="00EC275B" w:rsidRDefault="0073605B" w:rsidP="00C50E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47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5D67C4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62A384" w14:textId="337C610C" w:rsidR="0073605B" w:rsidRPr="00DD3CE3" w:rsidRDefault="00D5262D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(83,80</w:t>
            </w:r>
            <w:r w:rsidR="00E61CE3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27EC93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B9347" w14:textId="0B10CA2E" w:rsidR="0073605B" w:rsidRPr="0007345B" w:rsidRDefault="000734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07345B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(92,304)</w:t>
            </w:r>
          </w:p>
        </w:tc>
      </w:tr>
      <w:tr w:rsidR="0073605B" w:rsidRPr="00EC275B" w14:paraId="71B1AEFE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B56C518" w14:textId="77777777" w:rsidR="0073605B" w:rsidRPr="00EC275B" w:rsidRDefault="0073605B" w:rsidP="00C50E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47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412D8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E3BC50" w14:textId="74A4CD93" w:rsidR="0073605B" w:rsidRPr="00DD3CE3" w:rsidRDefault="00D5262D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(69,400)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C2CB7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58A6" w14:textId="582E0ABA" w:rsidR="0073605B" w:rsidRPr="0007345B" w:rsidRDefault="000734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07345B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(69,343)</w:t>
            </w:r>
          </w:p>
        </w:tc>
      </w:tr>
      <w:tr w:rsidR="0073605B" w:rsidRPr="00EC275B" w14:paraId="7EBCF75E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8934C8B" w14:textId="77777777" w:rsidR="0073605B" w:rsidRPr="00EC275B" w:rsidRDefault="0073605B" w:rsidP="00C50E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47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EC5D84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C75CE" w14:textId="21605C85" w:rsidR="0073605B" w:rsidRPr="00DD3CE3" w:rsidRDefault="00D5262D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D04C69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01330" w14:textId="7291302A" w:rsidR="0073605B" w:rsidRPr="0007345B" w:rsidRDefault="000734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07345B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(9,235)</w:t>
            </w:r>
          </w:p>
        </w:tc>
      </w:tr>
      <w:tr w:rsidR="0073605B" w:rsidRPr="00EC275B" w14:paraId="42C81A6C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26AD6AC" w14:textId="77777777" w:rsidR="0073605B" w:rsidRPr="00EC275B" w:rsidRDefault="0073605B" w:rsidP="00C50E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47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A5256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57C84" w14:textId="08CA136A" w:rsidR="0073605B" w:rsidRPr="00DD3CE3" w:rsidRDefault="00D5262D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B6B489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CAC7" w14:textId="1852BCFC" w:rsidR="0073605B" w:rsidRPr="0007345B" w:rsidRDefault="000734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07345B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9,057</w:t>
            </w:r>
          </w:p>
        </w:tc>
      </w:tr>
      <w:tr w:rsidR="0073605B" w:rsidRPr="00EC275B" w14:paraId="05CD22E7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AA6AD1" w14:textId="77777777" w:rsidR="0073605B" w:rsidRPr="00EC275B" w:rsidRDefault="0073605B" w:rsidP="00C50E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47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095A3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97385" w14:textId="372E1CCB" w:rsidR="0073605B" w:rsidRPr="00DD3CE3" w:rsidRDefault="00D5262D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</w:t>
            </w:r>
            <w:r w:rsidR="00E61CE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17EF8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0DF23" w14:textId="0B826656" w:rsidR="0073605B" w:rsidRPr="0007345B" w:rsidRDefault="000734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07345B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2,716</w:t>
            </w:r>
          </w:p>
        </w:tc>
      </w:tr>
      <w:tr w:rsidR="0073605B" w:rsidRPr="00EC275B" w14:paraId="79F5A83F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9C09B96" w14:textId="710D8AC2" w:rsidR="0073605B" w:rsidRPr="00EC275B" w:rsidRDefault="00C50E2E" w:rsidP="00C50E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47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</w:t>
            </w:r>
            <w:r w:rsidR="0073605B">
              <w:rPr>
                <w:rFonts w:ascii="Angsana New" w:eastAsia="MS Mincho" w:hAnsi="Angsana New" w:hint="cs"/>
                <w:sz w:val="30"/>
                <w:szCs w:val="30"/>
                <w:cs/>
              </w:rPr>
              <w:t>าดทุน</w:t>
            </w:r>
            <w:r w:rsidR="0073605B"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จากอัตราแลกเปลี่ยน</w:t>
            </w:r>
            <w:r w:rsidR="0073605B">
              <w:rPr>
                <w:rFonts w:ascii="Angsana New" w:eastAsia="MS Mincho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D8EA6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6693E" w14:textId="30D5572E" w:rsidR="0073605B" w:rsidRPr="00DD3CE3" w:rsidRDefault="00D5262D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(150,921)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3061C9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5C4C" w14:textId="64CE5502" w:rsidR="0073605B" w:rsidRPr="0007345B" w:rsidRDefault="000734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07345B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(81,051)</w:t>
            </w:r>
          </w:p>
        </w:tc>
      </w:tr>
      <w:tr w:rsidR="0073605B" w:rsidRPr="00EC275B" w14:paraId="3735909D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447484" w14:textId="5AA71241" w:rsidR="0073605B" w:rsidRPr="00EC275B" w:rsidRDefault="0073605B" w:rsidP="00C50E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47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</w:t>
            </w: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36E111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51F57" w14:textId="0EBE67D3" w:rsidR="0073605B" w:rsidRPr="00DD3CE3" w:rsidRDefault="00D5262D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C50E2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704877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BA73" w14:textId="7EE57928" w:rsidR="0073605B" w:rsidRPr="0007345B" w:rsidRDefault="000734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07345B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199</w:t>
            </w:r>
          </w:p>
        </w:tc>
      </w:tr>
      <w:tr w:rsidR="0073605B" w:rsidRPr="00EC275B" w14:paraId="0B745743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CF9B1C7" w14:textId="77777777" w:rsidR="0073605B" w:rsidRPr="00EC275B" w:rsidRDefault="0073605B" w:rsidP="00C50E2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47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25D17F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2C36F" w14:textId="7B2BE34C" w:rsidR="0073605B" w:rsidRPr="00DD3CE3" w:rsidRDefault="00D5262D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(70,851)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07268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1EE01" w14:textId="2BE20623" w:rsidR="0073605B" w:rsidRPr="0007345B" w:rsidRDefault="000734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07345B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(72,956)</w:t>
            </w:r>
          </w:p>
        </w:tc>
      </w:tr>
      <w:tr w:rsidR="0073605B" w:rsidRPr="00EC275B" w14:paraId="32C6D389" w14:textId="77777777" w:rsidTr="00C50E2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9444FFA" w14:textId="0C84E950" w:rsidR="0073605B" w:rsidRPr="00EC275B" w:rsidRDefault="0073605B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CEADC" w14:textId="77777777" w:rsidR="0073605B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AC6E0" w14:textId="5DBBC35C" w:rsidR="0073605B" w:rsidRPr="00A91120" w:rsidRDefault="00D5262D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477,638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C47C1" w14:textId="77777777" w:rsidR="0073605B" w:rsidRPr="00A91120" w:rsidRDefault="007360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9A2C9" w14:textId="7D788988" w:rsidR="0073605B" w:rsidRPr="0007345B" w:rsidRDefault="0007345B" w:rsidP="0073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07345B"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  <w:t>453,040</w:t>
            </w:r>
          </w:p>
        </w:tc>
      </w:tr>
    </w:tbl>
    <w:p w14:paraId="10ADF26F" w14:textId="77777777" w:rsidR="00E3032B" w:rsidRPr="00B63855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414"/>
        <w:gridCol w:w="1440"/>
        <w:gridCol w:w="270"/>
        <w:gridCol w:w="1368"/>
      </w:tblGrid>
      <w:tr w:rsidR="00B63855" w:rsidRPr="006A5DCA" w14:paraId="1EC8497F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6B93CC" w14:textId="727162BD" w:rsidR="00B63855" w:rsidRPr="006A5DCA" w:rsidRDefault="0041682E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16C02CD6" w14:textId="7A542457" w:rsidR="0031095C" w:rsidRPr="006A5DCA" w:rsidRDefault="006E65A4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9014D9" w14:textId="77777777" w:rsidR="0031095C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3AA13D9" w14:textId="78E35064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6A5DCA" w14:paraId="2D7BDDEC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47A8E408" w:rsidR="00B63855" w:rsidRPr="006A5DCA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16457931" w:rsidR="00B63855" w:rsidRPr="006A5DCA" w:rsidRDefault="00075D39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63855" w:rsidRPr="006A5DCA" w14:paraId="3844DDB3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5C" w:rsidRPr="006A5DCA" w14:paraId="54D64CCC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4045B1F" w14:textId="0C5B96C6" w:rsidR="0031095C" w:rsidRPr="006A5DCA" w:rsidRDefault="0031095C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62876B9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5F7577" w14:textId="77777777" w:rsidR="0031095C" w:rsidRPr="00EA3D0D" w:rsidRDefault="0031095C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A4366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6892D8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727" w:rsidRPr="006A5DCA" w14:paraId="3611F1E7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2B061F1F" w14:textId="30B3D145" w:rsidR="00165727" w:rsidRPr="00C50E2E" w:rsidRDefault="00165727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24E4B13E" w14:textId="77777777" w:rsidR="00165727" w:rsidRPr="006A5DCA" w:rsidRDefault="00165727" w:rsidP="0016572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706E36" w14:textId="074277DE" w:rsidR="00165727" w:rsidRPr="00EA3D0D" w:rsidRDefault="00D5262D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7,430,439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113E4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D87D" w14:textId="3B7C60E2" w:rsidR="00165727" w:rsidRPr="006A5DCA" w:rsidRDefault="00165727" w:rsidP="00C5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7,961,036</w:t>
            </w:r>
          </w:p>
        </w:tc>
      </w:tr>
      <w:tr w:rsidR="00165727" w:rsidRPr="006A5DCA" w14:paraId="2374BDE6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0372414" w14:textId="7D700567" w:rsidR="00165727" w:rsidRPr="00C50E2E" w:rsidRDefault="00165727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E6FB488" w14:textId="77777777" w:rsidR="00165727" w:rsidRPr="006A5DCA" w:rsidRDefault="00165727" w:rsidP="0016572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DB81F" w14:textId="1BFD3227" w:rsidR="00165727" w:rsidRPr="00EA3D0D" w:rsidRDefault="00D5262D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6,927,018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D6902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2535C" w14:textId="2D9D9F5C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6,153,822</w:t>
            </w:r>
          </w:p>
        </w:tc>
      </w:tr>
      <w:tr w:rsidR="00165727" w:rsidRPr="006A5DCA" w14:paraId="41049DDE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37CB1A61" w14:textId="4D8C293E" w:rsidR="00165727" w:rsidRPr="006A5DCA" w:rsidRDefault="00165727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05BFDFCC" w14:textId="77777777" w:rsidR="00165727" w:rsidRPr="006A5DCA" w:rsidRDefault="00165727" w:rsidP="0016572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93F72" w14:textId="5B79C5FA" w:rsidR="00165727" w:rsidRPr="00EA3D0D" w:rsidRDefault="00D5262D" w:rsidP="00C5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14,357,457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3C3F0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0D1FD" w14:textId="12F75D6C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14,114,858</w:t>
            </w:r>
          </w:p>
        </w:tc>
      </w:tr>
      <w:tr w:rsidR="0031095C" w:rsidRPr="006A5DCA" w14:paraId="7234DD21" w14:textId="77777777" w:rsidTr="000305BF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126206EE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55B08737" w14:textId="77777777" w:rsidR="0031095C" w:rsidRPr="006A5DCA" w:rsidRDefault="0031095C" w:rsidP="003109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403001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E8D33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BBAAA" w14:textId="77777777" w:rsidR="0031095C" w:rsidRPr="006A5DCA" w:rsidRDefault="0031095C" w:rsidP="00C4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9BC7D5" w14:textId="77777777" w:rsidR="00AA6AED" w:rsidRPr="006A5DCA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D8BF2B2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p w14:paraId="6D651925" w14:textId="2E693500" w:rsidR="00813EAE" w:rsidRPr="006A5DCA" w:rsidRDefault="00C50E2E" w:rsidP="004914F9">
      <w:pPr>
        <w:pStyle w:val="Heading5"/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="002726A8" w:rsidRPr="006A5DCA">
        <w:rPr>
          <w:rFonts w:asciiTheme="majorBidi" w:hAnsiTheme="majorBidi" w:cstheme="majorBidi"/>
          <w:sz w:val="30"/>
          <w:szCs w:val="30"/>
          <w:lang w:val="en-US"/>
        </w:rPr>
        <w:tab/>
      </w:r>
      <w:r w:rsidR="00734C15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A8286F1" w14:textId="77777777" w:rsidR="00F613D7" w:rsidRPr="006A5DCA" w:rsidRDefault="00F613D7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5C7FB7F8" w14:textId="562EE26E" w:rsidR="009F7C16" w:rsidRPr="006A5DCA" w:rsidRDefault="009F7C16" w:rsidP="009D011D">
      <w:pPr>
        <w:pStyle w:val="a"/>
        <w:tabs>
          <w:tab w:val="clear" w:pos="1080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6A5DCA">
        <w:rPr>
          <w:rFonts w:asciiTheme="majorBidi" w:hAnsiTheme="majorBidi" w:cstheme="majorBidi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4BA0C44F" w14:textId="77777777" w:rsidR="00E3032B" w:rsidRPr="002B22CA" w:rsidRDefault="00E3032B" w:rsidP="00E3032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W w:w="9214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1"/>
        <w:gridCol w:w="1170"/>
        <w:gridCol w:w="180"/>
        <w:gridCol w:w="1170"/>
        <w:gridCol w:w="180"/>
        <w:gridCol w:w="1170"/>
        <w:gridCol w:w="180"/>
        <w:gridCol w:w="1203"/>
      </w:tblGrid>
      <w:tr w:rsidR="00E3032B" w:rsidRPr="00471937" w14:paraId="0957AF2E" w14:textId="77777777" w:rsidTr="00DA1D7E">
        <w:trPr>
          <w:cantSplit/>
          <w:trHeight w:hRule="exact" w:val="389"/>
        </w:trPr>
        <w:tc>
          <w:tcPr>
            <w:tcW w:w="3780" w:type="dxa"/>
          </w:tcPr>
          <w:p w14:paraId="7197EA01" w14:textId="77777777" w:rsidR="00E3032B" w:rsidRPr="00471937" w:rsidRDefault="00E3032B" w:rsidP="000C473B">
            <w:pPr>
              <w:tabs>
                <w:tab w:val="clear" w:pos="3515"/>
              </w:tabs>
              <w:ind w:right="-25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6BF92A5D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0DB1151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34410A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12B01D10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32B" w:rsidRPr="00471937" w14:paraId="41772927" w14:textId="77777777" w:rsidTr="00DA1D7E">
        <w:trPr>
          <w:cantSplit/>
          <w:trHeight w:hRule="exact" w:val="389"/>
        </w:trPr>
        <w:tc>
          <w:tcPr>
            <w:tcW w:w="3780" w:type="dxa"/>
          </w:tcPr>
          <w:p w14:paraId="03E82C51" w14:textId="6961B9F7" w:rsidR="00E3032B" w:rsidRPr="00471937" w:rsidRDefault="00E3032B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65A4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D161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E65A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1" w:type="dxa"/>
          </w:tcPr>
          <w:p w14:paraId="7CF8C02B" w14:textId="77777777" w:rsidR="00E3032B" w:rsidRPr="006D1904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F119EB" w14:textId="529E8030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57C4694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AC7F7F" w14:textId="4C504759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3A3FBE9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03EC25" w14:textId="7D46AE61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286FA66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F40BBF4" w14:textId="679CE178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161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5B008C" w:rsidRPr="00471937" w14:paraId="4F68746D" w14:textId="77777777" w:rsidTr="007530B2">
        <w:trPr>
          <w:cantSplit/>
          <w:trHeight w:hRule="exact" w:val="389"/>
        </w:trPr>
        <w:tc>
          <w:tcPr>
            <w:tcW w:w="3780" w:type="dxa"/>
          </w:tcPr>
          <w:p w14:paraId="19E79983" w14:textId="77777777" w:rsidR="005B008C" w:rsidRPr="00471937" w:rsidRDefault="005B008C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4F908B6" w14:textId="77777777" w:rsidR="005B008C" w:rsidRPr="006D1904" w:rsidRDefault="005B008C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3" w:type="dxa"/>
            <w:gridSpan w:val="7"/>
          </w:tcPr>
          <w:p w14:paraId="2021E55A" w14:textId="32B741BF" w:rsidR="005B008C" w:rsidRDefault="005B008C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A1D7E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(</w:t>
            </w:r>
            <w:r w:rsidRPr="00DA1D7E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A1D7E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E3032B" w:rsidRPr="00471937" w14:paraId="728DC9ED" w14:textId="77777777" w:rsidTr="00DA1D7E">
        <w:trPr>
          <w:cantSplit/>
          <w:trHeight w:hRule="exact" w:val="389"/>
        </w:trPr>
        <w:tc>
          <w:tcPr>
            <w:tcW w:w="3780" w:type="dxa"/>
          </w:tcPr>
          <w:p w14:paraId="3465D381" w14:textId="77777777" w:rsidR="00E3032B" w:rsidRPr="00693DA4" w:rsidRDefault="00E3032B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93DA4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ภาษี</w:t>
            </w:r>
            <w:r w:rsidRPr="00693D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เงินได้ของงวดปัจจุบัน</w:t>
            </w:r>
          </w:p>
        </w:tc>
        <w:tc>
          <w:tcPr>
            <w:tcW w:w="181" w:type="dxa"/>
          </w:tcPr>
          <w:p w14:paraId="416FCDE9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3B3982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1A3692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AC731B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89438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EB1824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509D0DA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</w:tcPr>
          <w:p w14:paraId="749E28BD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59618E" w:rsidRPr="00471937" w14:paraId="0EADF55F" w14:textId="77777777" w:rsidTr="00DA1D7E">
        <w:trPr>
          <w:cantSplit/>
          <w:trHeight w:hRule="exact" w:val="389"/>
        </w:trPr>
        <w:tc>
          <w:tcPr>
            <w:tcW w:w="3780" w:type="dxa"/>
          </w:tcPr>
          <w:p w14:paraId="44887F42" w14:textId="77777777" w:rsidR="0059618E" w:rsidRPr="00471937" w:rsidRDefault="0059618E" w:rsidP="0059618E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181" w:type="dxa"/>
          </w:tcPr>
          <w:p w14:paraId="4386F20D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0A5DB" w14:textId="69ACF06B" w:rsidR="0059618E" w:rsidRPr="00471937" w:rsidRDefault="00D5262D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100,209</w:t>
            </w:r>
          </w:p>
        </w:tc>
        <w:tc>
          <w:tcPr>
            <w:tcW w:w="180" w:type="dxa"/>
          </w:tcPr>
          <w:p w14:paraId="52E780D3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645F652" w14:textId="4EC5E64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64,131</w:t>
            </w:r>
          </w:p>
        </w:tc>
        <w:tc>
          <w:tcPr>
            <w:tcW w:w="180" w:type="dxa"/>
          </w:tcPr>
          <w:p w14:paraId="15076F33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41AEF9" w14:textId="6ADE63D8" w:rsidR="0059618E" w:rsidRPr="00471937" w:rsidRDefault="00D5262D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38,441</w:t>
            </w:r>
          </w:p>
        </w:tc>
        <w:tc>
          <w:tcPr>
            <w:tcW w:w="180" w:type="dxa"/>
          </w:tcPr>
          <w:p w14:paraId="47E2702E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</w:tcPr>
          <w:p w14:paraId="54F679DD" w14:textId="5E0A08AF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7,422</w:t>
            </w:r>
          </w:p>
        </w:tc>
      </w:tr>
      <w:tr w:rsidR="0059618E" w:rsidRPr="00471937" w14:paraId="7F3183C6" w14:textId="77777777" w:rsidTr="00DA1D7E">
        <w:trPr>
          <w:cantSplit/>
          <w:trHeight w:hRule="exact" w:val="389"/>
        </w:trPr>
        <w:tc>
          <w:tcPr>
            <w:tcW w:w="3780" w:type="dxa"/>
          </w:tcPr>
          <w:p w14:paraId="42AAE812" w14:textId="77777777" w:rsidR="0059618E" w:rsidRPr="00471937" w:rsidRDefault="0059618E" w:rsidP="0059618E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ภาษีงวดก่อนที่บันทึกต่ำไป</w:t>
            </w:r>
          </w:p>
        </w:tc>
        <w:tc>
          <w:tcPr>
            <w:tcW w:w="181" w:type="dxa"/>
          </w:tcPr>
          <w:p w14:paraId="3195DAF9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FE5387" w14:textId="2A902897" w:rsidR="0059618E" w:rsidRPr="00471937" w:rsidRDefault="00D5262D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65</w:t>
            </w:r>
          </w:p>
        </w:tc>
        <w:tc>
          <w:tcPr>
            <w:tcW w:w="180" w:type="dxa"/>
          </w:tcPr>
          <w:p w14:paraId="23D7506A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34BB57" w14:textId="1920081E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1,444</w:t>
            </w:r>
          </w:p>
        </w:tc>
        <w:tc>
          <w:tcPr>
            <w:tcW w:w="180" w:type="dxa"/>
          </w:tcPr>
          <w:p w14:paraId="0003C15D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1DCE93" w14:textId="70A9446F" w:rsidR="0059618E" w:rsidRPr="008575C0" w:rsidRDefault="00D5262D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8AA350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EA8076C" w14:textId="41FBF798" w:rsidR="0059618E" w:rsidRPr="008575C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59618E" w:rsidRPr="00471937" w14:paraId="36A08C66" w14:textId="77777777" w:rsidTr="00DA1D7E">
        <w:trPr>
          <w:cantSplit/>
          <w:trHeight w:hRule="exact" w:val="389"/>
        </w:trPr>
        <w:tc>
          <w:tcPr>
            <w:tcW w:w="3780" w:type="dxa"/>
          </w:tcPr>
          <w:p w14:paraId="29993AB4" w14:textId="77777777" w:rsidR="0059618E" w:rsidRPr="00471937" w:rsidRDefault="0059618E" w:rsidP="0059618E">
            <w:pPr>
              <w:ind w:firstLine="184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181" w:type="dxa"/>
          </w:tcPr>
          <w:p w14:paraId="766DDFAF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2B23AC" w14:textId="7771FC06" w:rsidR="0059618E" w:rsidRPr="008575C0" w:rsidRDefault="00D5262D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100,274</w:t>
            </w:r>
          </w:p>
        </w:tc>
        <w:tc>
          <w:tcPr>
            <w:tcW w:w="180" w:type="dxa"/>
          </w:tcPr>
          <w:p w14:paraId="42047B4A" w14:textId="77777777" w:rsidR="0059618E" w:rsidRPr="008575C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FA9ED3" w14:textId="7CE4149A" w:rsidR="0059618E" w:rsidRPr="008575C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65,575</w:t>
            </w:r>
          </w:p>
        </w:tc>
        <w:tc>
          <w:tcPr>
            <w:tcW w:w="180" w:type="dxa"/>
          </w:tcPr>
          <w:p w14:paraId="69ABCF6E" w14:textId="77777777" w:rsidR="0059618E" w:rsidRPr="008575C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419370" w14:textId="28B356FA" w:rsidR="0059618E" w:rsidRPr="008575C0" w:rsidRDefault="00D5262D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38,441</w:t>
            </w:r>
          </w:p>
        </w:tc>
        <w:tc>
          <w:tcPr>
            <w:tcW w:w="180" w:type="dxa"/>
          </w:tcPr>
          <w:p w14:paraId="11C21FC9" w14:textId="77777777" w:rsidR="0059618E" w:rsidRPr="008575C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5F4A0B4E" w14:textId="7A5649C6" w:rsidR="0059618E" w:rsidRPr="008575C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7,422</w:t>
            </w:r>
          </w:p>
        </w:tc>
      </w:tr>
      <w:tr w:rsidR="00E3032B" w:rsidRPr="00471937" w14:paraId="551DF8DC" w14:textId="77777777" w:rsidTr="00DA1D7E">
        <w:trPr>
          <w:cantSplit/>
          <w:trHeight w:hRule="exact" w:val="389"/>
        </w:trPr>
        <w:tc>
          <w:tcPr>
            <w:tcW w:w="3780" w:type="dxa"/>
          </w:tcPr>
          <w:p w14:paraId="4836EF75" w14:textId="77777777" w:rsidR="00E3032B" w:rsidRPr="00693DA4" w:rsidRDefault="00E3032B" w:rsidP="00E37382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93D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1" w:type="dxa"/>
          </w:tcPr>
          <w:p w14:paraId="7E8D4380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38A34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99460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7E1C84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18AE2D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DEACFE" w14:textId="77777777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F7266" w14:textId="77777777" w:rsidR="00E3032B" w:rsidRPr="00471937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5F4A2FF" w14:textId="77777777" w:rsidR="00E3032B" w:rsidRPr="008575C0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9618E" w:rsidRPr="00471937" w14:paraId="4B7CB2FA" w14:textId="77777777" w:rsidTr="00DA1D7E">
        <w:trPr>
          <w:cantSplit/>
          <w:trHeight w:hRule="exact" w:val="389"/>
        </w:trPr>
        <w:tc>
          <w:tcPr>
            <w:tcW w:w="3780" w:type="dxa"/>
          </w:tcPr>
          <w:p w14:paraId="79E10329" w14:textId="77777777" w:rsidR="0059618E" w:rsidRPr="00471937" w:rsidRDefault="0059618E" w:rsidP="0059618E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81" w:type="dxa"/>
          </w:tcPr>
          <w:p w14:paraId="484323AC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C46FD" w14:textId="649CAF58" w:rsidR="0059618E" w:rsidRPr="00471937" w:rsidRDefault="00D5262D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(29,423)</w:t>
            </w:r>
          </w:p>
        </w:tc>
        <w:tc>
          <w:tcPr>
            <w:tcW w:w="180" w:type="dxa"/>
          </w:tcPr>
          <w:p w14:paraId="1BFC3905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437E1" w14:textId="3336F9DD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7,381</w:t>
            </w:r>
          </w:p>
        </w:tc>
        <w:tc>
          <w:tcPr>
            <w:tcW w:w="180" w:type="dxa"/>
          </w:tcPr>
          <w:p w14:paraId="26807C05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229805" w14:textId="1CD0EB6D" w:rsidR="0059618E" w:rsidRPr="008575C0" w:rsidRDefault="00D5262D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(756)</w:t>
            </w:r>
          </w:p>
        </w:tc>
        <w:tc>
          <w:tcPr>
            <w:tcW w:w="180" w:type="dxa"/>
          </w:tcPr>
          <w:p w14:paraId="0C2EC73E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99E5DAD" w14:textId="7D257E36" w:rsidR="0059618E" w:rsidRPr="008575C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6,845</w:t>
            </w:r>
          </w:p>
        </w:tc>
      </w:tr>
      <w:tr w:rsidR="00FF2DBA" w:rsidRPr="00471937" w14:paraId="2BBC8200" w14:textId="77777777" w:rsidTr="00DA1D7E">
        <w:trPr>
          <w:cantSplit/>
          <w:trHeight w:hRule="exact" w:val="389"/>
        </w:trPr>
        <w:tc>
          <w:tcPr>
            <w:tcW w:w="3780" w:type="dxa"/>
          </w:tcPr>
          <w:p w14:paraId="2DA61B01" w14:textId="77777777" w:rsidR="00FF2DBA" w:rsidRPr="00471937" w:rsidRDefault="00FF2DBA" w:rsidP="0059618E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866D100" w14:textId="77777777" w:rsidR="00FF2DBA" w:rsidRPr="00471937" w:rsidRDefault="00FF2DBA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6CCC75" w14:textId="77777777" w:rsidR="00FF2DBA" w:rsidRPr="00471937" w:rsidRDefault="00FF2DBA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EC8E15" w14:textId="77777777" w:rsidR="00FF2DBA" w:rsidRPr="00471937" w:rsidRDefault="00FF2DBA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136C8E" w14:textId="77777777" w:rsidR="00FF2DBA" w:rsidRDefault="00FF2DBA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3874E1" w14:textId="77777777" w:rsidR="00FF2DBA" w:rsidRPr="00471937" w:rsidRDefault="00FF2DBA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E8A7CA" w14:textId="77777777" w:rsidR="00FF2DBA" w:rsidRPr="008575C0" w:rsidRDefault="00FF2DBA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9D83B" w14:textId="77777777" w:rsidR="00FF2DBA" w:rsidRPr="00471937" w:rsidRDefault="00FF2DBA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2694658" w14:textId="77777777" w:rsidR="00FF2DBA" w:rsidRDefault="00FF2DBA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59618E" w:rsidRPr="00471937" w14:paraId="16CEA4DF" w14:textId="77777777" w:rsidTr="00DA1D7E">
        <w:trPr>
          <w:cantSplit/>
          <w:trHeight w:hRule="exact" w:val="390"/>
        </w:trPr>
        <w:tc>
          <w:tcPr>
            <w:tcW w:w="3780" w:type="dxa"/>
          </w:tcPr>
          <w:p w14:paraId="09EB07DA" w14:textId="77777777" w:rsidR="0059618E" w:rsidRPr="00471937" w:rsidRDefault="0059618E" w:rsidP="0059618E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81" w:type="dxa"/>
          </w:tcPr>
          <w:p w14:paraId="1898E04F" w14:textId="77777777" w:rsidR="0059618E" w:rsidRPr="00471937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E1ED53" w14:textId="69FFB755" w:rsidR="0059618E" w:rsidRPr="008575C0" w:rsidRDefault="00D5262D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70,851</w:t>
            </w:r>
          </w:p>
        </w:tc>
        <w:tc>
          <w:tcPr>
            <w:tcW w:w="180" w:type="dxa"/>
          </w:tcPr>
          <w:p w14:paraId="655A4C96" w14:textId="77777777" w:rsidR="0059618E" w:rsidRPr="008575C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39029D" w14:textId="5F1C73CB" w:rsidR="0059618E" w:rsidRPr="008575C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72,956</w:t>
            </w:r>
          </w:p>
        </w:tc>
        <w:tc>
          <w:tcPr>
            <w:tcW w:w="180" w:type="dxa"/>
          </w:tcPr>
          <w:p w14:paraId="2A261EFF" w14:textId="77777777" w:rsidR="0059618E" w:rsidRPr="008575C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7FEDF0" w14:textId="15E46D52" w:rsidR="0059618E" w:rsidRPr="008575C0" w:rsidRDefault="00D5262D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37,685</w:t>
            </w:r>
          </w:p>
        </w:tc>
        <w:tc>
          <w:tcPr>
            <w:tcW w:w="180" w:type="dxa"/>
          </w:tcPr>
          <w:p w14:paraId="2DD7C6BD" w14:textId="77777777" w:rsidR="0059618E" w:rsidRPr="008575C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49EFFD21" w14:textId="2267C76B" w:rsidR="0059618E" w:rsidRPr="008575C0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14,267</w:t>
            </w:r>
          </w:p>
        </w:tc>
      </w:tr>
    </w:tbl>
    <w:p w14:paraId="4ADAF6A0" w14:textId="77777777" w:rsidR="0041682E" w:rsidRPr="00EA6127" w:rsidRDefault="0041682E" w:rsidP="0041682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6CF7F57C" w14:textId="4C197F6B" w:rsidR="00382CBD" w:rsidRPr="006A5DCA" w:rsidRDefault="00382CBD" w:rsidP="005C7EF7">
      <w:pPr>
        <w:tabs>
          <w:tab w:val="clear" w:pos="454"/>
          <w:tab w:val="clear" w:pos="680"/>
          <w:tab w:val="left" w:pos="567"/>
          <w:tab w:val="left" w:pos="9270"/>
          <w:tab w:val="left" w:pos="9498"/>
        </w:tabs>
        <w:spacing w:line="240" w:lineRule="auto"/>
        <w:ind w:left="547" w:right="28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จำนวนภาษีเงินได้ในงบกำไรขาดทุนเบ็ดเสร็จรวมและงบกำไรขาดทุนเบ็ดเสร็จเฉพาะกิจการแตกต่างจากจำนวน</w:t>
      </w:r>
      <w:r w:rsidR="00173CCB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6A5DCA" w:rsidRDefault="00382CBD" w:rsidP="001E0A88">
      <w:pPr>
        <w:tabs>
          <w:tab w:val="left" w:pos="630"/>
        </w:tabs>
        <w:spacing w:line="240" w:lineRule="auto"/>
        <w:ind w:right="288" w:firstLine="540"/>
        <w:rPr>
          <w:rFonts w:asciiTheme="majorBidi" w:hAnsiTheme="majorBidi" w:cstheme="majorBidi"/>
          <w:sz w:val="30"/>
          <w:szCs w:val="30"/>
        </w:rPr>
      </w:pPr>
    </w:p>
    <w:p w14:paraId="1B1A217C" w14:textId="7DACCEC6" w:rsidR="00113D34" w:rsidRPr="006A5DCA" w:rsidRDefault="0004458E" w:rsidP="009D011D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288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ส่งเสริมการลงทุน พ.ศ.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ในการผลิตยาเริ่มตั้งแต่วันที่ 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สิทธิประโยชน์ที่ได้รับ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ประกอบด้วยการได้รับยกเว้นอากรขาเข้าสำหรับเครื่องจักรที่นำเข้าตามที่คณะกรรมการอนุมัติ 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  <w:r w:rsidR="00422B34" w:rsidRPr="006A5DCA">
        <w:rPr>
          <w:rFonts w:asciiTheme="majorBidi" w:hAnsiTheme="majorBidi" w:cstheme="majorBidi"/>
          <w:sz w:val="30"/>
          <w:szCs w:val="30"/>
        </w:rPr>
        <w:tab/>
      </w:r>
    </w:p>
    <w:p w14:paraId="2F040C20" w14:textId="77777777" w:rsidR="002B22CA" w:rsidRPr="006A5DCA" w:rsidRDefault="002B22CA" w:rsidP="001E0A88">
      <w:pPr>
        <w:tabs>
          <w:tab w:val="clear" w:pos="907"/>
          <w:tab w:val="left" w:pos="900"/>
        </w:tabs>
        <w:spacing w:line="240" w:lineRule="auto"/>
        <w:ind w:left="900" w:right="288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834539" w14:textId="68BD0EBB" w:rsidR="00697E7C" w:rsidRPr="006A5DCA" w:rsidRDefault="001A41DD" w:rsidP="006073E0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288" w:hanging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D011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ได้รับการอนุมัติจากกรมสรรพากรให้ได้รับสิทธิประโยชน์ตามพระราชกฤษฎีกาออกตามความใน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77598" w:rsidRPr="006A5DC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ในฐานะที่เป็นศูนย์กลางธุรกิจระหว่างประเทศ</w:t>
      </w:r>
      <w:r w:rsidR="005B008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สี่ปี</w:t>
      </w:r>
      <w:r w:rsidR="008A3027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42835" w:rsidRPr="006A5DCA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เริ่มตั้งแต่วันที่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62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ศูนย์กลางธุรกิจระหว่างประเทศ</w:t>
      </w:r>
    </w:p>
    <w:p w14:paraId="4B0377DE" w14:textId="232BF462" w:rsidR="00D26680" w:rsidRPr="006A5DCA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B2ACE39" w14:textId="5F0FDB20" w:rsidR="00422B34" w:rsidRPr="006A5DCA" w:rsidRDefault="00382CBD" w:rsidP="009D011D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288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="005B008C">
        <w:rPr>
          <w:rFonts w:asciiTheme="majorBidi" w:hAnsiTheme="majorBidi" w:cstheme="majorBidi"/>
          <w:sz w:val="30"/>
          <w:szCs w:val="30"/>
          <w:cs/>
        </w:rPr>
        <w:br/>
      </w:r>
      <w:r w:rsidR="005B008C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เงินปันผลรับ </w:t>
      </w:r>
      <w:r w:rsidRPr="006A5DCA">
        <w:rPr>
          <w:rFonts w:asciiTheme="majorBidi" w:hAnsiTheme="majorBidi" w:cstheme="majorBidi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503A9C76" w14:textId="77777777" w:rsidR="00697E7C" w:rsidRPr="006A5DCA" w:rsidRDefault="00697E7C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8657D" w14:textId="5DCC355D" w:rsidR="0077024E" w:rsidRPr="006A5DCA" w:rsidRDefault="0077024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3" w:hanging="86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41682E">
        <w:rPr>
          <w:rFonts w:asciiTheme="majorBidi" w:hAnsiTheme="majorBidi" w:cstheme="majorBidi"/>
          <w:sz w:val="30"/>
          <w:szCs w:val="30"/>
        </w:rPr>
        <w:t>3</w:t>
      </w:r>
      <w:r w:rsidR="008D161D">
        <w:rPr>
          <w:rFonts w:asciiTheme="majorBidi" w:hAnsiTheme="majorBidi" w:cstheme="majorBidi"/>
          <w:sz w:val="30"/>
          <w:szCs w:val="30"/>
        </w:rPr>
        <w:t>1</w:t>
      </w:r>
      <w:r w:rsidR="002A437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6E65A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A4375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8D161D">
        <w:rPr>
          <w:rFonts w:asciiTheme="majorBidi" w:hAnsiTheme="majorBidi" w:cstheme="majorBidi"/>
          <w:sz w:val="30"/>
          <w:szCs w:val="30"/>
        </w:rPr>
        <w:t>7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8D161D">
        <w:rPr>
          <w:rFonts w:asciiTheme="majorBidi" w:hAnsiTheme="majorBidi" w:cstheme="majorBidi"/>
          <w:sz w:val="30"/>
          <w:szCs w:val="30"/>
        </w:rPr>
        <w:t>6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6CAE6F" w14:textId="77777777" w:rsidR="00B85EE4" w:rsidRPr="006A5DCA" w:rsidRDefault="00B85EE4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992"/>
        <w:gridCol w:w="270"/>
        <w:gridCol w:w="1150"/>
        <w:gridCol w:w="270"/>
        <w:gridCol w:w="1005"/>
        <w:gridCol w:w="270"/>
        <w:gridCol w:w="1146"/>
      </w:tblGrid>
      <w:tr w:rsidR="00B85EE4" w:rsidRPr="006A5DCA" w14:paraId="5B64F681" w14:textId="77777777" w:rsidTr="002C397B">
        <w:tc>
          <w:tcPr>
            <w:tcW w:w="3969" w:type="dxa"/>
          </w:tcPr>
          <w:p w14:paraId="0F6CB1B8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00" w:type="dxa"/>
            <w:gridSpan w:val="7"/>
          </w:tcPr>
          <w:p w14:paraId="57EA87B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6A5DCA" w14:paraId="3577B350" w14:textId="77777777" w:rsidTr="002C397B">
        <w:tc>
          <w:tcPr>
            <w:tcW w:w="3969" w:type="dxa"/>
          </w:tcPr>
          <w:p w14:paraId="4B51A53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</w:tcPr>
          <w:p w14:paraId="163B9CC7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23880D6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9618E" w:rsidRPr="006A5DCA" w14:paraId="700C5680" w14:textId="77777777" w:rsidTr="002C397B">
        <w:tc>
          <w:tcPr>
            <w:tcW w:w="3969" w:type="dxa"/>
          </w:tcPr>
          <w:p w14:paraId="4C26DE0D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A217856" w14:textId="6B14A337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7049A984" w14:textId="03BB7056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31B8DBF" w14:textId="371D58A6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E806E18" w14:textId="22FBDBEF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9618E" w:rsidRPr="006A5DCA" w14:paraId="08EFE5AD" w14:textId="77777777" w:rsidTr="002C397B">
        <w:tc>
          <w:tcPr>
            <w:tcW w:w="3969" w:type="dxa"/>
          </w:tcPr>
          <w:p w14:paraId="245F5DCB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99E00CC" w14:textId="08479250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1100A2EB" w14:textId="6542EEA0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8EE990B" w14:textId="58ED1563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59618E" w:rsidRPr="0059618E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A61E737" w14:textId="19951593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9618E" w:rsidRPr="006A5DCA" w14:paraId="2D317AD4" w14:textId="77777777" w:rsidTr="002C397B">
        <w:trPr>
          <w:trHeight w:val="362"/>
        </w:trPr>
        <w:tc>
          <w:tcPr>
            <w:tcW w:w="3969" w:type="dxa"/>
          </w:tcPr>
          <w:p w14:paraId="764AD644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00" w:type="dxa"/>
            <w:gridSpan w:val="7"/>
          </w:tcPr>
          <w:p w14:paraId="300AE64A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5727" w:rsidRPr="006A5DCA" w14:paraId="75DAEE2D" w14:textId="77777777" w:rsidTr="002C397B">
        <w:trPr>
          <w:trHeight w:val="308"/>
        </w:trPr>
        <w:tc>
          <w:tcPr>
            <w:tcW w:w="3969" w:type="dxa"/>
          </w:tcPr>
          <w:p w14:paraId="5E41D79A" w14:textId="77777777" w:rsidR="00165727" w:rsidRPr="006A5DCA" w:rsidRDefault="00165727" w:rsidP="001657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1EF91ED1" w14:textId="7742A985" w:rsidR="00165727" w:rsidRPr="006A5DCA" w:rsidRDefault="00D5262D" w:rsidP="00EC4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514,951</w:t>
            </w:r>
          </w:p>
        </w:tc>
        <w:tc>
          <w:tcPr>
            <w:tcW w:w="270" w:type="dxa"/>
          </w:tcPr>
          <w:p w14:paraId="561FF2AB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2AD738C" w14:textId="6F6842B2" w:rsidR="00165727" w:rsidRPr="006A5DCA" w:rsidRDefault="00D5262D" w:rsidP="002C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525,622</w:t>
            </w:r>
          </w:p>
        </w:tc>
        <w:tc>
          <w:tcPr>
            <w:tcW w:w="270" w:type="dxa"/>
          </w:tcPr>
          <w:p w14:paraId="73368B23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E84B049" w14:textId="4B54ED94" w:rsidR="00165727" w:rsidRPr="006A5DCA" w:rsidRDefault="00D5262D" w:rsidP="002C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(221,08</w:t>
            </w:r>
            <w:r w:rsidR="006073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6B89A9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F8CC128" w14:textId="470FDA42" w:rsidR="00165727" w:rsidRPr="006A5DCA" w:rsidRDefault="00D5262D" w:rsidP="00EC4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(24</w:t>
            </w:r>
            <w:r w:rsidR="006073E0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,812</w:t>
            </w:r>
            <w:r w:rsidR="0016572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165727" w:rsidRPr="006A5DCA" w14:paraId="13D4F894" w14:textId="77777777" w:rsidTr="002C397B">
        <w:tc>
          <w:tcPr>
            <w:tcW w:w="3969" w:type="dxa"/>
          </w:tcPr>
          <w:p w14:paraId="6AF01B99" w14:textId="77777777" w:rsidR="00165727" w:rsidRPr="006A5DCA" w:rsidRDefault="00165727" w:rsidP="001657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992" w:type="dxa"/>
          </w:tcPr>
          <w:p w14:paraId="185FA21D" w14:textId="727FA58E" w:rsidR="00165727" w:rsidRPr="006A5DCA" w:rsidRDefault="00D5262D" w:rsidP="00EC4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39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(221,03</w:t>
            </w:r>
            <w:r w:rsidR="006073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27DAEACF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46ECA7D" w14:textId="55B3380B" w:rsidR="00165727" w:rsidRPr="006A5DCA" w:rsidRDefault="00D5262D" w:rsidP="00EC4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(246,673</w:t>
            </w:r>
            <w:r w:rsidR="0016572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795AD53B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2CB31EA3" w14:textId="54DF53DE" w:rsidR="00165727" w:rsidRPr="006A5DCA" w:rsidRDefault="00D5262D" w:rsidP="00EC4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221,03</w:t>
            </w:r>
            <w:r w:rsidR="006073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EAB23C3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3687D3CC" w14:textId="4DA85856" w:rsidR="00165727" w:rsidRPr="006A5DCA" w:rsidRDefault="00165727" w:rsidP="002C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D5262D">
              <w:rPr>
                <w:rFonts w:ascii="Angsana New" w:hAnsi="Angsana New"/>
                <w:sz w:val="30"/>
                <w:szCs w:val="30"/>
                <w:lang w:val="en-GB"/>
              </w:rPr>
              <w:t>46,673</w:t>
            </w:r>
          </w:p>
        </w:tc>
      </w:tr>
      <w:tr w:rsidR="00165727" w:rsidRPr="006A5DCA" w14:paraId="776178DC" w14:textId="77777777" w:rsidTr="002C397B">
        <w:tc>
          <w:tcPr>
            <w:tcW w:w="3969" w:type="dxa"/>
          </w:tcPr>
          <w:p w14:paraId="6C50F378" w14:textId="35385154" w:rsidR="00165727" w:rsidRPr="006A5DCA" w:rsidRDefault="00165727" w:rsidP="001657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="00B74B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B74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74B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="00B74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ภาษีเงินได้รอตัดบัญชีสุทธิ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1D42540B" w:rsidR="00165727" w:rsidRPr="006A5DCA" w:rsidRDefault="00D5262D" w:rsidP="002C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293,916</w:t>
            </w:r>
          </w:p>
        </w:tc>
        <w:tc>
          <w:tcPr>
            <w:tcW w:w="270" w:type="dxa"/>
          </w:tcPr>
          <w:p w14:paraId="297F2B0D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30C54F8D" w:rsidR="00165727" w:rsidRPr="006A5DCA" w:rsidRDefault="00165727" w:rsidP="00B74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278,949</w:t>
            </w:r>
          </w:p>
        </w:tc>
        <w:tc>
          <w:tcPr>
            <w:tcW w:w="270" w:type="dxa"/>
          </w:tcPr>
          <w:p w14:paraId="29603EAA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67A57BF7" w:rsidR="00165727" w:rsidRPr="001402CF" w:rsidRDefault="00D5262D" w:rsidP="00EC4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(46)</w:t>
            </w:r>
          </w:p>
        </w:tc>
        <w:tc>
          <w:tcPr>
            <w:tcW w:w="270" w:type="dxa"/>
          </w:tcPr>
          <w:p w14:paraId="74231AFA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3AA70B34" w:rsidR="00165727" w:rsidRPr="006A5DCA" w:rsidRDefault="00165727" w:rsidP="0062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(2,139)</w:t>
            </w:r>
          </w:p>
        </w:tc>
      </w:tr>
    </w:tbl>
    <w:p w14:paraId="71667812" w14:textId="77777777" w:rsidR="00446EE4" w:rsidRPr="006A5DCA" w:rsidRDefault="00446EE4" w:rsidP="006A5D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992"/>
        <w:gridCol w:w="270"/>
        <w:gridCol w:w="1170"/>
        <w:gridCol w:w="261"/>
        <w:gridCol w:w="992"/>
        <w:gridCol w:w="284"/>
        <w:gridCol w:w="1134"/>
      </w:tblGrid>
      <w:tr w:rsidR="00B85EE4" w:rsidRPr="006A5DCA" w14:paraId="0230C157" w14:textId="77777777" w:rsidTr="00622C4C">
        <w:tc>
          <w:tcPr>
            <w:tcW w:w="3969" w:type="dxa"/>
          </w:tcPr>
          <w:p w14:paraId="03194DE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14:paraId="7CCDE756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6A5DCA" w14:paraId="39AF2A14" w14:textId="77777777" w:rsidTr="00622C4C">
        <w:tc>
          <w:tcPr>
            <w:tcW w:w="3969" w:type="dxa"/>
          </w:tcPr>
          <w:p w14:paraId="2375CAC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78F1C3AF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6DECFDAB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37CC74F2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9618E" w:rsidRPr="006A5DCA" w14:paraId="4176A1AF" w14:textId="77777777" w:rsidTr="00622C4C">
        <w:tc>
          <w:tcPr>
            <w:tcW w:w="3969" w:type="dxa"/>
          </w:tcPr>
          <w:p w14:paraId="0FEE03A8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0EF4F6" w14:textId="20C7CC92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F3CBA9" w14:textId="25C98727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14:paraId="4CD8FA3F" w14:textId="77777777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B051349" w14:textId="6C086C0A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shd w:val="clear" w:color="auto" w:fill="auto"/>
          </w:tcPr>
          <w:p w14:paraId="4CC1AD89" w14:textId="77777777" w:rsidR="0059618E" w:rsidRPr="00EF05E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2B4EB1" w14:textId="035E8DAA" w:rsidR="0059618E" w:rsidRPr="006A5DCA" w:rsidRDefault="0059618E" w:rsidP="0059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3032B" w:rsidRPr="006A5DCA" w14:paraId="59ADE6AB" w14:textId="77777777" w:rsidTr="00622C4C">
        <w:tc>
          <w:tcPr>
            <w:tcW w:w="3969" w:type="dxa"/>
          </w:tcPr>
          <w:p w14:paraId="7F25980D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04736FD" w14:textId="51AC1F1F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1D259" w14:textId="5C9DD901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shd w:val="clear" w:color="auto" w:fill="auto"/>
          </w:tcPr>
          <w:p w14:paraId="616FAADF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3FB27AC" w14:textId="080E39BE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52DB239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51B0C25" w14:textId="7132CDC8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032B" w:rsidRPr="006A5DCA" w14:paraId="71AA972F" w14:textId="77777777" w:rsidTr="00622C4C">
        <w:trPr>
          <w:trHeight w:val="362"/>
        </w:trPr>
        <w:tc>
          <w:tcPr>
            <w:tcW w:w="3969" w:type="dxa"/>
          </w:tcPr>
          <w:p w14:paraId="7F77184A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14:paraId="16EBDDD9" w14:textId="77777777" w:rsidR="00E3032B" w:rsidRPr="006A5DCA" w:rsidRDefault="00E3032B" w:rsidP="00E30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5727" w:rsidRPr="006A5DCA" w14:paraId="089FF4EB" w14:textId="77777777" w:rsidTr="00622C4C">
        <w:tc>
          <w:tcPr>
            <w:tcW w:w="3969" w:type="dxa"/>
          </w:tcPr>
          <w:p w14:paraId="3876DF9C" w14:textId="77777777" w:rsidR="00165727" w:rsidRPr="006A5DCA" w:rsidRDefault="00165727" w:rsidP="001657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436D2F20" w14:textId="0DD395B6" w:rsidR="00165727" w:rsidRPr="006A5DCA" w:rsidRDefault="00D5262D" w:rsidP="0062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92,617</w:t>
            </w:r>
          </w:p>
        </w:tc>
        <w:tc>
          <w:tcPr>
            <w:tcW w:w="270" w:type="dxa"/>
          </w:tcPr>
          <w:p w14:paraId="4EB5B517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124B9" w14:textId="5F7E246E" w:rsidR="00165727" w:rsidRPr="00622C4C" w:rsidRDefault="00165727" w:rsidP="0062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91,287</w:t>
            </w:r>
          </w:p>
        </w:tc>
        <w:tc>
          <w:tcPr>
            <w:tcW w:w="261" w:type="dxa"/>
          </w:tcPr>
          <w:p w14:paraId="5D1AA03A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181B4CC" w14:textId="1AEF308A" w:rsidR="00165727" w:rsidRPr="006A5DCA" w:rsidRDefault="00D5262D" w:rsidP="0062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(25,636)</w:t>
            </w:r>
          </w:p>
        </w:tc>
        <w:tc>
          <w:tcPr>
            <w:tcW w:w="284" w:type="dxa"/>
          </w:tcPr>
          <w:p w14:paraId="4801ED3F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F75C63" w14:textId="4FF0CFAD" w:rsidR="00165727" w:rsidRPr="001402CF" w:rsidRDefault="00165727" w:rsidP="0062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(25,062)</w:t>
            </w:r>
          </w:p>
        </w:tc>
      </w:tr>
      <w:tr w:rsidR="00165727" w:rsidRPr="006A5DCA" w14:paraId="2FF7DC92" w14:textId="77777777" w:rsidTr="00622C4C">
        <w:tc>
          <w:tcPr>
            <w:tcW w:w="3969" w:type="dxa"/>
          </w:tcPr>
          <w:p w14:paraId="7B83A2A0" w14:textId="77777777" w:rsidR="00165727" w:rsidRPr="006A5DCA" w:rsidRDefault="00165727" w:rsidP="001657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992" w:type="dxa"/>
          </w:tcPr>
          <w:p w14:paraId="0402CA5E" w14:textId="4FF00349" w:rsidR="00165727" w:rsidRPr="006A5DCA" w:rsidRDefault="00D5262D" w:rsidP="0062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(25,636)</w:t>
            </w:r>
          </w:p>
        </w:tc>
        <w:tc>
          <w:tcPr>
            <w:tcW w:w="270" w:type="dxa"/>
          </w:tcPr>
          <w:p w14:paraId="7A1A1D89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EC031C" w14:textId="05488933" w:rsidR="00165727" w:rsidRPr="00622C4C" w:rsidRDefault="00165727" w:rsidP="0062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(25,062)</w:t>
            </w:r>
          </w:p>
        </w:tc>
        <w:tc>
          <w:tcPr>
            <w:tcW w:w="261" w:type="dxa"/>
          </w:tcPr>
          <w:p w14:paraId="37402A34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39FEF59" w14:textId="6525D02F" w:rsidR="00165727" w:rsidRPr="006A5DCA" w:rsidRDefault="00D5262D" w:rsidP="0062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25,636</w:t>
            </w:r>
          </w:p>
        </w:tc>
        <w:tc>
          <w:tcPr>
            <w:tcW w:w="284" w:type="dxa"/>
          </w:tcPr>
          <w:p w14:paraId="19ADF6BC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DF5620" w14:textId="645C0440" w:rsidR="00165727" w:rsidRPr="001402CF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25,062</w:t>
            </w:r>
          </w:p>
        </w:tc>
      </w:tr>
      <w:tr w:rsidR="00165727" w:rsidRPr="006A5DCA" w14:paraId="4B2F3273" w14:textId="77777777" w:rsidTr="00622C4C">
        <w:tc>
          <w:tcPr>
            <w:tcW w:w="3969" w:type="dxa"/>
          </w:tcPr>
          <w:p w14:paraId="52D5A9CD" w14:textId="77777777" w:rsidR="00165727" w:rsidRPr="006A5DCA" w:rsidRDefault="00165727" w:rsidP="001657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45BAD4D8" w:rsidR="00165727" w:rsidRPr="00622C4C" w:rsidRDefault="00D5262D" w:rsidP="0062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C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66,981</w:t>
            </w:r>
          </w:p>
        </w:tc>
        <w:tc>
          <w:tcPr>
            <w:tcW w:w="270" w:type="dxa"/>
          </w:tcPr>
          <w:p w14:paraId="4F61D245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4AC418F5" w:rsidR="00165727" w:rsidRPr="00622C4C" w:rsidRDefault="00165727" w:rsidP="0062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22C4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66,225</w:t>
            </w:r>
          </w:p>
        </w:tc>
        <w:tc>
          <w:tcPr>
            <w:tcW w:w="261" w:type="dxa"/>
          </w:tcPr>
          <w:p w14:paraId="1E06E2C8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76B081CC" w:rsidR="00165727" w:rsidRPr="006A5DCA" w:rsidRDefault="00D5262D" w:rsidP="0062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95B29FC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391BF460" w:rsidR="00165727" w:rsidRPr="001402CF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6A5DCA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07D31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DA89FB3" w14:textId="07FE9D75" w:rsidR="0077024E" w:rsidRPr="006A5DCA" w:rsidRDefault="0077024E" w:rsidP="0062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6E65A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สาม</w:t>
      </w:r>
      <w:r w:rsidR="008A699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สิ้นสุดวันที่</w:t>
      </w:r>
      <w:r w:rsidR="00280116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41682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="008D161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1</w:t>
      </w:r>
      <w:r w:rsid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6E65A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มีนาคม</w:t>
      </w:r>
      <w:r w:rsidR="006A5DC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8D161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7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2339CA69" w14:textId="6FFF5814" w:rsidR="005D732C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7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320"/>
        <w:gridCol w:w="1008"/>
        <w:gridCol w:w="270"/>
        <w:gridCol w:w="1080"/>
        <w:gridCol w:w="270"/>
        <w:gridCol w:w="1080"/>
        <w:gridCol w:w="270"/>
        <w:gridCol w:w="1080"/>
      </w:tblGrid>
      <w:tr w:rsidR="004E59FB" w:rsidRPr="006A5DCA" w14:paraId="02FCF2BB" w14:textId="77777777" w:rsidTr="00275D2C">
        <w:trPr>
          <w:trHeight w:val="272"/>
          <w:tblHeader/>
        </w:trPr>
        <w:tc>
          <w:tcPr>
            <w:tcW w:w="4320" w:type="dxa"/>
          </w:tcPr>
          <w:p w14:paraId="424AC06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58" w:type="dxa"/>
            <w:gridSpan w:val="7"/>
            <w:vAlign w:val="bottom"/>
          </w:tcPr>
          <w:p w14:paraId="48C32F5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9FB" w:rsidRPr="006A5DCA" w14:paraId="45A01E78" w14:textId="77777777" w:rsidTr="00275D2C">
        <w:trPr>
          <w:trHeight w:val="1099"/>
          <w:tblHeader/>
        </w:trPr>
        <w:tc>
          <w:tcPr>
            <w:tcW w:w="4320" w:type="dxa"/>
          </w:tcPr>
          <w:p w14:paraId="3CF8B1A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BC3EC4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4B0D8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53737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481CAF7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542FA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70" w:type="dxa"/>
            <w:vAlign w:val="bottom"/>
          </w:tcPr>
          <w:p w14:paraId="02B6312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78FB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E59FB" w:rsidRPr="006A5DCA" w14:paraId="0E455B3D" w14:textId="77777777" w:rsidTr="00275D2C">
        <w:trPr>
          <w:trHeight w:val="883"/>
          <w:tblHeader/>
        </w:trPr>
        <w:tc>
          <w:tcPr>
            <w:tcW w:w="4320" w:type="dxa"/>
          </w:tcPr>
          <w:p w14:paraId="2ABDAFAC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917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08" w:type="dxa"/>
            <w:vAlign w:val="bottom"/>
          </w:tcPr>
          <w:p w14:paraId="59CFB93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1006CF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5FE86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262F67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95ADD6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70" w:type="dxa"/>
            <w:vAlign w:val="bottom"/>
          </w:tcPr>
          <w:p w14:paraId="5E3AC19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15EFA" w14:textId="540776C5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D1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E65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4E59FB" w:rsidRPr="006A5DCA" w14:paraId="646CEAB0" w14:textId="77777777" w:rsidTr="00275D2C">
        <w:tc>
          <w:tcPr>
            <w:tcW w:w="4320" w:type="dxa"/>
          </w:tcPr>
          <w:p w14:paraId="15C9F267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7"/>
          </w:tcPr>
          <w:p w14:paraId="7F65189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53DBD019" w14:textId="77777777" w:rsidTr="00275D2C">
        <w:tc>
          <w:tcPr>
            <w:tcW w:w="4320" w:type="dxa"/>
          </w:tcPr>
          <w:p w14:paraId="417444C5" w14:textId="4CA26D4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08" w:type="dxa"/>
          </w:tcPr>
          <w:p w14:paraId="247F0373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7B40A0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076D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B217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ECD0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BA15D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A4C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E59FB" w:rsidRPr="006A5DCA" w14:paraId="43B4F5AA" w14:textId="77777777" w:rsidTr="00275D2C">
        <w:tc>
          <w:tcPr>
            <w:tcW w:w="4320" w:type="dxa"/>
          </w:tcPr>
          <w:p w14:paraId="32CB26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</w:tcPr>
          <w:p w14:paraId="36891BEF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5016FF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271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397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EB01C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F81E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6B89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165727" w:rsidRPr="006A5DCA" w14:paraId="2BD8A39C" w14:textId="77777777" w:rsidTr="00275D2C">
        <w:tc>
          <w:tcPr>
            <w:tcW w:w="4320" w:type="dxa"/>
          </w:tcPr>
          <w:p w14:paraId="10414F0E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34828CD3" w14:textId="4C271726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315,154</w:t>
            </w:r>
          </w:p>
        </w:tc>
        <w:tc>
          <w:tcPr>
            <w:tcW w:w="270" w:type="dxa"/>
          </w:tcPr>
          <w:p w14:paraId="0F615219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23973B96" w14:textId="6021D6DA" w:rsidR="00165727" w:rsidRPr="006A5DCA" w:rsidRDefault="00D5262D" w:rsidP="0027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(34,792)</w:t>
            </w:r>
          </w:p>
        </w:tc>
        <w:tc>
          <w:tcPr>
            <w:tcW w:w="270" w:type="dxa"/>
          </w:tcPr>
          <w:p w14:paraId="7BD5AD4D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664B92" w14:textId="5EBC4143" w:rsidR="00165727" w:rsidRPr="006A5DCA" w:rsidRDefault="00D5262D" w:rsidP="00275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(520)</w:t>
            </w:r>
          </w:p>
        </w:tc>
        <w:tc>
          <w:tcPr>
            <w:tcW w:w="270" w:type="dxa"/>
          </w:tcPr>
          <w:p w14:paraId="226E0FC2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5F58A5" w14:textId="0946860D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279,842</w:t>
            </w:r>
          </w:p>
        </w:tc>
      </w:tr>
      <w:tr w:rsidR="00165727" w:rsidRPr="006A5DCA" w14:paraId="3A17E90D" w14:textId="77777777" w:rsidTr="00275D2C">
        <w:trPr>
          <w:trHeight w:val="326"/>
        </w:trPr>
        <w:tc>
          <w:tcPr>
            <w:tcW w:w="4320" w:type="dxa"/>
          </w:tcPr>
          <w:p w14:paraId="31096047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08" w:type="dxa"/>
          </w:tcPr>
          <w:p w14:paraId="4FBF5E02" w14:textId="12AFE898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48,314</w:t>
            </w:r>
          </w:p>
        </w:tc>
        <w:tc>
          <w:tcPr>
            <w:tcW w:w="270" w:type="dxa"/>
          </w:tcPr>
          <w:p w14:paraId="7B8640E0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3BC85" w14:textId="0D3C6222" w:rsidR="00165727" w:rsidRPr="006A5DCA" w:rsidRDefault="00D5262D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1,586</w:t>
            </w:r>
          </w:p>
        </w:tc>
        <w:tc>
          <w:tcPr>
            <w:tcW w:w="270" w:type="dxa"/>
          </w:tcPr>
          <w:p w14:paraId="3B1430EE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A5E28C" w14:textId="114B58B7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270" w:type="dxa"/>
          </w:tcPr>
          <w:p w14:paraId="46F0BE4B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2E3F" w14:textId="71914596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49,759</w:t>
            </w:r>
          </w:p>
        </w:tc>
      </w:tr>
      <w:tr w:rsidR="00165727" w:rsidRPr="006A5DCA" w14:paraId="105FE0EB" w14:textId="77777777" w:rsidTr="00275D2C">
        <w:tc>
          <w:tcPr>
            <w:tcW w:w="4320" w:type="dxa"/>
          </w:tcPr>
          <w:p w14:paraId="42545A1C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08" w:type="dxa"/>
          </w:tcPr>
          <w:p w14:paraId="3911BB77" w14:textId="017AD641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19,861</w:t>
            </w:r>
          </w:p>
        </w:tc>
        <w:tc>
          <w:tcPr>
            <w:tcW w:w="270" w:type="dxa"/>
          </w:tcPr>
          <w:p w14:paraId="78518F28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6BEDE3F2" w14:textId="31DA96ED" w:rsidR="00165727" w:rsidRPr="006A5DCA" w:rsidRDefault="00D5262D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  <w:tc>
          <w:tcPr>
            <w:tcW w:w="270" w:type="dxa"/>
          </w:tcPr>
          <w:p w14:paraId="204EA2D8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9E98D" w14:textId="12971796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741178B9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13B61" w14:textId="6D2781CB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21,233</w:t>
            </w:r>
          </w:p>
        </w:tc>
      </w:tr>
      <w:tr w:rsidR="00165727" w:rsidRPr="006A5DCA" w14:paraId="577FEE92" w14:textId="77777777" w:rsidTr="00275D2C">
        <w:tc>
          <w:tcPr>
            <w:tcW w:w="4320" w:type="dxa"/>
          </w:tcPr>
          <w:p w14:paraId="49444155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08" w:type="dxa"/>
          </w:tcPr>
          <w:p w14:paraId="5A8B28ED" w14:textId="607A3695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36,016</w:t>
            </w:r>
          </w:p>
        </w:tc>
        <w:tc>
          <w:tcPr>
            <w:tcW w:w="270" w:type="dxa"/>
          </w:tcPr>
          <w:p w14:paraId="27ADFE24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58FB7016" w14:textId="29DCCA2E" w:rsidR="00165727" w:rsidRPr="006A5DCA" w:rsidRDefault="00D5262D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22,425</w:t>
            </w:r>
          </w:p>
        </w:tc>
        <w:tc>
          <w:tcPr>
            <w:tcW w:w="270" w:type="dxa"/>
          </w:tcPr>
          <w:p w14:paraId="4107E0FF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4F6AC7" w14:textId="68498A5F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(6,392)</w:t>
            </w:r>
          </w:p>
        </w:tc>
        <w:tc>
          <w:tcPr>
            <w:tcW w:w="270" w:type="dxa"/>
          </w:tcPr>
          <w:p w14:paraId="0FC053D3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C7EF9" w14:textId="5357B5F8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52,04</w:t>
            </w:r>
            <w:r w:rsidR="00A5217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65727" w:rsidRPr="006A5DCA" w14:paraId="7A5555A2" w14:textId="77777777" w:rsidTr="00275D2C">
        <w:tc>
          <w:tcPr>
            <w:tcW w:w="4320" w:type="dxa"/>
          </w:tcPr>
          <w:p w14:paraId="61F04841" w14:textId="74FE6F06" w:rsidR="00165727" w:rsidRPr="00A52175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08" w:type="dxa"/>
          </w:tcPr>
          <w:p w14:paraId="5A10D10F" w14:textId="30963FF2" w:rsidR="00165727" w:rsidRPr="00A52175" w:rsidRDefault="00D5262D" w:rsidP="00D5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A52175">
              <w:rPr>
                <w:rFonts w:ascii="Angsana New" w:hAnsi="Angsana New"/>
                <w:sz w:val="30"/>
                <w:szCs w:val="30"/>
              </w:rPr>
              <w:t>13,171</w:t>
            </w:r>
          </w:p>
        </w:tc>
        <w:tc>
          <w:tcPr>
            <w:tcW w:w="270" w:type="dxa"/>
          </w:tcPr>
          <w:p w14:paraId="5231186C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082B742" w14:textId="16451683" w:rsidR="00165727" w:rsidRPr="006A5DCA" w:rsidRDefault="00D5262D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1,123</w:t>
            </w:r>
          </w:p>
        </w:tc>
        <w:tc>
          <w:tcPr>
            <w:tcW w:w="270" w:type="dxa"/>
          </w:tcPr>
          <w:p w14:paraId="71BD3883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2DFC1E" w14:textId="684E3BF2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162DCE90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A1E9D" w14:textId="05BC0AD3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14,873</w:t>
            </w:r>
          </w:p>
        </w:tc>
      </w:tr>
      <w:tr w:rsidR="00FF2DBA" w:rsidRPr="006A5DCA" w14:paraId="7F5FAFFB" w14:textId="77777777" w:rsidTr="00275D2C">
        <w:tc>
          <w:tcPr>
            <w:tcW w:w="4320" w:type="dxa"/>
          </w:tcPr>
          <w:p w14:paraId="343EF35A" w14:textId="051BDF29" w:rsidR="00FF2DBA" w:rsidRPr="00A52175" w:rsidRDefault="00FF2DBA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5217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8" w:type="dxa"/>
          </w:tcPr>
          <w:p w14:paraId="6E0AA03B" w14:textId="6583FF16" w:rsidR="00FF2DBA" w:rsidRPr="00A52175" w:rsidRDefault="00D5262D" w:rsidP="00D5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rPr>
                <w:rFonts w:ascii="Angsana New" w:hAnsi="Angsana New"/>
                <w:sz w:val="30"/>
                <w:szCs w:val="30"/>
              </w:rPr>
            </w:pPr>
            <w:r w:rsidRPr="00A52175">
              <w:rPr>
                <w:rFonts w:ascii="Angsana New" w:hAnsi="Angsana New"/>
                <w:sz w:val="30"/>
                <w:szCs w:val="30"/>
              </w:rPr>
              <w:t>47,51</w:t>
            </w:r>
            <w:r w:rsidR="00A52175" w:rsidRPr="00A5217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8B1DDCA" w14:textId="77777777" w:rsidR="00FF2DBA" w:rsidRPr="006A5DCA" w:rsidRDefault="00FF2DBA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A9646A7" w14:textId="737D6439" w:rsidR="00FF2DBA" w:rsidRPr="006A5DCA" w:rsidRDefault="00D5262D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5,690</w:t>
            </w:r>
          </w:p>
        </w:tc>
        <w:tc>
          <w:tcPr>
            <w:tcW w:w="270" w:type="dxa"/>
          </w:tcPr>
          <w:p w14:paraId="02215E52" w14:textId="77777777" w:rsidR="00FF2DBA" w:rsidRPr="006A5DCA" w:rsidRDefault="00FF2DBA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2C279C" w14:textId="3C6AA858" w:rsidR="00FF2DBA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</w:t>
            </w:r>
            <w:r w:rsidR="00A5217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F871E1" w14:textId="77777777" w:rsidR="00FF2DBA" w:rsidRPr="006A5DCA" w:rsidRDefault="00FF2DBA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585EC" w14:textId="19F80357" w:rsidR="00FF2DBA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54,902</w:t>
            </w:r>
          </w:p>
        </w:tc>
      </w:tr>
      <w:tr w:rsidR="00165727" w:rsidRPr="006A5DCA" w14:paraId="13777C72" w14:textId="77777777" w:rsidTr="00275D2C">
        <w:tc>
          <w:tcPr>
            <w:tcW w:w="4320" w:type="dxa"/>
          </w:tcPr>
          <w:p w14:paraId="36C31792" w14:textId="77777777" w:rsidR="00165727" w:rsidRPr="00A52175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08" w:type="dxa"/>
          </w:tcPr>
          <w:p w14:paraId="756C0F48" w14:textId="7331E976" w:rsidR="00165727" w:rsidRPr="00A52175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2175">
              <w:rPr>
                <w:rFonts w:ascii="Angsana New" w:hAnsi="Angsana New"/>
                <w:sz w:val="30"/>
                <w:szCs w:val="30"/>
              </w:rPr>
              <w:t>45,595</w:t>
            </w:r>
          </w:p>
        </w:tc>
        <w:tc>
          <w:tcPr>
            <w:tcW w:w="270" w:type="dxa"/>
          </w:tcPr>
          <w:p w14:paraId="4D9335CA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83714F" w14:textId="2C7AC73C" w:rsidR="00165727" w:rsidRPr="006A5DCA" w:rsidRDefault="00D5262D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2,999</w:t>
            </w:r>
          </w:p>
        </w:tc>
        <w:tc>
          <w:tcPr>
            <w:tcW w:w="270" w:type="dxa"/>
          </w:tcPr>
          <w:p w14:paraId="049E9EE6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427DB3" w14:textId="7BE5B072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(6,301)</w:t>
            </w:r>
          </w:p>
        </w:tc>
        <w:tc>
          <w:tcPr>
            <w:tcW w:w="270" w:type="dxa"/>
          </w:tcPr>
          <w:p w14:paraId="15DD12F2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C9C5D" w14:textId="5AA4ED68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42,293</w:t>
            </w:r>
          </w:p>
        </w:tc>
      </w:tr>
      <w:tr w:rsidR="00165727" w:rsidRPr="006A5DCA" w14:paraId="33E10D1A" w14:textId="77777777" w:rsidTr="00275D2C">
        <w:tc>
          <w:tcPr>
            <w:tcW w:w="4320" w:type="dxa"/>
          </w:tcPr>
          <w:p w14:paraId="69EDE107" w14:textId="77777777" w:rsidR="00165727" w:rsidRPr="00A52175" w:rsidRDefault="00165727" w:rsidP="0016572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5DEAB8C" w14:textId="169FAD8E" w:rsidR="00165727" w:rsidRPr="00A52175" w:rsidRDefault="00D5262D" w:rsidP="00D5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A52175">
              <w:rPr>
                <w:rFonts w:ascii="Angsana New" w:hAnsi="Angsana New"/>
                <w:b/>
                <w:bCs/>
                <w:sz w:val="30"/>
                <w:szCs w:val="30"/>
              </w:rPr>
              <w:t>525,62</w:t>
            </w:r>
            <w:r w:rsidR="00A521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680A2E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B44E6" w14:textId="7D3A0B41" w:rsidR="00165727" w:rsidRPr="006A5DCA" w:rsidRDefault="00D5262D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107</w:t>
            </w:r>
          </w:p>
        </w:tc>
        <w:tc>
          <w:tcPr>
            <w:tcW w:w="270" w:type="dxa"/>
          </w:tcPr>
          <w:p w14:paraId="6C6F229D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D2FF" w14:textId="57413DEC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(10,77</w:t>
            </w:r>
            <w:r w:rsidR="00A52175">
              <w:rPr>
                <w:rFonts w:asciiTheme="majorBidi" w:hAnsiTheme="majorBidi" w:cstheme="majorBidi"/>
                <w:b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9E8B7A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9B77D" w14:textId="04348F98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514,951</w:t>
            </w:r>
          </w:p>
        </w:tc>
      </w:tr>
      <w:tr w:rsidR="00165727" w:rsidRPr="006A5DCA" w14:paraId="47CFFD69" w14:textId="77777777" w:rsidTr="00275D2C">
        <w:tc>
          <w:tcPr>
            <w:tcW w:w="4320" w:type="dxa"/>
          </w:tcPr>
          <w:p w14:paraId="5BC07E5A" w14:textId="77777777" w:rsidR="00165727" w:rsidRPr="006A5DCA" w:rsidRDefault="00165727" w:rsidP="0016572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BC2FB8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87F6456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38FD74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7601D2E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4C3454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06F11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31BA97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727" w:rsidRPr="006A5DCA" w14:paraId="6CDE1DF9" w14:textId="77777777" w:rsidTr="00275D2C">
        <w:tc>
          <w:tcPr>
            <w:tcW w:w="4320" w:type="dxa"/>
          </w:tcPr>
          <w:p w14:paraId="113974B9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</w:tcPr>
          <w:p w14:paraId="643F8CEF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50EA1B6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D5EAABE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43C91CF4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8A5FE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4C395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021D1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727" w:rsidRPr="006A5DCA" w14:paraId="2758A902" w14:textId="77777777" w:rsidTr="00275D2C">
        <w:tc>
          <w:tcPr>
            <w:tcW w:w="4320" w:type="dxa"/>
          </w:tcPr>
          <w:p w14:paraId="2030CB80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08" w:type="dxa"/>
          </w:tcPr>
          <w:p w14:paraId="0AFBB2AA" w14:textId="22506BB9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204,399</w:t>
            </w:r>
          </w:p>
        </w:tc>
        <w:tc>
          <w:tcPr>
            <w:tcW w:w="270" w:type="dxa"/>
          </w:tcPr>
          <w:p w14:paraId="7501C9F8" w14:textId="77777777" w:rsidR="00165727" w:rsidRPr="006A5DCA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60AE215C" w14:textId="00DBF40A" w:rsidR="00165727" w:rsidRPr="006A5DCA" w:rsidRDefault="00D5262D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(37,306)</w:t>
            </w:r>
          </w:p>
        </w:tc>
        <w:tc>
          <w:tcPr>
            <w:tcW w:w="270" w:type="dxa"/>
          </w:tcPr>
          <w:p w14:paraId="1342A06A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E10BBC0" w14:textId="3E70DB27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2FFAC42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05565" w14:textId="52B80D67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167,101</w:t>
            </w:r>
          </w:p>
        </w:tc>
      </w:tr>
      <w:tr w:rsidR="00FF2DBA" w:rsidRPr="006A5DCA" w14:paraId="51679956" w14:textId="77777777" w:rsidTr="00275D2C">
        <w:tc>
          <w:tcPr>
            <w:tcW w:w="4320" w:type="dxa"/>
          </w:tcPr>
          <w:p w14:paraId="3177013E" w14:textId="6AC3CF8E" w:rsidR="00FF2DBA" w:rsidRPr="00A52175" w:rsidRDefault="00FF2DBA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776BA2" w14:textId="0526AC8D" w:rsidR="00FF2DBA" w:rsidRPr="00A52175" w:rsidRDefault="00D5262D" w:rsidP="00D5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rPr>
                <w:rFonts w:ascii="Angsana New" w:hAnsi="Angsana New"/>
                <w:sz w:val="30"/>
                <w:szCs w:val="30"/>
              </w:rPr>
            </w:pPr>
            <w:r w:rsidRPr="00A52175">
              <w:rPr>
                <w:rFonts w:ascii="Angsana New" w:hAnsi="Angsana New"/>
                <w:sz w:val="30"/>
                <w:szCs w:val="30"/>
              </w:rPr>
              <w:t>44,413</w:t>
            </w:r>
          </w:p>
        </w:tc>
        <w:tc>
          <w:tcPr>
            <w:tcW w:w="270" w:type="dxa"/>
          </w:tcPr>
          <w:p w14:paraId="296903F7" w14:textId="77777777" w:rsidR="00FF2DBA" w:rsidRPr="00A52175" w:rsidRDefault="00FF2DBA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C9D39A" w14:textId="112DD96F" w:rsidR="00FF2DBA" w:rsidRPr="00A52175" w:rsidRDefault="00D5262D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7,990</w:t>
            </w:r>
          </w:p>
        </w:tc>
        <w:tc>
          <w:tcPr>
            <w:tcW w:w="270" w:type="dxa"/>
          </w:tcPr>
          <w:p w14:paraId="25C78F9E" w14:textId="77777777" w:rsidR="00FF2DBA" w:rsidRPr="00A52175" w:rsidRDefault="00FF2DBA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3DD5D9D" w14:textId="26AD3B15" w:rsidR="00FF2DBA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</w:t>
            </w:r>
            <w:r w:rsidR="00A521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E5D393D" w14:textId="77777777" w:rsidR="00FF2DBA" w:rsidRPr="006A5DCA" w:rsidRDefault="00FF2DBA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98D89" w14:textId="054F3270" w:rsidR="00FF2DBA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53,98</w:t>
            </w:r>
            <w:r w:rsidR="00A5217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65727" w:rsidRPr="006A5DCA" w14:paraId="7746058E" w14:textId="77777777" w:rsidTr="00275D2C">
        <w:tc>
          <w:tcPr>
            <w:tcW w:w="4320" w:type="dxa"/>
          </w:tcPr>
          <w:p w14:paraId="0F5876BD" w14:textId="77777777" w:rsidR="00165727" w:rsidRPr="00A52175" w:rsidRDefault="00165727" w:rsidP="0016572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FCFEF4D" w14:textId="6603CE90" w:rsidR="00165727" w:rsidRPr="00A52175" w:rsidRDefault="00D5262D" w:rsidP="00D5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7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A52175">
              <w:rPr>
                <w:rFonts w:ascii="Angsana New" w:hAnsi="Angsana New"/>
                <w:b/>
                <w:bCs/>
                <w:sz w:val="30"/>
                <w:szCs w:val="30"/>
              </w:rPr>
              <w:t>248,812</w:t>
            </w:r>
          </w:p>
        </w:tc>
        <w:tc>
          <w:tcPr>
            <w:tcW w:w="270" w:type="dxa"/>
          </w:tcPr>
          <w:p w14:paraId="771C311D" w14:textId="77777777" w:rsidR="00165727" w:rsidRPr="00A52175" w:rsidRDefault="00165727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952511" w14:textId="002B4196" w:rsidR="00165727" w:rsidRPr="00A52175" w:rsidRDefault="00D5262D" w:rsidP="0016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(29,316)</w:t>
            </w:r>
          </w:p>
        </w:tc>
        <w:tc>
          <w:tcPr>
            <w:tcW w:w="270" w:type="dxa"/>
          </w:tcPr>
          <w:p w14:paraId="67BBB6A5" w14:textId="77777777" w:rsidR="00165727" w:rsidRPr="00A52175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5ABDFF" w14:textId="12D73742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</w:t>
            </w:r>
            <w:r w:rsidR="00A52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37A23F" w14:textId="77777777" w:rsidR="00165727" w:rsidRPr="006A5DCA" w:rsidRDefault="00165727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83715" w14:textId="439D49B6" w:rsidR="00165727" w:rsidRPr="006A5DCA" w:rsidRDefault="00D5262D" w:rsidP="0016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221,08</w:t>
            </w:r>
            <w:r w:rsidR="00A52175"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</w:p>
        </w:tc>
      </w:tr>
      <w:tr w:rsidR="007E36BD" w:rsidRPr="006A5DCA" w14:paraId="6BA7AA59" w14:textId="77777777" w:rsidTr="00275D2C">
        <w:tc>
          <w:tcPr>
            <w:tcW w:w="4320" w:type="dxa"/>
          </w:tcPr>
          <w:p w14:paraId="54500C33" w14:textId="77777777" w:rsidR="007E36BD" w:rsidRPr="006A5DCA" w:rsidRDefault="007E36BD" w:rsidP="007E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F0E4DC" w14:textId="606180A9" w:rsidR="007E36BD" w:rsidRPr="006A5DCA" w:rsidRDefault="007E36BD" w:rsidP="007E3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E36BD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276,810</w:t>
            </w:r>
          </w:p>
        </w:tc>
        <w:tc>
          <w:tcPr>
            <w:tcW w:w="270" w:type="dxa"/>
          </w:tcPr>
          <w:p w14:paraId="3D8887B7" w14:textId="77777777" w:rsidR="007E36BD" w:rsidRPr="006A5DCA" w:rsidRDefault="007E36BD" w:rsidP="007E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CB4F5F" w14:textId="167FC337" w:rsidR="007E36BD" w:rsidRPr="006A5DCA" w:rsidRDefault="00D5262D" w:rsidP="007E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29,423</w:t>
            </w:r>
          </w:p>
        </w:tc>
        <w:tc>
          <w:tcPr>
            <w:tcW w:w="270" w:type="dxa"/>
          </w:tcPr>
          <w:p w14:paraId="47B0CBD3" w14:textId="77777777" w:rsidR="007E36BD" w:rsidRPr="006A5DCA" w:rsidRDefault="007E36BD" w:rsidP="007E3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882F19" w14:textId="1957A740" w:rsidR="007E36BD" w:rsidRPr="006A5DCA" w:rsidRDefault="00D5262D" w:rsidP="007E3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(12,363)</w:t>
            </w:r>
          </w:p>
        </w:tc>
        <w:tc>
          <w:tcPr>
            <w:tcW w:w="270" w:type="dxa"/>
          </w:tcPr>
          <w:p w14:paraId="5783BCEE" w14:textId="77777777" w:rsidR="007E36BD" w:rsidRPr="006A5DCA" w:rsidRDefault="007E36BD" w:rsidP="007E3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3D10C" w14:textId="7E3F5861" w:rsidR="007E36BD" w:rsidRPr="006A5DCA" w:rsidRDefault="00D5262D" w:rsidP="007E3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293,870</w:t>
            </w:r>
          </w:p>
        </w:tc>
      </w:tr>
    </w:tbl>
    <w:p w14:paraId="1A3F153D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9736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1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512"/>
        <w:gridCol w:w="270"/>
        <w:gridCol w:w="1379"/>
        <w:gridCol w:w="75"/>
        <w:gridCol w:w="184"/>
        <w:gridCol w:w="52"/>
        <w:gridCol w:w="189"/>
        <w:gridCol w:w="1296"/>
        <w:gridCol w:w="6"/>
      </w:tblGrid>
      <w:tr w:rsidR="004E59FB" w:rsidRPr="006A5DCA" w14:paraId="7DFDCD03" w14:textId="77777777" w:rsidTr="001F1489">
        <w:trPr>
          <w:gridAfter w:val="1"/>
          <w:wAfter w:w="6" w:type="dxa"/>
          <w:tblHeader/>
        </w:trPr>
        <w:tc>
          <w:tcPr>
            <w:tcW w:w="4252" w:type="dxa"/>
          </w:tcPr>
          <w:p w14:paraId="0D9BA220" w14:textId="77777777" w:rsidR="004E59FB" w:rsidRPr="006A5DCA" w:rsidRDefault="004E59FB" w:rsidP="0026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7" w:type="dxa"/>
            <w:gridSpan w:val="8"/>
          </w:tcPr>
          <w:p w14:paraId="26A75F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9FB" w:rsidRPr="006A5DCA" w14:paraId="431440DE" w14:textId="77777777" w:rsidTr="001F1489">
        <w:trPr>
          <w:gridAfter w:val="1"/>
          <w:wAfter w:w="6" w:type="dxa"/>
          <w:tblHeader/>
        </w:trPr>
        <w:tc>
          <w:tcPr>
            <w:tcW w:w="4252" w:type="dxa"/>
          </w:tcPr>
          <w:p w14:paraId="0CAEDB79" w14:textId="77777777" w:rsidR="004E59FB" w:rsidRPr="006A5DCA" w:rsidRDefault="004E59FB" w:rsidP="0026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2B26781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08" w:type="dxa"/>
            <w:gridSpan w:val="4"/>
          </w:tcPr>
          <w:p w14:paraId="7DD8E6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1" w:type="dxa"/>
            <w:gridSpan w:val="2"/>
          </w:tcPr>
          <w:p w14:paraId="0500BA6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7FAFEF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59FB" w:rsidRPr="006A5DCA" w14:paraId="5F8DB0D9" w14:textId="77777777" w:rsidTr="001F1489">
        <w:trPr>
          <w:gridAfter w:val="1"/>
          <w:wAfter w:w="6" w:type="dxa"/>
          <w:tblHeader/>
        </w:trPr>
        <w:tc>
          <w:tcPr>
            <w:tcW w:w="4252" w:type="dxa"/>
            <w:vAlign w:val="bottom"/>
          </w:tcPr>
          <w:p w14:paraId="7B095724" w14:textId="77777777" w:rsidR="004E59FB" w:rsidRPr="006A5DCA" w:rsidRDefault="004E59FB" w:rsidP="003A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3060FFC2" w14:textId="77777777" w:rsidR="004E59FB" w:rsidRPr="006A5DCA" w:rsidRDefault="004E59FB" w:rsidP="003A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</w:tcPr>
          <w:p w14:paraId="14407CBD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E082D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</w:tcBorders>
          </w:tcPr>
          <w:p w14:paraId="1824770D" w14:textId="77777777" w:rsidR="0031005F" w:rsidRPr="0031005F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05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48C4B97" w14:textId="67E004C9" w:rsidR="004E59FB" w:rsidRPr="0031005F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05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653C9DE5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5D5D4E32" w14:textId="6ED45899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D1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E65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4E59FB" w:rsidRPr="006A5DCA" w14:paraId="58095153" w14:textId="77777777" w:rsidTr="001F1489">
        <w:trPr>
          <w:gridAfter w:val="1"/>
          <w:wAfter w:w="6" w:type="dxa"/>
          <w:tblHeader/>
        </w:trPr>
        <w:tc>
          <w:tcPr>
            <w:tcW w:w="4252" w:type="dxa"/>
          </w:tcPr>
          <w:p w14:paraId="59C6691F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7" w:type="dxa"/>
            <w:gridSpan w:val="8"/>
          </w:tcPr>
          <w:p w14:paraId="2BBBA08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6321D27A" w14:textId="77777777" w:rsidTr="001F1489">
        <w:tc>
          <w:tcPr>
            <w:tcW w:w="4252" w:type="dxa"/>
            <w:vAlign w:val="center"/>
          </w:tcPr>
          <w:p w14:paraId="7881BC88" w14:textId="7B70C44A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1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12" w:type="dxa"/>
            <w:vAlign w:val="center"/>
          </w:tcPr>
          <w:p w14:paraId="242AB661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A35C37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</w:tcPr>
          <w:p w14:paraId="37156D91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9" w:type="dxa"/>
            <w:gridSpan w:val="2"/>
            <w:vAlign w:val="center"/>
          </w:tcPr>
          <w:p w14:paraId="4C19275F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  <w:vAlign w:val="center"/>
          </w:tcPr>
          <w:p w14:paraId="7C083D3A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E59FB" w:rsidRPr="006A5DCA" w14:paraId="43CC0F2C" w14:textId="77777777" w:rsidTr="001F1489">
        <w:tc>
          <w:tcPr>
            <w:tcW w:w="4252" w:type="dxa"/>
            <w:vAlign w:val="center"/>
          </w:tcPr>
          <w:p w14:paraId="23948EA1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vAlign w:val="center"/>
          </w:tcPr>
          <w:p w14:paraId="15307714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F5503C4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</w:tcPr>
          <w:p w14:paraId="7B7E7DAC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9" w:type="dxa"/>
            <w:gridSpan w:val="2"/>
            <w:vAlign w:val="center"/>
          </w:tcPr>
          <w:p w14:paraId="3EA818E9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  <w:vAlign w:val="center"/>
          </w:tcPr>
          <w:p w14:paraId="51D06C00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33C4D" w:rsidRPr="006A5DCA" w14:paraId="267832E3" w14:textId="77777777" w:rsidTr="001F1489">
        <w:tc>
          <w:tcPr>
            <w:tcW w:w="4252" w:type="dxa"/>
          </w:tcPr>
          <w:p w14:paraId="066ED64B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2" w:type="dxa"/>
          </w:tcPr>
          <w:p w14:paraId="651F9D69" w14:textId="1FC0AE70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51,950</w:t>
            </w:r>
          </w:p>
        </w:tc>
        <w:tc>
          <w:tcPr>
            <w:tcW w:w="270" w:type="dxa"/>
          </w:tcPr>
          <w:p w14:paraId="08E6BEC2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1730C463" w14:textId="5F2E7A05" w:rsidR="00733C4D" w:rsidRPr="006A5DCA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508</w:t>
            </w:r>
          </w:p>
        </w:tc>
        <w:tc>
          <w:tcPr>
            <w:tcW w:w="259" w:type="dxa"/>
            <w:gridSpan w:val="2"/>
          </w:tcPr>
          <w:p w14:paraId="44EACE60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7EFC0C7E" w14:textId="0407A0C8" w:rsidR="00733C4D" w:rsidRPr="006A5DCA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52,45</w:t>
            </w:r>
            <w:r w:rsidR="00275D2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</w:t>
            </w:r>
          </w:p>
        </w:tc>
      </w:tr>
      <w:tr w:rsidR="00733C4D" w:rsidRPr="006A5DCA" w14:paraId="4733DF30" w14:textId="77777777" w:rsidTr="001F1489">
        <w:tc>
          <w:tcPr>
            <w:tcW w:w="4252" w:type="dxa"/>
          </w:tcPr>
          <w:p w14:paraId="6C4504B4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12" w:type="dxa"/>
          </w:tcPr>
          <w:p w14:paraId="2ED27038" w14:textId="3DF0D17C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29,131</w:t>
            </w:r>
          </w:p>
        </w:tc>
        <w:tc>
          <w:tcPr>
            <w:tcW w:w="270" w:type="dxa"/>
          </w:tcPr>
          <w:p w14:paraId="5A27CD83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4040B22" w14:textId="150C0A87" w:rsidR="00733C4D" w:rsidRPr="006A5DCA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791</w:t>
            </w:r>
          </w:p>
        </w:tc>
        <w:tc>
          <w:tcPr>
            <w:tcW w:w="259" w:type="dxa"/>
            <w:gridSpan w:val="2"/>
          </w:tcPr>
          <w:p w14:paraId="6A2BEA72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31CE021D" w14:textId="7CC94868" w:rsidR="00733C4D" w:rsidRPr="006A5DCA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29,92</w:t>
            </w:r>
            <w:r w:rsidR="00275D2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</w:t>
            </w:r>
          </w:p>
        </w:tc>
      </w:tr>
      <w:tr w:rsidR="00733C4D" w:rsidRPr="006A5DCA" w14:paraId="2C5D4ED1" w14:textId="77777777" w:rsidTr="001F1489">
        <w:tc>
          <w:tcPr>
            <w:tcW w:w="4252" w:type="dxa"/>
          </w:tcPr>
          <w:p w14:paraId="2C06074F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E53377D" w14:textId="5AA150DF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10,206</w:t>
            </w:r>
          </w:p>
        </w:tc>
        <w:tc>
          <w:tcPr>
            <w:tcW w:w="270" w:type="dxa"/>
          </w:tcPr>
          <w:p w14:paraId="5984B5C9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33ED821" w14:textId="09FCA86D" w:rsidR="00733C4D" w:rsidRPr="006A5DCA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31</w:t>
            </w:r>
          </w:p>
        </w:tc>
        <w:tc>
          <w:tcPr>
            <w:tcW w:w="259" w:type="dxa"/>
            <w:gridSpan w:val="2"/>
          </w:tcPr>
          <w:p w14:paraId="2CF64A59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7F8F026F" w14:textId="7B6086D8" w:rsidR="00733C4D" w:rsidRPr="006A5DCA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10,23</w:t>
            </w:r>
            <w:r w:rsidR="00275D2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</w:t>
            </w:r>
          </w:p>
        </w:tc>
      </w:tr>
      <w:tr w:rsidR="00733C4D" w:rsidRPr="006A5DCA" w14:paraId="0ABE20C2" w14:textId="77777777" w:rsidTr="001F1489">
        <w:tc>
          <w:tcPr>
            <w:tcW w:w="4252" w:type="dxa"/>
          </w:tcPr>
          <w:p w14:paraId="12A57062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FD52BE0" w14:textId="79A85825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91,287</w:t>
            </w:r>
          </w:p>
        </w:tc>
        <w:tc>
          <w:tcPr>
            <w:tcW w:w="270" w:type="dxa"/>
          </w:tcPr>
          <w:p w14:paraId="60012D21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282D3577" w14:textId="3CD606BC" w:rsidR="00733C4D" w:rsidRPr="001E0A88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1,330</w:t>
            </w:r>
          </w:p>
        </w:tc>
        <w:tc>
          <w:tcPr>
            <w:tcW w:w="259" w:type="dxa"/>
            <w:gridSpan w:val="2"/>
          </w:tcPr>
          <w:p w14:paraId="6968CDFA" w14:textId="77777777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B2CF0D" w14:textId="4D25AB29" w:rsidR="00733C4D" w:rsidRPr="006A5DCA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92,617</w:t>
            </w:r>
          </w:p>
        </w:tc>
      </w:tr>
      <w:tr w:rsidR="00733C4D" w:rsidRPr="002A4F9C" w14:paraId="0FAD519D" w14:textId="77777777" w:rsidTr="001F1489">
        <w:tc>
          <w:tcPr>
            <w:tcW w:w="4252" w:type="dxa"/>
          </w:tcPr>
          <w:p w14:paraId="3AFB6FD8" w14:textId="77777777" w:rsidR="00733C4D" w:rsidRPr="002A4F9C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2" w:type="dxa"/>
          </w:tcPr>
          <w:p w14:paraId="5AFE823D" w14:textId="77777777" w:rsidR="00733C4D" w:rsidRPr="002A4F9C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70D75704" w14:textId="77777777" w:rsidR="00733C4D" w:rsidRPr="002A4F9C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9" w:type="dxa"/>
          </w:tcPr>
          <w:p w14:paraId="10323422" w14:textId="77777777" w:rsidR="00733C4D" w:rsidRPr="002A4F9C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59" w:type="dxa"/>
            <w:gridSpan w:val="2"/>
          </w:tcPr>
          <w:p w14:paraId="7106C39B" w14:textId="77777777" w:rsidR="00733C4D" w:rsidRPr="002A4F9C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3" w:type="dxa"/>
            <w:gridSpan w:val="4"/>
          </w:tcPr>
          <w:p w14:paraId="2B8B078C" w14:textId="77777777" w:rsidR="00733C4D" w:rsidRPr="002A4F9C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cs/>
                <w:lang w:eastAsia="en-GB"/>
              </w:rPr>
            </w:pPr>
          </w:p>
        </w:tc>
      </w:tr>
      <w:tr w:rsidR="00733C4D" w:rsidRPr="006A5DCA" w14:paraId="76F4B06F" w14:textId="77777777" w:rsidTr="001F1489">
        <w:tc>
          <w:tcPr>
            <w:tcW w:w="4252" w:type="dxa"/>
          </w:tcPr>
          <w:p w14:paraId="0720C004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</w:tcPr>
          <w:p w14:paraId="0E7313FA" w14:textId="77777777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D20BF9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8224B76" w14:textId="77777777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9" w:type="dxa"/>
            <w:gridSpan w:val="2"/>
          </w:tcPr>
          <w:p w14:paraId="06B5DF63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4"/>
          </w:tcPr>
          <w:p w14:paraId="0A479390" w14:textId="77777777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</w:tr>
      <w:tr w:rsidR="00733C4D" w:rsidRPr="006A5DCA" w14:paraId="504BB65C" w14:textId="77777777" w:rsidTr="001F1489">
        <w:tc>
          <w:tcPr>
            <w:tcW w:w="4252" w:type="dxa"/>
          </w:tcPr>
          <w:p w14:paraId="24218A36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2" w:type="dxa"/>
          </w:tcPr>
          <w:p w14:paraId="35C00512" w14:textId="2D0CF584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25,062</w:t>
            </w:r>
          </w:p>
        </w:tc>
        <w:tc>
          <w:tcPr>
            <w:tcW w:w="270" w:type="dxa"/>
          </w:tcPr>
          <w:p w14:paraId="228F5A02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707CC9BA" w14:textId="3924108C" w:rsidR="00733C4D" w:rsidRPr="006A5DCA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574</w:t>
            </w:r>
          </w:p>
        </w:tc>
        <w:tc>
          <w:tcPr>
            <w:tcW w:w="259" w:type="dxa"/>
            <w:gridSpan w:val="2"/>
          </w:tcPr>
          <w:p w14:paraId="7E53DDF3" w14:textId="77777777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</w:tcPr>
          <w:p w14:paraId="7276BD5E" w14:textId="38998C96" w:rsidR="00733C4D" w:rsidRPr="006A5DCA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25,636</w:t>
            </w:r>
          </w:p>
        </w:tc>
      </w:tr>
      <w:tr w:rsidR="00733C4D" w:rsidRPr="006A5DCA" w14:paraId="32EF572C" w14:textId="77777777" w:rsidTr="001F1489">
        <w:tc>
          <w:tcPr>
            <w:tcW w:w="4252" w:type="dxa"/>
          </w:tcPr>
          <w:p w14:paraId="039FC0F7" w14:textId="77777777" w:rsidR="00733C4D" w:rsidRPr="006A5DCA" w:rsidRDefault="00733C4D" w:rsidP="00733C4D">
            <w:pPr>
              <w:tabs>
                <w:tab w:val="clear" w:pos="227"/>
              </w:tabs>
              <w:spacing w:line="240" w:lineRule="auto"/>
              <w:ind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BA7988" w14:textId="653386B1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25,062</w:t>
            </w:r>
          </w:p>
        </w:tc>
        <w:tc>
          <w:tcPr>
            <w:tcW w:w="270" w:type="dxa"/>
          </w:tcPr>
          <w:p w14:paraId="66D519EA" w14:textId="77777777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1850191A" w14:textId="379B9DBB" w:rsidR="00733C4D" w:rsidRPr="001E0A88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574</w:t>
            </w:r>
          </w:p>
        </w:tc>
        <w:tc>
          <w:tcPr>
            <w:tcW w:w="259" w:type="dxa"/>
            <w:gridSpan w:val="2"/>
          </w:tcPr>
          <w:p w14:paraId="53DFADEC" w14:textId="77777777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200868" w14:textId="75B3283C" w:rsidR="00733C4D" w:rsidRPr="001E0A88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25,636</w:t>
            </w:r>
          </w:p>
        </w:tc>
      </w:tr>
      <w:tr w:rsidR="00733C4D" w:rsidRPr="006A5DCA" w14:paraId="6E570150" w14:textId="77777777" w:rsidTr="001F1489">
        <w:tc>
          <w:tcPr>
            <w:tcW w:w="4252" w:type="dxa"/>
          </w:tcPr>
          <w:p w14:paraId="22F00136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bottom w:val="double" w:sz="4" w:space="0" w:color="auto"/>
            </w:tcBorders>
          </w:tcPr>
          <w:p w14:paraId="6C6B405E" w14:textId="04C327EB" w:rsidR="00733C4D" w:rsidRPr="006A5DCA" w:rsidRDefault="00733C4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66,225</w:t>
            </w:r>
          </w:p>
        </w:tc>
        <w:tc>
          <w:tcPr>
            <w:tcW w:w="270" w:type="dxa"/>
            <w:vAlign w:val="bottom"/>
          </w:tcPr>
          <w:p w14:paraId="6991487D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0596C472" w14:textId="67FEE4B9" w:rsidR="00733C4D" w:rsidRPr="006A5DCA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756</w:t>
            </w:r>
          </w:p>
        </w:tc>
        <w:tc>
          <w:tcPr>
            <w:tcW w:w="259" w:type="dxa"/>
            <w:gridSpan w:val="2"/>
            <w:vAlign w:val="bottom"/>
          </w:tcPr>
          <w:p w14:paraId="03FB0583" w14:textId="77777777" w:rsidR="00733C4D" w:rsidRPr="006A5DCA" w:rsidRDefault="00733C4D" w:rsidP="0073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F19A0" w14:textId="751B8C84" w:rsidR="00733C4D" w:rsidRPr="006A5DCA" w:rsidRDefault="00D5262D" w:rsidP="00733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66,981</w:t>
            </w:r>
          </w:p>
        </w:tc>
      </w:tr>
    </w:tbl>
    <w:p w14:paraId="1ADA5360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3D56A4CA" w14:textId="6CE94EF6" w:rsidR="009006A2" w:rsidRPr="006A5DCA" w:rsidRDefault="00252B83" w:rsidP="001F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26"/>
        </w:tabs>
        <w:spacing w:line="240" w:lineRule="auto"/>
        <w:ind w:left="547" w:right="20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B94422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</w:t>
      </w:r>
      <w:r w:rsidR="00371F4F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</w:t>
      </w:r>
      <w:r w:rsidR="00BD33F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</w:p>
    <w:p w14:paraId="65AD341C" w14:textId="7791FD4B" w:rsidR="00252B83" w:rsidRPr="006A5DCA" w:rsidRDefault="009006A2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F6685A" w14:textId="32EF376F" w:rsidR="004D7767" w:rsidRPr="002A4F9C" w:rsidRDefault="00275D2C" w:rsidP="009D011D">
      <w:pPr>
        <w:pStyle w:val="a"/>
        <w:tabs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8</w:t>
      </w:r>
      <w:r w:rsidR="004D7767" w:rsidRPr="002A4F9C">
        <w:rPr>
          <w:rFonts w:asciiTheme="majorBidi" w:hAnsiTheme="majorBidi" w:cstheme="majorBidi"/>
          <w:b/>
          <w:bCs/>
          <w:lang w:val="en-US"/>
        </w:rPr>
        <w:tab/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ภาระผูกพัน</w:t>
      </w:r>
      <w:r w:rsidR="00646E49" w:rsidRPr="002A4F9C">
        <w:rPr>
          <w:rFonts w:asciiTheme="majorBidi" w:hAnsiTheme="majorBidi" w:cstheme="majorBidi"/>
          <w:b/>
          <w:bCs/>
          <w:cs/>
          <w:lang w:val="en-US"/>
        </w:rPr>
        <w:t>กับบุคคลหรือกิจกา</w:t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2A4F9C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W w:w="918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6"/>
        <w:gridCol w:w="2075"/>
        <w:gridCol w:w="270"/>
        <w:gridCol w:w="2159"/>
      </w:tblGrid>
      <w:tr w:rsidR="0067228A" w:rsidRPr="006A5DCA" w14:paraId="06706E4F" w14:textId="77777777" w:rsidTr="00275D2C">
        <w:trPr>
          <w:tblHeader/>
        </w:trPr>
        <w:tc>
          <w:tcPr>
            <w:tcW w:w="2547" w:type="pct"/>
          </w:tcPr>
          <w:p w14:paraId="5FC9029B" w14:textId="1D511D73" w:rsidR="00A97F8F" w:rsidRPr="006A5DCA" w:rsidRDefault="00D92D7B" w:rsidP="009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A15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D1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AA15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65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2A4F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8D1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30" w:type="pct"/>
          </w:tcPr>
          <w:p w14:paraId="3D75D292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C1BF1D8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0719DE43" w14:textId="77777777" w:rsidR="00A97F8F" w:rsidRPr="006A5DCA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6A5DCA" w14:paraId="23595312" w14:textId="77777777" w:rsidTr="00275D2C">
        <w:trPr>
          <w:tblHeader/>
        </w:trPr>
        <w:tc>
          <w:tcPr>
            <w:tcW w:w="2547" w:type="pct"/>
          </w:tcPr>
          <w:p w14:paraId="2244887E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3" w:type="pct"/>
            <w:gridSpan w:val="3"/>
          </w:tcPr>
          <w:p w14:paraId="3A3521AA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6A5DCA" w14:paraId="24688E90" w14:textId="77777777" w:rsidTr="00275D2C">
        <w:tc>
          <w:tcPr>
            <w:tcW w:w="2547" w:type="pct"/>
          </w:tcPr>
          <w:p w14:paraId="34D4AAFD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0" w:type="pct"/>
          </w:tcPr>
          <w:p w14:paraId="5DB07065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4D4AD47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pct"/>
          </w:tcPr>
          <w:p w14:paraId="7E086DC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C47D8" w:rsidRPr="006A5DCA" w14:paraId="2D63E979" w14:textId="77777777" w:rsidTr="00275D2C">
        <w:tc>
          <w:tcPr>
            <w:tcW w:w="2547" w:type="pct"/>
          </w:tcPr>
          <w:p w14:paraId="271CDE33" w14:textId="6780BB84" w:rsidR="008C47D8" w:rsidRPr="006A5DCA" w:rsidRDefault="008C47D8" w:rsidP="00AF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30" w:type="pct"/>
          </w:tcPr>
          <w:p w14:paraId="19850FB0" w14:textId="47ED2C6E" w:rsidR="008C47D8" w:rsidRPr="006A5DCA" w:rsidRDefault="008C47D8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0B79F84" w14:textId="77777777" w:rsidR="008C47D8" w:rsidRPr="006A5DCA" w:rsidRDefault="008C47D8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pct"/>
          </w:tcPr>
          <w:p w14:paraId="3F6F56DB" w14:textId="77777777" w:rsidR="008C47D8" w:rsidRPr="006A5DCA" w:rsidRDefault="008C47D8" w:rsidP="00910D5D">
            <w:pPr>
              <w:pStyle w:val="acctfourfigures"/>
              <w:tabs>
                <w:tab w:val="clear" w:pos="765"/>
                <w:tab w:val="decimal" w:pos="1698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228A" w:rsidRPr="006A5DCA" w14:paraId="71DDE529" w14:textId="77777777" w:rsidTr="00275D2C">
        <w:tc>
          <w:tcPr>
            <w:tcW w:w="2547" w:type="pct"/>
          </w:tcPr>
          <w:p w14:paraId="5A31FC5C" w14:textId="77777777" w:rsidR="00121031" w:rsidRPr="006A5DCA" w:rsidRDefault="00121031" w:rsidP="00910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30" w:type="pct"/>
          </w:tcPr>
          <w:p w14:paraId="4AAB2B4A" w14:textId="3CEA9492" w:rsidR="00121031" w:rsidRPr="006A5DCA" w:rsidRDefault="00D5262D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116,095</w:t>
            </w:r>
          </w:p>
        </w:tc>
        <w:tc>
          <w:tcPr>
            <w:tcW w:w="147" w:type="pct"/>
          </w:tcPr>
          <w:p w14:paraId="23A895DE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pct"/>
          </w:tcPr>
          <w:p w14:paraId="158A3347" w14:textId="0DE5CEE5" w:rsidR="00121031" w:rsidRPr="005B008C" w:rsidRDefault="00D5262D" w:rsidP="005B008C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00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27,660</w:t>
            </w:r>
          </w:p>
        </w:tc>
      </w:tr>
      <w:tr w:rsidR="0067228A" w:rsidRPr="006A5DCA" w14:paraId="3DC4BC4C" w14:textId="77777777" w:rsidTr="00275D2C">
        <w:tc>
          <w:tcPr>
            <w:tcW w:w="2547" w:type="pct"/>
          </w:tcPr>
          <w:p w14:paraId="4DA589EE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0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0E527F2E" w:rsidR="00121031" w:rsidRPr="006A5DCA" w:rsidRDefault="00D5262D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116,095</w:t>
            </w:r>
          </w:p>
        </w:tc>
        <w:tc>
          <w:tcPr>
            <w:tcW w:w="147" w:type="pct"/>
          </w:tcPr>
          <w:p w14:paraId="16A6DB8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443EF019" w:rsidR="00121031" w:rsidRPr="005B008C" w:rsidRDefault="00D5262D" w:rsidP="005B008C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00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27,660</w:t>
            </w:r>
          </w:p>
        </w:tc>
      </w:tr>
      <w:tr w:rsidR="0067228A" w:rsidRPr="006A5DCA" w14:paraId="6F4575D3" w14:textId="77777777" w:rsidTr="00275D2C">
        <w:tc>
          <w:tcPr>
            <w:tcW w:w="2547" w:type="pct"/>
          </w:tcPr>
          <w:p w14:paraId="3F789477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pct"/>
          </w:tcPr>
          <w:p w14:paraId="0FE45F71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2E2D18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5184D0A7" w14:textId="77777777" w:rsidR="007E004C" w:rsidRPr="006A5DCA" w:rsidRDefault="007E004C" w:rsidP="00D56545">
            <w:pPr>
              <w:pStyle w:val="acctfourfigures"/>
              <w:tabs>
                <w:tab w:val="clear" w:pos="765"/>
                <w:tab w:val="decimal" w:pos="1698"/>
                <w:tab w:val="decimal" w:pos="1776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714973FD" w14:textId="77777777" w:rsidTr="00275D2C">
        <w:tc>
          <w:tcPr>
            <w:tcW w:w="2547" w:type="pct"/>
          </w:tcPr>
          <w:p w14:paraId="56C613B7" w14:textId="49966BE4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F3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30" w:type="pct"/>
          </w:tcPr>
          <w:p w14:paraId="07EF3B43" w14:textId="482FFBB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C11C6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2E6B9BEC" w14:textId="73D872B2" w:rsidR="005F0ACE" w:rsidRPr="006A5DCA" w:rsidRDefault="005F0ACE" w:rsidP="00D56545">
            <w:pPr>
              <w:pStyle w:val="acctfourfigures"/>
              <w:tabs>
                <w:tab w:val="clear" w:pos="765"/>
                <w:tab w:val="decimal" w:pos="1698"/>
                <w:tab w:val="decimal" w:pos="1776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6BB34EB3" w14:textId="77777777" w:rsidTr="00275D2C">
        <w:tc>
          <w:tcPr>
            <w:tcW w:w="2547" w:type="pct"/>
          </w:tcPr>
          <w:p w14:paraId="29F3A726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30" w:type="pct"/>
          </w:tcPr>
          <w:p w14:paraId="03602890" w14:textId="4B19776B" w:rsidR="005F0ACE" w:rsidRPr="006A5DCA" w:rsidRDefault="00DD346F" w:rsidP="0074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110,765</w:t>
            </w:r>
          </w:p>
        </w:tc>
        <w:tc>
          <w:tcPr>
            <w:tcW w:w="147" w:type="pct"/>
          </w:tcPr>
          <w:p w14:paraId="1B00C1EE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071C81FC" w14:textId="43938027" w:rsidR="005F0ACE" w:rsidRPr="006A5DCA" w:rsidRDefault="00DD346F" w:rsidP="005B0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110,765</w:t>
            </w:r>
          </w:p>
        </w:tc>
      </w:tr>
      <w:tr w:rsidR="005F0ACE" w:rsidRPr="006A5DCA" w14:paraId="5518E867" w14:textId="77777777" w:rsidTr="00275D2C">
        <w:tc>
          <w:tcPr>
            <w:tcW w:w="2547" w:type="pct"/>
          </w:tcPr>
          <w:p w14:paraId="58DF2508" w14:textId="61EF4E61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30" w:type="pct"/>
          </w:tcPr>
          <w:p w14:paraId="039C956D" w14:textId="06910891" w:rsidR="005F0ACE" w:rsidRPr="006A5DCA" w:rsidRDefault="00DD346F" w:rsidP="005F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74,891</w:t>
            </w:r>
          </w:p>
        </w:tc>
        <w:tc>
          <w:tcPr>
            <w:tcW w:w="147" w:type="pct"/>
          </w:tcPr>
          <w:p w14:paraId="291D3131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</w:tcPr>
          <w:p w14:paraId="5FF50049" w14:textId="0CA8390E" w:rsidR="005F0ACE" w:rsidRPr="006A5DCA" w:rsidRDefault="00DD346F" w:rsidP="005B0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61,657</w:t>
            </w:r>
          </w:p>
        </w:tc>
      </w:tr>
      <w:tr w:rsidR="005F0ACE" w:rsidRPr="006A5DCA" w14:paraId="28A48988" w14:textId="77777777" w:rsidTr="00275D2C">
        <w:tc>
          <w:tcPr>
            <w:tcW w:w="2547" w:type="pct"/>
          </w:tcPr>
          <w:p w14:paraId="3798A93C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0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05024812" w:rsidR="005F0ACE" w:rsidRPr="006A5DCA" w:rsidRDefault="00DD346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185,656</w:t>
            </w:r>
          </w:p>
        </w:tc>
        <w:tc>
          <w:tcPr>
            <w:tcW w:w="147" w:type="pct"/>
          </w:tcPr>
          <w:p w14:paraId="221EB0B5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2CA17C3E" w:rsidR="005F0ACE" w:rsidRPr="005F594F" w:rsidRDefault="00DD346F" w:rsidP="005B0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172,422</w:t>
            </w:r>
          </w:p>
        </w:tc>
      </w:tr>
    </w:tbl>
    <w:p w14:paraId="2BE242E1" w14:textId="47086035" w:rsidR="00D407C1" w:rsidRDefault="00D407C1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C455951" w14:textId="097286FC" w:rsidR="00813EAE" w:rsidRPr="006A5DCA" w:rsidRDefault="00813EAE" w:rsidP="00957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B807496" w14:textId="77777777" w:rsidR="00813EAE" w:rsidRPr="006A5DCA" w:rsidRDefault="00813EAE" w:rsidP="002B1AD2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A055138" w14:textId="0E4DBF55" w:rsidR="00813EAE" w:rsidRPr="006A5DCA" w:rsidRDefault="00813EAE" w:rsidP="0020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</w:t>
      </w:r>
      <w:r w:rsidR="0020017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A5DCA">
        <w:rPr>
          <w:rFonts w:asciiTheme="majorBidi" w:hAnsiTheme="majorBidi" w:cstheme="majorBidi"/>
          <w:sz w:val="30"/>
          <w:szCs w:val="30"/>
          <w:cs/>
        </w:rPr>
        <w:t>ขึ้นอยู่กับปริมาณ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</w:t>
      </w:r>
      <w:r w:rsidR="00561759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เป็นระยะ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 โดยปกติ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5DCA">
        <w:rPr>
          <w:rFonts w:asciiTheme="majorBidi" w:hAnsiTheme="majorBidi" w:cstheme="majorBidi"/>
          <w:sz w:val="30"/>
          <w:szCs w:val="30"/>
          <w:cs/>
        </w:rPr>
        <w:t>สามารถยกเลิก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สัญญาได้ภายในหนึ่งปีโดยที่</w:t>
      </w:r>
      <w:r w:rsidRPr="006A5DCA">
        <w:rPr>
          <w:rFonts w:asciiTheme="majorBidi" w:hAnsiTheme="majorBidi" w:cstheme="majorBidi"/>
          <w:sz w:val="30"/>
          <w:szCs w:val="30"/>
          <w:cs/>
        </w:rPr>
        <w:t>ไม่มีภาระใด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</w:p>
    <w:p w14:paraId="1909AA10" w14:textId="77777777" w:rsidR="00CE50C9" w:rsidRPr="006A5DCA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CDDDB0" w14:textId="77777777" w:rsidR="00137B44" w:rsidRPr="006A5DCA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</w:t>
      </w:r>
      <w:r w:rsidR="00C2344B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ี่อาจ</w:t>
      </w: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เกิดขึ้น</w:t>
      </w:r>
    </w:p>
    <w:p w14:paraId="4EBE736A" w14:textId="77777777" w:rsidR="0021109B" w:rsidRPr="006A5DCA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669D98" w14:textId="16B75E9E" w:rsidR="00910D5D" w:rsidRPr="006A5DCA" w:rsidRDefault="00D45663" w:rsidP="0020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AA1532">
        <w:rPr>
          <w:rFonts w:asciiTheme="majorBidi" w:hAnsiTheme="majorBidi" w:cstheme="majorBidi"/>
          <w:sz w:val="30"/>
          <w:szCs w:val="30"/>
        </w:rPr>
        <w:t xml:space="preserve"> </w:t>
      </w:r>
      <w:r w:rsidR="006D0F69">
        <w:rPr>
          <w:rFonts w:asciiTheme="majorBidi" w:hAnsiTheme="majorBidi" w:cstheme="majorBidi"/>
          <w:sz w:val="30"/>
          <w:szCs w:val="30"/>
        </w:rPr>
        <w:t>3</w:t>
      </w:r>
      <w:r w:rsidR="008D161D">
        <w:rPr>
          <w:rFonts w:asciiTheme="majorBidi" w:hAnsiTheme="majorBidi" w:cstheme="majorBidi"/>
          <w:sz w:val="30"/>
          <w:szCs w:val="30"/>
        </w:rPr>
        <w:t>1</w:t>
      </w:r>
      <w:r w:rsidR="00AA1532">
        <w:rPr>
          <w:rFonts w:asciiTheme="majorBidi" w:hAnsiTheme="majorBidi" w:cstheme="majorBidi"/>
          <w:sz w:val="30"/>
          <w:szCs w:val="30"/>
        </w:rPr>
        <w:t xml:space="preserve"> </w:t>
      </w:r>
      <w:r w:rsidR="006E65A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B6F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0F69">
        <w:rPr>
          <w:rFonts w:asciiTheme="majorBidi" w:hAnsiTheme="majorBidi" w:cstheme="majorBidi"/>
          <w:sz w:val="30"/>
          <w:szCs w:val="30"/>
        </w:rPr>
        <w:t>25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8D161D">
        <w:rPr>
          <w:rFonts w:asciiTheme="majorBidi" w:hAnsiTheme="majorBidi" w:cstheme="majorBidi"/>
          <w:sz w:val="30"/>
          <w:szCs w:val="30"/>
        </w:rPr>
        <w:t>7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</w:t>
      </w:r>
      <w:r w:rsidR="00311595" w:rsidRPr="006A5DCA">
        <w:rPr>
          <w:rFonts w:asciiTheme="majorBidi" w:hAnsiTheme="majorBidi" w:cstheme="majorBidi"/>
          <w:sz w:val="30"/>
          <w:szCs w:val="30"/>
          <w:cs/>
        </w:rPr>
        <w:t>ย</w:t>
      </w:r>
      <w:r w:rsidR="00275D2C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หลายแห่ง เป็นจำนวนเงิน</w:t>
      </w:r>
      <w:r w:rsidR="005F0AC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DD346F">
        <w:rPr>
          <w:rFonts w:asciiTheme="majorBidi" w:hAnsiTheme="majorBidi" w:cstheme="majorBidi"/>
          <w:sz w:val="30"/>
          <w:szCs w:val="30"/>
        </w:rPr>
        <w:t>2,5</w:t>
      </w:r>
      <w:r w:rsidR="009E0793">
        <w:rPr>
          <w:rFonts w:asciiTheme="majorBidi" w:hAnsiTheme="majorBidi" w:cstheme="majorBidi"/>
          <w:sz w:val="30"/>
          <w:szCs w:val="30"/>
        </w:rPr>
        <w:t>44</w:t>
      </w:r>
      <w:r w:rsidR="00C55276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F11C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C55276" w:rsidRPr="006A5DCA">
        <w:rPr>
          <w:rFonts w:asciiTheme="majorBidi" w:hAnsiTheme="majorBidi" w:cstheme="majorBidi"/>
          <w:sz w:val="30"/>
          <w:szCs w:val="30"/>
          <w:cs/>
        </w:rPr>
        <w:t>และ</w:t>
      </w:r>
      <w:r w:rsidR="00D804AD">
        <w:rPr>
          <w:rFonts w:asciiTheme="majorBidi" w:hAnsiTheme="majorBidi" w:cstheme="majorBidi"/>
          <w:sz w:val="30"/>
          <w:szCs w:val="30"/>
        </w:rPr>
        <w:t xml:space="preserve"> </w:t>
      </w:r>
      <w:r w:rsidR="009E0793">
        <w:rPr>
          <w:rFonts w:asciiTheme="majorBidi" w:hAnsiTheme="majorBidi" w:cstheme="majorBidi"/>
          <w:sz w:val="30"/>
          <w:szCs w:val="30"/>
        </w:rPr>
        <w:t>54</w:t>
      </w:r>
      <w:r w:rsidR="008D161D">
        <w:rPr>
          <w:rFonts w:asciiTheme="majorBidi" w:hAnsiTheme="majorBidi" w:cstheme="majorBidi"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>ล้านเหรียญสหรัฐอ</w:t>
      </w:r>
      <w:r w:rsidR="00214310" w:rsidRPr="006A5DCA">
        <w:rPr>
          <w:rFonts w:asciiTheme="majorBidi" w:hAnsiTheme="majorBidi" w:cstheme="majorBidi"/>
          <w:sz w:val="30"/>
          <w:szCs w:val="30"/>
          <w:cs/>
        </w:rPr>
        <w:t>เ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 xml:space="preserve">มริกา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D161D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6A5D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34110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7650" w:rsidRPr="00D57650">
        <w:rPr>
          <w:rFonts w:asciiTheme="majorBidi" w:hAnsiTheme="majorBidi" w:cstheme="majorBidi"/>
          <w:i/>
          <w:iCs/>
          <w:sz w:val="30"/>
          <w:szCs w:val="30"/>
        </w:rPr>
        <w:t>2,588</w:t>
      </w:r>
      <w:r w:rsidR="00C470ED" w:rsidRPr="00D5765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00171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7D0171" w:rsidRPr="007D0171">
        <w:rPr>
          <w:rFonts w:asciiTheme="majorBidi" w:hAnsiTheme="majorBidi" w:cstheme="majorBidi"/>
          <w:i/>
          <w:iCs/>
          <w:sz w:val="30"/>
          <w:szCs w:val="30"/>
        </w:rPr>
        <w:t>63</w:t>
      </w:r>
      <w:r w:rsidR="002F11C5" w:rsidRPr="008D161D">
        <w:rPr>
          <w:rFonts w:asciiTheme="majorBidi" w:hAnsiTheme="majorBidi" w:cstheme="majorBidi"/>
          <w:i/>
          <w:iCs/>
          <w:color w:val="FF0000"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9D0459D" w14:textId="77777777" w:rsidR="00CE3E39" w:rsidRPr="006A5DCA" w:rsidRDefault="00CE3E39" w:rsidP="00CE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B4ED8" w14:textId="01F00318" w:rsidR="00140027" w:rsidRPr="006A5DCA" w:rsidRDefault="00CB7B90" w:rsidP="00CB7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C47D8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</w:t>
      </w:r>
    </w:p>
    <w:p w14:paraId="76FCAFB9" w14:textId="681504F8" w:rsidR="00140027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A974947" w14:textId="65CF65FA" w:rsidR="000C2997" w:rsidRPr="0081793A" w:rsidRDefault="00AC5CED" w:rsidP="0020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1793A">
        <w:rPr>
          <w:rFonts w:asciiTheme="majorBidi" w:hAnsiTheme="majorBidi"/>
          <w:color w:val="000000" w:themeColor="text1"/>
          <w:sz w:val="30"/>
          <w:szCs w:val="30"/>
          <w:cs/>
        </w:rPr>
        <w:t xml:space="preserve">ณ วันที่ </w:t>
      </w:r>
      <w:r w:rsidR="0081793A" w:rsidRPr="0081793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1793A" w:rsidRPr="008179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 w:rsidR="0081793A" w:rsidRPr="0081793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 w:rsidRPr="0081793A">
        <w:rPr>
          <w:rFonts w:asciiTheme="majorBidi" w:hAnsiTheme="majorBidi"/>
          <w:color w:val="000000" w:themeColor="text1"/>
          <w:sz w:val="30"/>
          <w:szCs w:val="30"/>
          <w:cs/>
        </w:rPr>
        <w:t>บริษัท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</w:t>
      </w:r>
      <w:r w:rsidR="00523D50" w:rsidRPr="0081793A">
        <w:rPr>
          <w:rFonts w:asciiTheme="majorBidi" w:hAnsiTheme="majorBidi" w:hint="cs"/>
          <w:color w:val="000000" w:themeColor="text1"/>
          <w:sz w:val="30"/>
          <w:szCs w:val="30"/>
          <w:cs/>
        </w:rPr>
        <w:t>เป็น</w:t>
      </w:r>
      <w:r w:rsidRPr="0081793A">
        <w:rPr>
          <w:rFonts w:asciiTheme="majorBidi" w:hAnsiTheme="majorBidi"/>
          <w:color w:val="000000" w:themeColor="text1"/>
          <w:sz w:val="30"/>
          <w:szCs w:val="30"/>
          <w:cs/>
        </w:rPr>
        <w:t>จำนวน</w:t>
      </w:r>
      <w:r w:rsidR="003D5E56" w:rsidRPr="0081793A">
        <w:rPr>
          <w:rFonts w:asciiTheme="majorBidi" w:hAnsiTheme="majorBidi"/>
          <w:color w:val="000000" w:themeColor="text1"/>
          <w:sz w:val="30"/>
          <w:szCs w:val="30"/>
        </w:rPr>
        <w:t xml:space="preserve"> 245</w:t>
      </w:r>
      <w:r w:rsidRPr="0081793A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ซึ่งเป็นผลอันเนื่องมาจากการใช้สิทธิ</w:t>
      </w:r>
      <w:r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ปกป้อง</w:t>
      </w:r>
      <w:r w:rsidRPr="0081793A">
        <w:rPr>
          <w:rFonts w:asciiTheme="majorBidi" w:hAnsiTheme="majorBidi"/>
          <w:color w:val="000000" w:themeColor="text1"/>
          <w:sz w:val="30"/>
          <w:szCs w:val="30"/>
          <w:cs/>
        </w:rPr>
        <w:t>ทรัพย์สินทางปัญญาของบริษัท ผลของคดีดังกล่าวยังไม่เป็นที่สิ้นสุด จากคำแนะนำทางกฏหมาย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</w:t>
      </w:r>
      <w:r w:rsidR="00CD6DFA" w:rsidRPr="0081793A">
        <w:rPr>
          <w:rFonts w:asciiTheme="majorBidi" w:hAnsiTheme="majorBidi" w:hint="cs"/>
          <w:color w:val="000000" w:themeColor="text1"/>
          <w:sz w:val="30"/>
          <w:szCs w:val="30"/>
          <w:cs/>
        </w:rPr>
        <w:t>นี้</w:t>
      </w:r>
    </w:p>
    <w:p w14:paraId="5FA37386" w14:textId="3840C835" w:rsidR="0081793A" w:rsidRPr="005B008C" w:rsidRDefault="0081793A" w:rsidP="0020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/>
          <w:color w:val="000000" w:themeColor="text1"/>
          <w:spacing w:val="-2"/>
          <w:sz w:val="30"/>
          <w:szCs w:val="30"/>
        </w:rPr>
      </w:pPr>
      <w:r w:rsidRPr="005B008C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Pr="005B008C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31 </w:t>
      </w:r>
      <w:r w:rsidRPr="005B008C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มีนาคม </w:t>
      </w:r>
      <w:r w:rsidRPr="005B008C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2567 </w:t>
      </w:r>
      <w:r w:rsidRPr="005B008C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บริษัทย่อยในต่างประเทศ</w:t>
      </w:r>
      <w:r w:rsidR="00C42D8E"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>สาม</w:t>
      </w:r>
      <w:r w:rsidRPr="005B008C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แห่งได้รับคำสั่งให้จ่ายเพิ่มภาษีนิติบุคคลและภาษีหัก ณ ที่จ่ายจากกรมสรรพากร 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514EEAE7" w14:textId="77777777" w:rsidR="0081793A" w:rsidRPr="0081793A" w:rsidRDefault="0081793A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EE44C4" w14:textId="63E789F1" w:rsidR="00140027" w:rsidRPr="0081793A" w:rsidRDefault="00140027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Pr="0081793A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8D161D" w:rsidRPr="0081793A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FB6F90" w:rsidRPr="0081793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6E65A4" w:rsidRPr="008179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="00FB6F90" w:rsidRPr="008179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81793A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1793A" w:rsidRPr="0081793A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81793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5668EB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ในต่างประเทศ</w:t>
      </w:r>
      <w:r w:rsidR="00450414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แห่งหนึ่ง</w:t>
      </w:r>
      <w:r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ได้รับคำสั่ง</w:t>
      </w:r>
      <w:r w:rsidR="00C71F31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ให้</w:t>
      </w:r>
      <w:r w:rsidR="009576D7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จ่ายเพิ่ม</w:t>
      </w:r>
      <w:r w:rsidR="00C71F31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9576D7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</w:t>
      </w:r>
      <w:r w:rsidR="00C71F31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</w:t>
      </w:r>
      <w:r w:rsidR="00F81299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</w:t>
      </w:r>
      <w:r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กรม</w:t>
      </w:r>
      <w:r w:rsidR="009576D7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0D59BE" w:rsidRPr="0081793A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9576D7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BD33F9" w:rsidRPr="0081793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576D7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</w:t>
      </w:r>
      <w:r w:rsidR="00D97214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9576D7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</w:t>
      </w:r>
      <w:r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ยื่นอุทธรณ์ต่อ</w:t>
      </w:r>
      <w:r w:rsidR="007A502B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ศุ</w:t>
      </w:r>
      <w:r w:rsidR="00535C92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ลกากรสรรพสามิตและ</w:t>
      </w:r>
      <w:r w:rsidR="00681151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535C92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9576D7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ศาลวินิจฉัยอุทธรณ์</w:t>
      </w:r>
      <w:r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668EB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</w:t>
      </w:r>
      <w:r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เชื่อว่า</w:t>
      </w:r>
      <w:r w:rsidR="005300F8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="009576D7"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ความ</w:t>
      </w:r>
      <w:r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เสียหาย</w:t>
      </w:r>
      <w:r w:rsidR="009576D7"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ที่อาจเกิดขึ้นจากคดีความ</w:t>
      </w:r>
      <w:r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ไม่มีผลกระทบ</w:t>
      </w:r>
      <w:r w:rsidR="009576D7"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อย่างมีนัย</w:t>
      </w:r>
      <w:r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สำคัญต่อ</w:t>
      </w:r>
      <w:r w:rsidR="009576D7"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ผล</w:t>
      </w:r>
      <w:r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การดำเนินงานของบริษัท</w:t>
      </w:r>
      <w:r w:rsidR="00CE3E39"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ย่อย</w:t>
      </w:r>
      <w:r w:rsidR="005858F6"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ดังนั้นจึง</w:t>
      </w:r>
      <w:r w:rsidR="009576D7"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</w:t>
      </w:r>
      <w:r w:rsidR="005300F8" w:rsidRPr="0081793A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่</w:t>
      </w:r>
      <w:r w:rsidR="009576D7" w:rsidRPr="0081793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</w:t>
      </w:r>
      <w:r w:rsidR="009576D7" w:rsidRPr="0081793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5E3D38B1" w14:textId="161EE8CA" w:rsidR="00C470ED" w:rsidRPr="00E61CE3" w:rsidRDefault="00C470ED" w:rsidP="000C2997">
      <w:pPr>
        <w:pStyle w:val="a"/>
        <w:ind w:right="-176"/>
        <w:jc w:val="thaiDistribute"/>
        <w:rPr>
          <w:rFonts w:asciiTheme="majorBidi" w:hAnsiTheme="majorBidi" w:cs="Angsana New"/>
          <w:color w:val="000000" w:themeColor="text1"/>
          <w:lang w:val="en-US"/>
        </w:rPr>
      </w:pPr>
    </w:p>
    <w:p w14:paraId="24175339" w14:textId="4B5709B1" w:rsidR="0081793A" w:rsidRPr="007004B8" w:rsidRDefault="00275D2C" w:rsidP="0081793A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9</w:t>
      </w:r>
      <w:r w:rsidR="0081793A">
        <w:rPr>
          <w:rFonts w:asciiTheme="majorBidi" w:hAnsiTheme="majorBidi" w:cstheme="majorBidi"/>
          <w:b/>
          <w:bCs/>
          <w:lang w:val="en-US"/>
        </w:rPr>
        <w:tab/>
      </w:r>
      <w:r w:rsidR="0081793A" w:rsidRPr="00C470ED">
        <w:rPr>
          <w:rFonts w:asciiTheme="majorBidi" w:hAnsiTheme="majorBidi" w:cstheme="majorBidi"/>
          <w:b/>
          <w:bCs/>
          <w:cs/>
          <w:lang w:val="en-US"/>
        </w:rPr>
        <w:t>เหตุการณ์</w:t>
      </w:r>
      <w:r w:rsidR="0081793A" w:rsidRPr="003270E4">
        <w:rPr>
          <w:rFonts w:ascii="Angsana New" w:hAnsi="Angsana New" w:cs="Angsana New"/>
          <w:b/>
          <w:bCs/>
          <w:cs/>
          <w:lang w:val="en-US"/>
        </w:rPr>
        <w:t>ภายหลังรอบระยะเวลาที่รายงาน</w:t>
      </w:r>
    </w:p>
    <w:p w14:paraId="2DE074B2" w14:textId="77777777" w:rsidR="0081793A" w:rsidRPr="000A108E" w:rsidRDefault="0081793A" w:rsidP="0081793A">
      <w:pPr>
        <w:pStyle w:val="a"/>
        <w:ind w:left="547"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16E992FA" w14:textId="20AF33DE" w:rsidR="0081793A" w:rsidRPr="006A5DCA" w:rsidRDefault="0081793A" w:rsidP="00BF158D">
      <w:pPr>
        <w:pStyle w:val="a"/>
        <w:ind w:left="547" w:right="198"/>
        <w:jc w:val="thaiDistribute"/>
        <w:rPr>
          <w:rFonts w:asciiTheme="majorBidi" w:hAnsiTheme="majorBidi" w:cstheme="majorBidi"/>
          <w:cs/>
        </w:rPr>
      </w:pPr>
      <w:r>
        <w:rPr>
          <w:rFonts w:ascii="Angsana New" w:hAnsi="Angsana New" w:cs="Angsana New" w:hint="cs"/>
          <w:cs/>
          <w:lang w:val="en-US"/>
        </w:rPr>
        <w:t xml:space="preserve">ในการประชุมสามัญประจำปีของผู้ถือหุ้นบริษัทเมื่อวันที่ </w:t>
      </w:r>
      <w:r w:rsidR="00DD346F">
        <w:rPr>
          <w:rFonts w:ascii="Angsana New" w:hAnsi="Angsana New" w:cs="Angsana New"/>
          <w:lang w:val="en-US"/>
        </w:rPr>
        <w:t xml:space="preserve"> 2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เมษายน </w:t>
      </w:r>
      <w:r>
        <w:rPr>
          <w:rFonts w:ascii="Angsana New" w:hAnsi="Angsana New" w:cs="Angsana New"/>
          <w:lang w:val="en-US"/>
        </w:rPr>
        <w:t xml:space="preserve">2567 </w:t>
      </w:r>
      <w:r>
        <w:rPr>
          <w:rFonts w:ascii="Angsana New" w:hAnsi="Angsana New" w:cs="Angsana New" w:hint="cs"/>
          <w:cs/>
          <w:lang w:val="en-US"/>
        </w:rPr>
        <w:t>ผู้ถือหุ้นมีมติอนุมัติการจัดสรรผลกำไรเป็นเงินปันผลในอัตราหุ้นละ</w:t>
      </w:r>
      <w:r w:rsidR="00DD346F">
        <w:rPr>
          <w:rFonts w:ascii="Angsana New" w:hAnsi="Angsana New" w:cs="Angsana New"/>
          <w:lang w:val="en-US"/>
        </w:rPr>
        <w:t xml:space="preserve"> 0.80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บาท เป็นจำนวนเงินรวม</w:t>
      </w:r>
      <w:r w:rsidR="00DD346F">
        <w:rPr>
          <w:rFonts w:ascii="Angsana New" w:hAnsi="Angsana New" w:cs="Angsana New"/>
          <w:lang w:val="en-US"/>
        </w:rPr>
        <w:t xml:space="preserve"> 697.50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ล้านบาท โดยเงินปันผลดังกล่าวถูกจ่ายให้แก่</w:t>
      </w:r>
      <w:r w:rsidR="00850984">
        <w:rPr>
          <w:rFonts w:ascii="Angsana New" w:hAnsi="Angsana New" w:cs="Angsana New"/>
          <w:cs/>
          <w:lang w:val="en-US"/>
        </w:rPr>
        <w:br/>
      </w:r>
      <w:r>
        <w:rPr>
          <w:rFonts w:ascii="Angsana New" w:hAnsi="Angsana New" w:cs="Angsana New" w:hint="cs"/>
          <w:cs/>
          <w:lang w:val="en-US"/>
        </w:rPr>
        <w:t>ผู้ถือหุ้นของบริษัทในเดือน</w:t>
      </w:r>
      <w:r w:rsidR="00DD346F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DD346F">
        <w:rPr>
          <w:rFonts w:ascii="Angsana New" w:hAnsi="Angsana New" w:cs="Angsana New"/>
          <w:lang w:val="en-US"/>
        </w:rPr>
        <w:t>2567</w:t>
      </w:r>
    </w:p>
    <w:sectPr w:rsidR="0081793A" w:rsidRPr="006A5DCA" w:rsidSect="00DB73FD">
      <w:headerReference w:type="default" r:id="rId16"/>
      <w:footerReference w:type="default" r:id="rId17"/>
      <w:type w:val="nextColumn"/>
      <w:pgSz w:w="11909" w:h="16834" w:code="9"/>
      <w:pgMar w:top="691" w:right="92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C49F2" w14:textId="77777777" w:rsidR="009942B0" w:rsidRDefault="009942B0" w:rsidP="00FC04D5">
      <w:r>
        <w:separator/>
      </w:r>
    </w:p>
  </w:endnote>
  <w:endnote w:type="continuationSeparator" w:id="0">
    <w:p w14:paraId="3B243978" w14:textId="77777777" w:rsidR="009942B0" w:rsidRDefault="009942B0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8484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A90378" w14:textId="77777777" w:rsidR="00D5262D" w:rsidRPr="004A4440" w:rsidRDefault="00D5262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A44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A44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A44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872AD">
          <w:rPr>
            <w:rFonts w:asciiTheme="majorBidi" w:hAnsiTheme="majorBidi" w:cstheme="majorBidi"/>
            <w:noProof/>
            <w:sz w:val="30"/>
            <w:szCs w:val="30"/>
          </w:rPr>
          <w:t>13</w:t>
        </w:r>
        <w:r w:rsidRPr="004A44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D5262D" w:rsidRPr="005C306E" w:rsidRDefault="00D5262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5872AD">
          <w:rPr>
            <w:rFonts w:ascii="Angsana New" w:hAnsi="Angsana New"/>
            <w:noProof/>
            <w:sz w:val="30"/>
            <w:szCs w:val="30"/>
          </w:rPr>
          <w:t>20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D5262D" w:rsidRPr="00860E15" w:rsidRDefault="00D5262D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5872AD">
      <w:rPr>
        <w:rStyle w:val="PageNumber"/>
        <w:rFonts w:ascii="Angsana New" w:hAnsi="Angsana New"/>
        <w:noProof/>
        <w:sz w:val="30"/>
        <w:szCs w:val="30"/>
      </w:rPr>
      <w:t>23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D5262D" w:rsidRPr="00D8432A" w:rsidRDefault="00D5262D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A2356" w14:textId="77777777" w:rsidR="009942B0" w:rsidRDefault="009942B0" w:rsidP="00FC04D5">
      <w:r>
        <w:separator/>
      </w:r>
    </w:p>
  </w:footnote>
  <w:footnote w:type="continuationSeparator" w:id="0">
    <w:p w14:paraId="57216D17" w14:textId="77777777" w:rsidR="009942B0" w:rsidRDefault="009942B0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ADD1" w14:textId="77777777" w:rsidR="00D5262D" w:rsidRPr="003B5EBA" w:rsidRDefault="00D5262D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CB2390" w14:textId="77777777" w:rsidR="00D5262D" w:rsidRPr="003B5EBA" w:rsidRDefault="00D5262D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D45B14" w14:textId="7A6E4B92" w:rsidR="00D5262D" w:rsidRPr="00AF256D" w:rsidRDefault="00D5262D" w:rsidP="0011235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3C07FFD4" w14:textId="77777777" w:rsidR="00D5262D" w:rsidRPr="00A34F3C" w:rsidRDefault="00D5262D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7472" w14:textId="77777777" w:rsidR="00D5262D" w:rsidRPr="003B5EBA" w:rsidRDefault="00D5262D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F814C1" w14:textId="77777777" w:rsidR="00D5262D" w:rsidRPr="003B5EBA" w:rsidRDefault="00D5262D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35DEECF" w14:textId="1F989DED" w:rsidR="00D5262D" w:rsidRPr="00AF256D" w:rsidRDefault="00D5262D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D5262D" w:rsidRPr="00164EBE" w:rsidRDefault="00D5262D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EB0B7" w14:textId="77777777" w:rsidR="00D5262D" w:rsidRPr="003B5EBA" w:rsidRDefault="00D5262D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11E3B30" w14:textId="77777777" w:rsidR="00D5262D" w:rsidRPr="003B5EBA" w:rsidRDefault="00D5262D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59F296E" w14:textId="5D7EC37E" w:rsidR="00D5262D" w:rsidRPr="00AF256D" w:rsidRDefault="00D5262D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5B6A026" w14:textId="77777777" w:rsidR="00D5262D" w:rsidRPr="001C28F5" w:rsidRDefault="00D5262D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E58" w14:textId="77777777" w:rsidR="00D5262D" w:rsidRPr="003B5EBA" w:rsidRDefault="00D5262D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D5262D" w:rsidRPr="003B5EBA" w:rsidRDefault="00D5262D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053D93" w14:textId="43B8C767" w:rsidR="00D5262D" w:rsidRPr="00AF256D" w:rsidRDefault="00D5262D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D5262D" w:rsidRPr="001C28F5" w:rsidRDefault="00D5262D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ABB0F068"/>
    <w:lvl w:ilvl="0" w:tplc="69CC178C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721353">
    <w:abstractNumId w:val="6"/>
  </w:num>
  <w:num w:numId="2" w16cid:durableId="825587187">
    <w:abstractNumId w:val="5"/>
  </w:num>
  <w:num w:numId="3" w16cid:durableId="1898659869">
    <w:abstractNumId w:val="9"/>
  </w:num>
  <w:num w:numId="4" w16cid:durableId="583536873">
    <w:abstractNumId w:val="7"/>
  </w:num>
  <w:num w:numId="5" w16cid:durableId="1342784016">
    <w:abstractNumId w:val="8"/>
  </w:num>
  <w:num w:numId="6" w16cid:durableId="1483421605">
    <w:abstractNumId w:val="3"/>
  </w:num>
  <w:num w:numId="7" w16cid:durableId="989601723">
    <w:abstractNumId w:val="2"/>
  </w:num>
  <w:num w:numId="8" w16cid:durableId="363673154">
    <w:abstractNumId w:val="0"/>
  </w:num>
  <w:num w:numId="9" w16cid:durableId="636567472">
    <w:abstractNumId w:val="1"/>
  </w:num>
  <w:num w:numId="10" w16cid:durableId="366755782">
    <w:abstractNumId w:val="4"/>
  </w:num>
  <w:num w:numId="11" w16cid:durableId="1349942130">
    <w:abstractNumId w:val="16"/>
  </w:num>
  <w:num w:numId="12" w16cid:durableId="517277126">
    <w:abstractNumId w:val="12"/>
  </w:num>
  <w:num w:numId="13" w16cid:durableId="700520755">
    <w:abstractNumId w:val="21"/>
  </w:num>
  <w:num w:numId="14" w16cid:durableId="2134976531">
    <w:abstractNumId w:val="14"/>
  </w:num>
  <w:num w:numId="15" w16cid:durableId="1231043171">
    <w:abstractNumId w:val="17"/>
  </w:num>
  <w:num w:numId="16" w16cid:durableId="1329753345">
    <w:abstractNumId w:val="24"/>
  </w:num>
  <w:num w:numId="17" w16cid:durableId="428234573">
    <w:abstractNumId w:val="25"/>
  </w:num>
  <w:num w:numId="18" w16cid:durableId="2065904722">
    <w:abstractNumId w:val="22"/>
  </w:num>
  <w:num w:numId="19" w16cid:durableId="1894660357">
    <w:abstractNumId w:val="11"/>
  </w:num>
  <w:num w:numId="20" w16cid:durableId="795568962">
    <w:abstractNumId w:val="18"/>
  </w:num>
  <w:num w:numId="21" w16cid:durableId="1948734523">
    <w:abstractNumId w:val="13"/>
  </w:num>
  <w:num w:numId="22" w16cid:durableId="2128497946">
    <w:abstractNumId w:val="10"/>
  </w:num>
  <w:num w:numId="23" w16cid:durableId="850921004">
    <w:abstractNumId w:val="20"/>
  </w:num>
  <w:num w:numId="24" w16cid:durableId="1368094657">
    <w:abstractNumId w:val="23"/>
  </w:num>
  <w:num w:numId="25" w16cid:durableId="1633319141">
    <w:abstractNumId w:val="19"/>
  </w:num>
  <w:num w:numId="26" w16cid:durableId="368798680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3E8"/>
    <w:rsid w:val="00003BD1"/>
    <w:rsid w:val="00003D9F"/>
    <w:rsid w:val="000042F9"/>
    <w:rsid w:val="000045B5"/>
    <w:rsid w:val="00004D45"/>
    <w:rsid w:val="0000537B"/>
    <w:rsid w:val="000057D4"/>
    <w:rsid w:val="000067F0"/>
    <w:rsid w:val="00007A43"/>
    <w:rsid w:val="00007ED1"/>
    <w:rsid w:val="00007FE9"/>
    <w:rsid w:val="0001036C"/>
    <w:rsid w:val="000105A2"/>
    <w:rsid w:val="000106A9"/>
    <w:rsid w:val="00010736"/>
    <w:rsid w:val="00010863"/>
    <w:rsid w:val="00010997"/>
    <w:rsid w:val="00011695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305BF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FC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45B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9BE"/>
    <w:rsid w:val="000D5F3C"/>
    <w:rsid w:val="000D6A81"/>
    <w:rsid w:val="000D7C48"/>
    <w:rsid w:val="000D7C7C"/>
    <w:rsid w:val="000E05ED"/>
    <w:rsid w:val="000E0E97"/>
    <w:rsid w:val="000E0FDE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D48"/>
    <w:rsid w:val="00103372"/>
    <w:rsid w:val="00103507"/>
    <w:rsid w:val="001042AC"/>
    <w:rsid w:val="00104CA6"/>
    <w:rsid w:val="001051C6"/>
    <w:rsid w:val="00105857"/>
    <w:rsid w:val="00105903"/>
    <w:rsid w:val="001076F0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4C05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1EA"/>
    <w:rsid w:val="00161487"/>
    <w:rsid w:val="001614F2"/>
    <w:rsid w:val="00161CBA"/>
    <w:rsid w:val="00161FDB"/>
    <w:rsid w:val="00162DBD"/>
    <w:rsid w:val="00163BA9"/>
    <w:rsid w:val="00163E5C"/>
    <w:rsid w:val="00164B80"/>
    <w:rsid w:val="00164EBE"/>
    <w:rsid w:val="0016523F"/>
    <w:rsid w:val="00165727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29C9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205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171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399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1BC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D2C"/>
    <w:rsid w:val="00275FC4"/>
    <w:rsid w:val="002764C3"/>
    <w:rsid w:val="00276F10"/>
    <w:rsid w:val="0027710D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35E2"/>
    <w:rsid w:val="002A36B8"/>
    <w:rsid w:val="002A3B3C"/>
    <w:rsid w:val="002A4027"/>
    <w:rsid w:val="002A4375"/>
    <w:rsid w:val="002A4F9C"/>
    <w:rsid w:val="002A524F"/>
    <w:rsid w:val="002A5468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54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2394"/>
    <w:rsid w:val="002C23CD"/>
    <w:rsid w:val="002C26A5"/>
    <w:rsid w:val="002C2922"/>
    <w:rsid w:val="002C397B"/>
    <w:rsid w:val="002C3B45"/>
    <w:rsid w:val="002C42A2"/>
    <w:rsid w:val="002C4366"/>
    <w:rsid w:val="002C5264"/>
    <w:rsid w:val="002C52BD"/>
    <w:rsid w:val="002C670A"/>
    <w:rsid w:val="002C6807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2F8C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ED"/>
    <w:rsid w:val="00316EE1"/>
    <w:rsid w:val="00317425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0B0"/>
    <w:rsid w:val="00372480"/>
    <w:rsid w:val="00372A4E"/>
    <w:rsid w:val="00372CB7"/>
    <w:rsid w:val="00372D4B"/>
    <w:rsid w:val="00372F31"/>
    <w:rsid w:val="003732C4"/>
    <w:rsid w:val="003732E2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2AB7"/>
    <w:rsid w:val="003A31CB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5CF"/>
    <w:rsid w:val="003B38B6"/>
    <w:rsid w:val="003B3A5C"/>
    <w:rsid w:val="003B3ED6"/>
    <w:rsid w:val="003B48CE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E56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282"/>
    <w:rsid w:val="003E147A"/>
    <w:rsid w:val="003E195F"/>
    <w:rsid w:val="003E19FB"/>
    <w:rsid w:val="003E2ADC"/>
    <w:rsid w:val="003E2CC3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3A00"/>
    <w:rsid w:val="003F44FF"/>
    <w:rsid w:val="003F4BA0"/>
    <w:rsid w:val="003F4DA6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A6"/>
    <w:rsid w:val="004365DE"/>
    <w:rsid w:val="00437818"/>
    <w:rsid w:val="0044192D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812"/>
    <w:rsid w:val="00490FCE"/>
    <w:rsid w:val="00491034"/>
    <w:rsid w:val="0049104B"/>
    <w:rsid w:val="004914F9"/>
    <w:rsid w:val="00491C53"/>
    <w:rsid w:val="004921D2"/>
    <w:rsid w:val="00492519"/>
    <w:rsid w:val="00492843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B96"/>
    <w:rsid w:val="004A1D96"/>
    <w:rsid w:val="004A20BF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4890"/>
    <w:rsid w:val="004B55B4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4E3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4CE2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2AD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2652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4A2"/>
    <w:rsid w:val="005B27D2"/>
    <w:rsid w:val="005B2AB7"/>
    <w:rsid w:val="005B3092"/>
    <w:rsid w:val="005B3138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C7EF7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3E0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FA0"/>
    <w:rsid w:val="00613AB0"/>
    <w:rsid w:val="00614C16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2C4C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677"/>
    <w:rsid w:val="006329BB"/>
    <w:rsid w:val="006339B1"/>
    <w:rsid w:val="00633FC2"/>
    <w:rsid w:val="00634043"/>
    <w:rsid w:val="00635D62"/>
    <w:rsid w:val="00635D8A"/>
    <w:rsid w:val="00635EAA"/>
    <w:rsid w:val="00636BCA"/>
    <w:rsid w:val="00636CBF"/>
    <w:rsid w:val="006372DC"/>
    <w:rsid w:val="006401AB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6B4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97A"/>
    <w:rsid w:val="00693342"/>
    <w:rsid w:val="00693DA4"/>
    <w:rsid w:val="00694218"/>
    <w:rsid w:val="006944E6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E7C"/>
    <w:rsid w:val="00697F16"/>
    <w:rsid w:val="006A03F1"/>
    <w:rsid w:val="006A07D9"/>
    <w:rsid w:val="006A0E74"/>
    <w:rsid w:val="006A11ED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74E"/>
    <w:rsid w:val="006B0D5B"/>
    <w:rsid w:val="006B10F6"/>
    <w:rsid w:val="006B1F98"/>
    <w:rsid w:val="006B2B7B"/>
    <w:rsid w:val="006B3567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6F5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5A4"/>
    <w:rsid w:val="006E6759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073B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605B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7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D22"/>
    <w:rsid w:val="00775032"/>
    <w:rsid w:val="007757D0"/>
    <w:rsid w:val="007759E6"/>
    <w:rsid w:val="00775D82"/>
    <w:rsid w:val="00776510"/>
    <w:rsid w:val="00776D36"/>
    <w:rsid w:val="00776FCD"/>
    <w:rsid w:val="00777258"/>
    <w:rsid w:val="007801D4"/>
    <w:rsid w:val="0078051E"/>
    <w:rsid w:val="00780D93"/>
    <w:rsid w:val="00780ED8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6D18"/>
    <w:rsid w:val="00787EB4"/>
    <w:rsid w:val="00787EBB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2EA3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09D"/>
    <w:rsid w:val="007C751A"/>
    <w:rsid w:val="007D015F"/>
    <w:rsid w:val="007D0171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19E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36F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45B"/>
    <w:rsid w:val="00836627"/>
    <w:rsid w:val="0083676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37B9"/>
    <w:rsid w:val="0089426E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47E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CBC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489C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766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577"/>
    <w:rsid w:val="0095076B"/>
    <w:rsid w:val="00950B7E"/>
    <w:rsid w:val="009518ED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1CC"/>
    <w:rsid w:val="009576D7"/>
    <w:rsid w:val="00957974"/>
    <w:rsid w:val="00957CFC"/>
    <w:rsid w:val="00957E06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380B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87A43"/>
    <w:rsid w:val="009901DD"/>
    <w:rsid w:val="009915CE"/>
    <w:rsid w:val="00991972"/>
    <w:rsid w:val="00991F38"/>
    <w:rsid w:val="009920C9"/>
    <w:rsid w:val="0099323E"/>
    <w:rsid w:val="009933F9"/>
    <w:rsid w:val="009938E7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1CE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175"/>
    <w:rsid w:val="00A5286F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0C2C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B0A"/>
    <w:rsid w:val="00A64C47"/>
    <w:rsid w:val="00A65018"/>
    <w:rsid w:val="00A65D24"/>
    <w:rsid w:val="00A65F5D"/>
    <w:rsid w:val="00A66063"/>
    <w:rsid w:val="00A6675C"/>
    <w:rsid w:val="00A6676B"/>
    <w:rsid w:val="00A66BA9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2D8"/>
    <w:rsid w:val="00AF1419"/>
    <w:rsid w:val="00AF14C1"/>
    <w:rsid w:val="00AF1D76"/>
    <w:rsid w:val="00AF2C89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849"/>
    <w:rsid w:val="00B32996"/>
    <w:rsid w:val="00B3300B"/>
    <w:rsid w:val="00B33758"/>
    <w:rsid w:val="00B33EAC"/>
    <w:rsid w:val="00B34FE3"/>
    <w:rsid w:val="00B351BF"/>
    <w:rsid w:val="00B35772"/>
    <w:rsid w:val="00B357A3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72E9"/>
    <w:rsid w:val="00B6795F"/>
    <w:rsid w:val="00B708C6"/>
    <w:rsid w:val="00B7114E"/>
    <w:rsid w:val="00B713A6"/>
    <w:rsid w:val="00B720F3"/>
    <w:rsid w:val="00B722C6"/>
    <w:rsid w:val="00B72AED"/>
    <w:rsid w:val="00B72E5D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53C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91C"/>
    <w:rsid w:val="00BB23B8"/>
    <w:rsid w:val="00BB29AC"/>
    <w:rsid w:val="00BB2F18"/>
    <w:rsid w:val="00BB2FDF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61C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D040A"/>
    <w:rsid w:val="00BD09AD"/>
    <w:rsid w:val="00BD201F"/>
    <w:rsid w:val="00BD23C1"/>
    <w:rsid w:val="00BD255A"/>
    <w:rsid w:val="00BD33F9"/>
    <w:rsid w:val="00BD3B61"/>
    <w:rsid w:val="00BD3CD2"/>
    <w:rsid w:val="00BD3E64"/>
    <w:rsid w:val="00BD5151"/>
    <w:rsid w:val="00BD6811"/>
    <w:rsid w:val="00BD6A2D"/>
    <w:rsid w:val="00BD6D1D"/>
    <w:rsid w:val="00BD6F10"/>
    <w:rsid w:val="00BD734E"/>
    <w:rsid w:val="00BD7805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58D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380B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A88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2D8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0ED"/>
    <w:rsid w:val="00C47932"/>
    <w:rsid w:val="00C504C5"/>
    <w:rsid w:val="00C50C47"/>
    <w:rsid w:val="00C50E2E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BA2"/>
    <w:rsid w:val="00C90C24"/>
    <w:rsid w:val="00C914B2"/>
    <w:rsid w:val="00C91B89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39"/>
    <w:rsid w:val="00CB4D68"/>
    <w:rsid w:val="00CB6CE9"/>
    <w:rsid w:val="00CB6FEC"/>
    <w:rsid w:val="00CB70C2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98F"/>
    <w:rsid w:val="00CD104E"/>
    <w:rsid w:val="00CD1101"/>
    <w:rsid w:val="00CD13C0"/>
    <w:rsid w:val="00CD14FE"/>
    <w:rsid w:val="00CD16BE"/>
    <w:rsid w:val="00CD1DA4"/>
    <w:rsid w:val="00CD251F"/>
    <w:rsid w:val="00CD25D3"/>
    <w:rsid w:val="00CD2C1A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B78"/>
    <w:rsid w:val="00CE0166"/>
    <w:rsid w:val="00CE06FE"/>
    <w:rsid w:val="00CE077E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B0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358D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62D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1AF6"/>
    <w:rsid w:val="00D62D5E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1203"/>
    <w:rsid w:val="00D71B22"/>
    <w:rsid w:val="00D723E0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EB"/>
    <w:rsid w:val="00D85313"/>
    <w:rsid w:val="00D857AC"/>
    <w:rsid w:val="00D86293"/>
    <w:rsid w:val="00D8688F"/>
    <w:rsid w:val="00D869F0"/>
    <w:rsid w:val="00D86C63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2A0"/>
    <w:rsid w:val="00DA67E7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46F"/>
    <w:rsid w:val="00DD3CE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864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181B"/>
    <w:rsid w:val="00E019E0"/>
    <w:rsid w:val="00E01DCA"/>
    <w:rsid w:val="00E01E6B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BFD"/>
    <w:rsid w:val="00E14E9F"/>
    <w:rsid w:val="00E1523E"/>
    <w:rsid w:val="00E1588B"/>
    <w:rsid w:val="00E15AD7"/>
    <w:rsid w:val="00E15E29"/>
    <w:rsid w:val="00E172B8"/>
    <w:rsid w:val="00E173F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32B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0B3"/>
    <w:rsid w:val="00E7737C"/>
    <w:rsid w:val="00E7772A"/>
    <w:rsid w:val="00E779BE"/>
    <w:rsid w:val="00E77C73"/>
    <w:rsid w:val="00E803CC"/>
    <w:rsid w:val="00E80A43"/>
    <w:rsid w:val="00E8108B"/>
    <w:rsid w:val="00E8190A"/>
    <w:rsid w:val="00E81AA1"/>
    <w:rsid w:val="00E81C7D"/>
    <w:rsid w:val="00E82792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31D"/>
    <w:rsid w:val="00EC4705"/>
    <w:rsid w:val="00EC4847"/>
    <w:rsid w:val="00EC565B"/>
    <w:rsid w:val="00EC597C"/>
    <w:rsid w:val="00EC671C"/>
    <w:rsid w:val="00EC7A7E"/>
    <w:rsid w:val="00ED054A"/>
    <w:rsid w:val="00ED0AA3"/>
    <w:rsid w:val="00ED0FC7"/>
    <w:rsid w:val="00ED1029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9EF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916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35D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D4D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96D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46C"/>
    <w:rsid w:val="00F765E2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542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0307"/>
    <w:rsid w:val="00FE0378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0C71D945-00DC-4A91-838A-DB7A42146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0840A-CDFE-4E17-83FD-A8C8ABFBB2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1A91B3-2BA2-49BA-8421-7D65BAD65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481</TotalTime>
  <Pages>20</Pages>
  <Words>2982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25</cp:revision>
  <cp:lastPrinted>2024-05-03T15:43:00Z</cp:lastPrinted>
  <dcterms:created xsi:type="dcterms:W3CDTF">2024-05-03T08:47:00Z</dcterms:created>
  <dcterms:modified xsi:type="dcterms:W3CDTF">2024-05-13T04:56:00Z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