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0733109F" w14:textId="2062ABFF" w:rsidR="00B41C3D" w:rsidRDefault="00B41C3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2002C0" w14:textId="3F762BD5" w:rsidR="00C1640F" w:rsidRPr="00C1640F" w:rsidRDefault="00C1640F" w:rsidP="00C1640F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ชั่วคราว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42F24563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20B33D30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EDBE5BA" w14:textId="6271C988" w:rsidR="007B7308" w:rsidRDefault="007B7308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F4B9C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C81CBE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24482" w14:textId="75393EB5" w:rsidR="0083298D" w:rsidRPr="00E45C2D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FB3B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66E5" w:rsidRPr="00C6295B">
        <w:rPr>
          <w:rFonts w:asciiTheme="majorBidi" w:hAnsiTheme="majorBidi" w:cstheme="majorBidi"/>
          <w:sz w:val="30"/>
          <w:szCs w:val="30"/>
        </w:rPr>
        <w:t>1</w:t>
      </w:r>
      <w:r w:rsidR="008D66E5">
        <w:rPr>
          <w:rFonts w:asciiTheme="majorBidi" w:hAnsiTheme="majorBidi" w:cstheme="majorBidi"/>
          <w:sz w:val="30"/>
          <w:szCs w:val="30"/>
        </w:rPr>
        <w:t xml:space="preserve">3 </w:t>
      </w:r>
      <w:r w:rsidR="00E45C2D" w:rsidRPr="00C479D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E45C2D" w:rsidRPr="00C479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E5" w:rsidRPr="00C6295B">
        <w:rPr>
          <w:rFonts w:asciiTheme="majorBidi" w:hAnsiTheme="majorBidi" w:cstheme="majorBidi"/>
          <w:sz w:val="30"/>
          <w:szCs w:val="30"/>
        </w:rPr>
        <w:t>256</w:t>
      </w:r>
      <w:r w:rsidR="008D66E5">
        <w:rPr>
          <w:rFonts w:asciiTheme="majorBidi" w:hAnsiTheme="majorBidi" w:cstheme="majorBidi"/>
          <w:sz w:val="30"/>
          <w:szCs w:val="30"/>
        </w:rPr>
        <w:t>7</w:t>
      </w:r>
    </w:p>
    <w:p w14:paraId="49EB3460" w14:textId="77777777" w:rsidR="0083298D" w:rsidRPr="00C81CBE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C81CBE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081708D" w14:textId="154C94ED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7637EB" w:rsidRPr="00C6295B">
        <w:rPr>
          <w:rFonts w:asciiTheme="majorBidi" w:hAnsiTheme="majorBidi" w:cstheme="majorBidi"/>
          <w:sz w:val="30"/>
          <w:szCs w:val="30"/>
        </w:rPr>
        <w:t>6</w:t>
      </w:r>
    </w:p>
    <w:p w14:paraId="654BCD25" w14:textId="042C073F" w:rsidR="00595C3D" w:rsidRPr="00C6295B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BEF6B" w14:textId="43F323D8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7637EB" w:rsidRPr="00C6295B">
        <w:rPr>
          <w:rFonts w:asciiTheme="majorBidi" w:hAnsiTheme="majorBidi" w:cstheme="majorBidi"/>
          <w:sz w:val="30"/>
          <w:szCs w:val="30"/>
        </w:rPr>
        <w:t>6</w:t>
      </w:r>
    </w:p>
    <w:p w14:paraId="61B2EB69" w14:textId="27FE0219" w:rsidR="00DF247F" w:rsidRDefault="00DF247F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34296" w14:textId="20DFF6F0" w:rsidR="00DF247F" w:rsidRDefault="00DF247F" w:rsidP="00DF247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24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การเปลี่ยนแปลงนโยบายการบัญชี  </w:t>
      </w:r>
    </w:p>
    <w:p w14:paraId="4B111E9E" w14:textId="77777777" w:rsidR="00E8651C" w:rsidRDefault="00E8651C" w:rsidP="00E8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3632CC" w14:textId="18355702" w:rsidR="00DF247F" w:rsidRDefault="00DF247F" w:rsidP="00DF247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56239716"/>
      <w:r w:rsidRPr="00DF247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0"/>
      <w:r w:rsidRPr="00DF247F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DF247F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DF247F">
        <w:rPr>
          <w:rFonts w:asciiTheme="majorBidi" w:hAnsiTheme="majorBidi" w:cstheme="majorBidi"/>
          <w:sz w:val="30"/>
          <w:szCs w:val="30"/>
        </w:rPr>
        <w:t>12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DF247F">
        <w:rPr>
          <w:rFonts w:asciiTheme="majorBidi" w:hAnsiTheme="majorBidi" w:cstheme="majorBidi"/>
          <w:sz w:val="30"/>
          <w:szCs w:val="30"/>
        </w:rPr>
        <w:t xml:space="preserve"> 1 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F247F">
        <w:rPr>
          <w:rFonts w:asciiTheme="majorBidi" w:hAnsiTheme="majorBidi" w:cstheme="majorBidi"/>
          <w:sz w:val="30"/>
          <w:szCs w:val="30"/>
        </w:rPr>
        <w:t>2567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DF247F">
        <w:rPr>
          <w:rFonts w:asciiTheme="majorBidi" w:hAnsiTheme="majorBidi" w:cstheme="majorBidi"/>
          <w:sz w:val="30"/>
          <w:szCs w:val="30"/>
          <w:cs/>
        </w:rPr>
        <w:t>ผลแตกต่างชั่วคราวในจำนวนที่เท่ากันและหักกลบกัน</w:t>
      </w:r>
      <w:r w:rsidRPr="00DF247F">
        <w:rPr>
          <w:rFonts w:asciiTheme="majorBidi" w:hAnsiTheme="majorBidi" w:cstheme="majorBidi"/>
          <w:sz w:val="30"/>
          <w:szCs w:val="30"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="005D10BF" w:rsidRPr="005D10BF">
        <w:rPr>
          <w:rFonts w:asciiTheme="majorBidi" w:hAnsiTheme="majorBidi" w:cstheme="majorBidi"/>
          <w:sz w:val="30"/>
          <w:szCs w:val="30"/>
          <w:cs/>
        </w:rPr>
        <w:t>และประมาณการค่ารื้อถอน</w:t>
      </w:r>
      <w:r w:rsidR="004764D5">
        <w:rPr>
          <w:rFonts w:asciiTheme="majorBidi" w:hAnsiTheme="majorBidi" w:cstheme="majorBidi"/>
          <w:sz w:val="30"/>
          <w:szCs w:val="30"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</w:t>
      </w:r>
      <w:r w:rsidRPr="00DF247F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4764D5" w:rsidRPr="004764D5">
        <w:rPr>
          <w:rFonts w:asciiTheme="majorBidi" w:hAnsiTheme="majorBidi" w:cstheme="majorBidi"/>
          <w:sz w:val="30"/>
          <w:szCs w:val="30"/>
          <w:cs/>
        </w:rPr>
        <w:t>และประมาณ</w:t>
      </w:r>
      <w:r w:rsidR="004764D5" w:rsidRPr="004764D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764D5" w:rsidRPr="004764D5">
        <w:rPr>
          <w:rFonts w:asciiTheme="majorBidi" w:hAnsiTheme="majorBidi" w:cstheme="majorBidi"/>
          <w:sz w:val="30"/>
          <w:szCs w:val="30"/>
          <w:cs/>
        </w:rPr>
        <w:t>ค่ารื้อถอน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วันดังกล่าว และ</w:t>
      </w:r>
      <w:r w:rsidRPr="00DF247F">
        <w:rPr>
          <w:rFonts w:asciiTheme="majorBidi" w:hAnsiTheme="majorBidi" w:cstheme="majorBidi"/>
          <w:sz w:val="30"/>
          <w:szCs w:val="30"/>
          <w:cs/>
        </w:rPr>
        <w:t>กลุ่มบริษัทนำ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DF247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ดังกล่าวมาถือปฏิบัติกับ</w:t>
      </w:r>
      <w:r w:rsidRPr="00DF247F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DF247F">
        <w:rPr>
          <w:rFonts w:asciiTheme="majorBidi" w:hAnsiTheme="majorBidi" w:cstheme="majorBidi"/>
          <w:sz w:val="30"/>
          <w:szCs w:val="30"/>
          <w:cs/>
        </w:rPr>
        <w:t>ที่เกิดขึ้นหลัง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DF247F">
        <w:rPr>
          <w:rFonts w:asciiTheme="majorBidi" w:hAnsiTheme="majorBidi" w:cstheme="majorBidi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5C1C657" w14:textId="0179F507" w:rsidR="00BC3414" w:rsidRDefault="00BC3414" w:rsidP="00DF247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3B227" w14:textId="34A4D80C" w:rsidR="00DF247F" w:rsidRPr="00BC3414" w:rsidRDefault="00BC3414" w:rsidP="00BC3414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3414">
        <w:rPr>
          <w:rFonts w:asciiTheme="majorBidi" w:hAnsiTheme="majorBidi" w:cstheme="majorBidi" w:hint="cs"/>
          <w:sz w:val="30"/>
          <w:szCs w:val="30"/>
          <w:cs/>
        </w:rPr>
        <w:t>จากการปรับปรุงดังกล่าว</w:t>
      </w:r>
      <w:r w:rsidRPr="00BC34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BC3414">
        <w:rPr>
          <w:rFonts w:asciiTheme="majorBidi" w:hAnsiTheme="majorBidi" w:cstheme="majorBidi"/>
          <w:sz w:val="30"/>
          <w:szCs w:val="30"/>
        </w:rPr>
        <w:t xml:space="preserve">12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BC3414">
        <w:rPr>
          <w:rFonts w:asciiTheme="majorBidi" w:hAnsiTheme="majorBidi" w:cstheme="majorBidi"/>
          <w:sz w:val="30"/>
          <w:szCs w:val="30"/>
        </w:rPr>
        <w:t xml:space="preserve">1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C3414">
        <w:rPr>
          <w:rFonts w:asciiTheme="majorBidi" w:hAnsiTheme="majorBidi" w:cstheme="majorBidi"/>
          <w:sz w:val="30"/>
          <w:szCs w:val="30"/>
        </w:rPr>
        <w:t xml:space="preserve">2566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</w:t>
      </w:r>
      <w:r w:rsidRPr="00BC34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เป็นการเปิดเผยข้อมูล</w:t>
      </w:r>
      <w:r w:rsidRPr="00BC341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602D0032" w14:textId="144E652A" w:rsidR="00325AC0" w:rsidRPr="00C81CBE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81CBE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334654" w14:textId="28387D6F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ตลอดจนนโยบายการกำหนดราคา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  <w:r w:rsidR="007637EB" w:rsidRPr="00C6295B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สาม</w:t>
      </w:r>
      <w:r w:rsidR="00D932EA" w:rsidRPr="00C6295B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 xml:space="preserve">ดือนสิ้นสุดวันที่ </w:t>
      </w:r>
      <w:r w:rsidR="0005519D" w:rsidRPr="00C6295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637EB" w:rsidRPr="00C6295B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5519D" w:rsidRPr="00C629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637EB"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C6295B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7637EB" w:rsidRPr="00C6295B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337A063F" w14:textId="77777777" w:rsidR="001025B4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8608F1" w14:textId="182DB2AA" w:rsidR="00A706FA" w:rsidRDefault="0005519D" w:rsidP="00C6295B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A706F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2C2BED7D" w14:textId="77777777" w:rsidR="002706B2" w:rsidRPr="00C6295B" w:rsidRDefault="002706B2" w:rsidP="00C6295B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06FA" w:rsidRPr="00D26AE4" w14:paraId="2767CC00" w14:textId="77777777" w:rsidTr="00C6295B">
        <w:trPr>
          <w:tblHeader/>
        </w:trPr>
        <w:tc>
          <w:tcPr>
            <w:tcW w:w="4140" w:type="dxa"/>
          </w:tcPr>
          <w:p w14:paraId="58ED3182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E913EEA" w14:textId="77777777" w:rsidR="00A706FA" w:rsidRPr="0041278C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27660F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831921" w14:textId="77777777" w:rsidR="00A706FA" w:rsidRPr="00D26AE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A706FA" w:rsidRPr="005D0474" w14:paraId="2B61D2F0" w14:textId="77777777" w:rsidTr="00C6295B">
        <w:trPr>
          <w:tblHeader/>
        </w:trPr>
        <w:tc>
          <w:tcPr>
            <w:tcW w:w="4140" w:type="dxa"/>
          </w:tcPr>
          <w:p w14:paraId="5409DAA4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191599BA" w14:textId="77777777" w:rsidR="00A706FA" w:rsidRPr="005D0474" w:rsidRDefault="00A706FA" w:rsidP="00AD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5"/>
                <w:tab w:val="left" w:pos="522"/>
                <w:tab w:val="left" w:pos="64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CB7275F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E4732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AE215B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4271E2" w14:textId="77777777" w:rsidR="00A706FA" w:rsidRPr="005D0474" w:rsidRDefault="00A706FA" w:rsidP="0051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D17AC10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0CE29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706FA" w:rsidRPr="005D0474" w14:paraId="7515BE67" w14:textId="77777777" w:rsidTr="00C6295B">
        <w:trPr>
          <w:tblHeader/>
        </w:trPr>
        <w:tc>
          <w:tcPr>
            <w:tcW w:w="4140" w:type="dxa"/>
          </w:tcPr>
          <w:p w14:paraId="62E60512" w14:textId="77777777" w:rsidR="00A706FA" w:rsidRPr="005D0474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D5D731C" w14:textId="77777777" w:rsidR="00A706FA" w:rsidRPr="005D0474" w:rsidRDefault="00A706FA" w:rsidP="00E27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706FA" w:rsidRPr="005D0474" w14:paraId="13642B54" w14:textId="77777777" w:rsidTr="00084BC0">
        <w:tc>
          <w:tcPr>
            <w:tcW w:w="4140" w:type="dxa"/>
          </w:tcPr>
          <w:p w14:paraId="5E366F53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6959B15F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66AC5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AD890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2F3B7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C806F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7EAB4" w14:textId="77777777" w:rsidR="00A706FA" w:rsidRPr="0072618F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3E711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6FA" w:rsidRPr="005D0474" w14:paraId="674DDFE3" w14:textId="77777777" w:rsidTr="00084BC0">
        <w:tc>
          <w:tcPr>
            <w:tcW w:w="4140" w:type="dxa"/>
          </w:tcPr>
          <w:p w14:paraId="04DEF92F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0A2503" w14:textId="6A16BCC4" w:rsidR="00A706FA" w:rsidRPr="005D0474" w:rsidRDefault="00C6295B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183,032</w:t>
            </w:r>
          </w:p>
        </w:tc>
        <w:tc>
          <w:tcPr>
            <w:tcW w:w="270" w:type="dxa"/>
          </w:tcPr>
          <w:p w14:paraId="153AD2FD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CE0CC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120,647</w:t>
            </w:r>
          </w:p>
        </w:tc>
        <w:tc>
          <w:tcPr>
            <w:tcW w:w="270" w:type="dxa"/>
          </w:tcPr>
          <w:p w14:paraId="45089E04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2EA39" w14:textId="6A8D0051" w:rsidR="00A706FA" w:rsidRPr="005D0474" w:rsidRDefault="00C6295B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183,032</w:t>
            </w:r>
          </w:p>
        </w:tc>
        <w:tc>
          <w:tcPr>
            <w:tcW w:w="270" w:type="dxa"/>
          </w:tcPr>
          <w:p w14:paraId="630086B0" w14:textId="77777777" w:rsidR="00A706FA" w:rsidRPr="0072618F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C030D" w14:textId="77777777" w:rsidR="00A706FA" w:rsidRPr="005D0474" w:rsidRDefault="00A706FA" w:rsidP="00517F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120,647</w:t>
            </w:r>
          </w:p>
        </w:tc>
      </w:tr>
      <w:tr w:rsidR="00A706FA" w:rsidRPr="005D0474" w14:paraId="4CC81199" w14:textId="77777777" w:rsidTr="00084BC0">
        <w:tc>
          <w:tcPr>
            <w:tcW w:w="4140" w:type="dxa"/>
          </w:tcPr>
          <w:p w14:paraId="31930353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FF3444B" w14:textId="6F9F840C" w:rsidR="00A706FA" w:rsidRPr="005D0474" w:rsidRDefault="00C6295B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5,414</w:t>
            </w:r>
          </w:p>
        </w:tc>
        <w:tc>
          <w:tcPr>
            <w:tcW w:w="270" w:type="dxa"/>
          </w:tcPr>
          <w:p w14:paraId="628FD37A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0CE41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4,982</w:t>
            </w:r>
          </w:p>
        </w:tc>
        <w:tc>
          <w:tcPr>
            <w:tcW w:w="270" w:type="dxa"/>
          </w:tcPr>
          <w:p w14:paraId="13E572C6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0E3A1" w14:textId="0A5DED1D" w:rsidR="00A706FA" w:rsidRPr="005D0474" w:rsidRDefault="00C6295B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5,414</w:t>
            </w:r>
          </w:p>
        </w:tc>
        <w:tc>
          <w:tcPr>
            <w:tcW w:w="270" w:type="dxa"/>
          </w:tcPr>
          <w:p w14:paraId="59D97F30" w14:textId="77777777" w:rsidR="00A706FA" w:rsidRPr="0072618F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13D44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4,982</w:t>
            </w:r>
          </w:p>
        </w:tc>
      </w:tr>
      <w:tr w:rsidR="00A706FA" w:rsidRPr="009F2EAE" w14:paraId="31288E19" w14:textId="77777777" w:rsidTr="00084BC0">
        <w:tc>
          <w:tcPr>
            <w:tcW w:w="4140" w:type="dxa"/>
          </w:tcPr>
          <w:p w14:paraId="325807C1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62E438A" w14:textId="77777777" w:rsidR="00A706FA" w:rsidRPr="009F2EAE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1E976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63619" w14:textId="77777777" w:rsidR="00A706FA" w:rsidRPr="009F2EAE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63BF1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664BF" w14:textId="77777777" w:rsidR="00A706FA" w:rsidRPr="009F2EAE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39ED9" w14:textId="77777777" w:rsidR="00A706FA" w:rsidRPr="0072618F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1ABCC" w14:textId="77777777" w:rsidR="00A706FA" w:rsidRPr="009F2EAE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6FA" w:rsidRPr="005D0474" w14:paraId="75845021" w14:textId="77777777" w:rsidTr="00084BC0">
        <w:tc>
          <w:tcPr>
            <w:tcW w:w="4140" w:type="dxa"/>
          </w:tcPr>
          <w:p w14:paraId="7BE01884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F196C13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3F2EF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BB974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67015" w14:textId="77777777" w:rsidR="00A706FA" w:rsidRPr="005D0474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6A068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49A42" w14:textId="77777777" w:rsidR="00A706FA" w:rsidRPr="0072618F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C626" w14:textId="77777777" w:rsidR="00A706FA" w:rsidRPr="005D0474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FB1" w:rsidRPr="007707BC" w14:paraId="598CA1C2" w14:textId="77777777" w:rsidTr="00084BC0">
        <w:tc>
          <w:tcPr>
            <w:tcW w:w="4140" w:type="dxa"/>
          </w:tcPr>
          <w:p w14:paraId="70030842" w14:textId="77777777" w:rsidR="00287FB1" w:rsidRPr="005D0474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3F60B8FF" w14:textId="56EABDAE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7,459</w:t>
            </w:r>
          </w:p>
        </w:tc>
        <w:tc>
          <w:tcPr>
            <w:tcW w:w="270" w:type="dxa"/>
          </w:tcPr>
          <w:p w14:paraId="7CA5F390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DCEDB" w14:textId="77777777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8,111</w:t>
            </w:r>
          </w:p>
        </w:tc>
        <w:tc>
          <w:tcPr>
            <w:tcW w:w="270" w:type="dxa"/>
          </w:tcPr>
          <w:p w14:paraId="46755EA1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C33BC" w14:textId="5DB52DAD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7,459</w:t>
            </w:r>
          </w:p>
        </w:tc>
        <w:tc>
          <w:tcPr>
            <w:tcW w:w="270" w:type="dxa"/>
          </w:tcPr>
          <w:p w14:paraId="121986B2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11481" w14:textId="77777777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8,111</w:t>
            </w:r>
          </w:p>
        </w:tc>
      </w:tr>
      <w:tr w:rsidR="00287FB1" w:rsidRPr="007707BC" w14:paraId="36B9F333" w14:textId="77777777" w:rsidTr="00084BC0">
        <w:tc>
          <w:tcPr>
            <w:tcW w:w="4140" w:type="dxa"/>
          </w:tcPr>
          <w:p w14:paraId="032663ED" w14:textId="77777777" w:rsidR="00287FB1" w:rsidRPr="005D0474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D42368" w14:textId="24483EE9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4F5F4258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11A97" w14:textId="77777777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37E5C68F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FF1C2B" w14:textId="0AA637BE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49E84449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9073DE" w14:textId="77777777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</w:tr>
      <w:tr w:rsidR="00287FB1" w:rsidRPr="007707BC" w14:paraId="278E8DBE" w14:textId="77777777" w:rsidTr="00084BC0">
        <w:tc>
          <w:tcPr>
            <w:tcW w:w="4140" w:type="dxa"/>
          </w:tcPr>
          <w:p w14:paraId="16B3C691" w14:textId="5599B7A5" w:rsidR="00287FB1" w:rsidRPr="005D0474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576C1" w14:textId="683A1F7A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7,990</w:t>
            </w:r>
          </w:p>
        </w:tc>
        <w:tc>
          <w:tcPr>
            <w:tcW w:w="270" w:type="dxa"/>
          </w:tcPr>
          <w:p w14:paraId="5D3987ED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2089AF" w14:textId="77777777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8,614</w:t>
            </w:r>
          </w:p>
        </w:tc>
        <w:tc>
          <w:tcPr>
            <w:tcW w:w="270" w:type="dxa"/>
          </w:tcPr>
          <w:p w14:paraId="124EB859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02E388" w14:textId="25B52B19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7,990</w:t>
            </w:r>
          </w:p>
        </w:tc>
        <w:tc>
          <w:tcPr>
            <w:tcW w:w="270" w:type="dxa"/>
          </w:tcPr>
          <w:p w14:paraId="16DFC7E7" w14:textId="77777777" w:rsidR="00287FB1" w:rsidRPr="007707BC" w:rsidRDefault="00287FB1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04A72F" w14:textId="77777777" w:rsidR="00287FB1" w:rsidRPr="007707BC" w:rsidRDefault="00287FB1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8,614</w:t>
            </w:r>
          </w:p>
        </w:tc>
      </w:tr>
    </w:tbl>
    <w:p w14:paraId="3C9C72CF" w14:textId="77777777" w:rsidR="00A706FA" w:rsidRPr="00E27296" w:rsidRDefault="00A706FA" w:rsidP="00B669A1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3ABAFC" w14:textId="77777777" w:rsidR="002B29D1" w:rsidRDefault="002B29D1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2B29D1" w:rsidSect="00031FB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3DBF1003" w14:textId="1FEC5AD0" w:rsidR="00AA0B1E" w:rsidRPr="00C81CBE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05519D" w:rsidRPr="00C81CB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A706F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4133CB0D" w:rsidR="00086213" w:rsidRPr="00E27296" w:rsidRDefault="00086213" w:rsidP="00A706FA">
      <w:pPr>
        <w:pStyle w:val="BodyText2"/>
        <w:tabs>
          <w:tab w:val="left" w:pos="540"/>
        </w:tabs>
        <w:ind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A706FA" w:rsidRPr="009E3BC3" w14:paraId="77F7D7D6" w14:textId="77777777" w:rsidTr="00593059">
        <w:tc>
          <w:tcPr>
            <w:tcW w:w="3780" w:type="dxa"/>
          </w:tcPr>
          <w:p w14:paraId="19234BCB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A1F7AC4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B5B11C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958350B" w14:textId="77777777" w:rsidR="00A706FA" w:rsidRPr="009E3BC3" w:rsidRDefault="00A706FA" w:rsidP="00E27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6FA" w:rsidRPr="009E3BC3" w14:paraId="33033033" w14:textId="77777777" w:rsidTr="00593059">
        <w:tc>
          <w:tcPr>
            <w:tcW w:w="3780" w:type="dxa"/>
          </w:tcPr>
          <w:p w14:paraId="7A201BB5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D3EF68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9943DFA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1A6774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FF997F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05423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99882A1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83201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706FA" w:rsidRPr="009E3BC3" w14:paraId="25EB1FFE" w14:textId="77777777" w:rsidTr="00593059">
        <w:tc>
          <w:tcPr>
            <w:tcW w:w="3780" w:type="dxa"/>
          </w:tcPr>
          <w:p w14:paraId="1C5CD438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462AF5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EABED7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7FCAB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951FA8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C73AF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1EB998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2DED3" w14:textId="77777777" w:rsidR="00A706FA" w:rsidRPr="009E3BC3" w:rsidRDefault="00A706FA" w:rsidP="00E2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06FA" w:rsidRPr="009E3BC3" w14:paraId="0F67881F" w14:textId="77777777" w:rsidTr="00593059">
        <w:tc>
          <w:tcPr>
            <w:tcW w:w="3780" w:type="dxa"/>
          </w:tcPr>
          <w:p w14:paraId="483716DC" w14:textId="77777777" w:rsidR="00A706FA" w:rsidRPr="009E3BC3" w:rsidRDefault="00A706FA" w:rsidP="00E2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474C99F" w14:textId="77777777" w:rsidR="00A706FA" w:rsidRPr="009E3BC3" w:rsidRDefault="00A706FA" w:rsidP="00E27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706FA" w:rsidRPr="009E3BC3" w14:paraId="45A465A4" w14:textId="77777777" w:rsidTr="00593059">
        <w:tc>
          <w:tcPr>
            <w:tcW w:w="3780" w:type="dxa"/>
          </w:tcPr>
          <w:p w14:paraId="11DDB8F3" w14:textId="77777777" w:rsidR="00A706FA" w:rsidRPr="009E3BC3" w:rsidRDefault="00A706FA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0" w:type="dxa"/>
            <w:gridSpan w:val="7"/>
          </w:tcPr>
          <w:p w14:paraId="020CF1C9" w14:textId="77777777" w:rsidR="00A706FA" w:rsidRPr="009E3BC3" w:rsidRDefault="00A706F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593059" w:rsidRPr="00593059" w14:paraId="08BE40A1" w14:textId="77777777" w:rsidTr="00593059">
        <w:tc>
          <w:tcPr>
            <w:tcW w:w="3780" w:type="dxa"/>
          </w:tcPr>
          <w:p w14:paraId="079D7CC7" w14:textId="5BC81A9A" w:rsidR="00593059" w:rsidRPr="00C6295B" w:rsidRDefault="00593059" w:rsidP="005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="Angsana New"/>
                <w:sz w:val="30"/>
                <w:szCs w:val="30"/>
                <w:highlight w:val="yellow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C896CA" w14:textId="74630913" w:rsidR="00593059" w:rsidRPr="00593059" w:rsidRDefault="00593059" w:rsidP="005930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106,608</w:t>
            </w:r>
          </w:p>
        </w:tc>
        <w:tc>
          <w:tcPr>
            <w:tcW w:w="270" w:type="dxa"/>
          </w:tcPr>
          <w:p w14:paraId="0D4D9B94" w14:textId="77777777" w:rsidR="00593059" w:rsidRPr="00593059" w:rsidRDefault="00593059" w:rsidP="005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51FA09" w14:textId="00198770" w:rsidR="00593059" w:rsidRPr="00593059" w:rsidRDefault="00593059" w:rsidP="005930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70" w:type="dxa"/>
          </w:tcPr>
          <w:p w14:paraId="34F1F154" w14:textId="77777777" w:rsidR="00593059" w:rsidRPr="00593059" w:rsidRDefault="00593059" w:rsidP="005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C3F6FC" w14:textId="7D28EDEF" w:rsidR="00593059" w:rsidRPr="00593059" w:rsidRDefault="00593059" w:rsidP="00517F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106,608</w:t>
            </w:r>
          </w:p>
        </w:tc>
        <w:tc>
          <w:tcPr>
            <w:tcW w:w="270" w:type="dxa"/>
          </w:tcPr>
          <w:p w14:paraId="38E708B9" w14:textId="77777777" w:rsidR="00593059" w:rsidRPr="00593059" w:rsidRDefault="00593059" w:rsidP="005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9AA525" w14:textId="0880B097" w:rsidR="00593059" w:rsidRPr="00593059" w:rsidRDefault="00593059" w:rsidP="00517F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</w:tr>
      <w:tr w:rsidR="00593059" w:rsidRPr="009E3BC3" w14:paraId="67C55DF5" w14:textId="77777777" w:rsidTr="00593059">
        <w:tc>
          <w:tcPr>
            <w:tcW w:w="3780" w:type="dxa"/>
          </w:tcPr>
          <w:p w14:paraId="05C21F35" w14:textId="4C033904" w:rsidR="00593059" w:rsidRPr="009E3BC3" w:rsidRDefault="00593059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33E902" w14:textId="32AF3615" w:rsidR="00593059" w:rsidRPr="009E589C" w:rsidRDefault="00593059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EA067" w14:textId="77777777" w:rsidR="00593059" w:rsidRPr="009E3BC3" w:rsidRDefault="00593059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C95D8" w14:textId="06BA7F20" w:rsidR="00593059" w:rsidRPr="009E3BC3" w:rsidRDefault="00593059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D44C6" w14:textId="77777777" w:rsidR="00593059" w:rsidRPr="009E3BC3" w:rsidRDefault="00593059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460CE" w14:textId="3BABAAA5" w:rsidR="00593059" w:rsidRPr="009E589C" w:rsidRDefault="00593059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32A8DB" w14:textId="77777777" w:rsidR="00593059" w:rsidRPr="009E3BC3" w:rsidRDefault="00593059" w:rsidP="0028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4DAA9" w14:textId="43BE4260" w:rsidR="00593059" w:rsidRPr="009E3BC3" w:rsidRDefault="00593059" w:rsidP="00287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21F40" w:rsidRPr="009E3BC3" w14:paraId="08A790B9" w14:textId="77777777" w:rsidTr="00084BC0">
        <w:tc>
          <w:tcPr>
            <w:tcW w:w="3780" w:type="dxa"/>
          </w:tcPr>
          <w:p w14:paraId="2F8A6047" w14:textId="77777777" w:rsidR="00121F40" w:rsidRPr="009E3BC3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90" w:type="dxa"/>
            <w:gridSpan w:val="7"/>
          </w:tcPr>
          <w:p w14:paraId="6A9C48F3" w14:textId="77777777" w:rsidR="00121F40" w:rsidRPr="009E3BC3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121F40" w:rsidRPr="009E3BC3" w14:paraId="5A972AA9" w14:textId="77777777" w:rsidTr="00084BC0">
        <w:tc>
          <w:tcPr>
            <w:tcW w:w="3780" w:type="dxa"/>
          </w:tcPr>
          <w:p w14:paraId="1F67BD5C" w14:textId="77777777" w:rsidR="00121F40" w:rsidRPr="009E3BC3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D83614" w14:textId="44962FF2" w:rsidR="00121F40" w:rsidRPr="009E3BC3" w:rsidRDefault="00C6295B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4,787</w:t>
            </w:r>
          </w:p>
        </w:tc>
        <w:tc>
          <w:tcPr>
            <w:tcW w:w="270" w:type="dxa"/>
          </w:tcPr>
          <w:p w14:paraId="269F9E4B" w14:textId="77777777" w:rsidR="00121F40" w:rsidRPr="009E3BC3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8874D8" w14:textId="77777777" w:rsidR="00121F40" w:rsidRPr="009E3BC3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  <w:tc>
          <w:tcPr>
            <w:tcW w:w="270" w:type="dxa"/>
          </w:tcPr>
          <w:p w14:paraId="11F754E5" w14:textId="77777777" w:rsidR="00121F40" w:rsidRPr="009E3BC3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80812C" w14:textId="4516836D" w:rsidR="00121F40" w:rsidRPr="009E3BC3" w:rsidRDefault="00C6295B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4,787</w:t>
            </w:r>
          </w:p>
        </w:tc>
        <w:tc>
          <w:tcPr>
            <w:tcW w:w="270" w:type="dxa"/>
          </w:tcPr>
          <w:p w14:paraId="54E866B9" w14:textId="77777777" w:rsidR="00121F40" w:rsidRPr="009E3BC3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B9BD11" w14:textId="77777777" w:rsidR="00121F40" w:rsidRPr="009E3BC3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</w:tr>
      <w:tr w:rsidR="00121F40" w:rsidRPr="009E3BC3" w14:paraId="1AE7101E" w14:textId="77777777" w:rsidTr="00084BC0">
        <w:tc>
          <w:tcPr>
            <w:tcW w:w="3780" w:type="dxa"/>
          </w:tcPr>
          <w:p w14:paraId="744C8E67" w14:textId="77777777" w:rsidR="00121F40" w:rsidRPr="009E3BC3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7FFECAC" w14:textId="77777777" w:rsidR="00121F40" w:rsidRPr="009E3BC3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2741A5" w14:textId="77777777" w:rsidR="00121F40" w:rsidRPr="009E3BC3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0E5BDE" w14:textId="77777777" w:rsidR="00121F40" w:rsidRPr="009E3BC3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21F40" w:rsidRPr="009E3BC3" w14:paraId="4566F78F" w14:textId="77777777" w:rsidTr="00084BC0">
        <w:tc>
          <w:tcPr>
            <w:tcW w:w="3780" w:type="dxa"/>
          </w:tcPr>
          <w:p w14:paraId="2D6218C7" w14:textId="77777777" w:rsidR="00121F40" w:rsidRPr="009E3BC3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90" w:type="dxa"/>
            <w:gridSpan w:val="7"/>
          </w:tcPr>
          <w:p w14:paraId="275D67E1" w14:textId="77777777" w:rsidR="00121F40" w:rsidRPr="009E3BC3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121F40" w:rsidRPr="00DB7D99" w14:paraId="12350518" w14:textId="77777777" w:rsidTr="00084BC0">
        <w:tc>
          <w:tcPr>
            <w:tcW w:w="3780" w:type="dxa"/>
          </w:tcPr>
          <w:p w14:paraId="1A33F41B" w14:textId="77777777" w:rsidR="00121F40" w:rsidRPr="00DB7D99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D9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DB7D9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DB7D9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286A67" w14:textId="68E1631A" w:rsidR="00121F40" w:rsidRPr="00DB7D99" w:rsidRDefault="00DB7D99" w:rsidP="002D5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59,438</w:t>
            </w:r>
          </w:p>
        </w:tc>
        <w:tc>
          <w:tcPr>
            <w:tcW w:w="270" w:type="dxa"/>
          </w:tcPr>
          <w:p w14:paraId="6786CCE7" w14:textId="77777777" w:rsidR="00121F40" w:rsidRPr="00DB7D99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6FB1CE" w14:textId="77777777" w:rsidR="00121F40" w:rsidRPr="00DB7D99" w:rsidRDefault="00121F40" w:rsidP="002D5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62,687</w:t>
            </w:r>
          </w:p>
        </w:tc>
        <w:tc>
          <w:tcPr>
            <w:tcW w:w="270" w:type="dxa"/>
          </w:tcPr>
          <w:p w14:paraId="0D04F74B" w14:textId="77777777" w:rsidR="00121F40" w:rsidRPr="00DB7D99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8FA85A" w14:textId="05C4E692" w:rsidR="00121F40" w:rsidRPr="00DB7D99" w:rsidRDefault="00DB7D99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59,438</w:t>
            </w:r>
          </w:p>
        </w:tc>
        <w:tc>
          <w:tcPr>
            <w:tcW w:w="270" w:type="dxa"/>
          </w:tcPr>
          <w:p w14:paraId="2C3A4FB3" w14:textId="77777777" w:rsidR="00121F40" w:rsidRPr="00DB7D99" w:rsidRDefault="00121F40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10590C" w14:textId="77777777" w:rsidR="00121F40" w:rsidRPr="00DB7D99" w:rsidRDefault="00121F40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62,687</w:t>
            </w:r>
          </w:p>
        </w:tc>
      </w:tr>
    </w:tbl>
    <w:p w14:paraId="7CE1418E" w14:textId="689CF0C6" w:rsidR="00121F40" w:rsidRDefault="00121F40" w:rsidP="00A706FA">
      <w:pPr>
        <w:pStyle w:val="BodyText2"/>
        <w:tabs>
          <w:tab w:val="left" w:pos="540"/>
        </w:tabs>
        <w:ind w:firstLine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4A35B0" w14:textId="003EA78C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60E61E" w14:textId="77777777" w:rsidR="00EE36BA" w:rsidRDefault="00EE36BA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EE36BA" w:rsidSect="004A3534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D0F2D23" w14:textId="07CB02C9" w:rsidR="00C1640F" w:rsidRPr="00C81CBE" w:rsidRDefault="00C1640F" w:rsidP="00D3397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1800"/>
        </w:tabs>
        <w:spacing w:line="240" w:lineRule="auto"/>
        <w:ind w:left="706" w:hanging="7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ชั่วคราว</w:t>
      </w:r>
    </w:p>
    <w:p w14:paraId="4A438E53" w14:textId="77777777" w:rsidR="00C1640F" w:rsidRPr="00C81CBE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7F4AD" w14:textId="3821C8EE" w:rsidR="00C1640F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>ชั่วคราว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34058B">
        <w:rPr>
          <w:rFonts w:asciiTheme="majorBidi" w:hAnsiTheme="majorBidi" w:cstheme="majorBidi"/>
          <w:sz w:val="30"/>
          <w:szCs w:val="30"/>
        </w:rPr>
        <w:t xml:space="preserve">1 </w:t>
      </w:r>
      <w:r w:rsidR="0034058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7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34058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34058B">
        <w:rPr>
          <w:rFonts w:asciiTheme="majorBidi" w:hAnsiTheme="majorBidi" w:cstheme="majorBidi"/>
          <w:sz w:val="30"/>
          <w:szCs w:val="30"/>
        </w:rPr>
        <w:t xml:space="preserve">1 </w:t>
      </w:r>
      <w:r w:rsidR="0034058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7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24140" w14:textId="308E6B8E" w:rsidR="00C1640F" w:rsidRDefault="00C1640F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080"/>
      </w:tblGrid>
      <w:tr w:rsidR="00933FA8" w:rsidRPr="00202483" w14:paraId="14A01A3C" w14:textId="77777777" w:rsidTr="00AD0250">
        <w:trPr>
          <w:cantSplit/>
        </w:trPr>
        <w:tc>
          <w:tcPr>
            <w:tcW w:w="2250" w:type="dxa"/>
          </w:tcPr>
          <w:p w14:paraId="3D7C0961" w14:textId="77777777" w:rsidR="00933FA8" w:rsidRPr="0036087F" w:rsidRDefault="00933FA8" w:rsidP="00084BC0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880" w:type="dxa"/>
            <w:gridSpan w:val="25"/>
          </w:tcPr>
          <w:p w14:paraId="5A80A754" w14:textId="77777777" w:rsidR="00933FA8" w:rsidRPr="00202483" w:rsidRDefault="00933FA8" w:rsidP="00084BC0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2024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3FA8" w:rsidRPr="00202483" w14:paraId="4D5F143A" w14:textId="77777777" w:rsidTr="00AD0250">
        <w:trPr>
          <w:cantSplit/>
          <w:tblHeader/>
        </w:trPr>
        <w:tc>
          <w:tcPr>
            <w:tcW w:w="2250" w:type="dxa"/>
          </w:tcPr>
          <w:p w14:paraId="5D1B25AB" w14:textId="77777777" w:rsidR="00933FA8" w:rsidRPr="00202483" w:rsidRDefault="00933FA8" w:rsidP="00084BC0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81" w:type="dxa"/>
            <w:gridSpan w:val="3"/>
          </w:tcPr>
          <w:p w14:paraId="758101F6" w14:textId="77777777" w:rsidR="00933FA8" w:rsidRPr="00202483" w:rsidRDefault="00933FA8" w:rsidP="00084BC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2024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71352955" w14:textId="77777777" w:rsidR="00933FA8" w:rsidRPr="00202483" w:rsidRDefault="00933FA8" w:rsidP="00084BC0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1F7FA288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8B1099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2024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3808AB94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3FAB191E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EF7143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9D8D740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0EC6B022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5FC1D2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2F9B7B58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2" w:type="dxa"/>
            <w:gridSpan w:val="3"/>
          </w:tcPr>
          <w:p w14:paraId="48D2F0D1" w14:textId="77777777" w:rsidR="00933FA8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3D6456B4" w14:textId="58969F91" w:rsidR="00C479DD" w:rsidRPr="00517FA1" w:rsidRDefault="00C479DD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</w:p>
        </w:tc>
      </w:tr>
      <w:tr w:rsidR="00933FA8" w:rsidRPr="00202483" w14:paraId="416EAFC9" w14:textId="77777777" w:rsidTr="00AD0250">
        <w:trPr>
          <w:cantSplit/>
          <w:tblHeader/>
        </w:trPr>
        <w:tc>
          <w:tcPr>
            <w:tcW w:w="2250" w:type="dxa"/>
          </w:tcPr>
          <w:p w14:paraId="5397D0EE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2372ED4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A0C31DE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60E1C3A0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01AC7E3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3257C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1271CD9B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2E978B1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41C7FFC8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C818F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4F325FC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F0528FC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4022FB9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2EDC6CA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6F01384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33298A84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5BB3C271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1A3756C0" w14:textId="77777777" w:rsidR="00933FA8" w:rsidRPr="00517FA1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517F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807B43A" w14:textId="77777777" w:rsidR="00933FA8" w:rsidRPr="00517FA1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A02EA" w14:textId="4DF789C8" w:rsidR="00933FA8" w:rsidRPr="00517FA1" w:rsidRDefault="00517FA1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517F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933FA8" w:rsidRPr="00202483" w14:paraId="0DF6B240" w14:textId="77777777" w:rsidTr="00AD0250">
        <w:trPr>
          <w:cantSplit/>
          <w:tblHeader/>
        </w:trPr>
        <w:tc>
          <w:tcPr>
            <w:tcW w:w="2250" w:type="dxa"/>
          </w:tcPr>
          <w:p w14:paraId="4E5A979F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77944B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A80B970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75706BB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20AA1651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826E7DC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4799B2DF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E6FE795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56141F69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5E8B8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6BDB20F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64D3C5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151D231B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D88413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24F886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60306D12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3CD5385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5ADF0B30" w14:textId="77777777" w:rsidR="00933FA8" w:rsidRPr="00517FA1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9BD295F" w14:textId="77777777" w:rsidR="00933FA8" w:rsidRPr="00517FA1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901CC" w14:textId="77777777" w:rsidR="00933FA8" w:rsidRPr="00517FA1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933FA8" w:rsidRPr="00202483" w14:paraId="1D874152" w14:textId="77777777" w:rsidTr="00AD0250">
        <w:trPr>
          <w:cantSplit/>
        </w:trPr>
        <w:tc>
          <w:tcPr>
            <w:tcW w:w="2250" w:type="dxa"/>
          </w:tcPr>
          <w:p w14:paraId="4C20EB22" w14:textId="77777777" w:rsidR="00933FA8" w:rsidRPr="00202483" w:rsidRDefault="00933FA8" w:rsidP="00084BC0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25E965CC" w14:textId="77777777" w:rsidR="00933FA8" w:rsidRPr="00202483" w:rsidRDefault="00933FA8" w:rsidP="00084BC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05F312E9" w14:textId="77777777" w:rsidR="00933FA8" w:rsidRPr="00202483" w:rsidRDefault="00933FA8" w:rsidP="00084BC0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13" w:type="dxa"/>
            <w:gridSpan w:val="19"/>
          </w:tcPr>
          <w:p w14:paraId="59293947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33FA8" w:rsidRPr="00202483" w14:paraId="6EB0217B" w14:textId="77777777" w:rsidTr="00AD0250">
        <w:trPr>
          <w:cantSplit/>
        </w:trPr>
        <w:tc>
          <w:tcPr>
            <w:tcW w:w="2250" w:type="dxa"/>
          </w:tcPr>
          <w:p w14:paraId="68E1A92C" w14:textId="77777777" w:rsidR="00933FA8" w:rsidRPr="00202483" w:rsidRDefault="00933FA8" w:rsidP="00084BC0">
            <w:pPr>
              <w:tabs>
                <w:tab w:val="clear" w:pos="454"/>
                <w:tab w:val="left" w:pos="630"/>
              </w:tabs>
              <w:ind w:left="458" w:hanging="2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3423FAA4" w14:textId="7D7B06CB" w:rsidR="00933FA8" w:rsidRPr="00E105A8" w:rsidRDefault="00DB7D99" w:rsidP="00E105A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105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533081" w14:textId="77777777" w:rsidR="00933FA8" w:rsidRPr="00202483" w:rsidRDefault="00933FA8" w:rsidP="00E105A8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978B748" w14:textId="77777777" w:rsidR="00933FA8" w:rsidRPr="00202483" w:rsidRDefault="00933FA8" w:rsidP="00E105A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</w:rPr>
              <w:t>10.06</w:t>
            </w:r>
          </w:p>
        </w:tc>
        <w:tc>
          <w:tcPr>
            <w:tcW w:w="180" w:type="dxa"/>
            <w:gridSpan w:val="2"/>
          </w:tcPr>
          <w:p w14:paraId="771C06A4" w14:textId="77777777" w:rsidR="00933FA8" w:rsidRPr="00202483" w:rsidRDefault="00933FA8" w:rsidP="00084BC0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937B858" w14:textId="4EE2D927" w:rsidR="00933FA8" w:rsidRPr="00202483" w:rsidRDefault="00C924F1" w:rsidP="00084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39A7B7B3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23F1C8D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7A3734D8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F34AC4" w14:textId="03948BC4" w:rsidR="00933FA8" w:rsidRPr="00202483" w:rsidRDefault="00202483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880444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F186DFC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374028C0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3681D2D" w14:textId="1921DFC9" w:rsidR="00933FA8" w:rsidRPr="00202483" w:rsidRDefault="00DB7D99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340F81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4439EA2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21296D5E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4D5571AF" w14:textId="73C0A5EF" w:rsidR="00933FA8" w:rsidRPr="00202483" w:rsidRDefault="00DB7D99" w:rsidP="00084BC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F72BCD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584085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3FA8" w:rsidRPr="00202483" w14:paraId="0E69E6F7" w14:textId="77777777" w:rsidTr="00AD0250">
        <w:trPr>
          <w:cantSplit/>
        </w:trPr>
        <w:tc>
          <w:tcPr>
            <w:tcW w:w="2250" w:type="dxa"/>
          </w:tcPr>
          <w:p w14:paraId="76014C7D" w14:textId="77777777" w:rsidR="00933FA8" w:rsidRPr="00202483" w:rsidRDefault="00933FA8" w:rsidP="00084BC0">
            <w:pPr>
              <w:tabs>
                <w:tab w:val="left" w:pos="317"/>
                <w:tab w:val="left" w:pos="630"/>
              </w:tabs>
              <w:ind w:firstLine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2AE04B53" w14:textId="77777777" w:rsidR="00933FA8" w:rsidRPr="00202483" w:rsidRDefault="00933FA8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688FD" w14:textId="77777777" w:rsidR="00933FA8" w:rsidRPr="00202483" w:rsidRDefault="00933FA8" w:rsidP="00084BC0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AB249F1" w14:textId="77777777" w:rsidR="00933FA8" w:rsidRPr="00202483" w:rsidRDefault="00933FA8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CBA274" w14:textId="77777777" w:rsidR="00933FA8" w:rsidRPr="00202483" w:rsidRDefault="00933FA8" w:rsidP="00084BC0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24184E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3AC52BD9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92FF08F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F2C77C9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C520D" w14:textId="74C2A29C" w:rsidR="00933FA8" w:rsidRPr="00202483" w:rsidRDefault="00202483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5E4BCA0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252249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02A1346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D63D36A" w14:textId="567A7F8D" w:rsidR="00933FA8" w:rsidRPr="00202483" w:rsidRDefault="00DB7D99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B289B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159F3CB" w14:textId="77777777" w:rsidR="00933FA8" w:rsidRPr="00202483" w:rsidRDefault="00933FA8" w:rsidP="00243C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02EA832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9B5F875" w14:textId="40AABC55" w:rsidR="00933FA8" w:rsidRPr="00202483" w:rsidRDefault="00DB7D99" w:rsidP="00084BC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98E6D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9C7FB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5D3967E" w14:textId="77777777" w:rsidR="00C1640F" w:rsidRPr="00202483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2306A" w14:textId="77777777" w:rsidR="00202483" w:rsidRDefault="00202483" w:rsidP="0020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CD812B9" w14:textId="77777777" w:rsidR="00202483" w:rsidRPr="003E0656" w:rsidRDefault="00202483" w:rsidP="003E0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737C11" w14:textId="2D687723" w:rsidR="00202483" w:rsidRPr="00F20AB2" w:rsidRDefault="00202483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924F1">
        <w:rPr>
          <w:rFonts w:asciiTheme="majorBidi" w:hAnsiTheme="majorBidi" w:cstheme="majorBidi"/>
          <w:sz w:val="30"/>
          <w:szCs w:val="30"/>
        </w:rPr>
        <w:t xml:space="preserve">8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ที่ประชุมคณะกรรมการของบริษัทได้มีมติอนุมัติการขายเงินลงทุนทั้งหมดให้แก่ผู้ถือหุ้นของ </w:t>
      </w:r>
      <w:r w:rsidRPr="00C924F1">
        <w:rPr>
          <w:rFonts w:asciiTheme="majorBidi" w:hAnsiTheme="majorBidi" w:cstheme="majorBidi"/>
          <w:sz w:val="30"/>
          <w:szCs w:val="30"/>
        </w:rPr>
        <w:t>PDT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24F1">
        <w:rPr>
          <w:rFonts w:asciiTheme="majorBidi" w:hAnsiTheme="majorBidi" w:cstheme="majorBidi"/>
          <w:sz w:val="30"/>
          <w:szCs w:val="30"/>
          <w:cs/>
        </w:rPr>
        <w:t>โดยกำหนดการขายเงินลงทุนและรับชำระเงินเป็น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C924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 งวดแรกขายเงินลงทุนในสัดส่วนร้อยละ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โดยบริษัทได้รับชำระเงินงวดแรกเป็นจำนวน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 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ล้านบาทในวันที่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และงวดสุดท้ายเป็นจำนวน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="004912FC">
        <w:rPr>
          <w:rFonts w:asciiTheme="majorBidi" w:hAnsiTheme="majorBidi" w:cstheme="majorBidi"/>
          <w:sz w:val="30"/>
          <w:szCs w:val="30"/>
        </w:rPr>
        <w:t xml:space="preserve"> 29 </w:t>
      </w:r>
      <w:r w:rsidR="004912F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912FC">
        <w:rPr>
          <w:rFonts w:asciiTheme="majorBidi" w:hAnsiTheme="majorBidi" w:cstheme="majorBidi"/>
          <w:sz w:val="30"/>
          <w:szCs w:val="30"/>
        </w:rPr>
        <w:t>2567</w:t>
      </w:r>
      <w:r w:rsidRPr="00990F0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ซึ่งเป็นไป</w:t>
      </w:r>
      <w:r w:rsidRPr="00990F0C">
        <w:rPr>
          <w:rFonts w:asciiTheme="majorBidi" w:hAnsiTheme="majorBidi" w:cstheme="majorBidi" w:hint="cs"/>
          <w:sz w:val="30"/>
          <w:szCs w:val="30"/>
          <w:cs/>
        </w:rPr>
        <w:t>ตามเงื่อนไขและระยะเวลาที่กำหนดในสัญญา</w:t>
      </w:r>
    </w:p>
    <w:p w14:paraId="383D6C42" w14:textId="36FBD007" w:rsidR="0030574F" w:rsidRDefault="0030574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0574F" w:rsidSect="00D339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5A6A61" w14:textId="0367F06A" w:rsidR="00BB1C8F" w:rsidRDefault="00BB1C8F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640F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457EC708" w14:textId="2BA66469" w:rsidR="00C924F1" w:rsidRDefault="00C924F1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C924F1" w:rsidRPr="00332885" w14:paraId="26F6599D" w14:textId="77777777" w:rsidTr="00AB109D">
        <w:trPr>
          <w:trHeight w:val="431"/>
          <w:tblHeader/>
        </w:trPr>
        <w:tc>
          <w:tcPr>
            <w:tcW w:w="2790" w:type="dxa"/>
          </w:tcPr>
          <w:p w14:paraId="736BCF60" w14:textId="77777777" w:rsidR="00C924F1" w:rsidRPr="00332885" w:rsidRDefault="00C924F1" w:rsidP="00AB1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FF9149" w14:textId="77777777" w:rsidR="00C924F1" w:rsidRPr="00332885" w:rsidRDefault="00C924F1" w:rsidP="00AB1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2C75574A" w14:textId="77777777" w:rsidR="00C924F1" w:rsidRPr="00332885" w:rsidRDefault="00C924F1" w:rsidP="00AB1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CA28D72" w14:textId="77777777" w:rsidR="00C924F1" w:rsidRPr="00332885" w:rsidRDefault="00C924F1" w:rsidP="00AB1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731926E7" w14:textId="77777777" w:rsidR="00C924F1" w:rsidRPr="00332885" w:rsidRDefault="00C924F1" w:rsidP="00AB1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4F1" w:rsidRPr="00332885" w14:paraId="41D5B6E2" w14:textId="77777777" w:rsidTr="00AB109D">
        <w:trPr>
          <w:trHeight w:val="431"/>
          <w:tblHeader/>
        </w:trPr>
        <w:tc>
          <w:tcPr>
            <w:tcW w:w="2790" w:type="dxa"/>
          </w:tcPr>
          <w:p w14:paraId="53D8B2E0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532938" w14:textId="0BD3CDB2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0612E20" w14:textId="5496C3AB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2B3340DE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4C43D0" w14:textId="63B6FC31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50D26F82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40CAC1D" w14:textId="5B10E4DD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65339EDD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26552" w14:textId="65B8106E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924F1" w:rsidRPr="00332885" w14:paraId="76E8A917" w14:textId="77777777" w:rsidTr="00AB109D">
        <w:trPr>
          <w:trHeight w:val="431"/>
          <w:tblHeader/>
        </w:trPr>
        <w:tc>
          <w:tcPr>
            <w:tcW w:w="2790" w:type="dxa"/>
          </w:tcPr>
          <w:p w14:paraId="2AA4051F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653EB7" w14:textId="3918E9F2" w:rsidR="00C924F1" w:rsidRPr="00332885" w:rsidRDefault="003C0FFD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5423E51F" w14:textId="615B2772" w:rsidR="00C924F1" w:rsidRPr="009E3BC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0019ACCF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072CCE" w14:textId="0105384E" w:rsidR="00C924F1" w:rsidRPr="009E3BC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24ED019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49240E6" w14:textId="404DAD6D" w:rsidR="00C924F1" w:rsidRPr="009E3BC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69D08E05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54730" w14:textId="7F030510" w:rsidR="00C924F1" w:rsidRPr="009E3BC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24F1" w:rsidRPr="00332885" w14:paraId="1DA5AFA6" w14:textId="77777777" w:rsidTr="00AB109D">
        <w:trPr>
          <w:trHeight w:val="418"/>
          <w:tblHeader/>
        </w:trPr>
        <w:tc>
          <w:tcPr>
            <w:tcW w:w="2790" w:type="dxa"/>
          </w:tcPr>
          <w:p w14:paraId="3ED5C981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A025B1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5CD2CA3F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924F1" w:rsidRPr="00332885" w14:paraId="569AC62D" w14:textId="77777777" w:rsidTr="00C924F1">
        <w:trPr>
          <w:trHeight w:val="418"/>
        </w:trPr>
        <w:tc>
          <w:tcPr>
            <w:tcW w:w="2790" w:type="dxa"/>
          </w:tcPr>
          <w:p w14:paraId="78504832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AEE9EA6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F492323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D5F7F0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95A6B4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290C2C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BC4EA72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C62F7EC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DF0C6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4F1" w:rsidRPr="00332885" w14:paraId="4D3E94EF" w14:textId="77777777" w:rsidTr="00AB109D">
        <w:trPr>
          <w:trHeight w:val="406"/>
        </w:trPr>
        <w:tc>
          <w:tcPr>
            <w:tcW w:w="2790" w:type="dxa"/>
          </w:tcPr>
          <w:p w14:paraId="0AB19C12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ABD0B58" w14:textId="661731C4" w:rsidR="00C924F1" w:rsidRPr="00CA2C83" w:rsidRDefault="00A635B6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8" w:type="dxa"/>
          </w:tcPr>
          <w:p w14:paraId="216920A3" w14:textId="5DD83206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479DD">
              <w:rPr>
                <w:rFonts w:ascii="Angsana New" w:hAnsi="Angsana New" w:cs="Angsana New"/>
                <w:sz w:val="30"/>
                <w:szCs w:val="30"/>
              </w:rPr>
              <w:t>106,608</w:t>
            </w:r>
          </w:p>
        </w:tc>
        <w:tc>
          <w:tcPr>
            <w:tcW w:w="269" w:type="dxa"/>
          </w:tcPr>
          <w:p w14:paraId="5915D5BF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5B5D3A2" w14:textId="15F5D3CE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479DD">
              <w:rPr>
                <w:rFonts w:ascii="Angsana New" w:hAnsi="Angsana New" w:cs="Angsana New"/>
                <w:sz w:val="30"/>
                <w:szCs w:val="30"/>
              </w:rPr>
              <w:t>99,055</w:t>
            </w:r>
          </w:p>
        </w:tc>
        <w:tc>
          <w:tcPr>
            <w:tcW w:w="269" w:type="dxa"/>
          </w:tcPr>
          <w:p w14:paraId="1B84C020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ECB5009" w14:textId="1D3C7761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79DD">
              <w:rPr>
                <w:rFonts w:ascii="Angsana New" w:hAnsi="Angsana New" w:cs="Angsana New"/>
                <w:sz w:val="30"/>
                <w:szCs w:val="30"/>
              </w:rPr>
              <w:t>106,608</w:t>
            </w:r>
          </w:p>
        </w:tc>
        <w:tc>
          <w:tcPr>
            <w:tcW w:w="269" w:type="dxa"/>
          </w:tcPr>
          <w:p w14:paraId="68CA3CE3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EC594" w14:textId="611B4FB6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479DD">
              <w:rPr>
                <w:rFonts w:ascii="Angsana New" w:hAnsi="Angsana New" w:cs="Angsana New"/>
                <w:sz w:val="30"/>
                <w:szCs w:val="30"/>
              </w:rPr>
              <w:t>99,055</w:t>
            </w:r>
          </w:p>
        </w:tc>
      </w:tr>
      <w:tr w:rsidR="00C924F1" w:rsidRPr="00332885" w14:paraId="0CF500A3" w14:textId="77777777" w:rsidTr="00C924F1">
        <w:trPr>
          <w:trHeight w:val="227"/>
        </w:trPr>
        <w:tc>
          <w:tcPr>
            <w:tcW w:w="2790" w:type="dxa"/>
          </w:tcPr>
          <w:p w14:paraId="3F29075D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0C4770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1D6690" w14:textId="77777777" w:rsidR="00C924F1" w:rsidRPr="00916F0C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0F451BE" w14:textId="77777777" w:rsidR="00C924F1" w:rsidRPr="00916F0C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exact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F0BF0A" w14:textId="77777777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9DDB461" w14:textId="77777777" w:rsidR="00C924F1" w:rsidRPr="00916F0C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exact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5DCD99" w14:textId="77777777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EA530B0" w14:textId="77777777" w:rsidR="00C924F1" w:rsidRPr="00916F0C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99C10" w14:textId="77777777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24F1" w:rsidRPr="00C307CD" w14:paraId="3E067155" w14:textId="77777777" w:rsidTr="00AB109D">
        <w:trPr>
          <w:trHeight w:val="308"/>
        </w:trPr>
        <w:tc>
          <w:tcPr>
            <w:tcW w:w="2790" w:type="dxa"/>
          </w:tcPr>
          <w:p w14:paraId="2E261334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5BB8F41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737088" w14:textId="2179268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2B0C28E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24C7C9" w14:textId="2A15CD7E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1129C8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57CCD9A" w14:textId="6B940F24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E865A9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E0A1" w14:textId="1F3C68FA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4F1" w:rsidRPr="00332885" w14:paraId="4DDA1D10" w14:textId="77777777" w:rsidTr="00AB109D">
        <w:trPr>
          <w:trHeight w:val="406"/>
        </w:trPr>
        <w:tc>
          <w:tcPr>
            <w:tcW w:w="2790" w:type="dxa"/>
          </w:tcPr>
          <w:p w14:paraId="1836927D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09E7944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A9ECD7D" w14:textId="032BFDD2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1,575,211</w:t>
            </w:r>
          </w:p>
        </w:tc>
        <w:tc>
          <w:tcPr>
            <w:tcW w:w="269" w:type="dxa"/>
          </w:tcPr>
          <w:p w14:paraId="193E1F90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4D8C82" w14:textId="49B5056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1,368,005</w:t>
            </w:r>
          </w:p>
        </w:tc>
        <w:tc>
          <w:tcPr>
            <w:tcW w:w="269" w:type="dxa"/>
          </w:tcPr>
          <w:p w14:paraId="5D145614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0372B08" w14:textId="409D2F64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1,575,211</w:t>
            </w:r>
          </w:p>
        </w:tc>
        <w:tc>
          <w:tcPr>
            <w:tcW w:w="269" w:type="dxa"/>
          </w:tcPr>
          <w:p w14:paraId="0F7AD615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3A6FD" w14:textId="692FDA2E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1,368,005</w:t>
            </w:r>
          </w:p>
        </w:tc>
      </w:tr>
      <w:tr w:rsidR="00C924F1" w:rsidRPr="00332885" w14:paraId="7603AB9E" w14:textId="77777777" w:rsidTr="00AB109D">
        <w:trPr>
          <w:trHeight w:val="406"/>
        </w:trPr>
        <w:tc>
          <w:tcPr>
            <w:tcW w:w="2790" w:type="dxa"/>
          </w:tcPr>
          <w:p w14:paraId="4399D10B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EF571DA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1DB6C0" w14:textId="2DF11965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3F8B5A5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5D693D" w14:textId="0AB71D70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9B0B06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802B20E" w14:textId="76D2A955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75AADC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8A9B8" w14:textId="18C2736C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4F1" w:rsidRPr="00332885" w14:paraId="65B3D13C" w14:textId="77777777" w:rsidTr="00AB109D">
        <w:trPr>
          <w:trHeight w:val="406"/>
        </w:trPr>
        <w:tc>
          <w:tcPr>
            <w:tcW w:w="2790" w:type="dxa"/>
          </w:tcPr>
          <w:p w14:paraId="05DBB9F3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97941F8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BE4A4C2" w14:textId="3402AE4A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69" w:type="dxa"/>
          </w:tcPr>
          <w:p w14:paraId="2D915BE7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7F73F3" w14:textId="1F56C38F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090129D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226C2A4" w14:textId="3003224D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69" w:type="dxa"/>
          </w:tcPr>
          <w:p w14:paraId="1405CA80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642F7" w14:textId="71DC6B25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924F1" w:rsidRPr="00332885" w14:paraId="7FCD3FF5" w14:textId="77777777" w:rsidTr="00AB109D">
        <w:trPr>
          <w:trHeight w:val="406"/>
        </w:trPr>
        <w:tc>
          <w:tcPr>
            <w:tcW w:w="2790" w:type="dxa"/>
          </w:tcPr>
          <w:p w14:paraId="3E6EE8AD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FE114AE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8E33D44" w14:textId="30076D58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0B21C52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BF51542" w14:textId="27FA9FF6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143D69E9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314C1ED" w14:textId="54D775C9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E605001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EA04F6" w14:textId="68CE7C8E" w:rsidR="00C924F1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C924F1" w:rsidRPr="00332885" w14:paraId="414E7883" w14:textId="77777777" w:rsidTr="00AB109D">
        <w:trPr>
          <w:trHeight w:val="406"/>
        </w:trPr>
        <w:tc>
          <w:tcPr>
            <w:tcW w:w="2790" w:type="dxa"/>
          </w:tcPr>
          <w:p w14:paraId="001B9E1B" w14:textId="77777777" w:rsidR="00C924F1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D2E47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93523AC" w14:textId="5720A9EB" w:rsidR="00C924F1" w:rsidRPr="005817FD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1,575,286</w:t>
            </w:r>
          </w:p>
        </w:tc>
        <w:tc>
          <w:tcPr>
            <w:tcW w:w="269" w:type="dxa"/>
          </w:tcPr>
          <w:p w14:paraId="16A66975" w14:textId="77777777" w:rsidR="00C924F1" w:rsidRPr="005817FD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9287D88" w14:textId="3C40F2DB" w:rsidR="00C924F1" w:rsidRPr="005817FD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17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1,368,095</w:t>
            </w:r>
          </w:p>
        </w:tc>
        <w:tc>
          <w:tcPr>
            <w:tcW w:w="269" w:type="dxa"/>
          </w:tcPr>
          <w:p w14:paraId="71647D94" w14:textId="77777777" w:rsidR="00C924F1" w:rsidRPr="005817FD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732994B" w14:textId="11D43AB2" w:rsidR="00C924F1" w:rsidRPr="005817FD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1,575,286</w:t>
            </w:r>
          </w:p>
        </w:tc>
        <w:tc>
          <w:tcPr>
            <w:tcW w:w="269" w:type="dxa"/>
          </w:tcPr>
          <w:p w14:paraId="2B2F95E8" w14:textId="77777777" w:rsidR="00C924F1" w:rsidRPr="005817FD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96BFF1" w14:textId="45D15837" w:rsidR="00C924F1" w:rsidRPr="005817FD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17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1,368,095</w:t>
            </w:r>
          </w:p>
        </w:tc>
      </w:tr>
      <w:tr w:rsidR="00C924F1" w:rsidRPr="00332885" w14:paraId="06AA7AFD" w14:textId="77777777" w:rsidTr="00AB109D">
        <w:trPr>
          <w:trHeight w:val="431"/>
        </w:trPr>
        <w:tc>
          <w:tcPr>
            <w:tcW w:w="2790" w:type="dxa"/>
          </w:tcPr>
          <w:p w14:paraId="7A720C02" w14:textId="77777777" w:rsidR="00C924F1" w:rsidRPr="00CA2C83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443A171" w14:textId="77777777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1951124" w14:textId="1A0043B0" w:rsidR="00C924F1" w:rsidRPr="00CA2C83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1,681,894</w:t>
            </w:r>
          </w:p>
        </w:tc>
        <w:tc>
          <w:tcPr>
            <w:tcW w:w="269" w:type="dxa"/>
          </w:tcPr>
          <w:p w14:paraId="3EBF688C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01A8DDD" w14:textId="61195028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C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467,150</w:t>
            </w:r>
          </w:p>
        </w:tc>
        <w:tc>
          <w:tcPr>
            <w:tcW w:w="269" w:type="dxa"/>
          </w:tcPr>
          <w:p w14:paraId="25C12A4F" w14:textId="77777777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E80D610" w14:textId="5C493B48" w:rsidR="00C924F1" w:rsidRPr="00504C04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1,681,894</w:t>
            </w:r>
          </w:p>
        </w:tc>
        <w:tc>
          <w:tcPr>
            <w:tcW w:w="269" w:type="dxa"/>
          </w:tcPr>
          <w:p w14:paraId="2FA11AF3" w14:textId="77777777" w:rsidR="00C924F1" w:rsidRPr="00332885" w:rsidRDefault="00C924F1" w:rsidP="00C9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93AEEC" w14:textId="03BE27A3" w:rsidR="00C924F1" w:rsidRPr="00332885" w:rsidRDefault="00C924F1" w:rsidP="00C924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1,467,150</w:t>
            </w:r>
          </w:p>
        </w:tc>
      </w:tr>
    </w:tbl>
    <w:p w14:paraId="45CDB3AD" w14:textId="75516157" w:rsidR="00A53A28" w:rsidRDefault="00A53A28" w:rsidP="00A5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1"/>
      <w:bookmarkStart w:id="2" w:name="OLE_LINK2"/>
    </w:p>
    <w:bookmarkEnd w:id="1"/>
    <w:bookmarkEnd w:id="2"/>
    <w:p w14:paraId="54B45D37" w14:textId="77777777" w:rsidR="00C479DD" w:rsidRDefault="00C479DD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11432E" w14:textId="3AF49993" w:rsidR="00C479DD" w:rsidRDefault="00C479DD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C479DD" w:rsidSect="000647A6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D694816" w14:textId="5B3F38D0" w:rsidR="005A1C4E" w:rsidRPr="008862C2" w:rsidRDefault="000B7744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62DE41" w14:textId="07515D63" w:rsidR="00D7265B" w:rsidRPr="008862C2" w:rsidRDefault="00D7265B" w:rsidP="00D7265B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C03384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03384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C0338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38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38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45D76FBB" w:rsidR="00F21248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C03384" w:rsidRPr="00DB7D99" w14:paraId="3AAD4877" w14:textId="77777777" w:rsidTr="00084BC0">
        <w:tc>
          <w:tcPr>
            <w:tcW w:w="3780" w:type="dxa"/>
          </w:tcPr>
          <w:p w14:paraId="5953F4D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E5755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D257C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D7D4AD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97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384" w:rsidRPr="00DB7D99" w14:paraId="4DAB2466" w14:textId="77777777" w:rsidTr="00084BC0">
        <w:tc>
          <w:tcPr>
            <w:tcW w:w="3780" w:type="dxa"/>
          </w:tcPr>
          <w:p w14:paraId="24C1CAB5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A548D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DA740D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2CD7E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B25282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514294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7F8F57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AA9F3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03384" w:rsidRPr="00DB7D99" w14:paraId="4E804719" w14:textId="77777777" w:rsidTr="00084BC0">
        <w:tc>
          <w:tcPr>
            <w:tcW w:w="3780" w:type="dxa"/>
          </w:tcPr>
          <w:p w14:paraId="39A04877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5508D27F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97D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97D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03384" w:rsidRPr="00DB7D99" w14:paraId="5ADD61D9" w14:textId="77777777" w:rsidTr="00084BC0">
        <w:tc>
          <w:tcPr>
            <w:tcW w:w="3780" w:type="dxa"/>
          </w:tcPr>
          <w:p w14:paraId="2A3478AE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97D6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A066295" w14:textId="5C27F3D4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2200D0E3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A5761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219,712</w:t>
            </w:r>
          </w:p>
        </w:tc>
        <w:tc>
          <w:tcPr>
            <w:tcW w:w="270" w:type="dxa"/>
          </w:tcPr>
          <w:p w14:paraId="68D6DF94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C2B93" w14:textId="1ECDEF58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03307515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084F76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223,477</w:t>
            </w:r>
          </w:p>
        </w:tc>
      </w:tr>
      <w:tr w:rsidR="00C03384" w:rsidRPr="00DB7D99" w14:paraId="1F127C15" w14:textId="77777777" w:rsidTr="00084BC0">
        <w:tc>
          <w:tcPr>
            <w:tcW w:w="3780" w:type="dxa"/>
          </w:tcPr>
          <w:p w14:paraId="79FF95A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5D1DF180" w14:textId="597BD9E3" w:rsidR="00C03384" w:rsidRPr="00197D6A" w:rsidRDefault="00197D6A" w:rsidP="00197D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60C6ABD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A557B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E2062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DD1B21" w14:textId="5F26532B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4B669E6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D8827B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384" w:rsidRPr="00DB7D99" w14:paraId="2218AEF7" w14:textId="77777777" w:rsidTr="00084BC0">
        <w:tc>
          <w:tcPr>
            <w:tcW w:w="3780" w:type="dxa"/>
          </w:tcPr>
          <w:p w14:paraId="232EEB7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กำไรของการร่วมค้า</w:t>
            </w:r>
          </w:p>
        </w:tc>
        <w:tc>
          <w:tcPr>
            <w:tcW w:w="1170" w:type="dxa"/>
          </w:tcPr>
          <w:p w14:paraId="5A0C637D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186C8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C6E5C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2B91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541A0B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82503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230B83D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384" w:rsidRPr="00DB7D99" w14:paraId="4EC80E61" w14:textId="77777777" w:rsidTr="00084BC0">
        <w:tc>
          <w:tcPr>
            <w:tcW w:w="3780" w:type="dxa"/>
          </w:tcPr>
          <w:p w14:paraId="27FCF30E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E0528D8" w14:textId="2CA4B963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</w:t>
            </w:r>
            <w:r w:rsidR="0088409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6FCA842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FB1E2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9,488</w:t>
            </w:r>
          </w:p>
        </w:tc>
        <w:tc>
          <w:tcPr>
            <w:tcW w:w="270" w:type="dxa"/>
          </w:tcPr>
          <w:p w14:paraId="3BE8170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1C7240E" w14:textId="3C2D2E19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F0ABF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0C1D2D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384" w:rsidRPr="00DB7D99" w14:paraId="48430E18" w14:textId="77777777" w:rsidTr="00084BC0">
        <w:tc>
          <w:tcPr>
            <w:tcW w:w="3780" w:type="dxa"/>
          </w:tcPr>
          <w:p w14:paraId="6BDC809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กลับรายการค่าเผื่อด้อยค่า</w:t>
            </w:r>
          </w:p>
        </w:tc>
        <w:tc>
          <w:tcPr>
            <w:tcW w:w="1170" w:type="dxa"/>
          </w:tcPr>
          <w:p w14:paraId="053D3902" w14:textId="07804059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0BEC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44D02" w14:textId="26EBB937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B28B4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F857F92" w14:textId="5E315DE3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BD962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D4F5A2B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10,764</w:t>
            </w:r>
          </w:p>
        </w:tc>
      </w:tr>
      <w:tr w:rsidR="00C03384" w:rsidRPr="00DB7D99" w14:paraId="06C5E2BB" w14:textId="77777777" w:rsidTr="00084BC0">
        <w:tc>
          <w:tcPr>
            <w:tcW w:w="3780" w:type="dxa"/>
          </w:tcPr>
          <w:p w14:paraId="4F808CD4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11A78041" w14:textId="55055095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EBEB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A79F3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4879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A9A4B10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E5717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E9FE29F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384" w:rsidRPr="00DB7D99" w14:paraId="497E44C4" w14:textId="77777777" w:rsidTr="00084BC0">
        <w:tc>
          <w:tcPr>
            <w:tcW w:w="3780" w:type="dxa"/>
          </w:tcPr>
          <w:p w14:paraId="7097C1E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59315" w14:textId="1841563D" w:rsidR="00C03384" w:rsidRPr="00197D6A" w:rsidRDefault="00197D6A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3,248</w:t>
            </w:r>
          </w:p>
        </w:tc>
        <w:tc>
          <w:tcPr>
            <w:tcW w:w="270" w:type="dxa"/>
          </w:tcPr>
          <w:p w14:paraId="501844E6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81534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5,041</w:t>
            </w:r>
          </w:p>
        </w:tc>
        <w:tc>
          <w:tcPr>
            <w:tcW w:w="270" w:type="dxa"/>
          </w:tcPr>
          <w:p w14:paraId="0CF24A14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610A11B" w14:textId="2CE7A10E" w:rsidR="00C03384" w:rsidRPr="00197D6A" w:rsidRDefault="002F0F57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1595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CDDC03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384" w:rsidRPr="00144094" w14:paraId="4D907B5F" w14:textId="77777777" w:rsidTr="00084BC0">
        <w:tc>
          <w:tcPr>
            <w:tcW w:w="3780" w:type="dxa"/>
          </w:tcPr>
          <w:p w14:paraId="0C20FFB4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FE5077" w14:textId="3CA677FB" w:rsidR="00C03384" w:rsidRPr="00197D6A" w:rsidRDefault="002F0F57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162,82</w:t>
            </w:r>
            <w:r w:rsidR="008840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61C848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D774D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234,241</w:t>
            </w:r>
          </w:p>
        </w:tc>
        <w:tc>
          <w:tcPr>
            <w:tcW w:w="270" w:type="dxa"/>
          </w:tcPr>
          <w:p w14:paraId="67E6BCA2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9DF6FC4" w14:textId="6CE362A9" w:rsidR="00C03384" w:rsidRPr="00197D6A" w:rsidRDefault="002F0F57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2BCF6EA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FD5865D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234,241</w:t>
            </w:r>
          </w:p>
        </w:tc>
      </w:tr>
    </w:tbl>
    <w:p w14:paraId="4B26AAA7" w14:textId="77777777" w:rsidR="00D7265B" w:rsidRDefault="00D7265B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3639CC" w14:textId="034C68CA" w:rsidR="00643BD4" w:rsidRDefault="00FC00E6" w:rsidP="00F3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</w:pP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เมื่อวันที่ 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1</w:t>
      </w:r>
      <w:r w:rsidR="00643BD4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>3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ธันวาคม 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256</w:t>
      </w:r>
      <w:r w:rsidR="00643BD4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>6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ที่ประชุม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ผู้ถือหุ้น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ของ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นี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เซีย</w:t>
      </w:r>
      <w:r w:rsidR="00BA4B88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 </w:t>
      </w:r>
      <w:r w:rsidR="00AD1DC8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>(“PTI”)</w:t>
      </w:r>
      <w:r w:rsidR="00AD1DC8"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="00827682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PTI </w:t>
      </w:r>
      <w:r w:rsidR="00827682" w:rsidRPr="00FA7C9E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ได้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อนุมัติ</w:t>
      </w:r>
      <w:r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การลดทุน</w:t>
      </w:r>
      <w:r w:rsidR="00827682"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ที่ออกและชำระแล้ว</w:t>
      </w:r>
      <w:r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เป็นจำนวนเงิน </w:t>
      </w:r>
      <w:r w:rsidR="00487580" w:rsidRPr="00F741C3">
        <w:rPr>
          <w:rFonts w:asciiTheme="majorBidi" w:hAnsiTheme="majorBidi" w:cstheme="majorBidi"/>
          <w:spacing w:val="-4"/>
          <w:sz w:val="30"/>
          <w:szCs w:val="30"/>
          <w:lang w:eastAsia="x-none"/>
        </w:rPr>
        <w:t>70</w:t>
      </w:r>
      <w:r w:rsidR="00BA4B88" w:rsidRPr="00F741C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,000 </w:t>
      </w:r>
      <w:r w:rsidR="00BA4B88"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บริษัท อิชิตัน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กรุ๊ป จำกัด</w:t>
      </w:r>
      <w:r w:rsidR="00827682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544A0D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5,000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77.3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ล้านบาท)และการร่วมค้าได้จดทะเบียน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</w:p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0647A6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95729F9" w14:textId="7CEB987E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BD6A40">
        <w:rPr>
          <w:rFonts w:asciiTheme="majorBidi" w:hAnsiTheme="majorBidi" w:cstheme="majorBidi"/>
          <w:sz w:val="30"/>
          <w:szCs w:val="30"/>
        </w:rPr>
        <w:t>3</w:t>
      </w:r>
      <w:r w:rsidR="003814F0">
        <w:rPr>
          <w:rFonts w:asciiTheme="majorBidi" w:hAnsiTheme="majorBidi" w:cstheme="majorBidi"/>
          <w:sz w:val="30"/>
          <w:szCs w:val="30"/>
        </w:rPr>
        <w:t xml:space="preserve">1 </w:t>
      </w:r>
      <w:r w:rsidR="003814F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E429C">
        <w:rPr>
          <w:rFonts w:asciiTheme="majorBidi" w:hAnsiTheme="majorBidi" w:cstheme="majorBidi"/>
          <w:sz w:val="30"/>
          <w:szCs w:val="30"/>
        </w:rPr>
        <w:t>256</w:t>
      </w:r>
      <w:r w:rsidR="003814F0">
        <w:rPr>
          <w:rFonts w:asciiTheme="majorBidi" w:hAnsiTheme="majorBidi" w:cstheme="majorBidi"/>
          <w:sz w:val="30"/>
          <w:szCs w:val="30"/>
        </w:rPr>
        <w:t>7</w:t>
      </w:r>
      <w:r w:rsidR="008E429C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3814F0">
        <w:rPr>
          <w:rFonts w:asciiTheme="majorBidi" w:hAnsiTheme="majorBidi" w:cstheme="majorBidi"/>
          <w:sz w:val="30"/>
          <w:szCs w:val="30"/>
        </w:rPr>
        <w:t>6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180"/>
        <w:gridCol w:w="900"/>
        <w:gridCol w:w="181"/>
        <w:gridCol w:w="899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BB1BB2" w:rsidRPr="000C656D" w14:paraId="0B641C8B" w14:textId="77777777" w:rsidTr="00E400DE">
        <w:trPr>
          <w:cantSplit/>
          <w:tblHeader/>
        </w:trPr>
        <w:tc>
          <w:tcPr>
            <w:tcW w:w="2430" w:type="dxa"/>
          </w:tcPr>
          <w:p w14:paraId="2D3D7C99" w14:textId="77777777" w:rsidR="00BB1BB2" w:rsidRPr="00C81CBE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AE1C7A9" w14:textId="77777777" w:rsidR="00BB1BB2" w:rsidRPr="00BE74AA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B55C36" w14:textId="77777777" w:rsidR="00BB1BB2" w:rsidRPr="00C81CBE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29F57D5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65F98CE0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319E4903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063D78D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50FF6F" w14:textId="77777777" w:rsidR="00BB1BB2" w:rsidRPr="000C656D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1BB2" w14:paraId="74A624C0" w14:textId="77777777" w:rsidTr="00E400DE">
        <w:trPr>
          <w:cantSplit/>
          <w:tblHeader/>
        </w:trPr>
        <w:tc>
          <w:tcPr>
            <w:tcW w:w="2430" w:type="dxa"/>
          </w:tcPr>
          <w:p w14:paraId="1AA7C475" w14:textId="77777777" w:rsidR="00BB1BB2" w:rsidRPr="00DF5CD9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1288CAE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DF5CD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BA9B052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7DE3413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0812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DF5C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76E7EDF0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3AA00D8B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3462F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C6676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B7A2FB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864486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EFF7A8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B9F0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176B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569303E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10A413C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175861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BB1BB2" w:rsidRPr="00C81CBE" w14:paraId="1390E10D" w14:textId="77777777" w:rsidTr="00E400DE">
        <w:trPr>
          <w:cantSplit/>
          <w:tblHeader/>
        </w:trPr>
        <w:tc>
          <w:tcPr>
            <w:tcW w:w="2430" w:type="dxa"/>
          </w:tcPr>
          <w:p w14:paraId="24DCD861" w14:textId="77777777" w:rsidR="00BB1BB2" w:rsidRPr="00DF5CD9" w:rsidRDefault="00BB1BB2" w:rsidP="00084BC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65DA2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296FE17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42A5CE4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3A608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971D9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753A4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6330AB5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D2A36F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BA66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37C97B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5DD5F5F7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7449E96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28D25F5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BF611B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12F1B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3D0284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A66FE2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431EF224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153C1C0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0C274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34C073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6BCBD5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1B79016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A1F76A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417DCA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277DEE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AF62F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27575A6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1F2F572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62FDBD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10E0E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B1BB2" w:rsidRPr="00C81CBE" w14:paraId="0D654182" w14:textId="77777777" w:rsidTr="00E400DE">
        <w:trPr>
          <w:cantSplit/>
          <w:tblHeader/>
        </w:trPr>
        <w:tc>
          <w:tcPr>
            <w:tcW w:w="2430" w:type="dxa"/>
          </w:tcPr>
          <w:p w14:paraId="38166F1D" w14:textId="77777777" w:rsidR="00BB1BB2" w:rsidRPr="00DF5CD9" w:rsidRDefault="00BB1BB2" w:rsidP="00084BC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B178A3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66DDB8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8BD3D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24A9401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CCD5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5FE80C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9F745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633FE96D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5EAEC0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06E159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40545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0F191A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DCF5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55B9345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1AF7A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E9BA506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416AB7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4BD280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3FA69B2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B5957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9342B8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77D64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BB1BB2" w:rsidRPr="000C656D" w14:paraId="76E29E22" w14:textId="77777777" w:rsidTr="00E400DE">
        <w:trPr>
          <w:cantSplit/>
          <w:trHeight w:val="270"/>
        </w:trPr>
        <w:tc>
          <w:tcPr>
            <w:tcW w:w="2430" w:type="dxa"/>
          </w:tcPr>
          <w:p w14:paraId="008EE389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4BBA0F1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5643821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1BB2" w:rsidRPr="00546371" w14:paraId="00FCCBE5" w14:textId="77777777" w:rsidTr="00E400DE">
        <w:trPr>
          <w:cantSplit/>
        </w:trPr>
        <w:tc>
          <w:tcPr>
            <w:tcW w:w="2430" w:type="dxa"/>
          </w:tcPr>
          <w:p w14:paraId="6ED9648D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4F36C23" w14:textId="77777777" w:rsidR="00BB1BB2" w:rsidRPr="00DF5CD9" w:rsidRDefault="00BB1BB2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883862" w14:textId="77777777" w:rsidR="00BB1BB2" w:rsidRPr="00DF5CD9" w:rsidRDefault="00BB1BB2" w:rsidP="00084BC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E7CDE2" w14:textId="77777777" w:rsidR="00BB1BB2" w:rsidRPr="00DF5CD9" w:rsidRDefault="00BB1BB2" w:rsidP="00084BC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23F79" w14:textId="77777777" w:rsidR="00BB1BB2" w:rsidRPr="00DF5CD9" w:rsidRDefault="00BB1BB2" w:rsidP="00084BC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8DA062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FC3FA5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E227009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A30F3F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0C3DBE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A99B41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B608C4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7B4696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E4F93E1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E8D8BB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F6E67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CB319E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9D646C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226C22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F9B399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F5CD9" w:rsidRPr="00546371" w14:paraId="4C15C118" w14:textId="77777777" w:rsidTr="00E400DE">
        <w:trPr>
          <w:cantSplit/>
        </w:trPr>
        <w:tc>
          <w:tcPr>
            <w:tcW w:w="2430" w:type="dxa"/>
          </w:tcPr>
          <w:p w14:paraId="7D26BDAB" w14:textId="77777777" w:rsidR="00DF5CD9" w:rsidRPr="00DF5CD9" w:rsidRDefault="00DF5CD9" w:rsidP="00DF5C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52475324" w14:textId="21446723" w:rsidR="00DF5CD9" w:rsidRPr="00DF5CD9" w:rsidRDefault="00DF5CD9" w:rsidP="00DF5CD9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54D616D" w14:textId="77777777" w:rsidR="00DF5CD9" w:rsidRPr="00DF5CD9" w:rsidRDefault="00DF5CD9" w:rsidP="00DF5CD9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9F41CD" w14:textId="77777777" w:rsidR="00DF5CD9" w:rsidRPr="00DF5CD9" w:rsidRDefault="00DF5CD9" w:rsidP="00DF5CD9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CAC3FF1" w14:textId="77777777" w:rsidR="00DF5CD9" w:rsidRPr="00DF5CD9" w:rsidRDefault="00DF5CD9" w:rsidP="00DF5CD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1E0505" w14:textId="6C4A3478" w:rsidR="00DF5CD9" w:rsidRPr="00DF5CD9" w:rsidRDefault="00DF5CD9" w:rsidP="00DF5CD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55B3966A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E3540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016DC2CD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AD6F12F" w14:textId="29D02473" w:rsidR="00DF5CD9" w:rsidRPr="00DF5CD9" w:rsidRDefault="00DF5CD9" w:rsidP="00DF5CD9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52EF998D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296CE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2BC03BD9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C4B39A" w14:textId="639BC11A" w:rsidR="00DF5CD9" w:rsidRPr="00DF5CD9" w:rsidRDefault="00DF5CD9" w:rsidP="00E400DE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D2ABE29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CE12F8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5BBA9978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9E87A8" w14:textId="38CE8F11" w:rsidR="00DF5CD9" w:rsidRPr="00DF5CD9" w:rsidRDefault="00DF5CD9" w:rsidP="00AD025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243,634</w:t>
            </w:r>
          </w:p>
        </w:tc>
        <w:tc>
          <w:tcPr>
            <w:tcW w:w="180" w:type="dxa"/>
          </w:tcPr>
          <w:p w14:paraId="302B36EC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6D62D" w14:textId="461FF2EC" w:rsidR="00DF5CD9" w:rsidRPr="00DF5CD9" w:rsidRDefault="00306978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162,82</w:t>
            </w:r>
            <w:r w:rsidR="008840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6B3390B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0136B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225,396</w:t>
            </w:r>
          </w:p>
        </w:tc>
      </w:tr>
      <w:tr w:rsidR="00DF5CD9" w:rsidRPr="00546371" w14:paraId="1CA5D6AF" w14:textId="77777777" w:rsidTr="00E400DE">
        <w:trPr>
          <w:cantSplit/>
          <w:trHeight w:val="91"/>
        </w:trPr>
        <w:tc>
          <w:tcPr>
            <w:tcW w:w="2430" w:type="dxa"/>
          </w:tcPr>
          <w:p w14:paraId="799D8BA9" w14:textId="77777777" w:rsidR="00DF5CD9" w:rsidRPr="00DF5CD9" w:rsidRDefault="00DF5CD9" w:rsidP="00DF5CD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C03B959" w14:textId="77777777" w:rsidR="00DF5CD9" w:rsidRPr="00DF5CD9" w:rsidRDefault="00DF5CD9" w:rsidP="00DF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A54FD" w14:textId="77777777" w:rsidR="00DF5CD9" w:rsidRPr="00DF5CD9" w:rsidRDefault="00DF5CD9" w:rsidP="00DF5CD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CB3698" w14:textId="77777777" w:rsidR="00DF5CD9" w:rsidRPr="00DF5CD9" w:rsidRDefault="00DF5CD9" w:rsidP="00DF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A2009" w14:textId="77777777" w:rsidR="00DF5CD9" w:rsidRPr="00DF5CD9" w:rsidRDefault="00DF5CD9" w:rsidP="00DF5CD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ABE9A9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77AF2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844882F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1971D83D" w:rsidR="00DF5CD9" w:rsidRPr="00DF5CD9" w:rsidRDefault="00DF5CD9" w:rsidP="00DF5CD9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7DBE80A2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5DE8C4D5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694BE1FA" w:rsidR="00DF5CD9" w:rsidRPr="00E400DE" w:rsidRDefault="00DF5CD9" w:rsidP="00E400DE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400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3AD213E" w14:textId="77777777" w:rsidR="00DF5CD9" w:rsidRPr="00DF5CD9" w:rsidRDefault="00DF5CD9" w:rsidP="00DF5CD9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00760B31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67378B6F" w:rsidR="00DF5CD9" w:rsidRPr="00AD0250" w:rsidRDefault="00DF5CD9" w:rsidP="00AD025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02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243,634</w:t>
            </w:r>
          </w:p>
        </w:tc>
        <w:tc>
          <w:tcPr>
            <w:tcW w:w="180" w:type="dxa"/>
          </w:tcPr>
          <w:p w14:paraId="48BAE160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57870AF3" w:rsidR="00DF5CD9" w:rsidRPr="00DF5CD9" w:rsidRDefault="00306978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162,82</w:t>
            </w:r>
            <w:r w:rsidR="0088409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70EF3199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77777777" w:rsidR="00DF5CD9" w:rsidRPr="00DF5CD9" w:rsidRDefault="00DF5CD9" w:rsidP="00DF5CD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225,396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6CF" w14:textId="43F8B7D2" w:rsidR="00D60EB9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96EF29C" w14:textId="5D359F42" w:rsidR="0030574F" w:rsidRPr="00C81CBE" w:rsidRDefault="0030574F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30574F" w:rsidRPr="00C81CBE" w:rsidSect="00860B7F">
          <w:headerReference w:type="default" r:id="rId12"/>
          <w:footerReference w:type="default" r:id="rId13"/>
          <w:pgSz w:w="16834" w:h="11909" w:orient="landscape" w:code="9"/>
          <w:pgMar w:top="691" w:right="724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10346153" w:rsidR="00AC7AE9" w:rsidRPr="00D23D65" w:rsidRDefault="00AC7AE9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3D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D23D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352F93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B68D8"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B68D8" w:rsidRPr="00D23D65">
        <w:rPr>
          <w:rFonts w:asciiTheme="majorBidi" w:hAnsiTheme="majorBidi" w:cstheme="majorBidi"/>
          <w:sz w:val="30"/>
          <w:szCs w:val="30"/>
          <w:lang w:val="en-US"/>
        </w:rPr>
        <w:t xml:space="preserve"> 3</w:t>
      </w:r>
      <w:r w:rsidR="00352F93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352F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60EB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52F9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DDCFE5" w14:textId="4325C8FA" w:rsidR="00AC7AE9" w:rsidRDefault="00AC7AE9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352F93" w:rsidRPr="00D23D65" w14:paraId="6E5F965C" w14:textId="77777777" w:rsidTr="00084BC0">
        <w:trPr>
          <w:tblHeader/>
        </w:trPr>
        <w:tc>
          <w:tcPr>
            <w:tcW w:w="3071" w:type="pct"/>
          </w:tcPr>
          <w:p w14:paraId="7DF9F4CC" w14:textId="77777777" w:rsidR="00352F93" w:rsidRPr="00D23D65" w:rsidRDefault="00352F93" w:rsidP="00084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79312B85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3D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F93" w:rsidRPr="00D23D65" w14:paraId="056B914C" w14:textId="77777777" w:rsidTr="00084BC0">
        <w:trPr>
          <w:tblHeader/>
        </w:trPr>
        <w:tc>
          <w:tcPr>
            <w:tcW w:w="3071" w:type="pct"/>
          </w:tcPr>
          <w:p w14:paraId="641829CD" w14:textId="77777777" w:rsidR="00352F93" w:rsidRPr="00D23D65" w:rsidRDefault="00352F93" w:rsidP="00084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E088A59" w14:textId="77777777" w:rsidR="00352F93" w:rsidRPr="00D23D65" w:rsidRDefault="00352F93" w:rsidP="00084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B028E2" w14:textId="77777777" w:rsidR="00352F93" w:rsidRPr="00D23D65" w:rsidRDefault="00352F93" w:rsidP="00084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191D5AEB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1635A3BE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22D7769C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3EEDF632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4A0AA67E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5A210CF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D23D6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52F93" w:rsidRPr="00D23D65" w14:paraId="31ED164C" w14:textId="77777777" w:rsidTr="00084BC0">
        <w:trPr>
          <w:tblHeader/>
        </w:trPr>
        <w:tc>
          <w:tcPr>
            <w:tcW w:w="3071" w:type="pct"/>
          </w:tcPr>
          <w:p w14:paraId="0AB1B7A7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5EDF2721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F93" w:rsidRPr="00D23D65" w14:paraId="692455DD" w14:textId="77777777" w:rsidTr="00084BC0">
        <w:trPr>
          <w:tblHeader/>
        </w:trPr>
        <w:tc>
          <w:tcPr>
            <w:tcW w:w="3071" w:type="pct"/>
            <w:shd w:val="clear" w:color="auto" w:fill="auto"/>
          </w:tcPr>
          <w:p w14:paraId="6F7D3E5E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32CE9768" w14:textId="10A5FE2A" w:rsidR="00352F93" w:rsidRPr="00D23D65" w:rsidRDefault="00CD2AD4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9,031</w:t>
            </w:r>
          </w:p>
        </w:tc>
        <w:tc>
          <w:tcPr>
            <w:tcW w:w="148" w:type="pct"/>
            <w:shd w:val="clear" w:color="auto" w:fill="auto"/>
          </w:tcPr>
          <w:p w14:paraId="3A9342FA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E7D54A0" w14:textId="082C2BBF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2D58" w:rsidRPr="00D23D65" w14:paraId="71E17499" w14:textId="77777777" w:rsidTr="00084BC0">
        <w:trPr>
          <w:tblHeader/>
        </w:trPr>
        <w:tc>
          <w:tcPr>
            <w:tcW w:w="3071" w:type="pct"/>
            <w:shd w:val="clear" w:color="auto" w:fill="auto"/>
          </w:tcPr>
          <w:p w14:paraId="48DACC50" w14:textId="3032D2CF" w:rsidR="00BA2D58" w:rsidRPr="00D23D65" w:rsidRDefault="00BA2D58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890" w:type="pct"/>
            <w:shd w:val="clear" w:color="auto" w:fill="auto"/>
          </w:tcPr>
          <w:p w14:paraId="0CDD0590" w14:textId="30D937F7" w:rsidR="00BA2D58" w:rsidRPr="00BA2D58" w:rsidRDefault="00BA2D58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48" w:type="pct"/>
            <w:shd w:val="clear" w:color="auto" w:fill="auto"/>
          </w:tcPr>
          <w:p w14:paraId="162B1964" w14:textId="77777777" w:rsidR="00BA2D58" w:rsidRPr="00D23D65" w:rsidRDefault="00BA2D58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E79CE06" w14:textId="30BD42C5" w:rsidR="00BA2D58" w:rsidRDefault="00782387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2F93" w:rsidRPr="00D23D65" w14:paraId="7A4D774A" w14:textId="77777777" w:rsidTr="00084BC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31FEF406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1CE463DF" w14:textId="4E2F936B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17,534</w:t>
            </w:r>
          </w:p>
        </w:tc>
        <w:tc>
          <w:tcPr>
            <w:tcW w:w="148" w:type="pct"/>
            <w:shd w:val="clear" w:color="auto" w:fill="auto"/>
          </w:tcPr>
          <w:p w14:paraId="00D825C0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7F2CF204" w14:textId="7848D6BB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2F93" w:rsidRPr="00D23D65" w14:paraId="7E22F6FF" w14:textId="77777777" w:rsidTr="00084BC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08E65696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07945FFC" w14:textId="3CAE5D52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6,325</w:t>
            </w:r>
          </w:p>
        </w:tc>
        <w:tc>
          <w:tcPr>
            <w:tcW w:w="148" w:type="pct"/>
            <w:shd w:val="clear" w:color="auto" w:fill="auto"/>
          </w:tcPr>
          <w:p w14:paraId="6232EF75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7193C16" w14:textId="1D62CC3B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2F93" w:rsidRPr="00D23D65" w14:paraId="47F65BAF" w14:textId="77777777" w:rsidTr="00084BC0">
        <w:trPr>
          <w:tblHeader/>
        </w:trPr>
        <w:tc>
          <w:tcPr>
            <w:tcW w:w="3071" w:type="pct"/>
            <w:shd w:val="clear" w:color="auto" w:fill="auto"/>
          </w:tcPr>
          <w:p w14:paraId="1E6AA121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7BB438A4" w14:textId="0C7D3D63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10,867</w:t>
            </w:r>
          </w:p>
        </w:tc>
        <w:tc>
          <w:tcPr>
            <w:tcW w:w="148" w:type="pct"/>
            <w:shd w:val="clear" w:color="auto" w:fill="auto"/>
          </w:tcPr>
          <w:p w14:paraId="4BEDDA9F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7EE8E717" w14:textId="349B0B8C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(20,785)</w:t>
            </w:r>
          </w:p>
        </w:tc>
      </w:tr>
      <w:tr w:rsidR="00352F93" w:rsidRPr="00D23D65" w14:paraId="4A9CBC78" w14:textId="77777777" w:rsidTr="00084BC0">
        <w:trPr>
          <w:tblHeader/>
        </w:trPr>
        <w:tc>
          <w:tcPr>
            <w:tcW w:w="3071" w:type="pct"/>
            <w:hideMark/>
          </w:tcPr>
          <w:p w14:paraId="51282C01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CFDA1" w14:textId="60D93752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44,620</w:t>
            </w:r>
          </w:p>
        </w:tc>
        <w:tc>
          <w:tcPr>
            <w:tcW w:w="148" w:type="pct"/>
          </w:tcPr>
          <w:p w14:paraId="120AC61C" w14:textId="77777777" w:rsidR="00352F93" w:rsidRPr="00D23D65" w:rsidRDefault="00352F93" w:rsidP="00084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ED1A0" w14:textId="562F4DE9" w:rsidR="00352F93" w:rsidRPr="00D23D65" w:rsidRDefault="00CD746B" w:rsidP="00084BC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(20,785)</w:t>
            </w:r>
          </w:p>
        </w:tc>
      </w:tr>
    </w:tbl>
    <w:p w14:paraId="3B498D7D" w14:textId="0FC5CA82" w:rsidR="00A72A25" w:rsidRPr="00D23D65" w:rsidRDefault="00A72A25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E50530" w14:textId="4072E9A1" w:rsidR="00EE7657" w:rsidRPr="00D23D65" w:rsidRDefault="00EE7657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D23D6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DE260A" w14:textId="38CD3126" w:rsidR="00120366" w:rsidRDefault="00120366" w:rsidP="00352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รายได้จำแนกตามเขตภูมิศาสตร์หลักและจังหวะเวลาในการรับรู้รายได้ของกลุ่มบริษัทสำหรับงวด</w:t>
      </w:r>
      <w:r w:rsidR="001C2F8F" w:rsidRPr="001C3CB4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4075F">
        <w:rPr>
          <w:rFonts w:asciiTheme="majorBidi" w:hAnsiTheme="majorBidi" w:cstheme="majorBidi"/>
          <w:sz w:val="30"/>
          <w:szCs w:val="30"/>
        </w:rPr>
        <w:t>3</w:t>
      </w:r>
      <w:r w:rsidR="00352F93">
        <w:rPr>
          <w:rFonts w:asciiTheme="majorBidi" w:hAnsiTheme="majorBidi" w:cstheme="majorBidi"/>
          <w:sz w:val="30"/>
          <w:szCs w:val="30"/>
        </w:rPr>
        <w:t xml:space="preserve">1 </w:t>
      </w:r>
      <w:r w:rsidR="00352F9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 w:rsidR="00352F93">
        <w:rPr>
          <w:rFonts w:asciiTheme="majorBidi" w:hAnsiTheme="majorBidi" w:cstheme="majorBidi"/>
          <w:sz w:val="30"/>
          <w:szCs w:val="30"/>
        </w:rPr>
        <w:t>7</w:t>
      </w:r>
      <w:r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 w:rsidR="00352F93">
        <w:rPr>
          <w:rFonts w:asciiTheme="majorBidi" w:hAnsiTheme="majorBidi" w:cstheme="majorBidi"/>
          <w:sz w:val="30"/>
          <w:szCs w:val="30"/>
        </w:rPr>
        <w:t>6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321D3B" w14:textId="169F8974" w:rsidR="001343C6" w:rsidRDefault="001343C6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352F93" w:rsidRPr="0086559C" w14:paraId="346CFAAB" w14:textId="77777777" w:rsidTr="00084BC0">
        <w:tc>
          <w:tcPr>
            <w:tcW w:w="3777" w:type="dxa"/>
          </w:tcPr>
          <w:p w14:paraId="5BFC02C0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6E025C49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9B42DF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E6143A6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F93" w:rsidRPr="0086559C" w14:paraId="59510D1E" w14:textId="77777777" w:rsidTr="00084BC0">
        <w:tc>
          <w:tcPr>
            <w:tcW w:w="3777" w:type="dxa"/>
          </w:tcPr>
          <w:p w14:paraId="53D930E9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65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3" w:type="dxa"/>
          </w:tcPr>
          <w:p w14:paraId="4E363CBA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1C47C7F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8CE35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33B9854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04F9686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84E5B82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1197958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52F93" w:rsidRPr="0086559C" w14:paraId="0A60C460" w14:textId="77777777" w:rsidTr="00084BC0">
        <w:tc>
          <w:tcPr>
            <w:tcW w:w="3777" w:type="dxa"/>
          </w:tcPr>
          <w:p w14:paraId="1571242C" w14:textId="77777777" w:rsidR="00352F93" w:rsidRPr="0086559C" w:rsidRDefault="00352F9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30857185" w14:textId="77777777" w:rsidR="00352F93" w:rsidRPr="0086559C" w:rsidRDefault="00352F93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655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03739" w:rsidRPr="0086559C" w14:paraId="4C5B3EB7" w14:textId="77777777" w:rsidTr="00084BC0">
        <w:tc>
          <w:tcPr>
            <w:tcW w:w="3777" w:type="dxa"/>
          </w:tcPr>
          <w:p w14:paraId="3D5A4E2C" w14:textId="77777777" w:rsidR="00403739" w:rsidRPr="0086559C" w:rsidRDefault="00403739" w:rsidP="0040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C75C9C5" w14:textId="46A0EFA3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7F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CA77F6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8F9B3" w14:textId="77777777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1,698,058</w:t>
            </w:r>
          </w:p>
        </w:tc>
        <w:tc>
          <w:tcPr>
            <w:tcW w:w="270" w:type="dxa"/>
          </w:tcPr>
          <w:p w14:paraId="45401FFE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818368E" w14:textId="5EBD6146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F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F1B2E9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697FDE" w14:textId="77777777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1,698,058</w:t>
            </w:r>
          </w:p>
        </w:tc>
      </w:tr>
      <w:tr w:rsidR="00403739" w:rsidRPr="0086559C" w14:paraId="472BA7DC" w14:textId="77777777" w:rsidTr="00084BC0">
        <w:tc>
          <w:tcPr>
            <w:tcW w:w="3777" w:type="dxa"/>
          </w:tcPr>
          <w:p w14:paraId="6381CEDD" w14:textId="77777777" w:rsidR="00403739" w:rsidRPr="0086559C" w:rsidRDefault="00403739" w:rsidP="0040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E9F311" w14:textId="72E4D0FB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87FB1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7B1E9389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EF018" w14:textId="77777777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134,475</w:t>
            </w:r>
          </w:p>
        </w:tc>
        <w:tc>
          <w:tcPr>
            <w:tcW w:w="270" w:type="dxa"/>
          </w:tcPr>
          <w:p w14:paraId="5B1DB656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E8F77B" w14:textId="224993AC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7FB1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0D6AF54A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B50D5EC" w14:textId="77777777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134,475</w:t>
            </w:r>
          </w:p>
        </w:tc>
      </w:tr>
      <w:tr w:rsidR="00403739" w:rsidRPr="0086559C" w14:paraId="4D7B5A42" w14:textId="77777777" w:rsidTr="00084BC0">
        <w:tc>
          <w:tcPr>
            <w:tcW w:w="3777" w:type="dxa"/>
          </w:tcPr>
          <w:p w14:paraId="70D376B0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B7D40FC" w14:textId="64A21611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2,140,275</w:t>
            </w:r>
          </w:p>
        </w:tc>
        <w:tc>
          <w:tcPr>
            <w:tcW w:w="270" w:type="dxa"/>
          </w:tcPr>
          <w:p w14:paraId="0F32F7EA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D82EE" w14:textId="77777777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6B74C3C4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9873833" w14:textId="7BB2EDC5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2,140,275</w:t>
            </w:r>
          </w:p>
        </w:tc>
        <w:tc>
          <w:tcPr>
            <w:tcW w:w="270" w:type="dxa"/>
          </w:tcPr>
          <w:p w14:paraId="5384026C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A5DD9DB" w14:textId="77777777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</w:tr>
      <w:tr w:rsidR="00403739" w:rsidRPr="0086559C" w14:paraId="15F780CC" w14:textId="77777777" w:rsidTr="00084BC0">
        <w:tc>
          <w:tcPr>
            <w:tcW w:w="3777" w:type="dxa"/>
          </w:tcPr>
          <w:p w14:paraId="10427C8E" w14:textId="77777777" w:rsidR="00403739" w:rsidRPr="0086559C" w:rsidRDefault="00403739" w:rsidP="0040373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61B1209C" w14:textId="77777777" w:rsidR="00403739" w:rsidRPr="00314B6A" w:rsidRDefault="00403739" w:rsidP="0040373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CF662" w14:textId="77777777" w:rsidR="00403739" w:rsidRPr="00314B6A" w:rsidRDefault="00403739" w:rsidP="0040373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C4F527" w14:textId="77777777" w:rsidR="00403739" w:rsidRPr="00314B6A" w:rsidRDefault="00403739" w:rsidP="0040373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DB40F" w14:textId="77777777" w:rsidR="00403739" w:rsidRPr="00314B6A" w:rsidRDefault="00403739" w:rsidP="0040373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59F16396" w14:textId="77777777" w:rsidR="00403739" w:rsidRPr="00314B6A" w:rsidRDefault="00403739" w:rsidP="00403739">
            <w:pPr>
              <w:pStyle w:val="BodyText2"/>
              <w:tabs>
                <w:tab w:val="left" w:pos="540"/>
                <w:tab w:val="decimal" w:pos="876"/>
              </w:tabs>
              <w:spacing w:line="260" w:lineRule="atLeast"/>
              <w:ind w:left="-108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65DEB" w14:textId="77777777" w:rsidR="00403739" w:rsidRPr="0086559C" w:rsidRDefault="00403739" w:rsidP="0040373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9CDC47B" w14:textId="77777777" w:rsidR="00403739" w:rsidRPr="0086559C" w:rsidRDefault="00403739" w:rsidP="0040373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739" w:rsidRPr="0086559C" w14:paraId="50278174" w14:textId="77777777" w:rsidTr="00084BC0">
        <w:tc>
          <w:tcPr>
            <w:tcW w:w="3777" w:type="dxa"/>
          </w:tcPr>
          <w:p w14:paraId="5314CAFB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5FBBD3DA" w14:textId="77777777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B35C6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AD622" w14:textId="77777777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58ABA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4767DA23" w14:textId="77777777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84CA6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31177A4" w14:textId="77777777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03739" w:rsidRPr="0086559C" w14:paraId="6AAC00F8" w14:textId="77777777" w:rsidTr="00084BC0">
        <w:tc>
          <w:tcPr>
            <w:tcW w:w="3777" w:type="dxa"/>
          </w:tcPr>
          <w:p w14:paraId="169E25CC" w14:textId="77777777" w:rsidR="00403739" w:rsidRPr="0086559C" w:rsidRDefault="00403739" w:rsidP="0040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8655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C1CC7BE" w14:textId="47DF8D46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3739">
              <w:rPr>
                <w:rFonts w:ascii="Angsana New" w:hAnsi="Angsana New" w:cs="Angsana New"/>
                <w:sz w:val="30"/>
                <w:szCs w:val="30"/>
              </w:rPr>
              <w:t>2,140,275</w:t>
            </w:r>
          </w:p>
        </w:tc>
        <w:tc>
          <w:tcPr>
            <w:tcW w:w="270" w:type="dxa"/>
          </w:tcPr>
          <w:p w14:paraId="0727AC8D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135F9D" w14:textId="77777777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3A47BAF7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CDC60A8" w14:textId="0B160B66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3739">
              <w:rPr>
                <w:rFonts w:ascii="Angsana New" w:hAnsi="Angsana New" w:cs="Angsana New"/>
                <w:sz w:val="30"/>
                <w:szCs w:val="30"/>
              </w:rPr>
              <w:t>2,140,275</w:t>
            </w:r>
          </w:p>
        </w:tc>
        <w:tc>
          <w:tcPr>
            <w:tcW w:w="270" w:type="dxa"/>
          </w:tcPr>
          <w:p w14:paraId="5D74FF72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C78A056" w14:textId="77777777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1,832,533</w:t>
            </w:r>
          </w:p>
        </w:tc>
      </w:tr>
      <w:tr w:rsidR="00403739" w:rsidRPr="0086559C" w14:paraId="0684DD7E" w14:textId="77777777" w:rsidTr="00084BC0">
        <w:tc>
          <w:tcPr>
            <w:tcW w:w="3777" w:type="dxa"/>
          </w:tcPr>
          <w:p w14:paraId="63AE2280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A6E84BC" w14:textId="663B937D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2,140,275</w:t>
            </w:r>
          </w:p>
        </w:tc>
        <w:tc>
          <w:tcPr>
            <w:tcW w:w="270" w:type="dxa"/>
          </w:tcPr>
          <w:p w14:paraId="6CE6D9EA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42D9FF" w14:textId="77777777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72B1EC5E" w14:textId="77777777" w:rsidR="00403739" w:rsidRPr="00314B6A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EC5BF2C" w14:textId="67BFEEA4" w:rsidR="00403739" w:rsidRPr="00314B6A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2,140,275</w:t>
            </w:r>
          </w:p>
        </w:tc>
        <w:tc>
          <w:tcPr>
            <w:tcW w:w="270" w:type="dxa"/>
          </w:tcPr>
          <w:p w14:paraId="7343B98C" w14:textId="77777777" w:rsidR="00403739" w:rsidRPr="0086559C" w:rsidRDefault="00403739" w:rsidP="004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8322367" w14:textId="77777777" w:rsidR="00403739" w:rsidRPr="0086559C" w:rsidRDefault="00403739" w:rsidP="004037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</w:tr>
    </w:tbl>
    <w:p w14:paraId="0168F4B2" w14:textId="32800411" w:rsidR="00352F93" w:rsidRDefault="00352F93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50AF9" w14:textId="3E90D4C6" w:rsidR="00396A2A" w:rsidRPr="00D23D65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426C54C8" w14:textId="7900F4A5" w:rsidR="00352F93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E86535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กลุ่มบริษัทมีรายได้จากลูกค้ารายหนึ่งของกลุ่มบริษัทและบริษัทสำหรับงวดสามเดือนสิ้นสุดวันที่</w:t>
      </w:r>
      <w:r w:rsidRPr="00E86535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352F93" w:rsidRPr="00E86535">
        <w:rPr>
          <w:rFonts w:asciiTheme="majorBidi" w:hAnsiTheme="majorBidi" w:cs="Angsana New"/>
          <w:sz w:val="30"/>
          <w:szCs w:val="30"/>
        </w:rPr>
        <w:t xml:space="preserve">31 </w:t>
      </w:r>
      <w:r w:rsidR="00352F93" w:rsidRPr="00E86535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Pr="00E865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52F93" w:rsidRPr="00E86535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E86535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E86535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เป็นจำนวนเงินประมาณ</w:t>
      </w:r>
      <w:r w:rsidR="00445721" w:rsidRPr="00E8653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93059" w:rsidRPr="00E86535">
        <w:rPr>
          <w:rFonts w:asciiTheme="majorBidi" w:hAnsiTheme="majorBidi" w:cs="Angsana New"/>
          <w:spacing w:val="-2"/>
          <w:sz w:val="30"/>
          <w:szCs w:val="30"/>
        </w:rPr>
        <w:t>1,832.7</w:t>
      </w:r>
      <w:r w:rsidR="00445721" w:rsidRPr="00E8653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E86535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Pr="00E86535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E86535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 w:rsidRPr="00E86535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 w:rsidRPr="00E86535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E86535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Pr="00E86535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สำหรับงวดสามเดือ</w:t>
      </w:r>
      <w:r w:rsidR="00593059" w:rsidRPr="00E86535">
        <w:rPr>
          <w:rFonts w:asciiTheme="majorBidi" w:hAnsiTheme="majorBidi" w:cs="Angsana New" w:hint="cs"/>
          <w:i/>
          <w:iCs/>
          <w:sz w:val="30"/>
          <w:szCs w:val="30"/>
          <w:cs/>
        </w:rPr>
        <w:t>น</w:t>
      </w:r>
      <w:r w:rsidRPr="00E86535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สิ้นสุดวันที่</w:t>
      </w:r>
      <w:r w:rsidRPr="00E86535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E8653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52F93" w:rsidRPr="00E86535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352F93" w:rsidRPr="00E8653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 w:rsidRPr="00E8653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2F93" w:rsidRPr="00E8653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86535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E86535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Pr="00E86535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ประมาณ</w:t>
      </w:r>
      <w:r w:rsidR="00593059" w:rsidRPr="00E86535">
        <w:rPr>
          <w:rFonts w:asciiTheme="majorBidi" w:hAnsiTheme="majorBidi" w:cs="Angsana New"/>
          <w:i/>
          <w:iCs/>
          <w:spacing w:val="3"/>
          <w:sz w:val="30"/>
          <w:szCs w:val="30"/>
        </w:rPr>
        <w:t xml:space="preserve"> 1</w:t>
      </w:r>
      <w:r w:rsidR="00A53A28">
        <w:rPr>
          <w:rFonts w:asciiTheme="majorBidi" w:hAnsiTheme="majorBidi" w:cs="Angsana New"/>
          <w:i/>
          <w:iCs/>
          <w:spacing w:val="3"/>
          <w:sz w:val="30"/>
          <w:szCs w:val="30"/>
        </w:rPr>
        <w:t>,</w:t>
      </w:r>
      <w:r w:rsidR="00593059" w:rsidRPr="00E86535">
        <w:rPr>
          <w:rFonts w:asciiTheme="majorBidi" w:hAnsiTheme="majorBidi" w:cs="Angsana New"/>
          <w:i/>
          <w:iCs/>
          <w:spacing w:val="3"/>
          <w:sz w:val="30"/>
          <w:szCs w:val="30"/>
        </w:rPr>
        <w:t>604.9</w:t>
      </w:r>
      <w:r w:rsidRPr="00E86535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E86535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="00593059" w:rsidRPr="00E86535">
        <w:rPr>
          <w:rFonts w:asciiTheme="majorBidi" w:hAnsiTheme="majorBidi" w:cs="Angsana New"/>
          <w:i/>
          <w:iCs/>
          <w:spacing w:val="3"/>
          <w:sz w:val="30"/>
          <w:szCs w:val="30"/>
        </w:rPr>
        <w:t xml:space="preserve"> </w:t>
      </w:r>
      <w:r w:rsidRPr="00E86535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</w:t>
      </w:r>
      <w:r w:rsidR="001C2F8F" w:rsidRPr="00E86535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และงบการเงินเฉพาะกิจการ</w:t>
      </w:r>
      <w:r w:rsidRPr="00E86535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1C2F8F" w:rsidRPr="00E86535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E86535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</w:p>
    <w:p w14:paraId="20F7C2CE" w14:textId="77777777" w:rsidR="00352F93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1E4391EB" w14:textId="5021467D" w:rsidR="00C6000A" w:rsidRPr="00287FB1" w:rsidRDefault="005F473C" w:rsidP="00287FB1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D50A7A" w14:textId="1590815B" w:rsidR="00F24F74" w:rsidRPr="008D2DAE" w:rsidRDefault="0036747C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D2DA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C81CBE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C81CBE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C81CBE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774F77" w14:textId="02CF50A8" w:rsidR="00C6000A" w:rsidRPr="00E5555D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5555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E5555D" w:rsidRPr="00E5555D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E5555D" w:rsidRPr="00E5555D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E5555D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="00884BB3" w:rsidRPr="00E5555D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Pr="00E5555D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01C52C16" w:rsidR="0051386F" w:rsidRDefault="0051386F" w:rsidP="00AC0DF0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620"/>
        <w:gridCol w:w="270"/>
        <w:gridCol w:w="1620"/>
        <w:gridCol w:w="270"/>
        <w:gridCol w:w="900"/>
        <w:gridCol w:w="270"/>
        <w:gridCol w:w="900"/>
        <w:gridCol w:w="270"/>
        <w:gridCol w:w="900"/>
      </w:tblGrid>
      <w:tr w:rsidR="006841D3" w:rsidRPr="008E651F" w14:paraId="21855966" w14:textId="77777777" w:rsidTr="006819DC">
        <w:trPr>
          <w:trHeight w:val="261"/>
          <w:tblHeader/>
        </w:trPr>
        <w:tc>
          <w:tcPr>
            <w:tcW w:w="2250" w:type="dxa"/>
            <w:vAlign w:val="bottom"/>
          </w:tcPr>
          <w:p w14:paraId="7247F375" w14:textId="77777777" w:rsidR="006841D3" w:rsidRPr="008E651F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9"/>
          </w:tcPr>
          <w:p w14:paraId="4D53C3A4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841D3" w:rsidRPr="008E651F" w14:paraId="2773C660" w14:textId="77777777" w:rsidTr="006819DC">
        <w:trPr>
          <w:trHeight w:val="261"/>
          <w:tblHeader/>
        </w:trPr>
        <w:tc>
          <w:tcPr>
            <w:tcW w:w="2250" w:type="dxa"/>
            <w:vAlign w:val="bottom"/>
          </w:tcPr>
          <w:p w14:paraId="13C36A56" w14:textId="77777777" w:rsidR="006841D3" w:rsidRPr="008E651F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AD31545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510" w:type="dxa"/>
            <w:gridSpan w:val="6"/>
            <w:vAlign w:val="bottom"/>
          </w:tcPr>
          <w:p w14:paraId="1EE3E278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841D3" w:rsidRPr="008E651F" w14:paraId="27612E19" w14:textId="77777777" w:rsidTr="006819DC">
        <w:trPr>
          <w:trHeight w:val="261"/>
          <w:tblHeader/>
        </w:trPr>
        <w:tc>
          <w:tcPr>
            <w:tcW w:w="2250" w:type="dxa"/>
            <w:vAlign w:val="bottom"/>
            <w:hideMark/>
          </w:tcPr>
          <w:p w14:paraId="1F8E0DDE" w14:textId="77777777" w:rsidR="006841D3" w:rsidRPr="008E651F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7B6D1F2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BA0F1A7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636B1C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910EA09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18EF4572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2E47E8BA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B7F7E5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7ADDB3F" w14:textId="77777777" w:rsidR="006841D3" w:rsidRPr="008E651F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3C0A534" w14:textId="77777777" w:rsidR="006841D3" w:rsidRPr="008E651F" w:rsidRDefault="006841D3" w:rsidP="00084BC0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08E80E7" w14:textId="77777777" w:rsidR="006841D3" w:rsidRPr="008E651F" w:rsidRDefault="006841D3" w:rsidP="00084BC0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5F3DC8E" w14:textId="77777777" w:rsidR="006841D3" w:rsidRPr="008E651F" w:rsidRDefault="006841D3" w:rsidP="00084BC0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841D3" w:rsidRPr="00DB7D99" w14:paraId="7D015C2F" w14:textId="77777777" w:rsidTr="006819DC">
        <w:trPr>
          <w:trHeight w:val="261"/>
          <w:tblHeader/>
        </w:trPr>
        <w:tc>
          <w:tcPr>
            <w:tcW w:w="2250" w:type="dxa"/>
            <w:vAlign w:val="bottom"/>
          </w:tcPr>
          <w:p w14:paraId="5632337F" w14:textId="77777777" w:rsidR="006841D3" w:rsidRPr="00DB7D99" w:rsidRDefault="006841D3" w:rsidP="00084B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7020" w:type="dxa"/>
            <w:gridSpan w:val="9"/>
          </w:tcPr>
          <w:p w14:paraId="5EEE74BD" w14:textId="77777777" w:rsidR="006841D3" w:rsidRPr="00DB7D99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638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841D3" w:rsidRPr="00DB7D99" w14:paraId="451E9730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383A7BFF" w14:textId="31CD82A5" w:rsidR="006841D3" w:rsidRPr="0066381F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38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638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6381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6638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36B3C878" w14:textId="77777777" w:rsidR="006841D3" w:rsidRPr="0066381F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A1E6D7A" w14:textId="77777777" w:rsidR="006841D3" w:rsidRPr="0066381F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6C5A988A" w14:textId="77777777" w:rsidR="006841D3" w:rsidRPr="0066381F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A9AE150" w14:textId="77777777" w:rsidR="006841D3" w:rsidRPr="0066381F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C2AB94" w14:textId="77777777" w:rsidR="006841D3" w:rsidRPr="0066381F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6841D3" w:rsidRPr="00DB7D99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0FEDB1" w14:textId="77777777" w:rsidR="006841D3" w:rsidRPr="00DB7D99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6841D3" w:rsidRPr="00884BB3" w14:paraId="0D2A68CE" w14:textId="77777777" w:rsidTr="006819DC">
        <w:trPr>
          <w:trHeight w:val="261"/>
        </w:trPr>
        <w:tc>
          <w:tcPr>
            <w:tcW w:w="2250" w:type="dxa"/>
            <w:vAlign w:val="bottom"/>
            <w:hideMark/>
          </w:tcPr>
          <w:p w14:paraId="419AD7E4" w14:textId="77777777" w:rsidR="006841D3" w:rsidRPr="00884BB3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4B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C591C4B" w14:textId="77777777" w:rsidR="006841D3" w:rsidRPr="00884BB3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19F5A9D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49640C21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3238B0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7B58498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14205D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884BB3" w14:paraId="4C88089F" w14:textId="77777777" w:rsidTr="006819DC">
        <w:trPr>
          <w:trHeight w:val="261"/>
        </w:trPr>
        <w:tc>
          <w:tcPr>
            <w:tcW w:w="2250" w:type="dxa"/>
            <w:vAlign w:val="bottom"/>
            <w:hideMark/>
          </w:tcPr>
          <w:p w14:paraId="2F035239" w14:textId="77777777" w:rsidR="006841D3" w:rsidRPr="00884BB3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2D760EB4" w14:textId="7B3D03BD" w:rsidR="006841D3" w:rsidRPr="00884BB3" w:rsidRDefault="00697997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968,898</w:t>
            </w:r>
          </w:p>
        </w:tc>
        <w:tc>
          <w:tcPr>
            <w:tcW w:w="270" w:type="dxa"/>
          </w:tcPr>
          <w:p w14:paraId="251ED97F" w14:textId="77777777" w:rsidR="006841D3" w:rsidRPr="00884BB3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B8AA944" w14:textId="754A5A63" w:rsidR="006841D3" w:rsidRPr="00884BB3" w:rsidRDefault="00697997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8C5E2A" w14:textId="77777777" w:rsidR="006841D3" w:rsidRPr="00884BB3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05172D" w14:textId="674BC7A2" w:rsidR="006841D3" w:rsidRPr="00884BB3" w:rsidRDefault="00697997" w:rsidP="00E400DE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968,898</w:t>
            </w:r>
          </w:p>
        </w:tc>
        <w:tc>
          <w:tcPr>
            <w:tcW w:w="270" w:type="dxa"/>
          </w:tcPr>
          <w:p w14:paraId="3B56C961" w14:textId="77777777" w:rsidR="006841D3" w:rsidRPr="00884BB3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785DC7" w14:textId="407A7C1B" w:rsidR="006841D3" w:rsidRPr="00884BB3" w:rsidRDefault="00697997" w:rsidP="00E400DE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6841D3" w:rsidRPr="00884BB3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DE2041" w14:textId="35F7F731" w:rsidR="006841D3" w:rsidRPr="00884BB3" w:rsidRDefault="00697997" w:rsidP="00E400DE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968,898</w:t>
            </w:r>
          </w:p>
        </w:tc>
      </w:tr>
      <w:tr w:rsidR="006841D3" w:rsidRPr="00884BB3" w14:paraId="287E1FCB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73FA511F" w14:textId="4DEFCE42" w:rsidR="006841D3" w:rsidRPr="00812411" w:rsidRDefault="006841D3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241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 w:rsidR="006819DC" w:rsidRPr="0081241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81241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6506F970" w14:textId="74A16172" w:rsidR="006841D3" w:rsidRPr="00812411" w:rsidRDefault="00697997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 xml:space="preserve">          49,673</w:t>
            </w:r>
          </w:p>
        </w:tc>
        <w:tc>
          <w:tcPr>
            <w:tcW w:w="270" w:type="dxa"/>
          </w:tcPr>
          <w:p w14:paraId="579C1C2C" w14:textId="77777777" w:rsidR="006841D3" w:rsidRPr="00812411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AF19FB3" w14:textId="5AF368DE" w:rsidR="006841D3" w:rsidRPr="00812411" w:rsidRDefault="00697997" w:rsidP="00F61191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885617" w14:textId="77777777" w:rsidR="006841D3" w:rsidRPr="00812411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5B95D0" w14:textId="300639BF" w:rsidR="006841D3" w:rsidRPr="00812411" w:rsidRDefault="00697997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49,673</w:t>
            </w:r>
          </w:p>
        </w:tc>
        <w:tc>
          <w:tcPr>
            <w:tcW w:w="270" w:type="dxa"/>
            <w:vAlign w:val="bottom"/>
          </w:tcPr>
          <w:p w14:paraId="6B8EFDCA" w14:textId="77777777" w:rsidR="006841D3" w:rsidRPr="00812411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AB152F" w14:textId="79E22947" w:rsidR="006841D3" w:rsidRPr="00812411" w:rsidRDefault="00697997" w:rsidP="00F61191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588E02" w14:textId="77777777" w:rsidR="006841D3" w:rsidRPr="00812411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4CA5B6" w14:textId="04E7CB28" w:rsidR="006841D3" w:rsidRPr="00812411" w:rsidRDefault="00697997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49,673</w:t>
            </w:r>
          </w:p>
        </w:tc>
      </w:tr>
      <w:tr w:rsidR="00837F3E" w:rsidRPr="00884BB3" w14:paraId="4D77C299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0E922ED9" w14:textId="77777777" w:rsidR="00837F3E" w:rsidRPr="00812411" w:rsidRDefault="00837F3E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91BE864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F0896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E94E89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6DB20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C1301F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5FD267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179BA7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BB0E2A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1B3973" w14:textId="77777777" w:rsidR="00837F3E" w:rsidRPr="00812411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55D" w:rsidRPr="00884BB3" w14:paraId="18C14653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69EEEE58" w14:textId="13969F6D" w:rsidR="00E5555D" w:rsidRPr="00812411" w:rsidRDefault="00E5555D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241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8124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0E3A8FC5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AA3E52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25D41C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472DFC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BBE109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B4CA80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C934C3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FA19BF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BA865D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55D" w:rsidRPr="00884BB3" w14:paraId="747B882D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26BF9E8F" w14:textId="4A924C60" w:rsidR="00E5555D" w:rsidRPr="00812411" w:rsidRDefault="00812411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2411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620" w:type="dxa"/>
            <w:vAlign w:val="bottom"/>
          </w:tcPr>
          <w:p w14:paraId="203295D0" w14:textId="51464FC4" w:rsidR="00E5555D" w:rsidRPr="00812411" w:rsidRDefault="00812411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2,346</w:t>
            </w:r>
          </w:p>
        </w:tc>
        <w:tc>
          <w:tcPr>
            <w:tcW w:w="270" w:type="dxa"/>
          </w:tcPr>
          <w:p w14:paraId="4FAA1970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9EC576" w14:textId="08387C5A" w:rsidR="00E5555D" w:rsidRPr="00812411" w:rsidRDefault="00812411" w:rsidP="00F61191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0A2FAA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D34089" w14:textId="2B3E1857" w:rsidR="00E5555D" w:rsidRPr="00812411" w:rsidRDefault="00812411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2,346</w:t>
            </w:r>
          </w:p>
        </w:tc>
        <w:tc>
          <w:tcPr>
            <w:tcW w:w="270" w:type="dxa"/>
            <w:vAlign w:val="bottom"/>
          </w:tcPr>
          <w:p w14:paraId="4D5F8EF3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FBEF8B" w14:textId="7A074BC1" w:rsidR="00E5555D" w:rsidRPr="00812411" w:rsidRDefault="00812411" w:rsidP="00F61191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219D96" w14:textId="77777777" w:rsidR="00E5555D" w:rsidRPr="00812411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A74128" w14:textId="359EB261" w:rsidR="00E5555D" w:rsidRPr="00812411" w:rsidRDefault="00812411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2,346</w:t>
            </w:r>
          </w:p>
        </w:tc>
      </w:tr>
      <w:tr w:rsidR="00A53A28" w:rsidRPr="00884BB3" w14:paraId="078B37F9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0556B308" w14:textId="77777777" w:rsidR="00A53A28" w:rsidRPr="00E5555D" w:rsidRDefault="00A53A28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A1EF9BE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15FE4EF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16DE88C8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2321FF8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8015998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6D6D04B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A01B04D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DD558C1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CBADBB3" w14:textId="77777777" w:rsidR="00A53A28" w:rsidRPr="00E5555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841D3" w:rsidRPr="00884BB3" w14:paraId="3CC21D12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366EFEC0" w14:textId="77777777" w:rsidR="006841D3" w:rsidRPr="00884BB3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4B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4B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84BB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84B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5B2FEC08" w14:textId="77777777" w:rsidR="006841D3" w:rsidRPr="00884BB3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7ED867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1540DE08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492A0FC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36D9B6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4ADFD4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799125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884BB3" w14:paraId="54FD6C66" w14:textId="77777777" w:rsidTr="006819DC">
        <w:trPr>
          <w:trHeight w:val="261"/>
        </w:trPr>
        <w:tc>
          <w:tcPr>
            <w:tcW w:w="2250" w:type="dxa"/>
            <w:vAlign w:val="bottom"/>
            <w:hideMark/>
          </w:tcPr>
          <w:p w14:paraId="7DE21347" w14:textId="77777777" w:rsidR="006841D3" w:rsidRPr="00884BB3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4B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50A7F88" w14:textId="77777777" w:rsidR="006841D3" w:rsidRPr="00884BB3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ECB5E3E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3AEB688F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4170F56" w14:textId="77777777" w:rsidR="006841D3" w:rsidRPr="00884BB3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3B44AD5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A79922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AA7955" w14:textId="77777777" w:rsidR="006841D3" w:rsidRPr="00884BB3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8E651F" w14:paraId="1000A67C" w14:textId="77777777" w:rsidTr="006819DC">
        <w:trPr>
          <w:trHeight w:val="261"/>
        </w:trPr>
        <w:tc>
          <w:tcPr>
            <w:tcW w:w="2250" w:type="dxa"/>
            <w:vAlign w:val="bottom"/>
            <w:hideMark/>
          </w:tcPr>
          <w:p w14:paraId="19345994" w14:textId="77777777" w:rsidR="006841D3" w:rsidRPr="008E651F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085D320D" w14:textId="77777777" w:rsidR="006841D3" w:rsidRPr="00E400DE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270" w:type="dxa"/>
          </w:tcPr>
          <w:p w14:paraId="7A55C16F" w14:textId="77777777" w:rsidR="006841D3" w:rsidRPr="00E400DE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6EABFAD" w14:textId="77777777" w:rsidR="006841D3" w:rsidRPr="00E400DE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82F88" w14:textId="77777777" w:rsidR="006841D3" w:rsidRPr="00E400DE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D44C86" w14:textId="77777777" w:rsidR="006841D3" w:rsidRPr="00E400DE" w:rsidRDefault="006841D3" w:rsidP="00084BC0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270" w:type="dxa"/>
          </w:tcPr>
          <w:p w14:paraId="43887B88" w14:textId="77777777" w:rsidR="006841D3" w:rsidRPr="00E400DE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F7FBDA" w14:textId="77777777" w:rsidR="006841D3" w:rsidRPr="00E400DE" w:rsidRDefault="006841D3" w:rsidP="00084BC0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6841D3" w:rsidRPr="00E400DE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102FA5" w14:textId="77777777" w:rsidR="006841D3" w:rsidRPr="00E400DE" w:rsidRDefault="006841D3" w:rsidP="00084BC0">
            <w:pPr>
              <w:tabs>
                <w:tab w:val="clear" w:pos="680"/>
                <w:tab w:val="left" w:pos="59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</w:tr>
      <w:tr w:rsidR="006841D3" w:rsidRPr="008E651F" w14:paraId="0035C126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03FF98D9" w14:textId="77777777" w:rsidR="006841D3" w:rsidRPr="008E651F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</w:t>
            </w:r>
            <w:r w:rsidRPr="008E651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ชั่วคราว</w:t>
            </w:r>
          </w:p>
        </w:tc>
        <w:tc>
          <w:tcPr>
            <w:tcW w:w="1620" w:type="dxa"/>
            <w:vAlign w:val="bottom"/>
          </w:tcPr>
          <w:p w14:paraId="7F978057" w14:textId="77777777" w:rsidR="006841D3" w:rsidRPr="008E651F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37CB1" w14:textId="77777777" w:rsidR="006841D3" w:rsidRPr="008E651F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739281" w14:textId="77777777" w:rsidR="006841D3" w:rsidRPr="008E651F" w:rsidRDefault="006841D3" w:rsidP="00E400DE">
            <w:pPr>
              <w:tabs>
                <w:tab w:val="clear" w:pos="5613"/>
                <w:tab w:val="left" w:pos="10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</w:tcPr>
          <w:p w14:paraId="2AC8309D" w14:textId="77777777" w:rsidR="006841D3" w:rsidRPr="008E651F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FDB107" w14:textId="77777777" w:rsidR="006841D3" w:rsidRPr="008E651F" w:rsidRDefault="006841D3" w:rsidP="00E400DE">
            <w:pPr>
              <w:tabs>
                <w:tab w:val="clear" w:pos="680"/>
                <w:tab w:val="clear" w:pos="5613"/>
                <w:tab w:val="left" w:pos="519"/>
                <w:tab w:val="left" w:pos="12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7D4A04" w14:textId="77777777" w:rsidR="006841D3" w:rsidRPr="008E651F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8D2137" w14:textId="77777777" w:rsidR="006841D3" w:rsidRPr="008E651F" w:rsidRDefault="006841D3" w:rsidP="00E400DE">
            <w:pPr>
              <w:tabs>
                <w:tab w:val="clear" w:pos="680"/>
                <w:tab w:val="clear" w:pos="5613"/>
                <w:tab w:val="left" w:pos="518"/>
                <w:tab w:val="left" w:pos="12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  <w:vAlign w:val="bottom"/>
          </w:tcPr>
          <w:p w14:paraId="214029CD" w14:textId="77777777" w:rsidR="006841D3" w:rsidRPr="008E651F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9069C0" w14:textId="77777777" w:rsidR="006841D3" w:rsidRPr="008E651F" w:rsidRDefault="006841D3" w:rsidP="00E400DE">
            <w:pPr>
              <w:tabs>
                <w:tab w:val="clear" w:pos="454"/>
                <w:tab w:val="clear" w:pos="680"/>
                <w:tab w:val="clear" w:pos="5613"/>
                <w:tab w:val="left" w:pos="435"/>
                <w:tab w:val="left" w:pos="1240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</w:tr>
      <w:tr w:rsidR="006841D3" w:rsidRPr="00697627" w14:paraId="28D1F645" w14:textId="77777777" w:rsidTr="006819DC">
        <w:trPr>
          <w:trHeight w:val="261"/>
        </w:trPr>
        <w:tc>
          <w:tcPr>
            <w:tcW w:w="2250" w:type="dxa"/>
            <w:vAlign w:val="bottom"/>
          </w:tcPr>
          <w:p w14:paraId="293F6C7A" w14:textId="2FCE2526" w:rsidR="006841D3" w:rsidRPr="006819DC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19D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 w:rsidR="006819DC" w:rsidRPr="006819D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6819D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01315B78" w14:textId="578E603B" w:rsidR="006841D3" w:rsidRPr="006819DC" w:rsidRDefault="006841D3" w:rsidP="006819DC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19DC">
              <w:rPr>
                <w:rFonts w:asciiTheme="majorBidi" w:hAnsiTheme="majorBidi" w:cstheme="majorBidi"/>
                <w:sz w:val="26"/>
                <w:szCs w:val="26"/>
              </w:rPr>
              <w:t>50,258</w:t>
            </w:r>
          </w:p>
        </w:tc>
        <w:tc>
          <w:tcPr>
            <w:tcW w:w="270" w:type="dxa"/>
          </w:tcPr>
          <w:p w14:paraId="5D8EAF9B" w14:textId="77777777" w:rsidR="006841D3" w:rsidRPr="006819DC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5F3C32C" w14:textId="56E6DDBF" w:rsidR="006841D3" w:rsidRPr="006819DC" w:rsidRDefault="006841D3" w:rsidP="00084BC0">
            <w:pPr>
              <w:pStyle w:val="acctfourfigures"/>
              <w:tabs>
                <w:tab w:val="clear" w:pos="765"/>
                <w:tab w:val="decimal" w:pos="1407"/>
              </w:tabs>
              <w:spacing w:line="240" w:lineRule="atLeast"/>
              <w:ind w:left="520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19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34993" w14:textId="77777777" w:rsidR="006841D3" w:rsidRPr="006819DC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7A5708" w14:textId="77777777" w:rsidR="006841D3" w:rsidRPr="006819DC" w:rsidRDefault="006841D3" w:rsidP="00084BC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19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50,258</w:t>
            </w:r>
          </w:p>
        </w:tc>
        <w:tc>
          <w:tcPr>
            <w:tcW w:w="270" w:type="dxa"/>
            <w:vAlign w:val="bottom"/>
          </w:tcPr>
          <w:p w14:paraId="5469A473" w14:textId="77777777" w:rsidR="006841D3" w:rsidRPr="006819DC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D6A1BF" w14:textId="77777777" w:rsidR="006841D3" w:rsidRPr="006819DC" w:rsidRDefault="006841D3" w:rsidP="006819DC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19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811A7" w14:textId="77777777" w:rsidR="006841D3" w:rsidRPr="006819DC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99F17C" w14:textId="77777777" w:rsidR="006841D3" w:rsidRPr="006819DC" w:rsidRDefault="006841D3" w:rsidP="00084B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19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50,258</w:t>
            </w:r>
          </w:p>
        </w:tc>
      </w:tr>
    </w:tbl>
    <w:p w14:paraId="5C52DF28" w14:textId="77777777" w:rsidR="006841D3" w:rsidRPr="006819DC" w:rsidRDefault="006841D3" w:rsidP="00830698">
      <w:pPr>
        <w:pStyle w:val="BodyText2"/>
        <w:tabs>
          <w:tab w:val="left" w:pos="540"/>
        </w:tabs>
        <w:spacing w:line="240" w:lineRule="exact"/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21BCED90" w14:textId="4F028C9D" w:rsidR="00B255C1" w:rsidRDefault="00A53A28" w:rsidP="00B255C1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18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Pr="006D55BF">
        <w:rPr>
          <w:rFonts w:asciiTheme="majorBidi" w:hAnsiTheme="majorBidi" w:hint="cs"/>
          <w:sz w:val="30"/>
          <w:szCs w:val="30"/>
          <w:cs/>
        </w:rPr>
        <w:t>ฐานะการเงิน</w:t>
      </w:r>
    </w:p>
    <w:p w14:paraId="2FD936F5" w14:textId="77777777" w:rsidR="00B255C1" w:rsidRPr="00A53A28" w:rsidRDefault="00B255C1" w:rsidP="00830698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40" w:lineRule="exact"/>
        <w:ind w:left="547" w:hanging="187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0574F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30574F"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07DBCA50" w14:textId="38BD0774" w:rsidR="00B255C1" w:rsidRPr="00C81CBE" w:rsidRDefault="005959AB" w:rsidP="00B255C1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387B30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B46D60" w:rsidRPr="00C81CBE" w14:paraId="2284A8EE" w14:textId="77777777" w:rsidTr="0030574F">
        <w:tc>
          <w:tcPr>
            <w:tcW w:w="2790" w:type="dxa"/>
          </w:tcPr>
          <w:p w14:paraId="464AEAE9" w14:textId="002428BB" w:rsidR="00B46D60" w:rsidRPr="00B53C65" w:rsidRDefault="00B46D60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</w:t>
            </w:r>
            <w:r w:rsidR="00B300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ชั่วคราว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2A564DC7" w14:textId="77777777" w:rsidR="00BB41BD" w:rsidRDefault="00B46D60" w:rsidP="00B3006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  <w:p w14:paraId="1B7784E0" w14:textId="4BF29F23" w:rsidR="00B30065" w:rsidRPr="00C81CBE" w:rsidRDefault="00B30065" w:rsidP="00B3006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3315506" w14:textId="77777777" w:rsidR="00B46D60" w:rsidRPr="00C81CBE" w:rsidRDefault="00B46D60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2697A43E" w14:textId="6F9080DE" w:rsidR="00B46D60" w:rsidRPr="00141C04" w:rsidRDefault="00B46D60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  <w:tr w:rsidR="00B46D60" w:rsidRPr="00C81CBE" w14:paraId="1B8CADE6" w14:textId="77777777" w:rsidTr="0030574F">
        <w:tc>
          <w:tcPr>
            <w:tcW w:w="2790" w:type="dxa"/>
          </w:tcPr>
          <w:p w14:paraId="3FAA5369" w14:textId="4B8FE126" w:rsidR="00B46D60" w:rsidRPr="00C81CBE" w:rsidRDefault="00B46D60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</w:t>
            </w:r>
            <w:r w:rsidR="00837F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="00BF34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270" w:type="dxa"/>
          </w:tcPr>
          <w:p w14:paraId="044EC887" w14:textId="77777777" w:rsidR="00B46D60" w:rsidRPr="00C81CBE" w:rsidRDefault="00B46D60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D6F8D4D" w14:textId="128578D0" w:rsidR="00B46D60" w:rsidRPr="00BF3413" w:rsidRDefault="00B46D60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bidi="th-TH"/>
              </w:rPr>
            </w:pP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การกำหนดราคาสัญญา</w:t>
            </w:r>
            <w:r w:rsidR="00837F3E" w:rsidRPr="00C347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ซื้อ</w:t>
            </w:r>
            <w:r w:rsidR="00BF3413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ล่วงหน้า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 w:rsidR="00837F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="00BF3413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สัญญา</w:t>
            </w:r>
            <w:r w:rsidR="00837F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="00BF341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</w:t>
            </w:r>
            <w:r w:rsidR="00D91CC9"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จากเส้นอัตราผลตอบแทนของหลักทรัพย์ที่มีสินเชื่อคุณภาพดี</w:t>
            </w:r>
            <w:r w:rsidR="00D91CC9"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ในสกุ</w:t>
            </w:r>
            <w:r w:rsidR="00BB41BD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ล</w:t>
            </w:r>
            <w:r w:rsidR="00D91CC9"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เงิน</w:t>
            </w:r>
            <w:r w:rsidR="00D91C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472AFC7" w14:textId="77777777" w:rsidR="00B30065" w:rsidRDefault="00B30065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0E536F" w14:textId="3D48AE37" w:rsidR="00453AB5" w:rsidRDefault="00453AB5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4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BF3413" w:rsidRPr="009E3BC3" w14:paraId="529F432E" w14:textId="77777777" w:rsidTr="005548C5">
        <w:trPr>
          <w:tblHeader/>
        </w:trPr>
        <w:tc>
          <w:tcPr>
            <w:tcW w:w="2880" w:type="dxa"/>
            <w:vAlign w:val="bottom"/>
          </w:tcPr>
          <w:p w14:paraId="7E921C0E" w14:textId="77777777" w:rsidR="00BF341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  <w:vAlign w:val="bottom"/>
          </w:tcPr>
          <w:p w14:paraId="464B5240" w14:textId="77777777" w:rsidR="00BF3413" w:rsidRPr="009E3BC3" w:rsidRDefault="00BF3413" w:rsidP="005548C5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F3413" w:rsidRPr="009E3BC3" w14:paraId="639312DD" w14:textId="77777777" w:rsidTr="005548C5">
        <w:trPr>
          <w:tblHeader/>
        </w:trPr>
        <w:tc>
          <w:tcPr>
            <w:tcW w:w="2880" w:type="dxa"/>
            <w:vAlign w:val="bottom"/>
          </w:tcPr>
          <w:p w14:paraId="42E1250F" w14:textId="77777777" w:rsidR="00BF341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40" w:type="dxa"/>
            <w:vAlign w:val="bottom"/>
          </w:tcPr>
          <w:p w14:paraId="52579920" w14:textId="77777777" w:rsidR="00BF3413" w:rsidRPr="009E3BC3" w:rsidRDefault="00BF3413" w:rsidP="005548C5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9A30F4" w14:textId="77777777" w:rsidR="00BF3413" w:rsidRPr="009E3BC3" w:rsidRDefault="00BF3413" w:rsidP="005548C5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BF3413" w:rsidRPr="009E3BC3" w:rsidRDefault="00BF3413" w:rsidP="005548C5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3BA6F0F1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E761868" w14:textId="3F842C70" w:rsidR="00BF3413" w:rsidRPr="009E3BC3" w:rsidRDefault="00BF3413" w:rsidP="005548C5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630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3413" w:rsidRPr="009E3BC3" w14:paraId="497B718A" w14:textId="77777777" w:rsidTr="005548C5">
        <w:tc>
          <w:tcPr>
            <w:tcW w:w="2880" w:type="dxa"/>
            <w:hideMark/>
          </w:tcPr>
          <w:p w14:paraId="1C479442" w14:textId="77777777" w:rsidR="00BF3413" w:rsidRPr="009E3BC3" w:rsidRDefault="00BF3413" w:rsidP="005548C5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</w:tcPr>
          <w:p w14:paraId="010F7801" w14:textId="77777777" w:rsidR="00BF3413" w:rsidRPr="009E3BC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413" w:rsidRPr="009E3BC3" w14:paraId="5D0CBBE4" w14:textId="77777777" w:rsidTr="005548C5">
        <w:tc>
          <w:tcPr>
            <w:tcW w:w="2880" w:type="dxa"/>
          </w:tcPr>
          <w:p w14:paraId="1FBF974C" w14:textId="5B69814F" w:rsidR="00BF3413" w:rsidRPr="009E3BC3" w:rsidRDefault="00BF3413" w:rsidP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E4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0" w:type="dxa"/>
          </w:tcPr>
          <w:p w14:paraId="141C0D96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1F834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BAC05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32072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E08D15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912608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76D0515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B9FD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8B40410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9E3BC3" w14:paraId="214AE76B" w14:textId="77777777" w:rsidTr="005548C5">
        <w:tc>
          <w:tcPr>
            <w:tcW w:w="2880" w:type="dxa"/>
            <w:hideMark/>
          </w:tcPr>
          <w:p w14:paraId="4C91111D" w14:textId="0B23A112" w:rsidR="00BF3413" w:rsidRPr="009E3BC3" w:rsidRDefault="00BF3413" w:rsidP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744A65F7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B5C6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56A0F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D42A87A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14620DE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A67C89A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7A1A0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0503D43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9E3BC3" w14:paraId="0253A138" w14:textId="77777777" w:rsidTr="005548C5">
        <w:tc>
          <w:tcPr>
            <w:tcW w:w="2880" w:type="dxa"/>
            <w:shd w:val="clear" w:color="auto" w:fill="auto"/>
          </w:tcPr>
          <w:p w14:paraId="62D9B68F" w14:textId="77777777" w:rsidR="00BF3413" w:rsidRPr="00CE4D9B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CE4D9B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032E717D" w14:textId="553D644A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4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CE4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  <w:shd w:val="clear" w:color="auto" w:fill="auto"/>
          </w:tcPr>
          <w:p w14:paraId="27C46E7A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5CEFC4A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175AD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C630A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7702D67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8AC028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56FA7C32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27B76CF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589CB93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9E3BC3" w14:paraId="63865F6E" w14:textId="77777777" w:rsidTr="005548C5">
        <w:tc>
          <w:tcPr>
            <w:tcW w:w="2880" w:type="dxa"/>
            <w:shd w:val="clear" w:color="auto" w:fill="auto"/>
            <w:hideMark/>
          </w:tcPr>
          <w:p w14:paraId="5D5C9A83" w14:textId="5D6554A9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4A08422" w14:textId="7517DB3B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9F673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07B68" w14:textId="1DD91609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1,950,000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B38A0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F7FEB5" w14:textId="260F184A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(1,347,077)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F34285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74BADDA" w14:textId="6D9F834D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1,205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594D40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F56DE8" w14:textId="284F459D" w:rsidR="00BF3413" w:rsidRPr="009E3BC3" w:rsidRDefault="00BF3413" w:rsidP="00BF3413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968,898</w:t>
            </w:r>
          </w:p>
        </w:tc>
      </w:tr>
      <w:tr w:rsidR="00BF3413" w:rsidRPr="009E3BC3" w14:paraId="72EAE586" w14:textId="77777777" w:rsidTr="005548C5">
        <w:tc>
          <w:tcPr>
            <w:tcW w:w="2880" w:type="dxa"/>
            <w:hideMark/>
          </w:tcPr>
          <w:p w14:paraId="3507EC6F" w14:textId="02D6A6F1" w:rsidR="00BF3413" w:rsidRPr="009E3BC3" w:rsidRDefault="00BF3413" w:rsidP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47E90116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62107E2F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12FA173D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1,950,000</w:t>
            </w:r>
          </w:p>
        </w:tc>
        <w:tc>
          <w:tcPr>
            <w:tcW w:w="236" w:type="dxa"/>
            <w:vAlign w:val="bottom"/>
          </w:tcPr>
          <w:p w14:paraId="14B333BE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659143A4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347,077)</w:t>
            </w:r>
          </w:p>
        </w:tc>
        <w:tc>
          <w:tcPr>
            <w:tcW w:w="231" w:type="dxa"/>
            <w:vAlign w:val="bottom"/>
          </w:tcPr>
          <w:p w14:paraId="2F7B6CBC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00B2CB2F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</w:t>
            </w:r>
          </w:p>
        </w:tc>
        <w:tc>
          <w:tcPr>
            <w:tcW w:w="231" w:type="dxa"/>
            <w:vAlign w:val="bottom"/>
          </w:tcPr>
          <w:p w14:paraId="083F4463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61E1CEF6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968,898</w:t>
            </w:r>
          </w:p>
        </w:tc>
      </w:tr>
      <w:tr w:rsidR="00BF3413" w:rsidRPr="009E3BC3" w14:paraId="6E038AC1" w14:textId="77777777" w:rsidTr="005548C5">
        <w:tc>
          <w:tcPr>
            <w:tcW w:w="2880" w:type="dxa"/>
          </w:tcPr>
          <w:p w14:paraId="3874492E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940" w:type="dxa"/>
          </w:tcPr>
          <w:p w14:paraId="60283B28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25862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55BD3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09EA7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230D8F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CC1D31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8860B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68B120A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03FE366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9E3BC3" w14:paraId="6FD3EDBA" w14:textId="77777777" w:rsidTr="005548C5">
        <w:tc>
          <w:tcPr>
            <w:tcW w:w="2880" w:type="dxa"/>
            <w:hideMark/>
          </w:tcPr>
          <w:p w14:paraId="18EF11FD" w14:textId="21D0F7D9" w:rsidR="00BF3413" w:rsidRPr="009E3BC3" w:rsidRDefault="00BF3413" w:rsidP="00BF3413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E4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40" w:type="dxa"/>
          </w:tcPr>
          <w:p w14:paraId="2691E4C3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1DC1D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6251E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ACEE8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D08069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1DB05CC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A7A5228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E835A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F1DDBA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9E3BC3" w14:paraId="161D5199" w14:textId="77777777" w:rsidTr="005548C5">
        <w:tc>
          <w:tcPr>
            <w:tcW w:w="2880" w:type="dxa"/>
            <w:hideMark/>
          </w:tcPr>
          <w:p w14:paraId="3053EB83" w14:textId="4D5CCE35" w:rsidR="00BF3413" w:rsidRPr="009E3BC3" w:rsidRDefault="00BF3413" w:rsidP="00BF3413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1E7ECCA5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976F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7275C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CA70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EC2413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30AA45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00E9D7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17AF9A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B88042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9E3BC3" w14:paraId="0224C0D9" w14:textId="77777777" w:rsidTr="005548C5">
        <w:tc>
          <w:tcPr>
            <w:tcW w:w="2880" w:type="dxa"/>
          </w:tcPr>
          <w:p w14:paraId="7BD385F7" w14:textId="77777777" w:rsidR="00BF3413" w:rsidRPr="00CE4D9B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E4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CE4D9B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5F9961C" w14:textId="7CC74D96" w:rsidR="00BF3413" w:rsidRPr="00991BEB" w:rsidRDefault="00BF3413" w:rsidP="00BF3413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CE4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</w:tcPr>
          <w:p w14:paraId="43006E4A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3D69E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D14AE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F5AA4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0B500B3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E89291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4B9FB8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3B0904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D5E0FB" w14:textId="77777777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9E3BC3" w14:paraId="76A469C0" w14:textId="77777777" w:rsidTr="005548C5">
        <w:tc>
          <w:tcPr>
            <w:tcW w:w="2880" w:type="dxa"/>
            <w:hideMark/>
          </w:tcPr>
          <w:p w14:paraId="5706F922" w14:textId="4A6A0630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512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40" w:type="dxa"/>
            <w:vAlign w:val="bottom"/>
          </w:tcPr>
          <w:p w14:paraId="41905EF3" w14:textId="179D16C1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5A9779B3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4B7AD" w14:textId="158D0EBA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830,000</w:t>
            </w:r>
          </w:p>
        </w:tc>
        <w:tc>
          <w:tcPr>
            <w:tcW w:w="236" w:type="dxa"/>
            <w:vAlign w:val="bottom"/>
          </w:tcPr>
          <w:p w14:paraId="1BA70DB0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2C4E85C" w14:textId="01BC5721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(494,122)</w:t>
            </w:r>
          </w:p>
        </w:tc>
        <w:tc>
          <w:tcPr>
            <w:tcW w:w="231" w:type="dxa"/>
            <w:vAlign w:val="bottom"/>
          </w:tcPr>
          <w:p w14:paraId="07130E55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1197E91" w14:textId="60B68BB0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  <w:tc>
          <w:tcPr>
            <w:tcW w:w="231" w:type="dxa"/>
            <w:vAlign w:val="bottom"/>
          </w:tcPr>
          <w:p w14:paraId="4A19302E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5A34B2" w14:textId="370E56B8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909,893</w:t>
            </w:r>
          </w:p>
        </w:tc>
      </w:tr>
      <w:tr w:rsidR="00BF3413" w:rsidRPr="009E3BC3" w14:paraId="65880DD3" w14:textId="77777777" w:rsidTr="005548C5">
        <w:tc>
          <w:tcPr>
            <w:tcW w:w="2880" w:type="dxa"/>
            <w:hideMark/>
          </w:tcPr>
          <w:p w14:paraId="1C79E9D5" w14:textId="72E889E1" w:rsidR="00BF3413" w:rsidRPr="009E3BC3" w:rsidRDefault="00BF3413" w:rsidP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082B6E5E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4DEFF617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7C7AB279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830,000</w:t>
            </w:r>
          </w:p>
        </w:tc>
        <w:tc>
          <w:tcPr>
            <w:tcW w:w="236" w:type="dxa"/>
            <w:vAlign w:val="bottom"/>
          </w:tcPr>
          <w:p w14:paraId="4278AD5E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31179622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(494,122)</w:t>
            </w:r>
          </w:p>
        </w:tc>
        <w:tc>
          <w:tcPr>
            <w:tcW w:w="231" w:type="dxa"/>
            <w:vAlign w:val="bottom"/>
          </w:tcPr>
          <w:p w14:paraId="4D2DF7C2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771318A3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</w:t>
            </w:r>
          </w:p>
        </w:tc>
        <w:tc>
          <w:tcPr>
            <w:tcW w:w="231" w:type="dxa"/>
            <w:vAlign w:val="bottom"/>
          </w:tcPr>
          <w:p w14:paraId="0257F0EA" w14:textId="77777777" w:rsidR="00BF3413" w:rsidRPr="009E3BC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03E713A4" w:rsidR="00BF3413" w:rsidRPr="009E3BC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909,893</w:t>
            </w:r>
          </w:p>
        </w:tc>
      </w:tr>
    </w:tbl>
    <w:p w14:paraId="28E3A886" w14:textId="54EB40B4" w:rsidR="00BF3413" w:rsidRDefault="00BF3413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01E1ED8" w14:textId="77777777" w:rsidR="00BF3413" w:rsidRDefault="00BF3413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04E388" w14:textId="77777777" w:rsidR="00E86535" w:rsidRDefault="00E86535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E86535" w:rsidSect="00FB55E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1184D2E" w14:textId="00A76C40" w:rsidR="00273916" w:rsidRDefault="00A22316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2460C24" w14:textId="79D07659" w:rsidR="00956F46" w:rsidRDefault="00956F46" w:rsidP="00E86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E86535" w:rsidRPr="009736FB" w14:paraId="13307FC7" w14:textId="77777777" w:rsidTr="0054195A">
        <w:trPr>
          <w:trHeight w:val="465"/>
        </w:trPr>
        <w:tc>
          <w:tcPr>
            <w:tcW w:w="7020" w:type="dxa"/>
          </w:tcPr>
          <w:p w14:paraId="6F52FF58" w14:textId="77777777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5E1ABBB8" w14:textId="0CA6C1C6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42A05949" w14:textId="77777777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1C8E1E63" w14:textId="77777777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535" w:rsidRPr="009736FB" w14:paraId="024EFD04" w14:textId="77777777" w:rsidTr="0054195A">
        <w:trPr>
          <w:trHeight w:val="409"/>
        </w:trPr>
        <w:tc>
          <w:tcPr>
            <w:tcW w:w="7020" w:type="dxa"/>
          </w:tcPr>
          <w:p w14:paraId="46A2B788" w14:textId="77777777" w:rsidR="00E86535" w:rsidRPr="00C85299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6B67A5C2" w14:textId="77777777" w:rsidR="00E86535" w:rsidRPr="009736FB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6535" w:rsidRPr="009736FB" w14:paraId="040746BE" w14:textId="77777777" w:rsidTr="0054195A">
        <w:trPr>
          <w:trHeight w:val="409"/>
        </w:trPr>
        <w:tc>
          <w:tcPr>
            <w:tcW w:w="7020" w:type="dxa"/>
          </w:tcPr>
          <w:p w14:paraId="2B4D278B" w14:textId="77777777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49F2D5F7" w14:textId="77777777" w:rsidR="00E86535" w:rsidRPr="009736FB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535" w:rsidRPr="009736FB" w14:paraId="350E956A" w14:textId="77777777" w:rsidTr="0054195A">
        <w:trPr>
          <w:trHeight w:val="371"/>
        </w:trPr>
        <w:tc>
          <w:tcPr>
            <w:tcW w:w="7020" w:type="dxa"/>
          </w:tcPr>
          <w:p w14:paraId="7226D51C" w14:textId="77777777" w:rsidR="00E86535" w:rsidRPr="009736FB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56CA96F8" w14:textId="49F0093F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272,963</w:t>
            </w:r>
          </w:p>
        </w:tc>
      </w:tr>
      <w:tr w:rsidR="00E86535" w:rsidRPr="009736FB" w14:paraId="5A76F1FC" w14:textId="77777777" w:rsidTr="0054195A">
        <w:trPr>
          <w:trHeight w:val="371"/>
        </w:trPr>
        <w:tc>
          <w:tcPr>
            <w:tcW w:w="7020" w:type="dxa"/>
          </w:tcPr>
          <w:p w14:paraId="0B86DDE0" w14:textId="77777777" w:rsidR="00E86535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4FFA9019" w14:textId="63E5A98D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E86535" w:rsidRPr="009736FB" w14:paraId="5E1A59FB" w14:textId="77777777" w:rsidTr="0054195A">
        <w:trPr>
          <w:trHeight w:val="208"/>
        </w:trPr>
        <w:tc>
          <w:tcPr>
            <w:tcW w:w="7020" w:type="dxa"/>
          </w:tcPr>
          <w:p w14:paraId="28A53705" w14:textId="77777777" w:rsidR="00E86535" w:rsidRPr="009736FB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53C872B" w14:textId="36930C89" w:rsidR="00E86535" w:rsidRPr="009736FB" w:rsidRDefault="00E22E07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286,413</w:t>
            </w:r>
          </w:p>
        </w:tc>
      </w:tr>
    </w:tbl>
    <w:p w14:paraId="4D5920FA" w14:textId="77777777" w:rsidR="00E86535" w:rsidRDefault="00E86535" w:rsidP="00411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A7B27B" w14:textId="47486F42" w:rsidR="00A30452" w:rsidRPr="00C1640F" w:rsidRDefault="00A30452" w:rsidP="00F9253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640F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1F2AA18" w14:textId="77777777" w:rsidR="006E4A8A" w:rsidRDefault="006E4A8A" w:rsidP="00213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1B22F6F" w14:textId="4473DA96" w:rsidR="00213225" w:rsidRDefault="00E22E07" w:rsidP="00C43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62F94">
        <w:rPr>
          <w:rFonts w:ascii="Angsana New" w:hAnsi="Angsana New" w:cs="Angsana New" w:hint="cs"/>
          <w:sz w:val="30"/>
          <w:szCs w:val="30"/>
          <w:cs/>
        </w:rPr>
        <w:t>ในการ</w:t>
      </w:r>
      <w:r w:rsidR="00F92537" w:rsidRPr="00962F94">
        <w:rPr>
          <w:rFonts w:ascii="Angsana New" w:hAnsi="Angsana New" w:cs="Angsana New" w:hint="cs"/>
          <w:sz w:val="30"/>
          <w:szCs w:val="30"/>
          <w:cs/>
        </w:rPr>
        <w:t>ประชุม</w:t>
      </w:r>
      <w:r w:rsidR="00E5180A" w:rsidRPr="00962F94">
        <w:rPr>
          <w:rFonts w:ascii="Angsana New" w:hAnsi="Angsana New" w:cs="Angsana New" w:hint="cs"/>
          <w:sz w:val="30"/>
          <w:szCs w:val="30"/>
          <w:cs/>
        </w:rPr>
        <w:t>สามัญประจำปี</w:t>
      </w:r>
      <w:r w:rsidR="00F92537" w:rsidRPr="00962F94">
        <w:rPr>
          <w:rFonts w:ascii="Angsana New" w:hAnsi="Angsana New" w:cs="Angsana New" w:hint="cs"/>
          <w:sz w:val="30"/>
          <w:szCs w:val="30"/>
          <w:cs/>
        </w:rPr>
        <w:t>ขอ</w:t>
      </w:r>
      <w:r w:rsidRPr="00962F94">
        <w:rPr>
          <w:rFonts w:ascii="Angsana New" w:hAnsi="Angsana New" w:cs="Angsana New" w:hint="cs"/>
          <w:sz w:val="30"/>
          <w:szCs w:val="30"/>
          <w:cs/>
        </w:rPr>
        <w:t>ง</w:t>
      </w:r>
      <w:r w:rsidR="00E5180A" w:rsidRPr="00962F94">
        <w:rPr>
          <w:rFonts w:ascii="Angsana New" w:hAnsi="Angsana New" w:cs="Angsana New" w:hint="cs"/>
          <w:sz w:val="30"/>
          <w:szCs w:val="30"/>
          <w:cs/>
        </w:rPr>
        <w:t>ผู้ถือหุ้นขอ</w:t>
      </w:r>
      <w:r w:rsidR="00F92537" w:rsidRPr="00962F94">
        <w:rPr>
          <w:rFonts w:ascii="Angsana New" w:hAnsi="Angsana New" w:cs="Angsana New" w:hint="cs"/>
          <w:sz w:val="30"/>
          <w:szCs w:val="30"/>
          <w:cs/>
        </w:rPr>
        <w:t>งบริษัท</w:t>
      </w:r>
      <w:r w:rsidRPr="00962F9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962F94">
        <w:rPr>
          <w:rFonts w:ascii="Angsana New" w:hAnsi="Angsana New" w:cs="Angsana New"/>
          <w:sz w:val="30"/>
          <w:szCs w:val="30"/>
        </w:rPr>
        <w:t xml:space="preserve">19 </w:t>
      </w:r>
      <w:r w:rsidRPr="00962F9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962F94">
        <w:rPr>
          <w:rFonts w:ascii="Angsana New" w:hAnsi="Angsana New" w:cs="Angsana New"/>
          <w:sz w:val="30"/>
          <w:szCs w:val="30"/>
        </w:rPr>
        <w:t xml:space="preserve">2567 </w:t>
      </w:r>
      <w:r w:rsidRPr="00962F94">
        <w:rPr>
          <w:rFonts w:ascii="Angsana New" w:hAnsi="Angsana New" w:cs="Angsana New" w:hint="cs"/>
          <w:sz w:val="30"/>
          <w:szCs w:val="30"/>
          <w:cs/>
        </w:rPr>
        <w:t>ที่ประชุมได้มีมติอนุมัติการจัดสรรกำไรเป็นเงินปันผล</w:t>
      </w:r>
      <w:r w:rsidR="00B926C3">
        <w:rPr>
          <w:rFonts w:ascii="Angsana New" w:hAnsi="Angsana New" w:cs="Angsana New" w:hint="cs"/>
          <w:sz w:val="30"/>
          <w:szCs w:val="30"/>
          <w:cs/>
        </w:rPr>
        <w:t>ประจำปี</w:t>
      </w:r>
      <w:r w:rsidRPr="00962F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62F94">
        <w:rPr>
          <w:rFonts w:ascii="Angsana New" w:hAnsi="Angsana New" w:cs="Angsana New"/>
          <w:sz w:val="30"/>
          <w:szCs w:val="30"/>
        </w:rPr>
        <w:t xml:space="preserve">2566 </w:t>
      </w:r>
      <w:r w:rsidR="00B926C3">
        <w:rPr>
          <w:rFonts w:ascii="Angsana New" w:hAnsi="Angsana New" w:cs="Angsana New" w:hint="cs"/>
          <w:sz w:val="30"/>
          <w:szCs w:val="30"/>
          <w:cs/>
        </w:rPr>
        <w:t xml:space="preserve">สำหรับงวดวันที่ </w:t>
      </w:r>
      <w:r w:rsidR="00B926C3">
        <w:rPr>
          <w:rFonts w:ascii="Angsana New" w:hAnsi="Angsana New" w:cs="Angsana New"/>
          <w:sz w:val="30"/>
          <w:szCs w:val="30"/>
        </w:rPr>
        <w:t xml:space="preserve">1 </w:t>
      </w:r>
      <w:r w:rsidR="00B926C3">
        <w:rPr>
          <w:rFonts w:ascii="Angsana New" w:hAnsi="Angsana New" w:cs="Angsana New" w:hint="cs"/>
          <w:sz w:val="30"/>
          <w:szCs w:val="30"/>
          <w:cs/>
        </w:rPr>
        <w:t xml:space="preserve">ตุลาคม ถึง </w:t>
      </w:r>
      <w:r w:rsidR="00D11A3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926C3">
        <w:rPr>
          <w:rFonts w:ascii="Angsana New" w:hAnsi="Angsana New" w:cs="Angsana New"/>
          <w:sz w:val="30"/>
          <w:szCs w:val="30"/>
        </w:rPr>
        <w:t xml:space="preserve">31 </w:t>
      </w:r>
      <w:r w:rsidR="00B926C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926C3">
        <w:rPr>
          <w:rFonts w:ascii="Angsana New" w:hAnsi="Angsana New" w:cs="Angsana New"/>
          <w:sz w:val="30"/>
          <w:szCs w:val="30"/>
        </w:rPr>
        <w:t xml:space="preserve">2566 </w:t>
      </w:r>
      <w:r w:rsidR="00FF32C5" w:rsidRPr="00962F94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FF32C5" w:rsidRPr="00962F94">
        <w:rPr>
          <w:rFonts w:ascii="Angsana New" w:hAnsi="Angsana New" w:hint="cs"/>
          <w:sz w:val="30"/>
          <w:szCs w:val="30"/>
          <w:cs/>
        </w:rPr>
        <w:t xml:space="preserve"> </w:t>
      </w:r>
      <w:r w:rsidR="00FF32C5" w:rsidRPr="00962F94">
        <w:rPr>
          <w:rFonts w:ascii="Angsana New" w:hAnsi="Angsana New"/>
          <w:sz w:val="30"/>
          <w:szCs w:val="30"/>
        </w:rPr>
        <w:t xml:space="preserve">0.50 </w:t>
      </w:r>
      <w:r w:rsidR="00FF32C5" w:rsidRPr="00962F94">
        <w:rPr>
          <w:rFonts w:ascii="Angsana New" w:hAnsi="Angsana New" w:cs="Angsana New" w:hint="cs"/>
          <w:sz w:val="30"/>
          <w:szCs w:val="30"/>
          <w:cs/>
        </w:rPr>
        <w:t>บาท</w:t>
      </w:r>
      <w:r w:rsidR="0058069B">
        <w:rPr>
          <w:rFonts w:ascii="Angsana New" w:hAnsi="Angsana New"/>
          <w:sz w:val="30"/>
          <w:szCs w:val="30"/>
        </w:rPr>
        <w:t xml:space="preserve"> </w:t>
      </w:r>
      <w:r w:rsidR="0058069B">
        <w:rPr>
          <w:rFonts w:ascii="Angsana New" w:hAnsi="Angsana New"/>
          <w:sz w:val="30"/>
          <w:szCs w:val="30"/>
        </w:rPr>
        <w:br/>
      </w:r>
      <w:r w:rsidR="00FF32C5" w:rsidRPr="00962F94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4233E7" w:rsidRPr="00962F94">
        <w:rPr>
          <w:rFonts w:ascii="Angsana New" w:hAnsi="Angsana New" w:cs="Angsana New" w:hint="cs"/>
          <w:sz w:val="30"/>
          <w:szCs w:val="30"/>
          <w:cs/>
        </w:rPr>
        <w:t>ทั้งสิ้น</w:t>
      </w:r>
      <w:r w:rsidR="004E0CE4" w:rsidRPr="00962F94">
        <w:rPr>
          <w:rFonts w:ascii="Angsana New" w:hAnsi="Angsana New"/>
          <w:sz w:val="30"/>
          <w:szCs w:val="30"/>
        </w:rPr>
        <w:t xml:space="preserve"> </w:t>
      </w:r>
      <w:r w:rsidR="00FF32C5" w:rsidRPr="00962F94">
        <w:rPr>
          <w:rFonts w:ascii="Angsana New" w:hAnsi="Angsana New"/>
          <w:sz w:val="30"/>
          <w:szCs w:val="30"/>
        </w:rPr>
        <w:t>650</w:t>
      </w:r>
      <w:r w:rsidR="00FF32C5" w:rsidRPr="00962F94">
        <w:rPr>
          <w:rFonts w:ascii="Angsana New" w:hAnsi="Angsana New" w:hint="cs"/>
          <w:sz w:val="30"/>
          <w:szCs w:val="30"/>
          <w:cs/>
        </w:rPr>
        <w:t xml:space="preserve"> </w:t>
      </w:r>
      <w:r w:rsidR="00FF32C5" w:rsidRPr="00962F94">
        <w:rPr>
          <w:rFonts w:ascii="Angsana New" w:hAnsi="Angsana New" w:cs="Angsana New" w:hint="cs"/>
          <w:sz w:val="30"/>
          <w:szCs w:val="30"/>
          <w:cs/>
        </w:rPr>
        <w:t>ล้านบา</w:t>
      </w:r>
      <w:r w:rsidR="004E0CE4" w:rsidRPr="00962F94">
        <w:rPr>
          <w:rFonts w:ascii="Angsana New" w:hAnsi="Angsana New" w:cs="Angsana New" w:hint="cs"/>
          <w:sz w:val="30"/>
          <w:szCs w:val="30"/>
          <w:cs/>
        </w:rPr>
        <w:t>ท</w:t>
      </w:r>
      <w:r w:rsidR="00B926C3">
        <w:rPr>
          <w:rFonts w:ascii="Angsana New" w:hAnsi="Angsana New" w:cs="Angsana New"/>
          <w:sz w:val="30"/>
          <w:szCs w:val="30"/>
        </w:rPr>
        <w:t xml:space="preserve"> </w:t>
      </w:r>
      <w:r w:rsidR="00FF32C5" w:rsidRPr="00962F94">
        <w:rPr>
          <w:rFonts w:asciiTheme="majorBidi" w:hAnsiTheme="majorBidi" w:cstheme="majorBidi"/>
          <w:sz w:val="30"/>
          <w:szCs w:val="30"/>
          <w:cs/>
        </w:rPr>
        <w:t>มีกำหนดจ่าย</w:t>
      </w:r>
      <w:r w:rsidRPr="00962F94">
        <w:rPr>
          <w:rFonts w:asciiTheme="majorBidi" w:hAnsiTheme="majorBidi" w:cstheme="majorBidi" w:hint="cs"/>
          <w:sz w:val="30"/>
          <w:szCs w:val="30"/>
          <w:cs/>
        </w:rPr>
        <w:t>ให้ผู้ถือหุ้นของบริษัท</w:t>
      </w:r>
      <w:r w:rsidR="00FF32C5" w:rsidRPr="00962F94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="00D11771" w:rsidRPr="00962F94">
        <w:rPr>
          <w:rFonts w:asciiTheme="majorBidi" w:hAnsiTheme="majorBidi" w:cstheme="majorBidi"/>
          <w:sz w:val="30"/>
          <w:szCs w:val="30"/>
        </w:rPr>
        <w:t>10</w:t>
      </w:r>
      <w:r w:rsidR="00FF32C5" w:rsidRPr="00962F94">
        <w:rPr>
          <w:rFonts w:asciiTheme="majorBidi" w:hAnsiTheme="majorBidi" w:cstheme="majorBidi"/>
          <w:sz w:val="30"/>
          <w:szCs w:val="30"/>
        </w:rPr>
        <w:t xml:space="preserve"> </w:t>
      </w:r>
      <w:r w:rsidR="00D11771" w:rsidRPr="00962F9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FF32C5" w:rsidRPr="00962F94">
        <w:rPr>
          <w:rFonts w:asciiTheme="majorBidi" w:hAnsiTheme="majorBidi" w:cstheme="majorBidi"/>
          <w:sz w:val="30"/>
          <w:szCs w:val="30"/>
        </w:rPr>
        <w:t>256</w:t>
      </w:r>
      <w:r w:rsidR="00D11771" w:rsidRPr="00962F94">
        <w:rPr>
          <w:rFonts w:asciiTheme="majorBidi" w:hAnsiTheme="majorBidi" w:cstheme="majorBidi"/>
          <w:sz w:val="30"/>
          <w:szCs w:val="30"/>
        </w:rPr>
        <w:t>7</w:t>
      </w:r>
      <w:r w:rsidR="00FF32C5" w:rsidRPr="00962F94">
        <w:rPr>
          <w:rFonts w:asciiTheme="majorBidi" w:hAnsiTheme="majorBidi" w:cstheme="majorBidi"/>
          <w:sz w:val="30"/>
          <w:szCs w:val="30"/>
        </w:rPr>
        <w:t xml:space="preserve"> </w:t>
      </w:r>
    </w:p>
    <w:p w14:paraId="03430AAA" w14:textId="4057FC08" w:rsidR="00C43CC6" w:rsidRDefault="00C43CC6" w:rsidP="00C43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6C93A7" w14:textId="26314729" w:rsidR="00C43CC6" w:rsidRPr="00C43CC6" w:rsidRDefault="00C43CC6" w:rsidP="00C43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C43CC6" w:rsidRPr="00C43CC6" w:rsidSect="00FB55E2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85D7D" w14:textId="77777777" w:rsidR="00A253C4" w:rsidRDefault="00A253C4" w:rsidP="004956B4">
      <w:r>
        <w:separator/>
      </w:r>
    </w:p>
  </w:endnote>
  <w:endnote w:type="continuationSeparator" w:id="0">
    <w:p w14:paraId="670FC8DC" w14:textId="77777777" w:rsidR="00A253C4" w:rsidRDefault="00A253C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211342959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0236F2B6" w14:textId="713D4C02" w:rsidR="007A73DD" w:rsidRPr="00570C48" w:rsidRDefault="007A73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08CC" w14:textId="77777777" w:rsidR="00A253C4" w:rsidRDefault="00A253C4" w:rsidP="004956B4">
      <w:r>
        <w:separator/>
      </w:r>
    </w:p>
  </w:footnote>
  <w:footnote w:type="continuationSeparator" w:id="0">
    <w:p w14:paraId="589BE06B" w14:textId="77777777" w:rsidR="00A253C4" w:rsidRDefault="00A253C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6037" w14:textId="77777777" w:rsidR="007A73DD" w:rsidRDefault="007A73DD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55BAC53" w14:textId="77777777" w:rsidR="00EB7527" w:rsidRDefault="00EB7527" w:rsidP="00EB7527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8EEAD1E" w14:textId="7DCCF149" w:rsidR="00EB7527" w:rsidRPr="00B755EC" w:rsidRDefault="00EB7527" w:rsidP="00EB7527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 w:rsidR="00B14F89">
      <w:rPr>
        <w:rFonts w:ascii="Angsana New" w:hAnsi="Angsana New" w:cs="Angsana New"/>
        <w:b/>
        <w:bCs/>
        <w:sz w:val="32"/>
        <w:szCs w:val="32"/>
      </w:rPr>
      <w:t xml:space="preserve">1 </w:t>
    </w:r>
    <w:r w:rsidR="00B14F8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 w:rsidR="00B14F89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76B7D65" w14:textId="77777777" w:rsidR="007A73DD" w:rsidRPr="00A65EF6" w:rsidRDefault="007A73DD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09F7" w14:textId="77777777" w:rsidR="004C200E" w:rsidRDefault="004C200E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03B159B" w14:textId="77777777" w:rsidR="004C200E" w:rsidRDefault="004C200E" w:rsidP="00EB7527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35B8C316" w14:textId="77777777" w:rsidR="004C200E" w:rsidRPr="00B755EC" w:rsidRDefault="004C200E" w:rsidP="00EB7527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70AD" w14:textId="77777777" w:rsidR="00EB7527" w:rsidRDefault="00EB7527" w:rsidP="00EB75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6598380" w14:textId="77777777" w:rsidR="00EB7527" w:rsidRDefault="00EB7527" w:rsidP="00EB7527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316997E" w14:textId="0721C33B" w:rsidR="00EB7527" w:rsidRPr="00B755EC" w:rsidRDefault="004C200E" w:rsidP="00EB7527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9DBA" w14:textId="77777777" w:rsidR="00EB7527" w:rsidRDefault="00EB7527" w:rsidP="00EB75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286A065" w14:textId="77777777" w:rsidR="00EB7527" w:rsidRDefault="00EB7527" w:rsidP="00EB7527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1C40289" w14:textId="29878757" w:rsidR="00EB7527" w:rsidRPr="00B755EC" w:rsidRDefault="004C200E" w:rsidP="00EB7527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2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39"/>
  </w:num>
  <w:num w:numId="14" w16cid:durableId="260529232">
    <w:abstractNumId w:val="24"/>
  </w:num>
  <w:num w:numId="15" w16cid:durableId="529610153">
    <w:abstractNumId w:val="28"/>
  </w:num>
  <w:num w:numId="16" w16cid:durableId="392234781">
    <w:abstractNumId w:val="44"/>
  </w:num>
  <w:num w:numId="17" w16cid:durableId="924654048">
    <w:abstractNumId w:val="46"/>
  </w:num>
  <w:num w:numId="18" w16cid:durableId="298658120">
    <w:abstractNumId w:val="36"/>
  </w:num>
  <w:num w:numId="19" w16cid:durableId="814033687">
    <w:abstractNumId w:val="42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7"/>
  </w:num>
  <w:num w:numId="23" w16cid:durableId="1052463409">
    <w:abstractNumId w:val="29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5"/>
  </w:num>
  <w:num w:numId="27" w16cid:durableId="875695325">
    <w:abstractNumId w:val="35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0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3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7"/>
  </w:num>
  <w:num w:numId="39" w16cid:durableId="1116948508">
    <w:abstractNumId w:val="41"/>
  </w:num>
  <w:num w:numId="40" w16cid:durableId="1784109760">
    <w:abstractNumId w:val="38"/>
  </w:num>
  <w:num w:numId="41" w16cid:durableId="1153254633">
    <w:abstractNumId w:val="31"/>
  </w:num>
  <w:num w:numId="42" w16cid:durableId="285429986">
    <w:abstractNumId w:val="37"/>
  </w:num>
  <w:num w:numId="43" w16cid:durableId="1035693921">
    <w:abstractNumId w:val="30"/>
  </w:num>
  <w:num w:numId="44" w16cid:durableId="1457017930">
    <w:abstractNumId w:val="34"/>
  </w:num>
  <w:num w:numId="45" w16cid:durableId="1006247100">
    <w:abstractNumId w:val="32"/>
  </w:num>
  <w:num w:numId="46" w16cid:durableId="1256553189">
    <w:abstractNumId w:val="26"/>
  </w:num>
  <w:num w:numId="47" w16cid:durableId="1427073153">
    <w:abstractNumId w:val="33"/>
  </w:num>
  <w:num w:numId="48" w16cid:durableId="1891843650">
    <w:abstractNumId w:val="21"/>
  </w:num>
  <w:num w:numId="49" w16cid:durableId="91089065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6D5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7BE"/>
    <w:rsid w:val="006D08CE"/>
    <w:rsid w:val="006D10CE"/>
    <w:rsid w:val="006D123B"/>
    <w:rsid w:val="006D1770"/>
    <w:rsid w:val="006D2302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68F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1AB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CC9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527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B40"/>
    <w:rsid w:val="00F61C2F"/>
    <w:rsid w:val="00F62090"/>
    <w:rsid w:val="00F6242D"/>
    <w:rsid w:val="00F62610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</TotalTime>
  <Pages>13</Pages>
  <Words>2419</Words>
  <Characters>10433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33</cp:revision>
  <cp:lastPrinted>2024-05-09T04:35:00Z</cp:lastPrinted>
  <dcterms:created xsi:type="dcterms:W3CDTF">2024-05-03T10:00:00Z</dcterms:created>
  <dcterms:modified xsi:type="dcterms:W3CDTF">2024-05-13T02:26:00Z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